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2474744E"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1.0.</w:t>
            </w:r>
            <w:r w:rsidR="004414E4" w:rsidRPr="008C6C1C">
              <w:rPr>
                <w:noProof w:val="0"/>
              </w:rPr>
              <w:t>1</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780A14" w:rsidRPr="008C6C1C">
              <w:rPr>
                <w:noProof w:val="0"/>
                <w:sz w:val="32"/>
              </w:rPr>
              <w:t>0</w:t>
            </w:r>
            <w:r w:rsidR="00943860" w:rsidRPr="008C6C1C">
              <w:rPr>
                <w:noProof w:val="0"/>
                <w:sz w:val="32"/>
              </w:rPr>
              <w:t>9</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t>Contents</w:t>
      </w:r>
    </w:p>
    <w:p w14:paraId="6B2D7C28" w14:textId="4269E127"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fldChar w:fldCharType="begin"/>
      </w:r>
      <w:r w:rsidRPr="008C6C1C">
        <w:instrText xml:space="preserve"> TOC \o \w "1-9"</w:instrText>
      </w:r>
      <w:r w:rsidRPr="008C6C1C">
        <w:fldChar w:fldCharType="separate"/>
      </w:r>
      <w:r w:rsidRPr="008C6C1C">
        <w:rPr>
          <w:lang w:eastAsia="zh-CN"/>
        </w:rPr>
        <w:t>Foreword</w:t>
      </w:r>
      <w:r w:rsidRPr="008C6C1C">
        <w:tab/>
      </w:r>
      <w:r w:rsidRPr="008C6C1C">
        <w:fldChar w:fldCharType="begin"/>
      </w:r>
      <w:r w:rsidRPr="008C6C1C">
        <w:instrText xml:space="preserve"> PAGEREF _Toc176946674 \h </w:instrText>
      </w:r>
      <w:r w:rsidRPr="008C6C1C">
        <w:fldChar w:fldCharType="separate"/>
      </w:r>
      <w:r w:rsidRPr="008C6C1C">
        <w:t>5</w:t>
      </w:r>
      <w:r w:rsidRPr="008C6C1C">
        <w:fldChar w:fldCharType="end"/>
      </w:r>
    </w:p>
    <w:p w14:paraId="4B010663" w14:textId="276E1C07"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Introduction</w:t>
      </w:r>
      <w:r w:rsidRPr="008C6C1C">
        <w:tab/>
      </w:r>
      <w:r w:rsidRPr="008C6C1C">
        <w:fldChar w:fldCharType="begin"/>
      </w:r>
      <w:r w:rsidRPr="008C6C1C">
        <w:instrText xml:space="preserve"> PAGEREF _Toc176946675 \h </w:instrText>
      </w:r>
      <w:r w:rsidRPr="008C6C1C">
        <w:fldChar w:fldCharType="separate"/>
      </w:r>
      <w:r w:rsidRPr="008C6C1C">
        <w:t>6</w:t>
      </w:r>
      <w:r w:rsidRPr="008C6C1C">
        <w:fldChar w:fldCharType="end"/>
      </w:r>
    </w:p>
    <w:p w14:paraId="015EE78C" w14:textId="27081393"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1</w:t>
      </w:r>
      <w:r w:rsidRPr="008C6C1C">
        <w:rPr>
          <w:lang w:eastAsia="zh-CN"/>
        </w:rPr>
        <w:tab/>
        <w:t>Scope</w:t>
      </w:r>
      <w:r w:rsidRPr="008C6C1C">
        <w:tab/>
      </w:r>
      <w:r w:rsidRPr="008C6C1C">
        <w:fldChar w:fldCharType="begin"/>
      </w:r>
      <w:r w:rsidRPr="008C6C1C">
        <w:instrText xml:space="preserve"> PAGEREF _Toc176946676 \h </w:instrText>
      </w:r>
      <w:r w:rsidRPr="008C6C1C">
        <w:fldChar w:fldCharType="separate"/>
      </w:r>
      <w:r w:rsidRPr="008C6C1C">
        <w:t>7</w:t>
      </w:r>
      <w:r w:rsidRPr="008C6C1C">
        <w:fldChar w:fldCharType="end"/>
      </w:r>
    </w:p>
    <w:p w14:paraId="30E5A8B2" w14:textId="78E77B52"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2</w:t>
      </w:r>
      <w:r w:rsidRPr="008C6C1C">
        <w:rPr>
          <w:lang w:eastAsia="zh-CN"/>
        </w:rPr>
        <w:tab/>
        <w:t>References</w:t>
      </w:r>
      <w:r w:rsidRPr="008C6C1C">
        <w:tab/>
      </w:r>
      <w:r w:rsidRPr="008C6C1C">
        <w:fldChar w:fldCharType="begin"/>
      </w:r>
      <w:r w:rsidRPr="008C6C1C">
        <w:instrText xml:space="preserve"> PAGEREF _Toc176946677 \h </w:instrText>
      </w:r>
      <w:r w:rsidRPr="008C6C1C">
        <w:fldChar w:fldCharType="separate"/>
      </w:r>
      <w:r w:rsidRPr="008C6C1C">
        <w:t>7</w:t>
      </w:r>
      <w:r w:rsidRPr="008C6C1C">
        <w:fldChar w:fldCharType="end"/>
      </w:r>
    </w:p>
    <w:p w14:paraId="75858F67" w14:textId="58FD3BE8"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3</w:t>
      </w:r>
      <w:r w:rsidRPr="008C6C1C">
        <w:rPr>
          <w:lang w:eastAsia="zh-CN"/>
        </w:rPr>
        <w:tab/>
        <w:t>Definitions of terms, symbols and abbreviations</w:t>
      </w:r>
      <w:r w:rsidRPr="008C6C1C">
        <w:tab/>
      </w:r>
      <w:r w:rsidRPr="008C6C1C">
        <w:fldChar w:fldCharType="begin"/>
      </w:r>
      <w:r w:rsidRPr="008C6C1C">
        <w:instrText xml:space="preserve"> PAGEREF _Toc176946678 \h </w:instrText>
      </w:r>
      <w:r w:rsidRPr="008C6C1C">
        <w:fldChar w:fldCharType="separate"/>
      </w:r>
      <w:r w:rsidRPr="008C6C1C">
        <w:t>8</w:t>
      </w:r>
      <w:r w:rsidRPr="008C6C1C">
        <w:fldChar w:fldCharType="end"/>
      </w:r>
    </w:p>
    <w:p w14:paraId="1FDB467D" w14:textId="09E3B182"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3.1</w:t>
      </w:r>
      <w:r w:rsidRPr="008C6C1C">
        <w:tab/>
        <w:t>Terms</w:t>
      </w:r>
      <w:r w:rsidRPr="008C6C1C">
        <w:tab/>
      </w:r>
      <w:r w:rsidRPr="008C6C1C">
        <w:fldChar w:fldCharType="begin"/>
      </w:r>
      <w:r w:rsidRPr="008C6C1C">
        <w:instrText xml:space="preserve"> PAGEREF _Toc176946679 \h </w:instrText>
      </w:r>
      <w:r w:rsidRPr="008C6C1C">
        <w:fldChar w:fldCharType="separate"/>
      </w:r>
      <w:r w:rsidRPr="008C6C1C">
        <w:t>8</w:t>
      </w:r>
      <w:r w:rsidRPr="008C6C1C">
        <w:fldChar w:fldCharType="end"/>
      </w:r>
    </w:p>
    <w:p w14:paraId="3A2BE009" w14:textId="7424A9A5"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3.2</w:t>
      </w:r>
      <w:r w:rsidRPr="008C6C1C">
        <w:tab/>
        <w:t>Symbols</w:t>
      </w:r>
      <w:r w:rsidRPr="008C6C1C">
        <w:tab/>
      </w:r>
      <w:r w:rsidRPr="008C6C1C">
        <w:fldChar w:fldCharType="begin"/>
      </w:r>
      <w:r w:rsidRPr="008C6C1C">
        <w:instrText xml:space="preserve"> PAGEREF _Toc176946680 \h </w:instrText>
      </w:r>
      <w:r w:rsidRPr="008C6C1C">
        <w:fldChar w:fldCharType="separate"/>
      </w:r>
      <w:r w:rsidRPr="008C6C1C">
        <w:t>8</w:t>
      </w:r>
      <w:r w:rsidRPr="008C6C1C">
        <w:fldChar w:fldCharType="end"/>
      </w:r>
    </w:p>
    <w:p w14:paraId="403E7CB5" w14:textId="2264CE7F"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3.3</w:t>
      </w:r>
      <w:r w:rsidRPr="008C6C1C">
        <w:tab/>
        <w:t>Abbreviations</w:t>
      </w:r>
      <w:r w:rsidRPr="008C6C1C">
        <w:tab/>
      </w:r>
      <w:r w:rsidRPr="008C6C1C">
        <w:fldChar w:fldCharType="begin"/>
      </w:r>
      <w:r w:rsidRPr="008C6C1C">
        <w:instrText xml:space="preserve"> PAGEREF _Toc176946681 \h </w:instrText>
      </w:r>
      <w:r w:rsidRPr="008C6C1C">
        <w:fldChar w:fldCharType="separate"/>
      </w:r>
      <w:r w:rsidRPr="008C6C1C">
        <w:t>9</w:t>
      </w:r>
      <w:r w:rsidRPr="008C6C1C">
        <w:fldChar w:fldCharType="end"/>
      </w:r>
    </w:p>
    <w:p w14:paraId="3842F183" w14:textId="52F573FE"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4</w:t>
      </w:r>
      <w:r w:rsidRPr="008C6C1C">
        <w:rPr>
          <w:lang w:eastAsia="zh-CN"/>
        </w:rPr>
        <w:tab/>
        <w:t>Concepts and Background</w:t>
      </w:r>
      <w:r w:rsidRPr="008C6C1C">
        <w:tab/>
      </w:r>
      <w:r w:rsidRPr="008C6C1C">
        <w:fldChar w:fldCharType="begin"/>
      </w:r>
      <w:r w:rsidRPr="008C6C1C">
        <w:instrText xml:space="preserve"> PAGEREF _Toc176946682 \h </w:instrText>
      </w:r>
      <w:r w:rsidRPr="008C6C1C">
        <w:fldChar w:fldCharType="separate"/>
      </w:r>
      <w:r w:rsidRPr="008C6C1C">
        <w:t>10</w:t>
      </w:r>
      <w:r w:rsidRPr="008C6C1C">
        <w:fldChar w:fldCharType="end"/>
      </w:r>
    </w:p>
    <w:p w14:paraId="7B380C8C" w14:textId="64C171D2"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4.1</w:t>
      </w:r>
      <w:r w:rsidRPr="008C6C1C">
        <w:tab/>
        <w:t>Exposure of management services</w:t>
      </w:r>
      <w:r w:rsidRPr="008C6C1C">
        <w:tab/>
      </w:r>
      <w:r w:rsidRPr="008C6C1C">
        <w:fldChar w:fldCharType="begin"/>
      </w:r>
      <w:r w:rsidRPr="008C6C1C">
        <w:instrText xml:space="preserve"> PAGEREF _Toc176946683 \h </w:instrText>
      </w:r>
      <w:r w:rsidRPr="008C6C1C">
        <w:fldChar w:fldCharType="separate"/>
      </w:r>
      <w:r w:rsidRPr="008C6C1C">
        <w:t>10</w:t>
      </w:r>
      <w:r w:rsidRPr="008C6C1C">
        <w:fldChar w:fldCharType="end"/>
      </w:r>
    </w:p>
    <w:p w14:paraId="30464E85" w14:textId="4BA6D2C0"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4.1.1</w:t>
      </w:r>
      <w:r w:rsidRPr="008C6C1C">
        <w:tab/>
        <w:t>Overview</w:t>
      </w:r>
      <w:r w:rsidRPr="008C6C1C">
        <w:tab/>
      </w:r>
      <w:r w:rsidRPr="008C6C1C">
        <w:fldChar w:fldCharType="begin"/>
      </w:r>
      <w:r w:rsidRPr="008C6C1C">
        <w:instrText xml:space="preserve"> PAGEREF _Toc176946684 \h </w:instrText>
      </w:r>
      <w:r w:rsidRPr="008C6C1C">
        <w:fldChar w:fldCharType="separate"/>
      </w:r>
      <w:r w:rsidRPr="008C6C1C">
        <w:t>10</w:t>
      </w:r>
      <w:r w:rsidRPr="008C6C1C">
        <w:fldChar w:fldCharType="end"/>
      </w:r>
    </w:p>
    <w:p w14:paraId="143F214E" w14:textId="5E8D911D"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4.1.2</w:t>
      </w:r>
      <w:r w:rsidRPr="008C6C1C">
        <w:tab/>
        <w:t>Background of existing SA5 solutions related to exposure</w:t>
      </w:r>
      <w:r w:rsidRPr="008C6C1C">
        <w:tab/>
      </w:r>
      <w:r w:rsidRPr="008C6C1C">
        <w:fldChar w:fldCharType="begin"/>
      </w:r>
      <w:r w:rsidRPr="008C6C1C">
        <w:instrText xml:space="preserve"> PAGEREF _Toc176946685 \h </w:instrText>
      </w:r>
      <w:r w:rsidRPr="008C6C1C">
        <w:fldChar w:fldCharType="separate"/>
      </w:r>
      <w:r w:rsidRPr="008C6C1C">
        <w:t>10</w:t>
      </w:r>
      <w:r w:rsidRPr="008C6C1C">
        <w:fldChar w:fldCharType="end"/>
      </w:r>
    </w:p>
    <w:p w14:paraId="54ED70C5" w14:textId="2B19CAB8"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4.1.3</w:t>
      </w:r>
      <w:r w:rsidRPr="008C6C1C">
        <w:tab/>
        <w:t>Background on existing telco exposure initiatives</w:t>
      </w:r>
      <w:r w:rsidRPr="008C6C1C">
        <w:tab/>
      </w:r>
      <w:r w:rsidRPr="008C6C1C">
        <w:fldChar w:fldCharType="begin"/>
      </w:r>
      <w:r w:rsidRPr="008C6C1C">
        <w:instrText xml:space="preserve"> PAGEREF _Toc176946686 \h </w:instrText>
      </w:r>
      <w:r w:rsidRPr="008C6C1C">
        <w:fldChar w:fldCharType="separate"/>
      </w:r>
      <w:r w:rsidRPr="008C6C1C">
        <w:t>11</w:t>
      </w:r>
      <w:r w:rsidRPr="008C6C1C">
        <w:fldChar w:fldCharType="end"/>
      </w:r>
    </w:p>
    <w:p w14:paraId="340C21B0" w14:textId="045E9C54"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4.1.3.1</w:t>
      </w:r>
      <w:r w:rsidRPr="008C6C1C">
        <w:tab/>
        <w:t>3GPP exposure framework</w:t>
      </w:r>
      <w:r w:rsidRPr="008C6C1C">
        <w:tab/>
      </w:r>
      <w:r w:rsidRPr="008C6C1C">
        <w:fldChar w:fldCharType="begin"/>
      </w:r>
      <w:r w:rsidRPr="008C6C1C">
        <w:instrText xml:space="preserve"> PAGEREF _Toc176946687 \h </w:instrText>
      </w:r>
      <w:r w:rsidRPr="008C6C1C">
        <w:fldChar w:fldCharType="separate"/>
      </w:r>
      <w:r w:rsidRPr="008C6C1C">
        <w:t>11</w:t>
      </w:r>
      <w:r w:rsidRPr="008C6C1C">
        <w:fldChar w:fldCharType="end"/>
      </w:r>
    </w:p>
    <w:p w14:paraId="50753AE6" w14:textId="169C2391"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4.1.3.2</w:t>
      </w:r>
      <w:r w:rsidRPr="008C6C1C">
        <w:tab/>
        <w:t>GSMA Open Gateway</w:t>
      </w:r>
      <w:r w:rsidRPr="008C6C1C">
        <w:tab/>
      </w:r>
      <w:r w:rsidRPr="008C6C1C">
        <w:fldChar w:fldCharType="begin"/>
      </w:r>
      <w:r w:rsidRPr="008C6C1C">
        <w:instrText xml:space="preserve"> PAGEREF _Toc176946688 \h </w:instrText>
      </w:r>
      <w:r w:rsidRPr="008C6C1C">
        <w:fldChar w:fldCharType="separate"/>
      </w:r>
      <w:r w:rsidRPr="008C6C1C">
        <w:t>13</w:t>
      </w:r>
      <w:r w:rsidRPr="008C6C1C">
        <w:fldChar w:fldCharType="end"/>
      </w:r>
    </w:p>
    <w:p w14:paraId="3C615ADA" w14:textId="6C0793C6"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4.1.4</w:t>
      </w:r>
      <w:r w:rsidRPr="008C6C1C">
        <w:tab/>
        <w:t>Examples of external MnS consumers</w:t>
      </w:r>
      <w:r w:rsidRPr="008C6C1C">
        <w:tab/>
      </w:r>
      <w:r w:rsidRPr="008C6C1C">
        <w:fldChar w:fldCharType="begin"/>
      </w:r>
      <w:r w:rsidRPr="008C6C1C">
        <w:instrText xml:space="preserve"> PAGEREF _Toc176946689 \h </w:instrText>
      </w:r>
      <w:r w:rsidRPr="008C6C1C">
        <w:fldChar w:fldCharType="separate"/>
      </w:r>
      <w:r w:rsidRPr="008C6C1C">
        <w:t>14</w:t>
      </w:r>
      <w:r w:rsidRPr="008C6C1C">
        <w:fldChar w:fldCharType="end"/>
      </w:r>
    </w:p>
    <w:p w14:paraId="7DE73A1A" w14:textId="68ECA0BE"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5</w:t>
      </w:r>
      <w:r w:rsidRPr="008C6C1C">
        <w:rPr>
          <w:lang w:eastAsia="zh-CN"/>
        </w:rPr>
        <w:tab/>
        <w:t>Use Cases</w:t>
      </w:r>
      <w:r w:rsidRPr="008C6C1C">
        <w:tab/>
      </w:r>
      <w:r w:rsidRPr="008C6C1C">
        <w:fldChar w:fldCharType="begin"/>
      </w:r>
      <w:r w:rsidRPr="008C6C1C">
        <w:instrText xml:space="preserve"> PAGEREF _Toc176946690 \h </w:instrText>
      </w:r>
      <w:r w:rsidRPr="008C6C1C">
        <w:fldChar w:fldCharType="separate"/>
      </w:r>
      <w:r w:rsidRPr="008C6C1C">
        <w:t>15</w:t>
      </w:r>
      <w:r w:rsidRPr="008C6C1C">
        <w:fldChar w:fldCharType="end"/>
      </w:r>
    </w:p>
    <w:p w14:paraId="2AAD00A4" w14:textId="5D1B8E04"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5.1</w:t>
      </w:r>
      <w:r w:rsidRPr="008C6C1C">
        <w:tab/>
        <w:t>Exposure of management services</w:t>
      </w:r>
      <w:r w:rsidRPr="008C6C1C">
        <w:tab/>
      </w:r>
      <w:r w:rsidRPr="008C6C1C">
        <w:fldChar w:fldCharType="begin"/>
      </w:r>
      <w:r w:rsidRPr="008C6C1C">
        <w:instrText xml:space="preserve"> PAGEREF _Toc176946691 \h </w:instrText>
      </w:r>
      <w:r w:rsidRPr="008C6C1C">
        <w:fldChar w:fldCharType="separate"/>
      </w:r>
      <w:r w:rsidRPr="008C6C1C">
        <w:t>15</w:t>
      </w:r>
      <w:r w:rsidRPr="008C6C1C">
        <w:fldChar w:fldCharType="end"/>
      </w:r>
    </w:p>
    <w:p w14:paraId="49FE5D88" w14:textId="49900DC6"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5.1.1</w:t>
      </w:r>
      <w:r w:rsidRPr="008C6C1C">
        <w:tab/>
        <w:t>Use case #1: MnS producer registration into CAPIF</w:t>
      </w:r>
      <w:r w:rsidRPr="008C6C1C">
        <w:tab/>
      </w:r>
      <w:r w:rsidRPr="008C6C1C">
        <w:fldChar w:fldCharType="begin"/>
      </w:r>
      <w:r w:rsidRPr="008C6C1C">
        <w:instrText xml:space="preserve"> PAGEREF _Toc176946692 \h </w:instrText>
      </w:r>
      <w:r w:rsidRPr="008C6C1C">
        <w:fldChar w:fldCharType="separate"/>
      </w:r>
      <w:r w:rsidRPr="008C6C1C">
        <w:t>15</w:t>
      </w:r>
      <w:r w:rsidRPr="008C6C1C">
        <w:fldChar w:fldCharType="end"/>
      </w:r>
    </w:p>
    <w:p w14:paraId="3E570EF6" w14:textId="0BE9FF84"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5.1.1.1</w:t>
      </w:r>
      <w:r w:rsidRPr="008C6C1C">
        <w:tab/>
        <w:t>Description</w:t>
      </w:r>
      <w:r w:rsidRPr="008C6C1C">
        <w:tab/>
      </w:r>
      <w:r w:rsidRPr="008C6C1C">
        <w:fldChar w:fldCharType="begin"/>
      </w:r>
      <w:r w:rsidRPr="008C6C1C">
        <w:instrText xml:space="preserve"> PAGEREF _Toc176946693 \h </w:instrText>
      </w:r>
      <w:r w:rsidRPr="008C6C1C">
        <w:fldChar w:fldCharType="separate"/>
      </w:r>
      <w:r w:rsidRPr="008C6C1C">
        <w:t>15</w:t>
      </w:r>
      <w:r w:rsidRPr="008C6C1C">
        <w:fldChar w:fldCharType="end"/>
      </w:r>
    </w:p>
    <w:p w14:paraId="2CE5C411" w14:textId="6CF796F5"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5.1.1.2</w:t>
      </w:r>
      <w:r w:rsidRPr="008C6C1C">
        <w:tab/>
        <w:t>Potential requirements</w:t>
      </w:r>
      <w:r w:rsidRPr="008C6C1C">
        <w:tab/>
      </w:r>
      <w:r w:rsidRPr="008C6C1C">
        <w:fldChar w:fldCharType="begin"/>
      </w:r>
      <w:r w:rsidRPr="008C6C1C">
        <w:instrText xml:space="preserve"> PAGEREF _Toc176946694 \h </w:instrText>
      </w:r>
      <w:r w:rsidRPr="008C6C1C">
        <w:fldChar w:fldCharType="separate"/>
      </w:r>
      <w:r w:rsidRPr="008C6C1C">
        <w:t>16</w:t>
      </w:r>
      <w:r w:rsidRPr="008C6C1C">
        <w:fldChar w:fldCharType="end"/>
      </w:r>
    </w:p>
    <w:p w14:paraId="059F8BB5" w14:textId="4E51C5D6"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5.1.1.3</w:t>
      </w:r>
      <w:r w:rsidRPr="008C6C1C">
        <w:tab/>
        <w:t>Potential solutions</w:t>
      </w:r>
      <w:r w:rsidRPr="008C6C1C">
        <w:tab/>
      </w:r>
      <w:r w:rsidRPr="008C6C1C">
        <w:fldChar w:fldCharType="begin"/>
      </w:r>
      <w:r w:rsidRPr="008C6C1C">
        <w:instrText xml:space="preserve"> PAGEREF _Toc176946695 \h </w:instrText>
      </w:r>
      <w:r w:rsidRPr="008C6C1C">
        <w:fldChar w:fldCharType="separate"/>
      </w:r>
      <w:r w:rsidRPr="008C6C1C">
        <w:t>16</w:t>
      </w:r>
      <w:r w:rsidRPr="008C6C1C">
        <w:fldChar w:fldCharType="end"/>
      </w:r>
    </w:p>
    <w:p w14:paraId="54BF55D3" w14:textId="6ABC316B"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5.1.1.3.1</w:t>
      </w:r>
      <w:r w:rsidRPr="008C6C1C">
        <w:tab/>
        <w:t>Potential solution #1: Capturing MnS Producer registration information with APIProviderEnrolmentDetails</w:t>
      </w:r>
      <w:r w:rsidRPr="008C6C1C">
        <w:tab/>
      </w:r>
      <w:r w:rsidRPr="008C6C1C">
        <w:fldChar w:fldCharType="begin"/>
      </w:r>
      <w:r w:rsidRPr="008C6C1C">
        <w:instrText xml:space="preserve"> PAGEREF _Toc176946696 \h </w:instrText>
      </w:r>
      <w:r w:rsidRPr="008C6C1C">
        <w:fldChar w:fldCharType="separate"/>
      </w:r>
      <w:r w:rsidRPr="008C6C1C">
        <w:t>16</w:t>
      </w:r>
      <w:r w:rsidRPr="008C6C1C">
        <w:fldChar w:fldCharType="end"/>
      </w:r>
    </w:p>
    <w:p w14:paraId="4B4C6CE6" w14:textId="62895076"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5.1.1.4</w:t>
      </w:r>
      <w:r w:rsidRPr="008C6C1C">
        <w:tab/>
        <w:t>Evaluation of potential solutions</w:t>
      </w:r>
      <w:r w:rsidRPr="008C6C1C">
        <w:tab/>
      </w:r>
      <w:r w:rsidRPr="008C6C1C">
        <w:fldChar w:fldCharType="begin"/>
      </w:r>
      <w:r w:rsidRPr="008C6C1C">
        <w:instrText xml:space="preserve"> PAGEREF _Toc176946697 \h </w:instrText>
      </w:r>
      <w:r w:rsidRPr="008C6C1C">
        <w:fldChar w:fldCharType="separate"/>
      </w:r>
      <w:r w:rsidRPr="008C6C1C">
        <w:t>18</w:t>
      </w:r>
      <w:r w:rsidRPr="008C6C1C">
        <w:fldChar w:fldCharType="end"/>
      </w:r>
    </w:p>
    <w:p w14:paraId="4DFA86F3" w14:textId="42D82563"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5.1.1.4.1</w:t>
      </w:r>
      <w:r w:rsidRPr="008C6C1C">
        <w:tab/>
        <w:t>Evaluation of potential solution #1: Capturing MnS Producer registration information with APIProviderEnrolmentDetails</w:t>
      </w:r>
      <w:r w:rsidRPr="008C6C1C">
        <w:tab/>
      </w:r>
      <w:r w:rsidRPr="008C6C1C">
        <w:fldChar w:fldCharType="begin"/>
      </w:r>
      <w:r w:rsidRPr="008C6C1C">
        <w:instrText xml:space="preserve"> PAGEREF _Toc176946698 \h </w:instrText>
      </w:r>
      <w:r w:rsidRPr="008C6C1C">
        <w:fldChar w:fldCharType="separate"/>
      </w:r>
      <w:r w:rsidRPr="008C6C1C">
        <w:t>19</w:t>
      </w:r>
      <w:r w:rsidRPr="008C6C1C">
        <w:fldChar w:fldCharType="end"/>
      </w:r>
    </w:p>
    <w:p w14:paraId="1F17F87D" w14:textId="03E1E275"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5.1.2</w:t>
      </w:r>
      <w:r w:rsidRPr="008C6C1C">
        <w:tab/>
        <w:t>Use case #2: Publishing of management services to the CCF</w:t>
      </w:r>
      <w:r w:rsidRPr="008C6C1C">
        <w:tab/>
      </w:r>
      <w:r w:rsidRPr="008C6C1C">
        <w:fldChar w:fldCharType="begin"/>
      </w:r>
      <w:r w:rsidRPr="008C6C1C">
        <w:instrText xml:space="preserve"> PAGEREF _Toc176946699 \h </w:instrText>
      </w:r>
      <w:r w:rsidRPr="008C6C1C">
        <w:fldChar w:fldCharType="separate"/>
      </w:r>
      <w:r w:rsidRPr="008C6C1C">
        <w:t>19</w:t>
      </w:r>
      <w:r w:rsidRPr="008C6C1C">
        <w:fldChar w:fldCharType="end"/>
      </w:r>
    </w:p>
    <w:p w14:paraId="75A48F93" w14:textId="471BA4FC"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rPr>
          <w:rFonts w:cs="Arial"/>
        </w:rPr>
        <w:t>5.1.2.1</w:t>
      </w:r>
      <w:r w:rsidRPr="008C6C1C">
        <w:rPr>
          <w:rFonts w:cs="Arial"/>
        </w:rPr>
        <w:tab/>
        <w:t>Description</w:t>
      </w:r>
      <w:r w:rsidRPr="008C6C1C">
        <w:tab/>
      </w:r>
      <w:r w:rsidRPr="008C6C1C">
        <w:fldChar w:fldCharType="begin"/>
      </w:r>
      <w:r w:rsidRPr="008C6C1C">
        <w:instrText xml:space="preserve"> PAGEREF _Toc176946700 \h </w:instrText>
      </w:r>
      <w:r w:rsidRPr="008C6C1C">
        <w:fldChar w:fldCharType="separate"/>
      </w:r>
      <w:r w:rsidRPr="008C6C1C">
        <w:t>19</w:t>
      </w:r>
      <w:r w:rsidRPr="008C6C1C">
        <w:fldChar w:fldCharType="end"/>
      </w:r>
    </w:p>
    <w:p w14:paraId="4524F523" w14:textId="3B3508CD"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5.1.2.2</w:t>
      </w:r>
      <w:r w:rsidRPr="008C6C1C">
        <w:tab/>
        <w:t>Potential requirements</w:t>
      </w:r>
      <w:r w:rsidRPr="008C6C1C">
        <w:tab/>
      </w:r>
      <w:r w:rsidRPr="008C6C1C">
        <w:fldChar w:fldCharType="begin"/>
      </w:r>
      <w:r w:rsidRPr="008C6C1C">
        <w:instrText xml:space="preserve"> PAGEREF _Toc176946701 \h </w:instrText>
      </w:r>
      <w:r w:rsidRPr="008C6C1C">
        <w:fldChar w:fldCharType="separate"/>
      </w:r>
      <w:r w:rsidRPr="008C6C1C">
        <w:t>19</w:t>
      </w:r>
      <w:r w:rsidRPr="008C6C1C">
        <w:fldChar w:fldCharType="end"/>
      </w:r>
    </w:p>
    <w:p w14:paraId="35DD0792" w14:textId="2C4F0FA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5.1.2.3</w:t>
      </w:r>
      <w:r w:rsidRPr="008C6C1C">
        <w:tab/>
        <w:t>Potential solutions</w:t>
      </w:r>
      <w:r w:rsidRPr="008C6C1C">
        <w:tab/>
      </w:r>
      <w:r w:rsidRPr="008C6C1C">
        <w:fldChar w:fldCharType="begin"/>
      </w:r>
      <w:r w:rsidRPr="008C6C1C">
        <w:instrText xml:space="preserve"> PAGEREF _Toc176946702 \h </w:instrText>
      </w:r>
      <w:r w:rsidRPr="008C6C1C">
        <w:fldChar w:fldCharType="separate"/>
      </w:r>
      <w:r w:rsidRPr="008C6C1C">
        <w:t>20</w:t>
      </w:r>
      <w:r w:rsidRPr="008C6C1C">
        <w:fldChar w:fldCharType="end"/>
      </w:r>
    </w:p>
    <w:p w14:paraId="7B784D4B" w14:textId="18E58441"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5.1.2.3.1</w:t>
      </w:r>
      <w:r w:rsidRPr="008C6C1C">
        <w:tab/>
        <w:t>Potential solution #1: Publishing of management services into the CCF</w:t>
      </w:r>
      <w:r w:rsidRPr="008C6C1C">
        <w:tab/>
      </w:r>
      <w:r w:rsidRPr="008C6C1C">
        <w:fldChar w:fldCharType="begin"/>
      </w:r>
      <w:r w:rsidRPr="008C6C1C">
        <w:instrText xml:space="preserve"> PAGEREF _Toc176946703 \h </w:instrText>
      </w:r>
      <w:r w:rsidRPr="008C6C1C">
        <w:fldChar w:fldCharType="separate"/>
      </w:r>
      <w:r w:rsidRPr="008C6C1C">
        <w:t>20</w:t>
      </w:r>
      <w:r w:rsidRPr="008C6C1C">
        <w:fldChar w:fldCharType="end"/>
      </w:r>
    </w:p>
    <w:p w14:paraId="513A2D9B" w14:textId="185E90C9"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5.1.2.4</w:t>
      </w:r>
      <w:r w:rsidRPr="008C6C1C">
        <w:tab/>
        <w:t>Evaluation of potential solutions</w:t>
      </w:r>
      <w:r w:rsidRPr="008C6C1C">
        <w:tab/>
      </w:r>
      <w:r w:rsidRPr="008C6C1C">
        <w:fldChar w:fldCharType="begin"/>
      </w:r>
      <w:r w:rsidRPr="008C6C1C">
        <w:instrText xml:space="preserve"> PAGEREF _Toc176946704 \h </w:instrText>
      </w:r>
      <w:r w:rsidRPr="008C6C1C">
        <w:fldChar w:fldCharType="separate"/>
      </w:r>
      <w:r w:rsidRPr="008C6C1C">
        <w:t>23</w:t>
      </w:r>
      <w:r w:rsidRPr="008C6C1C">
        <w:fldChar w:fldCharType="end"/>
      </w:r>
    </w:p>
    <w:p w14:paraId="3FF47AC9" w14:textId="10CAD1D8"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5.1.3</w:t>
      </w:r>
      <w:r w:rsidRPr="008C6C1C">
        <w:tab/>
        <w:t>Use case #3: Configuring discovery information of an external MnS consumer</w:t>
      </w:r>
      <w:r w:rsidRPr="008C6C1C">
        <w:tab/>
      </w:r>
      <w:r w:rsidRPr="008C6C1C">
        <w:fldChar w:fldCharType="begin"/>
      </w:r>
      <w:r w:rsidRPr="008C6C1C">
        <w:instrText xml:space="preserve"> PAGEREF _Toc176946705 \h </w:instrText>
      </w:r>
      <w:r w:rsidRPr="008C6C1C">
        <w:fldChar w:fldCharType="separate"/>
      </w:r>
      <w:r w:rsidRPr="008C6C1C">
        <w:t>23</w:t>
      </w:r>
      <w:r w:rsidRPr="008C6C1C">
        <w:fldChar w:fldCharType="end"/>
      </w:r>
    </w:p>
    <w:p w14:paraId="211744F1" w14:textId="6A8D128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5.1.3.1</w:t>
      </w:r>
      <w:r w:rsidRPr="008C6C1C">
        <w:tab/>
        <w:t>Description</w:t>
      </w:r>
      <w:r w:rsidRPr="008C6C1C">
        <w:tab/>
      </w:r>
      <w:r w:rsidRPr="008C6C1C">
        <w:fldChar w:fldCharType="begin"/>
      </w:r>
      <w:r w:rsidRPr="008C6C1C">
        <w:instrText xml:space="preserve"> PAGEREF _Toc176946706 \h </w:instrText>
      </w:r>
      <w:r w:rsidRPr="008C6C1C">
        <w:fldChar w:fldCharType="separate"/>
      </w:r>
      <w:r w:rsidRPr="008C6C1C">
        <w:t>23</w:t>
      </w:r>
      <w:r w:rsidRPr="008C6C1C">
        <w:fldChar w:fldCharType="end"/>
      </w:r>
    </w:p>
    <w:p w14:paraId="14BC95D0" w14:textId="6EA2AF7E"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5.1.3.2</w:t>
      </w:r>
      <w:r w:rsidRPr="008C6C1C">
        <w:tab/>
        <w:t>Potential requirements</w:t>
      </w:r>
      <w:r w:rsidRPr="008C6C1C">
        <w:tab/>
      </w:r>
      <w:r w:rsidRPr="008C6C1C">
        <w:fldChar w:fldCharType="begin"/>
      </w:r>
      <w:r w:rsidRPr="008C6C1C">
        <w:instrText xml:space="preserve"> PAGEREF _Toc176946707 \h </w:instrText>
      </w:r>
      <w:r w:rsidRPr="008C6C1C">
        <w:fldChar w:fldCharType="separate"/>
      </w:r>
      <w:r w:rsidRPr="008C6C1C">
        <w:t>23</w:t>
      </w:r>
      <w:r w:rsidRPr="008C6C1C">
        <w:fldChar w:fldCharType="end"/>
      </w:r>
    </w:p>
    <w:p w14:paraId="21CC123F" w14:textId="61435FB6"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5.1.3.3</w:t>
      </w:r>
      <w:r w:rsidRPr="008C6C1C">
        <w:tab/>
        <w:t>Potential solutions</w:t>
      </w:r>
      <w:r w:rsidRPr="008C6C1C">
        <w:tab/>
      </w:r>
      <w:r w:rsidRPr="008C6C1C">
        <w:fldChar w:fldCharType="begin"/>
      </w:r>
      <w:r w:rsidRPr="008C6C1C">
        <w:instrText xml:space="preserve"> PAGEREF _Toc176946708 \h </w:instrText>
      </w:r>
      <w:r w:rsidRPr="008C6C1C">
        <w:fldChar w:fldCharType="separate"/>
      </w:r>
      <w:r w:rsidRPr="008C6C1C">
        <w:t>24</w:t>
      </w:r>
      <w:r w:rsidRPr="008C6C1C">
        <w:fldChar w:fldCharType="end"/>
      </w:r>
    </w:p>
    <w:p w14:paraId="2CE4D1E1" w14:textId="5B644ECE"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5.1.3.3.1</w:t>
      </w:r>
      <w:r w:rsidRPr="008C6C1C">
        <w:tab/>
        <w:t>Potential solution #1: Using AccessRule class to support discovery information definition</w:t>
      </w:r>
      <w:r w:rsidRPr="008C6C1C">
        <w:tab/>
      </w:r>
      <w:r w:rsidRPr="008C6C1C">
        <w:fldChar w:fldCharType="begin"/>
      </w:r>
      <w:r w:rsidRPr="008C6C1C">
        <w:instrText xml:space="preserve"> PAGEREF _Toc176946709 \h </w:instrText>
      </w:r>
      <w:r w:rsidRPr="008C6C1C">
        <w:fldChar w:fldCharType="separate"/>
      </w:r>
      <w:r w:rsidRPr="008C6C1C">
        <w:t>24</w:t>
      </w:r>
      <w:r w:rsidRPr="008C6C1C">
        <w:fldChar w:fldCharType="end"/>
      </w:r>
    </w:p>
    <w:p w14:paraId="61547A28" w14:textId="3DB8A8CD"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5.1.3.3.2</w:t>
      </w:r>
      <w:r w:rsidRPr="008C6C1C">
        <w:tab/>
        <w:t>Potential solution #1b: Using Role class for discovery information definition</w:t>
      </w:r>
      <w:r w:rsidRPr="008C6C1C">
        <w:tab/>
      </w:r>
      <w:r w:rsidRPr="008C6C1C">
        <w:fldChar w:fldCharType="begin"/>
      </w:r>
      <w:r w:rsidRPr="008C6C1C">
        <w:instrText xml:space="preserve"> PAGEREF _Toc176946710 \h </w:instrText>
      </w:r>
      <w:r w:rsidRPr="008C6C1C">
        <w:fldChar w:fldCharType="separate"/>
      </w:r>
      <w:r w:rsidRPr="008C6C1C">
        <w:t>25</w:t>
      </w:r>
      <w:r w:rsidRPr="008C6C1C">
        <w:fldChar w:fldCharType="end"/>
      </w:r>
    </w:p>
    <w:p w14:paraId="00DF2D12" w14:textId="1F7E6425"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5.1.3.3.3</w:t>
      </w:r>
      <w:r w:rsidRPr="008C6C1C">
        <w:tab/>
        <w:t>Potential solution #3: Mapping policy definition into OAuth2.0 access token</w:t>
      </w:r>
      <w:r w:rsidRPr="008C6C1C">
        <w:tab/>
      </w:r>
      <w:r w:rsidRPr="008C6C1C">
        <w:fldChar w:fldCharType="begin"/>
      </w:r>
      <w:r w:rsidRPr="008C6C1C">
        <w:instrText xml:space="preserve"> PAGEREF _Toc176946711 \h </w:instrText>
      </w:r>
      <w:r w:rsidRPr="008C6C1C">
        <w:fldChar w:fldCharType="separate"/>
      </w:r>
      <w:r w:rsidRPr="008C6C1C">
        <w:t>25</w:t>
      </w:r>
      <w:r w:rsidRPr="008C6C1C">
        <w:fldChar w:fldCharType="end"/>
      </w:r>
    </w:p>
    <w:p w14:paraId="0CD0CB88" w14:textId="7328E08E"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5.1.3.4</w:t>
      </w:r>
      <w:r w:rsidRPr="008C6C1C">
        <w:tab/>
        <w:t>Evaluation of potential solutions</w:t>
      </w:r>
      <w:r w:rsidRPr="008C6C1C">
        <w:tab/>
      </w:r>
      <w:r w:rsidRPr="008C6C1C">
        <w:fldChar w:fldCharType="begin"/>
      </w:r>
      <w:r w:rsidRPr="008C6C1C">
        <w:instrText xml:space="preserve"> PAGEREF _Toc176946712 \h </w:instrText>
      </w:r>
      <w:r w:rsidRPr="008C6C1C">
        <w:fldChar w:fldCharType="separate"/>
      </w:r>
      <w:r w:rsidRPr="008C6C1C">
        <w:t>26</w:t>
      </w:r>
      <w:r w:rsidRPr="008C6C1C">
        <w:fldChar w:fldCharType="end"/>
      </w:r>
    </w:p>
    <w:p w14:paraId="411CD887" w14:textId="60C49229"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5.1.3.4.1</w:t>
      </w:r>
      <w:r w:rsidRPr="008C6C1C">
        <w:tab/>
        <w:t>Evaluation of potential solutions #1 and #1b</w:t>
      </w:r>
      <w:r w:rsidRPr="008C6C1C">
        <w:tab/>
      </w:r>
      <w:r w:rsidRPr="008C6C1C">
        <w:fldChar w:fldCharType="begin"/>
      </w:r>
      <w:r w:rsidRPr="008C6C1C">
        <w:instrText xml:space="preserve"> PAGEREF _Toc176946713 \h </w:instrText>
      </w:r>
      <w:r w:rsidRPr="008C6C1C">
        <w:fldChar w:fldCharType="separate"/>
      </w:r>
      <w:r w:rsidRPr="008C6C1C">
        <w:t>26</w:t>
      </w:r>
      <w:r w:rsidRPr="008C6C1C">
        <w:fldChar w:fldCharType="end"/>
      </w:r>
    </w:p>
    <w:p w14:paraId="0AAB9A43" w14:textId="0029B106"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5.1.4</w:t>
      </w:r>
      <w:r w:rsidRPr="008C6C1C">
        <w:tab/>
        <w:t>Use case #4</w:t>
      </w:r>
      <w:r w:rsidRPr="008C6C1C">
        <w:rPr>
          <w:color w:val="000000" w:themeColor="text1"/>
        </w:rPr>
        <w:t xml:space="preserve">: </w:t>
      </w:r>
      <w:r w:rsidRPr="008C6C1C">
        <w:t>Authorization of the external MnS consumer to access the management service API</w:t>
      </w:r>
      <w:r w:rsidRPr="008C6C1C">
        <w:tab/>
      </w:r>
      <w:r w:rsidRPr="008C6C1C">
        <w:fldChar w:fldCharType="begin"/>
      </w:r>
      <w:r w:rsidRPr="008C6C1C">
        <w:instrText xml:space="preserve"> PAGEREF _Toc176946714 \h </w:instrText>
      </w:r>
      <w:r w:rsidRPr="008C6C1C">
        <w:fldChar w:fldCharType="separate"/>
      </w:r>
      <w:r w:rsidRPr="008C6C1C">
        <w:t>26</w:t>
      </w:r>
      <w:r w:rsidRPr="008C6C1C">
        <w:fldChar w:fldCharType="end"/>
      </w:r>
    </w:p>
    <w:p w14:paraId="7449A4A6" w14:textId="7E9BF635"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rPr>
          <w:rFonts w:cs="Arial"/>
        </w:rPr>
        <w:t>5.1.4.1</w:t>
      </w:r>
      <w:r w:rsidRPr="008C6C1C">
        <w:rPr>
          <w:rFonts w:cs="Arial"/>
        </w:rPr>
        <w:tab/>
        <w:t>Description</w:t>
      </w:r>
      <w:r w:rsidRPr="008C6C1C">
        <w:tab/>
      </w:r>
      <w:r w:rsidRPr="008C6C1C">
        <w:fldChar w:fldCharType="begin"/>
      </w:r>
      <w:r w:rsidRPr="008C6C1C">
        <w:instrText xml:space="preserve"> PAGEREF _Toc176946715 \h </w:instrText>
      </w:r>
      <w:r w:rsidRPr="008C6C1C">
        <w:fldChar w:fldCharType="separate"/>
      </w:r>
      <w:r w:rsidRPr="008C6C1C">
        <w:t>26</w:t>
      </w:r>
      <w:r w:rsidRPr="008C6C1C">
        <w:fldChar w:fldCharType="end"/>
      </w:r>
    </w:p>
    <w:p w14:paraId="483E69DE" w14:textId="3FC37FCA"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5.1.4.2</w:t>
      </w:r>
      <w:r w:rsidRPr="008C6C1C">
        <w:tab/>
        <w:t>Potential requirements</w:t>
      </w:r>
      <w:r w:rsidRPr="008C6C1C">
        <w:tab/>
      </w:r>
      <w:r w:rsidRPr="008C6C1C">
        <w:fldChar w:fldCharType="begin"/>
      </w:r>
      <w:r w:rsidRPr="008C6C1C">
        <w:instrText xml:space="preserve"> PAGEREF _Toc176946716 \h </w:instrText>
      </w:r>
      <w:r w:rsidRPr="008C6C1C">
        <w:fldChar w:fldCharType="separate"/>
      </w:r>
      <w:r w:rsidRPr="008C6C1C">
        <w:t>26</w:t>
      </w:r>
      <w:r w:rsidRPr="008C6C1C">
        <w:fldChar w:fldCharType="end"/>
      </w:r>
    </w:p>
    <w:p w14:paraId="1D704357" w14:textId="18A3DF8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5.1.4.3</w:t>
      </w:r>
      <w:r w:rsidRPr="008C6C1C">
        <w:tab/>
        <w:t>Potential solutions</w:t>
      </w:r>
      <w:r w:rsidRPr="008C6C1C">
        <w:tab/>
      </w:r>
      <w:r w:rsidRPr="008C6C1C">
        <w:fldChar w:fldCharType="begin"/>
      </w:r>
      <w:r w:rsidRPr="008C6C1C">
        <w:instrText xml:space="preserve"> PAGEREF _Toc176946717 \h </w:instrText>
      </w:r>
      <w:r w:rsidRPr="008C6C1C">
        <w:fldChar w:fldCharType="separate"/>
      </w:r>
      <w:r w:rsidRPr="008C6C1C">
        <w:t>27</w:t>
      </w:r>
      <w:r w:rsidRPr="008C6C1C">
        <w:fldChar w:fldCharType="end"/>
      </w:r>
    </w:p>
    <w:p w14:paraId="76D42456" w14:textId="5AF6D4CA"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5.1.4.3.1</w:t>
      </w:r>
      <w:r w:rsidRPr="008C6C1C">
        <w:tab/>
        <w:t>Potential solution #&lt;i&gt;: &lt;Potential Solution i Title&gt;</w:t>
      </w:r>
      <w:r w:rsidRPr="008C6C1C">
        <w:tab/>
      </w:r>
      <w:r w:rsidRPr="008C6C1C">
        <w:fldChar w:fldCharType="begin"/>
      </w:r>
      <w:r w:rsidRPr="008C6C1C">
        <w:instrText xml:space="preserve"> PAGEREF _Toc176946718 \h </w:instrText>
      </w:r>
      <w:r w:rsidRPr="008C6C1C">
        <w:fldChar w:fldCharType="separate"/>
      </w:r>
      <w:r w:rsidRPr="008C6C1C">
        <w:t>27</w:t>
      </w:r>
      <w:r w:rsidRPr="008C6C1C">
        <w:fldChar w:fldCharType="end"/>
      </w:r>
    </w:p>
    <w:p w14:paraId="4382FF3D" w14:textId="29EAB002"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5.1.4.4</w:t>
      </w:r>
      <w:r w:rsidRPr="008C6C1C">
        <w:tab/>
        <w:t>Evaluation of potential solutions</w:t>
      </w:r>
      <w:r w:rsidRPr="008C6C1C">
        <w:tab/>
      </w:r>
      <w:r w:rsidRPr="008C6C1C">
        <w:fldChar w:fldCharType="begin"/>
      </w:r>
      <w:r w:rsidRPr="008C6C1C">
        <w:instrText xml:space="preserve"> PAGEREF _Toc176946719 \h </w:instrText>
      </w:r>
      <w:r w:rsidRPr="008C6C1C">
        <w:fldChar w:fldCharType="separate"/>
      </w:r>
      <w:r w:rsidRPr="008C6C1C">
        <w:t>30</w:t>
      </w:r>
      <w:r w:rsidRPr="008C6C1C">
        <w:fldChar w:fldCharType="end"/>
      </w:r>
    </w:p>
    <w:p w14:paraId="138694B7" w14:textId="56756C8A"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5.1.5</w:t>
      </w:r>
      <w:r w:rsidRPr="008C6C1C">
        <w:tab/>
        <w:t>Use case #5: Logging the management service API invocations to the CCF</w:t>
      </w:r>
      <w:r w:rsidRPr="008C6C1C">
        <w:tab/>
      </w:r>
      <w:r w:rsidRPr="008C6C1C">
        <w:fldChar w:fldCharType="begin"/>
      </w:r>
      <w:r w:rsidRPr="008C6C1C">
        <w:instrText xml:space="preserve"> PAGEREF _Toc176946720 \h </w:instrText>
      </w:r>
      <w:r w:rsidRPr="008C6C1C">
        <w:fldChar w:fldCharType="separate"/>
      </w:r>
      <w:r w:rsidRPr="008C6C1C">
        <w:t>30</w:t>
      </w:r>
      <w:r w:rsidRPr="008C6C1C">
        <w:fldChar w:fldCharType="end"/>
      </w:r>
    </w:p>
    <w:p w14:paraId="2D03E3E2" w14:textId="1CA7017C"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5.1.5.1</w:t>
      </w:r>
      <w:r w:rsidRPr="008C6C1C">
        <w:tab/>
        <w:t>Description</w:t>
      </w:r>
      <w:r w:rsidRPr="008C6C1C">
        <w:tab/>
      </w:r>
      <w:r w:rsidRPr="008C6C1C">
        <w:fldChar w:fldCharType="begin"/>
      </w:r>
      <w:r w:rsidRPr="008C6C1C">
        <w:instrText xml:space="preserve"> PAGEREF _Toc176946721 \h </w:instrText>
      </w:r>
      <w:r w:rsidRPr="008C6C1C">
        <w:fldChar w:fldCharType="separate"/>
      </w:r>
      <w:r w:rsidRPr="008C6C1C">
        <w:t>30</w:t>
      </w:r>
      <w:r w:rsidRPr="008C6C1C">
        <w:fldChar w:fldCharType="end"/>
      </w:r>
    </w:p>
    <w:p w14:paraId="094A1FCF" w14:textId="46FB8982"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5.1.5.2</w:t>
      </w:r>
      <w:r w:rsidRPr="008C6C1C">
        <w:tab/>
        <w:t>Potential requirements</w:t>
      </w:r>
      <w:r w:rsidRPr="008C6C1C">
        <w:tab/>
      </w:r>
      <w:r w:rsidRPr="008C6C1C">
        <w:fldChar w:fldCharType="begin"/>
      </w:r>
      <w:r w:rsidRPr="008C6C1C">
        <w:instrText xml:space="preserve"> PAGEREF _Toc176946722 \h </w:instrText>
      </w:r>
      <w:r w:rsidRPr="008C6C1C">
        <w:fldChar w:fldCharType="separate"/>
      </w:r>
      <w:r w:rsidRPr="008C6C1C">
        <w:t>30</w:t>
      </w:r>
      <w:r w:rsidRPr="008C6C1C">
        <w:fldChar w:fldCharType="end"/>
      </w:r>
    </w:p>
    <w:p w14:paraId="7BB2FF58" w14:textId="3226EE4A"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5.1.5.3</w:t>
      </w:r>
      <w:r w:rsidRPr="008C6C1C">
        <w:tab/>
        <w:t>Potential solutions</w:t>
      </w:r>
      <w:r w:rsidRPr="008C6C1C">
        <w:tab/>
      </w:r>
      <w:r w:rsidRPr="008C6C1C">
        <w:fldChar w:fldCharType="begin"/>
      </w:r>
      <w:r w:rsidRPr="008C6C1C">
        <w:instrText xml:space="preserve"> PAGEREF _Toc176946723 \h </w:instrText>
      </w:r>
      <w:r w:rsidRPr="008C6C1C">
        <w:fldChar w:fldCharType="separate"/>
      </w:r>
      <w:r w:rsidRPr="008C6C1C">
        <w:t>30</w:t>
      </w:r>
      <w:r w:rsidRPr="008C6C1C">
        <w:fldChar w:fldCharType="end"/>
      </w:r>
    </w:p>
    <w:p w14:paraId="1CFAC72F" w14:textId="1E23B564"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5.1.5.3.1</w:t>
      </w:r>
      <w:r w:rsidRPr="008C6C1C">
        <w:tab/>
        <w:t>Potential solution #1: Creation and logging of the management service API invocations</w:t>
      </w:r>
      <w:r w:rsidRPr="008C6C1C">
        <w:tab/>
      </w:r>
      <w:r w:rsidRPr="008C6C1C">
        <w:fldChar w:fldCharType="begin"/>
      </w:r>
      <w:r w:rsidRPr="008C6C1C">
        <w:instrText xml:space="preserve"> PAGEREF _Toc176946724 \h </w:instrText>
      </w:r>
      <w:r w:rsidRPr="008C6C1C">
        <w:fldChar w:fldCharType="separate"/>
      </w:r>
      <w:r w:rsidRPr="008C6C1C">
        <w:t>30</w:t>
      </w:r>
      <w:r w:rsidRPr="008C6C1C">
        <w:fldChar w:fldCharType="end"/>
      </w:r>
    </w:p>
    <w:p w14:paraId="5BB8256C" w14:textId="108344E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5.1.5.4</w:t>
      </w:r>
      <w:r w:rsidRPr="008C6C1C">
        <w:tab/>
        <w:t>Evaluation of potential solutions</w:t>
      </w:r>
      <w:r w:rsidRPr="008C6C1C">
        <w:tab/>
      </w:r>
      <w:r w:rsidRPr="008C6C1C">
        <w:fldChar w:fldCharType="begin"/>
      </w:r>
      <w:r w:rsidRPr="008C6C1C">
        <w:instrText xml:space="preserve"> PAGEREF _Toc176946725 \h </w:instrText>
      </w:r>
      <w:r w:rsidRPr="008C6C1C">
        <w:fldChar w:fldCharType="separate"/>
      </w:r>
      <w:r w:rsidRPr="008C6C1C">
        <w:t>32</w:t>
      </w:r>
      <w:r w:rsidRPr="008C6C1C">
        <w:fldChar w:fldCharType="end"/>
      </w:r>
    </w:p>
    <w:p w14:paraId="428087C9" w14:textId="323E8E89"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5.1.x</w:t>
      </w:r>
      <w:r w:rsidRPr="008C6C1C">
        <w:tab/>
        <w:t>Use case #&lt;X&gt;: &lt;Use case title&gt;</w:t>
      </w:r>
      <w:r w:rsidRPr="008C6C1C">
        <w:tab/>
      </w:r>
      <w:r w:rsidRPr="008C6C1C">
        <w:fldChar w:fldCharType="begin"/>
      </w:r>
      <w:r w:rsidRPr="008C6C1C">
        <w:instrText xml:space="preserve"> PAGEREF _Toc176946726 \h </w:instrText>
      </w:r>
      <w:r w:rsidRPr="008C6C1C">
        <w:fldChar w:fldCharType="separate"/>
      </w:r>
      <w:r w:rsidRPr="008C6C1C">
        <w:t>32</w:t>
      </w:r>
      <w:r w:rsidRPr="008C6C1C">
        <w:fldChar w:fldCharType="end"/>
      </w:r>
    </w:p>
    <w:p w14:paraId="57E604E8" w14:textId="15A60B1C"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5.1.X.1</w:t>
      </w:r>
      <w:r w:rsidRPr="008C6C1C">
        <w:tab/>
        <w:t>Description</w:t>
      </w:r>
      <w:r w:rsidRPr="008C6C1C">
        <w:tab/>
      </w:r>
      <w:r w:rsidRPr="008C6C1C">
        <w:fldChar w:fldCharType="begin"/>
      </w:r>
      <w:r w:rsidRPr="008C6C1C">
        <w:instrText xml:space="preserve"> PAGEREF _Toc176946727 \h </w:instrText>
      </w:r>
      <w:r w:rsidRPr="008C6C1C">
        <w:fldChar w:fldCharType="separate"/>
      </w:r>
      <w:r w:rsidRPr="008C6C1C">
        <w:t>32</w:t>
      </w:r>
      <w:r w:rsidRPr="008C6C1C">
        <w:fldChar w:fldCharType="end"/>
      </w:r>
    </w:p>
    <w:p w14:paraId="2E571EC9" w14:textId="42C741CD"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5.1.X.2</w:t>
      </w:r>
      <w:r w:rsidRPr="008C6C1C">
        <w:tab/>
        <w:t>Potential requirements</w:t>
      </w:r>
      <w:r w:rsidRPr="008C6C1C">
        <w:tab/>
      </w:r>
      <w:r w:rsidRPr="008C6C1C">
        <w:fldChar w:fldCharType="begin"/>
      </w:r>
      <w:r w:rsidRPr="008C6C1C">
        <w:instrText xml:space="preserve"> PAGEREF _Toc176946728 \h </w:instrText>
      </w:r>
      <w:r w:rsidRPr="008C6C1C">
        <w:fldChar w:fldCharType="separate"/>
      </w:r>
      <w:r w:rsidRPr="008C6C1C">
        <w:t>32</w:t>
      </w:r>
      <w:r w:rsidRPr="008C6C1C">
        <w:fldChar w:fldCharType="end"/>
      </w:r>
    </w:p>
    <w:p w14:paraId="5F44CB13" w14:textId="6DDA90B0"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5.1.X.3</w:t>
      </w:r>
      <w:r w:rsidRPr="008C6C1C">
        <w:tab/>
        <w:t>Potential solutions</w:t>
      </w:r>
      <w:r w:rsidRPr="008C6C1C">
        <w:tab/>
      </w:r>
      <w:r w:rsidRPr="008C6C1C">
        <w:fldChar w:fldCharType="begin"/>
      </w:r>
      <w:r w:rsidRPr="008C6C1C">
        <w:instrText xml:space="preserve"> PAGEREF _Toc176946729 \h </w:instrText>
      </w:r>
      <w:r w:rsidRPr="008C6C1C">
        <w:fldChar w:fldCharType="separate"/>
      </w:r>
      <w:r w:rsidRPr="008C6C1C">
        <w:t>33</w:t>
      </w:r>
      <w:r w:rsidRPr="008C6C1C">
        <w:fldChar w:fldCharType="end"/>
      </w:r>
    </w:p>
    <w:p w14:paraId="6D2F91BC" w14:textId="7A18875A"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5.1.X.3.i</w:t>
      </w:r>
      <w:r w:rsidRPr="008C6C1C">
        <w:tab/>
        <w:t>Potential solution #&lt;i&gt;: &lt;Potential Solution i Title&gt;</w:t>
      </w:r>
      <w:r w:rsidRPr="008C6C1C">
        <w:tab/>
      </w:r>
      <w:r w:rsidRPr="008C6C1C">
        <w:fldChar w:fldCharType="begin"/>
      </w:r>
      <w:r w:rsidRPr="008C6C1C">
        <w:instrText xml:space="preserve"> PAGEREF _Toc176946730 \h </w:instrText>
      </w:r>
      <w:r w:rsidRPr="008C6C1C">
        <w:fldChar w:fldCharType="separate"/>
      </w:r>
      <w:r w:rsidRPr="008C6C1C">
        <w:t>33</w:t>
      </w:r>
      <w:r w:rsidRPr="008C6C1C">
        <w:fldChar w:fldCharType="end"/>
      </w:r>
    </w:p>
    <w:p w14:paraId="54F6C079" w14:textId="155824A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5.1.X.4</w:t>
      </w:r>
      <w:r w:rsidRPr="008C6C1C">
        <w:tab/>
        <w:t>Evaluation of potential solutions</w:t>
      </w:r>
      <w:r w:rsidRPr="008C6C1C">
        <w:tab/>
      </w:r>
      <w:r w:rsidRPr="008C6C1C">
        <w:fldChar w:fldCharType="begin"/>
      </w:r>
      <w:r w:rsidRPr="008C6C1C">
        <w:instrText xml:space="preserve"> PAGEREF _Toc176946731 \h </w:instrText>
      </w:r>
      <w:r w:rsidRPr="008C6C1C">
        <w:fldChar w:fldCharType="separate"/>
      </w:r>
      <w:r w:rsidRPr="008C6C1C">
        <w:t>33</w:t>
      </w:r>
      <w:r w:rsidRPr="008C6C1C">
        <w:fldChar w:fldCharType="end"/>
      </w:r>
    </w:p>
    <w:p w14:paraId="1942C072" w14:textId="13CB2AE8"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5.2</w:t>
      </w:r>
      <w:r w:rsidRPr="008C6C1C">
        <w:tab/>
        <w:t>Management of communication services</w:t>
      </w:r>
      <w:r w:rsidRPr="008C6C1C">
        <w:tab/>
      </w:r>
      <w:r w:rsidRPr="008C6C1C">
        <w:fldChar w:fldCharType="begin"/>
      </w:r>
      <w:r w:rsidRPr="008C6C1C">
        <w:instrText xml:space="preserve"> PAGEREF _Toc176946732 \h </w:instrText>
      </w:r>
      <w:r w:rsidRPr="008C6C1C">
        <w:fldChar w:fldCharType="separate"/>
      </w:r>
      <w:r w:rsidRPr="008C6C1C">
        <w:t>33</w:t>
      </w:r>
      <w:r w:rsidRPr="008C6C1C">
        <w:fldChar w:fldCharType="end"/>
      </w:r>
    </w:p>
    <w:p w14:paraId="30DD8AC4" w14:textId="54102D11"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5.2.x</w:t>
      </w:r>
      <w:r w:rsidRPr="008C6C1C">
        <w:tab/>
        <w:t>Use case #&lt;X&gt;: &lt;Use case title&gt;</w:t>
      </w:r>
      <w:r w:rsidRPr="008C6C1C">
        <w:tab/>
      </w:r>
      <w:r w:rsidRPr="008C6C1C">
        <w:fldChar w:fldCharType="begin"/>
      </w:r>
      <w:r w:rsidRPr="008C6C1C">
        <w:instrText xml:space="preserve"> PAGEREF _Toc176946733 \h </w:instrText>
      </w:r>
      <w:r w:rsidRPr="008C6C1C">
        <w:fldChar w:fldCharType="separate"/>
      </w:r>
      <w:r w:rsidRPr="008C6C1C">
        <w:t>33</w:t>
      </w:r>
      <w:r w:rsidRPr="008C6C1C">
        <w:fldChar w:fldCharType="end"/>
      </w:r>
    </w:p>
    <w:p w14:paraId="3E214144" w14:textId="7EC495C7"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5.2.X.1</w:t>
      </w:r>
      <w:r w:rsidRPr="008C6C1C">
        <w:tab/>
        <w:t>Description</w:t>
      </w:r>
      <w:r w:rsidRPr="008C6C1C">
        <w:tab/>
      </w:r>
      <w:r w:rsidRPr="008C6C1C">
        <w:fldChar w:fldCharType="begin"/>
      </w:r>
      <w:r w:rsidRPr="008C6C1C">
        <w:instrText xml:space="preserve"> PAGEREF _Toc176946734 \h </w:instrText>
      </w:r>
      <w:r w:rsidRPr="008C6C1C">
        <w:fldChar w:fldCharType="separate"/>
      </w:r>
      <w:r w:rsidRPr="008C6C1C">
        <w:t>33</w:t>
      </w:r>
      <w:r w:rsidRPr="008C6C1C">
        <w:fldChar w:fldCharType="end"/>
      </w:r>
    </w:p>
    <w:p w14:paraId="1CD1B329" w14:textId="549BC73B"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5.2.X.2</w:t>
      </w:r>
      <w:r w:rsidRPr="008C6C1C">
        <w:tab/>
        <w:t>Potential requirements</w:t>
      </w:r>
      <w:r w:rsidRPr="008C6C1C">
        <w:tab/>
      </w:r>
      <w:r w:rsidRPr="008C6C1C">
        <w:fldChar w:fldCharType="begin"/>
      </w:r>
      <w:r w:rsidRPr="008C6C1C">
        <w:instrText xml:space="preserve"> PAGEREF _Toc176946735 \h </w:instrText>
      </w:r>
      <w:r w:rsidRPr="008C6C1C">
        <w:fldChar w:fldCharType="separate"/>
      </w:r>
      <w:r w:rsidRPr="008C6C1C">
        <w:t>33</w:t>
      </w:r>
      <w:r w:rsidRPr="008C6C1C">
        <w:fldChar w:fldCharType="end"/>
      </w:r>
    </w:p>
    <w:p w14:paraId="33D2DD20" w14:textId="15E5D4E0"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5.2.X.3</w:t>
      </w:r>
      <w:r w:rsidRPr="008C6C1C">
        <w:tab/>
        <w:t>Potential solutions</w:t>
      </w:r>
      <w:r w:rsidRPr="008C6C1C">
        <w:tab/>
      </w:r>
      <w:r w:rsidRPr="008C6C1C">
        <w:fldChar w:fldCharType="begin"/>
      </w:r>
      <w:r w:rsidRPr="008C6C1C">
        <w:instrText xml:space="preserve"> PAGEREF _Toc176946736 \h </w:instrText>
      </w:r>
      <w:r w:rsidRPr="008C6C1C">
        <w:fldChar w:fldCharType="separate"/>
      </w:r>
      <w:r w:rsidRPr="008C6C1C">
        <w:t>33</w:t>
      </w:r>
      <w:r w:rsidRPr="008C6C1C">
        <w:fldChar w:fldCharType="end"/>
      </w:r>
    </w:p>
    <w:p w14:paraId="3B79D510" w14:textId="36E5CF0A"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5.3.X.3.i</w:t>
      </w:r>
      <w:r w:rsidRPr="008C6C1C">
        <w:tab/>
        <w:t>Potential solution #&lt;i&gt;: &lt;Potential Solution i Title&gt;</w:t>
      </w:r>
      <w:r w:rsidRPr="008C6C1C">
        <w:tab/>
      </w:r>
      <w:r w:rsidRPr="008C6C1C">
        <w:fldChar w:fldCharType="begin"/>
      </w:r>
      <w:r w:rsidRPr="008C6C1C">
        <w:instrText xml:space="preserve"> PAGEREF _Toc176946737 \h </w:instrText>
      </w:r>
      <w:r w:rsidRPr="008C6C1C">
        <w:fldChar w:fldCharType="separate"/>
      </w:r>
      <w:r w:rsidRPr="008C6C1C">
        <w:t>33</w:t>
      </w:r>
      <w:r w:rsidRPr="008C6C1C">
        <w:fldChar w:fldCharType="end"/>
      </w:r>
    </w:p>
    <w:p w14:paraId="4BEFA8BE" w14:textId="396B80BE"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5.2.X.4</w:t>
      </w:r>
      <w:r w:rsidRPr="008C6C1C">
        <w:tab/>
        <w:t>Evaluation of potential solutions</w:t>
      </w:r>
      <w:r w:rsidRPr="008C6C1C">
        <w:tab/>
      </w:r>
      <w:r w:rsidRPr="008C6C1C">
        <w:fldChar w:fldCharType="begin"/>
      </w:r>
      <w:r w:rsidRPr="008C6C1C">
        <w:instrText xml:space="preserve"> PAGEREF _Toc176946738 \h </w:instrText>
      </w:r>
      <w:r w:rsidRPr="008C6C1C">
        <w:fldChar w:fldCharType="separate"/>
      </w:r>
      <w:r w:rsidRPr="008C6C1C">
        <w:t>33</w:t>
      </w:r>
      <w:r w:rsidRPr="008C6C1C">
        <w:fldChar w:fldCharType="end"/>
      </w:r>
    </w:p>
    <w:p w14:paraId="44296A5F" w14:textId="593323C9" w:rsidR="00EB4486" w:rsidRPr="008C6C1C" w:rsidRDefault="00EB4486" w:rsidP="00EB4486">
      <w:pPr>
        <w:pStyle w:val="TOC2"/>
        <w:rPr>
          <w:rFonts w:asciiTheme="minorHAnsi" w:eastAsiaTheme="minorEastAsia" w:hAnsiTheme="minorHAnsi" w:cstheme="minorBidi"/>
          <w:kern w:val="2"/>
          <w:sz w:val="22"/>
          <w:szCs w:val="22"/>
          <w:lang w:eastAsia="en-GB"/>
          <w14:ligatures w14:val="standardContextual"/>
        </w:rPr>
      </w:pPr>
      <w:r w:rsidRPr="008C6C1C">
        <w:t>5.3</w:t>
      </w:r>
      <w:r w:rsidRPr="008C6C1C">
        <w:tab/>
        <w:t>Network slice management capabilities in network sharing scenarios</w:t>
      </w:r>
      <w:r w:rsidRPr="008C6C1C">
        <w:tab/>
      </w:r>
      <w:r w:rsidRPr="008C6C1C">
        <w:fldChar w:fldCharType="begin"/>
      </w:r>
      <w:r w:rsidRPr="008C6C1C">
        <w:instrText xml:space="preserve"> PAGEREF _Toc176946739 \h </w:instrText>
      </w:r>
      <w:r w:rsidRPr="008C6C1C">
        <w:fldChar w:fldCharType="separate"/>
      </w:r>
      <w:r w:rsidRPr="008C6C1C">
        <w:t>33</w:t>
      </w:r>
      <w:r w:rsidRPr="008C6C1C">
        <w:fldChar w:fldCharType="end"/>
      </w:r>
    </w:p>
    <w:p w14:paraId="03E2A731" w14:textId="0204170A" w:rsidR="00EB4486" w:rsidRPr="008C6C1C" w:rsidRDefault="00EB4486" w:rsidP="00EB4486">
      <w:pPr>
        <w:pStyle w:val="TOC3"/>
        <w:rPr>
          <w:rFonts w:asciiTheme="minorHAnsi" w:eastAsiaTheme="minorEastAsia" w:hAnsiTheme="minorHAnsi" w:cstheme="minorBidi"/>
          <w:kern w:val="2"/>
          <w:sz w:val="22"/>
          <w:szCs w:val="22"/>
          <w:lang w:eastAsia="en-GB"/>
          <w14:ligatures w14:val="standardContextual"/>
        </w:rPr>
      </w:pPr>
      <w:r w:rsidRPr="008C6C1C">
        <w:t>5.3.x</w:t>
      </w:r>
      <w:r w:rsidRPr="008C6C1C">
        <w:tab/>
        <w:t>Use case #&lt;X&gt;: &lt;Use case title&gt;</w:t>
      </w:r>
      <w:r w:rsidRPr="008C6C1C">
        <w:tab/>
      </w:r>
      <w:r w:rsidRPr="008C6C1C">
        <w:fldChar w:fldCharType="begin"/>
      </w:r>
      <w:r w:rsidRPr="008C6C1C">
        <w:instrText xml:space="preserve"> PAGEREF _Toc176946740 \h </w:instrText>
      </w:r>
      <w:r w:rsidRPr="008C6C1C">
        <w:fldChar w:fldCharType="separate"/>
      </w:r>
      <w:r w:rsidRPr="008C6C1C">
        <w:t>33</w:t>
      </w:r>
      <w:r w:rsidRPr="008C6C1C">
        <w:fldChar w:fldCharType="end"/>
      </w:r>
    </w:p>
    <w:p w14:paraId="2934ACC3" w14:textId="255D3302"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5.3.X.1</w:t>
      </w:r>
      <w:r w:rsidRPr="008C6C1C">
        <w:tab/>
        <w:t>Description</w:t>
      </w:r>
      <w:r w:rsidRPr="008C6C1C">
        <w:tab/>
      </w:r>
      <w:r w:rsidRPr="008C6C1C">
        <w:fldChar w:fldCharType="begin"/>
      </w:r>
      <w:r w:rsidRPr="008C6C1C">
        <w:instrText xml:space="preserve"> PAGEREF _Toc176946741 \h </w:instrText>
      </w:r>
      <w:r w:rsidRPr="008C6C1C">
        <w:fldChar w:fldCharType="separate"/>
      </w:r>
      <w:r w:rsidRPr="008C6C1C">
        <w:t>33</w:t>
      </w:r>
      <w:r w:rsidRPr="008C6C1C">
        <w:fldChar w:fldCharType="end"/>
      </w:r>
    </w:p>
    <w:p w14:paraId="64D483E3" w14:textId="1B0C2A0D"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5.3.X.2</w:t>
      </w:r>
      <w:r w:rsidRPr="008C6C1C">
        <w:tab/>
        <w:t>Potential requirements</w:t>
      </w:r>
      <w:r w:rsidRPr="008C6C1C">
        <w:tab/>
      </w:r>
      <w:r w:rsidRPr="008C6C1C">
        <w:fldChar w:fldCharType="begin"/>
      </w:r>
      <w:r w:rsidRPr="008C6C1C">
        <w:instrText xml:space="preserve"> PAGEREF _Toc176946742 \h </w:instrText>
      </w:r>
      <w:r w:rsidRPr="008C6C1C">
        <w:fldChar w:fldCharType="separate"/>
      </w:r>
      <w:r w:rsidRPr="008C6C1C">
        <w:t>34</w:t>
      </w:r>
      <w:r w:rsidRPr="008C6C1C">
        <w:fldChar w:fldCharType="end"/>
      </w:r>
    </w:p>
    <w:p w14:paraId="47D48D81" w14:textId="042F9D84"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5.3.X.3</w:t>
      </w:r>
      <w:r w:rsidRPr="008C6C1C">
        <w:tab/>
        <w:t>Potential solutions</w:t>
      </w:r>
      <w:r w:rsidRPr="008C6C1C">
        <w:tab/>
      </w:r>
      <w:r w:rsidRPr="008C6C1C">
        <w:fldChar w:fldCharType="begin"/>
      </w:r>
      <w:r w:rsidRPr="008C6C1C">
        <w:instrText xml:space="preserve"> PAGEREF _Toc176946743 \h </w:instrText>
      </w:r>
      <w:r w:rsidRPr="008C6C1C">
        <w:fldChar w:fldCharType="separate"/>
      </w:r>
      <w:r w:rsidRPr="008C6C1C">
        <w:t>34</w:t>
      </w:r>
      <w:r w:rsidRPr="008C6C1C">
        <w:fldChar w:fldCharType="end"/>
      </w:r>
    </w:p>
    <w:p w14:paraId="4045793C" w14:textId="26BD202A" w:rsidR="00EB4486" w:rsidRPr="008C6C1C" w:rsidRDefault="00EB4486" w:rsidP="00EB4486">
      <w:pPr>
        <w:pStyle w:val="TOC5"/>
        <w:rPr>
          <w:rFonts w:asciiTheme="minorHAnsi" w:eastAsiaTheme="minorEastAsia" w:hAnsiTheme="minorHAnsi" w:cstheme="minorBidi"/>
          <w:kern w:val="2"/>
          <w:sz w:val="22"/>
          <w:szCs w:val="22"/>
          <w:lang w:eastAsia="en-GB"/>
          <w14:ligatures w14:val="standardContextual"/>
        </w:rPr>
      </w:pPr>
      <w:r w:rsidRPr="008C6C1C">
        <w:t>5.3.X.3.i</w:t>
      </w:r>
      <w:r w:rsidRPr="008C6C1C">
        <w:tab/>
        <w:t>Potential solution #&lt;i&gt;: &lt;Potential Solution i Title&gt;</w:t>
      </w:r>
      <w:r w:rsidRPr="008C6C1C">
        <w:tab/>
      </w:r>
      <w:r w:rsidRPr="008C6C1C">
        <w:fldChar w:fldCharType="begin"/>
      </w:r>
      <w:r w:rsidRPr="008C6C1C">
        <w:instrText xml:space="preserve"> PAGEREF _Toc176946744 \h </w:instrText>
      </w:r>
      <w:r w:rsidRPr="008C6C1C">
        <w:fldChar w:fldCharType="separate"/>
      </w:r>
      <w:r w:rsidRPr="008C6C1C">
        <w:t>34</w:t>
      </w:r>
      <w:r w:rsidRPr="008C6C1C">
        <w:fldChar w:fldCharType="end"/>
      </w:r>
    </w:p>
    <w:p w14:paraId="4448D7CD" w14:textId="1713940E" w:rsidR="00EB4486" w:rsidRPr="008C6C1C" w:rsidRDefault="00EB4486" w:rsidP="00EB4486">
      <w:pPr>
        <w:pStyle w:val="TOC4"/>
        <w:rPr>
          <w:rFonts w:asciiTheme="minorHAnsi" w:eastAsiaTheme="minorEastAsia" w:hAnsiTheme="minorHAnsi" w:cstheme="minorBidi"/>
          <w:kern w:val="2"/>
          <w:sz w:val="22"/>
          <w:szCs w:val="22"/>
          <w:lang w:eastAsia="en-GB"/>
          <w14:ligatures w14:val="standardContextual"/>
        </w:rPr>
      </w:pPr>
      <w:r w:rsidRPr="008C6C1C">
        <w:t>5.3.X.4</w:t>
      </w:r>
      <w:r w:rsidRPr="008C6C1C">
        <w:tab/>
        <w:t>Evaluation of potential solutions</w:t>
      </w:r>
      <w:r w:rsidRPr="008C6C1C">
        <w:tab/>
      </w:r>
      <w:r w:rsidRPr="008C6C1C">
        <w:fldChar w:fldCharType="begin"/>
      </w:r>
      <w:r w:rsidRPr="008C6C1C">
        <w:instrText xml:space="preserve"> PAGEREF _Toc176946745 \h </w:instrText>
      </w:r>
      <w:r w:rsidRPr="008C6C1C">
        <w:fldChar w:fldCharType="separate"/>
      </w:r>
      <w:r w:rsidRPr="008C6C1C">
        <w:t>34</w:t>
      </w:r>
      <w:r w:rsidRPr="008C6C1C">
        <w:fldChar w:fldCharType="end"/>
      </w:r>
    </w:p>
    <w:p w14:paraId="398BA79E" w14:textId="27FE78B4" w:rsidR="00EB4486" w:rsidRPr="008C6C1C" w:rsidRDefault="00EB4486" w:rsidP="00EB4486">
      <w:pPr>
        <w:pStyle w:val="TOC1"/>
        <w:rPr>
          <w:rFonts w:asciiTheme="minorHAnsi" w:eastAsiaTheme="minorEastAsia" w:hAnsiTheme="minorHAnsi" w:cstheme="minorBidi"/>
          <w:kern w:val="2"/>
          <w:szCs w:val="22"/>
          <w:lang w:eastAsia="en-GB"/>
          <w14:ligatures w14:val="standardContextual"/>
        </w:rPr>
      </w:pPr>
      <w:r w:rsidRPr="008C6C1C">
        <w:rPr>
          <w:lang w:eastAsia="zh-CN"/>
        </w:rPr>
        <w:t>6</w:t>
      </w:r>
      <w:r w:rsidRPr="008C6C1C">
        <w:rPr>
          <w:lang w:eastAsia="zh-CN"/>
        </w:rPr>
        <w:tab/>
        <w:t>Conclusions and recommendations</w:t>
      </w:r>
      <w:r w:rsidRPr="008C6C1C">
        <w:tab/>
      </w:r>
      <w:r w:rsidRPr="008C6C1C">
        <w:fldChar w:fldCharType="begin"/>
      </w:r>
      <w:r w:rsidRPr="008C6C1C">
        <w:instrText xml:space="preserve"> PAGEREF _Toc176946746 \h </w:instrText>
      </w:r>
      <w:r w:rsidRPr="008C6C1C">
        <w:fldChar w:fldCharType="separate"/>
      </w:r>
      <w:r w:rsidRPr="008C6C1C">
        <w:t>34</w:t>
      </w:r>
      <w:r w:rsidRPr="008C6C1C">
        <w:fldChar w:fldCharType="end"/>
      </w:r>
    </w:p>
    <w:p w14:paraId="3DAA3190" w14:textId="646E42DD" w:rsidR="00EB4486" w:rsidRPr="008C6C1C" w:rsidRDefault="00EB4486" w:rsidP="00EB4486">
      <w:pPr>
        <w:pStyle w:val="TOC9"/>
        <w:rPr>
          <w:rFonts w:asciiTheme="minorHAnsi" w:eastAsiaTheme="minorEastAsia" w:hAnsiTheme="minorHAnsi" w:cstheme="minorBidi"/>
          <w:kern w:val="2"/>
          <w:szCs w:val="22"/>
          <w:lang w:eastAsia="en-GB"/>
          <w14:ligatures w14:val="standardContextual"/>
        </w:rPr>
      </w:pPr>
      <w:r w:rsidRPr="008C6C1C">
        <w:t>Annex A:</w:t>
      </w:r>
      <w:r w:rsidRPr="008C6C1C">
        <w:tab/>
        <w:t>3GPP management capabilities</w:t>
      </w:r>
      <w:r w:rsidRPr="008C6C1C">
        <w:tab/>
      </w:r>
      <w:r w:rsidRPr="008C6C1C">
        <w:fldChar w:fldCharType="begin"/>
      </w:r>
      <w:r w:rsidRPr="008C6C1C">
        <w:instrText xml:space="preserve"> PAGEREF _Toc176946747 \h </w:instrText>
      </w:r>
      <w:r w:rsidRPr="008C6C1C">
        <w:fldChar w:fldCharType="separate"/>
      </w:r>
      <w:r w:rsidRPr="008C6C1C">
        <w:t>35</w:t>
      </w:r>
      <w:r w:rsidRPr="008C6C1C">
        <w:fldChar w:fldCharType="end"/>
      </w:r>
    </w:p>
    <w:p w14:paraId="453C40FF" w14:textId="4814B5D7" w:rsidR="00EB4486" w:rsidRPr="008C6C1C" w:rsidRDefault="00EB4486" w:rsidP="00EB4486">
      <w:pPr>
        <w:pStyle w:val="TOC9"/>
        <w:rPr>
          <w:rFonts w:asciiTheme="minorHAnsi" w:eastAsiaTheme="minorEastAsia" w:hAnsiTheme="minorHAnsi" w:cstheme="minorBidi"/>
          <w:kern w:val="2"/>
          <w:szCs w:val="22"/>
          <w:lang w:eastAsia="en-GB"/>
          <w14:ligatures w14:val="standardContextual"/>
        </w:rPr>
      </w:pPr>
      <w:r w:rsidRPr="008C6C1C">
        <w:t>Annex B:</w:t>
      </w:r>
      <w:r w:rsidRPr="008C6C1C">
        <w:tab/>
        <w:t>Change history</w:t>
      </w:r>
      <w:r w:rsidRPr="008C6C1C">
        <w:tab/>
      </w:r>
      <w:r w:rsidRPr="008C6C1C">
        <w:fldChar w:fldCharType="begin"/>
      </w:r>
      <w:r w:rsidRPr="008C6C1C">
        <w:instrText xml:space="preserve"> PAGEREF _Toc176946748 \h </w:instrText>
      </w:r>
      <w:r w:rsidRPr="008C6C1C">
        <w:fldChar w:fldCharType="separate"/>
      </w:r>
      <w:r w:rsidRPr="008C6C1C">
        <w:t>37</w:t>
      </w:r>
      <w:r w:rsidRPr="008C6C1C">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76946674"/>
      <w:bookmarkEnd w:id="14"/>
      <w:r w:rsidRPr="008C6C1C">
        <w:rPr>
          <w:lang w:eastAsia="zh-CN"/>
        </w:rPr>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76946675"/>
      <w:bookmarkEnd w:id="18"/>
      <w:r w:rsidRPr="008C6C1C">
        <w:rPr>
          <w:lang w:eastAsia="zh-CN"/>
        </w:rPr>
        <w:t>Introduction</w:t>
      </w:r>
      <w:bookmarkEnd w:id="19"/>
      <w:bookmarkEnd w:id="20"/>
    </w:p>
    <w:p w14:paraId="7D49664F" w14:textId="68BBD5E2" w:rsidR="00757986" w:rsidRPr="008C6C1C" w:rsidRDefault="0028709B" w:rsidP="00757986">
      <w:pPr>
        <w:rPr>
          <w:i/>
        </w:rPr>
      </w:pPr>
      <w:r w:rsidRPr="008C6C1C">
        <w:t>The present document</w:t>
      </w:r>
      <w:r w:rsidR="00757986" w:rsidRPr="008C6C1C">
        <w:t xml:space="preserve"> is to study OAM for service management and exposure 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76946676"/>
      <w:bookmarkEnd w:id="21"/>
      <w:r w:rsidRPr="008C6C1C">
        <w:rPr>
          <w:lang w:eastAsia="zh-CN"/>
        </w:rPr>
        <w:t>1</w:t>
      </w:r>
      <w:r w:rsidRPr="008C6C1C">
        <w:rPr>
          <w:lang w:eastAsia="zh-CN"/>
        </w:rPr>
        <w:tab/>
        <w:t>Scope</w:t>
      </w:r>
      <w:bookmarkEnd w:id="22"/>
      <w:bookmarkEnd w:id="23"/>
    </w:p>
    <w:p w14:paraId="4DF92BDE" w14:textId="77777777" w:rsidR="00757986" w:rsidRPr="008C6C1C" w:rsidRDefault="00757986" w:rsidP="0028709B"/>
    <w:p w14:paraId="6B14CCFF" w14:textId="77777777" w:rsidR="00757986" w:rsidRPr="008C6C1C" w:rsidRDefault="00757986" w:rsidP="00D67F56">
      <w:pPr>
        <w:pStyle w:val="Heading1"/>
        <w:rPr>
          <w:lang w:eastAsia="zh-CN"/>
        </w:rPr>
      </w:pPr>
      <w:bookmarkStart w:id="24" w:name="references"/>
      <w:bookmarkStart w:id="25" w:name="_Toc176938682"/>
      <w:bookmarkStart w:id="26" w:name="_Toc176946677"/>
      <w:bookmarkEnd w:id="24"/>
      <w:r w:rsidRPr="008C6C1C">
        <w:rPr>
          <w:lang w:eastAsia="zh-CN"/>
        </w:rPr>
        <w:t>2</w:t>
      </w:r>
      <w:r w:rsidRPr="008C6C1C">
        <w:rPr>
          <w:lang w:eastAsia="zh-CN"/>
        </w:rPr>
        <w:tab/>
        <w:t>References</w:t>
      </w:r>
      <w:bookmarkEnd w:id="25"/>
      <w:bookmarkEnd w:id="26"/>
    </w:p>
    <w:p w14:paraId="18093B50" w14:textId="77777777" w:rsidR="00757986" w:rsidRPr="008C6C1C" w:rsidRDefault="00757986" w:rsidP="00757986">
      <w:r w:rsidRPr="008C6C1C">
        <w:t>The following documents contain provisions which, through reference in this text, constitute provisions of the present document.</w:t>
      </w:r>
    </w:p>
    <w:p w14:paraId="35353C76" w14:textId="77777777" w:rsidR="00757986" w:rsidRPr="008C6C1C" w:rsidRDefault="00757986" w:rsidP="00757986">
      <w:pPr>
        <w:pStyle w:val="B1"/>
      </w:pPr>
      <w:r w:rsidRPr="008C6C1C">
        <w:t>-</w:t>
      </w:r>
      <w:r w:rsidRPr="008C6C1C">
        <w:tab/>
        <w:t>References are either specific (identified by date of publication, edition number, version number, etc.) or non</w:t>
      </w:r>
      <w:r w:rsidRPr="008C6C1C">
        <w:noBreakHyphen/>
        <w:t>specific.</w:t>
      </w:r>
    </w:p>
    <w:p w14:paraId="565D50E2" w14:textId="77777777" w:rsidR="00757986" w:rsidRPr="008C6C1C" w:rsidRDefault="00757986" w:rsidP="00757986">
      <w:pPr>
        <w:pStyle w:val="B1"/>
      </w:pPr>
      <w:r w:rsidRPr="008C6C1C">
        <w:t>-</w:t>
      </w:r>
      <w:r w:rsidRPr="008C6C1C">
        <w:tab/>
        <w:t>For a specific reference, subsequent revisions do not apply.</w:t>
      </w:r>
    </w:p>
    <w:p w14:paraId="54F4DC05" w14:textId="77777777" w:rsidR="00757986" w:rsidRPr="008C6C1C" w:rsidRDefault="00757986" w:rsidP="00757986">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2F67526E" w14:textId="77777777" w:rsidR="00D063E6" w:rsidRPr="008C6C1C" w:rsidRDefault="00D063E6" w:rsidP="00D063E6">
      <w:pPr>
        <w:pStyle w:val="EX"/>
      </w:pPr>
      <w:r w:rsidRPr="008C6C1C">
        <w:t>[1]</w:t>
      </w:r>
      <w:r w:rsidRPr="008C6C1C">
        <w:tab/>
        <w:t>3GPP TR 21.905: "Vocabulary for 3GPP Specifications".</w:t>
      </w:r>
    </w:p>
    <w:p w14:paraId="4C3494CF" w14:textId="04D9DB80" w:rsidR="00FE7EC2" w:rsidRPr="008C6C1C" w:rsidRDefault="00FE7EC2" w:rsidP="00FE7EC2">
      <w:pPr>
        <w:pStyle w:val="EX"/>
      </w:pPr>
      <w:r w:rsidRPr="008C6C1C">
        <w:t>[2]</w:t>
      </w:r>
      <w:r w:rsidRPr="008C6C1C">
        <w:tab/>
        <w:t xml:space="preserve">3GPP TS 28.533: </w:t>
      </w:r>
      <w:r w:rsidR="0028709B" w:rsidRPr="008C6C1C">
        <w:t>"</w:t>
      </w:r>
      <w:r w:rsidRPr="008C6C1C">
        <w:t>Management and orchestration; Architecture Framework</w:t>
      </w:r>
      <w:r w:rsidR="0028709B" w:rsidRPr="008C6C1C">
        <w:t>"</w:t>
      </w:r>
      <w:r w:rsidRPr="008C6C1C">
        <w:t>.</w:t>
      </w:r>
    </w:p>
    <w:p w14:paraId="183DA2F7" w14:textId="59719115" w:rsidR="00FE7EC2" w:rsidRPr="008C6C1C" w:rsidRDefault="00FE7EC2" w:rsidP="00FE7EC2">
      <w:pPr>
        <w:pStyle w:val="EX"/>
      </w:pPr>
      <w:r w:rsidRPr="008C6C1C">
        <w:t>[3]</w:t>
      </w:r>
      <w:r w:rsidRPr="008C6C1C">
        <w:tab/>
        <w:t xml:space="preserve">3GPP TS 28.622: </w:t>
      </w:r>
      <w:r w:rsidR="0028709B" w:rsidRPr="008C6C1C">
        <w:t>"</w:t>
      </w:r>
      <w:r w:rsidRPr="008C6C1C">
        <w:t>Telecommunication management; Generic Network Resource Model (NRM) Integration Reference Point (IRP); Information Service (IS)</w:t>
      </w:r>
      <w:r w:rsidR="0028709B" w:rsidRPr="008C6C1C">
        <w:t>".</w:t>
      </w:r>
    </w:p>
    <w:p w14:paraId="0FA1A870" w14:textId="78791D9A" w:rsidR="00FE7EC2" w:rsidRPr="008C6C1C" w:rsidRDefault="00FE7EC2" w:rsidP="00FE7EC2">
      <w:pPr>
        <w:pStyle w:val="EX"/>
      </w:pPr>
      <w:r w:rsidRPr="008C6C1C">
        <w:t>[4]</w:t>
      </w:r>
      <w:r w:rsidRPr="008C6C1C">
        <w:tab/>
        <w:t xml:space="preserve">3GPP TS 28.537: </w:t>
      </w:r>
      <w:r w:rsidR="0028709B" w:rsidRPr="008C6C1C">
        <w:t>"</w:t>
      </w:r>
      <w:r w:rsidRPr="008C6C1C">
        <w:t>Management and orchestration; Management capabilities</w:t>
      </w:r>
      <w:r w:rsidR="0028709B" w:rsidRPr="008C6C1C">
        <w:t>"</w:t>
      </w:r>
      <w:r w:rsidRPr="008C6C1C">
        <w:t>.</w:t>
      </w:r>
    </w:p>
    <w:p w14:paraId="5EACD4CC" w14:textId="090928D4" w:rsidR="00FE7EC2" w:rsidRPr="008C6C1C" w:rsidRDefault="00FE7EC2" w:rsidP="00FE7EC2">
      <w:pPr>
        <w:pStyle w:val="EX"/>
      </w:pPr>
      <w:r w:rsidRPr="008C6C1C">
        <w:t>[5]</w:t>
      </w:r>
      <w:r w:rsidRPr="008C6C1C">
        <w:tab/>
        <w:t>3GPP TS 23.222: "</w:t>
      </w:r>
      <w:r w:rsidR="0028709B" w:rsidRPr="008C6C1C">
        <w:t>Common API Framework for 3GPP Northbound APIs</w:t>
      </w:r>
      <w:r w:rsidRPr="008C6C1C">
        <w:t>"</w:t>
      </w:r>
      <w:r w:rsidR="0028709B" w:rsidRPr="008C6C1C">
        <w:t>.</w:t>
      </w:r>
    </w:p>
    <w:p w14:paraId="4E96D346" w14:textId="2E218DA8" w:rsidR="008C0C11" w:rsidRPr="008C6C1C" w:rsidRDefault="008C0C11" w:rsidP="008C0C11">
      <w:pPr>
        <w:pStyle w:val="EX"/>
      </w:pPr>
      <w:r w:rsidRPr="008C6C1C">
        <w:t>[6]</w:t>
      </w:r>
      <w:r w:rsidRPr="008C6C1C">
        <w:tab/>
        <w:t xml:space="preserve">SP-231669: </w:t>
      </w:r>
      <w:r w:rsidR="00BD2EFF" w:rsidRPr="008C6C1C">
        <w:t>"</w:t>
      </w:r>
      <w:r w:rsidRPr="008C6C1C">
        <w:t>LS on collaboration and alignment of 3GPP defined application enablers with GSMA Open Gateway</w:t>
      </w:r>
      <w:r w:rsidR="00BD2EFF" w:rsidRPr="008C6C1C">
        <w:t>"</w:t>
      </w:r>
      <w:r w:rsidRPr="008C6C1C">
        <w:t>.</w:t>
      </w:r>
    </w:p>
    <w:p w14:paraId="0B33F7FA" w14:textId="5443A70D" w:rsidR="008C0C11" w:rsidRPr="008C6C1C" w:rsidRDefault="008C0C11" w:rsidP="008C0C11">
      <w:pPr>
        <w:pStyle w:val="EX"/>
      </w:pPr>
      <w:r w:rsidRPr="008C6C1C">
        <w:t>[7]</w:t>
      </w:r>
      <w:r w:rsidRPr="008C6C1C">
        <w:tab/>
        <w:t xml:space="preserve">3GPP </w:t>
      </w:r>
      <w:r w:rsidR="009D1541" w:rsidRPr="008C6C1C">
        <w:t>TS 23.434</w:t>
      </w:r>
      <w:r w:rsidR="007B3852" w:rsidRPr="008C6C1C">
        <w:rPr>
          <w:rStyle w:val="Hyperlink"/>
          <w:u w:val="none"/>
        </w:rPr>
        <w:t xml:space="preserve">: </w:t>
      </w:r>
      <w:r w:rsidR="00BD2EFF" w:rsidRPr="008C6C1C">
        <w:t>"</w:t>
      </w:r>
      <w:r w:rsidRPr="008C6C1C">
        <w:t>Service Enabler Architecture Layer for Verticals (SEAL); Functional architecture and information flows</w:t>
      </w:r>
      <w:r w:rsidR="00BD2EFF" w:rsidRPr="008C6C1C">
        <w:t>".</w:t>
      </w:r>
    </w:p>
    <w:p w14:paraId="63BCF99A" w14:textId="3F700BCE" w:rsidR="008C0C11" w:rsidRPr="008C6C1C" w:rsidRDefault="008C0C11" w:rsidP="008C0C11">
      <w:pPr>
        <w:pStyle w:val="EX"/>
      </w:pPr>
      <w:r w:rsidRPr="008C6C1C">
        <w:t>[8]</w:t>
      </w:r>
      <w:r w:rsidRPr="008C6C1C">
        <w:tab/>
        <w:t xml:space="preserve">3GPP </w:t>
      </w:r>
      <w:r w:rsidR="009D1541" w:rsidRPr="008C6C1C">
        <w:t>TS 23.255</w:t>
      </w:r>
      <w:r w:rsidR="007B3852" w:rsidRPr="008C6C1C">
        <w:t xml:space="preserve">: </w:t>
      </w:r>
      <w:r w:rsidR="00BD2EFF" w:rsidRPr="008C6C1C">
        <w:t>"</w:t>
      </w:r>
      <w:r w:rsidR="0028709B" w:rsidRPr="008C6C1C">
        <w:t>Application layer support for Uncrewed Aerial System (UAS); Functional architecture and information flows</w:t>
      </w:r>
      <w:r w:rsidR="00BD2EFF" w:rsidRPr="008C6C1C">
        <w:t>".</w:t>
      </w:r>
    </w:p>
    <w:p w14:paraId="63C0633B" w14:textId="4881BFEB" w:rsidR="008C0C11" w:rsidRPr="008C6C1C" w:rsidRDefault="008C0C11" w:rsidP="008C0C11">
      <w:pPr>
        <w:pStyle w:val="EX"/>
      </w:pPr>
      <w:r w:rsidRPr="008C6C1C">
        <w:t>[9]</w:t>
      </w:r>
      <w:r w:rsidRPr="008C6C1C">
        <w:tab/>
        <w:t xml:space="preserve">3GPP </w:t>
      </w:r>
      <w:r w:rsidR="009D1541" w:rsidRPr="008C6C1C">
        <w:t>TS 23.286</w:t>
      </w:r>
      <w:r w:rsidR="007B3852" w:rsidRPr="008C6C1C">
        <w:t xml:space="preserve">: </w:t>
      </w:r>
      <w:r w:rsidR="00BD2EFF" w:rsidRPr="008C6C1C">
        <w:t>"</w:t>
      </w:r>
      <w:r w:rsidR="0028709B" w:rsidRPr="008C6C1C">
        <w:t>Application layer support for Vehicle-to-Everything (V2X) services; Functional architecture and information flows</w:t>
      </w:r>
      <w:r w:rsidR="00BD2EFF" w:rsidRPr="008C6C1C">
        <w:t>".</w:t>
      </w:r>
    </w:p>
    <w:p w14:paraId="66ABC9EA" w14:textId="56D41388" w:rsidR="008C0C11" w:rsidRPr="008C6C1C" w:rsidRDefault="008C0C11" w:rsidP="008C0C11">
      <w:pPr>
        <w:pStyle w:val="EX"/>
      </w:pPr>
      <w:r w:rsidRPr="008C6C1C">
        <w:t>[10]</w:t>
      </w:r>
      <w:r w:rsidRPr="008C6C1C">
        <w:tab/>
        <w:t xml:space="preserve">3GPP </w:t>
      </w:r>
      <w:r w:rsidR="009D1541" w:rsidRPr="008C6C1C">
        <w:t>TS 23.545</w:t>
      </w:r>
      <w:r w:rsidR="007B3852" w:rsidRPr="008C6C1C">
        <w:t xml:space="preserve">: </w:t>
      </w:r>
      <w:r w:rsidR="00BD2EFF" w:rsidRPr="008C6C1C">
        <w:t>"</w:t>
      </w:r>
      <w:r w:rsidRPr="008C6C1C">
        <w:t>Application layer support for Factories of the Future (FF)</w:t>
      </w:r>
      <w:r w:rsidR="00BD2EFF" w:rsidRPr="008C6C1C">
        <w:t>".</w:t>
      </w:r>
    </w:p>
    <w:p w14:paraId="676DFD08" w14:textId="6C8EE4E5" w:rsidR="008C0C11" w:rsidRPr="008C6C1C" w:rsidRDefault="008C0C11" w:rsidP="008C0C11">
      <w:pPr>
        <w:pStyle w:val="EX"/>
      </w:pPr>
      <w:r w:rsidRPr="008C6C1C">
        <w:t>[11]</w:t>
      </w:r>
      <w:r w:rsidRPr="008C6C1C">
        <w:tab/>
        <w:t xml:space="preserve">3GPP </w:t>
      </w:r>
      <w:r w:rsidR="009D1541" w:rsidRPr="008C6C1C">
        <w:t>TS 23.542</w:t>
      </w:r>
      <w:r w:rsidR="007B3852" w:rsidRPr="008C6C1C">
        <w:t xml:space="preserve">: </w:t>
      </w:r>
      <w:r w:rsidR="00BD2EFF" w:rsidRPr="008C6C1C">
        <w:t>"</w:t>
      </w:r>
      <w:r w:rsidRPr="008C6C1C">
        <w:t>Application layer support for Personal IoT Networks</w:t>
      </w:r>
      <w:r w:rsidR="00BD2EFF" w:rsidRPr="008C6C1C">
        <w:t>".</w:t>
      </w:r>
    </w:p>
    <w:p w14:paraId="019112BF" w14:textId="40F014E9" w:rsidR="008C0C11" w:rsidRPr="008C6C1C" w:rsidRDefault="008C0C11" w:rsidP="008C0C11">
      <w:pPr>
        <w:pStyle w:val="EX"/>
      </w:pPr>
      <w:r w:rsidRPr="008C6C1C">
        <w:t xml:space="preserve">[12] </w:t>
      </w:r>
      <w:r w:rsidRPr="008C6C1C">
        <w:tab/>
        <w:t xml:space="preserve">3GPP </w:t>
      </w:r>
      <w:r w:rsidR="009D1541" w:rsidRPr="008C6C1C">
        <w:t>TS 23.554</w:t>
      </w:r>
      <w:r w:rsidR="007B3852" w:rsidRPr="008C6C1C">
        <w:t xml:space="preserve">: </w:t>
      </w:r>
      <w:r w:rsidR="00BD2EFF" w:rsidRPr="008C6C1C">
        <w:t>"</w:t>
      </w:r>
      <w:r w:rsidRPr="008C6C1C">
        <w:t>Application architecture for MSGin5G Service; Stage 2</w:t>
      </w:r>
      <w:r w:rsidR="00BD2EFF" w:rsidRPr="008C6C1C">
        <w:t>".</w:t>
      </w:r>
    </w:p>
    <w:p w14:paraId="5F069686" w14:textId="34AC6B4B" w:rsidR="008C0C11" w:rsidRPr="008C6C1C" w:rsidRDefault="008C0C11" w:rsidP="008C0C11">
      <w:pPr>
        <w:pStyle w:val="EX"/>
      </w:pPr>
      <w:r w:rsidRPr="008C6C1C">
        <w:t>[1</w:t>
      </w:r>
      <w:r w:rsidR="00FE7EC2" w:rsidRPr="008C6C1C">
        <w:t>3</w:t>
      </w:r>
      <w:r w:rsidRPr="008C6C1C">
        <w:t>]</w:t>
      </w:r>
      <w:r w:rsidRPr="008C6C1C">
        <w:tab/>
        <w:t xml:space="preserve">3GPP </w:t>
      </w:r>
      <w:r w:rsidR="009D1541" w:rsidRPr="008C6C1C">
        <w:t>TS 29.222</w:t>
      </w:r>
      <w:r w:rsidR="007B3852" w:rsidRPr="008C6C1C">
        <w:t xml:space="preserve">: </w:t>
      </w:r>
      <w:r w:rsidR="00BD2EFF" w:rsidRPr="008C6C1C">
        <w:rPr>
          <w:lang w:eastAsia="zh-CN"/>
        </w:rPr>
        <w:t>"</w:t>
      </w:r>
      <w:r w:rsidRPr="008C6C1C">
        <w:t>Common API Framework for 3GPP Northbound APIs</w:t>
      </w:r>
      <w:r w:rsidR="00BD2EFF" w:rsidRPr="008C6C1C">
        <w:rPr>
          <w:lang w:eastAsia="zh-CN"/>
        </w:rPr>
        <w:t>".</w:t>
      </w:r>
    </w:p>
    <w:p w14:paraId="1AC98A45" w14:textId="257B0479" w:rsidR="008C0C11" w:rsidRPr="008C6C1C" w:rsidRDefault="008C0C11" w:rsidP="008C0C11">
      <w:pPr>
        <w:pStyle w:val="EX"/>
      </w:pPr>
      <w:r w:rsidRPr="008C6C1C">
        <w:t>[1</w:t>
      </w:r>
      <w:r w:rsidR="00FE7EC2" w:rsidRPr="008C6C1C">
        <w:t>4</w:t>
      </w:r>
      <w:r w:rsidRPr="008C6C1C">
        <w:t>]</w:t>
      </w:r>
      <w:r w:rsidRPr="008C6C1C">
        <w:tab/>
        <w:t xml:space="preserve">3GPP </w:t>
      </w:r>
      <w:r w:rsidR="009D1541" w:rsidRPr="008C6C1C">
        <w:t>TS 33.122</w:t>
      </w:r>
      <w:r w:rsidR="007B3852" w:rsidRPr="008C6C1C">
        <w:t xml:space="preserve">: </w:t>
      </w:r>
      <w:r w:rsidR="00BD2EFF" w:rsidRPr="008C6C1C">
        <w:t>"</w:t>
      </w:r>
      <w:r w:rsidRPr="008C6C1C">
        <w:t xml:space="preserve">Security aspects of Common API Framework (CAPIF) for 3GPP </w:t>
      </w:r>
      <w:r w:rsidR="0028709B" w:rsidRPr="008C6C1C">
        <w:t>n</w:t>
      </w:r>
      <w:r w:rsidRPr="008C6C1C">
        <w:t>orthbound APIs</w:t>
      </w:r>
      <w:r w:rsidR="00BD2EFF" w:rsidRPr="008C6C1C">
        <w:t>".</w:t>
      </w:r>
    </w:p>
    <w:p w14:paraId="40CA28A5" w14:textId="605E6886" w:rsidR="008C0C11" w:rsidRPr="008C6C1C" w:rsidRDefault="008C0C11" w:rsidP="008C0C11">
      <w:pPr>
        <w:pStyle w:val="EX"/>
      </w:pPr>
      <w:r w:rsidRPr="008C6C1C">
        <w:t>[1</w:t>
      </w:r>
      <w:r w:rsidR="00FE7EC2" w:rsidRPr="008C6C1C">
        <w:t>5</w:t>
      </w:r>
      <w:r w:rsidRPr="008C6C1C">
        <w:t>]</w:t>
      </w:r>
      <w:r w:rsidRPr="008C6C1C">
        <w:tab/>
      </w:r>
      <w:r w:rsidR="00BD2EFF" w:rsidRPr="008C6C1C">
        <w:t>"</w:t>
      </w:r>
      <w:hyperlink r:id="rId11" w:history="1">
        <w:r w:rsidRPr="008C6C1C">
          <w:rPr>
            <w:rStyle w:val="Hyperlink"/>
          </w:rPr>
          <w:t>The Ecosystem for Open Gateway NaaS API Development</w:t>
        </w:r>
      </w:hyperlink>
      <w:r w:rsidR="00BD2EFF" w:rsidRPr="008C6C1C">
        <w:t>"</w:t>
      </w:r>
      <w:r w:rsidRPr="008C6C1C">
        <w:t>, white paper, June 2023</w:t>
      </w:r>
      <w:r w:rsidR="0028709B" w:rsidRPr="008C6C1C">
        <w:t>.</w:t>
      </w:r>
    </w:p>
    <w:p w14:paraId="268628E5" w14:textId="22A8C6B2" w:rsidR="008C0C11" w:rsidRPr="008C6C1C" w:rsidRDefault="008C0C11" w:rsidP="008C0C11">
      <w:pPr>
        <w:pStyle w:val="EX"/>
      </w:pPr>
      <w:r w:rsidRPr="008C6C1C">
        <w:t>[1</w:t>
      </w:r>
      <w:r w:rsidR="00FE7EC2" w:rsidRPr="008C6C1C">
        <w:t>6</w:t>
      </w:r>
      <w:r w:rsidRPr="008C6C1C">
        <w:t>]</w:t>
      </w:r>
      <w:r w:rsidRPr="008C6C1C">
        <w:tab/>
      </w:r>
      <w:hyperlink r:id="rId12" w:history="1">
        <w:r w:rsidRPr="008C6C1C">
          <w:rPr>
            <w:rStyle w:val="Hyperlink"/>
          </w:rPr>
          <w:t>GSMA</w:t>
        </w:r>
        <w:r w:rsidR="0028709B" w:rsidRPr="008C6C1C">
          <w:rPr>
            <w:rStyle w:val="Hyperlink"/>
          </w:rPr>
          <w:t xml:space="preserve"> Official Document OPG.02</w:t>
        </w:r>
      </w:hyperlink>
      <w:r w:rsidR="0028709B" w:rsidRPr="008C6C1C">
        <w:t>:</w:t>
      </w:r>
      <w:r w:rsidRPr="008C6C1C">
        <w:t xml:space="preserve"> </w:t>
      </w:r>
      <w:r w:rsidR="0028709B" w:rsidRPr="008C6C1C">
        <w:t>"</w:t>
      </w:r>
      <w:r w:rsidRPr="008C6C1C">
        <w:t>Operator Platform Group</w:t>
      </w:r>
      <w:r w:rsidR="0028709B" w:rsidRPr="008C6C1C">
        <w:t>:</w:t>
      </w:r>
      <w:r w:rsidR="00726D9D" w:rsidRPr="008C6C1C">
        <w:t>-</w:t>
      </w:r>
      <w:r w:rsidRPr="008C6C1C">
        <w:t xml:space="preserve"> Requirements and Architecture</w:t>
      </w:r>
      <w:r w:rsidR="00BD2EFF" w:rsidRPr="008C6C1C">
        <w:t>"</w:t>
      </w:r>
      <w:r w:rsidRPr="008C6C1C">
        <w:t xml:space="preserve">, version 5.0, </w:t>
      </w:r>
      <w:r w:rsidR="0028709B" w:rsidRPr="008C6C1C">
        <w:t xml:space="preserve">26 </w:t>
      </w:r>
      <w:r w:rsidRPr="008C6C1C">
        <w:t>July 2023</w:t>
      </w:r>
      <w:r w:rsidR="0028709B" w:rsidRPr="008C6C1C">
        <w:t>.</w:t>
      </w:r>
    </w:p>
    <w:p w14:paraId="2E26587E" w14:textId="13828EA3" w:rsidR="00BD2EFF" w:rsidRPr="008C6C1C" w:rsidRDefault="00BD2EFF" w:rsidP="008C0C11">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2E1C3FAB" w14:textId="6620165D" w:rsidR="007B3852" w:rsidRPr="008C6C1C" w:rsidRDefault="007B3852" w:rsidP="007B3852">
      <w:pPr>
        <w:pStyle w:val="EX"/>
      </w:pPr>
      <w:r w:rsidRPr="008C6C1C">
        <w:t>[18]</w:t>
      </w:r>
      <w:r w:rsidRPr="008C6C1C">
        <w:tab/>
        <w:t xml:space="preserve">3GPP </w:t>
      </w:r>
      <w:r w:rsidR="009D1541" w:rsidRPr="008C6C1C">
        <w:t>TS 28.531</w:t>
      </w:r>
      <w:r w:rsidRPr="008C6C1C">
        <w:t xml:space="preserve">: </w:t>
      </w:r>
      <w:r w:rsidRPr="008C6C1C">
        <w:rPr>
          <w:lang w:eastAsia="zh-CN"/>
        </w:rPr>
        <w:t>"</w:t>
      </w:r>
      <w:r w:rsidRPr="008C6C1C">
        <w:t>Management and orchestration; Provisioning</w:t>
      </w:r>
      <w:r w:rsidRPr="008C6C1C">
        <w:rPr>
          <w:lang w:eastAsia="zh-CN"/>
        </w:rPr>
        <w:t>"</w:t>
      </w:r>
      <w:r w:rsidR="0028709B" w:rsidRPr="008C6C1C">
        <w:rPr>
          <w:lang w:eastAsia="zh-CN"/>
        </w:rPr>
        <w:t>.</w:t>
      </w:r>
    </w:p>
    <w:p w14:paraId="0CC35FF6" w14:textId="3657E768" w:rsidR="007B3852" w:rsidRPr="008C6C1C" w:rsidRDefault="007B3852" w:rsidP="007B3852">
      <w:pPr>
        <w:pStyle w:val="EX"/>
        <w:rPr>
          <w:lang w:eastAsia="zh-CN"/>
        </w:rPr>
      </w:pPr>
      <w:r w:rsidRPr="008C6C1C">
        <w:t>[19]</w:t>
      </w:r>
      <w:r w:rsidRPr="008C6C1C">
        <w:tab/>
        <w:t xml:space="preserve">3GPP </w:t>
      </w:r>
      <w:r w:rsidR="009D1541" w:rsidRPr="008C6C1C">
        <w:t>TS 23.435</w:t>
      </w:r>
      <w:r w:rsidRPr="008C6C1C">
        <w:t xml:space="preserve">: </w:t>
      </w:r>
      <w:r w:rsidRPr="008C6C1C">
        <w:rPr>
          <w:lang w:eastAsia="zh-CN"/>
        </w:rPr>
        <w:t>"</w:t>
      </w:r>
      <w:r w:rsidRPr="008C6C1C">
        <w:t>Procedures for Network Slice Capability Exposure for Application Layer Enablement Service</w:t>
      </w:r>
      <w:r w:rsidRPr="008C6C1C">
        <w:rPr>
          <w:lang w:eastAsia="zh-CN"/>
        </w:rPr>
        <w:t>"</w:t>
      </w:r>
      <w:r w:rsidR="0028709B" w:rsidRPr="008C6C1C">
        <w:rPr>
          <w:lang w:eastAsia="zh-CN"/>
        </w:rPr>
        <w:t>.</w:t>
      </w:r>
    </w:p>
    <w:p w14:paraId="61717F86" w14:textId="015BEF7A" w:rsidR="00602FB3" w:rsidRPr="008C6C1C" w:rsidRDefault="00602FB3" w:rsidP="00602FB3">
      <w:pPr>
        <w:pStyle w:val="EX"/>
        <w:rPr>
          <w:lang w:eastAsia="zh-CN"/>
        </w:rPr>
      </w:pPr>
      <w:r w:rsidRPr="008C6C1C">
        <w:rPr>
          <w:lang w:eastAsia="zh-CN"/>
        </w:rPr>
        <w:t>[20]</w:t>
      </w:r>
      <w:r w:rsidRPr="008C6C1C">
        <w:rPr>
          <w:lang w:eastAsia="zh-CN"/>
        </w:rPr>
        <w:tab/>
      </w:r>
      <w:r w:rsidRPr="008C6C1C">
        <w:t xml:space="preserve">3GPP </w:t>
      </w:r>
      <w:r w:rsidR="009D1541" w:rsidRPr="008C6C1C">
        <w:t>TS 23.558</w:t>
      </w:r>
      <w:r w:rsidRPr="008C6C1C">
        <w:t xml:space="preserve">: </w:t>
      </w:r>
      <w:r w:rsidRPr="008C6C1C">
        <w:rPr>
          <w:lang w:eastAsia="zh-CN"/>
        </w:rPr>
        <w:t>"</w:t>
      </w:r>
      <w:r w:rsidRPr="008C6C1C">
        <w:t>Architecture for enabling Edge Applications</w:t>
      </w:r>
      <w:r w:rsidRPr="008C6C1C">
        <w:rPr>
          <w:lang w:eastAsia="zh-CN"/>
        </w:rPr>
        <w:t>"</w:t>
      </w:r>
      <w:r w:rsidR="0028709B" w:rsidRPr="008C6C1C">
        <w:rPr>
          <w:lang w:eastAsia="zh-CN"/>
        </w:rPr>
        <w:t>.</w:t>
      </w:r>
    </w:p>
    <w:p w14:paraId="5A360F58" w14:textId="56945A7B" w:rsidR="00602FB3" w:rsidRPr="008C6C1C" w:rsidRDefault="00602FB3" w:rsidP="00602FB3">
      <w:pPr>
        <w:pStyle w:val="EX"/>
      </w:pPr>
      <w:r w:rsidRPr="008C6C1C">
        <w:rPr>
          <w:lang w:eastAsia="zh-CN"/>
        </w:rPr>
        <w:t>[21]</w:t>
      </w:r>
      <w:r w:rsidRPr="008C6C1C">
        <w:rPr>
          <w:lang w:eastAsia="zh-CN"/>
        </w:rPr>
        <w:tab/>
        <w:t xml:space="preserve">3GPP </w:t>
      </w:r>
      <w:r w:rsidR="009D1541" w:rsidRPr="008C6C1C">
        <w:rPr>
          <w:lang w:eastAsia="zh-CN"/>
        </w:rPr>
        <w:t>TS 28.550</w:t>
      </w:r>
      <w:r w:rsidRPr="008C6C1C">
        <w:rPr>
          <w:lang w:eastAsia="zh-CN"/>
        </w:rPr>
        <w:t>: "</w:t>
      </w:r>
      <w:r w:rsidRPr="008C6C1C">
        <w:t>Management and orchestration; Performance assurance</w:t>
      </w:r>
      <w:r w:rsidRPr="008C6C1C">
        <w:rPr>
          <w:lang w:eastAsia="zh-CN"/>
        </w:rPr>
        <w:t>"</w:t>
      </w:r>
      <w:r w:rsidR="0028709B" w:rsidRPr="008C6C1C">
        <w:rPr>
          <w:lang w:eastAsia="zh-CN"/>
        </w:rPr>
        <w:t>.</w:t>
      </w:r>
    </w:p>
    <w:p w14:paraId="66F790BD" w14:textId="5D84F367" w:rsidR="00602FB3" w:rsidRPr="008C6C1C" w:rsidRDefault="00602FB3" w:rsidP="00602FB3">
      <w:pPr>
        <w:pStyle w:val="EX"/>
        <w:rPr>
          <w:lang w:eastAsia="zh-CN"/>
        </w:rPr>
      </w:pPr>
      <w:r w:rsidRPr="008C6C1C">
        <w:rPr>
          <w:lang w:eastAsia="zh-CN"/>
        </w:rPr>
        <w:t>[22]</w:t>
      </w:r>
      <w:r w:rsidRPr="008C6C1C">
        <w:rPr>
          <w:lang w:eastAsia="zh-CN"/>
        </w:rPr>
        <w:tab/>
        <w:t xml:space="preserve">3GPP </w:t>
      </w:r>
      <w:r w:rsidR="009D1541" w:rsidRPr="008C6C1C">
        <w:rPr>
          <w:lang w:eastAsia="zh-CN"/>
        </w:rPr>
        <w:t>TS 28.111</w:t>
      </w:r>
      <w:r w:rsidRPr="008C6C1C">
        <w:rPr>
          <w:lang w:eastAsia="zh-CN"/>
        </w:rPr>
        <w:t>: "</w:t>
      </w:r>
      <w:r w:rsidRPr="008C6C1C">
        <w:t>Fault Management</w:t>
      </w:r>
      <w:r w:rsidRPr="008C6C1C">
        <w:rPr>
          <w:lang w:eastAsia="zh-CN"/>
        </w:rPr>
        <w:t>"</w:t>
      </w:r>
      <w:r w:rsidR="0028709B" w:rsidRPr="008C6C1C">
        <w:rPr>
          <w:lang w:eastAsia="zh-CN"/>
        </w:rPr>
        <w:t>.</w:t>
      </w:r>
    </w:p>
    <w:p w14:paraId="42788078" w14:textId="6948E7E4" w:rsidR="00602FB3" w:rsidRPr="008C6C1C" w:rsidRDefault="00602FB3" w:rsidP="00602FB3">
      <w:pPr>
        <w:pStyle w:val="EX"/>
        <w:rPr>
          <w:lang w:eastAsia="zh-CN"/>
        </w:rPr>
      </w:pPr>
      <w:r w:rsidRPr="008C6C1C">
        <w:rPr>
          <w:lang w:eastAsia="zh-CN"/>
        </w:rPr>
        <w:t>[23]</w:t>
      </w:r>
      <w:r w:rsidRPr="008C6C1C">
        <w:rPr>
          <w:lang w:eastAsia="zh-CN"/>
        </w:rPr>
        <w:tab/>
        <w:t xml:space="preserve">3GPP </w:t>
      </w:r>
      <w:r w:rsidR="009D1541" w:rsidRPr="008C6C1C">
        <w:rPr>
          <w:lang w:eastAsia="zh-CN"/>
        </w:rPr>
        <w:t>TS 28.105</w:t>
      </w:r>
      <w:r w:rsidRPr="008C6C1C">
        <w:rPr>
          <w:lang w:eastAsia="zh-CN"/>
        </w:rPr>
        <w:t>: "</w:t>
      </w:r>
      <w:r w:rsidRPr="008C6C1C">
        <w:t>Management and orchestration; Artificial Intelligence/Machine Learning (AI/ML) management</w:t>
      </w:r>
      <w:r w:rsidRPr="008C6C1C">
        <w:rPr>
          <w:lang w:eastAsia="zh-CN"/>
        </w:rPr>
        <w:t>"</w:t>
      </w:r>
      <w:r w:rsidR="0028709B" w:rsidRPr="008C6C1C">
        <w:rPr>
          <w:lang w:eastAsia="zh-CN"/>
        </w:rPr>
        <w:t>.</w:t>
      </w:r>
    </w:p>
    <w:p w14:paraId="55CBCA7A" w14:textId="212E2483" w:rsidR="009D1541" w:rsidRPr="008C6C1C" w:rsidRDefault="00602FB3" w:rsidP="00602FB3">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r w:rsidR="0028709B" w:rsidRPr="008C6C1C">
        <w:rPr>
          <w:lang w:eastAsia="zh-CN"/>
        </w:rPr>
        <w:t>.</w:t>
      </w:r>
    </w:p>
    <w:p w14:paraId="101844DA" w14:textId="6202DBAD" w:rsidR="00602FB3" w:rsidRPr="008C6C1C" w:rsidRDefault="00602FB3" w:rsidP="00602FB3">
      <w:pPr>
        <w:pStyle w:val="EX"/>
      </w:pPr>
      <w:r w:rsidRPr="008C6C1C">
        <w:rPr>
          <w:lang w:eastAsia="zh-CN"/>
        </w:rPr>
        <w:t>[25]</w:t>
      </w:r>
      <w:r w:rsidRPr="008C6C1C">
        <w:rPr>
          <w:lang w:eastAsia="zh-CN"/>
        </w:rPr>
        <w:tab/>
        <w:t xml:space="preserve">3GPP </w:t>
      </w:r>
      <w:r w:rsidR="009D1541" w:rsidRPr="008C6C1C">
        <w:rPr>
          <w:lang w:eastAsia="zh-CN"/>
        </w:rPr>
        <w:t>TS 28.541</w:t>
      </w:r>
      <w:r w:rsidRPr="008C6C1C">
        <w:rPr>
          <w:lang w:eastAsia="zh-CN"/>
        </w:rPr>
        <w:t>: "</w:t>
      </w:r>
      <w:r w:rsidRPr="008C6C1C">
        <w:t>Management and orchestration; 5G Network Resource Model (NRM); Stage 2 and 3</w:t>
      </w:r>
      <w:r w:rsidRPr="008C6C1C">
        <w:rPr>
          <w:lang w:eastAsia="zh-CN"/>
        </w:rPr>
        <w:t>"</w:t>
      </w:r>
      <w:r w:rsidR="0028709B" w:rsidRPr="008C6C1C">
        <w:rPr>
          <w:lang w:eastAsia="zh-CN"/>
        </w:rPr>
        <w:t>.</w:t>
      </w:r>
    </w:p>
    <w:p w14:paraId="0E1609C2" w14:textId="48B99B62" w:rsidR="00602FB3" w:rsidRPr="008C6C1C" w:rsidRDefault="00602FB3" w:rsidP="00602FB3">
      <w:pPr>
        <w:pStyle w:val="EX"/>
      </w:pPr>
      <w:r w:rsidRPr="008C6C1C">
        <w:rPr>
          <w:lang w:eastAsia="zh-CN"/>
        </w:rPr>
        <w:t>[26]</w:t>
      </w:r>
      <w:r w:rsidRPr="008C6C1C">
        <w:rPr>
          <w:lang w:eastAsia="zh-CN"/>
        </w:rPr>
        <w:tab/>
        <w:t xml:space="preserve">3GPP </w:t>
      </w:r>
      <w:r w:rsidR="009D1541" w:rsidRPr="008C6C1C">
        <w:rPr>
          <w:lang w:eastAsia="zh-CN"/>
        </w:rPr>
        <w:t>TS 28.312</w:t>
      </w:r>
      <w:r w:rsidRPr="008C6C1C">
        <w:rPr>
          <w:lang w:eastAsia="zh-CN"/>
        </w:rPr>
        <w:t>: "</w:t>
      </w:r>
      <w:r w:rsidRPr="008C6C1C">
        <w:t>Management and orchestration; Intent driven management services for mobile networks"</w:t>
      </w:r>
      <w:r w:rsidR="0028709B" w:rsidRPr="008C6C1C">
        <w:t>.</w:t>
      </w:r>
    </w:p>
    <w:p w14:paraId="7E81118B" w14:textId="26E31A83" w:rsidR="00602FB3" w:rsidRPr="008C6C1C" w:rsidRDefault="00602FB3" w:rsidP="00602FB3">
      <w:pPr>
        <w:pStyle w:val="EX"/>
      </w:pPr>
      <w:r w:rsidRPr="008C6C1C">
        <w:rPr>
          <w:lang w:eastAsia="zh-CN"/>
        </w:rPr>
        <w:t>[27]</w:t>
      </w:r>
      <w:r w:rsidRPr="008C6C1C">
        <w:rPr>
          <w:lang w:eastAsia="zh-CN"/>
        </w:rPr>
        <w:tab/>
        <w:t xml:space="preserve">3GPP </w:t>
      </w:r>
      <w:r w:rsidR="009D1541" w:rsidRPr="008C6C1C">
        <w:rPr>
          <w:lang w:eastAsia="zh-CN"/>
        </w:rPr>
        <w:t>TS 28.538</w:t>
      </w:r>
      <w:r w:rsidRPr="008C6C1C">
        <w:rPr>
          <w:lang w:eastAsia="zh-CN"/>
        </w:rPr>
        <w:t>: "</w:t>
      </w:r>
      <w:r w:rsidRPr="008C6C1C">
        <w:t>Management and orchestration; Edge Computing Management</w:t>
      </w:r>
      <w:r w:rsidRPr="008C6C1C">
        <w:rPr>
          <w:lang w:eastAsia="zh-CN"/>
        </w:rPr>
        <w:t>"</w:t>
      </w:r>
      <w:r w:rsidR="0028709B" w:rsidRPr="008C6C1C">
        <w:rPr>
          <w:lang w:eastAsia="zh-CN"/>
        </w:rPr>
        <w:t>.</w:t>
      </w:r>
    </w:p>
    <w:p w14:paraId="3255FA7D" w14:textId="69CF39AF" w:rsidR="00602FB3" w:rsidRPr="008C6C1C" w:rsidRDefault="00602FB3" w:rsidP="00602FB3">
      <w:pPr>
        <w:pStyle w:val="EX"/>
        <w:rPr>
          <w:lang w:eastAsia="zh-CN"/>
        </w:rPr>
      </w:pPr>
      <w:r w:rsidRPr="008C6C1C">
        <w:rPr>
          <w:lang w:eastAsia="zh-CN"/>
        </w:rPr>
        <w:t>[28]</w:t>
      </w:r>
      <w:r w:rsidRPr="008C6C1C">
        <w:rPr>
          <w:lang w:eastAsia="zh-CN"/>
        </w:rPr>
        <w:tab/>
        <w:t xml:space="preserve">3GPP </w:t>
      </w:r>
      <w:r w:rsidR="009D1541" w:rsidRPr="008C6C1C">
        <w:rPr>
          <w:lang w:eastAsia="zh-CN"/>
        </w:rPr>
        <w:t>TS 28.536</w:t>
      </w:r>
      <w:r w:rsidRPr="008C6C1C">
        <w:rPr>
          <w:lang w:eastAsia="zh-CN"/>
        </w:rPr>
        <w:t>: "</w:t>
      </w:r>
      <w:r w:rsidRPr="008C6C1C">
        <w:t xml:space="preserve">Management and orchestration; Management services for communication service assurance; Stage 2 and </w:t>
      </w:r>
      <w:r w:rsidR="0028709B" w:rsidRPr="008C6C1C">
        <w:t xml:space="preserve">stage </w:t>
      </w:r>
      <w:r w:rsidRPr="008C6C1C">
        <w:t>3</w:t>
      </w:r>
      <w:r w:rsidRPr="008C6C1C">
        <w:rPr>
          <w:lang w:eastAsia="zh-CN"/>
        </w:rPr>
        <w:t>"</w:t>
      </w:r>
      <w:r w:rsidR="0028709B" w:rsidRPr="008C6C1C">
        <w:rPr>
          <w:lang w:eastAsia="zh-CN"/>
        </w:rPr>
        <w:t>.</w:t>
      </w:r>
    </w:p>
    <w:p w14:paraId="739953AE" w14:textId="4D480A58" w:rsidR="00215D06" w:rsidRPr="008C6C1C" w:rsidRDefault="00215D06" w:rsidP="00215D06">
      <w:pPr>
        <w:pStyle w:val="EX"/>
      </w:pPr>
      <w:r w:rsidRPr="008C6C1C">
        <w:t>[29]</w:t>
      </w:r>
      <w:r w:rsidRPr="008C6C1C">
        <w:tab/>
        <w:t xml:space="preserve">3GPP TS 28.319: </w:t>
      </w:r>
      <w:r w:rsidR="0028709B" w:rsidRPr="008C6C1C">
        <w:t>"</w:t>
      </w:r>
      <w:r w:rsidRPr="008C6C1C">
        <w:t xml:space="preserve">Management and orchestration; Access </w:t>
      </w:r>
      <w:r w:rsidR="0028709B" w:rsidRPr="008C6C1C">
        <w:t>C</w:t>
      </w:r>
      <w:r w:rsidRPr="008C6C1C">
        <w:t xml:space="preserve">ontrol for </w:t>
      </w:r>
      <w:r w:rsidR="0028709B" w:rsidRPr="008C6C1C">
        <w:t>M</w:t>
      </w:r>
      <w:r w:rsidRPr="008C6C1C">
        <w:t>anagement services</w:t>
      </w:r>
      <w:r w:rsidR="0028709B" w:rsidRPr="008C6C1C">
        <w:t>".</w:t>
      </w:r>
    </w:p>
    <w:p w14:paraId="55BBDE40" w14:textId="07CED7CD" w:rsidR="00215D06" w:rsidRPr="008C6C1C" w:rsidRDefault="00DE7528" w:rsidP="00602FB3">
      <w:pPr>
        <w:pStyle w:val="EX"/>
      </w:pPr>
      <w:r w:rsidRPr="008C6C1C">
        <w:rPr>
          <w:lang w:eastAsia="zh-CN"/>
        </w:rPr>
        <w:t>[30]</w:t>
      </w:r>
      <w:r w:rsidR="0028709B" w:rsidRPr="008C6C1C">
        <w:rPr>
          <w:lang w:eastAsia="zh-CN"/>
        </w:rPr>
        <w:tab/>
      </w:r>
      <w:r w:rsidRPr="008C6C1C">
        <w:t>3GPP TS 32.158: "Management and orchestration;</w:t>
      </w:r>
      <w:r w:rsidR="0028709B" w:rsidRPr="008C6C1C">
        <w:t xml:space="preserve"> </w:t>
      </w:r>
      <w:r w:rsidRPr="008C6C1C">
        <w:t>Design rules for REpresentational State Transfer (REST) Solution Sets (SS)</w:t>
      </w:r>
      <w:r w:rsidR="0028709B" w:rsidRPr="008C6C1C">
        <w:t>"</w:t>
      </w:r>
      <w:r w:rsidRPr="008C6C1C">
        <w:t>.</w:t>
      </w:r>
    </w:p>
    <w:p w14:paraId="7278D440" w14:textId="4BFFADEE" w:rsidR="00731FC8" w:rsidRPr="008C6C1C" w:rsidRDefault="00731FC8" w:rsidP="00731FC8">
      <w:pPr>
        <w:pStyle w:val="EX"/>
        <w:rPr>
          <w:lang w:eastAsia="zh-CN"/>
        </w:rPr>
      </w:pPr>
      <w:r w:rsidRPr="008C6C1C">
        <w:rPr>
          <w:lang w:eastAsia="zh-CN"/>
        </w:rPr>
        <w:t>[31]</w:t>
      </w:r>
      <w:r w:rsidR="0028709B" w:rsidRPr="008C6C1C">
        <w:rPr>
          <w:lang w:eastAsia="zh-CN"/>
        </w:rPr>
        <w:tab/>
      </w:r>
      <w:r w:rsidRPr="008C6C1C">
        <w:rPr>
          <w:lang w:eastAsia="zh-CN"/>
        </w:rPr>
        <w:t>IETF RFC 6750: "The OAuth 2.0 Authorization Framework: Bearer Token Usage".</w:t>
      </w:r>
    </w:p>
    <w:p w14:paraId="2FA34C52" w14:textId="4636A526" w:rsidR="001C0DAA" w:rsidRPr="008C6C1C" w:rsidRDefault="00731FC8" w:rsidP="00731FC8">
      <w:pPr>
        <w:pStyle w:val="EX"/>
        <w:rPr>
          <w:lang w:eastAsia="zh-CN"/>
        </w:rPr>
      </w:pPr>
      <w:r w:rsidRPr="008C6C1C">
        <w:rPr>
          <w:lang w:eastAsia="zh-CN"/>
        </w:rPr>
        <w:t>[32]</w:t>
      </w:r>
      <w:r w:rsidR="0028709B" w:rsidRPr="008C6C1C">
        <w:rPr>
          <w:lang w:eastAsia="zh-CN"/>
        </w:rPr>
        <w:tab/>
      </w:r>
      <w:r w:rsidRPr="008C6C1C">
        <w:rPr>
          <w:lang w:eastAsia="zh-CN"/>
        </w:rPr>
        <w:t xml:space="preserve">IETF RFC 7519: </w:t>
      </w:r>
      <w:r w:rsidR="0028709B" w:rsidRPr="008C6C1C">
        <w:rPr>
          <w:lang w:eastAsia="zh-CN"/>
        </w:rPr>
        <w:t>"</w:t>
      </w:r>
      <w:r w:rsidRPr="008C6C1C">
        <w:rPr>
          <w:lang w:eastAsia="zh-CN"/>
        </w:rPr>
        <w:t>JSON Web Token (JWT)</w:t>
      </w:r>
      <w:r w:rsidR="0028709B" w:rsidRPr="008C6C1C">
        <w:rPr>
          <w:lang w:eastAsia="zh-CN"/>
        </w:rPr>
        <w:t>"</w:t>
      </w:r>
      <w:r w:rsidRPr="008C6C1C">
        <w:rPr>
          <w:lang w:eastAsia="zh-CN"/>
        </w:rPr>
        <w:t>.</w:t>
      </w:r>
    </w:p>
    <w:p w14:paraId="620E59D2" w14:textId="2E143EBD" w:rsidR="0028709B" w:rsidRPr="008C6C1C" w:rsidRDefault="0028709B" w:rsidP="00731FC8">
      <w:pPr>
        <w:pStyle w:val="EX"/>
      </w:pPr>
      <w:r w:rsidRPr="008C6C1C">
        <w:rPr>
          <w:lang w:eastAsia="zh-CN"/>
        </w:rPr>
        <w:t>[33]</w:t>
      </w:r>
      <w:r w:rsidRPr="008C6C1C">
        <w:rPr>
          <w:lang w:eastAsia="zh-CN"/>
        </w:rPr>
        <w:tab/>
      </w:r>
      <w:r w:rsidRPr="008C6C1C">
        <w:t>3GPP</w:t>
      </w:r>
      <w:r w:rsidRPr="008C6C1C">
        <w:rPr>
          <w:lang w:eastAsia="en-GB"/>
        </w:rPr>
        <w:t> </w:t>
      </w:r>
      <w:r w:rsidRPr="008C6C1C">
        <w:t>TS</w:t>
      </w:r>
      <w:r w:rsidRPr="008C6C1C">
        <w:rPr>
          <w:lang w:eastAsia="en-GB"/>
        </w:rPr>
        <w:t> </w:t>
      </w:r>
      <w:r w:rsidRPr="008C6C1C">
        <w:t>29.122: "T8 reference point for Northbound APIs".</w:t>
      </w:r>
    </w:p>
    <w:p w14:paraId="4DFBC61A" w14:textId="53D031B5" w:rsidR="0028709B" w:rsidRPr="008C6C1C" w:rsidRDefault="0028709B" w:rsidP="00731FC8">
      <w:pPr>
        <w:pStyle w:val="EX"/>
        <w:rPr>
          <w:rFonts w:eastAsia="DengXian" w:cs="Arial"/>
          <w:szCs w:val="18"/>
        </w:rPr>
      </w:pPr>
      <w:r w:rsidRPr="008C6C1C">
        <w:t>[34]</w:t>
      </w:r>
      <w:r w:rsidRPr="008C6C1C">
        <w:tab/>
      </w:r>
      <w:r w:rsidRPr="008C6C1C">
        <w:rPr>
          <w:rFonts w:eastAsia="DengXian" w:cs="Arial"/>
          <w:szCs w:val="18"/>
        </w:rPr>
        <w:t>3GPP TS 29.501: "5G System; Principles and Guidelines for Services Definition; Stage 3".</w:t>
      </w:r>
    </w:p>
    <w:p w14:paraId="1E1D5C4A" w14:textId="57CA9B77" w:rsidR="0028709B" w:rsidRPr="008C6C1C" w:rsidRDefault="0028709B" w:rsidP="00731FC8">
      <w:pPr>
        <w:pStyle w:val="EX"/>
        <w:rPr>
          <w:rFonts w:cs="Arial"/>
          <w:szCs w:val="18"/>
        </w:rPr>
      </w:pPr>
      <w:r w:rsidRPr="008C6C1C">
        <w:t>[35]</w:t>
      </w:r>
      <w:r w:rsidRPr="008C6C1C">
        <w:tab/>
      </w:r>
      <w:r w:rsidRPr="008C6C1C">
        <w:rPr>
          <w:rFonts w:cs="Arial"/>
          <w:szCs w:val="18"/>
        </w:rPr>
        <w:t>IETF RFC 7239: "Forwarded HTTP Extension".</w:t>
      </w:r>
    </w:p>
    <w:p w14:paraId="0EEEA8AE" w14:textId="477CE562" w:rsidR="0028709B" w:rsidRPr="008C6C1C" w:rsidRDefault="0028709B" w:rsidP="00731FC8">
      <w:pPr>
        <w:pStyle w:val="EX"/>
      </w:pPr>
      <w:r w:rsidRPr="008C6C1C">
        <w:t>[36]</w:t>
      </w:r>
      <w:r w:rsidRPr="008C6C1C">
        <w:tab/>
        <w:t>W3C Recommendation 24 December 1999: "HTML 4.01 Specification".</w:t>
      </w:r>
    </w:p>
    <w:p w14:paraId="10C75E92" w14:textId="77777777" w:rsidR="00726D9D" w:rsidRPr="008C6C1C" w:rsidRDefault="0028709B" w:rsidP="00731FC8">
      <w:pPr>
        <w:pStyle w:val="EX"/>
      </w:pPr>
      <w:r w:rsidRPr="008C6C1C">
        <w:t>[37]</w:t>
      </w:r>
      <w:r w:rsidRPr="008C6C1C">
        <w:tab/>
        <w:t>IETF RFC 6749: "The OAuth 2.0 Authorization Framework"</w:t>
      </w:r>
      <w:r w:rsidR="00726D9D" w:rsidRPr="008C6C1C">
        <w:t>.</w:t>
      </w:r>
    </w:p>
    <w:p w14:paraId="2FE8B897" w14:textId="58FDB9DD" w:rsidR="0028709B" w:rsidRPr="008C6C1C" w:rsidRDefault="00726D9D" w:rsidP="00731FC8">
      <w:pPr>
        <w:pStyle w:val="EX"/>
      </w:pPr>
      <w:r w:rsidRPr="008C6C1C">
        <w:t>[38]</w:t>
      </w:r>
      <w:r w:rsidRPr="008C6C1C">
        <w:tab/>
        <w:t>3GPP TS 28.552: "Management and orchestration; 5G performance measurements"</w:t>
      </w:r>
      <w:r w:rsidR="0028709B" w:rsidRPr="008C6C1C">
        <w:t>.</w:t>
      </w:r>
    </w:p>
    <w:p w14:paraId="50A99790" w14:textId="77777777" w:rsidR="00757986" w:rsidRPr="008C6C1C" w:rsidRDefault="00757986" w:rsidP="00D67F56">
      <w:pPr>
        <w:pStyle w:val="Heading1"/>
        <w:rPr>
          <w:lang w:eastAsia="zh-CN"/>
        </w:rPr>
      </w:pPr>
      <w:bookmarkStart w:id="27" w:name="definitions"/>
      <w:bookmarkStart w:id="28" w:name="_Toc176938683"/>
      <w:bookmarkStart w:id="29" w:name="_Toc176946678"/>
      <w:bookmarkEnd w:id="27"/>
      <w:r w:rsidRPr="008C6C1C">
        <w:rPr>
          <w:lang w:eastAsia="zh-CN"/>
        </w:rPr>
        <w:t>3</w:t>
      </w:r>
      <w:r w:rsidRPr="008C6C1C">
        <w:rPr>
          <w:lang w:eastAsia="zh-CN"/>
        </w:rPr>
        <w:tab/>
        <w:t>Definitions of terms, symbols and abbreviations</w:t>
      </w:r>
      <w:bookmarkEnd w:id="28"/>
      <w:bookmarkEnd w:id="29"/>
    </w:p>
    <w:p w14:paraId="152850CC" w14:textId="77777777" w:rsidR="00757986" w:rsidRPr="008C6C1C" w:rsidRDefault="00757986" w:rsidP="00757986">
      <w:pPr>
        <w:pStyle w:val="Heading2"/>
      </w:pPr>
      <w:bookmarkStart w:id="30" w:name="_Toc176938684"/>
      <w:bookmarkStart w:id="31" w:name="_Toc176946679"/>
      <w:r w:rsidRPr="008C6C1C">
        <w:t>3.1</w:t>
      </w:r>
      <w:r w:rsidRPr="008C6C1C">
        <w:tab/>
        <w:t>Terms</w:t>
      </w:r>
      <w:bookmarkEnd w:id="30"/>
      <w:bookmarkEnd w:id="31"/>
    </w:p>
    <w:p w14:paraId="46B061A6" w14:textId="77777777" w:rsidR="00757986" w:rsidRPr="008C6C1C" w:rsidRDefault="00757986" w:rsidP="00757986">
      <w:r w:rsidRPr="008C6C1C">
        <w:t>For the purposes of the present document, the terms given in 3GPP TR 21.905 [1] and the following apply. A term defined in the present document takes precedence over the definition of the same term, if any, in 3GPP TR 21.905 [1].</w:t>
      </w:r>
    </w:p>
    <w:p w14:paraId="74279AC4" w14:textId="77777777" w:rsidR="0028709B" w:rsidRPr="008C6C1C" w:rsidRDefault="0028709B" w:rsidP="00757986">
      <w:bookmarkStart w:id="32" w:name="OLE_LINK11"/>
      <w:r w:rsidRPr="008C6C1C">
        <w:rPr>
          <w:b/>
          <w:bCs/>
        </w:rPr>
        <w:t>e</w:t>
      </w:r>
      <w:r w:rsidR="001C0DAA" w:rsidRPr="008C6C1C">
        <w:rPr>
          <w:b/>
          <w:bCs/>
        </w:rPr>
        <w:t>xternal MnS consumer:</w:t>
      </w:r>
      <w:r w:rsidR="001C0DAA" w:rsidRPr="008C6C1C">
        <w:t xml:space="preserve"> MnS consumer that has discovered an MnS via a discovery mechanism which is not defined in 3GPP SA5</w:t>
      </w:r>
    </w:p>
    <w:p w14:paraId="1929F486" w14:textId="507A8DB5" w:rsidR="004576BE" w:rsidRPr="008C6C1C" w:rsidRDefault="0028709B" w:rsidP="0028709B">
      <w:pPr>
        <w:pStyle w:val="NO"/>
      </w:pPr>
      <w:r w:rsidRPr="008C6C1C">
        <w:t>NOTE:</w:t>
      </w:r>
      <w:r w:rsidRPr="008C6C1C">
        <w:tab/>
      </w:r>
      <w:r w:rsidR="001C0DAA" w:rsidRPr="008C6C1C">
        <w:t>CAPIF [</w:t>
      </w:r>
      <w:r w:rsidR="0049223C" w:rsidRPr="008C6C1C">
        <w:t>5</w:t>
      </w:r>
      <w:r w:rsidR="001C0DAA" w:rsidRPr="008C6C1C">
        <w:t>] is an example of a framework providing such discovery mechanism.</w:t>
      </w:r>
      <w:bookmarkEnd w:id="32"/>
    </w:p>
    <w:p w14:paraId="22E1BEA7" w14:textId="202F015D" w:rsidR="00687AB3" w:rsidRPr="008C6C1C" w:rsidRDefault="00687AB3" w:rsidP="00687AB3">
      <w:r w:rsidRPr="008C6C1C">
        <w:rPr>
          <w:b/>
        </w:rPr>
        <w:t>MnS consumer:</w:t>
      </w:r>
      <w:r w:rsidRPr="008C6C1C">
        <w:t xml:space="preserve"> </w:t>
      </w:r>
      <w:r w:rsidR="0028709B" w:rsidRPr="008C6C1C">
        <w:t>D</w:t>
      </w:r>
      <w:r w:rsidRPr="008C6C1C">
        <w:t xml:space="preserve">efined in </w:t>
      </w:r>
      <w:r w:rsidR="0028709B" w:rsidRPr="008C6C1C">
        <w:t xml:space="preserve">3GPP </w:t>
      </w:r>
      <w:r w:rsidRPr="008C6C1C">
        <w:t>TS 28.533</w:t>
      </w:r>
      <w:r w:rsidR="00250B9E" w:rsidRPr="008C6C1C">
        <w:t xml:space="preserve"> </w:t>
      </w:r>
      <w:r w:rsidRPr="008C6C1C">
        <w:t>[2].</w:t>
      </w:r>
    </w:p>
    <w:p w14:paraId="495BD7E6" w14:textId="717E88AB" w:rsidR="00687AB3" w:rsidRPr="008C6C1C" w:rsidRDefault="00687AB3" w:rsidP="00687AB3">
      <w:r w:rsidRPr="008C6C1C">
        <w:rPr>
          <w:b/>
        </w:rPr>
        <w:t>MnS producer:</w:t>
      </w:r>
      <w:r w:rsidRPr="008C6C1C">
        <w:t xml:space="preserve"> </w:t>
      </w:r>
      <w:r w:rsidR="0028709B" w:rsidRPr="008C6C1C">
        <w:t>D</w:t>
      </w:r>
      <w:r w:rsidRPr="008C6C1C">
        <w:t xml:space="preserve">efined in </w:t>
      </w:r>
      <w:r w:rsidR="0028709B" w:rsidRPr="008C6C1C">
        <w:t xml:space="preserve">3GPP </w:t>
      </w:r>
      <w:r w:rsidRPr="008C6C1C">
        <w:t>TS 28.533</w:t>
      </w:r>
      <w:r w:rsidR="00250B9E" w:rsidRPr="008C6C1C">
        <w:t xml:space="preserve"> </w:t>
      </w:r>
      <w:r w:rsidRPr="008C6C1C">
        <w:t>[2].</w:t>
      </w:r>
    </w:p>
    <w:p w14:paraId="779EF857" w14:textId="77777777" w:rsidR="00757986" w:rsidRPr="008C6C1C" w:rsidRDefault="00757986" w:rsidP="00757986">
      <w:pPr>
        <w:pStyle w:val="Heading2"/>
      </w:pPr>
      <w:bookmarkStart w:id="33" w:name="_Toc176938685"/>
      <w:bookmarkStart w:id="34" w:name="_Toc176946680"/>
      <w:r w:rsidRPr="008C6C1C">
        <w:t>3.2</w:t>
      </w:r>
      <w:r w:rsidRPr="008C6C1C">
        <w:tab/>
        <w:t>Symbols</w:t>
      </w:r>
      <w:bookmarkEnd w:id="33"/>
      <w:bookmarkEnd w:id="34"/>
    </w:p>
    <w:p w14:paraId="01A6BA50" w14:textId="7379067B" w:rsidR="00757986" w:rsidRPr="008C6C1C" w:rsidRDefault="0028709B" w:rsidP="0028709B">
      <w:r w:rsidRPr="008C6C1C">
        <w:t>Void.</w:t>
      </w:r>
    </w:p>
    <w:p w14:paraId="74464096" w14:textId="77777777" w:rsidR="00757986" w:rsidRPr="008C6C1C" w:rsidRDefault="00757986" w:rsidP="00757986">
      <w:pPr>
        <w:pStyle w:val="Heading2"/>
      </w:pPr>
      <w:bookmarkStart w:id="35" w:name="_Toc176938686"/>
      <w:bookmarkStart w:id="36" w:name="_Toc176946681"/>
      <w:r w:rsidRPr="008C6C1C">
        <w:t>3.3</w:t>
      </w:r>
      <w:r w:rsidRPr="008C6C1C">
        <w:tab/>
        <w:t>Abbreviations</w:t>
      </w:r>
      <w:bookmarkEnd w:id="35"/>
      <w:bookmarkEnd w:id="36"/>
    </w:p>
    <w:p w14:paraId="4628BD2B" w14:textId="77777777" w:rsidR="00757986" w:rsidRPr="008C6C1C" w:rsidRDefault="00757986" w:rsidP="00757986">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25DE57DC" w14:textId="5214D534" w:rsidR="00E84CE2" w:rsidRPr="008C6C1C" w:rsidRDefault="00E84CE2" w:rsidP="00E84CE2">
      <w:pPr>
        <w:pStyle w:val="EW"/>
      </w:pPr>
      <w:r w:rsidRPr="008C6C1C">
        <w:t>5GC</w:t>
      </w:r>
      <w:r w:rsidRPr="008C6C1C">
        <w:tab/>
        <w:t>5G Core</w:t>
      </w:r>
    </w:p>
    <w:p w14:paraId="217BB36D" w14:textId="7FD692AF" w:rsidR="00215D06" w:rsidRPr="008C6C1C" w:rsidRDefault="00215D06" w:rsidP="00215D06">
      <w:pPr>
        <w:pStyle w:val="EW"/>
      </w:pPr>
      <w:r w:rsidRPr="008C6C1C">
        <w:t>AAA</w:t>
      </w:r>
      <w:r w:rsidRPr="008C6C1C">
        <w:tab/>
        <w:t>Authentication, Authorization and Accounting</w:t>
      </w:r>
    </w:p>
    <w:p w14:paraId="536516BD" w14:textId="23CFF53C" w:rsidR="007B73DE" w:rsidRPr="008C6C1C" w:rsidRDefault="007B73DE" w:rsidP="00E84CE2">
      <w:pPr>
        <w:pStyle w:val="EW"/>
      </w:pPr>
      <w:r w:rsidRPr="008C6C1C">
        <w:t>AEF</w:t>
      </w:r>
      <w:r w:rsidRPr="008C6C1C">
        <w:tab/>
        <w:t>API Exposing Function</w:t>
      </w:r>
    </w:p>
    <w:p w14:paraId="3844BD21" w14:textId="5A0FDCA7" w:rsidR="007B73DE" w:rsidRPr="008C6C1C" w:rsidRDefault="007B73DE" w:rsidP="00E84CE2">
      <w:pPr>
        <w:pStyle w:val="EW"/>
      </w:pPr>
      <w:r w:rsidRPr="008C6C1C">
        <w:t>AMF</w:t>
      </w:r>
      <w:r w:rsidRPr="008C6C1C">
        <w:tab/>
        <w:t>API Management Function</w:t>
      </w:r>
    </w:p>
    <w:p w14:paraId="7CC2120D" w14:textId="4ED13129" w:rsidR="007B73DE" w:rsidRPr="008C6C1C" w:rsidRDefault="007B73DE" w:rsidP="00E84CE2">
      <w:pPr>
        <w:pStyle w:val="EW"/>
      </w:pPr>
      <w:r w:rsidRPr="008C6C1C">
        <w:t>APF</w:t>
      </w:r>
      <w:r w:rsidRPr="008C6C1C">
        <w:tab/>
        <w:t>API Publishing Function</w:t>
      </w:r>
    </w:p>
    <w:p w14:paraId="668BBE27" w14:textId="2271799F" w:rsidR="00E84CE2" w:rsidRPr="008C6C1C" w:rsidRDefault="00E84CE2" w:rsidP="00E84CE2">
      <w:pPr>
        <w:pStyle w:val="EW"/>
      </w:pPr>
      <w:r w:rsidRPr="008C6C1C">
        <w:t>CAPIF</w:t>
      </w:r>
      <w:r w:rsidRPr="008C6C1C">
        <w:tab/>
        <w:t>Common API Framework</w:t>
      </w:r>
    </w:p>
    <w:p w14:paraId="1A0AD4C8" w14:textId="7CB66E78" w:rsidR="00E84CE2" w:rsidRPr="008C6C1C" w:rsidRDefault="00E84CE2" w:rsidP="00E84CE2">
      <w:pPr>
        <w:pStyle w:val="EW"/>
      </w:pPr>
      <w:r w:rsidRPr="008C6C1C">
        <w:t>CCF</w:t>
      </w:r>
      <w:r w:rsidRPr="008C6C1C">
        <w:tab/>
        <w:t>CAPIF Core Function</w:t>
      </w:r>
    </w:p>
    <w:p w14:paraId="34390EBD" w14:textId="77777777" w:rsidR="00E84CE2" w:rsidRPr="008C6C1C" w:rsidRDefault="00E84CE2" w:rsidP="00E84CE2">
      <w:pPr>
        <w:pStyle w:val="EW"/>
      </w:pPr>
      <w:r w:rsidRPr="008C6C1C">
        <w:t>CSP</w:t>
      </w:r>
      <w:r w:rsidRPr="008C6C1C">
        <w:tab/>
        <w:t>Communication Service Provider</w:t>
      </w:r>
    </w:p>
    <w:p w14:paraId="615674D6" w14:textId="77777777" w:rsidR="00E84CE2" w:rsidRPr="008C6C1C" w:rsidRDefault="00E84CE2" w:rsidP="00E84CE2">
      <w:pPr>
        <w:pStyle w:val="EW"/>
      </w:pPr>
      <w:r w:rsidRPr="008C6C1C">
        <w:t>EAS</w:t>
      </w:r>
      <w:r w:rsidRPr="008C6C1C">
        <w:tab/>
        <w:t>Edge Application Server</w:t>
      </w:r>
    </w:p>
    <w:p w14:paraId="730CEB66" w14:textId="77777777" w:rsidR="00E84CE2" w:rsidRPr="008C6C1C" w:rsidRDefault="00E84CE2" w:rsidP="00E84CE2">
      <w:pPr>
        <w:pStyle w:val="EW"/>
      </w:pPr>
      <w:r w:rsidRPr="008C6C1C">
        <w:t>ECS</w:t>
      </w:r>
      <w:r w:rsidRPr="008C6C1C">
        <w:tab/>
        <w:t>Edge Configuration Server</w:t>
      </w:r>
    </w:p>
    <w:p w14:paraId="14D49184" w14:textId="77777777" w:rsidR="00E84CE2" w:rsidRPr="008C6C1C" w:rsidRDefault="00E84CE2" w:rsidP="00E84CE2">
      <w:pPr>
        <w:pStyle w:val="EW"/>
      </w:pPr>
      <w:r w:rsidRPr="008C6C1C">
        <w:t>EDN</w:t>
      </w:r>
      <w:r w:rsidRPr="008C6C1C">
        <w:tab/>
        <w:t>Edge Data Network</w:t>
      </w:r>
    </w:p>
    <w:p w14:paraId="04C52142" w14:textId="77777777" w:rsidR="00E84CE2" w:rsidRPr="008C6C1C" w:rsidRDefault="00E84CE2" w:rsidP="00E84CE2">
      <w:pPr>
        <w:pStyle w:val="EW"/>
      </w:pPr>
      <w:r w:rsidRPr="008C6C1C">
        <w:t>EEC</w:t>
      </w:r>
      <w:r w:rsidRPr="008C6C1C">
        <w:tab/>
        <w:t>Edge Enabler Client</w:t>
      </w:r>
    </w:p>
    <w:p w14:paraId="40D1FDF6" w14:textId="77777777" w:rsidR="00E84CE2" w:rsidRPr="008C6C1C" w:rsidRDefault="00E84CE2" w:rsidP="00E84CE2">
      <w:pPr>
        <w:pStyle w:val="EW"/>
      </w:pPr>
      <w:r w:rsidRPr="008C6C1C">
        <w:t>EES</w:t>
      </w:r>
      <w:r w:rsidRPr="008C6C1C">
        <w:tab/>
        <w:t>Edge Enabler Server</w:t>
      </w:r>
    </w:p>
    <w:p w14:paraId="0B6BF70D" w14:textId="77777777" w:rsidR="00E84CE2" w:rsidRPr="008C6C1C" w:rsidRDefault="00E84CE2" w:rsidP="00E84CE2">
      <w:pPr>
        <w:pStyle w:val="EW"/>
      </w:pPr>
      <w:r w:rsidRPr="008C6C1C">
        <w:t>FF</w:t>
      </w:r>
      <w:r w:rsidRPr="008C6C1C">
        <w:tab/>
        <w:t>Factories of the Future</w:t>
      </w:r>
    </w:p>
    <w:p w14:paraId="594C6AD7" w14:textId="77777777" w:rsidR="00E84CE2" w:rsidRPr="008C6C1C" w:rsidRDefault="00E84CE2" w:rsidP="00E84CE2">
      <w:pPr>
        <w:pStyle w:val="EW"/>
      </w:pPr>
      <w:r w:rsidRPr="008C6C1C">
        <w:t>GSMA</w:t>
      </w:r>
      <w:r w:rsidRPr="008C6C1C">
        <w:tab/>
        <w:t>GSM Association</w:t>
      </w:r>
    </w:p>
    <w:p w14:paraId="39AC8B29" w14:textId="77777777" w:rsidR="0028709B" w:rsidRPr="008C6C1C" w:rsidRDefault="00E84CE2" w:rsidP="0028709B">
      <w:pPr>
        <w:pStyle w:val="EX"/>
      </w:pPr>
      <w:r w:rsidRPr="008C6C1C">
        <w:t>MnS</w:t>
      </w:r>
      <w:r w:rsidRPr="008C6C1C">
        <w:tab/>
        <w:t>Management Service</w:t>
      </w:r>
    </w:p>
    <w:p w14:paraId="7B06026B" w14:textId="12C2CCBE" w:rsidR="00E84CE2" w:rsidRPr="008C6C1C" w:rsidRDefault="0028709B" w:rsidP="0028709B">
      <w:pPr>
        <w:pStyle w:val="NO"/>
      </w:pPr>
      <w:r w:rsidRPr="008C6C1C">
        <w:t>NOTE:</w:t>
      </w:r>
      <w:r w:rsidRPr="008C6C1C">
        <w:tab/>
        <w:t>S</w:t>
      </w:r>
      <w:r w:rsidR="00E84CE2" w:rsidRPr="008C6C1C">
        <w:t xml:space="preserve">ee </w:t>
      </w:r>
      <w:r w:rsidRPr="008C6C1C">
        <w:t xml:space="preserve">3GPP </w:t>
      </w:r>
      <w:r w:rsidR="00E84CE2" w:rsidRPr="008C6C1C">
        <w:t>TS</w:t>
      </w:r>
      <w:r w:rsidRPr="008C6C1C">
        <w:t xml:space="preserve"> </w:t>
      </w:r>
      <w:r w:rsidR="00E84CE2" w:rsidRPr="008C6C1C">
        <w:t>28.533</w:t>
      </w:r>
      <w:r w:rsidR="00250B9E" w:rsidRPr="008C6C1C">
        <w:t xml:space="preserve"> </w:t>
      </w:r>
      <w:r w:rsidR="00E84CE2" w:rsidRPr="008C6C1C">
        <w:t>[2]</w:t>
      </w:r>
      <w:r w:rsidRPr="008C6C1C">
        <w:t>.</w:t>
      </w:r>
    </w:p>
    <w:p w14:paraId="51737DB9" w14:textId="77777777" w:rsidR="00E84CE2" w:rsidRPr="008C6C1C" w:rsidRDefault="00E84CE2" w:rsidP="00E84CE2">
      <w:pPr>
        <w:pStyle w:val="EW"/>
      </w:pPr>
      <w:r w:rsidRPr="008C6C1C">
        <w:t>NaaS</w:t>
      </w:r>
      <w:r w:rsidRPr="008C6C1C">
        <w:tab/>
        <w:t>Network as a Service</w:t>
      </w:r>
    </w:p>
    <w:p w14:paraId="53F45D06" w14:textId="77777777" w:rsidR="00E84CE2" w:rsidRPr="008C6C1C" w:rsidRDefault="00E84CE2" w:rsidP="00E84CE2">
      <w:pPr>
        <w:pStyle w:val="EW"/>
      </w:pPr>
      <w:r w:rsidRPr="008C6C1C">
        <w:t>NEF</w:t>
      </w:r>
      <w:r w:rsidRPr="008C6C1C">
        <w:tab/>
        <w:t>Network Exposure Function</w:t>
      </w:r>
    </w:p>
    <w:p w14:paraId="73F74440" w14:textId="32D170F6" w:rsidR="00E84CE2" w:rsidRPr="008C6C1C" w:rsidRDefault="00E84CE2" w:rsidP="00E84CE2">
      <w:pPr>
        <w:pStyle w:val="EW"/>
      </w:pPr>
      <w:r w:rsidRPr="008C6C1C">
        <w:t>NOP</w:t>
      </w:r>
      <w:r w:rsidR="0028709B" w:rsidRPr="008C6C1C">
        <w:tab/>
      </w:r>
      <w:r w:rsidRPr="008C6C1C">
        <w:t>Network Operator</w:t>
      </w:r>
    </w:p>
    <w:p w14:paraId="09A01971" w14:textId="77777777" w:rsidR="00E84CE2" w:rsidRPr="008C6C1C" w:rsidRDefault="00E84CE2" w:rsidP="00E84CE2">
      <w:pPr>
        <w:pStyle w:val="EW"/>
      </w:pPr>
      <w:r w:rsidRPr="008C6C1C">
        <w:t>NSACF</w:t>
      </w:r>
      <w:r w:rsidRPr="008C6C1C">
        <w:tab/>
        <w:t>Network Slice Access Control Function</w:t>
      </w:r>
    </w:p>
    <w:p w14:paraId="7D625F20" w14:textId="77777777" w:rsidR="00E84CE2" w:rsidRPr="008C6C1C" w:rsidRDefault="00E84CE2" w:rsidP="00E84CE2">
      <w:pPr>
        <w:pStyle w:val="EW"/>
      </w:pPr>
      <w:r w:rsidRPr="008C6C1C">
        <w:t xml:space="preserve">NSCE </w:t>
      </w:r>
      <w:r w:rsidRPr="008C6C1C">
        <w:tab/>
        <w:t>Network Slice Capability Enablement</w:t>
      </w:r>
    </w:p>
    <w:p w14:paraId="683EB97F" w14:textId="77777777" w:rsidR="00E84CE2" w:rsidRPr="008C6C1C" w:rsidRDefault="00E84CE2" w:rsidP="00E84CE2">
      <w:pPr>
        <w:pStyle w:val="EW"/>
      </w:pPr>
      <w:r w:rsidRPr="008C6C1C">
        <w:t>NWDAF</w:t>
      </w:r>
      <w:r w:rsidRPr="008C6C1C">
        <w:tab/>
        <w:t>Network Data Analytics Function</w:t>
      </w:r>
    </w:p>
    <w:p w14:paraId="584EAB3A" w14:textId="77777777" w:rsidR="00E84CE2" w:rsidRPr="008C6C1C" w:rsidRDefault="00E84CE2" w:rsidP="00E84CE2">
      <w:pPr>
        <w:pStyle w:val="EW"/>
      </w:pPr>
      <w:r w:rsidRPr="008C6C1C">
        <w:t>OAM</w:t>
      </w:r>
      <w:r w:rsidRPr="008C6C1C">
        <w:tab/>
        <w:t>Operation, Administration and Maintenance</w:t>
      </w:r>
    </w:p>
    <w:p w14:paraId="06862E9B" w14:textId="77777777" w:rsidR="00E84CE2" w:rsidRPr="008C6C1C" w:rsidRDefault="00E84CE2" w:rsidP="00E84CE2">
      <w:pPr>
        <w:pStyle w:val="EW"/>
      </w:pPr>
      <w:r w:rsidRPr="008C6C1C">
        <w:t>OPAG</w:t>
      </w:r>
      <w:r w:rsidRPr="008C6C1C">
        <w:tab/>
        <w:t>Operator Platform API Group</w:t>
      </w:r>
    </w:p>
    <w:p w14:paraId="24ACE9A0" w14:textId="77777777" w:rsidR="00E84CE2" w:rsidRPr="008C6C1C" w:rsidRDefault="00E84CE2" w:rsidP="00E84CE2">
      <w:pPr>
        <w:pStyle w:val="EW"/>
      </w:pPr>
      <w:r w:rsidRPr="008C6C1C">
        <w:t>OPG</w:t>
      </w:r>
      <w:r w:rsidRPr="008C6C1C">
        <w:tab/>
        <w:t>Operator Platform Group</w:t>
      </w:r>
    </w:p>
    <w:p w14:paraId="429AB73A" w14:textId="49E3BBDD" w:rsidR="001C0DAA" w:rsidRPr="008C6C1C" w:rsidRDefault="001C0DAA" w:rsidP="001C0DAA">
      <w:pPr>
        <w:pStyle w:val="EW"/>
      </w:pPr>
      <w:r w:rsidRPr="008C6C1C">
        <w:t>SEAL</w:t>
      </w:r>
      <w:r w:rsidRPr="008C6C1C">
        <w:tab/>
        <w:t>Service Enabler Abstraction Layer</w:t>
      </w:r>
    </w:p>
    <w:p w14:paraId="41CF7019" w14:textId="77777777" w:rsidR="00E84CE2" w:rsidRPr="008C6C1C" w:rsidRDefault="00E84CE2" w:rsidP="00E84CE2">
      <w:pPr>
        <w:pStyle w:val="EW"/>
      </w:pPr>
      <w:r w:rsidRPr="008C6C1C">
        <w:t>UAS</w:t>
      </w:r>
      <w:r w:rsidRPr="008C6C1C">
        <w:tab/>
        <w:t>Uncrewed Aerial Systems</w:t>
      </w:r>
    </w:p>
    <w:p w14:paraId="0AA66676" w14:textId="57EEE855" w:rsidR="00E84CE2" w:rsidRPr="008C6C1C" w:rsidRDefault="00E84CE2" w:rsidP="00E84CE2">
      <w:pPr>
        <w:pStyle w:val="EW"/>
      </w:pPr>
      <w:r w:rsidRPr="008C6C1C">
        <w:t>V2X</w:t>
      </w:r>
      <w:r w:rsidRPr="008C6C1C">
        <w:tab/>
        <w:t>Vehicle-to-Everything</w:t>
      </w:r>
    </w:p>
    <w:p w14:paraId="44741472" w14:textId="57D9A805" w:rsidR="001C0DAA" w:rsidRPr="008C6C1C" w:rsidRDefault="001C0DAA" w:rsidP="001C0DAA">
      <w:pPr>
        <w:pStyle w:val="EW"/>
      </w:pPr>
      <w:r w:rsidRPr="008C6C1C">
        <w:t>VAE</w:t>
      </w:r>
      <w:r w:rsidRPr="008C6C1C">
        <w:tab/>
        <w:t>Vertical App Enabler</w:t>
      </w:r>
    </w:p>
    <w:p w14:paraId="7BEA03D0" w14:textId="77777777" w:rsidR="001C0DAA" w:rsidRPr="008C6C1C" w:rsidRDefault="001C0DAA" w:rsidP="001C0DAA">
      <w:pPr>
        <w:pStyle w:val="EW"/>
      </w:pPr>
      <w:r w:rsidRPr="008C6C1C">
        <w:t>WAS</w:t>
      </w:r>
      <w:r w:rsidRPr="008C6C1C">
        <w:tab/>
        <w:t>Whole Agreement Services</w:t>
      </w:r>
    </w:p>
    <w:p w14:paraId="126AC49A" w14:textId="77B14E41" w:rsidR="001C0DAA" w:rsidRPr="008C6C1C" w:rsidRDefault="00CA6C7C" w:rsidP="0028709B">
      <w:pPr>
        <w:pStyle w:val="EX"/>
      </w:pPr>
      <w:r w:rsidRPr="008C6C1C">
        <w:t>WG</w:t>
      </w:r>
      <w:r w:rsidRPr="008C6C1C">
        <w:tab/>
        <w:t>Working Group</w:t>
      </w:r>
    </w:p>
    <w:p w14:paraId="32A7DE8C" w14:textId="575A616E" w:rsidR="00A50270" w:rsidRPr="008C6C1C" w:rsidRDefault="00A50270" w:rsidP="0028709B">
      <w:pPr>
        <w:pStyle w:val="Heading1"/>
        <w:rPr>
          <w:lang w:eastAsia="zh-CN"/>
        </w:rPr>
      </w:pPr>
      <w:bookmarkStart w:id="37" w:name="_Toc176938687"/>
      <w:bookmarkStart w:id="38" w:name="_Toc176946682"/>
      <w:r w:rsidRPr="008C6C1C">
        <w:rPr>
          <w:lang w:eastAsia="zh-CN"/>
        </w:rPr>
        <w:t>4</w:t>
      </w:r>
      <w:r w:rsidR="0028709B" w:rsidRPr="008C6C1C">
        <w:rPr>
          <w:lang w:eastAsia="zh-CN"/>
        </w:rPr>
        <w:tab/>
      </w:r>
      <w:r w:rsidRPr="008C6C1C">
        <w:rPr>
          <w:lang w:eastAsia="zh-CN"/>
        </w:rPr>
        <w:t>Concepts and Background</w:t>
      </w:r>
      <w:bookmarkEnd w:id="37"/>
      <w:bookmarkEnd w:id="38"/>
    </w:p>
    <w:p w14:paraId="76D7867E" w14:textId="17E869BD" w:rsidR="00FE7EC2" w:rsidRPr="008C6C1C" w:rsidRDefault="00FE7EC2" w:rsidP="0028709B">
      <w:pPr>
        <w:pStyle w:val="Heading2"/>
      </w:pPr>
      <w:bookmarkStart w:id="39" w:name="_Toc176938688"/>
      <w:bookmarkStart w:id="40" w:name="_Toc176946683"/>
      <w:r w:rsidRPr="008C6C1C">
        <w:t>4.1</w:t>
      </w:r>
      <w:r w:rsidRPr="008C6C1C">
        <w:tab/>
        <w:t>Exposure of management services</w:t>
      </w:r>
      <w:bookmarkEnd w:id="39"/>
      <w:bookmarkEnd w:id="40"/>
    </w:p>
    <w:p w14:paraId="454F84D0" w14:textId="5FFBECDD" w:rsidR="00FE7EC2" w:rsidRPr="008C6C1C" w:rsidRDefault="00FE7EC2" w:rsidP="0028709B">
      <w:pPr>
        <w:pStyle w:val="Heading3"/>
      </w:pPr>
      <w:bookmarkStart w:id="41" w:name="_Toc176938689"/>
      <w:bookmarkStart w:id="42" w:name="_Toc176946684"/>
      <w:r w:rsidRPr="008C6C1C">
        <w:t>4.1.1</w:t>
      </w:r>
      <w:r w:rsidRPr="008C6C1C">
        <w:tab/>
        <w:t>Overview</w:t>
      </w:r>
      <w:bookmarkEnd w:id="41"/>
      <w:bookmarkEnd w:id="42"/>
    </w:p>
    <w:p w14:paraId="16A6EEEA" w14:textId="2C738E70" w:rsidR="00FE7EC2" w:rsidRPr="008C6C1C" w:rsidRDefault="00FE7EC2" w:rsidP="0028709B">
      <w:pPr>
        <w:keepNext/>
        <w:keepLines/>
      </w:pPr>
      <w:r w:rsidRPr="008C6C1C">
        <w:t xml:space="preserve">The present document studies a generic approach to expose management services to external MnS consumers. A management service (MnS) is identified by different component types, </w:t>
      </w:r>
      <w:r w:rsidR="00726D9D" w:rsidRPr="008C6C1C">
        <w:t>i.e.</w:t>
      </w:r>
      <w:r w:rsidRPr="008C6C1C">
        <w:t xml:space="preserve"> MnS component type A (management operations or notifications), MnS component type B (managed objects), and MnS component type C (performance and fault information) (as defined in clause 4.2 of </w:t>
      </w:r>
      <w:r w:rsidR="0028709B" w:rsidRPr="008C6C1C">
        <w:t xml:space="preserve">3GPP </w:t>
      </w:r>
      <w:r w:rsidRPr="008C6C1C">
        <w:t>TS 28.533</w:t>
      </w:r>
      <w:r w:rsidR="00250B9E" w:rsidRPr="008C6C1C">
        <w:t xml:space="preserve"> </w:t>
      </w:r>
      <w:r w:rsidRPr="008C6C1C">
        <w:t xml:space="preserve">[2]). Accordingly, in order for the external MnS consumer to consume management services, the </w:t>
      </w:r>
      <w:r w:rsidR="004F0B5C" w:rsidRPr="008C6C1C">
        <w:t xml:space="preserve">access rights have </w:t>
      </w:r>
      <w:r w:rsidRPr="008C6C1C">
        <w:t xml:space="preserve">to </w:t>
      </w:r>
      <w:r w:rsidR="004F0B5C" w:rsidRPr="008C6C1C">
        <w:t xml:space="preserve">be configured for </w:t>
      </w:r>
      <w:r w:rsidRPr="008C6C1C">
        <w:t xml:space="preserve">the external MnS consumer. These </w:t>
      </w:r>
      <w:r w:rsidR="004F0B5C" w:rsidRPr="008C6C1C">
        <w:t xml:space="preserve">access rights </w:t>
      </w:r>
      <w:r w:rsidRPr="008C6C1C">
        <w:t xml:space="preserve">determine </w:t>
      </w:r>
      <w:r w:rsidR="004F0B5C" w:rsidRPr="008C6C1C">
        <w:t xml:space="preserve">which </w:t>
      </w:r>
      <w:r w:rsidRPr="008C6C1C">
        <w:t xml:space="preserve">MnS </w:t>
      </w:r>
      <w:r w:rsidR="004F0B5C" w:rsidRPr="008C6C1C">
        <w:t xml:space="preserve">resources </w:t>
      </w:r>
      <w:r w:rsidRPr="008C6C1C">
        <w:t>(</w:t>
      </w:r>
      <w:r w:rsidR="004F0B5C" w:rsidRPr="008C6C1C">
        <w:t>i.e</w:t>
      </w:r>
      <w:r w:rsidR="00D728E2" w:rsidRPr="008C6C1C">
        <w:t>.</w:t>
      </w:r>
      <w:r w:rsidR="004F0B5C" w:rsidRPr="008C6C1C">
        <w:t xml:space="preserve"> </w:t>
      </w:r>
      <w:r w:rsidRPr="008C6C1C">
        <w:t xml:space="preserve">component type B </w:t>
      </w:r>
      <w:r w:rsidR="004F0B5C" w:rsidRPr="008C6C1C">
        <w:t xml:space="preserve">and component type </w:t>
      </w:r>
      <w:r w:rsidRPr="008C6C1C">
        <w:t xml:space="preserve">C) can </w:t>
      </w:r>
      <w:r w:rsidR="004F0B5C" w:rsidRPr="008C6C1C">
        <w:t xml:space="preserve">be </w:t>
      </w:r>
      <w:r w:rsidRPr="008C6C1C">
        <w:t>access</w:t>
      </w:r>
      <w:r w:rsidR="004F0B5C" w:rsidRPr="008C6C1C">
        <w:t>ed</w:t>
      </w:r>
      <w:r w:rsidRPr="008C6C1C">
        <w:t xml:space="preserve">. </w:t>
      </w:r>
      <w:r w:rsidR="004059F8" w:rsidRPr="008C6C1C">
        <w:t>In addition</w:t>
      </w:r>
      <w:r w:rsidRPr="008C6C1C">
        <w:t xml:space="preserve">, </w:t>
      </w:r>
      <w:r w:rsidR="004059F8" w:rsidRPr="008C6C1C">
        <w:t xml:space="preserve">the access rights also determine </w:t>
      </w:r>
      <w:r w:rsidRPr="008C6C1C">
        <w:t xml:space="preserve">what operations </w:t>
      </w:r>
      <w:r w:rsidR="004059F8" w:rsidRPr="008C6C1C">
        <w:t>(i.e. MnS component A) can or cannot be performed on the MnS resources</w:t>
      </w:r>
      <w:r w:rsidRPr="008C6C1C">
        <w:t xml:space="preserve">. For example, considering Figure 4.1.1-1, the MnS A producer produces MnS A that is directly consumed by the internal MnS consumer and the external MnS consumers 1 and 2 respectively. Depending on the </w:t>
      </w:r>
      <w:r w:rsidR="000C3E2B" w:rsidRPr="008C6C1C">
        <w:t xml:space="preserve">different access rights </w:t>
      </w:r>
      <w:r w:rsidRPr="008C6C1C">
        <w:t>assigned to the external MnS consumers 1 and 2, it</w:t>
      </w:r>
      <w:r w:rsidR="00726D9D" w:rsidRPr="008C6C1C">
        <w:t>'</w:t>
      </w:r>
      <w:r w:rsidRPr="008C6C1C">
        <w:t>s possible that:</w:t>
      </w:r>
    </w:p>
    <w:p w14:paraId="1D284833" w14:textId="27724301" w:rsidR="00FE7EC2" w:rsidRPr="008C6C1C" w:rsidRDefault="00FE7EC2" w:rsidP="00726D9D">
      <w:pPr>
        <w:pStyle w:val="B1"/>
      </w:pPr>
      <w:r w:rsidRPr="008C6C1C">
        <w:t>-</w:t>
      </w:r>
      <w:r w:rsidR="00726D9D" w:rsidRPr="008C6C1C">
        <w:tab/>
      </w:r>
      <w:r w:rsidR="000C3E2B" w:rsidRPr="008C6C1C">
        <w:t xml:space="preserve">The internal MnS Consumer and external MnS Consumer 1 and 2 </w:t>
      </w:r>
      <w:r w:rsidRPr="008C6C1C">
        <w:t>can access the same or different managed objects under the management scope of MnS A producer.</w:t>
      </w:r>
    </w:p>
    <w:p w14:paraId="2D66810E" w14:textId="5ED4E060" w:rsidR="00FE7EC2" w:rsidRPr="008C6C1C" w:rsidRDefault="00FE7EC2" w:rsidP="00726D9D">
      <w:pPr>
        <w:pStyle w:val="B1"/>
      </w:pPr>
      <w:r w:rsidRPr="008C6C1C">
        <w:t>-</w:t>
      </w:r>
      <w:r w:rsidR="00726D9D" w:rsidRPr="008C6C1C">
        <w:tab/>
      </w:r>
      <w:r w:rsidRPr="008C6C1C">
        <w:t>The operations (</w:t>
      </w:r>
      <w:r w:rsidR="00726D9D" w:rsidRPr="008C6C1C">
        <w:t>i.e.</w:t>
      </w:r>
      <w:r w:rsidRPr="008C6C1C">
        <w:t xml:space="preserve"> CRUD) or notifications that </w:t>
      </w:r>
      <w:r w:rsidR="000C3E2B" w:rsidRPr="008C6C1C">
        <w:t xml:space="preserve">internal MnS Consumer and external MnS Consumer 1 and 2 </w:t>
      </w:r>
      <w:r w:rsidRPr="008C6C1C">
        <w:t>can perform on the accessed managed objects are the same or different.</w:t>
      </w:r>
    </w:p>
    <w:p w14:paraId="082DE676" w14:textId="3F00C9EC" w:rsidR="00FE7EC2" w:rsidRPr="008C6C1C" w:rsidRDefault="00FE7EC2" w:rsidP="00726D9D">
      <w:pPr>
        <w:pStyle w:val="B1"/>
      </w:pPr>
      <w:r w:rsidRPr="008C6C1C">
        <w:t>-</w:t>
      </w:r>
      <w:r w:rsidR="00726D9D" w:rsidRPr="008C6C1C">
        <w:tab/>
      </w:r>
      <w:r w:rsidR="000C3E2B" w:rsidRPr="008C6C1C">
        <w:t xml:space="preserve">The internal MnS Consumer and external MnS Consumer 1 and 2 </w:t>
      </w:r>
      <w:r w:rsidRPr="008C6C1C">
        <w:t>can or cannot access the same or different performance and fault information associated with the accessible managed objects of MnS A.</w:t>
      </w:r>
    </w:p>
    <w:p w14:paraId="63EEFDAE" w14:textId="56355529" w:rsidR="00FE7EC2" w:rsidRPr="008C6C1C" w:rsidRDefault="00726D9D" w:rsidP="00726D9D">
      <w:pPr>
        <w:pStyle w:val="TH"/>
      </w:pPr>
      <w:r w:rsidRPr="008C6C1C">
        <w:object w:dxaOrig="7189" w:dyaOrig="2796" w14:anchorId="044724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pt;height:114pt" o:ole="">
            <v:imagedata r:id="rId13" o:title="" croptop=".125" cropbottom="10064f" cropleft="3099f" cropright="4649f"/>
          </v:shape>
          <o:OLEObject Type="Embed" ProgID="Visio.Drawing.11" ShapeID="_x0000_i1025" DrawAspect="Content" ObjectID="_1788349572" r:id="rId14"/>
        </w:object>
      </w:r>
    </w:p>
    <w:p w14:paraId="6A7DDA81" w14:textId="6E8EC32F" w:rsidR="00FE7EC2" w:rsidRPr="008C6C1C" w:rsidRDefault="00FE7EC2" w:rsidP="00726D9D">
      <w:pPr>
        <w:pStyle w:val="TF"/>
        <w:rPr>
          <w:lang w:eastAsia="zh-CN"/>
        </w:rPr>
      </w:pPr>
      <w:r w:rsidRPr="008C6C1C">
        <w:rPr>
          <w:lang w:eastAsia="zh-CN"/>
        </w:rPr>
        <w:t>Figure 4.1.1-1: Example of Exposing Management Services concept</w:t>
      </w:r>
    </w:p>
    <w:p w14:paraId="79347168" w14:textId="222E2C8F" w:rsidR="00FE7EC2" w:rsidRPr="008C6C1C" w:rsidRDefault="00FE7EC2" w:rsidP="00FE7EC2">
      <w:r w:rsidRPr="008C6C1C">
        <w:t>To provide a MnS to be consumed, it first needs to be published to the MnS discovery producer entity</w:t>
      </w:r>
      <w:r w:rsidR="000C3E2B" w:rsidRPr="008C6C1C">
        <w:t>.</w:t>
      </w:r>
      <w:r w:rsidRPr="008C6C1C">
        <w:t xml:space="preserve"> </w:t>
      </w:r>
      <w:r w:rsidR="000C3E2B" w:rsidRPr="008C6C1C">
        <w:t>After it</w:t>
      </w:r>
      <w:r w:rsidR="00726D9D" w:rsidRPr="008C6C1C">
        <w:t xml:space="preserve"> i</w:t>
      </w:r>
      <w:r w:rsidR="000C3E2B" w:rsidRPr="008C6C1C">
        <w:t xml:space="preserve">s published, </w:t>
      </w:r>
      <w:r w:rsidRPr="008C6C1C">
        <w:t>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6BEFAE38" w14:textId="519B1175" w:rsidR="00FE7EC2" w:rsidRPr="008C6C1C" w:rsidRDefault="00FE7EC2" w:rsidP="00FE7EC2">
      <w:pPr>
        <w:pStyle w:val="Heading3"/>
      </w:pPr>
      <w:bookmarkStart w:id="43" w:name="_Toc176938690"/>
      <w:bookmarkStart w:id="44" w:name="_Toc176946685"/>
      <w:r w:rsidRPr="008C6C1C">
        <w:t>4.1.2</w:t>
      </w:r>
      <w:r w:rsidRPr="008C6C1C">
        <w:tab/>
        <w:t>Background</w:t>
      </w:r>
      <w:r w:rsidR="000C3E2B" w:rsidRPr="008C6C1C">
        <w:t xml:space="preserve"> of existing SA5 solutions related to exposure</w:t>
      </w:r>
      <w:bookmarkEnd w:id="43"/>
      <w:bookmarkEnd w:id="44"/>
    </w:p>
    <w:p w14:paraId="3F90DE5E" w14:textId="4F6B0220" w:rsidR="000C3E2B" w:rsidRPr="008C6C1C" w:rsidRDefault="000C3E2B" w:rsidP="000C3E2B">
      <w:r w:rsidRPr="008C6C1C">
        <w:t>In the study, we will focus on how the external MnS consumer can leverage external exposure frameworks (</w:t>
      </w:r>
      <w:r w:rsidR="00726D9D" w:rsidRPr="008C6C1C">
        <w:t>e.g. </w:t>
      </w:r>
      <w:r w:rsidRPr="008C6C1C">
        <w:t>the CAPIF framework [5]) to access and consume management services with regards to all the stages involved: publishing of new MnS, discovery of MnS and access control for MnS.</w:t>
      </w:r>
    </w:p>
    <w:p w14:paraId="5B03C19D" w14:textId="12BAF25E" w:rsidR="000C3E2B" w:rsidRPr="008C6C1C" w:rsidRDefault="00FE7EC2" w:rsidP="00FE7EC2">
      <w:r w:rsidRPr="008C6C1C">
        <w:t>A MnS can be available (</w:t>
      </w:r>
      <w:r w:rsidR="00726D9D" w:rsidRPr="008C6C1C">
        <w:t>i.e.</w:t>
      </w:r>
      <w:r w:rsidRPr="008C6C1C">
        <w:t xml:space="preserve"> instantiated, and ready to be exposed) and hence discoverable by internal and external MnS consumers</w:t>
      </w:r>
      <w:r w:rsidR="000C3E2B" w:rsidRPr="008C6C1C">
        <w:t xml:space="preserve"> </w:t>
      </w:r>
      <w:r w:rsidR="000C3E2B" w:rsidRPr="008C6C1C">
        <w:rPr>
          <w:lang w:eastAsia="zh-CN"/>
        </w:rPr>
        <w:t>using 3GPP standard as defined in following specifications:</w:t>
      </w:r>
    </w:p>
    <w:p w14:paraId="35279B50" w14:textId="77777777" w:rsidR="00726D9D" w:rsidRPr="008C6C1C" w:rsidRDefault="000C3E2B" w:rsidP="00726D9D">
      <w:pPr>
        <w:pStyle w:val="B1"/>
      </w:pPr>
      <w:r w:rsidRPr="008C6C1C">
        <w:t>-</w:t>
      </w:r>
      <w:r w:rsidR="00726D9D" w:rsidRPr="008C6C1C">
        <w:tab/>
      </w:r>
      <w:r w:rsidR="00FE7EC2" w:rsidRPr="008C6C1C">
        <w:t xml:space="preserve">An available MnS is described by the </w:t>
      </w:r>
      <w:r w:rsidR="00FE7EC2" w:rsidRPr="008C6C1C">
        <w:rPr>
          <w:rFonts w:ascii="Courier New" w:hAnsi="Courier New" w:cs="Courier New"/>
        </w:rPr>
        <w:t>MnsInfo</w:t>
      </w:r>
      <w:r w:rsidR="00FE7EC2" w:rsidRPr="008C6C1C">
        <w:t xml:space="preserve"> IOC (see clause 4.3.42 of </w:t>
      </w:r>
      <w:r w:rsidR="0028709B" w:rsidRPr="008C6C1C">
        <w:t xml:space="preserve">3GPP </w:t>
      </w:r>
      <w:r w:rsidR="00FE7EC2" w:rsidRPr="008C6C1C">
        <w:t>TS 28.622 [3]).</w:t>
      </w:r>
    </w:p>
    <w:p w14:paraId="4990EA61" w14:textId="4BBE29C8" w:rsidR="000C3E2B" w:rsidRPr="008C6C1C" w:rsidRDefault="000C3E2B" w:rsidP="00726D9D">
      <w:pPr>
        <w:pStyle w:val="B1"/>
      </w:pPr>
      <w:r w:rsidRPr="008C6C1C">
        <w:t>-</w:t>
      </w:r>
      <w:r w:rsidR="00726D9D" w:rsidRPr="008C6C1C">
        <w:tab/>
      </w:r>
      <w:r w:rsidR="00FE7EC2" w:rsidRPr="008C6C1C">
        <w:t xml:space="preserve">The available MnSs in the 3GPP management system can be found in the </w:t>
      </w:r>
      <w:r w:rsidR="00FE7EC2" w:rsidRPr="008C6C1C">
        <w:rPr>
          <w:rFonts w:ascii="Courier New" w:hAnsi="Courier New" w:cs="Courier New"/>
        </w:rPr>
        <w:t>MnSRegistry</w:t>
      </w:r>
      <w:r w:rsidR="00FE7EC2" w:rsidRPr="008C6C1C">
        <w:t xml:space="preserve"> IOC (see clause</w:t>
      </w:r>
      <w:r w:rsidR="00726D9D" w:rsidRPr="008C6C1C">
        <w:t> </w:t>
      </w:r>
      <w:r w:rsidR="00FE7EC2" w:rsidRPr="008C6C1C">
        <w:t xml:space="preserve">4.3.41 of </w:t>
      </w:r>
      <w:r w:rsidR="0028709B" w:rsidRPr="008C6C1C">
        <w:t xml:space="preserve">3GPP </w:t>
      </w:r>
      <w:r w:rsidR="00FE7EC2" w:rsidRPr="008C6C1C">
        <w:t>TS 28.622 [3])</w:t>
      </w:r>
      <w:r w:rsidRPr="008C6C1C">
        <w:t>.</w:t>
      </w:r>
    </w:p>
    <w:p w14:paraId="1DFACFC6" w14:textId="67AC1068" w:rsidR="000C3E2B" w:rsidRPr="008C6C1C" w:rsidRDefault="000C3E2B" w:rsidP="00726D9D">
      <w:pPr>
        <w:pStyle w:val="B1"/>
      </w:pPr>
      <w:r w:rsidRPr="008C6C1C">
        <w:t>-</w:t>
      </w:r>
      <w:r w:rsidR="00726D9D" w:rsidRPr="008C6C1C">
        <w:tab/>
      </w:r>
      <w:r w:rsidRPr="008C6C1C">
        <w:t>T</w:t>
      </w:r>
      <w:r w:rsidR="00FE7EC2" w:rsidRPr="008C6C1C">
        <w:t xml:space="preserve">he use case procedures for discovery are described </w:t>
      </w:r>
      <w:r w:rsidRPr="008C6C1C">
        <w:t xml:space="preserve">in </w:t>
      </w:r>
      <w:r w:rsidR="00FE7EC2" w:rsidRPr="008C6C1C">
        <w:t xml:space="preserve">clause 5 </w:t>
      </w:r>
      <w:r w:rsidRPr="008C6C1C">
        <w:t xml:space="preserve">of </w:t>
      </w:r>
      <w:r w:rsidR="0028709B" w:rsidRPr="008C6C1C">
        <w:t xml:space="preserve">3GPP </w:t>
      </w:r>
      <w:r w:rsidR="00FE7EC2" w:rsidRPr="008C6C1C">
        <w:t>TS 28.537 [4].</w:t>
      </w:r>
    </w:p>
    <w:p w14:paraId="23B80A09" w14:textId="22F6F024" w:rsidR="000C3E2B" w:rsidRPr="008C6C1C" w:rsidRDefault="000C3E2B" w:rsidP="000C3E2B">
      <w:pPr>
        <w:rPr>
          <w:lang w:eastAsia="zh-CN"/>
        </w:rPr>
      </w:pPr>
      <w:r w:rsidRPr="008C6C1C">
        <w:rPr>
          <w:lang w:eastAsia="zh-CN"/>
        </w:rPr>
        <w:t xml:space="preserve">The access control framework is defined in </w:t>
      </w:r>
      <w:r w:rsidR="0028709B" w:rsidRPr="008C6C1C">
        <w:t xml:space="preserve">3GPP </w:t>
      </w:r>
      <w:r w:rsidRPr="008C6C1C">
        <w:rPr>
          <w:lang w:eastAsia="zh-CN"/>
        </w:rPr>
        <w:t>TS 28.319 [29]:</w:t>
      </w:r>
    </w:p>
    <w:p w14:paraId="20BD8A71" w14:textId="6D5AEB38" w:rsidR="000C3E2B" w:rsidRPr="008C6C1C" w:rsidRDefault="000C3E2B" w:rsidP="00726D9D">
      <w:pPr>
        <w:pStyle w:val="B1"/>
      </w:pPr>
      <w:r w:rsidRPr="008C6C1C">
        <w:rPr>
          <w:lang w:eastAsia="zh-CN"/>
        </w:rPr>
        <w:t>-</w:t>
      </w:r>
      <w:r w:rsidR="00726D9D" w:rsidRPr="008C6C1C">
        <w:rPr>
          <w:lang w:eastAsia="zh-CN"/>
        </w:rPr>
        <w:tab/>
      </w:r>
      <w:r w:rsidRPr="008C6C1C">
        <w:rPr>
          <w:lang w:eastAsia="zh-CN"/>
        </w:rPr>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0028709B" w:rsidRPr="008C6C1C">
        <w:t xml:space="preserve">3GPP </w:t>
      </w:r>
      <w:r w:rsidRPr="008C6C1C">
        <w:rPr>
          <w:lang w:eastAsia="zh-CN"/>
        </w:rPr>
        <w:t>TS 28.319 [29].</w:t>
      </w:r>
    </w:p>
    <w:p w14:paraId="61804A5A" w14:textId="7DF12E6E" w:rsidR="008C0C11" w:rsidRPr="008C6C1C" w:rsidRDefault="008C0C11" w:rsidP="008C0C11">
      <w:pPr>
        <w:pStyle w:val="Heading3"/>
      </w:pPr>
      <w:bookmarkStart w:id="45" w:name="_Toc176938691"/>
      <w:bookmarkStart w:id="46" w:name="_Toc176946686"/>
      <w:r w:rsidRPr="008C6C1C">
        <w:t>4.1.3</w:t>
      </w:r>
      <w:r w:rsidRPr="008C6C1C">
        <w:tab/>
        <w:t>Background on existing telco exposure initiatives</w:t>
      </w:r>
      <w:bookmarkEnd w:id="45"/>
      <w:bookmarkEnd w:id="46"/>
    </w:p>
    <w:p w14:paraId="11B13671" w14:textId="77777777" w:rsidR="008C0C11" w:rsidRPr="008C6C1C" w:rsidRDefault="008C0C11" w:rsidP="008C0C11">
      <w:pPr>
        <w:pStyle w:val="Heading4"/>
      </w:pPr>
      <w:bookmarkStart w:id="47" w:name="_Toc176938692"/>
      <w:bookmarkStart w:id="48" w:name="_Toc176946687"/>
      <w:r w:rsidRPr="008C6C1C">
        <w:t>4.1.3.1</w:t>
      </w:r>
      <w:r w:rsidRPr="008C6C1C">
        <w:tab/>
        <w:t>3GPP exposure framework</w:t>
      </w:r>
      <w:bookmarkEnd w:id="47"/>
      <w:bookmarkEnd w:id="48"/>
    </w:p>
    <w:p w14:paraId="56823510" w14:textId="79D617E8" w:rsidR="008C0C11" w:rsidRPr="008C6C1C" w:rsidRDefault="008C0C11" w:rsidP="00726D9D">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w:t>
      </w:r>
      <w:r w:rsidR="00726D9D" w:rsidRPr="008C6C1C">
        <w:t>i.e.</w:t>
      </w:r>
      <w:r w:rsidRPr="008C6C1C">
        <w:t xml:space="preserve"> non-telco use cases, with requirements beyond secure and reliable connectivity), allowing industry verticals to make use of the key features and performance that 5G has to offer in a simple and straightforward manner.</w:t>
      </w:r>
    </w:p>
    <w:p w14:paraId="4B609899" w14:textId="1BD7B688" w:rsidR="008C0C11" w:rsidRPr="008C6C1C" w:rsidRDefault="008C0C11" w:rsidP="00726D9D">
      <w:r w:rsidRPr="008C6C1C">
        <w:t xml:space="preserve">The development of solutions for exposure in 3GPP is led by SA6 WG. Figure </w:t>
      </w:r>
      <w:r w:rsidR="00FE7EC2" w:rsidRPr="008C6C1C">
        <w:t>4.1.3.1-1</w:t>
      </w:r>
      <w:r w:rsidRPr="008C6C1C">
        <w:t xml:space="preserve">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w:t>
      </w:r>
      <w:r w:rsidR="00726D9D" w:rsidRPr="008C6C1C">
        <w:t>-</w:t>
      </w:r>
      <w:r w:rsidRPr="008C6C1C">
        <w:t xml:space="preserve"> service APIs") that build on 3GPP system APIs ("Southbound Interface </w:t>
      </w:r>
      <w:r w:rsidR="00726D9D" w:rsidRPr="008C6C1C">
        <w:t>-</w:t>
      </w:r>
      <w:r w:rsidRPr="008C6C1C">
        <w:t xml:space="preserve"> network APIs"). All these APIs are documented in 3GPP Technical Specifications and made available under the 3GPP GitLab repository.</w:t>
      </w:r>
    </w:p>
    <w:p w14:paraId="2EE09675" w14:textId="60703EB1" w:rsidR="008C0C11" w:rsidRPr="008C6C1C" w:rsidRDefault="00726D9D" w:rsidP="00726D9D">
      <w:pPr>
        <w:pStyle w:val="TH"/>
      </w:pPr>
      <w:r w:rsidRPr="008C6C1C">
        <w:object w:dxaOrig="8796" w:dyaOrig="4932" w14:anchorId="170C6C9D">
          <v:shape id="_x0000_i1026" type="#_x0000_t75" style="width:426pt;height:223pt" o:ole="">
            <v:imagedata r:id="rId15" o:title="" croptop="5184f" cropbottom="5185f" cropleft="3649f" cropright="2607f"/>
          </v:shape>
          <o:OLEObject Type="Embed" ProgID="Visio.Drawing.11" ShapeID="_x0000_i1026" DrawAspect="Content" ObjectID="_1788349573" r:id="rId16"/>
        </w:object>
      </w:r>
    </w:p>
    <w:p w14:paraId="78F8D94C" w14:textId="39354960" w:rsidR="008C0C11" w:rsidRPr="008C6C1C" w:rsidRDefault="008C0C11" w:rsidP="00726D9D">
      <w:pPr>
        <w:pStyle w:val="TF"/>
      </w:pPr>
      <w:r w:rsidRPr="008C6C1C">
        <w:t>Figure 4.1.3.1-1: 3GPP exposure framework</w:t>
      </w:r>
      <w:r w:rsidR="00726D9D" w:rsidRPr="008C6C1C">
        <w:br/>
      </w:r>
      <w:r w:rsidR="00BD2EFF" w:rsidRPr="008C6C1C">
        <w:t>(</w:t>
      </w:r>
      <w:r w:rsidR="00726D9D" w:rsidRPr="008C6C1C">
        <w:t xml:space="preserve">Source: </w:t>
      </w:r>
      <w:r w:rsidR="0028709B" w:rsidRPr="008C6C1C">
        <w:t xml:space="preserve">SP-231669 </w:t>
      </w:r>
      <w:r w:rsidRPr="008C6C1C">
        <w:t>[6]</w:t>
      </w:r>
      <w:r w:rsidR="00BD2EFF" w:rsidRPr="008C6C1C">
        <w:t>)</w:t>
      </w:r>
    </w:p>
    <w:p w14:paraId="2AAAC83F" w14:textId="124F8663" w:rsidR="008C0C11" w:rsidRPr="008C6C1C" w:rsidRDefault="008C0C11" w:rsidP="00726D9D">
      <w:r w:rsidRPr="008C6C1C">
        <w:t>SA6 WG realized soon that managing all these APIs, especially in an environment where 3rd parties are developing applications, will also require a management layer that enforces the strong security policies defined by SA3 WG (</w:t>
      </w:r>
      <w:r w:rsidR="00726D9D" w:rsidRPr="008C6C1C">
        <w:t>e.g. </w:t>
      </w:r>
      <w:r w:rsidRPr="008C6C1C">
        <w:t>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74D0EA55" w14:textId="07F9E858" w:rsidR="008C0C11" w:rsidRPr="008C6C1C" w:rsidRDefault="0049223C" w:rsidP="00726D9D">
      <w:r w:rsidRPr="008C6C1C">
        <w:t>Table 4.1.3.1-1</w:t>
      </w:r>
      <w:r w:rsidR="008C0C11" w:rsidRPr="008C6C1C">
        <w:t xml:space="preserve"> provides a more detailed description of all the components mentioned above.</w:t>
      </w:r>
    </w:p>
    <w:p w14:paraId="0DBAA9BB" w14:textId="0AA4C4DB" w:rsidR="008C0C11" w:rsidRPr="008C6C1C" w:rsidRDefault="008C0C11" w:rsidP="008C0C11">
      <w:pPr>
        <w:pStyle w:val="TH"/>
      </w:pPr>
      <w:r w:rsidRPr="008C6C1C">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8C0C11" w:rsidRPr="008C6C1C" w14:paraId="2B01E901" w14:textId="77777777" w:rsidTr="00726D9D">
        <w:trPr>
          <w:jc w:val="center"/>
        </w:trPr>
        <w:tc>
          <w:tcPr>
            <w:tcW w:w="2250" w:type="dxa"/>
            <w:shd w:val="clear" w:color="auto" w:fill="D0CECE"/>
            <w:vAlign w:val="center"/>
          </w:tcPr>
          <w:p w14:paraId="4D0E1F4F" w14:textId="77777777" w:rsidR="008C0C11" w:rsidRPr="008C6C1C" w:rsidRDefault="008C0C11" w:rsidP="00726D9D">
            <w:pPr>
              <w:pStyle w:val="TAH"/>
              <w:rPr>
                <w:lang w:eastAsia="zh-CN"/>
              </w:rPr>
            </w:pPr>
            <w:r w:rsidRPr="008C6C1C">
              <w:rPr>
                <w:lang w:eastAsia="zh-CN"/>
              </w:rPr>
              <w:t>Component</w:t>
            </w:r>
          </w:p>
        </w:tc>
        <w:tc>
          <w:tcPr>
            <w:tcW w:w="7380" w:type="dxa"/>
            <w:shd w:val="clear" w:color="auto" w:fill="D0CECE"/>
            <w:vAlign w:val="center"/>
          </w:tcPr>
          <w:p w14:paraId="31D3F244" w14:textId="77777777" w:rsidR="008C0C11" w:rsidRPr="008C6C1C" w:rsidRDefault="008C0C11" w:rsidP="00726D9D">
            <w:pPr>
              <w:pStyle w:val="TAH"/>
              <w:rPr>
                <w:lang w:eastAsia="zh-CN"/>
              </w:rPr>
            </w:pPr>
            <w:r w:rsidRPr="008C6C1C">
              <w:rPr>
                <w:lang w:eastAsia="zh-CN"/>
              </w:rPr>
              <w:t>Description</w:t>
            </w:r>
          </w:p>
        </w:tc>
      </w:tr>
      <w:tr w:rsidR="008C0C11" w:rsidRPr="008C6C1C" w14:paraId="1529A665" w14:textId="77777777" w:rsidTr="00726D9D">
        <w:trPr>
          <w:jc w:val="center"/>
        </w:trPr>
        <w:tc>
          <w:tcPr>
            <w:tcW w:w="2250" w:type="dxa"/>
            <w:shd w:val="clear" w:color="auto" w:fill="auto"/>
            <w:vAlign w:val="center"/>
          </w:tcPr>
          <w:p w14:paraId="03549E17" w14:textId="04D8A947" w:rsidR="008C0C11" w:rsidRPr="008C6C1C" w:rsidRDefault="008C0C11" w:rsidP="00726D9D">
            <w:pPr>
              <w:pStyle w:val="TAL"/>
              <w:rPr>
                <w:rFonts w:cs="Arial"/>
                <w:szCs w:val="18"/>
                <w:lang w:eastAsia="zh-CN"/>
              </w:rPr>
            </w:pPr>
            <w:r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system</w:t>
            </w:r>
          </w:p>
        </w:tc>
        <w:tc>
          <w:tcPr>
            <w:tcW w:w="7380" w:type="dxa"/>
            <w:shd w:val="clear" w:color="auto" w:fill="auto"/>
            <w:vAlign w:val="center"/>
          </w:tcPr>
          <w:p w14:paraId="604179D9" w14:textId="5FFF3ADA" w:rsidR="008C0C11" w:rsidRPr="008C6C1C" w:rsidRDefault="008C0C11" w:rsidP="00726D9D">
            <w:pPr>
              <w:pStyle w:val="TAL"/>
              <w:rPr>
                <w:rFonts w:cs="Arial"/>
                <w:szCs w:val="18"/>
              </w:rPr>
            </w:pPr>
            <w:r w:rsidRPr="008C6C1C">
              <w:rPr>
                <w:rFonts w:cs="Arial"/>
                <w:szCs w:val="18"/>
              </w:rPr>
              <w:t>Also</w:t>
            </w:r>
            <w:r w:rsidR="00726D9D" w:rsidRPr="008C6C1C">
              <w:rPr>
                <w:rFonts w:cs="Arial"/>
                <w:szCs w:val="18"/>
              </w:rPr>
              <w:t xml:space="preserve"> </w:t>
            </w:r>
            <w:r w:rsidRPr="008C6C1C">
              <w:rPr>
                <w:rFonts w:cs="Arial"/>
                <w:szCs w:val="18"/>
              </w:rPr>
              <w:t>referred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0028709B" w:rsidRPr="008C6C1C">
              <w:rPr>
                <w:rFonts w:cs="Arial"/>
                <w:szCs w:val="18"/>
              </w:rPr>
              <w:t>"</w:t>
            </w:r>
            <w:r w:rsidRPr="008C6C1C">
              <w:rPr>
                <w:rFonts w:cs="Arial"/>
                <w:szCs w:val="18"/>
              </w:rPr>
              <w:t>5G</w:t>
            </w:r>
            <w:r w:rsidR="00726D9D" w:rsidRPr="008C6C1C">
              <w:rPr>
                <w:rFonts w:cs="Arial"/>
                <w:szCs w:val="18"/>
              </w:rPr>
              <w:t xml:space="preserve"> </w:t>
            </w:r>
            <w:r w:rsidRPr="008C6C1C">
              <w:rPr>
                <w:rFonts w:cs="Arial"/>
                <w:szCs w:val="18"/>
              </w:rPr>
              <w:t>Network</w:t>
            </w:r>
            <w:r w:rsidR="00726D9D" w:rsidRPr="008C6C1C">
              <w:rPr>
                <w:rFonts w:cs="Arial"/>
                <w:szCs w:val="18"/>
              </w:rPr>
              <w:t xml:space="preserve"> </w:t>
            </w:r>
            <w:r w:rsidRPr="008C6C1C">
              <w:rPr>
                <w:rFonts w:cs="Arial"/>
                <w:szCs w:val="18"/>
              </w:rPr>
              <w:t>Services</w:t>
            </w:r>
            <w:r w:rsidR="0028709B" w:rsidRPr="008C6C1C">
              <w:rPr>
                <w:rFonts w:cs="Arial"/>
                <w:szCs w:val="18"/>
              </w:rPr>
              <w: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Figure</w:t>
            </w:r>
            <w:r w:rsidR="00726D9D" w:rsidRPr="008C6C1C">
              <w:rPr>
                <w:rFonts w:cs="Arial"/>
                <w:szCs w:val="18"/>
              </w:rPr>
              <w:t xml:space="preserve"> </w:t>
            </w:r>
            <w:r w:rsidR="00BD2EFF" w:rsidRPr="008C6C1C">
              <w:rPr>
                <w:rFonts w:cs="Arial"/>
                <w:szCs w:val="18"/>
              </w:rPr>
              <w:t>4.1.3.1-1</w:t>
            </w:r>
            <w:r w:rsidRPr="008C6C1C">
              <w:rPr>
                <w:rFonts w:cs="Arial"/>
                <w:szCs w:val="18"/>
              </w:rPr>
              <w:t>,</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includes:</w:t>
            </w:r>
          </w:p>
          <w:p w14:paraId="4AEC5B17" w14:textId="76CD1CD0"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Network</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groups</w:t>
            </w:r>
            <w:r w:rsidR="00726D9D" w:rsidRPr="008C6C1C">
              <w:rPr>
                <w:rFonts w:cs="Arial"/>
                <w:szCs w:val="18"/>
              </w:rPr>
              <w:t xml:space="preserve"> </w:t>
            </w:r>
            <w:r w:rsidRPr="008C6C1C">
              <w:rPr>
                <w:rFonts w:cs="Arial"/>
                <w:szCs w:val="18"/>
              </w:rPr>
              <w:t>all</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related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SA2.</w:t>
            </w:r>
            <w:r w:rsidR="00726D9D" w:rsidRPr="008C6C1C">
              <w:rPr>
                <w:rFonts w:cs="Arial"/>
                <w:szCs w:val="18"/>
              </w:rPr>
              <w:t xml:space="preserve"> </w:t>
            </w:r>
            <w:r w:rsidRPr="008C6C1C">
              <w:rPr>
                <w:rFonts w:cs="Arial"/>
                <w:szCs w:val="18"/>
              </w:rPr>
              <w:t>These</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made</w:t>
            </w:r>
            <w:r w:rsidR="00726D9D" w:rsidRPr="008C6C1C">
              <w:rPr>
                <w:rFonts w:cs="Arial"/>
                <w:szCs w:val="18"/>
              </w:rPr>
              <w:t xml:space="preserve"> </w:t>
            </w:r>
            <w:r w:rsidRPr="008C6C1C">
              <w:rPr>
                <w:rFonts w:cs="Arial"/>
                <w:szCs w:val="18"/>
              </w:rPr>
              <w:t>available</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network</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e.g.</w:t>
            </w:r>
            <w:r w:rsidR="00726D9D" w:rsidRPr="008C6C1C">
              <w:rPr>
                <w:rFonts w:cs="Arial"/>
                <w:szCs w:val="18"/>
              </w:rPr>
              <w:t xml:space="preserve"> </w:t>
            </w:r>
            <w:r w:rsidRPr="008C6C1C">
              <w:rPr>
                <w:rFonts w:cs="Arial"/>
                <w:szCs w:val="18"/>
              </w:rPr>
              <w:t>Network</w:t>
            </w:r>
            <w:r w:rsidR="00726D9D" w:rsidRPr="008C6C1C">
              <w:rPr>
                <w:rFonts w:cs="Arial"/>
                <w:szCs w:val="18"/>
              </w:rPr>
              <w:t xml:space="preserve"> </w:t>
            </w:r>
            <w:r w:rsidRPr="008C6C1C">
              <w:rPr>
                <w:rFonts w:cs="Arial"/>
                <w:szCs w:val="18"/>
              </w:rPr>
              <w:t>Exposure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(NEF).</w:t>
            </w:r>
          </w:p>
          <w:p w14:paraId="686F695B" w14:textId="06D5DC88"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OAM/CH</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groups</w:t>
            </w:r>
            <w:r w:rsidR="00726D9D" w:rsidRPr="008C6C1C">
              <w:rPr>
                <w:rFonts w:cs="Arial"/>
                <w:szCs w:val="18"/>
              </w:rPr>
              <w:t xml:space="preserve"> </w:t>
            </w:r>
            <w:r w:rsidRPr="008C6C1C">
              <w:rPr>
                <w:rFonts w:cs="Arial"/>
                <w:szCs w:val="18"/>
              </w:rPr>
              <w:t>all</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related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SA5.</w:t>
            </w:r>
            <w:r w:rsidR="00726D9D" w:rsidRPr="008C6C1C">
              <w:rPr>
                <w:rFonts w:cs="Arial"/>
                <w:szCs w:val="18"/>
              </w:rPr>
              <w:t xml:space="preserve"> </w:t>
            </w:r>
            <w:r w:rsidRPr="008C6C1C">
              <w:rPr>
                <w:rFonts w:cs="Arial"/>
                <w:szCs w:val="18"/>
              </w:rPr>
              <w:t>These</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offered</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MnSs</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producers.</w:t>
            </w:r>
          </w:p>
        </w:tc>
      </w:tr>
      <w:tr w:rsidR="008C0C11" w:rsidRPr="008C6C1C" w14:paraId="56A0ADE6" w14:textId="77777777" w:rsidTr="00726D9D">
        <w:trPr>
          <w:jc w:val="center"/>
        </w:trPr>
        <w:tc>
          <w:tcPr>
            <w:tcW w:w="2250" w:type="dxa"/>
            <w:shd w:val="clear" w:color="auto" w:fill="auto"/>
            <w:vAlign w:val="center"/>
          </w:tcPr>
          <w:p w14:paraId="79E13E77" w14:textId="4E5CD93F" w:rsidR="008C0C11" w:rsidRPr="008C6C1C" w:rsidRDefault="008C0C11" w:rsidP="00726D9D">
            <w:pPr>
              <w:pStyle w:val="TAL"/>
              <w:rPr>
                <w:rFonts w:cs="Arial"/>
                <w:szCs w:val="18"/>
                <w:lang w:eastAsia="zh-CN"/>
              </w:rPr>
            </w:pPr>
            <w:r w:rsidRPr="008C6C1C">
              <w:rPr>
                <w:rFonts w:cs="Arial"/>
                <w:szCs w:val="18"/>
                <w:lang w:eastAsia="zh-CN"/>
              </w:rPr>
              <w:t>Edge</w:t>
            </w:r>
            <w:r w:rsidR="00726D9D" w:rsidRPr="008C6C1C">
              <w:rPr>
                <w:rFonts w:cs="Arial"/>
                <w:szCs w:val="18"/>
                <w:lang w:eastAsia="zh-CN"/>
              </w:rPr>
              <w:t xml:space="preserve"> </w:t>
            </w:r>
            <w:r w:rsidRPr="008C6C1C">
              <w:rPr>
                <w:rFonts w:cs="Arial"/>
                <w:szCs w:val="18"/>
                <w:lang w:eastAsia="zh-CN"/>
              </w:rPr>
              <w:t>Services</w:t>
            </w:r>
          </w:p>
        </w:tc>
        <w:tc>
          <w:tcPr>
            <w:tcW w:w="7380" w:type="dxa"/>
            <w:shd w:val="clear" w:color="auto" w:fill="auto"/>
            <w:vAlign w:val="center"/>
          </w:tcPr>
          <w:p w14:paraId="512649E6" w14:textId="0CB2F8C0" w:rsidR="008C0C11" w:rsidRPr="008C6C1C" w:rsidRDefault="008C0C11" w:rsidP="00726D9D">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includes</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hosting</w:t>
            </w:r>
            <w:r w:rsidR="00726D9D" w:rsidRPr="008C6C1C">
              <w:rPr>
                <w:rFonts w:cs="Arial"/>
                <w:szCs w:val="18"/>
              </w:rPr>
              <w:t xml:space="preserve"> </w:t>
            </w:r>
            <w:r w:rsidRPr="008C6C1C">
              <w:rPr>
                <w:rFonts w:cs="Arial"/>
                <w:szCs w:val="18"/>
              </w:rPr>
              <w:t>edge</w:t>
            </w:r>
            <w:r w:rsidR="00726D9D" w:rsidRPr="008C6C1C">
              <w:rPr>
                <w:rFonts w:cs="Arial"/>
                <w:szCs w:val="18"/>
              </w:rPr>
              <w:t xml:space="preserve"> </w:t>
            </w:r>
            <w:r w:rsidRPr="008C6C1C">
              <w:rPr>
                <w:rFonts w:cs="Arial"/>
                <w:szCs w:val="18"/>
              </w:rPr>
              <w:t>computing</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while</w:t>
            </w:r>
            <w:r w:rsidR="00726D9D" w:rsidRPr="008C6C1C">
              <w:rPr>
                <w:rFonts w:cs="Arial"/>
                <w:szCs w:val="18"/>
              </w:rPr>
              <w:t xml:space="preserve"> </w:t>
            </w:r>
            <w:r w:rsidRPr="008C6C1C">
              <w:rPr>
                <w:rFonts w:cs="Arial"/>
                <w:szCs w:val="18"/>
              </w:rPr>
              <w:t>consolidating</w:t>
            </w:r>
            <w:r w:rsidR="00726D9D" w:rsidRPr="008C6C1C">
              <w:rPr>
                <w:rFonts w:cs="Arial"/>
                <w:szCs w:val="18"/>
              </w:rPr>
              <w:t xml:space="preserve"> </w:t>
            </w:r>
            <w:r w:rsidRPr="008C6C1C">
              <w:rPr>
                <w:rFonts w:cs="Arial"/>
                <w:szCs w:val="18"/>
              </w:rPr>
              <w:t>edge</w:t>
            </w:r>
            <w:r w:rsidR="00726D9D" w:rsidRPr="008C6C1C">
              <w:rPr>
                <w:rFonts w:cs="Arial"/>
                <w:szCs w:val="18"/>
              </w:rPr>
              <w:t xml:space="preserve"> </w:t>
            </w:r>
            <w:r w:rsidRPr="008C6C1C">
              <w:rPr>
                <w:rFonts w:cs="Arial"/>
                <w:szCs w:val="18"/>
              </w:rPr>
              <w:t>computing</w:t>
            </w:r>
            <w:r w:rsidR="00726D9D" w:rsidRPr="008C6C1C">
              <w:rPr>
                <w:rFonts w:cs="Arial"/>
                <w:szCs w:val="18"/>
              </w:rPr>
              <w:t xml:space="preserve"> </w:t>
            </w:r>
            <w:r w:rsidRPr="008C6C1C">
              <w:rPr>
                <w:rFonts w:cs="Arial"/>
                <w:szCs w:val="18"/>
              </w:rPr>
              <w:t>standardization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These</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provide</w:t>
            </w:r>
            <w:r w:rsidR="00726D9D" w:rsidRPr="008C6C1C">
              <w:rPr>
                <w:rFonts w:cs="Arial"/>
                <w:szCs w:val="18"/>
              </w:rPr>
              <w:t xml:space="preserve"> </w:t>
            </w:r>
            <w:r w:rsidRPr="008C6C1C">
              <w:rPr>
                <w:rFonts w:cs="Arial"/>
                <w:szCs w:val="18"/>
              </w:rPr>
              <w:t>various</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such</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rich</w:t>
            </w:r>
            <w:r w:rsidR="00726D9D" w:rsidRPr="008C6C1C">
              <w:rPr>
                <w:rFonts w:cs="Arial"/>
                <w:szCs w:val="18"/>
              </w:rPr>
              <w:t xml:space="preserve"> </w:t>
            </w:r>
            <w:r w:rsidRPr="008C6C1C">
              <w:rPr>
                <w:rFonts w:cs="Arial"/>
                <w:szCs w:val="18"/>
              </w:rPr>
              <w:t>discovery</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E</w:t>
            </w:r>
            <w:r w:rsidRPr="008C6C1C">
              <w:rPr>
                <w:rFonts w:cs="Arial"/>
                <w:szCs w:val="18"/>
              </w:rPr>
              <w:t>dge</w:t>
            </w:r>
            <w:r w:rsidR="00726D9D" w:rsidRPr="008C6C1C">
              <w:rPr>
                <w:rFonts w:cs="Arial"/>
                <w:szCs w:val="18"/>
              </w:rPr>
              <w:t xml:space="preserve"> A</w:t>
            </w:r>
            <w:r w:rsidRPr="008C6C1C">
              <w:rPr>
                <w:rFonts w:cs="Arial"/>
                <w:szCs w:val="18"/>
              </w:rPr>
              <w:t>pplication</w:t>
            </w:r>
            <w:r w:rsidR="00726D9D" w:rsidRPr="008C6C1C">
              <w:rPr>
                <w:rFonts w:cs="Arial"/>
                <w:szCs w:val="18"/>
              </w:rPr>
              <w:t xml:space="preserve"> S</w:t>
            </w:r>
            <w:r w:rsidRPr="008C6C1C">
              <w:rPr>
                <w:rFonts w:cs="Arial"/>
                <w:szCs w:val="18"/>
              </w:rPr>
              <w:t>ervers</w:t>
            </w:r>
            <w:r w:rsidR="00726D9D" w:rsidRPr="008C6C1C">
              <w:rPr>
                <w:rFonts w:cs="Arial"/>
                <w:szCs w:val="18"/>
              </w:rPr>
              <w:t xml:space="preserve"> </w:t>
            </w:r>
            <w:r w:rsidRPr="008C6C1C">
              <w:rPr>
                <w:rFonts w:cs="Arial"/>
                <w:szCs w:val="18"/>
              </w:rPr>
              <w:t>(EAS),</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continuity</w:t>
            </w:r>
            <w:r w:rsidR="00726D9D" w:rsidRPr="008C6C1C">
              <w:rPr>
                <w:rFonts w:cs="Arial"/>
                <w:szCs w:val="18"/>
              </w:rPr>
              <w:t xml:space="preserve"> </w:t>
            </w:r>
            <w:r w:rsidRPr="008C6C1C">
              <w:rPr>
                <w:rFonts w:cs="Arial"/>
                <w:szCs w:val="18"/>
              </w:rPr>
              <w:t>between</w:t>
            </w:r>
            <w:r w:rsidR="00726D9D" w:rsidRPr="008C6C1C">
              <w:rPr>
                <w:rFonts w:cs="Arial"/>
                <w:szCs w:val="18"/>
              </w:rPr>
              <w:t xml:space="preserve"> </w:t>
            </w:r>
            <w:r w:rsidRPr="008C6C1C">
              <w:rPr>
                <w:rFonts w:cs="Arial"/>
                <w:szCs w:val="18"/>
              </w:rPr>
              <w:t>multiple</w:t>
            </w:r>
            <w:r w:rsidR="00726D9D" w:rsidRPr="008C6C1C">
              <w:rPr>
                <w:rFonts w:cs="Arial"/>
                <w:szCs w:val="18"/>
              </w:rPr>
              <w:t xml:space="preserve"> E</w:t>
            </w:r>
            <w:r w:rsidRPr="008C6C1C">
              <w:rPr>
                <w:rFonts w:cs="Arial"/>
                <w:szCs w:val="18"/>
              </w:rPr>
              <w:t>dge</w:t>
            </w:r>
            <w:r w:rsidR="00726D9D" w:rsidRPr="008C6C1C">
              <w:rPr>
                <w:rFonts w:cs="Arial"/>
                <w:szCs w:val="18"/>
              </w:rPr>
              <w:t xml:space="preserve"> D</w:t>
            </w:r>
            <w:r w:rsidRPr="008C6C1C">
              <w:rPr>
                <w:rFonts w:cs="Arial"/>
                <w:szCs w:val="18"/>
              </w:rPr>
              <w:t>ata</w:t>
            </w:r>
            <w:r w:rsidR="00726D9D" w:rsidRPr="008C6C1C">
              <w:rPr>
                <w:rFonts w:cs="Arial"/>
                <w:szCs w:val="18"/>
              </w:rPr>
              <w:t xml:space="preserve"> N</w:t>
            </w:r>
            <w:r w:rsidRPr="008C6C1C">
              <w:rPr>
                <w:rFonts w:cs="Arial"/>
                <w:szCs w:val="18"/>
              </w:rPr>
              <w:t>etworks</w:t>
            </w:r>
            <w:r w:rsidR="00726D9D" w:rsidRPr="008C6C1C">
              <w:rPr>
                <w:rFonts w:cs="Arial"/>
                <w:szCs w:val="18"/>
              </w:rPr>
              <w:t xml:space="preserve"> </w:t>
            </w:r>
            <w:r w:rsidRPr="008C6C1C">
              <w:rPr>
                <w:rFonts w:cs="Arial"/>
                <w:szCs w:val="18"/>
              </w:rPr>
              <w:t>(EDN),</w:t>
            </w:r>
            <w:r w:rsidR="00726D9D" w:rsidRPr="008C6C1C">
              <w:rPr>
                <w:rFonts w:cs="Arial"/>
                <w:szCs w:val="18"/>
              </w:rPr>
              <w:t xml:space="preserve"> </w:t>
            </w:r>
            <w:r w:rsidRPr="008C6C1C">
              <w:rPr>
                <w:rFonts w:cs="Arial"/>
                <w:szCs w:val="18"/>
              </w:rPr>
              <w:t>interworking</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network,</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EASs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integrate</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edge</w:t>
            </w:r>
            <w:r w:rsidR="00726D9D" w:rsidRPr="008C6C1C">
              <w:rPr>
                <w:rFonts w:cs="Arial"/>
                <w:szCs w:val="18"/>
              </w:rPr>
              <w:t xml:space="preserve"> </w:t>
            </w:r>
            <w:r w:rsidRPr="008C6C1C">
              <w:rPr>
                <w:rFonts w:cs="Arial"/>
                <w:szCs w:val="18"/>
              </w:rPr>
              <w:t>hosting</w:t>
            </w:r>
            <w:r w:rsidR="00726D9D" w:rsidRPr="008C6C1C">
              <w:rPr>
                <w:rFonts w:cs="Arial"/>
                <w:szCs w:val="18"/>
              </w:rPr>
              <w:t xml:space="preserve"> </w:t>
            </w:r>
            <w:r w:rsidRPr="008C6C1C">
              <w:rPr>
                <w:rFonts w:cs="Arial"/>
                <w:szCs w:val="18"/>
              </w:rPr>
              <w:t>environments.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main</w:t>
            </w:r>
            <w:r w:rsidR="00726D9D" w:rsidRPr="008C6C1C">
              <w:rPr>
                <w:rFonts w:cs="Arial"/>
                <w:szCs w:val="18"/>
              </w:rPr>
              <w:t xml:space="preserve"> </w:t>
            </w:r>
            <w:r w:rsidRPr="008C6C1C">
              <w:rPr>
                <w:rFonts w:cs="Arial"/>
                <w:szCs w:val="18"/>
              </w:rPr>
              <w:t>components</w:t>
            </w:r>
            <w:r w:rsidR="00726D9D" w:rsidRPr="008C6C1C">
              <w:rPr>
                <w:rFonts w:cs="Arial"/>
                <w:szCs w:val="18"/>
              </w:rPr>
              <w:t xml:space="preserve"> </w:t>
            </w:r>
            <w:r w:rsidRPr="008C6C1C">
              <w:rPr>
                <w:rFonts w:cs="Arial"/>
                <w:szCs w:val="18"/>
              </w:rPr>
              <w:t>building</w:t>
            </w:r>
            <w:r w:rsidR="00726D9D" w:rsidRPr="008C6C1C">
              <w:rPr>
                <w:rFonts w:cs="Arial"/>
                <w:szCs w:val="18"/>
              </w:rPr>
              <w:t xml:space="preserve"> </w:t>
            </w:r>
            <w:r w:rsidRPr="008C6C1C">
              <w:rPr>
                <w:rFonts w:cs="Arial"/>
                <w:szCs w:val="18"/>
              </w:rPr>
              <w:t>out</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layer</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00602FB3" w:rsidRPr="008C6C1C">
              <w:rPr>
                <w:rFonts w:cs="Arial"/>
                <w:szCs w:val="18"/>
              </w:rPr>
              <w:t>specified</w:t>
            </w:r>
            <w:r w:rsidR="00726D9D" w:rsidRPr="008C6C1C">
              <w:rPr>
                <w:rFonts w:cs="Arial"/>
                <w:szCs w:val="18"/>
              </w:rPr>
              <w:t xml:space="preserve"> </w:t>
            </w:r>
            <w:r w:rsidR="00602FB3" w:rsidRPr="008C6C1C">
              <w:rPr>
                <w:rFonts w:cs="Arial"/>
                <w:szCs w:val="18"/>
              </w:rPr>
              <w:t>in</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602FB3" w:rsidRPr="008C6C1C">
              <w:rPr>
                <w:rFonts w:cs="Arial"/>
                <w:szCs w:val="18"/>
              </w:rPr>
              <w:t>TS</w:t>
            </w:r>
            <w:r w:rsidR="00726D9D" w:rsidRPr="008C6C1C">
              <w:rPr>
                <w:rFonts w:cs="Arial"/>
                <w:szCs w:val="18"/>
              </w:rPr>
              <w:t xml:space="preserve"> </w:t>
            </w:r>
            <w:r w:rsidR="00602FB3" w:rsidRPr="008C6C1C">
              <w:rPr>
                <w:rFonts w:cs="Arial"/>
                <w:szCs w:val="18"/>
              </w:rPr>
              <w:t>23.558</w:t>
            </w:r>
            <w:r w:rsidR="00726D9D" w:rsidRPr="008C6C1C">
              <w:rPr>
                <w:rFonts w:cs="Arial"/>
                <w:szCs w:val="18"/>
              </w:rPr>
              <w:t xml:space="preserve"> </w:t>
            </w:r>
            <w:r w:rsidR="00602FB3" w:rsidRPr="008C6C1C">
              <w:rPr>
                <w:rFonts w:cs="Arial"/>
                <w:szCs w:val="18"/>
              </w:rPr>
              <w:t>[20]</w:t>
            </w:r>
            <w:r w:rsidRPr="008C6C1C">
              <w:rPr>
                <w:rFonts w:cs="Arial"/>
                <w:szCs w:val="18"/>
              </w:rPr>
              <w:t>:</w:t>
            </w:r>
          </w:p>
          <w:p w14:paraId="44EDE155" w14:textId="241ECA91"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Edge</w:t>
            </w:r>
            <w:r w:rsidR="00726D9D" w:rsidRPr="008C6C1C">
              <w:rPr>
                <w:rFonts w:cs="Arial"/>
                <w:szCs w:val="18"/>
              </w:rPr>
              <w:t xml:space="preserve"> </w:t>
            </w:r>
            <w:r w:rsidRPr="008C6C1C">
              <w:rPr>
                <w:rFonts w:cs="Arial"/>
                <w:szCs w:val="18"/>
              </w:rPr>
              <w:t>Enabler</w:t>
            </w:r>
            <w:r w:rsidR="00726D9D" w:rsidRPr="008C6C1C">
              <w:rPr>
                <w:rFonts w:cs="Arial"/>
                <w:szCs w:val="18"/>
              </w:rPr>
              <w:t xml:space="preserve"> </w:t>
            </w:r>
            <w:r w:rsidRPr="008C6C1C">
              <w:rPr>
                <w:rFonts w:cs="Arial"/>
                <w:szCs w:val="18"/>
              </w:rPr>
              <w:t>Server</w:t>
            </w:r>
            <w:r w:rsidR="00726D9D" w:rsidRPr="008C6C1C">
              <w:rPr>
                <w:rFonts w:cs="Arial"/>
                <w:szCs w:val="18"/>
              </w:rPr>
              <w:t xml:space="preserve"> </w:t>
            </w:r>
            <w:r w:rsidRPr="008C6C1C">
              <w:rPr>
                <w:rFonts w:cs="Arial"/>
                <w:szCs w:val="18"/>
              </w:rPr>
              <w:t>(EES),</w:t>
            </w:r>
            <w:r w:rsidR="00726D9D" w:rsidRPr="008C6C1C">
              <w:rPr>
                <w:rFonts w:cs="Arial"/>
                <w:szCs w:val="18"/>
              </w:rPr>
              <w:t xml:space="preserve"> </w:t>
            </w:r>
            <w:r w:rsidRPr="008C6C1C">
              <w:rPr>
                <w:rFonts w:cs="Arial"/>
                <w:szCs w:val="18"/>
              </w:rPr>
              <w:t>primarily</w:t>
            </w:r>
            <w:r w:rsidR="00726D9D" w:rsidRPr="008C6C1C">
              <w:rPr>
                <w:rFonts w:cs="Arial"/>
                <w:szCs w:val="18"/>
              </w:rPr>
              <w:t xml:space="preserve"> </w:t>
            </w:r>
            <w:r w:rsidRPr="008C6C1C">
              <w:rPr>
                <w:rFonts w:cs="Arial"/>
                <w:szCs w:val="18"/>
              </w:rPr>
              <w:t>responsible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enabling</w:t>
            </w:r>
            <w:r w:rsidR="00726D9D" w:rsidRPr="008C6C1C">
              <w:rPr>
                <w:rFonts w:cs="Arial"/>
                <w:szCs w:val="18"/>
              </w:rPr>
              <w:t xml:space="preserve"> </w:t>
            </w:r>
            <w:r w:rsidRPr="008C6C1C">
              <w:rPr>
                <w:rFonts w:cs="Arial"/>
                <w:szCs w:val="18"/>
              </w:rPr>
              <w:t>discovery</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EASs.</w:t>
            </w:r>
          </w:p>
          <w:p w14:paraId="74EA5F7B" w14:textId="15E510E2"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Edge</w:t>
            </w:r>
            <w:r w:rsidR="00726D9D" w:rsidRPr="008C6C1C">
              <w:rPr>
                <w:rFonts w:cs="Arial"/>
                <w:szCs w:val="18"/>
              </w:rPr>
              <w:t xml:space="preserve"> </w:t>
            </w:r>
            <w:r w:rsidRPr="008C6C1C">
              <w:rPr>
                <w:rFonts w:cs="Arial"/>
                <w:szCs w:val="18"/>
              </w:rPr>
              <w:t>Enabler</w:t>
            </w:r>
            <w:r w:rsidR="00726D9D" w:rsidRPr="008C6C1C">
              <w:rPr>
                <w:rFonts w:cs="Arial"/>
                <w:szCs w:val="18"/>
              </w:rPr>
              <w:t xml:space="preserve"> </w:t>
            </w:r>
            <w:r w:rsidRPr="008C6C1C">
              <w:rPr>
                <w:rFonts w:cs="Arial"/>
                <w:szCs w:val="18"/>
              </w:rPr>
              <w:t>Client</w:t>
            </w:r>
            <w:r w:rsidR="00726D9D" w:rsidRPr="008C6C1C">
              <w:rPr>
                <w:rFonts w:cs="Arial"/>
                <w:szCs w:val="18"/>
              </w:rPr>
              <w:t xml:space="preserve"> </w:t>
            </w:r>
            <w:r w:rsidRPr="008C6C1C">
              <w:rPr>
                <w:rFonts w:cs="Arial"/>
                <w:szCs w:val="18"/>
              </w:rPr>
              <w:t>(EEC),</w:t>
            </w:r>
            <w:r w:rsidR="00726D9D" w:rsidRPr="008C6C1C">
              <w:rPr>
                <w:rFonts w:cs="Arial"/>
                <w:szCs w:val="18"/>
              </w:rPr>
              <w:t xml:space="preserve"> </w:t>
            </w:r>
            <w:r w:rsidRPr="008C6C1C">
              <w:rPr>
                <w:rFonts w:cs="Arial"/>
                <w:szCs w:val="18"/>
              </w:rPr>
              <w:t>providing</w:t>
            </w:r>
            <w:r w:rsidR="00726D9D" w:rsidRPr="008C6C1C">
              <w:rPr>
                <w:rFonts w:cs="Arial"/>
                <w:szCs w:val="18"/>
              </w:rPr>
              <w:t xml:space="preserve"> </w:t>
            </w:r>
            <w:r w:rsidRPr="008C6C1C">
              <w:rPr>
                <w:rFonts w:cs="Arial"/>
                <w:szCs w:val="18"/>
              </w:rPr>
              <w:t>support</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such</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EAS</w:t>
            </w:r>
            <w:r w:rsidR="00726D9D" w:rsidRPr="008C6C1C">
              <w:rPr>
                <w:rFonts w:cs="Arial"/>
                <w:szCs w:val="18"/>
              </w:rPr>
              <w:t xml:space="preserve"> </w:t>
            </w:r>
            <w:r w:rsidRPr="008C6C1C">
              <w:rPr>
                <w:rFonts w:cs="Arial"/>
                <w:szCs w:val="18"/>
              </w:rPr>
              <w:t>discovery</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application</w:t>
            </w:r>
            <w:r w:rsidR="00726D9D" w:rsidRPr="008C6C1C">
              <w:rPr>
                <w:rFonts w:cs="Arial"/>
                <w:szCs w:val="18"/>
              </w:rPr>
              <w:t xml:space="preserve"> </w:t>
            </w:r>
            <w:r w:rsidRPr="008C6C1C">
              <w:rPr>
                <w:rFonts w:cs="Arial"/>
                <w:szCs w:val="18"/>
              </w:rPr>
              <w:t>clients</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device.</w:t>
            </w:r>
          </w:p>
          <w:p w14:paraId="5E5DD736" w14:textId="3558EE53"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Edge</w:t>
            </w:r>
            <w:r w:rsidR="00726D9D" w:rsidRPr="008C6C1C">
              <w:rPr>
                <w:rFonts w:cs="Arial"/>
                <w:szCs w:val="18"/>
              </w:rPr>
              <w:t xml:space="preserve"> </w:t>
            </w:r>
            <w:r w:rsidRPr="008C6C1C">
              <w:rPr>
                <w:rFonts w:cs="Arial"/>
                <w:szCs w:val="18"/>
              </w:rPr>
              <w:t>Configuration</w:t>
            </w:r>
            <w:r w:rsidR="00726D9D" w:rsidRPr="008C6C1C">
              <w:rPr>
                <w:rFonts w:cs="Arial"/>
                <w:szCs w:val="18"/>
              </w:rPr>
              <w:t xml:space="preserve"> </w:t>
            </w:r>
            <w:r w:rsidRPr="008C6C1C">
              <w:rPr>
                <w:rFonts w:cs="Arial"/>
                <w:szCs w:val="18"/>
              </w:rPr>
              <w:t>Server</w:t>
            </w:r>
            <w:r w:rsidR="00726D9D" w:rsidRPr="008C6C1C">
              <w:rPr>
                <w:rFonts w:cs="Arial"/>
                <w:szCs w:val="18"/>
              </w:rPr>
              <w:t xml:space="preserve"> </w:t>
            </w:r>
            <w:r w:rsidRPr="008C6C1C">
              <w:rPr>
                <w:rFonts w:cs="Arial"/>
                <w:szCs w:val="18"/>
              </w:rPr>
              <w:t>(ECS),</w:t>
            </w:r>
            <w:r w:rsidR="00726D9D" w:rsidRPr="008C6C1C">
              <w:rPr>
                <w:rFonts w:cs="Arial"/>
                <w:szCs w:val="18"/>
              </w:rPr>
              <w:t xml:space="preserve"> </w:t>
            </w:r>
            <w:r w:rsidRPr="008C6C1C">
              <w:rPr>
                <w:rFonts w:cs="Arial"/>
                <w:szCs w:val="18"/>
              </w:rPr>
              <w:t>providing</w:t>
            </w:r>
            <w:r w:rsidR="00726D9D" w:rsidRPr="008C6C1C">
              <w:rPr>
                <w:rFonts w:cs="Arial"/>
                <w:szCs w:val="18"/>
              </w:rPr>
              <w:t xml:space="preserve"> </w:t>
            </w:r>
            <w:r w:rsidRPr="008C6C1C">
              <w:rPr>
                <w:rFonts w:cs="Arial"/>
                <w:szCs w:val="18"/>
              </w:rPr>
              <w:t>configurations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EEC</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connect</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targeted</w:t>
            </w:r>
            <w:r w:rsidR="00726D9D" w:rsidRPr="008C6C1C">
              <w:rPr>
                <w:rFonts w:cs="Arial"/>
                <w:szCs w:val="18"/>
              </w:rPr>
              <w:t xml:space="preserve"> </w:t>
            </w:r>
            <w:r w:rsidRPr="008C6C1C">
              <w:rPr>
                <w:rFonts w:cs="Arial"/>
                <w:szCs w:val="18"/>
              </w:rPr>
              <w:t>EAS(s).</w:t>
            </w:r>
          </w:p>
          <w:p w14:paraId="51161140" w14:textId="2F039C6E" w:rsidR="008C0C11" w:rsidRPr="008C6C1C" w:rsidRDefault="00726D9D" w:rsidP="00726D9D">
            <w:pPr>
              <w:pStyle w:val="TAL"/>
              <w:rPr>
                <w:rFonts w:cs="Arial"/>
                <w:szCs w:val="18"/>
              </w:rPr>
            </w:pPr>
            <w:r w:rsidRPr="008C6C1C">
              <w:rPr>
                <w:rFonts w:cs="Arial"/>
                <w:szCs w:val="18"/>
              </w:rPr>
              <w:t>See note.</w:t>
            </w:r>
          </w:p>
        </w:tc>
      </w:tr>
      <w:tr w:rsidR="008C0C11" w:rsidRPr="008C6C1C" w14:paraId="1BAD64D6" w14:textId="77777777" w:rsidTr="00726D9D">
        <w:trPr>
          <w:jc w:val="center"/>
        </w:trPr>
        <w:tc>
          <w:tcPr>
            <w:tcW w:w="2250" w:type="dxa"/>
            <w:shd w:val="clear" w:color="auto" w:fill="auto"/>
            <w:vAlign w:val="center"/>
          </w:tcPr>
          <w:p w14:paraId="6D3C2EBD" w14:textId="07703435" w:rsidR="008C0C11" w:rsidRPr="008C6C1C" w:rsidRDefault="008C0C11" w:rsidP="00726D9D">
            <w:pPr>
              <w:pStyle w:val="TAL"/>
              <w:rPr>
                <w:rFonts w:cs="Arial"/>
                <w:szCs w:val="18"/>
                <w:lang w:eastAsia="zh-CN"/>
              </w:rPr>
            </w:pPr>
            <w:r w:rsidRPr="008C6C1C">
              <w:rPr>
                <w:rFonts w:cs="Arial"/>
                <w:szCs w:val="18"/>
                <w:lang w:eastAsia="zh-CN"/>
              </w:rPr>
              <w:t>Service</w:t>
            </w:r>
            <w:r w:rsidR="00726D9D" w:rsidRPr="008C6C1C">
              <w:rPr>
                <w:rFonts w:cs="Arial"/>
                <w:szCs w:val="18"/>
                <w:lang w:eastAsia="zh-CN"/>
              </w:rPr>
              <w:t xml:space="preserve"> </w:t>
            </w:r>
            <w:r w:rsidRPr="008C6C1C">
              <w:rPr>
                <w:rFonts w:cs="Arial"/>
                <w:szCs w:val="18"/>
                <w:lang w:eastAsia="zh-CN"/>
              </w:rPr>
              <w:t>Enabler</w:t>
            </w:r>
            <w:r w:rsidR="00726D9D" w:rsidRPr="008C6C1C">
              <w:rPr>
                <w:rFonts w:cs="Arial"/>
                <w:szCs w:val="18"/>
                <w:lang w:eastAsia="zh-CN"/>
              </w:rPr>
              <w:t xml:space="preserve"> </w:t>
            </w:r>
            <w:r w:rsidRPr="008C6C1C">
              <w:rPr>
                <w:rFonts w:cs="Arial"/>
                <w:szCs w:val="18"/>
                <w:lang w:eastAsia="zh-CN"/>
              </w:rPr>
              <w:t>Abstraction</w:t>
            </w:r>
            <w:r w:rsidR="00726D9D" w:rsidRPr="008C6C1C">
              <w:rPr>
                <w:rFonts w:cs="Arial"/>
                <w:szCs w:val="18"/>
                <w:lang w:eastAsia="zh-CN"/>
              </w:rPr>
              <w:t xml:space="preserve"> </w:t>
            </w:r>
            <w:r w:rsidRPr="008C6C1C">
              <w:rPr>
                <w:rFonts w:cs="Arial"/>
                <w:szCs w:val="18"/>
                <w:lang w:eastAsia="zh-CN"/>
              </w:rPr>
              <w:t>Layer</w:t>
            </w:r>
            <w:r w:rsidR="00726D9D" w:rsidRPr="008C6C1C">
              <w:rPr>
                <w:rFonts w:cs="Arial"/>
                <w:szCs w:val="18"/>
                <w:lang w:eastAsia="zh-CN"/>
              </w:rPr>
              <w:t xml:space="preserve"> </w:t>
            </w:r>
            <w:r w:rsidRPr="008C6C1C">
              <w:rPr>
                <w:rFonts w:cs="Arial"/>
                <w:szCs w:val="18"/>
                <w:lang w:eastAsia="zh-CN"/>
              </w:rPr>
              <w:t>(SEAL)</w:t>
            </w:r>
          </w:p>
        </w:tc>
        <w:tc>
          <w:tcPr>
            <w:tcW w:w="7380" w:type="dxa"/>
            <w:shd w:val="clear" w:color="auto" w:fill="auto"/>
            <w:vAlign w:val="center"/>
          </w:tcPr>
          <w:p w14:paraId="38D9EEDD" w14:textId="7893147A" w:rsidR="008C0C11" w:rsidRPr="008C6C1C" w:rsidRDefault="008C0C11" w:rsidP="00726D9D">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provides</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set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common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industry</w:t>
            </w:r>
            <w:r w:rsidR="00726D9D" w:rsidRPr="008C6C1C">
              <w:rPr>
                <w:rFonts w:cs="Arial"/>
                <w:szCs w:val="18"/>
              </w:rPr>
              <w:t xml:space="preserve"> </w:t>
            </w:r>
            <w:r w:rsidRPr="008C6C1C">
              <w:rPr>
                <w:rFonts w:cs="Arial"/>
                <w:szCs w:val="18"/>
              </w:rPr>
              <w:t>verticals.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motivation</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largely</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avoid</w:t>
            </w:r>
            <w:r w:rsidR="00726D9D" w:rsidRPr="008C6C1C">
              <w:rPr>
                <w:rFonts w:cs="Arial"/>
                <w:szCs w:val="18"/>
              </w:rPr>
              <w:t xml:space="preserve"> </w:t>
            </w:r>
            <w:r w:rsidRPr="008C6C1C">
              <w:rPr>
                <w:rFonts w:cs="Arial"/>
                <w:szCs w:val="18"/>
              </w:rPr>
              <w:t>redefining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individual</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each</w:t>
            </w:r>
            <w:r w:rsidR="00726D9D" w:rsidRPr="008C6C1C">
              <w:rPr>
                <w:rFonts w:cs="Arial"/>
                <w:szCs w:val="18"/>
              </w:rPr>
              <w:t xml:space="preserve"> </w:t>
            </w:r>
            <w:r w:rsidRPr="008C6C1C">
              <w:rPr>
                <w:rFonts w:cs="Arial"/>
                <w:szCs w:val="18"/>
              </w:rPr>
              <w:t>vertical</w:t>
            </w:r>
            <w:r w:rsidR="00726D9D" w:rsidRPr="008C6C1C">
              <w:rPr>
                <w:rFonts w:cs="Arial"/>
                <w:szCs w:val="18"/>
              </w:rPr>
              <w:t xml:space="preserve"> </w:t>
            </w:r>
            <w:r w:rsidRPr="008C6C1C">
              <w:rPr>
                <w:rFonts w:cs="Arial"/>
                <w:szCs w:val="18"/>
              </w:rPr>
              <w:t>industry,</w:t>
            </w:r>
            <w:r w:rsidR="00726D9D" w:rsidRPr="008C6C1C">
              <w:rPr>
                <w:rFonts w:cs="Arial"/>
                <w:szCs w:val="18"/>
              </w:rPr>
              <w:t xml:space="preserve"> </w:t>
            </w:r>
            <w:r w:rsidRPr="008C6C1C">
              <w:rPr>
                <w:rFonts w:cs="Arial"/>
                <w:szCs w:val="18"/>
              </w:rPr>
              <w:t>thereby</w:t>
            </w:r>
            <w:r w:rsidR="00726D9D" w:rsidRPr="008C6C1C">
              <w:rPr>
                <w:rFonts w:cs="Arial"/>
                <w:szCs w:val="18"/>
              </w:rPr>
              <w:t xml:space="preserve"> </w:t>
            </w:r>
            <w:r w:rsidRPr="008C6C1C">
              <w:rPr>
                <w:rFonts w:cs="Arial"/>
                <w:szCs w:val="18"/>
              </w:rPr>
              <w:t>lowering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deployment</w:t>
            </w:r>
            <w:r w:rsidR="00726D9D" w:rsidRPr="008C6C1C">
              <w:rPr>
                <w:rFonts w:cs="Arial"/>
                <w:szCs w:val="18"/>
              </w:rPr>
              <w:t xml:space="preserve"> </w:t>
            </w:r>
            <w:r w:rsidRPr="008C6C1C">
              <w:rPr>
                <w:rFonts w:cs="Arial"/>
                <w:szCs w:val="18"/>
              </w:rPr>
              <w:t>costs</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operators,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significantly</w:t>
            </w:r>
            <w:r w:rsidR="00726D9D" w:rsidRPr="008C6C1C">
              <w:rPr>
                <w:rFonts w:cs="Arial"/>
                <w:szCs w:val="18"/>
              </w:rPr>
              <w:t xml:space="preserve"> </w:t>
            </w:r>
            <w:r w:rsidRPr="008C6C1C">
              <w:rPr>
                <w:rFonts w:cs="Arial"/>
                <w:szCs w:val="18"/>
              </w:rPr>
              <w:t>reducing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barrier</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adoption</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time-to-market</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integrating</w:t>
            </w:r>
            <w:r w:rsidR="00726D9D" w:rsidRPr="008C6C1C">
              <w:rPr>
                <w:rFonts w:cs="Arial"/>
                <w:szCs w:val="18"/>
              </w:rPr>
              <w:t xml:space="preserve"> </w:t>
            </w:r>
            <w:r w:rsidRPr="008C6C1C">
              <w:rPr>
                <w:rFonts w:cs="Arial"/>
                <w:szCs w:val="18"/>
              </w:rPr>
              <w:t>new</w:t>
            </w:r>
            <w:r w:rsidR="00726D9D" w:rsidRPr="008C6C1C">
              <w:rPr>
                <w:rFonts w:cs="Arial"/>
                <w:szCs w:val="18"/>
              </w:rPr>
              <w:t xml:space="preserve"> </w:t>
            </w:r>
            <w:r w:rsidRPr="008C6C1C">
              <w:rPr>
                <w:rFonts w:cs="Arial"/>
                <w:szCs w:val="18"/>
              </w:rPr>
              <w:t>verticals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ecosystem.</w:t>
            </w:r>
            <w:r w:rsidR="00726D9D" w:rsidRPr="008C6C1C">
              <w:rPr>
                <w:rFonts w:cs="Arial"/>
                <w:szCs w:val="18"/>
              </w:rPr>
              <w:t xml:space="preserve"> </w:t>
            </w:r>
            <w:r w:rsidRPr="008C6C1C">
              <w:rPr>
                <w:rFonts w:cs="Arial"/>
                <w:szCs w:val="18"/>
              </w:rPr>
              <w:t>SEAL</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specified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Pr="008C6C1C">
              <w:rPr>
                <w:rFonts w:cs="Arial"/>
                <w:szCs w:val="18"/>
              </w:rPr>
              <w:t>TS</w:t>
            </w:r>
            <w:r w:rsidR="00726D9D" w:rsidRPr="008C6C1C">
              <w:rPr>
                <w:rFonts w:cs="Arial"/>
                <w:szCs w:val="18"/>
              </w:rPr>
              <w:t xml:space="preserve"> </w:t>
            </w:r>
            <w:r w:rsidRPr="008C6C1C">
              <w:rPr>
                <w:rFonts w:cs="Arial"/>
                <w:szCs w:val="18"/>
              </w:rPr>
              <w:t>23.434</w:t>
            </w:r>
            <w:r w:rsidR="00726D9D" w:rsidRPr="008C6C1C">
              <w:rPr>
                <w:rFonts w:cs="Arial"/>
                <w:szCs w:val="18"/>
              </w:rPr>
              <w:t xml:space="preserve"> </w:t>
            </w:r>
            <w:r w:rsidRPr="008C6C1C">
              <w:rPr>
                <w:rFonts w:cs="Arial"/>
                <w:szCs w:val="18"/>
              </w:rPr>
              <w:t>[7],</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include</w:t>
            </w:r>
            <w:r w:rsidR="00726D9D" w:rsidRPr="008C6C1C">
              <w:rPr>
                <w:rFonts w:cs="Arial"/>
                <w:szCs w:val="18"/>
              </w:rPr>
              <w:t xml:space="preserve"> </w:t>
            </w:r>
            <w:r w:rsidRPr="008C6C1C">
              <w:rPr>
                <w:rFonts w:cs="Arial"/>
                <w:szCs w:val="18"/>
              </w:rPr>
              <w:t>location</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group</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configuration</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identity</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key</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network</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data</w:t>
            </w:r>
            <w:r w:rsidR="00726D9D" w:rsidRPr="008C6C1C">
              <w:rPr>
                <w:rFonts w:cs="Arial"/>
                <w:szCs w:val="18"/>
              </w:rPr>
              <w:t xml:space="preserve"> </w:t>
            </w:r>
            <w:r w:rsidRPr="008C6C1C">
              <w:rPr>
                <w:rFonts w:cs="Arial"/>
                <w:szCs w:val="18"/>
              </w:rPr>
              <w:t>delivery,</w:t>
            </w:r>
            <w:r w:rsidR="00726D9D" w:rsidRPr="008C6C1C">
              <w:rPr>
                <w:rFonts w:cs="Arial"/>
                <w:szCs w:val="18"/>
              </w:rPr>
              <w:t xml:space="preserve"> </w:t>
            </w:r>
            <w:r w:rsidRPr="008C6C1C">
              <w:rPr>
                <w:rFonts w:cs="Arial"/>
                <w:szCs w:val="18"/>
              </w:rPr>
              <w:t>notification</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N</w:t>
            </w:r>
            <w:r w:rsidRPr="008C6C1C">
              <w:rPr>
                <w:rFonts w:cs="Arial"/>
                <w:szCs w:val="18"/>
              </w:rPr>
              <w:t>etwork</w:t>
            </w:r>
            <w:r w:rsidR="00726D9D" w:rsidRPr="008C6C1C">
              <w:rPr>
                <w:rFonts w:cs="Arial"/>
                <w:szCs w:val="18"/>
              </w:rPr>
              <w:t xml:space="preserve"> S</w:t>
            </w:r>
            <w:r w:rsidRPr="008C6C1C">
              <w:rPr>
                <w:rFonts w:cs="Arial"/>
                <w:szCs w:val="18"/>
              </w:rPr>
              <w:t>lice</w:t>
            </w:r>
            <w:r w:rsidR="00726D9D" w:rsidRPr="008C6C1C">
              <w:rPr>
                <w:rFonts w:cs="Arial"/>
                <w:szCs w:val="18"/>
              </w:rPr>
              <w:t xml:space="preserve"> C</w:t>
            </w:r>
            <w:r w:rsidRPr="008C6C1C">
              <w:rPr>
                <w:rFonts w:cs="Arial"/>
                <w:szCs w:val="18"/>
              </w:rPr>
              <w:t>apability</w:t>
            </w:r>
            <w:r w:rsidR="00726D9D" w:rsidRPr="008C6C1C">
              <w:rPr>
                <w:rFonts w:cs="Arial"/>
                <w:szCs w:val="18"/>
              </w:rPr>
              <w:t xml:space="preserve"> E</w:t>
            </w:r>
            <w:r w:rsidRPr="008C6C1C">
              <w:rPr>
                <w:rFonts w:cs="Arial"/>
                <w:szCs w:val="18"/>
              </w:rPr>
              <w:t>nablement</w:t>
            </w:r>
            <w:r w:rsidR="00726D9D" w:rsidRPr="008C6C1C">
              <w:rPr>
                <w:rFonts w:cs="Arial"/>
                <w:szCs w:val="18"/>
              </w:rPr>
              <w:t xml:space="preserve"> </w:t>
            </w:r>
            <w:r w:rsidRPr="008C6C1C">
              <w:rPr>
                <w:rFonts w:cs="Arial"/>
                <w:szCs w:val="18"/>
              </w:rPr>
              <w:t>(NSCE)</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application</w:t>
            </w:r>
            <w:r w:rsidR="00726D9D" w:rsidRPr="008C6C1C">
              <w:rPr>
                <w:rFonts w:cs="Arial"/>
                <w:szCs w:val="18"/>
              </w:rPr>
              <w:t xml:space="preserve"> </w:t>
            </w:r>
            <w:r w:rsidRPr="008C6C1C">
              <w:rPr>
                <w:rFonts w:cs="Arial"/>
                <w:szCs w:val="18"/>
              </w:rPr>
              <w:t>data</w:t>
            </w:r>
            <w:r w:rsidR="00726D9D" w:rsidRPr="008C6C1C">
              <w:rPr>
                <w:rFonts w:cs="Arial"/>
                <w:szCs w:val="18"/>
              </w:rPr>
              <w:t xml:space="preserve"> </w:t>
            </w:r>
            <w:r w:rsidRPr="008C6C1C">
              <w:rPr>
                <w:rFonts w:cs="Arial"/>
                <w:szCs w:val="18"/>
              </w:rPr>
              <w:t>analytics</w:t>
            </w:r>
            <w:r w:rsidR="00726D9D" w:rsidRPr="008C6C1C">
              <w:rPr>
                <w:rFonts w:cs="Arial"/>
                <w:szCs w:val="18"/>
              </w:rPr>
              <w:t xml:space="preserve"> </w:t>
            </w:r>
            <w:r w:rsidRPr="008C6C1C">
              <w:rPr>
                <w:rFonts w:cs="Arial"/>
                <w:szCs w:val="18"/>
              </w:rPr>
              <w:t>enablement</w:t>
            </w:r>
            <w:r w:rsidR="00726D9D" w:rsidRPr="008C6C1C">
              <w:rPr>
                <w:rFonts w:cs="Arial"/>
                <w:szCs w:val="18"/>
              </w:rPr>
              <w:t>.</w:t>
            </w:r>
          </w:p>
        </w:tc>
      </w:tr>
      <w:tr w:rsidR="008C0C11" w:rsidRPr="008C6C1C" w14:paraId="0728B79F" w14:textId="77777777" w:rsidTr="00726D9D">
        <w:trPr>
          <w:jc w:val="center"/>
        </w:trPr>
        <w:tc>
          <w:tcPr>
            <w:tcW w:w="2250" w:type="dxa"/>
            <w:shd w:val="clear" w:color="auto" w:fill="auto"/>
            <w:vAlign w:val="center"/>
          </w:tcPr>
          <w:p w14:paraId="66022355" w14:textId="0DC3C269" w:rsidR="008C0C11" w:rsidRPr="008C6C1C" w:rsidRDefault="008C0C11" w:rsidP="00726D9D">
            <w:pPr>
              <w:pStyle w:val="TAL"/>
              <w:rPr>
                <w:rFonts w:cs="Arial"/>
                <w:szCs w:val="18"/>
                <w:lang w:eastAsia="zh-CN"/>
              </w:rPr>
            </w:pPr>
            <w:r w:rsidRPr="008C6C1C">
              <w:rPr>
                <w:rFonts w:cs="Arial"/>
                <w:szCs w:val="18"/>
                <w:lang w:eastAsia="zh-CN"/>
              </w:rPr>
              <w:t>Vertical</w:t>
            </w:r>
            <w:r w:rsidR="00726D9D" w:rsidRPr="008C6C1C">
              <w:rPr>
                <w:rFonts w:cs="Arial"/>
                <w:szCs w:val="18"/>
                <w:lang w:eastAsia="zh-CN"/>
              </w:rPr>
              <w:t xml:space="preserve"> </w:t>
            </w:r>
            <w:r w:rsidRPr="008C6C1C">
              <w:rPr>
                <w:rFonts w:cs="Arial"/>
                <w:szCs w:val="18"/>
                <w:lang w:eastAsia="zh-CN"/>
              </w:rPr>
              <w:t>App</w:t>
            </w:r>
            <w:r w:rsidR="00726D9D" w:rsidRPr="008C6C1C">
              <w:rPr>
                <w:rFonts w:cs="Arial"/>
                <w:szCs w:val="18"/>
                <w:lang w:eastAsia="zh-CN"/>
              </w:rPr>
              <w:t xml:space="preserve"> </w:t>
            </w:r>
            <w:r w:rsidRPr="008C6C1C">
              <w:rPr>
                <w:rFonts w:cs="Arial"/>
                <w:szCs w:val="18"/>
                <w:lang w:eastAsia="zh-CN"/>
              </w:rPr>
              <w:t>Enabler</w:t>
            </w:r>
            <w:r w:rsidR="00726D9D" w:rsidRPr="008C6C1C">
              <w:rPr>
                <w:rFonts w:cs="Arial"/>
                <w:szCs w:val="18"/>
                <w:lang w:eastAsia="zh-CN"/>
              </w:rPr>
              <w:t xml:space="preserve"> </w:t>
            </w:r>
            <w:r w:rsidRPr="008C6C1C">
              <w:rPr>
                <w:rFonts w:cs="Arial"/>
                <w:szCs w:val="18"/>
                <w:lang w:eastAsia="zh-CN"/>
              </w:rPr>
              <w:t>(VAE)</w:t>
            </w:r>
          </w:p>
        </w:tc>
        <w:tc>
          <w:tcPr>
            <w:tcW w:w="7380" w:type="dxa"/>
            <w:shd w:val="clear" w:color="auto" w:fill="auto"/>
            <w:vAlign w:val="center"/>
          </w:tcPr>
          <w:p w14:paraId="7B12598E" w14:textId="1B249087" w:rsidR="008C0C11" w:rsidRPr="008C6C1C" w:rsidRDefault="008C0C11" w:rsidP="00726D9D">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provides</w:t>
            </w:r>
            <w:r w:rsidR="00726D9D" w:rsidRPr="008C6C1C">
              <w:rPr>
                <w:rFonts w:cs="Arial"/>
                <w:szCs w:val="18"/>
              </w:rPr>
              <w:t xml:space="preserve"> </w:t>
            </w:r>
            <w:r w:rsidRPr="008C6C1C">
              <w:rPr>
                <w:rFonts w:cs="Arial"/>
                <w:szCs w:val="18"/>
              </w:rPr>
              <w:t>vertical-specific</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enablers.</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contrast</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SEAL,</w:t>
            </w:r>
            <w:r w:rsidR="00726D9D" w:rsidRPr="008C6C1C">
              <w:rPr>
                <w:rFonts w:cs="Arial"/>
                <w:szCs w:val="18"/>
              </w:rPr>
              <w:t xml:space="preserve"> </w:t>
            </w:r>
            <w:r w:rsidRPr="008C6C1C">
              <w:rPr>
                <w:rFonts w:cs="Arial"/>
                <w:szCs w:val="18"/>
              </w:rPr>
              <w:t>VAE</w:t>
            </w:r>
            <w:r w:rsidR="00726D9D" w:rsidRPr="008C6C1C">
              <w:rPr>
                <w:rFonts w:cs="Arial"/>
                <w:szCs w:val="18"/>
              </w:rPr>
              <w:t xml:space="preserve"> </w:t>
            </w:r>
            <w:r w:rsidRPr="008C6C1C">
              <w:rPr>
                <w:rFonts w:cs="Arial"/>
                <w:szCs w:val="18"/>
              </w:rPr>
              <w:t>targets</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specific</w:t>
            </w:r>
            <w:r w:rsidR="00726D9D" w:rsidRPr="008C6C1C">
              <w:rPr>
                <w:rFonts w:cs="Arial"/>
                <w:szCs w:val="18"/>
              </w:rPr>
              <w:t xml:space="preserve"> </w:t>
            </w:r>
            <w:r w:rsidRPr="008C6C1C">
              <w:rPr>
                <w:rFonts w:cs="Arial"/>
                <w:szCs w:val="18"/>
              </w:rPr>
              <w:t>vertical</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today,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verticals</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enablers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defined</w:t>
            </w:r>
            <w:r w:rsidR="00726D9D" w:rsidRPr="008C6C1C">
              <w:rPr>
                <w:rFonts w:cs="Arial"/>
                <w:szCs w:val="18"/>
              </w:rPr>
              <w:t xml:space="preserve"> </w:t>
            </w:r>
            <w:r w:rsidRPr="008C6C1C">
              <w:rPr>
                <w:rFonts w:cs="Arial"/>
                <w:szCs w:val="18"/>
              </w:rPr>
              <w:t>for:</w:t>
            </w:r>
          </w:p>
          <w:p w14:paraId="0A028916" w14:textId="3C555D27"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t>A</w:t>
            </w:r>
            <w:r w:rsidRPr="008C6C1C">
              <w:rPr>
                <w:rFonts w:cs="Arial"/>
                <w:szCs w:val="18"/>
              </w:rPr>
              <w:t>utomotive</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referred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as</w:t>
            </w:r>
            <w:r w:rsidR="00726D9D" w:rsidRPr="008C6C1C">
              <w:rPr>
                <w:rFonts w:cs="Arial"/>
                <w:szCs w:val="18"/>
              </w:rPr>
              <w:t xml:space="preserve"> V</w:t>
            </w:r>
            <w:r w:rsidRPr="008C6C1C">
              <w:rPr>
                <w:rFonts w:cs="Arial"/>
                <w:szCs w:val="18"/>
              </w:rPr>
              <w:t>ehicle-to-anything</w:t>
            </w:r>
            <w:r w:rsidR="00726D9D" w:rsidRPr="008C6C1C">
              <w:rPr>
                <w:rFonts w:cs="Arial"/>
                <w:szCs w:val="18"/>
              </w:rPr>
              <w:t xml:space="preserve"> </w:t>
            </w:r>
            <w:r w:rsidRPr="008C6C1C">
              <w:rPr>
                <w:rFonts w:cs="Arial"/>
                <w:szCs w:val="18"/>
              </w:rPr>
              <w:t>(V2X)</w:t>
            </w:r>
            <w:r w:rsidR="00726D9D" w:rsidRPr="008C6C1C">
              <w:rPr>
                <w:rFonts w:cs="Arial"/>
                <w:szCs w:val="18"/>
              </w:rPr>
              <w:t xml:space="preserve"> </w:t>
            </w:r>
            <w:r w:rsidRPr="008C6C1C">
              <w:rPr>
                <w:rFonts w:cs="Arial"/>
                <w:szCs w:val="18"/>
              </w:rPr>
              <w:t>communications</w:t>
            </w:r>
            <w:r w:rsidR="00602FB3" w:rsidRPr="008C6C1C">
              <w:rPr>
                <w:rFonts w:cs="Arial"/>
                <w:szCs w:val="18"/>
              </w:rPr>
              <w:t>,</w:t>
            </w:r>
            <w:r w:rsidR="00726D9D" w:rsidRPr="008C6C1C">
              <w:rPr>
                <w:rFonts w:cs="Arial"/>
                <w:szCs w:val="18"/>
              </w:rPr>
              <w:t xml:space="preserve"> </w:t>
            </w:r>
            <w:r w:rsidR="0028709B" w:rsidRPr="008C6C1C">
              <w:rPr>
                <w:rFonts w:cs="Arial"/>
                <w:szCs w:val="18"/>
              </w:rPr>
              <w:t>see</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28709B" w:rsidRPr="008C6C1C">
              <w:rPr>
                <w:rFonts w:cs="Arial"/>
                <w:szCs w:val="18"/>
              </w:rPr>
              <w:t>TS</w:t>
            </w:r>
            <w:r w:rsidR="00726D9D" w:rsidRPr="008C6C1C">
              <w:rPr>
                <w:rFonts w:cs="Arial"/>
                <w:szCs w:val="18"/>
              </w:rPr>
              <w:t xml:space="preserve"> </w:t>
            </w:r>
            <w:r w:rsidR="00602FB3" w:rsidRPr="008C6C1C">
              <w:rPr>
                <w:rFonts w:cs="Arial"/>
                <w:szCs w:val="18"/>
              </w:rPr>
              <w:t>23.255</w:t>
            </w:r>
            <w:r w:rsidR="00726D9D" w:rsidRPr="008C6C1C">
              <w:rPr>
                <w:rFonts w:cs="Arial"/>
                <w:szCs w:val="18"/>
              </w:rPr>
              <w:t xml:space="preserve"> </w:t>
            </w:r>
            <w:r w:rsidRPr="008C6C1C">
              <w:rPr>
                <w:rFonts w:cs="Arial"/>
                <w:szCs w:val="18"/>
              </w:rPr>
              <w:t>[8].</w:t>
            </w:r>
          </w:p>
          <w:p w14:paraId="1E51C512" w14:textId="2CBF7B1B"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t>D</w:t>
            </w:r>
            <w:r w:rsidRPr="008C6C1C">
              <w:rPr>
                <w:rFonts w:cs="Arial"/>
                <w:szCs w:val="18"/>
              </w:rPr>
              <w:t>rone</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known</w:t>
            </w:r>
            <w:r w:rsidR="00726D9D" w:rsidRPr="008C6C1C">
              <w:rPr>
                <w:rFonts w:cs="Arial"/>
                <w:szCs w:val="18"/>
              </w:rPr>
              <w:t xml:space="preserve"> </w:t>
            </w:r>
            <w:r w:rsidRPr="008C6C1C">
              <w:rPr>
                <w:rFonts w:cs="Arial"/>
                <w:szCs w:val="18"/>
              </w:rPr>
              <w:t>as</w:t>
            </w:r>
            <w:r w:rsidR="00726D9D" w:rsidRPr="008C6C1C">
              <w:rPr>
                <w:rFonts w:cs="Arial"/>
                <w:szCs w:val="18"/>
              </w:rPr>
              <w:t xml:space="preserve"> U</w:t>
            </w:r>
            <w:r w:rsidRPr="008C6C1C">
              <w:rPr>
                <w:rFonts w:cs="Arial"/>
                <w:szCs w:val="18"/>
              </w:rPr>
              <w:t>ncrewed</w:t>
            </w:r>
            <w:r w:rsidR="00726D9D" w:rsidRPr="008C6C1C">
              <w:rPr>
                <w:rFonts w:cs="Arial"/>
                <w:szCs w:val="18"/>
              </w:rPr>
              <w:t xml:space="preserve"> A</w:t>
            </w:r>
            <w:r w:rsidRPr="008C6C1C">
              <w:rPr>
                <w:rFonts w:cs="Arial"/>
                <w:szCs w:val="18"/>
              </w:rPr>
              <w:t>erial</w:t>
            </w:r>
            <w:r w:rsidR="00726D9D" w:rsidRPr="008C6C1C">
              <w:rPr>
                <w:rFonts w:cs="Arial"/>
                <w:szCs w:val="18"/>
              </w:rPr>
              <w:t xml:space="preserve"> S</w:t>
            </w:r>
            <w:r w:rsidRPr="008C6C1C">
              <w:rPr>
                <w:rFonts w:cs="Arial"/>
                <w:szCs w:val="18"/>
              </w:rPr>
              <w:t>ystems</w:t>
            </w:r>
            <w:r w:rsidR="00726D9D" w:rsidRPr="008C6C1C">
              <w:rPr>
                <w:rFonts w:cs="Arial"/>
                <w:szCs w:val="18"/>
              </w:rPr>
              <w:t xml:space="preserve"> </w:t>
            </w:r>
            <w:r w:rsidRPr="008C6C1C">
              <w:rPr>
                <w:rFonts w:cs="Arial"/>
                <w:szCs w:val="18"/>
              </w:rPr>
              <w:t>(UAS)</w:t>
            </w:r>
            <w:r w:rsidR="00602FB3" w:rsidRPr="008C6C1C">
              <w:rPr>
                <w:rFonts w:cs="Arial"/>
                <w:szCs w:val="18"/>
              </w:rPr>
              <w:t>,</w:t>
            </w:r>
            <w:r w:rsidR="00726D9D" w:rsidRPr="008C6C1C">
              <w:rPr>
                <w:rFonts w:cs="Arial"/>
                <w:szCs w:val="18"/>
              </w:rPr>
              <w:t xml:space="preserve"> </w:t>
            </w:r>
            <w:r w:rsidR="00602FB3" w:rsidRPr="008C6C1C">
              <w:rPr>
                <w:rFonts w:cs="Arial"/>
                <w:szCs w:val="18"/>
              </w:rPr>
              <w:t>see</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602FB3" w:rsidRPr="008C6C1C">
              <w:rPr>
                <w:rFonts w:cs="Arial"/>
                <w:szCs w:val="18"/>
              </w:rPr>
              <w:t>TS</w:t>
            </w:r>
            <w:r w:rsidR="00726D9D" w:rsidRPr="008C6C1C">
              <w:rPr>
                <w:rFonts w:cs="Arial"/>
                <w:szCs w:val="18"/>
              </w:rPr>
              <w:t> </w:t>
            </w:r>
            <w:r w:rsidR="00602FB3" w:rsidRPr="008C6C1C">
              <w:rPr>
                <w:rFonts w:cs="Arial"/>
                <w:szCs w:val="18"/>
              </w:rPr>
              <w:t>23.286</w:t>
            </w:r>
            <w:r w:rsidR="00726D9D" w:rsidRPr="008C6C1C">
              <w:rPr>
                <w:rFonts w:cs="Arial"/>
                <w:szCs w:val="18"/>
              </w:rPr>
              <w:t> </w:t>
            </w:r>
            <w:r w:rsidRPr="008C6C1C">
              <w:rPr>
                <w:rFonts w:cs="Arial"/>
                <w:szCs w:val="18"/>
              </w:rPr>
              <w:t>[9]</w:t>
            </w:r>
            <w:r w:rsidR="00726D9D" w:rsidRPr="008C6C1C">
              <w:rPr>
                <w:rFonts w:cs="Arial"/>
                <w:szCs w:val="18"/>
              </w:rPr>
              <w:t>.</w:t>
            </w:r>
          </w:p>
          <w:p w14:paraId="4202003B" w14:textId="6EBF21C0"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Industry</w:t>
            </w:r>
            <w:r w:rsidR="00726D9D" w:rsidRPr="008C6C1C">
              <w:rPr>
                <w:rFonts w:cs="Arial"/>
                <w:szCs w:val="18"/>
              </w:rPr>
              <w:t xml:space="preserve"> </w:t>
            </w:r>
            <w:r w:rsidRPr="008C6C1C">
              <w:rPr>
                <w:rFonts w:cs="Arial"/>
                <w:szCs w:val="18"/>
              </w:rPr>
              <w:t>4.0/OT</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also</w:t>
            </w:r>
            <w:r w:rsidR="00726D9D" w:rsidRPr="008C6C1C">
              <w:rPr>
                <w:rFonts w:cs="Arial"/>
                <w:szCs w:val="18"/>
              </w:rPr>
              <w:t xml:space="preserve"> </w:t>
            </w:r>
            <w:r w:rsidRPr="008C6C1C">
              <w:rPr>
                <w:rFonts w:cs="Arial"/>
                <w:szCs w:val="18"/>
              </w:rPr>
              <w:t>referred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as</w:t>
            </w:r>
            <w:r w:rsidR="00726D9D" w:rsidRPr="008C6C1C">
              <w:rPr>
                <w:rFonts w:cs="Arial"/>
                <w:szCs w:val="18"/>
              </w:rPr>
              <w:t xml:space="preserve"> F</w:t>
            </w:r>
            <w:r w:rsidRPr="008C6C1C">
              <w:rPr>
                <w:rFonts w:cs="Arial"/>
                <w:szCs w:val="18"/>
              </w:rPr>
              <w:t>actories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F</w:t>
            </w:r>
            <w:r w:rsidRPr="008C6C1C">
              <w:rPr>
                <w:rFonts w:cs="Arial"/>
                <w:szCs w:val="18"/>
              </w:rPr>
              <w:t>uture</w:t>
            </w:r>
            <w:r w:rsidR="00726D9D" w:rsidRPr="008C6C1C">
              <w:rPr>
                <w:rFonts w:cs="Arial"/>
                <w:szCs w:val="18"/>
              </w:rPr>
              <w:t xml:space="preserve"> </w:t>
            </w:r>
            <w:r w:rsidRPr="008C6C1C">
              <w:rPr>
                <w:rFonts w:cs="Arial"/>
                <w:szCs w:val="18"/>
              </w:rPr>
              <w:t>(FF)</w:t>
            </w:r>
            <w:r w:rsidR="00602FB3" w:rsidRPr="008C6C1C">
              <w:rPr>
                <w:rFonts w:cs="Arial"/>
                <w:szCs w:val="18"/>
              </w:rPr>
              <w:t>,</w:t>
            </w:r>
            <w:r w:rsidR="00726D9D" w:rsidRPr="008C6C1C">
              <w:rPr>
                <w:rFonts w:cs="Arial"/>
                <w:szCs w:val="18"/>
              </w:rPr>
              <w:t xml:space="preserve"> </w:t>
            </w:r>
            <w:r w:rsidR="00602FB3" w:rsidRPr="008C6C1C">
              <w:rPr>
                <w:rFonts w:cs="Arial"/>
                <w:szCs w:val="18"/>
              </w:rPr>
              <w:t>see</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602FB3" w:rsidRPr="008C6C1C">
              <w:rPr>
                <w:rFonts w:cs="Arial"/>
                <w:szCs w:val="18"/>
              </w:rPr>
              <w:t>TS</w:t>
            </w:r>
            <w:r w:rsidR="00726D9D" w:rsidRPr="008C6C1C">
              <w:rPr>
                <w:rFonts w:cs="Arial"/>
                <w:szCs w:val="18"/>
              </w:rPr>
              <w:t xml:space="preserve"> </w:t>
            </w:r>
            <w:r w:rsidR="00602FB3" w:rsidRPr="008C6C1C">
              <w:rPr>
                <w:rFonts w:cs="Arial"/>
                <w:szCs w:val="18"/>
              </w:rPr>
              <w:t>23.545</w:t>
            </w:r>
            <w:r w:rsidR="00726D9D" w:rsidRPr="008C6C1C">
              <w:rPr>
                <w:rFonts w:cs="Arial"/>
                <w:szCs w:val="18"/>
              </w:rPr>
              <w:t xml:space="preserve"> </w:t>
            </w:r>
            <w:r w:rsidRPr="008C6C1C">
              <w:rPr>
                <w:rFonts w:cs="Arial"/>
                <w:szCs w:val="18"/>
              </w:rPr>
              <w:t>[10]</w:t>
            </w:r>
          </w:p>
          <w:p w14:paraId="61CFB637" w14:textId="6A0B2F05"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Personal</w:t>
            </w:r>
            <w:r w:rsidR="00726D9D" w:rsidRPr="008C6C1C">
              <w:rPr>
                <w:rFonts w:cs="Arial"/>
                <w:szCs w:val="18"/>
              </w:rPr>
              <w:t xml:space="preserve"> </w:t>
            </w:r>
            <w:r w:rsidRPr="008C6C1C">
              <w:rPr>
                <w:rFonts w:cs="Arial"/>
                <w:szCs w:val="18"/>
              </w:rPr>
              <w:t>IoT</w:t>
            </w:r>
            <w:r w:rsidR="00726D9D" w:rsidRPr="008C6C1C">
              <w:rPr>
                <w:rFonts w:cs="Arial"/>
                <w:szCs w:val="18"/>
              </w:rPr>
              <w:t xml:space="preserve"> </w:t>
            </w:r>
            <w:r w:rsidRPr="008C6C1C">
              <w:rPr>
                <w:rFonts w:cs="Arial"/>
                <w:szCs w:val="18"/>
              </w:rPr>
              <w:t>networks</w:t>
            </w:r>
            <w:r w:rsidR="00602FB3" w:rsidRPr="008C6C1C">
              <w:rPr>
                <w:rFonts w:cs="Arial"/>
                <w:szCs w:val="18"/>
              </w:rPr>
              <w:t>,</w:t>
            </w:r>
            <w:r w:rsidR="00726D9D" w:rsidRPr="008C6C1C">
              <w:rPr>
                <w:rFonts w:cs="Arial"/>
                <w:szCs w:val="18"/>
              </w:rPr>
              <w:t xml:space="preserve"> </w:t>
            </w:r>
            <w:r w:rsidR="00602FB3" w:rsidRPr="008C6C1C">
              <w:rPr>
                <w:rFonts w:cs="Arial"/>
                <w:szCs w:val="18"/>
              </w:rPr>
              <w:t>see</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602FB3" w:rsidRPr="008C6C1C">
              <w:rPr>
                <w:rFonts w:cs="Arial"/>
                <w:szCs w:val="18"/>
              </w:rPr>
              <w:t>TS</w:t>
            </w:r>
            <w:r w:rsidR="00726D9D" w:rsidRPr="008C6C1C">
              <w:rPr>
                <w:rFonts w:cs="Arial"/>
                <w:szCs w:val="18"/>
              </w:rPr>
              <w:t xml:space="preserve"> </w:t>
            </w:r>
            <w:r w:rsidR="00602FB3" w:rsidRPr="008C6C1C">
              <w:rPr>
                <w:rFonts w:cs="Arial"/>
                <w:szCs w:val="18"/>
              </w:rPr>
              <w:t>23.542</w:t>
            </w:r>
            <w:r w:rsidR="00726D9D" w:rsidRPr="008C6C1C">
              <w:rPr>
                <w:rFonts w:cs="Arial"/>
                <w:szCs w:val="18"/>
              </w:rPr>
              <w:t xml:space="preserve"> </w:t>
            </w:r>
            <w:r w:rsidRPr="008C6C1C">
              <w:rPr>
                <w:rFonts w:cs="Arial"/>
                <w:szCs w:val="18"/>
              </w:rPr>
              <w:t>[11]</w:t>
            </w:r>
            <w:r w:rsidR="00726D9D" w:rsidRPr="008C6C1C">
              <w:rPr>
                <w:rFonts w:cs="Arial"/>
                <w:szCs w:val="18"/>
              </w:rPr>
              <w:t>.</w:t>
            </w:r>
          </w:p>
          <w:p w14:paraId="788E5390" w14:textId="2D503776" w:rsidR="008C0C11" w:rsidRPr="008C6C1C" w:rsidRDefault="008C0C11" w:rsidP="00726D9D">
            <w:pPr>
              <w:pStyle w:val="TAL"/>
              <w:ind w:left="411" w:hanging="284"/>
              <w:rPr>
                <w:rFonts w:cs="Arial"/>
                <w:b/>
                <w:bCs/>
                <w:szCs w:val="18"/>
              </w:rPr>
            </w:pPr>
            <w:r w:rsidRPr="008C6C1C">
              <w:rPr>
                <w:rFonts w:cs="Arial"/>
                <w:szCs w:val="18"/>
              </w:rPr>
              <w:t>-</w:t>
            </w:r>
            <w:r w:rsidR="00726D9D" w:rsidRPr="008C6C1C">
              <w:rPr>
                <w:rFonts w:cs="Arial"/>
                <w:szCs w:val="18"/>
              </w:rPr>
              <w:tab/>
            </w:r>
            <w:r w:rsidRPr="008C6C1C">
              <w:rPr>
                <w:rFonts w:cs="Arial"/>
                <w:szCs w:val="18"/>
              </w:rPr>
              <w:t>Message</w:t>
            </w:r>
            <w:r w:rsidR="00726D9D" w:rsidRPr="008C6C1C">
              <w:rPr>
                <w:rFonts w:cs="Arial"/>
                <w:szCs w:val="18"/>
              </w:rPr>
              <w:t xml:space="preserve"> </w:t>
            </w:r>
            <w:r w:rsidRPr="008C6C1C">
              <w:rPr>
                <w:rFonts w:cs="Arial"/>
                <w:szCs w:val="18"/>
              </w:rPr>
              <w:t>communication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massive</w:t>
            </w:r>
            <w:r w:rsidR="00726D9D" w:rsidRPr="008C6C1C">
              <w:rPr>
                <w:rFonts w:cs="Arial"/>
                <w:szCs w:val="18"/>
              </w:rPr>
              <w:t xml:space="preserve"> </w:t>
            </w:r>
            <w:r w:rsidRPr="008C6C1C">
              <w:rPr>
                <w:rFonts w:cs="Arial"/>
                <w:szCs w:val="18"/>
              </w:rPr>
              <w:t>IoT,</w:t>
            </w:r>
            <w:r w:rsidR="00726D9D" w:rsidRPr="008C6C1C">
              <w:rPr>
                <w:rFonts w:cs="Arial"/>
                <w:szCs w:val="18"/>
              </w:rPr>
              <w:t xml:space="preserve"> </w:t>
            </w:r>
            <w:r w:rsidRPr="008C6C1C">
              <w:rPr>
                <w:rFonts w:cs="Arial"/>
                <w:szCs w:val="18"/>
              </w:rPr>
              <w:t>also</w:t>
            </w:r>
            <w:r w:rsidR="00726D9D" w:rsidRPr="008C6C1C">
              <w:rPr>
                <w:rFonts w:cs="Arial"/>
                <w:szCs w:val="18"/>
              </w:rPr>
              <w:t xml:space="preserve"> </w:t>
            </w:r>
            <w:r w:rsidRPr="008C6C1C">
              <w:rPr>
                <w:rFonts w:cs="Arial"/>
                <w:szCs w:val="18"/>
              </w:rPr>
              <w:t>referred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MSGIn5G</w:t>
            </w:r>
            <w:r w:rsidR="00602FB3" w:rsidRPr="008C6C1C">
              <w:rPr>
                <w:rFonts w:cs="Arial"/>
                <w:szCs w:val="18"/>
              </w:rPr>
              <w:t>,</w:t>
            </w:r>
            <w:r w:rsidR="00726D9D" w:rsidRPr="008C6C1C">
              <w:rPr>
                <w:rFonts w:cs="Arial"/>
                <w:szCs w:val="18"/>
              </w:rPr>
              <w:t xml:space="preserve"> </w:t>
            </w:r>
            <w:r w:rsidR="00602FB3" w:rsidRPr="008C6C1C">
              <w:rPr>
                <w:rFonts w:cs="Arial"/>
                <w:szCs w:val="18"/>
              </w:rPr>
              <w:t>see</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00602FB3" w:rsidRPr="008C6C1C">
              <w:rPr>
                <w:rFonts w:cs="Arial"/>
                <w:szCs w:val="18"/>
              </w:rPr>
              <w:t>TS</w:t>
            </w:r>
            <w:r w:rsidR="00726D9D" w:rsidRPr="008C6C1C">
              <w:rPr>
                <w:rFonts w:cs="Arial"/>
                <w:szCs w:val="18"/>
              </w:rPr>
              <w:t> </w:t>
            </w:r>
            <w:r w:rsidR="00602FB3" w:rsidRPr="008C6C1C">
              <w:rPr>
                <w:rFonts w:cs="Arial"/>
                <w:szCs w:val="18"/>
              </w:rPr>
              <w:t>23.554</w:t>
            </w:r>
            <w:r w:rsidR="00726D9D" w:rsidRPr="008C6C1C">
              <w:rPr>
                <w:rFonts w:cs="Arial"/>
                <w:szCs w:val="18"/>
              </w:rPr>
              <w:t xml:space="preserve"> </w:t>
            </w:r>
            <w:r w:rsidRPr="008C6C1C">
              <w:rPr>
                <w:rFonts w:cs="Arial"/>
                <w:szCs w:val="18"/>
              </w:rPr>
              <w:t>[12].</w:t>
            </w:r>
          </w:p>
        </w:tc>
      </w:tr>
      <w:tr w:rsidR="008C0C11" w:rsidRPr="008C6C1C" w14:paraId="5AEBD302" w14:textId="77777777" w:rsidTr="00726D9D">
        <w:trPr>
          <w:jc w:val="center"/>
        </w:trPr>
        <w:tc>
          <w:tcPr>
            <w:tcW w:w="2250" w:type="dxa"/>
            <w:shd w:val="clear" w:color="auto" w:fill="auto"/>
            <w:vAlign w:val="center"/>
          </w:tcPr>
          <w:p w14:paraId="40190F6D" w14:textId="2C18029F" w:rsidR="008C0C11" w:rsidRPr="008C6C1C" w:rsidRDefault="008C0C11" w:rsidP="00726D9D">
            <w:pPr>
              <w:pStyle w:val="TAL"/>
              <w:rPr>
                <w:rFonts w:cs="Arial"/>
                <w:szCs w:val="18"/>
                <w:lang w:eastAsia="zh-CN"/>
              </w:rPr>
            </w:pPr>
            <w:r w:rsidRPr="008C6C1C">
              <w:rPr>
                <w:rFonts w:cs="Arial"/>
                <w:szCs w:val="18"/>
                <w:lang w:eastAsia="zh-CN"/>
              </w:rPr>
              <w:t>Common</w:t>
            </w:r>
            <w:r w:rsidR="00726D9D" w:rsidRPr="008C6C1C">
              <w:rPr>
                <w:rFonts w:cs="Arial"/>
                <w:szCs w:val="18"/>
                <w:lang w:eastAsia="zh-CN"/>
              </w:rPr>
              <w:t xml:space="preserve"> </w:t>
            </w:r>
            <w:r w:rsidRPr="008C6C1C">
              <w:rPr>
                <w:rFonts w:cs="Arial"/>
                <w:szCs w:val="18"/>
                <w:lang w:eastAsia="zh-CN"/>
              </w:rPr>
              <w:t>API</w:t>
            </w:r>
            <w:r w:rsidR="00726D9D" w:rsidRPr="008C6C1C">
              <w:rPr>
                <w:rFonts w:cs="Arial"/>
                <w:szCs w:val="18"/>
                <w:lang w:eastAsia="zh-CN"/>
              </w:rPr>
              <w:t xml:space="preserve"> </w:t>
            </w:r>
            <w:r w:rsidRPr="008C6C1C">
              <w:rPr>
                <w:rFonts w:cs="Arial"/>
                <w:szCs w:val="18"/>
                <w:lang w:eastAsia="zh-CN"/>
              </w:rPr>
              <w:t>Framework</w:t>
            </w:r>
            <w:r w:rsidR="00726D9D" w:rsidRPr="008C6C1C">
              <w:rPr>
                <w:rFonts w:cs="Arial"/>
                <w:szCs w:val="18"/>
                <w:lang w:eastAsia="zh-CN"/>
              </w:rPr>
              <w:t xml:space="preserve"> </w:t>
            </w:r>
            <w:r w:rsidRPr="008C6C1C">
              <w:rPr>
                <w:rFonts w:cs="Arial"/>
                <w:szCs w:val="18"/>
                <w:lang w:eastAsia="zh-CN"/>
              </w:rPr>
              <w:t>(CAPIF)</w:t>
            </w:r>
          </w:p>
        </w:tc>
        <w:tc>
          <w:tcPr>
            <w:tcW w:w="7380" w:type="dxa"/>
            <w:shd w:val="clear" w:color="auto" w:fill="auto"/>
            <w:vAlign w:val="center"/>
          </w:tcPr>
          <w:p w14:paraId="1C719913" w14:textId="219F10A0" w:rsidR="008C0C11" w:rsidRPr="008C6C1C" w:rsidRDefault="008C0C11" w:rsidP="00726D9D">
            <w:pPr>
              <w:pStyle w:val="TAL"/>
              <w:rPr>
                <w:rFonts w:cs="Arial"/>
                <w:szCs w:val="18"/>
              </w:rPr>
            </w:pPr>
            <w:r w:rsidRPr="008C6C1C">
              <w:rPr>
                <w:rFonts w:cs="Arial"/>
                <w:szCs w:val="18"/>
              </w:rPr>
              <w:t>Started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Release</w:t>
            </w:r>
            <w:r w:rsidR="00726D9D" w:rsidRPr="008C6C1C">
              <w:rPr>
                <w:rFonts w:cs="Arial"/>
                <w:szCs w:val="18"/>
              </w:rPr>
              <w:t xml:space="preserve"> </w:t>
            </w:r>
            <w:r w:rsidRPr="008C6C1C">
              <w:rPr>
                <w:rFonts w:cs="Arial"/>
                <w:szCs w:val="18"/>
              </w:rPr>
              <w:t>15,</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listed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Pr="008C6C1C">
              <w:rPr>
                <w:rFonts w:cs="Arial"/>
                <w:szCs w:val="18"/>
              </w:rPr>
              <w:t>TS</w:t>
            </w:r>
            <w:r w:rsidR="00726D9D" w:rsidRPr="008C6C1C">
              <w:rPr>
                <w:rFonts w:cs="Arial"/>
                <w:szCs w:val="18"/>
              </w:rPr>
              <w:t xml:space="preserve"> </w:t>
            </w:r>
            <w:r w:rsidRPr="008C6C1C">
              <w:rPr>
                <w:rFonts w:cs="Arial"/>
                <w:szCs w:val="18"/>
              </w:rPr>
              <w:t>23.222</w:t>
            </w:r>
            <w:r w:rsidR="00726D9D" w:rsidRPr="008C6C1C">
              <w:rPr>
                <w:rFonts w:cs="Arial"/>
                <w:szCs w:val="18"/>
              </w:rPr>
              <w:t xml:space="preserve"> </w:t>
            </w:r>
            <w:r w:rsidRPr="008C6C1C">
              <w:rPr>
                <w:rFonts w:cs="Arial"/>
                <w:szCs w:val="18"/>
              </w:rPr>
              <w:t>[</w:t>
            </w:r>
            <w:r w:rsidR="00FE7EC2" w:rsidRPr="008C6C1C">
              <w:rPr>
                <w:rFonts w:cs="Arial"/>
                <w:szCs w:val="18"/>
              </w:rPr>
              <w:t>5</w:t>
            </w:r>
            <w:r w:rsidRPr="008C6C1C">
              <w:rPr>
                <w:rFonts w:cs="Arial"/>
                <w:szCs w:val="18"/>
              </w:rPr>
              <w:t>]</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specified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Pr="008C6C1C">
              <w:rPr>
                <w:rFonts w:cs="Arial"/>
                <w:szCs w:val="18"/>
              </w:rPr>
              <w:t>TS</w:t>
            </w:r>
            <w:r w:rsidR="00726D9D" w:rsidRPr="008C6C1C">
              <w:rPr>
                <w:rFonts w:cs="Arial"/>
                <w:szCs w:val="18"/>
              </w:rPr>
              <w:t xml:space="preserve"> </w:t>
            </w:r>
            <w:r w:rsidRPr="008C6C1C">
              <w:rPr>
                <w:rFonts w:cs="Arial"/>
                <w:szCs w:val="18"/>
              </w:rPr>
              <w:t>29.222</w:t>
            </w:r>
            <w:r w:rsidR="00726D9D" w:rsidRPr="008C6C1C">
              <w:rPr>
                <w:rFonts w:cs="Arial"/>
                <w:szCs w:val="18"/>
              </w:rPr>
              <w:t xml:space="preserve"> </w:t>
            </w:r>
            <w:r w:rsidRPr="008C6C1C">
              <w:rPr>
                <w:rFonts w:cs="Arial"/>
                <w:szCs w:val="18"/>
              </w:rPr>
              <w:t>[1</w:t>
            </w:r>
            <w:r w:rsidR="00FE7EC2" w:rsidRPr="008C6C1C">
              <w:rPr>
                <w:rFonts w:cs="Arial"/>
                <w:szCs w:val="18"/>
              </w:rPr>
              <w:t>3</w:t>
            </w:r>
            <w:r w:rsidRPr="008C6C1C">
              <w:rPr>
                <w:rFonts w:cs="Arial"/>
                <w:szCs w:val="18"/>
              </w:rPr>
              <w:t>]</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security</w:t>
            </w:r>
            <w:r w:rsidR="00726D9D" w:rsidRPr="008C6C1C">
              <w:rPr>
                <w:rFonts w:cs="Arial"/>
                <w:szCs w:val="18"/>
              </w:rPr>
              <w:t xml:space="preserve"> </w:t>
            </w:r>
            <w:r w:rsidRPr="008C6C1C">
              <w:rPr>
                <w:rFonts w:cs="Arial"/>
                <w:szCs w:val="18"/>
              </w:rPr>
              <w:t>aspects</w:t>
            </w:r>
            <w:r w:rsidR="00726D9D" w:rsidRPr="008C6C1C">
              <w:rPr>
                <w:rFonts w:cs="Arial"/>
                <w:szCs w:val="18"/>
              </w:rPr>
              <w:t xml:space="preserve"> </w:t>
            </w:r>
            <w:r w:rsidRPr="008C6C1C">
              <w:rPr>
                <w:rFonts w:cs="Arial"/>
                <w:szCs w:val="18"/>
              </w:rPr>
              <w:t>being</w:t>
            </w:r>
            <w:r w:rsidR="00726D9D" w:rsidRPr="008C6C1C">
              <w:rPr>
                <w:rFonts w:cs="Arial"/>
                <w:szCs w:val="18"/>
              </w:rPr>
              <w:t xml:space="preserve"> </w:t>
            </w:r>
            <w:r w:rsidRPr="008C6C1C">
              <w:rPr>
                <w:rFonts w:cs="Arial"/>
                <w:szCs w:val="18"/>
              </w:rPr>
              <w:t>addressed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0028709B" w:rsidRPr="008C6C1C">
              <w:rPr>
                <w:rFonts w:cs="Arial"/>
                <w:szCs w:val="18"/>
              </w:rPr>
              <w:t>3GPP</w:t>
            </w:r>
            <w:r w:rsidR="00726D9D" w:rsidRPr="008C6C1C">
              <w:rPr>
                <w:rFonts w:cs="Arial"/>
                <w:szCs w:val="18"/>
              </w:rPr>
              <w:t xml:space="preserve"> </w:t>
            </w:r>
            <w:r w:rsidRPr="008C6C1C">
              <w:rPr>
                <w:rFonts w:cs="Arial"/>
                <w:szCs w:val="18"/>
              </w:rPr>
              <w:t>TS</w:t>
            </w:r>
            <w:r w:rsidR="00726D9D" w:rsidRPr="008C6C1C">
              <w:rPr>
                <w:rFonts w:cs="Arial"/>
                <w:szCs w:val="18"/>
              </w:rPr>
              <w:t xml:space="preserve"> </w:t>
            </w:r>
            <w:r w:rsidRPr="008C6C1C">
              <w:rPr>
                <w:rFonts w:cs="Arial"/>
                <w:szCs w:val="18"/>
              </w:rPr>
              <w:t>33.122</w:t>
            </w:r>
            <w:r w:rsidR="00726D9D" w:rsidRPr="008C6C1C">
              <w:rPr>
                <w:rFonts w:cs="Arial"/>
                <w:szCs w:val="18"/>
              </w:rPr>
              <w:t xml:space="preserve"> </w:t>
            </w:r>
            <w:r w:rsidRPr="008C6C1C">
              <w:rPr>
                <w:rFonts w:cs="Arial"/>
                <w:szCs w:val="18"/>
              </w:rPr>
              <w:t>[1</w:t>
            </w:r>
            <w:r w:rsidR="00FE7EC2" w:rsidRPr="008C6C1C">
              <w:rPr>
                <w:rFonts w:cs="Arial"/>
                <w:szCs w:val="18"/>
              </w:rPr>
              <w:t>4</w:t>
            </w:r>
            <w:r w:rsidRPr="008C6C1C">
              <w:rPr>
                <w:rFonts w:cs="Arial"/>
                <w:szCs w:val="18"/>
              </w:rPr>
              <w:t>].</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provides</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unified</w:t>
            </w:r>
            <w:r w:rsidR="00726D9D" w:rsidRPr="008C6C1C">
              <w:rPr>
                <w:rFonts w:cs="Arial"/>
                <w:szCs w:val="18"/>
              </w:rPr>
              <w:t xml:space="preserve"> </w:t>
            </w:r>
            <w:r w:rsidRPr="008C6C1C">
              <w:rPr>
                <w:rFonts w:cs="Arial"/>
                <w:szCs w:val="18"/>
              </w:rPr>
              <w:t>Northbound</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framework</w:t>
            </w:r>
            <w:r w:rsidR="00726D9D" w:rsidRPr="008C6C1C">
              <w:rPr>
                <w:rFonts w:cs="Arial"/>
                <w:szCs w:val="18"/>
              </w:rPr>
              <w:t xml:space="preserve"> </w:t>
            </w:r>
            <w:r w:rsidRPr="008C6C1C">
              <w:rPr>
                <w:rFonts w:cs="Arial"/>
                <w:szCs w:val="18"/>
              </w:rPr>
              <w:t>across</w:t>
            </w:r>
            <w:r w:rsidR="00726D9D" w:rsidRPr="008C6C1C">
              <w:rPr>
                <w:rFonts w:cs="Arial"/>
                <w:szCs w:val="18"/>
              </w:rPr>
              <w:t xml:space="preserve"> </w:t>
            </w:r>
            <w:r w:rsidRPr="008C6C1C">
              <w:rPr>
                <w:rFonts w:cs="Arial"/>
                <w:szCs w:val="18"/>
              </w:rPr>
              <w:t>network/application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facilitate</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harmonized</w:t>
            </w:r>
            <w:r w:rsidR="00726D9D" w:rsidRPr="008C6C1C">
              <w:rPr>
                <w:rFonts w:cs="Arial"/>
                <w:szCs w:val="18"/>
              </w:rPr>
              <w:t xml:space="preserve"> </w:t>
            </w:r>
            <w:r w:rsidRPr="008C6C1C">
              <w:rPr>
                <w:rFonts w:cs="Arial"/>
                <w:szCs w:val="18"/>
              </w:rPr>
              <w:t>approach</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exposure</w:t>
            </w:r>
            <w:r w:rsidR="00726D9D" w:rsidRPr="008C6C1C">
              <w:rPr>
                <w:rFonts w:cs="Arial"/>
                <w:szCs w:val="18"/>
              </w:rPr>
              <w:t xml:space="preserve"> </w:t>
            </w:r>
            <w:r w:rsidRPr="008C6C1C">
              <w:rPr>
                <w:rFonts w:cs="Arial"/>
                <w:szCs w:val="18"/>
              </w:rPr>
              <w:t>within</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framework</w:t>
            </w:r>
            <w:r w:rsidR="00726D9D" w:rsidRPr="008C6C1C">
              <w:rPr>
                <w:rFonts w:cs="Arial"/>
                <w:szCs w:val="18"/>
              </w:rPr>
              <w:t xml:space="preserve"> </w:t>
            </w:r>
            <w:r w:rsidRPr="008C6C1C">
              <w:rPr>
                <w:rFonts w:cs="Arial"/>
                <w:szCs w:val="18"/>
              </w:rPr>
              <w:t>builds</w:t>
            </w:r>
            <w:r w:rsidR="00726D9D" w:rsidRPr="008C6C1C">
              <w:rPr>
                <w:rFonts w:cs="Arial"/>
                <w:szCs w:val="18"/>
              </w:rPr>
              <w:t xml:space="preserve"> </w:t>
            </w:r>
            <w:r w:rsidRPr="008C6C1C">
              <w:rPr>
                <w:rFonts w:cs="Arial"/>
                <w:szCs w:val="18"/>
              </w:rPr>
              <w:t>upon</w:t>
            </w:r>
            <w:r w:rsidR="00726D9D" w:rsidRPr="008C6C1C">
              <w:rPr>
                <w:rFonts w:cs="Arial"/>
                <w:szCs w:val="18"/>
              </w:rPr>
              <w:t xml:space="preserve"> </w:t>
            </w:r>
            <w:r w:rsidRPr="008C6C1C">
              <w:rPr>
                <w:rFonts w:cs="Arial"/>
                <w:szCs w:val="18"/>
              </w:rPr>
              <w:t>three</w:t>
            </w:r>
            <w:r w:rsidR="00726D9D" w:rsidRPr="008C6C1C">
              <w:rPr>
                <w:rFonts w:cs="Arial"/>
                <w:szCs w:val="18"/>
              </w:rPr>
              <w:t xml:space="preserve"> </w:t>
            </w:r>
            <w:r w:rsidRPr="008C6C1C">
              <w:rPr>
                <w:rFonts w:cs="Arial"/>
                <w:szCs w:val="18"/>
              </w:rPr>
              <w:t>main</w:t>
            </w:r>
            <w:r w:rsidR="00726D9D" w:rsidRPr="008C6C1C">
              <w:rPr>
                <w:rFonts w:cs="Arial"/>
                <w:szCs w:val="18"/>
              </w:rPr>
              <w:t xml:space="preserve"> </w:t>
            </w:r>
            <w:r w:rsidRPr="008C6C1C">
              <w:rPr>
                <w:rFonts w:cs="Arial"/>
                <w:szCs w:val="18"/>
              </w:rPr>
              <w:t>components:</w:t>
            </w:r>
          </w:p>
          <w:p w14:paraId="4D0A2486" w14:textId="7905826B"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API</w:t>
            </w:r>
            <w:r w:rsidR="00726D9D" w:rsidRPr="008C6C1C">
              <w:rPr>
                <w:rFonts w:cs="Arial"/>
                <w:szCs w:val="18"/>
              </w:rPr>
              <w:t xml:space="preserve"> </w:t>
            </w:r>
            <w:r w:rsidRPr="008C6C1C">
              <w:rPr>
                <w:rFonts w:cs="Arial"/>
                <w:szCs w:val="18"/>
              </w:rPr>
              <w:t>invokers:</w:t>
            </w:r>
            <w:r w:rsidR="00726D9D" w:rsidRPr="008C6C1C">
              <w:rPr>
                <w:rFonts w:cs="Arial"/>
                <w:szCs w:val="18"/>
              </w:rPr>
              <w:t xml:space="preserve"> </w:t>
            </w:r>
            <w:r w:rsidRPr="008C6C1C">
              <w:rPr>
                <w:rFonts w:cs="Arial"/>
                <w:szCs w:val="18"/>
              </w:rPr>
              <w:t>they</w:t>
            </w:r>
            <w:r w:rsidR="00726D9D" w:rsidRPr="008C6C1C">
              <w:rPr>
                <w:rFonts w:cs="Arial"/>
                <w:szCs w:val="18"/>
              </w:rPr>
              <w:t xml:space="preserve"> </w:t>
            </w:r>
            <w:r w:rsidRPr="008C6C1C">
              <w:rPr>
                <w:rFonts w:cs="Arial"/>
                <w:szCs w:val="18"/>
              </w:rPr>
              <w:t>represent</w:t>
            </w:r>
            <w:r w:rsidR="00726D9D" w:rsidRPr="008C6C1C">
              <w:rPr>
                <w:rFonts w:cs="Arial"/>
                <w:szCs w:val="18"/>
              </w:rPr>
              <w:t xml:space="preserve"> </w:t>
            </w:r>
            <w:r w:rsidRPr="008C6C1C">
              <w:rPr>
                <w:rFonts w:cs="Arial"/>
                <w:szCs w:val="18"/>
              </w:rPr>
              <w:t>consumers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APIs.</w:t>
            </w:r>
          </w:p>
          <w:p w14:paraId="1928127B" w14:textId="1E186B48"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(CCF):</w:t>
            </w:r>
            <w:r w:rsidR="00726D9D" w:rsidRPr="008C6C1C">
              <w:rPr>
                <w:rFonts w:cs="Arial"/>
                <w:szCs w:val="18"/>
              </w:rPr>
              <w:t xml:space="preserve"> </w:t>
            </w:r>
            <w:r w:rsidRPr="008C6C1C">
              <w:rPr>
                <w:rFonts w:cs="Arial"/>
                <w:szCs w:val="18"/>
              </w:rPr>
              <w:t>responsible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managing</w:t>
            </w:r>
            <w:r w:rsidR="00726D9D" w:rsidRPr="008C6C1C">
              <w:rPr>
                <w:rFonts w:cs="Arial"/>
                <w:szCs w:val="18"/>
              </w:rPr>
              <w:t xml:space="preserve"> </w:t>
            </w:r>
            <w:r w:rsidRPr="008C6C1C">
              <w:rPr>
                <w:rFonts w:cs="Arial"/>
                <w:szCs w:val="18"/>
              </w:rPr>
              <w:t>onboarding</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access</w:t>
            </w:r>
            <w:r w:rsidR="00726D9D" w:rsidRPr="008C6C1C">
              <w:rPr>
                <w:rFonts w:cs="Arial"/>
                <w:szCs w:val="18"/>
              </w:rPr>
              <w:t xml:space="preserve"> </w:t>
            </w:r>
            <w:r w:rsidRPr="008C6C1C">
              <w:rPr>
                <w:rFonts w:cs="Arial"/>
                <w:szCs w:val="18"/>
              </w:rPr>
              <w:t>control</w:t>
            </w:r>
            <w:r w:rsidR="00726D9D" w:rsidRPr="008C6C1C">
              <w:rPr>
                <w:rFonts w:cs="Arial"/>
                <w:szCs w:val="18"/>
              </w:rPr>
              <w:t xml:space="preserve"> </w:t>
            </w:r>
            <w:r w:rsidRPr="008C6C1C">
              <w:rPr>
                <w:rFonts w:cs="Arial"/>
                <w:szCs w:val="18"/>
              </w:rPr>
              <w:t>(authentication,</w:t>
            </w:r>
            <w:r w:rsidR="00726D9D" w:rsidRPr="008C6C1C">
              <w:rPr>
                <w:rFonts w:cs="Arial"/>
                <w:szCs w:val="18"/>
              </w:rPr>
              <w:t xml:space="preserve"> </w:t>
            </w:r>
            <w:r w:rsidRPr="008C6C1C">
              <w:rPr>
                <w:rFonts w:cs="Arial"/>
                <w:szCs w:val="18"/>
              </w:rPr>
              <w:t>authorization)</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trying</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gain</w:t>
            </w:r>
            <w:r w:rsidR="00726D9D" w:rsidRPr="008C6C1C">
              <w:rPr>
                <w:rFonts w:cs="Arial"/>
                <w:szCs w:val="18"/>
              </w:rPr>
              <w:t xml:space="preserve"> </w:t>
            </w:r>
            <w:r w:rsidRPr="008C6C1C">
              <w:rPr>
                <w:rFonts w:cs="Arial"/>
                <w:szCs w:val="18"/>
              </w:rPr>
              <w:t>access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APIs.</w:t>
            </w:r>
          </w:p>
          <w:p w14:paraId="3159BE71" w14:textId="3E4BA82B" w:rsidR="008C0C11" w:rsidRPr="008C6C1C" w:rsidRDefault="008C0C11" w:rsidP="00726D9D">
            <w:pPr>
              <w:pStyle w:val="TAL"/>
              <w:ind w:left="411" w:hanging="284"/>
              <w:rPr>
                <w:rFonts w:cs="Arial"/>
                <w:szCs w:val="18"/>
              </w:rPr>
            </w:pPr>
            <w:r w:rsidRPr="008C6C1C">
              <w:rPr>
                <w:rFonts w:cs="Arial"/>
                <w:szCs w:val="18"/>
              </w:rPr>
              <w:t>-</w:t>
            </w:r>
            <w:r w:rsidR="00726D9D" w:rsidRPr="008C6C1C">
              <w:rPr>
                <w:rFonts w:cs="Arial"/>
                <w:szCs w:val="18"/>
              </w:rPr>
              <w:tab/>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collection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(discovery,</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auditability)</w:t>
            </w:r>
            <w:r w:rsidR="00726D9D" w:rsidRPr="008C6C1C">
              <w:rPr>
                <w:rFonts w:cs="Arial"/>
                <w:szCs w:val="18"/>
              </w:rPr>
              <w:t xml:space="preserve"> </w:t>
            </w:r>
            <w:r w:rsidRPr="008C6C1C">
              <w:rPr>
                <w:rFonts w:cs="Arial"/>
                <w:szCs w:val="18"/>
              </w:rPr>
              <w:t>required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allow</w:t>
            </w:r>
            <w:r w:rsidR="00726D9D" w:rsidRPr="008C6C1C">
              <w:rPr>
                <w:rFonts w:cs="Arial"/>
                <w:szCs w:val="18"/>
              </w:rPr>
              <w:t xml:space="preserve"> </w:t>
            </w:r>
            <w:r w:rsidRPr="008C6C1C">
              <w:rPr>
                <w:rFonts w:cs="Arial"/>
                <w:szCs w:val="18"/>
              </w:rPr>
              <w:t>authorized</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consume</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They</w:t>
            </w:r>
            <w:r w:rsidR="00726D9D" w:rsidRPr="008C6C1C">
              <w:rPr>
                <w:rFonts w:cs="Arial"/>
                <w:szCs w:val="18"/>
              </w:rPr>
              <w:t xml:space="preserve"> </w:t>
            </w:r>
            <w:r w:rsidRPr="008C6C1C">
              <w:rPr>
                <w:rFonts w:cs="Arial"/>
                <w:szCs w:val="18"/>
              </w:rPr>
              <w:t>implement</w:t>
            </w:r>
            <w:r w:rsidR="00726D9D" w:rsidRPr="008C6C1C">
              <w:rPr>
                <w:rFonts w:cs="Arial"/>
                <w:szCs w:val="18"/>
              </w:rPr>
              <w:t xml:space="preserve"> </w:t>
            </w:r>
            <w:r w:rsidRPr="008C6C1C">
              <w:rPr>
                <w:rFonts w:cs="Arial"/>
                <w:szCs w:val="18"/>
              </w:rPr>
              <w:t>agents</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allow</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producers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make</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available</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CAPIF.</w:t>
            </w:r>
          </w:p>
        </w:tc>
      </w:tr>
      <w:tr w:rsidR="008C0C11" w:rsidRPr="008C6C1C" w14:paraId="41BBA135" w14:textId="77777777" w:rsidTr="00726D9D">
        <w:trPr>
          <w:jc w:val="center"/>
        </w:trPr>
        <w:tc>
          <w:tcPr>
            <w:tcW w:w="2250" w:type="dxa"/>
            <w:shd w:val="clear" w:color="auto" w:fill="auto"/>
            <w:vAlign w:val="center"/>
          </w:tcPr>
          <w:p w14:paraId="240AEB64" w14:textId="71B844F1" w:rsidR="008C0C11" w:rsidRPr="008C6C1C" w:rsidRDefault="008C0C11" w:rsidP="00726D9D">
            <w:pPr>
              <w:pStyle w:val="TAL"/>
              <w:rPr>
                <w:rFonts w:cs="Arial"/>
                <w:szCs w:val="18"/>
                <w:lang w:eastAsia="zh-CN"/>
              </w:rPr>
            </w:pPr>
            <w:r w:rsidRPr="008C6C1C">
              <w:rPr>
                <w:rFonts w:cs="Arial"/>
                <w:szCs w:val="18"/>
                <w:lang w:eastAsia="zh-CN"/>
              </w:rPr>
              <w:t>Application</w:t>
            </w:r>
            <w:r w:rsidR="00726D9D" w:rsidRPr="008C6C1C">
              <w:rPr>
                <w:rFonts w:cs="Arial"/>
                <w:szCs w:val="18"/>
                <w:lang w:eastAsia="zh-CN"/>
              </w:rPr>
              <w:t xml:space="preserve"> </w:t>
            </w:r>
            <w:r w:rsidRPr="008C6C1C">
              <w:rPr>
                <w:rFonts w:cs="Arial"/>
                <w:szCs w:val="18"/>
                <w:lang w:eastAsia="zh-CN"/>
              </w:rPr>
              <w:t>Layer</w:t>
            </w:r>
          </w:p>
        </w:tc>
        <w:tc>
          <w:tcPr>
            <w:tcW w:w="7380" w:type="dxa"/>
            <w:shd w:val="clear" w:color="auto" w:fill="auto"/>
            <w:vAlign w:val="center"/>
          </w:tcPr>
          <w:p w14:paraId="51F511E0" w14:textId="66127D18" w:rsidR="008C0C11" w:rsidRPr="008C6C1C" w:rsidRDefault="008C0C11" w:rsidP="00726D9D">
            <w:pPr>
              <w:pStyle w:val="TAL"/>
              <w:rPr>
                <w:rFonts w:cs="Arial"/>
                <w:szCs w:val="18"/>
              </w:rPr>
            </w:pPr>
            <w:r w:rsidRPr="008C6C1C">
              <w:rPr>
                <w:rFonts w:cs="Arial"/>
                <w:szCs w:val="18"/>
              </w:rPr>
              <w:t>This</w:t>
            </w:r>
            <w:r w:rsidR="00726D9D" w:rsidRPr="008C6C1C">
              <w:rPr>
                <w:rFonts w:cs="Arial"/>
                <w:szCs w:val="18"/>
              </w:rPr>
              <w:t xml:space="preserve"> </w:t>
            </w:r>
            <w:r w:rsidRPr="008C6C1C">
              <w:rPr>
                <w:rFonts w:cs="Arial"/>
                <w:szCs w:val="18"/>
              </w:rPr>
              <w:t>layer</w:t>
            </w:r>
            <w:r w:rsidR="00726D9D" w:rsidRPr="008C6C1C">
              <w:rPr>
                <w:rFonts w:cs="Arial"/>
                <w:szCs w:val="18"/>
              </w:rPr>
              <w:t xml:space="preserve"> </w:t>
            </w:r>
            <w:r w:rsidRPr="008C6C1C">
              <w:rPr>
                <w:rFonts w:cs="Arial"/>
                <w:szCs w:val="18"/>
              </w:rPr>
              <w:t>represents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3</w:t>
            </w:r>
            <w:r w:rsidRPr="008C6C1C">
              <w:rPr>
                <w:rFonts w:cs="Arial"/>
                <w:szCs w:val="18"/>
                <w:vertAlign w:val="superscript"/>
              </w:rPr>
              <w:t>rd</w:t>
            </w:r>
            <w:r w:rsidR="00726D9D" w:rsidRPr="008C6C1C">
              <w:rPr>
                <w:rFonts w:cs="Arial"/>
                <w:szCs w:val="18"/>
              </w:rPr>
              <w:t xml:space="preserve"> </w:t>
            </w:r>
            <w:r w:rsidRPr="008C6C1C">
              <w:rPr>
                <w:rFonts w:cs="Arial"/>
                <w:szCs w:val="18"/>
              </w:rPr>
              <w:t>party</w:t>
            </w:r>
            <w:r w:rsidR="00726D9D" w:rsidRPr="008C6C1C">
              <w:rPr>
                <w:rFonts w:cs="Arial"/>
                <w:szCs w:val="18"/>
              </w:rPr>
              <w:t xml:space="preserve"> </w:t>
            </w:r>
            <w:r w:rsidRPr="008C6C1C">
              <w:rPr>
                <w:rFonts w:cs="Arial"/>
                <w:szCs w:val="18"/>
              </w:rPr>
              <w:t>applications</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want</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gain</w:t>
            </w:r>
            <w:r w:rsidR="00726D9D" w:rsidRPr="008C6C1C">
              <w:rPr>
                <w:rFonts w:cs="Arial"/>
                <w:szCs w:val="18"/>
              </w:rPr>
              <w:t xml:space="preserve"> </w:t>
            </w:r>
            <w:r w:rsidRPr="008C6C1C">
              <w:rPr>
                <w:rFonts w:cs="Arial"/>
                <w:szCs w:val="18"/>
              </w:rPr>
              <w:t>access</w:t>
            </w:r>
            <w:r w:rsidR="00726D9D" w:rsidRPr="008C6C1C">
              <w:rPr>
                <w:rFonts w:cs="Arial"/>
                <w:szCs w:val="18"/>
              </w:rPr>
              <w:t xml:space="preserve"> </w:t>
            </w:r>
            <w:r w:rsidRPr="008C6C1C">
              <w:rPr>
                <w:rFonts w:cs="Arial"/>
                <w:szCs w:val="18"/>
              </w:rPr>
              <w:t>(discover</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consume)</w:t>
            </w:r>
            <w:r w:rsidR="00726D9D" w:rsidRPr="008C6C1C">
              <w:rPr>
                <w:rFonts w:cs="Arial"/>
                <w:szCs w:val="18"/>
              </w:rPr>
              <w:t xml:space="preserve"> </w:t>
            </w:r>
            <w:r w:rsidRPr="008C6C1C">
              <w:rPr>
                <w:rFonts w:cs="Arial"/>
                <w:szCs w:val="18"/>
              </w:rPr>
              <w:t>3GPP</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develop</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deploy</w:t>
            </w:r>
            <w:r w:rsidR="00726D9D" w:rsidRPr="008C6C1C">
              <w:rPr>
                <w:rFonts w:cs="Arial"/>
                <w:szCs w:val="18"/>
              </w:rPr>
              <w:t xml:space="preserve"> </w:t>
            </w:r>
            <w:r w:rsidRPr="008C6C1C">
              <w:rPr>
                <w:rFonts w:cs="Arial"/>
                <w:szCs w:val="18"/>
              </w:rPr>
              <w:t>new</w:t>
            </w:r>
            <w:r w:rsidR="00726D9D" w:rsidRPr="008C6C1C">
              <w:rPr>
                <w:rFonts w:cs="Arial"/>
                <w:szCs w:val="18"/>
              </w:rPr>
              <w:t xml:space="preserve"> </w:t>
            </w:r>
            <w:r w:rsidRPr="008C6C1C">
              <w:rPr>
                <w:rFonts w:cs="Arial"/>
                <w:szCs w:val="18"/>
              </w:rPr>
              <w:t>vertical</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p>
        </w:tc>
      </w:tr>
      <w:tr w:rsidR="00726D9D" w:rsidRPr="008C6C1C" w14:paraId="03D8204A" w14:textId="77777777" w:rsidTr="00F06D1A">
        <w:trPr>
          <w:jc w:val="center"/>
        </w:trPr>
        <w:tc>
          <w:tcPr>
            <w:tcW w:w="9630" w:type="dxa"/>
            <w:gridSpan w:val="2"/>
            <w:shd w:val="clear" w:color="auto" w:fill="auto"/>
            <w:vAlign w:val="center"/>
          </w:tcPr>
          <w:p w14:paraId="27FF2FC3" w14:textId="20E11703" w:rsidR="00726D9D" w:rsidRPr="008C6C1C" w:rsidRDefault="00726D9D" w:rsidP="00726D9D">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56243822" w14:textId="77777777" w:rsidR="008C0C11" w:rsidRPr="008C6C1C" w:rsidRDefault="008C0C11" w:rsidP="00726D9D">
      <w:pPr>
        <w:rPr>
          <w:lang w:eastAsia="zh-CN"/>
        </w:rPr>
      </w:pPr>
    </w:p>
    <w:p w14:paraId="468A4DF0" w14:textId="77777777" w:rsidR="008C0C11" w:rsidRPr="008C6C1C" w:rsidRDefault="008C0C11" w:rsidP="00726D9D">
      <w:pPr>
        <w:pStyle w:val="Heading4"/>
      </w:pPr>
      <w:bookmarkStart w:id="49" w:name="_Toc176938693"/>
      <w:bookmarkStart w:id="50" w:name="_Toc176946688"/>
      <w:r w:rsidRPr="008C6C1C">
        <w:t>4.1.3.2</w:t>
      </w:r>
      <w:r w:rsidRPr="008C6C1C">
        <w:tab/>
        <w:t>GSMA Open Gateway</w:t>
      </w:r>
      <w:bookmarkEnd w:id="49"/>
      <w:bookmarkEnd w:id="50"/>
    </w:p>
    <w:p w14:paraId="32652BC0" w14:textId="68A13752" w:rsidR="00D67F56" w:rsidRPr="008C6C1C" w:rsidRDefault="008C0C11" w:rsidP="00726D9D">
      <w:pPr>
        <w:keepNext/>
        <w:keepLines/>
        <w:rPr>
          <w:lang w:eastAsia="zh-CN"/>
        </w:rPr>
      </w:pPr>
      <w:r w:rsidRPr="008C6C1C">
        <w:rPr>
          <w:lang w:eastAsia="zh-CN"/>
        </w:rPr>
        <w:t xml:space="preserve">The development of telco capability exposure (also coined </w:t>
      </w:r>
      <w:r w:rsidR="0028709B" w:rsidRPr="008C6C1C">
        <w:rPr>
          <w:lang w:eastAsia="zh-CN"/>
        </w:rPr>
        <w:t>"</w:t>
      </w:r>
      <w:r w:rsidRPr="008C6C1C">
        <w:rPr>
          <w:lang w:eastAsia="zh-CN"/>
        </w:rPr>
        <w:t>Network as a Service</w:t>
      </w:r>
      <w:r w:rsidR="0028709B" w:rsidRPr="008C6C1C">
        <w:rPr>
          <w:lang w:eastAsia="zh-CN"/>
        </w:rPr>
        <w:t>"</w:t>
      </w:r>
      <w:r w:rsidRPr="008C6C1C">
        <w:rPr>
          <w:lang w:eastAsia="zh-CN"/>
        </w:rPr>
        <w:t xml:space="preserve"> </w:t>
      </w:r>
      <w:r w:rsidR="00726D9D" w:rsidRPr="008C6C1C">
        <w:rPr>
          <w:lang w:eastAsia="zh-CN"/>
        </w:rPr>
        <w:t>(</w:t>
      </w:r>
      <w:r w:rsidRPr="008C6C1C">
        <w:rPr>
          <w:lang w:eastAsia="zh-CN"/>
        </w:rPr>
        <w:t>NaaS</w:t>
      </w:r>
      <w:r w:rsidR="00726D9D" w:rsidRPr="008C6C1C">
        <w:rPr>
          <w:lang w:eastAsia="zh-CN"/>
        </w:rPr>
        <w:t>)</w:t>
      </w:r>
      <w:r w:rsidRPr="008C6C1C">
        <w:rPr>
          <w:lang w:eastAsia="zh-CN"/>
        </w:rPr>
        <w:t>)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0614D490" w14:textId="1E53D87C" w:rsidR="00D67F56" w:rsidRPr="008C6C1C" w:rsidRDefault="008C0C11" w:rsidP="00726D9D">
      <w:pPr>
        <w:pStyle w:val="B1"/>
        <w:keepNext/>
        <w:keepLines/>
        <w:rPr>
          <w:lang w:eastAsia="zh-CN"/>
        </w:rPr>
      </w:pPr>
      <w:r w:rsidRPr="008C6C1C">
        <w:rPr>
          <w:lang w:eastAsia="zh-CN"/>
        </w:rPr>
        <w:t>i)</w:t>
      </w:r>
      <w:r w:rsidR="00726D9D" w:rsidRPr="008C6C1C">
        <w:rPr>
          <w:lang w:eastAsia="zh-CN"/>
        </w:rPr>
        <w:tab/>
      </w:r>
      <w:r w:rsidRPr="008C6C1C">
        <w:rPr>
          <w:lang w:eastAsia="zh-CN"/>
        </w:rPr>
        <w:t>to provide a governance framework for NaaS, covering technical and business aspects;</w:t>
      </w:r>
    </w:p>
    <w:p w14:paraId="42DCC502" w14:textId="2A315BBC" w:rsidR="008C0C11" w:rsidRPr="008C6C1C" w:rsidRDefault="008C0C11" w:rsidP="00726D9D">
      <w:pPr>
        <w:pStyle w:val="B1"/>
        <w:rPr>
          <w:lang w:eastAsia="zh-CN"/>
        </w:rPr>
      </w:pPr>
      <w:r w:rsidRPr="008C6C1C">
        <w:rPr>
          <w:lang w:eastAsia="zh-CN"/>
        </w:rPr>
        <w:t>ii)</w:t>
      </w:r>
      <w:r w:rsidR="00726D9D" w:rsidRPr="008C6C1C">
        <w:rPr>
          <w:lang w:eastAsia="zh-CN"/>
        </w:rPr>
        <w:tab/>
      </w:r>
      <w:r w:rsidRPr="008C6C1C">
        <w:rPr>
          <w:lang w:eastAsia="zh-CN"/>
        </w:rPr>
        <w:t>to get operator commitment to launch universal NaaS API services in 2023.</w:t>
      </w:r>
    </w:p>
    <w:p w14:paraId="2A7EA8E2" w14:textId="75423CEB" w:rsidR="008C0C11" w:rsidRPr="008C6C1C" w:rsidRDefault="008C0C11" w:rsidP="00726D9D">
      <w:r w:rsidRPr="008C6C1C">
        <w:t xml:space="preserve">Open Gateway initiative recognizes that NaaS the concept builds on the work developed by three organizations </w:t>
      </w:r>
      <w:r w:rsidR="00726D9D" w:rsidRPr="008C6C1C">
        <w:t>-</w:t>
      </w:r>
      <w:r w:rsidRPr="008C6C1C">
        <w:t xml:space="preserve"> see Table </w:t>
      </w:r>
      <w:r w:rsidR="0049223C" w:rsidRPr="008C6C1C">
        <w:t>4.1.3.2-1</w:t>
      </w:r>
      <w:r w:rsidRPr="008C6C1C">
        <w:t>. The role of the different organizations and their relationship is graphically shown in Figure</w:t>
      </w:r>
      <w:r w:rsidR="00726D9D" w:rsidRPr="008C6C1C">
        <w:t> </w:t>
      </w:r>
      <w:r w:rsidR="00BD2EFF" w:rsidRPr="008C6C1C">
        <w:t>4.1.3.2</w:t>
      </w:r>
      <w:r w:rsidR="00726D9D" w:rsidRPr="008C6C1C">
        <w:noBreakHyphen/>
      </w:r>
      <w:r w:rsidR="00BD2EFF" w:rsidRPr="008C6C1C">
        <w:t>1</w:t>
      </w:r>
      <w:r w:rsidRPr="008C6C1C">
        <w:t>.</w:t>
      </w:r>
    </w:p>
    <w:p w14:paraId="5821A0B2" w14:textId="24810604" w:rsidR="008C0C11" w:rsidRPr="008C6C1C" w:rsidRDefault="008C0C11" w:rsidP="008C0C11">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8C0C11" w:rsidRPr="008C6C1C" w14:paraId="0D1E9EC2" w14:textId="77777777" w:rsidTr="00726D9D">
        <w:trPr>
          <w:jc w:val="center"/>
        </w:trPr>
        <w:tc>
          <w:tcPr>
            <w:tcW w:w="1597" w:type="dxa"/>
            <w:shd w:val="clear" w:color="auto" w:fill="D0CECE"/>
            <w:vAlign w:val="center"/>
          </w:tcPr>
          <w:p w14:paraId="1D1EA827" w14:textId="77777777" w:rsidR="008C0C11" w:rsidRPr="008C6C1C" w:rsidRDefault="008C0C11" w:rsidP="00726D9D">
            <w:pPr>
              <w:pStyle w:val="TAH"/>
              <w:rPr>
                <w:lang w:eastAsia="zh-CN"/>
              </w:rPr>
            </w:pPr>
            <w:r w:rsidRPr="008C6C1C">
              <w:rPr>
                <w:lang w:eastAsia="zh-CN"/>
              </w:rPr>
              <w:t>Organization</w:t>
            </w:r>
          </w:p>
        </w:tc>
        <w:tc>
          <w:tcPr>
            <w:tcW w:w="8033" w:type="dxa"/>
            <w:shd w:val="clear" w:color="auto" w:fill="D0CECE"/>
          </w:tcPr>
          <w:p w14:paraId="3C25B1B1" w14:textId="626D1729" w:rsidR="008C0C11" w:rsidRPr="008C6C1C" w:rsidRDefault="008C0C11" w:rsidP="00726D9D">
            <w:pPr>
              <w:pStyle w:val="TAH"/>
              <w:rPr>
                <w:lang w:eastAsia="zh-CN"/>
              </w:rPr>
            </w:pPr>
            <w:r w:rsidRPr="008C6C1C">
              <w:rPr>
                <w:lang w:eastAsia="zh-CN"/>
              </w:rPr>
              <w:t>Description</w:t>
            </w:r>
            <w:r w:rsidR="00726D9D" w:rsidRPr="008C6C1C">
              <w:rPr>
                <w:lang w:eastAsia="zh-CN"/>
              </w:rPr>
              <w:t xml:space="preserve"> </w:t>
            </w:r>
            <w:r w:rsidRPr="008C6C1C">
              <w:rPr>
                <w:lang w:eastAsia="zh-CN"/>
              </w:rPr>
              <w:t>of</w:t>
            </w:r>
            <w:r w:rsidR="00726D9D" w:rsidRPr="008C6C1C">
              <w:rPr>
                <w:lang w:eastAsia="zh-CN"/>
              </w:rPr>
              <w:t xml:space="preserve"> </w:t>
            </w:r>
            <w:r w:rsidRPr="008C6C1C">
              <w:rPr>
                <w:lang w:eastAsia="zh-CN"/>
              </w:rPr>
              <w:t>Activity</w:t>
            </w:r>
          </w:p>
        </w:tc>
      </w:tr>
      <w:tr w:rsidR="008C0C11" w:rsidRPr="008C6C1C" w14:paraId="7A7A965E" w14:textId="77777777" w:rsidTr="00726D9D">
        <w:trPr>
          <w:jc w:val="center"/>
        </w:trPr>
        <w:tc>
          <w:tcPr>
            <w:tcW w:w="1597" w:type="dxa"/>
            <w:shd w:val="clear" w:color="auto" w:fill="auto"/>
            <w:vAlign w:val="center"/>
          </w:tcPr>
          <w:p w14:paraId="6ABD2894" w14:textId="3380247A" w:rsidR="008C0C11" w:rsidRPr="008C6C1C" w:rsidRDefault="008C0C11" w:rsidP="00726D9D">
            <w:pPr>
              <w:pStyle w:val="TAL"/>
              <w:rPr>
                <w:rFonts w:cs="Arial"/>
                <w:szCs w:val="18"/>
                <w:lang w:eastAsia="zh-CN"/>
              </w:rPr>
            </w:pPr>
            <w:r w:rsidRPr="008C6C1C">
              <w:rPr>
                <w:rFonts w:cs="Arial"/>
                <w:szCs w:val="18"/>
                <w:lang w:eastAsia="zh-CN"/>
              </w:rPr>
              <w:t>Linux</w:t>
            </w:r>
            <w:r w:rsidR="00726D9D" w:rsidRPr="008C6C1C">
              <w:rPr>
                <w:rFonts w:cs="Arial"/>
                <w:szCs w:val="18"/>
                <w:lang w:eastAsia="zh-CN"/>
              </w:rPr>
              <w:t xml:space="preserve"> </w:t>
            </w:r>
            <w:r w:rsidRPr="008C6C1C">
              <w:rPr>
                <w:rFonts w:cs="Arial"/>
                <w:szCs w:val="18"/>
                <w:lang w:eastAsia="zh-CN"/>
              </w:rPr>
              <w:t>Foundation</w:t>
            </w:r>
            <w:r w:rsidR="00726D9D" w:rsidRPr="008C6C1C">
              <w:rPr>
                <w:rFonts w:cs="Arial"/>
                <w:szCs w:val="18"/>
                <w:lang w:eastAsia="zh-CN"/>
              </w:rPr>
              <w:t>'</w:t>
            </w:r>
            <w:r w:rsidRPr="008C6C1C">
              <w:rPr>
                <w:rFonts w:cs="Arial"/>
                <w:szCs w:val="18"/>
                <w:lang w:eastAsia="zh-CN"/>
              </w:rPr>
              <w:t>s</w:t>
            </w:r>
            <w:r w:rsidR="00726D9D" w:rsidRPr="008C6C1C">
              <w:rPr>
                <w:rFonts w:cs="Arial"/>
                <w:szCs w:val="18"/>
                <w:lang w:eastAsia="zh-CN"/>
              </w:rPr>
              <w:t xml:space="preserve"> </w:t>
            </w:r>
            <w:r w:rsidRPr="008C6C1C">
              <w:rPr>
                <w:rFonts w:cs="Arial"/>
                <w:szCs w:val="18"/>
                <w:lang w:eastAsia="zh-CN"/>
              </w:rPr>
              <w:t>CAMARA</w:t>
            </w:r>
          </w:p>
        </w:tc>
        <w:tc>
          <w:tcPr>
            <w:tcW w:w="8033" w:type="dxa"/>
            <w:shd w:val="clear" w:color="auto" w:fill="auto"/>
          </w:tcPr>
          <w:p w14:paraId="75CAA721" w14:textId="5F4A54C2" w:rsidR="008C0C11" w:rsidRPr="008C6C1C" w:rsidRDefault="008C0C11" w:rsidP="00726D9D">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represents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0028709B" w:rsidRPr="008C6C1C">
              <w:rPr>
                <w:rFonts w:cs="Arial"/>
                <w:szCs w:val="18"/>
              </w:rPr>
              <w:t>"</w:t>
            </w:r>
            <w:r w:rsidRPr="008C6C1C">
              <w:rPr>
                <w:rFonts w:cs="Arial"/>
                <w:szCs w:val="18"/>
              </w:rPr>
              <w:t>exposure</w:t>
            </w:r>
            <w:r w:rsidR="0028709B" w:rsidRPr="008C6C1C">
              <w:rPr>
                <w:rFonts w:cs="Arial"/>
                <w:szCs w:val="18"/>
              </w:rPr>
              <w:t>"</w:t>
            </w:r>
            <w:r w:rsidR="00726D9D" w:rsidRPr="008C6C1C">
              <w:rPr>
                <w:rFonts w:cs="Arial"/>
                <w:szCs w:val="18"/>
              </w:rPr>
              <w:t xml:space="preserve"> </w:t>
            </w:r>
            <w:r w:rsidRPr="008C6C1C">
              <w:rPr>
                <w:rFonts w:cs="Arial"/>
                <w:szCs w:val="18"/>
              </w:rPr>
              <w:t>doctrine,</w:t>
            </w:r>
            <w:r w:rsidR="00726D9D" w:rsidRPr="008C6C1C">
              <w:rPr>
                <w:rFonts w:cs="Arial"/>
                <w:szCs w:val="18"/>
              </w:rPr>
              <w:t xml:space="preserve"> i.e. </w:t>
            </w:r>
            <w:r w:rsidRPr="008C6C1C">
              <w:rPr>
                <w:rFonts w:cs="Arial"/>
                <w:szCs w:val="18"/>
              </w:rPr>
              <w:t>how</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exposed</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external</w:t>
            </w:r>
            <w:r w:rsidR="00726D9D" w:rsidRPr="008C6C1C">
              <w:rPr>
                <w:rFonts w:cs="Arial"/>
                <w:szCs w:val="18"/>
              </w:rPr>
              <w:t xml:space="preserve"> </w:t>
            </w:r>
            <w:r w:rsidRPr="008C6C1C">
              <w:rPr>
                <w:rFonts w:cs="Arial"/>
                <w:szCs w:val="18"/>
              </w:rPr>
              <w:t>consumption</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3</w:t>
            </w:r>
            <w:r w:rsidRPr="008C6C1C">
              <w:rPr>
                <w:rFonts w:cs="Arial"/>
                <w:szCs w:val="18"/>
                <w:vertAlign w:val="superscript"/>
              </w:rPr>
              <w:t>rd</w:t>
            </w:r>
            <w:r w:rsidR="00726D9D" w:rsidRPr="008C6C1C">
              <w:rPr>
                <w:rFonts w:cs="Arial"/>
                <w:szCs w:val="18"/>
              </w:rPr>
              <w:t xml:space="preserve"> </w:t>
            </w:r>
            <w:r w:rsidRPr="008C6C1C">
              <w:rPr>
                <w:rFonts w:cs="Arial"/>
                <w:szCs w:val="18"/>
              </w:rPr>
              <w:t>party</w:t>
            </w:r>
            <w:r w:rsidR="00726D9D" w:rsidRPr="008C6C1C">
              <w:rPr>
                <w:rFonts w:cs="Arial"/>
                <w:szCs w:val="18"/>
              </w:rPr>
              <w:t xml:space="preserve"> </w:t>
            </w:r>
            <w:r w:rsidRPr="008C6C1C">
              <w:rPr>
                <w:rFonts w:cs="Arial"/>
                <w:szCs w:val="18"/>
              </w:rPr>
              <w:t>facing</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CAMARA</w:t>
            </w:r>
            <w:r w:rsidR="00726D9D" w:rsidRPr="008C6C1C">
              <w:rPr>
                <w:rFonts w:cs="Arial"/>
                <w:szCs w:val="18"/>
              </w:rPr>
              <w:t xml:space="preserve"> </w:t>
            </w:r>
            <w:r w:rsidRPr="008C6C1C">
              <w:rPr>
                <w:rFonts w:cs="Arial"/>
                <w:szCs w:val="18"/>
              </w:rPr>
              <w:t>defines</w:t>
            </w:r>
            <w:r w:rsidR="00726D9D" w:rsidRPr="008C6C1C">
              <w:rPr>
                <w:rFonts w:cs="Arial"/>
                <w:szCs w:val="18"/>
              </w:rPr>
              <w:t xml:space="preserve"> </w:t>
            </w:r>
            <w:r w:rsidRPr="008C6C1C">
              <w:rPr>
                <w:rFonts w:cs="Arial"/>
                <w:szCs w:val="18"/>
              </w:rPr>
              <w:t>these</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responsible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their</w:t>
            </w:r>
            <w:r w:rsidR="00726D9D" w:rsidRPr="008C6C1C">
              <w:rPr>
                <w:rFonts w:cs="Arial"/>
                <w:szCs w:val="18"/>
              </w:rPr>
              <w:t xml:space="preserve"> </w:t>
            </w:r>
            <w:r w:rsidRPr="008C6C1C">
              <w:rPr>
                <w:rFonts w:cs="Arial"/>
                <w:szCs w:val="18"/>
              </w:rPr>
              <w:t>hosting</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release</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3</w:t>
            </w:r>
            <w:r w:rsidRPr="008C6C1C">
              <w:rPr>
                <w:rFonts w:cs="Arial"/>
                <w:szCs w:val="18"/>
                <w:vertAlign w:val="superscript"/>
              </w:rPr>
              <w:t>rd</w:t>
            </w:r>
            <w:r w:rsidR="00726D9D" w:rsidRPr="008C6C1C">
              <w:rPr>
                <w:rFonts w:cs="Arial"/>
                <w:szCs w:val="18"/>
              </w:rPr>
              <w:t xml:space="preserve"> </w:t>
            </w:r>
            <w:r w:rsidRPr="008C6C1C">
              <w:rPr>
                <w:rFonts w:cs="Arial"/>
                <w:szCs w:val="18"/>
              </w:rPr>
              <w:t>party</w:t>
            </w:r>
            <w:r w:rsidR="00726D9D" w:rsidRPr="008C6C1C">
              <w:rPr>
                <w:rFonts w:cs="Arial"/>
                <w:szCs w:val="18"/>
              </w:rPr>
              <w:t xml:space="preserve"> </w:t>
            </w:r>
            <w:r w:rsidRPr="008C6C1C">
              <w:rPr>
                <w:rFonts w:cs="Arial"/>
                <w:szCs w:val="18"/>
              </w:rPr>
              <w:t>facing</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dev-friendly</w:t>
            </w:r>
            <w:r w:rsidR="00726D9D" w:rsidRPr="008C6C1C">
              <w:rPr>
                <w:rFonts w:cs="Arial"/>
                <w:szCs w:val="18"/>
              </w:rPr>
              <w:t xml:space="preserve"> </w:t>
            </w:r>
            <w:r w:rsidRPr="008C6C1C">
              <w:rPr>
                <w:rFonts w:cs="Arial"/>
                <w:szCs w:val="18"/>
              </w:rPr>
              <w:t>(semantics</w:t>
            </w:r>
            <w:r w:rsidR="00726D9D" w:rsidRPr="008C6C1C">
              <w:rPr>
                <w:rFonts w:cs="Arial"/>
                <w:szCs w:val="18"/>
              </w:rPr>
              <w:t xml:space="preserve"> </w:t>
            </w:r>
            <w:r w:rsidRPr="008C6C1C">
              <w:rPr>
                <w:rFonts w:cs="Arial"/>
                <w:szCs w:val="18"/>
              </w:rPr>
              <w:t>tailored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business</w:t>
            </w:r>
            <w:r w:rsidR="00726D9D" w:rsidRPr="008C6C1C">
              <w:rPr>
                <w:rFonts w:cs="Arial"/>
                <w:szCs w:val="18"/>
              </w:rPr>
              <w:t xml:space="preserve"> </w:t>
            </w:r>
            <w:r w:rsidRPr="008C6C1C">
              <w:rPr>
                <w:rFonts w:cs="Arial"/>
                <w:szCs w:val="18"/>
              </w:rPr>
              <w:t>needs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3</w:t>
            </w:r>
            <w:r w:rsidRPr="008C6C1C">
              <w:rPr>
                <w:rFonts w:cs="Arial"/>
                <w:szCs w:val="18"/>
                <w:vertAlign w:val="superscript"/>
              </w:rPr>
              <w:t>rd</w:t>
            </w:r>
            <w:r w:rsidR="00726D9D" w:rsidRPr="008C6C1C">
              <w:rPr>
                <w:rFonts w:cs="Arial"/>
                <w:szCs w:val="18"/>
              </w:rPr>
              <w:t xml:space="preserve"> </w:t>
            </w:r>
            <w:r w:rsidRPr="008C6C1C">
              <w:rPr>
                <w:rFonts w:cs="Arial"/>
                <w:szCs w:val="18"/>
              </w:rPr>
              <w:t>parties)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open</w:t>
            </w:r>
            <w:r w:rsidR="00726D9D" w:rsidRPr="008C6C1C">
              <w:rPr>
                <w:rFonts w:cs="Arial"/>
                <w:szCs w:val="18"/>
              </w:rPr>
              <w:t xml:space="preserve"> </w:t>
            </w:r>
            <w:r w:rsidRPr="008C6C1C">
              <w:rPr>
                <w:rFonts w:cs="Arial"/>
                <w:szCs w:val="18"/>
              </w:rPr>
              <w:t>(following</w:t>
            </w:r>
            <w:r w:rsidR="00726D9D" w:rsidRPr="008C6C1C">
              <w:rPr>
                <w:rFonts w:cs="Arial"/>
                <w:szCs w:val="18"/>
              </w:rPr>
              <w:t xml:space="preserve"> </w:t>
            </w:r>
            <w:r w:rsidRPr="008C6C1C">
              <w:rPr>
                <w:rFonts w:cs="Arial"/>
                <w:szCs w:val="18"/>
              </w:rPr>
              <w:t>Apache2.0</w:t>
            </w:r>
            <w:r w:rsidR="00726D9D" w:rsidRPr="008C6C1C">
              <w:rPr>
                <w:rFonts w:cs="Arial"/>
                <w:szCs w:val="18"/>
              </w:rPr>
              <w:t xml:space="preserve"> </w:t>
            </w:r>
            <w:r w:rsidRPr="008C6C1C">
              <w:rPr>
                <w:rFonts w:cs="Arial"/>
                <w:szCs w:val="18"/>
              </w:rPr>
              <w:t>license).</w:t>
            </w:r>
          </w:p>
        </w:tc>
      </w:tr>
      <w:tr w:rsidR="008C0C11" w:rsidRPr="008C6C1C" w14:paraId="34A5F2FA" w14:textId="77777777" w:rsidTr="00726D9D">
        <w:trPr>
          <w:jc w:val="center"/>
        </w:trPr>
        <w:tc>
          <w:tcPr>
            <w:tcW w:w="1597" w:type="dxa"/>
            <w:shd w:val="clear" w:color="auto" w:fill="auto"/>
            <w:vAlign w:val="center"/>
          </w:tcPr>
          <w:p w14:paraId="4BE79E3E" w14:textId="77777777" w:rsidR="008C0C11" w:rsidRPr="008C6C1C" w:rsidRDefault="008C0C11" w:rsidP="00726D9D">
            <w:pPr>
              <w:pStyle w:val="TAL"/>
              <w:rPr>
                <w:rFonts w:cs="Arial"/>
                <w:szCs w:val="18"/>
                <w:lang w:eastAsia="zh-CN"/>
              </w:rPr>
            </w:pPr>
            <w:r w:rsidRPr="008C6C1C">
              <w:rPr>
                <w:rFonts w:cs="Arial"/>
                <w:szCs w:val="18"/>
                <w:lang w:eastAsia="zh-CN"/>
              </w:rPr>
              <w:t>GSMA</w:t>
            </w:r>
          </w:p>
        </w:tc>
        <w:tc>
          <w:tcPr>
            <w:tcW w:w="8033" w:type="dxa"/>
            <w:shd w:val="clear" w:color="auto" w:fill="auto"/>
          </w:tcPr>
          <w:p w14:paraId="44992868" w14:textId="77777777" w:rsidR="00726D9D" w:rsidRPr="008C6C1C" w:rsidRDefault="008C0C11" w:rsidP="00726D9D">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represents</w:t>
            </w:r>
            <w:r w:rsidR="00726D9D" w:rsidRPr="008C6C1C">
              <w:rPr>
                <w:rFonts w:cs="Arial"/>
                <w:szCs w:val="18"/>
              </w:rPr>
              <w:t>:</w:t>
            </w:r>
          </w:p>
          <w:p w14:paraId="0D75A700" w14:textId="08B9311E" w:rsidR="00726D9D" w:rsidRPr="008C6C1C" w:rsidRDefault="008C0C11" w:rsidP="00726D9D">
            <w:pPr>
              <w:pStyle w:val="TAL"/>
              <w:ind w:left="497" w:hanging="284"/>
              <w:rPr>
                <w:rFonts w:cs="Arial"/>
                <w:szCs w:val="18"/>
              </w:rPr>
            </w:pPr>
            <w:r w:rsidRPr="008C6C1C">
              <w:rPr>
                <w:rFonts w:cs="Arial"/>
                <w:szCs w:val="18"/>
              </w:rPr>
              <w:t>i)</w:t>
            </w:r>
            <w:r w:rsidR="00726D9D" w:rsidRPr="008C6C1C">
              <w:rPr>
                <w:rFonts w:cs="Arial"/>
                <w:szCs w:val="18"/>
              </w:rPr>
              <w:tab/>
            </w:r>
            <w:r w:rsidRPr="008C6C1C">
              <w:rPr>
                <w:rFonts w:cs="Arial"/>
                <w:szCs w:val="18"/>
              </w:rPr>
              <w:t>the</w:t>
            </w:r>
            <w:r w:rsidR="00726D9D" w:rsidRPr="008C6C1C">
              <w:rPr>
                <w:rFonts w:cs="Arial"/>
                <w:szCs w:val="18"/>
              </w:rPr>
              <w:t xml:space="preserve"> </w:t>
            </w:r>
            <w:r w:rsidR="0028709B" w:rsidRPr="008C6C1C">
              <w:rPr>
                <w:rFonts w:cs="Arial"/>
                <w:szCs w:val="18"/>
              </w:rPr>
              <w:t>"</w:t>
            </w:r>
            <w:r w:rsidRPr="008C6C1C">
              <w:rPr>
                <w:rFonts w:cs="Arial"/>
                <w:szCs w:val="18"/>
              </w:rPr>
              <w:t>technical</w:t>
            </w:r>
            <w:r w:rsidR="0028709B" w:rsidRPr="008C6C1C">
              <w:rPr>
                <w:rFonts w:cs="Arial"/>
                <w:szCs w:val="18"/>
              </w:rPr>
              <w:t>"</w:t>
            </w:r>
            <w:r w:rsidR="00726D9D" w:rsidRPr="008C6C1C">
              <w:rPr>
                <w:rFonts w:cs="Arial"/>
                <w:szCs w:val="18"/>
              </w:rPr>
              <w:t xml:space="preserve"> </w:t>
            </w:r>
            <w:r w:rsidRPr="008C6C1C">
              <w:rPr>
                <w:rFonts w:cs="Arial"/>
                <w:szCs w:val="18"/>
              </w:rPr>
              <w:t>doctrine,</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specifying</w:t>
            </w:r>
            <w:r w:rsidR="00726D9D" w:rsidRPr="008C6C1C">
              <w:rPr>
                <w:rFonts w:cs="Arial"/>
                <w:szCs w:val="18"/>
              </w:rPr>
              <w:t xml:space="preserve"> </w:t>
            </w:r>
            <w:r w:rsidRPr="008C6C1C">
              <w:rPr>
                <w:rFonts w:cs="Arial"/>
                <w:szCs w:val="18"/>
              </w:rPr>
              <w:t>how</w:t>
            </w:r>
            <w:r w:rsidR="00726D9D" w:rsidRPr="008C6C1C">
              <w:rPr>
                <w:rFonts w:cs="Arial"/>
                <w:szCs w:val="18"/>
              </w:rPr>
              <w:t xml:space="preserve"> </w:t>
            </w:r>
            <w:r w:rsidRPr="008C6C1C">
              <w:rPr>
                <w:rFonts w:cs="Arial"/>
                <w:szCs w:val="18"/>
              </w:rPr>
              <w:t>3</w:t>
            </w:r>
            <w:r w:rsidRPr="008C6C1C">
              <w:rPr>
                <w:rFonts w:cs="Arial"/>
                <w:szCs w:val="18"/>
                <w:vertAlign w:val="superscript"/>
              </w:rPr>
              <w:t>rd</w:t>
            </w:r>
            <w:r w:rsidR="00726D9D" w:rsidRPr="008C6C1C">
              <w:rPr>
                <w:rFonts w:cs="Arial"/>
                <w:szCs w:val="18"/>
              </w:rPr>
              <w:t xml:space="preserve"> </w:t>
            </w:r>
            <w:r w:rsidRPr="008C6C1C">
              <w:rPr>
                <w:rFonts w:cs="Arial"/>
                <w:szCs w:val="18"/>
              </w:rPr>
              <w:t>party</w:t>
            </w:r>
            <w:r w:rsidR="00726D9D" w:rsidRPr="008C6C1C">
              <w:rPr>
                <w:rFonts w:cs="Arial"/>
                <w:szCs w:val="18"/>
              </w:rPr>
              <w:t xml:space="preserve"> </w:t>
            </w:r>
            <w:r w:rsidRPr="008C6C1C">
              <w:rPr>
                <w:rFonts w:cs="Arial"/>
                <w:szCs w:val="18"/>
              </w:rPr>
              <w:t>facing</w:t>
            </w:r>
            <w:r w:rsidR="00726D9D" w:rsidRPr="008C6C1C">
              <w:rPr>
                <w:rFonts w:cs="Arial"/>
                <w:szCs w:val="18"/>
              </w:rPr>
              <w:t xml:space="preserve"> </w:t>
            </w:r>
            <w:r w:rsidRPr="008C6C1C">
              <w:rPr>
                <w:rFonts w:cs="Arial"/>
                <w:szCs w:val="18"/>
              </w:rPr>
              <w:t>APIs</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underlying</w:t>
            </w:r>
            <w:r w:rsidR="00726D9D" w:rsidRPr="008C6C1C">
              <w:rPr>
                <w:rFonts w:cs="Arial"/>
                <w:szCs w:val="18"/>
              </w:rPr>
              <w:t xml:space="preserve"> </w:t>
            </w:r>
            <w:r w:rsidRPr="008C6C1C">
              <w:rPr>
                <w:rFonts w:cs="Arial"/>
                <w:szCs w:val="18"/>
              </w:rPr>
              <w:t>telco</w:t>
            </w:r>
            <w:r w:rsidR="00726D9D" w:rsidRPr="008C6C1C">
              <w:rPr>
                <w:rFonts w:cs="Arial"/>
                <w:szCs w:val="18"/>
              </w:rPr>
              <w:t xml:space="preserve"> </w:t>
            </w:r>
            <w:r w:rsidRPr="008C6C1C">
              <w:rPr>
                <w:rFonts w:cs="Arial"/>
                <w:szCs w:val="18"/>
              </w:rPr>
              <w:t>capabilities;</w:t>
            </w:r>
            <w:r w:rsidR="00726D9D" w:rsidRPr="008C6C1C">
              <w:rPr>
                <w:rFonts w:cs="Arial"/>
                <w:szCs w:val="18"/>
              </w:rPr>
              <w:t xml:space="preserve"> </w:t>
            </w:r>
            <w:r w:rsidRPr="008C6C1C">
              <w:rPr>
                <w:rFonts w:cs="Arial"/>
                <w:szCs w:val="18"/>
              </w:rPr>
              <w:t>and</w:t>
            </w:r>
          </w:p>
          <w:p w14:paraId="6B55A478" w14:textId="655ABDD9" w:rsidR="00726D9D" w:rsidRPr="008C6C1C" w:rsidRDefault="008C0C11" w:rsidP="00726D9D">
            <w:pPr>
              <w:pStyle w:val="TAL"/>
              <w:ind w:left="497" w:hanging="284"/>
              <w:rPr>
                <w:rFonts w:cs="Arial"/>
                <w:szCs w:val="18"/>
              </w:rPr>
            </w:pPr>
            <w:r w:rsidRPr="008C6C1C">
              <w:rPr>
                <w:rFonts w:cs="Arial"/>
                <w:szCs w:val="18"/>
              </w:rPr>
              <w:t>ii)</w:t>
            </w:r>
            <w:r w:rsidR="00726D9D" w:rsidRPr="008C6C1C">
              <w:rPr>
                <w:rFonts w:cs="Arial"/>
                <w:szCs w:val="18"/>
              </w:rPr>
              <w:tab/>
            </w:r>
            <w:r w:rsidRPr="008C6C1C">
              <w:rPr>
                <w:rFonts w:cs="Arial"/>
                <w:szCs w:val="18"/>
              </w:rPr>
              <w:t>the</w:t>
            </w:r>
            <w:r w:rsidR="00726D9D" w:rsidRPr="008C6C1C">
              <w:rPr>
                <w:rFonts w:cs="Arial"/>
                <w:szCs w:val="18"/>
              </w:rPr>
              <w:t xml:space="preserve"> </w:t>
            </w:r>
            <w:r w:rsidR="0028709B" w:rsidRPr="008C6C1C">
              <w:rPr>
                <w:rFonts w:cs="Arial"/>
                <w:szCs w:val="18"/>
              </w:rPr>
              <w:t>"</w:t>
            </w:r>
            <w:r w:rsidRPr="008C6C1C">
              <w:rPr>
                <w:rFonts w:cs="Arial"/>
                <w:szCs w:val="18"/>
              </w:rPr>
              <w:t>business</w:t>
            </w:r>
            <w:r w:rsidR="0028709B" w:rsidRPr="008C6C1C">
              <w:rPr>
                <w:rFonts w:cs="Arial"/>
                <w:szCs w:val="18"/>
              </w:rPr>
              <w:t>"</w:t>
            </w:r>
            <w:r w:rsidR="00726D9D" w:rsidRPr="008C6C1C">
              <w:rPr>
                <w:rFonts w:cs="Arial"/>
                <w:szCs w:val="18"/>
              </w:rPr>
              <w:t xml:space="preserve"> </w:t>
            </w:r>
            <w:r w:rsidRPr="008C6C1C">
              <w:rPr>
                <w:rFonts w:cs="Arial"/>
                <w:szCs w:val="18"/>
              </w:rPr>
              <w:t>doctrine,</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definition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agreement</w:t>
            </w:r>
            <w:r w:rsidR="00726D9D" w:rsidRPr="008C6C1C">
              <w:rPr>
                <w:rFonts w:cs="Arial"/>
                <w:szCs w:val="18"/>
              </w:rPr>
              <w:t xml:space="preserve"> </w:t>
            </w:r>
            <w:r w:rsidRPr="008C6C1C">
              <w:rPr>
                <w:rFonts w:cs="Arial"/>
                <w:szCs w:val="18"/>
              </w:rPr>
              <w:t>templates</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federation</w:t>
            </w:r>
            <w:r w:rsidR="00726D9D" w:rsidRPr="008C6C1C">
              <w:rPr>
                <w:rFonts w:cs="Arial"/>
                <w:szCs w:val="18"/>
              </w:rPr>
              <w:t xml:space="preserve"> </w:t>
            </w:r>
            <w:r w:rsidRPr="008C6C1C">
              <w:rPr>
                <w:rFonts w:cs="Arial"/>
                <w:szCs w:val="18"/>
              </w:rPr>
              <w:t>between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operator</w:t>
            </w:r>
            <w:r w:rsidR="00726D9D" w:rsidRPr="008C6C1C">
              <w:rPr>
                <w:rFonts w:cs="Arial"/>
                <w:szCs w:val="18"/>
              </w:rPr>
              <w:t xml:space="preserve"> </w:t>
            </w:r>
            <w:r w:rsidRPr="008C6C1C">
              <w:rPr>
                <w:rFonts w:cs="Arial"/>
                <w:szCs w:val="18"/>
              </w:rPr>
              <w:t>networks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relationship</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3rd</w:t>
            </w:r>
            <w:r w:rsidR="00726D9D" w:rsidRPr="008C6C1C">
              <w:rPr>
                <w:rFonts w:cs="Arial"/>
                <w:szCs w:val="18"/>
              </w:rPr>
              <w:t xml:space="preserve"> </w:t>
            </w:r>
            <w:r w:rsidRPr="008C6C1C">
              <w:rPr>
                <w:rFonts w:cs="Arial"/>
                <w:szCs w:val="18"/>
              </w:rPr>
              <w:t>parties,</w:t>
            </w:r>
            <w:r w:rsidR="00726D9D" w:rsidRPr="008C6C1C">
              <w:rPr>
                <w:rFonts w:cs="Arial"/>
                <w:szCs w:val="18"/>
              </w:rPr>
              <w:t xml:space="preserve"> </w:t>
            </w:r>
            <w:r w:rsidRPr="008C6C1C">
              <w:rPr>
                <w:rFonts w:cs="Arial"/>
                <w:szCs w:val="18"/>
              </w:rPr>
              <w:t>ensuring</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consistent</w:t>
            </w:r>
            <w:r w:rsidR="00726D9D" w:rsidRPr="008C6C1C">
              <w:rPr>
                <w:rFonts w:cs="Arial"/>
                <w:szCs w:val="18"/>
              </w:rPr>
              <w:t xml:space="preserve"> </w:t>
            </w:r>
            <w:r w:rsidRPr="008C6C1C">
              <w:rPr>
                <w:rFonts w:cs="Arial"/>
                <w:szCs w:val="18"/>
              </w:rPr>
              <w:t>yet</w:t>
            </w:r>
            <w:r w:rsidR="00726D9D" w:rsidRPr="008C6C1C">
              <w:rPr>
                <w:rFonts w:cs="Arial"/>
                <w:szCs w:val="18"/>
              </w:rPr>
              <w:t xml:space="preserve"> </w:t>
            </w:r>
            <w:r w:rsidRPr="008C6C1C">
              <w:rPr>
                <w:rFonts w:cs="Arial"/>
                <w:szCs w:val="18"/>
              </w:rPr>
              <w:t>fair</w:t>
            </w:r>
            <w:r w:rsidR="00726D9D" w:rsidRPr="008C6C1C">
              <w:rPr>
                <w:rFonts w:cs="Arial"/>
                <w:szCs w:val="18"/>
              </w:rPr>
              <w:t xml:space="preserve"> </w:t>
            </w:r>
            <w:r w:rsidRPr="008C6C1C">
              <w:rPr>
                <w:rFonts w:cs="Arial"/>
                <w:szCs w:val="18"/>
              </w:rPr>
              <w:t>commercial</w:t>
            </w:r>
            <w:r w:rsidR="00726D9D" w:rsidRPr="008C6C1C">
              <w:rPr>
                <w:rFonts w:cs="Arial"/>
                <w:szCs w:val="18"/>
              </w:rPr>
              <w:t xml:space="preserve"> </w:t>
            </w:r>
            <w:r w:rsidRPr="008C6C1C">
              <w:rPr>
                <w:rFonts w:cs="Arial"/>
                <w:szCs w:val="18"/>
              </w:rPr>
              <w:t>framework</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exposing</w:t>
            </w:r>
            <w:r w:rsidR="00726D9D" w:rsidRPr="008C6C1C">
              <w:rPr>
                <w:rFonts w:cs="Arial"/>
                <w:szCs w:val="18"/>
              </w:rPr>
              <w:t xml:space="preserve"> </w:t>
            </w:r>
            <w:r w:rsidRPr="008C6C1C">
              <w:rPr>
                <w:rFonts w:cs="Arial"/>
                <w:szCs w:val="18"/>
              </w:rPr>
              <w:t>services.</w:t>
            </w:r>
          </w:p>
          <w:p w14:paraId="0FAE8160" w14:textId="5A864017" w:rsidR="008C0C11" w:rsidRPr="008C6C1C" w:rsidRDefault="008C0C11" w:rsidP="00726D9D">
            <w:pPr>
              <w:pStyle w:val="TAL"/>
              <w:rPr>
                <w:rFonts w:cs="Arial"/>
                <w:szCs w:val="18"/>
              </w:rPr>
            </w:pPr>
            <w:r w:rsidRPr="008C6C1C">
              <w:rPr>
                <w:rFonts w:cs="Arial"/>
                <w:szCs w:val="18"/>
              </w:rPr>
              <w:t>GSMA</w:t>
            </w:r>
            <w:r w:rsidR="00726D9D" w:rsidRPr="008C6C1C">
              <w:rPr>
                <w:rFonts w:cs="Arial"/>
                <w:szCs w:val="18"/>
              </w:rPr>
              <w:t xml:space="preserve"> </w:t>
            </w:r>
            <w:r w:rsidRPr="008C6C1C">
              <w:rPr>
                <w:rFonts w:cs="Arial"/>
                <w:szCs w:val="18"/>
              </w:rPr>
              <w:t>conducts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technical</w:t>
            </w:r>
            <w:r w:rsidR="00726D9D" w:rsidRPr="008C6C1C">
              <w:rPr>
                <w:rFonts w:cs="Arial"/>
                <w:szCs w:val="18"/>
              </w:rPr>
              <w:t xml:space="preserve"> </w:t>
            </w:r>
            <w:r w:rsidRPr="008C6C1C">
              <w:rPr>
                <w:rFonts w:cs="Arial"/>
                <w:szCs w:val="18"/>
              </w:rPr>
              <w:t>workstream</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OPG/OPAG</w:t>
            </w:r>
            <w:r w:rsidR="00726D9D" w:rsidRPr="008C6C1C">
              <w:rPr>
                <w:rFonts w:cs="Arial"/>
                <w:szCs w:val="18"/>
              </w:rPr>
              <w:t xml:space="preserve"> </w:t>
            </w:r>
            <w:r w:rsidRPr="008C6C1C">
              <w:rPr>
                <w:rFonts w:cs="Arial"/>
                <w:szCs w:val="18"/>
              </w:rPr>
              <w:t>(Operator</w:t>
            </w:r>
            <w:r w:rsidR="00726D9D" w:rsidRPr="008C6C1C">
              <w:rPr>
                <w:rFonts w:cs="Arial"/>
                <w:szCs w:val="18"/>
              </w:rPr>
              <w:t xml:space="preserve"> </w:t>
            </w:r>
            <w:r w:rsidRPr="008C6C1C">
              <w:rPr>
                <w:rFonts w:cs="Arial"/>
                <w:szCs w:val="18"/>
              </w:rPr>
              <w:t>Platform</w:t>
            </w:r>
            <w:r w:rsidR="00726D9D" w:rsidRPr="008C6C1C">
              <w:rPr>
                <w:rFonts w:cs="Arial"/>
                <w:szCs w:val="18"/>
              </w:rPr>
              <w:t xml:space="preserve"> </w:t>
            </w:r>
            <w:r w:rsidRPr="008C6C1C">
              <w:rPr>
                <w:rFonts w:cs="Arial"/>
                <w:szCs w:val="18"/>
              </w:rPr>
              <w:t>Group</w:t>
            </w:r>
            <w:r w:rsidR="00726D9D" w:rsidRPr="008C6C1C">
              <w:rPr>
                <w:rFonts w:cs="Arial"/>
                <w:szCs w:val="18"/>
              </w:rPr>
              <w:t xml:space="preserve"> </w:t>
            </w:r>
            <w:r w:rsidRPr="008C6C1C">
              <w:rPr>
                <w:rFonts w:cs="Arial"/>
                <w:szCs w:val="18"/>
              </w:rPr>
              <w:t>/</w:t>
            </w:r>
            <w:r w:rsidR="00726D9D" w:rsidRPr="008C6C1C">
              <w:rPr>
                <w:rFonts w:cs="Arial"/>
                <w:szCs w:val="18"/>
              </w:rPr>
              <w:t xml:space="preserve"> </w:t>
            </w:r>
            <w:r w:rsidRPr="008C6C1C">
              <w:rPr>
                <w:rFonts w:cs="Arial"/>
                <w:szCs w:val="18"/>
              </w:rPr>
              <w:t>Operator</w:t>
            </w:r>
            <w:r w:rsidR="00726D9D" w:rsidRPr="008C6C1C">
              <w:rPr>
                <w:rFonts w:cs="Arial"/>
                <w:szCs w:val="18"/>
              </w:rPr>
              <w:t xml:space="preserve"> </w:t>
            </w:r>
            <w:r w:rsidRPr="008C6C1C">
              <w:rPr>
                <w:rFonts w:cs="Arial"/>
                <w:szCs w:val="18"/>
              </w:rPr>
              <w:t>Platform</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Group)</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business</w:t>
            </w:r>
            <w:r w:rsidR="00726D9D" w:rsidRPr="008C6C1C">
              <w:rPr>
                <w:rFonts w:cs="Arial"/>
                <w:szCs w:val="18"/>
              </w:rPr>
              <w:t xml:space="preserve"> </w:t>
            </w:r>
            <w:r w:rsidRPr="008C6C1C">
              <w:rPr>
                <w:rFonts w:cs="Arial"/>
                <w:szCs w:val="18"/>
              </w:rPr>
              <w:t>workstream</w:t>
            </w:r>
            <w:r w:rsidR="00726D9D" w:rsidRPr="008C6C1C">
              <w:rPr>
                <w:rFonts w:cs="Arial"/>
                <w:szCs w:val="18"/>
              </w:rPr>
              <w:t xml:space="preserve"> </w:t>
            </w:r>
            <w:r w:rsidRPr="008C6C1C">
              <w:rPr>
                <w:rFonts w:cs="Arial"/>
                <w:szCs w:val="18"/>
              </w:rPr>
              <w:t>through</w:t>
            </w:r>
            <w:r w:rsidR="00726D9D" w:rsidRPr="008C6C1C">
              <w:rPr>
                <w:rFonts w:cs="Arial"/>
                <w:szCs w:val="18"/>
              </w:rPr>
              <w:t xml:space="preserve"> </w:t>
            </w:r>
            <w:r w:rsidRPr="008C6C1C">
              <w:rPr>
                <w:rFonts w:cs="Arial"/>
                <w:szCs w:val="18"/>
              </w:rPr>
              <w:t>WAS</w:t>
            </w:r>
            <w:r w:rsidR="00726D9D" w:rsidRPr="008C6C1C">
              <w:rPr>
                <w:rFonts w:cs="Arial"/>
                <w:szCs w:val="18"/>
              </w:rPr>
              <w:t xml:space="preserve"> </w:t>
            </w:r>
            <w:r w:rsidRPr="008C6C1C">
              <w:rPr>
                <w:rFonts w:cs="Arial"/>
                <w:szCs w:val="18"/>
              </w:rPr>
              <w:t>(Wholesale</w:t>
            </w:r>
            <w:r w:rsidR="00726D9D" w:rsidRPr="008C6C1C">
              <w:rPr>
                <w:rFonts w:cs="Arial"/>
                <w:szCs w:val="18"/>
              </w:rPr>
              <w:t xml:space="preserve"> </w:t>
            </w:r>
            <w:r w:rsidRPr="008C6C1C">
              <w:rPr>
                <w:rFonts w:cs="Arial"/>
                <w:szCs w:val="18"/>
              </w:rPr>
              <w:t>Agreement</w:t>
            </w:r>
            <w:r w:rsidR="00726D9D" w:rsidRPr="008C6C1C">
              <w:rPr>
                <w:rFonts w:cs="Arial"/>
                <w:szCs w:val="18"/>
              </w:rPr>
              <w:t xml:space="preserve"> </w:t>
            </w:r>
            <w:r w:rsidRPr="008C6C1C">
              <w:rPr>
                <w:rFonts w:cs="Arial"/>
                <w:szCs w:val="18"/>
              </w:rPr>
              <w:t>Services)</w:t>
            </w:r>
            <w:r w:rsidR="00726D9D" w:rsidRPr="008C6C1C">
              <w:rPr>
                <w:rFonts w:cs="Arial"/>
                <w:szCs w:val="18"/>
              </w:rPr>
              <w:t xml:space="preserve"> </w:t>
            </w:r>
            <w:r w:rsidRPr="008C6C1C">
              <w:rPr>
                <w:rFonts w:cs="Arial"/>
                <w:szCs w:val="18"/>
              </w:rPr>
              <w:t>group.</w:t>
            </w:r>
          </w:p>
        </w:tc>
      </w:tr>
      <w:tr w:rsidR="008C0C11" w:rsidRPr="008C6C1C" w14:paraId="47D4FC54" w14:textId="77777777" w:rsidTr="00726D9D">
        <w:trPr>
          <w:jc w:val="center"/>
        </w:trPr>
        <w:tc>
          <w:tcPr>
            <w:tcW w:w="1597" w:type="dxa"/>
            <w:shd w:val="clear" w:color="auto" w:fill="auto"/>
            <w:vAlign w:val="center"/>
          </w:tcPr>
          <w:p w14:paraId="5D673603" w14:textId="6EB2AA62" w:rsidR="008C0C11" w:rsidRPr="008C6C1C" w:rsidRDefault="008C0C11" w:rsidP="00726D9D">
            <w:pPr>
              <w:pStyle w:val="TAL"/>
              <w:rPr>
                <w:rFonts w:cs="Arial"/>
                <w:szCs w:val="18"/>
                <w:lang w:eastAsia="zh-CN"/>
              </w:rPr>
            </w:pPr>
            <w:r w:rsidRPr="008C6C1C">
              <w:rPr>
                <w:rFonts w:cs="Arial"/>
                <w:szCs w:val="18"/>
                <w:lang w:eastAsia="zh-CN"/>
              </w:rPr>
              <w:t>TM</w:t>
            </w:r>
            <w:r w:rsidR="00726D9D" w:rsidRPr="008C6C1C">
              <w:rPr>
                <w:rFonts w:cs="Arial"/>
                <w:szCs w:val="18"/>
                <w:lang w:eastAsia="zh-CN"/>
              </w:rPr>
              <w:t xml:space="preserve"> </w:t>
            </w:r>
            <w:r w:rsidRPr="008C6C1C">
              <w:rPr>
                <w:rFonts w:cs="Arial"/>
                <w:szCs w:val="18"/>
                <w:lang w:eastAsia="zh-CN"/>
              </w:rPr>
              <w:t>Forum</w:t>
            </w:r>
          </w:p>
        </w:tc>
        <w:tc>
          <w:tcPr>
            <w:tcW w:w="8033" w:type="dxa"/>
            <w:shd w:val="clear" w:color="auto" w:fill="auto"/>
          </w:tcPr>
          <w:p w14:paraId="3E39BB58" w14:textId="02540103" w:rsidR="008C0C11" w:rsidRPr="008C6C1C" w:rsidRDefault="00726D9D" w:rsidP="00726D9D">
            <w:pPr>
              <w:pStyle w:val="TAL"/>
              <w:rPr>
                <w:rFonts w:cs="Arial"/>
                <w:szCs w:val="18"/>
              </w:rPr>
            </w:pPr>
            <w:r w:rsidRPr="008C6C1C">
              <w:rPr>
                <w:rFonts w:cs="Arial"/>
                <w:szCs w:val="18"/>
              </w:rPr>
              <w:t>I</w:t>
            </w:r>
            <w:r w:rsidR="008C0C11" w:rsidRPr="008C6C1C">
              <w:rPr>
                <w:rFonts w:cs="Arial"/>
                <w:szCs w:val="18"/>
              </w:rPr>
              <w:t>t</w:t>
            </w:r>
            <w:r w:rsidRPr="008C6C1C">
              <w:rPr>
                <w:rFonts w:cs="Arial"/>
                <w:szCs w:val="18"/>
              </w:rPr>
              <w:t xml:space="preserve"> </w:t>
            </w:r>
            <w:r w:rsidR="008C0C11" w:rsidRPr="008C6C1C">
              <w:rPr>
                <w:rFonts w:cs="Arial"/>
                <w:szCs w:val="18"/>
              </w:rPr>
              <w:t>represents</w:t>
            </w:r>
            <w:r w:rsidRPr="008C6C1C">
              <w:rPr>
                <w:rFonts w:cs="Arial"/>
                <w:szCs w:val="18"/>
              </w:rPr>
              <w:t xml:space="preserve"> </w:t>
            </w:r>
            <w:r w:rsidR="008C0C11" w:rsidRPr="008C6C1C">
              <w:rPr>
                <w:rFonts w:cs="Arial"/>
                <w:szCs w:val="18"/>
              </w:rPr>
              <w:t>the</w:t>
            </w:r>
            <w:r w:rsidRPr="008C6C1C">
              <w:rPr>
                <w:rFonts w:cs="Arial"/>
                <w:szCs w:val="18"/>
              </w:rPr>
              <w:t xml:space="preserve"> </w:t>
            </w:r>
            <w:r w:rsidR="0028709B" w:rsidRPr="008C6C1C">
              <w:rPr>
                <w:rFonts w:cs="Arial"/>
                <w:szCs w:val="18"/>
              </w:rPr>
              <w:t>"</w:t>
            </w:r>
            <w:r w:rsidR="008C0C11" w:rsidRPr="008C6C1C">
              <w:rPr>
                <w:rFonts w:cs="Arial"/>
                <w:szCs w:val="18"/>
              </w:rPr>
              <w:t>operational</w:t>
            </w:r>
            <w:r w:rsidR="0028709B" w:rsidRPr="008C6C1C">
              <w:rPr>
                <w:rFonts w:cs="Arial"/>
                <w:szCs w:val="18"/>
              </w:rPr>
              <w:t>"</w:t>
            </w:r>
            <w:r w:rsidRPr="008C6C1C">
              <w:rPr>
                <w:rFonts w:cs="Arial"/>
                <w:szCs w:val="18"/>
              </w:rPr>
              <w:t xml:space="preserve"> </w:t>
            </w:r>
            <w:r w:rsidR="008C0C11" w:rsidRPr="008C6C1C">
              <w:rPr>
                <w:rFonts w:cs="Arial"/>
                <w:szCs w:val="18"/>
              </w:rPr>
              <w:t>doctrine,</w:t>
            </w:r>
            <w:r w:rsidRPr="008C6C1C">
              <w:rPr>
                <w:rFonts w:cs="Arial"/>
                <w:szCs w:val="18"/>
              </w:rPr>
              <w:t xml:space="preserve"> i.e. </w:t>
            </w:r>
            <w:r w:rsidR="008C0C11" w:rsidRPr="008C6C1C">
              <w:rPr>
                <w:rFonts w:cs="Arial"/>
                <w:szCs w:val="18"/>
              </w:rPr>
              <w:t>how</w:t>
            </w:r>
            <w:r w:rsidRPr="008C6C1C">
              <w:rPr>
                <w:rFonts w:cs="Arial"/>
                <w:szCs w:val="18"/>
              </w:rPr>
              <w:t xml:space="preserve"> </w:t>
            </w:r>
            <w:r w:rsidR="008C0C11" w:rsidRPr="008C6C1C">
              <w:rPr>
                <w:rFonts w:cs="Arial"/>
                <w:szCs w:val="18"/>
              </w:rPr>
              <w:t>3</w:t>
            </w:r>
            <w:r w:rsidR="008C0C11" w:rsidRPr="008C6C1C">
              <w:rPr>
                <w:rFonts w:cs="Arial"/>
                <w:szCs w:val="18"/>
                <w:vertAlign w:val="superscript"/>
              </w:rPr>
              <w:t>rd</w:t>
            </w:r>
            <w:r w:rsidRPr="008C6C1C">
              <w:rPr>
                <w:rFonts w:cs="Arial"/>
                <w:szCs w:val="18"/>
              </w:rPr>
              <w:t xml:space="preserve"> </w:t>
            </w:r>
            <w:r w:rsidR="008C0C11" w:rsidRPr="008C6C1C">
              <w:rPr>
                <w:rFonts w:cs="Arial"/>
                <w:szCs w:val="18"/>
              </w:rPr>
              <w:t>party</w:t>
            </w:r>
            <w:r w:rsidRPr="008C6C1C">
              <w:rPr>
                <w:rFonts w:cs="Arial"/>
                <w:szCs w:val="18"/>
              </w:rPr>
              <w:t xml:space="preserve"> </w:t>
            </w:r>
            <w:r w:rsidR="008C0C11" w:rsidRPr="008C6C1C">
              <w:rPr>
                <w:rFonts w:cs="Arial"/>
                <w:szCs w:val="18"/>
              </w:rPr>
              <w:t>facing</w:t>
            </w:r>
            <w:r w:rsidRPr="008C6C1C">
              <w:rPr>
                <w:rFonts w:cs="Arial"/>
                <w:szCs w:val="18"/>
              </w:rPr>
              <w:t xml:space="preserve"> </w:t>
            </w:r>
            <w:r w:rsidR="008C0C11" w:rsidRPr="008C6C1C">
              <w:rPr>
                <w:rFonts w:cs="Arial"/>
                <w:szCs w:val="18"/>
              </w:rPr>
              <w:t>APIs</w:t>
            </w:r>
            <w:r w:rsidRPr="008C6C1C">
              <w:rPr>
                <w:rFonts w:cs="Arial"/>
                <w:szCs w:val="18"/>
              </w:rPr>
              <w:t xml:space="preserve"> </w:t>
            </w:r>
            <w:r w:rsidR="008C0C11" w:rsidRPr="008C6C1C">
              <w:rPr>
                <w:rFonts w:cs="Arial"/>
                <w:szCs w:val="18"/>
              </w:rPr>
              <w:t>are</w:t>
            </w:r>
            <w:r w:rsidRPr="008C6C1C">
              <w:rPr>
                <w:rFonts w:cs="Arial"/>
                <w:szCs w:val="18"/>
              </w:rPr>
              <w:t xml:space="preserve"> </w:t>
            </w:r>
            <w:r w:rsidR="008C0C11" w:rsidRPr="008C6C1C">
              <w:rPr>
                <w:rFonts w:cs="Arial"/>
                <w:szCs w:val="18"/>
              </w:rPr>
              <w:t>to</w:t>
            </w:r>
            <w:r w:rsidRPr="008C6C1C">
              <w:rPr>
                <w:rFonts w:cs="Arial"/>
                <w:szCs w:val="18"/>
              </w:rPr>
              <w:t xml:space="preserve"> </w:t>
            </w:r>
            <w:r w:rsidR="008C0C11" w:rsidRPr="008C6C1C">
              <w:rPr>
                <w:rFonts w:cs="Arial"/>
                <w:szCs w:val="18"/>
              </w:rPr>
              <w:t>be</w:t>
            </w:r>
            <w:r w:rsidRPr="008C6C1C">
              <w:rPr>
                <w:rFonts w:cs="Arial"/>
                <w:szCs w:val="18"/>
              </w:rPr>
              <w:t xml:space="preserve"> </w:t>
            </w:r>
            <w:r w:rsidR="008C0C11" w:rsidRPr="008C6C1C">
              <w:rPr>
                <w:rFonts w:cs="Arial"/>
                <w:szCs w:val="18"/>
              </w:rPr>
              <w:t>operated</w:t>
            </w:r>
            <w:r w:rsidRPr="008C6C1C">
              <w:rPr>
                <w:rFonts w:cs="Arial"/>
                <w:szCs w:val="18"/>
              </w:rPr>
              <w:t xml:space="preserve"> </w:t>
            </w:r>
            <w:r w:rsidR="008C0C11" w:rsidRPr="008C6C1C">
              <w:rPr>
                <w:rFonts w:cs="Arial"/>
                <w:szCs w:val="18"/>
              </w:rPr>
              <w:t>and</w:t>
            </w:r>
            <w:r w:rsidRPr="008C6C1C">
              <w:rPr>
                <w:rFonts w:cs="Arial"/>
                <w:szCs w:val="18"/>
              </w:rPr>
              <w:t xml:space="preserve"> </w:t>
            </w:r>
            <w:r w:rsidR="008C0C11" w:rsidRPr="008C6C1C">
              <w:rPr>
                <w:rFonts w:cs="Arial"/>
                <w:szCs w:val="18"/>
              </w:rPr>
              <w:t>managed,</w:t>
            </w:r>
            <w:r w:rsidRPr="008C6C1C">
              <w:rPr>
                <w:rFonts w:cs="Arial"/>
                <w:szCs w:val="18"/>
              </w:rPr>
              <w:t xml:space="preserve"> </w:t>
            </w:r>
            <w:r w:rsidR="008C0C11" w:rsidRPr="008C6C1C">
              <w:rPr>
                <w:rFonts w:cs="Arial"/>
                <w:szCs w:val="18"/>
              </w:rPr>
              <w:t>to</w:t>
            </w:r>
            <w:r w:rsidRPr="008C6C1C">
              <w:rPr>
                <w:rFonts w:cs="Arial"/>
                <w:szCs w:val="18"/>
              </w:rPr>
              <w:t xml:space="preserve"> </w:t>
            </w:r>
            <w:r w:rsidR="008C0C11" w:rsidRPr="008C6C1C">
              <w:rPr>
                <w:rFonts w:cs="Arial"/>
                <w:szCs w:val="18"/>
              </w:rPr>
              <w:t>make</w:t>
            </w:r>
            <w:r w:rsidRPr="008C6C1C">
              <w:rPr>
                <w:rFonts w:cs="Arial"/>
                <w:szCs w:val="18"/>
              </w:rPr>
              <w:t xml:space="preserve"> </w:t>
            </w:r>
            <w:r w:rsidR="008C0C11" w:rsidRPr="008C6C1C">
              <w:rPr>
                <w:rFonts w:cs="Arial"/>
                <w:szCs w:val="18"/>
              </w:rPr>
              <w:t>a</w:t>
            </w:r>
            <w:r w:rsidRPr="008C6C1C">
              <w:rPr>
                <w:rFonts w:cs="Arial"/>
                <w:szCs w:val="18"/>
              </w:rPr>
              <w:t xml:space="preserve"> </w:t>
            </w:r>
            <w:r w:rsidR="008C0C11" w:rsidRPr="008C6C1C">
              <w:rPr>
                <w:rFonts w:cs="Arial"/>
                <w:szCs w:val="18"/>
              </w:rPr>
              <w:t>commercial</w:t>
            </w:r>
            <w:r w:rsidRPr="008C6C1C">
              <w:rPr>
                <w:rFonts w:cs="Arial"/>
                <w:szCs w:val="18"/>
              </w:rPr>
              <w:t xml:space="preserve"> </w:t>
            </w:r>
            <w:r w:rsidR="008C0C11" w:rsidRPr="008C6C1C">
              <w:rPr>
                <w:rFonts w:cs="Arial"/>
                <w:szCs w:val="18"/>
              </w:rPr>
              <w:t>product</w:t>
            </w:r>
            <w:r w:rsidRPr="008C6C1C">
              <w:rPr>
                <w:rFonts w:cs="Arial"/>
                <w:szCs w:val="18"/>
              </w:rPr>
              <w:t xml:space="preserve"> </w:t>
            </w:r>
            <w:r w:rsidR="008C0C11" w:rsidRPr="008C6C1C">
              <w:rPr>
                <w:rFonts w:cs="Arial"/>
                <w:szCs w:val="18"/>
              </w:rPr>
              <w:t>out</w:t>
            </w:r>
            <w:r w:rsidRPr="008C6C1C">
              <w:rPr>
                <w:rFonts w:cs="Arial"/>
                <w:szCs w:val="18"/>
              </w:rPr>
              <w:t xml:space="preserve"> </w:t>
            </w:r>
            <w:r w:rsidR="008C0C11" w:rsidRPr="008C6C1C">
              <w:rPr>
                <w:rFonts w:cs="Arial"/>
                <w:szCs w:val="18"/>
              </w:rPr>
              <w:t>of</w:t>
            </w:r>
            <w:r w:rsidRPr="008C6C1C">
              <w:rPr>
                <w:rFonts w:cs="Arial"/>
                <w:szCs w:val="18"/>
              </w:rPr>
              <w:t xml:space="preserve"> </w:t>
            </w:r>
            <w:r w:rsidR="008C0C11" w:rsidRPr="008C6C1C">
              <w:rPr>
                <w:rFonts w:cs="Arial"/>
                <w:szCs w:val="18"/>
              </w:rPr>
              <w:t>them.</w:t>
            </w:r>
            <w:r w:rsidRPr="008C6C1C">
              <w:rPr>
                <w:rFonts w:cs="Arial"/>
                <w:szCs w:val="18"/>
              </w:rPr>
              <w:t xml:space="preserve"> </w:t>
            </w:r>
            <w:r w:rsidR="008C0C11" w:rsidRPr="008C6C1C">
              <w:rPr>
                <w:rFonts w:cs="Arial"/>
                <w:szCs w:val="18"/>
              </w:rPr>
              <w:t>Aspects</w:t>
            </w:r>
            <w:r w:rsidRPr="008C6C1C">
              <w:rPr>
                <w:rFonts w:cs="Arial"/>
                <w:szCs w:val="18"/>
              </w:rPr>
              <w:t xml:space="preserve"> </w:t>
            </w:r>
            <w:r w:rsidR="008C0C11" w:rsidRPr="008C6C1C">
              <w:rPr>
                <w:rFonts w:cs="Arial"/>
                <w:szCs w:val="18"/>
              </w:rPr>
              <w:t>such</w:t>
            </w:r>
            <w:r w:rsidRPr="008C6C1C">
              <w:rPr>
                <w:rFonts w:cs="Arial"/>
                <w:szCs w:val="18"/>
              </w:rPr>
              <w:t xml:space="preserve"> </w:t>
            </w:r>
            <w:r w:rsidR="008C0C11" w:rsidRPr="008C6C1C">
              <w:rPr>
                <w:rFonts w:cs="Arial"/>
                <w:szCs w:val="18"/>
              </w:rPr>
              <w:t>as</w:t>
            </w:r>
            <w:r w:rsidRPr="008C6C1C">
              <w:rPr>
                <w:rFonts w:cs="Arial"/>
                <w:szCs w:val="18"/>
              </w:rPr>
              <w:t xml:space="preserve"> </w:t>
            </w:r>
            <w:r w:rsidR="008C0C11" w:rsidRPr="008C6C1C">
              <w:rPr>
                <w:rFonts w:cs="Arial"/>
                <w:szCs w:val="18"/>
              </w:rPr>
              <w:t>3</w:t>
            </w:r>
            <w:r w:rsidR="008C0C11" w:rsidRPr="008C6C1C">
              <w:rPr>
                <w:rFonts w:cs="Arial"/>
                <w:szCs w:val="18"/>
                <w:vertAlign w:val="superscript"/>
              </w:rPr>
              <w:t>rd</w:t>
            </w:r>
            <w:r w:rsidRPr="008C6C1C">
              <w:rPr>
                <w:rFonts w:cs="Arial"/>
                <w:szCs w:val="18"/>
              </w:rPr>
              <w:t xml:space="preserve"> </w:t>
            </w:r>
            <w:r w:rsidR="008C0C11" w:rsidRPr="008C6C1C">
              <w:rPr>
                <w:rFonts w:cs="Arial"/>
                <w:szCs w:val="18"/>
              </w:rPr>
              <w:t>party</w:t>
            </w:r>
            <w:r w:rsidRPr="008C6C1C">
              <w:rPr>
                <w:rFonts w:cs="Arial"/>
                <w:szCs w:val="18"/>
              </w:rPr>
              <w:t xml:space="preserve"> </w:t>
            </w:r>
            <w:r w:rsidR="008C0C11" w:rsidRPr="008C6C1C">
              <w:rPr>
                <w:rFonts w:cs="Arial"/>
                <w:szCs w:val="18"/>
              </w:rPr>
              <w:t>onboarding,</w:t>
            </w:r>
            <w:r w:rsidRPr="008C6C1C">
              <w:rPr>
                <w:rFonts w:cs="Arial"/>
                <w:szCs w:val="18"/>
              </w:rPr>
              <w:t xml:space="preserve"> </w:t>
            </w:r>
            <w:r w:rsidR="008C0C11" w:rsidRPr="008C6C1C">
              <w:rPr>
                <w:rFonts w:cs="Arial"/>
                <w:szCs w:val="18"/>
              </w:rPr>
              <w:t>application</w:t>
            </w:r>
            <w:r w:rsidRPr="008C6C1C">
              <w:rPr>
                <w:rFonts w:cs="Arial"/>
                <w:szCs w:val="18"/>
              </w:rPr>
              <w:t xml:space="preserve"> </w:t>
            </w:r>
            <w:r w:rsidR="008C0C11" w:rsidRPr="008C6C1C">
              <w:rPr>
                <w:rFonts w:cs="Arial"/>
                <w:szCs w:val="18"/>
              </w:rPr>
              <w:t>registration,</w:t>
            </w:r>
            <w:r w:rsidRPr="008C6C1C">
              <w:rPr>
                <w:rFonts w:cs="Arial"/>
                <w:szCs w:val="18"/>
              </w:rPr>
              <w:t xml:space="preserve"> </w:t>
            </w:r>
            <w:r w:rsidR="008C0C11" w:rsidRPr="008C6C1C">
              <w:rPr>
                <w:rFonts w:cs="Arial"/>
                <w:szCs w:val="18"/>
              </w:rPr>
              <w:t>access</w:t>
            </w:r>
            <w:r w:rsidRPr="008C6C1C">
              <w:rPr>
                <w:rFonts w:cs="Arial"/>
                <w:szCs w:val="18"/>
              </w:rPr>
              <w:t xml:space="preserve"> </w:t>
            </w:r>
            <w:r w:rsidR="008C0C11" w:rsidRPr="008C6C1C">
              <w:rPr>
                <w:rFonts w:cs="Arial"/>
                <w:szCs w:val="18"/>
              </w:rPr>
              <w:t>control</w:t>
            </w:r>
            <w:r w:rsidRPr="008C6C1C">
              <w:rPr>
                <w:rFonts w:cs="Arial"/>
                <w:szCs w:val="18"/>
              </w:rPr>
              <w:t xml:space="preserve"> </w:t>
            </w:r>
            <w:r w:rsidR="008C0C11" w:rsidRPr="008C6C1C">
              <w:rPr>
                <w:rFonts w:cs="Arial"/>
                <w:szCs w:val="18"/>
              </w:rPr>
              <w:t>and</w:t>
            </w:r>
            <w:r w:rsidRPr="008C6C1C">
              <w:rPr>
                <w:rFonts w:cs="Arial"/>
                <w:szCs w:val="18"/>
              </w:rPr>
              <w:t xml:space="preserve"> </w:t>
            </w:r>
            <w:r w:rsidR="008C0C11" w:rsidRPr="008C6C1C">
              <w:rPr>
                <w:rFonts w:cs="Arial"/>
                <w:szCs w:val="18"/>
              </w:rPr>
              <w:t>billing</w:t>
            </w:r>
            <w:r w:rsidRPr="008C6C1C">
              <w:rPr>
                <w:rFonts w:cs="Arial"/>
                <w:szCs w:val="18"/>
              </w:rPr>
              <w:t xml:space="preserve"> </w:t>
            </w:r>
            <w:r w:rsidR="008C0C11" w:rsidRPr="008C6C1C">
              <w:rPr>
                <w:rFonts w:cs="Arial"/>
                <w:szCs w:val="18"/>
              </w:rPr>
              <w:t>aspects</w:t>
            </w:r>
            <w:r w:rsidRPr="008C6C1C">
              <w:rPr>
                <w:rFonts w:cs="Arial"/>
                <w:szCs w:val="18"/>
              </w:rPr>
              <w:t xml:space="preserve"> </w:t>
            </w:r>
            <w:r w:rsidR="008C0C11" w:rsidRPr="008C6C1C">
              <w:rPr>
                <w:rFonts w:cs="Arial"/>
                <w:szCs w:val="18"/>
              </w:rPr>
              <w:t>are</w:t>
            </w:r>
            <w:r w:rsidRPr="008C6C1C">
              <w:rPr>
                <w:rFonts w:cs="Arial"/>
                <w:szCs w:val="18"/>
              </w:rPr>
              <w:t xml:space="preserve"> </w:t>
            </w:r>
            <w:r w:rsidR="008C0C11" w:rsidRPr="008C6C1C">
              <w:rPr>
                <w:rFonts w:cs="Arial"/>
                <w:szCs w:val="18"/>
              </w:rPr>
              <w:t>in</w:t>
            </w:r>
            <w:r w:rsidRPr="008C6C1C">
              <w:rPr>
                <w:rFonts w:cs="Arial"/>
                <w:szCs w:val="18"/>
              </w:rPr>
              <w:t xml:space="preserve"> </w:t>
            </w:r>
            <w:r w:rsidR="008C0C11" w:rsidRPr="008C6C1C">
              <w:rPr>
                <w:rFonts w:cs="Arial"/>
                <w:szCs w:val="18"/>
              </w:rPr>
              <w:t>scope.</w:t>
            </w:r>
          </w:p>
        </w:tc>
      </w:tr>
    </w:tbl>
    <w:p w14:paraId="50E108CB" w14:textId="77777777" w:rsidR="008C0C11" w:rsidRPr="008C6C1C" w:rsidRDefault="008C0C11" w:rsidP="00726D9D"/>
    <w:p w14:paraId="02395F08" w14:textId="5B99B841" w:rsidR="00D67F56" w:rsidRPr="008C6C1C" w:rsidRDefault="008C0C11" w:rsidP="00726D9D">
      <w:r w:rsidRPr="008C6C1C">
        <w:t xml:space="preserve">On the one hand, scope of </w:t>
      </w:r>
      <w:r w:rsidR="0028709B" w:rsidRPr="008C6C1C">
        <w:t>"</w:t>
      </w:r>
      <w:r w:rsidRPr="008C6C1C">
        <w:t>GSMA</w:t>
      </w:r>
      <w:r w:rsidR="0028709B" w:rsidRPr="008C6C1C">
        <w:t>"</w:t>
      </w:r>
      <w:r w:rsidRPr="008C6C1C">
        <w:t xml:space="preserve"> is restricted to the telco domain. GSMA prescribes the capabilities that all operators must make available for 3rd parties, to ensure global reach and scale. These must</w:t>
      </w:r>
      <w:r w:rsidR="00102874" w:rsidRPr="008C6C1C">
        <w:t xml:space="preserve"> </w:t>
      </w:r>
      <w:r w:rsidRPr="008C6C1C">
        <w:t>be capabilities are referred to as Open Gateway services. The GSMA is also responsible for</w:t>
      </w:r>
      <w:r w:rsidR="00726D9D" w:rsidRPr="008C6C1C">
        <w:t>:</w:t>
      </w:r>
    </w:p>
    <w:p w14:paraId="7B56F3DD" w14:textId="36C3CA33" w:rsidR="00D67F56" w:rsidRPr="008C6C1C" w:rsidRDefault="008C0C11" w:rsidP="00726D9D">
      <w:pPr>
        <w:pStyle w:val="B1"/>
      </w:pPr>
      <w:r w:rsidRPr="008C6C1C">
        <w:t>i)</w:t>
      </w:r>
      <w:r w:rsidR="00726D9D" w:rsidRPr="008C6C1C">
        <w:tab/>
      </w:r>
      <w:r w:rsidRPr="008C6C1C">
        <w:t>the prioritization and roadmap management of Open Gateway services, according to market needs and commercial readiness of underlying technologies; and</w:t>
      </w:r>
    </w:p>
    <w:p w14:paraId="641B2B43" w14:textId="11E11270" w:rsidR="008C0C11" w:rsidRPr="008C6C1C" w:rsidRDefault="008C0C11" w:rsidP="00726D9D">
      <w:pPr>
        <w:pStyle w:val="B1"/>
      </w:pPr>
      <w:r w:rsidRPr="008C6C1C">
        <w:t>ii)</w:t>
      </w:r>
      <w:r w:rsidR="00726D9D" w:rsidRPr="008C6C1C">
        <w:tab/>
      </w:r>
      <w:r w:rsidRPr="008C6C1C">
        <w:t>architecting the platform that individual operators will use to realize, federate, and expose Open Gateway services.</w:t>
      </w:r>
    </w:p>
    <w:p w14:paraId="5F5F47F8" w14:textId="77777777" w:rsidR="00726D9D" w:rsidRPr="008C6C1C" w:rsidRDefault="008C0C11" w:rsidP="00726D9D">
      <w:r w:rsidRPr="008C6C1C">
        <w:t xml:space="preserve">On the other hand, the focus of </w:t>
      </w:r>
      <w:r w:rsidR="0028709B" w:rsidRPr="008C6C1C">
        <w:t>"</w:t>
      </w:r>
      <w:r w:rsidRPr="008C6C1C">
        <w:t>CAMARA</w:t>
      </w:r>
      <w:r w:rsidR="0028709B" w:rsidRPr="008C6C1C">
        <w:t>"</w:t>
      </w:r>
      <w:r w:rsidRPr="008C6C1C">
        <w:t xml:space="preserve"> and </w:t>
      </w:r>
      <w:r w:rsidR="0028709B" w:rsidRPr="008C6C1C">
        <w:t>"</w:t>
      </w:r>
      <w:r w:rsidRPr="008C6C1C">
        <w:t xml:space="preserve">TM Forum is on the dev-friendly APIs that allows programmatic access to Open Gateway services. As seen in the bottom of Figure </w:t>
      </w:r>
      <w:r w:rsidR="00BD2EFF" w:rsidRPr="008C6C1C">
        <w:t>4.1.3.2-1</w:t>
      </w:r>
      <w:r w:rsidRPr="008C6C1C">
        <w:t>, these APIs can be clustered into three groups:</w:t>
      </w:r>
    </w:p>
    <w:p w14:paraId="3FF2B452" w14:textId="77777777" w:rsidR="00726D9D" w:rsidRPr="008C6C1C" w:rsidRDefault="00726D9D" w:rsidP="00726D9D">
      <w:pPr>
        <w:pStyle w:val="B1"/>
      </w:pPr>
      <w:r w:rsidRPr="008C6C1C">
        <w:t>-</w:t>
      </w:r>
      <w:r w:rsidRPr="008C6C1C">
        <w:tab/>
      </w:r>
      <w:r w:rsidR="008C0C11" w:rsidRPr="008C6C1C">
        <w:t>service APIs</w:t>
      </w:r>
      <w:r w:rsidRPr="008C6C1C">
        <w:t>;</w:t>
      </w:r>
    </w:p>
    <w:p w14:paraId="4A491A6A" w14:textId="77777777" w:rsidR="00726D9D" w:rsidRPr="008C6C1C" w:rsidRDefault="00726D9D" w:rsidP="00726D9D">
      <w:pPr>
        <w:pStyle w:val="B1"/>
      </w:pPr>
      <w:r w:rsidRPr="008C6C1C">
        <w:t>-</w:t>
      </w:r>
      <w:r w:rsidRPr="008C6C1C">
        <w:tab/>
      </w:r>
      <w:r w:rsidR="008C0C11" w:rsidRPr="008C6C1C">
        <w:t>service management APIs</w:t>
      </w:r>
      <w:r w:rsidRPr="008C6C1C">
        <w:t>;</w:t>
      </w:r>
      <w:r w:rsidR="008C0C11" w:rsidRPr="008C6C1C">
        <w:t xml:space="preserve"> and</w:t>
      </w:r>
    </w:p>
    <w:p w14:paraId="625333C0" w14:textId="77777777" w:rsidR="00726D9D" w:rsidRPr="008C6C1C" w:rsidRDefault="00726D9D" w:rsidP="00726D9D">
      <w:pPr>
        <w:pStyle w:val="B1"/>
      </w:pPr>
      <w:r w:rsidRPr="008C6C1C">
        <w:t>-</w:t>
      </w:r>
      <w:r w:rsidRPr="008C6C1C">
        <w:tab/>
      </w:r>
      <w:r w:rsidR="008C0C11" w:rsidRPr="008C6C1C">
        <w:t>operate APIs.</w:t>
      </w:r>
    </w:p>
    <w:p w14:paraId="1636430A" w14:textId="3A497C3D" w:rsidR="008C0C11" w:rsidRPr="008C6C1C" w:rsidRDefault="008C0C11" w:rsidP="00726D9D">
      <w:r w:rsidRPr="008C6C1C">
        <w:t>For further information on these APIs, see [1</w:t>
      </w:r>
      <w:r w:rsidR="00602FB3" w:rsidRPr="008C6C1C">
        <w:t>5</w:t>
      </w:r>
      <w:r w:rsidRPr="008C6C1C">
        <w:t>].</w:t>
      </w:r>
    </w:p>
    <w:p w14:paraId="3AB6993F" w14:textId="1231F082" w:rsidR="008C0C11" w:rsidRPr="008C6C1C" w:rsidRDefault="008C0C11" w:rsidP="00726D9D">
      <w:pPr>
        <w:rPr>
          <w:lang w:eastAsia="zh-CN"/>
        </w:rPr>
      </w:pPr>
      <w:r w:rsidRPr="008C6C1C">
        <w:rPr>
          <w:lang w:eastAsia="zh-CN"/>
        </w:rPr>
        <w:t>Each Communication Service Provider (CSP) exposes APIs through the Open Gateway Transformation Function (</w:t>
      </w:r>
      <w:r w:rsidRPr="008C6C1C">
        <w:t>Figure</w:t>
      </w:r>
      <w:r w:rsidR="00726D9D" w:rsidRPr="008C6C1C">
        <w:t> </w:t>
      </w:r>
      <w:r w:rsidR="00BD2EFF" w:rsidRPr="008C6C1C">
        <w:t>4.1.3.2</w:t>
      </w:r>
      <w:r w:rsidR="00726D9D" w:rsidRPr="008C6C1C">
        <w:noBreakHyphen/>
      </w:r>
      <w:r w:rsidR="00BD2EFF" w:rsidRPr="008C6C1C">
        <w:t>1</w:t>
      </w:r>
      <w:r w:rsidRPr="008C6C1C">
        <w:rPr>
          <w:lang w:eastAsia="zh-CN"/>
        </w:rPr>
        <w:t>). Deployed as an internal component of GSMA Operator Platform [1</w:t>
      </w:r>
      <w:r w:rsidR="00FE7EC2" w:rsidRPr="008C6C1C">
        <w:rPr>
          <w:lang w:eastAsia="zh-CN"/>
        </w:rPr>
        <w:t>6</w:t>
      </w:r>
      <w:r w:rsidRPr="008C6C1C">
        <w:rPr>
          <w:lang w:eastAsia="zh-CN"/>
        </w:rPr>
        <w:t>]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w:t>
      </w:r>
      <w:r w:rsidR="0049223C" w:rsidRPr="008C6C1C">
        <w:rPr>
          <w:lang w:eastAsia="zh-CN"/>
        </w:rPr>
        <w:t>1</w:t>
      </w:r>
      <w:r w:rsidR="00602FB3" w:rsidRPr="008C6C1C">
        <w:rPr>
          <w:lang w:eastAsia="zh-CN"/>
        </w:rPr>
        <w:t>5</w:t>
      </w:r>
      <w:r w:rsidRPr="008C6C1C">
        <w:rPr>
          <w:lang w:eastAsia="zh-CN"/>
        </w:rPr>
        <w:t>] notes that transformation function may interact with TM Forum (Open API portfolio) and 3GPP SA5 (management services).</w:t>
      </w:r>
    </w:p>
    <w:p w14:paraId="4F4A72E2" w14:textId="3894F7AF" w:rsidR="008C0C11" w:rsidRPr="008C6C1C" w:rsidRDefault="00726D9D" w:rsidP="00726D9D">
      <w:pPr>
        <w:pStyle w:val="TH"/>
        <w:rPr>
          <w:sz w:val="18"/>
          <w:szCs w:val="18"/>
        </w:rPr>
      </w:pPr>
      <w:r w:rsidRPr="008C6C1C">
        <w:rPr>
          <w:sz w:val="18"/>
          <w:szCs w:val="18"/>
        </w:rPr>
        <w:object w:dxaOrig="8088" w:dyaOrig="6444" w14:anchorId="501B1867">
          <v:shape id="_x0000_i1027" type="#_x0000_t75" style="width:400pt;height:311pt" o:ole="">
            <v:imagedata r:id="rId17" o:title="" croptop="3358f" cropbottom="3664f" cropleft="2916f" cropright="2835f"/>
          </v:shape>
          <o:OLEObject Type="Embed" ProgID="Visio.Drawing.11" ShapeID="_x0000_i1027" DrawAspect="Content" ObjectID="_1788349574" r:id="rId18"/>
        </w:object>
      </w:r>
    </w:p>
    <w:p w14:paraId="76262562" w14:textId="4416883C" w:rsidR="008C0C11" w:rsidRPr="008C6C1C" w:rsidRDefault="008C0C11" w:rsidP="008C0C11">
      <w:pPr>
        <w:pStyle w:val="TF"/>
      </w:pPr>
      <w:r w:rsidRPr="008C6C1C">
        <w:t>Figure 4.1.3.2-1: GSMA Open Gateway ecosystem</w:t>
      </w:r>
    </w:p>
    <w:p w14:paraId="6241D190" w14:textId="4CA5FFEC" w:rsidR="00053922" w:rsidRPr="008C6C1C" w:rsidRDefault="00053922" w:rsidP="00053922">
      <w:pPr>
        <w:pStyle w:val="Heading3"/>
        <w:rPr>
          <w:sz w:val="32"/>
          <w:szCs w:val="18"/>
        </w:rPr>
      </w:pPr>
      <w:bookmarkStart w:id="51" w:name="_Toc176938694"/>
      <w:bookmarkStart w:id="52" w:name="_Toc176946689"/>
      <w:r w:rsidRPr="008C6C1C">
        <w:rPr>
          <w:sz w:val="32"/>
          <w:szCs w:val="18"/>
        </w:rPr>
        <w:t>4.1.4</w:t>
      </w:r>
      <w:r w:rsidRPr="008C6C1C">
        <w:rPr>
          <w:sz w:val="32"/>
          <w:szCs w:val="18"/>
        </w:rPr>
        <w:tab/>
        <w:t>Examples of external MnS consumers</w:t>
      </w:r>
      <w:bookmarkEnd w:id="51"/>
      <w:bookmarkEnd w:id="52"/>
    </w:p>
    <w:p w14:paraId="7CE2568B" w14:textId="332C18E5" w:rsidR="00053922" w:rsidRPr="008C6C1C" w:rsidRDefault="00053922" w:rsidP="00726D9D">
      <w:pPr>
        <w:shd w:val="clear" w:color="auto" w:fill="FFFFFF"/>
        <w:spacing w:after="100" w:afterAutospacing="1"/>
      </w:pPr>
      <w:r w:rsidRPr="008C6C1C">
        <w:t>Figure 4.1.4-1 provides examples of functional entities that can become external MnS consumers. Table 4.1.4-1 elaborates on the rationale.</w:t>
      </w:r>
    </w:p>
    <w:p w14:paraId="121F0A03" w14:textId="1F02AF53" w:rsidR="00053922" w:rsidRPr="008C6C1C" w:rsidRDefault="00904A4A" w:rsidP="00726D9D">
      <w:pPr>
        <w:pStyle w:val="TH"/>
      </w:pPr>
      <w:r>
        <w:pict w14:anchorId="76E1093F">
          <v:shape id="_x0000_i1028" type="#_x0000_t75" style="width:368.5pt;height:254pt">
            <v:imagedata r:id="rId19" o:title="" croptop="3848f" cropbottom=".0625" cropleft="4443f" cropright="3589f"/>
          </v:shape>
        </w:pict>
      </w:r>
    </w:p>
    <w:p w14:paraId="4BCFBDC7" w14:textId="1CC25849" w:rsidR="00053922" w:rsidRPr="008C6C1C" w:rsidRDefault="00053922" w:rsidP="00BD2EFF">
      <w:pPr>
        <w:pStyle w:val="TF"/>
      </w:pPr>
      <w:r w:rsidRPr="008C6C1C">
        <w:t>Figure 4.1.4-1: Examples of external MnS consumers</w:t>
      </w:r>
    </w:p>
    <w:p w14:paraId="349F8378" w14:textId="0ACF9B0B" w:rsidR="00053922" w:rsidRPr="008C6C1C" w:rsidRDefault="00053922" w:rsidP="00726D9D">
      <w:pPr>
        <w:pStyle w:val="TH"/>
        <w:rPr>
          <w:lang w:eastAsia="zh-CN"/>
        </w:rPr>
      </w:pPr>
      <w:r w:rsidRPr="008C6C1C">
        <w:rPr>
          <w:lang w:eastAsia="zh-CN"/>
        </w:rPr>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053922" w:rsidRPr="008C6C1C" w14:paraId="7C51E69A" w14:textId="77777777" w:rsidTr="00726D9D">
        <w:trPr>
          <w:jc w:val="center"/>
        </w:trPr>
        <w:tc>
          <w:tcPr>
            <w:tcW w:w="1587" w:type="dxa"/>
            <w:shd w:val="clear" w:color="auto" w:fill="D0CECE"/>
            <w:vAlign w:val="center"/>
          </w:tcPr>
          <w:p w14:paraId="6683514F" w14:textId="541D439D" w:rsidR="00053922" w:rsidRPr="008C6C1C" w:rsidRDefault="00053922" w:rsidP="00726D9D">
            <w:pPr>
              <w:pStyle w:val="TAH"/>
              <w:rPr>
                <w:lang w:eastAsia="zh-CN"/>
              </w:rPr>
            </w:pPr>
            <w:r w:rsidRPr="008C6C1C">
              <w:rPr>
                <w:lang w:eastAsia="zh-CN"/>
              </w:rPr>
              <w:t>Functional</w:t>
            </w:r>
            <w:r w:rsidR="00726D9D" w:rsidRPr="008C6C1C">
              <w:rPr>
                <w:lang w:eastAsia="zh-CN"/>
              </w:rPr>
              <w:t xml:space="preserve"> </w:t>
            </w:r>
            <w:r w:rsidRPr="008C6C1C">
              <w:rPr>
                <w:lang w:eastAsia="zh-CN"/>
              </w:rPr>
              <w:t>Entity</w:t>
            </w:r>
          </w:p>
        </w:tc>
        <w:tc>
          <w:tcPr>
            <w:tcW w:w="8043" w:type="dxa"/>
            <w:shd w:val="clear" w:color="auto" w:fill="D0CECE"/>
            <w:vAlign w:val="center"/>
          </w:tcPr>
          <w:p w14:paraId="56D31ED0" w14:textId="77777777" w:rsidR="00053922" w:rsidRPr="008C6C1C" w:rsidRDefault="00053922" w:rsidP="00726D9D">
            <w:pPr>
              <w:pStyle w:val="TAH"/>
              <w:rPr>
                <w:lang w:eastAsia="zh-CN"/>
              </w:rPr>
            </w:pPr>
            <w:r w:rsidRPr="008C6C1C">
              <w:rPr>
                <w:lang w:eastAsia="zh-CN"/>
              </w:rPr>
              <w:t>Justification</w:t>
            </w:r>
          </w:p>
        </w:tc>
      </w:tr>
      <w:tr w:rsidR="00053922" w:rsidRPr="008C6C1C" w14:paraId="4A85FF73" w14:textId="77777777" w:rsidTr="00726D9D">
        <w:trPr>
          <w:jc w:val="center"/>
        </w:trPr>
        <w:tc>
          <w:tcPr>
            <w:tcW w:w="1587" w:type="dxa"/>
            <w:shd w:val="clear" w:color="auto" w:fill="auto"/>
            <w:vAlign w:val="center"/>
          </w:tcPr>
          <w:p w14:paraId="6D08A85D" w14:textId="471EF6F3" w:rsidR="00053922" w:rsidRPr="008C6C1C" w:rsidRDefault="00053922" w:rsidP="00726D9D">
            <w:pPr>
              <w:pStyle w:val="TAL"/>
              <w:rPr>
                <w:lang w:eastAsia="zh-CN"/>
              </w:rPr>
            </w:pPr>
            <w:r w:rsidRPr="008C6C1C">
              <w:rPr>
                <w:lang w:eastAsia="zh-CN"/>
              </w:rPr>
              <w:t>Application</w:t>
            </w:r>
            <w:r w:rsidR="00726D9D" w:rsidRPr="008C6C1C">
              <w:rPr>
                <w:lang w:eastAsia="zh-CN"/>
              </w:rPr>
              <w:t xml:space="preserve"> </w:t>
            </w:r>
            <w:r w:rsidRPr="008C6C1C">
              <w:rPr>
                <w:lang w:eastAsia="zh-CN"/>
              </w:rPr>
              <w:t>Layer</w:t>
            </w:r>
            <w:r w:rsidR="00726D9D" w:rsidRPr="008C6C1C">
              <w:rPr>
                <w:lang w:eastAsia="zh-CN"/>
              </w:rPr>
              <w:t xml:space="preserve"> </w:t>
            </w:r>
            <w:r w:rsidRPr="008C6C1C">
              <w:rPr>
                <w:lang w:eastAsia="zh-CN"/>
              </w:rPr>
              <w:t>Server</w:t>
            </w:r>
          </w:p>
        </w:tc>
        <w:tc>
          <w:tcPr>
            <w:tcW w:w="8043" w:type="dxa"/>
            <w:vAlign w:val="center"/>
          </w:tcPr>
          <w:p w14:paraId="002FF2E6" w14:textId="310E7CC0" w:rsidR="00053922" w:rsidRPr="008C6C1C" w:rsidRDefault="00053922" w:rsidP="00726D9D">
            <w:pPr>
              <w:pStyle w:val="TAL"/>
            </w:pPr>
            <w:r w:rsidRPr="008C6C1C">
              <w:t>Any</w:t>
            </w:r>
            <w:r w:rsidR="00726D9D" w:rsidRPr="008C6C1C">
              <w:t xml:space="preserve"> </w:t>
            </w:r>
            <w:r w:rsidRPr="008C6C1C">
              <w:t>3</w:t>
            </w:r>
            <w:r w:rsidRPr="008C6C1C">
              <w:rPr>
                <w:vertAlign w:val="superscript"/>
              </w:rPr>
              <w:t>rd</w:t>
            </w:r>
            <w:r w:rsidR="00726D9D" w:rsidRPr="008C6C1C">
              <w:t xml:space="preserve"> </w:t>
            </w:r>
            <w:r w:rsidRPr="008C6C1C">
              <w:t>party</w:t>
            </w:r>
            <w:r w:rsidR="00726D9D" w:rsidRPr="008C6C1C">
              <w:t xml:space="preserve"> </w:t>
            </w:r>
            <w:r w:rsidRPr="008C6C1C">
              <w:t>application</w:t>
            </w:r>
            <w:r w:rsidR="00726D9D" w:rsidRPr="008C6C1C">
              <w:t xml:space="preserve"> </w:t>
            </w:r>
            <w:r w:rsidRPr="008C6C1C">
              <w:t>that</w:t>
            </w:r>
            <w:r w:rsidR="00726D9D" w:rsidRPr="008C6C1C">
              <w:t xml:space="preserve"> </w:t>
            </w:r>
            <w:r w:rsidRPr="008C6C1C">
              <w:t>gains</w:t>
            </w:r>
            <w:r w:rsidR="00726D9D" w:rsidRPr="008C6C1C">
              <w:t xml:space="preserve"> </w:t>
            </w:r>
            <w:r w:rsidRPr="008C6C1C">
              <w:t>access</w:t>
            </w:r>
            <w:r w:rsidR="00726D9D" w:rsidRPr="008C6C1C">
              <w:t xml:space="preserve"> </w:t>
            </w:r>
            <w:r w:rsidRPr="008C6C1C">
              <w:t>(discover</w:t>
            </w:r>
            <w:r w:rsidR="00726D9D" w:rsidRPr="008C6C1C">
              <w:t xml:space="preserve"> </w:t>
            </w:r>
            <w:r w:rsidRPr="008C6C1C">
              <w:t>and</w:t>
            </w:r>
            <w:r w:rsidR="00726D9D" w:rsidRPr="008C6C1C">
              <w:t xml:space="preserve"> </w:t>
            </w:r>
            <w:r w:rsidRPr="008C6C1C">
              <w:t>consume)</w:t>
            </w:r>
            <w:r w:rsidR="00726D9D" w:rsidRPr="008C6C1C">
              <w:t xml:space="preserve"> </w:t>
            </w:r>
            <w:r w:rsidRPr="008C6C1C">
              <w:t>to</w:t>
            </w:r>
            <w:r w:rsidR="00726D9D" w:rsidRPr="008C6C1C">
              <w:t xml:space="preserve"> </w:t>
            </w:r>
            <w:r w:rsidRPr="008C6C1C">
              <w:t>MnSs</w:t>
            </w:r>
            <w:r w:rsidR="00726D9D" w:rsidRPr="008C6C1C">
              <w:t xml:space="preserve"> </w:t>
            </w:r>
            <w:r w:rsidRPr="008C6C1C">
              <w:t>using</w:t>
            </w:r>
            <w:r w:rsidR="00726D9D" w:rsidRPr="008C6C1C">
              <w:t xml:space="preserve"> </w:t>
            </w:r>
            <w:r w:rsidRPr="008C6C1C">
              <w:t>a</w:t>
            </w:r>
            <w:r w:rsidR="00726D9D" w:rsidRPr="008C6C1C">
              <w:t xml:space="preserve"> </w:t>
            </w:r>
            <w:r w:rsidRPr="008C6C1C">
              <w:t>discovery</w:t>
            </w:r>
            <w:r w:rsidR="00726D9D" w:rsidRPr="008C6C1C">
              <w:t xml:space="preserve"> </w:t>
            </w:r>
            <w:r w:rsidRPr="008C6C1C">
              <w:t>mechanism</w:t>
            </w:r>
            <w:r w:rsidR="00726D9D" w:rsidRPr="008C6C1C">
              <w:t xml:space="preserve"> </w:t>
            </w:r>
            <w:r w:rsidRPr="008C6C1C">
              <w:t>defined</w:t>
            </w:r>
            <w:r w:rsidR="00726D9D" w:rsidRPr="008C6C1C">
              <w:t xml:space="preserve"> </w:t>
            </w:r>
            <w:r w:rsidRPr="008C6C1C">
              <w:t>outside</w:t>
            </w:r>
            <w:r w:rsidR="00726D9D" w:rsidRPr="008C6C1C">
              <w:t xml:space="preserve"> </w:t>
            </w:r>
            <w:r w:rsidRPr="008C6C1C">
              <w:t>SA5</w:t>
            </w:r>
            <w:r w:rsidR="00726D9D" w:rsidRPr="008C6C1C">
              <w:t xml:space="preserve"> </w:t>
            </w:r>
            <w:r w:rsidRPr="008C6C1C">
              <w:t>is</w:t>
            </w:r>
            <w:r w:rsidR="00726D9D" w:rsidRPr="008C6C1C">
              <w:t xml:space="preserve"> </w:t>
            </w:r>
            <w:r w:rsidRPr="008C6C1C">
              <w:t>an</w:t>
            </w:r>
            <w:r w:rsidR="00726D9D" w:rsidRPr="008C6C1C">
              <w:t xml:space="preserve"> </w:t>
            </w:r>
            <w:r w:rsidRPr="008C6C1C">
              <w:t>external</w:t>
            </w:r>
            <w:r w:rsidR="00726D9D" w:rsidRPr="008C6C1C">
              <w:t xml:space="preserve"> </w:t>
            </w:r>
            <w:r w:rsidRPr="008C6C1C">
              <w:t>MnS</w:t>
            </w:r>
            <w:r w:rsidR="00726D9D" w:rsidRPr="008C6C1C">
              <w:t xml:space="preserve"> </w:t>
            </w:r>
            <w:r w:rsidRPr="008C6C1C">
              <w:t>consumer.</w:t>
            </w:r>
            <w:r w:rsidR="00726D9D" w:rsidRPr="008C6C1C">
              <w:t xml:space="preserve"> </w:t>
            </w:r>
            <w:r w:rsidRPr="008C6C1C">
              <w:t>The</w:t>
            </w:r>
            <w:r w:rsidR="00726D9D" w:rsidRPr="008C6C1C">
              <w:t xml:space="preserve"> </w:t>
            </w:r>
            <w:r w:rsidRPr="008C6C1C">
              <w:t>logic</w:t>
            </w:r>
            <w:r w:rsidR="00726D9D" w:rsidRPr="008C6C1C">
              <w:t xml:space="preserve"> </w:t>
            </w:r>
            <w:r w:rsidRPr="008C6C1C">
              <w:t>of</w:t>
            </w:r>
            <w:r w:rsidR="00726D9D" w:rsidRPr="008C6C1C">
              <w:t xml:space="preserve"> </w:t>
            </w:r>
            <w:r w:rsidRPr="008C6C1C">
              <w:t>this</w:t>
            </w:r>
            <w:r w:rsidR="00726D9D" w:rsidRPr="008C6C1C">
              <w:t xml:space="preserve"> </w:t>
            </w:r>
            <w:r w:rsidRPr="008C6C1C">
              <w:t>application</w:t>
            </w:r>
            <w:r w:rsidR="00726D9D" w:rsidRPr="008C6C1C">
              <w:t xml:space="preserve"> </w:t>
            </w:r>
            <w:r w:rsidRPr="008C6C1C">
              <w:t>is</w:t>
            </w:r>
            <w:r w:rsidR="00726D9D" w:rsidRPr="008C6C1C">
              <w:t xml:space="preserve"> </w:t>
            </w:r>
            <w:r w:rsidRPr="008C6C1C">
              <w:t>on</w:t>
            </w:r>
            <w:r w:rsidR="00726D9D" w:rsidRPr="008C6C1C">
              <w:t xml:space="preserve"> </w:t>
            </w:r>
            <w:r w:rsidRPr="008C6C1C">
              <w:t>the</w:t>
            </w:r>
            <w:r w:rsidR="00726D9D" w:rsidRPr="008C6C1C">
              <w:t xml:space="preserve"> </w:t>
            </w:r>
            <w:r w:rsidRPr="008C6C1C">
              <w:t>3</w:t>
            </w:r>
            <w:r w:rsidRPr="008C6C1C">
              <w:rPr>
                <w:vertAlign w:val="superscript"/>
              </w:rPr>
              <w:t>rd</w:t>
            </w:r>
            <w:r w:rsidR="00726D9D" w:rsidRPr="008C6C1C">
              <w:t xml:space="preserve"> </w:t>
            </w:r>
            <w:r w:rsidRPr="008C6C1C">
              <w:t>party</w:t>
            </w:r>
            <w:r w:rsidR="00726D9D" w:rsidRPr="008C6C1C">
              <w:t xml:space="preserve"> </w:t>
            </w:r>
            <w:r w:rsidRPr="008C6C1C">
              <w:t>and</w:t>
            </w:r>
            <w:r w:rsidR="00726D9D" w:rsidRPr="008C6C1C">
              <w:t xml:space="preserve"> </w:t>
            </w:r>
            <w:r w:rsidRPr="008C6C1C">
              <w:t>outside</w:t>
            </w:r>
            <w:r w:rsidR="00726D9D" w:rsidRPr="008C6C1C">
              <w:t xml:space="preserve"> </w:t>
            </w:r>
            <w:r w:rsidRPr="008C6C1C">
              <w:t>standardization.</w:t>
            </w:r>
          </w:p>
        </w:tc>
      </w:tr>
      <w:tr w:rsidR="00053922" w:rsidRPr="008C6C1C" w14:paraId="0F1ED2F8" w14:textId="77777777" w:rsidTr="00726D9D">
        <w:trPr>
          <w:jc w:val="center"/>
        </w:trPr>
        <w:tc>
          <w:tcPr>
            <w:tcW w:w="1587" w:type="dxa"/>
            <w:shd w:val="clear" w:color="auto" w:fill="auto"/>
            <w:vAlign w:val="center"/>
          </w:tcPr>
          <w:p w14:paraId="11A5CAD4" w14:textId="7D59B213" w:rsidR="00053922" w:rsidRPr="008C6C1C" w:rsidRDefault="00053922" w:rsidP="00726D9D">
            <w:pPr>
              <w:pStyle w:val="TAL"/>
              <w:rPr>
                <w:lang w:eastAsia="zh-CN"/>
              </w:rPr>
            </w:pPr>
            <w:r w:rsidRPr="008C6C1C">
              <w:rPr>
                <w:lang w:eastAsia="zh-CN"/>
              </w:rPr>
              <w:t>SEAL</w:t>
            </w:r>
            <w:r w:rsidR="00726D9D" w:rsidRPr="008C6C1C">
              <w:rPr>
                <w:lang w:eastAsia="zh-CN"/>
              </w:rPr>
              <w:t>'</w:t>
            </w:r>
            <w:r w:rsidRPr="008C6C1C">
              <w:rPr>
                <w:lang w:eastAsia="zh-CN"/>
              </w:rPr>
              <w:t>s</w:t>
            </w:r>
            <w:r w:rsidR="00726D9D" w:rsidRPr="008C6C1C">
              <w:rPr>
                <w:lang w:eastAsia="zh-CN"/>
              </w:rPr>
              <w:t xml:space="preserve"> </w:t>
            </w:r>
            <w:r w:rsidRPr="008C6C1C">
              <w:rPr>
                <w:lang w:eastAsia="zh-CN"/>
              </w:rPr>
              <w:t>NSCE</w:t>
            </w:r>
            <w:r w:rsidR="00726D9D" w:rsidRPr="008C6C1C">
              <w:rPr>
                <w:lang w:eastAsia="zh-CN"/>
              </w:rPr>
              <w:t xml:space="preserve"> </w:t>
            </w:r>
            <w:r w:rsidRPr="008C6C1C">
              <w:rPr>
                <w:lang w:eastAsia="zh-CN"/>
              </w:rPr>
              <w:t>server</w:t>
            </w:r>
          </w:p>
        </w:tc>
        <w:tc>
          <w:tcPr>
            <w:tcW w:w="8043" w:type="dxa"/>
            <w:vAlign w:val="center"/>
          </w:tcPr>
          <w:p w14:paraId="2062E608" w14:textId="0276D02A" w:rsidR="00053922" w:rsidRPr="008C6C1C" w:rsidRDefault="00053922" w:rsidP="00726D9D">
            <w:pPr>
              <w:pStyle w:val="TAL"/>
            </w:pPr>
            <w:r w:rsidRPr="008C6C1C">
              <w:t>Network</w:t>
            </w:r>
            <w:r w:rsidR="00726D9D" w:rsidRPr="008C6C1C">
              <w:t xml:space="preserve"> </w:t>
            </w:r>
            <w:r w:rsidRPr="008C6C1C">
              <w:t>Slice</w:t>
            </w:r>
            <w:r w:rsidR="00726D9D" w:rsidRPr="008C6C1C">
              <w:t xml:space="preserve"> </w:t>
            </w:r>
            <w:r w:rsidRPr="008C6C1C">
              <w:t>Capability</w:t>
            </w:r>
            <w:r w:rsidR="00726D9D" w:rsidRPr="008C6C1C">
              <w:t xml:space="preserve"> </w:t>
            </w:r>
            <w:r w:rsidRPr="008C6C1C">
              <w:t>Enablement</w:t>
            </w:r>
            <w:r w:rsidR="00726D9D" w:rsidRPr="008C6C1C">
              <w:t xml:space="preserve"> </w:t>
            </w:r>
            <w:r w:rsidRPr="008C6C1C">
              <w:t>(NSCE)</w:t>
            </w:r>
            <w:r w:rsidR="00726D9D" w:rsidRPr="008C6C1C">
              <w:t xml:space="preserve"> </w:t>
            </w:r>
            <w:r w:rsidRPr="008C6C1C">
              <w:t>is</w:t>
            </w:r>
            <w:r w:rsidR="00726D9D" w:rsidRPr="008C6C1C">
              <w:t xml:space="preserve"> </w:t>
            </w:r>
            <w:r w:rsidRPr="008C6C1C">
              <w:t>a</w:t>
            </w:r>
            <w:r w:rsidR="00726D9D" w:rsidRPr="008C6C1C">
              <w:t xml:space="preserve"> </w:t>
            </w:r>
            <w:r w:rsidRPr="008C6C1C">
              <w:t>SEAL</w:t>
            </w:r>
            <w:r w:rsidR="00726D9D" w:rsidRPr="008C6C1C">
              <w:t xml:space="preserve"> </w:t>
            </w:r>
            <w:r w:rsidRPr="008C6C1C">
              <w:t>service</w:t>
            </w:r>
            <w:r w:rsidR="00726D9D" w:rsidRPr="008C6C1C">
              <w:t xml:space="preserve"> </w:t>
            </w:r>
            <w:r w:rsidRPr="008C6C1C">
              <w:t>that</w:t>
            </w:r>
            <w:r w:rsidR="00726D9D" w:rsidRPr="008C6C1C">
              <w:t xml:space="preserve"> </w:t>
            </w:r>
            <w:r w:rsidRPr="008C6C1C">
              <w:t>provides</w:t>
            </w:r>
            <w:r w:rsidR="00726D9D" w:rsidRPr="008C6C1C">
              <w:t xml:space="preserve"> </w:t>
            </w:r>
            <w:r w:rsidRPr="008C6C1C">
              <w:t>add-on</w:t>
            </w:r>
            <w:r w:rsidR="00726D9D" w:rsidRPr="008C6C1C">
              <w:t xml:space="preserve"> </w:t>
            </w:r>
            <w:r w:rsidRPr="008C6C1C">
              <w:t>slicing</w:t>
            </w:r>
            <w:r w:rsidR="00726D9D" w:rsidRPr="008C6C1C">
              <w:t xml:space="preserve"> </w:t>
            </w:r>
            <w:r w:rsidRPr="008C6C1C">
              <w:t>capabilities</w:t>
            </w:r>
            <w:r w:rsidR="00726D9D" w:rsidRPr="008C6C1C">
              <w:t xml:space="preserve"> </w:t>
            </w:r>
            <w:r w:rsidRPr="008C6C1C">
              <w:t>to</w:t>
            </w:r>
            <w:r w:rsidR="00726D9D" w:rsidRPr="008C6C1C">
              <w:t xml:space="preserve"> </w:t>
            </w:r>
            <w:r w:rsidRPr="008C6C1C">
              <w:t>vertical</w:t>
            </w:r>
            <w:r w:rsidR="00726D9D" w:rsidRPr="008C6C1C">
              <w:t xml:space="preserve"> </w:t>
            </w:r>
            <w:r w:rsidRPr="008C6C1C">
              <w:t>customers</w:t>
            </w:r>
            <w:r w:rsidR="00726D9D" w:rsidRPr="008C6C1C">
              <w:t xml:space="preserve">' </w:t>
            </w:r>
            <w:r w:rsidRPr="008C6C1C">
              <w:t>applications.</w:t>
            </w:r>
            <w:r w:rsidR="00726D9D" w:rsidRPr="008C6C1C">
              <w:t xml:space="preserve"> </w:t>
            </w:r>
            <w:r w:rsidRPr="008C6C1C">
              <w:t>NSCE</w:t>
            </w:r>
            <w:r w:rsidR="00726D9D" w:rsidRPr="008C6C1C">
              <w:t xml:space="preserve"> </w:t>
            </w:r>
            <w:r w:rsidRPr="008C6C1C">
              <w:t>has</w:t>
            </w:r>
            <w:r w:rsidR="00726D9D" w:rsidRPr="008C6C1C">
              <w:t xml:space="preserve"> </w:t>
            </w:r>
            <w:r w:rsidRPr="008C6C1C">
              <w:t>a</w:t>
            </w:r>
            <w:r w:rsidR="00726D9D" w:rsidRPr="008C6C1C">
              <w:t xml:space="preserve"> </w:t>
            </w:r>
            <w:r w:rsidRPr="008C6C1C">
              <w:t>server</w:t>
            </w:r>
            <w:r w:rsidR="00726D9D" w:rsidRPr="008C6C1C">
              <w:t xml:space="preserve"> </w:t>
            </w:r>
            <w:r w:rsidRPr="008C6C1C">
              <w:t>and</w:t>
            </w:r>
            <w:r w:rsidR="00726D9D" w:rsidRPr="008C6C1C">
              <w:t xml:space="preserve"> </w:t>
            </w:r>
            <w:r w:rsidRPr="008C6C1C">
              <w:t>multiple</w:t>
            </w:r>
            <w:r w:rsidR="00726D9D" w:rsidRPr="008C6C1C">
              <w:t xml:space="preserve"> </w:t>
            </w:r>
            <w:r w:rsidRPr="008C6C1C">
              <w:t>clients</w:t>
            </w:r>
            <w:r w:rsidR="00726D9D" w:rsidRPr="008C6C1C">
              <w:t xml:space="preserve"> </w:t>
            </w:r>
            <w:r w:rsidRPr="008C6C1C">
              <w:t>(installed</w:t>
            </w:r>
            <w:r w:rsidR="00726D9D" w:rsidRPr="008C6C1C">
              <w:t xml:space="preserve"> </w:t>
            </w:r>
            <w:r w:rsidRPr="008C6C1C">
              <w:t>on</w:t>
            </w:r>
            <w:r w:rsidR="00726D9D" w:rsidRPr="008C6C1C">
              <w:t xml:space="preserve"> </w:t>
            </w:r>
            <w:r w:rsidRPr="008C6C1C">
              <w:t>vertical</w:t>
            </w:r>
            <w:r w:rsidR="00726D9D" w:rsidRPr="008C6C1C">
              <w:t xml:space="preserve"> </w:t>
            </w:r>
            <w:r w:rsidRPr="008C6C1C">
              <w:t>customer</w:t>
            </w:r>
            <w:r w:rsidR="00726D9D" w:rsidRPr="008C6C1C">
              <w:t>'</w:t>
            </w:r>
            <w:r w:rsidRPr="008C6C1C">
              <w:t>s</w:t>
            </w:r>
            <w:r w:rsidR="00726D9D" w:rsidRPr="008C6C1C">
              <w:t xml:space="preserve"> </w:t>
            </w:r>
            <w:r w:rsidRPr="008C6C1C">
              <w:t>devices).</w:t>
            </w:r>
            <w:r w:rsidR="00726D9D" w:rsidRPr="008C6C1C">
              <w:t xml:space="preserve"> </w:t>
            </w:r>
            <w:r w:rsidRPr="008C6C1C">
              <w:t>NSCE</w:t>
            </w:r>
            <w:r w:rsidR="00726D9D" w:rsidRPr="008C6C1C">
              <w:t xml:space="preserve"> </w:t>
            </w:r>
            <w:r w:rsidRPr="008C6C1C">
              <w:t>server</w:t>
            </w:r>
            <w:r w:rsidR="00726D9D" w:rsidRPr="008C6C1C">
              <w:t xml:space="preserve"> </w:t>
            </w:r>
            <w:r w:rsidRPr="008C6C1C">
              <w:t>consumes</w:t>
            </w:r>
            <w:r w:rsidR="00726D9D" w:rsidRPr="008C6C1C">
              <w:t xml:space="preserve"> </w:t>
            </w:r>
            <w:r w:rsidRPr="008C6C1C">
              <w:t>slicing</w:t>
            </w:r>
            <w:r w:rsidR="00726D9D" w:rsidRPr="008C6C1C">
              <w:t xml:space="preserve"> </w:t>
            </w:r>
            <w:r w:rsidRPr="008C6C1C">
              <w:t>capabilities</w:t>
            </w:r>
            <w:r w:rsidR="00726D9D" w:rsidRPr="008C6C1C">
              <w:t xml:space="preserve"> </w:t>
            </w:r>
            <w:r w:rsidRPr="008C6C1C">
              <w:t>related</w:t>
            </w:r>
            <w:r w:rsidR="00726D9D" w:rsidRPr="008C6C1C">
              <w:t xml:space="preserve"> </w:t>
            </w:r>
            <w:r w:rsidRPr="008C6C1C">
              <w:t>to</w:t>
            </w:r>
            <w:r w:rsidR="00726D9D" w:rsidRPr="008C6C1C">
              <w:t xml:space="preserve"> </w:t>
            </w:r>
            <w:r w:rsidRPr="008C6C1C">
              <w:t>OAM</w:t>
            </w:r>
            <w:r w:rsidR="00726D9D" w:rsidRPr="008C6C1C">
              <w:t xml:space="preserve"> </w:t>
            </w:r>
            <w:r w:rsidRPr="008C6C1C">
              <w:t>(</w:t>
            </w:r>
            <w:r w:rsidR="00726D9D" w:rsidRPr="008C6C1C">
              <w:t>i.e. </w:t>
            </w:r>
            <w:r w:rsidRPr="008C6C1C">
              <w:t>MnSs)</w:t>
            </w:r>
            <w:r w:rsidR="00726D9D" w:rsidRPr="008C6C1C">
              <w:t xml:space="preserve"> </w:t>
            </w:r>
            <w:r w:rsidRPr="008C6C1C">
              <w:t>and</w:t>
            </w:r>
            <w:r w:rsidR="00726D9D" w:rsidRPr="008C6C1C">
              <w:t xml:space="preserve"> </w:t>
            </w:r>
            <w:r w:rsidRPr="008C6C1C">
              <w:t>5G</w:t>
            </w:r>
            <w:r w:rsidR="00726D9D" w:rsidRPr="008C6C1C">
              <w:t xml:space="preserve"> </w:t>
            </w:r>
            <w:r w:rsidRPr="008C6C1C">
              <w:t>network</w:t>
            </w:r>
            <w:r w:rsidR="00726D9D" w:rsidRPr="008C6C1C">
              <w:t xml:space="preserve"> </w:t>
            </w:r>
            <w:r w:rsidRPr="008C6C1C">
              <w:t>services</w:t>
            </w:r>
            <w:r w:rsidR="00726D9D" w:rsidRPr="008C6C1C">
              <w:t xml:space="preserve"> </w:t>
            </w:r>
            <w:r w:rsidRPr="008C6C1C">
              <w:t>(</w:t>
            </w:r>
            <w:r w:rsidR="00726D9D" w:rsidRPr="008C6C1C">
              <w:t xml:space="preserve">i.e. </w:t>
            </w:r>
            <w:r w:rsidRPr="008C6C1C">
              <w:t>NEF</w:t>
            </w:r>
            <w:r w:rsidR="00726D9D" w:rsidRPr="008C6C1C">
              <w:t xml:space="preserve"> </w:t>
            </w:r>
            <w:r w:rsidRPr="008C6C1C">
              <w:t>APIs,</w:t>
            </w:r>
            <w:r w:rsidR="00726D9D" w:rsidRPr="008C6C1C">
              <w:t xml:space="preserve"> </w:t>
            </w:r>
            <w:r w:rsidRPr="008C6C1C">
              <w:t>NWDAF</w:t>
            </w:r>
            <w:r w:rsidR="00726D9D" w:rsidRPr="008C6C1C">
              <w:t xml:space="preserve"> </w:t>
            </w:r>
            <w:r w:rsidRPr="008C6C1C">
              <w:t>APIs,</w:t>
            </w:r>
            <w:r w:rsidR="00726D9D" w:rsidRPr="008C6C1C">
              <w:t xml:space="preserve"> </w:t>
            </w:r>
            <w:r w:rsidRPr="008C6C1C">
              <w:t>NSACF</w:t>
            </w:r>
            <w:r w:rsidR="00726D9D" w:rsidRPr="008C6C1C">
              <w:t xml:space="preserve"> </w:t>
            </w:r>
            <w:r w:rsidRPr="008C6C1C">
              <w:t>APIs),</w:t>
            </w:r>
            <w:r w:rsidR="00726D9D" w:rsidRPr="008C6C1C">
              <w:t xml:space="preserve"> </w:t>
            </w:r>
            <w:r w:rsidRPr="008C6C1C">
              <w:t>and</w:t>
            </w:r>
            <w:r w:rsidR="00726D9D" w:rsidRPr="008C6C1C">
              <w:t xml:space="preserve"> </w:t>
            </w:r>
            <w:r w:rsidRPr="008C6C1C">
              <w:t>process</w:t>
            </w:r>
            <w:r w:rsidR="00726D9D" w:rsidRPr="008C6C1C">
              <w:t xml:space="preserve"> </w:t>
            </w:r>
            <w:r w:rsidRPr="008C6C1C">
              <w:t>them</w:t>
            </w:r>
            <w:r w:rsidR="00726D9D" w:rsidRPr="008C6C1C">
              <w:t xml:space="preserve"> </w:t>
            </w:r>
            <w:r w:rsidRPr="008C6C1C">
              <w:t>(aggregation,</w:t>
            </w:r>
            <w:r w:rsidR="00726D9D" w:rsidRPr="008C6C1C">
              <w:t xml:space="preserve"> </w:t>
            </w:r>
            <w:r w:rsidRPr="008C6C1C">
              <w:t>abstraction,</w:t>
            </w:r>
            <w:r w:rsidR="00726D9D" w:rsidRPr="008C6C1C">
              <w:t xml:space="preserve"> </w:t>
            </w:r>
            <w:r w:rsidRPr="008C6C1C">
              <w:t>filtering,</w:t>
            </w:r>
            <w:r w:rsidR="00726D9D" w:rsidRPr="008C6C1C">
              <w:t xml:space="preserve"> </w:t>
            </w:r>
            <w:r w:rsidRPr="008C6C1C">
              <w:t>etc.)</w:t>
            </w:r>
            <w:r w:rsidR="00726D9D" w:rsidRPr="008C6C1C">
              <w:t xml:space="preserve"> </w:t>
            </w:r>
            <w:r w:rsidRPr="008C6C1C">
              <w:t>in</w:t>
            </w:r>
            <w:r w:rsidR="00726D9D" w:rsidRPr="008C6C1C">
              <w:t xml:space="preserve"> </w:t>
            </w:r>
            <w:r w:rsidRPr="008C6C1C">
              <w:t>order</w:t>
            </w:r>
            <w:r w:rsidR="00726D9D" w:rsidRPr="008C6C1C">
              <w:t xml:space="preserve"> </w:t>
            </w:r>
            <w:r w:rsidRPr="008C6C1C">
              <w:t>to</w:t>
            </w:r>
            <w:r w:rsidR="00726D9D" w:rsidRPr="008C6C1C">
              <w:t xml:space="preserve"> </w:t>
            </w:r>
            <w:r w:rsidRPr="008C6C1C">
              <w:t>build</w:t>
            </w:r>
            <w:r w:rsidR="00726D9D" w:rsidRPr="008C6C1C">
              <w:t xml:space="preserve"> </w:t>
            </w:r>
            <w:r w:rsidRPr="008C6C1C">
              <w:t>vertical-oriented</w:t>
            </w:r>
            <w:r w:rsidR="00726D9D" w:rsidRPr="008C6C1C">
              <w:t xml:space="preserve"> </w:t>
            </w:r>
            <w:r w:rsidRPr="008C6C1C">
              <w:t>slicing</w:t>
            </w:r>
            <w:r w:rsidR="00726D9D" w:rsidRPr="008C6C1C">
              <w:t xml:space="preserve"> </w:t>
            </w:r>
            <w:r w:rsidRPr="008C6C1C">
              <w:t>functionality</w:t>
            </w:r>
            <w:r w:rsidR="00726D9D" w:rsidRPr="008C6C1C">
              <w:t xml:space="preserve"> </w:t>
            </w:r>
            <w:r w:rsidRPr="008C6C1C">
              <w:t>to</w:t>
            </w:r>
            <w:r w:rsidR="00726D9D" w:rsidRPr="008C6C1C">
              <w:t xml:space="preserve"> </w:t>
            </w:r>
            <w:r w:rsidRPr="008C6C1C">
              <w:t>applications.</w:t>
            </w:r>
          </w:p>
          <w:p w14:paraId="0D1F9188" w14:textId="4EC07B49" w:rsidR="00053922" w:rsidRPr="008C6C1C" w:rsidRDefault="00053922" w:rsidP="00726D9D">
            <w:pPr>
              <w:pStyle w:val="TAL"/>
            </w:pPr>
            <w:r w:rsidRPr="008C6C1C">
              <w:t>The</w:t>
            </w:r>
            <w:r w:rsidR="00726D9D" w:rsidRPr="008C6C1C">
              <w:t xml:space="preserve"> </w:t>
            </w:r>
            <w:r w:rsidRPr="008C6C1C">
              <w:t>set</w:t>
            </w:r>
            <w:r w:rsidR="00726D9D" w:rsidRPr="008C6C1C">
              <w:t xml:space="preserve"> </w:t>
            </w:r>
            <w:r w:rsidRPr="008C6C1C">
              <w:t>of</w:t>
            </w:r>
            <w:r w:rsidR="00726D9D" w:rsidRPr="008C6C1C">
              <w:t xml:space="preserve"> </w:t>
            </w:r>
            <w:r w:rsidRPr="008C6C1C">
              <w:t>operations/notifications</w:t>
            </w:r>
            <w:r w:rsidR="00726D9D" w:rsidRPr="008C6C1C">
              <w:t xml:space="preserve"> </w:t>
            </w:r>
            <w:r w:rsidRPr="008C6C1C">
              <w:t>related</w:t>
            </w:r>
            <w:r w:rsidR="00726D9D" w:rsidRPr="008C6C1C">
              <w:t xml:space="preserve"> </w:t>
            </w:r>
            <w:r w:rsidRPr="008C6C1C">
              <w:t>to</w:t>
            </w:r>
            <w:r w:rsidR="00726D9D" w:rsidRPr="008C6C1C">
              <w:t xml:space="preserve"> </w:t>
            </w:r>
            <w:r w:rsidRPr="008C6C1C">
              <w:t>OAM</w:t>
            </w:r>
            <w:r w:rsidR="00726D9D" w:rsidRPr="008C6C1C">
              <w:t xml:space="preserve"> </w:t>
            </w:r>
            <w:r w:rsidRPr="008C6C1C">
              <w:t>that</w:t>
            </w:r>
            <w:r w:rsidR="00726D9D" w:rsidRPr="008C6C1C">
              <w:t xml:space="preserve"> </w:t>
            </w:r>
            <w:r w:rsidRPr="008C6C1C">
              <w:t>are</w:t>
            </w:r>
            <w:r w:rsidR="00726D9D" w:rsidRPr="008C6C1C">
              <w:t xml:space="preserve"> </w:t>
            </w:r>
            <w:r w:rsidRPr="008C6C1C">
              <w:t>eligible</w:t>
            </w:r>
            <w:r w:rsidR="00726D9D" w:rsidRPr="008C6C1C">
              <w:t xml:space="preserve"> </w:t>
            </w:r>
            <w:r w:rsidRPr="008C6C1C">
              <w:t>for</w:t>
            </w:r>
            <w:r w:rsidR="00726D9D" w:rsidRPr="008C6C1C">
              <w:t xml:space="preserve"> </w:t>
            </w:r>
            <w:r w:rsidRPr="008C6C1C">
              <w:t>consumption</w:t>
            </w:r>
            <w:r w:rsidR="00726D9D" w:rsidRPr="008C6C1C">
              <w:t xml:space="preserve"> </w:t>
            </w:r>
            <w:r w:rsidRPr="008C6C1C">
              <w:t>by</w:t>
            </w:r>
            <w:r w:rsidR="00726D9D" w:rsidRPr="008C6C1C">
              <w:t xml:space="preserve"> </w:t>
            </w:r>
            <w:r w:rsidRPr="008C6C1C">
              <w:t>NSCE</w:t>
            </w:r>
            <w:r w:rsidR="00726D9D" w:rsidRPr="008C6C1C">
              <w:t xml:space="preserve"> </w:t>
            </w:r>
            <w:r w:rsidRPr="008C6C1C">
              <w:t>server</w:t>
            </w:r>
            <w:r w:rsidR="00726D9D" w:rsidRPr="008C6C1C">
              <w:t xml:space="preserve"> </w:t>
            </w:r>
            <w:r w:rsidRPr="008C6C1C">
              <w:t>are</w:t>
            </w:r>
            <w:r w:rsidR="00726D9D" w:rsidRPr="008C6C1C">
              <w:t xml:space="preserve"> </w:t>
            </w:r>
            <w:r w:rsidRPr="008C6C1C">
              <w:t>specified</w:t>
            </w:r>
            <w:r w:rsidR="00726D9D" w:rsidRPr="008C6C1C">
              <w:t xml:space="preserve"> </w:t>
            </w:r>
            <w:r w:rsidR="0028709B" w:rsidRPr="008C6C1C">
              <w:t>in</w:t>
            </w:r>
            <w:r w:rsidR="00726D9D" w:rsidRPr="008C6C1C">
              <w:t xml:space="preserve"> </w:t>
            </w:r>
            <w:r w:rsidR="0028709B" w:rsidRPr="008C6C1C">
              <w:t>3GPP</w:t>
            </w:r>
            <w:r w:rsidR="00726D9D" w:rsidRPr="008C6C1C">
              <w:t xml:space="preserve"> </w:t>
            </w:r>
            <w:r w:rsidR="0028709B" w:rsidRPr="008C6C1C">
              <w:t>TS</w:t>
            </w:r>
            <w:r w:rsidR="00726D9D" w:rsidRPr="008C6C1C">
              <w:t xml:space="preserve"> </w:t>
            </w:r>
            <w:r w:rsidRPr="008C6C1C">
              <w:t>28.531</w:t>
            </w:r>
            <w:r w:rsidR="00726D9D" w:rsidRPr="008C6C1C">
              <w:t xml:space="preserve"> </w:t>
            </w:r>
            <w:r w:rsidRPr="008C6C1C">
              <w:t>[</w:t>
            </w:r>
            <w:r w:rsidR="0049223C" w:rsidRPr="008C6C1C">
              <w:t>18</w:t>
            </w:r>
            <w:r w:rsidRPr="008C6C1C">
              <w:t>],</w:t>
            </w:r>
            <w:r w:rsidR="00726D9D" w:rsidRPr="008C6C1C">
              <w:t xml:space="preserve"> </w:t>
            </w:r>
            <w:r w:rsidRPr="008C6C1C">
              <w:t>and</w:t>
            </w:r>
            <w:r w:rsidR="00726D9D" w:rsidRPr="008C6C1C">
              <w:t xml:space="preserve"> </w:t>
            </w:r>
            <w:r w:rsidRPr="008C6C1C">
              <w:t>conceptually</w:t>
            </w:r>
            <w:r w:rsidR="00726D9D" w:rsidRPr="008C6C1C">
              <w:t xml:space="preserve"> </w:t>
            </w:r>
            <w:r w:rsidRPr="008C6C1C">
              <w:t>grouped</w:t>
            </w:r>
            <w:r w:rsidR="00726D9D" w:rsidRPr="008C6C1C">
              <w:t xml:space="preserve"> </w:t>
            </w:r>
            <w:r w:rsidRPr="008C6C1C">
              <w:t>under</w:t>
            </w:r>
            <w:r w:rsidR="00726D9D" w:rsidRPr="008C6C1C">
              <w:t xml:space="preserve"> </w:t>
            </w:r>
            <w:r w:rsidRPr="008C6C1C">
              <w:t>the</w:t>
            </w:r>
            <w:r w:rsidR="00726D9D" w:rsidRPr="008C6C1C">
              <w:t xml:space="preserve"> </w:t>
            </w:r>
            <w:r w:rsidRPr="008C6C1C">
              <w:t>NSCE-OAM</w:t>
            </w:r>
            <w:r w:rsidR="00726D9D" w:rsidRPr="008C6C1C">
              <w:t xml:space="preserve"> </w:t>
            </w:r>
            <w:r w:rsidRPr="008C6C1C">
              <w:t>interface</w:t>
            </w:r>
            <w:r w:rsidR="00726D9D" w:rsidRPr="008C6C1C">
              <w:t xml:space="preserve"> </w:t>
            </w:r>
            <w:r w:rsidR="0028709B" w:rsidRPr="008C6C1C">
              <w:t>in</w:t>
            </w:r>
            <w:r w:rsidR="00726D9D" w:rsidRPr="008C6C1C">
              <w:t xml:space="preserve"> </w:t>
            </w:r>
            <w:r w:rsidR="0028709B" w:rsidRPr="008C6C1C">
              <w:t>3GPP</w:t>
            </w:r>
            <w:r w:rsidR="00726D9D" w:rsidRPr="008C6C1C">
              <w:t xml:space="preserve"> </w:t>
            </w:r>
            <w:r w:rsidR="0028709B" w:rsidRPr="008C6C1C">
              <w:t>TS</w:t>
            </w:r>
            <w:r w:rsidR="00726D9D" w:rsidRPr="008C6C1C">
              <w:t xml:space="preserve"> </w:t>
            </w:r>
            <w:r w:rsidRPr="008C6C1C">
              <w:t>23.435</w:t>
            </w:r>
            <w:r w:rsidR="00726D9D" w:rsidRPr="008C6C1C">
              <w:t xml:space="preserve"> </w:t>
            </w:r>
            <w:r w:rsidRPr="008C6C1C">
              <w:t>[</w:t>
            </w:r>
            <w:r w:rsidR="0049223C" w:rsidRPr="008C6C1C">
              <w:t>19</w:t>
            </w:r>
            <w:r w:rsidRPr="008C6C1C">
              <w:t>].</w:t>
            </w:r>
            <w:r w:rsidR="00726D9D" w:rsidRPr="008C6C1C">
              <w:t xml:space="preserve"> </w:t>
            </w:r>
            <w:r w:rsidRPr="008C6C1C">
              <w:t>To</w:t>
            </w:r>
            <w:r w:rsidR="00726D9D" w:rsidRPr="008C6C1C">
              <w:t xml:space="preserve"> </w:t>
            </w:r>
            <w:r w:rsidRPr="008C6C1C">
              <w:t>gain</w:t>
            </w:r>
            <w:r w:rsidR="00726D9D" w:rsidRPr="008C6C1C">
              <w:t xml:space="preserve"> </w:t>
            </w:r>
            <w:r w:rsidRPr="008C6C1C">
              <w:t>access</w:t>
            </w:r>
            <w:r w:rsidR="00726D9D" w:rsidRPr="008C6C1C">
              <w:t xml:space="preserve"> </w:t>
            </w:r>
            <w:r w:rsidRPr="008C6C1C">
              <w:t>to</w:t>
            </w:r>
            <w:r w:rsidR="00726D9D" w:rsidRPr="008C6C1C">
              <w:t xml:space="preserve"> </w:t>
            </w:r>
            <w:r w:rsidRPr="008C6C1C">
              <w:t>these</w:t>
            </w:r>
            <w:r w:rsidR="00726D9D" w:rsidRPr="008C6C1C">
              <w:t xml:space="preserve"> </w:t>
            </w:r>
            <w:r w:rsidRPr="008C6C1C">
              <w:t>capabilities,</w:t>
            </w:r>
            <w:r w:rsidR="00726D9D" w:rsidRPr="008C6C1C">
              <w:t xml:space="preserve"> </w:t>
            </w:r>
            <w:r w:rsidRPr="008C6C1C">
              <w:t>NSCE</w:t>
            </w:r>
            <w:r w:rsidR="00726D9D" w:rsidRPr="008C6C1C">
              <w:t xml:space="preserve"> </w:t>
            </w:r>
            <w:r w:rsidRPr="008C6C1C">
              <w:t>server</w:t>
            </w:r>
            <w:r w:rsidR="00726D9D" w:rsidRPr="008C6C1C">
              <w:t xml:space="preserve"> </w:t>
            </w:r>
            <w:r w:rsidRPr="008C6C1C">
              <w:t>can</w:t>
            </w:r>
            <w:r w:rsidR="00726D9D" w:rsidRPr="008C6C1C">
              <w:t xml:space="preserve"> </w:t>
            </w:r>
            <w:r w:rsidRPr="008C6C1C">
              <w:t>use</w:t>
            </w:r>
            <w:r w:rsidR="00726D9D" w:rsidRPr="008C6C1C">
              <w:t xml:space="preserve"> </w:t>
            </w:r>
            <w:r w:rsidRPr="008C6C1C">
              <w:t>a</w:t>
            </w:r>
            <w:r w:rsidR="00726D9D" w:rsidRPr="008C6C1C">
              <w:t xml:space="preserve"> </w:t>
            </w:r>
            <w:r w:rsidRPr="008C6C1C">
              <w:t>discovery</w:t>
            </w:r>
            <w:r w:rsidR="00726D9D" w:rsidRPr="008C6C1C">
              <w:t xml:space="preserve"> </w:t>
            </w:r>
            <w:r w:rsidRPr="008C6C1C">
              <w:t>mechanism</w:t>
            </w:r>
            <w:r w:rsidR="00726D9D" w:rsidRPr="008C6C1C">
              <w:t xml:space="preserve"> </w:t>
            </w:r>
            <w:r w:rsidRPr="008C6C1C">
              <w:t>defined</w:t>
            </w:r>
            <w:r w:rsidR="00726D9D" w:rsidRPr="008C6C1C">
              <w:t xml:space="preserve"> </w:t>
            </w:r>
            <w:r w:rsidRPr="008C6C1C">
              <w:t>outside</w:t>
            </w:r>
            <w:r w:rsidR="00726D9D" w:rsidRPr="008C6C1C">
              <w:t xml:space="preserve"> </w:t>
            </w:r>
            <w:r w:rsidRPr="008C6C1C">
              <w:t>SA5.</w:t>
            </w:r>
            <w:r w:rsidR="00726D9D" w:rsidRPr="008C6C1C">
              <w:t xml:space="preserve"> </w:t>
            </w:r>
            <w:r w:rsidRPr="008C6C1C">
              <w:t>In</w:t>
            </w:r>
            <w:r w:rsidR="00726D9D" w:rsidRPr="008C6C1C">
              <w:t xml:space="preserve"> </w:t>
            </w:r>
            <w:r w:rsidRPr="008C6C1C">
              <w:t>this</w:t>
            </w:r>
            <w:r w:rsidR="00726D9D" w:rsidRPr="008C6C1C">
              <w:t xml:space="preserve"> </w:t>
            </w:r>
            <w:r w:rsidRPr="008C6C1C">
              <w:t>regard,</w:t>
            </w:r>
            <w:r w:rsidR="00726D9D" w:rsidRPr="008C6C1C">
              <w:t xml:space="preserve"> </w:t>
            </w:r>
            <w:r w:rsidRPr="008C6C1C">
              <w:t>the</w:t>
            </w:r>
            <w:r w:rsidR="00726D9D" w:rsidRPr="008C6C1C">
              <w:t xml:space="preserve"> </w:t>
            </w:r>
            <w:r w:rsidRPr="008C6C1C">
              <w:t>NSCE</w:t>
            </w:r>
            <w:r w:rsidR="00726D9D" w:rsidRPr="008C6C1C">
              <w:t xml:space="preserve"> </w:t>
            </w:r>
            <w:r w:rsidRPr="008C6C1C">
              <w:t>server</w:t>
            </w:r>
            <w:r w:rsidR="00726D9D" w:rsidRPr="008C6C1C">
              <w:t xml:space="preserve"> </w:t>
            </w:r>
            <w:r w:rsidRPr="008C6C1C">
              <w:t>becomes</w:t>
            </w:r>
            <w:r w:rsidR="00726D9D" w:rsidRPr="008C6C1C">
              <w:t xml:space="preserve"> </w:t>
            </w:r>
            <w:r w:rsidRPr="008C6C1C">
              <w:t>an</w:t>
            </w:r>
            <w:r w:rsidR="00726D9D" w:rsidRPr="008C6C1C">
              <w:t xml:space="preserve"> </w:t>
            </w:r>
            <w:r w:rsidRPr="008C6C1C">
              <w:t>external</w:t>
            </w:r>
            <w:r w:rsidR="00726D9D" w:rsidRPr="008C6C1C">
              <w:t xml:space="preserve"> </w:t>
            </w:r>
            <w:r w:rsidRPr="008C6C1C">
              <w:t>(network</w:t>
            </w:r>
            <w:r w:rsidR="00726D9D" w:rsidRPr="008C6C1C">
              <w:t xml:space="preserve"> </w:t>
            </w:r>
            <w:r w:rsidRPr="008C6C1C">
              <w:t>slice</w:t>
            </w:r>
            <w:r w:rsidR="00726D9D" w:rsidRPr="008C6C1C">
              <w:t xml:space="preserve"> </w:t>
            </w:r>
            <w:r w:rsidRPr="008C6C1C">
              <w:t>/</w:t>
            </w:r>
            <w:r w:rsidR="00726D9D" w:rsidRPr="008C6C1C">
              <w:t xml:space="preserve"> </w:t>
            </w:r>
            <w:r w:rsidRPr="008C6C1C">
              <w:t>network</w:t>
            </w:r>
            <w:r w:rsidR="00726D9D" w:rsidRPr="008C6C1C">
              <w:t xml:space="preserve"> </w:t>
            </w:r>
            <w:r w:rsidRPr="008C6C1C">
              <w:t>slice</w:t>
            </w:r>
            <w:r w:rsidR="00726D9D" w:rsidRPr="008C6C1C">
              <w:t xml:space="preserve"> </w:t>
            </w:r>
            <w:r w:rsidRPr="008C6C1C">
              <w:t>subnet)</w:t>
            </w:r>
            <w:r w:rsidR="00726D9D" w:rsidRPr="008C6C1C">
              <w:t xml:space="preserve"> </w:t>
            </w:r>
            <w:r w:rsidRPr="008C6C1C">
              <w:t>MnS</w:t>
            </w:r>
            <w:r w:rsidR="00726D9D" w:rsidRPr="008C6C1C">
              <w:t xml:space="preserve"> </w:t>
            </w:r>
            <w:r w:rsidRPr="008C6C1C">
              <w:t>consumer.</w:t>
            </w:r>
          </w:p>
        </w:tc>
      </w:tr>
      <w:tr w:rsidR="00053922" w:rsidRPr="008C6C1C" w14:paraId="7E7D033E" w14:textId="77777777" w:rsidTr="00726D9D">
        <w:trPr>
          <w:jc w:val="center"/>
        </w:trPr>
        <w:tc>
          <w:tcPr>
            <w:tcW w:w="1587" w:type="dxa"/>
            <w:shd w:val="clear" w:color="auto" w:fill="auto"/>
            <w:vAlign w:val="center"/>
          </w:tcPr>
          <w:p w14:paraId="2C902F4A" w14:textId="14EC3F80" w:rsidR="00053922" w:rsidRPr="008C6C1C" w:rsidRDefault="00053922" w:rsidP="00726D9D">
            <w:pPr>
              <w:pStyle w:val="TAL"/>
              <w:rPr>
                <w:lang w:eastAsia="zh-CN"/>
              </w:rPr>
            </w:pPr>
            <w:r w:rsidRPr="008C6C1C">
              <w:rPr>
                <w:lang w:eastAsia="zh-CN"/>
              </w:rPr>
              <w:t>Open</w:t>
            </w:r>
            <w:r w:rsidR="00726D9D" w:rsidRPr="008C6C1C">
              <w:rPr>
                <w:lang w:eastAsia="zh-CN"/>
              </w:rPr>
              <w:t xml:space="preserve"> </w:t>
            </w:r>
            <w:r w:rsidRPr="008C6C1C">
              <w:rPr>
                <w:lang w:eastAsia="zh-CN"/>
              </w:rPr>
              <w:t>Gateway</w:t>
            </w:r>
            <w:r w:rsidR="00726D9D" w:rsidRPr="008C6C1C">
              <w:rPr>
                <w:lang w:eastAsia="zh-CN"/>
              </w:rPr>
              <w:t xml:space="preserve"> </w:t>
            </w:r>
            <w:r w:rsidRPr="008C6C1C">
              <w:rPr>
                <w:lang w:eastAsia="zh-CN"/>
              </w:rPr>
              <w:t>Transformation</w:t>
            </w:r>
            <w:r w:rsidR="00726D9D" w:rsidRPr="008C6C1C">
              <w:rPr>
                <w:lang w:eastAsia="zh-CN"/>
              </w:rPr>
              <w:t xml:space="preserve"> </w:t>
            </w:r>
            <w:r w:rsidRPr="008C6C1C">
              <w:rPr>
                <w:lang w:eastAsia="zh-CN"/>
              </w:rPr>
              <w:t>Function</w:t>
            </w:r>
          </w:p>
        </w:tc>
        <w:tc>
          <w:tcPr>
            <w:tcW w:w="8043" w:type="dxa"/>
            <w:vAlign w:val="center"/>
          </w:tcPr>
          <w:p w14:paraId="3272F064" w14:textId="04F7FF66" w:rsidR="00053922" w:rsidRPr="008C6C1C" w:rsidRDefault="00053922" w:rsidP="00726D9D">
            <w:pPr>
              <w:pStyle w:val="TAL"/>
            </w:pPr>
            <w:r w:rsidRPr="008C6C1C">
              <w:t>Open</w:t>
            </w:r>
            <w:r w:rsidR="00726D9D" w:rsidRPr="008C6C1C">
              <w:t xml:space="preserve"> </w:t>
            </w:r>
            <w:r w:rsidRPr="008C6C1C">
              <w:t>Gateway</w:t>
            </w:r>
            <w:r w:rsidR="00726D9D" w:rsidRPr="008C6C1C">
              <w:t xml:space="preserve"> </w:t>
            </w:r>
            <w:r w:rsidRPr="008C6C1C">
              <w:t>services</w:t>
            </w:r>
            <w:r w:rsidR="00726D9D" w:rsidRPr="008C6C1C">
              <w:t xml:space="preserve"> </w:t>
            </w:r>
            <w:r w:rsidRPr="008C6C1C">
              <w:t>(defined</w:t>
            </w:r>
            <w:r w:rsidR="00726D9D" w:rsidRPr="008C6C1C">
              <w:t xml:space="preserve"> </w:t>
            </w:r>
            <w:r w:rsidRPr="008C6C1C">
              <w:t>by</w:t>
            </w:r>
            <w:r w:rsidR="00726D9D" w:rsidRPr="008C6C1C">
              <w:t xml:space="preserve"> </w:t>
            </w:r>
            <w:r w:rsidRPr="008C6C1C">
              <w:t>GSMA)</w:t>
            </w:r>
            <w:r w:rsidR="00726D9D" w:rsidRPr="008C6C1C">
              <w:t xml:space="preserve"> </w:t>
            </w:r>
            <w:r w:rsidRPr="008C6C1C">
              <w:t>are</w:t>
            </w:r>
            <w:r w:rsidR="00726D9D" w:rsidRPr="008C6C1C">
              <w:t xml:space="preserve"> </w:t>
            </w:r>
            <w:r w:rsidRPr="008C6C1C">
              <w:t>offered</w:t>
            </w:r>
            <w:r w:rsidR="00726D9D" w:rsidRPr="008C6C1C">
              <w:t xml:space="preserve"> </w:t>
            </w:r>
            <w:r w:rsidRPr="008C6C1C">
              <w:t>through</w:t>
            </w:r>
            <w:r w:rsidR="00726D9D" w:rsidRPr="008C6C1C">
              <w:t xml:space="preserve"> </w:t>
            </w:r>
            <w:r w:rsidRPr="008C6C1C">
              <w:t>dev-friendly</w:t>
            </w:r>
            <w:r w:rsidR="00726D9D" w:rsidRPr="008C6C1C">
              <w:t xml:space="preserve"> </w:t>
            </w:r>
            <w:r w:rsidRPr="008C6C1C">
              <w:t>APIs</w:t>
            </w:r>
            <w:r w:rsidR="00726D9D" w:rsidRPr="008C6C1C">
              <w:t xml:space="preserve"> </w:t>
            </w:r>
            <w:r w:rsidRPr="008C6C1C">
              <w:t>(specified</w:t>
            </w:r>
            <w:r w:rsidR="00726D9D" w:rsidRPr="008C6C1C">
              <w:t xml:space="preserve"> </w:t>
            </w:r>
            <w:r w:rsidRPr="008C6C1C">
              <w:t>and</w:t>
            </w:r>
            <w:r w:rsidR="00726D9D" w:rsidRPr="008C6C1C">
              <w:t xml:space="preserve"> </w:t>
            </w:r>
            <w:r w:rsidRPr="008C6C1C">
              <w:t>maintained</w:t>
            </w:r>
            <w:r w:rsidR="00726D9D" w:rsidRPr="008C6C1C">
              <w:t xml:space="preserve"> </w:t>
            </w:r>
            <w:r w:rsidRPr="008C6C1C">
              <w:t>by</w:t>
            </w:r>
            <w:r w:rsidR="00726D9D" w:rsidRPr="008C6C1C">
              <w:t xml:space="preserve"> </w:t>
            </w:r>
            <w:r w:rsidRPr="008C6C1C">
              <w:t>CAMARA</w:t>
            </w:r>
            <w:r w:rsidR="00726D9D" w:rsidRPr="008C6C1C">
              <w:t xml:space="preserve"> </w:t>
            </w:r>
            <w:r w:rsidRPr="008C6C1C">
              <w:t>and</w:t>
            </w:r>
            <w:r w:rsidR="00726D9D" w:rsidRPr="008C6C1C">
              <w:t xml:space="preserve"> </w:t>
            </w:r>
            <w:r w:rsidRPr="008C6C1C">
              <w:t>TM</w:t>
            </w:r>
            <w:r w:rsidR="00726D9D" w:rsidRPr="008C6C1C">
              <w:t xml:space="preserve"> </w:t>
            </w:r>
            <w:r w:rsidRPr="008C6C1C">
              <w:t>Forum).</w:t>
            </w:r>
            <w:r w:rsidR="00726D9D" w:rsidRPr="008C6C1C">
              <w:t xml:space="preserve"> </w:t>
            </w:r>
            <w:r w:rsidRPr="008C6C1C">
              <w:t>Some</w:t>
            </w:r>
            <w:r w:rsidR="00726D9D" w:rsidRPr="008C6C1C">
              <w:t xml:space="preserve"> </w:t>
            </w:r>
            <w:r w:rsidRPr="008C6C1C">
              <w:t>services</w:t>
            </w:r>
            <w:r w:rsidR="00726D9D" w:rsidRPr="008C6C1C">
              <w:t xml:space="preserve"> </w:t>
            </w:r>
            <w:r w:rsidRPr="008C6C1C">
              <w:t>provisioning</w:t>
            </w:r>
            <w:r w:rsidR="00726D9D" w:rsidRPr="008C6C1C">
              <w:t xml:space="preserve"> </w:t>
            </w:r>
            <w:r w:rsidRPr="008C6C1C">
              <w:t>and</w:t>
            </w:r>
            <w:r w:rsidR="00726D9D" w:rsidRPr="008C6C1C">
              <w:t xml:space="preserve"> </w:t>
            </w:r>
            <w:r w:rsidRPr="008C6C1C">
              <w:t>monitoring</w:t>
            </w:r>
            <w:r w:rsidR="00726D9D" w:rsidRPr="008C6C1C">
              <w:t xml:space="preserve"> </w:t>
            </w:r>
            <w:r w:rsidRPr="008C6C1C">
              <w:t>actions</w:t>
            </w:r>
            <w:r w:rsidR="00726D9D" w:rsidRPr="008C6C1C">
              <w:t xml:space="preserve"> </w:t>
            </w:r>
            <w:r w:rsidRPr="008C6C1C">
              <w:t>on</w:t>
            </w:r>
            <w:r w:rsidR="00726D9D" w:rsidRPr="008C6C1C">
              <w:t xml:space="preserve"> </w:t>
            </w:r>
            <w:r w:rsidRPr="008C6C1C">
              <w:t>5G</w:t>
            </w:r>
            <w:r w:rsidR="00726D9D" w:rsidRPr="008C6C1C">
              <w:t xml:space="preserve"> </w:t>
            </w:r>
            <w:r w:rsidRPr="008C6C1C">
              <w:t>managed</w:t>
            </w:r>
            <w:r w:rsidR="00726D9D" w:rsidRPr="008C6C1C">
              <w:t xml:space="preserve"> </w:t>
            </w:r>
            <w:r w:rsidRPr="008C6C1C">
              <w:t>resources,</w:t>
            </w:r>
            <w:r w:rsidR="00726D9D" w:rsidRPr="008C6C1C">
              <w:t xml:space="preserve"> </w:t>
            </w:r>
            <w:r w:rsidRPr="008C6C1C">
              <w:t>including</w:t>
            </w:r>
            <w:r w:rsidR="00726D9D" w:rsidRPr="008C6C1C">
              <w:t xml:space="preserve"> </w:t>
            </w:r>
            <w:r w:rsidRPr="008C6C1C">
              <w:t>network</w:t>
            </w:r>
            <w:r w:rsidR="00726D9D" w:rsidRPr="008C6C1C">
              <w:t xml:space="preserve"> </w:t>
            </w:r>
            <w:r w:rsidRPr="008C6C1C">
              <w:t>slicing.</w:t>
            </w:r>
            <w:r w:rsidR="00726D9D" w:rsidRPr="008C6C1C">
              <w:t xml:space="preserve"> </w:t>
            </w:r>
            <w:r w:rsidRPr="008C6C1C">
              <w:t>In</w:t>
            </w:r>
            <w:r w:rsidR="00726D9D" w:rsidRPr="008C6C1C">
              <w:t xml:space="preserve"> </w:t>
            </w:r>
            <w:r w:rsidRPr="008C6C1C">
              <w:t>such</w:t>
            </w:r>
            <w:r w:rsidR="00726D9D" w:rsidRPr="008C6C1C">
              <w:t xml:space="preserve"> </w:t>
            </w:r>
            <w:r w:rsidRPr="008C6C1C">
              <w:t>a</w:t>
            </w:r>
            <w:r w:rsidR="00726D9D" w:rsidRPr="008C6C1C">
              <w:t xml:space="preserve"> </w:t>
            </w:r>
            <w:r w:rsidRPr="008C6C1C">
              <w:t>case,</w:t>
            </w:r>
            <w:r w:rsidR="00726D9D" w:rsidRPr="008C6C1C">
              <w:t xml:space="preserve"> </w:t>
            </w:r>
            <w:r w:rsidRPr="008C6C1C">
              <w:t>the</w:t>
            </w:r>
            <w:r w:rsidR="00726D9D" w:rsidRPr="008C6C1C">
              <w:t xml:space="preserve"> </w:t>
            </w:r>
            <w:r w:rsidRPr="008C6C1C">
              <w:t>invocation</w:t>
            </w:r>
            <w:r w:rsidR="00726D9D" w:rsidRPr="008C6C1C">
              <w:t xml:space="preserve"> </w:t>
            </w:r>
            <w:r w:rsidRPr="008C6C1C">
              <w:t>of</w:t>
            </w:r>
            <w:r w:rsidR="00726D9D" w:rsidRPr="008C6C1C">
              <w:t xml:space="preserve"> </w:t>
            </w:r>
            <w:r w:rsidRPr="008C6C1C">
              <w:t>these</w:t>
            </w:r>
            <w:r w:rsidR="00726D9D" w:rsidRPr="008C6C1C">
              <w:t xml:space="preserve"> </w:t>
            </w:r>
            <w:r w:rsidRPr="008C6C1C">
              <w:t>dev</w:t>
            </w:r>
            <w:r w:rsidR="00726D9D" w:rsidRPr="008C6C1C">
              <w:noBreakHyphen/>
            </w:r>
            <w:r w:rsidRPr="008C6C1C">
              <w:t>friendly</w:t>
            </w:r>
            <w:r w:rsidR="00726D9D" w:rsidRPr="008C6C1C">
              <w:t xml:space="preserve"> </w:t>
            </w:r>
            <w:r w:rsidRPr="008C6C1C">
              <w:t>APIs</w:t>
            </w:r>
            <w:r w:rsidR="00726D9D" w:rsidRPr="008C6C1C">
              <w:t xml:space="preserve"> </w:t>
            </w:r>
            <w:r w:rsidRPr="008C6C1C">
              <w:t>needs</w:t>
            </w:r>
            <w:r w:rsidR="00726D9D" w:rsidRPr="008C6C1C">
              <w:t xml:space="preserve"> </w:t>
            </w:r>
            <w:r w:rsidRPr="008C6C1C">
              <w:t>to</w:t>
            </w:r>
            <w:r w:rsidR="00726D9D" w:rsidRPr="008C6C1C">
              <w:t xml:space="preserve"> </w:t>
            </w:r>
            <w:r w:rsidRPr="008C6C1C">
              <w:t>be</w:t>
            </w:r>
            <w:r w:rsidR="00726D9D" w:rsidRPr="008C6C1C">
              <w:t xml:space="preserve"> </w:t>
            </w:r>
            <w:r w:rsidRPr="008C6C1C">
              <w:t>mapped</w:t>
            </w:r>
            <w:r w:rsidR="00726D9D" w:rsidRPr="008C6C1C">
              <w:t xml:space="preserve"> </w:t>
            </w:r>
            <w:r w:rsidRPr="008C6C1C">
              <w:t>into</w:t>
            </w:r>
            <w:r w:rsidR="00726D9D" w:rsidRPr="008C6C1C">
              <w:t xml:space="preserve"> </w:t>
            </w:r>
            <w:r w:rsidRPr="008C6C1C">
              <w:t>one</w:t>
            </w:r>
            <w:r w:rsidR="00726D9D" w:rsidRPr="008C6C1C">
              <w:t xml:space="preserve"> </w:t>
            </w:r>
            <w:r w:rsidRPr="008C6C1C">
              <w:t>or</w:t>
            </w:r>
            <w:r w:rsidR="00726D9D" w:rsidRPr="008C6C1C">
              <w:t xml:space="preserve"> </w:t>
            </w:r>
            <w:r w:rsidRPr="008C6C1C">
              <w:t>more</w:t>
            </w:r>
            <w:r w:rsidR="00726D9D" w:rsidRPr="008C6C1C">
              <w:t xml:space="preserve"> </w:t>
            </w:r>
            <w:r w:rsidRPr="008C6C1C">
              <w:t>calls</w:t>
            </w:r>
            <w:r w:rsidR="00726D9D" w:rsidRPr="008C6C1C">
              <w:t xml:space="preserve"> </w:t>
            </w:r>
            <w:r w:rsidRPr="008C6C1C">
              <w:t>to</w:t>
            </w:r>
            <w:r w:rsidR="00726D9D" w:rsidRPr="008C6C1C">
              <w:t xml:space="preserve"> </w:t>
            </w:r>
            <w:r w:rsidRPr="008C6C1C">
              <w:t>MnSs.</w:t>
            </w:r>
            <w:r w:rsidR="00726D9D" w:rsidRPr="008C6C1C">
              <w:t xml:space="preserve"> </w:t>
            </w:r>
            <w:r w:rsidRPr="008C6C1C">
              <w:t>The</w:t>
            </w:r>
            <w:r w:rsidR="00726D9D" w:rsidRPr="008C6C1C">
              <w:t xml:space="preserve"> </w:t>
            </w:r>
            <w:r w:rsidRPr="008C6C1C">
              <w:t>Open</w:t>
            </w:r>
            <w:r w:rsidR="00726D9D" w:rsidRPr="008C6C1C">
              <w:t xml:space="preserve"> </w:t>
            </w:r>
            <w:r w:rsidRPr="008C6C1C">
              <w:t>Gateway</w:t>
            </w:r>
            <w:r w:rsidR="00726D9D" w:rsidRPr="008C6C1C">
              <w:t xml:space="preserve"> </w:t>
            </w:r>
            <w:r w:rsidRPr="008C6C1C">
              <w:t>Transformation</w:t>
            </w:r>
            <w:r w:rsidR="00726D9D" w:rsidRPr="008C6C1C">
              <w:t xml:space="preserve"> </w:t>
            </w:r>
            <w:r w:rsidRPr="008C6C1C">
              <w:t>Function</w:t>
            </w:r>
            <w:r w:rsidR="00726D9D" w:rsidRPr="008C6C1C">
              <w:t xml:space="preserve"> </w:t>
            </w:r>
            <w:r w:rsidRPr="008C6C1C">
              <w:t>is</w:t>
            </w:r>
            <w:r w:rsidR="00726D9D" w:rsidRPr="008C6C1C">
              <w:t xml:space="preserve"> </w:t>
            </w:r>
            <w:r w:rsidRPr="008C6C1C">
              <w:t>in</w:t>
            </w:r>
            <w:r w:rsidR="00726D9D" w:rsidRPr="008C6C1C">
              <w:t xml:space="preserve"> </w:t>
            </w:r>
            <w:r w:rsidRPr="008C6C1C">
              <w:t>charge</w:t>
            </w:r>
            <w:r w:rsidR="00726D9D" w:rsidRPr="008C6C1C">
              <w:t xml:space="preserve"> </w:t>
            </w:r>
            <w:r w:rsidRPr="008C6C1C">
              <w:t>of</w:t>
            </w:r>
            <w:r w:rsidR="00726D9D" w:rsidRPr="008C6C1C">
              <w:t xml:space="preserve"> </w:t>
            </w:r>
            <w:r w:rsidRPr="008C6C1C">
              <w:t>this</w:t>
            </w:r>
            <w:r w:rsidR="00726D9D" w:rsidRPr="008C6C1C">
              <w:t xml:space="preserve"> </w:t>
            </w:r>
            <w:r w:rsidRPr="008C6C1C">
              <w:t>mapping</w:t>
            </w:r>
            <w:r w:rsidR="00726D9D" w:rsidRPr="008C6C1C">
              <w:t xml:space="preserve"> </w:t>
            </w:r>
            <w:r w:rsidRPr="008C6C1C">
              <w:t>and</w:t>
            </w:r>
            <w:r w:rsidR="00726D9D" w:rsidRPr="008C6C1C">
              <w:t xml:space="preserve"> </w:t>
            </w:r>
            <w:r w:rsidRPr="008C6C1C">
              <w:t>MnS</w:t>
            </w:r>
            <w:r w:rsidR="00726D9D" w:rsidRPr="008C6C1C">
              <w:t xml:space="preserve"> </w:t>
            </w:r>
            <w:r w:rsidRPr="008C6C1C">
              <w:t>invocation.</w:t>
            </w:r>
            <w:r w:rsidR="00726D9D" w:rsidRPr="008C6C1C">
              <w:t xml:space="preserve"> </w:t>
            </w:r>
            <w:r w:rsidRPr="008C6C1C">
              <w:t>To</w:t>
            </w:r>
            <w:r w:rsidR="00726D9D" w:rsidRPr="008C6C1C">
              <w:t xml:space="preserve"> </w:t>
            </w:r>
            <w:r w:rsidRPr="008C6C1C">
              <w:t>that</w:t>
            </w:r>
            <w:r w:rsidR="00726D9D" w:rsidRPr="008C6C1C">
              <w:t xml:space="preserve"> </w:t>
            </w:r>
            <w:r w:rsidRPr="008C6C1C">
              <w:t>end,</w:t>
            </w:r>
            <w:r w:rsidR="00726D9D" w:rsidRPr="008C6C1C">
              <w:t xml:space="preserve"> </w:t>
            </w:r>
            <w:r w:rsidRPr="008C6C1C">
              <w:t>the</w:t>
            </w:r>
            <w:r w:rsidR="00726D9D" w:rsidRPr="008C6C1C">
              <w:t xml:space="preserve"> </w:t>
            </w:r>
            <w:r w:rsidRPr="008C6C1C">
              <w:t>Open</w:t>
            </w:r>
            <w:r w:rsidR="00726D9D" w:rsidRPr="008C6C1C">
              <w:t xml:space="preserve"> </w:t>
            </w:r>
            <w:r w:rsidRPr="008C6C1C">
              <w:t>Gateway</w:t>
            </w:r>
            <w:r w:rsidR="00726D9D" w:rsidRPr="008C6C1C">
              <w:t xml:space="preserve"> </w:t>
            </w:r>
            <w:r w:rsidRPr="008C6C1C">
              <w:t>Transformation</w:t>
            </w:r>
            <w:r w:rsidR="00726D9D" w:rsidRPr="008C6C1C">
              <w:t xml:space="preserve"> </w:t>
            </w:r>
            <w:r w:rsidRPr="008C6C1C">
              <w:t>needs</w:t>
            </w:r>
            <w:r w:rsidR="00726D9D" w:rsidRPr="008C6C1C">
              <w:t xml:space="preserve"> </w:t>
            </w:r>
            <w:r w:rsidRPr="008C6C1C">
              <w:t>to</w:t>
            </w:r>
            <w:r w:rsidR="00726D9D" w:rsidRPr="008C6C1C">
              <w:t xml:space="preserve"> </w:t>
            </w:r>
            <w:r w:rsidRPr="008C6C1C">
              <w:t>be</w:t>
            </w:r>
            <w:r w:rsidR="00726D9D" w:rsidRPr="008C6C1C">
              <w:t xml:space="preserve"> </w:t>
            </w:r>
            <w:r w:rsidRPr="008C6C1C">
              <w:t>able</w:t>
            </w:r>
            <w:r w:rsidR="00726D9D" w:rsidRPr="008C6C1C">
              <w:t xml:space="preserve"> </w:t>
            </w:r>
            <w:r w:rsidRPr="008C6C1C">
              <w:t>to</w:t>
            </w:r>
            <w:r w:rsidR="00726D9D" w:rsidRPr="008C6C1C">
              <w:t xml:space="preserve"> </w:t>
            </w:r>
            <w:r w:rsidRPr="008C6C1C">
              <w:t>discover</w:t>
            </w:r>
            <w:r w:rsidR="00726D9D" w:rsidRPr="008C6C1C">
              <w:t xml:space="preserve"> </w:t>
            </w:r>
            <w:r w:rsidRPr="008C6C1C">
              <w:t>MnS.</w:t>
            </w:r>
            <w:r w:rsidR="00726D9D" w:rsidRPr="008C6C1C">
              <w:t xml:space="preserve"> </w:t>
            </w:r>
            <w:r w:rsidRPr="008C6C1C">
              <w:t>In</w:t>
            </w:r>
            <w:r w:rsidR="00726D9D" w:rsidRPr="008C6C1C">
              <w:t xml:space="preserve"> </w:t>
            </w:r>
            <w:r w:rsidRPr="008C6C1C">
              <w:t>this</w:t>
            </w:r>
            <w:r w:rsidR="00726D9D" w:rsidRPr="008C6C1C">
              <w:t xml:space="preserve"> </w:t>
            </w:r>
            <w:r w:rsidRPr="008C6C1C">
              <w:t>regard,</w:t>
            </w:r>
            <w:r w:rsidR="00726D9D" w:rsidRPr="008C6C1C">
              <w:t xml:space="preserve"> </w:t>
            </w:r>
            <w:r w:rsidRPr="008C6C1C">
              <w:t>one</w:t>
            </w:r>
            <w:r w:rsidR="00726D9D" w:rsidRPr="008C6C1C">
              <w:t xml:space="preserve"> </w:t>
            </w:r>
            <w:r w:rsidRPr="008C6C1C">
              <w:t>can</w:t>
            </w:r>
            <w:r w:rsidR="00726D9D" w:rsidRPr="008C6C1C">
              <w:t xml:space="preserve"> </w:t>
            </w:r>
            <w:r w:rsidRPr="008C6C1C">
              <w:t>realize</w:t>
            </w:r>
            <w:r w:rsidR="00726D9D" w:rsidRPr="008C6C1C">
              <w:t xml:space="preserve"> </w:t>
            </w:r>
            <w:r w:rsidRPr="008C6C1C">
              <w:t>that</w:t>
            </w:r>
            <w:r w:rsidR="00726D9D" w:rsidRPr="008C6C1C">
              <w:t xml:space="preserve"> </w:t>
            </w:r>
            <w:r w:rsidRPr="008C6C1C">
              <w:t>the</w:t>
            </w:r>
            <w:r w:rsidR="00726D9D" w:rsidRPr="008C6C1C">
              <w:t xml:space="preserve"> </w:t>
            </w:r>
            <w:r w:rsidRPr="008C6C1C">
              <w:t>Open</w:t>
            </w:r>
            <w:r w:rsidR="00726D9D" w:rsidRPr="008C6C1C">
              <w:t xml:space="preserve"> </w:t>
            </w:r>
            <w:r w:rsidRPr="008C6C1C">
              <w:t>Gateway</w:t>
            </w:r>
            <w:r w:rsidR="00726D9D" w:rsidRPr="008C6C1C">
              <w:t xml:space="preserve"> </w:t>
            </w:r>
            <w:r w:rsidRPr="008C6C1C">
              <w:t>Transformation</w:t>
            </w:r>
            <w:r w:rsidR="00726D9D" w:rsidRPr="008C6C1C">
              <w:t xml:space="preserve"> </w:t>
            </w:r>
            <w:r w:rsidRPr="008C6C1C">
              <w:t>Function</w:t>
            </w:r>
            <w:r w:rsidR="00726D9D" w:rsidRPr="008C6C1C">
              <w:t xml:space="preserve"> </w:t>
            </w:r>
            <w:r w:rsidRPr="008C6C1C">
              <w:t>complies</w:t>
            </w:r>
            <w:r w:rsidR="00726D9D" w:rsidRPr="008C6C1C">
              <w:t xml:space="preserve"> </w:t>
            </w:r>
            <w:r w:rsidRPr="008C6C1C">
              <w:t>with</w:t>
            </w:r>
            <w:r w:rsidR="00726D9D" w:rsidRPr="008C6C1C">
              <w:t xml:space="preserve"> </w:t>
            </w:r>
            <w:r w:rsidRPr="008C6C1C">
              <w:t>the</w:t>
            </w:r>
            <w:r w:rsidR="00726D9D" w:rsidRPr="008C6C1C">
              <w:t xml:space="preserve"> </w:t>
            </w:r>
            <w:r w:rsidRPr="008C6C1C">
              <w:t>external</w:t>
            </w:r>
            <w:r w:rsidR="00726D9D" w:rsidRPr="008C6C1C">
              <w:t xml:space="preserve"> </w:t>
            </w:r>
            <w:r w:rsidRPr="008C6C1C">
              <w:t>MnS</w:t>
            </w:r>
            <w:r w:rsidR="00726D9D" w:rsidRPr="008C6C1C">
              <w:t xml:space="preserve"> </w:t>
            </w:r>
            <w:r w:rsidRPr="008C6C1C">
              <w:t>consumer</w:t>
            </w:r>
            <w:r w:rsidR="00726D9D" w:rsidRPr="008C6C1C">
              <w:t xml:space="preserve"> </w:t>
            </w:r>
            <w:r w:rsidRPr="008C6C1C">
              <w:t>when</w:t>
            </w:r>
            <w:r w:rsidR="00726D9D" w:rsidRPr="008C6C1C">
              <w:t xml:space="preserve"> </w:t>
            </w:r>
            <w:r w:rsidRPr="008C6C1C">
              <w:t>it</w:t>
            </w:r>
            <w:r w:rsidR="00726D9D" w:rsidRPr="008C6C1C">
              <w:t xml:space="preserve"> </w:t>
            </w:r>
            <w:r w:rsidRPr="008C6C1C">
              <w:t>gains</w:t>
            </w:r>
            <w:r w:rsidR="00726D9D" w:rsidRPr="008C6C1C">
              <w:t xml:space="preserve"> </w:t>
            </w:r>
            <w:r w:rsidRPr="008C6C1C">
              <w:t>access</w:t>
            </w:r>
            <w:r w:rsidR="00726D9D" w:rsidRPr="008C6C1C">
              <w:t xml:space="preserve"> </w:t>
            </w:r>
            <w:r w:rsidRPr="008C6C1C">
              <w:t>to</w:t>
            </w:r>
            <w:r w:rsidR="00726D9D" w:rsidRPr="008C6C1C">
              <w:t xml:space="preserve"> </w:t>
            </w:r>
            <w:r w:rsidRPr="008C6C1C">
              <w:t>MnSs</w:t>
            </w:r>
            <w:r w:rsidR="00726D9D" w:rsidRPr="008C6C1C">
              <w:t xml:space="preserve"> </w:t>
            </w:r>
            <w:r w:rsidRPr="008C6C1C">
              <w:t>using</w:t>
            </w:r>
            <w:r w:rsidR="00726D9D" w:rsidRPr="008C6C1C">
              <w:t xml:space="preserve"> </w:t>
            </w:r>
            <w:r w:rsidRPr="008C6C1C">
              <w:t>a</w:t>
            </w:r>
            <w:r w:rsidR="00726D9D" w:rsidRPr="008C6C1C">
              <w:t xml:space="preserve"> </w:t>
            </w:r>
            <w:r w:rsidRPr="008C6C1C">
              <w:t>discovery</w:t>
            </w:r>
            <w:r w:rsidR="00726D9D" w:rsidRPr="008C6C1C">
              <w:t xml:space="preserve"> </w:t>
            </w:r>
            <w:r w:rsidRPr="008C6C1C">
              <w:t>mechanism</w:t>
            </w:r>
            <w:r w:rsidR="00726D9D" w:rsidRPr="008C6C1C">
              <w:t xml:space="preserve"> </w:t>
            </w:r>
            <w:r w:rsidRPr="008C6C1C">
              <w:t>defined</w:t>
            </w:r>
            <w:r w:rsidR="00726D9D" w:rsidRPr="008C6C1C">
              <w:t xml:space="preserve"> </w:t>
            </w:r>
            <w:r w:rsidRPr="008C6C1C">
              <w:t>outside</w:t>
            </w:r>
            <w:r w:rsidR="00726D9D" w:rsidRPr="008C6C1C">
              <w:t xml:space="preserve"> </w:t>
            </w:r>
            <w:r w:rsidRPr="008C6C1C">
              <w:t>SA5.</w:t>
            </w:r>
          </w:p>
        </w:tc>
      </w:tr>
    </w:tbl>
    <w:p w14:paraId="1CF25657" w14:textId="77777777" w:rsidR="00053922" w:rsidRPr="008C6C1C" w:rsidRDefault="00053922" w:rsidP="00726D9D"/>
    <w:p w14:paraId="17E701FA" w14:textId="1F7B8984" w:rsidR="00053922" w:rsidRPr="008C6C1C" w:rsidRDefault="00053922" w:rsidP="00726D9D">
      <w:r w:rsidRPr="008C6C1C">
        <w:t>It is worth noting that the functional entities represented as examples of external MnS consumers:</w:t>
      </w:r>
    </w:p>
    <w:p w14:paraId="14439A68" w14:textId="5095ABDC" w:rsidR="00053922" w:rsidRPr="008C6C1C" w:rsidRDefault="00053922" w:rsidP="00726D9D">
      <w:pPr>
        <w:pStyle w:val="B1"/>
      </w:pPr>
      <w:r w:rsidRPr="008C6C1C">
        <w:t>-</w:t>
      </w:r>
      <w:r w:rsidRPr="008C6C1C">
        <w:tab/>
      </w:r>
      <w:r w:rsidR="00726D9D" w:rsidRPr="008C6C1C">
        <w:t>P</w:t>
      </w:r>
      <w:r w:rsidRPr="008C6C1C">
        <w:t xml:space="preserve">rovides a non-exhaustive list; the only aim is to provide clarity on how external MnS consumer concept fits with the background of telco exposure initiatives reported in the background. </w:t>
      </w:r>
    </w:p>
    <w:p w14:paraId="00873F4F" w14:textId="3F0F1E9E" w:rsidR="00053922" w:rsidRPr="008C6C1C" w:rsidRDefault="00053922" w:rsidP="00726D9D">
      <w:pPr>
        <w:pStyle w:val="B1"/>
      </w:pPr>
      <w:r w:rsidRPr="008C6C1C">
        <w:t>-</w:t>
      </w:r>
      <w:r w:rsidRPr="008C6C1C">
        <w:tab/>
      </w:r>
      <w:r w:rsidR="00726D9D" w:rsidRPr="008C6C1C">
        <w:t>A</w:t>
      </w:r>
      <w:r w:rsidRPr="008C6C1C">
        <w:t>re all optional; the decision to deploy these functional entities or not is up to operator discretion.</w:t>
      </w:r>
    </w:p>
    <w:p w14:paraId="5F945DAA" w14:textId="4613CB2E" w:rsidR="00053922" w:rsidRPr="008C6C1C" w:rsidRDefault="00053922" w:rsidP="00726D9D">
      <w:pPr>
        <w:pStyle w:val="B1"/>
      </w:pPr>
      <w:r w:rsidRPr="008C6C1C">
        <w:t>-</w:t>
      </w:r>
      <w:r w:rsidRPr="008C6C1C">
        <w:tab/>
      </w:r>
      <w:r w:rsidR="00726D9D" w:rsidRPr="008C6C1C">
        <w:t>P</w:t>
      </w:r>
      <w:r w:rsidRPr="008C6C1C">
        <w:t xml:space="preserve">erform the role of </w:t>
      </w:r>
      <w:r w:rsidR="0028709B" w:rsidRPr="008C6C1C">
        <w:t>"</w:t>
      </w:r>
      <w:r w:rsidRPr="008C6C1C">
        <w:t>API invokers</w:t>
      </w:r>
      <w:r w:rsidR="0028709B" w:rsidRPr="008C6C1C">
        <w:t>"</w:t>
      </w:r>
      <w:r w:rsidRPr="008C6C1C">
        <w:t>, when the discovery mechanism these entities use to gain access to MnSs is the mechanism provided by CAPIF.</w:t>
      </w:r>
    </w:p>
    <w:p w14:paraId="6D11609F" w14:textId="127BC820" w:rsidR="00A50270" w:rsidRPr="008C6C1C" w:rsidRDefault="00A50270" w:rsidP="00053922">
      <w:pPr>
        <w:pStyle w:val="Heading1"/>
        <w:rPr>
          <w:lang w:eastAsia="zh-CN"/>
        </w:rPr>
      </w:pPr>
      <w:bookmarkStart w:id="53" w:name="_Toc176938695"/>
      <w:bookmarkStart w:id="54" w:name="_Toc176946690"/>
      <w:r w:rsidRPr="008C6C1C">
        <w:rPr>
          <w:lang w:eastAsia="zh-CN"/>
        </w:rPr>
        <w:t>5</w:t>
      </w:r>
      <w:r w:rsidR="0075508E" w:rsidRPr="008C6C1C">
        <w:rPr>
          <w:lang w:eastAsia="zh-CN"/>
        </w:rPr>
        <w:tab/>
      </w:r>
      <w:r w:rsidRPr="008C6C1C">
        <w:rPr>
          <w:lang w:eastAsia="zh-CN"/>
        </w:rPr>
        <w:t>Use Cases</w:t>
      </w:r>
      <w:bookmarkEnd w:id="53"/>
      <w:bookmarkEnd w:id="54"/>
    </w:p>
    <w:p w14:paraId="4EB4A3B4" w14:textId="15C185CA" w:rsidR="00A50270" w:rsidRPr="008C6C1C" w:rsidRDefault="00A50270" w:rsidP="00A50270">
      <w:pPr>
        <w:pStyle w:val="Heading2"/>
      </w:pPr>
      <w:bookmarkStart w:id="55" w:name="_Toc176938696"/>
      <w:bookmarkStart w:id="56" w:name="_Toc176946691"/>
      <w:r w:rsidRPr="008C6C1C">
        <w:t>5.1</w:t>
      </w:r>
      <w:r w:rsidR="0075508E" w:rsidRPr="008C6C1C">
        <w:tab/>
      </w:r>
      <w:r w:rsidRPr="008C6C1C">
        <w:t>Exposure of management services</w:t>
      </w:r>
      <w:bookmarkEnd w:id="55"/>
      <w:bookmarkEnd w:id="56"/>
    </w:p>
    <w:p w14:paraId="6603810E" w14:textId="78010143" w:rsidR="007B73DE" w:rsidRPr="008C6C1C" w:rsidRDefault="007B73DE" w:rsidP="007B73DE">
      <w:pPr>
        <w:pStyle w:val="Heading3"/>
      </w:pPr>
      <w:bookmarkStart w:id="57" w:name="_Toc176938697"/>
      <w:bookmarkStart w:id="58" w:name="_Toc176946692"/>
      <w:r w:rsidRPr="008C6C1C">
        <w:t>5.1.1</w:t>
      </w:r>
      <w:r w:rsidR="00200375" w:rsidRPr="008C6C1C">
        <w:tab/>
      </w:r>
      <w:r w:rsidRPr="008C6C1C">
        <w:t xml:space="preserve">Use case </w:t>
      </w:r>
      <w:r w:rsidR="005D45FA" w:rsidRPr="008C6C1C">
        <w:t>#</w:t>
      </w:r>
      <w:r w:rsidRPr="008C6C1C">
        <w:t>1:</w:t>
      </w:r>
      <w:r w:rsidR="0061698E" w:rsidRPr="008C6C1C">
        <w:t xml:space="preserve"> </w:t>
      </w:r>
      <w:r w:rsidRPr="008C6C1C">
        <w:t>MnS producer registration into CAPIF</w:t>
      </w:r>
      <w:bookmarkEnd w:id="57"/>
      <w:bookmarkEnd w:id="58"/>
    </w:p>
    <w:p w14:paraId="2F7AD8FE" w14:textId="62CBF007" w:rsidR="007B73DE" w:rsidRPr="008C6C1C" w:rsidRDefault="007B73DE" w:rsidP="007B73DE">
      <w:pPr>
        <w:pStyle w:val="Heading4"/>
      </w:pPr>
      <w:bookmarkStart w:id="59" w:name="_Toc176938698"/>
      <w:bookmarkStart w:id="60" w:name="_Toc176946693"/>
      <w:r w:rsidRPr="008C6C1C">
        <w:t>5.1.1.1</w:t>
      </w:r>
      <w:r w:rsidR="00200375" w:rsidRPr="008C6C1C">
        <w:tab/>
      </w:r>
      <w:r w:rsidRPr="008C6C1C">
        <w:t>Description</w:t>
      </w:r>
      <w:bookmarkEnd w:id="59"/>
      <w:bookmarkEnd w:id="60"/>
    </w:p>
    <w:p w14:paraId="16E35920" w14:textId="77777777" w:rsidR="007B73DE" w:rsidRPr="008C6C1C" w:rsidRDefault="007B73DE" w:rsidP="00726D9D">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Once registered, the MnS producer is able to communicate with the CCF for the subsequent procedures needed to configure accessibility to MnS from external MnS consumers. These procedures include publication, discovery and access control, among others.</w:t>
      </w:r>
    </w:p>
    <w:p w14:paraId="2ADED3BA" w14:textId="69845CF8" w:rsidR="007B73DE" w:rsidRPr="008C6C1C" w:rsidRDefault="007B73DE" w:rsidP="00726D9D">
      <w:pPr>
        <w:rPr>
          <w:lang w:eastAsia="zh-CN"/>
        </w:rPr>
      </w:pPr>
      <w:r w:rsidRPr="008C6C1C">
        <w:t xml:space="preserve">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w:t>
      </w:r>
      <w:r w:rsidR="0028709B" w:rsidRPr="008C6C1C">
        <w:t xml:space="preserve">3GPP </w:t>
      </w:r>
      <w:r w:rsidRPr="008C6C1C">
        <w:t xml:space="preserve">TS 23.222 [5], with stage 3 solution set detailed in clause 8.9 of </w:t>
      </w:r>
      <w:r w:rsidR="0028709B" w:rsidRPr="008C6C1C">
        <w:t xml:space="preserve">3GPP </w:t>
      </w:r>
      <w:r w:rsidRPr="008C6C1C">
        <w:t>TS 29.222 [13].</w:t>
      </w:r>
    </w:p>
    <w:p w14:paraId="416D5BC4" w14:textId="2A6A21A3" w:rsidR="007B73DE" w:rsidRPr="008C6C1C" w:rsidRDefault="007B73DE" w:rsidP="00726D9D">
      <w:r w:rsidRPr="008C6C1C">
        <w:t>To register (and/or update the registration information of) an API provider domain on the CCF, the AMF from this API provider domain communicates with the CCF over CAPIF-5 interface. This means that:</w:t>
      </w:r>
    </w:p>
    <w:p w14:paraId="1B6635D6" w14:textId="2D4D4AEF" w:rsidR="007B73DE" w:rsidRPr="008C6C1C" w:rsidRDefault="00200375" w:rsidP="00726D9D">
      <w:pPr>
        <w:pStyle w:val="B1"/>
      </w:pPr>
      <w:r w:rsidRPr="008C6C1C">
        <w:t>-</w:t>
      </w:r>
      <w:r w:rsidRPr="008C6C1C">
        <w:tab/>
      </w:r>
      <w:r w:rsidR="007B73DE" w:rsidRPr="008C6C1C">
        <w:t>This API provider domain shall have an AMF.</w:t>
      </w:r>
    </w:p>
    <w:p w14:paraId="3B2C1F18" w14:textId="408DFDDA" w:rsidR="007B73DE" w:rsidRPr="008C6C1C" w:rsidRDefault="00200375" w:rsidP="00726D9D">
      <w:pPr>
        <w:pStyle w:val="B1"/>
      </w:pPr>
      <w:r w:rsidRPr="008C6C1C">
        <w:t>-</w:t>
      </w:r>
      <w:r w:rsidRPr="008C6C1C">
        <w:tab/>
      </w:r>
      <w:r w:rsidR="007B73DE" w:rsidRPr="008C6C1C">
        <w:t>The AMF of this API provider domain shall be an authorized user of CCF.</w:t>
      </w:r>
    </w:p>
    <w:p w14:paraId="0B161A8C" w14:textId="46E658DC" w:rsidR="007B73DE" w:rsidRPr="008C6C1C" w:rsidRDefault="00200375" w:rsidP="00726D9D">
      <w:pPr>
        <w:pStyle w:val="B1"/>
      </w:pPr>
      <w:r w:rsidRPr="008C6C1C">
        <w:t>-</w:t>
      </w:r>
      <w:r w:rsidRPr="008C6C1C">
        <w:tab/>
      </w:r>
      <w:r w:rsidR="007B73DE" w:rsidRPr="008C6C1C">
        <w:t>The AMF security information for CCF to validate the registration request is provisioned by the CAPIF administrator.</w:t>
      </w:r>
    </w:p>
    <w:p w14:paraId="6A051E03" w14:textId="29B56B1B" w:rsidR="007B73DE" w:rsidRPr="008C6C1C" w:rsidRDefault="007B73DE" w:rsidP="00726D9D">
      <w:pPr>
        <w:rPr>
          <w:lang w:eastAsia="ko-KR"/>
        </w:rPr>
      </w:pPr>
      <w:r w:rsidRPr="008C6C1C">
        <w:rPr>
          <w:lang w:eastAsia="ko-KR"/>
        </w:rPr>
        <w:t>To register a MnS producer on the CCF, it is needed for the MnS producer to support some API provider domain functionality, as detailed below:</w:t>
      </w:r>
    </w:p>
    <w:p w14:paraId="077E22E4" w14:textId="79D55934" w:rsidR="00200375" w:rsidRPr="008C6C1C" w:rsidRDefault="00200375" w:rsidP="00726D9D">
      <w:pPr>
        <w:pStyle w:val="B1"/>
      </w:pPr>
      <w:r w:rsidRPr="008C6C1C">
        <w:t>-</w:t>
      </w:r>
      <w:r w:rsidRPr="008C6C1C">
        <w:tab/>
      </w:r>
      <w:r w:rsidR="007B73DE" w:rsidRPr="008C6C1C">
        <w:t>AEF. If supported, this means that the MnS producer will need to support:</w:t>
      </w:r>
    </w:p>
    <w:p w14:paraId="132177B1" w14:textId="4D988B1A" w:rsidR="00200375" w:rsidRPr="008C6C1C" w:rsidRDefault="00200375" w:rsidP="00726D9D">
      <w:pPr>
        <w:pStyle w:val="B2"/>
        <w:rPr>
          <w:lang w:eastAsia="ko-KR"/>
        </w:rPr>
      </w:pPr>
      <w:r w:rsidRPr="008C6C1C">
        <w:rPr>
          <w:lang w:eastAsia="ko-KR"/>
        </w:rPr>
        <w:t>-</w:t>
      </w:r>
      <w:r w:rsidRPr="008C6C1C">
        <w:tab/>
      </w:r>
      <w:r w:rsidR="007B73DE" w:rsidRPr="008C6C1C">
        <w:rPr>
          <w:lang w:eastAsia="ko-KR"/>
        </w:rPr>
        <w:t xml:space="preserve">CAPIF-2/2e interface, so that the API invokers acting as external MnS consumers can access service APIs, when required. The API operations that will be implemented in this interface (see </w:t>
      </w:r>
      <w:r w:rsidR="0028709B" w:rsidRPr="008C6C1C">
        <w:t xml:space="preserve">3GPP </w:t>
      </w:r>
      <w:r w:rsidR="007B73DE" w:rsidRPr="008C6C1C">
        <w:rPr>
          <w:lang w:eastAsia="ko-KR"/>
        </w:rPr>
        <w:t>TS</w:t>
      </w:r>
      <w:r w:rsidR="00726D9D" w:rsidRPr="008C6C1C">
        <w:rPr>
          <w:lang w:eastAsia="ko-KR"/>
        </w:rPr>
        <w:t> </w:t>
      </w:r>
      <w:r w:rsidR="007B73DE" w:rsidRPr="008C6C1C">
        <w:rPr>
          <w:lang w:eastAsia="ko-KR"/>
        </w:rPr>
        <w:t>29.222</w:t>
      </w:r>
      <w:r w:rsidR="00726D9D" w:rsidRPr="008C6C1C">
        <w:rPr>
          <w:lang w:eastAsia="ko-KR"/>
        </w:rPr>
        <w:t> </w:t>
      </w:r>
      <w:r w:rsidR="007B73DE" w:rsidRPr="008C6C1C">
        <w:rPr>
          <w:lang w:eastAsia="ko-KR"/>
        </w:rPr>
        <w:t>[13], clause</w:t>
      </w:r>
      <w:r w:rsidR="00726D9D" w:rsidRPr="008C6C1C">
        <w:rPr>
          <w:lang w:eastAsia="ko-KR"/>
        </w:rPr>
        <w:t> </w:t>
      </w:r>
      <w:r w:rsidR="007B73DE" w:rsidRPr="008C6C1C">
        <w:rPr>
          <w:lang w:eastAsia="ko-KR"/>
        </w:rPr>
        <w:t>9.1) can be configured later, depending on the intended usage of MnS producer.</w:t>
      </w:r>
    </w:p>
    <w:p w14:paraId="322E56FF" w14:textId="18E7D147" w:rsidR="007B73DE" w:rsidRPr="008C6C1C" w:rsidRDefault="007B73DE" w:rsidP="00726D9D">
      <w:pPr>
        <w:pStyle w:val="NO"/>
        <w:rPr>
          <w:lang w:eastAsia="ko-KR"/>
        </w:rPr>
      </w:pPr>
      <w:r w:rsidRPr="008C6C1C">
        <w:rPr>
          <w:lang w:eastAsia="ko-KR"/>
        </w:rPr>
        <w:t>NOTE:</w:t>
      </w:r>
      <w:r w:rsidR="00726D9D" w:rsidRPr="008C6C1C">
        <w:rPr>
          <w:lang w:eastAsia="ko-KR"/>
        </w:rPr>
        <w:tab/>
      </w:r>
      <w:r w:rsidRPr="008C6C1C">
        <w:rPr>
          <w:lang w:eastAsia="ko-KR"/>
        </w:rPr>
        <w:t>The service APIs can c</w:t>
      </w:r>
      <w:r w:rsidR="00990FB2" w:rsidRPr="008C6C1C">
        <w:rPr>
          <w:lang w:eastAsia="ko-KR"/>
        </w:rPr>
        <w:t>arry</w:t>
      </w:r>
      <w:r w:rsidRPr="008C6C1C">
        <w:rPr>
          <w:lang w:eastAsia="ko-KR"/>
        </w:rPr>
        <w:t xml:space="preserve"> different MnS information for different API invokers. This issue </w:t>
      </w:r>
      <w:r w:rsidR="00990FB2" w:rsidRPr="008C6C1C">
        <w:rPr>
          <w:lang w:eastAsia="ko-KR"/>
        </w:rPr>
        <w:t>is</w:t>
      </w:r>
      <w:r w:rsidRPr="008C6C1C">
        <w:rPr>
          <w:lang w:eastAsia="ko-KR"/>
        </w:rPr>
        <w:t xml:space="preserve"> discussed </w:t>
      </w:r>
      <w:r w:rsidR="00990FB2" w:rsidRPr="008C6C1C">
        <w:rPr>
          <w:lang w:eastAsia="ko-KR"/>
        </w:rPr>
        <w:t xml:space="preserve">in </w:t>
      </w:r>
      <w:r w:rsidRPr="008C6C1C">
        <w:rPr>
          <w:lang w:eastAsia="ko-KR"/>
        </w:rPr>
        <w:t>use case</w:t>
      </w:r>
      <w:r w:rsidR="00990FB2" w:rsidRPr="008C6C1C">
        <w:rPr>
          <w:lang w:eastAsia="ko-KR"/>
        </w:rPr>
        <w:t xml:space="preserve"> #3 (clause 5.1.3)</w:t>
      </w:r>
      <w:r w:rsidRPr="008C6C1C">
        <w:rPr>
          <w:lang w:eastAsia="ko-KR"/>
        </w:rPr>
        <w:t>.</w:t>
      </w:r>
    </w:p>
    <w:p w14:paraId="36CC3A79" w14:textId="2B2D2960" w:rsidR="007B73DE" w:rsidRPr="008C6C1C" w:rsidRDefault="00200375" w:rsidP="00726D9D">
      <w:pPr>
        <w:pStyle w:val="B2"/>
        <w:rPr>
          <w:lang w:eastAsia="ko-KR"/>
        </w:rPr>
      </w:pPr>
      <w:r w:rsidRPr="008C6C1C">
        <w:rPr>
          <w:lang w:eastAsia="ko-KR"/>
        </w:rPr>
        <w:t>-</w:t>
      </w:r>
      <w:r w:rsidRPr="008C6C1C">
        <w:rPr>
          <w:lang w:eastAsia="ko-KR"/>
        </w:rPr>
        <w:tab/>
      </w:r>
      <w:r w:rsidR="007B73DE" w:rsidRPr="008C6C1C">
        <w:rPr>
          <w:lang w:eastAsia="ko-KR"/>
        </w:rPr>
        <w:t xml:space="preserve">CAPIF-3 interface, so that the MnS producer can communicate with CCF to exercise access and policy related control for service API invocations initiated by the API invoker. The API operations that will be implemented in this interface (see </w:t>
      </w:r>
      <w:r w:rsidR="0028709B" w:rsidRPr="008C6C1C">
        <w:t xml:space="preserve">3GPP </w:t>
      </w:r>
      <w:r w:rsidR="007B73DE" w:rsidRPr="008C6C1C">
        <w:rPr>
          <w:lang w:eastAsia="ko-KR"/>
        </w:rPr>
        <w:t>TS 29.222 [13], clauses 8.3, 8.5, 8.7</w:t>
      </w:r>
      <w:r w:rsidR="00726D9D" w:rsidRPr="008C6C1C">
        <w:rPr>
          <w:lang w:eastAsia="ko-KR"/>
        </w:rPr>
        <w:t xml:space="preserve"> and</w:t>
      </w:r>
      <w:r w:rsidR="007B73DE" w:rsidRPr="008C6C1C">
        <w:rPr>
          <w:lang w:eastAsia="ko-KR"/>
        </w:rPr>
        <w:t xml:space="preserve"> 8.6) can be configured later, depending on the intended usage of MnS producer.</w:t>
      </w:r>
    </w:p>
    <w:p w14:paraId="53EBF285" w14:textId="52ECB65E" w:rsidR="007B73DE" w:rsidRPr="008C6C1C" w:rsidRDefault="00200375" w:rsidP="00200375">
      <w:pPr>
        <w:pStyle w:val="B1"/>
      </w:pPr>
      <w:r w:rsidRPr="008C6C1C">
        <w:t>-</w:t>
      </w:r>
      <w:r w:rsidRPr="008C6C1C">
        <w:tab/>
      </w:r>
      <w:r w:rsidR="007B73DE" w:rsidRPr="008C6C1C">
        <w:t>APF. If supported, this means that the MnS producer will need to support CAPIF-4 interface, so that it can communicate with CCF to publish (and manage the published) MnS information. The API operations that will be implemented in this interface (</w:t>
      </w:r>
      <w:r w:rsidR="0028709B" w:rsidRPr="008C6C1C">
        <w:t xml:space="preserve">see 3GPP TS </w:t>
      </w:r>
      <w:r w:rsidR="007B73DE" w:rsidRPr="008C6C1C">
        <w:t>29.222 [13], clause 8.2) can be configured later, depending on the intended usage of MnS producer.</w:t>
      </w:r>
    </w:p>
    <w:p w14:paraId="1DC3CBDC" w14:textId="4A7B9536" w:rsidR="007B73DE" w:rsidRPr="008C6C1C" w:rsidRDefault="00200375" w:rsidP="00200375">
      <w:pPr>
        <w:pStyle w:val="B1"/>
      </w:pPr>
      <w:r w:rsidRPr="008C6C1C">
        <w:t>-</w:t>
      </w:r>
      <w:r w:rsidRPr="008C6C1C">
        <w:tab/>
      </w:r>
      <w:r w:rsidR="007B73DE" w:rsidRPr="008C6C1C">
        <w:t>AMF. If supported, this means that MnS producer will need to support CAPIF-5 interface. The API operations that will be implemented in this interface (</w:t>
      </w:r>
      <w:r w:rsidR="0028709B" w:rsidRPr="008C6C1C">
        <w:t xml:space="preserve">see 3GPP TS </w:t>
      </w:r>
      <w:r w:rsidR="007B73DE" w:rsidRPr="008C6C1C">
        <w:t>29.222 [13], clause</w:t>
      </w:r>
      <w:r w:rsidR="00726D9D" w:rsidRPr="008C6C1C">
        <w:t>s</w:t>
      </w:r>
      <w:r w:rsidR="007B73DE" w:rsidRPr="008C6C1C">
        <w:t xml:space="preserve"> 8.3 and 8.9) can be configured later, depending on the intended usage of MnS producer.</w:t>
      </w:r>
    </w:p>
    <w:p w14:paraId="2332D6C8" w14:textId="6DD21DF8" w:rsidR="007B73DE" w:rsidRPr="008C6C1C" w:rsidRDefault="007B73DE" w:rsidP="00726D9D">
      <w:r w:rsidRPr="008C6C1C">
        <w:t>The MnS producer shall support one or more API provider domain functions, with at least one of them being AEF; otherwise, the MnS producer is not eligible for integration into the CAPIF.</w:t>
      </w:r>
    </w:p>
    <w:p w14:paraId="244768EC" w14:textId="1CF3FCFA" w:rsidR="007B73DE" w:rsidRPr="008C6C1C" w:rsidRDefault="007B73DE" w:rsidP="00726D9D">
      <w:r w:rsidRPr="008C6C1C">
        <w:t>The AMF communicates the MnS producer details (including supported API provider domain functions) to the CCF using CAPIF_API_Provider_Management_API (</w:t>
      </w:r>
      <w:r w:rsidR="0028709B" w:rsidRPr="008C6C1C">
        <w:t xml:space="preserve">see 3GPP TS </w:t>
      </w:r>
      <w:r w:rsidRPr="008C6C1C">
        <w:rPr>
          <w:lang w:eastAsia="ko-KR"/>
        </w:rPr>
        <w:t>29.222 [13], clause 8.9). Upon reception of these details, the CCF registers the MnS producer with the supported API provider domain function(s).</w:t>
      </w:r>
    </w:p>
    <w:p w14:paraId="6290E918" w14:textId="1D3467A8" w:rsidR="007B73DE" w:rsidRPr="008C6C1C" w:rsidRDefault="007B73DE" w:rsidP="00726D9D">
      <w:pPr>
        <w:pStyle w:val="Heading4"/>
      </w:pPr>
      <w:bookmarkStart w:id="61" w:name="_Toc176938699"/>
      <w:bookmarkStart w:id="62" w:name="_Toc176946694"/>
      <w:r w:rsidRPr="008C6C1C">
        <w:t>5.1.1.2</w:t>
      </w:r>
      <w:r w:rsidR="00200375" w:rsidRPr="008C6C1C">
        <w:tab/>
      </w:r>
      <w:r w:rsidRPr="008C6C1C">
        <w:t>Potential requirements</w:t>
      </w:r>
      <w:bookmarkEnd w:id="61"/>
      <w:bookmarkEnd w:id="62"/>
    </w:p>
    <w:p w14:paraId="6C4B22DF" w14:textId="449F0EF0" w:rsidR="007B73DE" w:rsidRPr="008C6C1C" w:rsidRDefault="007B73DE" w:rsidP="00726D9D">
      <w:r w:rsidRPr="008C6C1C">
        <w:rPr>
          <w:b/>
        </w:rPr>
        <w:t>PREQ-FS_MExpo</w:t>
      </w:r>
      <w:r w:rsidR="007766A9" w:rsidRPr="008C6C1C">
        <w:rPr>
          <w:b/>
        </w:rPr>
        <w:t>-Reg</w:t>
      </w:r>
      <w:r w:rsidRPr="008C6C1C">
        <w:rPr>
          <w:b/>
        </w:rPr>
        <w:t>-01</w:t>
      </w:r>
      <w:r w:rsidR="006A6042" w:rsidRPr="008C6C1C">
        <w:rPr>
          <w:b/>
        </w:rPr>
        <w:t>:</w:t>
      </w:r>
      <w:r w:rsidRPr="008C6C1C">
        <w:rPr>
          <w:b/>
        </w:rPr>
        <w:t xml:space="preserve"> </w:t>
      </w:r>
      <w:r w:rsidRPr="008C6C1C">
        <w:t>The 3GPP management system shall provide the capability to register a MnS producer on the CCF.</w:t>
      </w:r>
    </w:p>
    <w:p w14:paraId="1985A718" w14:textId="68D6D4C8" w:rsidR="007B73DE" w:rsidRPr="008C6C1C" w:rsidRDefault="007B73DE" w:rsidP="00726D9D">
      <w:r w:rsidRPr="008C6C1C">
        <w:rPr>
          <w:b/>
        </w:rPr>
        <w:t>PREQ-FS_MExpo</w:t>
      </w:r>
      <w:r w:rsidR="007766A9" w:rsidRPr="008C6C1C">
        <w:rPr>
          <w:b/>
        </w:rPr>
        <w:t>-Reg</w:t>
      </w:r>
      <w:r w:rsidRPr="008C6C1C">
        <w:rPr>
          <w:b/>
        </w:rPr>
        <w:t>-02</w:t>
      </w:r>
      <w:r w:rsidR="006A6042" w:rsidRPr="008C6C1C">
        <w:rPr>
          <w:b/>
        </w:rPr>
        <w:t>:</w:t>
      </w:r>
      <w:r w:rsidRPr="008C6C1C">
        <w:rPr>
          <w:b/>
        </w:rPr>
        <w:t xml:space="preserve"> </w:t>
      </w:r>
      <w:r w:rsidRPr="008C6C1C">
        <w:t>The 3GPP management system shall provide the capability to deregister a MnS producer on the CCF.</w:t>
      </w:r>
    </w:p>
    <w:p w14:paraId="376814B8" w14:textId="0659FB54" w:rsidR="007B73DE" w:rsidRPr="008C6C1C" w:rsidRDefault="007B73DE" w:rsidP="00726D9D">
      <w:r w:rsidRPr="008C6C1C">
        <w:rPr>
          <w:b/>
        </w:rPr>
        <w:t>PREQ-FS_MExpo</w:t>
      </w:r>
      <w:r w:rsidR="007766A9" w:rsidRPr="008C6C1C">
        <w:rPr>
          <w:b/>
        </w:rPr>
        <w:t>-Reg</w:t>
      </w:r>
      <w:r w:rsidRPr="008C6C1C">
        <w:rPr>
          <w:b/>
        </w:rPr>
        <w:t>-03</w:t>
      </w:r>
      <w:r w:rsidR="006A6042" w:rsidRPr="008C6C1C">
        <w:rPr>
          <w:b/>
        </w:rPr>
        <w:t>:</w:t>
      </w:r>
      <w:r w:rsidRPr="008C6C1C">
        <w:rPr>
          <w:b/>
        </w:rPr>
        <w:t xml:space="preserve"> </w:t>
      </w:r>
      <w:r w:rsidRPr="008C6C1C">
        <w:t>The 3GPP management system shall provide the capability to update the registration details of a MnS producer on the CCF.</w:t>
      </w:r>
    </w:p>
    <w:p w14:paraId="2EEF97E2" w14:textId="335B88F3" w:rsidR="007B73DE" w:rsidRPr="008C6C1C" w:rsidRDefault="007B73DE" w:rsidP="007B73DE">
      <w:pPr>
        <w:pStyle w:val="Heading4"/>
      </w:pPr>
      <w:bookmarkStart w:id="63" w:name="_Toc176938700"/>
      <w:bookmarkStart w:id="64" w:name="_Toc176946695"/>
      <w:r w:rsidRPr="008C6C1C">
        <w:t>5.1.1.</w:t>
      </w:r>
      <w:r w:rsidR="00200375" w:rsidRPr="008C6C1C">
        <w:t>3</w:t>
      </w:r>
      <w:r w:rsidR="00200375" w:rsidRPr="008C6C1C">
        <w:tab/>
      </w:r>
      <w:r w:rsidRPr="008C6C1C">
        <w:t>Potential solutions</w:t>
      </w:r>
      <w:bookmarkEnd w:id="63"/>
      <w:bookmarkEnd w:id="64"/>
    </w:p>
    <w:p w14:paraId="38A2860E" w14:textId="0696D60E" w:rsidR="007B73DE" w:rsidRPr="008C6C1C" w:rsidRDefault="00200375" w:rsidP="007B73DE">
      <w:pPr>
        <w:pStyle w:val="Heading5"/>
      </w:pPr>
      <w:bookmarkStart w:id="65" w:name="_Toc176938701"/>
      <w:bookmarkStart w:id="66" w:name="_Toc176946696"/>
      <w:r w:rsidRPr="008C6C1C">
        <w:t>5.1.1.3.1</w:t>
      </w:r>
      <w:r w:rsidRPr="008C6C1C">
        <w:tab/>
      </w:r>
      <w:r w:rsidR="007B73DE" w:rsidRPr="008C6C1C">
        <w:t xml:space="preserve">Potential solution </w:t>
      </w:r>
      <w:r w:rsidRPr="008C6C1C">
        <w:t>#1</w:t>
      </w:r>
      <w:r w:rsidR="007B73DE" w:rsidRPr="008C6C1C">
        <w:t xml:space="preserve">: Capturing MnS Producer </w:t>
      </w:r>
      <w:r w:rsidR="00990FB2" w:rsidRPr="008C6C1C">
        <w:t xml:space="preserve">registration </w:t>
      </w:r>
      <w:r w:rsidR="007B73DE" w:rsidRPr="008C6C1C">
        <w:t>information with APIProviderEnrolmentDetails</w:t>
      </w:r>
      <w:bookmarkEnd w:id="65"/>
      <w:bookmarkEnd w:id="66"/>
    </w:p>
    <w:p w14:paraId="75E42190" w14:textId="3198E8E6" w:rsidR="00200375" w:rsidRPr="008C6C1C" w:rsidRDefault="00200375" w:rsidP="00726D9D">
      <w:pPr>
        <w:pStyle w:val="H6"/>
      </w:pPr>
      <w:bookmarkStart w:id="67" w:name="_Toc176938702"/>
      <w:r w:rsidRPr="008C6C1C">
        <w:t>5.1.1.3.1.1</w:t>
      </w:r>
      <w:r w:rsidRPr="008C6C1C">
        <w:tab/>
        <w:t>Introduction</w:t>
      </w:r>
      <w:bookmarkEnd w:id="67"/>
    </w:p>
    <w:p w14:paraId="03A24ABC" w14:textId="27D89713" w:rsidR="00BE16CE" w:rsidRPr="008C6C1C" w:rsidRDefault="00BE16CE" w:rsidP="00726D9D">
      <w:r w:rsidRPr="008C6C1C">
        <w:t>This solution focuses on meeting the requirements PREQ-FS_MExpo-Reg-01,</w:t>
      </w:r>
      <w:r w:rsidR="0061698E" w:rsidRPr="008C6C1C">
        <w:t xml:space="preserve"> </w:t>
      </w:r>
      <w:r w:rsidRPr="008C6C1C">
        <w:t>PREQ-FS_MExpo-Reg-02 and PREQ</w:t>
      </w:r>
      <w:r w:rsidR="00726D9D" w:rsidRPr="008C6C1C">
        <w:noBreakHyphen/>
      </w:r>
      <w:r w:rsidRPr="008C6C1C">
        <w:t>FS_MExpo-Reg-03.</w:t>
      </w:r>
    </w:p>
    <w:p w14:paraId="1375B3E8" w14:textId="10AAC221" w:rsidR="007B73DE" w:rsidRPr="008C6C1C" w:rsidRDefault="007B73DE" w:rsidP="00726D9D">
      <w:r w:rsidRPr="008C6C1C">
        <w:rPr>
          <w:lang w:eastAsia="ko-KR"/>
        </w:rPr>
        <w:t xml:space="preserve">In the CAPIF, the </w:t>
      </w:r>
      <w:r w:rsidRPr="008C6C1C">
        <w:t>registration procedure is executed with the CAPIF_API_Provider_Management API (</w:t>
      </w:r>
      <w:r w:rsidR="0028709B" w:rsidRPr="008C6C1C">
        <w:t>see 3GPP TS</w:t>
      </w:r>
      <w:r w:rsidR="00726D9D" w:rsidRPr="008C6C1C">
        <w:t> </w:t>
      </w:r>
      <w:r w:rsidRPr="008C6C1C">
        <w:t xml:space="preserve">29.222 [13], clause 8.3), initiated by the AMF over the CAPIF-5 interface. The AMF sends a HTTP POST message to the CCF with a request body containing the following dataType: </w:t>
      </w:r>
      <w:r w:rsidR="0028709B" w:rsidRPr="008C6C1C">
        <w:t>"</w:t>
      </w:r>
      <w:r w:rsidRPr="008C6C1C">
        <w:t>APIProviderEnrolmentDetails</w:t>
      </w:r>
      <w:r w:rsidR="0028709B" w:rsidRPr="008C6C1C">
        <w:t>"</w:t>
      </w:r>
      <w:r w:rsidRPr="008C6C1C">
        <w:t xml:space="preserve"> (</w:t>
      </w:r>
      <w:r w:rsidR="0028709B" w:rsidRPr="008C6C1C">
        <w:t>see 3GPP TS</w:t>
      </w:r>
      <w:r w:rsidR="00726D9D" w:rsidRPr="008C6C1C">
        <w:t> </w:t>
      </w:r>
      <w:r w:rsidRPr="008C6C1C">
        <w:t>29.222 [13], clause 8.9.4.2.2).</w:t>
      </w:r>
    </w:p>
    <w:p w14:paraId="25837F6F" w14:textId="0A5F1A73" w:rsidR="007B73DE" w:rsidRPr="008C6C1C" w:rsidRDefault="007B73DE" w:rsidP="00726D9D">
      <w:r w:rsidRPr="008C6C1C">
        <w:t xml:space="preserve">The solution proposes to </w:t>
      </w:r>
      <w:r w:rsidR="00BE16CE" w:rsidRPr="008C6C1C">
        <w:t xml:space="preserve">capture MnS producer information with </w:t>
      </w:r>
      <w:r w:rsidR="0028709B" w:rsidRPr="008C6C1C">
        <w:t>"</w:t>
      </w:r>
      <w:r w:rsidR="00BE16CE" w:rsidRPr="008C6C1C">
        <w:t>APIProviderEnrolmentDetails</w:t>
      </w:r>
      <w:r w:rsidR="0028709B" w:rsidRPr="008C6C1C">
        <w:t>"</w:t>
      </w:r>
      <w:r w:rsidR="00BE16CE" w:rsidRPr="008C6C1C">
        <w:t xml:space="preserve"> and </w:t>
      </w:r>
      <w:r w:rsidRPr="008C6C1C">
        <w:t xml:space="preserve">reuse </w:t>
      </w:r>
      <w:r w:rsidR="00BE16CE" w:rsidRPr="008C6C1C">
        <w:t xml:space="preserve">the CAPIF_API_Provider_Management API to register, de-register and update registration information related to </w:t>
      </w:r>
      <w:r w:rsidRPr="008C6C1C">
        <w:t>MnS producer.</w:t>
      </w:r>
    </w:p>
    <w:p w14:paraId="225D4965" w14:textId="0D400AA2" w:rsidR="00200375" w:rsidRPr="008C6C1C" w:rsidRDefault="00200375" w:rsidP="00726D9D">
      <w:pPr>
        <w:pStyle w:val="H6"/>
      </w:pPr>
      <w:bookmarkStart w:id="68" w:name="_Toc176938703"/>
      <w:r w:rsidRPr="008C6C1C">
        <w:t>5.1.1.3.1.2</w:t>
      </w:r>
      <w:r w:rsidRPr="008C6C1C">
        <w:tab/>
        <w:t>Description</w:t>
      </w:r>
      <w:bookmarkEnd w:id="68"/>
    </w:p>
    <w:p w14:paraId="1BE00636" w14:textId="13CAAA46" w:rsidR="007B73DE" w:rsidRPr="008C6C1C" w:rsidRDefault="000240A4" w:rsidP="00726D9D">
      <w:r w:rsidRPr="008C6C1C">
        <w:rPr>
          <w:lang w:eastAsia="ko-KR"/>
        </w:rPr>
        <w:t xml:space="preserve">How the MnS producer information relevant for registration can be captured with </w:t>
      </w:r>
      <w:r w:rsidR="0028709B" w:rsidRPr="008C6C1C">
        <w:t>"</w:t>
      </w:r>
      <w:r w:rsidR="007B73DE" w:rsidRPr="008C6C1C">
        <w:t>APIProviderEnrolmentDetails</w:t>
      </w:r>
      <w:r w:rsidR="0028709B" w:rsidRPr="008C6C1C">
        <w:t>"</w:t>
      </w:r>
      <w:r w:rsidR="007B73DE" w:rsidRPr="008C6C1C">
        <w:t xml:space="preserve"> </w:t>
      </w:r>
      <w:r w:rsidRPr="008C6C1C">
        <w:t>is described in tables 5.1.1.3.1.2-1, 5.1.1.3.1.2-2, 5.1.1.3.1.2-3 and 5.1.1.3.1.2-4.</w:t>
      </w:r>
    </w:p>
    <w:p w14:paraId="6D3768CD" w14:textId="39FE5C80" w:rsidR="000240A4" w:rsidRPr="008C6C1C" w:rsidRDefault="000240A4" w:rsidP="000240A4">
      <w:pPr>
        <w:pStyle w:val="TH"/>
      </w:pPr>
      <w:r w:rsidRPr="008C6C1C">
        <w:t>Table 5.1.1.3.1.2-1: Representing MnS producer registration information with</w:t>
      </w:r>
      <w:r w:rsidR="00726D9D" w:rsidRPr="008C6C1C">
        <w:br/>
      </w:r>
      <w:r w:rsidRPr="008C6C1C">
        <w:t>APIProviderEnrolmentDetails attributes</w:t>
      </w:r>
      <w:r w:rsidR="00726D9D" w:rsidRPr="008C6C1C">
        <w:br/>
      </w:r>
      <w:r w:rsidRPr="008C6C1C">
        <w:t>(</w:t>
      </w:r>
      <w:r w:rsidR="00726D9D" w:rsidRPr="008C6C1C">
        <w:t xml:space="preserve">Source: </w:t>
      </w:r>
      <w:r w:rsidRPr="008C6C1C">
        <w:t xml:space="preserve">Table 8.9.4.2.2-1 </w:t>
      </w:r>
      <w:r w:rsidR="0028709B" w:rsidRPr="008C6C1C">
        <w:t xml:space="preserve">in 3GPP TS </w:t>
      </w:r>
      <w:r w:rsidRPr="008C6C1C">
        <w:t>29.222 [13])</w:t>
      </w: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170"/>
        <w:gridCol w:w="388"/>
        <w:gridCol w:w="1100"/>
        <w:gridCol w:w="3630"/>
        <w:gridCol w:w="2130"/>
      </w:tblGrid>
      <w:tr w:rsidR="000240A4" w:rsidRPr="008C6C1C" w14:paraId="5C02E7EA" w14:textId="77777777" w:rsidTr="00726D9D">
        <w:trPr>
          <w:tblHeader/>
          <w:jc w:val="center"/>
        </w:trPr>
        <w:tc>
          <w:tcPr>
            <w:tcW w:w="1442" w:type="dxa"/>
            <w:shd w:val="clear" w:color="auto" w:fill="C0C0C0"/>
            <w:hideMark/>
          </w:tcPr>
          <w:p w14:paraId="01BC66D4" w14:textId="0C8BD37F" w:rsidR="000240A4" w:rsidRPr="008C6C1C" w:rsidRDefault="000240A4" w:rsidP="006043BE">
            <w:pPr>
              <w:pStyle w:val="TAH"/>
              <w:rPr>
                <w:rFonts w:cs="Arial"/>
                <w:szCs w:val="18"/>
              </w:rPr>
            </w:pPr>
            <w:r w:rsidRPr="008C6C1C">
              <w:rPr>
                <w:rFonts w:cs="Arial"/>
                <w:szCs w:val="18"/>
              </w:rPr>
              <w:t>Attribute</w:t>
            </w:r>
            <w:r w:rsidR="00726D9D" w:rsidRPr="008C6C1C">
              <w:rPr>
                <w:rFonts w:cs="Arial"/>
                <w:szCs w:val="18"/>
              </w:rPr>
              <w:t xml:space="preserve"> </w:t>
            </w:r>
            <w:r w:rsidRPr="008C6C1C">
              <w:rPr>
                <w:rFonts w:cs="Arial"/>
                <w:szCs w:val="18"/>
              </w:rPr>
              <w:t>name</w:t>
            </w:r>
          </w:p>
        </w:tc>
        <w:tc>
          <w:tcPr>
            <w:tcW w:w="1170" w:type="dxa"/>
            <w:shd w:val="clear" w:color="auto" w:fill="C0C0C0"/>
            <w:hideMark/>
          </w:tcPr>
          <w:p w14:paraId="33C18B4A" w14:textId="2FD431FD" w:rsidR="000240A4" w:rsidRPr="008C6C1C" w:rsidRDefault="000240A4" w:rsidP="006043BE">
            <w:pPr>
              <w:pStyle w:val="TAH"/>
              <w:rPr>
                <w:rFonts w:cs="Arial"/>
                <w:szCs w:val="18"/>
              </w:rPr>
            </w:pPr>
            <w:r w:rsidRPr="008C6C1C">
              <w:rPr>
                <w:rFonts w:cs="Arial"/>
                <w:szCs w:val="18"/>
              </w:rPr>
              <w:t>Data</w:t>
            </w:r>
            <w:r w:rsidR="00726D9D" w:rsidRPr="008C6C1C">
              <w:rPr>
                <w:rFonts w:cs="Arial"/>
                <w:szCs w:val="18"/>
              </w:rPr>
              <w:t xml:space="preserve"> </w:t>
            </w:r>
            <w:r w:rsidRPr="008C6C1C">
              <w:rPr>
                <w:rFonts w:cs="Arial"/>
                <w:szCs w:val="18"/>
              </w:rPr>
              <w:t>type</w:t>
            </w:r>
          </w:p>
        </w:tc>
        <w:tc>
          <w:tcPr>
            <w:tcW w:w="388" w:type="dxa"/>
            <w:shd w:val="clear" w:color="auto" w:fill="C0C0C0"/>
            <w:hideMark/>
          </w:tcPr>
          <w:p w14:paraId="2309592C" w14:textId="77777777" w:rsidR="000240A4" w:rsidRPr="008C6C1C" w:rsidRDefault="000240A4" w:rsidP="006043BE">
            <w:pPr>
              <w:pStyle w:val="TAH"/>
              <w:rPr>
                <w:rFonts w:cs="Arial"/>
                <w:szCs w:val="18"/>
              </w:rPr>
            </w:pPr>
            <w:r w:rsidRPr="008C6C1C">
              <w:rPr>
                <w:rFonts w:cs="Arial"/>
                <w:szCs w:val="18"/>
              </w:rPr>
              <w:t>P</w:t>
            </w:r>
          </w:p>
        </w:tc>
        <w:tc>
          <w:tcPr>
            <w:tcW w:w="1100" w:type="dxa"/>
            <w:shd w:val="clear" w:color="auto" w:fill="C0C0C0"/>
            <w:hideMark/>
          </w:tcPr>
          <w:p w14:paraId="38AEBBCF" w14:textId="77777777" w:rsidR="000240A4" w:rsidRPr="008C6C1C" w:rsidRDefault="000240A4" w:rsidP="006043BE">
            <w:pPr>
              <w:pStyle w:val="TAH"/>
              <w:jc w:val="left"/>
              <w:rPr>
                <w:rFonts w:cs="Arial"/>
                <w:szCs w:val="18"/>
              </w:rPr>
            </w:pPr>
            <w:r w:rsidRPr="008C6C1C">
              <w:rPr>
                <w:rFonts w:cs="Arial"/>
                <w:szCs w:val="18"/>
              </w:rPr>
              <w:t>Cardinality</w:t>
            </w:r>
          </w:p>
        </w:tc>
        <w:tc>
          <w:tcPr>
            <w:tcW w:w="3630" w:type="dxa"/>
            <w:shd w:val="clear" w:color="auto" w:fill="C0C0C0"/>
            <w:hideMark/>
          </w:tcPr>
          <w:p w14:paraId="2267D156" w14:textId="77777777" w:rsidR="000240A4" w:rsidRPr="008C6C1C" w:rsidRDefault="000240A4" w:rsidP="006043BE">
            <w:pPr>
              <w:pStyle w:val="TAH"/>
              <w:rPr>
                <w:rFonts w:cs="Arial"/>
                <w:szCs w:val="18"/>
              </w:rPr>
            </w:pPr>
            <w:r w:rsidRPr="008C6C1C">
              <w:rPr>
                <w:rFonts w:cs="Arial"/>
                <w:szCs w:val="18"/>
              </w:rPr>
              <w:t>Description</w:t>
            </w:r>
          </w:p>
        </w:tc>
        <w:tc>
          <w:tcPr>
            <w:tcW w:w="2130" w:type="dxa"/>
            <w:shd w:val="clear" w:color="auto" w:fill="C0C0C0"/>
          </w:tcPr>
          <w:p w14:paraId="03D6A19E" w14:textId="77777777" w:rsidR="000240A4" w:rsidRPr="008C6C1C" w:rsidRDefault="000240A4" w:rsidP="006043BE">
            <w:pPr>
              <w:pStyle w:val="TAH"/>
              <w:rPr>
                <w:rFonts w:cs="Arial"/>
                <w:szCs w:val="18"/>
              </w:rPr>
            </w:pPr>
            <w:r w:rsidRPr="008C6C1C">
              <w:rPr>
                <w:rFonts w:cs="Arial"/>
                <w:szCs w:val="18"/>
              </w:rPr>
              <w:t>Comments</w:t>
            </w:r>
          </w:p>
        </w:tc>
      </w:tr>
      <w:tr w:rsidR="000240A4" w:rsidRPr="008C6C1C" w14:paraId="4606AFA1" w14:textId="77777777" w:rsidTr="00726D9D">
        <w:trPr>
          <w:jc w:val="center"/>
        </w:trPr>
        <w:tc>
          <w:tcPr>
            <w:tcW w:w="1442" w:type="dxa"/>
          </w:tcPr>
          <w:p w14:paraId="7687DAB7" w14:textId="77777777" w:rsidR="000240A4" w:rsidRPr="008C6C1C" w:rsidRDefault="000240A4" w:rsidP="006043BE">
            <w:pPr>
              <w:pStyle w:val="TAL"/>
              <w:rPr>
                <w:rFonts w:cs="Arial"/>
                <w:szCs w:val="18"/>
              </w:rPr>
            </w:pPr>
            <w:r w:rsidRPr="008C6C1C">
              <w:rPr>
                <w:rFonts w:cs="Arial"/>
                <w:szCs w:val="18"/>
              </w:rPr>
              <w:t>apiProvDomId</w:t>
            </w:r>
          </w:p>
        </w:tc>
        <w:tc>
          <w:tcPr>
            <w:tcW w:w="1170" w:type="dxa"/>
          </w:tcPr>
          <w:p w14:paraId="54DE8F19" w14:textId="77777777" w:rsidR="000240A4" w:rsidRPr="008C6C1C" w:rsidRDefault="000240A4" w:rsidP="006043BE">
            <w:pPr>
              <w:pStyle w:val="TAL"/>
              <w:rPr>
                <w:rFonts w:cs="Arial"/>
                <w:szCs w:val="18"/>
              </w:rPr>
            </w:pPr>
            <w:r w:rsidRPr="008C6C1C">
              <w:rPr>
                <w:rFonts w:cs="Arial"/>
                <w:szCs w:val="18"/>
              </w:rPr>
              <w:t>string</w:t>
            </w:r>
          </w:p>
        </w:tc>
        <w:tc>
          <w:tcPr>
            <w:tcW w:w="388" w:type="dxa"/>
          </w:tcPr>
          <w:p w14:paraId="79248C38" w14:textId="77777777" w:rsidR="000240A4" w:rsidRPr="008C6C1C" w:rsidRDefault="000240A4" w:rsidP="006043BE">
            <w:pPr>
              <w:pStyle w:val="TAC"/>
              <w:rPr>
                <w:rFonts w:cs="Arial"/>
                <w:szCs w:val="18"/>
              </w:rPr>
            </w:pPr>
            <w:r w:rsidRPr="008C6C1C">
              <w:rPr>
                <w:rFonts w:cs="Arial"/>
                <w:szCs w:val="18"/>
              </w:rPr>
              <w:t>O</w:t>
            </w:r>
          </w:p>
        </w:tc>
        <w:tc>
          <w:tcPr>
            <w:tcW w:w="1100" w:type="dxa"/>
          </w:tcPr>
          <w:p w14:paraId="0A242DE4" w14:textId="77777777" w:rsidR="000240A4" w:rsidRPr="008C6C1C" w:rsidRDefault="000240A4" w:rsidP="006043BE">
            <w:pPr>
              <w:pStyle w:val="TAL"/>
              <w:rPr>
                <w:rFonts w:cs="Arial"/>
                <w:szCs w:val="18"/>
              </w:rPr>
            </w:pPr>
            <w:r w:rsidRPr="008C6C1C">
              <w:rPr>
                <w:rFonts w:cs="Arial"/>
                <w:szCs w:val="18"/>
              </w:rPr>
              <w:t>0..1</w:t>
            </w:r>
          </w:p>
        </w:tc>
        <w:tc>
          <w:tcPr>
            <w:tcW w:w="3630" w:type="dxa"/>
          </w:tcPr>
          <w:p w14:paraId="29014CE3" w14:textId="25AA6207" w:rsidR="000240A4" w:rsidRPr="008C6C1C" w:rsidRDefault="000240A4" w:rsidP="006043BE">
            <w:pPr>
              <w:pStyle w:val="TAL"/>
              <w:rPr>
                <w:rFonts w:cs="Arial"/>
                <w:szCs w:val="18"/>
              </w:rPr>
            </w:pP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ID</w:t>
            </w:r>
            <w:r w:rsidR="00726D9D" w:rsidRPr="008C6C1C">
              <w:rPr>
                <w:rFonts w:cs="Arial"/>
                <w:szCs w:val="18"/>
              </w:rPr>
              <w:t xml:space="preserve"> </w:t>
            </w:r>
            <w:r w:rsidRPr="008C6C1C">
              <w:rPr>
                <w:rFonts w:cs="Arial"/>
                <w:szCs w:val="18"/>
              </w:rPr>
              <w:t>assigned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while</w:t>
            </w:r>
            <w:r w:rsidR="00726D9D" w:rsidRPr="008C6C1C">
              <w:rPr>
                <w:rFonts w:cs="Arial"/>
                <w:szCs w:val="18"/>
              </w:rPr>
              <w:t xml:space="preserve"> </w:t>
            </w:r>
            <w:r w:rsidRPr="008C6C1C">
              <w:rPr>
                <w:rFonts w:cs="Arial"/>
                <w:szCs w:val="18"/>
              </w:rPr>
              <w:t>registering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not</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on-board</w:t>
            </w:r>
            <w:r w:rsidR="00726D9D" w:rsidRPr="008C6C1C">
              <w:rPr>
                <w:rFonts w:cs="Arial"/>
                <w:szCs w:val="18"/>
              </w:rPr>
              <w:t xml:space="preserve"> </w:t>
            </w:r>
            <w:r w:rsidRPr="008C6C1C">
              <w:rPr>
                <w:rFonts w:cs="Arial"/>
                <w:szCs w:val="18"/>
              </w:rPr>
              <w:t>itself.</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all</w:t>
            </w:r>
            <w:r w:rsidR="00726D9D" w:rsidRPr="008C6C1C">
              <w:rPr>
                <w:rFonts w:cs="Arial"/>
                <w:szCs w:val="18"/>
              </w:rPr>
              <w:t xml:space="preserve"> </w:t>
            </w:r>
            <w:r w:rsidRPr="008C6C1C">
              <w:rPr>
                <w:rFonts w:cs="Arial"/>
                <w:szCs w:val="18"/>
              </w:rPr>
              <w:t>other</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requests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responses.</w:t>
            </w:r>
          </w:p>
        </w:tc>
        <w:tc>
          <w:tcPr>
            <w:tcW w:w="2130" w:type="dxa"/>
          </w:tcPr>
          <w:p w14:paraId="31EF57C3" w14:textId="77777777" w:rsidR="000240A4" w:rsidRPr="008C6C1C" w:rsidRDefault="000240A4" w:rsidP="006043BE">
            <w:pPr>
              <w:pStyle w:val="TAL"/>
              <w:rPr>
                <w:rFonts w:cs="Arial"/>
                <w:szCs w:val="18"/>
              </w:rPr>
            </w:pPr>
          </w:p>
        </w:tc>
      </w:tr>
      <w:tr w:rsidR="000240A4" w:rsidRPr="008C6C1C" w14:paraId="03454F17" w14:textId="77777777" w:rsidTr="00726D9D">
        <w:trPr>
          <w:jc w:val="center"/>
        </w:trPr>
        <w:tc>
          <w:tcPr>
            <w:tcW w:w="1442" w:type="dxa"/>
          </w:tcPr>
          <w:p w14:paraId="098C7A86" w14:textId="77777777" w:rsidR="000240A4" w:rsidRPr="008C6C1C" w:rsidRDefault="000240A4" w:rsidP="006043BE">
            <w:pPr>
              <w:pStyle w:val="TAL"/>
              <w:rPr>
                <w:rFonts w:cs="Arial"/>
                <w:szCs w:val="18"/>
              </w:rPr>
            </w:pPr>
            <w:r w:rsidRPr="008C6C1C">
              <w:rPr>
                <w:rFonts w:cs="Arial"/>
                <w:szCs w:val="18"/>
              </w:rPr>
              <w:t>regSec</w:t>
            </w:r>
          </w:p>
        </w:tc>
        <w:tc>
          <w:tcPr>
            <w:tcW w:w="1170" w:type="dxa"/>
          </w:tcPr>
          <w:p w14:paraId="6D4521A5" w14:textId="77777777" w:rsidR="000240A4" w:rsidRPr="008C6C1C" w:rsidRDefault="000240A4" w:rsidP="006043BE">
            <w:pPr>
              <w:pStyle w:val="TAL"/>
              <w:rPr>
                <w:rFonts w:cs="Arial"/>
                <w:szCs w:val="18"/>
              </w:rPr>
            </w:pPr>
            <w:r w:rsidRPr="008C6C1C">
              <w:rPr>
                <w:rFonts w:cs="Arial"/>
                <w:szCs w:val="18"/>
              </w:rPr>
              <w:t>string</w:t>
            </w:r>
          </w:p>
        </w:tc>
        <w:tc>
          <w:tcPr>
            <w:tcW w:w="388" w:type="dxa"/>
          </w:tcPr>
          <w:p w14:paraId="1028B546" w14:textId="77777777" w:rsidR="000240A4" w:rsidRPr="008C6C1C" w:rsidRDefault="000240A4" w:rsidP="006043BE">
            <w:pPr>
              <w:pStyle w:val="TAC"/>
              <w:rPr>
                <w:rFonts w:cs="Arial"/>
                <w:szCs w:val="18"/>
              </w:rPr>
            </w:pPr>
            <w:r w:rsidRPr="008C6C1C">
              <w:rPr>
                <w:rFonts w:cs="Arial"/>
                <w:szCs w:val="18"/>
              </w:rPr>
              <w:t>M</w:t>
            </w:r>
          </w:p>
        </w:tc>
        <w:tc>
          <w:tcPr>
            <w:tcW w:w="1100" w:type="dxa"/>
          </w:tcPr>
          <w:p w14:paraId="04BEFB80" w14:textId="77777777" w:rsidR="000240A4" w:rsidRPr="008C6C1C" w:rsidRDefault="000240A4" w:rsidP="006043BE">
            <w:pPr>
              <w:pStyle w:val="TAL"/>
              <w:rPr>
                <w:rFonts w:cs="Arial"/>
                <w:szCs w:val="18"/>
              </w:rPr>
            </w:pPr>
            <w:r w:rsidRPr="008C6C1C">
              <w:rPr>
                <w:rFonts w:cs="Arial"/>
                <w:szCs w:val="18"/>
              </w:rPr>
              <w:t>1</w:t>
            </w:r>
          </w:p>
        </w:tc>
        <w:tc>
          <w:tcPr>
            <w:tcW w:w="3630" w:type="dxa"/>
          </w:tcPr>
          <w:p w14:paraId="2DC31267" w14:textId="646D9575" w:rsidR="000240A4" w:rsidRPr="008C6C1C" w:rsidRDefault="000240A4" w:rsidP="006043BE">
            <w:pPr>
              <w:pStyle w:val="TAL"/>
              <w:rPr>
                <w:rFonts w:cs="Arial"/>
                <w:szCs w:val="18"/>
              </w:rPr>
            </w:pPr>
            <w:r w:rsidRPr="008C6C1C">
              <w:rPr>
                <w:rFonts w:cs="Arial"/>
                <w:szCs w:val="18"/>
              </w:rPr>
              <w:t>Security</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necessary</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validate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registration.</w:t>
            </w:r>
          </w:p>
        </w:tc>
        <w:tc>
          <w:tcPr>
            <w:tcW w:w="2130" w:type="dxa"/>
          </w:tcPr>
          <w:p w14:paraId="2FA5B609" w14:textId="0E8F47C2" w:rsidR="000240A4" w:rsidRPr="008C6C1C" w:rsidRDefault="000240A4" w:rsidP="006043BE">
            <w:pPr>
              <w:pStyle w:val="TAL"/>
              <w:rPr>
                <w:rFonts w:cs="Arial"/>
                <w:szCs w:val="18"/>
              </w:rPr>
            </w:pPr>
            <w:r w:rsidRPr="008C6C1C">
              <w:rPr>
                <w:rFonts w:cs="Arial"/>
                <w:szCs w:val="18"/>
              </w:rPr>
              <w:t>It</w:t>
            </w:r>
            <w:r w:rsidR="00726D9D" w:rsidRPr="008C6C1C">
              <w:rPr>
                <w:rFonts w:cs="Arial"/>
                <w:szCs w:val="18"/>
              </w:rPr>
              <w:t xml:space="preserve"> </w:t>
            </w:r>
            <w:r w:rsidRPr="008C6C1C">
              <w:rPr>
                <w:rFonts w:cs="Arial"/>
                <w:szCs w:val="18"/>
              </w:rPr>
              <w:t>can</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used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store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credentials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w:t>
            </w:r>
          </w:p>
        </w:tc>
      </w:tr>
      <w:tr w:rsidR="000240A4" w:rsidRPr="008C6C1C" w14:paraId="53537E7E" w14:textId="77777777" w:rsidTr="00726D9D">
        <w:trPr>
          <w:jc w:val="center"/>
        </w:trPr>
        <w:tc>
          <w:tcPr>
            <w:tcW w:w="1442" w:type="dxa"/>
          </w:tcPr>
          <w:p w14:paraId="14F7D457" w14:textId="77777777" w:rsidR="000240A4" w:rsidRPr="008C6C1C" w:rsidRDefault="000240A4" w:rsidP="006043BE">
            <w:pPr>
              <w:pStyle w:val="TAL"/>
              <w:rPr>
                <w:rFonts w:cs="Arial"/>
                <w:szCs w:val="18"/>
              </w:rPr>
            </w:pPr>
            <w:r w:rsidRPr="008C6C1C">
              <w:rPr>
                <w:rFonts w:cs="Arial"/>
                <w:szCs w:val="18"/>
              </w:rPr>
              <w:t>apiProvFuncs</w:t>
            </w:r>
          </w:p>
        </w:tc>
        <w:tc>
          <w:tcPr>
            <w:tcW w:w="1170" w:type="dxa"/>
          </w:tcPr>
          <w:p w14:paraId="0299BCD1" w14:textId="77777777" w:rsidR="000240A4" w:rsidRPr="008C6C1C" w:rsidRDefault="000240A4" w:rsidP="006043BE">
            <w:pPr>
              <w:pStyle w:val="TAL"/>
              <w:rPr>
                <w:rFonts w:cs="Arial"/>
                <w:szCs w:val="18"/>
              </w:rPr>
            </w:pPr>
            <w:r w:rsidRPr="008C6C1C">
              <w:rPr>
                <w:rFonts w:cs="Arial"/>
                <w:szCs w:val="18"/>
              </w:rPr>
              <w:t>array(APIProviderFunctionDetails)</w:t>
            </w:r>
          </w:p>
        </w:tc>
        <w:tc>
          <w:tcPr>
            <w:tcW w:w="388" w:type="dxa"/>
          </w:tcPr>
          <w:p w14:paraId="5EED52AC" w14:textId="77777777" w:rsidR="000240A4" w:rsidRPr="008C6C1C" w:rsidRDefault="000240A4" w:rsidP="006043BE">
            <w:pPr>
              <w:pStyle w:val="TAC"/>
              <w:rPr>
                <w:rFonts w:cs="Arial"/>
                <w:szCs w:val="18"/>
              </w:rPr>
            </w:pPr>
            <w:r w:rsidRPr="008C6C1C">
              <w:rPr>
                <w:rFonts w:cs="Arial"/>
                <w:szCs w:val="18"/>
              </w:rPr>
              <w:t>O</w:t>
            </w:r>
          </w:p>
        </w:tc>
        <w:tc>
          <w:tcPr>
            <w:tcW w:w="1100" w:type="dxa"/>
          </w:tcPr>
          <w:p w14:paraId="51898BE5" w14:textId="77777777" w:rsidR="000240A4" w:rsidRPr="008C6C1C" w:rsidRDefault="000240A4" w:rsidP="006043BE">
            <w:pPr>
              <w:pStyle w:val="TAL"/>
              <w:rPr>
                <w:rFonts w:cs="Arial"/>
                <w:szCs w:val="18"/>
              </w:rPr>
            </w:pPr>
            <w:r w:rsidRPr="008C6C1C">
              <w:rPr>
                <w:rFonts w:cs="Arial"/>
                <w:szCs w:val="18"/>
              </w:rPr>
              <w:t>1..N</w:t>
            </w:r>
          </w:p>
        </w:tc>
        <w:tc>
          <w:tcPr>
            <w:tcW w:w="3630" w:type="dxa"/>
          </w:tcPr>
          <w:p w14:paraId="24C8A0E4" w14:textId="7CF1399E" w:rsidR="000240A4" w:rsidRPr="008C6C1C" w:rsidRDefault="000240A4" w:rsidP="006043BE">
            <w:pPr>
              <w:pStyle w:val="TAL"/>
              <w:rPr>
                <w:rFonts w:cs="Arial"/>
                <w:szCs w:val="18"/>
              </w:rPr>
            </w:pPr>
            <w:r w:rsidRPr="008C6C1C">
              <w:rPr>
                <w:rFonts w:cs="Arial"/>
                <w:szCs w:val="18"/>
              </w:rPr>
              <w:t>A</w:t>
            </w:r>
            <w:r w:rsidR="00726D9D" w:rsidRPr="008C6C1C">
              <w:rPr>
                <w:rFonts w:cs="Arial"/>
                <w:szCs w:val="18"/>
              </w:rPr>
              <w:t xml:space="preserve"> </w:t>
            </w:r>
            <w:r w:rsidRPr="008C6C1C">
              <w:rPr>
                <w:rFonts w:cs="Arial"/>
                <w:szCs w:val="18"/>
              </w:rPr>
              <w:t>list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individual</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included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message,</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lists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intends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register/update</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or</w:t>
            </w:r>
            <w:r w:rsidR="00726D9D" w:rsidRPr="008C6C1C">
              <w:rPr>
                <w:rFonts w:cs="Arial"/>
                <w:szCs w:val="18"/>
              </w:rPr>
              <w:t xml:space="preserve"> </w:t>
            </w:r>
            <w:r w:rsidRPr="008C6C1C">
              <w:rPr>
                <w:rFonts w:cs="Arial"/>
                <w:szCs w:val="18"/>
              </w:rPr>
              <w:t>update</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procedure.</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included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message,</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lists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are</w:t>
            </w:r>
            <w:r w:rsidR="00726D9D" w:rsidRPr="008C6C1C">
              <w:rPr>
                <w:rFonts w:cs="Arial"/>
                <w:szCs w:val="18"/>
              </w:rPr>
              <w:t xml:space="preserve"> </w:t>
            </w:r>
            <w:r w:rsidRPr="008C6C1C">
              <w:rPr>
                <w:rFonts w:cs="Arial"/>
                <w:szCs w:val="18"/>
              </w:rPr>
              <w:t>registered</w:t>
            </w:r>
            <w:r w:rsidR="00726D9D" w:rsidRPr="008C6C1C">
              <w:rPr>
                <w:rFonts w:cs="Arial"/>
                <w:szCs w:val="18"/>
              </w:rPr>
              <w:t xml:space="preserve"> </w:t>
            </w:r>
            <w:r w:rsidRPr="008C6C1C">
              <w:rPr>
                <w:rFonts w:cs="Arial"/>
                <w:szCs w:val="18"/>
              </w:rPr>
              <w:t>or</w:t>
            </w:r>
            <w:r w:rsidR="00726D9D" w:rsidRPr="008C6C1C">
              <w:rPr>
                <w:rFonts w:cs="Arial"/>
                <w:szCs w:val="18"/>
              </w:rPr>
              <w:t xml:space="preserve"> </w:t>
            </w:r>
            <w:r w:rsidRPr="008C6C1C">
              <w:rPr>
                <w:rFonts w:cs="Arial"/>
                <w:szCs w:val="18"/>
              </w:rPr>
              <w:t>updated</w:t>
            </w:r>
            <w:r w:rsidR="00726D9D" w:rsidRPr="008C6C1C">
              <w:rPr>
                <w:rFonts w:cs="Arial"/>
                <w:szCs w:val="18"/>
              </w:rPr>
              <w:t xml:space="preserve"> </w:t>
            </w:r>
            <w:r w:rsidRPr="008C6C1C">
              <w:rPr>
                <w:rFonts w:cs="Arial"/>
                <w:szCs w:val="18"/>
              </w:rPr>
              <w:t>successfully.</w:t>
            </w:r>
          </w:p>
        </w:tc>
        <w:tc>
          <w:tcPr>
            <w:tcW w:w="2130" w:type="dxa"/>
          </w:tcPr>
          <w:p w14:paraId="3FD1165B" w14:textId="2384A955" w:rsidR="000240A4" w:rsidRPr="008C6C1C" w:rsidRDefault="000240A4" w:rsidP="006043BE">
            <w:pPr>
              <w:pStyle w:val="TAL"/>
              <w:rPr>
                <w:rFonts w:cs="Arial"/>
                <w:szCs w:val="18"/>
              </w:rPr>
            </w:pPr>
            <w:r w:rsidRPr="008C6C1C">
              <w:rPr>
                <w:rFonts w:cs="Arial"/>
                <w:szCs w:val="18"/>
              </w:rPr>
              <w:t>See</w:t>
            </w:r>
            <w:r w:rsidR="00726D9D" w:rsidRPr="008C6C1C">
              <w:rPr>
                <w:rFonts w:cs="Arial"/>
                <w:szCs w:val="18"/>
              </w:rPr>
              <w:t xml:space="preserve"> </w:t>
            </w:r>
            <w:r w:rsidRPr="008C6C1C">
              <w:rPr>
                <w:rFonts w:cs="Arial"/>
                <w:szCs w:val="18"/>
              </w:rPr>
              <w:t>Table</w:t>
            </w:r>
            <w:r w:rsidR="00726D9D" w:rsidRPr="008C6C1C">
              <w:rPr>
                <w:rFonts w:cs="Arial"/>
                <w:szCs w:val="18"/>
              </w:rPr>
              <w:t xml:space="preserve"> </w:t>
            </w:r>
            <w:r w:rsidRPr="008C6C1C">
              <w:rPr>
                <w:rFonts w:cs="Arial"/>
                <w:szCs w:val="18"/>
              </w:rPr>
              <w:t>5.1.1.3.1.2-2</w:t>
            </w:r>
            <w:r w:rsidR="00726D9D" w:rsidRPr="008C6C1C">
              <w:rPr>
                <w:rFonts w:cs="Arial"/>
                <w:szCs w:val="18"/>
              </w:rPr>
              <w:t>.</w:t>
            </w:r>
          </w:p>
        </w:tc>
      </w:tr>
      <w:tr w:rsidR="000240A4" w:rsidRPr="008C6C1C" w14:paraId="4EA6A895" w14:textId="77777777" w:rsidTr="00726D9D">
        <w:trPr>
          <w:jc w:val="center"/>
        </w:trPr>
        <w:tc>
          <w:tcPr>
            <w:tcW w:w="1442" w:type="dxa"/>
          </w:tcPr>
          <w:p w14:paraId="45289505" w14:textId="77777777" w:rsidR="000240A4" w:rsidRPr="008C6C1C" w:rsidRDefault="000240A4" w:rsidP="006043BE">
            <w:pPr>
              <w:pStyle w:val="TAL"/>
              <w:rPr>
                <w:rFonts w:cs="Arial"/>
                <w:szCs w:val="18"/>
              </w:rPr>
            </w:pPr>
            <w:r w:rsidRPr="008C6C1C">
              <w:rPr>
                <w:rFonts w:cs="Arial"/>
                <w:szCs w:val="18"/>
              </w:rPr>
              <w:t>apiProvDomInfo</w:t>
            </w:r>
          </w:p>
        </w:tc>
        <w:tc>
          <w:tcPr>
            <w:tcW w:w="1170" w:type="dxa"/>
          </w:tcPr>
          <w:p w14:paraId="40E9B436" w14:textId="77777777" w:rsidR="000240A4" w:rsidRPr="008C6C1C" w:rsidRDefault="000240A4" w:rsidP="006043BE">
            <w:pPr>
              <w:pStyle w:val="TAL"/>
              <w:rPr>
                <w:rFonts w:cs="Arial"/>
                <w:szCs w:val="18"/>
              </w:rPr>
            </w:pPr>
            <w:r w:rsidRPr="008C6C1C">
              <w:rPr>
                <w:rFonts w:cs="Arial"/>
                <w:szCs w:val="18"/>
              </w:rPr>
              <w:t>string</w:t>
            </w:r>
          </w:p>
        </w:tc>
        <w:tc>
          <w:tcPr>
            <w:tcW w:w="388" w:type="dxa"/>
          </w:tcPr>
          <w:p w14:paraId="60B35BD3" w14:textId="77777777" w:rsidR="000240A4" w:rsidRPr="008C6C1C" w:rsidRDefault="000240A4" w:rsidP="006043BE">
            <w:pPr>
              <w:pStyle w:val="TAC"/>
              <w:rPr>
                <w:rFonts w:cs="Arial"/>
                <w:szCs w:val="18"/>
              </w:rPr>
            </w:pPr>
            <w:r w:rsidRPr="008C6C1C">
              <w:rPr>
                <w:rFonts w:cs="Arial"/>
                <w:szCs w:val="18"/>
              </w:rPr>
              <w:t>O</w:t>
            </w:r>
          </w:p>
        </w:tc>
        <w:tc>
          <w:tcPr>
            <w:tcW w:w="1100" w:type="dxa"/>
          </w:tcPr>
          <w:p w14:paraId="5BD6902F" w14:textId="77777777" w:rsidR="000240A4" w:rsidRPr="008C6C1C" w:rsidRDefault="000240A4" w:rsidP="006043BE">
            <w:pPr>
              <w:pStyle w:val="TAL"/>
              <w:rPr>
                <w:rFonts w:cs="Arial"/>
                <w:szCs w:val="18"/>
              </w:rPr>
            </w:pPr>
            <w:r w:rsidRPr="008C6C1C">
              <w:rPr>
                <w:rFonts w:cs="Arial"/>
                <w:szCs w:val="18"/>
              </w:rPr>
              <w:t>0..1</w:t>
            </w:r>
          </w:p>
        </w:tc>
        <w:tc>
          <w:tcPr>
            <w:tcW w:w="3630" w:type="dxa"/>
          </w:tcPr>
          <w:p w14:paraId="51662F71" w14:textId="479799E2" w:rsidR="000240A4" w:rsidRPr="008C6C1C" w:rsidRDefault="000240A4" w:rsidP="006043BE">
            <w:pPr>
              <w:pStyle w:val="TAL"/>
              <w:rPr>
                <w:rFonts w:cs="Arial"/>
                <w:szCs w:val="18"/>
              </w:rPr>
            </w:pPr>
            <w:r w:rsidRPr="008C6C1C">
              <w:rPr>
                <w:rFonts w:cs="Arial"/>
                <w:szCs w:val="18"/>
              </w:rPr>
              <w:t>Generic</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related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such</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applications.</w:t>
            </w:r>
          </w:p>
        </w:tc>
        <w:tc>
          <w:tcPr>
            <w:tcW w:w="2130" w:type="dxa"/>
          </w:tcPr>
          <w:p w14:paraId="5836F01F" w14:textId="77777777" w:rsidR="000240A4" w:rsidRPr="008C6C1C" w:rsidRDefault="000240A4" w:rsidP="006043BE">
            <w:pPr>
              <w:pStyle w:val="TAL"/>
              <w:rPr>
                <w:rFonts w:cs="Arial"/>
                <w:szCs w:val="18"/>
              </w:rPr>
            </w:pPr>
          </w:p>
        </w:tc>
      </w:tr>
      <w:tr w:rsidR="000240A4" w:rsidRPr="008C6C1C" w14:paraId="4714BB5D" w14:textId="77777777" w:rsidTr="00726D9D">
        <w:trPr>
          <w:jc w:val="center"/>
        </w:trPr>
        <w:tc>
          <w:tcPr>
            <w:tcW w:w="1442" w:type="dxa"/>
          </w:tcPr>
          <w:p w14:paraId="6A9E355E" w14:textId="77777777" w:rsidR="000240A4" w:rsidRPr="008C6C1C" w:rsidRDefault="000240A4" w:rsidP="006043BE">
            <w:pPr>
              <w:pStyle w:val="TAL"/>
              <w:rPr>
                <w:rFonts w:cs="Arial"/>
                <w:szCs w:val="18"/>
              </w:rPr>
            </w:pPr>
            <w:r w:rsidRPr="008C6C1C">
              <w:rPr>
                <w:rFonts w:cs="Arial"/>
                <w:szCs w:val="18"/>
              </w:rPr>
              <w:t>suppFeat</w:t>
            </w:r>
          </w:p>
        </w:tc>
        <w:tc>
          <w:tcPr>
            <w:tcW w:w="1170" w:type="dxa"/>
          </w:tcPr>
          <w:p w14:paraId="52723DCD" w14:textId="77777777" w:rsidR="000240A4" w:rsidRPr="008C6C1C" w:rsidRDefault="000240A4" w:rsidP="006043BE">
            <w:pPr>
              <w:pStyle w:val="TAL"/>
              <w:rPr>
                <w:rFonts w:cs="Arial"/>
                <w:szCs w:val="18"/>
              </w:rPr>
            </w:pPr>
            <w:r w:rsidRPr="008C6C1C">
              <w:rPr>
                <w:rFonts w:cs="Arial"/>
                <w:szCs w:val="18"/>
              </w:rPr>
              <w:t>SupportedFeatures</w:t>
            </w:r>
          </w:p>
        </w:tc>
        <w:tc>
          <w:tcPr>
            <w:tcW w:w="388" w:type="dxa"/>
          </w:tcPr>
          <w:p w14:paraId="03B9B579" w14:textId="77777777" w:rsidR="000240A4" w:rsidRPr="008C6C1C" w:rsidRDefault="000240A4" w:rsidP="006043BE">
            <w:pPr>
              <w:pStyle w:val="TAC"/>
              <w:rPr>
                <w:rFonts w:cs="Arial"/>
                <w:szCs w:val="18"/>
              </w:rPr>
            </w:pPr>
            <w:r w:rsidRPr="008C6C1C">
              <w:rPr>
                <w:rFonts w:cs="Arial"/>
                <w:szCs w:val="18"/>
              </w:rPr>
              <w:t>C</w:t>
            </w:r>
          </w:p>
        </w:tc>
        <w:tc>
          <w:tcPr>
            <w:tcW w:w="1100" w:type="dxa"/>
          </w:tcPr>
          <w:p w14:paraId="067387D3" w14:textId="77777777" w:rsidR="000240A4" w:rsidRPr="008C6C1C" w:rsidRDefault="000240A4" w:rsidP="006043BE">
            <w:pPr>
              <w:pStyle w:val="TAL"/>
              <w:rPr>
                <w:rFonts w:cs="Arial"/>
                <w:szCs w:val="18"/>
              </w:rPr>
            </w:pPr>
            <w:r w:rsidRPr="008C6C1C">
              <w:rPr>
                <w:rFonts w:cs="Arial"/>
                <w:szCs w:val="18"/>
              </w:rPr>
              <w:t>0..1</w:t>
            </w:r>
          </w:p>
        </w:tc>
        <w:tc>
          <w:tcPr>
            <w:tcW w:w="3630" w:type="dxa"/>
          </w:tcPr>
          <w:p w14:paraId="192E6B38" w14:textId="03BAD89C" w:rsidR="000240A4" w:rsidRPr="008C6C1C" w:rsidRDefault="000240A4" w:rsidP="006043BE">
            <w:pPr>
              <w:pStyle w:val="TAL"/>
              <w:rPr>
                <w:rFonts w:cs="Arial"/>
                <w:szCs w:val="18"/>
              </w:rPr>
            </w:pPr>
            <w:r w:rsidRPr="008C6C1C">
              <w:rPr>
                <w:rFonts w:cs="Arial"/>
                <w:szCs w:val="18"/>
              </w:rPr>
              <w:t>Used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negotiate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optional</w:t>
            </w:r>
            <w:r w:rsidR="00726D9D" w:rsidRPr="008C6C1C">
              <w:rPr>
                <w:rFonts w:cs="Arial"/>
                <w:szCs w:val="18"/>
              </w:rPr>
              <w:t xml:space="preserve"> </w:t>
            </w:r>
            <w:r w:rsidRPr="008C6C1C">
              <w:rPr>
                <w:rFonts w:cs="Arial"/>
                <w:szCs w:val="18"/>
              </w:rPr>
              <w:t>features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described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clause</w:t>
            </w:r>
            <w:r w:rsidR="00726D9D" w:rsidRPr="008C6C1C">
              <w:rPr>
                <w:rFonts w:cs="Arial"/>
                <w:szCs w:val="18"/>
              </w:rPr>
              <w:t> </w:t>
            </w:r>
            <w:r w:rsidRPr="008C6C1C">
              <w:rPr>
                <w:rFonts w:cs="Arial"/>
                <w:szCs w:val="18"/>
              </w:rPr>
              <w:t>7.8.</w:t>
            </w:r>
          </w:p>
          <w:p w14:paraId="24D3F459" w14:textId="6365E6D4" w:rsidR="000240A4" w:rsidRPr="008C6C1C" w:rsidRDefault="000240A4" w:rsidP="006043BE">
            <w:pPr>
              <w:pStyle w:val="TAL"/>
              <w:rPr>
                <w:rFonts w:cs="Arial"/>
                <w:szCs w:val="18"/>
              </w:rPr>
            </w:pP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provided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successful</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creation.</w:t>
            </w:r>
          </w:p>
        </w:tc>
        <w:tc>
          <w:tcPr>
            <w:tcW w:w="2130" w:type="dxa"/>
          </w:tcPr>
          <w:p w14:paraId="7251CC3A" w14:textId="18D7EBE4" w:rsidR="000240A4" w:rsidRPr="008C6C1C" w:rsidRDefault="000240A4" w:rsidP="006043BE">
            <w:pPr>
              <w:pStyle w:val="TAL"/>
              <w:rPr>
                <w:rFonts w:cs="Arial"/>
                <w:szCs w:val="18"/>
              </w:rPr>
            </w:pPr>
            <w:r w:rsidRPr="008C6C1C">
              <w:rPr>
                <w:rFonts w:cs="Arial"/>
                <w:szCs w:val="18"/>
              </w:rPr>
              <w:t>Only</w:t>
            </w:r>
            <w:r w:rsidR="00726D9D" w:rsidRPr="008C6C1C">
              <w:rPr>
                <w:rFonts w:cs="Arial"/>
                <w:szCs w:val="18"/>
              </w:rPr>
              <w:t xml:space="preserve"> </w:t>
            </w:r>
            <w:r w:rsidRPr="008C6C1C">
              <w:rPr>
                <w:rFonts w:cs="Arial"/>
                <w:szCs w:val="18"/>
              </w:rPr>
              <w:t>applicable</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SCEF/NEF,</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thus</w:t>
            </w:r>
            <w:r w:rsidR="00726D9D" w:rsidRPr="008C6C1C">
              <w:rPr>
                <w:rFonts w:cs="Arial"/>
                <w:szCs w:val="18"/>
              </w:rPr>
              <w:t xml:space="preserve"> </w:t>
            </w:r>
            <w:r w:rsidRPr="008C6C1C">
              <w:rPr>
                <w:rFonts w:cs="Arial"/>
                <w:szCs w:val="18"/>
              </w:rPr>
              <w:t>not</w:t>
            </w:r>
            <w:r w:rsidR="00726D9D" w:rsidRPr="008C6C1C">
              <w:rPr>
                <w:rFonts w:cs="Arial"/>
                <w:szCs w:val="18"/>
              </w:rPr>
              <w:t xml:space="preserve"> </w:t>
            </w:r>
            <w:r w:rsidRPr="008C6C1C">
              <w:rPr>
                <w:rFonts w:cs="Arial"/>
                <w:szCs w:val="18"/>
              </w:rPr>
              <w:t>applicable</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w:t>
            </w:r>
          </w:p>
        </w:tc>
      </w:tr>
      <w:tr w:rsidR="000240A4" w:rsidRPr="008C6C1C" w14:paraId="7FB95ECD" w14:textId="77777777" w:rsidTr="00726D9D">
        <w:trPr>
          <w:jc w:val="center"/>
        </w:trPr>
        <w:tc>
          <w:tcPr>
            <w:tcW w:w="1442" w:type="dxa"/>
          </w:tcPr>
          <w:p w14:paraId="0164C704" w14:textId="77777777" w:rsidR="000240A4" w:rsidRPr="008C6C1C" w:rsidRDefault="000240A4" w:rsidP="006043BE">
            <w:pPr>
              <w:pStyle w:val="TAL"/>
              <w:rPr>
                <w:rFonts w:cs="Arial"/>
                <w:szCs w:val="18"/>
              </w:rPr>
            </w:pPr>
            <w:r w:rsidRPr="008C6C1C">
              <w:rPr>
                <w:rFonts w:cs="Arial"/>
                <w:szCs w:val="18"/>
              </w:rPr>
              <w:t>failReason</w:t>
            </w:r>
          </w:p>
        </w:tc>
        <w:tc>
          <w:tcPr>
            <w:tcW w:w="1170" w:type="dxa"/>
          </w:tcPr>
          <w:p w14:paraId="12338AF8" w14:textId="77777777" w:rsidR="000240A4" w:rsidRPr="008C6C1C" w:rsidRDefault="000240A4" w:rsidP="006043BE">
            <w:pPr>
              <w:pStyle w:val="TAL"/>
              <w:rPr>
                <w:rFonts w:cs="Arial"/>
                <w:szCs w:val="18"/>
              </w:rPr>
            </w:pPr>
            <w:r w:rsidRPr="008C6C1C">
              <w:rPr>
                <w:rFonts w:cs="Arial"/>
                <w:szCs w:val="18"/>
              </w:rPr>
              <w:t>string</w:t>
            </w:r>
          </w:p>
        </w:tc>
        <w:tc>
          <w:tcPr>
            <w:tcW w:w="388" w:type="dxa"/>
          </w:tcPr>
          <w:p w14:paraId="5E670D81" w14:textId="77777777" w:rsidR="000240A4" w:rsidRPr="008C6C1C" w:rsidRDefault="000240A4" w:rsidP="006043BE">
            <w:pPr>
              <w:pStyle w:val="TAC"/>
              <w:rPr>
                <w:rFonts w:cs="Arial"/>
                <w:szCs w:val="18"/>
              </w:rPr>
            </w:pPr>
            <w:r w:rsidRPr="008C6C1C">
              <w:rPr>
                <w:rFonts w:cs="Arial"/>
                <w:szCs w:val="18"/>
              </w:rPr>
              <w:t>C</w:t>
            </w:r>
          </w:p>
        </w:tc>
        <w:tc>
          <w:tcPr>
            <w:tcW w:w="1100" w:type="dxa"/>
          </w:tcPr>
          <w:p w14:paraId="327E0929" w14:textId="77777777" w:rsidR="000240A4" w:rsidRPr="008C6C1C" w:rsidRDefault="000240A4" w:rsidP="006043BE">
            <w:pPr>
              <w:pStyle w:val="TAL"/>
              <w:rPr>
                <w:rFonts w:cs="Arial"/>
                <w:szCs w:val="18"/>
              </w:rPr>
            </w:pPr>
            <w:r w:rsidRPr="008C6C1C">
              <w:rPr>
                <w:rFonts w:cs="Arial"/>
                <w:szCs w:val="18"/>
              </w:rPr>
              <w:t>0..1</w:t>
            </w:r>
          </w:p>
        </w:tc>
        <w:tc>
          <w:tcPr>
            <w:tcW w:w="3630" w:type="dxa"/>
          </w:tcPr>
          <w:p w14:paraId="28322C48" w14:textId="4260119F" w:rsidR="000240A4" w:rsidRPr="008C6C1C" w:rsidRDefault="000240A4" w:rsidP="006043BE">
            <w:pPr>
              <w:pStyle w:val="TAL"/>
              <w:rPr>
                <w:rFonts w:cs="Arial"/>
                <w:szCs w:val="18"/>
              </w:rPr>
            </w:pPr>
            <w:r w:rsidRPr="008C6C1C">
              <w:rPr>
                <w:rFonts w:cs="Arial"/>
                <w:szCs w:val="18"/>
              </w:rPr>
              <w:t>Registration</w:t>
            </w:r>
            <w:r w:rsidR="00726D9D" w:rsidRPr="008C6C1C">
              <w:rPr>
                <w:rFonts w:cs="Arial"/>
                <w:szCs w:val="18"/>
              </w:rPr>
              <w:t xml:space="preserve"> </w:t>
            </w:r>
            <w:r w:rsidRPr="008C6C1C">
              <w:rPr>
                <w:rFonts w:cs="Arial"/>
                <w:szCs w:val="18"/>
              </w:rPr>
              <w:t>or</w:t>
            </w:r>
            <w:r w:rsidR="00726D9D" w:rsidRPr="008C6C1C">
              <w:rPr>
                <w:rFonts w:cs="Arial"/>
                <w:szCs w:val="18"/>
              </w:rPr>
              <w:t xml:space="preserve"> </w:t>
            </w:r>
            <w:r w:rsidRPr="008C6C1C">
              <w:rPr>
                <w:rFonts w:cs="Arial"/>
                <w:szCs w:val="18"/>
              </w:rPr>
              <w:t>update</w:t>
            </w:r>
            <w:r w:rsidR="00726D9D" w:rsidRPr="008C6C1C">
              <w:rPr>
                <w:rFonts w:cs="Arial"/>
                <w:szCs w:val="18"/>
              </w:rPr>
              <w:t xml:space="preserve"> </w:t>
            </w:r>
            <w:r w:rsidRPr="008C6C1C">
              <w:rPr>
                <w:rFonts w:cs="Arial"/>
                <w:szCs w:val="18"/>
              </w:rPr>
              <w:t>specific</w:t>
            </w:r>
            <w:r w:rsidR="00726D9D" w:rsidRPr="008C6C1C">
              <w:rPr>
                <w:rFonts w:cs="Arial"/>
                <w:szCs w:val="18"/>
              </w:rPr>
              <w:t xml:space="preserve"> </w:t>
            </w:r>
            <w:r w:rsidRPr="008C6C1C">
              <w:rPr>
                <w:rFonts w:cs="Arial"/>
                <w:szCs w:val="18"/>
              </w:rPr>
              <w:t>failure</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failed</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registrations.</w:t>
            </w:r>
          </w:p>
          <w:p w14:paraId="27D99D73" w14:textId="12060EDA" w:rsidR="000240A4" w:rsidRPr="008C6C1C" w:rsidRDefault="000240A4" w:rsidP="006043BE">
            <w:pPr>
              <w:pStyle w:val="TAL"/>
              <w:rPr>
                <w:rFonts w:cs="Arial"/>
                <w:szCs w:val="18"/>
              </w:rPr>
            </w:pP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body</w:t>
            </w:r>
            <w:r w:rsidR="00726D9D" w:rsidRPr="008C6C1C">
              <w:rPr>
                <w:rFonts w:cs="Arial"/>
                <w:szCs w:val="18"/>
              </w:rPr>
              <w:t xml:space="preserve"> </w:t>
            </w:r>
            <w:r w:rsidRPr="008C6C1C">
              <w:rPr>
                <w:rFonts w:cs="Arial"/>
                <w:szCs w:val="18"/>
              </w:rPr>
              <w:t>if</w:t>
            </w:r>
            <w:r w:rsidR="00726D9D" w:rsidRPr="008C6C1C">
              <w:rPr>
                <w:rFonts w:cs="Arial"/>
                <w:szCs w:val="18"/>
              </w:rPr>
              <w:t xml:space="preserve"> </w:t>
            </w:r>
            <w:r w:rsidRPr="008C6C1C">
              <w:rPr>
                <w:rFonts w:cs="Arial"/>
                <w:szCs w:val="18"/>
              </w:rPr>
              <w:t>at</w:t>
            </w:r>
            <w:r w:rsidR="00D728E2" w:rsidRPr="008C6C1C">
              <w:rPr>
                <w:rFonts w:cs="Arial"/>
                <w:szCs w:val="18"/>
              </w:rPr>
              <w:t xml:space="preserve"> </w:t>
            </w:r>
            <w:r w:rsidRPr="008C6C1C">
              <w:rPr>
                <w:rFonts w:cs="Arial"/>
                <w:szCs w:val="18"/>
              </w:rPr>
              <w:t>least</w:t>
            </w:r>
            <w:r w:rsidR="00726D9D" w:rsidRPr="008C6C1C">
              <w:rPr>
                <w:rFonts w:cs="Arial"/>
                <w:szCs w:val="18"/>
              </w:rPr>
              <w:t xml:space="preserve"> </w:t>
            </w:r>
            <w:r w:rsidRPr="008C6C1C">
              <w:rPr>
                <w:rFonts w:cs="Arial"/>
                <w:szCs w:val="18"/>
              </w:rPr>
              <w:t>one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or</w:t>
            </w:r>
            <w:r w:rsidR="00726D9D" w:rsidRPr="008C6C1C">
              <w:rPr>
                <w:rFonts w:cs="Arial"/>
                <w:szCs w:val="18"/>
              </w:rPr>
              <w:t xml:space="preserve"> </w:t>
            </w:r>
            <w:r w:rsidRPr="008C6C1C">
              <w:rPr>
                <w:rFonts w:cs="Arial"/>
                <w:szCs w:val="18"/>
              </w:rPr>
              <w:t>update</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fails.</w:t>
            </w:r>
          </w:p>
        </w:tc>
        <w:tc>
          <w:tcPr>
            <w:tcW w:w="2130" w:type="dxa"/>
          </w:tcPr>
          <w:p w14:paraId="627A0FB4" w14:textId="77777777" w:rsidR="000240A4" w:rsidRPr="008C6C1C" w:rsidRDefault="000240A4" w:rsidP="006043BE">
            <w:pPr>
              <w:pStyle w:val="TAL"/>
              <w:rPr>
                <w:rFonts w:cs="Arial"/>
                <w:szCs w:val="18"/>
              </w:rPr>
            </w:pPr>
          </w:p>
        </w:tc>
      </w:tr>
      <w:tr w:rsidR="000240A4" w:rsidRPr="008C6C1C" w14:paraId="3C77A3BA" w14:textId="77777777" w:rsidTr="00726D9D">
        <w:trPr>
          <w:jc w:val="center"/>
        </w:trPr>
        <w:tc>
          <w:tcPr>
            <w:tcW w:w="1442" w:type="dxa"/>
          </w:tcPr>
          <w:p w14:paraId="0576ECB1" w14:textId="77777777" w:rsidR="000240A4" w:rsidRPr="008C6C1C" w:rsidRDefault="000240A4" w:rsidP="006043BE">
            <w:pPr>
              <w:pStyle w:val="TAL"/>
              <w:rPr>
                <w:rFonts w:cs="Arial"/>
                <w:szCs w:val="18"/>
              </w:rPr>
            </w:pPr>
            <w:r w:rsidRPr="008C6C1C">
              <w:rPr>
                <w:rFonts w:eastAsia="Yu Mincho" w:cs="Arial"/>
                <w:szCs w:val="18"/>
                <w:lang w:eastAsia="ja-JP"/>
              </w:rPr>
              <w:t>apiProvName</w:t>
            </w:r>
          </w:p>
        </w:tc>
        <w:tc>
          <w:tcPr>
            <w:tcW w:w="1170" w:type="dxa"/>
          </w:tcPr>
          <w:p w14:paraId="3E62EC7C" w14:textId="77777777" w:rsidR="000240A4" w:rsidRPr="008C6C1C" w:rsidRDefault="000240A4" w:rsidP="006043BE">
            <w:pPr>
              <w:pStyle w:val="TAL"/>
              <w:rPr>
                <w:rFonts w:cs="Arial"/>
                <w:szCs w:val="18"/>
              </w:rPr>
            </w:pPr>
            <w:r w:rsidRPr="008C6C1C">
              <w:rPr>
                <w:rFonts w:eastAsia="Yu Mincho" w:cs="Arial"/>
                <w:szCs w:val="18"/>
                <w:lang w:eastAsia="ja-JP"/>
              </w:rPr>
              <w:t>string</w:t>
            </w:r>
          </w:p>
        </w:tc>
        <w:tc>
          <w:tcPr>
            <w:tcW w:w="388" w:type="dxa"/>
          </w:tcPr>
          <w:p w14:paraId="74173500" w14:textId="77777777" w:rsidR="000240A4" w:rsidRPr="008C6C1C" w:rsidRDefault="000240A4" w:rsidP="006043BE">
            <w:pPr>
              <w:pStyle w:val="TAC"/>
              <w:rPr>
                <w:rFonts w:cs="Arial"/>
                <w:szCs w:val="18"/>
              </w:rPr>
            </w:pPr>
            <w:r w:rsidRPr="008C6C1C">
              <w:rPr>
                <w:rFonts w:eastAsia="Yu Mincho" w:cs="Arial"/>
                <w:szCs w:val="18"/>
                <w:lang w:eastAsia="ja-JP"/>
              </w:rPr>
              <w:t>O</w:t>
            </w:r>
          </w:p>
        </w:tc>
        <w:tc>
          <w:tcPr>
            <w:tcW w:w="1100" w:type="dxa"/>
          </w:tcPr>
          <w:p w14:paraId="395926AE" w14:textId="77777777" w:rsidR="000240A4" w:rsidRPr="008C6C1C" w:rsidRDefault="000240A4" w:rsidP="006043BE">
            <w:pPr>
              <w:pStyle w:val="TAL"/>
              <w:rPr>
                <w:rFonts w:cs="Arial"/>
                <w:szCs w:val="18"/>
              </w:rPr>
            </w:pPr>
            <w:r w:rsidRPr="008C6C1C">
              <w:rPr>
                <w:rFonts w:eastAsia="Yu Mincho" w:cs="Arial"/>
                <w:szCs w:val="18"/>
                <w:lang w:eastAsia="ja-JP"/>
              </w:rPr>
              <w:t>0..1</w:t>
            </w:r>
          </w:p>
        </w:tc>
        <w:tc>
          <w:tcPr>
            <w:tcW w:w="3630" w:type="dxa"/>
          </w:tcPr>
          <w:p w14:paraId="2C2DA76C" w14:textId="69A249D3" w:rsidR="000240A4" w:rsidRPr="008C6C1C" w:rsidRDefault="000240A4" w:rsidP="006043BE">
            <w:pPr>
              <w:pStyle w:val="TAL"/>
              <w:rPr>
                <w:rFonts w:cs="Arial"/>
                <w:szCs w:val="18"/>
              </w:rPr>
            </w:pPr>
            <w:r w:rsidRPr="008C6C1C">
              <w:rPr>
                <w:rFonts w:eastAsia="Yu Mincho" w:cs="Arial"/>
                <w:szCs w:val="18"/>
                <w:lang w:eastAsia="ja-JP"/>
              </w:rPr>
              <w:t>Represents</w:t>
            </w:r>
            <w:r w:rsidR="00726D9D" w:rsidRPr="008C6C1C">
              <w:rPr>
                <w:rFonts w:eastAsia="Yu Mincho" w:cs="Arial"/>
                <w:szCs w:val="18"/>
                <w:lang w:eastAsia="ja-JP"/>
              </w:rPr>
              <w:t xml:space="preserve"> </w:t>
            </w:r>
            <w:r w:rsidRPr="008C6C1C">
              <w:rPr>
                <w:rFonts w:eastAsia="Yu Mincho" w:cs="Arial"/>
                <w:szCs w:val="18"/>
                <w:lang w:eastAsia="ja-JP"/>
              </w:rPr>
              <w:t>the</w:t>
            </w:r>
            <w:r w:rsidR="00726D9D" w:rsidRPr="008C6C1C">
              <w:rPr>
                <w:rFonts w:eastAsia="Yu Mincho" w:cs="Arial"/>
                <w:szCs w:val="18"/>
                <w:lang w:eastAsia="ja-JP"/>
              </w:rPr>
              <w:t xml:space="preserve"> </w:t>
            </w:r>
            <w:r w:rsidRPr="008C6C1C">
              <w:rPr>
                <w:rFonts w:eastAsia="Yu Mincho" w:cs="Arial"/>
                <w:szCs w:val="18"/>
                <w:lang w:eastAsia="ja-JP"/>
              </w:rPr>
              <w:t>API</w:t>
            </w:r>
            <w:r w:rsidR="00726D9D" w:rsidRPr="008C6C1C">
              <w:rPr>
                <w:rFonts w:eastAsia="Yu Mincho" w:cs="Arial"/>
                <w:szCs w:val="18"/>
                <w:lang w:eastAsia="ja-JP"/>
              </w:rPr>
              <w:t xml:space="preserve"> </w:t>
            </w:r>
            <w:r w:rsidRPr="008C6C1C">
              <w:rPr>
                <w:rFonts w:eastAsia="Yu Mincho" w:cs="Arial"/>
                <w:szCs w:val="18"/>
                <w:lang w:eastAsia="ja-JP"/>
              </w:rPr>
              <w:t>provider</w:t>
            </w:r>
            <w:r w:rsidR="00726D9D" w:rsidRPr="008C6C1C">
              <w:rPr>
                <w:rFonts w:eastAsia="Yu Mincho" w:cs="Arial"/>
                <w:szCs w:val="18"/>
                <w:lang w:eastAsia="ja-JP"/>
              </w:rPr>
              <w:t xml:space="preserve"> </w:t>
            </w:r>
            <w:r w:rsidRPr="008C6C1C">
              <w:rPr>
                <w:rFonts w:eastAsia="Yu Mincho" w:cs="Arial"/>
                <w:szCs w:val="18"/>
                <w:lang w:eastAsia="ja-JP"/>
              </w:rPr>
              <w:t>name.</w:t>
            </w:r>
          </w:p>
        </w:tc>
        <w:tc>
          <w:tcPr>
            <w:tcW w:w="2130" w:type="dxa"/>
          </w:tcPr>
          <w:p w14:paraId="6E7C9546" w14:textId="2EEC3730" w:rsidR="000240A4" w:rsidRPr="008C6C1C" w:rsidRDefault="000240A4" w:rsidP="006043BE">
            <w:pPr>
              <w:pStyle w:val="TAL"/>
              <w:rPr>
                <w:rFonts w:cs="Arial"/>
                <w:szCs w:val="18"/>
              </w:rPr>
            </w:pPr>
            <w:r w:rsidRPr="008C6C1C">
              <w:rPr>
                <w:rFonts w:eastAsia="Yu Mincho" w:cs="Arial"/>
                <w:szCs w:val="18"/>
                <w:lang w:eastAsia="ja-JP"/>
              </w:rPr>
              <w:t>RNAA</w:t>
            </w:r>
            <w:r w:rsidR="00726D9D" w:rsidRPr="008C6C1C">
              <w:rPr>
                <w:rFonts w:eastAsia="Yu Mincho" w:cs="Arial"/>
                <w:szCs w:val="18"/>
                <w:lang w:eastAsia="ja-JP"/>
              </w:rPr>
              <w:t>.</w:t>
            </w:r>
          </w:p>
        </w:tc>
      </w:tr>
    </w:tbl>
    <w:p w14:paraId="6F72B481" w14:textId="77777777" w:rsidR="000240A4" w:rsidRPr="008C6C1C" w:rsidRDefault="000240A4" w:rsidP="00726D9D"/>
    <w:p w14:paraId="1E839C72" w14:textId="2CCB8813" w:rsidR="000240A4" w:rsidRPr="008C6C1C" w:rsidRDefault="000240A4" w:rsidP="00726D9D">
      <w:pPr>
        <w:pStyle w:val="TH"/>
      </w:pPr>
      <w:r w:rsidRPr="008C6C1C">
        <w:t>Table 5.1.1.3.1.2-2: Representing MnS producer registration information with</w:t>
      </w:r>
      <w:r w:rsidR="00726D9D" w:rsidRPr="008C6C1C">
        <w:br/>
      </w:r>
      <w:r w:rsidRPr="008C6C1C">
        <w:t>APIProvFuncs attributes</w:t>
      </w:r>
      <w:r w:rsidR="00726D9D" w:rsidRPr="008C6C1C">
        <w:br/>
      </w:r>
      <w:r w:rsidRPr="008C6C1C">
        <w:t>(</w:t>
      </w:r>
      <w:r w:rsidR="00726D9D" w:rsidRPr="008C6C1C">
        <w:t xml:space="preserve">Source: </w:t>
      </w:r>
      <w:r w:rsidRPr="008C6C1C">
        <w:t xml:space="preserve">Table 8.9.4.2.3-1 </w:t>
      </w:r>
      <w:r w:rsidR="0028709B" w:rsidRPr="008C6C1C">
        <w:t xml:space="preserve">in 3GPP TS </w:t>
      </w:r>
      <w:r w:rsidRPr="008C6C1C">
        <w:t>29.222 [13])</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6"/>
        <w:gridCol w:w="1162"/>
        <w:gridCol w:w="425"/>
        <w:gridCol w:w="1091"/>
        <w:gridCol w:w="3510"/>
        <w:gridCol w:w="2203"/>
      </w:tblGrid>
      <w:tr w:rsidR="000240A4" w:rsidRPr="008C6C1C" w14:paraId="3C0E3247" w14:textId="77777777" w:rsidTr="00726D9D">
        <w:trPr>
          <w:tblHeader/>
          <w:jc w:val="center"/>
        </w:trPr>
        <w:tc>
          <w:tcPr>
            <w:tcW w:w="1586" w:type="dxa"/>
            <w:shd w:val="clear" w:color="auto" w:fill="C0C0C0"/>
            <w:hideMark/>
          </w:tcPr>
          <w:p w14:paraId="3A158453" w14:textId="4CD1CC26" w:rsidR="000240A4" w:rsidRPr="008C6C1C" w:rsidRDefault="000240A4" w:rsidP="00726D9D">
            <w:pPr>
              <w:pStyle w:val="TAH"/>
            </w:pPr>
            <w:r w:rsidRPr="008C6C1C">
              <w:t>Attribute</w:t>
            </w:r>
            <w:r w:rsidR="00726D9D" w:rsidRPr="008C6C1C">
              <w:t xml:space="preserve"> </w:t>
            </w:r>
            <w:r w:rsidRPr="008C6C1C">
              <w:t>name</w:t>
            </w:r>
          </w:p>
        </w:tc>
        <w:tc>
          <w:tcPr>
            <w:tcW w:w="1162" w:type="dxa"/>
            <w:shd w:val="clear" w:color="auto" w:fill="C0C0C0"/>
            <w:hideMark/>
          </w:tcPr>
          <w:p w14:paraId="668245DB" w14:textId="1C74189D" w:rsidR="000240A4" w:rsidRPr="008C6C1C" w:rsidRDefault="000240A4" w:rsidP="00726D9D">
            <w:pPr>
              <w:pStyle w:val="TAH"/>
            </w:pPr>
            <w:r w:rsidRPr="008C6C1C">
              <w:t>Data</w:t>
            </w:r>
            <w:r w:rsidR="00726D9D" w:rsidRPr="008C6C1C">
              <w:t xml:space="preserve"> </w:t>
            </w:r>
            <w:r w:rsidRPr="008C6C1C">
              <w:t>type</w:t>
            </w:r>
          </w:p>
        </w:tc>
        <w:tc>
          <w:tcPr>
            <w:tcW w:w="425" w:type="dxa"/>
            <w:shd w:val="clear" w:color="auto" w:fill="C0C0C0"/>
            <w:hideMark/>
          </w:tcPr>
          <w:p w14:paraId="2EBEDD5E" w14:textId="77777777" w:rsidR="000240A4" w:rsidRPr="008C6C1C" w:rsidRDefault="000240A4" w:rsidP="00726D9D">
            <w:pPr>
              <w:pStyle w:val="TAH"/>
            </w:pPr>
            <w:r w:rsidRPr="008C6C1C">
              <w:t>P</w:t>
            </w:r>
          </w:p>
        </w:tc>
        <w:tc>
          <w:tcPr>
            <w:tcW w:w="1091" w:type="dxa"/>
            <w:shd w:val="clear" w:color="auto" w:fill="C0C0C0"/>
            <w:hideMark/>
          </w:tcPr>
          <w:p w14:paraId="6B3F2DD2" w14:textId="77777777" w:rsidR="000240A4" w:rsidRPr="008C6C1C" w:rsidRDefault="000240A4" w:rsidP="00726D9D">
            <w:pPr>
              <w:pStyle w:val="TAH"/>
            </w:pPr>
            <w:r w:rsidRPr="008C6C1C">
              <w:t>Cardinality</w:t>
            </w:r>
          </w:p>
        </w:tc>
        <w:tc>
          <w:tcPr>
            <w:tcW w:w="3510" w:type="dxa"/>
            <w:shd w:val="clear" w:color="auto" w:fill="C0C0C0"/>
            <w:hideMark/>
          </w:tcPr>
          <w:p w14:paraId="71CDC6D9" w14:textId="77777777" w:rsidR="000240A4" w:rsidRPr="008C6C1C" w:rsidRDefault="000240A4" w:rsidP="00726D9D">
            <w:pPr>
              <w:pStyle w:val="TAH"/>
              <w:rPr>
                <w:rFonts w:cs="Arial"/>
                <w:szCs w:val="18"/>
              </w:rPr>
            </w:pPr>
            <w:r w:rsidRPr="008C6C1C">
              <w:rPr>
                <w:rFonts w:cs="Arial"/>
                <w:szCs w:val="18"/>
              </w:rPr>
              <w:t>Description</w:t>
            </w:r>
          </w:p>
        </w:tc>
        <w:tc>
          <w:tcPr>
            <w:tcW w:w="2203" w:type="dxa"/>
            <w:shd w:val="clear" w:color="auto" w:fill="C0C0C0"/>
          </w:tcPr>
          <w:p w14:paraId="7E5272E2" w14:textId="77777777" w:rsidR="000240A4" w:rsidRPr="008C6C1C" w:rsidRDefault="000240A4" w:rsidP="00726D9D">
            <w:pPr>
              <w:pStyle w:val="TAH"/>
              <w:rPr>
                <w:rFonts w:cs="Arial"/>
                <w:szCs w:val="18"/>
              </w:rPr>
            </w:pPr>
            <w:r w:rsidRPr="008C6C1C">
              <w:t>Comments</w:t>
            </w:r>
          </w:p>
        </w:tc>
      </w:tr>
      <w:tr w:rsidR="000240A4" w:rsidRPr="008C6C1C" w14:paraId="1B805692" w14:textId="77777777" w:rsidTr="00726D9D">
        <w:trPr>
          <w:jc w:val="center"/>
        </w:trPr>
        <w:tc>
          <w:tcPr>
            <w:tcW w:w="1586" w:type="dxa"/>
          </w:tcPr>
          <w:p w14:paraId="07AB901C" w14:textId="77777777" w:rsidR="000240A4" w:rsidRPr="008C6C1C" w:rsidRDefault="000240A4" w:rsidP="00726D9D">
            <w:pPr>
              <w:pStyle w:val="TAL"/>
            </w:pPr>
            <w:r w:rsidRPr="008C6C1C">
              <w:t>apiProvFuncId</w:t>
            </w:r>
          </w:p>
        </w:tc>
        <w:tc>
          <w:tcPr>
            <w:tcW w:w="1162" w:type="dxa"/>
          </w:tcPr>
          <w:p w14:paraId="5BC42C21" w14:textId="77777777" w:rsidR="000240A4" w:rsidRPr="008C6C1C" w:rsidRDefault="000240A4" w:rsidP="00726D9D">
            <w:pPr>
              <w:pStyle w:val="TAL"/>
            </w:pPr>
            <w:r w:rsidRPr="008C6C1C">
              <w:t>string</w:t>
            </w:r>
          </w:p>
        </w:tc>
        <w:tc>
          <w:tcPr>
            <w:tcW w:w="425" w:type="dxa"/>
          </w:tcPr>
          <w:p w14:paraId="0FDDE367" w14:textId="77777777" w:rsidR="000240A4" w:rsidRPr="008C6C1C" w:rsidRDefault="000240A4" w:rsidP="00726D9D">
            <w:pPr>
              <w:pStyle w:val="TAC"/>
            </w:pPr>
            <w:r w:rsidRPr="008C6C1C">
              <w:t>C</w:t>
            </w:r>
          </w:p>
        </w:tc>
        <w:tc>
          <w:tcPr>
            <w:tcW w:w="1091" w:type="dxa"/>
          </w:tcPr>
          <w:p w14:paraId="4E69B218" w14:textId="77777777" w:rsidR="000240A4" w:rsidRPr="008C6C1C" w:rsidRDefault="000240A4" w:rsidP="00726D9D">
            <w:pPr>
              <w:pStyle w:val="TAL"/>
            </w:pPr>
            <w:r w:rsidRPr="008C6C1C">
              <w:t>0..1</w:t>
            </w:r>
          </w:p>
        </w:tc>
        <w:tc>
          <w:tcPr>
            <w:tcW w:w="3510" w:type="dxa"/>
          </w:tcPr>
          <w:p w14:paraId="47E22E17" w14:textId="32CF8AA4" w:rsidR="000240A4" w:rsidRPr="008C6C1C" w:rsidRDefault="000240A4" w:rsidP="00726D9D">
            <w:pPr>
              <w:pStyle w:val="TAL"/>
              <w:rPr>
                <w:rFonts w:cs="Arial"/>
                <w:szCs w:val="18"/>
              </w:rPr>
            </w:pP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functionID</w:t>
            </w:r>
            <w:r w:rsidR="00726D9D" w:rsidRPr="008C6C1C">
              <w:rPr>
                <w:rFonts w:cs="Arial"/>
                <w:szCs w:val="18"/>
              </w:rPr>
              <w:t xml:space="preserve"> </w:t>
            </w:r>
            <w:r w:rsidRPr="008C6C1C">
              <w:rPr>
                <w:rFonts w:cs="Arial"/>
                <w:szCs w:val="18"/>
              </w:rPr>
              <w:t>assigned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while</w:t>
            </w:r>
            <w:r w:rsidR="00726D9D" w:rsidRPr="008C6C1C">
              <w:rPr>
                <w:rFonts w:cs="Arial"/>
                <w:szCs w:val="18"/>
              </w:rPr>
              <w:t xml:space="preserve"> </w:t>
            </w:r>
            <w:r w:rsidRPr="008C6C1C">
              <w:rPr>
                <w:rFonts w:cs="Arial"/>
                <w:szCs w:val="18"/>
              </w:rPr>
              <w:t>registering/updating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not</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register</w:t>
            </w:r>
            <w:r w:rsidR="00726D9D" w:rsidRPr="008C6C1C">
              <w:rPr>
                <w:rFonts w:cs="Arial"/>
                <w:szCs w:val="18"/>
              </w:rPr>
              <w:t xml:space="preserve"> </w:t>
            </w:r>
            <w:r w:rsidRPr="008C6C1C">
              <w:rPr>
                <w:rFonts w:cs="Arial"/>
                <w:szCs w:val="18"/>
              </w:rPr>
              <w:t>itself.</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all</w:t>
            </w:r>
            <w:r w:rsidR="00726D9D" w:rsidRPr="008C6C1C">
              <w:rPr>
                <w:rFonts w:cs="Arial"/>
                <w:szCs w:val="18"/>
              </w:rPr>
              <w:t xml:space="preserve"> </w:t>
            </w:r>
            <w:r w:rsidRPr="008C6C1C">
              <w:rPr>
                <w:rFonts w:cs="Arial"/>
                <w:szCs w:val="18"/>
              </w:rPr>
              <w:t>other</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requests</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responses.</w:t>
            </w:r>
          </w:p>
        </w:tc>
        <w:tc>
          <w:tcPr>
            <w:tcW w:w="2203" w:type="dxa"/>
          </w:tcPr>
          <w:p w14:paraId="4B0F0D5C" w14:textId="77777777" w:rsidR="000240A4" w:rsidRPr="008C6C1C" w:rsidRDefault="000240A4" w:rsidP="00726D9D">
            <w:pPr>
              <w:pStyle w:val="TAL"/>
              <w:rPr>
                <w:rFonts w:cs="Arial"/>
                <w:szCs w:val="18"/>
              </w:rPr>
            </w:pPr>
          </w:p>
        </w:tc>
      </w:tr>
      <w:tr w:rsidR="000240A4" w:rsidRPr="008C6C1C" w14:paraId="41737542" w14:textId="77777777" w:rsidTr="00726D9D">
        <w:trPr>
          <w:jc w:val="center"/>
        </w:trPr>
        <w:tc>
          <w:tcPr>
            <w:tcW w:w="1586" w:type="dxa"/>
          </w:tcPr>
          <w:p w14:paraId="2585D1D8" w14:textId="77777777" w:rsidR="000240A4" w:rsidRPr="008C6C1C" w:rsidRDefault="000240A4" w:rsidP="00726D9D">
            <w:pPr>
              <w:pStyle w:val="TAL"/>
              <w:keepNext w:val="0"/>
              <w:keepLines w:val="0"/>
            </w:pPr>
            <w:r w:rsidRPr="008C6C1C">
              <w:t>regInfo</w:t>
            </w:r>
          </w:p>
        </w:tc>
        <w:tc>
          <w:tcPr>
            <w:tcW w:w="1162" w:type="dxa"/>
          </w:tcPr>
          <w:p w14:paraId="19D004CB" w14:textId="77777777" w:rsidR="000240A4" w:rsidRPr="008C6C1C" w:rsidRDefault="000240A4" w:rsidP="00726D9D">
            <w:pPr>
              <w:pStyle w:val="TAL"/>
              <w:keepNext w:val="0"/>
              <w:keepLines w:val="0"/>
            </w:pPr>
            <w:r w:rsidRPr="008C6C1C">
              <w:t>RegistrationInformation</w:t>
            </w:r>
          </w:p>
        </w:tc>
        <w:tc>
          <w:tcPr>
            <w:tcW w:w="425" w:type="dxa"/>
          </w:tcPr>
          <w:p w14:paraId="5C54917F" w14:textId="77777777" w:rsidR="000240A4" w:rsidRPr="008C6C1C" w:rsidRDefault="000240A4" w:rsidP="00726D9D">
            <w:pPr>
              <w:pStyle w:val="TAC"/>
              <w:keepNext w:val="0"/>
              <w:keepLines w:val="0"/>
            </w:pPr>
            <w:r w:rsidRPr="008C6C1C">
              <w:t>M</w:t>
            </w:r>
          </w:p>
        </w:tc>
        <w:tc>
          <w:tcPr>
            <w:tcW w:w="1091" w:type="dxa"/>
          </w:tcPr>
          <w:p w14:paraId="335EA65B" w14:textId="77777777" w:rsidR="000240A4" w:rsidRPr="008C6C1C" w:rsidRDefault="000240A4" w:rsidP="00726D9D">
            <w:pPr>
              <w:pStyle w:val="TAL"/>
              <w:keepNext w:val="0"/>
              <w:keepLines w:val="0"/>
            </w:pPr>
            <w:r w:rsidRPr="008C6C1C">
              <w:t>1</w:t>
            </w:r>
          </w:p>
        </w:tc>
        <w:tc>
          <w:tcPr>
            <w:tcW w:w="3510" w:type="dxa"/>
          </w:tcPr>
          <w:p w14:paraId="5120B624" w14:textId="62208C92" w:rsidR="000240A4" w:rsidRPr="008C6C1C" w:rsidRDefault="000240A4" w:rsidP="00726D9D">
            <w:pPr>
              <w:pStyle w:val="TAL"/>
              <w:keepNext w:val="0"/>
              <w:keepLines w:val="0"/>
              <w:rPr>
                <w:rFonts w:cs="Arial"/>
                <w:szCs w:val="18"/>
              </w:rPr>
            </w:pPr>
            <w:r w:rsidRPr="008C6C1C">
              <w:rPr>
                <w:rFonts w:cs="Arial"/>
                <w:szCs w:val="18"/>
              </w:rPr>
              <w:t>Information</w:t>
            </w:r>
            <w:r w:rsidR="00726D9D" w:rsidRPr="008C6C1C">
              <w:rPr>
                <w:rFonts w:cs="Arial"/>
                <w:szCs w:val="18"/>
              </w:rPr>
              <w:t xml:space="preserve"> </w:t>
            </w:r>
            <w:r w:rsidRPr="008C6C1C">
              <w:rPr>
                <w:rFonts w:cs="Arial"/>
                <w:szCs w:val="18"/>
              </w:rPr>
              <w:t>necessary</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register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p>
          <w:p w14:paraId="6EF86F0C" w14:textId="77777777" w:rsidR="000240A4" w:rsidRPr="008C6C1C" w:rsidRDefault="000240A4" w:rsidP="00726D9D">
            <w:pPr>
              <w:pStyle w:val="TAL"/>
              <w:keepNext w:val="0"/>
              <w:keepLines w:val="0"/>
              <w:rPr>
                <w:rFonts w:cs="Arial"/>
                <w:szCs w:val="18"/>
              </w:rPr>
            </w:pPr>
          </w:p>
          <w:p w14:paraId="4BC915BF" w14:textId="475309C8" w:rsidR="000240A4" w:rsidRPr="008C6C1C" w:rsidRDefault="000240A4" w:rsidP="00726D9D">
            <w:pPr>
              <w:pStyle w:val="TAL"/>
              <w:keepNext w:val="0"/>
              <w:keepLines w:val="0"/>
              <w:rPr>
                <w:rFonts w:cs="Arial"/>
                <w:szCs w:val="18"/>
              </w:rPr>
            </w:pPr>
            <w:r w:rsidRPr="008C6C1C">
              <w:rPr>
                <w:rFonts w:cs="Arial"/>
                <w:szCs w:val="18"/>
              </w:rPr>
              <w:t>This</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POST/PUT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message</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include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updated</w:t>
            </w:r>
            <w:r w:rsidR="00726D9D" w:rsidRPr="008C6C1C">
              <w:rPr>
                <w:rFonts w:cs="Arial"/>
                <w:szCs w:val="18"/>
              </w:rPr>
              <w:t xml:space="preserve"> </w:t>
            </w:r>
            <w:r w:rsidRPr="008C6C1C">
              <w:rPr>
                <w:rFonts w:cs="Arial"/>
                <w:szCs w:val="18"/>
              </w:rPr>
              <w:t>registration</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p>
        </w:tc>
        <w:tc>
          <w:tcPr>
            <w:tcW w:w="2203" w:type="dxa"/>
          </w:tcPr>
          <w:p w14:paraId="7C5419EC" w14:textId="1261D066" w:rsidR="000240A4" w:rsidRPr="008C6C1C" w:rsidRDefault="000240A4" w:rsidP="00726D9D">
            <w:pPr>
              <w:pStyle w:val="TAL"/>
              <w:keepNext w:val="0"/>
              <w:keepLines w:val="0"/>
              <w:rPr>
                <w:rFonts w:cs="Arial"/>
                <w:szCs w:val="18"/>
              </w:rPr>
            </w:pPr>
            <w:r w:rsidRPr="008C6C1C">
              <w:rPr>
                <w:rFonts w:cs="Arial"/>
                <w:szCs w:val="18"/>
              </w:rPr>
              <w:t>See</w:t>
            </w:r>
            <w:r w:rsidR="00726D9D" w:rsidRPr="008C6C1C">
              <w:rPr>
                <w:rFonts w:cs="Arial"/>
                <w:szCs w:val="18"/>
              </w:rPr>
              <w:t xml:space="preserve"> </w:t>
            </w:r>
            <w:r w:rsidRPr="008C6C1C">
              <w:rPr>
                <w:rFonts w:cs="Arial"/>
                <w:szCs w:val="18"/>
              </w:rPr>
              <w:t>Table</w:t>
            </w:r>
            <w:r w:rsidR="00726D9D" w:rsidRPr="008C6C1C">
              <w:rPr>
                <w:rFonts w:cs="Arial"/>
                <w:szCs w:val="18"/>
              </w:rPr>
              <w:t xml:space="preserve"> </w:t>
            </w:r>
            <w:r w:rsidRPr="008C6C1C">
              <w:rPr>
                <w:rFonts w:cs="Arial"/>
                <w:szCs w:val="18"/>
              </w:rPr>
              <w:t>5.1.1.3.1.2-3</w:t>
            </w:r>
            <w:r w:rsidR="00726D9D" w:rsidRPr="008C6C1C">
              <w:rPr>
                <w:rFonts w:cs="Arial"/>
                <w:szCs w:val="18"/>
              </w:rPr>
              <w:t>.</w:t>
            </w:r>
          </w:p>
        </w:tc>
      </w:tr>
      <w:tr w:rsidR="000240A4" w:rsidRPr="008C6C1C" w14:paraId="20869F6B" w14:textId="77777777" w:rsidTr="00726D9D">
        <w:trPr>
          <w:jc w:val="center"/>
        </w:trPr>
        <w:tc>
          <w:tcPr>
            <w:tcW w:w="1586" w:type="dxa"/>
          </w:tcPr>
          <w:p w14:paraId="05664F01" w14:textId="77777777" w:rsidR="000240A4" w:rsidRPr="008C6C1C" w:rsidRDefault="000240A4" w:rsidP="00726D9D">
            <w:pPr>
              <w:pStyle w:val="TAL"/>
              <w:keepNext w:val="0"/>
              <w:keepLines w:val="0"/>
            </w:pPr>
            <w:r w:rsidRPr="008C6C1C">
              <w:t>apiProvFuncRole</w:t>
            </w:r>
          </w:p>
        </w:tc>
        <w:tc>
          <w:tcPr>
            <w:tcW w:w="1162" w:type="dxa"/>
          </w:tcPr>
          <w:p w14:paraId="40F18DAA" w14:textId="77777777" w:rsidR="000240A4" w:rsidRPr="008C6C1C" w:rsidRDefault="000240A4" w:rsidP="00726D9D">
            <w:pPr>
              <w:pStyle w:val="TAL"/>
              <w:keepNext w:val="0"/>
              <w:keepLines w:val="0"/>
            </w:pPr>
            <w:r w:rsidRPr="008C6C1C">
              <w:t>ApiProviderFuncRole</w:t>
            </w:r>
          </w:p>
        </w:tc>
        <w:tc>
          <w:tcPr>
            <w:tcW w:w="425" w:type="dxa"/>
          </w:tcPr>
          <w:p w14:paraId="0DD4845C" w14:textId="77777777" w:rsidR="000240A4" w:rsidRPr="008C6C1C" w:rsidRDefault="000240A4" w:rsidP="00726D9D">
            <w:pPr>
              <w:pStyle w:val="TAC"/>
              <w:keepNext w:val="0"/>
              <w:keepLines w:val="0"/>
            </w:pPr>
            <w:r w:rsidRPr="008C6C1C">
              <w:t>M</w:t>
            </w:r>
          </w:p>
        </w:tc>
        <w:tc>
          <w:tcPr>
            <w:tcW w:w="1091" w:type="dxa"/>
          </w:tcPr>
          <w:p w14:paraId="2CE6697B" w14:textId="77777777" w:rsidR="000240A4" w:rsidRPr="008C6C1C" w:rsidRDefault="000240A4" w:rsidP="00726D9D">
            <w:pPr>
              <w:pStyle w:val="TAL"/>
              <w:keepNext w:val="0"/>
              <w:keepLines w:val="0"/>
            </w:pPr>
            <w:r w:rsidRPr="008C6C1C">
              <w:t>1</w:t>
            </w:r>
          </w:p>
        </w:tc>
        <w:tc>
          <w:tcPr>
            <w:tcW w:w="3510" w:type="dxa"/>
          </w:tcPr>
          <w:p w14:paraId="1E696608" w14:textId="75D381D1" w:rsidR="000240A4" w:rsidRPr="008C6C1C" w:rsidRDefault="000240A4" w:rsidP="00726D9D">
            <w:pPr>
              <w:pStyle w:val="TAL"/>
              <w:keepNext w:val="0"/>
              <w:keepLines w:val="0"/>
              <w:rPr>
                <w:rFonts w:cs="Arial"/>
                <w:szCs w:val="18"/>
              </w:rPr>
            </w:pPr>
            <w:r w:rsidRPr="008C6C1C">
              <w:rPr>
                <w:rFonts w:cs="Arial"/>
                <w:szCs w:val="18"/>
              </w:rPr>
              <w:t>Role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p>
          <w:p w14:paraId="4C7C0C49" w14:textId="77777777" w:rsidR="000240A4" w:rsidRPr="008C6C1C" w:rsidRDefault="000240A4" w:rsidP="00726D9D">
            <w:pPr>
              <w:pStyle w:val="TAL"/>
              <w:keepNext w:val="0"/>
              <w:keepLines w:val="0"/>
              <w:rPr>
                <w:rFonts w:cs="Arial"/>
                <w:szCs w:val="18"/>
              </w:rPr>
            </w:pPr>
          </w:p>
          <w:p w14:paraId="4DF01C05" w14:textId="5BE2C373" w:rsidR="000240A4" w:rsidRPr="008C6C1C" w:rsidRDefault="000240A4" w:rsidP="00726D9D">
            <w:pPr>
              <w:pStyle w:val="TAL"/>
              <w:keepNext w:val="0"/>
              <w:keepLines w:val="0"/>
              <w:rPr>
                <w:rFonts w:cs="Arial"/>
                <w:szCs w:val="18"/>
              </w:rPr>
            </w:pPr>
            <w:r w:rsidRPr="008C6C1C">
              <w:rPr>
                <w:rFonts w:cs="Arial"/>
                <w:szCs w:val="18"/>
              </w:rPr>
              <w:t>The</w:t>
            </w:r>
            <w:r w:rsidR="00726D9D" w:rsidRPr="008C6C1C">
              <w:rPr>
                <w:rFonts w:cs="Arial"/>
                <w:szCs w:val="18"/>
              </w:rPr>
              <w:t xml:space="preserve"> </w:t>
            </w:r>
            <w:r w:rsidRPr="008C6C1C">
              <w:rPr>
                <w:rFonts w:cs="Arial"/>
                <w:szCs w:val="18"/>
              </w:rPr>
              <w:t>role</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POST/PUT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intends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register/update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register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role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per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request.</w:t>
            </w:r>
            <w:r w:rsidR="0061698E" w:rsidRPr="008C6C1C">
              <w:rPr>
                <w:rFonts w:cs="Arial"/>
                <w:szCs w:val="18"/>
              </w:rPr>
              <w:t xml:space="preserve"> </w:t>
            </w:r>
          </w:p>
        </w:tc>
        <w:tc>
          <w:tcPr>
            <w:tcW w:w="2203" w:type="dxa"/>
          </w:tcPr>
          <w:p w14:paraId="0F6FBAF2" w14:textId="751B004E" w:rsidR="000240A4" w:rsidRPr="008C6C1C" w:rsidRDefault="000240A4" w:rsidP="00726D9D">
            <w:pPr>
              <w:pStyle w:val="TAL"/>
              <w:keepNext w:val="0"/>
              <w:keepLines w:val="0"/>
              <w:rPr>
                <w:rFonts w:cs="Arial"/>
                <w:szCs w:val="18"/>
              </w:rPr>
            </w:pPr>
            <w:r w:rsidRPr="008C6C1C">
              <w:rPr>
                <w:rFonts w:cs="Arial"/>
                <w:szCs w:val="18"/>
              </w:rPr>
              <w:t>See</w:t>
            </w:r>
            <w:r w:rsidR="00726D9D" w:rsidRPr="008C6C1C">
              <w:rPr>
                <w:rFonts w:cs="Arial"/>
                <w:szCs w:val="18"/>
              </w:rPr>
              <w:t xml:space="preserve"> </w:t>
            </w:r>
            <w:r w:rsidRPr="008C6C1C">
              <w:rPr>
                <w:rFonts w:cs="Arial"/>
                <w:szCs w:val="18"/>
              </w:rPr>
              <w:t>Table</w:t>
            </w:r>
            <w:r w:rsidR="00726D9D" w:rsidRPr="008C6C1C">
              <w:rPr>
                <w:rFonts w:cs="Arial"/>
                <w:szCs w:val="18"/>
              </w:rPr>
              <w:t xml:space="preserve"> </w:t>
            </w:r>
            <w:r w:rsidRPr="008C6C1C">
              <w:rPr>
                <w:rFonts w:cs="Arial"/>
                <w:szCs w:val="18"/>
              </w:rPr>
              <w:t>5.1.1.3.1.2-4.</w:t>
            </w:r>
          </w:p>
          <w:p w14:paraId="4C638232" w14:textId="6925BE7B" w:rsidR="000240A4" w:rsidRPr="008C6C1C" w:rsidRDefault="000240A4" w:rsidP="00726D9D">
            <w:pPr>
              <w:pStyle w:val="TAL"/>
              <w:keepNext w:val="0"/>
              <w:keepLines w:val="0"/>
              <w:rPr>
                <w:rFonts w:cs="Arial"/>
                <w:szCs w:val="18"/>
              </w:rPr>
            </w:pPr>
            <w:r w:rsidRPr="008C6C1C">
              <w:rPr>
                <w:rFonts w:cs="Arial"/>
                <w:szCs w:val="18"/>
              </w:rPr>
              <w:t>This</w:t>
            </w:r>
            <w:r w:rsidR="00726D9D" w:rsidRPr="008C6C1C">
              <w:rPr>
                <w:rFonts w:cs="Arial"/>
                <w:szCs w:val="18"/>
              </w:rPr>
              <w:t xml:space="preserve"> </w:t>
            </w:r>
            <w:r w:rsidRPr="008C6C1C">
              <w:rPr>
                <w:rFonts w:cs="Arial"/>
                <w:szCs w:val="18"/>
              </w:rPr>
              <w:t>data</w:t>
            </w:r>
            <w:r w:rsidR="00726D9D" w:rsidRPr="008C6C1C">
              <w:rPr>
                <w:rFonts w:cs="Arial"/>
                <w:szCs w:val="18"/>
              </w:rPr>
              <w:t xml:space="preserve"> </w:t>
            </w:r>
            <w:r w:rsidRPr="008C6C1C">
              <w:rPr>
                <w:rFonts w:cs="Arial"/>
                <w:szCs w:val="18"/>
              </w:rPr>
              <w:t>type</w:t>
            </w:r>
            <w:r w:rsidR="00726D9D" w:rsidRPr="008C6C1C">
              <w:rPr>
                <w:rFonts w:cs="Arial"/>
                <w:szCs w:val="18"/>
              </w:rPr>
              <w:t xml:space="preserve"> </w:t>
            </w:r>
            <w:r w:rsidRPr="008C6C1C">
              <w:rPr>
                <w:rFonts w:cs="Arial"/>
                <w:szCs w:val="18"/>
              </w:rPr>
              <w:t>serves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specify,</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registered,</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will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supported.</w:t>
            </w:r>
          </w:p>
        </w:tc>
      </w:tr>
      <w:tr w:rsidR="000240A4" w:rsidRPr="008C6C1C" w14:paraId="317E5FB9" w14:textId="77777777" w:rsidTr="00726D9D">
        <w:trPr>
          <w:jc w:val="center"/>
        </w:trPr>
        <w:tc>
          <w:tcPr>
            <w:tcW w:w="1586" w:type="dxa"/>
          </w:tcPr>
          <w:p w14:paraId="679E8AE2" w14:textId="77777777" w:rsidR="000240A4" w:rsidRPr="008C6C1C" w:rsidRDefault="000240A4" w:rsidP="00726D9D">
            <w:pPr>
              <w:pStyle w:val="TAL"/>
              <w:keepNext w:val="0"/>
              <w:keepLines w:val="0"/>
            </w:pPr>
            <w:r w:rsidRPr="008C6C1C">
              <w:t>apiProvFuncInfo</w:t>
            </w:r>
          </w:p>
        </w:tc>
        <w:tc>
          <w:tcPr>
            <w:tcW w:w="1162" w:type="dxa"/>
          </w:tcPr>
          <w:p w14:paraId="4842F716" w14:textId="77777777" w:rsidR="000240A4" w:rsidRPr="008C6C1C" w:rsidRDefault="000240A4" w:rsidP="00726D9D">
            <w:pPr>
              <w:pStyle w:val="TAL"/>
              <w:keepNext w:val="0"/>
              <w:keepLines w:val="0"/>
            </w:pPr>
            <w:r w:rsidRPr="008C6C1C">
              <w:t>string</w:t>
            </w:r>
          </w:p>
        </w:tc>
        <w:tc>
          <w:tcPr>
            <w:tcW w:w="425" w:type="dxa"/>
          </w:tcPr>
          <w:p w14:paraId="4C0DF1EA" w14:textId="77777777" w:rsidR="000240A4" w:rsidRPr="008C6C1C" w:rsidRDefault="000240A4" w:rsidP="00726D9D">
            <w:pPr>
              <w:pStyle w:val="TAC"/>
              <w:keepNext w:val="0"/>
              <w:keepLines w:val="0"/>
            </w:pPr>
            <w:r w:rsidRPr="008C6C1C">
              <w:t>O</w:t>
            </w:r>
          </w:p>
        </w:tc>
        <w:tc>
          <w:tcPr>
            <w:tcW w:w="1091" w:type="dxa"/>
          </w:tcPr>
          <w:p w14:paraId="4E067F90" w14:textId="77777777" w:rsidR="000240A4" w:rsidRPr="008C6C1C" w:rsidRDefault="000240A4" w:rsidP="00726D9D">
            <w:pPr>
              <w:pStyle w:val="TAL"/>
              <w:keepNext w:val="0"/>
              <w:keepLines w:val="0"/>
            </w:pPr>
            <w:r w:rsidRPr="008C6C1C">
              <w:t>0..1</w:t>
            </w:r>
          </w:p>
        </w:tc>
        <w:tc>
          <w:tcPr>
            <w:tcW w:w="3510" w:type="dxa"/>
          </w:tcPr>
          <w:p w14:paraId="6A58A42E" w14:textId="31B3A445" w:rsidR="000240A4" w:rsidRPr="008C6C1C" w:rsidRDefault="000240A4" w:rsidP="00726D9D">
            <w:pPr>
              <w:pStyle w:val="TAL"/>
              <w:keepNext w:val="0"/>
              <w:keepLines w:val="0"/>
              <w:rPr>
                <w:rFonts w:cs="Arial"/>
                <w:szCs w:val="18"/>
              </w:rPr>
            </w:pPr>
            <w:r w:rsidRPr="008C6C1C">
              <w:rPr>
                <w:rFonts w:cs="Arial"/>
                <w:szCs w:val="18"/>
              </w:rPr>
              <w:t>Generic</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related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such</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applications.</w:t>
            </w:r>
          </w:p>
        </w:tc>
        <w:tc>
          <w:tcPr>
            <w:tcW w:w="2203" w:type="dxa"/>
          </w:tcPr>
          <w:p w14:paraId="659F75FD" w14:textId="77777777" w:rsidR="000240A4" w:rsidRPr="008C6C1C" w:rsidRDefault="000240A4" w:rsidP="00726D9D">
            <w:pPr>
              <w:pStyle w:val="TAL"/>
              <w:keepNext w:val="0"/>
              <w:keepLines w:val="0"/>
              <w:rPr>
                <w:rFonts w:cs="Arial"/>
                <w:szCs w:val="18"/>
              </w:rPr>
            </w:pPr>
          </w:p>
        </w:tc>
      </w:tr>
    </w:tbl>
    <w:p w14:paraId="582B1CDD" w14:textId="77777777" w:rsidR="000240A4" w:rsidRPr="008C6C1C" w:rsidRDefault="000240A4" w:rsidP="00726D9D"/>
    <w:p w14:paraId="08FF3044" w14:textId="2773EB41" w:rsidR="000240A4" w:rsidRPr="008C6C1C" w:rsidRDefault="000240A4" w:rsidP="000240A4">
      <w:pPr>
        <w:pStyle w:val="TH"/>
      </w:pPr>
      <w:r w:rsidRPr="008C6C1C">
        <w:t>Table 5.1.1.3.1.2-3: Representing MnS producer registration information with</w:t>
      </w:r>
      <w:r w:rsidR="00726D9D" w:rsidRPr="008C6C1C">
        <w:br/>
      </w:r>
      <w:r w:rsidRPr="008C6C1C">
        <w:t>RegistrationInformation attributes</w:t>
      </w:r>
      <w:r w:rsidR="00726D9D" w:rsidRPr="008C6C1C">
        <w:br/>
      </w:r>
      <w:r w:rsidRPr="008C6C1C">
        <w:t>(</w:t>
      </w:r>
      <w:r w:rsidR="00726D9D" w:rsidRPr="008C6C1C">
        <w:t xml:space="preserve">Source: </w:t>
      </w:r>
      <w:r w:rsidRPr="008C6C1C">
        <w:t xml:space="preserve">Table 8.9.4.2.4-1 </w:t>
      </w:r>
      <w:r w:rsidR="0028709B" w:rsidRPr="008C6C1C">
        <w:t xml:space="preserve">in 3GPP TS </w:t>
      </w:r>
      <w:r w:rsidRPr="008C6C1C">
        <w:t>29.222 [13])</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014"/>
        <w:gridCol w:w="388"/>
        <w:gridCol w:w="1100"/>
        <w:gridCol w:w="2892"/>
        <w:gridCol w:w="2868"/>
      </w:tblGrid>
      <w:tr w:rsidR="000240A4" w:rsidRPr="008C6C1C" w14:paraId="02EF7194" w14:textId="77777777" w:rsidTr="00726D9D">
        <w:trPr>
          <w:jc w:val="center"/>
        </w:trPr>
        <w:tc>
          <w:tcPr>
            <w:tcW w:w="1442" w:type="dxa"/>
            <w:shd w:val="clear" w:color="auto" w:fill="C0C0C0"/>
            <w:hideMark/>
          </w:tcPr>
          <w:p w14:paraId="40EB5C59" w14:textId="0CC27D9C" w:rsidR="000240A4" w:rsidRPr="008C6C1C" w:rsidRDefault="000240A4" w:rsidP="006043BE">
            <w:pPr>
              <w:pStyle w:val="TAH"/>
            </w:pPr>
            <w:r w:rsidRPr="008C6C1C">
              <w:t>Attribute</w:t>
            </w:r>
            <w:r w:rsidR="00726D9D" w:rsidRPr="008C6C1C">
              <w:t xml:space="preserve"> </w:t>
            </w:r>
            <w:r w:rsidRPr="008C6C1C">
              <w:t>name</w:t>
            </w:r>
          </w:p>
        </w:tc>
        <w:tc>
          <w:tcPr>
            <w:tcW w:w="1014" w:type="dxa"/>
            <w:shd w:val="clear" w:color="auto" w:fill="C0C0C0"/>
            <w:hideMark/>
          </w:tcPr>
          <w:p w14:paraId="20428C4A" w14:textId="2E2EC2FB" w:rsidR="000240A4" w:rsidRPr="008C6C1C" w:rsidRDefault="000240A4" w:rsidP="006043BE">
            <w:pPr>
              <w:pStyle w:val="TAH"/>
            </w:pPr>
            <w:r w:rsidRPr="008C6C1C">
              <w:t>Data</w:t>
            </w:r>
            <w:r w:rsidR="00726D9D" w:rsidRPr="008C6C1C">
              <w:t xml:space="preserve"> </w:t>
            </w:r>
            <w:r w:rsidRPr="008C6C1C">
              <w:t>type</w:t>
            </w:r>
          </w:p>
        </w:tc>
        <w:tc>
          <w:tcPr>
            <w:tcW w:w="388" w:type="dxa"/>
            <w:shd w:val="clear" w:color="auto" w:fill="C0C0C0"/>
            <w:hideMark/>
          </w:tcPr>
          <w:p w14:paraId="340CB113" w14:textId="77777777" w:rsidR="000240A4" w:rsidRPr="008C6C1C" w:rsidRDefault="000240A4" w:rsidP="006043BE">
            <w:pPr>
              <w:pStyle w:val="TAH"/>
            </w:pPr>
            <w:r w:rsidRPr="008C6C1C">
              <w:t>P</w:t>
            </w:r>
          </w:p>
        </w:tc>
        <w:tc>
          <w:tcPr>
            <w:tcW w:w="1100" w:type="dxa"/>
            <w:shd w:val="clear" w:color="auto" w:fill="C0C0C0"/>
            <w:hideMark/>
          </w:tcPr>
          <w:p w14:paraId="65F1F699" w14:textId="77777777" w:rsidR="000240A4" w:rsidRPr="008C6C1C" w:rsidRDefault="000240A4" w:rsidP="006043BE">
            <w:pPr>
              <w:pStyle w:val="TAH"/>
              <w:jc w:val="left"/>
            </w:pPr>
            <w:r w:rsidRPr="008C6C1C">
              <w:t>Cardinality</w:t>
            </w:r>
          </w:p>
        </w:tc>
        <w:tc>
          <w:tcPr>
            <w:tcW w:w="2892" w:type="dxa"/>
            <w:shd w:val="clear" w:color="auto" w:fill="C0C0C0"/>
            <w:hideMark/>
          </w:tcPr>
          <w:p w14:paraId="0E8E3D7A" w14:textId="77777777" w:rsidR="000240A4" w:rsidRPr="008C6C1C" w:rsidRDefault="000240A4" w:rsidP="006043BE">
            <w:pPr>
              <w:pStyle w:val="TAH"/>
              <w:rPr>
                <w:rFonts w:cs="Arial"/>
                <w:szCs w:val="18"/>
              </w:rPr>
            </w:pPr>
            <w:r w:rsidRPr="008C6C1C">
              <w:rPr>
                <w:rFonts w:cs="Arial"/>
                <w:szCs w:val="18"/>
              </w:rPr>
              <w:t>Description</w:t>
            </w:r>
          </w:p>
        </w:tc>
        <w:tc>
          <w:tcPr>
            <w:tcW w:w="2868" w:type="dxa"/>
            <w:shd w:val="clear" w:color="auto" w:fill="C0C0C0"/>
          </w:tcPr>
          <w:p w14:paraId="01D92866" w14:textId="77777777" w:rsidR="000240A4" w:rsidRPr="008C6C1C" w:rsidRDefault="000240A4" w:rsidP="006043BE">
            <w:pPr>
              <w:pStyle w:val="TAH"/>
              <w:rPr>
                <w:rFonts w:cs="Arial"/>
                <w:szCs w:val="18"/>
              </w:rPr>
            </w:pPr>
            <w:r w:rsidRPr="008C6C1C">
              <w:t>Comments</w:t>
            </w:r>
          </w:p>
        </w:tc>
      </w:tr>
      <w:tr w:rsidR="000240A4" w:rsidRPr="008C6C1C" w14:paraId="4BDBCEBB" w14:textId="77777777" w:rsidTr="00726D9D">
        <w:trPr>
          <w:jc w:val="center"/>
        </w:trPr>
        <w:tc>
          <w:tcPr>
            <w:tcW w:w="1442" w:type="dxa"/>
          </w:tcPr>
          <w:p w14:paraId="36E4E7CD" w14:textId="77777777" w:rsidR="000240A4" w:rsidRPr="008C6C1C" w:rsidRDefault="000240A4" w:rsidP="006043BE">
            <w:pPr>
              <w:pStyle w:val="TAL"/>
            </w:pPr>
            <w:r w:rsidRPr="008C6C1C">
              <w:t>apiProvPubKey</w:t>
            </w:r>
          </w:p>
        </w:tc>
        <w:tc>
          <w:tcPr>
            <w:tcW w:w="1014" w:type="dxa"/>
          </w:tcPr>
          <w:p w14:paraId="069D7452" w14:textId="77777777" w:rsidR="000240A4" w:rsidRPr="008C6C1C" w:rsidRDefault="000240A4" w:rsidP="006043BE">
            <w:pPr>
              <w:pStyle w:val="TAL"/>
            </w:pPr>
            <w:r w:rsidRPr="008C6C1C">
              <w:t>string</w:t>
            </w:r>
          </w:p>
        </w:tc>
        <w:tc>
          <w:tcPr>
            <w:tcW w:w="388" w:type="dxa"/>
          </w:tcPr>
          <w:p w14:paraId="6184193F" w14:textId="77777777" w:rsidR="000240A4" w:rsidRPr="008C6C1C" w:rsidRDefault="000240A4" w:rsidP="006043BE">
            <w:pPr>
              <w:pStyle w:val="TAC"/>
            </w:pPr>
            <w:r w:rsidRPr="008C6C1C">
              <w:t>M</w:t>
            </w:r>
          </w:p>
        </w:tc>
        <w:tc>
          <w:tcPr>
            <w:tcW w:w="1100" w:type="dxa"/>
          </w:tcPr>
          <w:p w14:paraId="23C96D37" w14:textId="77777777" w:rsidR="000240A4" w:rsidRPr="008C6C1C" w:rsidRDefault="000240A4" w:rsidP="006043BE">
            <w:pPr>
              <w:pStyle w:val="TAL"/>
            </w:pPr>
            <w:r w:rsidRPr="008C6C1C">
              <w:t>1</w:t>
            </w:r>
          </w:p>
        </w:tc>
        <w:tc>
          <w:tcPr>
            <w:tcW w:w="2892" w:type="dxa"/>
          </w:tcPr>
          <w:p w14:paraId="016F9CF8" w14:textId="069CA54F" w:rsidR="000240A4" w:rsidRPr="008C6C1C" w:rsidRDefault="000240A4" w:rsidP="006043BE">
            <w:pPr>
              <w:pStyle w:val="TAL"/>
              <w:rPr>
                <w:rFonts w:cs="Arial"/>
                <w:szCs w:val="18"/>
              </w:rPr>
            </w:pPr>
            <w:r w:rsidRPr="008C6C1C">
              <w:rPr>
                <w:rFonts w:cs="Arial"/>
                <w:szCs w:val="18"/>
              </w:rPr>
              <w:t>Public</w:t>
            </w:r>
            <w:r w:rsidR="00726D9D" w:rsidRPr="008C6C1C">
              <w:rPr>
                <w:rFonts w:cs="Arial"/>
                <w:szCs w:val="18"/>
              </w:rPr>
              <w:t xml:space="preserve"> </w:t>
            </w:r>
            <w:r w:rsidRPr="008C6C1C">
              <w:rPr>
                <w:rFonts w:cs="Arial"/>
                <w:szCs w:val="18"/>
              </w:rPr>
              <w:t>Key</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w:t>
            </w:r>
          </w:p>
        </w:tc>
        <w:tc>
          <w:tcPr>
            <w:tcW w:w="2868" w:type="dxa"/>
          </w:tcPr>
          <w:p w14:paraId="31E57C3C" w14:textId="62C37392" w:rsidR="000240A4" w:rsidRPr="008C6C1C" w:rsidRDefault="000240A4" w:rsidP="006043BE">
            <w:pPr>
              <w:pStyle w:val="TAL"/>
              <w:rPr>
                <w:rFonts w:cs="Arial"/>
                <w:szCs w:val="18"/>
              </w:rPr>
            </w:pPr>
            <w:r w:rsidRPr="008C6C1C">
              <w:rPr>
                <w:lang w:eastAsia="ko-KR"/>
              </w:rPr>
              <w:t>It</w:t>
            </w:r>
            <w:r w:rsidR="00726D9D" w:rsidRPr="008C6C1C">
              <w:rPr>
                <w:lang w:eastAsia="ko-KR"/>
              </w:rPr>
              <w:t xml:space="preserve"> </w:t>
            </w:r>
            <w:r w:rsidRPr="008C6C1C">
              <w:rPr>
                <w:lang w:eastAsia="ko-KR"/>
              </w:rPr>
              <w:t>can</w:t>
            </w:r>
            <w:r w:rsidR="00726D9D" w:rsidRPr="008C6C1C">
              <w:rPr>
                <w:lang w:eastAsia="ko-KR"/>
              </w:rPr>
              <w:t xml:space="preserve"> </w:t>
            </w:r>
            <w:r w:rsidRPr="008C6C1C">
              <w:rPr>
                <w:lang w:eastAsia="ko-KR"/>
              </w:rPr>
              <w:t>be</w:t>
            </w:r>
            <w:r w:rsidR="00726D9D" w:rsidRPr="008C6C1C">
              <w:rPr>
                <w:lang w:eastAsia="ko-KR"/>
              </w:rPr>
              <w:t xml:space="preserve"> </w:t>
            </w:r>
            <w:r w:rsidRPr="008C6C1C">
              <w:rPr>
                <w:lang w:eastAsia="ko-KR"/>
              </w:rPr>
              <w:t>used</w:t>
            </w:r>
            <w:r w:rsidR="00726D9D" w:rsidRPr="008C6C1C">
              <w:rPr>
                <w:lang w:eastAsia="ko-KR"/>
              </w:rPr>
              <w:t xml:space="preserve"> </w:t>
            </w:r>
            <w:r w:rsidRPr="008C6C1C">
              <w:rPr>
                <w:lang w:eastAsia="ko-KR"/>
              </w:rPr>
              <w:t>to</w:t>
            </w:r>
            <w:r w:rsidR="00726D9D" w:rsidRPr="008C6C1C">
              <w:rPr>
                <w:lang w:eastAsia="ko-KR"/>
              </w:rPr>
              <w:t xml:space="preserve"> </w:t>
            </w:r>
            <w:r w:rsidRPr="008C6C1C">
              <w:rPr>
                <w:lang w:eastAsia="ko-KR"/>
              </w:rPr>
              <w:t>store</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public</w:t>
            </w:r>
            <w:r w:rsidR="00726D9D" w:rsidRPr="008C6C1C">
              <w:rPr>
                <w:lang w:eastAsia="ko-KR"/>
              </w:rPr>
              <w:t xml:space="preserve"> </w:t>
            </w:r>
            <w:r w:rsidRPr="008C6C1C">
              <w:rPr>
                <w:lang w:eastAsia="ko-KR"/>
              </w:rPr>
              <w:t>key</w:t>
            </w:r>
            <w:r w:rsidR="00726D9D" w:rsidRPr="008C6C1C">
              <w:rPr>
                <w:lang w:eastAsia="ko-KR"/>
              </w:rPr>
              <w:t xml:space="preserve"> </w:t>
            </w:r>
            <w:r w:rsidRPr="008C6C1C">
              <w:rPr>
                <w:lang w:eastAsia="ko-KR"/>
              </w:rPr>
              <w:t>of</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MnS</w:t>
            </w:r>
            <w:r w:rsidR="00726D9D" w:rsidRPr="008C6C1C">
              <w:rPr>
                <w:lang w:eastAsia="ko-KR"/>
              </w:rPr>
              <w:t xml:space="preserve"> </w:t>
            </w:r>
            <w:r w:rsidRPr="008C6C1C">
              <w:rPr>
                <w:lang w:eastAsia="ko-KR"/>
              </w:rPr>
              <w:t>producer.</w:t>
            </w:r>
          </w:p>
        </w:tc>
      </w:tr>
      <w:tr w:rsidR="000240A4" w:rsidRPr="008C6C1C" w14:paraId="7DC80A64" w14:textId="77777777" w:rsidTr="00726D9D">
        <w:trPr>
          <w:jc w:val="center"/>
        </w:trPr>
        <w:tc>
          <w:tcPr>
            <w:tcW w:w="1442" w:type="dxa"/>
          </w:tcPr>
          <w:p w14:paraId="4A96C578" w14:textId="77777777" w:rsidR="000240A4" w:rsidRPr="008C6C1C" w:rsidRDefault="000240A4" w:rsidP="006043BE">
            <w:pPr>
              <w:pStyle w:val="TAL"/>
            </w:pPr>
            <w:r w:rsidRPr="008C6C1C">
              <w:t>apiProvCert</w:t>
            </w:r>
          </w:p>
        </w:tc>
        <w:tc>
          <w:tcPr>
            <w:tcW w:w="1014" w:type="dxa"/>
          </w:tcPr>
          <w:p w14:paraId="1522738C" w14:textId="77777777" w:rsidR="000240A4" w:rsidRPr="008C6C1C" w:rsidRDefault="000240A4" w:rsidP="006043BE">
            <w:pPr>
              <w:pStyle w:val="TAL"/>
            </w:pPr>
            <w:r w:rsidRPr="008C6C1C">
              <w:t>string</w:t>
            </w:r>
          </w:p>
        </w:tc>
        <w:tc>
          <w:tcPr>
            <w:tcW w:w="388" w:type="dxa"/>
          </w:tcPr>
          <w:p w14:paraId="65B78B5D" w14:textId="77777777" w:rsidR="000240A4" w:rsidRPr="008C6C1C" w:rsidRDefault="000240A4" w:rsidP="006043BE">
            <w:pPr>
              <w:pStyle w:val="TAC"/>
            </w:pPr>
            <w:r w:rsidRPr="008C6C1C">
              <w:t>O</w:t>
            </w:r>
          </w:p>
        </w:tc>
        <w:tc>
          <w:tcPr>
            <w:tcW w:w="1100" w:type="dxa"/>
          </w:tcPr>
          <w:p w14:paraId="4D6A4FE4" w14:textId="77777777" w:rsidR="000240A4" w:rsidRPr="008C6C1C" w:rsidRDefault="000240A4" w:rsidP="006043BE">
            <w:pPr>
              <w:pStyle w:val="TAL"/>
            </w:pPr>
            <w:r w:rsidRPr="008C6C1C">
              <w:t>0..1</w:t>
            </w:r>
          </w:p>
        </w:tc>
        <w:tc>
          <w:tcPr>
            <w:tcW w:w="2892" w:type="dxa"/>
          </w:tcPr>
          <w:p w14:paraId="0287C742" w14:textId="5BC673A6" w:rsidR="000240A4" w:rsidRPr="008C6C1C" w:rsidRDefault="000240A4" w:rsidP="006043BE">
            <w:pPr>
              <w:pStyle w:val="TAL"/>
              <w:rPr>
                <w:rFonts w:cs="Arial"/>
                <w:szCs w:val="18"/>
              </w:rPr>
            </w:pPr>
            <w:r w:rsidRPr="008C6C1C">
              <w:rPr>
                <w:rFonts w:cs="Arial"/>
                <w:szCs w:val="18"/>
              </w:rPr>
              <w:t>API</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function's</w:t>
            </w:r>
            <w:r w:rsidR="00726D9D" w:rsidRPr="008C6C1C">
              <w:rPr>
                <w:rFonts w:cs="Arial"/>
                <w:szCs w:val="18"/>
              </w:rPr>
              <w:t xml:space="preserve"> </w:t>
            </w:r>
            <w:r w:rsidRPr="008C6C1C">
              <w:rPr>
                <w:rFonts w:cs="Arial"/>
                <w:szCs w:val="18"/>
              </w:rPr>
              <w:t>generic</w:t>
            </w:r>
            <w:r w:rsidR="00726D9D" w:rsidRPr="008C6C1C">
              <w:rPr>
                <w:rFonts w:cs="Arial"/>
                <w:szCs w:val="18"/>
              </w:rPr>
              <w:t xml:space="preserve"> </w:t>
            </w:r>
            <w:r w:rsidRPr="008C6C1C">
              <w:rPr>
                <w:rFonts w:cs="Arial"/>
                <w:szCs w:val="18"/>
              </w:rPr>
              <w:t>client</w:t>
            </w:r>
            <w:r w:rsidR="00726D9D" w:rsidRPr="008C6C1C">
              <w:rPr>
                <w:rFonts w:cs="Arial"/>
                <w:szCs w:val="18"/>
              </w:rPr>
              <w:t xml:space="preserve"> </w:t>
            </w:r>
            <w:r w:rsidRPr="008C6C1C">
              <w:rPr>
                <w:rFonts w:cs="Arial"/>
                <w:szCs w:val="18"/>
              </w:rPr>
              <w:t>certificate</w:t>
            </w:r>
            <w:r w:rsidR="00726D9D" w:rsidRPr="008C6C1C">
              <w:rPr>
                <w:rFonts w:cs="Arial"/>
                <w:szCs w:val="18"/>
              </w:rPr>
              <w:t>.</w:t>
            </w:r>
          </w:p>
        </w:tc>
        <w:tc>
          <w:tcPr>
            <w:tcW w:w="2868" w:type="dxa"/>
          </w:tcPr>
          <w:p w14:paraId="2DF3D1E5" w14:textId="5E9A623D" w:rsidR="000240A4" w:rsidRPr="008C6C1C" w:rsidRDefault="000240A4" w:rsidP="006043BE">
            <w:pPr>
              <w:pStyle w:val="TAL"/>
              <w:rPr>
                <w:rFonts w:cs="Arial"/>
                <w:szCs w:val="18"/>
              </w:rPr>
            </w:pPr>
            <w:r w:rsidRPr="008C6C1C">
              <w:rPr>
                <w:lang w:eastAsia="ko-KR"/>
              </w:rPr>
              <w:t>It</w:t>
            </w:r>
            <w:r w:rsidR="00726D9D" w:rsidRPr="008C6C1C">
              <w:rPr>
                <w:lang w:eastAsia="ko-KR"/>
              </w:rPr>
              <w:t xml:space="preserve"> </w:t>
            </w:r>
            <w:r w:rsidRPr="008C6C1C">
              <w:rPr>
                <w:lang w:eastAsia="ko-KR"/>
              </w:rPr>
              <w:t>can</w:t>
            </w:r>
            <w:r w:rsidR="00726D9D" w:rsidRPr="008C6C1C">
              <w:rPr>
                <w:lang w:eastAsia="ko-KR"/>
              </w:rPr>
              <w:t xml:space="preserve"> </w:t>
            </w:r>
            <w:r w:rsidRPr="008C6C1C">
              <w:rPr>
                <w:lang w:eastAsia="ko-KR"/>
              </w:rPr>
              <w:t>be</w:t>
            </w:r>
            <w:r w:rsidR="00726D9D" w:rsidRPr="008C6C1C">
              <w:rPr>
                <w:lang w:eastAsia="ko-KR"/>
              </w:rPr>
              <w:t xml:space="preserve"> </w:t>
            </w:r>
            <w:r w:rsidRPr="008C6C1C">
              <w:rPr>
                <w:lang w:eastAsia="ko-KR"/>
              </w:rPr>
              <w:t>used</w:t>
            </w:r>
            <w:r w:rsidR="00726D9D" w:rsidRPr="008C6C1C">
              <w:rPr>
                <w:lang w:eastAsia="ko-KR"/>
              </w:rPr>
              <w:t xml:space="preserve"> </w:t>
            </w:r>
            <w:r w:rsidRPr="008C6C1C">
              <w:rPr>
                <w:lang w:eastAsia="ko-KR"/>
              </w:rPr>
              <w:t>to</w:t>
            </w:r>
            <w:r w:rsidR="00726D9D" w:rsidRPr="008C6C1C">
              <w:rPr>
                <w:lang w:eastAsia="ko-KR"/>
              </w:rPr>
              <w:t xml:space="preserve"> </w:t>
            </w:r>
            <w:r w:rsidRPr="008C6C1C">
              <w:rPr>
                <w:lang w:eastAsia="ko-KR"/>
              </w:rPr>
              <w:t>store</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client</w:t>
            </w:r>
            <w:r w:rsidR="00726D9D" w:rsidRPr="008C6C1C">
              <w:rPr>
                <w:lang w:eastAsia="ko-KR"/>
              </w:rPr>
              <w:t xml:space="preserve"> </w:t>
            </w:r>
            <w:r w:rsidRPr="008C6C1C">
              <w:rPr>
                <w:lang w:eastAsia="ko-KR"/>
              </w:rPr>
              <w:t>certificate</w:t>
            </w:r>
            <w:r w:rsidR="00726D9D" w:rsidRPr="008C6C1C">
              <w:rPr>
                <w:lang w:eastAsia="ko-KR"/>
              </w:rPr>
              <w:t xml:space="preserve"> </w:t>
            </w:r>
            <w:r w:rsidRPr="008C6C1C">
              <w:rPr>
                <w:lang w:eastAsia="ko-KR"/>
              </w:rPr>
              <w:t>of</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MnS</w:t>
            </w:r>
            <w:r w:rsidR="00726D9D" w:rsidRPr="008C6C1C">
              <w:rPr>
                <w:lang w:eastAsia="ko-KR"/>
              </w:rPr>
              <w:t xml:space="preserve"> </w:t>
            </w:r>
            <w:r w:rsidRPr="008C6C1C">
              <w:rPr>
                <w:lang w:eastAsia="ko-KR"/>
              </w:rPr>
              <w:t>producer,</w:t>
            </w:r>
            <w:r w:rsidR="00726D9D" w:rsidRPr="008C6C1C">
              <w:rPr>
                <w:lang w:eastAsia="ko-KR"/>
              </w:rPr>
              <w:t xml:space="preserve"> </w:t>
            </w:r>
            <w:r w:rsidRPr="008C6C1C">
              <w:rPr>
                <w:lang w:eastAsia="ko-KR"/>
              </w:rPr>
              <w:t>if</w:t>
            </w:r>
            <w:r w:rsidR="00726D9D" w:rsidRPr="008C6C1C">
              <w:rPr>
                <w:lang w:eastAsia="ko-KR"/>
              </w:rPr>
              <w:t xml:space="preserve"> </w:t>
            </w:r>
            <w:r w:rsidRPr="008C6C1C">
              <w:rPr>
                <w:lang w:eastAsia="ko-KR"/>
              </w:rPr>
              <w:t>existing.</w:t>
            </w:r>
          </w:p>
        </w:tc>
      </w:tr>
    </w:tbl>
    <w:p w14:paraId="7E43AB1D" w14:textId="77777777" w:rsidR="000240A4" w:rsidRPr="008C6C1C" w:rsidRDefault="000240A4" w:rsidP="0028709B"/>
    <w:p w14:paraId="0508836E" w14:textId="2E4B6851" w:rsidR="000240A4" w:rsidRPr="008C6C1C" w:rsidRDefault="000240A4" w:rsidP="000240A4">
      <w:pPr>
        <w:pStyle w:val="TH"/>
      </w:pPr>
      <w:r w:rsidRPr="008C6C1C">
        <w:t>Table 5.1.1.3.1.2-4: Representing MnS producer registration information with</w:t>
      </w:r>
      <w:r w:rsidR="00726D9D" w:rsidRPr="008C6C1C">
        <w:br/>
      </w:r>
      <w:r w:rsidRPr="008C6C1C">
        <w:t>ApiProviderFuncRole attributes</w:t>
      </w:r>
      <w:r w:rsidR="00726D9D" w:rsidRPr="008C6C1C">
        <w:br/>
      </w:r>
      <w:r w:rsidRPr="008C6C1C">
        <w:t>(</w:t>
      </w:r>
      <w:r w:rsidR="00726D9D" w:rsidRPr="008C6C1C">
        <w:t xml:space="preserve">Source: </w:t>
      </w:r>
      <w:r w:rsidRPr="008C6C1C">
        <w:t xml:space="preserve">Table 8.9.4.3.3-1 </w:t>
      </w:r>
      <w:r w:rsidR="0028709B" w:rsidRPr="008C6C1C">
        <w:t xml:space="preserve">in 3GPP TS </w:t>
      </w:r>
      <w:r w:rsidRPr="008C6C1C">
        <w:t>29.222 [13])</w:t>
      </w:r>
    </w:p>
    <w:tbl>
      <w:tblPr>
        <w:tblStyle w:val="TableGrid"/>
        <w:tblW w:w="0" w:type="auto"/>
        <w:jc w:val="center"/>
        <w:tblLayout w:type="fixed"/>
        <w:tblCellMar>
          <w:left w:w="28" w:type="dxa"/>
        </w:tblCellMar>
        <w:tblLook w:val="04A0" w:firstRow="1" w:lastRow="0" w:firstColumn="1" w:lastColumn="0" w:noHBand="0" w:noVBand="1"/>
      </w:tblPr>
      <w:tblGrid>
        <w:gridCol w:w="1804"/>
        <w:gridCol w:w="4276"/>
        <w:gridCol w:w="3211"/>
      </w:tblGrid>
      <w:tr w:rsidR="00726D9D" w:rsidRPr="008C6C1C" w14:paraId="0DDA62B6" w14:textId="77777777" w:rsidTr="00726D9D">
        <w:trPr>
          <w:jc w:val="center"/>
        </w:trPr>
        <w:tc>
          <w:tcPr>
            <w:tcW w:w="1804" w:type="dxa"/>
            <w:shd w:val="clear" w:color="auto" w:fill="C0C0C0"/>
          </w:tcPr>
          <w:p w14:paraId="757DBA1B" w14:textId="661885BC" w:rsidR="00726D9D" w:rsidRPr="008C6C1C" w:rsidRDefault="00726D9D" w:rsidP="00726D9D">
            <w:pPr>
              <w:pStyle w:val="TAH"/>
            </w:pPr>
            <w:r w:rsidRPr="008C6C1C">
              <w:t>Enumeration value</w:t>
            </w:r>
          </w:p>
        </w:tc>
        <w:tc>
          <w:tcPr>
            <w:tcW w:w="4276" w:type="dxa"/>
            <w:shd w:val="clear" w:color="auto" w:fill="C0C0C0"/>
          </w:tcPr>
          <w:p w14:paraId="7359A1C1" w14:textId="55CF5C88" w:rsidR="00726D9D" w:rsidRPr="008C6C1C" w:rsidRDefault="00726D9D" w:rsidP="00726D9D">
            <w:pPr>
              <w:pStyle w:val="TAH"/>
            </w:pPr>
            <w:r w:rsidRPr="008C6C1C">
              <w:t>Description</w:t>
            </w:r>
          </w:p>
        </w:tc>
        <w:tc>
          <w:tcPr>
            <w:tcW w:w="3211" w:type="dxa"/>
            <w:shd w:val="clear" w:color="auto" w:fill="C0C0C0"/>
          </w:tcPr>
          <w:p w14:paraId="509F645F" w14:textId="0F1DA214" w:rsidR="00726D9D" w:rsidRPr="008C6C1C" w:rsidRDefault="00726D9D" w:rsidP="00726D9D">
            <w:pPr>
              <w:pStyle w:val="TAH"/>
            </w:pPr>
            <w:r w:rsidRPr="008C6C1C">
              <w:t>Comments</w:t>
            </w:r>
          </w:p>
        </w:tc>
      </w:tr>
      <w:tr w:rsidR="00726D9D" w:rsidRPr="008C6C1C" w14:paraId="1499888A" w14:textId="77777777" w:rsidTr="00726D9D">
        <w:trPr>
          <w:jc w:val="center"/>
        </w:trPr>
        <w:tc>
          <w:tcPr>
            <w:tcW w:w="1804" w:type="dxa"/>
          </w:tcPr>
          <w:p w14:paraId="0E099D90" w14:textId="00A977DC" w:rsidR="00726D9D" w:rsidRPr="008C6C1C" w:rsidRDefault="00726D9D" w:rsidP="00726D9D">
            <w:pPr>
              <w:pStyle w:val="TAL"/>
            </w:pPr>
            <w:r w:rsidRPr="008C6C1C">
              <w:t>AEF</w:t>
            </w:r>
          </w:p>
        </w:tc>
        <w:tc>
          <w:tcPr>
            <w:tcW w:w="4276" w:type="dxa"/>
          </w:tcPr>
          <w:p w14:paraId="21EE4EB1" w14:textId="0067ECB2" w:rsidR="00726D9D" w:rsidRPr="008C6C1C" w:rsidRDefault="00726D9D" w:rsidP="00726D9D">
            <w:pPr>
              <w:pStyle w:val="TAL"/>
            </w:pPr>
            <w:r w:rsidRPr="008C6C1C">
              <w:rPr>
                <w:rFonts w:cs="Arial"/>
                <w:szCs w:val="18"/>
              </w:rPr>
              <w:t>API provider function is API Exposing Function.</w:t>
            </w:r>
          </w:p>
        </w:tc>
        <w:tc>
          <w:tcPr>
            <w:tcW w:w="3211" w:type="dxa"/>
          </w:tcPr>
          <w:p w14:paraId="4E4DAAAD" w14:textId="77777777" w:rsidR="00726D9D" w:rsidRPr="008C6C1C" w:rsidRDefault="00726D9D" w:rsidP="00726D9D">
            <w:pPr>
              <w:pStyle w:val="TAL"/>
            </w:pPr>
          </w:p>
        </w:tc>
      </w:tr>
      <w:tr w:rsidR="00726D9D" w:rsidRPr="008C6C1C" w14:paraId="186A07CD" w14:textId="77777777" w:rsidTr="00726D9D">
        <w:trPr>
          <w:jc w:val="center"/>
        </w:trPr>
        <w:tc>
          <w:tcPr>
            <w:tcW w:w="1804" w:type="dxa"/>
          </w:tcPr>
          <w:p w14:paraId="6117D9DE" w14:textId="2DF01DDE" w:rsidR="00726D9D" w:rsidRPr="008C6C1C" w:rsidRDefault="00726D9D" w:rsidP="00726D9D">
            <w:pPr>
              <w:pStyle w:val="TAL"/>
            </w:pPr>
            <w:r w:rsidRPr="008C6C1C">
              <w:t>APF</w:t>
            </w:r>
          </w:p>
        </w:tc>
        <w:tc>
          <w:tcPr>
            <w:tcW w:w="4276" w:type="dxa"/>
          </w:tcPr>
          <w:p w14:paraId="6B0DFB47" w14:textId="6FB68B46" w:rsidR="00726D9D" w:rsidRPr="008C6C1C" w:rsidRDefault="00726D9D" w:rsidP="00726D9D">
            <w:pPr>
              <w:pStyle w:val="TAL"/>
            </w:pPr>
            <w:r w:rsidRPr="008C6C1C">
              <w:rPr>
                <w:rFonts w:cs="Arial"/>
                <w:szCs w:val="18"/>
              </w:rPr>
              <w:t>API provider function is API Publishing Function.</w:t>
            </w:r>
          </w:p>
        </w:tc>
        <w:tc>
          <w:tcPr>
            <w:tcW w:w="3211" w:type="dxa"/>
          </w:tcPr>
          <w:p w14:paraId="126DC6A3" w14:textId="77777777" w:rsidR="00726D9D" w:rsidRPr="008C6C1C" w:rsidRDefault="00726D9D" w:rsidP="00726D9D">
            <w:pPr>
              <w:pStyle w:val="TAL"/>
            </w:pPr>
          </w:p>
        </w:tc>
      </w:tr>
      <w:tr w:rsidR="00726D9D" w:rsidRPr="008C6C1C" w14:paraId="1FA61E42" w14:textId="77777777" w:rsidTr="00726D9D">
        <w:trPr>
          <w:jc w:val="center"/>
        </w:trPr>
        <w:tc>
          <w:tcPr>
            <w:tcW w:w="1804" w:type="dxa"/>
          </w:tcPr>
          <w:p w14:paraId="36B9F9DF" w14:textId="4909E4A8" w:rsidR="00726D9D" w:rsidRPr="008C6C1C" w:rsidRDefault="00726D9D" w:rsidP="00726D9D">
            <w:pPr>
              <w:pStyle w:val="TAL"/>
            </w:pPr>
            <w:r w:rsidRPr="008C6C1C">
              <w:t>AMF</w:t>
            </w:r>
          </w:p>
        </w:tc>
        <w:tc>
          <w:tcPr>
            <w:tcW w:w="4276" w:type="dxa"/>
          </w:tcPr>
          <w:p w14:paraId="17B3B4E9" w14:textId="4831BC70" w:rsidR="00726D9D" w:rsidRPr="008C6C1C" w:rsidRDefault="00726D9D" w:rsidP="00726D9D">
            <w:pPr>
              <w:pStyle w:val="TAL"/>
            </w:pPr>
            <w:r w:rsidRPr="008C6C1C">
              <w:rPr>
                <w:rFonts w:cs="Arial"/>
                <w:szCs w:val="18"/>
              </w:rPr>
              <w:t>API provider function is API Management Function.</w:t>
            </w:r>
          </w:p>
        </w:tc>
        <w:tc>
          <w:tcPr>
            <w:tcW w:w="3211" w:type="dxa"/>
          </w:tcPr>
          <w:p w14:paraId="642FFA67" w14:textId="77777777" w:rsidR="00726D9D" w:rsidRPr="008C6C1C" w:rsidRDefault="00726D9D" w:rsidP="00726D9D">
            <w:pPr>
              <w:pStyle w:val="TAL"/>
            </w:pPr>
          </w:p>
        </w:tc>
      </w:tr>
    </w:tbl>
    <w:p w14:paraId="7F2B3C10" w14:textId="796893D6" w:rsidR="007B73DE" w:rsidRPr="008C6C1C" w:rsidRDefault="007B73DE" w:rsidP="00726D9D">
      <w:pPr>
        <w:rPr>
          <w:lang w:eastAsia="ko-KR"/>
        </w:rPr>
      </w:pPr>
    </w:p>
    <w:p w14:paraId="4589EB96" w14:textId="07D00EC4" w:rsidR="0041421A" w:rsidRPr="008C6C1C" w:rsidRDefault="0041421A" w:rsidP="000240A4">
      <w:pPr>
        <w:pStyle w:val="Heading4"/>
      </w:pPr>
      <w:bookmarkStart w:id="69" w:name="_Toc176938704"/>
      <w:bookmarkStart w:id="70" w:name="_Toc176946697"/>
      <w:r w:rsidRPr="008C6C1C">
        <w:t>5.1.1.4</w:t>
      </w:r>
      <w:r w:rsidRPr="008C6C1C">
        <w:tab/>
        <w:t>Evaluation of potential solutions</w:t>
      </w:r>
      <w:bookmarkEnd w:id="69"/>
      <w:bookmarkEnd w:id="70"/>
    </w:p>
    <w:p w14:paraId="2482ADCB" w14:textId="38BEFA44" w:rsidR="0041421A" w:rsidRPr="008C6C1C" w:rsidRDefault="0041421A" w:rsidP="0041421A">
      <w:pPr>
        <w:pStyle w:val="EditorsNote"/>
      </w:pPr>
      <w:r w:rsidRPr="008C6C1C">
        <w:t>Editor's Note:</w:t>
      </w:r>
      <w:r w:rsidRPr="008C6C1C">
        <w:tab/>
        <w:t>This clause provides the evaluation of potential solutions.</w:t>
      </w:r>
    </w:p>
    <w:p w14:paraId="7DA5B559" w14:textId="6CA0AB7C" w:rsidR="000240A4" w:rsidRPr="008C6C1C" w:rsidRDefault="000240A4" w:rsidP="000240A4">
      <w:pPr>
        <w:pStyle w:val="Heading5"/>
      </w:pPr>
      <w:bookmarkStart w:id="71" w:name="_Toc176938705"/>
      <w:bookmarkStart w:id="72" w:name="_Toc176946698"/>
      <w:r w:rsidRPr="008C6C1C">
        <w:t>5.1.1.4.</w:t>
      </w:r>
      <w:r w:rsidR="00610F0F" w:rsidRPr="008C6C1C">
        <w:t>1</w:t>
      </w:r>
      <w:r w:rsidRPr="008C6C1C">
        <w:tab/>
        <w:t>Evaluation of potential solution #1: Capturing MnS Producer registration information with APIProviderEnrolmentDetails</w:t>
      </w:r>
      <w:bookmarkEnd w:id="71"/>
      <w:bookmarkEnd w:id="72"/>
    </w:p>
    <w:p w14:paraId="642480AC" w14:textId="678B3034" w:rsidR="000240A4" w:rsidRPr="008C6C1C" w:rsidRDefault="000240A4" w:rsidP="000240A4">
      <w:pPr>
        <w:rPr>
          <w:lang w:eastAsia="ko-KR"/>
        </w:rPr>
      </w:pPr>
      <w:r w:rsidRPr="008C6C1C">
        <w:t xml:space="preserve">To manage the registration of an MnS producer on the CCF using CAPIF_API_Provider_Management API, it is needed to populate the </w:t>
      </w:r>
      <w:r w:rsidR="0028709B" w:rsidRPr="008C6C1C">
        <w:rPr>
          <w:lang w:eastAsia="ko-KR"/>
        </w:rPr>
        <w:t>"</w:t>
      </w:r>
      <w:r w:rsidRPr="008C6C1C">
        <w:rPr>
          <w:lang w:eastAsia="ko-KR"/>
        </w:rPr>
        <w:t>A</w:t>
      </w:r>
      <w:r w:rsidRPr="008C6C1C">
        <w:t>PIProviderEnrolmentDetails</w:t>
      </w:r>
      <w:r w:rsidR="0028709B" w:rsidRPr="008C6C1C">
        <w:t>"</w:t>
      </w:r>
      <w:r w:rsidRPr="008C6C1C">
        <w:t xml:space="preserve"> datatype </w:t>
      </w:r>
      <w:r w:rsidRPr="008C6C1C">
        <w:rPr>
          <w:lang w:eastAsia="ko-KR"/>
        </w:rPr>
        <w:t>with the registration information of the MnS producer. Detailed in clause 5.1.1.3.1.2, the mapping solution is summarized below:</w:t>
      </w:r>
    </w:p>
    <w:p w14:paraId="54955670" w14:textId="3BFFF91A" w:rsidR="000240A4" w:rsidRPr="008C6C1C" w:rsidRDefault="000240A4" w:rsidP="00726D9D">
      <w:pPr>
        <w:pStyle w:val="B1"/>
        <w:rPr>
          <w:lang w:eastAsia="ko-KR"/>
        </w:rPr>
      </w:pPr>
      <w:r w:rsidRPr="008C6C1C">
        <w:rPr>
          <w:lang w:eastAsia="ko-KR"/>
        </w:rPr>
        <w:t>-</w:t>
      </w:r>
      <w:r w:rsidR="00726D9D" w:rsidRPr="008C6C1C">
        <w:rPr>
          <w:lang w:eastAsia="ko-KR"/>
        </w:rPr>
        <w:tab/>
      </w:r>
      <w:r w:rsidRPr="008C6C1C">
        <w:rPr>
          <w:lang w:eastAsia="ko-KR"/>
        </w:rPr>
        <w:t xml:space="preserve">The credentials of the MnS producer can be mapped to </w:t>
      </w:r>
      <w:r w:rsidR="0028709B" w:rsidRPr="008C6C1C">
        <w:rPr>
          <w:lang w:eastAsia="ko-KR"/>
        </w:rPr>
        <w:t>"</w:t>
      </w:r>
      <w:r w:rsidRPr="008C6C1C">
        <w:rPr>
          <w:lang w:eastAsia="ko-KR"/>
        </w:rPr>
        <w:t>APIProviderEnrolmentDetails /regSec</w:t>
      </w:r>
      <w:r w:rsidR="0028709B" w:rsidRPr="008C6C1C">
        <w:rPr>
          <w:lang w:eastAsia="ko-KR"/>
        </w:rPr>
        <w:t>"</w:t>
      </w:r>
      <w:r w:rsidRPr="008C6C1C">
        <w:rPr>
          <w:lang w:eastAsia="ko-KR"/>
        </w:rPr>
        <w:t>.</w:t>
      </w:r>
    </w:p>
    <w:p w14:paraId="42A79D89" w14:textId="7E2D1D18" w:rsidR="000240A4" w:rsidRPr="008C6C1C" w:rsidRDefault="000240A4" w:rsidP="00726D9D">
      <w:pPr>
        <w:pStyle w:val="B1"/>
        <w:rPr>
          <w:lang w:eastAsia="ko-KR"/>
        </w:rPr>
      </w:pPr>
      <w:r w:rsidRPr="008C6C1C">
        <w:rPr>
          <w:lang w:eastAsia="ko-KR"/>
        </w:rPr>
        <w:t>-</w:t>
      </w:r>
      <w:r w:rsidR="00726D9D" w:rsidRPr="008C6C1C">
        <w:rPr>
          <w:lang w:eastAsia="ko-KR"/>
        </w:rPr>
        <w:tab/>
      </w:r>
      <w:r w:rsidRPr="008C6C1C">
        <w:rPr>
          <w:lang w:eastAsia="ko-KR"/>
        </w:rPr>
        <w:t xml:space="preserve">The different roles played for the MnS producer can be mapped to </w:t>
      </w:r>
      <w:r w:rsidR="0028709B" w:rsidRPr="008C6C1C">
        <w:rPr>
          <w:lang w:eastAsia="ko-KR"/>
        </w:rPr>
        <w:t>"</w:t>
      </w:r>
      <w:r w:rsidRPr="008C6C1C">
        <w:rPr>
          <w:lang w:eastAsia="ko-KR"/>
        </w:rPr>
        <w:t>APIProviderEnrolmentDetails /apiProvFuncs</w:t>
      </w:r>
      <w:r w:rsidR="0028709B" w:rsidRPr="008C6C1C">
        <w:rPr>
          <w:lang w:eastAsia="ko-KR"/>
        </w:rPr>
        <w:t>"</w:t>
      </w:r>
      <w:r w:rsidRPr="008C6C1C">
        <w:rPr>
          <w:lang w:eastAsia="ko-KR"/>
        </w:rPr>
        <w:t>. Note that the MnS producer will always play AEF, with the option to also play APF and/or AMF, if needed.</w:t>
      </w:r>
    </w:p>
    <w:p w14:paraId="64D7E010" w14:textId="2FD6EF46" w:rsidR="000240A4" w:rsidRPr="008C6C1C" w:rsidRDefault="000240A4" w:rsidP="00726D9D">
      <w:pPr>
        <w:pStyle w:val="B1"/>
        <w:rPr>
          <w:lang w:eastAsia="ko-KR"/>
        </w:rPr>
      </w:pPr>
      <w:r w:rsidRPr="008C6C1C">
        <w:rPr>
          <w:lang w:eastAsia="ko-KR"/>
        </w:rPr>
        <w:t>-</w:t>
      </w:r>
      <w:r w:rsidR="00726D9D" w:rsidRPr="008C6C1C">
        <w:rPr>
          <w:lang w:eastAsia="ko-KR"/>
        </w:rPr>
        <w:tab/>
      </w:r>
      <w:r w:rsidRPr="008C6C1C">
        <w:rPr>
          <w:lang w:eastAsia="ko-KR"/>
        </w:rPr>
        <w:t xml:space="preserve">The public key of the MnS producer can be mapped to </w:t>
      </w:r>
      <w:r w:rsidR="0028709B" w:rsidRPr="008C6C1C">
        <w:rPr>
          <w:lang w:eastAsia="ko-KR"/>
        </w:rPr>
        <w:t>"</w:t>
      </w:r>
      <w:r w:rsidRPr="008C6C1C">
        <w:rPr>
          <w:lang w:eastAsia="ko-KR"/>
        </w:rPr>
        <w:t>APIProviderEnrolmentDetails/ apiProvFuncs/regInfo/apiProvPubKey</w:t>
      </w:r>
      <w:r w:rsidR="0028709B" w:rsidRPr="008C6C1C">
        <w:rPr>
          <w:lang w:eastAsia="ko-KR"/>
        </w:rPr>
        <w:t>"</w:t>
      </w:r>
      <w:r w:rsidRPr="008C6C1C">
        <w:rPr>
          <w:lang w:eastAsia="ko-KR"/>
        </w:rPr>
        <w:t>.</w:t>
      </w:r>
    </w:p>
    <w:p w14:paraId="068050AB" w14:textId="611C5903" w:rsidR="000240A4" w:rsidRPr="008C6C1C" w:rsidRDefault="000240A4" w:rsidP="00726D9D">
      <w:r w:rsidRPr="008C6C1C">
        <w:t>The solution is feasible.</w:t>
      </w:r>
    </w:p>
    <w:p w14:paraId="61054EDD" w14:textId="1FEFFC47" w:rsidR="009D7904" w:rsidRPr="008C6C1C" w:rsidRDefault="009D7904" w:rsidP="009D7904">
      <w:pPr>
        <w:pStyle w:val="Heading3"/>
        <w:rPr>
          <w:rFonts w:cs="Arial"/>
        </w:rPr>
      </w:pPr>
      <w:bookmarkStart w:id="73" w:name="_Toc176938706"/>
      <w:bookmarkStart w:id="74" w:name="_Toc176946699"/>
      <w:r w:rsidRPr="008C6C1C">
        <w:t>5.1.2</w:t>
      </w:r>
      <w:r w:rsidRPr="008C6C1C">
        <w:tab/>
      </w:r>
      <w:r w:rsidRPr="008C6C1C">
        <w:rPr>
          <w:rFonts w:cs="Arial"/>
        </w:rPr>
        <w:t>Use case #2: Publishing of management services to the CCF</w:t>
      </w:r>
      <w:bookmarkEnd w:id="73"/>
      <w:bookmarkEnd w:id="74"/>
    </w:p>
    <w:p w14:paraId="23AF522C" w14:textId="77777777" w:rsidR="009D7904" w:rsidRPr="008C6C1C" w:rsidRDefault="009D7904" w:rsidP="009D7904">
      <w:pPr>
        <w:pStyle w:val="Heading4"/>
        <w:rPr>
          <w:rFonts w:cs="Arial"/>
        </w:rPr>
      </w:pPr>
      <w:bookmarkStart w:id="75" w:name="_Toc176938707"/>
      <w:bookmarkStart w:id="76" w:name="_Toc176946700"/>
      <w:r w:rsidRPr="008C6C1C">
        <w:rPr>
          <w:rFonts w:cs="Arial"/>
        </w:rPr>
        <w:t>5.1.2.1</w:t>
      </w:r>
      <w:r w:rsidRPr="008C6C1C">
        <w:rPr>
          <w:rFonts w:cs="Arial"/>
        </w:rPr>
        <w:tab/>
        <w:t>Description</w:t>
      </w:r>
      <w:bookmarkEnd w:id="75"/>
      <w:bookmarkEnd w:id="76"/>
    </w:p>
    <w:p w14:paraId="17F02C51" w14:textId="7D128FB6" w:rsidR="009D7904" w:rsidRPr="008C6C1C" w:rsidRDefault="009D7904" w:rsidP="0028709B">
      <w:r w:rsidRPr="008C6C1C">
        <w:t>Upon registration of MnS producer into the CAPIF, then the MnS producer can be enabled to decide what management service information will be made available for external consumption (</w:t>
      </w:r>
      <w:r w:rsidR="00726D9D" w:rsidRPr="008C6C1C">
        <w:t>i.e.</w:t>
      </w:r>
      <w:r w:rsidRPr="008C6C1C">
        <w:t xml:space="preserve"> the entire MnS, or a subset of</w:t>
      </w:r>
      <w:r w:rsidR="00726D9D" w:rsidRPr="008C6C1C">
        <w:t> </w:t>
      </w:r>
      <w:r w:rsidRPr="008C6C1C">
        <w:t>it).</w:t>
      </w:r>
    </w:p>
    <w:p w14:paraId="73E0DA17" w14:textId="77777777" w:rsidR="009D7904" w:rsidRPr="008C6C1C" w:rsidRDefault="009D7904" w:rsidP="009D7904">
      <w:r w:rsidRPr="008C6C1C">
        <w:t>Once this decision is made, then this information needs to be published into CCF, so that it can later be used by the external MnS consumers to discover and subsequently invoke the MnS. To this end, the following should occur:</w:t>
      </w:r>
    </w:p>
    <w:p w14:paraId="141BAD2D" w14:textId="1DEDB8FB" w:rsidR="009D7904" w:rsidRPr="008C6C1C" w:rsidRDefault="00726D9D" w:rsidP="00726D9D">
      <w:pPr>
        <w:pStyle w:val="B1"/>
      </w:pPr>
      <w:r w:rsidRPr="008C6C1C">
        <w:t>-</w:t>
      </w:r>
      <w:r w:rsidRPr="008C6C1C">
        <w:tab/>
      </w:r>
      <w:r w:rsidR="009D7904" w:rsidRPr="008C6C1C">
        <w:t xml:space="preserve">First, the management services are mapped into service APIs that can be published to the CCF. This is due to the fact that the information published into CAPIF is information related to service APIs. This information is represented with </w:t>
      </w:r>
      <w:r w:rsidR="0028709B" w:rsidRPr="008C6C1C">
        <w:t>"</w:t>
      </w:r>
      <w:r w:rsidR="009D7904" w:rsidRPr="008C6C1C">
        <w:t>ServiceAPIDescription</w:t>
      </w:r>
      <w:r w:rsidR="0028709B" w:rsidRPr="008C6C1C">
        <w:t>"</w:t>
      </w:r>
      <w:r w:rsidR="009D7904" w:rsidRPr="008C6C1C">
        <w:t xml:space="preserve"> (see clause 8.2.4.2.2 in </w:t>
      </w:r>
      <w:r w:rsidR="0028709B" w:rsidRPr="008C6C1C">
        <w:t xml:space="preserve">3GPP </w:t>
      </w:r>
      <w:r w:rsidR="009D7904" w:rsidRPr="008C6C1C">
        <w:t>TS 29.222</w:t>
      </w:r>
      <w:r w:rsidR="00250B9E" w:rsidRPr="008C6C1C">
        <w:t xml:space="preserve"> </w:t>
      </w:r>
      <w:r w:rsidR="009D7904" w:rsidRPr="008C6C1C">
        <w:t>[13]). However, in the 3GPP management system, the IOC that describes the information related to an MnS</w:t>
      </w:r>
      <w:r w:rsidRPr="008C6C1C">
        <w:t>'</w:t>
      </w:r>
      <w:r w:rsidR="009D7904" w:rsidRPr="008C6C1C">
        <w:t>s is MnSInfo IOC (see clause</w:t>
      </w:r>
      <w:r w:rsidRPr="008C6C1C">
        <w:t> </w:t>
      </w:r>
      <w:r w:rsidR="009D7904" w:rsidRPr="008C6C1C">
        <w:t xml:space="preserve">4.3.42 in </w:t>
      </w:r>
      <w:r w:rsidR="0028709B" w:rsidRPr="008C6C1C">
        <w:t xml:space="preserve">3GPP </w:t>
      </w:r>
      <w:r w:rsidR="009D7904" w:rsidRPr="008C6C1C">
        <w:t>TS 28.622</w:t>
      </w:r>
      <w:r w:rsidR="00250B9E" w:rsidRPr="008C6C1C">
        <w:t xml:space="preserve"> </w:t>
      </w:r>
      <w:r w:rsidR="009D7904" w:rsidRPr="008C6C1C">
        <w:t xml:space="preserve">[3]). The MnS producer posts and manage MnSInfo instances into MnSRegistry IOC (see clause 4.3.41 in </w:t>
      </w:r>
      <w:r w:rsidR="0028709B" w:rsidRPr="008C6C1C">
        <w:t xml:space="preserve">3GPP </w:t>
      </w:r>
      <w:r w:rsidR="009D7904" w:rsidRPr="008C6C1C">
        <w:t>TS 28.622</w:t>
      </w:r>
      <w:r w:rsidR="00250B9E" w:rsidRPr="008C6C1C">
        <w:t xml:space="preserve"> </w:t>
      </w:r>
      <w:r w:rsidR="009D7904" w:rsidRPr="008C6C1C">
        <w:t>[3]). In this regard, there is a need to map MnSInfo elements into serviceAPIDescription and to determine who in the 3GPP management system does the map.</w:t>
      </w:r>
    </w:p>
    <w:p w14:paraId="04CF64E7" w14:textId="682291E4" w:rsidR="009D7904" w:rsidRPr="008C6C1C" w:rsidRDefault="00726D9D" w:rsidP="00726D9D">
      <w:pPr>
        <w:pStyle w:val="B1"/>
      </w:pPr>
      <w:r w:rsidRPr="008C6C1C">
        <w:t>-</w:t>
      </w:r>
      <w:r w:rsidRPr="008C6C1C">
        <w:tab/>
      </w:r>
      <w:r w:rsidR="009D7904" w:rsidRPr="008C6C1C">
        <w:t>Secondly, the mapped management services (now service APIs) will be published in the CCF. In CAPIF, the API Publishing Function (APF) is the API provider domain</w:t>
      </w:r>
      <w:r w:rsidRPr="008C6C1C">
        <w:t>'</w:t>
      </w:r>
      <w:r w:rsidR="009D7904" w:rsidRPr="008C6C1C">
        <w:t xml:space="preserve">s entity responsible for publishing and managing service API information (see clause 6.3.5 in </w:t>
      </w:r>
      <w:r w:rsidR="0028709B" w:rsidRPr="008C6C1C">
        <w:t xml:space="preserve">3GPP </w:t>
      </w:r>
      <w:r w:rsidR="009D7904" w:rsidRPr="008C6C1C">
        <w:t>TS 23.222</w:t>
      </w:r>
      <w:r w:rsidR="00250B9E" w:rsidRPr="008C6C1C">
        <w:t xml:space="preserve"> </w:t>
      </w:r>
      <w:r w:rsidR="009D7904" w:rsidRPr="008C6C1C">
        <w:t xml:space="preserve">[5]). The APF supports the CAPIF-4 interface (see clause 6.4.7 in </w:t>
      </w:r>
      <w:r w:rsidR="0028709B" w:rsidRPr="008C6C1C">
        <w:t xml:space="preserve">3GPP </w:t>
      </w:r>
      <w:r w:rsidR="009D7904" w:rsidRPr="008C6C1C">
        <w:t>TS 23.222</w:t>
      </w:r>
      <w:r w:rsidR="00250B9E" w:rsidRPr="008C6C1C">
        <w:t xml:space="preserve"> </w:t>
      </w:r>
      <w:r w:rsidR="009D7904" w:rsidRPr="008C6C1C">
        <w:t>[5]). However, in the 3GPP management system, there is a need to determine who will play the APF role, for example:</w:t>
      </w:r>
    </w:p>
    <w:p w14:paraId="235EA552" w14:textId="1798EA3A" w:rsidR="009D7904" w:rsidRPr="008C6C1C" w:rsidRDefault="009D7904" w:rsidP="00726D9D">
      <w:pPr>
        <w:pStyle w:val="B2"/>
      </w:pPr>
      <w:r w:rsidRPr="008C6C1C">
        <w:t>-</w:t>
      </w:r>
      <w:r w:rsidRPr="008C6C1C">
        <w:tab/>
        <w:t>MnS registry (represented by the</w:t>
      </w:r>
      <w:r w:rsidR="0061698E" w:rsidRPr="008C6C1C">
        <w:t xml:space="preserv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 not play the role of the CAPIF APF. There is an option of defining a new </w:t>
      </w:r>
      <w:r w:rsidR="00726D9D" w:rsidRPr="008C6C1C">
        <w:t>M</w:t>
      </w:r>
      <w:r w:rsidRPr="008C6C1C">
        <w:t xml:space="preserve">anagement </w:t>
      </w:r>
      <w:r w:rsidR="00726D9D" w:rsidRPr="008C6C1C">
        <w:t>F</w:t>
      </w:r>
      <w:r w:rsidRPr="008C6C1C">
        <w:t xml:space="preserve">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00F9057F" w14:textId="42073546" w:rsidR="009D7904" w:rsidRPr="008C6C1C" w:rsidRDefault="009D7904" w:rsidP="00726D9D">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6C549048" w14:textId="77777777" w:rsidR="009D7904" w:rsidRPr="008C6C1C" w:rsidRDefault="009D7904" w:rsidP="009D7904">
      <w:pPr>
        <w:pStyle w:val="Heading4"/>
      </w:pPr>
      <w:bookmarkStart w:id="77" w:name="_Toc176938708"/>
      <w:bookmarkStart w:id="78" w:name="_Toc176946701"/>
      <w:r w:rsidRPr="008C6C1C">
        <w:t>5.1.2.2</w:t>
      </w:r>
      <w:r w:rsidRPr="008C6C1C">
        <w:tab/>
        <w:t>Potential requirements</w:t>
      </w:r>
      <w:bookmarkEnd w:id="77"/>
      <w:bookmarkEnd w:id="78"/>
    </w:p>
    <w:p w14:paraId="03300E60" w14:textId="77777777" w:rsidR="009D7904" w:rsidRPr="008C6C1C" w:rsidRDefault="009D7904" w:rsidP="00726D9D">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65A42D66" w14:textId="77777777" w:rsidR="009D7904" w:rsidRPr="008C6C1C" w:rsidRDefault="009D7904" w:rsidP="00726D9D">
      <w:r w:rsidRPr="008C6C1C">
        <w:rPr>
          <w:b/>
        </w:rPr>
        <w:t xml:space="preserve">PREQ-FS_MExpo-Pub-02: </w:t>
      </w:r>
      <w:r w:rsidRPr="008C6C1C">
        <w:t>The 3GPP management system shall have the capability to publish the mapped management service information to the CCF.</w:t>
      </w:r>
    </w:p>
    <w:p w14:paraId="3373F945" w14:textId="77777777" w:rsidR="007F31B8" w:rsidRPr="008C6C1C" w:rsidRDefault="007F31B8" w:rsidP="007F31B8">
      <w:pPr>
        <w:pStyle w:val="Heading4"/>
      </w:pPr>
      <w:bookmarkStart w:id="79" w:name="_Toc176938709"/>
      <w:bookmarkStart w:id="80" w:name="_Toc176946702"/>
      <w:r w:rsidRPr="008C6C1C">
        <w:t>5.1.2.3</w:t>
      </w:r>
      <w:r w:rsidRPr="008C6C1C">
        <w:tab/>
        <w:t>Potential solutions</w:t>
      </w:r>
      <w:bookmarkEnd w:id="79"/>
      <w:bookmarkEnd w:id="80"/>
    </w:p>
    <w:p w14:paraId="032EAD8D" w14:textId="77777777" w:rsidR="007F31B8" w:rsidRPr="008C6C1C" w:rsidRDefault="007F31B8" w:rsidP="00D35187">
      <w:pPr>
        <w:pStyle w:val="Heading5"/>
      </w:pPr>
      <w:bookmarkStart w:id="81" w:name="_Toc176938710"/>
      <w:bookmarkStart w:id="82" w:name="_Toc176946703"/>
      <w:r w:rsidRPr="008C6C1C">
        <w:t>5.1.2.3.1</w:t>
      </w:r>
      <w:r w:rsidRPr="008C6C1C">
        <w:tab/>
        <w:t>Potential solution #1: Publishing of management services into the CCF</w:t>
      </w:r>
      <w:bookmarkEnd w:id="81"/>
      <w:bookmarkEnd w:id="82"/>
    </w:p>
    <w:p w14:paraId="30C4B9C3" w14:textId="77777777" w:rsidR="007F31B8" w:rsidRPr="008C6C1C" w:rsidRDefault="007F31B8" w:rsidP="00726D9D">
      <w:pPr>
        <w:pStyle w:val="H6"/>
      </w:pPr>
      <w:bookmarkStart w:id="83" w:name="_Toc176938711"/>
      <w:r w:rsidRPr="008C6C1C">
        <w:t>5.1.2.3.1.1</w:t>
      </w:r>
      <w:r w:rsidRPr="008C6C1C">
        <w:tab/>
        <w:t>Introduction</w:t>
      </w:r>
      <w:bookmarkEnd w:id="83"/>
    </w:p>
    <w:p w14:paraId="061748E2" w14:textId="5D383D25" w:rsidR="007F31B8" w:rsidRPr="008C6C1C" w:rsidRDefault="007F31B8" w:rsidP="00726D9D">
      <w:pPr>
        <w:rPr>
          <w:lang w:eastAsia="ko-KR"/>
        </w:rPr>
      </w:pPr>
      <w:r w:rsidRPr="008C6C1C">
        <w:rPr>
          <w:lang w:eastAsia="ko-KR"/>
        </w:rPr>
        <w:t>This potential solution describes how to publish the management services to the CCF. This solution assumes that the MnS producer supports the CAPIF-4 interface and is able to publish management services to the CCF.</w:t>
      </w:r>
    </w:p>
    <w:p w14:paraId="4653C4D1" w14:textId="77777777" w:rsidR="007F31B8" w:rsidRPr="008C6C1C" w:rsidRDefault="007F31B8" w:rsidP="00726D9D">
      <w:pPr>
        <w:pStyle w:val="H6"/>
      </w:pPr>
      <w:bookmarkStart w:id="84" w:name="_Toc176938712"/>
      <w:r w:rsidRPr="008C6C1C">
        <w:t>5.1.2.3.1.2</w:t>
      </w:r>
      <w:r w:rsidRPr="008C6C1C">
        <w:tab/>
        <w:t>Description</w:t>
      </w:r>
      <w:bookmarkEnd w:id="84"/>
    </w:p>
    <w:p w14:paraId="544191AD" w14:textId="1F157C83" w:rsidR="007F31B8" w:rsidRPr="008C6C1C" w:rsidRDefault="007F31B8" w:rsidP="00726D9D">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27E79E7" w14:textId="3CC7CD32" w:rsidR="007F31B8" w:rsidRPr="008C6C1C" w:rsidRDefault="007F31B8" w:rsidP="007F31B8">
      <w:pPr>
        <w:pStyle w:val="TH"/>
      </w:pPr>
      <w:r w:rsidRPr="008C6C1C">
        <w:t>Table 5.1.2.3.1.2-1: Mapping of MnSInfo information attributes to</w:t>
      </w:r>
      <w:r w:rsidR="00726D9D" w:rsidRPr="008C6C1C">
        <w:br/>
      </w:r>
      <w:r w:rsidRPr="008C6C1C">
        <w:t>the serviceAPIDescription information elements</w:t>
      </w:r>
      <w:r w:rsidR="00726D9D" w:rsidRPr="008C6C1C">
        <w:br/>
      </w:r>
      <w:r w:rsidRPr="008C6C1C">
        <w:t>(</w:t>
      </w:r>
      <w:r w:rsidR="00726D9D" w:rsidRPr="008C6C1C">
        <w:t xml:space="preserve">Source: </w:t>
      </w:r>
      <w:r w:rsidRPr="008C6C1C">
        <w:t xml:space="preserve">Table 8.2.4.2.2-1 </w:t>
      </w:r>
      <w:r w:rsidR="0028709B" w:rsidRPr="008C6C1C">
        <w:t xml:space="preserve">in 3GPP TS </w:t>
      </w:r>
      <w:r w:rsidRPr="008C6C1C">
        <w:t>29.222</w:t>
      </w:r>
      <w:r w:rsidR="00250B9E" w:rsidRPr="008C6C1C">
        <w:t xml:space="preserve"> </w:t>
      </w:r>
      <w:r w:rsidRPr="008C6C1C">
        <w:t>[13])</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7F31B8" w:rsidRPr="008C6C1C" w14:paraId="711F25E2" w14:textId="77777777" w:rsidTr="00EB4486">
        <w:trPr>
          <w:tblHeader/>
          <w:jc w:val="center"/>
        </w:trPr>
        <w:tc>
          <w:tcPr>
            <w:tcW w:w="1430" w:type="dxa"/>
            <w:shd w:val="clear" w:color="auto" w:fill="C0C0C0"/>
            <w:hideMark/>
          </w:tcPr>
          <w:p w14:paraId="79178DDF" w14:textId="26BF4EBB" w:rsidR="007F31B8" w:rsidRPr="008C6C1C" w:rsidRDefault="007F31B8" w:rsidP="00EB4486">
            <w:pPr>
              <w:pStyle w:val="TAH"/>
              <w:keepNext w:val="0"/>
            </w:pPr>
            <w:r w:rsidRPr="008C6C1C">
              <w:t>Attribute</w:t>
            </w:r>
            <w:r w:rsidR="00726D9D" w:rsidRPr="008C6C1C">
              <w:t xml:space="preserve"> </w:t>
            </w:r>
            <w:r w:rsidRPr="008C6C1C">
              <w:t>name</w:t>
            </w:r>
          </w:p>
        </w:tc>
        <w:tc>
          <w:tcPr>
            <w:tcW w:w="1006" w:type="dxa"/>
            <w:shd w:val="clear" w:color="auto" w:fill="C0C0C0"/>
            <w:hideMark/>
          </w:tcPr>
          <w:p w14:paraId="17AAA710" w14:textId="5FBD7A17" w:rsidR="007F31B8" w:rsidRPr="008C6C1C" w:rsidRDefault="007F31B8" w:rsidP="00167300">
            <w:pPr>
              <w:pStyle w:val="TAH"/>
            </w:pPr>
            <w:r w:rsidRPr="008C6C1C">
              <w:t>Data</w:t>
            </w:r>
            <w:r w:rsidR="00726D9D" w:rsidRPr="008C6C1C">
              <w:t xml:space="preserve"> </w:t>
            </w:r>
            <w:r w:rsidRPr="008C6C1C">
              <w:t>type</w:t>
            </w:r>
          </w:p>
        </w:tc>
        <w:tc>
          <w:tcPr>
            <w:tcW w:w="425" w:type="dxa"/>
            <w:shd w:val="clear" w:color="auto" w:fill="C0C0C0"/>
            <w:hideMark/>
          </w:tcPr>
          <w:p w14:paraId="08D7DED1" w14:textId="77777777" w:rsidR="007F31B8" w:rsidRPr="008C6C1C" w:rsidRDefault="007F31B8" w:rsidP="00167300">
            <w:pPr>
              <w:pStyle w:val="TAH"/>
            </w:pPr>
            <w:r w:rsidRPr="008C6C1C">
              <w:t>P</w:t>
            </w:r>
          </w:p>
        </w:tc>
        <w:tc>
          <w:tcPr>
            <w:tcW w:w="1100" w:type="dxa"/>
            <w:shd w:val="clear" w:color="auto" w:fill="C0C0C0"/>
            <w:hideMark/>
          </w:tcPr>
          <w:p w14:paraId="5C8BAEC6" w14:textId="77777777" w:rsidR="007F31B8" w:rsidRPr="008C6C1C" w:rsidRDefault="007F31B8" w:rsidP="00167300">
            <w:pPr>
              <w:pStyle w:val="TAH"/>
              <w:jc w:val="left"/>
            </w:pPr>
            <w:r w:rsidRPr="008C6C1C">
              <w:t>Cardinality</w:t>
            </w:r>
          </w:p>
        </w:tc>
        <w:tc>
          <w:tcPr>
            <w:tcW w:w="3402" w:type="dxa"/>
            <w:shd w:val="clear" w:color="auto" w:fill="C0C0C0"/>
            <w:hideMark/>
          </w:tcPr>
          <w:p w14:paraId="75BCBA44" w14:textId="77777777" w:rsidR="007F31B8" w:rsidRPr="008C6C1C" w:rsidRDefault="007F31B8" w:rsidP="00167300">
            <w:pPr>
              <w:pStyle w:val="TAH"/>
              <w:rPr>
                <w:rFonts w:cs="Arial"/>
                <w:szCs w:val="18"/>
              </w:rPr>
            </w:pPr>
            <w:r w:rsidRPr="008C6C1C">
              <w:rPr>
                <w:rFonts w:cs="Arial"/>
                <w:szCs w:val="18"/>
              </w:rPr>
              <w:t>Description</w:t>
            </w:r>
          </w:p>
        </w:tc>
        <w:tc>
          <w:tcPr>
            <w:tcW w:w="2302" w:type="dxa"/>
            <w:shd w:val="clear" w:color="auto" w:fill="C0C0C0"/>
          </w:tcPr>
          <w:p w14:paraId="6442C8D3" w14:textId="1D9D6E1B" w:rsidR="007F31B8" w:rsidRPr="008C6C1C" w:rsidRDefault="007F31B8" w:rsidP="00167300">
            <w:pPr>
              <w:pStyle w:val="TAH"/>
              <w:rPr>
                <w:rFonts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7F31B8" w:rsidRPr="008C6C1C" w14:paraId="45004BE9" w14:textId="77777777" w:rsidTr="00726D9D">
        <w:trPr>
          <w:jc w:val="center"/>
        </w:trPr>
        <w:tc>
          <w:tcPr>
            <w:tcW w:w="1430" w:type="dxa"/>
          </w:tcPr>
          <w:p w14:paraId="52FD4A22" w14:textId="77777777" w:rsidR="007F31B8" w:rsidRPr="008C6C1C" w:rsidRDefault="007F31B8" w:rsidP="00EB4486">
            <w:pPr>
              <w:pStyle w:val="TAL"/>
              <w:keepNext w:val="0"/>
            </w:pPr>
            <w:r w:rsidRPr="008C6C1C">
              <w:t>apiName</w:t>
            </w:r>
          </w:p>
        </w:tc>
        <w:tc>
          <w:tcPr>
            <w:tcW w:w="1006" w:type="dxa"/>
          </w:tcPr>
          <w:p w14:paraId="5A11DE14" w14:textId="77777777" w:rsidR="007F31B8" w:rsidRPr="008C6C1C" w:rsidRDefault="007F31B8" w:rsidP="00167300">
            <w:pPr>
              <w:pStyle w:val="TAL"/>
            </w:pPr>
            <w:r w:rsidRPr="008C6C1C">
              <w:t>string</w:t>
            </w:r>
          </w:p>
        </w:tc>
        <w:tc>
          <w:tcPr>
            <w:tcW w:w="425" w:type="dxa"/>
          </w:tcPr>
          <w:p w14:paraId="7A819C66" w14:textId="77777777" w:rsidR="007F31B8" w:rsidRPr="008C6C1C" w:rsidRDefault="007F31B8" w:rsidP="00167300">
            <w:pPr>
              <w:pStyle w:val="TAC"/>
            </w:pPr>
            <w:r w:rsidRPr="008C6C1C">
              <w:t>M</w:t>
            </w:r>
          </w:p>
        </w:tc>
        <w:tc>
          <w:tcPr>
            <w:tcW w:w="1100" w:type="dxa"/>
          </w:tcPr>
          <w:p w14:paraId="5959EDEA" w14:textId="77777777" w:rsidR="007F31B8" w:rsidRPr="008C6C1C" w:rsidRDefault="007F31B8" w:rsidP="00167300">
            <w:pPr>
              <w:pStyle w:val="TAL"/>
            </w:pPr>
            <w:r w:rsidRPr="008C6C1C">
              <w:t>1</w:t>
            </w:r>
          </w:p>
        </w:tc>
        <w:tc>
          <w:tcPr>
            <w:tcW w:w="3402" w:type="dxa"/>
          </w:tcPr>
          <w:p w14:paraId="6A090365" w14:textId="5817D4AC" w:rsidR="007F31B8" w:rsidRPr="008C6C1C" w:rsidRDefault="007F31B8" w:rsidP="00167300">
            <w:pPr>
              <w:pStyle w:val="TAL"/>
              <w:rPr>
                <w:rFonts w:cs="Arial"/>
                <w:szCs w:val="18"/>
              </w:rPr>
            </w:pPr>
            <w:r w:rsidRPr="008C6C1C">
              <w:rPr>
                <w:rFonts w:cs="Arial"/>
                <w:szCs w:val="18"/>
              </w:rPr>
              <w:t>API</w:t>
            </w:r>
            <w:r w:rsidR="00726D9D" w:rsidRPr="008C6C1C">
              <w:rPr>
                <w:rFonts w:cs="Arial"/>
                <w:szCs w:val="18"/>
              </w:rPr>
              <w:t xml:space="preserve"> </w:t>
            </w:r>
            <w:r w:rsidRPr="008C6C1C">
              <w:rPr>
                <w:rFonts w:cs="Arial"/>
                <w:szCs w:val="18"/>
              </w:rPr>
              <w:t>name,</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set</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{apiName}</w:t>
            </w:r>
            <w:r w:rsidR="00726D9D" w:rsidRPr="008C6C1C">
              <w:rPr>
                <w:rFonts w:cs="Arial"/>
                <w:szCs w:val="18"/>
              </w:rPr>
              <w:t xml:space="preserve"> </w:t>
            </w:r>
            <w:r w:rsidRPr="008C6C1C">
              <w:rPr>
                <w:rFonts w:cs="Arial"/>
                <w:szCs w:val="18"/>
              </w:rPr>
              <w:t>part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URI</w:t>
            </w:r>
            <w:r w:rsidR="00726D9D" w:rsidRPr="008C6C1C">
              <w:rPr>
                <w:rFonts w:cs="Arial"/>
                <w:szCs w:val="18"/>
              </w:rPr>
              <w:t xml:space="preserve"> </w:t>
            </w:r>
            <w:r w:rsidRPr="008C6C1C">
              <w:rPr>
                <w:rFonts w:cs="Arial"/>
                <w:szCs w:val="18"/>
              </w:rPr>
              <w:t>structure</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defined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clause</w:t>
            </w:r>
            <w:r w:rsidR="00726D9D" w:rsidRPr="008C6C1C">
              <w:rPr>
                <w:rFonts w:cs="Arial"/>
                <w:szCs w:val="18"/>
              </w:rPr>
              <w:t> </w:t>
            </w:r>
            <w:r w:rsidRPr="008C6C1C">
              <w:t>5.2.4</w:t>
            </w:r>
            <w:r w:rsidR="00726D9D" w:rsidRPr="008C6C1C">
              <w:t xml:space="preserve"> </w:t>
            </w:r>
            <w:r w:rsidRPr="008C6C1C">
              <w:t>of</w:t>
            </w:r>
            <w:r w:rsidR="00726D9D" w:rsidRPr="008C6C1C">
              <w:t xml:space="preserve"> </w:t>
            </w:r>
            <w:r w:rsidRPr="008C6C1C">
              <w:t>3GPP</w:t>
            </w:r>
            <w:r w:rsidR="00726D9D" w:rsidRPr="008C6C1C">
              <w:rPr>
                <w:lang w:eastAsia="en-GB"/>
              </w:rPr>
              <w:t xml:space="preserve"> </w:t>
            </w:r>
            <w:r w:rsidRPr="008C6C1C">
              <w:t>TS</w:t>
            </w:r>
            <w:r w:rsidR="00726D9D" w:rsidRPr="008C6C1C">
              <w:rPr>
                <w:lang w:eastAsia="en-GB"/>
              </w:rPr>
              <w:t xml:space="preserve"> </w:t>
            </w:r>
            <w:r w:rsidRPr="008C6C1C">
              <w:t>29.122</w:t>
            </w:r>
            <w:r w:rsidR="00726D9D" w:rsidRPr="008C6C1C">
              <w:rPr>
                <w:lang w:eastAsia="en-GB"/>
              </w:rPr>
              <w:t xml:space="preserve"> </w:t>
            </w:r>
            <w:r w:rsidRPr="008C6C1C">
              <w:t>[</w:t>
            </w:r>
            <w:r w:rsidR="0028709B" w:rsidRPr="008C6C1C">
              <w:t>33</w:t>
            </w:r>
            <w:r w:rsidRPr="008C6C1C">
              <w:t>]</w:t>
            </w:r>
            <w:r w:rsidRPr="008C6C1C">
              <w:rPr>
                <w:rFonts w:cs="Arial"/>
                <w:szCs w:val="18"/>
              </w:rPr>
              <w:t>.</w:t>
            </w:r>
          </w:p>
        </w:tc>
        <w:tc>
          <w:tcPr>
            <w:tcW w:w="2302" w:type="dxa"/>
          </w:tcPr>
          <w:p w14:paraId="76D42E47" w14:textId="77777777" w:rsidR="007F31B8" w:rsidRPr="008C6C1C" w:rsidRDefault="007F31B8" w:rsidP="00167300">
            <w:pPr>
              <w:pStyle w:val="TAL"/>
              <w:rPr>
                <w:rFonts w:cs="Arial"/>
                <w:szCs w:val="18"/>
              </w:rPr>
            </w:pPr>
            <w:r w:rsidRPr="008C6C1C">
              <w:rPr>
                <w:rFonts w:ascii="Courier New" w:hAnsi="Courier New" w:cs="Courier New"/>
                <w:lang w:eastAsia="zh-CN"/>
              </w:rPr>
              <w:t>mnsLabel</w:t>
            </w:r>
          </w:p>
        </w:tc>
      </w:tr>
      <w:tr w:rsidR="007F31B8" w:rsidRPr="008C6C1C" w14:paraId="50CF02EF" w14:textId="77777777" w:rsidTr="00726D9D">
        <w:trPr>
          <w:jc w:val="center"/>
        </w:trPr>
        <w:tc>
          <w:tcPr>
            <w:tcW w:w="1430" w:type="dxa"/>
          </w:tcPr>
          <w:p w14:paraId="376CF5B3" w14:textId="77777777" w:rsidR="007F31B8" w:rsidRPr="008C6C1C" w:rsidRDefault="007F31B8" w:rsidP="00EB4486">
            <w:pPr>
              <w:pStyle w:val="TAL"/>
              <w:keepNext w:val="0"/>
            </w:pPr>
            <w:r w:rsidRPr="008C6C1C">
              <w:t>apiId</w:t>
            </w:r>
          </w:p>
        </w:tc>
        <w:tc>
          <w:tcPr>
            <w:tcW w:w="1006" w:type="dxa"/>
          </w:tcPr>
          <w:p w14:paraId="6A1A9583" w14:textId="77777777" w:rsidR="007F31B8" w:rsidRPr="008C6C1C" w:rsidRDefault="007F31B8" w:rsidP="00167300">
            <w:pPr>
              <w:pStyle w:val="TAL"/>
            </w:pPr>
            <w:r w:rsidRPr="008C6C1C">
              <w:t>string</w:t>
            </w:r>
          </w:p>
        </w:tc>
        <w:tc>
          <w:tcPr>
            <w:tcW w:w="425" w:type="dxa"/>
          </w:tcPr>
          <w:p w14:paraId="18E6B95B" w14:textId="77777777" w:rsidR="007F31B8" w:rsidRPr="008C6C1C" w:rsidRDefault="007F31B8" w:rsidP="00167300">
            <w:pPr>
              <w:pStyle w:val="TAC"/>
            </w:pPr>
            <w:r w:rsidRPr="008C6C1C">
              <w:t>O</w:t>
            </w:r>
          </w:p>
        </w:tc>
        <w:tc>
          <w:tcPr>
            <w:tcW w:w="1100" w:type="dxa"/>
          </w:tcPr>
          <w:p w14:paraId="666187B6" w14:textId="77777777" w:rsidR="007F31B8" w:rsidRPr="008C6C1C" w:rsidRDefault="007F31B8" w:rsidP="00167300">
            <w:pPr>
              <w:pStyle w:val="TAL"/>
            </w:pPr>
            <w:r w:rsidRPr="008C6C1C">
              <w:t>0..1</w:t>
            </w:r>
          </w:p>
        </w:tc>
        <w:tc>
          <w:tcPr>
            <w:tcW w:w="3402" w:type="dxa"/>
          </w:tcPr>
          <w:p w14:paraId="46A03F09" w14:textId="0B1832D9" w:rsidR="007F31B8" w:rsidRPr="008C6C1C" w:rsidRDefault="007F31B8" w:rsidP="00167300">
            <w:pPr>
              <w:pStyle w:val="TAL"/>
              <w:rPr>
                <w:rFonts w:cs="Arial"/>
                <w:szCs w:val="18"/>
              </w:rPr>
            </w:pPr>
            <w:r w:rsidRPr="008C6C1C">
              <w:rPr>
                <w:rFonts w:cs="Arial"/>
                <w:szCs w:val="18"/>
              </w:rPr>
              <w:t>API</w:t>
            </w:r>
            <w:r w:rsidR="00726D9D" w:rsidRPr="008C6C1C">
              <w:rPr>
                <w:rFonts w:cs="Arial"/>
                <w:szCs w:val="18"/>
              </w:rPr>
              <w:t xml:space="preserve"> </w:t>
            </w:r>
            <w:r w:rsidRPr="008C6C1C">
              <w:rPr>
                <w:rFonts w:cs="Arial"/>
                <w:szCs w:val="18"/>
              </w:rPr>
              <w:t>identifier</w:t>
            </w:r>
            <w:r w:rsidR="00726D9D" w:rsidRPr="008C6C1C">
              <w:rPr>
                <w:rFonts w:cs="Arial"/>
                <w:szCs w:val="18"/>
              </w:rPr>
              <w:t xml:space="preserve"> </w:t>
            </w:r>
            <w:r w:rsidRPr="008C6C1C">
              <w:rPr>
                <w:rFonts w:cs="Arial"/>
                <w:szCs w:val="18"/>
              </w:rPr>
              <w:t>assigned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published</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not</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present</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GET</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w:t>
            </w:r>
            <w:r w:rsidR="00726D9D" w:rsidRPr="008C6C1C">
              <w:rPr>
                <w:rFonts w:cs="Arial"/>
                <w:szCs w:val="18"/>
              </w:rPr>
              <w:t xml:space="preserve"> </w:t>
            </w:r>
            <w:r w:rsidRPr="008C6C1C">
              <w:rPr>
                <w:rFonts w:cs="Arial"/>
                <w:szCs w:val="18"/>
              </w:rPr>
              <w:t>(discovery</w:t>
            </w:r>
            <w:r w:rsidR="00726D9D" w:rsidRPr="008C6C1C">
              <w:rPr>
                <w:rFonts w:cs="Arial"/>
                <w:szCs w:val="18"/>
              </w:rPr>
              <w:t xml:space="preserve"> </w:t>
            </w:r>
            <w:r w:rsidRPr="008C6C1C">
              <w:rPr>
                <w:rFonts w:cs="Arial"/>
                <w:szCs w:val="18"/>
              </w:rPr>
              <w:t>API).</w:t>
            </w:r>
          </w:p>
        </w:tc>
        <w:tc>
          <w:tcPr>
            <w:tcW w:w="2302" w:type="dxa"/>
          </w:tcPr>
          <w:p w14:paraId="0C9F2805" w14:textId="77777777" w:rsidR="007F31B8" w:rsidRPr="008C6C1C" w:rsidRDefault="007F31B8" w:rsidP="00167300">
            <w:pPr>
              <w:pStyle w:val="TAL"/>
              <w:rPr>
                <w:rFonts w:cs="Arial"/>
                <w:szCs w:val="18"/>
              </w:rPr>
            </w:pPr>
          </w:p>
        </w:tc>
      </w:tr>
      <w:tr w:rsidR="007F31B8" w:rsidRPr="008C6C1C" w14:paraId="71CE761E" w14:textId="77777777" w:rsidTr="00726D9D">
        <w:trPr>
          <w:jc w:val="center"/>
        </w:trPr>
        <w:tc>
          <w:tcPr>
            <w:tcW w:w="1430" w:type="dxa"/>
          </w:tcPr>
          <w:p w14:paraId="30B070BA" w14:textId="77777777" w:rsidR="007F31B8" w:rsidRPr="008C6C1C" w:rsidRDefault="007F31B8" w:rsidP="00EB4486">
            <w:pPr>
              <w:pStyle w:val="TAL"/>
              <w:keepNext w:val="0"/>
            </w:pPr>
            <w:r w:rsidRPr="008C6C1C">
              <w:t>aefProfiles</w:t>
            </w:r>
          </w:p>
        </w:tc>
        <w:tc>
          <w:tcPr>
            <w:tcW w:w="1006" w:type="dxa"/>
          </w:tcPr>
          <w:p w14:paraId="7BE16A9B" w14:textId="77777777" w:rsidR="007F31B8" w:rsidRPr="008C6C1C" w:rsidRDefault="007F31B8" w:rsidP="00167300">
            <w:pPr>
              <w:pStyle w:val="TAL"/>
            </w:pPr>
            <w:r w:rsidRPr="008C6C1C">
              <w:t>array(AefProfile)</w:t>
            </w:r>
          </w:p>
        </w:tc>
        <w:tc>
          <w:tcPr>
            <w:tcW w:w="425" w:type="dxa"/>
          </w:tcPr>
          <w:p w14:paraId="11C3B0C0" w14:textId="77777777" w:rsidR="007F31B8" w:rsidRPr="008C6C1C" w:rsidRDefault="007F31B8" w:rsidP="00167300">
            <w:pPr>
              <w:pStyle w:val="TAC"/>
            </w:pPr>
            <w:r w:rsidRPr="008C6C1C">
              <w:t>C</w:t>
            </w:r>
          </w:p>
        </w:tc>
        <w:tc>
          <w:tcPr>
            <w:tcW w:w="1100" w:type="dxa"/>
          </w:tcPr>
          <w:p w14:paraId="1B6073B8" w14:textId="77777777" w:rsidR="007F31B8" w:rsidRPr="008C6C1C" w:rsidRDefault="007F31B8" w:rsidP="00167300">
            <w:pPr>
              <w:pStyle w:val="TAL"/>
            </w:pPr>
            <w:r w:rsidRPr="008C6C1C">
              <w:t>1..N</w:t>
            </w:r>
          </w:p>
        </w:tc>
        <w:tc>
          <w:tcPr>
            <w:tcW w:w="3402" w:type="dxa"/>
          </w:tcPr>
          <w:p w14:paraId="5E4415A3" w14:textId="260EA84E" w:rsidR="007F31B8" w:rsidRPr="008C6C1C" w:rsidRDefault="007F31B8" w:rsidP="00167300">
            <w:pPr>
              <w:pStyle w:val="TAL"/>
              <w:rPr>
                <w:rFonts w:cs="Arial"/>
                <w:szCs w:val="18"/>
              </w:rPr>
            </w:pPr>
            <w:r w:rsidRPr="008C6C1C">
              <w:rPr>
                <w:rFonts w:cs="Arial"/>
                <w:szCs w:val="18"/>
              </w:rPr>
              <w:t>AEF</w:t>
            </w:r>
            <w:r w:rsidR="00726D9D" w:rsidRPr="008C6C1C">
              <w:rPr>
                <w:rFonts w:cs="Arial"/>
                <w:szCs w:val="18"/>
              </w:rPr>
              <w:t xml:space="preserve"> </w:t>
            </w:r>
            <w:r w:rsidRPr="008C6C1C">
              <w:rPr>
                <w:rFonts w:cs="Arial"/>
                <w:szCs w:val="18"/>
              </w:rPr>
              <w:t>profile</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includes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exposed</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(e.g.</w:t>
            </w:r>
            <w:r w:rsidR="00726D9D" w:rsidRPr="008C6C1C">
              <w:rPr>
                <w:rFonts w:cs="Arial"/>
                <w:szCs w:val="18"/>
              </w:rPr>
              <w:t xml:space="preserve"> </w:t>
            </w:r>
            <w:r w:rsidRPr="008C6C1C">
              <w:rPr>
                <w:rFonts w:cs="Arial"/>
                <w:szCs w:val="18"/>
              </w:rPr>
              <w:t>protocol).</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CAPIF-4/4e</w:t>
            </w:r>
            <w:r w:rsidR="00726D9D" w:rsidRPr="008C6C1C">
              <w:rPr>
                <w:rFonts w:cs="Arial"/>
                <w:szCs w:val="18"/>
              </w:rPr>
              <w:t xml:space="preserve"> </w:t>
            </w:r>
            <w:r w:rsidRPr="008C6C1C">
              <w:rPr>
                <w:rFonts w:cs="Arial"/>
                <w:szCs w:val="18"/>
              </w:rPr>
              <w:t>interface,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provide</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publishing.</w:t>
            </w:r>
            <w:r w:rsidR="00726D9D" w:rsidRPr="008C6C1C">
              <w:t xml:space="preserve"> </w:t>
            </w:r>
            <w:r w:rsidRPr="008C6C1C">
              <w:t>For</w:t>
            </w:r>
            <w:r w:rsidR="00726D9D" w:rsidRPr="008C6C1C">
              <w:t xml:space="preserve"> </w:t>
            </w:r>
            <w:r w:rsidRPr="008C6C1C">
              <w:t>CAPIF-1/1e</w:t>
            </w:r>
            <w:r w:rsidR="00726D9D" w:rsidRPr="008C6C1C">
              <w:t xml:space="preserve"> </w:t>
            </w:r>
            <w:r w:rsidRPr="008C6C1C">
              <w:t>interface,</w:t>
            </w:r>
            <w:r w:rsidR="00726D9D" w:rsidRPr="008C6C1C">
              <w:t xml:space="preserve"> </w:t>
            </w:r>
            <w:r w:rsidRPr="008C6C1C">
              <w:t>the</w:t>
            </w:r>
            <w:r w:rsidR="00726D9D" w:rsidRPr="008C6C1C">
              <w:t xml:space="preserve"> </w:t>
            </w:r>
            <w:r w:rsidRPr="008C6C1C">
              <w:t>CAPIF</w:t>
            </w:r>
            <w:r w:rsidR="00726D9D" w:rsidRPr="008C6C1C">
              <w:t xml:space="preserve"> </w:t>
            </w:r>
            <w:r w:rsidRPr="008C6C1C">
              <w:t>core</w:t>
            </w:r>
            <w:r w:rsidR="00726D9D" w:rsidRPr="008C6C1C">
              <w:t xml:space="preserve"> </w:t>
            </w:r>
            <w:r w:rsidRPr="008C6C1C">
              <w:t>function</w:t>
            </w:r>
            <w:r w:rsidR="00726D9D" w:rsidRPr="008C6C1C">
              <w:t xml:space="preserve"> </w:t>
            </w:r>
            <w:r w:rsidRPr="008C6C1C">
              <w:t>shall</w:t>
            </w:r>
            <w:r w:rsidR="00726D9D" w:rsidRPr="008C6C1C">
              <w:t xml:space="preserve"> </w:t>
            </w:r>
            <w:r w:rsidRPr="008C6C1C">
              <w:t>provide</w:t>
            </w:r>
            <w:r w:rsidR="00726D9D" w:rsidRPr="008C6C1C">
              <w:t xml:space="preserve"> </w:t>
            </w:r>
            <w:r w:rsidRPr="008C6C1C">
              <w:t>this</w:t>
            </w:r>
            <w:r w:rsidR="00726D9D" w:rsidRPr="008C6C1C">
              <w:t xml:space="preserve"> </w:t>
            </w:r>
            <w:r w:rsidRPr="008C6C1C">
              <w:t>attribute</w:t>
            </w:r>
            <w:r w:rsidR="00726D9D" w:rsidRPr="008C6C1C">
              <w:t xml:space="preserve"> </w:t>
            </w:r>
            <w:r w:rsidRPr="008C6C1C">
              <w:t>to</w:t>
            </w:r>
            <w:r w:rsidR="00726D9D" w:rsidRPr="008C6C1C">
              <w:t xml:space="preserve"> </w:t>
            </w:r>
            <w:r w:rsidRPr="008C6C1C">
              <w:t>the</w:t>
            </w:r>
            <w:r w:rsidR="00726D9D" w:rsidRPr="008C6C1C">
              <w:t xml:space="preserve"> </w:t>
            </w:r>
            <w:r w:rsidRPr="008C6C1C">
              <w:t>API</w:t>
            </w:r>
            <w:r w:rsidR="00726D9D" w:rsidRPr="008C6C1C">
              <w:t xml:space="preserve"> </w:t>
            </w:r>
            <w:r w:rsidRPr="008C6C1C">
              <w:t>Invoker</w:t>
            </w:r>
            <w:r w:rsidR="00726D9D" w:rsidRPr="008C6C1C">
              <w:t xml:space="preserve"> </w:t>
            </w:r>
            <w:r w:rsidRPr="008C6C1C">
              <w:t>during</w:t>
            </w:r>
            <w:r w:rsidR="00726D9D" w:rsidRPr="008C6C1C">
              <w:t xml:space="preserve"> </w:t>
            </w:r>
            <w:r w:rsidRPr="008C6C1C">
              <w:t>service</w:t>
            </w:r>
            <w:r w:rsidR="00726D9D" w:rsidRPr="008C6C1C">
              <w:t xml:space="preserve"> </w:t>
            </w:r>
            <w:r w:rsidRPr="008C6C1C">
              <w:t>API</w:t>
            </w:r>
            <w:r w:rsidR="00726D9D" w:rsidRPr="008C6C1C">
              <w:t xml:space="preserve"> </w:t>
            </w:r>
            <w:r w:rsidRPr="008C6C1C">
              <w:t>discovery</w:t>
            </w:r>
            <w:r w:rsidR="00726D9D" w:rsidRPr="008C6C1C">
              <w:rPr>
                <w:rFonts w:cs="Arial"/>
                <w:szCs w:val="18"/>
              </w:rPr>
              <w:t xml:space="preserve"> </w:t>
            </w:r>
            <w:r w:rsidRPr="008C6C1C">
              <w:rPr>
                <w:rFonts w:cs="Arial"/>
                <w:szCs w:val="18"/>
              </w:rPr>
              <w:t>(</w:t>
            </w:r>
            <w:r w:rsidR="00726D9D" w:rsidRPr="008C6C1C">
              <w:rPr>
                <w:rFonts w:cs="Arial"/>
                <w:szCs w:val="18"/>
              </w:rPr>
              <w:t xml:space="preserve">see note </w:t>
            </w:r>
            <w:r w:rsidRPr="008C6C1C">
              <w:rPr>
                <w:rFonts w:cs="Arial"/>
                <w:szCs w:val="18"/>
              </w:rPr>
              <w:t>2)</w:t>
            </w:r>
          </w:p>
        </w:tc>
        <w:tc>
          <w:tcPr>
            <w:tcW w:w="2302" w:type="dxa"/>
          </w:tcPr>
          <w:p w14:paraId="74FEE61A" w14:textId="1D4F4958" w:rsidR="007F31B8" w:rsidRPr="008C6C1C" w:rsidRDefault="007F31B8" w:rsidP="00167300">
            <w:pPr>
              <w:pStyle w:val="TAL"/>
              <w:rPr>
                <w:rFonts w:cs="Arial"/>
                <w:szCs w:val="18"/>
              </w:rPr>
            </w:pPr>
            <w:r w:rsidRPr="008C6C1C">
              <w:rPr>
                <w:rFonts w:cs="Arial"/>
                <w:szCs w:val="18"/>
              </w:rPr>
              <w:t>See</w:t>
            </w:r>
            <w:r w:rsidR="00726D9D" w:rsidRPr="008C6C1C">
              <w:rPr>
                <w:rFonts w:cs="Arial"/>
                <w:szCs w:val="18"/>
              </w:rPr>
              <w:t xml:space="preserve"> </w:t>
            </w:r>
            <w:r w:rsidRPr="008C6C1C">
              <w:rPr>
                <w:rFonts w:cs="Arial"/>
                <w:szCs w:val="18"/>
              </w:rPr>
              <w:t>Table</w:t>
            </w:r>
            <w:r w:rsidR="00726D9D" w:rsidRPr="008C6C1C">
              <w:rPr>
                <w:rFonts w:cs="Arial"/>
                <w:szCs w:val="18"/>
              </w:rPr>
              <w:t xml:space="preserve"> </w:t>
            </w:r>
            <w:r w:rsidR="009D1541" w:rsidRPr="008C6C1C">
              <w:t>5.1.2.3.1.2</w:t>
            </w:r>
            <w:r w:rsidRPr="008C6C1C">
              <w:t>-2</w:t>
            </w:r>
          </w:p>
        </w:tc>
      </w:tr>
      <w:tr w:rsidR="007F31B8" w:rsidRPr="008C6C1C" w14:paraId="43FB7178" w14:textId="77777777" w:rsidTr="00726D9D">
        <w:trPr>
          <w:jc w:val="center"/>
        </w:trPr>
        <w:tc>
          <w:tcPr>
            <w:tcW w:w="1430" w:type="dxa"/>
          </w:tcPr>
          <w:p w14:paraId="189654B6" w14:textId="77777777" w:rsidR="007F31B8" w:rsidRPr="008C6C1C" w:rsidRDefault="007F31B8" w:rsidP="00EB4486">
            <w:pPr>
              <w:pStyle w:val="TAL"/>
              <w:keepNext w:val="0"/>
            </w:pPr>
            <w:r w:rsidRPr="008C6C1C">
              <w:t>description</w:t>
            </w:r>
          </w:p>
        </w:tc>
        <w:tc>
          <w:tcPr>
            <w:tcW w:w="1006" w:type="dxa"/>
          </w:tcPr>
          <w:p w14:paraId="5A3C8EAD" w14:textId="77777777" w:rsidR="007F31B8" w:rsidRPr="008C6C1C" w:rsidRDefault="007F31B8" w:rsidP="00167300">
            <w:pPr>
              <w:pStyle w:val="TAL"/>
            </w:pPr>
            <w:r w:rsidRPr="008C6C1C">
              <w:t>string</w:t>
            </w:r>
          </w:p>
        </w:tc>
        <w:tc>
          <w:tcPr>
            <w:tcW w:w="425" w:type="dxa"/>
          </w:tcPr>
          <w:p w14:paraId="603A6467" w14:textId="77777777" w:rsidR="007F31B8" w:rsidRPr="008C6C1C" w:rsidRDefault="007F31B8" w:rsidP="00167300">
            <w:pPr>
              <w:pStyle w:val="TAC"/>
            </w:pPr>
            <w:r w:rsidRPr="008C6C1C">
              <w:t>O</w:t>
            </w:r>
          </w:p>
        </w:tc>
        <w:tc>
          <w:tcPr>
            <w:tcW w:w="1100" w:type="dxa"/>
          </w:tcPr>
          <w:p w14:paraId="3B2AB04A" w14:textId="77777777" w:rsidR="007F31B8" w:rsidRPr="008C6C1C" w:rsidRDefault="007F31B8" w:rsidP="00167300">
            <w:pPr>
              <w:pStyle w:val="TAL"/>
            </w:pPr>
            <w:r w:rsidRPr="008C6C1C">
              <w:t>0..1</w:t>
            </w:r>
          </w:p>
        </w:tc>
        <w:tc>
          <w:tcPr>
            <w:tcW w:w="3402" w:type="dxa"/>
          </w:tcPr>
          <w:p w14:paraId="6FB9DDCC" w14:textId="4B55D125" w:rsidR="007F31B8" w:rsidRPr="008C6C1C" w:rsidRDefault="007F31B8" w:rsidP="00167300">
            <w:pPr>
              <w:pStyle w:val="TAL"/>
              <w:rPr>
                <w:rFonts w:cs="Arial"/>
                <w:szCs w:val="18"/>
              </w:rPr>
            </w:pPr>
            <w:r w:rsidRPr="008C6C1C">
              <w:rPr>
                <w:rFonts w:cs="Arial"/>
                <w:szCs w:val="18"/>
              </w:rPr>
              <w:t>Text</w:t>
            </w:r>
            <w:r w:rsidR="00726D9D" w:rsidRPr="008C6C1C">
              <w:rPr>
                <w:rFonts w:cs="Arial"/>
                <w:szCs w:val="18"/>
              </w:rPr>
              <w:t xml:space="preserve"> </w:t>
            </w:r>
            <w:r w:rsidRPr="008C6C1C">
              <w:rPr>
                <w:rFonts w:cs="Arial"/>
                <w:szCs w:val="18"/>
              </w:rPr>
              <w:t>description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p>
        </w:tc>
        <w:tc>
          <w:tcPr>
            <w:tcW w:w="2302" w:type="dxa"/>
          </w:tcPr>
          <w:p w14:paraId="487ECFEC" w14:textId="77777777" w:rsidR="007F31B8" w:rsidRPr="008C6C1C" w:rsidRDefault="007F31B8" w:rsidP="00167300">
            <w:pPr>
              <w:pStyle w:val="TAL"/>
              <w:rPr>
                <w:rFonts w:cs="Arial"/>
                <w:szCs w:val="18"/>
              </w:rPr>
            </w:pPr>
          </w:p>
        </w:tc>
      </w:tr>
      <w:tr w:rsidR="007F31B8" w:rsidRPr="008C6C1C" w14:paraId="3FDBD748" w14:textId="77777777" w:rsidTr="00726D9D">
        <w:trPr>
          <w:jc w:val="center"/>
        </w:trPr>
        <w:tc>
          <w:tcPr>
            <w:tcW w:w="1430" w:type="dxa"/>
          </w:tcPr>
          <w:p w14:paraId="203CCF2E" w14:textId="77777777" w:rsidR="007F31B8" w:rsidRPr="008C6C1C" w:rsidRDefault="007F31B8" w:rsidP="00EB4486">
            <w:pPr>
              <w:pStyle w:val="TAL"/>
              <w:keepNext w:val="0"/>
            </w:pPr>
            <w:r w:rsidRPr="008C6C1C">
              <w:t>supportedFeatures</w:t>
            </w:r>
          </w:p>
        </w:tc>
        <w:tc>
          <w:tcPr>
            <w:tcW w:w="1006" w:type="dxa"/>
          </w:tcPr>
          <w:p w14:paraId="57E4CF3B" w14:textId="77777777" w:rsidR="007F31B8" w:rsidRPr="008C6C1C" w:rsidRDefault="007F31B8" w:rsidP="00167300">
            <w:pPr>
              <w:pStyle w:val="TAL"/>
            </w:pPr>
            <w:r w:rsidRPr="008C6C1C">
              <w:t>SupportedFeatures</w:t>
            </w:r>
          </w:p>
        </w:tc>
        <w:tc>
          <w:tcPr>
            <w:tcW w:w="425" w:type="dxa"/>
          </w:tcPr>
          <w:p w14:paraId="7FEEFB1F" w14:textId="77777777" w:rsidR="007F31B8" w:rsidRPr="008C6C1C" w:rsidRDefault="007F31B8" w:rsidP="00167300">
            <w:pPr>
              <w:pStyle w:val="TAC"/>
            </w:pPr>
            <w:r w:rsidRPr="008C6C1C">
              <w:t>O</w:t>
            </w:r>
          </w:p>
        </w:tc>
        <w:tc>
          <w:tcPr>
            <w:tcW w:w="1100" w:type="dxa"/>
          </w:tcPr>
          <w:p w14:paraId="0E24DBA9" w14:textId="77777777" w:rsidR="007F31B8" w:rsidRPr="008C6C1C" w:rsidRDefault="007F31B8" w:rsidP="00167300">
            <w:pPr>
              <w:pStyle w:val="TAL"/>
            </w:pPr>
            <w:r w:rsidRPr="008C6C1C">
              <w:t>0..1</w:t>
            </w:r>
          </w:p>
        </w:tc>
        <w:tc>
          <w:tcPr>
            <w:tcW w:w="3402" w:type="dxa"/>
          </w:tcPr>
          <w:p w14:paraId="370B9E90" w14:textId="1E469099" w:rsidR="007F31B8" w:rsidRPr="008C6C1C" w:rsidRDefault="007F31B8" w:rsidP="00167300">
            <w:pPr>
              <w:pStyle w:val="TAL"/>
              <w:rPr>
                <w:rFonts w:cs="Arial"/>
                <w:szCs w:val="18"/>
              </w:rPr>
            </w:pPr>
            <w:r w:rsidRPr="008C6C1C">
              <w:rPr>
                <w:rFonts w:cs="Arial"/>
                <w:szCs w:val="18"/>
              </w:rPr>
              <w:t>The</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optional</w:t>
            </w:r>
            <w:r w:rsidR="00726D9D" w:rsidRPr="008C6C1C">
              <w:rPr>
                <w:rFonts w:cs="Arial"/>
                <w:szCs w:val="18"/>
              </w:rPr>
              <w:t xml:space="preserve"> </w:t>
            </w:r>
            <w:r w:rsidRPr="008C6C1C">
              <w:rPr>
                <w:rFonts w:cs="Arial"/>
                <w:szCs w:val="18"/>
              </w:rPr>
              <w:t>features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w:t>
            </w:r>
            <w:r w:rsidR="00726D9D" w:rsidRPr="008C6C1C">
              <w:rPr>
                <w:rFonts w:cs="Arial"/>
                <w:szCs w:val="18"/>
              </w:rPr>
              <w:t xml:space="preserve">see note </w:t>
            </w:r>
            <w:r w:rsidRPr="008C6C1C">
              <w:rPr>
                <w:rFonts w:cs="Arial"/>
                <w:szCs w:val="18"/>
              </w:rPr>
              <w:t>1)</w:t>
            </w:r>
            <w:r w:rsidR="00726D9D" w:rsidRPr="008C6C1C">
              <w:rPr>
                <w:rFonts w:cs="Arial"/>
                <w:szCs w:val="18"/>
              </w:rPr>
              <w:t>.</w:t>
            </w:r>
          </w:p>
        </w:tc>
        <w:tc>
          <w:tcPr>
            <w:tcW w:w="2302" w:type="dxa"/>
          </w:tcPr>
          <w:p w14:paraId="53CECEAE" w14:textId="77777777" w:rsidR="007F31B8" w:rsidRPr="008C6C1C" w:rsidRDefault="007F31B8" w:rsidP="00167300">
            <w:pPr>
              <w:pStyle w:val="TAL"/>
              <w:rPr>
                <w:rFonts w:cs="Arial"/>
                <w:szCs w:val="18"/>
              </w:rPr>
            </w:pPr>
          </w:p>
        </w:tc>
      </w:tr>
      <w:tr w:rsidR="007F31B8" w:rsidRPr="008C6C1C" w14:paraId="34D16915" w14:textId="77777777" w:rsidTr="00726D9D">
        <w:trPr>
          <w:jc w:val="center"/>
        </w:trPr>
        <w:tc>
          <w:tcPr>
            <w:tcW w:w="1430" w:type="dxa"/>
          </w:tcPr>
          <w:p w14:paraId="6FDEB879" w14:textId="77777777" w:rsidR="007F31B8" w:rsidRPr="008C6C1C" w:rsidRDefault="007F31B8" w:rsidP="00EB4486">
            <w:pPr>
              <w:pStyle w:val="TAL"/>
              <w:keepNext w:val="0"/>
            </w:pPr>
            <w:r w:rsidRPr="008C6C1C">
              <w:t>shareableInfo</w:t>
            </w:r>
          </w:p>
        </w:tc>
        <w:tc>
          <w:tcPr>
            <w:tcW w:w="1006" w:type="dxa"/>
          </w:tcPr>
          <w:p w14:paraId="4E57F98F" w14:textId="77777777" w:rsidR="007F31B8" w:rsidRPr="008C6C1C" w:rsidRDefault="007F31B8" w:rsidP="00167300">
            <w:pPr>
              <w:pStyle w:val="TAL"/>
            </w:pPr>
            <w:r w:rsidRPr="008C6C1C">
              <w:t>ShareableInformation</w:t>
            </w:r>
          </w:p>
        </w:tc>
        <w:tc>
          <w:tcPr>
            <w:tcW w:w="425" w:type="dxa"/>
          </w:tcPr>
          <w:p w14:paraId="200DC9AE" w14:textId="77777777" w:rsidR="007F31B8" w:rsidRPr="008C6C1C" w:rsidRDefault="007F31B8" w:rsidP="00167300">
            <w:pPr>
              <w:pStyle w:val="TAC"/>
            </w:pPr>
            <w:r w:rsidRPr="008C6C1C">
              <w:t>O</w:t>
            </w:r>
          </w:p>
        </w:tc>
        <w:tc>
          <w:tcPr>
            <w:tcW w:w="1100" w:type="dxa"/>
          </w:tcPr>
          <w:p w14:paraId="4BFECCCF" w14:textId="77777777" w:rsidR="007F31B8" w:rsidRPr="008C6C1C" w:rsidRDefault="007F31B8" w:rsidP="00167300">
            <w:pPr>
              <w:pStyle w:val="TAL"/>
            </w:pPr>
            <w:r w:rsidRPr="008C6C1C">
              <w:t>0..1</w:t>
            </w:r>
          </w:p>
        </w:tc>
        <w:tc>
          <w:tcPr>
            <w:tcW w:w="3402" w:type="dxa"/>
          </w:tcPr>
          <w:p w14:paraId="09040EAC" w14:textId="4AA770FF" w:rsidR="007F31B8" w:rsidRPr="008C6C1C" w:rsidRDefault="007F31B8" w:rsidP="00167300">
            <w:pPr>
              <w:pStyle w:val="TAL"/>
              <w:rPr>
                <w:rFonts w:cs="Arial"/>
                <w:szCs w:val="18"/>
              </w:rPr>
            </w:pPr>
            <w:r w:rsidRPr="008C6C1C">
              <w:rPr>
                <w:rFonts w:cs="Arial"/>
                <w:szCs w:val="18"/>
              </w:rPr>
              <w:t>Represents</w:t>
            </w:r>
            <w:r w:rsidR="00726D9D" w:rsidRPr="008C6C1C">
              <w:rPr>
                <w:rFonts w:cs="Arial"/>
                <w:szCs w:val="18"/>
              </w:rPr>
              <w:t xml:space="preserve"> </w:t>
            </w:r>
            <w:r w:rsidRPr="008C6C1C">
              <w:rPr>
                <w:rFonts w:cs="Arial"/>
                <w:szCs w:val="18"/>
              </w:rPr>
              <w:t>whether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and/or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category</w:t>
            </w:r>
            <w:r w:rsidR="00726D9D" w:rsidRPr="008C6C1C">
              <w:rPr>
                <w:rFonts w:cs="Arial"/>
                <w:szCs w:val="18"/>
              </w:rPr>
              <w:t xml:space="preserve"> </w:t>
            </w:r>
            <w:r w:rsidRPr="008C6C1C">
              <w:rPr>
                <w:rFonts w:cs="Arial"/>
                <w:szCs w:val="18"/>
              </w:rPr>
              <w:t>can</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published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other</w:t>
            </w:r>
            <w:r w:rsidR="00726D9D" w:rsidRPr="008C6C1C">
              <w:rPr>
                <w:rFonts w:cs="Arial"/>
                <w:szCs w:val="18"/>
              </w:rPr>
              <w:t xml:space="preserve"> </w:t>
            </w:r>
            <w:r w:rsidRPr="008C6C1C">
              <w:rPr>
                <w:rFonts w:cs="Arial"/>
                <w:szCs w:val="18"/>
              </w:rPr>
              <w:t>CCFs.</w:t>
            </w:r>
          </w:p>
        </w:tc>
        <w:tc>
          <w:tcPr>
            <w:tcW w:w="2302" w:type="dxa"/>
          </w:tcPr>
          <w:p w14:paraId="7BB39E6B" w14:textId="77777777" w:rsidR="007F31B8" w:rsidRPr="008C6C1C" w:rsidRDefault="007F31B8" w:rsidP="00167300">
            <w:pPr>
              <w:pStyle w:val="TAL"/>
              <w:rPr>
                <w:rFonts w:cs="Arial"/>
                <w:szCs w:val="18"/>
              </w:rPr>
            </w:pPr>
          </w:p>
        </w:tc>
      </w:tr>
      <w:tr w:rsidR="007F31B8" w:rsidRPr="008C6C1C" w14:paraId="6B13DD45" w14:textId="77777777" w:rsidTr="00726D9D">
        <w:trPr>
          <w:jc w:val="center"/>
        </w:trPr>
        <w:tc>
          <w:tcPr>
            <w:tcW w:w="1430" w:type="dxa"/>
          </w:tcPr>
          <w:p w14:paraId="60B907FE" w14:textId="77777777" w:rsidR="007F31B8" w:rsidRPr="008C6C1C" w:rsidRDefault="007F31B8" w:rsidP="00EB4486">
            <w:pPr>
              <w:pStyle w:val="TAL"/>
              <w:keepNext w:val="0"/>
            </w:pPr>
            <w:r w:rsidRPr="008C6C1C">
              <w:t>serviceAPICategory</w:t>
            </w:r>
          </w:p>
        </w:tc>
        <w:tc>
          <w:tcPr>
            <w:tcW w:w="1006" w:type="dxa"/>
          </w:tcPr>
          <w:p w14:paraId="35749269" w14:textId="77777777" w:rsidR="007F31B8" w:rsidRPr="008C6C1C" w:rsidRDefault="007F31B8" w:rsidP="00167300">
            <w:pPr>
              <w:pStyle w:val="TAL"/>
            </w:pPr>
            <w:r w:rsidRPr="008C6C1C">
              <w:t>string</w:t>
            </w:r>
          </w:p>
        </w:tc>
        <w:tc>
          <w:tcPr>
            <w:tcW w:w="425" w:type="dxa"/>
          </w:tcPr>
          <w:p w14:paraId="542198A4" w14:textId="77777777" w:rsidR="007F31B8" w:rsidRPr="008C6C1C" w:rsidRDefault="007F31B8" w:rsidP="00167300">
            <w:pPr>
              <w:pStyle w:val="TAC"/>
            </w:pPr>
            <w:r w:rsidRPr="008C6C1C">
              <w:t>C</w:t>
            </w:r>
          </w:p>
        </w:tc>
        <w:tc>
          <w:tcPr>
            <w:tcW w:w="1100" w:type="dxa"/>
          </w:tcPr>
          <w:p w14:paraId="27E9A4E5" w14:textId="77777777" w:rsidR="007F31B8" w:rsidRPr="008C6C1C" w:rsidRDefault="007F31B8" w:rsidP="00167300">
            <w:pPr>
              <w:pStyle w:val="TAL"/>
            </w:pPr>
            <w:r w:rsidRPr="008C6C1C">
              <w:t>0..1</w:t>
            </w:r>
          </w:p>
        </w:tc>
        <w:tc>
          <w:tcPr>
            <w:tcW w:w="3402" w:type="dxa"/>
          </w:tcPr>
          <w:p w14:paraId="4967AC73" w14:textId="107508EA" w:rsidR="007F31B8" w:rsidRPr="008C6C1C" w:rsidRDefault="007F31B8" w:rsidP="00167300">
            <w:pPr>
              <w:pStyle w:val="TAL"/>
              <w:rPr>
                <w:rFonts w:cs="Arial"/>
                <w:szCs w:val="18"/>
              </w:rPr>
            </w:pP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category</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belongs</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only</w:t>
            </w:r>
            <w:r w:rsidR="00726D9D" w:rsidRPr="008C6C1C">
              <w:rPr>
                <w:rFonts w:cs="Arial"/>
                <w:szCs w:val="18"/>
              </w:rPr>
              <w:t xml:space="preserve"> </w:t>
            </w:r>
            <w:r w:rsidRPr="008C6C1C">
              <w:rPr>
                <w:rFonts w:cs="Arial"/>
                <w:szCs w:val="18"/>
              </w:rPr>
              <w:t>applicable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CAPIF-6/6e</w:t>
            </w:r>
            <w:r w:rsidR="00726D9D" w:rsidRPr="008C6C1C">
              <w:rPr>
                <w:rFonts w:cs="Arial"/>
                <w:szCs w:val="18"/>
              </w:rPr>
              <w:t xml:space="preserve"> </w:t>
            </w:r>
            <w:r w:rsidRPr="008C6C1C">
              <w:rPr>
                <w:rFonts w:cs="Arial"/>
                <w:szCs w:val="18"/>
              </w:rPr>
              <w:t>interface</w:t>
            </w:r>
            <w:r w:rsidR="00726D9D" w:rsidRPr="008C6C1C">
              <w:rPr>
                <w:rFonts w:cs="Arial"/>
                <w:szCs w:val="18"/>
              </w:rPr>
              <w:t xml:space="preserve"> </w:t>
            </w:r>
            <w:r w:rsidRPr="008C6C1C">
              <w:rPr>
                <w:rFonts w:cs="Arial"/>
                <w:szCs w:val="18"/>
              </w:rPr>
              <w:t>(</w:t>
            </w:r>
            <w:r w:rsidR="00726D9D" w:rsidRPr="008C6C1C">
              <w:rPr>
                <w:rFonts w:cs="Arial"/>
                <w:szCs w:val="18"/>
              </w:rPr>
              <w:t xml:space="preserve">see note </w:t>
            </w:r>
            <w:r w:rsidRPr="008C6C1C">
              <w:rPr>
                <w:rFonts w:cs="Arial"/>
                <w:szCs w:val="18"/>
              </w:rPr>
              <w:t>2)</w:t>
            </w:r>
            <w:r w:rsidR="00726D9D" w:rsidRPr="008C6C1C">
              <w:rPr>
                <w:rFonts w:cs="Arial"/>
                <w:szCs w:val="18"/>
              </w:rPr>
              <w:t>.</w:t>
            </w:r>
          </w:p>
        </w:tc>
        <w:tc>
          <w:tcPr>
            <w:tcW w:w="2302" w:type="dxa"/>
          </w:tcPr>
          <w:p w14:paraId="294F87A7" w14:textId="5D3A910E" w:rsidR="007F31B8" w:rsidRPr="008C6C1C" w:rsidRDefault="007F31B8" w:rsidP="00167300">
            <w:pPr>
              <w:pStyle w:val="TAL"/>
              <w:rPr>
                <w:rFonts w:cs="Arial"/>
                <w:szCs w:val="18"/>
              </w:rPr>
            </w:pPr>
            <w:r w:rsidRPr="008C6C1C">
              <w:rPr>
                <w:rFonts w:cs="Arial"/>
                <w:szCs w:val="18"/>
              </w:rPr>
              <w:t>Not</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significant</w:t>
            </w:r>
            <w:r w:rsidR="00726D9D" w:rsidRPr="008C6C1C">
              <w:rPr>
                <w:rFonts w:cs="Arial"/>
                <w:szCs w:val="18"/>
              </w:rPr>
              <w:t xml:space="preserve"> </w:t>
            </w:r>
            <w:r w:rsidRPr="008C6C1C">
              <w:rPr>
                <w:rFonts w:cs="Arial"/>
                <w:szCs w:val="18"/>
              </w:rPr>
              <w:t>concern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services</w:t>
            </w:r>
          </w:p>
        </w:tc>
      </w:tr>
      <w:tr w:rsidR="007F31B8" w:rsidRPr="008C6C1C" w14:paraId="2C3E1D0D" w14:textId="77777777" w:rsidTr="00726D9D">
        <w:trPr>
          <w:jc w:val="center"/>
        </w:trPr>
        <w:tc>
          <w:tcPr>
            <w:tcW w:w="1430" w:type="dxa"/>
          </w:tcPr>
          <w:p w14:paraId="741C8478" w14:textId="77777777" w:rsidR="007F31B8" w:rsidRPr="008C6C1C" w:rsidRDefault="007F31B8" w:rsidP="00EB4486">
            <w:pPr>
              <w:pStyle w:val="TAL"/>
              <w:keepNext w:val="0"/>
            </w:pPr>
            <w:r w:rsidRPr="008C6C1C">
              <w:t>ccfId</w:t>
            </w:r>
          </w:p>
        </w:tc>
        <w:tc>
          <w:tcPr>
            <w:tcW w:w="1006" w:type="dxa"/>
          </w:tcPr>
          <w:p w14:paraId="0512D8B9" w14:textId="77777777" w:rsidR="007F31B8" w:rsidRPr="008C6C1C" w:rsidRDefault="007F31B8" w:rsidP="00167300">
            <w:pPr>
              <w:pStyle w:val="TAL"/>
            </w:pPr>
            <w:r w:rsidRPr="008C6C1C">
              <w:t>string</w:t>
            </w:r>
          </w:p>
        </w:tc>
        <w:tc>
          <w:tcPr>
            <w:tcW w:w="425" w:type="dxa"/>
          </w:tcPr>
          <w:p w14:paraId="3F10DEB0" w14:textId="77777777" w:rsidR="007F31B8" w:rsidRPr="008C6C1C" w:rsidRDefault="007F31B8" w:rsidP="00167300">
            <w:pPr>
              <w:pStyle w:val="TAC"/>
            </w:pPr>
            <w:r w:rsidRPr="008C6C1C">
              <w:rPr>
                <w:lang w:eastAsia="zh-CN"/>
              </w:rPr>
              <w:t>C</w:t>
            </w:r>
          </w:p>
        </w:tc>
        <w:tc>
          <w:tcPr>
            <w:tcW w:w="1100" w:type="dxa"/>
          </w:tcPr>
          <w:p w14:paraId="053BE999" w14:textId="77777777" w:rsidR="007F31B8" w:rsidRPr="008C6C1C" w:rsidRDefault="007F31B8" w:rsidP="00167300">
            <w:pPr>
              <w:pStyle w:val="TAL"/>
            </w:pPr>
            <w:r w:rsidRPr="008C6C1C">
              <w:t>0..1</w:t>
            </w:r>
          </w:p>
        </w:tc>
        <w:tc>
          <w:tcPr>
            <w:tcW w:w="3402" w:type="dxa"/>
          </w:tcPr>
          <w:p w14:paraId="667D3605" w14:textId="5F7F0A25" w:rsidR="007F31B8" w:rsidRPr="008C6C1C" w:rsidRDefault="007F31B8" w:rsidP="00167300">
            <w:pPr>
              <w:pStyle w:val="TAL"/>
              <w:rPr>
                <w:rFonts w:cs="Arial"/>
                <w:szCs w:val="18"/>
              </w:rPr>
            </w:pPr>
            <w:r w:rsidRPr="008C6C1C">
              <w:rPr>
                <w:rFonts w:cs="Arial"/>
                <w:szCs w:val="18"/>
              </w:rPr>
              <w:t>CAPIF</w:t>
            </w:r>
            <w:r w:rsidR="00726D9D" w:rsidRPr="008C6C1C">
              <w:rPr>
                <w:rFonts w:cs="Arial"/>
                <w:szCs w:val="18"/>
              </w:rPr>
              <w:t xml:space="preserve"> </w:t>
            </w:r>
            <w:r w:rsidRPr="008C6C1C">
              <w:rPr>
                <w:rFonts w:cs="Arial"/>
                <w:szCs w:val="18"/>
              </w:rPr>
              <w:t>core</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identifier</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can</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contacted</w:t>
            </w:r>
            <w:r w:rsidR="00726D9D" w:rsidRPr="008C6C1C">
              <w:rPr>
                <w:rFonts w:cs="Arial"/>
                <w:szCs w:val="18"/>
              </w:rPr>
              <w:t xml:space="preserve"> </w:t>
            </w:r>
            <w:r w:rsidRPr="008C6C1C">
              <w:rPr>
                <w:rFonts w:cs="Arial"/>
                <w:szCs w:val="18"/>
              </w:rPr>
              <w:t>further</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discovering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details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only</w:t>
            </w:r>
            <w:r w:rsidR="00726D9D" w:rsidRPr="008C6C1C">
              <w:rPr>
                <w:rFonts w:cs="Arial"/>
                <w:szCs w:val="18"/>
              </w:rPr>
              <w:t xml:space="preserve"> </w:t>
            </w:r>
            <w:r w:rsidRPr="008C6C1C">
              <w:rPr>
                <w:rFonts w:cs="Arial"/>
                <w:szCs w:val="18"/>
              </w:rPr>
              <w:t>applicable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CAPIF-6/6e</w:t>
            </w:r>
            <w:r w:rsidR="00726D9D" w:rsidRPr="008C6C1C">
              <w:rPr>
                <w:rFonts w:cs="Arial"/>
                <w:szCs w:val="18"/>
              </w:rPr>
              <w:t xml:space="preserve"> </w:t>
            </w:r>
            <w:r w:rsidRPr="008C6C1C">
              <w:rPr>
                <w:rFonts w:cs="Arial"/>
                <w:szCs w:val="18"/>
              </w:rPr>
              <w:t>interface</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provided</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serviceAPICategory</w:t>
            </w:r>
            <w:r w:rsidR="00726D9D" w:rsidRPr="008C6C1C">
              <w:rPr>
                <w:rFonts w:cs="Arial"/>
                <w:szCs w:val="18"/>
              </w:rPr>
              <w:t xml:space="preserve"> </w:t>
            </w:r>
            <w:r w:rsidRPr="008C6C1C">
              <w:rPr>
                <w:rFonts w:cs="Arial"/>
                <w:szCs w:val="18"/>
              </w:rPr>
              <w:t>(</w:t>
            </w:r>
            <w:r w:rsidR="00726D9D" w:rsidRPr="008C6C1C">
              <w:rPr>
                <w:rFonts w:cs="Arial"/>
                <w:szCs w:val="18"/>
              </w:rPr>
              <w:t xml:space="preserve">see note </w:t>
            </w:r>
            <w:r w:rsidRPr="008C6C1C">
              <w:rPr>
                <w:rFonts w:cs="Arial"/>
                <w:szCs w:val="18"/>
              </w:rPr>
              <w:t>2)</w:t>
            </w:r>
            <w:r w:rsidR="00726D9D" w:rsidRPr="008C6C1C">
              <w:rPr>
                <w:rFonts w:cs="Arial"/>
                <w:szCs w:val="18"/>
              </w:rPr>
              <w:t>.</w:t>
            </w:r>
          </w:p>
        </w:tc>
        <w:tc>
          <w:tcPr>
            <w:tcW w:w="2302" w:type="dxa"/>
          </w:tcPr>
          <w:p w14:paraId="6C8E5ACB" w14:textId="1ED7152D" w:rsidR="007F31B8" w:rsidRPr="008C6C1C" w:rsidRDefault="007F31B8" w:rsidP="00167300">
            <w:pPr>
              <w:pStyle w:val="TAL"/>
              <w:rPr>
                <w:rFonts w:cs="Arial"/>
                <w:szCs w:val="18"/>
              </w:rPr>
            </w:pPr>
            <w:r w:rsidRPr="008C6C1C">
              <w:rPr>
                <w:rFonts w:cs="Arial"/>
                <w:szCs w:val="18"/>
              </w:rPr>
              <w:t>Not</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significant</w:t>
            </w:r>
            <w:r w:rsidR="00726D9D" w:rsidRPr="008C6C1C">
              <w:rPr>
                <w:rFonts w:cs="Arial"/>
                <w:szCs w:val="18"/>
              </w:rPr>
              <w:t xml:space="preserve"> </w:t>
            </w:r>
            <w:r w:rsidRPr="008C6C1C">
              <w:rPr>
                <w:rFonts w:cs="Arial"/>
                <w:szCs w:val="18"/>
              </w:rPr>
              <w:t>concern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services</w:t>
            </w:r>
          </w:p>
        </w:tc>
      </w:tr>
      <w:tr w:rsidR="007F31B8" w:rsidRPr="008C6C1C" w14:paraId="0122244B" w14:textId="77777777" w:rsidTr="00726D9D">
        <w:trPr>
          <w:jc w:val="center"/>
        </w:trPr>
        <w:tc>
          <w:tcPr>
            <w:tcW w:w="1430" w:type="dxa"/>
          </w:tcPr>
          <w:p w14:paraId="65ED4693" w14:textId="77777777" w:rsidR="007F31B8" w:rsidRPr="008C6C1C" w:rsidRDefault="007F31B8" w:rsidP="00EB4486">
            <w:pPr>
              <w:pStyle w:val="TAL"/>
              <w:keepNext w:val="0"/>
            </w:pPr>
            <w:r w:rsidRPr="008C6C1C">
              <w:rPr>
                <w:lang w:eastAsia="zh-CN"/>
              </w:rPr>
              <w:t>apiSuppFeats</w:t>
            </w:r>
          </w:p>
        </w:tc>
        <w:tc>
          <w:tcPr>
            <w:tcW w:w="1006" w:type="dxa"/>
          </w:tcPr>
          <w:p w14:paraId="5AB960D9" w14:textId="77777777" w:rsidR="007F31B8" w:rsidRPr="008C6C1C" w:rsidRDefault="007F31B8" w:rsidP="00167300">
            <w:pPr>
              <w:pStyle w:val="TAL"/>
            </w:pPr>
            <w:r w:rsidRPr="008C6C1C">
              <w:t>SupportedFeatures</w:t>
            </w:r>
          </w:p>
        </w:tc>
        <w:tc>
          <w:tcPr>
            <w:tcW w:w="425" w:type="dxa"/>
          </w:tcPr>
          <w:p w14:paraId="14C550CF" w14:textId="77777777" w:rsidR="007F31B8" w:rsidRPr="008C6C1C" w:rsidRDefault="007F31B8" w:rsidP="00167300">
            <w:pPr>
              <w:pStyle w:val="TAC"/>
            </w:pPr>
            <w:r w:rsidRPr="008C6C1C">
              <w:t>O</w:t>
            </w:r>
          </w:p>
        </w:tc>
        <w:tc>
          <w:tcPr>
            <w:tcW w:w="1100" w:type="dxa"/>
          </w:tcPr>
          <w:p w14:paraId="70B9BEDB" w14:textId="77777777" w:rsidR="007F31B8" w:rsidRPr="008C6C1C" w:rsidRDefault="007F31B8" w:rsidP="00167300">
            <w:pPr>
              <w:pStyle w:val="TAL"/>
            </w:pPr>
            <w:r w:rsidRPr="008C6C1C">
              <w:t>0..1</w:t>
            </w:r>
          </w:p>
        </w:tc>
        <w:tc>
          <w:tcPr>
            <w:tcW w:w="3402" w:type="dxa"/>
          </w:tcPr>
          <w:p w14:paraId="20DBD777" w14:textId="00313C65" w:rsidR="007F31B8" w:rsidRPr="008C6C1C" w:rsidRDefault="007F31B8" w:rsidP="00167300">
            <w:pPr>
              <w:pStyle w:val="TAL"/>
              <w:rPr>
                <w:rFonts w:cs="Arial"/>
                <w:szCs w:val="18"/>
              </w:rPr>
            </w:pPr>
            <w:r w:rsidRPr="008C6C1C">
              <w:rPr>
                <w:rFonts w:cs="Arial"/>
                <w:szCs w:val="18"/>
                <w:lang w:eastAsia="zh-CN"/>
              </w:rPr>
              <w:t>Provided</w:t>
            </w:r>
            <w:r w:rsidR="00726D9D" w:rsidRPr="008C6C1C">
              <w:rPr>
                <w:rFonts w:cs="Arial"/>
                <w:szCs w:val="18"/>
                <w:lang w:eastAsia="zh-CN"/>
              </w:rPr>
              <w:t xml:space="preserve"> </w:t>
            </w:r>
            <w:r w:rsidRPr="008C6C1C">
              <w:rPr>
                <w:rFonts w:cs="Arial"/>
                <w:szCs w:val="18"/>
                <w:lang w:eastAsia="zh-CN"/>
              </w:rPr>
              <w:t>by</w:t>
            </w:r>
            <w:r w:rsidR="00726D9D" w:rsidRPr="008C6C1C">
              <w:rPr>
                <w:rFonts w:cs="Arial"/>
                <w:szCs w:val="18"/>
                <w:lang w:eastAsia="zh-CN"/>
              </w:rPr>
              <w:t xml:space="preserve"> </w:t>
            </w:r>
            <w:r w:rsidRPr="008C6C1C">
              <w:rPr>
                <w:rFonts w:cs="Arial"/>
                <w:szCs w:val="18"/>
                <w:lang w:eastAsia="zh-CN"/>
              </w:rPr>
              <w:t>the</w:t>
            </w:r>
            <w:r w:rsidR="00726D9D" w:rsidRPr="008C6C1C">
              <w:rPr>
                <w:rFonts w:cs="Arial"/>
                <w:szCs w:val="18"/>
                <w:lang w:eastAsia="zh-CN"/>
              </w:rPr>
              <w:t xml:space="preserve"> </w:t>
            </w:r>
            <w:r w:rsidRPr="008C6C1C">
              <w:rPr>
                <w:rFonts w:cs="Arial"/>
                <w:szCs w:val="18"/>
                <w:lang w:eastAsia="zh-CN"/>
              </w:rPr>
              <w:t>consumer</w:t>
            </w:r>
            <w:r w:rsidR="00726D9D" w:rsidRPr="008C6C1C">
              <w:rPr>
                <w:rFonts w:cs="Arial"/>
                <w:szCs w:val="18"/>
                <w:lang w:eastAsia="zh-CN"/>
              </w:rPr>
              <w:t xml:space="preserve"> </w:t>
            </w:r>
            <w:r w:rsidRPr="008C6C1C">
              <w:rPr>
                <w:rFonts w:cs="Arial"/>
                <w:szCs w:val="18"/>
                <w:lang w:eastAsia="zh-CN"/>
              </w:rPr>
              <w:t>to</w:t>
            </w:r>
            <w:r w:rsidR="00726D9D" w:rsidRPr="008C6C1C">
              <w:rPr>
                <w:rFonts w:cs="Arial"/>
                <w:szCs w:val="18"/>
                <w:lang w:eastAsia="zh-CN"/>
              </w:rPr>
              <w:t xml:space="preserve"> </w:t>
            </w:r>
            <w:r w:rsidRPr="008C6C1C">
              <w:rPr>
                <w:rFonts w:cs="Arial"/>
                <w:szCs w:val="18"/>
                <w:lang w:eastAsia="zh-CN"/>
              </w:rPr>
              <w:t>indicate</w:t>
            </w:r>
            <w:r w:rsidR="00726D9D" w:rsidRPr="008C6C1C">
              <w:rPr>
                <w:rFonts w:cs="Arial"/>
                <w:szCs w:val="18"/>
                <w:lang w:eastAsia="zh-CN"/>
              </w:rPr>
              <w:t xml:space="preserve"> </w:t>
            </w:r>
            <w:r w:rsidRPr="008C6C1C">
              <w:rPr>
                <w:rFonts w:cs="Arial"/>
                <w:szCs w:val="18"/>
                <w:lang w:eastAsia="zh-CN"/>
              </w:rPr>
              <w:t>t</w:t>
            </w:r>
            <w:r w:rsidRPr="008C6C1C">
              <w:rPr>
                <w:rFonts w:cs="Arial"/>
                <w:szCs w:val="18"/>
              </w:rPr>
              <w:t>he</w:t>
            </w:r>
            <w:r w:rsidR="00726D9D" w:rsidRPr="008C6C1C">
              <w:rPr>
                <w:rFonts w:cs="Arial"/>
                <w:szCs w:val="18"/>
              </w:rPr>
              <w:t xml:space="preserve"> </w:t>
            </w:r>
            <w:r w:rsidRPr="008C6C1C">
              <w:rPr>
                <w:rFonts w:cs="Arial"/>
                <w:szCs w:val="18"/>
              </w:rPr>
              <w:t>features</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p>
        </w:tc>
        <w:tc>
          <w:tcPr>
            <w:tcW w:w="2302" w:type="dxa"/>
          </w:tcPr>
          <w:p w14:paraId="2CE5A61B" w14:textId="77777777" w:rsidR="007F31B8" w:rsidRPr="008C6C1C" w:rsidRDefault="007F31B8" w:rsidP="00167300">
            <w:pPr>
              <w:pStyle w:val="TAL"/>
              <w:rPr>
                <w:rFonts w:cs="Arial"/>
                <w:szCs w:val="18"/>
              </w:rPr>
            </w:pPr>
          </w:p>
        </w:tc>
      </w:tr>
      <w:tr w:rsidR="007F31B8" w:rsidRPr="008C6C1C" w14:paraId="0B84C64F" w14:textId="77777777" w:rsidTr="00726D9D">
        <w:trPr>
          <w:jc w:val="center"/>
        </w:trPr>
        <w:tc>
          <w:tcPr>
            <w:tcW w:w="1430" w:type="dxa"/>
          </w:tcPr>
          <w:p w14:paraId="15D6F37E" w14:textId="77777777" w:rsidR="007F31B8" w:rsidRPr="008C6C1C" w:rsidRDefault="007F31B8" w:rsidP="00EB4486">
            <w:pPr>
              <w:pStyle w:val="TAL"/>
              <w:keepNext w:val="0"/>
              <w:rPr>
                <w:lang w:eastAsia="zh-CN"/>
              </w:rPr>
            </w:pPr>
            <w:r w:rsidRPr="008C6C1C">
              <w:t>pubApiPath</w:t>
            </w:r>
          </w:p>
        </w:tc>
        <w:tc>
          <w:tcPr>
            <w:tcW w:w="1006" w:type="dxa"/>
          </w:tcPr>
          <w:p w14:paraId="7247DC9F" w14:textId="77777777" w:rsidR="007F31B8" w:rsidRPr="008C6C1C" w:rsidRDefault="007F31B8" w:rsidP="00167300">
            <w:pPr>
              <w:pStyle w:val="TAL"/>
            </w:pPr>
            <w:r w:rsidRPr="008C6C1C">
              <w:t>PublishedApiPath</w:t>
            </w:r>
          </w:p>
        </w:tc>
        <w:tc>
          <w:tcPr>
            <w:tcW w:w="425" w:type="dxa"/>
          </w:tcPr>
          <w:p w14:paraId="49E7BFC7" w14:textId="77777777" w:rsidR="007F31B8" w:rsidRPr="008C6C1C" w:rsidRDefault="007F31B8" w:rsidP="00167300">
            <w:pPr>
              <w:pStyle w:val="TAC"/>
            </w:pPr>
            <w:r w:rsidRPr="008C6C1C">
              <w:t>C</w:t>
            </w:r>
          </w:p>
        </w:tc>
        <w:tc>
          <w:tcPr>
            <w:tcW w:w="1100" w:type="dxa"/>
          </w:tcPr>
          <w:p w14:paraId="5AB508D6" w14:textId="77777777" w:rsidR="007F31B8" w:rsidRPr="008C6C1C" w:rsidRDefault="007F31B8" w:rsidP="00167300">
            <w:pPr>
              <w:pStyle w:val="TAL"/>
            </w:pPr>
            <w:r w:rsidRPr="008C6C1C">
              <w:t>0..1</w:t>
            </w:r>
          </w:p>
        </w:tc>
        <w:tc>
          <w:tcPr>
            <w:tcW w:w="3402" w:type="dxa"/>
          </w:tcPr>
          <w:p w14:paraId="6E20E7E2" w14:textId="61D9C384" w:rsidR="007F31B8" w:rsidRPr="008C6C1C" w:rsidRDefault="007F31B8" w:rsidP="00167300">
            <w:pPr>
              <w:pStyle w:val="TAL"/>
              <w:rPr>
                <w:rFonts w:cs="Arial"/>
                <w:szCs w:val="18"/>
                <w:lang w:eastAsia="zh-CN"/>
              </w:rPr>
            </w:pPr>
            <w:r w:rsidRPr="008C6C1C">
              <w:rPr>
                <w:rFonts w:cs="Arial"/>
                <w:szCs w:val="18"/>
              </w:rPr>
              <w:t>It</w:t>
            </w:r>
            <w:r w:rsidR="00726D9D" w:rsidRPr="008C6C1C">
              <w:rPr>
                <w:rFonts w:cs="Arial"/>
                <w:szCs w:val="18"/>
              </w:rPr>
              <w:t xml:space="preserve"> </w:t>
            </w:r>
            <w:r w:rsidRPr="008C6C1C">
              <w:rPr>
                <w:rFonts w:cs="Arial"/>
                <w:szCs w:val="18"/>
              </w:rPr>
              <w:t>contains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published</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path</w:t>
            </w:r>
            <w:r w:rsidR="00726D9D" w:rsidRPr="008C6C1C">
              <w:rPr>
                <w:rFonts w:cs="Arial"/>
                <w:szCs w:val="18"/>
              </w:rPr>
              <w:t xml:space="preserve"> </w:t>
            </w:r>
            <w:r w:rsidRPr="008C6C1C">
              <w:rPr>
                <w:rFonts w:cs="Arial"/>
                <w:szCs w:val="18"/>
              </w:rPr>
              <w:t>within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same</w:t>
            </w:r>
            <w:r w:rsidR="00726D9D" w:rsidRPr="008C6C1C">
              <w:rPr>
                <w:rFonts w:cs="Arial"/>
                <w:szCs w:val="18"/>
              </w:rPr>
              <w:t xml:space="preserve"> </w:t>
            </w:r>
            <w:r w:rsidRPr="008C6C1C">
              <w:rPr>
                <w:rFonts w:cs="Arial"/>
                <w:szCs w:val="18"/>
              </w:rPr>
              <w:t>CAPIF</w:t>
            </w:r>
            <w:r w:rsidR="00726D9D" w:rsidRPr="008C6C1C">
              <w:rPr>
                <w:rFonts w:cs="Arial"/>
                <w:szCs w:val="18"/>
              </w:rPr>
              <w:t xml:space="preserve"> </w:t>
            </w:r>
            <w:r w:rsidRPr="008C6C1C">
              <w:rPr>
                <w:rFonts w:cs="Arial"/>
                <w:szCs w:val="18"/>
              </w:rPr>
              <w:t>provider</w:t>
            </w:r>
            <w:r w:rsidR="00726D9D" w:rsidRPr="008C6C1C">
              <w:rPr>
                <w:rFonts w:cs="Arial"/>
                <w:szCs w:val="18"/>
              </w:rPr>
              <w:t xml:space="preserve"> </w:t>
            </w:r>
            <w:r w:rsidRPr="008C6C1C">
              <w:rPr>
                <w:rFonts w:cs="Arial"/>
                <w:szCs w:val="18"/>
              </w:rPr>
              <w:t>domain.</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provided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CCF</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other</w:t>
            </w:r>
            <w:r w:rsidR="00726D9D" w:rsidRPr="008C6C1C">
              <w:rPr>
                <w:rFonts w:cs="Arial"/>
                <w:szCs w:val="18"/>
              </w:rPr>
              <w:t xml:space="preserve"> </w:t>
            </w:r>
            <w:r w:rsidRPr="008C6C1C">
              <w:rPr>
                <w:rFonts w:cs="Arial"/>
                <w:szCs w:val="18"/>
              </w:rPr>
              <w:t>CCF</w:t>
            </w:r>
            <w:r w:rsidR="00726D9D" w:rsidRPr="008C6C1C">
              <w:rPr>
                <w:rFonts w:cs="Arial"/>
                <w:szCs w:val="18"/>
              </w:rPr>
              <w:t xml:space="preserve"> </w:t>
            </w:r>
            <w:r w:rsidRPr="008C6C1C">
              <w:rPr>
                <w:rFonts w:cs="Arial"/>
                <w:szCs w:val="18"/>
              </w:rPr>
              <w:t>via</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CAPIF-6</w:t>
            </w:r>
            <w:r w:rsidR="00726D9D" w:rsidRPr="008C6C1C">
              <w:rPr>
                <w:rFonts w:cs="Arial"/>
                <w:szCs w:val="18"/>
              </w:rPr>
              <w:t xml:space="preserve"> </w:t>
            </w:r>
            <w:r w:rsidRPr="008C6C1C">
              <w:rPr>
                <w:rFonts w:cs="Arial"/>
                <w:szCs w:val="18"/>
              </w:rPr>
              <w:t>reference</w:t>
            </w:r>
            <w:r w:rsidR="00726D9D" w:rsidRPr="008C6C1C">
              <w:rPr>
                <w:rFonts w:cs="Arial"/>
                <w:szCs w:val="18"/>
              </w:rPr>
              <w:t xml:space="preserve"> </w:t>
            </w:r>
            <w:r w:rsidRPr="008C6C1C">
              <w:rPr>
                <w:rFonts w:cs="Arial"/>
                <w:szCs w:val="18"/>
              </w:rPr>
              <w:t>point.</w:t>
            </w:r>
          </w:p>
        </w:tc>
        <w:tc>
          <w:tcPr>
            <w:tcW w:w="2302" w:type="dxa"/>
          </w:tcPr>
          <w:p w14:paraId="7F6CC9C0" w14:textId="3E40CA69" w:rsidR="007F31B8" w:rsidRPr="008C6C1C" w:rsidRDefault="007F31B8" w:rsidP="00167300">
            <w:pPr>
              <w:pStyle w:val="TAL"/>
            </w:pPr>
            <w:r w:rsidRPr="008C6C1C">
              <w:rPr>
                <w:rFonts w:cs="Arial"/>
                <w:szCs w:val="18"/>
              </w:rPr>
              <w:t>Not</w:t>
            </w:r>
            <w:r w:rsidR="00726D9D" w:rsidRPr="008C6C1C">
              <w:rPr>
                <w:rFonts w:cs="Arial"/>
                <w:szCs w:val="18"/>
              </w:rPr>
              <w:t xml:space="preserve"> </w:t>
            </w:r>
            <w:r w:rsidRPr="008C6C1C">
              <w:rPr>
                <w:rFonts w:cs="Arial"/>
                <w:szCs w:val="18"/>
              </w:rPr>
              <w:t>a</w:t>
            </w:r>
            <w:r w:rsidR="00726D9D" w:rsidRPr="008C6C1C">
              <w:rPr>
                <w:rFonts w:cs="Arial"/>
                <w:szCs w:val="18"/>
              </w:rPr>
              <w:t xml:space="preserve"> </w:t>
            </w:r>
            <w:r w:rsidRPr="008C6C1C">
              <w:rPr>
                <w:rFonts w:cs="Arial"/>
                <w:szCs w:val="18"/>
              </w:rPr>
              <w:t>significant</w:t>
            </w:r>
            <w:r w:rsidR="00726D9D" w:rsidRPr="008C6C1C">
              <w:rPr>
                <w:rFonts w:cs="Arial"/>
                <w:szCs w:val="18"/>
              </w:rPr>
              <w:t xml:space="preserve"> </w:t>
            </w:r>
            <w:r w:rsidRPr="008C6C1C">
              <w:rPr>
                <w:rFonts w:cs="Arial"/>
                <w:szCs w:val="18"/>
              </w:rPr>
              <w:t>concern</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services</w:t>
            </w:r>
          </w:p>
        </w:tc>
      </w:tr>
      <w:tr w:rsidR="007F31B8" w:rsidRPr="008C6C1C" w14:paraId="273ACFB0" w14:textId="77777777" w:rsidTr="00726D9D">
        <w:trPr>
          <w:jc w:val="center"/>
        </w:trPr>
        <w:tc>
          <w:tcPr>
            <w:tcW w:w="9665" w:type="dxa"/>
            <w:gridSpan w:val="6"/>
          </w:tcPr>
          <w:p w14:paraId="7FB88C67" w14:textId="31672505" w:rsidR="007F31B8" w:rsidRPr="008C6C1C" w:rsidRDefault="007F31B8" w:rsidP="00EB4486">
            <w:pPr>
              <w:pStyle w:val="TAN"/>
              <w:keepNext w:val="0"/>
            </w:pPr>
            <w:r w:rsidRPr="008C6C1C">
              <w:t>NOTE</w:t>
            </w:r>
            <w:r w:rsidR="00726D9D" w:rsidRPr="008C6C1C">
              <w:t xml:space="preserve"> </w:t>
            </w:r>
            <w:r w:rsidRPr="008C6C1C">
              <w:t>1:</w:t>
            </w:r>
            <w:r w:rsidRPr="008C6C1C">
              <w:tab/>
              <w:t>For</w:t>
            </w:r>
            <w:r w:rsidR="00726D9D" w:rsidRPr="008C6C1C">
              <w:t xml:space="preserve"> </w:t>
            </w:r>
            <w:r w:rsidRPr="008C6C1C">
              <w:t>CAPIF_Publish_Service_API,</w:t>
            </w:r>
            <w:r w:rsidR="00726D9D" w:rsidRPr="008C6C1C">
              <w:t xml:space="preserve"> </w:t>
            </w:r>
            <w:r w:rsidRPr="008C6C1C">
              <w:t>the</w:t>
            </w:r>
            <w:r w:rsidR="00726D9D" w:rsidRPr="008C6C1C">
              <w:t xml:space="preserve"> </w:t>
            </w:r>
            <w:r w:rsidRPr="008C6C1C">
              <w:t>supported</w:t>
            </w:r>
            <w:r w:rsidR="00726D9D" w:rsidRPr="008C6C1C">
              <w:t xml:space="preserve"> </w:t>
            </w:r>
            <w:r w:rsidRPr="008C6C1C">
              <w:t>features</w:t>
            </w:r>
            <w:r w:rsidR="00726D9D" w:rsidRPr="008C6C1C">
              <w:t xml:space="preserve"> </w:t>
            </w:r>
            <w:r w:rsidRPr="008C6C1C">
              <w:t>attribute</w:t>
            </w:r>
            <w:r w:rsidR="00726D9D" w:rsidRPr="008C6C1C">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provided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successful</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creation.</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addition,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t>supportedFeatures</w:t>
            </w:r>
            <w:r w:rsidR="00726D9D" w:rsidRPr="008C6C1C">
              <w:t xml:space="preserve"> </w:t>
            </w:r>
            <w:r w:rsidRPr="008C6C1C">
              <w:t>attribute</w:t>
            </w:r>
            <w:r w:rsidR="00726D9D" w:rsidRPr="008C6C1C">
              <w:t xml:space="preserve"> </w:t>
            </w:r>
            <w:r w:rsidRPr="008C6C1C">
              <w:t>may</w:t>
            </w:r>
            <w:r w:rsidR="00726D9D" w:rsidRPr="008C6C1C">
              <w:t xml:space="preserve"> </w:t>
            </w:r>
            <w:r w:rsidRPr="008C6C1C">
              <w:t>include</w:t>
            </w:r>
            <w:r w:rsidR="00726D9D" w:rsidRPr="008C6C1C">
              <w:t xml:space="preserve"> </w:t>
            </w:r>
            <w:r w:rsidRPr="008C6C1C">
              <w:t>one</w:t>
            </w:r>
            <w:r w:rsidR="00726D9D" w:rsidRPr="008C6C1C">
              <w:t xml:space="preserve"> </w:t>
            </w:r>
            <w:r w:rsidRPr="008C6C1C">
              <w:t>or</w:t>
            </w:r>
            <w:r w:rsidR="00726D9D" w:rsidRPr="008C6C1C">
              <w:t xml:space="preserve"> </w:t>
            </w:r>
            <w:r w:rsidRPr="008C6C1C">
              <w:t>more</w:t>
            </w:r>
            <w:r w:rsidR="00726D9D" w:rsidRPr="008C6C1C">
              <w:t xml:space="preserve"> </w:t>
            </w:r>
            <w:r w:rsidRPr="008C6C1C">
              <w:t>the</w:t>
            </w:r>
            <w:r w:rsidR="00726D9D" w:rsidRPr="008C6C1C">
              <w:t xml:space="preserve"> </w:t>
            </w:r>
            <w:r w:rsidRPr="008C6C1C">
              <w:t>supported</w:t>
            </w:r>
            <w:r w:rsidR="00726D9D" w:rsidRPr="008C6C1C">
              <w:t xml:space="preserve"> </w:t>
            </w:r>
            <w:r w:rsidRPr="008C6C1C">
              <w:t>features</w:t>
            </w:r>
            <w:r w:rsidR="00726D9D" w:rsidRPr="008C6C1C">
              <w:t xml:space="preserve"> </w:t>
            </w:r>
            <w:r w:rsidRPr="008C6C1C">
              <w:t>as</w:t>
            </w:r>
            <w:r w:rsidR="00726D9D" w:rsidRPr="008C6C1C">
              <w:t xml:space="preserve"> </w:t>
            </w:r>
            <w:r w:rsidRPr="008C6C1C">
              <w:t>defined</w:t>
            </w:r>
            <w:r w:rsidR="00726D9D" w:rsidRPr="008C6C1C">
              <w:t xml:space="preserve"> </w:t>
            </w:r>
            <w:r w:rsidRPr="008C6C1C">
              <w:t>in</w:t>
            </w:r>
            <w:r w:rsidR="00726D9D" w:rsidRPr="008C6C1C">
              <w:t xml:space="preserve"> </w:t>
            </w:r>
            <w:r w:rsidRPr="008C6C1C">
              <w:t>clause</w:t>
            </w:r>
            <w:r w:rsidR="00726D9D" w:rsidRPr="008C6C1C">
              <w:t xml:space="preserve"> </w:t>
            </w:r>
            <w:r w:rsidRPr="008C6C1C">
              <w:t>8.2.6.</w:t>
            </w:r>
          </w:p>
          <w:p w14:paraId="65EF4519" w14:textId="407F14FC" w:rsidR="007F31B8" w:rsidRPr="008C6C1C" w:rsidRDefault="007F31B8" w:rsidP="00EB4486">
            <w:pPr>
              <w:pStyle w:val="TAN"/>
              <w:keepNext w:val="0"/>
            </w:pPr>
            <w:r w:rsidRPr="008C6C1C">
              <w:t>NOTE</w:t>
            </w:r>
            <w:r w:rsidR="00726D9D" w:rsidRPr="008C6C1C">
              <w:t xml:space="preserve"> </w:t>
            </w:r>
            <w:r w:rsidRPr="008C6C1C">
              <w:t>2:</w:t>
            </w:r>
            <w:r w:rsidRPr="008C6C1C">
              <w:tab/>
              <w:t>For</w:t>
            </w:r>
            <w:r w:rsidR="00726D9D" w:rsidRPr="008C6C1C">
              <w:t xml:space="preserve"> </w:t>
            </w:r>
            <w:r w:rsidRPr="008C6C1C">
              <w:t>CAPIF-6/6e</w:t>
            </w:r>
            <w:r w:rsidR="00726D9D" w:rsidRPr="008C6C1C">
              <w:t xml:space="preserve"> </w:t>
            </w:r>
            <w:r w:rsidRPr="008C6C1C">
              <w:t>interface,</w:t>
            </w:r>
            <w:r w:rsidR="00726D9D" w:rsidRPr="008C6C1C">
              <w:t xml:space="preserve"> </w:t>
            </w:r>
            <w:r w:rsidRPr="008C6C1C">
              <w:t>at</w:t>
            </w:r>
            <w:r w:rsidR="00726D9D" w:rsidRPr="008C6C1C">
              <w:t xml:space="preserve"> </w:t>
            </w:r>
            <w:r w:rsidRPr="008C6C1C">
              <w:t>least</w:t>
            </w:r>
            <w:r w:rsidR="00726D9D" w:rsidRPr="008C6C1C">
              <w:t xml:space="preserve"> </w:t>
            </w:r>
            <w:r w:rsidRPr="008C6C1C">
              <w:t>one</w:t>
            </w:r>
            <w:r w:rsidR="00726D9D" w:rsidRPr="008C6C1C">
              <w:t xml:space="preserve"> </w:t>
            </w:r>
            <w:r w:rsidRPr="008C6C1C">
              <w:t>of</w:t>
            </w:r>
            <w:r w:rsidR="00726D9D" w:rsidRPr="008C6C1C">
              <w:t xml:space="preserve"> </w:t>
            </w:r>
            <w:r w:rsidRPr="008C6C1C">
              <w:t>aefProfiles</w:t>
            </w:r>
            <w:r w:rsidR="00726D9D" w:rsidRPr="008C6C1C">
              <w:t xml:space="preserve"> </w:t>
            </w:r>
            <w:r w:rsidRPr="008C6C1C">
              <w:t>or</w:t>
            </w:r>
            <w:r w:rsidR="00726D9D" w:rsidRPr="008C6C1C">
              <w:t xml:space="preserve"> </w:t>
            </w:r>
            <w:r w:rsidRPr="008C6C1C">
              <w:t>serviceAPICategory</w:t>
            </w:r>
            <w:r w:rsidR="00726D9D" w:rsidRPr="008C6C1C">
              <w:t xml:space="preserve"> </w:t>
            </w:r>
            <w:r w:rsidRPr="008C6C1C">
              <w:t>and</w:t>
            </w:r>
            <w:r w:rsidR="00726D9D" w:rsidRPr="008C6C1C">
              <w:t xml:space="preserve"> </w:t>
            </w:r>
            <w:r w:rsidRPr="008C6C1C">
              <w:t>the</w:t>
            </w:r>
            <w:r w:rsidR="00726D9D" w:rsidRPr="008C6C1C">
              <w:t xml:space="preserve"> </w:t>
            </w:r>
            <w:r w:rsidRPr="008C6C1C">
              <w:t>corresponding</w:t>
            </w:r>
            <w:r w:rsidR="00726D9D" w:rsidRPr="008C6C1C">
              <w:t xml:space="preserve"> </w:t>
            </w:r>
            <w:r w:rsidRPr="008C6C1C">
              <w:t>ccfId</w:t>
            </w:r>
            <w:r w:rsidR="00726D9D" w:rsidRPr="008C6C1C">
              <w:t xml:space="preserve"> </w:t>
            </w:r>
            <w:r w:rsidRPr="008C6C1C">
              <w:t>shall</w:t>
            </w:r>
            <w:r w:rsidR="00726D9D" w:rsidRPr="008C6C1C">
              <w:t xml:space="preserve"> </w:t>
            </w:r>
            <w:r w:rsidRPr="008C6C1C">
              <w:t>be</w:t>
            </w:r>
            <w:r w:rsidR="00726D9D" w:rsidRPr="008C6C1C">
              <w:t xml:space="preserve"> </w:t>
            </w:r>
            <w:r w:rsidRPr="008C6C1C">
              <w:t>provided.</w:t>
            </w:r>
          </w:p>
        </w:tc>
      </w:tr>
    </w:tbl>
    <w:p w14:paraId="163E533B" w14:textId="77777777" w:rsidR="007F31B8" w:rsidRPr="008C6C1C" w:rsidRDefault="007F31B8" w:rsidP="00726D9D"/>
    <w:p w14:paraId="0AD4D368" w14:textId="27B51D76" w:rsidR="007F31B8" w:rsidRPr="008C6C1C" w:rsidRDefault="007F31B8" w:rsidP="007F31B8">
      <w:pPr>
        <w:pStyle w:val="TH"/>
        <w:rPr>
          <w:rFonts w:eastAsia="DengXian"/>
        </w:rPr>
      </w:pPr>
      <w:r w:rsidRPr="008C6C1C">
        <w:t xml:space="preserve">Table </w:t>
      </w:r>
      <w:r w:rsidR="009D1541" w:rsidRPr="008C6C1C">
        <w:t>5.1.2.3.1.2</w:t>
      </w:r>
      <w:r w:rsidRPr="008C6C1C">
        <w:t>-2</w:t>
      </w:r>
      <w:r w:rsidR="00726D9D" w:rsidRPr="008C6C1C">
        <w:t>:</w:t>
      </w:r>
      <w:r w:rsidRPr="008C6C1C">
        <w:t xml:space="preserve"> Transformation of MnSInfo IOC attributes to AefProfile data type attributes (</w:t>
      </w:r>
      <w:r w:rsidR="00726D9D" w:rsidRPr="008C6C1C">
        <w:t xml:space="preserve">Source: </w:t>
      </w:r>
      <w:r w:rsidRPr="008C6C1C">
        <w:t xml:space="preserve">Table 8.2.4.2.4-1 </w:t>
      </w:r>
      <w:r w:rsidR="0028709B" w:rsidRPr="008C6C1C">
        <w:t xml:space="preserve">in 3GPP TS </w:t>
      </w:r>
      <w:r w:rsidRPr="008C6C1C">
        <w:t>29.222</w:t>
      </w:r>
      <w:r w:rsidR="00250B9E" w:rsidRPr="008C6C1C">
        <w:t xml:space="preserve"> </w:t>
      </w:r>
      <w:r w:rsidRPr="008C6C1C">
        <w:t>[13])</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371"/>
        <w:gridCol w:w="425"/>
        <w:gridCol w:w="1144"/>
        <w:gridCol w:w="3134"/>
        <w:gridCol w:w="2302"/>
      </w:tblGrid>
      <w:tr w:rsidR="007F31B8" w:rsidRPr="008C6C1C" w14:paraId="68353BBA" w14:textId="77777777" w:rsidTr="00726D9D">
        <w:trPr>
          <w:jc w:val="center"/>
        </w:trPr>
        <w:tc>
          <w:tcPr>
            <w:tcW w:w="1288" w:type="dxa"/>
            <w:shd w:val="clear" w:color="auto" w:fill="C0C0C0"/>
            <w:hideMark/>
          </w:tcPr>
          <w:p w14:paraId="21BEFE58" w14:textId="5E4F478E" w:rsidR="007F31B8" w:rsidRPr="008C6C1C" w:rsidRDefault="007F31B8" w:rsidP="00167300">
            <w:pPr>
              <w:pStyle w:val="TAH"/>
              <w:rPr>
                <w:rFonts w:eastAsia="DengXian"/>
              </w:rPr>
            </w:pPr>
            <w:r w:rsidRPr="008C6C1C">
              <w:rPr>
                <w:rFonts w:eastAsia="DengXian"/>
              </w:rPr>
              <w:t>Attribute</w:t>
            </w:r>
            <w:r w:rsidR="00726D9D" w:rsidRPr="008C6C1C">
              <w:rPr>
                <w:rFonts w:eastAsia="DengXian"/>
              </w:rPr>
              <w:t xml:space="preserve"> </w:t>
            </w:r>
            <w:r w:rsidRPr="008C6C1C">
              <w:rPr>
                <w:rFonts w:eastAsia="DengXian"/>
              </w:rPr>
              <w:t>name</w:t>
            </w:r>
          </w:p>
        </w:tc>
        <w:tc>
          <w:tcPr>
            <w:tcW w:w="1371" w:type="dxa"/>
            <w:shd w:val="clear" w:color="auto" w:fill="C0C0C0"/>
            <w:hideMark/>
          </w:tcPr>
          <w:p w14:paraId="37304D56" w14:textId="140763CA" w:rsidR="007F31B8" w:rsidRPr="008C6C1C" w:rsidRDefault="007F31B8" w:rsidP="00167300">
            <w:pPr>
              <w:pStyle w:val="TAH"/>
              <w:rPr>
                <w:rFonts w:eastAsia="DengXian"/>
              </w:rPr>
            </w:pPr>
            <w:r w:rsidRPr="008C6C1C">
              <w:rPr>
                <w:rFonts w:eastAsia="DengXian"/>
              </w:rPr>
              <w:t>Data</w:t>
            </w:r>
            <w:r w:rsidR="00726D9D" w:rsidRPr="008C6C1C">
              <w:rPr>
                <w:rFonts w:eastAsia="DengXian"/>
              </w:rPr>
              <w:t xml:space="preserve"> </w:t>
            </w:r>
            <w:r w:rsidRPr="008C6C1C">
              <w:rPr>
                <w:rFonts w:eastAsia="DengXian"/>
              </w:rPr>
              <w:t>type</w:t>
            </w:r>
          </w:p>
        </w:tc>
        <w:tc>
          <w:tcPr>
            <w:tcW w:w="425" w:type="dxa"/>
            <w:shd w:val="clear" w:color="auto" w:fill="C0C0C0"/>
            <w:hideMark/>
          </w:tcPr>
          <w:p w14:paraId="5313AE23" w14:textId="77777777" w:rsidR="007F31B8" w:rsidRPr="008C6C1C" w:rsidRDefault="007F31B8" w:rsidP="00167300">
            <w:pPr>
              <w:pStyle w:val="TAH"/>
              <w:rPr>
                <w:rFonts w:eastAsia="DengXian"/>
              </w:rPr>
            </w:pPr>
            <w:r w:rsidRPr="008C6C1C">
              <w:rPr>
                <w:rFonts w:eastAsia="DengXian"/>
              </w:rPr>
              <w:t>P</w:t>
            </w:r>
          </w:p>
        </w:tc>
        <w:tc>
          <w:tcPr>
            <w:tcW w:w="1144" w:type="dxa"/>
            <w:shd w:val="clear" w:color="auto" w:fill="C0C0C0"/>
            <w:hideMark/>
          </w:tcPr>
          <w:p w14:paraId="350C6303" w14:textId="77777777" w:rsidR="007F31B8" w:rsidRPr="008C6C1C" w:rsidRDefault="007F31B8" w:rsidP="00167300">
            <w:pPr>
              <w:pStyle w:val="TAH"/>
              <w:rPr>
                <w:rFonts w:eastAsia="DengXian"/>
              </w:rPr>
            </w:pPr>
            <w:r w:rsidRPr="008C6C1C">
              <w:rPr>
                <w:rFonts w:eastAsia="DengXian"/>
              </w:rPr>
              <w:t>Cardinality</w:t>
            </w:r>
          </w:p>
        </w:tc>
        <w:tc>
          <w:tcPr>
            <w:tcW w:w="3134" w:type="dxa"/>
            <w:shd w:val="clear" w:color="auto" w:fill="C0C0C0"/>
            <w:hideMark/>
          </w:tcPr>
          <w:p w14:paraId="373F2BF4" w14:textId="77777777" w:rsidR="007F31B8" w:rsidRPr="008C6C1C" w:rsidRDefault="007F31B8" w:rsidP="00167300">
            <w:pPr>
              <w:pStyle w:val="TAH"/>
              <w:rPr>
                <w:rFonts w:eastAsia="DengXian" w:cs="Arial"/>
                <w:szCs w:val="18"/>
              </w:rPr>
            </w:pPr>
            <w:r w:rsidRPr="008C6C1C">
              <w:rPr>
                <w:rFonts w:eastAsia="DengXian" w:cs="Arial"/>
                <w:szCs w:val="18"/>
              </w:rPr>
              <w:t>Description</w:t>
            </w:r>
          </w:p>
        </w:tc>
        <w:tc>
          <w:tcPr>
            <w:tcW w:w="2302" w:type="dxa"/>
            <w:shd w:val="clear" w:color="auto" w:fill="C0C0C0"/>
          </w:tcPr>
          <w:p w14:paraId="0D85FC85" w14:textId="1B5B44BE" w:rsidR="007F31B8" w:rsidRPr="008C6C1C" w:rsidRDefault="007F31B8" w:rsidP="00167300">
            <w:pPr>
              <w:pStyle w:val="TAH"/>
              <w:rPr>
                <w:rFonts w:eastAsia="DengXian"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7F31B8" w:rsidRPr="008C6C1C" w14:paraId="415237C1" w14:textId="77777777" w:rsidTr="00726D9D">
        <w:trPr>
          <w:jc w:val="center"/>
        </w:trPr>
        <w:tc>
          <w:tcPr>
            <w:tcW w:w="1288" w:type="dxa"/>
          </w:tcPr>
          <w:p w14:paraId="5D413E5D" w14:textId="77777777" w:rsidR="007F31B8" w:rsidRPr="008C6C1C" w:rsidRDefault="007F31B8" w:rsidP="00167300">
            <w:pPr>
              <w:pStyle w:val="TAL"/>
              <w:rPr>
                <w:rFonts w:eastAsia="DengXian"/>
              </w:rPr>
            </w:pPr>
            <w:r w:rsidRPr="008C6C1C">
              <w:rPr>
                <w:rFonts w:eastAsia="DengXian"/>
              </w:rPr>
              <w:t>aefId</w:t>
            </w:r>
          </w:p>
        </w:tc>
        <w:tc>
          <w:tcPr>
            <w:tcW w:w="1371" w:type="dxa"/>
          </w:tcPr>
          <w:p w14:paraId="2B024FED" w14:textId="77777777" w:rsidR="007F31B8" w:rsidRPr="008C6C1C" w:rsidRDefault="007F31B8" w:rsidP="00167300">
            <w:pPr>
              <w:pStyle w:val="TAL"/>
              <w:rPr>
                <w:rFonts w:eastAsia="DengXian"/>
              </w:rPr>
            </w:pPr>
            <w:r w:rsidRPr="008C6C1C">
              <w:rPr>
                <w:rFonts w:eastAsia="DengXian"/>
              </w:rPr>
              <w:t>string</w:t>
            </w:r>
          </w:p>
        </w:tc>
        <w:tc>
          <w:tcPr>
            <w:tcW w:w="425" w:type="dxa"/>
          </w:tcPr>
          <w:p w14:paraId="12C0FE48" w14:textId="77777777" w:rsidR="007F31B8" w:rsidRPr="008C6C1C" w:rsidRDefault="007F31B8" w:rsidP="00167300">
            <w:pPr>
              <w:pStyle w:val="TAC"/>
              <w:rPr>
                <w:rFonts w:eastAsia="DengXian"/>
              </w:rPr>
            </w:pPr>
            <w:r w:rsidRPr="008C6C1C">
              <w:rPr>
                <w:rFonts w:eastAsia="DengXian"/>
              </w:rPr>
              <w:t>M</w:t>
            </w:r>
          </w:p>
        </w:tc>
        <w:tc>
          <w:tcPr>
            <w:tcW w:w="1144" w:type="dxa"/>
          </w:tcPr>
          <w:p w14:paraId="10E7D911" w14:textId="77777777" w:rsidR="007F31B8" w:rsidRPr="008C6C1C" w:rsidRDefault="007F31B8" w:rsidP="00167300">
            <w:pPr>
              <w:pStyle w:val="TAL"/>
              <w:rPr>
                <w:rFonts w:eastAsia="DengXian"/>
              </w:rPr>
            </w:pPr>
            <w:r w:rsidRPr="008C6C1C">
              <w:rPr>
                <w:rFonts w:eastAsia="DengXian"/>
              </w:rPr>
              <w:t>1</w:t>
            </w:r>
          </w:p>
        </w:tc>
        <w:tc>
          <w:tcPr>
            <w:tcW w:w="3134" w:type="dxa"/>
          </w:tcPr>
          <w:p w14:paraId="297F0A8A" w14:textId="42F4431C" w:rsidR="007F31B8" w:rsidRPr="008C6C1C" w:rsidRDefault="007F31B8" w:rsidP="00167300">
            <w:pPr>
              <w:pStyle w:val="TAL"/>
              <w:rPr>
                <w:rFonts w:eastAsia="DengXian" w:cs="Arial"/>
                <w:szCs w:val="18"/>
              </w:rPr>
            </w:pP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w:t>
            </w:r>
          </w:p>
        </w:tc>
        <w:tc>
          <w:tcPr>
            <w:tcW w:w="2302" w:type="dxa"/>
          </w:tcPr>
          <w:p w14:paraId="09C40DCD" w14:textId="6ACA6DCA" w:rsidR="007F31B8" w:rsidRPr="008C6C1C" w:rsidRDefault="007F31B8" w:rsidP="00167300">
            <w:pPr>
              <w:pStyle w:val="TAL"/>
              <w:rPr>
                <w:rFonts w:eastAsia="DengXian" w:cs="Arial"/>
                <w:szCs w:val="18"/>
              </w:rPr>
            </w:pPr>
            <w:r w:rsidRPr="008C6C1C">
              <w:rPr>
                <w:rFonts w:eastAsia="DengXian" w:cs="Arial"/>
                <w:szCs w:val="18"/>
              </w:rPr>
              <w:t>Provided</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MnS</w:t>
            </w:r>
            <w:r w:rsidR="00726D9D" w:rsidRPr="008C6C1C">
              <w:rPr>
                <w:rFonts w:eastAsia="DengXian" w:cs="Arial"/>
                <w:szCs w:val="18"/>
              </w:rPr>
              <w:t xml:space="preserve"> </w:t>
            </w:r>
            <w:r w:rsidRPr="008C6C1C">
              <w:rPr>
                <w:rFonts w:eastAsia="DengXian" w:cs="Arial"/>
                <w:szCs w:val="18"/>
              </w:rPr>
              <w:t>producer</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management</w:t>
            </w:r>
            <w:r w:rsidR="00726D9D" w:rsidRPr="008C6C1C">
              <w:rPr>
                <w:rFonts w:eastAsia="DengXian" w:cs="Arial"/>
                <w:szCs w:val="18"/>
              </w:rPr>
              <w:t xml:space="preserve"> </w:t>
            </w:r>
            <w:r w:rsidRPr="008C6C1C">
              <w:rPr>
                <w:rFonts w:eastAsia="DengXian" w:cs="Arial"/>
                <w:szCs w:val="18"/>
              </w:rPr>
              <w:t>system</w:t>
            </w:r>
            <w:r w:rsidR="00726D9D" w:rsidRPr="008C6C1C">
              <w:rPr>
                <w:rFonts w:eastAsia="DengXian" w:cs="Arial"/>
                <w:szCs w:val="18"/>
              </w:rPr>
              <w:t xml:space="preserve"> </w:t>
            </w:r>
            <w:r w:rsidRPr="008C6C1C">
              <w:rPr>
                <w:rFonts w:eastAsia="DengXian" w:cs="Arial"/>
                <w:szCs w:val="18"/>
              </w:rPr>
              <w:t>during</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registration</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provider</w:t>
            </w:r>
            <w:r w:rsidR="00726D9D" w:rsidRPr="008C6C1C">
              <w:rPr>
                <w:rFonts w:eastAsia="DengXian" w:cs="Arial"/>
                <w:szCs w:val="18"/>
              </w:rPr>
              <w:t xml:space="preserve"> </w:t>
            </w:r>
            <w:r w:rsidRPr="008C6C1C">
              <w:rPr>
                <w:rFonts w:eastAsia="DengXian" w:cs="Arial"/>
                <w:szCs w:val="18"/>
              </w:rPr>
              <w:t>domain</w:t>
            </w:r>
            <w:r w:rsidR="00726D9D" w:rsidRPr="008C6C1C">
              <w:rPr>
                <w:rFonts w:eastAsia="DengXian" w:cs="Arial"/>
                <w:szCs w:val="18"/>
              </w:rPr>
              <w:t xml:space="preserve"> </w:t>
            </w:r>
            <w:r w:rsidRPr="008C6C1C">
              <w:rPr>
                <w:rFonts w:eastAsia="DengXian" w:cs="Arial"/>
                <w:szCs w:val="18"/>
              </w:rPr>
              <w:t>functions.</w:t>
            </w:r>
          </w:p>
        </w:tc>
      </w:tr>
      <w:tr w:rsidR="007F31B8" w:rsidRPr="008C6C1C" w14:paraId="0BF2BE0B" w14:textId="77777777" w:rsidTr="00726D9D">
        <w:trPr>
          <w:jc w:val="center"/>
        </w:trPr>
        <w:tc>
          <w:tcPr>
            <w:tcW w:w="1288" w:type="dxa"/>
          </w:tcPr>
          <w:p w14:paraId="0A31CF7E" w14:textId="77777777" w:rsidR="007F31B8" w:rsidRPr="008C6C1C" w:rsidRDefault="007F31B8" w:rsidP="00167300">
            <w:pPr>
              <w:pStyle w:val="TAL"/>
              <w:rPr>
                <w:rFonts w:eastAsia="DengXian"/>
              </w:rPr>
            </w:pPr>
            <w:r w:rsidRPr="008C6C1C">
              <w:rPr>
                <w:rFonts w:eastAsia="DengXian"/>
              </w:rPr>
              <w:t>versions</w:t>
            </w:r>
          </w:p>
        </w:tc>
        <w:tc>
          <w:tcPr>
            <w:tcW w:w="1371" w:type="dxa"/>
          </w:tcPr>
          <w:p w14:paraId="33F1C939" w14:textId="77777777" w:rsidR="007F31B8" w:rsidRPr="008C6C1C" w:rsidRDefault="007F31B8" w:rsidP="00167300">
            <w:pPr>
              <w:pStyle w:val="TAL"/>
              <w:rPr>
                <w:rFonts w:eastAsia="DengXian"/>
              </w:rPr>
            </w:pPr>
            <w:r w:rsidRPr="008C6C1C">
              <w:rPr>
                <w:rFonts w:eastAsia="DengXian"/>
              </w:rPr>
              <w:t>array(Version)</w:t>
            </w:r>
          </w:p>
        </w:tc>
        <w:tc>
          <w:tcPr>
            <w:tcW w:w="425" w:type="dxa"/>
          </w:tcPr>
          <w:p w14:paraId="5DC16F3D" w14:textId="77777777" w:rsidR="007F31B8" w:rsidRPr="008C6C1C" w:rsidRDefault="007F31B8" w:rsidP="00167300">
            <w:pPr>
              <w:pStyle w:val="TAC"/>
              <w:rPr>
                <w:rFonts w:eastAsia="DengXian"/>
              </w:rPr>
            </w:pPr>
            <w:r w:rsidRPr="008C6C1C">
              <w:rPr>
                <w:rFonts w:eastAsia="DengXian"/>
              </w:rPr>
              <w:t>M</w:t>
            </w:r>
          </w:p>
        </w:tc>
        <w:tc>
          <w:tcPr>
            <w:tcW w:w="1144" w:type="dxa"/>
          </w:tcPr>
          <w:p w14:paraId="60D567B3" w14:textId="77777777" w:rsidR="007F31B8" w:rsidRPr="008C6C1C" w:rsidRDefault="007F31B8" w:rsidP="00167300">
            <w:pPr>
              <w:pStyle w:val="TAL"/>
              <w:rPr>
                <w:rFonts w:eastAsia="DengXian"/>
              </w:rPr>
            </w:pPr>
            <w:r w:rsidRPr="008C6C1C">
              <w:rPr>
                <w:rFonts w:eastAsia="DengXian"/>
              </w:rPr>
              <w:t>1..N</w:t>
            </w:r>
          </w:p>
        </w:tc>
        <w:tc>
          <w:tcPr>
            <w:tcW w:w="3134" w:type="dxa"/>
          </w:tcPr>
          <w:p w14:paraId="75F8377C" w14:textId="1AF44851" w:rsidR="007F31B8" w:rsidRPr="008C6C1C" w:rsidRDefault="007F31B8" w:rsidP="00167300">
            <w:pPr>
              <w:pStyle w:val="TAL"/>
              <w:rPr>
                <w:rFonts w:eastAsia="DengXian" w:cs="Arial"/>
                <w:szCs w:val="18"/>
              </w:rPr>
            </w:pP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version</w:t>
            </w:r>
            <w:r w:rsidR="00726D9D" w:rsidRPr="008C6C1C">
              <w:rPr>
                <w:rFonts w:eastAsia="DengXian" w:cs="Arial"/>
                <w:szCs w:val="18"/>
              </w:rPr>
              <w:t>.</w:t>
            </w:r>
          </w:p>
        </w:tc>
        <w:tc>
          <w:tcPr>
            <w:tcW w:w="2302" w:type="dxa"/>
          </w:tcPr>
          <w:p w14:paraId="4E757ABF" w14:textId="29CC59E3" w:rsidR="007F31B8" w:rsidRPr="008C6C1C" w:rsidRDefault="007F31B8" w:rsidP="00167300">
            <w:pPr>
              <w:pStyle w:val="TAL"/>
              <w:rPr>
                <w:rFonts w:eastAsia="DengXian" w:cs="Arial"/>
                <w:szCs w:val="18"/>
              </w:rPr>
            </w:pPr>
            <w:r w:rsidRPr="008C6C1C">
              <w:rPr>
                <w:rFonts w:eastAsia="DengXian" w:cs="Arial"/>
                <w:szCs w:val="18"/>
              </w:rPr>
              <w:t>See</w:t>
            </w:r>
            <w:r w:rsidR="00726D9D" w:rsidRPr="008C6C1C">
              <w:rPr>
                <w:rFonts w:eastAsia="DengXian" w:cs="Arial"/>
                <w:szCs w:val="18"/>
              </w:rPr>
              <w:t xml:space="preserve"> </w:t>
            </w:r>
            <w:r w:rsidRPr="008C6C1C">
              <w:t>Table</w:t>
            </w:r>
            <w:r w:rsidR="00726D9D" w:rsidRPr="008C6C1C">
              <w:t xml:space="preserve"> </w:t>
            </w:r>
            <w:r w:rsidR="009D1541" w:rsidRPr="008C6C1C">
              <w:t>5.1.2.3.1.2</w:t>
            </w:r>
            <w:r w:rsidRPr="008C6C1C">
              <w:t>-3</w:t>
            </w:r>
            <w:r w:rsidR="00726D9D" w:rsidRPr="008C6C1C">
              <w:t xml:space="preserve"> </w:t>
            </w:r>
            <w:r w:rsidRPr="008C6C1C">
              <w:t>for</w:t>
            </w:r>
            <w:r w:rsidR="00726D9D" w:rsidRPr="008C6C1C">
              <w:t xml:space="preserve"> </w:t>
            </w:r>
            <w:r w:rsidRPr="008C6C1C">
              <w:t>more</w:t>
            </w:r>
            <w:r w:rsidR="00726D9D" w:rsidRPr="008C6C1C">
              <w:t xml:space="preserve"> </w:t>
            </w:r>
            <w:r w:rsidRPr="008C6C1C">
              <w:t>informatio</w:t>
            </w:r>
            <w:r w:rsidR="00726D9D" w:rsidRPr="008C6C1C">
              <w:t>n.</w:t>
            </w:r>
          </w:p>
        </w:tc>
      </w:tr>
      <w:tr w:rsidR="007F31B8" w:rsidRPr="008C6C1C" w14:paraId="146E93F1" w14:textId="77777777" w:rsidTr="00726D9D">
        <w:trPr>
          <w:jc w:val="center"/>
        </w:trPr>
        <w:tc>
          <w:tcPr>
            <w:tcW w:w="1288" w:type="dxa"/>
          </w:tcPr>
          <w:p w14:paraId="7A715880" w14:textId="77777777" w:rsidR="007F31B8" w:rsidRPr="008C6C1C" w:rsidRDefault="007F31B8" w:rsidP="00167300">
            <w:pPr>
              <w:pStyle w:val="TAL"/>
              <w:rPr>
                <w:rFonts w:eastAsia="DengXian"/>
              </w:rPr>
            </w:pPr>
            <w:r w:rsidRPr="008C6C1C">
              <w:rPr>
                <w:rFonts w:eastAsia="DengXian"/>
              </w:rPr>
              <w:t>protocol</w:t>
            </w:r>
          </w:p>
        </w:tc>
        <w:tc>
          <w:tcPr>
            <w:tcW w:w="1371" w:type="dxa"/>
          </w:tcPr>
          <w:p w14:paraId="695D22A7" w14:textId="77777777" w:rsidR="007F31B8" w:rsidRPr="008C6C1C" w:rsidRDefault="007F31B8" w:rsidP="00167300">
            <w:pPr>
              <w:pStyle w:val="TAL"/>
              <w:rPr>
                <w:rFonts w:eastAsia="DengXian"/>
              </w:rPr>
            </w:pPr>
            <w:r w:rsidRPr="008C6C1C">
              <w:rPr>
                <w:rFonts w:eastAsia="DengXian"/>
              </w:rPr>
              <w:t>Protocol</w:t>
            </w:r>
          </w:p>
        </w:tc>
        <w:tc>
          <w:tcPr>
            <w:tcW w:w="425" w:type="dxa"/>
          </w:tcPr>
          <w:p w14:paraId="3507601F" w14:textId="77777777" w:rsidR="007F31B8" w:rsidRPr="008C6C1C" w:rsidRDefault="007F31B8" w:rsidP="00167300">
            <w:pPr>
              <w:pStyle w:val="TAC"/>
              <w:rPr>
                <w:rFonts w:eastAsia="DengXian"/>
              </w:rPr>
            </w:pPr>
            <w:r w:rsidRPr="008C6C1C">
              <w:rPr>
                <w:rFonts w:eastAsia="DengXian"/>
              </w:rPr>
              <w:t>O</w:t>
            </w:r>
          </w:p>
        </w:tc>
        <w:tc>
          <w:tcPr>
            <w:tcW w:w="1144" w:type="dxa"/>
          </w:tcPr>
          <w:p w14:paraId="76FF5DF9" w14:textId="77777777" w:rsidR="007F31B8" w:rsidRPr="008C6C1C" w:rsidRDefault="007F31B8" w:rsidP="00167300">
            <w:pPr>
              <w:pStyle w:val="TAL"/>
              <w:rPr>
                <w:rFonts w:eastAsia="DengXian"/>
              </w:rPr>
            </w:pPr>
            <w:r w:rsidRPr="008C6C1C">
              <w:rPr>
                <w:rFonts w:eastAsia="DengXian"/>
              </w:rPr>
              <w:t>0..1</w:t>
            </w:r>
          </w:p>
        </w:tc>
        <w:tc>
          <w:tcPr>
            <w:tcW w:w="3134" w:type="dxa"/>
          </w:tcPr>
          <w:p w14:paraId="3DC51C0F" w14:textId="22151176" w:rsidR="007F31B8" w:rsidRPr="008C6C1C" w:rsidRDefault="007F31B8" w:rsidP="00167300">
            <w:pPr>
              <w:pStyle w:val="TAL"/>
              <w:rPr>
                <w:rFonts w:eastAsia="DengXian" w:cs="Arial"/>
                <w:szCs w:val="18"/>
              </w:rPr>
            </w:pPr>
            <w:r w:rsidRPr="008C6C1C">
              <w:rPr>
                <w:rFonts w:eastAsia="DengXian" w:cs="Arial"/>
                <w:szCs w:val="18"/>
              </w:rPr>
              <w:t>Protocol</w:t>
            </w:r>
            <w:r w:rsidR="00726D9D" w:rsidRPr="008C6C1C">
              <w:rPr>
                <w:rFonts w:eastAsia="DengXian" w:cs="Arial"/>
                <w:szCs w:val="18"/>
              </w:rPr>
              <w:t xml:space="preserve"> </w:t>
            </w:r>
            <w:r w:rsidRPr="008C6C1C">
              <w:rPr>
                <w:rFonts w:eastAsia="DengXian" w:cs="Arial"/>
                <w:szCs w:val="18"/>
              </w:rPr>
              <w:t>used</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p>
        </w:tc>
        <w:tc>
          <w:tcPr>
            <w:tcW w:w="2302" w:type="dxa"/>
          </w:tcPr>
          <w:p w14:paraId="4DD23601" w14:textId="77777777" w:rsidR="007F31B8" w:rsidRPr="008C6C1C" w:rsidRDefault="007F31B8" w:rsidP="00167300">
            <w:pPr>
              <w:pStyle w:val="TAL"/>
              <w:rPr>
                <w:rFonts w:eastAsia="DengXian" w:cs="Arial"/>
                <w:szCs w:val="18"/>
              </w:rPr>
            </w:pPr>
          </w:p>
        </w:tc>
      </w:tr>
      <w:tr w:rsidR="007F31B8" w:rsidRPr="008C6C1C" w14:paraId="6C71A935" w14:textId="77777777" w:rsidTr="00726D9D">
        <w:trPr>
          <w:jc w:val="center"/>
        </w:trPr>
        <w:tc>
          <w:tcPr>
            <w:tcW w:w="1288" w:type="dxa"/>
          </w:tcPr>
          <w:p w14:paraId="712E3447" w14:textId="77777777" w:rsidR="007F31B8" w:rsidRPr="008C6C1C" w:rsidRDefault="007F31B8" w:rsidP="00167300">
            <w:pPr>
              <w:pStyle w:val="TAL"/>
              <w:rPr>
                <w:rFonts w:eastAsia="DengXian"/>
              </w:rPr>
            </w:pPr>
            <w:r w:rsidRPr="008C6C1C">
              <w:rPr>
                <w:rFonts w:eastAsia="DengXian"/>
              </w:rPr>
              <w:t>dataFormat</w:t>
            </w:r>
          </w:p>
        </w:tc>
        <w:tc>
          <w:tcPr>
            <w:tcW w:w="1371" w:type="dxa"/>
          </w:tcPr>
          <w:p w14:paraId="14987CAF" w14:textId="77777777" w:rsidR="007F31B8" w:rsidRPr="008C6C1C" w:rsidRDefault="007F31B8" w:rsidP="00167300">
            <w:pPr>
              <w:pStyle w:val="TAL"/>
              <w:rPr>
                <w:rFonts w:eastAsia="DengXian"/>
              </w:rPr>
            </w:pPr>
            <w:r w:rsidRPr="008C6C1C">
              <w:rPr>
                <w:rFonts w:eastAsia="DengXian"/>
              </w:rPr>
              <w:t>DataFormat</w:t>
            </w:r>
          </w:p>
        </w:tc>
        <w:tc>
          <w:tcPr>
            <w:tcW w:w="425" w:type="dxa"/>
          </w:tcPr>
          <w:p w14:paraId="38F406D6" w14:textId="77777777" w:rsidR="007F31B8" w:rsidRPr="008C6C1C" w:rsidRDefault="007F31B8" w:rsidP="00167300">
            <w:pPr>
              <w:pStyle w:val="TAC"/>
              <w:rPr>
                <w:rFonts w:eastAsia="DengXian"/>
              </w:rPr>
            </w:pPr>
            <w:r w:rsidRPr="008C6C1C">
              <w:rPr>
                <w:rFonts w:eastAsia="DengXian"/>
              </w:rPr>
              <w:t>O</w:t>
            </w:r>
          </w:p>
        </w:tc>
        <w:tc>
          <w:tcPr>
            <w:tcW w:w="1144" w:type="dxa"/>
          </w:tcPr>
          <w:p w14:paraId="04B7219A" w14:textId="77777777" w:rsidR="007F31B8" w:rsidRPr="008C6C1C" w:rsidRDefault="007F31B8" w:rsidP="00167300">
            <w:pPr>
              <w:pStyle w:val="TAL"/>
              <w:rPr>
                <w:rFonts w:eastAsia="DengXian"/>
              </w:rPr>
            </w:pPr>
            <w:r w:rsidRPr="008C6C1C">
              <w:rPr>
                <w:rFonts w:eastAsia="DengXian"/>
              </w:rPr>
              <w:t>0..1</w:t>
            </w:r>
          </w:p>
        </w:tc>
        <w:tc>
          <w:tcPr>
            <w:tcW w:w="3134" w:type="dxa"/>
          </w:tcPr>
          <w:p w14:paraId="0090CCF8" w14:textId="58F80379" w:rsidR="007F31B8" w:rsidRPr="008C6C1C" w:rsidRDefault="007F31B8" w:rsidP="00167300">
            <w:pPr>
              <w:pStyle w:val="TAL"/>
              <w:rPr>
                <w:rFonts w:eastAsia="DengXian" w:cs="Arial"/>
                <w:szCs w:val="18"/>
              </w:rPr>
            </w:pPr>
            <w:r w:rsidRPr="008C6C1C">
              <w:rPr>
                <w:rFonts w:eastAsia="DengXian" w:cs="Arial"/>
                <w:szCs w:val="18"/>
              </w:rPr>
              <w:t>Data</w:t>
            </w:r>
            <w:r w:rsidR="00726D9D" w:rsidRPr="008C6C1C">
              <w:rPr>
                <w:rFonts w:eastAsia="DengXian" w:cs="Arial"/>
                <w:szCs w:val="18"/>
              </w:rPr>
              <w:t xml:space="preserve"> </w:t>
            </w:r>
            <w:r w:rsidRPr="008C6C1C">
              <w:rPr>
                <w:rFonts w:eastAsia="DengXian" w:cs="Arial"/>
                <w:szCs w:val="18"/>
              </w:rPr>
              <w:t>format</w:t>
            </w:r>
            <w:r w:rsidR="00726D9D" w:rsidRPr="008C6C1C">
              <w:rPr>
                <w:rFonts w:eastAsia="DengXian" w:cs="Arial"/>
                <w:szCs w:val="18"/>
              </w:rPr>
              <w:t xml:space="preserve"> </w:t>
            </w:r>
            <w:r w:rsidRPr="008C6C1C">
              <w:rPr>
                <w:rFonts w:eastAsia="DengXian" w:cs="Arial"/>
                <w:szCs w:val="18"/>
              </w:rPr>
              <w:t>used</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w:t>
            </w:r>
          </w:p>
        </w:tc>
        <w:tc>
          <w:tcPr>
            <w:tcW w:w="2302" w:type="dxa"/>
          </w:tcPr>
          <w:p w14:paraId="4E13E62A" w14:textId="77777777" w:rsidR="007F31B8" w:rsidRPr="008C6C1C" w:rsidRDefault="007F31B8" w:rsidP="00167300">
            <w:pPr>
              <w:pStyle w:val="TAL"/>
              <w:rPr>
                <w:rFonts w:eastAsia="DengXian" w:cs="Arial"/>
                <w:szCs w:val="18"/>
              </w:rPr>
            </w:pPr>
          </w:p>
        </w:tc>
      </w:tr>
      <w:tr w:rsidR="007F31B8" w:rsidRPr="008C6C1C" w14:paraId="06C08639" w14:textId="77777777" w:rsidTr="00726D9D">
        <w:trPr>
          <w:jc w:val="center"/>
        </w:trPr>
        <w:tc>
          <w:tcPr>
            <w:tcW w:w="1288" w:type="dxa"/>
          </w:tcPr>
          <w:p w14:paraId="5F75344A" w14:textId="77777777" w:rsidR="007F31B8" w:rsidRPr="008C6C1C" w:rsidRDefault="007F31B8" w:rsidP="00167300">
            <w:pPr>
              <w:pStyle w:val="TAL"/>
              <w:rPr>
                <w:rFonts w:eastAsia="DengXian"/>
              </w:rPr>
            </w:pPr>
            <w:r w:rsidRPr="008C6C1C">
              <w:rPr>
                <w:rFonts w:eastAsia="DengXian"/>
              </w:rPr>
              <w:t>securityMethods</w:t>
            </w:r>
          </w:p>
        </w:tc>
        <w:tc>
          <w:tcPr>
            <w:tcW w:w="1371" w:type="dxa"/>
          </w:tcPr>
          <w:p w14:paraId="2E63D33A" w14:textId="77777777" w:rsidR="007F31B8" w:rsidRPr="008C6C1C" w:rsidRDefault="007F31B8" w:rsidP="00167300">
            <w:pPr>
              <w:pStyle w:val="TAL"/>
              <w:rPr>
                <w:rFonts w:eastAsia="DengXian"/>
              </w:rPr>
            </w:pPr>
            <w:r w:rsidRPr="008C6C1C">
              <w:rPr>
                <w:rFonts w:eastAsia="DengXian"/>
              </w:rPr>
              <w:t>array(SecurityMethod)</w:t>
            </w:r>
          </w:p>
        </w:tc>
        <w:tc>
          <w:tcPr>
            <w:tcW w:w="425" w:type="dxa"/>
          </w:tcPr>
          <w:p w14:paraId="46AB1177" w14:textId="77777777" w:rsidR="007F31B8" w:rsidRPr="008C6C1C" w:rsidRDefault="007F31B8" w:rsidP="00167300">
            <w:pPr>
              <w:pStyle w:val="TAC"/>
              <w:rPr>
                <w:rFonts w:eastAsia="DengXian"/>
              </w:rPr>
            </w:pPr>
            <w:r w:rsidRPr="008C6C1C">
              <w:rPr>
                <w:rFonts w:eastAsia="DengXian"/>
              </w:rPr>
              <w:t>O</w:t>
            </w:r>
          </w:p>
        </w:tc>
        <w:tc>
          <w:tcPr>
            <w:tcW w:w="1144" w:type="dxa"/>
          </w:tcPr>
          <w:p w14:paraId="2BC9E151" w14:textId="77777777" w:rsidR="007F31B8" w:rsidRPr="008C6C1C" w:rsidRDefault="007F31B8" w:rsidP="00167300">
            <w:pPr>
              <w:pStyle w:val="TAL"/>
              <w:rPr>
                <w:rFonts w:eastAsia="DengXian"/>
              </w:rPr>
            </w:pPr>
            <w:r w:rsidRPr="008C6C1C">
              <w:rPr>
                <w:rFonts w:eastAsia="DengXian"/>
              </w:rPr>
              <w:t>1..N</w:t>
            </w:r>
          </w:p>
        </w:tc>
        <w:tc>
          <w:tcPr>
            <w:tcW w:w="3134" w:type="dxa"/>
          </w:tcPr>
          <w:p w14:paraId="7AD5A728" w14:textId="65ABEBCF" w:rsidR="007F31B8" w:rsidRPr="008C6C1C" w:rsidRDefault="007F31B8" w:rsidP="00167300">
            <w:pPr>
              <w:pStyle w:val="TAL"/>
              <w:rPr>
                <w:rFonts w:eastAsia="DengXian" w:cs="Arial"/>
                <w:szCs w:val="18"/>
              </w:rPr>
            </w:pPr>
            <w:r w:rsidRPr="008C6C1C">
              <w:rPr>
                <w:rFonts w:eastAsia="DengXian" w:cs="Arial"/>
                <w:szCs w:val="18"/>
              </w:rPr>
              <w:t>Security</w:t>
            </w:r>
            <w:r w:rsidR="00726D9D" w:rsidRPr="008C6C1C">
              <w:rPr>
                <w:rFonts w:eastAsia="DengXian" w:cs="Arial"/>
                <w:szCs w:val="18"/>
              </w:rPr>
              <w:t xml:space="preserve"> </w:t>
            </w:r>
            <w:r w:rsidRPr="008C6C1C">
              <w:rPr>
                <w:rFonts w:eastAsia="DengXian" w:cs="Arial"/>
                <w:szCs w:val="18"/>
              </w:rPr>
              <w:t>methods</w:t>
            </w:r>
            <w:r w:rsidR="00726D9D" w:rsidRPr="008C6C1C">
              <w:rPr>
                <w:rFonts w:eastAsia="DengXian" w:cs="Arial"/>
                <w:szCs w:val="18"/>
              </w:rPr>
              <w:t xml:space="preserve"> </w:t>
            </w:r>
            <w:r w:rsidRPr="008C6C1C">
              <w:rPr>
                <w:rFonts w:eastAsia="DengXian" w:cs="Arial"/>
                <w:szCs w:val="18"/>
              </w:rPr>
              <w:t>supported</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for</w:t>
            </w:r>
            <w:r w:rsidR="00726D9D" w:rsidRPr="008C6C1C">
              <w:rPr>
                <w:rFonts w:eastAsia="DengXian" w:cs="Arial"/>
                <w:szCs w:val="18"/>
              </w:rPr>
              <w:t xml:space="preserve"> </w:t>
            </w:r>
            <w:r w:rsidRPr="008C6C1C">
              <w:rPr>
                <w:rFonts w:eastAsia="DengXian" w:cs="Arial"/>
                <w:szCs w:val="18"/>
              </w:rPr>
              <w:t>all</w:t>
            </w:r>
            <w:r w:rsidR="00726D9D" w:rsidRPr="008C6C1C">
              <w:rPr>
                <w:rFonts w:eastAsia="DengXian" w:cs="Arial"/>
                <w:szCs w:val="18"/>
              </w:rPr>
              <w:t xml:space="preserve"> </w:t>
            </w:r>
            <w:r w:rsidRPr="008C6C1C">
              <w:rPr>
                <w:rFonts w:eastAsia="DengXian" w:cs="Arial"/>
                <w:szCs w:val="18"/>
              </w:rPr>
              <w:t>interfaces.</w:t>
            </w:r>
            <w:r w:rsidR="00726D9D" w:rsidRPr="008C6C1C">
              <w:rPr>
                <w:rFonts w:eastAsia="DengXian" w:cs="Arial"/>
                <w:szCs w:val="18"/>
              </w:rPr>
              <w:t xml:space="preserve"> </w:t>
            </w:r>
            <w:r w:rsidRPr="008C6C1C">
              <w:rPr>
                <w:rFonts w:eastAsia="DengXian" w:cs="Arial"/>
                <w:szCs w:val="18"/>
              </w:rPr>
              <w:t>Certain</w:t>
            </w:r>
            <w:r w:rsidR="00726D9D" w:rsidRPr="008C6C1C">
              <w:rPr>
                <w:rFonts w:eastAsia="DengXian" w:cs="Arial"/>
                <w:szCs w:val="18"/>
              </w:rPr>
              <w:t xml:space="preserve"> </w:t>
            </w:r>
            <w:r w:rsidRPr="008C6C1C">
              <w:rPr>
                <w:rFonts w:eastAsia="DengXian" w:cs="Arial"/>
                <w:szCs w:val="18"/>
              </w:rPr>
              <w:t>interfaces</w:t>
            </w:r>
            <w:r w:rsidR="00726D9D" w:rsidRPr="008C6C1C">
              <w:rPr>
                <w:rFonts w:eastAsia="DengXian" w:cs="Arial"/>
                <w:szCs w:val="18"/>
              </w:rPr>
              <w:t xml:space="preserve"> </w:t>
            </w:r>
            <w:r w:rsidRPr="008C6C1C">
              <w:rPr>
                <w:rFonts w:eastAsia="DengXian" w:cs="Arial"/>
                <w:szCs w:val="18"/>
              </w:rPr>
              <w:t>may</w:t>
            </w:r>
            <w:r w:rsidR="00726D9D" w:rsidRPr="008C6C1C">
              <w:rPr>
                <w:rFonts w:eastAsia="DengXian" w:cs="Arial"/>
                <w:szCs w:val="18"/>
              </w:rPr>
              <w:t xml:space="preserve"> </w:t>
            </w:r>
            <w:r w:rsidRPr="008C6C1C">
              <w:rPr>
                <w:rFonts w:eastAsia="DengXian" w:cs="Arial"/>
                <w:szCs w:val="18"/>
              </w:rPr>
              <w:t>have</w:t>
            </w:r>
            <w:r w:rsidR="00726D9D" w:rsidRPr="008C6C1C">
              <w:rPr>
                <w:rFonts w:eastAsia="DengXian" w:cs="Arial"/>
                <w:szCs w:val="18"/>
              </w:rPr>
              <w:t xml:space="preserve"> </w:t>
            </w:r>
            <w:r w:rsidRPr="008C6C1C">
              <w:rPr>
                <w:rFonts w:eastAsia="DengXian" w:cs="Arial"/>
                <w:szCs w:val="18"/>
              </w:rPr>
              <w:t>different</w:t>
            </w:r>
            <w:r w:rsidR="00726D9D" w:rsidRPr="008C6C1C">
              <w:rPr>
                <w:rFonts w:eastAsia="DengXian" w:cs="Arial"/>
                <w:szCs w:val="18"/>
              </w:rPr>
              <w:t xml:space="preserve"> </w:t>
            </w:r>
            <w:r w:rsidRPr="008C6C1C">
              <w:rPr>
                <w:rFonts w:eastAsia="DengXian" w:cs="Arial"/>
                <w:szCs w:val="18"/>
              </w:rPr>
              <w:t>security</w:t>
            </w:r>
            <w:r w:rsidR="00726D9D" w:rsidRPr="008C6C1C">
              <w:rPr>
                <w:rFonts w:eastAsia="DengXian" w:cs="Arial"/>
                <w:szCs w:val="18"/>
              </w:rPr>
              <w:t xml:space="preserve"> </w:t>
            </w:r>
            <w:r w:rsidRPr="008C6C1C">
              <w:rPr>
                <w:rFonts w:eastAsia="DengXian" w:cs="Arial"/>
                <w:szCs w:val="18"/>
              </w:rPr>
              <w:t>methods</w:t>
            </w:r>
            <w:r w:rsidR="00726D9D" w:rsidRPr="008C6C1C">
              <w:rPr>
                <w:rFonts w:eastAsia="DengXian" w:cs="Arial"/>
                <w:szCs w:val="18"/>
              </w:rPr>
              <w:t xml:space="preserve"> </w:t>
            </w:r>
            <w:r w:rsidRPr="008C6C1C">
              <w:rPr>
                <w:rFonts w:eastAsia="DengXian" w:cs="Arial"/>
                <w:szCs w:val="18"/>
              </w:rPr>
              <w:t>supported</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attribute</w:t>
            </w:r>
            <w:r w:rsidR="00726D9D" w:rsidRPr="008C6C1C">
              <w:rPr>
                <w:rFonts w:eastAsia="DengXian" w:cs="Arial"/>
                <w:szCs w:val="18"/>
              </w:rPr>
              <w:t xml:space="preserve"> </w:t>
            </w:r>
            <w:r w:rsidRPr="008C6C1C">
              <w:rPr>
                <w:rFonts w:eastAsia="DengXian" w:cs="Arial"/>
                <w:szCs w:val="18"/>
              </w:rPr>
              <w:t>interfaceDescriptions.</w:t>
            </w:r>
          </w:p>
        </w:tc>
        <w:tc>
          <w:tcPr>
            <w:tcW w:w="2302" w:type="dxa"/>
          </w:tcPr>
          <w:p w14:paraId="717A955A" w14:textId="6FD3FDB8" w:rsidR="007F31B8" w:rsidRPr="008C6C1C" w:rsidRDefault="007F31B8" w:rsidP="00167300">
            <w:pPr>
              <w:pStyle w:val="TAL"/>
              <w:rPr>
                <w:rFonts w:eastAsia="DengXian" w:cs="Arial"/>
                <w:szCs w:val="18"/>
              </w:rPr>
            </w:pPr>
            <w:r w:rsidRPr="008C6C1C">
              <w:rPr>
                <w:rFonts w:eastAsia="DengXian" w:cs="Arial"/>
                <w:szCs w:val="18"/>
              </w:rPr>
              <w:t>Will</w:t>
            </w:r>
            <w:r w:rsidR="00726D9D" w:rsidRPr="008C6C1C">
              <w:rPr>
                <w:rFonts w:eastAsia="DengXian" w:cs="Arial"/>
                <w:szCs w:val="18"/>
              </w:rPr>
              <w:t xml:space="preserve"> </w:t>
            </w:r>
            <w:r w:rsidRPr="008C6C1C">
              <w:rPr>
                <w:rFonts w:eastAsia="DengXian" w:cs="Arial"/>
                <w:szCs w:val="18"/>
              </w:rPr>
              <w:t>most</w:t>
            </w:r>
            <w:r w:rsidR="00726D9D" w:rsidRPr="008C6C1C">
              <w:rPr>
                <w:rFonts w:eastAsia="DengXian" w:cs="Arial"/>
                <w:szCs w:val="18"/>
              </w:rPr>
              <w:t xml:space="preserve"> </w:t>
            </w:r>
            <w:r w:rsidRPr="008C6C1C">
              <w:rPr>
                <w:rFonts w:eastAsia="DengXian" w:cs="Arial"/>
                <w:szCs w:val="18"/>
              </w:rPr>
              <w:t>likely</w:t>
            </w:r>
            <w:r w:rsidR="00726D9D" w:rsidRPr="008C6C1C">
              <w:rPr>
                <w:rFonts w:eastAsia="DengXian" w:cs="Arial"/>
                <w:szCs w:val="18"/>
              </w:rPr>
              <w:t xml:space="preserve"> </w:t>
            </w:r>
            <w:r w:rsidRPr="008C6C1C">
              <w:rPr>
                <w:rFonts w:eastAsia="DengXian" w:cs="Arial"/>
                <w:szCs w:val="18"/>
              </w:rPr>
              <w:t>always</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OAUTH</w:t>
            </w:r>
            <w:r w:rsidR="00726D9D" w:rsidRPr="008C6C1C">
              <w:rPr>
                <w:rFonts w:eastAsia="DengXian" w:cs="Arial"/>
                <w:szCs w:val="18"/>
              </w:rPr>
              <w:t xml:space="preserve"> </w:t>
            </w:r>
            <w:r w:rsidRPr="008C6C1C">
              <w:rPr>
                <w:rFonts w:eastAsia="DengXian" w:cs="Arial"/>
                <w:szCs w:val="18"/>
              </w:rPr>
              <w:t>2.0</w:t>
            </w:r>
            <w:r w:rsidR="00726D9D" w:rsidRPr="008C6C1C">
              <w:rPr>
                <w:rFonts w:eastAsia="DengXian" w:cs="Arial"/>
                <w:szCs w:val="18"/>
              </w:rPr>
              <w:t xml:space="preserve"> </w:t>
            </w:r>
            <w:r w:rsidRPr="008C6C1C">
              <w:rPr>
                <w:rFonts w:eastAsia="DengXian" w:cs="Arial"/>
                <w:szCs w:val="18"/>
              </w:rPr>
              <w:t>for</w:t>
            </w:r>
            <w:r w:rsidR="00726D9D" w:rsidRPr="008C6C1C">
              <w:rPr>
                <w:rFonts w:eastAsia="DengXian" w:cs="Arial"/>
                <w:szCs w:val="18"/>
              </w:rPr>
              <w:t xml:space="preserve"> </w:t>
            </w:r>
            <w:r w:rsidRPr="008C6C1C">
              <w:rPr>
                <w:rFonts w:eastAsia="DengXian" w:cs="Arial"/>
                <w:szCs w:val="18"/>
              </w:rPr>
              <w:t>SA5</w:t>
            </w:r>
            <w:r w:rsidR="00726D9D" w:rsidRPr="008C6C1C">
              <w:rPr>
                <w:rFonts w:eastAsia="DengXian" w:cs="Arial"/>
                <w:szCs w:val="18"/>
              </w:rPr>
              <w:t>.</w:t>
            </w:r>
          </w:p>
        </w:tc>
      </w:tr>
      <w:tr w:rsidR="007F31B8" w:rsidRPr="008C6C1C" w14:paraId="29C7E6A0" w14:textId="77777777" w:rsidTr="00726D9D">
        <w:trPr>
          <w:jc w:val="center"/>
        </w:trPr>
        <w:tc>
          <w:tcPr>
            <w:tcW w:w="1288" w:type="dxa"/>
          </w:tcPr>
          <w:p w14:paraId="22E9FB2C" w14:textId="77777777" w:rsidR="007F31B8" w:rsidRPr="008C6C1C" w:rsidRDefault="007F31B8" w:rsidP="00167300">
            <w:pPr>
              <w:pStyle w:val="TAL"/>
              <w:rPr>
                <w:rFonts w:eastAsia="DengXian"/>
              </w:rPr>
            </w:pPr>
            <w:r w:rsidRPr="008C6C1C">
              <w:rPr>
                <w:rFonts w:eastAsia="DengXian"/>
              </w:rPr>
              <w:t>domainName</w:t>
            </w:r>
          </w:p>
        </w:tc>
        <w:tc>
          <w:tcPr>
            <w:tcW w:w="1371" w:type="dxa"/>
          </w:tcPr>
          <w:p w14:paraId="05557EE3" w14:textId="77777777" w:rsidR="007F31B8" w:rsidRPr="008C6C1C" w:rsidRDefault="007F31B8" w:rsidP="00167300">
            <w:pPr>
              <w:pStyle w:val="TAL"/>
              <w:rPr>
                <w:rFonts w:eastAsia="DengXian"/>
              </w:rPr>
            </w:pPr>
            <w:r w:rsidRPr="008C6C1C">
              <w:rPr>
                <w:rFonts w:eastAsia="DengXian"/>
              </w:rPr>
              <w:t>string</w:t>
            </w:r>
          </w:p>
        </w:tc>
        <w:tc>
          <w:tcPr>
            <w:tcW w:w="425" w:type="dxa"/>
          </w:tcPr>
          <w:p w14:paraId="3BF16AE9" w14:textId="77777777" w:rsidR="007F31B8" w:rsidRPr="008C6C1C" w:rsidRDefault="007F31B8" w:rsidP="00167300">
            <w:pPr>
              <w:pStyle w:val="TAC"/>
              <w:rPr>
                <w:rFonts w:eastAsia="DengXian"/>
              </w:rPr>
            </w:pPr>
            <w:r w:rsidRPr="008C6C1C">
              <w:rPr>
                <w:rFonts w:eastAsia="DengXian"/>
              </w:rPr>
              <w:t>O</w:t>
            </w:r>
          </w:p>
        </w:tc>
        <w:tc>
          <w:tcPr>
            <w:tcW w:w="1144" w:type="dxa"/>
          </w:tcPr>
          <w:p w14:paraId="379F3912" w14:textId="77777777" w:rsidR="007F31B8" w:rsidRPr="008C6C1C" w:rsidRDefault="007F31B8" w:rsidP="00167300">
            <w:pPr>
              <w:pStyle w:val="TAL"/>
              <w:rPr>
                <w:rFonts w:eastAsia="DengXian"/>
              </w:rPr>
            </w:pPr>
            <w:r w:rsidRPr="008C6C1C">
              <w:rPr>
                <w:rFonts w:eastAsia="DengXian"/>
              </w:rPr>
              <w:t>0..1</w:t>
            </w:r>
          </w:p>
        </w:tc>
        <w:tc>
          <w:tcPr>
            <w:tcW w:w="3134" w:type="dxa"/>
          </w:tcPr>
          <w:p w14:paraId="725D4BDE" w14:textId="79AEE4CA" w:rsidR="007F31B8" w:rsidRPr="008C6C1C" w:rsidRDefault="007F31B8" w:rsidP="00167300">
            <w:pPr>
              <w:pStyle w:val="TAL"/>
              <w:rPr>
                <w:rFonts w:eastAsia="DengXian" w:cs="Arial"/>
                <w:szCs w:val="18"/>
              </w:rPr>
            </w:pPr>
            <w:r w:rsidRPr="008C6C1C">
              <w:rPr>
                <w:rFonts w:eastAsia="DengXian" w:cs="Arial"/>
                <w:szCs w:val="18"/>
              </w:rPr>
              <w:t>Domain</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which</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belongs</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w:t>
            </w:r>
          </w:p>
          <w:p w14:paraId="003465CF" w14:textId="0179DC0C" w:rsidR="007F31B8" w:rsidRPr="008C6C1C" w:rsidRDefault="007F31B8" w:rsidP="00167300">
            <w:pPr>
              <w:pStyle w:val="TAL"/>
              <w:rPr>
                <w:rFonts w:eastAsia="DengXian" w:cs="Arial"/>
                <w:szCs w:val="18"/>
              </w:rPr>
            </w:pP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1</w:t>
            </w:r>
            <w:r w:rsidR="00726D9D" w:rsidRPr="008C6C1C">
              <w:rPr>
                <w:rFonts w:eastAsia="DengXian" w:cs="Arial"/>
                <w:szCs w:val="18"/>
              </w:rPr>
              <w:t>.</w:t>
            </w:r>
            <w:r w:rsidRPr="008C6C1C">
              <w:rPr>
                <w:rFonts w:eastAsia="DengXian" w:cs="Arial"/>
                <w:szCs w:val="18"/>
              </w:rPr>
              <w:t>)</w:t>
            </w:r>
          </w:p>
        </w:tc>
        <w:tc>
          <w:tcPr>
            <w:tcW w:w="2302" w:type="dxa"/>
          </w:tcPr>
          <w:p w14:paraId="753267E0" w14:textId="77777777" w:rsidR="007F31B8" w:rsidRPr="008C6C1C" w:rsidRDefault="007F31B8" w:rsidP="00167300">
            <w:pPr>
              <w:pStyle w:val="TAL"/>
              <w:rPr>
                <w:rFonts w:eastAsia="DengXian" w:cs="Arial"/>
                <w:szCs w:val="18"/>
              </w:rPr>
            </w:pPr>
          </w:p>
        </w:tc>
      </w:tr>
      <w:tr w:rsidR="007F31B8" w:rsidRPr="008C6C1C" w14:paraId="20BD538C" w14:textId="77777777" w:rsidTr="00726D9D">
        <w:trPr>
          <w:jc w:val="center"/>
        </w:trPr>
        <w:tc>
          <w:tcPr>
            <w:tcW w:w="1288" w:type="dxa"/>
          </w:tcPr>
          <w:p w14:paraId="74E75FB7" w14:textId="77777777" w:rsidR="007F31B8" w:rsidRPr="008C6C1C" w:rsidRDefault="007F31B8" w:rsidP="00167300">
            <w:pPr>
              <w:pStyle w:val="TAL"/>
              <w:rPr>
                <w:rFonts w:eastAsia="DengXian"/>
              </w:rPr>
            </w:pPr>
            <w:r w:rsidRPr="008C6C1C">
              <w:rPr>
                <w:rFonts w:eastAsia="DengXian"/>
              </w:rPr>
              <w:t>interfaceDescriptions</w:t>
            </w:r>
          </w:p>
        </w:tc>
        <w:tc>
          <w:tcPr>
            <w:tcW w:w="1371" w:type="dxa"/>
          </w:tcPr>
          <w:p w14:paraId="6B4FD648" w14:textId="77777777" w:rsidR="007F31B8" w:rsidRPr="008C6C1C" w:rsidRDefault="007F31B8" w:rsidP="00167300">
            <w:pPr>
              <w:pStyle w:val="TAL"/>
              <w:rPr>
                <w:rFonts w:eastAsia="DengXian"/>
              </w:rPr>
            </w:pPr>
            <w:r w:rsidRPr="008C6C1C">
              <w:rPr>
                <w:rFonts w:eastAsia="DengXian"/>
              </w:rPr>
              <w:t>array(InterfaceDescription)</w:t>
            </w:r>
          </w:p>
        </w:tc>
        <w:tc>
          <w:tcPr>
            <w:tcW w:w="425" w:type="dxa"/>
          </w:tcPr>
          <w:p w14:paraId="70DC6A16" w14:textId="77777777" w:rsidR="007F31B8" w:rsidRPr="008C6C1C" w:rsidRDefault="007F31B8" w:rsidP="00167300">
            <w:pPr>
              <w:pStyle w:val="TAC"/>
              <w:rPr>
                <w:rFonts w:eastAsia="DengXian"/>
              </w:rPr>
            </w:pPr>
            <w:r w:rsidRPr="008C6C1C">
              <w:rPr>
                <w:rFonts w:eastAsia="DengXian"/>
              </w:rPr>
              <w:t>O</w:t>
            </w:r>
          </w:p>
        </w:tc>
        <w:tc>
          <w:tcPr>
            <w:tcW w:w="1144" w:type="dxa"/>
          </w:tcPr>
          <w:p w14:paraId="52DEB76A" w14:textId="77777777" w:rsidR="007F31B8" w:rsidRPr="008C6C1C" w:rsidRDefault="007F31B8" w:rsidP="00167300">
            <w:pPr>
              <w:pStyle w:val="TAL"/>
              <w:rPr>
                <w:rFonts w:eastAsia="DengXian"/>
              </w:rPr>
            </w:pPr>
            <w:r w:rsidRPr="008C6C1C">
              <w:rPr>
                <w:rFonts w:eastAsia="DengXian"/>
              </w:rPr>
              <w:t>1..N</w:t>
            </w:r>
          </w:p>
        </w:tc>
        <w:tc>
          <w:tcPr>
            <w:tcW w:w="3134" w:type="dxa"/>
          </w:tcPr>
          <w:p w14:paraId="452F4D3A" w14:textId="333D9C76" w:rsidR="007F31B8" w:rsidRPr="008C6C1C" w:rsidRDefault="007F31B8" w:rsidP="00167300">
            <w:pPr>
              <w:pStyle w:val="TAL"/>
              <w:rPr>
                <w:rFonts w:eastAsia="DengXian" w:cs="Arial"/>
                <w:szCs w:val="18"/>
              </w:rPr>
            </w:pPr>
            <w:r w:rsidRPr="008C6C1C">
              <w:rPr>
                <w:rFonts w:eastAsia="DengXian" w:cs="Arial"/>
                <w:szCs w:val="18"/>
              </w:rPr>
              <w:t>Interface</w:t>
            </w:r>
            <w:r w:rsidR="00726D9D" w:rsidRPr="008C6C1C">
              <w:rPr>
                <w:rFonts w:eastAsia="DengXian" w:cs="Arial"/>
                <w:szCs w:val="18"/>
              </w:rPr>
              <w:t xml:space="preserve"> </w:t>
            </w:r>
            <w:r w:rsidRPr="008C6C1C">
              <w:rPr>
                <w:rFonts w:eastAsia="DengXian" w:cs="Arial"/>
                <w:szCs w:val="18"/>
              </w:rPr>
              <w:t>details</w:t>
            </w:r>
          </w:p>
          <w:p w14:paraId="42B27D3E" w14:textId="58063DB4" w:rsidR="007F31B8" w:rsidRPr="008C6C1C" w:rsidRDefault="007F31B8" w:rsidP="00167300">
            <w:pPr>
              <w:pStyle w:val="TAL"/>
              <w:rPr>
                <w:rFonts w:eastAsia="DengXian" w:cs="Arial"/>
                <w:szCs w:val="18"/>
              </w:rPr>
            </w:pP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1</w:t>
            </w:r>
            <w:r w:rsidR="00726D9D" w:rsidRPr="008C6C1C">
              <w:rPr>
                <w:rFonts w:eastAsia="DengXian" w:cs="Arial"/>
                <w:szCs w:val="18"/>
              </w:rPr>
              <w:t>.</w:t>
            </w:r>
            <w:r w:rsidRPr="008C6C1C">
              <w:rPr>
                <w:rFonts w:eastAsia="DengXian" w:cs="Arial"/>
                <w:szCs w:val="18"/>
              </w:rPr>
              <w:t>)</w:t>
            </w:r>
          </w:p>
        </w:tc>
        <w:tc>
          <w:tcPr>
            <w:tcW w:w="2302" w:type="dxa"/>
          </w:tcPr>
          <w:p w14:paraId="547B7ED3" w14:textId="4A5FB608" w:rsidR="007F31B8" w:rsidRPr="008C6C1C" w:rsidRDefault="007F31B8" w:rsidP="00167300">
            <w:pPr>
              <w:pStyle w:val="TAL"/>
              <w:rPr>
                <w:rFonts w:eastAsia="DengXian" w:cs="Arial"/>
                <w:szCs w:val="18"/>
              </w:rPr>
            </w:pPr>
            <w:r w:rsidRPr="008C6C1C">
              <w:rPr>
                <w:rFonts w:eastAsia="DengXian" w:cs="Arial"/>
                <w:szCs w:val="18"/>
              </w:rPr>
              <w:t>See</w:t>
            </w:r>
            <w:r w:rsidR="00726D9D" w:rsidRPr="008C6C1C">
              <w:rPr>
                <w:rFonts w:eastAsia="DengXian" w:cs="Arial"/>
                <w:szCs w:val="18"/>
              </w:rPr>
              <w:t xml:space="preserve"> </w:t>
            </w:r>
            <w:r w:rsidRPr="008C6C1C">
              <w:t>Table</w:t>
            </w:r>
            <w:r w:rsidR="00726D9D" w:rsidRPr="008C6C1C">
              <w:t xml:space="preserve"> </w:t>
            </w:r>
            <w:r w:rsidR="009D1541" w:rsidRPr="008C6C1C">
              <w:t>5.1.2.3.1.2</w:t>
            </w:r>
            <w:r w:rsidRPr="008C6C1C">
              <w:t>-5</w:t>
            </w:r>
            <w:r w:rsidR="00726D9D" w:rsidRPr="008C6C1C">
              <w:t xml:space="preserve"> </w:t>
            </w:r>
            <w:r w:rsidRPr="008C6C1C">
              <w:t>for</w:t>
            </w:r>
            <w:r w:rsidR="00726D9D" w:rsidRPr="008C6C1C">
              <w:t xml:space="preserve"> </w:t>
            </w:r>
            <w:r w:rsidRPr="008C6C1C">
              <w:t>more</w:t>
            </w:r>
            <w:r w:rsidR="00726D9D" w:rsidRPr="008C6C1C">
              <w:t xml:space="preserve"> </w:t>
            </w:r>
            <w:r w:rsidRPr="008C6C1C">
              <w:t>information</w:t>
            </w:r>
            <w:r w:rsidR="00726D9D" w:rsidRPr="008C6C1C">
              <w:t>.</w:t>
            </w:r>
          </w:p>
        </w:tc>
      </w:tr>
      <w:tr w:rsidR="007F31B8" w:rsidRPr="008C6C1C" w14:paraId="40F3FF22" w14:textId="77777777" w:rsidTr="00726D9D">
        <w:trPr>
          <w:jc w:val="center"/>
        </w:trPr>
        <w:tc>
          <w:tcPr>
            <w:tcW w:w="1288" w:type="dxa"/>
          </w:tcPr>
          <w:p w14:paraId="1A3AF51B" w14:textId="77777777" w:rsidR="007F31B8" w:rsidRPr="008C6C1C" w:rsidRDefault="007F31B8" w:rsidP="00167300">
            <w:pPr>
              <w:pStyle w:val="TAL"/>
              <w:rPr>
                <w:rFonts w:eastAsia="DengXian"/>
              </w:rPr>
            </w:pPr>
            <w:r w:rsidRPr="008C6C1C">
              <w:t>aefLocation</w:t>
            </w:r>
          </w:p>
        </w:tc>
        <w:tc>
          <w:tcPr>
            <w:tcW w:w="1371" w:type="dxa"/>
          </w:tcPr>
          <w:p w14:paraId="62D9DF14" w14:textId="77777777" w:rsidR="007F31B8" w:rsidRPr="008C6C1C" w:rsidRDefault="007F31B8" w:rsidP="00167300">
            <w:pPr>
              <w:pStyle w:val="TAL"/>
              <w:rPr>
                <w:rFonts w:eastAsia="DengXian"/>
              </w:rPr>
            </w:pPr>
            <w:r w:rsidRPr="008C6C1C">
              <w:t>AefLocation</w:t>
            </w:r>
          </w:p>
        </w:tc>
        <w:tc>
          <w:tcPr>
            <w:tcW w:w="425" w:type="dxa"/>
          </w:tcPr>
          <w:p w14:paraId="5B4FED09" w14:textId="77777777" w:rsidR="007F31B8" w:rsidRPr="008C6C1C" w:rsidRDefault="007F31B8" w:rsidP="00167300">
            <w:pPr>
              <w:pStyle w:val="TAC"/>
              <w:rPr>
                <w:rFonts w:eastAsia="DengXian"/>
              </w:rPr>
            </w:pPr>
            <w:r w:rsidRPr="008C6C1C">
              <w:t>O</w:t>
            </w:r>
          </w:p>
        </w:tc>
        <w:tc>
          <w:tcPr>
            <w:tcW w:w="1144" w:type="dxa"/>
          </w:tcPr>
          <w:p w14:paraId="24456C41" w14:textId="77777777" w:rsidR="007F31B8" w:rsidRPr="008C6C1C" w:rsidRDefault="007F31B8" w:rsidP="00167300">
            <w:pPr>
              <w:pStyle w:val="TAL"/>
              <w:rPr>
                <w:rFonts w:eastAsia="DengXian"/>
              </w:rPr>
            </w:pPr>
            <w:r w:rsidRPr="008C6C1C">
              <w:t>0..1</w:t>
            </w:r>
          </w:p>
        </w:tc>
        <w:tc>
          <w:tcPr>
            <w:tcW w:w="3134" w:type="dxa"/>
          </w:tcPr>
          <w:p w14:paraId="1656C85E" w14:textId="164D8CF9" w:rsidR="007F31B8" w:rsidRPr="008C6C1C" w:rsidRDefault="007F31B8" w:rsidP="00167300">
            <w:pPr>
              <w:pStyle w:val="TAL"/>
              <w:rPr>
                <w:rFonts w:eastAsia="DengXian" w:cs="Arial"/>
                <w:szCs w:val="18"/>
              </w:rPr>
            </w:pPr>
            <w:r w:rsidRPr="008C6C1C">
              <w:t>The</w:t>
            </w:r>
            <w:r w:rsidR="00726D9D" w:rsidRPr="008C6C1C">
              <w:t xml:space="preserve"> </w:t>
            </w:r>
            <w:r w:rsidRPr="008C6C1C">
              <w:t>location</w:t>
            </w:r>
            <w:r w:rsidR="00726D9D" w:rsidRPr="008C6C1C">
              <w:t xml:space="preserve"> </w:t>
            </w:r>
            <w:r w:rsidRPr="008C6C1C">
              <w:t>information</w:t>
            </w:r>
            <w:r w:rsidR="00726D9D" w:rsidRPr="008C6C1C">
              <w:t xml:space="preserve"> </w:t>
            </w:r>
            <w:r w:rsidRPr="008C6C1C">
              <w:t>(e.g.</w:t>
            </w:r>
            <w:r w:rsidR="00726D9D" w:rsidRPr="008C6C1C">
              <w:t xml:space="preserve"> </w:t>
            </w:r>
            <w:r w:rsidRPr="008C6C1C">
              <w:t>civic</w:t>
            </w:r>
            <w:r w:rsidR="00726D9D" w:rsidRPr="008C6C1C">
              <w:t xml:space="preserve"> </w:t>
            </w:r>
            <w:r w:rsidRPr="008C6C1C">
              <w:t>address,</w:t>
            </w:r>
            <w:r w:rsidR="00726D9D" w:rsidRPr="008C6C1C">
              <w:t xml:space="preserve"> </w:t>
            </w:r>
            <w:r w:rsidRPr="008C6C1C">
              <w:t>GPS</w:t>
            </w:r>
            <w:r w:rsidR="00726D9D" w:rsidRPr="008C6C1C">
              <w:t xml:space="preserve"> </w:t>
            </w:r>
            <w:r w:rsidRPr="008C6C1C">
              <w:t>coordinates,</w:t>
            </w:r>
            <w:r w:rsidR="00726D9D" w:rsidRPr="008C6C1C">
              <w:t xml:space="preserve"> </w:t>
            </w:r>
            <w:r w:rsidRPr="008C6C1C">
              <w:t>data</w:t>
            </w:r>
            <w:r w:rsidR="00726D9D" w:rsidRPr="008C6C1C">
              <w:t xml:space="preserve"> </w:t>
            </w:r>
            <w:r w:rsidRPr="008C6C1C">
              <w:t>center</w:t>
            </w:r>
            <w:r w:rsidR="00726D9D" w:rsidRPr="008C6C1C">
              <w:t xml:space="preserve"> </w:t>
            </w:r>
            <w:r w:rsidRPr="008C6C1C">
              <w:t>ID)</w:t>
            </w:r>
            <w:r w:rsidR="00726D9D" w:rsidRPr="008C6C1C">
              <w:t xml:space="preserve"> </w:t>
            </w:r>
            <w:r w:rsidRPr="008C6C1C">
              <w:t>where</w:t>
            </w:r>
            <w:r w:rsidR="00726D9D" w:rsidRPr="008C6C1C">
              <w:t xml:space="preserve"> </w:t>
            </w:r>
            <w:r w:rsidRPr="008C6C1C">
              <w:t>the</w:t>
            </w:r>
            <w:r w:rsidR="00726D9D" w:rsidRPr="008C6C1C">
              <w:t xml:space="preserve"> </w:t>
            </w:r>
            <w:r w:rsidRPr="008C6C1C">
              <w:t>AEF</w:t>
            </w:r>
            <w:r w:rsidR="00726D9D" w:rsidRPr="008C6C1C">
              <w:t xml:space="preserve"> </w:t>
            </w:r>
            <w:r w:rsidRPr="008C6C1C">
              <w:t>providing</w:t>
            </w:r>
            <w:r w:rsidR="00726D9D" w:rsidRPr="008C6C1C">
              <w:t xml:space="preserve"> </w:t>
            </w:r>
            <w:r w:rsidRPr="008C6C1C">
              <w:t>the</w:t>
            </w:r>
            <w:r w:rsidR="00726D9D" w:rsidRPr="008C6C1C">
              <w:t xml:space="preserve"> </w:t>
            </w:r>
            <w:r w:rsidRPr="008C6C1C">
              <w:t>service</w:t>
            </w:r>
            <w:r w:rsidR="00726D9D" w:rsidRPr="008C6C1C">
              <w:t xml:space="preserve"> </w:t>
            </w:r>
            <w:r w:rsidRPr="008C6C1C">
              <w:t>API</w:t>
            </w:r>
            <w:r w:rsidR="00726D9D" w:rsidRPr="008C6C1C">
              <w:t xml:space="preserve"> </w:t>
            </w:r>
            <w:r w:rsidRPr="008C6C1C">
              <w:t>is</w:t>
            </w:r>
            <w:r w:rsidR="00726D9D" w:rsidRPr="008C6C1C">
              <w:t xml:space="preserve"> </w:t>
            </w:r>
            <w:r w:rsidRPr="008C6C1C">
              <w:t>located.</w:t>
            </w:r>
          </w:p>
        </w:tc>
        <w:tc>
          <w:tcPr>
            <w:tcW w:w="2302" w:type="dxa"/>
          </w:tcPr>
          <w:p w14:paraId="1A516DF5" w14:textId="77777777" w:rsidR="007F31B8" w:rsidRPr="008C6C1C" w:rsidRDefault="007F31B8" w:rsidP="00167300">
            <w:pPr>
              <w:pStyle w:val="TAL"/>
              <w:rPr>
                <w:rFonts w:eastAsia="DengXian" w:cs="Arial"/>
                <w:szCs w:val="18"/>
              </w:rPr>
            </w:pPr>
          </w:p>
        </w:tc>
      </w:tr>
      <w:tr w:rsidR="007F31B8" w:rsidRPr="008C6C1C" w14:paraId="20C03952" w14:textId="77777777" w:rsidTr="00726D9D">
        <w:trPr>
          <w:jc w:val="center"/>
        </w:trPr>
        <w:tc>
          <w:tcPr>
            <w:tcW w:w="9664" w:type="dxa"/>
            <w:gridSpan w:val="6"/>
          </w:tcPr>
          <w:p w14:paraId="6B8F9EDB" w14:textId="158888EE" w:rsidR="007F31B8" w:rsidRPr="008C6C1C" w:rsidRDefault="007F31B8" w:rsidP="00726D9D">
            <w:pPr>
              <w:pStyle w:val="TAN"/>
              <w:rPr>
                <w:rFonts w:eastAsia="DengXian"/>
                <w:lang w:eastAsia="zh-CN"/>
              </w:rPr>
            </w:pPr>
            <w:r w:rsidRPr="008C6C1C">
              <w:rPr>
                <w:rFonts w:eastAsia="DengXian"/>
              </w:rPr>
              <w:t>NOT</w:t>
            </w:r>
            <w:r w:rsidR="00726D9D" w:rsidRPr="008C6C1C">
              <w:rPr>
                <w:rFonts w:eastAsia="DengXian"/>
              </w:rPr>
              <w:t xml:space="preserve">E </w:t>
            </w:r>
            <w:r w:rsidRPr="008C6C1C">
              <w:rPr>
                <w:rFonts w:eastAsia="DengXian"/>
              </w:rPr>
              <w:t>1:</w:t>
            </w:r>
            <w:r w:rsidRPr="008C6C1C">
              <w:rPr>
                <w:rFonts w:eastAsia="DengXian"/>
              </w:rPr>
              <w:tab/>
              <w:t>Only</w:t>
            </w:r>
            <w:r w:rsidR="00726D9D" w:rsidRPr="008C6C1C">
              <w:rPr>
                <w:rFonts w:eastAsia="DengXian"/>
              </w:rPr>
              <w:t xml:space="preserve"> </w:t>
            </w:r>
            <w:r w:rsidRPr="008C6C1C">
              <w:rPr>
                <w:rFonts w:eastAsia="DengXian"/>
              </w:rPr>
              <w:t>o</w:t>
            </w:r>
            <w:r w:rsidRPr="008C6C1C">
              <w:rPr>
                <w:rFonts w:eastAsia="DengXian"/>
                <w:lang w:eastAsia="zh-CN"/>
              </w:rPr>
              <w:t>ne</w:t>
            </w:r>
            <w:r w:rsidR="00726D9D" w:rsidRPr="008C6C1C">
              <w:rPr>
                <w:rFonts w:eastAsia="DengXian"/>
                <w:lang w:eastAsia="zh-CN"/>
              </w:rPr>
              <w:t xml:space="preserve"> </w:t>
            </w:r>
            <w:r w:rsidRPr="008C6C1C">
              <w:rPr>
                <w:rFonts w:eastAsia="DengXian"/>
                <w:lang w:eastAsia="zh-CN"/>
              </w:rPr>
              <w:t>of</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attributes</w:t>
            </w:r>
            <w:r w:rsidR="00726D9D" w:rsidRPr="008C6C1C">
              <w:rPr>
                <w:rFonts w:eastAsia="DengXian"/>
                <w:lang w:eastAsia="zh-CN"/>
              </w:rPr>
              <w:t xml:space="preserve"> </w:t>
            </w:r>
            <w:r w:rsidRPr="008C6C1C">
              <w:rPr>
                <w:rFonts w:eastAsia="DengXian"/>
                <w:lang w:eastAsia="zh-CN"/>
              </w:rPr>
              <w:t>"</w:t>
            </w:r>
            <w:r w:rsidRPr="008C6C1C">
              <w:t>domainName</w:t>
            </w:r>
            <w:r w:rsidRPr="008C6C1C">
              <w:rPr>
                <w:rFonts w:eastAsia="DengXian"/>
                <w:lang w:eastAsia="zh-CN"/>
              </w:rPr>
              <w:t>"</w:t>
            </w:r>
            <w:r w:rsidR="00726D9D" w:rsidRPr="008C6C1C">
              <w:rPr>
                <w:rFonts w:eastAsia="DengXian"/>
                <w:lang w:eastAsia="zh-CN"/>
              </w:rPr>
              <w:t xml:space="preserve"> </w:t>
            </w:r>
            <w:r w:rsidRPr="008C6C1C">
              <w:rPr>
                <w:rFonts w:eastAsia="DengXian"/>
                <w:lang w:eastAsia="zh-CN"/>
              </w:rPr>
              <w:t>or</w:t>
            </w:r>
            <w:r w:rsidR="00726D9D" w:rsidRPr="008C6C1C">
              <w:rPr>
                <w:rFonts w:eastAsia="DengXian"/>
                <w:lang w:eastAsia="zh-CN"/>
              </w:rPr>
              <w:t xml:space="preserve"> </w:t>
            </w:r>
            <w:r w:rsidRPr="008C6C1C">
              <w:rPr>
                <w:rFonts w:eastAsia="DengXian"/>
                <w:lang w:eastAsia="zh-CN"/>
              </w:rPr>
              <w:t>"interfaceDescriptions"</w:t>
            </w:r>
            <w:r w:rsidR="00726D9D" w:rsidRPr="008C6C1C">
              <w:rPr>
                <w:rFonts w:eastAsia="DengXian"/>
                <w:lang w:eastAsia="zh-CN"/>
              </w:rPr>
              <w:t xml:space="preserve"> </w:t>
            </w:r>
            <w:r w:rsidRPr="008C6C1C">
              <w:rPr>
                <w:rFonts w:eastAsia="DengXian"/>
                <w:lang w:eastAsia="zh-CN"/>
              </w:rPr>
              <w:t>shall</w:t>
            </w:r>
            <w:r w:rsidR="00726D9D" w:rsidRPr="008C6C1C">
              <w:rPr>
                <w:rFonts w:eastAsia="DengXian"/>
                <w:lang w:eastAsia="zh-CN"/>
              </w:rPr>
              <w:t xml:space="preserve"> </w:t>
            </w:r>
            <w:r w:rsidRPr="008C6C1C">
              <w:rPr>
                <w:rFonts w:eastAsia="DengXian"/>
                <w:lang w:eastAsia="zh-CN"/>
              </w:rPr>
              <w:t>be</w:t>
            </w:r>
            <w:r w:rsidR="00726D9D" w:rsidRPr="008C6C1C">
              <w:rPr>
                <w:rFonts w:eastAsia="DengXian"/>
                <w:lang w:eastAsia="zh-CN"/>
              </w:rPr>
              <w:t xml:space="preserve"> </w:t>
            </w:r>
            <w:r w:rsidRPr="008C6C1C">
              <w:rPr>
                <w:rFonts w:eastAsia="DengXian"/>
                <w:lang w:eastAsia="zh-CN"/>
              </w:rPr>
              <w:t>included.</w:t>
            </w:r>
          </w:p>
          <w:p w14:paraId="7FCE19C9" w14:textId="49A6AD24" w:rsidR="007F31B8" w:rsidRPr="008C6C1C" w:rsidRDefault="007F31B8" w:rsidP="00726D9D">
            <w:pPr>
              <w:pStyle w:val="TAN"/>
              <w:rPr>
                <w:rFonts w:eastAsia="DengXian"/>
                <w:lang w:eastAsia="zh-CN"/>
              </w:rPr>
            </w:pPr>
            <w:r w:rsidRPr="008C6C1C">
              <w:rPr>
                <w:rFonts w:eastAsia="DengXian"/>
              </w:rPr>
              <w:t>NOT</w:t>
            </w:r>
            <w:r w:rsidR="00726D9D" w:rsidRPr="008C6C1C">
              <w:rPr>
                <w:rFonts w:eastAsia="DengXian"/>
              </w:rPr>
              <w:t xml:space="preserve">E </w:t>
            </w:r>
            <w:r w:rsidRPr="008C6C1C">
              <w:rPr>
                <w:rFonts w:eastAsia="DengXian"/>
              </w:rPr>
              <w:t>2:</w:t>
            </w:r>
            <w:r w:rsidRPr="008C6C1C">
              <w:rPr>
                <w:rFonts w:eastAsia="DengXian"/>
              </w:rPr>
              <w:tab/>
              <w:t>Notification</w:t>
            </w:r>
            <w:r w:rsidR="00726D9D" w:rsidRPr="008C6C1C">
              <w:rPr>
                <w:rFonts w:eastAsia="DengXian"/>
              </w:rPr>
              <w:t xml:space="preserve"> </w:t>
            </w:r>
            <w:r w:rsidRPr="008C6C1C">
              <w:rPr>
                <w:rFonts w:eastAsia="DengXian"/>
              </w:rPr>
              <w:t>or</w:t>
            </w:r>
            <w:r w:rsidR="00726D9D" w:rsidRPr="008C6C1C">
              <w:rPr>
                <w:rFonts w:eastAsia="DengXian"/>
              </w:rPr>
              <w:t xml:space="preserve"> </w:t>
            </w:r>
            <w:r w:rsidRPr="008C6C1C">
              <w:rPr>
                <w:rFonts w:eastAsia="DengXian"/>
              </w:rPr>
              <w:t>callback</w:t>
            </w:r>
            <w:r w:rsidR="00726D9D" w:rsidRPr="008C6C1C">
              <w:rPr>
                <w:rFonts w:eastAsia="DengXian"/>
              </w:rPr>
              <w:t xml:space="preserve"> </w:t>
            </w:r>
            <w:r w:rsidRPr="008C6C1C">
              <w:rPr>
                <w:rFonts w:eastAsia="DengXian"/>
              </w:rPr>
              <w:t>type</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resource</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not</w:t>
            </w:r>
            <w:r w:rsidR="00726D9D" w:rsidRPr="008C6C1C">
              <w:rPr>
                <w:rFonts w:eastAsia="DengXian"/>
              </w:rPr>
              <w:t xml:space="preserve"> </w:t>
            </w:r>
            <w:r w:rsidRPr="008C6C1C">
              <w:rPr>
                <w:rFonts w:eastAsia="DengXian"/>
              </w:rPr>
              <w:t>included</w:t>
            </w:r>
            <w:r w:rsidRPr="008C6C1C">
              <w:rPr>
                <w:rFonts w:eastAsia="DengXian"/>
                <w:lang w:eastAsia="zh-CN"/>
              </w:rPr>
              <w:t>.</w:t>
            </w:r>
          </w:p>
        </w:tc>
      </w:tr>
    </w:tbl>
    <w:p w14:paraId="0963B7AA" w14:textId="77777777" w:rsidR="007F31B8" w:rsidRPr="008C6C1C" w:rsidRDefault="007F31B8" w:rsidP="00726D9D"/>
    <w:p w14:paraId="5189A310" w14:textId="1C893836" w:rsidR="007F31B8" w:rsidRPr="008C6C1C" w:rsidRDefault="007F31B8" w:rsidP="007F31B8">
      <w:pPr>
        <w:pStyle w:val="TH"/>
      </w:pPr>
      <w:r w:rsidRPr="008C6C1C">
        <w:t xml:space="preserve">Table </w:t>
      </w:r>
      <w:r w:rsidR="009D1541" w:rsidRPr="008C6C1C">
        <w:t>5.1.2.3.1.2</w:t>
      </w:r>
      <w:r w:rsidRPr="008C6C1C">
        <w:t>-3</w:t>
      </w:r>
      <w:r w:rsidR="00726D9D" w:rsidRPr="008C6C1C">
        <w:t>:</w:t>
      </w:r>
      <w:r w:rsidRPr="008C6C1C">
        <w:t xml:space="preserve"> Mapping of MnSInfo IOC attributes to Version datatype</w:t>
      </w:r>
      <w:r w:rsidR="00726D9D" w:rsidRPr="008C6C1C">
        <w:br/>
      </w:r>
      <w:r w:rsidRPr="008C6C1C">
        <w:t>(</w:t>
      </w:r>
      <w:r w:rsidR="00726D9D" w:rsidRPr="008C6C1C">
        <w:t xml:space="preserve">Source: </w:t>
      </w:r>
      <w:r w:rsidRPr="008C6C1C">
        <w:t xml:space="preserve">Table 8.2.4.2.5-1 </w:t>
      </w:r>
      <w:r w:rsidR="0028709B" w:rsidRPr="008C6C1C">
        <w:t xml:space="preserve">in 3GPP TS </w:t>
      </w:r>
      <w:r w:rsidRPr="008C6C1C">
        <w:t>29.222</w:t>
      </w:r>
      <w:r w:rsidR="00250B9E" w:rsidRPr="008C6C1C">
        <w:t xml:space="preserve"> </w:t>
      </w:r>
      <w:r w:rsidRPr="008C6C1C">
        <w:t>[13])</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045"/>
        <w:gridCol w:w="388"/>
        <w:gridCol w:w="1144"/>
        <w:gridCol w:w="3571"/>
        <w:gridCol w:w="2148"/>
      </w:tblGrid>
      <w:tr w:rsidR="007F31B8" w:rsidRPr="008C6C1C" w14:paraId="073832D8" w14:textId="77777777" w:rsidTr="003342E1">
        <w:trPr>
          <w:jc w:val="center"/>
        </w:trPr>
        <w:tc>
          <w:tcPr>
            <w:tcW w:w="1480" w:type="dxa"/>
            <w:shd w:val="clear" w:color="auto" w:fill="C0C0C0"/>
            <w:hideMark/>
          </w:tcPr>
          <w:p w14:paraId="28418065" w14:textId="6E7A76E3" w:rsidR="007F31B8" w:rsidRPr="008C6C1C" w:rsidRDefault="007F31B8" w:rsidP="00167300">
            <w:pPr>
              <w:pStyle w:val="TAH"/>
              <w:rPr>
                <w:rFonts w:eastAsia="DengXian"/>
              </w:rPr>
            </w:pPr>
            <w:r w:rsidRPr="008C6C1C">
              <w:rPr>
                <w:rFonts w:eastAsia="DengXian"/>
              </w:rPr>
              <w:t>Attribute</w:t>
            </w:r>
            <w:r w:rsidR="00726D9D" w:rsidRPr="008C6C1C">
              <w:rPr>
                <w:rFonts w:eastAsia="DengXian"/>
              </w:rPr>
              <w:t xml:space="preserve"> </w:t>
            </w:r>
            <w:r w:rsidRPr="008C6C1C">
              <w:rPr>
                <w:rFonts w:eastAsia="DengXian"/>
              </w:rPr>
              <w:t>name</w:t>
            </w:r>
          </w:p>
        </w:tc>
        <w:tc>
          <w:tcPr>
            <w:tcW w:w="1045" w:type="dxa"/>
            <w:shd w:val="clear" w:color="auto" w:fill="C0C0C0"/>
            <w:hideMark/>
          </w:tcPr>
          <w:p w14:paraId="73E76586" w14:textId="2382950D" w:rsidR="007F31B8" w:rsidRPr="008C6C1C" w:rsidRDefault="007F31B8" w:rsidP="00167300">
            <w:pPr>
              <w:pStyle w:val="TAH"/>
              <w:rPr>
                <w:rFonts w:eastAsia="DengXian"/>
              </w:rPr>
            </w:pPr>
            <w:r w:rsidRPr="008C6C1C">
              <w:rPr>
                <w:rFonts w:eastAsia="DengXian"/>
              </w:rPr>
              <w:t>Data</w:t>
            </w:r>
            <w:r w:rsidR="00726D9D" w:rsidRPr="008C6C1C">
              <w:rPr>
                <w:rFonts w:eastAsia="DengXian"/>
              </w:rPr>
              <w:t xml:space="preserve"> </w:t>
            </w:r>
            <w:r w:rsidRPr="008C6C1C">
              <w:rPr>
                <w:rFonts w:eastAsia="DengXian"/>
              </w:rPr>
              <w:t>type</w:t>
            </w:r>
          </w:p>
        </w:tc>
        <w:tc>
          <w:tcPr>
            <w:tcW w:w="388" w:type="dxa"/>
            <w:shd w:val="clear" w:color="auto" w:fill="C0C0C0"/>
            <w:hideMark/>
          </w:tcPr>
          <w:p w14:paraId="0F2EC6C9" w14:textId="77777777" w:rsidR="007F31B8" w:rsidRPr="008C6C1C" w:rsidRDefault="007F31B8" w:rsidP="00167300">
            <w:pPr>
              <w:pStyle w:val="TAH"/>
              <w:rPr>
                <w:rFonts w:eastAsia="DengXian"/>
              </w:rPr>
            </w:pPr>
            <w:r w:rsidRPr="008C6C1C">
              <w:rPr>
                <w:rFonts w:eastAsia="DengXian"/>
              </w:rPr>
              <w:t>P</w:t>
            </w:r>
          </w:p>
        </w:tc>
        <w:tc>
          <w:tcPr>
            <w:tcW w:w="1144" w:type="dxa"/>
            <w:shd w:val="clear" w:color="auto" w:fill="C0C0C0"/>
            <w:hideMark/>
          </w:tcPr>
          <w:p w14:paraId="108CBF4D" w14:textId="77777777" w:rsidR="007F31B8" w:rsidRPr="008C6C1C" w:rsidRDefault="007F31B8" w:rsidP="00167300">
            <w:pPr>
              <w:pStyle w:val="TAH"/>
              <w:rPr>
                <w:rFonts w:eastAsia="DengXian"/>
              </w:rPr>
            </w:pPr>
            <w:r w:rsidRPr="008C6C1C">
              <w:rPr>
                <w:rFonts w:eastAsia="DengXian"/>
              </w:rPr>
              <w:t>Cardinality</w:t>
            </w:r>
          </w:p>
        </w:tc>
        <w:tc>
          <w:tcPr>
            <w:tcW w:w="3571" w:type="dxa"/>
            <w:shd w:val="clear" w:color="auto" w:fill="C0C0C0"/>
            <w:hideMark/>
          </w:tcPr>
          <w:p w14:paraId="02939BE2" w14:textId="77777777" w:rsidR="007F31B8" w:rsidRPr="008C6C1C" w:rsidRDefault="007F31B8" w:rsidP="00167300">
            <w:pPr>
              <w:pStyle w:val="TAH"/>
              <w:rPr>
                <w:rFonts w:eastAsia="DengXian" w:cs="Arial"/>
                <w:szCs w:val="18"/>
              </w:rPr>
            </w:pPr>
            <w:r w:rsidRPr="008C6C1C">
              <w:rPr>
                <w:rFonts w:eastAsia="DengXian" w:cs="Arial"/>
                <w:szCs w:val="18"/>
              </w:rPr>
              <w:t>Description</w:t>
            </w:r>
          </w:p>
        </w:tc>
        <w:tc>
          <w:tcPr>
            <w:tcW w:w="2148" w:type="dxa"/>
            <w:shd w:val="clear" w:color="auto" w:fill="C0C0C0"/>
          </w:tcPr>
          <w:p w14:paraId="73CFD556" w14:textId="157C5039" w:rsidR="007F31B8" w:rsidRPr="008C6C1C" w:rsidRDefault="007F31B8" w:rsidP="00167300">
            <w:pPr>
              <w:pStyle w:val="TAH"/>
              <w:rPr>
                <w:rFonts w:eastAsia="DengXian" w:cs="Arial"/>
                <w:szCs w:val="18"/>
              </w:rPr>
            </w:pPr>
            <w:r w:rsidRPr="008C6C1C">
              <w:t>Equivalent</w:t>
            </w:r>
            <w:r w:rsidR="00726D9D" w:rsidRPr="008C6C1C">
              <w:t xml:space="preserve"> </w:t>
            </w:r>
            <w:r w:rsidRPr="008C6C1C">
              <w:t>MnS</w:t>
            </w:r>
            <w:r w:rsidR="00726D9D" w:rsidRPr="008C6C1C">
              <w:t xml:space="preserve"> </w:t>
            </w:r>
            <w:r w:rsidRPr="008C6C1C">
              <w:t>Info</w:t>
            </w:r>
            <w:r w:rsidR="0061698E" w:rsidRPr="008C6C1C">
              <w:t xml:space="preserve"> </w:t>
            </w:r>
            <w:r w:rsidRPr="008C6C1C">
              <w:t>IOC</w:t>
            </w:r>
            <w:r w:rsidR="00726D9D" w:rsidRPr="008C6C1C">
              <w:t xml:space="preserve"> </w:t>
            </w:r>
            <w:r w:rsidRPr="008C6C1C">
              <w:t>attribute/comments</w:t>
            </w:r>
          </w:p>
        </w:tc>
      </w:tr>
      <w:tr w:rsidR="007F31B8" w:rsidRPr="008C6C1C" w14:paraId="77408267" w14:textId="77777777" w:rsidTr="003342E1">
        <w:trPr>
          <w:jc w:val="center"/>
        </w:trPr>
        <w:tc>
          <w:tcPr>
            <w:tcW w:w="1480" w:type="dxa"/>
          </w:tcPr>
          <w:p w14:paraId="1203308F" w14:textId="77777777" w:rsidR="007F31B8" w:rsidRPr="008C6C1C" w:rsidRDefault="007F31B8" w:rsidP="00167300">
            <w:pPr>
              <w:pStyle w:val="TAL"/>
              <w:rPr>
                <w:rFonts w:eastAsia="DengXian"/>
              </w:rPr>
            </w:pPr>
            <w:r w:rsidRPr="008C6C1C">
              <w:rPr>
                <w:rFonts w:eastAsia="DengXian"/>
              </w:rPr>
              <w:t>apiVersion</w:t>
            </w:r>
          </w:p>
        </w:tc>
        <w:tc>
          <w:tcPr>
            <w:tcW w:w="1045" w:type="dxa"/>
          </w:tcPr>
          <w:p w14:paraId="1F6A983F" w14:textId="77777777" w:rsidR="007F31B8" w:rsidRPr="008C6C1C" w:rsidRDefault="007F31B8" w:rsidP="00167300">
            <w:pPr>
              <w:pStyle w:val="TAL"/>
              <w:rPr>
                <w:rFonts w:eastAsia="DengXian"/>
              </w:rPr>
            </w:pPr>
            <w:r w:rsidRPr="008C6C1C">
              <w:rPr>
                <w:rFonts w:eastAsia="DengXian"/>
              </w:rPr>
              <w:t>string</w:t>
            </w:r>
          </w:p>
        </w:tc>
        <w:tc>
          <w:tcPr>
            <w:tcW w:w="388" w:type="dxa"/>
          </w:tcPr>
          <w:p w14:paraId="575F6880" w14:textId="77777777" w:rsidR="007F31B8" w:rsidRPr="008C6C1C" w:rsidRDefault="007F31B8" w:rsidP="00167300">
            <w:pPr>
              <w:pStyle w:val="TAC"/>
              <w:rPr>
                <w:rFonts w:eastAsia="DengXian"/>
              </w:rPr>
            </w:pPr>
            <w:r w:rsidRPr="008C6C1C">
              <w:rPr>
                <w:rFonts w:eastAsia="DengXian"/>
              </w:rPr>
              <w:t>M</w:t>
            </w:r>
          </w:p>
        </w:tc>
        <w:tc>
          <w:tcPr>
            <w:tcW w:w="1144" w:type="dxa"/>
          </w:tcPr>
          <w:p w14:paraId="0238D883" w14:textId="77777777" w:rsidR="007F31B8" w:rsidRPr="008C6C1C" w:rsidRDefault="007F31B8" w:rsidP="00167300">
            <w:pPr>
              <w:pStyle w:val="TAL"/>
              <w:rPr>
                <w:rFonts w:eastAsia="DengXian"/>
              </w:rPr>
            </w:pPr>
            <w:r w:rsidRPr="008C6C1C">
              <w:rPr>
                <w:rFonts w:eastAsia="DengXian"/>
              </w:rPr>
              <w:t>1</w:t>
            </w:r>
          </w:p>
        </w:tc>
        <w:tc>
          <w:tcPr>
            <w:tcW w:w="3571" w:type="dxa"/>
          </w:tcPr>
          <w:p w14:paraId="59D6BD2E" w14:textId="336DC3F3" w:rsidR="007F31B8" w:rsidRPr="008C6C1C" w:rsidRDefault="007F31B8" w:rsidP="00167300">
            <w:pPr>
              <w:pStyle w:val="TAL"/>
              <w:rPr>
                <w:rFonts w:eastAsia="DengXian" w:cs="Arial"/>
                <w:szCs w:val="18"/>
              </w:rPr>
            </w:pP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major</w:t>
            </w:r>
            <w:r w:rsidR="00726D9D" w:rsidRPr="008C6C1C">
              <w:rPr>
                <w:rFonts w:eastAsia="DengXian" w:cs="Arial"/>
                <w:szCs w:val="18"/>
              </w:rPr>
              <w:t xml:space="preserve"> </w:t>
            </w:r>
            <w:r w:rsidRPr="008C6C1C">
              <w:rPr>
                <w:rFonts w:eastAsia="DengXian" w:cs="Arial"/>
                <w:szCs w:val="18"/>
              </w:rPr>
              <w:t>version</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URI</w:t>
            </w:r>
            <w:r w:rsidR="00726D9D" w:rsidRPr="008C6C1C">
              <w:rPr>
                <w:rFonts w:eastAsia="DengXian" w:cs="Arial"/>
                <w:szCs w:val="18"/>
              </w:rPr>
              <w:t xml:space="preserve"> </w:t>
            </w:r>
            <w:r w:rsidRPr="008C6C1C">
              <w:rPr>
                <w:rFonts w:eastAsia="DengXian" w:cs="Arial"/>
                <w:szCs w:val="18"/>
              </w:rPr>
              <w:t>(e.g.</w:t>
            </w:r>
            <w:r w:rsidR="00726D9D" w:rsidRPr="008C6C1C">
              <w:rPr>
                <w:rFonts w:eastAsia="DengXian" w:cs="Arial"/>
                <w:szCs w:val="18"/>
              </w:rPr>
              <w:t xml:space="preserve"> </w:t>
            </w:r>
            <w:r w:rsidRPr="008C6C1C">
              <w:rPr>
                <w:rFonts w:eastAsia="DengXian" w:cs="Arial"/>
                <w:szCs w:val="18"/>
              </w:rPr>
              <w:t>v1)</w:t>
            </w:r>
            <w:r w:rsidR="00726D9D" w:rsidRPr="008C6C1C">
              <w:rPr>
                <w:rFonts w:eastAsia="DengXian" w:cs="Arial"/>
                <w:szCs w:val="18"/>
              </w:rPr>
              <w:t>.</w:t>
            </w:r>
          </w:p>
        </w:tc>
        <w:tc>
          <w:tcPr>
            <w:tcW w:w="2148" w:type="dxa"/>
          </w:tcPr>
          <w:p w14:paraId="1E247245" w14:textId="77777777" w:rsidR="007F31B8" w:rsidRPr="008C6C1C" w:rsidRDefault="007F31B8" w:rsidP="00167300">
            <w:pPr>
              <w:pStyle w:val="TAL"/>
              <w:rPr>
                <w:rFonts w:ascii="Courier New" w:eastAsia="DengXian" w:hAnsi="Courier New" w:cs="Courier New"/>
                <w:szCs w:val="18"/>
              </w:rPr>
            </w:pPr>
            <w:r w:rsidRPr="008C6C1C">
              <w:rPr>
                <w:rFonts w:ascii="Courier New" w:eastAsia="DengXian" w:hAnsi="Courier New" w:cs="Courier New"/>
                <w:szCs w:val="18"/>
              </w:rPr>
              <w:t>mnsVersion</w:t>
            </w:r>
          </w:p>
        </w:tc>
      </w:tr>
      <w:tr w:rsidR="007F31B8" w:rsidRPr="008C6C1C" w14:paraId="6A93B55E" w14:textId="77777777" w:rsidTr="003342E1">
        <w:trPr>
          <w:jc w:val="center"/>
        </w:trPr>
        <w:tc>
          <w:tcPr>
            <w:tcW w:w="1480" w:type="dxa"/>
          </w:tcPr>
          <w:p w14:paraId="00D7923F" w14:textId="77777777" w:rsidR="007F31B8" w:rsidRPr="008C6C1C" w:rsidRDefault="007F31B8" w:rsidP="00167300">
            <w:pPr>
              <w:pStyle w:val="TAL"/>
              <w:rPr>
                <w:rFonts w:eastAsia="DengXian"/>
              </w:rPr>
            </w:pPr>
            <w:r w:rsidRPr="008C6C1C">
              <w:rPr>
                <w:rFonts w:eastAsia="DengXian"/>
              </w:rPr>
              <w:t>expiry</w:t>
            </w:r>
          </w:p>
        </w:tc>
        <w:tc>
          <w:tcPr>
            <w:tcW w:w="1045" w:type="dxa"/>
          </w:tcPr>
          <w:p w14:paraId="691232DB" w14:textId="77777777" w:rsidR="007F31B8" w:rsidRPr="008C6C1C" w:rsidRDefault="007F31B8" w:rsidP="00167300">
            <w:pPr>
              <w:pStyle w:val="TAL"/>
              <w:rPr>
                <w:rFonts w:eastAsia="DengXian"/>
              </w:rPr>
            </w:pPr>
            <w:r w:rsidRPr="008C6C1C">
              <w:rPr>
                <w:rFonts w:eastAsia="DengXian" w:hint="eastAsia"/>
              </w:rPr>
              <w:t>DateTime</w:t>
            </w:r>
          </w:p>
        </w:tc>
        <w:tc>
          <w:tcPr>
            <w:tcW w:w="388" w:type="dxa"/>
          </w:tcPr>
          <w:p w14:paraId="7A35EFB2" w14:textId="77777777" w:rsidR="007F31B8" w:rsidRPr="008C6C1C" w:rsidRDefault="007F31B8" w:rsidP="00167300">
            <w:pPr>
              <w:pStyle w:val="TAC"/>
              <w:rPr>
                <w:rFonts w:eastAsia="DengXian"/>
              </w:rPr>
            </w:pPr>
            <w:r w:rsidRPr="008C6C1C">
              <w:rPr>
                <w:rFonts w:eastAsia="DengXian"/>
              </w:rPr>
              <w:t>O</w:t>
            </w:r>
          </w:p>
        </w:tc>
        <w:tc>
          <w:tcPr>
            <w:tcW w:w="1144" w:type="dxa"/>
          </w:tcPr>
          <w:p w14:paraId="023979CD" w14:textId="77777777" w:rsidR="007F31B8" w:rsidRPr="008C6C1C" w:rsidRDefault="007F31B8" w:rsidP="00167300">
            <w:pPr>
              <w:pStyle w:val="TAL"/>
              <w:rPr>
                <w:rFonts w:eastAsia="DengXian"/>
              </w:rPr>
            </w:pPr>
            <w:r w:rsidRPr="008C6C1C">
              <w:rPr>
                <w:rFonts w:eastAsia="DengXian"/>
              </w:rPr>
              <w:t>0..1</w:t>
            </w:r>
          </w:p>
        </w:tc>
        <w:tc>
          <w:tcPr>
            <w:tcW w:w="3571" w:type="dxa"/>
          </w:tcPr>
          <w:p w14:paraId="720263F1" w14:textId="573E38D3" w:rsidR="007F31B8" w:rsidRPr="008C6C1C" w:rsidRDefault="007F31B8" w:rsidP="00167300">
            <w:pPr>
              <w:pStyle w:val="TAL"/>
              <w:rPr>
                <w:rFonts w:eastAsia="DengXian" w:cs="Arial"/>
                <w:szCs w:val="18"/>
              </w:rPr>
            </w:pPr>
            <w:r w:rsidRPr="008C6C1C">
              <w:rPr>
                <w:rFonts w:eastAsia="DengXian" w:cs="Arial" w:hint="eastAsia"/>
                <w:szCs w:val="18"/>
              </w:rPr>
              <w:t>Expiry</w:t>
            </w:r>
            <w:r w:rsidR="00726D9D" w:rsidRPr="008C6C1C">
              <w:rPr>
                <w:rFonts w:eastAsia="DengXian" w:cs="Arial" w:hint="eastAsia"/>
                <w:szCs w:val="18"/>
              </w:rPr>
              <w:t xml:space="preserve"> </w:t>
            </w:r>
            <w:r w:rsidRPr="008C6C1C">
              <w:rPr>
                <w:rFonts w:eastAsia="DengXian" w:cs="Arial" w:hint="eastAsia"/>
                <w:szCs w:val="18"/>
              </w:rPr>
              <w:t>date</w:t>
            </w:r>
            <w:r w:rsidR="00726D9D" w:rsidRPr="008C6C1C">
              <w:rPr>
                <w:rFonts w:eastAsia="DengXian" w:cs="Arial" w:hint="eastAsia"/>
                <w:szCs w:val="18"/>
              </w:rPr>
              <w:t xml:space="preserve"> </w:t>
            </w:r>
            <w:r w:rsidRPr="008C6C1C">
              <w:rPr>
                <w:rFonts w:eastAsia="DengXian" w:cs="Arial" w:hint="eastAsia"/>
                <w:szCs w:val="18"/>
              </w:rPr>
              <w:t>and</w:t>
            </w:r>
            <w:r w:rsidR="00726D9D" w:rsidRPr="008C6C1C">
              <w:rPr>
                <w:rFonts w:eastAsia="DengXian" w:cs="Arial" w:hint="eastAsia"/>
                <w:szCs w:val="18"/>
              </w:rPr>
              <w:t xml:space="preserve"> </w:t>
            </w:r>
            <w:r w:rsidRPr="008C6C1C">
              <w:rPr>
                <w:rFonts w:eastAsia="DengXian" w:cs="Arial" w:hint="eastAsia"/>
                <w:szCs w:val="18"/>
              </w:rPr>
              <w:t>time</w:t>
            </w:r>
            <w:r w:rsidR="00726D9D" w:rsidRPr="008C6C1C">
              <w:rPr>
                <w:rFonts w:eastAsia="DengXian" w:cs="Arial" w:hint="eastAsia"/>
                <w:szCs w:val="18"/>
              </w:rPr>
              <w:t xml:space="preserve"> </w:t>
            </w:r>
            <w:r w:rsidRPr="008C6C1C">
              <w:rPr>
                <w:rFonts w:eastAsia="DengXian" w:cs="Arial" w:hint="eastAsia"/>
                <w:szCs w:val="18"/>
              </w:rPr>
              <w:t>of</w:t>
            </w:r>
            <w:r w:rsidR="00726D9D" w:rsidRPr="008C6C1C">
              <w:rPr>
                <w:rFonts w:eastAsia="DengXian" w:cs="Arial" w:hint="eastAsia"/>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service.</w:t>
            </w:r>
            <w:r w:rsidR="00726D9D" w:rsidRPr="008C6C1C">
              <w:rPr>
                <w:rFonts w:eastAsia="DengXian" w:cs="Arial"/>
                <w:szCs w:val="18"/>
              </w:rPr>
              <w:t xml:space="preserve"> </w:t>
            </w:r>
            <w:r w:rsidRPr="008C6C1C">
              <w:rPr>
                <w:rFonts w:eastAsia="DengXian" w:cs="Arial"/>
                <w:szCs w:val="18"/>
              </w:rPr>
              <w:t>This</w:t>
            </w:r>
            <w:r w:rsidR="00726D9D" w:rsidRPr="008C6C1C">
              <w:rPr>
                <w:rFonts w:eastAsia="DengXian" w:cs="Arial"/>
                <w:szCs w:val="18"/>
              </w:rPr>
              <w:t xml:space="preserve"> </w:t>
            </w:r>
            <w:r w:rsidRPr="008C6C1C">
              <w:rPr>
                <w:rFonts w:eastAsia="DengXian" w:cs="Arial"/>
                <w:szCs w:val="18"/>
              </w:rPr>
              <w:t>represents</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planned</w:t>
            </w:r>
            <w:r w:rsidR="00726D9D" w:rsidRPr="008C6C1C">
              <w:rPr>
                <w:rFonts w:eastAsia="DengXian" w:cs="Arial"/>
                <w:szCs w:val="18"/>
              </w:rPr>
              <w:t xml:space="preserve"> </w:t>
            </w:r>
            <w:r w:rsidRPr="008C6C1C">
              <w:rPr>
                <w:rFonts w:eastAsia="DengXian" w:cs="Arial"/>
                <w:szCs w:val="18"/>
              </w:rPr>
              <w:t>retirement</w:t>
            </w:r>
            <w:r w:rsidR="00726D9D" w:rsidRPr="008C6C1C">
              <w:rPr>
                <w:rFonts w:eastAsia="DengXian" w:cs="Arial"/>
                <w:szCs w:val="18"/>
              </w:rPr>
              <w:t xml:space="preserve"> </w:t>
            </w:r>
            <w:r w:rsidRPr="008C6C1C">
              <w:rPr>
                <w:rFonts w:eastAsia="DengXian" w:cs="Arial"/>
                <w:szCs w:val="18"/>
              </w:rPr>
              <w:t>date</w:t>
            </w:r>
            <w:r w:rsidR="00726D9D" w:rsidRPr="008C6C1C">
              <w:rPr>
                <w:rFonts w:eastAsia="DengXian" w:cs="Arial"/>
                <w:szCs w:val="18"/>
              </w:rPr>
              <w:t xml:space="preserve"> </w:t>
            </w:r>
            <w:r w:rsidRPr="008C6C1C">
              <w:rPr>
                <w:rFonts w:eastAsia="DengXian" w:cs="Arial"/>
                <w:szCs w:val="18"/>
              </w:rPr>
              <w:t>as</w:t>
            </w:r>
            <w:r w:rsidR="00726D9D" w:rsidRPr="008C6C1C">
              <w:rPr>
                <w:rFonts w:eastAsia="DengXian" w:cs="Arial"/>
                <w:szCs w:val="18"/>
              </w:rPr>
              <w:t xml:space="preserve"> </w:t>
            </w:r>
            <w:r w:rsidRPr="008C6C1C">
              <w:rPr>
                <w:rFonts w:eastAsia="DengXian" w:cs="Arial"/>
                <w:szCs w:val="18"/>
              </w:rPr>
              <w:t>specified</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clause</w:t>
            </w:r>
            <w:r w:rsidR="00726D9D" w:rsidRPr="008C6C1C">
              <w:rPr>
                <w:rFonts w:eastAsia="DengXian" w:cs="Arial"/>
                <w:szCs w:val="18"/>
              </w:rPr>
              <w:t xml:space="preserve"> </w:t>
            </w:r>
            <w:r w:rsidRPr="008C6C1C">
              <w:rPr>
                <w:rFonts w:eastAsia="DengXian" w:cs="Arial"/>
                <w:szCs w:val="18"/>
              </w:rPr>
              <w:t>4.3.1.5</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3GPP</w:t>
            </w:r>
            <w:r w:rsidR="00726D9D" w:rsidRPr="008C6C1C">
              <w:rPr>
                <w:rFonts w:eastAsia="DengXian" w:cs="Arial"/>
                <w:szCs w:val="18"/>
              </w:rPr>
              <w:t xml:space="preserve"> </w:t>
            </w:r>
            <w:r w:rsidRPr="008C6C1C">
              <w:rPr>
                <w:rFonts w:eastAsia="DengXian" w:cs="Arial"/>
                <w:szCs w:val="18"/>
              </w:rPr>
              <w:t>TS</w:t>
            </w:r>
            <w:r w:rsidR="00726D9D" w:rsidRPr="008C6C1C">
              <w:rPr>
                <w:rFonts w:eastAsia="DengXian" w:cs="Arial"/>
                <w:szCs w:val="18"/>
              </w:rPr>
              <w:t xml:space="preserve"> </w:t>
            </w:r>
            <w:r w:rsidRPr="008C6C1C">
              <w:rPr>
                <w:rFonts w:eastAsia="DengXian" w:cs="Arial"/>
                <w:szCs w:val="18"/>
              </w:rPr>
              <w:t>29.501</w:t>
            </w:r>
            <w:r w:rsidR="00726D9D" w:rsidRPr="008C6C1C">
              <w:rPr>
                <w:rFonts w:eastAsia="DengXian" w:cs="Arial"/>
                <w:szCs w:val="18"/>
              </w:rPr>
              <w:t xml:space="preserve"> </w:t>
            </w:r>
            <w:r w:rsidRPr="008C6C1C">
              <w:rPr>
                <w:rFonts w:eastAsia="DengXian" w:cs="Arial"/>
                <w:szCs w:val="18"/>
              </w:rPr>
              <w:t>[</w:t>
            </w:r>
            <w:r w:rsidR="0028709B" w:rsidRPr="008C6C1C">
              <w:rPr>
                <w:rFonts w:eastAsia="DengXian" w:cs="Arial"/>
                <w:szCs w:val="18"/>
              </w:rPr>
              <w:t>34</w:t>
            </w:r>
            <w:r w:rsidRPr="008C6C1C">
              <w:rPr>
                <w:rFonts w:eastAsia="DengXian" w:cs="Arial"/>
                <w:szCs w:val="18"/>
              </w:rPr>
              <w:t>].</w:t>
            </w:r>
          </w:p>
        </w:tc>
        <w:tc>
          <w:tcPr>
            <w:tcW w:w="2148" w:type="dxa"/>
          </w:tcPr>
          <w:p w14:paraId="60C116C7" w14:textId="77777777" w:rsidR="007F31B8" w:rsidRPr="008C6C1C" w:rsidRDefault="007F31B8" w:rsidP="00167300">
            <w:pPr>
              <w:pStyle w:val="TAL"/>
              <w:rPr>
                <w:rFonts w:eastAsia="DengXian" w:cs="Arial"/>
                <w:szCs w:val="18"/>
              </w:rPr>
            </w:pPr>
          </w:p>
        </w:tc>
      </w:tr>
      <w:tr w:rsidR="007F31B8" w:rsidRPr="008C6C1C" w14:paraId="16B6197C" w14:textId="77777777" w:rsidTr="003342E1">
        <w:trPr>
          <w:jc w:val="center"/>
        </w:trPr>
        <w:tc>
          <w:tcPr>
            <w:tcW w:w="1480" w:type="dxa"/>
          </w:tcPr>
          <w:p w14:paraId="3FA1D8A0" w14:textId="77777777" w:rsidR="007F31B8" w:rsidRPr="008C6C1C" w:rsidRDefault="007F31B8" w:rsidP="00167300">
            <w:pPr>
              <w:pStyle w:val="TAL"/>
              <w:rPr>
                <w:rFonts w:eastAsia="DengXian"/>
              </w:rPr>
            </w:pPr>
            <w:r w:rsidRPr="008C6C1C">
              <w:rPr>
                <w:rFonts w:eastAsia="DengXian"/>
              </w:rPr>
              <w:t>resources</w:t>
            </w:r>
          </w:p>
        </w:tc>
        <w:tc>
          <w:tcPr>
            <w:tcW w:w="1045" w:type="dxa"/>
          </w:tcPr>
          <w:p w14:paraId="3F00472B" w14:textId="77777777" w:rsidR="007F31B8" w:rsidRPr="008C6C1C" w:rsidRDefault="007F31B8" w:rsidP="00167300">
            <w:pPr>
              <w:pStyle w:val="TAL"/>
              <w:rPr>
                <w:rFonts w:eastAsia="DengXian"/>
              </w:rPr>
            </w:pPr>
            <w:r w:rsidRPr="008C6C1C">
              <w:rPr>
                <w:rFonts w:eastAsia="DengXian"/>
              </w:rPr>
              <w:t>array(Resource)</w:t>
            </w:r>
          </w:p>
        </w:tc>
        <w:tc>
          <w:tcPr>
            <w:tcW w:w="388" w:type="dxa"/>
          </w:tcPr>
          <w:p w14:paraId="08B71CAF" w14:textId="77777777" w:rsidR="007F31B8" w:rsidRPr="008C6C1C" w:rsidRDefault="007F31B8" w:rsidP="00167300">
            <w:pPr>
              <w:pStyle w:val="TAC"/>
              <w:rPr>
                <w:rFonts w:eastAsia="DengXian"/>
              </w:rPr>
            </w:pPr>
            <w:r w:rsidRPr="008C6C1C">
              <w:rPr>
                <w:rFonts w:eastAsia="DengXian"/>
              </w:rPr>
              <w:t>O</w:t>
            </w:r>
          </w:p>
        </w:tc>
        <w:tc>
          <w:tcPr>
            <w:tcW w:w="1144" w:type="dxa"/>
          </w:tcPr>
          <w:p w14:paraId="73D413CD" w14:textId="77777777" w:rsidR="007F31B8" w:rsidRPr="008C6C1C" w:rsidRDefault="007F31B8" w:rsidP="00167300">
            <w:pPr>
              <w:pStyle w:val="TAL"/>
              <w:rPr>
                <w:rFonts w:eastAsia="DengXian"/>
              </w:rPr>
            </w:pPr>
            <w:r w:rsidRPr="008C6C1C">
              <w:rPr>
                <w:rFonts w:eastAsia="DengXian"/>
              </w:rPr>
              <w:t>1..N</w:t>
            </w:r>
          </w:p>
        </w:tc>
        <w:tc>
          <w:tcPr>
            <w:tcW w:w="3571" w:type="dxa"/>
          </w:tcPr>
          <w:p w14:paraId="2A08A273" w14:textId="44EA89AF" w:rsidR="007F31B8" w:rsidRPr="008C6C1C" w:rsidRDefault="007F31B8" w:rsidP="00167300">
            <w:pPr>
              <w:pStyle w:val="TAL"/>
              <w:rPr>
                <w:rFonts w:eastAsia="DengXian" w:cs="Arial"/>
                <w:szCs w:val="18"/>
              </w:rPr>
            </w:pPr>
            <w:r w:rsidRPr="008C6C1C">
              <w:rPr>
                <w:rFonts w:eastAsia="DengXian" w:cs="Arial"/>
                <w:szCs w:val="18"/>
              </w:rPr>
              <w:t>Resources</w:t>
            </w:r>
            <w:r w:rsidR="00726D9D" w:rsidRPr="008C6C1C">
              <w:rPr>
                <w:rFonts w:eastAsia="DengXian" w:cs="Arial"/>
                <w:szCs w:val="18"/>
              </w:rPr>
              <w:t xml:space="preserve"> </w:t>
            </w:r>
            <w:r w:rsidRPr="008C6C1C">
              <w:rPr>
                <w:rFonts w:eastAsia="DengXian" w:cs="Arial"/>
                <w:szCs w:val="18"/>
              </w:rPr>
              <w:t>supported</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It</w:t>
            </w:r>
            <w:r w:rsidR="00726D9D" w:rsidRPr="008C6C1C">
              <w:rPr>
                <w:rFonts w:eastAsia="DengXian" w:cs="Arial"/>
                <w:szCs w:val="18"/>
              </w:rPr>
              <w:t xml:space="preserve"> </w:t>
            </w:r>
            <w:r w:rsidRPr="008C6C1C">
              <w:rPr>
                <w:rFonts w:eastAsia="DengXian" w:cs="Arial"/>
                <w:szCs w:val="18"/>
              </w:rPr>
              <w:t>may</w:t>
            </w:r>
            <w:r w:rsidR="00726D9D" w:rsidRPr="008C6C1C">
              <w:rPr>
                <w:rFonts w:eastAsia="DengXian" w:cs="Arial"/>
                <w:szCs w:val="18"/>
              </w:rPr>
              <w:t xml:space="preserve"> </w:t>
            </w:r>
            <w:r w:rsidRPr="008C6C1C">
              <w:rPr>
                <w:rFonts w:eastAsia="DengXian" w:cs="Arial"/>
                <w:szCs w:val="18"/>
              </w:rPr>
              <w:t>include</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custom</w:t>
            </w:r>
            <w:r w:rsidR="00726D9D" w:rsidRPr="008C6C1C">
              <w:rPr>
                <w:rFonts w:eastAsia="DengXian" w:cs="Arial"/>
                <w:szCs w:val="18"/>
              </w:rPr>
              <w:t xml:space="preserve"> </w:t>
            </w:r>
            <w:r w:rsidRPr="008C6C1C">
              <w:rPr>
                <w:rFonts w:eastAsia="DengXian" w:cs="Arial"/>
                <w:szCs w:val="18"/>
              </w:rPr>
              <w:t>operations</w:t>
            </w:r>
            <w:r w:rsidR="00726D9D" w:rsidRPr="008C6C1C">
              <w:rPr>
                <w:rFonts w:eastAsia="DengXian" w:cs="Arial"/>
                <w:szCs w:val="18"/>
              </w:rPr>
              <w:t xml:space="preserve"> </w:t>
            </w:r>
            <w:r w:rsidRPr="008C6C1C">
              <w:rPr>
                <w:rFonts w:eastAsia="DengXian" w:cs="Arial"/>
                <w:szCs w:val="18"/>
              </w:rPr>
              <w:t>with</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association.</w:t>
            </w:r>
          </w:p>
        </w:tc>
        <w:tc>
          <w:tcPr>
            <w:tcW w:w="2148" w:type="dxa"/>
          </w:tcPr>
          <w:p w14:paraId="27BCF2AA" w14:textId="1BD1AB3C" w:rsidR="007F31B8" w:rsidRPr="008C6C1C" w:rsidRDefault="007F31B8" w:rsidP="00726D9D">
            <w:pPr>
              <w:pStyle w:val="TAL"/>
              <w:rPr>
                <w:rFonts w:eastAsia="DengXian" w:cs="Arial"/>
                <w:szCs w:val="18"/>
              </w:rPr>
            </w:pPr>
            <w:r w:rsidRPr="008C6C1C">
              <w:rPr>
                <w:rFonts w:ascii="Courier New" w:eastAsia="DengXian" w:hAnsi="Courier New" w:cs="Courier New"/>
                <w:szCs w:val="18"/>
              </w:rPr>
              <w:t>mnsScope</w:t>
            </w:r>
            <w:r w:rsidR="00726D9D" w:rsidRPr="008C6C1C">
              <w:rPr>
                <w:rFonts w:eastAsia="DengXian" w:cs="Arial"/>
                <w:szCs w:val="18"/>
              </w:rPr>
              <w:t xml:space="preserve"> </w:t>
            </w:r>
            <w:r w:rsidRPr="008C6C1C">
              <w:rPr>
                <w:rFonts w:eastAsia="DengXian" w:cs="Arial"/>
                <w:szCs w:val="18"/>
              </w:rPr>
              <w:t>(each</w:t>
            </w:r>
            <w:r w:rsidR="00726D9D" w:rsidRPr="008C6C1C">
              <w:rPr>
                <w:rFonts w:eastAsia="DengXian" w:cs="Arial"/>
                <w:szCs w:val="18"/>
              </w:rPr>
              <w:t xml:space="preserve"> </w:t>
            </w:r>
            <w:r w:rsidRPr="008C6C1C">
              <w:rPr>
                <w:rFonts w:eastAsia="DengXian" w:cs="Arial"/>
                <w:szCs w:val="18"/>
              </w:rPr>
              <w:t>MOI</w:t>
            </w:r>
            <w:r w:rsidR="00726D9D" w:rsidRPr="008C6C1C">
              <w:rPr>
                <w:rFonts w:eastAsia="DengXian" w:cs="Arial"/>
                <w:szCs w:val="18"/>
              </w:rPr>
              <w:t xml:space="preserve"> </w:t>
            </w:r>
            <w:r w:rsidRPr="008C6C1C">
              <w:rPr>
                <w:rFonts w:eastAsia="DengXian" w:cs="Arial"/>
                <w:szCs w:val="18"/>
              </w:rPr>
              <w:t>under</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ascii="Courier New" w:eastAsia="DengXian" w:hAnsi="Courier New" w:cs="Courier New"/>
                <w:szCs w:val="18"/>
              </w:rPr>
              <w:t>mnsScope</w:t>
            </w:r>
            <w:r w:rsidR="00726D9D" w:rsidRPr="008C6C1C">
              <w:rPr>
                <w:rFonts w:ascii="Courier New" w:eastAsia="DengXian" w:hAnsi="Courier New" w:cs="Courier New"/>
                <w:szCs w:val="18"/>
              </w:rPr>
              <w:t xml:space="preserve"> </w:t>
            </w:r>
            <w:r w:rsidRPr="008C6C1C">
              <w:rPr>
                <w:rFonts w:eastAsia="DengXian" w:cs="Arial"/>
                <w:szCs w:val="18"/>
              </w:rPr>
              <w:t>will</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mapped</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datatype</w:t>
            </w:r>
            <w:r w:rsidR="00726D9D" w:rsidRPr="008C6C1C">
              <w:rPr>
                <w:rFonts w:eastAsia="DengXian" w:cs="Arial"/>
                <w:szCs w:val="18"/>
              </w:rPr>
              <w:t xml:space="preserve"> </w:t>
            </w:r>
            <w:r w:rsidRPr="008C6C1C">
              <w:rPr>
                <w:rFonts w:eastAsia="DengXian" w:cs="Arial"/>
                <w:szCs w:val="18"/>
              </w:rPr>
              <w:t>(See</w:t>
            </w:r>
            <w:r w:rsidR="00726D9D" w:rsidRPr="008C6C1C">
              <w:rPr>
                <w:rFonts w:eastAsia="DengXian" w:cs="Arial"/>
                <w:szCs w:val="18"/>
              </w:rPr>
              <w:t xml:space="preserve"> </w:t>
            </w:r>
            <w:r w:rsidRPr="008C6C1C">
              <w:rPr>
                <w:rFonts w:eastAsia="DengXian" w:cs="Arial"/>
                <w:szCs w:val="18"/>
              </w:rPr>
              <w:t>Table</w:t>
            </w:r>
            <w:r w:rsidR="00726D9D" w:rsidRPr="008C6C1C">
              <w:rPr>
                <w:rFonts w:eastAsia="DengXian" w:cs="Arial"/>
                <w:szCs w:val="18"/>
              </w:rPr>
              <w:t xml:space="preserve"> </w:t>
            </w:r>
            <w:r w:rsidR="009D1541" w:rsidRPr="008C6C1C">
              <w:t>5.1.2.3.1.2</w:t>
            </w:r>
            <w:r w:rsidRPr="008C6C1C">
              <w:rPr>
                <w:rFonts w:eastAsia="DengXian" w:cs="Arial"/>
                <w:szCs w:val="18"/>
              </w:rPr>
              <w:t>-4))</w:t>
            </w:r>
          </w:p>
        </w:tc>
      </w:tr>
      <w:tr w:rsidR="007F31B8" w:rsidRPr="008C6C1C" w14:paraId="6DE1DD05" w14:textId="77777777" w:rsidTr="003342E1">
        <w:trPr>
          <w:jc w:val="center"/>
        </w:trPr>
        <w:tc>
          <w:tcPr>
            <w:tcW w:w="1480" w:type="dxa"/>
          </w:tcPr>
          <w:p w14:paraId="62FC6696" w14:textId="77777777" w:rsidR="007F31B8" w:rsidRPr="008C6C1C" w:rsidRDefault="007F31B8" w:rsidP="00167300">
            <w:pPr>
              <w:pStyle w:val="TAL"/>
              <w:rPr>
                <w:rFonts w:eastAsia="DengXian"/>
              </w:rPr>
            </w:pPr>
            <w:r w:rsidRPr="008C6C1C">
              <w:rPr>
                <w:rFonts w:eastAsia="DengXian"/>
              </w:rPr>
              <w:t>custOperations</w:t>
            </w:r>
          </w:p>
        </w:tc>
        <w:tc>
          <w:tcPr>
            <w:tcW w:w="1045" w:type="dxa"/>
          </w:tcPr>
          <w:p w14:paraId="07F87FB5" w14:textId="77777777" w:rsidR="007F31B8" w:rsidRPr="008C6C1C" w:rsidRDefault="007F31B8" w:rsidP="00167300">
            <w:pPr>
              <w:pStyle w:val="TAL"/>
              <w:rPr>
                <w:rFonts w:eastAsia="DengXian"/>
              </w:rPr>
            </w:pPr>
            <w:r w:rsidRPr="008C6C1C">
              <w:rPr>
                <w:rFonts w:eastAsia="DengXian"/>
              </w:rPr>
              <w:t>array(CustomOperation)</w:t>
            </w:r>
          </w:p>
        </w:tc>
        <w:tc>
          <w:tcPr>
            <w:tcW w:w="388" w:type="dxa"/>
          </w:tcPr>
          <w:p w14:paraId="6347F5DA" w14:textId="77777777" w:rsidR="007F31B8" w:rsidRPr="008C6C1C" w:rsidRDefault="007F31B8" w:rsidP="00167300">
            <w:pPr>
              <w:pStyle w:val="TAC"/>
              <w:rPr>
                <w:rFonts w:eastAsia="DengXian"/>
              </w:rPr>
            </w:pPr>
            <w:r w:rsidRPr="008C6C1C">
              <w:rPr>
                <w:rFonts w:eastAsia="DengXian"/>
              </w:rPr>
              <w:t>O</w:t>
            </w:r>
          </w:p>
        </w:tc>
        <w:tc>
          <w:tcPr>
            <w:tcW w:w="1144" w:type="dxa"/>
          </w:tcPr>
          <w:p w14:paraId="5AAFA7C0" w14:textId="77777777" w:rsidR="007F31B8" w:rsidRPr="008C6C1C" w:rsidRDefault="007F31B8" w:rsidP="00167300">
            <w:pPr>
              <w:pStyle w:val="TAL"/>
              <w:rPr>
                <w:rFonts w:eastAsia="DengXian"/>
              </w:rPr>
            </w:pPr>
            <w:r w:rsidRPr="008C6C1C">
              <w:rPr>
                <w:rFonts w:eastAsia="DengXian"/>
              </w:rPr>
              <w:t>1..N</w:t>
            </w:r>
          </w:p>
        </w:tc>
        <w:tc>
          <w:tcPr>
            <w:tcW w:w="3571" w:type="dxa"/>
          </w:tcPr>
          <w:p w14:paraId="1FC35EBF" w14:textId="1DE96CAB" w:rsidR="007F31B8" w:rsidRPr="008C6C1C" w:rsidRDefault="007F31B8" w:rsidP="00167300">
            <w:pPr>
              <w:pStyle w:val="TAL"/>
              <w:rPr>
                <w:rFonts w:eastAsia="DengXian" w:cs="Arial"/>
                <w:szCs w:val="18"/>
              </w:rPr>
            </w:pPr>
            <w:r w:rsidRPr="008C6C1C">
              <w:rPr>
                <w:rFonts w:eastAsia="DengXian" w:cs="Arial"/>
                <w:szCs w:val="18"/>
              </w:rPr>
              <w:t>Custom</w:t>
            </w:r>
            <w:r w:rsidR="00726D9D" w:rsidRPr="008C6C1C">
              <w:rPr>
                <w:rFonts w:eastAsia="DengXian" w:cs="Arial"/>
                <w:szCs w:val="18"/>
              </w:rPr>
              <w:t xml:space="preserve"> </w:t>
            </w:r>
            <w:r w:rsidRPr="008C6C1C">
              <w:rPr>
                <w:rFonts w:eastAsia="DengXian" w:cs="Arial"/>
                <w:szCs w:val="18"/>
              </w:rPr>
              <w:t>operations</w:t>
            </w:r>
            <w:r w:rsidR="00726D9D" w:rsidRPr="008C6C1C">
              <w:rPr>
                <w:rFonts w:eastAsia="DengXian" w:cs="Arial"/>
                <w:szCs w:val="18"/>
              </w:rPr>
              <w:t xml:space="preserve"> </w:t>
            </w:r>
            <w:r w:rsidRPr="008C6C1C">
              <w:rPr>
                <w:rFonts w:eastAsia="DengXian" w:cs="Arial"/>
                <w:szCs w:val="18"/>
              </w:rPr>
              <w:t>without</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association.</w:t>
            </w:r>
          </w:p>
        </w:tc>
        <w:tc>
          <w:tcPr>
            <w:tcW w:w="2148" w:type="dxa"/>
          </w:tcPr>
          <w:p w14:paraId="251691BE" w14:textId="77777777" w:rsidR="007F31B8" w:rsidRPr="008C6C1C" w:rsidRDefault="007F31B8" w:rsidP="00167300">
            <w:pPr>
              <w:pStyle w:val="TAL"/>
              <w:rPr>
                <w:rFonts w:eastAsia="DengXian" w:cs="Arial"/>
                <w:szCs w:val="18"/>
              </w:rPr>
            </w:pPr>
          </w:p>
        </w:tc>
      </w:tr>
    </w:tbl>
    <w:p w14:paraId="0CE8EF19" w14:textId="77777777" w:rsidR="007F31B8" w:rsidRPr="008C6C1C" w:rsidRDefault="007F31B8" w:rsidP="00726D9D"/>
    <w:p w14:paraId="5F29434F" w14:textId="0916D2E5" w:rsidR="007F31B8" w:rsidRPr="008C6C1C" w:rsidRDefault="007F31B8" w:rsidP="00726D9D">
      <w:pPr>
        <w:pStyle w:val="TH"/>
      </w:pPr>
      <w:r w:rsidRPr="008C6C1C">
        <w:t xml:space="preserve">Table </w:t>
      </w:r>
      <w:r w:rsidR="009D1541" w:rsidRPr="008C6C1C">
        <w:t>5.1.2.3.1.2</w:t>
      </w:r>
      <w:r w:rsidRPr="008C6C1C">
        <w:t>-4: Mapping of MnSInfo IOC attributes to Resource data type</w:t>
      </w:r>
      <w:r w:rsidR="00726D9D" w:rsidRPr="008C6C1C">
        <w:br/>
      </w:r>
      <w:r w:rsidRPr="008C6C1C">
        <w:t>(</w:t>
      </w:r>
      <w:r w:rsidR="00726D9D" w:rsidRPr="008C6C1C">
        <w:t xml:space="preserve">Source: </w:t>
      </w:r>
      <w:r w:rsidRPr="008C6C1C">
        <w:t xml:space="preserve">Table 8.2.4.2.6-1 </w:t>
      </w:r>
      <w:r w:rsidR="0028709B" w:rsidRPr="008C6C1C">
        <w:t xml:space="preserve">in 3GPP TS </w:t>
      </w:r>
      <w:r w:rsidRPr="008C6C1C">
        <w:t>29.222</w:t>
      </w:r>
      <w:r w:rsidR="00250B9E" w:rsidRPr="008C6C1C">
        <w:t xml:space="preserve"> </w:t>
      </w:r>
      <w:r w:rsidRPr="008C6C1C">
        <w:t>[13])</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44"/>
        <w:gridCol w:w="3438"/>
        <w:gridCol w:w="2404"/>
      </w:tblGrid>
      <w:tr w:rsidR="007F31B8" w:rsidRPr="008C6C1C" w14:paraId="4773BF71" w14:textId="77777777" w:rsidTr="00726D9D">
        <w:trPr>
          <w:jc w:val="center"/>
        </w:trPr>
        <w:tc>
          <w:tcPr>
            <w:tcW w:w="1430" w:type="dxa"/>
            <w:shd w:val="clear" w:color="auto" w:fill="C0C0C0"/>
            <w:hideMark/>
          </w:tcPr>
          <w:p w14:paraId="4D081480" w14:textId="6D3FDE16" w:rsidR="007F31B8" w:rsidRPr="008C6C1C" w:rsidRDefault="007F31B8" w:rsidP="00167300">
            <w:pPr>
              <w:pStyle w:val="TAH"/>
              <w:rPr>
                <w:rFonts w:eastAsia="DengXian"/>
              </w:rPr>
            </w:pPr>
            <w:r w:rsidRPr="008C6C1C">
              <w:rPr>
                <w:rFonts w:eastAsia="DengXian"/>
              </w:rPr>
              <w:t>Attribute</w:t>
            </w:r>
            <w:r w:rsidR="00726D9D" w:rsidRPr="008C6C1C">
              <w:rPr>
                <w:rFonts w:eastAsia="DengXian"/>
              </w:rPr>
              <w:t xml:space="preserve"> </w:t>
            </w:r>
            <w:r w:rsidRPr="008C6C1C">
              <w:rPr>
                <w:rFonts w:eastAsia="DengXian"/>
              </w:rPr>
              <w:t>name</w:t>
            </w:r>
          </w:p>
        </w:tc>
        <w:tc>
          <w:tcPr>
            <w:tcW w:w="1006" w:type="dxa"/>
            <w:shd w:val="clear" w:color="auto" w:fill="C0C0C0"/>
            <w:hideMark/>
          </w:tcPr>
          <w:p w14:paraId="4A07546E" w14:textId="6A50858C" w:rsidR="007F31B8" w:rsidRPr="008C6C1C" w:rsidRDefault="007F31B8" w:rsidP="00167300">
            <w:pPr>
              <w:pStyle w:val="TAH"/>
              <w:rPr>
                <w:rFonts w:eastAsia="DengXian"/>
              </w:rPr>
            </w:pPr>
            <w:r w:rsidRPr="008C6C1C">
              <w:rPr>
                <w:rFonts w:eastAsia="DengXian"/>
              </w:rPr>
              <w:t>Data</w:t>
            </w:r>
            <w:r w:rsidR="00726D9D" w:rsidRPr="008C6C1C">
              <w:rPr>
                <w:rFonts w:eastAsia="DengXian"/>
              </w:rPr>
              <w:t xml:space="preserve"> </w:t>
            </w:r>
            <w:r w:rsidRPr="008C6C1C">
              <w:rPr>
                <w:rFonts w:eastAsia="DengXian"/>
              </w:rPr>
              <w:t>type</w:t>
            </w:r>
          </w:p>
        </w:tc>
        <w:tc>
          <w:tcPr>
            <w:tcW w:w="425" w:type="dxa"/>
            <w:shd w:val="clear" w:color="auto" w:fill="C0C0C0"/>
            <w:hideMark/>
          </w:tcPr>
          <w:p w14:paraId="163EE950" w14:textId="77777777" w:rsidR="007F31B8" w:rsidRPr="008C6C1C" w:rsidRDefault="007F31B8" w:rsidP="00167300">
            <w:pPr>
              <w:pStyle w:val="TAH"/>
              <w:rPr>
                <w:rFonts w:eastAsia="DengXian"/>
              </w:rPr>
            </w:pPr>
            <w:r w:rsidRPr="008C6C1C">
              <w:rPr>
                <w:rFonts w:eastAsia="DengXian"/>
              </w:rPr>
              <w:t>P</w:t>
            </w:r>
          </w:p>
        </w:tc>
        <w:tc>
          <w:tcPr>
            <w:tcW w:w="1144" w:type="dxa"/>
            <w:shd w:val="clear" w:color="auto" w:fill="C0C0C0"/>
            <w:hideMark/>
          </w:tcPr>
          <w:p w14:paraId="06896461" w14:textId="77777777" w:rsidR="007F31B8" w:rsidRPr="008C6C1C" w:rsidRDefault="007F31B8" w:rsidP="00167300">
            <w:pPr>
              <w:pStyle w:val="TAH"/>
              <w:rPr>
                <w:rFonts w:eastAsia="DengXian"/>
              </w:rPr>
            </w:pPr>
            <w:r w:rsidRPr="008C6C1C">
              <w:rPr>
                <w:rFonts w:eastAsia="DengXian"/>
              </w:rPr>
              <w:t>Cardinality</w:t>
            </w:r>
          </w:p>
        </w:tc>
        <w:tc>
          <w:tcPr>
            <w:tcW w:w="3438" w:type="dxa"/>
            <w:shd w:val="clear" w:color="auto" w:fill="C0C0C0"/>
            <w:hideMark/>
          </w:tcPr>
          <w:p w14:paraId="5FDC8732" w14:textId="77777777" w:rsidR="007F31B8" w:rsidRPr="008C6C1C" w:rsidRDefault="007F31B8" w:rsidP="00167300">
            <w:pPr>
              <w:pStyle w:val="TAH"/>
              <w:rPr>
                <w:rFonts w:eastAsia="DengXian" w:cs="Arial"/>
                <w:szCs w:val="18"/>
              </w:rPr>
            </w:pPr>
            <w:r w:rsidRPr="008C6C1C">
              <w:rPr>
                <w:rFonts w:eastAsia="DengXian" w:cs="Arial"/>
                <w:szCs w:val="18"/>
              </w:rPr>
              <w:t>Description</w:t>
            </w:r>
          </w:p>
        </w:tc>
        <w:tc>
          <w:tcPr>
            <w:tcW w:w="2404" w:type="dxa"/>
            <w:shd w:val="clear" w:color="auto" w:fill="C0C0C0"/>
          </w:tcPr>
          <w:p w14:paraId="2A3B7E94" w14:textId="678EFD60" w:rsidR="007F31B8" w:rsidRPr="008C6C1C" w:rsidRDefault="007F31B8" w:rsidP="00167300">
            <w:pPr>
              <w:pStyle w:val="TAH"/>
              <w:rPr>
                <w:rFonts w:eastAsia="DengXian"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7F31B8" w:rsidRPr="008C6C1C" w14:paraId="1A62EFC0" w14:textId="77777777" w:rsidTr="00726D9D">
        <w:trPr>
          <w:jc w:val="center"/>
        </w:trPr>
        <w:tc>
          <w:tcPr>
            <w:tcW w:w="1430" w:type="dxa"/>
          </w:tcPr>
          <w:p w14:paraId="3E843D6C" w14:textId="77777777" w:rsidR="007F31B8" w:rsidRPr="008C6C1C" w:rsidRDefault="007F31B8" w:rsidP="00167300">
            <w:pPr>
              <w:pStyle w:val="TAL"/>
              <w:rPr>
                <w:rFonts w:eastAsia="DengXian"/>
              </w:rPr>
            </w:pPr>
            <w:r w:rsidRPr="008C6C1C">
              <w:rPr>
                <w:rFonts w:eastAsia="DengXian"/>
              </w:rPr>
              <w:t>resourceName</w:t>
            </w:r>
          </w:p>
        </w:tc>
        <w:tc>
          <w:tcPr>
            <w:tcW w:w="1006" w:type="dxa"/>
          </w:tcPr>
          <w:p w14:paraId="72353D3C" w14:textId="77777777" w:rsidR="007F31B8" w:rsidRPr="008C6C1C" w:rsidRDefault="007F31B8" w:rsidP="00167300">
            <w:pPr>
              <w:pStyle w:val="TAL"/>
              <w:rPr>
                <w:rFonts w:eastAsia="DengXian"/>
              </w:rPr>
            </w:pPr>
            <w:r w:rsidRPr="008C6C1C">
              <w:rPr>
                <w:rFonts w:eastAsia="DengXian"/>
              </w:rPr>
              <w:t>string</w:t>
            </w:r>
          </w:p>
        </w:tc>
        <w:tc>
          <w:tcPr>
            <w:tcW w:w="425" w:type="dxa"/>
          </w:tcPr>
          <w:p w14:paraId="7F7B214D" w14:textId="77777777" w:rsidR="007F31B8" w:rsidRPr="008C6C1C" w:rsidRDefault="007F31B8" w:rsidP="00167300">
            <w:pPr>
              <w:pStyle w:val="TAC"/>
              <w:rPr>
                <w:rFonts w:eastAsia="DengXian"/>
              </w:rPr>
            </w:pPr>
            <w:r w:rsidRPr="008C6C1C">
              <w:rPr>
                <w:rFonts w:eastAsia="DengXian"/>
              </w:rPr>
              <w:t>M</w:t>
            </w:r>
          </w:p>
        </w:tc>
        <w:tc>
          <w:tcPr>
            <w:tcW w:w="1144" w:type="dxa"/>
          </w:tcPr>
          <w:p w14:paraId="31B98694" w14:textId="77777777" w:rsidR="007F31B8" w:rsidRPr="008C6C1C" w:rsidRDefault="007F31B8" w:rsidP="00167300">
            <w:pPr>
              <w:pStyle w:val="TAL"/>
              <w:rPr>
                <w:rFonts w:eastAsia="DengXian"/>
              </w:rPr>
            </w:pPr>
            <w:r w:rsidRPr="008C6C1C">
              <w:rPr>
                <w:rFonts w:eastAsia="DengXian"/>
              </w:rPr>
              <w:t>1</w:t>
            </w:r>
          </w:p>
        </w:tc>
        <w:tc>
          <w:tcPr>
            <w:tcW w:w="3438" w:type="dxa"/>
          </w:tcPr>
          <w:p w14:paraId="356C9C21" w14:textId="3253E455" w:rsidR="007F31B8" w:rsidRPr="008C6C1C" w:rsidRDefault="007F31B8" w:rsidP="00167300">
            <w:pPr>
              <w:pStyle w:val="TAL"/>
              <w:rPr>
                <w:rFonts w:eastAsia="DengXian" w:cs="Arial"/>
                <w:szCs w:val="18"/>
              </w:rPr>
            </w:pP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name.</w:t>
            </w:r>
          </w:p>
        </w:tc>
        <w:tc>
          <w:tcPr>
            <w:tcW w:w="2404" w:type="dxa"/>
          </w:tcPr>
          <w:p w14:paraId="22AE78F4" w14:textId="0BCDA0D6" w:rsidR="007F31B8" w:rsidRPr="008C6C1C" w:rsidRDefault="007F31B8" w:rsidP="00167300">
            <w:pPr>
              <w:pStyle w:val="TAL"/>
              <w:rPr>
                <w:rFonts w:eastAsia="DengXian" w:cs="Arial"/>
                <w:szCs w:val="18"/>
              </w:rPr>
            </w:pPr>
            <w:r w:rsidRPr="008C6C1C">
              <w:rPr>
                <w:rFonts w:eastAsia="DengXian" w:cs="Arial"/>
                <w:szCs w:val="18"/>
              </w:rPr>
              <w:t>No</w:t>
            </w:r>
            <w:r w:rsidR="00726D9D" w:rsidRPr="008C6C1C">
              <w:rPr>
                <w:rFonts w:eastAsia="DengXian" w:cs="Arial"/>
                <w:szCs w:val="18"/>
              </w:rPr>
              <w:t xml:space="preserve"> </w:t>
            </w:r>
            <w:r w:rsidRPr="008C6C1C">
              <w:rPr>
                <w:rFonts w:eastAsia="DengXian" w:cs="Arial"/>
                <w:szCs w:val="18"/>
              </w:rPr>
              <w:t>possible</w:t>
            </w:r>
            <w:r w:rsidR="00726D9D" w:rsidRPr="008C6C1C">
              <w:rPr>
                <w:rFonts w:eastAsia="DengXian" w:cs="Arial"/>
                <w:szCs w:val="18"/>
              </w:rPr>
              <w:t xml:space="preserve"> </w:t>
            </w:r>
            <w:r w:rsidRPr="008C6C1C">
              <w:rPr>
                <w:rFonts w:eastAsia="DengXian" w:cs="Arial"/>
                <w:szCs w:val="18"/>
              </w:rPr>
              <w:t>mapping</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MnSInfo</w:t>
            </w:r>
            <w:r w:rsidR="00726D9D" w:rsidRPr="008C6C1C">
              <w:rPr>
                <w:rFonts w:eastAsia="DengXian" w:cs="Arial"/>
                <w:szCs w:val="18"/>
              </w:rPr>
              <w:t xml:space="preserve"> </w:t>
            </w:r>
            <w:r w:rsidRPr="008C6C1C">
              <w:rPr>
                <w:rFonts w:eastAsia="DengXian" w:cs="Arial"/>
                <w:szCs w:val="18"/>
              </w:rPr>
              <w:t>attributes</w:t>
            </w:r>
            <w:r w:rsidR="00726D9D" w:rsidRPr="008C6C1C">
              <w:rPr>
                <w:rFonts w:eastAsia="DengXian" w:cs="Arial"/>
                <w:szCs w:val="18"/>
              </w:rPr>
              <w:t xml:space="preserve"> </w:t>
            </w:r>
            <w:r w:rsidRPr="008C6C1C">
              <w:rPr>
                <w:rFonts w:eastAsia="DengXian" w:cs="Arial"/>
                <w:szCs w:val="18"/>
              </w:rPr>
              <w:t>(could</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IOC</w:t>
            </w:r>
            <w:r w:rsidR="00726D9D" w:rsidRPr="008C6C1C">
              <w:rPr>
                <w:rFonts w:eastAsia="DengXian" w:cs="Arial"/>
                <w:szCs w:val="18"/>
              </w:rPr>
              <w:t xml:space="preserve"> </w:t>
            </w:r>
            <w:r w:rsidRPr="008C6C1C">
              <w:rPr>
                <w:rFonts w:eastAsia="DengXian" w:cs="Arial"/>
                <w:szCs w:val="18"/>
              </w:rPr>
              <w:t>name</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MOI)</w:t>
            </w:r>
            <w:r w:rsidR="00726D9D" w:rsidRPr="008C6C1C">
              <w:rPr>
                <w:rFonts w:eastAsia="DengXian" w:cs="Arial"/>
                <w:szCs w:val="18"/>
              </w:rPr>
              <w:t>.</w:t>
            </w:r>
          </w:p>
        </w:tc>
      </w:tr>
      <w:tr w:rsidR="007F31B8" w:rsidRPr="008C6C1C" w14:paraId="350477B9" w14:textId="77777777" w:rsidTr="00726D9D">
        <w:trPr>
          <w:jc w:val="center"/>
        </w:trPr>
        <w:tc>
          <w:tcPr>
            <w:tcW w:w="1430" w:type="dxa"/>
          </w:tcPr>
          <w:p w14:paraId="60945AAF" w14:textId="77777777" w:rsidR="007F31B8" w:rsidRPr="008C6C1C" w:rsidRDefault="007F31B8" w:rsidP="00167300">
            <w:pPr>
              <w:pStyle w:val="TAL"/>
              <w:rPr>
                <w:rFonts w:eastAsia="DengXian"/>
              </w:rPr>
            </w:pPr>
            <w:r w:rsidRPr="008C6C1C">
              <w:rPr>
                <w:rFonts w:eastAsia="DengXian"/>
              </w:rPr>
              <w:t>commType</w:t>
            </w:r>
          </w:p>
        </w:tc>
        <w:tc>
          <w:tcPr>
            <w:tcW w:w="1006" w:type="dxa"/>
          </w:tcPr>
          <w:p w14:paraId="3667E5C8" w14:textId="77777777" w:rsidR="007F31B8" w:rsidRPr="008C6C1C" w:rsidRDefault="007F31B8" w:rsidP="00167300">
            <w:pPr>
              <w:pStyle w:val="TAL"/>
              <w:rPr>
                <w:rFonts w:eastAsia="DengXian"/>
              </w:rPr>
            </w:pPr>
            <w:r w:rsidRPr="008C6C1C">
              <w:rPr>
                <w:rFonts w:eastAsia="DengXian"/>
              </w:rPr>
              <w:t>CommunicationType</w:t>
            </w:r>
          </w:p>
        </w:tc>
        <w:tc>
          <w:tcPr>
            <w:tcW w:w="425" w:type="dxa"/>
          </w:tcPr>
          <w:p w14:paraId="4AE70D4F" w14:textId="77777777" w:rsidR="007F31B8" w:rsidRPr="008C6C1C" w:rsidRDefault="007F31B8" w:rsidP="00167300">
            <w:pPr>
              <w:pStyle w:val="TAC"/>
              <w:rPr>
                <w:rFonts w:eastAsia="DengXian"/>
              </w:rPr>
            </w:pPr>
            <w:r w:rsidRPr="008C6C1C">
              <w:rPr>
                <w:rFonts w:eastAsia="DengXian"/>
              </w:rPr>
              <w:t>M</w:t>
            </w:r>
          </w:p>
        </w:tc>
        <w:tc>
          <w:tcPr>
            <w:tcW w:w="1144" w:type="dxa"/>
          </w:tcPr>
          <w:p w14:paraId="1CF67FDF" w14:textId="77777777" w:rsidR="007F31B8" w:rsidRPr="008C6C1C" w:rsidRDefault="007F31B8" w:rsidP="00167300">
            <w:pPr>
              <w:pStyle w:val="TAL"/>
              <w:rPr>
                <w:rFonts w:eastAsia="DengXian"/>
              </w:rPr>
            </w:pPr>
            <w:r w:rsidRPr="008C6C1C">
              <w:rPr>
                <w:rFonts w:eastAsia="DengXian"/>
              </w:rPr>
              <w:t>1</w:t>
            </w:r>
          </w:p>
        </w:tc>
        <w:tc>
          <w:tcPr>
            <w:tcW w:w="3438" w:type="dxa"/>
          </w:tcPr>
          <w:p w14:paraId="37943E44" w14:textId="11E51F83" w:rsidR="007F31B8" w:rsidRPr="008C6C1C" w:rsidRDefault="007F31B8" w:rsidP="00167300">
            <w:pPr>
              <w:pStyle w:val="TAL"/>
              <w:rPr>
                <w:rFonts w:eastAsia="DengXian" w:cs="Arial"/>
                <w:szCs w:val="18"/>
              </w:rPr>
            </w:pPr>
            <w:r w:rsidRPr="008C6C1C">
              <w:rPr>
                <w:rFonts w:eastAsia="DengXian" w:cs="Arial"/>
                <w:szCs w:val="18"/>
              </w:rPr>
              <w:t>Communication</w:t>
            </w:r>
            <w:r w:rsidR="00726D9D" w:rsidRPr="008C6C1C">
              <w:rPr>
                <w:rFonts w:eastAsia="DengXian" w:cs="Arial"/>
                <w:szCs w:val="18"/>
              </w:rPr>
              <w:t xml:space="preserve"> </w:t>
            </w:r>
            <w:r w:rsidRPr="008C6C1C">
              <w:rPr>
                <w:rFonts w:eastAsia="DengXian" w:cs="Arial"/>
                <w:szCs w:val="18"/>
              </w:rPr>
              <w:t>type</w:t>
            </w:r>
            <w:r w:rsidR="00726D9D" w:rsidRPr="008C6C1C">
              <w:rPr>
                <w:rFonts w:eastAsia="DengXian" w:cs="Arial"/>
                <w:szCs w:val="18"/>
              </w:rPr>
              <w:t xml:space="preserve"> </w:t>
            </w:r>
            <w:r w:rsidRPr="008C6C1C">
              <w:rPr>
                <w:rFonts w:eastAsia="DengXian" w:cs="Arial"/>
                <w:szCs w:val="18"/>
              </w:rPr>
              <w:t>used</w:t>
            </w:r>
            <w:r w:rsidR="00726D9D" w:rsidRPr="008C6C1C">
              <w:rPr>
                <w:rFonts w:eastAsia="DengXian" w:cs="Arial"/>
                <w:szCs w:val="18"/>
              </w:rPr>
              <w:t xml:space="preserve"> </w:t>
            </w:r>
            <w:r w:rsidRPr="008C6C1C">
              <w:rPr>
                <w:rFonts w:eastAsia="DengXian" w:cs="Arial"/>
                <w:szCs w:val="18"/>
              </w:rPr>
              <w:t>by</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1)</w:t>
            </w:r>
            <w:r w:rsidR="00726D9D" w:rsidRPr="008C6C1C">
              <w:rPr>
                <w:rFonts w:eastAsia="DengXian" w:cs="Arial"/>
                <w:szCs w:val="18"/>
              </w:rPr>
              <w:t>.</w:t>
            </w:r>
          </w:p>
        </w:tc>
        <w:tc>
          <w:tcPr>
            <w:tcW w:w="2404" w:type="dxa"/>
          </w:tcPr>
          <w:p w14:paraId="4D258FA4" w14:textId="07C47C89" w:rsidR="007F31B8" w:rsidRPr="008C6C1C" w:rsidRDefault="007F31B8" w:rsidP="00167300">
            <w:pPr>
              <w:pStyle w:val="TAL"/>
              <w:rPr>
                <w:rFonts w:eastAsia="DengXian" w:cs="Arial"/>
                <w:szCs w:val="18"/>
              </w:rPr>
            </w:pPr>
            <w:r w:rsidRPr="008C6C1C">
              <w:rPr>
                <w:rFonts w:eastAsia="DengXian" w:cs="Arial"/>
                <w:szCs w:val="18"/>
              </w:rPr>
              <w:t>Shall</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either</w:t>
            </w:r>
            <w:r w:rsidR="00726D9D" w:rsidRPr="008C6C1C">
              <w:rPr>
                <w:rFonts w:eastAsia="DengXian" w:cs="Arial"/>
                <w:szCs w:val="18"/>
              </w:rPr>
              <w:t xml:space="preserve"> </w:t>
            </w:r>
            <w:r w:rsidRPr="008C6C1C">
              <w:t>REQUEST_RESPONSE</w:t>
            </w:r>
            <w:r w:rsidR="00726D9D" w:rsidRPr="008C6C1C">
              <w:t xml:space="preserve"> </w:t>
            </w:r>
            <w:r w:rsidRPr="008C6C1C">
              <w:t>or</w:t>
            </w:r>
            <w:r w:rsidR="00726D9D" w:rsidRPr="008C6C1C">
              <w:t xml:space="preserve"> </w:t>
            </w:r>
            <w:r w:rsidRPr="008C6C1C">
              <w:t>SUBSCRIBE_NOTIFY</w:t>
            </w:r>
            <w:r w:rsidR="00726D9D" w:rsidRPr="008C6C1C">
              <w:t>.</w:t>
            </w:r>
          </w:p>
        </w:tc>
      </w:tr>
      <w:tr w:rsidR="007F31B8" w:rsidRPr="008C6C1C" w14:paraId="15982E45" w14:textId="77777777" w:rsidTr="00726D9D">
        <w:trPr>
          <w:jc w:val="center"/>
        </w:trPr>
        <w:tc>
          <w:tcPr>
            <w:tcW w:w="1430" w:type="dxa"/>
          </w:tcPr>
          <w:p w14:paraId="0771B254" w14:textId="77777777" w:rsidR="007F31B8" w:rsidRPr="008C6C1C" w:rsidRDefault="007F31B8" w:rsidP="00167300">
            <w:pPr>
              <w:pStyle w:val="TAL"/>
              <w:rPr>
                <w:rFonts w:eastAsia="DengXian"/>
              </w:rPr>
            </w:pPr>
            <w:r w:rsidRPr="008C6C1C">
              <w:rPr>
                <w:rFonts w:eastAsia="DengXian"/>
              </w:rPr>
              <w:t>uri</w:t>
            </w:r>
          </w:p>
        </w:tc>
        <w:tc>
          <w:tcPr>
            <w:tcW w:w="1006" w:type="dxa"/>
          </w:tcPr>
          <w:p w14:paraId="2FD2E3E2" w14:textId="77777777" w:rsidR="007F31B8" w:rsidRPr="008C6C1C" w:rsidRDefault="007F31B8" w:rsidP="00167300">
            <w:pPr>
              <w:pStyle w:val="TAL"/>
              <w:rPr>
                <w:rFonts w:eastAsia="DengXian"/>
              </w:rPr>
            </w:pPr>
            <w:r w:rsidRPr="008C6C1C">
              <w:rPr>
                <w:rFonts w:eastAsia="DengXian"/>
              </w:rPr>
              <w:t>string</w:t>
            </w:r>
          </w:p>
        </w:tc>
        <w:tc>
          <w:tcPr>
            <w:tcW w:w="425" w:type="dxa"/>
          </w:tcPr>
          <w:p w14:paraId="487D24C0" w14:textId="77777777" w:rsidR="007F31B8" w:rsidRPr="008C6C1C" w:rsidRDefault="007F31B8" w:rsidP="00167300">
            <w:pPr>
              <w:pStyle w:val="TAC"/>
              <w:rPr>
                <w:rFonts w:eastAsia="DengXian"/>
              </w:rPr>
            </w:pPr>
            <w:r w:rsidRPr="008C6C1C">
              <w:rPr>
                <w:rFonts w:eastAsia="DengXian"/>
              </w:rPr>
              <w:t>M</w:t>
            </w:r>
          </w:p>
        </w:tc>
        <w:tc>
          <w:tcPr>
            <w:tcW w:w="1144" w:type="dxa"/>
          </w:tcPr>
          <w:p w14:paraId="03F7B6D1" w14:textId="77777777" w:rsidR="007F31B8" w:rsidRPr="008C6C1C" w:rsidRDefault="007F31B8" w:rsidP="00167300">
            <w:pPr>
              <w:pStyle w:val="TAL"/>
              <w:rPr>
                <w:rFonts w:eastAsia="DengXian"/>
              </w:rPr>
            </w:pPr>
            <w:r w:rsidRPr="008C6C1C">
              <w:rPr>
                <w:rFonts w:eastAsia="DengXian"/>
              </w:rPr>
              <w:t>1</w:t>
            </w:r>
          </w:p>
        </w:tc>
        <w:tc>
          <w:tcPr>
            <w:tcW w:w="3438" w:type="dxa"/>
          </w:tcPr>
          <w:p w14:paraId="512D13F7" w14:textId="4BA53F4E" w:rsidR="007F31B8" w:rsidRPr="008C6C1C" w:rsidRDefault="007F31B8" w:rsidP="00167300">
            <w:pPr>
              <w:pStyle w:val="TAL"/>
              <w:rPr>
                <w:rFonts w:eastAsia="DengXian" w:cs="Arial"/>
                <w:szCs w:val="18"/>
              </w:rPr>
            </w:pPr>
            <w:r w:rsidRPr="008C6C1C">
              <w:rPr>
                <w:rFonts w:eastAsia="DengXian" w:cs="Arial"/>
                <w:szCs w:val="18"/>
              </w:rPr>
              <w:t>Relative</w:t>
            </w:r>
            <w:r w:rsidR="00726D9D" w:rsidRPr="008C6C1C">
              <w:rPr>
                <w:rFonts w:eastAsia="DengXian" w:cs="Arial"/>
                <w:szCs w:val="18"/>
              </w:rPr>
              <w:t xml:space="preserve"> </w:t>
            </w:r>
            <w:r w:rsidRPr="008C6C1C">
              <w:rPr>
                <w:rFonts w:eastAsia="DengXian" w:cs="Arial"/>
                <w:szCs w:val="18"/>
              </w:rPr>
              <w:t>URI</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it</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set</w:t>
            </w:r>
            <w:r w:rsidR="00726D9D" w:rsidRPr="008C6C1C">
              <w:rPr>
                <w:rFonts w:eastAsia="DengXian" w:cs="Arial"/>
                <w:szCs w:val="18"/>
              </w:rPr>
              <w:t xml:space="preserve"> </w:t>
            </w:r>
            <w:r w:rsidRPr="008C6C1C">
              <w:rPr>
                <w:rFonts w:eastAsia="DengXian" w:cs="Arial"/>
                <w:szCs w:val="18"/>
              </w:rPr>
              <w:t>as</w:t>
            </w:r>
            <w:r w:rsidR="00726D9D" w:rsidRPr="008C6C1C">
              <w:rPr>
                <w:rFonts w:eastAsia="DengXian" w:cs="Arial"/>
                <w:szCs w:val="18"/>
              </w:rPr>
              <w:t xml:space="preserve"> </w:t>
            </w:r>
            <w:r w:rsidRPr="008C6C1C">
              <w:rPr>
                <w:rFonts w:eastAsia="DengXian" w:cs="Arial"/>
                <w:szCs w:val="18"/>
              </w:rPr>
              <w:t>{apiSpecificSuffixes}</w:t>
            </w:r>
            <w:r w:rsidR="00726D9D" w:rsidRPr="008C6C1C">
              <w:rPr>
                <w:rFonts w:eastAsia="DengXian"/>
              </w:rPr>
              <w:t xml:space="preserve"> </w:t>
            </w:r>
            <w:r w:rsidRPr="008C6C1C">
              <w:rPr>
                <w:rFonts w:eastAsia="DengXian"/>
              </w:rPr>
              <w:t>part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URI</w:t>
            </w:r>
            <w:r w:rsidR="00726D9D" w:rsidRPr="008C6C1C">
              <w:rPr>
                <w:rFonts w:eastAsia="DengXian"/>
              </w:rPr>
              <w:t xml:space="preserve"> </w:t>
            </w:r>
            <w:r w:rsidRPr="008C6C1C">
              <w:rPr>
                <w:rFonts w:eastAsia="DengXian"/>
              </w:rPr>
              <w:t>structure</w:t>
            </w:r>
            <w:r w:rsidR="00726D9D" w:rsidRPr="008C6C1C">
              <w:rPr>
                <w:rFonts w:eastAsia="DengXian" w:cs="Arial"/>
                <w:szCs w:val="18"/>
              </w:rPr>
              <w:t xml:space="preserve"> </w:t>
            </w:r>
            <w:r w:rsidRPr="008C6C1C">
              <w:rPr>
                <w:rFonts w:eastAsia="DengXian" w:cs="Arial"/>
                <w:szCs w:val="18"/>
              </w:rPr>
              <w:t>as</w:t>
            </w:r>
            <w:r w:rsidR="00726D9D" w:rsidRPr="008C6C1C">
              <w:rPr>
                <w:rFonts w:eastAsia="DengXian" w:cs="Arial"/>
                <w:szCs w:val="18"/>
              </w:rPr>
              <w:t xml:space="preserve"> </w:t>
            </w:r>
            <w:r w:rsidRPr="008C6C1C">
              <w:rPr>
                <w:rFonts w:eastAsia="DengXian" w:cs="Arial"/>
                <w:szCs w:val="18"/>
              </w:rPr>
              <w:t>defined</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clause</w:t>
            </w:r>
            <w:r w:rsidR="00726D9D" w:rsidRPr="008C6C1C">
              <w:rPr>
                <w:rFonts w:eastAsia="DengXian" w:cs="Arial"/>
                <w:szCs w:val="18"/>
              </w:rPr>
              <w:t xml:space="preserve"> </w:t>
            </w:r>
            <w:r w:rsidRPr="008C6C1C">
              <w:t>5.2.4</w:t>
            </w:r>
            <w:r w:rsidR="00726D9D" w:rsidRPr="008C6C1C">
              <w:t xml:space="preserve"> </w:t>
            </w:r>
            <w:r w:rsidRPr="008C6C1C">
              <w:t>of</w:t>
            </w:r>
            <w:r w:rsidR="00726D9D" w:rsidRPr="008C6C1C">
              <w:t xml:space="preserve"> </w:t>
            </w:r>
            <w:r w:rsidRPr="008C6C1C">
              <w:t>3GPP</w:t>
            </w:r>
            <w:r w:rsidR="00726D9D" w:rsidRPr="008C6C1C">
              <w:rPr>
                <w:lang w:eastAsia="en-GB"/>
              </w:rPr>
              <w:t xml:space="preserve"> </w:t>
            </w:r>
            <w:r w:rsidRPr="008C6C1C">
              <w:t>TS</w:t>
            </w:r>
            <w:r w:rsidR="00726D9D" w:rsidRPr="008C6C1C">
              <w:rPr>
                <w:lang w:eastAsia="en-GB"/>
              </w:rPr>
              <w:t xml:space="preserve"> </w:t>
            </w:r>
            <w:r w:rsidRPr="008C6C1C">
              <w:t>29.122</w:t>
            </w:r>
            <w:r w:rsidR="00726D9D" w:rsidRPr="008C6C1C">
              <w:rPr>
                <w:lang w:eastAsia="en-GB"/>
              </w:rPr>
              <w:t xml:space="preserve"> </w:t>
            </w:r>
            <w:r w:rsidRPr="008C6C1C">
              <w:t>[</w:t>
            </w:r>
            <w:r w:rsidR="0028709B" w:rsidRPr="008C6C1C">
              <w:t>33</w:t>
            </w:r>
            <w:r w:rsidRPr="008C6C1C">
              <w:t>]</w:t>
            </w:r>
            <w:r w:rsidRPr="008C6C1C">
              <w:rPr>
                <w:rFonts w:eastAsia="DengXian" w:cs="Arial"/>
                <w:szCs w:val="18"/>
              </w:rPr>
              <w:t>.</w:t>
            </w:r>
          </w:p>
        </w:tc>
        <w:tc>
          <w:tcPr>
            <w:tcW w:w="2404" w:type="dxa"/>
          </w:tcPr>
          <w:p w14:paraId="4963D2BB" w14:textId="28F231FE" w:rsidR="007F31B8" w:rsidRPr="008C6C1C" w:rsidRDefault="007F31B8" w:rsidP="00167300">
            <w:pPr>
              <w:pStyle w:val="TAL"/>
              <w:rPr>
                <w:rFonts w:eastAsia="DengXian" w:cs="Arial"/>
                <w:szCs w:val="18"/>
              </w:rPr>
            </w:pPr>
            <w:r w:rsidRPr="008C6C1C">
              <w:rPr>
                <w:lang w:eastAsia="ko-KR"/>
              </w:rPr>
              <w:t>Shall</w:t>
            </w:r>
            <w:r w:rsidR="00726D9D" w:rsidRPr="008C6C1C">
              <w:rPr>
                <w:lang w:eastAsia="ko-KR"/>
              </w:rPr>
              <w:t xml:space="preserve"> </w:t>
            </w:r>
            <w:r w:rsidRPr="008C6C1C">
              <w:rPr>
                <w:lang w:eastAsia="ko-KR"/>
              </w:rPr>
              <w:t>be</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DN</w:t>
            </w:r>
            <w:r w:rsidR="00726D9D" w:rsidRPr="008C6C1C">
              <w:rPr>
                <w:lang w:eastAsia="ko-KR"/>
              </w:rPr>
              <w:t xml:space="preserve"> </w:t>
            </w:r>
            <w:r w:rsidRPr="008C6C1C">
              <w:rPr>
                <w:lang w:eastAsia="ko-KR"/>
              </w:rPr>
              <w:t>that</w:t>
            </w:r>
            <w:r w:rsidR="00726D9D" w:rsidRPr="008C6C1C">
              <w:rPr>
                <w:lang w:eastAsia="ko-KR"/>
              </w:rPr>
              <w:t xml:space="preserve"> </w:t>
            </w:r>
            <w:r w:rsidRPr="008C6C1C">
              <w:rPr>
                <w:lang w:eastAsia="ko-KR"/>
              </w:rPr>
              <w:t>uniquely</w:t>
            </w:r>
            <w:r w:rsidR="00726D9D" w:rsidRPr="008C6C1C">
              <w:rPr>
                <w:lang w:eastAsia="ko-KR"/>
              </w:rPr>
              <w:t xml:space="preserve"> </w:t>
            </w:r>
            <w:r w:rsidRPr="008C6C1C">
              <w:rPr>
                <w:lang w:eastAsia="ko-KR"/>
              </w:rPr>
              <w:t>identifies</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MOI.</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DN-to-URI</w:t>
            </w:r>
            <w:r w:rsidR="00726D9D" w:rsidRPr="008C6C1C">
              <w:rPr>
                <w:lang w:eastAsia="ko-KR"/>
              </w:rPr>
              <w:t xml:space="preserve"> </w:t>
            </w:r>
            <w:r w:rsidRPr="008C6C1C">
              <w:rPr>
                <w:lang w:eastAsia="ko-KR"/>
              </w:rPr>
              <w:t>mapping</w:t>
            </w:r>
            <w:r w:rsidR="00726D9D" w:rsidRPr="008C6C1C">
              <w:rPr>
                <w:lang w:eastAsia="ko-KR"/>
              </w:rPr>
              <w:t xml:space="preserve"> </w:t>
            </w:r>
            <w:r w:rsidRPr="008C6C1C">
              <w:rPr>
                <w:lang w:eastAsia="ko-KR"/>
              </w:rPr>
              <w:t>mechanism</w:t>
            </w:r>
            <w:r w:rsidR="00726D9D" w:rsidRPr="008C6C1C">
              <w:rPr>
                <w:lang w:eastAsia="ko-KR"/>
              </w:rPr>
              <w:t xml:space="preserve"> </w:t>
            </w:r>
            <w:r w:rsidRPr="008C6C1C">
              <w:rPr>
                <w:lang w:eastAsia="ko-KR"/>
              </w:rPr>
              <w:t>is</w:t>
            </w:r>
            <w:r w:rsidR="00726D9D" w:rsidRPr="008C6C1C">
              <w:rPr>
                <w:lang w:eastAsia="ko-KR"/>
              </w:rPr>
              <w:t xml:space="preserve"> </w:t>
            </w:r>
            <w:r w:rsidRPr="008C6C1C">
              <w:rPr>
                <w:lang w:eastAsia="ko-KR"/>
              </w:rPr>
              <w:t>defined</w:t>
            </w:r>
            <w:r w:rsidR="00726D9D" w:rsidRPr="008C6C1C">
              <w:rPr>
                <w:lang w:eastAsia="ko-KR"/>
              </w:rPr>
              <w:t xml:space="preserve"> </w:t>
            </w:r>
            <w:r w:rsidRPr="008C6C1C">
              <w:rPr>
                <w:lang w:eastAsia="ko-KR"/>
              </w:rPr>
              <w:t>in</w:t>
            </w:r>
            <w:r w:rsidR="00726D9D" w:rsidRPr="008C6C1C">
              <w:rPr>
                <w:lang w:eastAsia="ko-KR"/>
              </w:rPr>
              <w:t xml:space="preserve"> </w:t>
            </w:r>
            <w:r w:rsidRPr="008C6C1C">
              <w:rPr>
                <w:lang w:eastAsia="ko-KR"/>
              </w:rPr>
              <w:t>clause</w:t>
            </w:r>
            <w:r w:rsidR="00726D9D" w:rsidRPr="008C6C1C">
              <w:rPr>
                <w:lang w:eastAsia="ko-KR"/>
              </w:rPr>
              <w:t xml:space="preserve"> </w:t>
            </w:r>
            <w:r w:rsidRPr="008C6C1C">
              <w:rPr>
                <w:lang w:eastAsia="ko-KR"/>
              </w:rPr>
              <w:t>4.2.3</w:t>
            </w:r>
            <w:r w:rsidR="003342E1" w:rsidRPr="008C6C1C">
              <w:rPr>
                <w:lang w:eastAsia="ko-KR"/>
              </w:rPr>
              <w:t>,</w:t>
            </w:r>
            <w:r w:rsidR="00726D9D" w:rsidRPr="008C6C1C">
              <w:rPr>
                <w:lang w:eastAsia="ko-KR"/>
              </w:rPr>
              <w:t xml:space="preserve"> 3GPP </w:t>
            </w:r>
            <w:r w:rsidRPr="008C6C1C">
              <w:rPr>
                <w:lang w:eastAsia="ko-KR"/>
              </w:rPr>
              <w:t>TS</w:t>
            </w:r>
            <w:r w:rsidR="00726D9D" w:rsidRPr="008C6C1C">
              <w:rPr>
                <w:lang w:eastAsia="ko-KR"/>
              </w:rPr>
              <w:t> </w:t>
            </w:r>
            <w:r w:rsidRPr="008C6C1C">
              <w:rPr>
                <w:lang w:eastAsia="ko-KR"/>
              </w:rPr>
              <w:t>32.158</w:t>
            </w:r>
            <w:r w:rsidR="00726D9D" w:rsidRPr="008C6C1C">
              <w:rPr>
                <w:lang w:eastAsia="ko-KR"/>
              </w:rPr>
              <w:t xml:space="preserve"> </w:t>
            </w:r>
            <w:r w:rsidRPr="008C6C1C">
              <w:rPr>
                <w:lang w:eastAsia="ko-KR"/>
              </w:rPr>
              <w:t>[30].</w:t>
            </w:r>
          </w:p>
        </w:tc>
      </w:tr>
      <w:tr w:rsidR="007F31B8" w:rsidRPr="008C6C1C" w14:paraId="036D3879" w14:textId="77777777" w:rsidTr="00726D9D">
        <w:trPr>
          <w:jc w:val="center"/>
        </w:trPr>
        <w:tc>
          <w:tcPr>
            <w:tcW w:w="1430" w:type="dxa"/>
          </w:tcPr>
          <w:p w14:paraId="0A33DAD8" w14:textId="77777777" w:rsidR="007F31B8" w:rsidRPr="008C6C1C" w:rsidRDefault="007F31B8" w:rsidP="00167300">
            <w:pPr>
              <w:pStyle w:val="TAL"/>
              <w:rPr>
                <w:rFonts w:eastAsia="DengXian"/>
              </w:rPr>
            </w:pPr>
            <w:r w:rsidRPr="008C6C1C">
              <w:rPr>
                <w:rFonts w:eastAsia="DengXian"/>
              </w:rPr>
              <w:t>custOpName</w:t>
            </w:r>
          </w:p>
        </w:tc>
        <w:tc>
          <w:tcPr>
            <w:tcW w:w="1006" w:type="dxa"/>
          </w:tcPr>
          <w:p w14:paraId="025F58C7" w14:textId="77777777" w:rsidR="007F31B8" w:rsidRPr="008C6C1C" w:rsidRDefault="007F31B8" w:rsidP="00167300">
            <w:pPr>
              <w:pStyle w:val="TAL"/>
              <w:rPr>
                <w:rFonts w:eastAsia="DengXian"/>
              </w:rPr>
            </w:pPr>
            <w:r w:rsidRPr="008C6C1C">
              <w:rPr>
                <w:rFonts w:eastAsia="DengXian"/>
              </w:rPr>
              <w:t>string</w:t>
            </w:r>
          </w:p>
        </w:tc>
        <w:tc>
          <w:tcPr>
            <w:tcW w:w="425" w:type="dxa"/>
          </w:tcPr>
          <w:p w14:paraId="1EDD88A3" w14:textId="77777777" w:rsidR="007F31B8" w:rsidRPr="008C6C1C" w:rsidRDefault="007F31B8" w:rsidP="00167300">
            <w:pPr>
              <w:pStyle w:val="TAC"/>
              <w:rPr>
                <w:rFonts w:eastAsia="DengXian"/>
              </w:rPr>
            </w:pPr>
            <w:r w:rsidRPr="008C6C1C">
              <w:rPr>
                <w:rFonts w:eastAsia="DengXian"/>
              </w:rPr>
              <w:t>O</w:t>
            </w:r>
          </w:p>
        </w:tc>
        <w:tc>
          <w:tcPr>
            <w:tcW w:w="1144" w:type="dxa"/>
          </w:tcPr>
          <w:p w14:paraId="33CF8D7D" w14:textId="77777777" w:rsidR="007F31B8" w:rsidRPr="008C6C1C" w:rsidRDefault="007F31B8" w:rsidP="00167300">
            <w:pPr>
              <w:pStyle w:val="TAL"/>
              <w:rPr>
                <w:rFonts w:eastAsia="DengXian"/>
              </w:rPr>
            </w:pPr>
            <w:r w:rsidRPr="008C6C1C">
              <w:rPr>
                <w:rFonts w:eastAsia="DengXian"/>
              </w:rPr>
              <w:t>0..1</w:t>
            </w:r>
          </w:p>
        </w:tc>
        <w:tc>
          <w:tcPr>
            <w:tcW w:w="3438" w:type="dxa"/>
          </w:tcPr>
          <w:p w14:paraId="3C73CEB3" w14:textId="1D7A824F" w:rsidR="007F31B8" w:rsidRPr="008C6C1C" w:rsidRDefault="007F31B8" w:rsidP="00167300">
            <w:pPr>
              <w:pStyle w:val="TAL"/>
              <w:rPr>
                <w:rFonts w:eastAsia="DengXian" w:cs="Arial"/>
                <w:szCs w:val="18"/>
              </w:rPr>
            </w:pPr>
            <w:r w:rsidRPr="008C6C1C">
              <w:rPr>
                <w:rFonts w:eastAsia="DengXian" w:cs="Arial"/>
                <w:szCs w:val="18"/>
              </w:rPr>
              <w:t>it</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set</w:t>
            </w:r>
            <w:r w:rsidR="00726D9D" w:rsidRPr="008C6C1C">
              <w:rPr>
                <w:rFonts w:eastAsia="DengXian" w:cs="Arial"/>
                <w:szCs w:val="18"/>
              </w:rPr>
              <w:t xml:space="preserve"> </w:t>
            </w:r>
            <w:r w:rsidRPr="008C6C1C">
              <w:rPr>
                <w:rFonts w:eastAsia="DengXian" w:cs="Arial"/>
                <w:szCs w:val="18"/>
              </w:rPr>
              <w:t>as</w:t>
            </w:r>
            <w:r w:rsidR="00726D9D" w:rsidRPr="008C6C1C">
              <w:rPr>
                <w:rFonts w:eastAsia="DengXian" w:cs="Arial"/>
                <w:szCs w:val="18"/>
              </w:rPr>
              <w:t xml:space="preserve"> </w:t>
            </w:r>
            <w:r w:rsidRPr="008C6C1C">
              <w:rPr>
                <w:rFonts w:eastAsia="DengXian" w:cs="Arial"/>
                <w:szCs w:val="18"/>
              </w:rPr>
              <w:t>{custOpName}</w:t>
            </w:r>
            <w:r w:rsidR="00726D9D" w:rsidRPr="008C6C1C">
              <w:rPr>
                <w:rFonts w:eastAsia="DengXian"/>
              </w:rPr>
              <w:t xml:space="preserve"> </w:t>
            </w:r>
            <w:r w:rsidRPr="008C6C1C">
              <w:rPr>
                <w:rFonts w:eastAsia="DengXian"/>
              </w:rPr>
              <w:t>part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URI</w:t>
            </w:r>
            <w:r w:rsidR="00726D9D" w:rsidRPr="008C6C1C">
              <w:rPr>
                <w:rFonts w:eastAsia="DengXian"/>
              </w:rPr>
              <w:t xml:space="preserve"> </w:t>
            </w:r>
            <w:r w:rsidRPr="008C6C1C">
              <w:rPr>
                <w:rFonts w:eastAsia="DengXian"/>
              </w:rPr>
              <w:t>structure</w:t>
            </w:r>
            <w:r w:rsidR="00726D9D" w:rsidRPr="008C6C1C">
              <w:rPr>
                <w:rFonts w:eastAsia="DengXian" w:cs="Arial"/>
                <w:szCs w:val="18"/>
              </w:rPr>
              <w:t xml:space="preserve"> </w:t>
            </w:r>
            <w:r w:rsidRPr="008C6C1C">
              <w:rPr>
                <w:rFonts w:eastAsia="DengXian" w:cs="Arial"/>
                <w:szCs w:val="18"/>
              </w:rPr>
              <w:t>for</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case</w:t>
            </w:r>
            <w:r w:rsidR="00726D9D" w:rsidRPr="008C6C1C">
              <w:rPr>
                <w:rFonts w:eastAsia="DengXian" w:cs="Arial"/>
                <w:szCs w:val="18"/>
              </w:rPr>
              <w:t xml:space="preserve"> </w:t>
            </w:r>
            <w:r w:rsidRPr="008C6C1C">
              <w:rPr>
                <w:rFonts w:eastAsia="DengXian" w:cs="Arial"/>
                <w:szCs w:val="18"/>
              </w:rPr>
              <w:t>where</w:t>
            </w:r>
            <w:r w:rsidR="00726D9D" w:rsidRPr="008C6C1C">
              <w:rPr>
                <w:rFonts w:eastAsia="DengXian" w:cs="Arial"/>
                <w:szCs w:val="18"/>
              </w:rPr>
              <w:t xml:space="preserve"> </w:t>
            </w:r>
            <w:r w:rsidRPr="008C6C1C">
              <w:rPr>
                <w:rFonts w:eastAsia="DengXian" w:cs="Arial"/>
                <w:szCs w:val="18"/>
              </w:rPr>
              <w:t>there</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only</w:t>
            </w:r>
            <w:r w:rsidR="00726D9D" w:rsidRPr="008C6C1C">
              <w:rPr>
                <w:rFonts w:eastAsia="DengXian" w:cs="Arial"/>
                <w:szCs w:val="18"/>
              </w:rPr>
              <w:t xml:space="preserve"> </w:t>
            </w:r>
            <w:r w:rsidRPr="008C6C1C">
              <w:rPr>
                <w:rFonts w:eastAsia="DengXian" w:cs="Arial"/>
                <w:szCs w:val="18"/>
              </w:rPr>
              <w:t>a</w:t>
            </w:r>
            <w:r w:rsidR="00726D9D" w:rsidRPr="008C6C1C">
              <w:rPr>
                <w:rFonts w:eastAsia="DengXian" w:cs="Arial"/>
                <w:szCs w:val="18"/>
              </w:rPr>
              <w:t xml:space="preserve"> </w:t>
            </w:r>
            <w:r w:rsidRPr="008C6C1C">
              <w:rPr>
                <w:rFonts w:eastAsia="DengXian" w:cs="Arial"/>
                <w:szCs w:val="18"/>
              </w:rPr>
              <w:t>single</w:t>
            </w:r>
            <w:r w:rsidR="00726D9D" w:rsidRPr="008C6C1C">
              <w:rPr>
                <w:rFonts w:eastAsia="DengXian" w:cs="Arial"/>
                <w:szCs w:val="18"/>
              </w:rPr>
              <w:t xml:space="preserve"> </w:t>
            </w:r>
            <w:r w:rsidRPr="008C6C1C">
              <w:rPr>
                <w:rFonts w:eastAsia="DengXian" w:cs="Arial"/>
                <w:szCs w:val="18"/>
              </w:rPr>
              <w:t>custom</w:t>
            </w:r>
            <w:r w:rsidR="00726D9D" w:rsidRPr="008C6C1C">
              <w:rPr>
                <w:rFonts w:eastAsia="DengXian" w:cs="Arial"/>
                <w:szCs w:val="18"/>
              </w:rPr>
              <w:t xml:space="preserve"> </w:t>
            </w:r>
            <w:r w:rsidRPr="008C6C1C">
              <w:rPr>
                <w:rFonts w:eastAsia="DengXian" w:cs="Arial"/>
                <w:szCs w:val="18"/>
              </w:rPr>
              <w:t>operation</w:t>
            </w:r>
            <w:r w:rsidR="00726D9D" w:rsidRPr="008C6C1C">
              <w:rPr>
                <w:rFonts w:eastAsia="DengXian" w:cs="Arial"/>
                <w:szCs w:val="18"/>
              </w:rPr>
              <w:t xml:space="preserve"> </w:t>
            </w:r>
            <w:r w:rsidRPr="008C6C1C">
              <w:rPr>
                <w:rFonts w:eastAsia="DengXian" w:cs="Arial"/>
                <w:szCs w:val="18"/>
              </w:rPr>
              <w:t>associated</w:t>
            </w:r>
            <w:r w:rsidR="00726D9D" w:rsidRPr="008C6C1C">
              <w:rPr>
                <w:rFonts w:eastAsia="DengXian" w:cs="Arial"/>
                <w:szCs w:val="18"/>
              </w:rPr>
              <w:t xml:space="preserve"> </w:t>
            </w:r>
            <w:r w:rsidRPr="008C6C1C">
              <w:rPr>
                <w:rFonts w:eastAsia="DengXian" w:cs="Arial"/>
                <w:szCs w:val="18"/>
              </w:rPr>
              <w:t>with</w:t>
            </w:r>
            <w:r w:rsidR="00726D9D" w:rsidRPr="008C6C1C">
              <w:rPr>
                <w:rFonts w:eastAsia="DengXian" w:cs="Arial"/>
                <w:szCs w:val="18"/>
              </w:rPr>
              <w:t xml:space="preserve"> </w:t>
            </w:r>
            <w:r w:rsidRPr="008C6C1C">
              <w:rPr>
                <w:rFonts w:eastAsia="DengXian" w:cs="Arial"/>
                <w:szCs w:val="18"/>
              </w:rPr>
              <w:t>this</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as</w:t>
            </w:r>
            <w:r w:rsidR="00726D9D" w:rsidRPr="008C6C1C">
              <w:rPr>
                <w:rFonts w:eastAsia="DengXian" w:cs="Arial"/>
                <w:szCs w:val="18"/>
              </w:rPr>
              <w:t xml:space="preserve"> </w:t>
            </w:r>
            <w:r w:rsidRPr="008C6C1C">
              <w:rPr>
                <w:rFonts w:eastAsia="DengXian" w:cs="Arial"/>
                <w:szCs w:val="18"/>
              </w:rPr>
              <w:t>defined</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clause</w:t>
            </w:r>
            <w:r w:rsidR="00726D9D" w:rsidRPr="008C6C1C">
              <w:rPr>
                <w:rFonts w:eastAsia="DengXian" w:cs="Arial"/>
                <w:szCs w:val="18"/>
              </w:rPr>
              <w:t> </w:t>
            </w:r>
            <w:r w:rsidRPr="008C6C1C">
              <w:t>5.2.4</w:t>
            </w:r>
            <w:r w:rsidR="00726D9D" w:rsidRPr="008C6C1C">
              <w:t xml:space="preserve"> </w:t>
            </w:r>
            <w:r w:rsidRPr="008C6C1C">
              <w:t>of</w:t>
            </w:r>
            <w:r w:rsidR="00726D9D" w:rsidRPr="008C6C1C">
              <w:t xml:space="preserve"> </w:t>
            </w:r>
            <w:r w:rsidRPr="008C6C1C">
              <w:t>3GPP</w:t>
            </w:r>
            <w:r w:rsidR="00726D9D" w:rsidRPr="008C6C1C">
              <w:rPr>
                <w:lang w:eastAsia="en-GB"/>
              </w:rPr>
              <w:t xml:space="preserve"> </w:t>
            </w:r>
            <w:r w:rsidRPr="008C6C1C">
              <w:t>TS</w:t>
            </w:r>
            <w:r w:rsidR="00726D9D" w:rsidRPr="008C6C1C">
              <w:rPr>
                <w:lang w:eastAsia="en-GB"/>
              </w:rPr>
              <w:t xml:space="preserve"> </w:t>
            </w:r>
            <w:r w:rsidRPr="008C6C1C">
              <w:t>29.122</w:t>
            </w:r>
            <w:r w:rsidR="00726D9D" w:rsidRPr="008C6C1C">
              <w:rPr>
                <w:lang w:eastAsia="en-GB"/>
              </w:rPr>
              <w:t xml:space="preserve"> </w:t>
            </w:r>
            <w:r w:rsidRPr="008C6C1C">
              <w:t>[</w:t>
            </w:r>
            <w:r w:rsidR="0028709B" w:rsidRPr="008C6C1C">
              <w:t>33</w:t>
            </w:r>
            <w:r w:rsidRPr="008C6C1C">
              <w:t>]</w:t>
            </w:r>
            <w:r w:rsidR="00726D9D" w:rsidRPr="008C6C1C">
              <w:rPr>
                <w:rFonts w:eastAsia="DengXian" w:cs="Arial"/>
                <w:szCs w:val="18"/>
              </w:rPr>
              <w:t xml:space="preserve"> </w:t>
            </w: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2)</w:t>
            </w:r>
            <w:r w:rsidR="00726D9D" w:rsidRPr="008C6C1C">
              <w:rPr>
                <w:rFonts w:eastAsia="DengXian" w:cs="Arial"/>
                <w:szCs w:val="18"/>
              </w:rPr>
              <w:t>.</w:t>
            </w:r>
          </w:p>
        </w:tc>
        <w:tc>
          <w:tcPr>
            <w:tcW w:w="2404" w:type="dxa"/>
          </w:tcPr>
          <w:p w14:paraId="41CD7E25" w14:textId="77777777" w:rsidR="007F31B8" w:rsidRPr="008C6C1C" w:rsidRDefault="007F31B8" w:rsidP="00167300">
            <w:pPr>
              <w:pStyle w:val="TAL"/>
              <w:rPr>
                <w:rFonts w:eastAsia="DengXian" w:cs="Arial"/>
                <w:szCs w:val="18"/>
              </w:rPr>
            </w:pPr>
          </w:p>
        </w:tc>
      </w:tr>
      <w:tr w:rsidR="007F31B8" w:rsidRPr="008C6C1C" w14:paraId="1C794D14" w14:textId="77777777" w:rsidTr="00726D9D">
        <w:trPr>
          <w:jc w:val="center"/>
        </w:trPr>
        <w:tc>
          <w:tcPr>
            <w:tcW w:w="1430" w:type="dxa"/>
          </w:tcPr>
          <w:p w14:paraId="101C2412" w14:textId="77777777" w:rsidR="007F31B8" w:rsidRPr="008C6C1C" w:rsidRDefault="007F31B8" w:rsidP="00167300">
            <w:pPr>
              <w:pStyle w:val="TAL"/>
              <w:rPr>
                <w:rFonts w:eastAsia="DengXian"/>
              </w:rPr>
            </w:pPr>
            <w:r w:rsidRPr="008C6C1C">
              <w:rPr>
                <w:rFonts w:eastAsia="DengXian"/>
              </w:rPr>
              <w:t>custOperations</w:t>
            </w:r>
          </w:p>
        </w:tc>
        <w:tc>
          <w:tcPr>
            <w:tcW w:w="1006" w:type="dxa"/>
          </w:tcPr>
          <w:p w14:paraId="22A07D2A" w14:textId="77777777" w:rsidR="007F31B8" w:rsidRPr="008C6C1C" w:rsidRDefault="007F31B8" w:rsidP="00167300">
            <w:pPr>
              <w:pStyle w:val="TAL"/>
              <w:rPr>
                <w:rFonts w:eastAsia="DengXian"/>
              </w:rPr>
            </w:pPr>
            <w:r w:rsidRPr="008C6C1C">
              <w:rPr>
                <w:rFonts w:eastAsia="DengXian"/>
              </w:rPr>
              <w:t>array(CustomOperation)</w:t>
            </w:r>
          </w:p>
        </w:tc>
        <w:tc>
          <w:tcPr>
            <w:tcW w:w="425" w:type="dxa"/>
          </w:tcPr>
          <w:p w14:paraId="01EE77B3" w14:textId="77777777" w:rsidR="007F31B8" w:rsidRPr="008C6C1C" w:rsidRDefault="007F31B8" w:rsidP="00167300">
            <w:pPr>
              <w:pStyle w:val="TAC"/>
              <w:rPr>
                <w:rFonts w:eastAsia="DengXian"/>
              </w:rPr>
            </w:pPr>
            <w:r w:rsidRPr="008C6C1C">
              <w:rPr>
                <w:rFonts w:eastAsia="DengXian"/>
              </w:rPr>
              <w:t>O</w:t>
            </w:r>
          </w:p>
        </w:tc>
        <w:tc>
          <w:tcPr>
            <w:tcW w:w="1144" w:type="dxa"/>
          </w:tcPr>
          <w:p w14:paraId="3472AD6C" w14:textId="77777777" w:rsidR="007F31B8" w:rsidRPr="008C6C1C" w:rsidRDefault="007F31B8" w:rsidP="00167300">
            <w:pPr>
              <w:pStyle w:val="TAL"/>
              <w:rPr>
                <w:rFonts w:eastAsia="DengXian"/>
              </w:rPr>
            </w:pPr>
            <w:r w:rsidRPr="008C6C1C">
              <w:rPr>
                <w:rFonts w:eastAsia="DengXian"/>
              </w:rPr>
              <w:t>1..N</w:t>
            </w:r>
          </w:p>
        </w:tc>
        <w:tc>
          <w:tcPr>
            <w:tcW w:w="3438" w:type="dxa"/>
          </w:tcPr>
          <w:p w14:paraId="2E73E633" w14:textId="4DE887C1" w:rsidR="007F31B8" w:rsidRPr="008C6C1C" w:rsidRDefault="007F31B8" w:rsidP="00167300">
            <w:pPr>
              <w:pStyle w:val="TAL"/>
              <w:rPr>
                <w:rFonts w:eastAsia="DengXian" w:cs="Arial"/>
                <w:szCs w:val="18"/>
              </w:rPr>
            </w:pPr>
            <w:r w:rsidRPr="008C6C1C">
              <w:rPr>
                <w:rFonts w:eastAsia="DengXian" w:cs="Arial"/>
                <w:szCs w:val="18"/>
              </w:rPr>
              <w:t>List</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custom</w:t>
            </w:r>
            <w:r w:rsidR="00726D9D" w:rsidRPr="008C6C1C">
              <w:rPr>
                <w:rFonts w:eastAsia="DengXian" w:cs="Arial"/>
                <w:szCs w:val="18"/>
              </w:rPr>
              <w:t xml:space="preserve"> </w:t>
            </w:r>
            <w:r w:rsidRPr="008C6C1C">
              <w:rPr>
                <w:rFonts w:eastAsia="DengXian" w:cs="Arial"/>
                <w:szCs w:val="18"/>
              </w:rPr>
              <w:t>operations</w:t>
            </w:r>
            <w:r w:rsidR="00726D9D" w:rsidRPr="008C6C1C">
              <w:rPr>
                <w:rFonts w:eastAsia="DengXian" w:cs="Arial"/>
                <w:szCs w:val="18"/>
              </w:rPr>
              <w:t xml:space="preserve"> </w:t>
            </w:r>
            <w:r w:rsidRPr="008C6C1C">
              <w:rPr>
                <w:rFonts w:eastAsia="DengXian" w:cs="Arial"/>
                <w:szCs w:val="18"/>
              </w:rPr>
              <w:t>associated</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this</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2)</w:t>
            </w:r>
            <w:r w:rsidR="00726D9D" w:rsidRPr="008C6C1C">
              <w:rPr>
                <w:rFonts w:eastAsia="DengXian" w:cs="Arial"/>
                <w:szCs w:val="18"/>
              </w:rPr>
              <w:t>.</w:t>
            </w:r>
          </w:p>
        </w:tc>
        <w:tc>
          <w:tcPr>
            <w:tcW w:w="2404" w:type="dxa"/>
          </w:tcPr>
          <w:p w14:paraId="2F52F477" w14:textId="0FA4BA8E" w:rsidR="007F31B8" w:rsidRPr="008C6C1C" w:rsidRDefault="007F31B8" w:rsidP="00167300">
            <w:pPr>
              <w:pStyle w:val="TAL"/>
              <w:rPr>
                <w:rFonts w:eastAsia="DengXian" w:cs="Arial"/>
                <w:szCs w:val="18"/>
              </w:rPr>
            </w:pPr>
            <w:r w:rsidRPr="008C6C1C">
              <w:rPr>
                <w:rFonts w:eastAsia="DengXian" w:cs="Arial"/>
                <w:szCs w:val="18"/>
              </w:rPr>
              <w:t>MultipleCustomOperations</w:t>
            </w:r>
            <w:r w:rsidR="00726D9D" w:rsidRPr="008C6C1C">
              <w:rPr>
                <w:rFonts w:eastAsia="DengXian" w:cs="Arial"/>
                <w:szCs w:val="18"/>
              </w:rPr>
              <w:t>.</w:t>
            </w:r>
          </w:p>
        </w:tc>
      </w:tr>
      <w:tr w:rsidR="007F31B8" w:rsidRPr="008C6C1C" w14:paraId="1D415968" w14:textId="77777777" w:rsidTr="00726D9D">
        <w:trPr>
          <w:jc w:val="center"/>
        </w:trPr>
        <w:tc>
          <w:tcPr>
            <w:tcW w:w="1430" w:type="dxa"/>
          </w:tcPr>
          <w:p w14:paraId="748EB58E" w14:textId="77777777" w:rsidR="007F31B8" w:rsidRPr="008C6C1C" w:rsidRDefault="007F31B8" w:rsidP="00167300">
            <w:pPr>
              <w:pStyle w:val="TAL"/>
              <w:rPr>
                <w:rFonts w:eastAsia="DengXian"/>
              </w:rPr>
            </w:pPr>
            <w:r w:rsidRPr="008C6C1C">
              <w:rPr>
                <w:rFonts w:eastAsia="DengXian"/>
              </w:rPr>
              <w:t>operations</w:t>
            </w:r>
          </w:p>
        </w:tc>
        <w:tc>
          <w:tcPr>
            <w:tcW w:w="1006" w:type="dxa"/>
          </w:tcPr>
          <w:p w14:paraId="21D7F8C1" w14:textId="77777777" w:rsidR="007F31B8" w:rsidRPr="008C6C1C" w:rsidRDefault="007F31B8" w:rsidP="00167300">
            <w:pPr>
              <w:pStyle w:val="TAL"/>
              <w:rPr>
                <w:rFonts w:eastAsia="DengXian"/>
              </w:rPr>
            </w:pPr>
            <w:r w:rsidRPr="008C6C1C">
              <w:rPr>
                <w:rFonts w:eastAsia="DengXian"/>
              </w:rPr>
              <w:t>array(Operation)</w:t>
            </w:r>
          </w:p>
        </w:tc>
        <w:tc>
          <w:tcPr>
            <w:tcW w:w="425" w:type="dxa"/>
          </w:tcPr>
          <w:p w14:paraId="756EDACD" w14:textId="77777777" w:rsidR="007F31B8" w:rsidRPr="008C6C1C" w:rsidRDefault="007F31B8" w:rsidP="00167300">
            <w:pPr>
              <w:pStyle w:val="TAC"/>
              <w:rPr>
                <w:rFonts w:eastAsia="DengXian"/>
              </w:rPr>
            </w:pPr>
            <w:r w:rsidRPr="008C6C1C">
              <w:rPr>
                <w:rFonts w:eastAsia="DengXian"/>
              </w:rPr>
              <w:t>C</w:t>
            </w:r>
          </w:p>
        </w:tc>
        <w:tc>
          <w:tcPr>
            <w:tcW w:w="1144" w:type="dxa"/>
          </w:tcPr>
          <w:p w14:paraId="38CCF0BF" w14:textId="77777777" w:rsidR="007F31B8" w:rsidRPr="008C6C1C" w:rsidRDefault="007F31B8" w:rsidP="00167300">
            <w:pPr>
              <w:pStyle w:val="TAL"/>
              <w:rPr>
                <w:rFonts w:eastAsia="DengXian"/>
              </w:rPr>
            </w:pPr>
            <w:r w:rsidRPr="008C6C1C">
              <w:rPr>
                <w:rFonts w:eastAsia="DengXian"/>
              </w:rPr>
              <w:t>1..N</w:t>
            </w:r>
          </w:p>
        </w:tc>
        <w:tc>
          <w:tcPr>
            <w:tcW w:w="3438" w:type="dxa"/>
          </w:tcPr>
          <w:p w14:paraId="293C960C" w14:textId="540573FB" w:rsidR="007F31B8" w:rsidRPr="008C6C1C" w:rsidRDefault="007F31B8" w:rsidP="00167300">
            <w:pPr>
              <w:pStyle w:val="TAL"/>
              <w:rPr>
                <w:rFonts w:eastAsia="DengXian" w:cs="Arial"/>
                <w:szCs w:val="18"/>
              </w:rPr>
            </w:pPr>
            <w:r w:rsidRPr="008C6C1C">
              <w:rPr>
                <w:rFonts w:eastAsia="DengXian" w:cs="Arial"/>
                <w:szCs w:val="18"/>
              </w:rPr>
              <w:t>Supported</w:t>
            </w:r>
            <w:r w:rsidR="00726D9D" w:rsidRPr="008C6C1C">
              <w:rPr>
                <w:rFonts w:eastAsia="DengXian" w:cs="Arial"/>
                <w:szCs w:val="18"/>
              </w:rPr>
              <w:t xml:space="preserve"> </w:t>
            </w:r>
            <w:r w:rsidRPr="008C6C1C">
              <w:rPr>
                <w:rFonts w:eastAsia="DengXian" w:cs="Arial"/>
                <w:szCs w:val="18"/>
              </w:rPr>
              <w:t>HTTP</w:t>
            </w:r>
            <w:r w:rsidR="00726D9D" w:rsidRPr="008C6C1C">
              <w:rPr>
                <w:rFonts w:eastAsia="DengXian" w:cs="Arial"/>
                <w:szCs w:val="18"/>
              </w:rPr>
              <w:t xml:space="preserve"> </w:t>
            </w:r>
            <w:r w:rsidRPr="008C6C1C">
              <w:rPr>
                <w:rFonts w:eastAsia="DengXian" w:cs="Arial"/>
                <w:szCs w:val="18"/>
              </w:rPr>
              <w:t>methods</w:t>
            </w:r>
            <w:r w:rsidR="00726D9D" w:rsidRPr="008C6C1C">
              <w:rPr>
                <w:rFonts w:eastAsia="DengXian" w:cs="Arial"/>
                <w:szCs w:val="18"/>
              </w:rPr>
              <w:t xml:space="preserve"> </w:t>
            </w:r>
            <w:r w:rsidRPr="008C6C1C">
              <w:rPr>
                <w:rFonts w:eastAsia="DengXian" w:cs="Arial"/>
                <w:szCs w:val="18"/>
              </w:rPr>
              <w:t>for</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Only</w:t>
            </w:r>
            <w:r w:rsidR="00726D9D" w:rsidRPr="008C6C1C">
              <w:rPr>
                <w:rFonts w:eastAsia="DengXian" w:cs="Arial"/>
                <w:szCs w:val="18"/>
              </w:rPr>
              <w:t xml:space="preserve"> </w:t>
            </w:r>
            <w:r w:rsidRPr="008C6C1C">
              <w:rPr>
                <w:rFonts w:eastAsia="DengXian" w:cs="Arial"/>
                <w:szCs w:val="18"/>
              </w:rPr>
              <w:t>applicable</w:t>
            </w:r>
            <w:r w:rsidR="00726D9D" w:rsidRPr="008C6C1C">
              <w:rPr>
                <w:rFonts w:eastAsia="DengXian" w:cs="Arial"/>
                <w:szCs w:val="18"/>
              </w:rPr>
              <w:t xml:space="preserve"> </w:t>
            </w:r>
            <w:r w:rsidRPr="008C6C1C">
              <w:rPr>
                <w:rFonts w:eastAsia="DengXian" w:cs="Arial"/>
                <w:szCs w:val="18"/>
              </w:rPr>
              <w:t>when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protocol</w:t>
            </w:r>
            <w:r w:rsidR="00726D9D" w:rsidRPr="008C6C1C">
              <w:rPr>
                <w:rFonts w:eastAsia="DengXian" w:cs="Arial"/>
                <w:szCs w:val="18"/>
              </w:rPr>
              <w:t xml:space="preserve"> </w:t>
            </w:r>
            <w:r w:rsidRPr="008C6C1C">
              <w:rPr>
                <w:rFonts w:eastAsia="DengXian" w:cs="Arial"/>
                <w:szCs w:val="18"/>
              </w:rPr>
              <w:t>in</w:t>
            </w:r>
            <w:r w:rsidR="00726D9D" w:rsidRPr="008C6C1C">
              <w:rPr>
                <w:rFonts w:eastAsia="DengXian" w:cs="Arial"/>
                <w:szCs w:val="18"/>
              </w:rPr>
              <w:t xml:space="preserve"> </w:t>
            </w:r>
            <w:r w:rsidRPr="008C6C1C">
              <w:rPr>
                <w:rFonts w:eastAsia="DengXian" w:cs="Arial"/>
                <w:szCs w:val="18"/>
              </w:rPr>
              <w:t>AefProfile</w:t>
            </w:r>
            <w:r w:rsidR="00726D9D" w:rsidRPr="008C6C1C">
              <w:rPr>
                <w:rFonts w:eastAsia="DengXian" w:cs="Arial"/>
                <w:szCs w:val="18"/>
              </w:rPr>
              <w:t xml:space="preserve"> </w:t>
            </w:r>
            <w:r w:rsidRPr="008C6C1C">
              <w:rPr>
                <w:rFonts w:eastAsia="DengXian" w:cs="Arial"/>
                <w:szCs w:val="18"/>
              </w:rPr>
              <w:t>indicates</w:t>
            </w:r>
            <w:r w:rsidR="00726D9D" w:rsidRPr="008C6C1C">
              <w:rPr>
                <w:rFonts w:eastAsia="DengXian" w:cs="Arial"/>
                <w:szCs w:val="18"/>
              </w:rPr>
              <w:t xml:space="preserve"> </w:t>
            </w:r>
            <w:r w:rsidRPr="008C6C1C">
              <w:rPr>
                <w:rFonts w:eastAsia="DengXian" w:cs="Arial"/>
                <w:szCs w:val="18"/>
              </w:rPr>
              <w:t>HTTP.</w:t>
            </w:r>
          </w:p>
        </w:tc>
        <w:tc>
          <w:tcPr>
            <w:tcW w:w="2404" w:type="dxa"/>
          </w:tcPr>
          <w:p w14:paraId="145508DA" w14:textId="4D43C994" w:rsidR="007F31B8" w:rsidRPr="008C6C1C" w:rsidRDefault="007F31B8" w:rsidP="00167300">
            <w:pPr>
              <w:pStyle w:val="TAL"/>
              <w:rPr>
                <w:rFonts w:eastAsia="DengXian" w:cs="Arial"/>
                <w:szCs w:val="18"/>
              </w:rPr>
            </w:pPr>
            <w:r w:rsidRPr="008C6C1C">
              <w:rPr>
                <w:rFonts w:eastAsia="DengXian" w:cs="Arial"/>
                <w:szCs w:val="18"/>
              </w:rPr>
              <w:t>HTTP</w:t>
            </w:r>
            <w:r w:rsidR="00726D9D" w:rsidRPr="008C6C1C">
              <w:rPr>
                <w:rFonts w:eastAsia="DengXian" w:cs="Arial"/>
                <w:szCs w:val="18"/>
              </w:rPr>
              <w:t xml:space="preserve"> </w:t>
            </w:r>
            <w:r w:rsidRPr="008C6C1C">
              <w:rPr>
                <w:rFonts w:eastAsia="DengXian" w:cs="Arial"/>
                <w:szCs w:val="18"/>
              </w:rPr>
              <w:t>methods</w:t>
            </w:r>
            <w:r w:rsidR="00726D9D" w:rsidRPr="008C6C1C">
              <w:rPr>
                <w:rFonts w:eastAsia="DengXian" w:cs="Arial"/>
                <w:szCs w:val="18"/>
              </w:rPr>
              <w:t xml:space="preserve"> </w:t>
            </w:r>
            <w:r w:rsidRPr="008C6C1C">
              <w:rPr>
                <w:rFonts w:eastAsia="DengXian" w:cs="Arial"/>
                <w:szCs w:val="18"/>
              </w:rPr>
              <w:t>invocable</w:t>
            </w:r>
            <w:r w:rsidR="00726D9D" w:rsidRPr="008C6C1C">
              <w:rPr>
                <w:rFonts w:eastAsia="DengXian" w:cs="Arial"/>
                <w:szCs w:val="18"/>
              </w:rPr>
              <w:t xml:space="preserve"> </w:t>
            </w:r>
            <w:r w:rsidRPr="008C6C1C">
              <w:rPr>
                <w:rFonts w:eastAsia="DengXian" w:cs="Arial"/>
                <w:szCs w:val="18"/>
              </w:rPr>
              <w:t>on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MOI</w:t>
            </w:r>
            <w:r w:rsidR="00726D9D" w:rsidRPr="008C6C1C">
              <w:rPr>
                <w:rFonts w:eastAsia="DengXian" w:cs="Arial"/>
                <w:szCs w:val="18"/>
              </w:rPr>
              <w:t>.</w:t>
            </w:r>
          </w:p>
        </w:tc>
      </w:tr>
      <w:tr w:rsidR="007F31B8" w:rsidRPr="008C6C1C" w14:paraId="77969770" w14:textId="77777777" w:rsidTr="00726D9D">
        <w:trPr>
          <w:jc w:val="center"/>
        </w:trPr>
        <w:tc>
          <w:tcPr>
            <w:tcW w:w="1430" w:type="dxa"/>
          </w:tcPr>
          <w:p w14:paraId="6F0FA5D2" w14:textId="77777777" w:rsidR="007F31B8" w:rsidRPr="008C6C1C" w:rsidRDefault="007F31B8" w:rsidP="00167300">
            <w:pPr>
              <w:pStyle w:val="TAL"/>
              <w:rPr>
                <w:rFonts w:eastAsia="DengXian"/>
              </w:rPr>
            </w:pPr>
            <w:r w:rsidRPr="008C6C1C">
              <w:rPr>
                <w:rFonts w:eastAsia="DengXian"/>
              </w:rPr>
              <w:t>description</w:t>
            </w:r>
          </w:p>
        </w:tc>
        <w:tc>
          <w:tcPr>
            <w:tcW w:w="1006" w:type="dxa"/>
          </w:tcPr>
          <w:p w14:paraId="46596E96" w14:textId="77777777" w:rsidR="007F31B8" w:rsidRPr="008C6C1C" w:rsidRDefault="007F31B8" w:rsidP="00167300">
            <w:pPr>
              <w:pStyle w:val="TAL"/>
              <w:rPr>
                <w:rFonts w:eastAsia="DengXian"/>
              </w:rPr>
            </w:pPr>
            <w:r w:rsidRPr="008C6C1C">
              <w:rPr>
                <w:rFonts w:eastAsia="DengXian"/>
              </w:rPr>
              <w:t>string</w:t>
            </w:r>
          </w:p>
        </w:tc>
        <w:tc>
          <w:tcPr>
            <w:tcW w:w="425" w:type="dxa"/>
          </w:tcPr>
          <w:p w14:paraId="6FF44FB9" w14:textId="77777777" w:rsidR="007F31B8" w:rsidRPr="008C6C1C" w:rsidRDefault="007F31B8" w:rsidP="00167300">
            <w:pPr>
              <w:pStyle w:val="TAC"/>
              <w:rPr>
                <w:rFonts w:eastAsia="DengXian"/>
              </w:rPr>
            </w:pPr>
            <w:r w:rsidRPr="008C6C1C">
              <w:rPr>
                <w:rFonts w:eastAsia="DengXian"/>
              </w:rPr>
              <w:t>O</w:t>
            </w:r>
          </w:p>
        </w:tc>
        <w:tc>
          <w:tcPr>
            <w:tcW w:w="1144" w:type="dxa"/>
          </w:tcPr>
          <w:p w14:paraId="0AA3673E" w14:textId="77777777" w:rsidR="007F31B8" w:rsidRPr="008C6C1C" w:rsidRDefault="007F31B8" w:rsidP="00167300">
            <w:pPr>
              <w:pStyle w:val="TAL"/>
              <w:rPr>
                <w:rFonts w:eastAsia="DengXian"/>
              </w:rPr>
            </w:pPr>
            <w:r w:rsidRPr="008C6C1C">
              <w:rPr>
                <w:rFonts w:eastAsia="DengXian"/>
              </w:rPr>
              <w:t>0..1</w:t>
            </w:r>
          </w:p>
        </w:tc>
        <w:tc>
          <w:tcPr>
            <w:tcW w:w="3438" w:type="dxa"/>
          </w:tcPr>
          <w:p w14:paraId="39BC72E4" w14:textId="70FA68CA" w:rsidR="007F31B8" w:rsidRPr="008C6C1C" w:rsidRDefault="007F31B8" w:rsidP="00167300">
            <w:pPr>
              <w:pStyle w:val="TAL"/>
              <w:rPr>
                <w:rFonts w:eastAsia="DengXian" w:cs="Arial"/>
                <w:szCs w:val="18"/>
              </w:rPr>
            </w:pPr>
            <w:r w:rsidRPr="008C6C1C">
              <w:rPr>
                <w:rFonts w:eastAsia="DengXian" w:cs="Arial"/>
                <w:szCs w:val="18"/>
              </w:rPr>
              <w:t>Text</w:t>
            </w:r>
            <w:r w:rsidR="00726D9D" w:rsidRPr="008C6C1C">
              <w:rPr>
                <w:rFonts w:eastAsia="DengXian" w:cs="Arial"/>
                <w:szCs w:val="18"/>
              </w:rPr>
              <w:t xml:space="preserve"> </w:t>
            </w:r>
            <w:r w:rsidRPr="008C6C1C">
              <w:rPr>
                <w:rFonts w:eastAsia="DengXian" w:cs="Arial"/>
                <w:szCs w:val="18"/>
              </w:rPr>
              <w:t>description</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resource.</w:t>
            </w:r>
          </w:p>
        </w:tc>
        <w:tc>
          <w:tcPr>
            <w:tcW w:w="2404" w:type="dxa"/>
          </w:tcPr>
          <w:p w14:paraId="0D90659B" w14:textId="77777777" w:rsidR="007F31B8" w:rsidRPr="008C6C1C" w:rsidRDefault="007F31B8" w:rsidP="00167300">
            <w:pPr>
              <w:pStyle w:val="TAL"/>
              <w:rPr>
                <w:rFonts w:eastAsia="DengXian" w:cs="Arial"/>
                <w:szCs w:val="18"/>
              </w:rPr>
            </w:pPr>
          </w:p>
        </w:tc>
      </w:tr>
      <w:tr w:rsidR="007F31B8" w:rsidRPr="008C6C1C" w14:paraId="609FA9A7" w14:textId="77777777" w:rsidTr="00726D9D">
        <w:trPr>
          <w:jc w:val="center"/>
        </w:trPr>
        <w:tc>
          <w:tcPr>
            <w:tcW w:w="9847" w:type="dxa"/>
            <w:gridSpan w:val="6"/>
          </w:tcPr>
          <w:p w14:paraId="673CA35D" w14:textId="6B6E2986" w:rsidR="007F31B8" w:rsidRPr="008C6C1C" w:rsidRDefault="007F31B8" w:rsidP="00726D9D">
            <w:pPr>
              <w:pStyle w:val="TAN"/>
              <w:rPr>
                <w:rFonts w:eastAsia="DengXian"/>
              </w:rPr>
            </w:pPr>
            <w:r w:rsidRPr="008C6C1C">
              <w:rPr>
                <w:rFonts w:eastAsia="DengXian"/>
              </w:rPr>
              <w:t>NOTE</w:t>
            </w:r>
            <w:r w:rsidR="00726D9D" w:rsidRPr="008C6C1C">
              <w:rPr>
                <w:rFonts w:eastAsia="DengXian"/>
              </w:rPr>
              <w:t xml:space="preserve"> </w:t>
            </w:r>
            <w:r w:rsidRPr="008C6C1C">
              <w:rPr>
                <w:rFonts w:eastAsia="DengXian"/>
              </w:rPr>
              <w:t>1:</w:t>
            </w:r>
            <w:r w:rsidRPr="008C6C1C">
              <w:rPr>
                <w:rFonts w:eastAsia="DengXian"/>
              </w:rPr>
              <w:tab/>
            </w:r>
            <w:r w:rsidRPr="008C6C1C">
              <w:t>The</w:t>
            </w:r>
            <w:r w:rsidR="00726D9D" w:rsidRPr="008C6C1C">
              <w:t xml:space="preserve"> </w:t>
            </w:r>
            <w:r w:rsidRPr="008C6C1C">
              <w:t>communication</w:t>
            </w:r>
            <w:r w:rsidR="00726D9D" w:rsidRPr="008C6C1C">
              <w:t xml:space="preserve"> </w:t>
            </w:r>
            <w:r w:rsidRPr="008C6C1C">
              <w:t>type</w:t>
            </w:r>
            <w:r w:rsidR="00726D9D" w:rsidRPr="008C6C1C">
              <w:t xml:space="preserve"> </w:t>
            </w:r>
            <w:r w:rsidRPr="008C6C1C">
              <w:t>refers</w:t>
            </w:r>
            <w:r w:rsidR="00726D9D" w:rsidRPr="008C6C1C">
              <w:t xml:space="preserve"> </w:t>
            </w:r>
            <w:r w:rsidRPr="008C6C1C">
              <w:t>to</w:t>
            </w:r>
            <w:r w:rsidR="00726D9D" w:rsidRPr="008C6C1C">
              <w:t xml:space="preserve"> </w:t>
            </w:r>
            <w:r w:rsidRPr="008C6C1C">
              <w:t>the</w:t>
            </w:r>
            <w:r w:rsidR="00726D9D" w:rsidRPr="008C6C1C">
              <w:t xml:space="preserve"> </w:t>
            </w:r>
            <w:r w:rsidRPr="008C6C1C">
              <w:t>semantics</w:t>
            </w:r>
            <w:r w:rsidR="00726D9D" w:rsidRPr="008C6C1C">
              <w:t xml:space="preserve"> </w:t>
            </w:r>
            <w:r w:rsidRPr="008C6C1C">
              <w:t>of</w:t>
            </w:r>
            <w:r w:rsidR="00726D9D" w:rsidRPr="008C6C1C">
              <w:t xml:space="preserve"> </w:t>
            </w:r>
            <w:r w:rsidRPr="008C6C1C">
              <w:t>the</w:t>
            </w:r>
            <w:r w:rsidR="00726D9D" w:rsidRPr="008C6C1C">
              <w:t xml:space="preserve"> </w:t>
            </w:r>
            <w:r w:rsidRPr="008C6C1C">
              <w:t>resource</w:t>
            </w:r>
            <w:r w:rsidR="00726D9D" w:rsidRPr="008C6C1C">
              <w:t xml:space="preserve"> </w:t>
            </w:r>
            <w:r w:rsidRPr="008C6C1C">
              <w:t>or</w:t>
            </w:r>
            <w:r w:rsidR="00726D9D" w:rsidRPr="008C6C1C">
              <w:t xml:space="preserve"> </w:t>
            </w:r>
            <w:r w:rsidRPr="008C6C1C">
              <w:t>custom</w:t>
            </w:r>
            <w:r w:rsidR="00726D9D" w:rsidRPr="008C6C1C">
              <w:t xml:space="preserve"> </w:t>
            </w:r>
            <w:r w:rsidRPr="008C6C1C">
              <w:t>operation</w:t>
            </w:r>
            <w:r w:rsidR="00726D9D" w:rsidRPr="008C6C1C">
              <w:t xml:space="preserve"> </w:t>
            </w:r>
            <w:r w:rsidRPr="008C6C1C">
              <w:t>and</w:t>
            </w:r>
            <w:r w:rsidR="00726D9D" w:rsidRPr="008C6C1C">
              <w:t xml:space="preserve"> </w:t>
            </w:r>
            <w:r w:rsidRPr="008C6C1C">
              <w:t>is</w:t>
            </w:r>
            <w:r w:rsidR="00726D9D" w:rsidRPr="008C6C1C">
              <w:t xml:space="preserve"> </w:t>
            </w:r>
            <w:r w:rsidRPr="008C6C1C">
              <w:t>independent</w:t>
            </w:r>
            <w:r w:rsidR="00726D9D" w:rsidRPr="008C6C1C">
              <w:t xml:space="preserve"> </w:t>
            </w:r>
            <w:r w:rsidRPr="008C6C1C">
              <w:t>of</w:t>
            </w:r>
            <w:r w:rsidR="00726D9D" w:rsidRPr="008C6C1C">
              <w:t xml:space="preserve"> </w:t>
            </w:r>
            <w:r w:rsidRPr="008C6C1C">
              <w:t>the</w:t>
            </w:r>
            <w:r w:rsidR="00726D9D" w:rsidRPr="008C6C1C">
              <w:t xml:space="preserve"> </w:t>
            </w:r>
            <w:r w:rsidRPr="008C6C1C">
              <w:t>HTTP</w:t>
            </w:r>
            <w:r w:rsidR="00726D9D" w:rsidRPr="008C6C1C">
              <w:t xml:space="preserve"> </w:t>
            </w:r>
            <w:r w:rsidRPr="008C6C1C">
              <w:t>methods</w:t>
            </w:r>
            <w:r w:rsidR="00726D9D" w:rsidRPr="008C6C1C">
              <w:t xml:space="preserve"> </w:t>
            </w:r>
            <w:r w:rsidRPr="008C6C1C">
              <w:t>that</w:t>
            </w:r>
            <w:r w:rsidR="00726D9D" w:rsidRPr="008C6C1C">
              <w:t xml:space="preserve"> </w:t>
            </w:r>
            <w:r w:rsidRPr="008C6C1C">
              <w:t>are</w:t>
            </w:r>
            <w:r w:rsidR="00726D9D" w:rsidRPr="008C6C1C">
              <w:t xml:space="preserve"> </w:t>
            </w:r>
            <w:r w:rsidRPr="008C6C1C">
              <w:t>supported</w:t>
            </w:r>
            <w:r w:rsidR="00726D9D" w:rsidRPr="008C6C1C">
              <w:t xml:space="preserve"> </w:t>
            </w:r>
            <w:r w:rsidRPr="008C6C1C">
              <w:t>(e.g.</w:t>
            </w:r>
            <w:r w:rsidR="00726D9D" w:rsidRPr="008C6C1C">
              <w:t xml:space="preserve"> </w:t>
            </w:r>
            <w:r w:rsidRPr="008C6C1C">
              <w:t>if</w:t>
            </w:r>
            <w:r w:rsidR="00726D9D" w:rsidRPr="008C6C1C">
              <w:t xml:space="preserve"> </w:t>
            </w:r>
            <w:r w:rsidRPr="008C6C1C">
              <w:t>a</w:t>
            </w:r>
            <w:r w:rsidR="00726D9D" w:rsidRPr="008C6C1C">
              <w:t xml:space="preserve"> </w:t>
            </w:r>
            <w:r w:rsidRPr="008C6C1C">
              <w:t>resource</w:t>
            </w:r>
            <w:r w:rsidR="00726D9D" w:rsidRPr="008C6C1C">
              <w:t xml:space="preserve"> </w:t>
            </w:r>
            <w:r w:rsidRPr="008C6C1C">
              <w:t>is</w:t>
            </w:r>
            <w:r w:rsidR="00726D9D" w:rsidRPr="008C6C1C">
              <w:t xml:space="preserve"> </w:t>
            </w:r>
            <w:r w:rsidRPr="008C6C1C">
              <w:t>used</w:t>
            </w:r>
            <w:r w:rsidR="00726D9D" w:rsidRPr="008C6C1C">
              <w:t xml:space="preserve"> </w:t>
            </w:r>
            <w:r w:rsidRPr="008C6C1C">
              <w:t>for</w:t>
            </w:r>
            <w:r w:rsidR="00726D9D" w:rsidRPr="008C6C1C">
              <w:t xml:space="preserve"> </w:t>
            </w:r>
            <w:r w:rsidRPr="008C6C1C">
              <w:t>subscriptions</w:t>
            </w:r>
            <w:r w:rsidR="00726D9D" w:rsidRPr="008C6C1C">
              <w:t xml:space="preserve"> </w:t>
            </w:r>
            <w:r w:rsidRPr="008C6C1C">
              <w:t>then</w:t>
            </w:r>
            <w:r w:rsidR="00726D9D" w:rsidRPr="008C6C1C">
              <w:t xml:space="preserve"> </w:t>
            </w:r>
            <w:r w:rsidRPr="008C6C1C">
              <w:t>its</w:t>
            </w:r>
            <w:r w:rsidR="00726D9D" w:rsidRPr="008C6C1C">
              <w:t xml:space="preserve"> </w:t>
            </w:r>
            <w:r w:rsidRPr="008C6C1C">
              <w:t>CommunicationType</w:t>
            </w:r>
            <w:r w:rsidR="00726D9D" w:rsidRPr="008C6C1C">
              <w:t xml:space="preserve"> </w:t>
            </w:r>
            <w:r w:rsidRPr="008C6C1C">
              <w:t>shall</w:t>
            </w:r>
            <w:r w:rsidR="00726D9D" w:rsidRPr="008C6C1C">
              <w:t xml:space="preserve"> </w:t>
            </w:r>
            <w:r w:rsidRPr="008C6C1C">
              <w:t>be</w:t>
            </w:r>
            <w:r w:rsidR="00726D9D" w:rsidRPr="008C6C1C">
              <w:t xml:space="preserve"> </w:t>
            </w:r>
            <w:r w:rsidRPr="008C6C1C">
              <w:t>SUBSCRIBE_NOTIFY</w:t>
            </w:r>
            <w:r w:rsidR="00726D9D" w:rsidRPr="008C6C1C">
              <w:t xml:space="preserve"> </w:t>
            </w:r>
            <w:r w:rsidRPr="008C6C1C">
              <w:t>even</w:t>
            </w:r>
            <w:r w:rsidR="00726D9D" w:rsidRPr="008C6C1C">
              <w:t xml:space="preserve"> </w:t>
            </w:r>
            <w:r w:rsidRPr="008C6C1C">
              <w:t>if</w:t>
            </w:r>
            <w:r w:rsidR="00726D9D" w:rsidRPr="008C6C1C">
              <w:t xml:space="preserve"> </w:t>
            </w:r>
            <w:r w:rsidRPr="008C6C1C">
              <w:t>it</w:t>
            </w:r>
            <w:r w:rsidR="00726D9D" w:rsidRPr="008C6C1C">
              <w:t xml:space="preserve"> </w:t>
            </w:r>
            <w:r w:rsidRPr="008C6C1C">
              <w:t>supports</w:t>
            </w:r>
            <w:r w:rsidR="00726D9D" w:rsidRPr="008C6C1C">
              <w:t xml:space="preserve"> </w:t>
            </w:r>
            <w:r w:rsidRPr="008C6C1C">
              <w:t>also</w:t>
            </w:r>
            <w:r w:rsidR="00726D9D" w:rsidRPr="008C6C1C">
              <w:t xml:space="preserve"> </w:t>
            </w:r>
            <w:r w:rsidRPr="008C6C1C">
              <w:t>the</w:t>
            </w:r>
            <w:r w:rsidR="00726D9D" w:rsidRPr="008C6C1C">
              <w:t xml:space="preserve"> </w:t>
            </w:r>
            <w:r w:rsidRPr="008C6C1C">
              <w:t>GET</w:t>
            </w:r>
            <w:r w:rsidR="00726D9D" w:rsidRPr="008C6C1C">
              <w:t xml:space="preserve"> </w:t>
            </w:r>
            <w:r w:rsidRPr="008C6C1C">
              <w:t>method</w:t>
            </w:r>
            <w:r w:rsidR="00726D9D" w:rsidRPr="008C6C1C">
              <w:t xml:space="preserve"> </w:t>
            </w:r>
            <w:r w:rsidRPr="008C6C1C">
              <w:t>for</w:t>
            </w:r>
            <w:r w:rsidR="00726D9D" w:rsidRPr="008C6C1C">
              <w:t xml:space="preserve"> </w:t>
            </w:r>
            <w:r w:rsidRPr="008C6C1C">
              <w:t>retrieving</w:t>
            </w:r>
            <w:r w:rsidR="00726D9D" w:rsidRPr="008C6C1C">
              <w:t xml:space="preserve"> </w:t>
            </w:r>
            <w:r w:rsidRPr="008C6C1C">
              <w:t>the</w:t>
            </w:r>
            <w:r w:rsidR="00726D9D" w:rsidRPr="008C6C1C">
              <w:t xml:space="preserve"> </w:t>
            </w:r>
            <w:r w:rsidRPr="008C6C1C">
              <w:t>subscriptions).</w:t>
            </w:r>
          </w:p>
          <w:p w14:paraId="1C541468" w14:textId="1A60EA81" w:rsidR="007F31B8" w:rsidRPr="008C6C1C" w:rsidRDefault="007F31B8" w:rsidP="00726D9D">
            <w:pPr>
              <w:pStyle w:val="TAN"/>
              <w:rPr>
                <w:rFonts w:eastAsia="DengXian"/>
              </w:rPr>
            </w:pPr>
            <w:r w:rsidRPr="008C6C1C">
              <w:rPr>
                <w:rFonts w:eastAsia="DengXian"/>
              </w:rPr>
              <w:t>NOTE</w:t>
            </w:r>
            <w:r w:rsidR="00726D9D" w:rsidRPr="008C6C1C">
              <w:rPr>
                <w:rFonts w:eastAsia="DengXian"/>
              </w:rPr>
              <w:t xml:space="preserve"> </w:t>
            </w:r>
            <w:r w:rsidRPr="008C6C1C">
              <w:rPr>
                <w:rFonts w:eastAsia="DengXian"/>
              </w:rPr>
              <w:t>2:</w:t>
            </w:r>
            <w:r w:rsidRPr="008C6C1C">
              <w:rPr>
                <w:rFonts w:eastAsia="DengXian"/>
              </w:rPr>
              <w:tab/>
              <w:t>The</w:t>
            </w:r>
            <w:r w:rsidR="00726D9D" w:rsidRPr="008C6C1C">
              <w:rPr>
                <w:rFonts w:eastAsia="DengXian"/>
              </w:rPr>
              <w:t xml:space="preserve"> </w:t>
            </w:r>
            <w:r w:rsidRPr="008C6C1C">
              <w:rPr>
                <w:rFonts w:eastAsia="DengXian"/>
              </w:rPr>
              <w:t>attributes</w:t>
            </w:r>
            <w:r w:rsidR="00726D9D" w:rsidRPr="008C6C1C">
              <w:rPr>
                <w:rFonts w:eastAsia="DengXian"/>
              </w:rPr>
              <w:t xml:space="preserve"> </w:t>
            </w:r>
            <w:r w:rsidRPr="008C6C1C">
              <w:rPr>
                <w:rFonts w:eastAsia="DengXian"/>
              </w:rPr>
              <w:t>"custOpName"</w:t>
            </w:r>
            <w:r w:rsidR="00726D9D" w:rsidRPr="008C6C1C">
              <w:rPr>
                <w:rFonts w:eastAsia="DengXian"/>
              </w:rPr>
              <w:t xml:space="preserve"> </w:t>
            </w:r>
            <w:r w:rsidRPr="008C6C1C">
              <w:rPr>
                <w:rFonts w:eastAsia="DengXian"/>
              </w:rPr>
              <w:t>and</w:t>
            </w:r>
            <w:r w:rsidR="00726D9D" w:rsidRPr="008C6C1C">
              <w:rPr>
                <w:rFonts w:eastAsia="DengXian"/>
              </w:rPr>
              <w:t xml:space="preserve"> </w:t>
            </w:r>
            <w:r w:rsidRPr="008C6C1C">
              <w:rPr>
                <w:rFonts w:eastAsia="DengXian"/>
              </w:rPr>
              <w:t>"custOperations"</w:t>
            </w:r>
            <w:r w:rsidR="00726D9D" w:rsidRPr="008C6C1C">
              <w:rPr>
                <w:rFonts w:eastAsia="DengXian"/>
              </w:rPr>
              <w:t xml:space="preserve"> </w:t>
            </w:r>
            <w:r w:rsidRPr="008C6C1C">
              <w:rPr>
                <w:rFonts w:eastAsia="DengXian"/>
              </w:rPr>
              <w:t>are</w:t>
            </w:r>
            <w:r w:rsidR="00726D9D" w:rsidRPr="008C6C1C">
              <w:rPr>
                <w:rFonts w:eastAsia="DengXian"/>
              </w:rPr>
              <w:t xml:space="preserve"> </w:t>
            </w:r>
            <w:r w:rsidRPr="008C6C1C">
              <w:rPr>
                <w:rFonts w:eastAsia="DengXian"/>
              </w:rPr>
              <w:t>mutually</w:t>
            </w:r>
            <w:r w:rsidR="00726D9D" w:rsidRPr="008C6C1C">
              <w:rPr>
                <w:rFonts w:eastAsia="DengXian"/>
              </w:rPr>
              <w:t xml:space="preserve"> </w:t>
            </w:r>
            <w:r w:rsidRPr="008C6C1C">
              <w:rPr>
                <w:rFonts w:eastAsia="DengXian"/>
              </w:rPr>
              <w:t>exclusive.</w:t>
            </w:r>
          </w:p>
        </w:tc>
      </w:tr>
    </w:tbl>
    <w:p w14:paraId="683C5DA2" w14:textId="77777777" w:rsidR="007F31B8" w:rsidRPr="008C6C1C" w:rsidRDefault="007F31B8" w:rsidP="00726D9D"/>
    <w:p w14:paraId="6EE0F441" w14:textId="7FE5C48C" w:rsidR="007F31B8" w:rsidRPr="008C6C1C" w:rsidRDefault="007F31B8" w:rsidP="007F31B8">
      <w:pPr>
        <w:pStyle w:val="TH"/>
      </w:pPr>
      <w:r w:rsidRPr="008C6C1C">
        <w:t xml:space="preserve">Table </w:t>
      </w:r>
      <w:r w:rsidR="009D1541" w:rsidRPr="008C6C1C">
        <w:t>5.1.2.3.1.2</w:t>
      </w:r>
      <w:r w:rsidRPr="008C6C1C">
        <w:t>-5</w:t>
      </w:r>
      <w:r w:rsidR="00726D9D" w:rsidRPr="008C6C1C">
        <w:t>:</w:t>
      </w:r>
      <w:r w:rsidRPr="008C6C1C">
        <w:t xml:space="preserve"> Mapping of MnSInfo IOC attributes to InterfaceDescription datatype</w:t>
      </w:r>
      <w:r w:rsidR="00726D9D" w:rsidRPr="008C6C1C">
        <w:br/>
      </w:r>
      <w:r w:rsidRPr="008C6C1C">
        <w:t>(</w:t>
      </w:r>
      <w:r w:rsidR="00726D9D" w:rsidRPr="008C6C1C">
        <w:t xml:space="preserve">Source: </w:t>
      </w:r>
      <w:r w:rsidRPr="008C6C1C">
        <w:t xml:space="preserve">Table 8.2.4.2.3-1 </w:t>
      </w:r>
      <w:r w:rsidR="0028709B" w:rsidRPr="008C6C1C">
        <w:t xml:space="preserve">in 3GPP TS </w:t>
      </w:r>
      <w:r w:rsidRPr="008C6C1C">
        <w:t>29.222</w:t>
      </w:r>
      <w:r w:rsidR="00250B9E" w:rsidRPr="008C6C1C">
        <w:t xml:space="preserve"> </w:t>
      </w:r>
      <w:r w:rsidRPr="008C6C1C">
        <w:t>[13])</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6"/>
        <w:gridCol w:w="1006"/>
        <w:gridCol w:w="425"/>
        <w:gridCol w:w="1368"/>
        <w:gridCol w:w="3438"/>
        <w:gridCol w:w="1998"/>
      </w:tblGrid>
      <w:tr w:rsidR="007F31B8" w:rsidRPr="008C6C1C" w14:paraId="20E8834A" w14:textId="77777777" w:rsidTr="00726D9D">
        <w:trPr>
          <w:jc w:val="center"/>
        </w:trPr>
        <w:tc>
          <w:tcPr>
            <w:tcW w:w="1516" w:type="dxa"/>
            <w:shd w:val="clear" w:color="auto" w:fill="C0C0C0"/>
            <w:hideMark/>
          </w:tcPr>
          <w:p w14:paraId="47074ABD" w14:textId="07D21F2C" w:rsidR="007F31B8" w:rsidRPr="008C6C1C" w:rsidRDefault="007F31B8" w:rsidP="00726D9D">
            <w:pPr>
              <w:pStyle w:val="TAH"/>
            </w:pPr>
            <w:r w:rsidRPr="008C6C1C">
              <w:t>Attribute</w:t>
            </w:r>
            <w:r w:rsidR="00726D9D" w:rsidRPr="008C6C1C">
              <w:t xml:space="preserve"> </w:t>
            </w:r>
            <w:r w:rsidRPr="008C6C1C">
              <w:t>name</w:t>
            </w:r>
          </w:p>
        </w:tc>
        <w:tc>
          <w:tcPr>
            <w:tcW w:w="1006" w:type="dxa"/>
            <w:shd w:val="clear" w:color="auto" w:fill="C0C0C0"/>
            <w:hideMark/>
          </w:tcPr>
          <w:p w14:paraId="7DCB0880" w14:textId="36F19614" w:rsidR="007F31B8" w:rsidRPr="008C6C1C" w:rsidRDefault="007F31B8" w:rsidP="00726D9D">
            <w:pPr>
              <w:pStyle w:val="TAH"/>
            </w:pPr>
            <w:r w:rsidRPr="008C6C1C">
              <w:t>Data</w:t>
            </w:r>
            <w:r w:rsidR="00726D9D" w:rsidRPr="008C6C1C">
              <w:t xml:space="preserve"> </w:t>
            </w:r>
            <w:r w:rsidRPr="008C6C1C">
              <w:t>type</w:t>
            </w:r>
          </w:p>
        </w:tc>
        <w:tc>
          <w:tcPr>
            <w:tcW w:w="425" w:type="dxa"/>
            <w:shd w:val="clear" w:color="auto" w:fill="C0C0C0"/>
            <w:hideMark/>
          </w:tcPr>
          <w:p w14:paraId="71122084" w14:textId="77777777" w:rsidR="007F31B8" w:rsidRPr="008C6C1C" w:rsidRDefault="007F31B8" w:rsidP="00726D9D">
            <w:pPr>
              <w:pStyle w:val="TAH"/>
            </w:pPr>
            <w:r w:rsidRPr="008C6C1C">
              <w:t>P</w:t>
            </w:r>
          </w:p>
        </w:tc>
        <w:tc>
          <w:tcPr>
            <w:tcW w:w="1368" w:type="dxa"/>
            <w:shd w:val="clear" w:color="auto" w:fill="C0C0C0"/>
            <w:hideMark/>
          </w:tcPr>
          <w:p w14:paraId="5F765845" w14:textId="77777777" w:rsidR="007F31B8" w:rsidRPr="008C6C1C" w:rsidRDefault="007F31B8" w:rsidP="00726D9D">
            <w:pPr>
              <w:pStyle w:val="TAH"/>
            </w:pPr>
            <w:r w:rsidRPr="008C6C1C">
              <w:t>Cardinality</w:t>
            </w:r>
          </w:p>
        </w:tc>
        <w:tc>
          <w:tcPr>
            <w:tcW w:w="3438" w:type="dxa"/>
            <w:shd w:val="clear" w:color="auto" w:fill="C0C0C0"/>
            <w:hideMark/>
          </w:tcPr>
          <w:p w14:paraId="5A2533B2" w14:textId="77777777" w:rsidR="007F31B8" w:rsidRPr="008C6C1C" w:rsidRDefault="007F31B8" w:rsidP="00726D9D">
            <w:pPr>
              <w:pStyle w:val="TAH"/>
              <w:rPr>
                <w:rFonts w:cs="Arial"/>
                <w:szCs w:val="18"/>
              </w:rPr>
            </w:pPr>
            <w:r w:rsidRPr="008C6C1C">
              <w:rPr>
                <w:rFonts w:cs="Arial"/>
                <w:szCs w:val="18"/>
              </w:rPr>
              <w:t>Description</w:t>
            </w:r>
          </w:p>
        </w:tc>
        <w:tc>
          <w:tcPr>
            <w:tcW w:w="1998" w:type="dxa"/>
            <w:shd w:val="clear" w:color="auto" w:fill="C0C0C0"/>
          </w:tcPr>
          <w:p w14:paraId="603D0B54" w14:textId="2B0AA6C0" w:rsidR="007F31B8" w:rsidRPr="008C6C1C" w:rsidRDefault="007F31B8" w:rsidP="00726D9D">
            <w:pPr>
              <w:pStyle w:val="TAH"/>
              <w:rPr>
                <w:rFonts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7F31B8" w:rsidRPr="008C6C1C" w14:paraId="0628126C" w14:textId="77777777" w:rsidTr="00726D9D">
        <w:trPr>
          <w:jc w:val="center"/>
        </w:trPr>
        <w:tc>
          <w:tcPr>
            <w:tcW w:w="1516" w:type="dxa"/>
          </w:tcPr>
          <w:p w14:paraId="13016555" w14:textId="77777777" w:rsidR="007F31B8" w:rsidRPr="008C6C1C" w:rsidRDefault="007F31B8" w:rsidP="00167300">
            <w:pPr>
              <w:pStyle w:val="TAL"/>
            </w:pPr>
            <w:r w:rsidRPr="008C6C1C">
              <w:t>ipv4Addr</w:t>
            </w:r>
          </w:p>
        </w:tc>
        <w:tc>
          <w:tcPr>
            <w:tcW w:w="1006" w:type="dxa"/>
          </w:tcPr>
          <w:p w14:paraId="3799313E" w14:textId="77777777" w:rsidR="007F31B8" w:rsidRPr="008C6C1C" w:rsidRDefault="007F31B8" w:rsidP="00167300">
            <w:pPr>
              <w:pStyle w:val="TAL"/>
            </w:pPr>
            <w:r w:rsidRPr="008C6C1C">
              <w:t>Ipv4Addr</w:t>
            </w:r>
          </w:p>
        </w:tc>
        <w:tc>
          <w:tcPr>
            <w:tcW w:w="425" w:type="dxa"/>
          </w:tcPr>
          <w:p w14:paraId="0B02D651" w14:textId="77777777" w:rsidR="007F31B8" w:rsidRPr="008C6C1C" w:rsidRDefault="007F31B8" w:rsidP="00167300">
            <w:pPr>
              <w:pStyle w:val="TAC"/>
            </w:pPr>
            <w:r w:rsidRPr="008C6C1C">
              <w:t>C</w:t>
            </w:r>
          </w:p>
        </w:tc>
        <w:tc>
          <w:tcPr>
            <w:tcW w:w="1368" w:type="dxa"/>
          </w:tcPr>
          <w:p w14:paraId="06E49D26" w14:textId="77777777" w:rsidR="007F31B8" w:rsidRPr="008C6C1C" w:rsidRDefault="007F31B8" w:rsidP="00167300">
            <w:pPr>
              <w:pStyle w:val="TAL"/>
            </w:pPr>
            <w:r w:rsidRPr="008C6C1C">
              <w:t>0..1</w:t>
            </w:r>
          </w:p>
        </w:tc>
        <w:tc>
          <w:tcPr>
            <w:tcW w:w="3438" w:type="dxa"/>
          </w:tcPr>
          <w:p w14:paraId="0B6D655E" w14:textId="52EE8C3D" w:rsidR="007F31B8" w:rsidRPr="008C6C1C" w:rsidRDefault="007F31B8" w:rsidP="00167300">
            <w:pPr>
              <w:pStyle w:val="TAL"/>
              <w:rPr>
                <w:rFonts w:cs="Arial"/>
                <w:szCs w:val="18"/>
              </w:rPr>
            </w:pPr>
            <w:r w:rsidRPr="008C6C1C">
              <w:rPr>
                <w:lang w:eastAsia="zh-CN"/>
              </w:rPr>
              <w:t>S</w:t>
            </w:r>
            <w:r w:rsidRPr="008C6C1C">
              <w:rPr>
                <w:rFonts w:hint="eastAsia"/>
                <w:lang w:eastAsia="zh-CN"/>
              </w:rPr>
              <w:t>tring</w:t>
            </w:r>
            <w:r w:rsidR="00726D9D" w:rsidRPr="008C6C1C">
              <w:rPr>
                <w:rFonts w:hint="eastAsia"/>
                <w:lang w:eastAsia="zh-CN"/>
              </w:rPr>
              <w:t xml:space="preserve"> </w:t>
            </w:r>
            <w:r w:rsidRPr="008C6C1C">
              <w:rPr>
                <w:rFonts w:hint="eastAsia"/>
                <w:lang w:eastAsia="zh-CN"/>
              </w:rPr>
              <w:t>identifying</w:t>
            </w:r>
            <w:r w:rsidR="00726D9D" w:rsidRPr="008C6C1C">
              <w:rPr>
                <w:rFonts w:hint="eastAsia"/>
                <w:lang w:eastAsia="zh-CN"/>
              </w:rPr>
              <w:t xml:space="preserve"> </w:t>
            </w:r>
            <w:r w:rsidRPr="008C6C1C">
              <w:rPr>
                <w:rFonts w:hint="eastAsia"/>
                <w:lang w:eastAsia="zh-CN"/>
              </w:rPr>
              <w:t>a</w:t>
            </w:r>
            <w:r w:rsidRPr="008C6C1C">
              <w:rPr>
                <w:lang w:eastAsia="zh-CN"/>
              </w:rPr>
              <w:t>n</w:t>
            </w:r>
            <w:r w:rsidR="00726D9D" w:rsidRPr="008C6C1C">
              <w:rPr>
                <w:rFonts w:hint="eastAsia"/>
                <w:lang w:eastAsia="zh-CN"/>
              </w:rPr>
              <w:t xml:space="preserve"> </w:t>
            </w:r>
            <w:r w:rsidRPr="008C6C1C">
              <w:rPr>
                <w:rFonts w:hint="eastAsia"/>
                <w:lang w:eastAsia="zh-CN"/>
              </w:rPr>
              <w:t>IPv4</w:t>
            </w:r>
            <w:r w:rsidR="00726D9D" w:rsidRPr="008C6C1C">
              <w:rPr>
                <w:lang w:eastAsia="zh-CN"/>
              </w:rPr>
              <w:t xml:space="preserve"> </w:t>
            </w:r>
            <w:r w:rsidRPr="008C6C1C">
              <w:rPr>
                <w:lang w:eastAsia="zh-CN"/>
              </w:rPr>
              <w:t>address</w:t>
            </w:r>
            <w:r w:rsidR="00726D9D" w:rsidRPr="008C6C1C">
              <w:rPr>
                <w:lang w:eastAsia="zh-CN"/>
              </w:rPr>
              <w:t xml:space="preserve"> </w:t>
            </w:r>
            <w:r w:rsidRPr="008C6C1C">
              <w:rPr>
                <w:lang w:eastAsia="zh-CN"/>
              </w:rPr>
              <w:t>(</w:t>
            </w:r>
            <w:r w:rsidR="00726D9D" w:rsidRPr="008C6C1C">
              <w:rPr>
                <w:lang w:eastAsia="zh-CN"/>
              </w:rPr>
              <w:t>see note </w:t>
            </w:r>
            <w:r w:rsidRPr="008C6C1C">
              <w:rPr>
                <w:lang w:eastAsia="zh-CN"/>
              </w:rPr>
              <w:t>1)</w:t>
            </w:r>
            <w:r w:rsidR="00726D9D" w:rsidRPr="008C6C1C">
              <w:rPr>
                <w:lang w:eastAsia="zh-CN"/>
              </w:rPr>
              <w:t>.</w:t>
            </w:r>
          </w:p>
        </w:tc>
        <w:tc>
          <w:tcPr>
            <w:tcW w:w="1998" w:type="dxa"/>
          </w:tcPr>
          <w:p w14:paraId="7ED68137" w14:textId="73039113" w:rsidR="007F31B8" w:rsidRPr="008C6C1C" w:rsidRDefault="007F31B8" w:rsidP="00167300">
            <w:pPr>
              <w:pStyle w:val="TAL"/>
              <w:rPr>
                <w:rFonts w:ascii="Courier New" w:hAnsi="Courier New" w:cs="Courier New"/>
                <w:szCs w:val="18"/>
              </w:rPr>
            </w:pPr>
            <w:r w:rsidRPr="008C6C1C">
              <w:rPr>
                <w:rFonts w:ascii="Courier New" w:hAnsi="Courier New" w:cs="Courier New"/>
              </w:rPr>
              <w:t>Only</w:t>
            </w:r>
            <w:r w:rsidR="00726D9D" w:rsidRPr="008C6C1C">
              <w:rPr>
                <w:rFonts w:ascii="Courier New" w:hAnsi="Courier New" w:cs="Courier New"/>
              </w:rPr>
              <w:t xml:space="preserve"> </w:t>
            </w:r>
            <w:r w:rsidRPr="008C6C1C">
              <w:rPr>
                <w:rFonts w:ascii="Courier New" w:hAnsi="Courier New" w:cs="Courier New"/>
              </w:rPr>
              <w:t>fqdn</w:t>
            </w:r>
            <w:r w:rsidR="00726D9D" w:rsidRPr="008C6C1C">
              <w:rPr>
                <w:rFonts w:ascii="Courier New" w:hAnsi="Courier New" w:cs="Courier New"/>
              </w:rPr>
              <w:t xml:space="preserve"> </w:t>
            </w:r>
            <w:r w:rsidRPr="008C6C1C">
              <w:rPr>
                <w:rFonts w:ascii="Courier New" w:hAnsi="Courier New" w:cs="Courier New"/>
              </w:rPr>
              <w:t>attribute</w:t>
            </w:r>
            <w:r w:rsidR="00726D9D" w:rsidRPr="008C6C1C">
              <w:rPr>
                <w:rFonts w:ascii="Courier New" w:hAnsi="Courier New" w:cs="Courier New"/>
              </w:rPr>
              <w:t xml:space="preserve"> </w:t>
            </w:r>
            <w:r w:rsidRPr="008C6C1C">
              <w:rPr>
                <w:rFonts w:ascii="Courier New" w:hAnsi="Courier New" w:cs="Courier New"/>
              </w:rPr>
              <w:t>applies</w:t>
            </w:r>
            <w:r w:rsidR="00726D9D" w:rsidRPr="008C6C1C">
              <w:rPr>
                <w:rFonts w:ascii="Courier New" w:hAnsi="Courier New" w:cs="Courier New"/>
              </w:rPr>
              <w:t xml:space="preserve"> </w:t>
            </w:r>
            <w:r w:rsidRPr="008C6C1C">
              <w:rPr>
                <w:rFonts w:ascii="Courier New" w:hAnsi="Courier New" w:cs="Courier New"/>
              </w:rPr>
              <w:t>incase</w:t>
            </w:r>
            <w:r w:rsidR="00726D9D" w:rsidRPr="008C6C1C">
              <w:rPr>
                <w:rFonts w:ascii="Courier New" w:hAnsi="Courier New" w:cs="Courier New"/>
              </w:rPr>
              <w:t xml:space="preserve"> </w:t>
            </w:r>
            <w:r w:rsidRPr="008C6C1C">
              <w:rPr>
                <w:rFonts w:ascii="Courier New" w:hAnsi="Courier New" w:cs="Courier New"/>
              </w:rPr>
              <w:t>of</w:t>
            </w:r>
            <w:r w:rsidR="00726D9D" w:rsidRPr="008C6C1C">
              <w:rPr>
                <w:rFonts w:ascii="Courier New" w:hAnsi="Courier New" w:cs="Courier New"/>
              </w:rPr>
              <w:t xml:space="preserve"> </w:t>
            </w:r>
            <w:r w:rsidRPr="008C6C1C">
              <w:rPr>
                <w:rFonts w:ascii="Courier New" w:hAnsi="Courier New" w:cs="Courier New"/>
              </w:rPr>
              <w:t>MnS</w:t>
            </w:r>
            <w:r w:rsidR="00726D9D" w:rsidRPr="008C6C1C">
              <w:rPr>
                <w:rFonts w:ascii="Courier New" w:hAnsi="Courier New" w:cs="Courier New"/>
              </w:rPr>
              <w:t xml:space="preserve"> </w:t>
            </w:r>
          </w:p>
        </w:tc>
      </w:tr>
      <w:tr w:rsidR="007F31B8" w:rsidRPr="008C6C1C" w14:paraId="021D6192" w14:textId="77777777" w:rsidTr="00726D9D">
        <w:trPr>
          <w:jc w:val="center"/>
        </w:trPr>
        <w:tc>
          <w:tcPr>
            <w:tcW w:w="1516" w:type="dxa"/>
          </w:tcPr>
          <w:p w14:paraId="4A575B07" w14:textId="77777777" w:rsidR="007F31B8" w:rsidRPr="008C6C1C" w:rsidRDefault="007F31B8" w:rsidP="00167300">
            <w:pPr>
              <w:pStyle w:val="TAL"/>
            </w:pPr>
            <w:r w:rsidRPr="008C6C1C">
              <w:t>ipv6Addr</w:t>
            </w:r>
          </w:p>
        </w:tc>
        <w:tc>
          <w:tcPr>
            <w:tcW w:w="1006" w:type="dxa"/>
          </w:tcPr>
          <w:p w14:paraId="144BF250" w14:textId="77777777" w:rsidR="007F31B8" w:rsidRPr="008C6C1C" w:rsidRDefault="007F31B8" w:rsidP="00167300">
            <w:pPr>
              <w:pStyle w:val="TAL"/>
            </w:pPr>
            <w:r w:rsidRPr="008C6C1C">
              <w:t>Ipv6Addr</w:t>
            </w:r>
          </w:p>
        </w:tc>
        <w:tc>
          <w:tcPr>
            <w:tcW w:w="425" w:type="dxa"/>
          </w:tcPr>
          <w:p w14:paraId="409BA793" w14:textId="77777777" w:rsidR="007F31B8" w:rsidRPr="008C6C1C" w:rsidRDefault="007F31B8" w:rsidP="00167300">
            <w:pPr>
              <w:pStyle w:val="TAC"/>
            </w:pPr>
            <w:r w:rsidRPr="008C6C1C">
              <w:t>C</w:t>
            </w:r>
          </w:p>
        </w:tc>
        <w:tc>
          <w:tcPr>
            <w:tcW w:w="1368" w:type="dxa"/>
          </w:tcPr>
          <w:p w14:paraId="2E789B4E" w14:textId="77777777" w:rsidR="007F31B8" w:rsidRPr="008C6C1C" w:rsidRDefault="007F31B8" w:rsidP="00167300">
            <w:pPr>
              <w:pStyle w:val="TAL"/>
            </w:pPr>
            <w:r w:rsidRPr="008C6C1C">
              <w:t>0..1</w:t>
            </w:r>
          </w:p>
        </w:tc>
        <w:tc>
          <w:tcPr>
            <w:tcW w:w="3438" w:type="dxa"/>
          </w:tcPr>
          <w:p w14:paraId="63EABE33" w14:textId="18FB38F3" w:rsidR="007F31B8" w:rsidRPr="008C6C1C" w:rsidRDefault="007F31B8" w:rsidP="00167300">
            <w:pPr>
              <w:pStyle w:val="TAL"/>
              <w:rPr>
                <w:rFonts w:cs="Arial"/>
                <w:szCs w:val="18"/>
              </w:rPr>
            </w:pPr>
            <w:r w:rsidRPr="008C6C1C">
              <w:rPr>
                <w:lang w:eastAsia="zh-CN"/>
              </w:rPr>
              <w:t>S</w:t>
            </w:r>
            <w:r w:rsidRPr="008C6C1C">
              <w:rPr>
                <w:rFonts w:hint="eastAsia"/>
                <w:lang w:eastAsia="zh-CN"/>
              </w:rPr>
              <w:t>tring</w:t>
            </w:r>
            <w:r w:rsidR="00726D9D" w:rsidRPr="008C6C1C">
              <w:rPr>
                <w:rFonts w:hint="eastAsia"/>
                <w:lang w:eastAsia="zh-CN"/>
              </w:rPr>
              <w:t xml:space="preserve"> </w:t>
            </w:r>
            <w:r w:rsidRPr="008C6C1C">
              <w:rPr>
                <w:rFonts w:hint="eastAsia"/>
                <w:lang w:eastAsia="zh-CN"/>
              </w:rPr>
              <w:t>identifying</w:t>
            </w:r>
            <w:r w:rsidR="00726D9D" w:rsidRPr="008C6C1C">
              <w:rPr>
                <w:rFonts w:hint="eastAsia"/>
                <w:lang w:eastAsia="zh-CN"/>
              </w:rPr>
              <w:t xml:space="preserve"> </w:t>
            </w:r>
            <w:r w:rsidRPr="008C6C1C">
              <w:rPr>
                <w:rFonts w:hint="eastAsia"/>
                <w:lang w:eastAsia="zh-CN"/>
              </w:rPr>
              <w:t>a</w:t>
            </w:r>
            <w:r w:rsidRPr="008C6C1C">
              <w:rPr>
                <w:lang w:eastAsia="zh-CN"/>
              </w:rPr>
              <w:t>n</w:t>
            </w:r>
            <w:r w:rsidR="00726D9D" w:rsidRPr="008C6C1C">
              <w:rPr>
                <w:rFonts w:hint="eastAsia"/>
                <w:lang w:eastAsia="zh-CN"/>
              </w:rPr>
              <w:t xml:space="preserve"> </w:t>
            </w:r>
            <w:r w:rsidRPr="008C6C1C">
              <w:rPr>
                <w:rFonts w:hint="eastAsia"/>
                <w:lang w:eastAsia="zh-CN"/>
              </w:rPr>
              <w:t>IPv6</w:t>
            </w:r>
            <w:r w:rsidR="00726D9D" w:rsidRPr="008C6C1C">
              <w:rPr>
                <w:lang w:eastAsia="zh-CN"/>
              </w:rPr>
              <w:t xml:space="preserve"> </w:t>
            </w:r>
            <w:r w:rsidRPr="008C6C1C">
              <w:rPr>
                <w:lang w:eastAsia="zh-CN"/>
              </w:rPr>
              <w:t>address</w:t>
            </w:r>
            <w:r w:rsidR="00726D9D" w:rsidRPr="008C6C1C">
              <w:rPr>
                <w:lang w:eastAsia="zh-CN"/>
              </w:rPr>
              <w:t xml:space="preserve"> </w:t>
            </w:r>
            <w:r w:rsidRPr="008C6C1C">
              <w:rPr>
                <w:lang w:eastAsia="zh-CN"/>
              </w:rPr>
              <w:t>(</w:t>
            </w:r>
            <w:r w:rsidR="00726D9D" w:rsidRPr="008C6C1C">
              <w:rPr>
                <w:lang w:eastAsia="zh-CN"/>
              </w:rPr>
              <w:t>see note </w:t>
            </w:r>
            <w:r w:rsidRPr="008C6C1C">
              <w:rPr>
                <w:lang w:eastAsia="zh-CN"/>
              </w:rPr>
              <w:t>1)</w:t>
            </w:r>
            <w:r w:rsidR="00726D9D" w:rsidRPr="008C6C1C">
              <w:rPr>
                <w:lang w:eastAsia="zh-CN"/>
              </w:rPr>
              <w:t>.</w:t>
            </w:r>
          </w:p>
        </w:tc>
        <w:tc>
          <w:tcPr>
            <w:tcW w:w="1998" w:type="dxa"/>
          </w:tcPr>
          <w:p w14:paraId="3F8F9394" w14:textId="560CFF29" w:rsidR="007F31B8" w:rsidRPr="008C6C1C" w:rsidRDefault="007F31B8" w:rsidP="00167300">
            <w:pPr>
              <w:pStyle w:val="TAL"/>
              <w:rPr>
                <w:rFonts w:cs="Arial"/>
                <w:szCs w:val="18"/>
              </w:rPr>
            </w:pPr>
            <w:r w:rsidRPr="008C6C1C">
              <w:rPr>
                <w:rFonts w:ascii="Courier New" w:hAnsi="Courier New" w:cs="Courier New"/>
              </w:rPr>
              <w:t>Only</w:t>
            </w:r>
            <w:r w:rsidR="00726D9D" w:rsidRPr="008C6C1C">
              <w:rPr>
                <w:rFonts w:ascii="Courier New" w:hAnsi="Courier New" w:cs="Courier New"/>
              </w:rPr>
              <w:t xml:space="preserve"> </w:t>
            </w:r>
            <w:r w:rsidRPr="008C6C1C">
              <w:rPr>
                <w:rFonts w:ascii="Courier New" w:hAnsi="Courier New" w:cs="Courier New"/>
              </w:rPr>
              <w:t>fqdn</w:t>
            </w:r>
            <w:r w:rsidR="00726D9D" w:rsidRPr="008C6C1C">
              <w:rPr>
                <w:rFonts w:ascii="Courier New" w:hAnsi="Courier New" w:cs="Courier New"/>
              </w:rPr>
              <w:t xml:space="preserve"> </w:t>
            </w:r>
            <w:r w:rsidRPr="008C6C1C">
              <w:rPr>
                <w:rFonts w:ascii="Courier New" w:hAnsi="Courier New" w:cs="Courier New"/>
              </w:rPr>
              <w:t>attribute</w:t>
            </w:r>
            <w:r w:rsidR="00726D9D" w:rsidRPr="008C6C1C">
              <w:rPr>
                <w:rFonts w:ascii="Courier New" w:hAnsi="Courier New" w:cs="Courier New"/>
              </w:rPr>
              <w:t xml:space="preserve"> </w:t>
            </w:r>
            <w:r w:rsidRPr="008C6C1C">
              <w:rPr>
                <w:rFonts w:ascii="Courier New" w:hAnsi="Courier New" w:cs="Courier New"/>
              </w:rPr>
              <w:t>applies</w:t>
            </w:r>
            <w:r w:rsidR="00726D9D" w:rsidRPr="008C6C1C">
              <w:rPr>
                <w:rFonts w:ascii="Courier New" w:hAnsi="Courier New" w:cs="Courier New"/>
              </w:rPr>
              <w:t xml:space="preserve"> </w:t>
            </w:r>
            <w:r w:rsidRPr="008C6C1C">
              <w:rPr>
                <w:rFonts w:ascii="Courier New" w:hAnsi="Courier New" w:cs="Courier New"/>
              </w:rPr>
              <w:t>incase</w:t>
            </w:r>
            <w:r w:rsidR="00726D9D" w:rsidRPr="008C6C1C">
              <w:rPr>
                <w:rFonts w:ascii="Courier New" w:hAnsi="Courier New" w:cs="Courier New"/>
              </w:rPr>
              <w:t xml:space="preserve"> </w:t>
            </w:r>
            <w:r w:rsidRPr="008C6C1C">
              <w:rPr>
                <w:rFonts w:ascii="Courier New" w:hAnsi="Courier New" w:cs="Courier New"/>
              </w:rPr>
              <w:t>of</w:t>
            </w:r>
            <w:r w:rsidR="00726D9D" w:rsidRPr="008C6C1C">
              <w:rPr>
                <w:rFonts w:ascii="Courier New" w:hAnsi="Courier New" w:cs="Courier New"/>
              </w:rPr>
              <w:t xml:space="preserve"> </w:t>
            </w:r>
            <w:r w:rsidRPr="008C6C1C">
              <w:rPr>
                <w:rFonts w:ascii="Courier New" w:hAnsi="Courier New" w:cs="Courier New"/>
              </w:rPr>
              <w:t>MnS</w:t>
            </w:r>
          </w:p>
        </w:tc>
      </w:tr>
      <w:tr w:rsidR="007F31B8" w:rsidRPr="008C6C1C" w14:paraId="2A36D2C9" w14:textId="77777777" w:rsidTr="00726D9D">
        <w:trPr>
          <w:jc w:val="center"/>
        </w:trPr>
        <w:tc>
          <w:tcPr>
            <w:tcW w:w="1516" w:type="dxa"/>
          </w:tcPr>
          <w:p w14:paraId="3C34D87C" w14:textId="77777777" w:rsidR="007F31B8" w:rsidRPr="008C6C1C" w:rsidRDefault="007F31B8" w:rsidP="00167300">
            <w:pPr>
              <w:pStyle w:val="TAL"/>
            </w:pPr>
            <w:r w:rsidRPr="008C6C1C">
              <w:t>fqdn</w:t>
            </w:r>
          </w:p>
        </w:tc>
        <w:tc>
          <w:tcPr>
            <w:tcW w:w="1006" w:type="dxa"/>
          </w:tcPr>
          <w:p w14:paraId="5261DA99" w14:textId="77777777" w:rsidR="007F31B8" w:rsidRPr="008C6C1C" w:rsidRDefault="007F31B8" w:rsidP="00167300">
            <w:pPr>
              <w:pStyle w:val="TAL"/>
            </w:pPr>
            <w:r w:rsidRPr="008C6C1C">
              <w:t>Fqdn</w:t>
            </w:r>
          </w:p>
        </w:tc>
        <w:tc>
          <w:tcPr>
            <w:tcW w:w="425" w:type="dxa"/>
          </w:tcPr>
          <w:p w14:paraId="0F0C105A" w14:textId="77777777" w:rsidR="007F31B8" w:rsidRPr="008C6C1C" w:rsidRDefault="007F31B8" w:rsidP="00167300">
            <w:pPr>
              <w:pStyle w:val="TAC"/>
            </w:pPr>
            <w:r w:rsidRPr="008C6C1C">
              <w:t>C</w:t>
            </w:r>
          </w:p>
        </w:tc>
        <w:tc>
          <w:tcPr>
            <w:tcW w:w="1368" w:type="dxa"/>
          </w:tcPr>
          <w:p w14:paraId="5CDC0E55" w14:textId="77777777" w:rsidR="007F31B8" w:rsidRPr="008C6C1C" w:rsidRDefault="007F31B8" w:rsidP="00167300">
            <w:pPr>
              <w:pStyle w:val="TAL"/>
            </w:pPr>
            <w:r w:rsidRPr="008C6C1C">
              <w:t>0..1</w:t>
            </w:r>
          </w:p>
        </w:tc>
        <w:tc>
          <w:tcPr>
            <w:tcW w:w="3438" w:type="dxa"/>
          </w:tcPr>
          <w:p w14:paraId="011EB138" w14:textId="3E13D43A" w:rsidR="007F31B8" w:rsidRPr="008C6C1C" w:rsidRDefault="007F31B8" w:rsidP="00167300">
            <w:pPr>
              <w:pStyle w:val="TAL"/>
              <w:rPr>
                <w:lang w:eastAsia="zh-CN"/>
              </w:rPr>
            </w:pPr>
            <w:r w:rsidRPr="008C6C1C">
              <w:rPr>
                <w:lang w:eastAsia="zh-CN"/>
              </w:rPr>
              <w:t>String</w:t>
            </w:r>
            <w:r w:rsidR="00726D9D" w:rsidRPr="008C6C1C">
              <w:rPr>
                <w:lang w:eastAsia="zh-CN"/>
              </w:rPr>
              <w:t xml:space="preserve"> </w:t>
            </w:r>
            <w:r w:rsidRPr="008C6C1C">
              <w:rPr>
                <w:lang w:eastAsia="zh-CN"/>
              </w:rPr>
              <w:t>containing</w:t>
            </w:r>
            <w:r w:rsidR="00726D9D" w:rsidRPr="008C6C1C">
              <w:rPr>
                <w:lang w:eastAsia="zh-CN"/>
              </w:rPr>
              <w:t xml:space="preserve"> </w:t>
            </w:r>
            <w:r w:rsidRPr="008C6C1C">
              <w:rPr>
                <w:lang w:eastAsia="zh-CN"/>
              </w:rPr>
              <w:t>a</w:t>
            </w:r>
            <w:r w:rsidR="00726D9D" w:rsidRPr="008C6C1C">
              <w:rPr>
                <w:lang w:eastAsia="zh-CN"/>
              </w:rPr>
              <w:t xml:space="preserve"> </w:t>
            </w:r>
            <w:r w:rsidRPr="008C6C1C">
              <w:rPr>
                <w:lang w:eastAsia="zh-CN"/>
              </w:rPr>
              <w:t>Fully</w:t>
            </w:r>
            <w:r w:rsidR="00726D9D" w:rsidRPr="008C6C1C">
              <w:rPr>
                <w:lang w:eastAsia="zh-CN"/>
              </w:rPr>
              <w:t xml:space="preserve"> </w:t>
            </w:r>
            <w:r w:rsidRPr="008C6C1C">
              <w:rPr>
                <w:lang w:eastAsia="zh-CN"/>
              </w:rPr>
              <w:t>Qualified</w:t>
            </w:r>
            <w:r w:rsidR="00726D9D" w:rsidRPr="008C6C1C">
              <w:rPr>
                <w:lang w:eastAsia="zh-CN"/>
              </w:rPr>
              <w:t xml:space="preserve"> </w:t>
            </w:r>
            <w:r w:rsidRPr="008C6C1C">
              <w:rPr>
                <w:lang w:eastAsia="zh-CN"/>
              </w:rPr>
              <w:t>Domain</w:t>
            </w:r>
            <w:r w:rsidR="00726D9D" w:rsidRPr="008C6C1C">
              <w:rPr>
                <w:lang w:eastAsia="zh-CN"/>
              </w:rPr>
              <w:t xml:space="preserve"> </w:t>
            </w:r>
            <w:r w:rsidRPr="008C6C1C">
              <w:rPr>
                <w:lang w:eastAsia="zh-CN"/>
              </w:rPr>
              <w:t>Name</w:t>
            </w:r>
            <w:r w:rsidR="00726D9D" w:rsidRPr="008C6C1C">
              <w:rPr>
                <w:lang w:eastAsia="zh-CN"/>
              </w:rPr>
              <w:t xml:space="preserve"> </w:t>
            </w:r>
            <w:r w:rsidRPr="008C6C1C">
              <w:rPr>
                <w:lang w:eastAsia="zh-CN"/>
              </w:rPr>
              <w:t>(</w:t>
            </w:r>
            <w:r w:rsidR="00726D9D" w:rsidRPr="008C6C1C">
              <w:rPr>
                <w:lang w:eastAsia="zh-CN"/>
              </w:rPr>
              <w:t xml:space="preserve">see note </w:t>
            </w:r>
            <w:r w:rsidRPr="008C6C1C">
              <w:rPr>
                <w:lang w:eastAsia="zh-CN"/>
              </w:rPr>
              <w:t>1)</w:t>
            </w:r>
            <w:r w:rsidR="00726D9D" w:rsidRPr="008C6C1C">
              <w:rPr>
                <w:lang w:eastAsia="zh-CN"/>
              </w:rPr>
              <w:t>.</w:t>
            </w:r>
          </w:p>
        </w:tc>
        <w:tc>
          <w:tcPr>
            <w:tcW w:w="1998" w:type="dxa"/>
          </w:tcPr>
          <w:p w14:paraId="118158C2" w14:textId="77777777" w:rsidR="007F31B8" w:rsidRPr="008C6C1C" w:rsidRDefault="007F31B8" w:rsidP="00167300">
            <w:pPr>
              <w:pStyle w:val="TAL"/>
              <w:rPr>
                <w:rFonts w:cs="Arial"/>
                <w:szCs w:val="18"/>
              </w:rPr>
            </w:pPr>
            <w:r w:rsidRPr="008C6C1C">
              <w:rPr>
                <w:rFonts w:ascii="Courier New" w:hAnsi="Courier New" w:cs="Courier New"/>
              </w:rPr>
              <w:t>mnsAddress</w:t>
            </w:r>
          </w:p>
        </w:tc>
      </w:tr>
      <w:tr w:rsidR="007F31B8" w:rsidRPr="008C6C1C" w14:paraId="13030ECB" w14:textId="77777777" w:rsidTr="00726D9D">
        <w:trPr>
          <w:jc w:val="center"/>
        </w:trPr>
        <w:tc>
          <w:tcPr>
            <w:tcW w:w="1516" w:type="dxa"/>
          </w:tcPr>
          <w:p w14:paraId="144132DD" w14:textId="77777777" w:rsidR="007F31B8" w:rsidRPr="008C6C1C" w:rsidRDefault="007F31B8" w:rsidP="00167300">
            <w:pPr>
              <w:pStyle w:val="TAL"/>
            </w:pPr>
            <w:r w:rsidRPr="008C6C1C">
              <w:t>port</w:t>
            </w:r>
          </w:p>
        </w:tc>
        <w:tc>
          <w:tcPr>
            <w:tcW w:w="1006" w:type="dxa"/>
          </w:tcPr>
          <w:p w14:paraId="24490F35" w14:textId="77777777" w:rsidR="007F31B8" w:rsidRPr="008C6C1C" w:rsidRDefault="007F31B8" w:rsidP="00167300">
            <w:pPr>
              <w:pStyle w:val="TAL"/>
            </w:pPr>
            <w:r w:rsidRPr="008C6C1C">
              <w:t>Port</w:t>
            </w:r>
          </w:p>
        </w:tc>
        <w:tc>
          <w:tcPr>
            <w:tcW w:w="425" w:type="dxa"/>
          </w:tcPr>
          <w:p w14:paraId="21D927F4" w14:textId="77777777" w:rsidR="007F31B8" w:rsidRPr="008C6C1C" w:rsidRDefault="007F31B8" w:rsidP="00167300">
            <w:pPr>
              <w:pStyle w:val="TAC"/>
            </w:pPr>
            <w:r w:rsidRPr="008C6C1C">
              <w:t>O</w:t>
            </w:r>
          </w:p>
        </w:tc>
        <w:tc>
          <w:tcPr>
            <w:tcW w:w="1368" w:type="dxa"/>
          </w:tcPr>
          <w:p w14:paraId="22DE869C" w14:textId="77777777" w:rsidR="007F31B8" w:rsidRPr="008C6C1C" w:rsidRDefault="007F31B8" w:rsidP="00167300">
            <w:pPr>
              <w:pStyle w:val="TAL"/>
            </w:pPr>
            <w:r w:rsidRPr="008C6C1C">
              <w:t>0..1</w:t>
            </w:r>
          </w:p>
        </w:tc>
        <w:tc>
          <w:tcPr>
            <w:tcW w:w="3438" w:type="dxa"/>
          </w:tcPr>
          <w:p w14:paraId="4DDECB07" w14:textId="1BAE91DB" w:rsidR="007F31B8" w:rsidRPr="008C6C1C" w:rsidRDefault="007F31B8" w:rsidP="00167300">
            <w:pPr>
              <w:pStyle w:val="TAL"/>
              <w:rPr>
                <w:rFonts w:cs="Arial"/>
                <w:szCs w:val="18"/>
              </w:rPr>
            </w:pPr>
            <w:r w:rsidRPr="008C6C1C">
              <w:rPr>
                <w:rFonts w:cs="Arial"/>
                <w:szCs w:val="18"/>
              </w:rPr>
              <w:t>Port</w:t>
            </w:r>
            <w:r w:rsidR="00726D9D" w:rsidRPr="008C6C1C">
              <w:rPr>
                <w:rFonts w:cs="Arial"/>
                <w:szCs w:val="18"/>
              </w:rPr>
              <w:t>.</w:t>
            </w:r>
          </w:p>
        </w:tc>
        <w:tc>
          <w:tcPr>
            <w:tcW w:w="1998" w:type="dxa"/>
          </w:tcPr>
          <w:p w14:paraId="771F9E26" w14:textId="77777777" w:rsidR="007F31B8" w:rsidRPr="008C6C1C" w:rsidRDefault="007F31B8" w:rsidP="00167300">
            <w:pPr>
              <w:pStyle w:val="TAL"/>
              <w:rPr>
                <w:rFonts w:cs="Arial"/>
                <w:szCs w:val="18"/>
              </w:rPr>
            </w:pPr>
          </w:p>
        </w:tc>
      </w:tr>
      <w:tr w:rsidR="007F31B8" w:rsidRPr="008C6C1C" w14:paraId="09E0308D" w14:textId="77777777" w:rsidTr="00726D9D">
        <w:trPr>
          <w:jc w:val="center"/>
        </w:trPr>
        <w:tc>
          <w:tcPr>
            <w:tcW w:w="1516" w:type="dxa"/>
          </w:tcPr>
          <w:p w14:paraId="775B464D" w14:textId="77777777" w:rsidR="007F31B8" w:rsidRPr="008C6C1C" w:rsidRDefault="007F31B8" w:rsidP="00167300">
            <w:pPr>
              <w:pStyle w:val="TAL"/>
            </w:pPr>
            <w:r w:rsidRPr="008C6C1C">
              <w:t>apiPrefix</w:t>
            </w:r>
          </w:p>
        </w:tc>
        <w:tc>
          <w:tcPr>
            <w:tcW w:w="1006" w:type="dxa"/>
          </w:tcPr>
          <w:p w14:paraId="03A4FFE6" w14:textId="77777777" w:rsidR="007F31B8" w:rsidRPr="008C6C1C" w:rsidRDefault="007F31B8" w:rsidP="00167300">
            <w:pPr>
              <w:pStyle w:val="TAL"/>
            </w:pPr>
            <w:r w:rsidRPr="008C6C1C">
              <w:t>string</w:t>
            </w:r>
          </w:p>
        </w:tc>
        <w:tc>
          <w:tcPr>
            <w:tcW w:w="425" w:type="dxa"/>
          </w:tcPr>
          <w:p w14:paraId="6BF9BAD9" w14:textId="77777777" w:rsidR="007F31B8" w:rsidRPr="008C6C1C" w:rsidRDefault="007F31B8" w:rsidP="00167300">
            <w:pPr>
              <w:pStyle w:val="TAC"/>
            </w:pPr>
            <w:r w:rsidRPr="008C6C1C">
              <w:t>O</w:t>
            </w:r>
          </w:p>
        </w:tc>
        <w:tc>
          <w:tcPr>
            <w:tcW w:w="1368" w:type="dxa"/>
          </w:tcPr>
          <w:p w14:paraId="6681FBAF" w14:textId="77777777" w:rsidR="007F31B8" w:rsidRPr="008C6C1C" w:rsidRDefault="007F31B8" w:rsidP="00167300">
            <w:pPr>
              <w:pStyle w:val="TAL"/>
            </w:pPr>
            <w:r w:rsidRPr="008C6C1C">
              <w:t>0..1</w:t>
            </w:r>
          </w:p>
        </w:tc>
        <w:tc>
          <w:tcPr>
            <w:tcW w:w="3438" w:type="dxa"/>
          </w:tcPr>
          <w:p w14:paraId="23A1554C" w14:textId="77F762D2" w:rsidR="007F31B8" w:rsidRPr="008C6C1C" w:rsidRDefault="007F31B8" w:rsidP="00167300">
            <w:pPr>
              <w:pStyle w:val="TAL"/>
              <w:rPr>
                <w:rFonts w:cs="Arial"/>
                <w:szCs w:val="18"/>
              </w:rPr>
            </w:pPr>
            <w:r w:rsidRPr="008C6C1C">
              <w:t>A</w:t>
            </w:r>
            <w:r w:rsidR="00726D9D" w:rsidRPr="008C6C1C">
              <w:t xml:space="preserve"> </w:t>
            </w:r>
            <w:r w:rsidRPr="008C6C1C">
              <w:t>string</w:t>
            </w:r>
            <w:r w:rsidR="00726D9D" w:rsidRPr="008C6C1C">
              <w:t xml:space="preserve"> </w:t>
            </w:r>
            <w:r w:rsidRPr="008C6C1C">
              <w:t>representing</w:t>
            </w:r>
            <w:r w:rsidR="00726D9D" w:rsidRPr="008C6C1C">
              <w:t xml:space="preserve"> </w:t>
            </w:r>
            <w:r w:rsidRPr="008C6C1C">
              <w:t>an</w:t>
            </w:r>
            <w:r w:rsidR="00726D9D" w:rsidRPr="008C6C1C">
              <w:t xml:space="preserve"> </w:t>
            </w:r>
            <w:r w:rsidRPr="008C6C1C">
              <w:t>optional</w:t>
            </w:r>
            <w:r w:rsidR="00726D9D" w:rsidRPr="008C6C1C">
              <w:t xml:space="preserve"> </w:t>
            </w:r>
            <w:r w:rsidRPr="008C6C1C">
              <w:t>deployment-specific</w:t>
            </w:r>
            <w:r w:rsidR="00726D9D" w:rsidRPr="008C6C1C">
              <w:t xml:space="preserve"> </w:t>
            </w:r>
            <w:r w:rsidRPr="008C6C1C">
              <w:t>string</w:t>
            </w:r>
            <w:r w:rsidR="00726D9D" w:rsidRPr="008C6C1C">
              <w:t xml:space="preserve"> </w:t>
            </w:r>
            <w:r w:rsidRPr="008C6C1C">
              <w:t>(API</w:t>
            </w:r>
            <w:r w:rsidR="00726D9D" w:rsidRPr="008C6C1C">
              <w:t xml:space="preserve"> </w:t>
            </w:r>
            <w:r w:rsidRPr="008C6C1C">
              <w:t>prefix)</w:t>
            </w:r>
            <w:r w:rsidR="00726D9D" w:rsidRPr="008C6C1C">
              <w:t xml:space="preserve"> </w:t>
            </w:r>
            <w:r w:rsidRPr="008C6C1C">
              <w:t>in</w:t>
            </w:r>
            <w:r w:rsidR="00726D9D" w:rsidRPr="008C6C1C">
              <w:t xml:space="preserve"> </w:t>
            </w:r>
            <w:r w:rsidRPr="008C6C1C">
              <w:t>the</w:t>
            </w:r>
            <w:r w:rsidR="00726D9D" w:rsidRPr="008C6C1C">
              <w:t xml:space="preserve"> </w:t>
            </w:r>
            <w:r w:rsidRPr="008C6C1C">
              <w:t>form</w:t>
            </w:r>
            <w:r w:rsidR="00726D9D" w:rsidRPr="008C6C1C">
              <w:t xml:space="preserve"> </w:t>
            </w:r>
            <w:r w:rsidRPr="008C6C1C">
              <w:t>of</w:t>
            </w:r>
            <w:r w:rsidR="00726D9D" w:rsidRPr="008C6C1C">
              <w:t xml:space="preserve"> </w:t>
            </w:r>
            <w:r w:rsidRPr="008C6C1C">
              <w:t>a</w:t>
            </w:r>
            <w:r w:rsidR="00726D9D" w:rsidRPr="008C6C1C">
              <w:t xml:space="preserve"> </w:t>
            </w:r>
            <w:r w:rsidRPr="008C6C1C">
              <w:t>sequence</w:t>
            </w:r>
            <w:r w:rsidR="00726D9D" w:rsidRPr="008C6C1C">
              <w:t xml:space="preserve"> </w:t>
            </w:r>
            <w:r w:rsidRPr="008C6C1C">
              <w:t>of</w:t>
            </w:r>
            <w:r w:rsidR="00726D9D" w:rsidRPr="008C6C1C">
              <w:t xml:space="preserve"> </w:t>
            </w:r>
            <w:r w:rsidRPr="008C6C1C">
              <w:t>path</w:t>
            </w:r>
            <w:r w:rsidR="00726D9D" w:rsidRPr="008C6C1C">
              <w:t xml:space="preserve"> </w:t>
            </w:r>
            <w:r w:rsidRPr="008C6C1C">
              <w:t>segments</w:t>
            </w:r>
            <w:r w:rsidR="00726D9D" w:rsidRPr="008C6C1C">
              <w:t xml:space="preserve"> </w:t>
            </w:r>
            <w:r w:rsidRPr="008C6C1C">
              <w:t>that</w:t>
            </w:r>
            <w:r w:rsidR="00726D9D" w:rsidRPr="008C6C1C">
              <w:t xml:space="preserve"> </w:t>
            </w:r>
            <w:r w:rsidRPr="008C6C1C">
              <w:t>starts</w:t>
            </w:r>
            <w:r w:rsidR="00726D9D" w:rsidRPr="008C6C1C">
              <w:t xml:space="preserve"> </w:t>
            </w:r>
            <w:r w:rsidRPr="008C6C1C">
              <w:t>with</w:t>
            </w:r>
            <w:r w:rsidR="00726D9D" w:rsidRPr="008C6C1C">
              <w:t xml:space="preserve"> </w:t>
            </w:r>
            <w:r w:rsidRPr="008C6C1C">
              <w:t>a</w:t>
            </w:r>
            <w:r w:rsidR="00726D9D" w:rsidRPr="008C6C1C">
              <w:t xml:space="preserve"> </w:t>
            </w:r>
            <w:r w:rsidRPr="008C6C1C">
              <w:t>"/"</w:t>
            </w:r>
            <w:r w:rsidR="00726D9D" w:rsidRPr="008C6C1C">
              <w:t xml:space="preserve"> </w:t>
            </w:r>
            <w:r w:rsidRPr="008C6C1C">
              <w:t>character.</w:t>
            </w:r>
          </w:p>
        </w:tc>
        <w:tc>
          <w:tcPr>
            <w:tcW w:w="1998" w:type="dxa"/>
          </w:tcPr>
          <w:p w14:paraId="7F520D96" w14:textId="77777777" w:rsidR="007F31B8" w:rsidRPr="008C6C1C" w:rsidRDefault="007F31B8" w:rsidP="00167300">
            <w:pPr>
              <w:pStyle w:val="TAL"/>
              <w:rPr>
                <w:rFonts w:cs="Arial"/>
                <w:szCs w:val="18"/>
              </w:rPr>
            </w:pPr>
          </w:p>
        </w:tc>
      </w:tr>
      <w:tr w:rsidR="007F31B8" w:rsidRPr="008C6C1C" w14:paraId="5ECABA64" w14:textId="77777777" w:rsidTr="00726D9D">
        <w:trPr>
          <w:jc w:val="center"/>
        </w:trPr>
        <w:tc>
          <w:tcPr>
            <w:tcW w:w="1516" w:type="dxa"/>
          </w:tcPr>
          <w:p w14:paraId="78B34AD7" w14:textId="77777777" w:rsidR="007F31B8" w:rsidRPr="008C6C1C" w:rsidRDefault="007F31B8" w:rsidP="00167300">
            <w:pPr>
              <w:pStyle w:val="TAL"/>
            </w:pPr>
            <w:r w:rsidRPr="008C6C1C">
              <w:t>securityMethods</w:t>
            </w:r>
          </w:p>
        </w:tc>
        <w:tc>
          <w:tcPr>
            <w:tcW w:w="1006" w:type="dxa"/>
          </w:tcPr>
          <w:p w14:paraId="114B0E19" w14:textId="77777777" w:rsidR="007F31B8" w:rsidRPr="008C6C1C" w:rsidRDefault="007F31B8" w:rsidP="00167300">
            <w:pPr>
              <w:pStyle w:val="TAL"/>
            </w:pPr>
            <w:r w:rsidRPr="008C6C1C">
              <w:t>array(SecurityMethod)</w:t>
            </w:r>
          </w:p>
        </w:tc>
        <w:tc>
          <w:tcPr>
            <w:tcW w:w="425" w:type="dxa"/>
          </w:tcPr>
          <w:p w14:paraId="07688F74" w14:textId="77777777" w:rsidR="007F31B8" w:rsidRPr="008C6C1C" w:rsidRDefault="007F31B8" w:rsidP="00167300">
            <w:pPr>
              <w:pStyle w:val="TAC"/>
            </w:pPr>
            <w:r w:rsidRPr="008C6C1C">
              <w:t>M</w:t>
            </w:r>
          </w:p>
        </w:tc>
        <w:tc>
          <w:tcPr>
            <w:tcW w:w="1368" w:type="dxa"/>
          </w:tcPr>
          <w:p w14:paraId="51541BB9" w14:textId="77777777" w:rsidR="007F31B8" w:rsidRPr="008C6C1C" w:rsidRDefault="007F31B8" w:rsidP="00167300">
            <w:pPr>
              <w:pStyle w:val="TAL"/>
            </w:pPr>
            <w:r w:rsidRPr="008C6C1C">
              <w:t>1..N</w:t>
            </w:r>
          </w:p>
        </w:tc>
        <w:tc>
          <w:tcPr>
            <w:tcW w:w="3438" w:type="dxa"/>
          </w:tcPr>
          <w:p w14:paraId="22B86618" w14:textId="6A056D94" w:rsidR="007F31B8" w:rsidRPr="008C6C1C" w:rsidRDefault="007F31B8" w:rsidP="00167300">
            <w:pPr>
              <w:pStyle w:val="TAL"/>
              <w:rPr>
                <w:rFonts w:cs="Arial"/>
                <w:szCs w:val="18"/>
              </w:rPr>
            </w:pPr>
            <w:r w:rsidRPr="008C6C1C">
              <w:rPr>
                <w:rFonts w:cs="Arial"/>
                <w:szCs w:val="18"/>
              </w:rPr>
              <w:t>Security</w:t>
            </w:r>
            <w:r w:rsidR="00726D9D" w:rsidRPr="008C6C1C">
              <w:rPr>
                <w:rFonts w:cs="Arial"/>
                <w:szCs w:val="18"/>
              </w:rPr>
              <w:t xml:space="preserve"> </w:t>
            </w:r>
            <w:r w:rsidRPr="008C6C1C">
              <w:rPr>
                <w:rFonts w:cs="Arial"/>
                <w:szCs w:val="18"/>
              </w:rPr>
              <w:t>methods</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interface.</w:t>
            </w:r>
            <w:r w:rsidR="00726D9D" w:rsidRPr="008C6C1C">
              <w:t xml:space="preserve"> </w:t>
            </w:r>
            <w:r w:rsidRPr="008C6C1C">
              <w:t>It</w:t>
            </w:r>
            <w:r w:rsidR="00726D9D" w:rsidRPr="008C6C1C">
              <w:t xml:space="preserve"> </w:t>
            </w:r>
            <w:r w:rsidRPr="008C6C1C">
              <w:t>takes</w:t>
            </w:r>
            <w:r w:rsidR="00726D9D" w:rsidRPr="008C6C1C">
              <w:t xml:space="preserve"> </w:t>
            </w:r>
            <w:r w:rsidRPr="008C6C1C">
              <w:t>precedence</w:t>
            </w:r>
            <w:r w:rsidR="00726D9D" w:rsidRPr="008C6C1C">
              <w:t xml:space="preserve"> </w:t>
            </w:r>
            <w:r w:rsidRPr="008C6C1C">
              <w:t>over</w:t>
            </w:r>
            <w:r w:rsidR="00726D9D" w:rsidRPr="008C6C1C">
              <w:t xml:space="preserve"> </w:t>
            </w:r>
            <w:r w:rsidRPr="008C6C1C">
              <w:t>the</w:t>
            </w:r>
            <w:r w:rsidR="00726D9D" w:rsidRPr="008C6C1C">
              <w:t xml:space="preserve"> </w:t>
            </w:r>
            <w:r w:rsidRPr="008C6C1C">
              <w:t>security</w:t>
            </w:r>
            <w:r w:rsidR="00726D9D" w:rsidRPr="008C6C1C">
              <w:t xml:space="preserve"> </w:t>
            </w:r>
            <w:r w:rsidRPr="008C6C1C">
              <w:t>methods</w:t>
            </w:r>
            <w:r w:rsidR="00726D9D" w:rsidRPr="008C6C1C">
              <w:t xml:space="preserve"> </w:t>
            </w:r>
            <w:r w:rsidRPr="008C6C1C">
              <w:t>provided</w:t>
            </w:r>
            <w:r w:rsidR="00726D9D" w:rsidRPr="008C6C1C">
              <w:t xml:space="preserve"> </w:t>
            </w:r>
            <w:r w:rsidRPr="008C6C1C">
              <w:t>in</w:t>
            </w:r>
            <w:r w:rsidR="00726D9D" w:rsidRPr="008C6C1C">
              <w:t xml:space="preserve"> </w:t>
            </w:r>
            <w:r w:rsidRPr="008C6C1C">
              <w:t>AefProfile,</w:t>
            </w:r>
            <w:r w:rsidR="00726D9D" w:rsidRPr="008C6C1C">
              <w:t xml:space="preserve"> </w:t>
            </w:r>
            <w:r w:rsidRPr="008C6C1C">
              <w:t>for</w:t>
            </w:r>
            <w:r w:rsidR="00726D9D" w:rsidRPr="008C6C1C">
              <w:t xml:space="preserve"> </w:t>
            </w:r>
            <w:r w:rsidRPr="008C6C1C">
              <w:t>this</w:t>
            </w:r>
            <w:r w:rsidR="00726D9D" w:rsidRPr="008C6C1C">
              <w:t xml:space="preserve"> </w:t>
            </w:r>
            <w:r w:rsidRPr="008C6C1C">
              <w:t>specific</w:t>
            </w:r>
            <w:r w:rsidR="00726D9D" w:rsidRPr="008C6C1C">
              <w:t xml:space="preserve"> </w:t>
            </w:r>
            <w:r w:rsidRPr="008C6C1C">
              <w:t>interface</w:t>
            </w:r>
            <w:r w:rsidR="00726D9D" w:rsidRPr="008C6C1C">
              <w:t>.</w:t>
            </w:r>
          </w:p>
        </w:tc>
        <w:tc>
          <w:tcPr>
            <w:tcW w:w="1998" w:type="dxa"/>
          </w:tcPr>
          <w:p w14:paraId="1731710D" w14:textId="07349F92" w:rsidR="007F31B8" w:rsidRPr="008C6C1C" w:rsidRDefault="007F31B8" w:rsidP="00167300">
            <w:pPr>
              <w:pStyle w:val="TAL"/>
              <w:rPr>
                <w:rFonts w:cs="Arial"/>
                <w:szCs w:val="18"/>
              </w:rPr>
            </w:pPr>
            <w:r w:rsidRPr="008C6C1C">
              <w:rPr>
                <w:rFonts w:eastAsia="DengXian" w:cs="Arial"/>
                <w:szCs w:val="18"/>
              </w:rPr>
              <w:t>It</w:t>
            </w:r>
            <w:r w:rsidR="00726D9D" w:rsidRPr="008C6C1C">
              <w:rPr>
                <w:rFonts w:eastAsia="DengXian" w:cs="Arial"/>
                <w:szCs w:val="18"/>
              </w:rPr>
              <w:t xml:space="preserve"> </w:t>
            </w:r>
            <w:r w:rsidRPr="008C6C1C">
              <w:rPr>
                <w:rFonts w:eastAsia="DengXian" w:cs="Arial"/>
                <w:szCs w:val="18"/>
              </w:rPr>
              <w:t>will</w:t>
            </w:r>
            <w:r w:rsidR="00726D9D" w:rsidRPr="008C6C1C">
              <w:rPr>
                <w:rFonts w:eastAsia="DengXian" w:cs="Arial"/>
                <w:szCs w:val="18"/>
              </w:rPr>
              <w:t xml:space="preserve"> </w:t>
            </w:r>
            <w:r w:rsidRPr="008C6C1C">
              <w:rPr>
                <w:rFonts w:eastAsia="DengXian" w:cs="Arial"/>
                <w:szCs w:val="18"/>
              </w:rPr>
              <w:t>most</w:t>
            </w:r>
            <w:r w:rsidR="00726D9D" w:rsidRPr="008C6C1C">
              <w:rPr>
                <w:rFonts w:eastAsia="DengXian" w:cs="Arial"/>
                <w:szCs w:val="18"/>
              </w:rPr>
              <w:t xml:space="preserve"> </w:t>
            </w:r>
            <w:r w:rsidRPr="008C6C1C">
              <w:rPr>
                <w:rFonts w:eastAsia="DengXian" w:cs="Arial"/>
                <w:szCs w:val="18"/>
              </w:rPr>
              <w:t>likely</w:t>
            </w:r>
            <w:r w:rsidR="00726D9D" w:rsidRPr="008C6C1C">
              <w:rPr>
                <w:rFonts w:eastAsia="DengXian" w:cs="Arial"/>
                <w:szCs w:val="18"/>
              </w:rPr>
              <w:t xml:space="preserve"> </w:t>
            </w:r>
            <w:r w:rsidRPr="008C6C1C">
              <w:rPr>
                <w:rFonts w:eastAsia="DengXian" w:cs="Arial"/>
                <w:szCs w:val="18"/>
              </w:rPr>
              <w:t>always</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OAUTH</w:t>
            </w:r>
            <w:r w:rsidR="00726D9D" w:rsidRPr="008C6C1C">
              <w:rPr>
                <w:rFonts w:eastAsia="DengXian" w:cs="Arial"/>
                <w:szCs w:val="18"/>
              </w:rPr>
              <w:t xml:space="preserve"> </w:t>
            </w:r>
            <w:r w:rsidRPr="008C6C1C">
              <w:rPr>
                <w:rFonts w:eastAsia="DengXian" w:cs="Arial"/>
                <w:szCs w:val="18"/>
              </w:rPr>
              <w:t>2.0</w:t>
            </w:r>
            <w:r w:rsidR="00726D9D" w:rsidRPr="008C6C1C">
              <w:rPr>
                <w:rFonts w:eastAsia="DengXian" w:cs="Arial"/>
                <w:szCs w:val="18"/>
              </w:rPr>
              <w:t xml:space="preserve"> </w:t>
            </w:r>
            <w:r w:rsidRPr="008C6C1C">
              <w:rPr>
                <w:rFonts w:eastAsia="DengXian" w:cs="Arial"/>
                <w:szCs w:val="18"/>
              </w:rPr>
              <w:t>for</w:t>
            </w:r>
            <w:r w:rsidR="00726D9D" w:rsidRPr="008C6C1C">
              <w:rPr>
                <w:rFonts w:eastAsia="DengXian" w:cs="Arial"/>
                <w:szCs w:val="18"/>
              </w:rPr>
              <w:t xml:space="preserve"> </w:t>
            </w:r>
            <w:r w:rsidRPr="008C6C1C">
              <w:rPr>
                <w:rFonts w:eastAsia="DengXian" w:cs="Arial"/>
                <w:szCs w:val="18"/>
              </w:rPr>
              <w:t>SA5</w:t>
            </w:r>
          </w:p>
        </w:tc>
      </w:tr>
      <w:tr w:rsidR="007F31B8" w:rsidRPr="008C6C1C" w14:paraId="5FC9A70F" w14:textId="77777777" w:rsidTr="00726D9D">
        <w:trPr>
          <w:jc w:val="center"/>
        </w:trPr>
        <w:tc>
          <w:tcPr>
            <w:tcW w:w="9751" w:type="dxa"/>
            <w:gridSpan w:val="6"/>
          </w:tcPr>
          <w:p w14:paraId="225D70C9" w14:textId="1D338CE1" w:rsidR="007F31B8" w:rsidRPr="008C6C1C" w:rsidRDefault="007F31B8" w:rsidP="00726D9D">
            <w:pPr>
              <w:pStyle w:val="TAN"/>
              <w:rPr>
                <w:rFonts w:eastAsia="DengXian"/>
                <w:lang w:eastAsia="zh-CN"/>
              </w:rPr>
            </w:pPr>
            <w:r w:rsidRPr="008C6C1C">
              <w:rPr>
                <w:rFonts w:eastAsia="DengXian"/>
              </w:rPr>
              <w:t>NOTE</w:t>
            </w:r>
            <w:r w:rsidR="00726D9D" w:rsidRPr="008C6C1C">
              <w:rPr>
                <w:rFonts w:eastAsia="DengXian"/>
              </w:rPr>
              <w:t xml:space="preserve"> </w:t>
            </w:r>
            <w:r w:rsidRPr="008C6C1C">
              <w:rPr>
                <w:rFonts w:eastAsia="DengXian"/>
              </w:rPr>
              <w:t>1:</w:t>
            </w:r>
            <w:r w:rsidRPr="008C6C1C">
              <w:rPr>
                <w:rFonts w:eastAsia="DengXian"/>
              </w:rPr>
              <w:tab/>
              <w:t>Exactly</w:t>
            </w:r>
            <w:r w:rsidR="00726D9D" w:rsidRPr="008C6C1C">
              <w:rPr>
                <w:rFonts w:eastAsia="DengXian"/>
              </w:rPr>
              <w:t xml:space="preserve"> </w:t>
            </w:r>
            <w:r w:rsidRPr="008C6C1C">
              <w:rPr>
                <w:rFonts w:eastAsia="DengXian"/>
              </w:rPr>
              <w:t>o</w:t>
            </w:r>
            <w:r w:rsidRPr="008C6C1C">
              <w:rPr>
                <w:rFonts w:eastAsia="DengXian"/>
                <w:lang w:eastAsia="zh-CN"/>
              </w:rPr>
              <w:t>ne</w:t>
            </w:r>
            <w:r w:rsidR="00726D9D" w:rsidRPr="008C6C1C">
              <w:rPr>
                <w:rFonts w:eastAsia="DengXian"/>
                <w:lang w:eastAsia="zh-CN"/>
              </w:rPr>
              <w:t xml:space="preserve"> </w:t>
            </w:r>
            <w:r w:rsidRPr="008C6C1C">
              <w:rPr>
                <w:rFonts w:eastAsia="DengXian"/>
                <w:lang w:eastAsia="zh-CN"/>
              </w:rPr>
              <w:t>of</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attributes</w:t>
            </w:r>
            <w:r w:rsidR="00726D9D" w:rsidRPr="008C6C1C">
              <w:rPr>
                <w:rFonts w:eastAsia="DengXian"/>
                <w:lang w:eastAsia="zh-CN"/>
              </w:rPr>
              <w:t xml:space="preserve"> </w:t>
            </w:r>
            <w:r w:rsidRPr="008C6C1C">
              <w:rPr>
                <w:rFonts w:eastAsia="DengXian"/>
                <w:lang w:eastAsia="zh-CN"/>
              </w:rPr>
              <w:t>"</w:t>
            </w:r>
            <w:r w:rsidRPr="008C6C1C">
              <w:t>ipv4Addr</w:t>
            </w:r>
            <w:r w:rsidRPr="008C6C1C">
              <w:rPr>
                <w:rFonts w:eastAsia="DengXian"/>
                <w:lang w:eastAsia="zh-CN"/>
              </w:rPr>
              <w:t>",</w:t>
            </w:r>
            <w:r w:rsidR="00726D9D" w:rsidRPr="008C6C1C">
              <w:rPr>
                <w:rFonts w:eastAsia="DengXian"/>
                <w:lang w:eastAsia="zh-CN"/>
              </w:rPr>
              <w:t xml:space="preserve"> </w:t>
            </w:r>
            <w:r w:rsidRPr="008C6C1C">
              <w:rPr>
                <w:rFonts w:eastAsia="DengXian"/>
                <w:lang w:eastAsia="zh-CN"/>
              </w:rPr>
              <w:t>"ipv6Addr"</w:t>
            </w:r>
            <w:r w:rsidR="00726D9D" w:rsidRPr="008C6C1C">
              <w:rPr>
                <w:rFonts w:eastAsia="DengXian"/>
                <w:lang w:eastAsia="zh-CN"/>
              </w:rPr>
              <w:t xml:space="preserve"> </w:t>
            </w:r>
            <w:r w:rsidRPr="008C6C1C">
              <w:rPr>
                <w:rFonts w:eastAsia="DengXian"/>
                <w:lang w:eastAsia="zh-CN"/>
              </w:rPr>
              <w:t>and</w:t>
            </w:r>
            <w:r w:rsidR="00726D9D" w:rsidRPr="008C6C1C">
              <w:rPr>
                <w:rFonts w:eastAsia="DengXian"/>
                <w:lang w:eastAsia="zh-CN"/>
              </w:rPr>
              <w:t xml:space="preserve"> </w:t>
            </w:r>
            <w:r w:rsidRPr="008C6C1C">
              <w:rPr>
                <w:rFonts w:eastAsia="DengXian"/>
                <w:lang w:eastAsia="zh-CN"/>
              </w:rPr>
              <w:t>"fqdn"</w:t>
            </w:r>
            <w:r w:rsidR="00726D9D" w:rsidRPr="008C6C1C">
              <w:rPr>
                <w:rFonts w:eastAsia="DengXian"/>
                <w:lang w:eastAsia="zh-CN"/>
              </w:rPr>
              <w:t xml:space="preserve"> </w:t>
            </w:r>
            <w:r w:rsidRPr="008C6C1C">
              <w:rPr>
                <w:rFonts w:eastAsia="DengXian"/>
                <w:lang w:eastAsia="zh-CN"/>
              </w:rPr>
              <w:t>shall</w:t>
            </w:r>
            <w:r w:rsidR="00726D9D" w:rsidRPr="008C6C1C">
              <w:rPr>
                <w:rFonts w:eastAsia="DengXian"/>
                <w:lang w:eastAsia="zh-CN"/>
              </w:rPr>
              <w:t xml:space="preserve"> </w:t>
            </w:r>
            <w:r w:rsidRPr="008C6C1C">
              <w:rPr>
                <w:rFonts w:eastAsia="DengXian"/>
                <w:lang w:eastAsia="zh-CN"/>
              </w:rPr>
              <w:t>be</w:t>
            </w:r>
            <w:r w:rsidR="00726D9D" w:rsidRPr="008C6C1C">
              <w:rPr>
                <w:rFonts w:eastAsia="DengXian"/>
                <w:lang w:eastAsia="zh-CN"/>
              </w:rPr>
              <w:t xml:space="preserve"> </w:t>
            </w:r>
            <w:r w:rsidRPr="008C6C1C">
              <w:rPr>
                <w:rFonts w:eastAsia="DengXian"/>
                <w:lang w:eastAsia="zh-CN"/>
              </w:rPr>
              <w:t>included.</w:t>
            </w:r>
          </w:p>
          <w:p w14:paraId="75BC9C6B" w14:textId="2CB22360" w:rsidR="007F31B8" w:rsidRPr="008C6C1C" w:rsidRDefault="007F31B8" w:rsidP="00726D9D">
            <w:pPr>
              <w:pStyle w:val="TAN"/>
              <w:rPr>
                <w:rFonts w:eastAsia="DengXian" w:cs="Arial"/>
                <w:szCs w:val="18"/>
              </w:rPr>
            </w:pPr>
            <w:r w:rsidRPr="008C6C1C">
              <w:rPr>
                <w:rFonts w:eastAsia="DengXian"/>
                <w:lang w:eastAsia="zh-CN"/>
              </w:rPr>
              <w:t>NOTE</w:t>
            </w:r>
            <w:r w:rsidR="00726D9D" w:rsidRPr="008C6C1C">
              <w:rPr>
                <w:rFonts w:eastAsia="DengXian"/>
                <w:lang w:eastAsia="zh-CN"/>
              </w:rPr>
              <w:t xml:space="preserve"> </w:t>
            </w:r>
            <w:r w:rsidRPr="008C6C1C">
              <w:rPr>
                <w:rFonts w:eastAsia="DengXian"/>
                <w:lang w:eastAsia="zh-CN"/>
              </w:rPr>
              <w:t>2:</w:t>
            </w:r>
            <w:r w:rsidRPr="008C6C1C">
              <w:rPr>
                <w:rFonts w:eastAsia="DengXian"/>
              </w:rPr>
              <w:tab/>
              <w:t>When</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contents</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this</w:t>
            </w:r>
            <w:r w:rsidR="00726D9D" w:rsidRPr="008C6C1C">
              <w:rPr>
                <w:rFonts w:eastAsia="DengXian"/>
              </w:rPr>
              <w:t xml:space="preserve"> </w:t>
            </w:r>
            <w:r w:rsidRPr="008C6C1C">
              <w:rPr>
                <w:rFonts w:eastAsia="DengXian"/>
              </w:rPr>
              <w:t>data</w:t>
            </w:r>
            <w:r w:rsidR="00726D9D" w:rsidRPr="008C6C1C">
              <w:rPr>
                <w:rFonts w:eastAsia="DengXian"/>
              </w:rPr>
              <w:t xml:space="preserve"> </w:t>
            </w:r>
            <w:r w:rsidRPr="008C6C1C">
              <w:rPr>
                <w:rFonts w:eastAsia="DengXian"/>
              </w:rPr>
              <w:t>type</w:t>
            </w:r>
            <w:r w:rsidR="00726D9D" w:rsidRPr="008C6C1C">
              <w:rPr>
                <w:rFonts w:eastAsia="DengXian"/>
              </w:rPr>
              <w:t xml:space="preserve"> </w:t>
            </w:r>
            <w:r w:rsidRPr="008C6C1C">
              <w:rPr>
                <w:rFonts w:eastAsia="DengXian"/>
              </w:rPr>
              <w:t>are</w:t>
            </w:r>
            <w:r w:rsidR="00726D9D" w:rsidRPr="008C6C1C">
              <w:rPr>
                <w:rFonts w:eastAsia="DengXian"/>
              </w:rPr>
              <w:t xml:space="preserve"> </w:t>
            </w:r>
            <w:r w:rsidRPr="008C6C1C">
              <w:rPr>
                <w:rFonts w:eastAsia="DengXian"/>
              </w:rPr>
              <w:t>used</w:t>
            </w:r>
            <w:r w:rsidR="00726D9D" w:rsidRPr="008C6C1C">
              <w:rPr>
                <w:rFonts w:eastAsia="DengXian"/>
              </w:rPr>
              <w:t xml:space="preserve"> </w:t>
            </w:r>
            <w:r w:rsidRPr="008C6C1C">
              <w:rPr>
                <w:rFonts w:eastAsia="DengXian"/>
              </w:rPr>
              <w:t>to</w:t>
            </w:r>
            <w:r w:rsidR="00726D9D" w:rsidRPr="008C6C1C">
              <w:rPr>
                <w:rFonts w:eastAsia="DengXian"/>
              </w:rPr>
              <w:t xml:space="preserve"> </w:t>
            </w:r>
            <w:r w:rsidRPr="008C6C1C">
              <w:rPr>
                <w:rFonts w:eastAsia="DengXian"/>
              </w:rPr>
              <w:t>construct</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apiRoot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an</w:t>
            </w:r>
            <w:r w:rsidR="00726D9D" w:rsidRPr="008C6C1C">
              <w:rPr>
                <w:rFonts w:eastAsia="DengXian"/>
              </w:rPr>
              <w:t xml:space="preserve"> </w:t>
            </w:r>
            <w:r w:rsidRPr="008C6C1C">
              <w:rPr>
                <w:rFonts w:eastAsia="DengXian"/>
              </w:rPr>
              <w:t>API,</w:t>
            </w:r>
            <w:r w:rsidR="00726D9D" w:rsidRPr="008C6C1C">
              <w:rPr>
                <w:rFonts w:eastAsia="DengXian"/>
              </w:rPr>
              <w:t xml:space="preserve"> </w:t>
            </w:r>
            <w:r w:rsidRPr="008C6C1C">
              <w:rPr>
                <w:rFonts w:eastAsia="DengXian"/>
              </w:rPr>
              <w:t>they</w:t>
            </w:r>
            <w:r w:rsidR="00726D9D" w:rsidRPr="008C6C1C">
              <w:rPr>
                <w:rFonts w:eastAsia="DengXian"/>
              </w:rPr>
              <w:t xml:space="preserve"> </w:t>
            </w:r>
            <w:r w:rsidRPr="008C6C1C">
              <w:rPr>
                <w:rFonts w:eastAsia="DengXian"/>
              </w:rPr>
              <w:t>are</w:t>
            </w:r>
            <w:r w:rsidR="00726D9D" w:rsidRPr="008C6C1C">
              <w:rPr>
                <w:rFonts w:eastAsia="DengXian"/>
              </w:rPr>
              <w:t xml:space="preserve"> </w:t>
            </w:r>
            <w:r w:rsidRPr="008C6C1C">
              <w:rPr>
                <w:rFonts w:eastAsia="DengXian"/>
              </w:rPr>
              <w:t>used</w:t>
            </w:r>
            <w:r w:rsidR="00726D9D" w:rsidRPr="008C6C1C">
              <w:rPr>
                <w:rFonts w:eastAsia="DengXian"/>
              </w:rPr>
              <w:t xml:space="preserve"> </w:t>
            </w:r>
            <w:r w:rsidRPr="008C6C1C">
              <w:rPr>
                <w:rFonts w:eastAsia="DengXian"/>
              </w:rPr>
              <w:t>as</w:t>
            </w:r>
            <w:r w:rsidR="00726D9D" w:rsidRPr="008C6C1C">
              <w:rPr>
                <w:rFonts w:eastAsia="DengXian"/>
              </w:rPr>
              <w:t xml:space="preserve"> </w:t>
            </w:r>
            <w:r w:rsidRPr="008C6C1C">
              <w:rPr>
                <w:rFonts w:eastAsia="DengXian"/>
              </w:rPr>
              <w:t>described</w:t>
            </w:r>
            <w:r w:rsidR="00726D9D" w:rsidRPr="008C6C1C">
              <w:rPr>
                <w:rFonts w:eastAsia="DengXian"/>
              </w:rPr>
              <w:t xml:space="preserve"> </w:t>
            </w:r>
            <w:r w:rsidRPr="008C6C1C">
              <w:rPr>
                <w:rFonts w:eastAsia="DengXian"/>
              </w:rPr>
              <w:t>in</w:t>
            </w:r>
            <w:r w:rsidR="00726D9D" w:rsidRPr="008C6C1C">
              <w:rPr>
                <w:rFonts w:eastAsia="DengXian"/>
              </w:rPr>
              <w:t xml:space="preserve"> </w:t>
            </w:r>
            <w:r w:rsidRPr="008C6C1C">
              <w:rPr>
                <w:rFonts w:eastAsia="DengXian" w:cs="Arial"/>
                <w:szCs w:val="18"/>
              </w:rPr>
              <w:t>clause</w:t>
            </w:r>
            <w:r w:rsidR="00726D9D" w:rsidRPr="008C6C1C">
              <w:rPr>
                <w:rFonts w:eastAsia="DengXian" w:cs="Arial"/>
                <w:szCs w:val="18"/>
              </w:rPr>
              <w:t xml:space="preserve"> </w:t>
            </w:r>
            <w:r w:rsidRPr="008C6C1C">
              <w:rPr>
                <w:rFonts w:eastAsia="DengXian" w:cs="Arial"/>
                <w:szCs w:val="18"/>
              </w:rPr>
              <w:t>4.4.1</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3GPP</w:t>
            </w:r>
            <w:r w:rsidR="00726D9D" w:rsidRPr="008C6C1C">
              <w:rPr>
                <w:rFonts w:eastAsia="DengXian" w:cs="Arial"/>
                <w:szCs w:val="18"/>
              </w:rPr>
              <w:t xml:space="preserve"> </w:t>
            </w:r>
            <w:r w:rsidRPr="008C6C1C">
              <w:rPr>
                <w:rFonts w:eastAsia="DengXian" w:cs="Arial"/>
                <w:szCs w:val="18"/>
              </w:rPr>
              <w:t>TS</w:t>
            </w:r>
            <w:r w:rsidR="00726D9D" w:rsidRPr="008C6C1C">
              <w:rPr>
                <w:rFonts w:eastAsia="DengXian" w:cs="Arial"/>
                <w:szCs w:val="18"/>
              </w:rPr>
              <w:t xml:space="preserve"> </w:t>
            </w:r>
            <w:r w:rsidRPr="008C6C1C">
              <w:rPr>
                <w:rFonts w:eastAsia="DengXian" w:cs="Arial"/>
                <w:szCs w:val="18"/>
              </w:rPr>
              <w:t>29.501</w:t>
            </w:r>
            <w:r w:rsidR="00726D9D" w:rsidRPr="008C6C1C">
              <w:rPr>
                <w:rFonts w:eastAsia="DengXian" w:cs="Arial"/>
                <w:szCs w:val="18"/>
              </w:rPr>
              <w:t xml:space="preserve"> </w:t>
            </w:r>
            <w:r w:rsidRPr="008C6C1C">
              <w:rPr>
                <w:rFonts w:eastAsia="DengXian" w:cs="Arial"/>
                <w:szCs w:val="18"/>
              </w:rPr>
              <w:t>[</w:t>
            </w:r>
            <w:r w:rsidR="0028709B" w:rsidRPr="008C6C1C">
              <w:rPr>
                <w:rFonts w:eastAsia="DengXian" w:cs="Arial"/>
                <w:szCs w:val="18"/>
              </w:rPr>
              <w:t>34</w:t>
            </w:r>
            <w:r w:rsidRPr="008C6C1C">
              <w:rPr>
                <w:rFonts w:eastAsia="DengXian" w:cs="Arial"/>
                <w:szCs w:val="18"/>
              </w:rPr>
              <w:t>].</w:t>
            </w:r>
          </w:p>
        </w:tc>
      </w:tr>
    </w:tbl>
    <w:p w14:paraId="561AE3C2" w14:textId="77777777" w:rsidR="007F31B8" w:rsidRPr="008C6C1C" w:rsidRDefault="007F31B8" w:rsidP="00726D9D"/>
    <w:p w14:paraId="60A0663C" w14:textId="0D0FA6E5" w:rsidR="007F31B8" w:rsidRPr="008C6C1C" w:rsidRDefault="007F31B8" w:rsidP="00726D9D">
      <w:r w:rsidRPr="008C6C1C">
        <w:t xml:space="preserve">With this mapping, the management service information can be represented by the service API description information element. Accordingly, the MnS producer can send an HTTP POST via the CAPIF-4 interface to publish the management service to the CCF (as defined in clause 8.2 </w:t>
      </w:r>
      <w:r w:rsidR="0028709B" w:rsidRPr="008C6C1C">
        <w:t xml:space="preserve">in 3GPP TS </w:t>
      </w:r>
      <w:r w:rsidRPr="008C6C1C">
        <w:t>29.222</w:t>
      </w:r>
      <w:r w:rsidR="00250B9E" w:rsidRPr="008C6C1C">
        <w:t xml:space="preserve"> </w:t>
      </w:r>
      <w:r w:rsidRPr="008C6C1C">
        <w:t>[13]).</w:t>
      </w:r>
    </w:p>
    <w:p w14:paraId="5A80F4D2" w14:textId="331BD4C0" w:rsidR="0041421A" w:rsidRPr="008C6C1C" w:rsidRDefault="0041421A" w:rsidP="0041421A">
      <w:pPr>
        <w:pStyle w:val="Heading4"/>
      </w:pPr>
      <w:bookmarkStart w:id="85" w:name="_Toc176938713"/>
      <w:bookmarkStart w:id="86" w:name="_Toc176946704"/>
      <w:r w:rsidRPr="008C6C1C">
        <w:t>5.1.2.4</w:t>
      </w:r>
      <w:r w:rsidRPr="008C6C1C">
        <w:tab/>
        <w:t>Evaluation of potential solutions</w:t>
      </w:r>
      <w:bookmarkEnd w:id="85"/>
      <w:bookmarkEnd w:id="86"/>
    </w:p>
    <w:p w14:paraId="19AC72EC" w14:textId="59A8BDAE" w:rsidR="007F31B8" w:rsidRPr="008C6C1C" w:rsidRDefault="0041421A" w:rsidP="0041421A">
      <w:pPr>
        <w:pStyle w:val="EditorsNote"/>
      </w:pPr>
      <w:r w:rsidRPr="008C6C1C">
        <w:t>Editor's Note:</w:t>
      </w:r>
      <w:r w:rsidRPr="008C6C1C">
        <w:tab/>
        <w:t>This clause provides the evaluation of potential solutions.</w:t>
      </w:r>
    </w:p>
    <w:p w14:paraId="0C38026F" w14:textId="6ADD53FF" w:rsidR="005D45FA" w:rsidRPr="008C6C1C" w:rsidRDefault="005D45FA" w:rsidP="005D45FA">
      <w:pPr>
        <w:pStyle w:val="Heading3"/>
        <w:ind w:left="1138" w:hanging="1138"/>
      </w:pPr>
      <w:bookmarkStart w:id="87" w:name="_Toc176938714"/>
      <w:bookmarkStart w:id="88" w:name="_Toc176946705"/>
      <w:r w:rsidRPr="008C6C1C">
        <w:t>5.1.</w:t>
      </w:r>
      <w:r w:rsidR="00E628D8" w:rsidRPr="008C6C1C">
        <w:t>3</w:t>
      </w:r>
      <w:r w:rsidRPr="008C6C1C">
        <w:tab/>
        <w:t>Use case #</w:t>
      </w:r>
      <w:r w:rsidR="00E628D8" w:rsidRPr="008C6C1C">
        <w:t>3</w:t>
      </w:r>
      <w:r w:rsidRPr="008C6C1C">
        <w:t xml:space="preserve">: Configuring </w:t>
      </w:r>
      <w:r w:rsidR="00942C77" w:rsidRPr="008C6C1C">
        <w:t xml:space="preserve">discovery information of </w:t>
      </w:r>
      <w:r w:rsidRPr="008C6C1C">
        <w:t>an external MnS consumer</w:t>
      </w:r>
      <w:bookmarkEnd w:id="87"/>
      <w:bookmarkEnd w:id="88"/>
    </w:p>
    <w:p w14:paraId="5BC21737" w14:textId="6E6F5EB2" w:rsidR="005D45FA" w:rsidRPr="008C6C1C" w:rsidRDefault="005D45FA" w:rsidP="005D45FA">
      <w:pPr>
        <w:pStyle w:val="Heading4"/>
      </w:pPr>
      <w:bookmarkStart w:id="89" w:name="_Toc176938715"/>
      <w:bookmarkStart w:id="90" w:name="_Toc176946706"/>
      <w:r w:rsidRPr="008C6C1C">
        <w:t>5.1.</w:t>
      </w:r>
      <w:r w:rsidR="00E628D8" w:rsidRPr="008C6C1C">
        <w:t>3</w:t>
      </w:r>
      <w:r w:rsidRPr="008C6C1C">
        <w:t>.1</w:t>
      </w:r>
      <w:r w:rsidRPr="008C6C1C">
        <w:tab/>
        <w:t>Description</w:t>
      </w:r>
      <w:bookmarkEnd w:id="89"/>
      <w:bookmarkEnd w:id="90"/>
    </w:p>
    <w:p w14:paraId="40019057" w14:textId="6A23BB60" w:rsidR="005D45FA" w:rsidRPr="008C6C1C" w:rsidRDefault="005D45FA" w:rsidP="00726D9D">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shall be able to be configured with </w:t>
      </w:r>
      <w:r w:rsidR="00942C77" w:rsidRPr="008C6C1C">
        <w:t xml:space="preserve">discovery information </w:t>
      </w:r>
      <w:r w:rsidRPr="008C6C1C">
        <w:t>on a per API invoker basis. Th</w:t>
      </w:r>
      <w:r w:rsidR="00942C77" w:rsidRPr="008C6C1C">
        <w:t>e discovery information</w:t>
      </w:r>
      <w:r w:rsidRPr="008C6C1C">
        <w:t>, allows to specify the visibility for an API invoker, and therefore filter which service API information this API invoker can:</w:t>
      </w:r>
    </w:p>
    <w:p w14:paraId="170B4102" w14:textId="1E0A76C1" w:rsidR="005D45FA" w:rsidRPr="008C6C1C" w:rsidRDefault="005D45FA" w:rsidP="005D45FA">
      <w:pPr>
        <w:pStyle w:val="B1"/>
      </w:pPr>
      <w:r w:rsidRPr="008C6C1C">
        <w:t>-</w:t>
      </w:r>
      <w:r w:rsidRPr="008C6C1C">
        <w:tab/>
        <w:t>Subscribe to, during the API invoker onboarding.</w:t>
      </w:r>
    </w:p>
    <w:p w14:paraId="25C9B6AE" w14:textId="732B4FCD" w:rsidR="005D45FA" w:rsidRPr="008C6C1C" w:rsidRDefault="005D45FA" w:rsidP="005D45FA">
      <w:pPr>
        <w:pStyle w:val="B1"/>
      </w:pPr>
      <w:r w:rsidRPr="008C6C1C">
        <w:t>-</w:t>
      </w:r>
      <w:r w:rsidRPr="008C6C1C">
        <w:tab/>
        <w:t>Discover and subsequently access, once API invoker gets onboarded. Upon receiving a discovery request from the API invoker with certain query information (</w:t>
      </w:r>
      <w:r w:rsidR="00726D9D" w:rsidRPr="008C6C1C">
        <w:t>i.e.</w:t>
      </w:r>
      <w:r w:rsidRPr="008C6C1C">
        <w:t xml:space="preserve"> criteria for discovery matching service APIs), the CCF will apply the </w:t>
      </w:r>
      <w:r w:rsidR="00942C77" w:rsidRPr="008C6C1C">
        <w:t xml:space="preserve">configured discovery information </w:t>
      </w:r>
      <w:r w:rsidRPr="008C6C1C">
        <w:t>on the search results matching the query criteria and filter them accordingly.</w:t>
      </w:r>
    </w:p>
    <w:p w14:paraId="1D810188" w14:textId="679F4B02" w:rsidR="005D45FA" w:rsidRPr="008C6C1C" w:rsidRDefault="005D45FA" w:rsidP="00726D9D">
      <w:r w:rsidRPr="008C6C1C">
        <w:t xml:space="preserve">When using the CAPIF as the framework to expose MnSs, the external MnS consumer plays the role of API invoker, and the published API information corresponds to the MnS information published into CCF compliant with ServiceAPIDescription (clause 8.2.4.2.2 from </w:t>
      </w:r>
      <w:r w:rsidR="0028709B" w:rsidRPr="008C6C1C">
        <w:t xml:space="preserve">3GPP TS 23.222 </w:t>
      </w:r>
      <w:r w:rsidRPr="008C6C1C">
        <w:t>[5]). Likewise, for the cases where CAPIF and 3GPP management system belong both to the same administrative domain, the 3GPP management system administrator [29] also acts as CAPIF administrator.</w:t>
      </w:r>
    </w:p>
    <w:p w14:paraId="7924728E" w14:textId="00AD4A68" w:rsidR="005D45FA" w:rsidRPr="008C6C1C" w:rsidRDefault="005D45FA" w:rsidP="00726D9D">
      <w:r w:rsidRPr="008C6C1C">
        <w:t>However, there are two issues that deserve further analysis.</w:t>
      </w:r>
    </w:p>
    <w:p w14:paraId="064B9B9D" w14:textId="1D2F1832" w:rsidR="005D45FA" w:rsidRPr="008C6C1C" w:rsidRDefault="005D45FA" w:rsidP="00726D9D">
      <w:r w:rsidRPr="008C6C1C">
        <w:t xml:space="preserve">On the one hand, it is needed to discuss how 3GPP management system can help define </w:t>
      </w:r>
      <w:r w:rsidR="00942C77" w:rsidRPr="008C6C1C">
        <w:t>discovery information</w:t>
      </w:r>
      <w:r w:rsidRPr="008C6C1C">
        <w:t xml:space="preserve"> for each external MnS consumer. The aim of the </w:t>
      </w:r>
      <w:r w:rsidR="00370678" w:rsidRPr="008C6C1C">
        <w:t xml:space="preserve">configured discovered information </w:t>
      </w:r>
      <w:r w:rsidRPr="008C6C1C">
        <w:t xml:space="preserve">is to limit their visibility over the published MnS information, either at onboarding time (when the external MnS consumer becomes an onboarded API invoker) or at operation time (when the external MnS consumer issues discovery requests). The </w:t>
      </w:r>
      <w:r w:rsidR="00370678" w:rsidRPr="008C6C1C">
        <w:t xml:space="preserve">configured discovered information </w:t>
      </w:r>
      <w:r w:rsidRPr="008C6C1C">
        <w:t>can define filters at two levels:</w:t>
      </w:r>
    </w:p>
    <w:p w14:paraId="1D9D8A6A" w14:textId="3B291476" w:rsidR="005D45FA" w:rsidRPr="008C6C1C" w:rsidRDefault="005D45FA" w:rsidP="00726D9D">
      <w:pPr>
        <w:pStyle w:val="B1"/>
      </w:pPr>
      <w:r w:rsidRPr="008C6C1C">
        <w:t>-</w:t>
      </w:r>
      <w:r w:rsidRPr="008C6C1C">
        <w:tab/>
        <w:t xml:space="preserve">First, the </w:t>
      </w:r>
      <w:r w:rsidR="00370678" w:rsidRPr="008C6C1C">
        <w:t>discovery information</w:t>
      </w:r>
      <w:r w:rsidRPr="008C6C1C">
        <w:t xml:space="preserve"> allows configuring which resources are made discoverable to the external MnS consumer. For each MOI which is under the management scope of the published MnS, the </w:t>
      </w:r>
      <w:r w:rsidR="00370678" w:rsidRPr="008C6C1C">
        <w:t>discovery information</w:t>
      </w:r>
      <w:r w:rsidRPr="008C6C1C">
        <w:t xml:space="preserve"> specifies whether the MOI is visible or not. </w:t>
      </w:r>
    </w:p>
    <w:p w14:paraId="3FD3B6B6" w14:textId="3202C105" w:rsidR="005D45FA" w:rsidRPr="008C6C1C" w:rsidRDefault="005D45FA" w:rsidP="00726D9D">
      <w:pPr>
        <w:pStyle w:val="B1"/>
      </w:pPr>
      <w:r w:rsidRPr="008C6C1C">
        <w:t>-</w:t>
      </w:r>
      <w:r w:rsidRPr="008C6C1C">
        <w:tab/>
        <w:t xml:space="preserve">Secondly, for each visible MOI, the </w:t>
      </w:r>
      <w:r w:rsidR="00370678" w:rsidRPr="008C6C1C">
        <w:t>discovery information</w:t>
      </w:r>
      <w:r w:rsidRPr="008C6C1C">
        <w:t xml:space="preserve"> allows limiting what the external MnS consumer can see regarding:</w:t>
      </w:r>
    </w:p>
    <w:p w14:paraId="203C0598" w14:textId="308484A0" w:rsidR="005D45FA" w:rsidRPr="008C6C1C" w:rsidRDefault="005D45FA" w:rsidP="00726D9D">
      <w:pPr>
        <w:pStyle w:val="B2"/>
      </w:pPr>
      <w:r w:rsidRPr="008C6C1C">
        <w:t>-</w:t>
      </w:r>
      <w:r w:rsidRPr="008C6C1C">
        <w:tab/>
        <w:t>CRUD operations and/or notifications associated to the MOI.</w:t>
      </w:r>
    </w:p>
    <w:p w14:paraId="39AF6013" w14:textId="2E492C4F" w:rsidR="005D45FA" w:rsidRPr="008C6C1C" w:rsidRDefault="005D45FA" w:rsidP="00726D9D">
      <w:pPr>
        <w:pStyle w:val="B2"/>
      </w:pPr>
      <w:r w:rsidRPr="008C6C1C">
        <w:t>-</w:t>
      </w:r>
      <w:r w:rsidRPr="008C6C1C">
        <w:tab/>
        <w:t>Management data, e.g. performance and fault information, associated to the MOI.</w:t>
      </w:r>
    </w:p>
    <w:p w14:paraId="29F7E7E5" w14:textId="5909AEE4" w:rsidR="005D45FA" w:rsidRPr="008C6C1C" w:rsidRDefault="005D45FA" w:rsidP="00726D9D">
      <w:pPr>
        <w:rPr>
          <w:lang w:eastAsia="zh-CN"/>
        </w:rPr>
      </w:pPr>
      <w:r w:rsidRPr="008C6C1C">
        <w:t xml:space="preserve">On the other hand, it is needed to discuss how a defined </w:t>
      </w:r>
      <w:r w:rsidR="00370678" w:rsidRPr="008C6C1C">
        <w:t>discovery information</w:t>
      </w:r>
      <w:r w:rsidRPr="008C6C1C">
        <w:t xml:space="preserve"> can be configured on the CCF</w:t>
      </w:r>
      <w:r w:rsidRPr="008C6C1C">
        <w:rPr>
          <w:lang w:eastAsia="zh-CN"/>
        </w:rPr>
        <w:t xml:space="preserve">. </w:t>
      </w:r>
      <w:r w:rsidRPr="008C6C1C">
        <w:t xml:space="preserve">This association allows setting the visibility that this API invoker will have over its lifetime, from onboarding to offboarding, including all stages in between. If needed, the </w:t>
      </w:r>
      <w:r w:rsidR="00370678" w:rsidRPr="008C6C1C">
        <w:t>discovery information</w:t>
      </w:r>
      <w:r w:rsidRPr="008C6C1C">
        <w:t xml:space="preserve"> can be updated over the API invoker</w:t>
      </w:r>
      <w:r w:rsidR="00726D9D" w:rsidRPr="008C6C1C">
        <w:t>'</w:t>
      </w:r>
      <w:r w:rsidRPr="008C6C1C">
        <w:t>s lifetime.</w:t>
      </w:r>
    </w:p>
    <w:p w14:paraId="2687FD3B" w14:textId="1403A7CA" w:rsidR="005D45FA" w:rsidRPr="008C6C1C" w:rsidRDefault="005D45FA" w:rsidP="005D45FA">
      <w:pPr>
        <w:pStyle w:val="Heading4"/>
      </w:pPr>
      <w:bookmarkStart w:id="91" w:name="_Toc176938716"/>
      <w:bookmarkStart w:id="92" w:name="_Toc176946707"/>
      <w:r w:rsidRPr="008C6C1C">
        <w:t>5.1.</w:t>
      </w:r>
      <w:r w:rsidR="00E628D8" w:rsidRPr="008C6C1C">
        <w:t>3</w:t>
      </w:r>
      <w:r w:rsidRPr="008C6C1C">
        <w:t>.2</w:t>
      </w:r>
      <w:r w:rsidRPr="008C6C1C">
        <w:tab/>
        <w:t>Potential requirements</w:t>
      </w:r>
      <w:bookmarkEnd w:id="91"/>
      <w:bookmarkEnd w:id="92"/>
    </w:p>
    <w:p w14:paraId="4A0A8D62" w14:textId="30C70580" w:rsidR="005D45FA" w:rsidRPr="008C6C1C" w:rsidRDefault="005D45FA" w:rsidP="00726D9D">
      <w:r w:rsidRPr="008C6C1C">
        <w:rPr>
          <w:b/>
        </w:rPr>
        <w:t>PREQ-FS_MExpo-Disc-01</w:t>
      </w:r>
      <w:r w:rsidR="006A6042" w:rsidRPr="008C6C1C">
        <w:rPr>
          <w:b/>
        </w:rPr>
        <w:t>:</w:t>
      </w:r>
      <w:r w:rsidRPr="008C6C1C">
        <w:rPr>
          <w:b/>
        </w:rPr>
        <w:t xml:space="preserve">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11DED759" w14:textId="79F4926A" w:rsidR="005D45FA" w:rsidRPr="008C6C1C" w:rsidRDefault="005D45FA" w:rsidP="00726D9D">
      <w:r w:rsidRPr="008C6C1C">
        <w:rPr>
          <w:b/>
        </w:rPr>
        <w:t>PREQ-FS_MExpo-Disc-02</w:t>
      </w:r>
      <w:r w:rsidR="006A6042" w:rsidRPr="008C6C1C">
        <w:rPr>
          <w:b/>
        </w:rPr>
        <w:t>:</w:t>
      </w:r>
      <w:r w:rsidRPr="008C6C1C">
        <w:rPr>
          <w:b/>
        </w:rPr>
        <w:t xml:space="preserve"> </w:t>
      </w:r>
      <w:r w:rsidRPr="008C6C1C">
        <w:t xml:space="preserve">The 3GPP management system shall provide the capability to configure, for a discoverable MOI, which attributes supported by this MOI are visible to an external MnS consumer. </w:t>
      </w:r>
    </w:p>
    <w:p w14:paraId="2CF836A4" w14:textId="07E3121C" w:rsidR="005D45FA" w:rsidRPr="008C6C1C" w:rsidRDefault="005D45FA" w:rsidP="00726D9D">
      <w:r w:rsidRPr="008C6C1C">
        <w:rPr>
          <w:b/>
        </w:rPr>
        <w:t>PREQ-FS_MExpo-Disc-03</w:t>
      </w:r>
      <w:r w:rsidR="006A6042" w:rsidRPr="008C6C1C">
        <w:rPr>
          <w:b/>
        </w:rPr>
        <w:t>:</w:t>
      </w:r>
      <w:r w:rsidRPr="008C6C1C">
        <w:rPr>
          <w:b/>
        </w:rPr>
        <w:t xml:space="preserve"> </w:t>
      </w:r>
      <w:r w:rsidRPr="008C6C1C">
        <w:t xml:space="preserve">The 3GPP management system shall provide the capability to configure, for a discoverable MOI, which CRUD operations associated to this MOI are visible to an external MnS consumer. </w:t>
      </w:r>
    </w:p>
    <w:p w14:paraId="49550C17" w14:textId="53CA1F03" w:rsidR="005D45FA" w:rsidRPr="008C6C1C" w:rsidRDefault="005D45FA" w:rsidP="00726D9D">
      <w:r w:rsidRPr="008C6C1C">
        <w:rPr>
          <w:b/>
        </w:rPr>
        <w:t>PREQ-FS_MExpo-Disc-04</w:t>
      </w:r>
      <w:r w:rsidR="006A6042" w:rsidRPr="008C6C1C">
        <w:rPr>
          <w:b/>
        </w:rPr>
        <w:t>:</w:t>
      </w:r>
      <w:r w:rsidRPr="008C6C1C">
        <w:rPr>
          <w:b/>
        </w:rPr>
        <w:t xml:space="preserve"> </w:t>
      </w:r>
      <w:r w:rsidRPr="008C6C1C">
        <w:t xml:space="preserve">The 3GPP management system shall provide the capability to configure, for a discoverable MOI, which notifications associated to this MOI are visible to an external MnS consumer. </w:t>
      </w:r>
    </w:p>
    <w:p w14:paraId="5EBDB861" w14:textId="5F969AF2" w:rsidR="005D45FA" w:rsidRPr="008C6C1C" w:rsidRDefault="005D45FA" w:rsidP="00726D9D">
      <w:r w:rsidRPr="008C6C1C">
        <w:rPr>
          <w:b/>
        </w:rPr>
        <w:t>PREQ-FS_MExpo-Disc-05</w:t>
      </w:r>
      <w:r w:rsidR="006A6042" w:rsidRPr="008C6C1C">
        <w:rPr>
          <w:b/>
        </w:rPr>
        <w:t>:</w:t>
      </w:r>
      <w:r w:rsidRPr="008C6C1C">
        <w:rPr>
          <w:b/>
        </w:rPr>
        <w:t xml:space="preserve"> </w:t>
      </w:r>
      <w:r w:rsidRPr="008C6C1C">
        <w:t xml:space="preserve">The 3GPP management system shall provide the capability to configure, for a discoverable MOI, which management data associated to this MOI are visible to an external MnS consumer. </w:t>
      </w:r>
    </w:p>
    <w:p w14:paraId="42766AB3" w14:textId="792A66D8" w:rsidR="00610F0F" w:rsidRPr="008C6C1C" w:rsidRDefault="00610F0F" w:rsidP="00726D9D">
      <w:pPr>
        <w:pStyle w:val="NO"/>
      </w:pPr>
      <w:r w:rsidRPr="008C6C1C">
        <w:t>NOTE 1:</w:t>
      </w:r>
      <w:r w:rsidR="00726D9D" w:rsidRPr="008C6C1C">
        <w:tab/>
      </w:r>
      <w:r w:rsidRPr="008C6C1C">
        <w:t xml:space="preserve">Management data includes for example performance measurements, KPIs and alarm </w:t>
      </w:r>
      <w:r w:rsidR="00825910" w:rsidRPr="008C6C1C">
        <w:rPr>
          <w:bCs/>
        </w:rPr>
        <w:t>information.</w:t>
      </w:r>
    </w:p>
    <w:p w14:paraId="2F573BE7" w14:textId="30BD55C5" w:rsidR="005D45FA" w:rsidRPr="008C6C1C" w:rsidRDefault="005D45FA" w:rsidP="00726D9D">
      <w:pPr>
        <w:pStyle w:val="NO"/>
      </w:pPr>
      <w:r w:rsidRPr="008C6C1C">
        <w:t>NOTE</w:t>
      </w:r>
      <w:r w:rsidR="00610F0F" w:rsidRPr="008C6C1C">
        <w:t xml:space="preserve"> 2</w:t>
      </w:r>
      <w:r w:rsidRPr="008C6C1C">
        <w:t>:</w:t>
      </w:r>
      <w:r w:rsidR="00726D9D" w:rsidRPr="008C6C1C">
        <w:tab/>
      </w:r>
      <w:r w:rsidRPr="008C6C1C">
        <w:t>The above listed requirements are based on those originally defined in 3GPP TS 28.319 [29], but now applicable for external MnS consumers.</w:t>
      </w:r>
    </w:p>
    <w:p w14:paraId="40A1DE84" w14:textId="5B2A2FCF" w:rsidR="005D45FA" w:rsidRPr="008C6C1C" w:rsidRDefault="005D45FA" w:rsidP="00726D9D">
      <w:r w:rsidRPr="008C6C1C">
        <w:rPr>
          <w:b/>
        </w:rPr>
        <w:t>PREQ-FS_MExpo-Disc-06</w:t>
      </w:r>
      <w:r w:rsidR="006A6042" w:rsidRPr="008C6C1C">
        <w:rPr>
          <w:b/>
        </w:rPr>
        <w:t>:</w:t>
      </w:r>
      <w:r w:rsidRPr="008C6C1C">
        <w:rPr>
          <w:b/>
        </w:rPr>
        <w:t xml:space="preserve"> </w:t>
      </w:r>
      <w:r w:rsidRPr="008C6C1C">
        <w:t>The 3GPP management system shall provide the means to map the configuration associated to discoverable MOIs to appropriate OAuth 2.0 access token.</w:t>
      </w:r>
    </w:p>
    <w:p w14:paraId="1CE24060" w14:textId="4EB6D56D" w:rsidR="005D45FA" w:rsidRPr="008C6C1C" w:rsidRDefault="005D45FA" w:rsidP="005D45FA">
      <w:pPr>
        <w:pStyle w:val="Heading4"/>
      </w:pPr>
      <w:bookmarkStart w:id="93" w:name="_Toc176938717"/>
      <w:bookmarkStart w:id="94" w:name="_Toc176946708"/>
      <w:r w:rsidRPr="008C6C1C">
        <w:t>5.1.</w:t>
      </w:r>
      <w:r w:rsidR="00E628D8" w:rsidRPr="008C6C1C">
        <w:t>3</w:t>
      </w:r>
      <w:r w:rsidRPr="008C6C1C">
        <w:t>.3</w:t>
      </w:r>
      <w:r w:rsidRPr="008C6C1C">
        <w:tab/>
        <w:t>Potential solutions</w:t>
      </w:r>
      <w:bookmarkEnd w:id="93"/>
      <w:bookmarkEnd w:id="94"/>
    </w:p>
    <w:p w14:paraId="2ECC7539" w14:textId="62A0035F" w:rsidR="005D45FA" w:rsidRPr="008C6C1C" w:rsidRDefault="005D45FA" w:rsidP="005D45FA">
      <w:pPr>
        <w:pStyle w:val="Heading5"/>
      </w:pPr>
      <w:bookmarkStart w:id="95" w:name="_Toc176938718"/>
      <w:bookmarkStart w:id="96" w:name="_Toc176946709"/>
      <w:r w:rsidRPr="008C6C1C">
        <w:t>5.1.</w:t>
      </w:r>
      <w:r w:rsidR="00E628D8" w:rsidRPr="008C6C1C">
        <w:t>3</w:t>
      </w:r>
      <w:r w:rsidRPr="008C6C1C">
        <w:t>.3.1</w:t>
      </w:r>
      <w:r w:rsidRPr="008C6C1C">
        <w:tab/>
        <w:t xml:space="preserve">Potential solution #1: Using AccessRule class </w:t>
      </w:r>
      <w:r w:rsidR="00370678" w:rsidRPr="008C6C1C">
        <w:t xml:space="preserve">to support discovery information </w:t>
      </w:r>
      <w:r w:rsidRPr="008C6C1C">
        <w:rPr>
          <w:sz w:val="24"/>
        </w:rPr>
        <w:t>definition</w:t>
      </w:r>
      <w:bookmarkEnd w:id="95"/>
      <w:bookmarkEnd w:id="96"/>
    </w:p>
    <w:p w14:paraId="74B9D715" w14:textId="20EFBDC6" w:rsidR="005D45FA" w:rsidRPr="008C6C1C" w:rsidRDefault="005D45FA" w:rsidP="00726D9D">
      <w:pPr>
        <w:pStyle w:val="H6"/>
      </w:pPr>
      <w:bookmarkStart w:id="97" w:name="_Toc176938719"/>
      <w:r w:rsidRPr="008C6C1C">
        <w:t>5.1.</w:t>
      </w:r>
      <w:r w:rsidR="00E628D8" w:rsidRPr="008C6C1C">
        <w:t>3</w:t>
      </w:r>
      <w:r w:rsidRPr="008C6C1C">
        <w:t>.3.1.1</w:t>
      </w:r>
      <w:r w:rsidRPr="008C6C1C">
        <w:tab/>
        <w:t>Introduction</w:t>
      </w:r>
      <w:bookmarkEnd w:id="97"/>
    </w:p>
    <w:p w14:paraId="16A04EFA" w14:textId="6E361C99" w:rsidR="005D45FA" w:rsidRPr="008C6C1C" w:rsidRDefault="005D45FA" w:rsidP="00726D9D">
      <w:r w:rsidRPr="008C6C1C">
        <w:t xml:space="preserve">AccessRule class </w:t>
      </w:r>
      <w:r w:rsidR="0028709B" w:rsidRPr="008C6C1C">
        <w:t xml:space="preserve">(3GPP TS </w:t>
      </w:r>
      <w:r w:rsidRPr="008C6C1C">
        <w:t>28.319 [29], clause 7.3.3) enables providing granular control on what actions are visible over which resources, when certain conditions (filter criteria) are met. The table below provides a summary of the class attributes.</w:t>
      </w:r>
    </w:p>
    <w:p w14:paraId="1C00FEC8" w14:textId="5CF19F46" w:rsidR="00726D9D" w:rsidRPr="008C6C1C" w:rsidRDefault="00726D9D" w:rsidP="00726D9D">
      <w:pPr>
        <w:pStyle w:val="TH"/>
      </w:pPr>
      <w:r w:rsidRPr="008C6C1C">
        <w:t>Table 5.1.3.3.1.1-1</w:t>
      </w:r>
    </w:p>
    <w:tbl>
      <w:tblPr>
        <w:tblW w:w="2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208"/>
        <w:gridCol w:w="806"/>
      </w:tblGrid>
      <w:tr w:rsidR="005D45FA" w:rsidRPr="008C6C1C" w14:paraId="716426DF"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shd w:val="clear" w:color="auto" w:fill="BFBFBF"/>
            <w:noWrap/>
            <w:hideMark/>
          </w:tcPr>
          <w:p w14:paraId="1F028013" w14:textId="5AB498D3" w:rsidR="005D45FA" w:rsidRPr="008C6C1C" w:rsidRDefault="005D45FA" w:rsidP="00167300">
            <w:pPr>
              <w:keepNext/>
              <w:keepLines/>
              <w:spacing w:after="0"/>
              <w:ind w:right="318"/>
              <w:jc w:val="center"/>
              <w:rPr>
                <w:rFonts w:ascii="Arial" w:hAnsi="Arial"/>
                <w:b/>
                <w:sz w:val="18"/>
                <w:lang w:eastAsia="en-GB"/>
              </w:rPr>
            </w:pPr>
            <w:r w:rsidRPr="008C6C1C">
              <w:rPr>
                <w:rFonts w:ascii="Arial" w:hAnsi="Arial"/>
                <w:b/>
                <w:sz w:val="18"/>
                <w:lang w:eastAsia="en-GB"/>
              </w:rPr>
              <w:t>Attribute</w:t>
            </w:r>
            <w:r w:rsidR="00726D9D" w:rsidRPr="008C6C1C">
              <w:rPr>
                <w:rFonts w:ascii="Arial" w:hAnsi="Arial"/>
                <w:b/>
                <w:sz w:val="18"/>
                <w:lang w:eastAsia="en-GB"/>
              </w:rPr>
              <w:t xml:space="preserve"> </w:t>
            </w:r>
            <w:r w:rsidRPr="008C6C1C">
              <w:rPr>
                <w:rFonts w:ascii="Arial" w:hAnsi="Arial"/>
                <w:b/>
                <w:sz w:val="18"/>
                <w:lang w:eastAsia="en-GB"/>
              </w:rPr>
              <w:t>Name</w:t>
            </w:r>
          </w:p>
        </w:tc>
        <w:tc>
          <w:tcPr>
            <w:tcW w:w="804" w:type="pct"/>
            <w:tcBorders>
              <w:top w:val="single" w:sz="4" w:space="0" w:color="auto"/>
              <w:left w:val="single" w:sz="4" w:space="0" w:color="auto"/>
              <w:bottom w:val="single" w:sz="4" w:space="0" w:color="auto"/>
              <w:right w:val="single" w:sz="4" w:space="0" w:color="auto"/>
            </w:tcBorders>
            <w:shd w:val="clear" w:color="auto" w:fill="BFBFBF"/>
            <w:noWrap/>
            <w:hideMark/>
          </w:tcPr>
          <w:p w14:paraId="3DF815AB" w14:textId="77777777" w:rsidR="005D45FA" w:rsidRPr="008C6C1C" w:rsidRDefault="005D45FA" w:rsidP="00167300">
            <w:pPr>
              <w:keepNext/>
              <w:keepLines/>
              <w:spacing w:after="0"/>
              <w:jc w:val="center"/>
              <w:rPr>
                <w:rFonts w:ascii="Arial" w:hAnsi="Arial"/>
                <w:b/>
                <w:sz w:val="18"/>
                <w:lang w:eastAsia="en-GB"/>
              </w:rPr>
            </w:pPr>
            <w:r w:rsidRPr="008C6C1C">
              <w:rPr>
                <w:rFonts w:ascii="Arial" w:hAnsi="Arial"/>
                <w:b/>
                <w:sz w:val="18"/>
                <w:lang w:eastAsia="en-GB"/>
              </w:rPr>
              <w:t>S</w:t>
            </w:r>
          </w:p>
        </w:tc>
      </w:tr>
      <w:tr w:rsidR="005D45FA" w:rsidRPr="008C6C1C" w14:paraId="0F5CA285"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noWrap/>
            <w:hideMark/>
          </w:tcPr>
          <w:p w14:paraId="2A342C7A" w14:textId="77777777" w:rsidR="005D45FA" w:rsidRPr="008C6C1C" w:rsidRDefault="005D45FA" w:rsidP="00167300">
            <w:pPr>
              <w:pStyle w:val="TAL"/>
              <w:rPr>
                <w:rFonts w:ascii="Courier New" w:hAnsi="Courier New" w:cs="Courier New"/>
                <w:lang w:eastAsia="en-GB"/>
              </w:rPr>
            </w:pPr>
            <w:r w:rsidRPr="008C6C1C">
              <w:rPr>
                <w:rFonts w:ascii="Courier New" w:hAnsi="Courier New" w:cs="Courier New"/>
                <w:lang w:eastAsia="en-GB"/>
              </w:rPr>
              <w:t>ruleName</w:t>
            </w:r>
          </w:p>
        </w:tc>
        <w:tc>
          <w:tcPr>
            <w:tcW w:w="804" w:type="pct"/>
            <w:tcBorders>
              <w:top w:val="single" w:sz="4" w:space="0" w:color="auto"/>
              <w:left w:val="single" w:sz="4" w:space="0" w:color="auto"/>
              <w:bottom w:val="single" w:sz="4" w:space="0" w:color="auto"/>
              <w:right w:val="single" w:sz="4" w:space="0" w:color="auto"/>
            </w:tcBorders>
            <w:noWrap/>
            <w:hideMark/>
          </w:tcPr>
          <w:p w14:paraId="2E9B1AB7" w14:textId="77777777" w:rsidR="005D45FA" w:rsidRPr="008C6C1C" w:rsidRDefault="005D45FA" w:rsidP="00167300">
            <w:pPr>
              <w:keepNext/>
              <w:keepLines/>
              <w:spacing w:after="0"/>
              <w:jc w:val="center"/>
              <w:rPr>
                <w:rFonts w:ascii="Arial" w:hAnsi="Arial"/>
                <w:sz w:val="18"/>
                <w:lang w:eastAsia="en-GB"/>
              </w:rPr>
            </w:pPr>
            <w:r w:rsidRPr="008C6C1C">
              <w:rPr>
                <w:rFonts w:ascii="Arial" w:hAnsi="Arial"/>
                <w:sz w:val="18"/>
                <w:lang w:eastAsia="en-GB"/>
              </w:rPr>
              <w:t>M</w:t>
            </w:r>
          </w:p>
        </w:tc>
      </w:tr>
      <w:tr w:rsidR="005D45FA" w:rsidRPr="008C6C1C" w14:paraId="16D3BA59"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noWrap/>
            <w:hideMark/>
          </w:tcPr>
          <w:p w14:paraId="6FD37918" w14:textId="77777777" w:rsidR="005D45FA" w:rsidRPr="008C6C1C" w:rsidRDefault="005D45FA" w:rsidP="00167300">
            <w:pPr>
              <w:pStyle w:val="TAL"/>
              <w:rPr>
                <w:rFonts w:ascii="Courier New" w:hAnsi="Courier New" w:cs="Courier New"/>
                <w:lang w:eastAsia="en-GB"/>
              </w:rPr>
            </w:pPr>
            <w:r w:rsidRPr="008C6C1C">
              <w:rPr>
                <w:rFonts w:ascii="Courier New" w:hAnsi="Courier New" w:cs="Courier New"/>
                <w:lang w:eastAsia="en-GB"/>
              </w:rPr>
              <w:t>dataNodeSelector</w:t>
            </w:r>
          </w:p>
        </w:tc>
        <w:tc>
          <w:tcPr>
            <w:tcW w:w="804" w:type="pct"/>
            <w:tcBorders>
              <w:top w:val="single" w:sz="4" w:space="0" w:color="auto"/>
              <w:left w:val="single" w:sz="4" w:space="0" w:color="auto"/>
              <w:bottom w:val="single" w:sz="4" w:space="0" w:color="auto"/>
              <w:right w:val="single" w:sz="4" w:space="0" w:color="auto"/>
            </w:tcBorders>
            <w:noWrap/>
            <w:hideMark/>
          </w:tcPr>
          <w:p w14:paraId="1ED97113" w14:textId="77777777" w:rsidR="005D45FA" w:rsidRPr="008C6C1C" w:rsidRDefault="005D45FA" w:rsidP="00167300">
            <w:pPr>
              <w:keepNext/>
              <w:keepLines/>
              <w:spacing w:after="0"/>
              <w:jc w:val="center"/>
              <w:rPr>
                <w:rFonts w:ascii="Arial" w:hAnsi="Arial"/>
                <w:sz w:val="18"/>
                <w:lang w:eastAsia="en-GB"/>
              </w:rPr>
            </w:pPr>
            <w:r w:rsidRPr="008C6C1C">
              <w:rPr>
                <w:rFonts w:ascii="Arial" w:hAnsi="Arial"/>
                <w:sz w:val="18"/>
                <w:lang w:eastAsia="en-GB"/>
              </w:rPr>
              <w:t>M</w:t>
            </w:r>
          </w:p>
        </w:tc>
      </w:tr>
      <w:tr w:rsidR="005D45FA" w:rsidRPr="008C6C1C" w14:paraId="3A3FDBB6"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noWrap/>
            <w:hideMark/>
          </w:tcPr>
          <w:p w14:paraId="53A0B702" w14:textId="77777777" w:rsidR="005D45FA" w:rsidRPr="008C6C1C" w:rsidRDefault="005D45FA" w:rsidP="00167300">
            <w:pPr>
              <w:pStyle w:val="TAL"/>
              <w:rPr>
                <w:rFonts w:ascii="Courier New" w:hAnsi="Courier New" w:cs="Courier New"/>
                <w:lang w:eastAsia="en-GB"/>
              </w:rPr>
            </w:pPr>
            <w:r w:rsidRPr="008C6C1C">
              <w:rPr>
                <w:rFonts w:ascii="Courier New" w:hAnsi="Courier New" w:cs="Courier New"/>
                <w:lang w:eastAsia="en-GB"/>
              </w:rPr>
              <w:t>operations</w:t>
            </w:r>
          </w:p>
        </w:tc>
        <w:tc>
          <w:tcPr>
            <w:tcW w:w="804" w:type="pct"/>
            <w:tcBorders>
              <w:top w:val="single" w:sz="4" w:space="0" w:color="auto"/>
              <w:left w:val="single" w:sz="4" w:space="0" w:color="auto"/>
              <w:bottom w:val="single" w:sz="4" w:space="0" w:color="auto"/>
              <w:right w:val="single" w:sz="4" w:space="0" w:color="auto"/>
            </w:tcBorders>
            <w:noWrap/>
            <w:hideMark/>
          </w:tcPr>
          <w:p w14:paraId="579996ED" w14:textId="77777777" w:rsidR="005D45FA" w:rsidRPr="008C6C1C" w:rsidRDefault="005D45FA" w:rsidP="00167300">
            <w:pPr>
              <w:keepNext/>
              <w:keepLines/>
              <w:spacing w:after="0"/>
              <w:jc w:val="center"/>
              <w:rPr>
                <w:rFonts w:ascii="Arial" w:hAnsi="Arial"/>
                <w:sz w:val="18"/>
                <w:lang w:eastAsia="en-GB"/>
              </w:rPr>
            </w:pPr>
            <w:r w:rsidRPr="008C6C1C">
              <w:rPr>
                <w:rFonts w:ascii="Arial" w:hAnsi="Arial"/>
                <w:sz w:val="18"/>
                <w:lang w:eastAsia="en-GB"/>
              </w:rPr>
              <w:t>M</w:t>
            </w:r>
          </w:p>
        </w:tc>
      </w:tr>
      <w:tr w:rsidR="005D45FA" w:rsidRPr="008C6C1C" w14:paraId="5A2B16AE"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noWrap/>
            <w:hideMark/>
          </w:tcPr>
          <w:p w14:paraId="3EDCB83F" w14:textId="77777777" w:rsidR="005D45FA" w:rsidRPr="008C6C1C" w:rsidRDefault="005D45FA" w:rsidP="00167300">
            <w:pPr>
              <w:pStyle w:val="TAL"/>
              <w:rPr>
                <w:rFonts w:ascii="Courier New" w:hAnsi="Courier New" w:cs="Courier New"/>
                <w:lang w:eastAsia="en-GB"/>
              </w:rPr>
            </w:pPr>
            <w:r w:rsidRPr="008C6C1C">
              <w:rPr>
                <w:rFonts w:ascii="Courier New" w:hAnsi="Courier New" w:cs="Courier New"/>
                <w:lang w:eastAsia="en-GB"/>
              </w:rPr>
              <w:t>actions</w:t>
            </w:r>
          </w:p>
        </w:tc>
        <w:tc>
          <w:tcPr>
            <w:tcW w:w="804" w:type="pct"/>
            <w:tcBorders>
              <w:top w:val="single" w:sz="4" w:space="0" w:color="auto"/>
              <w:left w:val="single" w:sz="4" w:space="0" w:color="auto"/>
              <w:bottom w:val="single" w:sz="4" w:space="0" w:color="auto"/>
              <w:right w:val="single" w:sz="4" w:space="0" w:color="auto"/>
            </w:tcBorders>
            <w:noWrap/>
            <w:hideMark/>
          </w:tcPr>
          <w:p w14:paraId="34952EA4" w14:textId="77777777" w:rsidR="005D45FA" w:rsidRPr="008C6C1C" w:rsidRDefault="005D45FA" w:rsidP="00167300">
            <w:pPr>
              <w:keepNext/>
              <w:keepLines/>
              <w:spacing w:after="0"/>
              <w:jc w:val="center"/>
              <w:rPr>
                <w:rFonts w:ascii="Arial" w:hAnsi="Arial"/>
                <w:sz w:val="18"/>
                <w:lang w:eastAsia="en-GB"/>
              </w:rPr>
            </w:pPr>
            <w:r w:rsidRPr="008C6C1C">
              <w:rPr>
                <w:rFonts w:ascii="Arial" w:hAnsi="Arial"/>
                <w:sz w:val="18"/>
                <w:lang w:eastAsia="en-GB"/>
              </w:rPr>
              <w:t>O</w:t>
            </w:r>
          </w:p>
        </w:tc>
      </w:tr>
      <w:tr w:rsidR="005D45FA" w:rsidRPr="008C6C1C" w14:paraId="51344238" w14:textId="77777777" w:rsidTr="00726D9D">
        <w:trPr>
          <w:cantSplit/>
          <w:jc w:val="center"/>
        </w:trPr>
        <w:tc>
          <w:tcPr>
            <w:tcW w:w="4196" w:type="pct"/>
            <w:tcBorders>
              <w:top w:val="single" w:sz="4" w:space="0" w:color="auto"/>
              <w:left w:val="single" w:sz="4" w:space="0" w:color="auto"/>
              <w:bottom w:val="single" w:sz="4" w:space="0" w:color="auto"/>
              <w:right w:val="single" w:sz="4" w:space="0" w:color="auto"/>
            </w:tcBorders>
            <w:noWrap/>
            <w:hideMark/>
          </w:tcPr>
          <w:p w14:paraId="4211E787" w14:textId="77777777" w:rsidR="005D45FA" w:rsidRPr="008C6C1C" w:rsidRDefault="005D45FA" w:rsidP="00167300">
            <w:pPr>
              <w:pStyle w:val="TAL"/>
              <w:rPr>
                <w:rFonts w:ascii="Courier New" w:hAnsi="Courier New" w:cs="Courier New"/>
                <w:lang w:eastAsia="en-GB"/>
              </w:rPr>
            </w:pPr>
            <w:r w:rsidRPr="008C6C1C">
              <w:rPr>
                <w:rFonts w:ascii="Courier New" w:hAnsi="Courier New" w:cs="Courier New"/>
                <w:lang w:eastAsia="en-GB"/>
              </w:rPr>
              <w:t>componentCData</w:t>
            </w:r>
          </w:p>
        </w:tc>
        <w:tc>
          <w:tcPr>
            <w:tcW w:w="804" w:type="pct"/>
            <w:tcBorders>
              <w:top w:val="single" w:sz="4" w:space="0" w:color="auto"/>
              <w:left w:val="single" w:sz="4" w:space="0" w:color="auto"/>
              <w:bottom w:val="single" w:sz="4" w:space="0" w:color="auto"/>
              <w:right w:val="single" w:sz="4" w:space="0" w:color="auto"/>
            </w:tcBorders>
            <w:noWrap/>
            <w:hideMark/>
          </w:tcPr>
          <w:p w14:paraId="43EC0979" w14:textId="77777777" w:rsidR="005D45FA" w:rsidRPr="008C6C1C" w:rsidRDefault="005D45FA" w:rsidP="00167300">
            <w:pPr>
              <w:keepNext/>
              <w:keepLines/>
              <w:spacing w:after="0"/>
              <w:jc w:val="center"/>
              <w:rPr>
                <w:rFonts w:ascii="Arial" w:hAnsi="Arial"/>
                <w:sz w:val="18"/>
                <w:lang w:eastAsia="en-GB"/>
              </w:rPr>
            </w:pPr>
            <w:r w:rsidRPr="008C6C1C">
              <w:rPr>
                <w:rFonts w:ascii="Arial" w:hAnsi="Arial"/>
                <w:sz w:val="18"/>
                <w:lang w:eastAsia="en-GB"/>
              </w:rPr>
              <w:t>O</w:t>
            </w:r>
          </w:p>
        </w:tc>
      </w:tr>
    </w:tbl>
    <w:p w14:paraId="5CDD4153" w14:textId="77777777" w:rsidR="005D45FA" w:rsidRPr="008C6C1C" w:rsidRDefault="005D45FA" w:rsidP="005D45FA">
      <w:pPr>
        <w:rPr>
          <w:lang w:eastAsia="ko-KR"/>
        </w:rPr>
      </w:pPr>
    </w:p>
    <w:p w14:paraId="2F1FE4F8" w14:textId="184E1918" w:rsidR="005D45FA" w:rsidRPr="008C6C1C" w:rsidRDefault="005D45FA" w:rsidP="00726D9D">
      <w:pPr>
        <w:rPr>
          <w:lang w:eastAsia="ko-KR"/>
        </w:rPr>
      </w:pPr>
      <w:r w:rsidRPr="008C6C1C">
        <w:rPr>
          <w:lang w:eastAsia="ko-KR"/>
        </w:rPr>
        <w:t>The different AccessRule instances are defined at design time and stored in a database accessible by 3GPP management system. An example of this database can be the operator</w:t>
      </w:r>
      <w:r w:rsidR="00726D9D" w:rsidRPr="008C6C1C">
        <w:rPr>
          <w:lang w:eastAsia="ko-KR"/>
        </w:rPr>
        <w:t>'</w:t>
      </w:r>
      <w:r w:rsidRPr="008C6C1C">
        <w:rPr>
          <w:lang w:eastAsia="ko-KR"/>
        </w:rPr>
        <w:t>s Authentication, Authorization and Accounting (AAA) server.</w:t>
      </w:r>
    </w:p>
    <w:p w14:paraId="759FD36F" w14:textId="2FAE3405" w:rsidR="005D45FA" w:rsidRPr="008C6C1C" w:rsidRDefault="005D45FA" w:rsidP="00726D9D">
      <w:pPr>
        <w:rPr>
          <w:lang w:eastAsia="ko-KR"/>
        </w:rPr>
      </w:pPr>
      <w:r w:rsidRPr="008C6C1C">
        <w:rPr>
          <w:lang w:eastAsia="ko-KR"/>
        </w:rPr>
        <w:t xml:space="preserve">This solution proposes using the existing AccessRule class to define </w:t>
      </w:r>
      <w:r w:rsidR="00370678" w:rsidRPr="008C6C1C">
        <w:rPr>
          <w:lang w:eastAsia="ko-KR"/>
        </w:rPr>
        <w:t xml:space="preserve">discovery information </w:t>
      </w:r>
      <w:r w:rsidRPr="008C6C1C">
        <w:rPr>
          <w:lang w:eastAsia="ko-KR"/>
        </w:rPr>
        <w:t xml:space="preserve">for external MnS consumer. With this solution, it is proposed to fulfil the requirements </w:t>
      </w:r>
      <w:r w:rsidR="00C50D3A" w:rsidRPr="008C6C1C">
        <w:rPr>
          <w:lang w:eastAsia="ko-KR"/>
        </w:rPr>
        <w:t>PREQ-FS_MExpo-Disc-</w:t>
      </w:r>
      <w:r w:rsidRPr="008C6C1C">
        <w:rPr>
          <w:lang w:eastAsia="ko-KR"/>
        </w:rPr>
        <w:t xml:space="preserve">01, </w:t>
      </w:r>
      <w:r w:rsidR="00C50D3A" w:rsidRPr="008C6C1C">
        <w:rPr>
          <w:lang w:eastAsia="ko-KR"/>
        </w:rPr>
        <w:t>PREQ-FS_MExpo-Disc-</w:t>
      </w:r>
      <w:r w:rsidRPr="008C6C1C">
        <w:rPr>
          <w:lang w:eastAsia="ko-KR"/>
        </w:rPr>
        <w:t xml:space="preserve">02, </w:t>
      </w:r>
      <w:r w:rsidR="00C50D3A" w:rsidRPr="008C6C1C">
        <w:rPr>
          <w:lang w:eastAsia="ko-KR"/>
        </w:rPr>
        <w:t>PREQ-FS_MExpo-Disc-</w:t>
      </w:r>
      <w:r w:rsidRPr="008C6C1C">
        <w:rPr>
          <w:lang w:eastAsia="ko-KR"/>
        </w:rPr>
        <w:t xml:space="preserve">03, </w:t>
      </w:r>
      <w:r w:rsidR="00C50D3A" w:rsidRPr="008C6C1C">
        <w:rPr>
          <w:lang w:eastAsia="ko-KR"/>
        </w:rPr>
        <w:t>PREQ-FS_MExpo-Disc-</w:t>
      </w:r>
      <w:r w:rsidRPr="008C6C1C">
        <w:rPr>
          <w:lang w:eastAsia="ko-KR"/>
        </w:rPr>
        <w:t xml:space="preserve">04 and </w:t>
      </w:r>
      <w:r w:rsidR="00C50D3A" w:rsidRPr="008C6C1C">
        <w:rPr>
          <w:lang w:eastAsia="ko-KR"/>
        </w:rPr>
        <w:t>PREQ-FS_MExpo-Disc-</w:t>
      </w:r>
      <w:r w:rsidRPr="008C6C1C">
        <w:rPr>
          <w:lang w:eastAsia="ko-KR"/>
        </w:rPr>
        <w:t>05.</w:t>
      </w:r>
    </w:p>
    <w:p w14:paraId="0F7F4542" w14:textId="61CD604B" w:rsidR="005D45FA" w:rsidRPr="008C6C1C" w:rsidRDefault="005D45FA" w:rsidP="00726D9D">
      <w:pPr>
        <w:pStyle w:val="H6"/>
      </w:pPr>
      <w:bookmarkStart w:id="98" w:name="_Toc176938720"/>
      <w:r w:rsidRPr="008C6C1C">
        <w:t>5.1.</w:t>
      </w:r>
      <w:r w:rsidR="00E628D8" w:rsidRPr="008C6C1C">
        <w:t>3</w:t>
      </w:r>
      <w:r w:rsidRPr="008C6C1C">
        <w:t>.3.1.2</w:t>
      </w:r>
      <w:r w:rsidRPr="008C6C1C">
        <w:tab/>
        <w:t>Description</w:t>
      </w:r>
      <w:bookmarkEnd w:id="98"/>
    </w:p>
    <w:p w14:paraId="2090B93D" w14:textId="490E7BDB" w:rsidR="005D45FA" w:rsidRPr="008C6C1C" w:rsidRDefault="005D45FA" w:rsidP="0028709B">
      <w:pPr>
        <w:spacing w:after="120"/>
        <w:rPr>
          <w:lang w:eastAsia="zh-CN"/>
        </w:rPr>
      </w:pPr>
      <w:r w:rsidRPr="008C6C1C">
        <w:rPr>
          <w:lang w:eastAsia="zh-CN"/>
        </w:rPr>
        <w:t xml:space="preserve">It is proposed to use AccessRule to generate </w:t>
      </w:r>
      <w:r w:rsidR="00370678" w:rsidRPr="008C6C1C">
        <w:rPr>
          <w:lang w:eastAsia="ko-KR"/>
        </w:rPr>
        <w:t>discovery information</w:t>
      </w:r>
      <w:r w:rsidR="00370678" w:rsidRPr="008C6C1C">
        <w:rPr>
          <w:lang w:eastAsia="zh-CN"/>
        </w:rPr>
        <w:t xml:space="preserve"> </w:t>
      </w:r>
      <w:r w:rsidRPr="008C6C1C">
        <w:rPr>
          <w:lang w:eastAsia="zh-CN"/>
        </w:rPr>
        <w:t>as follows:</w:t>
      </w:r>
    </w:p>
    <w:p w14:paraId="6B1F1ED7" w14:textId="7FB63BA7" w:rsidR="005D45FA" w:rsidRPr="008C6C1C" w:rsidRDefault="005D45FA" w:rsidP="00726D9D">
      <w:pPr>
        <w:pStyle w:val="B1"/>
      </w:pPr>
      <w:r w:rsidRPr="008C6C1C">
        <w:t>-</w:t>
      </w:r>
      <w:r w:rsidRPr="008C6C1C">
        <w:tab/>
      </w:r>
      <w:r w:rsidR="0028709B" w:rsidRPr="008C6C1C">
        <w:t>"</w:t>
      </w:r>
      <w:r w:rsidRPr="008C6C1C">
        <w:t>dataNodeSelector</w:t>
      </w:r>
      <w:r w:rsidR="0028709B" w:rsidRPr="008C6C1C">
        <w:t>"</w:t>
      </w:r>
      <w:r w:rsidRPr="008C6C1C">
        <w:t>: it can be used not only to configure which MOI are visible (first level of filter), but also the visibility over the attributes of these MOIs. This allows fulfilling PREQ-FS_MExpo-Disc-01 and PREQ-FS_MExpo-Disc-02.</w:t>
      </w:r>
    </w:p>
    <w:p w14:paraId="23EF1B76" w14:textId="5709EEBD" w:rsidR="005D45FA" w:rsidRPr="008C6C1C" w:rsidRDefault="005D45FA" w:rsidP="00726D9D">
      <w:pPr>
        <w:pStyle w:val="B1"/>
      </w:pPr>
      <w:r w:rsidRPr="008C6C1C">
        <w:t>-</w:t>
      </w:r>
      <w:r w:rsidRPr="008C6C1C">
        <w:tab/>
      </w:r>
      <w:r w:rsidR="0028709B" w:rsidRPr="008C6C1C">
        <w:t>"</w:t>
      </w:r>
      <w:r w:rsidRPr="008C6C1C">
        <w:t>operations</w:t>
      </w:r>
      <w:r w:rsidR="0028709B" w:rsidRPr="008C6C1C">
        <w:t>"</w:t>
      </w:r>
      <w:r w:rsidRPr="008C6C1C">
        <w:t>: it can be used to specify which CRUD operations are visible for each MOI listed in the dataNodeSelector. This allows fulfilling PREQ-FS_MExpo-Disc-03.</w:t>
      </w:r>
    </w:p>
    <w:p w14:paraId="26FD535D" w14:textId="4B091E28" w:rsidR="005D45FA" w:rsidRPr="008C6C1C" w:rsidRDefault="005D45FA" w:rsidP="00726D9D">
      <w:pPr>
        <w:pStyle w:val="B1"/>
      </w:pPr>
      <w:r w:rsidRPr="008C6C1C">
        <w:t>-</w:t>
      </w:r>
      <w:r w:rsidRPr="008C6C1C">
        <w:tab/>
      </w:r>
      <w:r w:rsidR="0028709B" w:rsidRPr="008C6C1C">
        <w:t>"</w:t>
      </w:r>
      <w:r w:rsidRPr="008C6C1C">
        <w:t>componentCData</w:t>
      </w:r>
      <w:r w:rsidR="0028709B" w:rsidRPr="008C6C1C">
        <w:t>"</w:t>
      </w:r>
      <w:r w:rsidRPr="008C6C1C">
        <w:t xml:space="preserve">: it can be used to specify which management data </w:t>
      </w:r>
      <w:r w:rsidR="00825910" w:rsidRPr="008C6C1C">
        <w:t>(e.g</w:t>
      </w:r>
      <w:r w:rsidR="00D728E2" w:rsidRPr="008C6C1C">
        <w:t>.</w:t>
      </w:r>
      <w:r w:rsidR="00825910" w:rsidRPr="008C6C1C">
        <w:t xml:space="preserve"> performance measurements, KPIs and alarm information) </w:t>
      </w:r>
      <w:r w:rsidRPr="008C6C1C">
        <w:t>are visible for each MOI listed in the dataNodeSelector. This allows fulfilling PREQ</w:t>
      </w:r>
      <w:r w:rsidR="00726D9D" w:rsidRPr="008C6C1C">
        <w:noBreakHyphen/>
      </w:r>
      <w:r w:rsidRPr="008C6C1C">
        <w:t>FS_MExpo-Disc-05.</w:t>
      </w:r>
    </w:p>
    <w:p w14:paraId="5F73D3ED" w14:textId="0EDE5CBF" w:rsidR="005D45FA" w:rsidRPr="008C6C1C" w:rsidRDefault="005D45FA" w:rsidP="00726D9D">
      <w:pPr>
        <w:pStyle w:val="B1"/>
      </w:pPr>
      <w:r w:rsidRPr="008C6C1C">
        <w:t>-</w:t>
      </w:r>
      <w:r w:rsidRPr="008C6C1C">
        <w:tab/>
      </w:r>
      <w:r w:rsidR="0028709B" w:rsidRPr="008C6C1C">
        <w:t>"</w:t>
      </w:r>
      <w:r w:rsidRPr="008C6C1C">
        <w:t>actions</w:t>
      </w:r>
      <w:r w:rsidR="0028709B" w:rsidRPr="008C6C1C">
        <w:t>"</w:t>
      </w:r>
      <w:r w:rsidRPr="008C6C1C">
        <w:t>: The usage of this attribute is to grant authorization to the external MnS consumer when accessing service APIs over CAPIF-2/2e interface. However, this is a separate use case</w:t>
      </w:r>
      <w:r w:rsidR="00825910" w:rsidRPr="008C6C1C">
        <w:t>, which is described in clause</w:t>
      </w:r>
      <w:r w:rsidR="00726D9D" w:rsidRPr="008C6C1C">
        <w:t> </w:t>
      </w:r>
      <w:r w:rsidR="00825910" w:rsidRPr="008C6C1C">
        <w:t>5.1.4</w:t>
      </w:r>
      <w:r w:rsidRPr="008C6C1C">
        <w:t>.</w:t>
      </w:r>
    </w:p>
    <w:p w14:paraId="2C21F138" w14:textId="54165504" w:rsidR="005D45FA" w:rsidRPr="008C6C1C" w:rsidRDefault="005D45FA" w:rsidP="00D35187">
      <w:pPr>
        <w:pStyle w:val="Heading5"/>
      </w:pPr>
      <w:bookmarkStart w:id="99" w:name="_Toc176938721"/>
      <w:bookmarkStart w:id="100" w:name="_Toc176946710"/>
      <w:r w:rsidRPr="008C6C1C">
        <w:t>5.1.</w:t>
      </w:r>
      <w:r w:rsidR="00E628D8" w:rsidRPr="008C6C1C">
        <w:t>3</w:t>
      </w:r>
      <w:r w:rsidRPr="008C6C1C">
        <w:t>.3.2</w:t>
      </w:r>
      <w:r w:rsidRPr="008C6C1C">
        <w:tab/>
        <w:t>Potential solution #</w:t>
      </w:r>
      <w:r w:rsidR="00825910" w:rsidRPr="008C6C1C">
        <w:t>1b</w:t>
      </w:r>
      <w:r w:rsidRPr="008C6C1C">
        <w:t xml:space="preserve">: Using Role class for discovery </w:t>
      </w:r>
      <w:r w:rsidR="00370678" w:rsidRPr="008C6C1C">
        <w:t>information</w:t>
      </w:r>
      <w:r w:rsidRPr="008C6C1C">
        <w:t xml:space="preserve"> definition</w:t>
      </w:r>
      <w:bookmarkEnd w:id="99"/>
      <w:bookmarkEnd w:id="100"/>
    </w:p>
    <w:p w14:paraId="2D2FAABE" w14:textId="303320AC" w:rsidR="005D45FA" w:rsidRPr="008C6C1C" w:rsidRDefault="005D45FA" w:rsidP="00726D9D">
      <w:pPr>
        <w:pStyle w:val="H6"/>
      </w:pPr>
      <w:bookmarkStart w:id="101" w:name="_Toc176938722"/>
      <w:r w:rsidRPr="008C6C1C">
        <w:t>5.1.</w:t>
      </w:r>
      <w:r w:rsidR="00E628D8" w:rsidRPr="008C6C1C">
        <w:t>3</w:t>
      </w:r>
      <w:r w:rsidRPr="008C6C1C">
        <w:t>.3.2.1</w:t>
      </w:r>
      <w:r w:rsidRPr="008C6C1C">
        <w:tab/>
        <w:t>Introduction</w:t>
      </w:r>
      <w:bookmarkEnd w:id="101"/>
    </w:p>
    <w:p w14:paraId="18B5F3BF" w14:textId="3C8EF87F" w:rsidR="005D45FA" w:rsidRPr="008C6C1C" w:rsidRDefault="005D45FA" w:rsidP="00726D9D">
      <w:r w:rsidRPr="008C6C1C">
        <w:rPr>
          <w:color w:val="000000" w:themeColor="text1"/>
        </w:rPr>
        <w:t xml:space="preserve">Role class </w:t>
      </w:r>
      <w:r w:rsidR="0028709B" w:rsidRPr="008C6C1C">
        <w:rPr>
          <w:color w:val="000000" w:themeColor="text1"/>
        </w:rPr>
        <w:t xml:space="preserve">(3GPP TS </w:t>
      </w:r>
      <w:r w:rsidRPr="008C6C1C">
        <w:rPr>
          <w:color w:val="000000" w:themeColor="text1"/>
        </w:rPr>
        <w:t xml:space="preserve">28.319 [29], clause 7.3.2) enables </w:t>
      </w:r>
      <w:r w:rsidRPr="008C6C1C">
        <w:t>capturing multiple access rules. The table below provides a summary of the class attributes.</w:t>
      </w:r>
    </w:p>
    <w:p w14:paraId="385E8F63" w14:textId="61249E60" w:rsidR="00726D9D" w:rsidRPr="008C6C1C" w:rsidRDefault="00726D9D" w:rsidP="00726D9D">
      <w:pPr>
        <w:pStyle w:val="TH"/>
      </w:pPr>
      <w:r w:rsidRPr="008C6C1C">
        <w:t>Table 5.1.3.3.2.1-1</w:t>
      </w:r>
    </w:p>
    <w:tbl>
      <w:tblPr>
        <w:tblW w:w="2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46"/>
        <w:gridCol w:w="660"/>
      </w:tblGrid>
      <w:tr w:rsidR="005D45FA" w:rsidRPr="008C6C1C" w14:paraId="6E6CD24B" w14:textId="77777777" w:rsidTr="00726D9D">
        <w:trPr>
          <w:cantSplit/>
          <w:jc w:val="center"/>
        </w:trPr>
        <w:tc>
          <w:tcPr>
            <w:tcW w:w="4341" w:type="pct"/>
            <w:tcBorders>
              <w:top w:val="single" w:sz="4" w:space="0" w:color="auto"/>
              <w:left w:val="single" w:sz="4" w:space="0" w:color="auto"/>
              <w:bottom w:val="single" w:sz="4" w:space="0" w:color="auto"/>
              <w:right w:val="single" w:sz="4" w:space="0" w:color="auto"/>
            </w:tcBorders>
            <w:shd w:val="clear" w:color="auto" w:fill="BFBFBF"/>
            <w:noWrap/>
            <w:hideMark/>
          </w:tcPr>
          <w:p w14:paraId="1754AD1F" w14:textId="08F239C0" w:rsidR="005D45FA" w:rsidRPr="008C6C1C" w:rsidRDefault="005D45FA" w:rsidP="00167300">
            <w:pPr>
              <w:keepNext/>
              <w:keepLines/>
              <w:spacing w:after="0"/>
              <w:ind w:right="318"/>
              <w:jc w:val="center"/>
              <w:rPr>
                <w:rFonts w:ascii="Arial" w:hAnsi="Arial"/>
                <w:b/>
                <w:sz w:val="18"/>
              </w:rPr>
            </w:pPr>
            <w:r w:rsidRPr="008C6C1C">
              <w:rPr>
                <w:rFonts w:ascii="Arial" w:hAnsi="Arial"/>
                <w:b/>
                <w:sz w:val="18"/>
              </w:rPr>
              <w:t>Attribute</w:t>
            </w:r>
            <w:r w:rsidR="00726D9D" w:rsidRPr="008C6C1C">
              <w:rPr>
                <w:rFonts w:ascii="Arial" w:hAnsi="Arial"/>
                <w:b/>
                <w:sz w:val="18"/>
              </w:rPr>
              <w:t xml:space="preserve"> </w:t>
            </w:r>
            <w:r w:rsidRPr="008C6C1C">
              <w:rPr>
                <w:rFonts w:ascii="Arial" w:hAnsi="Arial"/>
                <w:b/>
                <w:sz w:val="18"/>
              </w:rPr>
              <w:t>Name</w:t>
            </w:r>
          </w:p>
        </w:tc>
        <w:tc>
          <w:tcPr>
            <w:tcW w:w="659" w:type="pct"/>
            <w:tcBorders>
              <w:top w:val="single" w:sz="4" w:space="0" w:color="auto"/>
              <w:left w:val="single" w:sz="4" w:space="0" w:color="auto"/>
              <w:bottom w:val="single" w:sz="4" w:space="0" w:color="auto"/>
              <w:right w:val="single" w:sz="4" w:space="0" w:color="auto"/>
            </w:tcBorders>
            <w:shd w:val="clear" w:color="auto" w:fill="BFBFBF"/>
            <w:noWrap/>
            <w:hideMark/>
          </w:tcPr>
          <w:p w14:paraId="268243B9" w14:textId="77777777" w:rsidR="005D45FA" w:rsidRPr="008C6C1C" w:rsidRDefault="005D45FA" w:rsidP="00167300">
            <w:pPr>
              <w:keepNext/>
              <w:keepLines/>
              <w:spacing w:after="0"/>
              <w:jc w:val="center"/>
              <w:rPr>
                <w:rFonts w:ascii="Arial" w:hAnsi="Arial"/>
                <w:b/>
                <w:sz w:val="18"/>
              </w:rPr>
            </w:pPr>
            <w:r w:rsidRPr="008C6C1C">
              <w:rPr>
                <w:rFonts w:ascii="Arial" w:hAnsi="Arial"/>
                <w:b/>
                <w:sz w:val="18"/>
              </w:rPr>
              <w:t>S</w:t>
            </w:r>
          </w:p>
        </w:tc>
      </w:tr>
      <w:tr w:rsidR="005D45FA" w:rsidRPr="008C6C1C" w14:paraId="778EBD6D" w14:textId="77777777" w:rsidTr="00726D9D">
        <w:trPr>
          <w:cantSplit/>
          <w:jc w:val="center"/>
        </w:trPr>
        <w:tc>
          <w:tcPr>
            <w:tcW w:w="4341" w:type="pct"/>
            <w:tcBorders>
              <w:top w:val="single" w:sz="4" w:space="0" w:color="auto"/>
              <w:left w:val="single" w:sz="4" w:space="0" w:color="auto"/>
              <w:bottom w:val="single" w:sz="4" w:space="0" w:color="auto"/>
              <w:right w:val="single" w:sz="4" w:space="0" w:color="auto"/>
            </w:tcBorders>
            <w:noWrap/>
            <w:hideMark/>
          </w:tcPr>
          <w:p w14:paraId="5FCC6907" w14:textId="77777777" w:rsidR="005D45FA" w:rsidRPr="008C6C1C" w:rsidRDefault="005D45FA" w:rsidP="00167300">
            <w:pPr>
              <w:pStyle w:val="TAL"/>
              <w:rPr>
                <w:rFonts w:cs="Arial"/>
                <w:lang w:eastAsia="de-DE"/>
              </w:rPr>
            </w:pPr>
            <w:r w:rsidRPr="008C6C1C">
              <w:rPr>
                <w:rFonts w:ascii="Courier New" w:hAnsi="Courier New" w:cs="Courier New"/>
              </w:rPr>
              <w:t>roleName</w:t>
            </w:r>
          </w:p>
        </w:tc>
        <w:tc>
          <w:tcPr>
            <w:tcW w:w="659" w:type="pct"/>
            <w:tcBorders>
              <w:top w:val="single" w:sz="4" w:space="0" w:color="auto"/>
              <w:left w:val="single" w:sz="4" w:space="0" w:color="auto"/>
              <w:bottom w:val="single" w:sz="4" w:space="0" w:color="auto"/>
              <w:right w:val="single" w:sz="4" w:space="0" w:color="auto"/>
            </w:tcBorders>
            <w:noWrap/>
            <w:hideMark/>
          </w:tcPr>
          <w:p w14:paraId="3FE60D08" w14:textId="77777777" w:rsidR="005D45FA" w:rsidRPr="008C6C1C" w:rsidRDefault="005D45FA" w:rsidP="00167300">
            <w:pPr>
              <w:keepNext/>
              <w:keepLines/>
              <w:spacing w:after="0"/>
              <w:jc w:val="center"/>
              <w:rPr>
                <w:rFonts w:ascii="Arial" w:hAnsi="Arial"/>
                <w:sz w:val="18"/>
              </w:rPr>
            </w:pPr>
            <w:r w:rsidRPr="008C6C1C">
              <w:rPr>
                <w:rFonts w:ascii="Arial" w:hAnsi="Arial"/>
                <w:sz w:val="18"/>
              </w:rPr>
              <w:t>M</w:t>
            </w:r>
          </w:p>
        </w:tc>
      </w:tr>
      <w:tr w:rsidR="005D45FA" w:rsidRPr="008C6C1C" w14:paraId="38CD69B2" w14:textId="77777777" w:rsidTr="00726D9D">
        <w:trPr>
          <w:cantSplit/>
          <w:jc w:val="center"/>
        </w:trPr>
        <w:tc>
          <w:tcPr>
            <w:tcW w:w="4341" w:type="pct"/>
            <w:tcBorders>
              <w:top w:val="single" w:sz="4" w:space="0" w:color="auto"/>
              <w:left w:val="single" w:sz="4" w:space="0" w:color="auto"/>
              <w:bottom w:val="single" w:sz="4" w:space="0" w:color="auto"/>
              <w:right w:val="single" w:sz="4" w:space="0" w:color="auto"/>
            </w:tcBorders>
            <w:noWrap/>
            <w:hideMark/>
          </w:tcPr>
          <w:p w14:paraId="3A05F06A" w14:textId="7FA2AB45" w:rsidR="005D45FA" w:rsidRPr="008C6C1C" w:rsidRDefault="005D45FA" w:rsidP="00167300">
            <w:pPr>
              <w:keepNext/>
              <w:keepLines/>
              <w:spacing w:after="0"/>
              <w:ind w:right="318"/>
              <w:rPr>
                <w:rFonts w:ascii="Arial" w:hAnsi="Arial" w:cs="Arial"/>
                <w:b/>
                <w:bCs/>
                <w:sz w:val="18"/>
                <w:lang w:eastAsia="de-DE"/>
              </w:rPr>
            </w:pPr>
            <w:r w:rsidRPr="008C6C1C">
              <w:rPr>
                <w:rFonts w:ascii="Arial" w:hAnsi="Arial" w:cs="Arial"/>
                <w:b/>
                <w:bCs/>
                <w:sz w:val="18"/>
                <w:lang w:eastAsia="de-DE"/>
              </w:rPr>
              <w:t>Attribute</w:t>
            </w:r>
            <w:r w:rsidR="00726D9D" w:rsidRPr="008C6C1C">
              <w:rPr>
                <w:rFonts w:ascii="Arial" w:hAnsi="Arial" w:cs="Arial"/>
                <w:b/>
                <w:bCs/>
                <w:sz w:val="18"/>
                <w:lang w:eastAsia="de-DE"/>
              </w:rPr>
              <w:t xml:space="preserve"> </w:t>
            </w:r>
            <w:r w:rsidRPr="008C6C1C">
              <w:rPr>
                <w:rFonts w:ascii="Arial" w:hAnsi="Arial" w:cs="Arial"/>
                <w:b/>
                <w:bCs/>
                <w:sz w:val="18"/>
                <w:lang w:eastAsia="de-DE"/>
              </w:rPr>
              <w:t>related</w:t>
            </w:r>
            <w:r w:rsidR="00726D9D" w:rsidRPr="008C6C1C">
              <w:rPr>
                <w:rFonts w:ascii="Arial" w:hAnsi="Arial" w:cs="Arial"/>
                <w:b/>
                <w:bCs/>
                <w:sz w:val="18"/>
                <w:lang w:eastAsia="de-DE"/>
              </w:rPr>
              <w:t xml:space="preserve"> </w:t>
            </w:r>
            <w:r w:rsidRPr="008C6C1C">
              <w:rPr>
                <w:rFonts w:ascii="Arial" w:hAnsi="Arial" w:cs="Arial"/>
                <w:b/>
                <w:bCs/>
                <w:sz w:val="18"/>
                <w:lang w:eastAsia="de-DE"/>
              </w:rPr>
              <w:t>to</w:t>
            </w:r>
            <w:r w:rsidR="00726D9D" w:rsidRPr="008C6C1C">
              <w:rPr>
                <w:rFonts w:ascii="Arial" w:hAnsi="Arial" w:cs="Arial"/>
                <w:b/>
                <w:bCs/>
                <w:sz w:val="18"/>
                <w:lang w:eastAsia="de-DE"/>
              </w:rPr>
              <w:t xml:space="preserve"> </w:t>
            </w:r>
            <w:r w:rsidRPr="008C6C1C">
              <w:rPr>
                <w:rFonts w:ascii="Arial" w:hAnsi="Arial" w:cs="Arial"/>
                <w:b/>
                <w:bCs/>
                <w:sz w:val="18"/>
                <w:lang w:eastAsia="de-DE"/>
              </w:rPr>
              <w:t>role</w:t>
            </w:r>
          </w:p>
        </w:tc>
        <w:tc>
          <w:tcPr>
            <w:tcW w:w="659" w:type="pct"/>
            <w:tcBorders>
              <w:top w:val="single" w:sz="4" w:space="0" w:color="auto"/>
              <w:left w:val="single" w:sz="4" w:space="0" w:color="auto"/>
              <w:bottom w:val="single" w:sz="4" w:space="0" w:color="auto"/>
              <w:right w:val="single" w:sz="4" w:space="0" w:color="auto"/>
            </w:tcBorders>
            <w:noWrap/>
            <w:hideMark/>
          </w:tcPr>
          <w:p w14:paraId="10E4E90E" w14:textId="77777777" w:rsidR="005D45FA" w:rsidRPr="008C6C1C" w:rsidRDefault="005D45FA" w:rsidP="00167300">
            <w:pPr>
              <w:keepNext/>
              <w:keepLines/>
              <w:spacing w:after="0"/>
              <w:jc w:val="center"/>
              <w:rPr>
                <w:rFonts w:ascii="Arial" w:hAnsi="Arial"/>
                <w:sz w:val="18"/>
              </w:rPr>
            </w:pPr>
          </w:p>
        </w:tc>
      </w:tr>
      <w:tr w:rsidR="005D45FA" w:rsidRPr="008C6C1C" w14:paraId="724C0E1F" w14:textId="77777777" w:rsidTr="00726D9D">
        <w:trPr>
          <w:cantSplit/>
          <w:jc w:val="center"/>
        </w:trPr>
        <w:tc>
          <w:tcPr>
            <w:tcW w:w="4341" w:type="pct"/>
            <w:tcBorders>
              <w:top w:val="single" w:sz="4" w:space="0" w:color="auto"/>
              <w:left w:val="single" w:sz="4" w:space="0" w:color="auto"/>
              <w:bottom w:val="single" w:sz="4" w:space="0" w:color="auto"/>
              <w:right w:val="single" w:sz="4" w:space="0" w:color="auto"/>
            </w:tcBorders>
            <w:noWrap/>
            <w:hideMark/>
          </w:tcPr>
          <w:p w14:paraId="3B5CA090" w14:textId="77777777" w:rsidR="005D45FA" w:rsidRPr="008C6C1C" w:rsidRDefault="005D45FA" w:rsidP="00167300">
            <w:pPr>
              <w:pStyle w:val="TAL"/>
              <w:rPr>
                <w:rFonts w:cs="Arial"/>
                <w:lang w:eastAsia="de-DE"/>
              </w:rPr>
            </w:pPr>
            <w:r w:rsidRPr="008C6C1C">
              <w:rPr>
                <w:rFonts w:ascii="Courier New" w:hAnsi="Courier New" w:cs="Courier New"/>
              </w:rPr>
              <w:t>accessRulesList</w:t>
            </w:r>
          </w:p>
        </w:tc>
        <w:tc>
          <w:tcPr>
            <w:tcW w:w="659" w:type="pct"/>
            <w:tcBorders>
              <w:top w:val="single" w:sz="4" w:space="0" w:color="auto"/>
              <w:left w:val="single" w:sz="4" w:space="0" w:color="auto"/>
              <w:bottom w:val="single" w:sz="4" w:space="0" w:color="auto"/>
              <w:right w:val="single" w:sz="4" w:space="0" w:color="auto"/>
            </w:tcBorders>
            <w:noWrap/>
            <w:hideMark/>
          </w:tcPr>
          <w:p w14:paraId="6B88986A" w14:textId="77777777" w:rsidR="005D45FA" w:rsidRPr="008C6C1C" w:rsidRDefault="005D45FA" w:rsidP="00167300">
            <w:pPr>
              <w:keepNext/>
              <w:keepLines/>
              <w:spacing w:after="0"/>
              <w:jc w:val="center"/>
              <w:rPr>
                <w:rFonts w:ascii="Arial" w:hAnsi="Arial"/>
                <w:sz w:val="18"/>
              </w:rPr>
            </w:pPr>
            <w:r w:rsidRPr="008C6C1C">
              <w:rPr>
                <w:rFonts w:ascii="Arial" w:hAnsi="Arial"/>
                <w:sz w:val="18"/>
              </w:rPr>
              <w:t>M</w:t>
            </w:r>
          </w:p>
        </w:tc>
      </w:tr>
    </w:tbl>
    <w:p w14:paraId="6AC69F97" w14:textId="77777777" w:rsidR="005D45FA" w:rsidRPr="008C6C1C" w:rsidRDefault="005D45FA" w:rsidP="00726D9D">
      <w:pPr>
        <w:rPr>
          <w:lang w:eastAsia="ko-KR"/>
        </w:rPr>
      </w:pPr>
    </w:p>
    <w:p w14:paraId="60E54616" w14:textId="13B1077C" w:rsidR="005D45FA" w:rsidRPr="008C6C1C" w:rsidRDefault="005D45FA" w:rsidP="00726D9D">
      <w:pPr>
        <w:rPr>
          <w:lang w:eastAsia="ko-KR"/>
        </w:rPr>
      </w:pPr>
      <w:r w:rsidRPr="008C6C1C">
        <w:rPr>
          <w:lang w:eastAsia="ko-KR"/>
        </w:rPr>
        <w:t>The different Role instances are defined at design time and stored in a database accessible by 3GPP management system. Examples of this database can be the operator</w:t>
      </w:r>
      <w:r w:rsidR="00726D9D" w:rsidRPr="008C6C1C">
        <w:rPr>
          <w:lang w:eastAsia="ko-KR"/>
        </w:rPr>
        <w:t>'</w:t>
      </w:r>
      <w:r w:rsidRPr="008C6C1C">
        <w:rPr>
          <w:lang w:eastAsia="ko-KR"/>
        </w:rPr>
        <w:t>s Authentication, Authorization and Accounting (AAA) server.</w:t>
      </w:r>
    </w:p>
    <w:p w14:paraId="56BE98ED" w14:textId="77C86692" w:rsidR="005D45FA" w:rsidRPr="008C6C1C" w:rsidRDefault="005D45FA" w:rsidP="00726D9D">
      <w:pPr>
        <w:rPr>
          <w:lang w:eastAsia="ko-KR"/>
        </w:rPr>
      </w:pPr>
      <w:r w:rsidRPr="008C6C1C">
        <w:rPr>
          <w:lang w:eastAsia="ko-KR"/>
        </w:rPr>
        <w:t xml:space="preserve">This solution proposes using the existing Role class to define discovery </w:t>
      </w:r>
      <w:r w:rsidR="00370678" w:rsidRPr="008C6C1C">
        <w:rPr>
          <w:lang w:eastAsia="ko-KR"/>
        </w:rPr>
        <w:t>information</w:t>
      </w:r>
      <w:r w:rsidRPr="008C6C1C">
        <w:rPr>
          <w:lang w:eastAsia="ko-KR"/>
        </w:rPr>
        <w:t xml:space="preserve"> for external MnS consumer. With this solution, it is proposed to fulfil the requirements </w:t>
      </w:r>
      <w:r w:rsidR="00C50D3A" w:rsidRPr="008C6C1C">
        <w:t>PREQ-FS_MExpo-Disc-</w:t>
      </w:r>
      <w:r w:rsidRPr="008C6C1C">
        <w:t xml:space="preserve">01, </w:t>
      </w:r>
      <w:r w:rsidR="00C50D3A" w:rsidRPr="008C6C1C">
        <w:t>PREQ-FS_MExpo-Disc-</w:t>
      </w:r>
      <w:r w:rsidRPr="008C6C1C">
        <w:t xml:space="preserve">02, </w:t>
      </w:r>
      <w:r w:rsidR="00C50D3A" w:rsidRPr="008C6C1C">
        <w:t>PREQ-FS_MExpo-Disc-</w:t>
      </w:r>
      <w:r w:rsidRPr="008C6C1C">
        <w:t xml:space="preserve">03, </w:t>
      </w:r>
      <w:r w:rsidR="00C50D3A" w:rsidRPr="008C6C1C">
        <w:t>PREQ-FS_MExpo-Disc-</w:t>
      </w:r>
      <w:r w:rsidRPr="008C6C1C">
        <w:t xml:space="preserve">04 and </w:t>
      </w:r>
      <w:r w:rsidR="00C50D3A" w:rsidRPr="008C6C1C">
        <w:t>PREQ-FS_MExpo-Disc-</w:t>
      </w:r>
      <w:r w:rsidRPr="008C6C1C">
        <w:t>05.</w:t>
      </w:r>
    </w:p>
    <w:p w14:paraId="68FD9B41" w14:textId="436E8E14" w:rsidR="005D45FA" w:rsidRPr="008C6C1C" w:rsidRDefault="005D45FA" w:rsidP="00726D9D">
      <w:pPr>
        <w:pStyle w:val="H6"/>
      </w:pPr>
      <w:bookmarkStart w:id="102" w:name="_Toc176938723"/>
      <w:r w:rsidRPr="008C6C1C">
        <w:t>5.1.</w:t>
      </w:r>
      <w:r w:rsidR="00E628D8" w:rsidRPr="008C6C1C">
        <w:t>3</w:t>
      </w:r>
      <w:r w:rsidRPr="008C6C1C">
        <w:t>.3.2.2</w:t>
      </w:r>
      <w:r w:rsidRPr="008C6C1C">
        <w:tab/>
        <w:t>Description</w:t>
      </w:r>
      <w:bookmarkEnd w:id="102"/>
    </w:p>
    <w:p w14:paraId="643A00AD" w14:textId="7177FDA1" w:rsidR="005D45FA" w:rsidRPr="008C6C1C" w:rsidRDefault="005D45FA" w:rsidP="005D45FA">
      <w:pPr>
        <w:rPr>
          <w:lang w:eastAsia="ko-KR"/>
        </w:rPr>
      </w:pPr>
      <w:r w:rsidRPr="008C6C1C">
        <w:rPr>
          <w:lang w:eastAsia="ko-KR"/>
        </w:rPr>
        <w:t xml:space="preserve">This solution </w:t>
      </w:r>
      <w:r w:rsidR="00825910" w:rsidRPr="008C6C1C">
        <w:rPr>
          <w:lang w:eastAsia="ko-KR"/>
        </w:rPr>
        <w:t>builds on top of solution #1, by associating roles instead of individual access rules. Solution #1b requires the underlying implementation of solution #1</w:t>
      </w:r>
      <w:r w:rsidRPr="008C6C1C">
        <w:rPr>
          <w:lang w:eastAsia="ko-KR"/>
        </w:rPr>
        <w:t xml:space="preserve">. </w:t>
      </w:r>
    </w:p>
    <w:p w14:paraId="2038D48D" w14:textId="56FF00B3" w:rsidR="005D45FA" w:rsidRPr="008C6C1C" w:rsidRDefault="005D45FA" w:rsidP="00D35187">
      <w:pPr>
        <w:pStyle w:val="Heading5"/>
      </w:pPr>
      <w:bookmarkStart w:id="103" w:name="_Toc176938724"/>
      <w:bookmarkStart w:id="104" w:name="_Toc176946711"/>
      <w:r w:rsidRPr="008C6C1C">
        <w:t>5.1.</w:t>
      </w:r>
      <w:r w:rsidR="00E628D8" w:rsidRPr="008C6C1C">
        <w:t>3</w:t>
      </w:r>
      <w:r w:rsidRPr="008C6C1C">
        <w:t>.3.3</w:t>
      </w:r>
      <w:r w:rsidRPr="008C6C1C">
        <w:tab/>
        <w:t>Potential solution #3: Mapping policy definition into OAuth2.0 access token</w:t>
      </w:r>
      <w:bookmarkEnd w:id="103"/>
      <w:bookmarkEnd w:id="104"/>
    </w:p>
    <w:p w14:paraId="3F3EE7AF" w14:textId="6A9D9F3C" w:rsidR="005D45FA" w:rsidRPr="008C6C1C" w:rsidRDefault="005D45FA" w:rsidP="00726D9D">
      <w:pPr>
        <w:pStyle w:val="H6"/>
      </w:pPr>
      <w:bookmarkStart w:id="105" w:name="_Toc176938725"/>
      <w:r w:rsidRPr="008C6C1C">
        <w:t>5.1.</w:t>
      </w:r>
      <w:r w:rsidR="00E628D8" w:rsidRPr="008C6C1C">
        <w:t>3</w:t>
      </w:r>
      <w:r w:rsidRPr="008C6C1C">
        <w:t>.3.3.1</w:t>
      </w:r>
      <w:r w:rsidRPr="008C6C1C">
        <w:tab/>
        <w:t>Introduction</w:t>
      </w:r>
      <w:bookmarkEnd w:id="105"/>
    </w:p>
    <w:p w14:paraId="6B4B02D5" w14:textId="663A5242" w:rsidR="005D45FA" w:rsidRPr="008C6C1C" w:rsidRDefault="005D45FA" w:rsidP="00726D9D">
      <w:r w:rsidRPr="008C6C1C">
        <w:t xml:space="preserve">This solution focuses on meeting the requirement </w:t>
      </w:r>
      <w:r w:rsidR="00C50D3A" w:rsidRPr="008C6C1C">
        <w:t>PREQ-FS_MExpo-Disc</w:t>
      </w:r>
      <w:r w:rsidRPr="008C6C1C">
        <w:t>-06.</w:t>
      </w:r>
    </w:p>
    <w:p w14:paraId="37B8928D" w14:textId="6DB342DF" w:rsidR="005D45FA" w:rsidRPr="008C6C1C" w:rsidRDefault="005D45FA" w:rsidP="00726D9D">
      <w:pPr>
        <w:pStyle w:val="H6"/>
      </w:pPr>
      <w:bookmarkStart w:id="106" w:name="_Toc176938726"/>
      <w:r w:rsidRPr="008C6C1C">
        <w:t>5.1.</w:t>
      </w:r>
      <w:r w:rsidR="00E628D8" w:rsidRPr="008C6C1C">
        <w:t>3</w:t>
      </w:r>
      <w:r w:rsidRPr="008C6C1C">
        <w:t>.3.3.2</w:t>
      </w:r>
      <w:r w:rsidRPr="008C6C1C">
        <w:tab/>
        <w:t>Description</w:t>
      </w:r>
      <w:bookmarkEnd w:id="106"/>
    </w:p>
    <w:p w14:paraId="3EDAF7BA" w14:textId="7541B301" w:rsidR="005D45FA" w:rsidRPr="008C6C1C" w:rsidRDefault="005D45FA" w:rsidP="00726D9D">
      <w:r w:rsidRPr="008C6C1C">
        <w:t>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3GPP TS 33.122 [14] and shown in the table below (see Table C.2.2-1 from 3GPP TS</w:t>
      </w:r>
      <w:r w:rsidR="00726D9D" w:rsidRPr="008C6C1C">
        <w:t> </w:t>
      </w:r>
      <w:r w:rsidRPr="008C6C1C">
        <w:t>33.122 [14]).</w:t>
      </w:r>
    </w:p>
    <w:p w14:paraId="01866A0C" w14:textId="5C7DFFE7" w:rsidR="00726D9D" w:rsidRPr="008C6C1C" w:rsidRDefault="00726D9D" w:rsidP="00726D9D">
      <w:pPr>
        <w:pStyle w:val="TH"/>
      </w:pPr>
      <w:r w:rsidRPr="008C6C1C">
        <w:t>Table 5.1.3.3.3.2-1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8608"/>
      </w:tblGrid>
      <w:tr w:rsidR="005D45FA" w:rsidRPr="008C6C1C" w14:paraId="4D8910E5" w14:textId="77777777" w:rsidTr="00726D9D">
        <w:trPr>
          <w:jc w:val="center"/>
        </w:trPr>
        <w:tc>
          <w:tcPr>
            <w:tcW w:w="1096" w:type="dxa"/>
            <w:tcBorders>
              <w:top w:val="single" w:sz="4" w:space="0" w:color="auto"/>
              <w:left w:val="single" w:sz="4" w:space="0" w:color="auto"/>
              <w:bottom w:val="single" w:sz="4" w:space="0" w:color="auto"/>
              <w:right w:val="single" w:sz="4" w:space="0" w:color="auto"/>
            </w:tcBorders>
            <w:hideMark/>
          </w:tcPr>
          <w:p w14:paraId="715E5F80" w14:textId="77777777" w:rsidR="005D45FA" w:rsidRPr="008C6C1C" w:rsidRDefault="005D45FA" w:rsidP="00167300">
            <w:pPr>
              <w:pStyle w:val="TAH"/>
            </w:pPr>
            <w:r w:rsidRPr="008C6C1C">
              <w:rPr>
                <w:lang w:eastAsia="en-GB"/>
              </w:rPr>
              <w:t>Parameter</w:t>
            </w:r>
          </w:p>
        </w:tc>
        <w:tc>
          <w:tcPr>
            <w:tcW w:w="8608" w:type="dxa"/>
            <w:tcBorders>
              <w:top w:val="single" w:sz="4" w:space="0" w:color="auto"/>
              <w:left w:val="single" w:sz="4" w:space="0" w:color="auto"/>
              <w:bottom w:val="single" w:sz="4" w:space="0" w:color="auto"/>
              <w:right w:val="single" w:sz="4" w:space="0" w:color="auto"/>
            </w:tcBorders>
            <w:hideMark/>
          </w:tcPr>
          <w:p w14:paraId="4C82B5E6" w14:textId="77777777" w:rsidR="005D45FA" w:rsidRPr="008C6C1C" w:rsidRDefault="005D45FA" w:rsidP="00167300">
            <w:pPr>
              <w:pStyle w:val="TAH"/>
            </w:pPr>
            <w:r w:rsidRPr="008C6C1C">
              <w:rPr>
                <w:lang w:eastAsia="en-GB"/>
              </w:rPr>
              <w:t>Description</w:t>
            </w:r>
          </w:p>
        </w:tc>
      </w:tr>
      <w:tr w:rsidR="005D45FA" w:rsidRPr="008C6C1C" w14:paraId="13823B85" w14:textId="77777777" w:rsidTr="00726D9D">
        <w:trPr>
          <w:jc w:val="center"/>
        </w:trPr>
        <w:tc>
          <w:tcPr>
            <w:tcW w:w="1096" w:type="dxa"/>
            <w:tcBorders>
              <w:top w:val="single" w:sz="4" w:space="0" w:color="auto"/>
              <w:left w:val="single" w:sz="4" w:space="0" w:color="auto"/>
              <w:bottom w:val="single" w:sz="4" w:space="0" w:color="auto"/>
              <w:right w:val="single" w:sz="4" w:space="0" w:color="auto"/>
            </w:tcBorders>
            <w:hideMark/>
          </w:tcPr>
          <w:p w14:paraId="1E5A00F4" w14:textId="77777777" w:rsidR="005D45FA" w:rsidRPr="008C6C1C" w:rsidRDefault="005D45FA" w:rsidP="00167300">
            <w:pPr>
              <w:pStyle w:val="TAL"/>
              <w:tabs>
                <w:tab w:val="left" w:pos="5454"/>
              </w:tabs>
            </w:pPr>
            <w:r w:rsidRPr="008C6C1C">
              <w:t>exp</w:t>
            </w:r>
          </w:p>
        </w:tc>
        <w:tc>
          <w:tcPr>
            <w:tcW w:w="8608" w:type="dxa"/>
            <w:tcBorders>
              <w:top w:val="single" w:sz="4" w:space="0" w:color="auto"/>
              <w:left w:val="single" w:sz="4" w:space="0" w:color="auto"/>
              <w:bottom w:val="single" w:sz="4" w:space="0" w:color="auto"/>
              <w:right w:val="single" w:sz="4" w:space="0" w:color="auto"/>
            </w:tcBorders>
            <w:hideMark/>
          </w:tcPr>
          <w:p w14:paraId="7DE3495C" w14:textId="0DD9C4B0" w:rsidR="005D45FA" w:rsidRPr="008C6C1C" w:rsidRDefault="005D45FA" w:rsidP="00726D9D">
            <w:pPr>
              <w:pStyle w:val="TAL"/>
            </w:pPr>
            <w:r w:rsidRPr="008C6C1C">
              <w:t>REQUIRED.</w:t>
            </w:r>
            <w:r w:rsidR="00726D9D" w:rsidRPr="008C6C1C">
              <w:t xml:space="preserve"> </w:t>
            </w:r>
            <w:r w:rsidRPr="008C6C1C">
              <w:t>The</w:t>
            </w:r>
            <w:r w:rsidR="00726D9D" w:rsidRPr="008C6C1C">
              <w:t xml:space="preserve"> </w:t>
            </w:r>
            <w:r w:rsidRPr="008C6C1C">
              <w:t>expiration</w:t>
            </w:r>
            <w:r w:rsidR="00726D9D" w:rsidRPr="008C6C1C">
              <w:t xml:space="preserve"> </w:t>
            </w:r>
            <w:r w:rsidRPr="008C6C1C">
              <w:t>time</w:t>
            </w:r>
            <w:r w:rsidR="00726D9D" w:rsidRPr="008C6C1C">
              <w:t xml:space="preserve"> </w:t>
            </w:r>
            <w:r w:rsidRPr="008C6C1C">
              <w:t>of</w:t>
            </w:r>
            <w:r w:rsidR="00726D9D" w:rsidRPr="008C6C1C">
              <w:t xml:space="preserve"> </w:t>
            </w:r>
            <w:r w:rsidRPr="008C6C1C">
              <w:t>the</w:t>
            </w:r>
            <w:r w:rsidR="00726D9D" w:rsidRPr="008C6C1C">
              <w:t xml:space="preserve"> </w:t>
            </w:r>
            <w:r w:rsidRPr="008C6C1C">
              <w:t>access</w:t>
            </w:r>
            <w:r w:rsidR="00726D9D" w:rsidRPr="008C6C1C">
              <w:t xml:space="preserve"> </w:t>
            </w:r>
            <w:r w:rsidRPr="008C6C1C">
              <w:t>token.</w:t>
            </w:r>
            <w:r w:rsidR="0061698E" w:rsidRPr="008C6C1C">
              <w:t xml:space="preserve"> </w:t>
            </w:r>
            <w:r w:rsidRPr="008C6C1C">
              <w:t>Implementers</w:t>
            </w:r>
            <w:r w:rsidR="00726D9D" w:rsidRPr="008C6C1C">
              <w:t xml:space="preserve"> </w:t>
            </w:r>
            <w:r w:rsidRPr="008C6C1C">
              <w:t>MAY</w:t>
            </w:r>
            <w:r w:rsidR="00726D9D" w:rsidRPr="008C6C1C">
              <w:t xml:space="preserve"> </w:t>
            </w:r>
            <w:r w:rsidRPr="008C6C1C">
              <w:t>provide</w:t>
            </w:r>
            <w:r w:rsidR="00726D9D" w:rsidRPr="008C6C1C">
              <w:t xml:space="preserve"> </w:t>
            </w:r>
            <w:r w:rsidRPr="008C6C1C">
              <w:t>for</w:t>
            </w:r>
            <w:r w:rsidR="00726D9D" w:rsidRPr="008C6C1C">
              <w:t xml:space="preserve"> </w:t>
            </w:r>
            <w:r w:rsidRPr="008C6C1C">
              <w:t>some</w:t>
            </w:r>
            <w:r w:rsidR="00726D9D" w:rsidRPr="008C6C1C">
              <w:t xml:space="preserve"> </w:t>
            </w:r>
            <w:r w:rsidRPr="008C6C1C">
              <w:t>small</w:t>
            </w:r>
            <w:r w:rsidR="00726D9D" w:rsidRPr="008C6C1C">
              <w:t xml:space="preserve"> </w:t>
            </w:r>
            <w:r w:rsidRPr="008C6C1C">
              <w:t>leeway,</w:t>
            </w:r>
            <w:r w:rsidR="00726D9D" w:rsidRPr="008C6C1C">
              <w:t xml:space="preserve"> </w:t>
            </w:r>
            <w:r w:rsidRPr="008C6C1C">
              <w:t>usually</w:t>
            </w:r>
            <w:r w:rsidR="00726D9D" w:rsidRPr="008C6C1C">
              <w:t xml:space="preserve"> </w:t>
            </w:r>
            <w:r w:rsidRPr="008C6C1C">
              <w:t>no</w:t>
            </w:r>
            <w:r w:rsidR="00726D9D" w:rsidRPr="008C6C1C">
              <w:t xml:space="preserve"> </w:t>
            </w:r>
            <w:r w:rsidRPr="008C6C1C">
              <w:t>more</w:t>
            </w:r>
            <w:r w:rsidR="00726D9D" w:rsidRPr="008C6C1C">
              <w:t xml:space="preserve"> </w:t>
            </w:r>
            <w:r w:rsidRPr="008C6C1C">
              <w:t>than</w:t>
            </w:r>
            <w:r w:rsidR="00726D9D" w:rsidRPr="008C6C1C">
              <w:t xml:space="preserve"> </w:t>
            </w:r>
            <w:r w:rsidRPr="008C6C1C">
              <w:t>a</w:t>
            </w:r>
            <w:r w:rsidR="00726D9D" w:rsidRPr="008C6C1C">
              <w:t xml:space="preserve"> </w:t>
            </w:r>
            <w:r w:rsidRPr="008C6C1C">
              <w:t>few</w:t>
            </w:r>
            <w:r w:rsidR="00726D9D" w:rsidRPr="008C6C1C">
              <w:t xml:space="preserve"> </w:t>
            </w:r>
            <w:r w:rsidRPr="008C6C1C">
              <w:t>minutes,</w:t>
            </w:r>
            <w:r w:rsidR="00726D9D" w:rsidRPr="008C6C1C">
              <w:t xml:space="preserve"> </w:t>
            </w:r>
            <w:r w:rsidRPr="008C6C1C">
              <w:t>to</w:t>
            </w:r>
            <w:r w:rsidR="00726D9D" w:rsidRPr="008C6C1C">
              <w:t xml:space="preserve"> </w:t>
            </w:r>
            <w:r w:rsidRPr="008C6C1C">
              <w:t>account</w:t>
            </w:r>
            <w:r w:rsidR="00726D9D" w:rsidRPr="008C6C1C">
              <w:t xml:space="preserve"> </w:t>
            </w:r>
            <w:r w:rsidRPr="008C6C1C">
              <w:t>for</w:t>
            </w:r>
            <w:r w:rsidR="00726D9D" w:rsidRPr="008C6C1C">
              <w:t xml:space="preserve"> </w:t>
            </w:r>
            <w:r w:rsidRPr="008C6C1C">
              <w:t>clock</w:t>
            </w:r>
            <w:r w:rsidR="00726D9D" w:rsidRPr="008C6C1C">
              <w:t xml:space="preserve"> </w:t>
            </w:r>
            <w:r w:rsidRPr="008C6C1C">
              <w:t>skew</w:t>
            </w:r>
            <w:r w:rsidR="00726D9D" w:rsidRPr="008C6C1C">
              <w:t xml:space="preserve"> </w:t>
            </w:r>
            <w:r w:rsidRPr="008C6C1C">
              <w:t>(not</w:t>
            </w:r>
            <w:r w:rsidR="00726D9D" w:rsidRPr="008C6C1C">
              <w:t xml:space="preserve"> </w:t>
            </w:r>
            <w:r w:rsidRPr="008C6C1C">
              <w:t>to</w:t>
            </w:r>
            <w:r w:rsidR="00726D9D" w:rsidRPr="008C6C1C">
              <w:t xml:space="preserve"> </w:t>
            </w:r>
            <w:r w:rsidRPr="008C6C1C">
              <w:t>exceed</w:t>
            </w:r>
            <w:r w:rsidR="00726D9D" w:rsidRPr="008C6C1C">
              <w:t xml:space="preserve"> </w:t>
            </w:r>
            <w:r w:rsidRPr="008C6C1C">
              <w:t>30</w:t>
            </w:r>
            <w:r w:rsidR="00726D9D" w:rsidRPr="008C6C1C">
              <w:t xml:space="preserve"> </w:t>
            </w:r>
            <w:r w:rsidRPr="008C6C1C">
              <w:t>seconds).</w:t>
            </w:r>
          </w:p>
        </w:tc>
      </w:tr>
      <w:tr w:rsidR="005D45FA" w:rsidRPr="008C6C1C" w14:paraId="0A01E106" w14:textId="77777777" w:rsidTr="00726D9D">
        <w:trPr>
          <w:jc w:val="center"/>
        </w:trPr>
        <w:tc>
          <w:tcPr>
            <w:tcW w:w="1096" w:type="dxa"/>
            <w:tcBorders>
              <w:top w:val="single" w:sz="4" w:space="0" w:color="auto"/>
              <w:left w:val="single" w:sz="4" w:space="0" w:color="auto"/>
              <w:bottom w:val="single" w:sz="4" w:space="0" w:color="auto"/>
              <w:right w:val="single" w:sz="4" w:space="0" w:color="auto"/>
            </w:tcBorders>
            <w:hideMark/>
          </w:tcPr>
          <w:p w14:paraId="063222C7" w14:textId="77777777" w:rsidR="005D45FA" w:rsidRPr="008C6C1C" w:rsidRDefault="005D45FA" w:rsidP="00167300">
            <w:pPr>
              <w:pStyle w:val="TAL"/>
              <w:tabs>
                <w:tab w:val="left" w:pos="5454"/>
              </w:tabs>
            </w:pPr>
            <w:r w:rsidRPr="008C6C1C">
              <w:t>client_id</w:t>
            </w:r>
          </w:p>
        </w:tc>
        <w:tc>
          <w:tcPr>
            <w:tcW w:w="8608" w:type="dxa"/>
            <w:tcBorders>
              <w:top w:val="single" w:sz="4" w:space="0" w:color="auto"/>
              <w:left w:val="single" w:sz="4" w:space="0" w:color="auto"/>
              <w:bottom w:val="single" w:sz="4" w:space="0" w:color="auto"/>
              <w:right w:val="single" w:sz="4" w:space="0" w:color="auto"/>
            </w:tcBorders>
            <w:hideMark/>
          </w:tcPr>
          <w:p w14:paraId="4C6CEE61" w14:textId="7A413CE1" w:rsidR="005D45FA" w:rsidRPr="008C6C1C" w:rsidRDefault="005D45FA" w:rsidP="00726D9D">
            <w:pPr>
              <w:pStyle w:val="TAL"/>
            </w:pPr>
            <w:r w:rsidRPr="008C6C1C">
              <w:t>REQUIRED.</w:t>
            </w:r>
            <w:r w:rsidR="00726D9D" w:rsidRPr="008C6C1C">
              <w:t xml:space="preserve"> </w:t>
            </w:r>
            <w:r w:rsidRPr="008C6C1C">
              <w:t>The</w:t>
            </w:r>
            <w:r w:rsidR="00726D9D" w:rsidRPr="008C6C1C">
              <w:t xml:space="preserve"> </w:t>
            </w:r>
            <w:r w:rsidRPr="008C6C1C">
              <w:t>identifier</w:t>
            </w:r>
            <w:r w:rsidR="00726D9D" w:rsidRPr="008C6C1C">
              <w:t xml:space="preserve"> </w:t>
            </w:r>
            <w:r w:rsidRPr="008C6C1C">
              <w:t>of</w:t>
            </w:r>
            <w:r w:rsidR="00726D9D" w:rsidRPr="008C6C1C">
              <w:t xml:space="preserve"> </w:t>
            </w:r>
            <w:r w:rsidRPr="008C6C1C">
              <w:t>the</w:t>
            </w:r>
            <w:r w:rsidR="00726D9D" w:rsidRPr="008C6C1C">
              <w:t xml:space="preserve"> </w:t>
            </w:r>
            <w:r w:rsidRPr="008C6C1C">
              <w:t>API</w:t>
            </w:r>
            <w:r w:rsidR="00726D9D" w:rsidRPr="008C6C1C">
              <w:t xml:space="preserve"> </w:t>
            </w:r>
            <w:r w:rsidRPr="008C6C1C">
              <w:t>Invoker</w:t>
            </w:r>
            <w:r w:rsidR="00726D9D" w:rsidRPr="008C6C1C">
              <w:t xml:space="preserve"> </w:t>
            </w:r>
            <w:r w:rsidRPr="008C6C1C">
              <w:t>making</w:t>
            </w:r>
            <w:r w:rsidR="00726D9D" w:rsidRPr="008C6C1C">
              <w:t xml:space="preserve"> </w:t>
            </w:r>
            <w:r w:rsidRPr="008C6C1C">
              <w:t>the</w:t>
            </w:r>
            <w:r w:rsidR="00726D9D" w:rsidRPr="008C6C1C">
              <w:t xml:space="preserve"> </w:t>
            </w:r>
            <w:r w:rsidRPr="008C6C1C">
              <w:t>API</w:t>
            </w:r>
            <w:r w:rsidR="00726D9D" w:rsidRPr="008C6C1C">
              <w:t xml:space="preserve"> </w:t>
            </w:r>
            <w:r w:rsidRPr="008C6C1C">
              <w:t>request</w:t>
            </w:r>
            <w:r w:rsidR="00726D9D" w:rsidRPr="008C6C1C">
              <w:t xml:space="preserve"> </w:t>
            </w:r>
            <w:r w:rsidRPr="008C6C1C">
              <w:t>as</w:t>
            </w:r>
            <w:r w:rsidR="00726D9D" w:rsidRPr="008C6C1C">
              <w:t xml:space="preserve"> </w:t>
            </w:r>
            <w:r w:rsidRPr="008C6C1C">
              <w:t>previously</w:t>
            </w:r>
            <w:r w:rsidR="00726D9D" w:rsidRPr="008C6C1C">
              <w:t xml:space="preserve"> </w:t>
            </w:r>
            <w:r w:rsidRPr="008C6C1C">
              <w:t>established</w:t>
            </w:r>
            <w:r w:rsidR="00726D9D" w:rsidRPr="008C6C1C">
              <w:t xml:space="preserve"> </w:t>
            </w:r>
            <w:r w:rsidRPr="008C6C1C">
              <w:t>with</w:t>
            </w:r>
            <w:r w:rsidR="00726D9D" w:rsidRPr="008C6C1C">
              <w:t xml:space="preserve"> </w:t>
            </w:r>
            <w:r w:rsidRPr="008C6C1C">
              <w:t>the</w:t>
            </w:r>
            <w:r w:rsidR="00726D9D" w:rsidRPr="008C6C1C">
              <w:t xml:space="preserve"> </w:t>
            </w:r>
            <w:r w:rsidRPr="008C6C1C">
              <w:t>CAPIF</w:t>
            </w:r>
            <w:r w:rsidR="00726D9D" w:rsidRPr="008C6C1C">
              <w:t xml:space="preserve"> </w:t>
            </w:r>
            <w:r w:rsidRPr="008C6C1C">
              <w:t>Core</w:t>
            </w:r>
            <w:r w:rsidR="00726D9D" w:rsidRPr="008C6C1C">
              <w:t xml:space="preserve"> </w:t>
            </w:r>
            <w:r w:rsidRPr="008C6C1C">
              <w:t>Function</w:t>
            </w:r>
            <w:r w:rsidR="00726D9D" w:rsidRPr="008C6C1C">
              <w:t xml:space="preserve"> </w:t>
            </w:r>
            <w:r w:rsidRPr="008C6C1C">
              <w:t>through</w:t>
            </w:r>
            <w:r w:rsidR="00726D9D" w:rsidRPr="008C6C1C">
              <w:t xml:space="preserve"> </w:t>
            </w:r>
            <w:r w:rsidRPr="008C6C1C">
              <w:t>onboarding.</w:t>
            </w:r>
          </w:p>
        </w:tc>
      </w:tr>
      <w:tr w:rsidR="005D45FA" w:rsidRPr="008C6C1C" w14:paraId="166C509B" w14:textId="77777777" w:rsidTr="00726D9D">
        <w:trPr>
          <w:jc w:val="center"/>
        </w:trPr>
        <w:tc>
          <w:tcPr>
            <w:tcW w:w="1096" w:type="dxa"/>
            <w:tcBorders>
              <w:top w:val="single" w:sz="4" w:space="0" w:color="auto"/>
              <w:left w:val="single" w:sz="4" w:space="0" w:color="auto"/>
              <w:bottom w:val="single" w:sz="4" w:space="0" w:color="auto"/>
              <w:right w:val="single" w:sz="4" w:space="0" w:color="auto"/>
            </w:tcBorders>
            <w:hideMark/>
          </w:tcPr>
          <w:p w14:paraId="0522583C" w14:textId="77777777" w:rsidR="005D45FA" w:rsidRPr="008C6C1C" w:rsidRDefault="005D45FA" w:rsidP="00167300">
            <w:pPr>
              <w:pStyle w:val="TAL"/>
              <w:tabs>
                <w:tab w:val="left" w:pos="5454"/>
              </w:tabs>
            </w:pPr>
            <w:r w:rsidRPr="008C6C1C">
              <w:t>scope</w:t>
            </w:r>
          </w:p>
        </w:tc>
        <w:tc>
          <w:tcPr>
            <w:tcW w:w="8608" w:type="dxa"/>
            <w:tcBorders>
              <w:top w:val="single" w:sz="4" w:space="0" w:color="auto"/>
              <w:left w:val="single" w:sz="4" w:space="0" w:color="auto"/>
              <w:bottom w:val="single" w:sz="4" w:space="0" w:color="auto"/>
              <w:right w:val="single" w:sz="4" w:space="0" w:color="auto"/>
            </w:tcBorders>
            <w:hideMark/>
          </w:tcPr>
          <w:p w14:paraId="119F99FE" w14:textId="38D06B6E" w:rsidR="005D45FA" w:rsidRPr="008C6C1C" w:rsidRDefault="005D45FA" w:rsidP="00726D9D">
            <w:pPr>
              <w:pStyle w:val="TAL"/>
            </w:pPr>
            <w:r w:rsidRPr="008C6C1C">
              <w:t>REQUIRED.</w:t>
            </w:r>
            <w:r w:rsidR="00726D9D" w:rsidRPr="008C6C1C">
              <w:t xml:space="preserve"> </w:t>
            </w:r>
            <w:r w:rsidRPr="008C6C1C">
              <w:t>A</w:t>
            </w:r>
            <w:r w:rsidR="00726D9D" w:rsidRPr="008C6C1C">
              <w:t xml:space="preserve"> </w:t>
            </w:r>
            <w:r w:rsidRPr="008C6C1C">
              <w:t>string</w:t>
            </w:r>
            <w:r w:rsidR="00726D9D" w:rsidRPr="008C6C1C">
              <w:t xml:space="preserve"> </w:t>
            </w:r>
            <w:r w:rsidRPr="008C6C1C">
              <w:t>containing</w:t>
            </w:r>
            <w:r w:rsidR="00726D9D" w:rsidRPr="008C6C1C">
              <w:t xml:space="preserve"> </w:t>
            </w:r>
            <w:r w:rsidRPr="008C6C1C">
              <w:t>a</w:t>
            </w:r>
            <w:r w:rsidR="00726D9D" w:rsidRPr="008C6C1C">
              <w:t xml:space="preserve"> </w:t>
            </w:r>
            <w:r w:rsidRPr="008C6C1C">
              <w:t>space-delimited</w:t>
            </w:r>
            <w:r w:rsidR="00726D9D" w:rsidRPr="008C6C1C">
              <w:t xml:space="preserve"> </w:t>
            </w:r>
            <w:r w:rsidRPr="008C6C1C">
              <w:t>list,</w:t>
            </w:r>
            <w:r w:rsidR="00726D9D" w:rsidRPr="008C6C1C">
              <w:t xml:space="preserve"> </w:t>
            </w:r>
            <w:r w:rsidRPr="008C6C1C">
              <w:t>comprising</w:t>
            </w:r>
            <w:r w:rsidR="00726D9D" w:rsidRPr="008C6C1C">
              <w:t xml:space="preserve"> </w:t>
            </w:r>
            <w:r w:rsidRPr="008C6C1C">
              <w:t>of</w:t>
            </w:r>
            <w:r w:rsidR="00726D9D" w:rsidRPr="008C6C1C">
              <w:t xml:space="preserve"> </w:t>
            </w:r>
            <w:r w:rsidRPr="008C6C1C">
              <w:t>the</w:t>
            </w:r>
            <w:r w:rsidR="00726D9D" w:rsidRPr="008C6C1C">
              <w:t xml:space="preserve"> </w:t>
            </w:r>
            <w:r w:rsidRPr="008C6C1C">
              <w:t>following</w:t>
            </w:r>
            <w:r w:rsidR="00726D9D" w:rsidRPr="008C6C1C">
              <w:t xml:space="preserve"> </w:t>
            </w:r>
            <w:r w:rsidRPr="008C6C1C">
              <w:t>as</w:t>
            </w:r>
            <w:r w:rsidR="00726D9D" w:rsidRPr="008C6C1C">
              <w:t xml:space="preserve"> </w:t>
            </w:r>
            <w:r w:rsidRPr="008C6C1C">
              <w:t>scopes</w:t>
            </w:r>
            <w:r w:rsidR="00726D9D" w:rsidRPr="008C6C1C">
              <w:t xml:space="preserve"> </w:t>
            </w:r>
            <w:r w:rsidRPr="008C6C1C">
              <w:t>associated</w:t>
            </w:r>
            <w:r w:rsidR="00726D9D" w:rsidRPr="008C6C1C">
              <w:t xml:space="preserve"> </w:t>
            </w:r>
            <w:r w:rsidRPr="008C6C1C">
              <w:t>with</w:t>
            </w:r>
            <w:r w:rsidR="00726D9D" w:rsidRPr="008C6C1C">
              <w:t xml:space="preserve"> </w:t>
            </w:r>
            <w:r w:rsidRPr="008C6C1C">
              <w:t>this</w:t>
            </w:r>
            <w:r w:rsidR="00726D9D" w:rsidRPr="008C6C1C">
              <w:t xml:space="preserve"> </w:t>
            </w:r>
            <w:r w:rsidRPr="008C6C1C">
              <w:t>token:</w:t>
            </w:r>
          </w:p>
          <w:p w14:paraId="32E34E7C" w14:textId="6F863033" w:rsidR="005D45FA" w:rsidRPr="008C6C1C" w:rsidRDefault="005D45FA" w:rsidP="00726D9D">
            <w:pPr>
              <w:pStyle w:val="TAL"/>
              <w:tabs>
                <w:tab w:val="left" w:pos="3870"/>
              </w:tabs>
              <w:ind w:left="468" w:hanging="284"/>
            </w:pPr>
            <w:r w:rsidRPr="008C6C1C">
              <w:t>-</w:t>
            </w:r>
            <w:r w:rsidR="00726D9D" w:rsidRPr="008C6C1C">
              <w:tab/>
            </w:r>
            <w:r w:rsidRPr="008C6C1C">
              <w:t>List</w:t>
            </w:r>
            <w:r w:rsidR="00726D9D" w:rsidRPr="008C6C1C">
              <w:t xml:space="preserve"> </w:t>
            </w:r>
            <w:r w:rsidRPr="008C6C1C">
              <w:t>of</w:t>
            </w:r>
            <w:r w:rsidR="00726D9D" w:rsidRPr="008C6C1C">
              <w:t xml:space="preserve"> </w:t>
            </w:r>
            <w:r w:rsidRPr="008C6C1C">
              <w:t>Services</w:t>
            </w:r>
            <w:r w:rsidR="00726D9D" w:rsidRPr="008C6C1C">
              <w:t xml:space="preserve"> </w:t>
            </w:r>
            <w:r w:rsidRPr="008C6C1C">
              <w:t>per</w:t>
            </w:r>
            <w:r w:rsidR="00726D9D" w:rsidRPr="008C6C1C">
              <w:t xml:space="preserve"> </w:t>
            </w:r>
            <w:r w:rsidRPr="008C6C1C">
              <w:t>AEF</w:t>
            </w:r>
            <w:r w:rsidR="00726D9D" w:rsidRPr="008C6C1C">
              <w:t xml:space="preserve"> </w:t>
            </w:r>
            <w:r w:rsidRPr="008C6C1C">
              <w:t>(e.g.</w:t>
            </w:r>
            <w:r w:rsidR="00726D9D" w:rsidRPr="008C6C1C">
              <w:t xml:space="preserve"> </w:t>
            </w:r>
            <w:r w:rsidR="0028709B" w:rsidRPr="008C6C1C">
              <w:t>"</w:t>
            </w:r>
            <w:r w:rsidRPr="008C6C1C">
              <w:t>AEF</w:t>
            </w:r>
            <w:r w:rsidRPr="008C6C1C">
              <w:rPr>
                <w:vertAlign w:val="subscript"/>
              </w:rPr>
              <w:t>1</w:t>
            </w:r>
            <w:r w:rsidRPr="008C6C1C">
              <w:t>:Service</w:t>
            </w:r>
            <w:r w:rsidRPr="008C6C1C">
              <w:rPr>
                <w:vertAlign w:val="subscript"/>
              </w:rPr>
              <w:t>1</w:t>
            </w:r>
            <w:r w:rsidRPr="008C6C1C">
              <w:t>,Service</w:t>
            </w:r>
            <w:r w:rsidRPr="008C6C1C">
              <w:rPr>
                <w:vertAlign w:val="subscript"/>
              </w:rPr>
              <w:t>2</w:t>
            </w:r>
            <w:r w:rsidRPr="008C6C1C">
              <w:t>,Service</w:t>
            </w:r>
            <w:r w:rsidRPr="008C6C1C">
              <w:rPr>
                <w:vertAlign w:val="subscript"/>
              </w:rPr>
              <w:t>3</w:t>
            </w:r>
            <w:r w:rsidRPr="008C6C1C">
              <w:t>,...,Service</w:t>
            </w:r>
            <w:r w:rsidRPr="008C6C1C">
              <w:rPr>
                <w:vertAlign w:val="subscript"/>
              </w:rPr>
              <w:t>X</w:t>
            </w:r>
            <w:r w:rsidRPr="008C6C1C">
              <w:t>;</w:t>
            </w:r>
          </w:p>
          <w:p w14:paraId="5546C123" w14:textId="401EB6E0" w:rsidR="005D45FA" w:rsidRPr="008C6C1C" w:rsidRDefault="00726D9D" w:rsidP="00726D9D">
            <w:pPr>
              <w:pStyle w:val="TAL"/>
              <w:tabs>
                <w:tab w:val="left" w:pos="2877"/>
              </w:tabs>
            </w:pPr>
            <w:r w:rsidRPr="008C6C1C">
              <w:tab/>
            </w:r>
            <w:r w:rsidR="005D45FA" w:rsidRPr="008C6C1C">
              <w:t>AEF</w:t>
            </w:r>
            <w:r w:rsidR="005D45FA" w:rsidRPr="008C6C1C">
              <w:rPr>
                <w:vertAlign w:val="subscript"/>
              </w:rPr>
              <w:t>2</w:t>
            </w:r>
            <w:r w:rsidR="005D45FA" w:rsidRPr="008C6C1C">
              <w:t>:Service</w:t>
            </w:r>
            <w:r w:rsidR="005D45FA" w:rsidRPr="008C6C1C">
              <w:rPr>
                <w:vertAlign w:val="subscript"/>
              </w:rPr>
              <w:t>1</w:t>
            </w:r>
            <w:r w:rsidR="005D45FA" w:rsidRPr="008C6C1C">
              <w:t>,Service</w:t>
            </w:r>
            <w:r w:rsidR="005D45FA" w:rsidRPr="008C6C1C">
              <w:rPr>
                <w:vertAlign w:val="subscript"/>
              </w:rPr>
              <w:t>2</w:t>
            </w:r>
            <w:r w:rsidR="005D45FA" w:rsidRPr="008C6C1C">
              <w:t>,Service</w:t>
            </w:r>
            <w:r w:rsidR="005D45FA" w:rsidRPr="008C6C1C">
              <w:rPr>
                <w:vertAlign w:val="subscript"/>
              </w:rPr>
              <w:t>3</w:t>
            </w:r>
            <w:r w:rsidR="005D45FA" w:rsidRPr="008C6C1C">
              <w:t>,...,Service</w:t>
            </w:r>
            <w:r w:rsidR="005D45FA" w:rsidRPr="008C6C1C">
              <w:rPr>
                <w:vertAlign w:val="subscript"/>
              </w:rPr>
              <w:t>Z</w:t>
            </w:r>
            <w:r w:rsidR="0028709B" w:rsidRPr="008C6C1C">
              <w:t>"</w:t>
            </w:r>
            <w:r w:rsidR="005D45FA" w:rsidRPr="008C6C1C">
              <w:t>)</w:t>
            </w:r>
            <w:r w:rsidRPr="008C6C1C">
              <w:t>.</w:t>
            </w:r>
          </w:p>
        </w:tc>
      </w:tr>
    </w:tbl>
    <w:p w14:paraId="545D0B92" w14:textId="77777777" w:rsidR="005D45FA" w:rsidRPr="008C6C1C" w:rsidRDefault="005D45FA" w:rsidP="0028709B"/>
    <w:p w14:paraId="1091C1E6" w14:textId="6844F121" w:rsidR="005D45FA" w:rsidRPr="008C6C1C" w:rsidRDefault="005D45FA" w:rsidP="00726D9D">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w:t>
      </w:r>
      <w:r w:rsidR="0028709B" w:rsidRPr="008C6C1C">
        <w:rPr>
          <w:color w:val="000000" w:themeColor="text1"/>
          <w:lang w:eastAsia="zh-CN"/>
        </w:rPr>
        <w:t xml:space="preserve">see 3GPP TS </w:t>
      </w:r>
      <w:r w:rsidRPr="008C6C1C">
        <w:rPr>
          <w:color w:val="000000" w:themeColor="text1"/>
          <w:lang w:eastAsia="zh-CN"/>
        </w:rPr>
        <w:t>28.319 [29]).</w:t>
      </w:r>
    </w:p>
    <w:p w14:paraId="42C85093" w14:textId="728D07BA" w:rsidR="005D45FA" w:rsidRPr="008C6C1C" w:rsidRDefault="005D45FA" w:rsidP="00726D9D">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00726D9D" w:rsidRPr="008C6C1C">
        <w:rPr>
          <w:color w:val="000000" w:themeColor="text1"/>
          <w:lang w:eastAsia="zh-CN"/>
        </w:rPr>
        <w:noBreakHyphen/>
      </w:r>
      <w:r w:rsidRPr="008C6C1C">
        <w:rPr>
          <w:color w:val="000000" w:themeColor="text1"/>
          <w:lang w:eastAsia="zh-CN"/>
        </w:rPr>
        <w:t>1 interface.</w:t>
      </w:r>
    </w:p>
    <w:p w14:paraId="19C7DDD6" w14:textId="1B5DF887" w:rsidR="005D45FA" w:rsidRPr="008C6C1C" w:rsidRDefault="005D45FA" w:rsidP="005D45FA">
      <w:pPr>
        <w:pStyle w:val="Heading4"/>
      </w:pPr>
      <w:bookmarkStart w:id="107" w:name="_Toc176938727"/>
      <w:bookmarkStart w:id="108" w:name="_Toc176946712"/>
      <w:r w:rsidRPr="008C6C1C">
        <w:t>5.1.</w:t>
      </w:r>
      <w:r w:rsidR="00E628D8" w:rsidRPr="008C6C1C">
        <w:t>3</w:t>
      </w:r>
      <w:r w:rsidRPr="008C6C1C">
        <w:t>.4</w:t>
      </w:r>
      <w:r w:rsidRPr="008C6C1C">
        <w:tab/>
        <w:t>Evaluation of potential solutions</w:t>
      </w:r>
      <w:bookmarkEnd w:id="107"/>
      <w:bookmarkEnd w:id="108"/>
    </w:p>
    <w:p w14:paraId="08803579" w14:textId="3676B037" w:rsidR="00825910" w:rsidRPr="008C6C1C" w:rsidRDefault="00825910" w:rsidP="00825910">
      <w:pPr>
        <w:pStyle w:val="Heading5"/>
      </w:pPr>
      <w:bookmarkStart w:id="109" w:name="_Toc176938728"/>
      <w:bookmarkStart w:id="110" w:name="_Toc176946713"/>
      <w:r w:rsidRPr="008C6C1C">
        <w:t>5.1.3.4.</w:t>
      </w:r>
      <w:r w:rsidR="00A44693" w:rsidRPr="008C6C1C">
        <w:t>1</w:t>
      </w:r>
      <w:r w:rsidRPr="008C6C1C">
        <w:tab/>
        <w:t>Evaluation of potential solutions #1 and #1b</w:t>
      </w:r>
      <w:bookmarkEnd w:id="109"/>
      <w:bookmarkEnd w:id="110"/>
    </w:p>
    <w:p w14:paraId="23962AB1" w14:textId="192704CF" w:rsidR="005D45FA" w:rsidRPr="008C6C1C" w:rsidRDefault="005D45FA" w:rsidP="00726D9D">
      <w:r w:rsidRPr="008C6C1C">
        <w:t>Solutions #1 and #</w:t>
      </w:r>
      <w:r w:rsidR="00825910" w:rsidRPr="008C6C1C">
        <w:t>1b</w:t>
      </w:r>
      <w:r w:rsidRPr="008C6C1C">
        <w:t xml:space="preserve"> allow fulfilling the requirements </w:t>
      </w:r>
      <w:r w:rsidR="00C50D3A" w:rsidRPr="008C6C1C">
        <w:t>PREQ-FS_MExpo-Disc-</w:t>
      </w:r>
      <w:r w:rsidRPr="008C6C1C">
        <w:t xml:space="preserve">01, </w:t>
      </w:r>
      <w:r w:rsidR="00C50D3A" w:rsidRPr="008C6C1C">
        <w:t>PREQ-FS_MExpo-Disc-</w:t>
      </w:r>
      <w:r w:rsidRPr="008C6C1C">
        <w:t xml:space="preserve">02, </w:t>
      </w:r>
      <w:r w:rsidR="00C50D3A" w:rsidRPr="008C6C1C">
        <w:t>PREQ-FS_MExpo-Disc-</w:t>
      </w:r>
      <w:r w:rsidRPr="008C6C1C">
        <w:t xml:space="preserve">03 and </w:t>
      </w:r>
      <w:r w:rsidR="00C50D3A" w:rsidRPr="008C6C1C">
        <w:t>PREQ-FS_MExpo-Disc-</w:t>
      </w:r>
      <w:r w:rsidRPr="008C6C1C">
        <w:t xml:space="preserve">05, providing controllable granularity on which published MnS information </w:t>
      </w:r>
      <w:r w:rsidR="00370678" w:rsidRPr="008C6C1C">
        <w:t>can be consumed</w:t>
      </w:r>
      <w:r w:rsidRPr="008C6C1C">
        <w:t xml:space="preserve"> by an external MnS consumer.</w:t>
      </w:r>
    </w:p>
    <w:p w14:paraId="3ED6CEB3" w14:textId="77777777" w:rsidR="00825910" w:rsidRPr="008C6C1C" w:rsidRDefault="00825910" w:rsidP="00726D9D">
      <w:r w:rsidRPr="008C6C1C">
        <w:t>However, there are two gaps with the proposed solutions.</w:t>
      </w:r>
    </w:p>
    <w:p w14:paraId="51C48AA8" w14:textId="55115449" w:rsidR="00825910" w:rsidRPr="008C6C1C" w:rsidRDefault="00825910" w:rsidP="00726D9D">
      <w:r w:rsidRPr="008C6C1C">
        <w:t xml:space="preserve">Firstly, it is noteworthy that PREQ-FS_MExpo_Disc-04 cannot be fulfilled with the current MSAC solution. The </w:t>
      </w:r>
      <w:r w:rsidR="0028709B" w:rsidRPr="008C6C1C">
        <w:t>"</w:t>
      </w:r>
      <w:r w:rsidRPr="008C6C1C">
        <w:t>operations</w:t>
      </w:r>
      <w:r w:rsidR="0028709B" w:rsidRPr="008C6C1C">
        <w:t>"</w:t>
      </w:r>
      <w:r w:rsidRPr="008C6C1C">
        <w:t xml:space="preserve"> attribute only supports CRUD operations, but no notifications. Before working on fulfilling PREQ</w:t>
      </w:r>
      <w:r w:rsidR="00726D9D" w:rsidRPr="008C6C1C">
        <w:noBreakHyphen/>
      </w:r>
      <w:r w:rsidRPr="008C6C1C">
        <w:t>FS_MExpo_Disc-04, there are open questions that need to be answered first:</w:t>
      </w:r>
    </w:p>
    <w:p w14:paraId="7C0842DE" w14:textId="322B60A9" w:rsidR="00825910" w:rsidRPr="008C6C1C" w:rsidRDefault="00825910" w:rsidP="00825910">
      <w:pPr>
        <w:pStyle w:val="B1"/>
      </w:pPr>
      <w:r w:rsidRPr="008C6C1C">
        <w:t>-</w:t>
      </w:r>
      <w:r w:rsidR="00726D9D" w:rsidRPr="008C6C1C">
        <w:tab/>
      </w:r>
      <w:r w:rsidRPr="008C6C1C">
        <w:t>Notification types: it should be clarified whether the intention is to set the visibility over certain notification types, and if so, which notification types are eligible. Are Configuration Management related notifications (</w:t>
      </w:r>
      <w:r w:rsidR="00726D9D" w:rsidRPr="008C6C1C">
        <w:t>e.g. </w:t>
      </w:r>
      <w:r w:rsidRPr="008C6C1C">
        <w:t>notifyMOICreation, notifyMOIAttributeValueChange, notifyFileReady) included? Are Fault Management related notifications (</w:t>
      </w:r>
      <w:r w:rsidR="00726D9D" w:rsidRPr="008C6C1C">
        <w:t>e.g.</w:t>
      </w:r>
      <w:r w:rsidRPr="008C6C1C">
        <w:t xml:space="preserve"> notifyNewAlarm, notifyAckStateChanged, notifyClearedAlarm) included? Are Threshold Crossing notifications included?</w:t>
      </w:r>
    </w:p>
    <w:p w14:paraId="63FA37CE" w14:textId="0DB6225C" w:rsidR="00825910" w:rsidRPr="008C6C1C" w:rsidRDefault="00825910" w:rsidP="00825910">
      <w:pPr>
        <w:pStyle w:val="B1"/>
      </w:pPr>
      <w:r w:rsidRPr="008C6C1C">
        <w:t>-</w:t>
      </w:r>
      <w:r w:rsidR="00726D9D" w:rsidRPr="008C6C1C">
        <w:tab/>
      </w:r>
      <w:r w:rsidRPr="008C6C1C">
        <w:t>Notification content: it should be clarified whether it is the intention to set the visibility over notification content; accessing to notification content can reveal secret.</w:t>
      </w:r>
    </w:p>
    <w:p w14:paraId="113BCF1A" w14:textId="3494A151" w:rsidR="00825910" w:rsidRPr="008C6C1C" w:rsidRDefault="00825910" w:rsidP="00825910">
      <w:pPr>
        <w:pStyle w:val="B1"/>
      </w:pPr>
      <w:r w:rsidRPr="008C6C1C">
        <w:t>-</w:t>
      </w:r>
      <w:r w:rsidR="00726D9D" w:rsidRPr="008C6C1C">
        <w:tab/>
      </w:r>
      <w:r w:rsidR="0028709B" w:rsidRPr="008C6C1C">
        <w:t>"</w:t>
      </w:r>
      <w:r w:rsidRPr="008C6C1C">
        <w:t>dataNodeSelector</w:t>
      </w:r>
      <w:r w:rsidR="0028709B" w:rsidRPr="008C6C1C">
        <w:t>"</w:t>
      </w:r>
      <w:r w:rsidRPr="008C6C1C">
        <w:t xml:space="preserve"> attribute in AccessRule class: it should be clarified the role of this attribute with notification support: In every notification, there is parameter </w:t>
      </w:r>
      <w:r w:rsidR="0028709B" w:rsidRPr="008C6C1C">
        <w:t>"</w:t>
      </w:r>
      <w:r w:rsidRPr="008C6C1C">
        <w:t>objectInstance</w:t>
      </w:r>
      <w:r w:rsidR="0028709B" w:rsidRPr="008C6C1C">
        <w:t>"</w:t>
      </w:r>
      <w:r w:rsidRPr="008C6C1C">
        <w:t xml:space="preserve"> in the notification header. Is </w:t>
      </w:r>
      <w:r w:rsidR="0028709B" w:rsidRPr="008C6C1C">
        <w:t>"</w:t>
      </w:r>
      <w:r w:rsidRPr="008C6C1C">
        <w:t>dataNodeSelector</w:t>
      </w:r>
      <w:r w:rsidR="0028709B" w:rsidRPr="008C6C1C">
        <w:t>"</w:t>
      </w:r>
      <w:r w:rsidRPr="008C6C1C">
        <w:t xml:space="preserve"> attribute evaluated against this parameter </w:t>
      </w:r>
      <w:r w:rsidR="0028709B" w:rsidRPr="008C6C1C">
        <w:t>"</w:t>
      </w:r>
      <w:r w:rsidRPr="008C6C1C">
        <w:t>objectInstance</w:t>
      </w:r>
      <w:r w:rsidR="0028709B" w:rsidRPr="008C6C1C">
        <w:t>"</w:t>
      </w:r>
      <w:r w:rsidRPr="008C6C1C">
        <w:t>?</w:t>
      </w:r>
    </w:p>
    <w:p w14:paraId="045258F7" w14:textId="3484A95D" w:rsidR="00825910" w:rsidRPr="008C6C1C" w:rsidRDefault="00825910" w:rsidP="00726D9D">
      <w:r w:rsidRPr="008C6C1C">
        <w:t xml:space="preserve">Secondly, it is not clear what is the default system behavior when the operator does not configure any rule, and therefore any policy. For example, what happens when a node (specified by </w:t>
      </w:r>
      <w:r w:rsidR="0028709B" w:rsidRPr="008C6C1C">
        <w:t>"</w:t>
      </w:r>
      <w:r w:rsidRPr="008C6C1C">
        <w:t>dataNodeSelector</w:t>
      </w:r>
      <w:r w:rsidR="0028709B" w:rsidRPr="008C6C1C">
        <w:t>"</w:t>
      </w:r>
      <w:r w:rsidRPr="008C6C1C">
        <w:t xml:space="preserve">) is not covered by any rule?. Should the system allow or deny visibility over such a node? The default system behavior for this situation is not described in </w:t>
      </w:r>
      <w:r w:rsidR="00726D9D" w:rsidRPr="008C6C1C">
        <w:t>the present document</w:t>
      </w:r>
      <w:r w:rsidRPr="008C6C1C">
        <w:t xml:space="preserve"> nor in </w:t>
      </w:r>
      <w:r w:rsidR="00726D9D" w:rsidRPr="008C6C1C">
        <w:t xml:space="preserve">3GPP </w:t>
      </w:r>
      <w:r w:rsidRPr="008C6C1C">
        <w:t>TS 28.319 [29].</w:t>
      </w:r>
    </w:p>
    <w:p w14:paraId="5DAE1ADE" w14:textId="294B6263" w:rsidR="006B1E9D" w:rsidRPr="008C6C1C" w:rsidRDefault="006B1E9D" w:rsidP="003842EA">
      <w:pPr>
        <w:pStyle w:val="Heading3"/>
      </w:pPr>
      <w:bookmarkStart w:id="111" w:name="_Toc176938729"/>
      <w:bookmarkStart w:id="112" w:name="_Toc176946714"/>
      <w:r w:rsidRPr="008C6C1C">
        <w:t>5.1.4</w:t>
      </w:r>
      <w:r w:rsidR="003842EA" w:rsidRPr="008C6C1C">
        <w:tab/>
      </w:r>
      <w:r w:rsidRPr="008C6C1C">
        <w:t>Use case #4</w:t>
      </w:r>
      <w:r w:rsidRPr="008C6C1C">
        <w:rPr>
          <w:color w:val="000000" w:themeColor="text1"/>
        </w:rPr>
        <w:t xml:space="preserve">: </w:t>
      </w:r>
      <w:r w:rsidRPr="008C6C1C">
        <w:t>Authorization of the external MnS consumer to access the management service API</w:t>
      </w:r>
      <w:bookmarkEnd w:id="111"/>
      <w:bookmarkEnd w:id="112"/>
    </w:p>
    <w:p w14:paraId="7B49A337" w14:textId="77777777" w:rsidR="006B1E9D" w:rsidRPr="008C6C1C" w:rsidRDefault="006B1E9D" w:rsidP="006B1E9D">
      <w:pPr>
        <w:pStyle w:val="Heading4"/>
        <w:rPr>
          <w:rFonts w:cs="Arial"/>
        </w:rPr>
      </w:pPr>
      <w:bookmarkStart w:id="113" w:name="_Toc176938730"/>
      <w:bookmarkStart w:id="114" w:name="_Toc176946715"/>
      <w:r w:rsidRPr="008C6C1C">
        <w:rPr>
          <w:rFonts w:cs="Arial"/>
        </w:rPr>
        <w:t>5.1.4.1</w:t>
      </w:r>
      <w:r w:rsidRPr="008C6C1C">
        <w:rPr>
          <w:rFonts w:cs="Arial"/>
        </w:rPr>
        <w:tab/>
        <w:t>Description</w:t>
      </w:r>
      <w:bookmarkEnd w:id="113"/>
      <w:bookmarkEnd w:id="114"/>
    </w:p>
    <w:p w14:paraId="53077CC0" w14:textId="4C788ABB" w:rsidR="006B1E9D" w:rsidRPr="008C6C1C" w:rsidRDefault="006B1E9D" w:rsidP="00726D9D">
      <w:r w:rsidRPr="008C6C1C">
        <w:t xml:space="preserve">After the external MnS consumer has discovered the available management services (now service APIs) at the CCF, the external MnS consumer proceeds to request the CCF for the authorization information to access the service API (see clause 8.11 </w:t>
      </w:r>
      <w:r w:rsidR="0028709B" w:rsidRPr="008C6C1C">
        <w:t xml:space="preserve">of 3GPP TS </w:t>
      </w:r>
      <w:r w:rsidRPr="008C6C1C">
        <w:t>23.222</w:t>
      </w:r>
      <w:r w:rsidR="00250B9E" w:rsidRPr="008C6C1C">
        <w:t xml:space="preserve"> </w:t>
      </w:r>
      <w:r w:rsidRPr="008C6C1C">
        <w:t>[</w:t>
      </w:r>
      <w:r w:rsidR="00250B9E" w:rsidRPr="008C6C1C">
        <w:t>5</w:t>
      </w:r>
      <w:r w:rsidRPr="008C6C1C">
        <w:t xml:space="preserve">] and clause 6.5.2.3 </w:t>
      </w:r>
      <w:r w:rsidR="0028709B" w:rsidRPr="008C6C1C">
        <w:t xml:space="preserve">of 3GPP TS </w:t>
      </w:r>
      <w:r w:rsidRPr="008C6C1C">
        <w:t>33.122</w:t>
      </w:r>
      <w:r w:rsidR="00250B9E" w:rsidRPr="008C6C1C">
        <w:t xml:space="preserve"> </w:t>
      </w:r>
      <w:r w:rsidRPr="008C6C1C">
        <w:t>[</w:t>
      </w:r>
      <w:r w:rsidR="00250B9E" w:rsidRPr="008C6C1C">
        <w:t>14</w:t>
      </w:r>
      <w:r w:rsidRPr="008C6C1C">
        <w:t>]) via the CAPIF-1e interface. This authorization information contains the actions (</w:t>
      </w:r>
      <w:r w:rsidR="00726D9D" w:rsidRPr="008C6C1C">
        <w:t>e.g.</w:t>
      </w:r>
      <w:r w:rsidRPr="008C6C1C">
        <w:t xml:space="preserve">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w:t>
      </w:r>
      <w:r w:rsidR="00D728E2" w:rsidRPr="008C6C1C">
        <w:t xml:space="preserve"> </w:t>
      </w:r>
      <w:r w:rsidRPr="008C6C1C">
        <w:t>to the discovered service APIs (</w:t>
      </w:r>
      <w:r w:rsidR="00726D9D" w:rsidRPr="008C6C1C">
        <w:t>i.e.</w:t>
      </w:r>
      <w:r w:rsidRPr="008C6C1C">
        <w:t xml:space="preserve"> the management services).</w:t>
      </w:r>
    </w:p>
    <w:p w14:paraId="630C08BB" w14:textId="2771E629" w:rsidR="006B1E9D" w:rsidRPr="008C6C1C" w:rsidRDefault="006B1E9D" w:rsidP="00726D9D">
      <w:r w:rsidRPr="008C6C1C">
        <w:t xml:space="preserve">Furthermore, after receiving the authorization information from the CCF, the external MnS consumer will proceed to access the management service at the MnS producer (the MnS producer is the CAPIF API </w:t>
      </w:r>
      <w:r w:rsidR="00726D9D" w:rsidRPr="008C6C1C">
        <w:t>E</w:t>
      </w:r>
      <w:r w:rsidRPr="008C6C1C">
        <w:t xml:space="preserve">xposing </w:t>
      </w:r>
      <w:r w:rsidR="00726D9D" w:rsidRPr="008C6C1C">
        <w:t>F</w:t>
      </w:r>
      <w:r w:rsidRPr="008C6C1C">
        <w:t>unction (AEF)) via the CAPIF-2e interface. This implies that the MnS producer should be able to support the CAPIF-2e interface; however, it is safe to assume that this is already supported.</w:t>
      </w:r>
    </w:p>
    <w:p w14:paraId="5FB7E1FF" w14:textId="77777777" w:rsidR="006B1E9D" w:rsidRPr="008C6C1C" w:rsidRDefault="006B1E9D" w:rsidP="006B1E9D">
      <w:pPr>
        <w:pStyle w:val="Heading4"/>
      </w:pPr>
      <w:bookmarkStart w:id="115" w:name="_Toc176938731"/>
      <w:bookmarkStart w:id="116" w:name="_Toc176946716"/>
      <w:r w:rsidRPr="008C6C1C">
        <w:t>5.1.4.2</w:t>
      </w:r>
      <w:r w:rsidRPr="008C6C1C">
        <w:tab/>
        <w:t>Potential requirements</w:t>
      </w:r>
      <w:bookmarkEnd w:id="115"/>
      <w:bookmarkEnd w:id="116"/>
    </w:p>
    <w:p w14:paraId="2C65DB57" w14:textId="370FA9A5" w:rsidR="006B1E9D" w:rsidRPr="008C6C1C" w:rsidRDefault="006B1E9D" w:rsidP="00726D9D">
      <w:r w:rsidRPr="008C6C1C">
        <w:rPr>
          <w:b/>
        </w:rPr>
        <w:t>PREQ-FS_MExpo-Auth-01:</w:t>
      </w:r>
      <w:r w:rsidR="00192897" w:rsidRPr="008C6C1C">
        <w:rPr>
          <w:b/>
        </w:rPr>
        <w:t xml:space="preserve"> </w:t>
      </w:r>
      <w:r w:rsidRPr="008C6C1C">
        <w:t>The 3GPP management system shall provide the CCF with the authorization information for an external MnS consumer.</w:t>
      </w:r>
    </w:p>
    <w:p w14:paraId="7DEF014C" w14:textId="190D0B74" w:rsidR="0041421A" w:rsidRPr="008C6C1C" w:rsidRDefault="0041421A" w:rsidP="0041421A">
      <w:pPr>
        <w:pStyle w:val="Heading4"/>
      </w:pPr>
      <w:bookmarkStart w:id="117" w:name="_Toc176938732"/>
      <w:bookmarkStart w:id="118" w:name="_Toc176946717"/>
      <w:r w:rsidRPr="008C6C1C">
        <w:t>5.1.4.3</w:t>
      </w:r>
      <w:r w:rsidRPr="008C6C1C">
        <w:tab/>
        <w:t>Potential solutions</w:t>
      </w:r>
      <w:bookmarkEnd w:id="117"/>
      <w:bookmarkEnd w:id="118"/>
    </w:p>
    <w:p w14:paraId="5511C681" w14:textId="68137FD0" w:rsidR="0041421A" w:rsidRPr="008C6C1C" w:rsidRDefault="0041421A" w:rsidP="0041421A">
      <w:pPr>
        <w:pStyle w:val="Heading4"/>
      </w:pPr>
      <w:bookmarkStart w:id="119" w:name="_Toc176938733"/>
      <w:bookmarkStart w:id="120" w:name="_Toc176946718"/>
      <w:r w:rsidRPr="008C6C1C">
        <w:t>5.1.4.3.</w:t>
      </w:r>
      <w:r w:rsidR="00161FFC" w:rsidRPr="008C6C1C">
        <w:t>1</w:t>
      </w:r>
      <w:r w:rsidRPr="008C6C1C">
        <w:tab/>
        <w:t>Potential solution #&lt;i&gt;: &lt;Potential Solution i Title&gt;</w:t>
      </w:r>
      <w:bookmarkEnd w:id="119"/>
      <w:bookmarkEnd w:id="120"/>
    </w:p>
    <w:p w14:paraId="25F9337B" w14:textId="3D7FA665" w:rsidR="0041421A" w:rsidRPr="008C6C1C" w:rsidRDefault="0041421A" w:rsidP="00726D9D">
      <w:pPr>
        <w:pStyle w:val="H6"/>
      </w:pPr>
      <w:bookmarkStart w:id="121" w:name="_Toc176938734"/>
      <w:r w:rsidRPr="008C6C1C">
        <w:t>5.1.4.3.</w:t>
      </w:r>
      <w:r w:rsidR="00161FFC" w:rsidRPr="008C6C1C">
        <w:t>1</w:t>
      </w:r>
      <w:r w:rsidRPr="008C6C1C">
        <w:t>.1</w:t>
      </w:r>
      <w:r w:rsidRPr="008C6C1C">
        <w:tab/>
        <w:t>Introduction</w:t>
      </w:r>
      <w:bookmarkEnd w:id="121"/>
    </w:p>
    <w:p w14:paraId="71EABD51" w14:textId="236EA519" w:rsidR="00161FFC" w:rsidRPr="008C6C1C" w:rsidRDefault="00161FFC" w:rsidP="00726D9D">
      <w:r w:rsidRPr="008C6C1C">
        <w:t>This potential solution describes how the CCF can authorize the external MnS consumer to access the management service API.</w:t>
      </w:r>
    </w:p>
    <w:p w14:paraId="7286B8F6" w14:textId="526FC849" w:rsidR="0041421A" w:rsidRPr="008C6C1C" w:rsidRDefault="0041421A" w:rsidP="00726D9D">
      <w:pPr>
        <w:pStyle w:val="H6"/>
      </w:pPr>
      <w:bookmarkStart w:id="122" w:name="_Toc176938735"/>
      <w:r w:rsidRPr="008C6C1C">
        <w:t>5.1.4.3.</w:t>
      </w:r>
      <w:r w:rsidR="00161FFC" w:rsidRPr="008C6C1C">
        <w:t>1</w:t>
      </w:r>
      <w:r w:rsidRPr="008C6C1C">
        <w:t>.2</w:t>
      </w:r>
      <w:r w:rsidRPr="008C6C1C">
        <w:tab/>
        <w:t>Description</w:t>
      </w:r>
      <w:bookmarkEnd w:id="122"/>
    </w:p>
    <w:p w14:paraId="634BF73A" w14:textId="1036BA5E" w:rsidR="00161FFC" w:rsidRPr="008C6C1C" w:rsidRDefault="00161FFC" w:rsidP="00726D9D">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w:t>
      </w:r>
      <w:r w:rsidR="0028709B" w:rsidRPr="008C6C1C">
        <w:t xml:space="preserve">in 3GPP TS </w:t>
      </w:r>
      <w:r w:rsidRPr="008C6C1C">
        <w:t xml:space="preserve">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745865E7" w14:textId="015EF0EC" w:rsidR="00161FFC" w:rsidRPr="008C6C1C" w:rsidRDefault="00161FFC" w:rsidP="00726D9D">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w:t>
      </w:r>
      <w:r w:rsidR="0028709B" w:rsidRPr="008C6C1C">
        <w:t xml:space="preserve">in 3GPP TS </w:t>
      </w:r>
      <w:r w:rsidRPr="008C6C1C">
        <w:t>28.532</w:t>
      </w:r>
      <w:r w:rsidR="0028709B" w:rsidRPr="008C6C1C">
        <w:t xml:space="preserve"> </w:t>
      </w:r>
      <w:r w:rsidRPr="008C6C1C">
        <w:t>[17]) that can be applied to these resources.</w:t>
      </w:r>
    </w:p>
    <w:p w14:paraId="7E4A3617" w14:textId="12F40A01" w:rsidR="00161FFC" w:rsidRPr="008C6C1C" w:rsidRDefault="00161FFC" w:rsidP="00726D9D">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000A1535" w14:textId="5666EEBA" w:rsidR="00161FFC" w:rsidRPr="008C6C1C" w:rsidRDefault="00161FFC" w:rsidP="00726D9D">
      <w:r w:rsidRPr="008C6C1C">
        <w:t xml:space="preserve">To request for authorization to consume a specific service API, the external MnS consumer sends a "service API authorization request" (see clause 8.11 </w:t>
      </w:r>
      <w:r w:rsidR="0028709B" w:rsidRPr="008C6C1C">
        <w:t xml:space="preserve">of 3GPP TS </w:t>
      </w:r>
      <w:r w:rsidRPr="008C6C1C">
        <w:t>23.222</w:t>
      </w:r>
      <w:r w:rsidR="0028709B" w:rsidRPr="008C6C1C">
        <w:t xml:space="preserve"> </w:t>
      </w:r>
      <w:r w:rsidRPr="008C6C1C">
        <w:t>[5]) to the CCF. The request should include the information provided in Table 5.1.4.3.1.2-1.</w:t>
      </w:r>
    </w:p>
    <w:p w14:paraId="47EE2A7E" w14:textId="6062312C" w:rsidR="00161FFC" w:rsidRPr="008C6C1C" w:rsidRDefault="00161FFC" w:rsidP="00726D9D">
      <w:pPr>
        <w:pStyle w:val="TH"/>
      </w:pPr>
      <w:r w:rsidRPr="008C6C1C">
        <w:t>Table 5.1.4.3.1.2-1: Definition of type AccessTokenReq</w:t>
      </w:r>
      <w:r w:rsidR="00726D9D" w:rsidRPr="008C6C1C">
        <w:br/>
      </w:r>
      <w:r w:rsidRPr="008C6C1C">
        <w:t>(</w:t>
      </w:r>
      <w:r w:rsidR="00726D9D" w:rsidRPr="008C6C1C">
        <w:t xml:space="preserve">Source: </w:t>
      </w:r>
      <w:r w:rsidRPr="008C6C1C">
        <w:t>Table 8.5.4.2.6-1</w:t>
      </w:r>
      <w:r w:rsidR="0028709B" w:rsidRPr="008C6C1C">
        <w:t xml:space="preserve">in 3GPP TS </w:t>
      </w:r>
      <w:r w:rsidRPr="008C6C1C">
        <w:t>29.222 [13])</w:t>
      </w: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161FFC" w:rsidRPr="008C6C1C" w14:paraId="1376CF0E" w14:textId="77777777" w:rsidTr="00726D9D">
        <w:trPr>
          <w:tblHeader/>
          <w:jc w:val="center"/>
        </w:trPr>
        <w:tc>
          <w:tcPr>
            <w:tcW w:w="710" w:type="pct"/>
            <w:shd w:val="clear" w:color="auto" w:fill="C0C0C0"/>
            <w:hideMark/>
          </w:tcPr>
          <w:p w14:paraId="507CA10F" w14:textId="72B62C35" w:rsidR="00161FFC" w:rsidRPr="008C6C1C" w:rsidRDefault="00161FFC" w:rsidP="00726D9D">
            <w:pPr>
              <w:pStyle w:val="TAH"/>
              <w:keepNext w:val="0"/>
              <w:keepLines w:val="0"/>
              <w:rPr>
                <w:rFonts w:eastAsia="DengXian"/>
              </w:rPr>
            </w:pPr>
            <w:r w:rsidRPr="008C6C1C">
              <w:rPr>
                <w:rFonts w:eastAsia="DengXian"/>
              </w:rPr>
              <w:t>Attribute</w:t>
            </w:r>
            <w:r w:rsidR="00726D9D" w:rsidRPr="008C6C1C">
              <w:rPr>
                <w:rFonts w:eastAsia="DengXian"/>
              </w:rPr>
              <w:t xml:space="preserve"> </w:t>
            </w:r>
            <w:r w:rsidRPr="008C6C1C">
              <w:rPr>
                <w:rFonts w:eastAsia="DengXian"/>
              </w:rPr>
              <w:t>name</w:t>
            </w:r>
          </w:p>
        </w:tc>
        <w:tc>
          <w:tcPr>
            <w:tcW w:w="492" w:type="pct"/>
            <w:shd w:val="clear" w:color="auto" w:fill="C0C0C0"/>
            <w:hideMark/>
          </w:tcPr>
          <w:p w14:paraId="583BA798" w14:textId="71F8C82E" w:rsidR="00161FFC" w:rsidRPr="008C6C1C" w:rsidRDefault="00161FFC" w:rsidP="00726D9D">
            <w:pPr>
              <w:pStyle w:val="TAH"/>
              <w:keepNext w:val="0"/>
              <w:keepLines w:val="0"/>
              <w:rPr>
                <w:rFonts w:eastAsia="DengXian"/>
              </w:rPr>
            </w:pPr>
            <w:r w:rsidRPr="008C6C1C">
              <w:rPr>
                <w:rFonts w:eastAsia="DengXian"/>
              </w:rPr>
              <w:t>Data</w:t>
            </w:r>
            <w:r w:rsidR="00726D9D" w:rsidRPr="008C6C1C">
              <w:rPr>
                <w:rFonts w:eastAsia="DengXian"/>
              </w:rPr>
              <w:t xml:space="preserve"> </w:t>
            </w:r>
            <w:r w:rsidRPr="008C6C1C">
              <w:rPr>
                <w:rFonts w:eastAsia="DengXian"/>
              </w:rPr>
              <w:t>type</w:t>
            </w:r>
          </w:p>
        </w:tc>
        <w:tc>
          <w:tcPr>
            <w:tcW w:w="294" w:type="pct"/>
            <w:shd w:val="clear" w:color="auto" w:fill="C0C0C0"/>
            <w:hideMark/>
          </w:tcPr>
          <w:p w14:paraId="039968AF" w14:textId="77777777" w:rsidR="00161FFC" w:rsidRPr="008C6C1C" w:rsidRDefault="00161FFC" w:rsidP="00726D9D">
            <w:pPr>
              <w:pStyle w:val="TAH"/>
              <w:keepNext w:val="0"/>
              <w:keepLines w:val="0"/>
              <w:rPr>
                <w:rFonts w:eastAsia="DengXian"/>
              </w:rPr>
            </w:pPr>
            <w:r w:rsidRPr="008C6C1C">
              <w:rPr>
                <w:rFonts w:eastAsia="DengXian"/>
              </w:rPr>
              <w:t>P</w:t>
            </w:r>
          </w:p>
        </w:tc>
        <w:tc>
          <w:tcPr>
            <w:tcW w:w="572" w:type="pct"/>
            <w:shd w:val="clear" w:color="auto" w:fill="C0C0C0"/>
          </w:tcPr>
          <w:p w14:paraId="2F51BBB8" w14:textId="77777777" w:rsidR="00161FFC" w:rsidRPr="008C6C1C" w:rsidRDefault="00161FFC" w:rsidP="00726D9D">
            <w:pPr>
              <w:pStyle w:val="TAH"/>
              <w:keepNext w:val="0"/>
              <w:keepLines w:val="0"/>
              <w:rPr>
                <w:rFonts w:eastAsia="DengXian"/>
              </w:rPr>
            </w:pPr>
            <w:r w:rsidRPr="008C6C1C">
              <w:rPr>
                <w:rFonts w:eastAsia="DengXian"/>
              </w:rPr>
              <w:t>Cardinality</w:t>
            </w:r>
          </w:p>
        </w:tc>
        <w:tc>
          <w:tcPr>
            <w:tcW w:w="1929" w:type="pct"/>
            <w:shd w:val="clear" w:color="auto" w:fill="C0C0C0"/>
            <w:hideMark/>
          </w:tcPr>
          <w:p w14:paraId="6D9B59E2" w14:textId="77777777" w:rsidR="00161FFC" w:rsidRPr="008C6C1C" w:rsidRDefault="00161FFC" w:rsidP="00726D9D">
            <w:pPr>
              <w:pStyle w:val="TAH"/>
              <w:keepNext w:val="0"/>
              <w:keepLines w:val="0"/>
              <w:rPr>
                <w:rFonts w:eastAsia="DengXian" w:cs="Arial"/>
                <w:szCs w:val="18"/>
              </w:rPr>
            </w:pPr>
            <w:r w:rsidRPr="008C6C1C">
              <w:rPr>
                <w:rFonts w:eastAsia="DengXian" w:cs="Arial"/>
                <w:szCs w:val="18"/>
              </w:rPr>
              <w:t>Description</w:t>
            </w:r>
          </w:p>
        </w:tc>
        <w:tc>
          <w:tcPr>
            <w:tcW w:w="1002" w:type="pct"/>
            <w:shd w:val="clear" w:color="auto" w:fill="C0C0C0"/>
          </w:tcPr>
          <w:p w14:paraId="7BD41D59" w14:textId="6C8CCEAD" w:rsidR="00161FFC" w:rsidRPr="008C6C1C" w:rsidRDefault="00161FFC" w:rsidP="00726D9D">
            <w:pPr>
              <w:pStyle w:val="TAH"/>
              <w:keepNext w:val="0"/>
              <w:keepLines w:val="0"/>
              <w:rPr>
                <w:rFonts w:eastAsia="DengXian"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161FFC" w:rsidRPr="008C6C1C" w14:paraId="4E01DFA6" w14:textId="77777777" w:rsidTr="00726D9D">
        <w:trPr>
          <w:jc w:val="center"/>
        </w:trPr>
        <w:tc>
          <w:tcPr>
            <w:tcW w:w="710" w:type="pct"/>
          </w:tcPr>
          <w:p w14:paraId="4FF1F8F8" w14:textId="77777777" w:rsidR="00161FFC" w:rsidRPr="008C6C1C" w:rsidRDefault="00161FFC" w:rsidP="00726D9D">
            <w:pPr>
              <w:pStyle w:val="TAL"/>
              <w:keepNext w:val="0"/>
              <w:keepLines w:val="0"/>
              <w:rPr>
                <w:rFonts w:eastAsia="DengXian"/>
              </w:rPr>
            </w:pPr>
            <w:r w:rsidRPr="008C6C1C">
              <w:rPr>
                <w:rFonts w:eastAsia="DengXian" w:hint="eastAsia"/>
              </w:rPr>
              <w:t>grant_type</w:t>
            </w:r>
          </w:p>
        </w:tc>
        <w:tc>
          <w:tcPr>
            <w:tcW w:w="492" w:type="pct"/>
          </w:tcPr>
          <w:p w14:paraId="10E9145E" w14:textId="77777777" w:rsidR="00161FFC" w:rsidRPr="008C6C1C" w:rsidRDefault="00161FFC" w:rsidP="00726D9D">
            <w:pPr>
              <w:pStyle w:val="TAL"/>
              <w:keepNext w:val="0"/>
              <w:keepLines w:val="0"/>
              <w:rPr>
                <w:rFonts w:eastAsia="DengXian"/>
              </w:rPr>
            </w:pPr>
            <w:r w:rsidRPr="008C6C1C">
              <w:rPr>
                <w:rFonts w:eastAsia="DengXian"/>
              </w:rPr>
              <w:t>string</w:t>
            </w:r>
          </w:p>
        </w:tc>
        <w:tc>
          <w:tcPr>
            <w:tcW w:w="294" w:type="pct"/>
          </w:tcPr>
          <w:p w14:paraId="58BF1E8F" w14:textId="77777777" w:rsidR="00161FFC" w:rsidRPr="008C6C1C" w:rsidRDefault="00161FFC" w:rsidP="00726D9D">
            <w:pPr>
              <w:pStyle w:val="TAC"/>
              <w:keepNext w:val="0"/>
              <w:keepLines w:val="0"/>
              <w:rPr>
                <w:rFonts w:eastAsia="DengXian"/>
              </w:rPr>
            </w:pPr>
            <w:r w:rsidRPr="008C6C1C">
              <w:rPr>
                <w:rFonts w:eastAsia="DengXian" w:hint="eastAsia"/>
              </w:rPr>
              <w:t>M</w:t>
            </w:r>
          </w:p>
        </w:tc>
        <w:tc>
          <w:tcPr>
            <w:tcW w:w="572" w:type="pct"/>
          </w:tcPr>
          <w:p w14:paraId="37042792" w14:textId="77777777" w:rsidR="00161FFC" w:rsidRPr="008C6C1C" w:rsidRDefault="00161FFC" w:rsidP="00726D9D">
            <w:pPr>
              <w:pStyle w:val="TAL"/>
              <w:keepNext w:val="0"/>
              <w:keepLines w:val="0"/>
              <w:rPr>
                <w:rFonts w:eastAsia="DengXian"/>
              </w:rPr>
            </w:pPr>
            <w:r w:rsidRPr="008C6C1C">
              <w:rPr>
                <w:rFonts w:eastAsia="DengXian" w:hint="eastAsia"/>
              </w:rPr>
              <w:t>1</w:t>
            </w:r>
          </w:p>
        </w:tc>
        <w:tc>
          <w:tcPr>
            <w:tcW w:w="1929" w:type="pct"/>
          </w:tcPr>
          <w:p w14:paraId="356EDACA" w14:textId="31E34F18" w:rsidR="00161FFC" w:rsidRPr="008C6C1C" w:rsidRDefault="00161FFC" w:rsidP="00726D9D">
            <w:pPr>
              <w:pStyle w:val="TAL"/>
              <w:keepNext w:val="0"/>
              <w:keepLines w:val="0"/>
              <w:rPr>
                <w:rFonts w:eastAsia="DengXian" w:cs="Arial"/>
                <w:szCs w:val="18"/>
              </w:rPr>
            </w:pPr>
            <w:r w:rsidRPr="008C6C1C">
              <w:rPr>
                <w:rFonts w:eastAsia="DengXian" w:cs="Arial" w:hint="eastAsia"/>
                <w:szCs w:val="18"/>
              </w:rPr>
              <w:t>This</w:t>
            </w:r>
            <w:r w:rsidR="00726D9D" w:rsidRPr="008C6C1C">
              <w:rPr>
                <w:rFonts w:eastAsia="DengXian" w:cs="Arial" w:hint="eastAsia"/>
                <w:szCs w:val="18"/>
              </w:rPr>
              <w:t xml:space="preserve"> </w:t>
            </w:r>
            <w:r w:rsidRPr="008C6C1C">
              <w:rPr>
                <w:rFonts w:eastAsia="DengXian" w:cs="Arial"/>
                <w:szCs w:val="18"/>
              </w:rPr>
              <w:t>attribute</w:t>
            </w:r>
            <w:r w:rsidR="00726D9D" w:rsidRPr="008C6C1C">
              <w:rPr>
                <w:rFonts w:eastAsia="DengXian" w:cs="Arial" w:hint="eastAsia"/>
                <w:szCs w:val="18"/>
              </w:rPr>
              <w:t xml:space="preserve"> </w:t>
            </w:r>
            <w:r w:rsidRPr="008C6C1C">
              <w:rPr>
                <w:rFonts w:eastAsia="DengXian" w:cs="Arial" w:hint="eastAsia"/>
                <w:szCs w:val="18"/>
              </w:rPr>
              <w:t>shall</w:t>
            </w:r>
            <w:r w:rsidR="00726D9D" w:rsidRPr="008C6C1C">
              <w:rPr>
                <w:rFonts w:eastAsia="DengXian" w:cs="Arial" w:hint="eastAsia"/>
                <w:szCs w:val="18"/>
              </w:rPr>
              <w:t xml:space="preserve"> </w:t>
            </w:r>
            <w:r w:rsidRPr="008C6C1C">
              <w:rPr>
                <w:rFonts w:eastAsia="DengXian" w:cs="Arial" w:hint="eastAsia"/>
                <w:szCs w:val="18"/>
              </w:rPr>
              <w:t>contain</w:t>
            </w:r>
            <w:r w:rsidR="00726D9D" w:rsidRPr="008C6C1C">
              <w:rPr>
                <w:rFonts w:eastAsia="DengXian" w:cs="Arial" w:hint="eastAsia"/>
                <w:szCs w:val="18"/>
              </w:rPr>
              <w:t xml:space="preserve"> </w:t>
            </w:r>
            <w:r w:rsidRPr="008C6C1C">
              <w:rPr>
                <w:rFonts w:eastAsia="DengXian" w:cs="Arial" w:hint="eastAsia"/>
                <w:szCs w:val="18"/>
              </w:rPr>
              <w:t>the</w:t>
            </w:r>
            <w:r w:rsidR="00726D9D" w:rsidRPr="008C6C1C">
              <w:rPr>
                <w:rFonts w:eastAsia="DengXian" w:cs="Arial" w:hint="eastAsia"/>
                <w:szCs w:val="18"/>
              </w:rPr>
              <w:t xml:space="preserve"> </w:t>
            </w:r>
            <w:r w:rsidRPr="008C6C1C">
              <w:rPr>
                <w:rFonts w:eastAsia="DengXian" w:cs="Arial" w:hint="eastAsia"/>
                <w:szCs w:val="18"/>
              </w:rPr>
              <w:t>grant</w:t>
            </w:r>
            <w:r w:rsidR="00726D9D" w:rsidRPr="008C6C1C">
              <w:rPr>
                <w:rFonts w:eastAsia="DengXian" w:cs="Arial" w:hint="eastAsia"/>
                <w:szCs w:val="18"/>
              </w:rPr>
              <w:t xml:space="preserve"> </w:t>
            </w:r>
            <w:r w:rsidRPr="008C6C1C">
              <w:rPr>
                <w:rFonts w:eastAsia="DengXian" w:cs="Arial" w:hint="eastAsia"/>
                <w:szCs w:val="18"/>
              </w:rPr>
              <w:t>type</w:t>
            </w:r>
            <w:r w:rsidR="00726D9D" w:rsidRPr="008C6C1C">
              <w:rPr>
                <w:rFonts w:eastAsia="DengXian" w:cs="Arial" w:hint="eastAsia"/>
                <w:szCs w:val="18"/>
              </w:rPr>
              <w:t xml:space="preserve"> </w:t>
            </w:r>
            <w:r w:rsidRPr="008C6C1C">
              <w:rPr>
                <w:rFonts w:eastAsia="DengXian" w:cs="Arial" w:hint="eastAsia"/>
                <w:szCs w:val="18"/>
              </w:rPr>
              <w:t>as</w:t>
            </w:r>
            <w:r w:rsidR="00726D9D" w:rsidRPr="008C6C1C">
              <w:rPr>
                <w:rFonts w:eastAsia="DengXian" w:cs="Arial" w:hint="eastAsia"/>
                <w:szCs w:val="18"/>
              </w:rPr>
              <w:t xml:space="preserve"> </w:t>
            </w:r>
            <w:r w:rsidRPr="008C6C1C">
              <w:rPr>
                <w:rFonts w:eastAsia="DengXian" w:cs="Arial" w:hint="eastAsia"/>
                <w:szCs w:val="18"/>
              </w:rPr>
              <w:t>"client_credent</w:t>
            </w:r>
            <w:r w:rsidRPr="008C6C1C">
              <w:rPr>
                <w:rFonts w:eastAsia="DengXian" w:cs="Arial"/>
                <w:szCs w:val="18"/>
              </w:rPr>
              <w:t>ials",</w:t>
            </w:r>
            <w:r w:rsidR="00726D9D" w:rsidRPr="008C6C1C">
              <w:rPr>
                <w:rFonts w:eastAsia="DengXian" w:cs="Arial"/>
                <w:szCs w:val="18"/>
              </w:rPr>
              <w:t xml:space="preserve"> </w:t>
            </w:r>
            <w:r w:rsidRPr="008C6C1C">
              <w:rPr>
                <w:rFonts w:eastAsia="DengXian" w:cs="Arial"/>
                <w:szCs w:val="18"/>
              </w:rPr>
              <w:t>or</w:t>
            </w:r>
            <w:r w:rsidR="00726D9D" w:rsidRPr="008C6C1C">
              <w:rPr>
                <w:rFonts w:eastAsia="DengXian" w:cs="Arial"/>
                <w:szCs w:val="18"/>
              </w:rPr>
              <w:t xml:space="preserve"> </w:t>
            </w:r>
            <w:r w:rsidRPr="008C6C1C">
              <w:rPr>
                <w:rFonts w:eastAsia="DengXian" w:cs="Arial"/>
                <w:szCs w:val="18"/>
              </w:rPr>
              <w:t>when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"RNAA"</w:t>
            </w:r>
            <w:r w:rsidR="00726D9D" w:rsidRPr="008C6C1C">
              <w:rPr>
                <w:rFonts w:eastAsia="DengXian" w:cs="Arial"/>
                <w:szCs w:val="18"/>
              </w:rPr>
              <w:t xml:space="preserve"> </w:t>
            </w:r>
            <w:r w:rsidRPr="008C6C1C">
              <w:rPr>
                <w:rFonts w:eastAsia="DengXian" w:cs="Arial"/>
                <w:szCs w:val="18"/>
              </w:rPr>
              <w:t>feature</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supported,</w:t>
            </w:r>
            <w:r w:rsidR="00726D9D" w:rsidRPr="008C6C1C">
              <w:rPr>
                <w:rFonts w:eastAsia="DengXian" w:cs="Arial"/>
                <w:szCs w:val="18"/>
              </w:rPr>
              <w:t xml:space="preserve"> </w:t>
            </w:r>
            <w:r w:rsidRPr="008C6C1C">
              <w:rPr>
                <w:rFonts w:eastAsia="DengXian" w:cs="Arial"/>
                <w:szCs w:val="18"/>
              </w:rPr>
              <w:t>either</w:t>
            </w:r>
            <w:r w:rsidR="00726D9D" w:rsidRPr="008C6C1C">
              <w:rPr>
                <w:rFonts w:eastAsia="DengXian" w:cs="Arial"/>
                <w:szCs w:val="18"/>
              </w:rPr>
              <w:t xml:space="preserve"> </w:t>
            </w:r>
            <w:r w:rsidRPr="008C6C1C">
              <w:rPr>
                <w:rFonts w:eastAsia="DengXian" w:cs="Arial" w:hint="eastAsia"/>
                <w:szCs w:val="18"/>
              </w:rPr>
              <w:t>"client_credent</w:t>
            </w:r>
            <w:r w:rsidRPr="008C6C1C">
              <w:rPr>
                <w:rFonts w:eastAsia="DengXian" w:cs="Arial"/>
                <w:szCs w:val="18"/>
              </w:rPr>
              <w:t>ials"</w:t>
            </w:r>
            <w:r w:rsidR="00726D9D" w:rsidRPr="008C6C1C">
              <w:rPr>
                <w:rFonts w:eastAsia="DengXian" w:cs="Arial"/>
                <w:szCs w:val="18"/>
              </w:rPr>
              <w:t xml:space="preserve"> </w:t>
            </w:r>
            <w:r w:rsidRPr="008C6C1C">
              <w:rPr>
                <w:rFonts w:eastAsia="DengXian" w:cs="Arial"/>
                <w:szCs w:val="18"/>
              </w:rPr>
              <w:t>or</w:t>
            </w:r>
            <w:r w:rsidR="00726D9D" w:rsidRPr="008C6C1C">
              <w:rPr>
                <w:rFonts w:eastAsia="DengXian" w:cs="Arial"/>
                <w:szCs w:val="18"/>
              </w:rPr>
              <w:t xml:space="preserve"> </w:t>
            </w:r>
            <w:r w:rsidRPr="008C6C1C">
              <w:rPr>
                <w:rFonts w:eastAsia="DengXian" w:cs="Arial"/>
                <w:szCs w:val="18"/>
              </w:rPr>
              <w:t>"authorization_code".</w:t>
            </w:r>
          </w:p>
          <w:p w14:paraId="78CC4D8C" w14:textId="77777777" w:rsidR="00161FFC" w:rsidRPr="008C6C1C" w:rsidRDefault="00161FFC" w:rsidP="00726D9D">
            <w:pPr>
              <w:pStyle w:val="TAL"/>
              <w:keepNext w:val="0"/>
              <w:keepLines w:val="0"/>
              <w:rPr>
                <w:rFonts w:eastAsia="DengXian" w:cs="Arial"/>
                <w:szCs w:val="18"/>
              </w:rPr>
            </w:pPr>
          </w:p>
          <w:p w14:paraId="50C7EFB7" w14:textId="058AEF43" w:rsidR="00161FFC" w:rsidRPr="008C6C1C" w:rsidRDefault="00161FFC" w:rsidP="00726D9D">
            <w:pPr>
              <w:pStyle w:val="TAL"/>
              <w:keepNext w:val="0"/>
              <w:keepLines w:val="0"/>
              <w:rPr>
                <w:rFonts w:eastAsia="DengXian" w:cs="Arial"/>
                <w:szCs w:val="18"/>
              </w:rPr>
            </w:pPr>
            <w:r w:rsidRPr="008C6C1C">
              <w:rPr>
                <w:rFonts w:eastAsia="DengXian" w:cs="Arial"/>
                <w:szCs w:val="18"/>
              </w:rPr>
              <w:t>(</w:t>
            </w:r>
            <w:r w:rsidR="00726D9D" w:rsidRPr="008C6C1C">
              <w:rPr>
                <w:rFonts w:eastAsia="DengXian" w:cs="Arial"/>
                <w:szCs w:val="18"/>
              </w:rPr>
              <w:t xml:space="preserve">See notes </w:t>
            </w:r>
            <w:r w:rsidRPr="008C6C1C">
              <w:rPr>
                <w:rFonts w:eastAsia="DengXian" w:cs="Arial"/>
                <w:szCs w:val="18"/>
              </w:rPr>
              <w:t>3</w:t>
            </w:r>
            <w:r w:rsidR="00726D9D" w:rsidRPr="008C6C1C">
              <w:rPr>
                <w:rFonts w:eastAsia="DengXian" w:cs="Arial"/>
                <w:szCs w:val="18"/>
              </w:rPr>
              <w:t xml:space="preserve"> and </w:t>
            </w:r>
            <w:r w:rsidRPr="008C6C1C">
              <w:rPr>
                <w:rFonts w:eastAsia="DengXian" w:cs="Arial"/>
                <w:szCs w:val="18"/>
              </w:rPr>
              <w:t>4</w:t>
            </w:r>
            <w:r w:rsidR="00726D9D" w:rsidRPr="008C6C1C">
              <w:rPr>
                <w:rFonts w:eastAsia="DengXian" w:cs="Arial"/>
                <w:szCs w:val="18"/>
              </w:rPr>
              <w:t>.</w:t>
            </w:r>
            <w:r w:rsidRPr="008C6C1C">
              <w:rPr>
                <w:rFonts w:eastAsia="DengXian" w:cs="Arial"/>
                <w:szCs w:val="18"/>
              </w:rPr>
              <w:t>)</w:t>
            </w:r>
          </w:p>
        </w:tc>
        <w:tc>
          <w:tcPr>
            <w:tcW w:w="1002" w:type="pct"/>
          </w:tcPr>
          <w:p w14:paraId="21442310" w14:textId="6D8158C1" w:rsidR="00161FFC" w:rsidRPr="008C6C1C" w:rsidRDefault="00161FFC" w:rsidP="00726D9D">
            <w:pPr>
              <w:pStyle w:val="TAL"/>
              <w:keepNext w:val="0"/>
              <w:keepLines w:val="0"/>
              <w:rPr>
                <w:rFonts w:eastAsia="DengXian" w:cs="Arial"/>
                <w:szCs w:val="18"/>
              </w:rPr>
            </w:pPr>
            <w:r w:rsidRPr="008C6C1C">
              <w:rPr>
                <w:rFonts w:ascii="Courier New" w:hAnsi="Courier New" w:cs="Courier New"/>
              </w:rPr>
              <w:t>Should</w:t>
            </w:r>
            <w:r w:rsidR="00726D9D" w:rsidRPr="008C6C1C">
              <w:rPr>
                <w:rFonts w:ascii="Courier New" w:hAnsi="Courier New" w:cs="Courier New"/>
              </w:rPr>
              <w:t xml:space="preserve"> </w:t>
            </w:r>
            <w:r w:rsidRPr="008C6C1C">
              <w:rPr>
                <w:rFonts w:ascii="Courier New" w:hAnsi="Courier New" w:cs="Courier New"/>
              </w:rPr>
              <w:t>be</w:t>
            </w:r>
            <w:r w:rsidR="00726D9D" w:rsidRPr="008C6C1C">
              <w:rPr>
                <w:rFonts w:ascii="Courier New" w:hAnsi="Courier New" w:cs="Courier New"/>
              </w:rPr>
              <w:t xml:space="preserve"> </w:t>
            </w:r>
            <w:r w:rsidRPr="008C6C1C">
              <w:rPr>
                <w:rFonts w:ascii="Courier New" w:hAnsi="Courier New" w:cs="Courier New"/>
              </w:rPr>
              <w:t>set</w:t>
            </w:r>
            <w:r w:rsidR="00726D9D" w:rsidRPr="008C6C1C">
              <w:rPr>
                <w:rFonts w:ascii="Courier New" w:hAnsi="Courier New" w:cs="Courier New"/>
              </w:rPr>
              <w:t xml:space="preserve"> </w:t>
            </w:r>
            <w:r w:rsidRPr="008C6C1C">
              <w:rPr>
                <w:rFonts w:ascii="Courier New" w:hAnsi="Courier New" w:cs="Courier New"/>
              </w:rPr>
              <w:t>to</w:t>
            </w:r>
            <w:r w:rsidR="00726D9D" w:rsidRPr="008C6C1C">
              <w:rPr>
                <w:rFonts w:ascii="Courier New" w:hAnsi="Courier New" w:cs="Courier New"/>
              </w:rPr>
              <w:t xml:space="preserve"> </w:t>
            </w:r>
            <w:r w:rsidRPr="008C6C1C">
              <w:rPr>
                <w:rFonts w:ascii="Courier New" w:hAnsi="Courier New" w:cs="Courier New"/>
              </w:rPr>
              <w:t>"client_credentials"</w:t>
            </w:r>
          </w:p>
        </w:tc>
      </w:tr>
      <w:tr w:rsidR="00161FFC" w:rsidRPr="008C6C1C" w14:paraId="37AA11EF" w14:textId="77777777" w:rsidTr="00726D9D">
        <w:trPr>
          <w:jc w:val="center"/>
        </w:trPr>
        <w:tc>
          <w:tcPr>
            <w:tcW w:w="710" w:type="pct"/>
          </w:tcPr>
          <w:p w14:paraId="38EDBE0B" w14:textId="77777777" w:rsidR="00161FFC" w:rsidRPr="008C6C1C" w:rsidRDefault="00161FFC" w:rsidP="00726D9D">
            <w:pPr>
              <w:pStyle w:val="TAL"/>
              <w:keepNext w:val="0"/>
              <w:keepLines w:val="0"/>
              <w:rPr>
                <w:rFonts w:eastAsia="DengXian"/>
              </w:rPr>
            </w:pPr>
            <w:r w:rsidRPr="008C6C1C">
              <w:rPr>
                <w:rFonts w:eastAsia="DengXian"/>
              </w:rPr>
              <w:t>client_id</w:t>
            </w:r>
          </w:p>
        </w:tc>
        <w:tc>
          <w:tcPr>
            <w:tcW w:w="492" w:type="pct"/>
          </w:tcPr>
          <w:p w14:paraId="13A08490" w14:textId="77777777" w:rsidR="00161FFC" w:rsidRPr="008C6C1C" w:rsidRDefault="00161FFC" w:rsidP="00726D9D">
            <w:pPr>
              <w:pStyle w:val="TAL"/>
              <w:keepNext w:val="0"/>
              <w:keepLines w:val="0"/>
              <w:rPr>
                <w:rFonts w:eastAsia="DengXian"/>
              </w:rPr>
            </w:pPr>
            <w:r w:rsidRPr="008C6C1C">
              <w:rPr>
                <w:rFonts w:eastAsia="DengXian"/>
              </w:rPr>
              <w:t>string</w:t>
            </w:r>
          </w:p>
        </w:tc>
        <w:tc>
          <w:tcPr>
            <w:tcW w:w="294" w:type="pct"/>
          </w:tcPr>
          <w:p w14:paraId="100A569E" w14:textId="77777777" w:rsidR="00161FFC" w:rsidRPr="008C6C1C" w:rsidRDefault="00161FFC" w:rsidP="00726D9D">
            <w:pPr>
              <w:pStyle w:val="TAC"/>
              <w:keepNext w:val="0"/>
              <w:keepLines w:val="0"/>
              <w:rPr>
                <w:rFonts w:eastAsia="DengXian"/>
              </w:rPr>
            </w:pPr>
            <w:r w:rsidRPr="008C6C1C">
              <w:rPr>
                <w:rFonts w:eastAsia="DengXian" w:hint="eastAsia"/>
              </w:rPr>
              <w:t>M</w:t>
            </w:r>
          </w:p>
        </w:tc>
        <w:tc>
          <w:tcPr>
            <w:tcW w:w="572" w:type="pct"/>
          </w:tcPr>
          <w:p w14:paraId="77A997C1" w14:textId="77777777" w:rsidR="00161FFC" w:rsidRPr="008C6C1C" w:rsidRDefault="00161FFC" w:rsidP="00726D9D">
            <w:pPr>
              <w:pStyle w:val="TAL"/>
              <w:keepNext w:val="0"/>
              <w:keepLines w:val="0"/>
              <w:rPr>
                <w:rFonts w:eastAsia="DengXian"/>
              </w:rPr>
            </w:pPr>
            <w:r w:rsidRPr="008C6C1C">
              <w:rPr>
                <w:rFonts w:eastAsia="DengXian" w:hint="eastAsia"/>
              </w:rPr>
              <w:t>1</w:t>
            </w:r>
          </w:p>
        </w:tc>
        <w:tc>
          <w:tcPr>
            <w:tcW w:w="1929" w:type="pct"/>
          </w:tcPr>
          <w:p w14:paraId="402FB555" w14:textId="176BDE34" w:rsidR="00161FFC" w:rsidRPr="008C6C1C" w:rsidRDefault="00161FFC" w:rsidP="00726D9D">
            <w:pPr>
              <w:pStyle w:val="TAL"/>
              <w:keepNext w:val="0"/>
              <w:keepLines w:val="0"/>
              <w:rPr>
                <w:rFonts w:eastAsia="DengXian" w:cs="Arial"/>
                <w:szCs w:val="18"/>
              </w:rPr>
            </w:pPr>
            <w:r w:rsidRPr="008C6C1C">
              <w:rPr>
                <w:rFonts w:eastAsia="DengXian" w:cs="Arial" w:hint="eastAsia"/>
                <w:szCs w:val="18"/>
              </w:rPr>
              <w:t>This</w:t>
            </w:r>
            <w:r w:rsidR="00726D9D" w:rsidRPr="008C6C1C">
              <w:rPr>
                <w:rFonts w:eastAsia="DengXian" w:cs="Arial" w:hint="eastAsia"/>
                <w:szCs w:val="18"/>
              </w:rPr>
              <w:t xml:space="preserve"> </w:t>
            </w:r>
            <w:r w:rsidRPr="008C6C1C">
              <w:rPr>
                <w:rFonts w:eastAsia="DengXian" w:cs="Arial"/>
                <w:szCs w:val="18"/>
              </w:rPr>
              <w:t>attribute</w:t>
            </w:r>
            <w:r w:rsidR="00726D9D" w:rsidRPr="008C6C1C">
              <w:rPr>
                <w:rFonts w:eastAsia="DengXian" w:cs="Arial" w:hint="eastAsia"/>
                <w:szCs w:val="18"/>
              </w:rPr>
              <w:t xml:space="preserve"> </w:t>
            </w:r>
            <w:r w:rsidRPr="008C6C1C">
              <w:rPr>
                <w:rFonts w:eastAsia="DengXian" w:cs="Arial" w:hint="eastAsia"/>
                <w:szCs w:val="18"/>
              </w:rPr>
              <w:t>shall</w:t>
            </w:r>
            <w:r w:rsidR="00726D9D" w:rsidRPr="008C6C1C">
              <w:rPr>
                <w:rFonts w:eastAsia="DengXian" w:cs="Arial" w:hint="eastAsia"/>
                <w:szCs w:val="18"/>
              </w:rPr>
              <w:t xml:space="preserve"> </w:t>
            </w:r>
            <w:r w:rsidRPr="008C6C1C">
              <w:rPr>
                <w:rFonts w:eastAsia="DengXian" w:cs="Arial" w:hint="eastAsia"/>
                <w:szCs w:val="18"/>
              </w:rPr>
              <w:t>contain</w:t>
            </w:r>
            <w:r w:rsidR="00726D9D" w:rsidRPr="008C6C1C">
              <w:rPr>
                <w:rFonts w:eastAsia="DengXian" w:cs="Arial" w:hint="eastAsia"/>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invoker</w:t>
            </w:r>
            <w:r w:rsidR="00726D9D" w:rsidRPr="008C6C1C">
              <w:rPr>
                <w:rFonts w:eastAsia="DengXian" w:cs="Arial"/>
                <w:szCs w:val="18"/>
              </w:rPr>
              <w:t xml:space="preserve"> </w:t>
            </w:r>
            <w:r w:rsidRPr="008C6C1C">
              <w:rPr>
                <w:rFonts w:eastAsia="DengXian" w:cs="Arial"/>
                <w:szCs w:val="18"/>
              </w:rPr>
              <w:t>Identifier.</w:t>
            </w:r>
          </w:p>
          <w:p w14:paraId="014C5F37" w14:textId="77777777" w:rsidR="00161FFC" w:rsidRPr="008C6C1C" w:rsidRDefault="00161FFC" w:rsidP="00726D9D">
            <w:pPr>
              <w:pStyle w:val="TAL"/>
              <w:keepNext w:val="0"/>
              <w:keepLines w:val="0"/>
              <w:rPr>
                <w:rFonts w:eastAsia="DengXian" w:cs="Arial"/>
                <w:szCs w:val="18"/>
              </w:rPr>
            </w:pPr>
          </w:p>
          <w:p w14:paraId="69ED7295" w14:textId="4940B8A0" w:rsidR="00161FFC" w:rsidRPr="008C6C1C" w:rsidRDefault="00161FFC" w:rsidP="00726D9D">
            <w:pPr>
              <w:pStyle w:val="TAL"/>
              <w:keepNext w:val="0"/>
              <w:keepLines w:val="0"/>
              <w:rPr>
                <w:rFonts w:eastAsia="DengXian" w:cs="Arial"/>
                <w:szCs w:val="18"/>
              </w:rPr>
            </w:pP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3</w:t>
            </w:r>
            <w:r w:rsidR="00726D9D" w:rsidRPr="008C6C1C">
              <w:rPr>
                <w:rFonts w:eastAsia="DengXian" w:cs="Arial"/>
                <w:szCs w:val="18"/>
              </w:rPr>
              <w:t>.</w:t>
            </w:r>
            <w:r w:rsidRPr="008C6C1C">
              <w:rPr>
                <w:rFonts w:eastAsia="DengXian" w:cs="Arial"/>
                <w:szCs w:val="18"/>
              </w:rPr>
              <w:t>)</w:t>
            </w:r>
          </w:p>
        </w:tc>
        <w:tc>
          <w:tcPr>
            <w:tcW w:w="1002" w:type="pct"/>
          </w:tcPr>
          <w:p w14:paraId="5551A169" w14:textId="3245F2C1" w:rsidR="00161FFC" w:rsidRPr="008C6C1C" w:rsidRDefault="00161FFC" w:rsidP="00726D9D">
            <w:pPr>
              <w:pStyle w:val="TAL"/>
              <w:keepNext w:val="0"/>
              <w:keepLines w:val="0"/>
              <w:rPr>
                <w:rFonts w:eastAsia="DengXian" w:cs="Arial"/>
                <w:szCs w:val="18"/>
              </w:rPr>
            </w:pPr>
            <w:r w:rsidRPr="008C6C1C">
              <w:rPr>
                <w:rFonts w:ascii="Courier New" w:hAnsi="Courier New" w:cs="Courier New"/>
              </w:rPr>
              <w:t>This</w:t>
            </w:r>
            <w:r w:rsidR="00726D9D" w:rsidRPr="008C6C1C">
              <w:rPr>
                <w:rFonts w:ascii="Courier New" w:hAnsi="Courier New" w:cs="Courier New"/>
              </w:rPr>
              <w:t xml:space="preserve"> </w:t>
            </w:r>
            <w:r w:rsidRPr="008C6C1C">
              <w:rPr>
                <w:rFonts w:ascii="Courier New" w:hAnsi="Courier New" w:cs="Courier New"/>
              </w:rPr>
              <w:t>is</w:t>
            </w:r>
            <w:r w:rsidR="00726D9D" w:rsidRPr="008C6C1C">
              <w:rPr>
                <w:rFonts w:ascii="Courier New" w:hAnsi="Courier New" w:cs="Courier New"/>
              </w:rPr>
              <w:t xml:space="preserve"> </w:t>
            </w:r>
            <w:r w:rsidRPr="008C6C1C">
              <w:rPr>
                <w:rFonts w:ascii="Courier New" w:hAnsi="Courier New" w:cs="Courier New"/>
              </w:rPr>
              <w:t>the</w:t>
            </w:r>
            <w:r w:rsidR="00726D9D" w:rsidRPr="008C6C1C">
              <w:rPr>
                <w:rFonts w:ascii="Courier New" w:hAnsi="Courier New" w:cs="Courier New"/>
              </w:rPr>
              <w:t xml:space="preserve"> </w:t>
            </w:r>
            <w:r w:rsidRPr="008C6C1C">
              <w:rPr>
                <w:rFonts w:ascii="Courier New" w:hAnsi="Courier New" w:cs="Courier New"/>
              </w:rPr>
              <w:t>same</w:t>
            </w:r>
            <w:r w:rsidR="00726D9D" w:rsidRPr="008C6C1C">
              <w:rPr>
                <w:rFonts w:ascii="Courier New" w:hAnsi="Courier New" w:cs="Courier New"/>
              </w:rPr>
              <w:t xml:space="preserve"> </w:t>
            </w:r>
            <w:r w:rsidRPr="008C6C1C">
              <w:rPr>
                <w:rFonts w:ascii="Courier New" w:hAnsi="Courier New" w:cs="Courier New"/>
              </w:rPr>
              <w:t>as</w:t>
            </w:r>
            <w:r w:rsidR="00726D9D" w:rsidRPr="008C6C1C">
              <w:rPr>
                <w:rFonts w:ascii="Courier New" w:hAnsi="Courier New" w:cs="Courier New"/>
              </w:rPr>
              <w:t xml:space="preserve"> </w:t>
            </w:r>
            <w:r w:rsidRPr="008C6C1C">
              <w:rPr>
                <w:rFonts w:ascii="Courier New" w:hAnsi="Courier New" w:cs="Courier New"/>
              </w:rPr>
              <w:t>the</w:t>
            </w:r>
            <w:r w:rsidR="00726D9D" w:rsidRPr="008C6C1C">
              <w:rPr>
                <w:rFonts w:ascii="Courier New" w:hAnsi="Courier New" w:cs="Courier New"/>
              </w:rPr>
              <w:t xml:space="preserve"> </w:t>
            </w:r>
            <w:r w:rsidRPr="008C6C1C">
              <w:rPr>
                <w:rFonts w:ascii="Courier New" w:hAnsi="Courier New" w:cs="Courier New"/>
              </w:rPr>
              <w:t>API</w:t>
            </w:r>
            <w:r w:rsidR="00726D9D" w:rsidRPr="008C6C1C">
              <w:rPr>
                <w:rFonts w:ascii="Courier New" w:hAnsi="Courier New" w:cs="Courier New"/>
              </w:rPr>
              <w:t xml:space="preserve"> </w:t>
            </w:r>
            <w:r w:rsidRPr="008C6C1C">
              <w:rPr>
                <w:rFonts w:ascii="Courier New" w:hAnsi="Courier New" w:cs="Courier New"/>
              </w:rPr>
              <w:t>invoker</w:t>
            </w:r>
            <w:r w:rsidR="00726D9D" w:rsidRPr="008C6C1C">
              <w:rPr>
                <w:rFonts w:ascii="Courier New" w:hAnsi="Courier New" w:cs="Courier New"/>
              </w:rPr>
              <w:t xml:space="preserve"> </w:t>
            </w:r>
            <w:r w:rsidRPr="008C6C1C">
              <w:rPr>
                <w:rFonts w:ascii="Courier New" w:hAnsi="Courier New" w:cs="Courier New"/>
              </w:rPr>
              <w:t>Id.</w:t>
            </w:r>
          </w:p>
        </w:tc>
      </w:tr>
      <w:tr w:rsidR="00161FFC" w:rsidRPr="008C6C1C" w14:paraId="0B3E0B12" w14:textId="77777777" w:rsidTr="00726D9D">
        <w:trPr>
          <w:jc w:val="center"/>
        </w:trPr>
        <w:tc>
          <w:tcPr>
            <w:tcW w:w="710" w:type="pct"/>
          </w:tcPr>
          <w:p w14:paraId="127EE108" w14:textId="77777777" w:rsidR="00161FFC" w:rsidRPr="008C6C1C" w:rsidRDefault="00161FFC" w:rsidP="00726D9D">
            <w:pPr>
              <w:pStyle w:val="TAL"/>
              <w:keepNext w:val="0"/>
              <w:keepLines w:val="0"/>
              <w:rPr>
                <w:rFonts w:eastAsia="DengXian"/>
              </w:rPr>
            </w:pPr>
            <w:r w:rsidRPr="008C6C1C">
              <w:rPr>
                <w:rFonts w:eastAsia="DengXian"/>
              </w:rPr>
              <w:t>resOwnerId</w:t>
            </w:r>
          </w:p>
        </w:tc>
        <w:tc>
          <w:tcPr>
            <w:tcW w:w="492" w:type="pct"/>
          </w:tcPr>
          <w:p w14:paraId="288BB644" w14:textId="77777777" w:rsidR="00161FFC" w:rsidRPr="008C6C1C" w:rsidRDefault="00161FFC" w:rsidP="00726D9D">
            <w:pPr>
              <w:pStyle w:val="TAL"/>
              <w:keepNext w:val="0"/>
              <w:keepLines w:val="0"/>
              <w:rPr>
                <w:rFonts w:eastAsia="DengXian"/>
              </w:rPr>
            </w:pPr>
            <w:r w:rsidRPr="008C6C1C">
              <w:rPr>
                <w:rFonts w:eastAsia="DengXian"/>
              </w:rPr>
              <w:t>ResOwnerId</w:t>
            </w:r>
          </w:p>
        </w:tc>
        <w:tc>
          <w:tcPr>
            <w:tcW w:w="294" w:type="pct"/>
          </w:tcPr>
          <w:p w14:paraId="12DC17B0" w14:textId="77777777" w:rsidR="00161FFC" w:rsidRPr="008C6C1C" w:rsidRDefault="00161FFC" w:rsidP="00726D9D">
            <w:pPr>
              <w:pStyle w:val="TAC"/>
              <w:keepNext w:val="0"/>
              <w:keepLines w:val="0"/>
              <w:rPr>
                <w:rFonts w:eastAsia="DengXian"/>
              </w:rPr>
            </w:pPr>
            <w:r w:rsidRPr="008C6C1C">
              <w:rPr>
                <w:rFonts w:eastAsia="DengXian"/>
              </w:rPr>
              <w:t>O</w:t>
            </w:r>
          </w:p>
        </w:tc>
        <w:tc>
          <w:tcPr>
            <w:tcW w:w="572" w:type="pct"/>
          </w:tcPr>
          <w:p w14:paraId="20856B45" w14:textId="77777777" w:rsidR="00161FFC" w:rsidRPr="008C6C1C" w:rsidRDefault="00161FFC" w:rsidP="00726D9D">
            <w:pPr>
              <w:pStyle w:val="TAL"/>
              <w:keepNext w:val="0"/>
              <w:keepLines w:val="0"/>
              <w:rPr>
                <w:rFonts w:eastAsia="DengXian"/>
              </w:rPr>
            </w:pPr>
            <w:r w:rsidRPr="008C6C1C">
              <w:rPr>
                <w:rFonts w:eastAsia="DengXian"/>
              </w:rPr>
              <w:t>0..</w:t>
            </w:r>
            <w:r w:rsidRPr="008C6C1C">
              <w:rPr>
                <w:rFonts w:eastAsia="DengXian" w:hint="eastAsia"/>
              </w:rPr>
              <w:t>1</w:t>
            </w:r>
          </w:p>
        </w:tc>
        <w:tc>
          <w:tcPr>
            <w:tcW w:w="1929" w:type="pct"/>
          </w:tcPr>
          <w:p w14:paraId="3970EF9D" w14:textId="0721707E" w:rsidR="00161FFC" w:rsidRPr="008C6C1C" w:rsidRDefault="00161FFC" w:rsidP="00726D9D">
            <w:pPr>
              <w:pStyle w:val="TAL"/>
              <w:keepNext w:val="0"/>
              <w:keepLines w:val="0"/>
              <w:rPr>
                <w:rFonts w:eastAsia="DengXian" w:cs="Arial"/>
                <w:szCs w:val="18"/>
              </w:rPr>
            </w:pPr>
            <w:r w:rsidRPr="008C6C1C">
              <w:rPr>
                <w:rFonts w:eastAsia="DengXian" w:cs="Arial"/>
                <w:szCs w:val="18"/>
              </w:rPr>
              <w:t>C</w:t>
            </w:r>
            <w:r w:rsidRPr="008C6C1C">
              <w:rPr>
                <w:rFonts w:eastAsia="DengXian" w:cs="Arial" w:hint="eastAsia"/>
                <w:szCs w:val="18"/>
              </w:rPr>
              <w:t>ontain</w:t>
            </w:r>
            <w:r w:rsidRPr="008C6C1C">
              <w:rPr>
                <w:rFonts w:eastAsia="DengXian" w:cs="Arial"/>
                <w:szCs w:val="18"/>
              </w:rPr>
              <w:t>s</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hint="eastAsia"/>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resource</w:t>
            </w:r>
            <w:r w:rsidR="00726D9D" w:rsidRPr="008C6C1C">
              <w:rPr>
                <w:rFonts w:eastAsia="DengXian" w:cs="Arial"/>
                <w:szCs w:val="18"/>
              </w:rPr>
              <w:t xml:space="preserve"> </w:t>
            </w:r>
            <w:r w:rsidRPr="008C6C1C">
              <w:rPr>
                <w:rFonts w:eastAsia="DengXian" w:cs="Arial"/>
                <w:szCs w:val="18"/>
              </w:rPr>
              <w:t>owner.</w:t>
            </w:r>
          </w:p>
          <w:p w14:paraId="3CA520B1" w14:textId="77777777" w:rsidR="00161FFC" w:rsidRPr="008C6C1C" w:rsidRDefault="00161FFC" w:rsidP="00726D9D">
            <w:pPr>
              <w:pStyle w:val="TAL"/>
              <w:keepNext w:val="0"/>
              <w:keepLines w:val="0"/>
              <w:rPr>
                <w:rFonts w:eastAsia="DengXian" w:cs="Arial"/>
                <w:szCs w:val="18"/>
              </w:rPr>
            </w:pPr>
          </w:p>
          <w:p w14:paraId="25E40B28" w14:textId="0CD0455E" w:rsidR="00161FFC" w:rsidRPr="008C6C1C" w:rsidRDefault="00161FFC" w:rsidP="00726D9D">
            <w:pPr>
              <w:pStyle w:val="TAL"/>
              <w:keepNext w:val="0"/>
              <w:keepLines w:val="0"/>
              <w:rPr>
                <w:rFonts w:eastAsia="DengXian" w:cs="Arial"/>
                <w:szCs w:val="18"/>
              </w:rPr>
            </w:pPr>
            <w:r w:rsidRPr="008C6C1C">
              <w:rPr>
                <w:rFonts w:eastAsia="DengXian"/>
              </w:rPr>
              <w:t>This</w:t>
            </w:r>
            <w:r w:rsidR="00726D9D" w:rsidRPr="008C6C1C">
              <w:rPr>
                <w:rFonts w:eastAsia="DengXian"/>
              </w:rPr>
              <w:t xml:space="preserve"> </w:t>
            </w:r>
            <w:r w:rsidRPr="008C6C1C">
              <w:rPr>
                <w:rFonts w:eastAsia="DengXian"/>
              </w:rPr>
              <w:t>attribute</w:t>
            </w:r>
            <w:r w:rsidR="00726D9D" w:rsidRPr="008C6C1C">
              <w:rPr>
                <w:rFonts w:eastAsia="DengXian"/>
              </w:rPr>
              <w:t xml:space="preserve"> </w:t>
            </w:r>
            <w:r w:rsidRPr="008C6C1C">
              <w:rPr>
                <w:rFonts w:eastAsia="DengXian"/>
              </w:rPr>
              <w:t>shall</w:t>
            </w:r>
            <w:r w:rsidR="00726D9D" w:rsidRPr="008C6C1C">
              <w:rPr>
                <w:rFonts w:eastAsia="DengXian"/>
              </w:rPr>
              <w:t xml:space="preserve"> </w:t>
            </w:r>
            <w:r w:rsidRPr="008C6C1C">
              <w:rPr>
                <w:rFonts w:eastAsia="DengXian"/>
              </w:rPr>
              <w:t>be</w:t>
            </w:r>
            <w:r w:rsidR="00726D9D" w:rsidRPr="008C6C1C">
              <w:rPr>
                <w:rFonts w:eastAsia="DengXian"/>
              </w:rPr>
              <w:t xml:space="preserve"> </w:t>
            </w:r>
            <w:r w:rsidRPr="008C6C1C">
              <w:rPr>
                <w:rFonts w:eastAsia="DengXian"/>
              </w:rPr>
              <w:t>present</w:t>
            </w:r>
            <w:r w:rsidR="00726D9D" w:rsidRPr="008C6C1C">
              <w:rPr>
                <w:rFonts w:eastAsia="DengXian"/>
              </w:rPr>
              <w:t xml:space="preserve"> </w:t>
            </w:r>
            <w:r w:rsidRPr="008C6C1C">
              <w:rPr>
                <w:rFonts w:eastAsia="DengXian"/>
              </w:rPr>
              <w:t>only</w:t>
            </w:r>
            <w:r w:rsidR="00726D9D" w:rsidRPr="008C6C1C">
              <w:rPr>
                <w:rFonts w:eastAsia="DengXian"/>
              </w:rPr>
              <w:t xml:space="preserve"> </w:t>
            </w:r>
            <w:r w:rsidRPr="008C6C1C">
              <w:rPr>
                <w:rFonts w:eastAsia="DengXian"/>
              </w:rPr>
              <w:t>when</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access</w:t>
            </w:r>
            <w:r w:rsidR="00726D9D" w:rsidRPr="008C6C1C">
              <w:rPr>
                <w:rFonts w:eastAsia="DengXian"/>
              </w:rPr>
              <w:t xml:space="preserve"> </w:t>
            </w:r>
            <w:r w:rsidRPr="008C6C1C">
              <w:rPr>
                <w:rFonts w:eastAsia="DengXian"/>
              </w:rPr>
              <w:t>token</w:t>
            </w:r>
            <w:r w:rsidR="00726D9D" w:rsidRPr="008C6C1C">
              <w:rPr>
                <w:rFonts w:eastAsia="DengXian"/>
              </w:rPr>
              <w:t xml:space="preserve"> </w:t>
            </w:r>
            <w:r w:rsidRPr="008C6C1C">
              <w:rPr>
                <w:rFonts w:eastAsia="DengXian"/>
              </w:rPr>
              <w:t>request</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used</w:t>
            </w:r>
            <w:r w:rsidR="00726D9D" w:rsidRPr="008C6C1C">
              <w:rPr>
                <w:rFonts w:eastAsia="DengXian"/>
              </w:rPr>
              <w:t xml:space="preserve"> </w:t>
            </w:r>
            <w:r w:rsidRPr="008C6C1C">
              <w:rPr>
                <w:rFonts w:eastAsia="DengXian"/>
              </w:rPr>
              <w:t>for</w:t>
            </w:r>
            <w:r w:rsidR="00726D9D" w:rsidRPr="008C6C1C">
              <w:rPr>
                <w:rFonts w:eastAsia="DengXian"/>
              </w:rPr>
              <w:t xml:space="preserve"> </w:t>
            </w:r>
            <w:r w:rsidRPr="008C6C1C">
              <w:rPr>
                <w:rFonts w:eastAsia="DengXian"/>
              </w:rPr>
              <w:t>RNAA.</w:t>
            </w:r>
          </w:p>
        </w:tc>
        <w:tc>
          <w:tcPr>
            <w:tcW w:w="1002" w:type="pct"/>
          </w:tcPr>
          <w:p w14:paraId="388CC3BD" w14:textId="77777777" w:rsidR="00161FFC" w:rsidRPr="008C6C1C" w:rsidRDefault="00161FFC" w:rsidP="00726D9D">
            <w:pPr>
              <w:pStyle w:val="TAL"/>
              <w:keepNext w:val="0"/>
              <w:keepLines w:val="0"/>
              <w:rPr>
                <w:rFonts w:eastAsia="DengXian" w:cs="Arial"/>
                <w:szCs w:val="18"/>
                <w:lang w:eastAsia="zh-CN"/>
              </w:rPr>
            </w:pPr>
          </w:p>
        </w:tc>
      </w:tr>
      <w:tr w:rsidR="00161FFC" w:rsidRPr="008C6C1C" w14:paraId="69B1B631" w14:textId="77777777" w:rsidTr="00726D9D">
        <w:trPr>
          <w:jc w:val="center"/>
        </w:trPr>
        <w:tc>
          <w:tcPr>
            <w:tcW w:w="710" w:type="pct"/>
          </w:tcPr>
          <w:p w14:paraId="663B6A1C" w14:textId="77777777" w:rsidR="00161FFC" w:rsidRPr="008C6C1C" w:rsidRDefault="00161FFC" w:rsidP="00726D9D">
            <w:pPr>
              <w:pStyle w:val="TAL"/>
              <w:keepNext w:val="0"/>
              <w:keepLines w:val="0"/>
              <w:rPr>
                <w:rFonts w:eastAsia="DengXian"/>
              </w:rPr>
            </w:pPr>
            <w:r w:rsidRPr="008C6C1C">
              <w:rPr>
                <w:rFonts w:eastAsia="DengXian"/>
              </w:rPr>
              <w:t>client_secret</w:t>
            </w:r>
          </w:p>
        </w:tc>
        <w:tc>
          <w:tcPr>
            <w:tcW w:w="492" w:type="pct"/>
          </w:tcPr>
          <w:p w14:paraId="10629356" w14:textId="77777777" w:rsidR="00161FFC" w:rsidRPr="008C6C1C" w:rsidRDefault="00161FFC" w:rsidP="00726D9D">
            <w:pPr>
              <w:pStyle w:val="TAL"/>
              <w:keepNext w:val="0"/>
              <w:keepLines w:val="0"/>
              <w:rPr>
                <w:rFonts w:eastAsia="DengXian"/>
              </w:rPr>
            </w:pPr>
            <w:r w:rsidRPr="008C6C1C">
              <w:rPr>
                <w:rFonts w:eastAsia="DengXian"/>
              </w:rPr>
              <w:t>string</w:t>
            </w:r>
          </w:p>
        </w:tc>
        <w:tc>
          <w:tcPr>
            <w:tcW w:w="294" w:type="pct"/>
          </w:tcPr>
          <w:p w14:paraId="30BAF195" w14:textId="77777777" w:rsidR="00161FFC" w:rsidRPr="008C6C1C" w:rsidRDefault="00161FFC" w:rsidP="00726D9D">
            <w:pPr>
              <w:pStyle w:val="TAC"/>
              <w:keepNext w:val="0"/>
              <w:keepLines w:val="0"/>
              <w:rPr>
                <w:rFonts w:eastAsia="DengXian"/>
              </w:rPr>
            </w:pPr>
            <w:r w:rsidRPr="008C6C1C">
              <w:rPr>
                <w:rFonts w:eastAsia="DengXian"/>
              </w:rPr>
              <w:t>O</w:t>
            </w:r>
          </w:p>
        </w:tc>
        <w:tc>
          <w:tcPr>
            <w:tcW w:w="572" w:type="pct"/>
          </w:tcPr>
          <w:p w14:paraId="0ED2A278" w14:textId="77777777" w:rsidR="00161FFC" w:rsidRPr="008C6C1C" w:rsidRDefault="00161FFC" w:rsidP="00726D9D">
            <w:pPr>
              <w:pStyle w:val="TAL"/>
              <w:keepNext w:val="0"/>
              <w:keepLines w:val="0"/>
              <w:rPr>
                <w:rFonts w:eastAsia="DengXian"/>
              </w:rPr>
            </w:pPr>
            <w:r w:rsidRPr="008C6C1C">
              <w:rPr>
                <w:rFonts w:eastAsia="DengXian"/>
              </w:rPr>
              <w:t>0..1</w:t>
            </w:r>
          </w:p>
        </w:tc>
        <w:tc>
          <w:tcPr>
            <w:tcW w:w="1929" w:type="pct"/>
          </w:tcPr>
          <w:p w14:paraId="41AF980E" w14:textId="3E498912" w:rsidR="00161FFC" w:rsidRPr="008C6C1C" w:rsidRDefault="00161FFC" w:rsidP="00726D9D">
            <w:pPr>
              <w:pStyle w:val="TAL"/>
              <w:keepNext w:val="0"/>
              <w:keepLines w:val="0"/>
              <w:rPr>
                <w:rFonts w:eastAsia="DengXian" w:cs="Arial"/>
                <w:szCs w:val="18"/>
              </w:rPr>
            </w:pPr>
            <w:r w:rsidRPr="008C6C1C">
              <w:rPr>
                <w:rFonts w:eastAsia="DengXian" w:cs="Arial"/>
                <w:szCs w:val="18"/>
              </w:rPr>
              <w:t>This</w:t>
            </w:r>
            <w:r w:rsidR="00726D9D" w:rsidRPr="008C6C1C">
              <w:rPr>
                <w:rFonts w:eastAsia="DengXian" w:cs="Arial"/>
                <w:szCs w:val="18"/>
              </w:rPr>
              <w:t xml:space="preserve"> </w:t>
            </w:r>
            <w:r w:rsidRPr="008C6C1C">
              <w:rPr>
                <w:rFonts w:eastAsia="DengXian" w:cs="Arial"/>
                <w:szCs w:val="18"/>
              </w:rPr>
              <w:t>attribute</w:t>
            </w:r>
            <w:r w:rsidR="00726D9D" w:rsidRPr="008C6C1C">
              <w:rPr>
                <w:rFonts w:eastAsia="DengXian" w:cs="Arial"/>
                <w:szCs w:val="18"/>
              </w:rPr>
              <w:t xml:space="preserve"> </w:t>
            </w:r>
            <w:r w:rsidRPr="008C6C1C">
              <w:rPr>
                <w:rFonts w:eastAsia="DengXian" w:cs="Arial"/>
                <w:szCs w:val="18"/>
              </w:rPr>
              <w:t>when</w:t>
            </w:r>
            <w:r w:rsidR="00726D9D" w:rsidRPr="008C6C1C">
              <w:rPr>
                <w:rFonts w:eastAsia="DengXian" w:cs="Arial"/>
                <w:szCs w:val="18"/>
              </w:rPr>
              <w:t xml:space="preserve"> </w:t>
            </w:r>
            <w:r w:rsidRPr="008C6C1C">
              <w:rPr>
                <w:rFonts w:eastAsia="DengXian" w:cs="Arial"/>
                <w:szCs w:val="18"/>
              </w:rPr>
              <w:t>present</w:t>
            </w:r>
            <w:r w:rsidR="00726D9D" w:rsidRPr="008C6C1C">
              <w:rPr>
                <w:rFonts w:eastAsia="DengXian" w:cs="Arial"/>
                <w:szCs w:val="18"/>
              </w:rPr>
              <w:t xml:space="preserve"> </w:t>
            </w:r>
            <w:r w:rsidRPr="008C6C1C">
              <w:rPr>
                <w:rFonts w:eastAsia="DengXian" w:cs="Arial"/>
                <w:szCs w:val="18"/>
              </w:rPr>
              <w:t>shall</w:t>
            </w:r>
            <w:r w:rsidR="00726D9D" w:rsidRPr="008C6C1C">
              <w:rPr>
                <w:rFonts w:eastAsia="DengXian" w:cs="Arial"/>
                <w:szCs w:val="18"/>
              </w:rPr>
              <w:t xml:space="preserve"> </w:t>
            </w:r>
            <w:r w:rsidRPr="008C6C1C">
              <w:rPr>
                <w:rFonts w:eastAsia="DengXian" w:cs="Arial"/>
                <w:szCs w:val="18"/>
              </w:rPr>
              <w:t>contain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onboarding</w:t>
            </w:r>
            <w:r w:rsidR="00726D9D" w:rsidRPr="008C6C1C">
              <w:rPr>
                <w:rFonts w:eastAsia="DengXian" w:cs="Arial"/>
                <w:szCs w:val="18"/>
              </w:rPr>
              <w:t xml:space="preserve"> </w:t>
            </w:r>
            <w:r w:rsidRPr="008C6C1C">
              <w:rPr>
                <w:rFonts w:eastAsia="DengXian" w:cs="Arial"/>
                <w:szCs w:val="18"/>
              </w:rPr>
              <w:t>secret</w:t>
            </w:r>
            <w:r w:rsidR="00726D9D" w:rsidRPr="008C6C1C">
              <w:rPr>
                <w:rFonts w:eastAsia="DengXian" w:cs="Arial"/>
                <w:szCs w:val="18"/>
              </w:rPr>
              <w:t xml:space="preserve"> </w:t>
            </w:r>
            <w:r w:rsidRPr="008C6C1C">
              <w:rPr>
                <w:rFonts w:eastAsia="DengXian" w:cs="Arial"/>
                <w:szCs w:val="18"/>
              </w:rPr>
              <w:t>which</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got</w:t>
            </w:r>
            <w:r w:rsidR="00726D9D" w:rsidRPr="008C6C1C">
              <w:rPr>
                <w:rFonts w:eastAsia="DengXian" w:cs="Arial"/>
                <w:szCs w:val="18"/>
              </w:rPr>
              <w:t xml:space="preserve"> </w:t>
            </w:r>
            <w:r w:rsidRPr="008C6C1C">
              <w:rPr>
                <w:rFonts w:eastAsia="DengXian" w:cs="Arial"/>
                <w:szCs w:val="18"/>
              </w:rPr>
              <w:t>during</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invoker</w:t>
            </w:r>
            <w:r w:rsidR="00726D9D" w:rsidRPr="008C6C1C">
              <w:rPr>
                <w:rFonts w:eastAsia="DengXian" w:cs="Arial"/>
                <w:szCs w:val="18"/>
              </w:rPr>
              <w:t xml:space="preserve"> </w:t>
            </w:r>
            <w:r w:rsidRPr="008C6C1C">
              <w:rPr>
                <w:rFonts w:eastAsia="DengXian" w:cs="Arial"/>
                <w:szCs w:val="18"/>
              </w:rPr>
              <w:t>onboarding.</w:t>
            </w:r>
          </w:p>
          <w:p w14:paraId="08692F59" w14:textId="77777777" w:rsidR="00161FFC" w:rsidRPr="008C6C1C" w:rsidRDefault="00161FFC" w:rsidP="00726D9D">
            <w:pPr>
              <w:pStyle w:val="TAL"/>
              <w:keepNext w:val="0"/>
              <w:keepLines w:val="0"/>
              <w:rPr>
                <w:rFonts w:eastAsia="DengXian" w:cs="Arial"/>
                <w:szCs w:val="18"/>
              </w:rPr>
            </w:pPr>
          </w:p>
          <w:p w14:paraId="464A3024" w14:textId="7C0C970F" w:rsidR="00161FFC" w:rsidRPr="008C6C1C" w:rsidRDefault="00161FFC" w:rsidP="00726D9D">
            <w:pPr>
              <w:pStyle w:val="TAL"/>
              <w:keepNext w:val="0"/>
              <w:keepLines w:val="0"/>
              <w:rPr>
                <w:rFonts w:eastAsia="DengXian" w:cs="Arial"/>
                <w:szCs w:val="18"/>
              </w:rPr>
            </w:pP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3</w:t>
            </w:r>
            <w:r w:rsidR="00726D9D" w:rsidRPr="008C6C1C">
              <w:rPr>
                <w:rFonts w:eastAsia="DengXian" w:cs="Arial"/>
                <w:szCs w:val="18"/>
              </w:rPr>
              <w:t>.</w:t>
            </w:r>
            <w:r w:rsidRPr="008C6C1C">
              <w:rPr>
                <w:rFonts w:eastAsia="DengXian" w:cs="Arial"/>
                <w:szCs w:val="18"/>
              </w:rPr>
              <w:t>)</w:t>
            </w:r>
          </w:p>
        </w:tc>
        <w:tc>
          <w:tcPr>
            <w:tcW w:w="1002" w:type="pct"/>
          </w:tcPr>
          <w:p w14:paraId="2725A182" w14:textId="77777777" w:rsidR="00161FFC" w:rsidRPr="008C6C1C" w:rsidRDefault="00161FFC" w:rsidP="00726D9D">
            <w:pPr>
              <w:pStyle w:val="TAL"/>
              <w:keepNext w:val="0"/>
              <w:keepLines w:val="0"/>
              <w:rPr>
                <w:rFonts w:eastAsia="DengXian" w:cs="Arial"/>
                <w:szCs w:val="18"/>
              </w:rPr>
            </w:pPr>
          </w:p>
        </w:tc>
      </w:tr>
      <w:tr w:rsidR="00161FFC" w:rsidRPr="008C6C1C" w14:paraId="74D3035D" w14:textId="77777777" w:rsidTr="00726D9D">
        <w:trPr>
          <w:jc w:val="center"/>
        </w:trPr>
        <w:tc>
          <w:tcPr>
            <w:tcW w:w="710" w:type="pct"/>
          </w:tcPr>
          <w:p w14:paraId="61A757F5" w14:textId="77777777" w:rsidR="00161FFC" w:rsidRPr="008C6C1C" w:rsidRDefault="00161FFC" w:rsidP="00EB4486">
            <w:pPr>
              <w:pStyle w:val="TAL"/>
              <w:keepLines w:val="0"/>
              <w:rPr>
                <w:rFonts w:eastAsia="DengXian"/>
              </w:rPr>
            </w:pPr>
            <w:r w:rsidRPr="008C6C1C">
              <w:rPr>
                <w:rFonts w:eastAsia="DengXian" w:hint="eastAsia"/>
              </w:rPr>
              <w:t>scope</w:t>
            </w:r>
          </w:p>
        </w:tc>
        <w:tc>
          <w:tcPr>
            <w:tcW w:w="492" w:type="pct"/>
          </w:tcPr>
          <w:p w14:paraId="6BE629E4" w14:textId="77777777" w:rsidR="00161FFC" w:rsidRPr="008C6C1C" w:rsidRDefault="00161FFC" w:rsidP="00EB4486">
            <w:pPr>
              <w:pStyle w:val="TAL"/>
              <w:keepLines w:val="0"/>
              <w:rPr>
                <w:rFonts w:eastAsia="DengXian"/>
              </w:rPr>
            </w:pPr>
            <w:r w:rsidRPr="008C6C1C">
              <w:rPr>
                <w:rFonts w:eastAsia="DengXian"/>
              </w:rPr>
              <w:t>string</w:t>
            </w:r>
          </w:p>
        </w:tc>
        <w:tc>
          <w:tcPr>
            <w:tcW w:w="294" w:type="pct"/>
          </w:tcPr>
          <w:p w14:paraId="77E21280" w14:textId="77777777" w:rsidR="00161FFC" w:rsidRPr="008C6C1C" w:rsidRDefault="00161FFC" w:rsidP="00EB4486">
            <w:pPr>
              <w:pStyle w:val="TAC"/>
              <w:keepLines w:val="0"/>
              <w:rPr>
                <w:rFonts w:eastAsia="DengXian"/>
              </w:rPr>
            </w:pPr>
            <w:r w:rsidRPr="008C6C1C">
              <w:rPr>
                <w:rFonts w:eastAsia="DengXian"/>
              </w:rPr>
              <w:t>O</w:t>
            </w:r>
          </w:p>
        </w:tc>
        <w:tc>
          <w:tcPr>
            <w:tcW w:w="572" w:type="pct"/>
          </w:tcPr>
          <w:p w14:paraId="36ECB050" w14:textId="77777777" w:rsidR="00161FFC" w:rsidRPr="008C6C1C" w:rsidRDefault="00161FFC" w:rsidP="00EB4486">
            <w:pPr>
              <w:pStyle w:val="TAL"/>
              <w:keepLines w:val="0"/>
              <w:rPr>
                <w:rFonts w:eastAsia="DengXian"/>
              </w:rPr>
            </w:pPr>
            <w:r w:rsidRPr="008C6C1C">
              <w:rPr>
                <w:rFonts w:eastAsia="DengXian"/>
              </w:rPr>
              <w:t>0..</w:t>
            </w:r>
            <w:r w:rsidRPr="008C6C1C">
              <w:rPr>
                <w:rFonts w:eastAsia="DengXian" w:hint="eastAsia"/>
              </w:rPr>
              <w:t>1</w:t>
            </w:r>
          </w:p>
        </w:tc>
        <w:tc>
          <w:tcPr>
            <w:tcW w:w="1929" w:type="pct"/>
          </w:tcPr>
          <w:p w14:paraId="3134B1A0" w14:textId="281B7059" w:rsidR="00161FFC" w:rsidRPr="008C6C1C" w:rsidRDefault="00161FFC" w:rsidP="00EB4486">
            <w:pPr>
              <w:pStyle w:val="TAL"/>
              <w:keepLines w:val="0"/>
              <w:rPr>
                <w:rFonts w:eastAsia="DengXian"/>
              </w:rPr>
            </w:pPr>
            <w:r w:rsidRPr="008C6C1C">
              <w:rPr>
                <w:rFonts w:eastAsia="DengXian" w:hint="eastAsia"/>
              </w:rPr>
              <w:t>This</w:t>
            </w:r>
            <w:r w:rsidR="00726D9D" w:rsidRPr="008C6C1C">
              <w:rPr>
                <w:rFonts w:eastAsia="DengXian" w:hint="eastAsia"/>
              </w:rPr>
              <w:t xml:space="preserve"> </w:t>
            </w:r>
            <w:r w:rsidRPr="008C6C1C">
              <w:rPr>
                <w:rFonts w:eastAsia="DengXian"/>
              </w:rPr>
              <w:t>attribute</w:t>
            </w:r>
            <w:r w:rsidR="00726D9D" w:rsidRPr="008C6C1C">
              <w:rPr>
                <w:rFonts w:eastAsia="DengXian" w:hint="eastAsia"/>
              </w:rPr>
              <w:t xml:space="preserve"> </w:t>
            </w:r>
            <w:r w:rsidRPr="008C6C1C">
              <w:rPr>
                <w:rFonts w:eastAsia="DengXian"/>
              </w:rPr>
              <w:t>when</w:t>
            </w:r>
            <w:r w:rsidR="00726D9D" w:rsidRPr="008C6C1C">
              <w:rPr>
                <w:rFonts w:eastAsia="DengXian"/>
              </w:rPr>
              <w:t xml:space="preserve"> </w:t>
            </w:r>
            <w:r w:rsidRPr="008C6C1C">
              <w:rPr>
                <w:rFonts w:eastAsia="DengXian"/>
              </w:rPr>
              <w:t>present</w:t>
            </w:r>
            <w:r w:rsidR="00726D9D" w:rsidRPr="008C6C1C">
              <w:rPr>
                <w:rFonts w:eastAsia="DengXian"/>
              </w:rPr>
              <w:t xml:space="preserve"> </w:t>
            </w:r>
            <w:r w:rsidRPr="008C6C1C">
              <w:rPr>
                <w:rFonts w:eastAsia="DengXian" w:hint="eastAsia"/>
              </w:rPr>
              <w:t>shall</w:t>
            </w:r>
            <w:r w:rsidR="00726D9D" w:rsidRPr="008C6C1C">
              <w:rPr>
                <w:rFonts w:eastAsia="DengXian" w:hint="eastAsia"/>
              </w:rPr>
              <w:t xml:space="preserve"> </w:t>
            </w:r>
            <w:r w:rsidRPr="008C6C1C">
              <w:rPr>
                <w:rFonts w:eastAsia="DengXian" w:hint="eastAsia"/>
              </w:rPr>
              <w:t>contain</w:t>
            </w:r>
            <w:r w:rsidR="00726D9D" w:rsidRPr="008C6C1C">
              <w:rPr>
                <w:rFonts w:eastAsia="DengXian" w:hint="eastAsia"/>
              </w:rPr>
              <w:t xml:space="preserve"> </w:t>
            </w:r>
            <w:r w:rsidRPr="008C6C1C">
              <w:rPr>
                <w:rFonts w:eastAsia="DengXian"/>
              </w:rPr>
              <w:t>a</w:t>
            </w:r>
            <w:r w:rsidR="00726D9D" w:rsidRPr="008C6C1C">
              <w:rPr>
                <w:rFonts w:eastAsia="DengXian"/>
              </w:rPr>
              <w:t xml:space="preserve"> </w:t>
            </w:r>
            <w:r w:rsidRPr="008C6C1C">
              <w:rPr>
                <w:rFonts w:eastAsia="DengXian"/>
              </w:rPr>
              <w:t>list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AEF</w:t>
            </w:r>
            <w:r w:rsidR="00726D9D" w:rsidRPr="008C6C1C">
              <w:rPr>
                <w:rFonts w:eastAsia="DengXian"/>
              </w:rPr>
              <w:t xml:space="preserve"> </w:t>
            </w:r>
            <w:r w:rsidRPr="008C6C1C">
              <w:rPr>
                <w:rFonts w:eastAsia="DengXian"/>
              </w:rPr>
              <w:t>identifiers</w:t>
            </w:r>
            <w:r w:rsidR="00726D9D" w:rsidRPr="008C6C1C">
              <w:rPr>
                <w:rFonts w:eastAsia="DengXian"/>
              </w:rPr>
              <w:t xml:space="preserve"> </w:t>
            </w:r>
            <w:r w:rsidRPr="008C6C1C">
              <w:rPr>
                <w:rFonts w:eastAsia="DengXian"/>
              </w:rPr>
              <w:t>and</w:t>
            </w:r>
            <w:r w:rsidR="00726D9D" w:rsidRPr="008C6C1C">
              <w:rPr>
                <w:rFonts w:eastAsia="DengXian"/>
              </w:rPr>
              <w:t xml:space="preserve"> </w:t>
            </w:r>
            <w:r w:rsidRPr="008C6C1C">
              <w:rPr>
                <w:rFonts w:eastAsia="DengXian"/>
              </w:rPr>
              <w:t>its</w:t>
            </w:r>
            <w:r w:rsidR="00726D9D" w:rsidRPr="008C6C1C">
              <w:rPr>
                <w:rFonts w:eastAsia="DengXian"/>
              </w:rPr>
              <w:t xml:space="preserve"> </w:t>
            </w:r>
            <w:r w:rsidRPr="008C6C1C">
              <w:rPr>
                <w:rFonts w:eastAsia="DengXian"/>
              </w:rPr>
              <w:t>associated</w:t>
            </w:r>
            <w:r w:rsidR="00726D9D" w:rsidRPr="008C6C1C">
              <w:rPr>
                <w:rFonts w:eastAsia="DengXian"/>
              </w:rPr>
              <w:t xml:space="preserve"> </w:t>
            </w:r>
            <w:r w:rsidRPr="008C6C1C">
              <w:rPr>
                <w:rFonts w:eastAsia="DengXian"/>
              </w:rPr>
              <w:t>API</w:t>
            </w:r>
            <w:r w:rsidR="00726D9D" w:rsidRPr="008C6C1C">
              <w:rPr>
                <w:rFonts w:eastAsia="DengXian" w:hint="eastAsia"/>
              </w:rPr>
              <w:t xml:space="preserve"> </w:t>
            </w:r>
            <w:r w:rsidRPr="008C6C1C">
              <w:rPr>
                <w:rFonts w:eastAsia="DengXian" w:hint="eastAsia"/>
              </w:rPr>
              <w:t>name</w:t>
            </w:r>
            <w:r w:rsidRPr="008C6C1C">
              <w:rPr>
                <w:rFonts w:eastAsia="DengXian"/>
              </w:rPr>
              <w:t>s</w:t>
            </w:r>
            <w:r w:rsidR="00726D9D" w:rsidRPr="008C6C1C">
              <w:rPr>
                <w:rFonts w:eastAsia="DengXian" w:hint="eastAsia"/>
              </w:rPr>
              <w:t xml:space="preserve"> </w:t>
            </w:r>
            <w:r w:rsidRPr="008C6C1C">
              <w:rPr>
                <w:rFonts w:eastAsia="DengXian"/>
              </w:rPr>
              <w:t>for</w:t>
            </w:r>
            <w:r w:rsidR="00726D9D" w:rsidRPr="008C6C1C">
              <w:rPr>
                <w:rFonts w:eastAsia="DengXian"/>
              </w:rPr>
              <w:t xml:space="preserve"> </w:t>
            </w:r>
            <w:r w:rsidRPr="008C6C1C">
              <w:rPr>
                <w:rFonts w:eastAsia="DengXian"/>
              </w:rPr>
              <w:t>which</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access_token</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authorized</w:t>
            </w:r>
            <w:r w:rsidR="00726D9D" w:rsidRPr="008C6C1C">
              <w:rPr>
                <w:rFonts w:eastAsia="DengXian"/>
              </w:rPr>
              <w:t xml:space="preserve"> </w:t>
            </w:r>
            <w:r w:rsidRPr="008C6C1C">
              <w:rPr>
                <w:rFonts w:eastAsia="DengXian"/>
              </w:rPr>
              <w:t>for</w:t>
            </w:r>
            <w:r w:rsidR="00726D9D" w:rsidRPr="008C6C1C">
              <w:rPr>
                <w:rFonts w:eastAsia="DengXian"/>
              </w:rPr>
              <w:t xml:space="preserve"> </w:t>
            </w:r>
            <w:r w:rsidRPr="008C6C1C">
              <w:rPr>
                <w:rFonts w:eastAsia="DengXian"/>
              </w:rPr>
              <w:t>use.</w:t>
            </w:r>
          </w:p>
          <w:p w14:paraId="4D8F0251" w14:textId="77777777" w:rsidR="00161FFC" w:rsidRPr="008C6C1C" w:rsidRDefault="00161FFC" w:rsidP="00EB4486">
            <w:pPr>
              <w:pStyle w:val="TAL"/>
              <w:keepLines w:val="0"/>
              <w:rPr>
                <w:rFonts w:eastAsia="DengXian"/>
              </w:rPr>
            </w:pPr>
          </w:p>
          <w:p w14:paraId="0258CA4D" w14:textId="56C2AEBB" w:rsidR="00161FFC" w:rsidRPr="008C6C1C" w:rsidRDefault="00161FFC" w:rsidP="00EB4486">
            <w:pPr>
              <w:pStyle w:val="TAL"/>
              <w:keepLines w:val="0"/>
              <w:rPr>
                <w:rFonts w:eastAsia="DengXian"/>
              </w:rPr>
            </w:pPr>
            <w:r w:rsidRPr="008C6C1C">
              <w:rPr>
                <w:rFonts w:eastAsia="DengXian"/>
              </w:rPr>
              <w:t>It</w:t>
            </w:r>
            <w:r w:rsidR="00726D9D" w:rsidRPr="008C6C1C">
              <w:rPr>
                <w:rFonts w:eastAsia="DengXian"/>
              </w:rPr>
              <w:t xml:space="preserve"> </w:t>
            </w:r>
            <w:r w:rsidRPr="008C6C1C">
              <w:rPr>
                <w:rFonts w:eastAsia="DengXian"/>
              </w:rPr>
              <w:t>takes</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format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3gpp#aefId1:apiName1,apiName2,…apiNameX;aefId2:apiName1,apiName2,…apiNameY;…aefIdN:apiName1,apiName2,…apiNameZ</w:t>
            </w:r>
            <w:r w:rsidR="00726D9D" w:rsidRPr="008C6C1C">
              <w:rPr>
                <w:rFonts w:eastAsia="DengXian"/>
              </w:rPr>
              <w:t>.</w:t>
            </w:r>
          </w:p>
          <w:p w14:paraId="23559C87" w14:textId="77777777" w:rsidR="00161FFC" w:rsidRPr="008C6C1C" w:rsidRDefault="00161FFC" w:rsidP="00EB4486">
            <w:pPr>
              <w:pStyle w:val="TAL"/>
              <w:keepLines w:val="0"/>
              <w:rPr>
                <w:rFonts w:eastAsia="DengXian"/>
              </w:rPr>
            </w:pPr>
          </w:p>
          <w:p w14:paraId="2662B57F" w14:textId="5DDA175C" w:rsidR="00161FFC" w:rsidRPr="008C6C1C" w:rsidRDefault="00161FFC" w:rsidP="00EB4486">
            <w:pPr>
              <w:pStyle w:val="TAL"/>
              <w:keepLines w:val="0"/>
              <w:rPr>
                <w:rFonts w:eastAsia="DengXian"/>
              </w:rPr>
            </w:pPr>
            <w:r w:rsidRPr="008C6C1C">
              <w:rPr>
                <w:rFonts w:eastAsia="DengXian"/>
              </w:rPr>
              <w:t>Using</w:t>
            </w:r>
            <w:r w:rsidR="00726D9D" w:rsidRPr="008C6C1C">
              <w:rPr>
                <w:rFonts w:eastAsia="DengXian"/>
              </w:rPr>
              <w:t xml:space="preserve"> </w:t>
            </w:r>
            <w:r w:rsidRPr="008C6C1C">
              <w:rPr>
                <w:rFonts w:eastAsia="DengXian"/>
              </w:rPr>
              <w:t>delimiter</w:t>
            </w:r>
            <w:r w:rsidR="00726D9D" w:rsidRPr="008C6C1C">
              <w:rPr>
                <w:rFonts w:eastAsia="DengXian"/>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after</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discriminator</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3gpp</w:t>
            </w:r>
            <w:r w:rsidRPr="008C6C1C">
              <w:rPr>
                <w:rFonts w:eastAsia="DengXian" w:cs="Arial" w:hint="eastAsia"/>
                <w:szCs w:val="18"/>
              </w:rPr>
              <w:t>"</w:t>
            </w:r>
            <w:r w:rsidRPr="008C6C1C">
              <w:rPr>
                <w:rFonts w:eastAsia="DengXian" w:cs="Arial"/>
                <w:szCs w:val="18"/>
              </w:rPr>
              <w:t>,</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after</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between</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names</w:t>
            </w:r>
            <w:r w:rsidR="00726D9D" w:rsidRPr="008C6C1C">
              <w:rPr>
                <w:rFonts w:eastAsia="DengXian" w:cs="Arial"/>
                <w:szCs w:val="18"/>
              </w:rPr>
              <w:t xml:space="preserve"> </w:t>
            </w:r>
            <w:r w:rsidRPr="008C6C1C">
              <w:rPr>
                <w:rFonts w:eastAsia="DengXian" w:cs="Arial"/>
                <w:szCs w:val="18"/>
              </w:rPr>
              <w:t>and</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between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last</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name</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previous</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szCs w:val="18"/>
              </w:rPr>
              <w:t>and</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next</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2)</w:t>
            </w:r>
            <w:r w:rsidR="00726D9D" w:rsidRPr="008C6C1C">
              <w:rPr>
                <w:rFonts w:eastAsia="DengXian" w:cs="Arial"/>
                <w:szCs w:val="18"/>
              </w:rPr>
              <w:t>.</w:t>
            </w:r>
          </w:p>
          <w:p w14:paraId="33D99A6F" w14:textId="77777777" w:rsidR="00161FFC" w:rsidRPr="008C6C1C" w:rsidRDefault="00161FFC" w:rsidP="00EB4486">
            <w:pPr>
              <w:pStyle w:val="TAL"/>
              <w:keepLines w:val="0"/>
              <w:rPr>
                <w:rFonts w:eastAsia="DengXian"/>
              </w:rPr>
            </w:pPr>
          </w:p>
          <w:p w14:paraId="3E06713C" w14:textId="36671390" w:rsidR="00161FFC" w:rsidRPr="008C6C1C" w:rsidRDefault="00161FFC" w:rsidP="00EB4486">
            <w:pPr>
              <w:pStyle w:val="TAL"/>
              <w:keepLines w:val="0"/>
              <w:rPr>
                <w:rFonts w:eastAsia="DengXian"/>
              </w:rPr>
            </w:pPr>
            <w:r w:rsidRPr="008C6C1C">
              <w:rPr>
                <w:rFonts w:eastAsia="DengXian"/>
              </w:rPr>
              <w:t>Example:</w:t>
            </w:r>
            <w:r w:rsidR="00726D9D" w:rsidRPr="008C6C1C">
              <w:rPr>
                <w:rFonts w:eastAsia="DengXian"/>
              </w:rPr>
              <w:t xml:space="preserve"> </w:t>
            </w:r>
            <w:r w:rsidRPr="008C6C1C">
              <w:rPr>
                <w:rFonts w:eastAsia="DengXian"/>
              </w:rPr>
              <w:t>'3gpp#aef-jiangsu-nanjing:3gpp-monitoring-event,3gpp-as-session-with-qos;aef-zhejiang-hangzhou:3gpp-cp-parameter-provisioning,3gpp-pfd-management'</w:t>
            </w:r>
            <w:r w:rsidR="00726D9D" w:rsidRPr="008C6C1C">
              <w:rPr>
                <w:rFonts w:eastAsia="DengXian"/>
              </w:rPr>
              <w:t>.</w:t>
            </w:r>
          </w:p>
        </w:tc>
        <w:tc>
          <w:tcPr>
            <w:tcW w:w="1002" w:type="pct"/>
          </w:tcPr>
          <w:p w14:paraId="1832EDA1" w14:textId="77777777" w:rsidR="00161FFC" w:rsidRPr="008C6C1C" w:rsidRDefault="00161FFC" w:rsidP="00EB4486">
            <w:pPr>
              <w:pStyle w:val="TAL"/>
              <w:keepLines w:val="0"/>
              <w:rPr>
                <w:rFonts w:ascii="Courier New" w:hAnsi="Courier New" w:cs="Courier New"/>
              </w:rPr>
            </w:pPr>
          </w:p>
        </w:tc>
      </w:tr>
      <w:tr w:rsidR="00161FFC" w:rsidRPr="008C6C1C" w14:paraId="0973305B" w14:textId="77777777" w:rsidTr="00726D9D">
        <w:trPr>
          <w:jc w:val="center"/>
        </w:trPr>
        <w:tc>
          <w:tcPr>
            <w:tcW w:w="710" w:type="pct"/>
          </w:tcPr>
          <w:p w14:paraId="5E350ABB" w14:textId="77777777" w:rsidR="00161FFC" w:rsidRPr="008C6C1C" w:rsidRDefault="00161FFC" w:rsidP="00726D9D">
            <w:pPr>
              <w:pStyle w:val="TAL"/>
              <w:keepNext w:val="0"/>
              <w:keepLines w:val="0"/>
              <w:rPr>
                <w:rFonts w:eastAsia="DengXian"/>
              </w:rPr>
            </w:pPr>
            <w:r w:rsidRPr="008C6C1C">
              <w:rPr>
                <w:rFonts w:eastAsia="DengXian"/>
              </w:rPr>
              <w:t>authCode</w:t>
            </w:r>
          </w:p>
        </w:tc>
        <w:tc>
          <w:tcPr>
            <w:tcW w:w="492" w:type="pct"/>
          </w:tcPr>
          <w:p w14:paraId="33E9A331" w14:textId="77777777" w:rsidR="00161FFC" w:rsidRPr="008C6C1C" w:rsidRDefault="00161FFC" w:rsidP="00726D9D">
            <w:pPr>
              <w:pStyle w:val="TAL"/>
              <w:keepNext w:val="0"/>
              <w:keepLines w:val="0"/>
              <w:rPr>
                <w:rFonts w:eastAsia="DengXian"/>
              </w:rPr>
            </w:pPr>
            <w:r w:rsidRPr="008C6C1C">
              <w:rPr>
                <w:rFonts w:eastAsia="DengXian"/>
              </w:rPr>
              <w:t>string</w:t>
            </w:r>
          </w:p>
        </w:tc>
        <w:tc>
          <w:tcPr>
            <w:tcW w:w="294" w:type="pct"/>
          </w:tcPr>
          <w:p w14:paraId="252660ED" w14:textId="77777777" w:rsidR="00161FFC" w:rsidRPr="008C6C1C" w:rsidRDefault="00161FFC" w:rsidP="00726D9D">
            <w:pPr>
              <w:pStyle w:val="TAC"/>
              <w:keepNext w:val="0"/>
              <w:keepLines w:val="0"/>
              <w:rPr>
                <w:rFonts w:eastAsia="DengXian"/>
              </w:rPr>
            </w:pPr>
            <w:r w:rsidRPr="008C6C1C">
              <w:rPr>
                <w:rFonts w:eastAsia="DengXian"/>
              </w:rPr>
              <w:t>C</w:t>
            </w:r>
          </w:p>
        </w:tc>
        <w:tc>
          <w:tcPr>
            <w:tcW w:w="572" w:type="pct"/>
          </w:tcPr>
          <w:p w14:paraId="4C611A92" w14:textId="77777777" w:rsidR="00161FFC" w:rsidRPr="008C6C1C" w:rsidRDefault="00161FFC" w:rsidP="00726D9D">
            <w:pPr>
              <w:pStyle w:val="TAL"/>
              <w:keepNext w:val="0"/>
              <w:keepLines w:val="0"/>
              <w:rPr>
                <w:rFonts w:eastAsia="DengXian"/>
              </w:rPr>
            </w:pPr>
            <w:r w:rsidRPr="008C6C1C">
              <w:t>0..1</w:t>
            </w:r>
          </w:p>
        </w:tc>
        <w:tc>
          <w:tcPr>
            <w:tcW w:w="1929" w:type="pct"/>
          </w:tcPr>
          <w:p w14:paraId="44452EE7" w14:textId="577105F0" w:rsidR="00161FFC" w:rsidRPr="008C6C1C" w:rsidRDefault="00161FFC" w:rsidP="00726D9D">
            <w:pPr>
              <w:pStyle w:val="TAL"/>
              <w:keepNext w:val="0"/>
              <w:keepLines w:val="0"/>
              <w:rPr>
                <w:rFonts w:eastAsia="DengXian"/>
                <w:lang w:eastAsia="zh-CN"/>
              </w:rPr>
            </w:pPr>
            <w:r w:rsidRPr="008C6C1C">
              <w:rPr>
                <w:rFonts w:eastAsia="DengXian"/>
                <w:lang w:eastAsia="zh-CN"/>
              </w:rPr>
              <w:t>Contains</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authorization</w:t>
            </w:r>
            <w:r w:rsidR="00726D9D" w:rsidRPr="008C6C1C">
              <w:rPr>
                <w:rFonts w:eastAsia="DengXian"/>
                <w:lang w:eastAsia="zh-CN"/>
              </w:rPr>
              <w:t xml:space="preserve"> </w:t>
            </w:r>
            <w:r w:rsidRPr="008C6C1C">
              <w:rPr>
                <w:rFonts w:eastAsia="DengXian"/>
                <w:lang w:eastAsia="zh-CN"/>
              </w:rPr>
              <w:t>code.</w:t>
            </w:r>
          </w:p>
          <w:p w14:paraId="2D2521EB" w14:textId="77777777" w:rsidR="00161FFC" w:rsidRPr="008C6C1C" w:rsidRDefault="00161FFC" w:rsidP="00726D9D">
            <w:pPr>
              <w:pStyle w:val="TAL"/>
              <w:keepNext w:val="0"/>
              <w:keepLines w:val="0"/>
              <w:rPr>
                <w:rFonts w:eastAsia="DengXian"/>
                <w:lang w:eastAsia="zh-CN"/>
              </w:rPr>
            </w:pPr>
          </w:p>
          <w:p w14:paraId="04931196" w14:textId="2C93E8EF" w:rsidR="00161FFC" w:rsidRPr="008C6C1C" w:rsidRDefault="00161FFC" w:rsidP="00726D9D">
            <w:pPr>
              <w:pStyle w:val="TAL"/>
              <w:keepNext w:val="0"/>
              <w:keepLines w:val="0"/>
              <w:rPr>
                <w:rFonts w:eastAsia="DengXian"/>
              </w:rPr>
            </w:pPr>
            <w:r w:rsidRPr="008C6C1C">
              <w:rPr>
                <w:rFonts w:eastAsia="DengXian"/>
                <w:lang w:eastAsia="zh-CN"/>
              </w:rPr>
              <w:t>This</w:t>
            </w:r>
            <w:r w:rsidR="00726D9D" w:rsidRPr="008C6C1C">
              <w:rPr>
                <w:rFonts w:eastAsia="DengXian"/>
                <w:lang w:eastAsia="zh-CN"/>
              </w:rPr>
              <w:t xml:space="preserve"> </w:t>
            </w:r>
            <w:r w:rsidRPr="008C6C1C">
              <w:rPr>
                <w:rFonts w:eastAsia="DengXian"/>
                <w:lang w:eastAsia="zh-CN"/>
              </w:rPr>
              <w:t>attribute</w:t>
            </w:r>
            <w:r w:rsidR="00726D9D" w:rsidRPr="008C6C1C">
              <w:rPr>
                <w:rFonts w:eastAsia="DengXian"/>
                <w:lang w:eastAsia="zh-CN"/>
              </w:rPr>
              <w:t xml:space="preserve"> </w:t>
            </w:r>
            <w:r w:rsidRPr="008C6C1C">
              <w:rPr>
                <w:rFonts w:eastAsia="DengXian"/>
                <w:lang w:eastAsia="zh-CN"/>
              </w:rPr>
              <w:t>shall</w:t>
            </w:r>
            <w:r w:rsidR="00726D9D" w:rsidRPr="008C6C1C">
              <w:rPr>
                <w:rFonts w:eastAsia="DengXian"/>
                <w:lang w:eastAsia="zh-CN"/>
              </w:rPr>
              <w:t xml:space="preserve"> </w:t>
            </w:r>
            <w:r w:rsidRPr="008C6C1C">
              <w:rPr>
                <w:rFonts w:eastAsia="DengXian"/>
                <w:lang w:eastAsia="zh-CN"/>
              </w:rPr>
              <w:t>be</w:t>
            </w:r>
            <w:r w:rsidR="00726D9D" w:rsidRPr="008C6C1C">
              <w:rPr>
                <w:rFonts w:eastAsia="DengXian"/>
                <w:lang w:eastAsia="zh-CN"/>
              </w:rPr>
              <w:t xml:space="preserve"> </w:t>
            </w:r>
            <w:r w:rsidRPr="008C6C1C">
              <w:rPr>
                <w:rFonts w:eastAsia="DengXian"/>
                <w:lang w:eastAsia="zh-CN"/>
              </w:rPr>
              <w:t>included</w:t>
            </w:r>
            <w:r w:rsidR="00726D9D" w:rsidRPr="008C6C1C">
              <w:rPr>
                <w:rFonts w:eastAsia="DengXian"/>
                <w:lang w:eastAsia="zh-CN"/>
              </w:rPr>
              <w:t xml:space="preserve"> </w:t>
            </w:r>
            <w:r w:rsidRPr="008C6C1C">
              <w:rPr>
                <w:rFonts w:eastAsia="DengXian"/>
                <w:lang w:eastAsia="zh-CN"/>
              </w:rPr>
              <w:t>only</w:t>
            </w:r>
            <w:r w:rsidR="00726D9D" w:rsidRPr="008C6C1C">
              <w:rPr>
                <w:rFonts w:eastAsia="DengXian"/>
                <w:lang w:eastAsia="zh-CN"/>
              </w:rPr>
              <w:t xml:space="preserve"> </w:t>
            </w:r>
            <w:r w:rsidRPr="008C6C1C">
              <w:rPr>
                <w:rFonts w:eastAsia="DengXian"/>
              </w:rPr>
              <w:t>when</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access</w:t>
            </w:r>
            <w:r w:rsidR="00726D9D" w:rsidRPr="008C6C1C">
              <w:rPr>
                <w:rFonts w:eastAsia="DengXian"/>
              </w:rPr>
              <w:t xml:space="preserve"> </w:t>
            </w:r>
            <w:r w:rsidRPr="008C6C1C">
              <w:rPr>
                <w:rFonts w:eastAsia="DengXian"/>
              </w:rPr>
              <w:t>token</w:t>
            </w:r>
            <w:r w:rsidR="00726D9D" w:rsidRPr="008C6C1C">
              <w:rPr>
                <w:rFonts w:eastAsia="DengXian"/>
              </w:rPr>
              <w:t xml:space="preserve"> </w:t>
            </w:r>
            <w:r w:rsidRPr="008C6C1C">
              <w:rPr>
                <w:rFonts w:eastAsia="DengXian"/>
              </w:rPr>
              <w:t>request</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used</w:t>
            </w:r>
            <w:r w:rsidR="00726D9D" w:rsidRPr="008C6C1C">
              <w:rPr>
                <w:rFonts w:eastAsia="DengXian"/>
              </w:rPr>
              <w:t xml:space="preserve"> </w:t>
            </w:r>
            <w:r w:rsidRPr="008C6C1C">
              <w:rPr>
                <w:rFonts w:eastAsia="DengXian"/>
              </w:rPr>
              <w:t>for</w:t>
            </w:r>
            <w:r w:rsidR="00726D9D" w:rsidRPr="008C6C1C">
              <w:rPr>
                <w:rFonts w:eastAsia="DengXian"/>
              </w:rPr>
              <w:t xml:space="preserve"> </w:t>
            </w:r>
            <w:r w:rsidRPr="008C6C1C">
              <w:rPr>
                <w:rFonts w:eastAsia="DengXian"/>
              </w:rPr>
              <w:t>RNAA</w:t>
            </w:r>
            <w:r w:rsidR="00726D9D" w:rsidRPr="008C6C1C">
              <w:rPr>
                <w:rFonts w:eastAsia="DengXian" w:hint="eastAsia"/>
                <w:lang w:eastAsia="zh-CN"/>
              </w:rPr>
              <w:t xml:space="preserve"> </w:t>
            </w:r>
            <w:r w:rsidRPr="008C6C1C">
              <w:rPr>
                <w:rFonts w:eastAsia="DengXian"/>
                <w:lang w:eastAsia="zh-CN"/>
              </w:rPr>
              <w:t>and</w:t>
            </w:r>
            <w:r w:rsidR="00726D9D" w:rsidRPr="008C6C1C">
              <w:rPr>
                <w:rFonts w:eastAsia="DengXian"/>
                <w:lang w:eastAsia="zh-CN"/>
              </w:rPr>
              <w:t xml:space="preserve"> </w:t>
            </w:r>
            <w:r w:rsidRPr="008C6C1C">
              <w:rPr>
                <w:rFonts w:eastAsia="DengXian"/>
              </w:rPr>
              <w:t>the</w:t>
            </w:r>
            <w:r w:rsidR="00726D9D" w:rsidRPr="008C6C1C">
              <w:rPr>
                <w:rFonts w:eastAsia="DengXian"/>
              </w:rPr>
              <w:t xml:space="preserve"> </w:t>
            </w:r>
            <w:r w:rsidRPr="008C6C1C">
              <w:rPr>
                <w:rFonts w:eastAsia="DengXian"/>
              </w:rPr>
              <w:t>OAuth</w:t>
            </w:r>
            <w:r w:rsidR="00726D9D" w:rsidRPr="008C6C1C">
              <w:rPr>
                <w:rFonts w:eastAsia="DengXian"/>
              </w:rPr>
              <w:t xml:space="preserve"> </w:t>
            </w:r>
            <w:r w:rsidRPr="008C6C1C">
              <w:rPr>
                <w:rFonts w:eastAsia="DengXian"/>
              </w:rPr>
              <w:t>"authorization</w:t>
            </w:r>
            <w:r w:rsidR="00726D9D" w:rsidRPr="008C6C1C">
              <w:rPr>
                <w:rFonts w:eastAsia="DengXian"/>
              </w:rPr>
              <w:t xml:space="preserve"> </w:t>
            </w:r>
            <w:r w:rsidRPr="008C6C1C">
              <w:rPr>
                <w:rFonts w:eastAsia="DengXian"/>
              </w:rPr>
              <w:t>code"</w:t>
            </w:r>
            <w:r w:rsidR="00726D9D" w:rsidRPr="008C6C1C">
              <w:rPr>
                <w:rFonts w:eastAsia="DengXian"/>
              </w:rPr>
              <w:t xml:space="preserve"> </w:t>
            </w:r>
            <w:r w:rsidRPr="008C6C1C">
              <w:rPr>
                <w:rFonts w:eastAsia="DengXian"/>
              </w:rPr>
              <w:t>grant</w:t>
            </w:r>
            <w:r w:rsidR="00726D9D" w:rsidRPr="008C6C1C">
              <w:rPr>
                <w:rFonts w:eastAsia="DengXian"/>
              </w:rPr>
              <w:t xml:space="preserve"> </w:t>
            </w:r>
            <w:r w:rsidRPr="008C6C1C">
              <w:rPr>
                <w:rFonts w:eastAsia="DengXian"/>
              </w:rPr>
              <w:t>type</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used.</w:t>
            </w:r>
          </w:p>
        </w:tc>
        <w:tc>
          <w:tcPr>
            <w:tcW w:w="1002" w:type="pct"/>
          </w:tcPr>
          <w:p w14:paraId="19165979" w14:textId="77777777" w:rsidR="00161FFC" w:rsidRPr="008C6C1C" w:rsidRDefault="00161FFC" w:rsidP="00726D9D">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161FFC" w:rsidRPr="008C6C1C" w14:paraId="1A2D1A76" w14:textId="77777777" w:rsidTr="00726D9D">
        <w:trPr>
          <w:jc w:val="center"/>
        </w:trPr>
        <w:tc>
          <w:tcPr>
            <w:tcW w:w="710" w:type="pct"/>
          </w:tcPr>
          <w:p w14:paraId="2312CBC8" w14:textId="77777777" w:rsidR="00161FFC" w:rsidRPr="008C6C1C" w:rsidRDefault="00161FFC" w:rsidP="00726D9D">
            <w:pPr>
              <w:pStyle w:val="TAL"/>
              <w:keepNext w:val="0"/>
              <w:keepLines w:val="0"/>
              <w:rPr>
                <w:rFonts w:eastAsia="DengXian"/>
              </w:rPr>
            </w:pPr>
            <w:r w:rsidRPr="008C6C1C">
              <w:rPr>
                <w:rFonts w:eastAsia="DengXian"/>
              </w:rPr>
              <w:t>redirect_uri</w:t>
            </w:r>
          </w:p>
        </w:tc>
        <w:tc>
          <w:tcPr>
            <w:tcW w:w="492" w:type="pct"/>
          </w:tcPr>
          <w:p w14:paraId="23207E64" w14:textId="77777777" w:rsidR="00161FFC" w:rsidRPr="008C6C1C" w:rsidRDefault="00161FFC" w:rsidP="00726D9D">
            <w:pPr>
              <w:pStyle w:val="TAL"/>
              <w:keepNext w:val="0"/>
              <w:keepLines w:val="0"/>
              <w:rPr>
                <w:rFonts w:eastAsia="DengXian"/>
              </w:rPr>
            </w:pPr>
            <w:r w:rsidRPr="008C6C1C">
              <w:rPr>
                <w:rFonts w:eastAsia="DengXian"/>
              </w:rPr>
              <w:t>string</w:t>
            </w:r>
          </w:p>
        </w:tc>
        <w:tc>
          <w:tcPr>
            <w:tcW w:w="294" w:type="pct"/>
          </w:tcPr>
          <w:p w14:paraId="309D87CA" w14:textId="77777777" w:rsidR="00161FFC" w:rsidRPr="008C6C1C" w:rsidRDefault="00161FFC" w:rsidP="00726D9D">
            <w:pPr>
              <w:pStyle w:val="TAC"/>
              <w:keepNext w:val="0"/>
              <w:keepLines w:val="0"/>
              <w:rPr>
                <w:rFonts w:eastAsia="DengXian"/>
              </w:rPr>
            </w:pPr>
            <w:r w:rsidRPr="008C6C1C">
              <w:rPr>
                <w:rFonts w:eastAsia="DengXian"/>
              </w:rPr>
              <w:t>O</w:t>
            </w:r>
          </w:p>
        </w:tc>
        <w:tc>
          <w:tcPr>
            <w:tcW w:w="572" w:type="pct"/>
          </w:tcPr>
          <w:p w14:paraId="266F1279" w14:textId="77777777" w:rsidR="00161FFC" w:rsidRPr="008C6C1C" w:rsidRDefault="00161FFC" w:rsidP="00726D9D">
            <w:pPr>
              <w:pStyle w:val="TAL"/>
              <w:keepNext w:val="0"/>
              <w:keepLines w:val="0"/>
            </w:pPr>
            <w:r w:rsidRPr="008C6C1C">
              <w:t>0..1</w:t>
            </w:r>
          </w:p>
        </w:tc>
        <w:tc>
          <w:tcPr>
            <w:tcW w:w="1929" w:type="pct"/>
          </w:tcPr>
          <w:p w14:paraId="0E246761" w14:textId="6A79A13F" w:rsidR="00161FFC" w:rsidRPr="008C6C1C" w:rsidRDefault="00161FFC" w:rsidP="00726D9D">
            <w:pPr>
              <w:pStyle w:val="TAL"/>
              <w:keepNext w:val="0"/>
              <w:keepLines w:val="0"/>
              <w:rPr>
                <w:rFonts w:eastAsia="DengXian"/>
                <w:lang w:eastAsia="zh-CN"/>
              </w:rPr>
            </w:pPr>
            <w:r w:rsidRPr="008C6C1C">
              <w:rPr>
                <w:rFonts w:eastAsia="DengXian"/>
                <w:lang w:eastAsia="zh-CN"/>
              </w:rPr>
              <w:t>Contains</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redirection</w:t>
            </w:r>
            <w:r w:rsidR="00726D9D" w:rsidRPr="008C6C1C">
              <w:rPr>
                <w:rFonts w:eastAsia="DengXian"/>
                <w:lang w:eastAsia="zh-CN"/>
              </w:rPr>
              <w:t xml:space="preserve"> </w:t>
            </w:r>
            <w:r w:rsidRPr="008C6C1C">
              <w:rPr>
                <w:rFonts w:eastAsia="DengXian"/>
                <w:lang w:eastAsia="zh-CN"/>
              </w:rPr>
              <w:t>URI</w:t>
            </w:r>
            <w:r w:rsidR="00726D9D" w:rsidRPr="008C6C1C">
              <w:rPr>
                <w:rFonts w:eastAsia="DengXian"/>
                <w:lang w:eastAsia="zh-CN"/>
              </w:rPr>
              <w:t xml:space="preserve"> </w:t>
            </w:r>
            <w:r w:rsidRPr="008C6C1C">
              <w:rPr>
                <w:rFonts w:eastAsia="DengXian"/>
                <w:lang w:eastAsia="zh-CN"/>
              </w:rPr>
              <w:t>that</w:t>
            </w:r>
            <w:r w:rsidR="00726D9D" w:rsidRPr="008C6C1C">
              <w:rPr>
                <w:rFonts w:eastAsia="DengXian"/>
                <w:lang w:eastAsia="zh-CN"/>
              </w:rPr>
              <w:t xml:space="preserve"> </w:t>
            </w:r>
            <w:r w:rsidRPr="008C6C1C">
              <w:rPr>
                <w:rFonts w:eastAsia="DengXian"/>
                <w:lang w:eastAsia="zh-CN"/>
              </w:rPr>
              <w:t>was</w:t>
            </w:r>
            <w:r w:rsidR="00726D9D" w:rsidRPr="008C6C1C">
              <w:rPr>
                <w:rFonts w:eastAsia="DengXian"/>
                <w:lang w:eastAsia="zh-CN"/>
              </w:rPr>
              <w:t xml:space="preserve"> </w:t>
            </w:r>
            <w:r w:rsidRPr="008C6C1C">
              <w:rPr>
                <w:rFonts w:eastAsia="DengXian"/>
                <w:lang w:eastAsia="zh-CN"/>
              </w:rPr>
              <w:t>used</w:t>
            </w:r>
            <w:r w:rsidR="00726D9D" w:rsidRPr="008C6C1C">
              <w:rPr>
                <w:rFonts w:eastAsia="DengXian"/>
                <w:lang w:eastAsia="zh-CN"/>
              </w:rPr>
              <w:t xml:space="preserve"> </w:t>
            </w:r>
            <w:r w:rsidRPr="008C6C1C">
              <w:rPr>
                <w:rFonts w:eastAsia="DengXian"/>
                <w:lang w:eastAsia="zh-CN"/>
              </w:rPr>
              <w:t>to</w:t>
            </w:r>
            <w:r w:rsidR="00726D9D" w:rsidRPr="008C6C1C">
              <w:rPr>
                <w:rFonts w:eastAsia="DengXian"/>
                <w:lang w:eastAsia="zh-CN"/>
              </w:rPr>
              <w:t xml:space="preserve"> </w:t>
            </w:r>
            <w:r w:rsidRPr="008C6C1C">
              <w:rPr>
                <w:rFonts w:eastAsia="DengXian"/>
                <w:lang w:eastAsia="zh-CN"/>
              </w:rPr>
              <w:t>obtain</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authorization</w:t>
            </w:r>
            <w:r w:rsidR="00726D9D" w:rsidRPr="008C6C1C">
              <w:rPr>
                <w:rFonts w:eastAsia="DengXian"/>
                <w:lang w:eastAsia="zh-CN"/>
              </w:rPr>
              <w:t xml:space="preserve"> </w:t>
            </w:r>
            <w:r w:rsidRPr="008C6C1C">
              <w:rPr>
                <w:rFonts w:eastAsia="DengXian"/>
                <w:lang w:eastAsia="zh-CN"/>
              </w:rPr>
              <w:t>code</w:t>
            </w:r>
            <w:r w:rsidR="00726D9D" w:rsidRPr="008C6C1C">
              <w:rPr>
                <w:rFonts w:eastAsia="DengXian"/>
                <w:lang w:eastAsia="zh-CN"/>
              </w:rPr>
              <w:t xml:space="preserve"> </w:t>
            </w:r>
            <w:r w:rsidRPr="008C6C1C">
              <w:rPr>
                <w:rFonts w:eastAsia="DengXian"/>
                <w:lang w:eastAsia="zh-CN"/>
              </w:rPr>
              <w:t>provided</w:t>
            </w:r>
            <w:r w:rsidR="00726D9D" w:rsidRPr="008C6C1C">
              <w:rPr>
                <w:rFonts w:eastAsia="DengXian"/>
                <w:lang w:eastAsia="zh-CN"/>
              </w:rPr>
              <w:t xml:space="preserve"> </w:t>
            </w:r>
            <w:r w:rsidRPr="008C6C1C">
              <w:rPr>
                <w:rFonts w:eastAsia="DengXian"/>
                <w:lang w:eastAsia="zh-CN"/>
              </w:rPr>
              <w:t>within</w:t>
            </w:r>
            <w:r w:rsidR="00726D9D" w:rsidRPr="008C6C1C">
              <w:rPr>
                <w:rFonts w:eastAsia="DengXian"/>
                <w:lang w:eastAsia="zh-CN"/>
              </w:rPr>
              <w:t xml:space="preserve"> </w:t>
            </w:r>
            <w:r w:rsidRPr="008C6C1C">
              <w:rPr>
                <w:rFonts w:eastAsia="DengXian"/>
                <w:lang w:eastAsia="zh-CN"/>
              </w:rPr>
              <w:t>the</w:t>
            </w:r>
            <w:r w:rsidR="00726D9D" w:rsidRPr="008C6C1C">
              <w:rPr>
                <w:rFonts w:eastAsia="DengXian"/>
                <w:lang w:eastAsia="zh-CN"/>
              </w:rPr>
              <w:t xml:space="preserve"> </w:t>
            </w:r>
            <w:r w:rsidRPr="008C6C1C">
              <w:rPr>
                <w:rFonts w:eastAsia="DengXian"/>
                <w:lang w:eastAsia="zh-CN"/>
              </w:rPr>
              <w:t>"authCode"</w:t>
            </w:r>
            <w:r w:rsidR="00726D9D" w:rsidRPr="008C6C1C">
              <w:rPr>
                <w:rFonts w:eastAsia="DengXian"/>
                <w:lang w:eastAsia="zh-CN"/>
              </w:rPr>
              <w:t xml:space="preserve"> </w:t>
            </w:r>
            <w:r w:rsidRPr="008C6C1C">
              <w:rPr>
                <w:rFonts w:eastAsia="DengXian"/>
                <w:lang w:eastAsia="zh-CN"/>
              </w:rPr>
              <w:t>attribute.</w:t>
            </w:r>
          </w:p>
          <w:p w14:paraId="259EA94A" w14:textId="77777777" w:rsidR="00161FFC" w:rsidRPr="008C6C1C" w:rsidRDefault="00161FFC" w:rsidP="00726D9D">
            <w:pPr>
              <w:pStyle w:val="TAL"/>
              <w:keepNext w:val="0"/>
              <w:keepLines w:val="0"/>
              <w:rPr>
                <w:rFonts w:eastAsia="DengXian"/>
                <w:lang w:eastAsia="zh-CN"/>
              </w:rPr>
            </w:pPr>
          </w:p>
          <w:p w14:paraId="52D14670" w14:textId="419AF666" w:rsidR="00161FFC" w:rsidRPr="008C6C1C" w:rsidRDefault="00161FFC" w:rsidP="00726D9D">
            <w:pPr>
              <w:pStyle w:val="TAL"/>
              <w:keepNext w:val="0"/>
              <w:keepLines w:val="0"/>
              <w:rPr>
                <w:rFonts w:eastAsia="DengXian"/>
              </w:rPr>
            </w:pPr>
            <w:r w:rsidRPr="008C6C1C">
              <w:rPr>
                <w:rFonts w:eastAsia="DengXian"/>
                <w:lang w:eastAsia="zh-CN"/>
              </w:rPr>
              <w:t>This</w:t>
            </w:r>
            <w:r w:rsidR="00726D9D" w:rsidRPr="008C6C1C">
              <w:rPr>
                <w:rFonts w:eastAsia="DengXian"/>
                <w:lang w:eastAsia="zh-CN"/>
              </w:rPr>
              <w:t xml:space="preserve"> </w:t>
            </w:r>
            <w:r w:rsidRPr="008C6C1C">
              <w:rPr>
                <w:rFonts w:eastAsia="DengXian"/>
                <w:lang w:eastAsia="zh-CN"/>
              </w:rPr>
              <w:t>attribute</w:t>
            </w:r>
            <w:r w:rsidR="00726D9D" w:rsidRPr="008C6C1C">
              <w:rPr>
                <w:rFonts w:eastAsia="DengXian"/>
                <w:lang w:eastAsia="zh-CN"/>
              </w:rPr>
              <w:t xml:space="preserve"> </w:t>
            </w:r>
            <w:r w:rsidRPr="008C6C1C">
              <w:rPr>
                <w:rFonts w:eastAsia="DengXian"/>
                <w:lang w:eastAsia="zh-CN"/>
              </w:rPr>
              <w:t>may</w:t>
            </w:r>
            <w:r w:rsidR="00726D9D" w:rsidRPr="008C6C1C">
              <w:rPr>
                <w:rFonts w:eastAsia="DengXian"/>
                <w:lang w:eastAsia="zh-CN"/>
              </w:rPr>
              <w:t xml:space="preserve"> </w:t>
            </w:r>
            <w:r w:rsidRPr="008C6C1C">
              <w:rPr>
                <w:rFonts w:eastAsia="DengXian"/>
                <w:lang w:eastAsia="zh-CN"/>
              </w:rPr>
              <w:t>be</w:t>
            </w:r>
            <w:r w:rsidR="00726D9D" w:rsidRPr="008C6C1C">
              <w:rPr>
                <w:rFonts w:eastAsia="DengXian"/>
                <w:lang w:eastAsia="zh-CN"/>
              </w:rPr>
              <w:t xml:space="preserve"> </w:t>
            </w:r>
            <w:r w:rsidRPr="008C6C1C">
              <w:rPr>
                <w:rFonts w:eastAsia="DengXian"/>
                <w:lang w:eastAsia="zh-CN"/>
              </w:rPr>
              <w:t>included</w:t>
            </w:r>
            <w:r w:rsidR="00726D9D" w:rsidRPr="008C6C1C">
              <w:rPr>
                <w:rFonts w:eastAsia="DengXian"/>
                <w:lang w:eastAsia="zh-CN"/>
              </w:rPr>
              <w:t xml:space="preserve"> </w:t>
            </w:r>
            <w:r w:rsidRPr="008C6C1C">
              <w:rPr>
                <w:rFonts w:eastAsia="DengXian"/>
                <w:lang w:eastAsia="zh-CN"/>
              </w:rPr>
              <w:t>only</w:t>
            </w:r>
            <w:r w:rsidR="00726D9D" w:rsidRPr="008C6C1C">
              <w:rPr>
                <w:rFonts w:eastAsia="DengXian"/>
                <w:lang w:eastAsia="zh-CN"/>
              </w:rPr>
              <w:t xml:space="preserve"> </w:t>
            </w:r>
            <w:r w:rsidRPr="008C6C1C">
              <w:rPr>
                <w:rFonts w:eastAsia="DengXian"/>
              </w:rPr>
              <w:t>when</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access</w:t>
            </w:r>
            <w:r w:rsidR="00726D9D" w:rsidRPr="008C6C1C">
              <w:rPr>
                <w:rFonts w:eastAsia="DengXian"/>
              </w:rPr>
              <w:t xml:space="preserve"> </w:t>
            </w:r>
            <w:r w:rsidRPr="008C6C1C">
              <w:rPr>
                <w:rFonts w:eastAsia="DengXian"/>
              </w:rPr>
              <w:t>token</w:t>
            </w:r>
            <w:r w:rsidR="00726D9D" w:rsidRPr="008C6C1C">
              <w:rPr>
                <w:rFonts w:eastAsia="DengXian"/>
              </w:rPr>
              <w:t xml:space="preserve"> </w:t>
            </w:r>
            <w:r w:rsidRPr="008C6C1C">
              <w:rPr>
                <w:rFonts w:eastAsia="DengXian"/>
              </w:rPr>
              <w:t>request</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used</w:t>
            </w:r>
            <w:r w:rsidR="00726D9D" w:rsidRPr="008C6C1C">
              <w:rPr>
                <w:rFonts w:eastAsia="DengXian"/>
              </w:rPr>
              <w:t xml:space="preserve"> </w:t>
            </w:r>
            <w:r w:rsidRPr="008C6C1C">
              <w:rPr>
                <w:rFonts w:eastAsia="DengXian"/>
              </w:rPr>
              <w:t>for</w:t>
            </w:r>
            <w:r w:rsidR="00726D9D" w:rsidRPr="008C6C1C">
              <w:rPr>
                <w:rFonts w:eastAsia="DengXian"/>
              </w:rPr>
              <w:t xml:space="preserve"> </w:t>
            </w:r>
            <w:r w:rsidRPr="008C6C1C">
              <w:rPr>
                <w:rFonts w:eastAsia="DengXian"/>
              </w:rPr>
              <w:t>RNAA</w:t>
            </w:r>
            <w:r w:rsidR="00726D9D" w:rsidRPr="008C6C1C">
              <w:rPr>
                <w:rFonts w:eastAsia="DengXian" w:hint="eastAsia"/>
                <w:lang w:eastAsia="zh-CN"/>
              </w:rPr>
              <w:t xml:space="preserve"> </w:t>
            </w:r>
            <w:r w:rsidRPr="008C6C1C">
              <w:rPr>
                <w:rFonts w:eastAsia="DengXian"/>
                <w:lang w:eastAsia="zh-CN"/>
              </w:rPr>
              <w:t>and</w:t>
            </w:r>
            <w:r w:rsidR="00726D9D" w:rsidRPr="008C6C1C">
              <w:rPr>
                <w:rFonts w:eastAsia="DengXian"/>
                <w:lang w:eastAsia="zh-CN"/>
              </w:rPr>
              <w:t xml:space="preserve"> </w:t>
            </w:r>
            <w:r w:rsidRPr="008C6C1C">
              <w:rPr>
                <w:rFonts w:eastAsia="DengXian"/>
              </w:rPr>
              <w:t>the</w:t>
            </w:r>
            <w:r w:rsidR="00726D9D" w:rsidRPr="008C6C1C">
              <w:rPr>
                <w:rFonts w:eastAsia="DengXian"/>
              </w:rPr>
              <w:t xml:space="preserve"> </w:t>
            </w:r>
            <w:r w:rsidRPr="008C6C1C">
              <w:rPr>
                <w:rFonts w:eastAsia="DengXian"/>
              </w:rPr>
              <w:t>OAuth</w:t>
            </w:r>
            <w:r w:rsidR="00726D9D" w:rsidRPr="008C6C1C">
              <w:rPr>
                <w:rFonts w:eastAsia="DengXian"/>
              </w:rPr>
              <w:t xml:space="preserve"> </w:t>
            </w:r>
            <w:r w:rsidRPr="008C6C1C">
              <w:rPr>
                <w:rFonts w:eastAsia="DengXian"/>
              </w:rPr>
              <w:t>"authorization</w:t>
            </w:r>
            <w:r w:rsidR="00726D9D" w:rsidRPr="008C6C1C">
              <w:rPr>
                <w:rFonts w:eastAsia="DengXian"/>
              </w:rPr>
              <w:t xml:space="preserve"> </w:t>
            </w:r>
            <w:r w:rsidRPr="008C6C1C">
              <w:rPr>
                <w:rFonts w:eastAsia="DengXian"/>
              </w:rPr>
              <w:t>code"</w:t>
            </w:r>
            <w:r w:rsidR="00726D9D" w:rsidRPr="008C6C1C">
              <w:rPr>
                <w:rFonts w:eastAsia="DengXian"/>
              </w:rPr>
              <w:t xml:space="preserve"> </w:t>
            </w:r>
            <w:r w:rsidRPr="008C6C1C">
              <w:rPr>
                <w:rFonts w:eastAsia="DengXian"/>
              </w:rPr>
              <w:t>grant</w:t>
            </w:r>
            <w:r w:rsidR="00726D9D" w:rsidRPr="008C6C1C">
              <w:rPr>
                <w:rFonts w:eastAsia="DengXian"/>
              </w:rPr>
              <w:t xml:space="preserve"> </w:t>
            </w:r>
            <w:r w:rsidRPr="008C6C1C">
              <w:rPr>
                <w:rFonts w:eastAsia="DengXian"/>
              </w:rPr>
              <w:t>type</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used.</w:t>
            </w:r>
          </w:p>
          <w:p w14:paraId="41880643" w14:textId="77777777" w:rsidR="00161FFC" w:rsidRPr="008C6C1C" w:rsidRDefault="00161FFC" w:rsidP="00726D9D">
            <w:pPr>
              <w:pStyle w:val="TAL"/>
              <w:keepNext w:val="0"/>
              <w:keepLines w:val="0"/>
              <w:rPr>
                <w:rFonts w:eastAsia="DengXian"/>
                <w:lang w:eastAsia="zh-CN"/>
              </w:rPr>
            </w:pPr>
          </w:p>
          <w:p w14:paraId="1A650E6F" w14:textId="074C391A" w:rsidR="00161FFC" w:rsidRPr="008C6C1C" w:rsidRDefault="00161FFC" w:rsidP="00726D9D">
            <w:pPr>
              <w:pStyle w:val="TAL"/>
              <w:keepNext w:val="0"/>
              <w:keepLines w:val="0"/>
              <w:rPr>
                <w:rFonts w:eastAsia="DengXian"/>
                <w:lang w:eastAsia="zh-CN"/>
              </w:rPr>
            </w:pPr>
            <w:r w:rsidRPr="008C6C1C">
              <w:rPr>
                <w:rFonts w:eastAsia="DengXian"/>
                <w:lang w:eastAsia="zh-CN"/>
              </w:rPr>
              <w:t>(</w:t>
            </w:r>
            <w:r w:rsidR="00726D9D" w:rsidRPr="008C6C1C">
              <w:rPr>
                <w:rFonts w:eastAsia="DengXian"/>
                <w:lang w:eastAsia="zh-CN"/>
              </w:rPr>
              <w:t xml:space="preserve">See note </w:t>
            </w:r>
            <w:r w:rsidRPr="008C6C1C">
              <w:rPr>
                <w:rFonts w:eastAsia="DengXian"/>
                <w:lang w:eastAsia="zh-CN"/>
              </w:rPr>
              <w:t>3</w:t>
            </w:r>
            <w:r w:rsidR="00726D9D" w:rsidRPr="008C6C1C">
              <w:rPr>
                <w:rFonts w:eastAsia="DengXian"/>
                <w:lang w:eastAsia="zh-CN"/>
              </w:rPr>
              <w:t>.</w:t>
            </w:r>
            <w:r w:rsidRPr="008C6C1C">
              <w:rPr>
                <w:rFonts w:eastAsia="DengXian"/>
                <w:lang w:eastAsia="zh-CN"/>
              </w:rPr>
              <w:t>)</w:t>
            </w:r>
          </w:p>
        </w:tc>
        <w:tc>
          <w:tcPr>
            <w:tcW w:w="1002" w:type="pct"/>
          </w:tcPr>
          <w:p w14:paraId="31E786DA" w14:textId="77777777" w:rsidR="00161FFC" w:rsidRPr="008C6C1C" w:rsidRDefault="00161FFC" w:rsidP="00726D9D">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726D9D" w:rsidRPr="008C6C1C" w14:paraId="70CE0168" w14:textId="77777777" w:rsidTr="00726D9D">
        <w:trPr>
          <w:jc w:val="center"/>
        </w:trPr>
        <w:tc>
          <w:tcPr>
            <w:tcW w:w="5000" w:type="pct"/>
            <w:gridSpan w:val="6"/>
          </w:tcPr>
          <w:p w14:paraId="25D8BC63" w14:textId="32053D67" w:rsidR="00726D9D" w:rsidRPr="008C6C1C" w:rsidRDefault="00726D9D" w:rsidP="00726D9D">
            <w:pPr>
              <w:pStyle w:val="TAN"/>
              <w:rPr>
                <w:rFonts w:eastAsia="DengXian"/>
              </w:rPr>
            </w:pPr>
            <w:r w:rsidRPr="008C6C1C">
              <w:rPr>
                <w:rFonts w:eastAsia="DengXian" w:hint="eastAsia"/>
              </w:rPr>
              <w:t>NOTE</w:t>
            </w:r>
            <w:r w:rsidRPr="008C6C1C">
              <w:rPr>
                <w:rFonts w:eastAsia="DengXian"/>
              </w:rPr>
              <w:t xml:space="preserve"> 1</w:t>
            </w:r>
            <w:r w:rsidRPr="008C6C1C">
              <w:rPr>
                <w:rFonts w:eastAsia="DengXian" w:hint="eastAsia"/>
              </w:rPr>
              <w:t>:</w:t>
            </w:r>
            <w:r w:rsidRPr="008C6C1C">
              <w:rPr>
                <w:rFonts w:eastAsia="DengXian"/>
              </w:rPr>
              <w:tab/>
              <w:t>This data structure shall not be treated as a JSON object. It shall be treated as a key, value pair data structure to be encoded using x-www-urlencoded format as specified in clause 17.13.4.1 of W3C HTML 4.01 Specification [36].</w:t>
            </w:r>
          </w:p>
          <w:p w14:paraId="06BFEBB3" w14:textId="77777777" w:rsidR="00726D9D" w:rsidRPr="008C6C1C" w:rsidRDefault="00726D9D" w:rsidP="00726D9D">
            <w:pPr>
              <w:pStyle w:val="TAN"/>
            </w:pPr>
            <w:r w:rsidRPr="008C6C1C">
              <w:rPr>
                <w:rFonts w:hint="eastAsia"/>
              </w:rPr>
              <w:t>NOTE</w:t>
            </w:r>
            <w:r w:rsidRPr="008C6C1C">
              <w:t xml:space="preserve"> 2</w:t>
            </w:r>
            <w:r w:rsidRPr="008C6C1C">
              <w:rPr>
                <w:rFonts w:hint="eastAsia"/>
              </w:rPr>
              <w:t>:</w:t>
            </w:r>
            <w:r w:rsidRPr="008C6C1C">
              <w:tab/>
              <w:t>The scope may contain more space-delimited strings which further add additional access ranges to the scope, the definition of those additional strings is out of the scope of the present document.</w:t>
            </w:r>
          </w:p>
          <w:p w14:paraId="0BC1DB51" w14:textId="39BEF4EF" w:rsidR="00726D9D" w:rsidRPr="008C6C1C" w:rsidRDefault="00726D9D" w:rsidP="00726D9D">
            <w:pPr>
              <w:pStyle w:val="TAN"/>
            </w:pPr>
            <w:r w:rsidRPr="008C6C1C">
              <w:rPr>
                <w:rFonts w:hint="eastAsia"/>
              </w:rPr>
              <w:t>N</w:t>
            </w:r>
            <w:r w:rsidRPr="008C6C1C">
              <w:t>OTE 3:</w:t>
            </w:r>
            <w:r w:rsidRPr="008C6C1C">
              <w:tab/>
              <w:t>The "</w:t>
            </w:r>
            <w:r w:rsidRPr="008C6C1C">
              <w:rPr>
                <w:rFonts w:hint="eastAsia"/>
              </w:rPr>
              <w:t>grant_type</w:t>
            </w:r>
            <w:r w:rsidRPr="008C6C1C">
              <w:t xml:space="preserve">", "client_id", "client_secret" and "redirect_uri" attributes do not follow the related naming convention defined in clause </w:t>
            </w:r>
            <w:commentRangeStart w:id="123"/>
            <w:r w:rsidRPr="008C6C1C">
              <w:t>7.2.1</w:t>
            </w:r>
            <w:commentRangeEnd w:id="123"/>
            <w:r w:rsidR="003342E1" w:rsidRPr="008C6C1C">
              <w:rPr>
                <w:rStyle w:val="CommentReference"/>
                <w:rFonts w:ascii="Times New Roman" w:eastAsia="SimSun" w:hAnsi="Times New Roman"/>
              </w:rPr>
              <w:commentReference w:id="123"/>
            </w:r>
            <w:r w:rsidRPr="008C6C1C">
              <w:t>. These attributes are however kept as currently defined in this specification in order to keep them aligned with corresponding claims defined in IETF RFC 6749 [23] and for backward compatibility considerations.</w:t>
            </w:r>
          </w:p>
          <w:p w14:paraId="00C7171A" w14:textId="6DC73EED" w:rsidR="00726D9D" w:rsidRPr="008C6C1C" w:rsidRDefault="00726D9D" w:rsidP="00726D9D">
            <w:pPr>
              <w:pStyle w:val="TAN"/>
              <w:rPr>
                <w:rFonts w:eastAsia="DengXian"/>
              </w:rPr>
            </w:pPr>
            <w:r w:rsidRPr="008C6C1C">
              <w:rPr>
                <w:rFonts w:hint="eastAsia"/>
              </w:rPr>
              <w:t>N</w:t>
            </w:r>
            <w:r w:rsidRPr="008C6C1C">
              <w:t>OTE 4:</w:t>
            </w:r>
            <w:r w:rsidRPr="008C6C1C">
              <w:tab/>
              <w:t>The enumeration value "</w:t>
            </w:r>
            <w:r w:rsidRPr="008C6C1C">
              <w:rPr>
                <w:rFonts w:eastAsia="DengXian"/>
              </w:rPr>
              <w:t>client_credentials</w:t>
            </w:r>
            <w:r w:rsidRPr="008C6C1C">
              <w:t>" or "authorization_code" of the "grant_type" attribute does not follow the related naming convention defined in clause 7.2.1. This enumeration is however kept as currently defined in this specification for backward compatibility considerations.</w:t>
            </w:r>
          </w:p>
        </w:tc>
      </w:tr>
    </w:tbl>
    <w:p w14:paraId="2A18DF21" w14:textId="77777777" w:rsidR="00161FFC" w:rsidRPr="008C6C1C" w:rsidRDefault="00161FFC" w:rsidP="00726D9D"/>
    <w:p w14:paraId="1734CD08" w14:textId="1C017B88" w:rsidR="00161FFC" w:rsidRPr="008C6C1C" w:rsidRDefault="00161FFC" w:rsidP="00726D9D">
      <w:r w:rsidRPr="008C6C1C">
        <w:t xml:space="preserve">When the CCF receives the "service API authorization request" (see clause 8.11 </w:t>
      </w:r>
      <w:r w:rsidR="0028709B" w:rsidRPr="008C6C1C">
        <w:t xml:space="preserve">of 3GPP TS </w:t>
      </w:r>
      <w:r w:rsidRPr="008C6C1C">
        <w:t>23.222</w:t>
      </w:r>
      <w:r w:rsidR="0028709B" w:rsidRPr="008C6C1C">
        <w:t xml:space="preserve"> </w:t>
      </w:r>
      <w:r w:rsidRPr="008C6C1C">
        <w:t>[5])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w:t>
      </w:r>
      <w:r w:rsidR="00726D9D" w:rsidRPr="008C6C1C">
        <w:t> </w:t>
      </w:r>
      <w:r w:rsidRPr="008C6C1C">
        <w:t>5.1.4.3.1.2-2.</w:t>
      </w:r>
    </w:p>
    <w:p w14:paraId="5FAA6FCA" w14:textId="4A87CB9E" w:rsidR="00161FFC" w:rsidRPr="008C6C1C" w:rsidRDefault="00161FFC" w:rsidP="00161FFC">
      <w:pPr>
        <w:pStyle w:val="TH"/>
      </w:pPr>
      <w:r w:rsidRPr="008C6C1C">
        <w:t>Table 5.1.4.3.1.2-2: Access token response message parameters</w:t>
      </w:r>
      <w:r w:rsidR="00726D9D" w:rsidRPr="008C6C1C">
        <w:br/>
      </w:r>
      <w:r w:rsidRPr="008C6C1C">
        <w:t>(</w:t>
      </w:r>
      <w:r w:rsidR="00726D9D" w:rsidRPr="008C6C1C">
        <w:t xml:space="preserve">Source: </w:t>
      </w:r>
      <w:r w:rsidRPr="008C6C1C">
        <w:rPr>
          <w:rFonts w:eastAsia="DengXian"/>
        </w:rPr>
        <w:t>Table 8.5.4.2.7-1</w:t>
      </w:r>
      <w:r w:rsidR="0028709B" w:rsidRPr="008C6C1C">
        <w:t xml:space="preserve">in 3GPP TS </w:t>
      </w:r>
      <w:r w:rsidRPr="008C6C1C">
        <w:t>29.222 [13])</w:t>
      </w: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161FFC" w:rsidRPr="008C6C1C" w14:paraId="5FC22C9A" w14:textId="77777777" w:rsidTr="00726D9D">
        <w:trPr>
          <w:jc w:val="center"/>
        </w:trPr>
        <w:tc>
          <w:tcPr>
            <w:tcW w:w="710" w:type="pct"/>
            <w:shd w:val="clear" w:color="auto" w:fill="C0C0C0"/>
            <w:hideMark/>
          </w:tcPr>
          <w:p w14:paraId="288F87F4" w14:textId="551A5284" w:rsidR="00161FFC" w:rsidRPr="008C6C1C" w:rsidRDefault="00161FFC" w:rsidP="006043BE">
            <w:pPr>
              <w:pStyle w:val="TAH"/>
              <w:rPr>
                <w:rFonts w:eastAsia="DengXian"/>
              </w:rPr>
            </w:pPr>
            <w:r w:rsidRPr="008C6C1C">
              <w:rPr>
                <w:rFonts w:eastAsia="DengXian"/>
              </w:rPr>
              <w:t>Attribute</w:t>
            </w:r>
            <w:r w:rsidR="00726D9D" w:rsidRPr="008C6C1C">
              <w:rPr>
                <w:rFonts w:eastAsia="DengXian"/>
              </w:rPr>
              <w:t xml:space="preserve"> </w:t>
            </w:r>
            <w:r w:rsidRPr="008C6C1C">
              <w:rPr>
                <w:rFonts w:eastAsia="DengXian"/>
              </w:rPr>
              <w:t>name</w:t>
            </w:r>
          </w:p>
        </w:tc>
        <w:tc>
          <w:tcPr>
            <w:tcW w:w="492" w:type="pct"/>
            <w:shd w:val="clear" w:color="auto" w:fill="C0C0C0"/>
            <w:hideMark/>
          </w:tcPr>
          <w:p w14:paraId="255F60E0" w14:textId="3BFABE1A" w:rsidR="00161FFC" w:rsidRPr="008C6C1C" w:rsidRDefault="00161FFC" w:rsidP="006043BE">
            <w:pPr>
              <w:pStyle w:val="TAH"/>
              <w:rPr>
                <w:rFonts w:eastAsia="DengXian"/>
              </w:rPr>
            </w:pPr>
            <w:r w:rsidRPr="008C6C1C">
              <w:rPr>
                <w:rFonts w:eastAsia="DengXian"/>
              </w:rPr>
              <w:t>Data</w:t>
            </w:r>
            <w:r w:rsidR="00726D9D" w:rsidRPr="008C6C1C">
              <w:rPr>
                <w:rFonts w:eastAsia="DengXian"/>
              </w:rPr>
              <w:t xml:space="preserve"> </w:t>
            </w:r>
            <w:r w:rsidRPr="008C6C1C">
              <w:rPr>
                <w:rFonts w:eastAsia="DengXian"/>
              </w:rPr>
              <w:t>type</w:t>
            </w:r>
          </w:p>
        </w:tc>
        <w:tc>
          <w:tcPr>
            <w:tcW w:w="294" w:type="pct"/>
            <w:shd w:val="clear" w:color="auto" w:fill="C0C0C0"/>
            <w:hideMark/>
          </w:tcPr>
          <w:p w14:paraId="571444EB" w14:textId="77777777" w:rsidR="00161FFC" w:rsidRPr="008C6C1C" w:rsidRDefault="00161FFC" w:rsidP="006043BE">
            <w:pPr>
              <w:pStyle w:val="TAH"/>
              <w:rPr>
                <w:rFonts w:eastAsia="DengXian"/>
              </w:rPr>
            </w:pPr>
            <w:r w:rsidRPr="008C6C1C">
              <w:rPr>
                <w:rFonts w:eastAsia="DengXian"/>
              </w:rPr>
              <w:t>P</w:t>
            </w:r>
          </w:p>
        </w:tc>
        <w:tc>
          <w:tcPr>
            <w:tcW w:w="572" w:type="pct"/>
            <w:shd w:val="clear" w:color="auto" w:fill="C0C0C0"/>
          </w:tcPr>
          <w:p w14:paraId="3FA4D984" w14:textId="77777777" w:rsidR="00161FFC" w:rsidRPr="008C6C1C" w:rsidRDefault="00161FFC" w:rsidP="006043BE">
            <w:pPr>
              <w:pStyle w:val="TAH"/>
              <w:rPr>
                <w:rFonts w:eastAsia="DengXian"/>
              </w:rPr>
            </w:pPr>
            <w:r w:rsidRPr="008C6C1C">
              <w:rPr>
                <w:rFonts w:eastAsia="DengXian"/>
              </w:rPr>
              <w:t>Cardinality</w:t>
            </w:r>
          </w:p>
        </w:tc>
        <w:tc>
          <w:tcPr>
            <w:tcW w:w="1929" w:type="pct"/>
            <w:shd w:val="clear" w:color="auto" w:fill="C0C0C0"/>
            <w:hideMark/>
          </w:tcPr>
          <w:p w14:paraId="3239773E" w14:textId="77777777" w:rsidR="00161FFC" w:rsidRPr="008C6C1C" w:rsidRDefault="00161FFC" w:rsidP="006043BE">
            <w:pPr>
              <w:pStyle w:val="TAH"/>
              <w:rPr>
                <w:rFonts w:eastAsia="DengXian" w:cs="Arial"/>
                <w:szCs w:val="18"/>
              </w:rPr>
            </w:pPr>
            <w:r w:rsidRPr="008C6C1C">
              <w:rPr>
                <w:rFonts w:eastAsia="DengXian" w:cs="Arial"/>
                <w:szCs w:val="18"/>
              </w:rPr>
              <w:t>Description</w:t>
            </w:r>
          </w:p>
        </w:tc>
        <w:tc>
          <w:tcPr>
            <w:tcW w:w="1002" w:type="pct"/>
            <w:shd w:val="clear" w:color="auto" w:fill="C0C0C0"/>
          </w:tcPr>
          <w:p w14:paraId="61A05AA4" w14:textId="15B3DA4D" w:rsidR="00161FFC" w:rsidRPr="008C6C1C" w:rsidRDefault="00161FFC" w:rsidP="006043BE">
            <w:pPr>
              <w:pStyle w:val="TAH"/>
              <w:rPr>
                <w:rFonts w:eastAsia="DengXian" w:cs="Arial"/>
                <w:szCs w:val="18"/>
              </w:rPr>
            </w:pPr>
            <w:r w:rsidRPr="008C6C1C">
              <w:t>Equivalent</w:t>
            </w:r>
            <w:r w:rsidR="00726D9D" w:rsidRPr="008C6C1C">
              <w:t xml:space="preserve"> </w:t>
            </w:r>
            <w:r w:rsidRPr="008C6C1C">
              <w:t>MnS</w:t>
            </w:r>
            <w:r w:rsidR="00726D9D" w:rsidRPr="008C6C1C">
              <w:t xml:space="preserve"> </w:t>
            </w:r>
            <w:r w:rsidRPr="008C6C1C">
              <w:t>Info</w:t>
            </w:r>
            <w:r w:rsidR="00726D9D" w:rsidRPr="008C6C1C">
              <w:t xml:space="preserve"> </w:t>
            </w:r>
            <w:r w:rsidRPr="008C6C1C">
              <w:t>IOC</w:t>
            </w:r>
            <w:r w:rsidR="00726D9D" w:rsidRPr="008C6C1C">
              <w:t xml:space="preserve"> </w:t>
            </w:r>
            <w:r w:rsidRPr="008C6C1C">
              <w:t>attribute/comments</w:t>
            </w:r>
          </w:p>
        </w:tc>
      </w:tr>
      <w:tr w:rsidR="00161FFC" w:rsidRPr="008C6C1C" w14:paraId="1684C799" w14:textId="77777777" w:rsidTr="00726D9D">
        <w:trPr>
          <w:jc w:val="center"/>
        </w:trPr>
        <w:tc>
          <w:tcPr>
            <w:tcW w:w="710" w:type="pct"/>
          </w:tcPr>
          <w:p w14:paraId="373606C8" w14:textId="77777777" w:rsidR="00161FFC" w:rsidRPr="008C6C1C" w:rsidRDefault="00161FFC" w:rsidP="006043BE">
            <w:pPr>
              <w:pStyle w:val="TAL"/>
              <w:rPr>
                <w:rFonts w:eastAsia="DengXian"/>
              </w:rPr>
            </w:pPr>
            <w:r w:rsidRPr="008C6C1C">
              <w:rPr>
                <w:rFonts w:eastAsia="DengXian"/>
              </w:rPr>
              <w:t>access_token</w:t>
            </w:r>
          </w:p>
        </w:tc>
        <w:tc>
          <w:tcPr>
            <w:tcW w:w="492" w:type="pct"/>
          </w:tcPr>
          <w:p w14:paraId="2EAF03A5" w14:textId="77777777" w:rsidR="00161FFC" w:rsidRPr="008C6C1C" w:rsidRDefault="00161FFC" w:rsidP="006043BE">
            <w:pPr>
              <w:pStyle w:val="TAL"/>
              <w:rPr>
                <w:rFonts w:eastAsia="DengXian"/>
              </w:rPr>
            </w:pPr>
            <w:r w:rsidRPr="008C6C1C">
              <w:rPr>
                <w:rFonts w:eastAsia="DengXian"/>
              </w:rPr>
              <w:t>string</w:t>
            </w:r>
          </w:p>
        </w:tc>
        <w:tc>
          <w:tcPr>
            <w:tcW w:w="294" w:type="pct"/>
          </w:tcPr>
          <w:p w14:paraId="0B2B9461" w14:textId="77777777" w:rsidR="00161FFC" w:rsidRPr="008C6C1C" w:rsidRDefault="00161FFC" w:rsidP="006043BE">
            <w:pPr>
              <w:pStyle w:val="TAC"/>
              <w:rPr>
                <w:rFonts w:eastAsia="DengXian"/>
              </w:rPr>
            </w:pPr>
            <w:r w:rsidRPr="008C6C1C">
              <w:rPr>
                <w:rFonts w:eastAsia="DengXian" w:hint="eastAsia"/>
              </w:rPr>
              <w:t>M</w:t>
            </w:r>
          </w:p>
        </w:tc>
        <w:tc>
          <w:tcPr>
            <w:tcW w:w="572" w:type="pct"/>
          </w:tcPr>
          <w:p w14:paraId="21E81300" w14:textId="77777777" w:rsidR="00161FFC" w:rsidRPr="008C6C1C" w:rsidRDefault="00161FFC" w:rsidP="006043BE">
            <w:pPr>
              <w:pStyle w:val="TAL"/>
              <w:rPr>
                <w:rFonts w:eastAsia="DengXian"/>
              </w:rPr>
            </w:pPr>
            <w:r w:rsidRPr="008C6C1C">
              <w:rPr>
                <w:rFonts w:eastAsia="DengXian" w:hint="eastAsia"/>
              </w:rPr>
              <w:t>1</w:t>
            </w:r>
          </w:p>
        </w:tc>
        <w:tc>
          <w:tcPr>
            <w:tcW w:w="1929" w:type="pct"/>
          </w:tcPr>
          <w:p w14:paraId="5F2D9E98" w14:textId="648A9DB6" w:rsidR="00161FFC" w:rsidRPr="008C6C1C" w:rsidRDefault="00161FFC" w:rsidP="006043BE">
            <w:pPr>
              <w:pStyle w:val="TAL"/>
              <w:rPr>
                <w:rFonts w:eastAsia="DengXian"/>
              </w:rPr>
            </w:pPr>
            <w:r w:rsidRPr="008C6C1C">
              <w:rPr>
                <w:rFonts w:eastAsia="DengXian" w:cs="Arial" w:hint="eastAsia"/>
                <w:szCs w:val="18"/>
              </w:rPr>
              <w:t>This</w:t>
            </w:r>
            <w:r w:rsidR="00726D9D" w:rsidRPr="008C6C1C">
              <w:rPr>
                <w:rFonts w:eastAsia="DengXian" w:cs="Arial" w:hint="eastAsia"/>
                <w:szCs w:val="18"/>
              </w:rPr>
              <w:t xml:space="preserve"> </w:t>
            </w:r>
            <w:r w:rsidRPr="008C6C1C">
              <w:rPr>
                <w:rFonts w:eastAsia="DengXian" w:cs="Arial" w:hint="eastAsia"/>
                <w:szCs w:val="18"/>
              </w:rPr>
              <w:t>IE</w:t>
            </w:r>
            <w:r w:rsidR="00726D9D" w:rsidRPr="008C6C1C">
              <w:rPr>
                <w:rFonts w:eastAsia="DengXian" w:cs="Arial" w:hint="eastAsia"/>
                <w:szCs w:val="18"/>
              </w:rPr>
              <w:t xml:space="preserve"> </w:t>
            </w:r>
            <w:r w:rsidRPr="008C6C1C">
              <w:rPr>
                <w:rFonts w:eastAsia="DengXian" w:cs="Arial" w:hint="eastAsia"/>
                <w:szCs w:val="18"/>
              </w:rPr>
              <w:t>shall</w:t>
            </w:r>
            <w:r w:rsidR="00726D9D" w:rsidRPr="008C6C1C">
              <w:rPr>
                <w:rFonts w:eastAsia="DengXian" w:cs="Arial" w:hint="eastAsia"/>
                <w:szCs w:val="18"/>
              </w:rPr>
              <w:t xml:space="preserve"> </w:t>
            </w:r>
            <w:r w:rsidRPr="008C6C1C">
              <w:rPr>
                <w:rFonts w:eastAsia="DengXian" w:cs="Arial" w:hint="eastAsia"/>
                <w:szCs w:val="18"/>
              </w:rPr>
              <w:t>contain</w:t>
            </w:r>
            <w:r w:rsidR="00726D9D" w:rsidRPr="008C6C1C">
              <w:rPr>
                <w:rFonts w:eastAsia="DengXian" w:cs="Arial" w:hint="eastAsia"/>
                <w:szCs w:val="18"/>
              </w:rPr>
              <w:t xml:space="preserve"> </w:t>
            </w:r>
            <w:r w:rsidRPr="008C6C1C">
              <w:rPr>
                <w:rFonts w:eastAsia="DengXian"/>
              </w:rPr>
              <w:t>JWS</w:t>
            </w:r>
            <w:r w:rsidR="00726D9D" w:rsidRPr="008C6C1C">
              <w:rPr>
                <w:rFonts w:eastAsia="DengXian"/>
              </w:rPr>
              <w:t xml:space="preserve"> </w:t>
            </w:r>
            <w:r w:rsidRPr="008C6C1C">
              <w:rPr>
                <w:rFonts w:eastAsia="DengXian"/>
              </w:rPr>
              <w:t>Compact</w:t>
            </w:r>
            <w:r w:rsidR="00726D9D" w:rsidRPr="008C6C1C">
              <w:rPr>
                <w:rFonts w:eastAsia="DengXian"/>
              </w:rPr>
              <w:t xml:space="preserve"> </w:t>
            </w:r>
            <w:r w:rsidRPr="008C6C1C">
              <w:rPr>
                <w:rFonts w:eastAsia="DengXian"/>
              </w:rPr>
              <w:t>Serialized</w:t>
            </w:r>
            <w:r w:rsidR="00726D9D" w:rsidRPr="008C6C1C">
              <w:rPr>
                <w:rFonts w:eastAsia="DengXian"/>
              </w:rPr>
              <w:t xml:space="preserve"> </w:t>
            </w:r>
            <w:r w:rsidRPr="008C6C1C">
              <w:rPr>
                <w:rFonts w:eastAsia="DengXian"/>
              </w:rPr>
              <w:t>representation</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JWS</w:t>
            </w:r>
            <w:r w:rsidR="00726D9D" w:rsidRPr="008C6C1C">
              <w:rPr>
                <w:rFonts w:eastAsia="DengXian"/>
              </w:rPr>
              <w:t xml:space="preserve"> </w:t>
            </w:r>
            <w:r w:rsidRPr="008C6C1C">
              <w:rPr>
                <w:rFonts w:eastAsia="DengXian"/>
              </w:rPr>
              <w:t>signed</w:t>
            </w:r>
            <w:r w:rsidR="00726D9D" w:rsidRPr="008C6C1C">
              <w:rPr>
                <w:rFonts w:eastAsia="DengXian"/>
              </w:rPr>
              <w:t xml:space="preserve"> </w:t>
            </w:r>
            <w:r w:rsidRPr="008C6C1C">
              <w:rPr>
                <w:rFonts w:eastAsia="DengXian"/>
              </w:rPr>
              <w:t>JSON</w:t>
            </w:r>
            <w:r w:rsidR="00726D9D" w:rsidRPr="008C6C1C">
              <w:rPr>
                <w:rFonts w:eastAsia="DengXian"/>
              </w:rPr>
              <w:t xml:space="preserve"> </w:t>
            </w:r>
            <w:r w:rsidRPr="008C6C1C">
              <w:rPr>
                <w:rFonts w:eastAsia="DengXian"/>
              </w:rPr>
              <w:t>object</w:t>
            </w:r>
            <w:r w:rsidR="00726D9D" w:rsidRPr="008C6C1C">
              <w:rPr>
                <w:rFonts w:eastAsia="DengXian"/>
              </w:rPr>
              <w:t xml:space="preserve"> </w:t>
            </w:r>
            <w:r w:rsidRPr="008C6C1C">
              <w:rPr>
                <w:rFonts w:eastAsia="DengXian"/>
              </w:rPr>
              <w:t>containing</w:t>
            </w:r>
            <w:r w:rsidR="00726D9D" w:rsidRPr="008C6C1C">
              <w:rPr>
                <w:rFonts w:eastAsia="DengXian"/>
              </w:rPr>
              <w:t xml:space="preserve"> </w:t>
            </w:r>
            <w:r w:rsidRPr="008C6C1C">
              <w:rPr>
                <w:rFonts w:eastAsia="DengXian"/>
              </w:rPr>
              <w:t>AccessTokenClaims</w:t>
            </w:r>
            <w:r w:rsidR="00726D9D" w:rsidRPr="008C6C1C">
              <w:rPr>
                <w:rFonts w:eastAsia="DengXian"/>
              </w:rPr>
              <w:t xml:space="preserve"> </w:t>
            </w:r>
            <w:r w:rsidRPr="008C6C1C">
              <w:rPr>
                <w:rFonts w:eastAsia="DengXian"/>
              </w:rPr>
              <w:t>(see</w:t>
            </w:r>
            <w:r w:rsidR="00726D9D" w:rsidRPr="008C6C1C">
              <w:rPr>
                <w:rFonts w:eastAsia="DengXian"/>
              </w:rPr>
              <w:t xml:space="preserve"> </w:t>
            </w:r>
            <w:r w:rsidRPr="008C6C1C">
              <w:rPr>
                <w:rFonts w:eastAsia="DengXian"/>
              </w:rPr>
              <w:t>clause</w:t>
            </w:r>
            <w:r w:rsidR="00726D9D" w:rsidRPr="008C6C1C">
              <w:rPr>
                <w:rFonts w:eastAsia="DengXian"/>
              </w:rPr>
              <w:t xml:space="preserve"> </w:t>
            </w:r>
            <w:r w:rsidRPr="008C6C1C">
              <w:rPr>
                <w:rFonts w:eastAsia="DengXian"/>
              </w:rPr>
              <w:t>8.5.4.2.8).</w:t>
            </w:r>
          </w:p>
          <w:p w14:paraId="742A24E0" w14:textId="77777777" w:rsidR="00161FFC" w:rsidRPr="008C6C1C" w:rsidRDefault="00161FFC" w:rsidP="006043BE">
            <w:pPr>
              <w:pStyle w:val="TAL"/>
              <w:rPr>
                <w:rFonts w:eastAsia="DengXian"/>
              </w:rPr>
            </w:pPr>
          </w:p>
          <w:p w14:paraId="0FD5A8A7" w14:textId="35061C20" w:rsidR="00161FFC" w:rsidRPr="008C6C1C" w:rsidRDefault="00161FFC" w:rsidP="006043BE">
            <w:pPr>
              <w:pStyle w:val="TAL"/>
              <w:rPr>
                <w:rFonts w:eastAsia="DengXian" w:cs="Arial"/>
                <w:szCs w:val="18"/>
              </w:rPr>
            </w:pPr>
            <w:r w:rsidRPr="008C6C1C">
              <w:rPr>
                <w:rFonts w:eastAsia="DengXian"/>
              </w:rPr>
              <w:t>(</w:t>
            </w:r>
            <w:r w:rsidR="00726D9D" w:rsidRPr="008C6C1C">
              <w:rPr>
                <w:rFonts w:eastAsia="DengXian"/>
              </w:rPr>
              <w:t xml:space="preserve">See note </w:t>
            </w:r>
            <w:r w:rsidRPr="008C6C1C">
              <w:rPr>
                <w:rFonts w:eastAsia="DengXian"/>
              </w:rPr>
              <w:t>2</w:t>
            </w:r>
            <w:r w:rsidR="00726D9D" w:rsidRPr="008C6C1C">
              <w:rPr>
                <w:rFonts w:eastAsia="DengXian"/>
              </w:rPr>
              <w:t>.</w:t>
            </w:r>
            <w:r w:rsidRPr="008C6C1C">
              <w:rPr>
                <w:rFonts w:eastAsia="DengXian"/>
              </w:rPr>
              <w:t>)</w:t>
            </w:r>
          </w:p>
        </w:tc>
        <w:tc>
          <w:tcPr>
            <w:tcW w:w="1002" w:type="pct"/>
          </w:tcPr>
          <w:p w14:paraId="12B3CB23" w14:textId="77777777" w:rsidR="00161FFC" w:rsidRPr="008C6C1C" w:rsidRDefault="00161FFC" w:rsidP="006043BE">
            <w:pPr>
              <w:pStyle w:val="TAL"/>
              <w:rPr>
                <w:rFonts w:eastAsia="DengXian" w:cs="Arial"/>
                <w:szCs w:val="18"/>
              </w:rPr>
            </w:pPr>
          </w:p>
        </w:tc>
      </w:tr>
      <w:tr w:rsidR="00161FFC" w:rsidRPr="008C6C1C" w14:paraId="11B566CE" w14:textId="77777777" w:rsidTr="00726D9D">
        <w:trPr>
          <w:jc w:val="center"/>
        </w:trPr>
        <w:tc>
          <w:tcPr>
            <w:tcW w:w="710" w:type="pct"/>
          </w:tcPr>
          <w:p w14:paraId="7EE9EFCD" w14:textId="77777777" w:rsidR="00161FFC" w:rsidRPr="008C6C1C" w:rsidRDefault="00161FFC" w:rsidP="006043BE">
            <w:pPr>
              <w:pStyle w:val="TAL"/>
              <w:rPr>
                <w:rFonts w:eastAsia="DengXian"/>
              </w:rPr>
            </w:pPr>
            <w:r w:rsidRPr="008C6C1C">
              <w:rPr>
                <w:rFonts w:eastAsia="DengXian"/>
              </w:rPr>
              <w:t>token_type</w:t>
            </w:r>
          </w:p>
        </w:tc>
        <w:tc>
          <w:tcPr>
            <w:tcW w:w="492" w:type="pct"/>
          </w:tcPr>
          <w:p w14:paraId="6FA186A7" w14:textId="77777777" w:rsidR="00161FFC" w:rsidRPr="008C6C1C" w:rsidRDefault="00161FFC" w:rsidP="006043BE">
            <w:pPr>
              <w:pStyle w:val="TAL"/>
              <w:rPr>
                <w:rFonts w:eastAsia="DengXian"/>
              </w:rPr>
            </w:pPr>
            <w:r w:rsidRPr="008C6C1C">
              <w:rPr>
                <w:rFonts w:eastAsia="DengXian"/>
              </w:rPr>
              <w:t>string</w:t>
            </w:r>
          </w:p>
        </w:tc>
        <w:tc>
          <w:tcPr>
            <w:tcW w:w="294" w:type="pct"/>
          </w:tcPr>
          <w:p w14:paraId="22B7A630" w14:textId="77777777" w:rsidR="00161FFC" w:rsidRPr="008C6C1C" w:rsidRDefault="00161FFC" w:rsidP="006043BE">
            <w:pPr>
              <w:pStyle w:val="TAC"/>
              <w:rPr>
                <w:rFonts w:eastAsia="DengXian"/>
              </w:rPr>
            </w:pPr>
            <w:r w:rsidRPr="008C6C1C">
              <w:rPr>
                <w:rFonts w:eastAsia="DengXian" w:hint="eastAsia"/>
              </w:rPr>
              <w:t>M</w:t>
            </w:r>
          </w:p>
        </w:tc>
        <w:tc>
          <w:tcPr>
            <w:tcW w:w="572" w:type="pct"/>
          </w:tcPr>
          <w:p w14:paraId="7A6F3A1A" w14:textId="77777777" w:rsidR="00161FFC" w:rsidRPr="008C6C1C" w:rsidRDefault="00161FFC" w:rsidP="006043BE">
            <w:pPr>
              <w:pStyle w:val="TAL"/>
              <w:rPr>
                <w:rFonts w:eastAsia="DengXian"/>
              </w:rPr>
            </w:pPr>
            <w:r w:rsidRPr="008C6C1C">
              <w:rPr>
                <w:rFonts w:eastAsia="DengXian" w:hint="eastAsia"/>
              </w:rPr>
              <w:t>1</w:t>
            </w:r>
          </w:p>
        </w:tc>
        <w:tc>
          <w:tcPr>
            <w:tcW w:w="1929" w:type="pct"/>
          </w:tcPr>
          <w:p w14:paraId="18150044" w14:textId="40815E8A" w:rsidR="00161FFC" w:rsidRPr="008C6C1C" w:rsidRDefault="00161FFC" w:rsidP="006043BE">
            <w:pPr>
              <w:pStyle w:val="TAL"/>
              <w:rPr>
                <w:rFonts w:eastAsia="DengXian" w:cs="Arial"/>
                <w:szCs w:val="18"/>
              </w:rPr>
            </w:pPr>
            <w:r w:rsidRPr="008C6C1C">
              <w:rPr>
                <w:rFonts w:eastAsia="DengXian" w:cs="Arial" w:hint="eastAsia"/>
                <w:szCs w:val="18"/>
              </w:rPr>
              <w:t>This</w:t>
            </w:r>
            <w:r w:rsidR="00726D9D" w:rsidRPr="008C6C1C">
              <w:rPr>
                <w:rFonts w:eastAsia="DengXian" w:cs="Arial" w:hint="eastAsia"/>
                <w:szCs w:val="18"/>
              </w:rPr>
              <w:t xml:space="preserve"> </w:t>
            </w:r>
            <w:r w:rsidRPr="008C6C1C">
              <w:rPr>
                <w:rFonts w:eastAsia="DengXian" w:cs="Arial" w:hint="eastAsia"/>
                <w:szCs w:val="18"/>
              </w:rPr>
              <w:t>IE</w:t>
            </w:r>
            <w:r w:rsidR="00726D9D" w:rsidRPr="008C6C1C">
              <w:rPr>
                <w:rFonts w:eastAsia="DengXian" w:cs="Arial" w:hint="eastAsia"/>
                <w:szCs w:val="18"/>
              </w:rPr>
              <w:t xml:space="preserve"> </w:t>
            </w:r>
            <w:r w:rsidRPr="008C6C1C">
              <w:rPr>
                <w:rFonts w:eastAsia="DengXian" w:cs="Arial" w:hint="eastAsia"/>
                <w:szCs w:val="18"/>
              </w:rPr>
              <w:t>shall</w:t>
            </w:r>
            <w:r w:rsidR="00726D9D" w:rsidRPr="008C6C1C">
              <w:rPr>
                <w:rFonts w:eastAsia="DengXian" w:cs="Arial" w:hint="eastAsia"/>
                <w:szCs w:val="18"/>
              </w:rPr>
              <w:t xml:space="preserve"> </w:t>
            </w:r>
            <w:r w:rsidRPr="008C6C1C">
              <w:rPr>
                <w:rFonts w:eastAsia="DengXian" w:cs="Arial" w:hint="eastAsia"/>
                <w:szCs w:val="18"/>
              </w:rPr>
              <w:t>contain</w:t>
            </w:r>
            <w:r w:rsidR="00726D9D" w:rsidRPr="008C6C1C">
              <w:rPr>
                <w:rFonts w:eastAsia="DengXian" w:cs="Arial" w:hint="eastAsia"/>
                <w:szCs w:val="18"/>
              </w:rPr>
              <w:t xml:space="preserve"> </w:t>
            </w:r>
            <w:r w:rsidRPr="008C6C1C">
              <w:rPr>
                <w:rFonts w:eastAsia="DengXian" w:cs="Arial" w:hint="eastAsia"/>
                <w:szCs w:val="18"/>
              </w:rPr>
              <w:t>the</w:t>
            </w:r>
            <w:r w:rsidR="00726D9D" w:rsidRPr="008C6C1C">
              <w:rPr>
                <w:rFonts w:eastAsia="DengXian" w:cs="Arial" w:hint="eastAsia"/>
                <w:szCs w:val="18"/>
              </w:rPr>
              <w:t xml:space="preserve"> </w:t>
            </w:r>
            <w:r w:rsidRPr="008C6C1C">
              <w:rPr>
                <w:rFonts w:eastAsia="DengXian" w:cs="Arial" w:hint="eastAsia"/>
                <w:szCs w:val="18"/>
              </w:rPr>
              <w:t>token</w:t>
            </w:r>
            <w:r w:rsidR="00726D9D" w:rsidRPr="008C6C1C">
              <w:rPr>
                <w:rFonts w:eastAsia="DengXian" w:cs="Arial" w:hint="eastAsia"/>
                <w:szCs w:val="18"/>
              </w:rPr>
              <w:t xml:space="preserve"> </w:t>
            </w:r>
            <w:r w:rsidRPr="008C6C1C">
              <w:rPr>
                <w:rFonts w:eastAsia="DengXian" w:cs="Arial" w:hint="eastAsia"/>
                <w:szCs w:val="18"/>
              </w:rPr>
              <w:t>type</w:t>
            </w:r>
            <w:r w:rsidR="00726D9D" w:rsidRPr="008C6C1C">
              <w:rPr>
                <w:rFonts w:eastAsia="DengXian" w:cs="Arial" w:hint="eastAsia"/>
                <w:szCs w:val="18"/>
              </w:rPr>
              <w:t xml:space="preserve"> </w:t>
            </w:r>
            <w:r w:rsidRPr="008C6C1C">
              <w:rPr>
                <w:rFonts w:eastAsia="DengXian" w:cs="Arial" w:hint="eastAsia"/>
                <w:szCs w:val="18"/>
              </w:rPr>
              <w:t>(</w:t>
            </w:r>
            <w:r w:rsidRPr="008C6C1C">
              <w:rPr>
                <w:rFonts w:eastAsia="DengXian" w:cs="Arial"/>
                <w:szCs w:val="18"/>
              </w:rPr>
              <w:t>i.e.</w:t>
            </w:r>
            <w:r w:rsidR="00726D9D" w:rsidRPr="008C6C1C">
              <w:rPr>
                <w:rFonts w:eastAsia="DengXian" w:cs="Arial"/>
                <w:szCs w:val="18"/>
              </w:rPr>
              <w:t> </w:t>
            </w:r>
            <w:r w:rsidRPr="008C6C1C">
              <w:rPr>
                <w:rFonts w:eastAsia="DengXian" w:cs="Arial" w:hint="eastAsia"/>
                <w:szCs w:val="18"/>
              </w:rPr>
              <w:t>"</w:t>
            </w:r>
            <w:r w:rsidRPr="008C6C1C">
              <w:rPr>
                <w:rFonts w:eastAsia="DengXian" w:cs="Arial"/>
                <w:szCs w:val="18"/>
              </w:rPr>
              <w:t>Bearer</w:t>
            </w:r>
            <w:r w:rsidRPr="008C6C1C">
              <w:rPr>
                <w:rFonts w:eastAsia="DengXian" w:cs="Arial" w:hint="eastAsia"/>
                <w:szCs w:val="18"/>
              </w:rPr>
              <w:t>")</w:t>
            </w:r>
            <w:r w:rsidRPr="008C6C1C">
              <w:rPr>
                <w:rFonts w:eastAsia="DengXian" w:cs="Arial"/>
                <w:szCs w:val="18"/>
              </w:rPr>
              <w:t>.</w:t>
            </w:r>
          </w:p>
          <w:p w14:paraId="78B7FE40" w14:textId="77777777" w:rsidR="00161FFC" w:rsidRPr="008C6C1C" w:rsidRDefault="00161FFC" w:rsidP="006043BE">
            <w:pPr>
              <w:pStyle w:val="TAL"/>
              <w:rPr>
                <w:rFonts w:eastAsia="DengXian" w:cs="Arial"/>
                <w:szCs w:val="18"/>
              </w:rPr>
            </w:pPr>
          </w:p>
          <w:p w14:paraId="45A1DD61" w14:textId="0E662A38" w:rsidR="00161FFC" w:rsidRPr="008C6C1C" w:rsidRDefault="00161FFC" w:rsidP="006043BE">
            <w:pPr>
              <w:pStyle w:val="TAL"/>
              <w:rPr>
                <w:rFonts w:eastAsia="DengXian" w:cs="Arial"/>
                <w:szCs w:val="18"/>
              </w:rPr>
            </w:pPr>
            <w:r w:rsidRPr="008C6C1C">
              <w:rPr>
                <w:rFonts w:eastAsia="DengXian"/>
              </w:rPr>
              <w:t>(</w:t>
            </w:r>
            <w:r w:rsidR="00726D9D" w:rsidRPr="008C6C1C">
              <w:rPr>
                <w:rFonts w:eastAsia="DengXian"/>
              </w:rPr>
              <w:t xml:space="preserve">See notes </w:t>
            </w:r>
            <w:r w:rsidRPr="008C6C1C">
              <w:rPr>
                <w:rFonts w:eastAsia="DengXian"/>
              </w:rPr>
              <w:t>2</w:t>
            </w:r>
            <w:r w:rsidR="00726D9D" w:rsidRPr="008C6C1C">
              <w:rPr>
                <w:rFonts w:eastAsia="DengXian"/>
              </w:rPr>
              <w:t xml:space="preserve"> and </w:t>
            </w:r>
            <w:r w:rsidRPr="008C6C1C">
              <w:rPr>
                <w:rFonts w:eastAsia="DengXian"/>
              </w:rPr>
              <w:t>3</w:t>
            </w:r>
            <w:r w:rsidR="00726D9D" w:rsidRPr="008C6C1C">
              <w:rPr>
                <w:rFonts w:eastAsia="DengXian"/>
              </w:rPr>
              <w:t>.</w:t>
            </w:r>
            <w:r w:rsidRPr="008C6C1C">
              <w:rPr>
                <w:rFonts w:eastAsia="DengXian"/>
              </w:rPr>
              <w:t>)</w:t>
            </w:r>
          </w:p>
        </w:tc>
        <w:tc>
          <w:tcPr>
            <w:tcW w:w="1002" w:type="pct"/>
          </w:tcPr>
          <w:p w14:paraId="6DB69D17" w14:textId="77777777" w:rsidR="00161FFC" w:rsidRPr="008C6C1C" w:rsidRDefault="00161FFC" w:rsidP="006043BE">
            <w:pPr>
              <w:pStyle w:val="TAL"/>
              <w:rPr>
                <w:rFonts w:eastAsia="DengXian" w:cs="Arial"/>
                <w:szCs w:val="18"/>
              </w:rPr>
            </w:pPr>
          </w:p>
        </w:tc>
      </w:tr>
      <w:tr w:rsidR="00161FFC" w:rsidRPr="008C6C1C" w14:paraId="408C9DB7" w14:textId="77777777" w:rsidTr="00726D9D">
        <w:trPr>
          <w:jc w:val="center"/>
        </w:trPr>
        <w:tc>
          <w:tcPr>
            <w:tcW w:w="710" w:type="pct"/>
          </w:tcPr>
          <w:p w14:paraId="7735B297" w14:textId="77777777" w:rsidR="00161FFC" w:rsidRPr="008C6C1C" w:rsidRDefault="00161FFC" w:rsidP="006043BE">
            <w:pPr>
              <w:pStyle w:val="TAL"/>
              <w:rPr>
                <w:rFonts w:eastAsia="DengXian"/>
              </w:rPr>
            </w:pPr>
            <w:r w:rsidRPr="008C6C1C">
              <w:rPr>
                <w:rFonts w:eastAsia="DengXian"/>
              </w:rPr>
              <w:t>expires_in</w:t>
            </w:r>
          </w:p>
        </w:tc>
        <w:tc>
          <w:tcPr>
            <w:tcW w:w="492" w:type="pct"/>
          </w:tcPr>
          <w:p w14:paraId="62114F2D" w14:textId="77777777" w:rsidR="00161FFC" w:rsidRPr="008C6C1C" w:rsidRDefault="00161FFC" w:rsidP="006043BE">
            <w:pPr>
              <w:pStyle w:val="TAL"/>
              <w:rPr>
                <w:rFonts w:eastAsia="DengXian"/>
              </w:rPr>
            </w:pPr>
            <w:r w:rsidRPr="008C6C1C">
              <w:rPr>
                <w:rFonts w:eastAsia="DengXian"/>
              </w:rPr>
              <w:t>DurationSec</w:t>
            </w:r>
          </w:p>
        </w:tc>
        <w:tc>
          <w:tcPr>
            <w:tcW w:w="294" w:type="pct"/>
          </w:tcPr>
          <w:p w14:paraId="4D176928" w14:textId="77777777" w:rsidR="00161FFC" w:rsidRPr="008C6C1C" w:rsidRDefault="00161FFC" w:rsidP="006043BE">
            <w:pPr>
              <w:pStyle w:val="TAC"/>
              <w:rPr>
                <w:rFonts w:eastAsia="DengXian"/>
              </w:rPr>
            </w:pPr>
            <w:r w:rsidRPr="008C6C1C">
              <w:rPr>
                <w:rFonts w:eastAsia="DengXian"/>
              </w:rPr>
              <w:t>M</w:t>
            </w:r>
          </w:p>
        </w:tc>
        <w:tc>
          <w:tcPr>
            <w:tcW w:w="572" w:type="pct"/>
          </w:tcPr>
          <w:p w14:paraId="162A0E62" w14:textId="77777777" w:rsidR="00161FFC" w:rsidRPr="008C6C1C" w:rsidRDefault="00161FFC" w:rsidP="006043BE">
            <w:pPr>
              <w:pStyle w:val="TAL"/>
              <w:rPr>
                <w:rFonts w:eastAsia="DengXian"/>
              </w:rPr>
            </w:pPr>
            <w:r w:rsidRPr="008C6C1C">
              <w:rPr>
                <w:rFonts w:eastAsia="DengXian" w:hint="eastAsia"/>
              </w:rPr>
              <w:t>1</w:t>
            </w:r>
          </w:p>
        </w:tc>
        <w:tc>
          <w:tcPr>
            <w:tcW w:w="1929" w:type="pct"/>
          </w:tcPr>
          <w:p w14:paraId="667679D3" w14:textId="74B4440A" w:rsidR="00161FFC" w:rsidRPr="008C6C1C" w:rsidRDefault="00161FFC" w:rsidP="006043BE">
            <w:pPr>
              <w:pStyle w:val="TAL"/>
              <w:rPr>
                <w:rFonts w:eastAsia="DengXian" w:cs="Arial"/>
                <w:szCs w:val="18"/>
              </w:rPr>
            </w:pPr>
            <w:r w:rsidRPr="008C6C1C">
              <w:rPr>
                <w:rFonts w:eastAsia="DengXian" w:cs="Arial" w:hint="eastAsia"/>
                <w:szCs w:val="18"/>
              </w:rPr>
              <w:t>Thi</w:t>
            </w:r>
            <w:r w:rsidRPr="008C6C1C">
              <w:rPr>
                <w:rFonts w:eastAsia="DengXian" w:cs="Arial"/>
                <w:szCs w:val="18"/>
              </w:rPr>
              <w:t>s</w:t>
            </w:r>
            <w:r w:rsidR="00726D9D" w:rsidRPr="008C6C1C">
              <w:rPr>
                <w:rFonts w:eastAsia="DengXian" w:cs="Arial" w:hint="eastAsia"/>
                <w:szCs w:val="18"/>
              </w:rPr>
              <w:t xml:space="preserve"> </w:t>
            </w:r>
            <w:r w:rsidRPr="008C6C1C">
              <w:rPr>
                <w:rFonts w:eastAsia="DengXian" w:cs="Arial" w:hint="eastAsia"/>
                <w:szCs w:val="18"/>
              </w:rPr>
              <w:t>IE</w:t>
            </w:r>
            <w:r w:rsidR="00726D9D" w:rsidRPr="008C6C1C">
              <w:rPr>
                <w:rFonts w:eastAsia="DengXian" w:cs="Arial" w:hint="eastAsia"/>
                <w:szCs w:val="18"/>
              </w:rPr>
              <w:t xml:space="preserve"> </w:t>
            </w:r>
            <w:r w:rsidRPr="008C6C1C">
              <w:rPr>
                <w:rFonts w:eastAsia="DengXian" w:cs="Arial" w:hint="eastAsia"/>
                <w:szCs w:val="18"/>
              </w:rPr>
              <w:t>when</w:t>
            </w:r>
            <w:r w:rsidR="00726D9D" w:rsidRPr="008C6C1C">
              <w:rPr>
                <w:rFonts w:eastAsia="DengXian" w:cs="Arial" w:hint="eastAsia"/>
                <w:szCs w:val="18"/>
              </w:rPr>
              <w:t xml:space="preserve"> </w:t>
            </w:r>
            <w:r w:rsidRPr="008C6C1C">
              <w:rPr>
                <w:rFonts w:eastAsia="DengXian" w:cs="Arial" w:hint="eastAsia"/>
                <w:szCs w:val="18"/>
              </w:rPr>
              <w:t>present</w:t>
            </w:r>
            <w:r w:rsidR="00726D9D" w:rsidRPr="008C6C1C">
              <w:rPr>
                <w:rFonts w:eastAsia="DengXian" w:cs="Arial" w:hint="eastAsia"/>
                <w:szCs w:val="18"/>
              </w:rPr>
              <w:t xml:space="preserve"> </w:t>
            </w:r>
            <w:r w:rsidRPr="008C6C1C">
              <w:rPr>
                <w:rFonts w:eastAsia="DengXian" w:cs="Arial" w:hint="eastAsia"/>
                <w:szCs w:val="18"/>
              </w:rPr>
              <w:t>shall</w:t>
            </w:r>
            <w:r w:rsidR="00726D9D" w:rsidRPr="008C6C1C">
              <w:rPr>
                <w:rFonts w:eastAsia="DengXian" w:cs="Arial" w:hint="eastAsia"/>
                <w:szCs w:val="18"/>
              </w:rPr>
              <w:t xml:space="preserve"> </w:t>
            </w:r>
            <w:r w:rsidRPr="008C6C1C">
              <w:rPr>
                <w:rFonts w:eastAsia="DengXian" w:cs="Arial" w:hint="eastAsia"/>
                <w:szCs w:val="18"/>
              </w:rPr>
              <w:t>contain</w:t>
            </w:r>
            <w:r w:rsidR="00726D9D" w:rsidRPr="008C6C1C">
              <w:rPr>
                <w:rFonts w:eastAsia="DengXian" w:cs="Arial" w:hint="eastAsia"/>
                <w:szCs w:val="18"/>
              </w:rPr>
              <w:t xml:space="preserve"> </w:t>
            </w:r>
            <w:r w:rsidRPr="008C6C1C">
              <w:rPr>
                <w:rFonts w:eastAsia="DengXian" w:cs="Arial" w:hint="eastAsia"/>
                <w:szCs w:val="18"/>
              </w:rPr>
              <w:t>the</w:t>
            </w:r>
            <w:r w:rsidR="00726D9D" w:rsidRPr="008C6C1C">
              <w:rPr>
                <w:rFonts w:eastAsia="DengXian" w:cs="Arial" w:hint="eastAsia"/>
                <w:szCs w:val="18"/>
              </w:rPr>
              <w:t xml:space="preserve"> </w:t>
            </w:r>
            <w:r w:rsidRPr="008C6C1C">
              <w:rPr>
                <w:rFonts w:eastAsia="DengXian" w:cs="Arial"/>
                <w:szCs w:val="18"/>
              </w:rPr>
              <w:t>number</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seconds</w:t>
            </w:r>
            <w:r w:rsidR="00726D9D" w:rsidRPr="008C6C1C">
              <w:rPr>
                <w:rFonts w:eastAsia="DengXian" w:cs="Arial"/>
                <w:szCs w:val="18"/>
              </w:rPr>
              <w:t xml:space="preserve"> </w:t>
            </w:r>
            <w:r w:rsidRPr="008C6C1C">
              <w:rPr>
                <w:rFonts w:eastAsia="DengXian" w:cs="Arial"/>
                <w:szCs w:val="18"/>
              </w:rPr>
              <w:t>after</w:t>
            </w:r>
            <w:r w:rsidR="00726D9D" w:rsidRPr="008C6C1C">
              <w:rPr>
                <w:rFonts w:eastAsia="DengXian" w:cs="Arial"/>
                <w:szCs w:val="18"/>
              </w:rPr>
              <w:t xml:space="preserve"> </w:t>
            </w:r>
            <w:r w:rsidRPr="008C6C1C">
              <w:rPr>
                <w:rFonts w:eastAsia="DengXian" w:cs="Arial"/>
                <w:szCs w:val="18"/>
              </w:rPr>
              <w:t>which</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access_token</w:t>
            </w:r>
            <w:r w:rsidR="00726D9D" w:rsidRPr="008C6C1C">
              <w:rPr>
                <w:rFonts w:eastAsia="DengXian" w:cs="Arial"/>
                <w:szCs w:val="18"/>
              </w:rPr>
              <w:t xml:space="preserve"> </w:t>
            </w:r>
            <w:r w:rsidRPr="008C6C1C">
              <w:rPr>
                <w:rFonts w:eastAsia="DengXian" w:cs="Arial"/>
                <w:szCs w:val="18"/>
              </w:rPr>
              <w:t>is</w:t>
            </w:r>
            <w:r w:rsidR="00726D9D" w:rsidRPr="008C6C1C">
              <w:rPr>
                <w:rFonts w:eastAsia="DengXian" w:cs="Arial"/>
                <w:szCs w:val="18"/>
              </w:rPr>
              <w:t xml:space="preserve"> </w:t>
            </w:r>
            <w:r w:rsidRPr="008C6C1C">
              <w:rPr>
                <w:rFonts w:eastAsia="DengXian" w:cs="Arial"/>
                <w:szCs w:val="18"/>
              </w:rPr>
              <w:t>considered</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expired.</w:t>
            </w:r>
          </w:p>
          <w:p w14:paraId="6A2C84A4" w14:textId="77777777" w:rsidR="00161FFC" w:rsidRPr="008C6C1C" w:rsidRDefault="00161FFC" w:rsidP="006043BE">
            <w:pPr>
              <w:pStyle w:val="TAL"/>
              <w:rPr>
                <w:rFonts w:eastAsia="DengXian" w:cs="Arial"/>
                <w:szCs w:val="18"/>
              </w:rPr>
            </w:pPr>
          </w:p>
          <w:p w14:paraId="48E9847C" w14:textId="195BA09E" w:rsidR="00161FFC" w:rsidRPr="008C6C1C" w:rsidRDefault="00161FFC" w:rsidP="006043BE">
            <w:pPr>
              <w:pStyle w:val="TAL"/>
              <w:rPr>
                <w:rFonts w:eastAsia="DengXian" w:cs="Arial"/>
                <w:szCs w:val="18"/>
              </w:rPr>
            </w:pPr>
            <w:r w:rsidRPr="008C6C1C">
              <w:rPr>
                <w:rFonts w:eastAsia="DengXian"/>
              </w:rPr>
              <w:t>(</w:t>
            </w:r>
            <w:r w:rsidR="00726D9D" w:rsidRPr="008C6C1C">
              <w:rPr>
                <w:rFonts w:eastAsia="DengXian"/>
              </w:rPr>
              <w:t xml:space="preserve">See note </w:t>
            </w:r>
            <w:r w:rsidRPr="008C6C1C">
              <w:rPr>
                <w:rFonts w:eastAsia="DengXian"/>
              </w:rPr>
              <w:t>2</w:t>
            </w:r>
            <w:r w:rsidR="00726D9D" w:rsidRPr="008C6C1C">
              <w:rPr>
                <w:rFonts w:eastAsia="DengXian"/>
              </w:rPr>
              <w:t>.</w:t>
            </w:r>
            <w:r w:rsidRPr="008C6C1C">
              <w:rPr>
                <w:rFonts w:eastAsia="DengXian"/>
              </w:rPr>
              <w:t>)</w:t>
            </w:r>
          </w:p>
        </w:tc>
        <w:tc>
          <w:tcPr>
            <w:tcW w:w="1002" w:type="pct"/>
          </w:tcPr>
          <w:p w14:paraId="418C5B05" w14:textId="77777777" w:rsidR="00161FFC" w:rsidRPr="008C6C1C" w:rsidRDefault="00161FFC" w:rsidP="006043BE">
            <w:pPr>
              <w:pStyle w:val="TAL"/>
              <w:rPr>
                <w:rFonts w:eastAsia="DengXian" w:cs="Arial"/>
                <w:szCs w:val="18"/>
                <w:lang w:eastAsia="zh-CN"/>
              </w:rPr>
            </w:pPr>
          </w:p>
        </w:tc>
      </w:tr>
      <w:tr w:rsidR="00161FFC" w:rsidRPr="008C6C1C" w14:paraId="6906F210" w14:textId="77777777" w:rsidTr="00726D9D">
        <w:trPr>
          <w:jc w:val="center"/>
        </w:trPr>
        <w:tc>
          <w:tcPr>
            <w:tcW w:w="710" w:type="pct"/>
          </w:tcPr>
          <w:p w14:paraId="6D8B5995" w14:textId="77777777" w:rsidR="00161FFC" w:rsidRPr="008C6C1C" w:rsidRDefault="00161FFC" w:rsidP="006043BE">
            <w:pPr>
              <w:pStyle w:val="TAL"/>
              <w:rPr>
                <w:rFonts w:eastAsia="DengXian"/>
              </w:rPr>
            </w:pPr>
            <w:r w:rsidRPr="008C6C1C">
              <w:rPr>
                <w:rFonts w:eastAsia="DengXian"/>
              </w:rPr>
              <w:t>scope</w:t>
            </w:r>
          </w:p>
        </w:tc>
        <w:tc>
          <w:tcPr>
            <w:tcW w:w="492" w:type="pct"/>
          </w:tcPr>
          <w:p w14:paraId="15F89CBF" w14:textId="77777777" w:rsidR="00161FFC" w:rsidRPr="008C6C1C" w:rsidRDefault="00161FFC" w:rsidP="006043BE">
            <w:pPr>
              <w:pStyle w:val="TAL"/>
              <w:rPr>
                <w:rFonts w:eastAsia="DengXian"/>
              </w:rPr>
            </w:pPr>
            <w:r w:rsidRPr="008C6C1C">
              <w:rPr>
                <w:rFonts w:eastAsia="DengXian" w:hint="eastAsia"/>
              </w:rPr>
              <w:t>string</w:t>
            </w:r>
          </w:p>
        </w:tc>
        <w:tc>
          <w:tcPr>
            <w:tcW w:w="294" w:type="pct"/>
          </w:tcPr>
          <w:p w14:paraId="7DA20959" w14:textId="77777777" w:rsidR="00161FFC" w:rsidRPr="008C6C1C" w:rsidRDefault="00161FFC" w:rsidP="006043BE">
            <w:pPr>
              <w:pStyle w:val="TAC"/>
              <w:rPr>
                <w:rFonts w:eastAsia="DengXian"/>
              </w:rPr>
            </w:pPr>
            <w:r w:rsidRPr="008C6C1C">
              <w:rPr>
                <w:rFonts w:eastAsia="DengXian" w:hint="eastAsia"/>
              </w:rPr>
              <w:t>O</w:t>
            </w:r>
          </w:p>
        </w:tc>
        <w:tc>
          <w:tcPr>
            <w:tcW w:w="572" w:type="pct"/>
          </w:tcPr>
          <w:p w14:paraId="4C4DA3DA" w14:textId="77777777" w:rsidR="00161FFC" w:rsidRPr="008C6C1C" w:rsidRDefault="00161FFC" w:rsidP="006043BE">
            <w:pPr>
              <w:pStyle w:val="TAL"/>
              <w:rPr>
                <w:rFonts w:eastAsia="DengXian"/>
              </w:rPr>
            </w:pPr>
            <w:r w:rsidRPr="008C6C1C">
              <w:rPr>
                <w:rFonts w:eastAsia="DengXian"/>
              </w:rPr>
              <w:t>0..</w:t>
            </w:r>
            <w:r w:rsidRPr="008C6C1C">
              <w:rPr>
                <w:rFonts w:eastAsia="DengXian" w:hint="eastAsia"/>
              </w:rPr>
              <w:t>1</w:t>
            </w:r>
          </w:p>
        </w:tc>
        <w:tc>
          <w:tcPr>
            <w:tcW w:w="1929" w:type="pct"/>
          </w:tcPr>
          <w:p w14:paraId="5993BA3C" w14:textId="05D62A4A" w:rsidR="00161FFC" w:rsidRPr="008C6C1C" w:rsidRDefault="00161FFC" w:rsidP="006043BE">
            <w:pPr>
              <w:pStyle w:val="TAL"/>
              <w:rPr>
                <w:rFonts w:eastAsia="DengXian"/>
              </w:rPr>
            </w:pPr>
            <w:r w:rsidRPr="008C6C1C">
              <w:rPr>
                <w:rFonts w:eastAsia="DengXian" w:hint="eastAsia"/>
              </w:rPr>
              <w:t>This</w:t>
            </w:r>
            <w:r w:rsidR="00726D9D" w:rsidRPr="008C6C1C">
              <w:rPr>
                <w:rFonts w:eastAsia="DengXian" w:hint="eastAsia"/>
              </w:rPr>
              <w:t xml:space="preserve"> </w:t>
            </w:r>
            <w:r w:rsidRPr="008C6C1C">
              <w:rPr>
                <w:rFonts w:eastAsia="DengXian" w:hint="eastAsia"/>
              </w:rPr>
              <w:t>IE</w:t>
            </w:r>
            <w:r w:rsidR="00726D9D" w:rsidRPr="008C6C1C">
              <w:rPr>
                <w:rFonts w:eastAsia="DengXian" w:hint="eastAsia"/>
              </w:rPr>
              <w:t xml:space="preserve"> </w:t>
            </w:r>
            <w:r w:rsidRPr="008C6C1C">
              <w:rPr>
                <w:rFonts w:eastAsia="DengXian"/>
              </w:rPr>
              <w:t>when</w:t>
            </w:r>
            <w:r w:rsidR="00726D9D" w:rsidRPr="008C6C1C">
              <w:rPr>
                <w:rFonts w:eastAsia="DengXian"/>
              </w:rPr>
              <w:t xml:space="preserve"> </w:t>
            </w:r>
            <w:r w:rsidRPr="008C6C1C">
              <w:rPr>
                <w:rFonts w:eastAsia="DengXian"/>
              </w:rPr>
              <w:t>present</w:t>
            </w:r>
            <w:r w:rsidR="00726D9D" w:rsidRPr="008C6C1C">
              <w:rPr>
                <w:rFonts w:eastAsia="DengXian"/>
              </w:rPr>
              <w:t xml:space="preserve"> </w:t>
            </w:r>
            <w:r w:rsidRPr="008C6C1C">
              <w:rPr>
                <w:rFonts w:eastAsia="DengXian" w:hint="eastAsia"/>
              </w:rPr>
              <w:t>shall</w:t>
            </w:r>
            <w:r w:rsidR="00726D9D" w:rsidRPr="008C6C1C">
              <w:rPr>
                <w:rFonts w:eastAsia="DengXian" w:hint="eastAsia"/>
              </w:rPr>
              <w:t xml:space="preserve"> </w:t>
            </w:r>
            <w:r w:rsidRPr="008C6C1C">
              <w:rPr>
                <w:rFonts w:eastAsia="DengXian" w:hint="eastAsia"/>
              </w:rPr>
              <w:t>contain</w:t>
            </w:r>
            <w:r w:rsidR="00726D9D" w:rsidRPr="008C6C1C">
              <w:rPr>
                <w:rFonts w:eastAsia="DengXian" w:hint="eastAsia"/>
              </w:rPr>
              <w:t xml:space="preserve"> </w:t>
            </w:r>
            <w:r w:rsidRPr="008C6C1C">
              <w:rPr>
                <w:rFonts w:eastAsia="DengXian"/>
              </w:rPr>
              <w:t>a</w:t>
            </w:r>
            <w:r w:rsidR="00726D9D" w:rsidRPr="008C6C1C">
              <w:rPr>
                <w:rFonts w:eastAsia="DengXian"/>
              </w:rPr>
              <w:t xml:space="preserve"> </w:t>
            </w:r>
            <w:r w:rsidRPr="008C6C1C">
              <w:rPr>
                <w:rFonts w:eastAsia="DengXian"/>
              </w:rPr>
              <w:t>list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AEF</w:t>
            </w:r>
            <w:r w:rsidR="00726D9D" w:rsidRPr="008C6C1C">
              <w:rPr>
                <w:rFonts w:eastAsia="DengXian"/>
              </w:rPr>
              <w:t xml:space="preserve"> </w:t>
            </w:r>
            <w:r w:rsidRPr="008C6C1C">
              <w:rPr>
                <w:rFonts w:eastAsia="DengXian"/>
              </w:rPr>
              <w:t>identifiers</w:t>
            </w:r>
            <w:r w:rsidR="00726D9D" w:rsidRPr="008C6C1C">
              <w:rPr>
                <w:rFonts w:eastAsia="DengXian"/>
              </w:rPr>
              <w:t xml:space="preserve"> </w:t>
            </w:r>
            <w:r w:rsidRPr="008C6C1C">
              <w:rPr>
                <w:rFonts w:eastAsia="DengXian"/>
              </w:rPr>
              <w:t>and</w:t>
            </w:r>
            <w:r w:rsidR="00726D9D" w:rsidRPr="008C6C1C">
              <w:rPr>
                <w:rFonts w:eastAsia="DengXian"/>
              </w:rPr>
              <w:t xml:space="preserve"> </w:t>
            </w:r>
            <w:r w:rsidRPr="008C6C1C">
              <w:rPr>
                <w:rFonts w:eastAsia="DengXian"/>
              </w:rPr>
              <w:t>its</w:t>
            </w:r>
            <w:r w:rsidR="00726D9D" w:rsidRPr="008C6C1C">
              <w:rPr>
                <w:rFonts w:eastAsia="DengXian"/>
              </w:rPr>
              <w:t xml:space="preserve"> </w:t>
            </w:r>
            <w:r w:rsidRPr="008C6C1C">
              <w:rPr>
                <w:rFonts w:eastAsia="DengXian"/>
              </w:rPr>
              <w:t>associated</w:t>
            </w:r>
            <w:r w:rsidR="00726D9D" w:rsidRPr="008C6C1C">
              <w:rPr>
                <w:rFonts w:eastAsia="DengXian"/>
              </w:rPr>
              <w:t xml:space="preserve"> </w:t>
            </w:r>
            <w:r w:rsidRPr="008C6C1C">
              <w:rPr>
                <w:rFonts w:eastAsia="DengXian"/>
              </w:rPr>
              <w:t>API</w:t>
            </w:r>
            <w:r w:rsidR="00726D9D" w:rsidRPr="008C6C1C">
              <w:rPr>
                <w:rFonts w:eastAsia="DengXian" w:hint="eastAsia"/>
              </w:rPr>
              <w:t xml:space="preserve"> </w:t>
            </w:r>
            <w:r w:rsidRPr="008C6C1C">
              <w:rPr>
                <w:rFonts w:eastAsia="DengXian" w:hint="eastAsia"/>
              </w:rPr>
              <w:t>name</w:t>
            </w:r>
            <w:r w:rsidRPr="008C6C1C">
              <w:rPr>
                <w:rFonts w:eastAsia="DengXian"/>
              </w:rPr>
              <w:t>s</w:t>
            </w:r>
            <w:r w:rsidR="00726D9D" w:rsidRPr="008C6C1C">
              <w:rPr>
                <w:rFonts w:eastAsia="DengXian" w:hint="eastAsia"/>
              </w:rPr>
              <w:t xml:space="preserve"> </w:t>
            </w:r>
            <w:r w:rsidRPr="008C6C1C">
              <w:rPr>
                <w:rFonts w:eastAsia="DengXian"/>
              </w:rPr>
              <w:t>for</w:t>
            </w:r>
            <w:r w:rsidR="00726D9D" w:rsidRPr="008C6C1C">
              <w:rPr>
                <w:rFonts w:eastAsia="DengXian"/>
              </w:rPr>
              <w:t xml:space="preserve"> </w:t>
            </w:r>
            <w:r w:rsidRPr="008C6C1C">
              <w:rPr>
                <w:rFonts w:eastAsia="DengXian"/>
              </w:rPr>
              <w:t>which</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access_token</w:t>
            </w:r>
            <w:r w:rsidR="00726D9D" w:rsidRPr="008C6C1C">
              <w:rPr>
                <w:rFonts w:eastAsia="DengXian"/>
              </w:rPr>
              <w:t xml:space="preserve"> </w:t>
            </w:r>
            <w:r w:rsidRPr="008C6C1C">
              <w:rPr>
                <w:rFonts w:eastAsia="DengXian"/>
              </w:rPr>
              <w:t>is</w:t>
            </w:r>
            <w:r w:rsidR="00726D9D" w:rsidRPr="008C6C1C">
              <w:rPr>
                <w:rFonts w:eastAsia="DengXian"/>
              </w:rPr>
              <w:t xml:space="preserve"> </w:t>
            </w:r>
            <w:r w:rsidRPr="008C6C1C">
              <w:rPr>
                <w:rFonts w:eastAsia="DengXian"/>
              </w:rPr>
              <w:t>authorized</w:t>
            </w:r>
            <w:r w:rsidR="00726D9D" w:rsidRPr="008C6C1C">
              <w:rPr>
                <w:rFonts w:eastAsia="DengXian"/>
              </w:rPr>
              <w:t xml:space="preserve"> </w:t>
            </w:r>
            <w:r w:rsidRPr="008C6C1C">
              <w:rPr>
                <w:rFonts w:eastAsia="DengXian"/>
              </w:rPr>
              <w:t>for</w:t>
            </w:r>
            <w:r w:rsidR="00726D9D" w:rsidRPr="008C6C1C">
              <w:rPr>
                <w:rFonts w:eastAsia="DengXian"/>
              </w:rPr>
              <w:t xml:space="preserve"> </w:t>
            </w:r>
            <w:r w:rsidRPr="008C6C1C">
              <w:rPr>
                <w:rFonts w:eastAsia="DengXian"/>
              </w:rPr>
              <w:t>use.</w:t>
            </w:r>
          </w:p>
          <w:p w14:paraId="135C7A0C" w14:textId="77777777" w:rsidR="00161FFC" w:rsidRPr="008C6C1C" w:rsidRDefault="00161FFC" w:rsidP="006043BE">
            <w:pPr>
              <w:pStyle w:val="TAL"/>
              <w:rPr>
                <w:rFonts w:eastAsia="DengXian"/>
              </w:rPr>
            </w:pPr>
          </w:p>
          <w:p w14:paraId="5DC2E790" w14:textId="79DC0FAE" w:rsidR="00161FFC" w:rsidRPr="008C6C1C" w:rsidRDefault="00161FFC" w:rsidP="006043BE">
            <w:pPr>
              <w:pStyle w:val="TAL"/>
              <w:rPr>
                <w:rFonts w:eastAsia="DengXian"/>
              </w:rPr>
            </w:pPr>
            <w:r w:rsidRPr="008C6C1C">
              <w:rPr>
                <w:rFonts w:eastAsia="DengXian"/>
              </w:rPr>
              <w:t>It</w:t>
            </w:r>
            <w:r w:rsidR="00726D9D" w:rsidRPr="008C6C1C">
              <w:rPr>
                <w:rFonts w:eastAsia="DengXian"/>
              </w:rPr>
              <w:t xml:space="preserve"> </w:t>
            </w:r>
            <w:r w:rsidRPr="008C6C1C">
              <w:rPr>
                <w:rFonts w:eastAsia="DengXian"/>
              </w:rPr>
              <w:t>takes</w:t>
            </w:r>
            <w:r w:rsidR="00726D9D" w:rsidRPr="008C6C1C">
              <w:rPr>
                <w:rFonts w:eastAsia="DengXian"/>
              </w:rPr>
              <w:t xml:space="preserve"> </w:t>
            </w:r>
            <w:r w:rsidRPr="008C6C1C">
              <w:rPr>
                <w:rFonts w:eastAsia="DengXian"/>
              </w:rPr>
              <w:t>the</w:t>
            </w:r>
            <w:r w:rsidR="00726D9D" w:rsidRPr="008C6C1C">
              <w:rPr>
                <w:rFonts w:eastAsia="DengXian"/>
              </w:rPr>
              <w:t xml:space="preserve"> </w:t>
            </w:r>
            <w:r w:rsidRPr="008C6C1C">
              <w:rPr>
                <w:rFonts w:eastAsia="DengXian"/>
              </w:rPr>
              <w:t>format</w:t>
            </w:r>
            <w:r w:rsidR="00726D9D" w:rsidRPr="008C6C1C">
              <w:rPr>
                <w:rFonts w:eastAsia="DengXian"/>
              </w:rPr>
              <w:t xml:space="preserve"> </w:t>
            </w:r>
            <w:r w:rsidRPr="008C6C1C">
              <w:rPr>
                <w:rFonts w:eastAsia="DengXian"/>
              </w:rPr>
              <w:t>of</w:t>
            </w:r>
            <w:r w:rsidR="00726D9D" w:rsidRPr="008C6C1C">
              <w:rPr>
                <w:rFonts w:eastAsia="DengXian"/>
              </w:rPr>
              <w:t xml:space="preserve"> </w:t>
            </w:r>
            <w:r w:rsidRPr="008C6C1C">
              <w:rPr>
                <w:rFonts w:eastAsia="DengXian"/>
              </w:rPr>
              <w:t>3gpp#aefId1:apiName1,apiName2,…apiNameX;aefId2:apiName1,apiName2,…apiNameY;…aefIdN:apiName1,apiName2,…apiNameZ</w:t>
            </w:r>
          </w:p>
          <w:p w14:paraId="193A6AEA" w14:textId="77777777" w:rsidR="00161FFC" w:rsidRPr="008C6C1C" w:rsidRDefault="00161FFC" w:rsidP="006043BE">
            <w:pPr>
              <w:pStyle w:val="TAL"/>
              <w:rPr>
                <w:rFonts w:eastAsia="DengXian"/>
              </w:rPr>
            </w:pPr>
          </w:p>
          <w:p w14:paraId="71244030" w14:textId="57F5F30E" w:rsidR="00161FFC" w:rsidRPr="008C6C1C" w:rsidRDefault="00161FFC" w:rsidP="006043BE">
            <w:pPr>
              <w:pStyle w:val="TAL"/>
              <w:rPr>
                <w:rFonts w:eastAsia="DengXian"/>
              </w:rPr>
            </w:pPr>
            <w:r w:rsidRPr="008C6C1C">
              <w:rPr>
                <w:rFonts w:eastAsia="DengXian"/>
              </w:rPr>
              <w:t>Using</w:t>
            </w:r>
            <w:r w:rsidR="00726D9D" w:rsidRPr="008C6C1C">
              <w:rPr>
                <w:rFonts w:eastAsia="DengXian"/>
              </w:rPr>
              <w:t xml:space="preserve"> </w:t>
            </w:r>
            <w:r w:rsidRPr="008C6C1C">
              <w:rPr>
                <w:rFonts w:eastAsia="DengXian"/>
              </w:rPr>
              <w:t>delimeter</w:t>
            </w:r>
            <w:r w:rsidR="00726D9D" w:rsidRPr="008C6C1C">
              <w:rPr>
                <w:rFonts w:eastAsia="DengXian"/>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after</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discriminator</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3gpp</w:t>
            </w:r>
            <w:r w:rsidRPr="008C6C1C">
              <w:rPr>
                <w:rFonts w:eastAsia="DengXian" w:cs="Arial" w:hint="eastAsia"/>
                <w:szCs w:val="18"/>
              </w:rPr>
              <w:t>"</w:t>
            </w:r>
            <w:r w:rsidRPr="008C6C1C">
              <w:rPr>
                <w:rFonts w:eastAsia="DengXian" w:cs="Arial"/>
                <w:szCs w:val="18"/>
              </w:rPr>
              <w:t>,</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after</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between</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names</w:t>
            </w:r>
            <w:r w:rsidR="00726D9D" w:rsidRPr="008C6C1C">
              <w:rPr>
                <w:rFonts w:eastAsia="DengXian" w:cs="Arial"/>
                <w:szCs w:val="18"/>
              </w:rPr>
              <w:t xml:space="preserve"> </w:t>
            </w:r>
            <w:r w:rsidRPr="008C6C1C">
              <w:rPr>
                <w:rFonts w:eastAsia="DengXian" w:cs="Arial"/>
                <w:szCs w:val="18"/>
              </w:rPr>
              <w:t>and</w:t>
            </w:r>
            <w:r w:rsidR="00726D9D" w:rsidRPr="008C6C1C">
              <w:rPr>
                <w:rFonts w:eastAsia="DengXian" w:cs="Arial"/>
                <w:szCs w:val="18"/>
              </w:rPr>
              <w:t xml:space="preserve"> </w:t>
            </w:r>
            <w:r w:rsidRPr="008C6C1C">
              <w:rPr>
                <w:rFonts w:eastAsia="DengXian" w:cs="Arial" w:hint="eastAsia"/>
                <w:szCs w:val="18"/>
              </w:rPr>
              <w:t>"</w:t>
            </w:r>
            <w:r w:rsidRPr="008C6C1C">
              <w:rPr>
                <w:rFonts w:eastAsia="DengXian" w:cs="Arial"/>
                <w:szCs w:val="18"/>
              </w:rPr>
              <w:t>;</w:t>
            </w:r>
            <w:r w:rsidRPr="008C6C1C">
              <w:rPr>
                <w:rFonts w:eastAsia="DengXian" w:cs="Arial" w:hint="eastAsia"/>
                <w:szCs w:val="18"/>
              </w:rPr>
              <w:t>"</w:t>
            </w:r>
            <w:r w:rsidR="00726D9D" w:rsidRPr="008C6C1C">
              <w:rPr>
                <w:rFonts w:eastAsia="DengXian" w:cs="Arial"/>
                <w:szCs w:val="18"/>
              </w:rPr>
              <w:t xml:space="preserve"> </w:t>
            </w:r>
            <w:r w:rsidRPr="008C6C1C">
              <w:rPr>
                <w:rFonts w:eastAsia="DengXian" w:cs="Arial"/>
                <w:szCs w:val="18"/>
              </w:rPr>
              <w:t>between</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last</w:t>
            </w:r>
            <w:r w:rsidR="00726D9D" w:rsidRPr="008C6C1C">
              <w:rPr>
                <w:rFonts w:eastAsia="DengXian" w:cs="Arial"/>
                <w:szCs w:val="18"/>
              </w:rPr>
              <w:t xml:space="preserve"> </w:t>
            </w:r>
            <w:r w:rsidRPr="008C6C1C">
              <w:rPr>
                <w:rFonts w:eastAsia="DengXian" w:cs="Arial"/>
                <w:szCs w:val="18"/>
              </w:rPr>
              <w:t>API</w:t>
            </w:r>
            <w:r w:rsidR="00726D9D" w:rsidRPr="008C6C1C">
              <w:rPr>
                <w:rFonts w:eastAsia="DengXian" w:cs="Arial"/>
                <w:szCs w:val="18"/>
              </w:rPr>
              <w:t xml:space="preserve"> </w:t>
            </w:r>
            <w:r w:rsidRPr="008C6C1C">
              <w:rPr>
                <w:rFonts w:eastAsia="DengXian" w:cs="Arial"/>
                <w:szCs w:val="18"/>
              </w:rPr>
              <w:t>name</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previous</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szCs w:val="18"/>
              </w:rPr>
              <w:t>and</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next</w:t>
            </w:r>
            <w:r w:rsidR="00726D9D" w:rsidRPr="008C6C1C">
              <w:rPr>
                <w:rFonts w:eastAsia="DengXian" w:cs="Arial"/>
                <w:szCs w:val="18"/>
              </w:rPr>
              <w:t xml:space="preserve"> </w:t>
            </w:r>
            <w:r w:rsidRPr="008C6C1C">
              <w:rPr>
                <w:rFonts w:eastAsia="DengXian" w:cs="Arial"/>
                <w:szCs w:val="18"/>
              </w:rPr>
              <w:t>AEF</w:t>
            </w:r>
            <w:r w:rsidR="00726D9D" w:rsidRPr="008C6C1C">
              <w:rPr>
                <w:rFonts w:eastAsia="DengXian" w:cs="Arial"/>
                <w:szCs w:val="18"/>
              </w:rPr>
              <w:t xml:space="preserve"> </w:t>
            </w:r>
            <w:r w:rsidRPr="008C6C1C">
              <w:rPr>
                <w:rFonts w:eastAsia="DengXian" w:cs="Arial"/>
                <w:szCs w:val="18"/>
              </w:rPr>
              <w:t>identifier</w:t>
            </w:r>
            <w:r w:rsidR="00726D9D" w:rsidRPr="008C6C1C">
              <w:rPr>
                <w:rFonts w:eastAsia="DengXian" w:cs="Arial"/>
                <w:szCs w:val="18"/>
              </w:rPr>
              <w:t xml:space="preserve"> </w:t>
            </w:r>
            <w:r w:rsidRPr="008C6C1C">
              <w:rPr>
                <w:rFonts w:eastAsia="DengXian" w:cs="Arial"/>
                <w:szCs w:val="18"/>
              </w:rPr>
              <w:t>(</w:t>
            </w:r>
            <w:r w:rsidR="00726D9D" w:rsidRPr="008C6C1C">
              <w:rPr>
                <w:rFonts w:eastAsia="DengXian" w:cs="Arial"/>
                <w:szCs w:val="18"/>
              </w:rPr>
              <w:t xml:space="preserve">see note </w:t>
            </w:r>
            <w:r w:rsidRPr="008C6C1C">
              <w:rPr>
                <w:rFonts w:eastAsia="DengXian" w:cs="Arial"/>
                <w:szCs w:val="18"/>
              </w:rPr>
              <w:t>1)</w:t>
            </w:r>
            <w:r w:rsidR="00726D9D" w:rsidRPr="008C6C1C">
              <w:rPr>
                <w:rFonts w:eastAsia="DengXian" w:cs="Arial"/>
                <w:szCs w:val="18"/>
              </w:rPr>
              <w:t>.</w:t>
            </w:r>
          </w:p>
          <w:p w14:paraId="16BF5F96" w14:textId="77777777" w:rsidR="00161FFC" w:rsidRPr="008C6C1C" w:rsidRDefault="00161FFC" w:rsidP="006043BE">
            <w:pPr>
              <w:pStyle w:val="TAL"/>
              <w:rPr>
                <w:rFonts w:eastAsia="DengXian"/>
              </w:rPr>
            </w:pPr>
          </w:p>
          <w:p w14:paraId="46C2B191" w14:textId="1135902E" w:rsidR="00161FFC" w:rsidRPr="008C6C1C" w:rsidRDefault="00726D9D" w:rsidP="00726D9D">
            <w:pPr>
              <w:pStyle w:val="TAL"/>
              <w:ind w:left="1111" w:hanging="1111"/>
              <w:rPr>
                <w:rFonts w:eastAsia="DengXian" w:cs="Arial"/>
                <w:szCs w:val="18"/>
              </w:rPr>
            </w:pPr>
            <w:r w:rsidRPr="008C6C1C">
              <w:rPr>
                <w:rFonts w:eastAsia="DengXian"/>
              </w:rPr>
              <w:t>EXAMPLE</w:t>
            </w:r>
            <w:r w:rsidR="00161FFC" w:rsidRPr="008C6C1C">
              <w:rPr>
                <w:rFonts w:eastAsia="DengXian"/>
              </w:rPr>
              <w:t>:</w:t>
            </w:r>
            <w:r w:rsidRPr="008C6C1C">
              <w:rPr>
                <w:rFonts w:eastAsia="DengXian"/>
              </w:rPr>
              <w:tab/>
            </w:r>
            <w:r w:rsidR="00161FFC" w:rsidRPr="008C6C1C">
              <w:rPr>
                <w:rFonts w:eastAsia="DengXian"/>
              </w:rPr>
              <w:t>'3gpp#aef-jiangsu-nanjing:3gpp-monitoring-event,3gpp-as-session-with-qos;aef-zhejiang-hangzhou:3gpp-cp-parameter-provisioning,3gpp-pfd-management'</w:t>
            </w:r>
            <w:r w:rsidRPr="008C6C1C">
              <w:rPr>
                <w:rFonts w:eastAsia="DengXian"/>
              </w:rPr>
              <w:t>.</w:t>
            </w:r>
          </w:p>
        </w:tc>
        <w:tc>
          <w:tcPr>
            <w:tcW w:w="1002" w:type="pct"/>
          </w:tcPr>
          <w:p w14:paraId="7493E6B7" w14:textId="585A17D7" w:rsidR="00161FFC" w:rsidRPr="008C6C1C" w:rsidRDefault="00161FFC" w:rsidP="00726D9D">
            <w:pPr>
              <w:pStyle w:val="TAL"/>
              <w:rPr>
                <w:rFonts w:eastAsia="DengXian" w:cs="Arial"/>
                <w:szCs w:val="18"/>
              </w:rPr>
            </w:pPr>
            <w:r w:rsidRPr="008C6C1C">
              <w:t>This</w:t>
            </w:r>
            <w:r w:rsidR="00726D9D" w:rsidRPr="008C6C1C">
              <w:t xml:space="preserve"> </w:t>
            </w:r>
            <w:r w:rsidRPr="008C6C1C">
              <w:t>scope</w:t>
            </w:r>
            <w:r w:rsidR="00726D9D" w:rsidRPr="008C6C1C">
              <w:t xml:space="preserve"> </w:t>
            </w:r>
            <w:r w:rsidRPr="008C6C1C">
              <w:t>contains</w:t>
            </w:r>
            <w:r w:rsidR="00726D9D" w:rsidRPr="008C6C1C">
              <w:t xml:space="preserve"> </w:t>
            </w:r>
            <w:r w:rsidRPr="008C6C1C">
              <w:t>information</w:t>
            </w:r>
            <w:r w:rsidR="00726D9D" w:rsidRPr="008C6C1C">
              <w:t xml:space="preserve"> </w:t>
            </w:r>
            <w:r w:rsidRPr="008C6C1C">
              <w:t>that</w:t>
            </w:r>
            <w:r w:rsidR="00726D9D" w:rsidRPr="008C6C1C">
              <w:t xml:space="preserve"> </w:t>
            </w:r>
            <w:r w:rsidRPr="008C6C1C">
              <w:t>will</w:t>
            </w:r>
            <w:r w:rsidR="00726D9D" w:rsidRPr="008C6C1C">
              <w:t xml:space="preserve"> </w:t>
            </w:r>
            <w:r w:rsidRPr="008C6C1C">
              <w:t>be</w:t>
            </w:r>
            <w:r w:rsidR="00726D9D" w:rsidRPr="008C6C1C">
              <w:t xml:space="preserve"> </w:t>
            </w:r>
            <w:r w:rsidRPr="008C6C1C">
              <w:t>used</w:t>
            </w:r>
            <w:r w:rsidR="00726D9D" w:rsidRPr="008C6C1C">
              <w:t xml:space="preserve"> </w:t>
            </w:r>
            <w:r w:rsidRPr="008C6C1C">
              <w:t>by</w:t>
            </w:r>
            <w:r w:rsidR="00726D9D" w:rsidRPr="008C6C1C">
              <w:t xml:space="preserve"> </w:t>
            </w:r>
            <w:r w:rsidRPr="008C6C1C">
              <w:t>the</w:t>
            </w:r>
            <w:r w:rsidR="00726D9D" w:rsidRPr="008C6C1C">
              <w:t xml:space="preserve"> </w:t>
            </w:r>
            <w:r w:rsidRPr="008C6C1C">
              <w:t>management</w:t>
            </w:r>
            <w:r w:rsidR="00726D9D" w:rsidRPr="008C6C1C">
              <w:t xml:space="preserve"> </w:t>
            </w:r>
            <w:r w:rsidRPr="008C6C1C">
              <w:t>system</w:t>
            </w:r>
            <w:r w:rsidR="00726D9D" w:rsidRPr="008C6C1C">
              <w:t xml:space="preserve"> </w:t>
            </w:r>
            <w:r w:rsidRPr="008C6C1C">
              <w:t>to</w:t>
            </w:r>
            <w:r w:rsidR="00726D9D" w:rsidRPr="008C6C1C">
              <w:t xml:space="preserve"> </w:t>
            </w:r>
            <w:r w:rsidRPr="008C6C1C">
              <w:t>enforce</w:t>
            </w:r>
            <w:r w:rsidR="00726D9D" w:rsidRPr="008C6C1C">
              <w:t xml:space="preserve"> </w:t>
            </w:r>
            <w:r w:rsidRPr="008C6C1C">
              <w:t>authorization</w:t>
            </w:r>
            <w:r w:rsidR="00726D9D" w:rsidRPr="008C6C1C">
              <w:t xml:space="preserve"> </w:t>
            </w:r>
            <w:r w:rsidRPr="008C6C1C">
              <w:t>to</w:t>
            </w:r>
            <w:r w:rsidR="00726D9D" w:rsidRPr="008C6C1C">
              <w:t xml:space="preserve"> </w:t>
            </w:r>
            <w:r w:rsidRPr="008C6C1C">
              <w:t>consume</w:t>
            </w:r>
            <w:r w:rsidR="00726D9D" w:rsidRPr="008C6C1C">
              <w:t xml:space="preserve"> </w:t>
            </w:r>
            <w:r w:rsidRPr="008C6C1C">
              <w:t>management</w:t>
            </w:r>
            <w:r w:rsidR="00726D9D" w:rsidRPr="008C6C1C">
              <w:t xml:space="preserve"> </w:t>
            </w:r>
            <w:r w:rsidRPr="008C6C1C">
              <w:t>services.</w:t>
            </w:r>
          </w:p>
        </w:tc>
      </w:tr>
      <w:tr w:rsidR="00726D9D" w:rsidRPr="008C6C1C" w14:paraId="04EC7EC8" w14:textId="77777777" w:rsidTr="00726D9D">
        <w:trPr>
          <w:jc w:val="center"/>
        </w:trPr>
        <w:tc>
          <w:tcPr>
            <w:tcW w:w="5000" w:type="pct"/>
            <w:gridSpan w:val="6"/>
          </w:tcPr>
          <w:p w14:paraId="6D6110D1" w14:textId="77777777" w:rsidR="00726D9D" w:rsidRPr="008C6C1C" w:rsidRDefault="00726D9D" w:rsidP="006043BE">
            <w:pPr>
              <w:pStyle w:val="TAN"/>
            </w:pPr>
            <w:r w:rsidRPr="008C6C1C">
              <w:rPr>
                <w:rFonts w:hint="eastAsia"/>
              </w:rPr>
              <w:t>NOTE</w:t>
            </w:r>
            <w:r w:rsidRPr="008C6C1C">
              <w:t xml:space="preserve"> 1</w:t>
            </w:r>
            <w:r w:rsidRPr="008C6C1C">
              <w:rPr>
                <w:rFonts w:hint="eastAsia"/>
              </w:rPr>
              <w:t>:</w:t>
            </w:r>
            <w:r w:rsidRPr="008C6C1C">
              <w:tab/>
              <w:t>The scope may contain more space-delimited strings which further add additional access ranges to the scope, the definition of those additional strings is out of the scope of the present document.</w:t>
            </w:r>
          </w:p>
          <w:p w14:paraId="3FCF1B29" w14:textId="77777777" w:rsidR="00726D9D" w:rsidRPr="008C6C1C" w:rsidRDefault="00726D9D" w:rsidP="006043BE">
            <w:pPr>
              <w:pStyle w:val="TAN"/>
            </w:pPr>
            <w:r w:rsidRPr="008C6C1C">
              <w:rPr>
                <w:rFonts w:hint="eastAsia"/>
              </w:rPr>
              <w:t>N</w:t>
            </w:r>
            <w:r w:rsidRPr="008C6C1C">
              <w:t>OTE 2:</w:t>
            </w:r>
            <w:r w:rsidRPr="008C6C1C">
              <w:tab/>
              <w:t>The "</w:t>
            </w:r>
            <w:r w:rsidRPr="008C6C1C">
              <w:rPr>
                <w:rFonts w:eastAsia="DengXian"/>
              </w:rPr>
              <w:t>access_token</w:t>
            </w:r>
            <w:r w:rsidRPr="008C6C1C">
              <w:t>", "</w:t>
            </w:r>
            <w:r w:rsidRPr="008C6C1C">
              <w:rPr>
                <w:rFonts w:eastAsia="DengXian"/>
              </w:rPr>
              <w:t>token_type"</w:t>
            </w:r>
            <w:r w:rsidRPr="008C6C1C">
              <w:t xml:space="preserve"> and "</w:t>
            </w:r>
            <w:r w:rsidRPr="008C6C1C">
              <w:rPr>
                <w:rFonts w:eastAsia="DengXian"/>
              </w:rPr>
              <w:t>expires_in"</w:t>
            </w:r>
            <w:r w:rsidRPr="008C6C1C">
              <w:t xml:space="preserve"> attributes do not follow the related naming convention defined in clause 7.2.1. These attributes are however kept as currently defined in this specification for backward compatibility considerations.</w:t>
            </w:r>
          </w:p>
          <w:p w14:paraId="4902A122" w14:textId="0751C9D7" w:rsidR="00726D9D" w:rsidRPr="008C6C1C" w:rsidRDefault="00726D9D" w:rsidP="006043BE">
            <w:pPr>
              <w:pStyle w:val="TAN"/>
              <w:rPr>
                <w:rFonts w:eastAsia="DengXian"/>
              </w:rPr>
            </w:pPr>
            <w:r w:rsidRPr="008C6C1C">
              <w:rPr>
                <w:rFonts w:hint="eastAsia"/>
              </w:rPr>
              <w:t>N</w:t>
            </w:r>
            <w:r w:rsidRPr="008C6C1C">
              <w:t>OTE 3:</w:t>
            </w:r>
            <w:r w:rsidRPr="008C6C1C">
              <w:tab/>
              <w:t>The enumeration value "</w:t>
            </w:r>
            <w:r w:rsidRPr="008C6C1C">
              <w:rPr>
                <w:rFonts w:eastAsia="DengXian"/>
              </w:rPr>
              <w:t>Bearer</w:t>
            </w:r>
            <w:r w:rsidRPr="008C6C1C">
              <w:t>" of the "token_type" attribute does not follow the related naming convention defined in clause 7.2.1. This enumeration is however kept as currently defined in this specification for backward compatibility considerations.</w:t>
            </w:r>
          </w:p>
        </w:tc>
      </w:tr>
    </w:tbl>
    <w:p w14:paraId="7FC86192" w14:textId="77777777" w:rsidR="00161FFC" w:rsidRPr="008C6C1C" w:rsidRDefault="00161FFC" w:rsidP="00161FFC"/>
    <w:p w14:paraId="3572A8C2" w14:textId="04079A0C" w:rsidR="0041421A" w:rsidRPr="008C6C1C" w:rsidRDefault="00161FFC" w:rsidP="00161FFC">
      <w:r w:rsidRPr="008C6C1C">
        <w:t xml:space="preserve">To consume the management service, the external MnS consumer provides the generated access token to the MnS producer via the CAPIF-2 interface (following the procedures described in clause 8.16 </w:t>
      </w:r>
      <w:r w:rsidR="0028709B" w:rsidRPr="008C6C1C">
        <w:t xml:space="preserve">of 3GPP TS </w:t>
      </w:r>
      <w:r w:rsidRPr="008C6C1C">
        <w:t>23.222</w:t>
      </w:r>
      <w:r w:rsidR="0028709B" w:rsidRPr="008C6C1C">
        <w:t xml:space="preserve"> </w:t>
      </w:r>
      <w:r w:rsidRPr="008C6C1C">
        <w:t xml:space="preserve">[5]). </w:t>
      </w:r>
    </w:p>
    <w:p w14:paraId="0AC0E9D4" w14:textId="3D9326B9" w:rsidR="0041421A" w:rsidRPr="008C6C1C" w:rsidRDefault="0041421A" w:rsidP="00726D9D">
      <w:pPr>
        <w:pStyle w:val="Heading4"/>
      </w:pPr>
      <w:bookmarkStart w:id="124" w:name="_Toc176938736"/>
      <w:bookmarkStart w:id="125" w:name="_Toc176946719"/>
      <w:r w:rsidRPr="008C6C1C">
        <w:t>5.1.4.4</w:t>
      </w:r>
      <w:r w:rsidRPr="008C6C1C">
        <w:tab/>
        <w:t>Evaluation of potential solutions</w:t>
      </w:r>
      <w:bookmarkEnd w:id="124"/>
      <w:bookmarkEnd w:id="125"/>
    </w:p>
    <w:p w14:paraId="26619171" w14:textId="77777777" w:rsidR="00731FC8" w:rsidRPr="008C6C1C" w:rsidRDefault="00731FC8" w:rsidP="00726D9D">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08155A05" w14:textId="1B3993CF" w:rsidR="00731FC8" w:rsidRPr="008C6C1C" w:rsidRDefault="00264F9E" w:rsidP="00726D9D">
      <w:pPr>
        <w:pStyle w:val="B1"/>
        <w:keepNext/>
        <w:keepLines/>
      </w:pPr>
      <w:r w:rsidRPr="008C6C1C">
        <w:t>1)</w:t>
      </w:r>
      <w:r w:rsidR="00726D9D" w:rsidRPr="008C6C1C">
        <w:tab/>
      </w:r>
      <w:r w:rsidR="00731FC8" w:rsidRPr="008C6C1C">
        <w:t xml:space="preserve">Given that the access token is carried in the HTTP authorization header (see </w:t>
      </w:r>
      <w:r w:rsidR="00726D9D" w:rsidRPr="008C6C1C">
        <w:t xml:space="preserve">IETF </w:t>
      </w:r>
      <w:r w:rsidR="00731FC8" w:rsidRPr="008C6C1C">
        <w:t>RFC 6750</w:t>
      </w:r>
      <w:r w:rsidR="00726D9D" w:rsidRPr="008C6C1C">
        <w:t xml:space="preserve"> </w:t>
      </w:r>
      <w:r w:rsidR="00731FC8" w:rsidRPr="008C6C1C">
        <w:t>[31]), size limitations are introduced on how big the access token could be. In the 3GPP management system, the access control for each MnS consumer is at the granularity of the resources (</w:t>
      </w:r>
      <w:r w:rsidR="00726D9D" w:rsidRPr="008C6C1C">
        <w:t>i.e.</w:t>
      </w:r>
      <w:r w:rsidR="00731FC8" w:rsidRPr="008C6C1C">
        <w:t xml:space="preserv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362B2D9C" w14:textId="2EFED2D6" w:rsidR="00731FC8" w:rsidRPr="008C6C1C" w:rsidRDefault="00264F9E" w:rsidP="00726D9D">
      <w:pPr>
        <w:pStyle w:val="B1"/>
      </w:pPr>
      <w:r w:rsidRPr="008C6C1C">
        <w:t>2)</w:t>
      </w:r>
      <w:r w:rsidR="00726D9D" w:rsidRPr="008C6C1C">
        <w:tab/>
      </w:r>
      <w:r w:rsidR="00731FC8" w:rsidRPr="008C6C1C">
        <w:t>At the MnS producer, as the enforcer, the MnS producer is in</w:t>
      </w:r>
      <w:r w:rsidR="00D728E2" w:rsidRPr="008C6C1C">
        <w:t xml:space="preserve"> </w:t>
      </w:r>
      <w:r w:rsidR="00731FC8" w:rsidRPr="008C6C1C">
        <w:t>charge of validating the access token provided by the external MnS consumer (see clause C.7</w:t>
      </w:r>
      <w:r w:rsidR="00726D9D" w:rsidRPr="008C6C1C">
        <w:t>,</w:t>
      </w:r>
      <w:r w:rsidR="00731FC8" w:rsidRPr="008C6C1C">
        <w:t xml:space="preserve"> </w:t>
      </w:r>
      <w:r w:rsidR="00726D9D" w:rsidRPr="008C6C1C">
        <w:t xml:space="preserve">3GPP </w:t>
      </w:r>
      <w:r w:rsidR="00731FC8" w:rsidRPr="008C6C1C">
        <w:t>TS 33.122</w:t>
      </w:r>
      <w:r w:rsidR="00726D9D" w:rsidRPr="008C6C1C">
        <w:t xml:space="preserve"> </w:t>
      </w:r>
      <w:r w:rsidR="00731FC8" w:rsidRPr="008C6C1C">
        <w:t>[14]). The validation process of the access token</w:t>
      </w:r>
      <w:r w:rsidR="0061698E" w:rsidRPr="008C6C1C">
        <w:t xml:space="preserve"> </w:t>
      </w:r>
      <w:r w:rsidR="00731FC8" w:rsidRPr="008C6C1C">
        <w:t xml:space="preserve">involves ensuring that the access token is a valid (see </w:t>
      </w:r>
      <w:r w:rsidR="00726D9D" w:rsidRPr="008C6C1C">
        <w:t xml:space="preserve">IETF </w:t>
      </w:r>
      <w:r w:rsidR="00731FC8" w:rsidRPr="008C6C1C">
        <w:t>RFC 7519</w:t>
      </w:r>
      <w:r w:rsidR="00726D9D" w:rsidRPr="008C6C1C">
        <w:t xml:space="preserve"> </w:t>
      </w:r>
      <w:r w:rsidR="00731FC8" w:rsidRPr="008C6C1C">
        <w:t>[32]). Upon validation, the MnS producer needs to map the scope value of the access token to the access rules (see clause C.5</w:t>
      </w:r>
      <w:r w:rsidR="00726D9D" w:rsidRPr="008C6C1C">
        <w:t>, 3GPP</w:t>
      </w:r>
      <w:r w:rsidR="00731FC8" w:rsidRPr="008C6C1C">
        <w:t xml:space="preserve"> TS</w:t>
      </w:r>
      <w:r w:rsidR="00726D9D" w:rsidRPr="008C6C1C">
        <w:t> </w:t>
      </w:r>
      <w:r w:rsidR="00731FC8" w:rsidRPr="008C6C1C">
        <w:t>33.122</w:t>
      </w:r>
      <w:r w:rsidR="00726D9D" w:rsidRPr="008C6C1C">
        <w:t> </w:t>
      </w:r>
      <w:r w:rsidR="00731FC8" w:rsidRPr="008C6C1C">
        <w:t>[14]) and ensure that the access rules are valid for the external MnS consumer. To do this, the MnS producer can contact the authorization server. These checks (</w:t>
      </w:r>
      <w:r w:rsidR="00726D9D" w:rsidRPr="008C6C1C">
        <w:t>i.e.</w:t>
      </w:r>
      <w:r w:rsidR="00731FC8" w:rsidRPr="008C6C1C">
        <w:t xml:space="preserve"> the access token validation, the mapping and the validation of the access rules applicable to the external MnS consumer) contribute to the processing time of the access token on the MnS producer.</w:t>
      </w:r>
    </w:p>
    <w:p w14:paraId="5582EC25" w14:textId="61B71C21" w:rsidR="00AC4E46" w:rsidRPr="008C6C1C" w:rsidRDefault="00AC4E46" w:rsidP="00AC4E46">
      <w:pPr>
        <w:pStyle w:val="Heading3"/>
      </w:pPr>
      <w:bookmarkStart w:id="126" w:name="_Toc176938737"/>
      <w:bookmarkStart w:id="127" w:name="_Toc176946720"/>
      <w:r w:rsidRPr="008C6C1C">
        <w:t>5.1.5</w:t>
      </w:r>
      <w:r w:rsidRPr="008C6C1C">
        <w:tab/>
        <w:t>Use case #</w:t>
      </w:r>
      <w:r w:rsidR="00724BBC" w:rsidRPr="008C6C1C">
        <w:t>5</w:t>
      </w:r>
      <w:r w:rsidRPr="008C6C1C">
        <w:t>: Logging the management service API invocations to the CCF</w:t>
      </w:r>
      <w:bookmarkEnd w:id="126"/>
      <w:bookmarkEnd w:id="127"/>
    </w:p>
    <w:p w14:paraId="1AAA2F4B" w14:textId="77777777" w:rsidR="00AC4E46" w:rsidRPr="008C6C1C" w:rsidRDefault="00AC4E46" w:rsidP="00AC4E46">
      <w:pPr>
        <w:pStyle w:val="Heading4"/>
      </w:pPr>
      <w:bookmarkStart w:id="128" w:name="_Toc176938738"/>
      <w:bookmarkStart w:id="129" w:name="_Toc176946721"/>
      <w:r w:rsidRPr="008C6C1C">
        <w:t>5.1.5.1</w:t>
      </w:r>
      <w:r w:rsidRPr="008C6C1C">
        <w:tab/>
        <w:t>Description</w:t>
      </w:r>
      <w:bookmarkEnd w:id="128"/>
      <w:bookmarkEnd w:id="129"/>
    </w:p>
    <w:p w14:paraId="0DE520A6" w14:textId="5DA4A88D" w:rsidR="00AC4E46" w:rsidRPr="008C6C1C" w:rsidRDefault="00AC4E46" w:rsidP="00726D9D">
      <w:r w:rsidRPr="008C6C1C">
        <w:t>When exposing management services for consumption by the external MnS consumers (referred to as the API invoker in CAPIF terms), it is crucial to monitor, for example, what management service API was invoked (</w:t>
      </w:r>
      <w:r w:rsidR="00726D9D" w:rsidRPr="008C6C1C">
        <w:t>i.e.</w:t>
      </w:r>
      <w:r w:rsidRPr="008C6C1C">
        <w:t xml:space="preserve"> the MOIs, attributes or operations), who invoked the API (</w:t>
      </w:r>
      <w:r w:rsidR="00726D9D" w:rsidRPr="008C6C1C">
        <w:t>i.e.</w:t>
      </w:r>
      <w:r w:rsidRPr="008C6C1C">
        <w:t xml:space="preserve"> the ID of the external MnS consumer), the result of the invocation (</w:t>
      </w:r>
      <w:r w:rsidR="00726D9D" w:rsidRPr="008C6C1C">
        <w:t>e.g.</w:t>
      </w:r>
      <w:r w:rsidRPr="008C6C1C">
        <w:t xml:space="preserve"> success, or failure) and at what time it was invoked.</w:t>
      </w:r>
    </w:p>
    <w:p w14:paraId="2A222FF6" w14:textId="737FE5E0" w:rsidR="00AC4E46" w:rsidRPr="008C6C1C" w:rsidRDefault="00AC4E46" w:rsidP="00726D9D">
      <w:r w:rsidRPr="008C6C1C">
        <w:t xml:space="preserve">Accordingly, the MnS producer (which acts as the CAPIF AEF) should be able to create the management service API (now service API) invocation log(s) (see clause 8.7 </w:t>
      </w:r>
      <w:r w:rsidR="0028709B" w:rsidRPr="008C6C1C">
        <w:t xml:space="preserve">of 3GPP TS </w:t>
      </w:r>
      <w:r w:rsidRPr="008C6C1C">
        <w:t>29.222</w:t>
      </w:r>
      <w:r w:rsidR="00250B9E" w:rsidRPr="008C6C1C">
        <w:t xml:space="preserve"> </w:t>
      </w:r>
      <w:r w:rsidRPr="008C6C1C">
        <w:t>[13]) with the desired information. Subsequently, the MnS producer should be able to send the invocation log(s) to the CCF via the CAPIF-3 interface. The stored logs of the service API invocations can be consumed by authorized consumers (</w:t>
      </w:r>
      <w:r w:rsidR="00726D9D" w:rsidRPr="008C6C1C">
        <w:t>e.g.</w:t>
      </w:r>
      <w:r w:rsidRPr="008C6C1C">
        <w:t xml:space="preserve"> CAPIF API AMF for auditing purposes and the charging functions). However, currently, the MnS producers do not support these functionalities.</w:t>
      </w:r>
    </w:p>
    <w:p w14:paraId="7C96B7EC" w14:textId="77777777" w:rsidR="00AC4E46" w:rsidRPr="008C6C1C" w:rsidRDefault="00AC4E46" w:rsidP="00AC4E46">
      <w:pPr>
        <w:pStyle w:val="Heading4"/>
      </w:pPr>
      <w:bookmarkStart w:id="130" w:name="_Toc176938739"/>
      <w:bookmarkStart w:id="131" w:name="_Toc176946722"/>
      <w:r w:rsidRPr="008C6C1C">
        <w:t>5.1.5.2</w:t>
      </w:r>
      <w:r w:rsidRPr="008C6C1C">
        <w:tab/>
        <w:t>Potential requirements</w:t>
      </w:r>
      <w:bookmarkEnd w:id="130"/>
      <w:bookmarkEnd w:id="131"/>
    </w:p>
    <w:p w14:paraId="3D1AC47B" w14:textId="77777777" w:rsidR="00AC4E46" w:rsidRPr="008C6C1C" w:rsidRDefault="00AC4E46" w:rsidP="00726D9D">
      <w:r w:rsidRPr="008C6C1C">
        <w:rPr>
          <w:b/>
        </w:rPr>
        <w:t xml:space="preserve">PREQ-FS_MExpo-Log-01: </w:t>
      </w:r>
      <w:r w:rsidRPr="008C6C1C">
        <w:t>The 3GPP management system should support the capability to create logs based on the management service API invocations by external MnS consumers.</w:t>
      </w:r>
    </w:p>
    <w:p w14:paraId="46F08451" w14:textId="77777777" w:rsidR="00AC4E46" w:rsidRPr="008C6C1C" w:rsidRDefault="00AC4E46" w:rsidP="00726D9D">
      <w:r w:rsidRPr="008C6C1C">
        <w:rPr>
          <w:b/>
        </w:rPr>
        <w:t xml:space="preserve">PREQ-FS_MExpo-Log-02: </w:t>
      </w:r>
      <w:r w:rsidRPr="008C6C1C">
        <w:t>The 3GPP management system should support the capability to log the management service API invocations to the CCF.</w:t>
      </w:r>
    </w:p>
    <w:p w14:paraId="29E0D317" w14:textId="77777777" w:rsidR="00724BBC" w:rsidRPr="008C6C1C" w:rsidRDefault="00724BBC" w:rsidP="00724BBC">
      <w:pPr>
        <w:pStyle w:val="Heading4"/>
      </w:pPr>
      <w:bookmarkStart w:id="132" w:name="_Toc176938740"/>
      <w:bookmarkStart w:id="133" w:name="_Toc176946723"/>
      <w:r w:rsidRPr="008C6C1C">
        <w:t>5.1.5.3</w:t>
      </w:r>
      <w:r w:rsidRPr="008C6C1C">
        <w:tab/>
        <w:t>Potential solutions</w:t>
      </w:r>
      <w:bookmarkEnd w:id="132"/>
      <w:bookmarkEnd w:id="133"/>
    </w:p>
    <w:p w14:paraId="22E8759E" w14:textId="3D515CD2" w:rsidR="00724BBC" w:rsidRPr="008C6C1C" w:rsidRDefault="00724BBC" w:rsidP="00724BBC">
      <w:pPr>
        <w:pStyle w:val="Heading5"/>
      </w:pPr>
      <w:bookmarkStart w:id="134" w:name="_Toc176938741"/>
      <w:bookmarkStart w:id="135" w:name="_Toc176946724"/>
      <w:r w:rsidRPr="008C6C1C">
        <w:t>5.1.5.3.1</w:t>
      </w:r>
      <w:r w:rsidRPr="008C6C1C">
        <w:tab/>
        <w:t>Potential solution #1: Creation and logging of the management service API invocations</w:t>
      </w:r>
      <w:bookmarkEnd w:id="134"/>
      <w:bookmarkEnd w:id="135"/>
    </w:p>
    <w:p w14:paraId="4AF4F727" w14:textId="77777777" w:rsidR="00724BBC" w:rsidRPr="008C6C1C" w:rsidRDefault="00724BBC" w:rsidP="00726D9D">
      <w:pPr>
        <w:pStyle w:val="H6"/>
      </w:pPr>
      <w:bookmarkStart w:id="136" w:name="_Toc176938742"/>
      <w:r w:rsidRPr="008C6C1C">
        <w:t>5.1.5.3.1.1</w:t>
      </w:r>
      <w:r w:rsidRPr="008C6C1C">
        <w:tab/>
        <w:t>Introduction</w:t>
      </w:r>
      <w:bookmarkEnd w:id="136"/>
    </w:p>
    <w:p w14:paraId="32BA7B52" w14:textId="46A9EA31" w:rsidR="00724BBC" w:rsidRPr="008C6C1C" w:rsidRDefault="00724BBC" w:rsidP="00726D9D">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w:t>
      </w:r>
      <w:r w:rsidR="00726D9D" w:rsidRPr="008C6C1C">
        <w:t>e.g.</w:t>
      </w:r>
      <w:r w:rsidRPr="008C6C1C">
        <w:t xml:space="preserve"> AMF and charging functions).</w:t>
      </w:r>
    </w:p>
    <w:p w14:paraId="3719BEB3" w14:textId="77777777" w:rsidR="00724BBC" w:rsidRPr="008C6C1C" w:rsidRDefault="00724BBC" w:rsidP="00726D9D">
      <w:pPr>
        <w:pStyle w:val="H6"/>
      </w:pPr>
      <w:bookmarkStart w:id="137" w:name="_Toc176938743"/>
      <w:r w:rsidRPr="008C6C1C">
        <w:t>5.1.5.3.1.2</w:t>
      </w:r>
      <w:r w:rsidRPr="008C6C1C">
        <w:tab/>
        <w:t>Description</w:t>
      </w:r>
      <w:bookmarkEnd w:id="137"/>
    </w:p>
    <w:p w14:paraId="71B59E8F" w14:textId="23291541" w:rsidR="00724BBC" w:rsidRPr="008C6C1C" w:rsidRDefault="00724BBC" w:rsidP="00726D9D">
      <w:r w:rsidRPr="008C6C1C">
        <w:t xml:space="preserve">To log the management service API invocations to the CCF, the MnS producer should create an invocation log (see clause 8.7 in </w:t>
      </w:r>
      <w:r w:rsidR="0028709B" w:rsidRPr="008C6C1C">
        <w:t xml:space="preserve">3GPP </w:t>
      </w:r>
      <w:r w:rsidRPr="008C6C1C">
        <w:t>TS 29.222</w:t>
      </w:r>
      <w:r w:rsidR="00250B9E" w:rsidRPr="008C6C1C">
        <w:t xml:space="preserve"> </w:t>
      </w:r>
      <w:r w:rsidRPr="008C6C1C">
        <w:t xml:space="preserve">[13]). Table 5.1.5.3.1.2-1 maps the CAPIF InvocationLog data type and the </w:t>
      </w:r>
      <w:r w:rsidRPr="008C6C1C">
        <w:rPr>
          <w:rFonts w:ascii="Courier New" w:hAnsi="Courier New" w:cs="Courier New"/>
        </w:rPr>
        <w:t xml:space="preserve">MnSInfo </w:t>
      </w:r>
      <w:r w:rsidRPr="008C6C1C">
        <w:t xml:space="preserve">IOC (see clause 4.3.42 of </w:t>
      </w:r>
      <w:r w:rsidR="0028709B" w:rsidRPr="008C6C1C">
        <w:t xml:space="preserve">3GPP </w:t>
      </w:r>
      <w:r w:rsidRPr="008C6C1C">
        <w:t>TS 28.622</w:t>
      </w:r>
      <w:r w:rsidR="00250B9E" w:rsidRPr="008C6C1C">
        <w:t xml:space="preserve"> </w:t>
      </w:r>
      <w:r w:rsidRPr="008C6C1C">
        <w:t>[3]) attributes.</w:t>
      </w:r>
    </w:p>
    <w:p w14:paraId="5F90C35E" w14:textId="569B59DE" w:rsidR="00724BBC" w:rsidRPr="008C6C1C" w:rsidRDefault="00724BBC" w:rsidP="00724BBC">
      <w:pPr>
        <w:pStyle w:val="TH"/>
      </w:pPr>
      <w:r w:rsidRPr="008C6C1C">
        <w:t>Table 5.1.5.3.1.2-1: Mapping between CAPIF InvocationLog data type and the MnSInfo IOC attributes</w:t>
      </w:r>
      <w:r w:rsidR="00726D9D" w:rsidRPr="008C6C1C">
        <w:br/>
      </w:r>
      <w:r w:rsidRPr="008C6C1C">
        <w:t>(</w:t>
      </w:r>
      <w:r w:rsidR="00726D9D" w:rsidRPr="008C6C1C">
        <w:t xml:space="preserve">Source: </w:t>
      </w:r>
      <w:r w:rsidRPr="008C6C1C">
        <w:t xml:space="preserve">Table 8.7.4.2.2-1 in clause 8.7.4.2.2 in </w:t>
      </w:r>
      <w:r w:rsidR="0028709B" w:rsidRPr="008C6C1C">
        <w:t xml:space="preserve">3GPP </w:t>
      </w:r>
      <w:r w:rsidRPr="008C6C1C">
        <w:t>TS 29.222</w:t>
      </w:r>
      <w:r w:rsidR="00250B9E" w:rsidRPr="008C6C1C">
        <w:t xml:space="preserve"> </w:t>
      </w:r>
      <w:r w:rsidRPr="008C6C1C">
        <w:t>[13])</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724BBC" w:rsidRPr="008C6C1C" w14:paraId="02270F23" w14:textId="77777777" w:rsidTr="00726D9D">
        <w:trPr>
          <w:jc w:val="center"/>
        </w:trPr>
        <w:tc>
          <w:tcPr>
            <w:tcW w:w="1430" w:type="dxa"/>
            <w:shd w:val="clear" w:color="auto" w:fill="C0C0C0"/>
            <w:hideMark/>
          </w:tcPr>
          <w:p w14:paraId="4FA3CAE2" w14:textId="1E89580A" w:rsidR="00724BBC" w:rsidRPr="008C6C1C" w:rsidRDefault="00724BBC" w:rsidP="00167300">
            <w:pPr>
              <w:pStyle w:val="TAH"/>
            </w:pPr>
            <w:r w:rsidRPr="008C6C1C">
              <w:t>Attribute</w:t>
            </w:r>
            <w:r w:rsidR="00726D9D" w:rsidRPr="008C6C1C">
              <w:t xml:space="preserve"> </w:t>
            </w:r>
            <w:r w:rsidRPr="008C6C1C">
              <w:t>name</w:t>
            </w:r>
          </w:p>
        </w:tc>
        <w:tc>
          <w:tcPr>
            <w:tcW w:w="1006" w:type="dxa"/>
            <w:shd w:val="clear" w:color="auto" w:fill="C0C0C0"/>
            <w:hideMark/>
          </w:tcPr>
          <w:p w14:paraId="59AB22DB" w14:textId="1670B69E" w:rsidR="00724BBC" w:rsidRPr="008C6C1C" w:rsidRDefault="00724BBC" w:rsidP="00167300">
            <w:pPr>
              <w:pStyle w:val="TAH"/>
            </w:pPr>
            <w:r w:rsidRPr="008C6C1C">
              <w:t>Data</w:t>
            </w:r>
            <w:r w:rsidR="00726D9D" w:rsidRPr="008C6C1C">
              <w:t xml:space="preserve"> </w:t>
            </w:r>
            <w:r w:rsidRPr="008C6C1C">
              <w:t>type</w:t>
            </w:r>
          </w:p>
        </w:tc>
        <w:tc>
          <w:tcPr>
            <w:tcW w:w="425" w:type="dxa"/>
            <w:shd w:val="clear" w:color="auto" w:fill="C0C0C0"/>
            <w:hideMark/>
          </w:tcPr>
          <w:p w14:paraId="156514D6" w14:textId="77777777" w:rsidR="00724BBC" w:rsidRPr="008C6C1C" w:rsidRDefault="00724BBC" w:rsidP="00167300">
            <w:pPr>
              <w:pStyle w:val="TAH"/>
            </w:pPr>
            <w:r w:rsidRPr="008C6C1C">
              <w:t>P</w:t>
            </w:r>
          </w:p>
        </w:tc>
        <w:tc>
          <w:tcPr>
            <w:tcW w:w="1100" w:type="dxa"/>
            <w:shd w:val="clear" w:color="auto" w:fill="C0C0C0"/>
            <w:hideMark/>
          </w:tcPr>
          <w:p w14:paraId="61DD1115" w14:textId="77777777" w:rsidR="00724BBC" w:rsidRPr="008C6C1C" w:rsidRDefault="00724BBC" w:rsidP="00167300">
            <w:pPr>
              <w:pStyle w:val="TAH"/>
              <w:jc w:val="left"/>
            </w:pPr>
            <w:r w:rsidRPr="008C6C1C">
              <w:t>Cardinality</w:t>
            </w:r>
          </w:p>
        </w:tc>
        <w:tc>
          <w:tcPr>
            <w:tcW w:w="3402" w:type="dxa"/>
            <w:shd w:val="clear" w:color="auto" w:fill="C0C0C0"/>
            <w:hideMark/>
          </w:tcPr>
          <w:p w14:paraId="78E54D6F" w14:textId="77777777" w:rsidR="00724BBC" w:rsidRPr="008C6C1C" w:rsidRDefault="00724BBC" w:rsidP="00167300">
            <w:pPr>
              <w:pStyle w:val="TAH"/>
              <w:rPr>
                <w:rFonts w:cs="Arial"/>
                <w:szCs w:val="18"/>
              </w:rPr>
            </w:pPr>
            <w:r w:rsidRPr="008C6C1C">
              <w:rPr>
                <w:rFonts w:cs="Arial"/>
                <w:szCs w:val="18"/>
              </w:rPr>
              <w:t>Description</w:t>
            </w:r>
          </w:p>
        </w:tc>
        <w:tc>
          <w:tcPr>
            <w:tcW w:w="2302" w:type="dxa"/>
            <w:shd w:val="clear" w:color="auto" w:fill="C0C0C0"/>
          </w:tcPr>
          <w:p w14:paraId="0FD8905E" w14:textId="3987891F" w:rsidR="00724BBC" w:rsidRPr="008C6C1C" w:rsidRDefault="00724BBC" w:rsidP="00167300">
            <w:pPr>
              <w:pStyle w:val="TAH"/>
              <w:rPr>
                <w:rFonts w:cs="Arial"/>
                <w:szCs w:val="18"/>
              </w:rPr>
            </w:pPr>
            <w:r w:rsidRPr="008C6C1C">
              <w:t>Mapping</w:t>
            </w:r>
            <w:r w:rsidR="00726D9D" w:rsidRPr="008C6C1C">
              <w:t xml:space="preserve"> </w:t>
            </w:r>
            <w:r w:rsidRPr="008C6C1C">
              <w:t>to</w:t>
            </w:r>
            <w:r w:rsidR="00726D9D" w:rsidRPr="008C6C1C">
              <w:t xml:space="preserve"> </w:t>
            </w:r>
            <w:r w:rsidRPr="008C6C1C">
              <w:t>MnSInfo</w:t>
            </w:r>
            <w:r w:rsidR="00726D9D" w:rsidRPr="008C6C1C">
              <w:t xml:space="preserve"> </w:t>
            </w:r>
            <w:r w:rsidRPr="008C6C1C">
              <w:t>IOC</w:t>
            </w:r>
            <w:r w:rsidR="00726D9D" w:rsidRPr="008C6C1C">
              <w:t xml:space="preserve"> </w:t>
            </w:r>
            <w:r w:rsidRPr="008C6C1C">
              <w:t>attributes/Comments</w:t>
            </w:r>
          </w:p>
        </w:tc>
      </w:tr>
      <w:tr w:rsidR="00724BBC" w:rsidRPr="008C6C1C" w14:paraId="6E5D5C93" w14:textId="77777777" w:rsidTr="00726D9D">
        <w:trPr>
          <w:jc w:val="center"/>
        </w:trPr>
        <w:tc>
          <w:tcPr>
            <w:tcW w:w="1430" w:type="dxa"/>
          </w:tcPr>
          <w:p w14:paraId="2F7C72E7" w14:textId="77777777" w:rsidR="00724BBC" w:rsidRPr="008C6C1C" w:rsidRDefault="00724BBC" w:rsidP="00167300">
            <w:pPr>
              <w:pStyle w:val="TAL"/>
            </w:pPr>
            <w:r w:rsidRPr="008C6C1C">
              <w:t>aefId</w:t>
            </w:r>
          </w:p>
        </w:tc>
        <w:tc>
          <w:tcPr>
            <w:tcW w:w="1006" w:type="dxa"/>
          </w:tcPr>
          <w:p w14:paraId="5450E2CF" w14:textId="77777777" w:rsidR="00724BBC" w:rsidRPr="008C6C1C" w:rsidRDefault="00724BBC" w:rsidP="00167300">
            <w:pPr>
              <w:pStyle w:val="TAL"/>
            </w:pPr>
            <w:r w:rsidRPr="008C6C1C">
              <w:t>string</w:t>
            </w:r>
          </w:p>
        </w:tc>
        <w:tc>
          <w:tcPr>
            <w:tcW w:w="425" w:type="dxa"/>
          </w:tcPr>
          <w:p w14:paraId="3E19F657" w14:textId="77777777" w:rsidR="00724BBC" w:rsidRPr="008C6C1C" w:rsidRDefault="00724BBC" w:rsidP="00167300">
            <w:pPr>
              <w:pStyle w:val="TAC"/>
            </w:pPr>
            <w:r w:rsidRPr="008C6C1C">
              <w:t>M</w:t>
            </w:r>
          </w:p>
        </w:tc>
        <w:tc>
          <w:tcPr>
            <w:tcW w:w="1100" w:type="dxa"/>
          </w:tcPr>
          <w:p w14:paraId="050C4AF7" w14:textId="77777777" w:rsidR="00724BBC" w:rsidRPr="008C6C1C" w:rsidRDefault="00724BBC" w:rsidP="00167300">
            <w:pPr>
              <w:pStyle w:val="TAL"/>
            </w:pPr>
            <w:r w:rsidRPr="008C6C1C">
              <w:t>1</w:t>
            </w:r>
          </w:p>
        </w:tc>
        <w:tc>
          <w:tcPr>
            <w:tcW w:w="3402" w:type="dxa"/>
          </w:tcPr>
          <w:p w14:paraId="43A493A9" w14:textId="2698BC47" w:rsidR="00724BBC" w:rsidRPr="008C6C1C" w:rsidRDefault="00724BBC" w:rsidP="00167300">
            <w:pPr>
              <w:pStyle w:val="TAL"/>
              <w:rPr>
                <w:rFonts w:cs="Arial"/>
                <w:szCs w:val="18"/>
              </w:rPr>
            </w:pPr>
            <w:r w:rsidRPr="008C6C1C">
              <w:rPr>
                <w:rFonts w:cs="Arial"/>
                <w:szCs w:val="18"/>
              </w:rPr>
              <w:t>Identity</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exposing</w:t>
            </w:r>
            <w:r w:rsidR="00726D9D" w:rsidRPr="008C6C1C">
              <w:rPr>
                <w:rFonts w:cs="Arial"/>
                <w:szCs w:val="18"/>
              </w:rPr>
              <w:t xml:space="preserve"> </w:t>
            </w:r>
            <w:r w:rsidRPr="008C6C1C">
              <w:rPr>
                <w:rFonts w:cs="Arial"/>
                <w:szCs w:val="18"/>
              </w:rPr>
              <w:t>function</w:t>
            </w:r>
            <w:r w:rsidR="00726D9D" w:rsidRPr="008C6C1C">
              <w:rPr>
                <w:rFonts w:cs="Arial"/>
                <w:szCs w:val="18"/>
              </w:rPr>
              <w:t xml:space="preserve"> </w:t>
            </w:r>
            <w:r w:rsidRPr="008C6C1C">
              <w:rPr>
                <w:rFonts w:cs="Arial"/>
                <w:szCs w:val="18"/>
              </w:rPr>
              <w:t>requesting</w:t>
            </w:r>
            <w:r w:rsidR="00726D9D" w:rsidRPr="008C6C1C">
              <w:rPr>
                <w:rFonts w:cs="Arial"/>
                <w:szCs w:val="18"/>
              </w:rPr>
              <w:t xml:space="preserve"> </w:t>
            </w:r>
            <w:r w:rsidRPr="008C6C1C">
              <w:rPr>
                <w:rFonts w:cs="Arial"/>
                <w:szCs w:val="18"/>
              </w:rPr>
              <w:t>logging</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invocations</w:t>
            </w:r>
            <w:r w:rsidR="00726D9D" w:rsidRPr="008C6C1C">
              <w:rPr>
                <w:rFonts w:cs="Arial"/>
                <w:szCs w:val="18"/>
              </w:rPr>
              <w:t>.</w:t>
            </w:r>
          </w:p>
        </w:tc>
        <w:tc>
          <w:tcPr>
            <w:tcW w:w="2302" w:type="dxa"/>
          </w:tcPr>
          <w:p w14:paraId="1BC1A180" w14:textId="0A3C7C29" w:rsidR="00724BBC" w:rsidRPr="008C6C1C" w:rsidRDefault="00724BBC" w:rsidP="00167300">
            <w:pPr>
              <w:pStyle w:val="TAL"/>
              <w:rPr>
                <w:rFonts w:cs="Arial"/>
                <w:szCs w:val="18"/>
              </w:rPr>
            </w:pP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obtains</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CCF</w:t>
            </w:r>
            <w:r w:rsidR="00726D9D" w:rsidRPr="008C6C1C">
              <w:rPr>
                <w:rFonts w:cs="Arial"/>
                <w:szCs w:val="18"/>
              </w:rPr>
              <w:t xml:space="preserve"> </w:t>
            </w:r>
            <w:r w:rsidRPr="008C6C1C">
              <w:rPr>
                <w:rFonts w:cs="Arial"/>
                <w:szCs w:val="18"/>
              </w:rPr>
              <w:t>after</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registration</w:t>
            </w:r>
          </w:p>
        </w:tc>
      </w:tr>
      <w:tr w:rsidR="00724BBC" w:rsidRPr="008C6C1C" w14:paraId="6DBF062F" w14:textId="77777777" w:rsidTr="00726D9D">
        <w:trPr>
          <w:jc w:val="center"/>
        </w:trPr>
        <w:tc>
          <w:tcPr>
            <w:tcW w:w="1430" w:type="dxa"/>
          </w:tcPr>
          <w:p w14:paraId="0EB572A2" w14:textId="77777777" w:rsidR="00724BBC" w:rsidRPr="008C6C1C" w:rsidRDefault="00724BBC" w:rsidP="00167300">
            <w:pPr>
              <w:pStyle w:val="TAL"/>
            </w:pPr>
            <w:r w:rsidRPr="008C6C1C">
              <w:t>apiInvokerId</w:t>
            </w:r>
          </w:p>
        </w:tc>
        <w:tc>
          <w:tcPr>
            <w:tcW w:w="1006" w:type="dxa"/>
          </w:tcPr>
          <w:p w14:paraId="61FB74CF" w14:textId="77777777" w:rsidR="00724BBC" w:rsidRPr="008C6C1C" w:rsidRDefault="00724BBC" w:rsidP="00167300">
            <w:pPr>
              <w:pStyle w:val="TAL"/>
            </w:pPr>
            <w:r w:rsidRPr="008C6C1C">
              <w:t>string</w:t>
            </w:r>
          </w:p>
        </w:tc>
        <w:tc>
          <w:tcPr>
            <w:tcW w:w="425" w:type="dxa"/>
          </w:tcPr>
          <w:p w14:paraId="06BD1FBD" w14:textId="77777777" w:rsidR="00724BBC" w:rsidRPr="008C6C1C" w:rsidRDefault="00724BBC" w:rsidP="00167300">
            <w:pPr>
              <w:pStyle w:val="TAC"/>
            </w:pPr>
            <w:r w:rsidRPr="008C6C1C">
              <w:t>M</w:t>
            </w:r>
          </w:p>
        </w:tc>
        <w:tc>
          <w:tcPr>
            <w:tcW w:w="1100" w:type="dxa"/>
          </w:tcPr>
          <w:p w14:paraId="207756C6" w14:textId="77777777" w:rsidR="00724BBC" w:rsidRPr="008C6C1C" w:rsidRDefault="00724BBC" w:rsidP="00167300">
            <w:pPr>
              <w:pStyle w:val="TAL"/>
            </w:pPr>
            <w:r w:rsidRPr="008C6C1C">
              <w:t>1</w:t>
            </w:r>
          </w:p>
        </w:tc>
        <w:tc>
          <w:tcPr>
            <w:tcW w:w="3402" w:type="dxa"/>
          </w:tcPr>
          <w:p w14:paraId="1D48BDDA" w14:textId="060204A2" w:rsidR="00724BBC" w:rsidRPr="008C6C1C" w:rsidRDefault="00724BBC" w:rsidP="00167300">
            <w:pPr>
              <w:pStyle w:val="TAL"/>
              <w:rPr>
                <w:rFonts w:cs="Arial"/>
                <w:szCs w:val="18"/>
              </w:rPr>
            </w:pPr>
            <w:r w:rsidRPr="008C6C1C">
              <w:rPr>
                <w:rFonts w:cs="Arial"/>
                <w:szCs w:val="18"/>
              </w:rPr>
              <w:t>Identity</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invoked</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w:t>
            </w:r>
          </w:p>
        </w:tc>
        <w:tc>
          <w:tcPr>
            <w:tcW w:w="2302" w:type="dxa"/>
          </w:tcPr>
          <w:p w14:paraId="0AA81875" w14:textId="204C3B3A" w:rsidR="00724BBC" w:rsidRPr="008C6C1C" w:rsidRDefault="00724BBC" w:rsidP="00167300">
            <w:pPr>
              <w:pStyle w:val="TAL"/>
              <w:rPr>
                <w:rFonts w:cs="Arial"/>
                <w:szCs w:val="18"/>
              </w:rPr>
            </w:pPr>
            <w:r w:rsidRPr="008C6C1C">
              <w:rPr>
                <w:rFonts w:cs="Arial"/>
                <w:szCs w:val="18"/>
              </w:rPr>
              <w:t>Provided</w:t>
            </w:r>
            <w:r w:rsidR="00726D9D" w:rsidRPr="008C6C1C">
              <w:rPr>
                <w:rFonts w:cs="Arial"/>
                <w:szCs w:val="18"/>
              </w:rPr>
              <w:t xml:space="preserve"> </w:t>
            </w:r>
            <w:r w:rsidRPr="008C6C1C">
              <w:rPr>
                <w:rFonts w:cs="Arial"/>
                <w:szCs w:val="18"/>
              </w:rPr>
              <w:t>by</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external</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consumer</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invoking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management</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p>
        </w:tc>
      </w:tr>
      <w:tr w:rsidR="00724BBC" w:rsidRPr="008C6C1C" w14:paraId="00AC0D4C" w14:textId="77777777" w:rsidTr="00726D9D">
        <w:trPr>
          <w:jc w:val="center"/>
        </w:trPr>
        <w:tc>
          <w:tcPr>
            <w:tcW w:w="1430" w:type="dxa"/>
          </w:tcPr>
          <w:p w14:paraId="545D366E" w14:textId="77777777" w:rsidR="00724BBC" w:rsidRPr="008C6C1C" w:rsidRDefault="00724BBC" w:rsidP="00167300">
            <w:pPr>
              <w:pStyle w:val="TAL"/>
            </w:pPr>
            <w:r w:rsidRPr="008C6C1C">
              <w:t>logs</w:t>
            </w:r>
          </w:p>
        </w:tc>
        <w:tc>
          <w:tcPr>
            <w:tcW w:w="1006" w:type="dxa"/>
          </w:tcPr>
          <w:p w14:paraId="16FDEF75" w14:textId="77777777" w:rsidR="00724BBC" w:rsidRPr="008C6C1C" w:rsidRDefault="00724BBC" w:rsidP="00167300">
            <w:pPr>
              <w:pStyle w:val="TAL"/>
            </w:pPr>
            <w:r w:rsidRPr="008C6C1C">
              <w:t>array(Log)</w:t>
            </w:r>
          </w:p>
        </w:tc>
        <w:tc>
          <w:tcPr>
            <w:tcW w:w="425" w:type="dxa"/>
          </w:tcPr>
          <w:p w14:paraId="26D818A6" w14:textId="77777777" w:rsidR="00724BBC" w:rsidRPr="008C6C1C" w:rsidRDefault="00724BBC" w:rsidP="00167300">
            <w:pPr>
              <w:pStyle w:val="TAC"/>
            </w:pPr>
            <w:r w:rsidRPr="008C6C1C">
              <w:t>M</w:t>
            </w:r>
          </w:p>
        </w:tc>
        <w:tc>
          <w:tcPr>
            <w:tcW w:w="1100" w:type="dxa"/>
          </w:tcPr>
          <w:p w14:paraId="4B36542C" w14:textId="77777777" w:rsidR="00724BBC" w:rsidRPr="008C6C1C" w:rsidRDefault="00724BBC" w:rsidP="00167300">
            <w:pPr>
              <w:pStyle w:val="TAL"/>
            </w:pPr>
            <w:r w:rsidRPr="008C6C1C">
              <w:t>1..N</w:t>
            </w:r>
          </w:p>
        </w:tc>
        <w:tc>
          <w:tcPr>
            <w:tcW w:w="3402" w:type="dxa"/>
          </w:tcPr>
          <w:p w14:paraId="7E47FAD7" w14:textId="5FC1D6B5" w:rsidR="00724BBC" w:rsidRPr="008C6C1C" w:rsidRDefault="00724BBC" w:rsidP="00167300">
            <w:pPr>
              <w:pStyle w:val="TAL"/>
              <w:rPr>
                <w:rFonts w:cs="Arial"/>
                <w:szCs w:val="18"/>
              </w:rPr>
            </w:pP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invocation</w:t>
            </w:r>
            <w:r w:rsidR="00726D9D" w:rsidRPr="008C6C1C">
              <w:rPr>
                <w:rFonts w:cs="Arial"/>
                <w:szCs w:val="18"/>
              </w:rPr>
              <w:t xml:space="preserve"> </w:t>
            </w:r>
            <w:r w:rsidRPr="008C6C1C">
              <w:rPr>
                <w:rFonts w:cs="Arial"/>
                <w:szCs w:val="18"/>
              </w:rPr>
              <w:t>log</w:t>
            </w:r>
          </w:p>
        </w:tc>
        <w:tc>
          <w:tcPr>
            <w:tcW w:w="2302" w:type="dxa"/>
          </w:tcPr>
          <w:p w14:paraId="2A6F08A9" w14:textId="5B6FB9E0" w:rsidR="00724BBC" w:rsidRPr="008C6C1C" w:rsidRDefault="00724BBC" w:rsidP="00167300">
            <w:pPr>
              <w:pStyle w:val="TAL"/>
              <w:rPr>
                <w:rFonts w:cs="Arial"/>
                <w:szCs w:val="18"/>
              </w:rPr>
            </w:pPr>
            <w:r w:rsidRPr="008C6C1C">
              <w:rPr>
                <w:rFonts w:cs="Arial"/>
                <w:szCs w:val="18"/>
              </w:rPr>
              <w:t>See</w:t>
            </w:r>
            <w:r w:rsidR="00726D9D" w:rsidRPr="008C6C1C">
              <w:rPr>
                <w:rFonts w:cs="Arial"/>
                <w:szCs w:val="18"/>
              </w:rPr>
              <w:t xml:space="preserve"> </w:t>
            </w:r>
            <w:r w:rsidRPr="008C6C1C">
              <w:t>Table</w:t>
            </w:r>
            <w:r w:rsidR="00726D9D" w:rsidRPr="008C6C1C">
              <w:t xml:space="preserve"> </w:t>
            </w:r>
            <w:r w:rsidRPr="008C6C1C">
              <w:t>5.1.5.3.1.2-2</w:t>
            </w:r>
          </w:p>
        </w:tc>
      </w:tr>
      <w:tr w:rsidR="00724BBC" w:rsidRPr="008C6C1C" w14:paraId="60B19546" w14:textId="77777777" w:rsidTr="00726D9D">
        <w:trPr>
          <w:jc w:val="center"/>
        </w:trPr>
        <w:tc>
          <w:tcPr>
            <w:tcW w:w="1430" w:type="dxa"/>
          </w:tcPr>
          <w:p w14:paraId="6386BE2D" w14:textId="77777777" w:rsidR="00724BBC" w:rsidRPr="008C6C1C" w:rsidRDefault="00724BBC" w:rsidP="00167300">
            <w:pPr>
              <w:pStyle w:val="TAL"/>
            </w:pPr>
            <w:r w:rsidRPr="008C6C1C">
              <w:t>supportedFeatures</w:t>
            </w:r>
          </w:p>
        </w:tc>
        <w:tc>
          <w:tcPr>
            <w:tcW w:w="1006" w:type="dxa"/>
          </w:tcPr>
          <w:p w14:paraId="433AAC93" w14:textId="77777777" w:rsidR="00724BBC" w:rsidRPr="008C6C1C" w:rsidRDefault="00724BBC" w:rsidP="00167300">
            <w:pPr>
              <w:pStyle w:val="TAL"/>
            </w:pPr>
            <w:r w:rsidRPr="008C6C1C">
              <w:t>SupportedFeatures</w:t>
            </w:r>
          </w:p>
        </w:tc>
        <w:tc>
          <w:tcPr>
            <w:tcW w:w="425" w:type="dxa"/>
          </w:tcPr>
          <w:p w14:paraId="3CFB5BBE" w14:textId="77777777" w:rsidR="00724BBC" w:rsidRPr="008C6C1C" w:rsidRDefault="00724BBC" w:rsidP="00167300">
            <w:pPr>
              <w:pStyle w:val="TAC"/>
            </w:pPr>
            <w:r w:rsidRPr="008C6C1C">
              <w:t>O</w:t>
            </w:r>
          </w:p>
        </w:tc>
        <w:tc>
          <w:tcPr>
            <w:tcW w:w="1100" w:type="dxa"/>
          </w:tcPr>
          <w:p w14:paraId="11FB67C9" w14:textId="77777777" w:rsidR="00724BBC" w:rsidRPr="008C6C1C" w:rsidRDefault="00724BBC" w:rsidP="00167300">
            <w:pPr>
              <w:pStyle w:val="TAL"/>
            </w:pPr>
            <w:r w:rsidRPr="008C6C1C">
              <w:t>0..1</w:t>
            </w:r>
          </w:p>
        </w:tc>
        <w:tc>
          <w:tcPr>
            <w:tcW w:w="3402" w:type="dxa"/>
          </w:tcPr>
          <w:p w14:paraId="74C942BD" w14:textId="05BC1DD0" w:rsidR="00724BBC" w:rsidRPr="008C6C1C" w:rsidRDefault="00724BBC" w:rsidP="00167300">
            <w:pPr>
              <w:pStyle w:val="TAL"/>
              <w:rPr>
                <w:rFonts w:cs="Arial"/>
                <w:szCs w:val="18"/>
              </w:rPr>
            </w:pPr>
            <w:r w:rsidRPr="008C6C1C">
              <w:rPr>
                <w:rFonts w:cs="Arial"/>
                <w:szCs w:val="18"/>
              </w:rPr>
              <w:t>Used</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negotiate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supported</w:t>
            </w:r>
            <w:r w:rsidR="00726D9D" w:rsidRPr="008C6C1C">
              <w:rPr>
                <w:rFonts w:cs="Arial"/>
                <w:szCs w:val="18"/>
              </w:rPr>
              <w:t xml:space="preserve"> </w:t>
            </w:r>
            <w:r w:rsidRPr="008C6C1C">
              <w:rPr>
                <w:rFonts w:cs="Arial"/>
                <w:szCs w:val="18"/>
              </w:rPr>
              <w:t>optional</w:t>
            </w:r>
            <w:r w:rsidR="00726D9D" w:rsidRPr="008C6C1C">
              <w:rPr>
                <w:rFonts w:cs="Arial"/>
                <w:szCs w:val="18"/>
              </w:rPr>
              <w:t xml:space="preserve"> </w:t>
            </w:r>
            <w:r w:rsidRPr="008C6C1C">
              <w:rPr>
                <w:rFonts w:cs="Arial"/>
                <w:szCs w:val="18"/>
              </w:rPr>
              <w:t>features</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described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clause</w:t>
            </w:r>
            <w:r w:rsidR="00726D9D" w:rsidRPr="008C6C1C">
              <w:rPr>
                <w:rFonts w:cs="Arial"/>
                <w:szCs w:val="18"/>
              </w:rPr>
              <w:t xml:space="preserve"> </w:t>
            </w:r>
            <w:r w:rsidRPr="008C6C1C">
              <w:rPr>
                <w:rFonts w:cs="Arial" w:hint="eastAsia"/>
                <w:szCs w:val="18"/>
              </w:rPr>
              <w:t>7.8</w:t>
            </w:r>
            <w:r w:rsidRPr="008C6C1C">
              <w:rPr>
                <w:rFonts w:cs="Arial"/>
                <w:szCs w:val="18"/>
              </w:rPr>
              <w:t>.</w:t>
            </w:r>
          </w:p>
          <w:p w14:paraId="681239C1" w14:textId="33672B90" w:rsidR="00724BBC" w:rsidRPr="008C6C1C" w:rsidRDefault="00724BBC" w:rsidP="00167300">
            <w:pPr>
              <w:pStyle w:val="TAL"/>
              <w:rPr>
                <w:rFonts w:cs="Arial"/>
                <w:szCs w:val="18"/>
              </w:rPr>
            </w:pP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shall</w:t>
            </w:r>
            <w:r w:rsidR="00726D9D" w:rsidRPr="008C6C1C">
              <w:rPr>
                <w:rFonts w:cs="Arial"/>
                <w:szCs w:val="18"/>
              </w:rPr>
              <w:t xml:space="preserve"> </w:t>
            </w:r>
            <w:r w:rsidRPr="008C6C1C">
              <w:rPr>
                <w:rFonts w:cs="Arial"/>
                <w:szCs w:val="18"/>
              </w:rPr>
              <w:t>be</w:t>
            </w:r>
            <w:r w:rsidR="00726D9D" w:rsidRPr="008C6C1C">
              <w:rPr>
                <w:rFonts w:cs="Arial"/>
                <w:szCs w:val="18"/>
              </w:rPr>
              <w:t xml:space="preserve"> </w:t>
            </w:r>
            <w:r w:rsidRPr="008C6C1C">
              <w:rPr>
                <w:rFonts w:cs="Arial"/>
                <w:szCs w:val="18"/>
              </w:rPr>
              <w:t>provided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POST</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successful</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creation.</w:t>
            </w:r>
          </w:p>
        </w:tc>
        <w:tc>
          <w:tcPr>
            <w:tcW w:w="2302" w:type="dxa"/>
          </w:tcPr>
          <w:p w14:paraId="1E3E8CF0" w14:textId="77777777" w:rsidR="00724BBC" w:rsidRPr="008C6C1C" w:rsidRDefault="00724BBC" w:rsidP="00167300">
            <w:pPr>
              <w:pStyle w:val="TAL"/>
              <w:rPr>
                <w:rFonts w:cs="Arial"/>
                <w:szCs w:val="18"/>
              </w:rPr>
            </w:pPr>
          </w:p>
        </w:tc>
      </w:tr>
    </w:tbl>
    <w:p w14:paraId="17B88037" w14:textId="77777777" w:rsidR="00724BBC" w:rsidRPr="008C6C1C" w:rsidRDefault="00724BBC" w:rsidP="00726D9D"/>
    <w:p w14:paraId="6418C475" w14:textId="20D381F3" w:rsidR="00724BBC" w:rsidRPr="008C6C1C" w:rsidRDefault="00724BBC" w:rsidP="00726D9D">
      <w:pPr>
        <w:pStyle w:val="TH"/>
      </w:pPr>
      <w:r w:rsidRPr="008C6C1C">
        <w:t>Table 5.1.5.3.1.2-2: Mapping between CAPIF Log data type and the MnSInfo IOC attributes</w:t>
      </w:r>
      <w:r w:rsidR="00726D9D" w:rsidRPr="008C6C1C">
        <w:br/>
      </w:r>
      <w:r w:rsidRPr="008C6C1C">
        <w:t>(</w:t>
      </w:r>
      <w:r w:rsidR="00726D9D" w:rsidRPr="008C6C1C">
        <w:t xml:space="preserve">Source: </w:t>
      </w:r>
      <w:r w:rsidRPr="008C6C1C">
        <w:t xml:space="preserve">Table 8.7.4.2.3-1 in clause 8.7.4.2.3 in </w:t>
      </w:r>
      <w:r w:rsidR="0028709B" w:rsidRPr="008C6C1C">
        <w:t xml:space="preserve">3GPP </w:t>
      </w:r>
      <w:r w:rsidRPr="008C6C1C">
        <w:t>TS 29.222</w:t>
      </w:r>
      <w:r w:rsidR="00250B9E" w:rsidRPr="008C6C1C">
        <w:t xml:space="preserve"> </w:t>
      </w:r>
      <w:r w:rsidRPr="008C6C1C">
        <w:t>[13]</w:t>
      </w:r>
      <w:r w:rsidR="00726D9D" w:rsidRPr="008C6C1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32"/>
        <w:gridCol w:w="285"/>
        <w:gridCol w:w="1063"/>
        <w:gridCol w:w="2130"/>
        <w:gridCol w:w="2753"/>
      </w:tblGrid>
      <w:tr w:rsidR="00724BBC" w:rsidRPr="008C6C1C" w14:paraId="5F53B0D6" w14:textId="77777777" w:rsidTr="00726D9D">
        <w:trPr>
          <w:tblHeader/>
          <w:jc w:val="center"/>
        </w:trPr>
        <w:tc>
          <w:tcPr>
            <w:tcW w:w="866" w:type="pct"/>
            <w:shd w:val="clear" w:color="auto" w:fill="C0C0C0"/>
            <w:hideMark/>
          </w:tcPr>
          <w:p w14:paraId="2535B271" w14:textId="2B164BF8" w:rsidR="00724BBC" w:rsidRPr="008C6C1C" w:rsidRDefault="00724BBC" w:rsidP="00726D9D">
            <w:pPr>
              <w:pStyle w:val="TAH"/>
              <w:keepNext w:val="0"/>
              <w:keepLines w:val="0"/>
            </w:pPr>
            <w:r w:rsidRPr="008C6C1C">
              <w:t>Attribute</w:t>
            </w:r>
            <w:r w:rsidR="00726D9D" w:rsidRPr="008C6C1C">
              <w:t xml:space="preserve"> </w:t>
            </w:r>
            <w:r w:rsidRPr="008C6C1C">
              <w:t>name</w:t>
            </w:r>
          </w:p>
        </w:tc>
        <w:tc>
          <w:tcPr>
            <w:tcW w:w="899" w:type="pct"/>
            <w:shd w:val="clear" w:color="auto" w:fill="C0C0C0"/>
            <w:hideMark/>
          </w:tcPr>
          <w:p w14:paraId="180B6F25" w14:textId="22C854E2" w:rsidR="00724BBC" w:rsidRPr="008C6C1C" w:rsidRDefault="00724BBC" w:rsidP="00726D9D">
            <w:pPr>
              <w:pStyle w:val="TAH"/>
              <w:keepNext w:val="0"/>
              <w:keepLines w:val="0"/>
            </w:pPr>
            <w:r w:rsidRPr="008C6C1C">
              <w:t>Data</w:t>
            </w:r>
            <w:r w:rsidR="00726D9D" w:rsidRPr="008C6C1C">
              <w:t xml:space="preserve"> </w:t>
            </w:r>
            <w:r w:rsidRPr="008C6C1C">
              <w:t>type</w:t>
            </w:r>
          </w:p>
        </w:tc>
        <w:tc>
          <w:tcPr>
            <w:tcW w:w="148" w:type="pct"/>
            <w:shd w:val="clear" w:color="auto" w:fill="C0C0C0"/>
            <w:hideMark/>
          </w:tcPr>
          <w:p w14:paraId="09B3ACF8" w14:textId="77777777" w:rsidR="00724BBC" w:rsidRPr="008C6C1C" w:rsidRDefault="00724BBC" w:rsidP="00726D9D">
            <w:pPr>
              <w:pStyle w:val="TAH"/>
              <w:keepNext w:val="0"/>
              <w:keepLines w:val="0"/>
            </w:pPr>
            <w:r w:rsidRPr="008C6C1C">
              <w:t>P</w:t>
            </w:r>
          </w:p>
        </w:tc>
        <w:tc>
          <w:tcPr>
            <w:tcW w:w="552" w:type="pct"/>
            <w:shd w:val="clear" w:color="auto" w:fill="C0C0C0"/>
            <w:hideMark/>
          </w:tcPr>
          <w:p w14:paraId="4CFF675B" w14:textId="77777777" w:rsidR="00724BBC" w:rsidRPr="008C6C1C" w:rsidRDefault="00724BBC" w:rsidP="00726D9D">
            <w:pPr>
              <w:pStyle w:val="TAH"/>
              <w:keepNext w:val="0"/>
              <w:keepLines w:val="0"/>
              <w:jc w:val="left"/>
            </w:pPr>
            <w:r w:rsidRPr="008C6C1C">
              <w:t>Cardinality</w:t>
            </w:r>
          </w:p>
        </w:tc>
        <w:tc>
          <w:tcPr>
            <w:tcW w:w="1106" w:type="pct"/>
            <w:shd w:val="clear" w:color="auto" w:fill="C0C0C0"/>
            <w:hideMark/>
          </w:tcPr>
          <w:p w14:paraId="7D2CEFE9" w14:textId="77777777" w:rsidR="00724BBC" w:rsidRPr="008C6C1C" w:rsidRDefault="00724BBC" w:rsidP="00726D9D">
            <w:pPr>
              <w:pStyle w:val="TAH"/>
              <w:keepNext w:val="0"/>
              <w:keepLines w:val="0"/>
              <w:rPr>
                <w:rFonts w:cs="Arial"/>
                <w:szCs w:val="18"/>
              </w:rPr>
            </w:pPr>
            <w:r w:rsidRPr="008C6C1C">
              <w:rPr>
                <w:rFonts w:cs="Arial"/>
                <w:szCs w:val="18"/>
              </w:rPr>
              <w:t>Description</w:t>
            </w:r>
          </w:p>
        </w:tc>
        <w:tc>
          <w:tcPr>
            <w:tcW w:w="1428" w:type="pct"/>
            <w:shd w:val="clear" w:color="auto" w:fill="C0C0C0"/>
          </w:tcPr>
          <w:p w14:paraId="3FFCC664" w14:textId="2ED7CECD" w:rsidR="00724BBC" w:rsidRPr="008C6C1C" w:rsidRDefault="00724BBC" w:rsidP="00726D9D">
            <w:pPr>
              <w:pStyle w:val="TAH"/>
              <w:keepNext w:val="0"/>
              <w:keepLines w:val="0"/>
              <w:rPr>
                <w:rFonts w:cs="Arial"/>
                <w:szCs w:val="18"/>
              </w:rPr>
            </w:pPr>
            <w:r w:rsidRPr="008C6C1C">
              <w:t>Mapping</w:t>
            </w:r>
            <w:r w:rsidR="00726D9D" w:rsidRPr="008C6C1C">
              <w:t xml:space="preserve"> </w:t>
            </w:r>
            <w:r w:rsidRPr="008C6C1C">
              <w:t>to</w:t>
            </w:r>
            <w:r w:rsidR="00726D9D" w:rsidRPr="008C6C1C">
              <w:t xml:space="preserve"> </w:t>
            </w:r>
            <w:r w:rsidRPr="008C6C1C">
              <w:t>MnSInfo</w:t>
            </w:r>
            <w:r w:rsidR="00726D9D" w:rsidRPr="008C6C1C">
              <w:t xml:space="preserve"> </w:t>
            </w:r>
            <w:r w:rsidRPr="008C6C1C">
              <w:t>IOC</w:t>
            </w:r>
            <w:r w:rsidR="00726D9D" w:rsidRPr="008C6C1C">
              <w:t xml:space="preserve"> </w:t>
            </w:r>
            <w:r w:rsidRPr="008C6C1C">
              <w:t>attributes</w:t>
            </w:r>
            <w:r w:rsidR="00726D9D" w:rsidRPr="008C6C1C">
              <w:t xml:space="preserve"> </w:t>
            </w:r>
            <w:r w:rsidRPr="008C6C1C">
              <w:t>(see</w:t>
            </w:r>
            <w:r w:rsidR="00726D9D" w:rsidRPr="008C6C1C">
              <w:t xml:space="preserve"> </w:t>
            </w:r>
            <w:r w:rsidRPr="008C6C1C">
              <w:t>clause</w:t>
            </w:r>
            <w:r w:rsidR="00726D9D" w:rsidRPr="008C6C1C">
              <w:t xml:space="preserve"> </w:t>
            </w:r>
            <w:r w:rsidRPr="008C6C1C">
              <w:t>4.3.42</w:t>
            </w:r>
            <w:r w:rsidR="00726D9D" w:rsidRPr="008C6C1C">
              <w:t xml:space="preserve"> </w:t>
            </w:r>
            <w:r w:rsidRPr="008C6C1C">
              <w:t>of</w:t>
            </w:r>
            <w:r w:rsidR="00726D9D" w:rsidRPr="008C6C1C">
              <w:t xml:space="preserve"> </w:t>
            </w:r>
            <w:r w:rsidR="0028709B" w:rsidRPr="008C6C1C">
              <w:t>3GPP</w:t>
            </w:r>
            <w:r w:rsidR="00726D9D" w:rsidRPr="008C6C1C">
              <w:t xml:space="preserve"> </w:t>
            </w:r>
            <w:r w:rsidRPr="008C6C1C">
              <w:t>TS</w:t>
            </w:r>
            <w:r w:rsidR="00726D9D" w:rsidRPr="008C6C1C">
              <w:t xml:space="preserve"> </w:t>
            </w:r>
            <w:r w:rsidRPr="008C6C1C">
              <w:t>28.622</w:t>
            </w:r>
            <w:r w:rsidR="00726D9D" w:rsidRPr="008C6C1C">
              <w:t xml:space="preserve"> </w:t>
            </w:r>
            <w:r w:rsidRPr="008C6C1C">
              <w:t>[3])/</w:t>
            </w:r>
            <w:r w:rsidR="00726D9D" w:rsidRPr="008C6C1C">
              <w:t xml:space="preserve"> </w:t>
            </w:r>
            <w:r w:rsidRPr="008C6C1C">
              <w:t>Comments</w:t>
            </w:r>
          </w:p>
        </w:tc>
      </w:tr>
      <w:tr w:rsidR="00724BBC" w:rsidRPr="008C6C1C" w14:paraId="580C43D9" w14:textId="77777777" w:rsidTr="00726D9D">
        <w:trPr>
          <w:jc w:val="center"/>
        </w:trPr>
        <w:tc>
          <w:tcPr>
            <w:tcW w:w="866" w:type="pct"/>
          </w:tcPr>
          <w:p w14:paraId="28B3D8A9" w14:textId="77777777" w:rsidR="00724BBC" w:rsidRPr="008C6C1C" w:rsidRDefault="00724BBC" w:rsidP="00726D9D">
            <w:pPr>
              <w:pStyle w:val="TAL"/>
              <w:keepNext w:val="0"/>
              <w:keepLines w:val="0"/>
              <w:rPr>
                <w:color w:val="000000" w:themeColor="text1"/>
              </w:rPr>
            </w:pPr>
            <w:r w:rsidRPr="008C6C1C">
              <w:rPr>
                <w:color w:val="000000" w:themeColor="text1"/>
              </w:rPr>
              <w:t>apiId</w:t>
            </w:r>
          </w:p>
        </w:tc>
        <w:tc>
          <w:tcPr>
            <w:tcW w:w="899" w:type="pct"/>
          </w:tcPr>
          <w:p w14:paraId="168B99D9" w14:textId="77777777" w:rsidR="00724BBC" w:rsidRPr="008C6C1C" w:rsidRDefault="00724BBC" w:rsidP="00726D9D">
            <w:pPr>
              <w:pStyle w:val="TAL"/>
              <w:keepNext w:val="0"/>
              <w:keepLines w:val="0"/>
            </w:pPr>
            <w:r w:rsidRPr="008C6C1C">
              <w:t>string</w:t>
            </w:r>
          </w:p>
        </w:tc>
        <w:tc>
          <w:tcPr>
            <w:tcW w:w="148" w:type="pct"/>
          </w:tcPr>
          <w:p w14:paraId="0499D421" w14:textId="77777777" w:rsidR="00724BBC" w:rsidRPr="008C6C1C" w:rsidRDefault="00724BBC" w:rsidP="00726D9D">
            <w:pPr>
              <w:pStyle w:val="TAC"/>
              <w:keepNext w:val="0"/>
              <w:keepLines w:val="0"/>
            </w:pPr>
            <w:r w:rsidRPr="008C6C1C">
              <w:t>M</w:t>
            </w:r>
          </w:p>
        </w:tc>
        <w:tc>
          <w:tcPr>
            <w:tcW w:w="552" w:type="pct"/>
          </w:tcPr>
          <w:p w14:paraId="1C6BB59B" w14:textId="77777777" w:rsidR="00724BBC" w:rsidRPr="008C6C1C" w:rsidRDefault="00724BBC" w:rsidP="00726D9D">
            <w:pPr>
              <w:pStyle w:val="TAL"/>
              <w:keepNext w:val="0"/>
              <w:keepLines w:val="0"/>
            </w:pPr>
            <w:r w:rsidRPr="008C6C1C">
              <w:t>1</w:t>
            </w:r>
          </w:p>
        </w:tc>
        <w:tc>
          <w:tcPr>
            <w:tcW w:w="1106" w:type="pct"/>
          </w:tcPr>
          <w:p w14:paraId="6B22B6F3" w14:textId="382C820D" w:rsidR="00724BBC" w:rsidRPr="008C6C1C" w:rsidRDefault="00724BBC" w:rsidP="00726D9D">
            <w:pPr>
              <w:pStyle w:val="TAL"/>
              <w:keepNext w:val="0"/>
              <w:keepLines w:val="0"/>
              <w:rPr>
                <w:rFonts w:cs="Arial"/>
                <w:szCs w:val="18"/>
              </w:rPr>
            </w:pPr>
            <w:r w:rsidRPr="008C6C1C">
              <w:rPr>
                <w:rFonts w:cs="Arial"/>
                <w:szCs w:val="18"/>
              </w:rPr>
              <w:t>String</w:t>
            </w:r>
            <w:r w:rsidR="00726D9D" w:rsidRPr="008C6C1C">
              <w:rPr>
                <w:rFonts w:cs="Arial"/>
                <w:szCs w:val="18"/>
              </w:rPr>
              <w:t xml:space="preserve"> </w:t>
            </w:r>
            <w:r w:rsidRPr="008C6C1C">
              <w:rPr>
                <w:rFonts w:cs="Arial"/>
                <w:szCs w:val="18"/>
              </w:rPr>
              <w:t>identifying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invoked.</w:t>
            </w:r>
          </w:p>
        </w:tc>
        <w:tc>
          <w:tcPr>
            <w:tcW w:w="1428" w:type="pct"/>
          </w:tcPr>
          <w:p w14:paraId="2DD17899" w14:textId="23EB4F33" w:rsidR="00724BBC" w:rsidRPr="008C6C1C" w:rsidRDefault="00724BBC" w:rsidP="00726D9D">
            <w:pPr>
              <w:pStyle w:val="TAL"/>
              <w:keepNext w:val="0"/>
              <w:keepLines w:val="0"/>
              <w:rPr>
                <w:rFonts w:cs="Arial"/>
                <w:szCs w:val="18"/>
              </w:rPr>
            </w:pP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receives</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attribute</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CCF</w:t>
            </w:r>
            <w:r w:rsidR="00726D9D" w:rsidRPr="008C6C1C">
              <w:rPr>
                <w:rFonts w:cs="Arial"/>
                <w:szCs w:val="18"/>
              </w:rPr>
              <w:t xml:space="preserve"> </w:t>
            </w:r>
            <w:r w:rsidRPr="008C6C1C">
              <w:rPr>
                <w:rFonts w:cs="Arial"/>
                <w:szCs w:val="18"/>
              </w:rPr>
              <w:t>after</w:t>
            </w:r>
            <w:r w:rsidR="00726D9D" w:rsidRPr="008C6C1C">
              <w:rPr>
                <w:rFonts w:cs="Arial"/>
                <w:szCs w:val="18"/>
              </w:rPr>
              <w:t xml:space="preserve"> </w:t>
            </w:r>
            <w:r w:rsidRPr="008C6C1C">
              <w:rPr>
                <w:rFonts w:cs="Arial"/>
                <w:szCs w:val="18"/>
              </w:rPr>
              <w:t>publishing</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information.</w:t>
            </w:r>
            <w:r w:rsidR="00726D9D" w:rsidRPr="008C6C1C">
              <w:rPr>
                <w:rFonts w:cs="Arial"/>
                <w:szCs w:val="18"/>
              </w:rPr>
              <w:t xml:space="preserve"> </w:t>
            </w:r>
          </w:p>
        </w:tc>
      </w:tr>
      <w:tr w:rsidR="00724BBC" w:rsidRPr="008C6C1C" w14:paraId="7FDDC18F" w14:textId="77777777" w:rsidTr="00726D9D">
        <w:trPr>
          <w:jc w:val="center"/>
        </w:trPr>
        <w:tc>
          <w:tcPr>
            <w:tcW w:w="866" w:type="pct"/>
          </w:tcPr>
          <w:p w14:paraId="6993B37F" w14:textId="77777777" w:rsidR="00724BBC" w:rsidRPr="008C6C1C" w:rsidRDefault="00724BBC" w:rsidP="00726D9D">
            <w:pPr>
              <w:pStyle w:val="TAL"/>
              <w:keepNext w:val="0"/>
              <w:keepLines w:val="0"/>
              <w:rPr>
                <w:color w:val="000000" w:themeColor="text1"/>
              </w:rPr>
            </w:pPr>
            <w:r w:rsidRPr="008C6C1C">
              <w:rPr>
                <w:color w:val="000000" w:themeColor="text1"/>
              </w:rPr>
              <w:t>apiName</w:t>
            </w:r>
          </w:p>
        </w:tc>
        <w:tc>
          <w:tcPr>
            <w:tcW w:w="899" w:type="pct"/>
          </w:tcPr>
          <w:p w14:paraId="6259FCE8" w14:textId="77777777" w:rsidR="00724BBC" w:rsidRPr="008C6C1C" w:rsidRDefault="00724BBC" w:rsidP="00726D9D">
            <w:pPr>
              <w:pStyle w:val="TAL"/>
              <w:keepNext w:val="0"/>
              <w:keepLines w:val="0"/>
            </w:pPr>
            <w:r w:rsidRPr="008C6C1C">
              <w:t>string</w:t>
            </w:r>
          </w:p>
        </w:tc>
        <w:tc>
          <w:tcPr>
            <w:tcW w:w="148" w:type="pct"/>
          </w:tcPr>
          <w:p w14:paraId="31482E18" w14:textId="77777777" w:rsidR="00724BBC" w:rsidRPr="008C6C1C" w:rsidRDefault="00724BBC" w:rsidP="00726D9D">
            <w:pPr>
              <w:pStyle w:val="TAC"/>
              <w:keepNext w:val="0"/>
              <w:keepLines w:val="0"/>
            </w:pPr>
            <w:r w:rsidRPr="008C6C1C">
              <w:t>M</w:t>
            </w:r>
          </w:p>
        </w:tc>
        <w:tc>
          <w:tcPr>
            <w:tcW w:w="552" w:type="pct"/>
          </w:tcPr>
          <w:p w14:paraId="391D1214" w14:textId="77777777" w:rsidR="00724BBC" w:rsidRPr="008C6C1C" w:rsidRDefault="00724BBC" w:rsidP="00726D9D">
            <w:pPr>
              <w:pStyle w:val="TAL"/>
              <w:keepNext w:val="0"/>
              <w:keepLines w:val="0"/>
            </w:pPr>
            <w:r w:rsidRPr="008C6C1C">
              <w:t>1</w:t>
            </w:r>
          </w:p>
        </w:tc>
        <w:tc>
          <w:tcPr>
            <w:tcW w:w="1106" w:type="pct"/>
          </w:tcPr>
          <w:p w14:paraId="2B4B6E6C" w14:textId="6D2D1B1F" w:rsidR="00724BBC" w:rsidRPr="008C6C1C" w:rsidRDefault="00724BBC" w:rsidP="00726D9D">
            <w:pPr>
              <w:pStyle w:val="TAL"/>
              <w:keepNext w:val="0"/>
              <w:keepLines w:val="0"/>
              <w:rPr>
                <w:rFonts w:cs="Arial"/>
                <w:szCs w:val="18"/>
              </w:rPr>
            </w:pPr>
            <w:r w:rsidRPr="008C6C1C">
              <w:rPr>
                <w:rFonts w:cs="Arial"/>
                <w:szCs w:val="18"/>
              </w:rPr>
              <w:t>Name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was</w:t>
            </w:r>
            <w:r w:rsidR="00726D9D" w:rsidRPr="008C6C1C">
              <w:rPr>
                <w:rFonts w:cs="Arial"/>
                <w:szCs w:val="18"/>
              </w:rPr>
              <w:t xml:space="preserve"> </w:t>
            </w:r>
            <w:r w:rsidRPr="008C6C1C">
              <w:rPr>
                <w:rFonts w:cs="Arial"/>
                <w:szCs w:val="18"/>
              </w:rPr>
              <w:t>invoked,</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is</w:t>
            </w:r>
            <w:r w:rsidR="00726D9D" w:rsidRPr="008C6C1C">
              <w:rPr>
                <w:rFonts w:cs="Arial"/>
                <w:szCs w:val="18"/>
              </w:rPr>
              <w:t xml:space="preserve"> </w:t>
            </w:r>
            <w:r w:rsidRPr="008C6C1C">
              <w:rPr>
                <w:rFonts w:cs="Arial"/>
                <w:szCs w:val="18"/>
              </w:rPr>
              <w:t>set</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{apiName}</w:t>
            </w:r>
            <w:r w:rsidR="00726D9D" w:rsidRPr="008C6C1C">
              <w:t xml:space="preserve"> </w:t>
            </w:r>
            <w:r w:rsidRPr="008C6C1C">
              <w:t>part</w:t>
            </w:r>
            <w:r w:rsidR="00726D9D" w:rsidRPr="008C6C1C">
              <w:t xml:space="preserve"> </w:t>
            </w:r>
            <w:r w:rsidRPr="008C6C1C">
              <w:t>of</w:t>
            </w:r>
            <w:r w:rsidR="00726D9D" w:rsidRPr="008C6C1C">
              <w:t xml:space="preserve"> </w:t>
            </w:r>
            <w:r w:rsidRPr="008C6C1C">
              <w:t>the</w:t>
            </w:r>
            <w:r w:rsidR="00726D9D" w:rsidRPr="008C6C1C">
              <w:t xml:space="preserve"> </w:t>
            </w:r>
            <w:r w:rsidRPr="008C6C1C">
              <w:t>URI</w:t>
            </w:r>
            <w:r w:rsidR="00726D9D" w:rsidRPr="008C6C1C">
              <w:t xml:space="preserve"> </w:t>
            </w:r>
            <w:r w:rsidRPr="008C6C1C">
              <w:t>structure</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defined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clause</w:t>
            </w:r>
            <w:r w:rsidR="00726D9D" w:rsidRPr="008C6C1C">
              <w:rPr>
                <w:rFonts w:cs="Arial"/>
                <w:szCs w:val="18"/>
              </w:rPr>
              <w:t xml:space="preserve"> </w:t>
            </w:r>
            <w:r w:rsidRPr="008C6C1C">
              <w:t>5.2.4</w:t>
            </w:r>
            <w:r w:rsidR="00726D9D" w:rsidRPr="008C6C1C">
              <w:t xml:space="preserve"> </w:t>
            </w:r>
            <w:r w:rsidRPr="008C6C1C">
              <w:t>of</w:t>
            </w:r>
            <w:r w:rsidR="00726D9D" w:rsidRPr="008C6C1C">
              <w:t xml:space="preserve"> </w:t>
            </w:r>
            <w:r w:rsidRPr="008C6C1C">
              <w:t>3GPP</w:t>
            </w:r>
            <w:r w:rsidR="00726D9D" w:rsidRPr="008C6C1C">
              <w:rPr>
                <w:lang w:eastAsia="en-GB"/>
              </w:rPr>
              <w:t xml:space="preserve"> </w:t>
            </w:r>
            <w:r w:rsidRPr="008C6C1C">
              <w:t>TS</w:t>
            </w:r>
            <w:r w:rsidR="00726D9D" w:rsidRPr="008C6C1C">
              <w:rPr>
                <w:lang w:eastAsia="en-GB"/>
              </w:rPr>
              <w:t xml:space="preserve"> </w:t>
            </w:r>
            <w:r w:rsidRPr="008C6C1C">
              <w:t>29.122</w:t>
            </w:r>
            <w:r w:rsidR="00726D9D" w:rsidRPr="008C6C1C">
              <w:rPr>
                <w:lang w:eastAsia="en-GB"/>
              </w:rPr>
              <w:t xml:space="preserve"> </w:t>
            </w:r>
            <w:r w:rsidRPr="008C6C1C">
              <w:t>[</w:t>
            </w:r>
            <w:r w:rsidR="0028709B" w:rsidRPr="008C6C1C">
              <w:t>33</w:t>
            </w:r>
            <w:r w:rsidRPr="008C6C1C">
              <w:t>]</w:t>
            </w:r>
            <w:r w:rsidRPr="008C6C1C">
              <w:rPr>
                <w:rFonts w:cs="Arial"/>
                <w:szCs w:val="18"/>
              </w:rPr>
              <w:t>.</w:t>
            </w:r>
          </w:p>
        </w:tc>
        <w:tc>
          <w:tcPr>
            <w:tcW w:w="1428" w:type="pct"/>
          </w:tcPr>
          <w:p w14:paraId="07D7E0F5" w14:textId="25BCB5E1" w:rsidR="00724BBC" w:rsidRPr="008C6C1C" w:rsidRDefault="00724BBC" w:rsidP="00726D9D">
            <w:pPr>
              <w:pStyle w:val="TAL"/>
              <w:keepNext w:val="0"/>
              <w:keepLines w:val="0"/>
              <w:rPr>
                <w:rFonts w:cs="Arial"/>
                <w:szCs w:val="18"/>
              </w:rPr>
            </w:pPr>
            <w:r w:rsidRPr="008C6C1C">
              <w:rPr>
                <w:rFonts w:cs="Arial"/>
                <w:szCs w:val="18"/>
              </w:rPr>
              <w:t>Same</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ascii="Courier New" w:hAnsi="Courier New" w:cs="Courier New"/>
                <w:szCs w:val="18"/>
              </w:rPr>
              <w:t>mnsLabel</w:t>
            </w:r>
            <w:r w:rsidR="00726D9D" w:rsidRPr="008C6C1C">
              <w:rPr>
                <w:rFonts w:ascii="Courier New" w:hAnsi="Courier New" w:cs="Courier New"/>
                <w:szCs w:val="18"/>
              </w:rPr>
              <w:t>.</w:t>
            </w:r>
          </w:p>
        </w:tc>
      </w:tr>
      <w:tr w:rsidR="00724BBC" w:rsidRPr="008C6C1C" w14:paraId="23DB76ED" w14:textId="77777777" w:rsidTr="00726D9D">
        <w:trPr>
          <w:jc w:val="center"/>
        </w:trPr>
        <w:tc>
          <w:tcPr>
            <w:tcW w:w="866" w:type="pct"/>
          </w:tcPr>
          <w:p w14:paraId="795791BE" w14:textId="77777777" w:rsidR="00724BBC" w:rsidRPr="008C6C1C" w:rsidRDefault="00724BBC" w:rsidP="00726D9D">
            <w:pPr>
              <w:pStyle w:val="TAL"/>
              <w:keepNext w:val="0"/>
              <w:keepLines w:val="0"/>
              <w:rPr>
                <w:color w:val="000000" w:themeColor="text1"/>
              </w:rPr>
            </w:pPr>
            <w:r w:rsidRPr="008C6C1C">
              <w:rPr>
                <w:color w:val="000000" w:themeColor="text1"/>
              </w:rPr>
              <w:t>apiVersion</w:t>
            </w:r>
          </w:p>
        </w:tc>
        <w:tc>
          <w:tcPr>
            <w:tcW w:w="899" w:type="pct"/>
          </w:tcPr>
          <w:p w14:paraId="2F7F1D89" w14:textId="77777777" w:rsidR="00724BBC" w:rsidRPr="008C6C1C" w:rsidRDefault="00724BBC" w:rsidP="00726D9D">
            <w:pPr>
              <w:pStyle w:val="TAL"/>
              <w:keepNext w:val="0"/>
              <w:keepLines w:val="0"/>
            </w:pPr>
            <w:r w:rsidRPr="008C6C1C">
              <w:t>string</w:t>
            </w:r>
          </w:p>
        </w:tc>
        <w:tc>
          <w:tcPr>
            <w:tcW w:w="148" w:type="pct"/>
          </w:tcPr>
          <w:p w14:paraId="3A9CDFD2" w14:textId="77777777" w:rsidR="00724BBC" w:rsidRPr="008C6C1C" w:rsidRDefault="00724BBC" w:rsidP="00726D9D">
            <w:pPr>
              <w:pStyle w:val="TAC"/>
              <w:keepNext w:val="0"/>
              <w:keepLines w:val="0"/>
            </w:pPr>
            <w:r w:rsidRPr="008C6C1C">
              <w:t>M</w:t>
            </w:r>
          </w:p>
        </w:tc>
        <w:tc>
          <w:tcPr>
            <w:tcW w:w="552" w:type="pct"/>
          </w:tcPr>
          <w:p w14:paraId="2F4346F8" w14:textId="77777777" w:rsidR="00724BBC" w:rsidRPr="008C6C1C" w:rsidRDefault="00724BBC" w:rsidP="00726D9D">
            <w:pPr>
              <w:pStyle w:val="TAL"/>
              <w:keepNext w:val="0"/>
              <w:keepLines w:val="0"/>
            </w:pPr>
            <w:r w:rsidRPr="008C6C1C">
              <w:t>1</w:t>
            </w:r>
          </w:p>
        </w:tc>
        <w:tc>
          <w:tcPr>
            <w:tcW w:w="1106" w:type="pct"/>
          </w:tcPr>
          <w:p w14:paraId="43065D1A" w14:textId="1CBE7867" w:rsidR="00724BBC" w:rsidRPr="008C6C1C" w:rsidRDefault="00724BBC" w:rsidP="00726D9D">
            <w:pPr>
              <w:pStyle w:val="TAL"/>
              <w:keepNext w:val="0"/>
              <w:keepLines w:val="0"/>
              <w:rPr>
                <w:rFonts w:cs="Arial"/>
                <w:szCs w:val="18"/>
              </w:rPr>
            </w:pPr>
            <w:r w:rsidRPr="008C6C1C">
              <w:rPr>
                <w:rFonts w:cs="Arial"/>
                <w:szCs w:val="18"/>
              </w:rPr>
              <w:t>Version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was</w:t>
            </w:r>
            <w:r w:rsidR="00726D9D" w:rsidRPr="008C6C1C">
              <w:rPr>
                <w:rFonts w:cs="Arial"/>
                <w:szCs w:val="18"/>
              </w:rPr>
              <w:t xml:space="preserve"> </w:t>
            </w:r>
            <w:r w:rsidRPr="008C6C1C">
              <w:rPr>
                <w:rFonts w:cs="Arial"/>
                <w:szCs w:val="18"/>
              </w:rPr>
              <w:t>invoked</w:t>
            </w:r>
            <w:r w:rsidR="00726D9D" w:rsidRPr="008C6C1C">
              <w:rPr>
                <w:rFonts w:cs="Arial"/>
                <w:szCs w:val="18"/>
              </w:rPr>
              <w:t>.</w:t>
            </w:r>
          </w:p>
        </w:tc>
        <w:tc>
          <w:tcPr>
            <w:tcW w:w="1428" w:type="pct"/>
          </w:tcPr>
          <w:p w14:paraId="662E9372" w14:textId="00FEB15E" w:rsidR="00724BBC" w:rsidRPr="008C6C1C" w:rsidRDefault="00724BBC" w:rsidP="00726D9D">
            <w:pPr>
              <w:pStyle w:val="TAL"/>
              <w:keepNext w:val="0"/>
              <w:keepLines w:val="0"/>
              <w:rPr>
                <w:rFonts w:cs="Arial"/>
                <w:szCs w:val="18"/>
              </w:rPr>
            </w:pPr>
            <w:r w:rsidRPr="008C6C1C">
              <w:rPr>
                <w:rFonts w:cs="Arial"/>
                <w:szCs w:val="18"/>
              </w:rPr>
              <w:t>Same</w:t>
            </w:r>
            <w:r w:rsidR="00726D9D" w:rsidRPr="008C6C1C">
              <w:rPr>
                <w:rFonts w:cs="Arial"/>
                <w:szCs w:val="18"/>
              </w:rPr>
              <w:t xml:space="preserve"> </w:t>
            </w:r>
            <w:r w:rsidRPr="008C6C1C">
              <w:rPr>
                <w:rFonts w:cs="Arial"/>
                <w:szCs w:val="18"/>
              </w:rPr>
              <w:t>as</w:t>
            </w:r>
            <w:r w:rsidR="00726D9D" w:rsidRPr="008C6C1C">
              <w:rPr>
                <w:rFonts w:ascii="Courier New" w:hAnsi="Courier New" w:cs="Courier New"/>
                <w:szCs w:val="18"/>
              </w:rPr>
              <w:t xml:space="preserve"> </w:t>
            </w:r>
            <w:r w:rsidRPr="008C6C1C">
              <w:rPr>
                <w:rFonts w:ascii="Courier New" w:hAnsi="Courier New" w:cs="Courier New"/>
                <w:szCs w:val="18"/>
              </w:rPr>
              <w:t>mnsVersion</w:t>
            </w:r>
            <w:r w:rsidR="00726D9D" w:rsidRPr="008C6C1C">
              <w:rPr>
                <w:rFonts w:ascii="Courier New" w:hAnsi="Courier New" w:cs="Courier New"/>
                <w:szCs w:val="18"/>
              </w:rPr>
              <w:t>.</w:t>
            </w:r>
          </w:p>
        </w:tc>
      </w:tr>
      <w:tr w:rsidR="00724BBC" w:rsidRPr="008C6C1C" w14:paraId="5AC491F3" w14:textId="77777777" w:rsidTr="00726D9D">
        <w:trPr>
          <w:jc w:val="center"/>
        </w:trPr>
        <w:tc>
          <w:tcPr>
            <w:tcW w:w="866" w:type="pct"/>
          </w:tcPr>
          <w:p w14:paraId="356E14E6" w14:textId="77777777" w:rsidR="00724BBC" w:rsidRPr="008C6C1C" w:rsidRDefault="00724BBC" w:rsidP="00726D9D">
            <w:pPr>
              <w:pStyle w:val="TAL"/>
              <w:keepNext w:val="0"/>
              <w:keepLines w:val="0"/>
              <w:rPr>
                <w:color w:val="000000" w:themeColor="text1"/>
              </w:rPr>
            </w:pPr>
            <w:r w:rsidRPr="008C6C1C">
              <w:rPr>
                <w:color w:val="000000" w:themeColor="text1"/>
              </w:rPr>
              <w:t>resourceName</w:t>
            </w:r>
          </w:p>
        </w:tc>
        <w:tc>
          <w:tcPr>
            <w:tcW w:w="899" w:type="pct"/>
          </w:tcPr>
          <w:p w14:paraId="5B249B3D" w14:textId="77777777" w:rsidR="00724BBC" w:rsidRPr="008C6C1C" w:rsidRDefault="00724BBC" w:rsidP="00726D9D">
            <w:pPr>
              <w:pStyle w:val="TAL"/>
              <w:keepNext w:val="0"/>
              <w:keepLines w:val="0"/>
            </w:pPr>
            <w:r w:rsidRPr="008C6C1C">
              <w:t>String</w:t>
            </w:r>
          </w:p>
        </w:tc>
        <w:tc>
          <w:tcPr>
            <w:tcW w:w="148" w:type="pct"/>
          </w:tcPr>
          <w:p w14:paraId="26644B47" w14:textId="77777777" w:rsidR="00724BBC" w:rsidRPr="008C6C1C" w:rsidRDefault="00724BBC" w:rsidP="00726D9D">
            <w:pPr>
              <w:pStyle w:val="TAC"/>
              <w:keepNext w:val="0"/>
              <w:keepLines w:val="0"/>
            </w:pPr>
            <w:r w:rsidRPr="008C6C1C">
              <w:t>M</w:t>
            </w:r>
          </w:p>
        </w:tc>
        <w:tc>
          <w:tcPr>
            <w:tcW w:w="552" w:type="pct"/>
          </w:tcPr>
          <w:p w14:paraId="70A8ADA5" w14:textId="77777777" w:rsidR="00724BBC" w:rsidRPr="008C6C1C" w:rsidRDefault="00724BBC" w:rsidP="00726D9D">
            <w:pPr>
              <w:pStyle w:val="TAL"/>
              <w:keepNext w:val="0"/>
              <w:keepLines w:val="0"/>
            </w:pPr>
            <w:r w:rsidRPr="008C6C1C">
              <w:t>1</w:t>
            </w:r>
          </w:p>
        </w:tc>
        <w:tc>
          <w:tcPr>
            <w:tcW w:w="1106" w:type="pct"/>
          </w:tcPr>
          <w:p w14:paraId="121A7E64" w14:textId="77DF1760" w:rsidR="00724BBC" w:rsidRPr="008C6C1C" w:rsidRDefault="00724BBC" w:rsidP="00726D9D">
            <w:pPr>
              <w:pStyle w:val="TAL"/>
              <w:keepNext w:val="0"/>
              <w:keepLines w:val="0"/>
              <w:rPr>
                <w:rFonts w:cs="Arial"/>
                <w:szCs w:val="18"/>
              </w:rPr>
            </w:pPr>
            <w:r w:rsidRPr="008C6C1C">
              <w:rPr>
                <w:rFonts w:cs="Arial"/>
                <w:szCs w:val="18"/>
              </w:rPr>
              <w:t>Name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specific</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invoked</w:t>
            </w:r>
            <w:r w:rsidR="00726D9D" w:rsidRPr="008C6C1C">
              <w:rPr>
                <w:rFonts w:cs="Arial"/>
                <w:szCs w:val="18"/>
              </w:rPr>
              <w:t>.</w:t>
            </w:r>
          </w:p>
        </w:tc>
        <w:tc>
          <w:tcPr>
            <w:tcW w:w="1428" w:type="pct"/>
          </w:tcPr>
          <w:p w14:paraId="1D6F8817" w14:textId="1818CB35" w:rsidR="00724BBC" w:rsidRPr="008C6C1C" w:rsidRDefault="00724BBC" w:rsidP="00726D9D">
            <w:pPr>
              <w:pStyle w:val="TAL"/>
              <w:keepNext w:val="0"/>
              <w:keepLines w:val="0"/>
              <w:rPr>
                <w:rFonts w:cs="Arial"/>
                <w:szCs w:val="18"/>
              </w:rPr>
            </w:pPr>
            <w:r w:rsidRPr="008C6C1C">
              <w:rPr>
                <w:rFonts w:eastAsia="DengXian" w:cs="Arial"/>
                <w:szCs w:val="18"/>
              </w:rPr>
              <w:t>No</w:t>
            </w:r>
            <w:r w:rsidR="00726D9D" w:rsidRPr="008C6C1C">
              <w:rPr>
                <w:rFonts w:eastAsia="DengXian" w:cs="Arial"/>
                <w:szCs w:val="18"/>
              </w:rPr>
              <w:t xml:space="preserve"> </w:t>
            </w:r>
            <w:r w:rsidRPr="008C6C1C">
              <w:rPr>
                <w:rFonts w:eastAsia="DengXian" w:cs="Arial"/>
                <w:szCs w:val="18"/>
              </w:rPr>
              <w:t>possible</w:t>
            </w:r>
            <w:r w:rsidR="00726D9D" w:rsidRPr="008C6C1C">
              <w:rPr>
                <w:rFonts w:eastAsia="DengXian" w:cs="Arial"/>
                <w:szCs w:val="18"/>
              </w:rPr>
              <w:t xml:space="preserve"> </w:t>
            </w:r>
            <w:r w:rsidRPr="008C6C1C">
              <w:rPr>
                <w:rFonts w:eastAsia="DengXian" w:cs="Arial"/>
                <w:szCs w:val="18"/>
              </w:rPr>
              <w:t>mapping</w:t>
            </w:r>
            <w:r w:rsidR="00726D9D" w:rsidRPr="008C6C1C">
              <w:rPr>
                <w:rFonts w:eastAsia="DengXian" w:cs="Arial"/>
                <w:szCs w:val="18"/>
              </w:rPr>
              <w:t xml:space="preserve"> </w:t>
            </w:r>
            <w:r w:rsidRPr="008C6C1C">
              <w:rPr>
                <w:rFonts w:eastAsia="DengXian" w:cs="Arial"/>
                <w:szCs w:val="18"/>
              </w:rPr>
              <w:t>to</w:t>
            </w:r>
            <w:r w:rsidR="00726D9D" w:rsidRPr="008C6C1C">
              <w:rPr>
                <w:rFonts w:eastAsia="DengXian" w:cs="Arial"/>
                <w:szCs w:val="18"/>
              </w:rPr>
              <w:t xml:space="preserve"> </w:t>
            </w:r>
            <w:r w:rsidRPr="008C6C1C">
              <w:rPr>
                <w:rFonts w:eastAsia="DengXian" w:cs="Arial"/>
                <w:szCs w:val="18"/>
              </w:rPr>
              <w:t>MnSInfo</w:t>
            </w:r>
            <w:r w:rsidR="00726D9D" w:rsidRPr="008C6C1C">
              <w:rPr>
                <w:rFonts w:eastAsia="DengXian" w:cs="Arial"/>
                <w:szCs w:val="18"/>
              </w:rPr>
              <w:t xml:space="preserve"> </w:t>
            </w:r>
            <w:r w:rsidRPr="008C6C1C">
              <w:rPr>
                <w:rFonts w:eastAsia="DengXian" w:cs="Arial"/>
                <w:szCs w:val="18"/>
              </w:rPr>
              <w:t>attributes</w:t>
            </w:r>
            <w:r w:rsidR="00726D9D" w:rsidRPr="008C6C1C">
              <w:rPr>
                <w:rFonts w:eastAsia="DengXian" w:cs="Arial"/>
                <w:szCs w:val="18"/>
              </w:rPr>
              <w:t xml:space="preserve"> </w:t>
            </w:r>
            <w:r w:rsidRPr="008C6C1C">
              <w:rPr>
                <w:rFonts w:eastAsia="DengXian" w:cs="Arial"/>
                <w:szCs w:val="18"/>
              </w:rPr>
              <w:t>(could</w:t>
            </w:r>
            <w:r w:rsidR="00726D9D" w:rsidRPr="008C6C1C">
              <w:rPr>
                <w:rFonts w:eastAsia="DengXian" w:cs="Arial"/>
                <w:szCs w:val="18"/>
              </w:rPr>
              <w:t xml:space="preserve"> </w:t>
            </w:r>
            <w:r w:rsidRPr="008C6C1C">
              <w:rPr>
                <w:rFonts w:eastAsia="DengXian" w:cs="Arial"/>
                <w:szCs w:val="18"/>
              </w:rPr>
              <w:t>be</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IOC</w:t>
            </w:r>
            <w:r w:rsidR="00726D9D" w:rsidRPr="008C6C1C">
              <w:rPr>
                <w:rFonts w:eastAsia="DengXian" w:cs="Arial"/>
                <w:szCs w:val="18"/>
              </w:rPr>
              <w:t xml:space="preserve"> </w:t>
            </w:r>
            <w:r w:rsidRPr="008C6C1C">
              <w:rPr>
                <w:rFonts w:eastAsia="DengXian" w:cs="Arial"/>
                <w:szCs w:val="18"/>
              </w:rPr>
              <w:t>name</w:t>
            </w:r>
            <w:r w:rsidR="00726D9D" w:rsidRPr="008C6C1C">
              <w:rPr>
                <w:rFonts w:eastAsia="DengXian" w:cs="Arial"/>
                <w:szCs w:val="18"/>
              </w:rPr>
              <w:t xml:space="preserve"> </w:t>
            </w:r>
            <w:r w:rsidRPr="008C6C1C">
              <w:rPr>
                <w:rFonts w:eastAsia="DengXian" w:cs="Arial"/>
                <w:szCs w:val="18"/>
              </w:rPr>
              <w:t>of</w:t>
            </w:r>
            <w:r w:rsidR="00726D9D" w:rsidRPr="008C6C1C">
              <w:rPr>
                <w:rFonts w:eastAsia="DengXian" w:cs="Arial"/>
                <w:szCs w:val="18"/>
              </w:rPr>
              <w:t xml:space="preserve"> </w:t>
            </w:r>
            <w:r w:rsidRPr="008C6C1C">
              <w:rPr>
                <w:rFonts w:eastAsia="DengXian" w:cs="Arial"/>
                <w:szCs w:val="18"/>
              </w:rPr>
              <w:t>the</w:t>
            </w:r>
            <w:r w:rsidR="00726D9D" w:rsidRPr="008C6C1C">
              <w:rPr>
                <w:rFonts w:eastAsia="DengXian" w:cs="Arial"/>
                <w:szCs w:val="18"/>
              </w:rPr>
              <w:t xml:space="preserve"> </w:t>
            </w:r>
            <w:r w:rsidRPr="008C6C1C">
              <w:rPr>
                <w:rFonts w:eastAsia="DengXian" w:cs="Arial"/>
                <w:szCs w:val="18"/>
              </w:rPr>
              <w:t>MOI)</w:t>
            </w:r>
            <w:r w:rsidR="00726D9D" w:rsidRPr="008C6C1C">
              <w:rPr>
                <w:rFonts w:eastAsia="DengXian" w:cs="Arial"/>
                <w:szCs w:val="18"/>
              </w:rPr>
              <w:t>.</w:t>
            </w:r>
          </w:p>
        </w:tc>
      </w:tr>
      <w:tr w:rsidR="00724BBC" w:rsidRPr="008C6C1C" w14:paraId="1BB2B1A7" w14:textId="77777777" w:rsidTr="00726D9D">
        <w:trPr>
          <w:jc w:val="center"/>
        </w:trPr>
        <w:tc>
          <w:tcPr>
            <w:tcW w:w="866" w:type="pct"/>
          </w:tcPr>
          <w:p w14:paraId="42200EF0" w14:textId="77777777" w:rsidR="00724BBC" w:rsidRPr="008C6C1C" w:rsidRDefault="00724BBC" w:rsidP="00726D9D">
            <w:pPr>
              <w:pStyle w:val="TAL"/>
              <w:keepNext w:val="0"/>
              <w:keepLines w:val="0"/>
              <w:rPr>
                <w:color w:val="000000" w:themeColor="text1"/>
              </w:rPr>
            </w:pPr>
            <w:r w:rsidRPr="008C6C1C">
              <w:rPr>
                <w:color w:val="000000" w:themeColor="text1"/>
              </w:rPr>
              <w:t>uri</w:t>
            </w:r>
          </w:p>
        </w:tc>
        <w:tc>
          <w:tcPr>
            <w:tcW w:w="899" w:type="pct"/>
          </w:tcPr>
          <w:p w14:paraId="62E9EA19" w14:textId="77777777" w:rsidR="00724BBC" w:rsidRPr="008C6C1C" w:rsidRDefault="00724BBC" w:rsidP="00726D9D">
            <w:pPr>
              <w:pStyle w:val="TAL"/>
              <w:keepNext w:val="0"/>
              <w:keepLines w:val="0"/>
            </w:pPr>
            <w:r w:rsidRPr="008C6C1C">
              <w:t>Uri</w:t>
            </w:r>
          </w:p>
        </w:tc>
        <w:tc>
          <w:tcPr>
            <w:tcW w:w="148" w:type="pct"/>
          </w:tcPr>
          <w:p w14:paraId="42C6A3EA" w14:textId="77777777" w:rsidR="00724BBC" w:rsidRPr="008C6C1C" w:rsidRDefault="00724BBC" w:rsidP="00726D9D">
            <w:pPr>
              <w:pStyle w:val="TAC"/>
              <w:keepNext w:val="0"/>
              <w:keepLines w:val="0"/>
            </w:pPr>
            <w:r w:rsidRPr="008C6C1C">
              <w:t>0</w:t>
            </w:r>
          </w:p>
        </w:tc>
        <w:tc>
          <w:tcPr>
            <w:tcW w:w="552" w:type="pct"/>
          </w:tcPr>
          <w:p w14:paraId="598B11E3" w14:textId="77777777" w:rsidR="00724BBC" w:rsidRPr="008C6C1C" w:rsidRDefault="00724BBC" w:rsidP="00726D9D">
            <w:pPr>
              <w:pStyle w:val="TAL"/>
              <w:keepNext w:val="0"/>
              <w:keepLines w:val="0"/>
            </w:pPr>
            <w:r w:rsidRPr="008C6C1C">
              <w:t>0..1</w:t>
            </w:r>
          </w:p>
        </w:tc>
        <w:tc>
          <w:tcPr>
            <w:tcW w:w="1106" w:type="pct"/>
          </w:tcPr>
          <w:p w14:paraId="473A0F0D" w14:textId="767657EA" w:rsidR="00724BBC" w:rsidRPr="008C6C1C" w:rsidRDefault="00724BBC" w:rsidP="00726D9D">
            <w:pPr>
              <w:pStyle w:val="TAL"/>
              <w:keepNext w:val="0"/>
              <w:keepLines w:val="0"/>
              <w:rPr>
                <w:rFonts w:cs="Arial"/>
                <w:szCs w:val="18"/>
              </w:rPr>
            </w:pPr>
            <w:r w:rsidRPr="008C6C1C">
              <w:rPr>
                <w:rFonts w:cs="Arial"/>
                <w:szCs w:val="18"/>
              </w:rPr>
              <w:t>Full</w:t>
            </w:r>
            <w:r w:rsidR="00726D9D" w:rsidRPr="008C6C1C">
              <w:rPr>
                <w:rFonts w:cs="Arial"/>
                <w:szCs w:val="18"/>
              </w:rPr>
              <w:t xml:space="preserve"> </w:t>
            </w:r>
            <w:r w:rsidRPr="008C6C1C">
              <w:rPr>
                <w:rFonts w:cs="Arial"/>
                <w:szCs w:val="18"/>
              </w:rPr>
              <w:t>URI</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resource</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defined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clause</w:t>
            </w:r>
            <w:r w:rsidR="00726D9D" w:rsidRPr="008C6C1C">
              <w:rPr>
                <w:rFonts w:cs="Arial"/>
                <w:szCs w:val="18"/>
              </w:rPr>
              <w:t xml:space="preserve"> </w:t>
            </w:r>
            <w:r w:rsidRPr="008C6C1C">
              <w:t>5.2.4</w:t>
            </w:r>
            <w:r w:rsidR="00726D9D" w:rsidRPr="008C6C1C">
              <w:t xml:space="preserve"> </w:t>
            </w:r>
            <w:r w:rsidRPr="008C6C1C">
              <w:t>of</w:t>
            </w:r>
            <w:r w:rsidR="00726D9D" w:rsidRPr="008C6C1C">
              <w:t xml:space="preserve"> </w:t>
            </w:r>
            <w:r w:rsidRPr="008C6C1C">
              <w:t>3GPP</w:t>
            </w:r>
            <w:r w:rsidR="00726D9D" w:rsidRPr="008C6C1C">
              <w:rPr>
                <w:lang w:eastAsia="en-GB"/>
              </w:rPr>
              <w:t xml:space="preserve"> </w:t>
            </w:r>
            <w:r w:rsidRPr="008C6C1C">
              <w:t>TS</w:t>
            </w:r>
            <w:r w:rsidR="00726D9D" w:rsidRPr="008C6C1C">
              <w:t> </w:t>
            </w:r>
            <w:r w:rsidRPr="008C6C1C">
              <w:t>29.122</w:t>
            </w:r>
            <w:r w:rsidR="00726D9D" w:rsidRPr="008C6C1C">
              <w:rPr>
                <w:lang w:eastAsia="en-GB"/>
              </w:rPr>
              <w:t xml:space="preserve"> </w:t>
            </w:r>
            <w:r w:rsidRPr="008C6C1C">
              <w:t>[</w:t>
            </w:r>
            <w:r w:rsidR="0028709B" w:rsidRPr="008C6C1C">
              <w:t>33</w:t>
            </w:r>
            <w:r w:rsidRPr="008C6C1C">
              <w:t>]</w:t>
            </w:r>
            <w:r w:rsidRPr="008C6C1C">
              <w:rPr>
                <w:rFonts w:cs="Arial"/>
                <w:szCs w:val="18"/>
              </w:rPr>
              <w:t>.</w:t>
            </w:r>
          </w:p>
        </w:tc>
        <w:tc>
          <w:tcPr>
            <w:tcW w:w="1428" w:type="pct"/>
          </w:tcPr>
          <w:p w14:paraId="19603A8B" w14:textId="2CB672A2" w:rsidR="00724BBC" w:rsidRPr="008C6C1C" w:rsidRDefault="00724BBC" w:rsidP="00726D9D">
            <w:pPr>
              <w:pStyle w:val="TAL"/>
              <w:keepNext w:val="0"/>
              <w:keepLines w:val="0"/>
              <w:rPr>
                <w:rFonts w:cs="Arial"/>
                <w:szCs w:val="18"/>
              </w:rPr>
            </w:pPr>
            <w:r w:rsidRPr="008C6C1C">
              <w:rPr>
                <w:lang w:eastAsia="ko-KR"/>
              </w:rPr>
              <w:t>Shall</w:t>
            </w:r>
            <w:r w:rsidR="00726D9D" w:rsidRPr="008C6C1C">
              <w:rPr>
                <w:lang w:eastAsia="ko-KR"/>
              </w:rPr>
              <w:t xml:space="preserve"> </w:t>
            </w:r>
            <w:r w:rsidRPr="008C6C1C">
              <w:rPr>
                <w:lang w:eastAsia="ko-KR"/>
              </w:rPr>
              <w:t>be</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DN</w:t>
            </w:r>
            <w:r w:rsidR="00726D9D" w:rsidRPr="008C6C1C">
              <w:rPr>
                <w:lang w:eastAsia="ko-KR"/>
              </w:rPr>
              <w:t xml:space="preserve"> </w:t>
            </w:r>
            <w:r w:rsidRPr="008C6C1C">
              <w:rPr>
                <w:lang w:eastAsia="ko-KR"/>
              </w:rPr>
              <w:t>that</w:t>
            </w:r>
            <w:r w:rsidR="00726D9D" w:rsidRPr="008C6C1C">
              <w:rPr>
                <w:lang w:eastAsia="ko-KR"/>
              </w:rPr>
              <w:t xml:space="preserve"> </w:t>
            </w:r>
            <w:r w:rsidRPr="008C6C1C">
              <w:rPr>
                <w:lang w:eastAsia="ko-KR"/>
              </w:rPr>
              <w:t>uniquely</w:t>
            </w:r>
            <w:r w:rsidR="00726D9D" w:rsidRPr="008C6C1C">
              <w:rPr>
                <w:lang w:eastAsia="ko-KR"/>
              </w:rPr>
              <w:t xml:space="preserve"> </w:t>
            </w:r>
            <w:r w:rsidRPr="008C6C1C">
              <w:rPr>
                <w:lang w:eastAsia="ko-KR"/>
              </w:rPr>
              <w:t>identifies</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MOI.</w:t>
            </w:r>
            <w:r w:rsidR="00726D9D" w:rsidRPr="008C6C1C">
              <w:rPr>
                <w:lang w:eastAsia="ko-KR"/>
              </w:rPr>
              <w:t xml:space="preserve"> </w:t>
            </w:r>
            <w:r w:rsidRPr="008C6C1C">
              <w:rPr>
                <w:lang w:eastAsia="ko-KR"/>
              </w:rPr>
              <w:t>The</w:t>
            </w:r>
            <w:r w:rsidR="00726D9D" w:rsidRPr="008C6C1C">
              <w:rPr>
                <w:lang w:eastAsia="ko-KR"/>
              </w:rPr>
              <w:t xml:space="preserve"> </w:t>
            </w:r>
            <w:r w:rsidRPr="008C6C1C">
              <w:rPr>
                <w:lang w:eastAsia="ko-KR"/>
              </w:rPr>
              <w:t>DN</w:t>
            </w:r>
            <w:r w:rsidR="00726D9D" w:rsidRPr="008C6C1C">
              <w:rPr>
                <w:lang w:eastAsia="ko-KR"/>
              </w:rPr>
              <w:noBreakHyphen/>
            </w:r>
            <w:r w:rsidRPr="008C6C1C">
              <w:rPr>
                <w:lang w:eastAsia="ko-KR"/>
              </w:rPr>
              <w:t>to</w:t>
            </w:r>
            <w:r w:rsidR="00726D9D" w:rsidRPr="008C6C1C">
              <w:rPr>
                <w:lang w:eastAsia="ko-KR"/>
              </w:rPr>
              <w:noBreakHyphen/>
            </w:r>
            <w:r w:rsidRPr="008C6C1C">
              <w:rPr>
                <w:lang w:eastAsia="ko-KR"/>
              </w:rPr>
              <w:t>URI</w:t>
            </w:r>
            <w:r w:rsidR="00726D9D" w:rsidRPr="008C6C1C">
              <w:rPr>
                <w:lang w:eastAsia="ko-KR"/>
              </w:rPr>
              <w:t xml:space="preserve"> </w:t>
            </w:r>
            <w:r w:rsidRPr="008C6C1C">
              <w:rPr>
                <w:lang w:eastAsia="ko-KR"/>
              </w:rPr>
              <w:t>mapping</w:t>
            </w:r>
            <w:r w:rsidR="00726D9D" w:rsidRPr="008C6C1C">
              <w:rPr>
                <w:lang w:eastAsia="ko-KR"/>
              </w:rPr>
              <w:t xml:space="preserve"> </w:t>
            </w:r>
            <w:r w:rsidRPr="008C6C1C">
              <w:rPr>
                <w:lang w:eastAsia="ko-KR"/>
              </w:rPr>
              <w:t>mechanism</w:t>
            </w:r>
            <w:r w:rsidR="00726D9D" w:rsidRPr="008C6C1C">
              <w:rPr>
                <w:lang w:eastAsia="ko-KR"/>
              </w:rPr>
              <w:t xml:space="preserve"> </w:t>
            </w:r>
            <w:r w:rsidRPr="008C6C1C">
              <w:rPr>
                <w:lang w:eastAsia="ko-KR"/>
              </w:rPr>
              <w:t>is</w:t>
            </w:r>
            <w:r w:rsidR="00726D9D" w:rsidRPr="008C6C1C">
              <w:rPr>
                <w:lang w:eastAsia="ko-KR"/>
              </w:rPr>
              <w:t xml:space="preserve"> </w:t>
            </w:r>
            <w:r w:rsidRPr="008C6C1C">
              <w:rPr>
                <w:lang w:eastAsia="ko-KR"/>
              </w:rPr>
              <w:t>defined</w:t>
            </w:r>
            <w:r w:rsidR="00726D9D" w:rsidRPr="008C6C1C">
              <w:rPr>
                <w:lang w:eastAsia="ko-KR"/>
              </w:rPr>
              <w:t xml:space="preserve"> </w:t>
            </w:r>
            <w:r w:rsidRPr="008C6C1C">
              <w:rPr>
                <w:lang w:eastAsia="ko-KR"/>
              </w:rPr>
              <w:t>in</w:t>
            </w:r>
            <w:r w:rsidR="00726D9D" w:rsidRPr="008C6C1C">
              <w:rPr>
                <w:lang w:eastAsia="ko-KR"/>
              </w:rPr>
              <w:t xml:space="preserve"> </w:t>
            </w:r>
            <w:r w:rsidRPr="008C6C1C">
              <w:rPr>
                <w:lang w:eastAsia="ko-KR"/>
              </w:rPr>
              <w:t>clause</w:t>
            </w:r>
            <w:r w:rsidR="00726D9D" w:rsidRPr="008C6C1C">
              <w:rPr>
                <w:lang w:eastAsia="ko-KR"/>
              </w:rPr>
              <w:t xml:space="preserve"> </w:t>
            </w:r>
            <w:r w:rsidRPr="008C6C1C">
              <w:rPr>
                <w:lang w:eastAsia="ko-KR"/>
              </w:rPr>
              <w:t>4.2.3</w:t>
            </w:r>
            <w:r w:rsidR="00726D9D" w:rsidRPr="008C6C1C">
              <w:rPr>
                <w:lang w:eastAsia="ko-KR"/>
              </w:rPr>
              <w:t xml:space="preserve">, 3GPP </w:t>
            </w:r>
            <w:r w:rsidRPr="008C6C1C">
              <w:rPr>
                <w:lang w:eastAsia="ko-KR"/>
              </w:rPr>
              <w:t>TS</w:t>
            </w:r>
            <w:r w:rsidR="00726D9D" w:rsidRPr="008C6C1C">
              <w:rPr>
                <w:lang w:eastAsia="ko-KR"/>
              </w:rPr>
              <w:t> </w:t>
            </w:r>
            <w:r w:rsidRPr="008C6C1C">
              <w:rPr>
                <w:lang w:eastAsia="ko-KR"/>
              </w:rPr>
              <w:t>32.158</w:t>
            </w:r>
            <w:r w:rsidR="00726D9D" w:rsidRPr="008C6C1C">
              <w:rPr>
                <w:lang w:eastAsia="ko-KR"/>
              </w:rPr>
              <w:t xml:space="preserve"> </w:t>
            </w:r>
            <w:r w:rsidRPr="008C6C1C">
              <w:rPr>
                <w:lang w:eastAsia="ko-KR"/>
              </w:rPr>
              <w:t>[30].</w:t>
            </w:r>
          </w:p>
        </w:tc>
      </w:tr>
      <w:tr w:rsidR="00724BBC" w:rsidRPr="008C6C1C" w14:paraId="41F41988" w14:textId="77777777" w:rsidTr="00726D9D">
        <w:trPr>
          <w:jc w:val="center"/>
        </w:trPr>
        <w:tc>
          <w:tcPr>
            <w:tcW w:w="866" w:type="pct"/>
          </w:tcPr>
          <w:p w14:paraId="31560E43" w14:textId="77777777" w:rsidR="00724BBC" w:rsidRPr="008C6C1C" w:rsidRDefault="00724BBC" w:rsidP="00726D9D">
            <w:pPr>
              <w:pStyle w:val="TAL"/>
              <w:keepNext w:val="0"/>
              <w:keepLines w:val="0"/>
              <w:rPr>
                <w:color w:val="000000" w:themeColor="text1"/>
              </w:rPr>
            </w:pPr>
            <w:r w:rsidRPr="008C6C1C">
              <w:rPr>
                <w:color w:val="000000" w:themeColor="text1"/>
              </w:rPr>
              <w:t>protocol</w:t>
            </w:r>
          </w:p>
        </w:tc>
        <w:tc>
          <w:tcPr>
            <w:tcW w:w="899" w:type="pct"/>
          </w:tcPr>
          <w:p w14:paraId="4D6DFBD4" w14:textId="77777777" w:rsidR="00724BBC" w:rsidRPr="008C6C1C" w:rsidRDefault="00724BBC" w:rsidP="00726D9D">
            <w:pPr>
              <w:pStyle w:val="TAL"/>
              <w:keepNext w:val="0"/>
              <w:keepLines w:val="0"/>
            </w:pPr>
            <w:r w:rsidRPr="008C6C1C">
              <w:t>Protocol</w:t>
            </w:r>
          </w:p>
        </w:tc>
        <w:tc>
          <w:tcPr>
            <w:tcW w:w="148" w:type="pct"/>
          </w:tcPr>
          <w:p w14:paraId="0F62C58A" w14:textId="77777777" w:rsidR="00724BBC" w:rsidRPr="008C6C1C" w:rsidRDefault="00724BBC" w:rsidP="00726D9D">
            <w:pPr>
              <w:pStyle w:val="TAC"/>
              <w:keepNext w:val="0"/>
              <w:keepLines w:val="0"/>
            </w:pPr>
            <w:r w:rsidRPr="008C6C1C">
              <w:t>M</w:t>
            </w:r>
          </w:p>
        </w:tc>
        <w:tc>
          <w:tcPr>
            <w:tcW w:w="552" w:type="pct"/>
          </w:tcPr>
          <w:p w14:paraId="5B410A96" w14:textId="77777777" w:rsidR="00724BBC" w:rsidRPr="008C6C1C" w:rsidRDefault="00724BBC" w:rsidP="00726D9D">
            <w:pPr>
              <w:pStyle w:val="TAL"/>
              <w:keepNext w:val="0"/>
              <w:keepLines w:val="0"/>
            </w:pPr>
            <w:r w:rsidRPr="008C6C1C">
              <w:t>1</w:t>
            </w:r>
          </w:p>
        </w:tc>
        <w:tc>
          <w:tcPr>
            <w:tcW w:w="1106" w:type="pct"/>
          </w:tcPr>
          <w:p w14:paraId="693FF2F5" w14:textId="0700011D" w:rsidR="00724BBC" w:rsidRPr="008C6C1C" w:rsidRDefault="00724BBC" w:rsidP="00726D9D">
            <w:pPr>
              <w:pStyle w:val="TAL"/>
              <w:keepNext w:val="0"/>
              <w:keepLines w:val="0"/>
              <w:rPr>
                <w:rFonts w:cs="Arial"/>
                <w:szCs w:val="18"/>
              </w:rPr>
            </w:pPr>
            <w:r w:rsidRPr="008C6C1C">
              <w:rPr>
                <w:rFonts w:cs="Arial"/>
                <w:szCs w:val="18"/>
              </w:rPr>
              <w:t>Protocol</w:t>
            </w:r>
            <w:r w:rsidR="00726D9D" w:rsidRPr="008C6C1C">
              <w:rPr>
                <w:rFonts w:cs="Arial"/>
                <w:szCs w:val="18"/>
              </w:rPr>
              <w:t xml:space="preserve"> </w:t>
            </w:r>
            <w:r w:rsidRPr="008C6C1C">
              <w:rPr>
                <w:rFonts w:cs="Arial"/>
                <w:szCs w:val="18"/>
              </w:rPr>
              <w:t>invoked.</w:t>
            </w:r>
          </w:p>
        </w:tc>
        <w:tc>
          <w:tcPr>
            <w:tcW w:w="1428" w:type="pct"/>
          </w:tcPr>
          <w:p w14:paraId="5558925F" w14:textId="77777777" w:rsidR="00724BBC" w:rsidRPr="008C6C1C" w:rsidRDefault="00724BBC" w:rsidP="00726D9D">
            <w:pPr>
              <w:pStyle w:val="TAL"/>
              <w:keepNext w:val="0"/>
              <w:keepLines w:val="0"/>
              <w:rPr>
                <w:rFonts w:cs="Arial"/>
                <w:szCs w:val="18"/>
              </w:rPr>
            </w:pPr>
            <w:r w:rsidRPr="008C6C1C">
              <w:rPr>
                <w:rFonts w:cs="Arial"/>
                <w:szCs w:val="18"/>
              </w:rPr>
              <w:t>HTTPS??</w:t>
            </w:r>
          </w:p>
        </w:tc>
      </w:tr>
      <w:tr w:rsidR="00724BBC" w:rsidRPr="008C6C1C" w14:paraId="016302A9" w14:textId="77777777" w:rsidTr="00726D9D">
        <w:trPr>
          <w:jc w:val="center"/>
        </w:trPr>
        <w:tc>
          <w:tcPr>
            <w:tcW w:w="866" w:type="pct"/>
          </w:tcPr>
          <w:p w14:paraId="4C845A23" w14:textId="77777777" w:rsidR="00724BBC" w:rsidRPr="008C6C1C" w:rsidRDefault="00724BBC" w:rsidP="00726D9D">
            <w:pPr>
              <w:pStyle w:val="TAL"/>
              <w:keepNext w:val="0"/>
              <w:keepLines w:val="0"/>
              <w:rPr>
                <w:color w:val="000000" w:themeColor="text1"/>
              </w:rPr>
            </w:pPr>
            <w:r w:rsidRPr="008C6C1C">
              <w:rPr>
                <w:color w:val="000000" w:themeColor="text1"/>
              </w:rPr>
              <w:t>operation</w:t>
            </w:r>
          </w:p>
        </w:tc>
        <w:tc>
          <w:tcPr>
            <w:tcW w:w="899" w:type="pct"/>
          </w:tcPr>
          <w:p w14:paraId="0C82C17E" w14:textId="77777777" w:rsidR="00724BBC" w:rsidRPr="008C6C1C" w:rsidRDefault="00724BBC" w:rsidP="00726D9D">
            <w:pPr>
              <w:pStyle w:val="TAL"/>
              <w:keepNext w:val="0"/>
              <w:keepLines w:val="0"/>
            </w:pPr>
            <w:r w:rsidRPr="008C6C1C">
              <w:t>Operation</w:t>
            </w:r>
          </w:p>
        </w:tc>
        <w:tc>
          <w:tcPr>
            <w:tcW w:w="148" w:type="pct"/>
          </w:tcPr>
          <w:p w14:paraId="0F45AAE9" w14:textId="77777777" w:rsidR="00724BBC" w:rsidRPr="008C6C1C" w:rsidRDefault="00724BBC" w:rsidP="00726D9D">
            <w:pPr>
              <w:pStyle w:val="TAC"/>
              <w:keepNext w:val="0"/>
              <w:keepLines w:val="0"/>
            </w:pPr>
            <w:r w:rsidRPr="008C6C1C">
              <w:t>C</w:t>
            </w:r>
          </w:p>
        </w:tc>
        <w:tc>
          <w:tcPr>
            <w:tcW w:w="552" w:type="pct"/>
          </w:tcPr>
          <w:p w14:paraId="7EBA5F98" w14:textId="77777777" w:rsidR="00724BBC" w:rsidRPr="008C6C1C" w:rsidRDefault="00724BBC" w:rsidP="00726D9D">
            <w:pPr>
              <w:pStyle w:val="TAL"/>
              <w:keepNext w:val="0"/>
              <w:keepLines w:val="0"/>
            </w:pPr>
            <w:r w:rsidRPr="008C6C1C">
              <w:t>0..1</w:t>
            </w:r>
          </w:p>
        </w:tc>
        <w:tc>
          <w:tcPr>
            <w:tcW w:w="1106" w:type="pct"/>
          </w:tcPr>
          <w:p w14:paraId="4EF237D7" w14:textId="48D85FBB" w:rsidR="00724BBC" w:rsidRPr="008C6C1C" w:rsidRDefault="00724BBC" w:rsidP="00726D9D">
            <w:pPr>
              <w:pStyle w:val="TAL"/>
              <w:keepNext w:val="0"/>
              <w:keepLines w:val="0"/>
              <w:rPr>
                <w:rFonts w:cs="Arial"/>
                <w:szCs w:val="18"/>
              </w:rPr>
            </w:pPr>
            <w:r w:rsidRPr="008C6C1C">
              <w:rPr>
                <w:rFonts w:cs="Arial"/>
                <w:szCs w:val="18"/>
              </w:rPr>
              <w:t>Operation</w:t>
            </w:r>
            <w:r w:rsidR="00726D9D" w:rsidRPr="008C6C1C">
              <w:rPr>
                <w:rFonts w:cs="Arial"/>
                <w:szCs w:val="18"/>
              </w:rPr>
              <w:t xml:space="preserve"> </w:t>
            </w:r>
            <w:r w:rsidRPr="008C6C1C">
              <w:rPr>
                <w:rFonts w:cs="Arial"/>
                <w:szCs w:val="18"/>
              </w:rPr>
              <w:t>that</w:t>
            </w:r>
            <w:r w:rsidR="00726D9D" w:rsidRPr="008C6C1C">
              <w:rPr>
                <w:rFonts w:cs="Arial"/>
                <w:szCs w:val="18"/>
              </w:rPr>
              <w:t xml:space="preserve"> </w:t>
            </w:r>
            <w:r w:rsidRPr="008C6C1C">
              <w:rPr>
                <w:rFonts w:cs="Arial"/>
                <w:szCs w:val="18"/>
              </w:rPr>
              <w:t>was</w:t>
            </w:r>
            <w:r w:rsidR="00726D9D" w:rsidRPr="008C6C1C">
              <w:rPr>
                <w:rFonts w:cs="Arial"/>
                <w:szCs w:val="18"/>
              </w:rPr>
              <w:t xml:space="preserve"> </w:t>
            </w:r>
            <w:r w:rsidRPr="008C6C1C">
              <w:rPr>
                <w:rFonts w:cs="Arial"/>
                <w:szCs w:val="18"/>
              </w:rPr>
              <w:t>invoked</w:t>
            </w:r>
            <w:r w:rsidR="00726D9D" w:rsidRPr="008C6C1C">
              <w:rPr>
                <w:rFonts w:cs="Arial"/>
                <w:szCs w:val="18"/>
              </w:rPr>
              <w:t xml:space="preserve"> </w:t>
            </w:r>
            <w:r w:rsidRPr="008C6C1C">
              <w:rPr>
                <w:rFonts w:cs="Arial"/>
                <w:szCs w:val="18"/>
              </w:rPr>
              <w:t>on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only</w:t>
            </w:r>
            <w:r w:rsidR="00726D9D" w:rsidRPr="008C6C1C">
              <w:rPr>
                <w:rFonts w:cs="Arial"/>
                <w:szCs w:val="18"/>
              </w:rPr>
              <w:t xml:space="preserve"> </w:t>
            </w:r>
            <w:r w:rsidRPr="008C6C1C">
              <w:rPr>
                <w:rFonts w:cs="Arial"/>
                <w:szCs w:val="18"/>
              </w:rPr>
              <w:t>applicable</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protocol.</w:t>
            </w:r>
          </w:p>
        </w:tc>
        <w:tc>
          <w:tcPr>
            <w:tcW w:w="1428" w:type="pct"/>
          </w:tcPr>
          <w:p w14:paraId="3D55030E" w14:textId="2F3DAE94" w:rsidR="00724BBC" w:rsidRPr="008C6C1C" w:rsidRDefault="00726D9D" w:rsidP="00726D9D">
            <w:pPr>
              <w:pStyle w:val="TAL"/>
              <w:keepNext w:val="0"/>
              <w:keepLines w:val="0"/>
              <w:rPr>
                <w:rFonts w:cs="Arial"/>
                <w:szCs w:val="18"/>
              </w:rPr>
            </w:pPr>
            <w:r w:rsidRPr="008C6C1C">
              <w:rPr>
                <w:rFonts w:cs="Arial"/>
                <w:szCs w:val="18"/>
              </w:rPr>
              <w:t xml:space="preserve">E.g. </w:t>
            </w:r>
            <w:r w:rsidR="00724BBC" w:rsidRPr="008C6C1C">
              <w:rPr>
                <w:rFonts w:cs="Arial"/>
                <w:szCs w:val="18"/>
              </w:rPr>
              <w:t>PUT,</w:t>
            </w:r>
            <w:r w:rsidRPr="008C6C1C">
              <w:rPr>
                <w:rFonts w:cs="Arial"/>
                <w:szCs w:val="18"/>
              </w:rPr>
              <w:t xml:space="preserve"> </w:t>
            </w:r>
            <w:r w:rsidR="00724BBC" w:rsidRPr="008C6C1C">
              <w:rPr>
                <w:rFonts w:cs="Arial"/>
                <w:szCs w:val="18"/>
              </w:rPr>
              <w:t>POST,</w:t>
            </w:r>
            <w:r w:rsidRPr="008C6C1C">
              <w:rPr>
                <w:rFonts w:cs="Arial"/>
                <w:szCs w:val="18"/>
              </w:rPr>
              <w:t xml:space="preserve"> </w:t>
            </w:r>
            <w:r w:rsidR="00724BBC" w:rsidRPr="008C6C1C">
              <w:rPr>
                <w:rFonts w:cs="Arial"/>
                <w:szCs w:val="18"/>
              </w:rPr>
              <w:t>GET,</w:t>
            </w:r>
            <w:r w:rsidRPr="008C6C1C">
              <w:rPr>
                <w:rFonts w:cs="Arial"/>
                <w:szCs w:val="18"/>
              </w:rPr>
              <w:t xml:space="preserve"> </w:t>
            </w:r>
            <w:r w:rsidR="00724BBC" w:rsidRPr="008C6C1C">
              <w:rPr>
                <w:rFonts w:cs="Arial"/>
                <w:szCs w:val="18"/>
              </w:rPr>
              <w:t>DELETE,</w:t>
            </w:r>
            <w:r w:rsidRPr="008C6C1C">
              <w:rPr>
                <w:rFonts w:cs="Arial"/>
                <w:szCs w:val="18"/>
              </w:rPr>
              <w:t xml:space="preserve"> </w:t>
            </w:r>
            <w:r w:rsidR="00724BBC" w:rsidRPr="008C6C1C">
              <w:rPr>
                <w:rFonts w:cs="Arial"/>
                <w:szCs w:val="18"/>
              </w:rPr>
              <w:t>PATCH</w:t>
            </w:r>
            <w:r w:rsidRPr="008C6C1C">
              <w:rPr>
                <w:rFonts w:cs="Arial"/>
                <w:szCs w:val="18"/>
              </w:rPr>
              <w:t xml:space="preserve">, </w:t>
            </w:r>
            <w:r w:rsidR="00724BBC" w:rsidRPr="008C6C1C">
              <w:rPr>
                <w:rFonts w:cs="Arial"/>
                <w:szCs w:val="18"/>
              </w:rPr>
              <w:t>etc</w:t>
            </w:r>
            <w:r w:rsidRPr="008C6C1C">
              <w:rPr>
                <w:rFonts w:cs="Arial"/>
                <w:szCs w:val="18"/>
              </w:rPr>
              <w:t>.</w:t>
            </w:r>
          </w:p>
        </w:tc>
      </w:tr>
      <w:tr w:rsidR="00724BBC" w:rsidRPr="008C6C1C" w14:paraId="77D052C2" w14:textId="77777777" w:rsidTr="00726D9D">
        <w:trPr>
          <w:jc w:val="center"/>
        </w:trPr>
        <w:tc>
          <w:tcPr>
            <w:tcW w:w="866" w:type="pct"/>
          </w:tcPr>
          <w:p w14:paraId="4E69C750" w14:textId="77777777" w:rsidR="00724BBC" w:rsidRPr="008C6C1C" w:rsidRDefault="00724BBC" w:rsidP="00726D9D">
            <w:pPr>
              <w:pStyle w:val="TAL"/>
              <w:keepNext w:val="0"/>
              <w:keepLines w:val="0"/>
              <w:rPr>
                <w:color w:val="000000" w:themeColor="text1"/>
              </w:rPr>
            </w:pPr>
            <w:r w:rsidRPr="008C6C1C">
              <w:rPr>
                <w:color w:val="000000" w:themeColor="text1"/>
              </w:rPr>
              <w:t>result</w:t>
            </w:r>
          </w:p>
        </w:tc>
        <w:tc>
          <w:tcPr>
            <w:tcW w:w="899" w:type="pct"/>
          </w:tcPr>
          <w:p w14:paraId="4B103190" w14:textId="77777777" w:rsidR="00724BBC" w:rsidRPr="008C6C1C" w:rsidRDefault="00724BBC" w:rsidP="00726D9D">
            <w:pPr>
              <w:pStyle w:val="TAL"/>
              <w:keepNext w:val="0"/>
              <w:keepLines w:val="0"/>
            </w:pPr>
            <w:r w:rsidRPr="008C6C1C">
              <w:t>string</w:t>
            </w:r>
          </w:p>
        </w:tc>
        <w:tc>
          <w:tcPr>
            <w:tcW w:w="148" w:type="pct"/>
          </w:tcPr>
          <w:p w14:paraId="474A3D06" w14:textId="77777777" w:rsidR="00724BBC" w:rsidRPr="008C6C1C" w:rsidRDefault="00724BBC" w:rsidP="00726D9D">
            <w:pPr>
              <w:pStyle w:val="TAC"/>
              <w:keepNext w:val="0"/>
              <w:keepLines w:val="0"/>
            </w:pPr>
            <w:r w:rsidRPr="008C6C1C">
              <w:t>M</w:t>
            </w:r>
          </w:p>
        </w:tc>
        <w:tc>
          <w:tcPr>
            <w:tcW w:w="552" w:type="pct"/>
          </w:tcPr>
          <w:p w14:paraId="0613F59C" w14:textId="77777777" w:rsidR="00724BBC" w:rsidRPr="008C6C1C" w:rsidRDefault="00724BBC" w:rsidP="00726D9D">
            <w:pPr>
              <w:pStyle w:val="TAL"/>
              <w:keepNext w:val="0"/>
              <w:keepLines w:val="0"/>
            </w:pPr>
            <w:r w:rsidRPr="008C6C1C">
              <w:t>1</w:t>
            </w:r>
          </w:p>
        </w:tc>
        <w:tc>
          <w:tcPr>
            <w:tcW w:w="1106" w:type="pct"/>
          </w:tcPr>
          <w:p w14:paraId="46C220C3" w14:textId="0B1A6D88" w:rsidR="00724BBC" w:rsidRPr="008C6C1C" w:rsidRDefault="00724BBC" w:rsidP="00726D9D">
            <w:pPr>
              <w:pStyle w:val="TAL"/>
              <w:keepNext w:val="0"/>
              <w:keepLines w:val="0"/>
              <w:rPr>
                <w:rFonts w:cs="Arial"/>
                <w:szCs w:val="18"/>
              </w:rPr>
            </w:pPr>
            <w:r w:rsidRPr="008C6C1C">
              <w:rPr>
                <w:rFonts w:cs="Arial"/>
                <w:szCs w:val="18"/>
              </w:rPr>
              <w:t>For</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protocol,</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contains</w:t>
            </w:r>
            <w:r w:rsidR="00726D9D" w:rsidRPr="008C6C1C">
              <w:rPr>
                <w:rFonts w:cs="Arial"/>
                <w:szCs w:val="18"/>
              </w:rPr>
              <w:t xml:space="preserve"> </w:t>
            </w:r>
            <w:r w:rsidRPr="008C6C1C">
              <w:rPr>
                <w:rFonts w:cs="Arial"/>
                <w:szCs w:val="18"/>
              </w:rPr>
              <w:t>HTTP</w:t>
            </w:r>
            <w:r w:rsidR="00726D9D" w:rsidRPr="008C6C1C">
              <w:rPr>
                <w:rFonts w:cs="Arial"/>
                <w:szCs w:val="18"/>
              </w:rPr>
              <w:t xml:space="preserve"> </w:t>
            </w:r>
            <w:r w:rsidRPr="008C6C1C">
              <w:rPr>
                <w:rFonts w:cs="Arial"/>
                <w:szCs w:val="18"/>
              </w:rPr>
              <w:t>status</w:t>
            </w:r>
            <w:r w:rsidR="00726D9D" w:rsidRPr="008C6C1C">
              <w:rPr>
                <w:rFonts w:cs="Arial"/>
                <w:szCs w:val="18"/>
              </w:rPr>
              <w:t xml:space="preserve"> </w:t>
            </w:r>
            <w:r w:rsidRPr="008C6C1C">
              <w:rPr>
                <w:rFonts w:cs="Arial"/>
                <w:szCs w:val="18"/>
              </w:rPr>
              <w:t>code</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invocation</w:t>
            </w:r>
            <w:r w:rsidR="00726D9D" w:rsidRPr="008C6C1C">
              <w:rPr>
                <w:rFonts w:cs="Arial"/>
                <w:szCs w:val="18"/>
              </w:rPr>
              <w:t>.</w:t>
            </w:r>
          </w:p>
        </w:tc>
        <w:tc>
          <w:tcPr>
            <w:tcW w:w="1428" w:type="pct"/>
          </w:tcPr>
          <w:p w14:paraId="206FB06F" w14:textId="32A99C43" w:rsidR="00724BBC" w:rsidRPr="008C6C1C" w:rsidRDefault="00724BBC" w:rsidP="00726D9D">
            <w:pPr>
              <w:pStyle w:val="TAL"/>
              <w:keepNext w:val="0"/>
              <w:keepLines w:val="0"/>
              <w:rPr>
                <w:rFonts w:cs="Arial"/>
                <w:szCs w:val="18"/>
              </w:rPr>
            </w:pPr>
            <w:r w:rsidRPr="008C6C1C">
              <w:rPr>
                <w:rFonts w:cs="Arial"/>
                <w:szCs w:val="18"/>
              </w:rPr>
              <w:t>HTTP</w:t>
            </w:r>
            <w:r w:rsidR="00726D9D" w:rsidRPr="008C6C1C">
              <w:rPr>
                <w:rFonts w:cs="Arial"/>
                <w:szCs w:val="18"/>
              </w:rPr>
              <w:t xml:space="preserve"> </w:t>
            </w:r>
            <w:r w:rsidRPr="008C6C1C">
              <w:rPr>
                <w:rFonts w:cs="Arial"/>
                <w:szCs w:val="18"/>
              </w:rPr>
              <w:t>status</w:t>
            </w:r>
            <w:r w:rsidR="00726D9D" w:rsidRPr="008C6C1C">
              <w:rPr>
                <w:rFonts w:cs="Arial"/>
                <w:szCs w:val="18"/>
              </w:rPr>
              <w:t xml:space="preserve"> </w:t>
            </w:r>
            <w:r w:rsidRPr="008C6C1C">
              <w:rPr>
                <w:rFonts w:cs="Arial"/>
                <w:szCs w:val="18"/>
              </w:rPr>
              <w:t>codes</w:t>
            </w:r>
            <w:r w:rsidR="00726D9D" w:rsidRPr="008C6C1C">
              <w:rPr>
                <w:rFonts w:cs="Arial"/>
                <w:szCs w:val="18"/>
              </w:rPr>
              <w:t>.</w:t>
            </w:r>
          </w:p>
        </w:tc>
      </w:tr>
      <w:tr w:rsidR="00724BBC" w:rsidRPr="008C6C1C" w14:paraId="310E48D4" w14:textId="77777777" w:rsidTr="00726D9D">
        <w:trPr>
          <w:jc w:val="center"/>
        </w:trPr>
        <w:tc>
          <w:tcPr>
            <w:tcW w:w="866" w:type="pct"/>
          </w:tcPr>
          <w:p w14:paraId="0E03E4C6" w14:textId="77777777" w:rsidR="00724BBC" w:rsidRPr="008C6C1C" w:rsidRDefault="00724BBC" w:rsidP="00726D9D">
            <w:pPr>
              <w:pStyle w:val="TAL"/>
              <w:rPr>
                <w:color w:val="000000" w:themeColor="text1"/>
              </w:rPr>
            </w:pPr>
            <w:r w:rsidRPr="008C6C1C">
              <w:rPr>
                <w:color w:val="000000" w:themeColor="text1"/>
              </w:rPr>
              <w:t>invocationTime</w:t>
            </w:r>
          </w:p>
        </w:tc>
        <w:tc>
          <w:tcPr>
            <w:tcW w:w="899" w:type="pct"/>
          </w:tcPr>
          <w:p w14:paraId="466C42FE" w14:textId="77777777" w:rsidR="00724BBC" w:rsidRPr="008C6C1C" w:rsidRDefault="00724BBC" w:rsidP="00726D9D">
            <w:pPr>
              <w:pStyle w:val="TAL"/>
            </w:pPr>
            <w:r w:rsidRPr="008C6C1C">
              <w:t>DateTime</w:t>
            </w:r>
          </w:p>
        </w:tc>
        <w:tc>
          <w:tcPr>
            <w:tcW w:w="148" w:type="pct"/>
          </w:tcPr>
          <w:p w14:paraId="4252D38E" w14:textId="77777777" w:rsidR="00724BBC" w:rsidRPr="008C6C1C" w:rsidRDefault="00724BBC" w:rsidP="00726D9D">
            <w:pPr>
              <w:pStyle w:val="TAC"/>
            </w:pPr>
            <w:r w:rsidRPr="008C6C1C">
              <w:t>O</w:t>
            </w:r>
          </w:p>
        </w:tc>
        <w:tc>
          <w:tcPr>
            <w:tcW w:w="552" w:type="pct"/>
          </w:tcPr>
          <w:p w14:paraId="7E8ABAC9" w14:textId="77777777" w:rsidR="00724BBC" w:rsidRPr="008C6C1C" w:rsidRDefault="00724BBC" w:rsidP="00726D9D">
            <w:pPr>
              <w:pStyle w:val="TAL"/>
            </w:pPr>
            <w:r w:rsidRPr="008C6C1C">
              <w:t>0..1</w:t>
            </w:r>
          </w:p>
        </w:tc>
        <w:tc>
          <w:tcPr>
            <w:tcW w:w="1106" w:type="pct"/>
          </w:tcPr>
          <w:p w14:paraId="2B2CA6CF" w14:textId="3621130C" w:rsidR="00724BBC" w:rsidRPr="008C6C1C" w:rsidRDefault="00724BBC" w:rsidP="00726D9D">
            <w:pPr>
              <w:pStyle w:val="TAL"/>
              <w:rPr>
                <w:rFonts w:cs="Arial"/>
                <w:szCs w:val="18"/>
              </w:rPr>
            </w:pPr>
            <w:r w:rsidRPr="008C6C1C">
              <w:rPr>
                <w:rFonts w:cs="Arial"/>
                <w:szCs w:val="18"/>
              </w:rPr>
              <w:t>Date</w:t>
            </w:r>
            <w:r w:rsidR="00726D9D" w:rsidRPr="008C6C1C">
              <w:rPr>
                <w:rFonts w:cs="Arial"/>
                <w:szCs w:val="18"/>
              </w:rPr>
              <w:t xml:space="preserve"> </w:t>
            </w:r>
            <w:r w:rsidRPr="008C6C1C">
              <w:rPr>
                <w:rFonts w:cs="Arial"/>
                <w:szCs w:val="18"/>
              </w:rPr>
              <w:t>on</w:t>
            </w:r>
            <w:r w:rsidR="00726D9D" w:rsidRPr="008C6C1C">
              <w:rPr>
                <w:rFonts w:cs="Arial"/>
                <w:szCs w:val="18"/>
              </w:rPr>
              <w:t xml:space="preserve"> </w:t>
            </w:r>
            <w:r w:rsidRPr="008C6C1C">
              <w:rPr>
                <w:rFonts w:cs="Arial"/>
                <w:szCs w:val="18"/>
              </w:rPr>
              <w:t>which</w:t>
            </w:r>
            <w:r w:rsidR="00726D9D" w:rsidRPr="008C6C1C">
              <w:rPr>
                <w:rFonts w:cs="Arial"/>
                <w:szCs w:val="18"/>
              </w:rPr>
              <w:t xml:space="preserve"> </w:t>
            </w:r>
            <w:r w:rsidRPr="008C6C1C">
              <w:rPr>
                <w:rFonts w:cs="Arial"/>
                <w:szCs w:val="18"/>
              </w:rPr>
              <w:t>it</w:t>
            </w:r>
            <w:r w:rsidR="00726D9D" w:rsidRPr="008C6C1C">
              <w:rPr>
                <w:rFonts w:cs="Arial"/>
                <w:szCs w:val="18"/>
              </w:rPr>
              <w:t xml:space="preserve"> </w:t>
            </w:r>
            <w:r w:rsidRPr="008C6C1C">
              <w:rPr>
                <w:rFonts w:cs="Arial"/>
                <w:szCs w:val="18"/>
              </w:rPr>
              <w:t>was</w:t>
            </w:r>
            <w:r w:rsidR="00726D9D" w:rsidRPr="008C6C1C">
              <w:rPr>
                <w:rFonts w:cs="Arial"/>
                <w:szCs w:val="18"/>
              </w:rPr>
              <w:t xml:space="preserve"> </w:t>
            </w:r>
            <w:r w:rsidRPr="008C6C1C">
              <w:rPr>
                <w:rFonts w:cs="Arial"/>
                <w:szCs w:val="18"/>
              </w:rPr>
              <w:t>invoked</w:t>
            </w:r>
            <w:r w:rsidR="00726D9D" w:rsidRPr="008C6C1C">
              <w:rPr>
                <w:rFonts w:cs="Arial"/>
                <w:szCs w:val="18"/>
              </w:rPr>
              <w:t>.</w:t>
            </w:r>
          </w:p>
        </w:tc>
        <w:tc>
          <w:tcPr>
            <w:tcW w:w="1428" w:type="pct"/>
          </w:tcPr>
          <w:p w14:paraId="6B081B5A" w14:textId="4DBDAF28" w:rsidR="00724BBC" w:rsidRPr="008C6C1C" w:rsidRDefault="00724BBC" w:rsidP="00726D9D">
            <w:pPr>
              <w:pStyle w:val="TAL"/>
              <w:rPr>
                <w:rFonts w:cs="Arial"/>
                <w:szCs w:val="18"/>
              </w:rPr>
            </w:pPr>
            <w:r w:rsidRPr="008C6C1C">
              <w:rPr>
                <w:rFonts w:cs="Arial"/>
                <w:szCs w:val="18"/>
              </w:rPr>
              <w:t>Is</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time</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receives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invocation</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external</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consumer?</w:t>
            </w:r>
            <w:r w:rsidR="00726D9D" w:rsidRPr="008C6C1C">
              <w:rPr>
                <w:rFonts w:cs="Arial"/>
                <w:szCs w:val="18"/>
              </w:rPr>
              <w:t xml:space="preserve"> </w:t>
            </w:r>
            <w:r w:rsidRPr="008C6C1C">
              <w:rPr>
                <w:rFonts w:cs="Arial"/>
                <w:szCs w:val="18"/>
              </w:rPr>
              <w:t>Needs</w:t>
            </w:r>
            <w:r w:rsidR="00726D9D" w:rsidRPr="008C6C1C">
              <w:rPr>
                <w:rFonts w:cs="Arial"/>
                <w:szCs w:val="18"/>
              </w:rPr>
              <w:t xml:space="preserve"> </w:t>
            </w:r>
            <w:r w:rsidRPr="008C6C1C">
              <w:rPr>
                <w:rFonts w:cs="Arial"/>
                <w:szCs w:val="18"/>
              </w:rPr>
              <w:t>further</w:t>
            </w:r>
            <w:r w:rsidR="00726D9D" w:rsidRPr="008C6C1C">
              <w:rPr>
                <w:rFonts w:cs="Arial"/>
                <w:szCs w:val="18"/>
              </w:rPr>
              <w:t xml:space="preserve"> </w:t>
            </w:r>
            <w:r w:rsidRPr="008C6C1C">
              <w:rPr>
                <w:rFonts w:cs="Arial"/>
                <w:szCs w:val="18"/>
              </w:rPr>
              <w:t>clarification</w:t>
            </w:r>
            <w:r w:rsidR="00726D9D" w:rsidRPr="008C6C1C">
              <w:rPr>
                <w:rFonts w:cs="Arial"/>
                <w:szCs w:val="18"/>
              </w:rPr>
              <w:t>.</w:t>
            </w:r>
          </w:p>
        </w:tc>
      </w:tr>
      <w:tr w:rsidR="00724BBC" w:rsidRPr="008C6C1C" w14:paraId="032F2FBD" w14:textId="77777777" w:rsidTr="00726D9D">
        <w:trPr>
          <w:jc w:val="center"/>
        </w:trPr>
        <w:tc>
          <w:tcPr>
            <w:tcW w:w="866" w:type="pct"/>
          </w:tcPr>
          <w:p w14:paraId="0C0CADAF" w14:textId="77777777" w:rsidR="00724BBC" w:rsidRPr="008C6C1C" w:rsidRDefault="00724BBC" w:rsidP="00726D9D">
            <w:pPr>
              <w:pStyle w:val="TAL"/>
              <w:keepNext w:val="0"/>
              <w:keepLines w:val="0"/>
              <w:rPr>
                <w:color w:val="000000" w:themeColor="text1"/>
              </w:rPr>
            </w:pPr>
            <w:r w:rsidRPr="008C6C1C">
              <w:rPr>
                <w:color w:val="000000" w:themeColor="text1"/>
              </w:rPr>
              <w:t>invocationLatency</w:t>
            </w:r>
          </w:p>
        </w:tc>
        <w:tc>
          <w:tcPr>
            <w:tcW w:w="899" w:type="pct"/>
          </w:tcPr>
          <w:p w14:paraId="5D6FBCAF" w14:textId="77777777" w:rsidR="00724BBC" w:rsidRPr="008C6C1C" w:rsidRDefault="00724BBC" w:rsidP="00726D9D">
            <w:pPr>
              <w:pStyle w:val="TAL"/>
              <w:keepNext w:val="0"/>
              <w:keepLines w:val="0"/>
            </w:pPr>
            <w:r w:rsidRPr="008C6C1C">
              <w:t>DurationMs</w:t>
            </w:r>
          </w:p>
        </w:tc>
        <w:tc>
          <w:tcPr>
            <w:tcW w:w="148" w:type="pct"/>
          </w:tcPr>
          <w:p w14:paraId="22A66290" w14:textId="77777777" w:rsidR="00724BBC" w:rsidRPr="008C6C1C" w:rsidRDefault="00724BBC" w:rsidP="00726D9D">
            <w:pPr>
              <w:pStyle w:val="TAC"/>
              <w:keepNext w:val="0"/>
              <w:keepLines w:val="0"/>
            </w:pPr>
            <w:r w:rsidRPr="008C6C1C">
              <w:t>O</w:t>
            </w:r>
          </w:p>
        </w:tc>
        <w:tc>
          <w:tcPr>
            <w:tcW w:w="552" w:type="pct"/>
          </w:tcPr>
          <w:p w14:paraId="641FF1BF" w14:textId="77777777" w:rsidR="00724BBC" w:rsidRPr="008C6C1C" w:rsidRDefault="00724BBC" w:rsidP="00726D9D">
            <w:pPr>
              <w:pStyle w:val="TAL"/>
              <w:keepNext w:val="0"/>
              <w:keepLines w:val="0"/>
            </w:pPr>
            <w:r w:rsidRPr="008C6C1C">
              <w:t>0..1</w:t>
            </w:r>
          </w:p>
        </w:tc>
        <w:tc>
          <w:tcPr>
            <w:tcW w:w="1106" w:type="pct"/>
          </w:tcPr>
          <w:p w14:paraId="388A1882" w14:textId="37C68DC1" w:rsidR="00724BBC" w:rsidRPr="008C6C1C" w:rsidRDefault="00724BBC" w:rsidP="00726D9D">
            <w:pPr>
              <w:pStyle w:val="TAL"/>
              <w:keepNext w:val="0"/>
              <w:keepLines w:val="0"/>
              <w:rPr>
                <w:rFonts w:cs="Arial"/>
                <w:szCs w:val="18"/>
              </w:rPr>
            </w:pPr>
            <w:r w:rsidRPr="008C6C1C">
              <w:rPr>
                <w:rFonts w:cs="Arial"/>
                <w:szCs w:val="18"/>
              </w:rPr>
              <w:t>Latency</w:t>
            </w:r>
            <w:r w:rsidR="00726D9D" w:rsidRPr="008C6C1C">
              <w:rPr>
                <w:rFonts w:cs="Arial"/>
                <w:szCs w:val="18"/>
              </w:rPr>
              <w:t xml:space="preserve"> </w:t>
            </w:r>
            <w:r w:rsidRPr="008C6C1C">
              <w:rPr>
                <w:rFonts w:cs="Arial"/>
                <w:szCs w:val="18"/>
              </w:rPr>
              <w:t>for</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invocation.</w:t>
            </w:r>
          </w:p>
        </w:tc>
        <w:tc>
          <w:tcPr>
            <w:tcW w:w="1428" w:type="pct"/>
          </w:tcPr>
          <w:p w14:paraId="24DB1130" w14:textId="2444650E" w:rsidR="00724BBC" w:rsidRPr="008C6C1C" w:rsidRDefault="00724BBC" w:rsidP="00726D9D">
            <w:pPr>
              <w:pStyle w:val="TAL"/>
              <w:keepNext w:val="0"/>
              <w:keepLines w:val="0"/>
              <w:rPr>
                <w:rFonts w:cs="Arial"/>
                <w:szCs w:val="18"/>
              </w:rPr>
            </w:pPr>
            <w:r w:rsidRPr="008C6C1C">
              <w:rPr>
                <w:rFonts w:cs="Arial"/>
                <w:szCs w:val="18"/>
              </w:rPr>
              <w:t>Is</w:t>
            </w:r>
            <w:r w:rsidR="00726D9D" w:rsidRPr="008C6C1C">
              <w:rPr>
                <w:rFonts w:cs="Arial"/>
                <w:szCs w:val="18"/>
              </w:rPr>
              <w:t xml:space="preserve"> </w:t>
            </w:r>
            <w:r w:rsidRPr="008C6C1C">
              <w:rPr>
                <w:rFonts w:cs="Arial"/>
                <w:szCs w:val="18"/>
              </w:rPr>
              <w:t>this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duration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service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invocation</w:t>
            </w:r>
            <w:r w:rsidR="00726D9D" w:rsidRPr="008C6C1C">
              <w:rPr>
                <w:rFonts w:cs="Arial"/>
                <w:szCs w:val="18"/>
              </w:rPr>
              <w:t xml:space="preserve"> </w:t>
            </w:r>
            <w:r w:rsidRPr="008C6C1C">
              <w:rPr>
                <w:rFonts w:cs="Arial"/>
                <w:szCs w:val="18"/>
              </w:rPr>
              <w:t>(</w:t>
            </w:r>
            <w:r w:rsidR="00726D9D" w:rsidRPr="008C6C1C">
              <w:rPr>
                <w:rFonts w:cs="Arial"/>
                <w:szCs w:val="18"/>
              </w:rPr>
              <w:t xml:space="preserve">i.e. </w:t>
            </w:r>
            <w:r w:rsidRPr="008C6C1C">
              <w:rPr>
                <w:rFonts w:cs="Arial"/>
                <w:szCs w:val="18"/>
              </w:rPr>
              <w:t>from</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time</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external</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consumer</w:t>
            </w:r>
            <w:r w:rsidR="00726D9D" w:rsidRPr="008C6C1C">
              <w:rPr>
                <w:rFonts w:cs="Arial"/>
                <w:szCs w:val="18"/>
              </w:rPr>
              <w:t xml:space="preserve"> </w:t>
            </w:r>
            <w:r w:rsidRPr="008C6C1C">
              <w:rPr>
                <w:rFonts w:cs="Arial"/>
                <w:szCs w:val="18"/>
              </w:rPr>
              <w:t>sends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invocation</w:t>
            </w:r>
            <w:r w:rsidR="00726D9D" w:rsidRPr="008C6C1C">
              <w:rPr>
                <w:rFonts w:cs="Arial"/>
                <w:szCs w:val="18"/>
              </w:rPr>
              <w:t xml:space="preserve"> </w:t>
            </w:r>
            <w:r w:rsidRPr="008C6C1C">
              <w:rPr>
                <w:rFonts w:cs="Arial"/>
                <w:szCs w:val="18"/>
              </w:rPr>
              <w:t>request</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time</w:t>
            </w:r>
            <w:r w:rsidR="00726D9D" w:rsidRPr="008C6C1C">
              <w:rPr>
                <w:rFonts w:cs="Arial"/>
                <w:szCs w:val="18"/>
              </w:rPr>
              <w:t xml:space="preserve"> </w:t>
            </w:r>
            <w:r w:rsidRPr="008C6C1C">
              <w:rPr>
                <w:rFonts w:cs="Arial"/>
                <w:szCs w:val="18"/>
              </w:rPr>
              <w:t>when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producer</w:t>
            </w:r>
            <w:r w:rsidR="00726D9D" w:rsidRPr="008C6C1C">
              <w:rPr>
                <w:rFonts w:cs="Arial"/>
                <w:szCs w:val="18"/>
              </w:rPr>
              <w:t xml:space="preserve"> </w:t>
            </w:r>
            <w:r w:rsidRPr="008C6C1C">
              <w:rPr>
                <w:rFonts w:cs="Arial"/>
                <w:szCs w:val="18"/>
              </w:rPr>
              <w:t>sends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response</w:t>
            </w:r>
            <w:r w:rsidR="00726D9D" w:rsidRPr="008C6C1C">
              <w:rPr>
                <w:rFonts w:cs="Arial"/>
                <w:szCs w:val="18"/>
              </w:rPr>
              <w:t xml:space="preserve"> </w:t>
            </w:r>
            <w:r w:rsidRPr="008C6C1C">
              <w:rPr>
                <w:rFonts w:cs="Arial"/>
                <w:szCs w:val="18"/>
              </w:rPr>
              <w:t>back</w:t>
            </w:r>
            <w:r w:rsidR="00726D9D" w:rsidRPr="008C6C1C">
              <w:rPr>
                <w:rFonts w:cs="Arial"/>
                <w:szCs w:val="18"/>
              </w:rPr>
              <w:t xml:space="preserve"> </w:t>
            </w:r>
            <w:r w:rsidRPr="008C6C1C">
              <w:rPr>
                <w:rFonts w:cs="Arial"/>
                <w:szCs w:val="18"/>
              </w:rPr>
              <w:t>to</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external</w:t>
            </w:r>
            <w:r w:rsidR="00726D9D" w:rsidRPr="008C6C1C">
              <w:rPr>
                <w:rFonts w:cs="Arial"/>
                <w:szCs w:val="18"/>
              </w:rPr>
              <w:t xml:space="preserve"> </w:t>
            </w:r>
            <w:r w:rsidRPr="008C6C1C">
              <w:rPr>
                <w:rFonts w:cs="Arial"/>
                <w:szCs w:val="18"/>
              </w:rPr>
              <w:t>MnS</w:t>
            </w:r>
            <w:r w:rsidR="00726D9D" w:rsidRPr="008C6C1C">
              <w:rPr>
                <w:rFonts w:cs="Arial"/>
                <w:szCs w:val="18"/>
              </w:rPr>
              <w:t xml:space="preserve"> </w:t>
            </w:r>
            <w:r w:rsidRPr="008C6C1C">
              <w:rPr>
                <w:rFonts w:cs="Arial"/>
                <w:szCs w:val="18"/>
              </w:rPr>
              <w:t>consumer)?</w:t>
            </w:r>
            <w:r w:rsidR="00726D9D" w:rsidRPr="008C6C1C">
              <w:rPr>
                <w:rFonts w:cs="Arial"/>
                <w:szCs w:val="18"/>
              </w:rPr>
              <w:t xml:space="preserve"> </w:t>
            </w:r>
            <w:r w:rsidRPr="008C6C1C">
              <w:rPr>
                <w:rFonts w:cs="Arial"/>
                <w:szCs w:val="18"/>
              </w:rPr>
              <w:t>Needs</w:t>
            </w:r>
            <w:r w:rsidR="00726D9D" w:rsidRPr="008C6C1C">
              <w:rPr>
                <w:rFonts w:cs="Arial"/>
                <w:szCs w:val="18"/>
              </w:rPr>
              <w:t xml:space="preserve"> </w:t>
            </w:r>
            <w:r w:rsidRPr="008C6C1C">
              <w:rPr>
                <w:rFonts w:cs="Arial"/>
                <w:szCs w:val="18"/>
              </w:rPr>
              <w:t>further</w:t>
            </w:r>
            <w:r w:rsidR="00726D9D" w:rsidRPr="008C6C1C">
              <w:rPr>
                <w:rFonts w:cs="Arial"/>
                <w:szCs w:val="18"/>
              </w:rPr>
              <w:t xml:space="preserve"> </w:t>
            </w:r>
            <w:r w:rsidRPr="008C6C1C">
              <w:rPr>
                <w:rFonts w:cs="Arial"/>
                <w:szCs w:val="18"/>
              </w:rPr>
              <w:t>clarification</w:t>
            </w:r>
            <w:r w:rsidR="00726D9D" w:rsidRPr="008C6C1C">
              <w:rPr>
                <w:rFonts w:cs="Arial"/>
                <w:szCs w:val="18"/>
              </w:rPr>
              <w:t>.</w:t>
            </w:r>
          </w:p>
        </w:tc>
      </w:tr>
      <w:tr w:rsidR="00724BBC" w:rsidRPr="008C6C1C" w14:paraId="6FCCCFC5" w14:textId="77777777" w:rsidTr="00726D9D">
        <w:trPr>
          <w:jc w:val="center"/>
        </w:trPr>
        <w:tc>
          <w:tcPr>
            <w:tcW w:w="866" w:type="pct"/>
          </w:tcPr>
          <w:p w14:paraId="44471C35" w14:textId="77777777" w:rsidR="00724BBC" w:rsidRPr="008C6C1C" w:rsidRDefault="00724BBC" w:rsidP="00726D9D">
            <w:pPr>
              <w:pStyle w:val="TAL"/>
              <w:keepNext w:val="0"/>
              <w:keepLines w:val="0"/>
            </w:pPr>
            <w:r w:rsidRPr="008C6C1C">
              <w:t>inputParameters</w:t>
            </w:r>
          </w:p>
        </w:tc>
        <w:tc>
          <w:tcPr>
            <w:tcW w:w="899" w:type="pct"/>
          </w:tcPr>
          <w:p w14:paraId="77120015" w14:textId="2AFB774E" w:rsidR="00724BBC" w:rsidRPr="008C6C1C" w:rsidRDefault="00724BBC" w:rsidP="00726D9D">
            <w:pPr>
              <w:pStyle w:val="TAL"/>
              <w:keepNext w:val="0"/>
              <w:keepLines w:val="0"/>
              <w:rPr>
                <w:rFonts w:eastAsia="DengXian"/>
              </w:rPr>
            </w:pPr>
            <w:r w:rsidRPr="008C6C1C">
              <w:rPr>
                <w:rFonts w:eastAsia="DengXian"/>
              </w:rPr>
              <w:t>ANY</w:t>
            </w:r>
            <w:r w:rsidR="00726D9D" w:rsidRPr="008C6C1C">
              <w:rPr>
                <w:rFonts w:eastAsia="DengXian"/>
              </w:rPr>
              <w:t xml:space="preserve"> </w:t>
            </w:r>
            <w:r w:rsidRPr="008C6C1C">
              <w:rPr>
                <w:rFonts w:eastAsia="DengXian"/>
              </w:rPr>
              <w:t>TYPE</w:t>
            </w:r>
          </w:p>
          <w:p w14:paraId="089A2CE1" w14:textId="7216D9CF" w:rsidR="00724BBC" w:rsidRPr="008C6C1C" w:rsidRDefault="00726D9D" w:rsidP="00726D9D">
            <w:pPr>
              <w:pStyle w:val="TAL"/>
              <w:keepNext w:val="0"/>
              <w:keepLines w:val="0"/>
            </w:pPr>
            <w:r w:rsidRPr="008C6C1C">
              <w:rPr>
                <w:rFonts w:eastAsia="DengXian"/>
              </w:rPr>
              <w:t>(see note)</w:t>
            </w:r>
          </w:p>
        </w:tc>
        <w:tc>
          <w:tcPr>
            <w:tcW w:w="148" w:type="pct"/>
          </w:tcPr>
          <w:p w14:paraId="1DB861F9" w14:textId="77777777" w:rsidR="00724BBC" w:rsidRPr="008C6C1C" w:rsidRDefault="00724BBC" w:rsidP="00726D9D">
            <w:pPr>
              <w:pStyle w:val="TAC"/>
              <w:keepNext w:val="0"/>
              <w:keepLines w:val="0"/>
            </w:pPr>
            <w:r w:rsidRPr="008C6C1C">
              <w:t>O</w:t>
            </w:r>
          </w:p>
        </w:tc>
        <w:tc>
          <w:tcPr>
            <w:tcW w:w="552" w:type="pct"/>
          </w:tcPr>
          <w:p w14:paraId="459343B5" w14:textId="77777777" w:rsidR="00724BBC" w:rsidRPr="008C6C1C" w:rsidRDefault="00724BBC" w:rsidP="00726D9D">
            <w:pPr>
              <w:pStyle w:val="TAL"/>
              <w:keepNext w:val="0"/>
              <w:keepLines w:val="0"/>
            </w:pPr>
            <w:r w:rsidRPr="008C6C1C">
              <w:t>0..1</w:t>
            </w:r>
          </w:p>
        </w:tc>
        <w:tc>
          <w:tcPr>
            <w:tcW w:w="1106" w:type="pct"/>
          </w:tcPr>
          <w:p w14:paraId="3D993DB6" w14:textId="60B426F4" w:rsidR="00724BBC" w:rsidRPr="008C6C1C" w:rsidRDefault="00724BBC" w:rsidP="00726D9D">
            <w:pPr>
              <w:pStyle w:val="TAL"/>
              <w:keepNext w:val="0"/>
              <w:keepLines w:val="0"/>
              <w:rPr>
                <w:rFonts w:cs="Arial"/>
                <w:szCs w:val="18"/>
              </w:rPr>
            </w:pPr>
            <w:r w:rsidRPr="008C6C1C">
              <w:rPr>
                <w:rFonts w:cs="Arial"/>
                <w:szCs w:val="18"/>
              </w:rPr>
              <w:t>List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input</w:t>
            </w:r>
            <w:r w:rsidR="00726D9D" w:rsidRPr="008C6C1C">
              <w:rPr>
                <w:rFonts w:cs="Arial"/>
                <w:szCs w:val="18"/>
              </w:rPr>
              <w:t xml:space="preserve"> </w:t>
            </w:r>
            <w:r w:rsidRPr="008C6C1C">
              <w:rPr>
                <w:rFonts w:cs="Arial"/>
                <w:szCs w:val="18"/>
              </w:rPr>
              <w:t>parameters</w:t>
            </w:r>
            <w:r w:rsidR="00726D9D" w:rsidRPr="008C6C1C">
              <w:rPr>
                <w:rFonts w:cs="Arial"/>
                <w:szCs w:val="18"/>
              </w:rPr>
              <w:t>.</w:t>
            </w:r>
          </w:p>
        </w:tc>
        <w:tc>
          <w:tcPr>
            <w:tcW w:w="1428" w:type="pct"/>
          </w:tcPr>
          <w:p w14:paraId="3AE1497B" w14:textId="77777777" w:rsidR="00724BBC" w:rsidRPr="008C6C1C" w:rsidRDefault="00724BBC" w:rsidP="00726D9D">
            <w:pPr>
              <w:pStyle w:val="TAL"/>
              <w:keepNext w:val="0"/>
              <w:keepLines w:val="0"/>
              <w:rPr>
                <w:rFonts w:cs="Arial"/>
                <w:szCs w:val="18"/>
              </w:rPr>
            </w:pPr>
          </w:p>
        </w:tc>
      </w:tr>
      <w:tr w:rsidR="00724BBC" w:rsidRPr="008C6C1C" w14:paraId="13BCE395" w14:textId="77777777" w:rsidTr="00726D9D">
        <w:trPr>
          <w:jc w:val="center"/>
        </w:trPr>
        <w:tc>
          <w:tcPr>
            <w:tcW w:w="866" w:type="pct"/>
          </w:tcPr>
          <w:p w14:paraId="1F4B9B79" w14:textId="77777777" w:rsidR="00724BBC" w:rsidRPr="008C6C1C" w:rsidRDefault="00724BBC" w:rsidP="00726D9D">
            <w:pPr>
              <w:pStyle w:val="TAL"/>
              <w:keepNext w:val="0"/>
              <w:keepLines w:val="0"/>
            </w:pPr>
            <w:r w:rsidRPr="008C6C1C">
              <w:t>OutputParameters</w:t>
            </w:r>
          </w:p>
        </w:tc>
        <w:tc>
          <w:tcPr>
            <w:tcW w:w="899" w:type="pct"/>
          </w:tcPr>
          <w:p w14:paraId="329841CE" w14:textId="570280DA" w:rsidR="00724BBC" w:rsidRPr="008C6C1C" w:rsidRDefault="00724BBC" w:rsidP="00726D9D">
            <w:pPr>
              <w:pStyle w:val="TAL"/>
              <w:keepNext w:val="0"/>
              <w:keepLines w:val="0"/>
            </w:pPr>
            <w:r w:rsidRPr="008C6C1C">
              <w:t>ANY</w:t>
            </w:r>
            <w:r w:rsidR="00726D9D" w:rsidRPr="008C6C1C">
              <w:t xml:space="preserve"> </w:t>
            </w:r>
            <w:r w:rsidRPr="008C6C1C">
              <w:t>TYPE</w:t>
            </w:r>
          </w:p>
          <w:p w14:paraId="1621554E" w14:textId="70676AB3" w:rsidR="00724BBC" w:rsidRPr="008C6C1C" w:rsidRDefault="00724BBC" w:rsidP="00726D9D">
            <w:pPr>
              <w:pStyle w:val="TAL"/>
              <w:keepNext w:val="0"/>
              <w:keepLines w:val="0"/>
              <w:rPr>
                <w:rFonts w:eastAsia="DengXian"/>
              </w:rPr>
            </w:pPr>
            <w:r w:rsidRPr="008C6C1C">
              <w:t>(</w:t>
            </w:r>
            <w:r w:rsidR="00726D9D" w:rsidRPr="008C6C1C">
              <w:t>see note</w:t>
            </w:r>
            <w:r w:rsidRPr="008C6C1C">
              <w:t>)</w:t>
            </w:r>
          </w:p>
        </w:tc>
        <w:tc>
          <w:tcPr>
            <w:tcW w:w="148" w:type="pct"/>
          </w:tcPr>
          <w:p w14:paraId="17D2402B" w14:textId="77777777" w:rsidR="00724BBC" w:rsidRPr="008C6C1C" w:rsidRDefault="00724BBC" w:rsidP="00726D9D">
            <w:pPr>
              <w:pStyle w:val="TAC"/>
              <w:keepNext w:val="0"/>
              <w:keepLines w:val="0"/>
            </w:pPr>
            <w:r w:rsidRPr="008C6C1C">
              <w:t>O</w:t>
            </w:r>
          </w:p>
        </w:tc>
        <w:tc>
          <w:tcPr>
            <w:tcW w:w="552" w:type="pct"/>
          </w:tcPr>
          <w:p w14:paraId="77F47940" w14:textId="77777777" w:rsidR="00724BBC" w:rsidRPr="008C6C1C" w:rsidRDefault="00724BBC" w:rsidP="00726D9D">
            <w:pPr>
              <w:pStyle w:val="TAL"/>
              <w:keepNext w:val="0"/>
              <w:keepLines w:val="0"/>
            </w:pPr>
            <w:r w:rsidRPr="008C6C1C">
              <w:t>0..1</w:t>
            </w:r>
          </w:p>
        </w:tc>
        <w:tc>
          <w:tcPr>
            <w:tcW w:w="1106" w:type="pct"/>
          </w:tcPr>
          <w:p w14:paraId="78DC7EF6" w14:textId="3D876E8E" w:rsidR="00724BBC" w:rsidRPr="008C6C1C" w:rsidRDefault="00724BBC" w:rsidP="00726D9D">
            <w:pPr>
              <w:pStyle w:val="TAL"/>
              <w:keepNext w:val="0"/>
              <w:keepLines w:val="0"/>
              <w:rPr>
                <w:rFonts w:cs="Arial"/>
                <w:szCs w:val="18"/>
              </w:rPr>
            </w:pPr>
            <w:r w:rsidRPr="008C6C1C">
              <w:rPr>
                <w:rFonts w:cs="Arial"/>
                <w:szCs w:val="18"/>
              </w:rPr>
              <w:t>List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output</w:t>
            </w:r>
            <w:r w:rsidR="00726D9D" w:rsidRPr="008C6C1C">
              <w:rPr>
                <w:rFonts w:cs="Arial"/>
                <w:szCs w:val="18"/>
              </w:rPr>
              <w:t xml:space="preserve"> </w:t>
            </w:r>
            <w:r w:rsidRPr="008C6C1C">
              <w:rPr>
                <w:rFonts w:cs="Arial"/>
                <w:szCs w:val="18"/>
              </w:rPr>
              <w:t>parameters</w:t>
            </w:r>
            <w:r w:rsidR="00726D9D" w:rsidRPr="008C6C1C">
              <w:rPr>
                <w:rFonts w:cs="Arial"/>
                <w:szCs w:val="18"/>
              </w:rPr>
              <w:t>.</w:t>
            </w:r>
          </w:p>
        </w:tc>
        <w:tc>
          <w:tcPr>
            <w:tcW w:w="1428" w:type="pct"/>
          </w:tcPr>
          <w:p w14:paraId="3DFFA72B" w14:textId="77777777" w:rsidR="00724BBC" w:rsidRPr="008C6C1C" w:rsidRDefault="00724BBC" w:rsidP="00726D9D">
            <w:pPr>
              <w:pStyle w:val="TAL"/>
              <w:keepNext w:val="0"/>
              <w:keepLines w:val="0"/>
              <w:rPr>
                <w:rFonts w:cs="Arial"/>
                <w:szCs w:val="18"/>
              </w:rPr>
            </w:pPr>
          </w:p>
        </w:tc>
      </w:tr>
      <w:tr w:rsidR="00724BBC" w:rsidRPr="008C6C1C" w14:paraId="06109678" w14:textId="77777777" w:rsidTr="00726D9D">
        <w:trPr>
          <w:jc w:val="center"/>
        </w:trPr>
        <w:tc>
          <w:tcPr>
            <w:tcW w:w="866" w:type="pct"/>
          </w:tcPr>
          <w:p w14:paraId="50737F21" w14:textId="77777777" w:rsidR="00724BBC" w:rsidRPr="008C6C1C" w:rsidRDefault="00724BBC" w:rsidP="00726D9D">
            <w:pPr>
              <w:pStyle w:val="TAL"/>
              <w:keepNext w:val="0"/>
              <w:keepLines w:val="0"/>
            </w:pPr>
            <w:r w:rsidRPr="008C6C1C">
              <w:t>srcInterface</w:t>
            </w:r>
          </w:p>
        </w:tc>
        <w:tc>
          <w:tcPr>
            <w:tcW w:w="899" w:type="pct"/>
          </w:tcPr>
          <w:p w14:paraId="79E0F112" w14:textId="77777777" w:rsidR="00724BBC" w:rsidRPr="008C6C1C" w:rsidRDefault="00724BBC" w:rsidP="00726D9D">
            <w:pPr>
              <w:pStyle w:val="TAL"/>
              <w:keepNext w:val="0"/>
              <w:keepLines w:val="0"/>
            </w:pPr>
            <w:r w:rsidRPr="008C6C1C">
              <w:t>InterfaceDescription</w:t>
            </w:r>
          </w:p>
        </w:tc>
        <w:tc>
          <w:tcPr>
            <w:tcW w:w="148" w:type="pct"/>
          </w:tcPr>
          <w:p w14:paraId="458D48CF" w14:textId="77777777" w:rsidR="00724BBC" w:rsidRPr="008C6C1C" w:rsidRDefault="00724BBC" w:rsidP="00726D9D">
            <w:pPr>
              <w:pStyle w:val="TAC"/>
              <w:keepNext w:val="0"/>
              <w:keepLines w:val="0"/>
            </w:pPr>
            <w:r w:rsidRPr="008C6C1C">
              <w:t>O</w:t>
            </w:r>
          </w:p>
        </w:tc>
        <w:tc>
          <w:tcPr>
            <w:tcW w:w="552" w:type="pct"/>
          </w:tcPr>
          <w:p w14:paraId="582EFE0C" w14:textId="77777777" w:rsidR="00724BBC" w:rsidRPr="008C6C1C" w:rsidRDefault="00724BBC" w:rsidP="00726D9D">
            <w:pPr>
              <w:pStyle w:val="TAL"/>
              <w:keepNext w:val="0"/>
              <w:keepLines w:val="0"/>
            </w:pPr>
            <w:r w:rsidRPr="008C6C1C">
              <w:t>0..1</w:t>
            </w:r>
          </w:p>
        </w:tc>
        <w:tc>
          <w:tcPr>
            <w:tcW w:w="1106" w:type="pct"/>
          </w:tcPr>
          <w:p w14:paraId="1DD4EBD3" w14:textId="6964F178" w:rsidR="00724BBC" w:rsidRPr="008C6C1C" w:rsidRDefault="00724BBC" w:rsidP="00726D9D">
            <w:pPr>
              <w:pStyle w:val="TAL"/>
              <w:keepNext w:val="0"/>
              <w:keepLines w:val="0"/>
              <w:rPr>
                <w:rFonts w:cs="Arial"/>
                <w:szCs w:val="18"/>
              </w:rPr>
            </w:pPr>
            <w:r w:rsidRPr="008C6C1C">
              <w:rPr>
                <w:rFonts w:cs="Arial"/>
                <w:szCs w:val="18"/>
              </w:rPr>
              <w:t>Interface</w:t>
            </w:r>
            <w:r w:rsidR="00726D9D" w:rsidRPr="008C6C1C">
              <w:rPr>
                <w:rFonts w:cs="Arial"/>
                <w:szCs w:val="18"/>
              </w:rPr>
              <w:t xml:space="preserve"> </w:t>
            </w:r>
            <w:r w:rsidRPr="008C6C1C">
              <w:rPr>
                <w:rFonts w:cs="Arial"/>
                <w:szCs w:val="18"/>
              </w:rPr>
              <w:t>description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w:t>
            </w:r>
          </w:p>
        </w:tc>
        <w:tc>
          <w:tcPr>
            <w:tcW w:w="1428" w:type="pct"/>
          </w:tcPr>
          <w:p w14:paraId="0C67D2D9" w14:textId="77777777" w:rsidR="00724BBC" w:rsidRPr="008C6C1C" w:rsidRDefault="00724BBC" w:rsidP="00726D9D">
            <w:pPr>
              <w:pStyle w:val="TAL"/>
              <w:keepNext w:val="0"/>
              <w:keepLines w:val="0"/>
              <w:rPr>
                <w:rFonts w:cs="Arial"/>
                <w:szCs w:val="18"/>
              </w:rPr>
            </w:pPr>
          </w:p>
        </w:tc>
      </w:tr>
      <w:tr w:rsidR="00724BBC" w:rsidRPr="008C6C1C" w14:paraId="110CAD4C" w14:textId="77777777" w:rsidTr="00726D9D">
        <w:trPr>
          <w:jc w:val="center"/>
        </w:trPr>
        <w:tc>
          <w:tcPr>
            <w:tcW w:w="866" w:type="pct"/>
          </w:tcPr>
          <w:p w14:paraId="45691F95" w14:textId="77777777" w:rsidR="00724BBC" w:rsidRPr="008C6C1C" w:rsidRDefault="00724BBC" w:rsidP="00726D9D">
            <w:pPr>
              <w:pStyle w:val="TAL"/>
              <w:keepNext w:val="0"/>
              <w:keepLines w:val="0"/>
            </w:pPr>
            <w:r w:rsidRPr="008C6C1C">
              <w:t>destInterface</w:t>
            </w:r>
          </w:p>
        </w:tc>
        <w:tc>
          <w:tcPr>
            <w:tcW w:w="899" w:type="pct"/>
          </w:tcPr>
          <w:p w14:paraId="6CED747D" w14:textId="77777777" w:rsidR="00724BBC" w:rsidRPr="008C6C1C" w:rsidRDefault="00724BBC" w:rsidP="00726D9D">
            <w:pPr>
              <w:pStyle w:val="TAL"/>
              <w:keepNext w:val="0"/>
              <w:keepLines w:val="0"/>
            </w:pPr>
            <w:r w:rsidRPr="008C6C1C">
              <w:t>InterfaceDescription</w:t>
            </w:r>
          </w:p>
        </w:tc>
        <w:tc>
          <w:tcPr>
            <w:tcW w:w="148" w:type="pct"/>
          </w:tcPr>
          <w:p w14:paraId="6C9AC5AF" w14:textId="77777777" w:rsidR="00724BBC" w:rsidRPr="008C6C1C" w:rsidRDefault="00724BBC" w:rsidP="00726D9D">
            <w:pPr>
              <w:pStyle w:val="TAC"/>
              <w:keepNext w:val="0"/>
              <w:keepLines w:val="0"/>
            </w:pPr>
            <w:r w:rsidRPr="008C6C1C">
              <w:t>O</w:t>
            </w:r>
          </w:p>
        </w:tc>
        <w:tc>
          <w:tcPr>
            <w:tcW w:w="552" w:type="pct"/>
          </w:tcPr>
          <w:p w14:paraId="089EC888" w14:textId="77777777" w:rsidR="00724BBC" w:rsidRPr="008C6C1C" w:rsidRDefault="00724BBC" w:rsidP="00726D9D">
            <w:pPr>
              <w:pStyle w:val="TAL"/>
              <w:keepNext w:val="0"/>
              <w:keepLines w:val="0"/>
            </w:pPr>
            <w:r w:rsidRPr="008C6C1C">
              <w:t>0..1</w:t>
            </w:r>
          </w:p>
        </w:tc>
        <w:tc>
          <w:tcPr>
            <w:tcW w:w="1106" w:type="pct"/>
          </w:tcPr>
          <w:p w14:paraId="4E7FC9EB" w14:textId="086D7918" w:rsidR="00724BBC" w:rsidRPr="008C6C1C" w:rsidRDefault="00724BBC" w:rsidP="00726D9D">
            <w:pPr>
              <w:pStyle w:val="TAL"/>
              <w:keepNext w:val="0"/>
              <w:keepLines w:val="0"/>
              <w:rPr>
                <w:rFonts w:cs="Arial"/>
                <w:szCs w:val="18"/>
              </w:rPr>
            </w:pPr>
            <w:r w:rsidRPr="008C6C1C">
              <w:rPr>
                <w:rFonts w:cs="Arial"/>
                <w:szCs w:val="18"/>
              </w:rPr>
              <w:t>Interface</w:t>
            </w:r>
            <w:r w:rsidR="00726D9D" w:rsidRPr="008C6C1C">
              <w:rPr>
                <w:rFonts w:cs="Arial"/>
                <w:szCs w:val="18"/>
              </w:rPr>
              <w:t xml:space="preserve"> </w:t>
            </w:r>
            <w:r w:rsidRPr="008C6C1C">
              <w:rPr>
                <w:rFonts w:cs="Arial"/>
                <w:szCs w:val="18"/>
              </w:rPr>
              <w:t>description</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invoked.</w:t>
            </w:r>
          </w:p>
        </w:tc>
        <w:tc>
          <w:tcPr>
            <w:tcW w:w="1428" w:type="pct"/>
          </w:tcPr>
          <w:p w14:paraId="17722546" w14:textId="77777777" w:rsidR="00724BBC" w:rsidRPr="008C6C1C" w:rsidRDefault="00724BBC" w:rsidP="00726D9D">
            <w:pPr>
              <w:pStyle w:val="TAL"/>
              <w:keepNext w:val="0"/>
              <w:keepLines w:val="0"/>
              <w:rPr>
                <w:rFonts w:cs="Arial"/>
                <w:szCs w:val="18"/>
              </w:rPr>
            </w:pPr>
          </w:p>
        </w:tc>
      </w:tr>
      <w:tr w:rsidR="00724BBC" w:rsidRPr="008C6C1C" w14:paraId="533EC536" w14:textId="77777777" w:rsidTr="00726D9D">
        <w:trPr>
          <w:jc w:val="center"/>
        </w:trPr>
        <w:tc>
          <w:tcPr>
            <w:tcW w:w="866" w:type="pct"/>
          </w:tcPr>
          <w:p w14:paraId="2E60FF4C" w14:textId="77777777" w:rsidR="00724BBC" w:rsidRPr="008C6C1C" w:rsidRDefault="00724BBC" w:rsidP="00726D9D">
            <w:pPr>
              <w:pStyle w:val="TAL"/>
              <w:keepNext w:val="0"/>
              <w:keepLines w:val="0"/>
            </w:pPr>
            <w:r w:rsidRPr="008C6C1C">
              <w:t>fwdInterface</w:t>
            </w:r>
          </w:p>
        </w:tc>
        <w:tc>
          <w:tcPr>
            <w:tcW w:w="899" w:type="pct"/>
          </w:tcPr>
          <w:p w14:paraId="5A2ED369" w14:textId="77777777" w:rsidR="00724BBC" w:rsidRPr="008C6C1C" w:rsidRDefault="00724BBC" w:rsidP="00726D9D">
            <w:pPr>
              <w:pStyle w:val="TAL"/>
              <w:keepNext w:val="0"/>
              <w:keepLines w:val="0"/>
            </w:pPr>
            <w:r w:rsidRPr="008C6C1C">
              <w:t>string</w:t>
            </w:r>
          </w:p>
        </w:tc>
        <w:tc>
          <w:tcPr>
            <w:tcW w:w="148" w:type="pct"/>
          </w:tcPr>
          <w:p w14:paraId="517143F3" w14:textId="77777777" w:rsidR="00724BBC" w:rsidRPr="008C6C1C" w:rsidRDefault="00724BBC" w:rsidP="00726D9D">
            <w:pPr>
              <w:pStyle w:val="TAC"/>
              <w:keepNext w:val="0"/>
              <w:keepLines w:val="0"/>
            </w:pPr>
            <w:r w:rsidRPr="008C6C1C">
              <w:t>O</w:t>
            </w:r>
          </w:p>
        </w:tc>
        <w:tc>
          <w:tcPr>
            <w:tcW w:w="552" w:type="pct"/>
          </w:tcPr>
          <w:p w14:paraId="0148B532" w14:textId="77777777" w:rsidR="00724BBC" w:rsidRPr="008C6C1C" w:rsidRDefault="00724BBC" w:rsidP="00726D9D">
            <w:pPr>
              <w:pStyle w:val="TAL"/>
              <w:keepNext w:val="0"/>
              <w:keepLines w:val="0"/>
            </w:pPr>
            <w:r w:rsidRPr="008C6C1C">
              <w:t>0..1</w:t>
            </w:r>
          </w:p>
        </w:tc>
        <w:tc>
          <w:tcPr>
            <w:tcW w:w="1106" w:type="pct"/>
          </w:tcPr>
          <w:p w14:paraId="5D5BF290" w14:textId="35179C54" w:rsidR="00724BBC" w:rsidRPr="008C6C1C" w:rsidRDefault="00724BBC" w:rsidP="00726D9D">
            <w:pPr>
              <w:pStyle w:val="TAL"/>
              <w:keepNext w:val="0"/>
              <w:keepLines w:val="0"/>
              <w:rPr>
                <w:rFonts w:cs="Arial"/>
                <w:szCs w:val="18"/>
              </w:rPr>
            </w:pPr>
            <w:r w:rsidRPr="008C6C1C">
              <w:rPr>
                <w:rFonts w:cs="Arial"/>
                <w:szCs w:val="18"/>
              </w:rPr>
              <w:t>It</w:t>
            </w:r>
            <w:r w:rsidR="00726D9D" w:rsidRPr="008C6C1C">
              <w:rPr>
                <w:rFonts w:cs="Arial"/>
                <w:szCs w:val="18"/>
              </w:rPr>
              <w:t xml:space="preserve"> </w:t>
            </w:r>
            <w:r w:rsidRPr="008C6C1C">
              <w:rPr>
                <w:rFonts w:cs="Arial"/>
                <w:szCs w:val="18"/>
              </w:rPr>
              <w:t>includes</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node</w:t>
            </w:r>
            <w:r w:rsidR="00726D9D" w:rsidRPr="008C6C1C">
              <w:rPr>
                <w:rFonts w:cs="Arial"/>
                <w:szCs w:val="18"/>
              </w:rPr>
              <w:t xml:space="preserve"> </w:t>
            </w:r>
            <w:r w:rsidRPr="008C6C1C">
              <w:rPr>
                <w:rFonts w:cs="Arial"/>
                <w:szCs w:val="18"/>
              </w:rPr>
              <w:t>identifier</w:t>
            </w:r>
            <w:r w:rsidR="00726D9D" w:rsidRPr="008C6C1C">
              <w:rPr>
                <w:rFonts w:cs="Arial"/>
                <w:szCs w:val="18"/>
              </w:rPr>
              <w:t xml:space="preserve"> </w:t>
            </w:r>
            <w:r w:rsidRPr="008C6C1C">
              <w:rPr>
                <w:rFonts w:cs="Arial"/>
                <w:szCs w:val="18"/>
              </w:rPr>
              <w:t>(as</w:t>
            </w:r>
            <w:r w:rsidR="00726D9D" w:rsidRPr="008C6C1C">
              <w:rPr>
                <w:rFonts w:cs="Arial"/>
                <w:szCs w:val="18"/>
              </w:rPr>
              <w:t xml:space="preserve"> </w:t>
            </w:r>
            <w:r w:rsidRPr="008C6C1C">
              <w:rPr>
                <w:rFonts w:cs="Arial"/>
                <w:szCs w:val="18"/>
              </w:rPr>
              <w:t>defined</w:t>
            </w:r>
            <w:r w:rsidR="00726D9D" w:rsidRPr="008C6C1C">
              <w:rPr>
                <w:rFonts w:cs="Arial"/>
                <w:szCs w:val="18"/>
              </w:rPr>
              <w:t xml:space="preserve"> </w:t>
            </w:r>
            <w:r w:rsidRPr="008C6C1C">
              <w:rPr>
                <w:rFonts w:cs="Arial"/>
                <w:szCs w:val="18"/>
              </w:rPr>
              <w:t>in</w:t>
            </w:r>
            <w:r w:rsidR="00726D9D" w:rsidRPr="008C6C1C">
              <w:rPr>
                <w:rFonts w:cs="Arial"/>
                <w:szCs w:val="18"/>
              </w:rPr>
              <w:t xml:space="preserve"> </w:t>
            </w:r>
            <w:r w:rsidRPr="008C6C1C">
              <w:rPr>
                <w:rFonts w:cs="Arial"/>
                <w:szCs w:val="18"/>
              </w:rPr>
              <w:t>IETF</w:t>
            </w:r>
            <w:r w:rsidR="00726D9D" w:rsidRPr="008C6C1C">
              <w:rPr>
                <w:rFonts w:cs="Arial"/>
                <w:szCs w:val="18"/>
              </w:rPr>
              <w:t xml:space="preserve"> </w:t>
            </w:r>
            <w:r w:rsidRPr="008C6C1C">
              <w:rPr>
                <w:rFonts w:cs="Arial"/>
                <w:szCs w:val="18"/>
              </w:rPr>
              <w:t>RFC</w:t>
            </w:r>
            <w:r w:rsidR="00726D9D" w:rsidRPr="008C6C1C">
              <w:rPr>
                <w:rFonts w:cs="Arial"/>
                <w:szCs w:val="18"/>
              </w:rPr>
              <w:t xml:space="preserve"> </w:t>
            </w:r>
            <w:r w:rsidRPr="008C6C1C">
              <w:rPr>
                <w:rFonts w:cs="Arial"/>
                <w:szCs w:val="18"/>
              </w:rPr>
              <w:t>7239</w:t>
            </w:r>
            <w:r w:rsidR="00726D9D" w:rsidRPr="008C6C1C">
              <w:rPr>
                <w:rFonts w:cs="Arial"/>
                <w:szCs w:val="18"/>
              </w:rPr>
              <w:t xml:space="preserve"> </w:t>
            </w:r>
            <w:r w:rsidRPr="008C6C1C">
              <w:rPr>
                <w:rFonts w:cs="Arial"/>
                <w:szCs w:val="18"/>
              </w:rPr>
              <w:t>[</w:t>
            </w:r>
            <w:r w:rsidR="0028709B" w:rsidRPr="008C6C1C">
              <w:rPr>
                <w:rFonts w:cs="Arial"/>
                <w:szCs w:val="18"/>
              </w:rPr>
              <w:t>35</w:t>
            </w:r>
            <w:r w:rsidRPr="008C6C1C">
              <w:rPr>
                <w:rFonts w:cs="Arial"/>
                <w:szCs w:val="18"/>
              </w:rPr>
              <w:t>]</w:t>
            </w:r>
            <w:r w:rsidR="00726D9D" w:rsidRPr="008C6C1C">
              <w:rPr>
                <w:rFonts w:cs="Arial"/>
                <w:szCs w:val="18"/>
              </w:rPr>
              <w:t xml:space="preserve"> </w:t>
            </w:r>
            <w:r w:rsidRPr="008C6C1C">
              <w:rPr>
                <w:rFonts w:cs="Arial"/>
                <w:szCs w:val="18"/>
              </w:rPr>
              <w:t>of</w:t>
            </w:r>
            <w:r w:rsidR="00726D9D" w:rsidRPr="008C6C1C">
              <w:rPr>
                <w:rFonts w:cs="Arial"/>
                <w:szCs w:val="18"/>
              </w:rPr>
              <w:t xml:space="preserve"> </w:t>
            </w:r>
            <w:r w:rsidRPr="008C6C1C">
              <w:rPr>
                <w:rFonts w:cs="Arial"/>
                <w:szCs w:val="18"/>
              </w:rPr>
              <w:t>all</w:t>
            </w:r>
            <w:r w:rsidR="00726D9D" w:rsidRPr="008C6C1C">
              <w:rPr>
                <w:rFonts w:cs="Arial"/>
                <w:szCs w:val="18"/>
              </w:rPr>
              <w:t xml:space="preserve"> </w:t>
            </w:r>
            <w:r w:rsidRPr="008C6C1C">
              <w:rPr>
                <w:rFonts w:cs="Arial"/>
                <w:szCs w:val="18"/>
              </w:rPr>
              <w:t>forwarding</w:t>
            </w:r>
            <w:r w:rsidR="00726D9D" w:rsidRPr="008C6C1C">
              <w:rPr>
                <w:rFonts w:cs="Arial"/>
                <w:szCs w:val="18"/>
              </w:rPr>
              <w:t xml:space="preserve"> </w:t>
            </w:r>
            <w:r w:rsidRPr="008C6C1C">
              <w:rPr>
                <w:rFonts w:cs="Arial"/>
                <w:szCs w:val="18"/>
              </w:rPr>
              <w:t>entities</w:t>
            </w:r>
            <w:r w:rsidR="00726D9D" w:rsidRPr="008C6C1C">
              <w:rPr>
                <w:rFonts w:cs="Arial"/>
                <w:szCs w:val="18"/>
              </w:rPr>
              <w:t xml:space="preserve"> </w:t>
            </w:r>
            <w:r w:rsidRPr="008C6C1C">
              <w:rPr>
                <w:rFonts w:cs="Arial"/>
                <w:szCs w:val="18"/>
              </w:rPr>
              <w:t>between</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API</w:t>
            </w:r>
            <w:r w:rsidR="00726D9D" w:rsidRPr="008C6C1C">
              <w:rPr>
                <w:rFonts w:cs="Arial"/>
                <w:szCs w:val="18"/>
              </w:rPr>
              <w:t xml:space="preserve"> </w:t>
            </w:r>
            <w:r w:rsidRPr="008C6C1C">
              <w:rPr>
                <w:rFonts w:cs="Arial"/>
                <w:szCs w:val="18"/>
              </w:rPr>
              <w:t>invoker</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the</w:t>
            </w:r>
            <w:r w:rsidR="00726D9D" w:rsidRPr="008C6C1C">
              <w:rPr>
                <w:rFonts w:cs="Arial"/>
                <w:szCs w:val="18"/>
              </w:rPr>
              <w:t xml:space="preserve"> </w:t>
            </w:r>
            <w:r w:rsidRPr="008C6C1C">
              <w:rPr>
                <w:rFonts w:cs="Arial"/>
                <w:szCs w:val="18"/>
              </w:rPr>
              <w:t>AEF</w:t>
            </w:r>
            <w:r w:rsidRPr="008C6C1C">
              <w:rPr>
                <w:rFonts w:cs="Arial" w:hint="eastAsia"/>
                <w:szCs w:val="18"/>
              </w:rPr>
              <w:t>,</w:t>
            </w:r>
            <w:r w:rsidR="00726D9D" w:rsidRPr="008C6C1C">
              <w:rPr>
                <w:rFonts w:cs="Arial"/>
                <w:szCs w:val="18"/>
              </w:rPr>
              <w:t xml:space="preserve"> </w:t>
            </w:r>
            <w:r w:rsidRPr="008C6C1C">
              <w:rPr>
                <w:rFonts w:cs="Arial"/>
                <w:szCs w:val="18"/>
              </w:rPr>
              <w:t>concatenated</w:t>
            </w:r>
            <w:r w:rsidR="00726D9D" w:rsidRPr="008C6C1C">
              <w:rPr>
                <w:rFonts w:cs="Arial"/>
                <w:szCs w:val="18"/>
              </w:rPr>
              <w:t xml:space="preserve"> </w:t>
            </w:r>
            <w:r w:rsidRPr="008C6C1C">
              <w:rPr>
                <w:rFonts w:cs="Arial"/>
                <w:szCs w:val="18"/>
              </w:rPr>
              <w:t>with</w:t>
            </w:r>
            <w:r w:rsidR="00726D9D" w:rsidRPr="008C6C1C">
              <w:rPr>
                <w:rFonts w:cs="Arial"/>
                <w:szCs w:val="18"/>
              </w:rPr>
              <w:t xml:space="preserve"> </w:t>
            </w:r>
            <w:r w:rsidRPr="008C6C1C">
              <w:rPr>
                <w:rFonts w:cs="Arial"/>
                <w:szCs w:val="18"/>
              </w:rPr>
              <w:t>comma</w:t>
            </w:r>
            <w:r w:rsidR="00726D9D" w:rsidRPr="008C6C1C">
              <w:rPr>
                <w:rFonts w:cs="Arial"/>
                <w:szCs w:val="18"/>
              </w:rPr>
              <w:t xml:space="preserve"> </w:t>
            </w:r>
            <w:r w:rsidRPr="008C6C1C">
              <w:rPr>
                <w:rFonts w:cs="Arial"/>
                <w:szCs w:val="18"/>
              </w:rPr>
              <w:t>and</w:t>
            </w:r>
            <w:r w:rsidR="00726D9D" w:rsidRPr="008C6C1C">
              <w:rPr>
                <w:rFonts w:cs="Arial"/>
                <w:szCs w:val="18"/>
              </w:rPr>
              <w:t xml:space="preserve"> </w:t>
            </w:r>
            <w:r w:rsidRPr="008C6C1C">
              <w:rPr>
                <w:rFonts w:cs="Arial"/>
                <w:szCs w:val="18"/>
              </w:rPr>
              <w:t>space,</w:t>
            </w:r>
            <w:r w:rsidR="00726D9D" w:rsidRPr="008C6C1C">
              <w:rPr>
                <w:rFonts w:cs="Arial"/>
                <w:szCs w:val="18"/>
              </w:rPr>
              <w:t xml:space="preserve"> </w:t>
            </w:r>
            <w:r w:rsidRPr="008C6C1C">
              <w:rPr>
                <w:rFonts w:cs="Arial"/>
                <w:szCs w:val="18"/>
              </w:rPr>
              <w:t>e.g.</w:t>
            </w:r>
            <w:r w:rsidR="00726D9D" w:rsidRPr="008C6C1C">
              <w:rPr>
                <w:rFonts w:cs="Arial"/>
                <w:szCs w:val="18"/>
              </w:rPr>
              <w:t> </w:t>
            </w:r>
            <w:r w:rsidRPr="008C6C1C">
              <w:rPr>
                <w:rFonts w:cs="Arial"/>
                <w:szCs w:val="18"/>
              </w:rPr>
              <w:t>192.0.2.43:80,</w:t>
            </w:r>
            <w:r w:rsidR="00726D9D" w:rsidRPr="008C6C1C">
              <w:rPr>
                <w:rFonts w:cs="Arial"/>
                <w:szCs w:val="18"/>
              </w:rPr>
              <w:t xml:space="preserve"> </w:t>
            </w:r>
            <w:r w:rsidRPr="008C6C1C">
              <w:rPr>
                <w:rFonts w:cs="Arial"/>
                <w:szCs w:val="18"/>
              </w:rPr>
              <w:t>unknown:_OBFport,</w:t>
            </w:r>
            <w:r w:rsidR="00726D9D" w:rsidRPr="008C6C1C">
              <w:rPr>
                <w:rFonts w:cs="Arial"/>
                <w:szCs w:val="18"/>
              </w:rPr>
              <w:t xml:space="preserve"> </w:t>
            </w:r>
            <w:r w:rsidRPr="008C6C1C">
              <w:rPr>
                <w:rFonts w:cs="Arial"/>
                <w:szCs w:val="18"/>
              </w:rPr>
              <w:t>203.0.113.60</w:t>
            </w:r>
            <w:r w:rsidR="00726D9D" w:rsidRPr="008C6C1C">
              <w:rPr>
                <w:rFonts w:cs="Arial"/>
                <w:szCs w:val="18"/>
              </w:rPr>
              <w:t>.</w:t>
            </w:r>
          </w:p>
        </w:tc>
        <w:tc>
          <w:tcPr>
            <w:tcW w:w="1428" w:type="pct"/>
          </w:tcPr>
          <w:p w14:paraId="2B756F62" w14:textId="77777777" w:rsidR="00724BBC" w:rsidRPr="008C6C1C" w:rsidRDefault="00724BBC" w:rsidP="00726D9D">
            <w:pPr>
              <w:pStyle w:val="TAL"/>
              <w:keepNext w:val="0"/>
              <w:keepLines w:val="0"/>
              <w:rPr>
                <w:rFonts w:cs="Arial"/>
                <w:szCs w:val="18"/>
              </w:rPr>
            </w:pPr>
          </w:p>
        </w:tc>
      </w:tr>
      <w:tr w:rsidR="00724BBC" w:rsidRPr="008C6C1C" w14:paraId="3EF9D47E" w14:textId="77777777" w:rsidTr="00726D9D">
        <w:trPr>
          <w:jc w:val="center"/>
        </w:trPr>
        <w:tc>
          <w:tcPr>
            <w:tcW w:w="5000" w:type="pct"/>
            <w:gridSpan w:val="6"/>
          </w:tcPr>
          <w:p w14:paraId="2A2094D1" w14:textId="466BAF9B" w:rsidR="00724BBC" w:rsidRPr="008C6C1C" w:rsidRDefault="00724BBC" w:rsidP="00726D9D">
            <w:pPr>
              <w:pStyle w:val="TAN"/>
              <w:keepNext w:val="0"/>
              <w:keepLines w:val="0"/>
            </w:pPr>
            <w:r w:rsidRPr="008C6C1C">
              <w:t>NOTE:</w:t>
            </w:r>
            <w:r w:rsidRPr="008C6C1C">
              <w:tab/>
              <w:t>Any</w:t>
            </w:r>
            <w:r w:rsidR="00726D9D" w:rsidRPr="008C6C1C">
              <w:t xml:space="preserve"> </w:t>
            </w:r>
            <w:r w:rsidRPr="008C6C1C">
              <w:t>basic</w:t>
            </w:r>
            <w:r w:rsidR="00726D9D" w:rsidRPr="008C6C1C">
              <w:t xml:space="preserve"> </w:t>
            </w:r>
            <w:r w:rsidRPr="008C6C1C">
              <w:t>data</w:t>
            </w:r>
            <w:r w:rsidR="00726D9D" w:rsidRPr="008C6C1C">
              <w:t xml:space="preserve"> </w:t>
            </w:r>
            <w:r w:rsidRPr="008C6C1C">
              <w:t>type</w:t>
            </w:r>
            <w:r w:rsidR="00726D9D" w:rsidRPr="008C6C1C">
              <w:t xml:space="preserve"> </w:t>
            </w:r>
            <w:r w:rsidRPr="008C6C1C">
              <w:t>defined</w:t>
            </w:r>
            <w:r w:rsidR="00726D9D" w:rsidRPr="008C6C1C">
              <w:t xml:space="preserve"> </w:t>
            </w:r>
            <w:r w:rsidRPr="008C6C1C">
              <w:t>in</w:t>
            </w:r>
            <w:r w:rsidR="00726D9D" w:rsidRPr="008C6C1C">
              <w:t xml:space="preserve"> </w:t>
            </w:r>
            <w:r w:rsidRPr="008C6C1C">
              <w:t>OpenAPI</w:t>
            </w:r>
            <w:r w:rsidR="00726D9D" w:rsidRPr="008C6C1C">
              <w:t xml:space="preserve"> </w:t>
            </w:r>
            <w:r w:rsidRPr="008C6C1C">
              <w:t>Specification</w:t>
            </w:r>
            <w:r w:rsidR="00726D9D" w:rsidRPr="008C6C1C">
              <w:t xml:space="preserve"> </w:t>
            </w:r>
            <w:r w:rsidRPr="008C6C1C">
              <w:t>[3]</w:t>
            </w:r>
            <w:r w:rsidR="00726D9D" w:rsidRPr="008C6C1C">
              <w:t xml:space="preserve"> </w:t>
            </w:r>
            <w:r w:rsidRPr="008C6C1C">
              <w:t>may</w:t>
            </w:r>
            <w:r w:rsidR="00726D9D" w:rsidRPr="008C6C1C">
              <w:t xml:space="preserve"> </w:t>
            </w:r>
            <w:r w:rsidRPr="008C6C1C">
              <w:t>be</w:t>
            </w:r>
            <w:r w:rsidR="00726D9D" w:rsidRPr="008C6C1C">
              <w:t xml:space="preserve"> </w:t>
            </w:r>
            <w:r w:rsidRPr="008C6C1C">
              <w:t>used.</w:t>
            </w:r>
          </w:p>
        </w:tc>
      </w:tr>
    </w:tbl>
    <w:p w14:paraId="1159B2F4" w14:textId="77777777" w:rsidR="00724BBC" w:rsidRPr="008C6C1C" w:rsidRDefault="00724BBC" w:rsidP="00726D9D"/>
    <w:p w14:paraId="3932F190" w14:textId="44D111DF" w:rsidR="00724BBC" w:rsidRPr="008C6C1C" w:rsidRDefault="00724BBC" w:rsidP="00726D9D">
      <w:r w:rsidRPr="008C6C1C">
        <w:t>After creating the invocation log, the MnS producer can log these data to the CCF via the CAPIF-3 interface.</w:t>
      </w:r>
    </w:p>
    <w:p w14:paraId="7348B93A" w14:textId="285BA642" w:rsidR="0041421A" w:rsidRPr="008C6C1C" w:rsidRDefault="0041421A" w:rsidP="0041421A">
      <w:pPr>
        <w:pStyle w:val="Heading4"/>
      </w:pPr>
      <w:bookmarkStart w:id="138" w:name="_Toc176938744"/>
      <w:bookmarkStart w:id="139" w:name="_Toc176946725"/>
      <w:r w:rsidRPr="008C6C1C">
        <w:t>5.1.5.4</w:t>
      </w:r>
      <w:r w:rsidRPr="008C6C1C">
        <w:tab/>
        <w:t>Evaluation of potential solutions</w:t>
      </w:r>
      <w:bookmarkEnd w:id="138"/>
      <w:bookmarkEnd w:id="139"/>
    </w:p>
    <w:p w14:paraId="4FC8BD15" w14:textId="29D0A726" w:rsidR="0041421A" w:rsidRPr="008C6C1C" w:rsidRDefault="00862ABE" w:rsidP="00726D9D">
      <w:pPr>
        <w:rPr>
          <w:color w:val="000000" w:themeColor="text1"/>
        </w:rPr>
      </w:pPr>
      <w:r w:rsidRPr="008C6C1C">
        <w:t xml:space="preserve">The proposed solution satisfies the requirement PREQ-FS_MExpo-Log-01. To </w:t>
      </w:r>
      <w:r w:rsidR="00D728E2" w:rsidRPr="008C6C1C">
        <w:t>fulfil</w:t>
      </w:r>
      <w:r w:rsidRPr="008C6C1C">
        <w:t xml:space="preserve"> the use case requirement PREQ-FS_MExpo-Log-02, the proposed solution requires that the 3GPP management entity providing the AEF role implements the CAPIF-3 interface and the associated functionalities.</w:t>
      </w:r>
    </w:p>
    <w:p w14:paraId="2EA9814B" w14:textId="48AEF3EE" w:rsidR="00613CFE" w:rsidRPr="008C6C1C" w:rsidRDefault="00613CFE" w:rsidP="00613CFE">
      <w:pPr>
        <w:pStyle w:val="Heading3"/>
      </w:pPr>
      <w:bookmarkStart w:id="140" w:name="_Toc176938745"/>
      <w:bookmarkStart w:id="141" w:name="_Toc176946726"/>
      <w:r w:rsidRPr="008C6C1C">
        <w:t>5.1.x</w:t>
      </w:r>
      <w:r w:rsidR="0075508E" w:rsidRPr="008C6C1C">
        <w:tab/>
      </w:r>
      <w:r w:rsidRPr="008C6C1C">
        <w:t>Use case #&lt;X&gt;: &lt;Use case title&gt;</w:t>
      </w:r>
      <w:bookmarkEnd w:id="140"/>
      <w:bookmarkEnd w:id="141"/>
    </w:p>
    <w:p w14:paraId="37D1E39A" w14:textId="77777777" w:rsidR="00613CFE" w:rsidRPr="008C6C1C" w:rsidRDefault="00613CFE" w:rsidP="00613CFE">
      <w:pPr>
        <w:pStyle w:val="Heading4"/>
      </w:pPr>
      <w:bookmarkStart w:id="142" w:name="_Toc176938746"/>
      <w:bookmarkStart w:id="143" w:name="_Toc176946727"/>
      <w:r w:rsidRPr="008C6C1C">
        <w:t>5.1.X.1</w:t>
      </w:r>
      <w:r w:rsidRPr="008C6C1C">
        <w:tab/>
        <w:t>Description</w:t>
      </w:r>
      <w:bookmarkEnd w:id="142"/>
      <w:bookmarkEnd w:id="143"/>
    </w:p>
    <w:p w14:paraId="0A155E1F" w14:textId="1EC54F8C" w:rsidR="00613CFE" w:rsidRPr="008C6C1C" w:rsidRDefault="00613CFE" w:rsidP="00613CFE">
      <w:pPr>
        <w:pStyle w:val="EditorsNote"/>
        <w:rPr>
          <w:lang w:eastAsia="ko-KR"/>
        </w:rPr>
      </w:pPr>
      <w:r w:rsidRPr="008C6C1C">
        <w:rPr>
          <w:lang w:eastAsia="ko-KR"/>
        </w:rPr>
        <w:t>Editor</w:t>
      </w:r>
      <w:r w:rsidR="00726D9D" w:rsidRPr="008C6C1C">
        <w:rPr>
          <w:lang w:eastAsia="ko-KR"/>
        </w:rPr>
        <w:t>'</w:t>
      </w:r>
      <w:r w:rsidRPr="008C6C1C">
        <w:rPr>
          <w:lang w:eastAsia="ko-KR"/>
        </w:rPr>
        <w:t>s note: This clause provides a description of the use case, that includes problem statement(s) and/or gap(s) in the existing solution(s).</w:t>
      </w:r>
    </w:p>
    <w:p w14:paraId="70C87033" w14:textId="77777777" w:rsidR="00613CFE" w:rsidRPr="008C6C1C" w:rsidRDefault="00613CFE" w:rsidP="00613CFE">
      <w:pPr>
        <w:pStyle w:val="Heading4"/>
      </w:pPr>
      <w:bookmarkStart w:id="144" w:name="_Toc176938747"/>
      <w:bookmarkStart w:id="145" w:name="_Toc176946728"/>
      <w:r w:rsidRPr="008C6C1C">
        <w:t>5.1.X.2</w:t>
      </w:r>
      <w:r w:rsidRPr="008C6C1C">
        <w:tab/>
        <w:t>Potential requirements</w:t>
      </w:r>
      <w:bookmarkEnd w:id="144"/>
      <w:bookmarkEnd w:id="145"/>
    </w:p>
    <w:p w14:paraId="5485436C" w14:textId="3DC676A0" w:rsidR="00613CFE" w:rsidRPr="008C6C1C" w:rsidRDefault="00613CFE" w:rsidP="00613CFE">
      <w:pPr>
        <w:pStyle w:val="EditorsNote"/>
        <w:rPr>
          <w:lang w:eastAsia="ko-KR"/>
        </w:rPr>
      </w:pPr>
      <w:r w:rsidRPr="008C6C1C">
        <w:rPr>
          <w:lang w:eastAsia="ko-KR"/>
        </w:rPr>
        <w:t>Editor</w:t>
      </w:r>
      <w:r w:rsidR="00726D9D" w:rsidRPr="008C6C1C">
        <w:rPr>
          <w:lang w:eastAsia="ko-KR"/>
        </w:rPr>
        <w:t>'</w:t>
      </w:r>
      <w:r w:rsidRPr="008C6C1C">
        <w:rPr>
          <w:lang w:eastAsia="ko-KR"/>
        </w:rPr>
        <w:t>s note: This clause captures potential requirements.</w:t>
      </w:r>
    </w:p>
    <w:p w14:paraId="1778597C" w14:textId="77777777" w:rsidR="00613CFE" w:rsidRPr="008C6C1C" w:rsidRDefault="00613CFE" w:rsidP="00613CFE">
      <w:pPr>
        <w:pStyle w:val="Heading4"/>
      </w:pPr>
      <w:bookmarkStart w:id="146" w:name="_Toc176938748"/>
      <w:bookmarkStart w:id="147" w:name="_Toc176946729"/>
      <w:r w:rsidRPr="008C6C1C">
        <w:t>5.1.X.3</w:t>
      </w:r>
      <w:r w:rsidRPr="008C6C1C">
        <w:tab/>
        <w:t>Potential solutions</w:t>
      </w:r>
      <w:bookmarkEnd w:id="146"/>
      <w:bookmarkEnd w:id="147"/>
    </w:p>
    <w:p w14:paraId="7F0D95F4" w14:textId="77777777" w:rsidR="00613CFE" w:rsidRPr="008C6C1C" w:rsidRDefault="00613CFE" w:rsidP="00D35187">
      <w:pPr>
        <w:pStyle w:val="Heading5"/>
      </w:pPr>
      <w:bookmarkStart w:id="148" w:name="_Toc176946730"/>
      <w:bookmarkStart w:id="149" w:name="_Toc176938749"/>
      <w:r w:rsidRPr="008C6C1C">
        <w:t>5.1.X.3.i</w:t>
      </w:r>
      <w:r w:rsidRPr="008C6C1C">
        <w:tab/>
        <w:t>Potential solution #&lt;i&gt;: &lt;Potential Solution i Title&gt;</w:t>
      </w:r>
      <w:bookmarkEnd w:id="148"/>
      <w:r w:rsidRPr="008C6C1C">
        <w:t xml:space="preserve"> </w:t>
      </w:r>
      <w:bookmarkEnd w:id="149"/>
    </w:p>
    <w:p w14:paraId="473E9C6A" w14:textId="77777777" w:rsidR="00613CFE" w:rsidRPr="008C6C1C" w:rsidRDefault="00613CFE" w:rsidP="00726D9D">
      <w:pPr>
        <w:pStyle w:val="H6"/>
      </w:pPr>
      <w:bookmarkStart w:id="150" w:name="_Toc176938750"/>
      <w:r w:rsidRPr="008C6C1C">
        <w:t>5.1.X.3.i.1</w:t>
      </w:r>
      <w:r w:rsidRPr="008C6C1C">
        <w:tab/>
        <w:t>Introduction</w:t>
      </w:r>
      <w:bookmarkEnd w:id="150"/>
    </w:p>
    <w:p w14:paraId="48036234" w14:textId="77777777" w:rsidR="00613CFE" w:rsidRPr="008C6C1C" w:rsidRDefault="00613CFE" w:rsidP="00613CFE">
      <w:pPr>
        <w:pStyle w:val="EditorsNote"/>
      </w:pPr>
      <w:r w:rsidRPr="008C6C1C">
        <w:t>Editor's Note:</w:t>
      </w:r>
      <w:r w:rsidRPr="008C6C1C">
        <w:tab/>
        <w:t>This clause describes briefly the potential solution at a high-level.</w:t>
      </w:r>
    </w:p>
    <w:p w14:paraId="44DB3A9C" w14:textId="77777777" w:rsidR="00613CFE" w:rsidRPr="008C6C1C" w:rsidRDefault="00613CFE" w:rsidP="00726D9D">
      <w:pPr>
        <w:pStyle w:val="H6"/>
      </w:pPr>
      <w:bookmarkStart w:id="151" w:name="_Toc176938751"/>
      <w:r w:rsidRPr="008C6C1C">
        <w:t>5.1.X.3.i.2</w:t>
      </w:r>
      <w:r w:rsidRPr="008C6C1C">
        <w:tab/>
        <w:t>Description</w:t>
      </w:r>
      <w:bookmarkEnd w:id="151"/>
    </w:p>
    <w:p w14:paraId="296444B8" w14:textId="77777777" w:rsidR="00613CFE" w:rsidRPr="008C6C1C" w:rsidRDefault="00613CFE" w:rsidP="00613CFE">
      <w:pPr>
        <w:pStyle w:val="EditorsNote"/>
      </w:pPr>
      <w:r w:rsidRPr="008C6C1C">
        <w:t>Editor's Note:</w:t>
      </w:r>
      <w:r w:rsidRPr="008C6C1C">
        <w:tab/>
        <w:t>This clause further details the potential solution and any assumptions made.</w:t>
      </w:r>
    </w:p>
    <w:p w14:paraId="06AD1CB7" w14:textId="77777777" w:rsidR="00613CFE" w:rsidRPr="008C6C1C" w:rsidRDefault="00613CFE" w:rsidP="00613CFE">
      <w:pPr>
        <w:pStyle w:val="Heading4"/>
      </w:pPr>
      <w:bookmarkStart w:id="152" w:name="_Toc176938752"/>
      <w:bookmarkStart w:id="153" w:name="_Toc176946731"/>
      <w:r w:rsidRPr="008C6C1C">
        <w:t>5.1.X.4</w:t>
      </w:r>
      <w:r w:rsidRPr="008C6C1C">
        <w:tab/>
        <w:t>Evaluation of potential solutions</w:t>
      </w:r>
      <w:bookmarkEnd w:id="152"/>
      <w:bookmarkEnd w:id="153"/>
    </w:p>
    <w:p w14:paraId="3A33521A" w14:textId="77777777" w:rsidR="00613CFE" w:rsidRPr="008C6C1C" w:rsidRDefault="00613CFE" w:rsidP="00613CFE">
      <w:pPr>
        <w:pStyle w:val="EditorsNote"/>
      </w:pPr>
      <w:r w:rsidRPr="008C6C1C">
        <w:t>Editor's Note:</w:t>
      </w:r>
      <w:r w:rsidRPr="008C6C1C">
        <w:tab/>
        <w:t>This clause provides the evaluation of potential solutions.</w:t>
      </w:r>
    </w:p>
    <w:p w14:paraId="7BAAEC18" w14:textId="05B0214F" w:rsidR="00A50270" w:rsidRPr="008C6C1C" w:rsidRDefault="00A50270" w:rsidP="00A50270">
      <w:pPr>
        <w:pStyle w:val="Heading2"/>
      </w:pPr>
      <w:bookmarkStart w:id="154" w:name="_Toc176938753"/>
      <w:bookmarkStart w:id="155" w:name="_Toc176946732"/>
      <w:r w:rsidRPr="008C6C1C">
        <w:t>5.2</w:t>
      </w:r>
      <w:r w:rsidR="0075508E" w:rsidRPr="008C6C1C">
        <w:tab/>
      </w:r>
      <w:r w:rsidRPr="008C6C1C">
        <w:t>Management of communication services</w:t>
      </w:r>
      <w:bookmarkEnd w:id="154"/>
      <w:bookmarkEnd w:id="155"/>
    </w:p>
    <w:p w14:paraId="1CF3092C" w14:textId="65D500C7" w:rsidR="009E1368" w:rsidRPr="008C6C1C" w:rsidRDefault="009E1368" w:rsidP="009E1368">
      <w:pPr>
        <w:pStyle w:val="Heading3"/>
      </w:pPr>
      <w:bookmarkStart w:id="156" w:name="_Toc176938754"/>
      <w:bookmarkStart w:id="157" w:name="_Toc176946733"/>
      <w:r w:rsidRPr="008C6C1C">
        <w:t>5.</w:t>
      </w:r>
      <w:r w:rsidR="0028709B" w:rsidRPr="008C6C1C">
        <w:t>2</w:t>
      </w:r>
      <w:r w:rsidRPr="008C6C1C">
        <w:t>.x</w:t>
      </w:r>
      <w:r w:rsidR="0075508E" w:rsidRPr="008C6C1C">
        <w:tab/>
      </w:r>
      <w:r w:rsidRPr="008C6C1C">
        <w:t>Use case #&lt;X&gt;: &lt;Use case title&gt;</w:t>
      </w:r>
      <w:bookmarkEnd w:id="156"/>
      <w:bookmarkEnd w:id="157"/>
    </w:p>
    <w:p w14:paraId="32B3A704" w14:textId="7253DBAE" w:rsidR="009E1368" w:rsidRPr="008C6C1C" w:rsidRDefault="009E1368" w:rsidP="009E1368">
      <w:pPr>
        <w:pStyle w:val="Heading4"/>
      </w:pPr>
      <w:bookmarkStart w:id="158" w:name="_Toc176938755"/>
      <w:bookmarkStart w:id="159" w:name="_Toc176946734"/>
      <w:r w:rsidRPr="008C6C1C">
        <w:t>5.</w:t>
      </w:r>
      <w:r w:rsidR="0028709B" w:rsidRPr="008C6C1C">
        <w:t>2</w:t>
      </w:r>
      <w:r w:rsidRPr="008C6C1C">
        <w:t>.X.1</w:t>
      </w:r>
      <w:r w:rsidRPr="008C6C1C">
        <w:tab/>
        <w:t>Description</w:t>
      </w:r>
      <w:bookmarkEnd w:id="158"/>
      <w:bookmarkEnd w:id="159"/>
    </w:p>
    <w:p w14:paraId="311B099D" w14:textId="00AF6D11" w:rsidR="009E1368" w:rsidRPr="008C6C1C" w:rsidRDefault="009E1368" w:rsidP="009E1368">
      <w:pPr>
        <w:pStyle w:val="EditorsNote"/>
        <w:rPr>
          <w:lang w:eastAsia="ko-KR"/>
        </w:rPr>
      </w:pPr>
      <w:r w:rsidRPr="008C6C1C">
        <w:rPr>
          <w:lang w:eastAsia="ko-KR"/>
        </w:rPr>
        <w:t>Editor</w:t>
      </w:r>
      <w:r w:rsidR="00726D9D" w:rsidRPr="008C6C1C">
        <w:rPr>
          <w:lang w:eastAsia="ko-KR"/>
        </w:rPr>
        <w:t>'</w:t>
      </w:r>
      <w:r w:rsidRPr="008C6C1C">
        <w:rPr>
          <w:lang w:eastAsia="ko-KR"/>
        </w:rPr>
        <w:t>s note: This clause provides a description of the use case, that includes problem statement(s) and/or gap(s) in the existing solution(s).</w:t>
      </w:r>
    </w:p>
    <w:p w14:paraId="754C989C" w14:textId="777AAB1A" w:rsidR="009E1368" w:rsidRPr="008C6C1C" w:rsidRDefault="009E1368" w:rsidP="009E1368">
      <w:pPr>
        <w:pStyle w:val="Heading4"/>
      </w:pPr>
      <w:bookmarkStart w:id="160" w:name="_Toc176938756"/>
      <w:bookmarkStart w:id="161" w:name="_Toc176946735"/>
      <w:r w:rsidRPr="008C6C1C">
        <w:t>5.</w:t>
      </w:r>
      <w:r w:rsidR="0028709B" w:rsidRPr="008C6C1C">
        <w:t>2</w:t>
      </w:r>
      <w:r w:rsidRPr="008C6C1C">
        <w:t>.X.2</w:t>
      </w:r>
      <w:r w:rsidRPr="008C6C1C">
        <w:tab/>
        <w:t>Potential requirements</w:t>
      </w:r>
      <w:bookmarkEnd w:id="160"/>
      <w:bookmarkEnd w:id="161"/>
    </w:p>
    <w:p w14:paraId="16878AF1" w14:textId="14C375E2" w:rsidR="009E1368" w:rsidRPr="008C6C1C" w:rsidRDefault="009E1368" w:rsidP="009E1368">
      <w:pPr>
        <w:pStyle w:val="EditorsNote"/>
        <w:rPr>
          <w:lang w:eastAsia="ko-KR"/>
        </w:rPr>
      </w:pPr>
      <w:r w:rsidRPr="008C6C1C">
        <w:rPr>
          <w:lang w:eastAsia="ko-KR"/>
        </w:rPr>
        <w:t>Editor</w:t>
      </w:r>
      <w:r w:rsidR="00726D9D" w:rsidRPr="008C6C1C">
        <w:rPr>
          <w:lang w:eastAsia="ko-KR"/>
        </w:rPr>
        <w:t>'</w:t>
      </w:r>
      <w:r w:rsidRPr="008C6C1C">
        <w:rPr>
          <w:lang w:eastAsia="ko-KR"/>
        </w:rPr>
        <w:t>s note: This clause captures potential requirements.</w:t>
      </w:r>
    </w:p>
    <w:p w14:paraId="68E9F32D" w14:textId="748FB151" w:rsidR="009E1368" w:rsidRPr="008C6C1C" w:rsidRDefault="009E1368" w:rsidP="009E1368">
      <w:pPr>
        <w:pStyle w:val="Heading4"/>
      </w:pPr>
      <w:bookmarkStart w:id="162" w:name="_Toc176938757"/>
      <w:bookmarkStart w:id="163" w:name="_Toc176946736"/>
      <w:r w:rsidRPr="008C6C1C">
        <w:t>5.</w:t>
      </w:r>
      <w:r w:rsidR="0028709B" w:rsidRPr="008C6C1C">
        <w:t>2</w:t>
      </w:r>
      <w:r w:rsidRPr="008C6C1C">
        <w:t>.X.3</w:t>
      </w:r>
      <w:r w:rsidRPr="008C6C1C">
        <w:tab/>
        <w:t>Potential solutions</w:t>
      </w:r>
      <w:bookmarkEnd w:id="162"/>
      <w:bookmarkEnd w:id="163"/>
    </w:p>
    <w:p w14:paraId="7222E4F4" w14:textId="77777777" w:rsidR="009E1368" w:rsidRPr="008C6C1C" w:rsidRDefault="009E1368" w:rsidP="00D35187">
      <w:pPr>
        <w:pStyle w:val="Heading5"/>
      </w:pPr>
      <w:bookmarkStart w:id="164" w:name="_Toc176946737"/>
      <w:bookmarkStart w:id="165" w:name="_Toc176938758"/>
      <w:r w:rsidRPr="008C6C1C">
        <w:t>5.3.X.3.i</w:t>
      </w:r>
      <w:r w:rsidRPr="008C6C1C">
        <w:tab/>
        <w:t>Potential solution #&lt;i&gt;: &lt;Potential Solution i Title&gt;</w:t>
      </w:r>
      <w:bookmarkEnd w:id="164"/>
      <w:r w:rsidRPr="008C6C1C">
        <w:t xml:space="preserve"> </w:t>
      </w:r>
      <w:bookmarkEnd w:id="165"/>
    </w:p>
    <w:p w14:paraId="3FB65C27" w14:textId="3264858B" w:rsidR="009E1368" w:rsidRPr="008C6C1C" w:rsidRDefault="009E1368" w:rsidP="00726D9D">
      <w:pPr>
        <w:pStyle w:val="H6"/>
      </w:pPr>
      <w:bookmarkStart w:id="166" w:name="_Toc176938759"/>
      <w:r w:rsidRPr="008C6C1C">
        <w:t>5.</w:t>
      </w:r>
      <w:r w:rsidR="0028709B" w:rsidRPr="008C6C1C">
        <w:t>2</w:t>
      </w:r>
      <w:r w:rsidRPr="008C6C1C">
        <w:t>.X.3.i.1</w:t>
      </w:r>
      <w:r w:rsidRPr="008C6C1C">
        <w:tab/>
        <w:t>Introduction</w:t>
      </w:r>
      <w:bookmarkEnd w:id="166"/>
    </w:p>
    <w:p w14:paraId="51FA1337" w14:textId="77777777" w:rsidR="009E1368" w:rsidRPr="008C6C1C" w:rsidRDefault="009E1368" w:rsidP="009E1368">
      <w:pPr>
        <w:pStyle w:val="EditorsNote"/>
      </w:pPr>
      <w:r w:rsidRPr="008C6C1C">
        <w:t>Editor's Note:</w:t>
      </w:r>
      <w:r w:rsidRPr="008C6C1C">
        <w:tab/>
        <w:t>This clause describes briefly the potential solution at a high-level.</w:t>
      </w:r>
    </w:p>
    <w:p w14:paraId="01C01707" w14:textId="29927696" w:rsidR="009E1368" w:rsidRPr="008C6C1C" w:rsidRDefault="009E1368" w:rsidP="00726D9D">
      <w:pPr>
        <w:pStyle w:val="H6"/>
      </w:pPr>
      <w:bookmarkStart w:id="167" w:name="_Toc176938760"/>
      <w:r w:rsidRPr="008C6C1C">
        <w:t>5.</w:t>
      </w:r>
      <w:r w:rsidR="0028709B" w:rsidRPr="008C6C1C">
        <w:t>2</w:t>
      </w:r>
      <w:r w:rsidRPr="008C6C1C">
        <w:t>.X.3.i.2</w:t>
      </w:r>
      <w:r w:rsidRPr="008C6C1C">
        <w:tab/>
        <w:t>Description</w:t>
      </w:r>
      <w:bookmarkEnd w:id="167"/>
    </w:p>
    <w:p w14:paraId="41400630" w14:textId="77777777" w:rsidR="009E1368" w:rsidRPr="008C6C1C" w:rsidRDefault="009E1368" w:rsidP="009E1368">
      <w:pPr>
        <w:pStyle w:val="EditorsNote"/>
      </w:pPr>
      <w:r w:rsidRPr="008C6C1C">
        <w:t>Editor's Note:</w:t>
      </w:r>
      <w:r w:rsidRPr="008C6C1C">
        <w:tab/>
        <w:t>This clause further details the potential solution and any assumptions made.</w:t>
      </w:r>
    </w:p>
    <w:p w14:paraId="503A4471" w14:textId="602404D3" w:rsidR="009E1368" w:rsidRPr="008C6C1C" w:rsidRDefault="009E1368" w:rsidP="009E1368">
      <w:pPr>
        <w:pStyle w:val="Heading4"/>
      </w:pPr>
      <w:bookmarkStart w:id="168" w:name="_Toc176938761"/>
      <w:bookmarkStart w:id="169" w:name="_Toc176946738"/>
      <w:r w:rsidRPr="008C6C1C">
        <w:t>5.</w:t>
      </w:r>
      <w:r w:rsidR="0028709B" w:rsidRPr="008C6C1C">
        <w:t>2</w:t>
      </w:r>
      <w:r w:rsidRPr="008C6C1C">
        <w:t>.X.4</w:t>
      </w:r>
      <w:r w:rsidRPr="008C6C1C">
        <w:tab/>
        <w:t>Evaluation of potential solutions</w:t>
      </w:r>
      <w:bookmarkEnd w:id="168"/>
      <w:bookmarkEnd w:id="169"/>
    </w:p>
    <w:p w14:paraId="23D59E9C" w14:textId="4EB8B102" w:rsidR="00A50270" w:rsidRPr="008C6C1C" w:rsidRDefault="009E1368" w:rsidP="00726D9D">
      <w:pPr>
        <w:pStyle w:val="EditorsNote"/>
      </w:pPr>
      <w:r w:rsidRPr="008C6C1C">
        <w:t>Editor's Note:</w:t>
      </w:r>
      <w:r w:rsidRPr="008C6C1C">
        <w:tab/>
        <w:t>This clause provides the evaluation of potential solutions.</w:t>
      </w:r>
    </w:p>
    <w:p w14:paraId="55328FBA" w14:textId="7D2FB86E" w:rsidR="00A50270" w:rsidRPr="008C6C1C" w:rsidRDefault="00A50270" w:rsidP="00A50270">
      <w:pPr>
        <w:pStyle w:val="Heading2"/>
      </w:pPr>
      <w:bookmarkStart w:id="170" w:name="_Toc176938762"/>
      <w:bookmarkStart w:id="171" w:name="_Toc176946739"/>
      <w:r w:rsidRPr="008C6C1C">
        <w:t>5.3</w:t>
      </w:r>
      <w:r w:rsidR="0075508E" w:rsidRPr="008C6C1C">
        <w:tab/>
      </w:r>
      <w:r w:rsidRPr="008C6C1C">
        <w:t>Network slice management capabilities in network sharing scenarios</w:t>
      </w:r>
      <w:bookmarkEnd w:id="170"/>
      <w:bookmarkEnd w:id="171"/>
    </w:p>
    <w:p w14:paraId="63BAB3E9" w14:textId="13D9DD59" w:rsidR="00613CFE" w:rsidRPr="008C6C1C" w:rsidRDefault="00613CFE" w:rsidP="00613CFE">
      <w:pPr>
        <w:pStyle w:val="Heading3"/>
      </w:pPr>
      <w:bookmarkStart w:id="172" w:name="_Toc176938763"/>
      <w:bookmarkStart w:id="173" w:name="_Toc176946740"/>
      <w:r w:rsidRPr="008C6C1C">
        <w:t>5.3.x</w:t>
      </w:r>
      <w:r w:rsidR="0075508E" w:rsidRPr="008C6C1C">
        <w:tab/>
      </w:r>
      <w:r w:rsidRPr="008C6C1C">
        <w:t>Use case #&lt;X&gt;: &lt;Use case title&gt;</w:t>
      </w:r>
      <w:bookmarkEnd w:id="172"/>
      <w:bookmarkEnd w:id="173"/>
    </w:p>
    <w:p w14:paraId="0C94E497" w14:textId="77777777" w:rsidR="00613CFE" w:rsidRPr="008C6C1C" w:rsidRDefault="00613CFE" w:rsidP="00613CFE">
      <w:pPr>
        <w:pStyle w:val="Heading4"/>
      </w:pPr>
      <w:bookmarkStart w:id="174" w:name="_Toc176938764"/>
      <w:bookmarkStart w:id="175" w:name="_Toc176946741"/>
      <w:r w:rsidRPr="008C6C1C">
        <w:t>5.3.X.1</w:t>
      </w:r>
      <w:r w:rsidRPr="008C6C1C">
        <w:tab/>
        <w:t>Description</w:t>
      </w:r>
      <w:bookmarkEnd w:id="174"/>
      <w:bookmarkEnd w:id="175"/>
    </w:p>
    <w:p w14:paraId="47121A65" w14:textId="48FE79DD" w:rsidR="00613CFE" w:rsidRPr="008C6C1C" w:rsidRDefault="00613CFE" w:rsidP="00613CFE">
      <w:pPr>
        <w:pStyle w:val="EditorsNote"/>
        <w:rPr>
          <w:lang w:eastAsia="ko-KR"/>
        </w:rPr>
      </w:pPr>
      <w:r w:rsidRPr="008C6C1C">
        <w:rPr>
          <w:lang w:eastAsia="ko-KR"/>
        </w:rPr>
        <w:t>Editor</w:t>
      </w:r>
      <w:r w:rsidR="00726D9D" w:rsidRPr="008C6C1C">
        <w:rPr>
          <w:lang w:eastAsia="ko-KR"/>
        </w:rPr>
        <w:t>'</w:t>
      </w:r>
      <w:r w:rsidRPr="008C6C1C">
        <w:rPr>
          <w:lang w:eastAsia="ko-KR"/>
        </w:rPr>
        <w:t>s note: This clause provides a description of the use case, that includes problem statement(s) and/or gap(s) in the existing solution(s).</w:t>
      </w:r>
    </w:p>
    <w:p w14:paraId="1C8B6E9C" w14:textId="77777777" w:rsidR="00613CFE" w:rsidRPr="008C6C1C" w:rsidRDefault="00613CFE" w:rsidP="00613CFE">
      <w:pPr>
        <w:pStyle w:val="Heading4"/>
      </w:pPr>
      <w:bookmarkStart w:id="176" w:name="_Toc176938765"/>
      <w:bookmarkStart w:id="177" w:name="_Toc176946742"/>
      <w:r w:rsidRPr="008C6C1C">
        <w:t>5.3.X.2</w:t>
      </w:r>
      <w:r w:rsidRPr="008C6C1C">
        <w:tab/>
        <w:t>Potential requirements</w:t>
      </w:r>
      <w:bookmarkEnd w:id="176"/>
      <w:bookmarkEnd w:id="177"/>
    </w:p>
    <w:p w14:paraId="2C1F08F3" w14:textId="41976EBD" w:rsidR="00613CFE" w:rsidRPr="008C6C1C" w:rsidRDefault="00613CFE" w:rsidP="00613CFE">
      <w:pPr>
        <w:pStyle w:val="EditorsNote"/>
        <w:rPr>
          <w:lang w:eastAsia="ko-KR"/>
        </w:rPr>
      </w:pPr>
      <w:r w:rsidRPr="008C6C1C">
        <w:rPr>
          <w:lang w:eastAsia="ko-KR"/>
        </w:rPr>
        <w:t>Editor</w:t>
      </w:r>
      <w:r w:rsidR="00726D9D" w:rsidRPr="008C6C1C">
        <w:rPr>
          <w:lang w:eastAsia="ko-KR"/>
        </w:rPr>
        <w:t>'</w:t>
      </w:r>
      <w:r w:rsidRPr="008C6C1C">
        <w:rPr>
          <w:lang w:eastAsia="ko-KR"/>
        </w:rPr>
        <w:t>s note: This clause captures potential requirements.</w:t>
      </w:r>
    </w:p>
    <w:p w14:paraId="3DA7278C" w14:textId="77777777" w:rsidR="00613CFE" w:rsidRPr="008C6C1C" w:rsidRDefault="00613CFE" w:rsidP="00613CFE">
      <w:pPr>
        <w:pStyle w:val="Heading4"/>
      </w:pPr>
      <w:bookmarkStart w:id="178" w:name="_Toc176938766"/>
      <w:bookmarkStart w:id="179" w:name="_Toc176946743"/>
      <w:r w:rsidRPr="008C6C1C">
        <w:t>5.3.X.3</w:t>
      </w:r>
      <w:r w:rsidRPr="008C6C1C">
        <w:tab/>
        <w:t>Potential solutions</w:t>
      </w:r>
      <w:bookmarkEnd w:id="178"/>
      <w:bookmarkEnd w:id="179"/>
    </w:p>
    <w:p w14:paraId="50A4F475" w14:textId="77777777" w:rsidR="00613CFE" w:rsidRPr="008C6C1C" w:rsidRDefault="00613CFE" w:rsidP="00D35187">
      <w:pPr>
        <w:pStyle w:val="Heading5"/>
      </w:pPr>
      <w:bookmarkStart w:id="180" w:name="_Toc176946744"/>
      <w:bookmarkStart w:id="181" w:name="_Toc176938767"/>
      <w:r w:rsidRPr="008C6C1C">
        <w:t>5.3.X.3.i</w:t>
      </w:r>
      <w:r w:rsidRPr="008C6C1C">
        <w:tab/>
        <w:t>Potential solution #&lt;i&gt;: &lt;Potential Solution i Title&gt;</w:t>
      </w:r>
      <w:bookmarkEnd w:id="180"/>
      <w:r w:rsidRPr="008C6C1C">
        <w:t xml:space="preserve"> </w:t>
      </w:r>
      <w:bookmarkEnd w:id="181"/>
    </w:p>
    <w:p w14:paraId="63431B19" w14:textId="77777777" w:rsidR="00613CFE" w:rsidRPr="008C6C1C" w:rsidRDefault="00613CFE" w:rsidP="00726D9D">
      <w:pPr>
        <w:pStyle w:val="H6"/>
      </w:pPr>
      <w:bookmarkStart w:id="182" w:name="_Toc176938768"/>
      <w:r w:rsidRPr="008C6C1C">
        <w:t>5.3.X.3.i.1</w:t>
      </w:r>
      <w:r w:rsidRPr="008C6C1C">
        <w:tab/>
        <w:t>Introduction</w:t>
      </w:r>
      <w:bookmarkEnd w:id="182"/>
    </w:p>
    <w:p w14:paraId="20736BD2" w14:textId="77777777" w:rsidR="00613CFE" w:rsidRPr="008C6C1C" w:rsidRDefault="00613CFE" w:rsidP="00613CFE">
      <w:pPr>
        <w:pStyle w:val="EditorsNote"/>
      </w:pPr>
      <w:r w:rsidRPr="008C6C1C">
        <w:t>Editor's Note:</w:t>
      </w:r>
      <w:r w:rsidRPr="008C6C1C">
        <w:tab/>
        <w:t>This clause describes briefly the potential solution at a high-level.</w:t>
      </w:r>
    </w:p>
    <w:p w14:paraId="06FC13AF" w14:textId="77777777" w:rsidR="00613CFE" w:rsidRPr="008C6C1C" w:rsidRDefault="00613CFE" w:rsidP="00726D9D">
      <w:pPr>
        <w:pStyle w:val="H6"/>
      </w:pPr>
      <w:bookmarkStart w:id="183" w:name="_Toc176938769"/>
      <w:r w:rsidRPr="008C6C1C">
        <w:t>5.3.X.3.i.2</w:t>
      </w:r>
      <w:r w:rsidRPr="008C6C1C">
        <w:tab/>
        <w:t>Description</w:t>
      </w:r>
      <w:bookmarkEnd w:id="183"/>
    </w:p>
    <w:p w14:paraId="0F8BE37D" w14:textId="77777777" w:rsidR="00613CFE" w:rsidRPr="008C6C1C" w:rsidRDefault="00613CFE" w:rsidP="00613CFE">
      <w:pPr>
        <w:pStyle w:val="EditorsNote"/>
      </w:pPr>
      <w:r w:rsidRPr="008C6C1C">
        <w:t>Editor's Note:</w:t>
      </w:r>
      <w:r w:rsidRPr="008C6C1C">
        <w:tab/>
        <w:t>This clause further details the potential solution and any assumptions made.</w:t>
      </w:r>
    </w:p>
    <w:p w14:paraId="04A2EDC2" w14:textId="77777777" w:rsidR="00613CFE" w:rsidRPr="008C6C1C" w:rsidRDefault="00613CFE" w:rsidP="00613CFE">
      <w:pPr>
        <w:pStyle w:val="Heading4"/>
      </w:pPr>
      <w:bookmarkStart w:id="184" w:name="_Toc176938770"/>
      <w:bookmarkStart w:id="185" w:name="_Toc176946745"/>
      <w:r w:rsidRPr="008C6C1C">
        <w:t>5.3.X.4</w:t>
      </w:r>
      <w:r w:rsidRPr="008C6C1C">
        <w:tab/>
        <w:t>Evaluation of potential solutions</w:t>
      </w:r>
      <w:bookmarkEnd w:id="184"/>
      <w:bookmarkEnd w:id="185"/>
    </w:p>
    <w:p w14:paraId="7987D98E" w14:textId="77777777" w:rsidR="00613CFE" w:rsidRPr="008C6C1C" w:rsidRDefault="00613CFE" w:rsidP="00726D9D">
      <w:pPr>
        <w:pStyle w:val="EditorsNote"/>
      </w:pPr>
      <w:r w:rsidRPr="008C6C1C">
        <w:t>Editor's Note:</w:t>
      </w:r>
      <w:r w:rsidRPr="008C6C1C">
        <w:tab/>
        <w:t>This clause provides the evaluation of potential solutions.</w:t>
      </w:r>
    </w:p>
    <w:p w14:paraId="05687675" w14:textId="77777777" w:rsidR="00A50270" w:rsidRPr="008C6C1C" w:rsidRDefault="00A50270" w:rsidP="00783FCC">
      <w:pPr>
        <w:pStyle w:val="Heading1"/>
        <w:rPr>
          <w:lang w:eastAsia="zh-CN"/>
        </w:rPr>
      </w:pPr>
      <w:bookmarkStart w:id="186" w:name="_Toc176938771"/>
      <w:bookmarkStart w:id="187" w:name="_Toc176946746"/>
      <w:r w:rsidRPr="008C6C1C">
        <w:rPr>
          <w:lang w:eastAsia="zh-CN"/>
        </w:rPr>
        <w:t>6</w:t>
      </w:r>
      <w:r w:rsidRPr="008C6C1C">
        <w:rPr>
          <w:lang w:eastAsia="zh-CN"/>
        </w:rPr>
        <w:tab/>
        <w:t>Conclusions and recommendations</w:t>
      </w:r>
      <w:bookmarkEnd w:id="186"/>
      <w:bookmarkEnd w:id="187"/>
    </w:p>
    <w:p w14:paraId="4764FFDD" w14:textId="37F9A7AC" w:rsidR="0075508E" w:rsidRPr="008C6C1C" w:rsidRDefault="0075508E">
      <w:pPr>
        <w:spacing w:after="0"/>
      </w:pPr>
      <w:r w:rsidRPr="008C6C1C">
        <w:br w:type="page"/>
      </w:r>
    </w:p>
    <w:p w14:paraId="7D5B68D1" w14:textId="64EBB490" w:rsidR="008C0C11" w:rsidRPr="008C6C1C" w:rsidRDefault="008C0C11" w:rsidP="00D67F56">
      <w:pPr>
        <w:pStyle w:val="Heading9"/>
      </w:pPr>
      <w:bookmarkStart w:id="188" w:name="_Toc176938772"/>
      <w:bookmarkStart w:id="189" w:name="_Toc176946747"/>
      <w:r w:rsidRPr="008C6C1C">
        <w:t>Annex A:</w:t>
      </w:r>
      <w:r w:rsidRPr="008C6C1C">
        <w:br/>
        <w:t>3GPP management capabilities</w:t>
      </w:r>
      <w:bookmarkEnd w:id="188"/>
      <w:bookmarkEnd w:id="189"/>
    </w:p>
    <w:p w14:paraId="36D12405" w14:textId="390DBEB4" w:rsidR="008C0C11" w:rsidRPr="008C6C1C" w:rsidRDefault="008C0C11" w:rsidP="00726D9D">
      <w:r w:rsidRPr="008C6C1C">
        <w:t>SA5 WG is responsible for developing, maintaining, and evolving solutions building up the 3GPP management system. The relationship of the 3GPP management system with the state-of-the-art initiatives (clause 4.1.3) can be summarized as follows:</w:t>
      </w:r>
    </w:p>
    <w:p w14:paraId="105FA4AB" w14:textId="3A046B0B" w:rsidR="008C0C11" w:rsidRPr="008C6C1C" w:rsidRDefault="008C0C11" w:rsidP="00726D9D">
      <w:pPr>
        <w:pStyle w:val="B1"/>
      </w:pPr>
      <w:r w:rsidRPr="008C6C1C">
        <w:t>-</w:t>
      </w:r>
      <w:r w:rsidR="00726D9D" w:rsidRPr="008C6C1C">
        <w:tab/>
      </w:r>
      <w:r w:rsidRPr="008C6C1C">
        <w:t xml:space="preserve">Corresponds to the </w:t>
      </w:r>
      <w:r w:rsidR="0028709B" w:rsidRPr="008C6C1C">
        <w:t>"</w:t>
      </w:r>
      <w:r w:rsidRPr="008C6C1C">
        <w:t>OAM/CH services</w:t>
      </w:r>
      <w:r w:rsidR="0028709B" w:rsidRPr="008C6C1C">
        <w:t>"</w:t>
      </w:r>
      <w:r w:rsidRPr="008C6C1C">
        <w:t xml:space="preserve"> box inside 3GPP system (see Figure 4.1.3.1-1).</w:t>
      </w:r>
    </w:p>
    <w:p w14:paraId="403CE739" w14:textId="4FACBB43" w:rsidR="008C0C11" w:rsidRPr="008C6C1C" w:rsidRDefault="008C0C11" w:rsidP="00726D9D">
      <w:pPr>
        <w:pStyle w:val="B1"/>
      </w:pPr>
      <w:r w:rsidRPr="008C6C1C">
        <w:t>-</w:t>
      </w:r>
      <w:r w:rsidR="00726D9D" w:rsidRPr="008C6C1C">
        <w:tab/>
      </w:r>
      <w:r w:rsidRPr="008C6C1C">
        <w:t>Is a collection of solutions, from one or more vendors, that reside within the CSP domain (see Figure</w:t>
      </w:r>
      <w:r w:rsidR="00726D9D" w:rsidRPr="008C6C1C">
        <w:t> </w:t>
      </w:r>
      <w:r w:rsidRPr="008C6C1C">
        <w:t>4.1.3.2</w:t>
      </w:r>
      <w:r w:rsidR="00726D9D" w:rsidRPr="008C6C1C">
        <w:noBreakHyphen/>
      </w:r>
      <w:r w:rsidRPr="008C6C1C">
        <w:t>1).</w:t>
      </w:r>
    </w:p>
    <w:p w14:paraId="7B7F4AE6" w14:textId="24A2C0CC" w:rsidR="008C0C11" w:rsidRPr="008C6C1C" w:rsidRDefault="008C0C11" w:rsidP="00726D9D">
      <w:pPr>
        <w:pStyle w:val="B1"/>
      </w:pPr>
      <w:r w:rsidRPr="008C6C1C">
        <w:t>-</w:t>
      </w:r>
      <w:r w:rsidR="00726D9D" w:rsidRPr="008C6C1C">
        <w:tab/>
      </w:r>
      <w:r w:rsidRPr="008C6C1C">
        <w:t>Provides management capabilities which are realized via network APIs (see Figure 4.1.3.2-1).</w:t>
      </w:r>
    </w:p>
    <w:p w14:paraId="5D69478C" w14:textId="474B4844" w:rsidR="008C0C11" w:rsidRPr="008C6C1C" w:rsidRDefault="008C0C11" w:rsidP="00726D9D">
      <w:r w:rsidRPr="008C6C1C">
        <w:t xml:space="preserve">The table below provides a (non-exhaustive) list of the management capabilities that can be provided by 3GPP management system. This list builds on the information available in </w:t>
      </w:r>
      <w:r w:rsidR="0028709B" w:rsidRPr="008C6C1C">
        <w:t xml:space="preserve">3GPP </w:t>
      </w:r>
      <w:r w:rsidRPr="008C6C1C">
        <w:t xml:space="preserve">TS 28.533 </w:t>
      </w:r>
      <w:r w:rsidR="00FE7EC2" w:rsidRPr="008C6C1C">
        <w:t>[2]</w:t>
      </w:r>
      <w:r w:rsidRPr="008C6C1C">
        <w:t>, Annex F, complementing it with mechanisms that are non-CRUD based.</w:t>
      </w:r>
    </w:p>
    <w:p w14:paraId="2AEAB894" w14:textId="6B09BD2D" w:rsidR="008C0C11" w:rsidRPr="008C6C1C" w:rsidRDefault="008C0C11" w:rsidP="008C0C11">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4910"/>
        <w:gridCol w:w="567"/>
        <w:gridCol w:w="1134"/>
        <w:gridCol w:w="1245"/>
      </w:tblGrid>
      <w:tr w:rsidR="00726D9D" w:rsidRPr="008C6C1C" w14:paraId="40990357" w14:textId="77777777" w:rsidTr="00E95D27">
        <w:trPr>
          <w:tblHeader/>
          <w:jc w:val="center"/>
        </w:trPr>
        <w:tc>
          <w:tcPr>
            <w:tcW w:w="1808" w:type="dxa"/>
            <w:vMerge w:val="restart"/>
            <w:shd w:val="clear" w:color="auto" w:fill="D0CECE"/>
            <w:vAlign w:val="center"/>
          </w:tcPr>
          <w:p w14:paraId="09B7BCC4" w14:textId="2B9AC8DC" w:rsidR="00726D9D" w:rsidRPr="008C6C1C" w:rsidRDefault="00726D9D" w:rsidP="00E95D27">
            <w:pPr>
              <w:pStyle w:val="TAH"/>
              <w:keepNext w:val="0"/>
              <w:keepLines w:val="0"/>
              <w:rPr>
                <w:lang w:eastAsia="zh-CN"/>
              </w:rPr>
            </w:pPr>
            <w:r w:rsidRPr="008C6C1C">
              <w:rPr>
                <w:lang w:eastAsia="zh-CN"/>
              </w:rPr>
              <w:t>Management Capability</w:t>
            </w:r>
          </w:p>
        </w:tc>
        <w:tc>
          <w:tcPr>
            <w:tcW w:w="5477" w:type="dxa"/>
            <w:gridSpan w:val="2"/>
            <w:vMerge w:val="restart"/>
            <w:shd w:val="clear" w:color="auto" w:fill="D0CECE"/>
            <w:vAlign w:val="center"/>
          </w:tcPr>
          <w:p w14:paraId="68D16B1D" w14:textId="77777777" w:rsidR="00726D9D" w:rsidRPr="008C6C1C" w:rsidRDefault="00726D9D" w:rsidP="00E95D27">
            <w:pPr>
              <w:pStyle w:val="TAH"/>
              <w:keepNext w:val="0"/>
              <w:keepLines w:val="0"/>
              <w:rPr>
                <w:lang w:eastAsia="zh-CN"/>
              </w:rPr>
            </w:pPr>
            <w:r w:rsidRPr="008C6C1C">
              <w:rPr>
                <w:lang w:eastAsia="zh-CN"/>
              </w:rPr>
              <w:t>Mechanisms</w:t>
            </w:r>
          </w:p>
        </w:tc>
        <w:tc>
          <w:tcPr>
            <w:tcW w:w="2379" w:type="dxa"/>
            <w:gridSpan w:val="2"/>
            <w:shd w:val="clear" w:color="auto" w:fill="D0CECE"/>
            <w:vAlign w:val="center"/>
          </w:tcPr>
          <w:p w14:paraId="4507356A" w14:textId="77777777" w:rsidR="00726D9D" w:rsidRPr="008C6C1C" w:rsidRDefault="00726D9D" w:rsidP="00E95D27">
            <w:pPr>
              <w:pStyle w:val="TAH"/>
              <w:keepNext w:val="0"/>
              <w:keepLines w:val="0"/>
              <w:rPr>
                <w:lang w:eastAsia="zh-CN"/>
              </w:rPr>
            </w:pPr>
            <w:r w:rsidRPr="008C6C1C">
              <w:rPr>
                <w:lang w:eastAsia="zh-CN"/>
              </w:rPr>
              <w:t>Solutions</w:t>
            </w:r>
          </w:p>
        </w:tc>
      </w:tr>
      <w:tr w:rsidR="00726D9D" w:rsidRPr="008C6C1C" w14:paraId="707EC4E9" w14:textId="77777777" w:rsidTr="00E95D27">
        <w:trPr>
          <w:tblHeader/>
          <w:jc w:val="center"/>
        </w:trPr>
        <w:tc>
          <w:tcPr>
            <w:tcW w:w="1808" w:type="dxa"/>
            <w:vMerge/>
            <w:shd w:val="clear" w:color="auto" w:fill="D0CECE"/>
            <w:vAlign w:val="center"/>
          </w:tcPr>
          <w:p w14:paraId="492206A8" w14:textId="77777777" w:rsidR="00726D9D" w:rsidRPr="008C6C1C" w:rsidRDefault="00726D9D" w:rsidP="00E95D27">
            <w:pPr>
              <w:pStyle w:val="TAH"/>
              <w:keepNext w:val="0"/>
              <w:keepLines w:val="0"/>
              <w:rPr>
                <w:lang w:eastAsia="zh-CN"/>
              </w:rPr>
            </w:pPr>
          </w:p>
        </w:tc>
        <w:tc>
          <w:tcPr>
            <w:tcW w:w="5477" w:type="dxa"/>
            <w:gridSpan w:val="2"/>
            <w:vMerge/>
            <w:shd w:val="clear" w:color="auto" w:fill="D0CECE"/>
            <w:vAlign w:val="center"/>
          </w:tcPr>
          <w:p w14:paraId="39664402" w14:textId="77777777" w:rsidR="00726D9D" w:rsidRPr="008C6C1C" w:rsidRDefault="00726D9D" w:rsidP="00E95D27">
            <w:pPr>
              <w:pStyle w:val="TAH"/>
              <w:keepNext w:val="0"/>
              <w:keepLines w:val="0"/>
              <w:rPr>
                <w:lang w:eastAsia="zh-CN"/>
              </w:rPr>
            </w:pPr>
          </w:p>
        </w:tc>
        <w:tc>
          <w:tcPr>
            <w:tcW w:w="1134" w:type="dxa"/>
            <w:shd w:val="clear" w:color="auto" w:fill="D0CECE"/>
            <w:vAlign w:val="center"/>
          </w:tcPr>
          <w:p w14:paraId="234BC690" w14:textId="77777777" w:rsidR="00726D9D" w:rsidRPr="008C6C1C" w:rsidRDefault="00726D9D" w:rsidP="00E95D27">
            <w:pPr>
              <w:pStyle w:val="TAH"/>
              <w:keepNext w:val="0"/>
              <w:keepLines w:val="0"/>
              <w:rPr>
                <w:lang w:eastAsia="zh-CN"/>
              </w:rPr>
            </w:pPr>
            <w:r w:rsidRPr="008C6C1C">
              <w:rPr>
                <w:lang w:eastAsia="zh-CN"/>
              </w:rPr>
              <w:t>RESTFUL</w:t>
            </w:r>
          </w:p>
        </w:tc>
        <w:tc>
          <w:tcPr>
            <w:tcW w:w="1245" w:type="dxa"/>
            <w:shd w:val="clear" w:color="auto" w:fill="D0CECE"/>
            <w:vAlign w:val="center"/>
          </w:tcPr>
          <w:p w14:paraId="2D0D40E1" w14:textId="017445FB" w:rsidR="00726D9D" w:rsidRPr="008C6C1C" w:rsidRDefault="00726D9D" w:rsidP="00E95D27">
            <w:pPr>
              <w:pStyle w:val="TAH"/>
              <w:keepNext w:val="0"/>
              <w:keepLines w:val="0"/>
              <w:rPr>
                <w:lang w:eastAsia="zh-CN"/>
              </w:rPr>
            </w:pPr>
            <w:r w:rsidRPr="008C6C1C">
              <w:rPr>
                <w:lang w:eastAsia="zh-CN"/>
              </w:rPr>
              <w:t>NETCONF/ YANG</w:t>
            </w:r>
          </w:p>
        </w:tc>
      </w:tr>
      <w:tr w:rsidR="00726D9D" w:rsidRPr="008C6C1C" w14:paraId="630ED008" w14:textId="77777777" w:rsidTr="00726D9D">
        <w:trPr>
          <w:jc w:val="center"/>
        </w:trPr>
        <w:tc>
          <w:tcPr>
            <w:tcW w:w="1808" w:type="dxa"/>
            <w:vMerge w:val="restart"/>
            <w:shd w:val="clear" w:color="auto" w:fill="auto"/>
            <w:vAlign w:val="center"/>
          </w:tcPr>
          <w:p w14:paraId="4A55224B" w14:textId="0E1E540E" w:rsidR="00726D9D" w:rsidRPr="008C6C1C" w:rsidRDefault="00726D9D" w:rsidP="00E95D27">
            <w:pPr>
              <w:pStyle w:val="TAL"/>
              <w:keepNext w:val="0"/>
              <w:keepLines w:val="0"/>
              <w:rPr>
                <w:rFonts w:cs="Arial"/>
                <w:szCs w:val="18"/>
                <w:lang w:eastAsia="zh-CN"/>
              </w:rPr>
            </w:pPr>
            <w:r w:rsidRPr="008C6C1C">
              <w:rPr>
                <w:rFonts w:cs="Arial"/>
                <w:szCs w:val="18"/>
                <w:lang w:eastAsia="zh-CN"/>
              </w:rPr>
              <w:t>Performance data collection control</w:t>
            </w:r>
          </w:p>
        </w:tc>
        <w:tc>
          <w:tcPr>
            <w:tcW w:w="5477" w:type="dxa"/>
            <w:gridSpan w:val="2"/>
            <w:shd w:val="clear" w:color="auto" w:fill="auto"/>
            <w:vAlign w:val="center"/>
          </w:tcPr>
          <w:p w14:paraId="3F1176A1" w14:textId="6A2F80D1"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4" w:type="dxa"/>
            <w:shd w:val="clear" w:color="auto" w:fill="auto"/>
            <w:vAlign w:val="center"/>
          </w:tcPr>
          <w:p w14:paraId="1C00E119"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68C8310E"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r>
      <w:tr w:rsidR="00726D9D" w:rsidRPr="008C6C1C" w14:paraId="54F0C02B" w14:textId="77777777" w:rsidTr="00726D9D">
        <w:trPr>
          <w:jc w:val="center"/>
        </w:trPr>
        <w:tc>
          <w:tcPr>
            <w:tcW w:w="1808" w:type="dxa"/>
            <w:vMerge/>
            <w:shd w:val="clear" w:color="auto" w:fill="auto"/>
            <w:vAlign w:val="center"/>
          </w:tcPr>
          <w:p w14:paraId="4A4FBCF7" w14:textId="77777777" w:rsidR="00726D9D" w:rsidRPr="008C6C1C" w:rsidRDefault="00726D9D" w:rsidP="00E95D27">
            <w:pPr>
              <w:pStyle w:val="TAL"/>
              <w:keepNext w:val="0"/>
              <w:keepLines w:val="0"/>
              <w:rPr>
                <w:rFonts w:cs="Arial"/>
                <w:szCs w:val="18"/>
                <w:lang w:eastAsia="zh-CN"/>
              </w:rPr>
            </w:pPr>
          </w:p>
        </w:tc>
        <w:tc>
          <w:tcPr>
            <w:tcW w:w="5477" w:type="dxa"/>
            <w:gridSpan w:val="2"/>
            <w:shd w:val="clear" w:color="auto" w:fill="auto"/>
            <w:vAlign w:val="center"/>
          </w:tcPr>
          <w:p w14:paraId="70112572" w14:textId="6101E582" w:rsidR="00726D9D" w:rsidRPr="008C6C1C" w:rsidRDefault="00726D9D" w:rsidP="00E95D27">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4" w:type="dxa"/>
            <w:shd w:val="clear" w:color="auto" w:fill="auto"/>
            <w:vAlign w:val="center"/>
          </w:tcPr>
          <w:p w14:paraId="5CD67ED3"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2BCC3A99"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r>
      <w:tr w:rsidR="00726D9D" w:rsidRPr="008C6C1C" w14:paraId="44CA88E3" w14:textId="77777777" w:rsidTr="00726D9D">
        <w:trPr>
          <w:jc w:val="center"/>
        </w:trPr>
        <w:tc>
          <w:tcPr>
            <w:tcW w:w="1808" w:type="dxa"/>
            <w:vMerge/>
            <w:shd w:val="clear" w:color="auto" w:fill="auto"/>
            <w:vAlign w:val="center"/>
          </w:tcPr>
          <w:p w14:paraId="3309217D" w14:textId="77777777" w:rsidR="00726D9D" w:rsidRPr="008C6C1C" w:rsidRDefault="00726D9D" w:rsidP="00E95D27">
            <w:pPr>
              <w:pStyle w:val="TAL"/>
              <w:keepNext w:val="0"/>
              <w:keepLines w:val="0"/>
              <w:rPr>
                <w:rFonts w:cs="Arial"/>
                <w:szCs w:val="18"/>
                <w:lang w:eastAsia="zh-CN"/>
              </w:rPr>
            </w:pPr>
          </w:p>
        </w:tc>
        <w:tc>
          <w:tcPr>
            <w:tcW w:w="5477" w:type="dxa"/>
            <w:gridSpan w:val="2"/>
            <w:shd w:val="clear" w:color="auto" w:fill="auto"/>
            <w:vAlign w:val="center"/>
          </w:tcPr>
          <w:p w14:paraId="00569985" w14:textId="485BBA3F" w:rsidR="00726D9D" w:rsidRPr="008C6C1C" w:rsidRDefault="00726D9D" w:rsidP="00E95D27">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4" w:type="dxa"/>
            <w:shd w:val="clear" w:color="auto" w:fill="auto"/>
            <w:vAlign w:val="center"/>
          </w:tcPr>
          <w:p w14:paraId="154C4661"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2A34C085" w14:textId="77777777" w:rsidR="00726D9D" w:rsidRPr="008C6C1C" w:rsidRDefault="00726D9D" w:rsidP="00E95D27">
            <w:pPr>
              <w:pStyle w:val="TAC"/>
              <w:keepNext w:val="0"/>
              <w:keepLines w:val="0"/>
              <w:rPr>
                <w:rFonts w:cs="Arial"/>
                <w:b/>
                <w:bCs/>
                <w:szCs w:val="18"/>
                <w:lang w:eastAsia="zh-CN"/>
              </w:rPr>
            </w:pPr>
          </w:p>
        </w:tc>
      </w:tr>
      <w:tr w:rsidR="00726D9D" w:rsidRPr="008C6C1C" w14:paraId="3F998416" w14:textId="77777777" w:rsidTr="00726D9D">
        <w:trPr>
          <w:jc w:val="center"/>
        </w:trPr>
        <w:tc>
          <w:tcPr>
            <w:tcW w:w="1808" w:type="dxa"/>
            <w:vMerge w:val="restart"/>
            <w:shd w:val="clear" w:color="auto" w:fill="auto"/>
            <w:vAlign w:val="center"/>
          </w:tcPr>
          <w:p w14:paraId="28F23EF6" w14:textId="50244A83" w:rsidR="00726D9D" w:rsidRPr="008C6C1C" w:rsidRDefault="00726D9D" w:rsidP="00E95D27">
            <w:pPr>
              <w:pStyle w:val="TAL"/>
              <w:keepNext w:val="0"/>
              <w:keepLines w:val="0"/>
              <w:rPr>
                <w:rFonts w:cs="Arial"/>
                <w:szCs w:val="18"/>
                <w:lang w:eastAsia="zh-CN"/>
              </w:rPr>
            </w:pPr>
            <w:r w:rsidRPr="008C6C1C">
              <w:rPr>
                <w:rFonts w:cs="Arial"/>
                <w:szCs w:val="18"/>
                <w:lang w:eastAsia="zh-CN"/>
              </w:rPr>
              <w:t>Performance data report</w:t>
            </w:r>
          </w:p>
        </w:tc>
        <w:tc>
          <w:tcPr>
            <w:tcW w:w="5477" w:type="dxa"/>
            <w:gridSpan w:val="2"/>
            <w:shd w:val="clear" w:color="auto" w:fill="auto"/>
            <w:vAlign w:val="center"/>
          </w:tcPr>
          <w:p w14:paraId="70663CAE" w14:textId="29EAB3B1"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4" w:type="dxa"/>
            <w:shd w:val="clear" w:color="auto" w:fill="auto"/>
            <w:vAlign w:val="center"/>
          </w:tcPr>
          <w:p w14:paraId="1D32CCD5"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0E8D754"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64F37253" w14:textId="77777777" w:rsidTr="00726D9D">
        <w:trPr>
          <w:jc w:val="center"/>
        </w:trPr>
        <w:tc>
          <w:tcPr>
            <w:tcW w:w="1808" w:type="dxa"/>
            <w:vMerge/>
            <w:shd w:val="clear" w:color="auto" w:fill="auto"/>
            <w:vAlign w:val="center"/>
          </w:tcPr>
          <w:p w14:paraId="7F6D2046" w14:textId="77777777" w:rsidR="00726D9D" w:rsidRPr="008C6C1C" w:rsidRDefault="00726D9D" w:rsidP="00E95D27">
            <w:pPr>
              <w:pStyle w:val="TAL"/>
              <w:keepNext w:val="0"/>
              <w:keepLines w:val="0"/>
              <w:rPr>
                <w:rFonts w:cs="Arial"/>
                <w:szCs w:val="18"/>
                <w:lang w:eastAsia="zh-CN"/>
              </w:rPr>
            </w:pPr>
          </w:p>
        </w:tc>
        <w:tc>
          <w:tcPr>
            <w:tcW w:w="5477" w:type="dxa"/>
            <w:gridSpan w:val="2"/>
            <w:shd w:val="clear" w:color="auto" w:fill="auto"/>
            <w:vAlign w:val="center"/>
          </w:tcPr>
          <w:p w14:paraId="187C06EE" w14:textId="26DCD7E4" w:rsidR="00726D9D" w:rsidRPr="008C6C1C" w:rsidRDefault="00726D9D" w:rsidP="00E95D27">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4" w:type="dxa"/>
            <w:shd w:val="clear" w:color="auto" w:fill="auto"/>
            <w:vAlign w:val="center"/>
          </w:tcPr>
          <w:p w14:paraId="6922A8B5"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71AF1632" w14:textId="77777777" w:rsidR="00726D9D" w:rsidRPr="008C6C1C" w:rsidRDefault="00726D9D" w:rsidP="00E95D27">
            <w:pPr>
              <w:pStyle w:val="TAC"/>
              <w:keepNext w:val="0"/>
              <w:keepLines w:val="0"/>
              <w:rPr>
                <w:rFonts w:cs="Arial"/>
                <w:b/>
                <w:bCs/>
                <w:szCs w:val="18"/>
                <w:lang w:eastAsia="zh-CN"/>
              </w:rPr>
            </w:pPr>
          </w:p>
        </w:tc>
      </w:tr>
      <w:tr w:rsidR="00726D9D" w:rsidRPr="008C6C1C" w14:paraId="2918F1F0" w14:textId="77777777" w:rsidTr="00726D9D">
        <w:trPr>
          <w:jc w:val="center"/>
        </w:trPr>
        <w:tc>
          <w:tcPr>
            <w:tcW w:w="1808" w:type="dxa"/>
            <w:vMerge/>
            <w:shd w:val="clear" w:color="auto" w:fill="auto"/>
            <w:vAlign w:val="center"/>
          </w:tcPr>
          <w:p w14:paraId="6A75C539" w14:textId="77777777" w:rsidR="00726D9D" w:rsidRPr="008C6C1C" w:rsidRDefault="00726D9D" w:rsidP="00E95D27">
            <w:pPr>
              <w:pStyle w:val="TAL"/>
              <w:keepNext w:val="0"/>
              <w:keepLines w:val="0"/>
              <w:rPr>
                <w:rFonts w:cs="Arial"/>
                <w:szCs w:val="18"/>
                <w:lang w:eastAsia="zh-CN"/>
              </w:rPr>
            </w:pPr>
          </w:p>
        </w:tc>
        <w:tc>
          <w:tcPr>
            <w:tcW w:w="5477" w:type="dxa"/>
            <w:gridSpan w:val="2"/>
            <w:shd w:val="clear" w:color="auto" w:fill="auto"/>
            <w:vAlign w:val="center"/>
          </w:tcPr>
          <w:p w14:paraId="431C0B33" w14:textId="34740D6D" w:rsidR="00726D9D" w:rsidRPr="008C6C1C" w:rsidRDefault="00726D9D" w:rsidP="00E95D27">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4" w:type="dxa"/>
            <w:shd w:val="clear" w:color="auto" w:fill="auto"/>
            <w:vAlign w:val="center"/>
          </w:tcPr>
          <w:p w14:paraId="25E68828"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8023E33" w14:textId="77777777" w:rsidR="00726D9D" w:rsidRPr="008C6C1C" w:rsidRDefault="00726D9D" w:rsidP="00E95D27">
            <w:pPr>
              <w:pStyle w:val="TAC"/>
              <w:keepNext w:val="0"/>
              <w:keepLines w:val="0"/>
              <w:rPr>
                <w:rFonts w:cs="Arial"/>
                <w:b/>
                <w:bCs/>
                <w:szCs w:val="18"/>
                <w:lang w:eastAsia="zh-CN"/>
              </w:rPr>
            </w:pPr>
          </w:p>
        </w:tc>
      </w:tr>
      <w:tr w:rsidR="008C0C11" w:rsidRPr="008C6C1C" w14:paraId="0C59BD0C" w14:textId="77777777" w:rsidTr="00726D9D">
        <w:trPr>
          <w:jc w:val="center"/>
        </w:trPr>
        <w:tc>
          <w:tcPr>
            <w:tcW w:w="1808" w:type="dxa"/>
            <w:shd w:val="clear" w:color="auto" w:fill="auto"/>
            <w:vAlign w:val="center"/>
          </w:tcPr>
          <w:p w14:paraId="3D063BA3" w14:textId="5FB499FD" w:rsidR="008C0C11" w:rsidRPr="008C6C1C" w:rsidRDefault="008C0C11" w:rsidP="00E95D27">
            <w:pPr>
              <w:pStyle w:val="TAL"/>
              <w:keepNext w:val="0"/>
              <w:keepLines w:val="0"/>
              <w:rPr>
                <w:rFonts w:cs="Arial"/>
                <w:szCs w:val="18"/>
                <w:lang w:eastAsia="zh-CN"/>
              </w:rPr>
            </w:pPr>
            <w:r w:rsidRPr="008C6C1C">
              <w:rPr>
                <w:rFonts w:cs="Arial"/>
                <w:szCs w:val="18"/>
                <w:lang w:eastAsia="zh-CN"/>
              </w:rPr>
              <w:t>Performance</w:t>
            </w:r>
            <w:r w:rsidR="00726D9D" w:rsidRPr="008C6C1C">
              <w:rPr>
                <w:rFonts w:cs="Arial"/>
                <w:szCs w:val="18"/>
                <w:lang w:eastAsia="zh-CN"/>
              </w:rPr>
              <w:t xml:space="preserve"> </w:t>
            </w:r>
            <w:r w:rsidRPr="008C6C1C">
              <w:rPr>
                <w:rFonts w:cs="Arial"/>
                <w:szCs w:val="18"/>
                <w:lang w:eastAsia="zh-CN"/>
              </w:rPr>
              <w:t>data</w:t>
            </w:r>
            <w:r w:rsidR="00726D9D" w:rsidRPr="008C6C1C">
              <w:rPr>
                <w:rFonts w:cs="Arial"/>
                <w:szCs w:val="18"/>
                <w:lang w:eastAsia="zh-CN"/>
              </w:rPr>
              <w:t xml:space="preserve"> </w:t>
            </w:r>
            <w:r w:rsidRPr="008C6C1C">
              <w:rPr>
                <w:rFonts w:cs="Arial"/>
                <w:szCs w:val="18"/>
                <w:lang w:eastAsia="zh-CN"/>
              </w:rPr>
              <w:t>monitoring</w:t>
            </w:r>
          </w:p>
        </w:tc>
        <w:tc>
          <w:tcPr>
            <w:tcW w:w="5477" w:type="dxa"/>
            <w:gridSpan w:val="2"/>
            <w:shd w:val="clear" w:color="auto" w:fill="auto"/>
            <w:vAlign w:val="center"/>
          </w:tcPr>
          <w:p w14:paraId="332A9F94" w14:textId="4FCB1E33"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28.552</w:t>
            </w:r>
            <w:r w:rsidR="00726D9D" w:rsidRPr="008C6C1C">
              <w:rPr>
                <w:rFonts w:cs="Arial"/>
                <w:szCs w:val="18"/>
                <w:lang w:eastAsia="zh-CN"/>
              </w:rPr>
              <w:t xml:space="preserve"> [38]</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Threshold</w:t>
            </w:r>
            <w:r w:rsidR="00726D9D" w:rsidRPr="008C6C1C">
              <w:rPr>
                <w:rFonts w:cs="Arial"/>
                <w:szCs w:val="18"/>
                <w:lang w:eastAsia="zh-CN"/>
              </w:rPr>
              <w:t xml:space="preserve"> </w:t>
            </w:r>
            <w:r w:rsidRPr="008C6C1C">
              <w:rPr>
                <w:rFonts w:cs="Arial"/>
                <w:szCs w:val="18"/>
                <w:lang w:eastAsia="zh-CN"/>
              </w:rPr>
              <w:t>monitoring</w:t>
            </w:r>
            <w:r w:rsidR="00726D9D" w:rsidRPr="008C6C1C">
              <w:rPr>
                <w:rFonts w:cs="Arial"/>
                <w:szCs w:val="18"/>
                <w:lang w:eastAsia="zh-CN"/>
              </w:rPr>
              <w:t xml:space="preserve"> </w:t>
            </w:r>
            <w:r w:rsidRPr="008C6C1C">
              <w:rPr>
                <w:rFonts w:cs="Arial"/>
                <w:szCs w:val="18"/>
                <w:lang w:eastAsia="zh-CN"/>
              </w:rPr>
              <w:t>control</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28.622</w:t>
            </w:r>
            <w:r w:rsidR="00726D9D" w:rsidRPr="008C6C1C">
              <w:rPr>
                <w:rFonts w:cs="Arial"/>
                <w:szCs w:val="18"/>
                <w:lang w:eastAsia="zh-CN"/>
              </w:rPr>
              <w:t xml:space="preserve"> </w:t>
            </w:r>
            <w:r w:rsidR="00BD2EFF" w:rsidRPr="008C6C1C">
              <w:rPr>
                <w:rFonts w:cs="Arial"/>
                <w:szCs w:val="18"/>
                <w:lang w:eastAsia="zh-CN"/>
              </w:rPr>
              <w:t>[3]</w:t>
            </w:r>
            <w:r w:rsidRPr="008C6C1C">
              <w:rPr>
                <w:rFonts w:cs="Arial"/>
                <w:szCs w:val="18"/>
                <w:lang w:eastAsia="zh-CN"/>
              </w:rPr>
              <w:t>)</w:t>
            </w:r>
          </w:p>
        </w:tc>
        <w:tc>
          <w:tcPr>
            <w:tcW w:w="1134" w:type="dxa"/>
            <w:shd w:val="clear" w:color="auto" w:fill="auto"/>
            <w:vAlign w:val="center"/>
          </w:tcPr>
          <w:p w14:paraId="0538AF8F"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6AB3BCAA"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1583C7E2" w14:textId="77777777" w:rsidTr="00726D9D">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9B62F6D" w14:textId="04D63DB9" w:rsidR="00726D9D" w:rsidRPr="008C6C1C" w:rsidRDefault="00726D9D" w:rsidP="00E95D27">
            <w:pPr>
              <w:pStyle w:val="TAL"/>
              <w:keepNext w:val="0"/>
              <w:keepLines w:val="0"/>
              <w:rPr>
                <w:rFonts w:cs="Arial"/>
                <w:szCs w:val="18"/>
                <w:lang w:eastAsia="zh-CN"/>
              </w:rPr>
            </w:pPr>
            <w:r w:rsidRPr="008C6C1C">
              <w:rPr>
                <w:rFonts w:cs="Arial"/>
                <w:szCs w:val="18"/>
                <w:lang w:eastAsia="zh-CN"/>
              </w:rPr>
              <w:t>Trace/MDT data collection control</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66009" w14:textId="04022D55"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DF0146"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940C9A0"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3DD608E5" w14:textId="77777777" w:rsidTr="00726D9D">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B97EAE3" w14:textId="77777777" w:rsidR="00726D9D" w:rsidRPr="008C6C1C" w:rsidRDefault="00726D9D" w:rsidP="00E95D27">
            <w:pPr>
              <w:pStyle w:val="TAL"/>
              <w:keepNext w:val="0"/>
              <w:keepLines w:val="0"/>
              <w:rPr>
                <w:rFonts w:cs="Arial"/>
                <w:szCs w:val="18"/>
                <w:lang w:eastAsia="zh-CN"/>
              </w:rPr>
            </w:pP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AF2BD" w14:textId="65A62498" w:rsidR="00726D9D" w:rsidRPr="008C6C1C" w:rsidRDefault="00726D9D" w:rsidP="00E95D27">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ADF0245"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866E118"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1BA624AC" w14:textId="77777777" w:rsidTr="00726D9D">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720155A" w14:textId="240D05E9" w:rsidR="00726D9D" w:rsidRPr="008C6C1C" w:rsidRDefault="00726D9D" w:rsidP="00E95D27">
            <w:pPr>
              <w:pStyle w:val="TAL"/>
              <w:keepNext w:val="0"/>
              <w:keepLines w:val="0"/>
              <w:rPr>
                <w:rFonts w:cs="Arial"/>
                <w:szCs w:val="18"/>
                <w:lang w:eastAsia="zh-CN"/>
              </w:rPr>
            </w:pPr>
            <w:r w:rsidRPr="008C6C1C">
              <w:rPr>
                <w:rFonts w:cs="Arial"/>
                <w:szCs w:val="18"/>
                <w:lang w:eastAsia="zh-CN"/>
              </w:rPr>
              <w:t>Trace/MDT data report</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00793" w14:textId="76EFC239" w:rsidR="00726D9D" w:rsidRPr="008C6C1C" w:rsidRDefault="00726D9D" w:rsidP="00E95D27">
            <w:pPr>
              <w:pStyle w:val="TAL"/>
              <w:keepNext w:val="0"/>
              <w:keepLines w:val="0"/>
              <w:rPr>
                <w:rFonts w:cs="Arial"/>
                <w:szCs w:val="18"/>
                <w:lang w:eastAsia="zh-CN"/>
              </w:rPr>
            </w:pPr>
            <w:r w:rsidRPr="008C6C1C">
              <w:rPr>
                <w:rFonts w:cs="Arial"/>
                <w:szCs w:val="18"/>
                <w:lang w:eastAsia="zh-CN"/>
              </w:rPr>
              <w:t>File data reporting service (3GPP TS 28.532 [17])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8F38C5" w14:textId="77777777" w:rsidR="00726D9D" w:rsidRPr="008C6C1C" w:rsidRDefault="00726D9D"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E81910C" w14:textId="77777777" w:rsidR="00726D9D" w:rsidRPr="008C6C1C" w:rsidRDefault="00726D9D" w:rsidP="00E95D27">
            <w:pPr>
              <w:pStyle w:val="TAC"/>
              <w:keepNext w:val="0"/>
              <w:keepLines w:val="0"/>
              <w:rPr>
                <w:rFonts w:cs="Arial"/>
                <w:b/>
                <w:bCs/>
                <w:szCs w:val="18"/>
                <w:lang w:eastAsia="zh-CN"/>
              </w:rPr>
            </w:pPr>
          </w:p>
        </w:tc>
      </w:tr>
      <w:tr w:rsidR="00726D9D" w:rsidRPr="008C6C1C" w14:paraId="7B0A2251" w14:textId="77777777" w:rsidTr="00726D9D">
        <w:trPr>
          <w:jc w:val="center"/>
        </w:trPr>
        <w:tc>
          <w:tcPr>
            <w:tcW w:w="1808" w:type="dxa"/>
            <w:vMerge/>
            <w:tcBorders>
              <w:left w:val="single" w:sz="4" w:space="0" w:color="auto"/>
              <w:right w:val="single" w:sz="4" w:space="0" w:color="auto"/>
            </w:tcBorders>
            <w:shd w:val="clear" w:color="auto" w:fill="auto"/>
            <w:vAlign w:val="center"/>
          </w:tcPr>
          <w:p w14:paraId="4FD98D83" w14:textId="77777777" w:rsidR="00726D9D" w:rsidRPr="008C6C1C" w:rsidRDefault="00726D9D" w:rsidP="00E95D27">
            <w:pPr>
              <w:pStyle w:val="TAL"/>
              <w:keepNext w:val="0"/>
              <w:keepLines w:val="0"/>
              <w:rPr>
                <w:rFonts w:cs="Arial"/>
                <w:szCs w:val="18"/>
                <w:lang w:eastAsia="zh-CN"/>
              </w:rPr>
            </w:pP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6A8D0" w14:textId="6446C3CE"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5725AE"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24D5030"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588DEAF0" w14:textId="77777777" w:rsidTr="00726D9D">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4ED3784F" w14:textId="77777777" w:rsidR="00726D9D" w:rsidRPr="008C6C1C" w:rsidRDefault="00726D9D" w:rsidP="00E95D27">
            <w:pPr>
              <w:pStyle w:val="TAL"/>
              <w:keepNext w:val="0"/>
              <w:keepLines w:val="0"/>
              <w:rPr>
                <w:rFonts w:cs="Arial"/>
                <w:szCs w:val="18"/>
                <w:lang w:eastAsia="zh-CN"/>
              </w:rPr>
            </w:pP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BB4458" w14:textId="07A505B2" w:rsidR="00726D9D" w:rsidRPr="008C6C1C" w:rsidRDefault="00726D9D" w:rsidP="00E95D27">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839AF0C" w14:textId="77777777" w:rsidR="00726D9D" w:rsidRPr="008C6C1C" w:rsidRDefault="00726D9D" w:rsidP="00E95D2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47FD3959" w14:textId="77777777" w:rsidR="00726D9D" w:rsidRPr="008C6C1C" w:rsidRDefault="00726D9D" w:rsidP="00E95D27">
            <w:pPr>
              <w:pStyle w:val="TAC"/>
              <w:keepNext w:val="0"/>
              <w:keepLines w:val="0"/>
              <w:rPr>
                <w:rFonts w:cs="Arial"/>
                <w:b/>
                <w:bCs/>
                <w:szCs w:val="18"/>
                <w:lang w:eastAsia="zh-CN"/>
              </w:rPr>
            </w:pPr>
          </w:p>
        </w:tc>
      </w:tr>
      <w:tr w:rsidR="00726D9D" w:rsidRPr="008C6C1C" w14:paraId="43AF8E89" w14:textId="77777777" w:rsidTr="00726D9D">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77AF0B2" w14:textId="1CDC86BA" w:rsidR="00726D9D" w:rsidRPr="008C6C1C" w:rsidRDefault="00726D9D" w:rsidP="00E95D27">
            <w:pPr>
              <w:pStyle w:val="TAL"/>
              <w:keepNext w:val="0"/>
              <w:keepLines w:val="0"/>
              <w:rPr>
                <w:rFonts w:cs="Arial"/>
                <w:szCs w:val="18"/>
                <w:lang w:eastAsia="zh-CN"/>
              </w:rPr>
            </w:pPr>
            <w:r w:rsidRPr="008C6C1C">
              <w:rPr>
                <w:rFonts w:cs="Arial"/>
                <w:szCs w:val="18"/>
                <w:lang w:eastAsia="zh-CN"/>
              </w:rPr>
              <w:t>Fault data control</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70D201" w14:textId="7AAE6092"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353512"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D41E308"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2FF0D35C" w14:textId="77777777" w:rsidTr="00726D9D">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40FBF570" w14:textId="77777777" w:rsidR="00726D9D" w:rsidRPr="008C6C1C" w:rsidRDefault="00726D9D" w:rsidP="00E95D27">
            <w:pPr>
              <w:pStyle w:val="TAL"/>
              <w:keepNext w:val="0"/>
              <w:keepLines w:val="0"/>
              <w:rPr>
                <w:rFonts w:cs="Arial"/>
                <w:szCs w:val="18"/>
                <w:lang w:eastAsia="zh-CN"/>
              </w:rPr>
            </w:pP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39119" w14:textId="718E4654" w:rsidR="00726D9D" w:rsidRPr="008C6C1C" w:rsidRDefault="00726D9D" w:rsidP="00E95D27">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E22388" w14:textId="77777777" w:rsidR="00726D9D" w:rsidRPr="008C6C1C" w:rsidRDefault="00726D9D" w:rsidP="00E95D2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7A79DBC3" w14:textId="77777777" w:rsidR="00726D9D" w:rsidRPr="008C6C1C" w:rsidRDefault="00726D9D" w:rsidP="00E95D27">
            <w:pPr>
              <w:pStyle w:val="TAC"/>
              <w:keepNext w:val="0"/>
              <w:keepLines w:val="0"/>
              <w:rPr>
                <w:rFonts w:cs="Arial"/>
                <w:b/>
                <w:bCs/>
                <w:szCs w:val="18"/>
                <w:lang w:eastAsia="zh-CN"/>
              </w:rPr>
            </w:pPr>
          </w:p>
        </w:tc>
      </w:tr>
      <w:tr w:rsidR="00726D9D" w:rsidRPr="008C6C1C" w14:paraId="163A60CD" w14:textId="77777777" w:rsidTr="00726D9D">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4E92C4A" w14:textId="643B79D0" w:rsidR="00726D9D" w:rsidRPr="008C6C1C" w:rsidRDefault="00726D9D" w:rsidP="00E95D27">
            <w:pPr>
              <w:pStyle w:val="TAL"/>
              <w:keepNext w:val="0"/>
              <w:keepLines w:val="0"/>
              <w:rPr>
                <w:rFonts w:cs="Arial"/>
                <w:szCs w:val="18"/>
                <w:lang w:eastAsia="zh-CN"/>
              </w:rPr>
            </w:pPr>
            <w:r w:rsidRPr="008C6C1C">
              <w:rPr>
                <w:rFonts w:cs="Arial"/>
                <w:szCs w:val="18"/>
                <w:lang w:eastAsia="zh-CN"/>
              </w:rPr>
              <w:t>Fault data report</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4F1BE" w14:textId="1745A36B" w:rsidR="00726D9D" w:rsidRPr="008C6C1C" w:rsidRDefault="00726D9D" w:rsidP="00E95D27">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CADE38"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2BBB5CE" w14:textId="77777777" w:rsidR="00726D9D" w:rsidRPr="008C6C1C" w:rsidRDefault="00726D9D" w:rsidP="00E95D27">
            <w:pPr>
              <w:pStyle w:val="TAC"/>
              <w:keepNext w:val="0"/>
              <w:keepLines w:val="0"/>
              <w:rPr>
                <w:rFonts w:cs="Arial"/>
                <w:b/>
                <w:bCs/>
                <w:szCs w:val="18"/>
                <w:lang w:eastAsia="zh-CN"/>
              </w:rPr>
            </w:pPr>
            <w:r w:rsidRPr="008C6C1C">
              <w:rPr>
                <w:rFonts w:cs="Arial"/>
                <w:szCs w:val="18"/>
                <w:lang w:eastAsia="zh-CN"/>
              </w:rPr>
              <w:t>X</w:t>
            </w:r>
          </w:p>
        </w:tc>
      </w:tr>
      <w:tr w:rsidR="00726D9D" w:rsidRPr="008C6C1C" w14:paraId="1ED0E13B" w14:textId="77777777" w:rsidTr="00726D9D">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58A05E74" w14:textId="77777777" w:rsidR="00726D9D" w:rsidRPr="008C6C1C" w:rsidRDefault="00726D9D" w:rsidP="00E95D27">
            <w:pPr>
              <w:pStyle w:val="TAL"/>
              <w:keepNext w:val="0"/>
              <w:keepLines w:val="0"/>
              <w:rPr>
                <w:rFonts w:cs="Arial"/>
                <w:szCs w:val="18"/>
                <w:lang w:eastAsia="zh-CN"/>
              </w:rPr>
            </w:pP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47B02" w14:textId="1DF633FC" w:rsidR="00726D9D" w:rsidRPr="008C6C1C" w:rsidRDefault="00726D9D" w:rsidP="00E95D27">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FFC0AA" w14:textId="77777777" w:rsidR="00726D9D" w:rsidRPr="008C6C1C" w:rsidRDefault="00726D9D" w:rsidP="00E95D2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788EF16D" w14:textId="77777777" w:rsidR="00726D9D" w:rsidRPr="008C6C1C" w:rsidRDefault="00726D9D" w:rsidP="00E95D27">
            <w:pPr>
              <w:pStyle w:val="TAC"/>
              <w:keepNext w:val="0"/>
              <w:keepLines w:val="0"/>
              <w:rPr>
                <w:rFonts w:cs="Arial"/>
                <w:b/>
                <w:bCs/>
                <w:szCs w:val="18"/>
                <w:lang w:eastAsia="zh-CN"/>
              </w:rPr>
            </w:pPr>
          </w:p>
        </w:tc>
      </w:tr>
      <w:tr w:rsidR="008C0C11" w:rsidRPr="008C6C1C" w14:paraId="1C838A5E"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E5D4702" w14:textId="5329E505" w:rsidR="008C0C11" w:rsidRPr="008C6C1C" w:rsidRDefault="008C0C11" w:rsidP="00E95D27">
            <w:pPr>
              <w:pStyle w:val="TAL"/>
              <w:keepNext w:val="0"/>
              <w:keepLines w:val="0"/>
              <w:rPr>
                <w:rFonts w:cs="Arial"/>
                <w:szCs w:val="18"/>
                <w:lang w:eastAsia="zh-CN"/>
              </w:rPr>
            </w:pPr>
            <w:r w:rsidRPr="008C6C1C">
              <w:rPr>
                <w:rFonts w:cs="Arial"/>
                <w:szCs w:val="18"/>
                <w:lang w:eastAsia="zh-CN"/>
              </w:rPr>
              <w:t>QoE</w:t>
            </w:r>
            <w:r w:rsidR="00726D9D" w:rsidRPr="008C6C1C">
              <w:rPr>
                <w:rFonts w:cs="Arial"/>
                <w:szCs w:val="18"/>
                <w:lang w:eastAsia="zh-CN"/>
              </w:rPr>
              <w:t xml:space="preserve"> </w:t>
            </w:r>
            <w:r w:rsidRPr="008C6C1C">
              <w:rPr>
                <w:rFonts w:cs="Arial"/>
                <w:szCs w:val="18"/>
                <w:lang w:eastAsia="zh-CN"/>
              </w:rPr>
              <w:t>control</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A08DE" w14:textId="6F5DD0ED"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QMC</w:t>
            </w:r>
            <w:r w:rsidR="00726D9D" w:rsidRPr="008C6C1C">
              <w:rPr>
                <w:rFonts w:cs="Arial"/>
                <w:szCs w:val="18"/>
                <w:lang w:eastAsia="zh-CN"/>
              </w:rPr>
              <w:t xml:space="preserve"> </w:t>
            </w:r>
            <w:r w:rsidRPr="008C6C1C">
              <w:rPr>
                <w:rFonts w:cs="Arial"/>
                <w:szCs w:val="18"/>
                <w:lang w:eastAsia="zh-CN"/>
              </w:rPr>
              <w:t>control</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B31121"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7A4E8CB"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6473C7AD"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7D5FEAB9" w14:textId="62372527" w:rsidR="008C0C11" w:rsidRPr="008C6C1C" w:rsidRDefault="008C0C11" w:rsidP="00E95D27">
            <w:pPr>
              <w:pStyle w:val="TAL"/>
              <w:keepNext w:val="0"/>
              <w:keepLines w:val="0"/>
              <w:rPr>
                <w:rFonts w:cs="Arial"/>
                <w:szCs w:val="18"/>
                <w:lang w:eastAsia="zh-CN"/>
              </w:rPr>
            </w:pPr>
            <w:r w:rsidRPr="008C6C1C">
              <w:rPr>
                <w:rFonts w:cs="Arial"/>
                <w:szCs w:val="18"/>
                <w:lang w:eastAsia="zh-CN"/>
              </w:rPr>
              <w:t>Service</w:t>
            </w:r>
            <w:r w:rsidR="00726D9D" w:rsidRPr="008C6C1C">
              <w:rPr>
                <w:rFonts w:cs="Arial"/>
                <w:szCs w:val="18"/>
                <w:lang w:eastAsia="zh-CN"/>
              </w:rPr>
              <w:t xml:space="preserve"> </w:t>
            </w:r>
            <w:r w:rsidRPr="008C6C1C">
              <w:rPr>
                <w:rFonts w:cs="Arial"/>
                <w:szCs w:val="18"/>
                <w:lang w:eastAsia="zh-CN"/>
              </w:rPr>
              <w:t>registry</w:t>
            </w:r>
            <w:r w:rsidR="00726D9D" w:rsidRPr="008C6C1C">
              <w:rPr>
                <w:rFonts w:cs="Arial"/>
                <w:szCs w:val="18"/>
                <w:lang w:eastAsia="zh-CN"/>
              </w:rPr>
              <w:t xml:space="preserve"> </w:t>
            </w:r>
            <w:r w:rsidRPr="008C6C1C">
              <w:rPr>
                <w:rFonts w:cs="Arial"/>
                <w:szCs w:val="18"/>
                <w:lang w:eastAsia="zh-CN"/>
              </w:rPr>
              <w:t>and</w:t>
            </w:r>
            <w:r w:rsidR="00726D9D" w:rsidRPr="008C6C1C">
              <w:rPr>
                <w:rFonts w:cs="Arial"/>
                <w:szCs w:val="18"/>
                <w:lang w:eastAsia="zh-CN"/>
              </w:rPr>
              <w:t xml:space="preserve"> </w:t>
            </w:r>
            <w:r w:rsidRPr="008C6C1C">
              <w:rPr>
                <w:rFonts w:cs="Arial"/>
                <w:szCs w:val="18"/>
                <w:lang w:eastAsia="zh-CN"/>
              </w:rPr>
              <w:t>discovery</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BCAC59" w14:textId="7CE90317"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MnS</w:t>
            </w:r>
            <w:r w:rsidR="00726D9D" w:rsidRPr="008C6C1C">
              <w:rPr>
                <w:rFonts w:cs="Arial"/>
                <w:szCs w:val="18"/>
                <w:lang w:eastAsia="zh-CN"/>
              </w:rPr>
              <w:t xml:space="preserve"> </w:t>
            </w:r>
            <w:r w:rsidRPr="008C6C1C">
              <w:rPr>
                <w:rFonts w:cs="Arial"/>
                <w:szCs w:val="18"/>
                <w:lang w:eastAsia="zh-CN"/>
              </w:rPr>
              <w:t>Registry</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28.622</w:t>
            </w:r>
            <w:r w:rsidR="00726D9D" w:rsidRPr="008C6C1C">
              <w:rPr>
                <w:rFonts w:cs="Arial"/>
                <w:szCs w:val="18"/>
                <w:lang w:eastAsia="zh-CN"/>
              </w:rPr>
              <w:t xml:space="preserve"> </w:t>
            </w:r>
            <w:r w:rsidR="00BD2EFF" w:rsidRPr="008C6C1C">
              <w:rPr>
                <w:rFonts w:cs="Arial"/>
                <w:szCs w:val="18"/>
                <w:lang w:eastAsia="zh-CN"/>
              </w:rPr>
              <w:t>[3]</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2CB6F6"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73D309"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398D25F1"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8C015A8" w14:textId="77777777" w:rsidR="008C0C11" w:rsidRPr="008C6C1C" w:rsidRDefault="008C0C11" w:rsidP="00E95D27">
            <w:pPr>
              <w:pStyle w:val="TAL"/>
              <w:keepNext w:val="0"/>
              <w:keepLines w:val="0"/>
              <w:rPr>
                <w:rFonts w:cs="Arial"/>
                <w:szCs w:val="18"/>
                <w:lang w:eastAsia="zh-CN"/>
              </w:rPr>
            </w:pPr>
            <w:r w:rsidRPr="008C6C1C">
              <w:rPr>
                <w:rFonts w:cs="Arial"/>
                <w:szCs w:val="18"/>
                <w:lang w:eastAsia="zh-CN"/>
              </w:rPr>
              <w:t>Subscription</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BB7C2" w14:textId="0E99E382"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Notification</w:t>
            </w:r>
            <w:r w:rsidR="00726D9D" w:rsidRPr="008C6C1C">
              <w:rPr>
                <w:rFonts w:cs="Arial"/>
                <w:szCs w:val="18"/>
                <w:lang w:eastAsia="zh-CN"/>
              </w:rPr>
              <w:t xml:space="preserve"> </w:t>
            </w:r>
            <w:r w:rsidRPr="008C6C1C">
              <w:rPr>
                <w:rFonts w:cs="Arial"/>
                <w:szCs w:val="18"/>
                <w:lang w:eastAsia="zh-CN"/>
              </w:rPr>
              <w:t>subscription</w:t>
            </w:r>
            <w:r w:rsidR="00726D9D" w:rsidRPr="008C6C1C">
              <w:rPr>
                <w:rFonts w:cs="Arial"/>
                <w:szCs w:val="18"/>
                <w:lang w:eastAsia="zh-CN"/>
              </w:rPr>
              <w:t xml:space="preserve"> </w:t>
            </w:r>
            <w:r w:rsidRPr="008C6C1C">
              <w:rPr>
                <w:rFonts w:cs="Arial"/>
                <w:szCs w:val="18"/>
                <w:lang w:eastAsia="zh-CN"/>
              </w:rPr>
              <w:t>control</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28.622</w:t>
            </w:r>
            <w:r w:rsidR="00726D9D" w:rsidRPr="008C6C1C">
              <w:rPr>
                <w:rFonts w:cs="Arial"/>
                <w:szCs w:val="18"/>
                <w:lang w:eastAsia="zh-CN"/>
              </w:rPr>
              <w:t xml:space="preserve"> </w:t>
            </w:r>
            <w:r w:rsidR="00BD2EFF" w:rsidRPr="008C6C1C">
              <w:rPr>
                <w:rFonts w:cs="Arial"/>
                <w:szCs w:val="18"/>
                <w:lang w:eastAsia="zh-CN"/>
              </w:rPr>
              <w:t>[3]</w:t>
            </w:r>
            <w:r w:rsidRPr="008C6C1C">
              <w:rPr>
                <w:rFonts w:cs="Arial"/>
                <w:szCs w:val="18"/>
                <w:lang w:eastAsia="zh-CN"/>
              </w:rPr>
              <w:t>)</w:t>
            </w:r>
            <w:r w:rsidR="00726D9D" w:rsidRPr="008C6C1C">
              <w:rPr>
                <w:rFonts w:cs="Arial"/>
                <w:szCs w:val="18"/>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8954C44"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29BAEC9"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3E05A098"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76F56EFB" w14:textId="2FB75DCD" w:rsidR="008C0C11" w:rsidRPr="008C6C1C" w:rsidRDefault="008C0C11" w:rsidP="00E95D27">
            <w:pPr>
              <w:pStyle w:val="TAL"/>
              <w:keepNext w:val="0"/>
              <w:keepLines w:val="0"/>
              <w:rPr>
                <w:rFonts w:cs="Arial"/>
                <w:szCs w:val="18"/>
                <w:lang w:eastAsia="zh-CN"/>
              </w:rPr>
            </w:pPr>
            <w:r w:rsidRPr="008C6C1C">
              <w:rPr>
                <w:rFonts w:cs="Arial"/>
                <w:szCs w:val="18"/>
                <w:lang w:eastAsia="zh-CN"/>
              </w:rPr>
              <w:t>AI/ML</w:t>
            </w:r>
            <w:r w:rsidR="00726D9D" w:rsidRPr="008C6C1C">
              <w:rPr>
                <w:rFonts w:cs="Arial"/>
                <w:szCs w:val="18"/>
                <w:lang w:eastAsia="zh-CN"/>
              </w:rPr>
              <w:t xml:space="preserve"> </w:t>
            </w:r>
            <w:r w:rsidRPr="008C6C1C">
              <w:rPr>
                <w:rFonts w:cs="Arial"/>
                <w:szCs w:val="18"/>
                <w:lang w:eastAsia="zh-CN"/>
              </w:rPr>
              <w:t>management</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F8A9F" w14:textId="1F92FF16"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ML</w:t>
            </w:r>
            <w:r w:rsidR="00726D9D" w:rsidRPr="008C6C1C">
              <w:rPr>
                <w:rFonts w:cs="Arial"/>
                <w:szCs w:val="18"/>
                <w:lang w:eastAsia="zh-CN"/>
              </w:rPr>
              <w:t xml:space="preserve"> </w:t>
            </w:r>
            <w:r w:rsidRPr="008C6C1C">
              <w:rPr>
                <w:rFonts w:cs="Arial"/>
                <w:szCs w:val="18"/>
                <w:lang w:eastAsia="zh-CN"/>
              </w:rPr>
              <w:t>Training</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28.105</w:t>
            </w:r>
            <w:r w:rsidR="00726D9D" w:rsidRPr="008C6C1C">
              <w:rPr>
                <w:rFonts w:cs="Arial"/>
                <w:szCs w:val="18"/>
                <w:lang w:eastAsia="zh-CN"/>
              </w:rPr>
              <w:t xml:space="preserve"> </w:t>
            </w:r>
            <w:r w:rsidR="00D83CE2" w:rsidRPr="008C6C1C">
              <w:rPr>
                <w:rFonts w:cs="Arial"/>
                <w:szCs w:val="18"/>
                <w:lang w:eastAsia="zh-CN"/>
              </w:rPr>
              <w:t>[23]</w:t>
            </w:r>
            <w:r w:rsidRPr="008C6C1C">
              <w:rPr>
                <w:rFonts w:cs="Arial"/>
                <w:szCs w:val="18"/>
                <w:lang w:eastAsia="zh-CN"/>
              </w:rPr>
              <w:t>)</w:t>
            </w:r>
            <w:r w:rsidR="00726D9D" w:rsidRPr="008C6C1C">
              <w:rPr>
                <w:rFonts w:cs="Arial"/>
                <w:szCs w:val="18"/>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65BDEB"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3F33B723" w14:textId="03521385" w:rsidR="008C0C11" w:rsidRPr="008C6C1C" w:rsidRDefault="008C0C11" w:rsidP="00E95D27">
            <w:pPr>
              <w:pStyle w:val="TAC"/>
              <w:keepNext w:val="0"/>
              <w:keepLines w:val="0"/>
              <w:rPr>
                <w:rFonts w:cs="Arial"/>
                <w:b/>
                <w:bCs/>
                <w:szCs w:val="18"/>
                <w:lang w:eastAsia="zh-CN"/>
              </w:rPr>
            </w:pPr>
          </w:p>
        </w:tc>
      </w:tr>
      <w:tr w:rsidR="008C0C11" w:rsidRPr="008C6C1C" w14:paraId="5D309B05"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78EEA9C0" w14:textId="4BB39327" w:rsidR="008C0C11" w:rsidRPr="008C6C1C" w:rsidRDefault="008C0C11" w:rsidP="00E95D27">
            <w:pPr>
              <w:pStyle w:val="TAL"/>
              <w:keepNext w:val="0"/>
              <w:keepLines w:val="0"/>
              <w:rPr>
                <w:rFonts w:cs="Arial"/>
                <w:szCs w:val="18"/>
                <w:lang w:eastAsia="zh-CN"/>
              </w:rPr>
            </w:pPr>
            <w:r w:rsidRPr="008C6C1C">
              <w:rPr>
                <w:rFonts w:cs="Arial"/>
                <w:szCs w:val="18"/>
                <w:lang w:eastAsia="zh-CN"/>
              </w:rPr>
              <w:t>Management</w:t>
            </w:r>
            <w:r w:rsidR="00726D9D" w:rsidRPr="008C6C1C">
              <w:rPr>
                <w:rFonts w:cs="Arial"/>
                <w:szCs w:val="18"/>
                <w:lang w:eastAsia="zh-CN"/>
              </w:rPr>
              <w:t xml:space="preserve"> </w:t>
            </w:r>
            <w:r w:rsidRPr="008C6C1C">
              <w:rPr>
                <w:rFonts w:cs="Arial"/>
                <w:szCs w:val="18"/>
                <w:lang w:eastAsia="zh-CN"/>
              </w:rPr>
              <w:t>Data</w:t>
            </w:r>
            <w:r w:rsidR="00726D9D" w:rsidRPr="008C6C1C">
              <w:rPr>
                <w:rFonts w:cs="Arial"/>
                <w:szCs w:val="18"/>
                <w:lang w:eastAsia="zh-CN"/>
              </w:rPr>
              <w:t xml:space="preserve"> </w:t>
            </w:r>
            <w:r w:rsidRPr="008C6C1C">
              <w:rPr>
                <w:rFonts w:cs="Arial"/>
                <w:szCs w:val="18"/>
                <w:lang w:eastAsia="zh-CN"/>
              </w:rPr>
              <w:t>Analytics</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33657" w14:textId="7AFA69FE"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MDA</w:t>
            </w:r>
            <w:r w:rsidR="00726D9D" w:rsidRPr="008C6C1C">
              <w:rPr>
                <w:rFonts w:cs="Arial"/>
                <w:szCs w:val="18"/>
                <w:lang w:eastAsia="zh-CN"/>
              </w:rPr>
              <w:t xml:space="preserve"> </w:t>
            </w:r>
            <w:r w:rsidRPr="008C6C1C">
              <w:rPr>
                <w:rFonts w:cs="Arial"/>
                <w:szCs w:val="18"/>
                <w:lang w:eastAsia="zh-CN"/>
              </w:rPr>
              <w:t>request</w:t>
            </w:r>
            <w:r w:rsidR="00726D9D" w:rsidRPr="008C6C1C">
              <w:rPr>
                <w:rFonts w:cs="Arial"/>
                <w:szCs w:val="18"/>
                <w:lang w:eastAsia="zh-CN"/>
              </w:rPr>
              <w:t xml:space="preserve"> </w:t>
            </w:r>
            <w:r w:rsidRPr="008C6C1C">
              <w:rPr>
                <w:rFonts w:cs="Arial"/>
                <w:szCs w:val="18"/>
                <w:lang w:eastAsia="zh-CN"/>
              </w:rPr>
              <w:t>&amp;</w:t>
            </w:r>
            <w:r w:rsidR="00726D9D" w:rsidRPr="008C6C1C">
              <w:rPr>
                <w:rFonts w:cs="Arial"/>
                <w:szCs w:val="18"/>
                <w:lang w:eastAsia="zh-CN"/>
              </w:rPr>
              <w:t xml:space="preserve"> </w:t>
            </w:r>
            <w:r w:rsidRPr="008C6C1C">
              <w:rPr>
                <w:rFonts w:cs="Arial"/>
                <w:szCs w:val="18"/>
                <w:lang w:eastAsia="zh-CN"/>
              </w:rPr>
              <w:t>report</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28.10</w:t>
            </w:r>
            <w:r w:rsidR="00D83CE2" w:rsidRPr="008C6C1C">
              <w:rPr>
                <w:rFonts w:cs="Arial"/>
                <w:szCs w:val="18"/>
                <w:lang w:eastAsia="zh-CN"/>
              </w:rPr>
              <w:t>4</w:t>
            </w:r>
            <w:r w:rsidR="00726D9D" w:rsidRPr="008C6C1C">
              <w:rPr>
                <w:rFonts w:cs="Arial"/>
                <w:szCs w:val="18"/>
                <w:lang w:eastAsia="zh-CN"/>
              </w:rPr>
              <w:t xml:space="preserve"> </w:t>
            </w:r>
            <w:r w:rsidR="00D83CE2" w:rsidRPr="008C6C1C">
              <w:rPr>
                <w:rFonts w:cs="Arial"/>
                <w:szCs w:val="18"/>
                <w:lang w:eastAsia="zh-CN"/>
              </w:rPr>
              <w:t>[24]</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7890BA"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B5529C8" w14:textId="300192CC" w:rsidR="008C0C11" w:rsidRPr="008C6C1C" w:rsidRDefault="008C0C11" w:rsidP="00E95D27">
            <w:pPr>
              <w:pStyle w:val="TAC"/>
              <w:keepNext w:val="0"/>
              <w:keepLines w:val="0"/>
              <w:rPr>
                <w:rFonts w:cs="Arial"/>
                <w:b/>
                <w:bCs/>
                <w:szCs w:val="18"/>
                <w:lang w:eastAsia="zh-CN"/>
              </w:rPr>
            </w:pPr>
          </w:p>
        </w:tc>
      </w:tr>
      <w:tr w:rsidR="008C0C11" w:rsidRPr="008C6C1C" w14:paraId="69BDC921"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CB805F4" w14:textId="57978AC5" w:rsidR="008C0C11" w:rsidRPr="008C6C1C" w:rsidRDefault="008C0C11" w:rsidP="00E95D27">
            <w:pPr>
              <w:pStyle w:val="TAL"/>
              <w:keepNext w:val="0"/>
              <w:keepLines w:val="0"/>
              <w:rPr>
                <w:rFonts w:cs="Arial"/>
                <w:szCs w:val="18"/>
                <w:lang w:eastAsia="zh-CN"/>
              </w:rPr>
            </w:pPr>
            <w:r w:rsidRPr="008C6C1C">
              <w:rPr>
                <w:rFonts w:cs="Arial"/>
                <w:szCs w:val="18"/>
                <w:lang w:eastAsia="zh-CN"/>
              </w:rPr>
              <w:t>NR</w:t>
            </w:r>
            <w:r w:rsidR="00726D9D" w:rsidRPr="008C6C1C">
              <w:rPr>
                <w:rFonts w:cs="Arial"/>
                <w:szCs w:val="18"/>
                <w:lang w:eastAsia="zh-CN"/>
              </w:rPr>
              <w:t xml:space="preserve"> </w:t>
            </w:r>
            <w:r w:rsidRPr="008C6C1C">
              <w:rPr>
                <w:rFonts w:cs="Arial"/>
                <w:szCs w:val="18"/>
                <w:lang w:eastAsia="zh-CN"/>
              </w:rPr>
              <w:t>Provisioning</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93423" w14:textId="58C022AA"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Pr="008C6C1C">
              <w:rPr>
                <w:rFonts w:cs="Arial"/>
                <w:szCs w:val="18"/>
                <w:lang w:eastAsia="zh-CN"/>
              </w:rPr>
              <w:t>(</w:t>
            </w:r>
            <w:r w:rsidR="0028709B" w:rsidRPr="008C6C1C">
              <w:rPr>
                <w:rFonts w:cs="Arial"/>
                <w:szCs w:val="18"/>
                <w:lang w:eastAsia="zh-CN"/>
              </w:rPr>
              <w:t>3GPP</w:t>
            </w:r>
            <w:r w:rsidR="00726D9D" w:rsidRPr="008C6C1C">
              <w:rPr>
                <w:rFonts w:cs="Arial"/>
                <w:szCs w:val="18"/>
                <w:lang w:eastAsia="zh-CN"/>
              </w:rPr>
              <w:t xml:space="preserve"> </w:t>
            </w:r>
            <w:r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NR</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28.541</w:t>
            </w:r>
            <w:r w:rsidR="00726D9D" w:rsidRPr="008C6C1C">
              <w:rPr>
                <w:rFonts w:cs="Arial"/>
                <w:szCs w:val="18"/>
                <w:lang w:eastAsia="zh-CN"/>
              </w:rPr>
              <w:t xml:space="preserve"> </w:t>
            </w:r>
            <w:r w:rsidR="00D83CE2" w:rsidRPr="008C6C1C">
              <w:rPr>
                <w:rFonts w:cs="Arial"/>
                <w:szCs w:val="18"/>
                <w:lang w:eastAsia="zh-CN"/>
              </w:rPr>
              <w:t>[25]</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3E1FC09"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F8E862B"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5FFBFC97"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0D9E8F5" w14:textId="12502A7A" w:rsidR="008C0C11" w:rsidRPr="008C6C1C" w:rsidRDefault="008C0C11" w:rsidP="00E95D27">
            <w:pPr>
              <w:pStyle w:val="TAL"/>
              <w:keepNext w:val="0"/>
              <w:keepLines w:val="0"/>
              <w:rPr>
                <w:rFonts w:cs="Arial"/>
                <w:szCs w:val="18"/>
                <w:lang w:eastAsia="zh-CN"/>
              </w:rPr>
            </w:pPr>
            <w:r w:rsidRPr="008C6C1C">
              <w:rPr>
                <w:rFonts w:cs="Arial"/>
                <w:szCs w:val="18"/>
                <w:lang w:eastAsia="zh-CN"/>
              </w:rPr>
              <w:t>5GC</w:t>
            </w:r>
            <w:r w:rsidR="00726D9D" w:rsidRPr="008C6C1C">
              <w:rPr>
                <w:rFonts w:cs="Arial"/>
                <w:szCs w:val="18"/>
                <w:lang w:eastAsia="zh-CN"/>
              </w:rPr>
              <w:t xml:space="preserve"> </w:t>
            </w:r>
            <w:r w:rsidRPr="008C6C1C">
              <w:rPr>
                <w:rFonts w:cs="Arial"/>
                <w:szCs w:val="18"/>
                <w:lang w:eastAsia="zh-CN"/>
              </w:rPr>
              <w:t>Provisioning</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CABD0C" w14:textId="7CC3A980"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5GC</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28.541</w:t>
            </w:r>
            <w:r w:rsidR="00726D9D" w:rsidRPr="008C6C1C">
              <w:rPr>
                <w:rFonts w:cs="Arial"/>
                <w:szCs w:val="18"/>
                <w:lang w:eastAsia="zh-CN"/>
              </w:rPr>
              <w:t xml:space="preserve"> </w:t>
            </w:r>
            <w:r w:rsidR="00D83CE2" w:rsidRPr="008C6C1C">
              <w:rPr>
                <w:rFonts w:cs="Arial"/>
                <w:szCs w:val="18"/>
                <w:lang w:eastAsia="zh-CN"/>
              </w:rPr>
              <w:t>[25]</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C3381F"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A4CD108"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430A5D46" w14:textId="77777777" w:rsidTr="00726D9D">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1162124" w14:textId="59933EC3" w:rsidR="008C0C11" w:rsidRPr="008C6C1C" w:rsidRDefault="008C0C11" w:rsidP="00E95D27">
            <w:pPr>
              <w:pStyle w:val="TAL"/>
              <w:keepNext w:val="0"/>
              <w:keepLines w:val="0"/>
              <w:rPr>
                <w:rFonts w:cs="Arial"/>
                <w:szCs w:val="18"/>
                <w:lang w:eastAsia="zh-CN"/>
              </w:rPr>
            </w:pPr>
            <w:r w:rsidRPr="008C6C1C">
              <w:rPr>
                <w:rFonts w:cs="Arial"/>
                <w:szCs w:val="18"/>
                <w:lang w:eastAsia="zh-CN"/>
              </w:rPr>
              <w:t>Network</w:t>
            </w:r>
            <w:r w:rsidR="00726D9D" w:rsidRPr="008C6C1C">
              <w:rPr>
                <w:rFonts w:cs="Arial"/>
                <w:szCs w:val="18"/>
                <w:lang w:eastAsia="zh-CN"/>
              </w:rPr>
              <w:t xml:space="preserve"> </w:t>
            </w:r>
            <w:r w:rsidRPr="008C6C1C">
              <w:rPr>
                <w:rFonts w:cs="Arial"/>
                <w:szCs w:val="18"/>
                <w:lang w:eastAsia="zh-CN"/>
              </w:rPr>
              <w:t>Slice</w:t>
            </w:r>
            <w:r w:rsidR="00726D9D" w:rsidRPr="008C6C1C">
              <w:rPr>
                <w:rFonts w:cs="Arial"/>
                <w:szCs w:val="18"/>
                <w:lang w:eastAsia="zh-CN"/>
              </w:rPr>
              <w:t xml:space="preserve"> </w:t>
            </w:r>
            <w:r w:rsidRPr="008C6C1C">
              <w:rPr>
                <w:rFonts w:cs="Arial"/>
                <w:szCs w:val="18"/>
                <w:lang w:eastAsia="zh-CN"/>
              </w:rPr>
              <w:t>Provisioning</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25EB0" w14:textId="28FCD049"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w:t>
            </w:r>
            <w:r w:rsidR="00D83CE2" w:rsidRPr="008C6C1C">
              <w:rPr>
                <w:rFonts w:cs="Arial"/>
                <w:szCs w:val="18"/>
                <w:lang w:eastAsia="zh-CN"/>
              </w:rPr>
              <w:t>32</w:t>
            </w:r>
            <w:r w:rsidR="00726D9D" w:rsidRPr="008C6C1C">
              <w:rPr>
                <w:rFonts w:cs="Arial"/>
                <w:szCs w:val="18"/>
                <w:lang w:eastAsia="zh-CN"/>
              </w:rPr>
              <w:t xml:space="preserve"> </w:t>
            </w:r>
            <w:r w:rsidR="00D83CE2"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Network</w:t>
            </w:r>
            <w:r w:rsidR="00726D9D" w:rsidRPr="008C6C1C">
              <w:rPr>
                <w:rFonts w:cs="Arial"/>
                <w:szCs w:val="18"/>
                <w:lang w:eastAsia="zh-CN"/>
              </w:rPr>
              <w:t xml:space="preserve"> </w:t>
            </w:r>
            <w:r w:rsidRPr="008C6C1C">
              <w:rPr>
                <w:rFonts w:cs="Arial"/>
                <w:szCs w:val="18"/>
                <w:lang w:eastAsia="zh-CN"/>
              </w:rPr>
              <w:t>slice</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28.541</w:t>
            </w:r>
            <w:r w:rsidR="00726D9D" w:rsidRPr="008C6C1C">
              <w:rPr>
                <w:rFonts w:cs="Arial"/>
                <w:szCs w:val="18"/>
                <w:lang w:eastAsia="zh-CN"/>
              </w:rPr>
              <w:t xml:space="preserve"> </w:t>
            </w:r>
            <w:r w:rsidR="00D83CE2" w:rsidRPr="008C6C1C">
              <w:rPr>
                <w:rFonts w:cs="Arial"/>
                <w:szCs w:val="18"/>
                <w:lang w:eastAsia="zh-CN"/>
              </w:rPr>
              <w:t>[25]</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F73C09"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9C704A7"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69A11157" w14:textId="77777777" w:rsidTr="00726D9D">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FA921C4" w14:textId="77777777" w:rsidR="008C0C11" w:rsidRPr="008C6C1C" w:rsidRDefault="008C0C11" w:rsidP="00E95D27">
            <w:pPr>
              <w:pStyle w:val="TAL"/>
              <w:keepNext w:val="0"/>
              <w:keepLines w:val="0"/>
              <w:rPr>
                <w:rFonts w:cs="Arial"/>
                <w:szCs w:val="18"/>
                <w:lang w:eastAsia="zh-CN"/>
              </w:rPr>
            </w:pPr>
          </w:p>
        </w:tc>
        <w:tc>
          <w:tcPr>
            <w:tcW w:w="4910" w:type="dxa"/>
            <w:tcBorders>
              <w:top w:val="single" w:sz="4" w:space="0" w:color="auto"/>
              <w:left w:val="single" w:sz="4" w:space="0" w:color="auto"/>
              <w:bottom w:val="single" w:sz="4" w:space="0" w:color="auto"/>
              <w:right w:val="single" w:sz="4" w:space="0" w:color="auto"/>
            </w:tcBorders>
            <w:shd w:val="clear" w:color="auto" w:fill="auto"/>
            <w:vAlign w:val="center"/>
          </w:tcPr>
          <w:p w14:paraId="16814628" w14:textId="7225556B" w:rsidR="008C0C11" w:rsidRPr="008C6C1C" w:rsidRDefault="008C0C11" w:rsidP="00E95D27">
            <w:pPr>
              <w:pStyle w:val="TAL"/>
              <w:keepNext w:val="0"/>
              <w:keepLines w:val="0"/>
              <w:rPr>
                <w:rFonts w:cs="Arial"/>
                <w:szCs w:val="18"/>
                <w:lang w:eastAsia="zh-CN"/>
              </w:rPr>
            </w:pPr>
            <w:r w:rsidRPr="008C6C1C">
              <w:rPr>
                <w:rFonts w:cs="Arial"/>
                <w:szCs w:val="18"/>
                <w:lang w:eastAsia="zh-CN"/>
              </w:rPr>
              <w:t>Network</w:t>
            </w:r>
            <w:r w:rsidR="00726D9D" w:rsidRPr="008C6C1C">
              <w:rPr>
                <w:rFonts w:cs="Arial"/>
                <w:szCs w:val="18"/>
                <w:lang w:eastAsia="zh-CN"/>
              </w:rPr>
              <w:t xml:space="preserve"> </w:t>
            </w:r>
            <w:r w:rsidRPr="008C6C1C">
              <w:rPr>
                <w:rFonts w:cs="Arial"/>
                <w:szCs w:val="18"/>
                <w:lang w:eastAsia="zh-CN"/>
              </w:rPr>
              <w:t>slicing</w:t>
            </w:r>
            <w:r w:rsidR="00726D9D" w:rsidRPr="008C6C1C">
              <w:rPr>
                <w:rFonts w:cs="Arial"/>
                <w:szCs w:val="18"/>
                <w:lang w:eastAsia="zh-CN"/>
              </w:rPr>
              <w:t xml:space="preserve"> </w:t>
            </w:r>
            <w:r w:rsidRPr="008C6C1C">
              <w:rPr>
                <w:rFonts w:cs="Arial"/>
                <w:szCs w:val="18"/>
                <w:lang w:eastAsia="zh-CN"/>
              </w:rPr>
              <w:t>provisioning</w:t>
            </w:r>
            <w:r w:rsidR="00726D9D" w:rsidRPr="008C6C1C">
              <w:rPr>
                <w:rFonts w:cs="Arial"/>
                <w:szCs w:val="18"/>
                <w:lang w:eastAsia="zh-CN"/>
              </w:rPr>
              <w:t xml:space="preserve"> </w:t>
            </w:r>
            <w:r w:rsidRPr="008C6C1C">
              <w:rPr>
                <w:rFonts w:cs="Arial"/>
                <w:szCs w:val="18"/>
                <w:lang w:eastAsia="zh-CN"/>
              </w:rPr>
              <w:t>service</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28.531</w:t>
            </w:r>
            <w:r w:rsidR="00726D9D" w:rsidRPr="008C6C1C">
              <w:rPr>
                <w:rFonts w:cs="Arial"/>
                <w:szCs w:val="18"/>
                <w:lang w:eastAsia="zh-CN"/>
              </w:rPr>
              <w:t xml:space="preserve"> </w:t>
            </w:r>
            <w:r w:rsidR="00D83CE2" w:rsidRPr="008C6C1C">
              <w:rPr>
                <w:rFonts w:cs="Arial"/>
                <w:szCs w:val="18"/>
                <w:lang w:eastAsia="zh-CN"/>
              </w:rPr>
              <w:t>[18]</w:t>
            </w:r>
            <w:r w:rsidRPr="008C6C1C">
              <w:rPr>
                <w:rFonts w:cs="Arial"/>
                <w:szCs w:val="18"/>
                <w:lang w:eastAsia="zh-CN"/>
              </w:rPr>
              <w:t>)</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6D1A02"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8BC8BF" w14:textId="77777777" w:rsidR="008C0C11" w:rsidRPr="008C6C1C" w:rsidRDefault="008C0C11" w:rsidP="00E95D27">
            <w:pPr>
              <w:pStyle w:val="TAC"/>
              <w:keepNext w:val="0"/>
              <w:keepLines w:val="0"/>
              <w:rPr>
                <w:rFonts w:cs="Arial"/>
                <w:b/>
                <w:bCs/>
                <w:szCs w:val="18"/>
                <w:lang w:eastAsia="zh-CN"/>
              </w:rPr>
            </w:pPr>
          </w:p>
        </w:tc>
      </w:tr>
      <w:tr w:rsidR="008C0C11" w:rsidRPr="008C6C1C" w14:paraId="56AAE789"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3231B28" w14:textId="5A201965" w:rsidR="008C0C11" w:rsidRPr="008C6C1C" w:rsidRDefault="008C0C11" w:rsidP="00E95D27">
            <w:pPr>
              <w:pStyle w:val="TAL"/>
              <w:keepNext w:val="0"/>
              <w:keepLines w:val="0"/>
              <w:rPr>
                <w:rFonts w:cs="Arial"/>
                <w:szCs w:val="18"/>
                <w:lang w:eastAsia="zh-CN"/>
              </w:rPr>
            </w:pPr>
            <w:r w:rsidRPr="008C6C1C">
              <w:rPr>
                <w:rFonts w:cs="Arial"/>
                <w:color w:val="000000"/>
                <w:szCs w:val="18"/>
                <w:lang w:eastAsia="zh-CN"/>
              </w:rPr>
              <w:t>SON</w:t>
            </w:r>
            <w:r w:rsidR="00726D9D" w:rsidRPr="008C6C1C">
              <w:rPr>
                <w:rFonts w:cs="Arial"/>
                <w:color w:val="000000"/>
                <w:szCs w:val="18"/>
                <w:lang w:eastAsia="zh-CN"/>
              </w:rPr>
              <w:t xml:space="preserve"> </w:t>
            </w:r>
            <w:r w:rsidRPr="008C6C1C">
              <w:rPr>
                <w:rFonts w:cs="Arial"/>
                <w:color w:val="000000"/>
                <w:szCs w:val="18"/>
                <w:lang w:eastAsia="zh-CN"/>
              </w:rPr>
              <w:t>Policy</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D5C497" w14:textId="40974EF0"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w:t>
            </w:r>
            <w:r w:rsidR="00D83CE2" w:rsidRPr="008C6C1C">
              <w:rPr>
                <w:rFonts w:cs="Arial"/>
                <w:szCs w:val="18"/>
                <w:lang w:eastAsia="zh-CN"/>
              </w:rPr>
              <w:t>32</w:t>
            </w:r>
            <w:r w:rsidR="00726D9D" w:rsidRPr="008C6C1C">
              <w:rPr>
                <w:rFonts w:cs="Arial"/>
                <w:szCs w:val="18"/>
                <w:lang w:eastAsia="zh-CN"/>
              </w:rPr>
              <w:t xml:space="preserve"> </w:t>
            </w:r>
            <w:r w:rsidR="00D83CE2"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fragments</w:t>
            </w:r>
            <w:r w:rsidR="00726D9D" w:rsidRPr="008C6C1C">
              <w:rPr>
                <w:rFonts w:cs="Arial"/>
                <w:szCs w:val="18"/>
                <w:lang w:eastAsia="zh-CN"/>
              </w:rPr>
              <w:t xml:space="preserve"> </w:t>
            </w:r>
            <w:r w:rsidRPr="008C6C1C">
              <w:rPr>
                <w:rFonts w:cs="Arial"/>
                <w:szCs w:val="18"/>
                <w:lang w:eastAsia="zh-CN"/>
              </w:rPr>
              <w:t>for</w:t>
            </w:r>
            <w:r w:rsidR="00726D9D" w:rsidRPr="008C6C1C">
              <w:rPr>
                <w:rFonts w:cs="Arial"/>
                <w:szCs w:val="18"/>
                <w:lang w:eastAsia="zh-CN"/>
              </w:rPr>
              <w:t xml:space="preserve"> </w:t>
            </w:r>
            <w:r w:rsidRPr="008C6C1C">
              <w:rPr>
                <w:rFonts w:cs="Arial"/>
                <w:szCs w:val="18"/>
                <w:lang w:eastAsia="zh-CN"/>
              </w:rPr>
              <w:t>DANR/DES/DRACH/DMRO/DPCI/CES/CPCI/DLBO/CCO</w:t>
            </w:r>
            <w:r w:rsidR="00726D9D" w:rsidRPr="008C6C1C">
              <w:rPr>
                <w:rFonts w:cs="Arial"/>
                <w:szCs w:val="18"/>
                <w:lang w:eastAsia="zh-CN"/>
              </w:rPr>
              <w:t xml:space="preserve"> </w:t>
            </w:r>
            <w:r w:rsidRPr="008C6C1C">
              <w:rPr>
                <w:rFonts w:cs="Arial"/>
                <w:szCs w:val="18"/>
                <w:lang w:eastAsia="zh-CN"/>
              </w:rPr>
              <w:t>management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28.541</w:t>
            </w:r>
            <w:r w:rsidR="00726D9D" w:rsidRPr="008C6C1C">
              <w:rPr>
                <w:rFonts w:cs="Arial"/>
                <w:szCs w:val="18"/>
                <w:lang w:eastAsia="zh-CN"/>
              </w:rPr>
              <w:t xml:space="preserve"> </w:t>
            </w:r>
            <w:r w:rsidR="00D83CE2" w:rsidRPr="008C6C1C">
              <w:rPr>
                <w:rFonts w:cs="Arial"/>
                <w:szCs w:val="18"/>
                <w:lang w:eastAsia="zh-CN"/>
              </w:rPr>
              <w:t>[25]</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E3C6C0"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4C6AD2" w14:textId="77777777" w:rsidR="008C0C11" w:rsidRPr="008C6C1C" w:rsidRDefault="008C0C11" w:rsidP="00E95D27">
            <w:pPr>
              <w:pStyle w:val="TAC"/>
              <w:keepNext w:val="0"/>
              <w:keepLines w:val="0"/>
              <w:rPr>
                <w:rFonts w:cs="Arial"/>
                <w:b/>
                <w:bCs/>
                <w:szCs w:val="18"/>
                <w:lang w:eastAsia="zh-CN"/>
              </w:rPr>
            </w:pPr>
            <w:r w:rsidRPr="008C6C1C">
              <w:rPr>
                <w:rFonts w:cs="Arial"/>
                <w:szCs w:val="18"/>
                <w:lang w:eastAsia="zh-CN"/>
              </w:rPr>
              <w:t>X</w:t>
            </w:r>
          </w:p>
        </w:tc>
      </w:tr>
      <w:tr w:rsidR="008C0C11" w:rsidRPr="008C6C1C" w14:paraId="5C312431"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75814629" w14:textId="1AB7F392" w:rsidR="008C0C11" w:rsidRPr="008C6C1C" w:rsidRDefault="008C0C11" w:rsidP="00E95D27">
            <w:pPr>
              <w:pStyle w:val="TAL"/>
              <w:keepNext w:val="0"/>
              <w:keepLines w:val="0"/>
              <w:rPr>
                <w:rFonts w:cs="Arial"/>
                <w:color w:val="000000"/>
                <w:szCs w:val="18"/>
                <w:lang w:eastAsia="zh-CN"/>
              </w:rPr>
            </w:pPr>
            <w:r w:rsidRPr="008C6C1C">
              <w:rPr>
                <w:rFonts w:cs="Arial"/>
                <w:color w:val="000000"/>
                <w:szCs w:val="18"/>
                <w:lang w:eastAsia="zh-CN"/>
              </w:rPr>
              <w:t>Intent</w:t>
            </w:r>
            <w:r w:rsidR="00726D9D" w:rsidRPr="008C6C1C">
              <w:rPr>
                <w:rFonts w:cs="Arial"/>
                <w:color w:val="000000"/>
                <w:szCs w:val="18"/>
                <w:lang w:eastAsia="zh-CN"/>
              </w:rPr>
              <w:t xml:space="preserve"> </w:t>
            </w:r>
            <w:r w:rsidRPr="008C6C1C">
              <w:rPr>
                <w:rFonts w:cs="Arial"/>
                <w:color w:val="000000"/>
                <w:szCs w:val="18"/>
                <w:lang w:eastAsia="zh-CN"/>
              </w:rPr>
              <w:t>Driven</w:t>
            </w:r>
            <w:r w:rsidR="00726D9D" w:rsidRPr="008C6C1C">
              <w:rPr>
                <w:rFonts w:cs="Arial"/>
                <w:color w:val="000000"/>
                <w:szCs w:val="18"/>
                <w:lang w:eastAsia="zh-CN"/>
              </w:rPr>
              <w:t xml:space="preserve"> </w:t>
            </w:r>
            <w:r w:rsidRPr="008C6C1C">
              <w:rPr>
                <w:rFonts w:cs="Arial"/>
                <w:color w:val="000000"/>
                <w:szCs w:val="18"/>
                <w:lang w:eastAsia="zh-CN"/>
              </w:rPr>
              <w:t>Management</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D9976" w14:textId="0B9DC74C"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Intent</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28.312</w:t>
            </w:r>
            <w:r w:rsidR="00726D9D" w:rsidRPr="008C6C1C">
              <w:rPr>
                <w:rFonts w:cs="Arial"/>
                <w:szCs w:val="18"/>
                <w:lang w:eastAsia="zh-CN"/>
              </w:rPr>
              <w:t xml:space="preserve"> </w:t>
            </w:r>
            <w:r w:rsidR="00D83CE2" w:rsidRPr="008C6C1C">
              <w:rPr>
                <w:rFonts w:cs="Arial"/>
                <w:szCs w:val="18"/>
                <w:lang w:eastAsia="zh-CN"/>
              </w:rPr>
              <w:t>[26]</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A54CC3"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E7EA948" w14:textId="0726CDEC" w:rsidR="008C0C11" w:rsidRPr="008C6C1C" w:rsidRDefault="008C0C11" w:rsidP="00E95D27">
            <w:pPr>
              <w:pStyle w:val="TAC"/>
              <w:keepNext w:val="0"/>
              <w:keepLines w:val="0"/>
              <w:rPr>
                <w:rFonts w:cs="Arial"/>
                <w:b/>
                <w:bCs/>
                <w:szCs w:val="18"/>
                <w:lang w:eastAsia="zh-CN"/>
              </w:rPr>
            </w:pPr>
          </w:p>
        </w:tc>
      </w:tr>
      <w:tr w:rsidR="008C0C11" w:rsidRPr="008C6C1C" w14:paraId="4BF3FABA"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466183" w14:textId="3777E8A1" w:rsidR="008C0C11" w:rsidRPr="008C6C1C" w:rsidRDefault="008C0C11" w:rsidP="00E95D27">
            <w:pPr>
              <w:pStyle w:val="TAL"/>
              <w:keepNext w:val="0"/>
              <w:keepLines w:val="0"/>
              <w:rPr>
                <w:rFonts w:cs="Arial"/>
                <w:color w:val="000000"/>
                <w:szCs w:val="18"/>
                <w:lang w:eastAsia="zh-CN"/>
              </w:rPr>
            </w:pPr>
            <w:r w:rsidRPr="008C6C1C">
              <w:rPr>
                <w:rFonts w:cs="Arial"/>
                <w:color w:val="000000"/>
                <w:szCs w:val="18"/>
                <w:lang w:eastAsia="zh-CN"/>
              </w:rPr>
              <w:t>Edge</w:t>
            </w:r>
            <w:r w:rsidR="00726D9D" w:rsidRPr="008C6C1C">
              <w:rPr>
                <w:rFonts w:cs="Arial"/>
                <w:color w:val="000000"/>
                <w:szCs w:val="18"/>
                <w:lang w:eastAsia="zh-CN"/>
              </w:rPr>
              <w:t xml:space="preserve"> </w:t>
            </w:r>
            <w:r w:rsidRPr="008C6C1C">
              <w:rPr>
                <w:rFonts w:cs="Arial"/>
                <w:color w:val="000000"/>
                <w:szCs w:val="18"/>
                <w:lang w:eastAsia="zh-CN"/>
              </w:rPr>
              <w:t>Computing</w:t>
            </w:r>
            <w:r w:rsidR="00726D9D" w:rsidRPr="008C6C1C">
              <w:rPr>
                <w:rFonts w:cs="Arial"/>
                <w:color w:val="000000"/>
                <w:szCs w:val="18"/>
                <w:lang w:eastAsia="zh-CN"/>
              </w:rPr>
              <w:t xml:space="preserve"> </w:t>
            </w:r>
            <w:r w:rsidRPr="008C6C1C">
              <w:rPr>
                <w:rFonts w:cs="Arial"/>
                <w:color w:val="000000"/>
                <w:szCs w:val="18"/>
                <w:lang w:eastAsia="zh-CN"/>
              </w:rPr>
              <w:t>Provisioning</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7C623" w14:textId="6391585E"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Edge</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28.538</w:t>
            </w:r>
            <w:r w:rsidR="00726D9D" w:rsidRPr="008C6C1C">
              <w:rPr>
                <w:rFonts w:cs="Arial"/>
                <w:szCs w:val="18"/>
                <w:lang w:eastAsia="zh-CN"/>
              </w:rPr>
              <w:t xml:space="preserve"> </w:t>
            </w:r>
            <w:r w:rsidR="00D83CE2" w:rsidRPr="008C6C1C">
              <w:rPr>
                <w:rFonts w:cs="Arial"/>
                <w:szCs w:val="18"/>
                <w:lang w:eastAsia="zh-CN"/>
              </w:rPr>
              <w:t>[27]</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192DF7"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05434F" w14:textId="76B687F6" w:rsidR="008C0C11" w:rsidRPr="008C6C1C" w:rsidRDefault="008C0C11" w:rsidP="00E95D27">
            <w:pPr>
              <w:pStyle w:val="TAC"/>
              <w:keepNext w:val="0"/>
              <w:keepLines w:val="0"/>
              <w:rPr>
                <w:rFonts w:cs="Arial"/>
                <w:b/>
                <w:bCs/>
                <w:szCs w:val="18"/>
                <w:lang w:eastAsia="zh-CN"/>
              </w:rPr>
            </w:pPr>
          </w:p>
        </w:tc>
      </w:tr>
      <w:tr w:rsidR="008C0C11" w:rsidRPr="008C6C1C" w14:paraId="314D96C3" w14:textId="77777777" w:rsidTr="00726D9D">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9E680EB" w14:textId="3783B893" w:rsidR="008C0C11" w:rsidRPr="008C6C1C" w:rsidRDefault="008C0C11" w:rsidP="00E95D27">
            <w:pPr>
              <w:pStyle w:val="TAL"/>
              <w:keepNext w:val="0"/>
              <w:keepLines w:val="0"/>
              <w:rPr>
                <w:rFonts w:cs="Arial"/>
                <w:color w:val="000000"/>
                <w:szCs w:val="18"/>
                <w:lang w:eastAsia="zh-CN"/>
              </w:rPr>
            </w:pPr>
            <w:r w:rsidRPr="008C6C1C">
              <w:rPr>
                <w:rFonts w:cs="Arial"/>
                <w:color w:val="000000"/>
                <w:szCs w:val="18"/>
                <w:lang w:eastAsia="zh-CN"/>
              </w:rPr>
              <w:t>Communication</w:t>
            </w:r>
            <w:r w:rsidR="00726D9D" w:rsidRPr="008C6C1C">
              <w:rPr>
                <w:rFonts w:cs="Arial"/>
                <w:color w:val="000000"/>
                <w:szCs w:val="18"/>
                <w:lang w:eastAsia="zh-CN"/>
              </w:rPr>
              <w:t xml:space="preserve"> </w:t>
            </w:r>
            <w:r w:rsidRPr="008C6C1C">
              <w:rPr>
                <w:rFonts w:cs="Arial"/>
                <w:color w:val="000000"/>
                <w:szCs w:val="18"/>
                <w:lang w:eastAsia="zh-CN"/>
              </w:rPr>
              <w:t>Service</w:t>
            </w:r>
            <w:r w:rsidR="00726D9D" w:rsidRPr="008C6C1C">
              <w:rPr>
                <w:rFonts w:cs="Arial"/>
                <w:color w:val="000000"/>
                <w:szCs w:val="18"/>
                <w:lang w:eastAsia="zh-CN"/>
              </w:rPr>
              <w:t xml:space="preserve"> </w:t>
            </w:r>
            <w:r w:rsidRPr="008C6C1C">
              <w:rPr>
                <w:rFonts w:cs="Arial"/>
                <w:color w:val="000000"/>
                <w:szCs w:val="18"/>
                <w:lang w:eastAsia="zh-CN"/>
              </w:rPr>
              <w:t>Assurance</w:t>
            </w:r>
          </w:p>
        </w:tc>
        <w:tc>
          <w:tcPr>
            <w:tcW w:w="54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EC9EEC" w14:textId="6DC47B7A" w:rsidR="008C0C11" w:rsidRPr="008C6C1C" w:rsidRDefault="008C0C11" w:rsidP="00E95D27">
            <w:pPr>
              <w:pStyle w:val="TAL"/>
              <w:keepNext w:val="0"/>
              <w:keepLines w:val="0"/>
              <w:rPr>
                <w:rFonts w:cs="Arial"/>
                <w:szCs w:val="18"/>
                <w:lang w:eastAsia="zh-CN"/>
              </w:rPr>
            </w:pPr>
            <w:r w:rsidRPr="008C6C1C">
              <w:rPr>
                <w:rFonts w:cs="Arial"/>
                <w:szCs w:val="18"/>
                <w:lang w:eastAsia="zh-CN"/>
              </w:rPr>
              <w:t>CRUD</w:t>
            </w:r>
            <w:r w:rsidR="00726D9D" w:rsidRPr="008C6C1C">
              <w:rPr>
                <w:rFonts w:cs="Arial"/>
                <w:szCs w:val="18"/>
                <w:lang w:eastAsia="zh-CN"/>
              </w:rPr>
              <w:t xml:space="preserve"> </w:t>
            </w:r>
            <w:r w:rsidRPr="008C6C1C">
              <w:rPr>
                <w:rFonts w:cs="Arial"/>
                <w:szCs w:val="18"/>
                <w:lang w:eastAsia="zh-CN"/>
              </w:rPr>
              <w:t>operations</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00BD2EFF" w:rsidRPr="008C6C1C">
              <w:rPr>
                <w:rFonts w:cs="Arial"/>
                <w:szCs w:val="18"/>
                <w:lang w:eastAsia="zh-CN"/>
              </w:rPr>
              <w:t>28.532</w:t>
            </w:r>
            <w:r w:rsidR="00726D9D" w:rsidRPr="008C6C1C">
              <w:rPr>
                <w:rFonts w:cs="Arial"/>
                <w:szCs w:val="18"/>
                <w:lang w:eastAsia="zh-CN"/>
              </w:rPr>
              <w:t xml:space="preserve"> </w:t>
            </w:r>
            <w:r w:rsidR="00BD2EFF" w:rsidRPr="008C6C1C">
              <w:rPr>
                <w:rFonts w:cs="Arial"/>
                <w:szCs w:val="18"/>
                <w:lang w:eastAsia="zh-CN"/>
              </w:rPr>
              <w:t>[17]</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w:t>
            </w:r>
            <w:r w:rsidR="00726D9D" w:rsidRPr="008C6C1C">
              <w:rPr>
                <w:rFonts w:cs="Arial"/>
                <w:szCs w:val="18"/>
                <w:lang w:eastAsia="zh-CN"/>
              </w:rPr>
              <w:t xml:space="preserve"> </w:t>
            </w:r>
            <w:r w:rsidRPr="008C6C1C">
              <w:rPr>
                <w:rFonts w:cs="Arial"/>
                <w:szCs w:val="18"/>
                <w:lang w:eastAsia="zh-CN"/>
              </w:rPr>
              <w:t>Assurance</w:t>
            </w:r>
            <w:r w:rsidR="00726D9D" w:rsidRPr="008C6C1C">
              <w:rPr>
                <w:rFonts w:cs="Arial"/>
                <w:szCs w:val="18"/>
                <w:lang w:eastAsia="zh-CN"/>
              </w:rPr>
              <w:t xml:space="preserve"> </w:t>
            </w:r>
            <w:r w:rsidRPr="008C6C1C">
              <w:rPr>
                <w:rFonts w:cs="Arial"/>
                <w:szCs w:val="18"/>
                <w:lang w:eastAsia="zh-CN"/>
              </w:rPr>
              <w:t>NRM</w:t>
            </w:r>
            <w:r w:rsidR="00726D9D" w:rsidRPr="008C6C1C">
              <w:rPr>
                <w:rFonts w:cs="Arial"/>
                <w:szCs w:val="18"/>
                <w:lang w:eastAsia="zh-CN"/>
              </w:rPr>
              <w:t xml:space="preserve"> </w:t>
            </w:r>
            <w:r w:rsidRPr="008C6C1C">
              <w:rPr>
                <w:rFonts w:cs="Arial"/>
                <w:szCs w:val="18"/>
                <w:lang w:eastAsia="zh-CN"/>
              </w:rPr>
              <w:t>fragment</w:t>
            </w:r>
            <w:r w:rsidR="00726D9D" w:rsidRPr="008C6C1C">
              <w:rPr>
                <w:rFonts w:cs="Arial"/>
                <w:szCs w:val="18"/>
                <w:lang w:eastAsia="zh-CN"/>
              </w:rPr>
              <w:t xml:space="preserve"> </w:t>
            </w:r>
            <w:r w:rsidR="0028709B" w:rsidRPr="008C6C1C">
              <w:rPr>
                <w:rFonts w:cs="Arial"/>
                <w:szCs w:val="18"/>
                <w:lang w:eastAsia="zh-CN"/>
              </w:rPr>
              <w:t>(3GPP</w:t>
            </w:r>
            <w:r w:rsidR="00726D9D" w:rsidRPr="008C6C1C">
              <w:rPr>
                <w:rFonts w:cs="Arial"/>
                <w:szCs w:val="18"/>
                <w:lang w:eastAsia="zh-CN"/>
              </w:rPr>
              <w:t xml:space="preserve"> </w:t>
            </w:r>
            <w:r w:rsidR="0028709B" w:rsidRPr="008C6C1C">
              <w:rPr>
                <w:rFonts w:cs="Arial"/>
                <w:szCs w:val="18"/>
                <w:lang w:eastAsia="zh-CN"/>
              </w:rPr>
              <w:t>TS</w:t>
            </w:r>
            <w:r w:rsidR="00726D9D" w:rsidRPr="008C6C1C">
              <w:rPr>
                <w:rFonts w:cs="Arial"/>
                <w:szCs w:val="18"/>
                <w:lang w:eastAsia="zh-CN"/>
              </w:rPr>
              <w:t xml:space="preserve"> </w:t>
            </w:r>
            <w:r w:rsidRPr="008C6C1C">
              <w:rPr>
                <w:rFonts w:cs="Arial"/>
                <w:szCs w:val="18"/>
                <w:lang w:eastAsia="zh-CN"/>
              </w:rPr>
              <w:t>28.536</w:t>
            </w:r>
            <w:r w:rsidR="00726D9D" w:rsidRPr="008C6C1C">
              <w:rPr>
                <w:rFonts w:cs="Arial"/>
                <w:szCs w:val="18"/>
                <w:lang w:eastAsia="zh-CN"/>
              </w:rPr>
              <w:t xml:space="preserve"> </w:t>
            </w:r>
            <w:r w:rsidR="00D83CE2" w:rsidRPr="008C6C1C">
              <w:rPr>
                <w:rFonts w:cs="Arial"/>
                <w:szCs w:val="18"/>
                <w:lang w:eastAsia="zh-CN"/>
              </w:rPr>
              <w:t>[28]</w:t>
            </w:r>
            <w:r w:rsidRPr="008C6C1C">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2999E9F" w14:textId="77777777" w:rsidR="008C0C11" w:rsidRPr="008C6C1C" w:rsidRDefault="008C0C11" w:rsidP="00E95D2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A672044" w14:textId="538ACF2B" w:rsidR="008C0C11" w:rsidRPr="008C6C1C" w:rsidRDefault="008C0C11" w:rsidP="00E95D27">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90" w:name="_Toc176938773"/>
      <w:bookmarkStart w:id="191" w:name="_Toc176946748"/>
      <w:r w:rsidRPr="008C6C1C">
        <w:t xml:space="preserve">Annex </w:t>
      </w:r>
      <w:r w:rsidR="00E95D27" w:rsidRPr="008C6C1C">
        <w:t>B</w:t>
      </w:r>
      <w:r w:rsidRPr="008C6C1C">
        <w:t>:</w:t>
      </w:r>
      <w:r w:rsidRPr="008C6C1C">
        <w:br/>
        <w:t>Change history</w:t>
      </w:r>
      <w:bookmarkEnd w:id="190"/>
      <w:bookmarkEnd w:id="191"/>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92" w:name="historyclause"/>
            <w:bookmarkEnd w:id="192"/>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bl>
    <w:p w14:paraId="0AA09D36" w14:textId="14388FB6" w:rsidR="00687AB3" w:rsidRPr="00FA3EF7" w:rsidRDefault="00687AB3" w:rsidP="00E95D27"/>
    <w:sectPr w:rsidR="00687AB3" w:rsidRPr="00FA3EF7">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3" w:author="Antoinette van Tricht" w:date="2024-09-11T11:25:00Z" w:initials="AvT">
    <w:p w14:paraId="6E70A5A9" w14:textId="77777777" w:rsidR="003342E1" w:rsidRDefault="003342E1" w:rsidP="003342E1">
      <w:pPr>
        <w:pStyle w:val="CommentText"/>
      </w:pPr>
      <w:r>
        <w:rPr>
          <w:rStyle w:val="CommentReference"/>
        </w:rPr>
        <w:annotationRef/>
      </w:r>
      <w:r>
        <w:rPr>
          <w:lang w:val="fr-FR"/>
        </w:rPr>
        <w:t>This clause does not exist in the present document. To which clause is it referring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E70A5A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8BFCA7" w16cex:dateUtc="2024-09-11T0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E70A5A9" w16cid:durableId="2A8BFCA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2917F8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6C1C">
      <w:rPr>
        <w:rFonts w:ascii="Arial" w:hAnsi="Arial" w:cs="Arial"/>
        <w:b/>
        <w:noProof/>
        <w:sz w:val="18"/>
        <w:szCs w:val="18"/>
      </w:rPr>
      <w:t>3GPP TR 28.879 V1.0.10 (2024-09)</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4C228DB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6C1C">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2"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22"/>
  </w:num>
  <w:num w:numId="2" w16cid:durableId="929390574">
    <w:abstractNumId w:val="15"/>
  </w:num>
  <w:num w:numId="3" w16cid:durableId="1442919822">
    <w:abstractNumId w:val="11"/>
  </w:num>
  <w:num w:numId="4" w16cid:durableId="798110601">
    <w:abstractNumId w:val="9"/>
  </w:num>
  <w:num w:numId="5" w16cid:durableId="1414737091">
    <w:abstractNumId w:val="8"/>
  </w:num>
  <w:num w:numId="6" w16cid:durableId="507795022">
    <w:abstractNumId w:val="30"/>
  </w:num>
  <w:num w:numId="7" w16cid:durableId="452796056">
    <w:abstractNumId w:val="27"/>
  </w:num>
  <w:num w:numId="8" w16cid:durableId="1252545957">
    <w:abstractNumId w:val="14"/>
  </w:num>
  <w:num w:numId="9" w16cid:durableId="1438057616">
    <w:abstractNumId w:val="26"/>
  </w:num>
  <w:num w:numId="10" w16cid:durableId="160237166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25"/>
  </w:num>
  <w:num w:numId="12" w16cid:durableId="110513898">
    <w:abstractNumId w:val="31"/>
  </w:num>
  <w:num w:numId="13" w16cid:durableId="1039820003">
    <w:abstractNumId w:val="24"/>
  </w:num>
  <w:num w:numId="14" w16cid:durableId="442575800">
    <w:abstractNumId w:val="10"/>
  </w:num>
  <w:num w:numId="15" w16cid:durableId="1182549155">
    <w:abstractNumId w:val="29"/>
  </w:num>
  <w:num w:numId="16" w16cid:durableId="1682009029">
    <w:abstractNumId w:val="12"/>
  </w:num>
  <w:num w:numId="17" w16cid:durableId="17856206">
    <w:abstractNumId w:val="7"/>
  </w:num>
  <w:num w:numId="18" w16cid:durableId="1864053738">
    <w:abstractNumId w:val="21"/>
  </w:num>
  <w:num w:numId="19" w16cid:durableId="1704987377">
    <w:abstractNumId w:val="20"/>
  </w:num>
  <w:num w:numId="20" w16cid:durableId="245187315">
    <w:abstractNumId w:val="17"/>
  </w:num>
  <w:num w:numId="21" w16cid:durableId="1171876098">
    <w:abstractNumId w:val="19"/>
  </w:num>
  <w:num w:numId="22" w16cid:durableId="1014185540">
    <w:abstractNumId w:val="28"/>
  </w:num>
  <w:num w:numId="23" w16cid:durableId="1858351479">
    <w:abstractNumId w:val="23"/>
  </w:num>
  <w:num w:numId="24" w16cid:durableId="116265240">
    <w:abstractNumId w:val="13"/>
  </w:num>
  <w:num w:numId="25" w16cid:durableId="1326393894">
    <w:abstractNumId w:val="18"/>
  </w:num>
  <w:num w:numId="26" w16cid:durableId="1134370462">
    <w:abstractNumId w:val="16"/>
  </w:num>
  <w:num w:numId="27" w16cid:durableId="1702710085">
    <w:abstractNumId w:val="6"/>
  </w:num>
  <w:num w:numId="28" w16cid:durableId="1370371810">
    <w:abstractNumId w:val="4"/>
  </w:num>
  <w:num w:numId="29" w16cid:durableId="853806019">
    <w:abstractNumId w:val="3"/>
  </w:num>
  <w:num w:numId="30" w16cid:durableId="2076390047">
    <w:abstractNumId w:val="2"/>
  </w:num>
  <w:num w:numId="31" w16cid:durableId="1141117690">
    <w:abstractNumId w:val="1"/>
  </w:num>
  <w:num w:numId="32" w16cid:durableId="914048556">
    <w:abstractNumId w:val="5"/>
  </w:num>
  <w:num w:numId="33" w16cid:durableId="1206329863">
    <w:abstractNumId w:val="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B38"/>
    <w:rsid w:val="00007D8E"/>
    <w:rsid w:val="000128A6"/>
    <w:rsid w:val="000240A4"/>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6BEE"/>
    <w:rsid w:val="004414E4"/>
    <w:rsid w:val="004441AB"/>
    <w:rsid w:val="00447772"/>
    <w:rsid w:val="00451F1C"/>
    <w:rsid w:val="004576BE"/>
    <w:rsid w:val="00461C9D"/>
    <w:rsid w:val="00465515"/>
    <w:rsid w:val="00466D96"/>
    <w:rsid w:val="004675EF"/>
    <w:rsid w:val="00467F94"/>
    <w:rsid w:val="00474838"/>
    <w:rsid w:val="00476DAB"/>
    <w:rsid w:val="0048010C"/>
    <w:rsid w:val="0049223C"/>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164E9"/>
    <w:rsid w:val="00521FDB"/>
    <w:rsid w:val="005255C0"/>
    <w:rsid w:val="0053388B"/>
    <w:rsid w:val="00535773"/>
    <w:rsid w:val="00540331"/>
    <w:rsid w:val="00543E6C"/>
    <w:rsid w:val="00550494"/>
    <w:rsid w:val="00551490"/>
    <w:rsid w:val="00553136"/>
    <w:rsid w:val="00553C99"/>
    <w:rsid w:val="00557C39"/>
    <w:rsid w:val="0056453B"/>
    <w:rsid w:val="00565087"/>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701116"/>
    <w:rsid w:val="007101EC"/>
    <w:rsid w:val="00711CDF"/>
    <w:rsid w:val="0071237E"/>
    <w:rsid w:val="00713C44"/>
    <w:rsid w:val="00716611"/>
    <w:rsid w:val="00717E75"/>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44693"/>
    <w:rsid w:val="00A50270"/>
    <w:rsid w:val="00A53724"/>
    <w:rsid w:val="00A55D54"/>
    <w:rsid w:val="00A56066"/>
    <w:rsid w:val="00A6041D"/>
    <w:rsid w:val="00A63574"/>
    <w:rsid w:val="00A63AF9"/>
    <w:rsid w:val="00A64854"/>
    <w:rsid w:val="00A73129"/>
    <w:rsid w:val="00A80676"/>
    <w:rsid w:val="00A81E6A"/>
    <w:rsid w:val="00A82346"/>
    <w:rsid w:val="00A862D0"/>
    <w:rsid w:val="00A87437"/>
    <w:rsid w:val="00A92BA1"/>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8709B"/>
    <w:pPr>
      <w:pBdr>
        <w:top w:val="none" w:sz="0" w:space="0" w:color="auto"/>
      </w:pBdr>
      <w:spacing w:before="180"/>
      <w:outlineLvl w:val="1"/>
    </w:pPr>
    <w:rPr>
      <w:sz w:val="32"/>
    </w:rPr>
  </w:style>
  <w:style w:type="paragraph" w:styleId="Heading3">
    <w:name w:val="heading 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rsid w:val="0028709B"/>
    <w:pPr>
      <w:keepNext/>
      <w:keepLines/>
      <w:spacing w:after="0"/>
    </w:pPr>
    <w:rPr>
      <w:rFonts w:ascii="Arial" w:hAnsi="Arial"/>
      <w:sz w:val="18"/>
    </w:rPr>
  </w:style>
  <w:style w:type="paragraph" w:customStyle="1" w:styleId="TAH">
    <w:name w:val="TAH"/>
    <w:basedOn w:val="TAC"/>
    <w:link w:val="TAHChar"/>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basedOn w:val="NO"/>
    <w:link w:val="EditorsNoteChar"/>
    <w:rsid w:val="0028709B"/>
    <w:rPr>
      <w:color w:val="FF0000"/>
    </w:rPr>
  </w:style>
  <w:style w:type="paragraph" w:customStyle="1" w:styleId="TH">
    <w:name w:val="TH"/>
    <w:basedOn w:val="Normal"/>
    <w:link w:val="THChar"/>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link w:val="Heading2"/>
    <w:rsid w:val="00761DB3"/>
    <w:rPr>
      <w:rFonts w:ascii="Arial" w:eastAsia="Times New Roman" w:hAnsi="Arial"/>
      <w:sz w:val="32"/>
      <w:lang w:eastAsia="en-US"/>
    </w:rPr>
  </w:style>
  <w:style w:type="character" w:customStyle="1" w:styleId="EditorsNoteChar">
    <w:name w:val="Editor's Note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ntTable" Target="fontTable.xml"/><Relationship Id="rId3" Type="http://schemas.openxmlformats.org/officeDocument/2006/relationships/numbering" Target="numbering.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comments" Target="comments.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microsoft.com/office/2018/08/relationships/commentsExtensible" Target="commentsExtensible.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microsoft.com/office/2016/09/relationships/commentsIds" Target="commentsIds.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2</Pages>
  <Words>13807</Words>
  <Characters>78703</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92326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2024-09-20T12:58:00Z</dcterms:created>
  <dcterms:modified xsi:type="dcterms:W3CDTF">2024-09-20T12:58:00Z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