
<file path=[Content_Types].xml><?xml version="1.0" encoding="utf-8"?>
<Types xmlns="http://schemas.openxmlformats.org/package/2006/content-types">
  <Default Extension="bin" ContentType="application/vnd.ms-word.attachedToolbars"/>
  <Default Extension="doc" ContentType="application/msword"/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1B1EF8" w14:textId="6F5D6044" w:rsidR="00B72602" w:rsidRPr="00BD324F" w:rsidRDefault="00B72602" w:rsidP="00B72602">
      <w:pPr>
        <w:pStyle w:val="Heading8"/>
      </w:pPr>
      <w:r w:rsidRPr="00BD324F">
        <w:t>Annex A (normative):</w:t>
      </w:r>
      <w:r w:rsidRPr="00BD324F">
        <w:br/>
        <w:t xml:space="preserve">Cell state handling </w:t>
      </w:r>
    </w:p>
    <w:p w14:paraId="607FD04E" w14:textId="60464974" w:rsidR="00B72602" w:rsidRPr="00BD324F" w:rsidRDefault="00B72602" w:rsidP="00B72602">
      <w:pPr>
        <w:pStyle w:val="Heading1"/>
      </w:pPr>
      <w:r w:rsidRPr="00BD324F">
        <w:t>A.1</w:t>
      </w:r>
      <w:r w:rsidRPr="00BD324F">
        <w:tab/>
        <w:t>Relation between the administrative state and the "Pre-operation state of the gNB-DU Cell"</w:t>
      </w:r>
    </w:p>
    <w:p w14:paraId="226733BA" w14:textId="77777777" w:rsidR="00B72602" w:rsidRPr="00BD324F" w:rsidRDefault="00B72602" w:rsidP="00BD324F">
      <w:r w:rsidRPr="00BD324F">
        <w:t xml:space="preserve">The administrative state indicates the permission to use or prohibition against using the cell, imposed through the OAM services. The administrative state has three values: "LOCKED", "SHUTTING DOWN" or "UNLOCKED" </w:t>
      </w:r>
    </w:p>
    <w:p w14:paraId="6C3835EB" w14:textId="7857C316" w:rsidR="00B72602" w:rsidRPr="00BD324F" w:rsidRDefault="00B72602" w:rsidP="00BD324F">
      <w:r w:rsidRPr="00BD324F">
        <w:t xml:space="preserve">The meanings of these values are defined in </w:t>
      </w:r>
      <w:r w:rsidR="00B31D44" w:rsidRPr="00BD324F">
        <w:t xml:space="preserve">Recommendation </w:t>
      </w:r>
      <w:r w:rsidRPr="00BD324F">
        <w:t>ITU</w:t>
      </w:r>
      <w:r w:rsidRPr="00BD324F">
        <w:noBreakHyphen/>
        <w:t>T X.731 [18].</w:t>
      </w:r>
    </w:p>
    <w:p w14:paraId="43795FEC" w14:textId="52287E0E" w:rsidR="00B72602" w:rsidRPr="00BD324F" w:rsidRDefault="00B72602" w:rsidP="00BD324F">
      <w:r w:rsidRPr="00BD324F">
        <w:rPr>
          <w:sz w:val="18"/>
          <w:szCs w:val="18"/>
        </w:rPr>
        <w:t>The relation between the administrative state and the "Pre-operation state of the gNB-DU Cell" is defined in subclause</w:t>
      </w:r>
      <w:r w:rsidRPr="00BD324F">
        <w:t xml:space="preserve"> 8.5 of </w:t>
      </w:r>
      <w:r w:rsidR="00B31D44">
        <w:t xml:space="preserve">3GPP </w:t>
      </w:r>
      <w:r w:rsidRPr="00BD324F">
        <w:t>TS</w:t>
      </w:r>
      <w:r w:rsidR="00B31D44">
        <w:t> </w:t>
      </w:r>
      <w:r w:rsidRPr="00BD324F">
        <w:t>38.401</w:t>
      </w:r>
      <w:r w:rsidRPr="00BD324F">
        <w:rPr>
          <w:sz w:val="18"/>
          <w:szCs w:val="18"/>
        </w:rPr>
        <w:t xml:space="preserve"> [4]. See below an extract </w:t>
      </w:r>
      <w:r w:rsidRPr="00BD324F">
        <w:t xml:space="preserve">from subclause 8.5 of TS 38.401 [4] on the F1 startup and cell activation. </w:t>
      </w:r>
    </w:p>
    <w:p w14:paraId="2261BBC6" w14:textId="77777777" w:rsidR="00B72602" w:rsidRPr="00BD324F" w:rsidRDefault="00B72602" w:rsidP="00BD324F">
      <w:r w:rsidRPr="00BD324F">
        <w:t xml:space="preserve">If the </w:t>
      </w:r>
      <w:r w:rsidRPr="00BD324F">
        <w:rPr>
          <w:rFonts w:ascii="Courier New" w:hAnsi="Courier New" w:cs="Courier New"/>
        </w:rPr>
        <w:t>operationalState</w:t>
      </w:r>
      <w:r w:rsidRPr="00BD324F">
        <w:t xml:space="preserve"> is "ENABLED" (i.e. the resource is physically installed and working) and if the </w:t>
      </w:r>
      <w:r w:rsidRPr="00BD324F">
        <w:rPr>
          <w:rFonts w:ascii="Courier New" w:hAnsi="Courier New" w:cs="Courier New"/>
        </w:rPr>
        <w:t>administrativeState</w:t>
      </w:r>
      <w:r w:rsidRPr="00BD324F">
        <w:t xml:space="preserve"> is "UNLOCKED", the step "0: Pre-operational state" will exit and the step "1: F1 Setup Request" will be executed."</w:t>
      </w:r>
    </w:p>
    <w:p w14:paraId="1A6D6902" w14:textId="77777777" w:rsidR="00B72602" w:rsidRPr="00BD324F" w:rsidRDefault="00B72602" w:rsidP="002632DF">
      <w:pPr>
        <w:pStyle w:val="H6"/>
      </w:pPr>
      <w:r w:rsidRPr="00BD324F">
        <w:t>8.5</w:t>
      </w:r>
      <w:r w:rsidRPr="00BD324F">
        <w:tab/>
        <w:t>F1 Startup and cells activation</w:t>
      </w:r>
    </w:p>
    <w:p w14:paraId="72622F8A" w14:textId="77777777" w:rsidR="00B72602" w:rsidRPr="00BD324F" w:rsidRDefault="00B72602" w:rsidP="00B72602">
      <w:pPr>
        <w:rPr>
          <w:rFonts w:eastAsia="SimSun"/>
        </w:rPr>
      </w:pPr>
      <w:r w:rsidRPr="00BD324F">
        <w:t>This function allows to setup the F1 interface between a gNB-DU and a gNB-CU and it allows to activate the gNB-DU cells.</w:t>
      </w:r>
    </w:p>
    <w:p w14:paraId="3BC6BBB7" w14:textId="77777777" w:rsidR="00B72602" w:rsidRPr="00BD324F" w:rsidRDefault="00B72602" w:rsidP="002632DF">
      <w:pPr>
        <w:pStyle w:val="TH"/>
      </w:pPr>
      <w:r w:rsidRPr="00BD324F">
        <w:object w:dxaOrig="8100" w:dyaOrig="4560" w14:anchorId="388FA05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6.5pt;height:228.75pt" o:ole="">
            <v:imagedata r:id="rId9" o:title=""/>
          </v:shape>
          <o:OLEObject Type="Embed" ProgID="Visio.Drawing.15" ShapeID="_x0000_i1025" DrawAspect="Content" ObjectID="_1710164741" r:id="rId10"/>
        </w:object>
      </w:r>
    </w:p>
    <w:p w14:paraId="521C3B9D" w14:textId="77777777" w:rsidR="00B72602" w:rsidRPr="00BD324F" w:rsidRDefault="00B72602" w:rsidP="00B72602">
      <w:pPr>
        <w:pStyle w:val="TF"/>
        <w:rPr>
          <w:rFonts w:eastAsia="SimSun"/>
          <w:lang w:eastAsia="zh-CN"/>
        </w:rPr>
      </w:pPr>
      <w:r w:rsidRPr="00BD324F">
        <w:rPr>
          <w:rFonts w:eastAsia="SimSun"/>
          <w:lang w:eastAsia="zh-CN"/>
        </w:rPr>
        <w:t>Figure 8.5-1: F1 startup and cell activation</w:t>
      </w:r>
    </w:p>
    <w:p w14:paraId="2027D19A" w14:textId="77777777" w:rsidR="00B72602" w:rsidRPr="00BD324F" w:rsidRDefault="00B72602" w:rsidP="00B72602">
      <w:pPr>
        <w:pStyle w:val="Heading1"/>
      </w:pPr>
      <w:r w:rsidRPr="00BD324F">
        <w:t>A.2</w:t>
      </w:r>
      <w:r w:rsidRPr="00BD324F">
        <w:tab/>
        <w:t>Combined state diagram for gNB cell</w:t>
      </w:r>
    </w:p>
    <w:p w14:paraId="32A0B313" w14:textId="77777777" w:rsidR="00B72602" w:rsidRPr="00BD324F" w:rsidRDefault="00B72602" w:rsidP="00B72602">
      <w:r w:rsidRPr="00BD324F">
        <w:t>This is the Combined state diagram for gNB cell.</w:t>
      </w:r>
    </w:p>
    <w:p w14:paraId="5A02A73C" w14:textId="5E4A3E84" w:rsidR="00B72602" w:rsidRPr="00BD324F" w:rsidRDefault="00B72602" w:rsidP="00B72602">
      <w:pPr>
        <w:pStyle w:val="TH"/>
      </w:pPr>
      <w:r w:rsidRPr="00BD324F">
        <w:rPr>
          <w:noProof/>
        </w:rPr>
        <w:lastRenderedPageBreak/>
        <w:drawing>
          <wp:inline distT="0" distB="0" distL="0" distR="0" wp14:anchorId="79075124" wp14:editId="02C51884">
            <wp:extent cx="6122035" cy="4046220"/>
            <wp:effectExtent l="0" t="0" r="0" b="0"/>
            <wp:docPr id="70" name="Picture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2035" cy="4046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2D67FA4" w14:textId="77777777" w:rsidR="00B72602" w:rsidRPr="00BD324F" w:rsidRDefault="00B72602" w:rsidP="00B72602">
      <w:pPr>
        <w:pStyle w:val="TF"/>
      </w:pPr>
      <w:r w:rsidRPr="00BD324F">
        <w:t>Figure A.2-</w:t>
      </w:r>
      <w:fldSimple w:instr=" SEQ Figure \* ARABIC ">
        <w:r w:rsidRPr="00BD324F">
          <w:t>1</w:t>
        </w:r>
      </w:fldSimple>
      <w:r w:rsidRPr="00BD324F">
        <w:t>: Combined gNB cell state diagram</w:t>
      </w:r>
    </w:p>
    <w:p w14:paraId="69EB7E0F" w14:textId="77777777" w:rsidR="00B72602" w:rsidRPr="00BD324F" w:rsidRDefault="00B72602" w:rsidP="00B72602">
      <w:pPr>
        <w:keepNext/>
      </w:pPr>
      <w:r w:rsidRPr="00BD324F">
        <w:t xml:space="preserve">The gNB-DU maintains cell states. The following table is the gNB cell state transition table. </w:t>
      </w:r>
    </w:p>
    <w:p w14:paraId="0A4FEA3B" w14:textId="77777777" w:rsidR="00B72602" w:rsidRPr="00BD324F" w:rsidRDefault="00B72602" w:rsidP="00B72602">
      <w:r w:rsidRPr="00BD324F">
        <w:t>In 3-split and 2-split deployment scenarios, the interactions between gNB-CU and gNB-DU are standardized. The interactions specified under the column "The state transition events and actions" of "The gNB Cell state transition table" below shall be present for the state transition.</w:t>
      </w:r>
    </w:p>
    <w:p w14:paraId="36D998AD" w14:textId="77777777" w:rsidR="00B72602" w:rsidRPr="00BD324F" w:rsidRDefault="00B72602" w:rsidP="00B72602">
      <w:r w:rsidRPr="00BD324F">
        <w:t>In the non-split deployment scenarios, the interactions between gNB-CU and gNB-DU are not standardized. The interactions between gNB-CU and gNB-DU specified under the column "The state transition events and actions" of "The gNB Cell state transition table" can be replaced by other means that is not standardized.</w:t>
      </w:r>
    </w:p>
    <w:p w14:paraId="54C2E403" w14:textId="77777777" w:rsidR="00B72602" w:rsidRPr="00BD324F" w:rsidRDefault="00B72602" w:rsidP="00B72602">
      <w:pPr>
        <w:pStyle w:val="TH"/>
      </w:pPr>
      <w:r w:rsidRPr="00BD324F">
        <w:t>Table A.2-1: The gNB Cell state transition table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74"/>
        <w:gridCol w:w="7979"/>
      </w:tblGrid>
      <w:tr w:rsidR="00B72602" w:rsidRPr="00BD324F" w:rsidDel="0008367C" w14:paraId="3E538D06" w14:textId="77777777" w:rsidTr="003E6820">
        <w:trPr>
          <w:cantSplit/>
          <w:tblHeader/>
          <w:jc w:val="center"/>
        </w:trPr>
        <w:tc>
          <w:tcPr>
            <w:tcW w:w="1174" w:type="dxa"/>
            <w:shd w:val="clear" w:color="auto" w:fill="F2F2F2"/>
          </w:tcPr>
          <w:p w14:paraId="745B33FB" w14:textId="17491647" w:rsidR="00B72602" w:rsidRPr="00BD324F" w:rsidRDefault="00B72602" w:rsidP="003E6820">
            <w:pPr>
              <w:pStyle w:val="TAH"/>
              <w:keepNext w:val="0"/>
              <w:keepLines w:val="0"/>
            </w:pPr>
            <w:r w:rsidRPr="00BD324F">
              <w:t>Transition</w:t>
            </w:r>
            <w:r w:rsidR="003E6820">
              <w:t xml:space="preserve"> </w:t>
            </w:r>
            <w:r w:rsidRPr="00BD324F">
              <w:t>number</w:t>
            </w:r>
          </w:p>
        </w:tc>
        <w:tc>
          <w:tcPr>
            <w:tcW w:w="7979" w:type="dxa"/>
            <w:shd w:val="clear" w:color="auto" w:fill="F2F2F2"/>
          </w:tcPr>
          <w:p w14:paraId="69E62CDA" w14:textId="3AF663EC" w:rsidR="00B72602" w:rsidRPr="00BD324F" w:rsidRDefault="00B72602" w:rsidP="003E6820">
            <w:pPr>
              <w:pStyle w:val="TAH"/>
              <w:keepNext w:val="0"/>
              <w:keepLines w:val="0"/>
            </w:pPr>
            <w:r w:rsidRPr="00BD324F">
              <w:t>The</w:t>
            </w:r>
            <w:r w:rsidR="003E6820">
              <w:t xml:space="preserve"> </w:t>
            </w:r>
            <w:r w:rsidRPr="00BD324F">
              <w:t>state</w:t>
            </w:r>
            <w:r w:rsidR="003E6820">
              <w:t xml:space="preserve"> </w:t>
            </w:r>
            <w:r w:rsidRPr="00BD324F">
              <w:t>transition</w:t>
            </w:r>
            <w:r w:rsidR="003E6820">
              <w:t xml:space="preserve"> </w:t>
            </w:r>
            <w:r w:rsidRPr="00BD324F">
              <w:t>event</w:t>
            </w:r>
            <w:r w:rsidR="003E6820">
              <w:t xml:space="preserve"> </w:t>
            </w:r>
            <w:r w:rsidRPr="00BD324F">
              <w:t>and</w:t>
            </w:r>
            <w:r w:rsidR="003E6820">
              <w:t xml:space="preserve"> </w:t>
            </w:r>
            <w:r w:rsidRPr="00BD324F">
              <w:t>actions</w:t>
            </w:r>
          </w:p>
        </w:tc>
      </w:tr>
      <w:tr w:rsidR="00B72602" w:rsidRPr="00BD324F" w14:paraId="2074D75F" w14:textId="77777777" w:rsidTr="003E6820">
        <w:trPr>
          <w:cantSplit/>
          <w:jc w:val="center"/>
        </w:trPr>
        <w:tc>
          <w:tcPr>
            <w:tcW w:w="1174" w:type="dxa"/>
            <w:shd w:val="clear" w:color="auto" w:fill="auto"/>
          </w:tcPr>
          <w:p w14:paraId="2655F340" w14:textId="77777777" w:rsidR="00B72602" w:rsidRPr="00BD324F" w:rsidRDefault="00B72602" w:rsidP="003E6820">
            <w:pPr>
              <w:pStyle w:val="TAC"/>
              <w:keepNext w:val="0"/>
              <w:keepLines w:val="0"/>
            </w:pPr>
            <w:r w:rsidRPr="00BD324F">
              <w:t>1</w:t>
            </w:r>
          </w:p>
        </w:tc>
        <w:tc>
          <w:tcPr>
            <w:tcW w:w="7979" w:type="dxa"/>
          </w:tcPr>
          <w:p w14:paraId="4A61B072" w14:textId="53994D78" w:rsidR="00B72602" w:rsidRPr="00BD324F" w:rsidRDefault="00B72602" w:rsidP="003E6820">
            <w:pPr>
              <w:pStyle w:val="TAL"/>
              <w:keepNext w:val="0"/>
              <w:keepLines w:val="0"/>
            </w:pPr>
            <w:r w:rsidRPr="00BD324F">
              <w:t>Event:</w:t>
            </w:r>
            <w:r w:rsidR="003E6820">
              <w:t xml:space="preserve"> </w:t>
            </w:r>
            <w:r w:rsidRPr="00BD324F">
              <w:t>Receive</w:t>
            </w:r>
            <w:r w:rsidR="003E6820">
              <w:t xml:space="preserve"> </w:t>
            </w:r>
            <w:r w:rsidRPr="00BD324F">
              <w:t>request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unlock.</w:t>
            </w:r>
            <w:r w:rsidR="003E6820">
              <w:t xml:space="preserve"> </w:t>
            </w:r>
          </w:p>
          <w:p w14:paraId="20BAE939" w14:textId="4E55FC49" w:rsidR="00B72602" w:rsidRPr="00BD324F" w:rsidRDefault="00B72602" w:rsidP="003E6820">
            <w:pPr>
              <w:pStyle w:val="TAL"/>
              <w:keepNext w:val="0"/>
              <w:keepLines w:val="0"/>
            </w:pPr>
            <w:r w:rsidRPr="00BD324F">
              <w:t>Action:</w:t>
            </w:r>
            <w:r w:rsidR="003E6820">
              <w:t xml:space="preserve"> </w:t>
            </w:r>
            <w:r w:rsidRPr="00BD324F">
              <w:t>None.</w:t>
            </w:r>
          </w:p>
          <w:p w14:paraId="3D91E116" w14:textId="77777777" w:rsidR="00B72602" w:rsidRPr="00BD324F" w:rsidRDefault="00B72602" w:rsidP="003E6820">
            <w:pPr>
              <w:pStyle w:val="TAL"/>
              <w:keepNext w:val="0"/>
              <w:keepLines w:val="0"/>
            </w:pPr>
          </w:p>
        </w:tc>
      </w:tr>
      <w:tr w:rsidR="00B72602" w:rsidRPr="00BD324F" w14:paraId="3CCE6383" w14:textId="77777777" w:rsidTr="003E6820">
        <w:trPr>
          <w:cantSplit/>
          <w:jc w:val="center"/>
        </w:trPr>
        <w:tc>
          <w:tcPr>
            <w:tcW w:w="1174" w:type="dxa"/>
            <w:shd w:val="clear" w:color="auto" w:fill="auto"/>
          </w:tcPr>
          <w:p w14:paraId="3D770AD7" w14:textId="77777777" w:rsidR="00B72602" w:rsidRPr="00BD324F" w:rsidRDefault="00B72602" w:rsidP="003E6820">
            <w:pPr>
              <w:pStyle w:val="TAC"/>
              <w:keepNext w:val="0"/>
              <w:keepLines w:val="0"/>
            </w:pPr>
            <w:r w:rsidRPr="00BD324F">
              <w:t>2</w:t>
            </w:r>
          </w:p>
        </w:tc>
        <w:tc>
          <w:tcPr>
            <w:tcW w:w="7979" w:type="dxa"/>
          </w:tcPr>
          <w:p w14:paraId="1AE79DD8" w14:textId="16868AA4" w:rsidR="00B72602" w:rsidRPr="00BD324F" w:rsidRDefault="00B72602" w:rsidP="003E6820">
            <w:pPr>
              <w:pStyle w:val="TAL"/>
              <w:keepNext w:val="0"/>
              <w:keepLines w:val="0"/>
            </w:pPr>
            <w:r w:rsidRPr="00BD324F">
              <w:t>Event:</w:t>
            </w:r>
            <w:r w:rsidR="003E6820">
              <w:t xml:space="preserve"> </w:t>
            </w:r>
            <w:r w:rsidRPr="00BD324F">
              <w:t>Receive</w:t>
            </w:r>
            <w:r w:rsidR="003E6820">
              <w:t xml:space="preserve"> </w:t>
            </w:r>
            <w:r w:rsidRPr="00BD324F">
              <w:t>request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lock.</w:t>
            </w:r>
          </w:p>
          <w:p w14:paraId="429F22BD" w14:textId="7AD5E22D" w:rsidR="00B72602" w:rsidRPr="00BD324F" w:rsidRDefault="00B72602" w:rsidP="003E6820">
            <w:pPr>
              <w:pStyle w:val="TAL"/>
              <w:keepNext w:val="0"/>
              <w:keepLines w:val="0"/>
            </w:pPr>
            <w:r w:rsidRPr="00BD324F">
              <w:t>Action:</w:t>
            </w:r>
            <w:r w:rsidR="003E6820">
              <w:t xml:space="preserve"> </w:t>
            </w:r>
            <w:r w:rsidRPr="00BD324F">
              <w:t>None.</w:t>
            </w:r>
          </w:p>
          <w:p w14:paraId="6E047A22" w14:textId="77777777" w:rsidR="00B72602" w:rsidRPr="00BD324F" w:rsidRDefault="00B72602" w:rsidP="003E6820">
            <w:pPr>
              <w:pStyle w:val="TAL"/>
              <w:keepNext w:val="0"/>
              <w:keepLines w:val="0"/>
            </w:pPr>
          </w:p>
        </w:tc>
      </w:tr>
      <w:tr w:rsidR="00B72602" w:rsidRPr="00BD324F" w14:paraId="4EB5AA25" w14:textId="77777777" w:rsidTr="003E6820">
        <w:trPr>
          <w:cantSplit/>
          <w:jc w:val="center"/>
        </w:trPr>
        <w:tc>
          <w:tcPr>
            <w:tcW w:w="1174" w:type="dxa"/>
            <w:shd w:val="clear" w:color="auto" w:fill="auto"/>
          </w:tcPr>
          <w:p w14:paraId="54CC677D" w14:textId="77777777" w:rsidR="00B72602" w:rsidRPr="00BD324F" w:rsidRDefault="00B72602" w:rsidP="003E6820">
            <w:pPr>
              <w:pStyle w:val="TAC"/>
              <w:keepNext w:val="0"/>
              <w:keepLines w:val="0"/>
            </w:pPr>
            <w:r w:rsidRPr="00BD324F">
              <w:t>2a</w:t>
            </w:r>
          </w:p>
        </w:tc>
        <w:tc>
          <w:tcPr>
            <w:tcW w:w="7979" w:type="dxa"/>
          </w:tcPr>
          <w:p w14:paraId="40AB0A84" w14:textId="4BC8DB68" w:rsidR="00B72602" w:rsidRPr="00BD324F" w:rsidRDefault="00B72602" w:rsidP="003E6820">
            <w:pPr>
              <w:pStyle w:val="TAL"/>
              <w:keepNext w:val="0"/>
              <w:keepLines w:val="0"/>
            </w:pPr>
            <w:r w:rsidRPr="00BD324F">
              <w:t>Event:</w:t>
            </w:r>
            <w:r w:rsidR="003E6820">
              <w:t xml:space="preserve"> </w:t>
            </w:r>
            <w:r w:rsidRPr="00BD324F">
              <w:t>Receive</w:t>
            </w:r>
            <w:r w:rsidR="003E6820">
              <w:t xml:space="preserve"> </w:t>
            </w:r>
            <w:r w:rsidRPr="00BD324F">
              <w:t>request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lock</w:t>
            </w:r>
          </w:p>
          <w:p w14:paraId="7CBF3733" w14:textId="768F2B6E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BD324F">
              <w:rPr>
                <w:rFonts w:cs="Arial"/>
                <w:szCs w:val="18"/>
              </w:rPr>
              <w:t>Action: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Send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to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gNB-CU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the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"gNB-DU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Configuration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Update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message"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with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served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cell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to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delete.</w:t>
            </w:r>
          </w:p>
        </w:tc>
      </w:tr>
      <w:tr w:rsidR="00B72602" w:rsidRPr="00BD324F" w14:paraId="05B30BBC" w14:textId="77777777" w:rsidTr="003E6820">
        <w:trPr>
          <w:cantSplit/>
          <w:jc w:val="center"/>
        </w:trPr>
        <w:tc>
          <w:tcPr>
            <w:tcW w:w="1174" w:type="dxa"/>
            <w:shd w:val="clear" w:color="auto" w:fill="auto"/>
          </w:tcPr>
          <w:p w14:paraId="2A4D28C8" w14:textId="77777777" w:rsidR="00B72602" w:rsidRPr="00BD324F" w:rsidRDefault="00B72602" w:rsidP="003E6820">
            <w:pPr>
              <w:pStyle w:val="TAC"/>
              <w:keepNext w:val="0"/>
              <w:keepLines w:val="0"/>
            </w:pPr>
            <w:r w:rsidRPr="00BD324F">
              <w:t>3</w:t>
            </w:r>
          </w:p>
        </w:tc>
        <w:tc>
          <w:tcPr>
            <w:tcW w:w="7979" w:type="dxa"/>
          </w:tcPr>
          <w:p w14:paraId="6D22443D" w14:textId="101702B4" w:rsidR="00B72602" w:rsidRPr="00BD324F" w:rsidRDefault="00B72602" w:rsidP="003E6820">
            <w:pPr>
              <w:pStyle w:val="TAL"/>
              <w:keepNext w:val="0"/>
              <w:keepLines w:val="0"/>
            </w:pPr>
            <w:r w:rsidRPr="00BD324F">
              <w:t>Event:</w:t>
            </w:r>
            <w:r w:rsidR="003E6820">
              <w:t xml:space="preserve"> </w:t>
            </w:r>
            <w:r w:rsidRPr="00BD324F">
              <w:t>When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>
              <w:t>required</w:t>
            </w:r>
            <w:r w:rsidR="003E6820">
              <w:t xml:space="preserve"> </w:t>
            </w:r>
            <w:r w:rsidRPr="00BD324F">
              <w:t>cell</w:t>
            </w:r>
            <w:r w:rsidR="003E6820">
              <w:t xml:space="preserve"> </w:t>
            </w:r>
            <w:r w:rsidRPr="00BD324F">
              <w:t>resource</w:t>
            </w:r>
            <w:r w:rsidR="003E6820">
              <w:t xml:space="preserve"> </w:t>
            </w:r>
            <w:r w:rsidRPr="00BD324F">
              <w:t>is</w:t>
            </w:r>
            <w:r w:rsidR="003E6820">
              <w:t xml:space="preserve"> </w:t>
            </w:r>
            <w:r w:rsidRPr="00BD324F">
              <w:t>physically</w:t>
            </w:r>
            <w:r w:rsidR="003E6820">
              <w:t xml:space="preserve"> </w:t>
            </w:r>
            <w:r w:rsidRPr="00BD324F">
              <w:t>installed</w:t>
            </w:r>
            <w:r w:rsidR="003E6820">
              <w:t xml:space="preserve"> </w:t>
            </w:r>
            <w:r w:rsidRPr="00BD324F">
              <w:t>and</w:t>
            </w:r>
            <w:r w:rsidR="003E6820">
              <w:t xml:space="preserve"> </w:t>
            </w:r>
            <w:r w:rsidRPr="00BD324F">
              <w:t>working.</w:t>
            </w:r>
          </w:p>
          <w:p w14:paraId="56A0D238" w14:textId="79791B01" w:rsidR="00B72602" w:rsidRPr="00BD324F" w:rsidRDefault="00B72602" w:rsidP="003E6820">
            <w:pPr>
              <w:pStyle w:val="TAL"/>
              <w:keepNext w:val="0"/>
              <w:keepLines w:val="0"/>
            </w:pPr>
            <w:r w:rsidRPr="00BD324F">
              <w:t>Action:</w:t>
            </w:r>
            <w:r w:rsidR="003E6820">
              <w:t xml:space="preserve"> </w:t>
            </w:r>
            <w:r w:rsidRPr="00BD324F">
              <w:t>none.</w:t>
            </w:r>
          </w:p>
          <w:p w14:paraId="72AD8422" w14:textId="77777777" w:rsidR="00B72602" w:rsidRPr="00BD324F" w:rsidRDefault="00B72602" w:rsidP="003E6820">
            <w:pPr>
              <w:pStyle w:val="TAL"/>
              <w:keepNext w:val="0"/>
              <w:keepLines w:val="0"/>
            </w:pPr>
          </w:p>
        </w:tc>
      </w:tr>
      <w:tr w:rsidR="00B72602" w:rsidRPr="00BD324F" w14:paraId="1B75FC7F" w14:textId="77777777" w:rsidTr="003E6820">
        <w:trPr>
          <w:cantSplit/>
          <w:jc w:val="center"/>
        </w:trPr>
        <w:tc>
          <w:tcPr>
            <w:tcW w:w="1174" w:type="dxa"/>
            <w:shd w:val="clear" w:color="auto" w:fill="auto"/>
          </w:tcPr>
          <w:p w14:paraId="40D5D6AE" w14:textId="77777777" w:rsidR="00B72602" w:rsidRPr="00BD324F" w:rsidRDefault="00B72602" w:rsidP="003E6820">
            <w:pPr>
              <w:pStyle w:val="TAC"/>
              <w:keepNext w:val="0"/>
              <w:keepLines w:val="0"/>
            </w:pPr>
            <w:r w:rsidRPr="00BD324F">
              <w:t>4</w:t>
            </w:r>
          </w:p>
        </w:tc>
        <w:tc>
          <w:tcPr>
            <w:tcW w:w="7979" w:type="dxa"/>
          </w:tcPr>
          <w:p w14:paraId="6699B191" w14:textId="0B0D5E6F" w:rsidR="00B72602" w:rsidRPr="00BD324F" w:rsidRDefault="00B72602" w:rsidP="003E6820">
            <w:pPr>
              <w:pStyle w:val="TAL"/>
              <w:keepNext w:val="0"/>
              <w:keepLines w:val="0"/>
            </w:pPr>
            <w:r w:rsidRPr="00BD324F">
              <w:t>Event:</w:t>
            </w:r>
            <w:r w:rsidR="003E6820">
              <w:t xml:space="preserve"> </w:t>
            </w:r>
            <w:r w:rsidRPr="00BD324F">
              <w:t>When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>
              <w:t>required</w:t>
            </w:r>
            <w:r w:rsidR="003E6820">
              <w:t xml:space="preserve"> </w:t>
            </w:r>
            <w:r w:rsidRPr="00BD324F">
              <w:t>cell</w:t>
            </w:r>
            <w:r w:rsidR="003E6820">
              <w:t xml:space="preserve"> </w:t>
            </w:r>
            <w:r w:rsidRPr="00BD324F">
              <w:t>resource</w:t>
            </w:r>
            <w:r w:rsidR="003E6820">
              <w:t xml:space="preserve"> </w:t>
            </w:r>
            <w:r w:rsidRPr="00BD324F">
              <w:t>is</w:t>
            </w:r>
            <w:r w:rsidR="003E6820">
              <w:t xml:space="preserve"> </w:t>
            </w:r>
            <w:r w:rsidRPr="00BD324F">
              <w:t>not</w:t>
            </w:r>
            <w:r w:rsidR="003E6820">
              <w:t xml:space="preserve"> </w:t>
            </w:r>
            <w:r w:rsidRPr="00BD324F">
              <w:t>physically</w:t>
            </w:r>
            <w:r w:rsidR="003E6820">
              <w:t xml:space="preserve"> </w:t>
            </w:r>
            <w:r w:rsidRPr="00BD324F">
              <w:t>installed</w:t>
            </w:r>
            <w:r w:rsidR="003E6820">
              <w:t xml:space="preserve"> </w:t>
            </w:r>
            <w:r w:rsidRPr="00BD324F">
              <w:t>or</w:t>
            </w:r>
            <w:r w:rsidR="003E6820">
              <w:t xml:space="preserve"> </w:t>
            </w:r>
            <w:r w:rsidRPr="00BD324F">
              <w:t>is</w:t>
            </w:r>
            <w:r w:rsidR="003E6820">
              <w:t xml:space="preserve"> </w:t>
            </w:r>
            <w:r w:rsidRPr="00BD324F">
              <w:t>not</w:t>
            </w:r>
            <w:r w:rsidR="003E6820">
              <w:t xml:space="preserve"> </w:t>
            </w:r>
            <w:r w:rsidRPr="00BD324F">
              <w:t>working.</w:t>
            </w:r>
            <w:r w:rsidR="003E6820">
              <w:t xml:space="preserve"> </w:t>
            </w:r>
          </w:p>
          <w:p w14:paraId="313DF825" w14:textId="6956A1E2" w:rsidR="00B72602" w:rsidRPr="00BD324F" w:rsidRDefault="00B72602" w:rsidP="003E6820">
            <w:pPr>
              <w:pStyle w:val="TAL"/>
              <w:keepNext w:val="0"/>
              <w:keepLines w:val="0"/>
            </w:pPr>
            <w:r w:rsidRPr="00BD324F">
              <w:t>Action:</w:t>
            </w:r>
            <w:r w:rsidR="003E6820">
              <w:t xml:space="preserve"> </w:t>
            </w:r>
            <w:r w:rsidRPr="00BD324F">
              <w:t>Send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gNB-CU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>
              <w:t>"gNB-DU</w:t>
            </w:r>
            <w:r w:rsidR="003E6820">
              <w:t xml:space="preserve"> </w:t>
            </w:r>
            <w:r w:rsidRPr="00BD324F">
              <w:t>Configuration</w:t>
            </w:r>
            <w:r w:rsidR="003E6820">
              <w:t xml:space="preserve"> </w:t>
            </w:r>
            <w:r w:rsidRPr="00BD324F">
              <w:t>update</w:t>
            </w:r>
            <w:r w:rsidR="003E6820">
              <w:t xml:space="preserve"> </w:t>
            </w:r>
            <w:r w:rsidRPr="00BD324F">
              <w:t>message"</w:t>
            </w:r>
            <w:r w:rsidR="003E6820">
              <w:t xml:space="preserve"> </w:t>
            </w:r>
            <w:r w:rsidRPr="00BD324F">
              <w:t>with</w:t>
            </w:r>
            <w:r w:rsidR="003E6820">
              <w:t xml:space="preserve"> </w:t>
            </w:r>
            <w:r w:rsidRPr="00BD324F">
              <w:t>cell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delete.</w:t>
            </w:r>
          </w:p>
          <w:p w14:paraId="31656F92" w14:textId="77777777" w:rsidR="00B72602" w:rsidRPr="00BD324F" w:rsidRDefault="00B72602" w:rsidP="003E6820">
            <w:pPr>
              <w:pStyle w:val="TAL"/>
              <w:keepNext w:val="0"/>
              <w:keepLines w:val="0"/>
            </w:pPr>
          </w:p>
        </w:tc>
      </w:tr>
      <w:tr w:rsidR="00B72602" w:rsidRPr="00BD324F" w14:paraId="6F196802" w14:textId="77777777" w:rsidTr="003E6820">
        <w:trPr>
          <w:cantSplit/>
          <w:jc w:val="center"/>
        </w:trPr>
        <w:tc>
          <w:tcPr>
            <w:tcW w:w="1174" w:type="dxa"/>
            <w:shd w:val="clear" w:color="auto" w:fill="auto"/>
          </w:tcPr>
          <w:p w14:paraId="1864606B" w14:textId="77777777" w:rsidR="00B72602" w:rsidRPr="00BD324F" w:rsidRDefault="00B72602" w:rsidP="003E6820">
            <w:pPr>
              <w:pStyle w:val="TAC"/>
              <w:keepNext w:val="0"/>
              <w:keepLines w:val="0"/>
            </w:pPr>
            <w:r w:rsidRPr="00BD324F">
              <w:t>4a</w:t>
            </w:r>
          </w:p>
        </w:tc>
        <w:tc>
          <w:tcPr>
            <w:tcW w:w="7979" w:type="dxa"/>
          </w:tcPr>
          <w:p w14:paraId="5DD398E6" w14:textId="7A98975D" w:rsidR="00B72602" w:rsidRPr="00BD324F" w:rsidRDefault="00B72602" w:rsidP="003E6820">
            <w:pPr>
              <w:pStyle w:val="TAL"/>
              <w:keepNext w:val="0"/>
              <w:keepLines w:val="0"/>
            </w:pPr>
            <w:r w:rsidRPr="00BD324F">
              <w:t>Event:</w:t>
            </w:r>
            <w:r w:rsidR="003E6820">
              <w:t xml:space="preserve"> </w:t>
            </w:r>
            <w:r w:rsidRPr="00BD324F">
              <w:t>When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>
              <w:t>required</w:t>
            </w:r>
            <w:r w:rsidR="003E6820">
              <w:t xml:space="preserve"> </w:t>
            </w:r>
            <w:r w:rsidRPr="00BD324F">
              <w:t>cell</w:t>
            </w:r>
            <w:r w:rsidR="003E6820">
              <w:t xml:space="preserve"> </w:t>
            </w:r>
            <w:r w:rsidRPr="00BD324F">
              <w:t>resource</w:t>
            </w:r>
            <w:r w:rsidR="003E6820">
              <w:t xml:space="preserve"> </w:t>
            </w:r>
            <w:r w:rsidRPr="00BD324F">
              <w:t>is</w:t>
            </w:r>
            <w:r w:rsidR="003E6820">
              <w:t xml:space="preserve"> </w:t>
            </w:r>
            <w:r w:rsidRPr="00BD324F">
              <w:t>physically</w:t>
            </w:r>
            <w:r w:rsidR="003E6820">
              <w:t xml:space="preserve"> </w:t>
            </w:r>
            <w:r w:rsidRPr="00BD324F">
              <w:t>uninstalled</w:t>
            </w:r>
            <w:r w:rsidR="003E6820">
              <w:t xml:space="preserve"> </w:t>
            </w:r>
            <w:r w:rsidRPr="00BD324F">
              <w:t>or</w:t>
            </w:r>
            <w:r w:rsidR="003E6820">
              <w:t xml:space="preserve"> </w:t>
            </w:r>
            <w:r w:rsidRPr="00BD324F">
              <w:t>is</w:t>
            </w:r>
            <w:r w:rsidR="003E6820">
              <w:t xml:space="preserve"> </w:t>
            </w:r>
            <w:r w:rsidRPr="00BD324F">
              <w:t>not</w:t>
            </w:r>
            <w:r w:rsidR="003E6820">
              <w:t xml:space="preserve"> </w:t>
            </w:r>
            <w:r w:rsidRPr="00BD324F">
              <w:t>working.</w:t>
            </w:r>
            <w:r w:rsidR="003E6820">
              <w:t xml:space="preserve"> </w:t>
            </w:r>
          </w:p>
          <w:p w14:paraId="199D99F5" w14:textId="755862F7" w:rsidR="00B72602" w:rsidRPr="00BD324F" w:rsidRDefault="00B72602" w:rsidP="003E6820">
            <w:pPr>
              <w:pStyle w:val="TAL"/>
              <w:keepNext w:val="0"/>
              <w:keepLines w:val="0"/>
            </w:pPr>
            <w:r w:rsidRPr="00BD324F">
              <w:t>Action:</w:t>
            </w:r>
            <w:r w:rsidR="003E6820">
              <w:t xml:space="preserve"> </w:t>
            </w:r>
            <w:r w:rsidRPr="00BD324F">
              <w:t>Send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gNB-CU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>
              <w:t>"GNB-DU</w:t>
            </w:r>
            <w:r w:rsidR="003E6820">
              <w:t xml:space="preserve"> </w:t>
            </w:r>
            <w:r w:rsidRPr="00BD324F">
              <w:t>Configuration</w:t>
            </w:r>
            <w:r w:rsidR="003E6820">
              <w:t xml:space="preserve"> </w:t>
            </w:r>
            <w:r w:rsidRPr="00BD324F">
              <w:t>Update</w:t>
            </w:r>
            <w:r w:rsidR="003E6820">
              <w:t xml:space="preserve"> </w:t>
            </w:r>
            <w:r w:rsidRPr="00BD324F">
              <w:t>message"</w:t>
            </w:r>
            <w:r w:rsidR="003E6820">
              <w:t xml:space="preserve"> </w:t>
            </w:r>
            <w:r w:rsidRPr="00BD324F">
              <w:t>with</w:t>
            </w:r>
            <w:r w:rsidR="003E6820">
              <w:t xml:space="preserve"> </w:t>
            </w:r>
            <w:r w:rsidRPr="00BD324F">
              <w:t>served</w:t>
            </w:r>
            <w:r w:rsidR="003E6820">
              <w:t xml:space="preserve"> </w:t>
            </w:r>
            <w:r w:rsidRPr="00BD324F">
              <w:t>cell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delete.</w:t>
            </w:r>
          </w:p>
          <w:p w14:paraId="4E27FCC8" w14:textId="77777777" w:rsidR="00B72602" w:rsidRPr="00BD324F" w:rsidRDefault="00B72602" w:rsidP="003E6820">
            <w:pPr>
              <w:pStyle w:val="TAL"/>
              <w:keepNext w:val="0"/>
              <w:keepLines w:val="0"/>
            </w:pPr>
          </w:p>
        </w:tc>
      </w:tr>
      <w:tr w:rsidR="00B72602" w:rsidRPr="00BD324F" w14:paraId="2D95303E" w14:textId="77777777" w:rsidTr="003E6820">
        <w:trPr>
          <w:cantSplit/>
          <w:jc w:val="center"/>
        </w:trPr>
        <w:tc>
          <w:tcPr>
            <w:tcW w:w="1174" w:type="dxa"/>
            <w:shd w:val="clear" w:color="auto" w:fill="auto"/>
          </w:tcPr>
          <w:p w14:paraId="3CB80F62" w14:textId="77777777" w:rsidR="00B72602" w:rsidRPr="00BD324F" w:rsidRDefault="00B72602" w:rsidP="003E6820">
            <w:pPr>
              <w:pStyle w:val="TAC"/>
              <w:keepNext w:val="0"/>
              <w:keepLines w:val="0"/>
            </w:pPr>
            <w:r w:rsidRPr="00BD324F">
              <w:lastRenderedPageBreak/>
              <w:t>5</w:t>
            </w:r>
          </w:p>
        </w:tc>
        <w:tc>
          <w:tcPr>
            <w:tcW w:w="7979" w:type="dxa"/>
          </w:tcPr>
          <w:p w14:paraId="7C3309C6" w14:textId="035362EB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BD324F">
              <w:rPr>
                <w:rFonts w:cs="Arial"/>
                <w:szCs w:val="18"/>
              </w:rPr>
              <w:t>Event: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Receive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from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gNB-CU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the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"F1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Setup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Response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message"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(identifying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the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cell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to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be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activated).</w:t>
            </w:r>
          </w:p>
          <w:p w14:paraId="4D0AF5B4" w14:textId="7717E054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BD324F">
              <w:rPr>
                <w:rFonts w:cs="Arial"/>
                <w:szCs w:val="18"/>
              </w:rPr>
              <w:t>The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cell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is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activated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successfully.</w:t>
            </w:r>
          </w:p>
          <w:p w14:paraId="3880CF23" w14:textId="14A47244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BD324F">
              <w:rPr>
                <w:rFonts w:cs="Arial"/>
                <w:szCs w:val="18"/>
              </w:rPr>
              <w:t>Actions: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Do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nothing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or</w:t>
            </w:r>
            <w:r w:rsidR="003E6820">
              <w:t xml:space="preserve"> </w:t>
            </w:r>
            <w:r w:rsidRPr="00BD324F">
              <w:t>send</w:t>
            </w:r>
            <w:r w:rsidR="003E6820">
              <w:t xml:space="preserve"> </w:t>
            </w:r>
            <w:r w:rsidRPr="00BD324F">
              <w:t>gNB-CU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>
              <w:t>"gNB-DU</w:t>
            </w:r>
            <w:r w:rsidR="003E6820">
              <w:t xml:space="preserve"> </w:t>
            </w:r>
            <w:r w:rsidRPr="00BD324F">
              <w:t>Configuration</w:t>
            </w:r>
            <w:r w:rsidR="003E6820">
              <w:t xml:space="preserve"> </w:t>
            </w:r>
            <w:r w:rsidRPr="00BD324F">
              <w:t>Update</w:t>
            </w:r>
            <w:r w:rsidR="003E6820">
              <w:t xml:space="preserve"> </w:t>
            </w:r>
            <w:r w:rsidRPr="00BD324F">
              <w:t>message"</w:t>
            </w:r>
            <w:r w:rsidR="003E6820">
              <w:t xml:space="preserve"> </w:t>
            </w:r>
            <w:r w:rsidRPr="00BD324F">
              <w:t>with</w:t>
            </w:r>
            <w:r w:rsidR="003E6820">
              <w:t xml:space="preserve"> </w:t>
            </w:r>
            <w:r w:rsidRPr="00BD324F">
              <w:t>Cell</w:t>
            </w:r>
            <w:r w:rsidR="003E6820">
              <w:t xml:space="preserve"> </w:t>
            </w:r>
            <w:r w:rsidRPr="00BD324F">
              <w:t>stated</w:t>
            </w:r>
            <w:r w:rsidR="003E6820">
              <w:t xml:space="preserve"> </w:t>
            </w:r>
            <w:r w:rsidRPr="00BD324F">
              <w:t>as</w:t>
            </w:r>
            <w:r w:rsidR="003E6820">
              <w:t xml:space="preserve"> </w:t>
            </w:r>
            <w:r w:rsidRPr="00BD324F">
              <w:t>active'</w:t>
            </w:r>
            <w:r w:rsidRPr="00BD324F">
              <w:br/>
            </w:r>
          </w:p>
          <w:p w14:paraId="409735E6" w14:textId="31FBE181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BD324F">
              <w:rPr>
                <w:rFonts w:cs="Arial"/>
                <w:szCs w:val="18"/>
              </w:rPr>
              <w:t>-----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or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-----</w:t>
            </w:r>
          </w:p>
          <w:p w14:paraId="03FB9DA3" w14:textId="4CA4D2D8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BD324F">
              <w:rPr>
                <w:rFonts w:cs="Arial"/>
                <w:szCs w:val="18"/>
              </w:rPr>
              <w:t>Event: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Receive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from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gNB-CU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the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"gNB-CU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Configuration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Update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message"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(identifying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cell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to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be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activated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e.g.,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in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case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that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the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cell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was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not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activated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using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the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"F1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Setup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Response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message").</w:t>
            </w:r>
          </w:p>
          <w:p w14:paraId="66DB2AF6" w14:textId="3EB2BB0E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BD324F">
              <w:rPr>
                <w:rFonts w:cs="Arial"/>
                <w:szCs w:val="18"/>
              </w:rPr>
              <w:t>Actions:</w:t>
            </w:r>
            <w:r w:rsidR="003E6820">
              <w:rPr>
                <w:rFonts w:cs="Arial"/>
                <w:szCs w:val="18"/>
              </w:rPr>
              <w:t xml:space="preserve"> </w:t>
            </w:r>
          </w:p>
          <w:p w14:paraId="010C1AC7" w14:textId="3239ADC7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BD324F">
              <w:rPr>
                <w:rFonts w:cs="Arial"/>
                <w:szCs w:val="18"/>
              </w:rPr>
              <w:t>The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cell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is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activated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successfully.</w:t>
            </w:r>
          </w:p>
          <w:p w14:paraId="486BFDFD" w14:textId="165A6078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BD324F">
              <w:t>Send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gNB-CU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>
              <w:t>"gNB-CU</w:t>
            </w:r>
            <w:r w:rsidR="003E6820">
              <w:t xml:space="preserve"> </w:t>
            </w:r>
            <w:r w:rsidRPr="00BD324F">
              <w:t>Configuration</w:t>
            </w:r>
            <w:r w:rsidR="003E6820">
              <w:t xml:space="preserve"> </w:t>
            </w:r>
            <w:r w:rsidRPr="00BD324F">
              <w:t>Update</w:t>
            </w:r>
            <w:r w:rsidR="003E6820">
              <w:t xml:space="preserve"> </w:t>
            </w:r>
            <w:r w:rsidRPr="00BD324F">
              <w:t>Response"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confirm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>
              <w:t>cell</w:t>
            </w:r>
            <w:r w:rsidR="003E6820">
              <w:t xml:space="preserve"> </w:t>
            </w:r>
            <w:r w:rsidRPr="00BD324F">
              <w:t>is</w:t>
            </w:r>
            <w:r w:rsidR="003E6820">
              <w:t xml:space="preserve"> </w:t>
            </w:r>
            <w:r w:rsidRPr="00BD324F">
              <w:t>in</w:t>
            </w:r>
            <w:r w:rsidR="003E6820">
              <w:t xml:space="preserve"> </w:t>
            </w:r>
            <w:r w:rsidRPr="00BD324F">
              <w:t>active</w:t>
            </w:r>
            <w:r w:rsidR="003E6820">
              <w:t xml:space="preserve"> </w:t>
            </w:r>
            <w:r w:rsidRPr="00BD324F">
              <w:t>state.</w:t>
            </w:r>
          </w:p>
          <w:p w14:paraId="71FBA781" w14:textId="77777777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</w:p>
          <w:p w14:paraId="5E55E7F0" w14:textId="4A99711C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BD324F">
              <w:rPr>
                <w:rFonts w:cs="Arial"/>
                <w:szCs w:val="18"/>
              </w:rPr>
              <w:t>-----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or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-----</w:t>
            </w:r>
          </w:p>
          <w:p w14:paraId="20AFC791" w14:textId="45CC7F29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BD324F">
              <w:rPr>
                <w:rFonts w:cs="Arial"/>
                <w:szCs w:val="18"/>
              </w:rPr>
              <w:t>Event: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Receive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from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gNB-CU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the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"gNB-DU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Configuration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Update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Acknowledge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message"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(identifying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cell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to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be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activated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e.g.,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in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case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that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the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cell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was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not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activated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using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the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"F1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Setup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Response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message")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and</w:t>
            </w:r>
            <w:r w:rsidR="003E6820">
              <w:rPr>
                <w:rFonts w:cs="Arial"/>
                <w:szCs w:val="18"/>
              </w:rPr>
              <w:t xml:space="preserve"> </w:t>
            </w:r>
          </w:p>
          <w:p w14:paraId="1287D64D" w14:textId="3AB7728E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BD324F">
              <w:rPr>
                <w:rFonts w:cs="Arial"/>
                <w:szCs w:val="18"/>
              </w:rPr>
              <w:t>the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cell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is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activated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successfully</w:t>
            </w:r>
          </w:p>
          <w:p w14:paraId="00350C89" w14:textId="17E2EC11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BD324F">
              <w:rPr>
                <w:rFonts w:cs="Arial"/>
                <w:szCs w:val="18"/>
              </w:rPr>
              <w:t>Actions: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Do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nothing.</w:t>
            </w:r>
          </w:p>
          <w:p w14:paraId="0E2E9EF7" w14:textId="77777777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</w:p>
        </w:tc>
      </w:tr>
      <w:tr w:rsidR="00B72602" w:rsidRPr="00BD324F" w14:paraId="3E203E2E" w14:textId="77777777" w:rsidTr="003E6820">
        <w:trPr>
          <w:cantSplit/>
          <w:jc w:val="center"/>
        </w:trPr>
        <w:tc>
          <w:tcPr>
            <w:tcW w:w="1174" w:type="dxa"/>
            <w:shd w:val="clear" w:color="auto" w:fill="auto"/>
          </w:tcPr>
          <w:p w14:paraId="4F687972" w14:textId="77777777" w:rsidR="00B72602" w:rsidRPr="00BD324F" w:rsidRDefault="00B72602" w:rsidP="003E6820">
            <w:pPr>
              <w:pStyle w:val="TAC"/>
              <w:keepNext w:val="0"/>
              <w:keepLines w:val="0"/>
            </w:pPr>
            <w:r w:rsidRPr="00BD324F">
              <w:t>6</w:t>
            </w:r>
          </w:p>
        </w:tc>
        <w:tc>
          <w:tcPr>
            <w:tcW w:w="7979" w:type="dxa"/>
          </w:tcPr>
          <w:p w14:paraId="7607DBEF" w14:textId="17E751CA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BD324F">
              <w:rPr>
                <w:rFonts w:cs="Arial"/>
                <w:szCs w:val="18"/>
              </w:rPr>
              <w:t>Event: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Receive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from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gNB-CU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the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"gNB-CU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Configuration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Update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message"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and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responds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with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gNB-CU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Configuration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Update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Acknowledge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messages.</w:t>
            </w:r>
          </w:p>
          <w:p w14:paraId="268D51A4" w14:textId="4823542F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BD324F">
              <w:rPr>
                <w:rFonts w:cs="Arial"/>
                <w:szCs w:val="18"/>
              </w:rPr>
              <w:t>Actions: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Respond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with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gNB-CU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Configuration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Update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Acknowledge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messages.</w:t>
            </w:r>
          </w:p>
          <w:p w14:paraId="1681D720" w14:textId="77777777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</w:p>
          <w:p w14:paraId="0E26923D" w14:textId="6125A447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BD324F">
              <w:rPr>
                <w:rFonts w:cs="Arial"/>
                <w:szCs w:val="18"/>
              </w:rPr>
              <w:t>-----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or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-----</w:t>
            </w:r>
          </w:p>
          <w:p w14:paraId="78C4D6B1" w14:textId="6D0AD8E2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BD324F">
              <w:rPr>
                <w:rFonts w:cs="Arial"/>
                <w:color w:val="000000"/>
                <w:szCs w:val="18"/>
              </w:rPr>
              <w:t>Event: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Event: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DU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experiences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an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internal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failure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and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decided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to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place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the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cell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into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inactive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state.</w:t>
            </w:r>
          </w:p>
          <w:p w14:paraId="326D4EC5" w14:textId="004AC24F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color w:val="00B050"/>
                <w:szCs w:val="18"/>
              </w:rPr>
            </w:pPr>
            <w:r w:rsidRPr="00BD324F">
              <w:rPr>
                <w:rFonts w:cs="Arial"/>
                <w:color w:val="000000"/>
                <w:szCs w:val="18"/>
              </w:rPr>
              <w:t>Actions: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Send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to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gNB-CU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the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"gNB-DU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Cell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status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Update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message"</w:t>
            </w:r>
            <w:r w:rsidR="003E6820">
              <w:rPr>
                <w:rFonts w:cs="Arial"/>
                <w:color w:val="00B050"/>
                <w:szCs w:val="18"/>
              </w:rPr>
              <w:t xml:space="preserve"> </w:t>
            </w:r>
          </w:p>
          <w:p w14:paraId="2673A8D2" w14:textId="77777777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</w:p>
        </w:tc>
      </w:tr>
      <w:tr w:rsidR="00B72602" w:rsidRPr="00BD324F" w14:paraId="4B580176" w14:textId="77777777" w:rsidTr="003E6820">
        <w:trPr>
          <w:cantSplit/>
          <w:jc w:val="center"/>
        </w:trPr>
        <w:tc>
          <w:tcPr>
            <w:tcW w:w="1174" w:type="dxa"/>
            <w:shd w:val="clear" w:color="auto" w:fill="auto"/>
          </w:tcPr>
          <w:p w14:paraId="75FE45E5" w14:textId="77777777" w:rsidR="00B72602" w:rsidRPr="00BD324F" w:rsidRDefault="00B72602" w:rsidP="003E6820">
            <w:pPr>
              <w:pStyle w:val="TAC"/>
              <w:keepNext w:val="0"/>
              <w:keepLines w:val="0"/>
            </w:pPr>
            <w:r w:rsidRPr="00BD324F">
              <w:t>7</w:t>
            </w:r>
          </w:p>
        </w:tc>
        <w:tc>
          <w:tcPr>
            <w:tcW w:w="7979" w:type="dxa"/>
          </w:tcPr>
          <w:p w14:paraId="36CC6491" w14:textId="334EF0AD" w:rsidR="00B72602" w:rsidRPr="00BD324F" w:rsidRDefault="00B72602" w:rsidP="003E6820">
            <w:pPr>
              <w:pStyle w:val="TAL"/>
              <w:keepNext w:val="0"/>
              <w:keepLines w:val="0"/>
            </w:pPr>
            <w:r w:rsidRPr="00BD324F">
              <w:t>Event:</w:t>
            </w:r>
            <w:r w:rsidR="003E6820">
              <w:t xml:space="preserve"> </w:t>
            </w:r>
            <w:r w:rsidRPr="00BD324F">
              <w:t>Send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gNB-CU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>
              <w:t>"F1</w:t>
            </w:r>
            <w:r w:rsidR="003E6820">
              <w:t xml:space="preserve"> </w:t>
            </w:r>
            <w:r w:rsidRPr="00BD324F">
              <w:t>Setup</w:t>
            </w:r>
            <w:r w:rsidR="003E6820">
              <w:t xml:space="preserve"> </w:t>
            </w:r>
            <w:r w:rsidRPr="00BD324F">
              <w:t>request"</w:t>
            </w:r>
            <w:r w:rsidR="003E6820">
              <w:t xml:space="preserve"> </w:t>
            </w:r>
            <w:r w:rsidRPr="00BD324F">
              <w:t>(identifying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>
              <w:t>cell</w:t>
            </w:r>
            <w:r w:rsidR="003E6820">
              <w:t xml:space="preserve"> </w:t>
            </w:r>
            <w:r w:rsidRPr="00BD324F">
              <w:t>that</w:t>
            </w:r>
            <w:r w:rsidR="003E6820">
              <w:t xml:space="preserve"> </w:t>
            </w:r>
            <w:r w:rsidRPr="00BD324F">
              <w:t>is</w:t>
            </w:r>
            <w:r w:rsidR="003E6820">
              <w:t xml:space="preserve"> </w:t>
            </w:r>
            <w:r w:rsidRPr="00BD324F">
              <w:t>configured</w:t>
            </w:r>
            <w:r w:rsidR="003E6820">
              <w:t xml:space="preserve"> </w:t>
            </w:r>
            <w:r w:rsidRPr="00BD324F">
              <w:t>and</w:t>
            </w:r>
            <w:r w:rsidR="003E6820">
              <w:t xml:space="preserve"> </w:t>
            </w:r>
            <w:r w:rsidRPr="00BD324F">
              <w:t>ready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be</w:t>
            </w:r>
            <w:r w:rsidR="003E6820">
              <w:t xml:space="preserve"> </w:t>
            </w:r>
            <w:r w:rsidRPr="00BD324F">
              <w:t>activated).</w:t>
            </w:r>
          </w:p>
          <w:p w14:paraId="5A3AEA9D" w14:textId="562279C5" w:rsidR="00B72602" w:rsidRPr="00BD324F" w:rsidRDefault="00B72602" w:rsidP="003E6820">
            <w:pPr>
              <w:pStyle w:val="TAL"/>
              <w:keepNext w:val="0"/>
              <w:keepLines w:val="0"/>
            </w:pPr>
            <w:r w:rsidRPr="00BD324F">
              <w:t>Actions:</w:t>
            </w:r>
            <w:r w:rsidR="003E6820">
              <w:t xml:space="preserve"> </w:t>
            </w:r>
            <w:r w:rsidRPr="00BD324F">
              <w:t>none.</w:t>
            </w:r>
          </w:p>
          <w:p w14:paraId="21475E02" w14:textId="77777777" w:rsidR="00B72602" w:rsidRPr="00BD324F" w:rsidRDefault="00B72602" w:rsidP="003E6820">
            <w:pPr>
              <w:pStyle w:val="TAL"/>
              <w:keepNext w:val="0"/>
              <w:keepLines w:val="0"/>
            </w:pPr>
          </w:p>
          <w:p w14:paraId="49EE2574" w14:textId="59476271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BD324F">
              <w:rPr>
                <w:rFonts w:cs="Arial"/>
                <w:szCs w:val="18"/>
              </w:rPr>
              <w:t>-----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or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-----</w:t>
            </w:r>
          </w:p>
          <w:p w14:paraId="501FABDB" w14:textId="5F5AD6D9" w:rsidR="00B72602" w:rsidRPr="00BD324F" w:rsidRDefault="00B72602" w:rsidP="003E6820">
            <w:pPr>
              <w:pStyle w:val="TAL"/>
              <w:keepNext w:val="0"/>
              <w:keepLines w:val="0"/>
            </w:pPr>
            <w:r w:rsidRPr="00BD324F">
              <w:t>Send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gNB-CU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>
              <w:t>"gNB-DU</w:t>
            </w:r>
            <w:r w:rsidR="003E6820">
              <w:t xml:space="preserve"> </w:t>
            </w:r>
            <w:r w:rsidRPr="00BD324F">
              <w:t>Configuration</w:t>
            </w:r>
            <w:r w:rsidR="003E6820">
              <w:t xml:space="preserve"> </w:t>
            </w:r>
            <w:r w:rsidRPr="00BD324F">
              <w:t>Update</w:t>
            </w:r>
            <w:r w:rsidR="003E6820">
              <w:t xml:space="preserve"> </w:t>
            </w:r>
            <w:r w:rsidRPr="00BD324F">
              <w:t>message"</w:t>
            </w:r>
            <w:r w:rsidR="003E6820">
              <w:t xml:space="preserve"> </w:t>
            </w:r>
            <w:r w:rsidRPr="00BD324F">
              <w:t>with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>
              <w:t>served</w:t>
            </w:r>
            <w:r w:rsidR="003E6820">
              <w:t xml:space="preserve"> </w:t>
            </w:r>
            <w:r w:rsidRPr="00BD324F">
              <w:t>cell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add.</w:t>
            </w:r>
          </w:p>
          <w:p w14:paraId="6A10CCCB" w14:textId="4F08429B" w:rsidR="00B72602" w:rsidRPr="00BD324F" w:rsidRDefault="00B72602" w:rsidP="003E6820">
            <w:pPr>
              <w:pStyle w:val="TAL"/>
              <w:keepNext w:val="0"/>
              <w:keepLines w:val="0"/>
            </w:pPr>
            <w:r w:rsidRPr="00BD324F">
              <w:t>Actions:</w:t>
            </w:r>
            <w:r w:rsidR="003E6820">
              <w:t xml:space="preserve"> </w:t>
            </w:r>
            <w:r w:rsidRPr="00BD324F">
              <w:t>none.</w:t>
            </w:r>
          </w:p>
          <w:p w14:paraId="218D7897" w14:textId="77777777" w:rsidR="00B72602" w:rsidRPr="00BD324F" w:rsidRDefault="00B72602" w:rsidP="003E6820">
            <w:pPr>
              <w:pStyle w:val="TAL"/>
              <w:keepNext w:val="0"/>
              <w:keepLines w:val="0"/>
            </w:pPr>
          </w:p>
        </w:tc>
      </w:tr>
      <w:tr w:rsidR="00B72602" w:rsidRPr="00BD324F" w14:paraId="26BBDF50" w14:textId="77777777" w:rsidTr="003E6820">
        <w:trPr>
          <w:cantSplit/>
          <w:jc w:val="center"/>
        </w:trPr>
        <w:tc>
          <w:tcPr>
            <w:tcW w:w="1174" w:type="dxa"/>
            <w:shd w:val="clear" w:color="auto" w:fill="auto"/>
          </w:tcPr>
          <w:p w14:paraId="0A3CE616" w14:textId="77777777" w:rsidR="00B72602" w:rsidRPr="00BD324F" w:rsidRDefault="00B72602" w:rsidP="003E6820">
            <w:pPr>
              <w:pStyle w:val="TAC"/>
              <w:keepNext w:val="0"/>
              <w:keepLines w:val="0"/>
            </w:pPr>
            <w:r w:rsidRPr="00BD324F">
              <w:t>8</w:t>
            </w:r>
          </w:p>
        </w:tc>
        <w:tc>
          <w:tcPr>
            <w:tcW w:w="7979" w:type="dxa"/>
          </w:tcPr>
          <w:p w14:paraId="5D5381C7" w14:textId="28C049CB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BD324F">
              <w:rPr>
                <w:rFonts w:cs="Arial"/>
                <w:szCs w:val="18"/>
              </w:rPr>
              <w:t>Event: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Sends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to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gNB-CU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the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"gNB-DU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Configuration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Update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message"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with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served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cell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to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delete.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Receive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response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from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gNB-CU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the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"gNB-DU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Configuration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Update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Acknowledge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message".</w:t>
            </w:r>
          </w:p>
          <w:p w14:paraId="67A69A70" w14:textId="4E123B0A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BD324F">
              <w:rPr>
                <w:rFonts w:cs="Arial"/>
                <w:szCs w:val="18"/>
              </w:rPr>
              <w:t>Actions: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None.</w:t>
            </w:r>
          </w:p>
          <w:p w14:paraId="7D7FB125" w14:textId="77777777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</w:p>
        </w:tc>
      </w:tr>
      <w:tr w:rsidR="00B72602" w:rsidRPr="00BD324F" w14:paraId="7D0FF46E" w14:textId="77777777" w:rsidTr="003E6820">
        <w:trPr>
          <w:cantSplit/>
          <w:jc w:val="center"/>
        </w:trPr>
        <w:tc>
          <w:tcPr>
            <w:tcW w:w="1174" w:type="dxa"/>
            <w:shd w:val="clear" w:color="auto" w:fill="auto"/>
          </w:tcPr>
          <w:p w14:paraId="1072D81B" w14:textId="77777777" w:rsidR="00B72602" w:rsidRPr="00BD324F" w:rsidRDefault="00B72602" w:rsidP="003E6820">
            <w:pPr>
              <w:pStyle w:val="TAC"/>
              <w:keepNext w:val="0"/>
              <w:keepLines w:val="0"/>
            </w:pPr>
            <w:r w:rsidRPr="00BD324F">
              <w:t>9</w:t>
            </w:r>
          </w:p>
        </w:tc>
        <w:tc>
          <w:tcPr>
            <w:tcW w:w="7979" w:type="dxa"/>
          </w:tcPr>
          <w:p w14:paraId="20D947B2" w14:textId="3572B07D" w:rsidR="00B72602" w:rsidRPr="00BD324F" w:rsidRDefault="00B72602" w:rsidP="003E6820">
            <w:pPr>
              <w:pStyle w:val="TAL"/>
              <w:keepNext w:val="0"/>
              <w:keepLines w:val="0"/>
            </w:pPr>
            <w:r w:rsidRPr="00BD324F">
              <w:t>Event:</w:t>
            </w:r>
            <w:r w:rsidR="003E6820">
              <w:t xml:space="preserve"> </w:t>
            </w:r>
            <w:r w:rsidRPr="00BD324F">
              <w:t>Receive</w:t>
            </w:r>
            <w:r w:rsidR="003E6820">
              <w:t xml:space="preserve"> </w:t>
            </w:r>
            <w:r w:rsidRPr="00BD324F">
              <w:t>request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shut</w:t>
            </w:r>
            <w:r w:rsidR="003E6820">
              <w:t xml:space="preserve"> </w:t>
            </w:r>
            <w:r w:rsidRPr="00BD324F">
              <w:t>down.</w:t>
            </w:r>
          </w:p>
          <w:p w14:paraId="4AA040DE" w14:textId="191CB4C0" w:rsidR="00B72602" w:rsidRPr="00BD324F" w:rsidRDefault="00B72602" w:rsidP="003E6820">
            <w:pPr>
              <w:pStyle w:val="TAL"/>
              <w:keepNext w:val="0"/>
              <w:keepLines w:val="0"/>
            </w:pPr>
            <w:r w:rsidRPr="00BD324F">
              <w:t>Actions:</w:t>
            </w:r>
            <w:r w:rsidR="003E6820">
              <w:t xml:space="preserve"> </w:t>
            </w:r>
            <w:r w:rsidRPr="00BD324F">
              <w:t>None.</w:t>
            </w:r>
          </w:p>
          <w:p w14:paraId="00E57040" w14:textId="77777777" w:rsidR="00B72602" w:rsidRPr="00BD324F" w:rsidRDefault="00B72602" w:rsidP="003E6820">
            <w:pPr>
              <w:pStyle w:val="TAL"/>
              <w:keepNext w:val="0"/>
              <w:keepLines w:val="0"/>
            </w:pPr>
          </w:p>
        </w:tc>
      </w:tr>
      <w:tr w:rsidR="00B72602" w:rsidRPr="00BD324F" w14:paraId="400DF649" w14:textId="77777777" w:rsidTr="003E6820">
        <w:trPr>
          <w:cantSplit/>
          <w:jc w:val="center"/>
        </w:trPr>
        <w:tc>
          <w:tcPr>
            <w:tcW w:w="1174" w:type="dxa"/>
            <w:shd w:val="clear" w:color="auto" w:fill="auto"/>
          </w:tcPr>
          <w:p w14:paraId="68210E1B" w14:textId="77777777" w:rsidR="00B72602" w:rsidRPr="00BD324F" w:rsidRDefault="00B72602" w:rsidP="003E6820">
            <w:pPr>
              <w:pStyle w:val="TAC"/>
              <w:keepNext w:val="0"/>
              <w:keepLines w:val="0"/>
            </w:pPr>
            <w:r w:rsidRPr="00BD324F">
              <w:t>10</w:t>
            </w:r>
          </w:p>
        </w:tc>
        <w:tc>
          <w:tcPr>
            <w:tcW w:w="7979" w:type="dxa"/>
          </w:tcPr>
          <w:p w14:paraId="572707A3" w14:textId="7EA9E094" w:rsidR="00B72602" w:rsidRPr="00BD324F" w:rsidRDefault="00B72602" w:rsidP="003E6820">
            <w:pPr>
              <w:pStyle w:val="TAL"/>
              <w:keepNext w:val="0"/>
              <w:keepLines w:val="0"/>
            </w:pPr>
            <w:r w:rsidRPr="00BD324F">
              <w:t>Event:</w:t>
            </w:r>
            <w:r w:rsidR="003E6820">
              <w:t xml:space="preserve"> </w:t>
            </w:r>
            <w:r w:rsidRPr="00BD324F">
              <w:t>Last</w:t>
            </w:r>
            <w:r w:rsidR="003E6820">
              <w:t xml:space="preserve"> </w:t>
            </w:r>
            <w:r w:rsidRPr="00BD324F">
              <w:t>user</w:t>
            </w:r>
            <w:r w:rsidR="003E6820">
              <w:t xml:space="preserve"> </w:t>
            </w:r>
            <w:r w:rsidRPr="00BD324F">
              <w:t>quit.</w:t>
            </w:r>
          </w:p>
          <w:p w14:paraId="0F5CCC4A" w14:textId="0B037DB4" w:rsidR="00B72602" w:rsidRPr="00BD324F" w:rsidRDefault="00B72602" w:rsidP="003E6820">
            <w:pPr>
              <w:pStyle w:val="TAL"/>
              <w:keepNext w:val="0"/>
              <w:keepLines w:val="0"/>
            </w:pPr>
            <w:r w:rsidRPr="00BD324F">
              <w:t>Actions:</w:t>
            </w:r>
            <w:r w:rsidR="003E6820">
              <w:t xml:space="preserve"> </w:t>
            </w:r>
            <w:r w:rsidRPr="00BD324F">
              <w:t>Send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gNB-CU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>
              <w:t>"GNB-DU</w:t>
            </w:r>
            <w:r w:rsidR="003E6820">
              <w:t xml:space="preserve"> </w:t>
            </w:r>
            <w:r w:rsidRPr="00BD324F">
              <w:t>Configuration</w:t>
            </w:r>
            <w:r w:rsidR="003E6820">
              <w:t xml:space="preserve"> </w:t>
            </w:r>
            <w:r w:rsidRPr="00BD324F">
              <w:t>Update</w:t>
            </w:r>
            <w:r w:rsidR="003E6820">
              <w:t xml:space="preserve"> </w:t>
            </w:r>
            <w:r w:rsidRPr="00BD324F">
              <w:t>message"</w:t>
            </w:r>
            <w:r w:rsidR="003E6820">
              <w:t xml:space="preserve"> </w:t>
            </w:r>
            <w:r w:rsidRPr="00BD324F">
              <w:t>with</w:t>
            </w:r>
            <w:r w:rsidR="003E6820">
              <w:t xml:space="preserve"> </w:t>
            </w:r>
            <w:r w:rsidRPr="00BD324F">
              <w:t>served</w:t>
            </w:r>
            <w:r w:rsidR="003E6820">
              <w:t xml:space="preserve"> </w:t>
            </w:r>
            <w:r w:rsidRPr="00BD324F">
              <w:t>cell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delete.</w:t>
            </w:r>
          </w:p>
          <w:p w14:paraId="7615DEB7" w14:textId="77777777" w:rsidR="00B72602" w:rsidRPr="00BD324F" w:rsidRDefault="00B72602" w:rsidP="003E6820">
            <w:pPr>
              <w:pStyle w:val="TAL"/>
              <w:keepNext w:val="0"/>
              <w:keepLines w:val="0"/>
              <w:rPr>
                <w:highlight w:val="yellow"/>
              </w:rPr>
            </w:pPr>
          </w:p>
        </w:tc>
      </w:tr>
      <w:tr w:rsidR="00B72602" w:rsidRPr="00BD324F" w14:paraId="4F358B42" w14:textId="77777777" w:rsidTr="003E6820">
        <w:trPr>
          <w:cantSplit/>
          <w:jc w:val="center"/>
        </w:trPr>
        <w:tc>
          <w:tcPr>
            <w:tcW w:w="1174" w:type="dxa"/>
            <w:shd w:val="clear" w:color="auto" w:fill="auto"/>
          </w:tcPr>
          <w:p w14:paraId="72AE2642" w14:textId="77777777" w:rsidR="00B72602" w:rsidRPr="00BD324F" w:rsidRDefault="00B72602" w:rsidP="003E6820">
            <w:pPr>
              <w:pStyle w:val="TAC"/>
              <w:keepNext w:val="0"/>
              <w:keepLines w:val="0"/>
            </w:pPr>
            <w:r w:rsidRPr="00BD324F">
              <w:t>11</w:t>
            </w:r>
          </w:p>
        </w:tc>
        <w:tc>
          <w:tcPr>
            <w:tcW w:w="7979" w:type="dxa"/>
          </w:tcPr>
          <w:p w14:paraId="1DFEA6B8" w14:textId="03145D66" w:rsidR="00B72602" w:rsidRPr="00BD324F" w:rsidRDefault="00B72602" w:rsidP="003E6820">
            <w:pPr>
              <w:pStyle w:val="TAL"/>
              <w:keepNext w:val="0"/>
              <w:keepLines w:val="0"/>
            </w:pPr>
            <w:r w:rsidRPr="00BD324F">
              <w:t>Event:</w:t>
            </w:r>
            <w:r w:rsidR="003E6820">
              <w:t xml:space="preserve"> </w:t>
            </w:r>
            <w:r w:rsidRPr="00BD324F">
              <w:t>When</w:t>
            </w:r>
            <w:r w:rsidR="003E6820">
              <w:t xml:space="preserve"> </w:t>
            </w:r>
            <w:r w:rsidRPr="00BD324F">
              <w:t>a</w:t>
            </w:r>
            <w:r w:rsidR="003E6820">
              <w:t xml:space="preserve"> </w:t>
            </w:r>
            <w:r w:rsidRPr="00BD324F">
              <w:t>cell</w:t>
            </w:r>
            <w:r w:rsidR="003E6820">
              <w:t xml:space="preserve"> </w:t>
            </w:r>
            <w:r w:rsidRPr="00BD324F">
              <w:t>is</w:t>
            </w:r>
            <w:r w:rsidR="003E6820">
              <w:t xml:space="preserve"> </w:t>
            </w:r>
            <w:r w:rsidRPr="00BD324F">
              <w:t>created</w:t>
            </w:r>
            <w:r w:rsidR="003E6820">
              <w:t xml:space="preserve"> </w:t>
            </w:r>
            <w:r w:rsidRPr="00BD324F">
              <w:t>and</w:t>
            </w:r>
            <w:r w:rsidR="003E6820">
              <w:t xml:space="preserve"> </w:t>
            </w:r>
            <w:r w:rsidRPr="00BD324F">
              <w:t>is</w:t>
            </w:r>
            <w:r w:rsidR="003E6820">
              <w:t xml:space="preserve"> </w:t>
            </w:r>
            <w:r w:rsidRPr="00BD324F">
              <w:t>configured.</w:t>
            </w:r>
          </w:p>
          <w:p w14:paraId="4D4E9452" w14:textId="74E92697" w:rsidR="00B72602" w:rsidRPr="00BD324F" w:rsidRDefault="00B72602" w:rsidP="003E6820">
            <w:pPr>
              <w:pStyle w:val="TAL"/>
              <w:keepNext w:val="0"/>
              <w:keepLines w:val="0"/>
            </w:pPr>
            <w:r w:rsidRPr="00BD324F">
              <w:t>Actions:</w:t>
            </w:r>
            <w:r w:rsidR="003E6820">
              <w:t xml:space="preserve"> </w:t>
            </w:r>
            <w:r w:rsidRPr="00BD324F">
              <w:t>None</w:t>
            </w:r>
          </w:p>
          <w:p w14:paraId="5A9CDF76" w14:textId="77777777" w:rsidR="00B72602" w:rsidRPr="00BD324F" w:rsidRDefault="00B72602" w:rsidP="003E6820">
            <w:pPr>
              <w:pStyle w:val="TAL"/>
              <w:keepNext w:val="0"/>
              <w:keepLines w:val="0"/>
            </w:pPr>
          </w:p>
        </w:tc>
      </w:tr>
      <w:tr w:rsidR="00B72602" w:rsidRPr="00BD324F" w14:paraId="3C27A622" w14:textId="77777777" w:rsidTr="003E6820">
        <w:trPr>
          <w:cantSplit/>
          <w:jc w:val="center"/>
        </w:trPr>
        <w:tc>
          <w:tcPr>
            <w:tcW w:w="1174" w:type="dxa"/>
            <w:shd w:val="clear" w:color="auto" w:fill="auto"/>
          </w:tcPr>
          <w:p w14:paraId="542C3133" w14:textId="77777777" w:rsidR="00B72602" w:rsidRPr="00BD324F" w:rsidRDefault="00B72602" w:rsidP="003E6820">
            <w:pPr>
              <w:pStyle w:val="TAC"/>
              <w:keepNext w:val="0"/>
              <w:keepLines w:val="0"/>
            </w:pPr>
            <w:r w:rsidRPr="00BD324F">
              <w:t>12</w:t>
            </w:r>
          </w:p>
        </w:tc>
        <w:tc>
          <w:tcPr>
            <w:tcW w:w="7979" w:type="dxa"/>
          </w:tcPr>
          <w:p w14:paraId="3E6863A5" w14:textId="53D17A2A" w:rsidR="00B72602" w:rsidRPr="00BD324F" w:rsidRDefault="00B72602" w:rsidP="003E6820">
            <w:pPr>
              <w:pStyle w:val="TAL"/>
              <w:keepNext w:val="0"/>
              <w:keepLines w:val="0"/>
            </w:pPr>
            <w:r w:rsidRPr="00BD324F">
              <w:t>Event:</w:t>
            </w:r>
            <w:r w:rsidR="003E6820">
              <w:t xml:space="preserve"> </w:t>
            </w:r>
            <w:r w:rsidRPr="00BD324F">
              <w:t>When</w:t>
            </w:r>
            <w:r w:rsidR="003E6820">
              <w:t xml:space="preserve"> </w:t>
            </w:r>
            <w:r w:rsidRPr="00BD324F">
              <w:t>a</w:t>
            </w:r>
            <w:r w:rsidR="003E6820">
              <w:t xml:space="preserve"> </w:t>
            </w:r>
            <w:r w:rsidRPr="00BD324F">
              <w:t>cell</w:t>
            </w:r>
            <w:r w:rsidR="003E6820">
              <w:t xml:space="preserve"> </w:t>
            </w:r>
            <w:r w:rsidRPr="00BD324F">
              <w:t>is</w:t>
            </w:r>
            <w:r w:rsidR="003E6820">
              <w:t xml:space="preserve"> </w:t>
            </w:r>
            <w:r w:rsidRPr="00BD324F">
              <w:t>deleted.</w:t>
            </w:r>
          </w:p>
          <w:p w14:paraId="45C37CEB" w14:textId="479D2E44" w:rsidR="00B72602" w:rsidRPr="00BD324F" w:rsidRDefault="00B72602" w:rsidP="003E6820">
            <w:pPr>
              <w:pStyle w:val="TAL"/>
              <w:keepNext w:val="0"/>
              <w:keepLines w:val="0"/>
            </w:pPr>
            <w:r w:rsidRPr="00BD324F">
              <w:t>Action:</w:t>
            </w:r>
            <w:r w:rsidR="003E6820">
              <w:t xml:space="preserve"> </w:t>
            </w:r>
            <w:r w:rsidRPr="00BD324F">
              <w:t>None.</w:t>
            </w:r>
          </w:p>
          <w:p w14:paraId="779C2440" w14:textId="77777777" w:rsidR="00B72602" w:rsidRPr="00BD324F" w:rsidRDefault="00B72602" w:rsidP="003E6820">
            <w:pPr>
              <w:pStyle w:val="TAL"/>
              <w:keepNext w:val="0"/>
              <w:keepLines w:val="0"/>
            </w:pPr>
          </w:p>
        </w:tc>
      </w:tr>
    </w:tbl>
    <w:p w14:paraId="581D3BFE" w14:textId="77777777" w:rsidR="00B72602" w:rsidRPr="00BD324F" w:rsidRDefault="00B72602" w:rsidP="00B72602"/>
    <w:p w14:paraId="749370B6" w14:textId="2736E119" w:rsidR="00B72602" w:rsidRPr="00BD324F" w:rsidRDefault="00B72602" w:rsidP="00B72602">
      <w:pPr>
        <w:pStyle w:val="Heading8"/>
      </w:pPr>
      <w:r w:rsidRPr="00BD324F">
        <w:br w:type="page"/>
      </w:r>
      <w:r w:rsidRPr="00BD324F">
        <w:lastRenderedPageBreak/>
        <w:t>Annex B (normative):</w:t>
      </w:r>
      <w:r w:rsidRPr="00BD324F">
        <w:br/>
        <w:t>NSI and NSSI state handling</w:t>
      </w:r>
    </w:p>
    <w:p w14:paraId="5757F678" w14:textId="77777777" w:rsidR="00B72602" w:rsidRPr="00BD324F" w:rsidRDefault="00B72602" w:rsidP="00B72602">
      <w:pPr>
        <w:pStyle w:val="Heading1"/>
      </w:pPr>
      <w:r w:rsidRPr="00BD324F">
        <w:t>B.1</w:t>
      </w:r>
      <w:r w:rsidRPr="00BD324F">
        <w:tab/>
        <w:t>NSI state handling</w:t>
      </w:r>
    </w:p>
    <w:p w14:paraId="64973946" w14:textId="59E41ACD" w:rsidR="00B72602" w:rsidRPr="00BD324F" w:rsidRDefault="00B72602" w:rsidP="00B72602">
      <w:r w:rsidRPr="00BD324F">
        <w:t xml:space="preserve">An NetworkSlice </w:t>
      </w:r>
      <w:r w:rsidR="003E6820">
        <w:t>I</w:t>
      </w:r>
      <w:r w:rsidRPr="00BD324F">
        <w:t>nstance (NSI) is a logical object in the management system that represents a complex grouping of resources that may be in various states. At any time, the management system needs to know the state of an NSI.</w:t>
      </w:r>
    </w:p>
    <w:p w14:paraId="187D30E9" w14:textId="056EE43E" w:rsidR="00B72602" w:rsidRPr="00BD324F" w:rsidRDefault="00B72602" w:rsidP="00B72602">
      <w:r w:rsidRPr="00BD324F">
        <w:t xml:space="preserve">The </w:t>
      </w:r>
      <w:r w:rsidR="00B31D44" w:rsidRPr="00BD324F">
        <w:t xml:space="preserve">Recommendation </w:t>
      </w:r>
      <w:r w:rsidRPr="00BD324F">
        <w:t>ITU-T X.731 [18], to which [17] refers, has defined the inter-relation between the administrative state, operational state of systems in general.</w:t>
      </w:r>
    </w:p>
    <w:p w14:paraId="15CA2580" w14:textId="73317F2D" w:rsidR="00B72602" w:rsidRPr="00BD324F" w:rsidRDefault="00B72602" w:rsidP="003E6820">
      <w:pPr>
        <w:pStyle w:val="TH"/>
      </w:pPr>
      <w:r w:rsidRPr="00BD324F">
        <w:object w:dxaOrig="9016" w:dyaOrig="5275" w14:anchorId="28C0D7FA">
          <v:shape id="_x0000_i1026" type="#_x0000_t75" style="width:450.75pt;height:264pt" o:ole="">
            <v:imagedata r:id="rId12" o:title=""/>
          </v:shape>
          <o:OLEObject Type="Embed" ProgID="Word.Document.8" ShapeID="_x0000_i1026" DrawAspect="Content" ObjectID="_1710164742" r:id="rId13">
            <o:FieldCodes>\s</o:FieldCodes>
          </o:OLEObject>
        </w:object>
      </w:r>
    </w:p>
    <w:p w14:paraId="070D6496" w14:textId="1A3371CD" w:rsidR="00B72602" w:rsidRPr="00BD324F" w:rsidRDefault="00B72602" w:rsidP="00B72602">
      <w:pPr>
        <w:pStyle w:val="TF"/>
      </w:pPr>
      <w:r w:rsidRPr="00BD324F">
        <w:t>Figure B.1</w:t>
      </w:r>
      <w:r w:rsidR="003E6820">
        <w:t>-1</w:t>
      </w:r>
      <w:r w:rsidRPr="00BD324F">
        <w:t>: Combined NSI state diagram</w:t>
      </w:r>
    </w:p>
    <w:p w14:paraId="27D8941A" w14:textId="77777777" w:rsidR="00B72602" w:rsidRPr="00BD324F" w:rsidRDefault="00B72602" w:rsidP="00B72602">
      <w:r w:rsidRPr="00BD324F">
        <w:t>The interactions specified under the column "The state transition events and actions" of "NSI state transition table" below shall be present for the state transition.</w:t>
      </w:r>
    </w:p>
    <w:p w14:paraId="3AB67978" w14:textId="11F13AE9" w:rsidR="00B72602" w:rsidRPr="00BD324F" w:rsidRDefault="00B72602" w:rsidP="00B72602">
      <w:pPr>
        <w:pStyle w:val="TH"/>
      </w:pPr>
      <w:r w:rsidRPr="00BD324F">
        <w:lastRenderedPageBreak/>
        <w:t>Table B.1</w:t>
      </w:r>
      <w:r w:rsidR="003E6820">
        <w:t>-1</w:t>
      </w:r>
      <w:r w:rsidRPr="00BD324F">
        <w:t>: The NSI state transition table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17"/>
        <w:gridCol w:w="8489"/>
      </w:tblGrid>
      <w:tr w:rsidR="00B72602" w:rsidRPr="00BD324F" w:rsidDel="0008367C" w14:paraId="7F79A6F4" w14:textId="77777777" w:rsidTr="003E6820">
        <w:trPr>
          <w:cantSplit/>
          <w:jc w:val="center"/>
        </w:trPr>
        <w:tc>
          <w:tcPr>
            <w:tcW w:w="1117" w:type="dxa"/>
            <w:shd w:val="clear" w:color="auto" w:fill="F2F2F2"/>
          </w:tcPr>
          <w:p w14:paraId="207D5684" w14:textId="6E6DC8B2" w:rsidR="00B72602" w:rsidRPr="00BD324F" w:rsidRDefault="00B72602" w:rsidP="00736DE6">
            <w:pPr>
              <w:pStyle w:val="TAH"/>
            </w:pPr>
            <w:r w:rsidRPr="00BD324F">
              <w:t>Trigger</w:t>
            </w:r>
            <w:r w:rsidR="003E6820">
              <w:t xml:space="preserve"> </w:t>
            </w:r>
            <w:r w:rsidRPr="00BD324F">
              <w:t>number</w:t>
            </w:r>
          </w:p>
        </w:tc>
        <w:tc>
          <w:tcPr>
            <w:tcW w:w="8489" w:type="dxa"/>
            <w:shd w:val="clear" w:color="auto" w:fill="F2F2F2"/>
          </w:tcPr>
          <w:p w14:paraId="036CC978" w14:textId="51455CD3" w:rsidR="00B72602" w:rsidRPr="00BD324F" w:rsidRDefault="00B72602" w:rsidP="00736DE6">
            <w:pPr>
              <w:pStyle w:val="TAH"/>
            </w:pPr>
            <w:r w:rsidRPr="00BD324F">
              <w:t>The</w:t>
            </w:r>
            <w:r w:rsidR="003E6820">
              <w:t xml:space="preserve"> </w:t>
            </w:r>
            <w:r w:rsidRPr="00BD324F">
              <w:t>state</w:t>
            </w:r>
            <w:r w:rsidR="003E6820">
              <w:t xml:space="preserve"> </w:t>
            </w:r>
            <w:r w:rsidRPr="00BD324F">
              <w:t>transition</w:t>
            </w:r>
            <w:r w:rsidR="003E6820">
              <w:t xml:space="preserve"> </w:t>
            </w:r>
            <w:r w:rsidRPr="00BD324F">
              <w:t>events</w:t>
            </w:r>
            <w:r w:rsidR="003E6820">
              <w:t xml:space="preserve"> </w:t>
            </w:r>
            <w:r w:rsidRPr="00BD324F">
              <w:t>and</w:t>
            </w:r>
            <w:r w:rsidR="003E6820">
              <w:t xml:space="preserve"> </w:t>
            </w:r>
            <w:r w:rsidRPr="00BD324F">
              <w:t>actions</w:t>
            </w:r>
          </w:p>
        </w:tc>
      </w:tr>
      <w:tr w:rsidR="00B72602" w:rsidRPr="00BD324F" w14:paraId="2B2BDF23" w14:textId="77777777" w:rsidTr="003E6820">
        <w:trPr>
          <w:cantSplit/>
          <w:jc w:val="center"/>
        </w:trPr>
        <w:tc>
          <w:tcPr>
            <w:tcW w:w="1117" w:type="dxa"/>
            <w:shd w:val="clear" w:color="auto" w:fill="auto"/>
          </w:tcPr>
          <w:p w14:paraId="7906DED7" w14:textId="77777777" w:rsidR="00B72602" w:rsidRPr="00BD324F" w:rsidRDefault="00B72602" w:rsidP="00736DE6">
            <w:pPr>
              <w:pStyle w:val="TAC"/>
            </w:pPr>
            <w:r w:rsidRPr="00BD324F">
              <w:t>0</w:t>
            </w:r>
          </w:p>
        </w:tc>
        <w:tc>
          <w:tcPr>
            <w:tcW w:w="8489" w:type="dxa"/>
            <w:shd w:val="clear" w:color="auto" w:fill="auto"/>
          </w:tcPr>
          <w:p w14:paraId="179FD638" w14:textId="102099E8" w:rsidR="00B72602" w:rsidRPr="00BD324F" w:rsidRDefault="00B72602" w:rsidP="00736DE6">
            <w:pPr>
              <w:pStyle w:val="TAC"/>
              <w:jc w:val="left"/>
            </w:pPr>
            <w:r w:rsidRPr="00BD324F">
              <w:t>Operation</w:t>
            </w:r>
            <w:r w:rsidR="003E6820">
              <w:t xml:space="preserve"> </w:t>
            </w:r>
            <w:r w:rsidRPr="00BD324F">
              <w:t>allocateNsi</w:t>
            </w:r>
            <w:r w:rsidR="003E6820">
              <w:t xml:space="preserve"> </w:t>
            </w:r>
            <w:r w:rsidRPr="00BD324F">
              <w:t>results</w:t>
            </w:r>
            <w:r w:rsidR="003E6820">
              <w:t xml:space="preserve"> </w:t>
            </w:r>
            <w:r w:rsidRPr="00BD324F">
              <w:t>in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>
              <w:t>creation</w:t>
            </w:r>
            <w:r w:rsidR="003E6820">
              <w:t xml:space="preserve"> </w:t>
            </w:r>
            <w:r w:rsidRPr="00BD324F">
              <w:t>of</w:t>
            </w:r>
            <w:r w:rsidR="003E6820">
              <w:t xml:space="preserve"> </w:t>
            </w:r>
            <w:r w:rsidRPr="00BD324F">
              <w:t>NSI.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>
              <w:t>administrative</w:t>
            </w:r>
            <w:r w:rsidR="003E6820">
              <w:t xml:space="preserve"> </w:t>
            </w:r>
            <w:r w:rsidRPr="00BD324F">
              <w:t>state</w:t>
            </w:r>
            <w:r w:rsidR="003E6820">
              <w:t xml:space="preserve"> </w:t>
            </w:r>
            <w:r w:rsidRPr="00BD324F">
              <w:t>is</w:t>
            </w:r>
            <w:r w:rsidR="003E6820">
              <w:t xml:space="preserve"> </w:t>
            </w:r>
            <w:r w:rsidRPr="00BD324F">
              <w:t>set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LOCKED</w:t>
            </w:r>
            <w:r w:rsidR="003E6820">
              <w:t xml:space="preserve"> </w:t>
            </w:r>
            <w:r w:rsidRPr="00BD324F">
              <w:t>and</w:t>
            </w:r>
            <w:r w:rsidR="003E6820">
              <w:t xml:space="preserve"> </w:t>
            </w:r>
            <w:r w:rsidRPr="00BD324F">
              <w:t>operationalState</w:t>
            </w:r>
            <w:r w:rsidR="003E6820">
              <w:t xml:space="preserve"> </w:t>
            </w:r>
            <w:r w:rsidRPr="00BD324F">
              <w:t>is</w:t>
            </w:r>
            <w:r w:rsidR="003E6820">
              <w:t xml:space="preserve"> </w:t>
            </w:r>
            <w:r w:rsidRPr="00BD324F">
              <w:t>set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DISABLED</w:t>
            </w:r>
          </w:p>
          <w:p w14:paraId="69E9DC69" w14:textId="5BEA2D91" w:rsidR="00B72602" w:rsidRPr="00BD324F" w:rsidRDefault="00B72602" w:rsidP="00736DE6">
            <w:pPr>
              <w:pStyle w:val="TAC"/>
              <w:jc w:val="left"/>
            </w:pPr>
            <w:r w:rsidRPr="00BD324F">
              <w:t>--</w:t>
            </w:r>
            <w:r w:rsidR="003E6820">
              <w:t xml:space="preserve"> </w:t>
            </w:r>
            <w:r w:rsidRPr="00BD324F">
              <w:t>or</w:t>
            </w:r>
            <w:r w:rsidR="003E6820">
              <w:t xml:space="preserve"> </w:t>
            </w:r>
            <w:r w:rsidRPr="00BD324F">
              <w:t>–</w:t>
            </w:r>
          </w:p>
          <w:p w14:paraId="4BB99F94" w14:textId="06A9B296" w:rsidR="00B72602" w:rsidRPr="00BD324F" w:rsidRDefault="00B72602" w:rsidP="00736DE6">
            <w:pPr>
              <w:pStyle w:val="TAL"/>
            </w:pPr>
            <w:r w:rsidRPr="00BD324F">
              <w:t>CM</w:t>
            </w:r>
            <w:r w:rsidR="003E6820">
              <w:t xml:space="preserve"> </w:t>
            </w:r>
            <w:r w:rsidRPr="00BD324F">
              <w:t>operation</w:t>
            </w:r>
            <w:r w:rsidR="003E6820">
              <w:t xml:space="preserve"> </w:t>
            </w:r>
            <w:r w:rsidRPr="00BD324F">
              <w:t>creates</w:t>
            </w:r>
            <w:r w:rsidR="003E6820">
              <w:t xml:space="preserve"> </w:t>
            </w:r>
            <w:r w:rsidRPr="00BD324F">
              <w:t>NSI.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>
              <w:t>administrative</w:t>
            </w:r>
            <w:r w:rsidR="003E6820">
              <w:t xml:space="preserve"> </w:t>
            </w:r>
            <w:r w:rsidRPr="00BD324F">
              <w:t>state</w:t>
            </w:r>
            <w:r w:rsidR="003E6820">
              <w:t xml:space="preserve"> </w:t>
            </w:r>
            <w:r w:rsidRPr="00BD324F">
              <w:t>is</w:t>
            </w:r>
            <w:r w:rsidR="003E6820">
              <w:t xml:space="preserve"> </w:t>
            </w:r>
            <w:r w:rsidRPr="00BD324F">
              <w:t>set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LOCKED</w:t>
            </w:r>
            <w:r w:rsidR="003E6820">
              <w:t xml:space="preserve"> </w:t>
            </w:r>
            <w:r w:rsidRPr="00BD324F">
              <w:t>and</w:t>
            </w:r>
            <w:r w:rsidR="003E6820">
              <w:t xml:space="preserve"> </w:t>
            </w:r>
            <w:r w:rsidRPr="00BD324F">
              <w:t>operationalState</w:t>
            </w:r>
            <w:r w:rsidR="003E6820">
              <w:t xml:space="preserve"> </w:t>
            </w:r>
            <w:r w:rsidRPr="00BD324F">
              <w:t>is</w:t>
            </w:r>
            <w:r w:rsidR="003E6820">
              <w:t xml:space="preserve"> </w:t>
            </w:r>
            <w:r w:rsidRPr="00BD324F">
              <w:t>set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DISABLED</w:t>
            </w:r>
            <w:r w:rsidR="003E6820">
              <w:t xml:space="preserve"> </w:t>
            </w:r>
          </w:p>
        </w:tc>
      </w:tr>
      <w:tr w:rsidR="00B72602" w:rsidRPr="00BD324F" w14:paraId="2DC02030" w14:textId="77777777" w:rsidTr="003E6820">
        <w:trPr>
          <w:cantSplit/>
          <w:jc w:val="center"/>
        </w:trPr>
        <w:tc>
          <w:tcPr>
            <w:tcW w:w="1117" w:type="dxa"/>
            <w:shd w:val="clear" w:color="auto" w:fill="auto"/>
          </w:tcPr>
          <w:p w14:paraId="4D1C0A8B" w14:textId="77777777" w:rsidR="00B72602" w:rsidRPr="00BD324F" w:rsidRDefault="00B72602" w:rsidP="00736DE6">
            <w:pPr>
              <w:pStyle w:val="TAC"/>
            </w:pPr>
            <w:r w:rsidRPr="00BD324F">
              <w:t>1</w:t>
            </w:r>
          </w:p>
        </w:tc>
        <w:tc>
          <w:tcPr>
            <w:tcW w:w="8489" w:type="dxa"/>
            <w:shd w:val="clear" w:color="auto" w:fill="auto"/>
          </w:tcPr>
          <w:p w14:paraId="47CD659D" w14:textId="53CC8BAA" w:rsidR="00B72602" w:rsidRPr="00BD324F" w:rsidRDefault="00B72602" w:rsidP="00736DE6">
            <w:pPr>
              <w:pStyle w:val="TAL"/>
            </w:pPr>
            <w:r w:rsidRPr="00BD324F">
              <w:t>CM</w:t>
            </w:r>
            <w:r w:rsidR="003E6820">
              <w:t xml:space="preserve"> </w:t>
            </w:r>
            <w:r w:rsidRPr="00BD324F">
              <w:t>operation</w:t>
            </w:r>
            <w:r w:rsidR="003E6820">
              <w:t xml:space="preserve"> </w:t>
            </w:r>
            <w:r w:rsidRPr="00BD324F">
              <w:t>sets</w:t>
            </w:r>
            <w:r w:rsidR="003E6820">
              <w:t xml:space="preserve"> </w:t>
            </w:r>
            <w:r w:rsidRPr="00BD324F">
              <w:t>administrative</w:t>
            </w:r>
            <w:r w:rsidR="003E6820">
              <w:t xml:space="preserve"> </w:t>
            </w:r>
            <w:r w:rsidRPr="00BD324F">
              <w:t>state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UNLOCKED.</w:t>
            </w:r>
          </w:p>
        </w:tc>
      </w:tr>
      <w:tr w:rsidR="00B72602" w:rsidRPr="00BD324F" w14:paraId="7A746BB3" w14:textId="77777777" w:rsidTr="003E6820">
        <w:trPr>
          <w:cantSplit/>
          <w:jc w:val="center"/>
        </w:trPr>
        <w:tc>
          <w:tcPr>
            <w:tcW w:w="1117" w:type="dxa"/>
            <w:shd w:val="clear" w:color="auto" w:fill="auto"/>
          </w:tcPr>
          <w:p w14:paraId="3E9F9759" w14:textId="77777777" w:rsidR="00B72602" w:rsidRPr="00BD324F" w:rsidRDefault="00B72602" w:rsidP="00736DE6">
            <w:pPr>
              <w:pStyle w:val="TAC"/>
            </w:pPr>
            <w:r w:rsidRPr="00BD324F">
              <w:t>2</w:t>
            </w:r>
          </w:p>
        </w:tc>
        <w:tc>
          <w:tcPr>
            <w:tcW w:w="8489" w:type="dxa"/>
            <w:shd w:val="clear" w:color="auto" w:fill="auto"/>
          </w:tcPr>
          <w:p w14:paraId="0B7DF6DE" w14:textId="6F6B4399" w:rsidR="00B72602" w:rsidRPr="00BD324F" w:rsidRDefault="00B72602" w:rsidP="00736DE6">
            <w:pPr>
              <w:pStyle w:val="TAL"/>
            </w:pPr>
            <w:r w:rsidRPr="00BD324F">
              <w:t>CM</w:t>
            </w:r>
            <w:r w:rsidR="003E6820">
              <w:t xml:space="preserve"> </w:t>
            </w:r>
            <w:r w:rsidRPr="00BD324F">
              <w:t>operation</w:t>
            </w:r>
            <w:r w:rsidR="003E6820">
              <w:t xml:space="preserve"> </w:t>
            </w:r>
            <w:r w:rsidRPr="00BD324F">
              <w:t>sets</w:t>
            </w:r>
            <w:r w:rsidR="003E6820">
              <w:t xml:space="preserve"> </w:t>
            </w:r>
            <w:r w:rsidRPr="00BD324F">
              <w:t>administrative</w:t>
            </w:r>
            <w:r w:rsidR="003E6820">
              <w:t xml:space="preserve"> </w:t>
            </w:r>
            <w:r w:rsidRPr="00BD324F">
              <w:t>state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LOCKED</w:t>
            </w:r>
          </w:p>
        </w:tc>
      </w:tr>
      <w:tr w:rsidR="00B72602" w:rsidRPr="00BD324F" w14:paraId="4FFBE45D" w14:textId="77777777" w:rsidTr="003E6820">
        <w:trPr>
          <w:cantSplit/>
          <w:jc w:val="center"/>
        </w:trPr>
        <w:tc>
          <w:tcPr>
            <w:tcW w:w="1117" w:type="dxa"/>
            <w:shd w:val="clear" w:color="auto" w:fill="auto"/>
          </w:tcPr>
          <w:p w14:paraId="5F54B60D" w14:textId="77777777" w:rsidR="00B72602" w:rsidRPr="00BD324F" w:rsidRDefault="00B72602" w:rsidP="00736DE6">
            <w:pPr>
              <w:pStyle w:val="TAC"/>
            </w:pPr>
            <w:r w:rsidRPr="00BD324F">
              <w:t>2a</w:t>
            </w:r>
          </w:p>
        </w:tc>
        <w:tc>
          <w:tcPr>
            <w:tcW w:w="8489" w:type="dxa"/>
            <w:shd w:val="clear" w:color="auto" w:fill="auto"/>
          </w:tcPr>
          <w:p w14:paraId="4FD8ECA9" w14:textId="14B94DBD" w:rsidR="00B72602" w:rsidRPr="00BD324F" w:rsidRDefault="00B72602" w:rsidP="00736DE6">
            <w:pPr>
              <w:pStyle w:val="TAL"/>
            </w:pPr>
            <w:r w:rsidRPr="00BD324F">
              <w:t>CM</w:t>
            </w:r>
            <w:r w:rsidR="003E6820">
              <w:t xml:space="preserve"> </w:t>
            </w:r>
            <w:r w:rsidRPr="00BD324F">
              <w:t>operation</w:t>
            </w:r>
            <w:r w:rsidR="003E6820">
              <w:t xml:space="preserve"> </w:t>
            </w:r>
            <w:r w:rsidRPr="00BD324F">
              <w:t>sets</w:t>
            </w:r>
            <w:r w:rsidR="003E6820">
              <w:t xml:space="preserve"> </w:t>
            </w:r>
            <w:r w:rsidRPr="00BD324F">
              <w:t>administrative</w:t>
            </w:r>
            <w:r w:rsidR="003E6820">
              <w:t xml:space="preserve"> </w:t>
            </w:r>
            <w:r w:rsidRPr="00BD324F">
              <w:t>state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SHUTTING</w:t>
            </w:r>
            <w:r w:rsidR="003E6820">
              <w:t xml:space="preserve"> </w:t>
            </w:r>
            <w:r w:rsidRPr="00BD324F">
              <w:t>DOWN</w:t>
            </w:r>
          </w:p>
        </w:tc>
      </w:tr>
      <w:tr w:rsidR="00B72602" w:rsidRPr="00BD324F" w14:paraId="6A634C97" w14:textId="77777777" w:rsidTr="003E6820">
        <w:trPr>
          <w:cantSplit/>
          <w:jc w:val="center"/>
        </w:trPr>
        <w:tc>
          <w:tcPr>
            <w:tcW w:w="1117" w:type="dxa"/>
            <w:shd w:val="clear" w:color="auto" w:fill="auto"/>
          </w:tcPr>
          <w:p w14:paraId="0D749CE1" w14:textId="77777777" w:rsidR="00B72602" w:rsidRPr="00BD324F" w:rsidRDefault="00B72602" w:rsidP="00736DE6">
            <w:pPr>
              <w:pStyle w:val="TAC"/>
            </w:pPr>
            <w:r w:rsidRPr="00BD324F">
              <w:t>2b</w:t>
            </w:r>
          </w:p>
        </w:tc>
        <w:tc>
          <w:tcPr>
            <w:tcW w:w="8489" w:type="dxa"/>
            <w:shd w:val="clear" w:color="auto" w:fill="auto"/>
          </w:tcPr>
          <w:p w14:paraId="4DB31617" w14:textId="6731C9E7" w:rsidR="00B72602" w:rsidRPr="00BD324F" w:rsidRDefault="00B72602" w:rsidP="00736DE6">
            <w:pPr>
              <w:pStyle w:val="TAL"/>
            </w:pPr>
            <w:r w:rsidRPr="00BD324F">
              <w:t>The</w:t>
            </w:r>
            <w:r w:rsidR="003E6820">
              <w:t xml:space="preserve"> </w:t>
            </w:r>
            <w:r w:rsidRPr="00BD324F">
              <w:t>last</w:t>
            </w:r>
            <w:r w:rsidR="003E6820">
              <w:t xml:space="preserve"> </w:t>
            </w:r>
            <w:r w:rsidRPr="00BD324F">
              <w:t>user</w:t>
            </w:r>
            <w:r w:rsidR="003E6820">
              <w:t xml:space="preserve"> </w:t>
            </w:r>
            <w:r w:rsidRPr="00BD324F">
              <w:t>of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 w:rsidDel="00685783">
              <w:t>NSI</w:t>
            </w:r>
            <w:r w:rsidRPr="00BD324F">
              <w:t>network</w:t>
            </w:r>
            <w:r w:rsidR="003E6820">
              <w:t xml:space="preserve"> </w:t>
            </w:r>
            <w:r w:rsidRPr="00BD324F">
              <w:t>slice</w:t>
            </w:r>
            <w:r w:rsidR="003E6820">
              <w:t xml:space="preserve"> </w:t>
            </w:r>
            <w:r w:rsidRPr="00BD324F">
              <w:t>stops</w:t>
            </w:r>
            <w:r w:rsidR="003E6820">
              <w:t xml:space="preserve"> </w:t>
            </w:r>
            <w:r w:rsidRPr="00BD324F">
              <w:t>using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 w:rsidDel="00685783">
              <w:t>NSI</w:t>
            </w:r>
            <w:r w:rsidRPr="00BD324F">
              <w:t>network</w:t>
            </w:r>
            <w:r w:rsidR="003E6820">
              <w:t xml:space="preserve"> </w:t>
            </w:r>
            <w:r w:rsidRPr="00BD324F">
              <w:t>slice</w:t>
            </w:r>
          </w:p>
        </w:tc>
      </w:tr>
      <w:tr w:rsidR="00B72602" w:rsidRPr="00BD324F" w14:paraId="64D4C523" w14:textId="77777777" w:rsidTr="003E6820">
        <w:trPr>
          <w:cantSplit/>
          <w:jc w:val="center"/>
        </w:trPr>
        <w:tc>
          <w:tcPr>
            <w:tcW w:w="1117" w:type="dxa"/>
            <w:shd w:val="clear" w:color="auto" w:fill="auto"/>
          </w:tcPr>
          <w:p w14:paraId="7E7E2DB2" w14:textId="77777777" w:rsidR="00B72602" w:rsidRPr="00BD324F" w:rsidRDefault="00B72602" w:rsidP="00736DE6">
            <w:pPr>
              <w:pStyle w:val="TAC"/>
            </w:pPr>
            <w:r w:rsidRPr="00BD324F">
              <w:t>3</w:t>
            </w:r>
          </w:p>
        </w:tc>
        <w:tc>
          <w:tcPr>
            <w:tcW w:w="8489" w:type="dxa"/>
            <w:shd w:val="clear" w:color="auto" w:fill="auto"/>
          </w:tcPr>
          <w:p w14:paraId="49ABF4A2" w14:textId="5D4D0FD3" w:rsidR="00B72602" w:rsidRPr="00BD324F" w:rsidRDefault="00B72602" w:rsidP="00736DE6">
            <w:pPr>
              <w:pStyle w:val="TAL"/>
            </w:pPr>
            <w:r w:rsidRPr="00BD324F">
              <w:rPr>
                <w:rFonts w:cs="Arial"/>
                <w:szCs w:val="18"/>
              </w:rPr>
              <w:t>The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related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NSSI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(identified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by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ascii="Courier New" w:hAnsi="Courier New" w:cs="Courier New"/>
                <w:szCs w:val="18"/>
                <w:lang w:eastAsia="zh-CN"/>
              </w:rPr>
              <w:t>NetworkSlice.networkSliceSubnetRef</w:t>
            </w:r>
            <w:r w:rsidRPr="00BD324F">
              <w:rPr>
                <w:rFonts w:cs="Arial"/>
                <w:szCs w:val="18"/>
              </w:rPr>
              <w:t>)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changes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state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to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UNLOCKED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and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ENABLED</w:t>
            </w:r>
          </w:p>
        </w:tc>
      </w:tr>
      <w:tr w:rsidR="00B72602" w:rsidRPr="00BD324F" w14:paraId="4A7B9A4E" w14:textId="77777777" w:rsidTr="003E6820">
        <w:trPr>
          <w:cantSplit/>
          <w:jc w:val="center"/>
        </w:trPr>
        <w:tc>
          <w:tcPr>
            <w:tcW w:w="1117" w:type="dxa"/>
            <w:shd w:val="clear" w:color="auto" w:fill="auto"/>
          </w:tcPr>
          <w:p w14:paraId="519BCB32" w14:textId="77777777" w:rsidR="00B72602" w:rsidRPr="00BD324F" w:rsidRDefault="00B72602" w:rsidP="00736DE6">
            <w:pPr>
              <w:pStyle w:val="TAC"/>
            </w:pPr>
            <w:r w:rsidRPr="00BD324F">
              <w:t>4</w:t>
            </w:r>
          </w:p>
        </w:tc>
        <w:tc>
          <w:tcPr>
            <w:tcW w:w="8489" w:type="dxa"/>
            <w:shd w:val="clear" w:color="auto" w:fill="auto"/>
          </w:tcPr>
          <w:p w14:paraId="60CF2430" w14:textId="51F4EBD9" w:rsidR="00B72602" w:rsidRPr="00BD324F" w:rsidRDefault="00B72602" w:rsidP="00736DE6">
            <w:pPr>
              <w:pStyle w:val="TAC"/>
              <w:jc w:val="left"/>
              <w:rPr>
                <w:rFonts w:cs="Arial"/>
                <w:szCs w:val="18"/>
              </w:rPr>
            </w:pPr>
            <w:r w:rsidRPr="00BD324F">
              <w:rPr>
                <w:rFonts w:cs="Arial"/>
                <w:szCs w:val="18"/>
              </w:rPr>
              <w:t>The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related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NSSI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(identified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by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ascii="Courier New" w:hAnsi="Courier New" w:cs="Courier New"/>
                <w:szCs w:val="18"/>
                <w:lang w:eastAsia="zh-CN"/>
              </w:rPr>
              <w:t>NetworkSlice.networkSliceSubnetRef</w:t>
            </w:r>
            <w:r w:rsidRPr="00BD324F">
              <w:rPr>
                <w:rFonts w:cs="Arial"/>
                <w:szCs w:val="18"/>
              </w:rPr>
              <w:t>)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changes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state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to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LOCKED</w:t>
            </w:r>
          </w:p>
          <w:p w14:paraId="05AC3C47" w14:textId="3DBE70D6" w:rsidR="00B72602" w:rsidRPr="00BD324F" w:rsidRDefault="00B72602" w:rsidP="00736DE6">
            <w:pPr>
              <w:pStyle w:val="TAC"/>
              <w:jc w:val="left"/>
              <w:rPr>
                <w:rFonts w:cs="Arial"/>
                <w:szCs w:val="18"/>
              </w:rPr>
            </w:pPr>
            <w:r w:rsidRPr="00BD324F">
              <w:rPr>
                <w:rFonts w:cs="Arial"/>
                <w:szCs w:val="18"/>
              </w:rPr>
              <w:t>--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or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–</w:t>
            </w:r>
          </w:p>
          <w:p w14:paraId="3B91266B" w14:textId="73D98A69" w:rsidR="00B72602" w:rsidRPr="00BD324F" w:rsidRDefault="00B72602" w:rsidP="00736DE6">
            <w:pPr>
              <w:pStyle w:val="TAL"/>
            </w:pPr>
            <w:r w:rsidRPr="00BD324F">
              <w:rPr>
                <w:rFonts w:cs="Arial"/>
                <w:szCs w:val="18"/>
              </w:rPr>
              <w:t>The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related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NSSI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(identified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by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ascii="Courier New" w:hAnsi="Courier New" w:cs="Courier New"/>
                <w:szCs w:val="18"/>
                <w:lang w:eastAsia="zh-CN"/>
              </w:rPr>
              <w:t>NetworkSlice.networkSliceSubnetRef</w:t>
            </w:r>
            <w:r w:rsidRPr="00BD324F">
              <w:rPr>
                <w:rFonts w:cs="Arial"/>
                <w:szCs w:val="18"/>
              </w:rPr>
              <w:t>)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changes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state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to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DISABLED</w:t>
            </w:r>
          </w:p>
        </w:tc>
      </w:tr>
      <w:tr w:rsidR="00B72602" w:rsidRPr="00BD324F" w14:paraId="6D5A88C4" w14:textId="77777777" w:rsidTr="003E6820">
        <w:trPr>
          <w:cantSplit/>
          <w:jc w:val="center"/>
        </w:trPr>
        <w:tc>
          <w:tcPr>
            <w:tcW w:w="1117" w:type="dxa"/>
            <w:shd w:val="clear" w:color="auto" w:fill="auto"/>
          </w:tcPr>
          <w:p w14:paraId="02DB8E76" w14:textId="77777777" w:rsidR="00B72602" w:rsidRPr="00BD324F" w:rsidRDefault="00B72602" w:rsidP="00736DE6">
            <w:pPr>
              <w:pStyle w:val="TAC"/>
            </w:pPr>
            <w:r w:rsidRPr="00BD324F">
              <w:t>5</w:t>
            </w:r>
          </w:p>
        </w:tc>
        <w:tc>
          <w:tcPr>
            <w:tcW w:w="8489" w:type="dxa"/>
            <w:shd w:val="clear" w:color="auto" w:fill="auto"/>
          </w:tcPr>
          <w:p w14:paraId="3BF4FC77" w14:textId="594982D1" w:rsidR="00B72602" w:rsidRPr="00BD324F" w:rsidRDefault="00B72602" w:rsidP="00736DE6">
            <w:pPr>
              <w:pStyle w:val="TAC"/>
              <w:jc w:val="left"/>
            </w:pPr>
            <w:r w:rsidRPr="00BD324F">
              <w:t>Operation</w:t>
            </w:r>
            <w:r w:rsidR="003E6820">
              <w:t xml:space="preserve"> </w:t>
            </w:r>
            <w:r w:rsidRPr="00BD324F">
              <w:t>deallocateNsi</w:t>
            </w:r>
            <w:r w:rsidR="003E6820">
              <w:t xml:space="preserve"> </w:t>
            </w:r>
            <w:r w:rsidRPr="00BD324F">
              <w:t>results</w:t>
            </w:r>
            <w:r w:rsidR="003E6820">
              <w:t xml:space="preserve"> </w:t>
            </w:r>
            <w:r w:rsidRPr="00BD324F">
              <w:t>in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>
              <w:t>deletion</w:t>
            </w:r>
            <w:r w:rsidR="003E6820">
              <w:t xml:space="preserve"> </w:t>
            </w:r>
            <w:r w:rsidRPr="00BD324F">
              <w:t>of</w:t>
            </w:r>
            <w:r w:rsidR="003E6820">
              <w:t xml:space="preserve"> </w:t>
            </w:r>
            <w:r w:rsidRPr="00BD324F">
              <w:t>NSI</w:t>
            </w:r>
          </w:p>
          <w:p w14:paraId="40863288" w14:textId="24BC740B" w:rsidR="00B72602" w:rsidRPr="00BD324F" w:rsidRDefault="00B72602" w:rsidP="00736DE6">
            <w:pPr>
              <w:pStyle w:val="TAC"/>
              <w:jc w:val="left"/>
            </w:pPr>
            <w:r w:rsidRPr="00BD324F">
              <w:t>--</w:t>
            </w:r>
            <w:r w:rsidR="003E6820">
              <w:t xml:space="preserve"> </w:t>
            </w:r>
            <w:r w:rsidRPr="00BD324F">
              <w:t>or</w:t>
            </w:r>
            <w:r w:rsidR="003E6820">
              <w:t xml:space="preserve"> </w:t>
            </w:r>
            <w:r w:rsidRPr="00BD324F">
              <w:t>–</w:t>
            </w:r>
          </w:p>
          <w:p w14:paraId="774D58F4" w14:textId="4916F8E4" w:rsidR="00B72602" w:rsidRPr="00BD324F" w:rsidRDefault="00B72602" w:rsidP="00736DE6">
            <w:pPr>
              <w:pStyle w:val="TAL"/>
            </w:pPr>
            <w:r w:rsidRPr="00BD324F">
              <w:t>CM</w:t>
            </w:r>
            <w:r w:rsidR="003E6820">
              <w:t xml:space="preserve"> </w:t>
            </w:r>
            <w:r w:rsidRPr="00BD324F">
              <w:t>operation</w:t>
            </w:r>
            <w:r w:rsidR="003E6820">
              <w:t xml:space="preserve"> </w:t>
            </w:r>
            <w:r w:rsidRPr="00BD324F">
              <w:t>deletes</w:t>
            </w:r>
            <w:r w:rsidR="003E6820">
              <w:t xml:space="preserve"> </w:t>
            </w:r>
            <w:r w:rsidRPr="00BD324F">
              <w:t>NSI</w:t>
            </w:r>
          </w:p>
        </w:tc>
      </w:tr>
    </w:tbl>
    <w:p w14:paraId="453DB86B" w14:textId="77777777" w:rsidR="00B72602" w:rsidRPr="00BD324F" w:rsidRDefault="00B72602" w:rsidP="00B72602"/>
    <w:p w14:paraId="6BD8CC64" w14:textId="77777777" w:rsidR="00B72602" w:rsidRPr="00BD324F" w:rsidRDefault="00B72602" w:rsidP="00B72602">
      <w:pPr>
        <w:pStyle w:val="Heading1"/>
      </w:pPr>
      <w:r w:rsidRPr="00BD324F">
        <w:t>B.2</w:t>
      </w:r>
      <w:r w:rsidRPr="00BD324F">
        <w:tab/>
        <w:t>State handling of NSSI</w:t>
      </w:r>
    </w:p>
    <w:p w14:paraId="77260B44" w14:textId="1EE51566" w:rsidR="00B72602" w:rsidRPr="00BD324F" w:rsidRDefault="00B72602" w:rsidP="00B72602">
      <w:r w:rsidRPr="00BD324F">
        <w:t xml:space="preserve">A NetworkSliceSubnet </w:t>
      </w:r>
      <w:r w:rsidR="003E6820">
        <w:t>I</w:t>
      </w:r>
      <w:r w:rsidRPr="00BD324F">
        <w:t>nstance (NSSI) is a logical object in the management system that represents a complex grouping of resources that may be in various states. At any time the management system needs to know the state of an NSSI.</w:t>
      </w:r>
    </w:p>
    <w:p w14:paraId="098B221F" w14:textId="0A36D4DA" w:rsidR="00B72602" w:rsidRPr="00BD324F" w:rsidRDefault="00B72602" w:rsidP="00B72602">
      <w:r w:rsidRPr="00BD324F">
        <w:t xml:space="preserve">The </w:t>
      </w:r>
      <w:r w:rsidR="00B31D44" w:rsidRPr="00BD324F">
        <w:t xml:space="preserve">Recommendation </w:t>
      </w:r>
      <w:r w:rsidRPr="00BD324F">
        <w:t>ITU-T X.731 [18], to which [17] refers, has defined the inter-relation between the administrative state, operational state of systems in general.</w:t>
      </w:r>
    </w:p>
    <w:p w14:paraId="19FA3605" w14:textId="77777777" w:rsidR="00B72602" w:rsidRPr="00BD324F" w:rsidRDefault="00B72602" w:rsidP="00B72602">
      <w:pPr>
        <w:pStyle w:val="TH"/>
      </w:pPr>
      <w:r w:rsidRPr="00BD324F">
        <w:object w:dxaOrig="9360" w:dyaOrig="5477" w14:anchorId="092A5C14">
          <v:shape id="_x0000_i1027" type="#_x0000_t75" style="width:468.75pt;height:273.75pt" o:ole="">
            <v:imagedata r:id="rId14" o:title=""/>
          </v:shape>
          <o:OLEObject Type="Embed" ProgID="Word.Document.8" ShapeID="_x0000_i1027" DrawAspect="Content" ObjectID="_1710164743" r:id="rId15">
            <o:FieldCodes>\s</o:FieldCodes>
          </o:OLEObject>
        </w:object>
      </w:r>
    </w:p>
    <w:p w14:paraId="2EF72FB7" w14:textId="5572A53F" w:rsidR="00B72602" w:rsidRPr="00BD324F" w:rsidRDefault="00B72602" w:rsidP="00B72602">
      <w:pPr>
        <w:pStyle w:val="Caption"/>
        <w:jc w:val="center"/>
        <w:rPr>
          <w:rFonts w:ascii="Arial" w:hAnsi="Arial" w:cs="Arial"/>
        </w:rPr>
      </w:pPr>
      <w:r w:rsidRPr="00BD324F">
        <w:rPr>
          <w:rFonts w:ascii="Arial" w:hAnsi="Arial" w:cs="Arial"/>
        </w:rPr>
        <w:t>Figure B.2</w:t>
      </w:r>
      <w:r w:rsidR="003E6820">
        <w:rPr>
          <w:rFonts w:ascii="Arial" w:hAnsi="Arial" w:cs="Arial"/>
        </w:rPr>
        <w:t>-</w:t>
      </w:r>
      <w:r w:rsidRPr="00BD324F">
        <w:rPr>
          <w:rFonts w:ascii="Arial" w:hAnsi="Arial" w:cs="Arial"/>
        </w:rPr>
        <w:t>1: Combined NSSI state diagram</w:t>
      </w:r>
    </w:p>
    <w:p w14:paraId="5BEE4769" w14:textId="77777777" w:rsidR="00B72602" w:rsidRPr="00BD324F" w:rsidRDefault="00B72602" w:rsidP="00B72602">
      <w:r w:rsidRPr="00BD324F">
        <w:lastRenderedPageBreak/>
        <w:t>The interactions specified under the column "The state transition events and actions" of "NSSI state transition table" below shall be present for the state transition.</w:t>
      </w:r>
    </w:p>
    <w:p w14:paraId="465B5C63" w14:textId="2A3A4EC2" w:rsidR="00B72602" w:rsidRPr="00BD324F" w:rsidRDefault="00B72602" w:rsidP="00B72602">
      <w:pPr>
        <w:pStyle w:val="TH"/>
      </w:pPr>
      <w:r w:rsidRPr="00BD324F">
        <w:t>Table B.2</w:t>
      </w:r>
      <w:r w:rsidR="003E6820">
        <w:t>-</w:t>
      </w:r>
      <w:r w:rsidRPr="00BD324F">
        <w:t>1: The NSSI state transition table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17"/>
        <w:gridCol w:w="8489"/>
      </w:tblGrid>
      <w:tr w:rsidR="00B72602" w:rsidRPr="00BD324F" w:rsidDel="0008367C" w14:paraId="25E6FC57" w14:textId="77777777" w:rsidTr="003E6820">
        <w:trPr>
          <w:cantSplit/>
          <w:jc w:val="center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39F429BE" w14:textId="566C585C" w:rsidR="00B72602" w:rsidRPr="00BD324F" w:rsidRDefault="00B72602" w:rsidP="00736DE6">
            <w:pPr>
              <w:pStyle w:val="TAH"/>
            </w:pPr>
            <w:r w:rsidRPr="00BD324F">
              <w:t>Trigger</w:t>
            </w:r>
            <w:r w:rsidR="003E6820">
              <w:t xml:space="preserve"> </w:t>
            </w:r>
            <w:r w:rsidRPr="00BD324F">
              <w:t>number</w:t>
            </w:r>
          </w:p>
          <w:p w14:paraId="66F22773" w14:textId="77777777" w:rsidR="00B72602" w:rsidRPr="00BD324F" w:rsidRDefault="00B72602" w:rsidP="00736DE6">
            <w:pPr>
              <w:pStyle w:val="TAH"/>
            </w:pPr>
          </w:p>
        </w:tc>
        <w:tc>
          <w:tcPr>
            <w:tcW w:w="8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72E06747" w14:textId="5A4087CC" w:rsidR="00B72602" w:rsidRPr="00BD324F" w:rsidRDefault="00B72602" w:rsidP="00736DE6">
            <w:pPr>
              <w:pStyle w:val="TAH"/>
            </w:pPr>
            <w:r w:rsidRPr="00BD324F">
              <w:t>The</w:t>
            </w:r>
            <w:r w:rsidR="003E6820">
              <w:t xml:space="preserve"> </w:t>
            </w:r>
            <w:r w:rsidRPr="00BD324F">
              <w:t>state</w:t>
            </w:r>
            <w:r w:rsidR="003E6820">
              <w:t xml:space="preserve"> </w:t>
            </w:r>
            <w:r w:rsidRPr="00BD324F">
              <w:t>transition</w:t>
            </w:r>
            <w:r w:rsidR="003E6820">
              <w:t xml:space="preserve"> </w:t>
            </w:r>
            <w:r w:rsidRPr="00BD324F">
              <w:t>events</w:t>
            </w:r>
            <w:r w:rsidR="003E6820">
              <w:t xml:space="preserve"> </w:t>
            </w:r>
            <w:r w:rsidRPr="00BD324F">
              <w:t>and</w:t>
            </w:r>
            <w:r w:rsidR="003E6820">
              <w:t xml:space="preserve"> </w:t>
            </w:r>
            <w:r w:rsidRPr="00BD324F">
              <w:t>actions</w:t>
            </w:r>
          </w:p>
        </w:tc>
      </w:tr>
      <w:tr w:rsidR="00B72602" w:rsidRPr="00BD324F" w14:paraId="3564B61D" w14:textId="77777777" w:rsidTr="003E6820">
        <w:trPr>
          <w:cantSplit/>
          <w:jc w:val="center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296B5EAA" w14:textId="77777777" w:rsidR="00B72602" w:rsidRPr="00BD324F" w:rsidRDefault="00B72602" w:rsidP="00736DE6">
            <w:pPr>
              <w:pStyle w:val="TAC"/>
            </w:pPr>
            <w:r w:rsidRPr="00BD324F">
              <w:t>0</w:t>
            </w:r>
          </w:p>
        </w:tc>
        <w:tc>
          <w:tcPr>
            <w:tcW w:w="8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171B570F" w14:textId="1A0A4438" w:rsidR="00B72602" w:rsidRPr="00BD324F" w:rsidRDefault="00B72602" w:rsidP="00736DE6">
            <w:pPr>
              <w:pStyle w:val="TAC"/>
              <w:jc w:val="left"/>
            </w:pPr>
            <w:r w:rsidRPr="00BD324F">
              <w:t>Operation</w:t>
            </w:r>
            <w:r w:rsidR="003E6820">
              <w:t xml:space="preserve"> </w:t>
            </w:r>
            <w:r w:rsidRPr="00BD324F">
              <w:t>allocateNssi</w:t>
            </w:r>
            <w:r w:rsidR="003E6820">
              <w:t xml:space="preserve"> </w:t>
            </w:r>
            <w:r w:rsidRPr="00BD324F">
              <w:t>results</w:t>
            </w:r>
            <w:r w:rsidR="003E6820">
              <w:t xml:space="preserve"> </w:t>
            </w:r>
            <w:r w:rsidRPr="00BD324F">
              <w:t>in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>
              <w:t>creation</w:t>
            </w:r>
            <w:r w:rsidR="003E6820">
              <w:t xml:space="preserve"> </w:t>
            </w:r>
            <w:r w:rsidRPr="00BD324F">
              <w:t>of</w:t>
            </w:r>
            <w:r w:rsidR="003E6820">
              <w:t xml:space="preserve"> </w:t>
            </w:r>
            <w:r w:rsidRPr="00BD324F">
              <w:t>NSSI.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>
              <w:t>administrative</w:t>
            </w:r>
            <w:r w:rsidR="003E6820">
              <w:t xml:space="preserve"> </w:t>
            </w:r>
            <w:r w:rsidRPr="00BD324F">
              <w:t>state</w:t>
            </w:r>
            <w:r w:rsidR="003E6820">
              <w:t xml:space="preserve"> </w:t>
            </w:r>
            <w:r w:rsidRPr="00BD324F">
              <w:t>is</w:t>
            </w:r>
            <w:r w:rsidR="003E6820">
              <w:t xml:space="preserve"> </w:t>
            </w:r>
            <w:r w:rsidRPr="00BD324F">
              <w:t>set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LOCKED</w:t>
            </w:r>
            <w:r w:rsidR="003E6820">
              <w:t xml:space="preserve"> </w:t>
            </w:r>
            <w:r w:rsidRPr="00BD324F">
              <w:t>and</w:t>
            </w:r>
            <w:r w:rsidR="003E6820">
              <w:t xml:space="preserve"> </w:t>
            </w:r>
            <w:r w:rsidRPr="00BD324F">
              <w:t>operationalState</w:t>
            </w:r>
            <w:r w:rsidR="003E6820">
              <w:t xml:space="preserve"> </w:t>
            </w:r>
            <w:r w:rsidRPr="00BD324F">
              <w:t>is</w:t>
            </w:r>
            <w:r w:rsidR="003E6820">
              <w:t xml:space="preserve"> </w:t>
            </w:r>
            <w:r w:rsidRPr="00BD324F">
              <w:t>set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DISABLED</w:t>
            </w:r>
          </w:p>
          <w:p w14:paraId="0EE78FE0" w14:textId="09BA8B97" w:rsidR="00B72602" w:rsidRPr="00BD324F" w:rsidRDefault="00B72602" w:rsidP="00736DE6">
            <w:pPr>
              <w:pStyle w:val="TAC"/>
              <w:jc w:val="left"/>
            </w:pPr>
            <w:r w:rsidRPr="00BD324F">
              <w:t>--</w:t>
            </w:r>
            <w:r w:rsidR="003E6820">
              <w:t xml:space="preserve"> </w:t>
            </w:r>
            <w:r w:rsidRPr="00BD324F">
              <w:t>or</w:t>
            </w:r>
            <w:r w:rsidR="003E6820">
              <w:t xml:space="preserve"> </w:t>
            </w:r>
            <w:r w:rsidRPr="00BD324F">
              <w:t>–</w:t>
            </w:r>
          </w:p>
          <w:p w14:paraId="64874B68" w14:textId="4572656E" w:rsidR="00B72602" w:rsidRPr="00BD324F" w:rsidRDefault="00B72602" w:rsidP="00736DE6">
            <w:pPr>
              <w:pStyle w:val="TAL"/>
            </w:pPr>
            <w:r w:rsidRPr="00BD324F">
              <w:t>CM</w:t>
            </w:r>
            <w:r w:rsidR="003E6820">
              <w:t xml:space="preserve"> </w:t>
            </w:r>
            <w:r w:rsidRPr="00BD324F">
              <w:t>operation</w:t>
            </w:r>
            <w:r w:rsidR="003E6820">
              <w:t xml:space="preserve"> </w:t>
            </w:r>
            <w:r w:rsidRPr="00BD324F">
              <w:t>creates</w:t>
            </w:r>
            <w:r w:rsidR="003E6820">
              <w:t xml:space="preserve"> </w:t>
            </w:r>
            <w:r w:rsidRPr="00BD324F">
              <w:t>NSSI.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>
              <w:t>administrative</w:t>
            </w:r>
            <w:r w:rsidR="003E6820">
              <w:t xml:space="preserve"> </w:t>
            </w:r>
            <w:r w:rsidRPr="00BD324F">
              <w:t>state</w:t>
            </w:r>
            <w:r w:rsidR="003E6820">
              <w:t xml:space="preserve"> </w:t>
            </w:r>
            <w:r w:rsidRPr="00BD324F">
              <w:t>is</w:t>
            </w:r>
            <w:r w:rsidR="003E6820">
              <w:t xml:space="preserve"> </w:t>
            </w:r>
            <w:r w:rsidRPr="00BD324F">
              <w:t>set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LOCKED</w:t>
            </w:r>
            <w:r w:rsidR="003E6820">
              <w:t xml:space="preserve"> </w:t>
            </w:r>
            <w:r w:rsidRPr="00BD324F">
              <w:t>and</w:t>
            </w:r>
            <w:r w:rsidR="003E6820">
              <w:t xml:space="preserve"> </w:t>
            </w:r>
            <w:r w:rsidRPr="00BD324F">
              <w:t>operationalState</w:t>
            </w:r>
            <w:r w:rsidR="003E6820">
              <w:t xml:space="preserve"> </w:t>
            </w:r>
            <w:r w:rsidRPr="00BD324F">
              <w:t>is</w:t>
            </w:r>
            <w:r w:rsidR="003E6820">
              <w:t xml:space="preserve"> </w:t>
            </w:r>
            <w:r w:rsidRPr="00BD324F">
              <w:t>set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DISABLED</w:t>
            </w:r>
            <w:r w:rsidR="003E6820">
              <w:t xml:space="preserve"> </w:t>
            </w:r>
          </w:p>
        </w:tc>
      </w:tr>
      <w:tr w:rsidR="00B72602" w:rsidRPr="00BD324F" w14:paraId="346D310F" w14:textId="77777777" w:rsidTr="003E6820">
        <w:trPr>
          <w:cantSplit/>
          <w:jc w:val="center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73AB4E80" w14:textId="77777777" w:rsidR="00B72602" w:rsidRPr="00BD324F" w:rsidRDefault="00B72602" w:rsidP="00736DE6">
            <w:pPr>
              <w:pStyle w:val="TAC"/>
            </w:pPr>
            <w:r w:rsidRPr="00BD324F">
              <w:t>1</w:t>
            </w:r>
          </w:p>
        </w:tc>
        <w:tc>
          <w:tcPr>
            <w:tcW w:w="8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0DEF67C9" w14:textId="3EFCB277" w:rsidR="00B72602" w:rsidRPr="00BD324F" w:rsidRDefault="00B72602" w:rsidP="00736DE6">
            <w:pPr>
              <w:pStyle w:val="TAL"/>
            </w:pPr>
            <w:r w:rsidRPr="00BD324F">
              <w:t>CM</w:t>
            </w:r>
            <w:r w:rsidR="003E6820">
              <w:t xml:space="preserve"> </w:t>
            </w:r>
            <w:r w:rsidRPr="00BD324F">
              <w:t>operation</w:t>
            </w:r>
            <w:r w:rsidR="003E6820">
              <w:t xml:space="preserve"> </w:t>
            </w:r>
            <w:r w:rsidRPr="00BD324F">
              <w:t>sets</w:t>
            </w:r>
            <w:r w:rsidR="003E6820">
              <w:t xml:space="preserve"> </w:t>
            </w:r>
            <w:r w:rsidRPr="00BD324F">
              <w:t>administrative</w:t>
            </w:r>
            <w:r w:rsidR="003E6820">
              <w:t xml:space="preserve"> </w:t>
            </w:r>
            <w:r w:rsidRPr="00BD324F">
              <w:t>state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UNLOCKED.</w:t>
            </w:r>
          </w:p>
        </w:tc>
      </w:tr>
      <w:tr w:rsidR="00B72602" w:rsidRPr="00BD324F" w14:paraId="6C55F520" w14:textId="77777777" w:rsidTr="003E6820">
        <w:trPr>
          <w:cantSplit/>
          <w:jc w:val="center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5BFFD846" w14:textId="77777777" w:rsidR="00B72602" w:rsidRPr="00BD324F" w:rsidRDefault="00B72602" w:rsidP="00736DE6">
            <w:pPr>
              <w:pStyle w:val="TAC"/>
            </w:pPr>
            <w:r w:rsidRPr="00BD324F">
              <w:t>2</w:t>
            </w:r>
          </w:p>
        </w:tc>
        <w:tc>
          <w:tcPr>
            <w:tcW w:w="8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0118EEBE" w14:textId="3878A124" w:rsidR="00B72602" w:rsidRPr="00BD324F" w:rsidRDefault="00B72602" w:rsidP="00736DE6">
            <w:pPr>
              <w:pStyle w:val="TAL"/>
            </w:pPr>
            <w:r w:rsidRPr="00BD324F">
              <w:t>CM</w:t>
            </w:r>
            <w:r w:rsidR="003E6820">
              <w:t xml:space="preserve"> </w:t>
            </w:r>
            <w:r w:rsidRPr="00BD324F">
              <w:t>operation</w:t>
            </w:r>
            <w:r w:rsidR="003E6820">
              <w:t xml:space="preserve"> </w:t>
            </w:r>
            <w:r w:rsidRPr="00BD324F">
              <w:t>sets</w:t>
            </w:r>
            <w:r w:rsidR="003E6820">
              <w:t xml:space="preserve"> </w:t>
            </w:r>
            <w:r w:rsidRPr="00BD324F">
              <w:t>administrative</w:t>
            </w:r>
            <w:r w:rsidR="003E6820">
              <w:t xml:space="preserve"> </w:t>
            </w:r>
            <w:r w:rsidRPr="00BD324F">
              <w:t>state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LOCKED</w:t>
            </w:r>
            <w:r w:rsidR="003E6820">
              <w:t xml:space="preserve"> </w:t>
            </w:r>
          </w:p>
          <w:p w14:paraId="348BA56C" w14:textId="77777777" w:rsidR="00B72602" w:rsidRPr="00BD324F" w:rsidRDefault="00B72602" w:rsidP="00736DE6">
            <w:pPr>
              <w:pStyle w:val="TAL"/>
            </w:pPr>
          </w:p>
        </w:tc>
      </w:tr>
      <w:tr w:rsidR="00B72602" w:rsidRPr="00BD324F" w14:paraId="79F0E2EC" w14:textId="77777777" w:rsidTr="003E6820">
        <w:trPr>
          <w:cantSplit/>
          <w:jc w:val="center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38A9D09D" w14:textId="77777777" w:rsidR="00B72602" w:rsidRPr="00BD324F" w:rsidRDefault="00B72602" w:rsidP="00736DE6">
            <w:pPr>
              <w:pStyle w:val="TAC"/>
            </w:pPr>
            <w:r w:rsidRPr="00BD324F">
              <w:t>2a</w:t>
            </w:r>
          </w:p>
        </w:tc>
        <w:tc>
          <w:tcPr>
            <w:tcW w:w="8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5B4DC31" w14:textId="22C13894" w:rsidR="00B72602" w:rsidRPr="00BD324F" w:rsidRDefault="00B72602" w:rsidP="00736DE6">
            <w:pPr>
              <w:pStyle w:val="TAL"/>
            </w:pPr>
            <w:r w:rsidRPr="00BD324F">
              <w:t>CM</w:t>
            </w:r>
            <w:r w:rsidR="003E6820">
              <w:t xml:space="preserve"> </w:t>
            </w:r>
            <w:r w:rsidRPr="00BD324F">
              <w:t>operation</w:t>
            </w:r>
            <w:r w:rsidR="003E6820">
              <w:t xml:space="preserve"> </w:t>
            </w:r>
            <w:r w:rsidRPr="00BD324F">
              <w:t>sets</w:t>
            </w:r>
            <w:r w:rsidR="003E6820">
              <w:t xml:space="preserve"> </w:t>
            </w:r>
            <w:r w:rsidRPr="00BD324F">
              <w:t>administrative</w:t>
            </w:r>
            <w:r w:rsidR="003E6820">
              <w:t xml:space="preserve"> </w:t>
            </w:r>
            <w:r w:rsidRPr="00BD324F">
              <w:t>state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SHUTTING</w:t>
            </w:r>
            <w:r w:rsidR="003E6820">
              <w:t xml:space="preserve"> </w:t>
            </w:r>
            <w:r w:rsidRPr="00BD324F">
              <w:t>DOWN</w:t>
            </w:r>
          </w:p>
          <w:p w14:paraId="667036BD" w14:textId="77777777" w:rsidR="00B72602" w:rsidRPr="00BD324F" w:rsidRDefault="00B72602" w:rsidP="00736DE6">
            <w:pPr>
              <w:pStyle w:val="TAL"/>
            </w:pPr>
          </w:p>
        </w:tc>
      </w:tr>
      <w:tr w:rsidR="00B72602" w:rsidRPr="00BD324F" w14:paraId="70C35233" w14:textId="77777777" w:rsidTr="003E6820">
        <w:trPr>
          <w:cantSplit/>
          <w:jc w:val="center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293E7803" w14:textId="77777777" w:rsidR="00B72602" w:rsidRPr="00BD324F" w:rsidRDefault="00B72602" w:rsidP="00736DE6">
            <w:pPr>
              <w:pStyle w:val="TAC"/>
            </w:pPr>
            <w:r w:rsidRPr="00BD324F">
              <w:t>2b</w:t>
            </w:r>
          </w:p>
        </w:tc>
        <w:tc>
          <w:tcPr>
            <w:tcW w:w="8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5C8EE3BB" w14:textId="31E470E2" w:rsidR="00B72602" w:rsidRPr="00BD324F" w:rsidRDefault="00B72602" w:rsidP="00736DE6">
            <w:pPr>
              <w:pStyle w:val="TAL"/>
            </w:pPr>
            <w:r w:rsidRPr="00BD324F">
              <w:t>The</w:t>
            </w:r>
            <w:r w:rsidR="003E6820">
              <w:t xml:space="preserve"> </w:t>
            </w:r>
            <w:r w:rsidRPr="00BD324F">
              <w:t>last</w:t>
            </w:r>
            <w:r w:rsidR="003E6820">
              <w:t xml:space="preserve"> </w:t>
            </w:r>
            <w:r w:rsidRPr="00BD324F">
              <w:t>user</w:t>
            </w:r>
            <w:r w:rsidR="003E6820">
              <w:t xml:space="preserve"> </w:t>
            </w:r>
            <w:r w:rsidRPr="00BD324F">
              <w:t>of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 w:rsidDel="00685783">
              <w:t>NSSI</w:t>
            </w:r>
            <w:r w:rsidRPr="00BD324F">
              <w:t>network</w:t>
            </w:r>
            <w:r w:rsidR="003E6820">
              <w:t xml:space="preserve"> </w:t>
            </w:r>
            <w:r w:rsidRPr="00BD324F">
              <w:t>slice</w:t>
            </w:r>
            <w:r w:rsidR="003E6820">
              <w:t xml:space="preserve"> </w:t>
            </w:r>
            <w:r w:rsidRPr="00BD324F">
              <w:t>subnet</w:t>
            </w:r>
            <w:r w:rsidR="003E6820">
              <w:t xml:space="preserve"> </w:t>
            </w:r>
            <w:r w:rsidRPr="00BD324F">
              <w:t>stops</w:t>
            </w:r>
            <w:r w:rsidR="003E6820">
              <w:t xml:space="preserve"> </w:t>
            </w:r>
            <w:r w:rsidRPr="00BD324F">
              <w:t>using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 w:rsidDel="00685783">
              <w:t>NSSI</w:t>
            </w:r>
            <w:r w:rsidRPr="00BD324F">
              <w:t>network</w:t>
            </w:r>
            <w:r w:rsidR="003E6820">
              <w:t xml:space="preserve"> </w:t>
            </w:r>
            <w:r w:rsidRPr="00BD324F">
              <w:t>slice</w:t>
            </w:r>
            <w:r w:rsidR="003E6820">
              <w:t xml:space="preserve"> </w:t>
            </w:r>
            <w:r w:rsidRPr="00BD324F">
              <w:t>subnet</w:t>
            </w:r>
          </w:p>
        </w:tc>
      </w:tr>
      <w:tr w:rsidR="00B72602" w:rsidRPr="00BD324F" w14:paraId="29CE60F9" w14:textId="77777777" w:rsidTr="003E6820">
        <w:trPr>
          <w:cantSplit/>
          <w:jc w:val="center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1035637E" w14:textId="77777777" w:rsidR="00B72602" w:rsidRPr="00BD324F" w:rsidRDefault="00B72602" w:rsidP="00736DE6">
            <w:pPr>
              <w:pStyle w:val="TAC"/>
            </w:pPr>
            <w:r w:rsidRPr="00BD324F">
              <w:t>3</w:t>
            </w:r>
          </w:p>
        </w:tc>
        <w:tc>
          <w:tcPr>
            <w:tcW w:w="8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B36A114" w14:textId="63CA8041" w:rsidR="00B72602" w:rsidRPr="00BD324F" w:rsidRDefault="00B72602" w:rsidP="00736DE6">
            <w:pPr>
              <w:pStyle w:val="TAL"/>
            </w:pPr>
            <w:r w:rsidRPr="00BD324F">
              <w:rPr>
                <w:rFonts w:cs="Arial"/>
                <w:szCs w:val="18"/>
              </w:rPr>
              <w:t>All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constituent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NSSIs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(identified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by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ascii="Courier New" w:hAnsi="Courier New" w:cs="Courier New"/>
                <w:szCs w:val="18"/>
                <w:lang w:eastAsia="zh-CN"/>
              </w:rPr>
              <w:t>NetworkSliceSubnet.networkSliceSubnetRef</w:t>
            </w:r>
            <w:r w:rsidRPr="00BD324F">
              <w:rPr>
                <w:rFonts w:cs="Arial"/>
                <w:szCs w:val="18"/>
              </w:rPr>
              <w:t>)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change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state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to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UNLOCKED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and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ENABLED</w:t>
            </w:r>
          </w:p>
        </w:tc>
      </w:tr>
      <w:tr w:rsidR="00B72602" w:rsidRPr="00BD324F" w14:paraId="5870395D" w14:textId="77777777" w:rsidTr="003E6820">
        <w:trPr>
          <w:cantSplit/>
          <w:jc w:val="center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D6AE8BA" w14:textId="77777777" w:rsidR="00B72602" w:rsidRPr="00BD324F" w:rsidRDefault="00B72602" w:rsidP="00736DE6">
            <w:pPr>
              <w:pStyle w:val="TAC"/>
            </w:pPr>
            <w:r w:rsidRPr="00BD324F">
              <w:t>4</w:t>
            </w:r>
          </w:p>
        </w:tc>
        <w:tc>
          <w:tcPr>
            <w:tcW w:w="8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396F1138" w14:textId="2D11D4FE" w:rsidR="00B72602" w:rsidRPr="00BD324F" w:rsidRDefault="00B72602" w:rsidP="00736DE6">
            <w:pPr>
              <w:pStyle w:val="TAC"/>
              <w:jc w:val="left"/>
              <w:rPr>
                <w:rFonts w:cs="Arial"/>
                <w:szCs w:val="18"/>
              </w:rPr>
            </w:pPr>
            <w:r w:rsidRPr="00BD324F">
              <w:rPr>
                <w:rFonts w:cs="Arial"/>
                <w:szCs w:val="18"/>
              </w:rPr>
              <w:t>At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least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one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constituent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NSSI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(identified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by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ascii="Courier New" w:hAnsi="Courier New" w:cs="Courier New"/>
                <w:szCs w:val="18"/>
                <w:lang w:eastAsia="zh-CN"/>
              </w:rPr>
              <w:t>NetworkSliceSubnet.networkSliceSubnetRef</w:t>
            </w:r>
            <w:r w:rsidRPr="00BD324F">
              <w:rPr>
                <w:rFonts w:cs="Arial"/>
                <w:szCs w:val="18"/>
              </w:rPr>
              <w:t>)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changes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state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to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LOCKED</w:t>
            </w:r>
          </w:p>
          <w:p w14:paraId="74F46FAD" w14:textId="6A7202CF" w:rsidR="00B72602" w:rsidRPr="00BD324F" w:rsidRDefault="00B72602" w:rsidP="00736DE6">
            <w:pPr>
              <w:pStyle w:val="TAC"/>
              <w:jc w:val="left"/>
              <w:rPr>
                <w:rFonts w:cs="Arial"/>
                <w:szCs w:val="18"/>
              </w:rPr>
            </w:pPr>
            <w:r w:rsidRPr="00BD324F">
              <w:rPr>
                <w:rFonts w:cs="Arial"/>
                <w:szCs w:val="18"/>
              </w:rPr>
              <w:t>--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or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–</w:t>
            </w:r>
          </w:p>
          <w:p w14:paraId="606D33FC" w14:textId="7837AA43" w:rsidR="00B72602" w:rsidRPr="00BD324F" w:rsidRDefault="00B72602" w:rsidP="00736DE6">
            <w:pPr>
              <w:pStyle w:val="TAL"/>
            </w:pPr>
            <w:r w:rsidRPr="00BD324F">
              <w:rPr>
                <w:rFonts w:cs="Arial"/>
                <w:szCs w:val="18"/>
              </w:rPr>
              <w:t>At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least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one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constituent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NSSI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(identified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by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ascii="Courier New" w:hAnsi="Courier New" w:cs="Courier New"/>
                <w:szCs w:val="18"/>
                <w:lang w:eastAsia="zh-CN"/>
              </w:rPr>
              <w:t>NetworkSliceSubnet.networkSliceSubnetRef</w:t>
            </w:r>
            <w:r w:rsidRPr="00BD324F">
              <w:rPr>
                <w:rFonts w:cs="Arial"/>
                <w:szCs w:val="18"/>
              </w:rPr>
              <w:t>)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changes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state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to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DISABLED</w:t>
            </w:r>
          </w:p>
        </w:tc>
      </w:tr>
      <w:tr w:rsidR="00B72602" w:rsidRPr="00BD324F" w14:paraId="56783129" w14:textId="77777777" w:rsidTr="003E6820">
        <w:trPr>
          <w:cantSplit/>
          <w:jc w:val="center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455976C" w14:textId="77777777" w:rsidR="00B72602" w:rsidRPr="00BD324F" w:rsidRDefault="00B72602" w:rsidP="00736DE6">
            <w:pPr>
              <w:pStyle w:val="TAC"/>
            </w:pPr>
            <w:r w:rsidRPr="00BD324F">
              <w:t>5</w:t>
            </w:r>
          </w:p>
        </w:tc>
        <w:tc>
          <w:tcPr>
            <w:tcW w:w="8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429F06FD" w14:textId="616AC4AE" w:rsidR="00B72602" w:rsidRPr="00BD324F" w:rsidRDefault="00B72602" w:rsidP="00736DE6">
            <w:pPr>
              <w:pStyle w:val="TAC"/>
              <w:jc w:val="left"/>
            </w:pPr>
            <w:r w:rsidRPr="00BD324F">
              <w:t>Operation</w:t>
            </w:r>
            <w:r w:rsidR="003E6820">
              <w:t xml:space="preserve"> </w:t>
            </w:r>
            <w:r w:rsidRPr="00BD324F">
              <w:t>deallocateNssi</w:t>
            </w:r>
            <w:r w:rsidR="003E6820">
              <w:t xml:space="preserve"> </w:t>
            </w:r>
            <w:r w:rsidRPr="00BD324F">
              <w:t>results</w:t>
            </w:r>
            <w:r w:rsidR="003E6820">
              <w:t xml:space="preserve"> </w:t>
            </w:r>
            <w:r w:rsidRPr="00BD324F">
              <w:t>in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>
              <w:t>deletion</w:t>
            </w:r>
            <w:r w:rsidR="003E6820">
              <w:t xml:space="preserve"> </w:t>
            </w:r>
            <w:r w:rsidRPr="00BD324F">
              <w:t>of</w:t>
            </w:r>
            <w:r w:rsidR="003E6820">
              <w:t xml:space="preserve"> </w:t>
            </w:r>
            <w:r w:rsidRPr="00BD324F">
              <w:t>NSSI</w:t>
            </w:r>
          </w:p>
          <w:p w14:paraId="69DC024E" w14:textId="7538639E" w:rsidR="00B72602" w:rsidRPr="00BD324F" w:rsidRDefault="00B72602" w:rsidP="00736DE6">
            <w:pPr>
              <w:pStyle w:val="TAC"/>
              <w:jc w:val="left"/>
            </w:pPr>
            <w:r w:rsidRPr="00BD324F">
              <w:t>--</w:t>
            </w:r>
            <w:r w:rsidR="003E6820">
              <w:t xml:space="preserve"> </w:t>
            </w:r>
            <w:r w:rsidRPr="00BD324F">
              <w:t>or</w:t>
            </w:r>
            <w:r w:rsidR="003E6820">
              <w:t xml:space="preserve"> </w:t>
            </w:r>
            <w:r w:rsidRPr="00BD324F">
              <w:t>–</w:t>
            </w:r>
          </w:p>
          <w:p w14:paraId="385167D7" w14:textId="788849ED" w:rsidR="00B72602" w:rsidRPr="00BD324F" w:rsidRDefault="00B72602" w:rsidP="00736DE6">
            <w:pPr>
              <w:pStyle w:val="TAL"/>
            </w:pPr>
            <w:r w:rsidRPr="00BD324F">
              <w:t>CM</w:t>
            </w:r>
            <w:r w:rsidR="003E6820">
              <w:t xml:space="preserve"> </w:t>
            </w:r>
            <w:r w:rsidRPr="00BD324F">
              <w:t>operation</w:t>
            </w:r>
            <w:r w:rsidR="003E6820">
              <w:t xml:space="preserve"> </w:t>
            </w:r>
            <w:r w:rsidRPr="00BD324F">
              <w:t>deletes</w:t>
            </w:r>
            <w:r w:rsidR="003E6820">
              <w:t xml:space="preserve"> </w:t>
            </w:r>
            <w:r w:rsidRPr="00BD324F">
              <w:t>NSSI</w:t>
            </w:r>
          </w:p>
          <w:p w14:paraId="26098676" w14:textId="77777777" w:rsidR="00B72602" w:rsidRPr="00BD324F" w:rsidRDefault="00B72602" w:rsidP="00736DE6">
            <w:pPr>
              <w:pStyle w:val="TAL"/>
            </w:pPr>
          </w:p>
        </w:tc>
      </w:tr>
    </w:tbl>
    <w:p w14:paraId="5C02D8FF" w14:textId="77777777" w:rsidR="00B72602" w:rsidRPr="00BD324F" w:rsidRDefault="00B72602" w:rsidP="00B72602"/>
    <w:p w14:paraId="744B8613" w14:textId="77777777" w:rsidR="00B72602" w:rsidRPr="00BD324F" w:rsidRDefault="00B72602" w:rsidP="00B72602">
      <w:pPr>
        <w:pStyle w:val="Heading8"/>
      </w:pPr>
      <w:r w:rsidRPr="00BD324F">
        <w:br w:type="page"/>
        <w:t>Annex C (normative):</w:t>
      </w:r>
      <w:r w:rsidRPr="00BD324F">
        <w:br/>
        <w:t>XML definitions for NR NRM</w:t>
      </w:r>
    </w:p>
    <w:p w14:paraId="10638622" w14:textId="3FBE55D2" w:rsidR="00B72602" w:rsidRPr="00BD324F" w:rsidRDefault="00B72602" w:rsidP="00B72602">
      <w:pPr>
        <w:pStyle w:val="Heading1"/>
      </w:pPr>
      <w:r w:rsidRPr="00BD324F">
        <w:t>C.1</w:t>
      </w:r>
      <w:r w:rsidRPr="00BD324F">
        <w:tab/>
        <w:t>General</w:t>
      </w:r>
    </w:p>
    <w:p w14:paraId="551D8A50" w14:textId="77777777" w:rsidR="00B72602" w:rsidRPr="00BD324F" w:rsidRDefault="00B72602" w:rsidP="00B72602">
      <w:r w:rsidRPr="00BD324F">
        <w:t xml:space="preserve">This annex contains the </w:t>
      </w:r>
      <w:r w:rsidRPr="00BD324F">
        <w:rPr>
          <w:color w:val="000000"/>
        </w:rPr>
        <w:t xml:space="preserve">XML </w:t>
      </w:r>
      <w:r w:rsidRPr="00BD324F">
        <w:rPr>
          <w:rFonts w:hint="eastAsia"/>
          <w:color w:val="000000"/>
          <w:lang w:eastAsia="zh-CN"/>
        </w:rPr>
        <w:t>d</w:t>
      </w:r>
      <w:r w:rsidRPr="00BD324F">
        <w:rPr>
          <w:color w:val="000000"/>
        </w:rPr>
        <w:t xml:space="preserve">efinitions for the </w:t>
      </w:r>
      <w:r w:rsidRPr="00BD324F">
        <w:rPr>
          <w:color w:val="000000"/>
          <w:lang w:eastAsia="zh-CN"/>
        </w:rPr>
        <w:t>NR and NG-RAN</w:t>
      </w:r>
      <w:r w:rsidRPr="00BD324F">
        <w:rPr>
          <w:color w:val="000000"/>
        </w:rPr>
        <w:t xml:space="preserve"> NRM</w:t>
      </w:r>
      <w:r w:rsidRPr="00BD324F">
        <w:t xml:space="preserve">, in accordance with </w:t>
      </w:r>
      <w:r w:rsidRPr="00BD324F">
        <w:rPr>
          <w:rFonts w:hint="eastAsia"/>
          <w:lang w:eastAsia="zh-CN"/>
        </w:rPr>
        <w:t xml:space="preserve">NR and NG-RAN </w:t>
      </w:r>
      <w:r w:rsidRPr="00BD324F">
        <w:t>NRM Information Model definitions specified in clause 4.</w:t>
      </w:r>
    </w:p>
    <w:p w14:paraId="694FEF3C" w14:textId="77777777" w:rsidR="00B72602" w:rsidRPr="00BD324F" w:rsidRDefault="00B72602" w:rsidP="00B72602">
      <w:pPr>
        <w:pStyle w:val="Heading1"/>
      </w:pPr>
      <w:r w:rsidRPr="00BD324F">
        <w:t>C.2</w:t>
      </w:r>
      <w:r w:rsidRPr="00BD324F">
        <w:tab/>
        <w:t>Architectural features</w:t>
      </w:r>
    </w:p>
    <w:p w14:paraId="3A99B846" w14:textId="77777777" w:rsidR="00B72602" w:rsidRPr="00BD324F" w:rsidRDefault="00B72602" w:rsidP="00B72602">
      <w:pPr>
        <w:rPr>
          <w:lang w:eastAsia="zh-CN"/>
        </w:rPr>
      </w:pPr>
      <w:r w:rsidRPr="00BD324F">
        <w:t xml:space="preserve">The overall architectural feature of NR NRM information model is specified in clause 4, this clause specifies features that are specific to the </w:t>
      </w:r>
      <w:r w:rsidRPr="00BD324F">
        <w:rPr>
          <w:rFonts w:hint="eastAsia"/>
          <w:lang w:eastAsia="zh-CN"/>
        </w:rPr>
        <w:t>Schema definitions</w:t>
      </w:r>
      <w:r w:rsidRPr="00BD324F">
        <w:t>.</w:t>
      </w:r>
    </w:p>
    <w:p w14:paraId="363F295A" w14:textId="77777777" w:rsidR="00B72602" w:rsidRPr="00BD324F" w:rsidRDefault="00B72602" w:rsidP="00B72602">
      <w:r w:rsidRPr="00BD324F">
        <w:t>The XML definitions of the present document specify the schema for a configuration content, which can be included in a configuration file for Bulk configuration management operations</w:t>
      </w:r>
    </w:p>
    <w:p w14:paraId="302225F5" w14:textId="77777777" w:rsidR="00B72602" w:rsidRPr="00BD324F" w:rsidRDefault="00B72602" w:rsidP="00B72602">
      <w:pPr>
        <w:pStyle w:val="Heading1"/>
      </w:pPr>
      <w:r w:rsidRPr="00BD324F">
        <w:t>C.3</w:t>
      </w:r>
      <w:r w:rsidRPr="00BD324F">
        <w:tab/>
        <w:t>Mapping</w:t>
      </w:r>
    </w:p>
    <w:p w14:paraId="2916EDB0" w14:textId="77777777" w:rsidR="00B72602" w:rsidRPr="00BD324F" w:rsidRDefault="00B72602" w:rsidP="00B72602">
      <w:pPr>
        <w:pStyle w:val="Heading2"/>
        <w:rPr>
          <w:lang w:eastAsia="zh-CN"/>
        </w:rPr>
      </w:pPr>
      <w:r w:rsidRPr="00BD324F">
        <w:t>C.</w:t>
      </w:r>
      <w:r w:rsidRPr="00BD324F">
        <w:rPr>
          <w:rFonts w:hint="eastAsia"/>
          <w:lang w:eastAsia="zh-CN"/>
        </w:rPr>
        <w:t>3</w:t>
      </w:r>
      <w:r w:rsidRPr="00BD324F">
        <w:t>.1</w:t>
      </w:r>
      <w:r w:rsidRPr="00BD324F">
        <w:tab/>
        <w:t xml:space="preserve">General </w:t>
      </w:r>
      <w:r w:rsidRPr="00BD324F">
        <w:rPr>
          <w:rFonts w:hint="eastAsia"/>
          <w:lang w:eastAsia="zh-CN"/>
        </w:rPr>
        <w:t>mapping</w:t>
      </w:r>
    </w:p>
    <w:p w14:paraId="6FA94FED" w14:textId="77777777" w:rsidR="00B72602" w:rsidRPr="00BD324F" w:rsidRDefault="00B72602" w:rsidP="00B72602">
      <w:r w:rsidRPr="00BD324F">
        <w:t>An IOC maps to an XML element of the same name as the IOC's name in the Information Model. An IOC attribute maps to a sub-element of the corresponding IOC's XML element, and the name of this sub-element is the same as the attribute's name in the Information Model.</w:t>
      </w:r>
    </w:p>
    <w:p w14:paraId="4D6C32E1" w14:textId="77777777" w:rsidR="00B72602" w:rsidRPr="00BD324F" w:rsidRDefault="00B72602" w:rsidP="00B72602">
      <w:pPr>
        <w:pStyle w:val="Heading2"/>
      </w:pPr>
      <w:r w:rsidRPr="00BD324F">
        <w:t>C.</w:t>
      </w:r>
      <w:r w:rsidRPr="00BD324F">
        <w:rPr>
          <w:rFonts w:hint="eastAsia"/>
        </w:rPr>
        <w:t>3.2</w:t>
      </w:r>
      <w:r w:rsidRPr="00BD324F">
        <w:tab/>
        <w:t>Information Object Class (IOC) mapping</w:t>
      </w:r>
    </w:p>
    <w:p w14:paraId="4AE8BE46" w14:textId="77777777" w:rsidR="00B72602" w:rsidRPr="00BD324F" w:rsidRDefault="00B72602" w:rsidP="00B72602">
      <w:r w:rsidRPr="00BD324F">
        <w:t>The mapping is not present in the current version of the present document.</w:t>
      </w:r>
    </w:p>
    <w:p w14:paraId="5DD869C8" w14:textId="77777777" w:rsidR="00B72602" w:rsidRPr="00BD324F" w:rsidRDefault="00B72602" w:rsidP="00B72602">
      <w:pPr>
        <w:pStyle w:val="Heading1"/>
      </w:pPr>
      <w:r w:rsidRPr="00BD324F">
        <w:t>C.4</w:t>
      </w:r>
      <w:r w:rsidRPr="00BD324F">
        <w:tab/>
        <w:t>Solution Set definitions</w:t>
      </w:r>
    </w:p>
    <w:p w14:paraId="525EFC24" w14:textId="77777777" w:rsidR="00B72602" w:rsidRPr="00BD324F" w:rsidRDefault="00B72602" w:rsidP="00B72602">
      <w:pPr>
        <w:pStyle w:val="Heading2"/>
        <w:rPr>
          <w:lang w:eastAsia="zh-CN"/>
        </w:rPr>
      </w:pPr>
      <w:r w:rsidRPr="00BD324F">
        <w:rPr>
          <w:lang w:eastAsia="zh-CN"/>
        </w:rPr>
        <w:t>C.4.1</w:t>
      </w:r>
      <w:r w:rsidRPr="00BD324F">
        <w:rPr>
          <w:lang w:eastAsia="zh-CN"/>
        </w:rPr>
        <w:tab/>
        <w:t>XML definition structure</w:t>
      </w:r>
    </w:p>
    <w:p w14:paraId="20FBCCCB" w14:textId="77777777" w:rsidR="00B72602" w:rsidRPr="00BD324F" w:rsidRDefault="00B72602" w:rsidP="00B72602">
      <w:pPr>
        <w:rPr>
          <w:lang w:eastAsia="zh-CN"/>
        </w:rPr>
      </w:pPr>
      <w:r w:rsidRPr="00BD324F">
        <w:rPr>
          <w:lang w:eastAsia="zh-CN"/>
        </w:rPr>
        <w:t>The overall description of the file format of configuration data XML files is provided by 3GPP TS 32.616 [33].</w:t>
      </w:r>
    </w:p>
    <w:p w14:paraId="76EC47CF" w14:textId="77777777" w:rsidR="00B72602" w:rsidRPr="00BD324F" w:rsidRDefault="00B72602" w:rsidP="00B72602">
      <w:pPr>
        <w:rPr>
          <w:lang w:eastAsia="zh-CN"/>
        </w:rPr>
      </w:pPr>
      <w:r w:rsidRPr="00BD324F">
        <w:rPr>
          <w:lang w:eastAsia="zh-CN"/>
        </w:rPr>
        <w:t>The present document defines the NRM-specific XML schema nrNrm.xsd for the NR NRM Information Model defined in clause 4.</w:t>
      </w:r>
    </w:p>
    <w:p w14:paraId="618BB5A7" w14:textId="77777777" w:rsidR="00B72602" w:rsidRPr="00BD324F" w:rsidRDefault="00B72602" w:rsidP="00B72602">
      <w:pPr>
        <w:rPr>
          <w:lang w:eastAsia="zh-CN"/>
        </w:rPr>
      </w:pPr>
      <w:r w:rsidRPr="00BD324F">
        <w:rPr>
          <w:lang w:eastAsia="zh-CN"/>
        </w:rPr>
        <w:t>XML schema nrNrm.xsd explicitly declares NRM-specific XML element types for the related NRM.</w:t>
      </w:r>
    </w:p>
    <w:p w14:paraId="47C49F69" w14:textId="07954CAD" w:rsidR="00B72602" w:rsidRPr="00BD324F" w:rsidRDefault="00B72602" w:rsidP="00B72602">
      <w:pPr>
        <w:rPr>
          <w:lang w:eastAsia="zh-CN"/>
        </w:rPr>
      </w:pPr>
      <w:r w:rsidRPr="00BD324F">
        <w:rPr>
          <w:lang w:eastAsia="zh-CN"/>
        </w:rPr>
        <w:t>The definition of those NRM-specific XML element types complies with the generic mapping rules defined in 3GPP TS</w:t>
      </w:r>
      <w:r w:rsidR="003E6820">
        <w:rPr>
          <w:lang w:eastAsia="zh-CN"/>
        </w:rPr>
        <w:t> </w:t>
      </w:r>
      <w:r w:rsidRPr="00BD324F">
        <w:rPr>
          <w:lang w:eastAsia="zh-CN"/>
        </w:rPr>
        <w:t>32.616 [33].</w:t>
      </w:r>
    </w:p>
    <w:p w14:paraId="5D244D85" w14:textId="77777777" w:rsidR="00B72602" w:rsidRPr="00BD324F" w:rsidRDefault="00B72602" w:rsidP="00B72602">
      <w:pPr>
        <w:pStyle w:val="Heading2"/>
        <w:rPr>
          <w:lang w:eastAsia="zh-CN"/>
        </w:rPr>
      </w:pPr>
      <w:r w:rsidRPr="00BD324F">
        <w:rPr>
          <w:lang w:eastAsia="zh-CN"/>
        </w:rPr>
        <w:t>C.4.2</w:t>
      </w:r>
      <w:r w:rsidRPr="00BD324F">
        <w:rPr>
          <w:lang w:eastAsia="zh-CN"/>
        </w:rPr>
        <w:tab/>
        <w:t>Graphical representation</w:t>
      </w:r>
    </w:p>
    <w:p w14:paraId="54BEC101" w14:textId="77777777" w:rsidR="00B72602" w:rsidRPr="00BD324F" w:rsidRDefault="00B72602" w:rsidP="00B72602">
      <w:pPr>
        <w:rPr>
          <w:lang w:eastAsia="zh-CN"/>
        </w:rPr>
      </w:pPr>
      <w:r w:rsidRPr="00BD324F">
        <w:t>The graphical representation is not present in the current version of the present document.</w:t>
      </w:r>
    </w:p>
    <w:p w14:paraId="34FF2D76" w14:textId="77777777" w:rsidR="00B72602" w:rsidRPr="00BD324F" w:rsidRDefault="00B72602" w:rsidP="003E6820">
      <w:pPr>
        <w:pStyle w:val="Heading2"/>
        <w:rPr>
          <w:rFonts w:ascii="Courier" w:eastAsia="MS Mincho" w:hAnsi="Courier"/>
          <w:szCs w:val="16"/>
        </w:rPr>
      </w:pPr>
      <w:r w:rsidRPr="00BD324F">
        <w:rPr>
          <w:lang w:eastAsia="zh-CN"/>
        </w:rPr>
        <w:t>C.4.3</w:t>
      </w:r>
      <w:r w:rsidRPr="00BD324F">
        <w:rPr>
          <w:lang w:eastAsia="zh-CN"/>
        </w:rPr>
        <w:tab/>
        <w:t xml:space="preserve">XML schema </w:t>
      </w:r>
      <w:r w:rsidRPr="00BD324F">
        <w:rPr>
          <w:rFonts w:ascii="Courier" w:eastAsia="MS Mincho" w:hAnsi="Courier"/>
          <w:szCs w:val="16"/>
        </w:rPr>
        <w:t>"nRNrm.xsd"</w:t>
      </w:r>
    </w:p>
    <w:p w14:paraId="3C7FE980" w14:textId="77777777" w:rsidR="00B72602" w:rsidRPr="00BD324F" w:rsidRDefault="00B72602" w:rsidP="003E6820">
      <w:pPr>
        <w:pStyle w:val="PL"/>
        <w:keepNext/>
        <w:keepLines/>
      </w:pPr>
      <w:r w:rsidRPr="00BD324F">
        <w:t>&lt;?xml version="1.0" encoding="UTF-8"?&gt;</w:t>
      </w:r>
    </w:p>
    <w:p w14:paraId="122DA0FB" w14:textId="77777777" w:rsidR="00B72602" w:rsidRPr="00BD324F" w:rsidRDefault="00B72602" w:rsidP="00B72602">
      <w:pPr>
        <w:pStyle w:val="PL"/>
      </w:pPr>
      <w:r w:rsidRPr="00BD324F">
        <w:t>&lt;!--</w:t>
      </w:r>
    </w:p>
    <w:p w14:paraId="7B85699D" w14:textId="77777777" w:rsidR="00B72602" w:rsidRPr="00BD324F" w:rsidRDefault="00B72602" w:rsidP="00B72602">
      <w:pPr>
        <w:pStyle w:val="PL"/>
      </w:pPr>
      <w:r w:rsidRPr="00BD324F">
        <w:t xml:space="preserve">  3GPP TS 28.541 NR Network Resource Model</w:t>
      </w:r>
    </w:p>
    <w:p w14:paraId="4831A139" w14:textId="77777777" w:rsidR="00B72602" w:rsidRPr="00BD324F" w:rsidRDefault="00B72602" w:rsidP="00B72602">
      <w:pPr>
        <w:pStyle w:val="PL"/>
      </w:pPr>
      <w:r w:rsidRPr="00BD324F">
        <w:t xml:space="preserve">  XML schema definition</w:t>
      </w:r>
    </w:p>
    <w:p w14:paraId="3302E4D8" w14:textId="77777777" w:rsidR="00B72602" w:rsidRPr="00BD324F" w:rsidRDefault="00B72602" w:rsidP="00B72602">
      <w:pPr>
        <w:pStyle w:val="PL"/>
      </w:pPr>
      <w:r w:rsidRPr="00BD324F">
        <w:t xml:space="preserve">  nrNrm.xsd</w:t>
      </w:r>
    </w:p>
    <w:p w14:paraId="111203D8" w14:textId="77777777" w:rsidR="00B72602" w:rsidRPr="00BD324F" w:rsidRDefault="00B72602" w:rsidP="00B72602">
      <w:pPr>
        <w:pStyle w:val="PL"/>
      </w:pPr>
      <w:r w:rsidRPr="00BD324F">
        <w:t>--&gt;</w:t>
      </w:r>
    </w:p>
    <w:p w14:paraId="7B2A32FB" w14:textId="77777777" w:rsidR="00B72602" w:rsidRPr="00BD324F" w:rsidRDefault="00B72602" w:rsidP="00B72602">
      <w:pPr>
        <w:pStyle w:val="PL"/>
      </w:pPr>
      <w:r w:rsidRPr="00BD324F">
        <w:t xml:space="preserve">&lt;schema xmlns="http://www.w3.org/2001/XMLSchema" </w:t>
      </w:r>
    </w:p>
    <w:p w14:paraId="1CF2CC42" w14:textId="77777777" w:rsidR="00B72602" w:rsidRPr="00BD324F" w:rsidRDefault="00B72602" w:rsidP="00B72602">
      <w:pPr>
        <w:pStyle w:val="PL"/>
      </w:pPr>
      <w:r w:rsidRPr="00BD324F">
        <w:t xml:space="preserve">xmlns:xn="http://www.3gpp.org/ftp/specs/archive/28_series/28.623#genericNrm" </w:t>
      </w:r>
    </w:p>
    <w:p w14:paraId="2992CA3B" w14:textId="77777777" w:rsidR="00B72602" w:rsidRPr="00BD324F" w:rsidRDefault="00B72602" w:rsidP="00B72602">
      <w:pPr>
        <w:pStyle w:val="PL"/>
      </w:pPr>
      <w:r w:rsidRPr="00BD324F">
        <w:t xml:space="preserve">xmlns:nn="http://www.3gpp.org/ftp/specs/archive/28_series/28.541#nrNrm" </w:t>
      </w:r>
    </w:p>
    <w:p w14:paraId="7F65137E" w14:textId="77777777" w:rsidR="00B72602" w:rsidRPr="00BD324F" w:rsidRDefault="00B72602" w:rsidP="00B72602">
      <w:pPr>
        <w:pStyle w:val="PL"/>
      </w:pPr>
      <w:r w:rsidRPr="00BD324F">
        <w:t xml:space="preserve">xmlns:en="http://www.3gpp.org/ftp/specs/archive/28_series/28.659#eutranNrm" </w:t>
      </w:r>
    </w:p>
    <w:p w14:paraId="63A9D5B6" w14:textId="77777777" w:rsidR="00B72602" w:rsidRPr="00BD324F" w:rsidRDefault="00B72602" w:rsidP="00B72602">
      <w:pPr>
        <w:pStyle w:val="PL"/>
      </w:pPr>
      <w:r w:rsidRPr="00BD324F">
        <w:t xml:space="preserve">xmlns:epc="http://www.3gpp.org/ftp/specs/archive/28_series/28.709#epcNrm" </w:t>
      </w:r>
    </w:p>
    <w:p w14:paraId="05789A96" w14:textId="77777777" w:rsidR="00B72602" w:rsidRPr="00BD324F" w:rsidRDefault="00B72602" w:rsidP="00B72602">
      <w:pPr>
        <w:pStyle w:val="PL"/>
      </w:pPr>
      <w:r w:rsidRPr="00BD324F">
        <w:t xml:space="preserve">xmlns:sm="http://www.3gpp.org/ftp/specs/archive/28_series/28.626#stateManagementIRP" </w:t>
      </w:r>
    </w:p>
    <w:p w14:paraId="7ECF1C71" w14:textId="77777777" w:rsidR="00B72602" w:rsidRPr="00BD324F" w:rsidRDefault="00B72602" w:rsidP="00B72602">
      <w:pPr>
        <w:pStyle w:val="PL"/>
      </w:pPr>
      <w:r w:rsidRPr="00BD324F">
        <w:t>xmlns:ngc="http://www.3gpp.org/ftp/specs/archive/28_series/28.541#ngcNrm"</w:t>
      </w:r>
    </w:p>
    <w:p w14:paraId="6A8324D7" w14:textId="77777777" w:rsidR="00B72602" w:rsidRPr="00BD324F" w:rsidRDefault="00B72602" w:rsidP="00B72602">
      <w:pPr>
        <w:pStyle w:val="PL"/>
      </w:pPr>
      <w:r w:rsidRPr="00BD324F">
        <w:t>xmlns:sp="http://www.3gpp.org/ftp/specs/archive/28_series/28.629#sonPolicyNrm"</w:t>
      </w:r>
    </w:p>
    <w:p w14:paraId="44294DCE" w14:textId="77777777" w:rsidR="00B72602" w:rsidRPr="00BD324F" w:rsidRDefault="00B72602" w:rsidP="00B72602">
      <w:pPr>
        <w:pStyle w:val="PL"/>
      </w:pPr>
      <w:r w:rsidRPr="00BD324F">
        <w:t>targetNamespace="http://www.3gpp.org/ftp/specs/archive/28_series/28.541#nrNrm" elementFormDefault="qualified"&gt;</w:t>
      </w:r>
    </w:p>
    <w:p w14:paraId="7F9AC1C8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>&lt;import namespace="http://www.3gpp.org/ftp/specs/archive/28_series/28.623#genericNrm"/&gt;</w:t>
      </w:r>
    </w:p>
    <w:p w14:paraId="6F090FB6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>&lt;import namespace="http://www.3gpp.org/ftp/specs/archive/28_series/28.709#epcNrm"/&gt;</w:t>
      </w:r>
    </w:p>
    <w:p w14:paraId="49ACB546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>&lt;import namespace="http://www.3gpp.org/ftp/specs/archive/28_series/28.626#stateManagementIRP"/&gt;</w:t>
      </w:r>
    </w:p>
    <w:p w14:paraId="01B31786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>&lt;import namespace="http://www.3gpp.org/ftp/specs/archive/28_series/28.541#ngcNrm"/&gt;</w:t>
      </w:r>
    </w:p>
    <w:p w14:paraId="4E9A2208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>&lt;import namespace="http://www.3gpp.org/ftp/specs/archive/28_series/28.629#sonPolicyNrm"/&gt;</w:t>
      </w:r>
    </w:p>
    <w:p w14:paraId="0A186926" w14:textId="77777777" w:rsidR="00B72602" w:rsidRPr="000004FA" w:rsidRDefault="00B72602" w:rsidP="00B72602">
      <w:pPr>
        <w:pStyle w:val="PL"/>
        <w:rPr>
          <w:lang w:val="fr-FR"/>
        </w:rPr>
      </w:pPr>
    </w:p>
    <w:p w14:paraId="658691EC" w14:textId="77777777" w:rsidR="00B72602" w:rsidRPr="00BD324F" w:rsidRDefault="00B72602" w:rsidP="00B72602">
      <w:pPr>
        <w:pStyle w:val="PL"/>
      </w:pPr>
      <w:r w:rsidRPr="00BD324F">
        <w:t>&lt;simpleType name="GnbId"&gt;</w:t>
      </w:r>
    </w:p>
    <w:p w14:paraId="7698F0A2" w14:textId="77777777" w:rsidR="00B72602" w:rsidRPr="00BD324F" w:rsidRDefault="00B72602" w:rsidP="00B72602">
      <w:pPr>
        <w:pStyle w:val="PL"/>
      </w:pPr>
      <w:r w:rsidRPr="00BD324F">
        <w:tab/>
        <w:t>&lt;restriction base="unsignedLong"&gt;</w:t>
      </w:r>
    </w:p>
    <w:p w14:paraId="64547840" w14:textId="77777777" w:rsidR="00B72602" w:rsidRPr="00BD324F" w:rsidRDefault="00B72602" w:rsidP="00B72602">
      <w:pPr>
        <w:pStyle w:val="PL"/>
      </w:pPr>
      <w:r w:rsidRPr="00BD324F">
        <w:tab/>
        <w:t>&lt;maxInclusive value="4294967295"/&gt;</w:t>
      </w:r>
    </w:p>
    <w:p w14:paraId="179623C4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75E6DAFC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346BEC02" w14:textId="77777777" w:rsidR="00B72602" w:rsidRPr="00BD324F" w:rsidRDefault="00B72602" w:rsidP="00B72602">
      <w:pPr>
        <w:pStyle w:val="PL"/>
      </w:pPr>
      <w:r w:rsidRPr="00BD324F">
        <w:t>&lt;simpleType name="GnbIdLength"&gt;</w:t>
      </w:r>
    </w:p>
    <w:p w14:paraId="2B49E950" w14:textId="77777777" w:rsidR="00B72602" w:rsidRPr="00BD324F" w:rsidRDefault="00B72602" w:rsidP="00B72602">
      <w:pPr>
        <w:pStyle w:val="PL"/>
      </w:pPr>
      <w:r w:rsidRPr="00BD324F">
        <w:tab/>
        <w:t>&lt;restriction base="integer"&gt;</w:t>
      </w:r>
    </w:p>
    <w:p w14:paraId="4D885AB5" w14:textId="77777777" w:rsidR="00B72602" w:rsidRPr="00BD324F" w:rsidRDefault="00B72602" w:rsidP="00B72602">
      <w:pPr>
        <w:pStyle w:val="PL"/>
      </w:pPr>
      <w:r w:rsidRPr="00BD324F">
        <w:tab/>
        <w:t>&lt;minLength value="22"/&gt;</w:t>
      </w:r>
    </w:p>
    <w:p w14:paraId="030CB7E3" w14:textId="77777777" w:rsidR="00B72602" w:rsidRPr="00BD324F" w:rsidRDefault="00B72602" w:rsidP="00B72602">
      <w:pPr>
        <w:pStyle w:val="PL"/>
      </w:pPr>
      <w:r w:rsidRPr="00BD324F">
        <w:tab/>
        <w:t>&lt;maxLength value="32"/&gt;</w:t>
      </w:r>
    </w:p>
    <w:p w14:paraId="19F722AF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38FA554A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76A6CDD3" w14:textId="77777777" w:rsidR="00B72602" w:rsidRPr="00BD324F" w:rsidRDefault="00B72602" w:rsidP="00B72602">
      <w:pPr>
        <w:pStyle w:val="PL"/>
      </w:pPr>
      <w:r w:rsidRPr="00BD324F">
        <w:t>&lt;simpleType name="Nci"&gt;</w:t>
      </w:r>
    </w:p>
    <w:p w14:paraId="7832FE9A" w14:textId="77777777" w:rsidR="00B72602" w:rsidRPr="00BD324F" w:rsidRDefault="00B72602" w:rsidP="00B72602">
      <w:pPr>
        <w:pStyle w:val="PL"/>
      </w:pPr>
      <w:r w:rsidRPr="00BD324F">
        <w:tab/>
        <w:t>&lt;restriction base="unsignedLong"&gt;</w:t>
      </w:r>
    </w:p>
    <w:p w14:paraId="575E49F6" w14:textId="77777777" w:rsidR="00B72602" w:rsidRPr="00BD324F" w:rsidRDefault="00B72602" w:rsidP="00B72602">
      <w:pPr>
        <w:pStyle w:val="PL"/>
      </w:pPr>
      <w:r w:rsidRPr="00BD324F">
        <w:tab/>
        <w:t>&lt;maxInclusive value="68719476735"/&gt;</w:t>
      </w:r>
    </w:p>
    <w:p w14:paraId="5748517C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0C6AEA33" w14:textId="77777777" w:rsidR="00B72602" w:rsidRPr="00BD324F" w:rsidRDefault="00B72602" w:rsidP="00B72602">
      <w:pPr>
        <w:pStyle w:val="PL"/>
      </w:pPr>
      <w:r w:rsidRPr="00BD324F">
        <w:t xml:space="preserve">&lt;/simpleType&gt;  </w:t>
      </w:r>
    </w:p>
    <w:p w14:paraId="7CA76C6F" w14:textId="77777777" w:rsidR="00B72602" w:rsidRPr="00BD324F" w:rsidRDefault="00B72602" w:rsidP="00B72602">
      <w:pPr>
        <w:pStyle w:val="PL"/>
      </w:pPr>
      <w:r w:rsidRPr="00BD324F">
        <w:t>&lt;simpleType name="Pci"&gt;</w:t>
      </w:r>
    </w:p>
    <w:p w14:paraId="3DF7CA39" w14:textId="77777777" w:rsidR="00B72602" w:rsidRPr="00BD324F" w:rsidRDefault="00B72602" w:rsidP="00B72602">
      <w:pPr>
        <w:pStyle w:val="PL"/>
      </w:pPr>
      <w:r w:rsidRPr="00BD324F">
        <w:tab/>
        <w:t>&lt;restriction base="unsignedShort"&gt;</w:t>
      </w:r>
    </w:p>
    <w:p w14:paraId="6615B5C3" w14:textId="77777777" w:rsidR="00B72602" w:rsidRPr="00BD324F" w:rsidRDefault="00B72602" w:rsidP="00B72602">
      <w:pPr>
        <w:pStyle w:val="PL"/>
      </w:pPr>
      <w:r w:rsidRPr="00BD324F">
        <w:tab/>
        <w:t>&lt;maxInclusive value="503"/&gt;</w:t>
      </w:r>
    </w:p>
    <w:p w14:paraId="69EAD77F" w14:textId="77777777" w:rsidR="00B72602" w:rsidRPr="00BD324F" w:rsidRDefault="00B72602" w:rsidP="00B72602">
      <w:pPr>
        <w:pStyle w:val="PL"/>
      </w:pPr>
      <w:r w:rsidRPr="00BD324F">
        <w:tab/>
        <w:t>&lt;!-- Minimum value is 0, maximum value is 3x167+2=503 --&gt;</w:t>
      </w:r>
    </w:p>
    <w:p w14:paraId="715A2549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2A554EEB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25C14857" w14:textId="77777777" w:rsidR="00B72602" w:rsidRPr="00BD324F" w:rsidRDefault="00B72602" w:rsidP="00B72602">
      <w:pPr>
        <w:pStyle w:val="PL"/>
      </w:pPr>
      <w:r w:rsidRPr="00BD324F">
        <w:t>&lt;simpleType name="NrTac"&gt;</w:t>
      </w:r>
    </w:p>
    <w:p w14:paraId="03010993" w14:textId="77777777" w:rsidR="00B72602" w:rsidRPr="00BD324F" w:rsidRDefault="00B72602" w:rsidP="00B72602">
      <w:pPr>
        <w:pStyle w:val="PL"/>
      </w:pPr>
      <w:r w:rsidRPr="00BD324F">
        <w:tab/>
        <w:t>&lt;restriction base="unsignedLong"&gt;</w:t>
      </w:r>
    </w:p>
    <w:p w14:paraId="59D90951" w14:textId="77777777" w:rsidR="00B72602" w:rsidRPr="00BD324F" w:rsidRDefault="00B72602" w:rsidP="00B72602">
      <w:pPr>
        <w:pStyle w:val="PL"/>
      </w:pPr>
      <w:r w:rsidRPr="00BD324F">
        <w:tab/>
        <w:t>&lt;maxInclusive value="16777215"/&gt;</w:t>
      </w:r>
    </w:p>
    <w:p w14:paraId="76475C1D" w14:textId="77777777" w:rsidR="00B72602" w:rsidRPr="00BD324F" w:rsidRDefault="00B72602" w:rsidP="00B72602">
      <w:pPr>
        <w:pStyle w:val="PL"/>
      </w:pPr>
      <w:r w:rsidRPr="00BD324F">
        <w:tab/>
        <w:t>&lt;!--5G TAC is 3-octets length --&gt;</w:t>
      </w:r>
    </w:p>
    <w:p w14:paraId="2AA5C6C3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34C6F4FE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4FB1790F" w14:textId="77777777" w:rsidR="00B72602" w:rsidRPr="00BD324F" w:rsidRDefault="00B72602" w:rsidP="00B72602">
      <w:pPr>
        <w:pStyle w:val="PL"/>
      </w:pPr>
      <w:r w:rsidRPr="00BD324F">
        <w:t>&lt;simpleType name="GnbDuId"&gt;</w:t>
      </w:r>
    </w:p>
    <w:p w14:paraId="667E048C" w14:textId="77777777" w:rsidR="00B72602" w:rsidRPr="00BD324F" w:rsidRDefault="00B72602" w:rsidP="00B72602">
      <w:pPr>
        <w:pStyle w:val="PL"/>
      </w:pPr>
      <w:r w:rsidRPr="00BD324F">
        <w:tab/>
        <w:t>&lt;restriction base="unsignedLong"&gt;</w:t>
      </w:r>
    </w:p>
    <w:p w14:paraId="0B814F5F" w14:textId="77777777" w:rsidR="00B72602" w:rsidRPr="00BD324F" w:rsidRDefault="00B72602" w:rsidP="00B72602">
      <w:pPr>
        <w:pStyle w:val="PL"/>
      </w:pPr>
      <w:r w:rsidRPr="00BD324F">
        <w:tab/>
        <w:t>&lt;maxInclusive value="68719476735"/&gt;</w:t>
      </w:r>
    </w:p>
    <w:p w14:paraId="7ACEA130" w14:textId="77777777" w:rsidR="00B72602" w:rsidRPr="00BD324F" w:rsidRDefault="00B72602" w:rsidP="00B72602">
      <w:pPr>
        <w:pStyle w:val="PL"/>
      </w:pPr>
      <w:r w:rsidRPr="00BD324F">
        <w:tab/>
        <w:t>&lt;!-- Minimum value is 0, maximum value is 2^36-1=68719476735 --&gt;</w:t>
      </w:r>
    </w:p>
    <w:p w14:paraId="640A98AF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0590614C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0EF14D6B" w14:textId="77777777" w:rsidR="00B72602" w:rsidRPr="00BD324F" w:rsidRDefault="00B72602" w:rsidP="00B72602">
      <w:pPr>
        <w:pStyle w:val="PL"/>
      </w:pPr>
      <w:r w:rsidRPr="00BD324F">
        <w:t>&lt;simpleType name="GnbCuupId"&gt;</w:t>
      </w:r>
    </w:p>
    <w:p w14:paraId="5A33CD2C" w14:textId="77777777" w:rsidR="00B72602" w:rsidRPr="00BD324F" w:rsidRDefault="00B72602" w:rsidP="00B72602">
      <w:pPr>
        <w:pStyle w:val="PL"/>
      </w:pPr>
      <w:r w:rsidRPr="00BD324F">
        <w:tab/>
        <w:t>&lt;restriction base="unsignedLong"&gt;</w:t>
      </w:r>
    </w:p>
    <w:p w14:paraId="1052FFE2" w14:textId="77777777" w:rsidR="00B72602" w:rsidRPr="00BD324F" w:rsidRDefault="00B72602" w:rsidP="00B72602">
      <w:pPr>
        <w:pStyle w:val="PL"/>
      </w:pPr>
      <w:r w:rsidRPr="00BD324F">
        <w:tab/>
        <w:t>&lt;maxInclusive value="68719476735"/&gt;</w:t>
      </w:r>
    </w:p>
    <w:p w14:paraId="5B2F2DFB" w14:textId="77777777" w:rsidR="00B72602" w:rsidRPr="00BD324F" w:rsidRDefault="00B72602" w:rsidP="00B72602">
      <w:pPr>
        <w:pStyle w:val="PL"/>
      </w:pPr>
      <w:r w:rsidRPr="00BD324F">
        <w:tab/>
        <w:t>&lt;!-- Minimum value is 0, maximum value is 2^36-1=68719476735 --&gt;</w:t>
      </w:r>
    </w:p>
    <w:p w14:paraId="3C03EED2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7DEDB2B2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22ED50A6" w14:textId="77777777" w:rsidR="00B72602" w:rsidRPr="00BD324F" w:rsidRDefault="00B72602" w:rsidP="00B72602">
      <w:pPr>
        <w:pStyle w:val="PL"/>
      </w:pPr>
      <w:r w:rsidRPr="00BD324F">
        <w:t>&lt;simpleType name="GnbName"&gt;</w:t>
      </w:r>
    </w:p>
    <w:p w14:paraId="053BBF0F" w14:textId="77777777" w:rsidR="00B72602" w:rsidRPr="00BD324F" w:rsidRDefault="00B72602" w:rsidP="00B72602">
      <w:pPr>
        <w:pStyle w:val="PL"/>
      </w:pPr>
      <w:r w:rsidRPr="00BD324F">
        <w:tab/>
        <w:t>&lt;restriction base="string"&gt;</w:t>
      </w:r>
    </w:p>
    <w:p w14:paraId="601D5240" w14:textId="77777777" w:rsidR="00B72602" w:rsidRPr="00BD324F" w:rsidRDefault="00B72602" w:rsidP="00B72602">
      <w:pPr>
        <w:pStyle w:val="PL"/>
      </w:pPr>
      <w:r w:rsidRPr="00BD324F">
        <w:tab/>
        <w:t>&lt;minLength value="1"/&gt;</w:t>
      </w:r>
    </w:p>
    <w:p w14:paraId="5FE95D1B" w14:textId="77777777" w:rsidR="00B72602" w:rsidRPr="00BD324F" w:rsidRDefault="00B72602" w:rsidP="00B72602">
      <w:pPr>
        <w:pStyle w:val="PL"/>
      </w:pPr>
      <w:r w:rsidRPr="00BD324F">
        <w:tab/>
        <w:t>&lt;maxLength value="150"/&gt;</w:t>
      </w:r>
    </w:p>
    <w:p w14:paraId="16A5B851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6E9CB74A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0D30971C" w14:textId="77777777" w:rsidR="00B72602" w:rsidRPr="00BD324F" w:rsidRDefault="00B72602" w:rsidP="00B72602">
      <w:pPr>
        <w:pStyle w:val="PL"/>
      </w:pPr>
      <w:r w:rsidRPr="00BD324F">
        <w:t>&lt;simpleType name="CyclicPrefix"&gt;</w:t>
      </w:r>
    </w:p>
    <w:p w14:paraId="1C21BF27" w14:textId="77777777" w:rsidR="00B72602" w:rsidRPr="00BD324F" w:rsidRDefault="00B72602" w:rsidP="00B72602">
      <w:pPr>
        <w:pStyle w:val="PL"/>
      </w:pPr>
      <w:r w:rsidRPr="00BD324F">
        <w:tab/>
        <w:t>&lt;restriction base="integer"&gt;</w:t>
      </w:r>
    </w:p>
    <w:p w14:paraId="55AEF490" w14:textId="77777777" w:rsidR="00B72602" w:rsidRPr="00BD324F" w:rsidRDefault="00B72602" w:rsidP="00B72602">
      <w:pPr>
        <w:pStyle w:val="PL"/>
      </w:pPr>
      <w:r w:rsidRPr="00BD324F">
        <w:tab/>
        <w:t>&lt;enumeration value="15"/&gt;</w:t>
      </w:r>
    </w:p>
    <w:p w14:paraId="33E91766" w14:textId="77777777" w:rsidR="00B72602" w:rsidRPr="00BD324F" w:rsidRDefault="00B72602" w:rsidP="00B72602">
      <w:pPr>
        <w:pStyle w:val="PL"/>
      </w:pPr>
      <w:r w:rsidRPr="00BD324F">
        <w:tab/>
        <w:t>&lt;enumeration value="30"/&gt;</w:t>
      </w:r>
    </w:p>
    <w:p w14:paraId="10336ACA" w14:textId="77777777" w:rsidR="00B72602" w:rsidRPr="00BD324F" w:rsidRDefault="00B72602" w:rsidP="00B72602">
      <w:pPr>
        <w:pStyle w:val="PL"/>
      </w:pPr>
      <w:r w:rsidRPr="00BD324F">
        <w:tab/>
        <w:t>&lt;enumeration value="60"/&gt;</w:t>
      </w:r>
    </w:p>
    <w:p w14:paraId="1F948CD8" w14:textId="77777777" w:rsidR="00B72602" w:rsidRPr="00BD324F" w:rsidRDefault="00B72602" w:rsidP="00B72602">
      <w:pPr>
        <w:pStyle w:val="PL"/>
      </w:pPr>
      <w:r w:rsidRPr="00BD324F">
        <w:tab/>
        <w:t>&lt;enumeration value="120"/&gt;</w:t>
      </w:r>
    </w:p>
    <w:p w14:paraId="20EBFC8F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1844B55F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1EEEB290" w14:textId="77777777" w:rsidR="00B72602" w:rsidRPr="00BD324F" w:rsidRDefault="00B72602" w:rsidP="00B72602">
      <w:pPr>
        <w:pStyle w:val="PL"/>
      </w:pPr>
      <w:r w:rsidRPr="00BD324F">
        <w:t>&lt;simpleType name="QuotaType"&gt;</w:t>
      </w:r>
    </w:p>
    <w:p w14:paraId="464508DE" w14:textId="77777777" w:rsidR="00B72602" w:rsidRPr="00BD324F" w:rsidRDefault="00B72602" w:rsidP="00B72602">
      <w:pPr>
        <w:pStyle w:val="PL"/>
      </w:pPr>
      <w:r w:rsidRPr="00BD324F">
        <w:tab/>
        <w:t>&lt;restriction base="string"&gt;</w:t>
      </w:r>
    </w:p>
    <w:p w14:paraId="6171FC38" w14:textId="77777777" w:rsidR="00B72602" w:rsidRPr="00BD324F" w:rsidRDefault="00B72602" w:rsidP="00B72602">
      <w:pPr>
        <w:pStyle w:val="PL"/>
      </w:pPr>
      <w:r w:rsidRPr="00BD324F">
        <w:tab/>
        <w:t>&lt;enumeration value="STRICT"/&gt;</w:t>
      </w:r>
    </w:p>
    <w:p w14:paraId="6CE5ECCC" w14:textId="77777777" w:rsidR="00B72602" w:rsidRPr="00BD324F" w:rsidRDefault="00B72602" w:rsidP="00B72602">
      <w:pPr>
        <w:pStyle w:val="PL"/>
      </w:pPr>
      <w:r w:rsidRPr="00BD324F">
        <w:tab/>
        <w:t>&lt;enumeration value="FLOAT"/&gt;</w:t>
      </w:r>
    </w:p>
    <w:p w14:paraId="4BBA42FF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43A91843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4914A432" w14:textId="77777777" w:rsidR="00B72602" w:rsidRPr="00BD324F" w:rsidRDefault="00B72602" w:rsidP="00B72602">
      <w:pPr>
        <w:pStyle w:val="PL"/>
      </w:pPr>
      <w:r w:rsidRPr="00BD324F">
        <w:t>&lt;simpleType name="CellState"&gt;</w:t>
      </w:r>
    </w:p>
    <w:p w14:paraId="37EBF48C" w14:textId="77777777" w:rsidR="00B72602" w:rsidRPr="00BD324F" w:rsidRDefault="00B72602" w:rsidP="00B72602">
      <w:pPr>
        <w:pStyle w:val="PL"/>
      </w:pPr>
      <w:r w:rsidRPr="00BD324F">
        <w:tab/>
        <w:t>&lt;restriction base="string"&gt;</w:t>
      </w:r>
    </w:p>
    <w:p w14:paraId="7211654A" w14:textId="77777777" w:rsidR="00B72602" w:rsidRPr="00BD324F" w:rsidRDefault="00B72602" w:rsidP="00B72602">
      <w:pPr>
        <w:pStyle w:val="PL"/>
      </w:pPr>
      <w:r w:rsidRPr="00BD324F">
        <w:tab/>
        <w:t>&lt;enumeration value="IDLE"/&gt;</w:t>
      </w:r>
    </w:p>
    <w:p w14:paraId="2067BE32" w14:textId="77777777" w:rsidR="00B72602" w:rsidRPr="00BD324F" w:rsidRDefault="00B72602" w:rsidP="00B72602">
      <w:pPr>
        <w:pStyle w:val="PL"/>
      </w:pPr>
      <w:r w:rsidRPr="00BD324F">
        <w:tab/>
        <w:t>&lt;enumeration value="INACTIVE"/&gt;</w:t>
      </w:r>
    </w:p>
    <w:p w14:paraId="46F856CF" w14:textId="77777777" w:rsidR="00B72602" w:rsidRPr="00BD324F" w:rsidRDefault="00B72602" w:rsidP="00B72602">
      <w:pPr>
        <w:pStyle w:val="PL"/>
      </w:pPr>
      <w:r w:rsidRPr="00BD324F">
        <w:tab/>
        <w:t>&lt;enumeration value="ACTIVE"/&gt;</w:t>
      </w:r>
    </w:p>
    <w:p w14:paraId="40272A73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39946328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0CACC628" w14:textId="77777777" w:rsidR="00B72602" w:rsidRPr="00BD324F" w:rsidRDefault="00B72602" w:rsidP="00B72602">
      <w:pPr>
        <w:pStyle w:val="PL"/>
      </w:pPr>
      <w:r w:rsidRPr="00BD324F">
        <w:t>&lt;simpleType name="BwpContext"&gt;</w:t>
      </w:r>
    </w:p>
    <w:p w14:paraId="5B3AB117" w14:textId="77777777" w:rsidR="00B72602" w:rsidRPr="00BD324F" w:rsidRDefault="00B72602" w:rsidP="00B72602">
      <w:pPr>
        <w:pStyle w:val="PL"/>
      </w:pPr>
      <w:r w:rsidRPr="00BD324F">
        <w:tab/>
        <w:t>&lt;restriction base="string"&gt;</w:t>
      </w:r>
    </w:p>
    <w:p w14:paraId="75A8A0E9" w14:textId="77777777" w:rsidR="00B72602" w:rsidRPr="00BD324F" w:rsidRDefault="00B72602" w:rsidP="00B72602">
      <w:pPr>
        <w:pStyle w:val="PL"/>
      </w:pPr>
      <w:r w:rsidRPr="00BD324F">
        <w:tab/>
        <w:t>&lt;enumeration value="DL"/&gt;</w:t>
      </w:r>
    </w:p>
    <w:p w14:paraId="6131F783" w14:textId="77777777" w:rsidR="00B72602" w:rsidRPr="00BD324F" w:rsidRDefault="00B72602" w:rsidP="00B72602">
      <w:pPr>
        <w:pStyle w:val="PL"/>
      </w:pPr>
      <w:r w:rsidRPr="00BD324F">
        <w:tab/>
        <w:t>&lt;enumeration value="UL"/&gt;</w:t>
      </w:r>
    </w:p>
    <w:p w14:paraId="54F159F2" w14:textId="77777777" w:rsidR="00B72602" w:rsidRPr="00BD324F" w:rsidRDefault="00B72602" w:rsidP="00B72602">
      <w:pPr>
        <w:pStyle w:val="PL"/>
      </w:pPr>
      <w:r w:rsidRPr="00BD324F">
        <w:tab/>
        <w:t>&lt;enumeration value="SUL"/&gt;</w:t>
      </w:r>
    </w:p>
    <w:p w14:paraId="4A146E55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0CD98F6B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115FBBDD" w14:textId="77777777" w:rsidR="00B72602" w:rsidRPr="00BD324F" w:rsidRDefault="00B72602" w:rsidP="00B72602">
      <w:pPr>
        <w:pStyle w:val="PL"/>
      </w:pPr>
      <w:r w:rsidRPr="00BD324F">
        <w:t>&lt;simpleType name="IsInitialBwp"&gt;</w:t>
      </w:r>
    </w:p>
    <w:p w14:paraId="20B6C569" w14:textId="77777777" w:rsidR="00B72602" w:rsidRPr="00BD324F" w:rsidRDefault="00B72602" w:rsidP="00B72602">
      <w:pPr>
        <w:pStyle w:val="PL"/>
      </w:pPr>
      <w:r w:rsidRPr="00BD324F">
        <w:tab/>
        <w:t>&lt;restriction base="string"&gt;</w:t>
      </w:r>
    </w:p>
    <w:p w14:paraId="1EC0027F" w14:textId="77777777" w:rsidR="00B72602" w:rsidRPr="00BD324F" w:rsidRDefault="00B72602" w:rsidP="00B72602">
      <w:pPr>
        <w:pStyle w:val="PL"/>
      </w:pPr>
      <w:r w:rsidRPr="00BD324F">
        <w:tab/>
        <w:t>&lt;enumeration value="INITIAL"/&gt;</w:t>
      </w:r>
    </w:p>
    <w:p w14:paraId="472C8233" w14:textId="77777777" w:rsidR="00B72602" w:rsidRPr="00BD324F" w:rsidRDefault="00B72602" w:rsidP="00B72602">
      <w:pPr>
        <w:pStyle w:val="PL"/>
      </w:pPr>
      <w:r w:rsidRPr="00BD324F">
        <w:tab/>
        <w:t>&lt;enumeration value="OTHER"/&gt;</w:t>
      </w:r>
    </w:p>
    <w:p w14:paraId="118BC3FC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39EA4BC7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6C69D1BB" w14:textId="77777777" w:rsidR="00B72602" w:rsidRPr="00BD324F" w:rsidRDefault="00B72602" w:rsidP="00B72602">
      <w:pPr>
        <w:pStyle w:val="PL"/>
      </w:pPr>
      <w:r w:rsidRPr="00BD324F">
        <w:t>&lt;simpleType name="qOffsetRangeList"&gt;</w:t>
      </w:r>
    </w:p>
    <w:p w14:paraId="329FD4DE" w14:textId="77777777" w:rsidR="00B72602" w:rsidRPr="00BD324F" w:rsidRDefault="00B72602" w:rsidP="00B72602">
      <w:pPr>
        <w:pStyle w:val="PL"/>
      </w:pPr>
      <w:r w:rsidRPr="00BD324F">
        <w:tab/>
        <w:t>&lt;restriction base="string"&gt;</w:t>
      </w:r>
    </w:p>
    <w:p w14:paraId="38B60BB6" w14:textId="77777777" w:rsidR="00B72602" w:rsidRPr="00BD324F" w:rsidRDefault="00B72602" w:rsidP="00B72602">
      <w:pPr>
        <w:pStyle w:val="PL"/>
      </w:pPr>
      <w:r w:rsidRPr="00BD324F">
        <w:tab/>
        <w:t>&lt;enumeration value="dB-24"/&gt;</w:t>
      </w:r>
    </w:p>
    <w:p w14:paraId="3AEC0E66" w14:textId="77777777" w:rsidR="00B72602" w:rsidRPr="00BD324F" w:rsidRDefault="00B72602" w:rsidP="00B72602">
      <w:pPr>
        <w:pStyle w:val="PL"/>
      </w:pPr>
      <w:r w:rsidRPr="00BD324F">
        <w:tab/>
        <w:t>&lt;enumeration value="dB-22"/&gt;</w:t>
      </w:r>
    </w:p>
    <w:p w14:paraId="0CF12B43" w14:textId="77777777" w:rsidR="00B72602" w:rsidRPr="00BD324F" w:rsidRDefault="00B72602" w:rsidP="00B72602">
      <w:pPr>
        <w:pStyle w:val="PL"/>
      </w:pPr>
      <w:r w:rsidRPr="00BD324F">
        <w:tab/>
        <w:t>&lt;enumeration value="dB-20"/&gt;</w:t>
      </w:r>
    </w:p>
    <w:p w14:paraId="1B155267" w14:textId="77777777" w:rsidR="00B72602" w:rsidRPr="00BD324F" w:rsidRDefault="00B72602" w:rsidP="00B72602">
      <w:pPr>
        <w:pStyle w:val="PL"/>
      </w:pPr>
      <w:r w:rsidRPr="00BD324F">
        <w:tab/>
        <w:t>&lt;enumeration value="dB-18"/&gt;</w:t>
      </w:r>
    </w:p>
    <w:p w14:paraId="1C070194" w14:textId="77777777" w:rsidR="00B72602" w:rsidRPr="00BD324F" w:rsidRDefault="00B72602" w:rsidP="00B72602">
      <w:pPr>
        <w:pStyle w:val="PL"/>
      </w:pPr>
      <w:r w:rsidRPr="00BD324F">
        <w:tab/>
        <w:t>&lt;enumeration value="dB-16"/&gt;</w:t>
      </w:r>
    </w:p>
    <w:p w14:paraId="53D43B2B" w14:textId="77777777" w:rsidR="00B72602" w:rsidRPr="00BD324F" w:rsidRDefault="00B72602" w:rsidP="00B72602">
      <w:pPr>
        <w:pStyle w:val="PL"/>
      </w:pPr>
      <w:r w:rsidRPr="00BD324F">
        <w:tab/>
        <w:t>&lt;enumeration value="dB-14"/&gt;</w:t>
      </w:r>
    </w:p>
    <w:p w14:paraId="0FEEC780" w14:textId="77777777" w:rsidR="00B72602" w:rsidRPr="00BD324F" w:rsidRDefault="00B72602" w:rsidP="00B72602">
      <w:pPr>
        <w:pStyle w:val="PL"/>
      </w:pPr>
      <w:r w:rsidRPr="00BD324F">
        <w:tab/>
        <w:t>&lt;enumeration value="dB-12"/&gt;</w:t>
      </w:r>
    </w:p>
    <w:p w14:paraId="56683C09" w14:textId="77777777" w:rsidR="00B72602" w:rsidRPr="00BD324F" w:rsidRDefault="00B72602" w:rsidP="00B72602">
      <w:pPr>
        <w:pStyle w:val="PL"/>
      </w:pPr>
      <w:r w:rsidRPr="00BD324F">
        <w:tab/>
        <w:t>&lt;enumeration value="dB-10"/&gt;</w:t>
      </w:r>
    </w:p>
    <w:p w14:paraId="77D40A7F" w14:textId="77777777" w:rsidR="00B72602" w:rsidRPr="00BD324F" w:rsidRDefault="00B72602" w:rsidP="00B72602">
      <w:pPr>
        <w:pStyle w:val="PL"/>
      </w:pPr>
      <w:r w:rsidRPr="00BD324F">
        <w:tab/>
        <w:t>&lt;enumeration value="dB-8"/&gt;</w:t>
      </w:r>
    </w:p>
    <w:p w14:paraId="1CA39330" w14:textId="77777777" w:rsidR="00B72602" w:rsidRPr="00BD324F" w:rsidRDefault="00B72602" w:rsidP="00B72602">
      <w:pPr>
        <w:pStyle w:val="PL"/>
      </w:pPr>
      <w:r w:rsidRPr="00BD324F">
        <w:tab/>
        <w:t>&lt;enumeration value="dB-6"/&gt;</w:t>
      </w:r>
    </w:p>
    <w:p w14:paraId="4A526563" w14:textId="77777777" w:rsidR="00B72602" w:rsidRPr="00BD324F" w:rsidRDefault="00B72602" w:rsidP="00B72602">
      <w:pPr>
        <w:pStyle w:val="PL"/>
      </w:pPr>
      <w:r w:rsidRPr="00BD324F">
        <w:tab/>
        <w:t>&lt;enumeration value="dB-5"/&gt;</w:t>
      </w:r>
    </w:p>
    <w:p w14:paraId="560875B5" w14:textId="77777777" w:rsidR="00B72602" w:rsidRPr="00BD324F" w:rsidRDefault="00B72602" w:rsidP="00B72602">
      <w:pPr>
        <w:pStyle w:val="PL"/>
      </w:pPr>
      <w:r w:rsidRPr="00BD324F">
        <w:tab/>
        <w:t>&lt;enumeration value="dB-4"/&gt;</w:t>
      </w:r>
    </w:p>
    <w:p w14:paraId="1D988C6E" w14:textId="77777777" w:rsidR="00B72602" w:rsidRPr="00BD324F" w:rsidRDefault="00B72602" w:rsidP="00B72602">
      <w:pPr>
        <w:pStyle w:val="PL"/>
      </w:pPr>
      <w:r w:rsidRPr="00BD324F">
        <w:tab/>
        <w:t>&lt;enumeration value="dB-3"/&gt;</w:t>
      </w:r>
    </w:p>
    <w:p w14:paraId="00500C1E" w14:textId="77777777" w:rsidR="00B72602" w:rsidRPr="00BD324F" w:rsidRDefault="00B72602" w:rsidP="00B72602">
      <w:pPr>
        <w:pStyle w:val="PL"/>
      </w:pPr>
      <w:r w:rsidRPr="00BD324F">
        <w:tab/>
        <w:t>&lt;enumeration value="dB-2"/&gt;</w:t>
      </w:r>
    </w:p>
    <w:p w14:paraId="19ED7833" w14:textId="77777777" w:rsidR="00B72602" w:rsidRPr="00BD324F" w:rsidRDefault="00B72602" w:rsidP="00B72602">
      <w:pPr>
        <w:pStyle w:val="PL"/>
      </w:pPr>
      <w:r w:rsidRPr="00BD324F">
        <w:tab/>
        <w:t>&lt;enumeration value="dB-1"/&gt;</w:t>
      </w:r>
    </w:p>
    <w:p w14:paraId="4628F0D4" w14:textId="77777777" w:rsidR="00B72602" w:rsidRPr="00BD324F" w:rsidRDefault="00B72602" w:rsidP="00B72602">
      <w:pPr>
        <w:pStyle w:val="PL"/>
      </w:pPr>
      <w:r w:rsidRPr="00BD324F">
        <w:tab/>
        <w:t>&lt;enumeration value="dB0"/&gt;</w:t>
      </w:r>
    </w:p>
    <w:p w14:paraId="2BABD4FB" w14:textId="77777777" w:rsidR="00B72602" w:rsidRPr="00BD324F" w:rsidRDefault="00B72602" w:rsidP="00B72602">
      <w:pPr>
        <w:pStyle w:val="PL"/>
      </w:pPr>
      <w:r w:rsidRPr="00BD324F">
        <w:tab/>
        <w:t>&lt;enumeration value="dB1"/&gt;</w:t>
      </w:r>
    </w:p>
    <w:p w14:paraId="7A1676AC" w14:textId="77777777" w:rsidR="00B72602" w:rsidRPr="00BD324F" w:rsidRDefault="00B72602" w:rsidP="00B72602">
      <w:pPr>
        <w:pStyle w:val="PL"/>
      </w:pPr>
      <w:r w:rsidRPr="00BD324F">
        <w:tab/>
        <w:t>&lt;enumeration value="dB2"/&gt;</w:t>
      </w:r>
    </w:p>
    <w:p w14:paraId="4AD3AE5A" w14:textId="77777777" w:rsidR="00B72602" w:rsidRPr="00BD324F" w:rsidRDefault="00B72602" w:rsidP="00B72602">
      <w:pPr>
        <w:pStyle w:val="PL"/>
      </w:pPr>
      <w:r w:rsidRPr="00BD324F">
        <w:tab/>
        <w:t>&lt;enumeration value="dB3"/&gt;</w:t>
      </w:r>
    </w:p>
    <w:p w14:paraId="35D494ED" w14:textId="77777777" w:rsidR="00B72602" w:rsidRPr="00BD324F" w:rsidRDefault="00B72602" w:rsidP="00B72602">
      <w:pPr>
        <w:pStyle w:val="PL"/>
      </w:pPr>
      <w:r w:rsidRPr="00BD324F">
        <w:tab/>
        <w:t>&lt;enumeration value="dB4"/&gt;</w:t>
      </w:r>
    </w:p>
    <w:p w14:paraId="376226F5" w14:textId="77777777" w:rsidR="00B72602" w:rsidRPr="00BD324F" w:rsidRDefault="00B72602" w:rsidP="00B72602">
      <w:pPr>
        <w:pStyle w:val="PL"/>
      </w:pPr>
      <w:r w:rsidRPr="00BD324F">
        <w:tab/>
        <w:t>&lt;enumeration value="dB5"/&gt;</w:t>
      </w:r>
    </w:p>
    <w:p w14:paraId="4B7D5D32" w14:textId="77777777" w:rsidR="00B72602" w:rsidRPr="00BD324F" w:rsidRDefault="00B72602" w:rsidP="00B72602">
      <w:pPr>
        <w:pStyle w:val="PL"/>
      </w:pPr>
      <w:r w:rsidRPr="00BD324F">
        <w:tab/>
        <w:t>&lt;enumeration value="dB6"/&gt;</w:t>
      </w:r>
    </w:p>
    <w:p w14:paraId="236D18FD" w14:textId="77777777" w:rsidR="00B72602" w:rsidRPr="00BD324F" w:rsidRDefault="00B72602" w:rsidP="00B72602">
      <w:pPr>
        <w:pStyle w:val="PL"/>
      </w:pPr>
      <w:r w:rsidRPr="00BD324F">
        <w:tab/>
        <w:t>&lt;enumeration value="dB8"/&gt;</w:t>
      </w:r>
    </w:p>
    <w:p w14:paraId="2B6462E0" w14:textId="77777777" w:rsidR="00B72602" w:rsidRPr="00BD324F" w:rsidRDefault="00B72602" w:rsidP="00B72602">
      <w:pPr>
        <w:pStyle w:val="PL"/>
      </w:pPr>
      <w:r w:rsidRPr="00BD324F">
        <w:tab/>
        <w:t>&lt;enumeration value="dB10"/&gt;</w:t>
      </w:r>
    </w:p>
    <w:p w14:paraId="4531F15C" w14:textId="77777777" w:rsidR="00B72602" w:rsidRPr="00BD324F" w:rsidRDefault="00B72602" w:rsidP="00B72602">
      <w:pPr>
        <w:pStyle w:val="PL"/>
      </w:pPr>
      <w:r w:rsidRPr="00BD324F">
        <w:tab/>
        <w:t>&lt;enumeration value="dB12"/&gt;</w:t>
      </w:r>
    </w:p>
    <w:p w14:paraId="280522ED" w14:textId="77777777" w:rsidR="00B72602" w:rsidRPr="00BD324F" w:rsidRDefault="00B72602" w:rsidP="00B72602">
      <w:pPr>
        <w:pStyle w:val="PL"/>
      </w:pPr>
      <w:r w:rsidRPr="00BD324F">
        <w:tab/>
        <w:t>&lt;enumeration value="dB14"/&gt;</w:t>
      </w:r>
    </w:p>
    <w:p w14:paraId="6819A308" w14:textId="77777777" w:rsidR="00B72602" w:rsidRPr="00BD324F" w:rsidRDefault="00B72602" w:rsidP="00B72602">
      <w:pPr>
        <w:pStyle w:val="PL"/>
      </w:pPr>
      <w:r w:rsidRPr="00BD324F">
        <w:tab/>
        <w:t>&lt;enumeration value="dB16"/&gt;</w:t>
      </w:r>
    </w:p>
    <w:p w14:paraId="3A9047F1" w14:textId="77777777" w:rsidR="00B72602" w:rsidRPr="00BD324F" w:rsidRDefault="00B72602" w:rsidP="00B72602">
      <w:pPr>
        <w:pStyle w:val="PL"/>
      </w:pPr>
      <w:r w:rsidRPr="00BD324F">
        <w:tab/>
        <w:t>&lt;enumeration value="dB18"/&gt;</w:t>
      </w:r>
    </w:p>
    <w:p w14:paraId="4C24C0D1" w14:textId="77777777" w:rsidR="00B72602" w:rsidRPr="00BD324F" w:rsidRDefault="00B72602" w:rsidP="00B72602">
      <w:pPr>
        <w:pStyle w:val="PL"/>
      </w:pPr>
      <w:r w:rsidRPr="00BD324F">
        <w:tab/>
        <w:t>&lt;enumeration value="dB20"/&gt;</w:t>
      </w:r>
    </w:p>
    <w:p w14:paraId="3905EAB7" w14:textId="77777777" w:rsidR="00B72602" w:rsidRPr="00BD324F" w:rsidRDefault="00B72602" w:rsidP="00B72602">
      <w:pPr>
        <w:pStyle w:val="PL"/>
      </w:pPr>
      <w:r w:rsidRPr="00BD324F">
        <w:tab/>
        <w:t>&lt;enumeration value="dB22"/&gt;</w:t>
      </w:r>
    </w:p>
    <w:p w14:paraId="330A51B0" w14:textId="77777777" w:rsidR="00B72602" w:rsidRPr="00BD324F" w:rsidRDefault="00B72602" w:rsidP="00B72602">
      <w:pPr>
        <w:pStyle w:val="PL"/>
      </w:pPr>
      <w:r w:rsidRPr="00BD324F">
        <w:tab/>
        <w:t>&lt;enumeration value="dB24"/&gt;</w:t>
      </w:r>
    </w:p>
    <w:p w14:paraId="2DEC934C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67DB9396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6DB9DE8C" w14:textId="77777777" w:rsidR="00B72602" w:rsidRPr="00BD324F" w:rsidRDefault="00B72602" w:rsidP="00B72602">
      <w:pPr>
        <w:pStyle w:val="PL"/>
      </w:pPr>
      <w:r w:rsidRPr="00BD324F">
        <w:t>&lt;simpleType name="</w:t>
      </w:r>
      <w:r w:rsidRPr="00BD324F">
        <w:rPr>
          <w:rFonts w:cs="Arial"/>
          <w:lang w:eastAsia="zh-CN"/>
        </w:rPr>
        <w:t>isESCoveredBy</w:t>
      </w:r>
      <w:r w:rsidRPr="00BD324F">
        <w:t>"&gt;</w:t>
      </w:r>
    </w:p>
    <w:p w14:paraId="0E9B80C5" w14:textId="77777777" w:rsidR="00B72602" w:rsidRPr="00BD324F" w:rsidRDefault="00B72602" w:rsidP="00B72602">
      <w:pPr>
        <w:pStyle w:val="PL"/>
      </w:pPr>
      <w:r w:rsidRPr="00BD324F">
        <w:tab/>
        <w:t>&lt;restriction base="string"&gt;</w:t>
      </w:r>
    </w:p>
    <w:p w14:paraId="7EA7CC38" w14:textId="77777777" w:rsidR="00B72602" w:rsidRPr="00BD324F" w:rsidRDefault="00B72602" w:rsidP="00B72602">
      <w:pPr>
        <w:pStyle w:val="PL"/>
      </w:pPr>
      <w:r w:rsidRPr="00BD324F">
        <w:tab/>
        <w:t>&lt;enumeration value="NO"/&gt;</w:t>
      </w:r>
    </w:p>
    <w:p w14:paraId="06528B90" w14:textId="77777777" w:rsidR="00B72602" w:rsidRPr="00BD324F" w:rsidRDefault="00B72602" w:rsidP="00B72602">
      <w:pPr>
        <w:pStyle w:val="PL"/>
      </w:pPr>
      <w:r w:rsidRPr="00BD324F">
        <w:tab/>
        <w:t>&lt;enumeration value="</w:t>
      </w:r>
      <w:r w:rsidRPr="00BD324F">
        <w:rPr>
          <w:lang w:eastAsia="zh-CN"/>
        </w:rPr>
        <w:t>PARTIAL</w:t>
      </w:r>
      <w:r w:rsidRPr="00BD324F">
        <w:t>"/&gt;</w:t>
      </w:r>
    </w:p>
    <w:p w14:paraId="27C0D9AC" w14:textId="77777777" w:rsidR="00B72602" w:rsidRPr="00BD324F" w:rsidRDefault="00B72602" w:rsidP="00B72602">
      <w:pPr>
        <w:pStyle w:val="PL"/>
      </w:pPr>
      <w:r w:rsidRPr="00BD324F">
        <w:tab/>
        <w:t>&lt;enumeration value="</w:t>
      </w:r>
      <w:r w:rsidRPr="00BD324F">
        <w:rPr>
          <w:lang w:eastAsia="zh-CN"/>
        </w:rPr>
        <w:t>FULL</w:t>
      </w:r>
      <w:r w:rsidRPr="00BD324F">
        <w:t>"/&gt;</w:t>
      </w:r>
    </w:p>
    <w:p w14:paraId="2C6B6477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2EF9FFED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47DBE0A4" w14:textId="77777777" w:rsidR="00B72602" w:rsidRPr="00BD324F" w:rsidRDefault="00B72602" w:rsidP="00B72602">
      <w:pPr>
        <w:pStyle w:val="PL"/>
      </w:pPr>
      <w:r w:rsidRPr="00BD324F">
        <w:t>&lt;simpleType name="cellReselectionPriority"&gt;</w:t>
      </w:r>
    </w:p>
    <w:p w14:paraId="5945E099" w14:textId="77777777" w:rsidR="00B72602" w:rsidRPr="00BD324F" w:rsidRDefault="00B72602" w:rsidP="00B72602">
      <w:pPr>
        <w:pStyle w:val="PL"/>
      </w:pPr>
      <w:r w:rsidRPr="00BD324F">
        <w:tab/>
        <w:t>&lt;restriction base="unsignedLong"&gt;</w:t>
      </w:r>
    </w:p>
    <w:p w14:paraId="68C6326F" w14:textId="77777777" w:rsidR="00B72602" w:rsidRPr="00BD324F" w:rsidRDefault="00B72602" w:rsidP="00B72602">
      <w:pPr>
        <w:pStyle w:val="PL"/>
      </w:pPr>
      <w:r w:rsidRPr="00BD324F">
        <w:tab/>
        <w:t>&lt;minInclusive value="0"/&gt;</w:t>
      </w:r>
    </w:p>
    <w:p w14:paraId="1689B8E6" w14:textId="77777777" w:rsidR="00B72602" w:rsidRPr="00BD324F" w:rsidRDefault="00B72602" w:rsidP="00B72602">
      <w:pPr>
        <w:pStyle w:val="PL"/>
      </w:pPr>
      <w:r w:rsidRPr="00BD324F">
        <w:tab/>
        <w:t>&lt;maxInclusive value="16"/&gt;</w:t>
      </w:r>
    </w:p>
    <w:p w14:paraId="3C870A99" w14:textId="77777777" w:rsidR="00B72602" w:rsidRPr="00BD324F" w:rsidRDefault="00B72602" w:rsidP="00B72602">
      <w:pPr>
        <w:pStyle w:val="PL"/>
      </w:pPr>
      <w:r w:rsidRPr="00BD324F">
        <w:tab/>
        <w:t>&lt;!--Value 0 means lowest priority--&gt;</w:t>
      </w:r>
    </w:p>
    <w:p w14:paraId="23AE6E85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75D29D1C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2BE22F3D" w14:textId="77777777" w:rsidR="00B72602" w:rsidRPr="00BD324F" w:rsidRDefault="00B72602" w:rsidP="00B72602">
      <w:pPr>
        <w:pStyle w:val="PL"/>
      </w:pPr>
      <w:r w:rsidRPr="00BD324F">
        <w:t>&lt;simpleType name="cellReselectionSubPriority"&gt;</w:t>
      </w:r>
    </w:p>
    <w:p w14:paraId="1F3AF893" w14:textId="77777777" w:rsidR="00B72602" w:rsidRPr="00BD324F" w:rsidRDefault="00B72602" w:rsidP="00B72602">
      <w:pPr>
        <w:pStyle w:val="PL"/>
      </w:pPr>
      <w:r w:rsidRPr="00BD324F">
        <w:tab/>
        <w:t>&lt;restriction base="unsignedLong"&gt;</w:t>
      </w:r>
    </w:p>
    <w:p w14:paraId="345EE8D5" w14:textId="77777777" w:rsidR="00B72602" w:rsidRPr="00BD324F" w:rsidRDefault="00B72602" w:rsidP="00B72602">
      <w:pPr>
        <w:pStyle w:val="PL"/>
      </w:pPr>
      <w:r w:rsidRPr="00BD324F">
        <w:tab/>
        <w:t>&lt;minInclusive value="0"/&gt;</w:t>
      </w:r>
    </w:p>
    <w:p w14:paraId="38170D85" w14:textId="77777777" w:rsidR="00B72602" w:rsidRPr="00BD324F" w:rsidRDefault="00B72602" w:rsidP="00B72602">
      <w:pPr>
        <w:pStyle w:val="PL"/>
      </w:pPr>
      <w:r w:rsidRPr="00BD324F">
        <w:tab/>
        <w:t>&lt;maxInclusive value="16"/&gt;</w:t>
      </w:r>
    </w:p>
    <w:p w14:paraId="676E6E7F" w14:textId="77777777" w:rsidR="00B72602" w:rsidRPr="00BD324F" w:rsidRDefault="00B72602" w:rsidP="00B72602">
      <w:pPr>
        <w:pStyle w:val="PL"/>
      </w:pPr>
      <w:r w:rsidRPr="00BD324F">
        <w:tab/>
        <w:t>&lt;!--Value 0 means lowest priority--&gt;</w:t>
      </w:r>
    </w:p>
    <w:p w14:paraId="1291ED69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034D7E82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4EFAFEE4" w14:textId="77777777" w:rsidR="00B72602" w:rsidRPr="00BD324F" w:rsidRDefault="00B72602" w:rsidP="00B72602">
      <w:pPr>
        <w:pStyle w:val="PL"/>
      </w:pPr>
      <w:r w:rsidRPr="00BD324F">
        <w:t>&lt;simpleType name="PMaxRangeType"&gt;</w:t>
      </w:r>
    </w:p>
    <w:p w14:paraId="0E115D7B" w14:textId="77777777" w:rsidR="00B72602" w:rsidRPr="00BD324F" w:rsidRDefault="00B72602" w:rsidP="00B72602">
      <w:pPr>
        <w:pStyle w:val="PL"/>
      </w:pPr>
      <w:r w:rsidRPr="00BD324F">
        <w:tab/>
        <w:t>&lt;restriction base="short"&gt;</w:t>
      </w:r>
    </w:p>
    <w:p w14:paraId="4B3BEA56" w14:textId="77777777" w:rsidR="00B72602" w:rsidRPr="00BD324F" w:rsidRDefault="00B72602" w:rsidP="00B72602">
      <w:pPr>
        <w:pStyle w:val="PL"/>
      </w:pPr>
      <w:r w:rsidRPr="00BD324F">
        <w:tab/>
        <w:t>&lt;minInclusive value="-30"/&gt;</w:t>
      </w:r>
    </w:p>
    <w:p w14:paraId="5499B6FD" w14:textId="77777777" w:rsidR="00B72602" w:rsidRPr="00BD324F" w:rsidRDefault="00B72602" w:rsidP="00B72602">
      <w:pPr>
        <w:pStyle w:val="PL"/>
      </w:pPr>
      <w:r w:rsidRPr="00BD324F">
        <w:tab/>
        <w:t>&lt;maxInclusive value="33"/&gt;</w:t>
      </w:r>
    </w:p>
    <w:p w14:paraId="280DE845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3894692C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3093891D" w14:textId="77777777" w:rsidR="00B72602" w:rsidRPr="00BD324F" w:rsidRDefault="00B72602" w:rsidP="00B72602">
      <w:pPr>
        <w:pStyle w:val="PL"/>
      </w:pPr>
      <w:r w:rsidRPr="00BD324F">
        <w:t>&lt;simpleType name="qOffsetFreq"&gt;</w:t>
      </w:r>
    </w:p>
    <w:p w14:paraId="26FFE5FE" w14:textId="77777777" w:rsidR="00B72602" w:rsidRPr="00BD324F" w:rsidRDefault="00B72602" w:rsidP="00B72602">
      <w:pPr>
        <w:pStyle w:val="PL"/>
      </w:pPr>
      <w:r w:rsidRPr="00BD324F">
        <w:tab/>
        <w:t>&lt;restriction base="short"&gt;</w:t>
      </w:r>
    </w:p>
    <w:p w14:paraId="42270D8D" w14:textId="77777777" w:rsidR="00B72602" w:rsidRPr="00BD324F" w:rsidRDefault="00B72602" w:rsidP="00B72602">
      <w:pPr>
        <w:pStyle w:val="PL"/>
      </w:pPr>
      <w:r w:rsidRPr="00BD324F">
        <w:tab/>
        <w:t>&lt;minInclusive value="-24"/&gt;</w:t>
      </w:r>
    </w:p>
    <w:p w14:paraId="6F3FB09D" w14:textId="77777777" w:rsidR="00B72602" w:rsidRPr="00BD324F" w:rsidRDefault="00B72602" w:rsidP="00B72602">
      <w:pPr>
        <w:pStyle w:val="PL"/>
      </w:pPr>
      <w:r w:rsidRPr="00BD324F">
        <w:tab/>
        <w:t>&lt;maxInclusive value="24"/&gt;</w:t>
      </w:r>
    </w:p>
    <w:p w14:paraId="7967616E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0E11B678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5891D6A9" w14:textId="77777777" w:rsidR="00B72602" w:rsidRPr="00BD324F" w:rsidRDefault="00B72602" w:rsidP="00B72602">
      <w:pPr>
        <w:pStyle w:val="PL"/>
      </w:pPr>
      <w:r w:rsidRPr="00BD324F">
        <w:t>&lt;simpleType name="qQualMin"&gt;</w:t>
      </w:r>
    </w:p>
    <w:p w14:paraId="6DE4ECA8" w14:textId="77777777" w:rsidR="00B72602" w:rsidRPr="00BD324F" w:rsidRDefault="00B72602" w:rsidP="00B72602">
      <w:pPr>
        <w:pStyle w:val="PL"/>
      </w:pPr>
      <w:r w:rsidRPr="00BD324F">
        <w:tab/>
        <w:t>&lt;restriction base="integer"&gt;</w:t>
      </w:r>
    </w:p>
    <w:p w14:paraId="0257CC04" w14:textId="77777777" w:rsidR="00B72602" w:rsidRPr="00BD324F" w:rsidRDefault="00B72602" w:rsidP="00B72602">
      <w:pPr>
        <w:pStyle w:val="PL"/>
      </w:pPr>
      <w:r w:rsidRPr="00BD324F">
        <w:tab/>
        <w:t>&lt;minInclusive value="-34"/&gt;</w:t>
      </w:r>
    </w:p>
    <w:p w14:paraId="7D3A66FA" w14:textId="77777777" w:rsidR="00B72602" w:rsidRPr="00BD324F" w:rsidRDefault="00B72602" w:rsidP="00B72602">
      <w:pPr>
        <w:pStyle w:val="PL"/>
      </w:pPr>
      <w:r w:rsidRPr="00BD324F">
        <w:tab/>
        <w:t>&lt;maxInclusive value="0"/&gt;</w:t>
      </w:r>
    </w:p>
    <w:p w14:paraId="448D877F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0493FBAA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3C2A6B25" w14:textId="77777777" w:rsidR="00B72602" w:rsidRPr="00BD324F" w:rsidRDefault="00B72602" w:rsidP="00B72602">
      <w:pPr>
        <w:pStyle w:val="PL"/>
      </w:pPr>
      <w:r w:rsidRPr="00BD324F">
        <w:t>&lt;simpleType name="qRxLevMin"&gt;</w:t>
      </w:r>
    </w:p>
    <w:p w14:paraId="425D41BC" w14:textId="77777777" w:rsidR="00B72602" w:rsidRPr="00BD324F" w:rsidRDefault="00B72602" w:rsidP="00B72602">
      <w:pPr>
        <w:pStyle w:val="PL"/>
      </w:pPr>
      <w:r w:rsidRPr="00BD324F">
        <w:tab/>
        <w:t>&lt;restriction base="integer"&gt;</w:t>
      </w:r>
    </w:p>
    <w:p w14:paraId="0EAF943A" w14:textId="77777777" w:rsidR="00B72602" w:rsidRPr="00BD324F" w:rsidRDefault="00B72602" w:rsidP="00B72602">
      <w:pPr>
        <w:pStyle w:val="PL"/>
      </w:pPr>
      <w:r w:rsidRPr="00BD324F">
        <w:tab/>
        <w:t>&lt;minInclusive value="-140"/&gt;</w:t>
      </w:r>
    </w:p>
    <w:p w14:paraId="00D64120" w14:textId="77777777" w:rsidR="00B72602" w:rsidRPr="00BD324F" w:rsidRDefault="00B72602" w:rsidP="00B72602">
      <w:pPr>
        <w:pStyle w:val="PL"/>
      </w:pPr>
      <w:r w:rsidRPr="00BD324F">
        <w:tab/>
        <w:t>&lt;maxInclusive value="-44"/&gt;</w:t>
      </w:r>
    </w:p>
    <w:p w14:paraId="368D2A1D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60956AEF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5F34344E" w14:textId="77777777" w:rsidR="00B72602" w:rsidRPr="00BD324F" w:rsidRDefault="00B72602" w:rsidP="00B72602">
      <w:pPr>
        <w:pStyle w:val="PL"/>
      </w:pPr>
      <w:r w:rsidRPr="00BD324F">
        <w:t>&lt;simpleType name="Thresxhighp"&gt;</w:t>
      </w:r>
    </w:p>
    <w:p w14:paraId="70C77A3C" w14:textId="77777777" w:rsidR="00B72602" w:rsidRPr="00BD324F" w:rsidRDefault="00B72602" w:rsidP="00B72602">
      <w:pPr>
        <w:pStyle w:val="PL"/>
      </w:pPr>
      <w:r w:rsidRPr="00BD324F">
        <w:tab/>
        <w:t>&lt;restriction base="integer"&gt;</w:t>
      </w:r>
    </w:p>
    <w:p w14:paraId="2FA95133" w14:textId="77777777" w:rsidR="00B72602" w:rsidRPr="00BD324F" w:rsidRDefault="00B72602" w:rsidP="00B72602">
      <w:pPr>
        <w:pStyle w:val="PL"/>
      </w:pPr>
      <w:r w:rsidRPr="00BD324F">
        <w:tab/>
        <w:t>&lt;minInclusive value="0"/&gt;</w:t>
      </w:r>
    </w:p>
    <w:p w14:paraId="0D9CDFAE" w14:textId="77777777" w:rsidR="00B72602" w:rsidRPr="00BD324F" w:rsidRDefault="00B72602" w:rsidP="00B72602">
      <w:pPr>
        <w:pStyle w:val="PL"/>
      </w:pPr>
      <w:r w:rsidRPr="00BD324F">
        <w:tab/>
        <w:t>&lt;maxInclusive value="62"/&gt;</w:t>
      </w:r>
    </w:p>
    <w:p w14:paraId="563DDAFE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1E0738BD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161864CF" w14:textId="77777777" w:rsidR="00B72602" w:rsidRPr="00BD324F" w:rsidRDefault="00B72602" w:rsidP="00B72602">
      <w:pPr>
        <w:pStyle w:val="PL"/>
      </w:pPr>
      <w:r w:rsidRPr="00BD324F">
        <w:t>&lt;simpleType name="Threshxhighq"&gt;</w:t>
      </w:r>
    </w:p>
    <w:p w14:paraId="40E00AE0" w14:textId="77777777" w:rsidR="00B72602" w:rsidRPr="00BD324F" w:rsidRDefault="00B72602" w:rsidP="00B72602">
      <w:pPr>
        <w:pStyle w:val="PL"/>
      </w:pPr>
      <w:r w:rsidRPr="00BD324F">
        <w:tab/>
        <w:t>&lt;restriction base="integer"&gt;</w:t>
      </w:r>
    </w:p>
    <w:p w14:paraId="6E0E1D9F" w14:textId="77777777" w:rsidR="00B72602" w:rsidRPr="00BD324F" w:rsidRDefault="00B72602" w:rsidP="00B72602">
      <w:pPr>
        <w:pStyle w:val="PL"/>
      </w:pPr>
      <w:r w:rsidRPr="00BD324F">
        <w:tab/>
        <w:t>&lt;minInclusive value="0"/&gt;</w:t>
      </w:r>
    </w:p>
    <w:p w14:paraId="2E934C55" w14:textId="77777777" w:rsidR="00B72602" w:rsidRPr="00BD324F" w:rsidRDefault="00B72602" w:rsidP="00B72602">
      <w:pPr>
        <w:pStyle w:val="PL"/>
      </w:pPr>
      <w:r w:rsidRPr="00BD324F">
        <w:tab/>
        <w:t>&lt;maxInclusive value="31"/&gt;</w:t>
      </w:r>
    </w:p>
    <w:p w14:paraId="63E41E30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4166F1F3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255CE14E" w14:textId="77777777" w:rsidR="00B72602" w:rsidRPr="00BD324F" w:rsidRDefault="00B72602" w:rsidP="00B72602">
      <w:pPr>
        <w:pStyle w:val="PL"/>
      </w:pPr>
      <w:r w:rsidRPr="00BD324F">
        <w:t>&lt;simpleType name="Threshxlowp"&gt;</w:t>
      </w:r>
    </w:p>
    <w:p w14:paraId="773C21A2" w14:textId="77777777" w:rsidR="00B72602" w:rsidRPr="00BD324F" w:rsidRDefault="00B72602" w:rsidP="00B72602">
      <w:pPr>
        <w:pStyle w:val="PL"/>
      </w:pPr>
      <w:r w:rsidRPr="00BD324F">
        <w:tab/>
        <w:t>&lt;restriction base="integer"&gt;</w:t>
      </w:r>
    </w:p>
    <w:p w14:paraId="58E33BD0" w14:textId="77777777" w:rsidR="00B72602" w:rsidRPr="00BD324F" w:rsidRDefault="00B72602" w:rsidP="00B72602">
      <w:pPr>
        <w:pStyle w:val="PL"/>
      </w:pPr>
      <w:r w:rsidRPr="00BD324F">
        <w:tab/>
        <w:t>&lt;minInclusive value="0"/&gt;</w:t>
      </w:r>
    </w:p>
    <w:p w14:paraId="207A6D10" w14:textId="77777777" w:rsidR="00B72602" w:rsidRPr="00BD324F" w:rsidRDefault="00B72602" w:rsidP="00B72602">
      <w:pPr>
        <w:pStyle w:val="PL"/>
      </w:pPr>
      <w:r w:rsidRPr="00BD324F">
        <w:tab/>
        <w:t>&lt;maxInclusive value="62"/&gt;</w:t>
      </w:r>
    </w:p>
    <w:p w14:paraId="13B6B1C4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62CE7375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253045BE" w14:textId="77777777" w:rsidR="00B72602" w:rsidRPr="00BD324F" w:rsidRDefault="00B72602" w:rsidP="00B72602">
      <w:pPr>
        <w:pStyle w:val="PL"/>
      </w:pPr>
      <w:r w:rsidRPr="00BD324F">
        <w:t>&lt;simpleType name="Threshxlowq"&gt;</w:t>
      </w:r>
    </w:p>
    <w:p w14:paraId="47F055A0" w14:textId="77777777" w:rsidR="00B72602" w:rsidRPr="00BD324F" w:rsidRDefault="00B72602" w:rsidP="00B72602">
      <w:pPr>
        <w:pStyle w:val="PL"/>
      </w:pPr>
      <w:r w:rsidRPr="00BD324F">
        <w:tab/>
        <w:t>&lt;restriction base="integer"&gt;</w:t>
      </w:r>
    </w:p>
    <w:p w14:paraId="6A11BF87" w14:textId="77777777" w:rsidR="00B72602" w:rsidRPr="00BD324F" w:rsidRDefault="00B72602" w:rsidP="00B72602">
      <w:pPr>
        <w:pStyle w:val="PL"/>
      </w:pPr>
      <w:r w:rsidRPr="00BD324F">
        <w:tab/>
        <w:t>&lt;minInclusive value="0"/&gt;</w:t>
      </w:r>
    </w:p>
    <w:p w14:paraId="45ED872B" w14:textId="77777777" w:rsidR="00B72602" w:rsidRPr="00BD324F" w:rsidRDefault="00B72602" w:rsidP="00B72602">
      <w:pPr>
        <w:pStyle w:val="PL"/>
      </w:pPr>
      <w:r w:rsidRPr="00BD324F">
        <w:tab/>
        <w:t>&lt;maxInclusive value="62"/&gt;</w:t>
      </w:r>
    </w:p>
    <w:p w14:paraId="44675064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4A83E904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418F0C61" w14:textId="77777777" w:rsidR="00B72602" w:rsidRPr="00BD324F" w:rsidRDefault="00B72602" w:rsidP="00B72602">
      <w:pPr>
        <w:pStyle w:val="PL"/>
      </w:pPr>
      <w:r w:rsidRPr="00BD324F">
        <w:t>&lt;simpleType name="Treselectionnr"&gt;</w:t>
      </w:r>
    </w:p>
    <w:p w14:paraId="27DABB7C" w14:textId="77777777" w:rsidR="00B72602" w:rsidRPr="00BD324F" w:rsidRDefault="00B72602" w:rsidP="00B72602">
      <w:pPr>
        <w:pStyle w:val="PL"/>
      </w:pPr>
      <w:r w:rsidRPr="00BD324F">
        <w:tab/>
        <w:t>&lt;restriction base="integer"&gt;</w:t>
      </w:r>
    </w:p>
    <w:p w14:paraId="0D573A26" w14:textId="77777777" w:rsidR="00B72602" w:rsidRPr="00BD324F" w:rsidRDefault="00B72602" w:rsidP="00B72602">
      <w:pPr>
        <w:pStyle w:val="PL"/>
      </w:pPr>
      <w:r w:rsidRPr="00BD324F">
        <w:tab/>
        <w:t>&lt;minInclusive value="0"/&gt;</w:t>
      </w:r>
    </w:p>
    <w:p w14:paraId="665E7CD3" w14:textId="77777777" w:rsidR="00B72602" w:rsidRPr="00BD324F" w:rsidRDefault="00B72602" w:rsidP="00B72602">
      <w:pPr>
        <w:pStyle w:val="PL"/>
      </w:pPr>
      <w:r w:rsidRPr="00BD324F">
        <w:tab/>
        <w:t>&lt;maxInclusive value="7"/&gt;</w:t>
      </w:r>
    </w:p>
    <w:p w14:paraId="51E78D42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3B22F851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479CFF03" w14:textId="77777777" w:rsidR="00B72602" w:rsidRPr="00BD324F" w:rsidRDefault="00B72602" w:rsidP="00B72602">
      <w:pPr>
        <w:pStyle w:val="PL"/>
      </w:pPr>
      <w:r w:rsidRPr="00BD324F">
        <w:t>&lt;simpleType name="Treselectionnrsfhigh"&gt;</w:t>
      </w:r>
    </w:p>
    <w:p w14:paraId="6CEFE9C8" w14:textId="77777777" w:rsidR="00B72602" w:rsidRPr="00BD324F" w:rsidRDefault="00B72602" w:rsidP="00B72602">
      <w:pPr>
        <w:pStyle w:val="PL"/>
      </w:pPr>
      <w:r w:rsidRPr="00BD324F">
        <w:tab/>
        <w:t>&lt;restriction base="string"&gt;</w:t>
      </w:r>
    </w:p>
    <w:p w14:paraId="4AE899BD" w14:textId="77777777" w:rsidR="00B72602" w:rsidRPr="00BD324F" w:rsidRDefault="00B72602" w:rsidP="00B72602">
      <w:pPr>
        <w:pStyle w:val="PL"/>
      </w:pPr>
      <w:r w:rsidRPr="00BD324F">
        <w:tab/>
        <w:t>&lt;enumeration value="25"/&gt;</w:t>
      </w:r>
    </w:p>
    <w:p w14:paraId="585EB9B5" w14:textId="77777777" w:rsidR="00B72602" w:rsidRPr="00BD324F" w:rsidRDefault="00B72602" w:rsidP="00B72602">
      <w:pPr>
        <w:pStyle w:val="PL"/>
      </w:pPr>
      <w:r w:rsidRPr="00BD324F">
        <w:tab/>
        <w:t>&lt;enumeration value="50"/&gt;</w:t>
      </w:r>
    </w:p>
    <w:p w14:paraId="45072A9F" w14:textId="77777777" w:rsidR="00B72602" w:rsidRPr="00BD324F" w:rsidRDefault="00B72602" w:rsidP="00B72602">
      <w:pPr>
        <w:pStyle w:val="PL"/>
      </w:pPr>
      <w:r w:rsidRPr="00BD324F">
        <w:tab/>
        <w:t>&lt;enumeration value="75"/&gt;</w:t>
      </w:r>
    </w:p>
    <w:p w14:paraId="3EFAF5BF" w14:textId="77777777" w:rsidR="00B72602" w:rsidRPr="00BD324F" w:rsidRDefault="00B72602" w:rsidP="00B72602">
      <w:pPr>
        <w:pStyle w:val="PL"/>
      </w:pPr>
      <w:r w:rsidRPr="00BD324F">
        <w:tab/>
        <w:t>&lt;enumeration value="100"/&gt;</w:t>
      </w:r>
    </w:p>
    <w:p w14:paraId="3CB26E03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243349D3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5EA3EA3C" w14:textId="77777777" w:rsidR="00B72602" w:rsidRPr="00BD324F" w:rsidRDefault="00B72602" w:rsidP="00B72602">
      <w:pPr>
        <w:pStyle w:val="PL"/>
      </w:pPr>
      <w:r w:rsidRPr="00BD324F">
        <w:t>&lt;simpleType name="Treselectionnrsfmedium"&gt;</w:t>
      </w:r>
    </w:p>
    <w:p w14:paraId="515DDDAE" w14:textId="77777777" w:rsidR="00B72602" w:rsidRPr="00BD324F" w:rsidRDefault="00B72602" w:rsidP="00B72602">
      <w:pPr>
        <w:pStyle w:val="PL"/>
      </w:pPr>
      <w:r w:rsidRPr="00BD324F">
        <w:tab/>
        <w:t>&lt;restriction base="string"&gt;</w:t>
      </w:r>
    </w:p>
    <w:p w14:paraId="190E4CE8" w14:textId="77777777" w:rsidR="00B72602" w:rsidRPr="00BD324F" w:rsidRDefault="00B72602" w:rsidP="00B72602">
      <w:pPr>
        <w:pStyle w:val="PL"/>
      </w:pPr>
      <w:r w:rsidRPr="00BD324F">
        <w:tab/>
        <w:t>&lt;enumeration value="25"/&gt;</w:t>
      </w:r>
    </w:p>
    <w:p w14:paraId="54A91AF3" w14:textId="77777777" w:rsidR="00B72602" w:rsidRPr="00BD324F" w:rsidRDefault="00B72602" w:rsidP="00B72602">
      <w:pPr>
        <w:pStyle w:val="PL"/>
      </w:pPr>
      <w:r w:rsidRPr="00BD324F">
        <w:tab/>
        <w:t>&lt;enumeration value="50"/&gt;</w:t>
      </w:r>
    </w:p>
    <w:p w14:paraId="767BBEBB" w14:textId="77777777" w:rsidR="00B72602" w:rsidRPr="00BD324F" w:rsidRDefault="00B72602" w:rsidP="00B72602">
      <w:pPr>
        <w:pStyle w:val="PL"/>
      </w:pPr>
      <w:r w:rsidRPr="00BD324F">
        <w:tab/>
        <w:t>&lt;enumeration value="75"/&gt;</w:t>
      </w:r>
    </w:p>
    <w:p w14:paraId="0450FFB4" w14:textId="77777777" w:rsidR="00B72602" w:rsidRPr="00BD324F" w:rsidRDefault="00B72602" w:rsidP="00B72602">
      <w:pPr>
        <w:pStyle w:val="PL"/>
      </w:pPr>
      <w:r w:rsidRPr="00BD324F">
        <w:tab/>
        <w:t>&lt;enumeration value="100"/&gt;</w:t>
      </w:r>
    </w:p>
    <w:p w14:paraId="326E41EE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4AE42160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2CE13884" w14:textId="77777777" w:rsidR="00B72602" w:rsidRPr="00BD324F" w:rsidRDefault="00B72602" w:rsidP="00B72602">
      <w:pPr>
        <w:pStyle w:val="PL"/>
      </w:pPr>
      <w:r w:rsidRPr="00BD324F">
        <w:t>&lt;simpleType name="Absolutefrequencyssb"&gt;</w:t>
      </w:r>
    </w:p>
    <w:p w14:paraId="5741F538" w14:textId="77777777" w:rsidR="00B72602" w:rsidRPr="00BD324F" w:rsidRDefault="00B72602" w:rsidP="00B72602">
      <w:pPr>
        <w:pStyle w:val="PL"/>
      </w:pPr>
      <w:r w:rsidRPr="00BD324F">
        <w:tab/>
        <w:t>&lt;restriction base="integer"&gt;</w:t>
      </w:r>
    </w:p>
    <w:p w14:paraId="18695A4F" w14:textId="77777777" w:rsidR="00B72602" w:rsidRPr="00BD324F" w:rsidRDefault="00B72602" w:rsidP="00B72602">
      <w:pPr>
        <w:pStyle w:val="PL"/>
      </w:pPr>
      <w:r w:rsidRPr="00BD324F">
        <w:tab/>
        <w:t>&lt;minInclusive value="0"/&gt;</w:t>
      </w:r>
    </w:p>
    <w:p w14:paraId="1CBA50EF" w14:textId="77777777" w:rsidR="00B72602" w:rsidRPr="00BD324F" w:rsidRDefault="00B72602" w:rsidP="00B72602">
      <w:pPr>
        <w:pStyle w:val="PL"/>
      </w:pPr>
      <w:r w:rsidRPr="00BD324F">
        <w:tab/>
        <w:t>&lt;maxInclusive value="3279165"/&gt;</w:t>
      </w:r>
    </w:p>
    <w:p w14:paraId="32BF9833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7B3E98EB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2B7D58A6" w14:textId="77777777" w:rsidR="00B72602" w:rsidRPr="00BD324F" w:rsidRDefault="00B72602" w:rsidP="00B72602">
      <w:pPr>
        <w:pStyle w:val="PL"/>
      </w:pPr>
      <w:r w:rsidRPr="00BD324F">
        <w:t>&lt;simpleType name="Ssbsubcarrierspacing"&gt;</w:t>
      </w:r>
    </w:p>
    <w:p w14:paraId="02BE93BA" w14:textId="77777777" w:rsidR="00B72602" w:rsidRPr="00BD324F" w:rsidRDefault="00B72602" w:rsidP="00B72602">
      <w:pPr>
        <w:pStyle w:val="PL"/>
      </w:pPr>
      <w:r w:rsidRPr="00BD324F">
        <w:tab/>
        <w:t>&lt;restriction base="string"&gt;</w:t>
      </w:r>
    </w:p>
    <w:p w14:paraId="6435FB9E" w14:textId="77777777" w:rsidR="00B72602" w:rsidRPr="00BD324F" w:rsidRDefault="00B72602" w:rsidP="00B72602">
      <w:pPr>
        <w:pStyle w:val="PL"/>
      </w:pPr>
      <w:r w:rsidRPr="00BD324F">
        <w:tab/>
        <w:t>&lt;enumeration value="15"/&gt;</w:t>
      </w:r>
    </w:p>
    <w:p w14:paraId="0602CD52" w14:textId="77777777" w:rsidR="00B72602" w:rsidRPr="00BD324F" w:rsidRDefault="00B72602" w:rsidP="00B72602">
      <w:pPr>
        <w:pStyle w:val="PL"/>
      </w:pPr>
      <w:r w:rsidRPr="00BD324F">
        <w:tab/>
        <w:t>&lt;enumeration value="30"/&gt;</w:t>
      </w:r>
    </w:p>
    <w:p w14:paraId="348B8301" w14:textId="77777777" w:rsidR="00B72602" w:rsidRPr="00BD324F" w:rsidRDefault="00B72602" w:rsidP="00B72602">
      <w:pPr>
        <w:pStyle w:val="PL"/>
      </w:pPr>
      <w:r w:rsidRPr="00BD324F">
        <w:tab/>
        <w:t>&lt;enumeration value="120"/&gt;</w:t>
      </w:r>
    </w:p>
    <w:p w14:paraId="672D8A63" w14:textId="77777777" w:rsidR="00B72602" w:rsidRPr="00BD324F" w:rsidRDefault="00B72602" w:rsidP="00B72602">
      <w:pPr>
        <w:pStyle w:val="PL"/>
      </w:pPr>
      <w:r w:rsidRPr="00BD324F">
        <w:tab/>
        <w:t>&lt;enumeration value="240"/&gt;</w:t>
      </w:r>
    </w:p>
    <w:p w14:paraId="5922EDAD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2C04ED66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54143CF1" w14:textId="77777777" w:rsidR="00B72602" w:rsidRPr="00BD324F" w:rsidRDefault="00B72602" w:rsidP="00B72602">
      <w:pPr>
        <w:pStyle w:val="PL"/>
      </w:pPr>
      <w:r w:rsidRPr="00BD324F">
        <w:t>&lt;simpleType name="Multifrequencybandlistnr"&gt;</w:t>
      </w:r>
    </w:p>
    <w:p w14:paraId="2772D00E" w14:textId="77777777" w:rsidR="00B72602" w:rsidRPr="00BD324F" w:rsidRDefault="00B72602" w:rsidP="00B72602">
      <w:pPr>
        <w:pStyle w:val="PL"/>
      </w:pPr>
      <w:r w:rsidRPr="00BD324F">
        <w:tab/>
        <w:t>&lt;restriction base="integer"&gt;</w:t>
      </w:r>
    </w:p>
    <w:p w14:paraId="7AA46F24" w14:textId="77777777" w:rsidR="00B72602" w:rsidRPr="00BD324F" w:rsidRDefault="00B72602" w:rsidP="00B72602">
      <w:pPr>
        <w:pStyle w:val="PL"/>
      </w:pPr>
      <w:r w:rsidRPr="00BD324F">
        <w:tab/>
        <w:t>&lt;minInclusive value="1"/&gt;</w:t>
      </w:r>
    </w:p>
    <w:p w14:paraId="1148B1EA" w14:textId="77777777" w:rsidR="00B72602" w:rsidRPr="00BD324F" w:rsidRDefault="00B72602" w:rsidP="00B72602">
      <w:pPr>
        <w:pStyle w:val="PL"/>
      </w:pPr>
      <w:r w:rsidRPr="00BD324F">
        <w:tab/>
        <w:t>&lt;maxInclusive value="256"/&gt;</w:t>
      </w:r>
    </w:p>
    <w:p w14:paraId="2CDE1EF9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6056FC70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041F478E" w14:textId="77777777" w:rsidR="00B72602" w:rsidRPr="00BD324F" w:rsidRDefault="00B72602" w:rsidP="00B72602">
      <w:pPr>
        <w:pStyle w:val="PL"/>
      </w:pPr>
      <w:r w:rsidRPr="00BD324F">
        <w:t>&lt;simpleType name="beamType"&gt;</w:t>
      </w:r>
    </w:p>
    <w:p w14:paraId="3F08D785" w14:textId="77777777" w:rsidR="00B72602" w:rsidRPr="00BD324F" w:rsidRDefault="00B72602" w:rsidP="00B72602">
      <w:pPr>
        <w:pStyle w:val="PL"/>
      </w:pPr>
      <w:r w:rsidRPr="00BD324F">
        <w:tab/>
        <w:t>&lt;restriction base="string"&gt;</w:t>
      </w:r>
    </w:p>
    <w:p w14:paraId="5140E75A" w14:textId="77777777" w:rsidR="00B72602" w:rsidRPr="00BD324F" w:rsidRDefault="00B72602" w:rsidP="00B72602">
      <w:pPr>
        <w:pStyle w:val="PL"/>
      </w:pPr>
      <w:r w:rsidRPr="00BD324F">
        <w:tab/>
        <w:t>&lt;enumeration value="SSB-BEAM"/&gt;</w:t>
      </w:r>
    </w:p>
    <w:p w14:paraId="41F83FF6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6BBA9928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709276BC" w14:textId="77777777" w:rsidR="00B72602" w:rsidRPr="00BD324F" w:rsidRDefault="00B72602" w:rsidP="00B72602">
      <w:pPr>
        <w:pStyle w:val="PL"/>
      </w:pPr>
      <w:r w:rsidRPr="00BD324F">
        <w:t>&lt;simpleType name="beamAzimuth"&gt;</w:t>
      </w:r>
    </w:p>
    <w:p w14:paraId="3DE1F705" w14:textId="77777777" w:rsidR="00B72602" w:rsidRPr="00BD324F" w:rsidRDefault="00B72602" w:rsidP="00B72602">
      <w:pPr>
        <w:pStyle w:val="PL"/>
      </w:pPr>
      <w:r w:rsidRPr="00BD324F">
        <w:tab/>
        <w:t>&lt;restriction base="integer"&gt;</w:t>
      </w:r>
    </w:p>
    <w:p w14:paraId="20CE43E0" w14:textId="77777777" w:rsidR="00B72602" w:rsidRPr="00BD324F" w:rsidRDefault="00B72602" w:rsidP="00B72602">
      <w:pPr>
        <w:pStyle w:val="PL"/>
      </w:pPr>
      <w:r w:rsidRPr="00BD324F">
        <w:tab/>
        <w:t>&lt;minInclusive value="-1800"/&gt;</w:t>
      </w:r>
    </w:p>
    <w:p w14:paraId="240E9FAD" w14:textId="77777777" w:rsidR="00B72602" w:rsidRPr="00BD324F" w:rsidRDefault="00B72602" w:rsidP="00B72602">
      <w:pPr>
        <w:pStyle w:val="PL"/>
      </w:pPr>
      <w:r w:rsidRPr="00BD324F">
        <w:tab/>
        <w:t>&lt;maxInclusive value="1800"/&gt;</w:t>
      </w:r>
    </w:p>
    <w:p w14:paraId="60106545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7009F576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491A9133" w14:textId="77777777" w:rsidR="00B72602" w:rsidRPr="00BD324F" w:rsidRDefault="00B72602" w:rsidP="00B72602">
      <w:pPr>
        <w:pStyle w:val="PL"/>
      </w:pPr>
      <w:r w:rsidRPr="00BD324F">
        <w:t>&lt;simpleType name="beamTilt"&gt;</w:t>
      </w:r>
    </w:p>
    <w:p w14:paraId="1B412992" w14:textId="77777777" w:rsidR="00B72602" w:rsidRPr="00BD324F" w:rsidRDefault="00B72602" w:rsidP="00B72602">
      <w:pPr>
        <w:pStyle w:val="PL"/>
      </w:pPr>
      <w:r w:rsidRPr="00BD324F">
        <w:tab/>
        <w:t>&lt;restriction base="integer"&gt;</w:t>
      </w:r>
    </w:p>
    <w:p w14:paraId="2DE489ED" w14:textId="77777777" w:rsidR="00B72602" w:rsidRPr="00BD324F" w:rsidRDefault="00B72602" w:rsidP="00B72602">
      <w:pPr>
        <w:pStyle w:val="PL"/>
      </w:pPr>
      <w:r w:rsidRPr="00BD324F">
        <w:tab/>
        <w:t>&lt;minInclusive value="-900"/&gt;</w:t>
      </w:r>
    </w:p>
    <w:p w14:paraId="338C124E" w14:textId="77777777" w:rsidR="00B72602" w:rsidRPr="00BD324F" w:rsidRDefault="00B72602" w:rsidP="00B72602">
      <w:pPr>
        <w:pStyle w:val="PL"/>
      </w:pPr>
      <w:r w:rsidRPr="00BD324F">
        <w:tab/>
        <w:t>&lt;maxInclusive value="900"/&gt;</w:t>
      </w:r>
    </w:p>
    <w:p w14:paraId="1FA6FF92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64A75795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02D7DD47" w14:textId="77777777" w:rsidR="00B72602" w:rsidRPr="00BD324F" w:rsidRDefault="00B72602" w:rsidP="00B72602">
      <w:pPr>
        <w:pStyle w:val="PL"/>
        <w:tabs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 w:rsidRPr="00BD324F">
        <w:t>&lt;simpleType name="beamHorizWidth"&gt;</w:t>
      </w:r>
    </w:p>
    <w:p w14:paraId="2E50A0B8" w14:textId="77777777" w:rsidR="00B72602" w:rsidRPr="00BD324F" w:rsidRDefault="00B72602" w:rsidP="00B72602">
      <w:pPr>
        <w:pStyle w:val="PL"/>
      </w:pPr>
      <w:r w:rsidRPr="00BD324F">
        <w:tab/>
        <w:t>&lt;restriction base="integer"&gt;</w:t>
      </w:r>
    </w:p>
    <w:p w14:paraId="663287F6" w14:textId="77777777" w:rsidR="00B72602" w:rsidRPr="00BD324F" w:rsidRDefault="00B72602" w:rsidP="00B72602">
      <w:pPr>
        <w:pStyle w:val="PL"/>
      </w:pPr>
      <w:r w:rsidRPr="00BD324F">
        <w:tab/>
        <w:t>&lt;minInclusive value="0"/&gt;</w:t>
      </w:r>
    </w:p>
    <w:p w14:paraId="3B96E666" w14:textId="77777777" w:rsidR="00B72602" w:rsidRPr="00BD324F" w:rsidRDefault="00B72602" w:rsidP="00B72602">
      <w:pPr>
        <w:pStyle w:val="PL"/>
      </w:pPr>
      <w:r w:rsidRPr="00BD324F">
        <w:tab/>
        <w:t>&lt;maxInclusive value="3599"/&gt;</w:t>
      </w:r>
    </w:p>
    <w:p w14:paraId="27119E77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69F8F2AD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0E82C093" w14:textId="77777777" w:rsidR="00B72602" w:rsidRPr="00BD324F" w:rsidRDefault="00B72602" w:rsidP="00B72602">
      <w:pPr>
        <w:pStyle w:val="PL"/>
        <w:tabs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 w:rsidRPr="00BD324F">
        <w:t>&lt;simpleType name="beamVertWidth"&gt;</w:t>
      </w:r>
    </w:p>
    <w:p w14:paraId="49228631" w14:textId="77777777" w:rsidR="00B72602" w:rsidRPr="00BD324F" w:rsidRDefault="00B72602" w:rsidP="00B72602">
      <w:pPr>
        <w:pStyle w:val="PL"/>
      </w:pPr>
      <w:r w:rsidRPr="00BD324F">
        <w:tab/>
        <w:t>&lt;restriction base="integer"&gt;</w:t>
      </w:r>
    </w:p>
    <w:p w14:paraId="4C82E7E2" w14:textId="77777777" w:rsidR="00B72602" w:rsidRPr="00BD324F" w:rsidRDefault="00B72602" w:rsidP="00B72602">
      <w:pPr>
        <w:pStyle w:val="PL"/>
      </w:pPr>
      <w:r w:rsidRPr="00BD324F">
        <w:tab/>
        <w:t>&lt;minInclusive value="0"/&gt;</w:t>
      </w:r>
    </w:p>
    <w:p w14:paraId="55069A06" w14:textId="77777777" w:rsidR="00B72602" w:rsidRPr="00BD324F" w:rsidRDefault="00B72602" w:rsidP="00B72602">
      <w:pPr>
        <w:pStyle w:val="PL"/>
      </w:pPr>
      <w:r w:rsidRPr="00BD324F">
        <w:tab/>
        <w:t>&lt;maxInclusive value="1800"/&gt;</w:t>
      </w:r>
    </w:p>
    <w:p w14:paraId="794FB89C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026A301D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3EC46A54" w14:textId="77777777" w:rsidR="00B72602" w:rsidRPr="00BD324F" w:rsidRDefault="00B72602" w:rsidP="00B72602">
      <w:pPr>
        <w:pStyle w:val="PL"/>
        <w:tabs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 w:rsidRPr="00BD324F">
        <w:t>&lt;simpleType name="coverageShapeType"&gt;</w:t>
      </w:r>
    </w:p>
    <w:p w14:paraId="102FEF4A" w14:textId="77777777" w:rsidR="00B72602" w:rsidRPr="00BD324F" w:rsidRDefault="00B72602" w:rsidP="00B72602">
      <w:pPr>
        <w:pStyle w:val="PL"/>
      </w:pPr>
      <w:r w:rsidRPr="00BD324F">
        <w:tab/>
        <w:t>&lt;restriction base="integer"&gt;</w:t>
      </w:r>
    </w:p>
    <w:p w14:paraId="19FB9B0A" w14:textId="77777777" w:rsidR="00B72602" w:rsidRPr="00BD324F" w:rsidRDefault="00B72602" w:rsidP="00B72602">
      <w:pPr>
        <w:pStyle w:val="PL"/>
      </w:pPr>
      <w:r w:rsidRPr="00BD324F">
        <w:tab/>
        <w:t>&lt;minInclusive value="0"/&gt;</w:t>
      </w:r>
    </w:p>
    <w:p w14:paraId="6477881A" w14:textId="77777777" w:rsidR="00B72602" w:rsidRPr="00BD324F" w:rsidRDefault="00B72602" w:rsidP="00B72602">
      <w:pPr>
        <w:pStyle w:val="PL"/>
      </w:pPr>
      <w:r w:rsidRPr="00BD324F">
        <w:tab/>
        <w:t>&lt;maxInclusive value="65535"/&gt;</w:t>
      </w:r>
    </w:p>
    <w:p w14:paraId="58AD337F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079D781D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3F15B65E" w14:textId="77777777" w:rsidR="00B72602" w:rsidRPr="00BD324F" w:rsidRDefault="00B72602" w:rsidP="00B72602">
      <w:pPr>
        <w:pStyle w:val="PL"/>
      </w:pPr>
      <w:r w:rsidRPr="00BD324F">
        <w:t>&lt;simpleType name="resourceType"&gt;</w:t>
      </w:r>
    </w:p>
    <w:p w14:paraId="3F021914" w14:textId="77777777" w:rsidR="00B72602" w:rsidRPr="00BD324F" w:rsidRDefault="00B72602" w:rsidP="00B72602">
      <w:pPr>
        <w:pStyle w:val="PL"/>
      </w:pPr>
      <w:r w:rsidRPr="00BD324F">
        <w:tab/>
        <w:t>&lt;restriction base="string"&gt;</w:t>
      </w:r>
    </w:p>
    <w:p w14:paraId="4E88E171" w14:textId="77777777" w:rsidR="00B72602" w:rsidRPr="00BD324F" w:rsidRDefault="00B72602" w:rsidP="00B72602">
      <w:pPr>
        <w:pStyle w:val="PL"/>
      </w:pPr>
      <w:r w:rsidRPr="00BD324F">
        <w:tab/>
        <w:t>&lt;enumeration value="PRB"/&gt;</w:t>
      </w:r>
    </w:p>
    <w:p w14:paraId="743D8955" w14:textId="77777777" w:rsidR="00B72602" w:rsidRPr="00BD324F" w:rsidRDefault="00B72602" w:rsidP="00B72602">
      <w:pPr>
        <w:pStyle w:val="PL"/>
      </w:pPr>
      <w:r w:rsidRPr="00BD324F">
        <w:tab/>
        <w:t>&lt;enumeration value="RRC"/&gt;</w:t>
      </w:r>
    </w:p>
    <w:p w14:paraId="77CA878C" w14:textId="77777777" w:rsidR="00B72602" w:rsidRPr="00BD324F" w:rsidRDefault="00B72602" w:rsidP="00B72602">
      <w:pPr>
        <w:pStyle w:val="PL"/>
      </w:pPr>
      <w:r w:rsidRPr="00BD324F">
        <w:tab/>
        <w:t>&lt;enumeration value="DRB"/&gt;</w:t>
      </w:r>
    </w:p>
    <w:p w14:paraId="2FBF07DC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4E9D6274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06D6ECB0" w14:textId="77777777" w:rsidR="00B72602" w:rsidRPr="00BD324F" w:rsidRDefault="00B72602" w:rsidP="00B72602">
      <w:pPr>
        <w:pStyle w:val="PL"/>
      </w:pPr>
      <w:r w:rsidRPr="00BD324F">
        <w:t>&lt;complexType name="LocalEndPoint"&gt;</w:t>
      </w:r>
    </w:p>
    <w:p w14:paraId="7E42C8AB" w14:textId="77777777" w:rsidR="00B72602" w:rsidRPr="00BD324F" w:rsidRDefault="00B72602" w:rsidP="00B72602">
      <w:pPr>
        <w:pStyle w:val="PL"/>
      </w:pPr>
      <w:r w:rsidRPr="00BD324F">
        <w:tab/>
        <w:t>&lt;sequence&gt;</w:t>
      </w:r>
    </w:p>
    <w:p w14:paraId="631932D1" w14:textId="77777777" w:rsidR="00B72602" w:rsidRPr="00BD324F" w:rsidRDefault="00B72602" w:rsidP="00B72602">
      <w:pPr>
        <w:pStyle w:val="PL"/>
      </w:pPr>
      <w:r w:rsidRPr="00BD324F">
        <w:tab/>
        <w:t>&lt;element name="ipv4Address" type="string"/&gt;</w:t>
      </w:r>
    </w:p>
    <w:p w14:paraId="58BF6EF1" w14:textId="77777777" w:rsidR="00B72602" w:rsidRPr="00BD324F" w:rsidRDefault="00B72602" w:rsidP="00B72602">
      <w:pPr>
        <w:pStyle w:val="PL"/>
      </w:pPr>
      <w:r w:rsidRPr="00BD324F">
        <w:tab/>
        <w:t>&lt;element name="ipv6Address" type="string"/&gt;</w:t>
      </w:r>
    </w:p>
    <w:p w14:paraId="430FE66C" w14:textId="77777777" w:rsidR="00B72602" w:rsidRPr="00BD324F" w:rsidRDefault="00B72602" w:rsidP="00B72602">
      <w:pPr>
        <w:pStyle w:val="PL"/>
      </w:pPr>
      <w:r w:rsidRPr="00BD324F">
        <w:tab/>
        <w:t>&lt;element name="ipv6Prefix" type="string"/&gt;</w:t>
      </w:r>
    </w:p>
    <w:p w14:paraId="54079307" w14:textId="77777777" w:rsidR="00B72602" w:rsidRPr="00BD324F" w:rsidRDefault="00B72602" w:rsidP="00B72602">
      <w:pPr>
        <w:pStyle w:val="PL"/>
      </w:pPr>
      <w:r w:rsidRPr="00BD324F">
        <w:tab/>
        <w:t>&lt;element name="vlanId" type="integer"/&gt;</w:t>
      </w:r>
    </w:p>
    <w:p w14:paraId="41A04C8F" w14:textId="77777777" w:rsidR="00B72602" w:rsidRPr="00BD324F" w:rsidRDefault="00B72602" w:rsidP="00B72602">
      <w:pPr>
        <w:pStyle w:val="PL"/>
      </w:pPr>
      <w:r w:rsidRPr="00BD324F">
        <w:tab/>
        <w:t>&lt;/sequence&gt;</w:t>
      </w:r>
    </w:p>
    <w:p w14:paraId="3DA5DBB2" w14:textId="77777777" w:rsidR="00B72602" w:rsidRPr="00BD324F" w:rsidRDefault="00B72602" w:rsidP="00B72602">
      <w:pPr>
        <w:pStyle w:val="PL"/>
      </w:pPr>
      <w:r w:rsidRPr="00BD324F">
        <w:t>&lt;/complexType&gt;</w:t>
      </w:r>
    </w:p>
    <w:p w14:paraId="1EEA1C06" w14:textId="77777777" w:rsidR="00B72602" w:rsidRPr="00BD324F" w:rsidRDefault="00B72602" w:rsidP="00B72602">
      <w:pPr>
        <w:pStyle w:val="PL"/>
      </w:pPr>
      <w:r w:rsidRPr="00BD324F">
        <w:t>&lt;complexType name="RemoteEndPoint"&gt;</w:t>
      </w:r>
    </w:p>
    <w:p w14:paraId="1641DC49" w14:textId="77777777" w:rsidR="00B72602" w:rsidRPr="00BD324F" w:rsidRDefault="00B72602" w:rsidP="00B72602">
      <w:pPr>
        <w:pStyle w:val="PL"/>
      </w:pPr>
      <w:r w:rsidRPr="00BD324F">
        <w:tab/>
        <w:t>&lt;sequence&gt;</w:t>
      </w:r>
    </w:p>
    <w:p w14:paraId="77ACA8A5" w14:textId="77777777" w:rsidR="00B72602" w:rsidRPr="00BD324F" w:rsidRDefault="00B72602" w:rsidP="00B72602">
      <w:pPr>
        <w:pStyle w:val="PL"/>
      </w:pPr>
      <w:r w:rsidRPr="00BD324F">
        <w:tab/>
        <w:t>&lt;element name="ipv4Address" type="string"/&gt;</w:t>
      </w:r>
    </w:p>
    <w:p w14:paraId="35CEB0C3" w14:textId="77777777" w:rsidR="00B72602" w:rsidRPr="00BD324F" w:rsidRDefault="00B72602" w:rsidP="00B72602">
      <w:pPr>
        <w:pStyle w:val="PL"/>
      </w:pPr>
      <w:r w:rsidRPr="00BD324F">
        <w:tab/>
        <w:t>&lt;element name="ipv6Address" type="string"/&gt;</w:t>
      </w:r>
    </w:p>
    <w:p w14:paraId="555FF531" w14:textId="77777777" w:rsidR="00B72602" w:rsidRPr="00BD324F" w:rsidRDefault="00B72602" w:rsidP="00B72602">
      <w:pPr>
        <w:pStyle w:val="PL"/>
      </w:pPr>
      <w:r w:rsidRPr="00BD324F">
        <w:tab/>
        <w:t>&lt;element name="ipv6Prefix" type="string"/&gt;</w:t>
      </w:r>
    </w:p>
    <w:p w14:paraId="5D4E3629" w14:textId="77777777" w:rsidR="00B72602" w:rsidRPr="00BD324F" w:rsidRDefault="00B72602" w:rsidP="00B72602">
      <w:pPr>
        <w:pStyle w:val="PL"/>
      </w:pPr>
      <w:r w:rsidRPr="00BD324F">
        <w:tab/>
        <w:t>&lt;/sequence&gt;</w:t>
      </w:r>
    </w:p>
    <w:p w14:paraId="1C80A92D" w14:textId="77777777" w:rsidR="00B72602" w:rsidRPr="00BD324F" w:rsidRDefault="00B72602" w:rsidP="00B72602">
      <w:pPr>
        <w:pStyle w:val="PL"/>
      </w:pPr>
      <w:r w:rsidRPr="00BD324F">
        <w:t>&lt;/complexType&gt;</w:t>
      </w:r>
    </w:p>
    <w:p w14:paraId="0EE6D481" w14:textId="77777777" w:rsidR="00B72602" w:rsidRPr="00BD324F" w:rsidRDefault="00B72602" w:rsidP="00B72602">
      <w:pPr>
        <w:pStyle w:val="PL"/>
      </w:pPr>
      <w:r w:rsidRPr="00BD324F">
        <w:t>&lt;complexType name="blackListEntry"&gt;</w:t>
      </w:r>
    </w:p>
    <w:p w14:paraId="48731255" w14:textId="77777777" w:rsidR="00B72602" w:rsidRPr="000004FA" w:rsidRDefault="00B72602" w:rsidP="00B72602">
      <w:pPr>
        <w:pStyle w:val="PL"/>
        <w:rPr>
          <w:lang w:val="fr-FR"/>
        </w:rPr>
      </w:pPr>
      <w:r w:rsidRPr="00BD324F">
        <w:tab/>
      </w:r>
      <w:r w:rsidRPr="000004FA">
        <w:rPr>
          <w:lang w:val="fr-FR"/>
        </w:rPr>
        <w:t>&lt;sequence minOccurs="0" maxOccurs="1007"&gt;</w:t>
      </w:r>
    </w:p>
    <w:p w14:paraId="01932CEF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ab/>
        <w:t>&lt;element name="pci" type="en:Pci" maxOccurs="504"/&gt;</w:t>
      </w:r>
    </w:p>
    <w:p w14:paraId="062F8F70" w14:textId="77777777" w:rsidR="00B72602" w:rsidRPr="00BD324F" w:rsidRDefault="00B72602" w:rsidP="00B72602">
      <w:pPr>
        <w:pStyle w:val="PL"/>
      </w:pPr>
      <w:r w:rsidRPr="000004FA">
        <w:rPr>
          <w:lang w:val="fr-FR"/>
        </w:rPr>
        <w:tab/>
      </w:r>
      <w:r w:rsidRPr="00BD324F">
        <w:t>&lt;/sequence&gt;</w:t>
      </w:r>
    </w:p>
    <w:p w14:paraId="699E8185" w14:textId="77777777" w:rsidR="00B72602" w:rsidRPr="00BD324F" w:rsidRDefault="00B72602" w:rsidP="00B72602">
      <w:pPr>
        <w:pStyle w:val="PL"/>
      </w:pPr>
      <w:r w:rsidRPr="00BD324F">
        <w:t>&lt;/complexType&gt;</w:t>
      </w:r>
    </w:p>
    <w:p w14:paraId="00DBBBBF" w14:textId="77777777" w:rsidR="00B72602" w:rsidRPr="00BD324F" w:rsidRDefault="00B72602" w:rsidP="00B72602">
      <w:pPr>
        <w:pStyle w:val="PL"/>
      </w:pPr>
      <w:r w:rsidRPr="00BD324F">
        <w:t>&lt;complexType name="blackListEntryIdleMode"&gt;</w:t>
      </w:r>
    </w:p>
    <w:p w14:paraId="08BE3C3F" w14:textId="77777777" w:rsidR="00B72602" w:rsidRPr="000004FA" w:rsidRDefault="00B72602" w:rsidP="00B72602">
      <w:pPr>
        <w:pStyle w:val="PL"/>
        <w:rPr>
          <w:lang w:val="fr-FR"/>
        </w:rPr>
      </w:pPr>
      <w:r w:rsidRPr="00BD324F">
        <w:tab/>
      </w:r>
      <w:r w:rsidRPr="000004FA">
        <w:rPr>
          <w:lang w:val="fr-FR"/>
        </w:rPr>
        <w:t>&lt;sequence minOccurs="0" maxOccurs="1007"&gt;</w:t>
      </w:r>
    </w:p>
    <w:p w14:paraId="0519F6A9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ab/>
        <w:t>&lt;element name="pci" type="en:Pci" maxOccurs="504"/&gt;</w:t>
      </w:r>
    </w:p>
    <w:p w14:paraId="50187218" w14:textId="77777777" w:rsidR="00B72602" w:rsidRPr="00BD324F" w:rsidRDefault="00B72602" w:rsidP="00B72602">
      <w:pPr>
        <w:pStyle w:val="PL"/>
      </w:pPr>
      <w:r w:rsidRPr="000004FA">
        <w:rPr>
          <w:lang w:val="fr-FR"/>
        </w:rPr>
        <w:tab/>
      </w:r>
      <w:r w:rsidRPr="00BD324F">
        <w:t>&lt;/sequence&gt;</w:t>
      </w:r>
    </w:p>
    <w:p w14:paraId="54DDE9DB" w14:textId="77777777" w:rsidR="00B72602" w:rsidRPr="00BD324F" w:rsidRDefault="00B72602" w:rsidP="00B72602">
      <w:pPr>
        <w:pStyle w:val="PL"/>
      </w:pPr>
      <w:r w:rsidRPr="00BD324F">
        <w:t>&lt;/complexType&gt;</w:t>
      </w:r>
    </w:p>
    <w:p w14:paraId="606164B4" w14:textId="77777777" w:rsidR="00B72602" w:rsidRPr="00BD324F" w:rsidRDefault="00B72602" w:rsidP="00B72602">
      <w:pPr>
        <w:pStyle w:val="PL"/>
      </w:pPr>
      <w:r w:rsidRPr="00BD324F">
        <w:t>&lt;complexType name="PLMNIdList"&gt;</w:t>
      </w:r>
    </w:p>
    <w:p w14:paraId="136127AF" w14:textId="77777777" w:rsidR="00B72602" w:rsidRPr="00BD324F" w:rsidRDefault="00B72602" w:rsidP="00B72602">
      <w:pPr>
        <w:pStyle w:val="PL"/>
      </w:pPr>
      <w:r w:rsidRPr="00BD324F">
        <w:tab/>
        <w:t>&lt;sequence&gt;</w:t>
      </w:r>
    </w:p>
    <w:p w14:paraId="113C1355" w14:textId="77777777" w:rsidR="00B72602" w:rsidRPr="00BD324F" w:rsidRDefault="00B72602" w:rsidP="00B72602">
      <w:pPr>
        <w:pStyle w:val="PL"/>
      </w:pPr>
      <w:r w:rsidRPr="00BD324F">
        <w:tab/>
        <w:t>&lt;element name="pLMNId" type="en:PLMNId" maxOccurs="6"/&gt;</w:t>
      </w:r>
    </w:p>
    <w:p w14:paraId="48BE648B" w14:textId="77777777" w:rsidR="00B72602" w:rsidRPr="00BD324F" w:rsidRDefault="00B72602" w:rsidP="00B72602">
      <w:pPr>
        <w:pStyle w:val="PL"/>
      </w:pPr>
      <w:r w:rsidRPr="00BD324F">
        <w:tab/>
        <w:t>&lt;!-- The first pLMNId of the pLMNIdList is primary PLMN id --&gt;</w:t>
      </w:r>
    </w:p>
    <w:p w14:paraId="4B23F8F8" w14:textId="77777777" w:rsidR="00B72602" w:rsidRPr="00BD324F" w:rsidRDefault="00B72602" w:rsidP="00B72602">
      <w:pPr>
        <w:pStyle w:val="PL"/>
      </w:pPr>
      <w:r w:rsidRPr="00BD324F">
        <w:tab/>
        <w:t>&lt;/sequence&gt;</w:t>
      </w:r>
    </w:p>
    <w:p w14:paraId="3E131F15" w14:textId="77777777" w:rsidR="00B72602" w:rsidRPr="00BD324F" w:rsidRDefault="00B72602" w:rsidP="00B72602">
      <w:pPr>
        <w:pStyle w:val="PL"/>
      </w:pPr>
      <w:r w:rsidRPr="00BD324F">
        <w:t>&lt;/complexType&gt;</w:t>
      </w:r>
    </w:p>
    <w:p w14:paraId="7E9C2C10" w14:textId="77777777" w:rsidR="00B72602" w:rsidRPr="00BD324F" w:rsidRDefault="00B72602" w:rsidP="00B72602">
      <w:pPr>
        <w:pStyle w:val="PL"/>
      </w:pPr>
      <w:r w:rsidRPr="00BD324F">
        <w:t>&lt;complexType name="cellIndividualOffset"&gt;</w:t>
      </w:r>
    </w:p>
    <w:p w14:paraId="48534DEF" w14:textId="77777777" w:rsidR="00B72602" w:rsidRPr="00BD324F" w:rsidRDefault="00B72602" w:rsidP="00B72602">
      <w:pPr>
        <w:pStyle w:val="PL"/>
      </w:pPr>
      <w:r w:rsidRPr="00BD324F">
        <w:tab/>
        <w:t>&lt;sequence&gt;</w:t>
      </w:r>
    </w:p>
    <w:p w14:paraId="3EE1A7DC" w14:textId="77777777" w:rsidR="00B72602" w:rsidRPr="00BD324F" w:rsidRDefault="00B72602" w:rsidP="00B72602">
      <w:pPr>
        <w:pStyle w:val="PL"/>
      </w:pPr>
      <w:r w:rsidRPr="00BD324F">
        <w:tab/>
        <w:t>&lt;element name="rsrpOffsetSSB" type="qOffsetRangeList"/&gt;</w:t>
      </w:r>
    </w:p>
    <w:p w14:paraId="71F17B2F" w14:textId="77777777" w:rsidR="00B72602" w:rsidRPr="00BD324F" w:rsidRDefault="00B72602" w:rsidP="00B72602">
      <w:pPr>
        <w:pStyle w:val="PL"/>
      </w:pPr>
      <w:r w:rsidRPr="00BD324F">
        <w:tab/>
        <w:t>&lt;element name="rsrqOffsetSSB" type="qOffsetRangeList"/&gt;</w:t>
      </w:r>
    </w:p>
    <w:p w14:paraId="580FB93A" w14:textId="77777777" w:rsidR="00B72602" w:rsidRPr="00BD324F" w:rsidRDefault="00B72602" w:rsidP="00B72602">
      <w:pPr>
        <w:pStyle w:val="PL"/>
      </w:pPr>
      <w:r w:rsidRPr="00BD324F">
        <w:tab/>
        <w:t>&lt;element name="sinrOffsetSSB" type="qOffsetRangeList"/&gt;</w:t>
      </w:r>
    </w:p>
    <w:p w14:paraId="6E41C959" w14:textId="77777777" w:rsidR="00B72602" w:rsidRPr="00BD324F" w:rsidRDefault="00B72602" w:rsidP="00B72602">
      <w:pPr>
        <w:pStyle w:val="PL"/>
      </w:pPr>
      <w:r w:rsidRPr="00BD324F">
        <w:tab/>
        <w:t>&lt;element name="rsrpOffsetCSI-RS" type="qOffsetRangeList"/&gt;</w:t>
      </w:r>
    </w:p>
    <w:p w14:paraId="6CD64F05" w14:textId="77777777" w:rsidR="00B72602" w:rsidRPr="00BD324F" w:rsidRDefault="00B72602" w:rsidP="00B72602">
      <w:pPr>
        <w:pStyle w:val="PL"/>
      </w:pPr>
      <w:r w:rsidRPr="00BD324F">
        <w:tab/>
        <w:t>&lt;element name="rsrqOffsetCSI-RS" type="qOffsetRangeList"/&gt;</w:t>
      </w:r>
    </w:p>
    <w:p w14:paraId="74A25E09" w14:textId="77777777" w:rsidR="00B72602" w:rsidRPr="00BD324F" w:rsidRDefault="00B72602" w:rsidP="00B72602">
      <w:pPr>
        <w:pStyle w:val="PL"/>
      </w:pPr>
      <w:r w:rsidRPr="00BD324F">
        <w:tab/>
        <w:t>&lt;element name="sinrOffsetCSI-RS" type="qOffsetRangeList"/&gt;</w:t>
      </w:r>
    </w:p>
    <w:p w14:paraId="13FE7CC7" w14:textId="77777777" w:rsidR="00B72602" w:rsidRPr="00BD324F" w:rsidRDefault="00B72602" w:rsidP="00B72602">
      <w:pPr>
        <w:pStyle w:val="PL"/>
      </w:pPr>
      <w:r w:rsidRPr="00BD324F">
        <w:tab/>
        <w:t>&lt;/sequence&gt;</w:t>
      </w:r>
    </w:p>
    <w:p w14:paraId="25059B5D" w14:textId="77777777" w:rsidR="00B72602" w:rsidRPr="00BD324F" w:rsidRDefault="00B72602" w:rsidP="00B72602">
      <w:pPr>
        <w:pStyle w:val="PL"/>
      </w:pPr>
      <w:r w:rsidRPr="00BD324F">
        <w:t xml:space="preserve">  &lt;/complexType&gt;</w:t>
      </w:r>
    </w:p>
    <w:p w14:paraId="6325F3AF" w14:textId="77777777" w:rsidR="00B72602" w:rsidRPr="00BD324F" w:rsidRDefault="00B72602" w:rsidP="00B72602">
      <w:pPr>
        <w:pStyle w:val="PL"/>
      </w:pPr>
      <w:r w:rsidRPr="00BD324F">
        <w:t xml:space="preserve"> &lt;complexType name="PLMNInfoType"&gt;</w:t>
      </w:r>
    </w:p>
    <w:p w14:paraId="4202638E" w14:textId="77777777" w:rsidR="00B72602" w:rsidRPr="00BD324F" w:rsidRDefault="00B72602" w:rsidP="00B72602">
      <w:pPr>
        <w:pStyle w:val="PL"/>
      </w:pPr>
      <w:r w:rsidRPr="00BD324F">
        <w:tab/>
        <w:t>&lt;sequence&gt;</w:t>
      </w:r>
    </w:p>
    <w:p w14:paraId="70B21666" w14:textId="77777777" w:rsidR="00B72602" w:rsidRPr="00BD324F" w:rsidRDefault="00B72602" w:rsidP="00B72602">
      <w:pPr>
        <w:pStyle w:val="PL"/>
      </w:pPr>
      <w:r w:rsidRPr="00BD324F">
        <w:tab/>
        <w:t>&lt;element name="pLMNId" type="en:PLMNId"/&gt;</w:t>
      </w:r>
    </w:p>
    <w:p w14:paraId="7B1242C2" w14:textId="77777777" w:rsidR="00B72602" w:rsidRPr="00BD324F" w:rsidRDefault="00B72602" w:rsidP="00B72602">
      <w:pPr>
        <w:pStyle w:val="PL"/>
      </w:pPr>
      <w:r w:rsidRPr="00BD324F">
        <w:tab/>
        <w:t>&lt;element name="sNSSAI" type="ngc:SNssai" minOccurs="0"/&gt;</w:t>
      </w:r>
    </w:p>
    <w:p w14:paraId="0698087D" w14:textId="77777777" w:rsidR="00B72602" w:rsidRPr="00BD324F" w:rsidRDefault="00B72602" w:rsidP="00B72602">
      <w:pPr>
        <w:pStyle w:val="PL"/>
      </w:pPr>
      <w:r w:rsidRPr="00BD324F">
        <w:tab/>
        <w:t>&lt;/sequence&gt;</w:t>
      </w:r>
    </w:p>
    <w:p w14:paraId="118A4834" w14:textId="77777777" w:rsidR="00B72602" w:rsidRPr="00BD324F" w:rsidRDefault="00B72602" w:rsidP="00B72602">
      <w:pPr>
        <w:pStyle w:val="PL"/>
      </w:pPr>
      <w:r w:rsidRPr="00BD324F">
        <w:t>&lt;/complexType&gt;</w:t>
      </w:r>
    </w:p>
    <w:p w14:paraId="0100AD7D" w14:textId="77777777" w:rsidR="00B72602" w:rsidRPr="00BD324F" w:rsidRDefault="00B72602" w:rsidP="00B72602">
      <w:pPr>
        <w:pStyle w:val="PL"/>
      </w:pPr>
      <w:r w:rsidRPr="00BD324F">
        <w:t xml:space="preserve"> &lt;complexType name="PLMNInfoListType"&gt;</w:t>
      </w:r>
    </w:p>
    <w:p w14:paraId="120C498A" w14:textId="77777777" w:rsidR="00B72602" w:rsidRPr="00BD324F" w:rsidRDefault="00B72602" w:rsidP="00B72602">
      <w:pPr>
        <w:pStyle w:val="PL"/>
      </w:pPr>
      <w:r w:rsidRPr="00BD324F">
        <w:tab/>
        <w:t>&lt;sequence&gt;</w:t>
      </w:r>
    </w:p>
    <w:p w14:paraId="7C6DDE4A" w14:textId="77777777" w:rsidR="00B72602" w:rsidRPr="00BD324F" w:rsidRDefault="00B72602" w:rsidP="00B72602">
      <w:pPr>
        <w:pStyle w:val="PL"/>
      </w:pPr>
      <w:r w:rsidRPr="00BD324F">
        <w:tab/>
        <w:t>&lt;element name="pLMNInfo" type="PLMNInfoType" minOccurs="1"/&gt;</w:t>
      </w:r>
    </w:p>
    <w:p w14:paraId="1DF5BA34" w14:textId="77777777" w:rsidR="00B72602" w:rsidRPr="00BD324F" w:rsidRDefault="00B72602" w:rsidP="00B72602">
      <w:pPr>
        <w:pStyle w:val="PL"/>
      </w:pPr>
      <w:r w:rsidRPr="00BD324F">
        <w:tab/>
        <w:t>&lt;/sequence&gt;</w:t>
      </w:r>
    </w:p>
    <w:p w14:paraId="76F51BC1" w14:textId="77777777" w:rsidR="00B72602" w:rsidRPr="00BD324F" w:rsidRDefault="00B72602" w:rsidP="00B72602">
      <w:pPr>
        <w:pStyle w:val="PL"/>
      </w:pPr>
      <w:r w:rsidRPr="00BD324F">
        <w:t>&lt;/complexType&gt;</w:t>
      </w:r>
    </w:p>
    <w:p w14:paraId="3436A42A" w14:textId="77777777" w:rsidR="00B72602" w:rsidRPr="00BD324F" w:rsidRDefault="00B72602" w:rsidP="00B72602">
      <w:pPr>
        <w:pStyle w:val="PL"/>
      </w:pPr>
      <w:r w:rsidRPr="00BD324F">
        <w:t>&lt;simpleType name="</w:t>
      </w:r>
      <w:r w:rsidRPr="00BD324F">
        <w:rPr>
          <w:rFonts w:cs="Arial"/>
          <w:szCs w:val="18"/>
        </w:rPr>
        <w:t>maximumDeviationHoTrigger</w:t>
      </w:r>
      <w:r w:rsidRPr="00BD324F">
        <w:t>"&gt;</w:t>
      </w:r>
    </w:p>
    <w:p w14:paraId="2F44AC36" w14:textId="77777777" w:rsidR="00B72602" w:rsidRPr="00BD324F" w:rsidRDefault="00B72602" w:rsidP="00B72602">
      <w:pPr>
        <w:pStyle w:val="PL"/>
      </w:pPr>
      <w:r w:rsidRPr="00BD324F">
        <w:tab/>
        <w:t>&lt;restriction base="integer"&gt;</w:t>
      </w:r>
    </w:p>
    <w:p w14:paraId="788F5BFF" w14:textId="77777777" w:rsidR="00B72602" w:rsidRPr="00BD324F" w:rsidRDefault="00B72602" w:rsidP="00B72602">
      <w:pPr>
        <w:pStyle w:val="PL"/>
      </w:pPr>
      <w:r w:rsidRPr="00BD324F">
        <w:tab/>
        <w:t>&lt;minInclusive value="-20"/&gt;</w:t>
      </w:r>
    </w:p>
    <w:p w14:paraId="2EC9314F" w14:textId="77777777" w:rsidR="00B72602" w:rsidRPr="00BD324F" w:rsidRDefault="00B72602" w:rsidP="00B72602">
      <w:pPr>
        <w:pStyle w:val="PL"/>
      </w:pPr>
      <w:r w:rsidRPr="00BD324F">
        <w:tab/>
        <w:t>&lt;maxInclusive value="20"/&gt;</w:t>
      </w:r>
    </w:p>
    <w:p w14:paraId="77757E49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717AA782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09792323" w14:textId="77777777" w:rsidR="00B72602" w:rsidRPr="00BD324F" w:rsidRDefault="00B72602" w:rsidP="00B72602">
      <w:pPr>
        <w:pStyle w:val="PL"/>
      </w:pPr>
      <w:r w:rsidRPr="00BD324F">
        <w:t>&lt;simpleType name="</w:t>
      </w:r>
      <w:r w:rsidRPr="00BD324F">
        <w:rPr>
          <w:rFonts w:cs="Arial"/>
          <w:szCs w:val="18"/>
        </w:rPr>
        <w:t>minimumTimeBetweenHoTriggerChange</w:t>
      </w:r>
      <w:r w:rsidRPr="00BD324F">
        <w:t>"&gt;</w:t>
      </w:r>
    </w:p>
    <w:p w14:paraId="0745A167" w14:textId="77777777" w:rsidR="00B72602" w:rsidRPr="00BD324F" w:rsidRDefault="00B72602" w:rsidP="00B72602">
      <w:pPr>
        <w:pStyle w:val="PL"/>
      </w:pPr>
      <w:r w:rsidRPr="00BD324F">
        <w:tab/>
        <w:t>&lt;restriction base="integer"&gt;</w:t>
      </w:r>
    </w:p>
    <w:p w14:paraId="154D9BED" w14:textId="77777777" w:rsidR="00B72602" w:rsidRPr="00BD324F" w:rsidRDefault="00B72602" w:rsidP="00B72602">
      <w:pPr>
        <w:pStyle w:val="PL"/>
      </w:pPr>
      <w:r w:rsidRPr="00BD324F">
        <w:tab/>
        <w:t>&lt;minInclusive value="0"/&gt;</w:t>
      </w:r>
    </w:p>
    <w:p w14:paraId="5D638CB7" w14:textId="77777777" w:rsidR="00B72602" w:rsidRPr="00BD324F" w:rsidRDefault="00B72602" w:rsidP="00B72602">
      <w:pPr>
        <w:pStyle w:val="PL"/>
      </w:pPr>
      <w:r w:rsidRPr="00BD324F">
        <w:tab/>
        <w:t>&lt;maxInclusive value="604800"/&gt;</w:t>
      </w:r>
    </w:p>
    <w:p w14:paraId="4F1A3C78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3C8EA854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47DC6519" w14:textId="77777777" w:rsidR="00B72602" w:rsidRPr="00BD324F" w:rsidRDefault="00B72602" w:rsidP="00B72602">
      <w:pPr>
        <w:pStyle w:val="PL"/>
      </w:pPr>
      <w:r w:rsidRPr="00BD324F">
        <w:t>&lt;simpleType name="</w:t>
      </w:r>
      <w:r w:rsidRPr="00BD324F">
        <w:rPr>
          <w:rFonts w:cs="Arial"/>
          <w:szCs w:val="18"/>
        </w:rPr>
        <w:t>tstoreUEcntxt</w:t>
      </w:r>
      <w:r w:rsidRPr="00BD324F">
        <w:t>"&gt;</w:t>
      </w:r>
    </w:p>
    <w:p w14:paraId="6D1F4DF7" w14:textId="77777777" w:rsidR="00B72602" w:rsidRPr="00BD324F" w:rsidRDefault="00B72602" w:rsidP="00B72602">
      <w:pPr>
        <w:pStyle w:val="PL"/>
      </w:pPr>
      <w:r w:rsidRPr="00BD324F">
        <w:tab/>
        <w:t>&lt;restriction base="integer"&gt;</w:t>
      </w:r>
    </w:p>
    <w:p w14:paraId="64FEED6C" w14:textId="77777777" w:rsidR="00B72602" w:rsidRPr="00BD324F" w:rsidRDefault="00B72602" w:rsidP="00B72602">
      <w:pPr>
        <w:pStyle w:val="PL"/>
      </w:pPr>
      <w:r w:rsidRPr="00BD324F">
        <w:tab/>
        <w:t>&lt;minInclusive value="0"/&gt;</w:t>
      </w:r>
    </w:p>
    <w:p w14:paraId="22E72945" w14:textId="77777777" w:rsidR="00B72602" w:rsidRPr="00BD324F" w:rsidRDefault="00B72602" w:rsidP="00B72602">
      <w:pPr>
        <w:pStyle w:val="PL"/>
      </w:pPr>
      <w:r w:rsidRPr="00BD324F">
        <w:tab/>
        <w:t>&lt;maxInclusive value="1023"/&gt;</w:t>
      </w:r>
    </w:p>
    <w:p w14:paraId="1926F829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070B0A4D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4D96D170" w14:textId="77777777" w:rsidR="00B72602" w:rsidRPr="00BD324F" w:rsidRDefault="00B72602" w:rsidP="00B72602">
      <w:pPr>
        <w:pStyle w:val="PL"/>
      </w:pPr>
      <w:r w:rsidRPr="00BD324F">
        <w:t>&lt;simpleType name="load</w:t>
      </w:r>
      <w:r w:rsidRPr="00BD324F">
        <w:rPr>
          <w:rFonts w:cs="Arial"/>
          <w:szCs w:val="18"/>
        </w:rPr>
        <w:t>Threshold</w:t>
      </w:r>
      <w:r w:rsidRPr="00BD324F">
        <w:t>"&gt;</w:t>
      </w:r>
    </w:p>
    <w:p w14:paraId="2DED88A2" w14:textId="77777777" w:rsidR="00B72602" w:rsidRPr="00BD324F" w:rsidRDefault="00B72602" w:rsidP="00B72602">
      <w:pPr>
        <w:pStyle w:val="PL"/>
      </w:pPr>
      <w:r w:rsidRPr="00BD324F">
        <w:tab/>
        <w:t>&lt;restriction base="integer"&gt;</w:t>
      </w:r>
    </w:p>
    <w:p w14:paraId="0C9F8B9E" w14:textId="77777777" w:rsidR="00B72602" w:rsidRPr="00BD324F" w:rsidRDefault="00B72602" w:rsidP="00B72602">
      <w:pPr>
        <w:pStyle w:val="PL"/>
      </w:pPr>
      <w:r w:rsidRPr="00BD324F">
        <w:tab/>
        <w:t>&lt;minInclusive value="0"/&gt;</w:t>
      </w:r>
    </w:p>
    <w:p w14:paraId="5FBBDAED" w14:textId="77777777" w:rsidR="00B72602" w:rsidRPr="00BD324F" w:rsidRDefault="00B72602" w:rsidP="00B72602">
      <w:pPr>
        <w:pStyle w:val="PL"/>
      </w:pPr>
      <w:r w:rsidRPr="00BD324F">
        <w:tab/>
        <w:t>&lt;maxInclusive value="100"/&gt;</w:t>
      </w:r>
    </w:p>
    <w:p w14:paraId="44CAAE95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2E9866F7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27B2ED98" w14:textId="77777777" w:rsidR="00B72602" w:rsidRPr="00BD324F" w:rsidRDefault="00B72602" w:rsidP="00B72602">
      <w:pPr>
        <w:pStyle w:val="PL"/>
      </w:pPr>
      <w:r w:rsidRPr="00BD324F">
        <w:t>&lt;simpleType name="</w:t>
      </w:r>
      <w:r w:rsidRPr="00BD324F">
        <w:rPr>
          <w:rFonts w:cs="Arial"/>
          <w:szCs w:val="18"/>
        </w:rPr>
        <w:t>timeDuration</w:t>
      </w:r>
      <w:r w:rsidRPr="00BD324F">
        <w:t>"&gt;</w:t>
      </w:r>
    </w:p>
    <w:p w14:paraId="1651AE39" w14:textId="77777777" w:rsidR="00B72602" w:rsidRPr="00BD324F" w:rsidRDefault="00B72602" w:rsidP="00B72602">
      <w:pPr>
        <w:pStyle w:val="PL"/>
      </w:pPr>
      <w:r w:rsidRPr="00BD324F">
        <w:tab/>
        <w:t>&lt;restriction base="integer"&gt;</w:t>
      </w:r>
    </w:p>
    <w:p w14:paraId="5695778E" w14:textId="77777777" w:rsidR="00B72602" w:rsidRPr="00BD324F" w:rsidRDefault="00B72602" w:rsidP="00B72602">
      <w:pPr>
        <w:pStyle w:val="PL"/>
      </w:pPr>
      <w:r w:rsidRPr="00BD324F">
        <w:tab/>
        <w:t>&lt;minInclusive value="0"/&gt;</w:t>
      </w:r>
    </w:p>
    <w:p w14:paraId="3F185AED" w14:textId="77777777" w:rsidR="00B72602" w:rsidRPr="00BD324F" w:rsidRDefault="00B72602" w:rsidP="00B72602">
      <w:pPr>
        <w:pStyle w:val="PL"/>
      </w:pPr>
      <w:r w:rsidRPr="00BD324F">
        <w:tab/>
        <w:t>&lt;maxInclusive value="900"/&gt;</w:t>
      </w:r>
    </w:p>
    <w:p w14:paraId="246515DC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550451A4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21BCEDAD" w14:textId="77777777" w:rsidR="00B72602" w:rsidRPr="00BD324F" w:rsidRDefault="00B72602" w:rsidP="00B72602">
      <w:pPr>
        <w:pStyle w:val="PL"/>
      </w:pPr>
      <w:r w:rsidRPr="00BD324F">
        <w:t>&lt;simpleType name="energySavingControl"&gt;</w:t>
      </w:r>
    </w:p>
    <w:p w14:paraId="67F6CB4E" w14:textId="77777777" w:rsidR="00B72602" w:rsidRPr="00BD324F" w:rsidRDefault="00B72602" w:rsidP="00B72602">
      <w:pPr>
        <w:pStyle w:val="PL"/>
      </w:pPr>
      <w:r w:rsidRPr="00BD324F">
        <w:tab/>
        <w:t>&lt;restriction base="string"&gt;</w:t>
      </w:r>
    </w:p>
    <w:p w14:paraId="01E257CA" w14:textId="77777777" w:rsidR="00B72602" w:rsidRPr="00BD324F" w:rsidRDefault="00B72602" w:rsidP="00B72602">
      <w:pPr>
        <w:pStyle w:val="PL"/>
      </w:pPr>
      <w:r w:rsidRPr="00BD324F">
        <w:tab/>
        <w:t>&lt;enumeration value="toBeEnergySaving"/&gt;</w:t>
      </w:r>
    </w:p>
    <w:p w14:paraId="634E9BCD" w14:textId="77777777" w:rsidR="00B72602" w:rsidRPr="00BD324F" w:rsidRDefault="00B72602" w:rsidP="00B72602">
      <w:pPr>
        <w:pStyle w:val="PL"/>
      </w:pPr>
      <w:r w:rsidRPr="00BD324F">
        <w:tab/>
        <w:t>&lt;enumeration value="toBeNotEnergySaving"/&gt;</w:t>
      </w:r>
    </w:p>
    <w:p w14:paraId="59BBE2E3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17FC0006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3999ACB0" w14:textId="77777777" w:rsidR="00B72602" w:rsidRPr="00BD324F" w:rsidRDefault="00B72602" w:rsidP="00B72602">
      <w:pPr>
        <w:pStyle w:val="PL"/>
      </w:pPr>
      <w:r w:rsidRPr="00BD324F">
        <w:t>&lt;simpleType name="energySavingState"&gt;</w:t>
      </w:r>
    </w:p>
    <w:p w14:paraId="5782B2DA" w14:textId="77777777" w:rsidR="00B72602" w:rsidRPr="00BD324F" w:rsidRDefault="00B72602" w:rsidP="00B72602">
      <w:pPr>
        <w:pStyle w:val="PL"/>
      </w:pPr>
      <w:r w:rsidRPr="00BD324F">
        <w:tab/>
        <w:t>&lt;restriction base="string"&gt;</w:t>
      </w:r>
    </w:p>
    <w:p w14:paraId="4C144A02" w14:textId="77777777" w:rsidR="00B72602" w:rsidRPr="00BD324F" w:rsidRDefault="00B72602" w:rsidP="00B72602">
      <w:pPr>
        <w:pStyle w:val="PL"/>
      </w:pPr>
      <w:r w:rsidRPr="00BD324F">
        <w:tab/>
        <w:t>&lt;enumeration value="isNotEnergySaving"/&gt;</w:t>
      </w:r>
    </w:p>
    <w:p w14:paraId="41680F62" w14:textId="77777777" w:rsidR="00B72602" w:rsidRPr="00BD324F" w:rsidRDefault="00B72602" w:rsidP="00B72602">
      <w:pPr>
        <w:pStyle w:val="PL"/>
      </w:pPr>
      <w:r w:rsidRPr="00BD324F">
        <w:tab/>
        <w:t>&lt;enumeration value="isEnergySaving"/&gt;</w:t>
      </w:r>
    </w:p>
    <w:p w14:paraId="50230894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6B0CF7C5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6B8A30E2" w14:textId="77777777" w:rsidR="00B72602" w:rsidRPr="00BD324F" w:rsidRDefault="00B72602" w:rsidP="00B72602">
      <w:pPr>
        <w:pStyle w:val="PL"/>
      </w:pPr>
      <w:r w:rsidRPr="00BD324F">
        <w:t>&lt;simpleType name="isProbingCapable"&gt;</w:t>
      </w:r>
    </w:p>
    <w:p w14:paraId="2F8232BB" w14:textId="77777777" w:rsidR="00B72602" w:rsidRPr="00BD324F" w:rsidRDefault="00B72602" w:rsidP="00B72602">
      <w:pPr>
        <w:pStyle w:val="PL"/>
      </w:pPr>
      <w:r w:rsidRPr="00BD324F">
        <w:tab/>
        <w:t>&lt;restriction base="string"&gt;</w:t>
      </w:r>
    </w:p>
    <w:p w14:paraId="30E107AD" w14:textId="77777777" w:rsidR="00B72602" w:rsidRPr="00BD324F" w:rsidRDefault="00B72602" w:rsidP="00B72602">
      <w:pPr>
        <w:pStyle w:val="PL"/>
      </w:pPr>
      <w:r w:rsidRPr="00BD324F">
        <w:tab/>
        <w:t>&lt;enumeration value="yes"/&gt;</w:t>
      </w:r>
    </w:p>
    <w:p w14:paraId="43F04639" w14:textId="77777777" w:rsidR="00B72602" w:rsidRPr="00BD324F" w:rsidRDefault="00B72602" w:rsidP="00B72602">
      <w:pPr>
        <w:pStyle w:val="PL"/>
      </w:pPr>
      <w:r w:rsidRPr="00BD324F">
        <w:tab/>
        <w:t>&lt;enumeration value="no"/&gt;</w:t>
      </w:r>
    </w:p>
    <w:p w14:paraId="73C2D265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140E56CB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05246505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>&lt;simpleType name="AccessDelayRange"&gt;</w:t>
      </w:r>
    </w:p>
    <w:p w14:paraId="604417ED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&lt;restriction base="unsignedShort"&gt;</w:t>
      </w:r>
    </w:p>
    <w:p w14:paraId="2F56D842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  &lt;minInclusive value="10"/&gt;</w:t>
      </w:r>
    </w:p>
    <w:p w14:paraId="31B32ACD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  &lt;maxInclusive value="560"/&gt;</w:t>
      </w:r>
    </w:p>
    <w:p w14:paraId="417DD79C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&lt;/restriction&gt;</w:t>
      </w:r>
    </w:p>
    <w:p w14:paraId="13C54D0C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>&lt;/simpleType&gt;</w:t>
      </w:r>
    </w:p>
    <w:p w14:paraId="132982E1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>&lt;simpleType name="NumberOfPreambleRange"&gt;</w:t>
      </w:r>
    </w:p>
    <w:p w14:paraId="3A8EAA16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&lt;restriction base="unsignedShort"&gt;</w:t>
      </w:r>
    </w:p>
    <w:p w14:paraId="0E1FD840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  &lt;minInclusive value="1"/&gt;</w:t>
      </w:r>
    </w:p>
    <w:p w14:paraId="76B7C2F3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  &lt;maxInclusive value="200"/&gt;</w:t>
      </w:r>
    </w:p>
    <w:p w14:paraId="02BECADC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&lt;/restriction&gt;</w:t>
      </w:r>
    </w:p>
    <w:p w14:paraId="6C7900A8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>&lt;/simpleType&gt;</w:t>
      </w:r>
    </w:p>
    <w:p w14:paraId="791B29B6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>&lt;simpleType name="RachProbability"&gt;</w:t>
      </w:r>
    </w:p>
    <w:p w14:paraId="221C25A1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&lt;restriction base="unsignedShort"&gt;</w:t>
      </w:r>
    </w:p>
    <w:p w14:paraId="2CDC445E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  &lt;enumeration value="25"/&gt;  </w:t>
      </w:r>
    </w:p>
    <w:p w14:paraId="19378A71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  &lt;enumeration value="50"/&gt;  </w:t>
      </w:r>
    </w:p>
    <w:p w14:paraId="02C6BEB0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  &lt;enumeration value="75"/&gt;  </w:t>
      </w:r>
    </w:p>
    <w:p w14:paraId="1D8E0ACE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  &lt;enumeration value="90"/&gt;  </w:t>
      </w:r>
    </w:p>
    <w:p w14:paraId="6D414266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&lt;/restriction&gt;</w:t>
      </w:r>
    </w:p>
    <w:p w14:paraId="7B9D316C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>&lt;/simpleType&gt;</w:t>
      </w:r>
    </w:p>
    <w:p w14:paraId="587DEB80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>&lt;complexType name="</w:t>
      </w:r>
      <w:r w:rsidRPr="00BD324F">
        <w:rPr>
          <w:rFonts w:cs="Courier New"/>
          <w:snapToGrid w:val="0"/>
          <w:lang w:eastAsia="zh-CN"/>
        </w:rPr>
        <w:t>UeAccDelayProbilityDist</w:t>
      </w:r>
      <w:r w:rsidRPr="00BD324F">
        <w:rPr>
          <w:lang w:eastAsia="zh-CN"/>
        </w:rPr>
        <w:t>"&gt;</w:t>
      </w:r>
    </w:p>
    <w:p w14:paraId="71C083A9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&lt;sequence&gt;</w:t>
      </w:r>
    </w:p>
    <w:p w14:paraId="0187D565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  </w:t>
      </w:r>
      <w:r w:rsidRPr="00BD324F">
        <w:rPr>
          <w:rFonts w:hint="eastAsia"/>
          <w:lang w:eastAsia="zh-CN"/>
        </w:rPr>
        <w:t>&lt;</w:t>
      </w:r>
      <w:r w:rsidRPr="00BD324F">
        <w:rPr>
          <w:lang w:eastAsia="zh-CN"/>
        </w:rPr>
        <w:t>element name="</w:t>
      </w:r>
      <w:r w:rsidRPr="00BD324F">
        <w:rPr>
          <w:rFonts w:hint="eastAsia"/>
          <w:lang w:eastAsia="zh-CN"/>
        </w:rPr>
        <w:t>Probability</w:t>
      </w:r>
      <w:r w:rsidRPr="00BD324F">
        <w:rPr>
          <w:lang w:eastAsia="zh-CN"/>
        </w:rPr>
        <w:t>" type="</w:t>
      </w:r>
      <w:r w:rsidRPr="00BD324F">
        <w:rPr>
          <w:rFonts w:hint="eastAsia"/>
          <w:lang w:eastAsia="zh-CN"/>
        </w:rPr>
        <w:t>sp:</w:t>
      </w:r>
      <w:r w:rsidRPr="00BD324F">
        <w:rPr>
          <w:lang w:eastAsia="zh-CN"/>
        </w:rPr>
        <w:t>RachProbability"/</w:t>
      </w:r>
      <w:r w:rsidRPr="00BD324F">
        <w:rPr>
          <w:rFonts w:hint="eastAsia"/>
          <w:lang w:eastAsia="zh-CN"/>
        </w:rPr>
        <w:t>&gt;</w:t>
      </w:r>
    </w:p>
    <w:p w14:paraId="531245DA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  </w:t>
      </w:r>
      <w:r w:rsidRPr="00BD324F">
        <w:rPr>
          <w:rFonts w:hint="eastAsia"/>
          <w:lang w:eastAsia="zh-CN"/>
        </w:rPr>
        <w:t>&lt;element name=</w:t>
      </w:r>
      <w:r w:rsidRPr="00BD324F">
        <w:rPr>
          <w:lang w:eastAsia="zh-CN"/>
        </w:rPr>
        <w:t>"AccessDelay"</w:t>
      </w:r>
      <w:r w:rsidRPr="00BD324F">
        <w:rPr>
          <w:rFonts w:hint="eastAsia"/>
          <w:lang w:eastAsia="zh-CN"/>
        </w:rPr>
        <w:t xml:space="preserve"> type=</w:t>
      </w:r>
      <w:r w:rsidRPr="00BD324F">
        <w:rPr>
          <w:lang w:eastAsia="zh-CN"/>
        </w:rPr>
        <w:t>"sp:AccessDelayRange"/</w:t>
      </w:r>
      <w:r w:rsidRPr="00BD324F">
        <w:rPr>
          <w:rFonts w:hint="eastAsia"/>
          <w:lang w:eastAsia="zh-CN"/>
        </w:rPr>
        <w:t>&gt;</w:t>
      </w:r>
    </w:p>
    <w:p w14:paraId="7F0EA4F1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&lt;</w:t>
      </w:r>
      <w:r w:rsidRPr="00BD324F">
        <w:rPr>
          <w:rFonts w:hint="eastAsia"/>
          <w:lang w:eastAsia="zh-CN"/>
        </w:rPr>
        <w:t>/</w:t>
      </w:r>
      <w:r w:rsidRPr="00BD324F">
        <w:rPr>
          <w:lang w:eastAsia="zh-CN"/>
        </w:rPr>
        <w:t>sequence&gt;</w:t>
      </w:r>
    </w:p>
    <w:p w14:paraId="6FDABAAB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>&lt;</w:t>
      </w:r>
      <w:r w:rsidRPr="00BD324F">
        <w:rPr>
          <w:rFonts w:hint="eastAsia"/>
          <w:lang w:eastAsia="zh-CN"/>
        </w:rPr>
        <w:t>/</w:t>
      </w:r>
      <w:r w:rsidRPr="00BD324F">
        <w:rPr>
          <w:lang w:eastAsia="zh-CN"/>
        </w:rPr>
        <w:t>complexType&gt;</w:t>
      </w:r>
    </w:p>
    <w:p w14:paraId="35381B8C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>&lt;complexType name="</w:t>
      </w:r>
      <w:r w:rsidRPr="00BD324F">
        <w:rPr>
          <w:rFonts w:cs="Courier New"/>
          <w:snapToGrid w:val="0"/>
          <w:lang w:eastAsia="zh-CN"/>
        </w:rPr>
        <w:t>UeAccDelayProbilityDistlist</w:t>
      </w:r>
      <w:r w:rsidRPr="00BD324F">
        <w:rPr>
          <w:lang w:eastAsia="zh-CN"/>
        </w:rPr>
        <w:t>"&gt;</w:t>
      </w:r>
    </w:p>
    <w:p w14:paraId="44859337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&lt;sequence&gt;</w:t>
      </w:r>
    </w:p>
    <w:p w14:paraId="536D7826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  </w:t>
      </w:r>
      <w:r w:rsidRPr="00BD324F">
        <w:rPr>
          <w:rFonts w:hint="eastAsia"/>
          <w:lang w:eastAsia="zh-CN"/>
        </w:rPr>
        <w:t>&lt;</w:t>
      </w:r>
      <w:r w:rsidRPr="00BD324F">
        <w:rPr>
          <w:lang w:eastAsia="zh-CN"/>
        </w:rPr>
        <w:t>element name="</w:t>
      </w:r>
      <w:r w:rsidRPr="00BD324F">
        <w:rPr>
          <w:rFonts w:cs="Courier New"/>
          <w:snapToGrid w:val="0"/>
          <w:lang w:eastAsia="zh-CN"/>
        </w:rPr>
        <w:t>ueAccDelayProbilityDist</w:t>
      </w:r>
      <w:r w:rsidRPr="00BD324F">
        <w:rPr>
          <w:lang w:eastAsia="zh-CN"/>
        </w:rPr>
        <w:t>" type="</w:t>
      </w:r>
      <w:r w:rsidRPr="00BD324F">
        <w:rPr>
          <w:rFonts w:hint="eastAsia"/>
          <w:lang w:eastAsia="zh-CN"/>
        </w:rPr>
        <w:t>sp:</w:t>
      </w:r>
      <w:r w:rsidRPr="00BD324F">
        <w:rPr>
          <w:rFonts w:cs="Courier New"/>
          <w:snapToGrid w:val="0"/>
          <w:lang w:eastAsia="zh-CN"/>
        </w:rPr>
        <w:t>UeAccDelayProbilityDist</w:t>
      </w:r>
      <w:r w:rsidRPr="00BD324F">
        <w:rPr>
          <w:lang w:eastAsia="zh-CN"/>
        </w:rPr>
        <w:t>"</w:t>
      </w:r>
      <w:r w:rsidRPr="00BD324F">
        <w:rPr>
          <w:rFonts w:hint="eastAsia"/>
          <w:lang w:eastAsia="zh-CN"/>
        </w:rPr>
        <w:t xml:space="preserve"> </w:t>
      </w:r>
      <w:r w:rsidRPr="00BD324F">
        <w:rPr>
          <w:lang w:eastAsia="zh-CN"/>
        </w:rPr>
        <w:t>maxOccurs="4"/</w:t>
      </w:r>
      <w:r w:rsidRPr="00BD324F">
        <w:rPr>
          <w:rFonts w:hint="eastAsia"/>
          <w:lang w:eastAsia="zh-CN"/>
        </w:rPr>
        <w:t>&gt;</w:t>
      </w:r>
    </w:p>
    <w:p w14:paraId="29A73B79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&lt;</w:t>
      </w:r>
      <w:r w:rsidRPr="00BD324F">
        <w:rPr>
          <w:rFonts w:hint="eastAsia"/>
          <w:lang w:eastAsia="zh-CN"/>
        </w:rPr>
        <w:t>/</w:t>
      </w:r>
      <w:r w:rsidRPr="00BD324F">
        <w:rPr>
          <w:lang w:eastAsia="zh-CN"/>
        </w:rPr>
        <w:t>sequence&gt;</w:t>
      </w:r>
    </w:p>
    <w:p w14:paraId="0FA1597E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>&lt;</w:t>
      </w:r>
      <w:r w:rsidRPr="00BD324F">
        <w:rPr>
          <w:rFonts w:hint="eastAsia"/>
          <w:lang w:eastAsia="zh-CN"/>
        </w:rPr>
        <w:t>/</w:t>
      </w:r>
      <w:r w:rsidRPr="00BD324F">
        <w:rPr>
          <w:lang w:eastAsia="zh-CN"/>
        </w:rPr>
        <w:t>complexType&gt;</w:t>
      </w:r>
    </w:p>
    <w:p w14:paraId="3BF2E3A8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>&lt;complexType name="</w:t>
      </w:r>
      <w:r w:rsidRPr="00BD324F">
        <w:t>UeAccProbilityDist</w:t>
      </w:r>
      <w:r w:rsidRPr="00BD324F">
        <w:rPr>
          <w:lang w:eastAsia="zh-CN"/>
        </w:rPr>
        <w:t>"&gt;</w:t>
      </w:r>
    </w:p>
    <w:p w14:paraId="7014764D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&lt;sequence&gt;</w:t>
      </w:r>
    </w:p>
    <w:p w14:paraId="5C0B52BE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  </w:t>
      </w:r>
      <w:r w:rsidRPr="00BD324F">
        <w:rPr>
          <w:rFonts w:hint="eastAsia"/>
          <w:lang w:eastAsia="zh-CN"/>
        </w:rPr>
        <w:t>&lt;</w:t>
      </w:r>
      <w:r w:rsidRPr="00BD324F">
        <w:rPr>
          <w:lang w:eastAsia="zh-CN"/>
        </w:rPr>
        <w:t>element name="</w:t>
      </w:r>
      <w:r w:rsidRPr="00BD324F">
        <w:rPr>
          <w:rFonts w:hint="eastAsia"/>
          <w:lang w:eastAsia="zh-CN"/>
        </w:rPr>
        <w:t>Probability</w:t>
      </w:r>
      <w:r w:rsidRPr="00BD324F">
        <w:rPr>
          <w:lang w:eastAsia="zh-CN"/>
        </w:rPr>
        <w:t>" type="</w:t>
      </w:r>
      <w:r w:rsidRPr="00BD324F">
        <w:rPr>
          <w:rFonts w:hint="eastAsia"/>
          <w:lang w:eastAsia="zh-CN"/>
        </w:rPr>
        <w:t>sp:</w:t>
      </w:r>
      <w:r w:rsidRPr="00BD324F">
        <w:rPr>
          <w:lang w:eastAsia="zh-CN"/>
        </w:rPr>
        <w:t>RachProbability"/</w:t>
      </w:r>
      <w:r w:rsidRPr="00BD324F">
        <w:rPr>
          <w:rFonts w:hint="eastAsia"/>
          <w:lang w:eastAsia="zh-CN"/>
        </w:rPr>
        <w:t>&gt;</w:t>
      </w:r>
    </w:p>
    <w:p w14:paraId="39723D15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  </w:t>
      </w:r>
      <w:r w:rsidRPr="00BD324F">
        <w:rPr>
          <w:rFonts w:hint="eastAsia"/>
          <w:lang w:eastAsia="zh-CN"/>
        </w:rPr>
        <w:t>&lt;element name=</w:t>
      </w:r>
      <w:r w:rsidRPr="00BD324F">
        <w:rPr>
          <w:lang w:eastAsia="zh-CN"/>
        </w:rPr>
        <w:t>"NumberOfPreamble"</w:t>
      </w:r>
      <w:r w:rsidRPr="00BD324F">
        <w:rPr>
          <w:rFonts w:hint="eastAsia"/>
          <w:lang w:eastAsia="zh-CN"/>
        </w:rPr>
        <w:t xml:space="preserve"> type=</w:t>
      </w:r>
      <w:r w:rsidRPr="00BD324F">
        <w:rPr>
          <w:lang w:eastAsia="zh-CN"/>
        </w:rPr>
        <w:t>"sp:NumberOfPreambleRange"</w:t>
      </w:r>
      <w:r w:rsidRPr="00BD324F">
        <w:rPr>
          <w:rFonts w:hint="eastAsia"/>
          <w:lang w:eastAsia="zh-CN"/>
        </w:rPr>
        <w:t>/&gt;</w:t>
      </w:r>
    </w:p>
    <w:p w14:paraId="6E9E2458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&lt;</w:t>
      </w:r>
      <w:r w:rsidRPr="00BD324F">
        <w:rPr>
          <w:rFonts w:hint="eastAsia"/>
          <w:lang w:eastAsia="zh-CN"/>
        </w:rPr>
        <w:t>/</w:t>
      </w:r>
      <w:r w:rsidRPr="00BD324F">
        <w:rPr>
          <w:lang w:eastAsia="zh-CN"/>
        </w:rPr>
        <w:t>sequence&gt;</w:t>
      </w:r>
    </w:p>
    <w:p w14:paraId="43E53C61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>&lt;</w:t>
      </w:r>
      <w:r w:rsidRPr="00BD324F">
        <w:rPr>
          <w:rFonts w:hint="eastAsia"/>
          <w:lang w:eastAsia="zh-CN"/>
        </w:rPr>
        <w:t>/</w:t>
      </w:r>
      <w:r w:rsidRPr="00BD324F">
        <w:rPr>
          <w:lang w:eastAsia="zh-CN"/>
        </w:rPr>
        <w:t>complexType&gt;</w:t>
      </w:r>
    </w:p>
    <w:p w14:paraId="4C4A2B2E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>&lt;complexType name="</w:t>
      </w:r>
      <w:r w:rsidRPr="00BD324F">
        <w:t>UeAccProbilityDistlist</w:t>
      </w:r>
      <w:r w:rsidRPr="00BD324F">
        <w:rPr>
          <w:lang w:eastAsia="zh-CN"/>
        </w:rPr>
        <w:t>"&gt;</w:t>
      </w:r>
    </w:p>
    <w:p w14:paraId="54676AA9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&lt;sequence&gt;</w:t>
      </w:r>
    </w:p>
    <w:p w14:paraId="1E73C544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  </w:t>
      </w:r>
      <w:r w:rsidRPr="00BD324F">
        <w:rPr>
          <w:rFonts w:hint="eastAsia"/>
          <w:lang w:eastAsia="zh-CN"/>
        </w:rPr>
        <w:t>&lt;</w:t>
      </w:r>
      <w:r w:rsidRPr="00BD324F">
        <w:rPr>
          <w:lang w:eastAsia="zh-CN"/>
        </w:rPr>
        <w:t>element name="</w:t>
      </w:r>
      <w:r w:rsidRPr="00BD324F">
        <w:t>ueAccProbilityDist</w:t>
      </w:r>
      <w:r w:rsidRPr="00BD324F">
        <w:rPr>
          <w:lang w:eastAsia="zh-CN"/>
        </w:rPr>
        <w:t>" type="</w:t>
      </w:r>
      <w:r w:rsidRPr="00BD324F">
        <w:rPr>
          <w:rFonts w:hint="eastAsia"/>
          <w:lang w:eastAsia="zh-CN"/>
        </w:rPr>
        <w:t>sp:</w:t>
      </w:r>
      <w:r w:rsidRPr="00BD324F">
        <w:t>UeAccProbilityDist</w:t>
      </w:r>
      <w:r w:rsidRPr="00BD324F">
        <w:rPr>
          <w:lang w:eastAsia="zh-CN"/>
        </w:rPr>
        <w:t>" maxOccurs="4"/</w:t>
      </w:r>
      <w:r w:rsidRPr="00BD324F">
        <w:rPr>
          <w:rFonts w:hint="eastAsia"/>
          <w:lang w:eastAsia="zh-CN"/>
        </w:rPr>
        <w:t>&gt;</w:t>
      </w:r>
    </w:p>
    <w:p w14:paraId="5A637C72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&lt;</w:t>
      </w:r>
      <w:r w:rsidRPr="00BD324F">
        <w:rPr>
          <w:rFonts w:hint="eastAsia"/>
          <w:lang w:eastAsia="zh-CN"/>
        </w:rPr>
        <w:t>/</w:t>
      </w:r>
      <w:r w:rsidRPr="00BD324F">
        <w:rPr>
          <w:lang w:eastAsia="zh-CN"/>
        </w:rPr>
        <w:t>sequence&gt;</w:t>
      </w:r>
    </w:p>
    <w:p w14:paraId="35AA0AD7" w14:textId="77777777" w:rsidR="00B72602" w:rsidRPr="00BD324F" w:rsidRDefault="00B72602" w:rsidP="00B72602">
      <w:pPr>
        <w:pStyle w:val="PL"/>
      </w:pPr>
      <w:r w:rsidRPr="00BD324F">
        <w:rPr>
          <w:lang w:eastAsia="zh-CN"/>
        </w:rPr>
        <w:t>&lt;</w:t>
      </w:r>
      <w:r w:rsidRPr="00BD324F">
        <w:rPr>
          <w:rFonts w:hint="eastAsia"/>
          <w:lang w:eastAsia="zh-CN"/>
        </w:rPr>
        <w:t>/</w:t>
      </w:r>
      <w:r w:rsidRPr="00BD324F">
        <w:rPr>
          <w:lang w:eastAsia="zh-CN"/>
        </w:rPr>
        <w:t>complexType&gt;</w:t>
      </w:r>
    </w:p>
    <w:p w14:paraId="576EA362" w14:textId="77777777" w:rsidR="00B72602" w:rsidRPr="00BD324F" w:rsidRDefault="00B72602" w:rsidP="00B72602">
      <w:pPr>
        <w:pStyle w:val="PL"/>
      </w:pPr>
      <w:r w:rsidRPr="00BD324F">
        <w:t>&lt;simpleType name="NRPci"&gt;</w:t>
      </w:r>
    </w:p>
    <w:p w14:paraId="4A7ED92B" w14:textId="77777777" w:rsidR="00B72602" w:rsidRPr="00BD324F" w:rsidRDefault="00B72602" w:rsidP="00B72602">
      <w:pPr>
        <w:pStyle w:val="PL"/>
      </w:pPr>
      <w:r w:rsidRPr="00BD324F">
        <w:t xml:space="preserve">  &lt;restriction base="unsignedShort"&gt;</w:t>
      </w:r>
    </w:p>
    <w:p w14:paraId="7F5E160B" w14:textId="77777777" w:rsidR="00B72602" w:rsidRPr="00BD324F" w:rsidRDefault="00B72602" w:rsidP="00B72602">
      <w:pPr>
        <w:pStyle w:val="PL"/>
      </w:pPr>
      <w:r w:rsidRPr="00BD324F">
        <w:t xml:space="preserve">    &lt;maxInclusive value="1007"/&gt;</w:t>
      </w:r>
    </w:p>
    <w:p w14:paraId="57809284" w14:textId="77777777" w:rsidR="00B72602" w:rsidRPr="00BD324F" w:rsidRDefault="00B72602" w:rsidP="00B72602">
      <w:pPr>
        <w:pStyle w:val="PL"/>
      </w:pPr>
      <w:r w:rsidRPr="00BD324F">
        <w:t xml:space="preserve">  &lt;/restriction&gt;</w:t>
      </w:r>
    </w:p>
    <w:p w14:paraId="7A81A8CB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5B356197" w14:textId="77777777" w:rsidR="00B72602" w:rsidRPr="00BD324F" w:rsidRDefault="00B72602" w:rsidP="00B72602">
      <w:pPr>
        <w:pStyle w:val="PL"/>
      </w:pPr>
      <w:r w:rsidRPr="00BD324F">
        <w:t>&lt;complexType name="NRPciList"&gt;</w:t>
      </w:r>
    </w:p>
    <w:p w14:paraId="29EDC2C9" w14:textId="77777777" w:rsidR="00B72602" w:rsidRPr="00BD324F" w:rsidRDefault="00B72602" w:rsidP="00B72602">
      <w:pPr>
        <w:pStyle w:val="PL"/>
      </w:pPr>
      <w:r w:rsidRPr="00BD324F">
        <w:t xml:space="preserve">  &lt;sequence&gt;</w:t>
      </w:r>
    </w:p>
    <w:p w14:paraId="21566633" w14:textId="77777777" w:rsidR="00B72602" w:rsidRPr="00BD324F" w:rsidRDefault="00B72602" w:rsidP="00B72602">
      <w:pPr>
        <w:pStyle w:val="PL"/>
      </w:pPr>
      <w:r w:rsidRPr="00BD324F">
        <w:t xml:space="preserve">      &lt;element name="nRPci" type="en:NRPci" maxOccurs="1008"/&gt;</w:t>
      </w:r>
    </w:p>
    <w:p w14:paraId="0A9B6974" w14:textId="77777777" w:rsidR="00B72602" w:rsidRPr="00BD324F" w:rsidRDefault="00B72602" w:rsidP="00B72602">
      <w:pPr>
        <w:pStyle w:val="PL"/>
      </w:pPr>
      <w:r w:rsidRPr="00BD324F">
        <w:t xml:space="preserve">  &lt;/sequence&gt;</w:t>
      </w:r>
    </w:p>
    <w:p w14:paraId="07294017" w14:textId="77777777" w:rsidR="00B72602" w:rsidRPr="00BD324F" w:rsidRDefault="00B72602" w:rsidP="00B72602">
      <w:pPr>
        <w:pStyle w:val="PL"/>
      </w:pPr>
      <w:r w:rsidRPr="00BD324F">
        <w:t>&lt;/complexType&gt;</w:t>
      </w:r>
    </w:p>
    <w:p w14:paraId="548C67A1" w14:textId="77777777" w:rsidR="00B72602" w:rsidRPr="00BD324F" w:rsidRDefault="00B72602" w:rsidP="00B72602">
      <w:pPr>
        <w:pStyle w:val="PL"/>
      </w:pPr>
      <w:r w:rsidRPr="00BD324F">
        <w:t>&lt;simpleType name="NRPci"&gt;</w:t>
      </w:r>
    </w:p>
    <w:p w14:paraId="29706AF3" w14:textId="77777777" w:rsidR="00B72602" w:rsidRPr="00BD324F" w:rsidRDefault="00B72602" w:rsidP="00B72602">
      <w:pPr>
        <w:pStyle w:val="PL"/>
      </w:pPr>
      <w:r w:rsidRPr="00BD324F">
        <w:t xml:space="preserve">  &lt;restriction base="unsignedShort"&gt;</w:t>
      </w:r>
    </w:p>
    <w:p w14:paraId="58C3AF7D" w14:textId="77777777" w:rsidR="00B72602" w:rsidRPr="00BD324F" w:rsidRDefault="00B72602" w:rsidP="00B72602">
      <w:pPr>
        <w:pStyle w:val="PL"/>
      </w:pPr>
      <w:r w:rsidRPr="00BD324F">
        <w:t xml:space="preserve">    &lt;maxInclusive value="1007"/&gt;</w:t>
      </w:r>
    </w:p>
    <w:p w14:paraId="663025A0" w14:textId="77777777" w:rsidR="00B72602" w:rsidRPr="00BD324F" w:rsidRDefault="00B72602" w:rsidP="00B72602">
      <w:pPr>
        <w:pStyle w:val="PL"/>
      </w:pPr>
      <w:r w:rsidRPr="00BD324F">
        <w:t xml:space="preserve">  &lt;/restriction&gt;</w:t>
      </w:r>
    </w:p>
    <w:p w14:paraId="60205572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537AECF3" w14:textId="77777777" w:rsidR="00B72602" w:rsidRPr="00BD324F" w:rsidRDefault="00B72602" w:rsidP="00B72602">
      <w:pPr>
        <w:pStyle w:val="PL"/>
      </w:pPr>
      <w:r w:rsidRPr="00BD324F">
        <w:t>&lt;complexType name="</w:t>
      </w:r>
      <w:r w:rsidRPr="00BD324F">
        <w:rPr>
          <w:color w:val="000000"/>
        </w:rPr>
        <w:t>CSonPciList</w:t>
      </w:r>
      <w:r w:rsidRPr="00BD324F">
        <w:t>"&gt;</w:t>
      </w:r>
    </w:p>
    <w:p w14:paraId="2DE10DC1" w14:textId="77777777" w:rsidR="00B72602" w:rsidRPr="00BD324F" w:rsidRDefault="00B72602" w:rsidP="00B72602">
      <w:pPr>
        <w:pStyle w:val="PL"/>
      </w:pPr>
      <w:r w:rsidRPr="00BD324F">
        <w:t xml:space="preserve">  &lt;sequence&gt;</w:t>
      </w:r>
    </w:p>
    <w:p w14:paraId="2DD97909" w14:textId="77777777" w:rsidR="00B72602" w:rsidRPr="00BD324F" w:rsidRDefault="00B72602" w:rsidP="00B72602">
      <w:pPr>
        <w:pStyle w:val="PL"/>
      </w:pPr>
      <w:r w:rsidRPr="00BD324F">
        <w:t xml:space="preserve">      &lt;element name="nRPci" type="en:NRPci" maxOccurs="1008"/&gt;</w:t>
      </w:r>
    </w:p>
    <w:p w14:paraId="0B051288" w14:textId="77777777" w:rsidR="00B72602" w:rsidRPr="00BD324F" w:rsidRDefault="00B72602" w:rsidP="00B72602">
      <w:pPr>
        <w:pStyle w:val="PL"/>
      </w:pPr>
      <w:r w:rsidRPr="00BD324F">
        <w:t xml:space="preserve">  &lt;/sequence&gt;</w:t>
      </w:r>
    </w:p>
    <w:p w14:paraId="5CA4B117" w14:textId="77777777" w:rsidR="00B72602" w:rsidRPr="00BD324F" w:rsidRDefault="00B72602" w:rsidP="00B72602">
      <w:pPr>
        <w:pStyle w:val="PL"/>
      </w:pPr>
      <w:r w:rsidRPr="00BD324F">
        <w:t>&lt;/complexType&gt;</w:t>
      </w:r>
    </w:p>
    <w:p w14:paraId="352A9659" w14:textId="77777777" w:rsidR="00B72602" w:rsidRPr="00BD324F" w:rsidRDefault="00B72602" w:rsidP="00B72602">
      <w:pPr>
        <w:pStyle w:val="PL"/>
      </w:pPr>
      <w:r w:rsidRPr="00BD324F">
        <w:t>&lt;element name="GNBDUFunction" substitutionGroup="xn:ManagedElementOptionallyContainedNrmClass"&gt;</w:t>
      </w:r>
    </w:p>
    <w:p w14:paraId="3DD6A9C0" w14:textId="77777777" w:rsidR="00B72602" w:rsidRPr="000004FA" w:rsidRDefault="00B72602" w:rsidP="00B72602">
      <w:pPr>
        <w:pStyle w:val="PL"/>
        <w:rPr>
          <w:lang w:val="fr-FR"/>
        </w:rPr>
      </w:pPr>
      <w:r w:rsidRPr="00BD324F">
        <w:tab/>
      </w:r>
      <w:r w:rsidRPr="000004FA">
        <w:rPr>
          <w:lang w:val="fr-FR"/>
        </w:rPr>
        <w:t>&lt;complexType&gt;</w:t>
      </w:r>
    </w:p>
    <w:p w14:paraId="6F3B0749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ab/>
      </w:r>
      <w:r w:rsidRPr="000004FA">
        <w:rPr>
          <w:lang w:val="fr-FR"/>
        </w:rPr>
        <w:tab/>
        <w:t>&lt;complexContent&gt;</w:t>
      </w:r>
    </w:p>
    <w:p w14:paraId="469361DF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0004FA">
        <w:rPr>
          <w:lang w:val="fr-FR"/>
        </w:rPr>
        <w:tab/>
        <w:t>&lt;extension base="xn:NrmClass"&gt;</w:t>
      </w:r>
    </w:p>
    <w:p w14:paraId="1F1E86A6" w14:textId="77777777" w:rsidR="00B72602" w:rsidRPr="00BD324F" w:rsidRDefault="00B72602" w:rsidP="00B72602">
      <w:pPr>
        <w:pStyle w:val="PL"/>
      </w:pP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BD324F">
        <w:t>&lt;sequence&gt;</w:t>
      </w:r>
    </w:p>
    <w:p w14:paraId="7120519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name="attributes"&gt;</w:t>
      </w:r>
    </w:p>
    <w:p w14:paraId="7FE6EC0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&lt;complexType&gt;</w:t>
      </w:r>
    </w:p>
    <w:p w14:paraId="58FA21E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0EF3BF3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Inherited attributes from ManagedFunction --&gt;</w:t>
      </w:r>
    </w:p>
    <w:p w14:paraId="37FC479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name="userLabel" type="string" minOccurs="0"/&gt;</w:t>
      </w:r>
    </w:p>
    <w:p w14:paraId="64539A8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name="vnfParametersList" type="xn:vnfParametersListType" minOccurs="0"/&gt;</w:t>
      </w:r>
    </w:p>
    <w:p w14:paraId="765B7CF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name="peeParametersList" type="xn:peeParametersListType" minOccurs="0"/&gt;</w:t>
      </w:r>
    </w:p>
    <w:p w14:paraId="2ED4EBD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name="priority" type="integer" minOccurs="0"/&gt;</w:t>
      </w:r>
    </w:p>
    <w:p w14:paraId="39694DA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name="measurements" type="xn:MeasurementTypesAndGPsList" minOccurs="0"/&gt;</w:t>
      </w:r>
    </w:p>
    <w:p w14:paraId="17D6089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&lt;!--End of inherited attributes from ManagedFunction--&gt;</w:t>
      </w:r>
    </w:p>
    <w:p w14:paraId="091476C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name="gnbId" type="nn:GnbId"/&gt;</w:t>
      </w:r>
    </w:p>
    <w:p w14:paraId="711D75A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name="gnbIdLength" type="nn:GnbIdLength"/&gt;</w:t>
      </w:r>
    </w:p>
    <w:p w14:paraId="12384F5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name="gnbDUId" type="nn:GnbDuId"/&gt;</w:t>
      </w:r>
    </w:p>
    <w:p w14:paraId="15482F7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name="gnbDuName" type="nn:GnbName" minOccurs="0"/&gt;</w:t>
      </w:r>
    </w:p>
    <w:p w14:paraId="0D52D6C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name="x2Blacklist" type="string" minOccurs="0"/&gt;</w:t>
      </w:r>
    </w:p>
    <w:p w14:paraId="3E06809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name="x2Whitelist" type="string" minOccurs="0"/&gt;</w:t>
      </w:r>
    </w:p>
    <w:p w14:paraId="1A80C53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name="xnBlacklist" type="string" minOccurs="0"/&gt;</w:t>
      </w:r>
    </w:p>
    <w:p w14:paraId="591B12C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name="xnWhitelist" type="string" minOccurs="0"/&gt;</w:t>
      </w:r>
    </w:p>
    <w:p w14:paraId="7EABDB1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r w:rsidRPr="00BD324F">
        <w:rPr>
          <w:rFonts w:cs="Courier New"/>
        </w:rPr>
        <w:t>xnHOBlackList</w:t>
      </w:r>
      <w:r w:rsidRPr="00BD324F">
        <w:t>" type="string" minOccurs="0"/&gt;</w:t>
      </w:r>
    </w:p>
    <w:p w14:paraId="2201052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r w:rsidRPr="00BD324F">
        <w:rPr>
          <w:rFonts w:cs="Courier New"/>
        </w:rPr>
        <w:t>x2HOBlackList</w:t>
      </w:r>
      <w:r w:rsidRPr="00BD324F">
        <w:t>" type="string" minOccurs="0"/&gt;</w:t>
      </w:r>
    </w:p>
    <w:p w14:paraId="1C2F967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r w:rsidRPr="00BD324F">
        <w:rPr>
          <w:rFonts w:cs="Courier New"/>
        </w:rPr>
        <w:t>aggressorSetID</w:t>
      </w:r>
      <w:r w:rsidRPr="00BD324F">
        <w:t>" type="nn:</w:t>
      </w:r>
      <w:r w:rsidRPr="00BD324F">
        <w:rPr>
          <w:rFonts w:cs="Courier New"/>
        </w:rPr>
        <w:t>AggressorSetID</w:t>
      </w:r>
      <w:r w:rsidRPr="00BD324F">
        <w:t>"/&gt;</w:t>
      </w:r>
    </w:p>
    <w:p w14:paraId="68AD13C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r w:rsidRPr="00BD324F">
        <w:rPr>
          <w:rFonts w:cs="Courier New"/>
        </w:rPr>
        <w:t>victimSetID</w:t>
      </w:r>
      <w:r w:rsidRPr="00BD324F">
        <w:t>" type="nn:</w:t>
      </w:r>
      <w:r w:rsidRPr="00BD324F">
        <w:rPr>
          <w:rFonts w:cs="Courier New"/>
        </w:rPr>
        <w:t>VictimSetID</w:t>
      </w:r>
      <w:r w:rsidRPr="00BD324F">
        <w:t>"/&gt;</w:t>
      </w:r>
    </w:p>
    <w:p w14:paraId="52DC6F0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6D9BCF5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&lt;/complexType&gt;</w:t>
      </w:r>
    </w:p>
    <w:p w14:paraId="0D6ECD4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6EC5A99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30087B7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ref="nn:NRCellDU"/&gt;</w:t>
      </w:r>
    </w:p>
    <w:p w14:paraId="5075949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ref="nn:BWP"/&gt;</w:t>
      </w:r>
    </w:p>
    <w:p w14:paraId="49D34C1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ref="nn:NRSectorCarrier"/&gt;</w:t>
      </w:r>
    </w:p>
    <w:p w14:paraId="4A19D36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ref="nn:EP_F1C"/&gt;</w:t>
      </w:r>
    </w:p>
    <w:p w14:paraId="5BD0359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ref="nn:EP_F1U"/&gt;</w:t>
      </w:r>
    </w:p>
    <w:p w14:paraId="5DA3CE0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7023878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1E14487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ref="xn:MeasurementControl"/&gt;</w:t>
      </w:r>
    </w:p>
    <w:p w14:paraId="0B2C32F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39AC7A6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28E1D77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</w:t>
      </w:r>
      <w:r w:rsidRPr="00BD324F">
        <w:rPr>
          <w:lang w:eastAsia="zh-CN"/>
        </w:rPr>
        <w:t>DRACHOptimizationFunction</w:t>
      </w:r>
      <w:r w:rsidRPr="00BD324F">
        <w:t>"/&gt;</w:t>
      </w:r>
    </w:p>
    <w:p w14:paraId="7B1362E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31C5B84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&lt;/sequence&gt;</w:t>
      </w:r>
    </w:p>
    <w:p w14:paraId="093BEBA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&lt;/extension&gt;</w:t>
      </w:r>
    </w:p>
    <w:p w14:paraId="5ACBB69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&lt;/complexContent&gt;</w:t>
      </w:r>
    </w:p>
    <w:p w14:paraId="54297C2D" w14:textId="77777777" w:rsidR="00B72602" w:rsidRPr="00BD324F" w:rsidRDefault="00B72602" w:rsidP="00B72602">
      <w:pPr>
        <w:pStyle w:val="PL"/>
      </w:pPr>
      <w:r w:rsidRPr="00BD324F">
        <w:tab/>
        <w:t>&lt;/complexType&gt;</w:t>
      </w:r>
    </w:p>
    <w:p w14:paraId="568DADB4" w14:textId="77777777" w:rsidR="00B72602" w:rsidRPr="00BD324F" w:rsidRDefault="00B72602" w:rsidP="00B72602">
      <w:pPr>
        <w:pStyle w:val="PL"/>
      </w:pPr>
      <w:r w:rsidRPr="00BD324F">
        <w:t>&lt;/element&gt;</w:t>
      </w:r>
    </w:p>
    <w:p w14:paraId="144DA6B0" w14:textId="77777777" w:rsidR="00B72602" w:rsidRPr="00BD324F" w:rsidRDefault="00B72602" w:rsidP="00B72602">
      <w:pPr>
        <w:pStyle w:val="PL"/>
      </w:pPr>
      <w:r w:rsidRPr="00BD324F">
        <w:t>&lt;element name="GNBCUCPFunction" substitutionGroup="xn:ManagedElementOptionallyContainedNrmClass"&gt;</w:t>
      </w:r>
    </w:p>
    <w:p w14:paraId="02006EAE" w14:textId="77777777" w:rsidR="00B72602" w:rsidRPr="00BD324F" w:rsidRDefault="00B72602" w:rsidP="00B72602">
      <w:pPr>
        <w:pStyle w:val="PL"/>
      </w:pPr>
      <w:r w:rsidRPr="00BD324F">
        <w:tab/>
        <w:t>&lt;complexType&gt;</w:t>
      </w:r>
    </w:p>
    <w:p w14:paraId="65A2BA49" w14:textId="77777777" w:rsidR="00B72602" w:rsidRPr="000004FA" w:rsidRDefault="00B72602" w:rsidP="00B72602">
      <w:pPr>
        <w:pStyle w:val="PL"/>
        <w:rPr>
          <w:lang w:val="fr-FR"/>
        </w:rPr>
      </w:pPr>
      <w:r w:rsidRPr="00BD324F">
        <w:tab/>
      </w:r>
      <w:r w:rsidRPr="00BD324F">
        <w:tab/>
      </w:r>
      <w:r w:rsidRPr="000004FA">
        <w:rPr>
          <w:lang w:val="fr-FR"/>
        </w:rPr>
        <w:t>&lt;complexContent&gt;</w:t>
      </w:r>
    </w:p>
    <w:p w14:paraId="2ED181C0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0004FA">
        <w:rPr>
          <w:lang w:val="fr-FR"/>
        </w:rPr>
        <w:tab/>
        <w:t>&lt;extension base="xn:NrmClass"&gt;</w:t>
      </w:r>
    </w:p>
    <w:p w14:paraId="366B7D90" w14:textId="77777777" w:rsidR="00B72602" w:rsidRPr="00BD324F" w:rsidRDefault="00B72602" w:rsidP="00B72602">
      <w:pPr>
        <w:pStyle w:val="PL"/>
      </w:pP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BD324F">
        <w:t>&lt;sequence&gt;</w:t>
      </w:r>
    </w:p>
    <w:p w14:paraId="54BCDCD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name="attributes"&gt;</w:t>
      </w:r>
    </w:p>
    <w:p w14:paraId="6C713B0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&lt;complexType&gt;</w:t>
      </w:r>
    </w:p>
    <w:p w14:paraId="4EF1B52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29C0B6D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Inherited attributes from ManagedFunction --&gt;</w:t>
      </w:r>
    </w:p>
    <w:p w14:paraId="6133767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name="userLabel" type="string" minOccurs="0"/&gt;</w:t>
      </w:r>
    </w:p>
    <w:p w14:paraId="0E540EE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name="vnfParametersList" type="xn:vnfParametersListType" minOccurs="0"/&gt;</w:t>
      </w:r>
    </w:p>
    <w:p w14:paraId="49CC16F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name="peeParametersList" type="xn:peeParametersListType" minOccurs="0"/&gt;</w:t>
      </w:r>
    </w:p>
    <w:p w14:paraId="359B0A2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name="priority" type="integer" minOccurs="0"/&gt;</w:t>
      </w:r>
    </w:p>
    <w:p w14:paraId="17E0777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name="measurements" type="xn:MeasurementTypesAndGPsList" minOccurs="0"/&gt;</w:t>
      </w:r>
    </w:p>
    <w:p w14:paraId="1954FF0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&lt;!--End of inherited attributes from ManagedFunction--&gt;</w:t>
      </w:r>
    </w:p>
    <w:p w14:paraId="6CC7A83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name="gnbId" type="nn:GnbId" /&gt;</w:t>
      </w:r>
    </w:p>
    <w:p w14:paraId="428D6AE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name="gnbIdLength" type="nn:GnbIdLength"/&gt;</w:t>
      </w:r>
    </w:p>
    <w:p w14:paraId="464ACB7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name="gnbCuName" type=" nn:GnbName" minOccurs="0"/&gt;</w:t>
      </w:r>
    </w:p>
    <w:p w14:paraId="3E6BE91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name="pLMNId" type="en:PLMNId" /&gt;</w:t>
      </w:r>
    </w:p>
    <w:p w14:paraId="4CD93FC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name="x2Blacklist" type="string" minOccurs="0"/&gt;</w:t>
      </w:r>
    </w:p>
    <w:p w14:paraId="45700F1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name="x2Whitelist" type="string" minOccurs="0"/&gt;</w:t>
      </w:r>
    </w:p>
    <w:p w14:paraId="76FF5A0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name="xnBlacklist" type="string" minOccurs="0"/&gt;</w:t>
      </w:r>
    </w:p>
    <w:p w14:paraId="3D2E216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name="xnWhitelist" type="string" minOccurs="0"/&gt;</w:t>
      </w:r>
    </w:p>
    <w:p w14:paraId="2DC52CB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r w:rsidRPr="00BD324F">
        <w:rPr>
          <w:rFonts w:cs="Courier New"/>
        </w:rPr>
        <w:t>xnHOBlackList</w:t>
      </w:r>
      <w:r w:rsidRPr="00BD324F">
        <w:t>" type="string" minOccurs="0"/&gt;</w:t>
      </w:r>
    </w:p>
    <w:p w14:paraId="005215D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r w:rsidRPr="00BD324F">
        <w:rPr>
          <w:rFonts w:cs="Courier New"/>
        </w:rPr>
        <w:t>x2HOBlackList</w:t>
      </w:r>
      <w:r w:rsidRPr="00BD324F">
        <w:t>" type="string" minOccurs="0"/&gt;</w:t>
      </w:r>
    </w:p>
    <w:p w14:paraId="681CC85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r w:rsidRPr="00BD324F">
        <w:rPr>
          <w:lang w:eastAsia="zh-CN"/>
        </w:rPr>
        <w:t>mappingSetIDBackhaulAddress</w:t>
      </w:r>
      <w:r w:rsidRPr="00BD324F">
        <w:t>" type="</w:t>
      </w:r>
      <w:r w:rsidRPr="00BD324F">
        <w:rPr>
          <w:lang w:eastAsia="zh-CN"/>
        </w:rPr>
        <w:t>MappingSetIDBackhaulAddress</w:t>
      </w:r>
      <w:r w:rsidRPr="00BD324F">
        <w:t>" minOccurs="0"/&gt;</w:t>
      </w:r>
    </w:p>
    <w:p w14:paraId="333FDA9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name="configurable5QISetRef" type="xn:dn"/&gt;</w:t>
      </w:r>
    </w:p>
    <w:p w14:paraId="33B2120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name="dynamic5QISetRef" type="xn:dn" minOccurs="0"/&gt;</w:t>
      </w:r>
    </w:p>
    <w:p w14:paraId="51694B7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4F81CAC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&lt;/complexType&gt;</w:t>
      </w:r>
    </w:p>
    <w:p w14:paraId="414E3D3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718F54E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22B8E74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ref="nn:NRCellCU"/&gt;</w:t>
      </w:r>
    </w:p>
    <w:p w14:paraId="2A8E569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ref="nn:EP_F1C"/&gt;</w:t>
      </w:r>
    </w:p>
    <w:p w14:paraId="319D45C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ref="nn:EP_E1"/&gt;</w:t>
      </w:r>
    </w:p>
    <w:p w14:paraId="798B02D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ref="nn:EP_XnC"/&gt;</w:t>
      </w:r>
    </w:p>
    <w:p w14:paraId="64F7DAC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ref="nn:EP_X2C"/&gt;</w:t>
      </w:r>
    </w:p>
    <w:p w14:paraId="138FD4E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ref="nn:EP_NgC"/&gt;</w:t>
      </w:r>
    </w:p>
    <w:p w14:paraId="0FE6D9D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ref="xn:VsDataContainer"/&gt;</w:t>
      </w:r>
    </w:p>
    <w:p w14:paraId="263FCAA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784D147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4017303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</w:t>
      </w:r>
      <w:r w:rsidRPr="00BD324F">
        <w:rPr>
          <w:lang w:eastAsia="zh-CN"/>
        </w:rPr>
        <w:t>DESManagementFunction</w:t>
      </w:r>
      <w:r w:rsidRPr="00BD324F">
        <w:t>"/&gt;</w:t>
      </w:r>
    </w:p>
    <w:p w14:paraId="54A161C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</w:t>
      </w:r>
      <w:r w:rsidRPr="00BD324F">
        <w:rPr>
          <w:lang w:eastAsia="zh-CN"/>
        </w:rPr>
        <w:t>DMROFunction</w:t>
      </w:r>
      <w:r w:rsidRPr="00BD324F">
        <w:t>"/&gt;</w:t>
      </w:r>
    </w:p>
    <w:p w14:paraId="4E3016A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</w:t>
      </w:r>
      <w:r w:rsidRPr="00BD324F">
        <w:rPr>
          <w:lang w:eastAsia="zh-CN"/>
        </w:rPr>
        <w:t>DANRManagementFunction</w:t>
      </w:r>
      <w:r w:rsidRPr="00BD324F">
        <w:t>"/&gt;</w:t>
      </w:r>
    </w:p>
    <w:p w14:paraId="25E21A4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6E17CBB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21EE4FB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ref="xn:MeasurementControl"/&gt;</w:t>
      </w:r>
    </w:p>
    <w:p w14:paraId="4E74260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  <w:r w:rsidRPr="00BD324F">
        <w:tab/>
      </w:r>
      <w:r w:rsidRPr="00BD324F">
        <w:tab/>
      </w:r>
      <w:r w:rsidRPr="00BD324F">
        <w:tab/>
      </w:r>
    </w:p>
    <w:p w14:paraId="58E37D29" w14:textId="77777777" w:rsidR="00B72602" w:rsidRPr="000004FA" w:rsidRDefault="00B72602" w:rsidP="00B72602">
      <w:pPr>
        <w:pStyle w:val="PL"/>
        <w:rPr>
          <w:lang w:val="fr-FR"/>
        </w:rPr>
      </w:pPr>
      <w:r w:rsidRPr="00BD324F">
        <w:tab/>
      </w:r>
      <w:r w:rsidRPr="00BD324F">
        <w:tab/>
      </w:r>
      <w:r w:rsidRPr="00BD324F">
        <w:tab/>
      </w:r>
      <w:r w:rsidRPr="000004FA">
        <w:rPr>
          <w:lang w:val="fr-FR"/>
        </w:rPr>
        <w:t>&lt;/sequence&gt;</w:t>
      </w:r>
    </w:p>
    <w:p w14:paraId="2A456497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0004FA">
        <w:rPr>
          <w:lang w:val="fr-FR"/>
        </w:rPr>
        <w:tab/>
        <w:t>&lt;/extension&gt;</w:t>
      </w:r>
    </w:p>
    <w:p w14:paraId="4330AE67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ab/>
      </w:r>
      <w:r w:rsidRPr="000004FA">
        <w:rPr>
          <w:lang w:val="fr-FR"/>
        </w:rPr>
        <w:tab/>
        <w:t>&lt;/complexContent&gt;</w:t>
      </w:r>
    </w:p>
    <w:p w14:paraId="3D9F6C13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ab/>
        <w:t>&lt;/complexType&gt;</w:t>
      </w:r>
    </w:p>
    <w:p w14:paraId="2801F9C2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>&lt;/element&gt;</w:t>
      </w:r>
    </w:p>
    <w:p w14:paraId="6ED74DAF" w14:textId="77777777" w:rsidR="00B72602" w:rsidRPr="00BD324F" w:rsidRDefault="00B72602" w:rsidP="00B72602">
      <w:pPr>
        <w:pStyle w:val="PL"/>
      </w:pPr>
      <w:r w:rsidRPr="00BD324F">
        <w:t>&lt;element name="GNBCUUPFunction" substitutionGroup="xn:ManagedElementOptionallyContainedNrmClass"&gt;</w:t>
      </w:r>
    </w:p>
    <w:p w14:paraId="54CC13FB" w14:textId="77777777" w:rsidR="00B72602" w:rsidRPr="000004FA" w:rsidRDefault="00B72602" w:rsidP="00B72602">
      <w:pPr>
        <w:pStyle w:val="PL"/>
        <w:rPr>
          <w:lang w:val="fr-FR"/>
        </w:rPr>
      </w:pPr>
      <w:r w:rsidRPr="00BD324F">
        <w:tab/>
      </w:r>
      <w:r w:rsidRPr="000004FA">
        <w:rPr>
          <w:lang w:val="fr-FR"/>
        </w:rPr>
        <w:t>&lt;complexType&gt;</w:t>
      </w:r>
    </w:p>
    <w:p w14:paraId="3427631E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ab/>
      </w:r>
      <w:r w:rsidRPr="000004FA">
        <w:rPr>
          <w:lang w:val="fr-FR"/>
        </w:rPr>
        <w:tab/>
        <w:t>&lt;complexContent&gt;</w:t>
      </w:r>
    </w:p>
    <w:p w14:paraId="6612550E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0004FA">
        <w:rPr>
          <w:lang w:val="fr-FR"/>
        </w:rPr>
        <w:tab/>
        <w:t>&lt;extension base="xn:NrmClass"&gt;</w:t>
      </w:r>
    </w:p>
    <w:p w14:paraId="6855EE26" w14:textId="77777777" w:rsidR="00B72602" w:rsidRPr="00BD324F" w:rsidRDefault="00B72602" w:rsidP="00B72602">
      <w:pPr>
        <w:pStyle w:val="PL"/>
      </w:pP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BD324F">
        <w:t>&lt;sequence&gt;</w:t>
      </w:r>
    </w:p>
    <w:p w14:paraId="439E0F8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name="attributes"&gt;</w:t>
      </w:r>
    </w:p>
    <w:p w14:paraId="21C5B0B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&lt;complexType&gt;</w:t>
      </w:r>
    </w:p>
    <w:p w14:paraId="38182E3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12B1215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Inherited attributes from ManagedFunction --&gt;</w:t>
      </w:r>
    </w:p>
    <w:p w14:paraId="3058ACA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name="userLabel" type="string" minOccurs="0"/&gt;</w:t>
      </w:r>
    </w:p>
    <w:p w14:paraId="54E5007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name="vnfParametersList" type="xn:vnfParametersListType" minOccurs="0"/&gt;</w:t>
      </w:r>
    </w:p>
    <w:p w14:paraId="704F1DE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name="peeParametersList" type="xn:peeParametersListType" minOccurs="0"/&gt;</w:t>
      </w:r>
    </w:p>
    <w:p w14:paraId="263C31B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name="priority" type="integer" minOccurs="0"/&gt;</w:t>
      </w:r>
    </w:p>
    <w:p w14:paraId="6E4C15D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name="measurements" type="xn:MeasurementTypesAndGPsList" minOccurs="0"/&gt;</w:t>
      </w:r>
    </w:p>
    <w:p w14:paraId="77EFBE1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&lt;!--End of inherited attributes from ManagedFunction--&gt;</w:t>
      </w:r>
    </w:p>
    <w:p w14:paraId="435B528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name="gNBCUUPId" type="nn:GnbCuupId "/&gt;</w:t>
      </w:r>
    </w:p>
    <w:p w14:paraId="217A532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name="pLMNInfoList" type="PLMNInfoListType"/&gt;</w:t>
      </w:r>
    </w:p>
    <w:p w14:paraId="6CD58D0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name="gNBId" type="nn:GnbId"/&gt;</w:t>
      </w:r>
    </w:p>
    <w:p w14:paraId="57915CA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name="gnbIdLength" type="nn:GnbIdLength"/&gt;</w:t>
      </w:r>
    </w:p>
    <w:p w14:paraId="7E9B60C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name="configurable5QISetRef" type="xn:dn"/&gt;</w:t>
      </w:r>
    </w:p>
    <w:p w14:paraId="29DCBFC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name="dynamic5QISetRef" type="xn:dn" minOccurs="0"/&gt;</w:t>
      </w:r>
    </w:p>
    <w:p w14:paraId="14B54CE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0A54AC3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&lt;/complexType&gt;</w:t>
      </w:r>
    </w:p>
    <w:p w14:paraId="6D6063F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25E809B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51C8BB0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ref="nn:EP_E1"/&gt;</w:t>
      </w:r>
    </w:p>
    <w:p w14:paraId="1CBB81F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ref="nn:EP_F1U"/&gt;</w:t>
      </w:r>
    </w:p>
    <w:p w14:paraId="6076923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ref="nn:EP_XnU"/&gt;</w:t>
      </w:r>
    </w:p>
    <w:p w14:paraId="3FD4108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ref="nn:EP_NgU"/&gt;</w:t>
      </w:r>
    </w:p>
    <w:p w14:paraId="458A44D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ref="nn:EP_X2U"/&gt;</w:t>
      </w:r>
    </w:p>
    <w:p w14:paraId="647F980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ref="nn:EP_S1U"/&gt;</w:t>
      </w:r>
    </w:p>
    <w:p w14:paraId="0DF795D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ref="xn:VsDataContainer"/&gt;</w:t>
      </w:r>
    </w:p>
    <w:p w14:paraId="6E3D12E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380B1D0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1D65922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ref="xn:MeasurementControl"/&gt;</w:t>
      </w:r>
    </w:p>
    <w:p w14:paraId="5CA4984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  <w:r w:rsidRPr="00BD324F">
        <w:tab/>
      </w:r>
      <w:r w:rsidRPr="00BD324F">
        <w:tab/>
      </w:r>
    </w:p>
    <w:p w14:paraId="3172481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&lt;/sequence&gt;</w:t>
      </w:r>
    </w:p>
    <w:p w14:paraId="0844569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&lt;/extension&gt;</w:t>
      </w:r>
    </w:p>
    <w:p w14:paraId="40BB06E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&lt;/complexContent&gt;</w:t>
      </w:r>
    </w:p>
    <w:p w14:paraId="62054F51" w14:textId="77777777" w:rsidR="00B72602" w:rsidRPr="00BD324F" w:rsidRDefault="00B72602" w:rsidP="00B72602">
      <w:pPr>
        <w:pStyle w:val="PL"/>
      </w:pPr>
      <w:r w:rsidRPr="00BD324F">
        <w:tab/>
        <w:t>&lt;/complexType&gt;</w:t>
      </w:r>
    </w:p>
    <w:p w14:paraId="00C0D07D" w14:textId="77777777" w:rsidR="00B72602" w:rsidRPr="00BD324F" w:rsidRDefault="00B72602" w:rsidP="00B72602">
      <w:pPr>
        <w:pStyle w:val="PL"/>
      </w:pPr>
      <w:r w:rsidRPr="00BD324F">
        <w:t>&lt;/element&gt;</w:t>
      </w:r>
    </w:p>
    <w:p w14:paraId="000AFAC5" w14:textId="77777777" w:rsidR="00B72602" w:rsidRPr="00BD324F" w:rsidRDefault="00B72602" w:rsidP="00B72602">
      <w:pPr>
        <w:pStyle w:val="PL"/>
      </w:pPr>
      <w:r w:rsidRPr="00BD324F">
        <w:t>&lt;element name="NRCellCU"&gt;</w:t>
      </w:r>
    </w:p>
    <w:p w14:paraId="40430340" w14:textId="77777777" w:rsidR="00B72602" w:rsidRPr="00BD324F" w:rsidRDefault="00B72602" w:rsidP="00B72602">
      <w:pPr>
        <w:pStyle w:val="PL"/>
      </w:pPr>
      <w:r w:rsidRPr="00BD324F">
        <w:tab/>
        <w:t>&lt;complexType&gt;</w:t>
      </w:r>
    </w:p>
    <w:p w14:paraId="65E08F9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&lt;complexContent&gt;</w:t>
      </w:r>
    </w:p>
    <w:p w14:paraId="72F27A2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&lt;extension base="xn:NrmClass"&gt;</w:t>
      </w:r>
    </w:p>
    <w:p w14:paraId="5B4567F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&lt;sequence&gt;</w:t>
      </w:r>
    </w:p>
    <w:p w14:paraId="10B225F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name="attributes"&gt;</w:t>
      </w:r>
    </w:p>
    <w:p w14:paraId="1D66D67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&lt;complexType&gt;</w:t>
      </w:r>
    </w:p>
    <w:p w14:paraId="0D3E380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26F7F8C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Inherited attributes from ManagedFunction --&gt;</w:t>
      </w:r>
    </w:p>
    <w:p w14:paraId="120F9F6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name="userLabel" type="string" minOccurs="0"/&gt;</w:t>
      </w:r>
    </w:p>
    <w:p w14:paraId="7C639D6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name="vnfParametersList" type="xn:vnfParametersListType" minOccurs="0"/&gt;</w:t>
      </w:r>
    </w:p>
    <w:p w14:paraId="1499F72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name="peeParametersList" type="xn:peeParametersListType" minOccurs="0"/&gt;</w:t>
      </w:r>
    </w:p>
    <w:p w14:paraId="71AB1CF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name="priority" type="integer" minOccurs="0"/&gt;</w:t>
      </w:r>
    </w:p>
    <w:p w14:paraId="4C83C18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name="measurements" type="xn:MeasurementTypesAndGPsList" minOccurs="0"/&gt;</w:t>
      </w:r>
      <w:r w:rsidRPr="00BD324F">
        <w:tab/>
      </w:r>
    </w:p>
    <w:p w14:paraId="75A3DA5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&lt;!--End of inherited attributes from ManagedFunction--&gt;</w:t>
      </w:r>
    </w:p>
    <w:p w14:paraId="29FD13D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name="nCGI" type="nn:Ncgi"/&gt;</w:t>
      </w:r>
    </w:p>
    <w:p w14:paraId="6CEE712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name="pLMNIdList" type="en:PLMNIdList"/&gt;</w:t>
      </w:r>
    </w:p>
    <w:p w14:paraId="127897E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name="sNSSAIList" type="ngc:SnssaiList" minOccurs="0"/&gt;</w:t>
      </w:r>
    </w:p>
    <w:p w14:paraId="37692B2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name="nRFrequencyRef" type="xn:dn" minOccurs="0"/&gt;</w:t>
      </w:r>
    </w:p>
    <w:p w14:paraId="58A938A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6EEF556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&lt;/complexType&gt;</w:t>
      </w:r>
    </w:p>
    <w:p w14:paraId="6EAD32F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05898EB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0935D47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ref="xn:VsDataContainer"/&gt;</w:t>
      </w:r>
    </w:p>
    <w:p w14:paraId="71255B2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ref="nRCellRelation"/&gt;</w:t>
      </w:r>
    </w:p>
    <w:p w14:paraId="4126092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ref="nRFreqRelation"/&gt;</w:t>
      </w:r>
    </w:p>
    <w:p w14:paraId="6B3938D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ref="eUtranCellRelation"/&gt;</w:t>
      </w:r>
    </w:p>
    <w:p w14:paraId="0D4661A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ref="eUtranFreqRelation"/&gt;</w:t>
      </w:r>
    </w:p>
    <w:p w14:paraId="601C28F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335B7C0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57B196D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ref="xn:MeasurementControl"/&gt;</w:t>
      </w:r>
    </w:p>
    <w:p w14:paraId="52F3C94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6D7EBF6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maxOccurs="1"&gt;</w:t>
      </w:r>
    </w:p>
    <w:p w14:paraId="3282AFB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ref="sp:EnergySavingProperties"/&gt;</w:t>
      </w:r>
    </w:p>
    <w:p w14:paraId="5A9C91F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ref="sp:ESPolicies"/&gt;</w:t>
      </w:r>
    </w:p>
    <w:p w14:paraId="4397B1C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2D8CEAD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121A7DD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 "RRMPolicyRatio"/&gt;</w:t>
      </w:r>
    </w:p>
    <w:p w14:paraId="1D59A5D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133C576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0CF15DD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</w:t>
      </w:r>
      <w:r w:rsidRPr="00BD324F">
        <w:rPr>
          <w:lang w:eastAsia="zh-CN"/>
        </w:rPr>
        <w:t>DESManagementFunction</w:t>
      </w:r>
      <w:r w:rsidRPr="00BD324F">
        <w:t>"/&gt;</w:t>
      </w:r>
    </w:p>
    <w:p w14:paraId="22A9B1A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</w:t>
      </w:r>
      <w:r w:rsidRPr="00BD324F">
        <w:rPr>
          <w:lang w:eastAsia="zh-CN"/>
        </w:rPr>
        <w:t>DMROFunction</w:t>
      </w:r>
      <w:r w:rsidRPr="00BD324F">
        <w:t>"/&gt;</w:t>
      </w:r>
    </w:p>
    <w:p w14:paraId="63116ED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</w:t>
      </w:r>
      <w:r w:rsidRPr="00BD324F">
        <w:rPr>
          <w:lang w:eastAsia="zh-CN"/>
        </w:rPr>
        <w:t>CESManagementFunction</w:t>
      </w:r>
      <w:r w:rsidRPr="00BD324F">
        <w:t>"/&gt;</w:t>
      </w:r>
    </w:p>
    <w:p w14:paraId="2ED6352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</w:t>
      </w:r>
      <w:r w:rsidRPr="00BD324F">
        <w:rPr>
          <w:lang w:eastAsia="zh-CN"/>
        </w:rPr>
        <w:t>DPCIConfigurationFunction</w:t>
      </w:r>
      <w:r w:rsidRPr="00BD324F">
        <w:t>"/&gt;</w:t>
      </w:r>
    </w:p>
    <w:p w14:paraId="6AC0F29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0727DFF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&lt;/sequence&gt;</w:t>
      </w:r>
    </w:p>
    <w:p w14:paraId="1FC75D9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&lt;/extension&gt;</w:t>
      </w:r>
    </w:p>
    <w:p w14:paraId="3E5E74C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&lt;/complexContent&gt;</w:t>
      </w:r>
    </w:p>
    <w:p w14:paraId="48B2A0A1" w14:textId="77777777" w:rsidR="00B72602" w:rsidRPr="00BD324F" w:rsidRDefault="00B72602" w:rsidP="00B72602">
      <w:pPr>
        <w:pStyle w:val="PL"/>
      </w:pPr>
      <w:r w:rsidRPr="00BD324F">
        <w:tab/>
        <w:t>&lt;/complexType&gt;</w:t>
      </w:r>
    </w:p>
    <w:p w14:paraId="07C90C05" w14:textId="77777777" w:rsidR="00B72602" w:rsidRPr="00BD324F" w:rsidRDefault="00B72602" w:rsidP="00B72602">
      <w:pPr>
        <w:pStyle w:val="PL"/>
      </w:pPr>
      <w:r w:rsidRPr="00BD324F">
        <w:t>&lt;/element&gt;</w:t>
      </w:r>
    </w:p>
    <w:p w14:paraId="46DED2E3" w14:textId="77777777" w:rsidR="00B72602" w:rsidRPr="00BD324F" w:rsidRDefault="00B72602" w:rsidP="00B72602">
      <w:pPr>
        <w:pStyle w:val="PL"/>
      </w:pPr>
      <w:r w:rsidRPr="00BD324F">
        <w:t>&lt;element name="NRCellDU"&gt;</w:t>
      </w:r>
    </w:p>
    <w:p w14:paraId="6D4D3BB5" w14:textId="77777777" w:rsidR="00B72602" w:rsidRPr="00BD324F" w:rsidRDefault="00B72602" w:rsidP="00B72602">
      <w:pPr>
        <w:pStyle w:val="PL"/>
      </w:pPr>
      <w:r w:rsidRPr="00BD324F">
        <w:tab/>
        <w:t>&lt;complexType&gt;</w:t>
      </w:r>
    </w:p>
    <w:p w14:paraId="46F8888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&lt;complexContent&gt;</w:t>
      </w:r>
    </w:p>
    <w:p w14:paraId="4799E9D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&lt;extension base="xn:NrmClass"&gt;</w:t>
      </w:r>
    </w:p>
    <w:p w14:paraId="76ADF98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&lt;sequence&gt;</w:t>
      </w:r>
    </w:p>
    <w:p w14:paraId="0B49E6D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name="attributes"&gt;</w:t>
      </w:r>
    </w:p>
    <w:p w14:paraId="2D298E4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&lt;complexType&gt;</w:t>
      </w:r>
    </w:p>
    <w:p w14:paraId="2E43771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6D3D2DA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Inherited attributes from ManagedFunction --&gt;</w:t>
      </w:r>
    </w:p>
    <w:p w14:paraId="5F0E7B7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name="userLabel" type="string" minOccurs="0"/&gt;</w:t>
      </w:r>
    </w:p>
    <w:p w14:paraId="49A3B62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name="vnfParametersList" type="xn:vnfParametersListType" minOccurs="0"/&gt;</w:t>
      </w:r>
    </w:p>
    <w:p w14:paraId="2891122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name="peeParametersList" type="xn:peeParametersListType" minOccurs="0"/&gt;</w:t>
      </w:r>
    </w:p>
    <w:p w14:paraId="6071226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name="priority" type="integer" minOccurs="0"/&gt;</w:t>
      </w:r>
    </w:p>
    <w:p w14:paraId="6F42906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name="measurements" type="xn:MeasurementTypesAndGPsList" minOccurs="0"/&gt;</w:t>
      </w:r>
      <w:r w:rsidRPr="00BD324F">
        <w:tab/>
      </w:r>
    </w:p>
    <w:p w14:paraId="67AAB35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&lt;!--End of inherited attributes from ManagedFunction--&gt;</w:t>
      </w:r>
    </w:p>
    <w:p w14:paraId="1AAE9DB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name="nCGI" type="nn:Ncgi" minOccurs="0"/&gt;</w:t>
      </w:r>
    </w:p>
    <w:p w14:paraId="37E56D8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name="operationalState" type="sm:operationalStateType" minOccurs="0"/&gt;</w:t>
      </w:r>
    </w:p>
    <w:p w14:paraId="77A73A5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name="administrativeState" type="sm:administrativeStateType" minOccurs="0"/&gt;</w:t>
      </w:r>
    </w:p>
    <w:p w14:paraId="6576103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name="cellState" type="nn:CellState"/&gt;</w:t>
      </w:r>
    </w:p>
    <w:p w14:paraId="7D5819E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name="pLMNIdList" type="en:PLMNIdList"/&gt;</w:t>
      </w:r>
    </w:p>
    <w:p w14:paraId="37E7185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name="sNSSAIList" type="ngc:SnssaiList" minOccurs="0"/&gt;</w:t>
      </w:r>
    </w:p>
    <w:p w14:paraId="379DEF5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name="nRpci" type="nn:Pci" /&gt;</w:t>
      </w:r>
    </w:p>
    <w:p w14:paraId="40F4A53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 xml:space="preserve">&lt;element name="nRTac" type="nn:NrTac" /&gt; </w:t>
      </w:r>
    </w:p>
    <w:p w14:paraId="047408E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name="arfcnDL" type="integer"/&gt;</w:t>
      </w:r>
    </w:p>
    <w:p w14:paraId="728737E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name="arfcnUL" type="integer" minOccurs="0"/&gt;</w:t>
      </w:r>
    </w:p>
    <w:p w14:paraId="4879520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name="arfcnSUL" type="integer" minOccurs="0"/&gt;</w:t>
      </w:r>
    </w:p>
    <w:p w14:paraId="714D4CD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name="bSChannelBwDL" type="integer"/&gt;</w:t>
      </w:r>
    </w:p>
    <w:p w14:paraId="3D89633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name="bSChannelBwUL" type="integer" minOccurs="0"/&gt;</w:t>
      </w:r>
    </w:p>
    <w:p w14:paraId="5AB10FA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name="bSChannelBwSUL" type="integer" minOccurs="0"/&gt;</w:t>
      </w:r>
    </w:p>
    <w:p w14:paraId="55B324A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name="nRFrequencyRef" type="xn:dn" minOccurs="0"/&gt;</w:t>
      </w:r>
    </w:p>
    <w:p w14:paraId="54912AF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name="nRSectorCarrierRef" type="xn:dn" minOccurs="0"/&gt;</w:t>
      </w:r>
    </w:p>
    <w:p w14:paraId="60298CC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name="bWPRef" type="xn:dn" minOccurs="0"/&gt;</w:t>
      </w:r>
      <w:r w:rsidRPr="00BD324F">
        <w:tab/>
      </w:r>
      <w:r w:rsidRPr="00BD324F">
        <w:tab/>
      </w:r>
      <w:r w:rsidRPr="00BD324F">
        <w:tab/>
      </w:r>
      <w:r w:rsidRPr="00BD324F">
        <w:tab/>
        <w:t xml:space="preserve">  </w:t>
      </w:r>
    </w:p>
    <w:p w14:paraId="350AD31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7B4FD0B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 xml:space="preserve">  &lt;/complexType&gt;</w:t>
      </w:r>
    </w:p>
    <w:p w14:paraId="40062C3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&lt;/element&gt;</w:t>
      </w:r>
    </w:p>
    <w:p w14:paraId="47DBBF1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543F495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ref="xn:VsDataContainer"/&gt;</w:t>
      </w:r>
    </w:p>
    <w:p w14:paraId="1AECB8D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067ADE3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32AC28A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ref="xn:MeasurementControl"/&gt;</w:t>
      </w:r>
    </w:p>
    <w:p w14:paraId="11A0FA8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  <w:r w:rsidRPr="00BD324F">
        <w:tab/>
      </w:r>
      <w:r w:rsidRPr="00BD324F">
        <w:tab/>
      </w:r>
      <w:r w:rsidRPr="00BD324F">
        <w:tab/>
      </w:r>
    </w:p>
    <w:p w14:paraId="67B878D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maxOccurs="1"&gt;</w:t>
      </w:r>
    </w:p>
    <w:p w14:paraId="2B00C1D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ref="sp:EnergySavingProperties"/&gt;</w:t>
      </w:r>
    </w:p>
    <w:p w14:paraId="5719715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ref="sp:ESPolicies"/&gt;</w:t>
      </w:r>
    </w:p>
    <w:p w14:paraId="061D990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38838E0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29EBC9F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ref="RRMPolicyRatio"/&gt;</w:t>
      </w:r>
    </w:p>
    <w:p w14:paraId="55B0613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6A8DB22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58F846B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</w:t>
      </w:r>
      <w:r w:rsidRPr="00BD324F">
        <w:rPr>
          <w:lang w:eastAsia="zh-CN"/>
        </w:rPr>
        <w:t>CPCIConfigurationFunction</w:t>
      </w:r>
      <w:r w:rsidRPr="00BD324F">
        <w:t>"/&gt;</w:t>
      </w:r>
    </w:p>
    <w:p w14:paraId="47BE2F2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</w:t>
      </w:r>
      <w:r w:rsidRPr="00BD324F">
        <w:rPr>
          <w:lang w:eastAsia="zh-CN"/>
        </w:rPr>
        <w:t>DRACHOptimizationFunction</w:t>
      </w:r>
      <w:r w:rsidRPr="00BD324F">
        <w:t>"/&gt;</w:t>
      </w:r>
    </w:p>
    <w:p w14:paraId="6622CB7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  <w:r w:rsidRPr="00BD324F">
        <w:tab/>
      </w:r>
    </w:p>
    <w:p w14:paraId="5FE59E0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&lt;/sequence&gt;</w:t>
      </w:r>
    </w:p>
    <w:p w14:paraId="06ED4D8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&lt;/extension&gt;</w:t>
      </w:r>
    </w:p>
    <w:p w14:paraId="58C4616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&lt;/complexContent&gt;</w:t>
      </w:r>
    </w:p>
    <w:p w14:paraId="00DA7894" w14:textId="77777777" w:rsidR="00B72602" w:rsidRPr="00BD324F" w:rsidRDefault="00B72602" w:rsidP="00B72602">
      <w:pPr>
        <w:pStyle w:val="PL"/>
      </w:pPr>
      <w:r w:rsidRPr="00BD324F">
        <w:tab/>
        <w:t>&lt;/complexType&gt;</w:t>
      </w:r>
    </w:p>
    <w:p w14:paraId="58508168" w14:textId="77777777" w:rsidR="00B72602" w:rsidRPr="00BD324F" w:rsidRDefault="00B72602" w:rsidP="00B72602">
      <w:pPr>
        <w:pStyle w:val="PL"/>
      </w:pPr>
      <w:r w:rsidRPr="00BD324F">
        <w:t>&lt;/element&gt;</w:t>
      </w:r>
    </w:p>
    <w:p w14:paraId="2381631A" w14:textId="77777777" w:rsidR="00B72602" w:rsidRPr="00BD324F" w:rsidRDefault="00B72602" w:rsidP="00B72602">
      <w:pPr>
        <w:pStyle w:val="PL"/>
      </w:pPr>
      <w:r w:rsidRPr="00BD324F">
        <w:t>&lt;element name="NRSectorCarrier"&gt;</w:t>
      </w:r>
    </w:p>
    <w:p w14:paraId="35C3A61A" w14:textId="77777777" w:rsidR="00B72602" w:rsidRPr="00BD324F" w:rsidRDefault="00B72602" w:rsidP="00B72602">
      <w:pPr>
        <w:pStyle w:val="PL"/>
      </w:pPr>
      <w:r w:rsidRPr="00BD324F">
        <w:tab/>
        <w:t>&lt;complexType&gt;</w:t>
      </w:r>
    </w:p>
    <w:p w14:paraId="2DC7FC21" w14:textId="77777777" w:rsidR="00B72602" w:rsidRPr="000004FA" w:rsidRDefault="00B72602" w:rsidP="00B72602">
      <w:pPr>
        <w:pStyle w:val="PL"/>
        <w:rPr>
          <w:lang w:val="fr-FR"/>
        </w:rPr>
      </w:pPr>
      <w:r w:rsidRPr="00BD324F">
        <w:tab/>
      </w:r>
      <w:r w:rsidRPr="00BD324F">
        <w:tab/>
      </w:r>
      <w:r w:rsidRPr="000004FA">
        <w:rPr>
          <w:lang w:val="fr-FR"/>
        </w:rPr>
        <w:t>&lt;complexContent&gt;</w:t>
      </w:r>
    </w:p>
    <w:p w14:paraId="6C2038CE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0004FA">
        <w:rPr>
          <w:lang w:val="fr-FR"/>
        </w:rPr>
        <w:tab/>
        <w:t>&lt;extension base="xn:NrmClass"&gt;</w:t>
      </w:r>
    </w:p>
    <w:p w14:paraId="2B30273B" w14:textId="77777777" w:rsidR="00B72602" w:rsidRPr="00BD324F" w:rsidRDefault="00B72602" w:rsidP="00B72602">
      <w:pPr>
        <w:pStyle w:val="PL"/>
      </w:pP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BD324F">
        <w:t>&lt;sequence&gt;</w:t>
      </w:r>
    </w:p>
    <w:p w14:paraId="715DC79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name="attributes"&gt;</w:t>
      </w:r>
    </w:p>
    <w:p w14:paraId="35BEDEC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&lt;complexType&gt;</w:t>
      </w:r>
    </w:p>
    <w:p w14:paraId="7676042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288A80B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Inherited attributes from ManagedFunction --&gt;</w:t>
      </w:r>
    </w:p>
    <w:p w14:paraId="6479EFE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name="userLabel" type="string" minOccurs="0"/&gt;</w:t>
      </w:r>
    </w:p>
    <w:p w14:paraId="34F687C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name="vnfParametersList" type="xn:vnfParametersListType" minOccurs="0"/&gt;</w:t>
      </w:r>
    </w:p>
    <w:p w14:paraId="70C3C2F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name="peeParametersList" type="xn:peeParametersListType" minOccurs="0"/&gt;</w:t>
      </w:r>
    </w:p>
    <w:p w14:paraId="211B909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name="priority" type="integer" minOccurs="0"/&gt;</w:t>
      </w:r>
    </w:p>
    <w:p w14:paraId="3986CB4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name="measurements" type="xn:MeasurementTypesAndGPsList" minOccurs="0"/&gt;</w:t>
      </w:r>
      <w:r w:rsidRPr="00BD324F">
        <w:tab/>
      </w:r>
    </w:p>
    <w:p w14:paraId="0331DF4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&lt;!--End of inherited attributes from ManagedFunction--&gt;</w:t>
      </w:r>
    </w:p>
    <w:p w14:paraId="2B506BC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name="txDirection" type="nn:TxDirection"/&gt;</w:t>
      </w:r>
    </w:p>
    <w:p w14:paraId="4742C2B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name="configuredMaxTxPower" type="integer"/&gt;</w:t>
      </w:r>
    </w:p>
    <w:p w14:paraId="673439F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name="arfcnDL" type="integer" minOccurs="0"/&gt;</w:t>
      </w:r>
    </w:p>
    <w:p w14:paraId="59A0E35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name="arfcnUL" type="integer" minOccurs="0"/&gt;</w:t>
      </w:r>
    </w:p>
    <w:p w14:paraId="0C3E714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name="bSChannelBwDL" type="integer" minOccurs="0"/&gt;</w:t>
      </w:r>
    </w:p>
    <w:p w14:paraId="528D51A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name="bSChannelBwUL" type="integer" minOccurs="0"/&gt;</w:t>
      </w:r>
    </w:p>
    <w:p w14:paraId="1281E30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name="sectorEquipmentFunctionRef" type="xn:dn" minOccurs="0"/&gt;</w:t>
      </w:r>
      <w:r w:rsidRPr="00BD324F">
        <w:tab/>
      </w:r>
      <w:r w:rsidRPr="00BD324F">
        <w:tab/>
      </w:r>
      <w:r w:rsidRPr="00BD324F">
        <w:tab/>
        <w:t xml:space="preserve">  </w:t>
      </w:r>
    </w:p>
    <w:p w14:paraId="1BEF9DA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52809B5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&lt;/complexType&gt;</w:t>
      </w:r>
    </w:p>
    <w:p w14:paraId="2AD31F0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00596C7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01A3CC4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ref="xn:MeasurementControl"/&gt;</w:t>
      </w:r>
    </w:p>
    <w:p w14:paraId="03E19E7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  <w:r w:rsidRPr="00BD324F">
        <w:tab/>
      </w:r>
    </w:p>
    <w:p w14:paraId="0188D9B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7A150D2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ref="xn:VsDataContainer"/&gt;</w:t>
      </w:r>
    </w:p>
    <w:p w14:paraId="14A6A2E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57C4688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maxOccurs="1"&gt;</w:t>
      </w:r>
    </w:p>
    <w:p w14:paraId="24EB29D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ref="sp:EnergySavingProperties"/&gt;</w:t>
      </w:r>
    </w:p>
    <w:p w14:paraId="6CB0B6F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ref="sp:ESPolicies"/&gt;</w:t>
      </w:r>
    </w:p>
    <w:p w14:paraId="5267A20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6CBFDC4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&lt;/sequence&gt;</w:t>
      </w:r>
    </w:p>
    <w:p w14:paraId="1771912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&lt;/extension&gt;</w:t>
      </w:r>
    </w:p>
    <w:p w14:paraId="7ADAD34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&lt;/complexContent&gt;</w:t>
      </w:r>
    </w:p>
    <w:p w14:paraId="37E8D8AF" w14:textId="77777777" w:rsidR="00B72602" w:rsidRPr="00BD324F" w:rsidRDefault="00B72602" w:rsidP="00B72602">
      <w:pPr>
        <w:pStyle w:val="PL"/>
      </w:pPr>
      <w:r w:rsidRPr="00BD324F">
        <w:tab/>
        <w:t>&lt;/complexType&gt;</w:t>
      </w:r>
    </w:p>
    <w:p w14:paraId="7ACD95E6" w14:textId="77777777" w:rsidR="00B72602" w:rsidRPr="00BD324F" w:rsidRDefault="00B72602" w:rsidP="00B72602">
      <w:pPr>
        <w:pStyle w:val="PL"/>
      </w:pPr>
      <w:r w:rsidRPr="00BD324F">
        <w:t>&lt;/element&gt;</w:t>
      </w:r>
    </w:p>
    <w:p w14:paraId="3BFCA113" w14:textId="77777777" w:rsidR="00B72602" w:rsidRPr="00BD324F" w:rsidRDefault="00B72602" w:rsidP="00B72602">
      <w:pPr>
        <w:pStyle w:val="PL"/>
      </w:pPr>
      <w:r w:rsidRPr="00BD324F">
        <w:t>&lt;element name="BWP"&gt;</w:t>
      </w:r>
    </w:p>
    <w:p w14:paraId="65BC2DF1" w14:textId="77777777" w:rsidR="00B72602" w:rsidRPr="00BD324F" w:rsidRDefault="00B72602" w:rsidP="00B72602">
      <w:pPr>
        <w:pStyle w:val="PL"/>
      </w:pPr>
      <w:r w:rsidRPr="00BD324F">
        <w:tab/>
        <w:t>&lt;complexType&gt;</w:t>
      </w:r>
    </w:p>
    <w:p w14:paraId="7F3B60C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&lt;complexContent&gt;</w:t>
      </w:r>
    </w:p>
    <w:p w14:paraId="23FD61A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&lt;extension base="xn:NrmClass"&gt;</w:t>
      </w:r>
    </w:p>
    <w:p w14:paraId="4A99158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&lt;sequence&gt;</w:t>
      </w:r>
    </w:p>
    <w:p w14:paraId="6DDB69D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name="attributes"&gt;</w:t>
      </w:r>
    </w:p>
    <w:p w14:paraId="1577D40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&lt;complexType&gt;</w:t>
      </w:r>
    </w:p>
    <w:p w14:paraId="310E5E5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0F473B1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Inherited attributes from ManagedFunction --&gt;</w:t>
      </w:r>
    </w:p>
    <w:p w14:paraId="3AB23C9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name="userLabel" type="string" minOccurs="0"/&gt;</w:t>
      </w:r>
    </w:p>
    <w:p w14:paraId="62CA596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name="vnfParametersList" type="xn:vnfParametersListType" minOccurs="0"/&gt;</w:t>
      </w:r>
    </w:p>
    <w:p w14:paraId="07D465E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name="peeParametersList" type="xn:peeParametersListType" minOccurs="0"/&gt;</w:t>
      </w:r>
    </w:p>
    <w:p w14:paraId="7A567CE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name="priority" type="integer" minOccurs="0"/&gt;</w:t>
      </w:r>
    </w:p>
    <w:p w14:paraId="63027AE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name="measurements" type="xn:MeasurementTypesAndGPsList" minOccurs="0"/&gt;</w:t>
      </w:r>
      <w:r w:rsidRPr="00BD324F">
        <w:tab/>
      </w:r>
    </w:p>
    <w:p w14:paraId="71324A7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&lt;!--End of inherited attributes from ManagedFunction--&gt;</w:t>
      </w:r>
    </w:p>
    <w:p w14:paraId="31604AF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name="bwpContext" type="nn:BwpContext"/&gt;</w:t>
      </w:r>
    </w:p>
    <w:p w14:paraId="5628D05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name="isInitialBwp" type="nn:IsInitialBwp"/&gt;</w:t>
      </w:r>
    </w:p>
    <w:p w14:paraId="76CDF8B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name="subCarrierSpacing" type="integer"/&gt;</w:t>
      </w:r>
    </w:p>
    <w:p w14:paraId="56CC680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name="cyclicPrefix" type="nn:CyclicPrefix"/&gt;</w:t>
      </w:r>
    </w:p>
    <w:p w14:paraId="7ABF36F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name="startRB" type="integer"/&gt;</w:t>
      </w:r>
    </w:p>
    <w:p w14:paraId="14ABC56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name="numberOfRBs" type="integer"/&gt;</w:t>
      </w:r>
    </w:p>
    <w:p w14:paraId="1CC17C1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45C2D04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&lt;/complexType&gt;</w:t>
      </w:r>
    </w:p>
    <w:p w14:paraId="5DBE188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60BFC4D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37F0399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ref="xn:MeasurementControl"/&gt;</w:t>
      </w:r>
    </w:p>
    <w:p w14:paraId="15DF020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  <w:r w:rsidRPr="00BD324F">
        <w:tab/>
      </w:r>
    </w:p>
    <w:p w14:paraId="275D465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405F7CB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ref="xn:VsDataContainer"/&gt;</w:t>
      </w:r>
    </w:p>
    <w:p w14:paraId="2A40A33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0CC359C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&lt;/sequence&gt;</w:t>
      </w:r>
    </w:p>
    <w:p w14:paraId="3D58732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&lt;/extension&gt;</w:t>
      </w:r>
    </w:p>
    <w:p w14:paraId="0547423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&lt;/complexContent&gt;</w:t>
      </w:r>
    </w:p>
    <w:p w14:paraId="19C31829" w14:textId="77777777" w:rsidR="00B72602" w:rsidRPr="00BD324F" w:rsidRDefault="00B72602" w:rsidP="00B72602">
      <w:pPr>
        <w:pStyle w:val="PL"/>
      </w:pPr>
      <w:r w:rsidRPr="00BD324F">
        <w:tab/>
        <w:t>&lt;/complexType&gt;</w:t>
      </w:r>
    </w:p>
    <w:p w14:paraId="6C82A5DF" w14:textId="77777777" w:rsidR="00B72602" w:rsidRPr="00BD324F" w:rsidRDefault="00B72602" w:rsidP="00B72602">
      <w:pPr>
        <w:pStyle w:val="PL"/>
      </w:pPr>
      <w:r w:rsidRPr="00BD324F">
        <w:t>&lt;/element&gt;</w:t>
      </w:r>
    </w:p>
    <w:p w14:paraId="6B225911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>&lt;element name="CommonBeamformingFunction"&gt;</w:t>
      </w:r>
    </w:p>
    <w:p w14:paraId="1FBFC129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  <w:t>&lt;complexType&gt;</w:t>
      </w:r>
    </w:p>
    <w:p w14:paraId="1A620F99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  <w:t>&lt;complexContent&gt;</w:t>
      </w:r>
    </w:p>
    <w:p w14:paraId="3EFD21EB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&lt;extension base="xn:NrmClass"&gt;</w:t>
      </w:r>
    </w:p>
    <w:p w14:paraId="100B1D33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&lt;sequence&gt;</w:t>
      </w:r>
    </w:p>
    <w:p w14:paraId="156BE56D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name="attributes"&gt;</w:t>
      </w:r>
    </w:p>
    <w:p w14:paraId="674D4D67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&lt;complexType&gt;</w:t>
      </w:r>
    </w:p>
    <w:p w14:paraId="1B9F5B36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&lt;all&gt;</w:t>
      </w:r>
    </w:p>
    <w:p w14:paraId="4B7AE49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name="coverageShape" type="coverageShapeType" minOccurs="0"/&gt;</w:t>
      </w:r>
    </w:p>
    <w:p w14:paraId="44A00A4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name="digitalTilt" type="beamTilt" minOccurs="0"/&gt;</w:t>
      </w:r>
    </w:p>
    <w:p w14:paraId="4AB76A6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name="digitalAzimuth" type="beamAzimuth" minOccurs="0"/&gt;</w:t>
      </w:r>
    </w:p>
    <w:p w14:paraId="797A1A74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&lt;/all&gt;</w:t>
      </w:r>
    </w:p>
    <w:p w14:paraId="5C55CBF3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&lt;/complexType&gt;</w:t>
      </w:r>
    </w:p>
    <w:p w14:paraId="627E1433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&lt;/element&gt;</w:t>
      </w:r>
    </w:p>
    <w:p w14:paraId="19D9CA16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&lt;choice minOccurs="0" maxOccurs="unbounded"&gt;</w:t>
      </w:r>
    </w:p>
    <w:p w14:paraId="532A7480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ref="xn:VsDataContainer"/&gt;</w:t>
      </w:r>
    </w:p>
    <w:p w14:paraId="1EC4296B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&lt;/choice&gt;</w:t>
      </w:r>
    </w:p>
    <w:p w14:paraId="6675BC52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&lt;choice minOccurs="0" maxOccurs="unbounded"&gt;</w:t>
      </w:r>
    </w:p>
    <w:p w14:paraId="4DC67672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ref="xn:MeasurementControl"/&gt;</w:t>
      </w:r>
    </w:p>
    <w:p w14:paraId="51BAD964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&lt;/choice&gt;</w:t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</w:p>
    <w:p w14:paraId="0832B357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&lt;choice minOccurs="0" maxOccurs="1"&gt;</w:t>
      </w:r>
    </w:p>
    <w:p w14:paraId="1C16B433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ref="sp:EnergySavingProperties"/&gt;</w:t>
      </w:r>
    </w:p>
    <w:p w14:paraId="2E0BC6B8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ref="sp:ESPolicies"/&gt;</w:t>
      </w:r>
    </w:p>
    <w:p w14:paraId="14D3518B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&lt;/choice&gt;</w:t>
      </w:r>
    </w:p>
    <w:p w14:paraId="09EC0D07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&lt;/sequence&gt;</w:t>
      </w:r>
    </w:p>
    <w:p w14:paraId="3FBC7C9E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&lt;/extension&gt;</w:t>
      </w:r>
    </w:p>
    <w:p w14:paraId="3D058048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  <w:t>&lt;/complexContent&gt;</w:t>
      </w:r>
    </w:p>
    <w:p w14:paraId="17171D8E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  <w:t>&lt;/complexType&gt;</w:t>
      </w:r>
    </w:p>
    <w:p w14:paraId="6CD58A6E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>&lt;/element&gt;</w:t>
      </w:r>
    </w:p>
    <w:p w14:paraId="572C807E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>&lt;element name="Beam"&gt;</w:t>
      </w:r>
    </w:p>
    <w:p w14:paraId="614A3637" w14:textId="77777777" w:rsidR="00B72602" w:rsidRPr="000004FA" w:rsidRDefault="00B72602" w:rsidP="00B72602">
      <w:pPr>
        <w:pStyle w:val="PL"/>
        <w:rPr>
          <w:color w:val="000000"/>
          <w:lang w:val="fr-FR"/>
        </w:rPr>
      </w:pPr>
      <w:r w:rsidRPr="00BD324F">
        <w:rPr>
          <w:color w:val="000000"/>
        </w:rPr>
        <w:tab/>
      </w:r>
      <w:r w:rsidRPr="000004FA">
        <w:rPr>
          <w:color w:val="000000"/>
          <w:lang w:val="fr-FR"/>
        </w:rPr>
        <w:t>&lt;complexType&gt;</w:t>
      </w:r>
    </w:p>
    <w:p w14:paraId="770ED104" w14:textId="77777777" w:rsidR="00B72602" w:rsidRPr="000004FA" w:rsidRDefault="00B72602" w:rsidP="00B72602">
      <w:pPr>
        <w:pStyle w:val="PL"/>
        <w:rPr>
          <w:color w:val="000000"/>
          <w:lang w:val="fr-FR"/>
        </w:rPr>
      </w:pPr>
      <w:r w:rsidRPr="000004FA">
        <w:rPr>
          <w:color w:val="000000"/>
          <w:lang w:val="fr-FR"/>
        </w:rPr>
        <w:tab/>
      </w:r>
      <w:r w:rsidRPr="000004FA">
        <w:rPr>
          <w:color w:val="000000"/>
          <w:lang w:val="fr-FR"/>
        </w:rPr>
        <w:tab/>
        <w:t>&lt;complexContent&gt;</w:t>
      </w:r>
    </w:p>
    <w:p w14:paraId="0E757C05" w14:textId="77777777" w:rsidR="00B72602" w:rsidRPr="000004FA" w:rsidRDefault="00B72602" w:rsidP="00B72602">
      <w:pPr>
        <w:pStyle w:val="PL"/>
        <w:rPr>
          <w:color w:val="000000"/>
          <w:lang w:val="fr-FR"/>
        </w:rPr>
      </w:pPr>
      <w:r w:rsidRPr="000004FA">
        <w:rPr>
          <w:color w:val="000000"/>
          <w:lang w:val="fr-FR"/>
        </w:rPr>
        <w:tab/>
      </w:r>
      <w:r w:rsidRPr="000004FA">
        <w:rPr>
          <w:color w:val="000000"/>
          <w:lang w:val="fr-FR"/>
        </w:rPr>
        <w:tab/>
      </w:r>
      <w:r w:rsidRPr="000004FA">
        <w:rPr>
          <w:color w:val="000000"/>
          <w:lang w:val="fr-FR"/>
        </w:rPr>
        <w:tab/>
        <w:t>&lt;extension base="xn:NrmClass"&gt;</w:t>
      </w:r>
    </w:p>
    <w:p w14:paraId="4C237F24" w14:textId="77777777" w:rsidR="00B72602" w:rsidRPr="00BD324F" w:rsidRDefault="00B72602" w:rsidP="00B72602">
      <w:pPr>
        <w:pStyle w:val="PL"/>
        <w:rPr>
          <w:color w:val="000000"/>
        </w:rPr>
      </w:pPr>
      <w:r w:rsidRPr="000004FA">
        <w:rPr>
          <w:color w:val="000000"/>
          <w:lang w:val="fr-FR"/>
        </w:rPr>
        <w:tab/>
      </w:r>
      <w:r w:rsidRPr="000004FA">
        <w:rPr>
          <w:color w:val="000000"/>
          <w:lang w:val="fr-FR"/>
        </w:rPr>
        <w:tab/>
      </w:r>
      <w:r w:rsidRPr="000004FA">
        <w:rPr>
          <w:color w:val="000000"/>
          <w:lang w:val="fr-FR"/>
        </w:rPr>
        <w:tab/>
      </w:r>
      <w:r w:rsidRPr="00BD324F">
        <w:rPr>
          <w:color w:val="000000"/>
        </w:rPr>
        <w:t>&lt;sequence&gt;</w:t>
      </w:r>
    </w:p>
    <w:p w14:paraId="08D1722E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name="attributes"&gt;</w:t>
      </w:r>
    </w:p>
    <w:p w14:paraId="661609FA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&lt;complexType&gt;</w:t>
      </w:r>
    </w:p>
    <w:p w14:paraId="7689AFA8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&lt;all&gt;</w:t>
      </w:r>
    </w:p>
    <w:p w14:paraId="1B24B931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name="beamIndex" type="integer" minOccurs="0"/&gt;</w:t>
      </w:r>
    </w:p>
    <w:p w14:paraId="6AE15BB3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name="beamType" type="beamType" minOccurs="0"/&gt;</w:t>
      </w:r>
    </w:p>
    <w:p w14:paraId="6287C621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name="beamAzimuth" type="beamAzimuth" minOccurs="0"/&gt;</w:t>
      </w:r>
    </w:p>
    <w:p w14:paraId="0DC8D39B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name="beamTilt" type="beamTilt" minOccurs="0"/&gt;</w:t>
      </w:r>
    </w:p>
    <w:p w14:paraId="6C6A9F32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name="beamHorizWidth" type="beamHorizWidth" minOccurs="0"/&gt;</w:t>
      </w:r>
    </w:p>
    <w:p w14:paraId="516A42B7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name="beamVertWidth" type="beamVertWidth" minOccurs="0"/&gt;</w:t>
      </w:r>
    </w:p>
    <w:p w14:paraId="748E4291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&lt;/all&gt;</w:t>
      </w:r>
    </w:p>
    <w:p w14:paraId="109C9796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&lt;/complexType&gt;</w:t>
      </w:r>
    </w:p>
    <w:p w14:paraId="626FFFFA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&lt;/element&gt;</w:t>
      </w:r>
    </w:p>
    <w:p w14:paraId="7DBBF348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&lt;choice minOccurs="0" maxOccurs="unbounded"&gt;</w:t>
      </w:r>
    </w:p>
    <w:p w14:paraId="2E710CB7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ref="xn:MeasurementControl"/&gt;</w:t>
      </w:r>
    </w:p>
    <w:p w14:paraId="42019030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&lt;/choice&gt;</w:t>
      </w:r>
      <w:r w:rsidRPr="00BD324F">
        <w:rPr>
          <w:color w:val="000000"/>
        </w:rPr>
        <w:tab/>
      </w:r>
    </w:p>
    <w:p w14:paraId="510554C2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&lt;choice minOccurs="0" maxOccurs="unbounded"&gt;</w:t>
      </w:r>
    </w:p>
    <w:p w14:paraId="54916FB7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ref="xn:VsDataContainer"/&gt;</w:t>
      </w:r>
    </w:p>
    <w:p w14:paraId="6A77A621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&lt;/choice&gt;</w:t>
      </w:r>
    </w:p>
    <w:p w14:paraId="0B2D3A5A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&lt;choice minOccurs="0" maxOccurs="1"&gt;</w:t>
      </w:r>
    </w:p>
    <w:p w14:paraId="6124338F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ref="sp:EnergySavingProperties"/&gt;</w:t>
      </w:r>
    </w:p>
    <w:p w14:paraId="44DADCE0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ref="sp:ESPolicies"/&gt;</w:t>
      </w:r>
    </w:p>
    <w:p w14:paraId="1B5854BE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&lt;/choice&gt;</w:t>
      </w:r>
    </w:p>
    <w:p w14:paraId="26B7CEEC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&lt;/sequence&gt;</w:t>
      </w:r>
    </w:p>
    <w:p w14:paraId="7489FBAA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&lt;/extension&gt;</w:t>
      </w:r>
    </w:p>
    <w:p w14:paraId="6C8890FB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  <w:t>&lt;/complexContent&gt;</w:t>
      </w:r>
    </w:p>
    <w:p w14:paraId="4E2EE07F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  <w:t>&lt;/complexType&gt;</w:t>
      </w:r>
    </w:p>
    <w:p w14:paraId="776756F4" w14:textId="77777777" w:rsidR="00B72602" w:rsidRPr="00BD324F" w:rsidRDefault="00B72602" w:rsidP="00B72602">
      <w:pPr>
        <w:pStyle w:val="PL"/>
      </w:pPr>
      <w:r w:rsidRPr="00BD324F">
        <w:rPr>
          <w:color w:val="000000"/>
        </w:rPr>
        <w:t>&lt;/element&gt;</w:t>
      </w:r>
    </w:p>
    <w:p w14:paraId="527FC148" w14:textId="77777777" w:rsidR="00B72602" w:rsidRPr="00BD324F" w:rsidRDefault="00B72602" w:rsidP="00B72602">
      <w:pPr>
        <w:pStyle w:val="PL"/>
      </w:pPr>
      <w:r w:rsidRPr="00BD324F">
        <w:t>&lt;element name="EP_E1"&gt;</w:t>
      </w:r>
    </w:p>
    <w:p w14:paraId="0A26BDB4" w14:textId="77777777" w:rsidR="00B72602" w:rsidRPr="00BD324F" w:rsidRDefault="00B72602" w:rsidP="00B72602">
      <w:pPr>
        <w:pStyle w:val="PL"/>
      </w:pPr>
      <w:r w:rsidRPr="00BD324F">
        <w:tab/>
        <w:t>&lt;complexType&gt;</w:t>
      </w:r>
    </w:p>
    <w:p w14:paraId="0B484E0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&lt;complexContent&gt;</w:t>
      </w:r>
    </w:p>
    <w:p w14:paraId="6FE524E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&lt;extension base="xn:NrmClass"&gt;</w:t>
      </w:r>
    </w:p>
    <w:p w14:paraId="44C56FA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&lt;sequence&gt;</w:t>
      </w:r>
    </w:p>
    <w:p w14:paraId="655973A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 minOccurs="0"&gt;</w:t>
      </w:r>
    </w:p>
    <w:p w14:paraId="33B6653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&lt;complexType&gt;</w:t>
      </w:r>
    </w:p>
    <w:p w14:paraId="77550A5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147AFAB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Inherited attributes from EP_RP --&gt;</w:t>
      </w:r>
    </w:p>
    <w:p w14:paraId="4CF0CDB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name="farEndEntity" type="xn:dn" minOccurs="0"/&gt;</w:t>
      </w:r>
    </w:p>
    <w:p w14:paraId="4D0FD44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name="userLabel" type="string" minOccurs="0"/&gt;</w:t>
      </w:r>
    </w:p>
    <w:p w14:paraId="734F342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End of inherited attributes from EP_RP --&gt;</w:t>
      </w:r>
    </w:p>
    <w:p w14:paraId="4090BB3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name="localAddress" type="nn:LocalEndPoint" minOccurs="0"/&gt;</w:t>
      </w:r>
    </w:p>
    <w:p w14:paraId="0B6C3C2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name="remoteAddress" type="nn:RemoteEndPoint" minOccurs="0"/&gt;</w:t>
      </w:r>
    </w:p>
    <w:p w14:paraId="524B621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30FF6E6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&lt;/complexType&gt;</w:t>
      </w:r>
    </w:p>
    <w:p w14:paraId="523BB2B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5744315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6E265B3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ref="xn:VsDataContainer"/&gt;</w:t>
      </w:r>
    </w:p>
    <w:p w14:paraId="5085D05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3896ED4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&lt;/sequence&gt;</w:t>
      </w:r>
    </w:p>
    <w:p w14:paraId="11199BC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&lt;/extension&gt;</w:t>
      </w:r>
    </w:p>
    <w:p w14:paraId="1E7AED9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&lt;/complexContent&gt;</w:t>
      </w:r>
    </w:p>
    <w:p w14:paraId="6CF9F686" w14:textId="77777777" w:rsidR="00B72602" w:rsidRPr="00BD324F" w:rsidRDefault="00B72602" w:rsidP="00B72602">
      <w:pPr>
        <w:pStyle w:val="PL"/>
      </w:pPr>
      <w:r w:rsidRPr="00BD324F">
        <w:tab/>
        <w:t>&lt;/complexType&gt;</w:t>
      </w:r>
    </w:p>
    <w:p w14:paraId="4C735AC1" w14:textId="77777777" w:rsidR="00B72602" w:rsidRPr="00BD324F" w:rsidRDefault="00B72602" w:rsidP="00B72602">
      <w:pPr>
        <w:pStyle w:val="PL"/>
      </w:pPr>
      <w:r w:rsidRPr="00BD324F">
        <w:t>&lt;/element&gt;</w:t>
      </w:r>
    </w:p>
    <w:p w14:paraId="006D837F" w14:textId="77777777" w:rsidR="00B72602" w:rsidRPr="00BD324F" w:rsidRDefault="00B72602" w:rsidP="00B72602">
      <w:pPr>
        <w:pStyle w:val="PL"/>
      </w:pPr>
      <w:r w:rsidRPr="00BD324F">
        <w:t>&lt;element name="EP_XnC"&gt;</w:t>
      </w:r>
    </w:p>
    <w:p w14:paraId="045A4966" w14:textId="77777777" w:rsidR="00B72602" w:rsidRPr="00BD324F" w:rsidRDefault="00B72602" w:rsidP="00B72602">
      <w:pPr>
        <w:pStyle w:val="PL"/>
      </w:pPr>
      <w:r w:rsidRPr="00BD324F">
        <w:tab/>
        <w:t>&lt;complexType&gt;</w:t>
      </w:r>
    </w:p>
    <w:p w14:paraId="16BE929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&lt;complexContent&gt;</w:t>
      </w:r>
    </w:p>
    <w:p w14:paraId="280B7E1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&lt;extension base="xn:NrmClass"&gt;</w:t>
      </w:r>
    </w:p>
    <w:p w14:paraId="5BF105E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&lt;sequence&gt;</w:t>
      </w:r>
    </w:p>
    <w:p w14:paraId="487BB71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 minOccurs="0"&gt;</w:t>
      </w:r>
    </w:p>
    <w:p w14:paraId="4D2C078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&lt;complexType&gt;</w:t>
      </w:r>
    </w:p>
    <w:p w14:paraId="2D2ACBB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5DD72D3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Inherited attributes from EP_RP --&gt;</w:t>
      </w:r>
    </w:p>
    <w:p w14:paraId="22EE4DC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name="farEndEntity" type="xn:dn" minOccurs="0"/&gt;</w:t>
      </w:r>
    </w:p>
    <w:p w14:paraId="2B29B67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name="userLabel" type="string" minOccurs="0"/&gt;</w:t>
      </w:r>
    </w:p>
    <w:p w14:paraId="7A4A96E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End of inherited attributes from EP_RP --&gt;</w:t>
      </w:r>
    </w:p>
    <w:p w14:paraId="1A8CE0C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name="localAddress" type="nn:LocalEndPoint" minOccurs="0"/&gt;</w:t>
      </w:r>
    </w:p>
    <w:p w14:paraId="29992F7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name="remoteAddress" type="nn:RemoteEndPoint" minOccurs="0"/&gt;</w:t>
      </w:r>
    </w:p>
    <w:p w14:paraId="74BE4F3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43F1647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&lt;/complexType&gt;</w:t>
      </w:r>
    </w:p>
    <w:p w14:paraId="1EA81CB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3261AEF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6882B69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ref="xn:VsDataContainer"/&gt;</w:t>
      </w:r>
    </w:p>
    <w:p w14:paraId="79A4804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36DAC69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&lt;/sequence&gt;</w:t>
      </w:r>
    </w:p>
    <w:p w14:paraId="020166C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&lt;/extension&gt;</w:t>
      </w:r>
    </w:p>
    <w:p w14:paraId="0ACF89B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&lt;/complexContent&gt;</w:t>
      </w:r>
    </w:p>
    <w:p w14:paraId="56E2697A" w14:textId="77777777" w:rsidR="00B72602" w:rsidRPr="00BD324F" w:rsidRDefault="00B72602" w:rsidP="00B72602">
      <w:pPr>
        <w:pStyle w:val="PL"/>
      </w:pPr>
      <w:r w:rsidRPr="00BD324F">
        <w:tab/>
        <w:t>&lt;/complexType&gt;</w:t>
      </w:r>
    </w:p>
    <w:p w14:paraId="46F548CC" w14:textId="77777777" w:rsidR="00B72602" w:rsidRPr="00BD324F" w:rsidRDefault="00B72602" w:rsidP="00B72602">
      <w:pPr>
        <w:pStyle w:val="PL"/>
      </w:pPr>
      <w:r w:rsidRPr="00BD324F">
        <w:t>&lt;/element&gt;</w:t>
      </w:r>
    </w:p>
    <w:p w14:paraId="4AF6A2B5" w14:textId="77777777" w:rsidR="00B72602" w:rsidRPr="00BD324F" w:rsidRDefault="00B72602" w:rsidP="00B72602">
      <w:pPr>
        <w:pStyle w:val="PL"/>
      </w:pPr>
      <w:r w:rsidRPr="00BD324F">
        <w:t>&lt;element name="EP_XnU"&gt;</w:t>
      </w:r>
    </w:p>
    <w:p w14:paraId="72CCE978" w14:textId="77777777" w:rsidR="00B72602" w:rsidRPr="00BD324F" w:rsidRDefault="00B72602" w:rsidP="00B72602">
      <w:pPr>
        <w:pStyle w:val="PL"/>
      </w:pPr>
      <w:r w:rsidRPr="00BD324F">
        <w:tab/>
        <w:t>&lt;complexType&gt;</w:t>
      </w:r>
    </w:p>
    <w:p w14:paraId="3A259A2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&lt;complexContent&gt;</w:t>
      </w:r>
    </w:p>
    <w:p w14:paraId="4F96AF7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&lt;extension base="xn:NrmClass"&gt;</w:t>
      </w:r>
    </w:p>
    <w:p w14:paraId="62D5588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&lt;sequence&gt;</w:t>
      </w:r>
    </w:p>
    <w:p w14:paraId="2DB1B15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 minOccurs="0"&gt;</w:t>
      </w:r>
    </w:p>
    <w:p w14:paraId="14EC69D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&lt;complexType&gt;</w:t>
      </w:r>
    </w:p>
    <w:p w14:paraId="4CA40DE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4CB7343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Inherited attributes from EP_RP --&gt;</w:t>
      </w:r>
    </w:p>
    <w:p w14:paraId="2B5BB44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name="farEndEntity" type="xn:dn" minOccurs="0"/&gt;</w:t>
      </w:r>
    </w:p>
    <w:p w14:paraId="78207A8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name="userLabel" type="string" minOccurs="0"/&gt;</w:t>
      </w:r>
    </w:p>
    <w:p w14:paraId="110AAD9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End of inherited attributes from EP_RP --&gt;</w:t>
      </w:r>
    </w:p>
    <w:p w14:paraId="61B189F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name="localAddress" type="nn:LocalEndPoint" minOccurs="0"/&gt;</w:t>
      </w:r>
    </w:p>
    <w:p w14:paraId="7307817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name="remoteAddress" type="nn:RemoteEndPoint" minOccurs="0"/&gt;</w:t>
      </w:r>
    </w:p>
    <w:p w14:paraId="01FF2BF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35468C4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&lt;/complexType&gt;</w:t>
      </w:r>
    </w:p>
    <w:p w14:paraId="6E81638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74D5198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2E41FD7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ref="xn:VsDataContainer"/&gt;</w:t>
      </w:r>
    </w:p>
    <w:p w14:paraId="34A627A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654B446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&lt;/sequence&gt;</w:t>
      </w:r>
    </w:p>
    <w:p w14:paraId="138CC38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&lt;/extension&gt;</w:t>
      </w:r>
    </w:p>
    <w:p w14:paraId="1A35887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&lt;/complexContent&gt;</w:t>
      </w:r>
    </w:p>
    <w:p w14:paraId="12C09A64" w14:textId="77777777" w:rsidR="00B72602" w:rsidRPr="00BD324F" w:rsidRDefault="00B72602" w:rsidP="00B72602">
      <w:pPr>
        <w:pStyle w:val="PL"/>
      </w:pPr>
      <w:r w:rsidRPr="00BD324F">
        <w:tab/>
        <w:t>&lt;/complexType&gt;</w:t>
      </w:r>
    </w:p>
    <w:p w14:paraId="01EFB66A" w14:textId="77777777" w:rsidR="00B72602" w:rsidRPr="00BD324F" w:rsidRDefault="00B72602" w:rsidP="00B72602">
      <w:pPr>
        <w:pStyle w:val="PL"/>
      </w:pPr>
      <w:r w:rsidRPr="00BD324F">
        <w:tab/>
        <w:t>&lt;/element&gt;</w:t>
      </w:r>
    </w:p>
    <w:p w14:paraId="6435A9F1" w14:textId="77777777" w:rsidR="00B72602" w:rsidRPr="00BD324F" w:rsidRDefault="00B72602" w:rsidP="00B72602">
      <w:pPr>
        <w:pStyle w:val="PL"/>
      </w:pPr>
      <w:r w:rsidRPr="00BD324F">
        <w:t>&lt;element name="EP_NgC"&gt;</w:t>
      </w:r>
    </w:p>
    <w:p w14:paraId="79C56D8C" w14:textId="77777777" w:rsidR="00B72602" w:rsidRPr="00BD324F" w:rsidRDefault="00B72602" w:rsidP="00B72602">
      <w:pPr>
        <w:pStyle w:val="PL"/>
      </w:pPr>
      <w:r w:rsidRPr="00BD324F">
        <w:tab/>
        <w:t>&lt;complexType&gt;</w:t>
      </w:r>
    </w:p>
    <w:p w14:paraId="2608936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&lt;complexContent&gt;</w:t>
      </w:r>
    </w:p>
    <w:p w14:paraId="320B1CC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&lt;extension base="xn:NrmClass"&gt;</w:t>
      </w:r>
    </w:p>
    <w:p w14:paraId="6F5CA42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&lt;sequence&gt;</w:t>
      </w:r>
    </w:p>
    <w:p w14:paraId="5012A1D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 minOccurs="0"&gt;</w:t>
      </w:r>
    </w:p>
    <w:p w14:paraId="75D8ADE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&lt;complexType&gt;</w:t>
      </w:r>
    </w:p>
    <w:p w14:paraId="1494FC4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329EAC1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Inherited attributes from EP_RP --&gt;</w:t>
      </w:r>
    </w:p>
    <w:p w14:paraId="0C3DFEE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name="farEndEntity" type="xn:dn" minOccurs="0"/&gt;</w:t>
      </w:r>
    </w:p>
    <w:p w14:paraId="41697F8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name="userLabel" type="string" minOccurs="0"/&gt;</w:t>
      </w:r>
    </w:p>
    <w:p w14:paraId="074DFEB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End of inherited attributes from EP_RP --&gt;</w:t>
      </w:r>
    </w:p>
    <w:p w14:paraId="56316D7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name="localAddress" type="nn:LoacalEndPoint" minOccurs="0"/&gt;</w:t>
      </w:r>
    </w:p>
    <w:p w14:paraId="4140ACB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name="remoteAddress" type="nn:RemoteEndPoint" minOccurs="0"/&gt;</w:t>
      </w:r>
    </w:p>
    <w:p w14:paraId="692FD84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6B89F5A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&lt;/complexType&gt;</w:t>
      </w:r>
    </w:p>
    <w:p w14:paraId="26A23F9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396F678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01E3FC7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ref="xn:VsDataContainer"/&gt;</w:t>
      </w:r>
    </w:p>
    <w:p w14:paraId="225A1BB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75E5AF7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&lt;/sequence&gt;</w:t>
      </w:r>
    </w:p>
    <w:p w14:paraId="078A633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&lt;/extension&gt;</w:t>
      </w:r>
    </w:p>
    <w:p w14:paraId="630D2B4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&lt;/complexContent&gt;</w:t>
      </w:r>
    </w:p>
    <w:p w14:paraId="0B42AED2" w14:textId="77777777" w:rsidR="00B72602" w:rsidRPr="00BD324F" w:rsidRDefault="00B72602" w:rsidP="00B72602">
      <w:pPr>
        <w:pStyle w:val="PL"/>
      </w:pPr>
      <w:r w:rsidRPr="00BD324F">
        <w:tab/>
        <w:t>&lt;/complexType&gt;</w:t>
      </w:r>
    </w:p>
    <w:p w14:paraId="18396836" w14:textId="77777777" w:rsidR="00B72602" w:rsidRPr="00BD324F" w:rsidRDefault="00B72602" w:rsidP="00B72602">
      <w:pPr>
        <w:pStyle w:val="PL"/>
      </w:pPr>
      <w:r w:rsidRPr="00BD324F">
        <w:t>&lt;/element&gt;</w:t>
      </w:r>
    </w:p>
    <w:p w14:paraId="6D5FA2C0" w14:textId="77777777" w:rsidR="00B72602" w:rsidRPr="00BD324F" w:rsidRDefault="00B72602" w:rsidP="00B72602">
      <w:pPr>
        <w:pStyle w:val="PL"/>
      </w:pPr>
      <w:r w:rsidRPr="00BD324F">
        <w:t>&lt;element name="EP_NgU"&gt;</w:t>
      </w:r>
    </w:p>
    <w:p w14:paraId="08F3965D" w14:textId="77777777" w:rsidR="00B72602" w:rsidRPr="00BD324F" w:rsidRDefault="00B72602" w:rsidP="00B72602">
      <w:pPr>
        <w:pStyle w:val="PL"/>
      </w:pPr>
      <w:r w:rsidRPr="00BD324F">
        <w:tab/>
        <w:t>&lt;complexType&gt;</w:t>
      </w:r>
    </w:p>
    <w:p w14:paraId="03DC35F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&lt;complexContent&gt;</w:t>
      </w:r>
    </w:p>
    <w:p w14:paraId="320E355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&lt;extension base="xn:NrmClass"&gt;</w:t>
      </w:r>
    </w:p>
    <w:p w14:paraId="66204B4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&lt;sequence&gt;</w:t>
      </w:r>
    </w:p>
    <w:p w14:paraId="7FF5B1D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 minOccurs="0"&gt;</w:t>
      </w:r>
    </w:p>
    <w:p w14:paraId="0FB59D3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&lt;complexType&gt;</w:t>
      </w:r>
    </w:p>
    <w:p w14:paraId="455E164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4589C24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Inherited attributes from EP_RP --&gt;</w:t>
      </w:r>
    </w:p>
    <w:p w14:paraId="50EF6D9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name="farEndEntity" type="xn:dn" minOccurs="0"/&gt;</w:t>
      </w:r>
    </w:p>
    <w:p w14:paraId="0C4B47F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name="userLabel" type="string" minOccurs="0"/&gt;</w:t>
      </w:r>
    </w:p>
    <w:p w14:paraId="3F14A4F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End of inherited attributes from EP_RP --&gt;</w:t>
      </w:r>
    </w:p>
    <w:p w14:paraId="1609C0E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name="localAddress" type="nn:LocalEndPoint" minOccurs="0"/&gt;</w:t>
      </w:r>
    </w:p>
    <w:p w14:paraId="0F3AD6C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name="remoteAddress" type="nn:RemoteEndPoint" minOccurs="0"/&gt;</w:t>
      </w:r>
    </w:p>
    <w:p w14:paraId="5F4D8CB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3D1C4A2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&lt;/complexType&gt;</w:t>
      </w:r>
    </w:p>
    <w:p w14:paraId="0156B0A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75C4171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7EB6A31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ref="xn:VsDataContainer"/&gt;</w:t>
      </w:r>
    </w:p>
    <w:p w14:paraId="3F9AED7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3595A94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&lt;/sequence&gt;</w:t>
      </w:r>
    </w:p>
    <w:p w14:paraId="498CE77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&lt;/extension&gt;</w:t>
      </w:r>
    </w:p>
    <w:p w14:paraId="3D98505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&lt;/complexContent&gt;</w:t>
      </w:r>
    </w:p>
    <w:p w14:paraId="174EF578" w14:textId="77777777" w:rsidR="00B72602" w:rsidRPr="00BD324F" w:rsidRDefault="00B72602" w:rsidP="00B72602">
      <w:pPr>
        <w:pStyle w:val="PL"/>
      </w:pPr>
      <w:r w:rsidRPr="00BD324F">
        <w:tab/>
        <w:t>&lt;/complexType&gt;</w:t>
      </w:r>
    </w:p>
    <w:p w14:paraId="4B2BCA98" w14:textId="77777777" w:rsidR="00B72602" w:rsidRPr="00BD324F" w:rsidRDefault="00B72602" w:rsidP="00B72602">
      <w:pPr>
        <w:pStyle w:val="PL"/>
      </w:pPr>
      <w:r w:rsidRPr="00BD324F">
        <w:t>&lt;/element&gt;</w:t>
      </w:r>
    </w:p>
    <w:p w14:paraId="6A08066D" w14:textId="77777777" w:rsidR="00B72602" w:rsidRPr="00BD324F" w:rsidRDefault="00B72602" w:rsidP="00B72602">
      <w:pPr>
        <w:pStyle w:val="PL"/>
      </w:pPr>
      <w:r w:rsidRPr="00BD324F">
        <w:t>&lt;element name="EP_F1C"&gt;</w:t>
      </w:r>
    </w:p>
    <w:p w14:paraId="50EB824D" w14:textId="77777777" w:rsidR="00B72602" w:rsidRPr="00BD324F" w:rsidRDefault="00B72602" w:rsidP="00B72602">
      <w:pPr>
        <w:pStyle w:val="PL"/>
      </w:pPr>
      <w:r w:rsidRPr="00BD324F">
        <w:tab/>
        <w:t>&lt;complexType&gt;</w:t>
      </w:r>
    </w:p>
    <w:p w14:paraId="75F2A3B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&lt;complexContent&gt;</w:t>
      </w:r>
    </w:p>
    <w:p w14:paraId="78801C0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&lt;extension base="xn:NrmClass"&gt;</w:t>
      </w:r>
    </w:p>
    <w:p w14:paraId="65BFB29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&lt;sequence&gt;</w:t>
      </w:r>
    </w:p>
    <w:p w14:paraId="063470A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 minOccurs="0"&gt;</w:t>
      </w:r>
    </w:p>
    <w:p w14:paraId="24D1956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&lt;complexType&gt;</w:t>
      </w:r>
    </w:p>
    <w:p w14:paraId="175E2E4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1321E55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Inherited attributes from EP_RP --&gt;</w:t>
      </w:r>
    </w:p>
    <w:p w14:paraId="1667C6A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name="farEndEntity" type="xn:dn" minOccurs="0"/&gt;</w:t>
      </w:r>
    </w:p>
    <w:p w14:paraId="263D715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name="userLabel" type="string" minOccurs="0"/&gt;</w:t>
      </w:r>
    </w:p>
    <w:p w14:paraId="1E3169E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End of inherited attributes from EP_RP --&gt;</w:t>
      </w:r>
    </w:p>
    <w:p w14:paraId="68B77F5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name="localAddress" type="nn:LocalEndPoint" minOccurs="0"/&gt;</w:t>
      </w:r>
    </w:p>
    <w:p w14:paraId="629D9CC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name="remoteAddress" type="nn:RemoteEndPoint" minOccurs="0"/&gt;</w:t>
      </w:r>
    </w:p>
    <w:p w14:paraId="539351A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55B0870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&lt;/complexType&gt;</w:t>
      </w:r>
    </w:p>
    <w:p w14:paraId="7039E29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77B60DF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1E42EAF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ref="xn:VsDataContainer"/&gt;</w:t>
      </w:r>
    </w:p>
    <w:p w14:paraId="083BDF2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7BED304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&lt;/sequence&gt;</w:t>
      </w:r>
    </w:p>
    <w:p w14:paraId="55616AA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&lt;/extension&gt;</w:t>
      </w:r>
    </w:p>
    <w:p w14:paraId="154593A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&lt;/complexContent&gt;</w:t>
      </w:r>
    </w:p>
    <w:p w14:paraId="293E9210" w14:textId="77777777" w:rsidR="00B72602" w:rsidRPr="00BD324F" w:rsidRDefault="00B72602" w:rsidP="00B72602">
      <w:pPr>
        <w:pStyle w:val="PL"/>
      </w:pPr>
      <w:r w:rsidRPr="00BD324F">
        <w:tab/>
        <w:t>&lt;/complexType&gt;</w:t>
      </w:r>
    </w:p>
    <w:p w14:paraId="60763738" w14:textId="77777777" w:rsidR="00B72602" w:rsidRPr="00BD324F" w:rsidRDefault="00B72602" w:rsidP="00B72602">
      <w:pPr>
        <w:pStyle w:val="PL"/>
      </w:pPr>
      <w:r w:rsidRPr="00BD324F">
        <w:t>&lt;/element&gt;</w:t>
      </w:r>
    </w:p>
    <w:p w14:paraId="32313D28" w14:textId="77777777" w:rsidR="00B72602" w:rsidRPr="00BD324F" w:rsidRDefault="00B72602" w:rsidP="00B72602">
      <w:pPr>
        <w:pStyle w:val="PL"/>
      </w:pPr>
      <w:r w:rsidRPr="00BD324F">
        <w:t>&lt;element name="EP_F1U"&gt;</w:t>
      </w:r>
    </w:p>
    <w:p w14:paraId="2603EAE5" w14:textId="77777777" w:rsidR="00B72602" w:rsidRPr="00BD324F" w:rsidRDefault="00B72602" w:rsidP="00B72602">
      <w:pPr>
        <w:pStyle w:val="PL"/>
      </w:pPr>
      <w:r w:rsidRPr="00BD324F">
        <w:tab/>
        <w:t>&lt;complexType&gt;</w:t>
      </w:r>
    </w:p>
    <w:p w14:paraId="7F5711F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&lt;complexContent&gt;</w:t>
      </w:r>
    </w:p>
    <w:p w14:paraId="4A59AC4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&lt;extension base="xn:NrmClass"&gt;</w:t>
      </w:r>
    </w:p>
    <w:p w14:paraId="6D327DB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&lt;sequence&gt;</w:t>
      </w:r>
    </w:p>
    <w:p w14:paraId="450D236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 minOccurs="0"&gt;</w:t>
      </w:r>
    </w:p>
    <w:p w14:paraId="2414FFE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&lt;complexType&gt;</w:t>
      </w:r>
    </w:p>
    <w:p w14:paraId="54AA7C6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2B72CDA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Inherited attributes from EP_RP --&gt;</w:t>
      </w:r>
    </w:p>
    <w:p w14:paraId="6E47C0B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name="farEndEntity" type="xn:dn" minOccurs="0"/&gt;</w:t>
      </w:r>
    </w:p>
    <w:p w14:paraId="51B9899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name="userLabel" type="string" minOccurs="0"/&gt;</w:t>
      </w:r>
    </w:p>
    <w:p w14:paraId="55E066F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End of inherited attributes from EP_RP --&gt;</w:t>
      </w:r>
    </w:p>
    <w:p w14:paraId="1CDA9D9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name="localAddress" type="nn:LocalEndPoint" minOccurs="0"/&gt;</w:t>
      </w:r>
    </w:p>
    <w:p w14:paraId="09DBB85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name="remoteAddress" type="nn:RemoteEndPoint" minOccurs="0"/&gt;</w:t>
      </w:r>
    </w:p>
    <w:p w14:paraId="4D3BB45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0681C26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&lt;/complexType&gt;</w:t>
      </w:r>
    </w:p>
    <w:p w14:paraId="3B0A97C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206D319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181348B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ref="xn:VsDataContainer"/&gt;</w:t>
      </w:r>
    </w:p>
    <w:p w14:paraId="36D9616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4C7BA7B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&lt;/sequence&gt;</w:t>
      </w:r>
    </w:p>
    <w:p w14:paraId="3EDD901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&lt;/extension&gt;</w:t>
      </w:r>
    </w:p>
    <w:p w14:paraId="54EC905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&lt;/complexContent&gt;</w:t>
      </w:r>
    </w:p>
    <w:p w14:paraId="1269AA2E" w14:textId="77777777" w:rsidR="00B72602" w:rsidRPr="00BD324F" w:rsidRDefault="00B72602" w:rsidP="00B72602">
      <w:pPr>
        <w:pStyle w:val="PL"/>
      </w:pPr>
      <w:r w:rsidRPr="00BD324F">
        <w:tab/>
        <w:t>&lt;/complexType&gt;</w:t>
      </w:r>
    </w:p>
    <w:p w14:paraId="7AB25B02" w14:textId="77777777" w:rsidR="00B72602" w:rsidRPr="00BD324F" w:rsidRDefault="00B72602" w:rsidP="00B72602">
      <w:pPr>
        <w:pStyle w:val="PL"/>
      </w:pPr>
      <w:r w:rsidRPr="00BD324F">
        <w:t>&lt;/element&gt;</w:t>
      </w:r>
    </w:p>
    <w:p w14:paraId="275A53B0" w14:textId="77777777" w:rsidR="00B72602" w:rsidRPr="00BD324F" w:rsidRDefault="00B72602" w:rsidP="00B72602">
      <w:pPr>
        <w:pStyle w:val="PL"/>
      </w:pPr>
      <w:r w:rsidRPr="00BD324F">
        <w:t>&lt;element name="EP_S1U"&gt;</w:t>
      </w:r>
    </w:p>
    <w:p w14:paraId="4F49596F" w14:textId="77777777" w:rsidR="00B72602" w:rsidRPr="00BD324F" w:rsidRDefault="00B72602" w:rsidP="00B72602">
      <w:pPr>
        <w:pStyle w:val="PL"/>
      </w:pPr>
      <w:r w:rsidRPr="00BD324F">
        <w:tab/>
        <w:t>&lt;complexType&gt;</w:t>
      </w:r>
    </w:p>
    <w:p w14:paraId="4BF8D0A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&lt;complexContent&gt;</w:t>
      </w:r>
    </w:p>
    <w:p w14:paraId="2368EAD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&lt;extension base="xn:NrmClass"&gt;</w:t>
      </w:r>
    </w:p>
    <w:p w14:paraId="0B05E39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&lt;sequence&gt;</w:t>
      </w:r>
    </w:p>
    <w:p w14:paraId="7BF9EFF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 minOccurs="0"&gt;</w:t>
      </w:r>
    </w:p>
    <w:p w14:paraId="3E79146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&lt;complexType&gt;</w:t>
      </w:r>
    </w:p>
    <w:p w14:paraId="46109C8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0652544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Inherited attributes from EP_RP --&gt;</w:t>
      </w:r>
    </w:p>
    <w:p w14:paraId="1F77916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name="farEndEntity" type="xn:dn" minOccurs="0"/&gt;</w:t>
      </w:r>
    </w:p>
    <w:p w14:paraId="4911774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name="userLabel" type="string" minOccurs="0"/&gt;</w:t>
      </w:r>
    </w:p>
    <w:p w14:paraId="3E18CED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End of inherited attributes from EP_RP --&gt;</w:t>
      </w:r>
    </w:p>
    <w:p w14:paraId="58C4840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name="localAddress" type="nn:LocalEndPoint" minOccurs="0"/&gt;</w:t>
      </w:r>
    </w:p>
    <w:p w14:paraId="0609933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name="remoteAddress" type="nn:RemoteEndPoint" minOccurs="0"/&gt;</w:t>
      </w:r>
    </w:p>
    <w:p w14:paraId="3860EE2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799C69B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&lt;/complexType&gt;</w:t>
      </w:r>
    </w:p>
    <w:p w14:paraId="008F6EE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199DCE5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5600905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ref="xn:VsDataContainer"/&gt;</w:t>
      </w:r>
    </w:p>
    <w:p w14:paraId="6EAEC85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42497D1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&lt;/sequence&gt;</w:t>
      </w:r>
    </w:p>
    <w:p w14:paraId="1850A50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&lt;/extension&gt;</w:t>
      </w:r>
    </w:p>
    <w:p w14:paraId="68D72CC5" w14:textId="77777777" w:rsidR="00B72602" w:rsidRPr="00BD324F" w:rsidRDefault="00B72602" w:rsidP="00B72602">
      <w:pPr>
        <w:pStyle w:val="PL"/>
      </w:pPr>
      <w:r w:rsidRPr="00BD324F">
        <w:tab/>
        <w:t xml:space="preserve">  &lt;/complexContent&gt;</w:t>
      </w:r>
    </w:p>
    <w:p w14:paraId="21DD62C0" w14:textId="77777777" w:rsidR="00B72602" w:rsidRPr="00BD324F" w:rsidRDefault="00B72602" w:rsidP="00B72602">
      <w:pPr>
        <w:pStyle w:val="PL"/>
      </w:pPr>
      <w:r w:rsidRPr="00BD324F">
        <w:tab/>
        <w:t>&lt;/complexType&gt;</w:t>
      </w:r>
    </w:p>
    <w:p w14:paraId="452229C7" w14:textId="77777777" w:rsidR="00B72602" w:rsidRPr="00BD324F" w:rsidRDefault="00B72602" w:rsidP="00B72602">
      <w:pPr>
        <w:pStyle w:val="PL"/>
      </w:pPr>
      <w:r w:rsidRPr="00BD324F">
        <w:t>&lt;/element&gt;</w:t>
      </w:r>
    </w:p>
    <w:p w14:paraId="4AA9A2D1" w14:textId="77777777" w:rsidR="00B72602" w:rsidRPr="00BD324F" w:rsidRDefault="00B72602" w:rsidP="00B72602">
      <w:pPr>
        <w:pStyle w:val="PL"/>
      </w:pPr>
      <w:r w:rsidRPr="00BD324F">
        <w:t>&lt;element name="EP_X2C"&gt;</w:t>
      </w:r>
    </w:p>
    <w:p w14:paraId="68D7F880" w14:textId="77777777" w:rsidR="00B72602" w:rsidRPr="00BD324F" w:rsidRDefault="00B72602" w:rsidP="00B72602">
      <w:pPr>
        <w:pStyle w:val="PL"/>
      </w:pPr>
      <w:r w:rsidRPr="00BD324F">
        <w:tab/>
        <w:t>&lt;complexType&gt;</w:t>
      </w:r>
    </w:p>
    <w:p w14:paraId="406538C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&lt;complexContent&gt;</w:t>
      </w:r>
    </w:p>
    <w:p w14:paraId="063F911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&lt;extension base="xn:NrmClass"&gt;</w:t>
      </w:r>
    </w:p>
    <w:p w14:paraId="4FAF048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&lt;sequence&gt;</w:t>
      </w:r>
    </w:p>
    <w:p w14:paraId="084DF76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 minOccurs="0"&gt;</w:t>
      </w:r>
    </w:p>
    <w:p w14:paraId="3218F90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&lt;complexType&gt;</w:t>
      </w:r>
    </w:p>
    <w:p w14:paraId="0315FD0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7D99931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Inherited attributes from EP_RP --&gt;</w:t>
      </w:r>
    </w:p>
    <w:p w14:paraId="07ACE27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name="farEndEntity" type="xn:dn" minOccurs="0"/&gt;</w:t>
      </w:r>
    </w:p>
    <w:p w14:paraId="0E793C5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name="userLabel" type="string" minOccurs="0"/&gt;</w:t>
      </w:r>
    </w:p>
    <w:p w14:paraId="5C0B824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End of inherited attributes from EP_RP --&gt;</w:t>
      </w:r>
    </w:p>
    <w:p w14:paraId="4092E1D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name="localAddress" type="nn:LocalEndPoint" minOccurs="0"/&gt;</w:t>
      </w:r>
    </w:p>
    <w:p w14:paraId="5DEF10C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name="remoteAddress" type="nn:RemoteEndPoint" minOccurs="0"/&gt;</w:t>
      </w:r>
    </w:p>
    <w:p w14:paraId="376499E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297148C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&lt;/complexType&gt;</w:t>
      </w:r>
    </w:p>
    <w:p w14:paraId="7A01B88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2F121D9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6506FDF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ref="xn:VsDataContainer"/&gt;</w:t>
      </w:r>
    </w:p>
    <w:p w14:paraId="5849656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12C3687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&lt;/sequence&gt;</w:t>
      </w:r>
    </w:p>
    <w:p w14:paraId="6D8AC35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&lt;/extension&gt;</w:t>
      </w:r>
    </w:p>
    <w:p w14:paraId="7F73D57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&lt;/complexContent&gt;</w:t>
      </w:r>
    </w:p>
    <w:p w14:paraId="19D10462" w14:textId="77777777" w:rsidR="00B72602" w:rsidRPr="00BD324F" w:rsidRDefault="00B72602" w:rsidP="00B72602">
      <w:pPr>
        <w:pStyle w:val="PL"/>
      </w:pPr>
      <w:r w:rsidRPr="00BD324F">
        <w:tab/>
        <w:t>&lt;/complexType&gt;</w:t>
      </w:r>
    </w:p>
    <w:p w14:paraId="02A1E877" w14:textId="77777777" w:rsidR="00B72602" w:rsidRPr="00BD324F" w:rsidRDefault="00B72602" w:rsidP="00B72602">
      <w:pPr>
        <w:pStyle w:val="PL"/>
      </w:pPr>
      <w:r w:rsidRPr="00BD324F">
        <w:t>&lt;/element&gt;</w:t>
      </w:r>
    </w:p>
    <w:p w14:paraId="185FCDF0" w14:textId="77777777" w:rsidR="00B72602" w:rsidRPr="00BD324F" w:rsidRDefault="00B72602" w:rsidP="00B72602">
      <w:pPr>
        <w:pStyle w:val="PL"/>
      </w:pPr>
      <w:r w:rsidRPr="00BD324F">
        <w:t>&lt;element name="EP_X2U"&gt;</w:t>
      </w:r>
    </w:p>
    <w:p w14:paraId="2E6C2637" w14:textId="77777777" w:rsidR="00B72602" w:rsidRPr="00BD324F" w:rsidRDefault="00B72602" w:rsidP="00B72602">
      <w:pPr>
        <w:pStyle w:val="PL"/>
      </w:pPr>
      <w:r w:rsidRPr="00BD324F">
        <w:tab/>
        <w:t>&lt;complexType&gt;</w:t>
      </w:r>
    </w:p>
    <w:p w14:paraId="0602D50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&lt;complexContent&gt;</w:t>
      </w:r>
    </w:p>
    <w:p w14:paraId="35B397E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&lt;extension base="xn:NrmClass"&gt;</w:t>
      </w:r>
    </w:p>
    <w:p w14:paraId="45D8614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&lt;sequence&gt;</w:t>
      </w:r>
    </w:p>
    <w:p w14:paraId="19179B4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 minOccurs="0"&gt;</w:t>
      </w:r>
    </w:p>
    <w:p w14:paraId="39ACFA7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&lt;complexType&gt;</w:t>
      </w:r>
    </w:p>
    <w:p w14:paraId="3C12656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28C7F72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Inherited attributes from EP_RP --&gt;</w:t>
      </w:r>
    </w:p>
    <w:p w14:paraId="1A6186D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name="farEndEntity" type="xn:dn" minOccurs="0"/&gt;</w:t>
      </w:r>
    </w:p>
    <w:p w14:paraId="2A7F6AC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name="userLabel" type="string" minOccurs="0"/&gt;</w:t>
      </w:r>
    </w:p>
    <w:p w14:paraId="753051B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End of inherited attributes from EP_RP --&gt;</w:t>
      </w:r>
    </w:p>
    <w:p w14:paraId="59BC029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name="localAddress" type="nn:LocalEndPoint" minOccurs="0"/&gt;</w:t>
      </w:r>
    </w:p>
    <w:p w14:paraId="1CBC59B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name="remoteAddress" type="nn:RemoteEndPoint" minOccurs="0"/&gt;</w:t>
      </w:r>
    </w:p>
    <w:p w14:paraId="00CA627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6F2FAC9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&lt;/complexType&gt;</w:t>
      </w:r>
    </w:p>
    <w:p w14:paraId="12FE173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38CE95D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68573DA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ref="xn:VsDataContainer"/&gt;</w:t>
      </w:r>
    </w:p>
    <w:p w14:paraId="75E54D1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78CB5D3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&lt;/sequence&gt;</w:t>
      </w:r>
    </w:p>
    <w:p w14:paraId="2CC5175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&lt;/extension&gt;</w:t>
      </w:r>
    </w:p>
    <w:p w14:paraId="201C921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&lt;/complexContent&gt;</w:t>
      </w:r>
    </w:p>
    <w:p w14:paraId="031E168A" w14:textId="77777777" w:rsidR="00B72602" w:rsidRPr="00BD324F" w:rsidRDefault="00B72602" w:rsidP="00B72602">
      <w:pPr>
        <w:pStyle w:val="PL"/>
      </w:pPr>
      <w:r w:rsidRPr="00BD324F">
        <w:tab/>
        <w:t>&lt;/complexType&gt;</w:t>
      </w:r>
    </w:p>
    <w:p w14:paraId="345361DC" w14:textId="77777777" w:rsidR="00B72602" w:rsidRPr="00BD324F" w:rsidRDefault="00B72602" w:rsidP="00B72602">
      <w:pPr>
        <w:pStyle w:val="PL"/>
      </w:pPr>
      <w:r w:rsidRPr="00BD324F">
        <w:t>&lt;/element&gt;</w:t>
      </w:r>
    </w:p>
    <w:p w14:paraId="7DDDF176" w14:textId="77777777" w:rsidR="00B72602" w:rsidRPr="00BD324F" w:rsidRDefault="00B72602" w:rsidP="00B72602">
      <w:pPr>
        <w:pStyle w:val="PL"/>
      </w:pPr>
      <w:r w:rsidRPr="00BD324F">
        <w:t>&lt;element name="NRCellRelation"&gt;</w:t>
      </w:r>
    </w:p>
    <w:p w14:paraId="46854A15" w14:textId="77777777" w:rsidR="00B72602" w:rsidRPr="00BD324F" w:rsidRDefault="00B72602" w:rsidP="00B72602">
      <w:pPr>
        <w:pStyle w:val="PL"/>
      </w:pPr>
      <w:r w:rsidRPr="00BD324F">
        <w:tab/>
        <w:t>&lt;complexType&gt;</w:t>
      </w:r>
    </w:p>
    <w:p w14:paraId="0277D82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&lt;complexContent&gt;</w:t>
      </w:r>
    </w:p>
    <w:p w14:paraId="4AAD1A4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&lt;extension base="xn:NrmClass"&gt;</w:t>
      </w:r>
    </w:p>
    <w:p w14:paraId="6DD6E1A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&lt;sequence&gt;</w:t>
      </w:r>
    </w:p>
    <w:p w14:paraId="679BA0C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name="attributes"&gt;</w:t>
      </w:r>
    </w:p>
    <w:p w14:paraId="5874D04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&lt;complexType&gt;</w:t>
      </w:r>
    </w:p>
    <w:p w14:paraId="1467450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58CF11F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Inherited attributes from Top_ --&gt;</w:t>
      </w:r>
    </w:p>
    <w:p w14:paraId="1AF0884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name="id" type="string" /&gt;</w:t>
      </w:r>
    </w:p>
    <w:p w14:paraId="18A8959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&lt;!--End of inherited attributes from Top_ --&gt;</w:t>
      </w:r>
    </w:p>
    <w:p w14:paraId="168053A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name="nRTCI" type="nn:Nrtci"/&gt;</w:t>
      </w:r>
    </w:p>
    <w:p w14:paraId="5415AFD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name="cellIndividualOffset" type="en:CellIndividualOffset"/&gt;</w:t>
      </w:r>
    </w:p>
    <w:p w14:paraId="5F07AF3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name="nRFreqRelationRef" type="xn:dn" minOccurs="0"/&gt;</w:t>
      </w:r>
    </w:p>
    <w:p w14:paraId="44D977D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name="adjacentNRCellRef" type="xn:dn" minOccurs="0"/&gt;</w:t>
      </w:r>
    </w:p>
    <w:p w14:paraId="65D863E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r w:rsidRPr="00BD324F">
        <w:rPr>
          <w:rFonts w:cs="Arial"/>
          <w:szCs w:val="16"/>
          <w:lang w:eastAsia="zh-CN"/>
        </w:rPr>
        <w:t>isRemoveAllowed</w:t>
      </w:r>
      <w:r w:rsidRPr="00BD324F">
        <w:t>" type="boolean" minOccurs="0"/&gt;</w:t>
      </w:r>
    </w:p>
    <w:p w14:paraId="397D701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r w:rsidRPr="00BD324F">
        <w:rPr>
          <w:rFonts w:cs="Arial"/>
          <w:szCs w:val="16"/>
          <w:lang w:eastAsia="zh-CN"/>
        </w:rPr>
        <w:t>isHOAllowed</w:t>
      </w:r>
      <w:r w:rsidRPr="00BD324F">
        <w:t>" type="boolean" minOccurs="0"/&gt;</w:t>
      </w:r>
    </w:p>
    <w:p w14:paraId="1C4297D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r w:rsidRPr="00BD324F">
        <w:rPr>
          <w:rFonts w:cs="Arial"/>
          <w:lang w:eastAsia="zh-CN"/>
        </w:rPr>
        <w:t>isESCoveredBy</w:t>
      </w:r>
      <w:r w:rsidRPr="00BD324F">
        <w:t>" type="nn:</w:t>
      </w:r>
      <w:r w:rsidRPr="00BD324F">
        <w:rPr>
          <w:rFonts w:cs="Arial"/>
          <w:lang w:eastAsia="zh-CN"/>
        </w:rPr>
        <w:t>isESCoveredBy</w:t>
      </w:r>
      <w:r w:rsidRPr="00BD324F">
        <w:t>" minOccurs="0"/&gt;</w:t>
      </w:r>
    </w:p>
    <w:p w14:paraId="41C72F3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r w:rsidRPr="00BD324F">
        <w:rPr>
          <w:rFonts w:cs="Arial"/>
          <w:szCs w:val="16"/>
          <w:lang w:eastAsia="zh-CN"/>
        </w:rPr>
        <w:t>isENDCAllowed</w:t>
      </w:r>
      <w:r w:rsidRPr="00BD324F">
        <w:t>" type="boolean" minOccurs="0"/&gt;</w:t>
      </w:r>
    </w:p>
    <w:p w14:paraId="116B990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</w:p>
    <w:p w14:paraId="67DAEDB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54DEAAE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&lt;/complexType&gt;</w:t>
      </w:r>
    </w:p>
    <w:p w14:paraId="7D4FFBF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008249F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215B44F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ref="xn:VsDataContainer"/&gt;</w:t>
      </w:r>
    </w:p>
    <w:p w14:paraId="4570B9B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1090FFC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maxOccurs="1"&gt;</w:t>
      </w:r>
    </w:p>
    <w:p w14:paraId="25B22FB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ref="sp:EnergySavingProperties"/&gt;</w:t>
      </w:r>
    </w:p>
    <w:p w14:paraId="3FDC796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ref="sp:ESPolicies"/&gt;</w:t>
      </w:r>
    </w:p>
    <w:p w14:paraId="082B72E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05E346F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7B25EC5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ref="xn:MeasurementControl"/&gt;</w:t>
      </w:r>
    </w:p>
    <w:p w14:paraId="78E8761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  <w:r w:rsidRPr="00BD324F">
        <w:tab/>
      </w:r>
      <w:r w:rsidRPr="00BD324F">
        <w:tab/>
      </w:r>
    </w:p>
    <w:p w14:paraId="0906F18D" w14:textId="77777777" w:rsidR="00B72602" w:rsidRPr="000004FA" w:rsidRDefault="00B72602" w:rsidP="00B72602">
      <w:pPr>
        <w:pStyle w:val="PL"/>
        <w:rPr>
          <w:lang w:val="fr-FR"/>
        </w:rPr>
      </w:pPr>
      <w:r w:rsidRPr="00BD324F">
        <w:tab/>
      </w:r>
      <w:r w:rsidRPr="00BD324F">
        <w:tab/>
      </w:r>
      <w:r w:rsidRPr="00BD324F">
        <w:tab/>
      </w:r>
      <w:r w:rsidRPr="000004FA">
        <w:rPr>
          <w:lang w:val="fr-FR"/>
        </w:rPr>
        <w:t>&lt;/sequence&gt;</w:t>
      </w:r>
    </w:p>
    <w:p w14:paraId="6A6D73AE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0004FA">
        <w:rPr>
          <w:lang w:val="fr-FR"/>
        </w:rPr>
        <w:tab/>
        <w:t>&lt;/extension&gt;</w:t>
      </w:r>
    </w:p>
    <w:p w14:paraId="03FBC2AA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ab/>
      </w:r>
      <w:r w:rsidRPr="000004FA">
        <w:rPr>
          <w:lang w:val="fr-FR"/>
        </w:rPr>
        <w:tab/>
        <w:t>&lt;/complexContent&gt;</w:t>
      </w:r>
    </w:p>
    <w:p w14:paraId="6C67AF2C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ab/>
        <w:t>&lt;/complexType&gt;</w:t>
      </w:r>
    </w:p>
    <w:p w14:paraId="60B82CC2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>&lt;/element&gt;</w:t>
      </w:r>
    </w:p>
    <w:p w14:paraId="1499FF65" w14:textId="77777777" w:rsidR="00B72602" w:rsidRPr="00BD324F" w:rsidRDefault="00B72602" w:rsidP="00B72602">
      <w:pPr>
        <w:pStyle w:val="PL"/>
      </w:pPr>
      <w:r w:rsidRPr="00BD324F">
        <w:t>&lt;element name="NRFreqRelation"&gt;</w:t>
      </w:r>
    </w:p>
    <w:p w14:paraId="72E79543" w14:textId="77777777" w:rsidR="00B72602" w:rsidRPr="00BD324F" w:rsidRDefault="00B72602" w:rsidP="00B72602">
      <w:pPr>
        <w:pStyle w:val="PL"/>
      </w:pPr>
      <w:r w:rsidRPr="00BD324F">
        <w:tab/>
        <w:t>&lt;complexType&gt;</w:t>
      </w:r>
    </w:p>
    <w:p w14:paraId="395627C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&lt;complexContent&gt;</w:t>
      </w:r>
    </w:p>
    <w:p w14:paraId="39418BB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&lt;extension base="xn:NrmClass"&gt;</w:t>
      </w:r>
    </w:p>
    <w:p w14:paraId="22998D5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&lt;sequence&gt;</w:t>
      </w:r>
    </w:p>
    <w:p w14:paraId="77D06D1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name="attributes"&gt;</w:t>
      </w:r>
    </w:p>
    <w:p w14:paraId="11F507E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&lt;complexType&gt;</w:t>
      </w:r>
    </w:p>
    <w:p w14:paraId="003E1EE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6A33B3B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Inherited attributes from Top_ --&gt;</w:t>
      </w:r>
    </w:p>
    <w:p w14:paraId="5C83729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name="id" type="string" /&gt;</w:t>
      </w:r>
    </w:p>
    <w:p w14:paraId="39CFE8A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&lt;!--End of inherited attributes from Top_ --&gt;</w:t>
      </w:r>
    </w:p>
    <w:p w14:paraId="781DAB7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name="offsetMO" type="en:qOffsetRangeList"/&gt;</w:t>
      </w:r>
    </w:p>
    <w:p w14:paraId="254872D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name="blackListEntry" type="en:blackListEntry" minOccurs="0"/&gt;</w:t>
      </w:r>
    </w:p>
    <w:p w14:paraId="676A5DF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name="blackListEntryIdleMode" type="en:blackListEntryIdleMode" minOccurs="0"/&gt;</w:t>
      </w:r>
    </w:p>
    <w:p w14:paraId="76A3F85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name="cellReselectionPriority" type="en:cellReselectionPriority"/&gt;</w:t>
      </w:r>
    </w:p>
    <w:p w14:paraId="0B7A139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name="cellReselectionSubPriority" type="en:cellReselectionSubPriority"/&gt;</w:t>
      </w:r>
    </w:p>
    <w:p w14:paraId="654F664B" w14:textId="77777777" w:rsidR="00B72602" w:rsidRPr="000004FA" w:rsidRDefault="00B72602" w:rsidP="00B72602">
      <w:pPr>
        <w:pStyle w:val="PL"/>
        <w:rPr>
          <w:lang w:val="fr-FR"/>
        </w:rPr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</w:r>
      <w:r w:rsidRPr="000004FA">
        <w:rPr>
          <w:lang w:val="fr-FR"/>
        </w:rPr>
        <w:t>&lt;element name="pMax" type="en:PMaxRangeType" minOccurs="0"/&gt;</w:t>
      </w:r>
    </w:p>
    <w:p w14:paraId="3214398B" w14:textId="77777777" w:rsidR="00B72602" w:rsidRPr="00BD324F" w:rsidRDefault="00B72602" w:rsidP="00B72602">
      <w:pPr>
        <w:pStyle w:val="PL"/>
      </w:pP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BD324F">
        <w:t>&lt;element name="qOffserFreq" type="nn:qOffserFreq" minOccurs="0"/&gt;</w:t>
      </w:r>
    </w:p>
    <w:p w14:paraId="4CF04B5C" w14:textId="77777777" w:rsidR="00B72602" w:rsidRPr="000004FA" w:rsidRDefault="00B72602" w:rsidP="00B72602">
      <w:pPr>
        <w:pStyle w:val="PL"/>
        <w:rPr>
          <w:lang w:val="fr-FR"/>
        </w:rPr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</w:r>
      <w:r w:rsidRPr="000004FA">
        <w:rPr>
          <w:lang w:val="fr-FR"/>
        </w:rPr>
        <w:t xml:space="preserve">&lt;element name="qQualMin" type="en:qQualMin" minOccurs="0"/&gt; </w:t>
      </w:r>
    </w:p>
    <w:p w14:paraId="3987D54D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0004FA">
        <w:rPr>
          <w:lang w:val="fr-FR"/>
        </w:rPr>
        <w:tab/>
        <w:t>&lt;element name="qRxLevMin" type="en:qRxLevMin" minOccurs="0"/&gt;</w:t>
      </w:r>
    </w:p>
    <w:p w14:paraId="2B0EAC63" w14:textId="77777777" w:rsidR="00B72602" w:rsidRPr="00BD324F" w:rsidRDefault="00B72602" w:rsidP="00B72602">
      <w:pPr>
        <w:pStyle w:val="PL"/>
      </w:pP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BD324F">
        <w:t>&lt;element name="threshXHighP" type="en:threshxhighp" minOccurs="0"/&gt;</w:t>
      </w:r>
    </w:p>
    <w:p w14:paraId="6CF81B6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name="threshXHighQ" type="en:threshxhighq" minOccurs="0"/&gt;</w:t>
      </w:r>
    </w:p>
    <w:p w14:paraId="053FCBD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name="threshXLowP" type="en:threshxlowp" minOccurs="0"/&gt;</w:t>
      </w:r>
    </w:p>
    <w:p w14:paraId="7B7B71A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name="threshXLowQ" type="en:threshxlowp" minOccurs="0"/&gt;</w:t>
      </w:r>
    </w:p>
    <w:p w14:paraId="49C34A1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name="tReselectionNr" type="nn:Treselectionnr" minOccurs="0"/&gt;</w:t>
      </w:r>
    </w:p>
    <w:p w14:paraId="63FE201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name="tReselectionNRSfHigh" type="nn:Treselectionnrsfhigh" minOccurs="0"/&gt;</w:t>
      </w:r>
    </w:p>
    <w:p w14:paraId="27229E2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name="tReselectionNRSfMedium" type="nn:Treselectionnrsfmedium" minOccurs="0"/&gt;</w:t>
      </w:r>
    </w:p>
    <w:p w14:paraId="7619F8A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name="nRFrequencyRef" type="xn:dn" minOccurs="0"/&gt;</w:t>
      </w:r>
    </w:p>
    <w:p w14:paraId="5D664C7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388FFA2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&lt;/complexType&gt;</w:t>
      </w:r>
    </w:p>
    <w:p w14:paraId="067C4EE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69EB0E1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798867F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ref="xn:VsDataContainer"/&gt;</w:t>
      </w:r>
    </w:p>
    <w:p w14:paraId="01093FE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5AE469C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07BB361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ref="xn:MeasurementControl"/&gt;</w:t>
      </w:r>
    </w:p>
    <w:p w14:paraId="3415D44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447DD18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maxOccurs="1"&gt;</w:t>
      </w:r>
    </w:p>
    <w:p w14:paraId="29DB2BA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ref="sp:EnergySavingProperties"/&gt;</w:t>
      </w:r>
    </w:p>
    <w:p w14:paraId="5826DE8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ref="sp:ESPolicies"/&gt;</w:t>
      </w:r>
    </w:p>
    <w:p w14:paraId="66334BE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58F4214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&lt;/sequence&gt;</w:t>
      </w:r>
    </w:p>
    <w:p w14:paraId="28AE8A4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&lt;/extension&gt;</w:t>
      </w:r>
    </w:p>
    <w:p w14:paraId="4AFA75B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&lt;/complexContent&gt;</w:t>
      </w:r>
    </w:p>
    <w:p w14:paraId="0582DDBA" w14:textId="77777777" w:rsidR="00B72602" w:rsidRPr="00BD324F" w:rsidRDefault="00B72602" w:rsidP="00B72602">
      <w:pPr>
        <w:pStyle w:val="PL"/>
      </w:pPr>
      <w:r w:rsidRPr="00BD324F">
        <w:tab/>
        <w:t>&lt;/complexType&gt;</w:t>
      </w:r>
    </w:p>
    <w:p w14:paraId="0880DFCC" w14:textId="77777777" w:rsidR="00B72602" w:rsidRPr="00BD324F" w:rsidRDefault="00B72602" w:rsidP="00B72602">
      <w:pPr>
        <w:pStyle w:val="PL"/>
      </w:pPr>
      <w:r w:rsidRPr="00BD324F">
        <w:t>&lt;/element&gt;</w:t>
      </w:r>
    </w:p>
    <w:p w14:paraId="53164390" w14:textId="77777777" w:rsidR="00B72602" w:rsidRPr="00BD324F" w:rsidRDefault="00B72602" w:rsidP="00B72602">
      <w:pPr>
        <w:pStyle w:val="PL"/>
      </w:pPr>
      <w:r w:rsidRPr="00BD324F">
        <w:t>&lt;element name="ExternalNRCellCU"&gt;</w:t>
      </w:r>
    </w:p>
    <w:p w14:paraId="182ADCD5" w14:textId="77777777" w:rsidR="00B72602" w:rsidRPr="000004FA" w:rsidRDefault="00B72602" w:rsidP="00B72602">
      <w:pPr>
        <w:pStyle w:val="PL"/>
        <w:rPr>
          <w:lang w:val="fr-FR"/>
        </w:rPr>
      </w:pPr>
      <w:r w:rsidRPr="00BD324F">
        <w:tab/>
      </w:r>
      <w:r w:rsidRPr="000004FA">
        <w:rPr>
          <w:lang w:val="fr-FR"/>
        </w:rPr>
        <w:t>&lt;complexType&gt;</w:t>
      </w:r>
    </w:p>
    <w:p w14:paraId="3F6691F9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ab/>
      </w:r>
      <w:r w:rsidRPr="000004FA">
        <w:rPr>
          <w:lang w:val="fr-FR"/>
        </w:rPr>
        <w:tab/>
        <w:t>&lt;complexContent&gt;</w:t>
      </w:r>
    </w:p>
    <w:p w14:paraId="5CFAD8F1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0004FA">
        <w:rPr>
          <w:lang w:val="fr-FR"/>
        </w:rPr>
        <w:tab/>
        <w:t>&lt;extension base="xn:NrmClass"&gt;</w:t>
      </w:r>
    </w:p>
    <w:p w14:paraId="1E618D70" w14:textId="77777777" w:rsidR="00B72602" w:rsidRPr="00BD324F" w:rsidRDefault="00B72602" w:rsidP="00B72602">
      <w:pPr>
        <w:pStyle w:val="PL"/>
      </w:pP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BD324F">
        <w:t>&lt;sequence&gt;</w:t>
      </w:r>
    </w:p>
    <w:p w14:paraId="1F7BCD2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name="attributes"&gt;</w:t>
      </w:r>
    </w:p>
    <w:p w14:paraId="6B79B48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&lt;complexType&gt;</w:t>
      </w:r>
    </w:p>
    <w:p w14:paraId="371029D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0222D66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Inherited attributes from ManagedFunction --&gt;</w:t>
      </w:r>
    </w:p>
    <w:p w14:paraId="0D8731F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name="userLabel" type="string" minOccurs="0"/&gt;</w:t>
      </w:r>
    </w:p>
    <w:p w14:paraId="169390D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name="vnfParametersList" type="xn:vnfParametersListType" minOccurs="0"/&gt;</w:t>
      </w:r>
    </w:p>
    <w:p w14:paraId="362871F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name="peeParametersList" type="xn:peeParametersListType" minOccurs="0"/&gt;</w:t>
      </w:r>
    </w:p>
    <w:p w14:paraId="48A976E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name="priority" type="integer" minOccurs="0"/&gt;</w:t>
      </w:r>
    </w:p>
    <w:p w14:paraId="2843A27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name="measurements" type="xn:MeasurementTypesAndGPsList" minOccurs="0"/&gt;</w:t>
      </w:r>
    </w:p>
    <w:p w14:paraId="45BD40B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&lt;!--End of inherited attributes from ManagedFunction --&gt;</w:t>
      </w:r>
    </w:p>
    <w:p w14:paraId="0868AC3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name="nCGI" type="nn:Ncgi"/&gt;</w:t>
      </w:r>
    </w:p>
    <w:p w14:paraId="32A4480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name="pLMNIdList" type="en:PLMNIdList"/&gt;</w:t>
      </w:r>
    </w:p>
    <w:p w14:paraId="636BD9E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name="nRPCI" type="nn:Nrpci" minOccurs="0"/&gt;</w:t>
      </w:r>
    </w:p>
    <w:p w14:paraId="3B9471C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name="nRFrequencyRef" type="xn:dn" minOccurs="0"/&gt;</w:t>
      </w:r>
    </w:p>
    <w:p w14:paraId="48DEA65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20A0C59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&lt;/complexType&gt;</w:t>
      </w:r>
    </w:p>
    <w:p w14:paraId="52C8946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73F24B3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313CA3B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ref="xn:VsDataContainer"/&gt;</w:t>
      </w:r>
    </w:p>
    <w:p w14:paraId="7E60C35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6133057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7D64D7A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ref="xn:MeasurementControl"/&gt;</w:t>
      </w:r>
    </w:p>
    <w:p w14:paraId="20B126F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472F8AF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maxOccurs="1"&gt;</w:t>
      </w:r>
    </w:p>
    <w:p w14:paraId="05F243E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ref="sp:EnergySavingProperties"/&gt;</w:t>
      </w:r>
    </w:p>
    <w:p w14:paraId="3A22B9A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ref="sp:ESPolicies"/&gt;</w:t>
      </w:r>
    </w:p>
    <w:p w14:paraId="6139D86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032F7D8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&lt;/sequence&gt;</w:t>
      </w:r>
    </w:p>
    <w:p w14:paraId="4FEF478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&lt;/extension&gt;</w:t>
      </w:r>
    </w:p>
    <w:p w14:paraId="2999168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&lt;/complexContent&gt;</w:t>
      </w:r>
    </w:p>
    <w:p w14:paraId="71027197" w14:textId="77777777" w:rsidR="00B72602" w:rsidRPr="00BD324F" w:rsidRDefault="00B72602" w:rsidP="00B72602">
      <w:pPr>
        <w:pStyle w:val="PL"/>
      </w:pPr>
      <w:r w:rsidRPr="00BD324F">
        <w:tab/>
        <w:t>&lt;/complexType&gt;</w:t>
      </w:r>
    </w:p>
    <w:p w14:paraId="05CC964F" w14:textId="77777777" w:rsidR="00B72602" w:rsidRPr="00BD324F" w:rsidRDefault="00B72602" w:rsidP="00B72602">
      <w:pPr>
        <w:pStyle w:val="PL"/>
      </w:pPr>
      <w:r w:rsidRPr="00BD324F">
        <w:t>&lt;/element&gt;</w:t>
      </w:r>
    </w:p>
    <w:p w14:paraId="14AF1045" w14:textId="77777777" w:rsidR="00B72602" w:rsidRPr="00BD324F" w:rsidRDefault="00B72602" w:rsidP="00B72602">
      <w:pPr>
        <w:pStyle w:val="PL"/>
      </w:pPr>
      <w:r w:rsidRPr="00BD324F">
        <w:t>&lt;element name="ExternalGNBCUCPFunction" substitutionGroup="xn:SubNetworkOptionallyContainedNrmClass "&gt;</w:t>
      </w:r>
    </w:p>
    <w:p w14:paraId="1B0FEA0E" w14:textId="77777777" w:rsidR="00B72602" w:rsidRPr="000004FA" w:rsidRDefault="00B72602" w:rsidP="00B72602">
      <w:pPr>
        <w:pStyle w:val="PL"/>
        <w:rPr>
          <w:lang w:val="fr-FR"/>
        </w:rPr>
      </w:pPr>
      <w:r w:rsidRPr="00BD324F">
        <w:tab/>
      </w:r>
      <w:r w:rsidRPr="000004FA">
        <w:rPr>
          <w:lang w:val="fr-FR"/>
        </w:rPr>
        <w:t>&lt;complexType&gt;</w:t>
      </w:r>
    </w:p>
    <w:p w14:paraId="4C92DD66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ab/>
      </w:r>
      <w:r w:rsidRPr="000004FA">
        <w:rPr>
          <w:lang w:val="fr-FR"/>
        </w:rPr>
        <w:tab/>
        <w:t>&lt;complexContent&gt;</w:t>
      </w:r>
    </w:p>
    <w:p w14:paraId="39446261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0004FA">
        <w:rPr>
          <w:lang w:val="fr-FR"/>
        </w:rPr>
        <w:tab/>
        <w:t>&lt;extension base="xn:NrmClass"&gt;</w:t>
      </w:r>
    </w:p>
    <w:p w14:paraId="0F7EF24A" w14:textId="77777777" w:rsidR="00B72602" w:rsidRPr="00BD324F" w:rsidRDefault="00B72602" w:rsidP="00B72602">
      <w:pPr>
        <w:pStyle w:val="PL"/>
      </w:pP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BD324F">
        <w:t>&lt;sequence&gt;</w:t>
      </w:r>
    </w:p>
    <w:p w14:paraId="1421CC9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name="attributes"&gt;</w:t>
      </w:r>
    </w:p>
    <w:p w14:paraId="6FB1755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&lt;complexType&gt;</w:t>
      </w:r>
    </w:p>
    <w:p w14:paraId="05EEAFC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30DAD2E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Inherited attributes from ManagedFunction --&gt;</w:t>
      </w:r>
    </w:p>
    <w:p w14:paraId="55D94DF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name="userLabel" type="string" minOccurs="0"/&gt;</w:t>
      </w:r>
    </w:p>
    <w:p w14:paraId="0C91E8F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name="vnfParametersList" type="xn:vnfParametersListType" minOccurs="0"/&gt;</w:t>
      </w:r>
    </w:p>
    <w:p w14:paraId="54A2D71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name="peeParametersList" type="xn:peeParametersListType" minOccurs="0"/&gt;</w:t>
      </w:r>
    </w:p>
    <w:p w14:paraId="06238B1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name="priority" type="integer" minOccurs="0"/&gt;</w:t>
      </w:r>
    </w:p>
    <w:p w14:paraId="1C9CC2F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name="measurements" type="xn:MeasurementTypesAndGPsList" minOccurs="0"/&gt;</w:t>
      </w:r>
    </w:p>
    <w:p w14:paraId="44F1032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&lt;!--End of inherited attributes from ManagedFunction --&gt;</w:t>
      </w:r>
    </w:p>
    <w:p w14:paraId="6D12E58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name="gnbId" type="nn:GnbId" /&gt;</w:t>
      </w:r>
    </w:p>
    <w:p w14:paraId="08FD522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name="gnbIdLength" type="nn:GnbIdLength"/&gt;</w:t>
      </w:r>
    </w:p>
    <w:p w14:paraId="794471D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name="pLMNId" type="en:PLMNId" /&gt;</w:t>
      </w:r>
    </w:p>
    <w:p w14:paraId="51D0F5C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587128F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&lt;/complexType&gt;</w:t>
      </w:r>
    </w:p>
    <w:p w14:paraId="083D272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2D13EF7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70D5879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ref="xn:VsDataContainer"/&gt;</w:t>
      </w:r>
    </w:p>
    <w:p w14:paraId="4ABF4E8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28352E9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1B495FF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ref="xn:MeasurementControl"/&gt;</w:t>
      </w:r>
    </w:p>
    <w:p w14:paraId="68F3BCB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699C33A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maxOccurs="1"&gt;</w:t>
      </w:r>
    </w:p>
    <w:p w14:paraId="2875EF0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ref="sp:EnergySavingProperties"/&gt;</w:t>
      </w:r>
    </w:p>
    <w:p w14:paraId="4F5F87D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ref="sp:ESPolicies"/&gt;</w:t>
      </w:r>
    </w:p>
    <w:p w14:paraId="1EEBABC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52290B1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&lt;/sequence&gt;</w:t>
      </w:r>
    </w:p>
    <w:p w14:paraId="0B9B547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&lt;/extension&gt;</w:t>
      </w:r>
    </w:p>
    <w:p w14:paraId="6104FEC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&lt;/complexContent&gt;</w:t>
      </w:r>
    </w:p>
    <w:p w14:paraId="17AFCB94" w14:textId="77777777" w:rsidR="00B72602" w:rsidRPr="00BD324F" w:rsidRDefault="00B72602" w:rsidP="00B72602">
      <w:pPr>
        <w:pStyle w:val="PL"/>
      </w:pPr>
      <w:r w:rsidRPr="00BD324F">
        <w:tab/>
        <w:t>&lt;/complexType&gt;</w:t>
      </w:r>
    </w:p>
    <w:p w14:paraId="4E219CB8" w14:textId="77777777" w:rsidR="00B72602" w:rsidRPr="00BD324F" w:rsidRDefault="00B72602" w:rsidP="00B72602">
      <w:pPr>
        <w:pStyle w:val="PL"/>
      </w:pPr>
      <w:r w:rsidRPr="00BD324F">
        <w:t>&lt;/element&gt;</w:t>
      </w:r>
    </w:p>
    <w:p w14:paraId="7A862245" w14:textId="77777777" w:rsidR="00B72602" w:rsidRPr="00BD324F" w:rsidRDefault="00B72602" w:rsidP="00B72602">
      <w:pPr>
        <w:pStyle w:val="PL"/>
      </w:pPr>
      <w:r w:rsidRPr="00BD324F">
        <w:t>&lt;element name="RRMPolicy_"&gt;</w:t>
      </w:r>
    </w:p>
    <w:p w14:paraId="06DDB2B2" w14:textId="77777777" w:rsidR="00B72602" w:rsidRPr="000004FA" w:rsidRDefault="00B72602" w:rsidP="00B72602">
      <w:pPr>
        <w:pStyle w:val="PL"/>
        <w:rPr>
          <w:lang w:val="fr-FR"/>
        </w:rPr>
      </w:pPr>
      <w:r w:rsidRPr="00BD324F">
        <w:tab/>
      </w:r>
      <w:r w:rsidRPr="000004FA">
        <w:rPr>
          <w:lang w:val="fr-FR"/>
        </w:rPr>
        <w:t>&lt;complexType&gt;</w:t>
      </w:r>
    </w:p>
    <w:p w14:paraId="021D136F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ab/>
      </w:r>
      <w:r w:rsidRPr="000004FA">
        <w:rPr>
          <w:lang w:val="fr-FR"/>
        </w:rPr>
        <w:tab/>
        <w:t>&lt;complexContent&gt;</w:t>
      </w:r>
    </w:p>
    <w:p w14:paraId="307F48B7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0004FA">
        <w:rPr>
          <w:lang w:val="fr-FR"/>
        </w:rPr>
        <w:tab/>
        <w:t>&lt;extension base="xn:NrmClass"&gt;</w:t>
      </w:r>
    </w:p>
    <w:p w14:paraId="1E156196" w14:textId="77777777" w:rsidR="00B72602" w:rsidRPr="00BD324F" w:rsidRDefault="00B72602" w:rsidP="00B72602">
      <w:pPr>
        <w:pStyle w:val="PL"/>
      </w:pP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BD324F">
        <w:t>&lt;sequence&gt;</w:t>
      </w:r>
    </w:p>
    <w:p w14:paraId="354D7E7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name="attributes"&gt;</w:t>
      </w:r>
    </w:p>
    <w:p w14:paraId="78F8DC2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&lt;complexType&gt;</w:t>
      </w:r>
    </w:p>
    <w:p w14:paraId="7E222D2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002B873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name="resourceType" type="ResourceType" /&gt;</w:t>
      </w:r>
    </w:p>
    <w:p w14:paraId="20F0070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name="rRMPolicyMemberList" type="PLMNInfoListType"/&gt;</w:t>
      </w:r>
    </w:p>
    <w:p w14:paraId="334B5A0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6CC9EB1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&lt;/complexType&gt;</w:t>
      </w:r>
    </w:p>
    <w:p w14:paraId="194D2A8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4064334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&lt;/sequence&gt;</w:t>
      </w:r>
    </w:p>
    <w:p w14:paraId="5F0F651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&lt;/extension&gt;</w:t>
      </w:r>
    </w:p>
    <w:p w14:paraId="6CA6BFD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&lt;/complexContent&gt;</w:t>
      </w:r>
    </w:p>
    <w:p w14:paraId="541B28D9" w14:textId="77777777" w:rsidR="00B72602" w:rsidRPr="00BD324F" w:rsidRDefault="00B72602" w:rsidP="00B72602">
      <w:pPr>
        <w:pStyle w:val="PL"/>
      </w:pPr>
      <w:r w:rsidRPr="00BD324F">
        <w:tab/>
        <w:t>&lt;/complexType&gt;</w:t>
      </w:r>
    </w:p>
    <w:p w14:paraId="30FAE313" w14:textId="77777777" w:rsidR="00B72602" w:rsidRPr="00BD324F" w:rsidRDefault="00B72602" w:rsidP="00B72602">
      <w:pPr>
        <w:pStyle w:val="PL"/>
      </w:pPr>
      <w:r w:rsidRPr="00BD324F">
        <w:t>&lt;/element&gt;</w:t>
      </w:r>
    </w:p>
    <w:p w14:paraId="23E62C5E" w14:textId="77777777" w:rsidR="00B72602" w:rsidRPr="00BD324F" w:rsidRDefault="00B72602" w:rsidP="00B72602">
      <w:pPr>
        <w:pStyle w:val="PL"/>
      </w:pPr>
      <w:r w:rsidRPr="00BD324F">
        <w:t>&lt;element name="RRMPolicyRatio"&gt;</w:t>
      </w:r>
    </w:p>
    <w:p w14:paraId="5040CB2B" w14:textId="77777777" w:rsidR="00B72602" w:rsidRPr="00BD324F" w:rsidRDefault="00B72602" w:rsidP="00B72602">
      <w:pPr>
        <w:pStyle w:val="PL"/>
      </w:pPr>
      <w:r w:rsidRPr="00BD324F">
        <w:tab/>
        <w:t>&lt;complexType&gt;</w:t>
      </w:r>
    </w:p>
    <w:p w14:paraId="60BF133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&lt;complexContent&gt;</w:t>
      </w:r>
    </w:p>
    <w:p w14:paraId="1D51736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&lt;extension base="RRMPolicy_"&gt;</w:t>
      </w:r>
    </w:p>
    <w:p w14:paraId="58C546B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&lt;sequence&gt;</w:t>
      </w:r>
    </w:p>
    <w:p w14:paraId="233747A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name="attributes"&gt;</w:t>
      </w:r>
    </w:p>
    <w:p w14:paraId="1AC3C13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&lt;complexType&gt;</w:t>
      </w:r>
    </w:p>
    <w:p w14:paraId="62D7E04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0EC4BFD8" w14:textId="77777777" w:rsidR="00B72602" w:rsidRPr="00BD324F" w:rsidRDefault="00B72602" w:rsidP="00B72602">
      <w:pPr>
        <w:pStyle w:val="PL"/>
      </w:pPr>
    </w:p>
    <w:p w14:paraId="2D007B1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name="rRMPolicyMaxRatio" type="integer" minOccurs="1"/&gt;</w:t>
      </w:r>
    </w:p>
    <w:p w14:paraId="067EEEF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name="rRMPolicyMinRatio" type="integer" minOccurs="1"/&gt;</w:t>
      </w:r>
    </w:p>
    <w:p w14:paraId="4EA2F3E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name="rRMPolicy</w:t>
      </w:r>
      <w:r w:rsidRPr="00BD324F">
        <w:rPr>
          <w:rFonts w:hint="eastAsia"/>
          <w:lang w:eastAsia="zh-CN"/>
        </w:rPr>
        <w:t>Dedicated</w:t>
      </w:r>
      <w:r w:rsidRPr="00BD324F">
        <w:t>Ratio" type="integer" minOccurs="0"/&gt;</w:t>
      </w:r>
    </w:p>
    <w:p w14:paraId="5C7444F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7386228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&lt;/complexType&gt;</w:t>
      </w:r>
    </w:p>
    <w:p w14:paraId="7BE75F5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7642A08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7515D70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ref="xn:VsDataContainer"/&gt;</w:t>
      </w:r>
    </w:p>
    <w:p w14:paraId="61E6FBF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755DE7A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maxOccurs="1"&gt;</w:t>
      </w:r>
    </w:p>
    <w:p w14:paraId="2E8D149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ref="sp:EnergySavingProperties"/&gt;</w:t>
      </w:r>
    </w:p>
    <w:p w14:paraId="755AADF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ref="sp:ESPolicies"/&gt;</w:t>
      </w:r>
    </w:p>
    <w:p w14:paraId="32D05B1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7E430EC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&lt;/sequence&gt;</w:t>
      </w:r>
    </w:p>
    <w:p w14:paraId="6D9A62B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&lt;/extension&gt;</w:t>
      </w:r>
    </w:p>
    <w:p w14:paraId="56CB28C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&lt;/complexContent&gt;</w:t>
      </w:r>
    </w:p>
    <w:p w14:paraId="4AE94492" w14:textId="77777777" w:rsidR="00B72602" w:rsidRPr="00BD324F" w:rsidRDefault="00B72602" w:rsidP="00B72602">
      <w:pPr>
        <w:pStyle w:val="PL"/>
      </w:pPr>
      <w:r w:rsidRPr="00BD324F">
        <w:tab/>
        <w:t>&lt;/complexType&gt;</w:t>
      </w:r>
    </w:p>
    <w:p w14:paraId="71F877CB" w14:textId="77777777" w:rsidR="00B72602" w:rsidRPr="00BD324F" w:rsidRDefault="00B72602" w:rsidP="00B72602">
      <w:pPr>
        <w:pStyle w:val="PL"/>
      </w:pPr>
      <w:r w:rsidRPr="00BD324F">
        <w:t>&lt;/element&gt;</w:t>
      </w:r>
    </w:p>
    <w:p w14:paraId="64189005" w14:textId="77777777" w:rsidR="00B72602" w:rsidRPr="00BD324F" w:rsidRDefault="00B72602" w:rsidP="00B72602">
      <w:pPr>
        <w:pStyle w:val="PL"/>
      </w:pPr>
      <w:r w:rsidRPr="00BD324F">
        <w:t>&lt;element name="NRFrequency" substitutionGroup="xn:SubNetworkOptionallyContainedNrmClass"&gt;</w:t>
      </w:r>
    </w:p>
    <w:p w14:paraId="1D59F19A" w14:textId="77777777" w:rsidR="00B72602" w:rsidRPr="00BD324F" w:rsidRDefault="00B72602" w:rsidP="00B72602">
      <w:pPr>
        <w:pStyle w:val="PL"/>
      </w:pPr>
      <w:r w:rsidRPr="00BD324F">
        <w:tab/>
        <w:t>&lt;complexType&gt;</w:t>
      </w:r>
    </w:p>
    <w:p w14:paraId="1E9655F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&lt;complexContent&gt;</w:t>
      </w:r>
    </w:p>
    <w:p w14:paraId="086DE23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&lt;extension base="xn:NrmClass"&gt;</w:t>
      </w:r>
    </w:p>
    <w:p w14:paraId="7A8B415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&lt;sequence&gt;</w:t>
      </w:r>
    </w:p>
    <w:p w14:paraId="4B57D5F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name="attributes"&gt;</w:t>
      </w:r>
    </w:p>
    <w:p w14:paraId="03B859B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&lt;complexType&gt;</w:t>
      </w:r>
    </w:p>
    <w:p w14:paraId="5255C9E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402F33E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Inherited attributes from ManagedFunction --&gt;</w:t>
      </w:r>
    </w:p>
    <w:p w14:paraId="6DE7EDD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name="userLabel" type="string" minOccurs="0"/&gt;</w:t>
      </w:r>
    </w:p>
    <w:p w14:paraId="759CAD7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name="vnfParametersList" type="xn:vnfParametersListType" minOccurs="0"/&gt;</w:t>
      </w:r>
    </w:p>
    <w:p w14:paraId="16B7B66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name="peeParametersList" type="xn:peeParametersListType" minOccurs="0"/&gt;</w:t>
      </w:r>
    </w:p>
    <w:p w14:paraId="20DC5C5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name="priority" type="integer" minOccurs="0"/&gt;</w:t>
      </w:r>
    </w:p>
    <w:p w14:paraId="40D02D4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name="measurements" type="xn:MeasurementTypesAndGPsList" minOccurs="0"/&gt;</w:t>
      </w:r>
    </w:p>
    <w:p w14:paraId="0D66FB2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&lt;!--End of inherited attributes from ManagedFunction --&gt;</w:t>
      </w:r>
    </w:p>
    <w:p w14:paraId="42BDDDA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name="absoluteFrequencySSB" type="nn:Absolutefrequencyssb" minOccurs="0"/&gt;</w:t>
      </w:r>
    </w:p>
    <w:p w14:paraId="08EC813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name="sSBSubCarrierSpacing" type="nn:Ssbsubcarrierspacing" minOccurs="0"/&gt;</w:t>
      </w:r>
    </w:p>
    <w:p w14:paraId="7426145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name="multiFrequencyBandListNR" type="nn:MultifrequencyBandlistnr" minOccurs="0"/&gt;</w:t>
      </w:r>
    </w:p>
    <w:p w14:paraId="73E8178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29DAF3C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&lt;/complexType&gt;</w:t>
      </w:r>
    </w:p>
    <w:p w14:paraId="4FC7D90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40DD244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7EC4951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 xml:space="preserve">&lt;element ref="xn:VsDataContainer"/&gt;              </w:t>
      </w:r>
    </w:p>
    <w:p w14:paraId="5699B95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62688B8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maxOccurs="1"&gt;</w:t>
      </w:r>
    </w:p>
    <w:p w14:paraId="5FBDD87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ref="sp:EnergySavingProperties"/&gt;</w:t>
      </w:r>
    </w:p>
    <w:p w14:paraId="1125407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ref="sp:ESPolicies"/&gt;</w:t>
      </w:r>
    </w:p>
    <w:p w14:paraId="5D25FD4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1572588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5EBBBED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ref="xn:MeasurementControl"/&gt;</w:t>
      </w:r>
    </w:p>
    <w:p w14:paraId="6394F89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6512E6A4" w14:textId="77777777" w:rsidR="00B72602" w:rsidRPr="000004FA" w:rsidRDefault="00B72602" w:rsidP="00B72602">
      <w:pPr>
        <w:pStyle w:val="PL"/>
        <w:rPr>
          <w:lang w:val="fr-FR"/>
        </w:rPr>
      </w:pPr>
      <w:r w:rsidRPr="00BD324F">
        <w:tab/>
      </w:r>
      <w:r w:rsidRPr="00BD324F">
        <w:tab/>
      </w:r>
      <w:r w:rsidRPr="00BD324F">
        <w:tab/>
      </w:r>
      <w:r w:rsidRPr="000004FA">
        <w:rPr>
          <w:lang w:val="fr-FR"/>
        </w:rPr>
        <w:t>&lt;/sequence&gt;</w:t>
      </w:r>
    </w:p>
    <w:p w14:paraId="21271D96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ab/>
      </w:r>
      <w:r w:rsidRPr="000004FA">
        <w:rPr>
          <w:lang w:val="fr-FR"/>
        </w:rPr>
        <w:tab/>
        <w:t>&lt;/extension&gt;</w:t>
      </w:r>
    </w:p>
    <w:p w14:paraId="74A6CE91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ab/>
      </w:r>
      <w:r w:rsidRPr="000004FA">
        <w:rPr>
          <w:lang w:val="fr-FR"/>
        </w:rPr>
        <w:tab/>
        <w:t>&lt;/complexContent&gt;</w:t>
      </w:r>
    </w:p>
    <w:p w14:paraId="3E4F9107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ab/>
        <w:t>&lt;/complexType&gt;</w:t>
      </w:r>
    </w:p>
    <w:p w14:paraId="0D7B993B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>&lt;/element&gt;</w:t>
      </w:r>
    </w:p>
    <w:p w14:paraId="59B21E2F" w14:textId="77777777" w:rsidR="00B72602" w:rsidRPr="00BD324F" w:rsidRDefault="00B72602" w:rsidP="00B72602">
      <w:pPr>
        <w:pStyle w:val="PL"/>
      </w:pPr>
      <w:r w:rsidRPr="00BD324F">
        <w:t>&lt;element name="</w:t>
      </w:r>
      <w:r w:rsidRPr="00BD324F">
        <w:rPr>
          <w:lang w:eastAsia="zh-CN"/>
        </w:rPr>
        <w:t>MappingSetIDBackhaulAddress</w:t>
      </w:r>
      <w:r w:rsidRPr="00BD324F">
        <w:t>"&gt;</w:t>
      </w:r>
    </w:p>
    <w:p w14:paraId="213CE24B" w14:textId="77777777" w:rsidR="00B72602" w:rsidRPr="00BD324F" w:rsidRDefault="00B72602" w:rsidP="00B72602">
      <w:pPr>
        <w:pStyle w:val="PL"/>
      </w:pPr>
      <w:r w:rsidRPr="00BD324F">
        <w:tab/>
        <w:t>&lt;complexType&gt;</w:t>
      </w:r>
    </w:p>
    <w:p w14:paraId="37C21C5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&lt;complexContent&gt;</w:t>
      </w:r>
    </w:p>
    <w:p w14:paraId="2CC5AE7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&lt;extension base="xn:NrmClass"&gt;</w:t>
      </w:r>
    </w:p>
    <w:p w14:paraId="36C3C16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&lt;sequence&gt;</w:t>
      </w:r>
    </w:p>
    <w:p w14:paraId="0EE098D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name="attributes"&gt;</w:t>
      </w:r>
    </w:p>
    <w:p w14:paraId="5955327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&lt;complexType&gt;</w:t>
      </w:r>
    </w:p>
    <w:p w14:paraId="347D294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40A5C89C" w14:textId="77777777" w:rsidR="00B72602" w:rsidRPr="00BD324F" w:rsidRDefault="00B72602" w:rsidP="00B72602">
      <w:pPr>
        <w:pStyle w:val="PL"/>
        <w:rPr>
          <w:szCs w:val="16"/>
        </w:rPr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</w:t>
      </w:r>
      <w:r w:rsidRPr="00BD324F">
        <w:rPr>
          <w:szCs w:val="16"/>
        </w:rPr>
        <w:t>ame="</w:t>
      </w:r>
      <w:r w:rsidRPr="00BD324F">
        <w:rPr>
          <w:rFonts w:cs="Courier New"/>
          <w:szCs w:val="18"/>
        </w:rPr>
        <w:t>setID</w:t>
      </w:r>
      <w:r w:rsidRPr="00BD324F">
        <w:rPr>
          <w:szCs w:val="16"/>
        </w:rPr>
        <w:t xml:space="preserve">" </w:t>
      </w:r>
      <w:r w:rsidRPr="00BD324F">
        <w:t>type="nn:SetId" /&gt;</w:t>
      </w:r>
    </w:p>
    <w:p w14:paraId="330DE283" w14:textId="77777777" w:rsidR="00B72602" w:rsidRPr="00BD324F" w:rsidRDefault="00B72602" w:rsidP="00B72602">
      <w:pPr>
        <w:pStyle w:val="PL"/>
      </w:pP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  <w:t>&lt;element name="</w:t>
      </w:r>
      <w:r w:rsidRPr="00BD324F">
        <w:rPr>
          <w:rFonts w:cs="Arial"/>
          <w:szCs w:val="16"/>
          <w:lang w:eastAsia="zh-CN"/>
        </w:rPr>
        <w:t>backhaulAdress</w:t>
      </w:r>
      <w:r w:rsidRPr="00BD324F">
        <w:rPr>
          <w:szCs w:val="16"/>
        </w:rPr>
        <w:t>" type=</w:t>
      </w:r>
      <w:r w:rsidRPr="00BD324F">
        <w:t>"</w:t>
      </w:r>
      <w:r w:rsidRPr="00BD324F">
        <w:rPr>
          <w:lang w:eastAsia="zh-CN"/>
        </w:rPr>
        <w:t>BackhaulAddress</w:t>
      </w:r>
      <w:r w:rsidRPr="00BD324F">
        <w:t>" minOccurs="0"/&gt;</w:t>
      </w:r>
      <w:r w:rsidRPr="00BD324F">
        <w:tab/>
      </w:r>
    </w:p>
    <w:p w14:paraId="36B78D4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3AB31CB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&lt;/complexType&gt;</w:t>
      </w:r>
    </w:p>
    <w:p w14:paraId="0462002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3EACF0A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&lt;/sequence&gt;</w:t>
      </w:r>
    </w:p>
    <w:p w14:paraId="0B98DC4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&lt;/extension&gt;</w:t>
      </w:r>
    </w:p>
    <w:p w14:paraId="0247970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&lt;/complexContent&gt;</w:t>
      </w:r>
    </w:p>
    <w:p w14:paraId="0F7A2F28" w14:textId="77777777" w:rsidR="00B72602" w:rsidRPr="00BD324F" w:rsidRDefault="00B72602" w:rsidP="00B72602">
      <w:pPr>
        <w:pStyle w:val="PL"/>
      </w:pPr>
      <w:r w:rsidRPr="00BD324F">
        <w:tab/>
        <w:t>&lt;/complexType&gt;</w:t>
      </w:r>
    </w:p>
    <w:p w14:paraId="5D6FC0D0" w14:textId="77777777" w:rsidR="00B72602" w:rsidRPr="00BD324F" w:rsidRDefault="00B72602" w:rsidP="00B72602">
      <w:pPr>
        <w:pStyle w:val="PL"/>
      </w:pPr>
      <w:r w:rsidRPr="00BD324F">
        <w:t>&lt;/element&gt;</w:t>
      </w:r>
    </w:p>
    <w:p w14:paraId="2344CDA5" w14:textId="77777777" w:rsidR="00B72602" w:rsidRPr="00BD324F" w:rsidRDefault="00B72602" w:rsidP="00B72602">
      <w:pPr>
        <w:pStyle w:val="PL"/>
      </w:pPr>
      <w:r w:rsidRPr="00BD324F">
        <w:t>&lt;element name="</w:t>
      </w:r>
      <w:r w:rsidRPr="00BD324F">
        <w:rPr>
          <w:lang w:eastAsia="zh-CN"/>
        </w:rPr>
        <w:t>BackhaulAddress</w:t>
      </w:r>
      <w:r w:rsidRPr="00BD324F">
        <w:t>"&gt;</w:t>
      </w:r>
    </w:p>
    <w:p w14:paraId="219203DE" w14:textId="77777777" w:rsidR="00B72602" w:rsidRPr="00BD324F" w:rsidRDefault="00B72602" w:rsidP="00B72602">
      <w:pPr>
        <w:pStyle w:val="PL"/>
      </w:pPr>
      <w:r w:rsidRPr="00BD324F">
        <w:tab/>
        <w:t>&lt;complexType&gt;</w:t>
      </w:r>
    </w:p>
    <w:p w14:paraId="79AB15B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&lt;complexContent&gt;</w:t>
      </w:r>
    </w:p>
    <w:p w14:paraId="336D04E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&lt;extension base="xn:NrmClass"&gt;</w:t>
      </w:r>
    </w:p>
    <w:p w14:paraId="7862738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&lt;sequence&gt;</w:t>
      </w:r>
    </w:p>
    <w:p w14:paraId="73F6D8C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name="attributes"&gt;</w:t>
      </w:r>
    </w:p>
    <w:p w14:paraId="5FE8643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&lt;complexType&gt;</w:t>
      </w:r>
    </w:p>
    <w:p w14:paraId="7159D59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1E64F25B" w14:textId="77777777" w:rsidR="00B72602" w:rsidRPr="00BD324F" w:rsidRDefault="00B72602" w:rsidP="00B72602">
      <w:pPr>
        <w:pStyle w:val="PL"/>
        <w:rPr>
          <w:szCs w:val="16"/>
        </w:rPr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</w:t>
      </w:r>
      <w:r w:rsidRPr="00BD324F">
        <w:rPr>
          <w:szCs w:val="16"/>
        </w:rPr>
        <w:t>ame="</w:t>
      </w:r>
      <w:r w:rsidRPr="00BD324F">
        <w:rPr>
          <w:rFonts w:cs="Courier New"/>
          <w:szCs w:val="18"/>
        </w:rPr>
        <w:t>gNBID</w:t>
      </w:r>
      <w:r w:rsidRPr="00BD324F">
        <w:rPr>
          <w:szCs w:val="16"/>
        </w:rPr>
        <w:t xml:space="preserve">" </w:t>
      </w:r>
      <w:r w:rsidRPr="00BD324F">
        <w:t>type="nn:GnbId" /&gt;</w:t>
      </w:r>
    </w:p>
    <w:p w14:paraId="21B24C86" w14:textId="77777777" w:rsidR="00B72602" w:rsidRPr="000004FA" w:rsidRDefault="00B72602" w:rsidP="00B72602">
      <w:pPr>
        <w:pStyle w:val="PL"/>
        <w:rPr>
          <w:lang w:val="fr-FR"/>
        </w:rPr>
      </w:pP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0004FA">
        <w:rPr>
          <w:szCs w:val="16"/>
          <w:lang w:val="fr-FR"/>
        </w:rPr>
        <w:t>&lt;element name="</w:t>
      </w:r>
      <w:r w:rsidRPr="000004FA">
        <w:rPr>
          <w:rFonts w:cs="Arial"/>
          <w:szCs w:val="16"/>
          <w:lang w:val="fr-FR" w:eastAsia="zh-CN"/>
        </w:rPr>
        <w:t>tAI</w:t>
      </w:r>
      <w:r w:rsidRPr="000004FA">
        <w:rPr>
          <w:szCs w:val="16"/>
          <w:lang w:val="fr-FR"/>
        </w:rPr>
        <w:t>" type=</w:t>
      </w:r>
      <w:r w:rsidRPr="000004FA">
        <w:rPr>
          <w:lang w:val="fr-FR"/>
        </w:rPr>
        <w:t>"</w:t>
      </w:r>
      <w:r w:rsidRPr="000004FA">
        <w:rPr>
          <w:lang w:val="fr-FR" w:eastAsia="zh-CN"/>
        </w:rPr>
        <w:t>TAI</w:t>
      </w:r>
      <w:r w:rsidRPr="000004FA">
        <w:rPr>
          <w:lang w:val="fr-FR"/>
        </w:rPr>
        <w:t>" minOccurs="0"/&gt;</w:t>
      </w:r>
      <w:r w:rsidRPr="000004FA">
        <w:rPr>
          <w:lang w:val="fr-FR"/>
        </w:rPr>
        <w:tab/>
      </w:r>
    </w:p>
    <w:p w14:paraId="502E84C0" w14:textId="77777777" w:rsidR="00B72602" w:rsidRPr="002632DF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2632DF">
        <w:rPr>
          <w:lang w:val="fr-FR"/>
        </w:rPr>
        <w:t>&lt;/all&gt;</w:t>
      </w:r>
    </w:p>
    <w:p w14:paraId="23A78BF3" w14:textId="77777777" w:rsidR="00B72602" w:rsidRPr="002632DF" w:rsidRDefault="00B72602" w:rsidP="00B72602">
      <w:pPr>
        <w:pStyle w:val="PL"/>
        <w:rPr>
          <w:lang w:val="fr-FR"/>
        </w:rPr>
      </w:pPr>
      <w:r w:rsidRPr="002632DF">
        <w:rPr>
          <w:lang w:val="fr-FR"/>
        </w:rPr>
        <w:tab/>
      </w:r>
      <w:r w:rsidRPr="002632DF">
        <w:rPr>
          <w:lang w:val="fr-FR"/>
        </w:rPr>
        <w:tab/>
      </w:r>
      <w:r w:rsidRPr="002632DF">
        <w:rPr>
          <w:lang w:val="fr-FR"/>
        </w:rPr>
        <w:tab/>
      </w:r>
      <w:r w:rsidRPr="002632DF">
        <w:rPr>
          <w:lang w:val="fr-FR"/>
        </w:rPr>
        <w:tab/>
        <w:t>&lt;/complexType&gt;</w:t>
      </w:r>
    </w:p>
    <w:p w14:paraId="6DB0A6B7" w14:textId="77777777" w:rsidR="00B72602" w:rsidRPr="002632DF" w:rsidRDefault="00B72602" w:rsidP="00B72602">
      <w:pPr>
        <w:pStyle w:val="PL"/>
        <w:rPr>
          <w:lang w:val="fr-FR"/>
        </w:rPr>
      </w:pPr>
      <w:r w:rsidRPr="002632DF">
        <w:rPr>
          <w:lang w:val="fr-FR"/>
        </w:rPr>
        <w:tab/>
      </w:r>
      <w:r w:rsidRPr="002632DF">
        <w:rPr>
          <w:lang w:val="fr-FR"/>
        </w:rPr>
        <w:tab/>
      </w:r>
      <w:r w:rsidRPr="002632DF">
        <w:rPr>
          <w:lang w:val="fr-FR"/>
        </w:rPr>
        <w:tab/>
      </w:r>
      <w:r w:rsidRPr="002632DF">
        <w:rPr>
          <w:lang w:val="fr-FR"/>
        </w:rPr>
        <w:tab/>
        <w:t>&lt;/element&gt;</w:t>
      </w:r>
    </w:p>
    <w:p w14:paraId="2CF8B896" w14:textId="77777777" w:rsidR="00B72602" w:rsidRPr="002632DF" w:rsidRDefault="00B72602" w:rsidP="00B72602">
      <w:pPr>
        <w:pStyle w:val="PL"/>
        <w:rPr>
          <w:lang w:val="fr-FR"/>
        </w:rPr>
      </w:pPr>
      <w:r w:rsidRPr="002632DF">
        <w:rPr>
          <w:lang w:val="fr-FR"/>
        </w:rPr>
        <w:tab/>
      </w:r>
      <w:r w:rsidRPr="002632DF">
        <w:rPr>
          <w:lang w:val="fr-FR"/>
        </w:rPr>
        <w:tab/>
      </w:r>
      <w:r w:rsidRPr="002632DF">
        <w:rPr>
          <w:lang w:val="fr-FR"/>
        </w:rPr>
        <w:tab/>
        <w:t>&lt;/sequence&gt;</w:t>
      </w:r>
    </w:p>
    <w:p w14:paraId="5CCE20F1" w14:textId="77777777" w:rsidR="00B72602" w:rsidRPr="002632DF" w:rsidRDefault="00B72602" w:rsidP="00B72602">
      <w:pPr>
        <w:pStyle w:val="PL"/>
        <w:rPr>
          <w:lang w:val="fr-FR"/>
        </w:rPr>
      </w:pPr>
      <w:r w:rsidRPr="002632DF">
        <w:rPr>
          <w:lang w:val="fr-FR"/>
        </w:rPr>
        <w:tab/>
      </w:r>
      <w:r w:rsidRPr="002632DF">
        <w:rPr>
          <w:lang w:val="fr-FR"/>
        </w:rPr>
        <w:tab/>
      </w:r>
      <w:r w:rsidRPr="002632DF">
        <w:rPr>
          <w:lang w:val="fr-FR"/>
        </w:rPr>
        <w:tab/>
        <w:t>&lt;/extension&gt;</w:t>
      </w:r>
    </w:p>
    <w:p w14:paraId="6AD29E35" w14:textId="77777777" w:rsidR="00B72602" w:rsidRPr="002632DF" w:rsidRDefault="00B72602" w:rsidP="00B72602">
      <w:pPr>
        <w:pStyle w:val="PL"/>
        <w:rPr>
          <w:lang w:val="fr-FR"/>
        </w:rPr>
      </w:pPr>
      <w:r w:rsidRPr="002632DF">
        <w:rPr>
          <w:lang w:val="fr-FR"/>
        </w:rPr>
        <w:tab/>
      </w:r>
      <w:r w:rsidRPr="002632DF">
        <w:rPr>
          <w:lang w:val="fr-FR"/>
        </w:rPr>
        <w:tab/>
        <w:t>&lt;/complexContent&gt;</w:t>
      </w:r>
    </w:p>
    <w:p w14:paraId="2D0C3D3C" w14:textId="77777777" w:rsidR="00B72602" w:rsidRPr="002632DF" w:rsidRDefault="00B72602" w:rsidP="00B72602">
      <w:pPr>
        <w:pStyle w:val="PL"/>
        <w:rPr>
          <w:lang w:val="fr-FR"/>
        </w:rPr>
      </w:pPr>
      <w:r w:rsidRPr="002632DF">
        <w:rPr>
          <w:lang w:val="fr-FR"/>
        </w:rPr>
        <w:tab/>
        <w:t>&lt;/complexType&gt;</w:t>
      </w:r>
    </w:p>
    <w:p w14:paraId="4995E284" w14:textId="77777777" w:rsidR="00B72602" w:rsidRPr="002632DF" w:rsidRDefault="00B72602" w:rsidP="00B72602">
      <w:pPr>
        <w:pStyle w:val="PL"/>
        <w:rPr>
          <w:lang w:val="fr-FR"/>
        </w:rPr>
      </w:pPr>
      <w:r w:rsidRPr="002632DF">
        <w:rPr>
          <w:lang w:val="fr-FR"/>
        </w:rPr>
        <w:t>&lt;/element&gt;</w:t>
      </w:r>
    </w:p>
    <w:p w14:paraId="161FB2E1" w14:textId="77777777" w:rsidR="00B72602" w:rsidRPr="002632DF" w:rsidRDefault="00B72602" w:rsidP="00B72602">
      <w:pPr>
        <w:pStyle w:val="PL"/>
        <w:rPr>
          <w:lang w:val="fr-FR"/>
        </w:rPr>
      </w:pPr>
      <w:r w:rsidRPr="002632DF">
        <w:rPr>
          <w:lang w:val="fr-FR"/>
        </w:rPr>
        <w:t>&lt;element name="</w:t>
      </w:r>
      <w:r w:rsidRPr="002632DF">
        <w:rPr>
          <w:lang w:val="fr-FR" w:eastAsia="zh-CN"/>
        </w:rPr>
        <w:t>TAI</w:t>
      </w:r>
      <w:r w:rsidRPr="002632DF">
        <w:rPr>
          <w:lang w:val="fr-FR"/>
        </w:rPr>
        <w:t>"&gt;</w:t>
      </w:r>
    </w:p>
    <w:p w14:paraId="591E1BCE" w14:textId="77777777" w:rsidR="00B72602" w:rsidRPr="002632DF" w:rsidRDefault="00B72602" w:rsidP="00B72602">
      <w:pPr>
        <w:pStyle w:val="PL"/>
        <w:rPr>
          <w:lang w:val="fr-FR"/>
        </w:rPr>
      </w:pPr>
      <w:r w:rsidRPr="002632DF">
        <w:rPr>
          <w:lang w:val="fr-FR"/>
        </w:rPr>
        <w:tab/>
        <w:t>&lt;complexType&gt;</w:t>
      </w:r>
    </w:p>
    <w:p w14:paraId="731DA545" w14:textId="77777777" w:rsidR="00B72602" w:rsidRPr="002632DF" w:rsidRDefault="00B72602" w:rsidP="00B72602">
      <w:pPr>
        <w:pStyle w:val="PL"/>
        <w:rPr>
          <w:lang w:val="fr-FR"/>
        </w:rPr>
      </w:pPr>
      <w:r w:rsidRPr="002632DF">
        <w:rPr>
          <w:lang w:val="fr-FR"/>
        </w:rPr>
        <w:tab/>
      </w:r>
      <w:r w:rsidRPr="002632DF">
        <w:rPr>
          <w:lang w:val="fr-FR"/>
        </w:rPr>
        <w:tab/>
        <w:t>&lt;complexContent&gt;</w:t>
      </w:r>
    </w:p>
    <w:p w14:paraId="535A366F" w14:textId="77777777" w:rsidR="00B72602" w:rsidRPr="002632DF" w:rsidRDefault="00B72602" w:rsidP="00B72602">
      <w:pPr>
        <w:pStyle w:val="PL"/>
        <w:rPr>
          <w:lang w:val="fr-FR"/>
        </w:rPr>
      </w:pPr>
      <w:r w:rsidRPr="002632DF">
        <w:rPr>
          <w:lang w:val="fr-FR"/>
        </w:rPr>
        <w:tab/>
      </w:r>
      <w:r w:rsidRPr="002632DF">
        <w:rPr>
          <w:lang w:val="fr-FR"/>
        </w:rPr>
        <w:tab/>
      </w:r>
      <w:r w:rsidRPr="002632DF">
        <w:rPr>
          <w:lang w:val="fr-FR"/>
        </w:rPr>
        <w:tab/>
        <w:t>&lt;extension base="xn:NrmClass"&gt;</w:t>
      </w:r>
    </w:p>
    <w:p w14:paraId="46E72F98" w14:textId="77777777" w:rsidR="00B72602" w:rsidRPr="002632DF" w:rsidRDefault="00B72602" w:rsidP="00B72602">
      <w:pPr>
        <w:pStyle w:val="PL"/>
        <w:rPr>
          <w:lang w:val="fr-FR"/>
        </w:rPr>
      </w:pPr>
      <w:r w:rsidRPr="002632DF">
        <w:rPr>
          <w:lang w:val="fr-FR"/>
        </w:rPr>
        <w:tab/>
      </w:r>
      <w:r w:rsidRPr="002632DF">
        <w:rPr>
          <w:lang w:val="fr-FR"/>
        </w:rPr>
        <w:tab/>
      </w:r>
      <w:r w:rsidRPr="002632DF">
        <w:rPr>
          <w:lang w:val="fr-FR"/>
        </w:rPr>
        <w:tab/>
        <w:t>&lt;sequence&gt;</w:t>
      </w:r>
    </w:p>
    <w:p w14:paraId="2E19A9F2" w14:textId="77777777" w:rsidR="00B72602" w:rsidRPr="002632DF" w:rsidRDefault="00B72602" w:rsidP="00B72602">
      <w:pPr>
        <w:pStyle w:val="PL"/>
        <w:rPr>
          <w:lang w:val="fr-FR"/>
        </w:rPr>
      </w:pPr>
      <w:r w:rsidRPr="002632DF">
        <w:rPr>
          <w:lang w:val="fr-FR"/>
        </w:rPr>
        <w:tab/>
      </w:r>
      <w:r w:rsidRPr="002632DF">
        <w:rPr>
          <w:lang w:val="fr-FR"/>
        </w:rPr>
        <w:tab/>
      </w:r>
      <w:r w:rsidRPr="002632DF">
        <w:rPr>
          <w:lang w:val="fr-FR"/>
        </w:rPr>
        <w:tab/>
      </w:r>
      <w:r w:rsidRPr="002632DF">
        <w:rPr>
          <w:lang w:val="fr-FR"/>
        </w:rPr>
        <w:tab/>
        <w:t>&lt;element name="attributes"&gt;</w:t>
      </w:r>
    </w:p>
    <w:p w14:paraId="29996695" w14:textId="77777777" w:rsidR="00B72602" w:rsidRPr="00BD324F" w:rsidRDefault="00B72602" w:rsidP="00B72602">
      <w:pPr>
        <w:pStyle w:val="PL"/>
      </w:pPr>
      <w:r w:rsidRPr="002632DF">
        <w:rPr>
          <w:lang w:val="fr-FR"/>
        </w:rPr>
        <w:tab/>
      </w:r>
      <w:r w:rsidRPr="002632DF">
        <w:rPr>
          <w:lang w:val="fr-FR"/>
        </w:rPr>
        <w:tab/>
      </w:r>
      <w:r w:rsidRPr="002632DF">
        <w:rPr>
          <w:lang w:val="fr-FR"/>
        </w:rPr>
        <w:tab/>
      </w:r>
      <w:r w:rsidRPr="002632DF">
        <w:rPr>
          <w:lang w:val="fr-FR"/>
        </w:rPr>
        <w:tab/>
      </w:r>
      <w:r w:rsidRPr="00BD324F">
        <w:t>&lt;complexType&gt;</w:t>
      </w:r>
    </w:p>
    <w:p w14:paraId="7D01286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30782C85" w14:textId="77777777" w:rsidR="00B72602" w:rsidRPr="00BD324F" w:rsidRDefault="00B72602" w:rsidP="00B72602">
      <w:pPr>
        <w:pStyle w:val="PL"/>
        <w:rPr>
          <w:szCs w:val="16"/>
        </w:rPr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name="nRTac" type="nn:NrTac" /&gt;</w:t>
      </w:r>
    </w:p>
    <w:p w14:paraId="0D50C535" w14:textId="77777777" w:rsidR="00B72602" w:rsidRPr="00BD324F" w:rsidRDefault="00B72602" w:rsidP="00B72602">
      <w:pPr>
        <w:pStyle w:val="PL"/>
      </w:pP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t>&lt;element name="pLMNId" type="en:PLMNId" /&gt;</w:t>
      </w:r>
      <w:r w:rsidRPr="00BD324F">
        <w:tab/>
      </w:r>
    </w:p>
    <w:p w14:paraId="6EAA426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14C1E2C1" w14:textId="77777777" w:rsidR="00B72602" w:rsidRPr="002632DF" w:rsidRDefault="00B72602" w:rsidP="00B72602">
      <w:pPr>
        <w:pStyle w:val="PL"/>
        <w:rPr>
          <w:lang w:val="fr-FR"/>
        </w:rPr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2632DF">
        <w:rPr>
          <w:lang w:val="fr-FR"/>
        </w:rPr>
        <w:t>&lt;/complexType&gt;</w:t>
      </w:r>
    </w:p>
    <w:p w14:paraId="6D24B34B" w14:textId="77777777" w:rsidR="00B72602" w:rsidRPr="002632DF" w:rsidRDefault="00B72602" w:rsidP="00B72602">
      <w:pPr>
        <w:pStyle w:val="PL"/>
        <w:rPr>
          <w:lang w:val="fr-FR"/>
        </w:rPr>
      </w:pPr>
      <w:r w:rsidRPr="002632DF">
        <w:rPr>
          <w:lang w:val="fr-FR"/>
        </w:rPr>
        <w:tab/>
      </w:r>
      <w:r w:rsidRPr="002632DF">
        <w:rPr>
          <w:lang w:val="fr-FR"/>
        </w:rPr>
        <w:tab/>
      </w:r>
      <w:r w:rsidRPr="002632DF">
        <w:rPr>
          <w:lang w:val="fr-FR"/>
        </w:rPr>
        <w:tab/>
      </w:r>
      <w:r w:rsidRPr="002632DF">
        <w:rPr>
          <w:lang w:val="fr-FR"/>
        </w:rPr>
        <w:tab/>
        <w:t>&lt;/element&gt;</w:t>
      </w:r>
    </w:p>
    <w:p w14:paraId="33FF3264" w14:textId="77777777" w:rsidR="00B72602" w:rsidRPr="002632DF" w:rsidRDefault="00B72602" w:rsidP="00B72602">
      <w:pPr>
        <w:pStyle w:val="PL"/>
        <w:rPr>
          <w:lang w:val="fr-FR"/>
        </w:rPr>
      </w:pPr>
      <w:r w:rsidRPr="002632DF">
        <w:rPr>
          <w:lang w:val="fr-FR"/>
        </w:rPr>
        <w:tab/>
      </w:r>
      <w:r w:rsidRPr="002632DF">
        <w:rPr>
          <w:lang w:val="fr-FR"/>
        </w:rPr>
        <w:tab/>
      </w:r>
      <w:r w:rsidRPr="002632DF">
        <w:rPr>
          <w:lang w:val="fr-FR"/>
        </w:rPr>
        <w:tab/>
        <w:t>&lt;/sequence&gt;</w:t>
      </w:r>
    </w:p>
    <w:p w14:paraId="603D00C4" w14:textId="77777777" w:rsidR="00B72602" w:rsidRPr="002632DF" w:rsidRDefault="00B72602" w:rsidP="00B72602">
      <w:pPr>
        <w:pStyle w:val="PL"/>
        <w:rPr>
          <w:lang w:val="fr-FR"/>
        </w:rPr>
      </w:pPr>
      <w:r w:rsidRPr="002632DF">
        <w:rPr>
          <w:lang w:val="fr-FR"/>
        </w:rPr>
        <w:tab/>
      </w:r>
      <w:r w:rsidRPr="002632DF">
        <w:rPr>
          <w:lang w:val="fr-FR"/>
        </w:rPr>
        <w:tab/>
      </w:r>
      <w:r w:rsidRPr="002632DF">
        <w:rPr>
          <w:lang w:val="fr-FR"/>
        </w:rPr>
        <w:tab/>
        <w:t>&lt;/extension&gt;</w:t>
      </w:r>
    </w:p>
    <w:p w14:paraId="1F534243" w14:textId="77777777" w:rsidR="00B72602" w:rsidRPr="002632DF" w:rsidRDefault="00B72602" w:rsidP="00B72602">
      <w:pPr>
        <w:pStyle w:val="PL"/>
        <w:rPr>
          <w:lang w:val="fr-FR"/>
        </w:rPr>
      </w:pPr>
      <w:r w:rsidRPr="002632DF">
        <w:rPr>
          <w:lang w:val="fr-FR"/>
        </w:rPr>
        <w:tab/>
      </w:r>
      <w:r w:rsidRPr="002632DF">
        <w:rPr>
          <w:lang w:val="fr-FR"/>
        </w:rPr>
        <w:tab/>
        <w:t>&lt;/complexContent&gt;</w:t>
      </w:r>
    </w:p>
    <w:p w14:paraId="5821BCC2" w14:textId="77777777" w:rsidR="00B72602" w:rsidRPr="002632DF" w:rsidRDefault="00B72602" w:rsidP="00B72602">
      <w:pPr>
        <w:pStyle w:val="PL"/>
        <w:rPr>
          <w:lang w:val="fr-FR"/>
        </w:rPr>
      </w:pPr>
      <w:r w:rsidRPr="002632DF">
        <w:rPr>
          <w:lang w:val="fr-FR"/>
        </w:rPr>
        <w:tab/>
        <w:t>&lt;/complexType&gt;</w:t>
      </w:r>
    </w:p>
    <w:p w14:paraId="21535610" w14:textId="77777777" w:rsidR="00B72602" w:rsidRPr="002632DF" w:rsidRDefault="00B72602" w:rsidP="00B72602">
      <w:pPr>
        <w:pStyle w:val="PL"/>
        <w:rPr>
          <w:lang w:val="fr-FR"/>
        </w:rPr>
      </w:pPr>
      <w:r w:rsidRPr="002632DF">
        <w:rPr>
          <w:lang w:val="fr-FR"/>
        </w:rPr>
        <w:t>&lt;/element&gt;</w:t>
      </w:r>
    </w:p>
    <w:p w14:paraId="151979C2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>&lt;element name="</w:t>
      </w:r>
      <w:r w:rsidRPr="002632DF">
        <w:rPr>
          <w:lang w:val="fr-FR" w:eastAsia="zh-CN"/>
        </w:rPr>
        <w:t>DANRManagementFunction</w:t>
      </w:r>
      <w:r w:rsidRPr="002632DF">
        <w:rPr>
          <w:color w:val="000000"/>
          <w:lang w:val="fr-FR"/>
        </w:rPr>
        <w:t>"&gt;</w:t>
      </w:r>
    </w:p>
    <w:p w14:paraId="0D60C811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  <w:t>&lt;complexType&gt;</w:t>
      </w:r>
    </w:p>
    <w:p w14:paraId="54E7FDAE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&lt;complexContent&gt;</w:t>
      </w:r>
    </w:p>
    <w:p w14:paraId="62FBDD51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&lt;extension base="xn:NrmClass"&gt;</w:t>
      </w:r>
    </w:p>
    <w:p w14:paraId="736655D9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&lt;sequence&gt;</w:t>
      </w:r>
    </w:p>
    <w:p w14:paraId="37F8557A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&lt;element name="attributes"&gt;</w:t>
      </w:r>
    </w:p>
    <w:p w14:paraId="4CF3F5AC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&lt;complexType&gt;</w:t>
      </w:r>
    </w:p>
    <w:p w14:paraId="4624A4D8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&lt;all&gt;</w:t>
      </w:r>
    </w:p>
    <w:p w14:paraId="06D4D8C0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&lt;element name="</w:t>
      </w:r>
      <w:r w:rsidRPr="002632DF">
        <w:rPr>
          <w:rFonts w:cs="Courier New"/>
          <w:szCs w:val="18"/>
          <w:lang w:val="fr-FR"/>
        </w:rPr>
        <w:t>intrasystemANRManagementSwitch</w:t>
      </w:r>
      <w:r w:rsidRPr="002632DF">
        <w:rPr>
          <w:color w:val="000000"/>
          <w:lang w:val="fr-FR"/>
        </w:rPr>
        <w:t>" type="boolean" minOccurs="0"/&gt;</w:t>
      </w:r>
    </w:p>
    <w:p w14:paraId="2E8BEEE8" w14:textId="77777777" w:rsidR="00B72602" w:rsidRPr="00BD324F" w:rsidRDefault="00B72602" w:rsidP="00B72602">
      <w:pPr>
        <w:pStyle w:val="PL"/>
        <w:rPr>
          <w:color w:val="000000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BD324F">
        <w:rPr>
          <w:color w:val="000000"/>
        </w:rPr>
        <w:t>&lt;element name="</w:t>
      </w:r>
      <w:r w:rsidRPr="00BD324F">
        <w:rPr>
          <w:rFonts w:cs="Courier New"/>
          <w:szCs w:val="18"/>
        </w:rPr>
        <w:t>intrasystemANRManagementSwitch</w:t>
      </w:r>
      <w:r w:rsidRPr="00BD324F">
        <w:rPr>
          <w:color w:val="000000"/>
        </w:rPr>
        <w:t>" type="beamType" minOccurs="0"/&gt;</w:t>
      </w:r>
    </w:p>
    <w:p w14:paraId="4958F3C0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&lt;/all&gt;</w:t>
      </w:r>
    </w:p>
    <w:p w14:paraId="748BF2CD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&lt;/complexType&gt;</w:t>
      </w:r>
    </w:p>
    <w:p w14:paraId="37EE8B73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&lt;/element&gt;</w:t>
      </w:r>
    </w:p>
    <w:p w14:paraId="556880AF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&lt;/sequence&gt;</w:t>
      </w:r>
    </w:p>
    <w:p w14:paraId="251DA579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&lt;/extension&gt;</w:t>
      </w:r>
    </w:p>
    <w:p w14:paraId="7D61DC02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  <w:t>&lt;/complexContent&gt;</w:t>
      </w:r>
    </w:p>
    <w:p w14:paraId="2E423CC0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  <w:t>&lt;/complexType&gt;</w:t>
      </w:r>
    </w:p>
    <w:p w14:paraId="3E216DB0" w14:textId="77777777" w:rsidR="00B72602" w:rsidRPr="00BD324F" w:rsidRDefault="00B72602" w:rsidP="00B72602">
      <w:pPr>
        <w:pStyle w:val="PL"/>
      </w:pPr>
      <w:r w:rsidRPr="00BD324F">
        <w:rPr>
          <w:color w:val="000000"/>
        </w:rPr>
        <w:t>&lt;/element&gt;</w:t>
      </w:r>
    </w:p>
    <w:p w14:paraId="2379CDE9" w14:textId="77777777" w:rsidR="00B72602" w:rsidRPr="00BD324F" w:rsidRDefault="00B72602" w:rsidP="00B72602">
      <w:pPr>
        <w:pStyle w:val="PL"/>
      </w:pPr>
    </w:p>
    <w:p w14:paraId="12DD1660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>&lt;element name="</w:t>
      </w:r>
      <w:r w:rsidRPr="00BD324F">
        <w:rPr>
          <w:lang w:eastAsia="zh-CN"/>
        </w:rPr>
        <w:t>DESManagementFunction</w:t>
      </w:r>
      <w:r w:rsidRPr="00BD324F">
        <w:rPr>
          <w:color w:val="000000"/>
        </w:rPr>
        <w:t>"&gt;</w:t>
      </w:r>
    </w:p>
    <w:p w14:paraId="46B0133A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  <w:t>&lt;complexType&gt;</w:t>
      </w:r>
    </w:p>
    <w:p w14:paraId="6BDE744E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  <w:t>&lt;complexContent&gt;</w:t>
      </w:r>
    </w:p>
    <w:p w14:paraId="5020C52D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&lt;extension base="xn:NrmClass"&gt;</w:t>
      </w:r>
    </w:p>
    <w:p w14:paraId="14393E78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&lt;sequence&gt;</w:t>
      </w:r>
    </w:p>
    <w:p w14:paraId="731E4361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name="attributes"&gt;</w:t>
      </w:r>
    </w:p>
    <w:p w14:paraId="6B0BCC82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&lt;complexType&gt;</w:t>
      </w:r>
    </w:p>
    <w:p w14:paraId="3EB18333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&lt;all&gt;</w:t>
      </w:r>
    </w:p>
    <w:p w14:paraId="3B030BA0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</w:t>
      </w:r>
      <w:r w:rsidRPr="00BD324F">
        <w:rPr>
          <w:rFonts w:cs="Courier New"/>
          <w:lang w:eastAsia="zh-CN"/>
        </w:rPr>
        <w:t>desSwitch</w:t>
      </w:r>
      <w:r w:rsidRPr="00BD324F">
        <w:rPr>
          <w:color w:val="000000"/>
        </w:rPr>
        <w:t>" type="boolean" minOccurs="0"/&gt;</w:t>
      </w:r>
    </w:p>
    <w:p w14:paraId="7EE1D9A1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</w:t>
      </w:r>
      <w:r w:rsidRPr="00BD324F">
        <w:rPr>
          <w:rFonts w:cs="Courier New"/>
        </w:rPr>
        <w:t>intraRatEsActivationOriginalCellLoadParameters</w:t>
      </w:r>
      <w:r w:rsidRPr="00BD324F">
        <w:rPr>
          <w:color w:val="000000"/>
        </w:rPr>
        <w:t>" type="</w:t>
      </w:r>
      <w:r w:rsidRPr="00BD324F">
        <w:rPr>
          <w:rFonts w:cs="Courier New"/>
        </w:rPr>
        <w:t>IntraRatEsActivationOriginalCellLoadParameters</w:t>
      </w:r>
      <w:r w:rsidRPr="00BD324F">
        <w:rPr>
          <w:color w:val="000000"/>
        </w:rPr>
        <w:t xml:space="preserve"> " minOccurs="0"/&gt;</w:t>
      </w:r>
    </w:p>
    <w:p w14:paraId="3966F3E5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</w:t>
      </w:r>
      <w:r w:rsidRPr="00BD324F">
        <w:rPr>
          <w:rFonts w:cs="Courier New"/>
        </w:rPr>
        <w:t>intraRatEsActivationCandidateCellsLoadParameters</w:t>
      </w:r>
      <w:r w:rsidRPr="00BD324F">
        <w:rPr>
          <w:color w:val="000000"/>
        </w:rPr>
        <w:t>" type="</w:t>
      </w:r>
      <w:r w:rsidRPr="00BD324F">
        <w:rPr>
          <w:rFonts w:cs="Courier New"/>
        </w:rPr>
        <w:t>IntraRatEsActivationCandidateCellsLoadParameters</w:t>
      </w:r>
      <w:r w:rsidRPr="00BD324F">
        <w:rPr>
          <w:color w:val="000000"/>
        </w:rPr>
        <w:t>" minOccurs="0"/&gt;</w:t>
      </w:r>
    </w:p>
    <w:p w14:paraId="3DA75C27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</w:t>
      </w:r>
      <w:r w:rsidRPr="00BD324F">
        <w:rPr>
          <w:rFonts w:cs="Courier New"/>
        </w:rPr>
        <w:t>intraRatEsDeactivationCandidateCellsLoadParameters</w:t>
      </w:r>
      <w:r w:rsidRPr="00BD324F">
        <w:rPr>
          <w:color w:val="000000"/>
        </w:rPr>
        <w:t>" type="</w:t>
      </w:r>
      <w:r w:rsidRPr="00BD324F">
        <w:rPr>
          <w:rFonts w:cs="Courier New"/>
        </w:rPr>
        <w:t>IntraRatEsDeactivationCandidateCellsLoadParameters</w:t>
      </w:r>
      <w:r w:rsidRPr="00BD324F">
        <w:rPr>
          <w:color w:val="000000"/>
        </w:rPr>
        <w:t>" minOccurs="0"/&gt;</w:t>
      </w:r>
    </w:p>
    <w:p w14:paraId="58871457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</w:t>
      </w:r>
      <w:r w:rsidRPr="00BD324F">
        <w:rPr>
          <w:rFonts w:cs="Courier New" w:hint="eastAsia"/>
        </w:rPr>
        <w:t>esNotAllowedTimePeriod</w:t>
      </w:r>
      <w:r w:rsidRPr="00BD324F">
        <w:rPr>
          <w:color w:val="000000"/>
        </w:rPr>
        <w:t>" type="</w:t>
      </w:r>
      <w:r w:rsidRPr="00BD324F">
        <w:rPr>
          <w:rFonts w:cs="Courier New"/>
        </w:rPr>
        <w:t>E</w:t>
      </w:r>
      <w:r w:rsidRPr="00BD324F">
        <w:rPr>
          <w:rFonts w:cs="Courier New" w:hint="eastAsia"/>
        </w:rPr>
        <w:t>sNotAllowedTimePeriod</w:t>
      </w:r>
      <w:r w:rsidRPr="00BD324F">
        <w:rPr>
          <w:color w:val="000000"/>
        </w:rPr>
        <w:t>" minOccurs="0"/&gt;</w:t>
      </w:r>
    </w:p>
    <w:p w14:paraId="51243515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</w:t>
      </w:r>
      <w:r w:rsidRPr="00BD324F">
        <w:rPr>
          <w:rFonts w:cs="Courier New"/>
        </w:rPr>
        <w:t>interRatEsActivationOriginalCellParameters</w:t>
      </w:r>
      <w:r w:rsidRPr="00BD324F">
        <w:rPr>
          <w:color w:val="000000"/>
        </w:rPr>
        <w:t>" type="</w:t>
      </w:r>
      <w:r w:rsidRPr="00BD324F">
        <w:rPr>
          <w:rFonts w:cs="Courier New"/>
        </w:rPr>
        <w:t>InterRatEsActivationOriginalCellParameters</w:t>
      </w:r>
      <w:r w:rsidRPr="00BD324F">
        <w:rPr>
          <w:color w:val="000000"/>
        </w:rPr>
        <w:t>" minOccurs="0"/&gt;</w:t>
      </w:r>
    </w:p>
    <w:p w14:paraId="75153A8C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</w:t>
      </w:r>
      <w:r w:rsidRPr="00BD324F">
        <w:rPr>
          <w:rFonts w:cs="Courier New"/>
        </w:rPr>
        <w:t>interRatEsActivationCandidateCellParameters</w:t>
      </w:r>
      <w:r w:rsidRPr="00BD324F">
        <w:rPr>
          <w:color w:val="000000"/>
        </w:rPr>
        <w:t>" type="</w:t>
      </w:r>
      <w:r w:rsidRPr="00BD324F">
        <w:rPr>
          <w:rFonts w:cs="Courier New"/>
        </w:rPr>
        <w:t>InterRatEsActivationCandidateCellParameters</w:t>
      </w:r>
      <w:r w:rsidRPr="00BD324F">
        <w:rPr>
          <w:color w:val="000000"/>
        </w:rPr>
        <w:t>" minOccurs="0"/&gt;</w:t>
      </w:r>
    </w:p>
    <w:p w14:paraId="4A73F77B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</w:t>
      </w:r>
      <w:r w:rsidRPr="00BD324F">
        <w:rPr>
          <w:rFonts w:cs="Courier New"/>
        </w:rPr>
        <w:t>interRatEsDeactivationCandidateCellParameters</w:t>
      </w:r>
      <w:r w:rsidRPr="00BD324F">
        <w:rPr>
          <w:color w:val="000000"/>
        </w:rPr>
        <w:t>" type="</w:t>
      </w:r>
      <w:r w:rsidRPr="00BD324F">
        <w:rPr>
          <w:rFonts w:cs="Courier New"/>
        </w:rPr>
        <w:t>InterRatEsDeactivationCandidateCellParameters</w:t>
      </w:r>
      <w:r w:rsidRPr="00BD324F">
        <w:rPr>
          <w:color w:val="000000"/>
        </w:rPr>
        <w:t>" minOccurs="0"/&gt;</w:t>
      </w:r>
    </w:p>
    <w:p w14:paraId="5DEA15CE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</w:t>
      </w:r>
      <w:r w:rsidRPr="00BD324F">
        <w:rPr>
          <w:rFonts w:cs="Courier New"/>
        </w:rPr>
        <w:t>energySavingState</w:t>
      </w:r>
      <w:r w:rsidRPr="00BD324F">
        <w:rPr>
          <w:color w:val="000000"/>
        </w:rPr>
        <w:t>" type="</w:t>
      </w:r>
      <w:r w:rsidRPr="00BD324F">
        <w:rPr>
          <w:rFonts w:cs="Courier New"/>
        </w:rPr>
        <w:t>energySavingState</w:t>
      </w:r>
      <w:r w:rsidRPr="00BD324F">
        <w:rPr>
          <w:color w:val="000000"/>
        </w:rPr>
        <w:t>" minOccurs="0"/&gt;</w:t>
      </w:r>
    </w:p>
    <w:p w14:paraId="78535DCB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</w:t>
      </w:r>
      <w:r w:rsidRPr="00BD324F">
        <w:rPr>
          <w:rFonts w:cs="Courier New"/>
        </w:rPr>
        <w:t>isProbingCapable</w:t>
      </w:r>
      <w:r w:rsidRPr="00BD324F">
        <w:rPr>
          <w:color w:val="000000"/>
        </w:rPr>
        <w:t>" type="</w:t>
      </w:r>
      <w:r w:rsidRPr="00BD324F">
        <w:rPr>
          <w:rFonts w:cs="Courier New"/>
        </w:rPr>
        <w:t>isProbingCapable</w:t>
      </w:r>
      <w:r w:rsidRPr="00BD324F">
        <w:rPr>
          <w:color w:val="000000"/>
        </w:rPr>
        <w:t>" minOccurs="0"/&gt;</w:t>
      </w:r>
    </w:p>
    <w:p w14:paraId="31422C68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&lt;/all&gt;</w:t>
      </w:r>
    </w:p>
    <w:p w14:paraId="52AE6EC4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2632DF">
        <w:rPr>
          <w:color w:val="000000"/>
          <w:lang w:val="fr-FR"/>
        </w:rPr>
        <w:t>&lt;/complexType&gt;</w:t>
      </w:r>
    </w:p>
    <w:p w14:paraId="08DC3F01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&lt;/element&gt;</w:t>
      </w:r>
    </w:p>
    <w:p w14:paraId="0469CF20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&lt;/sequence&gt;</w:t>
      </w:r>
    </w:p>
    <w:p w14:paraId="6A3BB638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&lt;/extension&gt;</w:t>
      </w:r>
    </w:p>
    <w:p w14:paraId="0FCA7A02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&lt;/complexContent&gt;</w:t>
      </w:r>
    </w:p>
    <w:p w14:paraId="65B75546" w14:textId="77777777" w:rsidR="00B72602" w:rsidRPr="00BD324F" w:rsidRDefault="00B72602" w:rsidP="00B72602">
      <w:pPr>
        <w:pStyle w:val="PL"/>
        <w:rPr>
          <w:color w:val="000000"/>
        </w:rPr>
      </w:pPr>
      <w:r w:rsidRPr="002632DF">
        <w:rPr>
          <w:color w:val="000000"/>
          <w:lang w:val="fr-FR"/>
        </w:rPr>
        <w:tab/>
      </w:r>
      <w:r w:rsidRPr="00BD324F">
        <w:rPr>
          <w:color w:val="000000"/>
        </w:rPr>
        <w:t>&lt;/complexType&gt;</w:t>
      </w:r>
    </w:p>
    <w:p w14:paraId="454F4143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>&lt;/element&gt;</w:t>
      </w:r>
    </w:p>
    <w:p w14:paraId="0C877139" w14:textId="77777777" w:rsidR="00B72602" w:rsidRPr="00BD324F" w:rsidRDefault="00B72602" w:rsidP="00B72602">
      <w:pPr>
        <w:pStyle w:val="PL"/>
      </w:pPr>
      <w:r w:rsidRPr="00BD324F">
        <w:t>&lt;element name="</w:t>
      </w:r>
      <w:r w:rsidRPr="00BD324F">
        <w:rPr>
          <w:rFonts w:cs="Courier New"/>
        </w:rPr>
        <w:t>IntraRatEsActivationOriginalCellLoadParameters</w:t>
      </w:r>
      <w:r w:rsidRPr="00BD324F">
        <w:t>"&gt;</w:t>
      </w:r>
    </w:p>
    <w:p w14:paraId="430F4EEE" w14:textId="77777777" w:rsidR="00B72602" w:rsidRPr="00BD324F" w:rsidRDefault="00B72602" w:rsidP="00B72602">
      <w:pPr>
        <w:pStyle w:val="PL"/>
      </w:pPr>
      <w:r w:rsidRPr="00BD324F">
        <w:tab/>
        <w:t>&lt;complexType&gt;</w:t>
      </w:r>
    </w:p>
    <w:p w14:paraId="3D53D54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&lt;complexContent&gt;</w:t>
      </w:r>
    </w:p>
    <w:p w14:paraId="5429F64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&lt;extension base="xn:NrmClass"&gt;</w:t>
      </w:r>
    </w:p>
    <w:p w14:paraId="68DB15A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&lt;sequence&gt;</w:t>
      </w:r>
    </w:p>
    <w:p w14:paraId="37DAA98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name="attributes"&gt;</w:t>
      </w:r>
    </w:p>
    <w:p w14:paraId="5AA624D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&lt;complexType&gt;</w:t>
      </w:r>
    </w:p>
    <w:p w14:paraId="32E0178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59F49F6A" w14:textId="77777777" w:rsidR="00B72602" w:rsidRPr="00BD324F" w:rsidRDefault="00B72602" w:rsidP="00B72602">
      <w:pPr>
        <w:pStyle w:val="PL"/>
        <w:rPr>
          <w:szCs w:val="16"/>
        </w:rPr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name="load</w:t>
      </w:r>
      <w:r w:rsidRPr="00BD324F">
        <w:rPr>
          <w:rFonts w:cs="Arial"/>
          <w:szCs w:val="18"/>
        </w:rPr>
        <w:t>Threshold</w:t>
      </w:r>
      <w:r w:rsidRPr="00BD324F">
        <w:t xml:space="preserve">" </w:t>
      </w:r>
      <w:r w:rsidRPr="00BD324F">
        <w:rPr>
          <w:color w:val="000000"/>
        </w:rPr>
        <w:t>type="</w:t>
      </w:r>
      <w:r w:rsidRPr="00BD324F">
        <w:t>load</w:t>
      </w:r>
      <w:r w:rsidRPr="00BD324F">
        <w:rPr>
          <w:rFonts w:cs="Arial"/>
          <w:szCs w:val="18"/>
        </w:rPr>
        <w:t>Threshold</w:t>
      </w:r>
      <w:r w:rsidRPr="00BD324F">
        <w:rPr>
          <w:color w:val="000000"/>
        </w:rPr>
        <w:t>" minOccurs="0"/</w:t>
      </w:r>
      <w:r w:rsidRPr="00BD324F">
        <w:t>&gt;</w:t>
      </w:r>
    </w:p>
    <w:p w14:paraId="189496E1" w14:textId="77777777" w:rsidR="00B72602" w:rsidRPr="00BD324F" w:rsidRDefault="00B72602" w:rsidP="00B72602">
      <w:pPr>
        <w:pStyle w:val="PL"/>
      </w:pP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t>&lt;element name="</w:t>
      </w:r>
      <w:r w:rsidRPr="00BD324F">
        <w:rPr>
          <w:rFonts w:cs="Arial"/>
          <w:szCs w:val="18"/>
        </w:rPr>
        <w:t>timeDuration</w:t>
      </w:r>
      <w:r w:rsidRPr="00BD324F">
        <w:t xml:space="preserve">" </w:t>
      </w:r>
      <w:r w:rsidRPr="00BD324F">
        <w:rPr>
          <w:color w:val="000000"/>
        </w:rPr>
        <w:t>type="</w:t>
      </w:r>
      <w:r w:rsidRPr="00BD324F">
        <w:rPr>
          <w:rFonts w:cs="Arial"/>
          <w:szCs w:val="18"/>
        </w:rPr>
        <w:t>timeDuration</w:t>
      </w:r>
      <w:r w:rsidRPr="00BD324F">
        <w:rPr>
          <w:color w:val="000000"/>
        </w:rPr>
        <w:t>" minOccurs="0"/</w:t>
      </w:r>
      <w:r w:rsidRPr="00BD324F">
        <w:t>&gt;</w:t>
      </w:r>
      <w:r w:rsidRPr="00BD324F">
        <w:tab/>
      </w:r>
    </w:p>
    <w:p w14:paraId="176CE26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4736206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&lt;/complexType&gt;</w:t>
      </w:r>
    </w:p>
    <w:p w14:paraId="0286A00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01B53F3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&lt;/sequence&gt;</w:t>
      </w:r>
    </w:p>
    <w:p w14:paraId="2147470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&lt;/extension&gt;</w:t>
      </w:r>
    </w:p>
    <w:p w14:paraId="467C8F6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&lt;/complexContent&gt;</w:t>
      </w:r>
    </w:p>
    <w:p w14:paraId="33977ADA" w14:textId="77777777" w:rsidR="00B72602" w:rsidRPr="00BD324F" w:rsidRDefault="00B72602" w:rsidP="00B72602">
      <w:pPr>
        <w:pStyle w:val="PL"/>
      </w:pPr>
      <w:r w:rsidRPr="00BD324F">
        <w:tab/>
        <w:t>&lt;/complexType&gt;</w:t>
      </w:r>
    </w:p>
    <w:p w14:paraId="5550DBC1" w14:textId="77777777" w:rsidR="00B72602" w:rsidRPr="00BD324F" w:rsidRDefault="00B72602" w:rsidP="00B72602">
      <w:pPr>
        <w:pStyle w:val="PL"/>
      </w:pPr>
      <w:r w:rsidRPr="00BD324F">
        <w:t>&lt;/element&gt;</w:t>
      </w:r>
    </w:p>
    <w:p w14:paraId="1A0B5DCC" w14:textId="77777777" w:rsidR="00B72602" w:rsidRPr="00BD324F" w:rsidRDefault="00B72602" w:rsidP="00B72602">
      <w:pPr>
        <w:pStyle w:val="PL"/>
      </w:pPr>
      <w:r w:rsidRPr="00BD324F">
        <w:t>&lt;element name="</w:t>
      </w:r>
      <w:r w:rsidRPr="00BD324F">
        <w:rPr>
          <w:rFonts w:cs="Courier New"/>
        </w:rPr>
        <w:t>IntraRatEsActivationCandidateCellsLoadParameters</w:t>
      </w:r>
      <w:r w:rsidRPr="00BD324F">
        <w:t>"&gt;</w:t>
      </w:r>
    </w:p>
    <w:p w14:paraId="411A170D" w14:textId="77777777" w:rsidR="00B72602" w:rsidRPr="00BD324F" w:rsidRDefault="00B72602" w:rsidP="00B72602">
      <w:pPr>
        <w:pStyle w:val="PL"/>
      </w:pPr>
      <w:r w:rsidRPr="00BD324F">
        <w:tab/>
        <w:t>&lt;complexType&gt;</w:t>
      </w:r>
    </w:p>
    <w:p w14:paraId="20F3338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&lt;complexContent&gt;</w:t>
      </w:r>
    </w:p>
    <w:p w14:paraId="2D0D7C4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&lt;extension base="xn:NrmClass"&gt;</w:t>
      </w:r>
    </w:p>
    <w:p w14:paraId="79661B7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&lt;sequence&gt;</w:t>
      </w:r>
    </w:p>
    <w:p w14:paraId="5D37A1D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name="attributes"&gt;</w:t>
      </w:r>
    </w:p>
    <w:p w14:paraId="3A49264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&lt;complexType&gt;</w:t>
      </w:r>
    </w:p>
    <w:p w14:paraId="234F265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2E7EFE06" w14:textId="77777777" w:rsidR="00B72602" w:rsidRPr="00BD324F" w:rsidRDefault="00B72602" w:rsidP="00B72602">
      <w:pPr>
        <w:pStyle w:val="PL"/>
        <w:rPr>
          <w:szCs w:val="16"/>
        </w:rPr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name="load</w:t>
      </w:r>
      <w:r w:rsidRPr="00BD324F">
        <w:rPr>
          <w:rFonts w:cs="Arial"/>
          <w:szCs w:val="18"/>
        </w:rPr>
        <w:t>Threshold</w:t>
      </w:r>
      <w:r w:rsidRPr="00BD324F">
        <w:t xml:space="preserve">" </w:t>
      </w:r>
      <w:r w:rsidRPr="00BD324F">
        <w:rPr>
          <w:color w:val="000000"/>
        </w:rPr>
        <w:t>type="</w:t>
      </w:r>
      <w:r w:rsidRPr="00BD324F">
        <w:t>load</w:t>
      </w:r>
      <w:r w:rsidRPr="00BD324F">
        <w:rPr>
          <w:rFonts w:cs="Arial"/>
          <w:szCs w:val="18"/>
        </w:rPr>
        <w:t>Threshold</w:t>
      </w:r>
      <w:r w:rsidRPr="00BD324F">
        <w:rPr>
          <w:color w:val="000000"/>
        </w:rPr>
        <w:t>" minOccurs="0"/</w:t>
      </w:r>
      <w:r w:rsidRPr="00BD324F">
        <w:t>&gt;</w:t>
      </w:r>
    </w:p>
    <w:p w14:paraId="58E3EFEA" w14:textId="77777777" w:rsidR="00B72602" w:rsidRPr="00BD324F" w:rsidRDefault="00B72602" w:rsidP="00B72602">
      <w:pPr>
        <w:pStyle w:val="PL"/>
      </w:pP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t>&lt;element name="</w:t>
      </w:r>
      <w:r w:rsidRPr="00BD324F">
        <w:rPr>
          <w:rFonts w:cs="Arial"/>
          <w:szCs w:val="18"/>
        </w:rPr>
        <w:t>timeDuration</w:t>
      </w:r>
      <w:r w:rsidRPr="00BD324F">
        <w:t xml:space="preserve">" </w:t>
      </w:r>
      <w:r w:rsidRPr="00BD324F">
        <w:rPr>
          <w:color w:val="000000"/>
        </w:rPr>
        <w:t>type="</w:t>
      </w:r>
      <w:r w:rsidRPr="00BD324F">
        <w:rPr>
          <w:rFonts w:cs="Arial"/>
          <w:szCs w:val="18"/>
        </w:rPr>
        <w:t>timeDuration</w:t>
      </w:r>
      <w:r w:rsidRPr="00BD324F">
        <w:rPr>
          <w:color w:val="000000"/>
        </w:rPr>
        <w:t>" minOccurs="0"/</w:t>
      </w:r>
      <w:r w:rsidRPr="00BD324F">
        <w:t>&gt;</w:t>
      </w:r>
      <w:r w:rsidRPr="00BD324F">
        <w:tab/>
      </w:r>
    </w:p>
    <w:p w14:paraId="3B77C5A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7CE5F20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&lt;/complexType&gt;</w:t>
      </w:r>
    </w:p>
    <w:p w14:paraId="1C83D5E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08B10E0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&lt;/sequence&gt;</w:t>
      </w:r>
    </w:p>
    <w:p w14:paraId="0B72FA1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&lt;/extension&gt;</w:t>
      </w:r>
    </w:p>
    <w:p w14:paraId="54F1AB0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&lt;/complexContent&gt;</w:t>
      </w:r>
    </w:p>
    <w:p w14:paraId="563C42B4" w14:textId="77777777" w:rsidR="00B72602" w:rsidRPr="00BD324F" w:rsidRDefault="00B72602" w:rsidP="00B72602">
      <w:pPr>
        <w:pStyle w:val="PL"/>
      </w:pPr>
      <w:r w:rsidRPr="00BD324F">
        <w:tab/>
        <w:t>&lt;/complexType&gt;</w:t>
      </w:r>
    </w:p>
    <w:p w14:paraId="60D7CE94" w14:textId="77777777" w:rsidR="00B72602" w:rsidRPr="00BD324F" w:rsidRDefault="00B72602" w:rsidP="00B72602">
      <w:pPr>
        <w:pStyle w:val="PL"/>
      </w:pPr>
      <w:r w:rsidRPr="00BD324F">
        <w:t>&lt;/element&gt;</w:t>
      </w:r>
    </w:p>
    <w:p w14:paraId="521CDFC7" w14:textId="77777777" w:rsidR="00B72602" w:rsidRPr="00BD324F" w:rsidRDefault="00B72602" w:rsidP="00B72602">
      <w:pPr>
        <w:pStyle w:val="PL"/>
      </w:pPr>
      <w:r w:rsidRPr="00BD324F">
        <w:t>&lt;element name="</w:t>
      </w:r>
      <w:r w:rsidRPr="00BD324F">
        <w:rPr>
          <w:rFonts w:cs="Courier New"/>
        </w:rPr>
        <w:t>IntraRatEsDeactivationCandidateCellsLoadParameters</w:t>
      </w:r>
      <w:r w:rsidRPr="00BD324F">
        <w:t>"&gt;</w:t>
      </w:r>
    </w:p>
    <w:p w14:paraId="38C1B13B" w14:textId="77777777" w:rsidR="00B72602" w:rsidRPr="00BD324F" w:rsidRDefault="00B72602" w:rsidP="00B72602">
      <w:pPr>
        <w:pStyle w:val="PL"/>
      </w:pPr>
      <w:r w:rsidRPr="00BD324F">
        <w:tab/>
        <w:t>&lt;complexType&gt;</w:t>
      </w:r>
    </w:p>
    <w:p w14:paraId="79B8F96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&lt;complexContent&gt;</w:t>
      </w:r>
    </w:p>
    <w:p w14:paraId="4844BD8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&lt;extension base="xn:NrmClass"&gt;</w:t>
      </w:r>
    </w:p>
    <w:p w14:paraId="1026FD0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&lt;sequence&gt;</w:t>
      </w:r>
    </w:p>
    <w:p w14:paraId="42C565A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name="attributes"&gt;</w:t>
      </w:r>
    </w:p>
    <w:p w14:paraId="29D9CAC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&lt;complexType&gt;</w:t>
      </w:r>
    </w:p>
    <w:p w14:paraId="2344171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0636CA6A" w14:textId="77777777" w:rsidR="00B72602" w:rsidRPr="00BD324F" w:rsidRDefault="00B72602" w:rsidP="00B72602">
      <w:pPr>
        <w:pStyle w:val="PL"/>
        <w:rPr>
          <w:szCs w:val="16"/>
        </w:rPr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name="load</w:t>
      </w:r>
      <w:r w:rsidRPr="00BD324F">
        <w:rPr>
          <w:rFonts w:cs="Arial"/>
          <w:szCs w:val="18"/>
        </w:rPr>
        <w:t>Threshold</w:t>
      </w:r>
      <w:r w:rsidRPr="00BD324F">
        <w:t xml:space="preserve">" </w:t>
      </w:r>
      <w:r w:rsidRPr="00BD324F">
        <w:rPr>
          <w:color w:val="000000"/>
        </w:rPr>
        <w:t>type="</w:t>
      </w:r>
      <w:r w:rsidRPr="00BD324F">
        <w:t>load</w:t>
      </w:r>
      <w:r w:rsidRPr="00BD324F">
        <w:rPr>
          <w:rFonts w:cs="Arial"/>
          <w:szCs w:val="18"/>
        </w:rPr>
        <w:t>Threshold</w:t>
      </w:r>
      <w:r w:rsidRPr="00BD324F">
        <w:rPr>
          <w:color w:val="000000"/>
        </w:rPr>
        <w:t>" minOccurs="0"/</w:t>
      </w:r>
      <w:r w:rsidRPr="00BD324F">
        <w:t>&gt;</w:t>
      </w:r>
    </w:p>
    <w:p w14:paraId="7EFFFE0D" w14:textId="77777777" w:rsidR="00B72602" w:rsidRPr="00BD324F" w:rsidRDefault="00B72602" w:rsidP="00B72602">
      <w:pPr>
        <w:pStyle w:val="PL"/>
      </w:pP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t>&lt;element name="</w:t>
      </w:r>
      <w:r w:rsidRPr="00BD324F">
        <w:rPr>
          <w:rFonts w:cs="Arial"/>
          <w:szCs w:val="18"/>
        </w:rPr>
        <w:t>timeDuration</w:t>
      </w:r>
      <w:r w:rsidRPr="00BD324F">
        <w:t xml:space="preserve">" </w:t>
      </w:r>
      <w:r w:rsidRPr="00BD324F">
        <w:rPr>
          <w:color w:val="000000"/>
        </w:rPr>
        <w:t>type="</w:t>
      </w:r>
      <w:r w:rsidRPr="00BD324F">
        <w:rPr>
          <w:rFonts w:cs="Arial"/>
          <w:szCs w:val="18"/>
        </w:rPr>
        <w:t>timeDuration</w:t>
      </w:r>
      <w:r w:rsidRPr="00BD324F">
        <w:rPr>
          <w:color w:val="000000"/>
        </w:rPr>
        <w:t>" minOccurs="0"/</w:t>
      </w:r>
      <w:r w:rsidRPr="00BD324F">
        <w:t>&gt;</w:t>
      </w:r>
      <w:r w:rsidRPr="00BD324F">
        <w:tab/>
      </w:r>
    </w:p>
    <w:p w14:paraId="3DC225B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5C2ECEF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&lt;/complexType&gt;</w:t>
      </w:r>
    </w:p>
    <w:p w14:paraId="0AC633D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70BEB63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&lt;/sequence&gt;</w:t>
      </w:r>
    </w:p>
    <w:p w14:paraId="5F6114E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&lt;/extension&gt;</w:t>
      </w:r>
    </w:p>
    <w:p w14:paraId="2A6CA3B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&lt;/complexContent&gt;</w:t>
      </w:r>
    </w:p>
    <w:p w14:paraId="24D242C2" w14:textId="77777777" w:rsidR="00B72602" w:rsidRPr="00BD324F" w:rsidRDefault="00B72602" w:rsidP="00B72602">
      <w:pPr>
        <w:pStyle w:val="PL"/>
      </w:pPr>
      <w:r w:rsidRPr="00BD324F">
        <w:tab/>
        <w:t>&lt;/complexType&gt;</w:t>
      </w:r>
    </w:p>
    <w:p w14:paraId="3157CFB0" w14:textId="77777777" w:rsidR="00B72602" w:rsidRPr="00BD324F" w:rsidRDefault="00B72602" w:rsidP="00B72602">
      <w:pPr>
        <w:pStyle w:val="PL"/>
      </w:pPr>
      <w:r w:rsidRPr="00BD324F">
        <w:t>&lt;/element&gt;</w:t>
      </w:r>
    </w:p>
    <w:p w14:paraId="10C76A28" w14:textId="77777777" w:rsidR="00B72602" w:rsidRPr="00BD324F" w:rsidRDefault="00B72602" w:rsidP="00B72602">
      <w:pPr>
        <w:pStyle w:val="PL"/>
      </w:pPr>
    </w:p>
    <w:p w14:paraId="4D40447E" w14:textId="77777777" w:rsidR="00B72602" w:rsidRPr="00BD324F" w:rsidRDefault="00B72602" w:rsidP="00B72602">
      <w:pPr>
        <w:pStyle w:val="PL"/>
      </w:pPr>
      <w:r w:rsidRPr="00BD324F">
        <w:t>&lt;element name="</w:t>
      </w:r>
      <w:r w:rsidRPr="00BD324F">
        <w:rPr>
          <w:rFonts w:cs="Courier New"/>
        </w:rPr>
        <w:t>E</w:t>
      </w:r>
      <w:r w:rsidRPr="00BD324F">
        <w:rPr>
          <w:rFonts w:cs="Courier New" w:hint="eastAsia"/>
        </w:rPr>
        <w:t>sNotAllowedTimePeriod</w:t>
      </w:r>
      <w:r w:rsidRPr="00BD324F">
        <w:t>"&gt;</w:t>
      </w:r>
    </w:p>
    <w:p w14:paraId="359065F3" w14:textId="77777777" w:rsidR="00B72602" w:rsidRPr="00BD324F" w:rsidRDefault="00B72602" w:rsidP="00B72602">
      <w:pPr>
        <w:pStyle w:val="PL"/>
      </w:pPr>
      <w:r w:rsidRPr="00BD324F">
        <w:tab/>
        <w:t>&lt;complexType&gt;</w:t>
      </w:r>
    </w:p>
    <w:p w14:paraId="7FA3DC6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&lt;complexContent&gt;</w:t>
      </w:r>
    </w:p>
    <w:p w14:paraId="4C4ABC3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&lt;extension base="xn:NrmClass"&gt;</w:t>
      </w:r>
    </w:p>
    <w:p w14:paraId="6A24A78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&lt;sequence&gt;</w:t>
      </w:r>
    </w:p>
    <w:p w14:paraId="1B3B124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name="attributes"&gt;</w:t>
      </w:r>
    </w:p>
    <w:p w14:paraId="4438DE6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&lt;complexType&gt;</w:t>
      </w:r>
    </w:p>
    <w:p w14:paraId="54B9AAA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71D4A534" w14:textId="77777777" w:rsidR="00B72602" w:rsidRPr="00BD324F" w:rsidRDefault="00B72602" w:rsidP="00B72602">
      <w:pPr>
        <w:pStyle w:val="PL"/>
        <w:rPr>
          <w:szCs w:val="16"/>
        </w:rPr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r w:rsidRPr="00BD324F">
        <w:rPr>
          <w:rFonts w:cs="Arial"/>
          <w:szCs w:val="18"/>
        </w:rPr>
        <w:t>startTimeandendTime</w:t>
      </w:r>
      <w:r w:rsidRPr="00BD324F">
        <w:t>" type="nn:</w:t>
      </w:r>
      <w:r w:rsidRPr="00BD324F">
        <w:rPr>
          <w:rFonts w:cs="Arial"/>
          <w:szCs w:val="18"/>
        </w:rPr>
        <w:t>startTimeandendTime</w:t>
      </w:r>
      <w:r w:rsidRPr="00BD324F">
        <w:t>" /&gt;</w:t>
      </w:r>
    </w:p>
    <w:p w14:paraId="05D2A23F" w14:textId="77777777" w:rsidR="00B72602" w:rsidRPr="00BD324F" w:rsidRDefault="00B72602" w:rsidP="00B72602">
      <w:pPr>
        <w:pStyle w:val="PL"/>
      </w:pP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t>&lt;element name="</w:t>
      </w:r>
      <w:r w:rsidRPr="00BD324F">
        <w:rPr>
          <w:rFonts w:cs="Arial"/>
          <w:szCs w:val="18"/>
        </w:rPr>
        <w:t>periodOfDay</w:t>
      </w:r>
      <w:r w:rsidRPr="00BD324F">
        <w:t>" type="nn:</w:t>
      </w:r>
      <w:r w:rsidRPr="00BD324F">
        <w:rPr>
          <w:rFonts w:cs="Arial"/>
          <w:szCs w:val="18"/>
        </w:rPr>
        <w:t>startTimeandendTime</w:t>
      </w:r>
      <w:r w:rsidRPr="00BD324F">
        <w:t>" /&gt;</w:t>
      </w:r>
      <w:r w:rsidRPr="00BD324F">
        <w:tab/>
      </w:r>
    </w:p>
    <w:p w14:paraId="7CA70328" w14:textId="77777777" w:rsidR="00B72602" w:rsidRPr="00BD324F" w:rsidRDefault="00B72602" w:rsidP="00B72602">
      <w:pPr>
        <w:pStyle w:val="PL"/>
      </w:pP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t>&lt;element name="</w:t>
      </w:r>
      <w:r w:rsidRPr="00BD324F">
        <w:rPr>
          <w:rFonts w:cs="Arial"/>
          <w:szCs w:val="18"/>
        </w:rPr>
        <w:t>daysOfWeekList</w:t>
      </w:r>
      <w:r w:rsidRPr="00BD324F">
        <w:t>" type="en:</w:t>
      </w:r>
      <w:r w:rsidRPr="00BD324F">
        <w:rPr>
          <w:rFonts w:cs="Arial"/>
          <w:szCs w:val="18"/>
        </w:rPr>
        <w:t>daysOfWeekList</w:t>
      </w:r>
      <w:r w:rsidRPr="00BD324F">
        <w:t>" /&gt;</w:t>
      </w:r>
      <w:r w:rsidRPr="00BD324F">
        <w:tab/>
      </w:r>
    </w:p>
    <w:p w14:paraId="2E30FF2E" w14:textId="77777777" w:rsidR="00B72602" w:rsidRPr="00BD324F" w:rsidRDefault="00B72602" w:rsidP="00B72602">
      <w:pPr>
        <w:pStyle w:val="PL"/>
      </w:pP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t>&lt;element name="</w:t>
      </w:r>
      <w:r w:rsidRPr="00BD324F">
        <w:rPr>
          <w:rFonts w:cs="Arial"/>
          <w:szCs w:val="18"/>
        </w:rPr>
        <w:t>listoftimeperiods</w:t>
      </w:r>
      <w:r w:rsidRPr="00BD324F">
        <w:t>" type="en:</w:t>
      </w:r>
      <w:r w:rsidRPr="00BD324F">
        <w:rPr>
          <w:rFonts w:cs="Arial"/>
          <w:szCs w:val="18"/>
        </w:rPr>
        <w:t>listoftimeperiods</w:t>
      </w:r>
      <w:r w:rsidRPr="00BD324F">
        <w:t>" /&gt;</w:t>
      </w:r>
      <w:r w:rsidRPr="00BD324F">
        <w:tab/>
      </w:r>
    </w:p>
    <w:p w14:paraId="28BA660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11E9A82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&lt;/complexType&gt;</w:t>
      </w:r>
    </w:p>
    <w:p w14:paraId="4BE40F0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0721178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&lt;/sequence&gt;</w:t>
      </w:r>
    </w:p>
    <w:p w14:paraId="1B9027F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&lt;/extension&gt;</w:t>
      </w:r>
    </w:p>
    <w:p w14:paraId="04597EE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&lt;/complexContent&gt;</w:t>
      </w:r>
    </w:p>
    <w:p w14:paraId="78672848" w14:textId="77777777" w:rsidR="00B72602" w:rsidRPr="00BD324F" w:rsidRDefault="00B72602" w:rsidP="00B72602">
      <w:pPr>
        <w:pStyle w:val="PL"/>
      </w:pPr>
      <w:r w:rsidRPr="00BD324F">
        <w:tab/>
        <w:t>&lt;/complexType&gt;</w:t>
      </w:r>
    </w:p>
    <w:p w14:paraId="2881385C" w14:textId="77777777" w:rsidR="00B72602" w:rsidRPr="00BD324F" w:rsidRDefault="00B72602" w:rsidP="00B72602">
      <w:pPr>
        <w:pStyle w:val="PL"/>
      </w:pPr>
      <w:r w:rsidRPr="00BD324F">
        <w:t>&lt;/element&gt;</w:t>
      </w:r>
    </w:p>
    <w:p w14:paraId="005BF1F9" w14:textId="77777777" w:rsidR="00B72602" w:rsidRPr="00BD324F" w:rsidRDefault="00B72602" w:rsidP="00B72602">
      <w:pPr>
        <w:pStyle w:val="PL"/>
      </w:pPr>
      <w:r w:rsidRPr="00BD324F">
        <w:t>&lt;element name="</w:t>
      </w:r>
      <w:r w:rsidRPr="00BD324F">
        <w:rPr>
          <w:rFonts w:cs="Courier New"/>
        </w:rPr>
        <w:t>InterRatEsActivationOriginalCellParameters</w:t>
      </w:r>
      <w:r w:rsidRPr="00BD324F">
        <w:t>"&gt;</w:t>
      </w:r>
    </w:p>
    <w:p w14:paraId="625E9B0C" w14:textId="77777777" w:rsidR="00B72602" w:rsidRPr="00BD324F" w:rsidRDefault="00B72602" w:rsidP="00B72602">
      <w:pPr>
        <w:pStyle w:val="PL"/>
      </w:pPr>
      <w:r w:rsidRPr="00BD324F">
        <w:tab/>
        <w:t>&lt;complexType&gt;</w:t>
      </w:r>
    </w:p>
    <w:p w14:paraId="626F010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&lt;complexContent&gt;</w:t>
      </w:r>
    </w:p>
    <w:p w14:paraId="5787B12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&lt;extension base="xn:NrmClass"&gt;</w:t>
      </w:r>
    </w:p>
    <w:p w14:paraId="0BA3FAD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&lt;sequence&gt;</w:t>
      </w:r>
    </w:p>
    <w:p w14:paraId="2CD9C8A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name="attributes"&gt;</w:t>
      </w:r>
    </w:p>
    <w:p w14:paraId="39F3159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&lt;complexType&gt;</w:t>
      </w:r>
    </w:p>
    <w:p w14:paraId="3D8F3B4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3AE230AB" w14:textId="77777777" w:rsidR="00B72602" w:rsidRPr="00BD324F" w:rsidRDefault="00B72602" w:rsidP="00B72602">
      <w:pPr>
        <w:pStyle w:val="PL"/>
        <w:rPr>
          <w:szCs w:val="16"/>
        </w:rPr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name="load</w:t>
      </w:r>
      <w:r w:rsidRPr="00BD324F">
        <w:rPr>
          <w:rFonts w:cs="Arial"/>
          <w:szCs w:val="18"/>
        </w:rPr>
        <w:t>Threshold</w:t>
      </w:r>
      <w:r w:rsidRPr="00BD324F">
        <w:t xml:space="preserve">" </w:t>
      </w:r>
      <w:r w:rsidRPr="00BD324F">
        <w:rPr>
          <w:color w:val="000000"/>
        </w:rPr>
        <w:t>type="load</w:t>
      </w:r>
      <w:r w:rsidRPr="00BD324F">
        <w:rPr>
          <w:rFonts w:cs="Arial"/>
          <w:szCs w:val="18"/>
        </w:rPr>
        <w:t>Threshold</w:t>
      </w:r>
      <w:r w:rsidRPr="00BD324F">
        <w:rPr>
          <w:color w:val="000000"/>
        </w:rPr>
        <w:t>" minOccurs="0"/</w:t>
      </w:r>
      <w:r w:rsidRPr="00BD324F">
        <w:t>&gt;</w:t>
      </w:r>
    </w:p>
    <w:p w14:paraId="1271DF19" w14:textId="77777777" w:rsidR="00B72602" w:rsidRPr="00BD324F" w:rsidRDefault="00B72602" w:rsidP="00B72602">
      <w:pPr>
        <w:pStyle w:val="PL"/>
      </w:pP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t>&lt;element name="</w:t>
      </w:r>
      <w:r w:rsidRPr="00BD324F">
        <w:rPr>
          <w:rFonts w:cs="Arial"/>
          <w:szCs w:val="18"/>
        </w:rPr>
        <w:t>timeDuration</w:t>
      </w:r>
      <w:r w:rsidRPr="00BD324F">
        <w:t xml:space="preserve">" </w:t>
      </w:r>
      <w:r w:rsidRPr="00BD324F">
        <w:rPr>
          <w:color w:val="000000"/>
        </w:rPr>
        <w:t>type="</w:t>
      </w:r>
      <w:r w:rsidRPr="00BD324F">
        <w:rPr>
          <w:rFonts w:cs="Arial"/>
          <w:szCs w:val="18"/>
        </w:rPr>
        <w:t>timeDuration</w:t>
      </w:r>
      <w:r w:rsidRPr="00BD324F">
        <w:rPr>
          <w:color w:val="000000"/>
        </w:rPr>
        <w:t>" minOccurs="0"/</w:t>
      </w:r>
      <w:r w:rsidRPr="00BD324F">
        <w:t>&gt;</w:t>
      </w:r>
      <w:r w:rsidRPr="00BD324F">
        <w:tab/>
      </w:r>
    </w:p>
    <w:p w14:paraId="358886C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51A7E2E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&lt;/complexType&gt;</w:t>
      </w:r>
    </w:p>
    <w:p w14:paraId="30B7900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0D1C4E0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&lt;/sequence&gt;</w:t>
      </w:r>
    </w:p>
    <w:p w14:paraId="11EA505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&lt;/extension&gt;</w:t>
      </w:r>
    </w:p>
    <w:p w14:paraId="6517EAD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&lt;/complexContent&gt;</w:t>
      </w:r>
    </w:p>
    <w:p w14:paraId="619A56BC" w14:textId="77777777" w:rsidR="00B72602" w:rsidRPr="00BD324F" w:rsidRDefault="00B72602" w:rsidP="00B72602">
      <w:pPr>
        <w:pStyle w:val="PL"/>
      </w:pPr>
      <w:r w:rsidRPr="00BD324F">
        <w:tab/>
        <w:t>&lt;/complexType&gt;</w:t>
      </w:r>
    </w:p>
    <w:p w14:paraId="78FE4F72" w14:textId="77777777" w:rsidR="00B72602" w:rsidRPr="00BD324F" w:rsidRDefault="00B72602" w:rsidP="00B72602">
      <w:pPr>
        <w:pStyle w:val="PL"/>
      </w:pPr>
      <w:r w:rsidRPr="00BD324F">
        <w:t>&lt;/element&gt;</w:t>
      </w:r>
    </w:p>
    <w:p w14:paraId="4F3AD0DC" w14:textId="77777777" w:rsidR="00B72602" w:rsidRPr="00BD324F" w:rsidRDefault="00B72602" w:rsidP="00B72602">
      <w:pPr>
        <w:pStyle w:val="PL"/>
      </w:pPr>
      <w:r w:rsidRPr="00BD324F">
        <w:t>&lt;element name="</w:t>
      </w:r>
      <w:r w:rsidRPr="00BD324F">
        <w:rPr>
          <w:rFonts w:cs="Courier New"/>
        </w:rPr>
        <w:t>InterRatEsActivationCandidateCellParameters</w:t>
      </w:r>
      <w:r w:rsidRPr="00BD324F">
        <w:t>"&gt;</w:t>
      </w:r>
    </w:p>
    <w:p w14:paraId="1E6B58EC" w14:textId="77777777" w:rsidR="00B72602" w:rsidRPr="00BD324F" w:rsidRDefault="00B72602" w:rsidP="00B72602">
      <w:pPr>
        <w:pStyle w:val="PL"/>
      </w:pPr>
      <w:r w:rsidRPr="00BD324F">
        <w:tab/>
        <w:t>&lt;complexType&gt;</w:t>
      </w:r>
    </w:p>
    <w:p w14:paraId="173F16C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&lt;complexContent&gt;</w:t>
      </w:r>
    </w:p>
    <w:p w14:paraId="6A5976E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&lt;extension base="xn:NrmClass"&gt;</w:t>
      </w:r>
    </w:p>
    <w:p w14:paraId="0532847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&lt;sequence&gt;</w:t>
      </w:r>
    </w:p>
    <w:p w14:paraId="7E114E5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name="attributes"&gt;</w:t>
      </w:r>
    </w:p>
    <w:p w14:paraId="78F7D39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&lt;complexType&gt;</w:t>
      </w:r>
    </w:p>
    <w:p w14:paraId="567C721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7F30AA8C" w14:textId="77777777" w:rsidR="00B72602" w:rsidRPr="00BD324F" w:rsidRDefault="00B72602" w:rsidP="00B72602">
      <w:pPr>
        <w:pStyle w:val="PL"/>
        <w:rPr>
          <w:szCs w:val="16"/>
        </w:rPr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name="load</w:t>
      </w:r>
      <w:r w:rsidRPr="00BD324F">
        <w:rPr>
          <w:rFonts w:cs="Arial"/>
          <w:szCs w:val="18"/>
        </w:rPr>
        <w:t>Threshold</w:t>
      </w:r>
      <w:r w:rsidRPr="00BD324F">
        <w:t xml:space="preserve">" </w:t>
      </w:r>
      <w:r w:rsidRPr="00BD324F">
        <w:rPr>
          <w:color w:val="000000"/>
        </w:rPr>
        <w:t>type="load</w:t>
      </w:r>
      <w:r w:rsidRPr="00BD324F">
        <w:rPr>
          <w:rFonts w:cs="Arial"/>
          <w:szCs w:val="18"/>
        </w:rPr>
        <w:t>Threshold</w:t>
      </w:r>
      <w:r w:rsidRPr="00BD324F">
        <w:rPr>
          <w:color w:val="000000"/>
        </w:rPr>
        <w:t>" minOccurs="0"/</w:t>
      </w:r>
      <w:r w:rsidRPr="00BD324F">
        <w:t>&gt;</w:t>
      </w:r>
    </w:p>
    <w:p w14:paraId="090BBBCB" w14:textId="77777777" w:rsidR="00B72602" w:rsidRPr="00BD324F" w:rsidRDefault="00B72602" w:rsidP="00B72602">
      <w:pPr>
        <w:pStyle w:val="PL"/>
      </w:pP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t>&lt;element name="</w:t>
      </w:r>
      <w:r w:rsidRPr="00BD324F">
        <w:rPr>
          <w:rFonts w:cs="Arial"/>
          <w:szCs w:val="18"/>
        </w:rPr>
        <w:t>timeDuration</w:t>
      </w:r>
      <w:r w:rsidRPr="00BD324F">
        <w:t xml:space="preserve">" </w:t>
      </w:r>
      <w:r w:rsidRPr="00BD324F">
        <w:rPr>
          <w:color w:val="000000"/>
        </w:rPr>
        <w:t>type="</w:t>
      </w:r>
      <w:r w:rsidRPr="00BD324F">
        <w:rPr>
          <w:rFonts w:cs="Arial"/>
          <w:szCs w:val="18"/>
        </w:rPr>
        <w:t>timeDuration</w:t>
      </w:r>
      <w:r w:rsidRPr="00BD324F">
        <w:rPr>
          <w:color w:val="000000"/>
        </w:rPr>
        <w:t>" minOccurs="0"/</w:t>
      </w:r>
      <w:r w:rsidRPr="00BD324F">
        <w:t>&gt;</w:t>
      </w:r>
      <w:r w:rsidRPr="00BD324F">
        <w:tab/>
      </w:r>
    </w:p>
    <w:p w14:paraId="223002D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26E9860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&lt;/complexType&gt;</w:t>
      </w:r>
    </w:p>
    <w:p w14:paraId="67C7ED3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7BE56BE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&lt;/sequence&gt;</w:t>
      </w:r>
    </w:p>
    <w:p w14:paraId="2B68FA2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&lt;/extension&gt;</w:t>
      </w:r>
    </w:p>
    <w:p w14:paraId="7551421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&lt;/complexContent&gt;</w:t>
      </w:r>
    </w:p>
    <w:p w14:paraId="49608434" w14:textId="77777777" w:rsidR="00B72602" w:rsidRPr="00BD324F" w:rsidRDefault="00B72602" w:rsidP="00B72602">
      <w:pPr>
        <w:pStyle w:val="PL"/>
      </w:pPr>
      <w:r w:rsidRPr="00BD324F">
        <w:tab/>
        <w:t>&lt;/complexType&gt;</w:t>
      </w:r>
    </w:p>
    <w:p w14:paraId="16BCACD0" w14:textId="77777777" w:rsidR="00B72602" w:rsidRPr="00BD324F" w:rsidRDefault="00B72602" w:rsidP="00B72602">
      <w:pPr>
        <w:pStyle w:val="PL"/>
      </w:pPr>
      <w:r w:rsidRPr="00BD324F">
        <w:t>&lt;/element&gt;</w:t>
      </w:r>
    </w:p>
    <w:p w14:paraId="5F3E6CF2" w14:textId="77777777" w:rsidR="00B72602" w:rsidRPr="00BD324F" w:rsidRDefault="00B72602" w:rsidP="00B72602">
      <w:pPr>
        <w:pStyle w:val="PL"/>
      </w:pPr>
      <w:r w:rsidRPr="00BD324F">
        <w:t>&lt;element name="</w:t>
      </w:r>
      <w:r w:rsidRPr="00BD324F">
        <w:rPr>
          <w:rFonts w:cs="Courier New"/>
        </w:rPr>
        <w:t>InterRatEsDeactivationCandidateCellParameters</w:t>
      </w:r>
      <w:r w:rsidRPr="00BD324F">
        <w:t>"&gt;</w:t>
      </w:r>
    </w:p>
    <w:p w14:paraId="78E66165" w14:textId="77777777" w:rsidR="00B72602" w:rsidRPr="00BD324F" w:rsidRDefault="00B72602" w:rsidP="00B72602">
      <w:pPr>
        <w:pStyle w:val="PL"/>
      </w:pPr>
      <w:r w:rsidRPr="00BD324F">
        <w:tab/>
        <w:t>&lt;complexType&gt;</w:t>
      </w:r>
    </w:p>
    <w:p w14:paraId="3933459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&lt;complexContent&gt;</w:t>
      </w:r>
    </w:p>
    <w:p w14:paraId="7F01B34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&lt;extension base="xn:NrmClass"&gt;</w:t>
      </w:r>
    </w:p>
    <w:p w14:paraId="7F46B90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&lt;sequence&gt;</w:t>
      </w:r>
    </w:p>
    <w:p w14:paraId="57360C0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name="attributes"&gt;</w:t>
      </w:r>
    </w:p>
    <w:p w14:paraId="4F7930F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&lt;complexType&gt;</w:t>
      </w:r>
    </w:p>
    <w:p w14:paraId="7757DF7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012609B2" w14:textId="77777777" w:rsidR="00B72602" w:rsidRPr="00BD324F" w:rsidRDefault="00B72602" w:rsidP="00B72602">
      <w:pPr>
        <w:pStyle w:val="PL"/>
        <w:rPr>
          <w:szCs w:val="16"/>
        </w:rPr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name="load</w:t>
      </w:r>
      <w:r w:rsidRPr="00BD324F">
        <w:rPr>
          <w:rFonts w:cs="Arial"/>
          <w:szCs w:val="18"/>
        </w:rPr>
        <w:t>Threshold</w:t>
      </w:r>
      <w:r w:rsidRPr="00BD324F">
        <w:t xml:space="preserve">" </w:t>
      </w:r>
      <w:r w:rsidRPr="00BD324F">
        <w:rPr>
          <w:color w:val="000000"/>
        </w:rPr>
        <w:t>type="load</w:t>
      </w:r>
      <w:r w:rsidRPr="00BD324F">
        <w:rPr>
          <w:rFonts w:cs="Arial"/>
          <w:szCs w:val="18"/>
        </w:rPr>
        <w:t>Threshold</w:t>
      </w:r>
      <w:r w:rsidRPr="00BD324F">
        <w:rPr>
          <w:color w:val="000000"/>
        </w:rPr>
        <w:t>" minOccurs="0"/</w:t>
      </w:r>
      <w:r w:rsidRPr="00BD324F">
        <w:t>&gt;</w:t>
      </w:r>
    </w:p>
    <w:p w14:paraId="2B4E9D33" w14:textId="77777777" w:rsidR="00B72602" w:rsidRPr="00BD324F" w:rsidRDefault="00B72602" w:rsidP="00B72602">
      <w:pPr>
        <w:pStyle w:val="PL"/>
      </w:pP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t>&lt;element name="</w:t>
      </w:r>
      <w:r w:rsidRPr="00BD324F">
        <w:rPr>
          <w:rFonts w:cs="Arial"/>
          <w:szCs w:val="18"/>
        </w:rPr>
        <w:t>timeDuration</w:t>
      </w:r>
      <w:r w:rsidRPr="00BD324F">
        <w:t xml:space="preserve">" </w:t>
      </w:r>
      <w:r w:rsidRPr="00BD324F">
        <w:rPr>
          <w:color w:val="000000"/>
        </w:rPr>
        <w:t>type="</w:t>
      </w:r>
      <w:r w:rsidRPr="00BD324F">
        <w:rPr>
          <w:rFonts w:cs="Arial"/>
          <w:szCs w:val="18"/>
        </w:rPr>
        <w:t>timeDuration</w:t>
      </w:r>
      <w:r w:rsidRPr="00BD324F">
        <w:rPr>
          <w:color w:val="000000"/>
        </w:rPr>
        <w:t>" minOccurs="0"/</w:t>
      </w:r>
      <w:r w:rsidRPr="00BD324F">
        <w:t>&gt;</w:t>
      </w:r>
      <w:r w:rsidRPr="00BD324F">
        <w:tab/>
      </w:r>
    </w:p>
    <w:p w14:paraId="01F1757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2733FD3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&lt;/complexType&gt;</w:t>
      </w:r>
    </w:p>
    <w:p w14:paraId="10869BF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171A053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&lt;/sequence&gt;</w:t>
      </w:r>
    </w:p>
    <w:p w14:paraId="5C4622A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&lt;/extension&gt;</w:t>
      </w:r>
    </w:p>
    <w:p w14:paraId="09ACF7F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&lt;/complexContent&gt;</w:t>
      </w:r>
    </w:p>
    <w:p w14:paraId="4BB187DC" w14:textId="77777777" w:rsidR="00B72602" w:rsidRPr="00BD324F" w:rsidRDefault="00B72602" w:rsidP="00B72602">
      <w:pPr>
        <w:pStyle w:val="PL"/>
      </w:pPr>
      <w:r w:rsidRPr="00BD324F">
        <w:tab/>
        <w:t>&lt;/complexType&gt;</w:t>
      </w:r>
    </w:p>
    <w:p w14:paraId="74B5E78C" w14:textId="77777777" w:rsidR="00B72602" w:rsidRPr="00BD324F" w:rsidRDefault="00B72602" w:rsidP="00B72602">
      <w:pPr>
        <w:pStyle w:val="PL"/>
      </w:pPr>
      <w:r w:rsidRPr="00BD324F">
        <w:t>&lt;/element&gt;</w:t>
      </w:r>
    </w:p>
    <w:p w14:paraId="0180E3E5" w14:textId="77777777" w:rsidR="00B72602" w:rsidRPr="00BD324F" w:rsidRDefault="00B72602" w:rsidP="00B72602">
      <w:pPr>
        <w:pStyle w:val="PL"/>
      </w:pPr>
    </w:p>
    <w:p w14:paraId="48B36962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>&lt;element name="</w:t>
      </w:r>
      <w:r w:rsidRPr="00BD324F">
        <w:rPr>
          <w:lang w:eastAsia="zh-CN"/>
        </w:rPr>
        <w:t>DRACHOptimizationFunction</w:t>
      </w:r>
      <w:r w:rsidRPr="00BD324F">
        <w:rPr>
          <w:color w:val="000000"/>
        </w:rPr>
        <w:t>"&gt;</w:t>
      </w:r>
    </w:p>
    <w:p w14:paraId="25DEC05A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  <w:t>&lt;complexType&gt;</w:t>
      </w:r>
    </w:p>
    <w:p w14:paraId="6D860346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  <w:t>&lt;complexContent&gt;</w:t>
      </w:r>
    </w:p>
    <w:p w14:paraId="493898AE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&lt;extension base="xn:NrmClass"&gt;</w:t>
      </w:r>
    </w:p>
    <w:p w14:paraId="1B46159E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&lt;sequence&gt;</w:t>
      </w:r>
    </w:p>
    <w:p w14:paraId="6AB81009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name="attributes"&gt;</w:t>
      </w:r>
    </w:p>
    <w:p w14:paraId="324C079B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&lt;complexType&gt;</w:t>
      </w:r>
    </w:p>
    <w:p w14:paraId="29CC9316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&lt;all&gt;</w:t>
      </w:r>
    </w:p>
    <w:p w14:paraId="28337B4D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name="ueAccProbilityDist</w:t>
      </w:r>
      <w:r w:rsidRPr="00BD324F">
        <w:rPr>
          <w:rFonts w:cs="Courier New"/>
          <w:snapToGrid w:val="0"/>
          <w:lang w:eastAsia="zh-CN"/>
        </w:rPr>
        <w:t>list</w:t>
      </w:r>
      <w:r w:rsidRPr="00BD324F">
        <w:rPr>
          <w:color w:val="000000"/>
        </w:rPr>
        <w:t>" type="UeAccProbilityDist</w:t>
      </w:r>
      <w:r w:rsidRPr="00BD324F">
        <w:rPr>
          <w:rFonts w:cs="Courier New"/>
          <w:snapToGrid w:val="0"/>
          <w:lang w:eastAsia="zh-CN"/>
        </w:rPr>
        <w:t>list</w:t>
      </w:r>
      <w:r w:rsidRPr="00BD324F">
        <w:rPr>
          <w:color w:val="000000"/>
        </w:rPr>
        <w:t>" minOccurs="0"/&gt;</w:t>
      </w:r>
    </w:p>
    <w:p w14:paraId="5A0DF750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</w:t>
      </w:r>
      <w:r w:rsidRPr="00BD324F">
        <w:rPr>
          <w:rFonts w:cs="Courier New"/>
          <w:snapToGrid w:val="0"/>
          <w:lang w:eastAsia="zh-CN"/>
        </w:rPr>
        <w:t>ueAccDelayProbilityDistlist</w:t>
      </w:r>
      <w:r w:rsidRPr="00BD324F">
        <w:rPr>
          <w:color w:val="000000"/>
        </w:rPr>
        <w:t>" type="</w:t>
      </w:r>
      <w:r w:rsidRPr="00BD324F">
        <w:rPr>
          <w:rFonts w:cs="Courier New"/>
          <w:snapToGrid w:val="0"/>
          <w:lang w:eastAsia="zh-CN"/>
        </w:rPr>
        <w:t>UeAccDelayProbilityDistlist</w:t>
      </w:r>
      <w:r w:rsidRPr="00BD324F">
        <w:rPr>
          <w:color w:val="000000"/>
        </w:rPr>
        <w:t>" minOccurs="0"/&gt;</w:t>
      </w:r>
    </w:p>
    <w:p w14:paraId="64D596B2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</w:t>
      </w:r>
      <w:r w:rsidRPr="00BD324F">
        <w:rPr>
          <w:rFonts w:ascii="Courier" w:hAnsi="Courier"/>
          <w:lang w:eastAsia="zh-CN"/>
        </w:rPr>
        <w:t>drachOptimizationControl</w:t>
      </w:r>
      <w:r w:rsidRPr="00BD324F">
        <w:rPr>
          <w:color w:val="000000"/>
        </w:rPr>
        <w:t>" type="boolean" minOccurs="0"/&gt;</w:t>
      </w:r>
    </w:p>
    <w:p w14:paraId="7103144F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&lt;/all&gt;</w:t>
      </w:r>
    </w:p>
    <w:p w14:paraId="1E2F1F40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&lt;/complexType&gt;</w:t>
      </w:r>
    </w:p>
    <w:p w14:paraId="10CE9A2B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&lt;/element&gt;</w:t>
      </w:r>
    </w:p>
    <w:p w14:paraId="60FD14C6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&lt;/sequence&gt;</w:t>
      </w:r>
    </w:p>
    <w:p w14:paraId="6812CFC3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&lt;/extension&gt;</w:t>
      </w:r>
    </w:p>
    <w:p w14:paraId="34B951E5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  <w:t>&lt;/complexContent&gt;</w:t>
      </w:r>
    </w:p>
    <w:p w14:paraId="448780CD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  <w:t>&lt;/complexType&gt;</w:t>
      </w:r>
    </w:p>
    <w:p w14:paraId="1D6524AC" w14:textId="77777777" w:rsidR="00B72602" w:rsidRPr="00BD324F" w:rsidRDefault="00B72602" w:rsidP="00B72602">
      <w:pPr>
        <w:pStyle w:val="PL"/>
      </w:pPr>
      <w:r w:rsidRPr="00BD324F">
        <w:rPr>
          <w:color w:val="000000"/>
        </w:rPr>
        <w:t>&lt;/element&gt;</w:t>
      </w:r>
    </w:p>
    <w:p w14:paraId="4C3C990D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>&lt;element name="DMROFunction"&gt;</w:t>
      </w:r>
    </w:p>
    <w:p w14:paraId="4BC854E6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  <w:t>&lt;complexType&gt;</w:t>
      </w:r>
    </w:p>
    <w:p w14:paraId="5F6DD8D7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  <w:t>&lt;complexContent&gt;</w:t>
      </w:r>
    </w:p>
    <w:p w14:paraId="14248F6B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&lt;extension base="xn:NrmClass"&gt;</w:t>
      </w:r>
    </w:p>
    <w:p w14:paraId="599EB125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&lt;sequence&gt;</w:t>
      </w:r>
    </w:p>
    <w:p w14:paraId="37FEB7E7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name="attributes"&gt;</w:t>
      </w:r>
    </w:p>
    <w:p w14:paraId="41E1DC21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&lt;complexType&gt;</w:t>
      </w:r>
    </w:p>
    <w:p w14:paraId="10C6B535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&lt;all&gt;</w:t>
      </w:r>
    </w:p>
    <w:p w14:paraId="32227637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</w:t>
      </w:r>
      <w:r w:rsidRPr="00BD324F">
        <w:rPr>
          <w:rFonts w:cs="Courier New"/>
          <w:szCs w:val="16"/>
          <w:lang w:eastAsia="zh-CN"/>
        </w:rPr>
        <w:t>dmroControl</w:t>
      </w:r>
      <w:r w:rsidRPr="00BD324F">
        <w:rPr>
          <w:color w:val="000000"/>
        </w:rPr>
        <w:t>" type="</w:t>
      </w:r>
      <w:r w:rsidRPr="00BD324F">
        <w:rPr>
          <w:rFonts w:cs="Courier New"/>
          <w:szCs w:val="16"/>
          <w:lang w:eastAsia="zh-CN"/>
        </w:rPr>
        <w:t xml:space="preserve"> boolean</w:t>
      </w:r>
      <w:r w:rsidRPr="00BD324F">
        <w:rPr>
          <w:color w:val="000000"/>
        </w:rPr>
        <w:t>" minOccurs="0"/&gt;</w:t>
      </w:r>
    </w:p>
    <w:p w14:paraId="6F1DEC27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</w:t>
      </w:r>
      <w:r w:rsidRPr="00BD324F">
        <w:rPr>
          <w:rFonts w:cs="Courier New"/>
          <w:szCs w:val="16"/>
          <w:lang w:eastAsia="zh-CN"/>
        </w:rPr>
        <w:t>maximumDeviationHoTrigger</w:t>
      </w:r>
      <w:r w:rsidRPr="00BD324F">
        <w:rPr>
          <w:color w:val="000000"/>
        </w:rPr>
        <w:t>" type="</w:t>
      </w:r>
      <w:r w:rsidRPr="00BD324F">
        <w:t>maximumDeviationHoTrigger</w:t>
      </w:r>
      <w:r w:rsidRPr="00BD324F">
        <w:rPr>
          <w:color w:val="000000"/>
        </w:rPr>
        <w:t>" minOccurs="0"/&gt;</w:t>
      </w:r>
    </w:p>
    <w:p w14:paraId="69F97BA4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</w:t>
      </w:r>
      <w:r w:rsidRPr="00BD324F">
        <w:rPr>
          <w:rFonts w:cs="Courier New"/>
          <w:szCs w:val="16"/>
          <w:lang w:eastAsia="zh-CN"/>
        </w:rPr>
        <w:t>"minimumTimeBetweenHoTriggerChange"</w:t>
      </w:r>
      <w:r w:rsidRPr="00BD324F">
        <w:rPr>
          <w:color w:val="000000"/>
        </w:rPr>
        <w:t xml:space="preserve"> type="</w:t>
      </w:r>
      <w:r w:rsidRPr="00BD324F">
        <w:t>minimumTimeBetweenHoTriggerChange</w:t>
      </w:r>
      <w:r w:rsidRPr="00BD324F">
        <w:rPr>
          <w:color w:val="000000"/>
        </w:rPr>
        <w:t>" minOccurs="0"/&gt;</w:t>
      </w:r>
    </w:p>
    <w:p w14:paraId="23093CF0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</w:t>
      </w:r>
      <w:r w:rsidRPr="00BD324F">
        <w:rPr>
          <w:rFonts w:cs="Courier New"/>
          <w:szCs w:val="16"/>
          <w:lang w:eastAsia="zh-CN"/>
        </w:rPr>
        <w:t>tstoreUEcntxt"</w:t>
      </w:r>
      <w:r w:rsidRPr="00BD324F">
        <w:rPr>
          <w:color w:val="000000"/>
        </w:rPr>
        <w:t xml:space="preserve"> type="</w:t>
      </w:r>
      <w:r w:rsidRPr="00BD324F">
        <w:t>tstoreUEcntxt</w:t>
      </w:r>
      <w:r w:rsidRPr="00BD324F">
        <w:rPr>
          <w:color w:val="000000"/>
        </w:rPr>
        <w:t>" minOccurs="0"/&gt;</w:t>
      </w:r>
    </w:p>
    <w:p w14:paraId="34738E6B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&lt;/all&gt;</w:t>
      </w:r>
    </w:p>
    <w:p w14:paraId="502B606F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&lt;/complexType&gt;</w:t>
      </w:r>
    </w:p>
    <w:p w14:paraId="2B1F59B1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&lt;/element&gt;</w:t>
      </w:r>
    </w:p>
    <w:p w14:paraId="6CC0AD32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&lt;/sequence&gt;</w:t>
      </w:r>
    </w:p>
    <w:p w14:paraId="36C14576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&lt;/extension&gt;</w:t>
      </w:r>
    </w:p>
    <w:p w14:paraId="2F9281BB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  <w:t>&lt;/complexContent&gt;</w:t>
      </w:r>
    </w:p>
    <w:p w14:paraId="2287AFD0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  <w:t>&lt;/complexType&gt;</w:t>
      </w:r>
    </w:p>
    <w:p w14:paraId="4A707FF9" w14:textId="77777777" w:rsidR="00B72602" w:rsidRPr="00BD324F" w:rsidRDefault="00B72602" w:rsidP="00B72602">
      <w:pPr>
        <w:pStyle w:val="PL"/>
      </w:pPr>
      <w:r w:rsidRPr="00BD324F">
        <w:rPr>
          <w:color w:val="000000"/>
        </w:rPr>
        <w:t>&lt;/element&gt;</w:t>
      </w:r>
    </w:p>
    <w:p w14:paraId="58EA6340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>&lt;element name="DPCIConfigurationFunction"&gt;</w:t>
      </w:r>
    </w:p>
    <w:p w14:paraId="32EE6864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  <w:t>&lt;complexType&gt;</w:t>
      </w:r>
    </w:p>
    <w:p w14:paraId="7F278B82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  <w:t>&lt;complexContent&gt;</w:t>
      </w:r>
    </w:p>
    <w:p w14:paraId="2B1FE97F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&lt;extension base="xn:NrmClass"&gt;</w:t>
      </w:r>
    </w:p>
    <w:p w14:paraId="024D7CF0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&lt;sequence&gt;</w:t>
      </w:r>
    </w:p>
    <w:p w14:paraId="71BEC7D2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name="attributes"&gt;</w:t>
      </w:r>
    </w:p>
    <w:p w14:paraId="3F04ABD1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&lt;complexType&gt;</w:t>
      </w:r>
    </w:p>
    <w:p w14:paraId="31404A51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&lt;all&gt;</w:t>
      </w:r>
    </w:p>
    <w:p w14:paraId="0A6FD3A8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</w:t>
      </w:r>
      <w:r w:rsidRPr="00BD324F">
        <w:rPr>
          <w:rFonts w:cs="Courier New"/>
          <w:szCs w:val="16"/>
          <w:lang w:eastAsia="zh-CN"/>
        </w:rPr>
        <w:t>nRPciList</w:t>
      </w:r>
      <w:r w:rsidRPr="00BD324F">
        <w:rPr>
          <w:color w:val="000000"/>
        </w:rPr>
        <w:t>" type="NRPciList" minOccurs="0"/&gt;</w:t>
      </w:r>
    </w:p>
    <w:p w14:paraId="7F17796B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</w:t>
      </w:r>
      <w:r w:rsidRPr="00BD324F">
        <w:rPr>
          <w:rFonts w:cs="Courier New"/>
          <w:szCs w:val="16"/>
          <w:lang w:eastAsia="zh-CN"/>
        </w:rPr>
        <w:t>dPciConfigurationControl</w:t>
      </w:r>
      <w:r w:rsidRPr="00BD324F">
        <w:rPr>
          <w:color w:val="000000"/>
        </w:rPr>
        <w:t>" type="</w:t>
      </w:r>
      <w:r w:rsidRPr="00BD324F">
        <w:rPr>
          <w:rFonts w:cs="Courier New"/>
          <w:szCs w:val="16"/>
          <w:lang w:eastAsia="zh-CN"/>
        </w:rPr>
        <w:t>boolean</w:t>
      </w:r>
      <w:r w:rsidRPr="00BD324F">
        <w:rPr>
          <w:color w:val="000000"/>
        </w:rPr>
        <w:t>" minOccurs="0"/&gt;</w:t>
      </w:r>
    </w:p>
    <w:p w14:paraId="4299F036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&lt;/all&gt;</w:t>
      </w:r>
    </w:p>
    <w:p w14:paraId="26A128A7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2632DF">
        <w:rPr>
          <w:color w:val="000000"/>
          <w:lang w:val="fr-FR"/>
        </w:rPr>
        <w:t>&lt;/complexType&gt;</w:t>
      </w:r>
    </w:p>
    <w:p w14:paraId="0FA14AC4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&lt;/element&gt;</w:t>
      </w:r>
    </w:p>
    <w:p w14:paraId="39BDE83E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&lt;/sequence&gt;</w:t>
      </w:r>
    </w:p>
    <w:p w14:paraId="45835E5A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&lt;/extension&gt;</w:t>
      </w:r>
    </w:p>
    <w:p w14:paraId="5BC775A4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&lt;/complexContent&gt;</w:t>
      </w:r>
    </w:p>
    <w:p w14:paraId="0DF8F158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  <w:t>&lt;/complexType&gt;</w:t>
      </w:r>
    </w:p>
    <w:p w14:paraId="224F6B80" w14:textId="77777777" w:rsidR="00B72602" w:rsidRPr="002632DF" w:rsidRDefault="00B72602" w:rsidP="00B72602">
      <w:pPr>
        <w:pStyle w:val="PL"/>
        <w:rPr>
          <w:lang w:val="fr-FR"/>
        </w:rPr>
      </w:pPr>
      <w:r w:rsidRPr="002632DF">
        <w:rPr>
          <w:color w:val="000000"/>
          <w:lang w:val="fr-FR"/>
        </w:rPr>
        <w:t>&lt;/element&gt;</w:t>
      </w:r>
    </w:p>
    <w:p w14:paraId="5BDBDF9F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>&lt;element name="CPCIConfigurationFunction"&gt;</w:t>
      </w:r>
    </w:p>
    <w:p w14:paraId="1D1EB39A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  <w:t>&lt;complexType&gt;</w:t>
      </w:r>
    </w:p>
    <w:p w14:paraId="3DDCD072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&lt;complexContent&gt;</w:t>
      </w:r>
    </w:p>
    <w:p w14:paraId="5B35736A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&lt;extension base="xn:NrmClass"&gt;</w:t>
      </w:r>
    </w:p>
    <w:p w14:paraId="2C9986B8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&lt;sequence&gt;</w:t>
      </w:r>
    </w:p>
    <w:p w14:paraId="18D21930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&lt;element name="attributes"&gt;</w:t>
      </w:r>
    </w:p>
    <w:p w14:paraId="4F1CFFD5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&lt;complexType&gt;</w:t>
      </w:r>
    </w:p>
    <w:p w14:paraId="268F6D77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&lt;all&gt;</w:t>
      </w:r>
    </w:p>
    <w:p w14:paraId="676734F6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&lt;element name="</w:t>
      </w:r>
      <w:r w:rsidRPr="002632DF">
        <w:rPr>
          <w:rFonts w:cs="Courier New"/>
          <w:szCs w:val="16"/>
          <w:lang w:val="fr-FR" w:eastAsia="zh-CN"/>
        </w:rPr>
        <w:t>cSonPciList</w:t>
      </w:r>
      <w:r w:rsidRPr="002632DF">
        <w:rPr>
          <w:color w:val="000000"/>
          <w:lang w:val="fr-FR"/>
        </w:rPr>
        <w:t>" type="CSonPciList" minOccurs="0"/&gt;</w:t>
      </w:r>
    </w:p>
    <w:p w14:paraId="7D67AD30" w14:textId="77777777" w:rsidR="00B72602" w:rsidRPr="00BD324F" w:rsidRDefault="00B72602" w:rsidP="00B72602">
      <w:pPr>
        <w:pStyle w:val="PL"/>
        <w:rPr>
          <w:color w:val="000000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BD324F">
        <w:rPr>
          <w:color w:val="000000"/>
        </w:rPr>
        <w:t>&lt;element name="</w:t>
      </w:r>
      <w:r w:rsidRPr="00BD324F">
        <w:rPr>
          <w:rFonts w:cs="Courier New"/>
          <w:szCs w:val="16"/>
          <w:lang w:eastAsia="zh-CN"/>
        </w:rPr>
        <w:t>cPciConfigurationControl</w:t>
      </w:r>
      <w:r w:rsidRPr="00BD324F">
        <w:rPr>
          <w:color w:val="000000"/>
        </w:rPr>
        <w:t>" type="</w:t>
      </w:r>
      <w:r w:rsidRPr="00BD324F">
        <w:rPr>
          <w:rFonts w:cs="Courier New"/>
          <w:szCs w:val="16"/>
          <w:lang w:eastAsia="zh-CN"/>
        </w:rPr>
        <w:t>boolean</w:t>
      </w:r>
      <w:r w:rsidRPr="00BD324F">
        <w:rPr>
          <w:color w:val="000000"/>
        </w:rPr>
        <w:t>" minOccurs="0"/&gt;</w:t>
      </w:r>
    </w:p>
    <w:p w14:paraId="0D6BF2E4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&lt;/all&gt;</w:t>
      </w:r>
    </w:p>
    <w:p w14:paraId="0151D066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2632DF">
        <w:rPr>
          <w:color w:val="000000"/>
          <w:lang w:val="fr-FR"/>
        </w:rPr>
        <w:t>&lt;/complexType&gt;</w:t>
      </w:r>
    </w:p>
    <w:p w14:paraId="3AB49C0B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&lt;/element&gt;</w:t>
      </w:r>
    </w:p>
    <w:p w14:paraId="3DD3144F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&lt;/sequence&gt;</w:t>
      </w:r>
    </w:p>
    <w:p w14:paraId="65BEF67C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&lt;/extension&gt;</w:t>
      </w:r>
    </w:p>
    <w:p w14:paraId="6A02E071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&lt;/complexContent&gt;</w:t>
      </w:r>
    </w:p>
    <w:p w14:paraId="0B693063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  <w:t>&lt;/complexType&gt;</w:t>
      </w:r>
    </w:p>
    <w:p w14:paraId="5D71F791" w14:textId="77777777" w:rsidR="00B72602" w:rsidRPr="002632DF" w:rsidRDefault="00B72602" w:rsidP="00B72602">
      <w:pPr>
        <w:pStyle w:val="PL"/>
        <w:rPr>
          <w:lang w:val="fr-FR"/>
        </w:rPr>
      </w:pPr>
      <w:r w:rsidRPr="002632DF">
        <w:rPr>
          <w:color w:val="000000"/>
          <w:lang w:val="fr-FR"/>
        </w:rPr>
        <w:t>&lt;/element&gt;</w:t>
      </w:r>
    </w:p>
    <w:p w14:paraId="783358F4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>&lt;element name="</w:t>
      </w:r>
      <w:r w:rsidRPr="002632DF">
        <w:rPr>
          <w:lang w:val="fr-FR" w:eastAsia="zh-CN"/>
        </w:rPr>
        <w:t>CESManagementFunction</w:t>
      </w:r>
      <w:r w:rsidRPr="002632DF">
        <w:rPr>
          <w:color w:val="000000"/>
          <w:lang w:val="fr-FR"/>
        </w:rPr>
        <w:t>"&gt;</w:t>
      </w:r>
    </w:p>
    <w:p w14:paraId="64E87C54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  <w:t>&lt;complexType&gt;</w:t>
      </w:r>
    </w:p>
    <w:p w14:paraId="45F68DBD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&lt;complexContent&gt;</w:t>
      </w:r>
    </w:p>
    <w:p w14:paraId="1EA862BB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&lt;extension base="xn:NrmClass"&gt;</w:t>
      </w:r>
    </w:p>
    <w:p w14:paraId="3CE055F5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&lt;sequence&gt;</w:t>
      </w:r>
    </w:p>
    <w:p w14:paraId="054E706C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&lt;element name="attributes"&gt;</w:t>
      </w:r>
    </w:p>
    <w:p w14:paraId="2D3B9F99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&lt;complexType&gt;</w:t>
      </w:r>
    </w:p>
    <w:p w14:paraId="63668B8B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&lt;all&gt;</w:t>
      </w:r>
    </w:p>
    <w:p w14:paraId="700440F7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&lt;element name="</w:t>
      </w:r>
      <w:r w:rsidRPr="002632DF">
        <w:rPr>
          <w:rFonts w:cs="Courier New"/>
          <w:lang w:val="fr-FR" w:eastAsia="zh-CN"/>
        </w:rPr>
        <w:t>cesSwitch</w:t>
      </w:r>
      <w:r w:rsidRPr="002632DF">
        <w:rPr>
          <w:color w:val="000000"/>
          <w:lang w:val="fr-FR"/>
        </w:rPr>
        <w:t>" type="boolean" minOccurs="0"/&gt;</w:t>
      </w:r>
    </w:p>
    <w:p w14:paraId="6E3D2C07" w14:textId="77777777" w:rsidR="00B72602" w:rsidRPr="00BD324F" w:rsidRDefault="00B72602" w:rsidP="00B72602">
      <w:pPr>
        <w:pStyle w:val="PL"/>
        <w:rPr>
          <w:color w:val="000000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BD324F">
        <w:rPr>
          <w:color w:val="000000"/>
        </w:rPr>
        <w:t>&lt;element name="</w:t>
      </w:r>
      <w:r w:rsidRPr="00BD324F">
        <w:rPr>
          <w:rFonts w:cs="Courier New"/>
        </w:rPr>
        <w:t>energySavingState</w:t>
      </w:r>
      <w:r w:rsidRPr="00BD324F">
        <w:rPr>
          <w:color w:val="000000"/>
        </w:rPr>
        <w:t>" type="</w:t>
      </w:r>
      <w:r w:rsidRPr="00BD324F">
        <w:rPr>
          <w:rFonts w:cs="Courier New"/>
        </w:rPr>
        <w:t>energySavingState</w:t>
      </w:r>
      <w:r w:rsidRPr="00BD324F">
        <w:rPr>
          <w:color w:val="000000"/>
        </w:rPr>
        <w:t>" minOccurs="0"/&gt;</w:t>
      </w:r>
    </w:p>
    <w:p w14:paraId="69AB3887" w14:textId="77777777" w:rsidR="00842A7D" w:rsidRPr="00BD324F" w:rsidRDefault="00B72602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</w:t>
      </w:r>
      <w:r w:rsidRPr="00BD324F">
        <w:rPr>
          <w:rFonts w:cs="Courier New"/>
        </w:rPr>
        <w:t>energySavingControl</w:t>
      </w:r>
      <w:r w:rsidRPr="00BD324F">
        <w:rPr>
          <w:color w:val="000000"/>
        </w:rPr>
        <w:t>" type="</w:t>
      </w:r>
      <w:r w:rsidRPr="00BD324F">
        <w:rPr>
          <w:rFonts w:cs="Courier New"/>
        </w:rPr>
        <w:t>energySavingControl</w:t>
      </w:r>
      <w:r w:rsidRPr="00BD324F">
        <w:rPr>
          <w:color w:val="000000"/>
        </w:rPr>
        <w:t>" minOccurs="0"/&gt;</w:t>
      </w:r>
    </w:p>
    <w:p w14:paraId="68A477D2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name="intraRatEsActivationOriginalCellLoadParameters" type="IntraRatEsActivationOriginalCellLoadParameters " minOccurs="0"/&gt;</w:t>
      </w:r>
    </w:p>
    <w:p w14:paraId="089598E5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name="intraRatEsActivationCandidateCellsLoadParameters" type="IntraRatEsActivationCandidateCellsLoadParameters" minOccurs="0"/&gt;</w:t>
      </w:r>
    </w:p>
    <w:p w14:paraId="6E17485A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name="intraRatEsDeactivationCandidateCellsLoadParameters" type="IntraRatEsDeactivationCandidateCellsLoadParameters" minOccurs="0"/&gt;</w:t>
      </w:r>
    </w:p>
    <w:p w14:paraId="0E3FA99F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name="esNotAllowedTimePeriod" type="EsNotAllowedTimePeriod" minOccurs="0"/&gt;</w:t>
      </w:r>
    </w:p>
    <w:p w14:paraId="3B5AF53B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name="interRatEsActivationOriginalCellParameters" type="InterRatEsActivationOriginalCellParameters" minOccurs="0"/&gt;</w:t>
      </w:r>
    </w:p>
    <w:p w14:paraId="2B7EA251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name="interRatEsActivationCandidateCellParameters" type="InterRatEsActivationCandidateCellParameters" minOccurs="0"/&gt;</w:t>
      </w:r>
    </w:p>
    <w:p w14:paraId="0FA9637C" w14:textId="5360B49F" w:rsidR="00B72602" w:rsidRPr="00BD324F" w:rsidRDefault="00842A7D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name="interRatEsDeactivationCandidateCellParameters" type="InterRatEsDeactivationCandidateCellParameters" minOccurs="0"/&gt;</w:t>
      </w:r>
      <w:r w:rsidR="00B72602" w:rsidRPr="00BD324F">
        <w:rPr>
          <w:color w:val="000000"/>
        </w:rPr>
        <w:tab/>
      </w:r>
      <w:r w:rsidR="00B72602" w:rsidRPr="00BD324F">
        <w:rPr>
          <w:color w:val="000000"/>
        </w:rPr>
        <w:tab/>
      </w:r>
      <w:r w:rsidR="00B72602" w:rsidRPr="00BD324F">
        <w:rPr>
          <w:color w:val="000000"/>
        </w:rPr>
        <w:tab/>
      </w:r>
      <w:r w:rsidR="00B72602" w:rsidRPr="00BD324F">
        <w:rPr>
          <w:color w:val="000000"/>
        </w:rPr>
        <w:tab/>
        <w:t>&lt;/all&gt;</w:t>
      </w:r>
    </w:p>
    <w:p w14:paraId="705A3674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&lt;/complexType&gt;</w:t>
      </w:r>
    </w:p>
    <w:p w14:paraId="4FE7F900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2632DF">
        <w:rPr>
          <w:color w:val="000000"/>
          <w:lang w:val="fr-FR"/>
        </w:rPr>
        <w:t>&lt;/element&gt;</w:t>
      </w:r>
    </w:p>
    <w:p w14:paraId="11484E65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&lt;/sequence&gt;</w:t>
      </w:r>
    </w:p>
    <w:p w14:paraId="1DF4208E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&lt;/extension&gt;</w:t>
      </w:r>
    </w:p>
    <w:p w14:paraId="3991B357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&lt;/complexContent&gt;</w:t>
      </w:r>
    </w:p>
    <w:p w14:paraId="2599DC96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  <w:t>&lt;/complexType&gt;</w:t>
      </w:r>
    </w:p>
    <w:p w14:paraId="6EA44822" w14:textId="77777777" w:rsidR="00842A7D" w:rsidRPr="00BD324F" w:rsidRDefault="00B72602" w:rsidP="00842A7D">
      <w:pPr>
        <w:pStyle w:val="PL"/>
        <w:rPr>
          <w:color w:val="000000"/>
        </w:rPr>
      </w:pPr>
      <w:r w:rsidRPr="00BD324F">
        <w:rPr>
          <w:color w:val="000000"/>
        </w:rPr>
        <w:t>&lt;/element&gt;</w:t>
      </w:r>
    </w:p>
    <w:p w14:paraId="2F702ECC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>&lt;element name="IntraRatEsActivationOriginalCellLoadParameters"&gt;</w:t>
      </w:r>
    </w:p>
    <w:p w14:paraId="7DC0180E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  <w:t>&lt;complexType&gt;</w:t>
      </w:r>
    </w:p>
    <w:p w14:paraId="4D67CA05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  <w:t>&lt;complexContent&gt;</w:t>
      </w:r>
    </w:p>
    <w:p w14:paraId="21BE0240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&lt;extension base="xn:NrmClass"&gt;</w:t>
      </w:r>
    </w:p>
    <w:p w14:paraId="11692253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&lt;sequence&gt;</w:t>
      </w:r>
    </w:p>
    <w:p w14:paraId="09569229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name="attributes"&gt;</w:t>
      </w:r>
    </w:p>
    <w:p w14:paraId="5931F7B9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&lt;complexType&gt;</w:t>
      </w:r>
    </w:p>
    <w:p w14:paraId="6CF96353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&lt;all&gt;</w:t>
      </w:r>
    </w:p>
    <w:p w14:paraId="36644F4E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name="loadThreshold" type="loadThreshold" minOccurs="0"/&gt;</w:t>
      </w:r>
    </w:p>
    <w:p w14:paraId="41432965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name="timeDuration" type="timeDuration" minOccurs="0"/&gt;</w:t>
      </w:r>
      <w:r w:rsidRPr="00BD324F">
        <w:rPr>
          <w:color w:val="000000"/>
        </w:rPr>
        <w:tab/>
      </w:r>
    </w:p>
    <w:p w14:paraId="4897DB29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&lt;/all&gt;</w:t>
      </w:r>
    </w:p>
    <w:p w14:paraId="04BF9B13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&lt;/complexType&gt;</w:t>
      </w:r>
    </w:p>
    <w:p w14:paraId="45ACDFF3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&lt;/element&gt;</w:t>
      </w:r>
    </w:p>
    <w:p w14:paraId="14184206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&lt;/sequence&gt;</w:t>
      </w:r>
    </w:p>
    <w:p w14:paraId="01A9A45E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&lt;/extension&gt;</w:t>
      </w:r>
    </w:p>
    <w:p w14:paraId="641368DD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  <w:t>&lt;/complexContent&gt;</w:t>
      </w:r>
    </w:p>
    <w:p w14:paraId="57AAC166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  <w:t>&lt;/complexType&gt;</w:t>
      </w:r>
    </w:p>
    <w:p w14:paraId="4CCA4690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>&lt;/element&gt;</w:t>
      </w:r>
    </w:p>
    <w:p w14:paraId="0701DA5B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>&lt;element name="IntraRatEsActivationCandidateCellsLoadParameters"&gt;</w:t>
      </w:r>
    </w:p>
    <w:p w14:paraId="6D2298F1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  <w:t>&lt;complexType&gt;</w:t>
      </w:r>
    </w:p>
    <w:p w14:paraId="6352451E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  <w:t>&lt;complexContent&gt;</w:t>
      </w:r>
    </w:p>
    <w:p w14:paraId="66327B92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&lt;extension base="xn:NrmClass"&gt;</w:t>
      </w:r>
    </w:p>
    <w:p w14:paraId="39BB6A8E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&lt;sequence&gt;</w:t>
      </w:r>
    </w:p>
    <w:p w14:paraId="65F38D3F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name="attributes"&gt;</w:t>
      </w:r>
    </w:p>
    <w:p w14:paraId="4B7E848D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&lt;complexType&gt;</w:t>
      </w:r>
    </w:p>
    <w:p w14:paraId="4FAFE6D2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&lt;all&gt;</w:t>
      </w:r>
    </w:p>
    <w:p w14:paraId="2A36D8B6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name="loadThreshold" type="loadThreshold" minOccurs="0"/&gt;</w:t>
      </w:r>
    </w:p>
    <w:p w14:paraId="15249077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name="timeDuration" type="timeDuration" minOccurs="0"/&gt;</w:t>
      </w:r>
      <w:r w:rsidRPr="00BD324F">
        <w:rPr>
          <w:color w:val="000000"/>
        </w:rPr>
        <w:tab/>
      </w:r>
    </w:p>
    <w:p w14:paraId="36C6F09C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&lt;/all&gt;</w:t>
      </w:r>
    </w:p>
    <w:p w14:paraId="0909602D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&lt;/complexType&gt;</w:t>
      </w:r>
    </w:p>
    <w:p w14:paraId="47BB471C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&lt;/element&gt;</w:t>
      </w:r>
    </w:p>
    <w:p w14:paraId="76A3CFD1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&lt;/sequence&gt;</w:t>
      </w:r>
    </w:p>
    <w:p w14:paraId="05686C2E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&lt;/extension&gt;</w:t>
      </w:r>
    </w:p>
    <w:p w14:paraId="120ADFE1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  <w:t>&lt;/complexContent&gt;</w:t>
      </w:r>
    </w:p>
    <w:p w14:paraId="463B72EF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  <w:t>&lt;/complexType&gt;</w:t>
      </w:r>
    </w:p>
    <w:p w14:paraId="71B51D81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>&lt;/element&gt;</w:t>
      </w:r>
    </w:p>
    <w:p w14:paraId="4C39C02B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>&lt;element name="IntraRatEsDeactivationCandidateCellsLoadParameters"&gt;</w:t>
      </w:r>
    </w:p>
    <w:p w14:paraId="5E8E1772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  <w:t>&lt;complexType&gt;</w:t>
      </w:r>
    </w:p>
    <w:p w14:paraId="0C266ADA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  <w:t>&lt;complexContent&gt;</w:t>
      </w:r>
    </w:p>
    <w:p w14:paraId="38DDD907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&lt;extension base="xn:NrmClass"&gt;</w:t>
      </w:r>
    </w:p>
    <w:p w14:paraId="31DBC559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&lt;sequence&gt;</w:t>
      </w:r>
    </w:p>
    <w:p w14:paraId="572EBF12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name="attributes"&gt;</w:t>
      </w:r>
    </w:p>
    <w:p w14:paraId="37650A47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&lt;complexType&gt;</w:t>
      </w:r>
    </w:p>
    <w:p w14:paraId="3A481F7C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&lt;all&gt;</w:t>
      </w:r>
    </w:p>
    <w:p w14:paraId="7BEC9BC7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name="loadThreshold" type="loadThreshold" minOccurs="0"/&gt;</w:t>
      </w:r>
    </w:p>
    <w:p w14:paraId="3F21294A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name="timeDuration" type="timeDuration" minOccurs="0"/&gt;</w:t>
      </w:r>
      <w:r w:rsidRPr="00BD324F">
        <w:rPr>
          <w:color w:val="000000"/>
        </w:rPr>
        <w:tab/>
      </w:r>
    </w:p>
    <w:p w14:paraId="7639C96E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&lt;/all&gt;</w:t>
      </w:r>
    </w:p>
    <w:p w14:paraId="21F18117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&lt;/complexType&gt;</w:t>
      </w:r>
    </w:p>
    <w:p w14:paraId="48F21A35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&lt;/element&gt;</w:t>
      </w:r>
    </w:p>
    <w:p w14:paraId="0AE44EB4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&lt;/sequence&gt;</w:t>
      </w:r>
    </w:p>
    <w:p w14:paraId="73AC14FF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&lt;/extension&gt;</w:t>
      </w:r>
    </w:p>
    <w:p w14:paraId="2BAE7106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  <w:t>&lt;/complexContent&gt;</w:t>
      </w:r>
    </w:p>
    <w:p w14:paraId="5E32CCB8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  <w:t>&lt;/complexType&gt;</w:t>
      </w:r>
    </w:p>
    <w:p w14:paraId="5DE48B01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>&lt;/element&gt;</w:t>
      </w:r>
    </w:p>
    <w:p w14:paraId="23B58F3D" w14:textId="77777777" w:rsidR="00842A7D" w:rsidRPr="00BD324F" w:rsidRDefault="00842A7D" w:rsidP="00842A7D">
      <w:pPr>
        <w:pStyle w:val="PL"/>
        <w:rPr>
          <w:color w:val="000000"/>
        </w:rPr>
      </w:pPr>
    </w:p>
    <w:p w14:paraId="0744E3E4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>&lt;element name="EsNotAllowedTimePeriod"&gt;</w:t>
      </w:r>
    </w:p>
    <w:p w14:paraId="78E7554D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  <w:t>&lt;complexType&gt;</w:t>
      </w:r>
    </w:p>
    <w:p w14:paraId="5DC06302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  <w:t>&lt;complexContent&gt;</w:t>
      </w:r>
    </w:p>
    <w:p w14:paraId="38A31D44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&lt;extension base="xn:NrmClass"&gt;</w:t>
      </w:r>
    </w:p>
    <w:p w14:paraId="64A695DD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&lt;sequence&gt;</w:t>
      </w:r>
    </w:p>
    <w:p w14:paraId="65D02928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name="attributes"&gt;</w:t>
      </w:r>
    </w:p>
    <w:p w14:paraId="7DC7D69E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&lt;complexType&gt;</w:t>
      </w:r>
    </w:p>
    <w:p w14:paraId="76816B99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&lt;all&gt;</w:t>
      </w:r>
    </w:p>
    <w:p w14:paraId="5E09C4B1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name="startTimeandendTime" type="nn:startTimeandendTime" /&gt;</w:t>
      </w:r>
    </w:p>
    <w:p w14:paraId="37CB9ABC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name="periodOfDay" type="nn:startTimeandendTime" /&gt;</w:t>
      </w:r>
      <w:r w:rsidRPr="00BD324F">
        <w:rPr>
          <w:color w:val="000000"/>
        </w:rPr>
        <w:tab/>
      </w:r>
    </w:p>
    <w:p w14:paraId="18FBEF5F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name="daysOfWeekList" type="en:daysOfWeekList" /&gt;</w:t>
      </w:r>
      <w:r w:rsidRPr="00BD324F">
        <w:rPr>
          <w:color w:val="000000"/>
        </w:rPr>
        <w:tab/>
      </w:r>
    </w:p>
    <w:p w14:paraId="141AD785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name="listoftimeperiods" type="en:listoftimeperiods" /&gt;</w:t>
      </w:r>
      <w:r w:rsidRPr="00BD324F">
        <w:rPr>
          <w:color w:val="000000"/>
        </w:rPr>
        <w:tab/>
      </w:r>
    </w:p>
    <w:p w14:paraId="64CAD225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&lt;/all&gt;</w:t>
      </w:r>
    </w:p>
    <w:p w14:paraId="53ECC48F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&lt;/complexType&gt;</w:t>
      </w:r>
    </w:p>
    <w:p w14:paraId="3D3D8A1A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&lt;/element&gt;</w:t>
      </w:r>
    </w:p>
    <w:p w14:paraId="7CE7CD5A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&lt;/sequence&gt;</w:t>
      </w:r>
    </w:p>
    <w:p w14:paraId="63BDE197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&lt;/extension&gt;</w:t>
      </w:r>
    </w:p>
    <w:p w14:paraId="06844D47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  <w:t>&lt;/complexContent&gt;</w:t>
      </w:r>
    </w:p>
    <w:p w14:paraId="1C955418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  <w:t>&lt;/complexType&gt;</w:t>
      </w:r>
    </w:p>
    <w:p w14:paraId="27C7D225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>&lt;/element&gt;</w:t>
      </w:r>
    </w:p>
    <w:p w14:paraId="37D59C79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>&lt;element name="InterRatEsActivationOriginalCellParameters"&gt;</w:t>
      </w:r>
    </w:p>
    <w:p w14:paraId="18E0AF4B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  <w:t>&lt;complexType&gt;</w:t>
      </w:r>
    </w:p>
    <w:p w14:paraId="7EB181D8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  <w:t>&lt;complexContent&gt;</w:t>
      </w:r>
    </w:p>
    <w:p w14:paraId="7ACF451C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&lt;extension base="xn:NrmClass"&gt;</w:t>
      </w:r>
    </w:p>
    <w:p w14:paraId="7C9B36EF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&lt;sequence&gt;</w:t>
      </w:r>
    </w:p>
    <w:p w14:paraId="69976116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name="attributes"&gt;</w:t>
      </w:r>
    </w:p>
    <w:p w14:paraId="6F748957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&lt;complexType&gt;</w:t>
      </w:r>
    </w:p>
    <w:p w14:paraId="64C5D493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&lt;all&gt;</w:t>
      </w:r>
    </w:p>
    <w:p w14:paraId="147902EA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name="loadThreshold" type="loadThreshold" minOccurs="0"/&gt;</w:t>
      </w:r>
    </w:p>
    <w:p w14:paraId="017199FD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name="timeDuration" type="timeDuration" minOccurs="0"/&gt;</w:t>
      </w:r>
      <w:r w:rsidRPr="00BD324F">
        <w:rPr>
          <w:color w:val="000000"/>
        </w:rPr>
        <w:tab/>
      </w:r>
    </w:p>
    <w:p w14:paraId="7E2D1D41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&lt;/all&gt;</w:t>
      </w:r>
    </w:p>
    <w:p w14:paraId="23C8361C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&lt;/complexType&gt;</w:t>
      </w:r>
    </w:p>
    <w:p w14:paraId="52D099FA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&lt;/element&gt;</w:t>
      </w:r>
    </w:p>
    <w:p w14:paraId="27AFE270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&lt;/sequence&gt;</w:t>
      </w:r>
    </w:p>
    <w:p w14:paraId="218EBBA1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&lt;/extension&gt;</w:t>
      </w:r>
    </w:p>
    <w:p w14:paraId="7BC0DA43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  <w:t>&lt;/complexContent&gt;</w:t>
      </w:r>
    </w:p>
    <w:p w14:paraId="3082472F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  <w:t>&lt;/complexType&gt;</w:t>
      </w:r>
    </w:p>
    <w:p w14:paraId="10F19FE2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>&lt;/element&gt;</w:t>
      </w:r>
    </w:p>
    <w:p w14:paraId="208F515C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>&lt;element name="InterRatEsActivationCandidateCellParameters"&gt;</w:t>
      </w:r>
    </w:p>
    <w:p w14:paraId="3530E900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  <w:t>&lt;complexType&gt;</w:t>
      </w:r>
    </w:p>
    <w:p w14:paraId="30676FC8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  <w:t>&lt;complexContent&gt;</w:t>
      </w:r>
    </w:p>
    <w:p w14:paraId="0B3809C6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&lt;extension base="xn:NrmClass"&gt;</w:t>
      </w:r>
    </w:p>
    <w:p w14:paraId="7FDBBAA8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&lt;sequence&gt;</w:t>
      </w:r>
    </w:p>
    <w:p w14:paraId="2B94B50B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name="attributes"&gt;</w:t>
      </w:r>
    </w:p>
    <w:p w14:paraId="02F24423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&lt;complexType&gt;</w:t>
      </w:r>
    </w:p>
    <w:p w14:paraId="232C9DBA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&lt;all&gt;</w:t>
      </w:r>
    </w:p>
    <w:p w14:paraId="01ABA618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name="loadThreshold" type="loadThreshold" minOccurs="0"/&gt;</w:t>
      </w:r>
    </w:p>
    <w:p w14:paraId="310F8FB5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name="timeDuration" type="timeDuration" minOccurs="0"/&gt;</w:t>
      </w:r>
      <w:r w:rsidRPr="00BD324F">
        <w:rPr>
          <w:color w:val="000000"/>
        </w:rPr>
        <w:tab/>
      </w:r>
    </w:p>
    <w:p w14:paraId="3D08D3F2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&lt;/all&gt;</w:t>
      </w:r>
    </w:p>
    <w:p w14:paraId="16B7B672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&lt;/complexType&gt;</w:t>
      </w:r>
    </w:p>
    <w:p w14:paraId="20DEEA7D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&lt;/element&gt;</w:t>
      </w:r>
    </w:p>
    <w:p w14:paraId="22D6844B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&lt;/sequence&gt;</w:t>
      </w:r>
    </w:p>
    <w:p w14:paraId="1A9E04A5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&lt;/extension&gt;</w:t>
      </w:r>
    </w:p>
    <w:p w14:paraId="3B24E7C9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  <w:t>&lt;/complexContent&gt;</w:t>
      </w:r>
    </w:p>
    <w:p w14:paraId="11DCEC8E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  <w:t>&lt;/complexType&gt;</w:t>
      </w:r>
    </w:p>
    <w:p w14:paraId="636BB197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>&lt;/element&gt;</w:t>
      </w:r>
    </w:p>
    <w:p w14:paraId="3588DBED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>&lt;element name="InterRatEsDeactivationCandidateCellParameters"&gt;</w:t>
      </w:r>
    </w:p>
    <w:p w14:paraId="5E69E66B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  <w:t>&lt;complexType&gt;</w:t>
      </w:r>
    </w:p>
    <w:p w14:paraId="1FB9701D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  <w:t>&lt;complexContent&gt;</w:t>
      </w:r>
    </w:p>
    <w:p w14:paraId="280EC8D3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&lt;extension base="xn:NrmClass"&gt;</w:t>
      </w:r>
    </w:p>
    <w:p w14:paraId="5A3B1AA5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&lt;sequence&gt;</w:t>
      </w:r>
    </w:p>
    <w:p w14:paraId="287A1D89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name="attributes"&gt;</w:t>
      </w:r>
    </w:p>
    <w:p w14:paraId="6FCBD254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&lt;complexType&gt;</w:t>
      </w:r>
    </w:p>
    <w:p w14:paraId="7950DE3E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&lt;all&gt;</w:t>
      </w:r>
    </w:p>
    <w:p w14:paraId="2E6AE8EF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name="loadThreshold" type="loadThreshold" minOccurs="0"/&gt;</w:t>
      </w:r>
    </w:p>
    <w:p w14:paraId="5676EEC4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name="timeDuration" type="timeDuration" minOccurs="0"/&gt;</w:t>
      </w:r>
      <w:r w:rsidRPr="00BD324F">
        <w:rPr>
          <w:color w:val="000000"/>
        </w:rPr>
        <w:tab/>
      </w:r>
    </w:p>
    <w:p w14:paraId="2BB2BC28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&lt;/all&gt;</w:t>
      </w:r>
    </w:p>
    <w:p w14:paraId="02E9140A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&lt;/complexType&gt;</w:t>
      </w:r>
    </w:p>
    <w:p w14:paraId="42B27E60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&lt;/element&gt;</w:t>
      </w:r>
    </w:p>
    <w:p w14:paraId="54A7124D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&lt;/sequence&gt;</w:t>
      </w:r>
    </w:p>
    <w:p w14:paraId="2875F442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&lt;/extension&gt;</w:t>
      </w:r>
    </w:p>
    <w:p w14:paraId="50284B1D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  <w:t>&lt;/complexContent&gt;</w:t>
      </w:r>
    </w:p>
    <w:p w14:paraId="34D667C9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  <w:t>&lt;/complexType&gt;</w:t>
      </w:r>
    </w:p>
    <w:p w14:paraId="1AB02104" w14:textId="2058521A" w:rsidR="00B72602" w:rsidRPr="00BD324F" w:rsidRDefault="00842A7D" w:rsidP="00842A7D">
      <w:pPr>
        <w:pStyle w:val="PL"/>
      </w:pPr>
      <w:r w:rsidRPr="00BD324F">
        <w:rPr>
          <w:color w:val="000000"/>
        </w:rPr>
        <w:t>&lt;/element&gt;</w:t>
      </w:r>
    </w:p>
    <w:p w14:paraId="71EF449B" w14:textId="77777777" w:rsidR="00B72602" w:rsidRPr="00BD324F" w:rsidRDefault="00B72602" w:rsidP="00B72602">
      <w:pPr>
        <w:pStyle w:val="PL"/>
      </w:pPr>
      <w:r w:rsidRPr="00BD324F">
        <w:t>&lt;/schema&gt;</w:t>
      </w:r>
    </w:p>
    <w:p w14:paraId="0327EA52" w14:textId="77777777" w:rsidR="00B72602" w:rsidRPr="00BD324F" w:rsidRDefault="00B72602" w:rsidP="00B72602">
      <w:pPr>
        <w:pStyle w:val="Heading8"/>
      </w:pPr>
      <w:r w:rsidRPr="00BD324F">
        <w:rPr>
          <w:rFonts w:ascii="Courier New" w:hAnsi="Courier New"/>
          <w:sz w:val="16"/>
          <w:szCs w:val="16"/>
        </w:rPr>
        <w:br w:type="page"/>
      </w:r>
      <w:r w:rsidRPr="00BD324F">
        <w:t>Annex D (normative):</w:t>
      </w:r>
      <w:r w:rsidRPr="00BD324F">
        <w:br/>
        <w:t>OpenAPI definition of the NR NRM</w:t>
      </w:r>
    </w:p>
    <w:p w14:paraId="2D54F095" w14:textId="77777777" w:rsidR="00B72602" w:rsidRPr="00BD324F" w:rsidRDefault="00B72602" w:rsidP="00B72602">
      <w:pPr>
        <w:pStyle w:val="Heading1"/>
      </w:pPr>
      <w:r w:rsidRPr="00BD324F">
        <w:t>D.1</w:t>
      </w:r>
      <w:r w:rsidRPr="00BD324F">
        <w:tab/>
        <w:t xml:space="preserve">General </w:t>
      </w:r>
    </w:p>
    <w:p w14:paraId="2E9E3EBA" w14:textId="77777777" w:rsidR="00B72602" w:rsidRPr="00BD324F" w:rsidRDefault="00B72602" w:rsidP="00B72602">
      <w:pPr>
        <w:rPr>
          <w:color w:val="000000"/>
        </w:rPr>
      </w:pPr>
      <w:r w:rsidRPr="00BD324F">
        <w:t xml:space="preserve">This annex contains the </w:t>
      </w:r>
      <w:r w:rsidRPr="00BD324F">
        <w:rPr>
          <w:color w:val="000000"/>
        </w:rPr>
        <w:t>OpenAPI definition of the NR NRM in YAML format.</w:t>
      </w:r>
    </w:p>
    <w:p w14:paraId="07D931B4" w14:textId="77777777" w:rsidR="00B72602" w:rsidRPr="00BD324F" w:rsidRDefault="00B72602" w:rsidP="00B72602">
      <w:r w:rsidRPr="00BD324F">
        <w:t>The Information Service (IS) of the NR NRM is defined in clause 4.</w:t>
      </w:r>
    </w:p>
    <w:p w14:paraId="3254687C" w14:textId="19EC3F65" w:rsidR="00B72602" w:rsidRPr="00BD324F" w:rsidRDefault="00B72602" w:rsidP="00B72602">
      <w:pPr>
        <w:rPr>
          <w:lang w:eastAsia="zh-CN"/>
        </w:rPr>
      </w:pPr>
      <w:r w:rsidRPr="00BD324F">
        <w:t xml:space="preserve">Mapping rules to produce the </w:t>
      </w:r>
      <w:r w:rsidRPr="00BD324F">
        <w:rPr>
          <w:color w:val="000000"/>
        </w:rPr>
        <w:t xml:space="preserve">OpenAPI definition based on the IS are defined in </w:t>
      </w:r>
      <w:r w:rsidRPr="00BD324F">
        <w:t>3GPP TS 32.160 [</w:t>
      </w:r>
      <w:r w:rsidR="000004FA">
        <w:rPr>
          <w:lang w:eastAsia="zh-CN"/>
        </w:rPr>
        <w:t>47</w:t>
      </w:r>
      <w:r w:rsidRPr="00BD324F">
        <w:t>]</w:t>
      </w:r>
      <w:r w:rsidRPr="00BD324F">
        <w:rPr>
          <w:rFonts w:hint="eastAsia"/>
          <w:lang w:eastAsia="zh-CN"/>
        </w:rPr>
        <w:t>.</w:t>
      </w:r>
    </w:p>
    <w:p w14:paraId="6B392952" w14:textId="05AB458B" w:rsidR="00B72602" w:rsidRDefault="00B72602" w:rsidP="00B72602">
      <w:pPr>
        <w:pStyle w:val="Heading1"/>
      </w:pPr>
      <w:r w:rsidRPr="00BD324F">
        <w:t>D.2</w:t>
      </w:r>
      <w:r w:rsidRPr="00BD324F">
        <w:tab/>
        <w:t>Void</w:t>
      </w:r>
    </w:p>
    <w:p w14:paraId="16979DEC" w14:textId="77777777" w:rsidR="003E6820" w:rsidRPr="003E6820" w:rsidRDefault="003E6820" w:rsidP="003E6820">
      <w:pPr>
        <w:pStyle w:val="NF"/>
      </w:pPr>
    </w:p>
    <w:p w14:paraId="0AF32B8C" w14:textId="77777777" w:rsidR="00B72602" w:rsidRPr="00BD324F" w:rsidRDefault="00B72602" w:rsidP="00B72602">
      <w:pPr>
        <w:pStyle w:val="Heading1"/>
      </w:pPr>
      <w:r w:rsidRPr="00BD324F">
        <w:t>D.3</w:t>
      </w:r>
      <w:r w:rsidRPr="00BD324F">
        <w:tab/>
        <w:t>Void</w:t>
      </w:r>
    </w:p>
    <w:p w14:paraId="2DDA5DF8" w14:textId="77777777" w:rsidR="00B72602" w:rsidRPr="00BD324F" w:rsidRDefault="00B72602" w:rsidP="003E6820">
      <w:pPr>
        <w:pStyle w:val="NF"/>
      </w:pPr>
    </w:p>
    <w:p w14:paraId="2D53D135" w14:textId="77777777" w:rsidR="00B72602" w:rsidRPr="00BD324F" w:rsidRDefault="00B72602" w:rsidP="00B72602">
      <w:pPr>
        <w:pStyle w:val="Heading1"/>
      </w:pPr>
      <w:r w:rsidRPr="00BD324F">
        <w:t>D.4</w:t>
      </w:r>
      <w:r w:rsidRPr="00BD324F">
        <w:tab/>
        <w:t>Solution Set (SS) definitions</w:t>
      </w:r>
    </w:p>
    <w:p w14:paraId="038D9721" w14:textId="77777777" w:rsidR="00B72602" w:rsidRPr="00BD324F" w:rsidRDefault="00B72602" w:rsidP="00B72602">
      <w:pPr>
        <w:pStyle w:val="Heading2"/>
        <w:rPr>
          <w:lang w:eastAsia="zh-CN"/>
        </w:rPr>
      </w:pPr>
      <w:r w:rsidRPr="00BD324F">
        <w:rPr>
          <w:lang w:eastAsia="zh-CN"/>
        </w:rPr>
        <w:t>D.4.1</w:t>
      </w:r>
      <w:r w:rsidRPr="00BD324F">
        <w:rPr>
          <w:lang w:eastAsia="zh-CN"/>
        </w:rPr>
        <w:tab/>
        <w:t>Void</w:t>
      </w:r>
    </w:p>
    <w:p w14:paraId="69EB7B4B" w14:textId="77777777" w:rsidR="00B72602" w:rsidRPr="00BD324F" w:rsidRDefault="00B72602" w:rsidP="00B72602">
      <w:pPr>
        <w:pStyle w:val="Heading2"/>
        <w:rPr>
          <w:lang w:eastAsia="zh-CN"/>
        </w:rPr>
      </w:pPr>
      <w:r w:rsidRPr="00BD324F">
        <w:rPr>
          <w:lang w:eastAsia="zh-CN"/>
        </w:rPr>
        <w:t>D.4.2</w:t>
      </w:r>
      <w:r w:rsidRPr="00BD324F">
        <w:rPr>
          <w:lang w:eastAsia="zh-CN"/>
        </w:rPr>
        <w:tab/>
        <w:t>Void</w:t>
      </w:r>
    </w:p>
    <w:p w14:paraId="09E5CFD4" w14:textId="77777777" w:rsidR="00B72602" w:rsidRPr="00BD324F" w:rsidRDefault="00B72602" w:rsidP="00B72602">
      <w:pPr>
        <w:pStyle w:val="Heading2"/>
        <w:rPr>
          <w:rFonts w:ascii="Courier" w:eastAsia="MS Mincho" w:hAnsi="Courier"/>
          <w:szCs w:val="16"/>
        </w:rPr>
      </w:pPr>
      <w:r w:rsidRPr="00BD324F">
        <w:rPr>
          <w:lang w:eastAsia="zh-CN"/>
        </w:rPr>
        <w:t>D.4.3</w:t>
      </w:r>
      <w:r w:rsidRPr="00BD324F">
        <w:rPr>
          <w:lang w:eastAsia="zh-CN"/>
        </w:rPr>
        <w:tab/>
        <w:t xml:space="preserve">OpenAPI document </w:t>
      </w:r>
      <w:r w:rsidRPr="00BD324F">
        <w:rPr>
          <w:rFonts w:ascii="Courier" w:eastAsia="MS Mincho" w:hAnsi="Courier"/>
          <w:szCs w:val="16"/>
        </w:rPr>
        <w:t>"nrNrm.yaml"</w:t>
      </w:r>
    </w:p>
    <w:p w14:paraId="4882480E" w14:textId="77777777" w:rsidR="003D36CB" w:rsidRPr="00BD324F" w:rsidRDefault="003D36CB" w:rsidP="003D36CB">
      <w:pPr>
        <w:pStyle w:val="PL"/>
      </w:pPr>
      <w:r w:rsidRPr="00BD324F">
        <w:t>openapi: 3.0.1</w:t>
      </w:r>
    </w:p>
    <w:p w14:paraId="49131A66" w14:textId="77777777" w:rsidR="003D36CB" w:rsidRPr="00BD324F" w:rsidRDefault="003D36CB" w:rsidP="003D36CB">
      <w:pPr>
        <w:pStyle w:val="PL"/>
      </w:pPr>
      <w:r w:rsidRPr="00BD324F">
        <w:t>info:</w:t>
      </w:r>
    </w:p>
    <w:p w14:paraId="7CE8A8AC" w14:textId="77777777" w:rsidR="003D36CB" w:rsidRPr="00BD324F" w:rsidRDefault="003D36CB" w:rsidP="003D36CB">
      <w:pPr>
        <w:pStyle w:val="PL"/>
      </w:pPr>
      <w:r w:rsidRPr="00BD324F">
        <w:t xml:space="preserve">  title: NR NRM</w:t>
      </w:r>
    </w:p>
    <w:p w14:paraId="049BC4BA" w14:textId="77777777" w:rsidR="003D36CB" w:rsidRPr="00BD324F" w:rsidRDefault="003D36CB" w:rsidP="003D36CB">
      <w:pPr>
        <w:pStyle w:val="PL"/>
      </w:pPr>
      <w:r w:rsidRPr="00BD324F">
        <w:t xml:space="preserve">  version: 16.10.0</w:t>
      </w:r>
    </w:p>
    <w:p w14:paraId="66D6B8F5" w14:textId="77777777" w:rsidR="003D36CB" w:rsidRPr="00BD324F" w:rsidRDefault="003D36CB" w:rsidP="003D36CB">
      <w:pPr>
        <w:pStyle w:val="PL"/>
      </w:pPr>
      <w:r w:rsidRPr="00BD324F">
        <w:t xml:space="preserve">  description: &gt;-</w:t>
      </w:r>
    </w:p>
    <w:p w14:paraId="56828158" w14:textId="77777777" w:rsidR="003D36CB" w:rsidRPr="00BD324F" w:rsidRDefault="003D36CB" w:rsidP="003D36CB">
      <w:pPr>
        <w:pStyle w:val="PL"/>
      </w:pPr>
      <w:r w:rsidRPr="00BD324F">
        <w:t xml:space="preserve">    OAS 3.0.1 specification of the NR NRM</w:t>
      </w:r>
    </w:p>
    <w:p w14:paraId="67A8EDD9" w14:textId="77777777" w:rsidR="003D36CB" w:rsidRPr="00BD324F" w:rsidRDefault="003D36CB" w:rsidP="003D36CB">
      <w:pPr>
        <w:pStyle w:val="PL"/>
      </w:pPr>
      <w:r w:rsidRPr="00BD324F">
        <w:t xml:space="preserve">    © 2020, 3GPP Organizational Partners (ARIB, ATIS, CCSA, ETSI, TSDSI, TTA, TTC).</w:t>
      </w:r>
    </w:p>
    <w:p w14:paraId="56B998B7" w14:textId="77777777" w:rsidR="003D36CB" w:rsidRPr="00BD324F" w:rsidRDefault="003D36CB" w:rsidP="003D36CB">
      <w:pPr>
        <w:pStyle w:val="PL"/>
      </w:pPr>
      <w:r w:rsidRPr="00BD324F">
        <w:t xml:space="preserve">    All rights reserved.</w:t>
      </w:r>
    </w:p>
    <w:p w14:paraId="29247A20" w14:textId="77777777" w:rsidR="003D36CB" w:rsidRPr="00BD324F" w:rsidRDefault="003D36CB" w:rsidP="003D36CB">
      <w:pPr>
        <w:pStyle w:val="PL"/>
      </w:pPr>
      <w:r w:rsidRPr="00BD324F">
        <w:t>externalDocs:</w:t>
      </w:r>
    </w:p>
    <w:p w14:paraId="776DE8B3" w14:textId="77777777" w:rsidR="003D36CB" w:rsidRPr="00BD324F" w:rsidRDefault="003D36CB" w:rsidP="003D36CB">
      <w:pPr>
        <w:pStyle w:val="PL"/>
      </w:pPr>
      <w:r w:rsidRPr="00BD324F">
        <w:t xml:space="preserve">  description: 3GPP TS 28.541; 5G NRM, NR NRM</w:t>
      </w:r>
    </w:p>
    <w:p w14:paraId="4E851B61" w14:textId="77777777" w:rsidR="003D36CB" w:rsidRPr="00BD324F" w:rsidRDefault="003D36CB" w:rsidP="003D36CB">
      <w:pPr>
        <w:pStyle w:val="PL"/>
      </w:pPr>
      <w:r w:rsidRPr="00BD324F">
        <w:t xml:space="preserve">  url: http://www.3gpp.org/ftp/Specs/archive/28_series/28.541/</w:t>
      </w:r>
    </w:p>
    <w:p w14:paraId="637837EB" w14:textId="77777777" w:rsidR="003D36CB" w:rsidRPr="00BD324F" w:rsidRDefault="003D36CB" w:rsidP="003D36CB">
      <w:pPr>
        <w:pStyle w:val="PL"/>
      </w:pPr>
      <w:r w:rsidRPr="00BD324F">
        <w:t>paths: {}</w:t>
      </w:r>
    </w:p>
    <w:p w14:paraId="160630DA" w14:textId="77777777" w:rsidR="003D36CB" w:rsidRPr="00BD324F" w:rsidRDefault="003D36CB" w:rsidP="003D36CB">
      <w:pPr>
        <w:pStyle w:val="PL"/>
      </w:pPr>
      <w:r w:rsidRPr="00BD324F">
        <w:t>components:</w:t>
      </w:r>
    </w:p>
    <w:p w14:paraId="068CE60D" w14:textId="77777777" w:rsidR="003D36CB" w:rsidRPr="00BD324F" w:rsidRDefault="003D36CB" w:rsidP="003D36CB">
      <w:pPr>
        <w:pStyle w:val="PL"/>
      </w:pPr>
      <w:r w:rsidRPr="00BD324F">
        <w:t xml:space="preserve">  schemas:</w:t>
      </w:r>
    </w:p>
    <w:p w14:paraId="666245CE" w14:textId="77777777" w:rsidR="003D36CB" w:rsidRPr="00BD324F" w:rsidRDefault="003D36CB" w:rsidP="003D36CB">
      <w:pPr>
        <w:pStyle w:val="PL"/>
      </w:pPr>
    </w:p>
    <w:p w14:paraId="631CDBCE" w14:textId="77777777" w:rsidR="003D36CB" w:rsidRPr="00BD324F" w:rsidRDefault="003D36CB" w:rsidP="003D36CB">
      <w:pPr>
        <w:pStyle w:val="PL"/>
      </w:pPr>
      <w:r w:rsidRPr="00BD324F">
        <w:t>#-------- Definition of types-----------------------------------------------------</w:t>
      </w:r>
    </w:p>
    <w:p w14:paraId="65296438" w14:textId="77777777" w:rsidR="003D36CB" w:rsidRPr="00BD324F" w:rsidRDefault="003D36CB" w:rsidP="003D36CB">
      <w:pPr>
        <w:pStyle w:val="PL"/>
      </w:pPr>
    </w:p>
    <w:p w14:paraId="7FF6B83E" w14:textId="77777777" w:rsidR="003D36CB" w:rsidRPr="00BD324F" w:rsidRDefault="003D36CB" w:rsidP="003D36CB">
      <w:pPr>
        <w:pStyle w:val="PL"/>
      </w:pPr>
      <w:r w:rsidRPr="00BD324F">
        <w:t xml:space="preserve">    GnbId:</w:t>
      </w:r>
    </w:p>
    <w:p w14:paraId="3707250D" w14:textId="77777777" w:rsidR="003D36CB" w:rsidRPr="00BD324F" w:rsidRDefault="003D36CB" w:rsidP="003D36CB">
      <w:pPr>
        <w:pStyle w:val="PL"/>
      </w:pPr>
      <w:r w:rsidRPr="00BD324F">
        <w:t xml:space="preserve">      type: string</w:t>
      </w:r>
    </w:p>
    <w:p w14:paraId="28252762" w14:textId="77777777" w:rsidR="003D36CB" w:rsidRPr="00BD324F" w:rsidRDefault="003D36CB" w:rsidP="003D36CB">
      <w:pPr>
        <w:pStyle w:val="PL"/>
      </w:pPr>
      <w:r w:rsidRPr="00BD324F">
        <w:t xml:space="preserve">    GnbIdLength:</w:t>
      </w:r>
    </w:p>
    <w:p w14:paraId="3464B544" w14:textId="77777777" w:rsidR="003D36CB" w:rsidRPr="00BD324F" w:rsidRDefault="003D36CB" w:rsidP="003D36CB">
      <w:pPr>
        <w:pStyle w:val="PL"/>
      </w:pPr>
      <w:r w:rsidRPr="00BD324F">
        <w:t xml:space="preserve">      type: integer</w:t>
      </w:r>
    </w:p>
    <w:p w14:paraId="168AC34E" w14:textId="77777777" w:rsidR="003D36CB" w:rsidRPr="00BD324F" w:rsidRDefault="003D36CB" w:rsidP="003D36CB">
      <w:pPr>
        <w:pStyle w:val="PL"/>
      </w:pPr>
      <w:r w:rsidRPr="00BD324F">
        <w:t xml:space="preserve">      minimum: 22</w:t>
      </w:r>
    </w:p>
    <w:p w14:paraId="64733364" w14:textId="77777777" w:rsidR="003D36CB" w:rsidRPr="00BD324F" w:rsidRDefault="003D36CB" w:rsidP="003D36CB">
      <w:pPr>
        <w:pStyle w:val="PL"/>
      </w:pPr>
      <w:r w:rsidRPr="00BD324F">
        <w:t xml:space="preserve">      maximum: 32</w:t>
      </w:r>
    </w:p>
    <w:p w14:paraId="32877C0A" w14:textId="77777777" w:rsidR="003D36CB" w:rsidRPr="00BD324F" w:rsidRDefault="003D36CB" w:rsidP="003D36CB">
      <w:pPr>
        <w:pStyle w:val="PL"/>
      </w:pPr>
      <w:r w:rsidRPr="00BD324F">
        <w:t xml:space="preserve">    GnbName:</w:t>
      </w:r>
    </w:p>
    <w:p w14:paraId="12AE5704" w14:textId="77777777" w:rsidR="003D36CB" w:rsidRPr="00BD324F" w:rsidRDefault="003D36CB" w:rsidP="003D36CB">
      <w:pPr>
        <w:pStyle w:val="PL"/>
      </w:pPr>
      <w:r w:rsidRPr="00BD324F">
        <w:t xml:space="preserve">      type: string</w:t>
      </w:r>
    </w:p>
    <w:p w14:paraId="454CDD97" w14:textId="77777777" w:rsidR="003D36CB" w:rsidRPr="00BD324F" w:rsidRDefault="003D36CB" w:rsidP="003D36CB">
      <w:pPr>
        <w:pStyle w:val="PL"/>
      </w:pPr>
      <w:r w:rsidRPr="00BD324F">
        <w:t xml:space="preserve">      maxLength: 150</w:t>
      </w:r>
    </w:p>
    <w:p w14:paraId="30DDB8FB" w14:textId="77777777" w:rsidR="003D36CB" w:rsidRPr="00BD324F" w:rsidRDefault="003D36CB" w:rsidP="003D36CB">
      <w:pPr>
        <w:pStyle w:val="PL"/>
      </w:pPr>
      <w:r w:rsidRPr="00BD324F">
        <w:t xml:space="preserve">    GnbDuId:</w:t>
      </w:r>
    </w:p>
    <w:p w14:paraId="450E47D4" w14:textId="77777777" w:rsidR="003D36CB" w:rsidRPr="00BD324F" w:rsidRDefault="003D36CB" w:rsidP="003D36CB">
      <w:pPr>
        <w:pStyle w:val="PL"/>
      </w:pPr>
      <w:r w:rsidRPr="00BD324F">
        <w:t xml:space="preserve">      type: number</w:t>
      </w:r>
    </w:p>
    <w:p w14:paraId="4FE67744" w14:textId="77777777" w:rsidR="003D36CB" w:rsidRPr="00BD324F" w:rsidRDefault="003D36CB" w:rsidP="003D36CB">
      <w:pPr>
        <w:pStyle w:val="PL"/>
      </w:pPr>
      <w:r w:rsidRPr="00BD324F">
        <w:t xml:space="preserve">      minimum: 0</w:t>
      </w:r>
    </w:p>
    <w:p w14:paraId="577A5114" w14:textId="77777777" w:rsidR="003D36CB" w:rsidRPr="00BD324F" w:rsidRDefault="003D36CB" w:rsidP="003D36CB">
      <w:pPr>
        <w:pStyle w:val="PL"/>
      </w:pPr>
      <w:r w:rsidRPr="00BD324F">
        <w:t xml:space="preserve">      maximum: 68719476735</w:t>
      </w:r>
    </w:p>
    <w:p w14:paraId="0A856341" w14:textId="77777777" w:rsidR="003D36CB" w:rsidRPr="00BD324F" w:rsidRDefault="003D36CB" w:rsidP="003D36CB">
      <w:pPr>
        <w:pStyle w:val="PL"/>
      </w:pPr>
      <w:r w:rsidRPr="00BD324F">
        <w:t xml:space="preserve">    GnbCuUpId:</w:t>
      </w:r>
    </w:p>
    <w:p w14:paraId="3A3D792C" w14:textId="77777777" w:rsidR="003D36CB" w:rsidRPr="00BD324F" w:rsidRDefault="003D36CB" w:rsidP="003D36CB">
      <w:pPr>
        <w:pStyle w:val="PL"/>
      </w:pPr>
      <w:r w:rsidRPr="00BD324F">
        <w:t xml:space="preserve">      type: number</w:t>
      </w:r>
    </w:p>
    <w:p w14:paraId="635E6E8A" w14:textId="77777777" w:rsidR="003D36CB" w:rsidRPr="00BD324F" w:rsidRDefault="003D36CB" w:rsidP="003D36CB">
      <w:pPr>
        <w:pStyle w:val="PL"/>
      </w:pPr>
      <w:r w:rsidRPr="00BD324F">
        <w:t xml:space="preserve">      minimum: 0</w:t>
      </w:r>
    </w:p>
    <w:p w14:paraId="38C39101" w14:textId="77777777" w:rsidR="003D36CB" w:rsidRPr="00BD324F" w:rsidRDefault="003D36CB" w:rsidP="003D36CB">
      <w:pPr>
        <w:pStyle w:val="PL"/>
      </w:pPr>
      <w:r w:rsidRPr="00BD324F">
        <w:t xml:space="preserve">      maximum: 68719476735</w:t>
      </w:r>
    </w:p>
    <w:p w14:paraId="419EAA48" w14:textId="77777777" w:rsidR="003D36CB" w:rsidRPr="00BD324F" w:rsidRDefault="003D36CB" w:rsidP="003D36CB">
      <w:pPr>
        <w:pStyle w:val="PL"/>
      </w:pPr>
    </w:p>
    <w:p w14:paraId="7EF75A9A" w14:textId="77777777" w:rsidR="003D36CB" w:rsidRPr="00BD324F" w:rsidRDefault="003D36CB" w:rsidP="003D36CB">
      <w:pPr>
        <w:pStyle w:val="PL"/>
      </w:pPr>
      <w:r w:rsidRPr="00BD324F">
        <w:t xml:space="preserve">    Sst:</w:t>
      </w:r>
    </w:p>
    <w:p w14:paraId="725BCCF7" w14:textId="77777777" w:rsidR="003D36CB" w:rsidRPr="00BD324F" w:rsidRDefault="003D36CB" w:rsidP="003D36CB">
      <w:pPr>
        <w:pStyle w:val="PL"/>
      </w:pPr>
      <w:r w:rsidRPr="00BD324F">
        <w:t xml:space="preserve">      type: integer</w:t>
      </w:r>
    </w:p>
    <w:p w14:paraId="46D305DC" w14:textId="77777777" w:rsidR="003D36CB" w:rsidRPr="00BD324F" w:rsidRDefault="003D36CB" w:rsidP="003D36CB">
      <w:pPr>
        <w:pStyle w:val="PL"/>
      </w:pPr>
      <w:r w:rsidRPr="00BD324F">
        <w:t xml:space="preserve">      maximum: 255</w:t>
      </w:r>
    </w:p>
    <w:p w14:paraId="28949294" w14:textId="77777777" w:rsidR="003D36CB" w:rsidRPr="00BD324F" w:rsidRDefault="003D36CB" w:rsidP="003D36CB">
      <w:pPr>
        <w:pStyle w:val="PL"/>
      </w:pPr>
      <w:r w:rsidRPr="00BD324F">
        <w:t xml:space="preserve">    Snssai:</w:t>
      </w:r>
    </w:p>
    <w:p w14:paraId="66C80072" w14:textId="77777777" w:rsidR="003D36CB" w:rsidRPr="00BD324F" w:rsidRDefault="003D36CB" w:rsidP="003D36CB">
      <w:pPr>
        <w:pStyle w:val="PL"/>
      </w:pPr>
      <w:r w:rsidRPr="00BD324F">
        <w:t xml:space="preserve">      type: object</w:t>
      </w:r>
    </w:p>
    <w:p w14:paraId="21C5F699" w14:textId="77777777" w:rsidR="003D36CB" w:rsidRPr="00BD324F" w:rsidRDefault="003D36CB" w:rsidP="003D36CB">
      <w:pPr>
        <w:pStyle w:val="PL"/>
      </w:pPr>
      <w:r w:rsidRPr="00BD324F">
        <w:t xml:space="preserve">      properties:</w:t>
      </w:r>
    </w:p>
    <w:p w14:paraId="4292159D" w14:textId="77777777" w:rsidR="003D36CB" w:rsidRPr="00BD324F" w:rsidRDefault="003D36CB" w:rsidP="003D36CB">
      <w:pPr>
        <w:pStyle w:val="PL"/>
      </w:pPr>
      <w:r w:rsidRPr="00BD324F">
        <w:t xml:space="preserve">        sst:</w:t>
      </w:r>
    </w:p>
    <w:p w14:paraId="7953ED31" w14:textId="77777777" w:rsidR="003D36CB" w:rsidRPr="00BD324F" w:rsidRDefault="003D36CB" w:rsidP="003D36CB">
      <w:pPr>
        <w:pStyle w:val="PL"/>
      </w:pPr>
      <w:r w:rsidRPr="00BD324F">
        <w:t xml:space="preserve">          $ref: '#/components/schemas/Sst'</w:t>
      </w:r>
    </w:p>
    <w:p w14:paraId="23BF63BE" w14:textId="77777777" w:rsidR="003D36CB" w:rsidRPr="00BD324F" w:rsidRDefault="003D36CB" w:rsidP="003D36CB">
      <w:pPr>
        <w:pStyle w:val="PL"/>
      </w:pPr>
      <w:r w:rsidRPr="00BD324F">
        <w:t xml:space="preserve">        sd:</w:t>
      </w:r>
    </w:p>
    <w:p w14:paraId="00623C14" w14:textId="77777777" w:rsidR="003D36CB" w:rsidRPr="00BD324F" w:rsidRDefault="003D36CB" w:rsidP="003D36CB">
      <w:pPr>
        <w:pStyle w:val="PL"/>
      </w:pPr>
      <w:r w:rsidRPr="00BD324F">
        <w:t xml:space="preserve">          type: string</w:t>
      </w:r>
    </w:p>
    <w:p w14:paraId="53A78CC1" w14:textId="77777777" w:rsidR="003D36CB" w:rsidRPr="00BD324F" w:rsidRDefault="003D36CB" w:rsidP="003D36CB">
      <w:pPr>
        <w:pStyle w:val="PL"/>
      </w:pPr>
      <w:r w:rsidRPr="00BD324F">
        <w:t xml:space="preserve">    SnssaiList:</w:t>
      </w:r>
    </w:p>
    <w:p w14:paraId="5DCF9883" w14:textId="77777777" w:rsidR="003D36CB" w:rsidRPr="00BD324F" w:rsidRDefault="003D36CB" w:rsidP="003D36CB">
      <w:pPr>
        <w:pStyle w:val="PL"/>
      </w:pPr>
      <w:r w:rsidRPr="00BD324F">
        <w:t xml:space="preserve">      type: array</w:t>
      </w:r>
    </w:p>
    <w:p w14:paraId="001ABDFF" w14:textId="77777777" w:rsidR="003D36CB" w:rsidRPr="00BD324F" w:rsidRDefault="003D36CB" w:rsidP="003D36CB">
      <w:pPr>
        <w:pStyle w:val="PL"/>
      </w:pPr>
      <w:r w:rsidRPr="00BD324F">
        <w:t xml:space="preserve">      items:</w:t>
      </w:r>
    </w:p>
    <w:p w14:paraId="1CF7A266" w14:textId="77777777" w:rsidR="003D36CB" w:rsidRPr="00BD324F" w:rsidRDefault="003D36CB" w:rsidP="003D36CB">
      <w:pPr>
        <w:pStyle w:val="PL"/>
      </w:pPr>
      <w:r w:rsidRPr="00BD324F">
        <w:t xml:space="preserve">        $ref: '#/components/schemas/Snssai'</w:t>
      </w:r>
    </w:p>
    <w:p w14:paraId="631DF6D3" w14:textId="77777777" w:rsidR="003D36CB" w:rsidRPr="00BD324F" w:rsidRDefault="003D36CB" w:rsidP="003D36CB">
      <w:pPr>
        <w:pStyle w:val="PL"/>
      </w:pPr>
    </w:p>
    <w:p w14:paraId="0F92E7BA" w14:textId="77777777" w:rsidR="003D36CB" w:rsidRPr="00BD324F" w:rsidRDefault="003D36CB" w:rsidP="003D36CB">
      <w:pPr>
        <w:pStyle w:val="PL"/>
      </w:pPr>
      <w:r w:rsidRPr="00BD324F">
        <w:t xml:space="preserve">    Mnc:</w:t>
      </w:r>
    </w:p>
    <w:p w14:paraId="11D093B4" w14:textId="77777777" w:rsidR="003D36CB" w:rsidRPr="00BD324F" w:rsidRDefault="003D36CB" w:rsidP="003D36CB">
      <w:pPr>
        <w:pStyle w:val="PL"/>
      </w:pPr>
      <w:r w:rsidRPr="00BD324F">
        <w:t xml:space="preserve">      type: string</w:t>
      </w:r>
    </w:p>
    <w:p w14:paraId="09BF1EA9" w14:textId="77777777" w:rsidR="003D36CB" w:rsidRPr="00BD324F" w:rsidRDefault="003D36CB" w:rsidP="003D36CB">
      <w:pPr>
        <w:pStyle w:val="PL"/>
      </w:pPr>
      <w:r w:rsidRPr="00BD324F">
        <w:t xml:space="preserve">      pattern: '[0-9]{3}|[0-9]{2}'</w:t>
      </w:r>
    </w:p>
    <w:p w14:paraId="0407EAB4" w14:textId="77777777" w:rsidR="003D36CB" w:rsidRPr="00BD324F" w:rsidRDefault="003D36CB" w:rsidP="003D36CB">
      <w:pPr>
        <w:pStyle w:val="PL"/>
      </w:pPr>
      <w:r w:rsidRPr="00BD324F">
        <w:t xml:space="preserve">    PlmnId:</w:t>
      </w:r>
    </w:p>
    <w:p w14:paraId="3EC39C6F" w14:textId="77777777" w:rsidR="003D36CB" w:rsidRPr="00BD324F" w:rsidRDefault="003D36CB" w:rsidP="003D36CB">
      <w:pPr>
        <w:pStyle w:val="PL"/>
      </w:pPr>
      <w:r w:rsidRPr="00BD324F">
        <w:t xml:space="preserve">      type: object</w:t>
      </w:r>
    </w:p>
    <w:p w14:paraId="71552C22" w14:textId="77777777" w:rsidR="003D36CB" w:rsidRPr="00BD324F" w:rsidRDefault="003D36CB" w:rsidP="003D36CB">
      <w:pPr>
        <w:pStyle w:val="PL"/>
      </w:pPr>
      <w:r w:rsidRPr="00BD324F">
        <w:t xml:space="preserve">      properties:</w:t>
      </w:r>
    </w:p>
    <w:p w14:paraId="6B8AFE13" w14:textId="77777777" w:rsidR="003D36CB" w:rsidRPr="00BD324F" w:rsidRDefault="003D36CB" w:rsidP="003D36CB">
      <w:pPr>
        <w:pStyle w:val="PL"/>
      </w:pPr>
      <w:r w:rsidRPr="00BD324F">
        <w:t xml:space="preserve">        mcc:</w:t>
      </w:r>
    </w:p>
    <w:p w14:paraId="4E420421" w14:textId="77777777" w:rsidR="003D36CB" w:rsidRPr="00BD324F" w:rsidRDefault="003D36CB" w:rsidP="003D36CB">
      <w:pPr>
        <w:pStyle w:val="PL"/>
      </w:pPr>
      <w:r w:rsidRPr="00BD324F">
        <w:t xml:space="preserve">          $ref: 'comDefs.yaml#/components/schemas/Mcc'</w:t>
      </w:r>
    </w:p>
    <w:p w14:paraId="55A54F1D" w14:textId="77777777" w:rsidR="003D36CB" w:rsidRPr="00BD324F" w:rsidRDefault="003D36CB" w:rsidP="003D36CB">
      <w:pPr>
        <w:pStyle w:val="PL"/>
      </w:pPr>
      <w:r w:rsidRPr="00BD324F">
        <w:t xml:space="preserve">        mnc:</w:t>
      </w:r>
    </w:p>
    <w:p w14:paraId="41D8DF4E" w14:textId="77777777" w:rsidR="003D36CB" w:rsidRPr="00BD324F" w:rsidRDefault="003D36CB" w:rsidP="003D36CB">
      <w:pPr>
        <w:pStyle w:val="PL"/>
      </w:pPr>
      <w:r w:rsidRPr="00BD324F">
        <w:t xml:space="preserve">          $ref: '#/components/schemas/Mnc'</w:t>
      </w:r>
    </w:p>
    <w:p w14:paraId="37FB9006" w14:textId="77777777" w:rsidR="003D36CB" w:rsidRPr="00BD324F" w:rsidRDefault="003D36CB" w:rsidP="003D36CB">
      <w:pPr>
        <w:pStyle w:val="PL"/>
      </w:pPr>
      <w:r w:rsidRPr="00BD324F">
        <w:t xml:space="preserve">    PlmnIdList:</w:t>
      </w:r>
    </w:p>
    <w:p w14:paraId="48D1041B" w14:textId="77777777" w:rsidR="003D36CB" w:rsidRPr="00BD324F" w:rsidRDefault="003D36CB" w:rsidP="003D36CB">
      <w:pPr>
        <w:pStyle w:val="PL"/>
      </w:pPr>
      <w:r w:rsidRPr="00BD324F">
        <w:t xml:space="preserve">      type: array</w:t>
      </w:r>
    </w:p>
    <w:p w14:paraId="1597560E" w14:textId="77777777" w:rsidR="003D36CB" w:rsidRPr="00BD324F" w:rsidRDefault="003D36CB" w:rsidP="003D36CB">
      <w:pPr>
        <w:pStyle w:val="PL"/>
      </w:pPr>
      <w:r w:rsidRPr="00BD324F">
        <w:t xml:space="preserve">      items:</w:t>
      </w:r>
    </w:p>
    <w:p w14:paraId="69CD0D2F" w14:textId="77777777" w:rsidR="003D36CB" w:rsidRPr="00BD324F" w:rsidRDefault="003D36CB" w:rsidP="003D36CB">
      <w:pPr>
        <w:pStyle w:val="PL"/>
      </w:pPr>
      <w:r w:rsidRPr="00BD324F">
        <w:t xml:space="preserve">        $ref: '#/components/schemas/PlmnId'</w:t>
      </w:r>
    </w:p>
    <w:p w14:paraId="7A7FA374" w14:textId="77777777" w:rsidR="003D36CB" w:rsidRPr="00BD324F" w:rsidRDefault="003D36CB" w:rsidP="003D36CB">
      <w:pPr>
        <w:pStyle w:val="PL"/>
      </w:pPr>
      <w:r w:rsidRPr="00BD324F">
        <w:t xml:space="preserve">    PlmnInfo:</w:t>
      </w:r>
    </w:p>
    <w:p w14:paraId="0DAEA21D" w14:textId="77777777" w:rsidR="003D36CB" w:rsidRPr="00BD324F" w:rsidRDefault="003D36CB" w:rsidP="003D36CB">
      <w:pPr>
        <w:pStyle w:val="PL"/>
      </w:pPr>
      <w:r w:rsidRPr="00BD324F">
        <w:t xml:space="preserve">      type: object</w:t>
      </w:r>
    </w:p>
    <w:p w14:paraId="7F8DE782" w14:textId="77777777" w:rsidR="003D36CB" w:rsidRPr="00BD324F" w:rsidRDefault="003D36CB" w:rsidP="003D36CB">
      <w:pPr>
        <w:pStyle w:val="PL"/>
      </w:pPr>
      <w:r w:rsidRPr="00BD324F">
        <w:t xml:space="preserve">      properties:</w:t>
      </w:r>
    </w:p>
    <w:p w14:paraId="01F7502E" w14:textId="1748D425" w:rsidR="003D36CB" w:rsidRPr="00BD324F" w:rsidRDefault="003D36CB" w:rsidP="003D36CB">
      <w:pPr>
        <w:pStyle w:val="PL"/>
      </w:pPr>
      <w:r w:rsidRPr="00BD324F">
        <w:t xml:space="preserve">        plmnId:</w:t>
      </w:r>
    </w:p>
    <w:p w14:paraId="07CBA232" w14:textId="77777777" w:rsidR="003D36CB" w:rsidRPr="00BD324F" w:rsidRDefault="003D36CB" w:rsidP="003D36CB">
      <w:pPr>
        <w:pStyle w:val="PL"/>
      </w:pPr>
      <w:r w:rsidRPr="00BD324F">
        <w:t xml:space="preserve">          $ref: '#/components/schemas/PlmnId'</w:t>
      </w:r>
    </w:p>
    <w:p w14:paraId="2A1A1576" w14:textId="77777777" w:rsidR="003D36CB" w:rsidRPr="00BD324F" w:rsidRDefault="003D36CB" w:rsidP="003D36CB">
      <w:pPr>
        <w:pStyle w:val="PL"/>
      </w:pPr>
      <w:r w:rsidRPr="00BD324F">
        <w:t xml:space="preserve">        snssai:</w:t>
      </w:r>
    </w:p>
    <w:p w14:paraId="45B60A4D" w14:textId="77777777" w:rsidR="003D36CB" w:rsidRPr="00BD324F" w:rsidRDefault="003D36CB" w:rsidP="003D36CB">
      <w:pPr>
        <w:pStyle w:val="PL"/>
      </w:pPr>
      <w:r w:rsidRPr="00BD324F">
        <w:t xml:space="preserve">          $ref: '#/components/schemas/Snssai'</w:t>
      </w:r>
    </w:p>
    <w:p w14:paraId="73B610A3" w14:textId="77777777" w:rsidR="003D36CB" w:rsidRPr="00BD324F" w:rsidRDefault="003D36CB" w:rsidP="003D36CB">
      <w:pPr>
        <w:pStyle w:val="PL"/>
      </w:pPr>
      <w:r w:rsidRPr="00BD324F">
        <w:t xml:space="preserve">    PlmnInfoList:</w:t>
      </w:r>
    </w:p>
    <w:p w14:paraId="2AA92B83" w14:textId="77777777" w:rsidR="003D36CB" w:rsidRPr="00BD324F" w:rsidRDefault="003D36CB" w:rsidP="003D36CB">
      <w:pPr>
        <w:pStyle w:val="PL"/>
      </w:pPr>
      <w:r w:rsidRPr="00BD324F">
        <w:t xml:space="preserve">      type: array</w:t>
      </w:r>
    </w:p>
    <w:p w14:paraId="36F70274" w14:textId="77777777" w:rsidR="003D36CB" w:rsidRPr="00BD324F" w:rsidRDefault="003D36CB" w:rsidP="003D36CB">
      <w:pPr>
        <w:pStyle w:val="PL"/>
      </w:pPr>
      <w:r w:rsidRPr="00BD324F">
        <w:t xml:space="preserve">      items:</w:t>
      </w:r>
    </w:p>
    <w:p w14:paraId="3D25E904" w14:textId="77777777" w:rsidR="003D36CB" w:rsidRPr="00BD324F" w:rsidRDefault="003D36CB" w:rsidP="003D36CB">
      <w:pPr>
        <w:pStyle w:val="PL"/>
      </w:pPr>
      <w:r w:rsidRPr="00BD324F">
        <w:t xml:space="preserve">        $ref: '#/components/schemas/PlmnInfo'</w:t>
      </w:r>
    </w:p>
    <w:p w14:paraId="7269263A" w14:textId="77777777" w:rsidR="003D36CB" w:rsidRPr="00BD324F" w:rsidRDefault="003D36CB" w:rsidP="003D36CB">
      <w:pPr>
        <w:pStyle w:val="PL"/>
      </w:pPr>
      <w:r w:rsidRPr="00BD324F">
        <w:t xml:space="preserve">    GGnbId:</w:t>
      </w:r>
    </w:p>
    <w:p w14:paraId="46EC6EDD" w14:textId="77777777" w:rsidR="003D36CB" w:rsidRPr="00BD324F" w:rsidRDefault="003D36CB" w:rsidP="003D36CB">
      <w:pPr>
        <w:pStyle w:val="PL"/>
      </w:pPr>
      <w:r w:rsidRPr="00BD324F">
        <w:t xml:space="preserve">        type: string</w:t>
      </w:r>
    </w:p>
    <w:p w14:paraId="7765EE6C" w14:textId="77777777" w:rsidR="003D36CB" w:rsidRPr="00BD324F" w:rsidRDefault="003D36CB" w:rsidP="003D36CB">
      <w:pPr>
        <w:pStyle w:val="PL"/>
      </w:pPr>
      <w:r w:rsidRPr="00BD324F">
        <w:t xml:space="preserve">        pattern: '^[0-9]{3}[0-9]{2,3}-(22|23|24|25|26|27|28|29|30|31|32)-[0-9]{1,10}'</w:t>
      </w:r>
    </w:p>
    <w:p w14:paraId="1C7892C8" w14:textId="77777777" w:rsidR="003D36CB" w:rsidRPr="00BD324F" w:rsidRDefault="003D36CB" w:rsidP="003D36CB">
      <w:pPr>
        <w:pStyle w:val="PL"/>
      </w:pPr>
      <w:r w:rsidRPr="00BD324F">
        <w:t xml:space="preserve">    GEnbId:</w:t>
      </w:r>
    </w:p>
    <w:p w14:paraId="58A3CBB6" w14:textId="77777777" w:rsidR="003D36CB" w:rsidRPr="00BD324F" w:rsidRDefault="003D36CB" w:rsidP="003D36CB">
      <w:pPr>
        <w:pStyle w:val="PL"/>
      </w:pPr>
      <w:r w:rsidRPr="00BD324F">
        <w:t xml:space="preserve">        type: string</w:t>
      </w:r>
    </w:p>
    <w:p w14:paraId="1ECAE2C8" w14:textId="77777777" w:rsidR="003D36CB" w:rsidRPr="00BD324F" w:rsidRDefault="003D36CB" w:rsidP="003D36CB">
      <w:pPr>
        <w:pStyle w:val="PL"/>
      </w:pPr>
      <w:r w:rsidRPr="00BD324F">
        <w:t xml:space="preserve">        pattern: '^[0-9]{3}[0-9]{2,3}-(18|20|21|22)-[0-9]{1,7}'</w:t>
      </w:r>
    </w:p>
    <w:p w14:paraId="686AC814" w14:textId="77777777" w:rsidR="003D36CB" w:rsidRPr="00BD324F" w:rsidRDefault="003D36CB" w:rsidP="003D36CB">
      <w:pPr>
        <w:pStyle w:val="PL"/>
      </w:pPr>
    </w:p>
    <w:p w14:paraId="638A94A9" w14:textId="77777777" w:rsidR="003D36CB" w:rsidRPr="00BD324F" w:rsidRDefault="003D36CB" w:rsidP="003D36CB">
      <w:pPr>
        <w:pStyle w:val="PL"/>
      </w:pPr>
      <w:r w:rsidRPr="00BD324F">
        <w:t xml:space="preserve">    GGnbIdList:</w:t>
      </w:r>
    </w:p>
    <w:p w14:paraId="5675F8BA" w14:textId="77777777" w:rsidR="003D36CB" w:rsidRPr="00BD324F" w:rsidRDefault="003D36CB" w:rsidP="003D36CB">
      <w:pPr>
        <w:pStyle w:val="PL"/>
      </w:pPr>
      <w:r w:rsidRPr="00BD324F">
        <w:t xml:space="preserve">        type: array</w:t>
      </w:r>
    </w:p>
    <w:p w14:paraId="06D3CF8A" w14:textId="77777777" w:rsidR="003D36CB" w:rsidRPr="00BD324F" w:rsidRDefault="003D36CB" w:rsidP="003D36CB">
      <w:pPr>
        <w:pStyle w:val="PL"/>
      </w:pPr>
      <w:r w:rsidRPr="00BD324F">
        <w:t xml:space="preserve">        items: </w:t>
      </w:r>
    </w:p>
    <w:p w14:paraId="06CD9E0E" w14:textId="77777777" w:rsidR="003D36CB" w:rsidRPr="00BD324F" w:rsidRDefault="003D36CB" w:rsidP="003D36CB">
      <w:pPr>
        <w:pStyle w:val="PL"/>
      </w:pPr>
      <w:r w:rsidRPr="00BD324F">
        <w:t xml:space="preserve">          $ref: '#/components/schemas/GGnbId'</w:t>
      </w:r>
    </w:p>
    <w:p w14:paraId="1935260D" w14:textId="77777777" w:rsidR="003D36CB" w:rsidRPr="00BD324F" w:rsidRDefault="003D36CB" w:rsidP="003D36CB">
      <w:pPr>
        <w:pStyle w:val="PL"/>
      </w:pPr>
    </w:p>
    <w:p w14:paraId="27018595" w14:textId="77777777" w:rsidR="003D36CB" w:rsidRPr="00BD324F" w:rsidRDefault="003D36CB" w:rsidP="003D36CB">
      <w:pPr>
        <w:pStyle w:val="PL"/>
      </w:pPr>
      <w:r w:rsidRPr="00BD324F">
        <w:t xml:space="preserve">    GEnbIdList:</w:t>
      </w:r>
    </w:p>
    <w:p w14:paraId="006E7C33" w14:textId="77777777" w:rsidR="003D36CB" w:rsidRPr="00BD324F" w:rsidRDefault="003D36CB" w:rsidP="003D36CB">
      <w:pPr>
        <w:pStyle w:val="PL"/>
      </w:pPr>
      <w:r w:rsidRPr="00BD324F">
        <w:t xml:space="preserve">        type: array</w:t>
      </w:r>
    </w:p>
    <w:p w14:paraId="299F668D" w14:textId="77777777" w:rsidR="003D36CB" w:rsidRPr="00BD324F" w:rsidRDefault="003D36CB" w:rsidP="003D36CB">
      <w:pPr>
        <w:pStyle w:val="PL"/>
      </w:pPr>
      <w:r w:rsidRPr="00BD324F">
        <w:t xml:space="preserve">        items: </w:t>
      </w:r>
    </w:p>
    <w:p w14:paraId="632E07A3" w14:textId="77777777" w:rsidR="003D36CB" w:rsidRPr="00BD324F" w:rsidRDefault="003D36CB" w:rsidP="003D36CB">
      <w:pPr>
        <w:pStyle w:val="PL"/>
      </w:pPr>
      <w:r w:rsidRPr="00BD324F">
        <w:t xml:space="preserve">          $ref: '#/components/schemas/GEnbId'</w:t>
      </w:r>
    </w:p>
    <w:p w14:paraId="77E7EA71" w14:textId="77777777" w:rsidR="003D36CB" w:rsidRPr="00BD324F" w:rsidRDefault="003D36CB" w:rsidP="003D36CB">
      <w:pPr>
        <w:pStyle w:val="PL"/>
      </w:pPr>
    </w:p>
    <w:p w14:paraId="1719DAB4" w14:textId="77777777" w:rsidR="003D36CB" w:rsidRPr="00BD324F" w:rsidRDefault="003D36CB" w:rsidP="003D36CB">
      <w:pPr>
        <w:pStyle w:val="PL"/>
      </w:pPr>
      <w:r w:rsidRPr="00BD324F">
        <w:t xml:space="preserve">    NrPci:</w:t>
      </w:r>
    </w:p>
    <w:p w14:paraId="55E7E35C" w14:textId="77777777" w:rsidR="003D36CB" w:rsidRPr="00BD324F" w:rsidRDefault="003D36CB" w:rsidP="003D36CB">
      <w:pPr>
        <w:pStyle w:val="PL"/>
      </w:pPr>
      <w:r w:rsidRPr="00BD324F">
        <w:t xml:space="preserve">      type: integer</w:t>
      </w:r>
    </w:p>
    <w:p w14:paraId="3C0A3490" w14:textId="77777777" w:rsidR="003D36CB" w:rsidRPr="00BD324F" w:rsidRDefault="003D36CB" w:rsidP="003D36CB">
      <w:pPr>
        <w:pStyle w:val="PL"/>
      </w:pPr>
      <w:r w:rsidRPr="00BD324F">
        <w:t xml:space="preserve">      maximum: 503</w:t>
      </w:r>
    </w:p>
    <w:p w14:paraId="6E8F409E" w14:textId="77777777" w:rsidR="003D36CB" w:rsidRPr="00BD324F" w:rsidRDefault="003D36CB" w:rsidP="003D36CB">
      <w:pPr>
        <w:pStyle w:val="PL"/>
      </w:pPr>
      <w:r w:rsidRPr="00BD324F">
        <w:t xml:space="preserve">    NrTac:</w:t>
      </w:r>
    </w:p>
    <w:p w14:paraId="08AED21B" w14:textId="77777777" w:rsidR="003D36CB" w:rsidRPr="00BD324F" w:rsidRDefault="003D36CB" w:rsidP="003D36CB">
      <w:pPr>
        <w:pStyle w:val="PL"/>
      </w:pPr>
      <w:r w:rsidRPr="00BD324F">
        <w:t xml:space="preserve">      type: integer</w:t>
      </w:r>
    </w:p>
    <w:p w14:paraId="35BF0E15" w14:textId="77777777" w:rsidR="003D36CB" w:rsidRPr="00BD324F" w:rsidRDefault="003D36CB" w:rsidP="003D36CB">
      <w:pPr>
        <w:pStyle w:val="PL"/>
      </w:pPr>
      <w:r w:rsidRPr="00BD324F">
        <w:t xml:space="preserve">      maximum: 16777215</w:t>
      </w:r>
    </w:p>
    <w:p w14:paraId="7D8BFEE9" w14:textId="77777777" w:rsidR="003D36CB" w:rsidRPr="00BD324F" w:rsidRDefault="003D36CB" w:rsidP="003D36CB">
      <w:pPr>
        <w:pStyle w:val="PL"/>
      </w:pPr>
      <w:r w:rsidRPr="00BD324F">
        <w:t xml:space="preserve">    Tai:</w:t>
      </w:r>
    </w:p>
    <w:p w14:paraId="7EBF3530" w14:textId="77777777" w:rsidR="003D36CB" w:rsidRPr="00BD324F" w:rsidRDefault="003D36CB" w:rsidP="003D36CB">
      <w:pPr>
        <w:pStyle w:val="PL"/>
      </w:pPr>
      <w:r w:rsidRPr="00BD324F">
        <w:t xml:space="preserve">      type: object</w:t>
      </w:r>
    </w:p>
    <w:p w14:paraId="08687F15" w14:textId="77777777" w:rsidR="003D36CB" w:rsidRPr="00BD324F" w:rsidRDefault="003D36CB" w:rsidP="003D36CB">
      <w:pPr>
        <w:pStyle w:val="PL"/>
      </w:pPr>
      <w:r w:rsidRPr="00BD324F">
        <w:t xml:space="preserve">      properties:</w:t>
      </w:r>
    </w:p>
    <w:p w14:paraId="2BDFF9DC" w14:textId="77777777" w:rsidR="003D36CB" w:rsidRPr="00BD324F" w:rsidRDefault="003D36CB" w:rsidP="003D36CB">
      <w:pPr>
        <w:pStyle w:val="PL"/>
      </w:pPr>
      <w:r w:rsidRPr="00BD324F">
        <w:t xml:space="preserve">        plmnId:</w:t>
      </w:r>
    </w:p>
    <w:p w14:paraId="4A812D5C" w14:textId="77777777" w:rsidR="003D36CB" w:rsidRPr="00BD324F" w:rsidRDefault="003D36CB" w:rsidP="003D36CB">
      <w:pPr>
        <w:pStyle w:val="PL"/>
      </w:pPr>
      <w:r w:rsidRPr="00BD324F">
        <w:t xml:space="preserve">          $ref: '#/components/schemas/PlmnId'</w:t>
      </w:r>
    </w:p>
    <w:p w14:paraId="58B6045A" w14:textId="77777777" w:rsidR="003D36CB" w:rsidRPr="00BD324F" w:rsidRDefault="003D36CB" w:rsidP="003D36CB">
      <w:pPr>
        <w:pStyle w:val="PL"/>
      </w:pPr>
      <w:r w:rsidRPr="00BD324F">
        <w:t xml:space="preserve">        nrTac:</w:t>
      </w:r>
    </w:p>
    <w:p w14:paraId="59D1DA0B" w14:textId="77777777" w:rsidR="003D36CB" w:rsidRPr="00BD324F" w:rsidRDefault="003D36CB" w:rsidP="003D36CB">
      <w:pPr>
        <w:pStyle w:val="PL"/>
      </w:pPr>
      <w:r w:rsidRPr="00BD324F">
        <w:t xml:space="preserve">          $ref: '#/components/schemas/NrTac'</w:t>
      </w:r>
    </w:p>
    <w:p w14:paraId="62A6C0AB" w14:textId="77777777" w:rsidR="003D36CB" w:rsidRPr="00BD324F" w:rsidRDefault="003D36CB" w:rsidP="003D36CB">
      <w:pPr>
        <w:pStyle w:val="PL"/>
      </w:pPr>
    </w:p>
    <w:p w14:paraId="323A56CF" w14:textId="77777777" w:rsidR="003D36CB" w:rsidRPr="00BD324F" w:rsidRDefault="003D36CB" w:rsidP="003D36CB">
      <w:pPr>
        <w:pStyle w:val="PL"/>
      </w:pPr>
      <w:r w:rsidRPr="00BD324F">
        <w:t xml:space="preserve">    BackhaulAddress:</w:t>
      </w:r>
    </w:p>
    <w:p w14:paraId="03211241" w14:textId="77777777" w:rsidR="003D36CB" w:rsidRPr="00BD324F" w:rsidRDefault="003D36CB" w:rsidP="003D36CB">
      <w:pPr>
        <w:pStyle w:val="PL"/>
      </w:pPr>
      <w:r w:rsidRPr="00BD324F">
        <w:t xml:space="preserve">      type: object</w:t>
      </w:r>
    </w:p>
    <w:p w14:paraId="26C5ECEE" w14:textId="77777777" w:rsidR="003D36CB" w:rsidRPr="00BD324F" w:rsidRDefault="003D36CB" w:rsidP="003D36CB">
      <w:pPr>
        <w:pStyle w:val="PL"/>
      </w:pPr>
      <w:r w:rsidRPr="00BD324F">
        <w:t xml:space="preserve">      properties:</w:t>
      </w:r>
    </w:p>
    <w:p w14:paraId="121F2B7A" w14:textId="77777777" w:rsidR="003D36CB" w:rsidRPr="00BD324F" w:rsidRDefault="003D36CB" w:rsidP="003D36CB">
      <w:pPr>
        <w:pStyle w:val="PL"/>
      </w:pPr>
      <w:r w:rsidRPr="00BD324F">
        <w:t xml:space="preserve">        gnbId:</w:t>
      </w:r>
    </w:p>
    <w:p w14:paraId="50D39699" w14:textId="77777777" w:rsidR="003D36CB" w:rsidRPr="00BD324F" w:rsidRDefault="003D36CB" w:rsidP="003D36CB">
      <w:pPr>
        <w:pStyle w:val="PL"/>
      </w:pPr>
      <w:r w:rsidRPr="00BD324F">
        <w:t xml:space="preserve">          $ref: '#/components/schemas/GnbId'</w:t>
      </w:r>
    </w:p>
    <w:p w14:paraId="60455D06" w14:textId="77777777" w:rsidR="003D36CB" w:rsidRPr="00BD324F" w:rsidRDefault="003D36CB" w:rsidP="003D36CB">
      <w:pPr>
        <w:pStyle w:val="PL"/>
      </w:pPr>
      <w:r w:rsidRPr="00BD324F">
        <w:t xml:space="preserve">        tai:</w:t>
      </w:r>
    </w:p>
    <w:p w14:paraId="600E892B" w14:textId="77777777" w:rsidR="003D36CB" w:rsidRPr="00BD324F" w:rsidRDefault="003D36CB" w:rsidP="003D36CB">
      <w:pPr>
        <w:pStyle w:val="PL"/>
      </w:pPr>
      <w:r w:rsidRPr="00BD324F">
        <w:t xml:space="preserve">          $ref: "#/components/schemas/Tai"</w:t>
      </w:r>
    </w:p>
    <w:p w14:paraId="28B1163B" w14:textId="77777777" w:rsidR="003D36CB" w:rsidRPr="00BD324F" w:rsidRDefault="003D36CB" w:rsidP="003D36CB">
      <w:pPr>
        <w:pStyle w:val="PL"/>
      </w:pPr>
      <w:r w:rsidRPr="00BD324F">
        <w:t xml:space="preserve">    MappingSetIDBackhaulAddress:</w:t>
      </w:r>
    </w:p>
    <w:p w14:paraId="2CAEA695" w14:textId="77777777" w:rsidR="003D36CB" w:rsidRPr="00BD324F" w:rsidRDefault="003D36CB" w:rsidP="003D36CB">
      <w:pPr>
        <w:pStyle w:val="PL"/>
      </w:pPr>
      <w:r w:rsidRPr="00BD324F">
        <w:t xml:space="preserve">      type: object</w:t>
      </w:r>
    </w:p>
    <w:p w14:paraId="4339711A" w14:textId="77777777" w:rsidR="003D36CB" w:rsidRPr="00BD324F" w:rsidRDefault="003D36CB" w:rsidP="003D36CB">
      <w:pPr>
        <w:pStyle w:val="PL"/>
      </w:pPr>
      <w:r w:rsidRPr="00BD324F">
        <w:t xml:space="preserve">      properties:</w:t>
      </w:r>
    </w:p>
    <w:p w14:paraId="0DB4DD85" w14:textId="77777777" w:rsidR="003D36CB" w:rsidRPr="00BD324F" w:rsidRDefault="003D36CB" w:rsidP="003D36CB">
      <w:pPr>
        <w:pStyle w:val="PL"/>
      </w:pPr>
      <w:r w:rsidRPr="00BD324F">
        <w:t xml:space="preserve">        setID:</w:t>
      </w:r>
    </w:p>
    <w:p w14:paraId="6EA30072" w14:textId="77777777" w:rsidR="003D36CB" w:rsidRPr="00BD324F" w:rsidRDefault="003D36CB" w:rsidP="003D36CB">
      <w:pPr>
        <w:pStyle w:val="PL"/>
      </w:pPr>
      <w:r w:rsidRPr="00BD324F">
        <w:t xml:space="preserve">          type: integer</w:t>
      </w:r>
    </w:p>
    <w:p w14:paraId="7E54FA0A" w14:textId="77777777" w:rsidR="003D36CB" w:rsidRPr="00BD324F" w:rsidRDefault="003D36CB" w:rsidP="003D36CB">
      <w:pPr>
        <w:pStyle w:val="PL"/>
      </w:pPr>
      <w:r w:rsidRPr="00BD324F">
        <w:t xml:space="preserve">        backhaulAddress:</w:t>
      </w:r>
    </w:p>
    <w:p w14:paraId="1D094FBD" w14:textId="77777777" w:rsidR="003D36CB" w:rsidRPr="00BD324F" w:rsidRDefault="003D36CB" w:rsidP="003D36CB">
      <w:pPr>
        <w:pStyle w:val="PL"/>
      </w:pPr>
      <w:r w:rsidRPr="00BD324F">
        <w:t xml:space="preserve">          $ref: '#/components/schemas/BackhaulAddress'</w:t>
      </w:r>
    </w:p>
    <w:p w14:paraId="0944D41D" w14:textId="77777777" w:rsidR="003D36CB" w:rsidRPr="00BD324F" w:rsidRDefault="003D36CB" w:rsidP="003D36CB">
      <w:pPr>
        <w:pStyle w:val="PL"/>
      </w:pPr>
      <w:r w:rsidRPr="00BD324F">
        <w:t xml:space="preserve">    IntraRatEsActivationOriginalCellLoadParameters:</w:t>
      </w:r>
    </w:p>
    <w:p w14:paraId="308A16D5" w14:textId="77777777" w:rsidR="003D36CB" w:rsidRPr="00BD324F" w:rsidRDefault="003D36CB" w:rsidP="003D36CB">
      <w:pPr>
        <w:pStyle w:val="PL"/>
      </w:pPr>
      <w:r w:rsidRPr="00BD324F">
        <w:t xml:space="preserve">      type: object</w:t>
      </w:r>
    </w:p>
    <w:p w14:paraId="3C9AA8FE" w14:textId="77777777" w:rsidR="003D36CB" w:rsidRPr="00BD324F" w:rsidRDefault="003D36CB" w:rsidP="003D36CB">
      <w:pPr>
        <w:pStyle w:val="PL"/>
      </w:pPr>
      <w:r w:rsidRPr="00BD324F">
        <w:t xml:space="preserve">      properties:</w:t>
      </w:r>
    </w:p>
    <w:p w14:paraId="1451FA48" w14:textId="77777777" w:rsidR="003D36CB" w:rsidRPr="00BD324F" w:rsidRDefault="003D36CB" w:rsidP="003D36CB">
      <w:pPr>
        <w:pStyle w:val="PL"/>
      </w:pPr>
      <w:r w:rsidRPr="00BD324F">
        <w:t xml:space="preserve">        loadThreshold:</w:t>
      </w:r>
    </w:p>
    <w:p w14:paraId="27FB661D" w14:textId="77777777" w:rsidR="003D36CB" w:rsidRPr="00BD324F" w:rsidRDefault="003D36CB" w:rsidP="003D36CB">
      <w:pPr>
        <w:pStyle w:val="PL"/>
      </w:pPr>
      <w:r w:rsidRPr="00BD324F">
        <w:t xml:space="preserve">          type: integer</w:t>
      </w:r>
    </w:p>
    <w:p w14:paraId="728924B9" w14:textId="77777777" w:rsidR="003D36CB" w:rsidRPr="00BD324F" w:rsidRDefault="003D36CB" w:rsidP="003D36CB">
      <w:pPr>
        <w:pStyle w:val="PL"/>
      </w:pPr>
      <w:r w:rsidRPr="00BD324F">
        <w:t xml:space="preserve">        timeDuration:</w:t>
      </w:r>
    </w:p>
    <w:p w14:paraId="1252C445" w14:textId="77777777" w:rsidR="003D36CB" w:rsidRPr="00BD324F" w:rsidRDefault="003D36CB" w:rsidP="003D36CB">
      <w:pPr>
        <w:pStyle w:val="PL"/>
      </w:pPr>
      <w:r w:rsidRPr="00BD324F">
        <w:t xml:space="preserve">          type: integer</w:t>
      </w:r>
    </w:p>
    <w:p w14:paraId="0C4056AC" w14:textId="77777777" w:rsidR="003D36CB" w:rsidRPr="00BD324F" w:rsidRDefault="003D36CB" w:rsidP="003D36CB">
      <w:pPr>
        <w:pStyle w:val="PL"/>
      </w:pPr>
      <w:r w:rsidRPr="00BD324F">
        <w:t xml:space="preserve">    IntraRatEsActivationCandidateCellsLoadParameters:</w:t>
      </w:r>
    </w:p>
    <w:p w14:paraId="1B49C287" w14:textId="77777777" w:rsidR="003D36CB" w:rsidRPr="00BD324F" w:rsidRDefault="003D36CB" w:rsidP="003D36CB">
      <w:pPr>
        <w:pStyle w:val="PL"/>
      </w:pPr>
      <w:r w:rsidRPr="00BD324F">
        <w:t xml:space="preserve">      type: object</w:t>
      </w:r>
    </w:p>
    <w:p w14:paraId="77B877CD" w14:textId="77777777" w:rsidR="003D36CB" w:rsidRPr="00BD324F" w:rsidRDefault="003D36CB" w:rsidP="003D36CB">
      <w:pPr>
        <w:pStyle w:val="PL"/>
      </w:pPr>
      <w:r w:rsidRPr="00BD324F">
        <w:t xml:space="preserve">      properties:</w:t>
      </w:r>
    </w:p>
    <w:p w14:paraId="7AD8ED9A" w14:textId="77777777" w:rsidR="003D36CB" w:rsidRPr="00BD324F" w:rsidRDefault="003D36CB" w:rsidP="003D36CB">
      <w:pPr>
        <w:pStyle w:val="PL"/>
      </w:pPr>
      <w:r w:rsidRPr="00BD324F">
        <w:t xml:space="preserve">        loadThreshold:</w:t>
      </w:r>
    </w:p>
    <w:p w14:paraId="6F203024" w14:textId="77777777" w:rsidR="003D36CB" w:rsidRPr="00BD324F" w:rsidRDefault="003D36CB" w:rsidP="003D36CB">
      <w:pPr>
        <w:pStyle w:val="PL"/>
      </w:pPr>
      <w:r w:rsidRPr="00BD324F">
        <w:t xml:space="preserve">          type: integer</w:t>
      </w:r>
    </w:p>
    <w:p w14:paraId="40E3D761" w14:textId="77777777" w:rsidR="003D36CB" w:rsidRPr="00BD324F" w:rsidRDefault="003D36CB" w:rsidP="003D36CB">
      <w:pPr>
        <w:pStyle w:val="PL"/>
      </w:pPr>
      <w:r w:rsidRPr="00BD324F">
        <w:t xml:space="preserve">        timeDuration:</w:t>
      </w:r>
    </w:p>
    <w:p w14:paraId="7FCA7947" w14:textId="77777777" w:rsidR="003D36CB" w:rsidRPr="00BD324F" w:rsidRDefault="003D36CB" w:rsidP="003D36CB">
      <w:pPr>
        <w:pStyle w:val="PL"/>
      </w:pPr>
      <w:r w:rsidRPr="00BD324F">
        <w:t xml:space="preserve">          type: integer</w:t>
      </w:r>
    </w:p>
    <w:p w14:paraId="159B9F38" w14:textId="77777777" w:rsidR="003D36CB" w:rsidRPr="00BD324F" w:rsidRDefault="003D36CB" w:rsidP="003D36CB">
      <w:pPr>
        <w:pStyle w:val="PL"/>
      </w:pPr>
      <w:r w:rsidRPr="00BD324F">
        <w:t xml:space="preserve">    IntraRatEsDeactivationCandidateCellsLoadParameters:</w:t>
      </w:r>
    </w:p>
    <w:p w14:paraId="0E37D5BA" w14:textId="77777777" w:rsidR="003D36CB" w:rsidRPr="00BD324F" w:rsidRDefault="003D36CB" w:rsidP="003D36CB">
      <w:pPr>
        <w:pStyle w:val="PL"/>
      </w:pPr>
      <w:r w:rsidRPr="00BD324F">
        <w:t xml:space="preserve">      type: object</w:t>
      </w:r>
    </w:p>
    <w:p w14:paraId="0F0F04C2" w14:textId="77777777" w:rsidR="003D36CB" w:rsidRPr="00BD324F" w:rsidRDefault="003D36CB" w:rsidP="003D36CB">
      <w:pPr>
        <w:pStyle w:val="PL"/>
      </w:pPr>
      <w:r w:rsidRPr="00BD324F">
        <w:t xml:space="preserve">      properties:</w:t>
      </w:r>
    </w:p>
    <w:p w14:paraId="4E364531" w14:textId="77777777" w:rsidR="003D36CB" w:rsidRPr="00BD324F" w:rsidRDefault="003D36CB" w:rsidP="003D36CB">
      <w:pPr>
        <w:pStyle w:val="PL"/>
      </w:pPr>
      <w:r w:rsidRPr="00BD324F">
        <w:t xml:space="preserve">        loadThreshold:</w:t>
      </w:r>
    </w:p>
    <w:p w14:paraId="130943EB" w14:textId="77777777" w:rsidR="003D36CB" w:rsidRPr="00BD324F" w:rsidRDefault="003D36CB" w:rsidP="003D36CB">
      <w:pPr>
        <w:pStyle w:val="PL"/>
      </w:pPr>
      <w:r w:rsidRPr="00BD324F">
        <w:t xml:space="preserve">          type: integer</w:t>
      </w:r>
    </w:p>
    <w:p w14:paraId="657F3D0D" w14:textId="77777777" w:rsidR="003D36CB" w:rsidRPr="00BD324F" w:rsidRDefault="003D36CB" w:rsidP="003D36CB">
      <w:pPr>
        <w:pStyle w:val="PL"/>
      </w:pPr>
      <w:r w:rsidRPr="00BD324F">
        <w:t xml:space="preserve">        timeDuration:</w:t>
      </w:r>
    </w:p>
    <w:p w14:paraId="5D55FBC7" w14:textId="77777777" w:rsidR="003D36CB" w:rsidRPr="00BD324F" w:rsidRDefault="003D36CB" w:rsidP="003D36CB">
      <w:pPr>
        <w:pStyle w:val="PL"/>
      </w:pPr>
      <w:r w:rsidRPr="00BD324F">
        <w:t xml:space="preserve">          type: integer</w:t>
      </w:r>
    </w:p>
    <w:p w14:paraId="46A8FC40" w14:textId="77777777" w:rsidR="003D36CB" w:rsidRPr="00BD324F" w:rsidRDefault="003D36CB" w:rsidP="003D36CB">
      <w:pPr>
        <w:pStyle w:val="PL"/>
      </w:pPr>
      <w:r w:rsidRPr="00BD324F">
        <w:t xml:space="preserve">    EsNotAllowedTimePeriod:</w:t>
      </w:r>
    </w:p>
    <w:p w14:paraId="5BE1FFDC" w14:textId="77777777" w:rsidR="003D36CB" w:rsidRPr="00BD324F" w:rsidRDefault="003D36CB" w:rsidP="003D36CB">
      <w:pPr>
        <w:pStyle w:val="PL"/>
      </w:pPr>
      <w:r w:rsidRPr="00BD324F">
        <w:t xml:space="preserve">      type: object</w:t>
      </w:r>
    </w:p>
    <w:p w14:paraId="0821883F" w14:textId="77777777" w:rsidR="003D36CB" w:rsidRPr="00BD324F" w:rsidRDefault="003D36CB" w:rsidP="003D36CB">
      <w:pPr>
        <w:pStyle w:val="PL"/>
      </w:pPr>
      <w:r w:rsidRPr="00BD324F">
        <w:t xml:space="preserve">      properties:</w:t>
      </w:r>
    </w:p>
    <w:p w14:paraId="09748CE4" w14:textId="77777777" w:rsidR="003D36CB" w:rsidRPr="00BD324F" w:rsidRDefault="003D36CB" w:rsidP="003D36CB">
      <w:pPr>
        <w:pStyle w:val="PL"/>
      </w:pPr>
      <w:r w:rsidRPr="00BD324F">
        <w:t xml:space="preserve">        startTimeandendTime:</w:t>
      </w:r>
    </w:p>
    <w:p w14:paraId="574DBC8D" w14:textId="77777777" w:rsidR="003D36CB" w:rsidRPr="00BD324F" w:rsidRDefault="003D36CB" w:rsidP="003D36CB">
      <w:pPr>
        <w:pStyle w:val="PL"/>
      </w:pPr>
      <w:r w:rsidRPr="00BD324F">
        <w:t xml:space="preserve">          type: string</w:t>
      </w:r>
    </w:p>
    <w:p w14:paraId="5C475020" w14:textId="77777777" w:rsidR="003D36CB" w:rsidRPr="00BD324F" w:rsidRDefault="003D36CB" w:rsidP="003D36CB">
      <w:pPr>
        <w:pStyle w:val="PL"/>
      </w:pPr>
      <w:r w:rsidRPr="00BD324F">
        <w:t xml:space="preserve">        periodOfDay:</w:t>
      </w:r>
    </w:p>
    <w:p w14:paraId="36D9D2D6" w14:textId="77777777" w:rsidR="003D36CB" w:rsidRPr="00BD324F" w:rsidRDefault="003D36CB" w:rsidP="003D36CB">
      <w:pPr>
        <w:pStyle w:val="PL"/>
      </w:pPr>
      <w:r w:rsidRPr="00BD324F">
        <w:t xml:space="preserve">          type: string</w:t>
      </w:r>
    </w:p>
    <w:p w14:paraId="5D7A3535" w14:textId="77777777" w:rsidR="003D36CB" w:rsidRPr="00BD324F" w:rsidRDefault="003D36CB" w:rsidP="003D36CB">
      <w:pPr>
        <w:pStyle w:val="PL"/>
      </w:pPr>
      <w:r w:rsidRPr="00BD324F">
        <w:t xml:space="preserve">        daysOfWeekList:</w:t>
      </w:r>
    </w:p>
    <w:p w14:paraId="34580773" w14:textId="77777777" w:rsidR="003D36CB" w:rsidRPr="00BD324F" w:rsidRDefault="003D36CB" w:rsidP="003D36CB">
      <w:pPr>
        <w:pStyle w:val="PL"/>
      </w:pPr>
      <w:r w:rsidRPr="00BD324F">
        <w:t xml:space="preserve">          type: string</w:t>
      </w:r>
    </w:p>
    <w:p w14:paraId="30228E69" w14:textId="77777777" w:rsidR="003D36CB" w:rsidRPr="00BD324F" w:rsidRDefault="003D36CB" w:rsidP="003D36CB">
      <w:pPr>
        <w:pStyle w:val="PL"/>
      </w:pPr>
      <w:r w:rsidRPr="00BD324F">
        <w:t xml:space="preserve">        listoftimeperiods:</w:t>
      </w:r>
    </w:p>
    <w:p w14:paraId="38BE1E7F" w14:textId="77777777" w:rsidR="003D36CB" w:rsidRPr="00BD324F" w:rsidRDefault="003D36CB" w:rsidP="003D36CB">
      <w:pPr>
        <w:pStyle w:val="PL"/>
      </w:pPr>
      <w:r w:rsidRPr="00BD324F">
        <w:t xml:space="preserve">          type: string</w:t>
      </w:r>
    </w:p>
    <w:p w14:paraId="70A4CB7F" w14:textId="77777777" w:rsidR="003D36CB" w:rsidRPr="00BD324F" w:rsidRDefault="003D36CB" w:rsidP="003D36CB">
      <w:pPr>
        <w:pStyle w:val="PL"/>
      </w:pPr>
      <w:r w:rsidRPr="00BD324F">
        <w:t xml:space="preserve">    InterRatEsActivationOriginalCellParameters:</w:t>
      </w:r>
    </w:p>
    <w:p w14:paraId="7D1FAD69" w14:textId="77777777" w:rsidR="003D36CB" w:rsidRPr="00BD324F" w:rsidRDefault="003D36CB" w:rsidP="003D36CB">
      <w:pPr>
        <w:pStyle w:val="PL"/>
      </w:pPr>
      <w:r w:rsidRPr="00BD324F">
        <w:t xml:space="preserve">      type: object</w:t>
      </w:r>
    </w:p>
    <w:p w14:paraId="434C9319" w14:textId="77777777" w:rsidR="003D36CB" w:rsidRPr="00BD324F" w:rsidRDefault="003D36CB" w:rsidP="003D36CB">
      <w:pPr>
        <w:pStyle w:val="PL"/>
      </w:pPr>
      <w:r w:rsidRPr="00BD324F">
        <w:t xml:space="preserve">      properties:</w:t>
      </w:r>
    </w:p>
    <w:p w14:paraId="6BB40CF5" w14:textId="77777777" w:rsidR="003D36CB" w:rsidRPr="00BD324F" w:rsidRDefault="003D36CB" w:rsidP="003D36CB">
      <w:pPr>
        <w:pStyle w:val="PL"/>
      </w:pPr>
      <w:r w:rsidRPr="00BD324F">
        <w:t xml:space="preserve">        loadThreshold:</w:t>
      </w:r>
    </w:p>
    <w:p w14:paraId="7561FBE7" w14:textId="77777777" w:rsidR="003D36CB" w:rsidRPr="00BD324F" w:rsidRDefault="003D36CB" w:rsidP="003D36CB">
      <w:pPr>
        <w:pStyle w:val="PL"/>
      </w:pPr>
      <w:r w:rsidRPr="00BD324F">
        <w:t xml:space="preserve">          type: integer</w:t>
      </w:r>
    </w:p>
    <w:p w14:paraId="4B09B225" w14:textId="77777777" w:rsidR="003D36CB" w:rsidRPr="00BD324F" w:rsidRDefault="003D36CB" w:rsidP="003D36CB">
      <w:pPr>
        <w:pStyle w:val="PL"/>
      </w:pPr>
      <w:r w:rsidRPr="00BD324F">
        <w:t xml:space="preserve">        timeDuration:</w:t>
      </w:r>
    </w:p>
    <w:p w14:paraId="4E041E91" w14:textId="77777777" w:rsidR="003D36CB" w:rsidRPr="00BD324F" w:rsidRDefault="003D36CB" w:rsidP="003D36CB">
      <w:pPr>
        <w:pStyle w:val="PL"/>
      </w:pPr>
      <w:r w:rsidRPr="00BD324F">
        <w:t xml:space="preserve">          type: integer</w:t>
      </w:r>
    </w:p>
    <w:p w14:paraId="0F157473" w14:textId="77777777" w:rsidR="003D36CB" w:rsidRPr="00BD324F" w:rsidRDefault="003D36CB" w:rsidP="003D36CB">
      <w:pPr>
        <w:pStyle w:val="PL"/>
      </w:pPr>
      <w:r w:rsidRPr="00BD324F">
        <w:t xml:space="preserve">    InterRatEsActivationCandidateCellParameters:</w:t>
      </w:r>
    </w:p>
    <w:p w14:paraId="4521161A" w14:textId="77777777" w:rsidR="003D36CB" w:rsidRPr="00BD324F" w:rsidRDefault="003D36CB" w:rsidP="003D36CB">
      <w:pPr>
        <w:pStyle w:val="PL"/>
      </w:pPr>
      <w:r w:rsidRPr="00BD324F">
        <w:t xml:space="preserve">      type: object</w:t>
      </w:r>
    </w:p>
    <w:p w14:paraId="2159B15F" w14:textId="77777777" w:rsidR="003D36CB" w:rsidRPr="00BD324F" w:rsidRDefault="003D36CB" w:rsidP="003D36CB">
      <w:pPr>
        <w:pStyle w:val="PL"/>
      </w:pPr>
      <w:r w:rsidRPr="00BD324F">
        <w:t xml:space="preserve">      properties:</w:t>
      </w:r>
    </w:p>
    <w:p w14:paraId="08F65FC2" w14:textId="77777777" w:rsidR="003D36CB" w:rsidRPr="00BD324F" w:rsidRDefault="003D36CB" w:rsidP="003D36CB">
      <w:pPr>
        <w:pStyle w:val="PL"/>
      </w:pPr>
      <w:r w:rsidRPr="00BD324F">
        <w:t xml:space="preserve">        loadThreshold:</w:t>
      </w:r>
    </w:p>
    <w:p w14:paraId="6EC44B92" w14:textId="77777777" w:rsidR="003D36CB" w:rsidRPr="00BD324F" w:rsidRDefault="003D36CB" w:rsidP="003D36CB">
      <w:pPr>
        <w:pStyle w:val="PL"/>
      </w:pPr>
      <w:r w:rsidRPr="00BD324F">
        <w:t xml:space="preserve">          type: integer</w:t>
      </w:r>
    </w:p>
    <w:p w14:paraId="7B9425C8" w14:textId="77777777" w:rsidR="003D36CB" w:rsidRPr="00BD324F" w:rsidRDefault="003D36CB" w:rsidP="003D36CB">
      <w:pPr>
        <w:pStyle w:val="PL"/>
      </w:pPr>
      <w:r w:rsidRPr="00BD324F">
        <w:t xml:space="preserve">        timeDuration:</w:t>
      </w:r>
    </w:p>
    <w:p w14:paraId="7D7A72B2" w14:textId="77777777" w:rsidR="003D36CB" w:rsidRPr="00BD324F" w:rsidRDefault="003D36CB" w:rsidP="003D36CB">
      <w:pPr>
        <w:pStyle w:val="PL"/>
      </w:pPr>
      <w:r w:rsidRPr="00BD324F">
        <w:t xml:space="preserve">          type: integer</w:t>
      </w:r>
    </w:p>
    <w:p w14:paraId="5D8F1F68" w14:textId="77777777" w:rsidR="003D36CB" w:rsidRPr="00BD324F" w:rsidRDefault="003D36CB" w:rsidP="003D36CB">
      <w:pPr>
        <w:pStyle w:val="PL"/>
      </w:pPr>
      <w:r w:rsidRPr="00BD324F">
        <w:t xml:space="preserve">    InterRatEsDeactivationCandidateCellParameters:</w:t>
      </w:r>
    </w:p>
    <w:p w14:paraId="56B4C5A7" w14:textId="77777777" w:rsidR="003D36CB" w:rsidRPr="00BD324F" w:rsidRDefault="003D36CB" w:rsidP="003D36CB">
      <w:pPr>
        <w:pStyle w:val="PL"/>
      </w:pPr>
      <w:r w:rsidRPr="00BD324F">
        <w:t xml:space="preserve">      type: object</w:t>
      </w:r>
    </w:p>
    <w:p w14:paraId="700F6E95" w14:textId="77777777" w:rsidR="003D36CB" w:rsidRPr="00BD324F" w:rsidRDefault="003D36CB" w:rsidP="003D36CB">
      <w:pPr>
        <w:pStyle w:val="PL"/>
      </w:pPr>
      <w:r w:rsidRPr="00BD324F">
        <w:t xml:space="preserve">      properties:</w:t>
      </w:r>
    </w:p>
    <w:p w14:paraId="1B123EF2" w14:textId="77777777" w:rsidR="003D36CB" w:rsidRPr="00BD324F" w:rsidRDefault="003D36CB" w:rsidP="003D36CB">
      <w:pPr>
        <w:pStyle w:val="PL"/>
      </w:pPr>
      <w:r w:rsidRPr="00BD324F">
        <w:t xml:space="preserve">        loadThreshold:</w:t>
      </w:r>
    </w:p>
    <w:p w14:paraId="26058449" w14:textId="77777777" w:rsidR="003D36CB" w:rsidRPr="00BD324F" w:rsidRDefault="003D36CB" w:rsidP="003D36CB">
      <w:pPr>
        <w:pStyle w:val="PL"/>
      </w:pPr>
      <w:r w:rsidRPr="00BD324F">
        <w:t xml:space="preserve">          type: integer</w:t>
      </w:r>
    </w:p>
    <w:p w14:paraId="3CB0AB1A" w14:textId="77777777" w:rsidR="003D36CB" w:rsidRPr="00BD324F" w:rsidRDefault="003D36CB" w:rsidP="003D36CB">
      <w:pPr>
        <w:pStyle w:val="PL"/>
      </w:pPr>
      <w:r w:rsidRPr="00BD324F">
        <w:t xml:space="preserve">        timeDuration:</w:t>
      </w:r>
    </w:p>
    <w:p w14:paraId="60A0E254" w14:textId="77777777" w:rsidR="003D36CB" w:rsidRPr="00BD324F" w:rsidRDefault="003D36CB" w:rsidP="003D36CB">
      <w:pPr>
        <w:pStyle w:val="PL"/>
      </w:pPr>
      <w:r w:rsidRPr="00BD324F">
        <w:t xml:space="preserve">          type: integer</w:t>
      </w:r>
    </w:p>
    <w:p w14:paraId="1717A136" w14:textId="77777777" w:rsidR="003D36CB" w:rsidRPr="00BD324F" w:rsidRDefault="003D36CB" w:rsidP="003D36CB">
      <w:pPr>
        <w:pStyle w:val="PL"/>
      </w:pPr>
    </w:p>
    <w:p w14:paraId="00904F4A" w14:textId="77777777" w:rsidR="003D36CB" w:rsidRPr="00BD324F" w:rsidRDefault="003D36CB" w:rsidP="003D36CB">
      <w:pPr>
        <w:pStyle w:val="PL"/>
      </w:pPr>
      <w:r w:rsidRPr="00BD324F">
        <w:t xml:space="preserve">    UeAccProbilityDist:</w:t>
      </w:r>
    </w:p>
    <w:p w14:paraId="3B3E85FA" w14:textId="77777777" w:rsidR="003D36CB" w:rsidRPr="00BD324F" w:rsidRDefault="003D36CB" w:rsidP="003D36CB">
      <w:pPr>
        <w:pStyle w:val="PL"/>
      </w:pPr>
      <w:r w:rsidRPr="00BD324F">
        <w:t xml:space="preserve">      type: object</w:t>
      </w:r>
    </w:p>
    <w:p w14:paraId="68A69538" w14:textId="77777777" w:rsidR="003D36CB" w:rsidRPr="00BD324F" w:rsidRDefault="003D36CB" w:rsidP="003D36CB">
      <w:pPr>
        <w:pStyle w:val="PL"/>
      </w:pPr>
      <w:r w:rsidRPr="00BD324F">
        <w:t xml:space="preserve">      properties:</w:t>
      </w:r>
    </w:p>
    <w:p w14:paraId="59B782FF" w14:textId="77777777" w:rsidR="003D36CB" w:rsidRPr="00BD324F" w:rsidRDefault="003D36CB" w:rsidP="003D36CB">
      <w:pPr>
        <w:pStyle w:val="PL"/>
      </w:pPr>
      <w:r w:rsidRPr="00BD324F">
        <w:t xml:space="preserve">        targetProbability:</w:t>
      </w:r>
    </w:p>
    <w:p w14:paraId="702961ED" w14:textId="77777777" w:rsidR="003D36CB" w:rsidRPr="00BD324F" w:rsidRDefault="003D36CB" w:rsidP="003D36CB">
      <w:pPr>
        <w:pStyle w:val="PL"/>
      </w:pPr>
      <w:r w:rsidRPr="00BD324F">
        <w:t xml:space="preserve">          type: integer</w:t>
      </w:r>
    </w:p>
    <w:p w14:paraId="7E9EB382" w14:textId="77777777" w:rsidR="003D36CB" w:rsidRPr="00BD324F" w:rsidRDefault="003D36CB" w:rsidP="003D36CB">
      <w:pPr>
        <w:pStyle w:val="PL"/>
      </w:pPr>
      <w:r w:rsidRPr="00BD324F">
        <w:t xml:space="preserve">        numberofpreamblessent:</w:t>
      </w:r>
    </w:p>
    <w:p w14:paraId="29599084" w14:textId="77777777" w:rsidR="003D36CB" w:rsidRPr="00BD324F" w:rsidRDefault="003D36CB" w:rsidP="003D36CB">
      <w:pPr>
        <w:pStyle w:val="PL"/>
      </w:pPr>
      <w:r w:rsidRPr="00BD324F">
        <w:t xml:space="preserve">          type: integer</w:t>
      </w:r>
    </w:p>
    <w:p w14:paraId="6C09EF64" w14:textId="77777777" w:rsidR="003D36CB" w:rsidRPr="00BD324F" w:rsidRDefault="003D36CB" w:rsidP="003D36CB">
      <w:pPr>
        <w:pStyle w:val="PL"/>
      </w:pPr>
    </w:p>
    <w:p w14:paraId="5431CE8E" w14:textId="77777777" w:rsidR="003D36CB" w:rsidRPr="00BD324F" w:rsidRDefault="003D36CB" w:rsidP="003D36CB">
      <w:pPr>
        <w:pStyle w:val="PL"/>
      </w:pPr>
      <w:r w:rsidRPr="00BD324F">
        <w:t xml:space="preserve">    UeAccDelayProbilityDist:</w:t>
      </w:r>
    </w:p>
    <w:p w14:paraId="15CE07E9" w14:textId="77777777" w:rsidR="003D36CB" w:rsidRPr="00BD324F" w:rsidRDefault="003D36CB" w:rsidP="003D36CB">
      <w:pPr>
        <w:pStyle w:val="PL"/>
      </w:pPr>
      <w:r w:rsidRPr="00BD324F">
        <w:t xml:space="preserve">      type: object</w:t>
      </w:r>
    </w:p>
    <w:p w14:paraId="1C1245D2" w14:textId="77777777" w:rsidR="003D36CB" w:rsidRPr="00BD324F" w:rsidRDefault="003D36CB" w:rsidP="003D36CB">
      <w:pPr>
        <w:pStyle w:val="PL"/>
      </w:pPr>
      <w:r w:rsidRPr="00BD324F">
        <w:t xml:space="preserve">      properties:</w:t>
      </w:r>
    </w:p>
    <w:p w14:paraId="040D4A68" w14:textId="77777777" w:rsidR="003D36CB" w:rsidRPr="00BD324F" w:rsidRDefault="003D36CB" w:rsidP="003D36CB">
      <w:pPr>
        <w:pStyle w:val="PL"/>
      </w:pPr>
      <w:r w:rsidRPr="00BD324F">
        <w:t xml:space="preserve">        targetProbability:</w:t>
      </w:r>
    </w:p>
    <w:p w14:paraId="0CEC2557" w14:textId="77777777" w:rsidR="003D36CB" w:rsidRPr="00BD324F" w:rsidRDefault="003D36CB" w:rsidP="003D36CB">
      <w:pPr>
        <w:pStyle w:val="PL"/>
      </w:pPr>
      <w:r w:rsidRPr="00BD324F">
        <w:t xml:space="preserve">          type: integer</w:t>
      </w:r>
    </w:p>
    <w:p w14:paraId="5A613EDD" w14:textId="77777777" w:rsidR="003D36CB" w:rsidRPr="00BD324F" w:rsidRDefault="003D36CB" w:rsidP="003D36CB">
      <w:pPr>
        <w:pStyle w:val="PL"/>
      </w:pPr>
      <w:r w:rsidRPr="00BD324F">
        <w:t xml:space="preserve">        accessdelay:</w:t>
      </w:r>
    </w:p>
    <w:p w14:paraId="5FB59055" w14:textId="77777777" w:rsidR="003D36CB" w:rsidRPr="00BD324F" w:rsidRDefault="003D36CB" w:rsidP="003D36CB">
      <w:pPr>
        <w:pStyle w:val="PL"/>
      </w:pPr>
      <w:r w:rsidRPr="00BD324F">
        <w:t xml:space="preserve">          type: integer</w:t>
      </w:r>
    </w:p>
    <w:p w14:paraId="536EE3DF" w14:textId="77777777" w:rsidR="003D36CB" w:rsidRPr="00BD324F" w:rsidRDefault="003D36CB" w:rsidP="003D36CB">
      <w:pPr>
        <w:pStyle w:val="PL"/>
      </w:pPr>
    </w:p>
    <w:p w14:paraId="6028B76E" w14:textId="77777777" w:rsidR="003D36CB" w:rsidRPr="00BD324F" w:rsidRDefault="003D36CB" w:rsidP="003D36CB">
      <w:pPr>
        <w:pStyle w:val="PL"/>
      </w:pPr>
      <w:r w:rsidRPr="00BD324F">
        <w:t xml:space="preserve">    NRPciList:</w:t>
      </w:r>
    </w:p>
    <w:p w14:paraId="1511D380" w14:textId="77777777" w:rsidR="003D36CB" w:rsidRPr="00BD324F" w:rsidRDefault="003D36CB" w:rsidP="003D36CB">
      <w:pPr>
        <w:pStyle w:val="PL"/>
      </w:pPr>
      <w:r w:rsidRPr="00BD324F">
        <w:t xml:space="preserve">      type: object</w:t>
      </w:r>
    </w:p>
    <w:p w14:paraId="67EB957D" w14:textId="77777777" w:rsidR="003D36CB" w:rsidRPr="00BD324F" w:rsidRDefault="003D36CB" w:rsidP="003D36CB">
      <w:pPr>
        <w:pStyle w:val="PL"/>
      </w:pPr>
      <w:r w:rsidRPr="00BD324F">
        <w:t xml:space="preserve">      properties:</w:t>
      </w:r>
    </w:p>
    <w:p w14:paraId="53D2BAE5" w14:textId="77777777" w:rsidR="003D36CB" w:rsidRPr="00BD324F" w:rsidRDefault="003D36CB" w:rsidP="003D36CB">
      <w:pPr>
        <w:pStyle w:val="PL"/>
      </w:pPr>
      <w:r w:rsidRPr="00BD324F">
        <w:t xml:space="preserve">        NRPci:</w:t>
      </w:r>
    </w:p>
    <w:p w14:paraId="5658BEE7" w14:textId="77777777" w:rsidR="003D36CB" w:rsidRPr="00BD324F" w:rsidRDefault="003D36CB" w:rsidP="003D36CB">
      <w:pPr>
        <w:pStyle w:val="PL"/>
      </w:pPr>
      <w:r w:rsidRPr="00BD324F">
        <w:t xml:space="preserve">          type: integer</w:t>
      </w:r>
    </w:p>
    <w:p w14:paraId="25A08A59" w14:textId="77777777" w:rsidR="003D36CB" w:rsidRPr="00BD324F" w:rsidRDefault="003D36CB" w:rsidP="003D36CB">
      <w:pPr>
        <w:pStyle w:val="PL"/>
      </w:pPr>
    </w:p>
    <w:p w14:paraId="1AE8376D" w14:textId="77777777" w:rsidR="003D36CB" w:rsidRPr="00BD324F" w:rsidRDefault="003D36CB" w:rsidP="003D36CB">
      <w:pPr>
        <w:pStyle w:val="PL"/>
      </w:pPr>
      <w:r w:rsidRPr="00BD324F">
        <w:t xml:space="preserve">    CSonPciList:</w:t>
      </w:r>
    </w:p>
    <w:p w14:paraId="59A301D3" w14:textId="77777777" w:rsidR="003D36CB" w:rsidRPr="00BD324F" w:rsidRDefault="003D36CB" w:rsidP="003D36CB">
      <w:pPr>
        <w:pStyle w:val="PL"/>
      </w:pPr>
      <w:r w:rsidRPr="00BD324F">
        <w:t xml:space="preserve">      type: object</w:t>
      </w:r>
    </w:p>
    <w:p w14:paraId="5D89E274" w14:textId="77777777" w:rsidR="003D36CB" w:rsidRPr="00BD324F" w:rsidRDefault="003D36CB" w:rsidP="003D36CB">
      <w:pPr>
        <w:pStyle w:val="PL"/>
      </w:pPr>
      <w:r w:rsidRPr="00BD324F">
        <w:t xml:space="preserve">      properties:</w:t>
      </w:r>
    </w:p>
    <w:p w14:paraId="0DC15E13" w14:textId="77777777" w:rsidR="003D36CB" w:rsidRPr="00BD324F" w:rsidRDefault="003D36CB" w:rsidP="003D36CB">
      <w:pPr>
        <w:pStyle w:val="PL"/>
      </w:pPr>
      <w:r w:rsidRPr="00BD324F">
        <w:t xml:space="preserve">        NRPci:</w:t>
      </w:r>
    </w:p>
    <w:p w14:paraId="4E42C1E3" w14:textId="77777777" w:rsidR="003D36CB" w:rsidRPr="00BD324F" w:rsidRDefault="003D36CB" w:rsidP="003D36CB">
      <w:pPr>
        <w:pStyle w:val="PL"/>
      </w:pPr>
      <w:r w:rsidRPr="00BD324F">
        <w:t xml:space="preserve">          type: integer</w:t>
      </w:r>
    </w:p>
    <w:p w14:paraId="72150A23" w14:textId="77777777" w:rsidR="003D36CB" w:rsidRPr="00BD324F" w:rsidRDefault="003D36CB" w:rsidP="003D36CB">
      <w:pPr>
        <w:pStyle w:val="PL"/>
      </w:pPr>
    </w:p>
    <w:p w14:paraId="2C32D767" w14:textId="77777777" w:rsidR="003D36CB" w:rsidRPr="00BD324F" w:rsidRDefault="003D36CB" w:rsidP="003D36CB">
      <w:pPr>
        <w:pStyle w:val="PL"/>
      </w:pPr>
      <w:r w:rsidRPr="00BD324F">
        <w:t xml:space="preserve">    MaximumDeviationHoTrigger:</w:t>
      </w:r>
    </w:p>
    <w:p w14:paraId="357E5978" w14:textId="77777777" w:rsidR="003D36CB" w:rsidRPr="00BD324F" w:rsidRDefault="003D36CB" w:rsidP="003D36CB">
      <w:pPr>
        <w:pStyle w:val="PL"/>
      </w:pPr>
      <w:r w:rsidRPr="00BD324F">
        <w:t xml:space="preserve">      type: integer</w:t>
      </w:r>
    </w:p>
    <w:p w14:paraId="4B3B1C45" w14:textId="77777777" w:rsidR="003D36CB" w:rsidRPr="00BD324F" w:rsidRDefault="003D36CB" w:rsidP="003D36CB">
      <w:pPr>
        <w:pStyle w:val="PL"/>
      </w:pPr>
      <w:r w:rsidRPr="00BD324F">
        <w:t xml:space="preserve">      minimum: -20</w:t>
      </w:r>
    </w:p>
    <w:p w14:paraId="35B86E71" w14:textId="77777777" w:rsidR="003D36CB" w:rsidRPr="00BD324F" w:rsidRDefault="003D36CB" w:rsidP="003D36CB">
      <w:pPr>
        <w:pStyle w:val="PL"/>
      </w:pPr>
      <w:r w:rsidRPr="00BD324F">
        <w:t xml:space="preserve">      maximum: 20</w:t>
      </w:r>
    </w:p>
    <w:p w14:paraId="7F71A3B0" w14:textId="77777777" w:rsidR="003D36CB" w:rsidRPr="00BD324F" w:rsidRDefault="003D36CB" w:rsidP="003D36CB">
      <w:pPr>
        <w:pStyle w:val="PL"/>
      </w:pPr>
    </w:p>
    <w:p w14:paraId="45A19172" w14:textId="77777777" w:rsidR="003D36CB" w:rsidRPr="00BD324F" w:rsidRDefault="003D36CB" w:rsidP="003D36CB">
      <w:pPr>
        <w:pStyle w:val="PL"/>
      </w:pPr>
      <w:r w:rsidRPr="00BD324F">
        <w:t xml:space="preserve">    MinimumTimeBetweenHoTriggerChange:</w:t>
      </w:r>
    </w:p>
    <w:p w14:paraId="62559BA7" w14:textId="77777777" w:rsidR="003D36CB" w:rsidRPr="00BD324F" w:rsidRDefault="003D36CB" w:rsidP="003D36CB">
      <w:pPr>
        <w:pStyle w:val="PL"/>
      </w:pPr>
      <w:r w:rsidRPr="00BD324F">
        <w:t xml:space="preserve">      type: integer</w:t>
      </w:r>
    </w:p>
    <w:p w14:paraId="09413C53" w14:textId="77777777" w:rsidR="003D36CB" w:rsidRPr="00BD324F" w:rsidRDefault="003D36CB" w:rsidP="003D36CB">
      <w:pPr>
        <w:pStyle w:val="PL"/>
      </w:pPr>
      <w:r w:rsidRPr="00BD324F">
        <w:t xml:space="preserve">      minimum: 0</w:t>
      </w:r>
    </w:p>
    <w:p w14:paraId="26B3E9C9" w14:textId="77777777" w:rsidR="003D36CB" w:rsidRPr="00BD324F" w:rsidRDefault="003D36CB" w:rsidP="003D36CB">
      <w:pPr>
        <w:pStyle w:val="PL"/>
      </w:pPr>
      <w:r w:rsidRPr="00BD324F">
        <w:t xml:space="preserve">      maximum: 604800</w:t>
      </w:r>
    </w:p>
    <w:p w14:paraId="5F1C8F3F" w14:textId="77777777" w:rsidR="003D36CB" w:rsidRPr="00BD324F" w:rsidRDefault="003D36CB" w:rsidP="003D36CB">
      <w:pPr>
        <w:pStyle w:val="PL"/>
      </w:pPr>
    </w:p>
    <w:p w14:paraId="65B04BCF" w14:textId="77777777" w:rsidR="003D36CB" w:rsidRPr="00BD324F" w:rsidRDefault="003D36CB" w:rsidP="003D36CB">
      <w:pPr>
        <w:pStyle w:val="PL"/>
      </w:pPr>
      <w:r w:rsidRPr="00BD324F">
        <w:t xml:space="preserve">    TstoreUEcntxt:</w:t>
      </w:r>
    </w:p>
    <w:p w14:paraId="375941EE" w14:textId="77777777" w:rsidR="003D36CB" w:rsidRPr="00BD324F" w:rsidRDefault="003D36CB" w:rsidP="003D36CB">
      <w:pPr>
        <w:pStyle w:val="PL"/>
      </w:pPr>
      <w:r w:rsidRPr="00BD324F">
        <w:t xml:space="preserve">      type: integer</w:t>
      </w:r>
    </w:p>
    <w:p w14:paraId="7643195B" w14:textId="77777777" w:rsidR="003D36CB" w:rsidRPr="00BD324F" w:rsidRDefault="003D36CB" w:rsidP="003D36CB">
      <w:pPr>
        <w:pStyle w:val="PL"/>
      </w:pPr>
      <w:r w:rsidRPr="00BD324F">
        <w:t xml:space="preserve">      minimum: 0</w:t>
      </w:r>
    </w:p>
    <w:p w14:paraId="0730A65B" w14:textId="77777777" w:rsidR="003D36CB" w:rsidRPr="00BD324F" w:rsidRDefault="003D36CB" w:rsidP="003D36CB">
      <w:pPr>
        <w:pStyle w:val="PL"/>
      </w:pPr>
      <w:r w:rsidRPr="00BD324F">
        <w:t xml:space="preserve">      maximum: 1023</w:t>
      </w:r>
    </w:p>
    <w:p w14:paraId="706AB2EB" w14:textId="77777777" w:rsidR="003D36CB" w:rsidRPr="00BD324F" w:rsidRDefault="003D36CB" w:rsidP="003D36CB">
      <w:pPr>
        <w:pStyle w:val="PL"/>
      </w:pPr>
    </w:p>
    <w:p w14:paraId="485ED49C" w14:textId="77777777" w:rsidR="003D36CB" w:rsidRPr="00BD324F" w:rsidRDefault="003D36CB" w:rsidP="003D36CB">
      <w:pPr>
        <w:pStyle w:val="PL"/>
      </w:pPr>
      <w:r w:rsidRPr="00BD324F">
        <w:t xml:space="preserve">    CellState:</w:t>
      </w:r>
    </w:p>
    <w:p w14:paraId="790F4C98" w14:textId="77777777" w:rsidR="003D36CB" w:rsidRPr="00BD324F" w:rsidRDefault="003D36CB" w:rsidP="003D36CB">
      <w:pPr>
        <w:pStyle w:val="PL"/>
      </w:pPr>
      <w:r w:rsidRPr="00BD324F">
        <w:t xml:space="preserve">      type: string</w:t>
      </w:r>
    </w:p>
    <w:p w14:paraId="5AFA60F2" w14:textId="77777777" w:rsidR="003D36CB" w:rsidRPr="00BD324F" w:rsidRDefault="003D36CB" w:rsidP="003D36CB">
      <w:pPr>
        <w:pStyle w:val="PL"/>
      </w:pPr>
      <w:r w:rsidRPr="00BD324F">
        <w:t xml:space="preserve">      enum:</w:t>
      </w:r>
    </w:p>
    <w:p w14:paraId="52661C53" w14:textId="77777777" w:rsidR="003D36CB" w:rsidRPr="00BD324F" w:rsidRDefault="003D36CB" w:rsidP="003D36CB">
      <w:pPr>
        <w:pStyle w:val="PL"/>
      </w:pPr>
      <w:r w:rsidRPr="00BD324F">
        <w:t xml:space="preserve">        - IDLE</w:t>
      </w:r>
    </w:p>
    <w:p w14:paraId="32597205" w14:textId="77777777" w:rsidR="003D36CB" w:rsidRPr="00BD324F" w:rsidRDefault="003D36CB" w:rsidP="003D36CB">
      <w:pPr>
        <w:pStyle w:val="PL"/>
      </w:pPr>
      <w:r w:rsidRPr="00BD324F">
        <w:t xml:space="preserve">        - INACTIVE</w:t>
      </w:r>
    </w:p>
    <w:p w14:paraId="2C7809CD" w14:textId="77777777" w:rsidR="003D36CB" w:rsidRPr="00BD324F" w:rsidRDefault="003D36CB" w:rsidP="003D36CB">
      <w:pPr>
        <w:pStyle w:val="PL"/>
      </w:pPr>
      <w:r w:rsidRPr="00BD324F">
        <w:t xml:space="preserve">        - ACTIVE</w:t>
      </w:r>
    </w:p>
    <w:p w14:paraId="141CCB1A" w14:textId="77777777" w:rsidR="003D36CB" w:rsidRPr="00BD324F" w:rsidRDefault="003D36CB" w:rsidP="003D36CB">
      <w:pPr>
        <w:pStyle w:val="PL"/>
      </w:pPr>
      <w:r w:rsidRPr="00BD324F">
        <w:t xml:space="preserve">    CyclicPrefix:</w:t>
      </w:r>
    </w:p>
    <w:p w14:paraId="2FA85ED1" w14:textId="77777777" w:rsidR="003D36CB" w:rsidRPr="00BD324F" w:rsidRDefault="003D36CB" w:rsidP="003D36CB">
      <w:pPr>
        <w:pStyle w:val="PL"/>
      </w:pPr>
      <w:r w:rsidRPr="00BD324F">
        <w:t xml:space="preserve">      type: string</w:t>
      </w:r>
    </w:p>
    <w:p w14:paraId="694A3E82" w14:textId="77777777" w:rsidR="003D36CB" w:rsidRPr="00BD324F" w:rsidRDefault="003D36CB" w:rsidP="003D36CB">
      <w:pPr>
        <w:pStyle w:val="PL"/>
      </w:pPr>
      <w:r w:rsidRPr="00BD324F">
        <w:t xml:space="preserve">      enum:</w:t>
      </w:r>
    </w:p>
    <w:p w14:paraId="604CDF1C" w14:textId="77777777" w:rsidR="003D36CB" w:rsidRPr="00BD324F" w:rsidRDefault="003D36CB" w:rsidP="003D36CB">
      <w:pPr>
        <w:pStyle w:val="PL"/>
      </w:pPr>
      <w:r w:rsidRPr="00BD324F">
        <w:t xml:space="preserve">        - '15'</w:t>
      </w:r>
    </w:p>
    <w:p w14:paraId="001825DE" w14:textId="77777777" w:rsidR="003D36CB" w:rsidRPr="00BD324F" w:rsidRDefault="003D36CB" w:rsidP="003D36CB">
      <w:pPr>
        <w:pStyle w:val="PL"/>
      </w:pPr>
      <w:r w:rsidRPr="00BD324F">
        <w:t xml:space="preserve">        - '30'</w:t>
      </w:r>
    </w:p>
    <w:p w14:paraId="39717051" w14:textId="77777777" w:rsidR="003D36CB" w:rsidRPr="00BD324F" w:rsidRDefault="003D36CB" w:rsidP="003D36CB">
      <w:pPr>
        <w:pStyle w:val="PL"/>
      </w:pPr>
      <w:r w:rsidRPr="00BD324F">
        <w:t xml:space="preserve">        - '60'</w:t>
      </w:r>
    </w:p>
    <w:p w14:paraId="4FEEB5E2" w14:textId="77777777" w:rsidR="003D36CB" w:rsidRPr="00BD324F" w:rsidRDefault="003D36CB" w:rsidP="003D36CB">
      <w:pPr>
        <w:pStyle w:val="PL"/>
      </w:pPr>
      <w:r w:rsidRPr="00BD324F">
        <w:t xml:space="preserve">        - '120'</w:t>
      </w:r>
    </w:p>
    <w:p w14:paraId="13C47A24" w14:textId="77777777" w:rsidR="003D36CB" w:rsidRPr="00BD324F" w:rsidRDefault="003D36CB" w:rsidP="003D36CB">
      <w:pPr>
        <w:pStyle w:val="PL"/>
      </w:pPr>
      <w:r w:rsidRPr="00BD324F">
        <w:t xml:space="preserve">    TxDirection:</w:t>
      </w:r>
    </w:p>
    <w:p w14:paraId="738E8527" w14:textId="77777777" w:rsidR="003D36CB" w:rsidRPr="00BD324F" w:rsidRDefault="003D36CB" w:rsidP="003D36CB">
      <w:pPr>
        <w:pStyle w:val="PL"/>
      </w:pPr>
      <w:r w:rsidRPr="00BD324F">
        <w:t xml:space="preserve">      type: string</w:t>
      </w:r>
    </w:p>
    <w:p w14:paraId="3D970D59" w14:textId="77777777" w:rsidR="003D36CB" w:rsidRPr="00BD324F" w:rsidRDefault="003D36CB" w:rsidP="003D36CB">
      <w:pPr>
        <w:pStyle w:val="PL"/>
      </w:pPr>
      <w:r w:rsidRPr="00BD324F">
        <w:t xml:space="preserve">      enum:</w:t>
      </w:r>
    </w:p>
    <w:p w14:paraId="66E7E3A0" w14:textId="77777777" w:rsidR="003D36CB" w:rsidRPr="00BD324F" w:rsidRDefault="003D36CB" w:rsidP="003D36CB">
      <w:pPr>
        <w:pStyle w:val="PL"/>
      </w:pPr>
      <w:r w:rsidRPr="00BD324F">
        <w:t xml:space="preserve">        - DL</w:t>
      </w:r>
    </w:p>
    <w:p w14:paraId="69145839" w14:textId="77777777" w:rsidR="003D36CB" w:rsidRPr="00BD324F" w:rsidRDefault="003D36CB" w:rsidP="003D36CB">
      <w:pPr>
        <w:pStyle w:val="PL"/>
      </w:pPr>
      <w:r w:rsidRPr="00BD324F">
        <w:t xml:space="preserve">        - UL</w:t>
      </w:r>
    </w:p>
    <w:p w14:paraId="4C898083" w14:textId="77777777" w:rsidR="003D36CB" w:rsidRPr="00BD324F" w:rsidRDefault="003D36CB" w:rsidP="003D36CB">
      <w:pPr>
        <w:pStyle w:val="PL"/>
      </w:pPr>
      <w:r w:rsidRPr="00BD324F">
        <w:t xml:space="preserve">        - DL and UL</w:t>
      </w:r>
    </w:p>
    <w:p w14:paraId="5213FA74" w14:textId="77777777" w:rsidR="003D36CB" w:rsidRPr="00BD324F" w:rsidRDefault="003D36CB" w:rsidP="003D36CB">
      <w:pPr>
        <w:pStyle w:val="PL"/>
      </w:pPr>
      <w:r w:rsidRPr="00BD324F">
        <w:t xml:space="preserve">    BwpContext:</w:t>
      </w:r>
    </w:p>
    <w:p w14:paraId="637C1E50" w14:textId="77777777" w:rsidR="003D36CB" w:rsidRPr="00BD324F" w:rsidRDefault="003D36CB" w:rsidP="003D36CB">
      <w:pPr>
        <w:pStyle w:val="PL"/>
      </w:pPr>
      <w:r w:rsidRPr="00BD324F">
        <w:t xml:space="preserve">      type: string</w:t>
      </w:r>
    </w:p>
    <w:p w14:paraId="2BA3CBAA" w14:textId="77777777" w:rsidR="003D36CB" w:rsidRPr="00BD324F" w:rsidRDefault="003D36CB" w:rsidP="003D36CB">
      <w:pPr>
        <w:pStyle w:val="PL"/>
      </w:pPr>
      <w:r w:rsidRPr="00BD324F">
        <w:t xml:space="preserve">      enum:</w:t>
      </w:r>
    </w:p>
    <w:p w14:paraId="45C9021D" w14:textId="77777777" w:rsidR="003D36CB" w:rsidRPr="00BD324F" w:rsidRDefault="003D36CB" w:rsidP="003D36CB">
      <w:pPr>
        <w:pStyle w:val="PL"/>
      </w:pPr>
      <w:r w:rsidRPr="00BD324F">
        <w:t xml:space="preserve">        - DL</w:t>
      </w:r>
    </w:p>
    <w:p w14:paraId="4B62E5B5" w14:textId="77777777" w:rsidR="003D36CB" w:rsidRPr="00BD324F" w:rsidRDefault="003D36CB" w:rsidP="003D36CB">
      <w:pPr>
        <w:pStyle w:val="PL"/>
      </w:pPr>
      <w:r w:rsidRPr="00BD324F">
        <w:t xml:space="preserve">        - UL</w:t>
      </w:r>
    </w:p>
    <w:p w14:paraId="2C131C0F" w14:textId="77777777" w:rsidR="003D36CB" w:rsidRPr="00BD324F" w:rsidRDefault="003D36CB" w:rsidP="003D36CB">
      <w:pPr>
        <w:pStyle w:val="PL"/>
      </w:pPr>
      <w:r w:rsidRPr="00BD324F">
        <w:t xml:space="preserve">        - SUL</w:t>
      </w:r>
    </w:p>
    <w:p w14:paraId="742833FA" w14:textId="77777777" w:rsidR="003D36CB" w:rsidRPr="00BD324F" w:rsidRDefault="003D36CB" w:rsidP="003D36CB">
      <w:pPr>
        <w:pStyle w:val="PL"/>
      </w:pPr>
      <w:r w:rsidRPr="00BD324F">
        <w:t xml:space="preserve">    IsInitialBwp:</w:t>
      </w:r>
    </w:p>
    <w:p w14:paraId="455EF76E" w14:textId="77777777" w:rsidR="003D36CB" w:rsidRPr="00BD324F" w:rsidRDefault="003D36CB" w:rsidP="003D36CB">
      <w:pPr>
        <w:pStyle w:val="PL"/>
      </w:pPr>
      <w:r w:rsidRPr="00BD324F">
        <w:t xml:space="preserve">      type: string</w:t>
      </w:r>
    </w:p>
    <w:p w14:paraId="6747094E" w14:textId="77777777" w:rsidR="003D36CB" w:rsidRPr="00BD324F" w:rsidRDefault="003D36CB" w:rsidP="003D36CB">
      <w:pPr>
        <w:pStyle w:val="PL"/>
      </w:pPr>
      <w:r w:rsidRPr="00BD324F">
        <w:t xml:space="preserve">      enum:</w:t>
      </w:r>
    </w:p>
    <w:p w14:paraId="2B3CE714" w14:textId="77777777" w:rsidR="003D36CB" w:rsidRPr="00BD324F" w:rsidRDefault="003D36CB" w:rsidP="003D36CB">
      <w:pPr>
        <w:pStyle w:val="PL"/>
      </w:pPr>
      <w:r w:rsidRPr="00BD324F">
        <w:t xml:space="preserve">        - INITIAL</w:t>
      </w:r>
    </w:p>
    <w:p w14:paraId="5A79B9C3" w14:textId="77777777" w:rsidR="003D36CB" w:rsidRPr="00BD324F" w:rsidRDefault="003D36CB" w:rsidP="003D36CB">
      <w:pPr>
        <w:pStyle w:val="PL"/>
      </w:pPr>
      <w:r w:rsidRPr="00BD324F">
        <w:t xml:space="preserve">        - OTHER</w:t>
      </w:r>
    </w:p>
    <w:p w14:paraId="0AD86355" w14:textId="77777777" w:rsidR="003D36CB" w:rsidRPr="00BD324F" w:rsidRDefault="003D36CB" w:rsidP="003D36CB">
      <w:pPr>
        <w:pStyle w:val="PL"/>
      </w:pPr>
      <w:r w:rsidRPr="00BD324F">
        <w:t xml:space="preserve">        - SUL</w:t>
      </w:r>
    </w:p>
    <w:p w14:paraId="2A67602A" w14:textId="77777777" w:rsidR="003D36CB" w:rsidRPr="00BD324F" w:rsidRDefault="003D36CB" w:rsidP="003D36CB">
      <w:pPr>
        <w:pStyle w:val="PL"/>
      </w:pPr>
      <w:r w:rsidRPr="00BD324F">
        <w:t xml:space="preserve">    QuotaType:</w:t>
      </w:r>
    </w:p>
    <w:p w14:paraId="5AE0EC25" w14:textId="77777777" w:rsidR="003D36CB" w:rsidRPr="00BD324F" w:rsidRDefault="003D36CB" w:rsidP="003D36CB">
      <w:pPr>
        <w:pStyle w:val="PL"/>
      </w:pPr>
      <w:r w:rsidRPr="00BD324F">
        <w:t xml:space="preserve">      type: string</w:t>
      </w:r>
    </w:p>
    <w:p w14:paraId="01D02CD3" w14:textId="77777777" w:rsidR="003D36CB" w:rsidRPr="00BD324F" w:rsidRDefault="003D36CB" w:rsidP="003D36CB">
      <w:pPr>
        <w:pStyle w:val="PL"/>
      </w:pPr>
      <w:r w:rsidRPr="00BD324F">
        <w:t xml:space="preserve">      enum:</w:t>
      </w:r>
    </w:p>
    <w:p w14:paraId="2A5444EA" w14:textId="77777777" w:rsidR="003D36CB" w:rsidRPr="00BD324F" w:rsidRDefault="003D36CB" w:rsidP="003D36CB">
      <w:pPr>
        <w:pStyle w:val="PL"/>
      </w:pPr>
      <w:r w:rsidRPr="00BD324F">
        <w:t xml:space="preserve">        - STRICT</w:t>
      </w:r>
    </w:p>
    <w:p w14:paraId="7DE48991" w14:textId="77777777" w:rsidR="003D36CB" w:rsidRPr="00BD324F" w:rsidRDefault="003D36CB" w:rsidP="003D36CB">
      <w:pPr>
        <w:pStyle w:val="PL"/>
      </w:pPr>
      <w:r w:rsidRPr="00BD324F">
        <w:t xml:space="preserve">        - FLOAT</w:t>
      </w:r>
    </w:p>
    <w:p w14:paraId="437E783C" w14:textId="77777777" w:rsidR="003D36CB" w:rsidRPr="00BD324F" w:rsidRDefault="003D36CB" w:rsidP="003D36CB">
      <w:pPr>
        <w:pStyle w:val="PL"/>
      </w:pPr>
      <w:r w:rsidRPr="00BD324F">
        <w:t xml:space="preserve">    IsESCoveredBy:</w:t>
      </w:r>
    </w:p>
    <w:p w14:paraId="65D779AD" w14:textId="77777777" w:rsidR="003D36CB" w:rsidRPr="00BD324F" w:rsidRDefault="003D36CB" w:rsidP="003D36CB">
      <w:pPr>
        <w:pStyle w:val="PL"/>
      </w:pPr>
      <w:r w:rsidRPr="00BD324F">
        <w:t xml:space="preserve">      type: string</w:t>
      </w:r>
    </w:p>
    <w:p w14:paraId="1663C08F" w14:textId="77777777" w:rsidR="003D36CB" w:rsidRPr="00BD324F" w:rsidRDefault="003D36CB" w:rsidP="003D36CB">
      <w:pPr>
        <w:pStyle w:val="PL"/>
      </w:pPr>
      <w:r w:rsidRPr="00BD324F">
        <w:t xml:space="preserve">      enum:</w:t>
      </w:r>
    </w:p>
    <w:p w14:paraId="0BDEF835" w14:textId="77777777" w:rsidR="003D36CB" w:rsidRPr="00BD324F" w:rsidRDefault="003D36CB" w:rsidP="003D36CB">
      <w:pPr>
        <w:pStyle w:val="PL"/>
      </w:pPr>
      <w:r w:rsidRPr="00BD324F">
        <w:t xml:space="preserve">        - NO</w:t>
      </w:r>
    </w:p>
    <w:p w14:paraId="03E4BCF5" w14:textId="77777777" w:rsidR="003D36CB" w:rsidRPr="00BD324F" w:rsidRDefault="003D36CB" w:rsidP="003D36CB">
      <w:pPr>
        <w:pStyle w:val="PL"/>
      </w:pPr>
      <w:r w:rsidRPr="00BD324F">
        <w:t xml:space="preserve">        - PARTIAL</w:t>
      </w:r>
    </w:p>
    <w:p w14:paraId="7931C337" w14:textId="77777777" w:rsidR="003D36CB" w:rsidRPr="00BD324F" w:rsidRDefault="003D36CB" w:rsidP="003D36CB">
      <w:pPr>
        <w:pStyle w:val="PL"/>
      </w:pPr>
      <w:r w:rsidRPr="00BD324F">
        <w:t xml:space="preserve">        - FULL</w:t>
      </w:r>
    </w:p>
    <w:p w14:paraId="051B0860" w14:textId="77777777" w:rsidR="003D36CB" w:rsidRPr="00BD324F" w:rsidRDefault="003D36CB" w:rsidP="003D36CB">
      <w:pPr>
        <w:pStyle w:val="PL"/>
      </w:pPr>
      <w:r w:rsidRPr="00BD324F">
        <w:t xml:space="preserve">    RrmPolicyMember:</w:t>
      </w:r>
    </w:p>
    <w:p w14:paraId="791CF3DC" w14:textId="77777777" w:rsidR="003D36CB" w:rsidRPr="00BD324F" w:rsidRDefault="003D36CB" w:rsidP="003D36CB">
      <w:pPr>
        <w:pStyle w:val="PL"/>
      </w:pPr>
      <w:r w:rsidRPr="00BD324F">
        <w:t xml:space="preserve">      type: object</w:t>
      </w:r>
    </w:p>
    <w:p w14:paraId="66C42679" w14:textId="77777777" w:rsidR="003D36CB" w:rsidRPr="00BD324F" w:rsidRDefault="003D36CB" w:rsidP="003D36CB">
      <w:pPr>
        <w:pStyle w:val="PL"/>
      </w:pPr>
      <w:r w:rsidRPr="00BD324F">
        <w:t xml:space="preserve">      properties:</w:t>
      </w:r>
    </w:p>
    <w:p w14:paraId="0E04CB00" w14:textId="77777777" w:rsidR="003D36CB" w:rsidRPr="00BD324F" w:rsidRDefault="003D36CB" w:rsidP="003D36CB">
      <w:pPr>
        <w:pStyle w:val="PL"/>
      </w:pPr>
      <w:r w:rsidRPr="00BD324F">
        <w:t xml:space="preserve">        plmnId:</w:t>
      </w:r>
    </w:p>
    <w:p w14:paraId="68EC66B6" w14:textId="77777777" w:rsidR="003D36CB" w:rsidRPr="00BD324F" w:rsidRDefault="003D36CB" w:rsidP="003D36CB">
      <w:pPr>
        <w:pStyle w:val="PL"/>
      </w:pPr>
      <w:r w:rsidRPr="00BD324F">
        <w:t xml:space="preserve">          $ref: '#/components/schemas/PlmnId'</w:t>
      </w:r>
    </w:p>
    <w:p w14:paraId="502D384C" w14:textId="77777777" w:rsidR="003D36CB" w:rsidRPr="00BD324F" w:rsidRDefault="003D36CB" w:rsidP="003D36CB">
      <w:pPr>
        <w:pStyle w:val="PL"/>
      </w:pPr>
      <w:r w:rsidRPr="00BD324F">
        <w:t xml:space="preserve">        snssai:</w:t>
      </w:r>
    </w:p>
    <w:p w14:paraId="71D58FD3" w14:textId="77777777" w:rsidR="003D36CB" w:rsidRPr="00BD324F" w:rsidRDefault="003D36CB" w:rsidP="003D36CB">
      <w:pPr>
        <w:pStyle w:val="PL"/>
      </w:pPr>
      <w:r w:rsidRPr="00BD324F">
        <w:t xml:space="preserve">          $ref: '#/components/schemas/Snssai'</w:t>
      </w:r>
    </w:p>
    <w:p w14:paraId="28FB9826" w14:textId="77777777" w:rsidR="003D36CB" w:rsidRPr="00BD324F" w:rsidRDefault="003D36CB" w:rsidP="003D36CB">
      <w:pPr>
        <w:pStyle w:val="PL"/>
      </w:pPr>
      <w:r w:rsidRPr="00BD324F">
        <w:t xml:space="preserve">    RrmPolicyMemberList:</w:t>
      </w:r>
    </w:p>
    <w:p w14:paraId="5708C571" w14:textId="77777777" w:rsidR="003D36CB" w:rsidRPr="00BD324F" w:rsidRDefault="003D36CB" w:rsidP="003D36CB">
      <w:pPr>
        <w:pStyle w:val="PL"/>
      </w:pPr>
      <w:r w:rsidRPr="00BD324F">
        <w:t xml:space="preserve">      type: array</w:t>
      </w:r>
    </w:p>
    <w:p w14:paraId="068B5F83" w14:textId="77777777" w:rsidR="003D36CB" w:rsidRPr="00BD324F" w:rsidRDefault="003D36CB" w:rsidP="003D36CB">
      <w:pPr>
        <w:pStyle w:val="PL"/>
      </w:pPr>
      <w:r w:rsidRPr="00BD324F">
        <w:t xml:space="preserve">      items:</w:t>
      </w:r>
    </w:p>
    <w:p w14:paraId="2BDBE7CD" w14:textId="77777777" w:rsidR="003D36CB" w:rsidRPr="00BD324F" w:rsidRDefault="003D36CB" w:rsidP="003D36CB">
      <w:pPr>
        <w:pStyle w:val="PL"/>
      </w:pPr>
      <w:r w:rsidRPr="00BD324F">
        <w:t xml:space="preserve">        $ref: '#/components/schemas/RrmPolicyMember'</w:t>
      </w:r>
    </w:p>
    <w:p w14:paraId="2E587AB1" w14:textId="77777777" w:rsidR="003D36CB" w:rsidRPr="00BD324F" w:rsidRDefault="003D36CB" w:rsidP="003D36CB">
      <w:pPr>
        <w:pStyle w:val="PL"/>
      </w:pPr>
      <w:r w:rsidRPr="00BD324F">
        <w:t xml:space="preserve">    AddressWithVlan:</w:t>
      </w:r>
    </w:p>
    <w:p w14:paraId="13679C44" w14:textId="77777777" w:rsidR="003D36CB" w:rsidRPr="00BD324F" w:rsidRDefault="003D36CB" w:rsidP="003D36CB">
      <w:pPr>
        <w:pStyle w:val="PL"/>
      </w:pPr>
      <w:r w:rsidRPr="00BD324F">
        <w:t xml:space="preserve">      type: object</w:t>
      </w:r>
    </w:p>
    <w:p w14:paraId="08E28684" w14:textId="77777777" w:rsidR="003D36CB" w:rsidRPr="00BD324F" w:rsidRDefault="003D36CB" w:rsidP="003D36CB">
      <w:pPr>
        <w:pStyle w:val="PL"/>
      </w:pPr>
      <w:r w:rsidRPr="00BD324F">
        <w:t xml:space="preserve">      properties:</w:t>
      </w:r>
    </w:p>
    <w:p w14:paraId="754F3710" w14:textId="77777777" w:rsidR="003D36CB" w:rsidRPr="00BD324F" w:rsidRDefault="003D36CB" w:rsidP="003D36CB">
      <w:pPr>
        <w:pStyle w:val="PL"/>
      </w:pPr>
      <w:r w:rsidRPr="00BD324F">
        <w:t xml:space="preserve">        ipv4Address:</w:t>
      </w:r>
    </w:p>
    <w:p w14:paraId="7B005B18" w14:textId="77777777" w:rsidR="003D36CB" w:rsidRPr="00BD324F" w:rsidRDefault="003D36CB" w:rsidP="003D36CB">
      <w:pPr>
        <w:pStyle w:val="PL"/>
      </w:pPr>
      <w:r w:rsidRPr="00BD324F">
        <w:t xml:space="preserve">          $ref: 'comDefs.yaml#/components/schemas/Ipv4Addr'</w:t>
      </w:r>
    </w:p>
    <w:p w14:paraId="57B39257" w14:textId="77777777" w:rsidR="003D36CB" w:rsidRPr="00BD324F" w:rsidRDefault="003D36CB" w:rsidP="003D36CB">
      <w:pPr>
        <w:pStyle w:val="PL"/>
      </w:pPr>
      <w:r w:rsidRPr="00BD324F">
        <w:t xml:space="preserve">        ipv6Address:</w:t>
      </w:r>
    </w:p>
    <w:p w14:paraId="1F01FFBB" w14:textId="77777777" w:rsidR="003D36CB" w:rsidRPr="00BD324F" w:rsidRDefault="003D36CB" w:rsidP="003D36CB">
      <w:pPr>
        <w:pStyle w:val="PL"/>
      </w:pPr>
      <w:r w:rsidRPr="00BD324F">
        <w:t xml:space="preserve">          $ref: 'comDefs.yaml#/components/schemas/Ipv6Addr'</w:t>
      </w:r>
    </w:p>
    <w:p w14:paraId="2ABC6088" w14:textId="77777777" w:rsidR="003D36CB" w:rsidRPr="00BD324F" w:rsidRDefault="003D36CB" w:rsidP="003D36CB">
      <w:pPr>
        <w:pStyle w:val="PL"/>
      </w:pPr>
      <w:r w:rsidRPr="00BD324F">
        <w:t xml:space="preserve">        vlanId:</w:t>
      </w:r>
    </w:p>
    <w:p w14:paraId="17D012B5" w14:textId="77777777" w:rsidR="003D36CB" w:rsidRPr="00BD324F" w:rsidRDefault="003D36CB" w:rsidP="003D36CB">
      <w:pPr>
        <w:pStyle w:val="PL"/>
      </w:pPr>
      <w:r w:rsidRPr="00BD324F">
        <w:t xml:space="preserve">          type: integer</w:t>
      </w:r>
    </w:p>
    <w:p w14:paraId="246A604E" w14:textId="77777777" w:rsidR="003D36CB" w:rsidRPr="00BD324F" w:rsidRDefault="003D36CB" w:rsidP="003D36CB">
      <w:pPr>
        <w:pStyle w:val="PL"/>
      </w:pPr>
      <w:r w:rsidRPr="00BD324F">
        <w:t xml:space="preserve">          minimum: 0</w:t>
      </w:r>
    </w:p>
    <w:p w14:paraId="1FFD4CCE" w14:textId="77777777" w:rsidR="003D36CB" w:rsidRPr="00BD324F" w:rsidRDefault="003D36CB" w:rsidP="003D36CB">
      <w:pPr>
        <w:pStyle w:val="PL"/>
      </w:pPr>
      <w:r w:rsidRPr="00BD324F">
        <w:t xml:space="preserve">          maximum: 4096</w:t>
      </w:r>
    </w:p>
    <w:p w14:paraId="537844B7" w14:textId="77777777" w:rsidR="003D36CB" w:rsidRPr="00BD324F" w:rsidRDefault="003D36CB" w:rsidP="003D36CB">
      <w:pPr>
        <w:pStyle w:val="PL"/>
      </w:pPr>
      <w:r w:rsidRPr="00BD324F">
        <w:t xml:space="preserve">    LocalAddress:</w:t>
      </w:r>
    </w:p>
    <w:p w14:paraId="47F0FE11" w14:textId="77777777" w:rsidR="003D36CB" w:rsidRPr="00BD324F" w:rsidRDefault="003D36CB" w:rsidP="003D36CB">
      <w:pPr>
        <w:pStyle w:val="PL"/>
      </w:pPr>
      <w:r w:rsidRPr="00BD324F">
        <w:t xml:space="preserve">      type: object</w:t>
      </w:r>
    </w:p>
    <w:p w14:paraId="034FA700" w14:textId="77777777" w:rsidR="003D36CB" w:rsidRPr="00BD324F" w:rsidRDefault="003D36CB" w:rsidP="003D36CB">
      <w:pPr>
        <w:pStyle w:val="PL"/>
      </w:pPr>
      <w:r w:rsidRPr="00BD324F">
        <w:t xml:space="preserve">      properties:</w:t>
      </w:r>
    </w:p>
    <w:p w14:paraId="21C64FCB" w14:textId="77777777" w:rsidR="003D36CB" w:rsidRPr="00BD324F" w:rsidRDefault="003D36CB" w:rsidP="003D36CB">
      <w:pPr>
        <w:pStyle w:val="PL"/>
      </w:pPr>
      <w:r w:rsidRPr="00BD324F">
        <w:t xml:space="preserve">        addressWithVlan:</w:t>
      </w:r>
    </w:p>
    <w:p w14:paraId="4FEFD957" w14:textId="77777777" w:rsidR="003D36CB" w:rsidRPr="00BD324F" w:rsidRDefault="003D36CB" w:rsidP="003D36CB">
      <w:pPr>
        <w:pStyle w:val="PL"/>
      </w:pPr>
      <w:r w:rsidRPr="00BD324F">
        <w:t xml:space="preserve">          $ref: '#/components/schemas/AddressWithVlan'</w:t>
      </w:r>
    </w:p>
    <w:p w14:paraId="3F71D119" w14:textId="77777777" w:rsidR="003D36CB" w:rsidRPr="002632DF" w:rsidRDefault="003D36CB" w:rsidP="003D36CB">
      <w:pPr>
        <w:pStyle w:val="PL"/>
        <w:rPr>
          <w:lang w:val="fr-FR"/>
        </w:rPr>
      </w:pPr>
      <w:r w:rsidRPr="00BD324F">
        <w:t xml:space="preserve">        </w:t>
      </w:r>
      <w:r w:rsidRPr="002632DF">
        <w:rPr>
          <w:lang w:val="fr-FR"/>
        </w:rPr>
        <w:t>port:</w:t>
      </w:r>
    </w:p>
    <w:p w14:paraId="0C6F748B" w14:textId="77777777" w:rsidR="003D36CB" w:rsidRPr="002632DF" w:rsidRDefault="003D36CB" w:rsidP="003D36CB">
      <w:pPr>
        <w:pStyle w:val="PL"/>
        <w:rPr>
          <w:lang w:val="fr-FR"/>
        </w:rPr>
      </w:pPr>
      <w:r w:rsidRPr="002632DF">
        <w:rPr>
          <w:lang w:val="fr-FR"/>
        </w:rPr>
        <w:t xml:space="preserve">          type: integer</w:t>
      </w:r>
    </w:p>
    <w:p w14:paraId="2AD69E69" w14:textId="77777777" w:rsidR="003D36CB" w:rsidRPr="002632DF" w:rsidRDefault="003D36CB" w:rsidP="003D36CB">
      <w:pPr>
        <w:pStyle w:val="PL"/>
        <w:rPr>
          <w:lang w:val="fr-FR"/>
        </w:rPr>
      </w:pPr>
      <w:r w:rsidRPr="002632DF">
        <w:rPr>
          <w:lang w:val="fr-FR"/>
        </w:rPr>
        <w:t xml:space="preserve">          minimum: 0</w:t>
      </w:r>
    </w:p>
    <w:p w14:paraId="0687F88A" w14:textId="77777777" w:rsidR="003D36CB" w:rsidRPr="002632DF" w:rsidRDefault="003D36CB" w:rsidP="003D36CB">
      <w:pPr>
        <w:pStyle w:val="PL"/>
        <w:rPr>
          <w:lang w:val="fr-FR"/>
        </w:rPr>
      </w:pPr>
      <w:r w:rsidRPr="002632DF">
        <w:rPr>
          <w:lang w:val="fr-FR"/>
        </w:rPr>
        <w:t xml:space="preserve">          maximum: 65535</w:t>
      </w:r>
    </w:p>
    <w:p w14:paraId="29568A2B" w14:textId="77777777" w:rsidR="003D36CB" w:rsidRPr="00BD324F" w:rsidRDefault="003D36CB" w:rsidP="003D36CB">
      <w:pPr>
        <w:pStyle w:val="PL"/>
      </w:pPr>
      <w:r w:rsidRPr="002632DF">
        <w:rPr>
          <w:lang w:val="fr-FR"/>
        </w:rPr>
        <w:t xml:space="preserve">    </w:t>
      </w:r>
      <w:r w:rsidRPr="00BD324F">
        <w:t>RemoteAddress:</w:t>
      </w:r>
    </w:p>
    <w:p w14:paraId="77FF6AC2" w14:textId="77777777" w:rsidR="003D36CB" w:rsidRPr="00BD324F" w:rsidRDefault="003D36CB" w:rsidP="003D36CB">
      <w:pPr>
        <w:pStyle w:val="PL"/>
      </w:pPr>
      <w:r w:rsidRPr="00BD324F">
        <w:t xml:space="preserve">      type: object</w:t>
      </w:r>
    </w:p>
    <w:p w14:paraId="1CAF9E32" w14:textId="77777777" w:rsidR="003D36CB" w:rsidRPr="00BD324F" w:rsidRDefault="003D36CB" w:rsidP="003D36CB">
      <w:pPr>
        <w:pStyle w:val="PL"/>
      </w:pPr>
      <w:r w:rsidRPr="00BD324F">
        <w:t xml:space="preserve">      properties:</w:t>
      </w:r>
    </w:p>
    <w:p w14:paraId="1854B89C" w14:textId="77777777" w:rsidR="003D36CB" w:rsidRPr="00BD324F" w:rsidRDefault="003D36CB" w:rsidP="003D36CB">
      <w:pPr>
        <w:pStyle w:val="PL"/>
      </w:pPr>
      <w:r w:rsidRPr="00BD324F">
        <w:t xml:space="preserve">        ipv4Address:</w:t>
      </w:r>
    </w:p>
    <w:p w14:paraId="053B075A" w14:textId="77777777" w:rsidR="003D36CB" w:rsidRPr="00BD324F" w:rsidRDefault="003D36CB" w:rsidP="003D36CB">
      <w:pPr>
        <w:pStyle w:val="PL"/>
      </w:pPr>
      <w:r w:rsidRPr="00BD324F">
        <w:t xml:space="preserve">          $ref: 'comDefs.yaml#/components/schemas/Ipv4Addr'</w:t>
      </w:r>
    </w:p>
    <w:p w14:paraId="4495B088" w14:textId="77777777" w:rsidR="003D36CB" w:rsidRPr="00BD324F" w:rsidRDefault="003D36CB" w:rsidP="003D36CB">
      <w:pPr>
        <w:pStyle w:val="PL"/>
      </w:pPr>
      <w:r w:rsidRPr="00BD324F">
        <w:t xml:space="preserve">        ipv6Address:</w:t>
      </w:r>
    </w:p>
    <w:p w14:paraId="3DA22B05" w14:textId="77777777" w:rsidR="003D36CB" w:rsidRPr="00BD324F" w:rsidRDefault="003D36CB" w:rsidP="003D36CB">
      <w:pPr>
        <w:pStyle w:val="PL"/>
      </w:pPr>
      <w:r w:rsidRPr="00BD324F">
        <w:t xml:space="preserve">          $ref: 'comDefs.yaml#/components/schemas/Ipv6Addr'</w:t>
      </w:r>
    </w:p>
    <w:p w14:paraId="115941F3" w14:textId="77777777" w:rsidR="003D36CB" w:rsidRPr="00BD324F" w:rsidRDefault="003D36CB" w:rsidP="003D36CB">
      <w:pPr>
        <w:pStyle w:val="PL"/>
      </w:pPr>
    </w:p>
    <w:p w14:paraId="2843C6AB" w14:textId="77777777" w:rsidR="003D36CB" w:rsidRPr="00BD324F" w:rsidRDefault="003D36CB" w:rsidP="003D36CB">
      <w:pPr>
        <w:pStyle w:val="PL"/>
      </w:pPr>
      <w:r w:rsidRPr="00BD324F">
        <w:t xml:space="preserve">    CellIndividualOffset:</w:t>
      </w:r>
    </w:p>
    <w:p w14:paraId="4B295B39" w14:textId="77777777" w:rsidR="003D36CB" w:rsidRPr="00BD324F" w:rsidRDefault="003D36CB" w:rsidP="003D36CB">
      <w:pPr>
        <w:pStyle w:val="PL"/>
      </w:pPr>
      <w:r w:rsidRPr="00BD324F">
        <w:t xml:space="preserve">      type: object</w:t>
      </w:r>
    </w:p>
    <w:p w14:paraId="0C9D7007" w14:textId="77777777" w:rsidR="003D36CB" w:rsidRPr="00BD324F" w:rsidRDefault="003D36CB" w:rsidP="003D36CB">
      <w:pPr>
        <w:pStyle w:val="PL"/>
      </w:pPr>
      <w:r w:rsidRPr="00BD324F">
        <w:t xml:space="preserve">      properties:</w:t>
      </w:r>
    </w:p>
    <w:p w14:paraId="0EDF799D" w14:textId="77777777" w:rsidR="003D36CB" w:rsidRPr="00BD324F" w:rsidRDefault="003D36CB" w:rsidP="003D36CB">
      <w:pPr>
        <w:pStyle w:val="PL"/>
      </w:pPr>
      <w:r w:rsidRPr="00BD324F">
        <w:t xml:space="preserve">        rsrpOffsetSSB:</w:t>
      </w:r>
    </w:p>
    <w:p w14:paraId="2E4930F0" w14:textId="77777777" w:rsidR="003D36CB" w:rsidRPr="00BD324F" w:rsidRDefault="003D36CB" w:rsidP="003D36CB">
      <w:pPr>
        <w:pStyle w:val="PL"/>
      </w:pPr>
      <w:r w:rsidRPr="00BD324F">
        <w:t xml:space="preserve">          type: integer</w:t>
      </w:r>
    </w:p>
    <w:p w14:paraId="48E723CE" w14:textId="77777777" w:rsidR="003D36CB" w:rsidRPr="00BD324F" w:rsidRDefault="003D36CB" w:rsidP="003D36CB">
      <w:pPr>
        <w:pStyle w:val="PL"/>
      </w:pPr>
      <w:r w:rsidRPr="00BD324F">
        <w:t xml:space="preserve">        rsrqOffsetSSB:</w:t>
      </w:r>
    </w:p>
    <w:p w14:paraId="66556DA6" w14:textId="77777777" w:rsidR="003D36CB" w:rsidRPr="00BD324F" w:rsidRDefault="003D36CB" w:rsidP="003D36CB">
      <w:pPr>
        <w:pStyle w:val="PL"/>
      </w:pPr>
      <w:r w:rsidRPr="00BD324F">
        <w:t xml:space="preserve">          type: integer</w:t>
      </w:r>
    </w:p>
    <w:p w14:paraId="765C7502" w14:textId="77777777" w:rsidR="003D36CB" w:rsidRPr="00BD324F" w:rsidRDefault="003D36CB" w:rsidP="003D36CB">
      <w:pPr>
        <w:pStyle w:val="PL"/>
      </w:pPr>
      <w:r w:rsidRPr="00BD324F">
        <w:t xml:space="preserve">        sinrOffsetSSB:</w:t>
      </w:r>
    </w:p>
    <w:p w14:paraId="5401C9A8" w14:textId="77777777" w:rsidR="003D36CB" w:rsidRPr="00BD324F" w:rsidRDefault="003D36CB" w:rsidP="003D36CB">
      <w:pPr>
        <w:pStyle w:val="PL"/>
      </w:pPr>
      <w:r w:rsidRPr="00BD324F">
        <w:t xml:space="preserve">          type: integer</w:t>
      </w:r>
    </w:p>
    <w:p w14:paraId="63A21CA7" w14:textId="77777777" w:rsidR="003D36CB" w:rsidRPr="00BD324F" w:rsidRDefault="003D36CB" w:rsidP="003D36CB">
      <w:pPr>
        <w:pStyle w:val="PL"/>
      </w:pPr>
      <w:r w:rsidRPr="00BD324F">
        <w:t xml:space="preserve">        rsrpOffsetCSI-RS:</w:t>
      </w:r>
    </w:p>
    <w:p w14:paraId="5D321EB7" w14:textId="77777777" w:rsidR="003D36CB" w:rsidRPr="00BD324F" w:rsidRDefault="003D36CB" w:rsidP="003D36CB">
      <w:pPr>
        <w:pStyle w:val="PL"/>
      </w:pPr>
      <w:r w:rsidRPr="00BD324F">
        <w:t xml:space="preserve">          type: integer</w:t>
      </w:r>
    </w:p>
    <w:p w14:paraId="66D12978" w14:textId="77777777" w:rsidR="003D36CB" w:rsidRPr="00BD324F" w:rsidRDefault="003D36CB" w:rsidP="003D36CB">
      <w:pPr>
        <w:pStyle w:val="PL"/>
      </w:pPr>
      <w:r w:rsidRPr="00BD324F">
        <w:t xml:space="preserve">        rsrqOffsetCSI-RS:</w:t>
      </w:r>
    </w:p>
    <w:p w14:paraId="0130DC61" w14:textId="77777777" w:rsidR="003D36CB" w:rsidRPr="00BD324F" w:rsidRDefault="003D36CB" w:rsidP="003D36CB">
      <w:pPr>
        <w:pStyle w:val="PL"/>
      </w:pPr>
      <w:r w:rsidRPr="00BD324F">
        <w:t xml:space="preserve">          type: integer</w:t>
      </w:r>
    </w:p>
    <w:p w14:paraId="4A832B69" w14:textId="77777777" w:rsidR="003D36CB" w:rsidRPr="00BD324F" w:rsidRDefault="003D36CB" w:rsidP="003D36CB">
      <w:pPr>
        <w:pStyle w:val="PL"/>
      </w:pPr>
      <w:r w:rsidRPr="00BD324F">
        <w:t xml:space="preserve">        sinrOffsetCSI-RS:</w:t>
      </w:r>
    </w:p>
    <w:p w14:paraId="25254180" w14:textId="77777777" w:rsidR="003D36CB" w:rsidRPr="00BD324F" w:rsidRDefault="003D36CB" w:rsidP="003D36CB">
      <w:pPr>
        <w:pStyle w:val="PL"/>
      </w:pPr>
      <w:r w:rsidRPr="00BD324F">
        <w:t xml:space="preserve">          type: integer</w:t>
      </w:r>
    </w:p>
    <w:p w14:paraId="214E8F16" w14:textId="77777777" w:rsidR="003D36CB" w:rsidRPr="00BD324F" w:rsidRDefault="003D36CB" w:rsidP="003D36CB">
      <w:pPr>
        <w:pStyle w:val="PL"/>
      </w:pPr>
      <w:r w:rsidRPr="00BD324F">
        <w:t xml:space="preserve">    QOffsetRange:</w:t>
      </w:r>
    </w:p>
    <w:p w14:paraId="5DD412B0" w14:textId="77777777" w:rsidR="003D36CB" w:rsidRPr="00BD324F" w:rsidRDefault="003D36CB" w:rsidP="003D36CB">
      <w:pPr>
        <w:pStyle w:val="PL"/>
      </w:pPr>
      <w:r w:rsidRPr="00BD324F">
        <w:t xml:space="preserve">      type: integer</w:t>
      </w:r>
    </w:p>
    <w:p w14:paraId="2BDDBFA8" w14:textId="77777777" w:rsidR="003D36CB" w:rsidRPr="00BD324F" w:rsidRDefault="003D36CB" w:rsidP="003D36CB">
      <w:pPr>
        <w:pStyle w:val="PL"/>
      </w:pPr>
      <w:r w:rsidRPr="00BD324F">
        <w:t xml:space="preserve">      enum:</w:t>
      </w:r>
    </w:p>
    <w:p w14:paraId="750E6213" w14:textId="77777777" w:rsidR="003D36CB" w:rsidRPr="00BD324F" w:rsidRDefault="003D36CB" w:rsidP="003D36CB">
      <w:pPr>
        <w:pStyle w:val="PL"/>
      </w:pPr>
      <w:r w:rsidRPr="00BD324F">
        <w:t xml:space="preserve">        - -24</w:t>
      </w:r>
    </w:p>
    <w:p w14:paraId="43D56F22" w14:textId="77777777" w:rsidR="003D36CB" w:rsidRPr="00BD324F" w:rsidRDefault="003D36CB" w:rsidP="003D36CB">
      <w:pPr>
        <w:pStyle w:val="PL"/>
      </w:pPr>
      <w:r w:rsidRPr="00BD324F">
        <w:t xml:space="preserve">        - -22</w:t>
      </w:r>
    </w:p>
    <w:p w14:paraId="6E154B7B" w14:textId="77777777" w:rsidR="003D36CB" w:rsidRPr="00BD324F" w:rsidRDefault="003D36CB" w:rsidP="003D36CB">
      <w:pPr>
        <w:pStyle w:val="PL"/>
      </w:pPr>
      <w:r w:rsidRPr="00BD324F">
        <w:t xml:space="preserve">        - -20</w:t>
      </w:r>
    </w:p>
    <w:p w14:paraId="41FDAF9C" w14:textId="77777777" w:rsidR="003D36CB" w:rsidRPr="00BD324F" w:rsidRDefault="003D36CB" w:rsidP="003D36CB">
      <w:pPr>
        <w:pStyle w:val="PL"/>
      </w:pPr>
      <w:r w:rsidRPr="00BD324F">
        <w:t xml:space="preserve">        - -18</w:t>
      </w:r>
    </w:p>
    <w:p w14:paraId="3C46CC50" w14:textId="77777777" w:rsidR="003D36CB" w:rsidRPr="00BD324F" w:rsidRDefault="003D36CB" w:rsidP="003D36CB">
      <w:pPr>
        <w:pStyle w:val="PL"/>
      </w:pPr>
      <w:r w:rsidRPr="00BD324F">
        <w:t xml:space="preserve">        - -16</w:t>
      </w:r>
    </w:p>
    <w:p w14:paraId="0318EE56" w14:textId="77777777" w:rsidR="003D36CB" w:rsidRPr="00BD324F" w:rsidRDefault="003D36CB" w:rsidP="003D36CB">
      <w:pPr>
        <w:pStyle w:val="PL"/>
      </w:pPr>
      <w:r w:rsidRPr="00BD324F">
        <w:t xml:space="preserve">        - -14</w:t>
      </w:r>
    </w:p>
    <w:p w14:paraId="6E7C017A" w14:textId="77777777" w:rsidR="003D36CB" w:rsidRPr="00BD324F" w:rsidRDefault="003D36CB" w:rsidP="003D36CB">
      <w:pPr>
        <w:pStyle w:val="PL"/>
      </w:pPr>
      <w:r w:rsidRPr="00BD324F">
        <w:t xml:space="preserve">        - -12</w:t>
      </w:r>
    </w:p>
    <w:p w14:paraId="265193EB" w14:textId="77777777" w:rsidR="003D36CB" w:rsidRPr="00BD324F" w:rsidRDefault="003D36CB" w:rsidP="003D36CB">
      <w:pPr>
        <w:pStyle w:val="PL"/>
      </w:pPr>
      <w:r w:rsidRPr="00BD324F">
        <w:t xml:space="preserve">        - -10</w:t>
      </w:r>
    </w:p>
    <w:p w14:paraId="22A46CD3" w14:textId="77777777" w:rsidR="003D36CB" w:rsidRPr="00BD324F" w:rsidRDefault="003D36CB" w:rsidP="003D36CB">
      <w:pPr>
        <w:pStyle w:val="PL"/>
      </w:pPr>
      <w:r w:rsidRPr="00BD324F">
        <w:t xml:space="preserve">        - -8</w:t>
      </w:r>
    </w:p>
    <w:p w14:paraId="18EF94F3" w14:textId="77777777" w:rsidR="003D36CB" w:rsidRPr="00BD324F" w:rsidRDefault="003D36CB" w:rsidP="003D36CB">
      <w:pPr>
        <w:pStyle w:val="PL"/>
      </w:pPr>
      <w:r w:rsidRPr="00BD324F">
        <w:t xml:space="preserve">        - -6</w:t>
      </w:r>
    </w:p>
    <w:p w14:paraId="3A31EDE4" w14:textId="77777777" w:rsidR="003D36CB" w:rsidRPr="00BD324F" w:rsidRDefault="003D36CB" w:rsidP="003D36CB">
      <w:pPr>
        <w:pStyle w:val="PL"/>
      </w:pPr>
      <w:r w:rsidRPr="00BD324F">
        <w:t xml:space="preserve">        - -5</w:t>
      </w:r>
    </w:p>
    <w:p w14:paraId="288025D6" w14:textId="77777777" w:rsidR="003D36CB" w:rsidRPr="00BD324F" w:rsidRDefault="003D36CB" w:rsidP="003D36CB">
      <w:pPr>
        <w:pStyle w:val="PL"/>
      </w:pPr>
      <w:r w:rsidRPr="00BD324F">
        <w:t xml:space="preserve">        - -4</w:t>
      </w:r>
    </w:p>
    <w:p w14:paraId="57384CB2" w14:textId="77777777" w:rsidR="003D36CB" w:rsidRPr="00BD324F" w:rsidRDefault="003D36CB" w:rsidP="003D36CB">
      <w:pPr>
        <w:pStyle w:val="PL"/>
      </w:pPr>
      <w:r w:rsidRPr="00BD324F">
        <w:t xml:space="preserve">        - -3</w:t>
      </w:r>
    </w:p>
    <w:p w14:paraId="25E32D38" w14:textId="77777777" w:rsidR="003D36CB" w:rsidRPr="00BD324F" w:rsidRDefault="003D36CB" w:rsidP="003D36CB">
      <w:pPr>
        <w:pStyle w:val="PL"/>
      </w:pPr>
      <w:r w:rsidRPr="00BD324F">
        <w:t xml:space="preserve">        - -2</w:t>
      </w:r>
    </w:p>
    <w:p w14:paraId="174A8E0B" w14:textId="77777777" w:rsidR="003D36CB" w:rsidRPr="00BD324F" w:rsidRDefault="003D36CB" w:rsidP="003D36CB">
      <w:pPr>
        <w:pStyle w:val="PL"/>
      </w:pPr>
      <w:r w:rsidRPr="00BD324F">
        <w:t xml:space="preserve">        - -1</w:t>
      </w:r>
    </w:p>
    <w:p w14:paraId="22380787" w14:textId="77777777" w:rsidR="003D36CB" w:rsidRPr="00BD324F" w:rsidRDefault="003D36CB" w:rsidP="003D36CB">
      <w:pPr>
        <w:pStyle w:val="PL"/>
      </w:pPr>
      <w:r w:rsidRPr="00BD324F">
        <w:t xml:space="preserve">        - 0</w:t>
      </w:r>
    </w:p>
    <w:p w14:paraId="5A857D1D" w14:textId="77777777" w:rsidR="003D36CB" w:rsidRPr="00BD324F" w:rsidRDefault="003D36CB" w:rsidP="003D36CB">
      <w:pPr>
        <w:pStyle w:val="PL"/>
      </w:pPr>
      <w:r w:rsidRPr="00BD324F">
        <w:t xml:space="preserve">        - 24</w:t>
      </w:r>
    </w:p>
    <w:p w14:paraId="4E1DAEC8" w14:textId="77777777" w:rsidR="003D36CB" w:rsidRPr="00BD324F" w:rsidRDefault="003D36CB" w:rsidP="003D36CB">
      <w:pPr>
        <w:pStyle w:val="PL"/>
      </w:pPr>
      <w:r w:rsidRPr="00BD324F">
        <w:t xml:space="preserve">        - 22</w:t>
      </w:r>
    </w:p>
    <w:p w14:paraId="63C7020D" w14:textId="77777777" w:rsidR="003D36CB" w:rsidRPr="00BD324F" w:rsidRDefault="003D36CB" w:rsidP="003D36CB">
      <w:pPr>
        <w:pStyle w:val="PL"/>
      </w:pPr>
      <w:r w:rsidRPr="00BD324F">
        <w:t xml:space="preserve">        - 20</w:t>
      </w:r>
    </w:p>
    <w:p w14:paraId="64A68CEE" w14:textId="77777777" w:rsidR="003D36CB" w:rsidRPr="00BD324F" w:rsidRDefault="003D36CB" w:rsidP="003D36CB">
      <w:pPr>
        <w:pStyle w:val="PL"/>
      </w:pPr>
      <w:r w:rsidRPr="00BD324F">
        <w:t xml:space="preserve">        - 18</w:t>
      </w:r>
    </w:p>
    <w:p w14:paraId="647968FD" w14:textId="77777777" w:rsidR="003D36CB" w:rsidRPr="00BD324F" w:rsidRDefault="003D36CB" w:rsidP="003D36CB">
      <w:pPr>
        <w:pStyle w:val="PL"/>
      </w:pPr>
      <w:r w:rsidRPr="00BD324F">
        <w:t xml:space="preserve">        - 16</w:t>
      </w:r>
    </w:p>
    <w:p w14:paraId="20BDACA5" w14:textId="77777777" w:rsidR="003D36CB" w:rsidRPr="00BD324F" w:rsidRDefault="003D36CB" w:rsidP="003D36CB">
      <w:pPr>
        <w:pStyle w:val="PL"/>
      </w:pPr>
      <w:r w:rsidRPr="00BD324F">
        <w:t xml:space="preserve">        - 14</w:t>
      </w:r>
    </w:p>
    <w:p w14:paraId="2794FDA6" w14:textId="77777777" w:rsidR="003D36CB" w:rsidRPr="00BD324F" w:rsidRDefault="003D36CB" w:rsidP="003D36CB">
      <w:pPr>
        <w:pStyle w:val="PL"/>
      </w:pPr>
      <w:r w:rsidRPr="00BD324F">
        <w:t xml:space="preserve">        - 12</w:t>
      </w:r>
    </w:p>
    <w:p w14:paraId="19D39CA1" w14:textId="77777777" w:rsidR="003D36CB" w:rsidRPr="00BD324F" w:rsidRDefault="003D36CB" w:rsidP="003D36CB">
      <w:pPr>
        <w:pStyle w:val="PL"/>
      </w:pPr>
      <w:r w:rsidRPr="00BD324F">
        <w:t xml:space="preserve">        - 10</w:t>
      </w:r>
    </w:p>
    <w:p w14:paraId="662C7F5D" w14:textId="77777777" w:rsidR="003D36CB" w:rsidRPr="00BD324F" w:rsidRDefault="003D36CB" w:rsidP="003D36CB">
      <w:pPr>
        <w:pStyle w:val="PL"/>
      </w:pPr>
      <w:r w:rsidRPr="00BD324F">
        <w:t xml:space="preserve">        - 8</w:t>
      </w:r>
    </w:p>
    <w:p w14:paraId="541EF970" w14:textId="77777777" w:rsidR="003D36CB" w:rsidRPr="00BD324F" w:rsidRDefault="003D36CB" w:rsidP="003D36CB">
      <w:pPr>
        <w:pStyle w:val="PL"/>
      </w:pPr>
      <w:r w:rsidRPr="00BD324F">
        <w:t xml:space="preserve">        - 6</w:t>
      </w:r>
    </w:p>
    <w:p w14:paraId="435411AF" w14:textId="77777777" w:rsidR="003D36CB" w:rsidRPr="00BD324F" w:rsidRDefault="003D36CB" w:rsidP="003D36CB">
      <w:pPr>
        <w:pStyle w:val="PL"/>
      </w:pPr>
      <w:r w:rsidRPr="00BD324F">
        <w:t xml:space="preserve">        - 5</w:t>
      </w:r>
    </w:p>
    <w:p w14:paraId="0B3731CE" w14:textId="77777777" w:rsidR="003D36CB" w:rsidRPr="00BD324F" w:rsidRDefault="003D36CB" w:rsidP="003D36CB">
      <w:pPr>
        <w:pStyle w:val="PL"/>
      </w:pPr>
      <w:r w:rsidRPr="00BD324F">
        <w:t xml:space="preserve">        - 4</w:t>
      </w:r>
    </w:p>
    <w:p w14:paraId="5F7E6D66" w14:textId="77777777" w:rsidR="003D36CB" w:rsidRPr="00BD324F" w:rsidRDefault="003D36CB" w:rsidP="003D36CB">
      <w:pPr>
        <w:pStyle w:val="PL"/>
      </w:pPr>
      <w:r w:rsidRPr="00BD324F">
        <w:t xml:space="preserve">        - 3</w:t>
      </w:r>
    </w:p>
    <w:p w14:paraId="1037B96D" w14:textId="77777777" w:rsidR="003D36CB" w:rsidRPr="00BD324F" w:rsidRDefault="003D36CB" w:rsidP="003D36CB">
      <w:pPr>
        <w:pStyle w:val="PL"/>
      </w:pPr>
      <w:r w:rsidRPr="00BD324F">
        <w:t xml:space="preserve">        - 2</w:t>
      </w:r>
    </w:p>
    <w:p w14:paraId="44D13622" w14:textId="77777777" w:rsidR="003D36CB" w:rsidRPr="00BD324F" w:rsidRDefault="003D36CB" w:rsidP="003D36CB">
      <w:pPr>
        <w:pStyle w:val="PL"/>
      </w:pPr>
      <w:r w:rsidRPr="00BD324F">
        <w:t xml:space="preserve">        - 1</w:t>
      </w:r>
    </w:p>
    <w:p w14:paraId="29167E49" w14:textId="77777777" w:rsidR="003D36CB" w:rsidRPr="00BD324F" w:rsidRDefault="003D36CB" w:rsidP="003D36CB">
      <w:pPr>
        <w:pStyle w:val="PL"/>
      </w:pPr>
      <w:r w:rsidRPr="00BD324F">
        <w:t xml:space="preserve">    QOffsetRangeList:</w:t>
      </w:r>
    </w:p>
    <w:p w14:paraId="5EF77861" w14:textId="77777777" w:rsidR="003D36CB" w:rsidRPr="00BD324F" w:rsidRDefault="003D36CB" w:rsidP="003D36CB">
      <w:pPr>
        <w:pStyle w:val="PL"/>
      </w:pPr>
      <w:r w:rsidRPr="00BD324F">
        <w:t xml:space="preserve">      type: object</w:t>
      </w:r>
    </w:p>
    <w:p w14:paraId="56D2147A" w14:textId="77777777" w:rsidR="003D36CB" w:rsidRPr="00BD324F" w:rsidRDefault="003D36CB" w:rsidP="003D36CB">
      <w:pPr>
        <w:pStyle w:val="PL"/>
      </w:pPr>
      <w:r w:rsidRPr="00BD324F">
        <w:t xml:space="preserve">      properties:</w:t>
      </w:r>
    </w:p>
    <w:p w14:paraId="54687418" w14:textId="77777777" w:rsidR="003D36CB" w:rsidRPr="00BD324F" w:rsidRDefault="003D36CB" w:rsidP="003D36CB">
      <w:pPr>
        <w:pStyle w:val="PL"/>
      </w:pPr>
      <w:r w:rsidRPr="00BD324F">
        <w:t xml:space="preserve">        rsrpOffsetSSB:</w:t>
      </w:r>
    </w:p>
    <w:p w14:paraId="463AAC83" w14:textId="77777777" w:rsidR="003D36CB" w:rsidRPr="00BD324F" w:rsidRDefault="003D36CB" w:rsidP="003D36CB">
      <w:pPr>
        <w:pStyle w:val="PL"/>
      </w:pPr>
      <w:r w:rsidRPr="00BD324F">
        <w:t xml:space="preserve">          $ref: '#/components/schemas/QOffsetRange'</w:t>
      </w:r>
    </w:p>
    <w:p w14:paraId="53F8F7BA" w14:textId="77777777" w:rsidR="003D36CB" w:rsidRPr="00BD324F" w:rsidRDefault="003D36CB" w:rsidP="003D36CB">
      <w:pPr>
        <w:pStyle w:val="PL"/>
      </w:pPr>
      <w:r w:rsidRPr="00BD324F">
        <w:t xml:space="preserve">        rsrqOffsetSSB:</w:t>
      </w:r>
    </w:p>
    <w:p w14:paraId="1144881E" w14:textId="77777777" w:rsidR="003D36CB" w:rsidRPr="00BD324F" w:rsidRDefault="003D36CB" w:rsidP="003D36CB">
      <w:pPr>
        <w:pStyle w:val="PL"/>
      </w:pPr>
      <w:r w:rsidRPr="00BD324F">
        <w:t xml:space="preserve">          $ref: '#/components/schemas/QOffsetRange'</w:t>
      </w:r>
    </w:p>
    <w:p w14:paraId="0D26AFCF" w14:textId="77777777" w:rsidR="003D36CB" w:rsidRPr="00BD324F" w:rsidRDefault="003D36CB" w:rsidP="003D36CB">
      <w:pPr>
        <w:pStyle w:val="PL"/>
      </w:pPr>
      <w:r w:rsidRPr="00BD324F">
        <w:t xml:space="preserve">        sinrOffsetSSB:</w:t>
      </w:r>
    </w:p>
    <w:p w14:paraId="20334190" w14:textId="77777777" w:rsidR="003D36CB" w:rsidRPr="00BD324F" w:rsidRDefault="003D36CB" w:rsidP="003D36CB">
      <w:pPr>
        <w:pStyle w:val="PL"/>
      </w:pPr>
      <w:r w:rsidRPr="00BD324F">
        <w:t xml:space="preserve">          $ref: '#/components/schemas/QOffsetRange'</w:t>
      </w:r>
    </w:p>
    <w:p w14:paraId="6966EEFA" w14:textId="77777777" w:rsidR="003D36CB" w:rsidRPr="00BD324F" w:rsidRDefault="003D36CB" w:rsidP="003D36CB">
      <w:pPr>
        <w:pStyle w:val="PL"/>
      </w:pPr>
      <w:r w:rsidRPr="00BD324F">
        <w:t xml:space="preserve">        rsrpOffsetCSI-RS:</w:t>
      </w:r>
    </w:p>
    <w:p w14:paraId="2CEAD978" w14:textId="77777777" w:rsidR="003D36CB" w:rsidRPr="00BD324F" w:rsidRDefault="003D36CB" w:rsidP="003D36CB">
      <w:pPr>
        <w:pStyle w:val="PL"/>
      </w:pPr>
      <w:r w:rsidRPr="00BD324F">
        <w:t xml:space="preserve">          $ref: '#/components/schemas/QOffsetRange'</w:t>
      </w:r>
    </w:p>
    <w:p w14:paraId="48A5929B" w14:textId="77777777" w:rsidR="003D36CB" w:rsidRPr="00BD324F" w:rsidRDefault="003D36CB" w:rsidP="003D36CB">
      <w:pPr>
        <w:pStyle w:val="PL"/>
      </w:pPr>
      <w:r w:rsidRPr="00BD324F">
        <w:t xml:space="preserve">        rsrqOffsetCSI-RS:</w:t>
      </w:r>
    </w:p>
    <w:p w14:paraId="12F61F20" w14:textId="77777777" w:rsidR="003D36CB" w:rsidRPr="00BD324F" w:rsidRDefault="003D36CB" w:rsidP="003D36CB">
      <w:pPr>
        <w:pStyle w:val="PL"/>
      </w:pPr>
      <w:r w:rsidRPr="00BD324F">
        <w:t xml:space="preserve">          $ref: '#/components/schemas/QOffsetRange'</w:t>
      </w:r>
    </w:p>
    <w:p w14:paraId="0714C7CD" w14:textId="77777777" w:rsidR="003D36CB" w:rsidRPr="00BD324F" w:rsidRDefault="003D36CB" w:rsidP="003D36CB">
      <w:pPr>
        <w:pStyle w:val="PL"/>
      </w:pPr>
      <w:r w:rsidRPr="00BD324F">
        <w:t xml:space="preserve">        sinrOffsetCSI-RS:</w:t>
      </w:r>
    </w:p>
    <w:p w14:paraId="4341A74A" w14:textId="77777777" w:rsidR="003D36CB" w:rsidRPr="00BD324F" w:rsidRDefault="003D36CB" w:rsidP="003D36CB">
      <w:pPr>
        <w:pStyle w:val="PL"/>
      </w:pPr>
      <w:r w:rsidRPr="00BD324F">
        <w:t xml:space="preserve">          $ref: '#/components/schemas/QOffsetRange'</w:t>
      </w:r>
    </w:p>
    <w:p w14:paraId="48BB94FA" w14:textId="77777777" w:rsidR="003D36CB" w:rsidRPr="00BD324F" w:rsidRDefault="003D36CB" w:rsidP="003D36CB">
      <w:pPr>
        <w:pStyle w:val="PL"/>
      </w:pPr>
      <w:r w:rsidRPr="00BD324F">
        <w:t xml:space="preserve">    QOffsetFreq:</w:t>
      </w:r>
    </w:p>
    <w:p w14:paraId="5F4F2584" w14:textId="77777777" w:rsidR="003D36CB" w:rsidRPr="00BD324F" w:rsidRDefault="003D36CB" w:rsidP="003D36CB">
      <w:pPr>
        <w:pStyle w:val="PL"/>
      </w:pPr>
      <w:r w:rsidRPr="00BD324F">
        <w:t xml:space="preserve">      type: number</w:t>
      </w:r>
    </w:p>
    <w:p w14:paraId="7A5F2BF7" w14:textId="77777777" w:rsidR="003D36CB" w:rsidRPr="00BD324F" w:rsidRDefault="003D36CB" w:rsidP="003D36CB">
      <w:pPr>
        <w:pStyle w:val="PL"/>
      </w:pPr>
      <w:r w:rsidRPr="00BD324F">
        <w:t xml:space="preserve">    TReselectionNRSf:</w:t>
      </w:r>
    </w:p>
    <w:p w14:paraId="30269BF7" w14:textId="77777777" w:rsidR="003D36CB" w:rsidRPr="00BD324F" w:rsidRDefault="003D36CB" w:rsidP="003D36CB">
      <w:pPr>
        <w:pStyle w:val="PL"/>
      </w:pPr>
      <w:r w:rsidRPr="00BD324F">
        <w:t xml:space="preserve">      type: integer</w:t>
      </w:r>
    </w:p>
    <w:p w14:paraId="543A28AC" w14:textId="77777777" w:rsidR="003D36CB" w:rsidRPr="00BD324F" w:rsidRDefault="003D36CB" w:rsidP="003D36CB">
      <w:pPr>
        <w:pStyle w:val="PL"/>
      </w:pPr>
      <w:r w:rsidRPr="00BD324F">
        <w:t xml:space="preserve">      enum:</w:t>
      </w:r>
    </w:p>
    <w:p w14:paraId="5637356F" w14:textId="77777777" w:rsidR="003D36CB" w:rsidRPr="00BD324F" w:rsidRDefault="003D36CB" w:rsidP="003D36CB">
      <w:pPr>
        <w:pStyle w:val="PL"/>
      </w:pPr>
      <w:r w:rsidRPr="00BD324F">
        <w:t xml:space="preserve">        - 25</w:t>
      </w:r>
    </w:p>
    <w:p w14:paraId="1F09D332" w14:textId="77777777" w:rsidR="003D36CB" w:rsidRPr="00BD324F" w:rsidRDefault="003D36CB" w:rsidP="003D36CB">
      <w:pPr>
        <w:pStyle w:val="PL"/>
      </w:pPr>
      <w:r w:rsidRPr="00BD324F">
        <w:t xml:space="preserve">        - 50</w:t>
      </w:r>
    </w:p>
    <w:p w14:paraId="56F7DFE8" w14:textId="77777777" w:rsidR="003D36CB" w:rsidRPr="00BD324F" w:rsidRDefault="003D36CB" w:rsidP="003D36CB">
      <w:pPr>
        <w:pStyle w:val="PL"/>
      </w:pPr>
      <w:r w:rsidRPr="00BD324F">
        <w:t xml:space="preserve">        - 75</w:t>
      </w:r>
    </w:p>
    <w:p w14:paraId="7E55B0B4" w14:textId="77777777" w:rsidR="003D36CB" w:rsidRPr="00BD324F" w:rsidRDefault="003D36CB" w:rsidP="003D36CB">
      <w:pPr>
        <w:pStyle w:val="PL"/>
      </w:pPr>
      <w:r w:rsidRPr="00BD324F">
        <w:t xml:space="preserve">        - 100</w:t>
      </w:r>
    </w:p>
    <w:p w14:paraId="3868D909" w14:textId="77777777" w:rsidR="003D36CB" w:rsidRPr="00BD324F" w:rsidRDefault="003D36CB" w:rsidP="003D36CB">
      <w:pPr>
        <w:pStyle w:val="PL"/>
      </w:pPr>
      <w:r w:rsidRPr="00BD324F">
        <w:t xml:space="preserve">    SsbPeriodicity:</w:t>
      </w:r>
    </w:p>
    <w:p w14:paraId="295AFAA0" w14:textId="77777777" w:rsidR="003D36CB" w:rsidRPr="00BD324F" w:rsidRDefault="003D36CB" w:rsidP="003D36CB">
      <w:pPr>
        <w:pStyle w:val="PL"/>
      </w:pPr>
      <w:r w:rsidRPr="00BD324F">
        <w:t xml:space="preserve">      type: integer</w:t>
      </w:r>
    </w:p>
    <w:p w14:paraId="224D8320" w14:textId="77777777" w:rsidR="003D36CB" w:rsidRPr="00BD324F" w:rsidRDefault="003D36CB" w:rsidP="003D36CB">
      <w:pPr>
        <w:pStyle w:val="PL"/>
      </w:pPr>
      <w:r w:rsidRPr="00BD324F">
        <w:t xml:space="preserve">      enum:</w:t>
      </w:r>
    </w:p>
    <w:p w14:paraId="12AC228B" w14:textId="77777777" w:rsidR="003D36CB" w:rsidRPr="00BD324F" w:rsidRDefault="003D36CB" w:rsidP="003D36CB">
      <w:pPr>
        <w:pStyle w:val="PL"/>
      </w:pPr>
      <w:r w:rsidRPr="00BD324F">
        <w:t xml:space="preserve">        - 5</w:t>
      </w:r>
    </w:p>
    <w:p w14:paraId="70B5DFA5" w14:textId="77777777" w:rsidR="003D36CB" w:rsidRPr="00BD324F" w:rsidRDefault="003D36CB" w:rsidP="003D36CB">
      <w:pPr>
        <w:pStyle w:val="PL"/>
      </w:pPr>
      <w:r w:rsidRPr="00BD324F">
        <w:t xml:space="preserve">        - 10</w:t>
      </w:r>
    </w:p>
    <w:p w14:paraId="0C51C324" w14:textId="77777777" w:rsidR="003D36CB" w:rsidRPr="00BD324F" w:rsidRDefault="003D36CB" w:rsidP="003D36CB">
      <w:pPr>
        <w:pStyle w:val="PL"/>
      </w:pPr>
      <w:r w:rsidRPr="00BD324F">
        <w:t xml:space="preserve">        - 20</w:t>
      </w:r>
    </w:p>
    <w:p w14:paraId="37B7FBD8" w14:textId="77777777" w:rsidR="003D36CB" w:rsidRPr="00BD324F" w:rsidRDefault="003D36CB" w:rsidP="003D36CB">
      <w:pPr>
        <w:pStyle w:val="PL"/>
      </w:pPr>
      <w:r w:rsidRPr="00BD324F">
        <w:t xml:space="preserve">        - 40</w:t>
      </w:r>
    </w:p>
    <w:p w14:paraId="2845570D" w14:textId="77777777" w:rsidR="003D36CB" w:rsidRPr="00BD324F" w:rsidRDefault="003D36CB" w:rsidP="003D36CB">
      <w:pPr>
        <w:pStyle w:val="PL"/>
      </w:pPr>
      <w:r w:rsidRPr="00BD324F">
        <w:t xml:space="preserve">        - 80</w:t>
      </w:r>
    </w:p>
    <w:p w14:paraId="07294F70" w14:textId="77777777" w:rsidR="003D36CB" w:rsidRPr="00BD324F" w:rsidRDefault="003D36CB" w:rsidP="003D36CB">
      <w:pPr>
        <w:pStyle w:val="PL"/>
      </w:pPr>
      <w:r w:rsidRPr="00BD324F">
        <w:t xml:space="preserve">        - 160</w:t>
      </w:r>
    </w:p>
    <w:p w14:paraId="56D93AA0" w14:textId="77777777" w:rsidR="003D36CB" w:rsidRPr="00BD324F" w:rsidRDefault="003D36CB" w:rsidP="003D36CB">
      <w:pPr>
        <w:pStyle w:val="PL"/>
      </w:pPr>
      <w:r w:rsidRPr="00BD324F">
        <w:t xml:space="preserve">    SsbDuration:</w:t>
      </w:r>
    </w:p>
    <w:p w14:paraId="66AAFC24" w14:textId="77777777" w:rsidR="003D36CB" w:rsidRPr="00BD324F" w:rsidRDefault="003D36CB" w:rsidP="003D36CB">
      <w:pPr>
        <w:pStyle w:val="PL"/>
      </w:pPr>
      <w:r w:rsidRPr="00BD324F">
        <w:t xml:space="preserve">      type: integer</w:t>
      </w:r>
    </w:p>
    <w:p w14:paraId="4897E01F" w14:textId="77777777" w:rsidR="003D36CB" w:rsidRPr="00BD324F" w:rsidRDefault="003D36CB" w:rsidP="003D36CB">
      <w:pPr>
        <w:pStyle w:val="PL"/>
      </w:pPr>
      <w:r w:rsidRPr="00BD324F">
        <w:t xml:space="preserve">      enum:</w:t>
      </w:r>
    </w:p>
    <w:p w14:paraId="057DE673" w14:textId="77777777" w:rsidR="003D36CB" w:rsidRPr="00BD324F" w:rsidRDefault="003D36CB" w:rsidP="003D36CB">
      <w:pPr>
        <w:pStyle w:val="PL"/>
      </w:pPr>
      <w:r w:rsidRPr="00BD324F">
        <w:t xml:space="preserve">        - 1</w:t>
      </w:r>
    </w:p>
    <w:p w14:paraId="49FE6D71" w14:textId="77777777" w:rsidR="003D36CB" w:rsidRPr="00BD324F" w:rsidRDefault="003D36CB" w:rsidP="003D36CB">
      <w:pPr>
        <w:pStyle w:val="PL"/>
      </w:pPr>
      <w:r w:rsidRPr="00BD324F">
        <w:t xml:space="preserve">        - 2</w:t>
      </w:r>
    </w:p>
    <w:p w14:paraId="40B97393" w14:textId="77777777" w:rsidR="003D36CB" w:rsidRPr="00BD324F" w:rsidRDefault="003D36CB" w:rsidP="003D36CB">
      <w:pPr>
        <w:pStyle w:val="PL"/>
      </w:pPr>
      <w:r w:rsidRPr="00BD324F">
        <w:t xml:space="preserve">        - 3</w:t>
      </w:r>
    </w:p>
    <w:p w14:paraId="25939AFB" w14:textId="77777777" w:rsidR="003D36CB" w:rsidRPr="00BD324F" w:rsidRDefault="003D36CB" w:rsidP="003D36CB">
      <w:pPr>
        <w:pStyle w:val="PL"/>
      </w:pPr>
      <w:r w:rsidRPr="00BD324F">
        <w:t xml:space="preserve">        - 4</w:t>
      </w:r>
    </w:p>
    <w:p w14:paraId="2AAD5B16" w14:textId="77777777" w:rsidR="003D36CB" w:rsidRPr="00BD324F" w:rsidRDefault="003D36CB" w:rsidP="003D36CB">
      <w:pPr>
        <w:pStyle w:val="PL"/>
      </w:pPr>
      <w:r w:rsidRPr="00BD324F">
        <w:t xml:space="preserve">        - 5</w:t>
      </w:r>
    </w:p>
    <w:p w14:paraId="578C34E8" w14:textId="77777777" w:rsidR="003D36CB" w:rsidRPr="00BD324F" w:rsidRDefault="003D36CB" w:rsidP="003D36CB">
      <w:pPr>
        <w:pStyle w:val="PL"/>
      </w:pPr>
      <w:r w:rsidRPr="00BD324F">
        <w:t xml:space="preserve">    SsbSubCarrierSpacing:</w:t>
      </w:r>
    </w:p>
    <w:p w14:paraId="38D680EC" w14:textId="77777777" w:rsidR="003D36CB" w:rsidRPr="00BD324F" w:rsidRDefault="003D36CB" w:rsidP="003D36CB">
      <w:pPr>
        <w:pStyle w:val="PL"/>
      </w:pPr>
      <w:r w:rsidRPr="00BD324F">
        <w:t xml:space="preserve">      type: integer</w:t>
      </w:r>
    </w:p>
    <w:p w14:paraId="181CB301" w14:textId="77777777" w:rsidR="003D36CB" w:rsidRPr="00BD324F" w:rsidRDefault="003D36CB" w:rsidP="003D36CB">
      <w:pPr>
        <w:pStyle w:val="PL"/>
      </w:pPr>
      <w:r w:rsidRPr="00BD324F">
        <w:t xml:space="preserve">      enum:</w:t>
      </w:r>
    </w:p>
    <w:p w14:paraId="200BFBF7" w14:textId="77777777" w:rsidR="003D36CB" w:rsidRPr="00BD324F" w:rsidRDefault="003D36CB" w:rsidP="003D36CB">
      <w:pPr>
        <w:pStyle w:val="PL"/>
      </w:pPr>
      <w:r w:rsidRPr="00BD324F">
        <w:t xml:space="preserve">        - 15</w:t>
      </w:r>
    </w:p>
    <w:p w14:paraId="06CDFAF7" w14:textId="77777777" w:rsidR="003D36CB" w:rsidRPr="00BD324F" w:rsidRDefault="003D36CB" w:rsidP="003D36CB">
      <w:pPr>
        <w:pStyle w:val="PL"/>
      </w:pPr>
      <w:r w:rsidRPr="00BD324F">
        <w:t xml:space="preserve">        - 30</w:t>
      </w:r>
    </w:p>
    <w:p w14:paraId="27218D1B" w14:textId="77777777" w:rsidR="003D36CB" w:rsidRPr="00BD324F" w:rsidRDefault="003D36CB" w:rsidP="003D36CB">
      <w:pPr>
        <w:pStyle w:val="PL"/>
      </w:pPr>
      <w:r w:rsidRPr="00BD324F">
        <w:t xml:space="preserve">        - 120</w:t>
      </w:r>
    </w:p>
    <w:p w14:paraId="4D2F0133" w14:textId="77777777" w:rsidR="003D36CB" w:rsidRPr="00BD324F" w:rsidRDefault="003D36CB" w:rsidP="003D36CB">
      <w:pPr>
        <w:pStyle w:val="PL"/>
      </w:pPr>
      <w:r w:rsidRPr="00BD324F">
        <w:t xml:space="preserve">        - 240</w:t>
      </w:r>
    </w:p>
    <w:p w14:paraId="1F4DEACE" w14:textId="77777777" w:rsidR="003D36CB" w:rsidRPr="00BD324F" w:rsidRDefault="003D36CB" w:rsidP="003D36CB">
      <w:pPr>
        <w:pStyle w:val="PL"/>
      </w:pPr>
      <w:r w:rsidRPr="00BD324F">
        <w:t xml:space="preserve">    CoverageShape:</w:t>
      </w:r>
    </w:p>
    <w:p w14:paraId="0B359C2F" w14:textId="77777777" w:rsidR="003D36CB" w:rsidRPr="00BD324F" w:rsidRDefault="003D36CB" w:rsidP="003D36CB">
      <w:pPr>
        <w:pStyle w:val="PL"/>
      </w:pPr>
      <w:r w:rsidRPr="00BD324F">
        <w:t xml:space="preserve">      type: integer</w:t>
      </w:r>
    </w:p>
    <w:p w14:paraId="22B56528" w14:textId="77777777" w:rsidR="003D36CB" w:rsidRPr="00BD324F" w:rsidRDefault="003D36CB" w:rsidP="003D36CB">
      <w:pPr>
        <w:pStyle w:val="PL"/>
      </w:pPr>
      <w:r w:rsidRPr="00BD324F">
        <w:t xml:space="preserve">      maximum: 65535</w:t>
      </w:r>
    </w:p>
    <w:p w14:paraId="23F67E35" w14:textId="77777777" w:rsidR="003D36CB" w:rsidRPr="00BD324F" w:rsidRDefault="003D36CB" w:rsidP="003D36CB">
      <w:pPr>
        <w:pStyle w:val="PL"/>
      </w:pPr>
      <w:r w:rsidRPr="00BD324F">
        <w:t xml:space="preserve">    DigitalTilt:</w:t>
      </w:r>
    </w:p>
    <w:p w14:paraId="42548674" w14:textId="77777777" w:rsidR="003D36CB" w:rsidRPr="00BD324F" w:rsidRDefault="003D36CB" w:rsidP="003D36CB">
      <w:pPr>
        <w:pStyle w:val="PL"/>
      </w:pPr>
      <w:r w:rsidRPr="00BD324F">
        <w:t xml:space="preserve">      type: integer</w:t>
      </w:r>
    </w:p>
    <w:p w14:paraId="3FB6E9C1" w14:textId="77777777" w:rsidR="003D36CB" w:rsidRPr="00BD324F" w:rsidRDefault="003D36CB" w:rsidP="003D36CB">
      <w:pPr>
        <w:pStyle w:val="PL"/>
      </w:pPr>
      <w:r w:rsidRPr="00BD324F">
        <w:t xml:space="preserve">      minimum: -900</w:t>
      </w:r>
    </w:p>
    <w:p w14:paraId="6732743E" w14:textId="77777777" w:rsidR="003D36CB" w:rsidRPr="00BD324F" w:rsidRDefault="003D36CB" w:rsidP="003D36CB">
      <w:pPr>
        <w:pStyle w:val="PL"/>
      </w:pPr>
      <w:r w:rsidRPr="00BD324F">
        <w:t xml:space="preserve">      maximum: 900</w:t>
      </w:r>
    </w:p>
    <w:p w14:paraId="15A25447" w14:textId="77777777" w:rsidR="003D36CB" w:rsidRPr="00BD324F" w:rsidRDefault="003D36CB" w:rsidP="003D36CB">
      <w:pPr>
        <w:pStyle w:val="PL"/>
      </w:pPr>
      <w:r w:rsidRPr="00BD324F">
        <w:t xml:space="preserve">    DigitalAzimuth:</w:t>
      </w:r>
    </w:p>
    <w:p w14:paraId="0F87F4E6" w14:textId="77777777" w:rsidR="003D36CB" w:rsidRPr="00BD324F" w:rsidRDefault="003D36CB" w:rsidP="003D36CB">
      <w:pPr>
        <w:pStyle w:val="PL"/>
      </w:pPr>
      <w:r w:rsidRPr="00BD324F">
        <w:t xml:space="preserve">      type: integer</w:t>
      </w:r>
    </w:p>
    <w:p w14:paraId="6DCACB82" w14:textId="77777777" w:rsidR="003D36CB" w:rsidRPr="00BD324F" w:rsidRDefault="003D36CB" w:rsidP="003D36CB">
      <w:pPr>
        <w:pStyle w:val="PL"/>
      </w:pPr>
      <w:r w:rsidRPr="00BD324F">
        <w:t xml:space="preserve">      minimum: -1800</w:t>
      </w:r>
    </w:p>
    <w:p w14:paraId="17EE1DA9" w14:textId="77777777" w:rsidR="003D36CB" w:rsidRPr="00BD324F" w:rsidRDefault="003D36CB" w:rsidP="003D36CB">
      <w:pPr>
        <w:pStyle w:val="PL"/>
      </w:pPr>
      <w:r w:rsidRPr="00BD324F">
        <w:t xml:space="preserve">      maximum: 1800</w:t>
      </w:r>
    </w:p>
    <w:p w14:paraId="24F4915F" w14:textId="77777777" w:rsidR="003D36CB" w:rsidRPr="00BD324F" w:rsidRDefault="003D36CB" w:rsidP="003D36CB">
      <w:pPr>
        <w:pStyle w:val="PL"/>
      </w:pPr>
    </w:p>
    <w:p w14:paraId="5579AD19" w14:textId="77777777" w:rsidR="003D36CB" w:rsidRPr="00BD324F" w:rsidRDefault="003D36CB" w:rsidP="003D36CB">
      <w:pPr>
        <w:pStyle w:val="PL"/>
      </w:pPr>
      <w:r w:rsidRPr="00BD324F">
        <w:t xml:space="preserve">    RSSetId:</w:t>
      </w:r>
    </w:p>
    <w:p w14:paraId="37F26BC7" w14:textId="77777777" w:rsidR="003D36CB" w:rsidRPr="00BD324F" w:rsidRDefault="003D36CB" w:rsidP="003D36CB">
      <w:pPr>
        <w:pStyle w:val="PL"/>
      </w:pPr>
      <w:r w:rsidRPr="00BD324F">
        <w:t xml:space="preserve">      type: integer</w:t>
      </w:r>
    </w:p>
    <w:p w14:paraId="6A1D8702" w14:textId="77777777" w:rsidR="003D36CB" w:rsidRPr="00BD324F" w:rsidRDefault="003D36CB" w:rsidP="003D36CB">
      <w:pPr>
        <w:pStyle w:val="PL"/>
      </w:pPr>
      <w:r w:rsidRPr="00BD324F">
        <w:t xml:space="preserve">      maximum: 4194303</w:t>
      </w:r>
    </w:p>
    <w:p w14:paraId="09D15024" w14:textId="77777777" w:rsidR="003D36CB" w:rsidRPr="00BD324F" w:rsidRDefault="003D36CB" w:rsidP="003D36CB">
      <w:pPr>
        <w:pStyle w:val="PL"/>
      </w:pPr>
      <w:r w:rsidRPr="00BD324F">
        <w:t xml:space="preserve">    </w:t>
      </w:r>
    </w:p>
    <w:p w14:paraId="3DFC2495" w14:textId="77777777" w:rsidR="003D36CB" w:rsidRPr="00BD324F" w:rsidRDefault="003D36CB" w:rsidP="003D36CB">
      <w:pPr>
        <w:pStyle w:val="PL"/>
      </w:pPr>
      <w:r w:rsidRPr="00BD324F">
        <w:t xml:space="preserve">    RSSetType:</w:t>
      </w:r>
    </w:p>
    <w:p w14:paraId="0D14481E" w14:textId="77777777" w:rsidR="003D36CB" w:rsidRPr="00BD324F" w:rsidRDefault="003D36CB" w:rsidP="003D36CB">
      <w:pPr>
        <w:pStyle w:val="PL"/>
      </w:pPr>
      <w:r w:rsidRPr="00BD324F">
        <w:t xml:space="preserve">      type: string</w:t>
      </w:r>
    </w:p>
    <w:p w14:paraId="5E1F4E29" w14:textId="77777777" w:rsidR="003D36CB" w:rsidRPr="00BD324F" w:rsidRDefault="003D36CB" w:rsidP="003D36CB">
      <w:pPr>
        <w:pStyle w:val="PL"/>
      </w:pPr>
      <w:r w:rsidRPr="00BD324F">
        <w:t xml:space="preserve">      enum:</w:t>
      </w:r>
    </w:p>
    <w:p w14:paraId="72065BA0" w14:textId="77777777" w:rsidR="003D36CB" w:rsidRPr="00BD324F" w:rsidRDefault="003D36CB" w:rsidP="003D36CB">
      <w:pPr>
        <w:pStyle w:val="PL"/>
      </w:pPr>
      <w:r w:rsidRPr="00BD324F">
        <w:t xml:space="preserve">        - RS1</w:t>
      </w:r>
    </w:p>
    <w:p w14:paraId="78F5F611" w14:textId="77777777" w:rsidR="003D36CB" w:rsidRPr="00BD324F" w:rsidRDefault="003D36CB" w:rsidP="003D36CB">
      <w:pPr>
        <w:pStyle w:val="PL"/>
      </w:pPr>
      <w:r w:rsidRPr="00BD324F">
        <w:t xml:space="preserve">        - RS2</w:t>
      </w:r>
    </w:p>
    <w:p w14:paraId="0EEDEE94" w14:textId="77777777" w:rsidR="003D36CB" w:rsidRPr="00BD324F" w:rsidRDefault="003D36CB" w:rsidP="003D36CB">
      <w:pPr>
        <w:pStyle w:val="PL"/>
      </w:pPr>
    </w:p>
    <w:p w14:paraId="58E655BE" w14:textId="77777777" w:rsidR="003D36CB" w:rsidRPr="00BD324F" w:rsidRDefault="003D36CB" w:rsidP="003D36CB">
      <w:pPr>
        <w:pStyle w:val="PL"/>
      </w:pPr>
      <w:r w:rsidRPr="00BD324F">
        <w:t xml:space="preserve">    FrequencyDomainPara:</w:t>
      </w:r>
    </w:p>
    <w:p w14:paraId="177439C9" w14:textId="77777777" w:rsidR="003D36CB" w:rsidRPr="00BD324F" w:rsidRDefault="003D36CB" w:rsidP="003D36CB">
      <w:pPr>
        <w:pStyle w:val="PL"/>
      </w:pPr>
      <w:r w:rsidRPr="00BD324F">
        <w:t xml:space="preserve">      type: object</w:t>
      </w:r>
    </w:p>
    <w:p w14:paraId="60D98CBD" w14:textId="77777777" w:rsidR="003D36CB" w:rsidRPr="00BD324F" w:rsidRDefault="003D36CB" w:rsidP="003D36CB">
      <w:pPr>
        <w:pStyle w:val="PL"/>
      </w:pPr>
      <w:r w:rsidRPr="00BD324F">
        <w:t xml:space="preserve">      properties:</w:t>
      </w:r>
    </w:p>
    <w:p w14:paraId="14F91BC2" w14:textId="77777777" w:rsidR="003D36CB" w:rsidRPr="00BD324F" w:rsidRDefault="003D36CB" w:rsidP="003D36CB">
      <w:pPr>
        <w:pStyle w:val="PL"/>
      </w:pPr>
      <w:r w:rsidRPr="00BD324F">
        <w:t xml:space="preserve">        rimRSSubcarrierSpacing:</w:t>
      </w:r>
    </w:p>
    <w:p w14:paraId="33AAA6F0" w14:textId="77777777" w:rsidR="003D36CB" w:rsidRPr="00BD324F" w:rsidRDefault="003D36CB" w:rsidP="003D36CB">
      <w:pPr>
        <w:pStyle w:val="PL"/>
      </w:pPr>
      <w:r w:rsidRPr="00BD324F">
        <w:t xml:space="preserve">          type: integer</w:t>
      </w:r>
    </w:p>
    <w:p w14:paraId="34D30746" w14:textId="77777777" w:rsidR="003D36CB" w:rsidRPr="00BD324F" w:rsidRDefault="003D36CB" w:rsidP="003D36CB">
      <w:pPr>
        <w:pStyle w:val="PL"/>
      </w:pPr>
      <w:r w:rsidRPr="00BD324F">
        <w:t xml:space="preserve">        rIMRSBandwidth:</w:t>
      </w:r>
    </w:p>
    <w:p w14:paraId="1ECAEA37" w14:textId="77777777" w:rsidR="003D36CB" w:rsidRPr="00BD324F" w:rsidRDefault="003D36CB" w:rsidP="003D36CB">
      <w:pPr>
        <w:pStyle w:val="PL"/>
      </w:pPr>
      <w:r w:rsidRPr="00BD324F">
        <w:t xml:space="preserve">         type: integer</w:t>
      </w:r>
    </w:p>
    <w:p w14:paraId="6987F507" w14:textId="77777777" w:rsidR="003D36CB" w:rsidRPr="00BD324F" w:rsidRDefault="003D36CB" w:rsidP="003D36CB">
      <w:pPr>
        <w:pStyle w:val="PL"/>
      </w:pPr>
      <w:r w:rsidRPr="00BD324F">
        <w:t xml:space="preserve">        nrofGlobalRIMRSFrequencyCandidates:</w:t>
      </w:r>
    </w:p>
    <w:p w14:paraId="1FCFFE76" w14:textId="77777777" w:rsidR="003D36CB" w:rsidRPr="00BD324F" w:rsidRDefault="003D36CB" w:rsidP="003D36CB">
      <w:pPr>
        <w:pStyle w:val="PL"/>
      </w:pPr>
      <w:r w:rsidRPr="00BD324F">
        <w:t xml:space="preserve">          type: integer</w:t>
      </w:r>
    </w:p>
    <w:p w14:paraId="0961C472" w14:textId="77777777" w:rsidR="003D36CB" w:rsidRPr="00BD324F" w:rsidRDefault="003D36CB" w:rsidP="003D36CB">
      <w:pPr>
        <w:pStyle w:val="PL"/>
      </w:pPr>
      <w:r w:rsidRPr="00BD324F">
        <w:t xml:space="preserve">        rimRSCommonCarrierReferencePoint:</w:t>
      </w:r>
    </w:p>
    <w:p w14:paraId="06B9F926" w14:textId="77777777" w:rsidR="003D36CB" w:rsidRPr="00BD324F" w:rsidRDefault="003D36CB" w:rsidP="003D36CB">
      <w:pPr>
        <w:pStyle w:val="PL"/>
      </w:pPr>
      <w:r w:rsidRPr="00BD324F">
        <w:t xml:space="preserve">         type: integer</w:t>
      </w:r>
    </w:p>
    <w:p w14:paraId="2797CEF8" w14:textId="77777777" w:rsidR="003D36CB" w:rsidRPr="00BD324F" w:rsidRDefault="003D36CB" w:rsidP="003D36CB">
      <w:pPr>
        <w:pStyle w:val="PL"/>
      </w:pPr>
      <w:r w:rsidRPr="00BD324F">
        <w:t xml:space="preserve">        rimRSStartingFrequencyOffsetIdList:</w:t>
      </w:r>
    </w:p>
    <w:p w14:paraId="05EBC15C" w14:textId="77777777" w:rsidR="003D36CB" w:rsidRPr="00BD324F" w:rsidRDefault="003D36CB" w:rsidP="003D36CB">
      <w:pPr>
        <w:pStyle w:val="PL"/>
      </w:pPr>
      <w:r w:rsidRPr="00BD324F">
        <w:t xml:space="preserve">          type: array</w:t>
      </w:r>
    </w:p>
    <w:p w14:paraId="4065A1EA" w14:textId="77777777" w:rsidR="003D36CB" w:rsidRPr="00BD324F" w:rsidRDefault="003D36CB" w:rsidP="003D36CB">
      <w:pPr>
        <w:pStyle w:val="PL"/>
      </w:pPr>
      <w:r w:rsidRPr="00BD324F">
        <w:t xml:space="preserve">          items:</w:t>
      </w:r>
    </w:p>
    <w:p w14:paraId="16017064" w14:textId="77777777" w:rsidR="003D36CB" w:rsidRPr="00BD324F" w:rsidRDefault="003D36CB" w:rsidP="003D36CB">
      <w:pPr>
        <w:pStyle w:val="PL"/>
      </w:pPr>
      <w:r w:rsidRPr="00BD324F">
        <w:t xml:space="preserve">            type: integer</w:t>
      </w:r>
    </w:p>
    <w:p w14:paraId="504172C3" w14:textId="77777777" w:rsidR="003D36CB" w:rsidRPr="00BD324F" w:rsidRDefault="003D36CB" w:rsidP="003D36CB">
      <w:pPr>
        <w:pStyle w:val="PL"/>
      </w:pPr>
    </w:p>
    <w:p w14:paraId="79DC72C9" w14:textId="77777777" w:rsidR="003D36CB" w:rsidRPr="00BD324F" w:rsidRDefault="003D36CB" w:rsidP="003D36CB">
      <w:pPr>
        <w:pStyle w:val="PL"/>
      </w:pPr>
      <w:r w:rsidRPr="00BD324F">
        <w:t xml:space="preserve">    SequenceDomainPara:</w:t>
      </w:r>
    </w:p>
    <w:p w14:paraId="192C81F5" w14:textId="77777777" w:rsidR="003D36CB" w:rsidRPr="00BD324F" w:rsidRDefault="003D36CB" w:rsidP="003D36CB">
      <w:pPr>
        <w:pStyle w:val="PL"/>
      </w:pPr>
      <w:r w:rsidRPr="00BD324F">
        <w:t xml:space="preserve">      type: object</w:t>
      </w:r>
    </w:p>
    <w:p w14:paraId="5B824E12" w14:textId="77777777" w:rsidR="003D36CB" w:rsidRPr="00BD324F" w:rsidRDefault="003D36CB" w:rsidP="003D36CB">
      <w:pPr>
        <w:pStyle w:val="PL"/>
      </w:pPr>
      <w:r w:rsidRPr="00BD324F">
        <w:t xml:space="preserve">      properties:</w:t>
      </w:r>
    </w:p>
    <w:p w14:paraId="30F9FFFA" w14:textId="77777777" w:rsidR="003D36CB" w:rsidRPr="00BD324F" w:rsidRDefault="003D36CB" w:rsidP="003D36CB">
      <w:pPr>
        <w:pStyle w:val="PL"/>
      </w:pPr>
      <w:r w:rsidRPr="00BD324F">
        <w:t xml:space="preserve">        nrofRIMRSSequenceCandidatesofRS1:</w:t>
      </w:r>
    </w:p>
    <w:p w14:paraId="01DDE1D5" w14:textId="77777777" w:rsidR="003D36CB" w:rsidRPr="00BD324F" w:rsidRDefault="003D36CB" w:rsidP="003D36CB">
      <w:pPr>
        <w:pStyle w:val="PL"/>
      </w:pPr>
      <w:r w:rsidRPr="00BD324F">
        <w:t xml:space="preserve">         type: integer</w:t>
      </w:r>
    </w:p>
    <w:p w14:paraId="382D4AD9" w14:textId="77777777" w:rsidR="003D36CB" w:rsidRPr="00BD324F" w:rsidRDefault="003D36CB" w:rsidP="003D36CB">
      <w:pPr>
        <w:pStyle w:val="PL"/>
      </w:pPr>
      <w:r w:rsidRPr="00BD324F">
        <w:t xml:space="preserve">        rimRSScrambleIdListofRS1:</w:t>
      </w:r>
    </w:p>
    <w:p w14:paraId="3C9D2F97" w14:textId="77777777" w:rsidR="003D36CB" w:rsidRPr="00BD324F" w:rsidRDefault="003D36CB" w:rsidP="003D36CB">
      <w:pPr>
        <w:pStyle w:val="PL"/>
      </w:pPr>
      <w:r w:rsidRPr="00BD324F">
        <w:t xml:space="preserve">          type: array</w:t>
      </w:r>
    </w:p>
    <w:p w14:paraId="75378CA4" w14:textId="77777777" w:rsidR="003D36CB" w:rsidRPr="00BD324F" w:rsidRDefault="003D36CB" w:rsidP="003D36CB">
      <w:pPr>
        <w:pStyle w:val="PL"/>
      </w:pPr>
      <w:r w:rsidRPr="00BD324F">
        <w:t xml:space="preserve">          items:</w:t>
      </w:r>
    </w:p>
    <w:p w14:paraId="6F1B7925" w14:textId="77777777" w:rsidR="003D36CB" w:rsidRPr="00BD324F" w:rsidRDefault="003D36CB" w:rsidP="003D36CB">
      <w:pPr>
        <w:pStyle w:val="PL"/>
      </w:pPr>
      <w:r w:rsidRPr="00BD324F">
        <w:t xml:space="preserve">            type: integer</w:t>
      </w:r>
    </w:p>
    <w:p w14:paraId="0C036D2A" w14:textId="77777777" w:rsidR="003D36CB" w:rsidRPr="00BD324F" w:rsidRDefault="003D36CB" w:rsidP="003D36CB">
      <w:pPr>
        <w:pStyle w:val="PL"/>
      </w:pPr>
      <w:r w:rsidRPr="00BD324F">
        <w:t xml:space="preserve">        nrofRIMRSSequenceCandidatesofRS2:</w:t>
      </w:r>
    </w:p>
    <w:p w14:paraId="7A7FAD4F" w14:textId="77777777" w:rsidR="003D36CB" w:rsidRPr="00BD324F" w:rsidRDefault="003D36CB" w:rsidP="003D36CB">
      <w:pPr>
        <w:pStyle w:val="PL"/>
      </w:pPr>
      <w:r w:rsidRPr="00BD324F">
        <w:t xml:space="preserve">         type: integer</w:t>
      </w:r>
    </w:p>
    <w:p w14:paraId="0F28B3BA" w14:textId="77777777" w:rsidR="003D36CB" w:rsidRPr="00BD324F" w:rsidRDefault="003D36CB" w:rsidP="003D36CB">
      <w:pPr>
        <w:pStyle w:val="PL"/>
      </w:pPr>
      <w:r w:rsidRPr="00BD324F">
        <w:t xml:space="preserve">        rimRSScrambleIdListofRS2:</w:t>
      </w:r>
    </w:p>
    <w:p w14:paraId="27839C25" w14:textId="77777777" w:rsidR="003D36CB" w:rsidRPr="00BD324F" w:rsidRDefault="003D36CB" w:rsidP="003D36CB">
      <w:pPr>
        <w:pStyle w:val="PL"/>
      </w:pPr>
      <w:r w:rsidRPr="00BD324F">
        <w:t xml:space="preserve">          type: array</w:t>
      </w:r>
    </w:p>
    <w:p w14:paraId="7F0A0C68" w14:textId="77777777" w:rsidR="003D36CB" w:rsidRPr="00BD324F" w:rsidRDefault="003D36CB" w:rsidP="003D36CB">
      <w:pPr>
        <w:pStyle w:val="PL"/>
      </w:pPr>
      <w:r w:rsidRPr="00BD324F">
        <w:t xml:space="preserve">          items:</w:t>
      </w:r>
    </w:p>
    <w:p w14:paraId="3F8AF13C" w14:textId="77777777" w:rsidR="003D36CB" w:rsidRPr="00BD324F" w:rsidRDefault="003D36CB" w:rsidP="003D36CB">
      <w:pPr>
        <w:pStyle w:val="PL"/>
      </w:pPr>
      <w:r w:rsidRPr="00BD324F">
        <w:t xml:space="preserve">            type: integer</w:t>
      </w:r>
    </w:p>
    <w:p w14:paraId="50556396" w14:textId="77777777" w:rsidR="003D36CB" w:rsidRPr="00BD324F" w:rsidRDefault="003D36CB" w:rsidP="003D36CB">
      <w:pPr>
        <w:pStyle w:val="PL"/>
      </w:pPr>
      <w:r w:rsidRPr="00BD324F">
        <w:t xml:space="preserve">        enableEnoughNotEnoughIndication:</w:t>
      </w:r>
    </w:p>
    <w:p w14:paraId="76DA54B2" w14:textId="77777777" w:rsidR="003D36CB" w:rsidRPr="00BD324F" w:rsidRDefault="003D36CB" w:rsidP="003D36CB">
      <w:pPr>
        <w:pStyle w:val="PL"/>
      </w:pPr>
      <w:r w:rsidRPr="00BD324F">
        <w:t xml:space="preserve">          type: string</w:t>
      </w:r>
    </w:p>
    <w:p w14:paraId="30F01D63" w14:textId="77777777" w:rsidR="003D36CB" w:rsidRPr="00BD324F" w:rsidRDefault="003D36CB" w:rsidP="003D36CB">
      <w:pPr>
        <w:pStyle w:val="PL"/>
      </w:pPr>
      <w:r w:rsidRPr="00BD324F">
        <w:t xml:space="preserve">          enum:</w:t>
      </w:r>
    </w:p>
    <w:p w14:paraId="06A42806" w14:textId="77777777" w:rsidR="003D36CB" w:rsidRPr="00BD324F" w:rsidRDefault="003D36CB" w:rsidP="003D36CB">
      <w:pPr>
        <w:pStyle w:val="PL"/>
      </w:pPr>
      <w:r w:rsidRPr="00BD324F">
        <w:t xml:space="preserve">            - ENABLE</w:t>
      </w:r>
    </w:p>
    <w:p w14:paraId="62A0257A" w14:textId="77777777" w:rsidR="003D36CB" w:rsidRPr="00BD324F" w:rsidRDefault="003D36CB" w:rsidP="003D36CB">
      <w:pPr>
        <w:pStyle w:val="PL"/>
      </w:pPr>
      <w:r w:rsidRPr="00BD324F">
        <w:t xml:space="preserve">            - DISABLE          </w:t>
      </w:r>
    </w:p>
    <w:p w14:paraId="34CA951C" w14:textId="77777777" w:rsidR="003D36CB" w:rsidRPr="00BD324F" w:rsidRDefault="003D36CB" w:rsidP="003D36CB">
      <w:pPr>
        <w:pStyle w:val="PL"/>
      </w:pPr>
      <w:r w:rsidRPr="00BD324F">
        <w:t xml:space="preserve">        RIMRSScrambleTimerMultiplier:</w:t>
      </w:r>
    </w:p>
    <w:p w14:paraId="5AC71A34" w14:textId="77777777" w:rsidR="003D36CB" w:rsidRPr="00BD324F" w:rsidRDefault="003D36CB" w:rsidP="003D36CB">
      <w:pPr>
        <w:pStyle w:val="PL"/>
      </w:pPr>
      <w:r w:rsidRPr="00BD324F">
        <w:t xml:space="preserve">          type: integer</w:t>
      </w:r>
    </w:p>
    <w:p w14:paraId="23451E39" w14:textId="77777777" w:rsidR="003D36CB" w:rsidRPr="00BD324F" w:rsidRDefault="003D36CB" w:rsidP="003D36CB">
      <w:pPr>
        <w:pStyle w:val="PL"/>
      </w:pPr>
      <w:r w:rsidRPr="00BD324F">
        <w:t xml:space="preserve">        RIMRSScrambleTimerOffset:</w:t>
      </w:r>
    </w:p>
    <w:p w14:paraId="2DA548AD" w14:textId="77777777" w:rsidR="003D36CB" w:rsidRPr="00BD324F" w:rsidRDefault="003D36CB" w:rsidP="003D36CB">
      <w:pPr>
        <w:pStyle w:val="PL"/>
      </w:pPr>
      <w:r w:rsidRPr="00BD324F">
        <w:t xml:space="preserve">          type: integer</w:t>
      </w:r>
    </w:p>
    <w:p w14:paraId="38E1D1C4" w14:textId="77777777" w:rsidR="003D36CB" w:rsidRPr="00BD324F" w:rsidRDefault="003D36CB" w:rsidP="003D36CB">
      <w:pPr>
        <w:pStyle w:val="PL"/>
      </w:pPr>
    </w:p>
    <w:p w14:paraId="4A391987" w14:textId="77777777" w:rsidR="003D36CB" w:rsidRPr="00BD324F" w:rsidRDefault="003D36CB" w:rsidP="003D36CB">
      <w:pPr>
        <w:pStyle w:val="PL"/>
      </w:pPr>
      <w:r w:rsidRPr="00BD324F">
        <w:t xml:space="preserve">    TimeDomainPara:</w:t>
      </w:r>
    </w:p>
    <w:p w14:paraId="0B953B45" w14:textId="77777777" w:rsidR="003D36CB" w:rsidRPr="00BD324F" w:rsidRDefault="003D36CB" w:rsidP="003D36CB">
      <w:pPr>
        <w:pStyle w:val="PL"/>
      </w:pPr>
      <w:r w:rsidRPr="00BD324F">
        <w:t xml:space="preserve">      type: object</w:t>
      </w:r>
    </w:p>
    <w:p w14:paraId="770F76C4" w14:textId="77777777" w:rsidR="003D36CB" w:rsidRPr="00BD324F" w:rsidRDefault="003D36CB" w:rsidP="003D36CB">
      <w:pPr>
        <w:pStyle w:val="PL"/>
      </w:pPr>
      <w:r w:rsidRPr="00BD324F">
        <w:t xml:space="preserve">      properties:</w:t>
      </w:r>
    </w:p>
    <w:p w14:paraId="274C3FF4" w14:textId="77777777" w:rsidR="003D36CB" w:rsidRPr="00BD324F" w:rsidRDefault="003D36CB" w:rsidP="003D36CB">
      <w:pPr>
        <w:pStyle w:val="PL"/>
      </w:pPr>
      <w:r w:rsidRPr="00BD324F">
        <w:t xml:space="preserve">        dlULSwitchingPeriod1:</w:t>
      </w:r>
    </w:p>
    <w:p w14:paraId="333E4C22" w14:textId="77777777" w:rsidR="003D36CB" w:rsidRPr="00BD324F" w:rsidRDefault="003D36CB" w:rsidP="003D36CB">
      <w:pPr>
        <w:pStyle w:val="PL"/>
      </w:pPr>
      <w:r w:rsidRPr="00BD324F">
        <w:t xml:space="preserve">          type: string</w:t>
      </w:r>
    </w:p>
    <w:p w14:paraId="77FB7BAE" w14:textId="77777777" w:rsidR="003D36CB" w:rsidRPr="00BD324F" w:rsidRDefault="003D36CB" w:rsidP="003D36CB">
      <w:pPr>
        <w:pStyle w:val="PL"/>
      </w:pPr>
      <w:r w:rsidRPr="00BD324F">
        <w:t xml:space="preserve">          enum:</w:t>
      </w:r>
    </w:p>
    <w:p w14:paraId="05C4BF6C" w14:textId="77777777" w:rsidR="003D36CB" w:rsidRPr="00BD324F" w:rsidRDefault="003D36CB" w:rsidP="003D36CB">
      <w:pPr>
        <w:pStyle w:val="PL"/>
      </w:pPr>
      <w:r w:rsidRPr="00BD324F">
        <w:t xml:space="preserve">           - MS0P5</w:t>
      </w:r>
    </w:p>
    <w:p w14:paraId="67F0336D" w14:textId="77777777" w:rsidR="003D36CB" w:rsidRPr="00BD324F" w:rsidRDefault="003D36CB" w:rsidP="003D36CB">
      <w:pPr>
        <w:pStyle w:val="PL"/>
      </w:pPr>
      <w:r w:rsidRPr="00BD324F">
        <w:t xml:space="preserve">           - MS0P625</w:t>
      </w:r>
    </w:p>
    <w:p w14:paraId="04F1C859" w14:textId="77777777" w:rsidR="003D36CB" w:rsidRPr="00BD324F" w:rsidRDefault="003D36CB" w:rsidP="003D36CB">
      <w:pPr>
        <w:pStyle w:val="PL"/>
      </w:pPr>
      <w:r w:rsidRPr="00BD324F">
        <w:t xml:space="preserve">           - MS1</w:t>
      </w:r>
    </w:p>
    <w:p w14:paraId="4A9FB973" w14:textId="77777777" w:rsidR="003D36CB" w:rsidRPr="00BD324F" w:rsidRDefault="003D36CB" w:rsidP="003D36CB">
      <w:pPr>
        <w:pStyle w:val="PL"/>
      </w:pPr>
      <w:r w:rsidRPr="00BD324F">
        <w:t xml:space="preserve">           - MS1P25</w:t>
      </w:r>
    </w:p>
    <w:p w14:paraId="6C9A56AD" w14:textId="77777777" w:rsidR="003D36CB" w:rsidRPr="00BD324F" w:rsidRDefault="003D36CB" w:rsidP="003D36CB">
      <w:pPr>
        <w:pStyle w:val="PL"/>
      </w:pPr>
      <w:r w:rsidRPr="00BD324F">
        <w:t xml:space="preserve">           - MS2</w:t>
      </w:r>
    </w:p>
    <w:p w14:paraId="77FC2C3F" w14:textId="77777777" w:rsidR="003D36CB" w:rsidRPr="00BD324F" w:rsidRDefault="003D36CB" w:rsidP="003D36CB">
      <w:pPr>
        <w:pStyle w:val="PL"/>
      </w:pPr>
      <w:r w:rsidRPr="00BD324F">
        <w:t xml:space="preserve">           - MS2P5</w:t>
      </w:r>
    </w:p>
    <w:p w14:paraId="203A6167" w14:textId="77777777" w:rsidR="003D36CB" w:rsidRPr="00BD324F" w:rsidRDefault="003D36CB" w:rsidP="003D36CB">
      <w:pPr>
        <w:pStyle w:val="PL"/>
      </w:pPr>
      <w:r w:rsidRPr="00BD324F">
        <w:t xml:space="preserve">           - MS3</w:t>
      </w:r>
    </w:p>
    <w:p w14:paraId="7AB77146" w14:textId="77777777" w:rsidR="003D36CB" w:rsidRPr="00BD324F" w:rsidRDefault="003D36CB" w:rsidP="003D36CB">
      <w:pPr>
        <w:pStyle w:val="PL"/>
      </w:pPr>
      <w:r w:rsidRPr="00BD324F">
        <w:t xml:space="preserve">           - MS4</w:t>
      </w:r>
    </w:p>
    <w:p w14:paraId="6A8187DB" w14:textId="77777777" w:rsidR="003D36CB" w:rsidRPr="00BD324F" w:rsidRDefault="003D36CB" w:rsidP="003D36CB">
      <w:pPr>
        <w:pStyle w:val="PL"/>
      </w:pPr>
      <w:r w:rsidRPr="00BD324F">
        <w:t xml:space="preserve">           - MS5</w:t>
      </w:r>
    </w:p>
    <w:p w14:paraId="0645DF76" w14:textId="77777777" w:rsidR="003D36CB" w:rsidRPr="00BD324F" w:rsidRDefault="003D36CB" w:rsidP="003D36CB">
      <w:pPr>
        <w:pStyle w:val="PL"/>
      </w:pPr>
      <w:r w:rsidRPr="00BD324F">
        <w:t xml:space="preserve">           - MS10</w:t>
      </w:r>
    </w:p>
    <w:p w14:paraId="419A71DB" w14:textId="77777777" w:rsidR="003D36CB" w:rsidRPr="00BD324F" w:rsidRDefault="003D36CB" w:rsidP="003D36CB">
      <w:pPr>
        <w:pStyle w:val="PL"/>
      </w:pPr>
      <w:r w:rsidRPr="00BD324F">
        <w:t xml:space="preserve">           - MS20</w:t>
      </w:r>
    </w:p>
    <w:p w14:paraId="5D0EBD0B" w14:textId="77777777" w:rsidR="003D36CB" w:rsidRPr="00BD324F" w:rsidRDefault="003D36CB" w:rsidP="003D36CB">
      <w:pPr>
        <w:pStyle w:val="PL"/>
      </w:pPr>
      <w:r w:rsidRPr="00BD324F">
        <w:t xml:space="preserve">        symbolOffsetOfReferencePoint1:</w:t>
      </w:r>
    </w:p>
    <w:p w14:paraId="19772AB6" w14:textId="77777777" w:rsidR="003D36CB" w:rsidRPr="00BD324F" w:rsidRDefault="003D36CB" w:rsidP="003D36CB">
      <w:pPr>
        <w:pStyle w:val="PL"/>
      </w:pPr>
      <w:r w:rsidRPr="00BD324F">
        <w:t xml:space="preserve">           type: integer</w:t>
      </w:r>
    </w:p>
    <w:p w14:paraId="0BAE482F" w14:textId="77777777" w:rsidR="003D36CB" w:rsidRPr="00BD324F" w:rsidRDefault="003D36CB" w:rsidP="003D36CB">
      <w:pPr>
        <w:pStyle w:val="PL"/>
      </w:pPr>
      <w:r w:rsidRPr="00BD324F">
        <w:t xml:space="preserve">        dlULSwitchingPeriod2:</w:t>
      </w:r>
    </w:p>
    <w:p w14:paraId="3813F22A" w14:textId="77777777" w:rsidR="003D36CB" w:rsidRPr="00BD324F" w:rsidRDefault="003D36CB" w:rsidP="003D36CB">
      <w:pPr>
        <w:pStyle w:val="PL"/>
      </w:pPr>
      <w:r w:rsidRPr="00BD324F">
        <w:t xml:space="preserve">          type: string</w:t>
      </w:r>
    </w:p>
    <w:p w14:paraId="703E0CD9" w14:textId="77777777" w:rsidR="003D36CB" w:rsidRPr="00BD324F" w:rsidRDefault="003D36CB" w:rsidP="003D36CB">
      <w:pPr>
        <w:pStyle w:val="PL"/>
      </w:pPr>
      <w:r w:rsidRPr="00BD324F">
        <w:t xml:space="preserve">          enum:</w:t>
      </w:r>
    </w:p>
    <w:p w14:paraId="177FC7A3" w14:textId="77777777" w:rsidR="003D36CB" w:rsidRPr="00BD324F" w:rsidRDefault="003D36CB" w:rsidP="003D36CB">
      <w:pPr>
        <w:pStyle w:val="PL"/>
      </w:pPr>
      <w:r w:rsidRPr="00BD324F">
        <w:t xml:space="preserve">           - MS0P5</w:t>
      </w:r>
    </w:p>
    <w:p w14:paraId="1C1A73C9" w14:textId="77777777" w:rsidR="003D36CB" w:rsidRPr="00BD324F" w:rsidRDefault="003D36CB" w:rsidP="003D36CB">
      <w:pPr>
        <w:pStyle w:val="PL"/>
      </w:pPr>
      <w:r w:rsidRPr="00BD324F">
        <w:t xml:space="preserve">           - MS0P625</w:t>
      </w:r>
    </w:p>
    <w:p w14:paraId="3DD8A902" w14:textId="77777777" w:rsidR="003D36CB" w:rsidRPr="00BD324F" w:rsidRDefault="003D36CB" w:rsidP="003D36CB">
      <w:pPr>
        <w:pStyle w:val="PL"/>
      </w:pPr>
      <w:r w:rsidRPr="00BD324F">
        <w:t xml:space="preserve">           - MS1</w:t>
      </w:r>
    </w:p>
    <w:p w14:paraId="3BD8740A" w14:textId="77777777" w:rsidR="003D36CB" w:rsidRPr="00BD324F" w:rsidRDefault="003D36CB" w:rsidP="003D36CB">
      <w:pPr>
        <w:pStyle w:val="PL"/>
      </w:pPr>
      <w:r w:rsidRPr="00BD324F">
        <w:t xml:space="preserve">           - MS1P25</w:t>
      </w:r>
    </w:p>
    <w:p w14:paraId="79E873F4" w14:textId="77777777" w:rsidR="003D36CB" w:rsidRPr="00BD324F" w:rsidRDefault="003D36CB" w:rsidP="003D36CB">
      <w:pPr>
        <w:pStyle w:val="PL"/>
      </w:pPr>
      <w:r w:rsidRPr="00BD324F">
        <w:t xml:space="preserve">           - MS2</w:t>
      </w:r>
    </w:p>
    <w:p w14:paraId="65B54D0D" w14:textId="77777777" w:rsidR="003D36CB" w:rsidRPr="00BD324F" w:rsidRDefault="003D36CB" w:rsidP="003D36CB">
      <w:pPr>
        <w:pStyle w:val="PL"/>
      </w:pPr>
      <w:r w:rsidRPr="00BD324F">
        <w:t xml:space="preserve">           - MS2P5</w:t>
      </w:r>
    </w:p>
    <w:p w14:paraId="7759DDD6" w14:textId="77777777" w:rsidR="003D36CB" w:rsidRPr="00BD324F" w:rsidRDefault="003D36CB" w:rsidP="003D36CB">
      <w:pPr>
        <w:pStyle w:val="PL"/>
      </w:pPr>
      <w:r w:rsidRPr="00BD324F">
        <w:t xml:space="preserve">           - MS3</w:t>
      </w:r>
    </w:p>
    <w:p w14:paraId="4DA04D15" w14:textId="77777777" w:rsidR="003D36CB" w:rsidRPr="00BD324F" w:rsidRDefault="003D36CB" w:rsidP="003D36CB">
      <w:pPr>
        <w:pStyle w:val="PL"/>
      </w:pPr>
      <w:r w:rsidRPr="00BD324F">
        <w:t xml:space="preserve">           - MS4</w:t>
      </w:r>
    </w:p>
    <w:p w14:paraId="19B9FFAA" w14:textId="77777777" w:rsidR="003D36CB" w:rsidRPr="00BD324F" w:rsidRDefault="003D36CB" w:rsidP="003D36CB">
      <w:pPr>
        <w:pStyle w:val="PL"/>
      </w:pPr>
      <w:r w:rsidRPr="00BD324F">
        <w:t xml:space="preserve">           - MS5</w:t>
      </w:r>
    </w:p>
    <w:p w14:paraId="0F91D8DB" w14:textId="77777777" w:rsidR="003D36CB" w:rsidRPr="00BD324F" w:rsidRDefault="003D36CB" w:rsidP="003D36CB">
      <w:pPr>
        <w:pStyle w:val="PL"/>
      </w:pPr>
      <w:r w:rsidRPr="00BD324F">
        <w:t xml:space="preserve">           - MS10</w:t>
      </w:r>
    </w:p>
    <w:p w14:paraId="6938F098" w14:textId="77777777" w:rsidR="003D36CB" w:rsidRPr="00BD324F" w:rsidRDefault="003D36CB" w:rsidP="003D36CB">
      <w:pPr>
        <w:pStyle w:val="PL"/>
      </w:pPr>
      <w:r w:rsidRPr="00BD324F">
        <w:t xml:space="preserve">           - MS20</w:t>
      </w:r>
    </w:p>
    <w:p w14:paraId="4872E969" w14:textId="77777777" w:rsidR="003D36CB" w:rsidRPr="00BD324F" w:rsidRDefault="003D36CB" w:rsidP="003D36CB">
      <w:pPr>
        <w:pStyle w:val="PL"/>
      </w:pPr>
      <w:r w:rsidRPr="00BD324F">
        <w:t xml:space="preserve">        symbolOffsetOfReferencePoint2:</w:t>
      </w:r>
    </w:p>
    <w:p w14:paraId="7B713416" w14:textId="77777777" w:rsidR="003D36CB" w:rsidRPr="00BD324F" w:rsidRDefault="003D36CB" w:rsidP="003D36CB">
      <w:pPr>
        <w:pStyle w:val="PL"/>
      </w:pPr>
      <w:r w:rsidRPr="00BD324F">
        <w:t xml:space="preserve">          type: integer</w:t>
      </w:r>
    </w:p>
    <w:p w14:paraId="40E8331E" w14:textId="77777777" w:rsidR="003D36CB" w:rsidRPr="00BD324F" w:rsidRDefault="003D36CB" w:rsidP="003D36CB">
      <w:pPr>
        <w:pStyle w:val="PL"/>
      </w:pPr>
      <w:r w:rsidRPr="00BD324F">
        <w:t xml:space="preserve">        totalnrofSetIdofRS1:</w:t>
      </w:r>
    </w:p>
    <w:p w14:paraId="26FDDAF2" w14:textId="77777777" w:rsidR="003D36CB" w:rsidRPr="00BD324F" w:rsidRDefault="003D36CB" w:rsidP="003D36CB">
      <w:pPr>
        <w:pStyle w:val="PL"/>
      </w:pPr>
      <w:r w:rsidRPr="00BD324F">
        <w:t xml:space="preserve">          type: integer</w:t>
      </w:r>
    </w:p>
    <w:p w14:paraId="73C52F9B" w14:textId="77777777" w:rsidR="003D36CB" w:rsidRPr="00BD324F" w:rsidRDefault="003D36CB" w:rsidP="003D36CB">
      <w:pPr>
        <w:pStyle w:val="PL"/>
      </w:pPr>
      <w:r w:rsidRPr="00BD324F">
        <w:t xml:space="preserve">        totalnrofSetIdofRS2:</w:t>
      </w:r>
    </w:p>
    <w:p w14:paraId="6EC04843" w14:textId="77777777" w:rsidR="003D36CB" w:rsidRPr="00BD324F" w:rsidRDefault="003D36CB" w:rsidP="003D36CB">
      <w:pPr>
        <w:pStyle w:val="PL"/>
      </w:pPr>
      <w:r w:rsidRPr="00BD324F">
        <w:t xml:space="preserve">          type: integer</w:t>
      </w:r>
    </w:p>
    <w:p w14:paraId="61A13563" w14:textId="77777777" w:rsidR="003D36CB" w:rsidRPr="00BD324F" w:rsidRDefault="003D36CB" w:rsidP="003D36CB">
      <w:pPr>
        <w:pStyle w:val="PL"/>
      </w:pPr>
      <w:r w:rsidRPr="00BD324F">
        <w:t xml:space="preserve">        nrofConsecutiveRIMRS1:</w:t>
      </w:r>
    </w:p>
    <w:p w14:paraId="008A0B55" w14:textId="77777777" w:rsidR="003D36CB" w:rsidRPr="00BD324F" w:rsidRDefault="003D36CB" w:rsidP="003D36CB">
      <w:pPr>
        <w:pStyle w:val="PL"/>
      </w:pPr>
      <w:r w:rsidRPr="00BD324F">
        <w:t xml:space="preserve">          type: integer</w:t>
      </w:r>
    </w:p>
    <w:p w14:paraId="4AE172BA" w14:textId="77777777" w:rsidR="003D36CB" w:rsidRPr="00BD324F" w:rsidRDefault="003D36CB" w:rsidP="003D36CB">
      <w:pPr>
        <w:pStyle w:val="PL"/>
      </w:pPr>
      <w:r w:rsidRPr="00BD324F">
        <w:t xml:space="preserve">        nrofConsecutiveRIMRS2:</w:t>
      </w:r>
    </w:p>
    <w:p w14:paraId="45FB21E9" w14:textId="77777777" w:rsidR="003D36CB" w:rsidRPr="00BD324F" w:rsidRDefault="003D36CB" w:rsidP="003D36CB">
      <w:pPr>
        <w:pStyle w:val="PL"/>
      </w:pPr>
      <w:r w:rsidRPr="00BD324F">
        <w:t xml:space="preserve">          type: integer</w:t>
      </w:r>
    </w:p>
    <w:p w14:paraId="4E50D2DE" w14:textId="77777777" w:rsidR="003D36CB" w:rsidRPr="00BD324F" w:rsidRDefault="003D36CB" w:rsidP="003D36CB">
      <w:pPr>
        <w:pStyle w:val="PL"/>
      </w:pPr>
      <w:r w:rsidRPr="00BD324F">
        <w:t xml:space="preserve">        consecutiveRIMRS1List:</w:t>
      </w:r>
    </w:p>
    <w:p w14:paraId="0DB665B8" w14:textId="77777777" w:rsidR="003D36CB" w:rsidRPr="00BD324F" w:rsidRDefault="003D36CB" w:rsidP="003D36CB">
      <w:pPr>
        <w:pStyle w:val="PL"/>
      </w:pPr>
      <w:r w:rsidRPr="00BD324F">
        <w:t xml:space="preserve">          type: array</w:t>
      </w:r>
    </w:p>
    <w:p w14:paraId="2968F9DE" w14:textId="77777777" w:rsidR="003D36CB" w:rsidRPr="00BD324F" w:rsidRDefault="003D36CB" w:rsidP="003D36CB">
      <w:pPr>
        <w:pStyle w:val="PL"/>
      </w:pPr>
      <w:r w:rsidRPr="00BD324F">
        <w:t xml:space="preserve">          items:</w:t>
      </w:r>
    </w:p>
    <w:p w14:paraId="3B469210" w14:textId="77777777" w:rsidR="003D36CB" w:rsidRPr="00BD324F" w:rsidRDefault="003D36CB" w:rsidP="003D36CB">
      <w:pPr>
        <w:pStyle w:val="PL"/>
      </w:pPr>
      <w:r w:rsidRPr="00BD324F">
        <w:t xml:space="preserve">            type: integer</w:t>
      </w:r>
    </w:p>
    <w:p w14:paraId="1D5E568B" w14:textId="77777777" w:rsidR="003D36CB" w:rsidRPr="00BD324F" w:rsidRDefault="003D36CB" w:rsidP="003D36CB">
      <w:pPr>
        <w:pStyle w:val="PL"/>
      </w:pPr>
      <w:r w:rsidRPr="00BD324F">
        <w:t xml:space="preserve">        consecutiveRIMRS2List:</w:t>
      </w:r>
    </w:p>
    <w:p w14:paraId="472AC718" w14:textId="77777777" w:rsidR="003D36CB" w:rsidRPr="00BD324F" w:rsidRDefault="003D36CB" w:rsidP="003D36CB">
      <w:pPr>
        <w:pStyle w:val="PL"/>
      </w:pPr>
      <w:r w:rsidRPr="00BD324F">
        <w:t xml:space="preserve">          type: array</w:t>
      </w:r>
    </w:p>
    <w:p w14:paraId="4F24D130" w14:textId="77777777" w:rsidR="003D36CB" w:rsidRPr="00BD324F" w:rsidRDefault="003D36CB" w:rsidP="003D36CB">
      <w:pPr>
        <w:pStyle w:val="PL"/>
      </w:pPr>
      <w:r w:rsidRPr="00BD324F">
        <w:t xml:space="preserve">          items:</w:t>
      </w:r>
    </w:p>
    <w:p w14:paraId="527A06BD" w14:textId="77777777" w:rsidR="003D36CB" w:rsidRPr="00BD324F" w:rsidRDefault="003D36CB" w:rsidP="003D36CB">
      <w:pPr>
        <w:pStyle w:val="PL"/>
      </w:pPr>
      <w:r w:rsidRPr="00BD324F">
        <w:t xml:space="preserve">            type: integer</w:t>
      </w:r>
    </w:p>
    <w:p w14:paraId="2E615482" w14:textId="77777777" w:rsidR="003D36CB" w:rsidRPr="00BD324F" w:rsidRDefault="003D36CB" w:rsidP="003D36CB">
      <w:pPr>
        <w:pStyle w:val="PL"/>
      </w:pPr>
      <w:r w:rsidRPr="00BD324F">
        <w:t xml:space="preserve">        enablenearfarIndicationRS1:</w:t>
      </w:r>
    </w:p>
    <w:p w14:paraId="66F3BC84" w14:textId="77777777" w:rsidR="003D36CB" w:rsidRPr="00BD324F" w:rsidRDefault="003D36CB" w:rsidP="003D36CB">
      <w:pPr>
        <w:pStyle w:val="PL"/>
      </w:pPr>
      <w:r w:rsidRPr="00BD324F">
        <w:t xml:space="preserve">          type: string</w:t>
      </w:r>
    </w:p>
    <w:p w14:paraId="2F94041F" w14:textId="77777777" w:rsidR="003D36CB" w:rsidRPr="00BD324F" w:rsidRDefault="003D36CB" w:rsidP="003D36CB">
      <w:pPr>
        <w:pStyle w:val="PL"/>
      </w:pPr>
      <w:r w:rsidRPr="00BD324F">
        <w:t xml:space="preserve">          enum:</w:t>
      </w:r>
    </w:p>
    <w:p w14:paraId="5C6EEFE1" w14:textId="77777777" w:rsidR="003D36CB" w:rsidRPr="00BD324F" w:rsidRDefault="003D36CB" w:rsidP="003D36CB">
      <w:pPr>
        <w:pStyle w:val="PL"/>
      </w:pPr>
      <w:r w:rsidRPr="00BD324F">
        <w:t xml:space="preserve">            - ENABLE</w:t>
      </w:r>
    </w:p>
    <w:p w14:paraId="26F563AE" w14:textId="77777777" w:rsidR="003D36CB" w:rsidRPr="00BD324F" w:rsidRDefault="003D36CB" w:rsidP="003D36CB">
      <w:pPr>
        <w:pStyle w:val="PL"/>
      </w:pPr>
      <w:r w:rsidRPr="00BD324F">
        <w:t xml:space="preserve">            - DISABLE          </w:t>
      </w:r>
    </w:p>
    <w:p w14:paraId="2EFDD4FE" w14:textId="77777777" w:rsidR="003D36CB" w:rsidRPr="00BD324F" w:rsidRDefault="003D36CB" w:rsidP="003D36CB">
      <w:pPr>
        <w:pStyle w:val="PL"/>
      </w:pPr>
      <w:r w:rsidRPr="00BD324F">
        <w:t xml:space="preserve">        enablenearfarIndicationRS2:</w:t>
      </w:r>
    </w:p>
    <w:p w14:paraId="5AE0D263" w14:textId="77777777" w:rsidR="003D36CB" w:rsidRPr="00BD324F" w:rsidRDefault="003D36CB" w:rsidP="003D36CB">
      <w:pPr>
        <w:pStyle w:val="PL"/>
      </w:pPr>
      <w:r w:rsidRPr="00BD324F">
        <w:t xml:space="preserve">          type: string</w:t>
      </w:r>
    </w:p>
    <w:p w14:paraId="7DF4100E" w14:textId="77777777" w:rsidR="003D36CB" w:rsidRPr="00BD324F" w:rsidRDefault="003D36CB" w:rsidP="003D36CB">
      <w:pPr>
        <w:pStyle w:val="PL"/>
      </w:pPr>
      <w:r w:rsidRPr="00BD324F">
        <w:t xml:space="preserve">          enum:</w:t>
      </w:r>
    </w:p>
    <w:p w14:paraId="1718DF1A" w14:textId="77777777" w:rsidR="003D36CB" w:rsidRPr="00BD324F" w:rsidRDefault="003D36CB" w:rsidP="003D36CB">
      <w:pPr>
        <w:pStyle w:val="PL"/>
      </w:pPr>
      <w:r w:rsidRPr="00BD324F">
        <w:t xml:space="preserve">            - ENABLE</w:t>
      </w:r>
    </w:p>
    <w:p w14:paraId="30339F38" w14:textId="77777777" w:rsidR="003D36CB" w:rsidRPr="00BD324F" w:rsidRDefault="003D36CB" w:rsidP="003D36CB">
      <w:pPr>
        <w:pStyle w:val="PL"/>
      </w:pPr>
      <w:r w:rsidRPr="00BD324F">
        <w:t xml:space="preserve">            - DISABLE          </w:t>
      </w:r>
    </w:p>
    <w:p w14:paraId="476FF8B7" w14:textId="77777777" w:rsidR="003D36CB" w:rsidRPr="00BD324F" w:rsidRDefault="003D36CB" w:rsidP="003D36CB">
      <w:pPr>
        <w:pStyle w:val="PL"/>
      </w:pPr>
    </w:p>
    <w:p w14:paraId="2DA5685C" w14:textId="77777777" w:rsidR="003D36CB" w:rsidRPr="00BD324F" w:rsidRDefault="003D36CB" w:rsidP="003D36CB">
      <w:pPr>
        <w:pStyle w:val="PL"/>
      </w:pPr>
      <w:r w:rsidRPr="00BD324F">
        <w:t xml:space="preserve">    RimRSReportInfo:</w:t>
      </w:r>
    </w:p>
    <w:p w14:paraId="3DA17022" w14:textId="77777777" w:rsidR="003D36CB" w:rsidRPr="00BD324F" w:rsidRDefault="003D36CB" w:rsidP="003D36CB">
      <w:pPr>
        <w:pStyle w:val="PL"/>
      </w:pPr>
      <w:r w:rsidRPr="00BD324F">
        <w:t xml:space="preserve">      type: object</w:t>
      </w:r>
    </w:p>
    <w:p w14:paraId="7557929A" w14:textId="77777777" w:rsidR="003D36CB" w:rsidRPr="00BD324F" w:rsidRDefault="003D36CB" w:rsidP="003D36CB">
      <w:pPr>
        <w:pStyle w:val="PL"/>
      </w:pPr>
      <w:r w:rsidRPr="00BD324F">
        <w:t xml:space="preserve">      properties:</w:t>
      </w:r>
    </w:p>
    <w:p w14:paraId="3BA01E5F" w14:textId="77777777" w:rsidR="003D36CB" w:rsidRPr="00BD324F" w:rsidRDefault="003D36CB" w:rsidP="003D36CB">
      <w:pPr>
        <w:pStyle w:val="PL"/>
      </w:pPr>
      <w:r w:rsidRPr="00BD324F">
        <w:t xml:space="preserve">        detectedSetID:</w:t>
      </w:r>
    </w:p>
    <w:p w14:paraId="08BA093E" w14:textId="77777777" w:rsidR="003D36CB" w:rsidRPr="00BD324F" w:rsidRDefault="003D36CB" w:rsidP="003D36CB">
      <w:pPr>
        <w:pStyle w:val="PL"/>
      </w:pPr>
      <w:r w:rsidRPr="00BD324F">
        <w:t xml:space="preserve">          type: integer</w:t>
      </w:r>
    </w:p>
    <w:p w14:paraId="6401441F" w14:textId="77777777" w:rsidR="003D36CB" w:rsidRPr="00BD324F" w:rsidRDefault="003D36CB" w:rsidP="003D36CB">
      <w:pPr>
        <w:pStyle w:val="PL"/>
      </w:pPr>
      <w:r w:rsidRPr="00BD324F">
        <w:t xml:space="preserve">        propagationDelay:</w:t>
      </w:r>
    </w:p>
    <w:p w14:paraId="1F9F46BC" w14:textId="77777777" w:rsidR="003D36CB" w:rsidRPr="00BD324F" w:rsidRDefault="003D36CB" w:rsidP="003D36CB">
      <w:pPr>
        <w:pStyle w:val="PL"/>
      </w:pPr>
      <w:r w:rsidRPr="00BD324F">
        <w:t xml:space="preserve">          type: integer</w:t>
      </w:r>
    </w:p>
    <w:p w14:paraId="3C695C3C" w14:textId="77777777" w:rsidR="003D36CB" w:rsidRPr="00BD324F" w:rsidRDefault="003D36CB" w:rsidP="003D36CB">
      <w:pPr>
        <w:pStyle w:val="PL"/>
      </w:pPr>
      <w:r w:rsidRPr="00BD324F">
        <w:t xml:space="preserve">        functionalityOfRIMRS:</w:t>
      </w:r>
    </w:p>
    <w:p w14:paraId="31043DA5" w14:textId="77777777" w:rsidR="003D36CB" w:rsidRPr="00BD324F" w:rsidRDefault="003D36CB" w:rsidP="003D36CB">
      <w:pPr>
        <w:pStyle w:val="PL"/>
      </w:pPr>
      <w:r w:rsidRPr="00BD324F">
        <w:t xml:space="preserve">          type: string</w:t>
      </w:r>
    </w:p>
    <w:p w14:paraId="0ABDA03D" w14:textId="77777777" w:rsidR="003D36CB" w:rsidRPr="00BD324F" w:rsidRDefault="003D36CB" w:rsidP="003D36CB">
      <w:pPr>
        <w:pStyle w:val="PL"/>
      </w:pPr>
      <w:r w:rsidRPr="00BD324F">
        <w:t xml:space="preserve">          enum:</w:t>
      </w:r>
    </w:p>
    <w:p w14:paraId="27B8E79A" w14:textId="77777777" w:rsidR="003D36CB" w:rsidRPr="00BD324F" w:rsidRDefault="003D36CB" w:rsidP="003D36CB">
      <w:pPr>
        <w:pStyle w:val="PL"/>
      </w:pPr>
      <w:r w:rsidRPr="00BD324F">
        <w:t xml:space="preserve">            - RS1</w:t>
      </w:r>
    </w:p>
    <w:p w14:paraId="7B99D58F" w14:textId="77777777" w:rsidR="003D36CB" w:rsidRPr="00BD324F" w:rsidRDefault="003D36CB" w:rsidP="003D36CB">
      <w:pPr>
        <w:pStyle w:val="PL"/>
      </w:pPr>
      <w:r w:rsidRPr="00BD324F">
        <w:t xml:space="preserve">            - RS2</w:t>
      </w:r>
    </w:p>
    <w:p w14:paraId="57A2CE40" w14:textId="77777777" w:rsidR="003D36CB" w:rsidRPr="00BD324F" w:rsidRDefault="003D36CB" w:rsidP="003D36CB">
      <w:pPr>
        <w:pStyle w:val="PL"/>
      </w:pPr>
      <w:r w:rsidRPr="00BD324F">
        <w:t xml:space="preserve">            - RS1forEnoughMitigation</w:t>
      </w:r>
    </w:p>
    <w:p w14:paraId="1BCF5E78" w14:textId="77777777" w:rsidR="003D36CB" w:rsidRPr="00BD324F" w:rsidRDefault="003D36CB" w:rsidP="003D36CB">
      <w:pPr>
        <w:pStyle w:val="PL"/>
      </w:pPr>
      <w:r w:rsidRPr="00BD324F">
        <w:t xml:space="preserve">            - RS1forNotEnoughMitigation          </w:t>
      </w:r>
    </w:p>
    <w:p w14:paraId="7D67E6AD" w14:textId="77777777" w:rsidR="003D36CB" w:rsidRPr="00BD324F" w:rsidRDefault="003D36CB" w:rsidP="003D36CB">
      <w:pPr>
        <w:pStyle w:val="PL"/>
      </w:pPr>
    </w:p>
    <w:p w14:paraId="160966D2" w14:textId="77777777" w:rsidR="003D36CB" w:rsidRPr="00BD324F" w:rsidRDefault="003D36CB" w:rsidP="003D36CB">
      <w:pPr>
        <w:pStyle w:val="PL"/>
      </w:pPr>
      <w:r w:rsidRPr="00BD324F">
        <w:t xml:space="preserve">    RimRSReportConf:</w:t>
      </w:r>
    </w:p>
    <w:p w14:paraId="01BA5664" w14:textId="77777777" w:rsidR="003D36CB" w:rsidRPr="00BD324F" w:rsidRDefault="003D36CB" w:rsidP="003D36CB">
      <w:pPr>
        <w:pStyle w:val="PL"/>
      </w:pPr>
      <w:r w:rsidRPr="00BD324F">
        <w:t xml:space="preserve">      type: object</w:t>
      </w:r>
    </w:p>
    <w:p w14:paraId="6490F478" w14:textId="77777777" w:rsidR="003D36CB" w:rsidRPr="00BD324F" w:rsidRDefault="003D36CB" w:rsidP="003D36CB">
      <w:pPr>
        <w:pStyle w:val="PL"/>
      </w:pPr>
      <w:r w:rsidRPr="00BD324F">
        <w:t xml:space="preserve">      properties:</w:t>
      </w:r>
    </w:p>
    <w:p w14:paraId="27FF9E00" w14:textId="77777777" w:rsidR="003D36CB" w:rsidRPr="00BD324F" w:rsidRDefault="003D36CB" w:rsidP="003D36CB">
      <w:pPr>
        <w:pStyle w:val="PL"/>
      </w:pPr>
      <w:r w:rsidRPr="00BD324F">
        <w:t xml:space="preserve">        reportIndicator:</w:t>
      </w:r>
    </w:p>
    <w:p w14:paraId="145D40E4" w14:textId="77777777" w:rsidR="003D36CB" w:rsidRPr="00BD324F" w:rsidRDefault="003D36CB" w:rsidP="003D36CB">
      <w:pPr>
        <w:pStyle w:val="PL"/>
      </w:pPr>
      <w:r w:rsidRPr="00BD324F">
        <w:t xml:space="preserve">          type: string</w:t>
      </w:r>
    </w:p>
    <w:p w14:paraId="588F2AF7" w14:textId="77777777" w:rsidR="003D36CB" w:rsidRPr="00BD324F" w:rsidRDefault="003D36CB" w:rsidP="003D36CB">
      <w:pPr>
        <w:pStyle w:val="PL"/>
      </w:pPr>
      <w:r w:rsidRPr="00BD324F">
        <w:t xml:space="preserve">          enum:</w:t>
      </w:r>
    </w:p>
    <w:p w14:paraId="07703228" w14:textId="77777777" w:rsidR="003D36CB" w:rsidRPr="00BD324F" w:rsidRDefault="003D36CB" w:rsidP="003D36CB">
      <w:pPr>
        <w:pStyle w:val="PL"/>
      </w:pPr>
      <w:r w:rsidRPr="00BD324F">
        <w:t xml:space="preserve">            - ENABLE</w:t>
      </w:r>
    </w:p>
    <w:p w14:paraId="7640D5A3" w14:textId="77777777" w:rsidR="003D36CB" w:rsidRPr="00BD324F" w:rsidRDefault="003D36CB" w:rsidP="003D36CB">
      <w:pPr>
        <w:pStyle w:val="PL"/>
      </w:pPr>
      <w:r w:rsidRPr="00BD324F">
        <w:t xml:space="preserve">            - DISABLE          </w:t>
      </w:r>
    </w:p>
    <w:p w14:paraId="3050B564" w14:textId="77777777" w:rsidR="003D36CB" w:rsidRPr="00BD324F" w:rsidRDefault="003D36CB" w:rsidP="003D36CB">
      <w:pPr>
        <w:pStyle w:val="PL"/>
      </w:pPr>
      <w:r w:rsidRPr="00BD324F">
        <w:t xml:space="preserve">        reportInterval:</w:t>
      </w:r>
    </w:p>
    <w:p w14:paraId="234B9BD1" w14:textId="77777777" w:rsidR="003D36CB" w:rsidRPr="00BD324F" w:rsidRDefault="003D36CB" w:rsidP="003D36CB">
      <w:pPr>
        <w:pStyle w:val="PL"/>
      </w:pPr>
      <w:r w:rsidRPr="00BD324F">
        <w:t xml:space="preserve">           type: integer</w:t>
      </w:r>
    </w:p>
    <w:p w14:paraId="26A55647" w14:textId="77777777" w:rsidR="003D36CB" w:rsidRPr="00BD324F" w:rsidRDefault="003D36CB" w:rsidP="003D36CB">
      <w:pPr>
        <w:pStyle w:val="PL"/>
      </w:pPr>
      <w:r w:rsidRPr="00BD324F">
        <w:t xml:space="preserve">        nrofRIMRSReportInfo:</w:t>
      </w:r>
    </w:p>
    <w:p w14:paraId="2FEBA1DC" w14:textId="77777777" w:rsidR="003D36CB" w:rsidRPr="00BD324F" w:rsidRDefault="003D36CB" w:rsidP="003D36CB">
      <w:pPr>
        <w:pStyle w:val="PL"/>
      </w:pPr>
      <w:r w:rsidRPr="00BD324F">
        <w:t xml:space="preserve">          type: integer</w:t>
      </w:r>
    </w:p>
    <w:p w14:paraId="7DAD3402" w14:textId="77777777" w:rsidR="003D36CB" w:rsidRPr="00BD324F" w:rsidRDefault="003D36CB" w:rsidP="003D36CB">
      <w:pPr>
        <w:pStyle w:val="PL"/>
      </w:pPr>
      <w:r w:rsidRPr="00BD324F">
        <w:t xml:space="preserve">        maxPropagationDelay:</w:t>
      </w:r>
    </w:p>
    <w:p w14:paraId="78B12EAE" w14:textId="77777777" w:rsidR="003D36CB" w:rsidRPr="00BD324F" w:rsidRDefault="003D36CB" w:rsidP="003D36CB">
      <w:pPr>
        <w:pStyle w:val="PL"/>
      </w:pPr>
      <w:r w:rsidRPr="00BD324F">
        <w:t xml:space="preserve">          type: integer</w:t>
      </w:r>
    </w:p>
    <w:p w14:paraId="4058B016" w14:textId="77777777" w:rsidR="003D36CB" w:rsidRPr="00BD324F" w:rsidRDefault="003D36CB" w:rsidP="003D36CB">
      <w:pPr>
        <w:pStyle w:val="PL"/>
      </w:pPr>
      <w:r w:rsidRPr="00BD324F">
        <w:t xml:space="preserve">        rimRSReportInfoList:</w:t>
      </w:r>
    </w:p>
    <w:p w14:paraId="256824F8" w14:textId="77777777" w:rsidR="003D36CB" w:rsidRPr="00BD324F" w:rsidRDefault="003D36CB" w:rsidP="003D36CB">
      <w:pPr>
        <w:pStyle w:val="PL"/>
      </w:pPr>
      <w:r w:rsidRPr="00BD324F">
        <w:t xml:space="preserve">          type: array</w:t>
      </w:r>
    </w:p>
    <w:p w14:paraId="275F03EE" w14:textId="77777777" w:rsidR="003D36CB" w:rsidRPr="00BD324F" w:rsidRDefault="003D36CB" w:rsidP="003D36CB">
      <w:pPr>
        <w:pStyle w:val="PL"/>
      </w:pPr>
      <w:r w:rsidRPr="00BD324F">
        <w:t xml:space="preserve">          items:</w:t>
      </w:r>
    </w:p>
    <w:p w14:paraId="03268008" w14:textId="77777777" w:rsidR="003D36CB" w:rsidRPr="00BD324F" w:rsidRDefault="003D36CB" w:rsidP="003D36CB">
      <w:pPr>
        <w:pStyle w:val="PL"/>
      </w:pPr>
      <w:r w:rsidRPr="00BD324F">
        <w:t xml:space="preserve">            $ref: '#/components/schemas/RimRSReportInfo'</w:t>
      </w:r>
    </w:p>
    <w:p w14:paraId="770A59B7" w14:textId="77777777" w:rsidR="003D36CB" w:rsidRPr="00BD324F" w:rsidRDefault="003D36CB" w:rsidP="003D36CB">
      <w:pPr>
        <w:pStyle w:val="PL"/>
      </w:pPr>
      <w:r w:rsidRPr="00BD324F">
        <w:t xml:space="preserve">    TceMappingInfo:</w:t>
      </w:r>
    </w:p>
    <w:p w14:paraId="6320C521" w14:textId="77777777" w:rsidR="003D36CB" w:rsidRPr="00BD324F" w:rsidRDefault="003D36CB" w:rsidP="003D36CB">
      <w:pPr>
        <w:pStyle w:val="PL"/>
      </w:pPr>
      <w:r w:rsidRPr="00BD324F">
        <w:t xml:space="preserve">      type: object</w:t>
      </w:r>
    </w:p>
    <w:p w14:paraId="7B37794C" w14:textId="77777777" w:rsidR="003D36CB" w:rsidRPr="00BD324F" w:rsidRDefault="003D36CB" w:rsidP="003D36CB">
      <w:pPr>
        <w:pStyle w:val="PL"/>
      </w:pPr>
      <w:r w:rsidRPr="00BD324F">
        <w:t xml:space="preserve">      properties:</w:t>
      </w:r>
    </w:p>
    <w:p w14:paraId="1A35518C" w14:textId="77777777" w:rsidR="003D36CB" w:rsidRPr="00BD324F" w:rsidRDefault="003D36CB" w:rsidP="003D36CB">
      <w:pPr>
        <w:pStyle w:val="PL"/>
      </w:pPr>
      <w:r w:rsidRPr="00BD324F">
        <w:t xml:space="preserve">        TceIPAddress:</w:t>
      </w:r>
    </w:p>
    <w:p w14:paraId="0A8621EF" w14:textId="77777777" w:rsidR="003D36CB" w:rsidRPr="00BD324F" w:rsidRDefault="003D36CB" w:rsidP="003D36CB">
      <w:pPr>
        <w:pStyle w:val="PL"/>
      </w:pPr>
      <w:r w:rsidRPr="00BD324F">
        <w:t xml:space="preserve">          oneOf:</w:t>
      </w:r>
    </w:p>
    <w:p w14:paraId="56D07888" w14:textId="77777777" w:rsidR="003D36CB" w:rsidRPr="00BD324F" w:rsidRDefault="003D36CB" w:rsidP="003D36CB">
      <w:pPr>
        <w:pStyle w:val="PL"/>
      </w:pPr>
      <w:r w:rsidRPr="00BD324F">
        <w:t xml:space="preserve">            - $ref: 'comDefs.yaml#/components/schemas/Ipv4Addr'</w:t>
      </w:r>
    </w:p>
    <w:p w14:paraId="16ACE7C7" w14:textId="77777777" w:rsidR="003D36CB" w:rsidRPr="00BD324F" w:rsidRDefault="003D36CB" w:rsidP="003D36CB">
      <w:pPr>
        <w:pStyle w:val="PL"/>
      </w:pPr>
      <w:r w:rsidRPr="00BD324F">
        <w:t xml:space="preserve">            - $ref: 'comDefs.yaml#/components/schemas/Ipv6Addr'</w:t>
      </w:r>
    </w:p>
    <w:p w14:paraId="02448621" w14:textId="77777777" w:rsidR="003D36CB" w:rsidRPr="00BD324F" w:rsidRDefault="003D36CB" w:rsidP="003D36CB">
      <w:pPr>
        <w:pStyle w:val="PL"/>
      </w:pPr>
      <w:r w:rsidRPr="00BD324F">
        <w:t xml:space="preserve">        TceID:</w:t>
      </w:r>
    </w:p>
    <w:p w14:paraId="19DA4262" w14:textId="77777777" w:rsidR="003D36CB" w:rsidRPr="00BD324F" w:rsidRDefault="003D36CB" w:rsidP="003D36CB">
      <w:pPr>
        <w:pStyle w:val="PL"/>
      </w:pPr>
      <w:r w:rsidRPr="00BD324F">
        <w:t xml:space="preserve">          type: integer</w:t>
      </w:r>
    </w:p>
    <w:p w14:paraId="65316B64" w14:textId="77777777" w:rsidR="003D36CB" w:rsidRPr="00BD324F" w:rsidRDefault="003D36CB" w:rsidP="003D36CB">
      <w:pPr>
        <w:pStyle w:val="PL"/>
      </w:pPr>
      <w:r w:rsidRPr="00BD324F">
        <w:t xml:space="preserve">        PlmnTarget:</w:t>
      </w:r>
    </w:p>
    <w:p w14:paraId="33F1B83E" w14:textId="77777777" w:rsidR="003D36CB" w:rsidRPr="00BD324F" w:rsidRDefault="003D36CB" w:rsidP="003D36CB">
      <w:pPr>
        <w:pStyle w:val="PL"/>
      </w:pPr>
      <w:r w:rsidRPr="00BD324F">
        <w:t xml:space="preserve">          $ref: '#/components/schemas/PlmnId'</w:t>
      </w:r>
    </w:p>
    <w:p w14:paraId="5B35DEFD" w14:textId="77777777" w:rsidR="003D36CB" w:rsidRPr="00BD324F" w:rsidRDefault="003D36CB" w:rsidP="003D36CB">
      <w:pPr>
        <w:pStyle w:val="PL"/>
      </w:pPr>
      <w:r w:rsidRPr="00BD324F">
        <w:t xml:space="preserve">    TceMappingInfoList:</w:t>
      </w:r>
    </w:p>
    <w:p w14:paraId="3CB88027" w14:textId="77777777" w:rsidR="003D36CB" w:rsidRPr="00BD324F" w:rsidRDefault="003D36CB" w:rsidP="003D36CB">
      <w:pPr>
        <w:pStyle w:val="PL"/>
      </w:pPr>
      <w:r w:rsidRPr="00BD324F">
        <w:t xml:space="preserve">      type: array</w:t>
      </w:r>
    </w:p>
    <w:p w14:paraId="0D1935C2" w14:textId="77777777" w:rsidR="003D36CB" w:rsidRPr="00BD324F" w:rsidRDefault="003D36CB" w:rsidP="003D36CB">
      <w:pPr>
        <w:pStyle w:val="PL"/>
      </w:pPr>
      <w:r w:rsidRPr="00BD324F">
        <w:t xml:space="preserve">      items:</w:t>
      </w:r>
    </w:p>
    <w:p w14:paraId="1B3001EF" w14:textId="77777777" w:rsidR="003D36CB" w:rsidRPr="00BD324F" w:rsidRDefault="003D36CB" w:rsidP="003D36CB">
      <w:pPr>
        <w:pStyle w:val="PL"/>
      </w:pPr>
      <w:r w:rsidRPr="00BD324F">
        <w:t xml:space="preserve">        $ref: '#/components/schemas/TceMappingInfo'</w:t>
      </w:r>
    </w:p>
    <w:p w14:paraId="1BC6F8FB" w14:textId="77777777" w:rsidR="003D36CB" w:rsidRPr="00BD324F" w:rsidRDefault="003D36CB" w:rsidP="003D36CB">
      <w:pPr>
        <w:pStyle w:val="PL"/>
      </w:pPr>
    </w:p>
    <w:p w14:paraId="3B4A6FC7" w14:textId="77777777" w:rsidR="003D36CB" w:rsidRPr="00BD324F" w:rsidRDefault="003D36CB" w:rsidP="003D36CB">
      <w:pPr>
        <w:pStyle w:val="PL"/>
      </w:pPr>
    </w:p>
    <w:p w14:paraId="31AF00C8" w14:textId="77777777" w:rsidR="003D36CB" w:rsidRPr="00BD324F" w:rsidRDefault="003D36CB" w:rsidP="003D36CB">
      <w:pPr>
        <w:pStyle w:val="PL"/>
      </w:pPr>
      <w:r w:rsidRPr="00BD324F">
        <w:t>#-------- Definition of abstract IOCs --------------------------------------------</w:t>
      </w:r>
    </w:p>
    <w:p w14:paraId="21BDCA2E" w14:textId="77777777" w:rsidR="003D36CB" w:rsidRPr="00BD324F" w:rsidRDefault="003D36CB" w:rsidP="003D36CB">
      <w:pPr>
        <w:pStyle w:val="PL"/>
      </w:pPr>
    </w:p>
    <w:p w14:paraId="0902122B" w14:textId="77777777" w:rsidR="003D36CB" w:rsidRPr="00BD324F" w:rsidRDefault="003D36CB" w:rsidP="003D36CB">
      <w:pPr>
        <w:pStyle w:val="PL"/>
      </w:pPr>
      <w:r w:rsidRPr="00BD324F">
        <w:t xml:space="preserve">    RrmPolicy_-Attr:</w:t>
      </w:r>
    </w:p>
    <w:p w14:paraId="2F7FABBA" w14:textId="77777777" w:rsidR="003D36CB" w:rsidRPr="00BD324F" w:rsidRDefault="003D36CB" w:rsidP="003D36CB">
      <w:pPr>
        <w:pStyle w:val="PL"/>
      </w:pPr>
      <w:r w:rsidRPr="00BD324F">
        <w:t xml:space="preserve">      type: object</w:t>
      </w:r>
    </w:p>
    <w:p w14:paraId="4FEBC993" w14:textId="77777777" w:rsidR="003D36CB" w:rsidRPr="00BD324F" w:rsidRDefault="003D36CB" w:rsidP="003D36CB">
      <w:pPr>
        <w:pStyle w:val="PL"/>
      </w:pPr>
      <w:r w:rsidRPr="00BD324F">
        <w:t xml:space="preserve">      properties:</w:t>
      </w:r>
    </w:p>
    <w:p w14:paraId="23A0DF6D" w14:textId="77777777" w:rsidR="003D36CB" w:rsidRPr="00BD324F" w:rsidRDefault="003D36CB" w:rsidP="003D36CB">
      <w:pPr>
        <w:pStyle w:val="PL"/>
      </w:pPr>
      <w:r w:rsidRPr="00BD324F">
        <w:t xml:space="preserve">        resourceType:</w:t>
      </w:r>
    </w:p>
    <w:p w14:paraId="6DA815F6" w14:textId="77777777" w:rsidR="003D36CB" w:rsidRPr="00BD324F" w:rsidRDefault="003D36CB" w:rsidP="003D36CB">
      <w:pPr>
        <w:pStyle w:val="PL"/>
      </w:pPr>
      <w:r w:rsidRPr="00BD324F">
        <w:t xml:space="preserve">          type: string</w:t>
      </w:r>
    </w:p>
    <w:p w14:paraId="645F7580" w14:textId="77777777" w:rsidR="003D36CB" w:rsidRPr="00BD324F" w:rsidRDefault="003D36CB" w:rsidP="003D36CB">
      <w:pPr>
        <w:pStyle w:val="PL"/>
      </w:pPr>
      <w:r w:rsidRPr="00BD324F">
        <w:t xml:space="preserve">        rRMPolicyMemberList:</w:t>
      </w:r>
    </w:p>
    <w:p w14:paraId="3D2BA882" w14:textId="77777777" w:rsidR="003D36CB" w:rsidRPr="00BD324F" w:rsidRDefault="003D36CB" w:rsidP="003D36CB">
      <w:pPr>
        <w:pStyle w:val="PL"/>
      </w:pPr>
      <w:r w:rsidRPr="00BD324F">
        <w:t xml:space="preserve">          $ref: '#/components/schemas/RrmPolicyMemberList'</w:t>
      </w:r>
    </w:p>
    <w:p w14:paraId="4EEC6A7A" w14:textId="77777777" w:rsidR="003D36CB" w:rsidRPr="00BD324F" w:rsidRDefault="003D36CB" w:rsidP="003D36CB">
      <w:pPr>
        <w:pStyle w:val="PL"/>
      </w:pPr>
    </w:p>
    <w:p w14:paraId="5EBDAFB2" w14:textId="77777777" w:rsidR="003D36CB" w:rsidRPr="00BD324F" w:rsidRDefault="003D36CB" w:rsidP="003D36CB">
      <w:pPr>
        <w:pStyle w:val="PL"/>
      </w:pPr>
    </w:p>
    <w:p w14:paraId="2E0A36A7" w14:textId="77777777" w:rsidR="003D36CB" w:rsidRPr="00BD324F" w:rsidRDefault="003D36CB" w:rsidP="003D36CB">
      <w:pPr>
        <w:pStyle w:val="PL"/>
      </w:pPr>
      <w:r w:rsidRPr="00BD324F">
        <w:t>#-------- Definition of concrete IOCs --------------------------------------------</w:t>
      </w:r>
    </w:p>
    <w:p w14:paraId="58DF693A" w14:textId="77777777" w:rsidR="003D36CB" w:rsidRPr="00BD324F" w:rsidRDefault="003D36CB" w:rsidP="003D36CB">
      <w:pPr>
        <w:pStyle w:val="PL"/>
      </w:pPr>
    </w:p>
    <w:p w14:paraId="0DD4B7A1" w14:textId="77777777" w:rsidR="003D36CB" w:rsidRPr="00BD324F" w:rsidRDefault="003D36CB" w:rsidP="003D36CB">
      <w:pPr>
        <w:pStyle w:val="PL"/>
      </w:pPr>
      <w:r w:rsidRPr="00BD324F">
        <w:t xml:space="preserve">    SubNetwork-Single:</w:t>
      </w:r>
    </w:p>
    <w:p w14:paraId="349561FF" w14:textId="77777777" w:rsidR="003D36CB" w:rsidRPr="00BD324F" w:rsidRDefault="003D36CB" w:rsidP="003D36CB">
      <w:pPr>
        <w:pStyle w:val="PL"/>
      </w:pPr>
      <w:r w:rsidRPr="00BD324F">
        <w:t xml:space="preserve">      allOf:</w:t>
      </w:r>
    </w:p>
    <w:p w14:paraId="61DD4A8D" w14:textId="77777777" w:rsidR="003D36CB" w:rsidRPr="00BD324F" w:rsidRDefault="003D36CB" w:rsidP="003D36CB">
      <w:pPr>
        <w:pStyle w:val="PL"/>
      </w:pPr>
      <w:r w:rsidRPr="00BD324F">
        <w:t xml:space="preserve">        - $ref: 'genericNrm.yaml#/components/schemas/Top'</w:t>
      </w:r>
    </w:p>
    <w:p w14:paraId="0181F80A" w14:textId="77777777" w:rsidR="003D36CB" w:rsidRPr="00BD324F" w:rsidRDefault="003D36CB" w:rsidP="003D36CB">
      <w:pPr>
        <w:pStyle w:val="PL"/>
      </w:pPr>
      <w:r w:rsidRPr="00BD324F">
        <w:t xml:space="preserve">        - type: object</w:t>
      </w:r>
    </w:p>
    <w:p w14:paraId="721551ED" w14:textId="77777777" w:rsidR="003D36CB" w:rsidRPr="00BD324F" w:rsidRDefault="003D36CB" w:rsidP="003D36CB">
      <w:pPr>
        <w:pStyle w:val="PL"/>
      </w:pPr>
      <w:r w:rsidRPr="00BD324F">
        <w:t xml:space="preserve">          properties:</w:t>
      </w:r>
    </w:p>
    <w:p w14:paraId="36F4D714" w14:textId="77777777" w:rsidR="003D36CB" w:rsidRPr="00BD324F" w:rsidRDefault="003D36CB" w:rsidP="003D36CB">
      <w:pPr>
        <w:pStyle w:val="PL"/>
      </w:pPr>
      <w:r w:rsidRPr="00BD324F">
        <w:t xml:space="preserve">            attributes:</w:t>
      </w:r>
    </w:p>
    <w:p w14:paraId="69EBE185" w14:textId="77777777" w:rsidR="003D36CB" w:rsidRPr="00BD324F" w:rsidRDefault="003D36CB" w:rsidP="003D36CB">
      <w:pPr>
        <w:pStyle w:val="PL"/>
      </w:pPr>
      <w:r w:rsidRPr="00BD324F">
        <w:t xml:space="preserve">              $ref: 'genericNrm.yaml#/components/schemas/SubNetwork-Attr'</w:t>
      </w:r>
    </w:p>
    <w:p w14:paraId="1937A18E" w14:textId="77777777" w:rsidR="003D36CB" w:rsidRPr="00BD324F" w:rsidRDefault="003D36CB" w:rsidP="003D36CB">
      <w:pPr>
        <w:pStyle w:val="PL"/>
      </w:pPr>
      <w:r w:rsidRPr="00BD324F">
        <w:t xml:space="preserve">        - $ref: 'genericNrm.yaml#/components/schemas/SubNetwork-ncO'</w:t>
      </w:r>
    </w:p>
    <w:p w14:paraId="063D9031" w14:textId="77777777" w:rsidR="003D36CB" w:rsidRPr="00BD324F" w:rsidRDefault="003D36CB" w:rsidP="003D36CB">
      <w:pPr>
        <w:pStyle w:val="PL"/>
      </w:pPr>
      <w:r w:rsidRPr="00BD324F">
        <w:t xml:space="preserve">        - type: object</w:t>
      </w:r>
    </w:p>
    <w:p w14:paraId="02D165D8" w14:textId="77777777" w:rsidR="003D36CB" w:rsidRPr="00BD324F" w:rsidRDefault="003D36CB" w:rsidP="003D36CB">
      <w:pPr>
        <w:pStyle w:val="PL"/>
      </w:pPr>
      <w:r w:rsidRPr="00BD324F">
        <w:t xml:space="preserve">          properties:</w:t>
      </w:r>
    </w:p>
    <w:p w14:paraId="363CD23B" w14:textId="77777777" w:rsidR="003D36CB" w:rsidRPr="00BD324F" w:rsidRDefault="003D36CB" w:rsidP="003D36CB">
      <w:pPr>
        <w:pStyle w:val="PL"/>
      </w:pPr>
      <w:r w:rsidRPr="00BD324F">
        <w:t xml:space="preserve">            SubNetwork:</w:t>
      </w:r>
    </w:p>
    <w:p w14:paraId="5659F534" w14:textId="77777777" w:rsidR="003D36CB" w:rsidRPr="00BD324F" w:rsidRDefault="003D36CB" w:rsidP="003D36CB">
      <w:pPr>
        <w:pStyle w:val="PL"/>
      </w:pPr>
      <w:r w:rsidRPr="00BD324F">
        <w:t xml:space="preserve">              $ref: '#/components/schemas/SubNetwork-Multiple'</w:t>
      </w:r>
    </w:p>
    <w:p w14:paraId="5420BF94" w14:textId="77777777" w:rsidR="003D36CB" w:rsidRPr="00BD324F" w:rsidRDefault="003D36CB" w:rsidP="003D36CB">
      <w:pPr>
        <w:pStyle w:val="PL"/>
      </w:pPr>
      <w:r w:rsidRPr="00BD324F">
        <w:t xml:space="preserve">            ManagedElement:</w:t>
      </w:r>
    </w:p>
    <w:p w14:paraId="07627BFE" w14:textId="77777777" w:rsidR="003D36CB" w:rsidRPr="00BD324F" w:rsidRDefault="003D36CB" w:rsidP="003D36CB">
      <w:pPr>
        <w:pStyle w:val="PL"/>
      </w:pPr>
      <w:r w:rsidRPr="00BD324F">
        <w:t xml:space="preserve">              $ref: '#/components/schemas/ManagedElement-Multiple'</w:t>
      </w:r>
    </w:p>
    <w:p w14:paraId="683B6FFA" w14:textId="77777777" w:rsidR="003D36CB" w:rsidRPr="00BD324F" w:rsidRDefault="003D36CB" w:rsidP="003D36CB">
      <w:pPr>
        <w:pStyle w:val="PL"/>
      </w:pPr>
      <w:r w:rsidRPr="00BD324F">
        <w:t xml:space="preserve">            NRFrequency:</w:t>
      </w:r>
    </w:p>
    <w:p w14:paraId="4B43A635" w14:textId="77777777" w:rsidR="003D36CB" w:rsidRPr="00BD324F" w:rsidRDefault="003D36CB" w:rsidP="003D36CB">
      <w:pPr>
        <w:pStyle w:val="PL"/>
      </w:pPr>
      <w:r w:rsidRPr="00BD324F">
        <w:t xml:space="preserve">              $ref: '#/components/schemas/NRFrequency-Multiple'</w:t>
      </w:r>
    </w:p>
    <w:p w14:paraId="7D4C17AA" w14:textId="77777777" w:rsidR="003D36CB" w:rsidRPr="00BD324F" w:rsidRDefault="003D36CB" w:rsidP="003D36CB">
      <w:pPr>
        <w:pStyle w:val="PL"/>
      </w:pPr>
      <w:r w:rsidRPr="00BD324F">
        <w:t xml:space="preserve">            ExternalGnbCuCpFunction:</w:t>
      </w:r>
    </w:p>
    <w:p w14:paraId="6B34E1D8" w14:textId="77777777" w:rsidR="003D36CB" w:rsidRPr="00BD324F" w:rsidRDefault="003D36CB" w:rsidP="003D36CB">
      <w:pPr>
        <w:pStyle w:val="PL"/>
      </w:pPr>
      <w:r w:rsidRPr="00BD324F">
        <w:t xml:space="preserve">              $ref: '#/components/schemas/ExternalGnbCuCpFunction-Multiple'</w:t>
      </w:r>
    </w:p>
    <w:p w14:paraId="66C91CDE" w14:textId="77777777" w:rsidR="003D36CB" w:rsidRPr="00BD324F" w:rsidRDefault="003D36CB" w:rsidP="003D36CB">
      <w:pPr>
        <w:pStyle w:val="PL"/>
      </w:pPr>
      <w:r w:rsidRPr="00BD324F">
        <w:t xml:space="preserve">            ExternalENBFunction:</w:t>
      </w:r>
    </w:p>
    <w:p w14:paraId="4C656529" w14:textId="77777777" w:rsidR="003D36CB" w:rsidRPr="00BD324F" w:rsidRDefault="003D36CB" w:rsidP="003D36CB">
      <w:pPr>
        <w:pStyle w:val="PL"/>
      </w:pPr>
      <w:r w:rsidRPr="00BD324F">
        <w:t xml:space="preserve">              $ref: '#/components/schemas/ExternalENBFunction-Multiple'</w:t>
      </w:r>
    </w:p>
    <w:p w14:paraId="68E6C10A" w14:textId="77777777" w:rsidR="003D36CB" w:rsidRPr="00BD324F" w:rsidRDefault="003D36CB" w:rsidP="003D36CB">
      <w:pPr>
        <w:pStyle w:val="PL"/>
      </w:pPr>
      <w:r w:rsidRPr="00BD324F">
        <w:t xml:space="preserve">            EUtranFrequency:</w:t>
      </w:r>
    </w:p>
    <w:p w14:paraId="77889317" w14:textId="77777777" w:rsidR="003D36CB" w:rsidRPr="00BD324F" w:rsidRDefault="003D36CB" w:rsidP="003D36CB">
      <w:pPr>
        <w:pStyle w:val="PL"/>
      </w:pPr>
      <w:r w:rsidRPr="00BD324F">
        <w:t xml:space="preserve">              $ref: '#/components/schemas/EUtranFrequency-Multiple'</w:t>
      </w:r>
    </w:p>
    <w:p w14:paraId="4D7FE03A" w14:textId="77777777" w:rsidR="003D36CB" w:rsidRPr="00BD324F" w:rsidRDefault="003D36CB" w:rsidP="003D36CB">
      <w:pPr>
        <w:pStyle w:val="PL"/>
      </w:pPr>
      <w:r w:rsidRPr="00BD324F">
        <w:t xml:space="preserve">            DESManagementFunction:</w:t>
      </w:r>
    </w:p>
    <w:p w14:paraId="3DC9E91D" w14:textId="77777777" w:rsidR="003D36CB" w:rsidRPr="00BD324F" w:rsidRDefault="003D36CB" w:rsidP="003D36CB">
      <w:pPr>
        <w:pStyle w:val="PL"/>
      </w:pPr>
      <w:r w:rsidRPr="00BD324F">
        <w:t xml:space="preserve">              $ref: '#/components/schemas/DESManagementFunction-Single'</w:t>
      </w:r>
    </w:p>
    <w:p w14:paraId="0600C16D" w14:textId="77777777" w:rsidR="003D36CB" w:rsidRPr="00BD324F" w:rsidRDefault="003D36CB" w:rsidP="003D36CB">
      <w:pPr>
        <w:pStyle w:val="PL"/>
      </w:pPr>
      <w:r w:rsidRPr="00BD324F">
        <w:t xml:space="preserve">            DRACHOptimizationFunction:</w:t>
      </w:r>
    </w:p>
    <w:p w14:paraId="66091570" w14:textId="77777777" w:rsidR="003D36CB" w:rsidRPr="00BD324F" w:rsidRDefault="003D36CB" w:rsidP="003D36CB">
      <w:pPr>
        <w:pStyle w:val="PL"/>
      </w:pPr>
      <w:r w:rsidRPr="00BD324F">
        <w:t xml:space="preserve">              $ref: '#/components/schemas/DRACHOptimizationFunction-Single'</w:t>
      </w:r>
    </w:p>
    <w:p w14:paraId="0588554A" w14:textId="77777777" w:rsidR="003D36CB" w:rsidRPr="00BD324F" w:rsidRDefault="003D36CB" w:rsidP="003D36CB">
      <w:pPr>
        <w:pStyle w:val="PL"/>
      </w:pPr>
      <w:r w:rsidRPr="00BD324F">
        <w:t xml:space="preserve">            DMROFunction:</w:t>
      </w:r>
    </w:p>
    <w:p w14:paraId="5A3CA510" w14:textId="77777777" w:rsidR="003D36CB" w:rsidRPr="00BD324F" w:rsidRDefault="003D36CB" w:rsidP="003D36CB">
      <w:pPr>
        <w:pStyle w:val="PL"/>
      </w:pPr>
      <w:r w:rsidRPr="00BD324F">
        <w:t xml:space="preserve">              $ref: '#/components/schemas/DMROFunction-Single'</w:t>
      </w:r>
    </w:p>
    <w:p w14:paraId="639544F5" w14:textId="77777777" w:rsidR="003D36CB" w:rsidRPr="00BD324F" w:rsidRDefault="003D36CB" w:rsidP="003D36CB">
      <w:pPr>
        <w:pStyle w:val="PL"/>
      </w:pPr>
      <w:r w:rsidRPr="00BD324F">
        <w:t xml:space="preserve">            DPCIConfigurationFunction:</w:t>
      </w:r>
    </w:p>
    <w:p w14:paraId="7083454A" w14:textId="77777777" w:rsidR="003D36CB" w:rsidRPr="00BD324F" w:rsidRDefault="003D36CB" w:rsidP="003D36CB">
      <w:pPr>
        <w:pStyle w:val="PL"/>
      </w:pPr>
      <w:r w:rsidRPr="00BD324F">
        <w:t xml:space="preserve">              $ref: '#/components/schemas/DPCIConfigurationFunction-Single'</w:t>
      </w:r>
    </w:p>
    <w:p w14:paraId="7706235D" w14:textId="77777777" w:rsidR="003D36CB" w:rsidRPr="00BD324F" w:rsidRDefault="003D36CB" w:rsidP="003D36CB">
      <w:pPr>
        <w:pStyle w:val="PL"/>
      </w:pPr>
      <w:r w:rsidRPr="00BD324F">
        <w:t xml:space="preserve">            CPCIConfigurationFunction:</w:t>
      </w:r>
    </w:p>
    <w:p w14:paraId="41878DD0" w14:textId="77777777" w:rsidR="003D36CB" w:rsidRPr="00BD324F" w:rsidRDefault="003D36CB" w:rsidP="003D36CB">
      <w:pPr>
        <w:pStyle w:val="PL"/>
      </w:pPr>
      <w:r w:rsidRPr="00BD324F">
        <w:t xml:space="preserve">              $ref: '#/components/schemas/CPCIConfigurationFunction-Single'</w:t>
      </w:r>
    </w:p>
    <w:p w14:paraId="0858351D" w14:textId="77777777" w:rsidR="003D36CB" w:rsidRPr="00BD324F" w:rsidRDefault="003D36CB" w:rsidP="003D36CB">
      <w:pPr>
        <w:pStyle w:val="PL"/>
      </w:pPr>
      <w:r w:rsidRPr="00BD324F">
        <w:t xml:space="preserve">            CESManagementFunction:</w:t>
      </w:r>
    </w:p>
    <w:p w14:paraId="3AFA5720" w14:textId="77777777" w:rsidR="003D36CB" w:rsidRPr="00BD324F" w:rsidRDefault="003D36CB" w:rsidP="003D36CB">
      <w:pPr>
        <w:pStyle w:val="PL"/>
      </w:pPr>
      <w:r w:rsidRPr="00BD324F">
        <w:t xml:space="preserve">              $ref: '#/components/schemas/CESManagementFunction-Single'</w:t>
      </w:r>
    </w:p>
    <w:p w14:paraId="30ED4C4E" w14:textId="77777777" w:rsidR="003D36CB" w:rsidRPr="00BD324F" w:rsidRDefault="003D36CB" w:rsidP="003D36CB">
      <w:pPr>
        <w:pStyle w:val="PL"/>
      </w:pPr>
      <w:r w:rsidRPr="00BD324F">
        <w:t xml:space="preserve">            Configurable5QISet:</w:t>
      </w:r>
    </w:p>
    <w:p w14:paraId="1A951279" w14:textId="77777777" w:rsidR="003D36CB" w:rsidRPr="00BD324F" w:rsidRDefault="003D36CB" w:rsidP="003D36CB">
      <w:pPr>
        <w:pStyle w:val="PL"/>
      </w:pPr>
      <w:r w:rsidRPr="00BD324F">
        <w:t xml:space="preserve">              $ref: '5gcNrm.yaml#/components/schemas/Configurable5QISet-Multiple'</w:t>
      </w:r>
    </w:p>
    <w:p w14:paraId="63F26008" w14:textId="77777777" w:rsidR="003D36CB" w:rsidRPr="00BD324F" w:rsidRDefault="003D36CB" w:rsidP="003D36CB">
      <w:pPr>
        <w:pStyle w:val="PL"/>
      </w:pPr>
      <w:r w:rsidRPr="00BD324F">
        <w:t xml:space="preserve">            RimRSGlobal:</w:t>
      </w:r>
    </w:p>
    <w:p w14:paraId="645AF5F6" w14:textId="77777777" w:rsidR="003D36CB" w:rsidRPr="00BD324F" w:rsidRDefault="003D36CB" w:rsidP="003D36CB">
      <w:pPr>
        <w:pStyle w:val="PL"/>
      </w:pPr>
      <w:r w:rsidRPr="00BD324F">
        <w:t xml:space="preserve">              $ref: '#/components/schemas/RimRSGlobal-Single'</w:t>
      </w:r>
    </w:p>
    <w:p w14:paraId="109ABD28" w14:textId="77777777" w:rsidR="003D36CB" w:rsidRPr="00BD324F" w:rsidRDefault="003D36CB" w:rsidP="003D36CB">
      <w:pPr>
        <w:pStyle w:val="PL"/>
      </w:pPr>
      <w:r w:rsidRPr="00BD324F">
        <w:t xml:space="preserve">            Dynamic5QISet:</w:t>
      </w:r>
    </w:p>
    <w:p w14:paraId="1B575265" w14:textId="77777777" w:rsidR="003D36CB" w:rsidRPr="00BD324F" w:rsidRDefault="003D36CB" w:rsidP="003D36CB">
      <w:pPr>
        <w:pStyle w:val="PL"/>
      </w:pPr>
      <w:r w:rsidRPr="00BD324F">
        <w:t xml:space="preserve">              $ref: '5gcNrm.yaml#/components/schemas/Dynamic5QISet-Multiple'</w:t>
      </w:r>
    </w:p>
    <w:p w14:paraId="00009C46" w14:textId="77777777" w:rsidR="003D36CB" w:rsidRPr="00BD324F" w:rsidRDefault="003D36CB" w:rsidP="003D36CB">
      <w:pPr>
        <w:pStyle w:val="PL"/>
      </w:pPr>
    </w:p>
    <w:p w14:paraId="3277EA05" w14:textId="77777777" w:rsidR="003D36CB" w:rsidRPr="00BD324F" w:rsidRDefault="003D36CB" w:rsidP="003D36CB">
      <w:pPr>
        <w:pStyle w:val="PL"/>
      </w:pPr>
      <w:r w:rsidRPr="00BD324F">
        <w:t xml:space="preserve">    ManagedElement-Single:</w:t>
      </w:r>
    </w:p>
    <w:p w14:paraId="3D598B53" w14:textId="77777777" w:rsidR="003D36CB" w:rsidRPr="00BD324F" w:rsidRDefault="003D36CB" w:rsidP="003D36CB">
      <w:pPr>
        <w:pStyle w:val="PL"/>
      </w:pPr>
      <w:r w:rsidRPr="00BD324F">
        <w:t xml:space="preserve">      allOf:</w:t>
      </w:r>
    </w:p>
    <w:p w14:paraId="2F42B7AF" w14:textId="77777777" w:rsidR="003D36CB" w:rsidRPr="00BD324F" w:rsidRDefault="003D36CB" w:rsidP="003D36CB">
      <w:pPr>
        <w:pStyle w:val="PL"/>
      </w:pPr>
      <w:r w:rsidRPr="00BD324F">
        <w:t xml:space="preserve">        - $ref: 'genericNrm.yaml#/components/schemas/Top'</w:t>
      </w:r>
    </w:p>
    <w:p w14:paraId="2D8D87D2" w14:textId="77777777" w:rsidR="003D36CB" w:rsidRPr="00BD324F" w:rsidRDefault="003D36CB" w:rsidP="003D36CB">
      <w:pPr>
        <w:pStyle w:val="PL"/>
      </w:pPr>
      <w:r w:rsidRPr="00BD324F">
        <w:t xml:space="preserve">        - type: object</w:t>
      </w:r>
    </w:p>
    <w:p w14:paraId="29A05590" w14:textId="77777777" w:rsidR="003D36CB" w:rsidRPr="00BD324F" w:rsidRDefault="003D36CB" w:rsidP="003D36CB">
      <w:pPr>
        <w:pStyle w:val="PL"/>
      </w:pPr>
      <w:r w:rsidRPr="00BD324F">
        <w:t xml:space="preserve">          properties:</w:t>
      </w:r>
    </w:p>
    <w:p w14:paraId="06FF39BA" w14:textId="77777777" w:rsidR="003D36CB" w:rsidRPr="00BD324F" w:rsidRDefault="003D36CB" w:rsidP="003D36CB">
      <w:pPr>
        <w:pStyle w:val="PL"/>
      </w:pPr>
      <w:r w:rsidRPr="00BD324F">
        <w:t xml:space="preserve">            attributes:</w:t>
      </w:r>
    </w:p>
    <w:p w14:paraId="085641D5" w14:textId="77777777" w:rsidR="003D36CB" w:rsidRPr="00BD324F" w:rsidRDefault="003D36CB" w:rsidP="003D36CB">
      <w:pPr>
        <w:pStyle w:val="PL"/>
      </w:pPr>
      <w:r w:rsidRPr="00BD324F">
        <w:t xml:space="preserve">              $ref: 'genericNrm.yaml#/components/schemas/ManagedElement-Attr'</w:t>
      </w:r>
    </w:p>
    <w:p w14:paraId="702830C3" w14:textId="77777777" w:rsidR="003D36CB" w:rsidRPr="00BD324F" w:rsidRDefault="003D36CB" w:rsidP="003D36CB">
      <w:pPr>
        <w:pStyle w:val="PL"/>
      </w:pPr>
      <w:r w:rsidRPr="00BD324F">
        <w:t xml:space="preserve">        - $ref: 'genericNrm.yaml#/components/schemas/ManagedElement-ncO'</w:t>
      </w:r>
    </w:p>
    <w:p w14:paraId="50E3A55F" w14:textId="77777777" w:rsidR="003D36CB" w:rsidRPr="00BD324F" w:rsidRDefault="003D36CB" w:rsidP="003D36CB">
      <w:pPr>
        <w:pStyle w:val="PL"/>
      </w:pPr>
      <w:r w:rsidRPr="00BD324F">
        <w:t xml:space="preserve">        - type: object</w:t>
      </w:r>
    </w:p>
    <w:p w14:paraId="484C0328" w14:textId="77777777" w:rsidR="003D36CB" w:rsidRPr="00BD324F" w:rsidRDefault="003D36CB" w:rsidP="003D36CB">
      <w:pPr>
        <w:pStyle w:val="PL"/>
      </w:pPr>
      <w:r w:rsidRPr="00BD324F">
        <w:t xml:space="preserve">          properties:</w:t>
      </w:r>
    </w:p>
    <w:p w14:paraId="2721E09C" w14:textId="77777777" w:rsidR="003D36CB" w:rsidRPr="00BD324F" w:rsidRDefault="003D36CB" w:rsidP="003D36CB">
      <w:pPr>
        <w:pStyle w:val="PL"/>
      </w:pPr>
      <w:r w:rsidRPr="00BD324F">
        <w:t xml:space="preserve">            GnbDuFunction:</w:t>
      </w:r>
    </w:p>
    <w:p w14:paraId="59B29AA9" w14:textId="77777777" w:rsidR="003D36CB" w:rsidRPr="00BD324F" w:rsidRDefault="003D36CB" w:rsidP="003D36CB">
      <w:pPr>
        <w:pStyle w:val="PL"/>
      </w:pPr>
      <w:r w:rsidRPr="00BD324F">
        <w:t xml:space="preserve">              $ref: '#/components/schemas/GnbDuFunction-Multiple'</w:t>
      </w:r>
    </w:p>
    <w:p w14:paraId="33E42501" w14:textId="77777777" w:rsidR="003D36CB" w:rsidRPr="00BD324F" w:rsidRDefault="003D36CB" w:rsidP="003D36CB">
      <w:pPr>
        <w:pStyle w:val="PL"/>
      </w:pPr>
      <w:r w:rsidRPr="00BD324F">
        <w:t xml:space="preserve">            GnbCuUpFunction:</w:t>
      </w:r>
    </w:p>
    <w:p w14:paraId="526C6883" w14:textId="77777777" w:rsidR="003D36CB" w:rsidRPr="00BD324F" w:rsidRDefault="003D36CB" w:rsidP="003D36CB">
      <w:pPr>
        <w:pStyle w:val="PL"/>
      </w:pPr>
      <w:r w:rsidRPr="00BD324F">
        <w:t xml:space="preserve">              $ref: '#/components/schemas/GnbCuUpFunction-Multiple'</w:t>
      </w:r>
    </w:p>
    <w:p w14:paraId="23F23891" w14:textId="77777777" w:rsidR="003D36CB" w:rsidRPr="00BD324F" w:rsidRDefault="003D36CB" w:rsidP="003D36CB">
      <w:pPr>
        <w:pStyle w:val="PL"/>
      </w:pPr>
      <w:r w:rsidRPr="00BD324F">
        <w:t xml:space="preserve">            GnbCuCpFunction:</w:t>
      </w:r>
    </w:p>
    <w:p w14:paraId="1E70D763" w14:textId="77777777" w:rsidR="003D36CB" w:rsidRPr="00BD324F" w:rsidRDefault="003D36CB" w:rsidP="003D36CB">
      <w:pPr>
        <w:pStyle w:val="PL"/>
      </w:pPr>
      <w:r w:rsidRPr="00BD324F">
        <w:t xml:space="preserve">              $ref: '#/components/schemas/GnbCuCpFunction-Multiple'</w:t>
      </w:r>
    </w:p>
    <w:p w14:paraId="6A03BA18" w14:textId="77777777" w:rsidR="003D36CB" w:rsidRPr="00BD324F" w:rsidRDefault="003D36CB" w:rsidP="003D36CB">
      <w:pPr>
        <w:pStyle w:val="PL"/>
      </w:pPr>
      <w:r w:rsidRPr="00BD324F">
        <w:t xml:space="preserve">            DESManagementFunction:</w:t>
      </w:r>
    </w:p>
    <w:p w14:paraId="2C070F59" w14:textId="77777777" w:rsidR="003D36CB" w:rsidRPr="00BD324F" w:rsidRDefault="003D36CB" w:rsidP="003D36CB">
      <w:pPr>
        <w:pStyle w:val="PL"/>
      </w:pPr>
      <w:r w:rsidRPr="00BD324F">
        <w:t xml:space="preserve">              $ref: '#/components/schemas/DESManagementFunction-Single'</w:t>
      </w:r>
    </w:p>
    <w:p w14:paraId="25E4A100" w14:textId="77777777" w:rsidR="003D36CB" w:rsidRPr="00BD324F" w:rsidRDefault="003D36CB" w:rsidP="003D36CB">
      <w:pPr>
        <w:pStyle w:val="PL"/>
      </w:pPr>
      <w:r w:rsidRPr="00BD324F">
        <w:t xml:space="preserve">            DRACHOptimizationFunction:</w:t>
      </w:r>
    </w:p>
    <w:p w14:paraId="4F014468" w14:textId="77777777" w:rsidR="003D36CB" w:rsidRPr="00BD324F" w:rsidRDefault="003D36CB" w:rsidP="003D36CB">
      <w:pPr>
        <w:pStyle w:val="PL"/>
      </w:pPr>
      <w:r w:rsidRPr="00BD324F">
        <w:t xml:space="preserve">              $ref: '#/components/schemas/DRACHOptimizationFunction-Single'</w:t>
      </w:r>
    </w:p>
    <w:p w14:paraId="7EAA2797" w14:textId="77777777" w:rsidR="003D36CB" w:rsidRPr="00BD324F" w:rsidRDefault="003D36CB" w:rsidP="003D36CB">
      <w:pPr>
        <w:pStyle w:val="PL"/>
      </w:pPr>
      <w:r w:rsidRPr="00BD324F">
        <w:t xml:space="preserve">            DMROFunction:</w:t>
      </w:r>
    </w:p>
    <w:p w14:paraId="60BDB594" w14:textId="77777777" w:rsidR="003D36CB" w:rsidRPr="00BD324F" w:rsidRDefault="003D36CB" w:rsidP="003D36CB">
      <w:pPr>
        <w:pStyle w:val="PL"/>
      </w:pPr>
      <w:r w:rsidRPr="00BD324F">
        <w:t xml:space="preserve">              $ref: '#/components/schemas/DMROFunction-Single'</w:t>
      </w:r>
    </w:p>
    <w:p w14:paraId="68EBD3FE" w14:textId="77777777" w:rsidR="003D36CB" w:rsidRPr="00BD324F" w:rsidRDefault="003D36CB" w:rsidP="003D36CB">
      <w:pPr>
        <w:pStyle w:val="PL"/>
      </w:pPr>
      <w:r w:rsidRPr="00BD324F">
        <w:t xml:space="preserve">            DPCIConfigurationFunction:</w:t>
      </w:r>
    </w:p>
    <w:p w14:paraId="3A30A053" w14:textId="77777777" w:rsidR="003D36CB" w:rsidRPr="00BD324F" w:rsidRDefault="003D36CB" w:rsidP="003D36CB">
      <w:pPr>
        <w:pStyle w:val="PL"/>
      </w:pPr>
      <w:r w:rsidRPr="00BD324F">
        <w:t xml:space="preserve">              $ref: '#/components/schemas/DPCIConfigurationFunction-Single'</w:t>
      </w:r>
    </w:p>
    <w:p w14:paraId="76835CF3" w14:textId="77777777" w:rsidR="003D36CB" w:rsidRPr="00BD324F" w:rsidRDefault="003D36CB" w:rsidP="003D36CB">
      <w:pPr>
        <w:pStyle w:val="PL"/>
      </w:pPr>
      <w:r w:rsidRPr="00BD324F">
        <w:t xml:space="preserve">            CPCIConfigurationFunction:</w:t>
      </w:r>
    </w:p>
    <w:p w14:paraId="2891DD73" w14:textId="77777777" w:rsidR="003D36CB" w:rsidRPr="00BD324F" w:rsidRDefault="003D36CB" w:rsidP="003D36CB">
      <w:pPr>
        <w:pStyle w:val="PL"/>
      </w:pPr>
      <w:r w:rsidRPr="00BD324F">
        <w:t xml:space="preserve">              $ref: '#/components/schemas/CPCIConfigurationFunction-Single'</w:t>
      </w:r>
    </w:p>
    <w:p w14:paraId="7EE95253" w14:textId="77777777" w:rsidR="003D36CB" w:rsidRPr="00BD324F" w:rsidRDefault="003D36CB" w:rsidP="003D36CB">
      <w:pPr>
        <w:pStyle w:val="PL"/>
      </w:pPr>
      <w:r w:rsidRPr="00BD324F">
        <w:t xml:space="preserve">            CESManagementFunction:</w:t>
      </w:r>
    </w:p>
    <w:p w14:paraId="58083A47" w14:textId="77777777" w:rsidR="003D36CB" w:rsidRPr="00BD324F" w:rsidRDefault="003D36CB" w:rsidP="003D36CB">
      <w:pPr>
        <w:pStyle w:val="PL"/>
      </w:pPr>
      <w:r w:rsidRPr="00BD324F">
        <w:t xml:space="preserve">              $ref: '#/components/schemas/CESManagementFunction-Single'</w:t>
      </w:r>
    </w:p>
    <w:p w14:paraId="4EB0A702" w14:textId="77777777" w:rsidR="003D36CB" w:rsidRPr="00BD324F" w:rsidRDefault="003D36CB" w:rsidP="003D36CB">
      <w:pPr>
        <w:pStyle w:val="PL"/>
      </w:pPr>
      <w:r w:rsidRPr="00BD324F">
        <w:t xml:space="preserve">            Configurable5QISet:</w:t>
      </w:r>
    </w:p>
    <w:p w14:paraId="6A03E32C" w14:textId="77777777" w:rsidR="003D36CB" w:rsidRPr="00BD324F" w:rsidRDefault="003D36CB" w:rsidP="003D36CB">
      <w:pPr>
        <w:pStyle w:val="PL"/>
      </w:pPr>
      <w:r w:rsidRPr="00BD324F">
        <w:t xml:space="preserve">              $ref: '5gcNrm.yaml#/components/schemas/Configurable5QISet-Multiple'</w:t>
      </w:r>
    </w:p>
    <w:p w14:paraId="322EFAF5" w14:textId="77777777" w:rsidR="003D36CB" w:rsidRPr="00BD324F" w:rsidRDefault="003D36CB" w:rsidP="003D36CB">
      <w:pPr>
        <w:pStyle w:val="PL"/>
      </w:pPr>
      <w:r w:rsidRPr="00BD324F">
        <w:t xml:space="preserve">            Dynamic5QISet:</w:t>
      </w:r>
    </w:p>
    <w:p w14:paraId="4F5E5907" w14:textId="77777777" w:rsidR="003D36CB" w:rsidRPr="00BD324F" w:rsidRDefault="003D36CB" w:rsidP="003D36CB">
      <w:pPr>
        <w:pStyle w:val="PL"/>
      </w:pPr>
      <w:r w:rsidRPr="00BD324F">
        <w:t xml:space="preserve">              $ref: '5gcNrm.yaml#/components/schemas/Dynamic5QISet-Multiple'</w:t>
      </w:r>
    </w:p>
    <w:p w14:paraId="718A3B14" w14:textId="77777777" w:rsidR="003D36CB" w:rsidRPr="00BD324F" w:rsidRDefault="003D36CB" w:rsidP="003D36CB">
      <w:pPr>
        <w:pStyle w:val="PL"/>
      </w:pPr>
    </w:p>
    <w:p w14:paraId="5F0970CA" w14:textId="77777777" w:rsidR="003D36CB" w:rsidRPr="00BD324F" w:rsidRDefault="003D36CB" w:rsidP="003D36CB">
      <w:pPr>
        <w:pStyle w:val="PL"/>
      </w:pPr>
      <w:r w:rsidRPr="00BD324F">
        <w:t xml:space="preserve">    GnbDuFunction-Single:</w:t>
      </w:r>
    </w:p>
    <w:p w14:paraId="0838DF69" w14:textId="77777777" w:rsidR="003D36CB" w:rsidRPr="00BD324F" w:rsidRDefault="003D36CB" w:rsidP="003D36CB">
      <w:pPr>
        <w:pStyle w:val="PL"/>
      </w:pPr>
      <w:r w:rsidRPr="00BD324F">
        <w:t xml:space="preserve">      allOf:</w:t>
      </w:r>
    </w:p>
    <w:p w14:paraId="08DF7373" w14:textId="77777777" w:rsidR="003D36CB" w:rsidRPr="00BD324F" w:rsidRDefault="003D36CB" w:rsidP="003D36CB">
      <w:pPr>
        <w:pStyle w:val="PL"/>
      </w:pPr>
      <w:r w:rsidRPr="00BD324F">
        <w:t xml:space="preserve">        - $ref: 'genericNrm.yaml#/components/schemas/Top'</w:t>
      </w:r>
    </w:p>
    <w:p w14:paraId="7F5CAE02" w14:textId="77777777" w:rsidR="003D36CB" w:rsidRPr="00BD324F" w:rsidRDefault="003D36CB" w:rsidP="003D36CB">
      <w:pPr>
        <w:pStyle w:val="PL"/>
      </w:pPr>
      <w:r w:rsidRPr="00BD324F">
        <w:t xml:space="preserve">        - type: object</w:t>
      </w:r>
    </w:p>
    <w:p w14:paraId="218C7B83" w14:textId="77777777" w:rsidR="003D36CB" w:rsidRPr="00BD324F" w:rsidRDefault="003D36CB" w:rsidP="003D36CB">
      <w:pPr>
        <w:pStyle w:val="PL"/>
      </w:pPr>
      <w:r w:rsidRPr="00BD324F">
        <w:t xml:space="preserve">          properties:</w:t>
      </w:r>
    </w:p>
    <w:p w14:paraId="256B22F0" w14:textId="77777777" w:rsidR="003D36CB" w:rsidRPr="00BD324F" w:rsidRDefault="003D36CB" w:rsidP="003D36CB">
      <w:pPr>
        <w:pStyle w:val="PL"/>
      </w:pPr>
      <w:r w:rsidRPr="00BD324F">
        <w:t xml:space="preserve">            attributes:</w:t>
      </w:r>
    </w:p>
    <w:p w14:paraId="1A281C91" w14:textId="77777777" w:rsidR="003D36CB" w:rsidRPr="00BD324F" w:rsidRDefault="003D36CB" w:rsidP="003D36CB">
      <w:pPr>
        <w:pStyle w:val="PL"/>
      </w:pPr>
      <w:r w:rsidRPr="00BD324F">
        <w:t xml:space="preserve">              allOf:</w:t>
      </w:r>
    </w:p>
    <w:p w14:paraId="0FDCB62E" w14:textId="77777777" w:rsidR="003D36CB" w:rsidRPr="00BD324F" w:rsidRDefault="003D36CB" w:rsidP="003D36CB">
      <w:pPr>
        <w:pStyle w:val="PL"/>
      </w:pPr>
      <w:r w:rsidRPr="00BD324F">
        <w:t xml:space="preserve">                - $ref: 'genericNrm.yaml#/components/schemas/ManagedFunction-Attr'</w:t>
      </w:r>
    </w:p>
    <w:p w14:paraId="2145AB79" w14:textId="77777777" w:rsidR="003D36CB" w:rsidRPr="00BD324F" w:rsidRDefault="003D36CB" w:rsidP="003D36CB">
      <w:pPr>
        <w:pStyle w:val="PL"/>
      </w:pPr>
      <w:r w:rsidRPr="00BD324F">
        <w:t xml:space="preserve">                - type: object</w:t>
      </w:r>
    </w:p>
    <w:p w14:paraId="08D0139B" w14:textId="77777777" w:rsidR="003D36CB" w:rsidRPr="00BD324F" w:rsidRDefault="003D36CB" w:rsidP="003D36CB">
      <w:pPr>
        <w:pStyle w:val="PL"/>
      </w:pPr>
      <w:r w:rsidRPr="00BD324F">
        <w:t xml:space="preserve">                  properties:</w:t>
      </w:r>
    </w:p>
    <w:p w14:paraId="318CE233" w14:textId="77777777" w:rsidR="003D36CB" w:rsidRPr="00BD324F" w:rsidRDefault="003D36CB" w:rsidP="003D36CB">
      <w:pPr>
        <w:pStyle w:val="PL"/>
      </w:pPr>
      <w:r w:rsidRPr="00BD324F">
        <w:t xml:space="preserve">                    gnbDuId:</w:t>
      </w:r>
    </w:p>
    <w:p w14:paraId="04CE7D8C" w14:textId="77777777" w:rsidR="003D36CB" w:rsidRPr="00BD324F" w:rsidRDefault="003D36CB" w:rsidP="003D36CB">
      <w:pPr>
        <w:pStyle w:val="PL"/>
      </w:pPr>
      <w:r w:rsidRPr="00BD324F">
        <w:t xml:space="preserve">                      $ref: '#/components/schemas/GnbDuId'</w:t>
      </w:r>
    </w:p>
    <w:p w14:paraId="00B30E20" w14:textId="77777777" w:rsidR="003D36CB" w:rsidRPr="00BD324F" w:rsidRDefault="003D36CB" w:rsidP="003D36CB">
      <w:pPr>
        <w:pStyle w:val="PL"/>
      </w:pPr>
      <w:r w:rsidRPr="00BD324F">
        <w:t xml:space="preserve">                    gnbDuName:</w:t>
      </w:r>
    </w:p>
    <w:p w14:paraId="70317FD2" w14:textId="77777777" w:rsidR="003D36CB" w:rsidRPr="00BD324F" w:rsidRDefault="003D36CB" w:rsidP="003D36CB">
      <w:pPr>
        <w:pStyle w:val="PL"/>
      </w:pPr>
      <w:r w:rsidRPr="00BD324F">
        <w:t xml:space="preserve">                      $ref: '#/components/schemas/GnbName'</w:t>
      </w:r>
    </w:p>
    <w:p w14:paraId="36017CD9" w14:textId="77777777" w:rsidR="003D36CB" w:rsidRPr="00BD324F" w:rsidRDefault="003D36CB" w:rsidP="003D36CB">
      <w:pPr>
        <w:pStyle w:val="PL"/>
      </w:pPr>
      <w:r w:rsidRPr="00BD324F">
        <w:t xml:space="preserve">                    gnbId:</w:t>
      </w:r>
    </w:p>
    <w:p w14:paraId="721F62E0" w14:textId="77777777" w:rsidR="003D36CB" w:rsidRPr="00BD324F" w:rsidRDefault="003D36CB" w:rsidP="003D36CB">
      <w:pPr>
        <w:pStyle w:val="PL"/>
      </w:pPr>
      <w:r w:rsidRPr="00BD324F">
        <w:t xml:space="preserve">                      $ref: '#/components/schemas/GnbId'</w:t>
      </w:r>
    </w:p>
    <w:p w14:paraId="3921279B" w14:textId="77777777" w:rsidR="003D36CB" w:rsidRPr="00BD324F" w:rsidRDefault="003D36CB" w:rsidP="003D36CB">
      <w:pPr>
        <w:pStyle w:val="PL"/>
      </w:pPr>
      <w:r w:rsidRPr="00BD324F">
        <w:t xml:space="preserve">                    gnbIdLength:</w:t>
      </w:r>
    </w:p>
    <w:p w14:paraId="47F94571" w14:textId="77777777" w:rsidR="003D36CB" w:rsidRPr="00BD324F" w:rsidRDefault="003D36CB" w:rsidP="003D36CB">
      <w:pPr>
        <w:pStyle w:val="PL"/>
      </w:pPr>
      <w:r w:rsidRPr="00BD324F">
        <w:t xml:space="preserve">                      $ref: '#/components/schemas/GnbIdLength'</w:t>
      </w:r>
    </w:p>
    <w:p w14:paraId="40E9DB9D" w14:textId="77777777" w:rsidR="003D36CB" w:rsidRPr="00BD324F" w:rsidRDefault="003D36CB" w:rsidP="003D36CB">
      <w:pPr>
        <w:pStyle w:val="PL"/>
      </w:pPr>
      <w:r w:rsidRPr="00BD324F">
        <w:t xml:space="preserve">                    rimRSReportConf:</w:t>
      </w:r>
    </w:p>
    <w:p w14:paraId="669AEE86" w14:textId="77777777" w:rsidR="003D36CB" w:rsidRPr="00BD324F" w:rsidRDefault="003D36CB" w:rsidP="003D36CB">
      <w:pPr>
        <w:pStyle w:val="PL"/>
      </w:pPr>
      <w:r w:rsidRPr="00BD324F">
        <w:t xml:space="preserve">                      $ref: '#/components/schemas/RimRSReportConf'</w:t>
      </w:r>
    </w:p>
    <w:p w14:paraId="60BD785F" w14:textId="77777777" w:rsidR="003D36CB" w:rsidRPr="00BD324F" w:rsidRDefault="003D36CB" w:rsidP="003D36CB">
      <w:pPr>
        <w:pStyle w:val="PL"/>
      </w:pPr>
      <w:r w:rsidRPr="00BD324F">
        <w:t xml:space="preserve">        - $ref: 'genericNrm.yaml#/components/schemas/ManagedFunction-ncO'</w:t>
      </w:r>
    </w:p>
    <w:p w14:paraId="5FBFD1B7" w14:textId="77777777" w:rsidR="003D36CB" w:rsidRPr="00BD324F" w:rsidRDefault="003D36CB" w:rsidP="003D36CB">
      <w:pPr>
        <w:pStyle w:val="PL"/>
      </w:pPr>
      <w:r w:rsidRPr="00BD324F">
        <w:t xml:space="preserve">        - type: object</w:t>
      </w:r>
    </w:p>
    <w:p w14:paraId="5CDD4753" w14:textId="77777777" w:rsidR="003D36CB" w:rsidRPr="00BD324F" w:rsidRDefault="003D36CB" w:rsidP="003D36CB">
      <w:pPr>
        <w:pStyle w:val="PL"/>
      </w:pPr>
      <w:r w:rsidRPr="00BD324F">
        <w:t xml:space="preserve">          properties:</w:t>
      </w:r>
    </w:p>
    <w:p w14:paraId="30061FEF" w14:textId="77777777" w:rsidR="003D36CB" w:rsidRPr="00BD324F" w:rsidRDefault="003D36CB" w:rsidP="003D36CB">
      <w:pPr>
        <w:pStyle w:val="PL"/>
      </w:pPr>
      <w:r w:rsidRPr="00BD324F">
        <w:t xml:space="preserve">            RRMPolicyRatio:</w:t>
      </w:r>
    </w:p>
    <w:p w14:paraId="7603D310" w14:textId="77777777" w:rsidR="003D36CB" w:rsidRPr="00BD324F" w:rsidRDefault="003D36CB" w:rsidP="003D36CB">
      <w:pPr>
        <w:pStyle w:val="PL"/>
      </w:pPr>
      <w:r w:rsidRPr="00BD324F">
        <w:t xml:space="preserve">              $ref: '#/components/schemas/RRMPolicyRatio-Multiple'</w:t>
      </w:r>
    </w:p>
    <w:p w14:paraId="0BC4F258" w14:textId="77777777" w:rsidR="003D36CB" w:rsidRPr="00BD324F" w:rsidRDefault="003D36CB" w:rsidP="003D36CB">
      <w:pPr>
        <w:pStyle w:val="PL"/>
      </w:pPr>
      <w:r w:rsidRPr="00BD324F">
        <w:t xml:space="preserve">            NrCellDu:</w:t>
      </w:r>
    </w:p>
    <w:p w14:paraId="1D91D23E" w14:textId="77777777" w:rsidR="003D36CB" w:rsidRPr="00BD324F" w:rsidRDefault="003D36CB" w:rsidP="003D36CB">
      <w:pPr>
        <w:pStyle w:val="PL"/>
      </w:pPr>
      <w:r w:rsidRPr="00BD324F">
        <w:t xml:space="preserve">              $ref: '#/components/schemas/NrCellDu-Multiple'</w:t>
      </w:r>
    </w:p>
    <w:p w14:paraId="7E3B57CE" w14:textId="77777777" w:rsidR="003D36CB" w:rsidRPr="00BD324F" w:rsidRDefault="003D36CB" w:rsidP="003D36CB">
      <w:pPr>
        <w:pStyle w:val="PL"/>
      </w:pPr>
      <w:r w:rsidRPr="00BD324F">
        <w:t xml:space="preserve">            Bwp-Multiple:</w:t>
      </w:r>
    </w:p>
    <w:p w14:paraId="45A47E62" w14:textId="77777777" w:rsidR="003D36CB" w:rsidRPr="00BD324F" w:rsidRDefault="003D36CB" w:rsidP="003D36CB">
      <w:pPr>
        <w:pStyle w:val="PL"/>
      </w:pPr>
      <w:r w:rsidRPr="00BD324F">
        <w:t xml:space="preserve">              $ref: '#/components/schemas/Bwp-Multiple'</w:t>
      </w:r>
    </w:p>
    <w:p w14:paraId="52915BE1" w14:textId="77777777" w:rsidR="003D36CB" w:rsidRPr="00BD324F" w:rsidRDefault="003D36CB" w:rsidP="003D36CB">
      <w:pPr>
        <w:pStyle w:val="PL"/>
      </w:pPr>
      <w:r w:rsidRPr="00BD324F">
        <w:t xml:space="preserve">            NrSectorCarrier-Multiple:</w:t>
      </w:r>
    </w:p>
    <w:p w14:paraId="2D7E9E42" w14:textId="77777777" w:rsidR="003D36CB" w:rsidRPr="00BD324F" w:rsidRDefault="003D36CB" w:rsidP="003D36CB">
      <w:pPr>
        <w:pStyle w:val="PL"/>
      </w:pPr>
      <w:r w:rsidRPr="00BD324F">
        <w:t xml:space="preserve">              $ref: '#/components/schemas/NrSectorCarrier-Multiple'</w:t>
      </w:r>
    </w:p>
    <w:p w14:paraId="6D8A0372" w14:textId="77777777" w:rsidR="003D36CB" w:rsidRPr="00BD324F" w:rsidRDefault="003D36CB" w:rsidP="003D36CB">
      <w:pPr>
        <w:pStyle w:val="PL"/>
      </w:pPr>
      <w:r w:rsidRPr="00BD324F">
        <w:t xml:space="preserve">            EP_F1C:</w:t>
      </w:r>
    </w:p>
    <w:p w14:paraId="62B31277" w14:textId="77777777" w:rsidR="003D36CB" w:rsidRPr="00BD324F" w:rsidRDefault="003D36CB" w:rsidP="003D36CB">
      <w:pPr>
        <w:pStyle w:val="PL"/>
      </w:pPr>
      <w:r w:rsidRPr="00BD324F">
        <w:t xml:space="preserve">              $ref: '#/components/schemas/EP_F1C-Single'</w:t>
      </w:r>
    </w:p>
    <w:p w14:paraId="0AD8485C" w14:textId="77777777" w:rsidR="003D36CB" w:rsidRPr="00BD324F" w:rsidRDefault="003D36CB" w:rsidP="003D36CB">
      <w:pPr>
        <w:pStyle w:val="PL"/>
      </w:pPr>
      <w:r w:rsidRPr="00BD324F">
        <w:t xml:space="preserve">            EP_F1U:</w:t>
      </w:r>
    </w:p>
    <w:p w14:paraId="265C9ED5" w14:textId="77777777" w:rsidR="003D36CB" w:rsidRPr="00BD324F" w:rsidRDefault="003D36CB" w:rsidP="003D36CB">
      <w:pPr>
        <w:pStyle w:val="PL"/>
      </w:pPr>
      <w:r w:rsidRPr="00BD324F">
        <w:t xml:space="preserve">              $ref: '#/components/schemas/EP_F1U-Multiple'</w:t>
      </w:r>
    </w:p>
    <w:p w14:paraId="4A4607B4" w14:textId="77777777" w:rsidR="003D36CB" w:rsidRPr="00BD324F" w:rsidRDefault="003D36CB" w:rsidP="003D36CB">
      <w:pPr>
        <w:pStyle w:val="PL"/>
      </w:pPr>
      <w:r w:rsidRPr="00BD324F">
        <w:t xml:space="preserve">            DRACHOptimizationFunction:</w:t>
      </w:r>
    </w:p>
    <w:p w14:paraId="7BA25250" w14:textId="77777777" w:rsidR="003D36CB" w:rsidRPr="00BD324F" w:rsidRDefault="003D36CB" w:rsidP="003D36CB">
      <w:pPr>
        <w:pStyle w:val="PL"/>
      </w:pPr>
      <w:r w:rsidRPr="00BD324F">
        <w:t xml:space="preserve">              $ref: '#/components/schemas/DRACHOptimizationFunction-Single'</w:t>
      </w:r>
    </w:p>
    <w:p w14:paraId="1D3CC3AC" w14:textId="77777777" w:rsidR="003D36CB" w:rsidRPr="00BD324F" w:rsidRDefault="003D36CB" w:rsidP="003D36CB">
      <w:pPr>
        <w:pStyle w:val="PL"/>
      </w:pPr>
      <w:r w:rsidRPr="00BD324F">
        <w:t xml:space="preserve">    GnbCuUpFunction-Single:</w:t>
      </w:r>
    </w:p>
    <w:p w14:paraId="3F2B53A8" w14:textId="77777777" w:rsidR="003D36CB" w:rsidRPr="00BD324F" w:rsidRDefault="003D36CB" w:rsidP="003D36CB">
      <w:pPr>
        <w:pStyle w:val="PL"/>
      </w:pPr>
      <w:r w:rsidRPr="00BD324F">
        <w:t xml:space="preserve">      allOf:</w:t>
      </w:r>
    </w:p>
    <w:p w14:paraId="7C353A61" w14:textId="77777777" w:rsidR="003D36CB" w:rsidRPr="00BD324F" w:rsidRDefault="003D36CB" w:rsidP="003D36CB">
      <w:pPr>
        <w:pStyle w:val="PL"/>
      </w:pPr>
      <w:r w:rsidRPr="00BD324F">
        <w:t xml:space="preserve">        - $ref: 'genericNrm.yaml#/components/schemas/Top'</w:t>
      </w:r>
    </w:p>
    <w:p w14:paraId="210DA017" w14:textId="77777777" w:rsidR="003D36CB" w:rsidRPr="00BD324F" w:rsidRDefault="003D36CB" w:rsidP="003D36CB">
      <w:pPr>
        <w:pStyle w:val="PL"/>
      </w:pPr>
      <w:r w:rsidRPr="00BD324F">
        <w:t xml:space="preserve">        - type: object</w:t>
      </w:r>
    </w:p>
    <w:p w14:paraId="22C347C8" w14:textId="77777777" w:rsidR="003D36CB" w:rsidRPr="00BD324F" w:rsidRDefault="003D36CB" w:rsidP="003D36CB">
      <w:pPr>
        <w:pStyle w:val="PL"/>
      </w:pPr>
      <w:r w:rsidRPr="00BD324F">
        <w:t xml:space="preserve">          properties:</w:t>
      </w:r>
    </w:p>
    <w:p w14:paraId="38A58AB0" w14:textId="77777777" w:rsidR="003D36CB" w:rsidRPr="00BD324F" w:rsidRDefault="003D36CB" w:rsidP="003D36CB">
      <w:pPr>
        <w:pStyle w:val="PL"/>
      </w:pPr>
      <w:r w:rsidRPr="00BD324F">
        <w:t xml:space="preserve">            attributes:</w:t>
      </w:r>
    </w:p>
    <w:p w14:paraId="41C66345" w14:textId="77777777" w:rsidR="003D36CB" w:rsidRPr="00BD324F" w:rsidRDefault="003D36CB" w:rsidP="003D36CB">
      <w:pPr>
        <w:pStyle w:val="PL"/>
      </w:pPr>
      <w:r w:rsidRPr="00BD324F">
        <w:t xml:space="preserve">              allOf:</w:t>
      </w:r>
    </w:p>
    <w:p w14:paraId="72DB2608" w14:textId="77777777" w:rsidR="003D36CB" w:rsidRPr="00BD324F" w:rsidRDefault="003D36CB" w:rsidP="003D36CB">
      <w:pPr>
        <w:pStyle w:val="PL"/>
      </w:pPr>
      <w:r w:rsidRPr="00BD324F">
        <w:t xml:space="preserve">                - $ref: 'genericNrm.yaml#/components/schemas/ManagedFunction-Attr'</w:t>
      </w:r>
    </w:p>
    <w:p w14:paraId="5C4EE42F" w14:textId="77777777" w:rsidR="003D36CB" w:rsidRPr="00BD324F" w:rsidRDefault="003D36CB" w:rsidP="003D36CB">
      <w:pPr>
        <w:pStyle w:val="PL"/>
      </w:pPr>
      <w:r w:rsidRPr="00BD324F">
        <w:t xml:space="preserve">                - type: object</w:t>
      </w:r>
    </w:p>
    <w:p w14:paraId="5994D2D6" w14:textId="77777777" w:rsidR="003D36CB" w:rsidRPr="00BD324F" w:rsidRDefault="003D36CB" w:rsidP="003D36CB">
      <w:pPr>
        <w:pStyle w:val="PL"/>
      </w:pPr>
      <w:r w:rsidRPr="00BD324F">
        <w:t xml:space="preserve">                  properties:</w:t>
      </w:r>
    </w:p>
    <w:p w14:paraId="3D694DEF" w14:textId="77777777" w:rsidR="003D36CB" w:rsidRPr="00BD324F" w:rsidRDefault="003D36CB" w:rsidP="003D36CB">
      <w:pPr>
        <w:pStyle w:val="PL"/>
      </w:pPr>
      <w:r w:rsidRPr="00BD324F">
        <w:t xml:space="preserve">                    gnbId:</w:t>
      </w:r>
    </w:p>
    <w:p w14:paraId="0BDF9CC6" w14:textId="77777777" w:rsidR="003D36CB" w:rsidRPr="00BD324F" w:rsidRDefault="003D36CB" w:rsidP="003D36CB">
      <w:pPr>
        <w:pStyle w:val="PL"/>
      </w:pPr>
      <w:r w:rsidRPr="00BD324F">
        <w:t xml:space="preserve">                      $ref: '#/components/schemas/GnbId'</w:t>
      </w:r>
    </w:p>
    <w:p w14:paraId="1C8E0E55" w14:textId="77777777" w:rsidR="003D36CB" w:rsidRPr="00BD324F" w:rsidRDefault="003D36CB" w:rsidP="003D36CB">
      <w:pPr>
        <w:pStyle w:val="PL"/>
      </w:pPr>
      <w:r w:rsidRPr="00BD324F">
        <w:t xml:space="preserve">                    gnbIdLength:</w:t>
      </w:r>
    </w:p>
    <w:p w14:paraId="10C8816A" w14:textId="77777777" w:rsidR="003D36CB" w:rsidRPr="00BD324F" w:rsidRDefault="003D36CB" w:rsidP="003D36CB">
      <w:pPr>
        <w:pStyle w:val="PL"/>
      </w:pPr>
      <w:r w:rsidRPr="00BD324F">
        <w:t xml:space="preserve">                      $ref: '#/components/schemas/GnbIdLength'</w:t>
      </w:r>
    </w:p>
    <w:p w14:paraId="77196B43" w14:textId="77777777" w:rsidR="003D36CB" w:rsidRPr="00BD324F" w:rsidRDefault="003D36CB" w:rsidP="003D36CB">
      <w:pPr>
        <w:pStyle w:val="PL"/>
      </w:pPr>
      <w:r w:rsidRPr="00BD324F">
        <w:t xml:space="preserve">                    gnbCuUpId:</w:t>
      </w:r>
    </w:p>
    <w:p w14:paraId="2534EC8B" w14:textId="77777777" w:rsidR="003D36CB" w:rsidRPr="00BD324F" w:rsidRDefault="003D36CB" w:rsidP="003D36CB">
      <w:pPr>
        <w:pStyle w:val="PL"/>
      </w:pPr>
      <w:r w:rsidRPr="00BD324F">
        <w:t xml:space="preserve">                      $ref: '#/components/schemas/GnbCuUpId'</w:t>
      </w:r>
    </w:p>
    <w:p w14:paraId="7A634611" w14:textId="77777777" w:rsidR="003D36CB" w:rsidRPr="00BD324F" w:rsidRDefault="003D36CB" w:rsidP="003D36CB">
      <w:pPr>
        <w:pStyle w:val="PL"/>
      </w:pPr>
      <w:r w:rsidRPr="00BD324F">
        <w:t xml:space="preserve">                    plmnInfoList:</w:t>
      </w:r>
    </w:p>
    <w:p w14:paraId="4D83F582" w14:textId="77777777" w:rsidR="003D36CB" w:rsidRPr="00BD324F" w:rsidRDefault="003D36CB" w:rsidP="003D36CB">
      <w:pPr>
        <w:pStyle w:val="PL"/>
      </w:pPr>
      <w:r w:rsidRPr="00BD324F">
        <w:t xml:space="preserve">                      $ref: '#/components/schemas/PlmnInfoList'</w:t>
      </w:r>
    </w:p>
    <w:p w14:paraId="5A6E5577" w14:textId="77777777" w:rsidR="003D36CB" w:rsidRPr="00BD324F" w:rsidRDefault="003D36CB" w:rsidP="003D36CB">
      <w:pPr>
        <w:pStyle w:val="PL"/>
      </w:pPr>
      <w:r w:rsidRPr="00BD324F">
        <w:t xml:space="preserve">                    configurable5QISetRef:</w:t>
      </w:r>
    </w:p>
    <w:p w14:paraId="55D19CE2" w14:textId="77777777" w:rsidR="003D36CB" w:rsidRPr="00BD324F" w:rsidRDefault="003D36CB" w:rsidP="003D36CB">
      <w:pPr>
        <w:pStyle w:val="PL"/>
      </w:pPr>
      <w:r w:rsidRPr="00BD324F">
        <w:t xml:space="preserve">                      $ref: 'comDefs.yaml#/components/schemas/Dn'</w:t>
      </w:r>
    </w:p>
    <w:p w14:paraId="657C5E18" w14:textId="77777777" w:rsidR="003D36CB" w:rsidRPr="00BD324F" w:rsidRDefault="003D36CB" w:rsidP="003D36CB">
      <w:pPr>
        <w:pStyle w:val="PL"/>
      </w:pPr>
      <w:r w:rsidRPr="00BD324F">
        <w:t xml:space="preserve">                    dynamic5QISetRef:</w:t>
      </w:r>
    </w:p>
    <w:p w14:paraId="6F32B04F" w14:textId="77777777" w:rsidR="003D36CB" w:rsidRPr="00BD324F" w:rsidRDefault="003D36CB" w:rsidP="003D36CB">
      <w:pPr>
        <w:pStyle w:val="PL"/>
      </w:pPr>
      <w:r w:rsidRPr="00BD324F">
        <w:t xml:space="preserve">                      $ref: 'comDefs.yaml#/components/schemas/Dn'</w:t>
      </w:r>
    </w:p>
    <w:p w14:paraId="06A2AEA1" w14:textId="77777777" w:rsidR="003D36CB" w:rsidRPr="00BD324F" w:rsidRDefault="003D36CB" w:rsidP="003D36CB">
      <w:pPr>
        <w:pStyle w:val="PL"/>
      </w:pPr>
      <w:r w:rsidRPr="00BD324F">
        <w:t xml:space="preserve">        - $ref: 'genericNrm.yaml#/components/schemas/ManagedFunction-ncO'</w:t>
      </w:r>
    </w:p>
    <w:p w14:paraId="2A120791" w14:textId="77777777" w:rsidR="003D36CB" w:rsidRPr="00BD324F" w:rsidRDefault="003D36CB" w:rsidP="003D36CB">
      <w:pPr>
        <w:pStyle w:val="PL"/>
      </w:pPr>
      <w:r w:rsidRPr="00BD324F">
        <w:t xml:space="preserve">        - type: object</w:t>
      </w:r>
    </w:p>
    <w:p w14:paraId="10B91E8B" w14:textId="77777777" w:rsidR="003D36CB" w:rsidRPr="00BD324F" w:rsidRDefault="003D36CB" w:rsidP="003D36CB">
      <w:pPr>
        <w:pStyle w:val="PL"/>
      </w:pPr>
      <w:r w:rsidRPr="00BD324F">
        <w:t xml:space="preserve">          properties:</w:t>
      </w:r>
    </w:p>
    <w:p w14:paraId="28D57E4F" w14:textId="77777777" w:rsidR="003D36CB" w:rsidRPr="00BD324F" w:rsidRDefault="003D36CB" w:rsidP="003D36CB">
      <w:pPr>
        <w:pStyle w:val="PL"/>
      </w:pPr>
      <w:r w:rsidRPr="00BD324F">
        <w:t xml:space="preserve">            RRMPolicyRatio:</w:t>
      </w:r>
    </w:p>
    <w:p w14:paraId="215B5EF0" w14:textId="77777777" w:rsidR="003D36CB" w:rsidRPr="00BD324F" w:rsidRDefault="003D36CB" w:rsidP="003D36CB">
      <w:pPr>
        <w:pStyle w:val="PL"/>
      </w:pPr>
      <w:r w:rsidRPr="00BD324F">
        <w:t xml:space="preserve">              $ref: '#/components/schemas/RRMPolicyRatio-Multiple'</w:t>
      </w:r>
    </w:p>
    <w:p w14:paraId="4955E68B" w14:textId="77777777" w:rsidR="003D36CB" w:rsidRPr="00BD324F" w:rsidRDefault="003D36CB" w:rsidP="003D36CB">
      <w:pPr>
        <w:pStyle w:val="PL"/>
      </w:pPr>
      <w:r w:rsidRPr="00BD324F">
        <w:t xml:space="preserve">            EP_E1:</w:t>
      </w:r>
    </w:p>
    <w:p w14:paraId="7F7A35AA" w14:textId="77777777" w:rsidR="003D36CB" w:rsidRPr="00BD324F" w:rsidRDefault="003D36CB" w:rsidP="003D36CB">
      <w:pPr>
        <w:pStyle w:val="PL"/>
      </w:pPr>
      <w:r w:rsidRPr="00BD324F">
        <w:t xml:space="preserve">              $ref: '#/components/schemas/EP_E1-Single'</w:t>
      </w:r>
    </w:p>
    <w:p w14:paraId="0E69AC6D" w14:textId="77777777" w:rsidR="003D36CB" w:rsidRPr="00BD324F" w:rsidRDefault="003D36CB" w:rsidP="003D36CB">
      <w:pPr>
        <w:pStyle w:val="PL"/>
      </w:pPr>
      <w:r w:rsidRPr="00BD324F">
        <w:t xml:space="preserve">            EP_XnU:</w:t>
      </w:r>
    </w:p>
    <w:p w14:paraId="07089A35" w14:textId="77777777" w:rsidR="003D36CB" w:rsidRPr="00BD324F" w:rsidRDefault="003D36CB" w:rsidP="003D36CB">
      <w:pPr>
        <w:pStyle w:val="PL"/>
      </w:pPr>
      <w:r w:rsidRPr="00BD324F">
        <w:t xml:space="preserve">              $ref: '#/components/schemas/EP_XnU-Multiple'</w:t>
      </w:r>
    </w:p>
    <w:p w14:paraId="7010971A" w14:textId="77777777" w:rsidR="003D36CB" w:rsidRPr="00BD324F" w:rsidRDefault="003D36CB" w:rsidP="003D36CB">
      <w:pPr>
        <w:pStyle w:val="PL"/>
      </w:pPr>
      <w:r w:rsidRPr="00BD324F">
        <w:t xml:space="preserve">            EP_F1U:</w:t>
      </w:r>
    </w:p>
    <w:p w14:paraId="4781B4F5" w14:textId="77777777" w:rsidR="003D36CB" w:rsidRPr="00BD324F" w:rsidRDefault="003D36CB" w:rsidP="003D36CB">
      <w:pPr>
        <w:pStyle w:val="PL"/>
      </w:pPr>
      <w:r w:rsidRPr="00BD324F">
        <w:t xml:space="preserve">              $ref: '#/components/schemas/EP_F1U-Multiple'</w:t>
      </w:r>
    </w:p>
    <w:p w14:paraId="5608063A" w14:textId="77777777" w:rsidR="003D36CB" w:rsidRPr="00BD324F" w:rsidRDefault="003D36CB" w:rsidP="003D36CB">
      <w:pPr>
        <w:pStyle w:val="PL"/>
      </w:pPr>
      <w:r w:rsidRPr="00BD324F">
        <w:t xml:space="preserve">            EP_NgU:</w:t>
      </w:r>
    </w:p>
    <w:p w14:paraId="0CE3B624" w14:textId="77777777" w:rsidR="003D36CB" w:rsidRPr="00BD324F" w:rsidRDefault="003D36CB" w:rsidP="003D36CB">
      <w:pPr>
        <w:pStyle w:val="PL"/>
      </w:pPr>
      <w:r w:rsidRPr="00BD324F">
        <w:t xml:space="preserve">              $ref: '#/components/schemas/EP_NgU-Multiple'</w:t>
      </w:r>
    </w:p>
    <w:p w14:paraId="16CF391B" w14:textId="77777777" w:rsidR="003D36CB" w:rsidRPr="00BD324F" w:rsidRDefault="003D36CB" w:rsidP="003D36CB">
      <w:pPr>
        <w:pStyle w:val="PL"/>
      </w:pPr>
      <w:r w:rsidRPr="00BD324F">
        <w:t xml:space="preserve">            EP_X2U:</w:t>
      </w:r>
    </w:p>
    <w:p w14:paraId="26CE72DD" w14:textId="77777777" w:rsidR="003D36CB" w:rsidRPr="00BD324F" w:rsidRDefault="003D36CB" w:rsidP="003D36CB">
      <w:pPr>
        <w:pStyle w:val="PL"/>
      </w:pPr>
      <w:r w:rsidRPr="00BD324F">
        <w:t xml:space="preserve">              $ref: '#/components/schemas/EP_X2U-Multiple'</w:t>
      </w:r>
    </w:p>
    <w:p w14:paraId="591948A6" w14:textId="77777777" w:rsidR="003D36CB" w:rsidRPr="00BD324F" w:rsidRDefault="003D36CB" w:rsidP="003D36CB">
      <w:pPr>
        <w:pStyle w:val="PL"/>
      </w:pPr>
      <w:r w:rsidRPr="00BD324F">
        <w:t xml:space="preserve">            EP_S1U:</w:t>
      </w:r>
    </w:p>
    <w:p w14:paraId="3A04E345" w14:textId="77777777" w:rsidR="003D36CB" w:rsidRPr="00BD324F" w:rsidRDefault="003D36CB" w:rsidP="003D36CB">
      <w:pPr>
        <w:pStyle w:val="PL"/>
      </w:pPr>
      <w:r w:rsidRPr="00BD324F">
        <w:t xml:space="preserve">              $ref: '#/components/schemas/EP_S1U-Multiple'</w:t>
      </w:r>
    </w:p>
    <w:p w14:paraId="688F952C" w14:textId="77777777" w:rsidR="003D36CB" w:rsidRPr="00BD324F" w:rsidRDefault="003D36CB" w:rsidP="003D36CB">
      <w:pPr>
        <w:pStyle w:val="PL"/>
      </w:pPr>
      <w:r w:rsidRPr="00BD324F">
        <w:t xml:space="preserve">    GnbCuCpFunction-Single:</w:t>
      </w:r>
    </w:p>
    <w:p w14:paraId="675AA148" w14:textId="77777777" w:rsidR="003D36CB" w:rsidRPr="00BD324F" w:rsidRDefault="003D36CB" w:rsidP="003D36CB">
      <w:pPr>
        <w:pStyle w:val="PL"/>
      </w:pPr>
      <w:r w:rsidRPr="00BD324F">
        <w:t xml:space="preserve">      allOf:</w:t>
      </w:r>
    </w:p>
    <w:p w14:paraId="1AEA415E" w14:textId="77777777" w:rsidR="003D36CB" w:rsidRPr="00BD324F" w:rsidRDefault="003D36CB" w:rsidP="003D36CB">
      <w:pPr>
        <w:pStyle w:val="PL"/>
      </w:pPr>
      <w:r w:rsidRPr="00BD324F">
        <w:t xml:space="preserve">        - $ref: 'genericNrm.yaml#/components/schemas/Top'</w:t>
      </w:r>
    </w:p>
    <w:p w14:paraId="27DA7071" w14:textId="77777777" w:rsidR="003D36CB" w:rsidRPr="00BD324F" w:rsidRDefault="003D36CB" w:rsidP="003D36CB">
      <w:pPr>
        <w:pStyle w:val="PL"/>
      </w:pPr>
      <w:r w:rsidRPr="00BD324F">
        <w:t xml:space="preserve">        - type: object</w:t>
      </w:r>
    </w:p>
    <w:p w14:paraId="021868DC" w14:textId="77777777" w:rsidR="003D36CB" w:rsidRPr="00BD324F" w:rsidRDefault="003D36CB" w:rsidP="003D36CB">
      <w:pPr>
        <w:pStyle w:val="PL"/>
      </w:pPr>
      <w:r w:rsidRPr="00BD324F">
        <w:t xml:space="preserve">          properties:</w:t>
      </w:r>
    </w:p>
    <w:p w14:paraId="7D7B702C" w14:textId="77777777" w:rsidR="003D36CB" w:rsidRPr="00BD324F" w:rsidRDefault="003D36CB" w:rsidP="003D36CB">
      <w:pPr>
        <w:pStyle w:val="PL"/>
      </w:pPr>
      <w:r w:rsidRPr="00BD324F">
        <w:t xml:space="preserve">            attributes:</w:t>
      </w:r>
    </w:p>
    <w:p w14:paraId="038B474B" w14:textId="77777777" w:rsidR="003D36CB" w:rsidRPr="00BD324F" w:rsidRDefault="003D36CB" w:rsidP="003D36CB">
      <w:pPr>
        <w:pStyle w:val="PL"/>
      </w:pPr>
      <w:r w:rsidRPr="00BD324F">
        <w:t xml:space="preserve">              allOf:</w:t>
      </w:r>
    </w:p>
    <w:p w14:paraId="113AC3AB" w14:textId="77777777" w:rsidR="003D36CB" w:rsidRPr="00BD324F" w:rsidRDefault="003D36CB" w:rsidP="003D36CB">
      <w:pPr>
        <w:pStyle w:val="PL"/>
      </w:pPr>
      <w:r w:rsidRPr="00BD324F">
        <w:t xml:space="preserve">                - $ref: 'genericNrm.yaml#/components/schemas/ManagedFunction-Attr'</w:t>
      </w:r>
    </w:p>
    <w:p w14:paraId="16712C2C" w14:textId="77777777" w:rsidR="003D36CB" w:rsidRPr="00BD324F" w:rsidRDefault="003D36CB" w:rsidP="003D36CB">
      <w:pPr>
        <w:pStyle w:val="PL"/>
      </w:pPr>
      <w:r w:rsidRPr="00BD324F">
        <w:t xml:space="preserve">                - type: object</w:t>
      </w:r>
    </w:p>
    <w:p w14:paraId="0EB85E8B" w14:textId="77777777" w:rsidR="003D36CB" w:rsidRPr="00BD324F" w:rsidRDefault="003D36CB" w:rsidP="003D36CB">
      <w:pPr>
        <w:pStyle w:val="PL"/>
      </w:pPr>
      <w:r w:rsidRPr="00BD324F">
        <w:t xml:space="preserve">                  properties:</w:t>
      </w:r>
    </w:p>
    <w:p w14:paraId="520FA3B5" w14:textId="77777777" w:rsidR="003D36CB" w:rsidRPr="00BD324F" w:rsidRDefault="003D36CB" w:rsidP="003D36CB">
      <w:pPr>
        <w:pStyle w:val="PL"/>
      </w:pPr>
      <w:r w:rsidRPr="00BD324F">
        <w:t xml:space="preserve">                    gnbId:</w:t>
      </w:r>
    </w:p>
    <w:p w14:paraId="3D082CD9" w14:textId="77777777" w:rsidR="003D36CB" w:rsidRPr="00BD324F" w:rsidRDefault="003D36CB" w:rsidP="003D36CB">
      <w:pPr>
        <w:pStyle w:val="PL"/>
      </w:pPr>
      <w:r w:rsidRPr="00BD324F">
        <w:t xml:space="preserve">                      $ref: '#/components/schemas/GnbId'</w:t>
      </w:r>
    </w:p>
    <w:p w14:paraId="7DAD4F5A" w14:textId="77777777" w:rsidR="003D36CB" w:rsidRPr="00BD324F" w:rsidRDefault="003D36CB" w:rsidP="003D36CB">
      <w:pPr>
        <w:pStyle w:val="PL"/>
      </w:pPr>
      <w:r w:rsidRPr="00BD324F">
        <w:t xml:space="preserve">                    gnbIdLength:</w:t>
      </w:r>
    </w:p>
    <w:p w14:paraId="7CCA3DAE" w14:textId="77777777" w:rsidR="003D36CB" w:rsidRPr="00BD324F" w:rsidRDefault="003D36CB" w:rsidP="003D36CB">
      <w:pPr>
        <w:pStyle w:val="PL"/>
      </w:pPr>
      <w:r w:rsidRPr="00BD324F">
        <w:t xml:space="preserve">                      $ref: '#/components/schemas/GnbIdLength'</w:t>
      </w:r>
    </w:p>
    <w:p w14:paraId="75AD4481" w14:textId="77777777" w:rsidR="003D36CB" w:rsidRPr="00BD324F" w:rsidRDefault="003D36CB" w:rsidP="003D36CB">
      <w:pPr>
        <w:pStyle w:val="PL"/>
      </w:pPr>
      <w:r w:rsidRPr="00BD324F">
        <w:t xml:space="preserve">                    gnbCuName:</w:t>
      </w:r>
    </w:p>
    <w:p w14:paraId="1329F24A" w14:textId="77777777" w:rsidR="003D36CB" w:rsidRPr="00BD324F" w:rsidRDefault="003D36CB" w:rsidP="003D36CB">
      <w:pPr>
        <w:pStyle w:val="PL"/>
      </w:pPr>
      <w:r w:rsidRPr="00BD324F">
        <w:t xml:space="preserve">                      $ref: '#/components/schemas/GnbName'</w:t>
      </w:r>
    </w:p>
    <w:p w14:paraId="4B40CA3D" w14:textId="77777777" w:rsidR="003D36CB" w:rsidRPr="00BD324F" w:rsidRDefault="003D36CB" w:rsidP="003D36CB">
      <w:pPr>
        <w:pStyle w:val="PL"/>
      </w:pPr>
      <w:r w:rsidRPr="00BD324F">
        <w:t xml:space="preserve">                    plmnId:</w:t>
      </w:r>
    </w:p>
    <w:p w14:paraId="0F9B5955" w14:textId="77777777" w:rsidR="003D36CB" w:rsidRPr="00BD324F" w:rsidRDefault="003D36CB" w:rsidP="003D36CB">
      <w:pPr>
        <w:pStyle w:val="PL"/>
      </w:pPr>
      <w:r w:rsidRPr="00BD324F">
        <w:t xml:space="preserve">                      $ref: '#/components/schemas/PlmnId'</w:t>
      </w:r>
    </w:p>
    <w:p w14:paraId="55BEDD2E" w14:textId="77777777" w:rsidR="003D36CB" w:rsidRPr="00BD324F" w:rsidRDefault="003D36CB" w:rsidP="003D36CB">
      <w:pPr>
        <w:pStyle w:val="PL"/>
      </w:pPr>
      <w:r w:rsidRPr="00BD324F">
        <w:t xml:space="preserve">                    x2BlackList:</w:t>
      </w:r>
    </w:p>
    <w:p w14:paraId="16381C9C" w14:textId="77777777" w:rsidR="003D36CB" w:rsidRPr="00BD324F" w:rsidRDefault="003D36CB" w:rsidP="003D36CB">
      <w:pPr>
        <w:pStyle w:val="PL"/>
      </w:pPr>
      <w:r w:rsidRPr="00BD324F">
        <w:t xml:space="preserve">                      $ref: '#/components/schemas/GGnbIdList'</w:t>
      </w:r>
    </w:p>
    <w:p w14:paraId="01AE398F" w14:textId="77777777" w:rsidR="003D36CB" w:rsidRPr="00BD324F" w:rsidRDefault="003D36CB" w:rsidP="003D36CB">
      <w:pPr>
        <w:pStyle w:val="PL"/>
      </w:pPr>
      <w:r w:rsidRPr="00BD324F">
        <w:t xml:space="preserve">                    xnBlackList:</w:t>
      </w:r>
    </w:p>
    <w:p w14:paraId="13E2CEDC" w14:textId="77777777" w:rsidR="003D36CB" w:rsidRPr="00BD324F" w:rsidRDefault="003D36CB" w:rsidP="003D36CB">
      <w:pPr>
        <w:pStyle w:val="PL"/>
      </w:pPr>
      <w:r w:rsidRPr="00BD324F">
        <w:t xml:space="preserve">                      $ref: '#/components/schemas/GGnbIdList'</w:t>
      </w:r>
    </w:p>
    <w:p w14:paraId="7F269255" w14:textId="77777777" w:rsidR="003D36CB" w:rsidRPr="00BD324F" w:rsidRDefault="003D36CB" w:rsidP="003D36CB">
      <w:pPr>
        <w:pStyle w:val="PL"/>
      </w:pPr>
      <w:r w:rsidRPr="00BD324F">
        <w:t xml:space="preserve">                    x2WhiteList:</w:t>
      </w:r>
    </w:p>
    <w:p w14:paraId="05C8B181" w14:textId="77777777" w:rsidR="003D36CB" w:rsidRPr="00BD324F" w:rsidRDefault="003D36CB" w:rsidP="003D36CB">
      <w:pPr>
        <w:pStyle w:val="PL"/>
      </w:pPr>
      <w:r w:rsidRPr="00BD324F">
        <w:t xml:space="preserve">                      $ref: '#/components/schemas/GGnbIdList'</w:t>
      </w:r>
    </w:p>
    <w:p w14:paraId="7F4E679E" w14:textId="77777777" w:rsidR="003D36CB" w:rsidRPr="00BD324F" w:rsidRDefault="003D36CB" w:rsidP="003D36CB">
      <w:pPr>
        <w:pStyle w:val="PL"/>
      </w:pPr>
      <w:r w:rsidRPr="00BD324F">
        <w:t xml:space="preserve">                    xnWhiteList:</w:t>
      </w:r>
    </w:p>
    <w:p w14:paraId="7DEA1CB8" w14:textId="77777777" w:rsidR="003D36CB" w:rsidRPr="00BD324F" w:rsidRDefault="003D36CB" w:rsidP="003D36CB">
      <w:pPr>
        <w:pStyle w:val="PL"/>
      </w:pPr>
      <w:r w:rsidRPr="00BD324F">
        <w:t xml:space="preserve">                      $ref: '#/components/schemas/GGnbIdList'</w:t>
      </w:r>
    </w:p>
    <w:p w14:paraId="195CB6A8" w14:textId="77777777" w:rsidR="003D36CB" w:rsidRPr="00BD324F" w:rsidRDefault="003D36CB" w:rsidP="003D36CB">
      <w:pPr>
        <w:pStyle w:val="PL"/>
      </w:pPr>
      <w:r w:rsidRPr="00BD324F">
        <w:t xml:space="preserve">                    x2XnHOBlackList:</w:t>
      </w:r>
    </w:p>
    <w:p w14:paraId="14D80F98" w14:textId="77777777" w:rsidR="003D36CB" w:rsidRPr="00BD324F" w:rsidRDefault="003D36CB" w:rsidP="003D36CB">
      <w:pPr>
        <w:pStyle w:val="PL"/>
      </w:pPr>
      <w:r w:rsidRPr="00BD324F">
        <w:t xml:space="preserve">                      $ref: '#/components/schemas/GEnbIdList'</w:t>
      </w:r>
    </w:p>
    <w:p w14:paraId="3FDAF56A" w14:textId="77777777" w:rsidR="003D36CB" w:rsidRPr="00BD324F" w:rsidRDefault="003D36CB" w:rsidP="003D36CB">
      <w:pPr>
        <w:pStyle w:val="PL"/>
      </w:pPr>
      <w:r w:rsidRPr="00BD324F">
        <w:t xml:space="preserve">                    mappingSetIDBackhaulAddress:</w:t>
      </w:r>
    </w:p>
    <w:p w14:paraId="4E05AA04" w14:textId="77777777" w:rsidR="003D36CB" w:rsidRPr="00BD324F" w:rsidRDefault="003D36CB" w:rsidP="003D36CB">
      <w:pPr>
        <w:pStyle w:val="PL"/>
      </w:pPr>
      <w:r w:rsidRPr="00BD324F">
        <w:t xml:space="preserve">                      $ref: '#/components/schemas/MappingSetIDBackhaulAddress'</w:t>
      </w:r>
    </w:p>
    <w:p w14:paraId="4A58325F" w14:textId="77777777" w:rsidR="003D36CB" w:rsidRPr="00BD324F" w:rsidRDefault="003D36CB" w:rsidP="003D36CB">
      <w:pPr>
        <w:pStyle w:val="PL"/>
      </w:pPr>
      <w:r w:rsidRPr="00BD324F">
        <w:t xml:space="preserve">                    tceMappingInfoList:</w:t>
      </w:r>
    </w:p>
    <w:p w14:paraId="349134F6" w14:textId="77777777" w:rsidR="003D36CB" w:rsidRPr="00BD324F" w:rsidRDefault="003D36CB" w:rsidP="003D36CB">
      <w:pPr>
        <w:pStyle w:val="PL"/>
      </w:pPr>
      <w:r w:rsidRPr="00BD324F">
        <w:t xml:space="preserve">                      $ref: '#/components/schemas/TceMappingInfoList'</w:t>
      </w:r>
    </w:p>
    <w:p w14:paraId="41A9A206" w14:textId="77777777" w:rsidR="003D36CB" w:rsidRPr="00BD324F" w:rsidRDefault="003D36CB" w:rsidP="003D36CB">
      <w:pPr>
        <w:pStyle w:val="PL"/>
      </w:pPr>
      <w:r w:rsidRPr="00BD324F">
        <w:t xml:space="preserve">                    configurable5QISetRef:</w:t>
      </w:r>
    </w:p>
    <w:p w14:paraId="23B9A629" w14:textId="77777777" w:rsidR="003D36CB" w:rsidRPr="00BD324F" w:rsidRDefault="003D36CB" w:rsidP="003D36CB">
      <w:pPr>
        <w:pStyle w:val="PL"/>
      </w:pPr>
      <w:r w:rsidRPr="00BD324F">
        <w:t xml:space="preserve">                      $ref: 'comDefs.yaml#/components/schemas/Dn'</w:t>
      </w:r>
    </w:p>
    <w:p w14:paraId="24282E8A" w14:textId="77777777" w:rsidR="003D36CB" w:rsidRPr="00BD324F" w:rsidRDefault="003D36CB" w:rsidP="003D36CB">
      <w:pPr>
        <w:pStyle w:val="PL"/>
      </w:pPr>
      <w:r w:rsidRPr="00BD324F">
        <w:t xml:space="preserve">                    dynamic5QISetRef:</w:t>
      </w:r>
    </w:p>
    <w:p w14:paraId="348E2E17" w14:textId="77777777" w:rsidR="003D36CB" w:rsidRPr="00BD324F" w:rsidRDefault="003D36CB" w:rsidP="003D36CB">
      <w:pPr>
        <w:pStyle w:val="PL"/>
      </w:pPr>
      <w:r w:rsidRPr="00BD324F">
        <w:t xml:space="preserve">                      $ref: 'comDefs.yaml#/components/schemas/Dn'</w:t>
      </w:r>
    </w:p>
    <w:p w14:paraId="4D8AE68C" w14:textId="77777777" w:rsidR="003D36CB" w:rsidRPr="00BD324F" w:rsidRDefault="003D36CB" w:rsidP="003D36CB">
      <w:pPr>
        <w:pStyle w:val="PL"/>
      </w:pPr>
      <w:r w:rsidRPr="00BD324F">
        <w:t xml:space="preserve">        - $ref: 'genericNrm.yaml#/components/schemas/ManagedFunction-ncO'</w:t>
      </w:r>
    </w:p>
    <w:p w14:paraId="64BB598E" w14:textId="77777777" w:rsidR="003D36CB" w:rsidRPr="00BD324F" w:rsidRDefault="003D36CB" w:rsidP="003D36CB">
      <w:pPr>
        <w:pStyle w:val="PL"/>
      </w:pPr>
      <w:r w:rsidRPr="00BD324F">
        <w:t xml:space="preserve">        - type: object</w:t>
      </w:r>
    </w:p>
    <w:p w14:paraId="02678E7B" w14:textId="77777777" w:rsidR="003D36CB" w:rsidRPr="00BD324F" w:rsidRDefault="003D36CB" w:rsidP="003D36CB">
      <w:pPr>
        <w:pStyle w:val="PL"/>
      </w:pPr>
      <w:r w:rsidRPr="00BD324F">
        <w:t xml:space="preserve">          properties:</w:t>
      </w:r>
    </w:p>
    <w:p w14:paraId="59D1BBC1" w14:textId="77777777" w:rsidR="003D36CB" w:rsidRPr="00BD324F" w:rsidRDefault="003D36CB" w:rsidP="003D36CB">
      <w:pPr>
        <w:pStyle w:val="PL"/>
      </w:pPr>
      <w:r w:rsidRPr="00BD324F">
        <w:t xml:space="preserve">            RRMPolicyRatio:</w:t>
      </w:r>
    </w:p>
    <w:p w14:paraId="5E1CC85C" w14:textId="77777777" w:rsidR="003D36CB" w:rsidRPr="00BD324F" w:rsidRDefault="003D36CB" w:rsidP="003D36CB">
      <w:pPr>
        <w:pStyle w:val="PL"/>
      </w:pPr>
      <w:r w:rsidRPr="00BD324F">
        <w:t xml:space="preserve">              $ref: '#/components/schemas/RRMPolicyRatio-Multiple'</w:t>
      </w:r>
    </w:p>
    <w:p w14:paraId="113F5BD3" w14:textId="77777777" w:rsidR="003D36CB" w:rsidRPr="00BD324F" w:rsidRDefault="003D36CB" w:rsidP="003D36CB">
      <w:pPr>
        <w:pStyle w:val="PL"/>
      </w:pPr>
      <w:r w:rsidRPr="00BD324F">
        <w:t xml:space="preserve">            NrCellCu:</w:t>
      </w:r>
    </w:p>
    <w:p w14:paraId="46B25E6E" w14:textId="77777777" w:rsidR="003D36CB" w:rsidRPr="00BD324F" w:rsidRDefault="003D36CB" w:rsidP="003D36CB">
      <w:pPr>
        <w:pStyle w:val="PL"/>
      </w:pPr>
      <w:r w:rsidRPr="00BD324F">
        <w:t xml:space="preserve">              $ref: '#/components/schemas/NrCellCu-Multiple'</w:t>
      </w:r>
    </w:p>
    <w:p w14:paraId="43DD8551" w14:textId="77777777" w:rsidR="003D36CB" w:rsidRPr="00BD324F" w:rsidRDefault="003D36CB" w:rsidP="003D36CB">
      <w:pPr>
        <w:pStyle w:val="PL"/>
      </w:pPr>
      <w:r w:rsidRPr="00BD324F">
        <w:t xml:space="preserve">            EP_XnC:</w:t>
      </w:r>
    </w:p>
    <w:p w14:paraId="245048B9" w14:textId="77777777" w:rsidR="003D36CB" w:rsidRPr="00BD324F" w:rsidRDefault="003D36CB" w:rsidP="003D36CB">
      <w:pPr>
        <w:pStyle w:val="PL"/>
      </w:pPr>
      <w:r w:rsidRPr="00BD324F">
        <w:t xml:space="preserve">              $ref: '#/components/schemas/EP_XnC-Multiple'</w:t>
      </w:r>
    </w:p>
    <w:p w14:paraId="3702A1F2" w14:textId="77777777" w:rsidR="003D36CB" w:rsidRPr="00BD324F" w:rsidRDefault="003D36CB" w:rsidP="003D36CB">
      <w:pPr>
        <w:pStyle w:val="PL"/>
      </w:pPr>
      <w:r w:rsidRPr="00BD324F">
        <w:t xml:space="preserve">            EP_E1:</w:t>
      </w:r>
    </w:p>
    <w:p w14:paraId="7B0B985A" w14:textId="77777777" w:rsidR="003D36CB" w:rsidRPr="00BD324F" w:rsidRDefault="003D36CB" w:rsidP="003D36CB">
      <w:pPr>
        <w:pStyle w:val="PL"/>
      </w:pPr>
      <w:r w:rsidRPr="00BD324F">
        <w:t xml:space="preserve">              $ref: '#/components/schemas/EP_E1-Multiple'</w:t>
      </w:r>
    </w:p>
    <w:p w14:paraId="06E0B3ED" w14:textId="77777777" w:rsidR="003D36CB" w:rsidRPr="00BD324F" w:rsidRDefault="003D36CB" w:rsidP="003D36CB">
      <w:pPr>
        <w:pStyle w:val="PL"/>
      </w:pPr>
      <w:r w:rsidRPr="00BD324F">
        <w:t xml:space="preserve">            EP_F1C:</w:t>
      </w:r>
    </w:p>
    <w:p w14:paraId="75634F0E" w14:textId="77777777" w:rsidR="003D36CB" w:rsidRPr="00BD324F" w:rsidRDefault="003D36CB" w:rsidP="003D36CB">
      <w:pPr>
        <w:pStyle w:val="PL"/>
      </w:pPr>
      <w:r w:rsidRPr="00BD324F">
        <w:t xml:space="preserve">              $ref: '#/components/schemas/EP_F1C-Multiple'</w:t>
      </w:r>
    </w:p>
    <w:p w14:paraId="7DDCC29E" w14:textId="77777777" w:rsidR="003D36CB" w:rsidRPr="00BD324F" w:rsidRDefault="003D36CB" w:rsidP="003D36CB">
      <w:pPr>
        <w:pStyle w:val="PL"/>
      </w:pPr>
      <w:r w:rsidRPr="00BD324F">
        <w:t xml:space="preserve">            EP_NgC:</w:t>
      </w:r>
    </w:p>
    <w:p w14:paraId="19233564" w14:textId="77777777" w:rsidR="003D36CB" w:rsidRPr="00BD324F" w:rsidRDefault="003D36CB" w:rsidP="003D36CB">
      <w:pPr>
        <w:pStyle w:val="PL"/>
      </w:pPr>
      <w:r w:rsidRPr="00BD324F">
        <w:t xml:space="preserve">              $ref: '#/components/schemas/EP_NgC-Multiple'</w:t>
      </w:r>
    </w:p>
    <w:p w14:paraId="76C3F8E5" w14:textId="77777777" w:rsidR="003D36CB" w:rsidRPr="00BD324F" w:rsidRDefault="003D36CB" w:rsidP="003D36CB">
      <w:pPr>
        <w:pStyle w:val="PL"/>
      </w:pPr>
      <w:r w:rsidRPr="00BD324F">
        <w:t xml:space="preserve">            EP_X2C:</w:t>
      </w:r>
    </w:p>
    <w:p w14:paraId="5730528A" w14:textId="77777777" w:rsidR="003D36CB" w:rsidRPr="00BD324F" w:rsidRDefault="003D36CB" w:rsidP="003D36CB">
      <w:pPr>
        <w:pStyle w:val="PL"/>
      </w:pPr>
      <w:r w:rsidRPr="00BD324F">
        <w:t xml:space="preserve">              $ref: '#/components/schemas/EP_X2C-Multiple'</w:t>
      </w:r>
    </w:p>
    <w:p w14:paraId="73DB60F4" w14:textId="77777777" w:rsidR="003D36CB" w:rsidRPr="00BD324F" w:rsidRDefault="003D36CB" w:rsidP="003D36CB">
      <w:pPr>
        <w:pStyle w:val="PL"/>
      </w:pPr>
      <w:r w:rsidRPr="00BD324F">
        <w:t xml:space="preserve">            DANRManagementFunction:</w:t>
      </w:r>
    </w:p>
    <w:p w14:paraId="42237544" w14:textId="77777777" w:rsidR="003D36CB" w:rsidRPr="00BD324F" w:rsidRDefault="003D36CB" w:rsidP="003D36CB">
      <w:pPr>
        <w:pStyle w:val="PL"/>
      </w:pPr>
      <w:r w:rsidRPr="00BD324F">
        <w:t xml:space="preserve">              $ref: '#/components/schemas/DANRManagementFunction-Single'</w:t>
      </w:r>
    </w:p>
    <w:p w14:paraId="655678A9" w14:textId="77777777" w:rsidR="003D36CB" w:rsidRPr="00BD324F" w:rsidRDefault="003D36CB" w:rsidP="003D36CB">
      <w:pPr>
        <w:pStyle w:val="PL"/>
      </w:pPr>
      <w:r w:rsidRPr="00BD324F">
        <w:t xml:space="preserve">            DESManagementFunction:</w:t>
      </w:r>
    </w:p>
    <w:p w14:paraId="415FC5C2" w14:textId="77777777" w:rsidR="003D36CB" w:rsidRPr="00BD324F" w:rsidRDefault="003D36CB" w:rsidP="003D36CB">
      <w:pPr>
        <w:pStyle w:val="PL"/>
      </w:pPr>
      <w:r w:rsidRPr="00BD324F">
        <w:t xml:space="preserve">              $ref: '#/components/schemas/DESManagementFunction-Single'</w:t>
      </w:r>
    </w:p>
    <w:p w14:paraId="12327F91" w14:textId="77777777" w:rsidR="003D36CB" w:rsidRPr="00BD324F" w:rsidRDefault="003D36CB" w:rsidP="003D36CB">
      <w:pPr>
        <w:pStyle w:val="PL"/>
      </w:pPr>
      <w:r w:rsidRPr="00BD324F">
        <w:t xml:space="preserve">            DMROFunction:</w:t>
      </w:r>
    </w:p>
    <w:p w14:paraId="36549A38" w14:textId="77777777" w:rsidR="003D36CB" w:rsidRPr="00BD324F" w:rsidRDefault="003D36CB" w:rsidP="003D36CB">
      <w:pPr>
        <w:pStyle w:val="PL"/>
      </w:pPr>
      <w:r w:rsidRPr="00BD324F">
        <w:t xml:space="preserve">              $ref: '#/components/schemas/DMROFunction-Single'</w:t>
      </w:r>
    </w:p>
    <w:p w14:paraId="66AD2730" w14:textId="77777777" w:rsidR="003D36CB" w:rsidRPr="00BD324F" w:rsidRDefault="003D36CB" w:rsidP="003D36CB">
      <w:pPr>
        <w:pStyle w:val="PL"/>
      </w:pPr>
    </w:p>
    <w:p w14:paraId="1BC55C45" w14:textId="77777777" w:rsidR="003D36CB" w:rsidRPr="00BD324F" w:rsidRDefault="003D36CB" w:rsidP="003D36CB">
      <w:pPr>
        <w:pStyle w:val="PL"/>
      </w:pPr>
      <w:r w:rsidRPr="00BD324F">
        <w:t xml:space="preserve">    NrCellCu-Single:</w:t>
      </w:r>
    </w:p>
    <w:p w14:paraId="7D7171E5" w14:textId="77777777" w:rsidR="003D36CB" w:rsidRPr="00BD324F" w:rsidRDefault="003D36CB" w:rsidP="003D36CB">
      <w:pPr>
        <w:pStyle w:val="PL"/>
      </w:pPr>
      <w:r w:rsidRPr="00BD324F">
        <w:t xml:space="preserve">      allOf:</w:t>
      </w:r>
    </w:p>
    <w:p w14:paraId="042B4C31" w14:textId="77777777" w:rsidR="003D36CB" w:rsidRPr="00BD324F" w:rsidRDefault="003D36CB" w:rsidP="003D36CB">
      <w:pPr>
        <w:pStyle w:val="PL"/>
      </w:pPr>
      <w:r w:rsidRPr="00BD324F">
        <w:t xml:space="preserve">        - $ref: 'genericNrm.yaml#/components/schemas/Top'</w:t>
      </w:r>
    </w:p>
    <w:p w14:paraId="0C1699CB" w14:textId="77777777" w:rsidR="003D36CB" w:rsidRPr="00BD324F" w:rsidRDefault="003D36CB" w:rsidP="003D36CB">
      <w:pPr>
        <w:pStyle w:val="PL"/>
      </w:pPr>
      <w:r w:rsidRPr="00BD324F">
        <w:t xml:space="preserve">        - type: object</w:t>
      </w:r>
    </w:p>
    <w:p w14:paraId="5A16B7BE" w14:textId="77777777" w:rsidR="003D36CB" w:rsidRPr="00BD324F" w:rsidRDefault="003D36CB" w:rsidP="003D36CB">
      <w:pPr>
        <w:pStyle w:val="PL"/>
      </w:pPr>
      <w:r w:rsidRPr="00BD324F">
        <w:t xml:space="preserve">          properties:</w:t>
      </w:r>
    </w:p>
    <w:p w14:paraId="3493DA4D" w14:textId="77777777" w:rsidR="003D36CB" w:rsidRPr="00BD324F" w:rsidRDefault="003D36CB" w:rsidP="003D36CB">
      <w:pPr>
        <w:pStyle w:val="PL"/>
      </w:pPr>
      <w:r w:rsidRPr="00BD324F">
        <w:t xml:space="preserve">            attributes:</w:t>
      </w:r>
    </w:p>
    <w:p w14:paraId="272A937E" w14:textId="77777777" w:rsidR="003D36CB" w:rsidRPr="00BD324F" w:rsidRDefault="003D36CB" w:rsidP="003D36CB">
      <w:pPr>
        <w:pStyle w:val="PL"/>
      </w:pPr>
      <w:r w:rsidRPr="00BD324F">
        <w:t xml:space="preserve">              allOf:</w:t>
      </w:r>
    </w:p>
    <w:p w14:paraId="2769023F" w14:textId="77777777" w:rsidR="003D36CB" w:rsidRPr="00BD324F" w:rsidRDefault="003D36CB" w:rsidP="003D36CB">
      <w:pPr>
        <w:pStyle w:val="PL"/>
      </w:pPr>
      <w:r w:rsidRPr="00BD324F">
        <w:t xml:space="preserve">                - $ref: 'genericNrm.yaml#/components/schemas/ManagedFunction-Attr'</w:t>
      </w:r>
    </w:p>
    <w:p w14:paraId="0287EA94" w14:textId="77777777" w:rsidR="003D36CB" w:rsidRPr="00BD324F" w:rsidRDefault="003D36CB" w:rsidP="003D36CB">
      <w:pPr>
        <w:pStyle w:val="PL"/>
      </w:pPr>
      <w:r w:rsidRPr="00BD324F">
        <w:t xml:space="preserve">                - type: object</w:t>
      </w:r>
    </w:p>
    <w:p w14:paraId="333EF261" w14:textId="77777777" w:rsidR="003D36CB" w:rsidRPr="00BD324F" w:rsidRDefault="003D36CB" w:rsidP="003D36CB">
      <w:pPr>
        <w:pStyle w:val="PL"/>
      </w:pPr>
      <w:r w:rsidRPr="00BD324F">
        <w:t xml:space="preserve">                  properties:</w:t>
      </w:r>
    </w:p>
    <w:p w14:paraId="10E53914" w14:textId="77777777" w:rsidR="003D36CB" w:rsidRPr="00BD324F" w:rsidRDefault="003D36CB" w:rsidP="003D36CB">
      <w:pPr>
        <w:pStyle w:val="PL"/>
      </w:pPr>
      <w:r w:rsidRPr="00BD324F">
        <w:t xml:space="preserve">                    cellLocalId:</w:t>
      </w:r>
    </w:p>
    <w:p w14:paraId="44CB6378" w14:textId="77777777" w:rsidR="003D36CB" w:rsidRPr="00BD324F" w:rsidRDefault="003D36CB" w:rsidP="003D36CB">
      <w:pPr>
        <w:pStyle w:val="PL"/>
      </w:pPr>
      <w:r w:rsidRPr="00BD324F">
        <w:t xml:space="preserve">                      type: integer</w:t>
      </w:r>
    </w:p>
    <w:p w14:paraId="49B3DD11" w14:textId="77777777" w:rsidR="003D36CB" w:rsidRPr="00BD324F" w:rsidRDefault="003D36CB" w:rsidP="003D36CB">
      <w:pPr>
        <w:pStyle w:val="PL"/>
      </w:pPr>
      <w:r w:rsidRPr="00BD324F">
        <w:t xml:space="preserve">                    plmnInfoList:</w:t>
      </w:r>
    </w:p>
    <w:p w14:paraId="1434B34A" w14:textId="77777777" w:rsidR="003D36CB" w:rsidRPr="00BD324F" w:rsidRDefault="003D36CB" w:rsidP="003D36CB">
      <w:pPr>
        <w:pStyle w:val="PL"/>
      </w:pPr>
      <w:r w:rsidRPr="00BD324F">
        <w:t xml:space="preserve">                      $ref: '#/components/schemas/PlmnInfoList'</w:t>
      </w:r>
    </w:p>
    <w:p w14:paraId="44CED6C1" w14:textId="77777777" w:rsidR="003D36CB" w:rsidRPr="00BD324F" w:rsidRDefault="003D36CB" w:rsidP="003D36CB">
      <w:pPr>
        <w:pStyle w:val="PL"/>
      </w:pPr>
      <w:r w:rsidRPr="00BD324F">
        <w:t xml:space="preserve">                    nRFrequencyRef:</w:t>
      </w:r>
    </w:p>
    <w:p w14:paraId="4E117EC8" w14:textId="77777777" w:rsidR="003D36CB" w:rsidRPr="00BD324F" w:rsidRDefault="003D36CB" w:rsidP="003D36CB">
      <w:pPr>
        <w:pStyle w:val="PL"/>
      </w:pPr>
      <w:r w:rsidRPr="00BD324F">
        <w:t xml:space="preserve">                      $ref: 'comDefs.yaml#/components/schemas/Dn'</w:t>
      </w:r>
    </w:p>
    <w:p w14:paraId="1039A23D" w14:textId="77777777" w:rsidR="003D36CB" w:rsidRPr="00BD324F" w:rsidRDefault="003D36CB" w:rsidP="003D36CB">
      <w:pPr>
        <w:pStyle w:val="PL"/>
      </w:pPr>
      <w:r w:rsidRPr="00BD324F">
        <w:t xml:space="preserve">        - $ref: 'genericNrm.yaml#/components/schemas/ManagedFunction-ncO'</w:t>
      </w:r>
    </w:p>
    <w:p w14:paraId="0E11C100" w14:textId="77777777" w:rsidR="003D36CB" w:rsidRPr="00BD324F" w:rsidRDefault="003D36CB" w:rsidP="003D36CB">
      <w:pPr>
        <w:pStyle w:val="PL"/>
      </w:pPr>
      <w:r w:rsidRPr="00BD324F">
        <w:t xml:space="preserve">        - type: object</w:t>
      </w:r>
    </w:p>
    <w:p w14:paraId="5A25D160" w14:textId="77777777" w:rsidR="003D36CB" w:rsidRPr="00BD324F" w:rsidRDefault="003D36CB" w:rsidP="003D36CB">
      <w:pPr>
        <w:pStyle w:val="PL"/>
      </w:pPr>
      <w:r w:rsidRPr="00BD324F">
        <w:t xml:space="preserve">          properties:</w:t>
      </w:r>
    </w:p>
    <w:p w14:paraId="77DE2870" w14:textId="77777777" w:rsidR="003D36CB" w:rsidRPr="00BD324F" w:rsidRDefault="003D36CB" w:rsidP="003D36CB">
      <w:pPr>
        <w:pStyle w:val="PL"/>
      </w:pPr>
      <w:r w:rsidRPr="00BD324F">
        <w:t xml:space="preserve">            RRMPolicyRatio:</w:t>
      </w:r>
    </w:p>
    <w:p w14:paraId="20C2455A" w14:textId="77777777" w:rsidR="003D36CB" w:rsidRPr="00BD324F" w:rsidRDefault="003D36CB" w:rsidP="003D36CB">
      <w:pPr>
        <w:pStyle w:val="PL"/>
      </w:pPr>
      <w:r w:rsidRPr="00BD324F">
        <w:t xml:space="preserve">              $ref: '#/components/schemas/RRMPolicyRatio-Multiple'</w:t>
      </w:r>
    </w:p>
    <w:p w14:paraId="57EB607D" w14:textId="77777777" w:rsidR="003D36CB" w:rsidRPr="00BD324F" w:rsidRDefault="003D36CB" w:rsidP="003D36CB">
      <w:pPr>
        <w:pStyle w:val="PL"/>
      </w:pPr>
      <w:r w:rsidRPr="00BD324F">
        <w:t xml:space="preserve">            NRCellRelation:</w:t>
      </w:r>
    </w:p>
    <w:p w14:paraId="7BE19098" w14:textId="77777777" w:rsidR="003D36CB" w:rsidRPr="00BD324F" w:rsidRDefault="003D36CB" w:rsidP="003D36CB">
      <w:pPr>
        <w:pStyle w:val="PL"/>
      </w:pPr>
      <w:r w:rsidRPr="00BD324F">
        <w:t xml:space="preserve">              $ref: '#/components/schemas/NRCellRelation-Multiple'</w:t>
      </w:r>
    </w:p>
    <w:p w14:paraId="17751AB9" w14:textId="77777777" w:rsidR="003D36CB" w:rsidRPr="00BD324F" w:rsidRDefault="003D36CB" w:rsidP="003D36CB">
      <w:pPr>
        <w:pStyle w:val="PL"/>
      </w:pPr>
      <w:r w:rsidRPr="00BD324F">
        <w:t xml:space="preserve">            EUtranCellRelation:</w:t>
      </w:r>
    </w:p>
    <w:p w14:paraId="028ED64B" w14:textId="77777777" w:rsidR="003D36CB" w:rsidRPr="00BD324F" w:rsidRDefault="003D36CB" w:rsidP="003D36CB">
      <w:pPr>
        <w:pStyle w:val="PL"/>
      </w:pPr>
      <w:r w:rsidRPr="00BD324F">
        <w:t xml:space="preserve">              $ref: '#/components/schemas/EUtranCellRelation-Multiple'</w:t>
      </w:r>
    </w:p>
    <w:p w14:paraId="3CBFBFBB" w14:textId="77777777" w:rsidR="003D36CB" w:rsidRPr="00BD324F" w:rsidRDefault="003D36CB" w:rsidP="003D36CB">
      <w:pPr>
        <w:pStyle w:val="PL"/>
      </w:pPr>
      <w:r w:rsidRPr="00BD324F">
        <w:t xml:space="preserve">            NRFreqRelation:</w:t>
      </w:r>
    </w:p>
    <w:p w14:paraId="232B4387" w14:textId="77777777" w:rsidR="003D36CB" w:rsidRPr="00BD324F" w:rsidRDefault="003D36CB" w:rsidP="003D36CB">
      <w:pPr>
        <w:pStyle w:val="PL"/>
      </w:pPr>
      <w:r w:rsidRPr="00BD324F">
        <w:t xml:space="preserve">              $ref: '#/components/schemas/NRFreqRelation-Multiple'</w:t>
      </w:r>
    </w:p>
    <w:p w14:paraId="4DCA4D50" w14:textId="77777777" w:rsidR="003D36CB" w:rsidRPr="00BD324F" w:rsidRDefault="003D36CB" w:rsidP="003D36CB">
      <w:pPr>
        <w:pStyle w:val="PL"/>
      </w:pPr>
      <w:r w:rsidRPr="00BD324F">
        <w:t xml:space="preserve">            EUtranFreqRelation:</w:t>
      </w:r>
    </w:p>
    <w:p w14:paraId="6504C389" w14:textId="77777777" w:rsidR="003D36CB" w:rsidRPr="00BD324F" w:rsidRDefault="003D36CB" w:rsidP="003D36CB">
      <w:pPr>
        <w:pStyle w:val="PL"/>
      </w:pPr>
      <w:r w:rsidRPr="00BD324F">
        <w:t xml:space="preserve">              $ref: '#/components/schemas/EUtranFreqRelation-Multiple'</w:t>
      </w:r>
    </w:p>
    <w:p w14:paraId="02CE57EF" w14:textId="77777777" w:rsidR="003D36CB" w:rsidRPr="00BD324F" w:rsidRDefault="003D36CB" w:rsidP="003D36CB">
      <w:pPr>
        <w:pStyle w:val="PL"/>
      </w:pPr>
      <w:r w:rsidRPr="00BD324F">
        <w:t xml:space="preserve">            DESManagementFunction:</w:t>
      </w:r>
    </w:p>
    <w:p w14:paraId="41101449" w14:textId="77777777" w:rsidR="003D36CB" w:rsidRPr="00BD324F" w:rsidRDefault="003D36CB" w:rsidP="003D36CB">
      <w:pPr>
        <w:pStyle w:val="PL"/>
      </w:pPr>
      <w:r w:rsidRPr="00BD324F">
        <w:t xml:space="preserve">              $ref: '#/components/schemas/DESManagementFunction-Single'</w:t>
      </w:r>
    </w:p>
    <w:p w14:paraId="20E711A9" w14:textId="77777777" w:rsidR="003D36CB" w:rsidRPr="00BD324F" w:rsidRDefault="003D36CB" w:rsidP="003D36CB">
      <w:pPr>
        <w:pStyle w:val="PL"/>
      </w:pPr>
      <w:r w:rsidRPr="00BD324F">
        <w:t xml:space="preserve">            DMROFunction:</w:t>
      </w:r>
    </w:p>
    <w:p w14:paraId="5B9D4268" w14:textId="77777777" w:rsidR="003D36CB" w:rsidRPr="00BD324F" w:rsidRDefault="003D36CB" w:rsidP="003D36CB">
      <w:pPr>
        <w:pStyle w:val="PL"/>
      </w:pPr>
      <w:r w:rsidRPr="00BD324F">
        <w:t xml:space="preserve">              $ref: '#/components/schemas/DMROFunction-Single'</w:t>
      </w:r>
    </w:p>
    <w:p w14:paraId="3B096A98" w14:textId="77777777" w:rsidR="003D36CB" w:rsidRPr="00BD324F" w:rsidRDefault="003D36CB" w:rsidP="003D36CB">
      <w:pPr>
        <w:pStyle w:val="PL"/>
      </w:pPr>
      <w:r w:rsidRPr="00BD324F">
        <w:t xml:space="preserve">            CESManagementFunction:</w:t>
      </w:r>
    </w:p>
    <w:p w14:paraId="734B28C0" w14:textId="77777777" w:rsidR="003D36CB" w:rsidRPr="00BD324F" w:rsidRDefault="003D36CB" w:rsidP="003D36CB">
      <w:pPr>
        <w:pStyle w:val="PL"/>
      </w:pPr>
      <w:r w:rsidRPr="00BD324F">
        <w:t xml:space="preserve">              $ref: '#/components/schemas/CESManagementFunction-Single'</w:t>
      </w:r>
    </w:p>
    <w:p w14:paraId="25673E4B" w14:textId="77777777" w:rsidR="003D36CB" w:rsidRPr="00BD324F" w:rsidRDefault="003D36CB" w:rsidP="003D36CB">
      <w:pPr>
        <w:pStyle w:val="PL"/>
      </w:pPr>
      <w:r w:rsidRPr="00BD324F">
        <w:t xml:space="preserve">            DPCIConfigurationFunction:</w:t>
      </w:r>
    </w:p>
    <w:p w14:paraId="04CD967F" w14:textId="77777777" w:rsidR="003D36CB" w:rsidRPr="00BD324F" w:rsidRDefault="003D36CB" w:rsidP="003D36CB">
      <w:pPr>
        <w:pStyle w:val="PL"/>
      </w:pPr>
      <w:r w:rsidRPr="00BD324F">
        <w:t xml:space="preserve">              $ref: '#/components/schemas/DPCIConfigurationFunction-Single'</w:t>
      </w:r>
    </w:p>
    <w:p w14:paraId="5E13320B" w14:textId="77777777" w:rsidR="003D36CB" w:rsidRPr="00BD324F" w:rsidRDefault="003D36CB" w:rsidP="003D36CB">
      <w:pPr>
        <w:pStyle w:val="PL"/>
      </w:pPr>
    </w:p>
    <w:p w14:paraId="2173BAC5" w14:textId="77777777" w:rsidR="003D36CB" w:rsidRPr="00BD324F" w:rsidRDefault="003D36CB" w:rsidP="003D36CB">
      <w:pPr>
        <w:pStyle w:val="PL"/>
      </w:pPr>
      <w:r w:rsidRPr="00BD324F">
        <w:t xml:space="preserve">    NrCellDu-Single:</w:t>
      </w:r>
    </w:p>
    <w:p w14:paraId="6FD0EB2F" w14:textId="77777777" w:rsidR="003D36CB" w:rsidRPr="00BD324F" w:rsidRDefault="003D36CB" w:rsidP="003D36CB">
      <w:pPr>
        <w:pStyle w:val="PL"/>
      </w:pPr>
      <w:r w:rsidRPr="00BD324F">
        <w:t xml:space="preserve">      allOf:</w:t>
      </w:r>
    </w:p>
    <w:p w14:paraId="3CDB5F30" w14:textId="77777777" w:rsidR="003D36CB" w:rsidRPr="00BD324F" w:rsidRDefault="003D36CB" w:rsidP="003D36CB">
      <w:pPr>
        <w:pStyle w:val="PL"/>
      </w:pPr>
      <w:r w:rsidRPr="00BD324F">
        <w:t xml:space="preserve">        - $ref: 'genericNrm.yaml#/components/schemas/Top'</w:t>
      </w:r>
    </w:p>
    <w:p w14:paraId="46DF8AAE" w14:textId="77777777" w:rsidR="003D36CB" w:rsidRPr="00BD324F" w:rsidRDefault="003D36CB" w:rsidP="003D36CB">
      <w:pPr>
        <w:pStyle w:val="PL"/>
      </w:pPr>
      <w:r w:rsidRPr="00BD324F">
        <w:t xml:space="preserve">        - type: object</w:t>
      </w:r>
    </w:p>
    <w:p w14:paraId="08D811AD" w14:textId="77777777" w:rsidR="003D36CB" w:rsidRPr="00BD324F" w:rsidRDefault="003D36CB" w:rsidP="003D36CB">
      <w:pPr>
        <w:pStyle w:val="PL"/>
      </w:pPr>
      <w:r w:rsidRPr="00BD324F">
        <w:t xml:space="preserve">          properties:</w:t>
      </w:r>
    </w:p>
    <w:p w14:paraId="642AD2DE" w14:textId="77777777" w:rsidR="003D36CB" w:rsidRPr="00BD324F" w:rsidRDefault="003D36CB" w:rsidP="003D36CB">
      <w:pPr>
        <w:pStyle w:val="PL"/>
      </w:pPr>
      <w:r w:rsidRPr="00BD324F">
        <w:t xml:space="preserve">            attributes:</w:t>
      </w:r>
    </w:p>
    <w:p w14:paraId="59E87141" w14:textId="77777777" w:rsidR="003D36CB" w:rsidRPr="00BD324F" w:rsidRDefault="003D36CB" w:rsidP="003D36CB">
      <w:pPr>
        <w:pStyle w:val="PL"/>
      </w:pPr>
      <w:r w:rsidRPr="00BD324F">
        <w:t xml:space="preserve">              allOf:</w:t>
      </w:r>
    </w:p>
    <w:p w14:paraId="454DA5F3" w14:textId="77777777" w:rsidR="003D36CB" w:rsidRPr="00BD324F" w:rsidRDefault="003D36CB" w:rsidP="003D36CB">
      <w:pPr>
        <w:pStyle w:val="PL"/>
      </w:pPr>
      <w:r w:rsidRPr="00BD324F">
        <w:t xml:space="preserve">                - $ref: 'genericNrm.yaml#/components/schemas/ManagedFunction-Attr'</w:t>
      </w:r>
    </w:p>
    <w:p w14:paraId="4EE4453A" w14:textId="77777777" w:rsidR="003D36CB" w:rsidRPr="00BD324F" w:rsidRDefault="003D36CB" w:rsidP="003D36CB">
      <w:pPr>
        <w:pStyle w:val="PL"/>
      </w:pPr>
      <w:r w:rsidRPr="00BD324F">
        <w:t xml:space="preserve">                - type: object</w:t>
      </w:r>
    </w:p>
    <w:p w14:paraId="264095C4" w14:textId="77777777" w:rsidR="003D36CB" w:rsidRPr="00BD324F" w:rsidRDefault="003D36CB" w:rsidP="003D36CB">
      <w:pPr>
        <w:pStyle w:val="PL"/>
      </w:pPr>
      <w:r w:rsidRPr="00BD324F">
        <w:t xml:space="preserve">                  properties:</w:t>
      </w:r>
    </w:p>
    <w:p w14:paraId="16BE55ED" w14:textId="77777777" w:rsidR="003D36CB" w:rsidRPr="00BD324F" w:rsidRDefault="003D36CB" w:rsidP="003D36CB">
      <w:pPr>
        <w:pStyle w:val="PL"/>
      </w:pPr>
      <w:r w:rsidRPr="00BD324F">
        <w:t xml:space="preserve">                    administrativeState:</w:t>
      </w:r>
    </w:p>
    <w:p w14:paraId="1EF310C8" w14:textId="77777777" w:rsidR="003D36CB" w:rsidRPr="00BD324F" w:rsidRDefault="003D36CB" w:rsidP="003D36CB">
      <w:pPr>
        <w:pStyle w:val="PL"/>
      </w:pPr>
      <w:r w:rsidRPr="00BD324F">
        <w:t xml:space="preserve">                      $ref: 'comDefs.yaml#/components/schemas/AdministrativeState'</w:t>
      </w:r>
    </w:p>
    <w:p w14:paraId="6DD79E86" w14:textId="77777777" w:rsidR="003D36CB" w:rsidRPr="00BD324F" w:rsidRDefault="003D36CB" w:rsidP="003D36CB">
      <w:pPr>
        <w:pStyle w:val="PL"/>
      </w:pPr>
      <w:r w:rsidRPr="00BD324F">
        <w:t xml:space="preserve">                    operationalState:</w:t>
      </w:r>
    </w:p>
    <w:p w14:paraId="03E95AAB" w14:textId="77777777" w:rsidR="003D36CB" w:rsidRPr="00BD324F" w:rsidRDefault="003D36CB" w:rsidP="003D36CB">
      <w:pPr>
        <w:pStyle w:val="PL"/>
      </w:pPr>
      <w:r w:rsidRPr="00BD324F">
        <w:t xml:space="preserve">                      $ref: 'comDefs.yaml#/components/schemas/OperationalState'</w:t>
      </w:r>
    </w:p>
    <w:p w14:paraId="2A47F976" w14:textId="77777777" w:rsidR="003D36CB" w:rsidRPr="00BD324F" w:rsidRDefault="003D36CB" w:rsidP="003D36CB">
      <w:pPr>
        <w:pStyle w:val="PL"/>
      </w:pPr>
      <w:r w:rsidRPr="00BD324F">
        <w:t xml:space="preserve">                    cellLocalId:</w:t>
      </w:r>
    </w:p>
    <w:p w14:paraId="2639E535" w14:textId="77777777" w:rsidR="003D36CB" w:rsidRPr="00BD324F" w:rsidRDefault="003D36CB" w:rsidP="003D36CB">
      <w:pPr>
        <w:pStyle w:val="PL"/>
      </w:pPr>
      <w:r w:rsidRPr="00BD324F">
        <w:t xml:space="preserve">                      type: integer</w:t>
      </w:r>
    </w:p>
    <w:p w14:paraId="161AE4B8" w14:textId="77777777" w:rsidR="003D36CB" w:rsidRPr="00BD324F" w:rsidRDefault="003D36CB" w:rsidP="003D36CB">
      <w:pPr>
        <w:pStyle w:val="PL"/>
      </w:pPr>
      <w:r w:rsidRPr="00BD324F">
        <w:t xml:space="preserve">                    cellState:</w:t>
      </w:r>
    </w:p>
    <w:p w14:paraId="20C51EBE" w14:textId="77777777" w:rsidR="003D36CB" w:rsidRPr="00BD324F" w:rsidRDefault="003D36CB" w:rsidP="003D36CB">
      <w:pPr>
        <w:pStyle w:val="PL"/>
      </w:pPr>
      <w:r w:rsidRPr="00BD324F">
        <w:t xml:space="preserve">                      $ref: '#/components/schemas/CellState'</w:t>
      </w:r>
    </w:p>
    <w:p w14:paraId="453925D5" w14:textId="77777777" w:rsidR="003D36CB" w:rsidRPr="00BD324F" w:rsidRDefault="003D36CB" w:rsidP="003D36CB">
      <w:pPr>
        <w:pStyle w:val="PL"/>
      </w:pPr>
      <w:r w:rsidRPr="00BD324F">
        <w:t xml:space="preserve">                    plmnInfoList:</w:t>
      </w:r>
    </w:p>
    <w:p w14:paraId="3C6D28CE" w14:textId="77777777" w:rsidR="003D36CB" w:rsidRPr="00BD324F" w:rsidRDefault="003D36CB" w:rsidP="003D36CB">
      <w:pPr>
        <w:pStyle w:val="PL"/>
      </w:pPr>
      <w:r w:rsidRPr="00BD324F">
        <w:t xml:space="preserve">                      $ref: '#/components/schemas/PlmnInfoList'</w:t>
      </w:r>
    </w:p>
    <w:p w14:paraId="42C34B2A" w14:textId="77777777" w:rsidR="003D36CB" w:rsidRPr="00BD324F" w:rsidRDefault="003D36CB" w:rsidP="003D36CB">
      <w:pPr>
        <w:pStyle w:val="PL"/>
      </w:pPr>
      <w:r w:rsidRPr="00BD324F">
        <w:t xml:space="preserve">                    nrPci:</w:t>
      </w:r>
    </w:p>
    <w:p w14:paraId="59276C6A" w14:textId="77777777" w:rsidR="003D36CB" w:rsidRPr="00BD324F" w:rsidRDefault="003D36CB" w:rsidP="003D36CB">
      <w:pPr>
        <w:pStyle w:val="PL"/>
      </w:pPr>
      <w:r w:rsidRPr="00BD324F">
        <w:t xml:space="preserve">                      $ref: '#/components/schemas/NrPci'</w:t>
      </w:r>
    </w:p>
    <w:p w14:paraId="5876F666" w14:textId="77777777" w:rsidR="003D36CB" w:rsidRPr="00BD324F" w:rsidRDefault="003D36CB" w:rsidP="003D36CB">
      <w:pPr>
        <w:pStyle w:val="PL"/>
      </w:pPr>
      <w:r w:rsidRPr="00BD324F">
        <w:t xml:space="preserve">                    nrTac:</w:t>
      </w:r>
    </w:p>
    <w:p w14:paraId="66D7835D" w14:textId="77777777" w:rsidR="003D36CB" w:rsidRPr="00BD324F" w:rsidRDefault="003D36CB" w:rsidP="003D36CB">
      <w:pPr>
        <w:pStyle w:val="PL"/>
      </w:pPr>
      <w:r w:rsidRPr="00BD324F">
        <w:t xml:space="preserve">                      $ref: '#/components/schemas/NrTac'</w:t>
      </w:r>
    </w:p>
    <w:p w14:paraId="74D77E98" w14:textId="77777777" w:rsidR="003D36CB" w:rsidRPr="00BD324F" w:rsidRDefault="003D36CB" w:rsidP="003D36CB">
      <w:pPr>
        <w:pStyle w:val="PL"/>
      </w:pPr>
      <w:r w:rsidRPr="00BD324F">
        <w:t xml:space="preserve">                    arfcnDL:</w:t>
      </w:r>
    </w:p>
    <w:p w14:paraId="0A207812" w14:textId="77777777" w:rsidR="003D36CB" w:rsidRPr="00BD324F" w:rsidRDefault="003D36CB" w:rsidP="003D36CB">
      <w:pPr>
        <w:pStyle w:val="PL"/>
      </w:pPr>
      <w:r w:rsidRPr="00BD324F">
        <w:t xml:space="preserve">                      type: integer</w:t>
      </w:r>
    </w:p>
    <w:p w14:paraId="1AAAFEEB" w14:textId="77777777" w:rsidR="003D36CB" w:rsidRPr="00BD324F" w:rsidRDefault="003D36CB" w:rsidP="003D36CB">
      <w:pPr>
        <w:pStyle w:val="PL"/>
      </w:pPr>
      <w:r w:rsidRPr="00BD324F">
        <w:t xml:space="preserve">                    arfcnUL:</w:t>
      </w:r>
    </w:p>
    <w:p w14:paraId="2D022F93" w14:textId="77777777" w:rsidR="003D36CB" w:rsidRPr="00BD324F" w:rsidRDefault="003D36CB" w:rsidP="003D36CB">
      <w:pPr>
        <w:pStyle w:val="PL"/>
      </w:pPr>
      <w:r w:rsidRPr="00BD324F">
        <w:t xml:space="preserve">                      type: integer</w:t>
      </w:r>
    </w:p>
    <w:p w14:paraId="47E7E8B4" w14:textId="77777777" w:rsidR="003D36CB" w:rsidRPr="00BD324F" w:rsidRDefault="003D36CB" w:rsidP="003D36CB">
      <w:pPr>
        <w:pStyle w:val="PL"/>
      </w:pPr>
      <w:r w:rsidRPr="00BD324F">
        <w:t xml:space="preserve">                    arfcnSUL:</w:t>
      </w:r>
    </w:p>
    <w:p w14:paraId="26D7141D" w14:textId="77777777" w:rsidR="003D36CB" w:rsidRPr="00BD324F" w:rsidRDefault="003D36CB" w:rsidP="003D36CB">
      <w:pPr>
        <w:pStyle w:val="PL"/>
      </w:pPr>
      <w:r w:rsidRPr="00BD324F">
        <w:t xml:space="preserve">                      type: integer</w:t>
      </w:r>
    </w:p>
    <w:p w14:paraId="242B6465" w14:textId="77777777" w:rsidR="003D36CB" w:rsidRPr="00BD324F" w:rsidRDefault="003D36CB" w:rsidP="003D36CB">
      <w:pPr>
        <w:pStyle w:val="PL"/>
      </w:pPr>
      <w:r w:rsidRPr="00BD324F">
        <w:t xml:space="preserve">                    bSChannelBwDL:</w:t>
      </w:r>
    </w:p>
    <w:p w14:paraId="2FB73196" w14:textId="77777777" w:rsidR="003D36CB" w:rsidRPr="00BD324F" w:rsidRDefault="003D36CB" w:rsidP="003D36CB">
      <w:pPr>
        <w:pStyle w:val="PL"/>
      </w:pPr>
      <w:r w:rsidRPr="00BD324F">
        <w:t xml:space="preserve">                      type: integer</w:t>
      </w:r>
    </w:p>
    <w:p w14:paraId="21F6187E" w14:textId="77777777" w:rsidR="003D36CB" w:rsidRPr="00BD324F" w:rsidRDefault="003D36CB" w:rsidP="003D36CB">
      <w:pPr>
        <w:pStyle w:val="PL"/>
      </w:pPr>
      <w:r w:rsidRPr="00BD324F">
        <w:t xml:space="preserve">                    bSChannelBwUL:</w:t>
      </w:r>
    </w:p>
    <w:p w14:paraId="79165ACF" w14:textId="77777777" w:rsidR="003D36CB" w:rsidRPr="00BD324F" w:rsidRDefault="003D36CB" w:rsidP="003D36CB">
      <w:pPr>
        <w:pStyle w:val="PL"/>
      </w:pPr>
      <w:r w:rsidRPr="00BD324F">
        <w:t xml:space="preserve">                      type: integer</w:t>
      </w:r>
    </w:p>
    <w:p w14:paraId="69A6AA83" w14:textId="77777777" w:rsidR="003D36CB" w:rsidRPr="00BD324F" w:rsidRDefault="003D36CB" w:rsidP="003D36CB">
      <w:pPr>
        <w:pStyle w:val="PL"/>
      </w:pPr>
      <w:r w:rsidRPr="00BD324F">
        <w:t xml:space="preserve">                    bSChannelBwSUL:</w:t>
      </w:r>
    </w:p>
    <w:p w14:paraId="39E85269" w14:textId="77777777" w:rsidR="003D36CB" w:rsidRPr="00BD324F" w:rsidRDefault="003D36CB" w:rsidP="003D36CB">
      <w:pPr>
        <w:pStyle w:val="PL"/>
      </w:pPr>
      <w:r w:rsidRPr="00BD324F">
        <w:t xml:space="preserve">                      type: integer</w:t>
      </w:r>
    </w:p>
    <w:p w14:paraId="20AE526C" w14:textId="77777777" w:rsidR="003D36CB" w:rsidRPr="00BD324F" w:rsidRDefault="003D36CB" w:rsidP="003D36CB">
      <w:pPr>
        <w:pStyle w:val="PL"/>
      </w:pPr>
      <w:r w:rsidRPr="00BD324F">
        <w:t xml:space="preserve">                    ssbFrequency:</w:t>
      </w:r>
    </w:p>
    <w:p w14:paraId="5A9CCFA0" w14:textId="77777777" w:rsidR="003D36CB" w:rsidRPr="00BD324F" w:rsidRDefault="003D36CB" w:rsidP="003D36CB">
      <w:pPr>
        <w:pStyle w:val="PL"/>
      </w:pPr>
      <w:r w:rsidRPr="00BD324F">
        <w:t xml:space="preserve">                      type: integer</w:t>
      </w:r>
    </w:p>
    <w:p w14:paraId="4CD61786" w14:textId="77777777" w:rsidR="003D36CB" w:rsidRPr="00BD324F" w:rsidRDefault="003D36CB" w:rsidP="003D36CB">
      <w:pPr>
        <w:pStyle w:val="PL"/>
      </w:pPr>
      <w:r w:rsidRPr="00BD324F">
        <w:t xml:space="preserve">                      minimum: 0</w:t>
      </w:r>
    </w:p>
    <w:p w14:paraId="4C5146D2" w14:textId="77777777" w:rsidR="003D36CB" w:rsidRPr="00BD324F" w:rsidRDefault="003D36CB" w:rsidP="003D36CB">
      <w:pPr>
        <w:pStyle w:val="PL"/>
      </w:pPr>
      <w:r w:rsidRPr="00BD324F">
        <w:t xml:space="preserve">                      maximum: 3279165</w:t>
      </w:r>
    </w:p>
    <w:p w14:paraId="6516C9A4" w14:textId="77777777" w:rsidR="003D36CB" w:rsidRPr="00BD324F" w:rsidRDefault="003D36CB" w:rsidP="003D36CB">
      <w:pPr>
        <w:pStyle w:val="PL"/>
      </w:pPr>
      <w:r w:rsidRPr="00BD324F">
        <w:t xml:space="preserve">                    ssbPeriodicity:</w:t>
      </w:r>
    </w:p>
    <w:p w14:paraId="3642933D" w14:textId="77777777" w:rsidR="003D36CB" w:rsidRPr="00BD324F" w:rsidRDefault="003D36CB" w:rsidP="003D36CB">
      <w:pPr>
        <w:pStyle w:val="PL"/>
      </w:pPr>
      <w:r w:rsidRPr="00BD324F">
        <w:t xml:space="preserve">                      $ref: '#/components/schemas/SsbPeriodicity'</w:t>
      </w:r>
    </w:p>
    <w:p w14:paraId="33174BE6" w14:textId="77777777" w:rsidR="003D36CB" w:rsidRPr="00BD324F" w:rsidRDefault="003D36CB" w:rsidP="003D36CB">
      <w:pPr>
        <w:pStyle w:val="PL"/>
      </w:pPr>
      <w:r w:rsidRPr="00BD324F">
        <w:t xml:space="preserve">                    ssbSubCarrierSpacing:</w:t>
      </w:r>
    </w:p>
    <w:p w14:paraId="1FC78E00" w14:textId="77777777" w:rsidR="003D36CB" w:rsidRPr="00BD324F" w:rsidRDefault="003D36CB" w:rsidP="003D36CB">
      <w:pPr>
        <w:pStyle w:val="PL"/>
      </w:pPr>
      <w:r w:rsidRPr="00BD324F">
        <w:t xml:space="preserve">                      $ref: '#/components/schemas/SsbSubCarrierSpacing'</w:t>
      </w:r>
    </w:p>
    <w:p w14:paraId="459F4880" w14:textId="77777777" w:rsidR="003D36CB" w:rsidRPr="00BD324F" w:rsidRDefault="003D36CB" w:rsidP="003D36CB">
      <w:pPr>
        <w:pStyle w:val="PL"/>
      </w:pPr>
      <w:r w:rsidRPr="00BD324F">
        <w:t xml:space="preserve">                    ssbOffset:</w:t>
      </w:r>
    </w:p>
    <w:p w14:paraId="0AAD40AD" w14:textId="77777777" w:rsidR="003D36CB" w:rsidRPr="00BD324F" w:rsidRDefault="003D36CB" w:rsidP="003D36CB">
      <w:pPr>
        <w:pStyle w:val="PL"/>
      </w:pPr>
      <w:r w:rsidRPr="00BD324F">
        <w:t xml:space="preserve">                      type: integer</w:t>
      </w:r>
    </w:p>
    <w:p w14:paraId="3396EF16" w14:textId="77777777" w:rsidR="003D36CB" w:rsidRPr="00BD324F" w:rsidRDefault="003D36CB" w:rsidP="003D36CB">
      <w:pPr>
        <w:pStyle w:val="PL"/>
      </w:pPr>
      <w:r w:rsidRPr="00BD324F">
        <w:t xml:space="preserve">                      minimum: 0</w:t>
      </w:r>
    </w:p>
    <w:p w14:paraId="405EE859" w14:textId="77777777" w:rsidR="003D36CB" w:rsidRPr="00BD324F" w:rsidRDefault="003D36CB" w:rsidP="003D36CB">
      <w:pPr>
        <w:pStyle w:val="PL"/>
      </w:pPr>
      <w:r w:rsidRPr="00BD324F">
        <w:t xml:space="preserve">                      maximum: 159</w:t>
      </w:r>
    </w:p>
    <w:p w14:paraId="14047181" w14:textId="77777777" w:rsidR="003D36CB" w:rsidRPr="00BD324F" w:rsidRDefault="003D36CB" w:rsidP="003D36CB">
      <w:pPr>
        <w:pStyle w:val="PL"/>
      </w:pPr>
      <w:r w:rsidRPr="00BD324F">
        <w:t xml:space="preserve">                    ssbDuration:</w:t>
      </w:r>
    </w:p>
    <w:p w14:paraId="09832D2B" w14:textId="77777777" w:rsidR="003D36CB" w:rsidRPr="00BD324F" w:rsidRDefault="003D36CB" w:rsidP="003D36CB">
      <w:pPr>
        <w:pStyle w:val="PL"/>
      </w:pPr>
      <w:r w:rsidRPr="00BD324F">
        <w:t xml:space="preserve">                      $ref: '#/components/schemas/SsbDuration'</w:t>
      </w:r>
    </w:p>
    <w:p w14:paraId="08689328" w14:textId="77777777" w:rsidR="003D36CB" w:rsidRPr="00BD324F" w:rsidRDefault="003D36CB" w:rsidP="003D36CB">
      <w:pPr>
        <w:pStyle w:val="PL"/>
      </w:pPr>
      <w:r w:rsidRPr="00BD324F">
        <w:t xml:space="preserve">                    nrSectorCarrierRef:</w:t>
      </w:r>
    </w:p>
    <w:p w14:paraId="2EE2126A" w14:textId="77777777" w:rsidR="003D36CB" w:rsidRPr="00BD324F" w:rsidRDefault="003D36CB" w:rsidP="003D36CB">
      <w:pPr>
        <w:pStyle w:val="PL"/>
      </w:pPr>
      <w:r w:rsidRPr="00BD324F">
        <w:t xml:space="preserve">                      type: array</w:t>
      </w:r>
    </w:p>
    <w:p w14:paraId="31E93EC8" w14:textId="77777777" w:rsidR="003D36CB" w:rsidRPr="00BD324F" w:rsidRDefault="003D36CB" w:rsidP="003D36CB">
      <w:pPr>
        <w:pStyle w:val="PL"/>
      </w:pPr>
      <w:r w:rsidRPr="00BD324F">
        <w:t xml:space="preserve">                      items:</w:t>
      </w:r>
    </w:p>
    <w:p w14:paraId="5C1A4310" w14:textId="77777777" w:rsidR="003D36CB" w:rsidRPr="00BD324F" w:rsidRDefault="003D36CB" w:rsidP="003D36CB">
      <w:pPr>
        <w:pStyle w:val="PL"/>
      </w:pPr>
      <w:r w:rsidRPr="00BD324F">
        <w:t xml:space="preserve">                        $ref: 'comDefs.yaml#/components/schemas/Dn'</w:t>
      </w:r>
    </w:p>
    <w:p w14:paraId="768BB6CB" w14:textId="77777777" w:rsidR="003D36CB" w:rsidRPr="00BD324F" w:rsidRDefault="003D36CB" w:rsidP="003D36CB">
      <w:pPr>
        <w:pStyle w:val="PL"/>
      </w:pPr>
      <w:r w:rsidRPr="00BD324F">
        <w:t xml:space="preserve">                    bwpRef:</w:t>
      </w:r>
    </w:p>
    <w:p w14:paraId="68F07EDB" w14:textId="77777777" w:rsidR="003D36CB" w:rsidRPr="00BD324F" w:rsidRDefault="003D36CB" w:rsidP="003D36CB">
      <w:pPr>
        <w:pStyle w:val="PL"/>
      </w:pPr>
      <w:r w:rsidRPr="00BD324F">
        <w:t xml:space="preserve">                      type: array</w:t>
      </w:r>
    </w:p>
    <w:p w14:paraId="6D3F9429" w14:textId="77777777" w:rsidR="003D36CB" w:rsidRPr="00BD324F" w:rsidRDefault="003D36CB" w:rsidP="003D36CB">
      <w:pPr>
        <w:pStyle w:val="PL"/>
      </w:pPr>
      <w:r w:rsidRPr="00BD324F">
        <w:t xml:space="preserve">                      items:</w:t>
      </w:r>
    </w:p>
    <w:p w14:paraId="3B23EBB8" w14:textId="77777777" w:rsidR="003D36CB" w:rsidRPr="00BD324F" w:rsidRDefault="003D36CB" w:rsidP="003D36CB">
      <w:pPr>
        <w:pStyle w:val="PL"/>
      </w:pPr>
      <w:r w:rsidRPr="00BD324F">
        <w:t xml:space="preserve">                        $ref: 'comDefs.yaml#/components/schemas/Dn'</w:t>
      </w:r>
    </w:p>
    <w:p w14:paraId="6C16D160" w14:textId="77777777" w:rsidR="003D36CB" w:rsidRPr="00BD324F" w:rsidRDefault="003D36CB" w:rsidP="003D36CB">
      <w:pPr>
        <w:pStyle w:val="PL"/>
      </w:pPr>
      <w:r w:rsidRPr="00BD324F">
        <w:t xml:space="preserve">                    rimRSMonitoringStartTime:</w:t>
      </w:r>
    </w:p>
    <w:p w14:paraId="426B406B" w14:textId="77777777" w:rsidR="003D36CB" w:rsidRPr="00BD324F" w:rsidRDefault="003D36CB" w:rsidP="003D36CB">
      <w:pPr>
        <w:pStyle w:val="PL"/>
      </w:pPr>
      <w:r w:rsidRPr="00BD324F">
        <w:t xml:space="preserve">                      type: string</w:t>
      </w:r>
    </w:p>
    <w:p w14:paraId="27931C1E" w14:textId="77777777" w:rsidR="003D36CB" w:rsidRPr="00BD324F" w:rsidRDefault="003D36CB" w:rsidP="003D36CB">
      <w:pPr>
        <w:pStyle w:val="PL"/>
      </w:pPr>
      <w:r w:rsidRPr="00BD324F">
        <w:t xml:space="preserve">                    rimRSMonitoringStopTime:</w:t>
      </w:r>
    </w:p>
    <w:p w14:paraId="51AA7D2B" w14:textId="77777777" w:rsidR="003D36CB" w:rsidRPr="00BD324F" w:rsidRDefault="003D36CB" w:rsidP="003D36CB">
      <w:pPr>
        <w:pStyle w:val="PL"/>
      </w:pPr>
      <w:r w:rsidRPr="00BD324F">
        <w:t xml:space="preserve">                      type: string</w:t>
      </w:r>
    </w:p>
    <w:p w14:paraId="1490C566" w14:textId="77777777" w:rsidR="003D36CB" w:rsidRPr="00BD324F" w:rsidRDefault="003D36CB" w:rsidP="003D36CB">
      <w:pPr>
        <w:pStyle w:val="PL"/>
      </w:pPr>
      <w:r w:rsidRPr="00BD324F">
        <w:t xml:space="preserve">                    rimRSMonitoringWindowDuration:</w:t>
      </w:r>
    </w:p>
    <w:p w14:paraId="10F18751" w14:textId="77777777" w:rsidR="003D36CB" w:rsidRPr="00BD324F" w:rsidRDefault="003D36CB" w:rsidP="003D36CB">
      <w:pPr>
        <w:pStyle w:val="PL"/>
      </w:pPr>
      <w:r w:rsidRPr="00BD324F">
        <w:t xml:space="preserve">                      type: integer</w:t>
      </w:r>
    </w:p>
    <w:p w14:paraId="1CE0D6D1" w14:textId="77777777" w:rsidR="003D36CB" w:rsidRPr="00BD324F" w:rsidRDefault="003D36CB" w:rsidP="003D36CB">
      <w:pPr>
        <w:pStyle w:val="PL"/>
      </w:pPr>
      <w:r w:rsidRPr="00BD324F">
        <w:t xml:space="preserve">                    rimRSMonitoringWindowStartingOffset:</w:t>
      </w:r>
    </w:p>
    <w:p w14:paraId="789DBFBA" w14:textId="77777777" w:rsidR="003D36CB" w:rsidRPr="00BD324F" w:rsidRDefault="003D36CB" w:rsidP="003D36CB">
      <w:pPr>
        <w:pStyle w:val="PL"/>
      </w:pPr>
      <w:r w:rsidRPr="00BD324F">
        <w:t xml:space="preserve">                      type: integer</w:t>
      </w:r>
    </w:p>
    <w:p w14:paraId="56D13E6D" w14:textId="77777777" w:rsidR="003D36CB" w:rsidRPr="00BD324F" w:rsidRDefault="003D36CB" w:rsidP="003D36CB">
      <w:pPr>
        <w:pStyle w:val="PL"/>
      </w:pPr>
      <w:r w:rsidRPr="00BD324F">
        <w:t xml:space="preserve">                    rimRSMonitoringWindowPeriodicity:</w:t>
      </w:r>
    </w:p>
    <w:p w14:paraId="3454BF2E" w14:textId="77777777" w:rsidR="003D36CB" w:rsidRPr="00BD324F" w:rsidRDefault="003D36CB" w:rsidP="003D36CB">
      <w:pPr>
        <w:pStyle w:val="PL"/>
      </w:pPr>
      <w:r w:rsidRPr="00BD324F">
        <w:t xml:space="preserve">                      type: integer</w:t>
      </w:r>
    </w:p>
    <w:p w14:paraId="32370A8C" w14:textId="77777777" w:rsidR="003D36CB" w:rsidRPr="00BD324F" w:rsidRDefault="003D36CB" w:rsidP="003D36CB">
      <w:pPr>
        <w:pStyle w:val="PL"/>
      </w:pPr>
      <w:r w:rsidRPr="00BD324F">
        <w:t xml:space="preserve">                    rimRSMonitoringOccasionInterval:</w:t>
      </w:r>
    </w:p>
    <w:p w14:paraId="049C779A" w14:textId="77777777" w:rsidR="003D36CB" w:rsidRPr="00BD324F" w:rsidRDefault="003D36CB" w:rsidP="003D36CB">
      <w:pPr>
        <w:pStyle w:val="PL"/>
      </w:pPr>
      <w:r w:rsidRPr="00BD324F">
        <w:t xml:space="preserve">                      type: integer</w:t>
      </w:r>
    </w:p>
    <w:p w14:paraId="01A50127" w14:textId="77777777" w:rsidR="003D36CB" w:rsidRPr="00BD324F" w:rsidRDefault="003D36CB" w:rsidP="003D36CB">
      <w:pPr>
        <w:pStyle w:val="PL"/>
      </w:pPr>
      <w:r w:rsidRPr="00BD324F">
        <w:t xml:space="preserve">                    rimRSMonitoringOccasionStartingOffset:</w:t>
      </w:r>
    </w:p>
    <w:p w14:paraId="3229DD1B" w14:textId="77777777" w:rsidR="003D36CB" w:rsidRPr="00BD324F" w:rsidRDefault="003D36CB" w:rsidP="003D36CB">
      <w:pPr>
        <w:pStyle w:val="PL"/>
      </w:pPr>
      <w:r w:rsidRPr="00BD324F">
        <w:t xml:space="preserve">                      type: integer</w:t>
      </w:r>
    </w:p>
    <w:p w14:paraId="0B142789" w14:textId="77777777" w:rsidR="003D36CB" w:rsidRPr="00BD324F" w:rsidRDefault="003D36CB" w:rsidP="003D36CB">
      <w:pPr>
        <w:pStyle w:val="PL"/>
      </w:pPr>
      <w:r w:rsidRPr="00BD324F">
        <w:t xml:space="preserve">                    nRFrequencyRef:</w:t>
      </w:r>
    </w:p>
    <w:p w14:paraId="1F3D5FC4" w14:textId="77777777" w:rsidR="003D36CB" w:rsidRPr="00BD324F" w:rsidRDefault="003D36CB" w:rsidP="003D36CB">
      <w:pPr>
        <w:pStyle w:val="PL"/>
      </w:pPr>
      <w:r w:rsidRPr="00BD324F">
        <w:t xml:space="preserve">                      $ref: 'comDefs.yaml#/components/schemas/Dn'</w:t>
      </w:r>
    </w:p>
    <w:p w14:paraId="108FABC0" w14:textId="77777777" w:rsidR="003D36CB" w:rsidRPr="00BD324F" w:rsidRDefault="003D36CB" w:rsidP="003D36CB">
      <w:pPr>
        <w:pStyle w:val="PL"/>
      </w:pPr>
      <w:r w:rsidRPr="00BD324F">
        <w:t xml:space="preserve">                    victimSetRef:</w:t>
      </w:r>
    </w:p>
    <w:p w14:paraId="72BC8FCB" w14:textId="77777777" w:rsidR="003D36CB" w:rsidRPr="00BD324F" w:rsidRDefault="003D36CB" w:rsidP="003D36CB">
      <w:pPr>
        <w:pStyle w:val="PL"/>
      </w:pPr>
      <w:r w:rsidRPr="00BD324F">
        <w:t xml:space="preserve">                      $ref: 'comDefs.yaml#/components/schemas/Dn'</w:t>
      </w:r>
    </w:p>
    <w:p w14:paraId="46E5594B" w14:textId="77777777" w:rsidR="003D36CB" w:rsidRPr="00BD324F" w:rsidRDefault="003D36CB" w:rsidP="003D36CB">
      <w:pPr>
        <w:pStyle w:val="PL"/>
      </w:pPr>
      <w:r w:rsidRPr="00BD324F">
        <w:t xml:space="preserve">                    aggressorSetRef:</w:t>
      </w:r>
    </w:p>
    <w:p w14:paraId="679F5BC0" w14:textId="77777777" w:rsidR="003D36CB" w:rsidRPr="00BD324F" w:rsidRDefault="003D36CB" w:rsidP="003D36CB">
      <w:pPr>
        <w:pStyle w:val="PL"/>
      </w:pPr>
      <w:r w:rsidRPr="00BD324F">
        <w:t xml:space="preserve">                      $ref: 'comDefs.yaml#/components/schemas/Dn'</w:t>
      </w:r>
    </w:p>
    <w:p w14:paraId="678FB5DB" w14:textId="77777777" w:rsidR="003D36CB" w:rsidRPr="00BD324F" w:rsidRDefault="003D36CB" w:rsidP="003D36CB">
      <w:pPr>
        <w:pStyle w:val="PL"/>
      </w:pPr>
      <w:r w:rsidRPr="00BD324F">
        <w:t xml:space="preserve">        - $ref: 'genericNrm.yaml#/components/schemas/ManagedFunction-ncO'</w:t>
      </w:r>
    </w:p>
    <w:p w14:paraId="0F407BFC" w14:textId="77777777" w:rsidR="003D36CB" w:rsidRPr="00BD324F" w:rsidRDefault="003D36CB" w:rsidP="003D36CB">
      <w:pPr>
        <w:pStyle w:val="PL"/>
      </w:pPr>
      <w:r w:rsidRPr="00BD324F">
        <w:t xml:space="preserve">        - type: object</w:t>
      </w:r>
    </w:p>
    <w:p w14:paraId="37E13BD4" w14:textId="77777777" w:rsidR="003D36CB" w:rsidRPr="00BD324F" w:rsidRDefault="003D36CB" w:rsidP="003D36CB">
      <w:pPr>
        <w:pStyle w:val="PL"/>
      </w:pPr>
      <w:r w:rsidRPr="00BD324F">
        <w:t xml:space="preserve">          properties:</w:t>
      </w:r>
    </w:p>
    <w:p w14:paraId="56C10037" w14:textId="77777777" w:rsidR="003D36CB" w:rsidRPr="00BD324F" w:rsidRDefault="003D36CB" w:rsidP="003D36CB">
      <w:pPr>
        <w:pStyle w:val="PL"/>
      </w:pPr>
      <w:r w:rsidRPr="00BD324F">
        <w:t xml:space="preserve">            RRMPolicyRatio:</w:t>
      </w:r>
    </w:p>
    <w:p w14:paraId="453233C5" w14:textId="77777777" w:rsidR="003D36CB" w:rsidRPr="00BD324F" w:rsidRDefault="003D36CB" w:rsidP="003D36CB">
      <w:pPr>
        <w:pStyle w:val="PL"/>
      </w:pPr>
      <w:r w:rsidRPr="00BD324F">
        <w:t xml:space="preserve">              $ref: '#/components/schemas/RRMPolicyRatio-Multiple'</w:t>
      </w:r>
    </w:p>
    <w:p w14:paraId="31F8D4B9" w14:textId="77777777" w:rsidR="003D36CB" w:rsidRPr="00BD324F" w:rsidRDefault="003D36CB" w:rsidP="003D36CB">
      <w:pPr>
        <w:pStyle w:val="PL"/>
      </w:pPr>
      <w:r w:rsidRPr="00BD324F">
        <w:t xml:space="preserve">            CPCIConfigurationFunction:</w:t>
      </w:r>
    </w:p>
    <w:p w14:paraId="320593FA" w14:textId="77777777" w:rsidR="003D36CB" w:rsidRPr="00BD324F" w:rsidRDefault="003D36CB" w:rsidP="003D36CB">
      <w:pPr>
        <w:pStyle w:val="PL"/>
      </w:pPr>
      <w:r w:rsidRPr="00BD324F">
        <w:t xml:space="preserve">              $ref: '#/components/schemas/CPCIConfigurationFunction-Single'</w:t>
      </w:r>
    </w:p>
    <w:p w14:paraId="1B0A9E56" w14:textId="77777777" w:rsidR="003D36CB" w:rsidRPr="00BD324F" w:rsidRDefault="003D36CB" w:rsidP="003D36CB">
      <w:pPr>
        <w:pStyle w:val="PL"/>
      </w:pPr>
      <w:r w:rsidRPr="00BD324F">
        <w:t xml:space="preserve">            DRACHOptimizationFunction:</w:t>
      </w:r>
    </w:p>
    <w:p w14:paraId="01690BC8" w14:textId="77777777" w:rsidR="003D36CB" w:rsidRPr="00BD324F" w:rsidRDefault="003D36CB" w:rsidP="003D36CB">
      <w:pPr>
        <w:pStyle w:val="PL"/>
      </w:pPr>
      <w:r w:rsidRPr="00BD324F">
        <w:t xml:space="preserve">              $ref: '#/components/schemas/DRACHOptimizationFunction-Single'</w:t>
      </w:r>
    </w:p>
    <w:p w14:paraId="35F5B686" w14:textId="77777777" w:rsidR="003D36CB" w:rsidRPr="00BD324F" w:rsidRDefault="003D36CB" w:rsidP="003D36CB">
      <w:pPr>
        <w:pStyle w:val="PL"/>
      </w:pPr>
    </w:p>
    <w:p w14:paraId="2E67F55E" w14:textId="77777777" w:rsidR="003D36CB" w:rsidRPr="00BD324F" w:rsidRDefault="003D36CB" w:rsidP="003D36CB">
      <w:pPr>
        <w:pStyle w:val="PL"/>
      </w:pPr>
      <w:r w:rsidRPr="00BD324F">
        <w:t xml:space="preserve">    NRFrequency-Single:</w:t>
      </w:r>
    </w:p>
    <w:p w14:paraId="653CEF69" w14:textId="77777777" w:rsidR="003D36CB" w:rsidRPr="00BD324F" w:rsidRDefault="003D36CB" w:rsidP="003D36CB">
      <w:pPr>
        <w:pStyle w:val="PL"/>
      </w:pPr>
      <w:r w:rsidRPr="00BD324F">
        <w:t xml:space="preserve">      allOf:</w:t>
      </w:r>
    </w:p>
    <w:p w14:paraId="6DB98E4C" w14:textId="77777777" w:rsidR="003D36CB" w:rsidRPr="00BD324F" w:rsidRDefault="003D36CB" w:rsidP="003D36CB">
      <w:pPr>
        <w:pStyle w:val="PL"/>
      </w:pPr>
      <w:r w:rsidRPr="00BD324F">
        <w:t xml:space="preserve">        - $ref: 'genericNrm.yaml#/components/schemas/Top'</w:t>
      </w:r>
    </w:p>
    <w:p w14:paraId="0294DCD2" w14:textId="77777777" w:rsidR="003D36CB" w:rsidRPr="00BD324F" w:rsidRDefault="003D36CB" w:rsidP="003D36CB">
      <w:pPr>
        <w:pStyle w:val="PL"/>
      </w:pPr>
      <w:r w:rsidRPr="00BD324F">
        <w:t xml:space="preserve">        - type: object</w:t>
      </w:r>
    </w:p>
    <w:p w14:paraId="23E80449" w14:textId="77777777" w:rsidR="003D36CB" w:rsidRPr="00BD324F" w:rsidRDefault="003D36CB" w:rsidP="003D36CB">
      <w:pPr>
        <w:pStyle w:val="PL"/>
      </w:pPr>
      <w:r w:rsidRPr="00BD324F">
        <w:t xml:space="preserve">          properties:</w:t>
      </w:r>
    </w:p>
    <w:p w14:paraId="16F92D81" w14:textId="77777777" w:rsidR="003D36CB" w:rsidRPr="00BD324F" w:rsidRDefault="003D36CB" w:rsidP="003D36CB">
      <w:pPr>
        <w:pStyle w:val="PL"/>
      </w:pPr>
      <w:r w:rsidRPr="00BD324F">
        <w:t xml:space="preserve">            attributes:</w:t>
      </w:r>
    </w:p>
    <w:p w14:paraId="70537531" w14:textId="77777777" w:rsidR="003D36CB" w:rsidRPr="00BD324F" w:rsidRDefault="003D36CB" w:rsidP="003D36CB">
      <w:pPr>
        <w:pStyle w:val="PL"/>
      </w:pPr>
      <w:r w:rsidRPr="00BD324F">
        <w:t xml:space="preserve">                type: object</w:t>
      </w:r>
    </w:p>
    <w:p w14:paraId="4CC3D601" w14:textId="77777777" w:rsidR="003D36CB" w:rsidRPr="00BD324F" w:rsidRDefault="003D36CB" w:rsidP="003D36CB">
      <w:pPr>
        <w:pStyle w:val="PL"/>
      </w:pPr>
      <w:r w:rsidRPr="00BD324F">
        <w:t xml:space="preserve">                properties:</w:t>
      </w:r>
    </w:p>
    <w:p w14:paraId="0FF5D249" w14:textId="77777777" w:rsidR="003D36CB" w:rsidRPr="00BD324F" w:rsidRDefault="003D36CB" w:rsidP="003D36CB">
      <w:pPr>
        <w:pStyle w:val="PL"/>
      </w:pPr>
      <w:r w:rsidRPr="00BD324F">
        <w:t xml:space="preserve">                  absoluteFrequencySSB:</w:t>
      </w:r>
    </w:p>
    <w:p w14:paraId="6490FFE7" w14:textId="77777777" w:rsidR="003D36CB" w:rsidRPr="00BD324F" w:rsidRDefault="003D36CB" w:rsidP="003D36CB">
      <w:pPr>
        <w:pStyle w:val="PL"/>
      </w:pPr>
      <w:r w:rsidRPr="00BD324F">
        <w:t xml:space="preserve">                    type: integer</w:t>
      </w:r>
    </w:p>
    <w:p w14:paraId="29B62267" w14:textId="77777777" w:rsidR="003D36CB" w:rsidRPr="00BD324F" w:rsidRDefault="003D36CB" w:rsidP="003D36CB">
      <w:pPr>
        <w:pStyle w:val="PL"/>
      </w:pPr>
      <w:r w:rsidRPr="00BD324F">
        <w:t xml:space="preserve">                    minimum: 0</w:t>
      </w:r>
    </w:p>
    <w:p w14:paraId="4B5288F5" w14:textId="77777777" w:rsidR="003D36CB" w:rsidRPr="00BD324F" w:rsidRDefault="003D36CB" w:rsidP="003D36CB">
      <w:pPr>
        <w:pStyle w:val="PL"/>
      </w:pPr>
      <w:r w:rsidRPr="00BD324F">
        <w:t xml:space="preserve">                    maximum: 3279165</w:t>
      </w:r>
    </w:p>
    <w:p w14:paraId="385CFA0B" w14:textId="77777777" w:rsidR="003D36CB" w:rsidRPr="00BD324F" w:rsidRDefault="003D36CB" w:rsidP="003D36CB">
      <w:pPr>
        <w:pStyle w:val="PL"/>
      </w:pPr>
      <w:r w:rsidRPr="00BD324F">
        <w:t xml:space="preserve">                  ssbSubCarrierSpacing:</w:t>
      </w:r>
    </w:p>
    <w:p w14:paraId="61F14612" w14:textId="77777777" w:rsidR="003D36CB" w:rsidRPr="00BD324F" w:rsidRDefault="003D36CB" w:rsidP="003D36CB">
      <w:pPr>
        <w:pStyle w:val="PL"/>
      </w:pPr>
      <w:r w:rsidRPr="00BD324F">
        <w:t xml:space="preserve">                    $ref: '#/components/schemas/SsbSubCarrierSpacing'</w:t>
      </w:r>
    </w:p>
    <w:p w14:paraId="001A04B9" w14:textId="77777777" w:rsidR="003D36CB" w:rsidRPr="00BD324F" w:rsidRDefault="003D36CB" w:rsidP="003D36CB">
      <w:pPr>
        <w:pStyle w:val="PL"/>
      </w:pPr>
      <w:r w:rsidRPr="00BD324F">
        <w:t xml:space="preserve">                  multiFrequencyBandListNR:</w:t>
      </w:r>
    </w:p>
    <w:p w14:paraId="0133DB11" w14:textId="77777777" w:rsidR="003D36CB" w:rsidRPr="00BD324F" w:rsidRDefault="003D36CB" w:rsidP="003D36CB">
      <w:pPr>
        <w:pStyle w:val="PL"/>
      </w:pPr>
      <w:r w:rsidRPr="00BD324F">
        <w:t xml:space="preserve">                    type: integer</w:t>
      </w:r>
    </w:p>
    <w:p w14:paraId="3D67D4F3" w14:textId="77777777" w:rsidR="003D36CB" w:rsidRPr="00BD324F" w:rsidRDefault="003D36CB" w:rsidP="003D36CB">
      <w:pPr>
        <w:pStyle w:val="PL"/>
      </w:pPr>
      <w:r w:rsidRPr="00BD324F">
        <w:t xml:space="preserve">                    minimum: 1</w:t>
      </w:r>
    </w:p>
    <w:p w14:paraId="536131D9" w14:textId="77777777" w:rsidR="003D36CB" w:rsidRPr="00BD324F" w:rsidRDefault="003D36CB" w:rsidP="003D36CB">
      <w:pPr>
        <w:pStyle w:val="PL"/>
      </w:pPr>
      <w:r w:rsidRPr="00BD324F">
        <w:t xml:space="preserve">                    maximum: 256</w:t>
      </w:r>
    </w:p>
    <w:p w14:paraId="52C24080" w14:textId="77777777" w:rsidR="003D36CB" w:rsidRPr="00BD324F" w:rsidRDefault="003D36CB" w:rsidP="003D36CB">
      <w:pPr>
        <w:pStyle w:val="PL"/>
      </w:pPr>
      <w:r w:rsidRPr="00BD324F">
        <w:t xml:space="preserve">    EUtranFrequency-Single:</w:t>
      </w:r>
    </w:p>
    <w:p w14:paraId="01315335" w14:textId="77777777" w:rsidR="003D36CB" w:rsidRPr="00BD324F" w:rsidRDefault="003D36CB" w:rsidP="003D36CB">
      <w:pPr>
        <w:pStyle w:val="PL"/>
      </w:pPr>
      <w:r w:rsidRPr="00BD324F">
        <w:t xml:space="preserve">      allOf:</w:t>
      </w:r>
    </w:p>
    <w:p w14:paraId="5C51D086" w14:textId="77777777" w:rsidR="003D36CB" w:rsidRPr="00BD324F" w:rsidRDefault="003D36CB" w:rsidP="003D36CB">
      <w:pPr>
        <w:pStyle w:val="PL"/>
      </w:pPr>
      <w:r w:rsidRPr="00BD324F">
        <w:t xml:space="preserve">        - $ref: 'genericNrm.yaml#/components/schemas/Top'</w:t>
      </w:r>
    </w:p>
    <w:p w14:paraId="49B98E54" w14:textId="77777777" w:rsidR="003D36CB" w:rsidRPr="00BD324F" w:rsidRDefault="003D36CB" w:rsidP="003D36CB">
      <w:pPr>
        <w:pStyle w:val="PL"/>
      </w:pPr>
      <w:r w:rsidRPr="00BD324F">
        <w:t xml:space="preserve">        - type: object</w:t>
      </w:r>
    </w:p>
    <w:p w14:paraId="6E961629" w14:textId="77777777" w:rsidR="003D36CB" w:rsidRPr="00BD324F" w:rsidRDefault="003D36CB" w:rsidP="003D36CB">
      <w:pPr>
        <w:pStyle w:val="PL"/>
      </w:pPr>
      <w:r w:rsidRPr="00BD324F">
        <w:t xml:space="preserve">          properties:</w:t>
      </w:r>
    </w:p>
    <w:p w14:paraId="0EDD2772" w14:textId="77777777" w:rsidR="003D36CB" w:rsidRPr="00BD324F" w:rsidRDefault="003D36CB" w:rsidP="003D36CB">
      <w:pPr>
        <w:pStyle w:val="PL"/>
      </w:pPr>
      <w:r w:rsidRPr="00BD324F">
        <w:t xml:space="preserve">            attributes:</w:t>
      </w:r>
    </w:p>
    <w:p w14:paraId="553F0054" w14:textId="77777777" w:rsidR="003D36CB" w:rsidRPr="00BD324F" w:rsidRDefault="003D36CB" w:rsidP="003D36CB">
      <w:pPr>
        <w:pStyle w:val="PL"/>
      </w:pPr>
      <w:r w:rsidRPr="00BD324F">
        <w:t xml:space="preserve">              type: object</w:t>
      </w:r>
    </w:p>
    <w:p w14:paraId="6CFC6E08" w14:textId="77777777" w:rsidR="003D36CB" w:rsidRPr="00BD324F" w:rsidRDefault="003D36CB" w:rsidP="003D36CB">
      <w:pPr>
        <w:pStyle w:val="PL"/>
      </w:pPr>
      <w:r w:rsidRPr="00BD324F">
        <w:t xml:space="preserve">              properties:</w:t>
      </w:r>
    </w:p>
    <w:p w14:paraId="2B1608BE" w14:textId="77777777" w:rsidR="003D36CB" w:rsidRPr="00BD324F" w:rsidRDefault="003D36CB" w:rsidP="003D36CB">
      <w:pPr>
        <w:pStyle w:val="PL"/>
      </w:pPr>
      <w:r w:rsidRPr="00BD324F">
        <w:t xml:space="preserve">                earfcnDL:</w:t>
      </w:r>
    </w:p>
    <w:p w14:paraId="075A20CB" w14:textId="77777777" w:rsidR="003D36CB" w:rsidRPr="00BD324F" w:rsidRDefault="003D36CB" w:rsidP="003D36CB">
      <w:pPr>
        <w:pStyle w:val="PL"/>
      </w:pPr>
      <w:r w:rsidRPr="00BD324F">
        <w:t xml:space="preserve">                  type: integer</w:t>
      </w:r>
    </w:p>
    <w:p w14:paraId="27A8AEF7" w14:textId="77777777" w:rsidR="003D36CB" w:rsidRPr="00BD324F" w:rsidRDefault="003D36CB" w:rsidP="003D36CB">
      <w:pPr>
        <w:pStyle w:val="PL"/>
      </w:pPr>
      <w:r w:rsidRPr="00BD324F">
        <w:t xml:space="preserve">                  minimum: 0</w:t>
      </w:r>
    </w:p>
    <w:p w14:paraId="0D4CFB72" w14:textId="77777777" w:rsidR="003D36CB" w:rsidRPr="00BD324F" w:rsidRDefault="003D36CB" w:rsidP="003D36CB">
      <w:pPr>
        <w:pStyle w:val="PL"/>
      </w:pPr>
      <w:r w:rsidRPr="00BD324F">
        <w:t xml:space="preserve">                  maximum: 262143</w:t>
      </w:r>
    </w:p>
    <w:p w14:paraId="5D57035A" w14:textId="77777777" w:rsidR="003D36CB" w:rsidRPr="00BD324F" w:rsidRDefault="003D36CB" w:rsidP="003D36CB">
      <w:pPr>
        <w:pStyle w:val="PL"/>
      </w:pPr>
      <w:r w:rsidRPr="00BD324F">
        <w:t xml:space="preserve">                multiBandInfoListEutra:</w:t>
      </w:r>
    </w:p>
    <w:p w14:paraId="6E2883B6" w14:textId="77777777" w:rsidR="003D36CB" w:rsidRPr="00BD324F" w:rsidRDefault="003D36CB" w:rsidP="003D36CB">
      <w:pPr>
        <w:pStyle w:val="PL"/>
      </w:pPr>
      <w:r w:rsidRPr="00BD324F">
        <w:t xml:space="preserve">                  type: integer</w:t>
      </w:r>
    </w:p>
    <w:p w14:paraId="2351CC2A" w14:textId="77777777" w:rsidR="003D36CB" w:rsidRPr="00BD324F" w:rsidRDefault="003D36CB" w:rsidP="003D36CB">
      <w:pPr>
        <w:pStyle w:val="PL"/>
      </w:pPr>
      <w:r w:rsidRPr="00BD324F">
        <w:t xml:space="preserve">                  minimum: 1</w:t>
      </w:r>
    </w:p>
    <w:p w14:paraId="1412223B" w14:textId="77777777" w:rsidR="003D36CB" w:rsidRPr="00BD324F" w:rsidRDefault="003D36CB" w:rsidP="003D36CB">
      <w:pPr>
        <w:pStyle w:val="PL"/>
      </w:pPr>
      <w:r w:rsidRPr="00BD324F">
        <w:t xml:space="preserve">                  maximum: 256</w:t>
      </w:r>
    </w:p>
    <w:p w14:paraId="16B7E30A" w14:textId="77777777" w:rsidR="003D36CB" w:rsidRPr="00BD324F" w:rsidRDefault="003D36CB" w:rsidP="003D36CB">
      <w:pPr>
        <w:pStyle w:val="PL"/>
      </w:pPr>
    </w:p>
    <w:p w14:paraId="278DB38D" w14:textId="77777777" w:rsidR="003D36CB" w:rsidRPr="00BD324F" w:rsidRDefault="003D36CB" w:rsidP="003D36CB">
      <w:pPr>
        <w:pStyle w:val="PL"/>
      </w:pPr>
      <w:r w:rsidRPr="00BD324F">
        <w:t xml:space="preserve">    NrSectorCarrier-Single:</w:t>
      </w:r>
    </w:p>
    <w:p w14:paraId="022DF58E" w14:textId="77777777" w:rsidR="003D36CB" w:rsidRPr="00BD324F" w:rsidRDefault="003D36CB" w:rsidP="003D36CB">
      <w:pPr>
        <w:pStyle w:val="PL"/>
      </w:pPr>
      <w:r w:rsidRPr="00BD324F">
        <w:t xml:space="preserve">      allOf:</w:t>
      </w:r>
    </w:p>
    <w:p w14:paraId="3831E715" w14:textId="77777777" w:rsidR="003D36CB" w:rsidRPr="00BD324F" w:rsidRDefault="003D36CB" w:rsidP="003D36CB">
      <w:pPr>
        <w:pStyle w:val="PL"/>
      </w:pPr>
      <w:r w:rsidRPr="00BD324F">
        <w:t xml:space="preserve">        - $ref: 'genericNrm.yaml#/components/schemas/Top'</w:t>
      </w:r>
    </w:p>
    <w:p w14:paraId="6D7AE7B2" w14:textId="77777777" w:rsidR="003D36CB" w:rsidRPr="00BD324F" w:rsidRDefault="003D36CB" w:rsidP="003D36CB">
      <w:pPr>
        <w:pStyle w:val="PL"/>
      </w:pPr>
      <w:r w:rsidRPr="00BD324F">
        <w:t xml:space="preserve">        - type: object</w:t>
      </w:r>
    </w:p>
    <w:p w14:paraId="1F178B0E" w14:textId="77777777" w:rsidR="003D36CB" w:rsidRPr="00BD324F" w:rsidRDefault="003D36CB" w:rsidP="003D36CB">
      <w:pPr>
        <w:pStyle w:val="PL"/>
      </w:pPr>
      <w:r w:rsidRPr="00BD324F">
        <w:t xml:space="preserve">          properties:</w:t>
      </w:r>
    </w:p>
    <w:p w14:paraId="653E676F" w14:textId="77777777" w:rsidR="003D36CB" w:rsidRPr="00BD324F" w:rsidRDefault="003D36CB" w:rsidP="003D36CB">
      <w:pPr>
        <w:pStyle w:val="PL"/>
      </w:pPr>
      <w:r w:rsidRPr="00BD324F">
        <w:t xml:space="preserve">            attributes:</w:t>
      </w:r>
    </w:p>
    <w:p w14:paraId="2612F4E1" w14:textId="77777777" w:rsidR="003D36CB" w:rsidRPr="00BD324F" w:rsidRDefault="003D36CB" w:rsidP="003D36CB">
      <w:pPr>
        <w:pStyle w:val="PL"/>
      </w:pPr>
      <w:r w:rsidRPr="00BD324F">
        <w:t xml:space="preserve">              allOf:</w:t>
      </w:r>
    </w:p>
    <w:p w14:paraId="40491043" w14:textId="77777777" w:rsidR="003D36CB" w:rsidRPr="00BD324F" w:rsidRDefault="003D36CB" w:rsidP="003D36CB">
      <w:pPr>
        <w:pStyle w:val="PL"/>
      </w:pPr>
      <w:r w:rsidRPr="00BD324F">
        <w:t xml:space="preserve">                - $ref: 'genericNrm.yaml#/components/schemas/ManagedFunction-Attr'</w:t>
      </w:r>
    </w:p>
    <w:p w14:paraId="4E01C0D7" w14:textId="77777777" w:rsidR="003D36CB" w:rsidRPr="00BD324F" w:rsidRDefault="003D36CB" w:rsidP="003D36CB">
      <w:pPr>
        <w:pStyle w:val="PL"/>
      </w:pPr>
      <w:r w:rsidRPr="00BD324F">
        <w:t xml:space="preserve">                - type: object</w:t>
      </w:r>
    </w:p>
    <w:p w14:paraId="344FE487" w14:textId="77777777" w:rsidR="003D36CB" w:rsidRPr="00BD324F" w:rsidRDefault="003D36CB" w:rsidP="003D36CB">
      <w:pPr>
        <w:pStyle w:val="PL"/>
      </w:pPr>
      <w:r w:rsidRPr="00BD324F">
        <w:t xml:space="preserve">                  properties:</w:t>
      </w:r>
    </w:p>
    <w:p w14:paraId="77FEE283" w14:textId="77777777" w:rsidR="003D36CB" w:rsidRPr="00BD324F" w:rsidRDefault="003D36CB" w:rsidP="003D36CB">
      <w:pPr>
        <w:pStyle w:val="PL"/>
      </w:pPr>
      <w:r w:rsidRPr="00BD324F">
        <w:t xml:space="preserve">                    txDirection:</w:t>
      </w:r>
    </w:p>
    <w:p w14:paraId="0844A2C5" w14:textId="77777777" w:rsidR="003D36CB" w:rsidRPr="00BD324F" w:rsidRDefault="003D36CB" w:rsidP="003D36CB">
      <w:pPr>
        <w:pStyle w:val="PL"/>
      </w:pPr>
      <w:r w:rsidRPr="00BD324F">
        <w:t xml:space="preserve">                      $ref: '#/components/schemas/TxDirection'</w:t>
      </w:r>
    </w:p>
    <w:p w14:paraId="4C2517B0" w14:textId="77777777" w:rsidR="003D36CB" w:rsidRPr="00BD324F" w:rsidRDefault="003D36CB" w:rsidP="003D36CB">
      <w:pPr>
        <w:pStyle w:val="PL"/>
      </w:pPr>
      <w:r w:rsidRPr="00BD324F">
        <w:t xml:space="preserve">                    configuredMaxTxPower:</w:t>
      </w:r>
    </w:p>
    <w:p w14:paraId="460A96A6" w14:textId="77777777" w:rsidR="003D36CB" w:rsidRPr="00BD324F" w:rsidRDefault="003D36CB" w:rsidP="003D36CB">
      <w:pPr>
        <w:pStyle w:val="PL"/>
      </w:pPr>
      <w:r w:rsidRPr="00BD324F">
        <w:t xml:space="preserve">                      type: integer</w:t>
      </w:r>
    </w:p>
    <w:p w14:paraId="1F4244BC" w14:textId="77777777" w:rsidR="003D36CB" w:rsidRPr="00BD324F" w:rsidRDefault="003D36CB" w:rsidP="003D36CB">
      <w:pPr>
        <w:pStyle w:val="PL"/>
      </w:pPr>
      <w:r w:rsidRPr="00BD324F">
        <w:t xml:space="preserve">                    arfcnDL:</w:t>
      </w:r>
    </w:p>
    <w:p w14:paraId="4C539F63" w14:textId="77777777" w:rsidR="003D36CB" w:rsidRPr="00BD324F" w:rsidRDefault="003D36CB" w:rsidP="003D36CB">
      <w:pPr>
        <w:pStyle w:val="PL"/>
      </w:pPr>
      <w:r w:rsidRPr="00BD324F">
        <w:t xml:space="preserve">                      type: integer</w:t>
      </w:r>
    </w:p>
    <w:p w14:paraId="3F16708E" w14:textId="77777777" w:rsidR="003D36CB" w:rsidRPr="00BD324F" w:rsidRDefault="003D36CB" w:rsidP="003D36CB">
      <w:pPr>
        <w:pStyle w:val="PL"/>
      </w:pPr>
      <w:r w:rsidRPr="00BD324F">
        <w:t xml:space="preserve">                    arfcnUL:</w:t>
      </w:r>
    </w:p>
    <w:p w14:paraId="5AE8DE63" w14:textId="77777777" w:rsidR="003D36CB" w:rsidRPr="00BD324F" w:rsidRDefault="003D36CB" w:rsidP="003D36CB">
      <w:pPr>
        <w:pStyle w:val="PL"/>
      </w:pPr>
      <w:r w:rsidRPr="00BD324F">
        <w:t xml:space="preserve">                      type: integer</w:t>
      </w:r>
    </w:p>
    <w:p w14:paraId="32A85DE6" w14:textId="77777777" w:rsidR="003D36CB" w:rsidRPr="00BD324F" w:rsidRDefault="003D36CB" w:rsidP="003D36CB">
      <w:pPr>
        <w:pStyle w:val="PL"/>
      </w:pPr>
      <w:r w:rsidRPr="00BD324F">
        <w:t xml:space="preserve">                    bSChannelBwDL:</w:t>
      </w:r>
    </w:p>
    <w:p w14:paraId="0027038B" w14:textId="77777777" w:rsidR="003D36CB" w:rsidRPr="00BD324F" w:rsidRDefault="003D36CB" w:rsidP="003D36CB">
      <w:pPr>
        <w:pStyle w:val="PL"/>
      </w:pPr>
      <w:r w:rsidRPr="00BD324F">
        <w:t xml:space="preserve">                      type: integer</w:t>
      </w:r>
    </w:p>
    <w:p w14:paraId="73BFADCE" w14:textId="77777777" w:rsidR="003D36CB" w:rsidRPr="00BD324F" w:rsidRDefault="003D36CB" w:rsidP="003D36CB">
      <w:pPr>
        <w:pStyle w:val="PL"/>
      </w:pPr>
      <w:r w:rsidRPr="00BD324F">
        <w:t xml:space="preserve">                    bSChannelBwUL:</w:t>
      </w:r>
    </w:p>
    <w:p w14:paraId="1B7BAE87" w14:textId="77777777" w:rsidR="003D36CB" w:rsidRPr="00BD324F" w:rsidRDefault="003D36CB" w:rsidP="003D36CB">
      <w:pPr>
        <w:pStyle w:val="PL"/>
      </w:pPr>
      <w:r w:rsidRPr="00BD324F">
        <w:t xml:space="preserve">                      type: integer</w:t>
      </w:r>
    </w:p>
    <w:p w14:paraId="72E3281D" w14:textId="77777777" w:rsidR="003D36CB" w:rsidRPr="00BD324F" w:rsidRDefault="003D36CB" w:rsidP="003D36CB">
      <w:pPr>
        <w:pStyle w:val="PL"/>
      </w:pPr>
      <w:r w:rsidRPr="00BD324F">
        <w:t xml:space="preserve">                    sectorEquipmentFunctionRef:</w:t>
      </w:r>
    </w:p>
    <w:p w14:paraId="0F86CDC9" w14:textId="77777777" w:rsidR="003D36CB" w:rsidRPr="00BD324F" w:rsidRDefault="003D36CB" w:rsidP="003D36CB">
      <w:pPr>
        <w:pStyle w:val="PL"/>
      </w:pPr>
      <w:r w:rsidRPr="00BD324F">
        <w:t xml:space="preserve">                      $ref: 'comDefs.yaml#/components/schemas/Dn'</w:t>
      </w:r>
    </w:p>
    <w:p w14:paraId="41914534" w14:textId="77777777" w:rsidR="003D36CB" w:rsidRPr="00BD324F" w:rsidRDefault="003D36CB" w:rsidP="003D36CB">
      <w:pPr>
        <w:pStyle w:val="PL"/>
      </w:pPr>
      <w:r w:rsidRPr="00BD324F">
        <w:t xml:space="preserve">        - $ref: 'genericNrm.yaml#/components/schemas/ManagedFunction-ncO'</w:t>
      </w:r>
    </w:p>
    <w:p w14:paraId="7D18A3AB" w14:textId="77777777" w:rsidR="003D36CB" w:rsidRPr="00BD324F" w:rsidRDefault="003D36CB" w:rsidP="003D36CB">
      <w:pPr>
        <w:pStyle w:val="PL"/>
      </w:pPr>
      <w:r w:rsidRPr="00BD324F">
        <w:t xml:space="preserve">        - type: object</w:t>
      </w:r>
    </w:p>
    <w:p w14:paraId="354BD7C6" w14:textId="77777777" w:rsidR="003D36CB" w:rsidRPr="00BD324F" w:rsidRDefault="003D36CB" w:rsidP="003D36CB">
      <w:pPr>
        <w:pStyle w:val="PL"/>
      </w:pPr>
      <w:r w:rsidRPr="00BD324F">
        <w:t xml:space="preserve">          properties:</w:t>
      </w:r>
    </w:p>
    <w:p w14:paraId="39A19C20" w14:textId="77777777" w:rsidR="003D36CB" w:rsidRPr="00BD324F" w:rsidRDefault="003D36CB" w:rsidP="003D36CB">
      <w:pPr>
        <w:pStyle w:val="PL"/>
      </w:pPr>
      <w:r w:rsidRPr="00BD324F">
        <w:t xml:space="preserve">            CommonBeamformingFunction:</w:t>
      </w:r>
    </w:p>
    <w:p w14:paraId="07EF3F43" w14:textId="77777777" w:rsidR="003D36CB" w:rsidRPr="00BD324F" w:rsidRDefault="003D36CB" w:rsidP="003D36CB">
      <w:pPr>
        <w:pStyle w:val="PL"/>
      </w:pPr>
      <w:r w:rsidRPr="00BD324F">
        <w:t xml:space="preserve">              $ref: '#/components/schemas/CommonBeamformingFunction-Single'</w:t>
      </w:r>
    </w:p>
    <w:p w14:paraId="005A9355" w14:textId="77777777" w:rsidR="003D36CB" w:rsidRPr="00BD324F" w:rsidRDefault="003D36CB" w:rsidP="003D36CB">
      <w:pPr>
        <w:pStyle w:val="PL"/>
      </w:pPr>
      <w:r w:rsidRPr="00BD324F">
        <w:t xml:space="preserve">    Bwp-Single:</w:t>
      </w:r>
    </w:p>
    <w:p w14:paraId="2DD2DAE1" w14:textId="77777777" w:rsidR="003D36CB" w:rsidRPr="00BD324F" w:rsidRDefault="003D36CB" w:rsidP="003D36CB">
      <w:pPr>
        <w:pStyle w:val="PL"/>
      </w:pPr>
      <w:r w:rsidRPr="00BD324F">
        <w:t xml:space="preserve">      allOf:</w:t>
      </w:r>
    </w:p>
    <w:p w14:paraId="0D23A9A8" w14:textId="77777777" w:rsidR="003D36CB" w:rsidRPr="00BD324F" w:rsidRDefault="003D36CB" w:rsidP="003D36CB">
      <w:pPr>
        <w:pStyle w:val="PL"/>
      </w:pPr>
      <w:r w:rsidRPr="00BD324F">
        <w:t xml:space="preserve">        - $ref: 'genericNrm.yaml#/components/schemas/Top'</w:t>
      </w:r>
    </w:p>
    <w:p w14:paraId="2C305192" w14:textId="77777777" w:rsidR="003D36CB" w:rsidRPr="00BD324F" w:rsidRDefault="003D36CB" w:rsidP="003D36CB">
      <w:pPr>
        <w:pStyle w:val="PL"/>
      </w:pPr>
      <w:r w:rsidRPr="00BD324F">
        <w:t xml:space="preserve">        - type: object</w:t>
      </w:r>
    </w:p>
    <w:p w14:paraId="54B62913" w14:textId="77777777" w:rsidR="003D36CB" w:rsidRPr="00BD324F" w:rsidRDefault="003D36CB" w:rsidP="003D36CB">
      <w:pPr>
        <w:pStyle w:val="PL"/>
      </w:pPr>
      <w:r w:rsidRPr="00BD324F">
        <w:t xml:space="preserve">          properties:</w:t>
      </w:r>
    </w:p>
    <w:p w14:paraId="6B52B257" w14:textId="77777777" w:rsidR="003D36CB" w:rsidRPr="00BD324F" w:rsidRDefault="003D36CB" w:rsidP="003D36CB">
      <w:pPr>
        <w:pStyle w:val="PL"/>
      </w:pPr>
      <w:r w:rsidRPr="00BD324F">
        <w:t xml:space="preserve">            attributes:</w:t>
      </w:r>
    </w:p>
    <w:p w14:paraId="5E9097C8" w14:textId="77777777" w:rsidR="003D36CB" w:rsidRPr="00BD324F" w:rsidRDefault="003D36CB" w:rsidP="003D36CB">
      <w:pPr>
        <w:pStyle w:val="PL"/>
      </w:pPr>
      <w:r w:rsidRPr="00BD324F">
        <w:t xml:space="preserve">              allOf:</w:t>
      </w:r>
    </w:p>
    <w:p w14:paraId="6C1BCE50" w14:textId="77777777" w:rsidR="003D36CB" w:rsidRPr="00BD324F" w:rsidRDefault="003D36CB" w:rsidP="003D36CB">
      <w:pPr>
        <w:pStyle w:val="PL"/>
      </w:pPr>
      <w:r w:rsidRPr="00BD324F">
        <w:t xml:space="preserve">                - $ref: 'genericNrm.yaml#/components/schemas/ManagedFunction-Attr'</w:t>
      </w:r>
    </w:p>
    <w:p w14:paraId="01C6BA2B" w14:textId="77777777" w:rsidR="003D36CB" w:rsidRPr="00BD324F" w:rsidRDefault="003D36CB" w:rsidP="003D36CB">
      <w:pPr>
        <w:pStyle w:val="PL"/>
      </w:pPr>
      <w:r w:rsidRPr="00BD324F">
        <w:t xml:space="preserve">                - type: object</w:t>
      </w:r>
    </w:p>
    <w:p w14:paraId="3FE0B4B3" w14:textId="77777777" w:rsidR="003D36CB" w:rsidRPr="00BD324F" w:rsidRDefault="003D36CB" w:rsidP="003D36CB">
      <w:pPr>
        <w:pStyle w:val="PL"/>
      </w:pPr>
      <w:r w:rsidRPr="00BD324F">
        <w:t xml:space="preserve">                  properties:</w:t>
      </w:r>
    </w:p>
    <w:p w14:paraId="2A810FE5" w14:textId="77777777" w:rsidR="003D36CB" w:rsidRPr="00BD324F" w:rsidRDefault="003D36CB" w:rsidP="003D36CB">
      <w:pPr>
        <w:pStyle w:val="PL"/>
      </w:pPr>
      <w:r w:rsidRPr="00BD324F">
        <w:t xml:space="preserve">                    bwpContext:</w:t>
      </w:r>
    </w:p>
    <w:p w14:paraId="344B9F01" w14:textId="77777777" w:rsidR="003D36CB" w:rsidRPr="00BD324F" w:rsidRDefault="003D36CB" w:rsidP="003D36CB">
      <w:pPr>
        <w:pStyle w:val="PL"/>
      </w:pPr>
      <w:r w:rsidRPr="00BD324F">
        <w:t xml:space="preserve">                      $ref: '#/components/schemas/BwpContext'</w:t>
      </w:r>
    </w:p>
    <w:p w14:paraId="541FC8E5" w14:textId="77777777" w:rsidR="003D36CB" w:rsidRPr="00BD324F" w:rsidRDefault="003D36CB" w:rsidP="003D36CB">
      <w:pPr>
        <w:pStyle w:val="PL"/>
      </w:pPr>
      <w:r w:rsidRPr="00BD324F">
        <w:t xml:space="preserve">                    isInitialBwp:</w:t>
      </w:r>
    </w:p>
    <w:p w14:paraId="626AE9BB" w14:textId="77777777" w:rsidR="003D36CB" w:rsidRPr="00BD324F" w:rsidRDefault="003D36CB" w:rsidP="003D36CB">
      <w:pPr>
        <w:pStyle w:val="PL"/>
      </w:pPr>
      <w:r w:rsidRPr="00BD324F">
        <w:t xml:space="preserve">                      $ref: '#/components/schemas/IsInitialBwp'</w:t>
      </w:r>
    </w:p>
    <w:p w14:paraId="3A95A465" w14:textId="77777777" w:rsidR="003D36CB" w:rsidRPr="00BD324F" w:rsidRDefault="003D36CB" w:rsidP="003D36CB">
      <w:pPr>
        <w:pStyle w:val="PL"/>
      </w:pPr>
      <w:r w:rsidRPr="00BD324F">
        <w:t xml:space="preserve">                    subCarrierSpacing:</w:t>
      </w:r>
    </w:p>
    <w:p w14:paraId="19D07B07" w14:textId="77777777" w:rsidR="003D36CB" w:rsidRPr="00BD324F" w:rsidRDefault="003D36CB" w:rsidP="003D36CB">
      <w:pPr>
        <w:pStyle w:val="PL"/>
      </w:pPr>
      <w:r w:rsidRPr="00BD324F">
        <w:t xml:space="preserve">                      type: integer</w:t>
      </w:r>
    </w:p>
    <w:p w14:paraId="6E0C8831" w14:textId="77777777" w:rsidR="003D36CB" w:rsidRPr="00BD324F" w:rsidRDefault="003D36CB" w:rsidP="003D36CB">
      <w:pPr>
        <w:pStyle w:val="PL"/>
      </w:pPr>
      <w:r w:rsidRPr="00BD324F">
        <w:t xml:space="preserve">                    cyclicPrefix:</w:t>
      </w:r>
    </w:p>
    <w:p w14:paraId="71D1B908" w14:textId="77777777" w:rsidR="003D36CB" w:rsidRPr="00BD324F" w:rsidRDefault="003D36CB" w:rsidP="003D36CB">
      <w:pPr>
        <w:pStyle w:val="PL"/>
      </w:pPr>
      <w:r w:rsidRPr="00BD324F">
        <w:t xml:space="preserve">                      $ref: '#/components/schemas/CyclicPrefix'</w:t>
      </w:r>
    </w:p>
    <w:p w14:paraId="15B46437" w14:textId="77777777" w:rsidR="003D36CB" w:rsidRPr="00BD324F" w:rsidRDefault="003D36CB" w:rsidP="003D36CB">
      <w:pPr>
        <w:pStyle w:val="PL"/>
      </w:pPr>
      <w:r w:rsidRPr="00BD324F">
        <w:t xml:space="preserve">                    startRB:</w:t>
      </w:r>
    </w:p>
    <w:p w14:paraId="447552A5" w14:textId="77777777" w:rsidR="003D36CB" w:rsidRPr="00BD324F" w:rsidRDefault="003D36CB" w:rsidP="003D36CB">
      <w:pPr>
        <w:pStyle w:val="PL"/>
      </w:pPr>
      <w:r w:rsidRPr="00BD324F">
        <w:t xml:space="preserve">                      type: integer</w:t>
      </w:r>
    </w:p>
    <w:p w14:paraId="63F0546A" w14:textId="77777777" w:rsidR="003D36CB" w:rsidRPr="00BD324F" w:rsidRDefault="003D36CB" w:rsidP="003D36CB">
      <w:pPr>
        <w:pStyle w:val="PL"/>
      </w:pPr>
      <w:r w:rsidRPr="00BD324F">
        <w:t xml:space="preserve">                    numberOfRBs:</w:t>
      </w:r>
    </w:p>
    <w:p w14:paraId="15E3437F" w14:textId="77777777" w:rsidR="003D36CB" w:rsidRPr="00BD324F" w:rsidRDefault="003D36CB" w:rsidP="003D36CB">
      <w:pPr>
        <w:pStyle w:val="PL"/>
      </w:pPr>
      <w:r w:rsidRPr="00BD324F">
        <w:t xml:space="preserve">                      type: integer</w:t>
      </w:r>
    </w:p>
    <w:p w14:paraId="4AA12292" w14:textId="77777777" w:rsidR="003D36CB" w:rsidRPr="00BD324F" w:rsidRDefault="003D36CB" w:rsidP="003D36CB">
      <w:pPr>
        <w:pStyle w:val="PL"/>
      </w:pPr>
      <w:r w:rsidRPr="00BD324F">
        <w:t xml:space="preserve">        - $ref: 'genericNrm.yaml#/components/schemas/ManagedFunction-ncO'</w:t>
      </w:r>
    </w:p>
    <w:p w14:paraId="22B8272A" w14:textId="77777777" w:rsidR="003D36CB" w:rsidRPr="00BD324F" w:rsidRDefault="003D36CB" w:rsidP="003D36CB">
      <w:pPr>
        <w:pStyle w:val="PL"/>
      </w:pPr>
      <w:r w:rsidRPr="00BD324F">
        <w:t xml:space="preserve">    CommonBeamformingFunction-Single:</w:t>
      </w:r>
    </w:p>
    <w:p w14:paraId="0DC32DDC" w14:textId="77777777" w:rsidR="003D36CB" w:rsidRPr="00BD324F" w:rsidRDefault="003D36CB" w:rsidP="003D36CB">
      <w:pPr>
        <w:pStyle w:val="PL"/>
      </w:pPr>
      <w:r w:rsidRPr="00BD324F">
        <w:t xml:space="preserve">      allOf:</w:t>
      </w:r>
    </w:p>
    <w:p w14:paraId="13C2FBDC" w14:textId="77777777" w:rsidR="003D36CB" w:rsidRPr="00BD324F" w:rsidRDefault="003D36CB" w:rsidP="003D36CB">
      <w:pPr>
        <w:pStyle w:val="PL"/>
      </w:pPr>
      <w:r w:rsidRPr="00BD324F">
        <w:t xml:space="preserve">        - $ref: 'genericNrm.yaml#/components/schemas/Top'</w:t>
      </w:r>
    </w:p>
    <w:p w14:paraId="3A44DD78" w14:textId="77777777" w:rsidR="003D36CB" w:rsidRPr="00BD324F" w:rsidRDefault="003D36CB" w:rsidP="003D36CB">
      <w:pPr>
        <w:pStyle w:val="PL"/>
      </w:pPr>
      <w:r w:rsidRPr="00BD324F">
        <w:t xml:space="preserve">        - type: object</w:t>
      </w:r>
    </w:p>
    <w:p w14:paraId="7EF1276C" w14:textId="77777777" w:rsidR="003D36CB" w:rsidRPr="00BD324F" w:rsidRDefault="003D36CB" w:rsidP="003D36CB">
      <w:pPr>
        <w:pStyle w:val="PL"/>
      </w:pPr>
      <w:r w:rsidRPr="00BD324F">
        <w:t xml:space="preserve">          properties:</w:t>
      </w:r>
    </w:p>
    <w:p w14:paraId="04824A7B" w14:textId="77777777" w:rsidR="003D36CB" w:rsidRPr="00BD324F" w:rsidRDefault="003D36CB" w:rsidP="003D36CB">
      <w:pPr>
        <w:pStyle w:val="PL"/>
      </w:pPr>
      <w:r w:rsidRPr="00BD324F">
        <w:t xml:space="preserve">            attributes:</w:t>
      </w:r>
    </w:p>
    <w:p w14:paraId="1570080F" w14:textId="77777777" w:rsidR="003D36CB" w:rsidRPr="00BD324F" w:rsidRDefault="003D36CB" w:rsidP="003D36CB">
      <w:pPr>
        <w:pStyle w:val="PL"/>
      </w:pPr>
      <w:r w:rsidRPr="00BD324F">
        <w:t xml:space="preserve">              allOf:</w:t>
      </w:r>
    </w:p>
    <w:p w14:paraId="05F1E3D8" w14:textId="77777777" w:rsidR="003D36CB" w:rsidRPr="00BD324F" w:rsidRDefault="003D36CB" w:rsidP="003D36CB">
      <w:pPr>
        <w:pStyle w:val="PL"/>
      </w:pPr>
      <w:r w:rsidRPr="00BD324F">
        <w:t xml:space="preserve">                - type: object</w:t>
      </w:r>
    </w:p>
    <w:p w14:paraId="2BBE9862" w14:textId="77777777" w:rsidR="003D36CB" w:rsidRPr="00BD324F" w:rsidRDefault="003D36CB" w:rsidP="003D36CB">
      <w:pPr>
        <w:pStyle w:val="PL"/>
      </w:pPr>
      <w:r w:rsidRPr="00BD324F">
        <w:t xml:space="preserve">                  properties:</w:t>
      </w:r>
    </w:p>
    <w:p w14:paraId="49E8A2F2" w14:textId="77777777" w:rsidR="003D36CB" w:rsidRPr="00BD324F" w:rsidRDefault="003D36CB" w:rsidP="003D36CB">
      <w:pPr>
        <w:pStyle w:val="PL"/>
      </w:pPr>
      <w:r w:rsidRPr="00BD324F">
        <w:t xml:space="preserve">                    coverageShape:</w:t>
      </w:r>
    </w:p>
    <w:p w14:paraId="7CBFF25B" w14:textId="77777777" w:rsidR="003D36CB" w:rsidRPr="00BD324F" w:rsidRDefault="003D36CB" w:rsidP="003D36CB">
      <w:pPr>
        <w:pStyle w:val="PL"/>
      </w:pPr>
      <w:r w:rsidRPr="00BD324F">
        <w:t xml:space="preserve">                      $ref: '#/components/schemas/CoverageShape'</w:t>
      </w:r>
    </w:p>
    <w:p w14:paraId="6AC18218" w14:textId="77777777" w:rsidR="003D36CB" w:rsidRPr="00BD324F" w:rsidRDefault="003D36CB" w:rsidP="003D36CB">
      <w:pPr>
        <w:pStyle w:val="PL"/>
      </w:pPr>
      <w:r w:rsidRPr="00BD324F">
        <w:t xml:space="preserve">                    digitalAzimuth:</w:t>
      </w:r>
    </w:p>
    <w:p w14:paraId="1CA8C86F" w14:textId="77777777" w:rsidR="003D36CB" w:rsidRPr="00BD324F" w:rsidRDefault="003D36CB" w:rsidP="003D36CB">
      <w:pPr>
        <w:pStyle w:val="PL"/>
      </w:pPr>
      <w:r w:rsidRPr="00BD324F">
        <w:t xml:space="preserve">                      $ref: '#/components/schemas/DigitalAzimuth'</w:t>
      </w:r>
    </w:p>
    <w:p w14:paraId="121E0B84" w14:textId="77777777" w:rsidR="003D36CB" w:rsidRPr="00BD324F" w:rsidRDefault="003D36CB" w:rsidP="003D36CB">
      <w:pPr>
        <w:pStyle w:val="PL"/>
      </w:pPr>
      <w:r w:rsidRPr="00BD324F">
        <w:t xml:space="preserve">                    digitalTilt:</w:t>
      </w:r>
    </w:p>
    <w:p w14:paraId="25AC7B7B" w14:textId="77777777" w:rsidR="003D36CB" w:rsidRPr="00BD324F" w:rsidRDefault="003D36CB" w:rsidP="003D36CB">
      <w:pPr>
        <w:pStyle w:val="PL"/>
      </w:pPr>
      <w:r w:rsidRPr="00BD324F">
        <w:t xml:space="preserve">                      $ref: '#/components/schemas/DigitalTilt'</w:t>
      </w:r>
    </w:p>
    <w:p w14:paraId="6509DDD2" w14:textId="77777777" w:rsidR="003D36CB" w:rsidRPr="00BD324F" w:rsidRDefault="003D36CB" w:rsidP="003D36CB">
      <w:pPr>
        <w:pStyle w:val="PL"/>
      </w:pPr>
      <w:r w:rsidRPr="00BD324F">
        <w:t xml:space="preserve">        - type: object</w:t>
      </w:r>
    </w:p>
    <w:p w14:paraId="468FADB6" w14:textId="77777777" w:rsidR="003D36CB" w:rsidRPr="00BD324F" w:rsidRDefault="003D36CB" w:rsidP="003D36CB">
      <w:pPr>
        <w:pStyle w:val="PL"/>
      </w:pPr>
      <w:r w:rsidRPr="00BD324F">
        <w:t xml:space="preserve">          properties:</w:t>
      </w:r>
    </w:p>
    <w:p w14:paraId="1107F297" w14:textId="77777777" w:rsidR="003D36CB" w:rsidRPr="00BD324F" w:rsidRDefault="003D36CB" w:rsidP="003D36CB">
      <w:pPr>
        <w:pStyle w:val="PL"/>
      </w:pPr>
      <w:r w:rsidRPr="00BD324F">
        <w:t xml:space="preserve">            Beam:</w:t>
      </w:r>
    </w:p>
    <w:p w14:paraId="78F24BAA" w14:textId="77777777" w:rsidR="003D36CB" w:rsidRPr="00BD324F" w:rsidRDefault="003D36CB" w:rsidP="003D36CB">
      <w:pPr>
        <w:pStyle w:val="PL"/>
      </w:pPr>
      <w:r w:rsidRPr="00BD324F">
        <w:t xml:space="preserve">              $ref: '#/components/schemas/Beam-Multiple'</w:t>
      </w:r>
    </w:p>
    <w:p w14:paraId="024DBD89" w14:textId="77777777" w:rsidR="003D36CB" w:rsidRPr="00BD324F" w:rsidRDefault="003D36CB" w:rsidP="003D36CB">
      <w:pPr>
        <w:pStyle w:val="PL"/>
      </w:pPr>
      <w:r w:rsidRPr="00BD324F">
        <w:t xml:space="preserve">    Beam-Single:</w:t>
      </w:r>
    </w:p>
    <w:p w14:paraId="7B6CDF26" w14:textId="77777777" w:rsidR="003D36CB" w:rsidRPr="00BD324F" w:rsidRDefault="003D36CB" w:rsidP="003D36CB">
      <w:pPr>
        <w:pStyle w:val="PL"/>
      </w:pPr>
      <w:r w:rsidRPr="00BD324F">
        <w:t xml:space="preserve">      allOf:</w:t>
      </w:r>
    </w:p>
    <w:p w14:paraId="1AB99F5C" w14:textId="77777777" w:rsidR="003D36CB" w:rsidRPr="00BD324F" w:rsidRDefault="003D36CB" w:rsidP="003D36CB">
      <w:pPr>
        <w:pStyle w:val="PL"/>
      </w:pPr>
      <w:r w:rsidRPr="00BD324F">
        <w:t xml:space="preserve">        - $ref: 'genericNrm.yaml#/components/schemas/Top'</w:t>
      </w:r>
    </w:p>
    <w:p w14:paraId="5E233BDA" w14:textId="77777777" w:rsidR="003D36CB" w:rsidRPr="00BD324F" w:rsidRDefault="003D36CB" w:rsidP="003D36CB">
      <w:pPr>
        <w:pStyle w:val="PL"/>
      </w:pPr>
      <w:r w:rsidRPr="00BD324F">
        <w:t xml:space="preserve">        - type: object</w:t>
      </w:r>
    </w:p>
    <w:p w14:paraId="08BBF337" w14:textId="77777777" w:rsidR="003D36CB" w:rsidRPr="00BD324F" w:rsidRDefault="003D36CB" w:rsidP="003D36CB">
      <w:pPr>
        <w:pStyle w:val="PL"/>
      </w:pPr>
      <w:r w:rsidRPr="00BD324F">
        <w:t xml:space="preserve">          properties:</w:t>
      </w:r>
    </w:p>
    <w:p w14:paraId="2D6E305E" w14:textId="77777777" w:rsidR="003D36CB" w:rsidRPr="00BD324F" w:rsidRDefault="003D36CB" w:rsidP="003D36CB">
      <w:pPr>
        <w:pStyle w:val="PL"/>
      </w:pPr>
      <w:r w:rsidRPr="00BD324F">
        <w:t xml:space="preserve">            attributes:</w:t>
      </w:r>
    </w:p>
    <w:p w14:paraId="77424024" w14:textId="77777777" w:rsidR="003D36CB" w:rsidRPr="00BD324F" w:rsidRDefault="003D36CB" w:rsidP="003D36CB">
      <w:pPr>
        <w:pStyle w:val="PL"/>
      </w:pPr>
      <w:r w:rsidRPr="00BD324F">
        <w:t xml:space="preserve">              allOf:</w:t>
      </w:r>
    </w:p>
    <w:p w14:paraId="43A3958C" w14:textId="77777777" w:rsidR="003D36CB" w:rsidRPr="00BD324F" w:rsidRDefault="003D36CB" w:rsidP="003D36CB">
      <w:pPr>
        <w:pStyle w:val="PL"/>
      </w:pPr>
      <w:r w:rsidRPr="00BD324F">
        <w:t xml:space="preserve">                - type: object</w:t>
      </w:r>
    </w:p>
    <w:p w14:paraId="75ACE80F" w14:textId="77777777" w:rsidR="003D36CB" w:rsidRPr="00BD324F" w:rsidRDefault="003D36CB" w:rsidP="003D36CB">
      <w:pPr>
        <w:pStyle w:val="PL"/>
      </w:pPr>
      <w:r w:rsidRPr="00BD324F">
        <w:t xml:space="preserve">                  properties:</w:t>
      </w:r>
    </w:p>
    <w:p w14:paraId="054F7D3E" w14:textId="77777777" w:rsidR="003D36CB" w:rsidRPr="00BD324F" w:rsidRDefault="003D36CB" w:rsidP="003D36CB">
      <w:pPr>
        <w:pStyle w:val="PL"/>
      </w:pPr>
      <w:r w:rsidRPr="00BD324F">
        <w:t xml:space="preserve">                    beamIndex:</w:t>
      </w:r>
    </w:p>
    <w:p w14:paraId="55845551" w14:textId="77777777" w:rsidR="003D36CB" w:rsidRPr="00BD324F" w:rsidRDefault="003D36CB" w:rsidP="003D36CB">
      <w:pPr>
        <w:pStyle w:val="PL"/>
      </w:pPr>
      <w:r w:rsidRPr="00BD324F">
        <w:t xml:space="preserve">                      type: integer</w:t>
      </w:r>
    </w:p>
    <w:p w14:paraId="50C9DB31" w14:textId="77777777" w:rsidR="003D36CB" w:rsidRPr="00BD324F" w:rsidRDefault="003D36CB" w:rsidP="003D36CB">
      <w:pPr>
        <w:pStyle w:val="PL"/>
      </w:pPr>
      <w:r w:rsidRPr="00BD324F">
        <w:t xml:space="preserve">                    beamType:</w:t>
      </w:r>
    </w:p>
    <w:p w14:paraId="6AEACDAD" w14:textId="77777777" w:rsidR="003D36CB" w:rsidRPr="00BD324F" w:rsidRDefault="003D36CB" w:rsidP="003D36CB">
      <w:pPr>
        <w:pStyle w:val="PL"/>
      </w:pPr>
      <w:r w:rsidRPr="00BD324F">
        <w:t xml:space="preserve">                      type: string</w:t>
      </w:r>
    </w:p>
    <w:p w14:paraId="4CE14EBF" w14:textId="77777777" w:rsidR="003D36CB" w:rsidRPr="00BD324F" w:rsidRDefault="003D36CB" w:rsidP="003D36CB">
      <w:pPr>
        <w:pStyle w:val="PL"/>
      </w:pPr>
      <w:r w:rsidRPr="00BD324F">
        <w:t xml:space="preserve">                      enum:</w:t>
      </w:r>
    </w:p>
    <w:p w14:paraId="7A96DA9D" w14:textId="77777777" w:rsidR="003D36CB" w:rsidRPr="00BD324F" w:rsidRDefault="003D36CB" w:rsidP="003D36CB">
      <w:pPr>
        <w:pStyle w:val="PL"/>
      </w:pPr>
      <w:r w:rsidRPr="00BD324F">
        <w:t xml:space="preserve">                        - SSB-BEAM</w:t>
      </w:r>
    </w:p>
    <w:p w14:paraId="084DA217" w14:textId="77777777" w:rsidR="003D36CB" w:rsidRPr="00BD324F" w:rsidRDefault="003D36CB" w:rsidP="003D36CB">
      <w:pPr>
        <w:pStyle w:val="PL"/>
      </w:pPr>
      <w:r w:rsidRPr="00BD324F">
        <w:t xml:space="preserve">                    beamAzimuth:</w:t>
      </w:r>
    </w:p>
    <w:p w14:paraId="254FF2F2" w14:textId="77777777" w:rsidR="003D36CB" w:rsidRPr="00BD324F" w:rsidRDefault="003D36CB" w:rsidP="003D36CB">
      <w:pPr>
        <w:pStyle w:val="PL"/>
      </w:pPr>
      <w:r w:rsidRPr="00BD324F">
        <w:t xml:space="preserve">                      type: integer</w:t>
      </w:r>
    </w:p>
    <w:p w14:paraId="0727F64C" w14:textId="77777777" w:rsidR="003D36CB" w:rsidRPr="00BD324F" w:rsidRDefault="003D36CB" w:rsidP="003D36CB">
      <w:pPr>
        <w:pStyle w:val="PL"/>
      </w:pPr>
      <w:r w:rsidRPr="00BD324F">
        <w:t xml:space="preserve">                      minimum: -1800</w:t>
      </w:r>
    </w:p>
    <w:p w14:paraId="232086EC" w14:textId="77777777" w:rsidR="003D36CB" w:rsidRPr="00BD324F" w:rsidRDefault="003D36CB" w:rsidP="003D36CB">
      <w:pPr>
        <w:pStyle w:val="PL"/>
      </w:pPr>
      <w:r w:rsidRPr="00BD324F">
        <w:t xml:space="preserve">                      maximum: 1800</w:t>
      </w:r>
    </w:p>
    <w:p w14:paraId="31E4BFE3" w14:textId="77777777" w:rsidR="003D36CB" w:rsidRPr="00BD324F" w:rsidRDefault="003D36CB" w:rsidP="003D36CB">
      <w:pPr>
        <w:pStyle w:val="PL"/>
      </w:pPr>
      <w:r w:rsidRPr="00BD324F">
        <w:t xml:space="preserve">                    beamTilt:</w:t>
      </w:r>
    </w:p>
    <w:p w14:paraId="2FA22B20" w14:textId="77777777" w:rsidR="003D36CB" w:rsidRPr="00BD324F" w:rsidRDefault="003D36CB" w:rsidP="003D36CB">
      <w:pPr>
        <w:pStyle w:val="PL"/>
      </w:pPr>
      <w:r w:rsidRPr="00BD324F">
        <w:t xml:space="preserve">                      type: integer</w:t>
      </w:r>
    </w:p>
    <w:p w14:paraId="7B5D4549" w14:textId="77777777" w:rsidR="003D36CB" w:rsidRPr="00BD324F" w:rsidRDefault="003D36CB" w:rsidP="003D36CB">
      <w:pPr>
        <w:pStyle w:val="PL"/>
      </w:pPr>
      <w:r w:rsidRPr="00BD324F">
        <w:t xml:space="preserve">                      minimum: -900</w:t>
      </w:r>
    </w:p>
    <w:p w14:paraId="4437F97B" w14:textId="77777777" w:rsidR="003D36CB" w:rsidRPr="00BD324F" w:rsidRDefault="003D36CB" w:rsidP="003D36CB">
      <w:pPr>
        <w:pStyle w:val="PL"/>
      </w:pPr>
      <w:r w:rsidRPr="00BD324F">
        <w:t xml:space="preserve">                      maximum: 900</w:t>
      </w:r>
    </w:p>
    <w:p w14:paraId="326AB62E" w14:textId="77777777" w:rsidR="003D36CB" w:rsidRPr="00BD324F" w:rsidRDefault="003D36CB" w:rsidP="003D36CB">
      <w:pPr>
        <w:pStyle w:val="PL"/>
      </w:pPr>
      <w:r w:rsidRPr="00BD324F">
        <w:t xml:space="preserve">                    beamHorizWidth:</w:t>
      </w:r>
    </w:p>
    <w:p w14:paraId="42DBDC07" w14:textId="77777777" w:rsidR="003D36CB" w:rsidRPr="00BD324F" w:rsidRDefault="003D36CB" w:rsidP="003D36CB">
      <w:pPr>
        <w:pStyle w:val="PL"/>
      </w:pPr>
      <w:r w:rsidRPr="00BD324F">
        <w:t xml:space="preserve">                      type: integer</w:t>
      </w:r>
    </w:p>
    <w:p w14:paraId="0794BFCE" w14:textId="77777777" w:rsidR="003D36CB" w:rsidRPr="00BD324F" w:rsidRDefault="003D36CB" w:rsidP="003D36CB">
      <w:pPr>
        <w:pStyle w:val="PL"/>
      </w:pPr>
      <w:r w:rsidRPr="00BD324F">
        <w:t xml:space="preserve">                      minimum: 0</w:t>
      </w:r>
    </w:p>
    <w:p w14:paraId="708EEB58" w14:textId="77777777" w:rsidR="003D36CB" w:rsidRPr="00BD324F" w:rsidRDefault="003D36CB" w:rsidP="003D36CB">
      <w:pPr>
        <w:pStyle w:val="PL"/>
      </w:pPr>
      <w:r w:rsidRPr="00BD324F">
        <w:t xml:space="preserve">                      maximum: 3599</w:t>
      </w:r>
    </w:p>
    <w:p w14:paraId="35E780F0" w14:textId="77777777" w:rsidR="003D36CB" w:rsidRPr="00BD324F" w:rsidRDefault="003D36CB" w:rsidP="003D36CB">
      <w:pPr>
        <w:pStyle w:val="PL"/>
      </w:pPr>
      <w:r w:rsidRPr="00BD324F">
        <w:t xml:space="preserve">                    beamVertWidth:</w:t>
      </w:r>
    </w:p>
    <w:p w14:paraId="0D4A354E" w14:textId="77777777" w:rsidR="003D36CB" w:rsidRPr="00BD324F" w:rsidRDefault="003D36CB" w:rsidP="003D36CB">
      <w:pPr>
        <w:pStyle w:val="PL"/>
      </w:pPr>
      <w:r w:rsidRPr="00BD324F">
        <w:t xml:space="preserve">                      type: integer</w:t>
      </w:r>
    </w:p>
    <w:p w14:paraId="72EBBB10" w14:textId="77777777" w:rsidR="003D36CB" w:rsidRPr="00BD324F" w:rsidRDefault="003D36CB" w:rsidP="003D36CB">
      <w:pPr>
        <w:pStyle w:val="PL"/>
      </w:pPr>
      <w:r w:rsidRPr="00BD324F">
        <w:t xml:space="preserve">                      minimum: 0</w:t>
      </w:r>
    </w:p>
    <w:p w14:paraId="58744AD3" w14:textId="77777777" w:rsidR="003D36CB" w:rsidRPr="00BD324F" w:rsidRDefault="003D36CB" w:rsidP="003D36CB">
      <w:pPr>
        <w:pStyle w:val="PL"/>
      </w:pPr>
      <w:r w:rsidRPr="00BD324F">
        <w:t xml:space="preserve">                      maximum: 1800</w:t>
      </w:r>
    </w:p>
    <w:p w14:paraId="00675DCB" w14:textId="77777777" w:rsidR="003D36CB" w:rsidRPr="00BD324F" w:rsidRDefault="003D36CB" w:rsidP="003D36CB">
      <w:pPr>
        <w:pStyle w:val="PL"/>
      </w:pPr>
      <w:r w:rsidRPr="00BD324F">
        <w:t xml:space="preserve">    RRMPolicyRatio-Single:</w:t>
      </w:r>
    </w:p>
    <w:p w14:paraId="1885DFC2" w14:textId="77777777" w:rsidR="003D36CB" w:rsidRPr="00BD324F" w:rsidRDefault="003D36CB" w:rsidP="003D36CB">
      <w:pPr>
        <w:pStyle w:val="PL"/>
      </w:pPr>
      <w:r w:rsidRPr="00BD324F">
        <w:t xml:space="preserve">      allOf:</w:t>
      </w:r>
    </w:p>
    <w:p w14:paraId="62E5D2FE" w14:textId="77777777" w:rsidR="003D36CB" w:rsidRPr="00BD324F" w:rsidRDefault="003D36CB" w:rsidP="003D36CB">
      <w:pPr>
        <w:pStyle w:val="PL"/>
      </w:pPr>
      <w:r w:rsidRPr="00BD324F">
        <w:t xml:space="preserve">        - $ref: 'genericNrm.yaml#/components/schemas/Top'</w:t>
      </w:r>
    </w:p>
    <w:p w14:paraId="25DC475A" w14:textId="77777777" w:rsidR="003D36CB" w:rsidRPr="00BD324F" w:rsidRDefault="003D36CB" w:rsidP="003D36CB">
      <w:pPr>
        <w:pStyle w:val="PL"/>
      </w:pPr>
      <w:r w:rsidRPr="00BD324F">
        <w:t xml:space="preserve">        - type: object</w:t>
      </w:r>
    </w:p>
    <w:p w14:paraId="0EAA1506" w14:textId="77777777" w:rsidR="003D36CB" w:rsidRPr="00BD324F" w:rsidRDefault="003D36CB" w:rsidP="003D36CB">
      <w:pPr>
        <w:pStyle w:val="PL"/>
      </w:pPr>
      <w:r w:rsidRPr="00BD324F">
        <w:t xml:space="preserve">          properties:</w:t>
      </w:r>
    </w:p>
    <w:p w14:paraId="2DF54C0A" w14:textId="77777777" w:rsidR="003D36CB" w:rsidRPr="00BD324F" w:rsidRDefault="003D36CB" w:rsidP="003D36CB">
      <w:pPr>
        <w:pStyle w:val="PL"/>
      </w:pPr>
      <w:r w:rsidRPr="00BD324F">
        <w:t xml:space="preserve">            attributes:</w:t>
      </w:r>
    </w:p>
    <w:p w14:paraId="3672F2B3" w14:textId="77777777" w:rsidR="003D36CB" w:rsidRPr="00BD324F" w:rsidRDefault="003D36CB" w:rsidP="003D36CB">
      <w:pPr>
        <w:pStyle w:val="PL"/>
      </w:pPr>
      <w:r w:rsidRPr="00BD324F">
        <w:t xml:space="preserve">              allOf:</w:t>
      </w:r>
    </w:p>
    <w:p w14:paraId="72D59969" w14:textId="77777777" w:rsidR="003D36CB" w:rsidRPr="00BD324F" w:rsidRDefault="003D36CB" w:rsidP="003D36CB">
      <w:pPr>
        <w:pStyle w:val="PL"/>
      </w:pPr>
      <w:r w:rsidRPr="00BD324F">
        <w:t xml:space="preserve">                - $ref: '#/components/schemas/RrmPolicy_-Attr'</w:t>
      </w:r>
    </w:p>
    <w:p w14:paraId="076B4FED" w14:textId="77777777" w:rsidR="003D36CB" w:rsidRPr="00BD324F" w:rsidRDefault="003D36CB" w:rsidP="003D36CB">
      <w:pPr>
        <w:pStyle w:val="PL"/>
      </w:pPr>
      <w:r w:rsidRPr="00BD324F">
        <w:t xml:space="preserve">                - type: object</w:t>
      </w:r>
    </w:p>
    <w:p w14:paraId="3AE5F776" w14:textId="77777777" w:rsidR="003D36CB" w:rsidRPr="00BD324F" w:rsidRDefault="003D36CB" w:rsidP="003D36CB">
      <w:pPr>
        <w:pStyle w:val="PL"/>
      </w:pPr>
      <w:r w:rsidRPr="00BD324F">
        <w:t xml:space="preserve">                  properties:</w:t>
      </w:r>
    </w:p>
    <w:p w14:paraId="235344D5" w14:textId="77777777" w:rsidR="003D36CB" w:rsidRPr="00BD324F" w:rsidRDefault="003D36CB" w:rsidP="003D36CB">
      <w:pPr>
        <w:pStyle w:val="PL"/>
      </w:pPr>
      <w:r w:rsidRPr="00BD324F">
        <w:t xml:space="preserve">                    rRMPolicyMaxRatio:</w:t>
      </w:r>
    </w:p>
    <w:p w14:paraId="4C84667C" w14:textId="77777777" w:rsidR="003D36CB" w:rsidRPr="00BD324F" w:rsidRDefault="003D36CB" w:rsidP="003D36CB">
      <w:pPr>
        <w:pStyle w:val="PL"/>
      </w:pPr>
      <w:r w:rsidRPr="00BD324F">
        <w:t xml:space="preserve">                      type: integer</w:t>
      </w:r>
    </w:p>
    <w:p w14:paraId="0E5C8B5A" w14:textId="77777777" w:rsidR="003D36CB" w:rsidRPr="00BD324F" w:rsidRDefault="003D36CB" w:rsidP="003D36CB">
      <w:pPr>
        <w:pStyle w:val="PL"/>
      </w:pPr>
      <w:r w:rsidRPr="00BD324F">
        <w:t xml:space="preserve">                    rRMPolicyMinRatio:</w:t>
      </w:r>
    </w:p>
    <w:p w14:paraId="0F5AA92E" w14:textId="77777777" w:rsidR="003D36CB" w:rsidRPr="00BD324F" w:rsidRDefault="003D36CB" w:rsidP="003D36CB">
      <w:pPr>
        <w:pStyle w:val="PL"/>
      </w:pPr>
      <w:r w:rsidRPr="00BD324F">
        <w:t xml:space="preserve">                      type: integer</w:t>
      </w:r>
    </w:p>
    <w:p w14:paraId="24190701" w14:textId="77777777" w:rsidR="003D36CB" w:rsidRPr="00BD324F" w:rsidRDefault="003D36CB" w:rsidP="003D36CB">
      <w:pPr>
        <w:pStyle w:val="PL"/>
      </w:pPr>
      <w:r w:rsidRPr="00BD324F">
        <w:t xml:space="preserve">                    rRMPolicyDedicatedRatio:</w:t>
      </w:r>
    </w:p>
    <w:p w14:paraId="6F2E7B2A" w14:textId="77777777" w:rsidR="003D36CB" w:rsidRPr="00BD324F" w:rsidRDefault="003D36CB" w:rsidP="003D36CB">
      <w:pPr>
        <w:pStyle w:val="PL"/>
      </w:pPr>
      <w:r w:rsidRPr="00BD324F">
        <w:t xml:space="preserve">                      type: integer</w:t>
      </w:r>
    </w:p>
    <w:p w14:paraId="6537F73C" w14:textId="77777777" w:rsidR="003D36CB" w:rsidRPr="00BD324F" w:rsidRDefault="003D36CB" w:rsidP="003D36CB">
      <w:pPr>
        <w:pStyle w:val="PL"/>
      </w:pPr>
    </w:p>
    <w:p w14:paraId="2F14B81A" w14:textId="77777777" w:rsidR="003D36CB" w:rsidRPr="00BD324F" w:rsidRDefault="003D36CB" w:rsidP="003D36CB">
      <w:pPr>
        <w:pStyle w:val="PL"/>
      </w:pPr>
      <w:r w:rsidRPr="00BD324F">
        <w:t xml:space="preserve">    NRCellRelation-Single:</w:t>
      </w:r>
    </w:p>
    <w:p w14:paraId="48E78839" w14:textId="77777777" w:rsidR="003D36CB" w:rsidRPr="00BD324F" w:rsidRDefault="003D36CB" w:rsidP="003D36CB">
      <w:pPr>
        <w:pStyle w:val="PL"/>
      </w:pPr>
      <w:r w:rsidRPr="00BD324F">
        <w:t xml:space="preserve">      allOf:</w:t>
      </w:r>
    </w:p>
    <w:p w14:paraId="7561D72F" w14:textId="77777777" w:rsidR="003D36CB" w:rsidRPr="00BD324F" w:rsidRDefault="003D36CB" w:rsidP="003D36CB">
      <w:pPr>
        <w:pStyle w:val="PL"/>
      </w:pPr>
      <w:r w:rsidRPr="00BD324F">
        <w:t xml:space="preserve">        - $ref: 'genericNrm.yaml#/components/schemas/Top'</w:t>
      </w:r>
    </w:p>
    <w:p w14:paraId="4589162B" w14:textId="77777777" w:rsidR="003D36CB" w:rsidRPr="00BD324F" w:rsidRDefault="003D36CB" w:rsidP="003D36CB">
      <w:pPr>
        <w:pStyle w:val="PL"/>
      </w:pPr>
      <w:r w:rsidRPr="00BD324F">
        <w:t xml:space="preserve">        - type: object</w:t>
      </w:r>
    </w:p>
    <w:p w14:paraId="37243F45" w14:textId="77777777" w:rsidR="003D36CB" w:rsidRPr="00BD324F" w:rsidRDefault="003D36CB" w:rsidP="003D36CB">
      <w:pPr>
        <w:pStyle w:val="PL"/>
      </w:pPr>
      <w:r w:rsidRPr="00BD324F">
        <w:t xml:space="preserve">          properties:</w:t>
      </w:r>
    </w:p>
    <w:p w14:paraId="049C1722" w14:textId="77777777" w:rsidR="003D36CB" w:rsidRPr="00BD324F" w:rsidRDefault="003D36CB" w:rsidP="003D36CB">
      <w:pPr>
        <w:pStyle w:val="PL"/>
      </w:pPr>
      <w:r w:rsidRPr="00BD324F">
        <w:t xml:space="preserve">            attributes:</w:t>
      </w:r>
    </w:p>
    <w:p w14:paraId="73301764" w14:textId="77777777" w:rsidR="003D36CB" w:rsidRPr="00BD324F" w:rsidRDefault="003D36CB" w:rsidP="003D36CB">
      <w:pPr>
        <w:pStyle w:val="PL"/>
      </w:pPr>
      <w:r w:rsidRPr="00BD324F">
        <w:t xml:space="preserve">                  type: object</w:t>
      </w:r>
    </w:p>
    <w:p w14:paraId="16FE3F55" w14:textId="77777777" w:rsidR="003D36CB" w:rsidRPr="00BD324F" w:rsidRDefault="003D36CB" w:rsidP="003D36CB">
      <w:pPr>
        <w:pStyle w:val="PL"/>
      </w:pPr>
      <w:r w:rsidRPr="00BD324F">
        <w:t xml:space="preserve">                  properties:</w:t>
      </w:r>
    </w:p>
    <w:p w14:paraId="32D057DA" w14:textId="77777777" w:rsidR="003D36CB" w:rsidRPr="00BD324F" w:rsidRDefault="003D36CB" w:rsidP="003D36CB">
      <w:pPr>
        <w:pStyle w:val="PL"/>
      </w:pPr>
      <w:r w:rsidRPr="00BD324F">
        <w:t xml:space="preserve">                    nRTCI:</w:t>
      </w:r>
    </w:p>
    <w:p w14:paraId="7DC713F8" w14:textId="77777777" w:rsidR="003D36CB" w:rsidRPr="00BD324F" w:rsidRDefault="003D36CB" w:rsidP="003D36CB">
      <w:pPr>
        <w:pStyle w:val="PL"/>
      </w:pPr>
      <w:r w:rsidRPr="00BD324F">
        <w:t xml:space="preserve">                      type: integer</w:t>
      </w:r>
    </w:p>
    <w:p w14:paraId="5955FFC3" w14:textId="77777777" w:rsidR="003D36CB" w:rsidRPr="00BD324F" w:rsidRDefault="003D36CB" w:rsidP="003D36CB">
      <w:pPr>
        <w:pStyle w:val="PL"/>
      </w:pPr>
      <w:r w:rsidRPr="00BD324F">
        <w:t xml:space="preserve">                    cellIndividualOffset:</w:t>
      </w:r>
    </w:p>
    <w:p w14:paraId="5341C09E" w14:textId="77777777" w:rsidR="003D36CB" w:rsidRPr="00BD324F" w:rsidRDefault="003D36CB" w:rsidP="003D36CB">
      <w:pPr>
        <w:pStyle w:val="PL"/>
      </w:pPr>
      <w:r w:rsidRPr="00BD324F">
        <w:t xml:space="preserve">                      $ref: '#/components/schemas/CellIndividualOffset'</w:t>
      </w:r>
    </w:p>
    <w:p w14:paraId="1C875301" w14:textId="77777777" w:rsidR="003D36CB" w:rsidRPr="00BD324F" w:rsidRDefault="003D36CB" w:rsidP="003D36CB">
      <w:pPr>
        <w:pStyle w:val="PL"/>
      </w:pPr>
      <w:r w:rsidRPr="00BD324F">
        <w:t xml:space="preserve">                    adjacentNRCellRef:</w:t>
      </w:r>
    </w:p>
    <w:p w14:paraId="0E880C88" w14:textId="77777777" w:rsidR="003D36CB" w:rsidRPr="00BD324F" w:rsidRDefault="003D36CB" w:rsidP="003D36CB">
      <w:pPr>
        <w:pStyle w:val="PL"/>
      </w:pPr>
      <w:r w:rsidRPr="00BD324F">
        <w:t xml:space="preserve">                      $ref: 'comDefs.yaml#/components/schemas/Dn'</w:t>
      </w:r>
    </w:p>
    <w:p w14:paraId="1455759B" w14:textId="77777777" w:rsidR="003D36CB" w:rsidRPr="00BD324F" w:rsidRDefault="003D36CB" w:rsidP="003D36CB">
      <w:pPr>
        <w:pStyle w:val="PL"/>
      </w:pPr>
      <w:r w:rsidRPr="00BD324F">
        <w:t xml:space="preserve">                    nRFrequencyRef:</w:t>
      </w:r>
    </w:p>
    <w:p w14:paraId="2D8D77A1" w14:textId="77777777" w:rsidR="003D36CB" w:rsidRPr="00BD324F" w:rsidRDefault="003D36CB" w:rsidP="003D36CB">
      <w:pPr>
        <w:pStyle w:val="PL"/>
      </w:pPr>
      <w:r w:rsidRPr="00BD324F">
        <w:t xml:space="preserve">                      $ref: 'comDefs.yaml#/components/schemas/Dn'</w:t>
      </w:r>
    </w:p>
    <w:p w14:paraId="2733176F" w14:textId="77777777" w:rsidR="003D36CB" w:rsidRPr="00BD324F" w:rsidRDefault="003D36CB" w:rsidP="003D36CB">
      <w:pPr>
        <w:pStyle w:val="PL"/>
      </w:pPr>
      <w:r w:rsidRPr="00BD324F">
        <w:t xml:space="preserve">                    isRemoveAllowed:</w:t>
      </w:r>
    </w:p>
    <w:p w14:paraId="6E16BCC9" w14:textId="77777777" w:rsidR="003D36CB" w:rsidRPr="00BD324F" w:rsidRDefault="003D36CB" w:rsidP="003D36CB">
      <w:pPr>
        <w:pStyle w:val="PL"/>
      </w:pPr>
      <w:r w:rsidRPr="00BD324F">
        <w:t xml:space="preserve">                      type: boolean</w:t>
      </w:r>
    </w:p>
    <w:p w14:paraId="79556573" w14:textId="77777777" w:rsidR="003D36CB" w:rsidRPr="00BD324F" w:rsidRDefault="003D36CB" w:rsidP="003D36CB">
      <w:pPr>
        <w:pStyle w:val="PL"/>
      </w:pPr>
      <w:r w:rsidRPr="00BD324F">
        <w:t xml:space="preserve">                    isHOAllowed:</w:t>
      </w:r>
    </w:p>
    <w:p w14:paraId="5C21E57C" w14:textId="77777777" w:rsidR="003D36CB" w:rsidRPr="00BD324F" w:rsidRDefault="003D36CB" w:rsidP="003D36CB">
      <w:pPr>
        <w:pStyle w:val="PL"/>
      </w:pPr>
      <w:r w:rsidRPr="00BD324F">
        <w:t xml:space="preserve">                      type: boolean</w:t>
      </w:r>
    </w:p>
    <w:p w14:paraId="1B6DB7DE" w14:textId="77777777" w:rsidR="003D36CB" w:rsidRPr="00BD324F" w:rsidRDefault="003D36CB" w:rsidP="003D36CB">
      <w:pPr>
        <w:pStyle w:val="PL"/>
      </w:pPr>
      <w:r w:rsidRPr="00BD324F">
        <w:t xml:space="preserve">                    isESCoveredBy:</w:t>
      </w:r>
    </w:p>
    <w:p w14:paraId="5B336FC0" w14:textId="77777777" w:rsidR="003D36CB" w:rsidRPr="00BD324F" w:rsidRDefault="003D36CB" w:rsidP="003D36CB">
      <w:pPr>
        <w:pStyle w:val="PL"/>
      </w:pPr>
      <w:r w:rsidRPr="00BD324F">
        <w:t xml:space="preserve">                      $ref: '#/components/schemas/IsESCoveredBy'</w:t>
      </w:r>
    </w:p>
    <w:p w14:paraId="5F530A1D" w14:textId="77777777" w:rsidR="003D36CB" w:rsidRPr="00BD324F" w:rsidRDefault="003D36CB" w:rsidP="003D36CB">
      <w:pPr>
        <w:pStyle w:val="PL"/>
      </w:pPr>
      <w:r w:rsidRPr="00BD324F">
        <w:t xml:space="preserve">                    isENDCAllowed:</w:t>
      </w:r>
    </w:p>
    <w:p w14:paraId="0FB7F3EC" w14:textId="77777777" w:rsidR="003D36CB" w:rsidRPr="00BD324F" w:rsidRDefault="003D36CB" w:rsidP="003D36CB">
      <w:pPr>
        <w:pStyle w:val="PL"/>
      </w:pPr>
      <w:r w:rsidRPr="00BD324F">
        <w:t xml:space="preserve">                      type: boolean</w:t>
      </w:r>
    </w:p>
    <w:p w14:paraId="1F15621A" w14:textId="77777777" w:rsidR="003D36CB" w:rsidRPr="00BD324F" w:rsidRDefault="003D36CB" w:rsidP="003D36CB">
      <w:pPr>
        <w:pStyle w:val="PL"/>
      </w:pPr>
      <w:r w:rsidRPr="00BD324F">
        <w:t xml:space="preserve">    EUtranCellRelation-Single:</w:t>
      </w:r>
    </w:p>
    <w:p w14:paraId="12615039" w14:textId="77777777" w:rsidR="003D36CB" w:rsidRPr="00BD324F" w:rsidRDefault="003D36CB" w:rsidP="003D36CB">
      <w:pPr>
        <w:pStyle w:val="PL"/>
      </w:pPr>
      <w:r w:rsidRPr="00BD324F">
        <w:t xml:space="preserve">      allOf:</w:t>
      </w:r>
    </w:p>
    <w:p w14:paraId="3A4F46D7" w14:textId="77777777" w:rsidR="003D36CB" w:rsidRPr="00BD324F" w:rsidRDefault="003D36CB" w:rsidP="003D36CB">
      <w:pPr>
        <w:pStyle w:val="PL"/>
      </w:pPr>
      <w:r w:rsidRPr="00BD324F">
        <w:t xml:space="preserve">        - $ref: 'genericNrm.yaml#/components/schemas/Top'</w:t>
      </w:r>
    </w:p>
    <w:p w14:paraId="0E5D7F6C" w14:textId="77777777" w:rsidR="003D36CB" w:rsidRPr="00BD324F" w:rsidRDefault="003D36CB" w:rsidP="003D36CB">
      <w:pPr>
        <w:pStyle w:val="PL"/>
      </w:pPr>
      <w:r w:rsidRPr="00BD324F">
        <w:t xml:space="preserve">        - type: object</w:t>
      </w:r>
    </w:p>
    <w:p w14:paraId="33EE197E" w14:textId="77777777" w:rsidR="003D36CB" w:rsidRPr="00BD324F" w:rsidRDefault="003D36CB" w:rsidP="003D36CB">
      <w:pPr>
        <w:pStyle w:val="PL"/>
      </w:pPr>
      <w:r w:rsidRPr="00BD324F">
        <w:t xml:space="preserve">          properties:</w:t>
      </w:r>
    </w:p>
    <w:p w14:paraId="5054C6A5" w14:textId="77777777" w:rsidR="003D36CB" w:rsidRPr="00BD324F" w:rsidRDefault="003D36CB" w:rsidP="003D36CB">
      <w:pPr>
        <w:pStyle w:val="PL"/>
      </w:pPr>
      <w:r w:rsidRPr="00BD324F">
        <w:t xml:space="preserve">            attributes:</w:t>
      </w:r>
    </w:p>
    <w:p w14:paraId="5F5599E8" w14:textId="77777777" w:rsidR="003D36CB" w:rsidRPr="00BD324F" w:rsidRDefault="003D36CB" w:rsidP="003D36CB">
      <w:pPr>
        <w:pStyle w:val="PL"/>
      </w:pPr>
      <w:r w:rsidRPr="00BD324F">
        <w:t xml:space="preserve">              allOf:</w:t>
      </w:r>
    </w:p>
    <w:p w14:paraId="71FE3DAF" w14:textId="77777777" w:rsidR="003D36CB" w:rsidRPr="00BD324F" w:rsidRDefault="003D36CB" w:rsidP="003D36CB">
      <w:pPr>
        <w:pStyle w:val="PL"/>
      </w:pPr>
      <w:r w:rsidRPr="00BD324F">
        <w:t xml:space="preserve">                - $ref: 'genericNrm.yaml#/components/schemas/ManagedFunction-Attr'</w:t>
      </w:r>
    </w:p>
    <w:p w14:paraId="41914BB3" w14:textId="77777777" w:rsidR="003D36CB" w:rsidRPr="00BD324F" w:rsidRDefault="003D36CB" w:rsidP="003D36CB">
      <w:pPr>
        <w:pStyle w:val="PL"/>
      </w:pPr>
      <w:r w:rsidRPr="00BD324F">
        <w:t xml:space="preserve">                - type: object</w:t>
      </w:r>
    </w:p>
    <w:p w14:paraId="7E11E5DE" w14:textId="77777777" w:rsidR="003D36CB" w:rsidRPr="00BD324F" w:rsidRDefault="003D36CB" w:rsidP="003D36CB">
      <w:pPr>
        <w:pStyle w:val="PL"/>
      </w:pPr>
      <w:r w:rsidRPr="00BD324F">
        <w:t xml:space="preserve">                  properties:</w:t>
      </w:r>
    </w:p>
    <w:p w14:paraId="0FAC7FAB" w14:textId="77777777" w:rsidR="003D36CB" w:rsidRPr="00BD324F" w:rsidRDefault="003D36CB" w:rsidP="003D36CB">
      <w:pPr>
        <w:pStyle w:val="PL"/>
      </w:pPr>
      <w:r w:rsidRPr="00BD324F">
        <w:t xml:space="preserve">                    adjacentEUtranCellRef:</w:t>
      </w:r>
    </w:p>
    <w:p w14:paraId="67AA8D13" w14:textId="77777777" w:rsidR="003D36CB" w:rsidRPr="00BD324F" w:rsidRDefault="003D36CB" w:rsidP="003D36CB">
      <w:pPr>
        <w:pStyle w:val="PL"/>
      </w:pPr>
      <w:r w:rsidRPr="00BD324F">
        <w:t xml:space="preserve">                      $ref: 'comDefs.yaml#/components/schemas/Dn'</w:t>
      </w:r>
    </w:p>
    <w:p w14:paraId="14F2F676" w14:textId="77777777" w:rsidR="003D36CB" w:rsidRPr="00BD324F" w:rsidRDefault="003D36CB" w:rsidP="003D36CB">
      <w:pPr>
        <w:pStyle w:val="PL"/>
      </w:pPr>
      <w:r w:rsidRPr="00BD324F">
        <w:t xml:space="preserve">        - $ref: 'genericNrm.yaml#/components/schemas/ManagedFunction-ncO'</w:t>
      </w:r>
    </w:p>
    <w:p w14:paraId="47E5B734" w14:textId="77777777" w:rsidR="003D36CB" w:rsidRPr="00BD324F" w:rsidRDefault="003D36CB" w:rsidP="003D36CB">
      <w:pPr>
        <w:pStyle w:val="PL"/>
      </w:pPr>
      <w:r w:rsidRPr="00BD324F">
        <w:t xml:space="preserve">    NRFreqRelation-Single:</w:t>
      </w:r>
    </w:p>
    <w:p w14:paraId="52B2116B" w14:textId="77777777" w:rsidR="003D36CB" w:rsidRPr="00BD324F" w:rsidRDefault="003D36CB" w:rsidP="003D36CB">
      <w:pPr>
        <w:pStyle w:val="PL"/>
      </w:pPr>
      <w:r w:rsidRPr="00BD324F">
        <w:t xml:space="preserve">      allOf:</w:t>
      </w:r>
    </w:p>
    <w:p w14:paraId="1453134F" w14:textId="77777777" w:rsidR="003D36CB" w:rsidRPr="00BD324F" w:rsidRDefault="003D36CB" w:rsidP="003D36CB">
      <w:pPr>
        <w:pStyle w:val="PL"/>
      </w:pPr>
      <w:r w:rsidRPr="00BD324F">
        <w:t xml:space="preserve">        - $ref: 'genericNrm.yaml#/components/schemas/Top'</w:t>
      </w:r>
    </w:p>
    <w:p w14:paraId="52188495" w14:textId="77777777" w:rsidR="003D36CB" w:rsidRPr="00BD324F" w:rsidRDefault="003D36CB" w:rsidP="003D36CB">
      <w:pPr>
        <w:pStyle w:val="PL"/>
      </w:pPr>
      <w:r w:rsidRPr="00BD324F">
        <w:t xml:space="preserve">        - type: object</w:t>
      </w:r>
    </w:p>
    <w:p w14:paraId="11A31B87" w14:textId="77777777" w:rsidR="003D36CB" w:rsidRPr="00BD324F" w:rsidRDefault="003D36CB" w:rsidP="003D36CB">
      <w:pPr>
        <w:pStyle w:val="PL"/>
      </w:pPr>
      <w:r w:rsidRPr="00BD324F">
        <w:t xml:space="preserve">          properties:</w:t>
      </w:r>
    </w:p>
    <w:p w14:paraId="3963C3E3" w14:textId="77777777" w:rsidR="003D36CB" w:rsidRPr="00BD324F" w:rsidRDefault="003D36CB" w:rsidP="003D36CB">
      <w:pPr>
        <w:pStyle w:val="PL"/>
      </w:pPr>
      <w:r w:rsidRPr="00BD324F">
        <w:t xml:space="preserve">            attributes:</w:t>
      </w:r>
    </w:p>
    <w:p w14:paraId="435EBDFF" w14:textId="77777777" w:rsidR="003D36CB" w:rsidRPr="00BD324F" w:rsidRDefault="003D36CB" w:rsidP="003D36CB">
      <w:pPr>
        <w:pStyle w:val="PL"/>
      </w:pPr>
      <w:r w:rsidRPr="00BD324F">
        <w:t xml:space="preserve">                  type: object</w:t>
      </w:r>
    </w:p>
    <w:p w14:paraId="24ABB402" w14:textId="77777777" w:rsidR="003D36CB" w:rsidRPr="00BD324F" w:rsidRDefault="003D36CB" w:rsidP="003D36CB">
      <w:pPr>
        <w:pStyle w:val="PL"/>
      </w:pPr>
      <w:r w:rsidRPr="00BD324F">
        <w:t xml:space="preserve">                  properties:</w:t>
      </w:r>
    </w:p>
    <w:p w14:paraId="6A25786E" w14:textId="77777777" w:rsidR="003D36CB" w:rsidRPr="00BD324F" w:rsidRDefault="003D36CB" w:rsidP="003D36CB">
      <w:pPr>
        <w:pStyle w:val="PL"/>
      </w:pPr>
      <w:r w:rsidRPr="00BD324F">
        <w:t xml:space="preserve">                    offsetMO:</w:t>
      </w:r>
    </w:p>
    <w:p w14:paraId="3A8A0DA5" w14:textId="77777777" w:rsidR="003D36CB" w:rsidRPr="00BD324F" w:rsidRDefault="003D36CB" w:rsidP="003D36CB">
      <w:pPr>
        <w:pStyle w:val="PL"/>
      </w:pPr>
      <w:r w:rsidRPr="00BD324F">
        <w:t xml:space="preserve">                      $ref: '#/components/schemas/QOffsetRangeList'</w:t>
      </w:r>
    </w:p>
    <w:p w14:paraId="5D3A4C2E" w14:textId="77777777" w:rsidR="003D36CB" w:rsidRPr="00BD324F" w:rsidRDefault="003D36CB" w:rsidP="003D36CB">
      <w:pPr>
        <w:pStyle w:val="PL"/>
      </w:pPr>
      <w:r w:rsidRPr="00BD324F">
        <w:t xml:space="preserve">                    blackListEntry:</w:t>
      </w:r>
    </w:p>
    <w:p w14:paraId="2089675D" w14:textId="77777777" w:rsidR="003D36CB" w:rsidRPr="00BD324F" w:rsidRDefault="003D36CB" w:rsidP="003D36CB">
      <w:pPr>
        <w:pStyle w:val="PL"/>
      </w:pPr>
      <w:r w:rsidRPr="00BD324F">
        <w:t xml:space="preserve">                      type: array</w:t>
      </w:r>
    </w:p>
    <w:p w14:paraId="524F2EC7" w14:textId="77777777" w:rsidR="003D36CB" w:rsidRPr="00BD324F" w:rsidRDefault="003D36CB" w:rsidP="003D36CB">
      <w:pPr>
        <w:pStyle w:val="PL"/>
      </w:pPr>
      <w:r w:rsidRPr="00BD324F">
        <w:t xml:space="preserve">                      items:</w:t>
      </w:r>
    </w:p>
    <w:p w14:paraId="42C279E2" w14:textId="77777777" w:rsidR="003D36CB" w:rsidRPr="00BD324F" w:rsidRDefault="003D36CB" w:rsidP="003D36CB">
      <w:pPr>
        <w:pStyle w:val="PL"/>
      </w:pPr>
      <w:r w:rsidRPr="00BD324F">
        <w:t xml:space="preserve">                        type: integer</w:t>
      </w:r>
    </w:p>
    <w:p w14:paraId="39CABB07" w14:textId="77777777" w:rsidR="003D36CB" w:rsidRPr="00BD324F" w:rsidRDefault="003D36CB" w:rsidP="003D36CB">
      <w:pPr>
        <w:pStyle w:val="PL"/>
      </w:pPr>
      <w:r w:rsidRPr="00BD324F">
        <w:t xml:space="preserve">                        minimum: 0</w:t>
      </w:r>
    </w:p>
    <w:p w14:paraId="3175D2E9" w14:textId="77777777" w:rsidR="003D36CB" w:rsidRPr="00BD324F" w:rsidRDefault="003D36CB" w:rsidP="003D36CB">
      <w:pPr>
        <w:pStyle w:val="PL"/>
      </w:pPr>
      <w:r w:rsidRPr="00BD324F">
        <w:t xml:space="preserve">                        maximum: 1007</w:t>
      </w:r>
    </w:p>
    <w:p w14:paraId="1029068B" w14:textId="77777777" w:rsidR="003D36CB" w:rsidRPr="00BD324F" w:rsidRDefault="003D36CB" w:rsidP="003D36CB">
      <w:pPr>
        <w:pStyle w:val="PL"/>
      </w:pPr>
      <w:r w:rsidRPr="00BD324F">
        <w:t xml:space="preserve">                    blackListEntryIdleMode:</w:t>
      </w:r>
    </w:p>
    <w:p w14:paraId="10ECCA6E" w14:textId="77777777" w:rsidR="003D36CB" w:rsidRPr="00BD324F" w:rsidRDefault="003D36CB" w:rsidP="003D36CB">
      <w:pPr>
        <w:pStyle w:val="PL"/>
      </w:pPr>
      <w:r w:rsidRPr="00BD324F">
        <w:t xml:space="preserve">                      type: integer</w:t>
      </w:r>
    </w:p>
    <w:p w14:paraId="671E9FD2" w14:textId="77777777" w:rsidR="003D36CB" w:rsidRPr="00BD324F" w:rsidRDefault="003D36CB" w:rsidP="003D36CB">
      <w:pPr>
        <w:pStyle w:val="PL"/>
      </w:pPr>
      <w:r w:rsidRPr="00BD324F">
        <w:t xml:space="preserve">                    cellReselectionPriority:</w:t>
      </w:r>
    </w:p>
    <w:p w14:paraId="1CE62E88" w14:textId="77777777" w:rsidR="003D36CB" w:rsidRPr="00BD324F" w:rsidRDefault="003D36CB" w:rsidP="003D36CB">
      <w:pPr>
        <w:pStyle w:val="PL"/>
      </w:pPr>
      <w:r w:rsidRPr="00BD324F">
        <w:t xml:space="preserve">                      type: integer</w:t>
      </w:r>
    </w:p>
    <w:p w14:paraId="4593D8D2" w14:textId="77777777" w:rsidR="003D36CB" w:rsidRPr="00BD324F" w:rsidRDefault="003D36CB" w:rsidP="003D36CB">
      <w:pPr>
        <w:pStyle w:val="PL"/>
      </w:pPr>
      <w:r w:rsidRPr="00BD324F">
        <w:t xml:space="preserve">                    cellReselectionSubPriority:</w:t>
      </w:r>
    </w:p>
    <w:p w14:paraId="53F1B9B8" w14:textId="77777777" w:rsidR="003D36CB" w:rsidRPr="00BD324F" w:rsidRDefault="003D36CB" w:rsidP="003D36CB">
      <w:pPr>
        <w:pStyle w:val="PL"/>
      </w:pPr>
      <w:r w:rsidRPr="00BD324F">
        <w:t xml:space="preserve">                      type: number</w:t>
      </w:r>
    </w:p>
    <w:p w14:paraId="7B6EA1FB" w14:textId="77777777" w:rsidR="003D36CB" w:rsidRPr="00BD324F" w:rsidRDefault="003D36CB" w:rsidP="003D36CB">
      <w:pPr>
        <w:pStyle w:val="PL"/>
      </w:pPr>
      <w:r w:rsidRPr="00BD324F">
        <w:t xml:space="preserve">                      minimum: 0.2</w:t>
      </w:r>
    </w:p>
    <w:p w14:paraId="5E4907BA" w14:textId="77777777" w:rsidR="003D36CB" w:rsidRPr="00BD324F" w:rsidRDefault="003D36CB" w:rsidP="003D36CB">
      <w:pPr>
        <w:pStyle w:val="PL"/>
      </w:pPr>
      <w:r w:rsidRPr="00BD324F">
        <w:t xml:space="preserve">                      maximum: 0.8</w:t>
      </w:r>
    </w:p>
    <w:p w14:paraId="32BA59FD" w14:textId="77777777" w:rsidR="003D36CB" w:rsidRPr="00BD324F" w:rsidRDefault="003D36CB" w:rsidP="003D36CB">
      <w:pPr>
        <w:pStyle w:val="PL"/>
      </w:pPr>
      <w:r w:rsidRPr="00BD324F">
        <w:t xml:space="preserve">                      multipleOf: 0.2</w:t>
      </w:r>
    </w:p>
    <w:p w14:paraId="321B1C92" w14:textId="77777777" w:rsidR="003D36CB" w:rsidRPr="00BD324F" w:rsidRDefault="003D36CB" w:rsidP="003D36CB">
      <w:pPr>
        <w:pStyle w:val="PL"/>
      </w:pPr>
      <w:r w:rsidRPr="00BD324F">
        <w:t xml:space="preserve">                    pMax:</w:t>
      </w:r>
    </w:p>
    <w:p w14:paraId="5523E8D3" w14:textId="77777777" w:rsidR="003D36CB" w:rsidRPr="00BD324F" w:rsidRDefault="003D36CB" w:rsidP="003D36CB">
      <w:pPr>
        <w:pStyle w:val="PL"/>
      </w:pPr>
      <w:r w:rsidRPr="00BD324F">
        <w:t xml:space="preserve">                      type: integer</w:t>
      </w:r>
    </w:p>
    <w:p w14:paraId="5DA7D40C" w14:textId="77777777" w:rsidR="003D36CB" w:rsidRPr="00BD324F" w:rsidRDefault="003D36CB" w:rsidP="003D36CB">
      <w:pPr>
        <w:pStyle w:val="PL"/>
      </w:pPr>
      <w:r w:rsidRPr="00BD324F">
        <w:t xml:space="preserve">                      minimum: -30</w:t>
      </w:r>
    </w:p>
    <w:p w14:paraId="0A7EB1B2" w14:textId="77777777" w:rsidR="003D36CB" w:rsidRPr="00BD324F" w:rsidRDefault="003D36CB" w:rsidP="003D36CB">
      <w:pPr>
        <w:pStyle w:val="PL"/>
      </w:pPr>
      <w:r w:rsidRPr="00BD324F">
        <w:t xml:space="preserve">                      maximum: 33</w:t>
      </w:r>
    </w:p>
    <w:p w14:paraId="3973AB44" w14:textId="77777777" w:rsidR="003D36CB" w:rsidRPr="00BD324F" w:rsidRDefault="003D36CB" w:rsidP="003D36CB">
      <w:pPr>
        <w:pStyle w:val="PL"/>
      </w:pPr>
      <w:r w:rsidRPr="00BD324F">
        <w:t xml:space="preserve">                    qOffsetFreq:</w:t>
      </w:r>
    </w:p>
    <w:p w14:paraId="257E32FC" w14:textId="77777777" w:rsidR="003D36CB" w:rsidRPr="00BD324F" w:rsidRDefault="003D36CB" w:rsidP="003D36CB">
      <w:pPr>
        <w:pStyle w:val="PL"/>
      </w:pPr>
      <w:r w:rsidRPr="00BD324F">
        <w:t xml:space="preserve">                      $ref: '#/components/schemas/QOffsetFreq'</w:t>
      </w:r>
    </w:p>
    <w:p w14:paraId="7576BADF" w14:textId="77777777" w:rsidR="003D36CB" w:rsidRPr="00BD324F" w:rsidRDefault="003D36CB" w:rsidP="003D36CB">
      <w:pPr>
        <w:pStyle w:val="PL"/>
      </w:pPr>
      <w:r w:rsidRPr="00BD324F">
        <w:t xml:space="preserve">                    qQualMin:</w:t>
      </w:r>
    </w:p>
    <w:p w14:paraId="66EBE83B" w14:textId="77777777" w:rsidR="003D36CB" w:rsidRPr="00BD324F" w:rsidRDefault="003D36CB" w:rsidP="003D36CB">
      <w:pPr>
        <w:pStyle w:val="PL"/>
      </w:pPr>
      <w:r w:rsidRPr="00BD324F">
        <w:t xml:space="preserve">                      type: number</w:t>
      </w:r>
    </w:p>
    <w:p w14:paraId="03391CF1" w14:textId="77777777" w:rsidR="003D36CB" w:rsidRPr="00BD324F" w:rsidRDefault="003D36CB" w:rsidP="003D36CB">
      <w:pPr>
        <w:pStyle w:val="PL"/>
      </w:pPr>
      <w:r w:rsidRPr="00BD324F">
        <w:t xml:space="preserve">                    qRxLevMin:</w:t>
      </w:r>
    </w:p>
    <w:p w14:paraId="4118068B" w14:textId="77777777" w:rsidR="003D36CB" w:rsidRPr="00BD324F" w:rsidRDefault="003D36CB" w:rsidP="003D36CB">
      <w:pPr>
        <w:pStyle w:val="PL"/>
      </w:pPr>
      <w:r w:rsidRPr="00BD324F">
        <w:t xml:space="preserve">                      type: integer</w:t>
      </w:r>
    </w:p>
    <w:p w14:paraId="51BFD6CB" w14:textId="77777777" w:rsidR="003D36CB" w:rsidRPr="00BD324F" w:rsidRDefault="003D36CB" w:rsidP="003D36CB">
      <w:pPr>
        <w:pStyle w:val="PL"/>
      </w:pPr>
      <w:r w:rsidRPr="00BD324F">
        <w:t xml:space="preserve">                      minimum: -140</w:t>
      </w:r>
    </w:p>
    <w:p w14:paraId="47A0017D" w14:textId="77777777" w:rsidR="003D36CB" w:rsidRPr="00BD324F" w:rsidRDefault="003D36CB" w:rsidP="003D36CB">
      <w:pPr>
        <w:pStyle w:val="PL"/>
      </w:pPr>
      <w:r w:rsidRPr="00BD324F">
        <w:t xml:space="preserve">                      maximum: -44</w:t>
      </w:r>
    </w:p>
    <w:p w14:paraId="6065E6C9" w14:textId="77777777" w:rsidR="003D36CB" w:rsidRPr="00BD324F" w:rsidRDefault="003D36CB" w:rsidP="003D36CB">
      <w:pPr>
        <w:pStyle w:val="PL"/>
      </w:pPr>
      <w:r w:rsidRPr="00BD324F">
        <w:t xml:space="preserve">                    threshXHighP:</w:t>
      </w:r>
    </w:p>
    <w:p w14:paraId="405386B6" w14:textId="77777777" w:rsidR="003D36CB" w:rsidRPr="00BD324F" w:rsidRDefault="003D36CB" w:rsidP="003D36CB">
      <w:pPr>
        <w:pStyle w:val="PL"/>
      </w:pPr>
      <w:r w:rsidRPr="00BD324F">
        <w:t xml:space="preserve">                      type: integer</w:t>
      </w:r>
    </w:p>
    <w:p w14:paraId="5F63B7DA" w14:textId="77777777" w:rsidR="003D36CB" w:rsidRPr="00BD324F" w:rsidRDefault="003D36CB" w:rsidP="003D36CB">
      <w:pPr>
        <w:pStyle w:val="PL"/>
      </w:pPr>
      <w:r w:rsidRPr="00BD324F">
        <w:t xml:space="preserve">                      minimum: 0</w:t>
      </w:r>
    </w:p>
    <w:p w14:paraId="0F9107D5" w14:textId="77777777" w:rsidR="003D36CB" w:rsidRPr="00BD324F" w:rsidRDefault="003D36CB" w:rsidP="003D36CB">
      <w:pPr>
        <w:pStyle w:val="PL"/>
      </w:pPr>
      <w:r w:rsidRPr="00BD324F">
        <w:t xml:space="preserve">                      maximum: 62</w:t>
      </w:r>
    </w:p>
    <w:p w14:paraId="49E61D7E" w14:textId="77777777" w:rsidR="003D36CB" w:rsidRPr="00BD324F" w:rsidRDefault="003D36CB" w:rsidP="003D36CB">
      <w:pPr>
        <w:pStyle w:val="PL"/>
      </w:pPr>
      <w:r w:rsidRPr="00BD324F">
        <w:t xml:space="preserve">                    threshXHighQ:</w:t>
      </w:r>
    </w:p>
    <w:p w14:paraId="1C063D92" w14:textId="77777777" w:rsidR="003D36CB" w:rsidRPr="00BD324F" w:rsidRDefault="003D36CB" w:rsidP="003D36CB">
      <w:pPr>
        <w:pStyle w:val="PL"/>
      </w:pPr>
      <w:r w:rsidRPr="00BD324F">
        <w:t xml:space="preserve">                      type: integer</w:t>
      </w:r>
    </w:p>
    <w:p w14:paraId="3674D8DD" w14:textId="77777777" w:rsidR="003D36CB" w:rsidRPr="00BD324F" w:rsidRDefault="003D36CB" w:rsidP="003D36CB">
      <w:pPr>
        <w:pStyle w:val="PL"/>
      </w:pPr>
      <w:r w:rsidRPr="00BD324F">
        <w:t xml:space="preserve">                      minimum: 0</w:t>
      </w:r>
    </w:p>
    <w:p w14:paraId="3BB0736C" w14:textId="77777777" w:rsidR="003D36CB" w:rsidRPr="00BD324F" w:rsidRDefault="003D36CB" w:rsidP="003D36CB">
      <w:pPr>
        <w:pStyle w:val="PL"/>
      </w:pPr>
      <w:r w:rsidRPr="00BD324F">
        <w:t xml:space="preserve">                      maximum: 31</w:t>
      </w:r>
    </w:p>
    <w:p w14:paraId="7B48C79A" w14:textId="77777777" w:rsidR="003D36CB" w:rsidRPr="00BD324F" w:rsidRDefault="003D36CB" w:rsidP="003D36CB">
      <w:pPr>
        <w:pStyle w:val="PL"/>
      </w:pPr>
      <w:r w:rsidRPr="00BD324F">
        <w:t xml:space="preserve">                    threshXLowP:</w:t>
      </w:r>
    </w:p>
    <w:p w14:paraId="321E6930" w14:textId="77777777" w:rsidR="003D36CB" w:rsidRPr="00BD324F" w:rsidRDefault="003D36CB" w:rsidP="003D36CB">
      <w:pPr>
        <w:pStyle w:val="PL"/>
      </w:pPr>
      <w:r w:rsidRPr="00BD324F">
        <w:t xml:space="preserve">                      type: integer</w:t>
      </w:r>
    </w:p>
    <w:p w14:paraId="53B63539" w14:textId="77777777" w:rsidR="003D36CB" w:rsidRPr="00BD324F" w:rsidRDefault="003D36CB" w:rsidP="003D36CB">
      <w:pPr>
        <w:pStyle w:val="PL"/>
      </w:pPr>
      <w:r w:rsidRPr="00BD324F">
        <w:t xml:space="preserve">                      minimum: 0</w:t>
      </w:r>
    </w:p>
    <w:p w14:paraId="10249CEF" w14:textId="77777777" w:rsidR="003D36CB" w:rsidRPr="00BD324F" w:rsidRDefault="003D36CB" w:rsidP="003D36CB">
      <w:pPr>
        <w:pStyle w:val="PL"/>
      </w:pPr>
      <w:r w:rsidRPr="00BD324F">
        <w:t xml:space="preserve">                      maximum: 62</w:t>
      </w:r>
    </w:p>
    <w:p w14:paraId="67A52C67" w14:textId="77777777" w:rsidR="003D36CB" w:rsidRPr="00BD324F" w:rsidRDefault="003D36CB" w:rsidP="003D36CB">
      <w:pPr>
        <w:pStyle w:val="PL"/>
      </w:pPr>
      <w:r w:rsidRPr="00BD324F">
        <w:t xml:space="preserve">                    threshXLowQ:</w:t>
      </w:r>
    </w:p>
    <w:p w14:paraId="46A5525F" w14:textId="77777777" w:rsidR="003D36CB" w:rsidRPr="00BD324F" w:rsidRDefault="003D36CB" w:rsidP="003D36CB">
      <w:pPr>
        <w:pStyle w:val="PL"/>
      </w:pPr>
      <w:r w:rsidRPr="00BD324F">
        <w:t xml:space="preserve">                      type: integer</w:t>
      </w:r>
    </w:p>
    <w:p w14:paraId="4F55D004" w14:textId="77777777" w:rsidR="003D36CB" w:rsidRPr="00BD324F" w:rsidRDefault="003D36CB" w:rsidP="003D36CB">
      <w:pPr>
        <w:pStyle w:val="PL"/>
      </w:pPr>
      <w:r w:rsidRPr="00BD324F">
        <w:t xml:space="preserve">                      minimum: 0</w:t>
      </w:r>
    </w:p>
    <w:p w14:paraId="2A1A0A90" w14:textId="77777777" w:rsidR="003D36CB" w:rsidRPr="00BD324F" w:rsidRDefault="003D36CB" w:rsidP="003D36CB">
      <w:pPr>
        <w:pStyle w:val="PL"/>
      </w:pPr>
      <w:r w:rsidRPr="00BD324F">
        <w:t xml:space="preserve">                      maximum: 31</w:t>
      </w:r>
    </w:p>
    <w:p w14:paraId="4413F960" w14:textId="77777777" w:rsidR="003D36CB" w:rsidRPr="00BD324F" w:rsidRDefault="003D36CB" w:rsidP="003D36CB">
      <w:pPr>
        <w:pStyle w:val="PL"/>
      </w:pPr>
      <w:r w:rsidRPr="00BD324F">
        <w:t xml:space="preserve">                    tReselectionNr:</w:t>
      </w:r>
    </w:p>
    <w:p w14:paraId="4D52A128" w14:textId="77777777" w:rsidR="003D36CB" w:rsidRPr="00BD324F" w:rsidRDefault="003D36CB" w:rsidP="003D36CB">
      <w:pPr>
        <w:pStyle w:val="PL"/>
      </w:pPr>
      <w:r w:rsidRPr="00BD324F">
        <w:t xml:space="preserve">                      type: integer</w:t>
      </w:r>
    </w:p>
    <w:p w14:paraId="75FD47BB" w14:textId="77777777" w:rsidR="003D36CB" w:rsidRPr="00BD324F" w:rsidRDefault="003D36CB" w:rsidP="003D36CB">
      <w:pPr>
        <w:pStyle w:val="PL"/>
      </w:pPr>
      <w:r w:rsidRPr="00BD324F">
        <w:t xml:space="preserve">                      minimum: 0</w:t>
      </w:r>
    </w:p>
    <w:p w14:paraId="10B5C6B9" w14:textId="77777777" w:rsidR="003D36CB" w:rsidRPr="00BD324F" w:rsidRDefault="003D36CB" w:rsidP="003D36CB">
      <w:pPr>
        <w:pStyle w:val="PL"/>
      </w:pPr>
      <w:r w:rsidRPr="00BD324F">
        <w:t xml:space="preserve">                      maximum: 7</w:t>
      </w:r>
    </w:p>
    <w:p w14:paraId="28956F5D" w14:textId="77777777" w:rsidR="003D36CB" w:rsidRPr="00BD324F" w:rsidRDefault="003D36CB" w:rsidP="003D36CB">
      <w:pPr>
        <w:pStyle w:val="PL"/>
      </w:pPr>
      <w:r w:rsidRPr="00BD324F">
        <w:t xml:space="preserve">                    tReselectionNRSfHigh:</w:t>
      </w:r>
    </w:p>
    <w:p w14:paraId="07DE198E" w14:textId="77777777" w:rsidR="003D36CB" w:rsidRPr="00BD324F" w:rsidRDefault="003D36CB" w:rsidP="003D36CB">
      <w:pPr>
        <w:pStyle w:val="PL"/>
      </w:pPr>
      <w:r w:rsidRPr="00BD324F">
        <w:t xml:space="preserve">                      $ref: '#/components/schemas/TReselectionNRSf'</w:t>
      </w:r>
    </w:p>
    <w:p w14:paraId="6E871D19" w14:textId="77777777" w:rsidR="003D36CB" w:rsidRPr="00BD324F" w:rsidRDefault="003D36CB" w:rsidP="003D36CB">
      <w:pPr>
        <w:pStyle w:val="PL"/>
      </w:pPr>
      <w:r w:rsidRPr="00BD324F">
        <w:t xml:space="preserve">                    tReselectionNRSfMedium:</w:t>
      </w:r>
    </w:p>
    <w:p w14:paraId="507430FB" w14:textId="77777777" w:rsidR="003D36CB" w:rsidRPr="00BD324F" w:rsidRDefault="003D36CB" w:rsidP="003D36CB">
      <w:pPr>
        <w:pStyle w:val="PL"/>
      </w:pPr>
      <w:r w:rsidRPr="00BD324F">
        <w:t xml:space="preserve">                      $ref: '#/components/schemas/TReselectionNRSf'</w:t>
      </w:r>
    </w:p>
    <w:p w14:paraId="1487F26A" w14:textId="77777777" w:rsidR="003D36CB" w:rsidRPr="00BD324F" w:rsidRDefault="003D36CB" w:rsidP="003D36CB">
      <w:pPr>
        <w:pStyle w:val="PL"/>
      </w:pPr>
      <w:r w:rsidRPr="00BD324F">
        <w:t xml:space="preserve">                    nRFrequencyRef:</w:t>
      </w:r>
    </w:p>
    <w:p w14:paraId="3E6B8F32" w14:textId="77777777" w:rsidR="003D36CB" w:rsidRPr="00BD324F" w:rsidRDefault="003D36CB" w:rsidP="003D36CB">
      <w:pPr>
        <w:pStyle w:val="PL"/>
      </w:pPr>
      <w:r w:rsidRPr="00BD324F">
        <w:t xml:space="preserve">                      $ref: 'comDefs.yaml#/components/schemas/Dn'</w:t>
      </w:r>
    </w:p>
    <w:p w14:paraId="3F613DF7" w14:textId="77777777" w:rsidR="003D36CB" w:rsidRPr="00BD324F" w:rsidRDefault="003D36CB" w:rsidP="003D36CB">
      <w:pPr>
        <w:pStyle w:val="PL"/>
      </w:pPr>
      <w:r w:rsidRPr="00BD324F">
        <w:t xml:space="preserve">    EUtranFreqRelation-Single:</w:t>
      </w:r>
    </w:p>
    <w:p w14:paraId="10930D8B" w14:textId="77777777" w:rsidR="003D36CB" w:rsidRPr="00BD324F" w:rsidRDefault="003D36CB" w:rsidP="003D36CB">
      <w:pPr>
        <w:pStyle w:val="PL"/>
      </w:pPr>
      <w:r w:rsidRPr="00BD324F">
        <w:t xml:space="preserve">      allOf:</w:t>
      </w:r>
    </w:p>
    <w:p w14:paraId="747B34AE" w14:textId="77777777" w:rsidR="003D36CB" w:rsidRPr="00BD324F" w:rsidRDefault="003D36CB" w:rsidP="003D36CB">
      <w:pPr>
        <w:pStyle w:val="PL"/>
      </w:pPr>
      <w:r w:rsidRPr="00BD324F">
        <w:t xml:space="preserve">        - $ref: 'genericNrm.yaml#/components/schemas/Top'</w:t>
      </w:r>
    </w:p>
    <w:p w14:paraId="35A0F757" w14:textId="77777777" w:rsidR="003D36CB" w:rsidRPr="00BD324F" w:rsidRDefault="003D36CB" w:rsidP="003D36CB">
      <w:pPr>
        <w:pStyle w:val="PL"/>
      </w:pPr>
      <w:r w:rsidRPr="00BD324F">
        <w:t xml:space="preserve">        - type: object</w:t>
      </w:r>
    </w:p>
    <w:p w14:paraId="7B3D8F75" w14:textId="77777777" w:rsidR="003D36CB" w:rsidRPr="00BD324F" w:rsidRDefault="003D36CB" w:rsidP="003D36CB">
      <w:pPr>
        <w:pStyle w:val="PL"/>
      </w:pPr>
      <w:r w:rsidRPr="00BD324F">
        <w:t xml:space="preserve">          properties:</w:t>
      </w:r>
    </w:p>
    <w:p w14:paraId="03B566F5" w14:textId="77777777" w:rsidR="003D36CB" w:rsidRPr="00BD324F" w:rsidRDefault="003D36CB" w:rsidP="003D36CB">
      <w:pPr>
        <w:pStyle w:val="PL"/>
      </w:pPr>
      <w:r w:rsidRPr="00BD324F">
        <w:t xml:space="preserve">            attributes:</w:t>
      </w:r>
    </w:p>
    <w:p w14:paraId="613B6466" w14:textId="77777777" w:rsidR="003D36CB" w:rsidRPr="00BD324F" w:rsidRDefault="003D36CB" w:rsidP="003D36CB">
      <w:pPr>
        <w:pStyle w:val="PL"/>
      </w:pPr>
      <w:r w:rsidRPr="00BD324F">
        <w:t xml:space="preserve">              type: object</w:t>
      </w:r>
    </w:p>
    <w:p w14:paraId="3E877B04" w14:textId="77777777" w:rsidR="003D36CB" w:rsidRPr="00BD324F" w:rsidRDefault="003D36CB" w:rsidP="003D36CB">
      <w:pPr>
        <w:pStyle w:val="PL"/>
      </w:pPr>
      <w:r w:rsidRPr="00BD324F">
        <w:t xml:space="preserve">              properties:</w:t>
      </w:r>
    </w:p>
    <w:p w14:paraId="6E8719BF" w14:textId="77777777" w:rsidR="003D36CB" w:rsidRPr="00BD324F" w:rsidRDefault="003D36CB" w:rsidP="003D36CB">
      <w:pPr>
        <w:pStyle w:val="PL"/>
      </w:pPr>
      <w:r w:rsidRPr="00BD324F">
        <w:t xml:space="preserve">                    cellIndividualOffset:</w:t>
      </w:r>
    </w:p>
    <w:p w14:paraId="4FF3B7A9" w14:textId="77777777" w:rsidR="003D36CB" w:rsidRPr="00BD324F" w:rsidRDefault="003D36CB" w:rsidP="003D36CB">
      <w:pPr>
        <w:pStyle w:val="PL"/>
      </w:pPr>
      <w:r w:rsidRPr="00BD324F">
        <w:t xml:space="preserve">                      $ref: '#/components/schemas/CellIndividualOffset'</w:t>
      </w:r>
    </w:p>
    <w:p w14:paraId="53D9B139" w14:textId="77777777" w:rsidR="003D36CB" w:rsidRPr="00BD324F" w:rsidRDefault="003D36CB" w:rsidP="003D36CB">
      <w:pPr>
        <w:pStyle w:val="PL"/>
      </w:pPr>
      <w:r w:rsidRPr="00BD324F">
        <w:t xml:space="preserve">                    blackListEntry:</w:t>
      </w:r>
    </w:p>
    <w:p w14:paraId="6170C7F3" w14:textId="77777777" w:rsidR="003D36CB" w:rsidRPr="00BD324F" w:rsidRDefault="003D36CB" w:rsidP="003D36CB">
      <w:pPr>
        <w:pStyle w:val="PL"/>
      </w:pPr>
      <w:r w:rsidRPr="00BD324F">
        <w:t xml:space="preserve">                      type: array</w:t>
      </w:r>
    </w:p>
    <w:p w14:paraId="3EB392DD" w14:textId="77777777" w:rsidR="003D36CB" w:rsidRPr="00BD324F" w:rsidRDefault="003D36CB" w:rsidP="003D36CB">
      <w:pPr>
        <w:pStyle w:val="PL"/>
      </w:pPr>
      <w:r w:rsidRPr="00BD324F">
        <w:t xml:space="preserve">                      items:</w:t>
      </w:r>
    </w:p>
    <w:p w14:paraId="0A15FD1C" w14:textId="77777777" w:rsidR="003D36CB" w:rsidRPr="00BD324F" w:rsidRDefault="003D36CB" w:rsidP="003D36CB">
      <w:pPr>
        <w:pStyle w:val="PL"/>
      </w:pPr>
      <w:r w:rsidRPr="00BD324F">
        <w:t xml:space="preserve">                        type: integer</w:t>
      </w:r>
    </w:p>
    <w:p w14:paraId="089BBFF7" w14:textId="77777777" w:rsidR="003D36CB" w:rsidRPr="00BD324F" w:rsidRDefault="003D36CB" w:rsidP="003D36CB">
      <w:pPr>
        <w:pStyle w:val="PL"/>
      </w:pPr>
      <w:r w:rsidRPr="00BD324F">
        <w:t xml:space="preserve">                        minimum: 0</w:t>
      </w:r>
    </w:p>
    <w:p w14:paraId="5A202153" w14:textId="77777777" w:rsidR="003D36CB" w:rsidRPr="00BD324F" w:rsidRDefault="003D36CB" w:rsidP="003D36CB">
      <w:pPr>
        <w:pStyle w:val="PL"/>
      </w:pPr>
      <w:r w:rsidRPr="00BD324F">
        <w:t xml:space="preserve">                        maximum: 1007</w:t>
      </w:r>
    </w:p>
    <w:p w14:paraId="1DAB48A4" w14:textId="77777777" w:rsidR="003D36CB" w:rsidRPr="00BD324F" w:rsidRDefault="003D36CB" w:rsidP="003D36CB">
      <w:pPr>
        <w:pStyle w:val="PL"/>
      </w:pPr>
      <w:r w:rsidRPr="00BD324F">
        <w:t xml:space="preserve">                    blackListEntryIdleMode:</w:t>
      </w:r>
    </w:p>
    <w:p w14:paraId="4F0E8D19" w14:textId="77777777" w:rsidR="003D36CB" w:rsidRPr="00BD324F" w:rsidRDefault="003D36CB" w:rsidP="003D36CB">
      <w:pPr>
        <w:pStyle w:val="PL"/>
      </w:pPr>
      <w:r w:rsidRPr="00BD324F">
        <w:t xml:space="preserve">                      type: integer</w:t>
      </w:r>
    </w:p>
    <w:p w14:paraId="7C47E9E5" w14:textId="77777777" w:rsidR="003D36CB" w:rsidRPr="00BD324F" w:rsidRDefault="003D36CB" w:rsidP="003D36CB">
      <w:pPr>
        <w:pStyle w:val="PL"/>
      </w:pPr>
      <w:r w:rsidRPr="00BD324F">
        <w:t xml:space="preserve">                    cellReselectionPriority:</w:t>
      </w:r>
    </w:p>
    <w:p w14:paraId="6DE4F305" w14:textId="77777777" w:rsidR="003D36CB" w:rsidRPr="00BD324F" w:rsidRDefault="003D36CB" w:rsidP="003D36CB">
      <w:pPr>
        <w:pStyle w:val="PL"/>
      </w:pPr>
      <w:r w:rsidRPr="00BD324F">
        <w:t xml:space="preserve">                      type: integer</w:t>
      </w:r>
    </w:p>
    <w:p w14:paraId="034BF856" w14:textId="77777777" w:rsidR="003D36CB" w:rsidRPr="00BD324F" w:rsidRDefault="003D36CB" w:rsidP="003D36CB">
      <w:pPr>
        <w:pStyle w:val="PL"/>
      </w:pPr>
      <w:r w:rsidRPr="00BD324F">
        <w:t xml:space="preserve">                    cellReselectionSubPriority:</w:t>
      </w:r>
    </w:p>
    <w:p w14:paraId="1482B5EA" w14:textId="77777777" w:rsidR="003D36CB" w:rsidRPr="00BD324F" w:rsidRDefault="003D36CB" w:rsidP="003D36CB">
      <w:pPr>
        <w:pStyle w:val="PL"/>
      </w:pPr>
      <w:r w:rsidRPr="00BD324F">
        <w:t xml:space="preserve">                      type: number</w:t>
      </w:r>
    </w:p>
    <w:p w14:paraId="75898E1A" w14:textId="77777777" w:rsidR="003D36CB" w:rsidRPr="00BD324F" w:rsidRDefault="003D36CB" w:rsidP="003D36CB">
      <w:pPr>
        <w:pStyle w:val="PL"/>
      </w:pPr>
      <w:r w:rsidRPr="00BD324F">
        <w:t xml:space="preserve">                      minimum: 0.2</w:t>
      </w:r>
    </w:p>
    <w:p w14:paraId="391D5FDA" w14:textId="77777777" w:rsidR="003D36CB" w:rsidRPr="00BD324F" w:rsidRDefault="003D36CB" w:rsidP="003D36CB">
      <w:pPr>
        <w:pStyle w:val="PL"/>
      </w:pPr>
      <w:r w:rsidRPr="00BD324F">
        <w:t xml:space="preserve">                      maximum: 0.8</w:t>
      </w:r>
    </w:p>
    <w:p w14:paraId="36F2F0F5" w14:textId="77777777" w:rsidR="003D36CB" w:rsidRPr="00BD324F" w:rsidRDefault="003D36CB" w:rsidP="003D36CB">
      <w:pPr>
        <w:pStyle w:val="PL"/>
      </w:pPr>
      <w:r w:rsidRPr="00BD324F">
        <w:t xml:space="preserve">                      multipleOf: 0.2</w:t>
      </w:r>
    </w:p>
    <w:p w14:paraId="2112BAC7" w14:textId="77777777" w:rsidR="003D36CB" w:rsidRPr="00BD324F" w:rsidRDefault="003D36CB" w:rsidP="003D36CB">
      <w:pPr>
        <w:pStyle w:val="PL"/>
      </w:pPr>
      <w:r w:rsidRPr="00BD324F">
        <w:t xml:space="preserve">                    pMax:</w:t>
      </w:r>
    </w:p>
    <w:p w14:paraId="66941A9D" w14:textId="77777777" w:rsidR="003D36CB" w:rsidRPr="00BD324F" w:rsidRDefault="003D36CB" w:rsidP="003D36CB">
      <w:pPr>
        <w:pStyle w:val="PL"/>
      </w:pPr>
      <w:r w:rsidRPr="00BD324F">
        <w:t xml:space="preserve">                      type: integer</w:t>
      </w:r>
    </w:p>
    <w:p w14:paraId="5ACDED53" w14:textId="77777777" w:rsidR="003D36CB" w:rsidRPr="00BD324F" w:rsidRDefault="003D36CB" w:rsidP="003D36CB">
      <w:pPr>
        <w:pStyle w:val="PL"/>
      </w:pPr>
      <w:r w:rsidRPr="00BD324F">
        <w:t xml:space="preserve">                      minimum: -30</w:t>
      </w:r>
    </w:p>
    <w:p w14:paraId="29165F66" w14:textId="77777777" w:rsidR="003D36CB" w:rsidRPr="00BD324F" w:rsidRDefault="003D36CB" w:rsidP="003D36CB">
      <w:pPr>
        <w:pStyle w:val="PL"/>
      </w:pPr>
      <w:r w:rsidRPr="00BD324F">
        <w:t xml:space="preserve">                      maximum: 33</w:t>
      </w:r>
    </w:p>
    <w:p w14:paraId="5A568227" w14:textId="77777777" w:rsidR="003D36CB" w:rsidRPr="00BD324F" w:rsidRDefault="003D36CB" w:rsidP="003D36CB">
      <w:pPr>
        <w:pStyle w:val="PL"/>
      </w:pPr>
      <w:r w:rsidRPr="00BD324F">
        <w:t xml:space="preserve">                    qOffsetFreq:</w:t>
      </w:r>
    </w:p>
    <w:p w14:paraId="43CBF18D" w14:textId="77777777" w:rsidR="003D36CB" w:rsidRPr="00BD324F" w:rsidRDefault="003D36CB" w:rsidP="003D36CB">
      <w:pPr>
        <w:pStyle w:val="PL"/>
      </w:pPr>
      <w:r w:rsidRPr="00BD324F">
        <w:t xml:space="preserve">                      $ref: '#/components/schemas/QOffsetFreq'</w:t>
      </w:r>
    </w:p>
    <w:p w14:paraId="01FE90D5" w14:textId="77777777" w:rsidR="003D36CB" w:rsidRPr="00BD324F" w:rsidRDefault="003D36CB" w:rsidP="003D36CB">
      <w:pPr>
        <w:pStyle w:val="PL"/>
      </w:pPr>
      <w:r w:rsidRPr="00BD324F">
        <w:t xml:space="preserve">                    qQualMin:</w:t>
      </w:r>
    </w:p>
    <w:p w14:paraId="1E06F05B" w14:textId="77777777" w:rsidR="003D36CB" w:rsidRPr="00BD324F" w:rsidRDefault="003D36CB" w:rsidP="003D36CB">
      <w:pPr>
        <w:pStyle w:val="PL"/>
      </w:pPr>
      <w:r w:rsidRPr="00BD324F">
        <w:t xml:space="preserve">                      type: number</w:t>
      </w:r>
    </w:p>
    <w:p w14:paraId="0B3F96A6" w14:textId="77777777" w:rsidR="003D36CB" w:rsidRPr="00BD324F" w:rsidRDefault="003D36CB" w:rsidP="003D36CB">
      <w:pPr>
        <w:pStyle w:val="PL"/>
      </w:pPr>
      <w:r w:rsidRPr="00BD324F">
        <w:t xml:space="preserve">                    qRxLevMin:</w:t>
      </w:r>
    </w:p>
    <w:p w14:paraId="218322A4" w14:textId="77777777" w:rsidR="003D36CB" w:rsidRPr="00BD324F" w:rsidRDefault="003D36CB" w:rsidP="003D36CB">
      <w:pPr>
        <w:pStyle w:val="PL"/>
      </w:pPr>
      <w:r w:rsidRPr="00BD324F">
        <w:t xml:space="preserve">                      type: integer</w:t>
      </w:r>
    </w:p>
    <w:p w14:paraId="3ED4BA3B" w14:textId="77777777" w:rsidR="003D36CB" w:rsidRPr="00BD324F" w:rsidRDefault="003D36CB" w:rsidP="003D36CB">
      <w:pPr>
        <w:pStyle w:val="PL"/>
      </w:pPr>
      <w:r w:rsidRPr="00BD324F">
        <w:t xml:space="preserve">                      minimum: -140</w:t>
      </w:r>
    </w:p>
    <w:p w14:paraId="01F93C4F" w14:textId="77777777" w:rsidR="003D36CB" w:rsidRPr="00BD324F" w:rsidRDefault="003D36CB" w:rsidP="003D36CB">
      <w:pPr>
        <w:pStyle w:val="PL"/>
      </w:pPr>
      <w:r w:rsidRPr="00BD324F">
        <w:t xml:space="preserve">                      maximum: -44</w:t>
      </w:r>
    </w:p>
    <w:p w14:paraId="518B5221" w14:textId="77777777" w:rsidR="003D36CB" w:rsidRPr="00BD324F" w:rsidRDefault="003D36CB" w:rsidP="003D36CB">
      <w:pPr>
        <w:pStyle w:val="PL"/>
      </w:pPr>
      <w:r w:rsidRPr="00BD324F">
        <w:t xml:space="preserve">                    threshXHighP:</w:t>
      </w:r>
    </w:p>
    <w:p w14:paraId="68DA9501" w14:textId="77777777" w:rsidR="003D36CB" w:rsidRPr="00BD324F" w:rsidRDefault="003D36CB" w:rsidP="003D36CB">
      <w:pPr>
        <w:pStyle w:val="PL"/>
      </w:pPr>
      <w:r w:rsidRPr="00BD324F">
        <w:t xml:space="preserve">                      type: integer</w:t>
      </w:r>
    </w:p>
    <w:p w14:paraId="2493301D" w14:textId="77777777" w:rsidR="003D36CB" w:rsidRPr="00BD324F" w:rsidRDefault="003D36CB" w:rsidP="003D36CB">
      <w:pPr>
        <w:pStyle w:val="PL"/>
      </w:pPr>
      <w:r w:rsidRPr="00BD324F">
        <w:t xml:space="preserve">                      minimum: 0</w:t>
      </w:r>
    </w:p>
    <w:p w14:paraId="3DA99FD4" w14:textId="77777777" w:rsidR="003D36CB" w:rsidRPr="00BD324F" w:rsidRDefault="003D36CB" w:rsidP="003D36CB">
      <w:pPr>
        <w:pStyle w:val="PL"/>
      </w:pPr>
      <w:r w:rsidRPr="00BD324F">
        <w:t xml:space="preserve">                      maximum: 62</w:t>
      </w:r>
    </w:p>
    <w:p w14:paraId="2F6552F2" w14:textId="77777777" w:rsidR="003D36CB" w:rsidRPr="00BD324F" w:rsidRDefault="003D36CB" w:rsidP="003D36CB">
      <w:pPr>
        <w:pStyle w:val="PL"/>
      </w:pPr>
      <w:r w:rsidRPr="00BD324F">
        <w:t xml:space="preserve">                    threshXHighQ:</w:t>
      </w:r>
    </w:p>
    <w:p w14:paraId="5D2BD9F7" w14:textId="77777777" w:rsidR="003D36CB" w:rsidRPr="00BD324F" w:rsidRDefault="003D36CB" w:rsidP="003D36CB">
      <w:pPr>
        <w:pStyle w:val="PL"/>
      </w:pPr>
      <w:r w:rsidRPr="00BD324F">
        <w:t xml:space="preserve">                      type: integer</w:t>
      </w:r>
    </w:p>
    <w:p w14:paraId="7655C094" w14:textId="77777777" w:rsidR="003D36CB" w:rsidRPr="00BD324F" w:rsidRDefault="003D36CB" w:rsidP="003D36CB">
      <w:pPr>
        <w:pStyle w:val="PL"/>
      </w:pPr>
      <w:r w:rsidRPr="00BD324F">
        <w:t xml:space="preserve">                      minimum: 0</w:t>
      </w:r>
    </w:p>
    <w:p w14:paraId="52C9E487" w14:textId="77777777" w:rsidR="003D36CB" w:rsidRPr="00BD324F" w:rsidRDefault="003D36CB" w:rsidP="003D36CB">
      <w:pPr>
        <w:pStyle w:val="PL"/>
      </w:pPr>
      <w:r w:rsidRPr="00BD324F">
        <w:t xml:space="preserve">                      maximum: 31</w:t>
      </w:r>
    </w:p>
    <w:p w14:paraId="2650E523" w14:textId="77777777" w:rsidR="003D36CB" w:rsidRPr="00BD324F" w:rsidRDefault="003D36CB" w:rsidP="003D36CB">
      <w:pPr>
        <w:pStyle w:val="PL"/>
      </w:pPr>
      <w:r w:rsidRPr="00BD324F">
        <w:t xml:space="preserve">                    threshXLowP:</w:t>
      </w:r>
    </w:p>
    <w:p w14:paraId="08733E3E" w14:textId="77777777" w:rsidR="003D36CB" w:rsidRPr="00BD324F" w:rsidRDefault="003D36CB" w:rsidP="003D36CB">
      <w:pPr>
        <w:pStyle w:val="PL"/>
      </w:pPr>
      <w:r w:rsidRPr="00BD324F">
        <w:t xml:space="preserve">                      type: integer</w:t>
      </w:r>
    </w:p>
    <w:p w14:paraId="482791C9" w14:textId="77777777" w:rsidR="003D36CB" w:rsidRPr="00BD324F" w:rsidRDefault="003D36CB" w:rsidP="003D36CB">
      <w:pPr>
        <w:pStyle w:val="PL"/>
      </w:pPr>
      <w:r w:rsidRPr="00BD324F">
        <w:t xml:space="preserve">                      minimum: 0</w:t>
      </w:r>
    </w:p>
    <w:p w14:paraId="3110ADE1" w14:textId="77777777" w:rsidR="003D36CB" w:rsidRPr="00BD324F" w:rsidRDefault="003D36CB" w:rsidP="003D36CB">
      <w:pPr>
        <w:pStyle w:val="PL"/>
      </w:pPr>
      <w:r w:rsidRPr="00BD324F">
        <w:t xml:space="preserve">                      maximum: 62</w:t>
      </w:r>
    </w:p>
    <w:p w14:paraId="67EB4CC1" w14:textId="77777777" w:rsidR="003D36CB" w:rsidRPr="00BD324F" w:rsidRDefault="003D36CB" w:rsidP="003D36CB">
      <w:pPr>
        <w:pStyle w:val="PL"/>
      </w:pPr>
      <w:r w:rsidRPr="00BD324F">
        <w:t xml:space="preserve">                    threshXLowQ:</w:t>
      </w:r>
    </w:p>
    <w:p w14:paraId="48EC74E9" w14:textId="77777777" w:rsidR="003D36CB" w:rsidRPr="00BD324F" w:rsidRDefault="003D36CB" w:rsidP="003D36CB">
      <w:pPr>
        <w:pStyle w:val="PL"/>
      </w:pPr>
      <w:r w:rsidRPr="00BD324F">
        <w:t xml:space="preserve">                      type: integer</w:t>
      </w:r>
    </w:p>
    <w:p w14:paraId="324DDE98" w14:textId="77777777" w:rsidR="003D36CB" w:rsidRPr="00BD324F" w:rsidRDefault="003D36CB" w:rsidP="003D36CB">
      <w:pPr>
        <w:pStyle w:val="PL"/>
      </w:pPr>
      <w:r w:rsidRPr="00BD324F">
        <w:t xml:space="preserve">                      minimum: 0</w:t>
      </w:r>
    </w:p>
    <w:p w14:paraId="70613FC9" w14:textId="77777777" w:rsidR="003D36CB" w:rsidRPr="00BD324F" w:rsidRDefault="003D36CB" w:rsidP="003D36CB">
      <w:pPr>
        <w:pStyle w:val="PL"/>
      </w:pPr>
      <w:r w:rsidRPr="00BD324F">
        <w:t xml:space="preserve">                      maximum: 31</w:t>
      </w:r>
    </w:p>
    <w:p w14:paraId="5DD908AA" w14:textId="77777777" w:rsidR="003D36CB" w:rsidRPr="00BD324F" w:rsidRDefault="003D36CB" w:rsidP="003D36CB">
      <w:pPr>
        <w:pStyle w:val="PL"/>
      </w:pPr>
      <w:r w:rsidRPr="00BD324F">
        <w:t xml:space="preserve">                    tReselectionEutran:</w:t>
      </w:r>
    </w:p>
    <w:p w14:paraId="6A2E4B54" w14:textId="77777777" w:rsidR="003D36CB" w:rsidRPr="00BD324F" w:rsidRDefault="003D36CB" w:rsidP="003D36CB">
      <w:pPr>
        <w:pStyle w:val="PL"/>
      </w:pPr>
      <w:r w:rsidRPr="00BD324F">
        <w:t xml:space="preserve">                      type: integer</w:t>
      </w:r>
    </w:p>
    <w:p w14:paraId="0D0CD319" w14:textId="77777777" w:rsidR="003D36CB" w:rsidRPr="00BD324F" w:rsidRDefault="003D36CB" w:rsidP="003D36CB">
      <w:pPr>
        <w:pStyle w:val="PL"/>
      </w:pPr>
      <w:r w:rsidRPr="00BD324F">
        <w:t xml:space="preserve">                      minimum: 0</w:t>
      </w:r>
    </w:p>
    <w:p w14:paraId="400B2A0B" w14:textId="77777777" w:rsidR="003D36CB" w:rsidRPr="00BD324F" w:rsidRDefault="003D36CB" w:rsidP="003D36CB">
      <w:pPr>
        <w:pStyle w:val="PL"/>
      </w:pPr>
      <w:r w:rsidRPr="00BD324F">
        <w:t xml:space="preserve">                      maximum: 7</w:t>
      </w:r>
    </w:p>
    <w:p w14:paraId="0758B82C" w14:textId="77777777" w:rsidR="003D36CB" w:rsidRPr="00BD324F" w:rsidRDefault="003D36CB" w:rsidP="003D36CB">
      <w:pPr>
        <w:pStyle w:val="PL"/>
      </w:pPr>
      <w:r w:rsidRPr="00BD324F">
        <w:t xml:space="preserve">                    tReselectionNRSfHigh:</w:t>
      </w:r>
    </w:p>
    <w:p w14:paraId="719E3118" w14:textId="77777777" w:rsidR="003D36CB" w:rsidRPr="00BD324F" w:rsidRDefault="003D36CB" w:rsidP="003D36CB">
      <w:pPr>
        <w:pStyle w:val="PL"/>
      </w:pPr>
      <w:r w:rsidRPr="00BD324F">
        <w:t xml:space="preserve">                      $ref: '#/components/schemas/TReselectionNRSf'</w:t>
      </w:r>
    </w:p>
    <w:p w14:paraId="5CCE6000" w14:textId="77777777" w:rsidR="003D36CB" w:rsidRPr="00BD324F" w:rsidRDefault="003D36CB" w:rsidP="003D36CB">
      <w:pPr>
        <w:pStyle w:val="PL"/>
      </w:pPr>
      <w:r w:rsidRPr="00BD324F">
        <w:t xml:space="preserve">                    tReselectionNRSfMedium:</w:t>
      </w:r>
    </w:p>
    <w:p w14:paraId="7445CA9F" w14:textId="77777777" w:rsidR="003D36CB" w:rsidRPr="00BD324F" w:rsidRDefault="003D36CB" w:rsidP="003D36CB">
      <w:pPr>
        <w:pStyle w:val="PL"/>
      </w:pPr>
      <w:r w:rsidRPr="00BD324F">
        <w:t xml:space="preserve">                      $ref: '#/components/schemas/TReselectionNRSf'</w:t>
      </w:r>
    </w:p>
    <w:p w14:paraId="347B21CF" w14:textId="77777777" w:rsidR="003D36CB" w:rsidRPr="00BD324F" w:rsidRDefault="003D36CB" w:rsidP="003D36CB">
      <w:pPr>
        <w:pStyle w:val="PL"/>
      </w:pPr>
      <w:r w:rsidRPr="00BD324F">
        <w:t xml:space="preserve">                    eUTranFrequencyRef:</w:t>
      </w:r>
    </w:p>
    <w:p w14:paraId="72CCD957" w14:textId="77777777" w:rsidR="003D36CB" w:rsidRPr="00BD324F" w:rsidRDefault="003D36CB" w:rsidP="003D36CB">
      <w:pPr>
        <w:pStyle w:val="PL"/>
      </w:pPr>
      <w:r w:rsidRPr="00BD324F">
        <w:t xml:space="preserve">                      $ref: 'comDefs.yaml#/components/schemas/Dn'</w:t>
      </w:r>
    </w:p>
    <w:p w14:paraId="37BAC1F6" w14:textId="77777777" w:rsidR="003D36CB" w:rsidRPr="00BD324F" w:rsidRDefault="003D36CB" w:rsidP="003D36CB">
      <w:pPr>
        <w:pStyle w:val="PL"/>
      </w:pPr>
      <w:r w:rsidRPr="00BD324F">
        <w:t xml:space="preserve">    DANRManagementFunction-Single:</w:t>
      </w:r>
    </w:p>
    <w:p w14:paraId="12AFCED1" w14:textId="77777777" w:rsidR="003D36CB" w:rsidRPr="00BD324F" w:rsidRDefault="003D36CB" w:rsidP="003D36CB">
      <w:pPr>
        <w:pStyle w:val="PL"/>
      </w:pPr>
      <w:r w:rsidRPr="00BD324F">
        <w:t xml:space="preserve">      allOf:</w:t>
      </w:r>
    </w:p>
    <w:p w14:paraId="7D9DD03C" w14:textId="77777777" w:rsidR="003D36CB" w:rsidRPr="00BD324F" w:rsidRDefault="003D36CB" w:rsidP="003D36CB">
      <w:pPr>
        <w:pStyle w:val="PL"/>
      </w:pPr>
      <w:r w:rsidRPr="00BD324F">
        <w:t xml:space="preserve">        - $ref: 'genericNrm.yaml#/components/schemas/Top'</w:t>
      </w:r>
    </w:p>
    <w:p w14:paraId="2A4A835C" w14:textId="77777777" w:rsidR="003D36CB" w:rsidRPr="00BD324F" w:rsidRDefault="003D36CB" w:rsidP="003D36CB">
      <w:pPr>
        <w:pStyle w:val="PL"/>
      </w:pPr>
      <w:r w:rsidRPr="00BD324F">
        <w:t xml:space="preserve">        - type: object</w:t>
      </w:r>
    </w:p>
    <w:p w14:paraId="079E3A1D" w14:textId="77777777" w:rsidR="003D36CB" w:rsidRPr="00BD324F" w:rsidRDefault="003D36CB" w:rsidP="003D36CB">
      <w:pPr>
        <w:pStyle w:val="PL"/>
      </w:pPr>
      <w:r w:rsidRPr="00BD324F">
        <w:t xml:space="preserve">          properties:</w:t>
      </w:r>
    </w:p>
    <w:p w14:paraId="5C282E45" w14:textId="77777777" w:rsidR="003D36CB" w:rsidRPr="00BD324F" w:rsidRDefault="003D36CB" w:rsidP="003D36CB">
      <w:pPr>
        <w:pStyle w:val="PL"/>
      </w:pPr>
      <w:r w:rsidRPr="00BD324F">
        <w:t xml:space="preserve">            attributes:</w:t>
      </w:r>
    </w:p>
    <w:p w14:paraId="0C83EEB4" w14:textId="77777777" w:rsidR="003D36CB" w:rsidRPr="00BD324F" w:rsidRDefault="003D36CB" w:rsidP="003D36CB">
      <w:pPr>
        <w:pStyle w:val="PL"/>
      </w:pPr>
      <w:r w:rsidRPr="00BD324F">
        <w:t xml:space="preserve">                  type: object</w:t>
      </w:r>
    </w:p>
    <w:p w14:paraId="3C691681" w14:textId="77777777" w:rsidR="003D36CB" w:rsidRPr="00BD324F" w:rsidRDefault="003D36CB" w:rsidP="003D36CB">
      <w:pPr>
        <w:pStyle w:val="PL"/>
      </w:pPr>
      <w:r w:rsidRPr="00BD324F">
        <w:t xml:space="preserve">                  properties:</w:t>
      </w:r>
    </w:p>
    <w:p w14:paraId="269125A9" w14:textId="77777777" w:rsidR="003D36CB" w:rsidRPr="00BD324F" w:rsidRDefault="003D36CB" w:rsidP="003D36CB">
      <w:pPr>
        <w:pStyle w:val="PL"/>
      </w:pPr>
      <w:r w:rsidRPr="00BD324F">
        <w:t xml:space="preserve">                    intrasystemANRManagementSwitch:</w:t>
      </w:r>
    </w:p>
    <w:p w14:paraId="295E9339" w14:textId="77777777" w:rsidR="003D36CB" w:rsidRPr="00BD324F" w:rsidRDefault="003D36CB" w:rsidP="003D36CB">
      <w:pPr>
        <w:pStyle w:val="PL"/>
      </w:pPr>
      <w:r w:rsidRPr="00BD324F">
        <w:t xml:space="preserve">                      type: boolean</w:t>
      </w:r>
    </w:p>
    <w:p w14:paraId="2C42A87B" w14:textId="77777777" w:rsidR="003D36CB" w:rsidRPr="00BD324F" w:rsidRDefault="003D36CB" w:rsidP="003D36CB">
      <w:pPr>
        <w:pStyle w:val="PL"/>
      </w:pPr>
      <w:r w:rsidRPr="00BD324F">
        <w:t xml:space="preserve">                    intersystemANRManagementSwitch:</w:t>
      </w:r>
    </w:p>
    <w:p w14:paraId="1446480F" w14:textId="77777777" w:rsidR="003D36CB" w:rsidRPr="00BD324F" w:rsidRDefault="003D36CB" w:rsidP="003D36CB">
      <w:pPr>
        <w:pStyle w:val="PL"/>
      </w:pPr>
      <w:r w:rsidRPr="00BD324F">
        <w:t xml:space="preserve">                      type: boolean</w:t>
      </w:r>
    </w:p>
    <w:p w14:paraId="674724F7" w14:textId="77777777" w:rsidR="003D36CB" w:rsidRPr="00BD324F" w:rsidRDefault="003D36CB" w:rsidP="003D36CB">
      <w:pPr>
        <w:pStyle w:val="PL"/>
      </w:pPr>
    </w:p>
    <w:p w14:paraId="2F61F671" w14:textId="77777777" w:rsidR="003D36CB" w:rsidRPr="00BD324F" w:rsidRDefault="003D36CB" w:rsidP="003D36CB">
      <w:pPr>
        <w:pStyle w:val="PL"/>
      </w:pPr>
      <w:r w:rsidRPr="00BD324F">
        <w:t xml:space="preserve">    DESManagementFunction-Single:</w:t>
      </w:r>
    </w:p>
    <w:p w14:paraId="5C38174E" w14:textId="77777777" w:rsidR="003D36CB" w:rsidRPr="00BD324F" w:rsidRDefault="003D36CB" w:rsidP="003D36CB">
      <w:pPr>
        <w:pStyle w:val="PL"/>
      </w:pPr>
      <w:r w:rsidRPr="00BD324F">
        <w:t xml:space="preserve">      allOf:</w:t>
      </w:r>
    </w:p>
    <w:p w14:paraId="6EE2E566" w14:textId="77777777" w:rsidR="003D36CB" w:rsidRPr="00BD324F" w:rsidRDefault="003D36CB" w:rsidP="003D36CB">
      <w:pPr>
        <w:pStyle w:val="PL"/>
      </w:pPr>
      <w:r w:rsidRPr="00BD324F">
        <w:t xml:space="preserve">        - $ref: 'genericNrm.yaml#/components/schemas/Top'</w:t>
      </w:r>
    </w:p>
    <w:p w14:paraId="118760A2" w14:textId="77777777" w:rsidR="003D36CB" w:rsidRPr="00BD324F" w:rsidRDefault="003D36CB" w:rsidP="003D36CB">
      <w:pPr>
        <w:pStyle w:val="PL"/>
      </w:pPr>
      <w:r w:rsidRPr="00BD324F">
        <w:t xml:space="preserve">        - type: object</w:t>
      </w:r>
    </w:p>
    <w:p w14:paraId="1192F3F5" w14:textId="77777777" w:rsidR="003D36CB" w:rsidRPr="00BD324F" w:rsidRDefault="003D36CB" w:rsidP="003D36CB">
      <w:pPr>
        <w:pStyle w:val="PL"/>
      </w:pPr>
      <w:r w:rsidRPr="00BD324F">
        <w:t xml:space="preserve">          properties:</w:t>
      </w:r>
    </w:p>
    <w:p w14:paraId="4DA5ADF5" w14:textId="77777777" w:rsidR="003D36CB" w:rsidRPr="00BD324F" w:rsidRDefault="003D36CB" w:rsidP="003D36CB">
      <w:pPr>
        <w:pStyle w:val="PL"/>
      </w:pPr>
      <w:r w:rsidRPr="00BD324F">
        <w:t xml:space="preserve">            attributes:</w:t>
      </w:r>
    </w:p>
    <w:p w14:paraId="680F736E" w14:textId="77777777" w:rsidR="003D36CB" w:rsidRPr="00BD324F" w:rsidRDefault="003D36CB" w:rsidP="003D36CB">
      <w:pPr>
        <w:pStyle w:val="PL"/>
      </w:pPr>
      <w:r w:rsidRPr="00BD324F">
        <w:t xml:space="preserve">                  type: object</w:t>
      </w:r>
    </w:p>
    <w:p w14:paraId="33CC4497" w14:textId="77777777" w:rsidR="003D36CB" w:rsidRPr="00BD324F" w:rsidRDefault="003D36CB" w:rsidP="003D36CB">
      <w:pPr>
        <w:pStyle w:val="PL"/>
      </w:pPr>
      <w:r w:rsidRPr="00BD324F">
        <w:t xml:space="preserve">                  properties:</w:t>
      </w:r>
    </w:p>
    <w:p w14:paraId="3E701179" w14:textId="77777777" w:rsidR="003D36CB" w:rsidRPr="00BD324F" w:rsidRDefault="003D36CB" w:rsidP="003D36CB">
      <w:pPr>
        <w:pStyle w:val="PL"/>
      </w:pPr>
      <w:r w:rsidRPr="00BD324F">
        <w:t xml:space="preserve">                    desSwitch:</w:t>
      </w:r>
    </w:p>
    <w:p w14:paraId="6C5B26C5" w14:textId="77777777" w:rsidR="003D36CB" w:rsidRPr="00BD324F" w:rsidRDefault="003D36CB" w:rsidP="003D36CB">
      <w:pPr>
        <w:pStyle w:val="PL"/>
      </w:pPr>
      <w:r w:rsidRPr="00BD324F">
        <w:t xml:space="preserve">                      type: boolean</w:t>
      </w:r>
    </w:p>
    <w:p w14:paraId="7FEB4F45" w14:textId="77777777" w:rsidR="003D36CB" w:rsidRPr="00BD324F" w:rsidRDefault="003D36CB" w:rsidP="003D36CB">
      <w:pPr>
        <w:pStyle w:val="PL"/>
      </w:pPr>
      <w:r w:rsidRPr="00BD324F">
        <w:t xml:space="preserve">                    intraRatEsActivationOriginalCellLoadParameters:</w:t>
      </w:r>
    </w:p>
    <w:p w14:paraId="014D0614" w14:textId="77777777" w:rsidR="003D36CB" w:rsidRPr="00BD324F" w:rsidRDefault="003D36CB" w:rsidP="003D36CB">
      <w:pPr>
        <w:pStyle w:val="PL"/>
      </w:pPr>
      <w:r w:rsidRPr="00BD324F">
        <w:t xml:space="preserve">                      $ref: "#/components/schemas/IntraRatEsActivationOriginalCellLoadParameters"</w:t>
      </w:r>
    </w:p>
    <w:p w14:paraId="02EED20F" w14:textId="77777777" w:rsidR="003D36CB" w:rsidRPr="00BD324F" w:rsidRDefault="003D36CB" w:rsidP="003D36CB">
      <w:pPr>
        <w:pStyle w:val="PL"/>
      </w:pPr>
      <w:r w:rsidRPr="00BD324F">
        <w:t xml:space="preserve">                    intraRatEsActivationCandidateCellsLoadParameters:</w:t>
      </w:r>
    </w:p>
    <w:p w14:paraId="1EFD440C" w14:textId="77777777" w:rsidR="003D36CB" w:rsidRPr="00BD324F" w:rsidRDefault="003D36CB" w:rsidP="003D36CB">
      <w:pPr>
        <w:pStyle w:val="PL"/>
      </w:pPr>
      <w:r w:rsidRPr="00BD324F">
        <w:t xml:space="preserve">                      $ref: "#/components/schemas/IntraRatEsActivationCandidateCellsLoadParameters"</w:t>
      </w:r>
    </w:p>
    <w:p w14:paraId="752840FB" w14:textId="77777777" w:rsidR="003D36CB" w:rsidRPr="00BD324F" w:rsidRDefault="003D36CB" w:rsidP="003D36CB">
      <w:pPr>
        <w:pStyle w:val="PL"/>
      </w:pPr>
      <w:r w:rsidRPr="00BD324F">
        <w:t xml:space="preserve">                    intraRatEsDeactivationCandidateCellsLoadParameters:</w:t>
      </w:r>
    </w:p>
    <w:p w14:paraId="2451CCB7" w14:textId="77777777" w:rsidR="003D36CB" w:rsidRPr="00BD324F" w:rsidRDefault="003D36CB" w:rsidP="003D36CB">
      <w:pPr>
        <w:pStyle w:val="PL"/>
      </w:pPr>
      <w:r w:rsidRPr="00BD324F">
        <w:t xml:space="preserve">                      $ref: "#/components/schemas/IntraRatEsDeactivationCandidateCellsLoadParameters"</w:t>
      </w:r>
    </w:p>
    <w:p w14:paraId="71275D85" w14:textId="77777777" w:rsidR="003D36CB" w:rsidRPr="00BD324F" w:rsidRDefault="003D36CB" w:rsidP="003D36CB">
      <w:pPr>
        <w:pStyle w:val="PL"/>
      </w:pPr>
      <w:r w:rsidRPr="00BD324F">
        <w:t xml:space="preserve">                    esNotAllowedTimePeriod:</w:t>
      </w:r>
    </w:p>
    <w:p w14:paraId="0E3BBDBE" w14:textId="77777777" w:rsidR="003D36CB" w:rsidRPr="00BD324F" w:rsidRDefault="003D36CB" w:rsidP="003D36CB">
      <w:pPr>
        <w:pStyle w:val="PL"/>
      </w:pPr>
      <w:r w:rsidRPr="00BD324F">
        <w:t xml:space="preserve">                      $ref: "#/components/schemas/EsNotAllowedTimePeriod"</w:t>
      </w:r>
    </w:p>
    <w:p w14:paraId="24EAD068" w14:textId="77777777" w:rsidR="003D36CB" w:rsidRPr="00BD324F" w:rsidRDefault="003D36CB" w:rsidP="003D36CB">
      <w:pPr>
        <w:pStyle w:val="PL"/>
      </w:pPr>
      <w:r w:rsidRPr="00BD324F">
        <w:t xml:space="preserve">                    interRatEsActivationOriginalCellParameters:</w:t>
      </w:r>
    </w:p>
    <w:p w14:paraId="5F49E9F7" w14:textId="77777777" w:rsidR="003D36CB" w:rsidRPr="00BD324F" w:rsidRDefault="003D36CB" w:rsidP="003D36CB">
      <w:pPr>
        <w:pStyle w:val="PL"/>
      </w:pPr>
      <w:r w:rsidRPr="00BD324F">
        <w:t xml:space="preserve">                      $ref: "#/components/schemas/IntraRatEsActivationOriginalCellLoadParameters"</w:t>
      </w:r>
    </w:p>
    <w:p w14:paraId="31A18DCF" w14:textId="77777777" w:rsidR="003D36CB" w:rsidRPr="00BD324F" w:rsidRDefault="003D36CB" w:rsidP="003D36CB">
      <w:pPr>
        <w:pStyle w:val="PL"/>
      </w:pPr>
      <w:r w:rsidRPr="00BD324F">
        <w:t xml:space="preserve">                    interRatEsActivationCandidateCellParameters:</w:t>
      </w:r>
    </w:p>
    <w:p w14:paraId="1DCA1950" w14:textId="77777777" w:rsidR="003D36CB" w:rsidRPr="00BD324F" w:rsidRDefault="003D36CB" w:rsidP="003D36CB">
      <w:pPr>
        <w:pStyle w:val="PL"/>
      </w:pPr>
      <w:r w:rsidRPr="00BD324F">
        <w:t xml:space="preserve">                      $ref: "#/components/schemas/IntraRatEsActivationOriginalCellLoadParameters"</w:t>
      </w:r>
    </w:p>
    <w:p w14:paraId="6D39E71B" w14:textId="77777777" w:rsidR="003D36CB" w:rsidRPr="00BD324F" w:rsidRDefault="003D36CB" w:rsidP="003D36CB">
      <w:pPr>
        <w:pStyle w:val="PL"/>
      </w:pPr>
      <w:r w:rsidRPr="00BD324F">
        <w:t xml:space="preserve">                    interRatEsDeactivationCandidateCellParameters:</w:t>
      </w:r>
    </w:p>
    <w:p w14:paraId="6163D6DD" w14:textId="77777777" w:rsidR="003D36CB" w:rsidRPr="00BD324F" w:rsidRDefault="003D36CB" w:rsidP="003D36CB">
      <w:pPr>
        <w:pStyle w:val="PL"/>
      </w:pPr>
      <w:r w:rsidRPr="00BD324F">
        <w:t xml:space="preserve">                      $ref: "#/components/schemas/IntraRatEsActivationOriginalCellLoadParameters"</w:t>
      </w:r>
    </w:p>
    <w:p w14:paraId="4E36D764" w14:textId="77777777" w:rsidR="003D36CB" w:rsidRPr="00BD324F" w:rsidRDefault="003D36CB" w:rsidP="003D36CB">
      <w:pPr>
        <w:pStyle w:val="PL"/>
      </w:pPr>
      <w:r w:rsidRPr="00BD324F">
        <w:t xml:space="preserve">                    isProbingCapable:</w:t>
      </w:r>
    </w:p>
    <w:p w14:paraId="28F201E1" w14:textId="77777777" w:rsidR="003D36CB" w:rsidRPr="00BD324F" w:rsidRDefault="003D36CB" w:rsidP="003D36CB">
      <w:pPr>
        <w:pStyle w:val="PL"/>
      </w:pPr>
      <w:r w:rsidRPr="00BD324F">
        <w:t xml:space="preserve">                      type: string</w:t>
      </w:r>
    </w:p>
    <w:p w14:paraId="673ED374" w14:textId="77777777" w:rsidR="003D36CB" w:rsidRPr="00BD324F" w:rsidRDefault="003D36CB" w:rsidP="003D36CB">
      <w:pPr>
        <w:pStyle w:val="PL"/>
      </w:pPr>
      <w:r w:rsidRPr="00BD324F">
        <w:t xml:space="preserve">                      enum:</w:t>
      </w:r>
    </w:p>
    <w:p w14:paraId="7042E440" w14:textId="77777777" w:rsidR="003D36CB" w:rsidRPr="00BD324F" w:rsidRDefault="003D36CB" w:rsidP="003D36CB">
      <w:pPr>
        <w:pStyle w:val="PL"/>
      </w:pPr>
      <w:r w:rsidRPr="00BD324F">
        <w:t xml:space="preserve">                         - yes</w:t>
      </w:r>
    </w:p>
    <w:p w14:paraId="513B66A8" w14:textId="77777777" w:rsidR="003D36CB" w:rsidRPr="00BD324F" w:rsidRDefault="003D36CB" w:rsidP="003D36CB">
      <w:pPr>
        <w:pStyle w:val="PL"/>
      </w:pPr>
      <w:r w:rsidRPr="00BD324F">
        <w:t xml:space="preserve">                         - no</w:t>
      </w:r>
    </w:p>
    <w:p w14:paraId="6EDE1B29" w14:textId="77777777" w:rsidR="003D36CB" w:rsidRPr="00BD324F" w:rsidRDefault="003D36CB" w:rsidP="003D36CB">
      <w:pPr>
        <w:pStyle w:val="PL"/>
      </w:pPr>
      <w:r w:rsidRPr="00BD324F">
        <w:t xml:space="preserve">                    energySavingState:</w:t>
      </w:r>
    </w:p>
    <w:p w14:paraId="59C4F5D2" w14:textId="77777777" w:rsidR="003D36CB" w:rsidRPr="00BD324F" w:rsidRDefault="003D36CB" w:rsidP="003D36CB">
      <w:pPr>
        <w:pStyle w:val="PL"/>
      </w:pPr>
      <w:r w:rsidRPr="00BD324F">
        <w:t xml:space="preserve">                      type: string</w:t>
      </w:r>
    </w:p>
    <w:p w14:paraId="741751ED" w14:textId="77777777" w:rsidR="003D36CB" w:rsidRPr="00BD324F" w:rsidRDefault="003D36CB" w:rsidP="003D36CB">
      <w:pPr>
        <w:pStyle w:val="PL"/>
      </w:pPr>
      <w:r w:rsidRPr="00BD324F">
        <w:t xml:space="preserve">                      enum:</w:t>
      </w:r>
    </w:p>
    <w:p w14:paraId="3DAEECBB" w14:textId="77777777" w:rsidR="003D36CB" w:rsidRPr="00BD324F" w:rsidRDefault="003D36CB" w:rsidP="003D36CB">
      <w:pPr>
        <w:pStyle w:val="PL"/>
      </w:pPr>
      <w:r w:rsidRPr="00BD324F">
        <w:t xml:space="preserve">                         - isNotEnergySaving</w:t>
      </w:r>
    </w:p>
    <w:p w14:paraId="7ABC90AE" w14:textId="77777777" w:rsidR="003D36CB" w:rsidRPr="00BD324F" w:rsidRDefault="003D36CB" w:rsidP="003D36CB">
      <w:pPr>
        <w:pStyle w:val="PL"/>
      </w:pPr>
      <w:r w:rsidRPr="00BD324F">
        <w:t xml:space="preserve">                         - isEnergySaving</w:t>
      </w:r>
    </w:p>
    <w:p w14:paraId="2F075FBE" w14:textId="77777777" w:rsidR="003D36CB" w:rsidRPr="00BD324F" w:rsidRDefault="003D36CB" w:rsidP="003D36CB">
      <w:pPr>
        <w:pStyle w:val="PL"/>
      </w:pPr>
    </w:p>
    <w:p w14:paraId="48F0D1AB" w14:textId="77777777" w:rsidR="003D36CB" w:rsidRPr="00BD324F" w:rsidRDefault="003D36CB" w:rsidP="003D36CB">
      <w:pPr>
        <w:pStyle w:val="PL"/>
      </w:pPr>
      <w:r w:rsidRPr="00BD324F">
        <w:t xml:space="preserve">    DRACHOptimizationFunction-Single:</w:t>
      </w:r>
    </w:p>
    <w:p w14:paraId="59A85833" w14:textId="77777777" w:rsidR="003D36CB" w:rsidRPr="00BD324F" w:rsidRDefault="003D36CB" w:rsidP="003D36CB">
      <w:pPr>
        <w:pStyle w:val="PL"/>
      </w:pPr>
      <w:r w:rsidRPr="00BD324F">
        <w:t xml:space="preserve">      allOf:</w:t>
      </w:r>
    </w:p>
    <w:p w14:paraId="2A4C7685" w14:textId="77777777" w:rsidR="003D36CB" w:rsidRPr="00BD324F" w:rsidRDefault="003D36CB" w:rsidP="003D36CB">
      <w:pPr>
        <w:pStyle w:val="PL"/>
      </w:pPr>
      <w:r w:rsidRPr="00BD324F">
        <w:t xml:space="preserve">        - $ref: 'genericNrm.yaml#/components/schemas/Top'</w:t>
      </w:r>
    </w:p>
    <w:p w14:paraId="526B8590" w14:textId="77777777" w:rsidR="003D36CB" w:rsidRPr="00BD324F" w:rsidRDefault="003D36CB" w:rsidP="003D36CB">
      <w:pPr>
        <w:pStyle w:val="PL"/>
      </w:pPr>
      <w:r w:rsidRPr="00BD324F">
        <w:t xml:space="preserve">        - type: object</w:t>
      </w:r>
    </w:p>
    <w:p w14:paraId="01EFB677" w14:textId="77777777" w:rsidR="003D36CB" w:rsidRPr="00BD324F" w:rsidRDefault="003D36CB" w:rsidP="003D36CB">
      <w:pPr>
        <w:pStyle w:val="PL"/>
      </w:pPr>
      <w:r w:rsidRPr="00BD324F">
        <w:t xml:space="preserve">          properties:</w:t>
      </w:r>
    </w:p>
    <w:p w14:paraId="64379BD7" w14:textId="77777777" w:rsidR="003D36CB" w:rsidRPr="00BD324F" w:rsidRDefault="003D36CB" w:rsidP="003D36CB">
      <w:pPr>
        <w:pStyle w:val="PL"/>
      </w:pPr>
      <w:r w:rsidRPr="00BD324F">
        <w:t xml:space="preserve">            attributes:</w:t>
      </w:r>
    </w:p>
    <w:p w14:paraId="4462722E" w14:textId="77777777" w:rsidR="003D36CB" w:rsidRPr="00BD324F" w:rsidRDefault="003D36CB" w:rsidP="003D36CB">
      <w:pPr>
        <w:pStyle w:val="PL"/>
      </w:pPr>
      <w:r w:rsidRPr="00BD324F">
        <w:t xml:space="preserve">                  type: object</w:t>
      </w:r>
    </w:p>
    <w:p w14:paraId="0FC32ED9" w14:textId="77777777" w:rsidR="003D36CB" w:rsidRPr="00BD324F" w:rsidRDefault="003D36CB" w:rsidP="003D36CB">
      <w:pPr>
        <w:pStyle w:val="PL"/>
      </w:pPr>
      <w:r w:rsidRPr="00BD324F">
        <w:t xml:space="preserve">                  properties:</w:t>
      </w:r>
    </w:p>
    <w:p w14:paraId="4DE8F008" w14:textId="77777777" w:rsidR="003D36CB" w:rsidRPr="00BD324F" w:rsidRDefault="003D36CB" w:rsidP="003D36CB">
      <w:pPr>
        <w:pStyle w:val="PL"/>
      </w:pPr>
      <w:r w:rsidRPr="00BD324F">
        <w:t xml:space="preserve">                    drachOptimizationControl:</w:t>
      </w:r>
    </w:p>
    <w:p w14:paraId="7C4D3B65" w14:textId="77777777" w:rsidR="003D36CB" w:rsidRPr="00BD324F" w:rsidRDefault="003D36CB" w:rsidP="003D36CB">
      <w:pPr>
        <w:pStyle w:val="PL"/>
      </w:pPr>
      <w:r w:rsidRPr="00BD324F">
        <w:t xml:space="preserve">                      type: boolean</w:t>
      </w:r>
    </w:p>
    <w:p w14:paraId="39EC7F63" w14:textId="77777777" w:rsidR="003D36CB" w:rsidRPr="00BD324F" w:rsidRDefault="003D36CB" w:rsidP="003D36CB">
      <w:pPr>
        <w:pStyle w:val="PL"/>
      </w:pPr>
      <w:r w:rsidRPr="00BD324F">
        <w:t xml:space="preserve">                    ueAccProbilityDist:</w:t>
      </w:r>
    </w:p>
    <w:p w14:paraId="40DFCFCF" w14:textId="77777777" w:rsidR="003D36CB" w:rsidRPr="00BD324F" w:rsidRDefault="003D36CB" w:rsidP="003D36CB">
      <w:pPr>
        <w:pStyle w:val="PL"/>
      </w:pPr>
      <w:r w:rsidRPr="00BD324F">
        <w:t xml:space="preserve">                      $ref: "#/components/schemas/UeAccProbilityDist"</w:t>
      </w:r>
    </w:p>
    <w:p w14:paraId="6533FFAE" w14:textId="77777777" w:rsidR="003D36CB" w:rsidRPr="00BD324F" w:rsidRDefault="003D36CB" w:rsidP="003D36CB">
      <w:pPr>
        <w:pStyle w:val="PL"/>
      </w:pPr>
      <w:r w:rsidRPr="00BD324F">
        <w:t xml:space="preserve">                    ueAccDelayProbilityDist:</w:t>
      </w:r>
    </w:p>
    <w:p w14:paraId="16E49AFE" w14:textId="77777777" w:rsidR="003D36CB" w:rsidRPr="00BD324F" w:rsidRDefault="003D36CB" w:rsidP="003D36CB">
      <w:pPr>
        <w:pStyle w:val="PL"/>
      </w:pPr>
      <w:r w:rsidRPr="00BD324F">
        <w:t xml:space="preserve">                      $ref: "#/components/schemas/UeAccDelayProbilityDist"</w:t>
      </w:r>
    </w:p>
    <w:p w14:paraId="5B1AC183" w14:textId="77777777" w:rsidR="003D36CB" w:rsidRPr="00BD324F" w:rsidRDefault="003D36CB" w:rsidP="003D36CB">
      <w:pPr>
        <w:pStyle w:val="PL"/>
      </w:pPr>
      <w:r w:rsidRPr="00BD324F">
        <w:t xml:space="preserve">        - $ref: 'genericNrm.yaml#/components/schemas/ManagedFunction-ncO'</w:t>
      </w:r>
    </w:p>
    <w:p w14:paraId="2C7EA41F" w14:textId="77777777" w:rsidR="003D36CB" w:rsidRPr="00BD324F" w:rsidRDefault="003D36CB" w:rsidP="003D36CB">
      <w:pPr>
        <w:pStyle w:val="PL"/>
      </w:pPr>
    </w:p>
    <w:p w14:paraId="116AF176" w14:textId="77777777" w:rsidR="003D36CB" w:rsidRPr="00BD324F" w:rsidRDefault="003D36CB" w:rsidP="003D36CB">
      <w:pPr>
        <w:pStyle w:val="PL"/>
      </w:pPr>
      <w:r w:rsidRPr="00BD324F">
        <w:t xml:space="preserve">    DMROFunction-Single:</w:t>
      </w:r>
    </w:p>
    <w:p w14:paraId="4EBDF82F" w14:textId="77777777" w:rsidR="003D36CB" w:rsidRPr="00BD324F" w:rsidRDefault="003D36CB" w:rsidP="003D36CB">
      <w:pPr>
        <w:pStyle w:val="PL"/>
      </w:pPr>
      <w:r w:rsidRPr="00BD324F">
        <w:t xml:space="preserve">      allOf:</w:t>
      </w:r>
    </w:p>
    <w:p w14:paraId="68E70561" w14:textId="77777777" w:rsidR="003D36CB" w:rsidRPr="00BD324F" w:rsidRDefault="003D36CB" w:rsidP="003D36CB">
      <w:pPr>
        <w:pStyle w:val="PL"/>
      </w:pPr>
      <w:r w:rsidRPr="00BD324F">
        <w:t xml:space="preserve">        - $ref: 'genericNrm.yaml#/components/schemas/Top'</w:t>
      </w:r>
    </w:p>
    <w:p w14:paraId="01C64012" w14:textId="77777777" w:rsidR="003D36CB" w:rsidRPr="00BD324F" w:rsidRDefault="003D36CB" w:rsidP="003D36CB">
      <w:pPr>
        <w:pStyle w:val="PL"/>
      </w:pPr>
      <w:r w:rsidRPr="00BD324F">
        <w:t xml:space="preserve">        - type: object</w:t>
      </w:r>
    </w:p>
    <w:p w14:paraId="2D94A03F" w14:textId="77777777" w:rsidR="003D36CB" w:rsidRPr="00BD324F" w:rsidRDefault="003D36CB" w:rsidP="003D36CB">
      <w:pPr>
        <w:pStyle w:val="PL"/>
      </w:pPr>
      <w:r w:rsidRPr="00BD324F">
        <w:t xml:space="preserve">          properties:</w:t>
      </w:r>
    </w:p>
    <w:p w14:paraId="39D46316" w14:textId="77777777" w:rsidR="003D36CB" w:rsidRPr="00BD324F" w:rsidRDefault="003D36CB" w:rsidP="003D36CB">
      <w:pPr>
        <w:pStyle w:val="PL"/>
      </w:pPr>
      <w:r w:rsidRPr="00BD324F">
        <w:t xml:space="preserve">            attributes: </w:t>
      </w:r>
    </w:p>
    <w:p w14:paraId="23EA1770" w14:textId="77777777" w:rsidR="003D36CB" w:rsidRPr="00BD324F" w:rsidRDefault="003D36CB" w:rsidP="003D36CB">
      <w:pPr>
        <w:pStyle w:val="PL"/>
      </w:pPr>
      <w:r w:rsidRPr="00BD324F">
        <w:t xml:space="preserve">                  type: object</w:t>
      </w:r>
    </w:p>
    <w:p w14:paraId="6691F25C" w14:textId="77777777" w:rsidR="003D36CB" w:rsidRPr="00BD324F" w:rsidRDefault="003D36CB" w:rsidP="003D36CB">
      <w:pPr>
        <w:pStyle w:val="PL"/>
      </w:pPr>
      <w:r w:rsidRPr="00BD324F">
        <w:t xml:space="preserve">                  properties:</w:t>
      </w:r>
    </w:p>
    <w:p w14:paraId="080BA8FD" w14:textId="77777777" w:rsidR="003D36CB" w:rsidRPr="00BD324F" w:rsidRDefault="003D36CB" w:rsidP="003D36CB">
      <w:pPr>
        <w:pStyle w:val="PL"/>
      </w:pPr>
      <w:r w:rsidRPr="00BD324F">
        <w:t xml:space="preserve">                    dmroControl:</w:t>
      </w:r>
    </w:p>
    <w:p w14:paraId="425EA529" w14:textId="77777777" w:rsidR="003D36CB" w:rsidRPr="00BD324F" w:rsidRDefault="003D36CB" w:rsidP="003D36CB">
      <w:pPr>
        <w:pStyle w:val="PL"/>
      </w:pPr>
      <w:r w:rsidRPr="00BD324F">
        <w:t xml:space="preserve">                      type: boolean</w:t>
      </w:r>
    </w:p>
    <w:p w14:paraId="43F2F906" w14:textId="77777777" w:rsidR="003D36CB" w:rsidRPr="00BD324F" w:rsidRDefault="003D36CB" w:rsidP="003D36CB">
      <w:pPr>
        <w:pStyle w:val="PL"/>
      </w:pPr>
      <w:r w:rsidRPr="00BD324F">
        <w:t xml:space="preserve">                    maximumDeviationHoTrigger:</w:t>
      </w:r>
    </w:p>
    <w:p w14:paraId="5B4840EE" w14:textId="77777777" w:rsidR="003D36CB" w:rsidRPr="00BD324F" w:rsidRDefault="003D36CB" w:rsidP="003D36CB">
      <w:pPr>
        <w:pStyle w:val="PL"/>
      </w:pPr>
      <w:r w:rsidRPr="00BD324F">
        <w:t xml:space="preserve">                      $ref: '#/components/schemas/MaximumDeviationHoTrigger'</w:t>
      </w:r>
    </w:p>
    <w:p w14:paraId="7DEFDDEC" w14:textId="77777777" w:rsidR="003D36CB" w:rsidRPr="00BD324F" w:rsidRDefault="003D36CB" w:rsidP="003D36CB">
      <w:pPr>
        <w:pStyle w:val="PL"/>
      </w:pPr>
      <w:r w:rsidRPr="00BD324F">
        <w:t xml:space="preserve">                    minimumTimeBetweenHoTriggerChange:</w:t>
      </w:r>
    </w:p>
    <w:p w14:paraId="7621A369" w14:textId="77777777" w:rsidR="003D36CB" w:rsidRPr="00BD324F" w:rsidRDefault="003D36CB" w:rsidP="003D36CB">
      <w:pPr>
        <w:pStyle w:val="PL"/>
      </w:pPr>
      <w:r w:rsidRPr="00BD324F">
        <w:t xml:space="preserve">                      $ref: '#/components/schemas/MinimumTimeBetweenHoTriggerChange'</w:t>
      </w:r>
    </w:p>
    <w:p w14:paraId="0386FCF1" w14:textId="77777777" w:rsidR="003D36CB" w:rsidRPr="00BD324F" w:rsidRDefault="003D36CB" w:rsidP="003D36CB">
      <w:pPr>
        <w:pStyle w:val="PL"/>
      </w:pPr>
      <w:r w:rsidRPr="00BD324F">
        <w:t xml:space="preserve">                    tstoreUEcntxt:</w:t>
      </w:r>
    </w:p>
    <w:p w14:paraId="6CA25E86" w14:textId="77777777" w:rsidR="003D36CB" w:rsidRPr="00BD324F" w:rsidRDefault="003D36CB" w:rsidP="003D36CB">
      <w:pPr>
        <w:pStyle w:val="PL"/>
      </w:pPr>
      <w:r w:rsidRPr="00BD324F">
        <w:t xml:space="preserve">                      $ref: '#/components/schemas/TstoreUEcntxt'</w:t>
      </w:r>
    </w:p>
    <w:p w14:paraId="2C1124A1" w14:textId="77777777" w:rsidR="003D36CB" w:rsidRPr="00BD324F" w:rsidRDefault="003D36CB" w:rsidP="003D36CB">
      <w:pPr>
        <w:pStyle w:val="PL"/>
      </w:pPr>
    </w:p>
    <w:p w14:paraId="28B70856" w14:textId="77777777" w:rsidR="003D36CB" w:rsidRPr="00BD324F" w:rsidRDefault="003D36CB" w:rsidP="003D36CB">
      <w:pPr>
        <w:pStyle w:val="PL"/>
      </w:pPr>
      <w:r w:rsidRPr="00BD324F">
        <w:t xml:space="preserve">    DPCIConfigurationFunction-Single:</w:t>
      </w:r>
    </w:p>
    <w:p w14:paraId="10C78889" w14:textId="77777777" w:rsidR="003D36CB" w:rsidRPr="00BD324F" w:rsidRDefault="003D36CB" w:rsidP="003D36CB">
      <w:pPr>
        <w:pStyle w:val="PL"/>
      </w:pPr>
      <w:r w:rsidRPr="00BD324F">
        <w:t xml:space="preserve">      allOf:</w:t>
      </w:r>
    </w:p>
    <w:p w14:paraId="51CDB993" w14:textId="77777777" w:rsidR="003D36CB" w:rsidRPr="00BD324F" w:rsidRDefault="003D36CB" w:rsidP="003D36CB">
      <w:pPr>
        <w:pStyle w:val="PL"/>
      </w:pPr>
      <w:r w:rsidRPr="00BD324F">
        <w:t xml:space="preserve">        - $ref: 'genericNrm.yaml#/components/schemas/Top'</w:t>
      </w:r>
    </w:p>
    <w:p w14:paraId="5C551305" w14:textId="77777777" w:rsidR="003D36CB" w:rsidRPr="00BD324F" w:rsidRDefault="003D36CB" w:rsidP="003D36CB">
      <w:pPr>
        <w:pStyle w:val="PL"/>
      </w:pPr>
      <w:r w:rsidRPr="00BD324F">
        <w:t xml:space="preserve">        - type: object</w:t>
      </w:r>
    </w:p>
    <w:p w14:paraId="46C77FC2" w14:textId="77777777" w:rsidR="003D36CB" w:rsidRPr="00BD324F" w:rsidRDefault="003D36CB" w:rsidP="003D36CB">
      <w:pPr>
        <w:pStyle w:val="PL"/>
      </w:pPr>
      <w:r w:rsidRPr="00BD324F">
        <w:t xml:space="preserve">          properties:</w:t>
      </w:r>
    </w:p>
    <w:p w14:paraId="6E7D0041" w14:textId="77777777" w:rsidR="003D36CB" w:rsidRPr="00BD324F" w:rsidRDefault="003D36CB" w:rsidP="003D36CB">
      <w:pPr>
        <w:pStyle w:val="PL"/>
      </w:pPr>
      <w:r w:rsidRPr="00BD324F">
        <w:t xml:space="preserve">            attributes:</w:t>
      </w:r>
    </w:p>
    <w:p w14:paraId="4C7FA217" w14:textId="77777777" w:rsidR="003D36CB" w:rsidRPr="00BD324F" w:rsidRDefault="003D36CB" w:rsidP="003D36CB">
      <w:pPr>
        <w:pStyle w:val="PL"/>
      </w:pPr>
      <w:r w:rsidRPr="00BD324F">
        <w:t xml:space="preserve">                  type: object</w:t>
      </w:r>
    </w:p>
    <w:p w14:paraId="577A3C86" w14:textId="77777777" w:rsidR="003D36CB" w:rsidRPr="00BD324F" w:rsidRDefault="003D36CB" w:rsidP="003D36CB">
      <w:pPr>
        <w:pStyle w:val="PL"/>
      </w:pPr>
      <w:r w:rsidRPr="00BD324F">
        <w:t xml:space="preserve">                  properties:</w:t>
      </w:r>
    </w:p>
    <w:p w14:paraId="0770B74D" w14:textId="77777777" w:rsidR="003D36CB" w:rsidRPr="00BD324F" w:rsidRDefault="003D36CB" w:rsidP="003D36CB">
      <w:pPr>
        <w:pStyle w:val="PL"/>
      </w:pPr>
      <w:r w:rsidRPr="00BD324F">
        <w:t xml:space="preserve">                    dPciConfigurationControl:</w:t>
      </w:r>
    </w:p>
    <w:p w14:paraId="0A34B78E" w14:textId="77777777" w:rsidR="003D36CB" w:rsidRPr="00BD324F" w:rsidRDefault="003D36CB" w:rsidP="003D36CB">
      <w:pPr>
        <w:pStyle w:val="PL"/>
      </w:pPr>
      <w:r w:rsidRPr="00BD324F">
        <w:t xml:space="preserve">                      type: boolean</w:t>
      </w:r>
    </w:p>
    <w:p w14:paraId="23726701" w14:textId="77777777" w:rsidR="003D36CB" w:rsidRPr="00BD324F" w:rsidRDefault="003D36CB" w:rsidP="003D36CB">
      <w:pPr>
        <w:pStyle w:val="PL"/>
      </w:pPr>
      <w:r w:rsidRPr="00BD324F">
        <w:t xml:space="preserve">                    nRPciList:</w:t>
      </w:r>
    </w:p>
    <w:p w14:paraId="76E64F7A" w14:textId="77777777" w:rsidR="003D36CB" w:rsidRPr="00BD324F" w:rsidRDefault="003D36CB" w:rsidP="003D36CB">
      <w:pPr>
        <w:pStyle w:val="PL"/>
      </w:pPr>
      <w:r w:rsidRPr="00BD324F">
        <w:t xml:space="preserve">                      $ref: "#/components/schemas/NRPciList"</w:t>
      </w:r>
    </w:p>
    <w:p w14:paraId="7C83EB69" w14:textId="77777777" w:rsidR="003D36CB" w:rsidRPr="00BD324F" w:rsidRDefault="003D36CB" w:rsidP="003D36CB">
      <w:pPr>
        <w:pStyle w:val="PL"/>
      </w:pPr>
    </w:p>
    <w:p w14:paraId="6BEB1127" w14:textId="77777777" w:rsidR="003D36CB" w:rsidRPr="00BD324F" w:rsidRDefault="003D36CB" w:rsidP="003D36CB">
      <w:pPr>
        <w:pStyle w:val="PL"/>
      </w:pPr>
      <w:r w:rsidRPr="00BD324F">
        <w:t xml:space="preserve">    CPCIConfigurationFunction-Single:</w:t>
      </w:r>
    </w:p>
    <w:p w14:paraId="33FE08AB" w14:textId="77777777" w:rsidR="003D36CB" w:rsidRPr="00BD324F" w:rsidRDefault="003D36CB" w:rsidP="003D36CB">
      <w:pPr>
        <w:pStyle w:val="PL"/>
      </w:pPr>
      <w:r w:rsidRPr="00BD324F">
        <w:t xml:space="preserve">      allOf:</w:t>
      </w:r>
    </w:p>
    <w:p w14:paraId="339F5992" w14:textId="77777777" w:rsidR="003D36CB" w:rsidRPr="00BD324F" w:rsidRDefault="003D36CB" w:rsidP="003D36CB">
      <w:pPr>
        <w:pStyle w:val="PL"/>
      </w:pPr>
      <w:r w:rsidRPr="00BD324F">
        <w:t xml:space="preserve">        - $ref: 'genericNrm.yaml#/components/schemas/Top'</w:t>
      </w:r>
    </w:p>
    <w:p w14:paraId="033BFA87" w14:textId="77777777" w:rsidR="003D36CB" w:rsidRPr="00BD324F" w:rsidRDefault="003D36CB" w:rsidP="003D36CB">
      <w:pPr>
        <w:pStyle w:val="PL"/>
      </w:pPr>
      <w:r w:rsidRPr="00BD324F">
        <w:t xml:space="preserve">        - type: object</w:t>
      </w:r>
    </w:p>
    <w:p w14:paraId="2F06C145" w14:textId="77777777" w:rsidR="003D36CB" w:rsidRPr="00BD324F" w:rsidRDefault="003D36CB" w:rsidP="003D36CB">
      <w:pPr>
        <w:pStyle w:val="PL"/>
      </w:pPr>
      <w:r w:rsidRPr="00BD324F">
        <w:t xml:space="preserve">          properties:</w:t>
      </w:r>
    </w:p>
    <w:p w14:paraId="31313EB3" w14:textId="77777777" w:rsidR="003D36CB" w:rsidRPr="00BD324F" w:rsidRDefault="003D36CB" w:rsidP="003D36CB">
      <w:pPr>
        <w:pStyle w:val="PL"/>
      </w:pPr>
      <w:r w:rsidRPr="00BD324F">
        <w:t xml:space="preserve">            attributes:</w:t>
      </w:r>
    </w:p>
    <w:p w14:paraId="493F2036" w14:textId="77777777" w:rsidR="003D36CB" w:rsidRPr="00BD324F" w:rsidRDefault="003D36CB" w:rsidP="003D36CB">
      <w:pPr>
        <w:pStyle w:val="PL"/>
      </w:pPr>
      <w:r w:rsidRPr="00BD324F">
        <w:t xml:space="preserve">                  type: object</w:t>
      </w:r>
    </w:p>
    <w:p w14:paraId="15C38086" w14:textId="77777777" w:rsidR="003D36CB" w:rsidRPr="00BD324F" w:rsidRDefault="003D36CB" w:rsidP="003D36CB">
      <w:pPr>
        <w:pStyle w:val="PL"/>
      </w:pPr>
      <w:r w:rsidRPr="00BD324F">
        <w:t xml:space="preserve">                  properties:</w:t>
      </w:r>
    </w:p>
    <w:p w14:paraId="08266468" w14:textId="77777777" w:rsidR="003D36CB" w:rsidRPr="00BD324F" w:rsidRDefault="003D36CB" w:rsidP="003D36CB">
      <w:pPr>
        <w:pStyle w:val="PL"/>
      </w:pPr>
      <w:r w:rsidRPr="00BD324F">
        <w:t xml:space="preserve">                    cPciConfigurationControl:</w:t>
      </w:r>
    </w:p>
    <w:p w14:paraId="43E6A773" w14:textId="77777777" w:rsidR="003D36CB" w:rsidRPr="00BD324F" w:rsidRDefault="003D36CB" w:rsidP="003D36CB">
      <w:pPr>
        <w:pStyle w:val="PL"/>
      </w:pPr>
      <w:r w:rsidRPr="00BD324F">
        <w:t xml:space="preserve">                      type: boolean</w:t>
      </w:r>
    </w:p>
    <w:p w14:paraId="02B2AD10" w14:textId="77777777" w:rsidR="003D36CB" w:rsidRPr="00BD324F" w:rsidRDefault="003D36CB" w:rsidP="003D36CB">
      <w:pPr>
        <w:pStyle w:val="PL"/>
      </w:pPr>
      <w:r w:rsidRPr="00BD324F">
        <w:t xml:space="preserve">                    cSonPciList:</w:t>
      </w:r>
    </w:p>
    <w:p w14:paraId="1BA600D4" w14:textId="77777777" w:rsidR="003D36CB" w:rsidRPr="00BD324F" w:rsidRDefault="003D36CB" w:rsidP="003D36CB">
      <w:pPr>
        <w:pStyle w:val="PL"/>
      </w:pPr>
      <w:r w:rsidRPr="00BD324F">
        <w:t xml:space="preserve">                      $ref: "#/components/schemas/CSonPciList"</w:t>
      </w:r>
    </w:p>
    <w:p w14:paraId="4A7A7978" w14:textId="77777777" w:rsidR="003D36CB" w:rsidRPr="00BD324F" w:rsidRDefault="003D36CB" w:rsidP="003D36CB">
      <w:pPr>
        <w:pStyle w:val="PL"/>
      </w:pPr>
    </w:p>
    <w:p w14:paraId="5792C0C4" w14:textId="77777777" w:rsidR="003D36CB" w:rsidRPr="00BD324F" w:rsidRDefault="003D36CB" w:rsidP="003D36CB">
      <w:pPr>
        <w:pStyle w:val="PL"/>
      </w:pPr>
      <w:r w:rsidRPr="00BD324F">
        <w:t xml:space="preserve">    CESManagementFunction-Single:</w:t>
      </w:r>
    </w:p>
    <w:p w14:paraId="33FA06AE" w14:textId="77777777" w:rsidR="003D36CB" w:rsidRPr="00BD324F" w:rsidRDefault="003D36CB" w:rsidP="003D36CB">
      <w:pPr>
        <w:pStyle w:val="PL"/>
      </w:pPr>
      <w:r w:rsidRPr="00BD324F">
        <w:t xml:space="preserve">      allOf:</w:t>
      </w:r>
    </w:p>
    <w:p w14:paraId="19DF1522" w14:textId="77777777" w:rsidR="003D36CB" w:rsidRPr="00BD324F" w:rsidRDefault="003D36CB" w:rsidP="003D36CB">
      <w:pPr>
        <w:pStyle w:val="PL"/>
      </w:pPr>
      <w:r w:rsidRPr="00BD324F">
        <w:t xml:space="preserve">        - $ref: 'genericNrm.yaml#/components/schemas/Top'</w:t>
      </w:r>
    </w:p>
    <w:p w14:paraId="1E3A7D9D" w14:textId="77777777" w:rsidR="003D36CB" w:rsidRPr="00BD324F" w:rsidRDefault="003D36CB" w:rsidP="003D36CB">
      <w:pPr>
        <w:pStyle w:val="PL"/>
      </w:pPr>
      <w:r w:rsidRPr="00BD324F">
        <w:t xml:space="preserve">        - type: object</w:t>
      </w:r>
    </w:p>
    <w:p w14:paraId="44F1B5B8" w14:textId="77777777" w:rsidR="003D36CB" w:rsidRPr="00BD324F" w:rsidRDefault="003D36CB" w:rsidP="003D36CB">
      <w:pPr>
        <w:pStyle w:val="PL"/>
      </w:pPr>
      <w:r w:rsidRPr="00BD324F">
        <w:t xml:space="preserve">          properties:</w:t>
      </w:r>
    </w:p>
    <w:p w14:paraId="07D52AD7" w14:textId="77777777" w:rsidR="003D36CB" w:rsidRPr="00BD324F" w:rsidRDefault="003D36CB" w:rsidP="003D36CB">
      <w:pPr>
        <w:pStyle w:val="PL"/>
      </w:pPr>
      <w:r w:rsidRPr="00BD324F">
        <w:t xml:space="preserve">            attributes:</w:t>
      </w:r>
    </w:p>
    <w:p w14:paraId="17D9292A" w14:textId="77777777" w:rsidR="003D36CB" w:rsidRPr="00BD324F" w:rsidRDefault="003D36CB" w:rsidP="003D36CB">
      <w:pPr>
        <w:pStyle w:val="PL"/>
      </w:pPr>
      <w:r w:rsidRPr="00BD324F">
        <w:t xml:space="preserve">                  type: object</w:t>
      </w:r>
    </w:p>
    <w:p w14:paraId="010CE66F" w14:textId="77777777" w:rsidR="003D36CB" w:rsidRPr="00BD324F" w:rsidRDefault="003D36CB" w:rsidP="003D36CB">
      <w:pPr>
        <w:pStyle w:val="PL"/>
      </w:pPr>
      <w:r w:rsidRPr="00BD324F">
        <w:t xml:space="preserve">                  properties:</w:t>
      </w:r>
    </w:p>
    <w:p w14:paraId="66F0F050" w14:textId="77777777" w:rsidR="003D36CB" w:rsidRPr="00BD324F" w:rsidRDefault="003D36CB" w:rsidP="003D36CB">
      <w:pPr>
        <w:pStyle w:val="PL"/>
      </w:pPr>
      <w:r w:rsidRPr="00BD324F">
        <w:t xml:space="preserve">                    cesSwitch:</w:t>
      </w:r>
    </w:p>
    <w:p w14:paraId="44400B8C" w14:textId="77777777" w:rsidR="003D36CB" w:rsidRPr="00BD324F" w:rsidRDefault="003D36CB" w:rsidP="003D36CB">
      <w:pPr>
        <w:pStyle w:val="PL"/>
      </w:pPr>
      <w:r w:rsidRPr="00BD324F">
        <w:t xml:space="preserve">                      type: boolean</w:t>
      </w:r>
    </w:p>
    <w:p w14:paraId="6807E109" w14:textId="77777777" w:rsidR="003D36CB" w:rsidRPr="00BD324F" w:rsidRDefault="003D36CB" w:rsidP="003D36CB">
      <w:pPr>
        <w:pStyle w:val="PL"/>
      </w:pPr>
      <w:r w:rsidRPr="00BD324F">
        <w:t xml:space="preserve">                    intraRatEsActivationOriginalCellLoadParameters:</w:t>
      </w:r>
    </w:p>
    <w:p w14:paraId="1150F4AF" w14:textId="77777777" w:rsidR="003D36CB" w:rsidRPr="00BD324F" w:rsidRDefault="003D36CB" w:rsidP="003D36CB">
      <w:pPr>
        <w:pStyle w:val="PL"/>
      </w:pPr>
      <w:r w:rsidRPr="00BD324F">
        <w:t xml:space="preserve">                      $ref: "#/components/schemas/IntraRatEsActivationOriginalCellLoadParameters"</w:t>
      </w:r>
    </w:p>
    <w:p w14:paraId="69C78BF4" w14:textId="77777777" w:rsidR="003D36CB" w:rsidRPr="00BD324F" w:rsidRDefault="003D36CB" w:rsidP="003D36CB">
      <w:pPr>
        <w:pStyle w:val="PL"/>
      </w:pPr>
      <w:r w:rsidRPr="00BD324F">
        <w:t xml:space="preserve">                    intraRatEsActivationCandidateCellsLoadParameters:</w:t>
      </w:r>
    </w:p>
    <w:p w14:paraId="2750FA31" w14:textId="77777777" w:rsidR="003D36CB" w:rsidRPr="00BD324F" w:rsidRDefault="003D36CB" w:rsidP="003D36CB">
      <w:pPr>
        <w:pStyle w:val="PL"/>
      </w:pPr>
      <w:r w:rsidRPr="00BD324F">
        <w:t xml:space="preserve">                      $ref: "#/components/schemas/IntraRatEsActivationCandidateCellsLoadParameters"</w:t>
      </w:r>
    </w:p>
    <w:p w14:paraId="689AE883" w14:textId="77777777" w:rsidR="003D36CB" w:rsidRPr="00BD324F" w:rsidRDefault="003D36CB" w:rsidP="003D36CB">
      <w:pPr>
        <w:pStyle w:val="PL"/>
      </w:pPr>
      <w:r w:rsidRPr="00BD324F">
        <w:t xml:space="preserve">                    intraRatEsDeactivationCandidateCellsLoadParameters:</w:t>
      </w:r>
    </w:p>
    <w:p w14:paraId="19D6EB12" w14:textId="77777777" w:rsidR="003D36CB" w:rsidRPr="00BD324F" w:rsidRDefault="003D36CB" w:rsidP="003D36CB">
      <w:pPr>
        <w:pStyle w:val="PL"/>
      </w:pPr>
      <w:r w:rsidRPr="00BD324F">
        <w:t xml:space="preserve">                      $ref: "#/components/schemas/IntraRatEsDeactivationCandidateCellsLoadParameters"</w:t>
      </w:r>
    </w:p>
    <w:p w14:paraId="6504C038" w14:textId="77777777" w:rsidR="003D36CB" w:rsidRPr="00BD324F" w:rsidRDefault="003D36CB" w:rsidP="003D36CB">
      <w:pPr>
        <w:pStyle w:val="PL"/>
      </w:pPr>
      <w:r w:rsidRPr="00BD324F">
        <w:t xml:space="preserve">                    esNotAllowedTimePeriod:</w:t>
      </w:r>
    </w:p>
    <w:p w14:paraId="024F0468" w14:textId="77777777" w:rsidR="003D36CB" w:rsidRPr="00BD324F" w:rsidRDefault="003D36CB" w:rsidP="003D36CB">
      <w:pPr>
        <w:pStyle w:val="PL"/>
      </w:pPr>
      <w:r w:rsidRPr="00BD324F">
        <w:t xml:space="preserve">                      $ref: "#/components/schemas/EsNotAllowedTimePeriod"</w:t>
      </w:r>
    </w:p>
    <w:p w14:paraId="2C68B803" w14:textId="77777777" w:rsidR="003D36CB" w:rsidRPr="00BD324F" w:rsidRDefault="003D36CB" w:rsidP="003D36CB">
      <w:pPr>
        <w:pStyle w:val="PL"/>
      </w:pPr>
      <w:r w:rsidRPr="00BD324F">
        <w:t xml:space="preserve">                    interRatEsActivationOriginalCellParameters:</w:t>
      </w:r>
    </w:p>
    <w:p w14:paraId="486827B4" w14:textId="77777777" w:rsidR="003D36CB" w:rsidRPr="00BD324F" w:rsidRDefault="003D36CB" w:rsidP="003D36CB">
      <w:pPr>
        <w:pStyle w:val="PL"/>
      </w:pPr>
      <w:r w:rsidRPr="00BD324F">
        <w:t xml:space="preserve">                      $ref: "#/components/schemas/IntraRatEsActivationOriginalCellLoadParameters"</w:t>
      </w:r>
    </w:p>
    <w:p w14:paraId="5EC80259" w14:textId="77777777" w:rsidR="003D36CB" w:rsidRPr="00BD324F" w:rsidRDefault="003D36CB" w:rsidP="003D36CB">
      <w:pPr>
        <w:pStyle w:val="PL"/>
      </w:pPr>
      <w:r w:rsidRPr="00BD324F">
        <w:t xml:space="preserve">                    interRatEsActivationCandidateCellParameters:</w:t>
      </w:r>
    </w:p>
    <w:p w14:paraId="3A0F07FE" w14:textId="77777777" w:rsidR="003D36CB" w:rsidRPr="00BD324F" w:rsidRDefault="003D36CB" w:rsidP="003D36CB">
      <w:pPr>
        <w:pStyle w:val="PL"/>
      </w:pPr>
      <w:r w:rsidRPr="00BD324F">
        <w:t xml:space="preserve">                      $ref: "#/components/schemas/IntraRatEsActivationOriginalCellLoadParameters"</w:t>
      </w:r>
    </w:p>
    <w:p w14:paraId="6DB2782F" w14:textId="77777777" w:rsidR="003D36CB" w:rsidRPr="00BD324F" w:rsidRDefault="003D36CB" w:rsidP="003D36CB">
      <w:pPr>
        <w:pStyle w:val="PL"/>
      </w:pPr>
      <w:r w:rsidRPr="00BD324F">
        <w:t xml:space="preserve">                    interRatEsDeactivationCandidateCellParameters:</w:t>
      </w:r>
    </w:p>
    <w:p w14:paraId="72B985E7" w14:textId="77777777" w:rsidR="003D36CB" w:rsidRPr="00BD324F" w:rsidRDefault="003D36CB" w:rsidP="003D36CB">
      <w:pPr>
        <w:pStyle w:val="PL"/>
      </w:pPr>
      <w:r w:rsidRPr="00BD324F">
        <w:t xml:space="preserve">                      $ref: "#/components/schemas/IntraRatEsActivationOriginalCellLoadParameters"</w:t>
      </w:r>
    </w:p>
    <w:p w14:paraId="5252DF3C" w14:textId="77777777" w:rsidR="003D36CB" w:rsidRPr="00BD324F" w:rsidRDefault="003D36CB" w:rsidP="003D36CB">
      <w:pPr>
        <w:pStyle w:val="PL"/>
      </w:pPr>
      <w:r w:rsidRPr="00BD324F">
        <w:t xml:space="preserve">                    energySavingControl:</w:t>
      </w:r>
    </w:p>
    <w:p w14:paraId="504AE56D" w14:textId="77777777" w:rsidR="003D36CB" w:rsidRPr="00BD324F" w:rsidRDefault="003D36CB" w:rsidP="003D36CB">
      <w:pPr>
        <w:pStyle w:val="PL"/>
      </w:pPr>
      <w:r w:rsidRPr="00BD324F">
        <w:t xml:space="preserve">                      type: string</w:t>
      </w:r>
    </w:p>
    <w:p w14:paraId="64505E43" w14:textId="77777777" w:rsidR="003D36CB" w:rsidRPr="00BD324F" w:rsidRDefault="003D36CB" w:rsidP="003D36CB">
      <w:pPr>
        <w:pStyle w:val="PL"/>
      </w:pPr>
      <w:r w:rsidRPr="00BD324F">
        <w:t xml:space="preserve">                      enum:</w:t>
      </w:r>
    </w:p>
    <w:p w14:paraId="7A3D1E1B" w14:textId="77777777" w:rsidR="003D36CB" w:rsidRPr="00BD324F" w:rsidRDefault="003D36CB" w:rsidP="003D36CB">
      <w:pPr>
        <w:pStyle w:val="PL"/>
      </w:pPr>
      <w:r w:rsidRPr="00BD324F">
        <w:t xml:space="preserve">                         - toBeEnergySaving</w:t>
      </w:r>
    </w:p>
    <w:p w14:paraId="15B8F5FC" w14:textId="77777777" w:rsidR="003D36CB" w:rsidRPr="00BD324F" w:rsidRDefault="003D36CB" w:rsidP="003D36CB">
      <w:pPr>
        <w:pStyle w:val="PL"/>
      </w:pPr>
      <w:r w:rsidRPr="00BD324F">
        <w:t xml:space="preserve">                         - toBeNotEnergySaving</w:t>
      </w:r>
    </w:p>
    <w:p w14:paraId="73C187E8" w14:textId="77777777" w:rsidR="003D36CB" w:rsidRPr="00BD324F" w:rsidRDefault="003D36CB" w:rsidP="003D36CB">
      <w:pPr>
        <w:pStyle w:val="PL"/>
      </w:pPr>
      <w:r w:rsidRPr="00BD324F">
        <w:t xml:space="preserve">                    energySavingState:</w:t>
      </w:r>
    </w:p>
    <w:p w14:paraId="6287B46F" w14:textId="77777777" w:rsidR="003D36CB" w:rsidRPr="00BD324F" w:rsidRDefault="003D36CB" w:rsidP="003D36CB">
      <w:pPr>
        <w:pStyle w:val="PL"/>
      </w:pPr>
      <w:r w:rsidRPr="00BD324F">
        <w:t xml:space="preserve">                      type: string</w:t>
      </w:r>
    </w:p>
    <w:p w14:paraId="0B21E88F" w14:textId="77777777" w:rsidR="003D36CB" w:rsidRPr="00BD324F" w:rsidRDefault="003D36CB" w:rsidP="003D36CB">
      <w:pPr>
        <w:pStyle w:val="PL"/>
      </w:pPr>
      <w:r w:rsidRPr="00BD324F">
        <w:t xml:space="preserve">                      enum:</w:t>
      </w:r>
    </w:p>
    <w:p w14:paraId="2EE36E72" w14:textId="77777777" w:rsidR="003D36CB" w:rsidRPr="00BD324F" w:rsidRDefault="003D36CB" w:rsidP="003D36CB">
      <w:pPr>
        <w:pStyle w:val="PL"/>
      </w:pPr>
      <w:r w:rsidRPr="00BD324F">
        <w:t xml:space="preserve">                         - isNotEnergySaving</w:t>
      </w:r>
    </w:p>
    <w:p w14:paraId="6610E39A" w14:textId="77777777" w:rsidR="003D36CB" w:rsidRPr="00BD324F" w:rsidRDefault="003D36CB" w:rsidP="003D36CB">
      <w:pPr>
        <w:pStyle w:val="PL"/>
      </w:pPr>
      <w:r w:rsidRPr="00BD324F">
        <w:t xml:space="preserve">                         - isEnergySaving</w:t>
      </w:r>
    </w:p>
    <w:p w14:paraId="30F88322" w14:textId="77777777" w:rsidR="003D36CB" w:rsidRPr="00BD324F" w:rsidRDefault="003D36CB" w:rsidP="003D36CB">
      <w:pPr>
        <w:pStyle w:val="PL"/>
      </w:pPr>
    </w:p>
    <w:p w14:paraId="48CB7050" w14:textId="77777777" w:rsidR="003D36CB" w:rsidRPr="00BD324F" w:rsidRDefault="003D36CB" w:rsidP="003D36CB">
      <w:pPr>
        <w:pStyle w:val="PL"/>
      </w:pPr>
      <w:r w:rsidRPr="00BD324F">
        <w:t xml:space="preserve">    RimRSGlobal-Single:</w:t>
      </w:r>
    </w:p>
    <w:p w14:paraId="3FA09969" w14:textId="77777777" w:rsidR="003D36CB" w:rsidRPr="00BD324F" w:rsidRDefault="003D36CB" w:rsidP="003D36CB">
      <w:pPr>
        <w:pStyle w:val="PL"/>
      </w:pPr>
      <w:r w:rsidRPr="00BD324F">
        <w:t xml:space="preserve">      allOf:</w:t>
      </w:r>
    </w:p>
    <w:p w14:paraId="0F2A1DA6" w14:textId="77777777" w:rsidR="003D36CB" w:rsidRPr="00BD324F" w:rsidRDefault="003D36CB" w:rsidP="003D36CB">
      <w:pPr>
        <w:pStyle w:val="PL"/>
      </w:pPr>
      <w:r w:rsidRPr="00BD324F">
        <w:t xml:space="preserve">        - $ref: 'genericNrm.yaml#/components/schemas/Top'</w:t>
      </w:r>
    </w:p>
    <w:p w14:paraId="5DC02E3D" w14:textId="77777777" w:rsidR="003D36CB" w:rsidRPr="00BD324F" w:rsidRDefault="003D36CB" w:rsidP="003D36CB">
      <w:pPr>
        <w:pStyle w:val="PL"/>
      </w:pPr>
      <w:r w:rsidRPr="00BD324F">
        <w:t xml:space="preserve">        - type: object</w:t>
      </w:r>
    </w:p>
    <w:p w14:paraId="30BAB832" w14:textId="77777777" w:rsidR="003D36CB" w:rsidRPr="00BD324F" w:rsidRDefault="003D36CB" w:rsidP="003D36CB">
      <w:pPr>
        <w:pStyle w:val="PL"/>
      </w:pPr>
      <w:r w:rsidRPr="00BD324F">
        <w:t xml:space="preserve">          properties:</w:t>
      </w:r>
    </w:p>
    <w:p w14:paraId="06392E6F" w14:textId="77777777" w:rsidR="003D36CB" w:rsidRPr="00BD324F" w:rsidRDefault="003D36CB" w:rsidP="003D36CB">
      <w:pPr>
        <w:pStyle w:val="PL"/>
      </w:pPr>
      <w:r w:rsidRPr="00BD324F">
        <w:t xml:space="preserve">            attributes:</w:t>
      </w:r>
    </w:p>
    <w:p w14:paraId="5AB70AC0" w14:textId="77777777" w:rsidR="003D36CB" w:rsidRPr="00BD324F" w:rsidRDefault="003D36CB" w:rsidP="003D36CB">
      <w:pPr>
        <w:pStyle w:val="PL"/>
      </w:pPr>
      <w:r w:rsidRPr="00BD324F">
        <w:t xml:space="preserve">              type: object</w:t>
      </w:r>
    </w:p>
    <w:p w14:paraId="3B244AF5" w14:textId="77777777" w:rsidR="003D36CB" w:rsidRPr="00BD324F" w:rsidRDefault="003D36CB" w:rsidP="003D36CB">
      <w:pPr>
        <w:pStyle w:val="PL"/>
      </w:pPr>
      <w:r w:rsidRPr="00BD324F">
        <w:t xml:space="preserve">              properties:</w:t>
      </w:r>
    </w:p>
    <w:p w14:paraId="7A5C5F5C" w14:textId="77777777" w:rsidR="003D36CB" w:rsidRPr="00BD324F" w:rsidRDefault="003D36CB" w:rsidP="003D36CB">
      <w:pPr>
        <w:pStyle w:val="PL"/>
      </w:pPr>
      <w:r w:rsidRPr="00BD324F">
        <w:t xml:space="preserve">                frequencyDomainPara:</w:t>
      </w:r>
    </w:p>
    <w:p w14:paraId="44C33BC4" w14:textId="77777777" w:rsidR="003D36CB" w:rsidRPr="00BD324F" w:rsidRDefault="003D36CB" w:rsidP="003D36CB">
      <w:pPr>
        <w:pStyle w:val="PL"/>
      </w:pPr>
      <w:r w:rsidRPr="00BD324F">
        <w:t xml:space="preserve">                  $ref: '#/components/schemas/FrequencyDomainPara'</w:t>
      </w:r>
    </w:p>
    <w:p w14:paraId="10D8A50C" w14:textId="77777777" w:rsidR="003D36CB" w:rsidRPr="00BD324F" w:rsidRDefault="003D36CB" w:rsidP="003D36CB">
      <w:pPr>
        <w:pStyle w:val="PL"/>
      </w:pPr>
      <w:r w:rsidRPr="00BD324F">
        <w:t xml:space="preserve">                sequenceDomainPara:</w:t>
      </w:r>
    </w:p>
    <w:p w14:paraId="624084D7" w14:textId="77777777" w:rsidR="003D36CB" w:rsidRPr="00BD324F" w:rsidRDefault="003D36CB" w:rsidP="003D36CB">
      <w:pPr>
        <w:pStyle w:val="PL"/>
      </w:pPr>
      <w:r w:rsidRPr="00BD324F">
        <w:t xml:space="preserve">                  $ref: '#/components/schemas/SequenceDomainPara'</w:t>
      </w:r>
    </w:p>
    <w:p w14:paraId="603510E2" w14:textId="77777777" w:rsidR="003D36CB" w:rsidRPr="00BD324F" w:rsidRDefault="003D36CB" w:rsidP="003D36CB">
      <w:pPr>
        <w:pStyle w:val="PL"/>
      </w:pPr>
      <w:r w:rsidRPr="00BD324F">
        <w:t xml:space="preserve">                timeDomainPara:</w:t>
      </w:r>
    </w:p>
    <w:p w14:paraId="6ED593B4" w14:textId="77777777" w:rsidR="003D36CB" w:rsidRPr="00BD324F" w:rsidRDefault="003D36CB" w:rsidP="003D36CB">
      <w:pPr>
        <w:pStyle w:val="PL"/>
      </w:pPr>
      <w:r w:rsidRPr="00BD324F">
        <w:t xml:space="preserve">                  $ref: '#/components/schemas/TimeDomainPara'</w:t>
      </w:r>
    </w:p>
    <w:p w14:paraId="129045EC" w14:textId="77777777" w:rsidR="003D36CB" w:rsidRPr="00BD324F" w:rsidRDefault="003D36CB" w:rsidP="003D36CB">
      <w:pPr>
        <w:pStyle w:val="PL"/>
      </w:pPr>
      <w:r w:rsidRPr="00BD324F">
        <w:t xml:space="preserve">            RimRSSet:</w:t>
      </w:r>
    </w:p>
    <w:p w14:paraId="43D72701" w14:textId="77777777" w:rsidR="003D36CB" w:rsidRPr="00BD324F" w:rsidRDefault="003D36CB" w:rsidP="003D36CB">
      <w:pPr>
        <w:pStyle w:val="PL"/>
      </w:pPr>
      <w:r w:rsidRPr="00BD324F">
        <w:t xml:space="preserve">              $ref: '#/components/schemas/RimRSSet-Multiple'</w:t>
      </w:r>
    </w:p>
    <w:p w14:paraId="30003B03" w14:textId="77777777" w:rsidR="003D36CB" w:rsidRPr="00BD324F" w:rsidRDefault="003D36CB" w:rsidP="003D36CB">
      <w:pPr>
        <w:pStyle w:val="PL"/>
      </w:pPr>
    </w:p>
    <w:p w14:paraId="13E4C047" w14:textId="77777777" w:rsidR="003D36CB" w:rsidRPr="00BD324F" w:rsidRDefault="003D36CB" w:rsidP="003D36CB">
      <w:pPr>
        <w:pStyle w:val="PL"/>
      </w:pPr>
      <w:r w:rsidRPr="00BD324F">
        <w:t xml:space="preserve">    RimRSSet-Single:</w:t>
      </w:r>
    </w:p>
    <w:p w14:paraId="49B123A2" w14:textId="77777777" w:rsidR="003D36CB" w:rsidRPr="00BD324F" w:rsidRDefault="003D36CB" w:rsidP="003D36CB">
      <w:pPr>
        <w:pStyle w:val="PL"/>
      </w:pPr>
      <w:r w:rsidRPr="00BD324F">
        <w:t xml:space="preserve">      allOf:</w:t>
      </w:r>
    </w:p>
    <w:p w14:paraId="2BB0CE67" w14:textId="77777777" w:rsidR="003D36CB" w:rsidRPr="00BD324F" w:rsidRDefault="003D36CB" w:rsidP="003D36CB">
      <w:pPr>
        <w:pStyle w:val="PL"/>
      </w:pPr>
      <w:r w:rsidRPr="00BD324F">
        <w:t xml:space="preserve">        - $ref: 'genericNrm.yaml#/components/schemas/Top'</w:t>
      </w:r>
    </w:p>
    <w:p w14:paraId="38EB0303" w14:textId="77777777" w:rsidR="003D36CB" w:rsidRPr="00BD324F" w:rsidRDefault="003D36CB" w:rsidP="003D36CB">
      <w:pPr>
        <w:pStyle w:val="PL"/>
      </w:pPr>
      <w:r w:rsidRPr="00BD324F">
        <w:t xml:space="preserve">        - type: object</w:t>
      </w:r>
    </w:p>
    <w:p w14:paraId="2ADF4968" w14:textId="77777777" w:rsidR="003D36CB" w:rsidRPr="00BD324F" w:rsidRDefault="003D36CB" w:rsidP="003D36CB">
      <w:pPr>
        <w:pStyle w:val="PL"/>
      </w:pPr>
      <w:r w:rsidRPr="00BD324F">
        <w:t xml:space="preserve">          properties:</w:t>
      </w:r>
    </w:p>
    <w:p w14:paraId="530FE0EA" w14:textId="77777777" w:rsidR="003D36CB" w:rsidRPr="00BD324F" w:rsidRDefault="003D36CB" w:rsidP="003D36CB">
      <w:pPr>
        <w:pStyle w:val="PL"/>
      </w:pPr>
      <w:r w:rsidRPr="00BD324F">
        <w:t xml:space="preserve">            attributes:</w:t>
      </w:r>
    </w:p>
    <w:p w14:paraId="23344B73" w14:textId="77777777" w:rsidR="003D36CB" w:rsidRPr="00BD324F" w:rsidRDefault="003D36CB" w:rsidP="003D36CB">
      <w:pPr>
        <w:pStyle w:val="PL"/>
      </w:pPr>
      <w:r w:rsidRPr="00BD324F">
        <w:t xml:space="preserve">              type: object</w:t>
      </w:r>
    </w:p>
    <w:p w14:paraId="283F3779" w14:textId="77777777" w:rsidR="003D36CB" w:rsidRPr="00BD324F" w:rsidRDefault="003D36CB" w:rsidP="003D36CB">
      <w:pPr>
        <w:pStyle w:val="PL"/>
      </w:pPr>
      <w:r w:rsidRPr="00BD324F">
        <w:t xml:space="preserve">              properties:</w:t>
      </w:r>
    </w:p>
    <w:p w14:paraId="1C3FD561" w14:textId="77777777" w:rsidR="003D36CB" w:rsidRPr="00BD324F" w:rsidRDefault="003D36CB" w:rsidP="003D36CB">
      <w:pPr>
        <w:pStyle w:val="PL"/>
      </w:pPr>
      <w:r w:rsidRPr="00BD324F">
        <w:t xml:space="preserve">                setId:</w:t>
      </w:r>
    </w:p>
    <w:p w14:paraId="57E9BB76" w14:textId="77777777" w:rsidR="003D36CB" w:rsidRPr="00BD324F" w:rsidRDefault="003D36CB" w:rsidP="003D36CB">
      <w:pPr>
        <w:pStyle w:val="PL"/>
      </w:pPr>
      <w:r w:rsidRPr="00BD324F">
        <w:t xml:space="preserve">                  $ref: '#/components/schemas/RSSetId'</w:t>
      </w:r>
    </w:p>
    <w:p w14:paraId="3CC973CF" w14:textId="77777777" w:rsidR="003D36CB" w:rsidRPr="00BD324F" w:rsidRDefault="003D36CB" w:rsidP="003D36CB">
      <w:pPr>
        <w:pStyle w:val="PL"/>
      </w:pPr>
      <w:r w:rsidRPr="00BD324F">
        <w:t xml:space="preserve">                setType:</w:t>
      </w:r>
    </w:p>
    <w:p w14:paraId="176CB327" w14:textId="77777777" w:rsidR="003D36CB" w:rsidRPr="00BD324F" w:rsidRDefault="003D36CB" w:rsidP="003D36CB">
      <w:pPr>
        <w:pStyle w:val="PL"/>
      </w:pPr>
      <w:r w:rsidRPr="00BD324F">
        <w:t xml:space="preserve">                  $ref: '#/components/schemas/RSSetType'</w:t>
      </w:r>
    </w:p>
    <w:p w14:paraId="4021A8AC" w14:textId="77777777" w:rsidR="003D36CB" w:rsidRPr="00BD324F" w:rsidRDefault="003D36CB" w:rsidP="003D36CB">
      <w:pPr>
        <w:pStyle w:val="PL"/>
      </w:pPr>
      <w:r w:rsidRPr="00BD324F">
        <w:t xml:space="preserve">                nRCellDURefs:</w:t>
      </w:r>
    </w:p>
    <w:p w14:paraId="6650AF97" w14:textId="77777777" w:rsidR="003D36CB" w:rsidRPr="00BD324F" w:rsidRDefault="003D36CB" w:rsidP="003D36CB">
      <w:pPr>
        <w:pStyle w:val="PL"/>
      </w:pPr>
      <w:r w:rsidRPr="00BD324F">
        <w:t xml:space="preserve">                  $ref: 'comDefs.yaml#/components/schemas/DnList'</w:t>
      </w:r>
    </w:p>
    <w:p w14:paraId="406D1D48" w14:textId="77777777" w:rsidR="003D36CB" w:rsidRPr="00BD324F" w:rsidRDefault="003D36CB" w:rsidP="003D36CB">
      <w:pPr>
        <w:pStyle w:val="PL"/>
      </w:pPr>
    </w:p>
    <w:p w14:paraId="35091C70" w14:textId="77777777" w:rsidR="003D36CB" w:rsidRPr="00BD324F" w:rsidRDefault="003D36CB" w:rsidP="003D36CB">
      <w:pPr>
        <w:pStyle w:val="PL"/>
      </w:pPr>
      <w:r w:rsidRPr="00BD324F">
        <w:t xml:space="preserve">    ExternalGnbDuFunction-Single:</w:t>
      </w:r>
    </w:p>
    <w:p w14:paraId="3994C0E4" w14:textId="77777777" w:rsidR="003D36CB" w:rsidRPr="00BD324F" w:rsidRDefault="003D36CB" w:rsidP="003D36CB">
      <w:pPr>
        <w:pStyle w:val="PL"/>
      </w:pPr>
      <w:r w:rsidRPr="00BD324F">
        <w:t xml:space="preserve">      allOf:</w:t>
      </w:r>
    </w:p>
    <w:p w14:paraId="1AB8BA41" w14:textId="77777777" w:rsidR="003D36CB" w:rsidRPr="00BD324F" w:rsidRDefault="003D36CB" w:rsidP="003D36CB">
      <w:pPr>
        <w:pStyle w:val="PL"/>
      </w:pPr>
      <w:r w:rsidRPr="00BD324F">
        <w:t xml:space="preserve">        - $ref: 'genericNrm.yaml#/components/schemas/Top'</w:t>
      </w:r>
    </w:p>
    <w:p w14:paraId="3BCE17C5" w14:textId="77777777" w:rsidR="003D36CB" w:rsidRPr="00BD324F" w:rsidRDefault="003D36CB" w:rsidP="003D36CB">
      <w:pPr>
        <w:pStyle w:val="PL"/>
      </w:pPr>
      <w:r w:rsidRPr="00BD324F">
        <w:t xml:space="preserve">        - type: object</w:t>
      </w:r>
    </w:p>
    <w:p w14:paraId="6C72B755" w14:textId="77777777" w:rsidR="003D36CB" w:rsidRPr="00BD324F" w:rsidRDefault="003D36CB" w:rsidP="003D36CB">
      <w:pPr>
        <w:pStyle w:val="PL"/>
      </w:pPr>
      <w:r w:rsidRPr="00BD324F">
        <w:t xml:space="preserve">          properties:</w:t>
      </w:r>
    </w:p>
    <w:p w14:paraId="07F01EC2" w14:textId="77777777" w:rsidR="003D36CB" w:rsidRPr="00BD324F" w:rsidRDefault="003D36CB" w:rsidP="003D36CB">
      <w:pPr>
        <w:pStyle w:val="PL"/>
      </w:pPr>
      <w:r w:rsidRPr="00BD324F">
        <w:t xml:space="preserve">            attributes:</w:t>
      </w:r>
    </w:p>
    <w:p w14:paraId="21D8BB17" w14:textId="77777777" w:rsidR="003D36CB" w:rsidRPr="00BD324F" w:rsidRDefault="003D36CB" w:rsidP="003D36CB">
      <w:pPr>
        <w:pStyle w:val="PL"/>
      </w:pPr>
      <w:r w:rsidRPr="00BD324F">
        <w:t xml:space="preserve">              allOf:</w:t>
      </w:r>
    </w:p>
    <w:p w14:paraId="128E2731" w14:textId="77777777" w:rsidR="003D36CB" w:rsidRPr="00BD324F" w:rsidRDefault="003D36CB" w:rsidP="003D36CB">
      <w:pPr>
        <w:pStyle w:val="PL"/>
      </w:pPr>
      <w:r w:rsidRPr="00BD324F">
        <w:t xml:space="preserve">                - $ref: 'genericNrm.yaml#/components/schemas/ManagedFunction-Attr'</w:t>
      </w:r>
    </w:p>
    <w:p w14:paraId="7282415D" w14:textId="77777777" w:rsidR="003D36CB" w:rsidRPr="00BD324F" w:rsidRDefault="003D36CB" w:rsidP="003D36CB">
      <w:pPr>
        <w:pStyle w:val="PL"/>
      </w:pPr>
      <w:r w:rsidRPr="00BD324F">
        <w:t xml:space="preserve">                - type: object</w:t>
      </w:r>
    </w:p>
    <w:p w14:paraId="0A128054" w14:textId="77777777" w:rsidR="003D36CB" w:rsidRPr="00BD324F" w:rsidRDefault="003D36CB" w:rsidP="003D36CB">
      <w:pPr>
        <w:pStyle w:val="PL"/>
      </w:pPr>
      <w:r w:rsidRPr="00BD324F">
        <w:t xml:space="preserve">                  properties:</w:t>
      </w:r>
    </w:p>
    <w:p w14:paraId="02D1CD98" w14:textId="77777777" w:rsidR="003D36CB" w:rsidRPr="00BD324F" w:rsidRDefault="003D36CB" w:rsidP="003D36CB">
      <w:pPr>
        <w:pStyle w:val="PL"/>
      </w:pPr>
      <w:r w:rsidRPr="00BD324F">
        <w:t xml:space="preserve">                    gnbId:</w:t>
      </w:r>
    </w:p>
    <w:p w14:paraId="45C8E0BD" w14:textId="77777777" w:rsidR="003D36CB" w:rsidRPr="00BD324F" w:rsidRDefault="003D36CB" w:rsidP="003D36CB">
      <w:pPr>
        <w:pStyle w:val="PL"/>
      </w:pPr>
      <w:r w:rsidRPr="00BD324F">
        <w:t xml:space="preserve">                      $ref: '#/components/schemas/GnbId'</w:t>
      </w:r>
    </w:p>
    <w:p w14:paraId="4662860F" w14:textId="77777777" w:rsidR="003D36CB" w:rsidRPr="00BD324F" w:rsidRDefault="003D36CB" w:rsidP="003D36CB">
      <w:pPr>
        <w:pStyle w:val="PL"/>
      </w:pPr>
      <w:r w:rsidRPr="00BD324F">
        <w:t xml:space="preserve">                    gnbIdLength:</w:t>
      </w:r>
    </w:p>
    <w:p w14:paraId="4CBDBE4C" w14:textId="77777777" w:rsidR="003D36CB" w:rsidRPr="00BD324F" w:rsidRDefault="003D36CB" w:rsidP="003D36CB">
      <w:pPr>
        <w:pStyle w:val="PL"/>
      </w:pPr>
      <w:r w:rsidRPr="00BD324F">
        <w:t xml:space="preserve">                      $ref: '#/components/schemas/GnbIdLength'</w:t>
      </w:r>
    </w:p>
    <w:p w14:paraId="263A4313" w14:textId="77777777" w:rsidR="003D36CB" w:rsidRPr="00BD324F" w:rsidRDefault="003D36CB" w:rsidP="003D36CB">
      <w:pPr>
        <w:pStyle w:val="PL"/>
      </w:pPr>
      <w:r w:rsidRPr="00BD324F">
        <w:t xml:space="preserve">        - $ref: 'genericNrm.yaml#/components/schemas/ManagedFunction-ncO'</w:t>
      </w:r>
    </w:p>
    <w:p w14:paraId="242C0519" w14:textId="77777777" w:rsidR="003D36CB" w:rsidRPr="00BD324F" w:rsidRDefault="003D36CB" w:rsidP="003D36CB">
      <w:pPr>
        <w:pStyle w:val="PL"/>
      </w:pPr>
      <w:r w:rsidRPr="00BD324F">
        <w:t xml:space="preserve">        - type: object</w:t>
      </w:r>
    </w:p>
    <w:p w14:paraId="47CC57B7" w14:textId="77777777" w:rsidR="003D36CB" w:rsidRPr="00BD324F" w:rsidRDefault="003D36CB" w:rsidP="003D36CB">
      <w:pPr>
        <w:pStyle w:val="PL"/>
      </w:pPr>
      <w:r w:rsidRPr="00BD324F">
        <w:t xml:space="preserve">          properties:</w:t>
      </w:r>
    </w:p>
    <w:p w14:paraId="054DD3D6" w14:textId="77777777" w:rsidR="003D36CB" w:rsidRPr="00BD324F" w:rsidRDefault="003D36CB" w:rsidP="003D36CB">
      <w:pPr>
        <w:pStyle w:val="PL"/>
      </w:pPr>
      <w:r w:rsidRPr="00BD324F">
        <w:t xml:space="preserve">            EP_F1C:</w:t>
      </w:r>
    </w:p>
    <w:p w14:paraId="15C46FBE" w14:textId="77777777" w:rsidR="003D36CB" w:rsidRPr="00BD324F" w:rsidRDefault="003D36CB" w:rsidP="003D36CB">
      <w:pPr>
        <w:pStyle w:val="PL"/>
      </w:pPr>
      <w:r w:rsidRPr="00BD324F">
        <w:t xml:space="preserve">              $ref: '#/components/schemas/EP_F1C-Multiple'</w:t>
      </w:r>
    </w:p>
    <w:p w14:paraId="2BFF8BF0" w14:textId="77777777" w:rsidR="003D36CB" w:rsidRPr="00BD324F" w:rsidRDefault="003D36CB" w:rsidP="003D36CB">
      <w:pPr>
        <w:pStyle w:val="PL"/>
      </w:pPr>
      <w:r w:rsidRPr="00BD324F">
        <w:t xml:space="preserve">            EP_F1U:</w:t>
      </w:r>
    </w:p>
    <w:p w14:paraId="05A84DB5" w14:textId="77777777" w:rsidR="003D36CB" w:rsidRPr="00BD324F" w:rsidRDefault="003D36CB" w:rsidP="003D36CB">
      <w:pPr>
        <w:pStyle w:val="PL"/>
      </w:pPr>
      <w:r w:rsidRPr="00BD324F">
        <w:t xml:space="preserve">              $ref: '#/components/schemas/EP_F1U-Multiple'</w:t>
      </w:r>
    </w:p>
    <w:p w14:paraId="24B9D23A" w14:textId="77777777" w:rsidR="003D36CB" w:rsidRPr="00BD324F" w:rsidRDefault="003D36CB" w:rsidP="003D36CB">
      <w:pPr>
        <w:pStyle w:val="PL"/>
      </w:pPr>
      <w:r w:rsidRPr="00BD324F">
        <w:t xml:space="preserve">    ExternalGnbCuUpFunction-Single:</w:t>
      </w:r>
    </w:p>
    <w:p w14:paraId="07C2BAC3" w14:textId="77777777" w:rsidR="003D36CB" w:rsidRPr="00BD324F" w:rsidRDefault="003D36CB" w:rsidP="003D36CB">
      <w:pPr>
        <w:pStyle w:val="PL"/>
      </w:pPr>
      <w:r w:rsidRPr="00BD324F">
        <w:t xml:space="preserve">      allOf:</w:t>
      </w:r>
    </w:p>
    <w:p w14:paraId="54838D73" w14:textId="77777777" w:rsidR="003D36CB" w:rsidRPr="00BD324F" w:rsidRDefault="003D36CB" w:rsidP="003D36CB">
      <w:pPr>
        <w:pStyle w:val="PL"/>
      </w:pPr>
      <w:r w:rsidRPr="00BD324F">
        <w:t xml:space="preserve">        - $ref: 'genericNrm.yaml#/components/schemas/Top'</w:t>
      </w:r>
    </w:p>
    <w:p w14:paraId="55D660F9" w14:textId="77777777" w:rsidR="003D36CB" w:rsidRPr="00BD324F" w:rsidRDefault="003D36CB" w:rsidP="003D36CB">
      <w:pPr>
        <w:pStyle w:val="PL"/>
      </w:pPr>
      <w:r w:rsidRPr="00BD324F">
        <w:t xml:space="preserve">        - type: object</w:t>
      </w:r>
    </w:p>
    <w:p w14:paraId="1C531563" w14:textId="77777777" w:rsidR="003D36CB" w:rsidRPr="00BD324F" w:rsidRDefault="003D36CB" w:rsidP="003D36CB">
      <w:pPr>
        <w:pStyle w:val="PL"/>
      </w:pPr>
      <w:r w:rsidRPr="00BD324F">
        <w:t xml:space="preserve">          properties:</w:t>
      </w:r>
    </w:p>
    <w:p w14:paraId="3A684424" w14:textId="77777777" w:rsidR="003D36CB" w:rsidRPr="00BD324F" w:rsidRDefault="003D36CB" w:rsidP="003D36CB">
      <w:pPr>
        <w:pStyle w:val="PL"/>
      </w:pPr>
      <w:r w:rsidRPr="00BD324F">
        <w:t xml:space="preserve">            attributes:</w:t>
      </w:r>
    </w:p>
    <w:p w14:paraId="4D0AF65D" w14:textId="77777777" w:rsidR="003D36CB" w:rsidRPr="00BD324F" w:rsidRDefault="003D36CB" w:rsidP="003D36CB">
      <w:pPr>
        <w:pStyle w:val="PL"/>
      </w:pPr>
      <w:r w:rsidRPr="00BD324F">
        <w:t xml:space="preserve">              allOf:</w:t>
      </w:r>
    </w:p>
    <w:p w14:paraId="389A2D18" w14:textId="77777777" w:rsidR="003D36CB" w:rsidRPr="00BD324F" w:rsidRDefault="003D36CB" w:rsidP="003D36CB">
      <w:pPr>
        <w:pStyle w:val="PL"/>
      </w:pPr>
      <w:r w:rsidRPr="00BD324F">
        <w:t xml:space="preserve">                - $ref: 'genericNrm.yaml#/components/schemas/ManagedFunction-Attr'</w:t>
      </w:r>
    </w:p>
    <w:p w14:paraId="0DC0CD5C" w14:textId="77777777" w:rsidR="003D36CB" w:rsidRPr="00BD324F" w:rsidRDefault="003D36CB" w:rsidP="003D36CB">
      <w:pPr>
        <w:pStyle w:val="PL"/>
      </w:pPr>
      <w:r w:rsidRPr="00BD324F">
        <w:t xml:space="preserve">                - type: object</w:t>
      </w:r>
    </w:p>
    <w:p w14:paraId="3892FB85" w14:textId="77777777" w:rsidR="003D36CB" w:rsidRPr="00BD324F" w:rsidRDefault="003D36CB" w:rsidP="003D36CB">
      <w:pPr>
        <w:pStyle w:val="PL"/>
      </w:pPr>
      <w:r w:rsidRPr="00BD324F">
        <w:t xml:space="preserve">                  properties:</w:t>
      </w:r>
    </w:p>
    <w:p w14:paraId="79C7E086" w14:textId="77777777" w:rsidR="003D36CB" w:rsidRPr="00BD324F" w:rsidRDefault="003D36CB" w:rsidP="003D36CB">
      <w:pPr>
        <w:pStyle w:val="PL"/>
      </w:pPr>
      <w:r w:rsidRPr="00BD324F">
        <w:t xml:space="preserve">                    gnbId:</w:t>
      </w:r>
    </w:p>
    <w:p w14:paraId="03FD7243" w14:textId="77777777" w:rsidR="003D36CB" w:rsidRPr="00BD324F" w:rsidRDefault="003D36CB" w:rsidP="003D36CB">
      <w:pPr>
        <w:pStyle w:val="PL"/>
      </w:pPr>
      <w:r w:rsidRPr="00BD324F">
        <w:t xml:space="preserve">                      $ref: '#/components/schemas/GnbId'</w:t>
      </w:r>
    </w:p>
    <w:p w14:paraId="2D15384D" w14:textId="77777777" w:rsidR="003D36CB" w:rsidRPr="00BD324F" w:rsidRDefault="003D36CB" w:rsidP="003D36CB">
      <w:pPr>
        <w:pStyle w:val="PL"/>
      </w:pPr>
      <w:r w:rsidRPr="00BD324F">
        <w:t xml:space="preserve">                    gnbIdLength:</w:t>
      </w:r>
    </w:p>
    <w:p w14:paraId="221DB226" w14:textId="77777777" w:rsidR="003D36CB" w:rsidRPr="00BD324F" w:rsidRDefault="003D36CB" w:rsidP="003D36CB">
      <w:pPr>
        <w:pStyle w:val="PL"/>
      </w:pPr>
      <w:r w:rsidRPr="00BD324F">
        <w:t xml:space="preserve">                      $ref: '#/components/schemas/GnbIdLength'</w:t>
      </w:r>
    </w:p>
    <w:p w14:paraId="68481CEA" w14:textId="77777777" w:rsidR="003D36CB" w:rsidRPr="00BD324F" w:rsidRDefault="003D36CB" w:rsidP="003D36CB">
      <w:pPr>
        <w:pStyle w:val="PL"/>
      </w:pPr>
      <w:r w:rsidRPr="00BD324F">
        <w:t xml:space="preserve">        - $ref: 'genericNrm.yaml#/components/schemas/ManagedFunction-ncO'</w:t>
      </w:r>
    </w:p>
    <w:p w14:paraId="318A374B" w14:textId="77777777" w:rsidR="003D36CB" w:rsidRPr="00BD324F" w:rsidRDefault="003D36CB" w:rsidP="003D36CB">
      <w:pPr>
        <w:pStyle w:val="PL"/>
      </w:pPr>
      <w:r w:rsidRPr="00BD324F">
        <w:t xml:space="preserve">        - type: object</w:t>
      </w:r>
    </w:p>
    <w:p w14:paraId="1E77FC82" w14:textId="77777777" w:rsidR="003D36CB" w:rsidRPr="00BD324F" w:rsidRDefault="003D36CB" w:rsidP="003D36CB">
      <w:pPr>
        <w:pStyle w:val="PL"/>
      </w:pPr>
      <w:r w:rsidRPr="00BD324F">
        <w:t xml:space="preserve">          properties:</w:t>
      </w:r>
    </w:p>
    <w:p w14:paraId="7C1ECCE8" w14:textId="77777777" w:rsidR="003D36CB" w:rsidRPr="00BD324F" w:rsidRDefault="003D36CB" w:rsidP="003D36CB">
      <w:pPr>
        <w:pStyle w:val="PL"/>
      </w:pPr>
      <w:r w:rsidRPr="00BD324F">
        <w:t xml:space="preserve">            EP_E1:</w:t>
      </w:r>
    </w:p>
    <w:p w14:paraId="44A7DDA3" w14:textId="77777777" w:rsidR="003D36CB" w:rsidRPr="00BD324F" w:rsidRDefault="003D36CB" w:rsidP="003D36CB">
      <w:pPr>
        <w:pStyle w:val="PL"/>
      </w:pPr>
      <w:r w:rsidRPr="00BD324F">
        <w:t xml:space="preserve">              $ref: '#/components/schemas/EP_E1-Multiple'</w:t>
      </w:r>
    </w:p>
    <w:p w14:paraId="76EE8BB4" w14:textId="77777777" w:rsidR="003D36CB" w:rsidRPr="00BD324F" w:rsidRDefault="003D36CB" w:rsidP="003D36CB">
      <w:pPr>
        <w:pStyle w:val="PL"/>
      </w:pPr>
      <w:r w:rsidRPr="00BD324F">
        <w:t xml:space="preserve">            EP_F1U:</w:t>
      </w:r>
    </w:p>
    <w:p w14:paraId="38728242" w14:textId="77777777" w:rsidR="003D36CB" w:rsidRPr="00BD324F" w:rsidRDefault="003D36CB" w:rsidP="003D36CB">
      <w:pPr>
        <w:pStyle w:val="PL"/>
      </w:pPr>
      <w:r w:rsidRPr="00BD324F">
        <w:t xml:space="preserve">              $ref: '#/components/schemas/EP_F1U-Multiple'</w:t>
      </w:r>
    </w:p>
    <w:p w14:paraId="1BFC0036" w14:textId="77777777" w:rsidR="003D36CB" w:rsidRPr="00BD324F" w:rsidRDefault="003D36CB" w:rsidP="003D36CB">
      <w:pPr>
        <w:pStyle w:val="PL"/>
      </w:pPr>
      <w:r w:rsidRPr="00BD324F">
        <w:t xml:space="preserve">            EP_XnU:</w:t>
      </w:r>
    </w:p>
    <w:p w14:paraId="2DA0D01D" w14:textId="77777777" w:rsidR="003D36CB" w:rsidRPr="00BD324F" w:rsidRDefault="003D36CB" w:rsidP="003D36CB">
      <w:pPr>
        <w:pStyle w:val="PL"/>
      </w:pPr>
      <w:r w:rsidRPr="00BD324F">
        <w:t xml:space="preserve">              $ref: '#/components/schemas/EP_XnU-Multiple'</w:t>
      </w:r>
    </w:p>
    <w:p w14:paraId="0D5CC0BB" w14:textId="77777777" w:rsidR="003D36CB" w:rsidRPr="00BD324F" w:rsidRDefault="003D36CB" w:rsidP="003D36CB">
      <w:pPr>
        <w:pStyle w:val="PL"/>
      </w:pPr>
      <w:r w:rsidRPr="00BD324F">
        <w:t xml:space="preserve">    ExternalGnbCuCpFunction-Single:</w:t>
      </w:r>
    </w:p>
    <w:p w14:paraId="3A5A7165" w14:textId="77777777" w:rsidR="003D36CB" w:rsidRPr="00BD324F" w:rsidRDefault="003D36CB" w:rsidP="003D36CB">
      <w:pPr>
        <w:pStyle w:val="PL"/>
      </w:pPr>
      <w:r w:rsidRPr="00BD324F">
        <w:t xml:space="preserve">      allOf:</w:t>
      </w:r>
    </w:p>
    <w:p w14:paraId="3ABCF0A8" w14:textId="77777777" w:rsidR="003D36CB" w:rsidRPr="00BD324F" w:rsidRDefault="003D36CB" w:rsidP="003D36CB">
      <w:pPr>
        <w:pStyle w:val="PL"/>
      </w:pPr>
      <w:r w:rsidRPr="00BD324F">
        <w:t xml:space="preserve">        - $ref: 'genericNrm.yaml#/components/schemas/Top'</w:t>
      </w:r>
    </w:p>
    <w:p w14:paraId="7D692303" w14:textId="77777777" w:rsidR="003D36CB" w:rsidRPr="00BD324F" w:rsidRDefault="003D36CB" w:rsidP="003D36CB">
      <w:pPr>
        <w:pStyle w:val="PL"/>
      </w:pPr>
      <w:r w:rsidRPr="00BD324F">
        <w:t xml:space="preserve">        - type: object</w:t>
      </w:r>
    </w:p>
    <w:p w14:paraId="45711CF4" w14:textId="77777777" w:rsidR="003D36CB" w:rsidRPr="00BD324F" w:rsidRDefault="003D36CB" w:rsidP="003D36CB">
      <w:pPr>
        <w:pStyle w:val="PL"/>
      </w:pPr>
      <w:r w:rsidRPr="00BD324F">
        <w:t xml:space="preserve">          properties:</w:t>
      </w:r>
    </w:p>
    <w:p w14:paraId="1F70A804" w14:textId="77777777" w:rsidR="003D36CB" w:rsidRPr="00BD324F" w:rsidRDefault="003D36CB" w:rsidP="003D36CB">
      <w:pPr>
        <w:pStyle w:val="PL"/>
      </w:pPr>
      <w:r w:rsidRPr="00BD324F">
        <w:t xml:space="preserve">            attributes:</w:t>
      </w:r>
    </w:p>
    <w:p w14:paraId="3FEA6018" w14:textId="77777777" w:rsidR="003D36CB" w:rsidRPr="00BD324F" w:rsidRDefault="003D36CB" w:rsidP="003D36CB">
      <w:pPr>
        <w:pStyle w:val="PL"/>
      </w:pPr>
      <w:r w:rsidRPr="00BD324F">
        <w:t xml:space="preserve">              allOf:</w:t>
      </w:r>
    </w:p>
    <w:p w14:paraId="1D754CDE" w14:textId="77777777" w:rsidR="003D36CB" w:rsidRPr="00BD324F" w:rsidRDefault="003D36CB" w:rsidP="003D36CB">
      <w:pPr>
        <w:pStyle w:val="PL"/>
      </w:pPr>
      <w:r w:rsidRPr="00BD324F">
        <w:t xml:space="preserve">                - $ref: &gt;-</w:t>
      </w:r>
    </w:p>
    <w:p w14:paraId="38129373" w14:textId="77777777" w:rsidR="003D36CB" w:rsidRPr="00BD324F" w:rsidRDefault="003D36CB" w:rsidP="003D36CB">
      <w:pPr>
        <w:pStyle w:val="PL"/>
      </w:pPr>
      <w:r w:rsidRPr="00BD324F">
        <w:t xml:space="preserve">                    genericNrm.yaml#/components/schemas/ManagedFunction-Attr</w:t>
      </w:r>
    </w:p>
    <w:p w14:paraId="3BAF8276" w14:textId="77777777" w:rsidR="003D36CB" w:rsidRPr="00BD324F" w:rsidRDefault="003D36CB" w:rsidP="003D36CB">
      <w:pPr>
        <w:pStyle w:val="PL"/>
      </w:pPr>
      <w:r w:rsidRPr="00BD324F">
        <w:t xml:space="preserve">                - type: object</w:t>
      </w:r>
    </w:p>
    <w:p w14:paraId="572CC0FB" w14:textId="77777777" w:rsidR="003D36CB" w:rsidRPr="00BD324F" w:rsidRDefault="003D36CB" w:rsidP="003D36CB">
      <w:pPr>
        <w:pStyle w:val="PL"/>
      </w:pPr>
      <w:r w:rsidRPr="00BD324F">
        <w:t xml:space="preserve">                  properties:</w:t>
      </w:r>
    </w:p>
    <w:p w14:paraId="6AF44E66" w14:textId="77777777" w:rsidR="003D36CB" w:rsidRPr="00BD324F" w:rsidRDefault="003D36CB" w:rsidP="003D36CB">
      <w:pPr>
        <w:pStyle w:val="PL"/>
      </w:pPr>
      <w:r w:rsidRPr="00BD324F">
        <w:t xml:space="preserve">                    gnbId:</w:t>
      </w:r>
    </w:p>
    <w:p w14:paraId="39708A81" w14:textId="77777777" w:rsidR="003D36CB" w:rsidRPr="00BD324F" w:rsidRDefault="003D36CB" w:rsidP="003D36CB">
      <w:pPr>
        <w:pStyle w:val="PL"/>
      </w:pPr>
      <w:r w:rsidRPr="00BD324F">
        <w:t xml:space="preserve">                      $ref: '#/components/schemas/GnbId'</w:t>
      </w:r>
    </w:p>
    <w:p w14:paraId="2D7E3C9F" w14:textId="77777777" w:rsidR="003D36CB" w:rsidRPr="00BD324F" w:rsidRDefault="003D36CB" w:rsidP="003D36CB">
      <w:pPr>
        <w:pStyle w:val="PL"/>
      </w:pPr>
      <w:r w:rsidRPr="00BD324F">
        <w:t xml:space="preserve">                    gnbIdLength:</w:t>
      </w:r>
    </w:p>
    <w:p w14:paraId="5EE87DB8" w14:textId="77777777" w:rsidR="003D36CB" w:rsidRPr="00BD324F" w:rsidRDefault="003D36CB" w:rsidP="003D36CB">
      <w:pPr>
        <w:pStyle w:val="PL"/>
      </w:pPr>
      <w:r w:rsidRPr="00BD324F">
        <w:t xml:space="preserve">                      $ref: '#/components/schemas/GnbIdLength'</w:t>
      </w:r>
    </w:p>
    <w:p w14:paraId="182BF382" w14:textId="77777777" w:rsidR="003D36CB" w:rsidRPr="00BD324F" w:rsidRDefault="003D36CB" w:rsidP="003D36CB">
      <w:pPr>
        <w:pStyle w:val="PL"/>
      </w:pPr>
      <w:r w:rsidRPr="00BD324F">
        <w:t xml:space="preserve">                    plmnId:</w:t>
      </w:r>
    </w:p>
    <w:p w14:paraId="692978C6" w14:textId="77777777" w:rsidR="003D36CB" w:rsidRPr="00BD324F" w:rsidRDefault="003D36CB" w:rsidP="003D36CB">
      <w:pPr>
        <w:pStyle w:val="PL"/>
      </w:pPr>
      <w:r w:rsidRPr="00BD324F">
        <w:t xml:space="preserve">                      $ref: '#/components/schemas/PlmnId'</w:t>
      </w:r>
    </w:p>
    <w:p w14:paraId="770B26C2" w14:textId="77777777" w:rsidR="003D36CB" w:rsidRPr="00BD324F" w:rsidRDefault="003D36CB" w:rsidP="003D36CB">
      <w:pPr>
        <w:pStyle w:val="PL"/>
      </w:pPr>
      <w:r w:rsidRPr="00BD324F">
        <w:t xml:space="preserve">        - $ref: 'genericNrm.yaml#/components/schemas/ManagedFunction-ncO'</w:t>
      </w:r>
    </w:p>
    <w:p w14:paraId="01DAD0B9" w14:textId="77777777" w:rsidR="003D36CB" w:rsidRPr="00BD324F" w:rsidRDefault="003D36CB" w:rsidP="003D36CB">
      <w:pPr>
        <w:pStyle w:val="PL"/>
      </w:pPr>
      <w:r w:rsidRPr="00BD324F">
        <w:t xml:space="preserve">        - type: object</w:t>
      </w:r>
    </w:p>
    <w:p w14:paraId="42860094" w14:textId="77777777" w:rsidR="003D36CB" w:rsidRPr="00BD324F" w:rsidRDefault="003D36CB" w:rsidP="003D36CB">
      <w:pPr>
        <w:pStyle w:val="PL"/>
      </w:pPr>
      <w:r w:rsidRPr="00BD324F">
        <w:t xml:space="preserve">          properties:</w:t>
      </w:r>
    </w:p>
    <w:p w14:paraId="29D11086" w14:textId="77777777" w:rsidR="003D36CB" w:rsidRPr="00BD324F" w:rsidRDefault="003D36CB" w:rsidP="003D36CB">
      <w:pPr>
        <w:pStyle w:val="PL"/>
      </w:pPr>
      <w:r w:rsidRPr="00BD324F">
        <w:t xml:space="preserve">            ExternalNrCellCu:</w:t>
      </w:r>
    </w:p>
    <w:p w14:paraId="5473BE98" w14:textId="77777777" w:rsidR="003D36CB" w:rsidRPr="00BD324F" w:rsidRDefault="003D36CB" w:rsidP="003D36CB">
      <w:pPr>
        <w:pStyle w:val="PL"/>
      </w:pPr>
      <w:r w:rsidRPr="00BD324F">
        <w:t xml:space="preserve">              $ref: '#/components/schemas/ExternalNrCellCu-Multiple'</w:t>
      </w:r>
    </w:p>
    <w:p w14:paraId="7763A5DB" w14:textId="77777777" w:rsidR="003D36CB" w:rsidRPr="00BD324F" w:rsidRDefault="003D36CB" w:rsidP="003D36CB">
      <w:pPr>
        <w:pStyle w:val="PL"/>
      </w:pPr>
      <w:r w:rsidRPr="00BD324F">
        <w:t xml:space="preserve">            EP_XnC:</w:t>
      </w:r>
    </w:p>
    <w:p w14:paraId="44DEBE31" w14:textId="77777777" w:rsidR="003D36CB" w:rsidRPr="00BD324F" w:rsidRDefault="003D36CB" w:rsidP="003D36CB">
      <w:pPr>
        <w:pStyle w:val="PL"/>
      </w:pPr>
      <w:r w:rsidRPr="00BD324F">
        <w:t xml:space="preserve">              $ref: '#/components/schemas/EP_XnC-Multiple'</w:t>
      </w:r>
    </w:p>
    <w:p w14:paraId="30332C8D" w14:textId="77777777" w:rsidR="003D36CB" w:rsidRPr="00BD324F" w:rsidRDefault="003D36CB" w:rsidP="003D36CB">
      <w:pPr>
        <w:pStyle w:val="PL"/>
      </w:pPr>
      <w:r w:rsidRPr="00BD324F">
        <w:t xml:space="preserve">            EP_E1:</w:t>
      </w:r>
    </w:p>
    <w:p w14:paraId="3640F364" w14:textId="77777777" w:rsidR="003D36CB" w:rsidRPr="00BD324F" w:rsidRDefault="003D36CB" w:rsidP="003D36CB">
      <w:pPr>
        <w:pStyle w:val="PL"/>
      </w:pPr>
      <w:r w:rsidRPr="00BD324F">
        <w:t xml:space="preserve">              $ref: '#/components/schemas/EP_E1-Multiple'</w:t>
      </w:r>
    </w:p>
    <w:p w14:paraId="74C618D2" w14:textId="77777777" w:rsidR="003D36CB" w:rsidRPr="00BD324F" w:rsidRDefault="003D36CB" w:rsidP="003D36CB">
      <w:pPr>
        <w:pStyle w:val="PL"/>
      </w:pPr>
      <w:r w:rsidRPr="00BD324F">
        <w:t xml:space="preserve">            EP_F1C:</w:t>
      </w:r>
    </w:p>
    <w:p w14:paraId="6EB313CB" w14:textId="77777777" w:rsidR="003D36CB" w:rsidRPr="00BD324F" w:rsidRDefault="003D36CB" w:rsidP="003D36CB">
      <w:pPr>
        <w:pStyle w:val="PL"/>
      </w:pPr>
      <w:r w:rsidRPr="00BD324F">
        <w:t xml:space="preserve">              $ref: '#/components/schemas/EP_F1C-Multiple'</w:t>
      </w:r>
    </w:p>
    <w:p w14:paraId="670B34FA" w14:textId="77777777" w:rsidR="003D36CB" w:rsidRPr="00BD324F" w:rsidRDefault="003D36CB" w:rsidP="003D36CB">
      <w:pPr>
        <w:pStyle w:val="PL"/>
      </w:pPr>
      <w:r w:rsidRPr="00BD324F">
        <w:t xml:space="preserve">    ExternalNrCellCu-Single:</w:t>
      </w:r>
    </w:p>
    <w:p w14:paraId="33FC39C1" w14:textId="77777777" w:rsidR="003D36CB" w:rsidRPr="00BD324F" w:rsidRDefault="003D36CB" w:rsidP="003D36CB">
      <w:pPr>
        <w:pStyle w:val="PL"/>
      </w:pPr>
      <w:r w:rsidRPr="00BD324F">
        <w:t xml:space="preserve">      allOf:</w:t>
      </w:r>
    </w:p>
    <w:p w14:paraId="6E408045" w14:textId="77777777" w:rsidR="003D36CB" w:rsidRPr="00BD324F" w:rsidRDefault="003D36CB" w:rsidP="003D36CB">
      <w:pPr>
        <w:pStyle w:val="PL"/>
      </w:pPr>
      <w:r w:rsidRPr="00BD324F">
        <w:t xml:space="preserve">        - $ref: 'genericNrm.yaml#/components/schemas/Top'</w:t>
      </w:r>
    </w:p>
    <w:p w14:paraId="3B85CB22" w14:textId="77777777" w:rsidR="003D36CB" w:rsidRPr="00BD324F" w:rsidRDefault="003D36CB" w:rsidP="003D36CB">
      <w:pPr>
        <w:pStyle w:val="PL"/>
      </w:pPr>
      <w:r w:rsidRPr="00BD324F">
        <w:t xml:space="preserve">        - type: object</w:t>
      </w:r>
    </w:p>
    <w:p w14:paraId="16CE98C4" w14:textId="77777777" w:rsidR="003D36CB" w:rsidRPr="00BD324F" w:rsidRDefault="003D36CB" w:rsidP="003D36CB">
      <w:pPr>
        <w:pStyle w:val="PL"/>
      </w:pPr>
      <w:r w:rsidRPr="00BD324F">
        <w:t xml:space="preserve">          properties:</w:t>
      </w:r>
    </w:p>
    <w:p w14:paraId="0EC760A3" w14:textId="77777777" w:rsidR="003D36CB" w:rsidRPr="00BD324F" w:rsidRDefault="003D36CB" w:rsidP="003D36CB">
      <w:pPr>
        <w:pStyle w:val="PL"/>
      </w:pPr>
      <w:r w:rsidRPr="00BD324F">
        <w:t xml:space="preserve">            attributes:</w:t>
      </w:r>
    </w:p>
    <w:p w14:paraId="11D300FE" w14:textId="77777777" w:rsidR="003D36CB" w:rsidRPr="00BD324F" w:rsidRDefault="003D36CB" w:rsidP="003D36CB">
      <w:pPr>
        <w:pStyle w:val="PL"/>
      </w:pPr>
      <w:r w:rsidRPr="00BD324F">
        <w:t xml:space="preserve">              allOf:</w:t>
      </w:r>
    </w:p>
    <w:p w14:paraId="66D9D774" w14:textId="77777777" w:rsidR="003D36CB" w:rsidRPr="00BD324F" w:rsidRDefault="003D36CB" w:rsidP="003D36CB">
      <w:pPr>
        <w:pStyle w:val="PL"/>
      </w:pPr>
      <w:r w:rsidRPr="00BD324F">
        <w:t xml:space="preserve">                - $ref: 'genericNrm.yaml#/components/schemas/ManagedFunction-Attr'</w:t>
      </w:r>
    </w:p>
    <w:p w14:paraId="4E2B6C69" w14:textId="77777777" w:rsidR="003D36CB" w:rsidRPr="00BD324F" w:rsidRDefault="003D36CB" w:rsidP="003D36CB">
      <w:pPr>
        <w:pStyle w:val="PL"/>
      </w:pPr>
      <w:r w:rsidRPr="00BD324F">
        <w:t xml:space="preserve">                - type: object</w:t>
      </w:r>
    </w:p>
    <w:p w14:paraId="72EAC7DE" w14:textId="77777777" w:rsidR="003D36CB" w:rsidRPr="00BD324F" w:rsidRDefault="003D36CB" w:rsidP="003D36CB">
      <w:pPr>
        <w:pStyle w:val="PL"/>
      </w:pPr>
      <w:r w:rsidRPr="00BD324F">
        <w:t xml:space="preserve">                  properties:</w:t>
      </w:r>
    </w:p>
    <w:p w14:paraId="340273AE" w14:textId="77777777" w:rsidR="003D36CB" w:rsidRPr="00BD324F" w:rsidRDefault="003D36CB" w:rsidP="003D36CB">
      <w:pPr>
        <w:pStyle w:val="PL"/>
      </w:pPr>
      <w:r w:rsidRPr="00BD324F">
        <w:t xml:space="preserve">                    cellLocalId:</w:t>
      </w:r>
    </w:p>
    <w:p w14:paraId="5D1CA091" w14:textId="77777777" w:rsidR="003D36CB" w:rsidRPr="00BD324F" w:rsidRDefault="003D36CB" w:rsidP="003D36CB">
      <w:pPr>
        <w:pStyle w:val="PL"/>
      </w:pPr>
      <w:r w:rsidRPr="00BD324F">
        <w:t xml:space="preserve">                      type: integer</w:t>
      </w:r>
    </w:p>
    <w:p w14:paraId="2E48CA05" w14:textId="77777777" w:rsidR="003D36CB" w:rsidRPr="00BD324F" w:rsidRDefault="003D36CB" w:rsidP="003D36CB">
      <w:pPr>
        <w:pStyle w:val="PL"/>
      </w:pPr>
      <w:r w:rsidRPr="00BD324F">
        <w:t xml:space="preserve">                    nrPci:</w:t>
      </w:r>
    </w:p>
    <w:p w14:paraId="397AF882" w14:textId="77777777" w:rsidR="003D36CB" w:rsidRPr="00BD324F" w:rsidRDefault="003D36CB" w:rsidP="003D36CB">
      <w:pPr>
        <w:pStyle w:val="PL"/>
      </w:pPr>
      <w:r w:rsidRPr="00BD324F">
        <w:t xml:space="preserve">                      $ref: '#/components/schemas/NrPci'</w:t>
      </w:r>
    </w:p>
    <w:p w14:paraId="3D9C7323" w14:textId="77777777" w:rsidR="003D36CB" w:rsidRPr="00BD324F" w:rsidRDefault="003D36CB" w:rsidP="003D36CB">
      <w:pPr>
        <w:pStyle w:val="PL"/>
      </w:pPr>
      <w:r w:rsidRPr="00BD324F">
        <w:t xml:space="preserve">                    plmnIdList:</w:t>
      </w:r>
    </w:p>
    <w:p w14:paraId="35F9CC60" w14:textId="77777777" w:rsidR="003D36CB" w:rsidRPr="00BD324F" w:rsidRDefault="003D36CB" w:rsidP="003D36CB">
      <w:pPr>
        <w:pStyle w:val="PL"/>
      </w:pPr>
      <w:r w:rsidRPr="00BD324F">
        <w:t xml:space="preserve">                      $ref: '#/components/schemas/PlmnIdList'</w:t>
      </w:r>
    </w:p>
    <w:p w14:paraId="4B223D5D" w14:textId="77777777" w:rsidR="003D36CB" w:rsidRPr="00BD324F" w:rsidRDefault="003D36CB" w:rsidP="003D36CB">
      <w:pPr>
        <w:pStyle w:val="PL"/>
      </w:pPr>
      <w:r w:rsidRPr="00BD324F">
        <w:t xml:space="preserve">                    nRFrequencyRef:</w:t>
      </w:r>
    </w:p>
    <w:p w14:paraId="7B99055A" w14:textId="77777777" w:rsidR="003D36CB" w:rsidRPr="00BD324F" w:rsidRDefault="003D36CB" w:rsidP="003D36CB">
      <w:pPr>
        <w:pStyle w:val="PL"/>
      </w:pPr>
      <w:r w:rsidRPr="00BD324F">
        <w:t xml:space="preserve">                      $ref: 'comDefs.yaml#/components/schemas/Dn'</w:t>
      </w:r>
    </w:p>
    <w:p w14:paraId="386F5577" w14:textId="77777777" w:rsidR="003D36CB" w:rsidRPr="00BD324F" w:rsidRDefault="003D36CB" w:rsidP="003D36CB">
      <w:pPr>
        <w:pStyle w:val="PL"/>
      </w:pPr>
      <w:r w:rsidRPr="00BD324F">
        <w:t xml:space="preserve">        - $ref: 'genericNrm.yaml#/components/schemas/ManagedFunction-ncO'</w:t>
      </w:r>
    </w:p>
    <w:p w14:paraId="222E952B" w14:textId="77777777" w:rsidR="003D36CB" w:rsidRPr="00BD324F" w:rsidRDefault="003D36CB" w:rsidP="003D36CB">
      <w:pPr>
        <w:pStyle w:val="PL"/>
      </w:pPr>
      <w:r w:rsidRPr="00BD324F">
        <w:t xml:space="preserve">    ExternalENBFunction-Single:</w:t>
      </w:r>
    </w:p>
    <w:p w14:paraId="701D4B6A" w14:textId="77777777" w:rsidR="003D36CB" w:rsidRPr="00BD324F" w:rsidRDefault="003D36CB" w:rsidP="003D36CB">
      <w:pPr>
        <w:pStyle w:val="PL"/>
      </w:pPr>
      <w:r w:rsidRPr="00BD324F">
        <w:t xml:space="preserve">      allOf:</w:t>
      </w:r>
    </w:p>
    <w:p w14:paraId="2EE31593" w14:textId="77777777" w:rsidR="003D36CB" w:rsidRPr="00BD324F" w:rsidRDefault="003D36CB" w:rsidP="003D36CB">
      <w:pPr>
        <w:pStyle w:val="PL"/>
      </w:pPr>
      <w:r w:rsidRPr="00BD324F">
        <w:t xml:space="preserve">        - $ref: 'genericNrm.yaml#/components/schemas/Top'</w:t>
      </w:r>
    </w:p>
    <w:p w14:paraId="58BF69D0" w14:textId="77777777" w:rsidR="003D36CB" w:rsidRPr="00BD324F" w:rsidRDefault="003D36CB" w:rsidP="003D36CB">
      <w:pPr>
        <w:pStyle w:val="PL"/>
      </w:pPr>
      <w:r w:rsidRPr="00BD324F">
        <w:t xml:space="preserve">        - type: object</w:t>
      </w:r>
    </w:p>
    <w:p w14:paraId="424B405B" w14:textId="77777777" w:rsidR="003D36CB" w:rsidRPr="00BD324F" w:rsidRDefault="003D36CB" w:rsidP="003D36CB">
      <w:pPr>
        <w:pStyle w:val="PL"/>
      </w:pPr>
      <w:r w:rsidRPr="00BD324F">
        <w:t xml:space="preserve">          properties:</w:t>
      </w:r>
    </w:p>
    <w:p w14:paraId="5BF0BD32" w14:textId="77777777" w:rsidR="003D36CB" w:rsidRPr="00BD324F" w:rsidRDefault="003D36CB" w:rsidP="003D36CB">
      <w:pPr>
        <w:pStyle w:val="PL"/>
      </w:pPr>
      <w:r w:rsidRPr="00BD324F">
        <w:t xml:space="preserve">            attributes:</w:t>
      </w:r>
    </w:p>
    <w:p w14:paraId="3D9714B6" w14:textId="77777777" w:rsidR="003D36CB" w:rsidRPr="00BD324F" w:rsidRDefault="003D36CB" w:rsidP="003D36CB">
      <w:pPr>
        <w:pStyle w:val="PL"/>
      </w:pPr>
      <w:r w:rsidRPr="00BD324F">
        <w:t xml:space="preserve">              allOf:</w:t>
      </w:r>
    </w:p>
    <w:p w14:paraId="68025305" w14:textId="77777777" w:rsidR="003D36CB" w:rsidRPr="00BD324F" w:rsidRDefault="003D36CB" w:rsidP="003D36CB">
      <w:pPr>
        <w:pStyle w:val="PL"/>
      </w:pPr>
      <w:r w:rsidRPr="00BD324F">
        <w:t xml:space="preserve">                - $ref: 'genericNrm.yaml#/components/schemas/ManagedFunction-Attr'</w:t>
      </w:r>
    </w:p>
    <w:p w14:paraId="3C37DCE7" w14:textId="77777777" w:rsidR="003D36CB" w:rsidRPr="00BD324F" w:rsidRDefault="003D36CB" w:rsidP="003D36CB">
      <w:pPr>
        <w:pStyle w:val="PL"/>
      </w:pPr>
      <w:r w:rsidRPr="00BD324F">
        <w:t xml:space="preserve">                - type: object</w:t>
      </w:r>
    </w:p>
    <w:p w14:paraId="46226DF2" w14:textId="77777777" w:rsidR="003D36CB" w:rsidRPr="00BD324F" w:rsidRDefault="003D36CB" w:rsidP="003D36CB">
      <w:pPr>
        <w:pStyle w:val="PL"/>
      </w:pPr>
      <w:r w:rsidRPr="00BD324F">
        <w:t xml:space="preserve">                  properties:</w:t>
      </w:r>
    </w:p>
    <w:p w14:paraId="31E0C990" w14:textId="77777777" w:rsidR="003D36CB" w:rsidRPr="00BD324F" w:rsidRDefault="003D36CB" w:rsidP="003D36CB">
      <w:pPr>
        <w:pStyle w:val="PL"/>
      </w:pPr>
      <w:r w:rsidRPr="00BD324F">
        <w:t xml:space="preserve">                    eNBId:</w:t>
      </w:r>
    </w:p>
    <w:p w14:paraId="17A15B54" w14:textId="77777777" w:rsidR="003D36CB" w:rsidRPr="00BD324F" w:rsidRDefault="003D36CB" w:rsidP="003D36CB">
      <w:pPr>
        <w:pStyle w:val="PL"/>
      </w:pPr>
      <w:r w:rsidRPr="00BD324F">
        <w:t xml:space="preserve">                      type: integer</w:t>
      </w:r>
    </w:p>
    <w:p w14:paraId="243959F8" w14:textId="77777777" w:rsidR="003D36CB" w:rsidRPr="00BD324F" w:rsidRDefault="003D36CB" w:rsidP="003D36CB">
      <w:pPr>
        <w:pStyle w:val="PL"/>
      </w:pPr>
      <w:r w:rsidRPr="00BD324F">
        <w:t xml:space="preserve">        - $ref: 'genericNrm.yaml#/components/schemas/ManagedFunction-ncO'</w:t>
      </w:r>
    </w:p>
    <w:p w14:paraId="473D3844" w14:textId="77777777" w:rsidR="003D36CB" w:rsidRPr="00BD324F" w:rsidRDefault="003D36CB" w:rsidP="003D36CB">
      <w:pPr>
        <w:pStyle w:val="PL"/>
      </w:pPr>
      <w:r w:rsidRPr="00BD324F">
        <w:t xml:space="preserve">        - type: object</w:t>
      </w:r>
    </w:p>
    <w:p w14:paraId="12A452E3" w14:textId="77777777" w:rsidR="003D36CB" w:rsidRPr="00BD324F" w:rsidRDefault="003D36CB" w:rsidP="003D36CB">
      <w:pPr>
        <w:pStyle w:val="PL"/>
      </w:pPr>
      <w:r w:rsidRPr="00BD324F">
        <w:t xml:space="preserve">          properties:</w:t>
      </w:r>
    </w:p>
    <w:p w14:paraId="450C7B32" w14:textId="77777777" w:rsidR="003D36CB" w:rsidRPr="00BD324F" w:rsidRDefault="003D36CB" w:rsidP="003D36CB">
      <w:pPr>
        <w:pStyle w:val="PL"/>
      </w:pPr>
      <w:r w:rsidRPr="00BD324F">
        <w:t xml:space="preserve">            ExternalEUTranCell:</w:t>
      </w:r>
    </w:p>
    <w:p w14:paraId="0ADF17DE" w14:textId="77777777" w:rsidR="003D36CB" w:rsidRPr="00BD324F" w:rsidRDefault="003D36CB" w:rsidP="003D36CB">
      <w:pPr>
        <w:pStyle w:val="PL"/>
      </w:pPr>
      <w:r w:rsidRPr="00BD324F">
        <w:t xml:space="preserve">              $ref: '#/components/schemas/ExternalEUTranCell-Multiple'</w:t>
      </w:r>
    </w:p>
    <w:p w14:paraId="2BA345F0" w14:textId="77777777" w:rsidR="003D36CB" w:rsidRPr="00BD324F" w:rsidRDefault="003D36CB" w:rsidP="003D36CB">
      <w:pPr>
        <w:pStyle w:val="PL"/>
      </w:pPr>
      <w:r w:rsidRPr="00BD324F">
        <w:t xml:space="preserve">    ExternalEUTranCell-Single:</w:t>
      </w:r>
    </w:p>
    <w:p w14:paraId="31BEDB0F" w14:textId="77777777" w:rsidR="003D36CB" w:rsidRPr="00BD324F" w:rsidRDefault="003D36CB" w:rsidP="003D36CB">
      <w:pPr>
        <w:pStyle w:val="PL"/>
      </w:pPr>
      <w:r w:rsidRPr="00BD324F">
        <w:t xml:space="preserve">      allOf:</w:t>
      </w:r>
    </w:p>
    <w:p w14:paraId="01E6A43F" w14:textId="77777777" w:rsidR="003D36CB" w:rsidRPr="00BD324F" w:rsidRDefault="003D36CB" w:rsidP="003D36CB">
      <w:pPr>
        <w:pStyle w:val="PL"/>
      </w:pPr>
      <w:r w:rsidRPr="00BD324F">
        <w:t xml:space="preserve">        - $ref: 'genericNrm.yaml#/components/schemas/Top'</w:t>
      </w:r>
    </w:p>
    <w:p w14:paraId="0837B78B" w14:textId="77777777" w:rsidR="003D36CB" w:rsidRPr="00BD324F" w:rsidRDefault="003D36CB" w:rsidP="003D36CB">
      <w:pPr>
        <w:pStyle w:val="PL"/>
      </w:pPr>
      <w:r w:rsidRPr="00BD324F">
        <w:t xml:space="preserve">        - type: object</w:t>
      </w:r>
    </w:p>
    <w:p w14:paraId="5C88FAE1" w14:textId="77777777" w:rsidR="003D36CB" w:rsidRPr="00BD324F" w:rsidRDefault="003D36CB" w:rsidP="003D36CB">
      <w:pPr>
        <w:pStyle w:val="PL"/>
      </w:pPr>
      <w:r w:rsidRPr="00BD324F">
        <w:t xml:space="preserve">          properties:</w:t>
      </w:r>
    </w:p>
    <w:p w14:paraId="0E0D8118" w14:textId="77777777" w:rsidR="003D36CB" w:rsidRPr="00BD324F" w:rsidRDefault="003D36CB" w:rsidP="003D36CB">
      <w:pPr>
        <w:pStyle w:val="PL"/>
      </w:pPr>
      <w:r w:rsidRPr="00BD324F">
        <w:t xml:space="preserve">            attributes:</w:t>
      </w:r>
    </w:p>
    <w:p w14:paraId="371E2779" w14:textId="77777777" w:rsidR="003D36CB" w:rsidRPr="00BD324F" w:rsidRDefault="003D36CB" w:rsidP="003D36CB">
      <w:pPr>
        <w:pStyle w:val="PL"/>
      </w:pPr>
      <w:r w:rsidRPr="00BD324F">
        <w:t xml:space="preserve">              allOf:</w:t>
      </w:r>
    </w:p>
    <w:p w14:paraId="1ADD17D0" w14:textId="77777777" w:rsidR="003D36CB" w:rsidRPr="00BD324F" w:rsidRDefault="003D36CB" w:rsidP="003D36CB">
      <w:pPr>
        <w:pStyle w:val="PL"/>
      </w:pPr>
      <w:r w:rsidRPr="00BD324F">
        <w:t xml:space="preserve">                - $ref: 'genericNrm.yaml#/components/schemas/ManagedFunction-Attr'</w:t>
      </w:r>
    </w:p>
    <w:p w14:paraId="2EE74BA6" w14:textId="77777777" w:rsidR="003D36CB" w:rsidRPr="00BD324F" w:rsidRDefault="003D36CB" w:rsidP="003D36CB">
      <w:pPr>
        <w:pStyle w:val="PL"/>
      </w:pPr>
      <w:r w:rsidRPr="00BD324F">
        <w:t xml:space="preserve">                - type: object</w:t>
      </w:r>
    </w:p>
    <w:p w14:paraId="7A4DE4E9" w14:textId="77777777" w:rsidR="003D36CB" w:rsidRPr="00BD324F" w:rsidRDefault="003D36CB" w:rsidP="003D36CB">
      <w:pPr>
        <w:pStyle w:val="PL"/>
      </w:pPr>
      <w:r w:rsidRPr="00BD324F">
        <w:t xml:space="preserve">                  properties:</w:t>
      </w:r>
    </w:p>
    <w:p w14:paraId="1953B509" w14:textId="77777777" w:rsidR="003D36CB" w:rsidRPr="00BD324F" w:rsidRDefault="003D36CB" w:rsidP="003D36CB">
      <w:pPr>
        <w:pStyle w:val="PL"/>
      </w:pPr>
      <w:r w:rsidRPr="00BD324F">
        <w:t xml:space="preserve">                    EUtranFrequencyRef:</w:t>
      </w:r>
    </w:p>
    <w:p w14:paraId="3B54CD72" w14:textId="77777777" w:rsidR="003D36CB" w:rsidRPr="00BD324F" w:rsidRDefault="003D36CB" w:rsidP="003D36CB">
      <w:pPr>
        <w:pStyle w:val="PL"/>
      </w:pPr>
      <w:r w:rsidRPr="00BD324F">
        <w:t xml:space="preserve">                      $ref: 'comDefs.yaml#/components/schemas/Dn'</w:t>
      </w:r>
    </w:p>
    <w:p w14:paraId="3F5A6A94" w14:textId="77777777" w:rsidR="003D36CB" w:rsidRPr="00BD324F" w:rsidRDefault="003D36CB" w:rsidP="003D36CB">
      <w:pPr>
        <w:pStyle w:val="PL"/>
      </w:pPr>
      <w:r w:rsidRPr="00BD324F">
        <w:t xml:space="preserve">        - $ref: 'genericNrm.yaml#/components/schemas/ManagedFunction-ncO'</w:t>
      </w:r>
    </w:p>
    <w:p w14:paraId="0AB77348" w14:textId="77777777" w:rsidR="003D36CB" w:rsidRPr="00BD324F" w:rsidRDefault="003D36CB" w:rsidP="003D36CB">
      <w:pPr>
        <w:pStyle w:val="PL"/>
      </w:pPr>
    </w:p>
    <w:p w14:paraId="3ACE3785" w14:textId="77777777" w:rsidR="003D36CB" w:rsidRPr="00BD324F" w:rsidRDefault="003D36CB" w:rsidP="003D36CB">
      <w:pPr>
        <w:pStyle w:val="PL"/>
      </w:pPr>
      <w:r w:rsidRPr="00BD324F">
        <w:t xml:space="preserve">    EP_XnC-Single:</w:t>
      </w:r>
    </w:p>
    <w:p w14:paraId="1434C329" w14:textId="77777777" w:rsidR="003D36CB" w:rsidRPr="00BD324F" w:rsidRDefault="003D36CB" w:rsidP="003D36CB">
      <w:pPr>
        <w:pStyle w:val="PL"/>
      </w:pPr>
      <w:r w:rsidRPr="00BD324F">
        <w:t xml:space="preserve">      allOf:</w:t>
      </w:r>
    </w:p>
    <w:p w14:paraId="472FA734" w14:textId="77777777" w:rsidR="003D36CB" w:rsidRPr="00BD324F" w:rsidRDefault="003D36CB" w:rsidP="003D36CB">
      <w:pPr>
        <w:pStyle w:val="PL"/>
      </w:pPr>
      <w:r w:rsidRPr="00BD324F">
        <w:t xml:space="preserve">        - $ref: 'genericNrm.yaml#/components/schemas/Top'</w:t>
      </w:r>
    </w:p>
    <w:p w14:paraId="0A2E4F49" w14:textId="77777777" w:rsidR="003D36CB" w:rsidRPr="00BD324F" w:rsidRDefault="003D36CB" w:rsidP="003D36CB">
      <w:pPr>
        <w:pStyle w:val="PL"/>
      </w:pPr>
      <w:r w:rsidRPr="00BD324F">
        <w:t xml:space="preserve">        - type: object</w:t>
      </w:r>
    </w:p>
    <w:p w14:paraId="2DA44B62" w14:textId="77777777" w:rsidR="003D36CB" w:rsidRPr="00BD324F" w:rsidRDefault="003D36CB" w:rsidP="003D36CB">
      <w:pPr>
        <w:pStyle w:val="PL"/>
      </w:pPr>
      <w:r w:rsidRPr="00BD324F">
        <w:t xml:space="preserve">          properties:</w:t>
      </w:r>
    </w:p>
    <w:p w14:paraId="12ECBA5B" w14:textId="77777777" w:rsidR="003D36CB" w:rsidRPr="00BD324F" w:rsidRDefault="003D36CB" w:rsidP="003D36CB">
      <w:pPr>
        <w:pStyle w:val="PL"/>
      </w:pPr>
      <w:r w:rsidRPr="00BD324F">
        <w:t xml:space="preserve">            attributes:</w:t>
      </w:r>
    </w:p>
    <w:p w14:paraId="1EB6010A" w14:textId="77777777" w:rsidR="003D36CB" w:rsidRPr="00BD324F" w:rsidRDefault="003D36CB" w:rsidP="003D36CB">
      <w:pPr>
        <w:pStyle w:val="PL"/>
      </w:pPr>
      <w:r w:rsidRPr="00BD324F">
        <w:t xml:space="preserve">              allOf:</w:t>
      </w:r>
    </w:p>
    <w:p w14:paraId="47529727" w14:textId="77777777" w:rsidR="003D36CB" w:rsidRPr="00BD324F" w:rsidRDefault="003D36CB" w:rsidP="003D36CB">
      <w:pPr>
        <w:pStyle w:val="PL"/>
      </w:pPr>
      <w:r w:rsidRPr="00BD324F">
        <w:t xml:space="preserve">                - $ref: 'genericNrm.yaml#/components/schemas/EP_RP-Attr'</w:t>
      </w:r>
    </w:p>
    <w:p w14:paraId="467D87B0" w14:textId="77777777" w:rsidR="003D36CB" w:rsidRPr="00BD324F" w:rsidRDefault="003D36CB" w:rsidP="003D36CB">
      <w:pPr>
        <w:pStyle w:val="PL"/>
      </w:pPr>
      <w:r w:rsidRPr="00BD324F">
        <w:t xml:space="preserve">                - type: object</w:t>
      </w:r>
    </w:p>
    <w:p w14:paraId="58CB4094" w14:textId="77777777" w:rsidR="003D36CB" w:rsidRPr="00BD324F" w:rsidRDefault="003D36CB" w:rsidP="003D36CB">
      <w:pPr>
        <w:pStyle w:val="PL"/>
      </w:pPr>
      <w:r w:rsidRPr="00BD324F">
        <w:t xml:space="preserve">                  properties:</w:t>
      </w:r>
    </w:p>
    <w:p w14:paraId="08795F36" w14:textId="77777777" w:rsidR="003D36CB" w:rsidRPr="00BD324F" w:rsidRDefault="003D36CB" w:rsidP="003D36CB">
      <w:pPr>
        <w:pStyle w:val="PL"/>
      </w:pPr>
      <w:r w:rsidRPr="00BD324F">
        <w:t xml:space="preserve">                    localAddress:</w:t>
      </w:r>
    </w:p>
    <w:p w14:paraId="33464E3E" w14:textId="77777777" w:rsidR="003D36CB" w:rsidRPr="00BD324F" w:rsidRDefault="003D36CB" w:rsidP="003D36CB">
      <w:pPr>
        <w:pStyle w:val="PL"/>
      </w:pPr>
      <w:r w:rsidRPr="00BD324F">
        <w:t xml:space="preserve">                      $ref: '#/components/schemas/LocalAddress'</w:t>
      </w:r>
    </w:p>
    <w:p w14:paraId="2B348022" w14:textId="77777777" w:rsidR="003D36CB" w:rsidRPr="00BD324F" w:rsidRDefault="003D36CB" w:rsidP="003D36CB">
      <w:pPr>
        <w:pStyle w:val="PL"/>
      </w:pPr>
      <w:r w:rsidRPr="00BD324F">
        <w:t xml:space="preserve">                    remoteAddress:</w:t>
      </w:r>
    </w:p>
    <w:p w14:paraId="18246980" w14:textId="77777777" w:rsidR="003D36CB" w:rsidRPr="00BD324F" w:rsidRDefault="003D36CB" w:rsidP="003D36CB">
      <w:pPr>
        <w:pStyle w:val="PL"/>
      </w:pPr>
      <w:r w:rsidRPr="00BD324F">
        <w:t xml:space="preserve">                      $ref: '#/components/schemas/RemoteAddress'</w:t>
      </w:r>
    </w:p>
    <w:p w14:paraId="47F02279" w14:textId="77777777" w:rsidR="003D36CB" w:rsidRPr="00BD324F" w:rsidRDefault="003D36CB" w:rsidP="003D36CB">
      <w:pPr>
        <w:pStyle w:val="PL"/>
      </w:pPr>
      <w:r w:rsidRPr="00BD324F">
        <w:t xml:space="preserve">    EP_E1-Single:</w:t>
      </w:r>
    </w:p>
    <w:p w14:paraId="62676707" w14:textId="77777777" w:rsidR="003D36CB" w:rsidRPr="00BD324F" w:rsidRDefault="003D36CB" w:rsidP="003D36CB">
      <w:pPr>
        <w:pStyle w:val="PL"/>
      </w:pPr>
      <w:r w:rsidRPr="00BD324F">
        <w:t xml:space="preserve">      allOf:</w:t>
      </w:r>
    </w:p>
    <w:p w14:paraId="33E8670A" w14:textId="77777777" w:rsidR="003D36CB" w:rsidRPr="00BD324F" w:rsidRDefault="003D36CB" w:rsidP="003D36CB">
      <w:pPr>
        <w:pStyle w:val="PL"/>
      </w:pPr>
      <w:r w:rsidRPr="00BD324F">
        <w:t xml:space="preserve">        - $ref: 'genericNrm.yaml#/components/schemas/Top'</w:t>
      </w:r>
    </w:p>
    <w:p w14:paraId="75C5A8E5" w14:textId="77777777" w:rsidR="003D36CB" w:rsidRPr="00BD324F" w:rsidRDefault="003D36CB" w:rsidP="003D36CB">
      <w:pPr>
        <w:pStyle w:val="PL"/>
      </w:pPr>
      <w:r w:rsidRPr="00BD324F">
        <w:t xml:space="preserve">        - type: object</w:t>
      </w:r>
    </w:p>
    <w:p w14:paraId="3AED5739" w14:textId="77777777" w:rsidR="003D36CB" w:rsidRPr="00BD324F" w:rsidRDefault="003D36CB" w:rsidP="003D36CB">
      <w:pPr>
        <w:pStyle w:val="PL"/>
      </w:pPr>
      <w:r w:rsidRPr="00BD324F">
        <w:t xml:space="preserve">          properties:</w:t>
      </w:r>
    </w:p>
    <w:p w14:paraId="3E37ED44" w14:textId="77777777" w:rsidR="003D36CB" w:rsidRPr="00BD324F" w:rsidRDefault="003D36CB" w:rsidP="003D36CB">
      <w:pPr>
        <w:pStyle w:val="PL"/>
      </w:pPr>
      <w:r w:rsidRPr="00BD324F">
        <w:t xml:space="preserve">            attributes:</w:t>
      </w:r>
    </w:p>
    <w:p w14:paraId="02960F17" w14:textId="77777777" w:rsidR="003D36CB" w:rsidRPr="00BD324F" w:rsidRDefault="003D36CB" w:rsidP="003D36CB">
      <w:pPr>
        <w:pStyle w:val="PL"/>
      </w:pPr>
      <w:r w:rsidRPr="00BD324F">
        <w:t xml:space="preserve">              allOf:</w:t>
      </w:r>
    </w:p>
    <w:p w14:paraId="51CDA079" w14:textId="77777777" w:rsidR="003D36CB" w:rsidRPr="00BD324F" w:rsidRDefault="003D36CB" w:rsidP="003D36CB">
      <w:pPr>
        <w:pStyle w:val="PL"/>
      </w:pPr>
      <w:r w:rsidRPr="00BD324F">
        <w:t xml:space="preserve">                - $ref: 'genericNrm.yaml#/components/schemas/EP_RP-Attr'</w:t>
      </w:r>
    </w:p>
    <w:p w14:paraId="589227DC" w14:textId="77777777" w:rsidR="003D36CB" w:rsidRPr="00BD324F" w:rsidRDefault="003D36CB" w:rsidP="003D36CB">
      <w:pPr>
        <w:pStyle w:val="PL"/>
      </w:pPr>
      <w:r w:rsidRPr="00BD324F">
        <w:t xml:space="preserve">                - type: object</w:t>
      </w:r>
    </w:p>
    <w:p w14:paraId="7A1014F6" w14:textId="77777777" w:rsidR="003D36CB" w:rsidRPr="00BD324F" w:rsidRDefault="003D36CB" w:rsidP="003D36CB">
      <w:pPr>
        <w:pStyle w:val="PL"/>
      </w:pPr>
      <w:r w:rsidRPr="00BD324F">
        <w:t xml:space="preserve">                  properties:</w:t>
      </w:r>
    </w:p>
    <w:p w14:paraId="56010CBD" w14:textId="77777777" w:rsidR="003D36CB" w:rsidRPr="00BD324F" w:rsidRDefault="003D36CB" w:rsidP="003D36CB">
      <w:pPr>
        <w:pStyle w:val="PL"/>
      </w:pPr>
      <w:r w:rsidRPr="00BD324F">
        <w:t xml:space="preserve">                    localAddress:</w:t>
      </w:r>
    </w:p>
    <w:p w14:paraId="015293BE" w14:textId="77777777" w:rsidR="003D36CB" w:rsidRPr="00BD324F" w:rsidRDefault="003D36CB" w:rsidP="003D36CB">
      <w:pPr>
        <w:pStyle w:val="PL"/>
      </w:pPr>
      <w:r w:rsidRPr="00BD324F">
        <w:t xml:space="preserve">                      $ref: '#/components/schemas/LocalAddress'</w:t>
      </w:r>
    </w:p>
    <w:p w14:paraId="57FA94C6" w14:textId="77777777" w:rsidR="003D36CB" w:rsidRPr="00BD324F" w:rsidRDefault="003D36CB" w:rsidP="003D36CB">
      <w:pPr>
        <w:pStyle w:val="PL"/>
      </w:pPr>
      <w:r w:rsidRPr="00BD324F">
        <w:t xml:space="preserve">                    remoteAddress:</w:t>
      </w:r>
    </w:p>
    <w:p w14:paraId="432A44F9" w14:textId="77777777" w:rsidR="003D36CB" w:rsidRPr="00BD324F" w:rsidRDefault="003D36CB" w:rsidP="003D36CB">
      <w:pPr>
        <w:pStyle w:val="PL"/>
      </w:pPr>
      <w:r w:rsidRPr="00BD324F">
        <w:t xml:space="preserve">                      $ref: '#/components/schemas/RemoteAddress'</w:t>
      </w:r>
    </w:p>
    <w:p w14:paraId="47A4EFFB" w14:textId="77777777" w:rsidR="003D36CB" w:rsidRPr="00BD324F" w:rsidRDefault="003D36CB" w:rsidP="003D36CB">
      <w:pPr>
        <w:pStyle w:val="PL"/>
      </w:pPr>
      <w:r w:rsidRPr="00BD324F">
        <w:t xml:space="preserve">    EP_F1C-Single:</w:t>
      </w:r>
    </w:p>
    <w:p w14:paraId="1D973CC3" w14:textId="77777777" w:rsidR="003D36CB" w:rsidRPr="00BD324F" w:rsidRDefault="003D36CB" w:rsidP="003D36CB">
      <w:pPr>
        <w:pStyle w:val="PL"/>
      </w:pPr>
      <w:r w:rsidRPr="00BD324F">
        <w:t xml:space="preserve">      allOf:</w:t>
      </w:r>
    </w:p>
    <w:p w14:paraId="4E02D0BE" w14:textId="77777777" w:rsidR="003D36CB" w:rsidRPr="00BD324F" w:rsidRDefault="003D36CB" w:rsidP="003D36CB">
      <w:pPr>
        <w:pStyle w:val="PL"/>
      </w:pPr>
      <w:r w:rsidRPr="00BD324F">
        <w:t xml:space="preserve">        - $ref: 'genericNrm.yaml#/components/schemas/Top'</w:t>
      </w:r>
    </w:p>
    <w:p w14:paraId="5D0EE2F0" w14:textId="77777777" w:rsidR="003D36CB" w:rsidRPr="00BD324F" w:rsidRDefault="003D36CB" w:rsidP="003D36CB">
      <w:pPr>
        <w:pStyle w:val="PL"/>
      </w:pPr>
      <w:r w:rsidRPr="00BD324F">
        <w:t xml:space="preserve">        - type: object</w:t>
      </w:r>
    </w:p>
    <w:p w14:paraId="1F24E9D4" w14:textId="77777777" w:rsidR="003D36CB" w:rsidRPr="00BD324F" w:rsidRDefault="003D36CB" w:rsidP="003D36CB">
      <w:pPr>
        <w:pStyle w:val="PL"/>
      </w:pPr>
      <w:r w:rsidRPr="00BD324F">
        <w:t xml:space="preserve">          properties:</w:t>
      </w:r>
    </w:p>
    <w:p w14:paraId="662B3F48" w14:textId="77777777" w:rsidR="003D36CB" w:rsidRPr="00BD324F" w:rsidRDefault="003D36CB" w:rsidP="003D36CB">
      <w:pPr>
        <w:pStyle w:val="PL"/>
      </w:pPr>
      <w:r w:rsidRPr="00BD324F">
        <w:t xml:space="preserve">            attributes:</w:t>
      </w:r>
    </w:p>
    <w:p w14:paraId="2427A21F" w14:textId="77777777" w:rsidR="003D36CB" w:rsidRPr="00BD324F" w:rsidRDefault="003D36CB" w:rsidP="003D36CB">
      <w:pPr>
        <w:pStyle w:val="PL"/>
      </w:pPr>
      <w:r w:rsidRPr="00BD324F">
        <w:t xml:space="preserve">              allOf:</w:t>
      </w:r>
    </w:p>
    <w:p w14:paraId="1F83477F" w14:textId="77777777" w:rsidR="003D36CB" w:rsidRPr="00BD324F" w:rsidRDefault="003D36CB" w:rsidP="003D36CB">
      <w:pPr>
        <w:pStyle w:val="PL"/>
      </w:pPr>
      <w:r w:rsidRPr="00BD324F">
        <w:t xml:space="preserve">                - $ref: 'genericNrm.yaml#/components/schemas/EP_RP-Attr'</w:t>
      </w:r>
    </w:p>
    <w:p w14:paraId="0A5A8A83" w14:textId="77777777" w:rsidR="003D36CB" w:rsidRPr="00BD324F" w:rsidRDefault="003D36CB" w:rsidP="003D36CB">
      <w:pPr>
        <w:pStyle w:val="PL"/>
      </w:pPr>
      <w:r w:rsidRPr="00BD324F">
        <w:t xml:space="preserve">                - type: object</w:t>
      </w:r>
    </w:p>
    <w:p w14:paraId="4E807FFB" w14:textId="77777777" w:rsidR="003D36CB" w:rsidRPr="00BD324F" w:rsidRDefault="003D36CB" w:rsidP="003D36CB">
      <w:pPr>
        <w:pStyle w:val="PL"/>
      </w:pPr>
      <w:r w:rsidRPr="00BD324F">
        <w:t xml:space="preserve">                  properties:</w:t>
      </w:r>
    </w:p>
    <w:p w14:paraId="32BAA975" w14:textId="77777777" w:rsidR="003D36CB" w:rsidRPr="00BD324F" w:rsidRDefault="003D36CB" w:rsidP="003D36CB">
      <w:pPr>
        <w:pStyle w:val="PL"/>
      </w:pPr>
      <w:r w:rsidRPr="00BD324F">
        <w:t xml:space="preserve">                    localAddress:</w:t>
      </w:r>
    </w:p>
    <w:p w14:paraId="3E03CF36" w14:textId="77777777" w:rsidR="003D36CB" w:rsidRPr="00BD324F" w:rsidRDefault="003D36CB" w:rsidP="003D36CB">
      <w:pPr>
        <w:pStyle w:val="PL"/>
      </w:pPr>
      <w:r w:rsidRPr="00BD324F">
        <w:t xml:space="preserve">                      $ref: '#/components/schemas/LocalAddress'</w:t>
      </w:r>
    </w:p>
    <w:p w14:paraId="33311F10" w14:textId="77777777" w:rsidR="003D36CB" w:rsidRPr="00BD324F" w:rsidRDefault="003D36CB" w:rsidP="003D36CB">
      <w:pPr>
        <w:pStyle w:val="PL"/>
      </w:pPr>
      <w:r w:rsidRPr="00BD324F">
        <w:t xml:space="preserve">                    remoteAddress:</w:t>
      </w:r>
    </w:p>
    <w:p w14:paraId="7E81777C" w14:textId="77777777" w:rsidR="003D36CB" w:rsidRPr="00BD324F" w:rsidRDefault="003D36CB" w:rsidP="003D36CB">
      <w:pPr>
        <w:pStyle w:val="PL"/>
      </w:pPr>
      <w:r w:rsidRPr="00BD324F">
        <w:t xml:space="preserve">                      $ref: '#/components/schemas/RemoteAddress'</w:t>
      </w:r>
    </w:p>
    <w:p w14:paraId="47D1C59C" w14:textId="77777777" w:rsidR="003D36CB" w:rsidRPr="00BD324F" w:rsidRDefault="003D36CB" w:rsidP="003D36CB">
      <w:pPr>
        <w:pStyle w:val="PL"/>
      </w:pPr>
      <w:r w:rsidRPr="00BD324F">
        <w:t xml:space="preserve">    EP_NgC-Single:</w:t>
      </w:r>
    </w:p>
    <w:p w14:paraId="5596CB5C" w14:textId="77777777" w:rsidR="003D36CB" w:rsidRPr="00BD324F" w:rsidRDefault="003D36CB" w:rsidP="003D36CB">
      <w:pPr>
        <w:pStyle w:val="PL"/>
      </w:pPr>
      <w:r w:rsidRPr="00BD324F">
        <w:t xml:space="preserve">      allOf:</w:t>
      </w:r>
    </w:p>
    <w:p w14:paraId="15047286" w14:textId="77777777" w:rsidR="003D36CB" w:rsidRPr="00BD324F" w:rsidRDefault="003D36CB" w:rsidP="003D36CB">
      <w:pPr>
        <w:pStyle w:val="PL"/>
      </w:pPr>
      <w:r w:rsidRPr="00BD324F">
        <w:t xml:space="preserve">        - $ref: 'genericNrm.yaml#/components/schemas/Top'</w:t>
      </w:r>
    </w:p>
    <w:p w14:paraId="66AA39F2" w14:textId="77777777" w:rsidR="003D36CB" w:rsidRPr="00BD324F" w:rsidRDefault="003D36CB" w:rsidP="003D36CB">
      <w:pPr>
        <w:pStyle w:val="PL"/>
      </w:pPr>
      <w:r w:rsidRPr="00BD324F">
        <w:t xml:space="preserve">        - type: object</w:t>
      </w:r>
    </w:p>
    <w:p w14:paraId="2B7DECC1" w14:textId="77777777" w:rsidR="003D36CB" w:rsidRPr="00BD324F" w:rsidRDefault="003D36CB" w:rsidP="003D36CB">
      <w:pPr>
        <w:pStyle w:val="PL"/>
      </w:pPr>
      <w:r w:rsidRPr="00BD324F">
        <w:t xml:space="preserve">          properties:</w:t>
      </w:r>
    </w:p>
    <w:p w14:paraId="18F07AE9" w14:textId="77777777" w:rsidR="003D36CB" w:rsidRPr="00BD324F" w:rsidRDefault="003D36CB" w:rsidP="003D36CB">
      <w:pPr>
        <w:pStyle w:val="PL"/>
      </w:pPr>
      <w:r w:rsidRPr="00BD324F">
        <w:t xml:space="preserve">            attributes:</w:t>
      </w:r>
    </w:p>
    <w:p w14:paraId="5CA80B78" w14:textId="77777777" w:rsidR="003D36CB" w:rsidRPr="00BD324F" w:rsidRDefault="003D36CB" w:rsidP="003D36CB">
      <w:pPr>
        <w:pStyle w:val="PL"/>
      </w:pPr>
      <w:r w:rsidRPr="00BD324F">
        <w:t xml:space="preserve">              allOf:</w:t>
      </w:r>
    </w:p>
    <w:p w14:paraId="35CCD7BB" w14:textId="77777777" w:rsidR="003D36CB" w:rsidRPr="00BD324F" w:rsidRDefault="003D36CB" w:rsidP="003D36CB">
      <w:pPr>
        <w:pStyle w:val="PL"/>
      </w:pPr>
      <w:r w:rsidRPr="00BD324F">
        <w:t xml:space="preserve">                - $ref: 'genericNrm.yaml#/components/schemas/EP_RP-Attr'</w:t>
      </w:r>
    </w:p>
    <w:p w14:paraId="0E7CF24F" w14:textId="77777777" w:rsidR="003D36CB" w:rsidRPr="00BD324F" w:rsidRDefault="003D36CB" w:rsidP="003D36CB">
      <w:pPr>
        <w:pStyle w:val="PL"/>
      </w:pPr>
      <w:r w:rsidRPr="00BD324F">
        <w:t xml:space="preserve">                - type: object</w:t>
      </w:r>
    </w:p>
    <w:p w14:paraId="6A687E37" w14:textId="77777777" w:rsidR="003D36CB" w:rsidRPr="00BD324F" w:rsidRDefault="003D36CB" w:rsidP="003D36CB">
      <w:pPr>
        <w:pStyle w:val="PL"/>
      </w:pPr>
      <w:r w:rsidRPr="00BD324F">
        <w:t xml:space="preserve">                  properties:</w:t>
      </w:r>
    </w:p>
    <w:p w14:paraId="45BEE2B1" w14:textId="77777777" w:rsidR="003D36CB" w:rsidRPr="00BD324F" w:rsidRDefault="003D36CB" w:rsidP="003D36CB">
      <w:pPr>
        <w:pStyle w:val="PL"/>
      </w:pPr>
      <w:r w:rsidRPr="00BD324F">
        <w:t xml:space="preserve">                    localAddress:</w:t>
      </w:r>
    </w:p>
    <w:p w14:paraId="470B6A8E" w14:textId="77777777" w:rsidR="003D36CB" w:rsidRPr="00BD324F" w:rsidRDefault="003D36CB" w:rsidP="003D36CB">
      <w:pPr>
        <w:pStyle w:val="PL"/>
      </w:pPr>
      <w:r w:rsidRPr="00BD324F">
        <w:t xml:space="preserve">                      $ref: '#/components/schemas/LocalAddress'</w:t>
      </w:r>
    </w:p>
    <w:p w14:paraId="1C03A3A7" w14:textId="77777777" w:rsidR="003D36CB" w:rsidRPr="00BD324F" w:rsidRDefault="003D36CB" w:rsidP="003D36CB">
      <w:pPr>
        <w:pStyle w:val="PL"/>
      </w:pPr>
      <w:r w:rsidRPr="00BD324F">
        <w:t xml:space="preserve">                    remoteAddress:</w:t>
      </w:r>
    </w:p>
    <w:p w14:paraId="52A9FDE1" w14:textId="77777777" w:rsidR="003D36CB" w:rsidRPr="00BD324F" w:rsidRDefault="003D36CB" w:rsidP="003D36CB">
      <w:pPr>
        <w:pStyle w:val="PL"/>
      </w:pPr>
      <w:r w:rsidRPr="00BD324F">
        <w:t xml:space="preserve">                      $ref: '#/components/schemas/RemoteAddress'</w:t>
      </w:r>
    </w:p>
    <w:p w14:paraId="5E7D9420" w14:textId="77777777" w:rsidR="003D36CB" w:rsidRPr="00BD324F" w:rsidRDefault="003D36CB" w:rsidP="003D36CB">
      <w:pPr>
        <w:pStyle w:val="PL"/>
      </w:pPr>
      <w:r w:rsidRPr="00BD324F">
        <w:t xml:space="preserve">    EP_X2C-Single:</w:t>
      </w:r>
    </w:p>
    <w:p w14:paraId="12A88557" w14:textId="77777777" w:rsidR="003D36CB" w:rsidRPr="00BD324F" w:rsidRDefault="003D36CB" w:rsidP="003D36CB">
      <w:pPr>
        <w:pStyle w:val="PL"/>
      </w:pPr>
      <w:r w:rsidRPr="00BD324F">
        <w:t xml:space="preserve">      allOf:</w:t>
      </w:r>
    </w:p>
    <w:p w14:paraId="66101BCB" w14:textId="77777777" w:rsidR="003D36CB" w:rsidRPr="00BD324F" w:rsidRDefault="003D36CB" w:rsidP="003D36CB">
      <w:pPr>
        <w:pStyle w:val="PL"/>
      </w:pPr>
      <w:r w:rsidRPr="00BD324F">
        <w:t xml:space="preserve">        - $ref: 'genericNrm.yaml#/components/schemas/Top'</w:t>
      </w:r>
    </w:p>
    <w:p w14:paraId="130715A3" w14:textId="77777777" w:rsidR="003D36CB" w:rsidRPr="00BD324F" w:rsidRDefault="003D36CB" w:rsidP="003D36CB">
      <w:pPr>
        <w:pStyle w:val="PL"/>
      </w:pPr>
      <w:r w:rsidRPr="00BD324F">
        <w:t xml:space="preserve">        - type: object</w:t>
      </w:r>
    </w:p>
    <w:p w14:paraId="11D5CE5B" w14:textId="77777777" w:rsidR="003D36CB" w:rsidRPr="00BD324F" w:rsidRDefault="003D36CB" w:rsidP="003D36CB">
      <w:pPr>
        <w:pStyle w:val="PL"/>
      </w:pPr>
      <w:r w:rsidRPr="00BD324F">
        <w:t xml:space="preserve">          properties:</w:t>
      </w:r>
    </w:p>
    <w:p w14:paraId="525A3F1E" w14:textId="77777777" w:rsidR="003D36CB" w:rsidRPr="00BD324F" w:rsidRDefault="003D36CB" w:rsidP="003D36CB">
      <w:pPr>
        <w:pStyle w:val="PL"/>
      </w:pPr>
      <w:r w:rsidRPr="00BD324F">
        <w:t xml:space="preserve">            attributes:</w:t>
      </w:r>
    </w:p>
    <w:p w14:paraId="6B34355E" w14:textId="77777777" w:rsidR="003D36CB" w:rsidRPr="00BD324F" w:rsidRDefault="003D36CB" w:rsidP="003D36CB">
      <w:pPr>
        <w:pStyle w:val="PL"/>
      </w:pPr>
      <w:r w:rsidRPr="00BD324F">
        <w:t xml:space="preserve">              allOf:</w:t>
      </w:r>
    </w:p>
    <w:p w14:paraId="4CF03E53" w14:textId="77777777" w:rsidR="003D36CB" w:rsidRPr="00BD324F" w:rsidRDefault="003D36CB" w:rsidP="003D36CB">
      <w:pPr>
        <w:pStyle w:val="PL"/>
      </w:pPr>
      <w:r w:rsidRPr="00BD324F">
        <w:t xml:space="preserve">                - $ref: 'genericNrm.yaml#/components/schemas/EP_RP-Attr'</w:t>
      </w:r>
    </w:p>
    <w:p w14:paraId="3793D4A3" w14:textId="77777777" w:rsidR="003D36CB" w:rsidRPr="00BD324F" w:rsidRDefault="003D36CB" w:rsidP="003D36CB">
      <w:pPr>
        <w:pStyle w:val="PL"/>
      </w:pPr>
      <w:r w:rsidRPr="00BD324F">
        <w:t xml:space="preserve">                - type: object</w:t>
      </w:r>
    </w:p>
    <w:p w14:paraId="3D514CED" w14:textId="77777777" w:rsidR="003D36CB" w:rsidRPr="00BD324F" w:rsidRDefault="003D36CB" w:rsidP="003D36CB">
      <w:pPr>
        <w:pStyle w:val="PL"/>
      </w:pPr>
      <w:r w:rsidRPr="00BD324F">
        <w:t xml:space="preserve">                  properties:</w:t>
      </w:r>
    </w:p>
    <w:p w14:paraId="73010686" w14:textId="77777777" w:rsidR="003D36CB" w:rsidRPr="00BD324F" w:rsidRDefault="003D36CB" w:rsidP="003D36CB">
      <w:pPr>
        <w:pStyle w:val="PL"/>
      </w:pPr>
      <w:r w:rsidRPr="00BD324F">
        <w:t xml:space="preserve">                    localAddress:</w:t>
      </w:r>
    </w:p>
    <w:p w14:paraId="09642823" w14:textId="77777777" w:rsidR="003D36CB" w:rsidRPr="00BD324F" w:rsidRDefault="003D36CB" w:rsidP="003D36CB">
      <w:pPr>
        <w:pStyle w:val="PL"/>
      </w:pPr>
      <w:r w:rsidRPr="00BD324F">
        <w:t xml:space="preserve">                      $ref: '#/components/schemas/LocalAddress'</w:t>
      </w:r>
    </w:p>
    <w:p w14:paraId="62647817" w14:textId="77777777" w:rsidR="003D36CB" w:rsidRPr="00BD324F" w:rsidRDefault="003D36CB" w:rsidP="003D36CB">
      <w:pPr>
        <w:pStyle w:val="PL"/>
      </w:pPr>
      <w:r w:rsidRPr="00BD324F">
        <w:t xml:space="preserve">                    remoteAddress:</w:t>
      </w:r>
    </w:p>
    <w:p w14:paraId="435FFF18" w14:textId="77777777" w:rsidR="003D36CB" w:rsidRPr="00BD324F" w:rsidRDefault="003D36CB" w:rsidP="003D36CB">
      <w:pPr>
        <w:pStyle w:val="PL"/>
      </w:pPr>
      <w:r w:rsidRPr="00BD324F">
        <w:t xml:space="preserve">                      $ref: '#/components/schemas/RemoteAddress'</w:t>
      </w:r>
    </w:p>
    <w:p w14:paraId="54CA1568" w14:textId="77777777" w:rsidR="003D36CB" w:rsidRPr="00BD324F" w:rsidRDefault="003D36CB" w:rsidP="003D36CB">
      <w:pPr>
        <w:pStyle w:val="PL"/>
      </w:pPr>
      <w:r w:rsidRPr="00BD324F">
        <w:t xml:space="preserve">    EP_XnU-Single:</w:t>
      </w:r>
    </w:p>
    <w:p w14:paraId="67A420E1" w14:textId="77777777" w:rsidR="003D36CB" w:rsidRPr="00BD324F" w:rsidRDefault="003D36CB" w:rsidP="003D36CB">
      <w:pPr>
        <w:pStyle w:val="PL"/>
      </w:pPr>
      <w:r w:rsidRPr="00BD324F">
        <w:t xml:space="preserve">      allOf:</w:t>
      </w:r>
    </w:p>
    <w:p w14:paraId="1E8E395F" w14:textId="77777777" w:rsidR="003D36CB" w:rsidRPr="00BD324F" w:rsidRDefault="003D36CB" w:rsidP="003D36CB">
      <w:pPr>
        <w:pStyle w:val="PL"/>
      </w:pPr>
      <w:r w:rsidRPr="00BD324F">
        <w:t xml:space="preserve">        - $ref: 'genericNrm.yaml#/components/schemas/Top'</w:t>
      </w:r>
    </w:p>
    <w:p w14:paraId="513BBEFD" w14:textId="77777777" w:rsidR="003D36CB" w:rsidRPr="00BD324F" w:rsidRDefault="003D36CB" w:rsidP="003D36CB">
      <w:pPr>
        <w:pStyle w:val="PL"/>
      </w:pPr>
      <w:r w:rsidRPr="00BD324F">
        <w:t xml:space="preserve">        - type: object</w:t>
      </w:r>
    </w:p>
    <w:p w14:paraId="7C1AC2B4" w14:textId="77777777" w:rsidR="003D36CB" w:rsidRPr="00BD324F" w:rsidRDefault="003D36CB" w:rsidP="003D36CB">
      <w:pPr>
        <w:pStyle w:val="PL"/>
      </w:pPr>
      <w:r w:rsidRPr="00BD324F">
        <w:t xml:space="preserve">          properties:</w:t>
      </w:r>
    </w:p>
    <w:p w14:paraId="29AC6895" w14:textId="77777777" w:rsidR="003D36CB" w:rsidRPr="00BD324F" w:rsidRDefault="003D36CB" w:rsidP="003D36CB">
      <w:pPr>
        <w:pStyle w:val="PL"/>
      </w:pPr>
      <w:r w:rsidRPr="00BD324F">
        <w:t xml:space="preserve">            attributes:</w:t>
      </w:r>
    </w:p>
    <w:p w14:paraId="5634D2E7" w14:textId="77777777" w:rsidR="003D36CB" w:rsidRPr="00BD324F" w:rsidRDefault="003D36CB" w:rsidP="003D36CB">
      <w:pPr>
        <w:pStyle w:val="PL"/>
      </w:pPr>
      <w:r w:rsidRPr="00BD324F">
        <w:t xml:space="preserve">              allOf:</w:t>
      </w:r>
    </w:p>
    <w:p w14:paraId="438BB94A" w14:textId="77777777" w:rsidR="003D36CB" w:rsidRPr="00BD324F" w:rsidRDefault="003D36CB" w:rsidP="003D36CB">
      <w:pPr>
        <w:pStyle w:val="PL"/>
      </w:pPr>
      <w:r w:rsidRPr="00BD324F">
        <w:t xml:space="preserve">                - $ref: 'genericNrm.yaml#/components/schemas/EP_RP-Attr'</w:t>
      </w:r>
    </w:p>
    <w:p w14:paraId="62502FC3" w14:textId="77777777" w:rsidR="003D36CB" w:rsidRPr="00BD324F" w:rsidRDefault="003D36CB" w:rsidP="003D36CB">
      <w:pPr>
        <w:pStyle w:val="PL"/>
      </w:pPr>
      <w:r w:rsidRPr="00BD324F">
        <w:t xml:space="preserve">                - type: object</w:t>
      </w:r>
    </w:p>
    <w:p w14:paraId="39452A8D" w14:textId="77777777" w:rsidR="003D36CB" w:rsidRPr="00BD324F" w:rsidRDefault="003D36CB" w:rsidP="003D36CB">
      <w:pPr>
        <w:pStyle w:val="PL"/>
      </w:pPr>
      <w:r w:rsidRPr="00BD324F">
        <w:t xml:space="preserve">                  properties:</w:t>
      </w:r>
    </w:p>
    <w:p w14:paraId="2D7E2D7A" w14:textId="77777777" w:rsidR="003D36CB" w:rsidRPr="00BD324F" w:rsidRDefault="003D36CB" w:rsidP="003D36CB">
      <w:pPr>
        <w:pStyle w:val="PL"/>
      </w:pPr>
      <w:r w:rsidRPr="00BD324F">
        <w:t xml:space="preserve">                    localAddress:</w:t>
      </w:r>
    </w:p>
    <w:p w14:paraId="5CA37B62" w14:textId="77777777" w:rsidR="003D36CB" w:rsidRPr="00BD324F" w:rsidRDefault="003D36CB" w:rsidP="003D36CB">
      <w:pPr>
        <w:pStyle w:val="PL"/>
      </w:pPr>
      <w:r w:rsidRPr="00BD324F">
        <w:t xml:space="preserve">                      $ref: '#/components/schemas/LocalAddress'</w:t>
      </w:r>
    </w:p>
    <w:p w14:paraId="06C1452F" w14:textId="77777777" w:rsidR="003D36CB" w:rsidRPr="00BD324F" w:rsidRDefault="003D36CB" w:rsidP="003D36CB">
      <w:pPr>
        <w:pStyle w:val="PL"/>
      </w:pPr>
      <w:r w:rsidRPr="00BD324F">
        <w:t xml:space="preserve">                    remoteAddress:</w:t>
      </w:r>
    </w:p>
    <w:p w14:paraId="3F87C2BD" w14:textId="77777777" w:rsidR="003D36CB" w:rsidRPr="00BD324F" w:rsidRDefault="003D36CB" w:rsidP="003D36CB">
      <w:pPr>
        <w:pStyle w:val="PL"/>
      </w:pPr>
      <w:r w:rsidRPr="00BD324F">
        <w:t xml:space="preserve">                      $ref: '#/components/schemas/RemoteAddress'</w:t>
      </w:r>
    </w:p>
    <w:p w14:paraId="56469C02" w14:textId="77777777" w:rsidR="003D36CB" w:rsidRPr="00BD324F" w:rsidRDefault="003D36CB" w:rsidP="003D36CB">
      <w:pPr>
        <w:pStyle w:val="PL"/>
      </w:pPr>
      <w:r w:rsidRPr="00BD324F">
        <w:t xml:space="preserve">    EP_F1U-Single:</w:t>
      </w:r>
    </w:p>
    <w:p w14:paraId="6DDBE046" w14:textId="77777777" w:rsidR="003D36CB" w:rsidRPr="00BD324F" w:rsidRDefault="003D36CB" w:rsidP="003D36CB">
      <w:pPr>
        <w:pStyle w:val="PL"/>
      </w:pPr>
      <w:r w:rsidRPr="00BD324F">
        <w:t xml:space="preserve">      allOf:</w:t>
      </w:r>
    </w:p>
    <w:p w14:paraId="2737DEAF" w14:textId="77777777" w:rsidR="003D36CB" w:rsidRPr="00BD324F" w:rsidRDefault="003D36CB" w:rsidP="003D36CB">
      <w:pPr>
        <w:pStyle w:val="PL"/>
      </w:pPr>
      <w:r w:rsidRPr="00BD324F">
        <w:t xml:space="preserve">        - $ref: 'genericNrm.yaml#/components/schemas/Top'</w:t>
      </w:r>
    </w:p>
    <w:p w14:paraId="25669FCA" w14:textId="77777777" w:rsidR="003D36CB" w:rsidRPr="00BD324F" w:rsidRDefault="003D36CB" w:rsidP="003D36CB">
      <w:pPr>
        <w:pStyle w:val="PL"/>
      </w:pPr>
      <w:r w:rsidRPr="00BD324F">
        <w:t xml:space="preserve">        - type: object</w:t>
      </w:r>
    </w:p>
    <w:p w14:paraId="6D0CD568" w14:textId="77777777" w:rsidR="003D36CB" w:rsidRPr="00BD324F" w:rsidRDefault="003D36CB" w:rsidP="003D36CB">
      <w:pPr>
        <w:pStyle w:val="PL"/>
      </w:pPr>
      <w:r w:rsidRPr="00BD324F">
        <w:t xml:space="preserve">          properties:</w:t>
      </w:r>
    </w:p>
    <w:p w14:paraId="2063EC7F" w14:textId="77777777" w:rsidR="003D36CB" w:rsidRPr="00BD324F" w:rsidRDefault="003D36CB" w:rsidP="003D36CB">
      <w:pPr>
        <w:pStyle w:val="PL"/>
      </w:pPr>
      <w:r w:rsidRPr="00BD324F">
        <w:t xml:space="preserve">            attributes:</w:t>
      </w:r>
    </w:p>
    <w:p w14:paraId="34748566" w14:textId="77777777" w:rsidR="003D36CB" w:rsidRPr="00BD324F" w:rsidRDefault="003D36CB" w:rsidP="003D36CB">
      <w:pPr>
        <w:pStyle w:val="PL"/>
      </w:pPr>
      <w:r w:rsidRPr="00BD324F">
        <w:t xml:space="preserve">              allOf:</w:t>
      </w:r>
    </w:p>
    <w:p w14:paraId="752E7BE8" w14:textId="77777777" w:rsidR="003D36CB" w:rsidRPr="00BD324F" w:rsidRDefault="003D36CB" w:rsidP="003D36CB">
      <w:pPr>
        <w:pStyle w:val="PL"/>
      </w:pPr>
      <w:r w:rsidRPr="00BD324F">
        <w:t xml:space="preserve">                - $ref: 'genericNrm.yaml#/components/schemas/EP_RP-Attr'</w:t>
      </w:r>
    </w:p>
    <w:p w14:paraId="13547C07" w14:textId="77777777" w:rsidR="003D36CB" w:rsidRPr="00BD324F" w:rsidRDefault="003D36CB" w:rsidP="003D36CB">
      <w:pPr>
        <w:pStyle w:val="PL"/>
      </w:pPr>
      <w:r w:rsidRPr="00BD324F">
        <w:t xml:space="preserve">                - type: object</w:t>
      </w:r>
    </w:p>
    <w:p w14:paraId="2B26DF0D" w14:textId="77777777" w:rsidR="003D36CB" w:rsidRPr="00BD324F" w:rsidRDefault="003D36CB" w:rsidP="003D36CB">
      <w:pPr>
        <w:pStyle w:val="PL"/>
      </w:pPr>
      <w:r w:rsidRPr="00BD324F">
        <w:t xml:space="preserve">                  properties:</w:t>
      </w:r>
    </w:p>
    <w:p w14:paraId="0D47CCA5" w14:textId="77777777" w:rsidR="003D36CB" w:rsidRPr="00BD324F" w:rsidRDefault="003D36CB" w:rsidP="003D36CB">
      <w:pPr>
        <w:pStyle w:val="PL"/>
      </w:pPr>
      <w:r w:rsidRPr="00BD324F">
        <w:t xml:space="preserve">                    localAddress:</w:t>
      </w:r>
    </w:p>
    <w:p w14:paraId="16827E08" w14:textId="77777777" w:rsidR="003D36CB" w:rsidRPr="00BD324F" w:rsidRDefault="003D36CB" w:rsidP="003D36CB">
      <w:pPr>
        <w:pStyle w:val="PL"/>
      </w:pPr>
      <w:r w:rsidRPr="00BD324F">
        <w:t xml:space="preserve">                      $ref: '#/components/schemas/LocalAddress'</w:t>
      </w:r>
    </w:p>
    <w:p w14:paraId="2729B334" w14:textId="77777777" w:rsidR="003D36CB" w:rsidRPr="00BD324F" w:rsidRDefault="003D36CB" w:rsidP="003D36CB">
      <w:pPr>
        <w:pStyle w:val="PL"/>
      </w:pPr>
      <w:r w:rsidRPr="00BD324F">
        <w:t xml:space="preserve">                    remoteAddress:</w:t>
      </w:r>
    </w:p>
    <w:p w14:paraId="05CC9182" w14:textId="77777777" w:rsidR="003D36CB" w:rsidRPr="00BD324F" w:rsidRDefault="003D36CB" w:rsidP="003D36CB">
      <w:pPr>
        <w:pStyle w:val="PL"/>
      </w:pPr>
      <w:r w:rsidRPr="00BD324F">
        <w:t xml:space="preserve">                      $ref: '#/components/schemas/RemoteAddress'</w:t>
      </w:r>
    </w:p>
    <w:p w14:paraId="13F6E3DF" w14:textId="77777777" w:rsidR="003D36CB" w:rsidRPr="00BD324F" w:rsidRDefault="003D36CB" w:rsidP="003D36CB">
      <w:pPr>
        <w:pStyle w:val="PL"/>
      </w:pPr>
      <w:r w:rsidRPr="00BD324F">
        <w:t xml:space="preserve">    EP_NgU-Single:</w:t>
      </w:r>
    </w:p>
    <w:p w14:paraId="0190ABF8" w14:textId="77777777" w:rsidR="003D36CB" w:rsidRPr="00BD324F" w:rsidRDefault="003D36CB" w:rsidP="003D36CB">
      <w:pPr>
        <w:pStyle w:val="PL"/>
      </w:pPr>
      <w:r w:rsidRPr="00BD324F">
        <w:t xml:space="preserve">      allOf:</w:t>
      </w:r>
    </w:p>
    <w:p w14:paraId="26220749" w14:textId="77777777" w:rsidR="003D36CB" w:rsidRPr="00BD324F" w:rsidRDefault="003D36CB" w:rsidP="003D36CB">
      <w:pPr>
        <w:pStyle w:val="PL"/>
      </w:pPr>
      <w:r w:rsidRPr="00BD324F">
        <w:t xml:space="preserve">        - $ref: 'genericNrm.yaml#/components/schemas/Top'</w:t>
      </w:r>
    </w:p>
    <w:p w14:paraId="027E4C39" w14:textId="77777777" w:rsidR="003D36CB" w:rsidRPr="00BD324F" w:rsidRDefault="003D36CB" w:rsidP="003D36CB">
      <w:pPr>
        <w:pStyle w:val="PL"/>
      </w:pPr>
      <w:r w:rsidRPr="00BD324F">
        <w:t xml:space="preserve">        - type: object</w:t>
      </w:r>
    </w:p>
    <w:p w14:paraId="423ED760" w14:textId="77777777" w:rsidR="003D36CB" w:rsidRPr="00BD324F" w:rsidRDefault="003D36CB" w:rsidP="003D36CB">
      <w:pPr>
        <w:pStyle w:val="PL"/>
      </w:pPr>
      <w:r w:rsidRPr="00BD324F">
        <w:t xml:space="preserve">          properties:</w:t>
      </w:r>
    </w:p>
    <w:p w14:paraId="7FD94398" w14:textId="77777777" w:rsidR="003D36CB" w:rsidRPr="00BD324F" w:rsidRDefault="003D36CB" w:rsidP="003D36CB">
      <w:pPr>
        <w:pStyle w:val="PL"/>
      </w:pPr>
      <w:r w:rsidRPr="00BD324F">
        <w:t xml:space="preserve">            attributes:</w:t>
      </w:r>
    </w:p>
    <w:p w14:paraId="4D0322D7" w14:textId="77777777" w:rsidR="003D36CB" w:rsidRPr="00BD324F" w:rsidRDefault="003D36CB" w:rsidP="003D36CB">
      <w:pPr>
        <w:pStyle w:val="PL"/>
      </w:pPr>
      <w:r w:rsidRPr="00BD324F">
        <w:t xml:space="preserve">              allOf:</w:t>
      </w:r>
    </w:p>
    <w:p w14:paraId="0C5C7F6E" w14:textId="77777777" w:rsidR="003D36CB" w:rsidRPr="00BD324F" w:rsidRDefault="003D36CB" w:rsidP="003D36CB">
      <w:pPr>
        <w:pStyle w:val="PL"/>
      </w:pPr>
      <w:r w:rsidRPr="00BD324F">
        <w:t xml:space="preserve">                - $ref: 'genericNrm.yaml#/components/schemas/EP_RP-Attr'</w:t>
      </w:r>
    </w:p>
    <w:p w14:paraId="539152F6" w14:textId="77777777" w:rsidR="003D36CB" w:rsidRPr="00BD324F" w:rsidRDefault="003D36CB" w:rsidP="003D36CB">
      <w:pPr>
        <w:pStyle w:val="PL"/>
      </w:pPr>
      <w:r w:rsidRPr="00BD324F">
        <w:t xml:space="preserve">                - type: object</w:t>
      </w:r>
    </w:p>
    <w:p w14:paraId="09288375" w14:textId="77777777" w:rsidR="003D36CB" w:rsidRPr="00BD324F" w:rsidRDefault="003D36CB" w:rsidP="003D36CB">
      <w:pPr>
        <w:pStyle w:val="PL"/>
      </w:pPr>
      <w:r w:rsidRPr="00BD324F">
        <w:t xml:space="preserve">                  properties:</w:t>
      </w:r>
    </w:p>
    <w:p w14:paraId="7247DC0B" w14:textId="77777777" w:rsidR="003D36CB" w:rsidRPr="00BD324F" w:rsidRDefault="003D36CB" w:rsidP="003D36CB">
      <w:pPr>
        <w:pStyle w:val="PL"/>
      </w:pPr>
      <w:r w:rsidRPr="00BD324F">
        <w:t xml:space="preserve">                    localAddress:</w:t>
      </w:r>
    </w:p>
    <w:p w14:paraId="49D18935" w14:textId="77777777" w:rsidR="003D36CB" w:rsidRPr="00BD324F" w:rsidRDefault="003D36CB" w:rsidP="003D36CB">
      <w:pPr>
        <w:pStyle w:val="PL"/>
      </w:pPr>
      <w:r w:rsidRPr="00BD324F">
        <w:t xml:space="preserve">                      $ref: '#/components/schemas/LocalAddress'</w:t>
      </w:r>
    </w:p>
    <w:p w14:paraId="06898FCC" w14:textId="77777777" w:rsidR="003D36CB" w:rsidRPr="00BD324F" w:rsidRDefault="003D36CB" w:rsidP="003D36CB">
      <w:pPr>
        <w:pStyle w:val="PL"/>
      </w:pPr>
      <w:r w:rsidRPr="00BD324F">
        <w:t xml:space="preserve">                    remoteAddress:</w:t>
      </w:r>
    </w:p>
    <w:p w14:paraId="665E3AE8" w14:textId="77777777" w:rsidR="003D36CB" w:rsidRPr="00BD324F" w:rsidRDefault="003D36CB" w:rsidP="003D36CB">
      <w:pPr>
        <w:pStyle w:val="PL"/>
      </w:pPr>
      <w:r w:rsidRPr="00BD324F">
        <w:t xml:space="preserve">                      $ref: '#/components/schemas/RemoteAddress'</w:t>
      </w:r>
    </w:p>
    <w:p w14:paraId="4806C028" w14:textId="77777777" w:rsidR="003D36CB" w:rsidRPr="00BD324F" w:rsidRDefault="003D36CB" w:rsidP="003D36CB">
      <w:pPr>
        <w:pStyle w:val="PL"/>
      </w:pPr>
      <w:r w:rsidRPr="00BD324F">
        <w:t xml:space="preserve">                    epTransportRefs:</w:t>
      </w:r>
    </w:p>
    <w:p w14:paraId="46068B42" w14:textId="77777777" w:rsidR="003D36CB" w:rsidRPr="00BD324F" w:rsidRDefault="003D36CB" w:rsidP="003D36CB">
      <w:pPr>
        <w:pStyle w:val="PL"/>
      </w:pPr>
      <w:r w:rsidRPr="00BD324F">
        <w:t xml:space="preserve">                      $ref: 'comDefs.yaml#/components/schemas/DnList'</w:t>
      </w:r>
    </w:p>
    <w:p w14:paraId="04193CD2" w14:textId="77777777" w:rsidR="003D36CB" w:rsidRPr="00BD324F" w:rsidRDefault="003D36CB" w:rsidP="003D36CB">
      <w:pPr>
        <w:pStyle w:val="PL"/>
      </w:pPr>
    </w:p>
    <w:p w14:paraId="573EEF99" w14:textId="77777777" w:rsidR="003D36CB" w:rsidRPr="00BD324F" w:rsidRDefault="003D36CB" w:rsidP="003D36CB">
      <w:pPr>
        <w:pStyle w:val="PL"/>
      </w:pPr>
      <w:r w:rsidRPr="00BD324F">
        <w:t xml:space="preserve">    EP_X2U-Single:</w:t>
      </w:r>
    </w:p>
    <w:p w14:paraId="247A99F9" w14:textId="77777777" w:rsidR="003D36CB" w:rsidRPr="00BD324F" w:rsidRDefault="003D36CB" w:rsidP="003D36CB">
      <w:pPr>
        <w:pStyle w:val="PL"/>
      </w:pPr>
      <w:r w:rsidRPr="00BD324F">
        <w:t xml:space="preserve">      allOf:</w:t>
      </w:r>
    </w:p>
    <w:p w14:paraId="0E71B3AF" w14:textId="77777777" w:rsidR="003D36CB" w:rsidRPr="00BD324F" w:rsidRDefault="003D36CB" w:rsidP="003D36CB">
      <w:pPr>
        <w:pStyle w:val="PL"/>
      </w:pPr>
      <w:r w:rsidRPr="00BD324F">
        <w:t xml:space="preserve">        - $ref: 'genericNrm.yaml#/components/schemas/Top'</w:t>
      </w:r>
    </w:p>
    <w:p w14:paraId="3B070C54" w14:textId="77777777" w:rsidR="003D36CB" w:rsidRPr="00BD324F" w:rsidRDefault="003D36CB" w:rsidP="003D36CB">
      <w:pPr>
        <w:pStyle w:val="PL"/>
      </w:pPr>
      <w:r w:rsidRPr="00BD324F">
        <w:t xml:space="preserve">        - type: object</w:t>
      </w:r>
    </w:p>
    <w:p w14:paraId="1870BE7F" w14:textId="77777777" w:rsidR="003D36CB" w:rsidRPr="00BD324F" w:rsidRDefault="003D36CB" w:rsidP="003D36CB">
      <w:pPr>
        <w:pStyle w:val="PL"/>
      </w:pPr>
      <w:r w:rsidRPr="00BD324F">
        <w:t xml:space="preserve">          properties:</w:t>
      </w:r>
    </w:p>
    <w:p w14:paraId="3848C8A8" w14:textId="77777777" w:rsidR="003D36CB" w:rsidRPr="00BD324F" w:rsidRDefault="003D36CB" w:rsidP="003D36CB">
      <w:pPr>
        <w:pStyle w:val="PL"/>
      </w:pPr>
      <w:r w:rsidRPr="00BD324F">
        <w:t xml:space="preserve">            attributes:</w:t>
      </w:r>
    </w:p>
    <w:p w14:paraId="5B46A98D" w14:textId="77777777" w:rsidR="003D36CB" w:rsidRPr="00BD324F" w:rsidRDefault="003D36CB" w:rsidP="003D36CB">
      <w:pPr>
        <w:pStyle w:val="PL"/>
      </w:pPr>
      <w:r w:rsidRPr="00BD324F">
        <w:t xml:space="preserve">              allOf:</w:t>
      </w:r>
    </w:p>
    <w:p w14:paraId="40E35BDE" w14:textId="77777777" w:rsidR="003D36CB" w:rsidRPr="00BD324F" w:rsidRDefault="003D36CB" w:rsidP="003D36CB">
      <w:pPr>
        <w:pStyle w:val="PL"/>
      </w:pPr>
      <w:r w:rsidRPr="00BD324F">
        <w:t xml:space="preserve">                - $ref: 'genericNrm.yaml#/components/schemas/EP_RP-Attr'</w:t>
      </w:r>
    </w:p>
    <w:p w14:paraId="6D481EB9" w14:textId="77777777" w:rsidR="003D36CB" w:rsidRPr="00BD324F" w:rsidRDefault="003D36CB" w:rsidP="003D36CB">
      <w:pPr>
        <w:pStyle w:val="PL"/>
      </w:pPr>
      <w:r w:rsidRPr="00BD324F">
        <w:t xml:space="preserve">                - type: object</w:t>
      </w:r>
    </w:p>
    <w:p w14:paraId="02CF9F90" w14:textId="77777777" w:rsidR="003D36CB" w:rsidRPr="00BD324F" w:rsidRDefault="003D36CB" w:rsidP="003D36CB">
      <w:pPr>
        <w:pStyle w:val="PL"/>
      </w:pPr>
      <w:r w:rsidRPr="00BD324F">
        <w:t xml:space="preserve">                  properties:</w:t>
      </w:r>
    </w:p>
    <w:p w14:paraId="722910A1" w14:textId="77777777" w:rsidR="003D36CB" w:rsidRPr="00BD324F" w:rsidRDefault="003D36CB" w:rsidP="003D36CB">
      <w:pPr>
        <w:pStyle w:val="PL"/>
      </w:pPr>
      <w:r w:rsidRPr="00BD324F">
        <w:t xml:space="preserve">                    localAddress:</w:t>
      </w:r>
    </w:p>
    <w:p w14:paraId="2C6FEEF9" w14:textId="77777777" w:rsidR="003D36CB" w:rsidRPr="00BD324F" w:rsidRDefault="003D36CB" w:rsidP="003D36CB">
      <w:pPr>
        <w:pStyle w:val="PL"/>
      </w:pPr>
      <w:r w:rsidRPr="00BD324F">
        <w:t xml:space="preserve">                      $ref: '#/components/schemas/LocalAddress'</w:t>
      </w:r>
    </w:p>
    <w:p w14:paraId="5D2F8206" w14:textId="77777777" w:rsidR="003D36CB" w:rsidRPr="00BD324F" w:rsidRDefault="003D36CB" w:rsidP="003D36CB">
      <w:pPr>
        <w:pStyle w:val="PL"/>
      </w:pPr>
      <w:r w:rsidRPr="00BD324F">
        <w:t xml:space="preserve">                    remoteAddress:</w:t>
      </w:r>
    </w:p>
    <w:p w14:paraId="029C0988" w14:textId="77777777" w:rsidR="003D36CB" w:rsidRPr="00BD324F" w:rsidRDefault="003D36CB" w:rsidP="003D36CB">
      <w:pPr>
        <w:pStyle w:val="PL"/>
      </w:pPr>
      <w:r w:rsidRPr="00BD324F">
        <w:t xml:space="preserve">                      $ref: '#/components/schemas/RemoteAddress'</w:t>
      </w:r>
    </w:p>
    <w:p w14:paraId="372668B8" w14:textId="77777777" w:rsidR="003D36CB" w:rsidRPr="00BD324F" w:rsidRDefault="003D36CB" w:rsidP="003D36CB">
      <w:pPr>
        <w:pStyle w:val="PL"/>
      </w:pPr>
      <w:r w:rsidRPr="00BD324F">
        <w:t xml:space="preserve">    EP_S1U-Single:</w:t>
      </w:r>
    </w:p>
    <w:p w14:paraId="578C2B2B" w14:textId="77777777" w:rsidR="003D36CB" w:rsidRPr="00BD324F" w:rsidRDefault="003D36CB" w:rsidP="003D36CB">
      <w:pPr>
        <w:pStyle w:val="PL"/>
      </w:pPr>
      <w:r w:rsidRPr="00BD324F">
        <w:t xml:space="preserve">      allOf:</w:t>
      </w:r>
    </w:p>
    <w:p w14:paraId="3760F6AD" w14:textId="77777777" w:rsidR="003D36CB" w:rsidRPr="00BD324F" w:rsidRDefault="003D36CB" w:rsidP="003D36CB">
      <w:pPr>
        <w:pStyle w:val="PL"/>
      </w:pPr>
      <w:r w:rsidRPr="00BD324F">
        <w:t xml:space="preserve">        - $ref: 'genericNrm.yaml#/components/schemas/Top'</w:t>
      </w:r>
    </w:p>
    <w:p w14:paraId="1DE40D76" w14:textId="77777777" w:rsidR="003D36CB" w:rsidRPr="00BD324F" w:rsidRDefault="003D36CB" w:rsidP="003D36CB">
      <w:pPr>
        <w:pStyle w:val="PL"/>
      </w:pPr>
      <w:r w:rsidRPr="00BD324F">
        <w:t xml:space="preserve">        - type: object</w:t>
      </w:r>
    </w:p>
    <w:p w14:paraId="50E52DB3" w14:textId="77777777" w:rsidR="003D36CB" w:rsidRPr="00BD324F" w:rsidRDefault="003D36CB" w:rsidP="003D36CB">
      <w:pPr>
        <w:pStyle w:val="PL"/>
      </w:pPr>
      <w:r w:rsidRPr="00BD324F">
        <w:t xml:space="preserve">          properties:</w:t>
      </w:r>
    </w:p>
    <w:p w14:paraId="031710F6" w14:textId="77777777" w:rsidR="003D36CB" w:rsidRPr="00BD324F" w:rsidRDefault="003D36CB" w:rsidP="003D36CB">
      <w:pPr>
        <w:pStyle w:val="PL"/>
      </w:pPr>
      <w:r w:rsidRPr="00BD324F">
        <w:t xml:space="preserve">            attributes:</w:t>
      </w:r>
    </w:p>
    <w:p w14:paraId="26F2542F" w14:textId="77777777" w:rsidR="003D36CB" w:rsidRPr="00BD324F" w:rsidRDefault="003D36CB" w:rsidP="003D36CB">
      <w:pPr>
        <w:pStyle w:val="PL"/>
      </w:pPr>
      <w:r w:rsidRPr="00BD324F">
        <w:t xml:space="preserve">              allOf:</w:t>
      </w:r>
    </w:p>
    <w:p w14:paraId="39944600" w14:textId="77777777" w:rsidR="003D36CB" w:rsidRPr="00BD324F" w:rsidRDefault="003D36CB" w:rsidP="003D36CB">
      <w:pPr>
        <w:pStyle w:val="PL"/>
      </w:pPr>
      <w:r w:rsidRPr="00BD324F">
        <w:t xml:space="preserve">                - $ref: 'genericNrm.yaml#/components/schemas/EP_RP-Attr'</w:t>
      </w:r>
    </w:p>
    <w:p w14:paraId="084E3DF4" w14:textId="77777777" w:rsidR="003D36CB" w:rsidRPr="00BD324F" w:rsidRDefault="003D36CB" w:rsidP="003D36CB">
      <w:pPr>
        <w:pStyle w:val="PL"/>
      </w:pPr>
      <w:r w:rsidRPr="00BD324F">
        <w:t xml:space="preserve">                - type: object</w:t>
      </w:r>
    </w:p>
    <w:p w14:paraId="3CAB65D9" w14:textId="77777777" w:rsidR="003D36CB" w:rsidRPr="00BD324F" w:rsidRDefault="003D36CB" w:rsidP="003D36CB">
      <w:pPr>
        <w:pStyle w:val="PL"/>
      </w:pPr>
      <w:r w:rsidRPr="00BD324F">
        <w:t xml:space="preserve">                  properties:</w:t>
      </w:r>
    </w:p>
    <w:p w14:paraId="166F161E" w14:textId="77777777" w:rsidR="003D36CB" w:rsidRPr="00BD324F" w:rsidRDefault="003D36CB" w:rsidP="003D36CB">
      <w:pPr>
        <w:pStyle w:val="PL"/>
      </w:pPr>
      <w:r w:rsidRPr="00BD324F">
        <w:t xml:space="preserve">                    localAddress:</w:t>
      </w:r>
    </w:p>
    <w:p w14:paraId="3EB04009" w14:textId="77777777" w:rsidR="003D36CB" w:rsidRPr="00BD324F" w:rsidRDefault="003D36CB" w:rsidP="003D36CB">
      <w:pPr>
        <w:pStyle w:val="PL"/>
      </w:pPr>
      <w:r w:rsidRPr="00BD324F">
        <w:t xml:space="preserve">                      $ref: '#/components/schemas/LocalAddress'</w:t>
      </w:r>
    </w:p>
    <w:p w14:paraId="0A956985" w14:textId="77777777" w:rsidR="003D36CB" w:rsidRPr="00BD324F" w:rsidRDefault="003D36CB" w:rsidP="003D36CB">
      <w:pPr>
        <w:pStyle w:val="PL"/>
      </w:pPr>
      <w:r w:rsidRPr="00BD324F">
        <w:t xml:space="preserve">                    remoteAddress:</w:t>
      </w:r>
    </w:p>
    <w:p w14:paraId="20FDDB66" w14:textId="77777777" w:rsidR="003D36CB" w:rsidRPr="00BD324F" w:rsidRDefault="003D36CB" w:rsidP="003D36CB">
      <w:pPr>
        <w:pStyle w:val="PL"/>
      </w:pPr>
      <w:r w:rsidRPr="00BD324F">
        <w:t xml:space="preserve">                      $ref: '#/components/schemas/RemoteAddress'</w:t>
      </w:r>
    </w:p>
    <w:p w14:paraId="45D6A7DA" w14:textId="77777777" w:rsidR="003D36CB" w:rsidRPr="00BD324F" w:rsidRDefault="003D36CB" w:rsidP="003D36CB">
      <w:pPr>
        <w:pStyle w:val="PL"/>
      </w:pPr>
    </w:p>
    <w:p w14:paraId="56F24131" w14:textId="77777777" w:rsidR="003D36CB" w:rsidRPr="00BD324F" w:rsidRDefault="003D36CB" w:rsidP="003D36CB">
      <w:pPr>
        <w:pStyle w:val="PL"/>
      </w:pPr>
      <w:r w:rsidRPr="00BD324F">
        <w:t>#-------- Definition of JSON arrays for name-contained IOCs ----------------------</w:t>
      </w:r>
    </w:p>
    <w:p w14:paraId="26BBDD54" w14:textId="77777777" w:rsidR="003D36CB" w:rsidRPr="00BD324F" w:rsidRDefault="003D36CB" w:rsidP="003D36CB">
      <w:pPr>
        <w:pStyle w:val="PL"/>
      </w:pPr>
    </w:p>
    <w:p w14:paraId="1026A1E8" w14:textId="77777777" w:rsidR="003D36CB" w:rsidRPr="00BD324F" w:rsidRDefault="003D36CB" w:rsidP="003D36CB">
      <w:pPr>
        <w:pStyle w:val="PL"/>
      </w:pPr>
      <w:r w:rsidRPr="00BD324F">
        <w:t xml:space="preserve">    SubNetwork-Multiple:</w:t>
      </w:r>
    </w:p>
    <w:p w14:paraId="351DF236" w14:textId="77777777" w:rsidR="003D36CB" w:rsidRPr="00BD324F" w:rsidRDefault="003D36CB" w:rsidP="003D36CB">
      <w:pPr>
        <w:pStyle w:val="PL"/>
      </w:pPr>
      <w:r w:rsidRPr="00BD324F">
        <w:t xml:space="preserve">      type: array</w:t>
      </w:r>
    </w:p>
    <w:p w14:paraId="58E1CC8B" w14:textId="77777777" w:rsidR="003D36CB" w:rsidRPr="00BD324F" w:rsidRDefault="003D36CB" w:rsidP="003D36CB">
      <w:pPr>
        <w:pStyle w:val="PL"/>
      </w:pPr>
      <w:r w:rsidRPr="00BD324F">
        <w:t xml:space="preserve">      items:</w:t>
      </w:r>
    </w:p>
    <w:p w14:paraId="6970E2E9" w14:textId="77777777" w:rsidR="003D36CB" w:rsidRPr="00BD324F" w:rsidRDefault="003D36CB" w:rsidP="003D36CB">
      <w:pPr>
        <w:pStyle w:val="PL"/>
      </w:pPr>
      <w:r w:rsidRPr="00BD324F">
        <w:t xml:space="preserve">        $ref: '#/components/schemas/SubNetwork-Single'</w:t>
      </w:r>
    </w:p>
    <w:p w14:paraId="2ABDEC7F" w14:textId="77777777" w:rsidR="003D36CB" w:rsidRPr="00BD324F" w:rsidRDefault="003D36CB" w:rsidP="003D36CB">
      <w:pPr>
        <w:pStyle w:val="PL"/>
      </w:pPr>
      <w:r w:rsidRPr="00BD324F">
        <w:t xml:space="preserve">    ManagedElement-Multiple:</w:t>
      </w:r>
    </w:p>
    <w:p w14:paraId="53269489" w14:textId="77777777" w:rsidR="003D36CB" w:rsidRPr="00BD324F" w:rsidRDefault="003D36CB" w:rsidP="003D36CB">
      <w:pPr>
        <w:pStyle w:val="PL"/>
      </w:pPr>
      <w:r w:rsidRPr="00BD324F">
        <w:t xml:space="preserve">      type: array</w:t>
      </w:r>
    </w:p>
    <w:p w14:paraId="0A1D21CA" w14:textId="77777777" w:rsidR="003D36CB" w:rsidRPr="00BD324F" w:rsidRDefault="003D36CB" w:rsidP="003D36CB">
      <w:pPr>
        <w:pStyle w:val="PL"/>
      </w:pPr>
      <w:r w:rsidRPr="00BD324F">
        <w:t xml:space="preserve">      items:</w:t>
      </w:r>
    </w:p>
    <w:p w14:paraId="1AA609F1" w14:textId="77777777" w:rsidR="003D36CB" w:rsidRPr="00BD324F" w:rsidRDefault="003D36CB" w:rsidP="003D36CB">
      <w:pPr>
        <w:pStyle w:val="PL"/>
      </w:pPr>
      <w:r w:rsidRPr="00BD324F">
        <w:t xml:space="preserve">        $ref: '#/components/schemas/ManagedElement-Single'</w:t>
      </w:r>
    </w:p>
    <w:p w14:paraId="6ED827EF" w14:textId="77777777" w:rsidR="003D36CB" w:rsidRPr="00BD324F" w:rsidRDefault="003D36CB" w:rsidP="003D36CB">
      <w:pPr>
        <w:pStyle w:val="PL"/>
      </w:pPr>
      <w:r w:rsidRPr="00BD324F">
        <w:t xml:space="preserve">    GnbDuFunction-Multiple:</w:t>
      </w:r>
    </w:p>
    <w:p w14:paraId="7580DD4E" w14:textId="77777777" w:rsidR="003D36CB" w:rsidRPr="00BD324F" w:rsidRDefault="003D36CB" w:rsidP="003D36CB">
      <w:pPr>
        <w:pStyle w:val="PL"/>
      </w:pPr>
      <w:r w:rsidRPr="00BD324F">
        <w:t xml:space="preserve">      type: array</w:t>
      </w:r>
    </w:p>
    <w:p w14:paraId="6BB6DF50" w14:textId="77777777" w:rsidR="003D36CB" w:rsidRPr="00BD324F" w:rsidRDefault="003D36CB" w:rsidP="003D36CB">
      <w:pPr>
        <w:pStyle w:val="PL"/>
      </w:pPr>
      <w:r w:rsidRPr="00BD324F">
        <w:t xml:space="preserve">      items:</w:t>
      </w:r>
    </w:p>
    <w:p w14:paraId="61A1E224" w14:textId="77777777" w:rsidR="003D36CB" w:rsidRPr="00BD324F" w:rsidRDefault="003D36CB" w:rsidP="003D36CB">
      <w:pPr>
        <w:pStyle w:val="PL"/>
      </w:pPr>
      <w:r w:rsidRPr="00BD324F">
        <w:t xml:space="preserve">        $ref: '#/components/schemas/GnbDuFunction-Single'</w:t>
      </w:r>
    </w:p>
    <w:p w14:paraId="1A6D7671" w14:textId="77777777" w:rsidR="003D36CB" w:rsidRPr="00BD324F" w:rsidRDefault="003D36CB" w:rsidP="003D36CB">
      <w:pPr>
        <w:pStyle w:val="PL"/>
      </w:pPr>
      <w:r w:rsidRPr="00BD324F">
        <w:t xml:space="preserve">    GnbCuUpFunction-Multiple:</w:t>
      </w:r>
    </w:p>
    <w:p w14:paraId="74658E16" w14:textId="77777777" w:rsidR="003D36CB" w:rsidRPr="00BD324F" w:rsidRDefault="003D36CB" w:rsidP="003D36CB">
      <w:pPr>
        <w:pStyle w:val="PL"/>
      </w:pPr>
      <w:r w:rsidRPr="00BD324F">
        <w:t xml:space="preserve">      type: array</w:t>
      </w:r>
    </w:p>
    <w:p w14:paraId="7708D54E" w14:textId="77777777" w:rsidR="003D36CB" w:rsidRPr="00BD324F" w:rsidRDefault="003D36CB" w:rsidP="003D36CB">
      <w:pPr>
        <w:pStyle w:val="PL"/>
      </w:pPr>
      <w:r w:rsidRPr="00BD324F">
        <w:t xml:space="preserve">      items:</w:t>
      </w:r>
    </w:p>
    <w:p w14:paraId="28EC0028" w14:textId="77777777" w:rsidR="003D36CB" w:rsidRPr="00BD324F" w:rsidRDefault="003D36CB" w:rsidP="003D36CB">
      <w:pPr>
        <w:pStyle w:val="PL"/>
      </w:pPr>
      <w:r w:rsidRPr="00BD324F">
        <w:t xml:space="preserve">        $ref: '#/components/schemas/GnbCuUpFunction-Single'</w:t>
      </w:r>
    </w:p>
    <w:p w14:paraId="00CECAE3" w14:textId="77777777" w:rsidR="003D36CB" w:rsidRPr="00BD324F" w:rsidRDefault="003D36CB" w:rsidP="003D36CB">
      <w:pPr>
        <w:pStyle w:val="PL"/>
      </w:pPr>
      <w:r w:rsidRPr="00BD324F">
        <w:t xml:space="preserve">    GnbCuCpFunction-Multiple:</w:t>
      </w:r>
    </w:p>
    <w:p w14:paraId="184A1D77" w14:textId="77777777" w:rsidR="003D36CB" w:rsidRPr="00BD324F" w:rsidRDefault="003D36CB" w:rsidP="003D36CB">
      <w:pPr>
        <w:pStyle w:val="PL"/>
      </w:pPr>
      <w:r w:rsidRPr="00BD324F">
        <w:t xml:space="preserve">      type: array</w:t>
      </w:r>
    </w:p>
    <w:p w14:paraId="6E591E25" w14:textId="77777777" w:rsidR="003D36CB" w:rsidRPr="00BD324F" w:rsidRDefault="003D36CB" w:rsidP="003D36CB">
      <w:pPr>
        <w:pStyle w:val="PL"/>
      </w:pPr>
      <w:r w:rsidRPr="00BD324F">
        <w:t xml:space="preserve">      items:</w:t>
      </w:r>
    </w:p>
    <w:p w14:paraId="6BE65475" w14:textId="77777777" w:rsidR="003D36CB" w:rsidRPr="00BD324F" w:rsidRDefault="003D36CB" w:rsidP="003D36CB">
      <w:pPr>
        <w:pStyle w:val="PL"/>
      </w:pPr>
      <w:r w:rsidRPr="00BD324F">
        <w:t xml:space="preserve">        $ref: '#/components/schemas/GnbCuCpFunction-Single'</w:t>
      </w:r>
    </w:p>
    <w:p w14:paraId="7E42FB05" w14:textId="77777777" w:rsidR="003D36CB" w:rsidRPr="00BD324F" w:rsidRDefault="003D36CB" w:rsidP="003D36CB">
      <w:pPr>
        <w:pStyle w:val="PL"/>
      </w:pPr>
    </w:p>
    <w:p w14:paraId="6AA4EC05" w14:textId="77777777" w:rsidR="003D36CB" w:rsidRPr="00BD324F" w:rsidRDefault="003D36CB" w:rsidP="003D36CB">
      <w:pPr>
        <w:pStyle w:val="PL"/>
      </w:pPr>
      <w:r w:rsidRPr="00BD324F">
        <w:t xml:space="preserve">    NrCellDu-Multiple:</w:t>
      </w:r>
    </w:p>
    <w:p w14:paraId="53FF69BC" w14:textId="77777777" w:rsidR="003D36CB" w:rsidRPr="00BD324F" w:rsidRDefault="003D36CB" w:rsidP="003D36CB">
      <w:pPr>
        <w:pStyle w:val="PL"/>
      </w:pPr>
      <w:r w:rsidRPr="00BD324F">
        <w:t xml:space="preserve">      type: array</w:t>
      </w:r>
    </w:p>
    <w:p w14:paraId="08883D0C" w14:textId="77777777" w:rsidR="003D36CB" w:rsidRPr="00BD324F" w:rsidRDefault="003D36CB" w:rsidP="003D36CB">
      <w:pPr>
        <w:pStyle w:val="PL"/>
      </w:pPr>
      <w:r w:rsidRPr="00BD324F">
        <w:t xml:space="preserve">      items:</w:t>
      </w:r>
    </w:p>
    <w:p w14:paraId="6D9AB07A" w14:textId="77777777" w:rsidR="003D36CB" w:rsidRPr="00BD324F" w:rsidRDefault="003D36CB" w:rsidP="003D36CB">
      <w:pPr>
        <w:pStyle w:val="PL"/>
      </w:pPr>
      <w:r w:rsidRPr="00BD324F">
        <w:t xml:space="preserve">        $ref: '#/components/schemas/NrCellDu-Single'</w:t>
      </w:r>
    </w:p>
    <w:p w14:paraId="62711E39" w14:textId="77777777" w:rsidR="003D36CB" w:rsidRPr="00BD324F" w:rsidRDefault="003D36CB" w:rsidP="003D36CB">
      <w:pPr>
        <w:pStyle w:val="PL"/>
      </w:pPr>
      <w:r w:rsidRPr="00BD324F">
        <w:t xml:space="preserve">    NrCellCu-Multiple:</w:t>
      </w:r>
    </w:p>
    <w:p w14:paraId="28A14BBF" w14:textId="77777777" w:rsidR="003D36CB" w:rsidRPr="00BD324F" w:rsidRDefault="003D36CB" w:rsidP="003D36CB">
      <w:pPr>
        <w:pStyle w:val="PL"/>
      </w:pPr>
      <w:r w:rsidRPr="00BD324F">
        <w:t xml:space="preserve">      type: array</w:t>
      </w:r>
    </w:p>
    <w:p w14:paraId="4EE3AC76" w14:textId="77777777" w:rsidR="003D36CB" w:rsidRPr="00BD324F" w:rsidRDefault="003D36CB" w:rsidP="003D36CB">
      <w:pPr>
        <w:pStyle w:val="PL"/>
      </w:pPr>
      <w:r w:rsidRPr="00BD324F">
        <w:t xml:space="preserve">      items:</w:t>
      </w:r>
    </w:p>
    <w:p w14:paraId="0F5C0F0D" w14:textId="77777777" w:rsidR="003D36CB" w:rsidRPr="00BD324F" w:rsidRDefault="003D36CB" w:rsidP="003D36CB">
      <w:pPr>
        <w:pStyle w:val="PL"/>
      </w:pPr>
      <w:r w:rsidRPr="00BD324F">
        <w:t xml:space="preserve">        $ref: '#/components/schemas/NrCellCu-Single'</w:t>
      </w:r>
    </w:p>
    <w:p w14:paraId="59BA1394" w14:textId="77777777" w:rsidR="003D36CB" w:rsidRPr="00BD324F" w:rsidRDefault="003D36CB" w:rsidP="003D36CB">
      <w:pPr>
        <w:pStyle w:val="PL"/>
      </w:pPr>
    </w:p>
    <w:p w14:paraId="528DF4E6" w14:textId="77777777" w:rsidR="003D36CB" w:rsidRPr="00BD324F" w:rsidRDefault="003D36CB" w:rsidP="003D36CB">
      <w:pPr>
        <w:pStyle w:val="PL"/>
      </w:pPr>
      <w:r w:rsidRPr="00BD324F">
        <w:t xml:space="preserve">    NRFrequency-Multiple:</w:t>
      </w:r>
    </w:p>
    <w:p w14:paraId="2AF8F71E" w14:textId="77777777" w:rsidR="003D36CB" w:rsidRPr="00BD324F" w:rsidRDefault="003D36CB" w:rsidP="003D36CB">
      <w:pPr>
        <w:pStyle w:val="PL"/>
      </w:pPr>
      <w:r w:rsidRPr="00BD324F">
        <w:t xml:space="preserve">      type: array</w:t>
      </w:r>
    </w:p>
    <w:p w14:paraId="2C2D1264" w14:textId="77777777" w:rsidR="003D36CB" w:rsidRPr="00BD324F" w:rsidRDefault="003D36CB" w:rsidP="003D36CB">
      <w:pPr>
        <w:pStyle w:val="PL"/>
      </w:pPr>
      <w:r w:rsidRPr="00BD324F">
        <w:t xml:space="preserve">      minItems: 1</w:t>
      </w:r>
    </w:p>
    <w:p w14:paraId="58274DA9" w14:textId="77777777" w:rsidR="003D36CB" w:rsidRPr="00BD324F" w:rsidRDefault="003D36CB" w:rsidP="003D36CB">
      <w:pPr>
        <w:pStyle w:val="PL"/>
      </w:pPr>
      <w:r w:rsidRPr="00BD324F">
        <w:t xml:space="preserve">      items:</w:t>
      </w:r>
    </w:p>
    <w:p w14:paraId="76DB233C" w14:textId="77777777" w:rsidR="003D36CB" w:rsidRPr="00BD324F" w:rsidRDefault="003D36CB" w:rsidP="003D36CB">
      <w:pPr>
        <w:pStyle w:val="PL"/>
      </w:pPr>
      <w:r w:rsidRPr="00BD324F">
        <w:t xml:space="preserve">        $ref: '#/components/schemas/NRFrequency-Single'</w:t>
      </w:r>
    </w:p>
    <w:p w14:paraId="4FE3A2A4" w14:textId="77777777" w:rsidR="003D36CB" w:rsidRPr="00BD324F" w:rsidRDefault="003D36CB" w:rsidP="003D36CB">
      <w:pPr>
        <w:pStyle w:val="PL"/>
      </w:pPr>
      <w:r w:rsidRPr="00BD324F">
        <w:t xml:space="preserve">    EUtranFrequency-Multiple:</w:t>
      </w:r>
    </w:p>
    <w:p w14:paraId="6AE35281" w14:textId="77777777" w:rsidR="003D36CB" w:rsidRPr="00BD324F" w:rsidRDefault="003D36CB" w:rsidP="003D36CB">
      <w:pPr>
        <w:pStyle w:val="PL"/>
      </w:pPr>
      <w:r w:rsidRPr="00BD324F">
        <w:t xml:space="preserve">      type: array</w:t>
      </w:r>
    </w:p>
    <w:p w14:paraId="2DE11267" w14:textId="77777777" w:rsidR="003D36CB" w:rsidRPr="00BD324F" w:rsidRDefault="003D36CB" w:rsidP="003D36CB">
      <w:pPr>
        <w:pStyle w:val="PL"/>
      </w:pPr>
      <w:r w:rsidRPr="00BD324F">
        <w:t xml:space="preserve">      minItems: 1</w:t>
      </w:r>
    </w:p>
    <w:p w14:paraId="2E8BD6DB" w14:textId="77777777" w:rsidR="003D36CB" w:rsidRPr="00BD324F" w:rsidRDefault="003D36CB" w:rsidP="003D36CB">
      <w:pPr>
        <w:pStyle w:val="PL"/>
      </w:pPr>
      <w:r w:rsidRPr="00BD324F">
        <w:t xml:space="preserve">      items:</w:t>
      </w:r>
    </w:p>
    <w:p w14:paraId="45BE5671" w14:textId="77777777" w:rsidR="003D36CB" w:rsidRPr="00BD324F" w:rsidRDefault="003D36CB" w:rsidP="003D36CB">
      <w:pPr>
        <w:pStyle w:val="PL"/>
      </w:pPr>
      <w:r w:rsidRPr="00BD324F">
        <w:t xml:space="preserve">        $ref: '#/components/schemas/EUtranFrequency-Single'</w:t>
      </w:r>
    </w:p>
    <w:p w14:paraId="32070072" w14:textId="77777777" w:rsidR="003D36CB" w:rsidRPr="00BD324F" w:rsidRDefault="003D36CB" w:rsidP="003D36CB">
      <w:pPr>
        <w:pStyle w:val="PL"/>
      </w:pPr>
    </w:p>
    <w:p w14:paraId="51A8F59F" w14:textId="77777777" w:rsidR="003D36CB" w:rsidRPr="00BD324F" w:rsidRDefault="003D36CB" w:rsidP="003D36CB">
      <w:pPr>
        <w:pStyle w:val="PL"/>
      </w:pPr>
      <w:r w:rsidRPr="00BD324F">
        <w:t xml:space="preserve">    NrSectorCarrier-Multiple:</w:t>
      </w:r>
    </w:p>
    <w:p w14:paraId="59E3B74B" w14:textId="77777777" w:rsidR="003D36CB" w:rsidRPr="00BD324F" w:rsidRDefault="003D36CB" w:rsidP="003D36CB">
      <w:pPr>
        <w:pStyle w:val="PL"/>
      </w:pPr>
      <w:r w:rsidRPr="00BD324F">
        <w:t xml:space="preserve">      type: array</w:t>
      </w:r>
    </w:p>
    <w:p w14:paraId="0FFB8C9E" w14:textId="77777777" w:rsidR="003D36CB" w:rsidRPr="00BD324F" w:rsidRDefault="003D36CB" w:rsidP="003D36CB">
      <w:pPr>
        <w:pStyle w:val="PL"/>
      </w:pPr>
      <w:r w:rsidRPr="00BD324F">
        <w:t xml:space="preserve">      items:</w:t>
      </w:r>
    </w:p>
    <w:p w14:paraId="404E511B" w14:textId="77777777" w:rsidR="003D36CB" w:rsidRPr="00BD324F" w:rsidRDefault="003D36CB" w:rsidP="003D36CB">
      <w:pPr>
        <w:pStyle w:val="PL"/>
      </w:pPr>
      <w:r w:rsidRPr="00BD324F">
        <w:t xml:space="preserve">        $ref: '#/components/schemas/NrSectorCarrier-Single'</w:t>
      </w:r>
    </w:p>
    <w:p w14:paraId="178A4C22" w14:textId="77777777" w:rsidR="003D36CB" w:rsidRPr="00BD324F" w:rsidRDefault="003D36CB" w:rsidP="003D36CB">
      <w:pPr>
        <w:pStyle w:val="PL"/>
      </w:pPr>
      <w:r w:rsidRPr="00BD324F">
        <w:t xml:space="preserve">    Bwp-Multiple:</w:t>
      </w:r>
    </w:p>
    <w:p w14:paraId="2F97673B" w14:textId="77777777" w:rsidR="003D36CB" w:rsidRPr="00BD324F" w:rsidRDefault="003D36CB" w:rsidP="003D36CB">
      <w:pPr>
        <w:pStyle w:val="PL"/>
      </w:pPr>
      <w:r w:rsidRPr="00BD324F">
        <w:t xml:space="preserve">      type: array</w:t>
      </w:r>
    </w:p>
    <w:p w14:paraId="5E6002B8" w14:textId="77777777" w:rsidR="003D36CB" w:rsidRPr="00BD324F" w:rsidRDefault="003D36CB" w:rsidP="003D36CB">
      <w:pPr>
        <w:pStyle w:val="PL"/>
      </w:pPr>
      <w:r w:rsidRPr="00BD324F">
        <w:t xml:space="preserve">      items:</w:t>
      </w:r>
    </w:p>
    <w:p w14:paraId="24554734" w14:textId="77777777" w:rsidR="003D36CB" w:rsidRPr="00BD324F" w:rsidRDefault="003D36CB" w:rsidP="003D36CB">
      <w:pPr>
        <w:pStyle w:val="PL"/>
      </w:pPr>
      <w:r w:rsidRPr="00BD324F">
        <w:t xml:space="preserve">        $ref: '#/components/schemas/Bwp-Single'</w:t>
      </w:r>
    </w:p>
    <w:p w14:paraId="7699611E" w14:textId="77777777" w:rsidR="003D36CB" w:rsidRPr="00BD324F" w:rsidRDefault="003D36CB" w:rsidP="003D36CB">
      <w:pPr>
        <w:pStyle w:val="PL"/>
      </w:pPr>
      <w:r w:rsidRPr="00BD324F">
        <w:t xml:space="preserve">    Beam-Multiple:</w:t>
      </w:r>
    </w:p>
    <w:p w14:paraId="752FA3D2" w14:textId="77777777" w:rsidR="003D36CB" w:rsidRPr="00BD324F" w:rsidRDefault="003D36CB" w:rsidP="003D36CB">
      <w:pPr>
        <w:pStyle w:val="PL"/>
      </w:pPr>
      <w:r w:rsidRPr="00BD324F">
        <w:t xml:space="preserve">      type: array</w:t>
      </w:r>
    </w:p>
    <w:p w14:paraId="3FACAD18" w14:textId="77777777" w:rsidR="003D36CB" w:rsidRPr="00BD324F" w:rsidRDefault="003D36CB" w:rsidP="003D36CB">
      <w:pPr>
        <w:pStyle w:val="PL"/>
      </w:pPr>
      <w:r w:rsidRPr="00BD324F">
        <w:t xml:space="preserve">      items:</w:t>
      </w:r>
    </w:p>
    <w:p w14:paraId="5E794AA8" w14:textId="77777777" w:rsidR="003D36CB" w:rsidRPr="00BD324F" w:rsidRDefault="003D36CB" w:rsidP="003D36CB">
      <w:pPr>
        <w:pStyle w:val="PL"/>
      </w:pPr>
      <w:r w:rsidRPr="00BD324F">
        <w:t xml:space="preserve">        $ref: '#/components/schemas/Beam-Single'</w:t>
      </w:r>
    </w:p>
    <w:p w14:paraId="6E32002C" w14:textId="77777777" w:rsidR="003D36CB" w:rsidRPr="00BD324F" w:rsidRDefault="003D36CB" w:rsidP="003D36CB">
      <w:pPr>
        <w:pStyle w:val="PL"/>
      </w:pPr>
      <w:r w:rsidRPr="00BD324F">
        <w:t xml:space="preserve">    RRMPolicyRatio-Multiple:</w:t>
      </w:r>
    </w:p>
    <w:p w14:paraId="0F3D7C77" w14:textId="77777777" w:rsidR="003D36CB" w:rsidRPr="00BD324F" w:rsidRDefault="003D36CB" w:rsidP="003D36CB">
      <w:pPr>
        <w:pStyle w:val="PL"/>
      </w:pPr>
      <w:r w:rsidRPr="00BD324F">
        <w:t xml:space="preserve">      type: array</w:t>
      </w:r>
    </w:p>
    <w:p w14:paraId="44DCAB09" w14:textId="77777777" w:rsidR="003D36CB" w:rsidRPr="00BD324F" w:rsidRDefault="003D36CB" w:rsidP="003D36CB">
      <w:pPr>
        <w:pStyle w:val="PL"/>
      </w:pPr>
      <w:r w:rsidRPr="00BD324F">
        <w:t xml:space="preserve">      items:</w:t>
      </w:r>
    </w:p>
    <w:p w14:paraId="609A4EE3" w14:textId="77777777" w:rsidR="003D36CB" w:rsidRPr="00BD324F" w:rsidRDefault="003D36CB" w:rsidP="003D36CB">
      <w:pPr>
        <w:pStyle w:val="PL"/>
      </w:pPr>
      <w:r w:rsidRPr="00BD324F">
        <w:t xml:space="preserve">        $ref: '#/components/schemas/RRMPolicyRatio-Single'</w:t>
      </w:r>
    </w:p>
    <w:p w14:paraId="1AD13368" w14:textId="77777777" w:rsidR="003D36CB" w:rsidRPr="00BD324F" w:rsidRDefault="003D36CB" w:rsidP="003D36CB">
      <w:pPr>
        <w:pStyle w:val="PL"/>
      </w:pPr>
    </w:p>
    <w:p w14:paraId="66ADE78F" w14:textId="77777777" w:rsidR="003D36CB" w:rsidRPr="00BD324F" w:rsidRDefault="003D36CB" w:rsidP="003D36CB">
      <w:pPr>
        <w:pStyle w:val="PL"/>
      </w:pPr>
      <w:r w:rsidRPr="00BD324F">
        <w:t xml:space="preserve">    NRCellRelation-Multiple:</w:t>
      </w:r>
    </w:p>
    <w:p w14:paraId="38993D6E" w14:textId="77777777" w:rsidR="003D36CB" w:rsidRPr="00BD324F" w:rsidRDefault="003D36CB" w:rsidP="003D36CB">
      <w:pPr>
        <w:pStyle w:val="PL"/>
      </w:pPr>
      <w:r w:rsidRPr="00BD324F">
        <w:t xml:space="preserve">      type: array</w:t>
      </w:r>
    </w:p>
    <w:p w14:paraId="69D66EB0" w14:textId="77777777" w:rsidR="003D36CB" w:rsidRPr="00BD324F" w:rsidRDefault="003D36CB" w:rsidP="003D36CB">
      <w:pPr>
        <w:pStyle w:val="PL"/>
      </w:pPr>
      <w:r w:rsidRPr="00BD324F">
        <w:t xml:space="preserve">      items:</w:t>
      </w:r>
    </w:p>
    <w:p w14:paraId="62614BF3" w14:textId="77777777" w:rsidR="003D36CB" w:rsidRPr="00BD324F" w:rsidRDefault="003D36CB" w:rsidP="003D36CB">
      <w:pPr>
        <w:pStyle w:val="PL"/>
      </w:pPr>
      <w:r w:rsidRPr="00BD324F">
        <w:t xml:space="preserve">        $ref: '#/components/schemas/NRCellRelation-Single'</w:t>
      </w:r>
    </w:p>
    <w:p w14:paraId="49AB8657" w14:textId="77777777" w:rsidR="003D36CB" w:rsidRPr="00BD324F" w:rsidRDefault="003D36CB" w:rsidP="003D36CB">
      <w:pPr>
        <w:pStyle w:val="PL"/>
      </w:pPr>
      <w:r w:rsidRPr="00BD324F">
        <w:t xml:space="preserve">    EUtranCellRelation-Multiple:</w:t>
      </w:r>
    </w:p>
    <w:p w14:paraId="544D8202" w14:textId="77777777" w:rsidR="003D36CB" w:rsidRPr="00BD324F" w:rsidRDefault="003D36CB" w:rsidP="003D36CB">
      <w:pPr>
        <w:pStyle w:val="PL"/>
      </w:pPr>
      <w:r w:rsidRPr="00BD324F">
        <w:t xml:space="preserve">      type: array</w:t>
      </w:r>
    </w:p>
    <w:p w14:paraId="3C816EBA" w14:textId="77777777" w:rsidR="003D36CB" w:rsidRPr="00BD324F" w:rsidRDefault="003D36CB" w:rsidP="003D36CB">
      <w:pPr>
        <w:pStyle w:val="PL"/>
      </w:pPr>
      <w:r w:rsidRPr="00BD324F">
        <w:t xml:space="preserve">      items:</w:t>
      </w:r>
    </w:p>
    <w:p w14:paraId="4C81B3E8" w14:textId="77777777" w:rsidR="003D36CB" w:rsidRPr="00BD324F" w:rsidRDefault="003D36CB" w:rsidP="003D36CB">
      <w:pPr>
        <w:pStyle w:val="PL"/>
      </w:pPr>
      <w:r w:rsidRPr="00BD324F">
        <w:t xml:space="preserve">        $ref: '#/components/schemas/EUtranCellRelation-Single'</w:t>
      </w:r>
    </w:p>
    <w:p w14:paraId="26DF990F" w14:textId="77777777" w:rsidR="003D36CB" w:rsidRPr="00BD324F" w:rsidRDefault="003D36CB" w:rsidP="003D36CB">
      <w:pPr>
        <w:pStyle w:val="PL"/>
      </w:pPr>
      <w:r w:rsidRPr="00BD324F">
        <w:t xml:space="preserve">    NRFreqRelation-Multiple:</w:t>
      </w:r>
    </w:p>
    <w:p w14:paraId="6AFF9CC1" w14:textId="77777777" w:rsidR="003D36CB" w:rsidRPr="00BD324F" w:rsidRDefault="003D36CB" w:rsidP="003D36CB">
      <w:pPr>
        <w:pStyle w:val="PL"/>
      </w:pPr>
      <w:r w:rsidRPr="00BD324F">
        <w:t xml:space="preserve">      type: array</w:t>
      </w:r>
    </w:p>
    <w:p w14:paraId="6B2D7CD1" w14:textId="77777777" w:rsidR="003D36CB" w:rsidRPr="00BD324F" w:rsidRDefault="003D36CB" w:rsidP="003D36CB">
      <w:pPr>
        <w:pStyle w:val="PL"/>
      </w:pPr>
      <w:r w:rsidRPr="00BD324F">
        <w:t xml:space="preserve">      items:</w:t>
      </w:r>
    </w:p>
    <w:p w14:paraId="4B1A3C8F" w14:textId="77777777" w:rsidR="003D36CB" w:rsidRPr="00BD324F" w:rsidRDefault="003D36CB" w:rsidP="003D36CB">
      <w:pPr>
        <w:pStyle w:val="PL"/>
      </w:pPr>
      <w:r w:rsidRPr="00BD324F">
        <w:t xml:space="preserve">        $ref: '#/components/schemas/NRFreqRelation-Single'</w:t>
      </w:r>
    </w:p>
    <w:p w14:paraId="489223AC" w14:textId="77777777" w:rsidR="003D36CB" w:rsidRPr="00BD324F" w:rsidRDefault="003D36CB" w:rsidP="003D36CB">
      <w:pPr>
        <w:pStyle w:val="PL"/>
      </w:pPr>
      <w:r w:rsidRPr="00BD324F">
        <w:t xml:space="preserve">    EUtranFreqRelation-Multiple:</w:t>
      </w:r>
    </w:p>
    <w:p w14:paraId="296F62A4" w14:textId="77777777" w:rsidR="003D36CB" w:rsidRPr="00BD324F" w:rsidRDefault="003D36CB" w:rsidP="003D36CB">
      <w:pPr>
        <w:pStyle w:val="PL"/>
      </w:pPr>
      <w:r w:rsidRPr="00BD324F">
        <w:t xml:space="preserve">      type: array</w:t>
      </w:r>
    </w:p>
    <w:p w14:paraId="3127E94C" w14:textId="77777777" w:rsidR="003D36CB" w:rsidRPr="00BD324F" w:rsidRDefault="003D36CB" w:rsidP="003D36CB">
      <w:pPr>
        <w:pStyle w:val="PL"/>
      </w:pPr>
      <w:r w:rsidRPr="00BD324F">
        <w:t xml:space="preserve">      items:</w:t>
      </w:r>
    </w:p>
    <w:p w14:paraId="632DD988" w14:textId="77777777" w:rsidR="003D36CB" w:rsidRPr="00BD324F" w:rsidRDefault="003D36CB" w:rsidP="003D36CB">
      <w:pPr>
        <w:pStyle w:val="PL"/>
      </w:pPr>
      <w:r w:rsidRPr="00BD324F">
        <w:t xml:space="preserve">        $ref: '#/components/schemas/EUtranFreqRelation-Single'</w:t>
      </w:r>
    </w:p>
    <w:p w14:paraId="70FF16D6" w14:textId="77777777" w:rsidR="003D36CB" w:rsidRPr="00BD324F" w:rsidRDefault="003D36CB" w:rsidP="003D36CB">
      <w:pPr>
        <w:pStyle w:val="PL"/>
      </w:pPr>
    </w:p>
    <w:p w14:paraId="051C072F" w14:textId="77777777" w:rsidR="003D36CB" w:rsidRPr="00BD324F" w:rsidRDefault="003D36CB" w:rsidP="003D36CB">
      <w:pPr>
        <w:pStyle w:val="PL"/>
      </w:pPr>
      <w:r w:rsidRPr="00BD324F">
        <w:t xml:space="preserve">    RimRSSet-Multiple:</w:t>
      </w:r>
    </w:p>
    <w:p w14:paraId="1F4C37DF" w14:textId="77777777" w:rsidR="003D36CB" w:rsidRPr="00BD324F" w:rsidRDefault="003D36CB" w:rsidP="003D36CB">
      <w:pPr>
        <w:pStyle w:val="PL"/>
      </w:pPr>
      <w:r w:rsidRPr="00BD324F">
        <w:t xml:space="preserve">      type: array</w:t>
      </w:r>
    </w:p>
    <w:p w14:paraId="4A08166A" w14:textId="77777777" w:rsidR="003D36CB" w:rsidRPr="00BD324F" w:rsidRDefault="003D36CB" w:rsidP="003D36CB">
      <w:pPr>
        <w:pStyle w:val="PL"/>
      </w:pPr>
      <w:r w:rsidRPr="00BD324F">
        <w:t xml:space="preserve">      items:</w:t>
      </w:r>
    </w:p>
    <w:p w14:paraId="3350C763" w14:textId="77777777" w:rsidR="003D36CB" w:rsidRPr="00BD324F" w:rsidRDefault="003D36CB" w:rsidP="003D36CB">
      <w:pPr>
        <w:pStyle w:val="PL"/>
      </w:pPr>
      <w:r w:rsidRPr="00BD324F">
        <w:t xml:space="preserve">        $ref: '#/components/schemas/RimRSSet-Single'</w:t>
      </w:r>
    </w:p>
    <w:p w14:paraId="3CFDE380" w14:textId="77777777" w:rsidR="003D36CB" w:rsidRPr="00BD324F" w:rsidRDefault="003D36CB" w:rsidP="003D36CB">
      <w:pPr>
        <w:pStyle w:val="PL"/>
      </w:pPr>
    </w:p>
    <w:p w14:paraId="730D8ABA" w14:textId="77777777" w:rsidR="003D36CB" w:rsidRPr="00BD324F" w:rsidRDefault="003D36CB" w:rsidP="003D36CB">
      <w:pPr>
        <w:pStyle w:val="PL"/>
      </w:pPr>
      <w:r w:rsidRPr="00BD324F">
        <w:t xml:space="preserve">    ExternalGnbDuFunction-Multiple:</w:t>
      </w:r>
    </w:p>
    <w:p w14:paraId="698FEA9E" w14:textId="77777777" w:rsidR="003D36CB" w:rsidRPr="00BD324F" w:rsidRDefault="003D36CB" w:rsidP="003D36CB">
      <w:pPr>
        <w:pStyle w:val="PL"/>
      </w:pPr>
      <w:r w:rsidRPr="00BD324F">
        <w:t xml:space="preserve">      type: array</w:t>
      </w:r>
    </w:p>
    <w:p w14:paraId="5128A2B6" w14:textId="77777777" w:rsidR="003D36CB" w:rsidRPr="00BD324F" w:rsidRDefault="003D36CB" w:rsidP="003D36CB">
      <w:pPr>
        <w:pStyle w:val="PL"/>
      </w:pPr>
      <w:r w:rsidRPr="00BD324F">
        <w:t xml:space="preserve">      items:</w:t>
      </w:r>
    </w:p>
    <w:p w14:paraId="1EF70EDD" w14:textId="77777777" w:rsidR="003D36CB" w:rsidRPr="00BD324F" w:rsidRDefault="003D36CB" w:rsidP="003D36CB">
      <w:pPr>
        <w:pStyle w:val="PL"/>
      </w:pPr>
      <w:r w:rsidRPr="00BD324F">
        <w:t xml:space="preserve">        $ref: '#/components/schemas/ExternalGnbDuFunction-Single'</w:t>
      </w:r>
    </w:p>
    <w:p w14:paraId="0701F999" w14:textId="77777777" w:rsidR="003D36CB" w:rsidRPr="00BD324F" w:rsidRDefault="003D36CB" w:rsidP="003D36CB">
      <w:pPr>
        <w:pStyle w:val="PL"/>
      </w:pPr>
      <w:r w:rsidRPr="00BD324F">
        <w:t xml:space="preserve">    ExternalGnbCuUpFunction-Multiple:</w:t>
      </w:r>
    </w:p>
    <w:p w14:paraId="71D116BB" w14:textId="77777777" w:rsidR="003D36CB" w:rsidRPr="00BD324F" w:rsidRDefault="003D36CB" w:rsidP="003D36CB">
      <w:pPr>
        <w:pStyle w:val="PL"/>
      </w:pPr>
      <w:r w:rsidRPr="00BD324F">
        <w:t xml:space="preserve">      type: array</w:t>
      </w:r>
    </w:p>
    <w:p w14:paraId="7D61EDF4" w14:textId="77777777" w:rsidR="003D36CB" w:rsidRPr="00BD324F" w:rsidRDefault="003D36CB" w:rsidP="003D36CB">
      <w:pPr>
        <w:pStyle w:val="PL"/>
      </w:pPr>
      <w:r w:rsidRPr="00BD324F">
        <w:t xml:space="preserve">      items:</w:t>
      </w:r>
    </w:p>
    <w:p w14:paraId="30F2AABE" w14:textId="77777777" w:rsidR="003D36CB" w:rsidRPr="00BD324F" w:rsidRDefault="003D36CB" w:rsidP="003D36CB">
      <w:pPr>
        <w:pStyle w:val="PL"/>
      </w:pPr>
      <w:r w:rsidRPr="00BD324F">
        <w:t xml:space="preserve">        $ref: '#/components/schemas/ExternalGnbCuUpFunction-Single'</w:t>
      </w:r>
    </w:p>
    <w:p w14:paraId="688D13A9" w14:textId="77777777" w:rsidR="003D36CB" w:rsidRPr="00BD324F" w:rsidRDefault="003D36CB" w:rsidP="003D36CB">
      <w:pPr>
        <w:pStyle w:val="PL"/>
      </w:pPr>
      <w:r w:rsidRPr="00BD324F">
        <w:t xml:space="preserve">    ExternalGnbCuCpFunction-Multiple:</w:t>
      </w:r>
    </w:p>
    <w:p w14:paraId="07383608" w14:textId="77777777" w:rsidR="003D36CB" w:rsidRPr="00BD324F" w:rsidRDefault="003D36CB" w:rsidP="003D36CB">
      <w:pPr>
        <w:pStyle w:val="PL"/>
      </w:pPr>
      <w:r w:rsidRPr="00BD324F">
        <w:t xml:space="preserve">      type: array</w:t>
      </w:r>
    </w:p>
    <w:p w14:paraId="127D7925" w14:textId="77777777" w:rsidR="003D36CB" w:rsidRPr="00BD324F" w:rsidRDefault="003D36CB" w:rsidP="003D36CB">
      <w:pPr>
        <w:pStyle w:val="PL"/>
      </w:pPr>
      <w:r w:rsidRPr="00BD324F">
        <w:t xml:space="preserve">      items:</w:t>
      </w:r>
    </w:p>
    <w:p w14:paraId="729D48AB" w14:textId="77777777" w:rsidR="003D36CB" w:rsidRPr="00BD324F" w:rsidRDefault="003D36CB" w:rsidP="003D36CB">
      <w:pPr>
        <w:pStyle w:val="PL"/>
      </w:pPr>
      <w:r w:rsidRPr="00BD324F">
        <w:t xml:space="preserve">        $ref: '#/components/schemas/ExternalGnbCuCpFunction-Single'</w:t>
      </w:r>
    </w:p>
    <w:p w14:paraId="16F9CC39" w14:textId="77777777" w:rsidR="003D36CB" w:rsidRPr="00BD324F" w:rsidRDefault="003D36CB" w:rsidP="003D36CB">
      <w:pPr>
        <w:pStyle w:val="PL"/>
      </w:pPr>
      <w:r w:rsidRPr="00BD324F">
        <w:t xml:space="preserve">    ExternalNrCellCu-Multiple:</w:t>
      </w:r>
    </w:p>
    <w:p w14:paraId="081C632E" w14:textId="77777777" w:rsidR="003D36CB" w:rsidRPr="00BD324F" w:rsidRDefault="003D36CB" w:rsidP="003D36CB">
      <w:pPr>
        <w:pStyle w:val="PL"/>
      </w:pPr>
      <w:r w:rsidRPr="00BD324F">
        <w:t xml:space="preserve">      type: array</w:t>
      </w:r>
    </w:p>
    <w:p w14:paraId="44157F3A" w14:textId="77777777" w:rsidR="003D36CB" w:rsidRPr="00BD324F" w:rsidRDefault="003D36CB" w:rsidP="003D36CB">
      <w:pPr>
        <w:pStyle w:val="PL"/>
      </w:pPr>
      <w:r w:rsidRPr="00BD324F">
        <w:t xml:space="preserve">      items:</w:t>
      </w:r>
    </w:p>
    <w:p w14:paraId="07BEB1A9" w14:textId="77777777" w:rsidR="003D36CB" w:rsidRPr="00BD324F" w:rsidRDefault="003D36CB" w:rsidP="003D36CB">
      <w:pPr>
        <w:pStyle w:val="PL"/>
      </w:pPr>
      <w:r w:rsidRPr="00BD324F">
        <w:t xml:space="preserve">        $ref: '#/components/schemas/ExternalNrCellCu-Single'</w:t>
      </w:r>
    </w:p>
    <w:p w14:paraId="39B24EDA" w14:textId="77777777" w:rsidR="003D36CB" w:rsidRPr="00BD324F" w:rsidRDefault="003D36CB" w:rsidP="003D36CB">
      <w:pPr>
        <w:pStyle w:val="PL"/>
      </w:pPr>
      <w:r w:rsidRPr="00BD324F">
        <w:t xml:space="preserve">    </w:t>
      </w:r>
    </w:p>
    <w:p w14:paraId="0887CC5A" w14:textId="77777777" w:rsidR="003D36CB" w:rsidRPr="00BD324F" w:rsidRDefault="003D36CB" w:rsidP="003D36CB">
      <w:pPr>
        <w:pStyle w:val="PL"/>
      </w:pPr>
      <w:r w:rsidRPr="00BD324F">
        <w:t xml:space="preserve">    ExternalENBFunction-Multiple:</w:t>
      </w:r>
    </w:p>
    <w:p w14:paraId="5CB7534A" w14:textId="77777777" w:rsidR="003D36CB" w:rsidRPr="00BD324F" w:rsidRDefault="003D36CB" w:rsidP="003D36CB">
      <w:pPr>
        <w:pStyle w:val="PL"/>
      </w:pPr>
      <w:r w:rsidRPr="00BD324F">
        <w:t xml:space="preserve">      type: array</w:t>
      </w:r>
    </w:p>
    <w:p w14:paraId="00031960" w14:textId="77777777" w:rsidR="003D36CB" w:rsidRPr="00BD324F" w:rsidRDefault="003D36CB" w:rsidP="003D36CB">
      <w:pPr>
        <w:pStyle w:val="PL"/>
      </w:pPr>
      <w:r w:rsidRPr="00BD324F">
        <w:t xml:space="preserve">      items:</w:t>
      </w:r>
    </w:p>
    <w:p w14:paraId="11F12309" w14:textId="77777777" w:rsidR="003D36CB" w:rsidRPr="00BD324F" w:rsidRDefault="003D36CB" w:rsidP="003D36CB">
      <w:pPr>
        <w:pStyle w:val="PL"/>
      </w:pPr>
      <w:r w:rsidRPr="00BD324F">
        <w:t xml:space="preserve">        $ref: '#/components/schemas/ExternalENBFunction-Single'</w:t>
      </w:r>
    </w:p>
    <w:p w14:paraId="6AD9DBB9" w14:textId="77777777" w:rsidR="003D36CB" w:rsidRPr="00BD324F" w:rsidRDefault="003D36CB" w:rsidP="003D36CB">
      <w:pPr>
        <w:pStyle w:val="PL"/>
      </w:pPr>
      <w:r w:rsidRPr="00BD324F">
        <w:t xml:space="preserve">    ExternalEUTranCell-Multiple:</w:t>
      </w:r>
    </w:p>
    <w:p w14:paraId="42CF2C80" w14:textId="77777777" w:rsidR="003D36CB" w:rsidRPr="00BD324F" w:rsidRDefault="003D36CB" w:rsidP="003D36CB">
      <w:pPr>
        <w:pStyle w:val="PL"/>
      </w:pPr>
      <w:r w:rsidRPr="00BD324F">
        <w:t xml:space="preserve">      type: array</w:t>
      </w:r>
    </w:p>
    <w:p w14:paraId="20EAF61B" w14:textId="77777777" w:rsidR="003D36CB" w:rsidRPr="00BD324F" w:rsidRDefault="003D36CB" w:rsidP="003D36CB">
      <w:pPr>
        <w:pStyle w:val="PL"/>
      </w:pPr>
      <w:r w:rsidRPr="00BD324F">
        <w:t xml:space="preserve">      items:</w:t>
      </w:r>
    </w:p>
    <w:p w14:paraId="70F027D9" w14:textId="77777777" w:rsidR="003D36CB" w:rsidRPr="00BD324F" w:rsidRDefault="003D36CB" w:rsidP="003D36CB">
      <w:pPr>
        <w:pStyle w:val="PL"/>
      </w:pPr>
      <w:r w:rsidRPr="00BD324F">
        <w:t xml:space="preserve">        $ref: '#/components/schemas/ExternalEUTranCell-Single'</w:t>
      </w:r>
    </w:p>
    <w:p w14:paraId="483598F5" w14:textId="77777777" w:rsidR="003D36CB" w:rsidRPr="00BD324F" w:rsidRDefault="003D36CB" w:rsidP="003D36CB">
      <w:pPr>
        <w:pStyle w:val="PL"/>
      </w:pPr>
    </w:p>
    <w:p w14:paraId="4B39C2D9" w14:textId="77777777" w:rsidR="003D36CB" w:rsidRPr="00BD324F" w:rsidRDefault="003D36CB" w:rsidP="003D36CB">
      <w:pPr>
        <w:pStyle w:val="PL"/>
      </w:pPr>
      <w:r w:rsidRPr="00BD324F">
        <w:t xml:space="preserve">    EP_E1-Multiple:</w:t>
      </w:r>
    </w:p>
    <w:p w14:paraId="01F4E27E" w14:textId="77777777" w:rsidR="003D36CB" w:rsidRPr="00BD324F" w:rsidRDefault="003D36CB" w:rsidP="003D36CB">
      <w:pPr>
        <w:pStyle w:val="PL"/>
      </w:pPr>
      <w:r w:rsidRPr="00BD324F">
        <w:t xml:space="preserve">      type: array</w:t>
      </w:r>
    </w:p>
    <w:p w14:paraId="2AA19F37" w14:textId="77777777" w:rsidR="003D36CB" w:rsidRPr="00BD324F" w:rsidRDefault="003D36CB" w:rsidP="003D36CB">
      <w:pPr>
        <w:pStyle w:val="PL"/>
      </w:pPr>
      <w:r w:rsidRPr="00BD324F">
        <w:t xml:space="preserve">      items:</w:t>
      </w:r>
    </w:p>
    <w:p w14:paraId="1565D79A" w14:textId="77777777" w:rsidR="003D36CB" w:rsidRPr="00BD324F" w:rsidRDefault="003D36CB" w:rsidP="003D36CB">
      <w:pPr>
        <w:pStyle w:val="PL"/>
      </w:pPr>
      <w:r w:rsidRPr="00BD324F">
        <w:t xml:space="preserve">        $ref: '#/components/schemas/EP_E1-Single'</w:t>
      </w:r>
    </w:p>
    <w:p w14:paraId="7F0CF885" w14:textId="77777777" w:rsidR="003D36CB" w:rsidRPr="00BD324F" w:rsidRDefault="003D36CB" w:rsidP="003D36CB">
      <w:pPr>
        <w:pStyle w:val="PL"/>
      </w:pPr>
      <w:r w:rsidRPr="00BD324F">
        <w:t xml:space="preserve">    EP_XnC-Multiple:</w:t>
      </w:r>
    </w:p>
    <w:p w14:paraId="2FA714C2" w14:textId="77777777" w:rsidR="003D36CB" w:rsidRPr="00BD324F" w:rsidRDefault="003D36CB" w:rsidP="003D36CB">
      <w:pPr>
        <w:pStyle w:val="PL"/>
      </w:pPr>
      <w:r w:rsidRPr="00BD324F">
        <w:t xml:space="preserve">      type: array</w:t>
      </w:r>
    </w:p>
    <w:p w14:paraId="37D4157E" w14:textId="77777777" w:rsidR="003D36CB" w:rsidRPr="00BD324F" w:rsidRDefault="003D36CB" w:rsidP="003D36CB">
      <w:pPr>
        <w:pStyle w:val="PL"/>
      </w:pPr>
      <w:r w:rsidRPr="00BD324F">
        <w:t xml:space="preserve">      items:</w:t>
      </w:r>
    </w:p>
    <w:p w14:paraId="5E495365" w14:textId="77777777" w:rsidR="003D36CB" w:rsidRPr="00BD324F" w:rsidRDefault="003D36CB" w:rsidP="003D36CB">
      <w:pPr>
        <w:pStyle w:val="PL"/>
      </w:pPr>
      <w:r w:rsidRPr="00BD324F">
        <w:t xml:space="preserve">        $ref: '#/components/schemas/EP_XnC-Single'</w:t>
      </w:r>
    </w:p>
    <w:p w14:paraId="3E11349D" w14:textId="77777777" w:rsidR="003D36CB" w:rsidRPr="00BD324F" w:rsidRDefault="003D36CB" w:rsidP="003D36CB">
      <w:pPr>
        <w:pStyle w:val="PL"/>
      </w:pPr>
      <w:r w:rsidRPr="00BD324F">
        <w:t xml:space="preserve">    EP_F1C-Multiple:</w:t>
      </w:r>
    </w:p>
    <w:p w14:paraId="351C4C98" w14:textId="77777777" w:rsidR="003D36CB" w:rsidRPr="00BD324F" w:rsidRDefault="003D36CB" w:rsidP="003D36CB">
      <w:pPr>
        <w:pStyle w:val="PL"/>
      </w:pPr>
      <w:r w:rsidRPr="00BD324F">
        <w:t xml:space="preserve">      type: array</w:t>
      </w:r>
    </w:p>
    <w:p w14:paraId="19B329BB" w14:textId="77777777" w:rsidR="003D36CB" w:rsidRPr="00BD324F" w:rsidRDefault="003D36CB" w:rsidP="003D36CB">
      <w:pPr>
        <w:pStyle w:val="PL"/>
      </w:pPr>
      <w:r w:rsidRPr="00BD324F">
        <w:t xml:space="preserve">      items:</w:t>
      </w:r>
    </w:p>
    <w:p w14:paraId="09549B7E" w14:textId="77777777" w:rsidR="003D36CB" w:rsidRPr="00BD324F" w:rsidRDefault="003D36CB" w:rsidP="003D36CB">
      <w:pPr>
        <w:pStyle w:val="PL"/>
      </w:pPr>
      <w:r w:rsidRPr="00BD324F">
        <w:t xml:space="preserve">        $ref: '#/components/schemas/EP_F1C-Single'</w:t>
      </w:r>
    </w:p>
    <w:p w14:paraId="0DDDD8DD" w14:textId="77777777" w:rsidR="003D36CB" w:rsidRPr="00BD324F" w:rsidRDefault="003D36CB" w:rsidP="003D36CB">
      <w:pPr>
        <w:pStyle w:val="PL"/>
      </w:pPr>
      <w:r w:rsidRPr="00BD324F">
        <w:t xml:space="preserve">    EP_NgC-Multiple:</w:t>
      </w:r>
    </w:p>
    <w:p w14:paraId="12D55095" w14:textId="77777777" w:rsidR="003D36CB" w:rsidRPr="00BD324F" w:rsidRDefault="003D36CB" w:rsidP="003D36CB">
      <w:pPr>
        <w:pStyle w:val="PL"/>
      </w:pPr>
      <w:r w:rsidRPr="00BD324F">
        <w:t xml:space="preserve">      type: array</w:t>
      </w:r>
    </w:p>
    <w:p w14:paraId="1C8123BF" w14:textId="77777777" w:rsidR="003D36CB" w:rsidRPr="00BD324F" w:rsidRDefault="003D36CB" w:rsidP="003D36CB">
      <w:pPr>
        <w:pStyle w:val="PL"/>
      </w:pPr>
      <w:r w:rsidRPr="00BD324F">
        <w:t xml:space="preserve">      items:</w:t>
      </w:r>
    </w:p>
    <w:p w14:paraId="21451208" w14:textId="77777777" w:rsidR="003D36CB" w:rsidRPr="00BD324F" w:rsidRDefault="003D36CB" w:rsidP="003D36CB">
      <w:pPr>
        <w:pStyle w:val="PL"/>
      </w:pPr>
      <w:r w:rsidRPr="00BD324F">
        <w:t xml:space="preserve">        $ref: '#/components/schemas/EP_NgC-Single'</w:t>
      </w:r>
    </w:p>
    <w:p w14:paraId="71D186DC" w14:textId="77777777" w:rsidR="003D36CB" w:rsidRPr="00BD324F" w:rsidRDefault="003D36CB" w:rsidP="003D36CB">
      <w:pPr>
        <w:pStyle w:val="PL"/>
      </w:pPr>
      <w:r w:rsidRPr="00BD324F">
        <w:t xml:space="preserve">    EP_X2C-Multiple:</w:t>
      </w:r>
    </w:p>
    <w:p w14:paraId="0E2F8A7B" w14:textId="77777777" w:rsidR="003D36CB" w:rsidRPr="00BD324F" w:rsidRDefault="003D36CB" w:rsidP="003D36CB">
      <w:pPr>
        <w:pStyle w:val="PL"/>
      </w:pPr>
      <w:r w:rsidRPr="00BD324F">
        <w:t xml:space="preserve">      type: array</w:t>
      </w:r>
    </w:p>
    <w:p w14:paraId="50E03B2B" w14:textId="77777777" w:rsidR="003D36CB" w:rsidRPr="00BD324F" w:rsidRDefault="003D36CB" w:rsidP="003D36CB">
      <w:pPr>
        <w:pStyle w:val="PL"/>
      </w:pPr>
      <w:r w:rsidRPr="00BD324F">
        <w:t xml:space="preserve">      items:</w:t>
      </w:r>
    </w:p>
    <w:p w14:paraId="454ABA16" w14:textId="77777777" w:rsidR="003D36CB" w:rsidRPr="00BD324F" w:rsidRDefault="003D36CB" w:rsidP="003D36CB">
      <w:pPr>
        <w:pStyle w:val="PL"/>
      </w:pPr>
      <w:r w:rsidRPr="00BD324F">
        <w:t xml:space="preserve">        $ref: '#/components/schemas/EP_X2C-Single'</w:t>
      </w:r>
    </w:p>
    <w:p w14:paraId="5ED1B32F" w14:textId="77777777" w:rsidR="003D36CB" w:rsidRPr="00BD324F" w:rsidRDefault="003D36CB" w:rsidP="003D36CB">
      <w:pPr>
        <w:pStyle w:val="PL"/>
      </w:pPr>
      <w:r w:rsidRPr="00BD324F">
        <w:t xml:space="preserve">    EP_XnU-Multiple:</w:t>
      </w:r>
    </w:p>
    <w:p w14:paraId="2DD40012" w14:textId="77777777" w:rsidR="003D36CB" w:rsidRPr="00BD324F" w:rsidRDefault="003D36CB" w:rsidP="003D36CB">
      <w:pPr>
        <w:pStyle w:val="PL"/>
      </w:pPr>
      <w:r w:rsidRPr="00BD324F">
        <w:t xml:space="preserve">      type: array</w:t>
      </w:r>
    </w:p>
    <w:p w14:paraId="39137EE4" w14:textId="77777777" w:rsidR="003D36CB" w:rsidRPr="00BD324F" w:rsidRDefault="003D36CB" w:rsidP="003D36CB">
      <w:pPr>
        <w:pStyle w:val="PL"/>
      </w:pPr>
      <w:r w:rsidRPr="00BD324F">
        <w:t xml:space="preserve">      items:</w:t>
      </w:r>
    </w:p>
    <w:p w14:paraId="3BF7CE30" w14:textId="77777777" w:rsidR="003D36CB" w:rsidRPr="00BD324F" w:rsidRDefault="003D36CB" w:rsidP="003D36CB">
      <w:pPr>
        <w:pStyle w:val="PL"/>
      </w:pPr>
      <w:r w:rsidRPr="00BD324F">
        <w:t xml:space="preserve">        $ref: '#/components/schemas/EP_XnU-Single'</w:t>
      </w:r>
    </w:p>
    <w:p w14:paraId="2CADEDB7" w14:textId="77777777" w:rsidR="003D36CB" w:rsidRPr="00BD324F" w:rsidRDefault="003D36CB" w:rsidP="003D36CB">
      <w:pPr>
        <w:pStyle w:val="PL"/>
      </w:pPr>
      <w:r w:rsidRPr="00BD324F">
        <w:t xml:space="preserve">    EP_F1U-Multiple:</w:t>
      </w:r>
    </w:p>
    <w:p w14:paraId="27855D00" w14:textId="77777777" w:rsidR="003D36CB" w:rsidRPr="00BD324F" w:rsidRDefault="003D36CB" w:rsidP="003D36CB">
      <w:pPr>
        <w:pStyle w:val="PL"/>
      </w:pPr>
      <w:r w:rsidRPr="00BD324F">
        <w:t xml:space="preserve">      type: array</w:t>
      </w:r>
    </w:p>
    <w:p w14:paraId="424D8278" w14:textId="77777777" w:rsidR="003D36CB" w:rsidRPr="00BD324F" w:rsidRDefault="003D36CB" w:rsidP="003D36CB">
      <w:pPr>
        <w:pStyle w:val="PL"/>
      </w:pPr>
      <w:r w:rsidRPr="00BD324F">
        <w:t xml:space="preserve">      items:</w:t>
      </w:r>
    </w:p>
    <w:p w14:paraId="32931BA6" w14:textId="77777777" w:rsidR="003D36CB" w:rsidRPr="00BD324F" w:rsidRDefault="003D36CB" w:rsidP="003D36CB">
      <w:pPr>
        <w:pStyle w:val="PL"/>
      </w:pPr>
      <w:r w:rsidRPr="00BD324F">
        <w:t xml:space="preserve">        $ref: '#/components/schemas/EP_F1U-Single'</w:t>
      </w:r>
    </w:p>
    <w:p w14:paraId="509871EA" w14:textId="77777777" w:rsidR="003D36CB" w:rsidRPr="00BD324F" w:rsidRDefault="003D36CB" w:rsidP="003D36CB">
      <w:pPr>
        <w:pStyle w:val="PL"/>
      </w:pPr>
      <w:r w:rsidRPr="00BD324F">
        <w:t xml:space="preserve">    EP_NgU-Multiple:</w:t>
      </w:r>
    </w:p>
    <w:p w14:paraId="03570A35" w14:textId="77777777" w:rsidR="003D36CB" w:rsidRPr="00BD324F" w:rsidRDefault="003D36CB" w:rsidP="003D36CB">
      <w:pPr>
        <w:pStyle w:val="PL"/>
      </w:pPr>
      <w:r w:rsidRPr="00BD324F">
        <w:t xml:space="preserve">      type: array</w:t>
      </w:r>
    </w:p>
    <w:p w14:paraId="3D2F51D2" w14:textId="77777777" w:rsidR="003D36CB" w:rsidRPr="00BD324F" w:rsidRDefault="003D36CB" w:rsidP="003D36CB">
      <w:pPr>
        <w:pStyle w:val="PL"/>
      </w:pPr>
      <w:r w:rsidRPr="00BD324F">
        <w:t xml:space="preserve">      items:</w:t>
      </w:r>
    </w:p>
    <w:p w14:paraId="5B62B277" w14:textId="77777777" w:rsidR="003D36CB" w:rsidRPr="00BD324F" w:rsidRDefault="003D36CB" w:rsidP="003D36CB">
      <w:pPr>
        <w:pStyle w:val="PL"/>
      </w:pPr>
      <w:r w:rsidRPr="00BD324F">
        <w:t xml:space="preserve">        $ref: '#/components/schemas/EP_NgU-Single'</w:t>
      </w:r>
    </w:p>
    <w:p w14:paraId="74655C83" w14:textId="77777777" w:rsidR="003D36CB" w:rsidRPr="00BD324F" w:rsidRDefault="003D36CB" w:rsidP="003D36CB">
      <w:pPr>
        <w:pStyle w:val="PL"/>
      </w:pPr>
      <w:r w:rsidRPr="00BD324F">
        <w:t xml:space="preserve">    EP_X2U-Multiple:</w:t>
      </w:r>
    </w:p>
    <w:p w14:paraId="6F9B1342" w14:textId="77777777" w:rsidR="003D36CB" w:rsidRPr="00BD324F" w:rsidRDefault="003D36CB" w:rsidP="003D36CB">
      <w:pPr>
        <w:pStyle w:val="PL"/>
      </w:pPr>
      <w:r w:rsidRPr="00BD324F">
        <w:t xml:space="preserve">      type: array</w:t>
      </w:r>
    </w:p>
    <w:p w14:paraId="2B3ECCFB" w14:textId="77777777" w:rsidR="003D36CB" w:rsidRPr="00BD324F" w:rsidRDefault="003D36CB" w:rsidP="003D36CB">
      <w:pPr>
        <w:pStyle w:val="PL"/>
      </w:pPr>
      <w:r w:rsidRPr="00BD324F">
        <w:t xml:space="preserve">      items:</w:t>
      </w:r>
    </w:p>
    <w:p w14:paraId="234A725B" w14:textId="77777777" w:rsidR="003D36CB" w:rsidRPr="00BD324F" w:rsidRDefault="003D36CB" w:rsidP="003D36CB">
      <w:pPr>
        <w:pStyle w:val="PL"/>
      </w:pPr>
      <w:r w:rsidRPr="00BD324F">
        <w:t xml:space="preserve">        $ref: '#/components/schemas/EP_X2U-Single'</w:t>
      </w:r>
    </w:p>
    <w:p w14:paraId="7A11D73C" w14:textId="77777777" w:rsidR="003D36CB" w:rsidRPr="00BD324F" w:rsidRDefault="003D36CB" w:rsidP="003D36CB">
      <w:pPr>
        <w:pStyle w:val="PL"/>
      </w:pPr>
      <w:r w:rsidRPr="00BD324F">
        <w:t xml:space="preserve">    EP_S1U-Multiple:</w:t>
      </w:r>
    </w:p>
    <w:p w14:paraId="197B1242" w14:textId="77777777" w:rsidR="003D36CB" w:rsidRPr="00BD324F" w:rsidRDefault="003D36CB" w:rsidP="003D36CB">
      <w:pPr>
        <w:pStyle w:val="PL"/>
      </w:pPr>
      <w:r w:rsidRPr="00BD324F">
        <w:t xml:space="preserve">      type: array</w:t>
      </w:r>
    </w:p>
    <w:p w14:paraId="21783263" w14:textId="77777777" w:rsidR="003D36CB" w:rsidRPr="00BD324F" w:rsidRDefault="003D36CB" w:rsidP="003D36CB">
      <w:pPr>
        <w:pStyle w:val="PL"/>
      </w:pPr>
      <w:r w:rsidRPr="00BD324F">
        <w:t xml:space="preserve">      items:</w:t>
      </w:r>
    </w:p>
    <w:p w14:paraId="1B31D396" w14:textId="77777777" w:rsidR="003D36CB" w:rsidRPr="00BD324F" w:rsidRDefault="003D36CB" w:rsidP="003D36CB">
      <w:pPr>
        <w:pStyle w:val="PL"/>
      </w:pPr>
      <w:r w:rsidRPr="00BD324F">
        <w:t xml:space="preserve">        $ref: '#/components/schemas/EP_S1U-Single'</w:t>
      </w:r>
    </w:p>
    <w:p w14:paraId="618EF03D" w14:textId="77777777" w:rsidR="003D36CB" w:rsidRPr="00BD324F" w:rsidRDefault="003D36CB" w:rsidP="003D36CB">
      <w:pPr>
        <w:pStyle w:val="PL"/>
      </w:pPr>
    </w:p>
    <w:p w14:paraId="43A350B1" w14:textId="77777777" w:rsidR="003D36CB" w:rsidRPr="00BD324F" w:rsidRDefault="003D36CB" w:rsidP="003D36CB">
      <w:pPr>
        <w:pStyle w:val="PL"/>
      </w:pPr>
      <w:r w:rsidRPr="00BD324F">
        <w:t>#-------- Definitions in TS 28.541 for TS 28.532 ---------------------------------</w:t>
      </w:r>
    </w:p>
    <w:p w14:paraId="6B5B6BCB" w14:textId="77777777" w:rsidR="003D36CB" w:rsidRPr="00BD324F" w:rsidRDefault="003D36CB" w:rsidP="003D36CB">
      <w:pPr>
        <w:pStyle w:val="PL"/>
      </w:pPr>
    </w:p>
    <w:p w14:paraId="2D432E41" w14:textId="77777777" w:rsidR="003D36CB" w:rsidRPr="00BD324F" w:rsidRDefault="003D36CB" w:rsidP="003D36CB">
      <w:pPr>
        <w:pStyle w:val="PL"/>
      </w:pPr>
      <w:r w:rsidRPr="00BD324F">
        <w:t xml:space="preserve">    resources-nrNrm:</w:t>
      </w:r>
    </w:p>
    <w:p w14:paraId="05522F7C" w14:textId="77777777" w:rsidR="003D36CB" w:rsidRPr="00BD324F" w:rsidRDefault="003D36CB" w:rsidP="003D36CB">
      <w:pPr>
        <w:pStyle w:val="PL"/>
      </w:pPr>
      <w:r w:rsidRPr="00BD324F">
        <w:t xml:space="preserve">      oneOf:</w:t>
      </w:r>
    </w:p>
    <w:p w14:paraId="3CF4608B" w14:textId="77777777" w:rsidR="003D36CB" w:rsidRPr="00BD324F" w:rsidRDefault="003D36CB" w:rsidP="003D36CB">
      <w:pPr>
        <w:pStyle w:val="PL"/>
      </w:pPr>
      <w:r w:rsidRPr="00BD324F">
        <w:t xml:space="preserve">        - $ref: '#/components/schemas/SubNetwork-Single'</w:t>
      </w:r>
    </w:p>
    <w:p w14:paraId="06288CB1" w14:textId="77777777" w:rsidR="003D36CB" w:rsidRPr="00BD324F" w:rsidRDefault="003D36CB" w:rsidP="003D36CB">
      <w:pPr>
        <w:pStyle w:val="PL"/>
      </w:pPr>
      <w:r w:rsidRPr="00BD324F">
        <w:t xml:space="preserve">        - $ref: '#/components/schemas/ManagedElement-Single'</w:t>
      </w:r>
    </w:p>
    <w:p w14:paraId="5CAA0DC2" w14:textId="77777777" w:rsidR="003D36CB" w:rsidRPr="00BD324F" w:rsidRDefault="003D36CB" w:rsidP="003D36CB">
      <w:pPr>
        <w:pStyle w:val="PL"/>
      </w:pPr>
    </w:p>
    <w:p w14:paraId="02DEB2CF" w14:textId="77777777" w:rsidR="003D36CB" w:rsidRPr="00BD324F" w:rsidRDefault="003D36CB" w:rsidP="003D36CB">
      <w:pPr>
        <w:pStyle w:val="PL"/>
      </w:pPr>
      <w:r w:rsidRPr="00BD324F">
        <w:t xml:space="preserve">        - $ref: '#/components/schemas/GnbDuFunction-Single'</w:t>
      </w:r>
    </w:p>
    <w:p w14:paraId="347E4ED2" w14:textId="77777777" w:rsidR="003D36CB" w:rsidRPr="00BD324F" w:rsidRDefault="003D36CB" w:rsidP="003D36CB">
      <w:pPr>
        <w:pStyle w:val="PL"/>
      </w:pPr>
      <w:r w:rsidRPr="00BD324F">
        <w:t xml:space="preserve">        - $ref: '#/components/schemas/GnbCuUpFunction-Single'</w:t>
      </w:r>
    </w:p>
    <w:p w14:paraId="6CA29ACA" w14:textId="77777777" w:rsidR="003D36CB" w:rsidRPr="00BD324F" w:rsidRDefault="003D36CB" w:rsidP="003D36CB">
      <w:pPr>
        <w:pStyle w:val="PL"/>
      </w:pPr>
      <w:r w:rsidRPr="00BD324F">
        <w:t xml:space="preserve">        - $ref: '#/components/schemas/GnbCuCpFunction-Single'</w:t>
      </w:r>
    </w:p>
    <w:p w14:paraId="351939AF" w14:textId="77777777" w:rsidR="003D36CB" w:rsidRPr="00BD324F" w:rsidRDefault="003D36CB" w:rsidP="003D36CB">
      <w:pPr>
        <w:pStyle w:val="PL"/>
      </w:pPr>
    </w:p>
    <w:p w14:paraId="23C6C39F" w14:textId="77777777" w:rsidR="003D36CB" w:rsidRPr="00BD324F" w:rsidRDefault="003D36CB" w:rsidP="003D36CB">
      <w:pPr>
        <w:pStyle w:val="PL"/>
      </w:pPr>
      <w:r w:rsidRPr="00BD324F">
        <w:t xml:space="preserve">        - $ref: '#/components/schemas/NrCellCu-Single'</w:t>
      </w:r>
    </w:p>
    <w:p w14:paraId="1B4B6476" w14:textId="77777777" w:rsidR="003D36CB" w:rsidRPr="00BD324F" w:rsidRDefault="003D36CB" w:rsidP="003D36CB">
      <w:pPr>
        <w:pStyle w:val="PL"/>
      </w:pPr>
      <w:r w:rsidRPr="00BD324F">
        <w:t xml:space="preserve">        - $ref: '#/components/schemas/NrCellDu-Single'</w:t>
      </w:r>
    </w:p>
    <w:p w14:paraId="3659B119" w14:textId="77777777" w:rsidR="003D36CB" w:rsidRPr="00BD324F" w:rsidRDefault="003D36CB" w:rsidP="003D36CB">
      <w:pPr>
        <w:pStyle w:val="PL"/>
      </w:pPr>
    </w:p>
    <w:p w14:paraId="29EBE8B2" w14:textId="77777777" w:rsidR="003D36CB" w:rsidRPr="00BD324F" w:rsidRDefault="003D36CB" w:rsidP="003D36CB">
      <w:pPr>
        <w:pStyle w:val="PL"/>
      </w:pPr>
      <w:r w:rsidRPr="00BD324F">
        <w:t xml:space="preserve">        - $ref: '#/components/schemas/NRFrequency-Single'</w:t>
      </w:r>
    </w:p>
    <w:p w14:paraId="5A4ABB9F" w14:textId="77777777" w:rsidR="003D36CB" w:rsidRPr="00BD324F" w:rsidRDefault="003D36CB" w:rsidP="003D36CB">
      <w:pPr>
        <w:pStyle w:val="PL"/>
      </w:pPr>
      <w:r w:rsidRPr="00BD324F">
        <w:t xml:space="preserve">        - $ref: '#/components/schemas/EUtranFrequency-Single'</w:t>
      </w:r>
    </w:p>
    <w:p w14:paraId="000C9D21" w14:textId="77777777" w:rsidR="003D36CB" w:rsidRPr="00BD324F" w:rsidRDefault="003D36CB" w:rsidP="003D36CB">
      <w:pPr>
        <w:pStyle w:val="PL"/>
      </w:pPr>
    </w:p>
    <w:p w14:paraId="7EF4B0B5" w14:textId="77777777" w:rsidR="003D36CB" w:rsidRPr="00BD324F" w:rsidRDefault="003D36CB" w:rsidP="003D36CB">
      <w:pPr>
        <w:pStyle w:val="PL"/>
      </w:pPr>
      <w:r w:rsidRPr="00BD324F">
        <w:t xml:space="preserve">        - $ref: '#/components/schemas/NrSectorCarrier-Single'</w:t>
      </w:r>
    </w:p>
    <w:p w14:paraId="0C2C1907" w14:textId="77777777" w:rsidR="003D36CB" w:rsidRPr="00BD324F" w:rsidRDefault="003D36CB" w:rsidP="003D36CB">
      <w:pPr>
        <w:pStyle w:val="PL"/>
      </w:pPr>
      <w:r w:rsidRPr="00BD324F">
        <w:t xml:space="preserve">        - $ref: '#/components/schemas/Bwp-Single'</w:t>
      </w:r>
    </w:p>
    <w:p w14:paraId="12C8D9D1" w14:textId="77777777" w:rsidR="003D36CB" w:rsidRPr="00BD324F" w:rsidRDefault="003D36CB" w:rsidP="003D36CB">
      <w:pPr>
        <w:pStyle w:val="PL"/>
      </w:pPr>
      <w:r w:rsidRPr="00BD324F">
        <w:t xml:space="preserve">        - $ref: '#/components/schemas/CommonBeamformingFunction-Single'</w:t>
      </w:r>
    </w:p>
    <w:p w14:paraId="3E58EA36" w14:textId="77777777" w:rsidR="003D36CB" w:rsidRPr="00BD324F" w:rsidRDefault="003D36CB" w:rsidP="003D36CB">
      <w:pPr>
        <w:pStyle w:val="PL"/>
      </w:pPr>
      <w:r w:rsidRPr="00BD324F">
        <w:t xml:space="preserve">        - $ref: '#/components/schemas/Beam-Single'</w:t>
      </w:r>
    </w:p>
    <w:p w14:paraId="741DF7CD" w14:textId="77777777" w:rsidR="003D36CB" w:rsidRPr="00BD324F" w:rsidRDefault="003D36CB" w:rsidP="003D36CB">
      <w:pPr>
        <w:pStyle w:val="PL"/>
      </w:pPr>
      <w:r w:rsidRPr="00BD324F">
        <w:t xml:space="preserve">        - $ref: '#/components/schemas/RRMPolicyRatio-Single'</w:t>
      </w:r>
    </w:p>
    <w:p w14:paraId="3CB859AD" w14:textId="77777777" w:rsidR="003D36CB" w:rsidRPr="00BD324F" w:rsidRDefault="003D36CB" w:rsidP="003D36CB">
      <w:pPr>
        <w:pStyle w:val="PL"/>
      </w:pPr>
      <w:r w:rsidRPr="00BD324F">
        <w:t xml:space="preserve">        </w:t>
      </w:r>
    </w:p>
    <w:p w14:paraId="07551266" w14:textId="77777777" w:rsidR="003D36CB" w:rsidRPr="00BD324F" w:rsidRDefault="003D36CB" w:rsidP="003D36CB">
      <w:pPr>
        <w:pStyle w:val="PL"/>
      </w:pPr>
      <w:r w:rsidRPr="00BD324F">
        <w:t xml:space="preserve">        - $ref: '#/components/schemas/NRCellRelation-Single'</w:t>
      </w:r>
    </w:p>
    <w:p w14:paraId="65AF90A5" w14:textId="77777777" w:rsidR="003D36CB" w:rsidRPr="00BD324F" w:rsidRDefault="003D36CB" w:rsidP="003D36CB">
      <w:pPr>
        <w:pStyle w:val="PL"/>
      </w:pPr>
      <w:r w:rsidRPr="00BD324F">
        <w:t xml:space="preserve">        - $ref: '#/components/schemas/EUtranCellRelation-Single'</w:t>
      </w:r>
    </w:p>
    <w:p w14:paraId="1B4CEF9F" w14:textId="77777777" w:rsidR="003D36CB" w:rsidRPr="00BD324F" w:rsidRDefault="003D36CB" w:rsidP="003D36CB">
      <w:pPr>
        <w:pStyle w:val="PL"/>
      </w:pPr>
      <w:r w:rsidRPr="00BD324F">
        <w:t xml:space="preserve">        - $ref: '#/components/schemas/NRFreqRelation-Single'</w:t>
      </w:r>
    </w:p>
    <w:p w14:paraId="71916CE4" w14:textId="77777777" w:rsidR="003D36CB" w:rsidRPr="00BD324F" w:rsidRDefault="003D36CB" w:rsidP="003D36CB">
      <w:pPr>
        <w:pStyle w:val="PL"/>
      </w:pPr>
      <w:r w:rsidRPr="00BD324F">
        <w:t xml:space="preserve">        - $ref: '#/components/schemas/EUtranFreqRelation-Single'</w:t>
      </w:r>
    </w:p>
    <w:p w14:paraId="730B67A1" w14:textId="77777777" w:rsidR="003D36CB" w:rsidRPr="00BD324F" w:rsidRDefault="003D36CB" w:rsidP="003D36CB">
      <w:pPr>
        <w:pStyle w:val="PL"/>
      </w:pPr>
    </w:p>
    <w:p w14:paraId="17936E9F" w14:textId="77777777" w:rsidR="003D36CB" w:rsidRPr="00BD324F" w:rsidRDefault="003D36CB" w:rsidP="003D36CB">
      <w:pPr>
        <w:pStyle w:val="PL"/>
      </w:pPr>
      <w:r w:rsidRPr="00BD324F">
        <w:t xml:space="preserve">        - $ref: '#/components/schemas/DANRManagementFunction-Single'</w:t>
      </w:r>
    </w:p>
    <w:p w14:paraId="0E07893B" w14:textId="77777777" w:rsidR="003D36CB" w:rsidRPr="00BD324F" w:rsidRDefault="003D36CB" w:rsidP="003D36CB">
      <w:pPr>
        <w:pStyle w:val="PL"/>
      </w:pPr>
      <w:r w:rsidRPr="00BD324F">
        <w:t xml:space="preserve">        - $ref: '#/components/schemas/DESManagementFunction-Single'</w:t>
      </w:r>
    </w:p>
    <w:p w14:paraId="52284A24" w14:textId="77777777" w:rsidR="003D36CB" w:rsidRPr="00BD324F" w:rsidRDefault="003D36CB" w:rsidP="003D36CB">
      <w:pPr>
        <w:pStyle w:val="PL"/>
      </w:pPr>
      <w:r w:rsidRPr="00BD324F">
        <w:t xml:space="preserve">        - $ref: '#/components/schemas/DRACHOptimizationFunction-Single'</w:t>
      </w:r>
    </w:p>
    <w:p w14:paraId="6EB11946" w14:textId="77777777" w:rsidR="003D36CB" w:rsidRPr="00BD324F" w:rsidRDefault="003D36CB" w:rsidP="003D36CB">
      <w:pPr>
        <w:pStyle w:val="PL"/>
      </w:pPr>
      <w:r w:rsidRPr="00BD324F">
        <w:t xml:space="preserve">        - $ref: '#/components/schemas/DMROFunction-Single'</w:t>
      </w:r>
    </w:p>
    <w:p w14:paraId="1B23763D" w14:textId="77777777" w:rsidR="003D36CB" w:rsidRPr="00BD324F" w:rsidRDefault="003D36CB" w:rsidP="003D36CB">
      <w:pPr>
        <w:pStyle w:val="PL"/>
      </w:pPr>
      <w:r w:rsidRPr="00BD324F">
        <w:t xml:space="preserve">        - $ref: '#/components/schemas/DPCIConfigurationFunction-Single'</w:t>
      </w:r>
    </w:p>
    <w:p w14:paraId="3A7BB38A" w14:textId="77777777" w:rsidR="003D36CB" w:rsidRPr="00BD324F" w:rsidRDefault="003D36CB" w:rsidP="003D36CB">
      <w:pPr>
        <w:pStyle w:val="PL"/>
      </w:pPr>
      <w:r w:rsidRPr="00BD324F">
        <w:t xml:space="preserve">        - $ref: '#/components/schemas/CPCIConfigurationFunction-Single'</w:t>
      </w:r>
    </w:p>
    <w:p w14:paraId="36A38382" w14:textId="77777777" w:rsidR="003D36CB" w:rsidRPr="00BD324F" w:rsidRDefault="003D36CB" w:rsidP="003D36CB">
      <w:pPr>
        <w:pStyle w:val="PL"/>
      </w:pPr>
      <w:r w:rsidRPr="00BD324F">
        <w:t xml:space="preserve">        - $ref: '#/components/schemas/CESManagementFunction-Single'</w:t>
      </w:r>
    </w:p>
    <w:p w14:paraId="39F8EBEB" w14:textId="77777777" w:rsidR="003D36CB" w:rsidRPr="00BD324F" w:rsidRDefault="003D36CB" w:rsidP="003D36CB">
      <w:pPr>
        <w:pStyle w:val="PL"/>
      </w:pPr>
      <w:r w:rsidRPr="00BD324F">
        <w:t xml:space="preserve">     </w:t>
      </w:r>
    </w:p>
    <w:p w14:paraId="1D7F5A1C" w14:textId="77777777" w:rsidR="003D36CB" w:rsidRPr="00BD324F" w:rsidRDefault="003D36CB" w:rsidP="003D36CB">
      <w:pPr>
        <w:pStyle w:val="PL"/>
      </w:pPr>
      <w:r w:rsidRPr="00BD324F">
        <w:t xml:space="preserve">        - $ref: '#/components/schemas/RimRSGlobal-Single'</w:t>
      </w:r>
    </w:p>
    <w:p w14:paraId="39B09F71" w14:textId="77777777" w:rsidR="003D36CB" w:rsidRPr="00BD324F" w:rsidRDefault="003D36CB" w:rsidP="003D36CB">
      <w:pPr>
        <w:pStyle w:val="PL"/>
      </w:pPr>
      <w:r w:rsidRPr="00BD324F">
        <w:t xml:space="preserve">        - $ref: '#/components/schemas/RimRSSet-Single'</w:t>
      </w:r>
    </w:p>
    <w:p w14:paraId="47E17F87" w14:textId="77777777" w:rsidR="003D36CB" w:rsidRPr="00BD324F" w:rsidRDefault="003D36CB" w:rsidP="003D36CB">
      <w:pPr>
        <w:pStyle w:val="PL"/>
      </w:pPr>
      <w:r w:rsidRPr="00BD324F">
        <w:t xml:space="preserve">        </w:t>
      </w:r>
    </w:p>
    <w:p w14:paraId="30E630D7" w14:textId="77777777" w:rsidR="003D36CB" w:rsidRPr="00BD324F" w:rsidRDefault="003D36CB" w:rsidP="003D36CB">
      <w:pPr>
        <w:pStyle w:val="PL"/>
      </w:pPr>
      <w:r w:rsidRPr="00BD324F">
        <w:t xml:space="preserve">        - $ref: '#/components/schemas/ExternalGnbDuFunction-Single'</w:t>
      </w:r>
    </w:p>
    <w:p w14:paraId="09EC76EF" w14:textId="77777777" w:rsidR="003D36CB" w:rsidRPr="00BD324F" w:rsidRDefault="003D36CB" w:rsidP="003D36CB">
      <w:pPr>
        <w:pStyle w:val="PL"/>
      </w:pPr>
      <w:r w:rsidRPr="00BD324F">
        <w:t xml:space="preserve">        - $ref: '#/components/schemas/ExternalGnbCuUpFunction-Single'</w:t>
      </w:r>
    </w:p>
    <w:p w14:paraId="4F9B6599" w14:textId="77777777" w:rsidR="003D36CB" w:rsidRPr="00BD324F" w:rsidRDefault="003D36CB" w:rsidP="003D36CB">
      <w:pPr>
        <w:pStyle w:val="PL"/>
      </w:pPr>
      <w:r w:rsidRPr="00BD324F">
        <w:t xml:space="preserve">        - $ref: '#/components/schemas/ExternalGnbCuCpFunction-Single'</w:t>
      </w:r>
    </w:p>
    <w:p w14:paraId="17956FF5" w14:textId="77777777" w:rsidR="003D36CB" w:rsidRPr="00BD324F" w:rsidRDefault="003D36CB" w:rsidP="003D36CB">
      <w:pPr>
        <w:pStyle w:val="PL"/>
      </w:pPr>
      <w:r w:rsidRPr="00BD324F">
        <w:t xml:space="preserve">        - $ref: '#/components/schemas/ExternalNrCellCu-Single'</w:t>
      </w:r>
    </w:p>
    <w:p w14:paraId="5AF4C785" w14:textId="77777777" w:rsidR="003D36CB" w:rsidRPr="00BD324F" w:rsidRDefault="003D36CB" w:rsidP="003D36CB">
      <w:pPr>
        <w:pStyle w:val="PL"/>
      </w:pPr>
      <w:r w:rsidRPr="00BD324F">
        <w:t xml:space="preserve">        - $ref: '#/components/schemas/ExternalENBFunction-Single'</w:t>
      </w:r>
    </w:p>
    <w:p w14:paraId="7B971806" w14:textId="77777777" w:rsidR="003D36CB" w:rsidRPr="00BD324F" w:rsidRDefault="003D36CB" w:rsidP="003D36CB">
      <w:pPr>
        <w:pStyle w:val="PL"/>
      </w:pPr>
      <w:r w:rsidRPr="00BD324F">
        <w:t xml:space="preserve">        - $ref: '#/components/schemas/ExternalEUTranCell-Single'</w:t>
      </w:r>
    </w:p>
    <w:p w14:paraId="6E818ECB" w14:textId="77777777" w:rsidR="003D36CB" w:rsidRPr="00BD324F" w:rsidRDefault="003D36CB" w:rsidP="003D36CB">
      <w:pPr>
        <w:pStyle w:val="PL"/>
      </w:pPr>
    </w:p>
    <w:p w14:paraId="7B50023F" w14:textId="77777777" w:rsidR="003D36CB" w:rsidRPr="00BD324F" w:rsidRDefault="003D36CB" w:rsidP="003D36CB">
      <w:pPr>
        <w:pStyle w:val="PL"/>
      </w:pPr>
      <w:r w:rsidRPr="00BD324F">
        <w:t xml:space="preserve">        - $ref: '#/components/schemas/EP_XnC-Single'</w:t>
      </w:r>
    </w:p>
    <w:p w14:paraId="47731882" w14:textId="77777777" w:rsidR="003D36CB" w:rsidRPr="00BD324F" w:rsidRDefault="003D36CB" w:rsidP="003D36CB">
      <w:pPr>
        <w:pStyle w:val="PL"/>
      </w:pPr>
      <w:r w:rsidRPr="00BD324F">
        <w:t xml:space="preserve">        - $ref: '#/components/schemas/EP_E1-Single'</w:t>
      </w:r>
    </w:p>
    <w:p w14:paraId="2580032D" w14:textId="77777777" w:rsidR="003D36CB" w:rsidRPr="00BD324F" w:rsidRDefault="003D36CB" w:rsidP="003D36CB">
      <w:pPr>
        <w:pStyle w:val="PL"/>
      </w:pPr>
      <w:r w:rsidRPr="00BD324F">
        <w:t xml:space="preserve">        - $ref: '#/components/schemas/EP_F1C-Single'</w:t>
      </w:r>
    </w:p>
    <w:p w14:paraId="3B06A7EB" w14:textId="77777777" w:rsidR="003D36CB" w:rsidRPr="00BD324F" w:rsidRDefault="003D36CB" w:rsidP="003D36CB">
      <w:pPr>
        <w:pStyle w:val="PL"/>
      </w:pPr>
      <w:r w:rsidRPr="00BD324F">
        <w:t xml:space="preserve">        - $ref: '#/components/schemas/EP_NgC-Single'</w:t>
      </w:r>
    </w:p>
    <w:p w14:paraId="0964C2A8" w14:textId="77777777" w:rsidR="003D36CB" w:rsidRPr="00BD324F" w:rsidRDefault="003D36CB" w:rsidP="003D36CB">
      <w:pPr>
        <w:pStyle w:val="PL"/>
      </w:pPr>
      <w:r w:rsidRPr="00BD324F">
        <w:t xml:space="preserve">        - $ref: '#/components/schemas/EP_X2C-Single'</w:t>
      </w:r>
    </w:p>
    <w:p w14:paraId="798C6A2A" w14:textId="77777777" w:rsidR="003D36CB" w:rsidRPr="00BD324F" w:rsidRDefault="003D36CB" w:rsidP="003D36CB">
      <w:pPr>
        <w:pStyle w:val="PL"/>
      </w:pPr>
      <w:r w:rsidRPr="00BD324F">
        <w:t xml:space="preserve">        - $ref: '#/components/schemas/EP_XnU-Single'</w:t>
      </w:r>
    </w:p>
    <w:p w14:paraId="1AD1C3DF" w14:textId="77777777" w:rsidR="003D36CB" w:rsidRPr="00BD324F" w:rsidRDefault="003D36CB" w:rsidP="003D36CB">
      <w:pPr>
        <w:pStyle w:val="PL"/>
      </w:pPr>
      <w:r w:rsidRPr="00BD324F">
        <w:t xml:space="preserve">        - $ref: '#/components/schemas/EP_F1U-Single'</w:t>
      </w:r>
    </w:p>
    <w:p w14:paraId="7C540A2A" w14:textId="77777777" w:rsidR="003D36CB" w:rsidRPr="00BD324F" w:rsidRDefault="003D36CB" w:rsidP="003D36CB">
      <w:pPr>
        <w:pStyle w:val="PL"/>
      </w:pPr>
      <w:r w:rsidRPr="00BD324F">
        <w:t xml:space="preserve">        - $ref: '#/components/schemas/EP_NgU-Single'</w:t>
      </w:r>
    </w:p>
    <w:p w14:paraId="3F16EA63" w14:textId="77777777" w:rsidR="003D36CB" w:rsidRPr="00BD324F" w:rsidRDefault="003D36CB" w:rsidP="003D36CB">
      <w:pPr>
        <w:pStyle w:val="PL"/>
      </w:pPr>
      <w:r w:rsidRPr="00BD324F">
        <w:t xml:space="preserve">        - $ref: '#/components/schemas/EP_X2U-Single'</w:t>
      </w:r>
    </w:p>
    <w:p w14:paraId="6D2ABEFD" w14:textId="77777777" w:rsidR="003D36CB" w:rsidRPr="00BD324F" w:rsidRDefault="003D36CB" w:rsidP="003D36CB">
      <w:pPr>
        <w:pStyle w:val="PL"/>
      </w:pPr>
      <w:r w:rsidRPr="00BD324F">
        <w:t xml:space="preserve">        - $ref: '#/components/schemas/EP_S1U-Single'</w:t>
      </w:r>
    </w:p>
    <w:p w14:paraId="1BEDE6C0" w14:textId="77777777" w:rsidR="003D36CB" w:rsidRPr="00BD324F" w:rsidRDefault="003D36CB" w:rsidP="003D36CB">
      <w:pPr>
        <w:pStyle w:val="PL"/>
      </w:pPr>
    </w:p>
    <w:p w14:paraId="10BA0A87" w14:textId="77777777" w:rsidR="003D36CB" w:rsidRPr="00BD324F" w:rsidRDefault="003D36CB" w:rsidP="003D36CB">
      <w:pPr>
        <w:pStyle w:val="PL"/>
      </w:pPr>
    </w:p>
    <w:p w14:paraId="7322FDF0" w14:textId="77777777" w:rsidR="00B72602" w:rsidRPr="00BD324F" w:rsidRDefault="00B72602" w:rsidP="00B72602">
      <w:pPr>
        <w:pStyle w:val="PL"/>
      </w:pPr>
    </w:p>
    <w:sectPr w:rsidR="00B72602" w:rsidRPr="00BD324F" w:rsidSect="004A72CD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9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AE0CF3" w14:textId="77777777" w:rsidR="00785056" w:rsidRDefault="00785056">
      <w:r>
        <w:separator/>
      </w:r>
    </w:p>
  </w:endnote>
  <w:endnote w:type="continuationSeparator" w:id="0">
    <w:p w14:paraId="2D80DA54" w14:textId="77777777" w:rsidR="00785056" w:rsidRDefault="007850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E516A7" w14:textId="77777777" w:rsidR="004A72CD" w:rsidRDefault="004A72C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615717" w14:textId="7C2E0A95" w:rsidR="00597B11" w:rsidRDefault="004A72CD">
    <w:pPr>
      <w:pStyle w:val="Footer"/>
    </w:pPr>
    <w:r>
      <w:t>3GPP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FD9E4D" w14:textId="77777777" w:rsidR="004A72CD" w:rsidRDefault="004A72C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F7B6EF" w14:textId="77777777" w:rsidR="00785056" w:rsidRDefault="00785056">
      <w:r>
        <w:separator/>
      </w:r>
    </w:p>
  </w:footnote>
  <w:footnote w:type="continuationSeparator" w:id="0">
    <w:p w14:paraId="763F4FAD" w14:textId="77777777" w:rsidR="00785056" w:rsidRDefault="007850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7B8FEA" w14:textId="77777777" w:rsidR="004A72CD" w:rsidRDefault="004A72C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90649F" w14:textId="407B1145" w:rsidR="00597B11" w:rsidRDefault="004A72CD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t>3GPP TS 28.541 V16.12.2 (2022-03)</w:t>
    </w:r>
  </w:p>
  <w:p w14:paraId="65710D83" w14:textId="77777777" w:rsidR="00597B11" w:rsidRDefault="00597B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3D204E0E" w14:textId="0BE421BF" w:rsidR="00597B11" w:rsidRDefault="004A72CD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t>Release 16</w:t>
    </w:r>
  </w:p>
  <w:p w14:paraId="1B5F4568" w14:textId="77777777" w:rsidR="00597B11" w:rsidRDefault="00597B1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7E04B2" w14:textId="77777777" w:rsidR="004A72CD" w:rsidRDefault="004A72C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84EC43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F048A9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10C795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hideGrammatical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MrYwNzA2MjK3NDNR0lEKTi0uzszPAykwrAUAQq0daiwAAAA="/>
  </w:docVars>
  <w:rsids>
    <w:rsidRoot w:val="004E213A"/>
    <w:rsid w:val="000004FA"/>
    <w:rsid w:val="000227EE"/>
    <w:rsid w:val="00033397"/>
    <w:rsid w:val="00040095"/>
    <w:rsid w:val="00051834"/>
    <w:rsid w:val="00054A22"/>
    <w:rsid w:val="00062023"/>
    <w:rsid w:val="000655A6"/>
    <w:rsid w:val="0007038C"/>
    <w:rsid w:val="00080512"/>
    <w:rsid w:val="00081D67"/>
    <w:rsid w:val="000C47C3"/>
    <w:rsid w:val="000D58AB"/>
    <w:rsid w:val="00133525"/>
    <w:rsid w:val="00157558"/>
    <w:rsid w:val="00157772"/>
    <w:rsid w:val="001A4C42"/>
    <w:rsid w:val="001A7420"/>
    <w:rsid w:val="001B6637"/>
    <w:rsid w:val="001C21C3"/>
    <w:rsid w:val="001D02C2"/>
    <w:rsid w:val="001E2243"/>
    <w:rsid w:val="001F0C1D"/>
    <w:rsid w:val="001F1132"/>
    <w:rsid w:val="001F168B"/>
    <w:rsid w:val="002143C9"/>
    <w:rsid w:val="00221BD4"/>
    <w:rsid w:val="002347A2"/>
    <w:rsid w:val="002632DF"/>
    <w:rsid w:val="002675F0"/>
    <w:rsid w:val="00283A19"/>
    <w:rsid w:val="002B01AF"/>
    <w:rsid w:val="002B39F8"/>
    <w:rsid w:val="002B6339"/>
    <w:rsid w:val="002E00EE"/>
    <w:rsid w:val="002E25A5"/>
    <w:rsid w:val="003172DC"/>
    <w:rsid w:val="003235AF"/>
    <w:rsid w:val="0035462D"/>
    <w:rsid w:val="003765B8"/>
    <w:rsid w:val="003B14C7"/>
    <w:rsid w:val="003C3971"/>
    <w:rsid w:val="003C3C93"/>
    <w:rsid w:val="003D36CB"/>
    <w:rsid w:val="003D37DC"/>
    <w:rsid w:val="003E6820"/>
    <w:rsid w:val="003F3082"/>
    <w:rsid w:val="00414A6A"/>
    <w:rsid w:val="0041693A"/>
    <w:rsid w:val="00423334"/>
    <w:rsid w:val="004345EC"/>
    <w:rsid w:val="00464597"/>
    <w:rsid w:val="00465515"/>
    <w:rsid w:val="004710E8"/>
    <w:rsid w:val="004A3D58"/>
    <w:rsid w:val="004A72CD"/>
    <w:rsid w:val="004D0171"/>
    <w:rsid w:val="004D172C"/>
    <w:rsid w:val="004D3578"/>
    <w:rsid w:val="004E213A"/>
    <w:rsid w:val="004F0988"/>
    <w:rsid w:val="004F3340"/>
    <w:rsid w:val="0053388B"/>
    <w:rsid w:val="00535773"/>
    <w:rsid w:val="00543E6C"/>
    <w:rsid w:val="00565087"/>
    <w:rsid w:val="00597B11"/>
    <w:rsid w:val="005B4C01"/>
    <w:rsid w:val="005D2E01"/>
    <w:rsid w:val="005D7526"/>
    <w:rsid w:val="005E4BB2"/>
    <w:rsid w:val="00602AEA"/>
    <w:rsid w:val="0060399A"/>
    <w:rsid w:val="00614FDF"/>
    <w:rsid w:val="0063543D"/>
    <w:rsid w:val="00647114"/>
    <w:rsid w:val="006558AA"/>
    <w:rsid w:val="006A323F"/>
    <w:rsid w:val="006B30D0"/>
    <w:rsid w:val="006C3D95"/>
    <w:rsid w:val="006E5C86"/>
    <w:rsid w:val="00701116"/>
    <w:rsid w:val="00713C44"/>
    <w:rsid w:val="00734A5B"/>
    <w:rsid w:val="0074026F"/>
    <w:rsid w:val="007429F6"/>
    <w:rsid w:val="007447AE"/>
    <w:rsid w:val="00744E76"/>
    <w:rsid w:val="00774DA4"/>
    <w:rsid w:val="00781F0F"/>
    <w:rsid w:val="00785056"/>
    <w:rsid w:val="007861C2"/>
    <w:rsid w:val="007B600E"/>
    <w:rsid w:val="007F0F4A"/>
    <w:rsid w:val="008028A4"/>
    <w:rsid w:val="00830747"/>
    <w:rsid w:val="00842A7D"/>
    <w:rsid w:val="008768CA"/>
    <w:rsid w:val="008A4671"/>
    <w:rsid w:val="008C1294"/>
    <w:rsid w:val="008C384C"/>
    <w:rsid w:val="0090271F"/>
    <w:rsid w:val="00902E23"/>
    <w:rsid w:val="00910A6D"/>
    <w:rsid w:val="009114D7"/>
    <w:rsid w:val="0091348E"/>
    <w:rsid w:val="00917CCB"/>
    <w:rsid w:val="00942EC2"/>
    <w:rsid w:val="00981647"/>
    <w:rsid w:val="00990034"/>
    <w:rsid w:val="00997D95"/>
    <w:rsid w:val="009C2326"/>
    <w:rsid w:val="009D0E79"/>
    <w:rsid w:val="009D37BB"/>
    <w:rsid w:val="009F37B7"/>
    <w:rsid w:val="00A10F02"/>
    <w:rsid w:val="00A124A5"/>
    <w:rsid w:val="00A164B4"/>
    <w:rsid w:val="00A235B7"/>
    <w:rsid w:val="00A26956"/>
    <w:rsid w:val="00A27486"/>
    <w:rsid w:val="00A52668"/>
    <w:rsid w:val="00A53724"/>
    <w:rsid w:val="00A56066"/>
    <w:rsid w:val="00A71A16"/>
    <w:rsid w:val="00A73129"/>
    <w:rsid w:val="00A82346"/>
    <w:rsid w:val="00A92BA1"/>
    <w:rsid w:val="00AC6BC6"/>
    <w:rsid w:val="00AD2153"/>
    <w:rsid w:val="00AE4EBB"/>
    <w:rsid w:val="00AE65E2"/>
    <w:rsid w:val="00B15449"/>
    <w:rsid w:val="00B15EF2"/>
    <w:rsid w:val="00B31D44"/>
    <w:rsid w:val="00B559BF"/>
    <w:rsid w:val="00B72602"/>
    <w:rsid w:val="00B93086"/>
    <w:rsid w:val="00BA19ED"/>
    <w:rsid w:val="00BA4B8D"/>
    <w:rsid w:val="00BB630B"/>
    <w:rsid w:val="00BC0F7D"/>
    <w:rsid w:val="00BD324F"/>
    <w:rsid w:val="00BD7D31"/>
    <w:rsid w:val="00BE3255"/>
    <w:rsid w:val="00BF128E"/>
    <w:rsid w:val="00C074DD"/>
    <w:rsid w:val="00C1496A"/>
    <w:rsid w:val="00C26803"/>
    <w:rsid w:val="00C33079"/>
    <w:rsid w:val="00C45231"/>
    <w:rsid w:val="00C71833"/>
    <w:rsid w:val="00C72833"/>
    <w:rsid w:val="00C80F1D"/>
    <w:rsid w:val="00C93F40"/>
    <w:rsid w:val="00CA3D0C"/>
    <w:rsid w:val="00CB1B8A"/>
    <w:rsid w:val="00CC502D"/>
    <w:rsid w:val="00D57972"/>
    <w:rsid w:val="00D675A9"/>
    <w:rsid w:val="00D738D6"/>
    <w:rsid w:val="00D755EB"/>
    <w:rsid w:val="00D76048"/>
    <w:rsid w:val="00D84E9B"/>
    <w:rsid w:val="00D87E00"/>
    <w:rsid w:val="00D9134D"/>
    <w:rsid w:val="00DA1BD9"/>
    <w:rsid w:val="00DA78A5"/>
    <w:rsid w:val="00DA7A03"/>
    <w:rsid w:val="00DB1818"/>
    <w:rsid w:val="00DB696F"/>
    <w:rsid w:val="00DC309B"/>
    <w:rsid w:val="00DC3E96"/>
    <w:rsid w:val="00DC4DA2"/>
    <w:rsid w:val="00DD4C17"/>
    <w:rsid w:val="00DD74A5"/>
    <w:rsid w:val="00DF2B1F"/>
    <w:rsid w:val="00DF62CD"/>
    <w:rsid w:val="00E152D4"/>
    <w:rsid w:val="00E16509"/>
    <w:rsid w:val="00E16D37"/>
    <w:rsid w:val="00E23B63"/>
    <w:rsid w:val="00E44582"/>
    <w:rsid w:val="00E77645"/>
    <w:rsid w:val="00E831AC"/>
    <w:rsid w:val="00EA15B0"/>
    <w:rsid w:val="00EA5EA7"/>
    <w:rsid w:val="00EC4A25"/>
    <w:rsid w:val="00F025A2"/>
    <w:rsid w:val="00F04712"/>
    <w:rsid w:val="00F13360"/>
    <w:rsid w:val="00F22EC7"/>
    <w:rsid w:val="00F325C8"/>
    <w:rsid w:val="00F609DB"/>
    <w:rsid w:val="00F653B8"/>
    <w:rsid w:val="00F9008D"/>
    <w:rsid w:val="00FA1266"/>
    <w:rsid w:val="00FC1192"/>
    <w:rsid w:val="00FD3C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57FCB9E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semiHidden="1" w:unhideWhenUsed="1" w:qFormat="1"/>
    <w:lsdException w:name="annotation reference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in Text" w:uiPriority="99"/>
    <w:lsdException w:name="HTML Code" w:uiPriority="99"/>
    <w:lsdException w:name="HTML Preformatted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D324F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</w:style>
  <w:style w:type="paragraph" w:styleId="Heading1">
    <w:name w:val="heading 1"/>
    <w:next w:val="Normal"/>
    <w:link w:val="Heading1Char"/>
    <w:qFormat/>
    <w:rsid w:val="00BD324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BD324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BD324F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BD324F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BD324F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BD324F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BD324F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BD324F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D324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BD324F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rsid w:val="00BD324F"/>
    <w:pPr>
      <w:ind w:left="1418" w:hanging="1418"/>
    </w:pPr>
  </w:style>
  <w:style w:type="paragraph" w:styleId="TOC8">
    <w:name w:val="toc 8"/>
    <w:basedOn w:val="TOC1"/>
    <w:rsid w:val="00BD324F"/>
    <w:pPr>
      <w:spacing w:before="180"/>
      <w:ind w:left="2693" w:hanging="2693"/>
    </w:pPr>
    <w:rPr>
      <w:b/>
    </w:rPr>
  </w:style>
  <w:style w:type="paragraph" w:styleId="TOC1">
    <w:name w:val="toc 1"/>
    <w:rsid w:val="00BD324F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eastAsia="en-US"/>
    </w:rPr>
  </w:style>
  <w:style w:type="paragraph" w:customStyle="1" w:styleId="EQ">
    <w:name w:val="EQ"/>
    <w:basedOn w:val="Normal"/>
    <w:next w:val="Normal"/>
    <w:rsid w:val="00BD324F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rsid w:val="00BD324F"/>
  </w:style>
  <w:style w:type="paragraph" w:styleId="Header">
    <w:name w:val="header"/>
    <w:link w:val="HeaderChar"/>
    <w:rsid w:val="00BD324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en-US"/>
    </w:rPr>
  </w:style>
  <w:style w:type="paragraph" w:customStyle="1" w:styleId="ZD">
    <w:name w:val="ZD"/>
    <w:rsid w:val="00BD324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rsid w:val="00BD324F"/>
    <w:pPr>
      <w:ind w:left="1701" w:hanging="1701"/>
    </w:pPr>
  </w:style>
  <w:style w:type="paragraph" w:styleId="TOC4">
    <w:name w:val="toc 4"/>
    <w:basedOn w:val="TOC3"/>
    <w:rsid w:val="00BD324F"/>
    <w:pPr>
      <w:ind w:left="1418" w:hanging="1418"/>
    </w:pPr>
  </w:style>
  <w:style w:type="paragraph" w:styleId="TOC3">
    <w:name w:val="toc 3"/>
    <w:basedOn w:val="TOC2"/>
    <w:rsid w:val="00BD324F"/>
    <w:pPr>
      <w:ind w:left="1134" w:hanging="1134"/>
    </w:pPr>
  </w:style>
  <w:style w:type="paragraph" w:styleId="TOC2">
    <w:name w:val="toc 2"/>
    <w:basedOn w:val="TOC1"/>
    <w:rsid w:val="00BD324F"/>
    <w:pPr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BD324F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BD324F"/>
    <w:pPr>
      <w:outlineLvl w:val="9"/>
    </w:pPr>
  </w:style>
  <w:style w:type="paragraph" w:customStyle="1" w:styleId="NF">
    <w:name w:val="NF"/>
    <w:basedOn w:val="NO"/>
    <w:rsid w:val="00BD324F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BD324F"/>
    <w:pPr>
      <w:keepLines/>
      <w:ind w:left="1135" w:hanging="851"/>
    </w:pPr>
  </w:style>
  <w:style w:type="paragraph" w:customStyle="1" w:styleId="PL">
    <w:name w:val="PL"/>
    <w:link w:val="PLChar"/>
    <w:rsid w:val="00BD324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rsid w:val="00BD324F"/>
    <w:pPr>
      <w:jc w:val="right"/>
    </w:pPr>
  </w:style>
  <w:style w:type="paragraph" w:customStyle="1" w:styleId="TAL">
    <w:name w:val="TAL"/>
    <w:basedOn w:val="Normal"/>
    <w:link w:val="TALChar"/>
    <w:rsid w:val="00BD324F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BD324F"/>
    <w:rPr>
      <w:b/>
    </w:rPr>
  </w:style>
  <w:style w:type="paragraph" w:customStyle="1" w:styleId="TAC">
    <w:name w:val="TAC"/>
    <w:basedOn w:val="TAL"/>
    <w:link w:val="TACChar"/>
    <w:rsid w:val="00BD324F"/>
    <w:pPr>
      <w:jc w:val="center"/>
    </w:pPr>
  </w:style>
  <w:style w:type="paragraph" w:customStyle="1" w:styleId="LD">
    <w:name w:val="LD"/>
    <w:rsid w:val="00BD324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link w:val="EXChar"/>
    <w:rsid w:val="00BD324F"/>
    <w:pPr>
      <w:keepLines/>
      <w:ind w:left="1702" w:hanging="1418"/>
    </w:pPr>
  </w:style>
  <w:style w:type="paragraph" w:customStyle="1" w:styleId="FP">
    <w:name w:val="FP"/>
    <w:basedOn w:val="Normal"/>
    <w:rsid w:val="00BD324F"/>
    <w:pPr>
      <w:spacing w:after="0"/>
    </w:pPr>
  </w:style>
  <w:style w:type="paragraph" w:customStyle="1" w:styleId="NW">
    <w:name w:val="NW"/>
    <w:basedOn w:val="NO"/>
    <w:rsid w:val="00BD324F"/>
    <w:pPr>
      <w:spacing w:after="0"/>
    </w:pPr>
  </w:style>
  <w:style w:type="paragraph" w:customStyle="1" w:styleId="EW">
    <w:name w:val="EW"/>
    <w:basedOn w:val="EX"/>
    <w:rsid w:val="00BD324F"/>
    <w:pPr>
      <w:spacing w:after="0"/>
    </w:pPr>
  </w:style>
  <w:style w:type="paragraph" w:customStyle="1" w:styleId="B1">
    <w:name w:val="B1"/>
    <w:basedOn w:val="List"/>
    <w:link w:val="B1Char"/>
    <w:rsid w:val="00BD324F"/>
  </w:style>
  <w:style w:type="paragraph" w:styleId="TOC6">
    <w:name w:val="toc 6"/>
    <w:basedOn w:val="TOC5"/>
    <w:next w:val="Normal"/>
    <w:rsid w:val="00BD324F"/>
    <w:pPr>
      <w:ind w:left="1985" w:hanging="1985"/>
    </w:pPr>
  </w:style>
  <w:style w:type="paragraph" w:styleId="TOC7">
    <w:name w:val="toc 7"/>
    <w:basedOn w:val="TOC6"/>
    <w:next w:val="Normal"/>
    <w:rsid w:val="00BD324F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BD324F"/>
    <w:rPr>
      <w:color w:val="FF0000"/>
    </w:rPr>
  </w:style>
  <w:style w:type="paragraph" w:customStyle="1" w:styleId="TH">
    <w:name w:val="TH"/>
    <w:basedOn w:val="Normal"/>
    <w:link w:val="THChar"/>
    <w:rsid w:val="00BD324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BD324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BD324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BD324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BD324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rsid w:val="00BD324F"/>
    <w:pPr>
      <w:ind w:left="851" w:hanging="851"/>
    </w:pPr>
  </w:style>
  <w:style w:type="paragraph" w:customStyle="1" w:styleId="ZH">
    <w:name w:val="ZH"/>
    <w:rsid w:val="00BD324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rsid w:val="00BD324F"/>
    <w:pPr>
      <w:keepNext w:val="0"/>
      <w:spacing w:before="0" w:after="240"/>
    </w:pPr>
  </w:style>
  <w:style w:type="paragraph" w:customStyle="1" w:styleId="ZG">
    <w:name w:val="ZG"/>
    <w:rsid w:val="00BD324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B2">
    <w:name w:val="B2"/>
    <w:basedOn w:val="List2"/>
    <w:link w:val="B2Char"/>
    <w:rsid w:val="00BD324F"/>
  </w:style>
  <w:style w:type="paragraph" w:customStyle="1" w:styleId="B3">
    <w:name w:val="B3"/>
    <w:basedOn w:val="List3"/>
    <w:rsid w:val="00BD324F"/>
  </w:style>
  <w:style w:type="paragraph" w:customStyle="1" w:styleId="B4">
    <w:name w:val="B4"/>
    <w:basedOn w:val="List4"/>
    <w:rsid w:val="00BD324F"/>
  </w:style>
  <w:style w:type="paragraph" w:customStyle="1" w:styleId="B5">
    <w:name w:val="B5"/>
    <w:basedOn w:val="List5"/>
    <w:rsid w:val="00BD324F"/>
  </w:style>
  <w:style w:type="paragraph" w:customStyle="1" w:styleId="ZTD">
    <w:name w:val="ZTD"/>
    <w:basedOn w:val="ZB"/>
    <w:rsid w:val="00BD324F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BD324F"/>
    <w:pPr>
      <w:framePr w:wrap="notBeside" w:y="16161"/>
    </w:p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1Char">
    <w:name w:val="Heading 1 Char"/>
    <w:link w:val="Heading1"/>
    <w:rsid w:val="003F3082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3F3082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3F3082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rsid w:val="003F3082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rsid w:val="003F3082"/>
    <w:rPr>
      <w:rFonts w:ascii="Arial" w:hAnsi="Arial"/>
      <w:sz w:val="22"/>
      <w:lang w:eastAsia="en-US"/>
    </w:rPr>
  </w:style>
  <w:style w:type="character" w:customStyle="1" w:styleId="Heading6Char">
    <w:name w:val="Heading 6 Char"/>
    <w:link w:val="Heading6"/>
    <w:rsid w:val="003F3082"/>
    <w:rPr>
      <w:rFonts w:ascii="Arial" w:hAnsi="Arial"/>
      <w:lang w:eastAsia="en-US"/>
    </w:rPr>
  </w:style>
  <w:style w:type="character" w:customStyle="1" w:styleId="Heading7Char">
    <w:name w:val="Heading 7 Char"/>
    <w:link w:val="Heading7"/>
    <w:rsid w:val="003F3082"/>
    <w:rPr>
      <w:rFonts w:ascii="Arial" w:hAnsi="Arial"/>
      <w:lang w:eastAsia="en-US"/>
    </w:rPr>
  </w:style>
  <w:style w:type="character" w:customStyle="1" w:styleId="Heading8Char">
    <w:name w:val="Heading 8 Char"/>
    <w:link w:val="Heading8"/>
    <w:rsid w:val="003F3082"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rsid w:val="003F3082"/>
    <w:rPr>
      <w:rFonts w:ascii="Arial" w:hAnsi="Arial"/>
      <w:sz w:val="36"/>
      <w:lang w:eastAsia="en-US"/>
    </w:rPr>
  </w:style>
  <w:style w:type="character" w:styleId="HTMLCode">
    <w:name w:val="HTML Code"/>
    <w:uiPriority w:val="99"/>
    <w:unhideWhenUsed/>
    <w:rsid w:val="003F3082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semiHidden/>
    <w:rsid w:val="003F3082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3F308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eastAsia="zh-CN"/>
    </w:rPr>
  </w:style>
  <w:style w:type="character" w:customStyle="1" w:styleId="HTMLPreformattedChar">
    <w:name w:val="HTML Preformatted Char"/>
    <w:link w:val="HTMLPreformatted"/>
    <w:uiPriority w:val="99"/>
    <w:rsid w:val="003F3082"/>
    <w:rPr>
      <w:rFonts w:ascii="Courier New" w:hAnsi="Courier New" w:cs="Courier New"/>
      <w:lang w:eastAsia="zh-CN"/>
    </w:rPr>
  </w:style>
  <w:style w:type="paragraph" w:styleId="Index1">
    <w:name w:val="index 1"/>
    <w:basedOn w:val="Normal"/>
    <w:rsid w:val="00BD324F"/>
    <w:pPr>
      <w:keepLines/>
    </w:pPr>
  </w:style>
  <w:style w:type="paragraph" w:styleId="Index2">
    <w:name w:val="index 2"/>
    <w:basedOn w:val="Index1"/>
    <w:rsid w:val="00BD324F"/>
    <w:pPr>
      <w:ind w:left="284"/>
    </w:pPr>
  </w:style>
  <w:style w:type="paragraph" w:styleId="FootnoteText">
    <w:name w:val="footnote text"/>
    <w:basedOn w:val="Normal"/>
    <w:link w:val="FootnoteTextChar"/>
    <w:rsid w:val="00BD324F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F3082"/>
    <w:rPr>
      <w:sz w:val="16"/>
      <w:lang w:eastAsia="en-US"/>
    </w:rPr>
  </w:style>
  <w:style w:type="paragraph" w:styleId="CommentText">
    <w:name w:val="annotation text"/>
    <w:basedOn w:val="Normal"/>
    <w:link w:val="CommentTextChar"/>
    <w:unhideWhenUsed/>
    <w:qFormat/>
    <w:rsid w:val="003F3082"/>
    <w:rPr>
      <w:rFonts w:eastAsia="SimSun"/>
    </w:rPr>
  </w:style>
  <w:style w:type="character" w:customStyle="1" w:styleId="CommentTextChar">
    <w:name w:val="Comment Text Char"/>
    <w:link w:val="CommentText"/>
    <w:qFormat/>
    <w:rsid w:val="003F3082"/>
    <w:rPr>
      <w:rFonts w:eastAsia="SimSun"/>
      <w:lang w:eastAsia="en-US"/>
    </w:rPr>
  </w:style>
  <w:style w:type="character" w:customStyle="1" w:styleId="HeaderChar">
    <w:name w:val="Header Char"/>
    <w:link w:val="Header"/>
    <w:rsid w:val="003F3082"/>
    <w:rPr>
      <w:rFonts w:ascii="Arial" w:hAnsi="Arial"/>
      <w:b/>
      <w:sz w:val="18"/>
      <w:lang w:eastAsia="en-US"/>
    </w:rPr>
  </w:style>
  <w:style w:type="character" w:customStyle="1" w:styleId="FooterChar">
    <w:name w:val="Footer Char"/>
    <w:link w:val="Footer"/>
    <w:rsid w:val="003F3082"/>
    <w:rPr>
      <w:rFonts w:ascii="Arial" w:hAnsi="Arial"/>
      <w:b/>
      <w:i/>
      <w:sz w:val="18"/>
      <w:lang w:eastAsia="en-US"/>
    </w:rPr>
  </w:style>
  <w:style w:type="paragraph" w:styleId="Caption">
    <w:name w:val="caption"/>
    <w:basedOn w:val="Normal"/>
    <w:next w:val="Normal"/>
    <w:unhideWhenUsed/>
    <w:qFormat/>
    <w:rsid w:val="003F3082"/>
    <w:rPr>
      <w:rFonts w:eastAsia="SimSun"/>
      <w:b/>
      <w:bCs/>
    </w:rPr>
  </w:style>
  <w:style w:type="paragraph" w:styleId="List">
    <w:name w:val="List"/>
    <w:basedOn w:val="Normal"/>
    <w:rsid w:val="00BD324F"/>
    <w:pPr>
      <w:ind w:left="568" w:hanging="284"/>
    </w:pPr>
  </w:style>
  <w:style w:type="paragraph" w:styleId="ListBullet">
    <w:name w:val="List Bullet"/>
    <w:basedOn w:val="List"/>
    <w:rsid w:val="00BD324F"/>
  </w:style>
  <w:style w:type="paragraph" w:styleId="ListNumber">
    <w:name w:val="List Number"/>
    <w:basedOn w:val="List"/>
    <w:rsid w:val="00BD324F"/>
  </w:style>
  <w:style w:type="paragraph" w:styleId="List2">
    <w:name w:val="List 2"/>
    <w:basedOn w:val="List"/>
    <w:rsid w:val="00BD324F"/>
    <w:pPr>
      <w:ind w:left="851"/>
    </w:pPr>
  </w:style>
  <w:style w:type="paragraph" w:styleId="List3">
    <w:name w:val="List 3"/>
    <w:basedOn w:val="List2"/>
    <w:rsid w:val="00BD324F"/>
    <w:pPr>
      <w:ind w:left="1135"/>
    </w:pPr>
  </w:style>
  <w:style w:type="paragraph" w:styleId="List4">
    <w:name w:val="List 4"/>
    <w:basedOn w:val="List3"/>
    <w:rsid w:val="00BD324F"/>
    <w:pPr>
      <w:ind w:left="1418"/>
    </w:pPr>
  </w:style>
  <w:style w:type="paragraph" w:styleId="List5">
    <w:name w:val="List 5"/>
    <w:basedOn w:val="List4"/>
    <w:rsid w:val="00BD324F"/>
    <w:pPr>
      <w:ind w:left="1702"/>
    </w:pPr>
  </w:style>
  <w:style w:type="paragraph" w:styleId="ListBullet2">
    <w:name w:val="List Bullet 2"/>
    <w:basedOn w:val="ListBullet"/>
    <w:rsid w:val="00BD324F"/>
    <w:pPr>
      <w:ind w:left="851"/>
    </w:pPr>
  </w:style>
  <w:style w:type="paragraph" w:styleId="ListBullet3">
    <w:name w:val="List Bullet 3"/>
    <w:basedOn w:val="ListBullet2"/>
    <w:rsid w:val="00BD324F"/>
    <w:pPr>
      <w:ind w:left="1135"/>
    </w:pPr>
  </w:style>
  <w:style w:type="paragraph" w:styleId="ListBullet4">
    <w:name w:val="List Bullet 4"/>
    <w:basedOn w:val="ListBullet3"/>
    <w:rsid w:val="00BD324F"/>
    <w:pPr>
      <w:ind w:left="1418"/>
    </w:pPr>
  </w:style>
  <w:style w:type="paragraph" w:styleId="ListBullet5">
    <w:name w:val="List Bullet 5"/>
    <w:basedOn w:val="ListBullet4"/>
    <w:rsid w:val="00BD324F"/>
    <w:pPr>
      <w:ind w:left="1702"/>
    </w:pPr>
  </w:style>
  <w:style w:type="paragraph" w:styleId="ListNumber2">
    <w:name w:val="List Number 2"/>
    <w:basedOn w:val="ListNumber"/>
    <w:rsid w:val="00BD324F"/>
    <w:pPr>
      <w:ind w:left="851"/>
    </w:pPr>
  </w:style>
  <w:style w:type="paragraph" w:styleId="BodyText">
    <w:name w:val="Body Text"/>
    <w:basedOn w:val="Normal"/>
    <w:link w:val="BodyTextChar"/>
    <w:uiPriority w:val="99"/>
    <w:unhideWhenUsed/>
    <w:rsid w:val="003F3082"/>
    <w:rPr>
      <w:rFonts w:eastAsia="SimSun"/>
    </w:rPr>
  </w:style>
  <w:style w:type="character" w:customStyle="1" w:styleId="BodyTextChar">
    <w:name w:val="Body Text Char"/>
    <w:link w:val="BodyText"/>
    <w:uiPriority w:val="99"/>
    <w:rsid w:val="003F3082"/>
    <w:rPr>
      <w:rFonts w:eastAsia="SimSun"/>
      <w:lang w:eastAsia="en-US"/>
    </w:rPr>
  </w:style>
  <w:style w:type="paragraph" w:styleId="BodyTextFirstIndent">
    <w:name w:val="Body Text First Indent"/>
    <w:basedOn w:val="Normal"/>
    <w:link w:val="BodyTextFirstIndentChar"/>
    <w:unhideWhenUsed/>
    <w:rsid w:val="003F3082"/>
    <w:pPr>
      <w:widowControl w:val="0"/>
      <w:spacing w:after="0" w:line="360" w:lineRule="auto"/>
      <w:ind w:firstLineChars="200" w:firstLine="420"/>
      <w:jc w:val="both"/>
    </w:pPr>
    <w:rPr>
      <w:rFonts w:ascii="Arial" w:eastAsia="SimSun" w:hAnsi="Arial"/>
      <w:sz w:val="21"/>
      <w:szCs w:val="21"/>
      <w:lang w:eastAsia="zh-CN"/>
    </w:rPr>
  </w:style>
  <w:style w:type="character" w:customStyle="1" w:styleId="BodyTextFirstIndentChar">
    <w:name w:val="Body Text First Indent Char"/>
    <w:link w:val="BodyTextFirstIndent"/>
    <w:rsid w:val="003F3082"/>
    <w:rPr>
      <w:rFonts w:ascii="Arial" w:eastAsia="SimSun" w:hAnsi="Arial"/>
      <w:sz w:val="21"/>
      <w:szCs w:val="21"/>
      <w:lang w:eastAsia="zh-CN"/>
    </w:rPr>
  </w:style>
  <w:style w:type="paragraph" w:styleId="DocumentMap">
    <w:name w:val="Document Map"/>
    <w:basedOn w:val="Normal"/>
    <w:link w:val="DocumentMapChar"/>
    <w:unhideWhenUsed/>
    <w:rsid w:val="003F3082"/>
    <w:pPr>
      <w:shd w:val="clear" w:color="auto" w:fill="000080"/>
    </w:pPr>
    <w:rPr>
      <w:rFonts w:ascii="Tahoma" w:eastAsia="SimSun" w:hAnsi="Tahoma" w:cs="Tahoma"/>
    </w:rPr>
  </w:style>
  <w:style w:type="character" w:customStyle="1" w:styleId="DocumentMapChar">
    <w:name w:val="Document Map Char"/>
    <w:link w:val="DocumentMap"/>
    <w:rsid w:val="003F3082"/>
    <w:rPr>
      <w:rFonts w:ascii="Tahoma" w:eastAsia="SimSun" w:hAnsi="Tahoma" w:cs="Tahoma"/>
      <w:shd w:val="clear" w:color="auto" w:fill="000080"/>
      <w:lang w:eastAsia="en-US"/>
    </w:rPr>
  </w:style>
  <w:style w:type="paragraph" w:styleId="PlainText">
    <w:name w:val="Plain Text"/>
    <w:basedOn w:val="Normal"/>
    <w:link w:val="PlainTextChar"/>
    <w:uiPriority w:val="99"/>
    <w:unhideWhenUsed/>
    <w:rsid w:val="003F3082"/>
    <w:pPr>
      <w:widowControl w:val="0"/>
      <w:spacing w:after="0"/>
      <w:jc w:val="both"/>
    </w:pPr>
    <w:rPr>
      <w:rFonts w:ascii="SimSun" w:eastAsia="SimSun" w:hAnsi="Courier New" w:cs="Courier New"/>
      <w:kern w:val="2"/>
      <w:sz w:val="21"/>
      <w:szCs w:val="21"/>
      <w:lang w:eastAsia="zh-CN"/>
    </w:rPr>
  </w:style>
  <w:style w:type="character" w:customStyle="1" w:styleId="PlainTextChar">
    <w:name w:val="Plain Text Char"/>
    <w:link w:val="PlainText"/>
    <w:uiPriority w:val="99"/>
    <w:rsid w:val="003F3082"/>
    <w:rPr>
      <w:rFonts w:ascii="SimSun" w:eastAsia="SimSun" w:hAnsi="Courier New" w:cs="Courier New"/>
      <w:kern w:val="2"/>
      <w:sz w:val="21"/>
      <w:szCs w:val="21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3F3082"/>
    <w:rPr>
      <w:rFonts w:eastAsia="DengXian"/>
      <w:b/>
      <w:bCs/>
    </w:rPr>
  </w:style>
  <w:style w:type="character" w:customStyle="1" w:styleId="CommentSubjectChar">
    <w:name w:val="Comment Subject Char"/>
    <w:link w:val="CommentSubject"/>
    <w:rsid w:val="003F3082"/>
    <w:rPr>
      <w:rFonts w:eastAsia="DengXian"/>
      <w:b/>
      <w:bCs/>
      <w:lang w:eastAsia="en-US"/>
    </w:rPr>
  </w:style>
  <w:style w:type="paragraph" w:styleId="Revision">
    <w:name w:val="Revision"/>
    <w:uiPriority w:val="99"/>
    <w:semiHidden/>
    <w:rsid w:val="003F3082"/>
    <w:rPr>
      <w:rFonts w:eastAsia="SimSun"/>
      <w:lang w:eastAsia="en-US"/>
    </w:rPr>
  </w:style>
  <w:style w:type="paragraph" w:styleId="ListParagraph">
    <w:name w:val="List Paragraph"/>
    <w:basedOn w:val="Normal"/>
    <w:uiPriority w:val="34"/>
    <w:qFormat/>
    <w:rsid w:val="003F3082"/>
    <w:pPr>
      <w:spacing w:after="0"/>
      <w:ind w:left="720"/>
      <w:contextualSpacing/>
    </w:pPr>
    <w:rPr>
      <w:rFonts w:ascii="Arial" w:hAnsi="Arial"/>
      <w:sz w:val="22"/>
    </w:rPr>
  </w:style>
  <w:style w:type="character" w:customStyle="1" w:styleId="NOChar">
    <w:name w:val="NO Char"/>
    <w:link w:val="NO"/>
    <w:qFormat/>
    <w:locked/>
    <w:rsid w:val="003F3082"/>
    <w:rPr>
      <w:lang w:eastAsia="en-US"/>
    </w:rPr>
  </w:style>
  <w:style w:type="character" w:customStyle="1" w:styleId="PLChar">
    <w:name w:val="PL Char"/>
    <w:link w:val="PL"/>
    <w:qFormat/>
    <w:locked/>
    <w:rsid w:val="003F3082"/>
    <w:rPr>
      <w:rFonts w:ascii="Courier New" w:hAnsi="Courier New"/>
      <w:sz w:val="16"/>
      <w:lang w:eastAsia="en-US"/>
    </w:rPr>
  </w:style>
  <w:style w:type="character" w:customStyle="1" w:styleId="TALChar">
    <w:name w:val="TAL Char"/>
    <w:link w:val="TAL"/>
    <w:qFormat/>
    <w:locked/>
    <w:rsid w:val="003F3082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locked/>
    <w:rsid w:val="003F3082"/>
    <w:rPr>
      <w:rFonts w:ascii="Arial" w:hAnsi="Arial"/>
      <w:sz w:val="18"/>
      <w:lang w:eastAsia="en-US"/>
    </w:rPr>
  </w:style>
  <w:style w:type="character" w:customStyle="1" w:styleId="EXChar">
    <w:name w:val="EX Char"/>
    <w:link w:val="EX"/>
    <w:locked/>
    <w:rsid w:val="003F3082"/>
    <w:rPr>
      <w:lang w:eastAsia="en-US"/>
    </w:rPr>
  </w:style>
  <w:style w:type="character" w:customStyle="1" w:styleId="B1Char">
    <w:name w:val="B1 Char"/>
    <w:link w:val="B1"/>
    <w:qFormat/>
    <w:locked/>
    <w:rsid w:val="003F3082"/>
    <w:rPr>
      <w:lang w:eastAsia="en-US"/>
    </w:rPr>
  </w:style>
  <w:style w:type="character" w:customStyle="1" w:styleId="EditorsNoteChar">
    <w:name w:val="Editor's Note Char"/>
    <w:link w:val="EditorsNote"/>
    <w:locked/>
    <w:rsid w:val="003F3082"/>
    <w:rPr>
      <w:color w:val="FF0000"/>
      <w:lang w:eastAsia="en-US"/>
    </w:rPr>
  </w:style>
  <w:style w:type="character" w:customStyle="1" w:styleId="THChar">
    <w:name w:val="TH Char"/>
    <w:link w:val="TH"/>
    <w:locked/>
    <w:rsid w:val="003F3082"/>
    <w:rPr>
      <w:rFonts w:ascii="Arial" w:hAnsi="Arial"/>
      <w:b/>
      <w:lang w:eastAsia="en-US"/>
    </w:rPr>
  </w:style>
  <w:style w:type="character" w:customStyle="1" w:styleId="TFChar">
    <w:name w:val="TF Char"/>
    <w:link w:val="TF"/>
    <w:locked/>
    <w:rsid w:val="003F3082"/>
    <w:rPr>
      <w:rFonts w:ascii="Arial" w:hAnsi="Arial"/>
      <w:b/>
      <w:lang w:eastAsia="en-US"/>
    </w:rPr>
  </w:style>
  <w:style w:type="character" w:customStyle="1" w:styleId="B2Char">
    <w:name w:val="B2 Char"/>
    <w:link w:val="B2"/>
    <w:qFormat/>
    <w:locked/>
    <w:rsid w:val="003F3082"/>
    <w:rPr>
      <w:lang w:eastAsia="en-US"/>
    </w:rPr>
  </w:style>
  <w:style w:type="paragraph" w:customStyle="1" w:styleId="FL">
    <w:name w:val="FL"/>
    <w:basedOn w:val="Normal"/>
    <w:rsid w:val="00BD324F"/>
    <w:pPr>
      <w:keepNext/>
      <w:keepLines/>
      <w:spacing w:before="60"/>
      <w:jc w:val="center"/>
    </w:pPr>
    <w:rPr>
      <w:rFonts w:ascii="Arial" w:hAnsi="Arial"/>
      <w:b/>
    </w:rPr>
  </w:style>
  <w:style w:type="character" w:styleId="FootnoteReference">
    <w:name w:val="footnote reference"/>
    <w:basedOn w:val="DefaultParagraphFont"/>
    <w:rsid w:val="00BD324F"/>
    <w:rPr>
      <w:b/>
      <w:position w:val="6"/>
      <w:sz w:val="16"/>
    </w:rPr>
  </w:style>
  <w:style w:type="character" w:styleId="CommentReference">
    <w:name w:val="annotation reference"/>
    <w:unhideWhenUsed/>
    <w:qFormat/>
    <w:rsid w:val="003F3082"/>
    <w:rPr>
      <w:sz w:val="16"/>
      <w:szCs w:val="16"/>
    </w:rPr>
  </w:style>
  <w:style w:type="character" w:customStyle="1" w:styleId="TAHCar">
    <w:name w:val="TAH Car"/>
    <w:link w:val="TAH"/>
    <w:locked/>
    <w:rsid w:val="003F3082"/>
    <w:rPr>
      <w:rFonts w:ascii="Arial" w:hAnsi="Arial"/>
      <w:b/>
      <w:sz w:val="18"/>
      <w:lang w:eastAsia="en-US"/>
    </w:rPr>
  </w:style>
  <w:style w:type="character" w:customStyle="1" w:styleId="desc">
    <w:name w:val="desc"/>
    <w:rsid w:val="003F3082"/>
  </w:style>
  <w:style w:type="character" w:customStyle="1" w:styleId="msoins0">
    <w:name w:val="msoins"/>
    <w:rsid w:val="003F3082"/>
  </w:style>
  <w:style w:type="character" w:customStyle="1" w:styleId="NOZchn">
    <w:name w:val="NO Zchn"/>
    <w:locked/>
    <w:rsid w:val="003F3082"/>
    <w:rPr>
      <w:rFonts w:ascii="Times New Roman" w:hAnsi="Times New Roman" w:cs="Times New Roman" w:hint="default"/>
      <w:lang w:val="en-GB"/>
    </w:rPr>
  </w:style>
  <w:style w:type="character" w:customStyle="1" w:styleId="normaltextrun1">
    <w:name w:val="normaltextrun1"/>
    <w:rsid w:val="003F3082"/>
  </w:style>
  <w:style w:type="character" w:customStyle="1" w:styleId="spellingerror">
    <w:name w:val="spellingerror"/>
    <w:rsid w:val="003F3082"/>
  </w:style>
  <w:style w:type="character" w:customStyle="1" w:styleId="eop">
    <w:name w:val="eop"/>
    <w:rsid w:val="003F3082"/>
  </w:style>
  <w:style w:type="character" w:customStyle="1" w:styleId="EXCar">
    <w:name w:val="EX Car"/>
    <w:rsid w:val="003F3082"/>
    <w:rPr>
      <w:lang w:val="en-GB" w:eastAsia="en-US"/>
    </w:rPr>
  </w:style>
  <w:style w:type="character" w:customStyle="1" w:styleId="TAHChar">
    <w:name w:val="TAH Char"/>
    <w:rsid w:val="003F3082"/>
    <w:rPr>
      <w:rFonts w:ascii="Arial" w:hAnsi="Arial" w:cs="Arial" w:hint="default"/>
      <w:b/>
      <w:bCs w:val="0"/>
      <w:sz w:val="18"/>
      <w:lang w:eastAsia="en-US"/>
    </w:rPr>
  </w:style>
  <w:style w:type="character" w:customStyle="1" w:styleId="Heading2Char1">
    <w:name w:val="Heading 2 Char1"/>
    <w:semiHidden/>
    <w:rsid w:val="003F3082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character" w:customStyle="1" w:styleId="idiff">
    <w:name w:val="idiff"/>
    <w:rsid w:val="003F3082"/>
  </w:style>
  <w:style w:type="character" w:customStyle="1" w:styleId="line">
    <w:name w:val="line"/>
    <w:rsid w:val="003F3082"/>
  </w:style>
  <w:style w:type="character" w:customStyle="1" w:styleId="HeaderChar1">
    <w:name w:val="Header Char1"/>
    <w:semiHidden/>
    <w:rsid w:val="00157558"/>
    <w:rPr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2143C9"/>
    <w:rPr>
      <w:color w:val="605E5C"/>
      <w:shd w:val="clear" w:color="auto" w:fill="E1DFDD"/>
    </w:rPr>
  </w:style>
  <w:style w:type="paragraph" w:styleId="Bibliography">
    <w:name w:val="Bibliography"/>
    <w:basedOn w:val="Normal"/>
    <w:next w:val="Normal"/>
    <w:uiPriority w:val="37"/>
    <w:semiHidden/>
    <w:unhideWhenUsed/>
    <w:rsid w:val="00283A19"/>
  </w:style>
  <w:style w:type="paragraph" w:styleId="BlockText">
    <w:name w:val="Block Text"/>
    <w:basedOn w:val="Normal"/>
    <w:rsid w:val="00283A19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rsid w:val="00283A19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283A19"/>
    <w:rPr>
      <w:lang w:eastAsia="en-US"/>
    </w:rPr>
  </w:style>
  <w:style w:type="paragraph" w:styleId="BodyText3">
    <w:name w:val="Body Text 3"/>
    <w:basedOn w:val="Normal"/>
    <w:link w:val="BodyText3Char"/>
    <w:rsid w:val="00283A19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283A19"/>
    <w:rPr>
      <w:sz w:val="16"/>
      <w:szCs w:val="16"/>
      <w:lang w:eastAsia="en-US"/>
    </w:rPr>
  </w:style>
  <w:style w:type="paragraph" w:styleId="BodyTextIndent">
    <w:name w:val="Body Text Indent"/>
    <w:basedOn w:val="Normal"/>
    <w:link w:val="BodyTextIndentChar"/>
    <w:rsid w:val="00283A19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283A19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283A19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283A19"/>
    <w:rPr>
      <w:lang w:eastAsia="en-US"/>
    </w:rPr>
  </w:style>
  <w:style w:type="paragraph" w:styleId="BodyTextIndent2">
    <w:name w:val="Body Text Indent 2"/>
    <w:basedOn w:val="Normal"/>
    <w:link w:val="BodyTextIndent2Char"/>
    <w:rsid w:val="00283A19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283A19"/>
    <w:rPr>
      <w:lang w:eastAsia="en-US"/>
    </w:rPr>
  </w:style>
  <w:style w:type="paragraph" w:styleId="BodyTextIndent3">
    <w:name w:val="Body Text Indent 3"/>
    <w:basedOn w:val="Normal"/>
    <w:link w:val="BodyTextIndent3Char"/>
    <w:rsid w:val="00283A19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283A19"/>
    <w:rPr>
      <w:sz w:val="16"/>
      <w:szCs w:val="16"/>
      <w:lang w:eastAsia="en-US"/>
    </w:rPr>
  </w:style>
  <w:style w:type="paragraph" w:styleId="Closing">
    <w:name w:val="Closing"/>
    <w:basedOn w:val="Normal"/>
    <w:link w:val="ClosingChar"/>
    <w:rsid w:val="00283A19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283A19"/>
    <w:rPr>
      <w:lang w:eastAsia="en-US"/>
    </w:rPr>
  </w:style>
  <w:style w:type="paragraph" w:styleId="Date">
    <w:name w:val="Date"/>
    <w:basedOn w:val="Normal"/>
    <w:next w:val="Normal"/>
    <w:link w:val="DateChar"/>
    <w:rsid w:val="00283A19"/>
  </w:style>
  <w:style w:type="character" w:customStyle="1" w:styleId="DateChar">
    <w:name w:val="Date Char"/>
    <w:basedOn w:val="DefaultParagraphFont"/>
    <w:link w:val="Date"/>
    <w:rsid w:val="00283A19"/>
    <w:rPr>
      <w:lang w:eastAsia="en-US"/>
    </w:rPr>
  </w:style>
  <w:style w:type="paragraph" w:styleId="E-mailSignature">
    <w:name w:val="E-mail Signature"/>
    <w:basedOn w:val="Normal"/>
    <w:link w:val="E-mailSignatureChar"/>
    <w:rsid w:val="00283A19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283A19"/>
    <w:rPr>
      <w:lang w:eastAsia="en-US"/>
    </w:rPr>
  </w:style>
  <w:style w:type="paragraph" w:styleId="EndnoteText">
    <w:name w:val="endnote text"/>
    <w:basedOn w:val="Normal"/>
    <w:link w:val="EndnoteTextChar"/>
    <w:rsid w:val="00283A19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283A19"/>
    <w:rPr>
      <w:lang w:eastAsia="en-US"/>
    </w:rPr>
  </w:style>
  <w:style w:type="paragraph" w:styleId="EnvelopeAddress">
    <w:name w:val="envelope address"/>
    <w:basedOn w:val="Normal"/>
    <w:rsid w:val="00283A19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283A19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283A19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283A19"/>
    <w:rPr>
      <w:i/>
      <w:iCs/>
      <w:lang w:eastAsia="en-US"/>
    </w:rPr>
  </w:style>
  <w:style w:type="paragraph" w:styleId="Index3">
    <w:name w:val="index 3"/>
    <w:basedOn w:val="Normal"/>
    <w:next w:val="Normal"/>
    <w:rsid w:val="00283A19"/>
    <w:pPr>
      <w:spacing w:after="0"/>
      <w:ind w:left="600" w:hanging="200"/>
    </w:pPr>
  </w:style>
  <w:style w:type="paragraph" w:styleId="Index4">
    <w:name w:val="index 4"/>
    <w:basedOn w:val="Normal"/>
    <w:next w:val="Normal"/>
    <w:rsid w:val="00283A19"/>
    <w:pPr>
      <w:spacing w:after="0"/>
      <w:ind w:left="800" w:hanging="200"/>
    </w:pPr>
  </w:style>
  <w:style w:type="paragraph" w:styleId="Index5">
    <w:name w:val="index 5"/>
    <w:basedOn w:val="Normal"/>
    <w:next w:val="Normal"/>
    <w:rsid w:val="00283A19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283A19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283A19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283A19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283A19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283A19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83A19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83A19"/>
    <w:rPr>
      <w:i/>
      <w:iCs/>
      <w:color w:val="4472C4" w:themeColor="accent1"/>
      <w:lang w:eastAsia="en-US"/>
    </w:rPr>
  </w:style>
  <w:style w:type="paragraph" w:styleId="ListContinue">
    <w:name w:val="List Continue"/>
    <w:basedOn w:val="Normal"/>
    <w:rsid w:val="00283A19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283A19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283A19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283A19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283A19"/>
    <w:pPr>
      <w:spacing w:after="120"/>
      <w:ind w:left="1415"/>
      <w:contextualSpacing/>
    </w:pPr>
  </w:style>
  <w:style w:type="paragraph" w:styleId="ListNumber3">
    <w:name w:val="List Number 3"/>
    <w:basedOn w:val="Normal"/>
    <w:rsid w:val="00283A19"/>
    <w:pPr>
      <w:numPr>
        <w:numId w:val="1"/>
      </w:numPr>
      <w:contextualSpacing/>
    </w:pPr>
  </w:style>
  <w:style w:type="paragraph" w:styleId="ListNumber4">
    <w:name w:val="List Number 4"/>
    <w:basedOn w:val="Normal"/>
    <w:rsid w:val="00283A19"/>
    <w:pPr>
      <w:numPr>
        <w:numId w:val="2"/>
      </w:numPr>
      <w:contextualSpacing/>
    </w:pPr>
  </w:style>
  <w:style w:type="paragraph" w:styleId="ListNumber5">
    <w:name w:val="List Number 5"/>
    <w:basedOn w:val="Normal"/>
    <w:rsid w:val="00283A19"/>
    <w:pPr>
      <w:numPr>
        <w:numId w:val="3"/>
      </w:numPr>
      <w:contextualSpacing/>
    </w:pPr>
  </w:style>
  <w:style w:type="paragraph" w:styleId="MacroText">
    <w:name w:val="macro"/>
    <w:link w:val="MacroTextChar"/>
    <w:rsid w:val="00283A1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283A19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283A1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283A19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283A19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styleId="NormalWeb">
    <w:name w:val="Normal (Web)"/>
    <w:basedOn w:val="Normal"/>
    <w:rsid w:val="00283A19"/>
    <w:rPr>
      <w:sz w:val="24"/>
      <w:szCs w:val="24"/>
    </w:rPr>
  </w:style>
  <w:style w:type="paragraph" w:styleId="NormalIndent">
    <w:name w:val="Normal Indent"/>
    <w:basedOn w:val="Normal"/>
    <w:rsid w:val="00283A19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283A19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283A19"/>
    <w:rPr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283A19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83A19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283A19"/>
  </w:style>
  <w:style w:type="character" w:customStyle="1" w:styleId="SalutationChar">
    <w:name w:val="Salutation Char"/>
    <w:basedOn w:val="DefaultParagraphFont"/>
    <w:link w:val="Salutation"/>
    <w:rsid w:val="00283A19"/>
    <w:rPr>
      <w:lang w:eastAsia="en-US"/>
    </w:rPr>
  </w:style>
  <w:style w:type="paragraph" w:styleId="Signature">
    <w:name w:val="Signature"/>
    <w:basedOn w:val="Normal"/>
    <w:link w:val="SignatureChar"/>
    <w:rsid w:val="00283A19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283A19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283A19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283A19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283A19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283A19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283A19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283A19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283A19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83A19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82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7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8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25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9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1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1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0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02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1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96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7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9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07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83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8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23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82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6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1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Microsoft_Word_97_-_2003_Document.doc"/><Relationship Id="rId18" Type="http://schemas.openxmlformats.org/officeDocument/2006/relationships/footer" Target="footer1.xml"/><Relationship Id="rId3" Type="http://schemas.openxmlformats.org/officeDocument/2006/relationships/numbering" Target="numbering.xml"/><Relationship Id="rId21" Type="http://schemas.openxmlformats.org/officeDocument/2006/relationships/footer" Target="footer3.xml"/><Relationship Id="rId7" Type="http://schemas.openxmlformats.org/officeDocument/2006/relationships/footnotes" Target="footnotes.xml"/><Relationship Id="rId12" Type="http://schemas.openxmlformats.org/officeDocument/2006/relationships/image" Target="media/image3.emf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5" Type="http://schemas.openxmlformats.org/officeDocument/2006/relationships/oleObject" Target="embeddings/Microsoft_Word_97_-_2003_Document1.doc"/><Relationship Id="rId23" Type="http://schemas.openxmlformats.org/officeDocument/2006/relationships/theme" Target="theme/theme1.xml"/><Relationship Id="rId10" Type="http://schemas.openxmlformats.org/officeDocument/2006/relationships/package" Target="embeddings/Microsoft_Visio_Drawing.vsdx"/><Relationship Id="rId19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image" Target="media/image4.emf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</TotalTime>
  <Pages>56</Pages>
  <Words>19587</Words>
  <Characters>111650</Characters>
  <Application>Microsoft Office Word</Application>
  <DocSecurity>0</DocSecurity>
  <Lines>930</Lines>
  <Paragraphs>261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130976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43.020_CR0064_(Rel-11)_TEI11</cp:lastModifiedBy>
  <cp:revision>21</cp:revision>
  <cp:lastPrinted>2019-02-25T14:05:00Z</cp:lastPrinted>
  <dcterms:created xsi:type="dcterms:W3CDTF">2021-06-24T13:50:00Z</dcterms:created>
  <dcterms:modified xsi:type="dcterms:W3CDTF">2022-03-30T14:57:00Z</dcterms:modified>
</cp:coreProperties>
</file>