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350B7647"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r w:rsidR="00C80525">
              <w:t>6</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2023-</w:t>
            </w:r>
            <w:bookmarkEnd w:id="4"/>
            <w:r w:rsidR="00C80525" w:rsidRPr="00623B86">
              <w:rPr>
                <w:sz w:val="32"/>
              </w:rPr>
              <w:t>0</w:t>
            </w:r>
            <w:r w:rsidR="00C80525">
              <w:rPr>
                <w:sz w:val="32"/>
              </w:rPr>
              <w:t>9</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65.45pt" o:ole="">
                  <v:imagedata r:id="rId9" o:title=""/>
                </v:shape>
                <o:OLEObject Type="Embed" ProgID="Word.Picture.8" ShapeID="_x0000_i1025" DrawAspect="Content" ObjectID="_1756731307"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1pt;height:74.8pt" o:ole="">
                  <v:imagedata r:id="rId11" o:title=""/>
                </v:shape>
                <o:OLEObject Type="Embed" ProgID="Word.Picture.8" ShapeID="_x0000_i1026" DrawAspect="Content" ObjectID="_1756731308"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r w:rsidR="00C6688B" w:rsidRPr="00623B86">
              <w:rPr>
                <w:noProof/>
                <w:sz w:val="18"/>
              </w:rPr>
              <w:t>3</w:t>
            </w:r>
            <w:bookmarkEnd w:id="12"/>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662C6183" w14:textId="64B69F5E" w:rsidR="00E80C0F"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E80C0F">
        <w:rPr>
          <w:noProof/>
        </w:rPr>
        <w:t>Foreword</w:t>
      </w:r>
      <w:r w:rsidR="00E80C0F">
        <w:rPr>
          <w:noProof/>
        </w:rPr>
        <w:tab/>
      </w:r>
      <w:r w:rsidR="00E80C0F">
        <w:rPr>
          <w:noProof/>
        </w:rPr>
        <w:fldChar w:fldCharType="begin" w:fldLock="1"/>
      </w:r>
      <w:r w:rsidR="00E80C0F">
        <w:rPr>
          <w:noProof/>
        </w:rPr>
        <w:instrText xml:space="preserve"> PAGEREF _Toc139374208 \h </w:instrText>
      </w:r>
      <w:r w:rsidR="00E80C0F">
        <w:rPr>
          <w:noProof/>
        </w:rPr>
      </w:r>
      <w:r w:rsidR="00E80C0F">
        <w:rPr>
          <w:noProof/>
        </w:rPr>
        <w:fldChar w:fldCharType="separate"/>
      </w:r>
      <w:r w:rsidR="00E80C0F">
        <w:rPr>
          <w:noProof/>
        </w:rPr>
        <w:t>14</w:t>
      </w:r>
      <w:r w:rsidR="00E80C0F">
        <w:rPr>
          <w:noProof/>
        </w:rPr>
        <w:fldChar w:fldCharType="end"/>
      </w:r>
    </w:p>
    <w:p w14:paraId="4FA5CDEF" w14:textId="3DA7C3A5"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_Toc139374209 \h </w:instrText>
      </w:r>
      <w:r>
        <w:rPr>
          <w:noProof/>
        </w:rPr>
      </w:r>
      <w:r>
        <w:rPr>
          <w:noProof/>
        </w:rPr>
        <w:fldChar w:fldCharType="separate"/>
      </w:r>
      <w:r>
        <w:rPr>
          <w:noProof/>
        </w:rPr>
        <w:t>16</w:t>
      </w:r>
      <w:r>
        <w:rPr>
          <w:noProof/>
        </w:rPr>
        <w:fldChar w:fldCharType="end"/>
      </w:r>
    </w:p>
    <w:p w14:paraId="26DA2085" w14:textId="573C2F9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_Toc139374210 \h </w:instrText>
      </w:r>
      <w:r>
        <w:rPr>
          <w:noProof/>
        </w:rPr>
      </w:r>
      <w:r>
        <w:rPr>
          <w:noProof/>
        </w:rPr>
        <w:fldChar w:fldCharType="separate"/>
      </w:r>
      <w:r>
        <w:rPr>
          <w:noProof/>
        </w:rPr>
        <w:t>16</w:t>
      </w:r>
      <w:r>
        <w:rPr>
          <w:noProof/>
        </w:rPr>
        <w:fldChar w:fldCharType="end"/>
      </w:r>
    </w:p>
    <w:p w14:paraId="191E47DD" w14:textId="79D8940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_Toc139374211 \h </w:instrText>
      </w:r>
      <w:r>
        <w:rPr>
          <w:noProof/>
        </w:rPr>
      </w:r>
      <w:r>
        <w:rPr>
          <w:noProof/>
        </w:rPr>
        <w:fldChar w:fldCharType="separate"/>
      </w:r>
      <w:r>
        <w:rPr>
          <w:noProof/>
        </w:rPr>
        <w:t>18</w:t>
      </w:r>
      <w:r>
        <w:rPr>
          <w:noProof/>
        </w:rPr>
        <w:fldChar w:fldCharType="end"/>
      </w:r>
    </w:p>
    <w:p w14:paraId="39B7AFF1" w14:textId="7CF8F6D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_Toc139374212 \h </w:instrText>
      </w:r>
      <w:r>
        <w:rPr>
          <w:noProof/>
        </w:rPr>
      </w:r>
      <w:r>
        <w:rPr>
          <w:noProof/>
        </w:rPr>
        <w:fldChar w:fldCharType="separate"/>
      </w:r>
      <w:r>
        <w:rPr>
          <w:noProof/>
        </w:rPr>
        <w:t>18</w:t>
      </w:r>
      <w:r>
        <w:rPr>
          <w:noProof/>
        </w:rPr>
        <w:fldChar w:fldCharType="end"/>
      </w:r>
    </w:p>
    <w:p w14:paraId="56E59567" w14:textId="1D003CE8"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_Toc139374213 \h </w:instrText>
      </w:r>
      <w:r>
        <w:rPr>
          <w:noProof/>
        </w:rPr>
      </w:r>
      <w:r>
        <w:rPr>
          <w:noProof/>
        </w:rPr>
        <w:fldChar w:fldCharType="separate"/>
      </w:r>
      <w:r>
        <w:rPr>
          <w:noProof/>
        </w:rPr>
        <w:t>18</w:t>
      </w:r>
      <w:r>
        <w:rPr>
          <w:noProof/>
        </w:rPr>
        <w:fldChar w:fldCharType="end"/>
      </w:r>
    </w:p>
    <w:p w14:paraId="40A17CFD" w14:textId="4611824F"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_Toc139374214 \h </w:instrText>
      </w:r>
      <w:r>
        <w:rPr>
          <w:noProof/>
        </w:rPr>
      </w:r>
      <w:r>
        <w:rPr>
          <w:noProof/>
        </w:rPr>
        <w:fldChar w:fldCharType="separate"/>
      </w:r>
      <w:r>
        <w:rPr>
          <w:noProof/>
        </w:rPr>
        <w:t>18</w:t>
      </w:r>
      <w:r>
        <w:rPr>
          <w:noProof/>
        </w:rPr>
        <w:fldChar w:fldCharType="end"/>
      </w:r>
    </w:p>
    <w:p w14:paraId="0E44D752" w14:textId="289D58B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_Toc139374215 \h </w:instrText>
      </w:r>
      <w:r>
        <w:rPr>
          <w:noProof/>
        </w:rPr>
      </w:r>
      <w:r>
        <w:rPr>
          <w:noProof/>
        </w:rPr>
        <w:fldChar w:fldCharType="separate"/>
      </w:r>
      <w:r>
        <w:rPr>
          <w:noProof/>
        </w:rPr>
        <w:t>18</w:t>
      </w:r>
      <w:r>
        <w:rPr>
          <w:noProof/>
        </w:rPr>
        <w:fldChar w:fldCharType="end"/>
      </w:r>
    </w:p>
    <w:p w14:paraId="02051D5D" w14:textId="2B3611C2"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_Toc139374216 \h </w:instrText>
      </w:r>
      <w:r>
        <w:rPr>
          <w:noProof/>
        </w:rPr>
      </w:r>
      <w:r>
        <w:rPr>
          <w:noProof/>
        </w:rPr>
        <w:fldChar w:fldCharType="separate"/>
      </w:r>
      <w:r>
        <w:rPr>
          <w:noProof/>
        </w:rPr>
        <w:t>18</w:t>
      </w:r>
      <w:r>
        <w:rPr>
          <w:noProof/>
        </w:rPr>
        <w:fldChar w:fldCharType="end"/>
      </w:r>
    </w:p>
    <w:p w14:paraId="19443195" w14:textId="099FFBB0"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_Toc139374217 \h </w:instrText>
      </w:r>
      <w:r>
        <w:rPr>
          <w:noProof/>
        </w:rPr>
      </w:r>
      <w:r>
        <w:rPr>
          <w:noProof/>
        </w:rPr>
        <w:fldChar w:fldCharType="separate"/>
      </w:r>
      <w:r>
        <w:rPr>
          <w:noProof/>
        </w:rPr>
        <w:t>18</w:t>
      </w:r>
      <w:r>
        <w:rPr>
          <w:noProof/>
        </w:rPr>
        <w:fldChar w:fldCharType="end"/>
      </w:r>
    </w:p>
    <w:p w14:paraId="682EEED4" w14:textId="1A5E2D25"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_Toc139374218 \h </w:instrText>
      </w:r>
      <w:r>
        <w:rPr>
          <w:noProof/>
        </w:rPr>
      </w:r>
      <w:r>
        <w:rPr>
          <w:noProof/>
        </w:rPr>
        <w:fldChar w:fldCharType="separate"/>
      </w:r>
      <w:r>
        <w:rPr>
          <w:noProof/>
        </w:rPr>
        <w:t>18</w:t>
      </w:r>
      <w:r>
        <w:rPr>
          <w:noProof/>
        </w:rPr>
        <w:fldChar w:fldCharType="end"/>
      </w:r>
    </w:p>
    <w:p w14:paraId="6B8D39B8" w14:textId="120DE397"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_Toc139374219 \h </w:instrText>
      </w:r>
      <w:r>
        <w:rPr>
          <w:noProof/>
        </w:rPr>
      </w:r>
      <w:r>
        <w:rPr>
          <w:noProof/>
        </w:rPr>
        <w:fldChar w:fldCharType="separate"/>
      </w:r>
      <w:r>
        <w:rPr>
          <w:noProof/>
        </w:rPr>
        <w:t>18</w:t>
      </w:r>
      <w:r>
        <w:rPr>
          <w:noProof/>
        </w:rPr>
        <w:fldChar w:fldCharType="end"/>
      </w:r>
    </w:p>
    <w:p w14:paraId="23EC279B" w14:textId="1A9EB967"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_Toc139374220 \h </w:instrText>
      </w:r>
      <w:r>
        <w:rPr>
          <w:noProof/>
        </w:rPr>
      </w:r>
      <w:r>
        <w:rPr>
          <w:noProof/>
        </w:rPr>
        <w:fldChar w:fldCharType="separate"/>
      </w:r>
      <w:r>
        <w:rPr>
          <w:noProof/>
        </w:rPr>
        <w:t>19</w:t>
      </w:r>
      <w:r>
        <w:rPr>
          <w:noProof/>
        </w:rPr>
        <w:fldChar w:fldCharType="end"/>
      </w:r>
    </w:p>
    <w:p w14:paraId="35B81E2E" w14:textId="1637D4B9"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_Toc139374221 \h </w:instrText>
      </w:r>
      <w:r>
        <w:rPr>
          <w:noProof/>
        </w:rPr>
      </w:r>
      <w:r>
        <w:rPr>
          <w:noProof/>
        </w:rPr>
        <w:fldChar w:fldCharType="separate"/>
      </w:r>
      <w:r>
        <w:rPr>
          <w:noProof/>
        </w:rPr>
        <w:t>19</w:t>
      </w:r>
      <w:r>
        <w:rPr>
          <w:noProof/>
        </w:rPr>
        <w:fldChar w:fldCharType="end"/>
      </w:r>
    </w:p>
    <w:p w14:paraId="736A9F61" w14:textId="15CB59FE"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_Toc139374222 \h </w:instrText>
      </w:r>
      <w:r>
        <w:rPr>
          <w:noProof/>
        </w:rPr>
      </w:r>
      <w:r>
        <w:rPr>
          <w:noProof/>
        </w:rPr>
        <w:fldChar w:fldCharType="separate"/>
      </w:r>
      <w:r>
        <w:rPr>
          <w:noProof/>
        </w:rPr>
        <w:t>19</w:t>
      </w:r>
      <w:r>
        <w:rPr>
          <w:noProof/>
        </w:rPr>
        <w:fldChar w:fldCharType="end"/>
      </w:r>
    </w:p>
    <w:p w14:paraId="5C712FD1" w14:textId="6D01310F"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_Toc139374223 \h </w:instrText>
      </w:r>
      <w:r>
        <w:rPr>
          <w:noProof/>
        </w:rPr>
      </w:r>
      <w:r>
        <w:rPr>
          <w:noProof/>
        </w:rPr>
        <w:fldChar w:fldCharType="separate"/>
      </w:r>
      <w:r>
        <w:rPr>
          <w:noProof/>
        </w:rPr>
        <w:t>19</w:t>
      </w:r>
      <w:r>
        <w:rPr>
          <w:noProof/>
        </w:rPr>
        <w:fldChar w:fldCharType="end"/>
      </w:r>
    </w:p>
    <w:p w14:paraId="7D444E32" w14:textId="21FDB4EB"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_Toc139374224 \h </w:instrText>
      </w:r>
      <w:r>
        <w:rPr>
          <w:noProof/>
        </w:rPr>
      </w:r>
      <w:r>
        <w:rPr>
          <w:noProof/>
        </w:rPr>
        <w:fldChar w:fldCharType="separate"/>
      </w:r>
      <w:r>
        <w:rPr>
          <w:noProof/>
        </w:rPr>
        <w:t>19</w:t>
      </w:r>
      <w:r>
        <w:rPr>
          <w:noProof/>
        </w:rPr>
        <w:fldChar w:fldCharType="end"/>
      </w:r>
    </w:p>
    <w:p w14:paraId="4078DC3C" w14:textId="7546338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createMOI</w:t>
      </w:r>
      <w:r>
        <w:rPr>
          <w:noProof/>
        </w:rPr>
        <w:t xml:space="preserve"> operation</w:t>
      </w:r>
      <w:r>
        <w:rPr>
          <w:noProof/>
        </w:rPr>
        <w:tab/>
      </w:r>
      <w:r>
        <w:rPr>
          <w:noProof/>
        </w:rPr>
        <w:fldChar w:fldCharType="begin" w:fldLock="1"/>
      </w:r>
      <w:r>
        <w:rPr>
          <w:noProof/>
        </w:rPr>
        <w:instrText xml:space="preserve"> PAGEREF _Toc139374225 \h </w:instrText>
      </w:r>
      <w:r>
        <w:rPr>
          <w:noProof/>
        </w:rPr>
      </w:r>
      <w:r>
        <w:rPr>
          <w:noProof/>
        </w:rPr>
        <w:fldChar w:fldCharType="separate"/>
      </w:r>
      <w:r>
        <w:rPr>
          <w:noProof/>
        </w:rPr>
        <w:t>19</w:t>
      </w:r>
      <w:r>
        <w:rPr>
          <w:noProof/>
        </w:rPr>
        <w:fldChar w:fldCharType="end"/>
      </w:r>
    </w:p>
    <w:p w14:paraId="77A5BE3D" w14:textId="20DFAC7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_Toc139374226 \h </w:instrText>
      </w:r>
      <w:r>
        <w:rPr>
          <w:noProof/>
        </w:rPr>
      </w:r>
      <w:r>
        <w:rPr>
          <w:noProof/>
        </w:rPr>
        <w:fldChar w:fldCharType="separate"/>
      </w:r>
      <w:r>
        <w:rPr>
          <w:noProof/>
        </w:rPr>
        <w:t>19</w:t>
      </w:r>
      <w:r>
        <w:rPr>
          <w:noProof/>
        </w:rPr>
        <w:fldChar w:fldCharType="end"/>
      </w:r>
    </w:p>
    <w:p w14:paraId="2C801F33" w14:textId="3A5819D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_Toc139374227 \h </w:instrText>
      </w:r>
      <w:r>
        <w:rPr>
          <w:noProof/>
        </w:rPr>
      </w:r>
      <w:r>
        <w:rPr>
          <w:noProof/>
        </w:rPr>
        <w:fldChar w:fldCharType="separate"/>
      </w:r>
      <w:r>
        <w:rPr>
          <w:noProof/>
        </w:rPr>
        <w:t>19</w:t>
      </w:r>
      <w:r>
        <w:rPr>
          <w:noProof/>
        </w:rPr>
        <w:fldChar w:fldCharType="end"/>
      </w:r>
    </w:p>
    <w:p w14:paraId="4A39B6E0" w14:textId="55DFBEA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_Toc139374228 \h </w:instrText>
      </w:r>
      <w:r>
        <w:rPr>
          <w:noProof/>
        </w:rPr>
      </w:r>
      <w:r>
        <w:rPr>
          <w:noProof/>
        </w:rPr>
        <w:fldChar w:fldCharType="separate"/>
      </w:r>
      <w:r>
        <w:rPr>
          <w:noProof/>
        </w:rPr>
        <w:t>20</w:t>
      </w:r>
      <w:r>
        <w:rPr>
          <w:noProof/>
        </w:rPr>
        <w:fldChar w:fldCharType="end"/>
      </w:r>
    </w:p>
    <w:p w14:paraId="232996EE" w14:textId="2085213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_Toc139374229 \h </w:instrText>
      </w:r>
      <w:r>
        <w:rPr>
          <w:noProof/>
        </w:rPr>
      </w:r>
      <w:r>
        <w:rPr>
          <w:noProof/>
        </w:rPr>
        <w:fldChar w:fldCharType="separate"/>
      </w:r>
      <w:r>
        <w:rPr>
          <w:noProof/>
        </w:rPr>
        <w:t>20</w:t>
      </w:r>
      <w:r>
        <w:rPr>
          <w:noProof/>
        </w:rPr>
        <w:fldChar w:fldCharType="end"/>
      </w:r>
    </w:p>
    <w:p w14:paraId="0D8FDCFD" w14:textId="428C6BC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getMOIAttributes</w:t>
      </w:r>
      <w:r>
        <w:rPr>
          <w:noProof/>
        </w:rPr>
        <w:t xml:space="preserve"> operation</w:t>
      </w:r>
      <w:r>
        <w:rPr>
          <w:noProof/>
        </w:rPr>
        <w:tab/>
      </w:r>
      <w:r>
        <w:rPr>
          <w:noProof/>
        </w:rPr>
        <w:fldChar w:fldCharType="begin" w:fldLock="1"/>
      </w:r>
      <w:r>
        <w:rPr>
          <w:noProof/>
        </w:rPr>
        <w:instrText xml:space="preserve"> PAGEREF _Toc139374230 \h </w:instrText>
      </w:r>
      <w:r>
        <w:rPr>
          <w:noProof/>
        </w:rPr>
      </w:r>
      <w:r>
        <w:rPr>
          <w:noProof/>
        </w:rPr>
        <w:fldChar w:fldCharType="separate"/>
      </w:r>
      <w:r>
        <w:rPr>
          <w:noProof/>
        </w:rPr>
        <w:t>21</w:t>
      </w:r>
      <w:r>
        <w:rPr>
          <w:noProof/>
        </w:rPr>
        <w:fldChar w:fldCharType="end"/>
      </w:r>
    </w:p>
    <w:p w14:paraId="631D960C" w14:textId="00C10BD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_Toc139374231 \h </w:instrText>
      </w:r>
      <w:r>
        <w:rPr>
          <w:noProof/>
        </w:rPr>
      </w:r>
      <w:r>
        <w:rPr>
          <w:noProof/>
        </w:rPr>
        <w:fldChar w:fldCharType="separate"/>
      </w:r>
      <w:r>
        <w:rPr>
          <w:noProof/>
        </w:rPr>
        <w:t>21</w:t>
      </w:r>
      <w:r>
        <w:rPr>
          <w:noProof/>
        </w:rPr>
        <w:fldChar w:fldCharType="end"/>
      </w:r>
    </w:p>
    <w:p w14:paraId="011236C9" w14:textId="642EB08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_Toc139374232 \h </w:instrText>
      </w:r>
      <w:r>
        <w:rPr>
          <w:noProof/>
        </w:rPr>
      </w:r>
      <w:r>
        <w:rPr>
          <w:noProof/>
        </w:rPr>
        <w:fldChar w:fldCharType="separate"/>
      </w:r>
      <w:r>
        <w:rPr>
          <w:noProof/>
        </w:rPr>
        <w:t>21</w:t>
      </w:r>
      <w:r>
        <w:rPr>
          <w:noProof/>
        </w:rPr>
        <w:fldChar w:fldCharType="end"/>
      </w:r>
    </w:p>
    <w:p w14:paraId="32CC6A21" w14:textId="1AFFC53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_Toc139374233 \h </w:instrText>
      </w:r>
      <w:r>
        <w:rPr>
          <w:noProof/>
        </w:rPr>
      </w:r>
      <w:r>
        <w:rPr>
          <w:noProof/>
        </w:rPr>
        <w:fldChar w:fldCharType="separate"/>
      </w:r>
      <w:r>
        <w:rPr>
          <w:noProof/>
        </w:rPr>
        <w:t>22</w:t>
      </w:r>
      <w:r>
        <w:rPr>
          <w:noProof/>
        </w:rPr>
        <w:fldChar w:fldCharType="end"/>
      </w:r>
    </w:p>
    <w:p w14:paraId="671034CD" w14:textId="0E6D4F1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_Toc139374234 \h </w:instrText>
      </w:r>
      <w:r>
        <w:rPr>
          <w:noProof/>
        </w:rPr>
      </w:r>
      <w:r>
        <w:rPr>
          <w:noProof/>
        </w:rPr>
        <w:fldChar w:fldCharType="separate"/>
      </w:r>
      <w:r>
        <w:rPr>
          <w:noProof/>
        </w:rPr>
        <w:t>23</w:t>
      </w:r>
      <w:r>
        <w:rPr>
          <w:noProof/>
        </w:rPr>
        <w:fldChar w:fldCharType="end"/>
      </w:r>
    </w:p>
    <w:p w14:paraId="73C68662" w14:textId="478908C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modifyMOIAttributes</w:t>
      </w:r>
      <w:r>
        <w:rPr>
          <w:noProof/>
        </w:rPr>
        <w:t xml:space="preserve"> operation</w:t>
      </w:r>
      <w:r>
        <w:rPr>
          <w:noProof/>
        </w:rPr>
        <w:tab/>
      </w:r>
      <w:r>
        <w:rPr>
          <w:noProof/>
        </w:rPr>
        <w:fldChar w:fldCharType="begin" w:fldLock="1"/>
      </w:r>
      <w:r>
        <w:rPr>
          <w:noProof/>
        </w:rPr>
        <w:instrText xml:space="preserve"> PAGEREF _Toc139374235 \h </w:instrText>
      </w:r>
      <w:r>
        <w:rPr>
          <w:noProof/>
        </w:rPr>
      </w:r>
      <w:r>
        <w:rPr>
          <w:noProof/>
        </w:rPr>
        <w:fldChar w:fldCharType="separate"/>
      </w:r>
      <w:r>
        <w:rPr>
          <w:noProof/>
        </w:rPr>
        <w:t>23</w:t>
      </w:r>
      <w:r>
        <w:rPr>
          <w:noProof/>
        </w:rPr>
        <w:fldChar w:fldCharType="end"/>
      </w:r>
    </w:p>
    <w:p w14:paraId="221E40F5" w14:textId="1DE5F3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_Toc139374236 \h </w:instrText>
      </w:r>
      <w:r>
        <w:rPr>
          <w:noProof/>
        </w:rPr>
      </w:r>
      <w:r>
        <w:rPr>
          <w:noProof/>
        </w:rPr>
        <w:fldChar w:fldCharType="separate"/>
      </w:r>
      <w:r>
        <w:rPr>
          <w:noProof/>
        </w:rPr>
        <w:t>23</w:t>
      </w:r>
      <w:r>
        <w:rPr>
          <w:noProof/>
        </w:rPr>
        <w:fldChar w:fldCharType="end"/>
      </w:r>
    </w:p>
    <w:p w14:paraId="7DAECB72" w14:textId="1B00EA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_Toc139374237 \h </w:instrText>
      </w:r>
      <w:r>
        <w:rPr>
          <w:noProof/>
        </w:rPr>
      </w:r>
      <w:r>
        <w:rPr>
          <w:noProof/>
        </w:rPr>
        <w:fldChar w:fldCharType="separate"/>
      </w:r>
      <w:r>
        <w:rPr>
          <w:noProof/>
        </w:rPr>
        <w:t>24</w:t>
      </w:r>
      <w:r>
        <w:rPr>
          <w:noProof/>
        </w:rPr>
        <w:fldChar w:fldCharType="end"/>
      </w:r>
    </w:p>
    <w:p w14:paraId="35BFC974" w14:textId="383615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_Toc139374238 \h </w:instrText>
      </w:r>
      <w:r>
        <w:rPr>
          <w:noProof/>
        </w:rPr>
      </w:r>
      <w:r>
        <w:rPr>
          <w:noProof/>
        </w:rPr>
        <w:fldChar w:fldCharType="separate"/>
      </w:r>
      <w:r>
        <w:rPr>
          <w:noProof/>
        </w:rPr>
        <w:t>26</w:t>
      </w:r>
      <w:r>
        <w:rPr>
          <w:noProof/>
        </w:rPr>
        <w:fldChar w:fldCharType="end"/>
      </w:r>
    </w:p>
    <w:p w14:paraId="19A0367E" w14:textId="2F2FC5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_Toc139374239 \h </w:instrText>
      </w:r>
      <w:r>
        <w:rPr>
          <w:noProof/>
        </w:rPr>
      </w:r>
      <w:r>
        <w:rPr>
          <w:noProof/>
        </w:rPr>
        <w:fldChar w:fldCharType="separate"/>
      </w:r>
      <w:r>
        <w:rPr>
          <w:noProof/>
        </w:rPr>
        <w:t>26</w:t>
      </w:r>
      <w:r>
        <w:rPr>
          <w:noProof/>
        </w:rPr>
        <w:fldChar w:fldCharType="end"/>
      </w:r>
    </w:p>
    <w:p w14:paraId="325740F6" w14:textId="44F4E3B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deleteMOI</w:t>
      </w:r>
      <w:r>
        <w:rPr>
          <w:noProof/>
        </w:rPr>
        <w:t xml:space="preserve"> operation</w:t>
      </w:r>
      <w:r>
        <w:rPr>
          <w:noProof/>
        </w:rPr>
        <w:tab/>
      </w:r>
      <w:r>
        <w:rPr>
          <w:noProof/>
        </w:rPr>
        <w:fldChar w:fldCharType="begin" w:fldLock="1"/>
      </w:r>
      <w:r>
        <w:rPr>
          <w:noProof/>
        </w:rPr>
        <w:instrText xml:space="preserve"> PAGEREF _Toc139374240 \h </w:instrText>
      </w:r>
      <w:r>
        <w:rPr>
          <w:noProof/>
        </w:rPr>
      </w:r>
      <w:r>
        <w:rPr>
          <w:noProof/>
        </w:rPr>
        <w:fldChar w:fldCharType="separate"/>
      </w:r>
      <w:r>
        <w:rPr>
          <w:noProof/>
        </w:rPr>
        <w:t>26</w:t>
      </w:r>
      <w:r>
        <w:rPr>
          <w:noProof/>
        </w:rPr>
        <w:fldChar w:fldCharType="end"/>
      </w:r>
    </w:p>
    <w:p w14:paraId="5863F841" w14:textId="4696DE6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_Toc139374241 \h </w:instrText>
      </w:r>
      <w:r>
        <w:rPr>
          <w:noProof/>
        </w:rPr>
      </w:r>
      <w:r>
        <w:rPr>
          <w:noProof/>
        </w:rPr>
        <w:fldChar w:fldCharType="separate"/>
      </w:r>
      <w:r>
        <w:rPr>
          <w:noProof/>
        </w:rPr>
        <w:t>26</w:t>
      </w:r>
      <w:r>
        <w:rPr>
          <w:noProof/>
        </w:rPr>
        <w:fldChar w:fldCharType="end"/>
      </w:r>
    </w:p>
    <w:p w14:paraId="0E37BC1E" w14:textId="7724034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_Toc139374242 \h </w:instrText>
      </w:r>
      <w:r>
        <w:rPr>
          <w:noProof/>
        </w:rPr>
      </w:r>
      <w:r>
        <w:rPr>
          <w:noProof/>
        </w:rPr>
        <w:fldChar w:fldCharType="separate"/>
      </w:r>
      <w:r>
        <w:rPr>
          <w:noProof/>
        </w:rPr>
        <w:t>26</w:t>
      </w:r>
      <w:r>
        <w:rPr>
          <w:noProof/>
        </w:rPr>
        <w:fldChar w:fldCharType="end"/>
      </w:r>
    </w:p>
    <w:p w14:paraId="0B3890F6" w14:textId="5586BC4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_Toc139374243 \h </w:instrText>
      </w:r>
      <w:r>
        <w:rPr>
          <w:noProof/>
        </w:rPr>
      </w:r>
      <w:r>
        <w:rPr>
          <w:noProof/>
        </w:rPr>
        <w:fldChar w:fldCharType="separate"/>
      </w:r>
      <w:r>
        <w:rPr>
          <w:noProof/>
        </w:rPr>
        <w:t>27</w:t>
      </w:r>
      <w:r>
        <w:rPr>
          <w:noProof/>
        </w:rPr>
        <w:fldChar w:fldCharType="end"/>
      </w:r>
    </w:p>
    <w:p w14:paraId="141DDA7A" w14:textId="32EF6F3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_Toc139374244 \h </w:instrText>
      </w:r>
      <w:r>
        <w:rPr>
          <w:noProof/>
        </w:rPr>
      </w:r>
      <w:r>
        <w:rPr>
          <w:noProof/>
        </w:rPr>
        <w:fldChar w:fldCharType="separate"/>
      </w:r>
      <w:r>
        <w:rPr>
          <w:noProof/>
        </w:rPr>
        <w:t>27</w:t>
      </w:r>
      <w:r>
        <w:rPr>
          <w:noProof/>
        </w:rPr>
        <w:fldChar w:fldCharType="end"/>
      </w:r>
    </w:p>
    <w:p w14:paraId="58533B22" w14:textId="2160F2D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Void</w:t>
      </w:r>
      <w:r>
        <w:rPr>
          <w:noProof/>
        </w:rPr>
        <w:tab/>
      </w:r>
      <w:r>
        <w:rPr>
          <w:noProof/>
        </w:rPr>
        <w:fldChar w:fldCharType="begin" w:fldLock="1"/>
      </w:r>
      <w:r>
        <w:rPr>
          <w:noProof/>
        </w:rPr>
        <w:instrText xml:space="preserve"> PAGEREF _Toc139374245 \h </w:instrText>
      </w:r>
      <w:r>
        <w:rPr>
          <w:noProof/>
        </w:rPr>
      </w:r>
      <w:r>
        <w:rPr>
          <w:noProof/>
        </w:rPr>
        <w:fldChar w:fldCharType="separate"/>
      </w:r>
      <w:r>
        <w:rPr>
          <w:noProof/>
        </w:rPr>
        <w:t>27</w:t>
      </w:r>
      <w:r>
        <w:rPr>
          <w:noProof/>
        </w:rPr>
        <w:fldChar w:fldCharType="end"/>
      </w:r>
    </w:p>
    <w:p w14:paraId="0C1065C4" w14:textId="5099F3D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Void</w:t>
      </w:r>
      <w:r>
        <w:rPr>
          <w:noProof/>
        </w:rPr>
        <w:tab/>
      </w:r>
      <w:r>
        <w:rPr>
          <w:noProof/>
        </w:rPr>
        <w:fldChar w:fldCharType="begin" w:fldLock="1"/>
      </w:r>
      <w:r>
        <w:rPr>
          <w:noProof/>
        </w:rPr>
        <w:instrText xml:space="preserve"> PAGEREF _Toc139374246 \h </w:instrText>
      </w:r>
      <w:r>
        <w:rPr>
          <w:noProof/>
        </w:rPr>
      </w:r>
      <w:r>
        <w:rPr>
          <w:noProof/>
        </w:rPr>
        <w:fldChar w:fldCharType="separate"/>
      </w:r>
      <w:r>
        <w:rPr>
          <w:noProof/>
        </w:rPr>
        <w:t>27</w:t>
      </w:r>
      <w:r>
        <w:rPr>
          <w:noProof/>
        </w:rPr>
        <w:fldChar w:fldCharType="end"/>
      </w:r>
    </w:p>
    <w:p w14:paraId="6C1CBE95" w14:textId="6188C3C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notifyMOICreation</w:t>
      </w:r>
      <w:r>
        <w:rPr>
          <w:noProof/>
        </w:rPr>
        <w:tab/>
      </w:r>
      <w:r>
        <w:rPr>
          <w:noProof/>
        </w:rPr>
        <w:fldChar w:fldCharType="begin" w:fldLock="1"/>
      </w:r>
      <w:r>
        <w:rPr>
          <w:noProof/>
        </w:rPr>
        <w:instrText xml:space="preserve"> PAGEREF _Toc139374247 \h </w:instrText>
      </w:r>
      <w:r>
        <w:rPr>
          <w:noProof/>
        </w:rPr>
      </w:r>
      <w:r>
        <w:rPr>
          <w:noProof/>
        </w:rPr>
        <w:fldChar w:fldCharType="separate"/>
      </w:r>
      <w:r>
        <w:rPr>
          <w:noProof/>
        </w:rPr>
        <w:t>27</w:t>
      </w:r>
      <w:r>
        <w:rPr>
          <w:noProof/>
        </w:rPr>
        <w:fldChar w:fldCharType="end"/>
      </w:r>
    </w:p>
    <w:p w14:paraId="25C844AE" w14:textId="2440E8F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_Toc139374248 \h </w:instrText>
      </w:r>
      <w:r>
        <w:rPr>
          <w:noProof/>
        </w:rPr>
      </w:r>
      <w:r>
        <w:rPr>
          <w:noProof/>
        </w:rPr>
        <w:fldChar w:fldCharType="separate"/>
      </w:r>
      <w:r>
        <w:rPr>
          <w:noProof/>
        </w:rPr>
        <w:t>27</w:t>
      </w:r>
      <w:r>
        <w:rPr>
          <w:noProof/>
        </w:rPr>
        <w:fldChar w:fldCharType="end"/>
      </w:r>
    </w:p>
    <w:p w14:paraId="0EFF8614" w14:textId="06E9B05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_Toc139374249 \h </w:instrText>
      </w:r>
      <w:r>
        <w:rPr>
          <w:noProof/>
        </w:rPr>
      </w:r>
      <w:r>
        <w:rPr>
          <w:noProof/>
        </w:rPr>
        <w:fldChar w:fldCharType="separate"/>
      </w:r>
      <w:r>
        <w:rPr>
          <w:noProof/>
        </w:rPr>
        <w:t>28</w:t>
      </w:r>
      <w:r>
        <w:rPr>
          <w:noProof/>
        </w:rPr>
        <w:fldChar w:fldCharType="end"/>
      </w:r>
    </w:p>
    <w:p w14:paraId="7BC76FF3" w14:textId="6C75F6C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_Toc139374250 \h </w:instrText>
      </w:r>
      <w:r>
        <w:rPr>
          <w:noProof/>
        </w:rPr>
      </w:r>
      <w:r>
        <w:rPr>
          <w:noProof/>
        </w:rPr>
        <w:fldChar w:fldCharType="separate"/>
      </w:r>
      <w:r>
        <w:rPr>
          <w:noProof/>
        </w:rPr>
        <w:t>29</w:t>
      </w:r>
      <w:r>
        <w:rPr>
          <w:noProof/>
        </w:rPr>
        <w:fldChar w:fldCharType="end"/>
      </w:r>
    </w:p>
    <w:p w14:paraId="2D1EB072" w14:textId="0528BF4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_Toc139374251 \h </w:instrText>
      </w:r>
      <w:r>
        <w:rPr>
          <w:noProof/>
        </w:rPr>
      </w:r>
      <w:r>
        <w:rPr>
          <w:noProof/>
        </w:rPr>
        <w:fldChar w:fldCharType="separate"/>
      </w:r>
      <w:r>
        <w:rPr>
          <w:noProof/>
        </w:rPr>
        <w:t>29</w:t>
      </w:r>
      <w:r>
        <w:rPr>
          <w:noProof/>
        </w:rPr>
        <w:fldChar w:fldCharType="end"/>
      </w:r>
    </w:p>
    <w:p w14:paraId="0D63BFF0" w14:textId="47660CA2"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_Toc139374252 \h </w:instrText>
      </w:r>
      <w:r>
        <w:rPr>
          <w:noProof/>
        </w:rPr>
      </w:r>
      <w:r>
        <w:rPr>
          <w:noProof/>
        </w:rPr>
        <w:fldChar w:fldCharType="separate"/>
      </w:r>
      <w:r>
        <w:rPr>
          <w:noProof/>
        </w:rPr>
        <w:t>29</w:t>
      </w:r>
      <w:r>
        <w:rPr>
          <w:noProof/>
        </w:rPr>
        <w:fldChar w:fldCharType="end"/>
      </w:r>
    </w:p>
    <w:p w14:paraId="46C70858" w14:textId="3520244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notifyMOIDeletion</w:t>
      </w:r>
      <w:r>
        <w:rPr>
          <w:noProof/>
        </w:rPr>
        <w:tab/>
      </w:r>
      <w:r>
        <w:rPr>
          <w:noProof/>
        </w:rPr>
        <w:fldChar w:fldCharType="begin" w:fldLock="1"/>
      </w:r>
      <w:r>
        <w:rPr>
          <w:noProof/>
        </w:rPr>
        <w:instrText xml:space="preserve"> PAGEREF _Toc139374253 \h </w:instrText>
      </w:r>
      <w:r>
        <w:rPr>
          <w:noProof/>
        </w:rPr>
      </w:r>
      <w:r>
        <w:rPr>
          <w:noProof/>
        </w:rPr>
        <w:fldChar w:fldCharType="separate"/>
      </w:r>
      <w:r>
        <w:rPr>
          <w:noProof/>
        </w:rPr>
        <w:t>29</w:t>
      </w:r>
      <w:r>
        <w:rPr>
          <w:noProof/>
        </w:rPr>
        <w:fldChar w:fldCharType="end"/>
      </w:r>
    </w:p>
    <w:p w14:paraId="5C97ED9C" w14:textId="27E323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_Toc139374254 \h </w:instrText>
      </w:r>
      <w:r>
        <w:rPr>
          <w:noProof/>
        </w:rPr>
      </w:r>
      <w:r>
        <w:rPr>
          <w:noProof/>
        </w:rPr>
        <w:fldChar w:fldCharType="separate"/>
      </w:r>
      <w:r>
        <w:rPr>
          <w:noProof/>
        </w:rPr>
        <w:t>29</w:t>
      </w:r>
      <w:r>
        <w:rPr>
          <w:noProof/>
        </w:rPr>
        <w:fldChar w:fldCharType="end"/>
      </w:r>
    </w:p>
    <w:p w14:paraId="4B836B1D" w14:textId="40B9EAD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_Toc139374255 \h </w:instrText>
      </w:r>
      <w:r>
        <w:rPr>
          <w:noProof/>
        </w:rPr>
      </w:r>
      <w:r>
        <w:rPr>
          <w:noProof/>
        </w:rPr>
        <w:fldChar w:fldCharType="separate"/>
      </w:r>
      <w:r>
        <w:rPr>
          <w:noProof/>
        </w:rPr>
        <w:t>30</w:t>
      </w:r>
      <w:r>
        <w:rPr>
          <w:noProof/>
        </w:rPr>
        <w:fldChar w:fldCharType="end"/>
      </w:r>
    </w:p>
    <w:p w14:paraId="0BB11187" w14:textId="0B0C6B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_Toc139374256 \h </w:instrText>
      </w:r>
      <w:r>
        <w:rPr>
          <w:noProof/>
        </w:rPr>
      </w:r>
      <w:r>
        <w:rPr>
          <w:noProof/>
        </w:rPr>
        <w:fldChar w:fldCharType="separate"/>
      </w:r>
      <w:r>
        <w:rPr>
          <w:noProof/>
        </w:rPr>
        <w:t>31</w:t>
      </w:r>
      <w:r>
        <w:rPr>
          <w:noProof/>
        </w:rPr>
        <w:fldChar w:fldCharType="end"/>
      </w:r>
    </w:p>
    <w:p w14:paraId="22FA214A" w14:textId="0D2C144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_Toc139374257 \h </w:instrText>
      </w:r>
      <w:r>
        <w:rPr>
          <w:noProof/>
        </w:rPr>
      </w:r>
      <w:r>
        <w:rPr>
          <w:noProof/>
        </w:rPr>
        <w:fldChar w:fldCharType="separate"/>
      </w:r>
      <w:r>
        <w:rPr>
          <w:noProof/>
        </w:rPr>
        <w:t>31</w:t>
      </w:r>
      <w:r>
        <w:rPr>
          <w:noProof/>
        </w:rPr>
        <w:fldChar w:fldCharType="end"/>
      </w:r>
    </w:p>
    <w:p w14:paraId="70DBE507" w14:textId="0407187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_Toc139374258 \h </w:instrText>
      </w:r>
      <w:r>
        <w:rPr>
          <w:noProof/>
        </w:rPr>
      </w:r>
      <w:r>
        <w:rPr>
          <w:noProof/>
        </w:rPr>
        <w:fldChar w:fldCharType="separate"/>
      </w:r>
      <w:r>
        <w:rPr>
          <w:noProof/>
        </w:rPr>
        <w:t>31</w:t>
      </w:r>
      <w:r>
        <w:rPr>
          <w:noProof/>
        </w:rPr>
        <w:fldChar w:fldCharType="end"/>
      </w:r>
    </w:p>
    <w:p w14:paraId="3EEE32E2" w14:textId="4C7A7CF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notifyMOIAttributeValueChanges</w:t>
      </w:r>
      <w:r>
        <w:rPr>
          <w:noProof/>
        </w:rPr>
        <w:tab/>
      </w:r>
      <w:r>
        <w:rPr>
          <w:noProof/>
        </w:rPr>
        <w:fldChar w:fldCharType="begin" w:fldLock="1"/>
      </w:r>
      <w:r>
        <w:rPr>
          <w:noProof/>
        </w:rPr>
        <w:instrText xml:space="preserve"> PAGEREF _Toc139374259 \h </w:instrText>
      </w:r>
      <w:r>
        <w:rPr>
          <w:noProof/>
        </w:rPr>
      </w:r>
      <w:r>
        <w:rPr>
          <w:noProof/>
        </w:rPr>
        <w:fldChar w:fldCharType="separate"/>
      </w:r>
      <w:r>
        <w:rPr>
          <w:noProof/>
        </w:rPr>
        <w:t>31</w:t>
      </w:r>
      <w:r>
        <w:rPr>
          <w:noProof/>
        </w:rPr>
        <w:fldChar w:fldCharType="end"/>
      </w:r>
    </w:p>
    <w:p w14:paraId="5322CCF6" w14:textId="753C723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_Toc139374260 \h </w:instrText>
      </w:r>
      <w:r>
        <w:rPr>
          <w:noProof/>
        </w:rPr>
      </w:r>
      <w:r>
        <w:rPr>
          <w:noProof/>
        </w:rPr>
        <w:fldChar w:fldCharType="separate"/>
      </w:r>
      <w:r>
        <w:rPr>
          <w:noProof/>
        </w:rPr>
        <w:t>31</w:t>
      </w:r>
      <w:r>
        <w:rPr>
          <w:noProof/>
        </w:rPr>
        <w:fldChar w:fldCharType="end"/>
      </w:r>
    </w:p>
    <w:p w14:paraId="791DD06E" w14:textId="6C2616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_Toc139374261 \h </w:instrText>
      </w:r>
      <w:r>
        <w:rPr>
          <w:noProof/>
        </w:rPr>
      </w:r>
      <w:r>
        <w:rPr>
          <w:noProof/>
        </w:rPr>
        <w:fldChar w:fldCharType="separate"/>
      </w:r>
      <w:r>
        <w:rPr>
          <w:noProof/>
        </w:rPr>
        <w:t>32</w:t>
      </w:r>
      <w:r>
        <w:rPr>
          <w:noProof/>
        </w:rPr>
        <w:fldChar w:fldCharType="end"/>
      </w:r>
    </w:p>
    <w:p w14:paraId="07D20EB7" w14:textId="1DD14F0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_Toc139374262 \h </w:instrText>
      </w:r>
      <w:r>
        <w:rPr>
          <w:noProof/>
        </w:rPr>
      </w:r>
      <w:r>
        <w:rPr>
          <w:noProof/>
        </w:rPr>
        <w:fldChar w:fldCharType="separate"/>
      </w:r>
      <w:r>
        <w:rPr>
          <w:noProof/>
        </w:rPr>
        <w:t>34</w:t>
      </w:r>
      <w:r>
        <w:rPr>
          <w:noProof/>
        </w:rPr>
        <w:fldChar w:fldCharType="end"/>
      </w:r>
    </w:p>
    <w:p w14:paraId="208B349C" w14:textId="0E97582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_Toc139374263 \h </w:instrText>
      </w:r>
      <w:r>
        <w:rPr>
          <w:noProof/>
        </w:rPr>
      </w:r>
      <w:r>
        <w:rPr>
          <w:noProof/>
        </w:rPr>
        <w:fldChar w:fldCharType="separate"/>
      </w:r>
      <w:r>
        <w:rPr>
          <w:noProof/>
        </w:rPr>
        <w:t>34</w:t>
      </w:r>
      <w:r>
        <w:rPr>
          <w:noProof/>
        </w:rPr>
        <w:fldChar w:fldCharType="end"/>
      </w:r>
    </w:p>
    <w:p w14:paraId="176E0C02" w14:textId="0511CB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_Toc139374264 \h </w:instrText>
      </w:r>
      <w:r>
        <w:rPr>
          <w:noProof/>
        </w:rPr>
      </w:r>
      <w:r>
        <w:rPr>
          <w:noProof/>
        </w:rPr>
        <w:fldChar w:fldCharType="separate"/>
      </w:r>
      <w:r>
        <w:rPr>
          <w:noProof/>
        </w:rPr>
        <w:t>34</w:t>
      </w:r>
      <w:r>
        <w:rPr>
          <w:noProof/>
        </w:rPr>
        <w:fldChar w:fldCharType="end"/>
      </w:r>
    </w:p>
    <w:p w14:paraId="73CF5934" w14:textId="7C32D18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notifyEvent</w:t>
      </w:r>
      <w:r>
        <w:rPr>
          <w:noProof/>
        </w:rPr>
        <w:tab/>
      </w:r>
      <w:r>
        <w:rPr>
          <w:noProof/>
        </w:rPr>
        <w:fldChar w:fldCharType="begin" w:fldLock="1"/>
      </w:r>
      <w:r>
        <w:rPr>
          <w:noProof/>
        </w:rPr>
        <w:instrText xml:space="preserve"> PAGEREF _Toc139374265 \h </w:instrText>
      </w:r>
      <w:r>
        <w:rPr>
          <w:noProof/>
        </w:rPr>
      </w:r>
      <w:r>
        <w:rPr>
          <w:noProof/>
        </w:rPr>
        <w:fldChar w:fldCharType="separate"/>
      </w:r>
      <w:r>
        <w:rPr>
          <w:noProof/>
        </w:rPr>
        <w:t>34</w:t>
      </w:r>
      <w:r>
        <w:rPr>
          <w:noProof/>
        </w:rPr>
        <w:fldChar w:fldCharType="end"/>
      </w:r>
    </w:p>
    <w:p w14:paraId="749E0DBC" w14:textId="5BF12E9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_Toc139374266 \h </w:instrText>
      </w:r>
      <w:r>
        <w:rPr>
          <w:noProof/>
        </w:rPr>
      </w:r>
      <w:r>
        <w:rPr>
          <w:noProof/>
        </w:rPr>
        <w:fldChar w:fldCharType="separate"/>
      </w:r>
      <w:r>
        <w:rPr>
          <w:noProof/>
        </w:rPr>
        <w:t>34</w:t>
      </w:r>
      <w:r>
        <w:rPr>
          <w:noProof/>
        </w:rPr>
        <w:fldChar w:fldCharType="end"/>
      </w:r>
    </w:p>
    <w:p w14:paraId="6E81CA39" w14:textId="037CA2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_Toc139374267 \h </w:instrText>
      </w:r>
      <w:r>
        <w:rPr>
          <w:noProof/>
        </w:rPr>
      </w:r>
      <w:r>
        <w:rPr>
          <w:noProof/>
        </w:rPr>
        <w:fldChar w:fldCharType="separate"/>
      </w:r>
      <w:r>
        <w:rPr>
          <w:noProof/>
        </w:rPr>
        <w:t>35</w:t>
      </w:r>
      <w:r>
        <w:rPr>
          <w:noProof/>
        </w:rPr>
        <w:fldChar w:fldCharType="end"/>
      </w:r>
    </w:p>
    <w:p w14:paraId="0437E053" w14:textId="5802A5A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notifyMOIChanges</w:t>
      </w:r>
      <w:r>
        <w:rPr>
          <w:noProof/>
        </w:rPr>
        <w:tab/>
      </w:r>
      <w:r>
        <w:rPr>
          <w:noProof/>
        </w:rPr>
        <w:fldChar w:fldCharType="begin" w:fldLock="1"/>
      </w:r>
      <w:r>
        <w:rPr>
          <w:noProof/>
        </w:rPr>
        <w:instrText xml:space="preserve"> PAGEREF _Toc139374268 \h </w:instrText>
      </w:r>
      <w:r>
        <w:rPr>
          <w:noProof/>
        </w:rPr>
      </w:r>
      <w:r>
        <w:rPr>
          <w:noProof/>
        </w:rPr>
        <w:fldChar w:fldCharType="separate"/>
      </w:r>
      <w:r>
        <w:rPr>
          <w:noProof/>
        </w:rPr>
        <w:t>35</w:t>
      </w:r>
      <w:r>
        <w:rPr>
          <w:noProof/>
        </w:rPr>
        <w:fldChar w:fldCharType="end"/>
      </w:r>
    </w:p>
    <w:p w14:paraId="6EA58E1E" w14:textId="346902B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_Toc139374269 \h </w:instrText>
      </w:r>
      <w:r>
        <w:rPr>
          <w:noProof/>
        </w:rPr>
      </w:r>
      <w:r>
        <w:rPr>
          <w:noProof/>
        </w:rPr>
        <w:fldChar w:fldCharType="separate"/>
      </w:r>
      <w:r>
        <w:rPr>
          <w:noProof/>
        </w:rPr>
        <w:t>35</w:t>
      </w:r>
      <w:r>
        <w:rPr>
          <w:noProof/>
        </w:rPr>
        <w:fldChar w:fldCharType="end"/>
      </w:r>
    </w:p>
    <w:p w14:paraId="6049F70E" w14:textId="473D819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_Toc139374270 \h </w:instrText>
      </w:r>
      <w:r>
        <w:rPr>
          <w:noProof/>
        </w:rPr>
      </w:r>
      <w:r>
        <w:rPr>
          <w:noProof/>
        </w:rPr>
        <w:fldChar w:fldCharType="separate"/>
      </w:r>
      <w:r>
        <w:rPr>
          <w:noProof/>
        </w:rPr>
        <w:t>37</w:t>
      </w:r>
      <w:r>
        <w:rPr>
          <w:noProof/>
        </w:rPr>
        <w:fldChar w:fldCharType="end"/>
      </w:r>
    </w:p>
    <w:p w14:paraId="1097AC21" w14:textId="2622FFD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_Toc139374271 \h </w:instrText>
      </w:r>
      <w:r>
        <w:rPr>
          <w:noProof/>
        </w:rPr>
      </w:r>
      <w:r>
        <w:rPr>
          <w:noProof/>
        </w:rPr>
        <w:fldChar w:fldCharType="separate"/>
      </w:r>
      <w:r>
        <w:rPr>
          <w:noProof/>
        </w:rPr>
        <w:t>40</w:t>
      </w:r>
      <w:r>
        <w:rPr>
          <w:noProof/>
        </w:rPr>
        <w:fldChar w:fldCharType="end"/>
      </w:r>
    </w:p>
    <w:p w14:paraId="25B331E0" w14:textId="244FAA5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 xml:space="preserve">ManagedEntity </w:t>
      </w:r>
      <w:r w:rsidRPr="00E260C1">
        <w:rPr>
          <w:rFonts w:ascii="Courier New" w:hAnsi="Courier New" w:cs="Courier New"/>
          <w:noProof/>
        </w:rPr>
        <w:t>&lt;&lt; ProxyClass&gt;&gt;</w:t>
      </w:r>
      <w:r>
        <w:rPr>
          <w:noProof/>
        </w:rPr>
        <w:tab/>
      </w:r>
      <w:r>
        <w:rPr>
          <w:noProof/>
        </w:rPr>
        <w:fldChar w:fldCharType="begin" w:fldLock="1"/>
      </w:r>
      <w:r>
        <w:rPr>
          <w:noProof/>
        </w:rPr>
        <w:instrText xml:space="preserve"> PAGEREF _Toc139374272 \h </w:instrText>
      </w:r>
      <w:r>
        <w:rPr>
          <w:noProof/>
        </w:rPr>
      </w:r>
      <w:r>
        <w:rPr>
          <w:noProof/>
        </w:rPr>
        <w:fldChar w:fldCharType="separate"/>
      </w:r>
      <w:r>
        <w:rPr>
          <w:noProof/>
        </w:rPr>
        <w:t>40</w:t>
      </w:r>
      <w:r>
        <w:rPr>
          <w:noProof/>
        </w:rPr>
        <w:fldChar w:fldCharType="end"/>
      </w:r>
    </w:p>
    <w:p w14:paraId="668D2794" w14:textId="1673A02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_Toc139374273 \h </w:instrText>
      </w:r>
      <w:r>
        <w:rPr>
          <w:noProof/>
        </w:rPr>
      </w:r>
      <w:r>
        <w:rPr>
          <w:noProof/>
        </w:rPr>
        <w:fldChar w:fldCharType="separate"/>
      </w:r>
      <w:r>
        <w:rPr>
          <w:noProof/>
        </w:rPr>
        <w:t>40</w:t>
      </w:r>
      <w:r>
        <w:rPr>
          <w:noProof/>
        </w:rPr>
        <w:fldChar w:fldCharType="end"/>
      </w:r>
    </w:p>
    <w:p w14:paraId="5034445D" w14:textId="7287B3B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_Toc139374274 \h </w:instrText>
      </w:r>
      <w:r>
        <w:rPr>
          <w:noProof/>
        </w:rPr>
      </w:r>
      <w:r>
        <w:rPr>
          <w:noProof/>
        </w:rPr>
        <w:fldChar w:fldCharType="separate"/>
      </w:r>
      <w:r>
        <w:rPr>
          <w:noProof/>
        </w:rPr>
        <w:t>40</w:t>
      </w:r>
      <w:r>
        <w:rPr>
          <w:noProof/>
        </w:rPr>
        <w:fldChar w:fldCharType="end"/>
      </w:r>
    </w:p>
    <w:p w14:paraId="002F7756" w14:textId="074764E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_Toc139374275 \h </w:instrText>
      </w:r>
      <w:r>
        <w:rPr>
          <w:noProof/>
        </w:rPr>
      </w:r>
      <w:r>
        <w:rPr>
          <w:noProof/>
        </w:rPr>
        <w:fldChar w:fldCharType="separate"/>
      </w:r>
      <w:r>
        <w:rPr>
          <w:noProof/>
        </w:rPr>
        <w:t>40</w:t>
      </w:r>
      <w:r>
        <w:rPr>
          <w:noProof/>
        </w:rPr>
        <w:fldChar w:fldCharType="end"/>
      </w:r>
    </w:p>
    <w:p w14:paraId="3801BFA9" w14:textId="4B7FD83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_Toc139374276 \h </w:instrText>
      </w:r>
      <w:r>
        <w:rPr>
          <w:noProof/>
        </w:rPr>
      </w:r>
      <w:r>
        <w:rPr>
          <w:noProof/>
        </w:rPr>
        <w:fldChar w:fldCharType="separate"/>
      </w:r>
      <w:r>
        <w:rPr>
          <w:noProof/>
        </w:rPr>
        <w:t>40</w:t>
      </w:r>
      <w:r>
        <w:rPr>
          <w:noProof/>
        </w:rPr>
        <w:fldChar w:fldCharType="end"/>
      </w:r>
    </w:p>
    <w:p w14:paraId="362290AF" w14:textId="60D72C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subscribe</w:t>
      </w:r>
      <w:r>
        <w:rPr>
          <w:noProof/>
        </w:rPr>
        <w:tab/>
      </w:r>
      <w:r>
        <w:rPr>
          <w:noProof/>
        </w:rPr>
        <w:fldChar w:fldCharType="begin" w:fldLock="1"/>
      </w:r>
      <w:r>
        <w:rPr>
          <w:noProof/>
        </w:rPr>
        <w:instrText xml:space="preserve"> PAGEREF _Toc139374277 \h </w:instrText>
      </w:r>
      <w:r>
        <w:rPr>
          <w:noProof/>
        </w:rPr>
      </w:r>
      <w:r>
        <w:rPr>
          <w:noProof/>
        </w:rPr>
        <w:fldChar w:fldCharType="separate"/>
      </w:r>
      <w:r>
        <w:rPr>
          <w:noProof/>
        </w:rPr>
        <w:t>40</w:t>
      </w:r>
      <w:r>
        <w:rPr>
          <w:noProof/>
        </w:rPr>
        <w:fldChar w:fldCharType="end"/>
      </w:r>
    </w:p>
    <w:p w14:paraId="67156D14" w14:textId="1575CF8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_Toc139374278 \h </w:instrText>
      </w:r>
      <w:r>
        <w:rPr>
          <w:noProof/>
        </w:rPr>
      </w:r>
      <w:r>
        <w:rPr>
          <w:noProof/>
        </w:rPr>
        <w:fldChar w:fldCharType="separate"/>
      </w:r>
      <w:r>
        <w:rPr>
          <w:noProof/>
        </w:rPr>
        <w:t>40</w:t>
      </w:r>
      <w:r>
        <w:rPr>
          <w:noProof/>
        </w:rPr>
        <w:fldChar w:fldCharType="end"/>
      </w:r>
    </w:p>
    <w:p w14:paraId="3C067A7F" w14:textId="7A4E7A7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_Toc139374279 \h </w:instrText>
      </w:r>
      <w:r>
        <w:rPr>
          <w:noProof/>
        </w:rPr>
      </w:r>
      <w:r>
        <w:rPr>
          <w:noProof/>
        </w:rPr>
        <w:fldChar w:fldCharType="separate"/>
      </w:r>
      <w:r>
        <w:rPr>
          <w:noProof/>
        </w:rPr>
        <w:t>40</w:t>
      </w:r>
      <w:r>
        <w:rPr>
          <w:noProof/>
        </w:rPr>
        <w:fldChar w:fldCharType="end"/>
      </w:r>
    </w:p>
    <w:p w14:paraId="5F9638FF" w14:textId="0E2758E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_Toc139374280 \h </w:instrText>
      </w:r>
      <w:r>
        <w:rPr>
          <w:noProof/>
        </w:rPr>
      </w:r>
      <w:r>
        <w:rPr>
          <w:noProof/>
        </w:rPr>
        <w:fldChar w:fldCharType="separate"/>
      </w:r>
      <w:r>
        <w:rPr>
          <w:noProof/>
        </w:rPr>
        <w:t>40</w:t>
      </w:r>
      <w:r>
        <w:rPr>
          <w:noProof/>
        </w:rPr>
        <w:fldChar w:fldCharType="end"/>
      </w:r>
    </w:p>
    <w:p w14:paraId="211566D4" w14:textId="56D7F7AF"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_Toc139374281 \h </w:instrText>
      </w:r>
      <w:r>
        <w:rPr>
          <w:noProof/>
        </w:rPr>
      </w:r>
      <w:r>
        <w:rPr>
          <w:noProof/>
        </w:rPr>
        <w:fldChar w:fldCharType="separate"/>
      </w:r>
      <w:r w:rsidRPr="00756ED3">
        <w:rPr>
          <w:noProof/>
          <w:lang w:val="fr-FR"/>
        </w:rPr>
        <w:t>41</w:t>
      </w:r>
      <w:r>
        <w:rPr>
          <w:noProof/>
        </w:rPr>
        <w:fldChar w:fldCharType="end"/>
      </w:r>
    </w:p>
    <w:p w14:paraId="4D16A4D6" w14:textId="51B9FBFB"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_Toc139374282 \h </w:instrText>
      </w:r>
      <w:r>
        <w:rPr>
          <w:noProof/>
        </w:rPr>
      </w:r>
      <w:r>
        <w:rPr>
          <w:noProof/>
        </w:rPr>
        <w:fldChar w:fldCharType="separate"/>
      </w:r>
      <w:r w:rsidRPr="00756ED3">
        <w:rPr>
          <w:noProof/>
          <w:lang w:val="fr-FR"/>
        </w:rPr>
        <w:t>41</w:t>
      </w:r>
      <w:r>
        <w:rPr>
          <w:noProof/>
        </w:rPr>
        <w:fldChar w:fldCharType="end"/>
      </w:r>
    </w:p>
    <w:p w14:paraId="78BE8D11" w14:textId="1F1DFBED"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_Toc139374283 \h </w:instrText>
      </w:r>
      <w:r>
        <w:rPr>
          <w:noProof/>
        </w:rPr>
      </w:r>
      <w:r>
        <w:rPr>
          <w:noProof/>
        </w:rPr>
        <w:fldChar w:fldCharType="separate"/>
      </w:r>
      <w:r w:rsidRPr="00756ED3">
        <w:rPr>
          <w:noProof/>
          <w:lang w:val="fr-FR"/>
        </w:rPr>
        <w:t>41</w:t>
      </w:r>
      <w:r>
        <w:rPr>
          <w:noProof/>
        </w:rPr>
        <w:fldChar w:fldCharType="end"/>
      </w:r>
    </w:p>
    <w:p w14:paraId="4136B186" w14:textId="11BA2F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unsubscribe</w:t>
      </w:r>
      <w:r>
        <w:rPr>
          <w:noProof/>
        </w:rPr>
        <w:tab/>
      </w:r>
      <w:r>
        <w:rPr>
          <w:noProof/>
        </w:rPr>
        <w:fldChar w:fldCharType="begin" w:fldLock="1"/>
      </w:r>
      <w:r>
        <w:rPr>
          <w:noProof/>
        </w:rPr>
        <w:instrText xml:space="preserve"> PAGEREF _Toc139374284 \h </w:instrText>
      </w:r>
      <w:r>
        <w:rPr>
          <w:noProof/>
        </w:rPr>
      </w:r>
      <w:r>
        <w:rPr>
          <w:noProof/>
        </w:rPr>
        <w:fldChar w:fldCharType="separate"/>
      </w:r>
      <w:r>
        <w:rPr>
          <w:noProof/>
        </w:rPr>
        <w:t>42</w:t>
      </w:r>
      <w:r>
        <w:rPr>
          <w:noProof/>
        </w:rPr>
        <w:fldChar w:fldCharType="end"/>
      </w:r>
    </w:p>
    <w:p w14:paraId="6A452E54" w14:textId="1837C2F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_Toc139374285 \h </w:instrText>
      </w:r>
      <w:r>
        <w:rPr>
          <w:noProof/>
        </w:rPr>
      </w:r>
      <w:r>
        <w:rPr>
          <w:noProof/>
        </w:rPr>
        <w:fldChar w:fldCharType="separate"/>
      </w:r>
      <w:r>
        <w:rPr>
          <w:noProof/>
        </w:rPr>
        <w:t>42</w:t>
      </w:r>
      <w:r>
        <w:rPr>
          <w:noProof/>
        </w:rPr>
        <w:fldChar w:fldCharType="end"/>
      </w:r>
    </w:p>
    <w:p w14:paraId="7B0F45BF" w14:textId="54A3C46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_Toc139374286 \h </w:instrText>
      </w:r>
      <w:r>
        <w:rPr>
          <w:noProof/>
        </w:rPr>
      </w:r>
      <w:r>
        <w:rPr>
          <w:noProof/>
        </w:rPr>
        <w:fldChar w:fldCharType="separate"/>
      </w:r>
      <w:r>
        <w:rPr>
          <w:noProof/>
        </w:rPr>
        <w:t>42</w:t>
      </w:r>
      <w:r>
        <w:rPr>
          <w:noProof/>
        </w:rPr>
        <w:fldChar w:fldCharType="end"/>
      </w:r>
    </w:p>
    <w:p w14:paraId="13F3AC8C" w14:textId="0A2D16A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_Toc139374287 \h </w:instrText>
      </w:r>
      <w:r>
        <w:rPr>
          <w:noProof/>
        </w:rPr>
      </w:r>
      <w:r>
        <w:rPr>
          <w:noProof/>
        </w:rPr>
        <w:fldChar w:fldCharType="separate"/>
      </w:r>
      <w:r>
        <w:rPr>
          <w:noProof/>
        </w:rPr>
        <w:t>42</w:t>
      </w:r>
      <w:r>
        <w:rPr>
          <w:noProof/>
        </w:rPr>
        <w:fldChar w:fldCharType="end"/>
      </w:r>
    </w:p>
    <w:p w14:paraId="062F2997" w14:textId="21E54944"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_Toc139374288 \h </w:instrText>
      </w:r>
      <w:r>
        <w:rPr>
          <w:noProof/>
        </w:rPr>
      </w:r>
      <w:r>
        <w:rPr>
          <w:noProof/>
        </w:rPr>
        <w:fldChar w:fldCharType="separate"/>
      </w:r>
      <w:r w:rsidRPr="00756ED3">
        <w:rPr>
          <w:noProof/>
          <w:lang w:val="fr-FR"/>
        </w:rPr>
        <w:t>42</w:t>
      </w:r>
      <w:r>
        <w:rPr>
          <w:noProof/>
        </w:rPr>
        <w:fldChar w:fldCharType="end"/>
      </w:r>
    </w:p>
    <w:p w14:paraId="5A5B3835" w14:textId="39C4933A"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_Toc139374289 \h </w:instrText>
      </w:r>
      <w:r>
        <w:rPr>
          <w:noProof/>
        </w:rPr>
      </w:r>
      <w:r>
        <w:rPr>
          <w:noProof/>
        </w:rPr>
        <w:fldChar w:fldCharType="separate"/>
      </w:r>
      <w:r w:rsidRPr="00756ED3">
        <w:rPr>
          <w:noProof/>
          <w:lang w:val="fr-FR"/>
        </w:rPr>
        <w:t>42</w:t>
      </w:r>
      <w:r>
        <w:rPr>
          <w:noProof/>
        </w:rPr>
        <w:fldChar w:fldCharType="end"/>
      </w:r>
    </w:p>
    <w:p w14:paraId="7888257D" w14:textId="303FACDD"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_Toc139374290 \h </w:instrText>
      </w:r>
      <w:r>
        <w:rPr>
          <w:noProof/>
        </w:rPr>
      </w:r>
      <w:r>
        <w:rPr>
          <w:noProof/>
        </w:rPr>
        <w:fldChar w:fldCharType="separate"/>
      </w:r>
      <w:r w:rsidRPr="00756ED3">
        <w:rPr>
          <w:noProof/>
          <w:lang w:val="fr-FR"/>
        </w:rPr>
        <w:t>42</w:t>
      </w:r>
      <w:r>
        <w:rPr>
          <w:noProof/>
        </w:rPr>
        <w:fldChar w:fldCharType="end"/>
      </w:r>
    </w:p>
    <w:p w14:paraId="1A131D41" w14:textId="331A14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getAlarmList</w:t>
      </w:r>
      <w:r>
        <w:rPr>
          <w:noProof/>
        </w:rPr>
        <w:tab/>
      </w:r>
      <w:r>
        <w:rPr>
          <w:noProof/>
        </w:rPr>
        <w:fldChar w:fldCharType="begin" w:fldLock="1"/>
      </w:r>
      <w:r>
        <w:rPr>
          <w:noProof/>
        </w:rPr>
        <w:instrText xml:space="preserve"> PAGEREF _Toc139374291 \h </w:instrText>
      </w:r>
      <w:r>
        <w:rPr>
          <w:noProof/>
        </w:rPr>
      </w:r>
      <w:r>
        <w:rPr>
          <w:noProof/>
        </w:rPr>
        <w:fldChar w:fldCharType="separate"/>
      </w:r>
      <w:r>
        <w:rPr>
          <w:noProof/>
        </w:rPr>
        <w:t>43</w:t>
      </w:r>
      <w:r>
        <w:rPr>
          <w:noProof/>
        </w:rPr>
        <w:fldChar w:fldCharType="end"/>
      </w:r>
    </w:p>
    <w:p w14:paraId="6A560F5E" w14:textId="34DCBC8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_Toc139374292 \h </w:instrText>
      </w:r>
      <w:r>
        <w:rPr>
          <w:noProof/>
        </w:rPr>
      </w:r>
      <w:r>
        <w:rPr>
          <w:noProof/>
        </w:rPr>
        <w:fldChar w:fldCharType="separate"/>
      </w:r>
      <w:r>
        <w:rPr>
          <w:noProof/>
        </w:rPr>
        <w:t>43</w:t>
      </w:r>
      <w:r>
        <w:rPr>
          <w:noProof/>
        </w:rPr>
        <w:fldChar w:fldCharType="end"/>
      </w:r>
    </w:p>
    <w:p w14:paraId="0298714E" w14:textId="4C63D89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_Toc139374293 \h </w:instrText>
      </w:r>
      <w:r>
        <w:rPr>
          <w:noProof/>
        </w:rPr>
      </w:r>
      <w:r>
        <w:rPr>
          <w:noProof/>
        </w:rPr>
        <w:fldChar w:fldCharType="separate"/>
      </w:r>
      <w:r>
        <w:rPr>
          <w:noProof/>
        </w:rPr>
        <w:t>43</w:t>
      </w:r>
      <w:r>
        <w:rPr>
          <w:noProof/>
        </w:rPr>
        <w:fldChar w:fldCharType="end"/>
      </w:r>
    </w:p>
    <w:p w14:paraId="2D3F5CE2" w14:textId="59320B8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_Toc139374294 \h </w:instrText>
      </w:r>
      <w:r>
        <w:rPr>
          <w:noProof/>
        </w:rPr>
      </w:r>
      <w:r>
        <w:rPr>
          <w:noProof/>
        </w:rPr>
        <w:fldChar w:fldCharType="separate"/>
      </w:r>
      <w:r>
        <w:rPr>
          <w:noProof/>
        </w:rPr>
        <w:t>44</w:t>
      </w:r>
      <w:r>
        <w:rPr>
          <w:noProof/>
        </w:rPr>
        <w:fldChar w:fldCharType="end"/>
      </w:r>
    </w:p>
    <w:p w14:paraId="72DB0FA2" w14:textId="45BDA0B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_Toc139374295 \h </w:instrText>
      </w:r>
      <w:r>
        <w:rPr>
          <w:noProof/>
        </w:rPr>
      </w:r>
      <w:r>
        <w:rPr>
          <w:noProof/>
        </w:rPr>
        <w:fldChar w:fldCharType="separate"/>
      </w:r>
      <w:r>
        <w:rPr>
          <w:noProof/>
        </w:rPr>
        <w:t>47</w:t>
      </w:r>
      <w:r>
        <w:rPr>
          <w:noProof/>
        </w:rPr>
        <w:fldChar w:fldCharType="end"/>
      </w:r>
    </w:p>
    <w:p w14:paraId="58F3C046" w14:textId="4D816A8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notifyNewAlarm</w:t>
      </w:r>
      <w:r>
        <w:rPr>
          <w:noProof/>
        </w:rPr>
        <w:tab/>
      </w:r>
      <w:r>
        <w:rPr>
          <w:noProof/>
        </w:rPr>
        <w:fldChar w:fldCharType="begin" w:fldLock="1"/>
      </w:r>
      <w:r>
        <w:rPr>
          <w:noProof/>
        </w:rPr>
        <w:instrText xml:space="preserve"> PAGEREF _Toc139374296 \h </w:instrText>
      </w:r>
      <w:r>
        <w:rPr>
          <w:noProof/>
        </w:rPr>
      </w:r>
      <w:r>
        <w:rPr>
          <w:noProof/>
        </w:rPr>
        <w:fldChar w:fldCharType="separate"/>
      </w:r>
      <w:r>
        <w:rPr>
          <w:noProof/>
        </w:rPr>
        <w:t>47</w:t>
      </w:r>
      <w:r>
        <w:rPr>
          <w:noProof/>
        </w:rPr>
        <w:fldChar w:fldCharType="end"/>
      </w:r>
    </w:p>
    <w:p w14:paraId="1A24122D" w14:textId="09142CA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_Toc139374297 \h </w:instrText>
      </w:r>
      <w:r>
        <w:rPr>
          <w:noProof/>
        </w:rPr>
      </w:r>
      <w:r>
        <w:rPr>
          <w:noProof/>
        </w:rPr>
        <w:fldChar w:fldCharType="separate"/>
      </w:r>
      <w:r>
        <w:rPr>
          <w:noProof/>
        </w:rPr>
        <w:t>47</w:t>
      </w:r>
      <w:r>
        <w:rPr>
          <w:noProof/>
        </w:rPr>
        <w:fldChar w:fldCharType="end"/>
      </w:r>
    </w:p>
    <w:p w14:paraId="74DA0C88" w14:textId="2375C9F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_Toc139374298 \h </w:instrText>
      </w:r>
      <w:r>
        <w:rPr>
          <w:noProof/>
        </w:rPr>
      </w:r>
      <w:r>
        <w:rPr>
          <w:noProof/>
        </w:rPr>
        <w:fldChar w:fldCharType="separate"/>
      </w:r>
      <w:r>
        <w:rPr>
          <w:noProof/>
        </w:rPr>
        <w:t>47</w:t>
      </w:r>
      <w:r>
        <w:rPr>
          <w:noProof/>
        </w:rPr>
        <w:fldChar w:fldCharType="end"/>
      </w:r>
    </w:p>
    <w:p w14:paraId="6C1FA27B" w14:textId="6B683B4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_Toc139374299 \h </w:instrText>
      </w:r>
      <w:r>
        <w:rPr>
          <w:noProof/>
        </w:rPr>
      </w:r>
      <w:r>
        <w:rPr>
          <w:noProof/>
        </w:rPr>
        <w:fldChar w:fldCharType="separate"/>
      </w:r>
      <w:r>
        <w:rPr>
          <w:noProof/>
        </w:rPr>
        <w:t>49</w:t>
      </w:r>
      <w:r>
        <w:rPr>
          <w:noProof/>
        </w:rPr>
        <w:fldChar w:fldCharType="end"/>
      </w:r>
    </w:p>
    <w:p w14:paraId="14A94A3D" w14:textId="7912CA3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_Toc139374300 \h </w:instrText>
      </w:r>
      <w:r>
        <w:rPr>
          <w:noProof/>
        </w:rPr>
      </w:r>
      <w:r>
        <w:rPr>
          <w:noProof/>
        </w:rPr>
        <w:fldChar w:fldCharType="separate"/>
      </w:r>
      <w:r>
        <w:rPr>
          <w:noProof/>
        </w:rPr>
        <w:t>49</w:t>
      </w:r>
      <w:r>
        <w:rPr>
          <w:noProof/>
        </w:rPr>
        <w:fldChar w:fldCharType="end"/>
      </w:r>
    </w:p>
    <w:p w14:paraId="3D91BBE2" w14:textId="063BE1D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_Toc139374301 \h </w:instrText>
      </w:r>
      <w:r>
        <w:rPr>
          <w:noProof/>
        </w:rPr>
      </w:r>
      <w:r>
        <w:rPr>
          <w:noProof/>
        </w:rPr>
        <w:fldChar w:fldCharType="separate"/>
      </w:r>
      <w:r>
        <w:rPr>
          <w:noProof/>
        </w:rPr>
        <w:t>49</w:t>
      </w:r>
      <w:r>
        <w:rPr>
          <w:noProof/>
        </w:rPr>
        <w:fldChar w:fldCharType="end"/>
      </w:r>
    </w:p>
    <w:p w14:paraId="1AE1B002" w14:textId="2A523F3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_Toc139374302 \h </w:instrText>
      </w:r>
      <w:r>
        <w:rPr>
          <w:noProof/>
        </w:rPr>
      </w:r>
      <w:r>
        <w:rPr>
          <w:noProof/>
        </w:rPr>
        <w:fldChar w:fldCharType="separate"/>
      </w:r>
      <w:r>
        <w:rPr>
          <w:noProof/>
        </w:rPr>
        <w:t>50</w:t>
      </w:r>
      <w:r>
        <w:rPr>
          <w:noProof/>
        </w:rPr>
        <w:fldChar w:fldCharType="end"/>
      </w:r>
    </w:p>
    <w:p w14:paraId="5F2A0D93" w14:textId="64EF3EE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notifyChangedAlarm</w:t>
      </w:r>
      <w:r>
        <w:rPr>
          <w:noProof/>
        </w:rPr>
        <w:tab/>
      </w:r>
      <w:r>
        <w:rPr>
          <w:noProof/>
        </w:rPr>
        <w:fldChar w:fldCharType="begin" w:fldLock="1"/>
      </w:r>
      <w:r>
        <w:rPr>
          <w:noProof/>
        </w:rPr>
        <w:instrText xml:space="preserve"> PAGEREF _Toc139374303 \h </w:instrText>
      </w:r>
      <w:r>
        <w:rPr>
          <w:noProof/>
        </w:rPr>
      </w:r>
      <w:r>
        <w:rPr>
          <w:noProof/>
        </w:rPr>
        <w:fldChar w:fldCharType="separate"/>
      </w:r>
      <w:r>
        <w:rPr>
          <w:noProof/>
        </w:rPr>
        <w:t>50</w:t>
      </w:r>
      <w:r>
        <w:rPr>
          <w:noProof/>
        </w:rPr>
        <w:fldChar w:fldCharType="end"/>
      </w:r>
    </w:p>
    <w:p w14:paraId="6B5799DD" w14:textId="3F9D350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_Toc139374304 \h </w:instrText>
      </w:r>
      <w:r>
        <w:rPr>
          <w:noProof/>
        </w:rPr>
      </w:r>
      <w:r>
        <w:rPr>
          <w:noProof/>
        </w:rPr>
        <w:fldChar w:fldCharType="separate"/>
      </w:r>
      <w:r>
        <w:rPr>
          <w:noProof/>
        </w:rPr>
        <w:t>50</w:t>
      </w:r>
      <w:r>
        <w:rPr>
          <w:noProof/>
        </w:rPr>
        <w:fldChar w:fldCharType="end"/>
      </w:r>
    </w:p>
    <w:p w14:paraId="1AB6AED8" w14:textId="5B7615E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_Toc139374305 \h </w:instrText>
      </w:r>
      <w:r>
        <w:rPr>
          <w:noProof/>
        </w:rPr>
      </w:r>
      <w:r>
        <w:rPr>
          <w:noProof/>
        </w:rPr>
        <w:fldChar w:fldCharType="separate"/>
      </w:r>
      <w:r>
        <w:rPr>
          <w:noProof/>
        </w:rPr>
        <w:t>50</w:t>
      </w:r>
      <w:r>
        <w:rPr>
          <w:noProof/>
        </w:rPr>
        <w:fldChar w:fldCharType="end"/>
      </w:r>
    </w:p>
    <w:p w14:paraId="6D5E5C2C" w14:textId="27C3415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_Toc139374306 \h </w:instrText>
      </w:r>
      <w:r>
        <w:rPr>
          <w:noProof/>
        </w:rPr>
      </w:r>
      <w:r>
        <w:rPr>
          <w:noProof/>
        </w:rPr>
        <w:fldChar w:fldCharType="separate"/>
      </w:r>
      <w:r>
        <w:rPr>
          <w:noProof/>
        </w:rPr>
        <w:t>50</w:t>
      </w:r>
      <w:r>
        <w:rPr>
          <w:noProof/>
        </w:rPr>
        <w:fldChar w:fldCharType="end"/>
      </w:r>
    </w:p>
    <w:p w14:paraId="5802FDAB" w14:textId="0B9C9DF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_Toc139374307 \h </w:instrText>
      </w:r>
      <w:r>
        <w:rPr>
          <w:noProof/>
        </w:rPr>
      </w:r>
      <w:r>
        <w:rPr>
          <w:noProof/>
        </w:rPr>
        <w:fldChar w:fldCharType="separate"/>
      </w:r>
      <w:r>
        <w:rPr>
          <w:noProof/>
        </w:rPr>
        <w:t>50</w:t>
      </w:r>
      <w:r>
        <w:rPr>
          <w:noProof/>
        </w:rPr>
        <w:fldChar w:fldCharType="end"/>
      </w:r>
    </w:p>
    <w:p w14:paraId="05CA625D" w14:textId="58A31DD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_Toc139374308 \h </w:instrText>
      </w:r>
      <w:r>
        <w:rPr>
          <w:noProof/>
        </w:rPr>
      </w:r>
      <w:r>
        <w:rPr>
          <w:noProof/>
        </w:rPr>
        <w:fldChar w:fldCharType="separate"/>
      </w:r>
      <w:r>
        <w:rPr>
          <w:noProof/>
        </w:rPr>
        <w:t>51</w:t>
      </w:r>
      <w:r>
        <w:rPr>
          <w:noProof/>
        </w:rPr>
        <w:fldChar w:fldCharType="end"/>
      </w:r>
    </w:p>
    <w:p w14:paraId="402C4A13" w14:textId="6604B22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notifyAlarmListRebuilt</w:t>
      </w:r>
      <w:r>
        <w:rPr>
          <w:noProof/>
        </w:rPr>
        <w:tab/>
      </w:r>
      <w:r>
        <w:rPr>
          <w:noProof/>
        </w:rPr>
        <w:fldChar w:fldCharType="begin" w:fldLock="1"/>
      </w:r>
      <w:r>
        <w:rPr>
          <w:noProof/>
        </w:rPr>
        <w:instrText xml:space="preserve"> PAGEREF _Toc139374309 \h </w:instrText>
      </w:r>
      <w:r>
        <w:rPr>
          <w:noProof/>
        </w:rPr>
      </w:r>
      <w:r>
        <w:rPr>
          <w:noProof/>
        </w:rPr>
        <w:fldChar w:fldCharType="separate"/>
      </w:r>
      <w:r>
        <w:rPr>
          <w:noProof/>
        </w:rPr>
        <w:t>51</w:t>
      </w:r>
      <w:r>
        <w:rPr>
          <w:noProof/>
        </w:rPr>
        <w:fldChar w:fldCharType="end"/>
      </w:r>
    </w:p>
    <w:p w14:paraId="7E228EE5" w14:textId="0BF71F9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_Toc139374310 \h </w:instrText>
      </w:r>
      <w:r>
        <w:rPr>
          <w:noProof/>
        </w:rPr>
      </w:r>
      <w:r>
        <w:rPr>
          <w:noProof/>
        </w:rPr>
        <w:fldChar w:fldCharType="separate"/>
      </w:r>
      <w:r>
        <w:rPr>
          <w:noProof/>
        </w:rPr>
        <w:t>51</w:t>
      </w:r>
      <w:r>
        <w:rPr>
          <w:noProof/>
        </w:rPr>
        <w:fldChar w:fldCharType="end"/>
      </w:r>
    </w:p>
    <w:p w14:paraId="0ED0D8C9" w14:textId="56C189E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_Toc139374311 \h </w:instrText>
      </w:r>
      <w:r>
        <w:rPr>
          <w:noProof/>
        </w:rPr>
      </w:r>
      <w:r>
        <w:rPr>
          <w:noProof/>
        </w:rPr>
        <w:fldChar w:fldCharType="separate"/>
      </w:r>
      <w:r>
        <w:rPr>
          <w:noProof/>
        </w:rPr>
        <w:t>51</w:t>
      </w:r>
      <w:r>
        <w:rPr>
          <w:noProof/>
        </w:rPr>
        <w:fldChar w:fldCharType="end"/>
      </w:r>
    </w:p>
    <w:p w14:paraId="7D195894" w14:textId="083D212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_Toc139374312 \h </w:instrText>
      </w:r>
      <w:r>
        <w:rPr>
          <w:noProof/>
        </w:rPr>
      </w:r>
      <w:r>
        <w:rPr>
          <w:noProof/>
        </w:rPr>
        <w:fldChar w:fldCharType="separate"/>
      </w:r>
      <w:r>
        <w:rPr>
          <w:noProof/>
        </w:rPr>
        <w:t>52</w:t>
      </w:r>
      <w:r>
        <w:rPr>
          <w:noProof/>
        </w:rPr>
        <w:fldChar w:fldCharType="end"/>
      </w:r>
    </w:p>
    <w:p w14:paraId="5068237F" w14:textId="058D47D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_Toc139374313 \h </w:instrText>
      </w:r>
      <w:r>
        <w:rPr>
          <w:noProof/>
        </w:rPr>
      </w:r>
      <w:r>
        <w:rPr>
          <w:noProof/>
        </w:rPr>
        <w:fldChar w:fldCharType="separate"/>
      </w:r>
      <w:r>
        <w:rPr>
          <w:noProof/>
        </w:rPr>
        <w:t>52</w:t>
      </w:r>
      <w:r>
        <w:rPr>
          <w:noProof/>
        </w:rPr>
        <w:fldChar w:fldCharType="end"/>
      </w:r>
    </w:p>
    <w:p w14:paraId="4626912F" w14:textId="2E268FD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_Toc139374314 \h </w:instrText>
      </w:r>
      <w:r>
        <w:rPr>
          <w:noProof/>
        </w:rPr>
      </w:r>
      <w:r>
        <w:rPr>
          <w:noProof/>
        </w:rPr>
        <w:fldChar w:fldCharType="separate"/>
      </w:r>
      <w:r>
        <w:rPr>
          <w:noProof/>
        </w:rPr>
        <w:t>52</w:t>
      </w:r>
      <w:r>
        <w:rPr>
          <w:noProof/>
        </w:rPr>
        <w:fldChar w:fldCharType="end"/>
      </w:r>
    </w:p>
    <w:p w14:paraId="509C8DF1" w14:textId="36FEEE2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notifyCorrelatedNotificationChanged</w:t>
      </w:r>
      <w:r>
        <w:rPr>
          <w:noProof/>
        </w:rPr>
        <w:tab/>
      </w:r>
      <w:r>
        <w:rPr>
          <w:noProof/>
        </w:rPr>
        <w:fldChar w:fldCharType="begin" w:fldLock="1"/>
      </w:r>
      <w:r>
        <w:rPr>
          <w:noProof/>
        </w:rPr>
        <w:instrText xml:space="preserve"> PAGEREF _Toc139374315 \h </w:instrText>
      </w:r>
      <w:r>
        <w:rPr>
          <w:noProof/>
        </w:rPr>
      </w:r>
      <w:r>
        <w:rPr>
          <w:noProof/>
        </w:rPr>
        <w:fldChar w:fldCharType="separate"/>
      </w:r>
      <w:r>
        <w:rPr>
          <w:noProof/>
        </w:rPr>
        <w:t>52</w:t>
      </w:r>
      <w:r>
        <w:rPr>
          <w:noProof/>
        </w:rPr>
        <w:fldChar w:fldCharType="end"/>
      </w:r>
    </w:p>
    <w:p w14:paraId="20FE3689" w14:textId="7459025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_Toc139374316 \h </w:instrText>
      </w:r>
      <w:r>
        <w:rPr>
          <w:noProof/>
        </w:rPr>
      </w:r>
      <w:r>
        <w:rPr>
          <w:noProof/>
        </w:rPr>
        <w:fldChar w:fldCharType="separate"/>
      </w:r>
      <w:r>
        <w:rPr>
          <w:noProof/>
        </w:rPr>
        <w:t>52</w:t>
      </w:r>
      <w:r>
        <w:rPr>
          <w:noProof/>
        </w:rPr>
        <w:fldChar w:fldCharType="end"/>
      </w:r>
    </w:p>
    <w:p w14:paraId="537EF365" w14:textId="3304F69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_Toc139374317 \h </w:instrText>
      </w:r>
      <w:r>
        <w:rPr>
          <w:noProof/>
        </w:rPr>
      </w:r>
      <w:r>
        <w:rPr>
          <w:noProof/>
        </w:rPr>
        <w:fldChar w:fldCharType="separate"/>
      </w:r>
      <w:r>
        <w:rPr>
          <w:noProof/>
        </w:rPr>
        <w:t>52</w:t>
      </w:r>
      <w:r>
        <w:rPr>
          <w:noProof/>
        </w:rPr>
        <w:fldChar w:fldCharType="end"/>
      </w:r>
    </w:p>
    <w:p w14:paraId="484C4A6C" w14:textId="3027AF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_Toc139374318 \h </w:instrText>
      </w:r>
      <w:r>
        <w:rPr>
          <w:noProof/>
        </w:rPr>
      </w:r>
      <w:r>
        <w:rPr>
          <w:noProof/>
        </w:rPr>
        <w:fldChar w:fldCharType="separate"/>
      </w:r>
      <w:r>
        <w:rPr>
          <w:noProof/>
        </w:rPr>
        <w:t>52</w:t>
      </w:r>
      <w:r>
        <w:rPr>
          <w:noProof/>
        </w:rPr>
        <w:fldChar w:fldCharType="end"/>
      </w:r>
    </w:p>
    <w:p w14:paraId="31CFFE2E" w14:textId="1DE2969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_Toc139374319 \h </w:instrText>
      </w:r>
      <w:r>
        <w:rPr>
          <w:noProof/>
        </w:rPr>
      </w:r>
      <w:r>
        <w:rPr>
          <w:noProof/>
        </w:rPr>
        <w:fldChar w:fldCharType="separate"/>
      </w:r>
      <w:r>
        <w:rPr>
          <w:noProof/>
        </w:rPr>
        <w:t>52</w:t>
      </w:r>
      <w:r>
        <w:rPr>
          <w:noProof/>
        </w:rPr>
        <w:fldChar w:fldCharType="end"/>
      </w:r>
    </w:p>
    <w:p w14:paraId="13570899" w14:textId="3E608B1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_Toc139374320 \h </w:instrText>
      </w:r>
      <w:r>
        <w:rPr>
          <w:noProof/>
        </w:rPr>
      </w:r>
      <w:r>
        <w:rPr>
          <w:noProof/>
        </w:rPr>
        <w:fldChar w:fldCharType="separate"/>
      </w:r>
      <w:r>
        <w:rPr>
          <w:noProof/>
        </w:rPr>
        <w:t>53</w:t>
      </w:r>
      <w:r>
        <w:rPr>
          <w:noProof/>
        </w:rPr>
        <w:fldChar w:fldCharType="end"/>
      </w:r>
    </w:p>
    <w:p w14:paraId="0CF19FEA" w14:textId="7D43EE8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_Toc139374321 \h </w:instrText>
      </w:r>
      <w:r>
        <w:rPr>
          <w:noProof/>
        </w:rPr>
      </w:r>
      <w:r>
        <w:rPr>
          <w:noProof/>
        </w:rPr>
        <w:fldChar w:fldCharType="separate"/>
      </w:r>
      <w:r>
        <w:rPr>
          <w:noProof/>
        </w:rPr>
        <w:t>53</w:t>
      </w:r>
      <w:r>
        <w:rPr>
          <w:noProof/>
        </w:rPr>
        <w:fldChar w:fldCharType="end"/>
      </w:r>
    </w:p>
    <w:p w14:paraId="2C908EAE" w14:textId="6857100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_Toc139374322 \h </w:instrText>
      </w:r>
      <w:r>
        <w:rPr>
          <w:noProof/>
        </w:rPr>
      </w:r>
      <w:r>
        <w:rPr>
          <w:noProof/>
        </w:rPr>
        <w:fldChar w:fldCharType="separate"/>
      </w:r>
      <w:r>
        <w:rPr>
          <w:noProof/>
        </w:rPr>
        <w:t>53</w:t>
      </w:r>
      <w:r>
        <w:rPr>
          <w:noProof/>
        </w:rPr>
        <w:fldChar w:fldCharType="end"/>
      </w:r>
    </w:p>
    <w:p w14:paraId="40BE654E" w14:textId="08584A0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_Toc139374323 \h </w:instrText>
      </w:r>
      <w:r>
        <w:rPr>
          <w:noProof/>
        </w:rPr>
      </w:r>
      <w:r>
        <w:rPr>
          <w:noProof/>
        </w:rPr>
        <w:fldChar w:fldCharType="separate"/>
      </w:r>
      <w:r>
        <w:rPr>
          <w:noProof/>
        </w:rPr>
        <w:t>53</w:t>
      </w:r>
      <w:r>
        <w:rPr>
          <w:noProof/>
        </w:rPr>
        <w:fldChar w:fldCharType="end"/>
      </w:r>
    </w:p>
    <w:p w14:paraId="63412EBC" w14:textId="4BD7673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_Toc139374324 \h </w:instrText>
      </w:r>
      <w:r>
        <w:rPr>
          <w:noProof/>
        </w:rPr>
      </w:r>
      <w:r>
        <w:rPr>
          <w:noProof/>
        </w:rPr>
        <w:fldChar w:fldCharType="separate"/>
      </w:r>
      <w:r>
        <w:rPr>
          <w:noProof/>
        </w:rPr>
        <w:t>54</w:t>
      </w:r>
      <w:r>
        <w:rPr>
          <w:noProof/>
        </w:rPr>
        <w:fldChar w:fldCharType="end"/>
      </w:r>
    </w:p>
    <w:p w14:paraId="56AAD47D" w14:textId="694581B3"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_Toc139374325 \h </w:instrText>
      </w:r>
      <w:r>
        <w:rPr>
          <w:noProof/>
        </w:rPr>
      </w:r>
      <w:r>
        <w:rPr>
          <w:noProof/>
        </w:rPr>
        <w:fldChar w:fldCharType="separate"/>
      </w:r>
      <w:r w:rsidRPr="00756ED3">
        <w:rPr>
          <w:noProof/>
          <w:lang w:val="fr-FR"/>
        </w:rPr>
        <w:t>54</w:t>
      </w:r>
      <w:r>
        <w:rPr>
          <w:noProof/>
        </w:rPr>
        <w:fldChar w:fldCharType="end"/>
      </w:r>
    </w:p>
    <w:p w14:paraId="72A6925A" w14:textId="4214D177"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_Toc139374326 \h </w:instrText>
      </w:r>
      <w:r>
        <w:rPr>
          <w:noProof/>
        </w:rPr>
      </w:r>
      <w:r>
        <w:rPr>
          <w:noProof/>
        </w:rPr>
        <w:fldChar w:fldCharType="separate"/>
      </w:r>
      <w:r w:rsidRPr="00756ED3">
        <w:rPr>
          <w:noProof/>
          <w:lang w:val="fr-FR"/>
        </w:rPr>
        <w:t>54</w:t>
      </w:r>
      <w:r>
        <w:rPr>
          <w:noProof/>
        </w:rPr>
        <w:fldChar w:fldCharType="end"/>
      </w:r>
    </w:p>
    <w:p w14:paraId="7B4989D1" w14:textId="2509F84A"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_Toc139374327 \h </w:instrText>
      </w:r>
      <w:r>
        <w:rPr>
          <w:noProof/>
        </w:rPr>
      </w:r>
      <w:r>
        <w:rPr>
          <w:noProof/>
        </w:rPr>
        <w:fldChar w:fldCharType="separate"/>
      </w:r>
      <w:r w:rsidRPr="00756ED3">
        <w:rPr>
          <w:noProof/>
          <w:lang w:val="fr-FR"/>
        </w:rPr>
        <w:t>54</w:t>
      </w:r>
      <w:r>
        <w:rPr>
          <w:noProof/>
        </w:rPr>
        <w:fldChar w:fldCharType="end"/>
      </w:r>
    </w:p>
    <w:p w14:paraId="4F391255" w14:textId="086DD2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setComment</w:t>
      </w:r>
      <w:r>
        <w:rPr>
          <w:noProof/>
        </w:rPr>
        <w:tab/>
      </w:r>
      <w:r>
        <w:rPr>
          <w:noProof/>
        </w:rPr>
        <w:fldChar w:fldCharType="begin" w:fldLock="1"/>
      </w:r>
      <w:r>
        <w:rPr>
          <w:noProof/>
        </w:rPr>
        <w:instrText xml:space="preserve"> PAGEREF _Toc139374328 \h </w:instrText>
      </w:r>
      <w:r>
        <w:rPr>
          <w:noProof/>
        </w:rPr>
      </w:r>
      <w:r>
        <w:rPr>
          <w:noProof/>
        </w:rPr>
        <w:fldChar w:fldCharType="separate"/>
      </w:r>
      <w:r>
        <w:rPr>
          <w:noProof/>
        </w:rPr>
        <w:t>54</w:t>
      </w:r>
      <w:r>
        <w:rPr>
          <w:noProof/>
        </w:rPr>
        <w:fldChar w:fldCharType="end"/>
      </w:r>
    </w:p>
    <w:p w14:paraId="5B812703" w14:textId="6BAF2DF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_Toc139374329 \h </w:instrText>
      </w:r>
      <w:r>
        <w:rPr>
          <w:noProof/>
        </w:rPr>
      </w:r>
      <w:r>
        <w:rPr>
          <w:noProof/>
        </w:rPr>
        <w:fldChar w:fldCharType="separate"/>
      </w:r>
      <w:r>
        <w:rPr>
          <w:noProof/>
        </w:rPr>
        <w:t>54</w:t>
      </w:r>
      <w:r>
        <w:rPr>
          <w:noProof/>
        </w:rPr>
        <w:fldChar w:fldCharType="end"/>
      </w:r>
    </w:p>
    <w:p w14:paraId="04C279A8" w14:textId="59D87A9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_Toc139374330 \h </w:instrText>
      </w:r>
      <w:r>
        <w:rPr>
          <w:noProof/>
        </w:rPr>
      </w:r>
      <w:r>
        <w:rPr>
          <w:noProof/>
        </w:rPr>
        <w:fldChar w:fldCharType="separate"/>
      </w:r>
      <w:r>
        <w:rPr>
          <w:noProof/>
        </w:rPr>
        <w:t>55</w:t>
      </w:r>
      <w:r>
        <w:rPr>
          <w:noProof/>
        </w:rPr>
        <w:fldChar w:fldCharType="end"/>
      </w:r>
    </w:p>
    <w:p w14:paraId="33C1D429" w14:textId="01F1B9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_Toc139374331 \h </w:instrText>
      </w:r>
      <w:r>
        <w:rPr>
          <w:noProof/>
        </w:rPr>
      </w:r>
      <w:r>
        <w:rPr>
          <w:noProof/>
        </w:rPr>
        <w:fldChar w:fldCharType="separate"/>
      </w:r>
      <w:r>
        <w:rPr>
          <w:noProof/>
        </w:rPr>
        <w:t>55</w:t>
      </w:r>
      <w:r>
        <w:rPr>
          <w:noProof/>
        </w:rPr>
        <w:fldChar w:fldCharType="end"/>
      </w:r>
    </w:p>
    <w:p w14:paraId="2DF4F03A" w14:textId="68C3754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_Toc139374332 \h </w:instrText>
      </w:r>
      <w:r>
        <w:rPr>
          <w:noProof/>
        </w:rPr>
      </w:r>
      <w:r>
        <w:rPr>
          <w:noProof/>
        </w:rPr>
        <w:fldChar w:fldCharType="separate"/>
      </w:r>
      <w:r>
        <w:rPr>
          <w:noProof/>
        </w:rPr>
        <w:t>55</w:t>
      </w:r>
      <w:r>
        <w:rPr>
          <w:noProof/>
        </w:rPr>
        <w:fldChar w:fldCharType="end"/>
      </w:r>
    </w:p>
    <w:p w14:paraId="28B0B7EA" w14:textId="23DA696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acknowledgeAlarms</w:t>
      </w:r>
      <w:r>
        <w:rPr>
          <w:noProof/>
        </w:rPr>
        <w:tab/>
      </w:r>
      <w:r>
        <w:rPr>
          <w:noProof/>
        </w:rPr>
        <w:fldChar w:fldCharType="begin" w:fldLock="1"/>
      </w:r>
      <w:r>
        <w:rPr>
          <w:noProof/>
        </w:rPr>
        <w:instrText xml:space="preserve"> PAGEREF _Toc139374333 \h </w:instrText>
      </w:r>
      <w:r>
        <w:rPr>
          <w:noProof/>
        </w:rPr>
      </w:r>
      <w:r>
        <w:rPr>
          <w:noProof/>
        </w:rPr>
        <w:fldChar w:fldCharType="separate"/>
      </w:r>
      <w:r>
        <w:rPr>
          <w:noProof/>
        </w:rPr>
        <w:t>55</w:t>
      </w:r>
      <w:r>
        <w:rPr>
          <w:noProof/>
        </w:rPr>
        <w:fldChar w:fldCharType="end"/>
      </w:r>
    </w:p>
    <w:p w14:paraId="1E8C537E" w14:textId="45BC5EE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_Toc139374334 \h </w:instrText>
      </w:r>
      <w:r>
        <w:rPr>
          <w:noProof/>
        </w:rPr>
      </w:r>
      <w:r>
        <w:rPr>
          <w:noProof/>
        </w:rPr>
        <w:fldChar w:fldCharType="separate"/>
      </w:r>
      <w:r>
        <w:rPr>
          <w:noProof/>
        </w:rPr>
        <w:t>55</w:t>
      </w:r>
      <w:r>
        <w:rPr>
          <w:noProof/>
        </w:rPr>
        <w:fldChar w:fldCharType="end"/>
      </w:r>
    </w:p>
    <w:p w14:paraId="086BC731" w14:textId="787E3D5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_Toc139374335 \h </w:instrText>
      </w:r>
      <w:r>
        <w:rPr>
          <w:noProof/>
        </w:rPr>
      </w:r>
      <w:r>
        <w:rPr>
          <w:noProof/>
        </w:rPr>
        <w:fldChar w:fldCharType="separate"/>
      </w:r>
      <w:r>
        <w:rPr>
          <w:noProof/>
        </w:rPr>
        <w:t>55</w:t>
      </w:r>
      <w:r>
        <w:rPr>
          <w:noProof/>
        </w:rPr>
        <w:fldChar w:fldCharType="end"/>
      </w:r>
    </w:p>
    <w:p w14:paraId="29C5620B" w14:textId="37DF759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_Toc139374336 \h </w:instrText>
      </w:r>
      <w:r>
        <w:rPr>
          <w:noProof/>
        </w:rPr>
      </w:r>
      <w:r>
        <w:rPr>
          <w:noProof/>
        </w:rPr>
        <w:fldChar w:fldCharType="separate"/>
      </w:r>
      <w:r>
        <w:rPr>
          <w:noProof/>
        </w:rPr>
        <w:t>56</w:t>
      </w:r>
      <w:r>
        <w:rPr>
          <w:noProof/>
        </w:rPr>
        <w:fldChar w:fldCharType="end"/>
      </w:r>
    </w:p>
    <w:p w14:paraId="144EFF2A" w14:textId="5E8D46F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_Toc139374337 \h </w:instrText>
      </w:r>
      <w:r>
        <w:rPr>
          <w:noProof/>
        </w:rPr>
      </w:r>
      <w:r>
        <w:rPr>
          <w:noProof/>
        </w:rPr>
        <w:fldChar w:fldCharType="separate"/>
      </w:r>
      <w:r>
        <w:rPr>
          <w:noProof/>
        </w:rPr>
        <w:t>56</w:t>
      </w:r>
      <w:r>
        <w:rPr>
          <w:noProof/>
        </w:rPr>
        <w:fldChar w:fldCharType="end"/>
      </w:r>
    </w:p>
    <w:p w14:paraId="359FA674" w14:textId="6CEF9E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unacknowledgeAlarms</w:t>
      </w:r>
      <w:r>
        <w:rPr>
          <w:noProof/>
        </w:rPr>
        <w:tab/>
      </w:r>
      <w:r>
        <w:rPr>
          <w:noProof/>
        </w:rPr>
        <w:fldChar w:fldCharType="begin" w:fldLock="1"/>
      </w:r>
      <w:r>
        <w:rPr>
          <w:noProof/>
        </w:rPr>
        <w:instrText xml:space="preserve"> PAGEREF _Toc139374338 \h </w:instrText>
      </w:r>
      <w:r>
        <w:rPr>
          <w:noProof/>
        </w:rPr>
      </w:r>
      <w:r>
        <w:rPr>
          <w:noProof/>
        </w:rPr>
        <w:fldChar w:fldCharType="separate"/>
      </w:r>
      <w:r>
        <w:rPr>
          <w:noProof/>
        </w:rPr>
        <w:t>56</w:t>
      </w:r>
      <w:r>
        <w:rPr>
          <w:noProof/>
        </w:rPr>
        <w:fldChar w:fldCharType="end"/>
      </w:r>
    </w:p>
    <w:p w14:paraId="48C192D2" w14:textId="24CB311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_Toc139374339 \h </w:instrText>
      </w:r>
      <w:r>
        <w:rPr>
          <w:noProof/>
        </w:rPr>
      </w:r>
      <w:r>
        <w:rPr>
          <w:noProof/>
        </w:rPr>
        <w:fldChar w:fldCharType="separate"/>
      </w:r>
      <w:r>
        <w:rPr>
          <w:noProof/>
        </w:rPr>
        <w:t>56</w:t>
      </w:r>
      <w:r>
        <w:rPr>
          <w:noProof/>
        </w:rPr>
        <w:fldChar w:fldCharType="end"/>
      </w:r>
    </w:p>
    <w:p w14:paraId="452A6498" w14:textId="4B1F002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_Toc139374340 \h </w:instrText>
      </w:r>
      <w:r>
        <w:rPr>
          <w:noProof/>
        </w:rPr>
      </w:r>
      <w:r>
        <w:rPr>
          <w:noProof/>
        </w:rPr>
        <w:fldChar w:fldCharType="separate"/>
      </w:r>
      <w:r>
        <w:rPr>
          <w:noProof/>
        </w:rPr>
        <w:t>57</w:t>
      </w:r>
      <w:r>
        <w:rPr>
          <w:noProof/>
        </w:rPr>
        <w:fldChar w:fldCharType="end"/>
      </w:r>
    </w:p>
    <w:p w14:paraId="0662010D" w14:textId="06124A3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_Toc139374341 \h </w:instrText>
      </w:r>
      <w:r>
        <w:rPr>
          <w:noProof/>
        </w:rPr>
      </w:r>
      <w:r>
        <w:rPr>
          <w:noProof/>
        </w:rPr>
        <w:fldChar w:fldCharType="separate"/>
      </w:r>
      <w:r>
        <w:rPr>
          <w:noProof/>
        </w:rPr>
        <w:t>57</w:t>
      </w:r>
      <w:r>
        <w:rPr>
          <w:noProof/>
        </w:rPr>
        <w:fldChar w:fldCharType="end"/>
      </w:r>
    </w:p>
    <w:p w14:paraId="78CEFD6D" w14:textId="70C8504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_Toc139374342 \h </w:instrText>
      </w:r>
      <w:r>
        <w:rPr>
          <w:noProof/>
        </w:rPr>
      </w:r>
      <w:r>
        <w:rPr>
          <w:noProof/>
        </w:rPr>
        <w:fldChar w:fldCharType="separate"/>
      </w:r>
      <w:r>
        <w:rPr>
          <w:noProof/>
        </w:rPr>
        <w:t>58</w:t>
      </w:r>
      <w:r>
        <w:rPr>
          <w:noProof/>
        </w:rPr>
        <w:fldChar w:fldCharType="end"/>
      </w:r>
    </w:p>
    <w:p w14:paraId="37DD3728" w14:textId="726D380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clearAlarms</w:t>
      </w:r>
      <w:r>
        <w:rPr>
          <w:noProof/>
        </w:rPr>
        <w:tab/>
      </w:r>
      <w:r>
        <w:rPr>
          <w:noProof/>
        </w:rPr>
        <w:fldChar w:fldCharType="begin" w:fldLock="1"/>
      </w:r>
      <w:r>
        <w:rPr>
          <w:noProof/>
        </w:rPr>
        <w:instrText xml:space="preserve"> PAGEREF _Toc139374343 \h </w:instrText>
      </w:r>
      <w:r>
        <w:rPr>
          <w:noProof/>
        </w:rPr>
      </w:r>
      <w:r>
        <w:rPr>
          <w:noProof/>
        </w:rPr>
        <w:fldChar w:fldCharType="separate"/>
      </w:r>
      <w:r>
        <w:rPr>
          <w:noProof/>
        </w:rPr>
        <w:t>58</w:t>
      </w:r>
      <w:r>
        <w:rPr>
          <w:noProof/>
        </w:rPr>
        <w:fldChar w:fldCharType="end"/>
      </w:r>
    </w:p>
    <w:p w14:paraId="3C99DD69" w14:textId="48949ED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_Toc139374344 \h </w:instrText>
      </w:r>
      <w:r>
        <w:rPr>
          <w:noProof/>
        </w:rPr>
      </w:r>
      <w:r>
        <w:rPr>
          <w:noProof/>
        </w:rPr>
        <w:fldChar w:fldCharType="separate"/>
      </w:r>
      <w:r>
        <w:rPr>
          <w:noProof/>
        </w:rPr>
        <w:t>58</w:t>
      </w:r>
      <w:r>
        <w:rPr>
          <w:noProof/>
        </w:rPr>
        <w:fldChar w:fldCharType="end"/>
      </w:r>
    </w:p>
    <w:p w14:paraId="75CFE3DA" w14:textId="13F1689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_Toc139374345 \h </w:instrText>
      </w:r>
      <w:r>
        <w:rPr>
          <w:noProof/>
        </w:rPr>
      </w:r>
      <w:r>
        <w:rPr>
          <w:noProof/>
        </w:rPr>
        <w:fldChar w:fldCharType="separate"/>
      </w:r>
      <w:r>
        <w:rPr>
          <w:noProof/>
        </w:rPr>
        <w:t>58</w:t>
      </w:r>
      <w:r>
        <w:rPr>
          <w:noProof/>
        </w:rPr>
        <w:fldChar w:fldCharType="end"/>
      </w:r>
    </w:p>
    <w:p w14:paraId="436512D0" w14:textId="2A6AE77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_Toc139374346 \h </w:instrText>
      </w:r>
      <w:r>
        <w:rPr>
          <w:noProof/>
        </w:rPr>
      </w:r>
      <w:r>
        <w:rPr>
          <w:noProof/>
        </w:rPr>
        <w:fldChar w:fldCharType="separate"/>
      </w:r>
      <w:r>
        <w:rPr>
          <w:noProof/>
        </w:rPr>
        <w:t>58</w:t>
      </w:r>
      <w:r>
        <w:rPr>
          <w:noProof/>
        </w:rPr>
        <w:fldChar w:fldCharType="end"/>
      </w:r>
    </w:p>
    <w:p w14:paraId="178F8FB4" w14:textId="161CC78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_Toc139374347 \h </w:instrText>
      </w:r>
      <w:r>
        <w:rPr>
          <w:noProof/>
        </w:rPr>
      </w:r>
      <w:r>
        <w:rPr>
          <w:noProof/>
        </w:rPr>
        <w:fldChar w:fldCharType="separate"/>
      </w:r>
      <w:r>
        <w:rPr>
          <w:noProof/>
        </w:rPr>
        <w:t>58</w:t>
      </w:r>
      <w:r>
        <w:rPr>
          <w:noProof/>
        </w:rPr>
        <w:fldChar w:fldCharType="end"/>
      </w:r>
    </w:p>
    <w:p w14:paraId="7988B392" w14:textId="093F44B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notifyClearedAlarm</w:t>
      </w:r>
      <w:r>
        <w:rPr>
          <w:noProof/>
        </w:rPr>
        <w:tab/>
      </w:r>
      <w:r>
        <w:rPr>
          <w:noProof/>
        </w:rPr>
        <w:fldChar w:fldCharType="begin" w:fldLock="1"/>
      </w:r>
      <w:r>
        <w:rPr>
          <w:noProof/>
        </w:rPr>
        <w:instrText xml:space="preserve"> PAGEREF _Toc139374348 \h </w:instrText>
      </w:r>
      <w:r>
        <w:rPr>
          <w:noProof/>
        </w:rPr>
      </w:r>
      <w:r>
        <w:rPr>
          <w:noProof/>
        </w:rPr>
        <w:fldChar w:fldCharType="separate"/>
      </w:r>
      <w:r>
        <w:rPr>
          <w:noProof/>
        </w:rPr>
        <w:t>58</w:t>
      </w:r>
      <w:r>
        <w:rPr>
          <w:noProof/>
        </w:rPr>
        <w:fldChar w:fldCharType="end"/>
      </w:r>
    </w:p>
    <w:p w14:paraId="0C5DD750" w14:textId="557AE6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_Toc139374349 \h </w:instrText>
      </w:r>
      <w:r>
        <w:rPr>
          <w:noProof/>
        </w:rPr>
      </w:r>
      <w:r>
        <w:rPr>
          <w:noProof/>
        </w:rPr>
        <w:fldChar w:fldCharType="separate"/>
      </w:r>
      <w:r>
        <w:rPr>
          <w:noProof/>
        </w:rPr>
        <w:t>58</w:t>
      </w:r>
      <w:r>
        <w:rPr>
          <w:noProof/>
        </w:rPr>
        <w:fldChar w:fldCharType="end"/>
      </w:r>
    </w:p>
    <w:p w14:paraId="0719C180" w14:textId="4CB9218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_Toc139374350 \h </w:instrText>
      </w:r>
      <w:r>
        <w:rPr>
          <w:noProof/>
        </w:rPr>
      </w:r>
      <w:r>
        <w:rPr>
          <w:noProof/>
        </w:rPr>
        <w:fldChar w:fldCharType="separate"/>
      </w:r>
      <w:r>
        <w:rPr>
          <w:noProof/>
        </w:rPr>
        <w:t>59</w:t>
      </w:r>
      <w:r>
        <w:rPr>
          <w:noProof/>
        </w:rPr>
        <w:fldChar w:fldCharType="end"/>
      </w:r>
    </w:p>
    <w:p w14:paraId="02211023" w14:textId="64BD3B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_Toc139374351 \h </w:instrText>
      </w:r>
      <w:r>
        <w:rPr>
          <w:noProof/>
        </w:rPr>
      </w:r>
      <w:r>
        <w:rPr>
          <w:noProof/>
        </w:rPr>
        <w:fldChar w:fldCharType="separate"/>
      </w:r>
      <w:r>
        <w:rPr>
          <w:noProof/>
        </w:rPr>
        <w:t>59</w:t>
      </w:r>
      <w:r>
        <w:rPr>
          <w:noProof/>
        </w:rPr>
        <w:fldChar w:fldCharType="end"/>
      </w:r>
    </w:p>
    <w:p w14:paraId="4974D0E0" w14:textId="33DD9C58"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_Toc139374352 \h </w:instrText>
      </w:r>
      <w:r>
        <w:rPr>
          <w:noProof/>
        </w:rPr>
      </w:r>
      <w:r>
        <w:rPr>
          <w:noProof/>
        </w:rPr>
        <w:fldChar w:fldCharType="separate"/>
      </w:r>
      <w:r>
        <w:rPr>
          <w:noProof/>
        </w:rPr>
        <w:t>59</w:t>
      </w:r>
      <w:r>
        <w:rPr>
          <w:noProof/>
        </w:rPr>
        <w:fldChar w:fldCharType="end"/>
      </w:r>
    </w:p>
    <w:p w14:paraId="217E0A21" w14:textId="17F28A8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_Toc139374353 \h </w:instrText>
      </w:r>
      <w:r>
        <w:rPr>
          <w:noProof/>
        </w:rPr>
      </w:r>
      <w:r>
        <w:rPr>
          <w:noProof/>
        </w:rPr>
        <w:fldChar w:fldCharType="separate"/>
      </w:r>
      <w:r>
        <w:rPr>
          <w:noProof/>
        </w:rPr>
        <w:t>59</w:t>
      </w:r>
      <w:r>
        <w:rPr>
          <w:noProof/>
        </w:rPr>
        <w:fldChar w:fldCharType="end"/>
      </w:r>
    </w:p>
    <w:p w14:paraId="7B575BEB" w14:textId="55B078D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notifyAckStateChanged</w:t>
      </w:r>
      <w:r>
        <w:rPr>
          <w:noProof/>
        </w:rPr>
        <w:tab/>
      </w:r>
      <w:r>
        <w:rPr>
          <w:noProof/>
        </w:rPr>
        <w:fldChar w:fldCharType="begin" w:fldLock="1"/>
      </w:r>
      <w:r>
        <w:rPr>
          <w:noProof/>
        </w:rPr>
        <w:instrText xml:space="preserve"> PAGEREF _Toc139374354 \h </w:instrText>
      </w:r>
      <w:r>
        <w:rPr>
          <w:noProof/>
        </w:rPr>
      </w:r>
      <w:r>
        <w:rPr>
          <w:noProof/>
        </w:rPr>
        <w:fldChar w:fldCharType="separate"/>
      </w:r>
      <w:r>
        <w:rPr>
          <w:noProof/>
        </w:rPr>
        <w:t>60</w:t>
      </w:r>
      <w:r>
        <w:rPr>
          <w:noProof/>
        </w:rPr>
        <w:fldChar w:fldCharType="end"/>
      </w:r>
    </w:p>
    <w:p w14:paraId="616E2E98" w14:textId="6D7F25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_Toc139374355 \h </w:instrText>
      </w:r>
      <w:r>
        <w:rPr>
          <w:noProof/>
        </w:rPr>
      </w:r>
      <w:r>
        <w:rPr>
          <w:noProof/>
        </w:rPr>
        <w:fldChar w:fldCharType="separate"/>
      </w:r>
      <w:r>
        <w:rPr>
          <w:noProof/>
        </w:rPr>
        <w:t>60</w:t>
      </w:r>
      <w:r>
        <w:rPr>
          <w:noProof/>
        </w:rPr>
        <w:fldChar w:fldCharType="end"/>
      </w:r>
    </w:p>
    <w:p w14:paraId="5AFE7088" w14:textId="6734805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_Toc139374356 \h </w:instrText>
      </w:r>
      <w:r>
        <w:rPr>
          <w:noProof/>
        </w:rPr>
      </w:r>
      <w:r>
        <w:rPr>
          <w:noProof/>
        </w:rPr>
        <w:fldChar w:fldCharType="separate"/>
      </w:r>
      <w:r>
        <w:rPr>
          <w:noProof/>
        </w:rPr>
        <w:t>60</w:t>
      </w:r>
      <w:r>
        <w:rPr>
          <w:noProof/>
        </w:rPr>
        <w:fldChar w:fldCharType="end"/>
      </w:r>
    </w:p>
    <w:p w14:paraId="6E300026" w14:textId="42EB392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_Toc139374357 \h </w:instrText>
      </w:r>
      <w:r>
        <w:rPr>
          <w:noProof/>
        </w:rPr>
      </w:r>
      <w:r>
        <w:rPr>
          <w:noProof/>
        </w:rPr>
        <w:fldChar w:fldCharType="separate"/>
      </w:r>
      <w:r>
        <w:rPr>
          <w:noProof/>
        </w:rPr>
        <w:t>60</w:t>
      </w:r>
      <w:r>
        <w:rPr>
          <w:noProof/>
        </w:rPr>
        <w:fldChar w:fldCharType="end"/>
      </w:r>
    </w:p>
    <w:p w14:paraId="42829D7A" w14:textId="6372C7A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_Toc139374358 \h </w:instrText>
      </w:r>
      <w:r>
        <w:rPr>
          <w:noProof/>
        </w:rPr>
      </w:r>
      <w:r>
        <w:rPr>
          <w:noProof/>
        </w:rPr>
        <w:fldChar w:fldCharType="separate"/>
      </w:r>
      <w:r>
        <w:rPr>
          <w:noProof/>
        </w:rPr>
        <w:t>60</w:t>
      </w:r>
      <w:r>
        <w:rPr>
          <w:noProof/>
        </w:rPr>
        <w:fldChar w:fldCharType="end"/>
      </w:r>
    </w:p>
    <w:p w14:paraId="27E02BE9" w14:textId="07E6642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_Toc139374359 \h </w:instrText>
      </w:r>
      <w:r>
        <w:rPr>
          <w:noProof/>
        </w:rPr>
      </w:r>
      <w:r>
        <w:rPr>
          <w:noProof/>
        </w:rPr>
        <w:fldChar w:fldCharType="separate"/>
      </w:r>
      <w:r>
        <w:rPr>
          <w:noProof/>
        </w:rPr>
        <w:t>60</w:t>
      </w:r>
      <w:r>
        <w:rPr>
          <w:noProof/>
        </w:rPr>
        <w:fldChar w:fldCharType="end"/>
      </w:r>
    </w:p>
    <w:p w14:paraId="5E015446" w14:textId="2BE8D13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notifyComments</w:t>
      </w:r>
      <w:r>
        <w:rPr>
          <w:noProof/>
        </w:rPr>
        <w:tab/>
      </w:r>
      <w:r>
        <w:rPr>
          <w:noProof/>
        </w:rPr>
        <w:fldChar w:fldCharType="begin" w:fldLock="1"/>
      </w:r>
      <w:r>
        <w:rPr>
          <w:noProof/>
        </w:rPr>
        <w:instrText xml:space="preserve"> PAGEREF _Toc139374360 \h </w:instrText>
      </w:r>
      <w:r>
        <w:rPr>
          <w:noProof/>
        </w:rPr>
      </w:r>
      <w:r>
        <w:rPr>
          <w:noProof/>
        </w:rPr>
        <w:fldChar w:fldCharType="separate"/>
      </w:r>
      <w:r>
        <w:rPr>
          <w:noProof/>
        </w:rPr>
        <w:t>60</w:t>
      </w:r>
      <w:r>
        <w:rPr>
          <w:noProof/>
        </w:rPr>
        <w:fldChar w:fldCharType="end"/>
      </w:r>
    </w:p>
    <w:p w14:paraId="740AD7F8" w14:textId="214538D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_Toc139374361 \h </w:instrText>
      </w:r>
      <w:r>
        <w:rPr>
          <w:noProof/>
        </w:rPr>
      </w:r>
      <w:r>
        <w:rPr>
          <w:noProof/>
        </w:rPr>
        <w:fldChar w:fldCharType="separate"/>
      </w:r>
      <w:r>
        <w:rPr>
          <w:noProof/>
        </w:rPr>
        <w:t>60</w:t>
      </w:r>
      <w:r>
        <w:rPr>
          <w:noProof/>
        </w:rPr>
        <w:fldChar w:fldCharType="end"/>
      </w:r>
    </w:p>
    <w:p w14:paraId="5F0C3D6D" w14:textId="12E611E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_Toc139374362 \h </w:instrText>
      </w:r>
      <w:r>
        <w:rPr>
          <w:noProof/>
        </w:rPr>
      </w:r>
      <w:r>
        <w:rPr>
          <w:noProof/>
        </w:rPr>
        <w:fldChar w:fldCharType="separate"/>
      </w:r>
      <w:r>
        <w:rPr>
          <w:noProof/>
        </w:rPr>
        <w:t>61</w:t>
      </w:r>
      <w:r>
        <w:rPr>
          <w:noProof/>
        </w:rPr>
        <w:fldChar w:fldCharType="end"/>
      </w:r>
    </w:p>
    <w:p w14:paraId="739D7402" w14:textId="3A0798D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_Toc139374363 \h </w:instrText>
      </w:r>
      <w:r>
        <w:rPr>
          <w:noProof/>
        </w:rPr>
      </w:r>
      <w:r>
        <w:rPr>
          <w:noProof/>
        </w:rPr>
        <w:fldChar w:fldCharType="separate"/>
      </w:r>
      <w:r>
        <w:rPr>
          <w:noProof/>
        </w:rPr>
        <w:t>61</w:t>
      </w:r>
      <w:r>
        <w:rPr>
          <w:noProof/>
        </w:rPr>
        <w:fldChar w:fldCharType="end"/>
      </w:r>
    </w:p>
    <w:p w14:paraId="7A7862C4" w14:textId="3410ED3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_Toc139374364 \h </w:instrText>
      </w:r>
      <w:r>
        <w:rPr>
          <w:noProof/>
        </w:rPr>
      </w:r>
      <w:r>
        <w:rPr>
          <w:noProof/>
        </w:rPr>
        <w:fldChar w:fldCharType="separate"/>
      </w:r>
      <w:r>
        <w:rPr>
          <w:noProof/>
        </w:rPr>
        <w:t>61</w:t>
      </w:r>
      <w:r>
        <w:rPr>
          <w:noProof/>
        </w:rPr>
        <w:fldChar w:fldCharType="end"/>
      </w:r>
    </w:p>
    <w:p w14:paraId="7771E4B9" w14:textId="131C2B5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_Toc139374365 \h </w:instrText>
      </w:r>
      <w:r>
        <w:rPr>
          <w:noProof/>
        </w:rPr>
      </w:r>
      <w:r>
        <w:rPr>
          <w:noProof/>
        </w:rPr>
        <w:fldChar w:fldCharType="separate"/>
      </w:r>
      <w:r>
        <w:rPr>
          <w:noProof/>
        </w:rPr>
        <w:t>61</w:t>
      </w:r>
      <w:r>
        <w:rPr>
          <w:noProof/>
        </w:rPr>
        <w:fldChar w:fldCharType="end"/>
      </w:r>
    </w:p>
    <w:p w14:paraId="67608038" w14:textId="1867FA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notifyPotentialFaultyAlarmList</w:t>
      </w:r>
      <w:r>
        <w:rPr>
          <w:noProof/>
        </w:rPr>
        <w:tab/>
      </w:r>
      <w:r>
        <w:rPr>
          <w:noProof/>
        </w:rPr>
        <w:fldChar w:fldCharType="begin" w:fldLock="1"/>
      </w:r>
      <w:r>
        <w:rPr>
          <w:noProof/>
        </w:rPr>
        <w:instrText xml:space="preserve"> PAGEREF _Toc139374366 \h </w:instrText>
      </w:r>
      <w:r>
        <w:rPr>
          <w:noProof/>
        </w:rPr>
      </w:r>
      <w:r>
        <w:rPr>
          <w:noProof/>
        </w:rPr>
        <w:fldChar w:fldCharType="separate"/>
      </w:r>
      <w:r>
        <w:rPr>
          <w:noProof/>
        </w:rPr>
        <w:t>61</w:t>
      </w:r>
      <w:r>
        <w:rPr>
          <w:noProof/>
        </w:rPr>
        <w:fldChar w:fldCharType="end"/>
      </w:r>
    </w:p>
    <w:p w14:paraId="7C23DDA6" w14:textId="231C25C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_Toc139374367 \h </w:instrText>
      </w:r>
      <w:r>
        <w:rPr>
          <w:noProof/>
        </w:rPr>
      </w:r>
      <w:r>
        <w:rPr>
          <w:noProof/>
        </w:rPr>
        <w:fldChar w:fldCharType="separate"/>
      </w:r>
      <w:r>
        <w:rPr>
          <w:noProof/>
        </w:rPr>
        <w:t>61</w:t>
      </w:r>
      <w:r>
        <w:rPr>
          <w:noProof/>
        </w:rPr>
        <w:fldChar w:fldCharType="end"/>
      </w:r>
    </w:p>
    <w:p w14:paraId="06FB2C6F" w14:textId="0FF22DA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_Toc139374368 \h </w:instrText>
      </w:r>
      <w:r>
        <w:rPr>
          <w:noProof/>
        </w:rPr>
      </w:r>
      <w:r>
        <w:rPr>
          <w:noProof/>
        </w:rPr>
        <w:fldChar w:fldCharType="separate"/>
      </w:r>
      <w:r>
        <w:rPr>
          <w:noProof/>
        </w:rPr>
        <w:t>62</w:t>
      </w:r>
      <w:r>
        <w:rPr>
          <w:noProof/>
        </w:rPr>
        <w:fldChar w:fldCharType="end"/>
      </w:r>
    </w:p>
    <w:p w14:paraId="6CE44D01" w14:textId="18B86B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_Toc139374369 \h </w:instrText>
      </w:r>
      <w:r>
        <w:rPr>
          <w:noProof/>
        </w:rPr>
      </w:r>
      <w:r>
        <w:rPr>
          <w:noProof/>
        </w:rPr>
        <w:fldChar w:fldCharType="separate"/>
      </w:r>
      <w:r>
        <w:rPr>
          <w:noProof/>
        </w:rPr>
        <w:t>62</w:t>
      </w:r>
      <w:r>
        <w:rPr>
          <w:noProof/>
        </w:rPr>
        <w:fldChar w:fldCharType="end"/>
      </w:r>
    </w:p>
    <w:p w14:paraId="0D6AFF6D" w14:textId="592789A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_Toc139374370 \h </w:instrText>
      </w:r>
      <w:r>
        <w:rPr>
          <w:noProof/>
        </w:rPr>
      </w:r>
      <w:r>
        <w:rPr>
          <w:noProof/>
        </w:rPr>
        <w:fldChar w:fldCharType="separate"/>
      </w:r>
      <w:r>
        <w:rPr>
          <w:noProof/>
        </w:rPr>
        <w:t>62</w:t>
      </w:r>
      <w:r>
        <w:rPr>
          <w:noProof/>
        </w:rPr>
        <w:fldChar w:fldCharType="end"/>
      </w:r>
    </w:p>
    <w:p w14:paraId="5CD5A6FA" w14:textId="2DAFCA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_Toc139374371 \h </w:instrText>
      </w:r>
      <w:r>
        <w:rPr>
          <w:noProof/>
        </w:rPr>
      </w:r>
      <w:r>
        <w:rPr>
          <w:noProof/>
        </w:rPr>
        <w:fldChar w:fldCharType="separate"/>
      </w:r>
      <w:r>
        <w:rPr>
          <w:noProof/>
        </w:rPr>
        <w:t>62</w:t>
      </w:r>
      <w:r>
        <w:rPr>
          <w:noProof/>
        </w:rPr>
        <w:fldChar w:fldCharType="end"/>
      </w:r>
    </w:p>
    <w:p w14:paraId="0B73AF5F" w14:textId="24FDB0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notifyChangedAlarmGeneral</w:t>
      </w:r>
      <w:r>
        <w:rPr>
          <w:noProof/>
        </w:rPr>
        <w:tab/>
      </w:r>
      <w:r>
        <w:rPr>
          <w:noProof/>
        </w:rPr>
        <w:fldChar w:fldCharType="begin" w:fldLock="1"/>
      </w:r>
      <w:r>
        <w:rPr>
          <w:noProof/>
        </w:rPr>
        <w:instrText xml:space="preserve"> PAGEREF _Toc139374372 \h </w:instrText>
      </w:r>
      <w:r>
        <w:rPr>
          <w:noProof/>
        </w:rPr>
      </w:r>
      <w:r>
        <w:rPr>
          <w:noProof/>
        </w:rPr>
        <w:fldChar w:fldCharType="separate"/>
      </w:r>
      <w:r>
        <w:rPr>
          <w:noProof/>
        </w:rPr>
        <w:t>63</w:t>
      </w:r>
      <w:r>
        <w:rPr>
          <w:noProof/>
        </w:rPr>
        <w:fldChar w:fldCharType="end"/>
      </w:r>
    </w:p>
    <w:p w14:paraId="701B8E39" w14:textId="38AC6BA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_Toc139374373 \h </w:instrText>
      </w:r>
      <w:r>
        <w:rPr>
          <w:noProof/>
        </w:rPr>
      </w:r>
      <w:r>
        <w:rPr>
          <w:noProof/>
        </w:rPr>
        <w:fldChar w:fldCharType="separate"/>
      </w:r>
      <w:r>
        <w:rPr>
          <w:noProof/>
        </w:rPr>
        <w:t>63</w:t>
      </w:r>
      <w:r>
        <w:rPr>
          <w:noProof/>
        </w:rPr>
        <w:fldChar w:fldCharType="end"/>
      </w:r>
    </w:p>
    <w:p w14:paraId="6C2C222E" w14:textId="3B9EE2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_Toc139374374 \h </w:instrText>
      </w:r>
      <w:r>
        <w:rPr>
          <w:noProof/>
        </w:rPr>
      </w:r>
      <w:r>
        <w:rPr>
          <w:noProof/>
        </w:rPr>
        <w:fldChar w:fldCharType="separate"/>
      </w:r>
      <w:r>
        <w:rPr>
          <w:noProof/>
        </w:rPr>
        <w:t>63</w:t>
      </w:r>
      <w:r>
        <w:rPr>
          <w:noProof/>
        </w:rPr>
        <w:fldChar w:fldCharType="end"/>
      </w:r>
    </w:p>
    <w:p w14:paraId="74283A1D" w14:textId="11AC662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_Toc139374375 \h </w:instrText>
      </w:r>
      <w:r>
        <w:rPr>
          <w:noProof/>
        </w:rPr>
      </w:r>
      <w:r>
        <w:rPr>
          <w:noProof/>
        </w:rPr>
        <w:fldChar w:fldCharType="separate"/>
      </w:r>
      <w:r>
        <w:rPr>
          <w:noProof/>
        </w:rPr>
        <w:t>63</w:t>
      </w:r>
      <w:r>
        <w:rPr>
          <w:noProof/>
        </w:rPr>
        <w:fldChar w:fldCharType="end"/>
      </w:r>
    </w:p>
    <w:p w14:paraId="464A7108" w14:textId="3CBF9DC2"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_Toc139374376 \h </w:instrText>
      </w:r>
      <w:r>
        <w:rPr>
          <w:noProof/>
        </w:rPr>
      </w:r>
      <w:r>
        <w:rPr>
          <w:noProof/>
        </w:rPr>
        <w:fldChar w:fldCharType="separate"/>
      </w:r>
      <w:r>
        <w:rPr>
          <w:noProof/>
        </w:rPr>
        <w:t>64</w:t>
      </w:r>
      <w:r>
        <w:rPr>
          <w:noProof/>
        </w:rPr>
        <w:fldChar w:fldCharType="end"/>
      </w:r>
    </w:p>
    <w:p w14:paraId="30DF1B8B" w14:textId="624E035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_Toc139374377 \h </w:instrText>
      </w:r>
      <w:r>
        <w:rPr>
          <w:noProof/>
        </w:rPr>
      </w:r>
      <w:r>
        <w:rPr>
          <w:noProof/>
        </w:rPr>
        <w:fldChar w:fldCharType="separate"/>
      </w:r>
      <w:r>
        <w:rPr>
          <w:noProof/>
        </w:rPr>
        <w:t>64</w:t>
      </w:r>
      <w:r>
        <w:rPr>
          <w:noProof/>
        </w:rPr>
        <w:fldChar w:fldCharType="end"/>
      </w:r>
    </w:p>
    <w:p w14:paraId="7A3082F4" w14:textId="512B019E"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_Toc139374378 \h </w:instrText>
      </w:r>
      <w:r>
        <w:rPr>
          <w:noProof/>
        </w:rPr>
      </w:r>
      <w:r>
        <w:rPr>
          <w:noProof/>
        </w:rPr>
        <w:fldChar w:fldCharType="separate"/>
      </w:r>
      <w:r>
        <w:rPr>
          <w:noProof/>
        </w:rPr>
        <w:t>65</w:t>
      </w:r>
      <w:r>
        <w:rPr>
          <w:noProof/>
        </w:rPr>
        <w:fldChar w:fldCharType="end"/>
      </w:r>
    </w:p>
    <w:p w14:paraId="321CB437" w14:textId="7CC790B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_Toc139374379 \h </w:instrText>
      </w:r>
      <w:r>
        <w:rPr>
          <w:noProof/>
        </w:rPr>
      </w:r>
      <w:r>
        <w:rPr>
          <w:noProof/>
        </w:rPr>
        <w:fldChar w:fldCharType="separate"/>
      </w:r>
      <w:r>
        <w:rPr>
          <w:noProof/>
        </w:rPr>
        <w:t>65</w:t>
      </w:r>
      <w:r>
        <w:rPr>
          <w:noProof/>
        </w:rPr>
        <w:fldChar w:fldCharType="end"/>
      </w:r>
    </w:p>
    <w:p w14:paraId="123A7946" w14:textId="6883026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_Toc139374380 \h </w:instrText>
      </w:r>
      <w:r>
        <w:rPr>
          <w:noProof/>
        </w:rPr>
      </w:r>
      <w:r>
        <w:rPr>
          <w:noProof/>
        </w:rPr>
        <w:fldChar w:fldCharType="separate"/>
      </w:r>
      <w:r>
        <w:rPr>
          <w:noProof/>
        </w:rPr>
        <w:t>65</w:t>
      </w:r>
      <w:r>
        <w:rPr>
          <w:noProof/>
        </w:rPr>
        <w:fldChar w:fldCharType="end"/>
      </w:r>
    </w:p>
    <w:p w14:paraId="684B3D5B" w14:textId="43BE5AC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_Toc139374381 \h </w:instrText>
      </w:r>
      <w:r>
        <w:rPr>
          <w:noProof/>
        </w:rPr>
      </w:r>
      <w:r>
        <w:rPr>
          <w:noProof/>
        </w:rPr>
        <w:fldChar w:fldCharType="separate"/>
      </w:r>
      <w:r>
        <w:rPr>
          <w:noProof/>
        </w:rPr>
        <w:t>65</w:t>
      </w:r>
      <w:r>
        <w:rPr>
          <w:noProof/>
        </w:rPr>
        <w:fldChar w:fldCharType="end"/>
      </w:r>
    </w:p>
    <w:p w14:paraId="297DBE7A" w14:textId="082DE46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_Toc139374382 \h </w:instrText>
      </w:r>
      <w:r>
        <w:rPr>
          <w:noProof/>
        </w:rPr>
      </w:r>
      <w:r>
        <w:rPr>
          <w:noProof/>
        </w:rPr>
        <w:fldChar w:fldCharType="separate"/>
      </w:r>
      <w:r>
        <w:rPr>
          <w:noProof/>
        </w:rPr>
        <w:t>65</w:t>
      </w:r>
      <w:r>
        <w:rPr>
          <w:noProof/>
        </w:rPr>
        <w:fldChar w:fldCharType="end"/>
      </w:r>
    </w:p>
    <w:p w14:paraId="58010FCE" w14:textId="283192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_Toc139374383 \h </w:instrText>
      </w:r>
      <w:r>
        <w:rPr>
          <w:noProof/>
        </w:rPr>
      </w:r>
      <w:r>
        <w:rPr>
          <w:noProof/>
        </w:rPr>
        <w:fldChar w:fldCharType="separate"/>
      </w:r>
      <w:r>
        <w:rPr>
          <w:noProof/>
        </w:rPr>
        <w:t>66</w:t>
      </w:r>
      <w:r>
        <w:rPr>
          <w:noProof/>
        </w:rPr>
        <w:fldChar w:fldCharType="end"/>
      </w:r>
    </w:p>
    <w:p w14:paraId="3BC84899" w14:textId="23055BC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_Toc139374384 \h </w:instrText>
      </w:r>
      <w:r>
        <w:rPr>
          <w:noProof/>
        </w:rPr>
      </w:r>
      <w:r>
        <w:rPr>
          <w:noProof/>
        </w:rPr>
        <w:fldChar w:fldCharType="separate"/>
      </w:r>
      <w:r>
        <w:rPr>
          <w:noProof/>
        </w:rPr>
        <w:t>66</w:t>
      </w:r>
      <w:r>
        <w:rPr>
          <w:noProof/>
        </w:rPr>
        <w:fldChar w:fldCharType="end"/>
      </w:r>
    </w:p>
    <w:p w14:paraId="0D95EB9A" w14:textId="233463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_Toc139374385 \h </w:instrText>
      </w:r>
      <w:r>
        <w:rPr>
          <w:noProof/>
        </w:rPr>
      </w:r>
      <w:r>
        <w:rPr>
          <w:noProof/>
        </w:rPr>
        <w:fldChar w:fldCharType="separate"/>
      </w:r>
      <w:r>
        <w:rPr>
          <w:noProof/>
        </w:rPr>
        <w:t>66</w:t>
      </w:r>
      <w:r>
        <w:rPr>
          <w:noProof/>
        </w:rPr>
        <w:fldChar w:fldCharType="end"/>
      </w:r>
    </w:p>
    <w:p w14:paraId="4B7C3A80" w14:textId="2CB5A13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_Toc139374386 \h </w:instrText>
      </w:r>
      <w:r>
        <w:rPr>
          <w:noProof/>
        </w:rPr>
      </w:r>
      <w:r>
        <w:rPr>
          <w:noProof/>
        </w:rPr>
        <w:fldChar w:fldCharType="separate"/>
      </w:r>
      <w:r>
        <w:rPr>
          <w:noProof/>
        </w:rPr>
        <w:t>66</w:t>
      </w:r>
      <w:r>
        <w:rPr>
          <w:noProof/>
        </w:rPr>
        <w:fldChar w:fldCharType="end"/>
      </w:r>
    </w:p>
    <w:p w14:paraId="77DD2C3E" w14:textId="0BEA69B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_Toc139374387 \h </w:instrText>
      </w:r>
      <w:r>
        <w:rPr>
          <w:noProof/>
        </w:rPr>
      </w:r>
      <w:r>
        <w:rPr>
          <w:noProof/>
        </w:rPr>
        <w:fldChar w:fldCharType="separate"/>
      </w:r>
      <w:r>
        <w:rPr>
          <w:noProof/>
        </w:rPr>
        <w:t>67</w:t>
      </w:r>
      <w:r>
        <w:rPr>
          <w:noProof/>
        </w:rPr>
        <w:fldChar w:fldCharType="end"/>
      </w:r>
    </w:p>
    <w:p w14:paraId="7AF74E5D" w14:textId="43A8AA4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_Toc139374388 \h </w:instrText>
      </w:r>
      <w:r>
        <w:rPr>
          <w:noProof/>
        </w:rPr>
      </w:r>
      <w:r>
        <w:rPr>
          <w:noProof/>
        </w:rPr>
        <w:fldChar w:fldCharType="separate"/>
      </w:r>
      <w:r>
        <w:rPr>
          <w:noProof/>
        </w:rPr>
        <w:t>67</w:t>
      </w:r>
      <w:r>
        <w:rPr>
          <w:noProof/>
        </w:rPr>
        <w:fldChar w:fldCharType="end"/>
      </w:r>
    </w:p>
    <w:p w14:paraId="7C86521F" w14:textId="6C72291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AlarmList</w:t>
      </w:r>
      <w:r>
        <w:rPr>
          <w:noProof/>
        </w:rPr>
        <w:tab/>
      </w:r>
      <w:r>
        <w:rPr>
          <w:noProof/>
        </w:rPr>
        <w:fldChar w:fldCharType="begin" w:fldLock="1"/>
      </w:r>
      <w:r>
        <w:rPr>
          <w:noProof/>
        </w:rPr>
        <w:instrText xml:space="preserve"> PAGEREF _Toc139374389 \h </w:instrText>
      </w:r>
      <w:r>
        <w:rPr>
          <w:noProof/>
        </w:rPr>
      </w:r>
      <w:r>
        <w:rPr>
          <w:noProof/>
        </w:rPr>
        <w:fldChar w:fldCharType="separate"/>
      </w:r>
      <w:r>
        <w:rPr>
          <w:noProof/>
        </w:rPr>
        <w:t>69</w:t>
      </w:r>
      <w:r>
        <w:rPr>
          <w:noProof/>
        </w:rPr>
        <w:fldChar w:fldCharType="end"/>
      </w:r>
    </w:p>
    <w:p w14:paraId="480977B5" w14:textId="76C04D7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_Toc139374390 \h </w:instrText>
      </w:r>
      <w:r>
        <w:rPr>
          <w:noProof/>
        </w:rPr>
      </w:r>
      <w:r>
        <w:rPr>
          <w:noProof/>
        </w:rPr>
        <w:fldChar w:fldCharType="separate"/>
      </w:r>
      <w:r>
        <w:rPr>
          <w:noProof/>
        </w:rPr>
        <w:t>69</w:t>
      </w:r>
      <w:r>
        <w:rPr>
          <w:noProof/>
        </w:rPr>
        <w:fldChar w:fldCharType="end"/>
      </w:r>
    </w:p>
    <w:p w14:paraId="2E422BC1" w14:textId="3CF0FFB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_Toc139374391 \h </w:instrText>
      </w:r>
      <w:r>
        <w:rPr>
          <w:noProof/>
        </w:rPr>
      </w:r>
      <w:r>
        <w:rPr>
          <w:noProof/>
        </w:rPr>
        <w:fldChar w:fldCharType="separate"/>
      </w:r>
      <w:r>
        <w:rPr>
          <w:noProof/>
        </w:rPr>
        <w:t>69</w:t>
      </w:r>
      <w:r>
        <w:rPr>
          <w:noProof/>
        </w:rPr>
        <w:fldChar w:fldCharType="end"/>
      </w:r>
    </w:p>
    <w:p w14:paraId="3B954C27" w14:textId="389E616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FSMnSProducer</w:t>
      </w:r>
      <w:r>
        <w:rPr>
          <w:noProof/>
        </w:rPr>
        <w:tab/>
      </w:r>
      <w:r>
        <w:rPr>
          <w:noProof/>
        </w:rPr>
        <w:fldChar w:fldCharType="begin" w:fldLock="1"/>
      </w:r>
      <w:r>
        <w:rPr>
          <w:noProof/>
        </w:rPr>
        <w:instrText xml:space="preserve"> PAGEREF _Toc139374392 \h </w:instrText>
      </w:r>
      <w:r>
        <w:rPr>
          <w:noProof/>
        </w:rPr>
      </w:r>
      <w:r>
        <w:rPr>
          <w:noProof/>
        </w:rPr>
        <w:fldChar w:fldCharType="separate"/>
      </w:r>
      <w:r>
        <w:rPr>
          <w:noProof/>
        </w:rPr>
        <w:t>70</w:t>
      </w:r>
      <w:r>
        <w:rPr>
          <w:noProof/>
        </w:rPr>
        <w:fldChar w:fldCharType="end"/>
      </w:r>
    </w:p>
    <w:p w14:paraId="6997411E" w14:textId="6893E93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_Toc139374393 \h </w:instrText>
      </w:r>
      <w:r>
        <w:rPr>
          <w:noProof/>
        </w:rPr>
      </w:r>
      <w:r>
        <w:rPr>
          <w:noProof/>
        </w:rPr>
        <w:fldChar w:fldCharType="separate"/>
      </w:r>
      <w:r>
        <w:rPr>
          <w:noProof/>
        </w:rPr>
        <w:t>70</w:t>
      </w:r>
      <w:r>
        <w:rPr>
          <w:noProof/>
        </w:rPr>
        <w:fldChar w:fldCharType="end"/>
      </w:r>
    </w:p>
    <w:p w14:paraId="6AAA0AA4" w14:textId="02F24CB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_Toc139374394 \h </w:instrText>
      </w:r>
      <w:r>
        <w:rPr>
          <w:noProof/>
        </w:rPr>
      </w:r>
      <w:r>
        <w:rPr>
          <w:noProof/>
        </w:rPr>
        <w:fldChar w:fldCharType="separate"/>
      </w:r>
      <w:r>
        <w:rPr>
          <w:noProof/>
        </w:rPr>
        <w:t>70</w:t>
      </w:r>
      <w:r>
        <w:rPr>
          <w:noProof/>
        </w:rPr>
        <w:fldChar w:fldCharType="end"/>
      </w:r>
    </w:p>
    <w:p w14:paraId="18672141" w14:textId="2A3424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_Toc139374395 \h </w:instrText>
      </w:r>
      <w:r>
        <w:rPr>
          <w:noProof/>
        </w:rPr>
      </w:r>
      <w:r>
        <w:rPr>
          <w:noProof/>
        </w:rPr>
        <w:fldChar w:fldCharType="separate"/>
      </w:r>
      <w:r>
        <w:rPr>
          <w:noProof/>
        </w:rPr>
        <w:t>70</w:t>
      </w:r>
      <w:r>
        <w:rPr>
          <w:noProof/>
        </w:rPr>
        <w:fldChar w:fldCharType="end"/>
      </w:r>
    </w:p>
    <w:p w14:paraId="47736EC3" w14:textId="75CEAC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Comment</w:t>
      </w:r>
      <w:r>
        <w:rPr>
          <w:noProof/>
        </w:rPr>
        <w:tab/>
      </w:r>
      <w:r>
        <w:rPr>
          <w:noProof/>
        </w:rPr>
        <w:fldChar w:fldCharType="begin" w:fldLock="1"/>
      </w:r>
      <w:r>
        <w:rPr>
          <w:noProof/>
        </w:rPr>
        <w:instrText xml:space="preserve"> PAGEREF _Toc139374396 \h </w:instrText>
      </w:r>
      <w:r>
        <w:rPr>
          <w:noProof/>
        </w:rPr>
      </w:r>
      <w:r>
        <w:rPr>
          <w:noProof/>
        </w:rPr>
        <w:fldChar w:fldCharType="separate"/>
      </w:r>
      <w:r>
        <w:rPr>
          <w:noProof/>
        </w:rPr>
        <w:t>70</w:t>
      </w:r>
      <w:r>
        <w:rPr>
          <w:noProof/>
        </w:rPr>
        <w:fldChar w:fldCharType="end"/>
      </w:r>
    </w:p>
    <w:p w14:paraId="326D18DD" w14:textId="52537A8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_Toc139374397 \h </w:instrText>
      </w:r>
      <w:r>
        <w:rPr>
          <w:noProof/>
        </w:rPr>
      </w:r>
      <w:r>
        <w:rPr>
          <w:noProof/>
        </w:rPr>
        <w:fldChar w:fldCharType="separate"/>
      </w:r>
      <w:r>
        <w:rPr>
          <w:noProof/>
        </w:rPr>
        <w:t>70</w:t>
      </w:r>
      <w:r>
        <w:rPr>
          <w:noProof/>
        </w:rPr>
        <w:fldChar w:fldCharType="end"/>
      </w:r>
    </w:p>
    <w:p w14:paraId="1E5FB0F3" w14:textId="5344A7D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_Toc139374398 \h </w:instrText>
      </w:r>
      <w:r>
        <w:rPr>
          <w:noProof/>
        </w:rPr>
      </w:r>
      <w:r>
        <w:rPr>
          <w:noProof/>
        </w:rPr>
        <w:fldChar w:fldCharType="separate"/>
      </w:r>
      <w:r>
        <w:rPr>
          <w:noProof/>
        </w:rPr>
        <w:t>70</w:t>
      </w:r>
      <w:r>
        <w:rPr>
          <w:noProof/>
        </w:rPr>
        <w:fldChar w:fldCharType="end"/>
      </w:r>
    </w:p>
    <w:p w14:paraId="58142BE0" w14:textId="03F6EC1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CorrelatedNotification</w:t>
      </w:r>
      <w:r>
        <w:rPr>
          <w:noProof/>
        </w:rPr>
        <w:tab/>
      </w:r>
      <w:r>
        <w:rPr>
          <w:noProof/>
        </w:rPr>
        <w:fldChar w:fldCharType="begin" w:fldLock="1"/>
      </w:r>
      <w:r>
        <w:rPr>
          <w:noProof/>
        </w:rPr>
        <w:instrText xml:space="preserve"> PAGEREF _Toc139374399 \h </w:instrText>
      </w:r>
      <w:r>
        <w:rPr>
          <w:noProof/>
        </w:rPr>
      </w:r>
      <w:r>
        <w:rPr>
          <w:noProof/>
        </w:rPr>
        <w:fldChar w:fldCharType="separate"/>
      </w:r>
      <w:r>
        <w:rPr>
          <w:noProof/>
        </w:rPr>
        <w:t>70</w:t>
      </w:r>
      <w:r>
        <w:rPr>
          <w:noProof/>
        </w:rPr>
        <w:fldChar w:fldCharType="end"/>
      </w:r>
    </w:p>
    <w:p w14:paraId="18E402CD" w14:textId="1EAB9C2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_Toc139374400 \h </w:instrText>
      </w:r>
      <w:r>
        <w:rPr>
          <w:noProof/>
        </w:rPr>
      </w:r>
      <w:r>
        <w:rPr>
          <w:noProof/>
        </w:rPr>
        <w:fldChar w:fldCharType="separate"/>
      </w:r>
      <w:r>
        <w:rPr>
          <w:noProof/>
        </w:rPr>
        <w:t>70</w:t>
      </w:r>
      <w:r>
        <w:rPr>
          <w:noProof/>
        </w:rPr>
        <w:fldChar w:fldCharType="end"/>
      </w:r>
    </w:p>
    <w:p w14:paraId="7E4C1E74" w14:textId="75CA60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_Toc139374401 \h </w:instrText>
      </w:r>
      <w:r>
        <w:rPr>
          <w:noProof/>
        </w:rPr>
      </w:r>
      <w:r>
        <w:rPr>
          <w:noProof/>
        </w:rPr>
        <w:fldChar w:fldCharType="separate"/>
      </w:r>
      <w:r>
        <w:rPr>
          <w:noProof/>
        </w:rPr>
        <w:t>71</w:t>
      </w:r>
      <w:r>
        <w:rPr>
          <w:noProof/>
        </w:rPr>
        <w:fldChar w:fldCharType="end"/>
      </w:r>
    </w:p>
    <w:p w14:paraId="493939E2" w14:textId="332A552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MonitoredEntity</w:t>
      </w:r>
      <w:r>
        <w:rPr>
          <w:noProof/>
        </w:rPr>
        <w:tab/>
      </w:r>
      <w:r>
        <w:rPr>
          <w:noProof/>
        </w:rPr>
        <w:fldChar w:fldCharType="begin" w:fldLock="1"/>
      </w:r>
      <w:r>
        <w:rPr>
          <w:noProof/>
        </w:rPr>
        <w:instrText xml:space="preserve"> PAGEREF _Toc139374402 \h </w:instrText>
      </w:r>
      <w:r>
        <w:rPr>
          <w:noProof/>
        </w:rPr>
      </w:r>
      <w:r>
        <w:rPr>
          <w:noProof/>
        </w:rPr>
        <w:fldChar w:fldCharType="separate"/>
      </w:r>
      <w:r>
        <w:rPr>
          <w:noProof/>
        </w:rPr>
        <w:t>71</w:t>
      </w:r>
      <w:r>
        <w:rPr>
          <w:noProof/>
        </w:rPr>
        <w:fldChar w:fldCharType="end"/>
      </w:r>
    </w:p>
    <w:p w14:paraId="336E62C0" w14:textId="26BF6CB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_Toc139374403 \h </w:instrText>
      </w:r>
      <w:r>
        <w:rPr>
          <w:noProof/>
        </w:rPr>
      </w:r>
      <w:r>
        <w:rPr>
          <w:noProof/>
        </w:rPr>
        <w:fldChar w:fldCharType="separate"/>
      </w:r>
      <w:r>
        <w:rPr>
          <w:noProof/>
        </w:rPr>
        <w:t>71</w:t>
      </w:r>
      <w:r>
        <w:rPr>
          <w:noProof/>
        </w:rPr>
        <w:fldChar w:fldCharType="end"/>
      </w:r>
    </w:p>
    <w:p w14:paraId="2CCF3CD0" w14:textId="2805B10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_Toc139374404 \h </w:instrText>
      </w:r>
      <w:r>
        <w:rPr>
          <w:noProof/>
        </w:rPr>
      </w:r>
      <w:r>
        <w:rPr>
          <w:noProof/>
        </w:rPr>
        <w:fldChar w:fldCharType="separate"/>
      </w:r>
      <w:r>
        <w:rPr>
          <w:noProof/>
        </w:rPr>
        <w:t>71</w:t>
      </w:r>
      <w:r>
        <w:rPr>
          <w:noProof/>
        </w:rPr>
        <w:fldChar w:fldCharType="end"/>
      </w:r>
    </w:p>
    <w:p w14:paraId="255CC1F8" w14:textId="0589811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_Toc139374405 \h </w:instrText>
      </w:r>
      <w:r>
        <w:rPr>
          <w:noProof/>
        </w:rPr>
      </w:r>
      <w:r>
        <w:rPr>
          <w:noProof/>
        </w:rPr>
        <w:fldChar w:fldCharType="separate"/>
      </w:r>
      <w:r>
        <w:rPr>
          <w:noProof/>
        </w:rPr>
        <w:t>72</w:t>
      </w:r>
      <w:r>
        <w:rPr>
          <w:noProof/>
        </w:rPr>
        <w:fldChar w:fldCharType="end"/>
      </w:r>
    </w:p>
    <w:p w14:paraId="728A08BA" w14:textId="2375B4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_Toc139374406 \h </w:instrText>
      </w:r>
      <w:r>
        <w:rPr>
          <w:noProof/>
        </w:rPr>
      </w:r>
      <w:r>
        <w:rPr>
          <w:noProof/>
        </w:rPr>
        <w:fldChar w:fldCharType="separate"/>
      </w:r>
      <w:r>
        <w:rPr>
          <w:noProof/>
        </w:rPr>
        <w:t>72</w:t>
      </w:r>
      <w:r>
        <w:rPr>
          <w:noProof/>
        </w:rPr>
        <w:fldChar w:fldCharType="end"/>
      </w:r>
    </w:p>
    <w:p w14:paraId="347DCC45" w14:textId="739DAA9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_Toc139374407 \h </w:instrText>
      </w:r>
      <w:r>
        <w:rPr>
          <w:noProof/>
        </w:rPr>
      </w:r>
      <w:r>
        <w:rPr>
          <w:noProof/>
        </w:rPr>
        <w:fldChar w:fldCharType="separate"/>
      </w:r>
      <w:r>
        <w:rPr>
          <w:noProof/>
        </w:rPr>
        <w:t>72</w:t>
      </w:r>
      <w:r>
        <w:rPr>
          <w:noProof/>
        </w:rPr>
        <w:fldChar w:fldCharType="end"/>
      </w:r>
    </w:p>
    <w:p w14:paraId="591240EA" w14:textId="3584B26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_Toc139374408 \h </w:instrText>
      </w:r>
      <w:r>
        <w:rPr>
          <w:noProof/>
        </w:rPr>
      </w:r>
      <w:r>
        <w:rPr>
          <w:noProof/>
        </w:rPr>
        <w:fldChar w:fldCharType="separate"/>
      </w:r>
      <w:r>
        <w:rPr>
          <w:noProof/>
        </w:rPr>
        <w:t>72</w:t>
      </w:r>
      <w:r>
        <w:rPr>
          <w:noProof/>
        </w:rPr>
        <w:fldChar w:fldCharType="end"/>
      </w:r>
    </w:p>
    <w:p w14:paraId="2C5146A6" w14:textId="53A4B04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_Toc139374409 \h </w:instrText>
      </w:r>
      <w:r>
        <w:rPr>
          <w:noProof/>
        </w:rPr>
      </w:r>
      <w:r>
        <w:rPr>
          <w:noProof/>
        </w:rPr>
        <w:fldChar w:fldCharType="separate"/>
      </w:r>
      <w:r>
        <w:rPr>
          <w:noProof/>
        </w:rPr>
        <w:t>72</w:t>
      </w:r>
      <w:r>
        <w:rPr>
          <w:noProof/>
        </w:rPr>
        <w:fldChar w:fldCharType="end"/>
      </w:r>
    </w:p>
    <w:p w14:paraId="45100886" w14:textId="3FBC6B9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_Toc139374410 \h </w:instrText>
      </w:r>
      <w:r>
        <w:rPr>
          <w:noProof/>
        </w:rPr>
      </w:r>
      <w:r>
        <w:rPr>
          <w:noProof/>
        </w:rPr>
        <w:fldChar w:fldCharType="separate"/>
      </w:r>
      <w:r>
        <w:rPr>
          <w:noProof/>
        </w:rPr>
        <w:t>72</w:t>
      </w:r>
      <w:r>
        <w:rPr>
          <w:noProof/>
        </w:rPr>
        <w:fldChar w:fldCharType="end"/>
      </w:r>
    </w:p>
    <w:p w14:paraId="1323DBB1" w14:textId="4A9710F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_Toc139374411 \h </w:instrText>
      </w:r>
      <w:r>
        <w:rPr>
          <w:noProof/>
        </w:rPr>
      </w:r>
      <w:r>
        <w:rPr>
          <w:noProof/>
        </w:rPr>
        <w:fldChar w:fldCharType="separate"/>
      </w:r>
      <w:r>
        <w:rPr>
          <w:noProof/>
        </w:rPr>
        <w:t>72</w:t>
      </w:r>
      <w:r>
        <w:rPr>
          <w:noProof/>
        </w:rPr>
        <w:fldChar w:fldCharType="end"/>
      </w:r>
    </w:p>
    <w:p w14:paraId="61AFD510" w14:textId="1911DBD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_Toc139374412 \h </w:instrText>
      </w:r>
      <w:r>
        <w:rPr>
          <w:noProof/>
        </w:rPr>
      </w:r>
      <w:r>
        <w:rPr>
          <w:noProof/>
        </w:rPr>
        <w:fldChar w:fldCharType="separate"/>
      </w:r>
      <w:r>
        <w:rPr>
          <w:noProof/>
        </w:rPr>
        <w:t>72</w:t>
      </w:r>
      <w:r>
        <w:rPr>
          <w:noProof/>
        </w:rPr>
        <w:fldChar w:fldCharType="end"/>
      </w:r>
    </w:p>
    <w:p w14:paraId="318DB6C2" w14:textId="70CBC2E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_Toc139374413 \h </w:instrText>
      </w:r>
      <w:r>
        <w:rPr>
          <w:noProof/>
        </w:rPr>
      </w:r>
      <w:r>
        <w:rPr>
          <w:noProof/>
        </w:rPr>
        <w:fldChar w:fldCharType="separate"/>
      </w:r>
      <w:r>
        <w:rPr>
          <w:noProof/>
        </w:rPr>
        <w:t>72</w:t>
      </w:r>
      <w:r>
        <w:rPr>
          <w:noProof/>
        </w:rPr>
        <w:fldChar w:fldCharType="end"/>
      </w:r>
    </w:p>
    <w:p w14:paraId="24A8F231" w14:textId="1C7C79D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_Toc139374414 \h </w:instrText>
      </w:r>
      <w:r>
        <w:rPr>
          <w:noProof/>
        </w:rPr>
      </w:r>
      <w:r>
        <w:rPr>
          <w:noProof/>
        </w:rPr>
        <w:fldChar w:fldCharType="separate"/>
      </w:r>
      <w:r>
        <w:rPr>
          <w:noProof/>
        </w:rPr>
        <w:t>72</w:t>
      </w:r>
      <w:r>
        <w:rPr>
          <w:noProof/>
        </w:rPr>
        <w:fldChar w:fldCharType="end"/>
      </w:r>
    </w:p>
    <w:p w14:paraId="006000BF" w14:textId="6DC8662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_Toc139374415 \h </w:instrText>
      </w:r>
      <w:r>
        <w:rPr>
          <w:noProof/>
        </w:rPr>
      </w:r>
      <w:r>
        <w:rPr>
          <w:noProof/>
        </w:rPr>
        <w:fldChar w:fldCharType="separate"/>
      </w:r>
      <w:r>
        <w:rPr>
          <w:noProof/>
        </w:rPr>
        <w:t>72</w:t>
      </w:r>
      <w:r>
        <w:rPr>
          <w:noProof/>
        </w:rPr>
        <w:fldChar w:fldCharType="end"/>
      </w:r>
    </w:p>
    <w:p w14:paraId="7E0942AD" w14:textId="33DECAF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_Toc139374416 \h </w:instrText>
      </w:r>
      <w:r>
        <w:rPr>
          <w:noProof/>
        </w:rPr>
      </w:r>
      <w:r>
        <w:rPr>
          <w:noProof/>
        </w:rPr>
        <w:fldChar w:fldCharType="separate"/>
      </w:r>
      <w:r>
        <w:rPr>
          <w:noProof/>
        </w:rPr>
        <w:t>72</w:t>
      </w:r>
      <w:r>
        <w:rPr>
          <w:noProof/>
        </w:rPr>
        <w:fldChar w:fldCharType="end"/>
      </w:r>
    </w:p>
    <w:p w14:paraId="444FD5E5" w14:textId="0A4459D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_Toc139374417 \h </w:instrText>
      </w:r>
      <w:r>
        <w:rPr>
          <w:noProof/>
        </w:rPr>
      </w:r>
      <w:r>
        <w:rPr>
          <w:noProof/>
        </w:rPr>
        <w:fldChar w:fldCharType="separate"/>
      </w:r>
      <w:r>
        <w:rPr>
          <w:noProof/>
        </w:rPr>
        <w:t>72</w:t>
      </w:r>
      <w:r>
        <w:rPr>
          <w:noProof/>
        </w:rPr>
        <w:fldChar w:fldCharType="end"/>
      </w:r>
    </w:p>
    <w:p w14:paraId="45CD7B65" w14:textId="2B8C444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_Toc139374418 \h </w:instrText>
      </w:r>
      <w:r>
        <w:rPr>
          <w:noProof/>
        </w:rPr>
      </w:r>
      <w:r>
        <w:rPr>
          <w:noProof/>
        </w:rPr>
        <w:fldChar w:fldCharType="separate"/>
      </w:r>
      <w:r>
        <w:rPr>
          <w:noProof/>
        </w:rPr>
        <w:t>72</w:t>
      </w:r>
      <w:r>
        <w:rPr>
          <w:noProof/>
        </w:rPr>
        <w:fldChar w:fldCharType="end"/>
      </w:r>
    </w:p>
    <w:p w14:paraId="7703BD49" w14:textId="6548689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_Toc139374419 \h </w:instrText>
      </w:r>
      <w:r>
        <w:rPr>
          <w:noProof/>
        </w:rPr>
      </w:r>
      <w:r>
        <w:rPr>
          <w:noProof/>
        </w:rPr>
        <w:fldChar w:fldCharType="separate"/>
      </w:r>
      <w:r>
        <w:rPr>
          <w:noProof/>
        </w:rPr>
        <w:t>72</w:t>
      </w:r>
      <w:r>
        <w:rPr>
          <w:noProof/>
        </w:rPr>
        <w:fldChar w:fldCharType="end"/>
      </w:r>
    </w:p>
    <w:p w14:paraId="6581936D" w14:textId="72235F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_Toc139374420 \h </w:instrText>
      </w:r>
      <w:r>
        <w:rPr>
          <w:noProof/>
        </w:rPr>
      </w:r>
      <w:r>
        <w:rPr>
          <w:noProof/>
        </w:rPr>
        <w:fldChar w:fldCharType="separate"/>
      </w:r>
      <w:r>
        <w:rPr>
          <w:noProof/>
        </w:rPr>
        <w:t>73</w:t>
      </w:r>
      <w:r>
        <w:rPr>
          <w:noProof/>
        </w:rPr>
        <w:fldChar w:fldCharType="end"/>
      </w:r>
    </w:p>
    <w:p w14:paraId="3701AAD1" w14:textId="5BA3E28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_Toc139374421 \h </w:instrText>
      </w:r>
      <w:r>
        <w:rPr>
          <w:noProof/>
        </w:rPr>
      </w:r>
      <w:r>
        <w:rPr>
          <w:noProof/>
        </w:rPr>
        <w:fldChar w:fldCharType="separate"/>
      </w:r>
      <w:r>
        <w:rPr>
          <w:noProof/>
        </w:rPr>
        <w:t>73</w:t>
      </w:r>
      <w:r>
        <w:rPr>
          <w:noProof/>
        </w:rPr>
        <w:fldChar w:fldCharType="end"/>
      </w:r>
    </w:p>
    <w:p w14:paraId="5602F52F" w14:textId="6255709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_Toc139374422 \h </w:instrText>
      </w:r>
      <w:r>
        <w:rPr>
          <w:noProof/>
        </w:rPr>
      </w:r>
      <w:r>
        <w:rPr>
          <w:noProof/>
        </w:rPr>
        <w:fldChar w:fldCharType="separate"/>
      </w:r>
      <w:r>
        <w:rPr>
          <w:noProof/>
        </w:rPr>
        <w:t>73</w:t>
      </w:r>
      <w:r>
        <w:rPr>
          <w:noProof/>
        </w:rPr>
        <w:fldChar w:fldCharType="end"/>
      </w:r>
    </w:p>
    <w:p w14:paraId="4A84DD12" w14:textId="62BFDAF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_Toc139374423 \h </w:instrText>
      </w:r>
      <w:r>
        <w:rPr>
          <w:noProof/>
        </w:rPr>
      </w:r>
      <w:r>
        <w:rPr>
          <w:noProof/>
        </w:rPr>
        <w:fldChar w:fldCharType="separate"/>
      </w:r>
      <w:r>
        <w:rPr>
          <w:noProof/>
        </w:rPr>
        <w:t>73</w:t>
      </w:r>
      <w:r>
        <w:rPr>
          <w:noProof/>
        </w:rPr>
        <w:fldChar w:fldCharType="end"/>
      </w:r>
    </w:p>
    <w:p w14:paraId="6621E2F0" w14:textId="3AADBFD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_Toc139374424 \h </w:instrText>
      </w:r>
      <w:r>
        <w:rPr>
          <w:noProof/>
        </w:rPr>
      </w:r>
      <w:r>
        <w:rPr>
          <w:noProof/>
        </w:rPr>
        <w:fldChar w:fldCharType="separate"/>
      </w:r>
      <w:r>
        <w:rPr>
          <w:noProof/>
        </w:rPr>
        <w:t>73</w:t>
      </w:r>
      <w:r>
        <w:rPr>
          <w:noProof/>
        </w:rPr>
        <w:fldChar w:fldCharType="end"/>
      </w:r>
    </w:p>
    <w:p w14:paraId="3D0C0481" w14:textId="6B021F7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_Toc139374425 \h </w:instrText>
      </w:r>
      <w:r>
        <w:rPr>
          <w:noProof/>
        </w:rPr>
      </w:r>
      <w:r>
        <w:rPr>
          <w:noProof/>
        </w:rPr>
        <w:fldChar w:fldCharType="separate"/>
      </w:r>
      <w:r>
        <w:rPr>
          <w:noProof/>
        </w:rPr>
        <w:t>73</w:t>
      </w:r>
      <w:r>
        <w:rPr>
          <w:noProof/>
        </w:rPr>
        <w:fldChar w:fldCharType="end"/>
      </w:r>
    </w:p>
    <w:p w14:paraId="1115913F" w14:textId="1E13A6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_Toc139374426 \h </w:instrText>
      </w:r>
      <w:r>
        <w:rPr>
          <w:noProof/>
        </w:rPr>
      </w:r>
      <w:r>
        <w:rPr>
          <w:noProof/>
        </w:rPr>
        <w:fldChar w:fldCharType="separate"/>
      </w:r>
      <w:r>
        <w:rPr>
          <w:noProof/>
        </w:rPr>
        <w:t>73</w:t>
      </w:r>
      <w:r>
        <w:rPr>
          <w:noProof/>
        </w:rPr>
        <w:fldChar w:fldCharType="end"/>
      </w:r>
    </w:p>
    <w:p w14:paraId="0371E333" w14:textId="65615E1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_Toc139374427 \h </w:instrText>
      </w:r>
      <w:r>
        <w:rPr>
          <w:noProof/>
        </w:rPr>
      </w:r>
      <w:r>
        <w:rPr>
          <w:noProof/>
        </w:rPr>
        <w:fldChar w:fldCharType="separate"/>
      </w:r>
      <w:r>
        <w:rPr>
          <w:noProof/>
        </w:rPr>
        <w:t>73</w:t>
      </w:r>
      <w:r>
        <w:rPr>
          <w:noProof/>
        </w:rPr>
        <w:fldChar w:fldCharType="end"/>
      </w:r>
    </w:p>
    <w:p w14:paraId="4325CFAD" w14:textId="5677F83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_Toc139374428 \h </w:instrText>
      </w:r>
      <w:r>
        <w:rPr>
          <w:noProof/>
        </w:rPr>
      </w:r>
      <w:r>
        <w:rPr>
          <w:noProof/>
        </w:rPr>
        <w:fldChar w:fldCharType="separate"/>
      </w:r>
      <w:r>
        <w:rPr>
          <w:noProof/>
        </w:rPr>
        <w:t>73</w:t>
      </w:r>
      <w:r>
        <w:rPr>
          <w:noProof/>
        </w:rPr>
        <w:fldChar w:fldCharType="end"/>
      </w:r>
    </w:p>
    <w:p w14:paraId="1C9D09E0" w14:textId="681AB6F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_Toc139374429 \h </w:instrText>
      </w:r>
      <w:r>
        <w:rPr>
          <w:noProof/>
        </w:rPr>
      </w:r>
      <w:r>
        <w:rPr>
          <w:noProof/>
        </w:rPr>
        <w:fldChar w:fldCharType="separate"/>
      </w:r>
      <w:r>
        <w:rPr>
          <w:noProof/>
        </w:rPr>
        <w:t>73</w:t>
      </w:r>
      <w:r>
        <w:rPr>
          <w:noProof/>
        </w:rPr>
        <w:fldChar w:fldCharType="end"/>
      </w:r>
    </w:p>
    <w:p w14:paraId="4F908AAD" w14:textId="74F73C3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_Toc139374430 \h </w:instrText>
      </w:r>
      <w:r>
        <w:rPr>
          <w:noProof/>
        </w:rPr>
      </w:r>
      <w:r>
        <w:rPr>
          <w:noProof/>
        </w:rPr>
        <w:fldChar w:fldCharType="separate"/>
      </w:r>
      <w:r>
        <w:rPr>
          <w:noProof/>
        </w:rPr>
        <w:t>74</w:t>
      </w:r>
      <w:r>
        <w:rPr>
          <w:noProof/>
        </w:rPr>
        <w:fldChar w:fldCharType="end"/>
      </w:r>
    </w:p>
    <w:p w14:paraId="7724E071" w14:textId="6C414F7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_Toc139374431 \h </w:instrText>
      </w:r>
      <w:r>
        <w:rPr>
          <w:noProof/>
        </w:rPr>
      </w:r>
      <w:r>
        <w:rPr>
          <w:noProof/>
        </w:rPr>
        <w:fldChar w:fldCharType="separate"/>
      </w:r>
      <w:r>
        <w:rPr>
          <w:noProof/>
        </w:rPr>
        <w:t>74</w:t>
      </w:r>
      <w:r>
        <w:rPr>
          <w:noProof/>
        </w:rPr>
        <w:fldChar w:fldCharType="end"/>
      </w:r>
    </w:p>
    <w:p w14:paraId="5CC347D5" w14:textId="14EA463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_Toc139374432 \h </w:instrText>
      </w:r>
      <w:r>
        <w:rPr>
          <w:noProof/>
        </w:rPr>
      </w:r>
      <w:r>
        <w:rPr>
          <w:noProof/>
        </w:rPr>
        <w:fldChar w:fldCharType="separate"/>
      </w:r>
      <w:r>
        <w:rPr>
          <w:noProof/>
        </w:rPr>
        <w:t>77</w:t>
      </w:r>
      <w:r>
        <w:rPr>
          <w:noProof/>
        </w:rPr>
        <w:fldChar w:fldCharType="end"/>
      </w:r>
    </w:p>
    <w:p w14:paraId="4AA7AF17" w14:textId="3541E7A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_Toc139374433 \h </w:instrText>
      </w:r>
      <w:r>
        <w:rPr>
          <w:noProof/>
        </w:rPr>
      </w:r>
      <w:r>
        <w:rPr>
          <w:noProof/>
        </w:rPr>
        <w:fldChar w:fldCharType="separate"/>
      </w:r>
      <w:r>
        <w:rPr>
          <w:noProof/>
        </w:rPr>
        <w:t>78</w:t>
      </w:r>
      <w:r>
        <w:rPr>
          <w:noProof/>
        </w:rPr>
        <w:fldChar w:fldCharType="end"/>
      </w:r>
    </w:p>
    <w:p w14:paraId="1DF4D0BC" w14:textId="1F99C57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_Toc139374434 \h </w:instrText>
      </w:r>
      <w:r>
        <w:rPr>
          <w:noProof/>
        </w:rPr>
      </w:r>
      <w:r>
        <w:rPr>
          <w:noProof/>
        </w:rPr>
        <w:fldChar w:fldCharType="separate"/>
      </w:r>
      <w:r>
        <w:rPr>
          <w:noProof/>
        </w:rPr>
        <w:t>78</w:t>
      </w:r>
      <w:r>
        <w:rPr>
          <w:noProof/>
        </w:rPr>
        <w:fldChar w:fldCharType="end"/>
      </w:r>
    </w:p>
    <w:p w14:paraId="53F88BCB" w14:textId="61194B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_Toc139374435 \h </w:instrText>
      </w:r>
      <w:r>
        <w:rPr>
          <w:noProof/>
        </w:rPr>
      </w:r>
      <w:r>
        <w:rPr>
          <w:noProof/>
        </w:rPr>
        <w:fldChar w:fldCharType="separate"/>
      </w:r>
      <w:r>
        <w:rPr>
          <w:noProof/>
        </w:rPr>
        <w:t>78</w:t>
      </w:r>
      <w:r>
        <w:rPr>
          <w:noProof/>
        </w:rPr>
        <w:fldChar w:fldCharType="end"/>
      </w:r>
    </w:p>
    <w:p w14:paraId="0117E03D" w14:textId="6F9DFCA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_Toc139374436 \h </w:instrText>
      </w:r>
      <w:r>
        <w:rPr>
          <w:noProof/>
        </w:rPr>
      </w:r>
      <w:r>
        <w:rPr>
          <w:noProof/>
        </w:rPr>
        <w:fldChar w:fldCharType="separate"/>
      </w:r>
      <w:r>
        <w:rPr>
          <w:noProof/>
        </w:rPr>
        <w:t>78</w:t>
      </w:r>
      <w:r>
        <w:rPr>
          <w:noProof/>
        </w:rPr>
        <w:fldChar w:fldCharType="end"/>
      </w:r>
    </w:p>
    <w:p w14:paraId="0C023072" w14:textId="6EF259E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_Toc139374437 \h </w:instrText>
      </w:r>
      <w:r>
        <w:rPr>
          <w:noProof/>
        </w:rPr>
      </w:r>
      <w:r>
        <w:rPr>
          <w:noProof/>
        </w:rPr>
        <w:fldChar w:fldCharType="separate"/>
      </w:r>
      <w:r>
        <w:rPr>
          <w:noProof/>
        </w:rPr>
        <w:t>78</w:t>
      </w:r>
      <w:r>
        <w:rPr>
          <w:noProof/>
        </w:rPr>
        <w:fldChar w:fldCharType="end"/>
      </w:r>
    </w:p>
    <w:p w14:paraId="4B09464E" w14:textId="32BDE3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_Toc139374438 \h </w:instrText>
      </w:r>
      <w:r>
        <w:rPr>
          <w:noProof/>
        </w:rPr>
      </w:r>
      <w:r>
        <w:rPr>
          <w:noProof/>
        </w:rPr>
        <w:fldChar w:fldCharType="separate"/>
      </w:r>
      <w:r>
        <w:rPr>
          <w:noProof/>
        </w:rPr>
        <w:t>79</w:t>
      </w:r>
      <w:r>
        <w:rPr>
          <w:noProof/>
        </w:rPr>
        <w:fldChar w:fldCharType="end"/>
      </w:r>
    </w:p>
    <w:p w14:paraId="3DDAE8DA" w14:textId="1E3608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NtfSubscriber</w:t>
      </w:r>
      <w:r>
        <w:rPr>
          <w:noProof/>
        </w:rPr>
        <w:tab/>
      </w:r>
      <w:r>
        <w:rPr>
          <w:noProof/>
        </w:rPr>
        <w:fldChar w:fldCharType="begin" w:fldLock="1"/>
      </w:r>
      <w:r>
        <w:rPr>
          <w:noProof/>
        </w:rPr>
        <w:instrText xml:space="preserve"> PAGEREF _Toc139374439 \h </w:instrText>
      </w:r>
      <w:r>
        <w:rPr>
          <w:noProof/>
        </w:rPr>
      </w:r>
      <w:r>
        <w:rPr>
          <w:noProof/>
        </w:rPr>
        <w:fldChar w:fldCharType="separate"/>
      </w:r>
      <w:r>
        <w:rPr>
          <w:noProof/>
        </w:rPr>
        <w:t>79</w:t>
      </w:r>
      <w:r>
        <w:rPr>
          <w:noProof/>
        </w:rPr>
        <w:fldChar w:fldCharType="end"/>
      </w:r>
    </w:p>
    <w:p w14:paraId="1223D282" w14:textId="295AB21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_Toc139374440 \h </w:instrText>
      </w:r>
      <w:r>
        <w:rPr>
          <w:noProof/>
        </w:rPr>
      </w:r>
      <w:r>
        <w:rPr>
          <w:noProof/>
        </w:rPr>
        <w:fldChar w:fldCharType="separate"/>
      </w:r>
      <w:r>
        <w:rPr>
          <w:noProof/>
        </w:rPr>
        <w:t>79</w:t>
      </w:r>
      <w:r>
        <w:rPr>
          <w:noProof/>
        </w:rPr>
        <w:fldChar w:fldCharType="end"/>
      </w:r>
    </w:p>
    <w:p w14:paraId="034F7A81" w14:textId="54354EE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_Toc139374441 \h </w:instrText>
      </w:r>
      <w:r>
        <w:rPr>
          <w:noProof/>
        </w:rPr>
      </w:r>
      <w:r>
        <w:rPr>
          <w:noProof/>
        </w:rPr>
        <w:fldChar w:fldCharType="separate"/>
      </w:r>
      <w:r>
        <w:rPr>
          <w:noProof/>
        </w:rPr>
        <w:t>79</w:t>
      </w:r>
      <w:r>
        <w:rPr>
          <w:noProof/>
        </w:rPr>
        <w:fldChar w:fldCharType="end"/>
      </w:r>
    </w:p>
    <w:p w14:paraId="1B1B5FF6" w14:textId="61F1043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_Toc139374442 \h </w:instrText>
      </w:r>
      <w:r>
        <w:rPr>
          <w:noProof/>
        </w:rPr>
      </w:r>
      <w:r>
        <w:rPr>
          <w:noProof/>
        </w:rPr>
        <w:fldChar w:fldCharType="separate"/>
      </w:r>
      <w:r>
        <w:rPr>
          <w:noProof/>
        </w:rPr>
        <w:t>79</w:t>
      </w:r>
      <w:r>
        <w:rPr>
          <w:noProof/>
        </w:rPr>
        <w:fldChar w:fldCharType="end"/>
      </w:r>
    </w:p>
    <w:p w14:paraId="043D2396" w14:textId="3BCB6A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_Toc139374443 \h </w:instrText>
      </w:r>
      <w:r>
        <w:rPr>
          <w:noProof/>
        </w:rPr>
      </w:r>
      <w:r>
        <w:rPr>
          <w:noProof/>
        </w:rPr>
        <w:fldChar w:fldCharType="separate"/>
      </w:r>
      <w:r>
        <w:rPr>
          <w:noProof/>
        </w:rPr>
        <w:t>79</w:t>
      </w:r>
      <w:r>
        <w:rPr>
          <w:noProof/>
        </w:rPr>
        <w:fldChar w:fldCharType="end"/>
      </w:r>
    </w:p>
    <w:p w14:paraId="388AD2FC" w14:textId="219E39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_Toc139374444 \h </w:instrText>
      </w:r>
      <w:r>
        <w:rPr>
          <w:noProof/>
        </w:rPr>
      </w:r>
      <w:r>
        <w:rPr>
          <w:noProof/>
        </w:rPr>
        <w:fldChar w:fldCharType="separate"/>
      </w:r>
      <w:r>
        <w:rPr>
          <w:noProof/>
        </w:rPr>
        <w:t>79</w:t>
      </w:r>
      <w:r>
        <w:rPr>
          <w:noProof/>
        </w:rPr>
        <w:fldChar w:fldCharType="end"/>
      </w:r>
    </w:p>
    <w:p w14:paraId="40CCEECE" w14:textId="5FA3BA2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_Toc139374445 \h </w:instrText>
      </w:r>
      <w:r>
        <w:rPr>
          <w:noProof/>
        </w:rPr>
      </w:r>
      <w:r>
        <w:rPr>
          <w:noProof/>
        </w:rPr>
        <w:fldChar w:fldCharType="separate"/>
      </w:r>
      <w:r>
        <w:rPr>
          <w:noProof/>
        </w:rPr>
        <w:t>79</w:t>
      </w:r>
      <w:r>
        <w:rPr>
          <w:noProof/>
        </w:rPr>
        <w:fldChar w:fldCharType="end"/>
      </w:r>
    </w:p>
    <w:p w14:paraId="10F225D6" w14:textId="451DE51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_Toc139374446 \h </w:instrText>
      </w:r>
      <w:r>
        <w:rPr>
          <w:noProof/>
        </w:rPr>
      </w:r>
      <w:r>
        <w:rPr>
          <w:noProof/>
        </w:rPr>
        <w:fldChar w:fldCharType="separate"/>
      </w:r>
      <w:r>
        <w:rPr>
          <w:noProof/>
        </w:rPr>
        <w:t>79</w:t>
      </w:r>
      <w:r>
        <w:rPr>
          <w:noProof/>
        </w:rPr>
        <w:fldChar w:fldCharType="end"/>
      </w:r>
    </w:p>
    <w:p w14:paraId="34A243C8" w14:textId="489898C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_Toc139374447 \h </w:instrText>
      </w:r>
      <w:r>
        <w:rPr>
          <w:noProof/>
        </w:rPr>
      </w:r>
      <w:r>
        <w:rPr>
          <w:noProof/>
        </w:rPr>
        <w:fldChar w:fldCharType="separate"/>
      </w:r>
      <w:r>
        <w:rPr>
          <w:noProof/>
        </w:rPr>
        <w:t>79</w:t>
      </w:r>
      <w:r>
        <w:rPr>
          <w:noProof/>
        </w:rPr>
        <w:fldChar w:fldCharType="end"/>
      </w:r>
    </w:p>
    <w:p w14:paraId="500F1C9B" w14:textId="45AEE12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_Toc139374448 \h </w:instrText>
      </w:r>
      <w:r>
        <w:rPr>
          <w:noProof/>
        </w:rPr>
      </w:r>
      <w:r>
        <w:rPr>
          <w:noProof/>
        </w:rPr>
        <w:fldChar w:fldCharType="separate"/>
      </w:r>
      <w:r>
        <w:rPr>
          <w:noProof/>
        </w:rPr>
        <w:t>80</w:t>
      </w:r>
      <w:r>
        <w:rPr>
          <w:noProof/>
        </w:rPr>
        <w:fldChar w:fldCharType="end"/>
      </w:r>
    </w:p>
    <w:p w14:paraId="6EC9550D" w14:textId="14F71E3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_Toc139374449 \h </w:instrText>
      </w:r>
      <w:r>
        <w:rPr>
          <w:noProof/>
        </w:rPr>
      </w:r>
      <w:r>
        <w:rPr>
          <w:noProof/>
        </w:rPr>
        <w:fldChar w:fldCharType="separate"/>
      </w:r>
      <w:r>
        <w:rPr>
          <w:noProof/>
        </w:rPr>
        <w:t>80</w:t>
      </w:r>
      <w:r>
        <w:rPr>
          <w:noProof/>
        </w:rPr>
        <w:fldChar w:fldCharType="end"/>
      </w:r>
    </w:p>
    <w:p w14:paraId="3CD0BF65" w14:textId="0A08C52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_Toc139374450 \h </w:instrText>
      </w:r>
      <w:r>
        <w:rPr>
          <w:noProof/>
        </w:rPr>
      </w:r>
      <w:r>
        <w:rPr>
          <w:noProof/>
        </w:rPr>
        <w:fldChar w:fldCharType="separate"/>
      </w:r>
      <w:r>
        <w:rPr>
          <w:noProof/>
        </w:rPr>
        <w:t>80</w:t>
      </w:r>
      <w:r>
        <w:rPr>
          <w:noProof/>
        </w:rPr>
        <w:fldChar w:fldCharType="end"/>
      </w:r>
    </w:p>
    <w:p w14:paraId="2F4B6048" w14:textId="5382F36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_Toc139374451 \h </w:instrText>
      </w:r>
      <w:r>
        <w:rPr>
          <w:noProof/>
        </w:rPr>
      </w:r>
      <w:r>
        <w:rPr>
          <w:noProof/>
        </w:rPr>
        <w:fldChar w:fldCharType="separate"/>
      </w:r>
      <w:r>
        <w:rPr>
          <w:noProof/>
        </w:rPr>
        <w:t>80</w:t>
      </w:r>
      <w:r>
        <w:rPr>
          <w:noProof/>
        </w:rPr>
        <w:fldChar w:fldCharType="end"/>
      </w:r>
    </w:p>
    <w:p w14:paraId="79B974C8" w14:textId="60C5966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_Toc139374452 \h </w:instrText>
      </w:r>
      <w:r>
        <w:rPr>
          <w:noProof/>
        </w:rPr>
      </w:r>
      <w:r>
        <w:rPr>
          <w:noProof/>
        </w:rPr>
        <w:fldChar w:fldCharType="separate"/>
      </w:r>
      <w:r>
        <w:rPr>
          <w:noProof/>
        </w:rPr>
        <w:t>80</w:t>
      </w:r>
      <w:r>
        <w:rPr>
          <w:noProof/>
        </w:rPr>
        <w:fldChar w:fldCharType="end"/>
      </w:r>
    </w:p>
    <w:p w14:paraId="5AC2198F" w14:textId="73800EB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_Toc139374453 \h </w:instrText>
      </w:r>
      <w:r>
        <w:rPr>
          <w:noProof/>
        </w:rPr>
      </w:r>
      <w:r>
        <w:rPr>
          <w:noProof/>
        </w:rPr>
        <w:fldChar w:fldCharType="separate"/>
      </w:r>
      <w:r>
        <w:rPr>
          <w:noProof/>
        </w:rPr>
        <w:t>80</w:t>
      </w:r>
      <w:r>
        <w:rPr>
          <w:noProof/>
        </w:rPr>
        <w:fldChar w:fldCharType="end"/>
      </w:r>
    </w:p>
    <w:p w14:paraId="635B7B5B" w14:textId="5795B62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_Toc139374454 \h </w:instrText>
      </w:r>
      <w:r>
        <w:rPr>
          <w:noProof/>
        </w:rPr>
      </w:r>
      <w:r>
        <w:rPr>
          <w:noProof/>
        </w:rPr>
        <w:fldChar w:fldCharType="separate"/>
      </w:r>
      <w:r>
        <w:rPr>
          <w:noProof/>
        </w:rPr>
        <w:t>80</w:t>
      </w:r>
      <w:r>
        <w:rPr>
          <w:noProof/>
        </w:rPr>
        <w:fldChar w:fldCharType="end"/>
      </w:r>
    </w:p>
    <w:p w14:paraId="47984E4A" w14:textId="3FA8933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_Toc139374455 \h </w:instrText>
      </w:r>
      <w:r>
        <w:rPr>
          <w:noProof/>
        </w:rPr>
      </w:r>
      <w:r>
        <w:rPr>
          <w:noProof/>
        </w:rPr>
        <w:fldChar w:fldCharType="separate"/>
      </w:r>
      <w:r>
        <w:rPr>
          <w:noProof/>
        </w:rPr>
        <w:t>80</w:t>
      </w:r>
      <w:r>
        <w:rPr>
          <w:noProof/>
        </w:rPr>
        <w:fldChar w:fldCharType="end"/>
      </w:r>
    </w:p>
    <w:p w14:paraId="39004CDE" w14:textId="74820AD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_Toc139374456 \h </w:instrText>
      </w:r>
      <w:r>
        <w:rPr>
          <w:noProof/>
        </w:rPr>
      </w:r>
      <w:r>
        <w:rPr>
          <w:noProof/>
        </w:rPr>
        <w:fldChar w:fldCharType="separate"/>
      </w:r>
      <w:r>
        <w:rPr>
          <w:noProof/>
        </w:rPr>
        <w:t>80</w:t>
      </w:r>
      <w:r>
        <w:rPr>
          <w:noProof/>
        </w:rPr>
        <w:fldChar w:fldCharType="end"/>
      </w:r>
    </w:p>
    <w:p w14:paraId="5B91AE46" w14:textId="1859A09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_Toc139374457 \h </w:instrText>
      </w:r>
      <w:r>
        <w:rPr>
          <w:noProof/>
        </w:rPr>
      </w:r>
      <w:r>
        <w:rPr>
          <w:noProof/>
        </w:rPr>
        <w:fldChar w:fldCharType="separate"/>
      </w:r>
      <w:r>
        <w:rPr>
          <w:noProof/>
        </w:rPr>
        <w:t>81</w:t>
      </w:r>
      <w:r>
        <w:rPr>
          <w:noProof/>
        </w:rPr>
        <w:fldChar w:fldCharType="end"/>
      </w:r>
    </w:p>
    <w:p w14:paraId="7ED79429" w14:textId="12EE23C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_Toc139374458 \h </w:instrText>
      </w:r>
      <w:r>
        <w:rPr>
          <w:noProof/>
        </w:rPr>
      </w:r>
      <w:r>
        <w:rPr>
          <w:noProof/>
        </w:rPr>
        <w:fldChar w:fldCharType="separate"/>
      </w:r>
      <w:r>
        <w:rPr>
          <w:noProof/>
        </w:rPr>
        <w:t>81</w:t>
      </w:r>
      <w:r>
        <w:rPr>
          <w:noProof/>
        </w:rPr>
        <w:fldChar w:fldCharType="end"/>
      </w:r>
    </w:p>
    <w:p w14:paraId="2F5BD5D7" w14:textId="0AAD4AA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_Toc139374459 \h </w:instrText>
      </w:r>
      <w:r>
        <w:rPr>
          <w:noProof/>
        </w:rPr>
      </w:r>
      <w:r>
        <w:rPr>
          <w:noProof/>
        </w:rPr>
        <w:fldChar w:fldCharType="separate"/>
      </w:r>
      <w:r>
        <w:rPr>
          <w:noProof/>
        </w:rPr>
        <w:t>81</w:t>
      </w:r>
      <w:r>
        <w:rPr>
          <w:noProof/>
        </w:rPr>
        <w:fldChar w:fldCharType="end"/>
      </w:r>
    </w:p>
    <w:p w14:paraId="71277723" w14:textId="6B27A07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_Toc139374460 \h </w:instrText>
      </w:r>
      <w:r>
        <w:rPr>
          <w:noProof/>
        </w:rPr>
      </w:r>
      <w:r>
        <w:rPr>
          <w:noProof/>
        </w:rPr>
        <w:fldChar w:fldCharType="separate"/>
      </w:r>
      <w:r>
        <w:rPr>
          <w:noProof/>
        </w:rPr>
        <w:t>81</w:t>
      </w:r>
      <w:r>
        <w:rPr>
          <w:noProof/>
        </w:rPr>
        <w:fldChar w:fldCharType="end"/>
      </w:r>
    </w:p>
    <w:p w14:paraId="12127859" w14:textId="0CD64E86"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_Toc139374461 \h </w:instrText>
      </w:r>
      <w:r>
        <w:rPr>
          <w:noProof/>
        </w:rPr>
      </w:r>
      <w:r>
        <w:rPr>
          <w:noProof/>
        </w:rPr>
        <w:fldChar w:fldCharType="separate"/>
      </w:r>
      <w:r>
        <w:rPr>
          <w:noProof/>
        </w:rPr>
        <w:t>81</w:t>
      </w:r>
      <w:r>
        <w:rPr>
          <w:noProof/>
        </w:rPr>
        <w:fldChar w:fldCharType="end"/>
      </w:r>
    </w:p>
    <w:p w14:paraId="699FA0E8" w14:textId="4391598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_Toc139374462 \h </w:instrText>
      </w:r>
      <w:r>
        <w:rPr>
          <w:noProof/>
        </w:rPr>
      </w:r>
      <w:r>
        <w:rPr>
          <w:noProof/>
        </w:rPr>
        <w:fldChar w:fldCharType="separate"/>
      </w:r>
      <w:r>
        <w:rPr>
          <w:noProof/>
        </w:rPr>
        <w:t>81</w:t>
      </w:r>
      <w:r>
        <w:rPr>
          <w:noProof/>
        </w:rPr>
        <w:fldChar w:fldCharType="end"/>
      </w:r>
    </w:p>
    <w:p w14:paraId="2BECD56D" w14:textId="6315E84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_Toc139374463 \h </w:instrText>
      </w:r>
      <w:r>
        <w:rPr>
          <w:noProof/>
        </w:rPr>
      </w:r>
      <w:r>
        <w:rPr>
          <w:noProof/>
        </w:rPr>
        <w:fldChar w:fldCharType="separate"/>
      </w:r>
      <w:r>
        <w:rPr>
          <w:noProof/>
        </w:rPr>
        <w:t>81</w:t>
      </w:r>
      <w:r>
        <w:rPr>
          <w:noProof/>
        </w:rPr>
        <w:fldChar w:fldCharType="end"/>
      </w:r>
    </w:p>
    <w:p w14:paraId="37C474B7" w14:textId="09CB817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_Toc139374464 \h </w:instrText>
      </w:r>
      <w:r>
        <w:rPr>
          <w:noProof/>
        </w:rPr>
      </w:r>
      <w:r>
        <w:rPr>
          <w:noProof/>
        </w:rPr>
        <w:fldChar w:fldCharType="separate"/>
      </w:r>
      <w:r>
        <w:rPr>
          <w:noProof/>
        </w:rPr>
        <w:t>81</w:t>
      </w:r>
      <w:r>
        <w:rPr>
          <w:noProof/>
        </w:rPr>
        <w:fldChar w:fldCharType="end"/>
      </w:r>
    </w:p>
    <w:p w14:paraId="06BE5A37" w14:textId="6CA8C7B1"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notifyThresholdCrossing</w:t>
      </w:r>
      <w:r>
        <w:rPr>
          <w:noProof/>
        </w:rPr>
        <w:tab/>
      </w:r>
      <w:r>
        <w:rPr>
          <w:noProof/>
        </w:rPr>
        <w:fldChar w:fldCharType="begin" w:fldLock="1"/>
      </w:r>
      <w:r>
        <w:rPr>
          <w:noProof/>
        </w:rPr>
        <w:instrText xml:space="preserve"> PAGEREF _Toc139374465 \h </w:instrText>
      </w:r>
      <w:r>
        <w:rPr>
          <w:noProof/>
        </w:rPr>
      </w:r>
      <w:r>
        <w:rPr>
          <w:noProof/>
        </w:rPr>
        <w:fldChar w:fldCharType="separate"/>
      </w:r>
      <w:r>
        <w:rPr>
          <w:noProof/>
        </w:rPr>
        <w:t>81</w:t>
      </w:r>
      <w:r>
        <w:rPr>
          <w:noProof/>
        </w:rPr>
        <w:fldChar w:fldCharType="end"/>
      </w:r>
    </w:p>
    <w:p w14:paraId="4F979944" w14:textId="490BFC8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_Toc139374466 \h </w:instrText>
      </w:r>
      <w:r>
        <w:rPr>
          <w:noProof/>
        </w:rPr>
      </w:r>
      <w:r>
        <w:rPr>
          <w:noProof/>
        </w:rPr>
        <w:fldChar w:fldCharType="separate"/>
      </w:r>
      <w:r>
        <w:rPr>
          <w:noProof/>
        </w:rPr>
        <w:t>81</w:t>
      </w:r>
      <w:r>
        <w:rPr>
          <w:noProof/>
        </w:rPr>
        <w:fldChar w:fldCharType="end"/>
      </w:r>
    </w:p>
    <w:p w14:paraId="05DFA2C5" w14:textId="77A0D15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_Toc139374467 \h </w:instrText>
      </w:r>
      <w:r>
        <w:rPr>
          <w:noProof/>
        </w:rPr>
      </w:r>
      <w:r>
        <w:rPr>
          <w:noProof/>
        </w:rPr>
        <w:fldChar w:fldCharType="separate"/>
      </w:r>
      <w:r>
        <w:rPr>
          <w:noProof/>
        </w:rPr>
        <w:t>82</w:t>
      </w:r>
      <w:r>
        <w:rPr>
          <w:noProof/>
        </w:rPr>
        <w:fldChar w:fldCharType="end"/>
      </w:r>
    </w:p>
    <w:p w14:paraId="6F74039B" w14:textId="4459D793"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_Toc139374468 \h </w:instrText>
      </w:r>
      <w:r>
        <w:rPr>
          <w:noProof/>
        </w:rPr>
      </w:r>
      <w:r>
        <w:rPr>
          <w:noProof/>
        </w:rPr>
        <w:fldChar w:fldCharType="separate"/>
      </w:r>
      <w:r>
        <w:rPr>
          <w:noProof/>
        </w:rPr>
        <w:t>82</w:t>
      </w:r>
      <w:r>
        <w:rPr>
          <w:noProof/>
        </w:rPr>
        <w:fldChar w:fldCharType="end"/>
      </w:r>
    </w:p>
    <w:p w14:paraId="50BB394F" w14:textId="1B39AFC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_Toc139374469 \h </w:instrText>
      </w:r>
      <w:r>
        <w:rPr>
          <w:noProof/>
        </w:rPr>
      </w:r>
      <w:r>
        <w:rPr>
          <w:noProof/>
        </w:rPr>
        <w:fldChar w:fldCharType="separate"/>
      </w:r>
      <w:r>
        <w:rPr>
          <w:noProof/>
        </w:rPr>
        <w:t>82</w:t>
      </w:r>
      <w:r>
        <w:rPr>
          <w:noProof/>
        </w:rPr>
        <w:fldChar w:fldCharType="end"/>
      </w:r>
    </w:p>
    <w:p w14:paraId="39926A09" w14:textId="162804C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_Toc139374470 \h </w:instrText>
      </w:r>
      <w:r>
        <w:rPr>
          <w:noProof/>
        </w:rPr>
      </w:r>
      <w:r>
        <w:rPr>
          <w:noProof/>
        </w:rPr>
        <w:fldChar w:fldCharType="separate"/>
      </w:r>
      <w:r>
        <w:rPr>
          <w:noProof/>
        </w:rPr>
        <w:t>82</w:t>
      </w:r>
      <w:r>
        <w:rPr>
          <w:noProof/>
        </w:rPr>
        <w:fldChar w:fldCharType="end"/>
      </w:r>
    </w:p>
    <w:p w14:paraId="40FAA90C" w14:textId="5097C31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_Toc139374471 \h </w:instrText>
      </w:r>
      <w:r>
        <w:rPr>
          <w:noProof/>
        </w:rPr>
      </w:r>
      <w:r>
        <w:rPr>
          <w:noProof/>
        </w:rPr>
        <w:fldChar w:fldCharType="separate"/>
      </w:r>
      <w:r>
        <w:rPr>
          <w:noProof/>
        </w:rPr>
        <w:t>82</w:t>
      </w:r>
      <w:r>
        <w:rPr>
          <w:noProof/>
        </w:rPr>
        <w:fldChar w:fldCharType="end"/>
      </w:r>
    </w:p>
    <w:p w14:paraId="6B33F9AA" w14:textId="319D3B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_Toc139374472 \h </w:instrText>
      </w:r>
      <w:r>
        <w:rPr>
          <w:noProof/>
        </w:rPr>
      </w:r>
      <w:r>
        <w:rPr>
          <w:noProof/>
        </w:rPr>
        <w:fldChar w:fldCharType="separate"/>
      </w:r>
      <w:r>
        <w:rPr>
          <w:noProof/>
        </w:rPr>
        <w:t>84</w:t>
      </w:r>
      <w:r>
        <w:rPr>
          <w:noProof/>
        </w:rPr>
        <w:fldChar w:fldCharType="end"/>
      </w:r>
    </w:p>
    <w:p w14:paraId="43FDD376" w14:textId="6C4BF90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_Toc139374473 \h </w:instrText>
      </w:r>
      <w:r>
        <w:rPr>
          <w:noProof/>
        </w:rPr>
      </w:r>
      <w:r>
        <w:rPr>
          <w:noProof/>
        </w:rPr>
        <w:fldChar w:fldCharType="separate"/>
      </w:r>
      <w:r>
        <w:rPr>
          <w:noProof/>
        </w:rPr>
        <w:t>84</w:t>
      </w:r>
      <w:r>
        <w:rPr>
          <w:noProof/>
        </w:rPr>
        <w:fldChar w:fldCharType="end"/>
      </w:r>
    </w:p>
    <w:p w14:paraId="7BA63480" w14:textId="1260AB7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_Toc139374474 \h </w:instrText>
      </w:r>
      <w:r>
        <w:rPr>
          <w:noProof/>
        </w:rPr>
      </w:r>
      <w:r>
        <w:rPr>
          <w:noProof/>
        </w:rPr>
        <w:fldChar w:fldCharType="separate"/>
      </w:r>
      <w:r>
        <w:rPr>
          <w:noProof/>
        </w:rPr>
        <w:t>84</w:t>
      </w:r>
      <w:r>
        <w:rPr>
          <w:noProof/>
        </w:rPr>
        <w:fldChar w:fldCharType="end"/>
      </w:r>
    </w:p>
    <w:p w14:paraId="3238FC26" w14:textId="08B0212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_Toc139374475 \h </w:instrText>
      </w:r>
      <w:r>
        <w:rPr>
          <w:noProof/>
        </w:rPr>
      </w:r>
      <w:r>
        <w:rPr>
          <w:noProof/>
        </w:rPr>
        <w:fldChar w:fldCharType="separate"/>
      </w:r>
      <w:r>
        <w:rPr>
          <w:noProof/>
        </w:rPr>
        <w:t>84</w:t>
      </w:r>
      <w:r>
        <w:rPr>
          <w:noProof/>
        </w:rPr>
        <w:fldChar w:fldCharType="end"/>
      </w:r>
    </w:p>
    <w:p w14:paraId="4F2E1C24" w14:textId="4B20613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_Toc139374476 \h </w:instrText>
      </w:r>
      <w:r>
        <w:rPr>
          <w:noProof/>
        </w:rPr>
      </w:r>
      <w:r>
        <w:rPr>
          <w:noProof/>
        </w:rPr>
        <w:fldChar w:fldCharType="separate"/>
      </w:r>
      <w:r>
        <w:rPr>
          <w:noProof/>
        </w:rPr>
        <w:t>85</w:t>
      </w:r>
      <w:r>
        <w:rPr>
          <w:noProof/>
        </w:rPr>
        <w:fldChar w:fldCharType="end"/>
      </w:r>
    </w:p>
    <w:p w14:paraId="36FA5EDB" w14:textId="7181041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_Toc139374477 \h </w:instrText>
      </w:r>
      <w:r>
        <w:rPr>
          <w:noProof/>
        </w:rPr>
      </w:r>
      <w:r>
        <w:rPr>
          <w:noProof/>
        </w:rPr>
        <w:fldChar w:fldCharType="separate"/>
      </w:r>
      <w:r>
        <w:rPr>
          <w:noProof/>
        </w:rPr>
        <w:t>85</w:t>
      </w:r>
      <w:r>
        <w:rPr>
          <w:noProof/>
        </w:rPr>
        <w:fldChar w:fldCharType="end"/>
      </w:r>
    </w:p>
    <w:p w14:paraId="3E15BFDD" w14:textId="5C19FEE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_Toc139374478 \h </w:instrText>
      </w:r>
      <w:r>
        <w:rPr>
          <w:noProof/>
        </w:rPr>
      </w:r>
      <w:r>
        <w:rPr>
          <w:noProof/>
        </w:rPr>
        <w:fldChar w:fldCharType="separate"/>
      </w:r>
      <w:r>
        <w:rPr>
          <w:noProof/>
        </w:rPr>
        <w:t>85</w:t>
      </w:r>
      <w:r>
        <w:rPr>
          <w:noProof/>
        </w:rPr>
        <w:fldChar w:fldCharType="end"/>
      </w:r>
    </w:p>
    <w:p w14:paraId="636E65FD" w14:textId="2EC243E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notifyHeartbeat</w:t>
      </w:r>
      <w:r>
        <w:rPr>
          <w:noProof/>
        </w:rPr>
        <w:tab/>
      </w:r>
      <w:r>
        <w:rPr>
          <w:noProof/>
        </w:rPr>
        <w:fldChar w:fldCharType="begin" w:fldLock="1"/>
      </w:r>
      <w:r>
        <w:rPr>
          <w:noProof/>
        </w:rPr>
        <w:instrText xml:space="preserve"> PAGEREF _Toc139374479 \h </w:instrText>
      </w:r>
      <w:r>
        <w:rPr>
          <w:noProof/>
        </w:rPr>
      </w:r>
      <w:r>
        <w:rPr>
          <w:noProof/>
        </w:rPr>
        <w:fldChar w:fldCharType="separate"/>
      </w:r>
      <w:r>
        <w:rPr>
          <w:noProof/>
        </w:rPr>
        <w:t>85</w:t>
      </w:r>
      <w:r>
        <w:rPr>
          <w:noProof/>
        </w:rPr>
        <w:fldChar w:fldCharType="end"/>
      </w:r>
    </w:p>
    <w:p w14:paraId="1D4B798C" w14:textId="2BA246A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_Toc139374480 \h </w:instrText>
      </w:r>
      <w:r>
        <w:rPr>
          <w:noProof/>
        </w:rPr>
      </w:r>
      <w:r>
        <w:rPr>
          <w:noProof/>
        </w:rPr>
        <w:fldChar w:fldCharType="separate"/>
      </w:r>
      <w:r>
        <w:rPr>
          <w:noProof/>
        </w:rPr>
        <w:t>85</w:t>
      </w:r>
      <w:r>
        <w:rPr>
          <w:noProof/>
        </w:rPr>
        <w:fldChar w:fldCharType="end"/>
      </w:r>
    </w:p>
    <w:p w14:paraId="7382B324" w14:textId="313364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_Toc139374481 \h </w:instrText>
      </w:r>
      <w:r>
        <w:rPr>
          <w:noProof/>
        </w:rPr>
      </w:r>
      <w:r>
        <w:rPr>
          <w:noProof/>
        </w:rPr>
        <w:fldChar w:fldCharType="separate"/>
      </w:r>
      <w:r>
        <w:rPr>
          <w:noProof/>
        </w:rPr>
        <w:t>86</w:t>
      </w:r>
      <w:r>
        <w:rPr>
          <w:noProof/>
        </w:rPr>
        <w:fldChar w:fldCharType="end"/>
      </w:r>
    </w:p>
    <w:p w14:paraId="781F70A0" w14:textId="55F0BF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_Toc139374482 \h </w:instrText>
      </w:r>
      <w:r>
        <w:rPr>
          <w:noProof/>
        </w:rPr>
      </w:r>
      <w:r>
        <w:rPr>
          <w:noProof/>
        </w:rPr>
        <w:fldChar w:fldCharType="separate"/>
      </w:r>
      <w:r>
        <w:rPr>
          <w:noProof/>
        </w:rPr>
        <w:t>86</w:t>
      </w:r>
      <w:r>
        <w:rPr>
          <w:noProof/>
        </w:rPr>
        <w:fldChar w:fldCharType="end"/>
      </w:r>
    </w:p>
    <w:p w14:paraId="69309066" w14:textId="3F90DC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_Toc139374483 \h </w:instrText>
      </w:r>
      <w:r>
        <w:rPr>
          <w:noProof/>
        </w:rPr>
      </w:r>
      <w:r>
        <w:rPr>
          <w:noProof/>
        </w:rPr>
        <w:fldChar w:fldCharType="separate"/>
      </w:r>
      <w:r>
        <w:rPr>
          <w:noProof/>
        </w:rPr>
        <w:t>86</w:t>
      </w:r>
      <w:r>
        <w:rPr>
          <w:noProof/>
        </w:rPr>
        <w:fldChar w:fldCharType="end"/>
      </w:r>
    </w:p>
    <w:p w14:paraId="07209703" w14:textId="4154833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_Toc139374484 \h </w:instrText>
      </w:r>
      <w:r>
        <w:rPr>
          <w:noProof/>
        </w:rPr>
      </w:r>
      <w:r>
        <w:rPr>
          <w:noProof/>
        </w:rPr>
        <w:fldChar w:fldCharType="separate"/>
      </w:r>
      <w:r>
        <w:rPr>
          <w:noProof/>
        </w:rPr>
        <w:t>86</w:t>
      </w:r>
      <w:r>
        <w:rPr>
          <w:noProof/>
        </w:rPr>
        <w:fldChar w:fldCharType="end"/>
      </w:r>
    </w:p>
    <w:p w14:paraId="084E0E88" w14:textId="0E11D506"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_Toc139374485 \h </w:instrText>
      </w:r>
      <w:r>
        <w:rPr>
          <w:noProof/>
        </w:rPr>
      </w:r>
      <w:r>
        <w:rPr>
          <w:noProof/>
        </w:rPr>
        <w:fldChar w:fldCharType="separate"/>
      </w:r>
      <w:r>
        <w:rPr>
          <w:noProof/>
        </w:rPr>
        <w:t>86</w:t>
      </w:r>
      <w:r>
        <w:rPr>
          <w:noProof/>
        </w:rPr>
        <w:fldChar w:fldCharType="end"/>
      </w:r>
    </w:p>
    <w:p w14:paraId="359032FA" w14:textId="1105D5FC"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_Toc139374486 \h </w:instrText>
      </w:r>
      <w:r>
        <w:rPr>
          <w:noProof/>
        </w:rPr>
      </w:r>
      <w:r>
        <w:rPr>
          <w:noProof/>
        </w:rPr>
        <w:fldChar w:fldCharType="separate"/>
      </w:r>
      <w:r>
        <w:rPr>
          <w:noProof/>
        </w:rPr>
        <w:t>86</w:t>
      </w:r>
      <w:r>
        <w:rPr>
          <w:noProof/>
        </w:rPr>
        <w:fldChar w:fldCharType="end"/>
      </w:r>
    </w:p>
    <w:p w14:paraId="780063CE" w14:textId="6763829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_Toc139374487 \h </w:instrText>
      </w:r>
      <w:r>
        <w:rPr>
          <w:noProof/>
        </w:rPr>
      </w:r>
      <w:r>
        <w:rPr>
          <w:noProof/>
        </w:rPr>
        <w:fldChar w:fldCharType="separate"/>
      </w:r>
      <w:r>
        <w:rPr>
          <w:noProof/>
        </w:rPr>
        <w:t>86</w:t>
      </w:r>
      <w:r>
        <w:rPr>
          <w:noProof/>
        </w:rPr>
        <w:fldChar w:fldCharType="end"/>
      </w:r>
    </w:p>
    <w:p w14:paraId="4201BE83" w14:textId="7ED5486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_Toc139374488 \h </w:instrText>
      </w:r>
      <w:r>
        <w:rPr>
          <w:noProof/>
        </w:rPr>
      </w:r>
      <w:r>
        <w:rPr>
          <w:noProof/>
        </w:rPr>
        <w:fldChar w:fldCharType="separate"/>
      </w:r>
      <w:r>
        <w:rPr>
          <w:noProof/>
        </w:rPr>
        <w:t>86</w:t>
      </w:r>
      <w:r>
        <w:rPr>
          <w:noProof/>
        </w:rPr>
        <w:fldChar w:fldCharType="end"/>
      </w:r>
    </w:p>
    <w:p w14:paraId="57F677FD" w14:textId="267F175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_Toc139374489 \h </w:instrText>
      </w:r>
      <w:r>
        <w:rPr>
          <w:noProof/>
        </w:rPr>
      </w:r>
      <w:r>
        <w:rPr>
          <w:noProof/>
        </w:rPr>
        <w:fldChar w:fldCharType="separate"/>
      </w:r>
      <w:r>
        <w:rPr>
          <w:noProof/>
        </w:rPr>
        <w:t>87</w:t>
      </w:r>
      <w:r>
        <w:rPr>
          <w:noProof/>
        </w:rPr>
        <w:fldChar w:fldCharType="end"/>
      </w:r>
    </w:p>
    <w:p w14:paraId="2565FAEE" w14:textId="322A4C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_Toc139374490 \h </w:instrText>
      </w:r>
      <w:r>
        <w:rPr>
          <w:noProof/>
        </w:rPr>
      </w:r>
      <w:r>
        <w:rPr>
          <w:noProof/>
        </w:rPr>
        <w:fldChar w:fldCharType="separate"/>
      </w:r>
      <w:r>
        <w:rPr>
          <w:noProof/>
        </w:rPr>
        <w:t>87</w:t>
      </w:r>
      <w:r>
        <w:rPr>
          <w:noProof/>
        </w:rPr>
        <w:fldChar w:fldCharType="end"/>
      </w:r>
    </w:p>
    <w:p w14:paraId="54584404" w14:textId="096446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_Toc139374491 \h </w:instrText>
      </w:r>
      <w:r>
        <w:rPr>
          <w:noProof/>
        </w:rPr>
      </w:r>
      <w:r>
        <w:rPr>
          <w:noProof/>
        </w:rPr>
        <w:fldChar w:fldCharType="separate"/>
      </w:r>
      <w:r>
        <w:rPr>
          <w:noProof/>
        </w:rPr>
        <w:t>88</w:t>
      </w:r>
      <w:r>
        <w:rPr>
          <w:noProof/>
        </w:rPr>
        <w:fldChar w:fldCharType="end"/>
      </w:r>
    </w:p>
    <w:p w14:paraId="59363933" w14:textId="498B845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_Toc139374492 \h </w:instrText>
      </w:r>
      <w:r>
        <w:rPr>
          <w:noProof/>
        </w:rPr>
      </w:r>
      <w:r>
        <w:rPr>
          <w:noProof/>
        </w:rPr>
        <w:fldChar w:fldCharType="separate"/>
      </w:r>
      <w:r>
        <w:rPr>
          <w:noProof/>
        </w:rPr>
        <w:t>88</w:t>
      </w:r>
      <w:r>
        <w:rPr>
          <w:noProof/>
        </w:rPr>
        <w:fldChar w:fldCharType="end"/>
      </w:r>
    </w:p>
    <w:p w14:paraId="103D3B03" w14:textId="25749D8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_Toc139374493 \h </w:instrText>
      </w:r>
      <w:r>
        <w:rPr>
          <w:noProof/>
        </w:rPr>
      </w:r>
      <w:r>
        <w:rPr>
          <w:noProof/>
        </w:rPr>
        <w:fldChar w:fldCharType="separate"/>
      </w:r>
      <w:r>
        <w:rPr>
          <w:noProof/>
        </w:rPr>
        <w:t>88</w:t>
      </w:r>
      <w:r>
        <w:rPr>
          <w:noProof/>
        </w:rPr>
        <w:fldChar w:fldCharType="end"/>
      </w:r>
    </w:p>
    <w:p w14:paraId="180DA1A2" w14:textId="797A02F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_Toc139374494 \h </w:instrText>
      </w:r>
      <w:r>
        <w:rPr>
          <w:noProof/>
        </w:rPr>
      </w:r>
      <w:r>
        <w:rPr>
          <w:noProof/>
        </w:rPr>
        <w:fldChar w:fldCharType="separate"/>
      </w:r>
      <w:r>
        <w:rPr>
          <w:noProof/>
        </w:rPr>
        <w:t>88</w:t>
      </w:r>
      <w:r>
        <w:rPr>
          <w:noProof/>
        </w:rPr>
        <w:fldChar w:fldCharType="end"/>
      </w:r>
    </w:p>
    <w:p w14:paraId="5DFE7886" w14:textId="6EF25A2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_Toc139374495 \h </w:instrText>
      </w:r>
      <w:r>
        <w:rPr>
          <w:noProof/>
        </w:rPr>
      </w:r>
      <w:r>
        <w:rPr>
          <w:noProof/>
        </w:rPr>
        <w:fldChar w:fldCharType="separate"/>
      </w:r>
      <w:r>
        <w:rPr>
          <w:noProof/>
        </w:rPr>
        <w:t>88</w:t>
      </w:r>
      <w:r>
        <w:rPr>
          <w:noProof/>
        </w:rPr>
        <w:fldChar w:fldCharType="end"/>
      </w:r>
    </w:p>
    <w:p w14:paraId="0662A11F" w14:textId="4D2547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_Toc139374496 \h </w:instrText>
      </w:r>
      <w:r>
        <w:rPr>
          <w:noProof/>
        </w:rPr>
      </w:r>
      <w:r>
        <w:rPr>
          <w:noProof/>
        </w:rPr>
        <w:fldChar w:fldCharType="separate"/>
      </w:r>
      <w:r>
        <w:rPr>
          <w:noProof/>
        </w:rPr>
        <w:t>88</w:t>
      </w:r>
      <w:r>
        <w:rPr>
          <w:noProof/>
        </w:rPr>
        <w:fldChar w:fldCharType="end"/>
      </w:r>
    </w:p>
    <w:p w14:paraId="10CBE015" w14:textId="1AB3E77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_Toc139374497 \h </w:instrText>
      </w:r>
      <w:r>
        <w:rPr>
          <w:noProof/>
        </w:rPr>
      </w:r>
      <w:r>
        <w:rPr>
          <w:noProof/>
        </w:rPr>
        <w:fldChar w:fldCharType="separate"/>
      </w:r>
      <w:r>
        <w:rPr>
          <w:noProof/>
        </w:rPr>
        <w:t>88</w:t>
      </w:r>
      <w:r>
        <w:rPr>
          <w:noProof/>
        </w:rPr>
        <w:fldChar w:fldCharType="end"/>
      </w:r>
    </w:p>
    <w:p w14:paraId="7860337B" w14:textId="5870AA5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_Toc139374498 \h </w:instrText>
      </w:r>
      <w:r>
        <w:rPr>
          <w:noProof/>
        </w:rPr>
      </w:r>
      <w:r>
        <w:rPr>
          <w:noProof/>
        </w:rPr>
        <w:fldChar w:fldCharType="separate"/>
      </w:r>
      <w:r>
        <w:rPr>
          <w:noProof/>
        </w:rPr>
        <w:t>88</w:t>
      </w:r>
      <w:r>
        <w:rPr>
          <w:noProof/>
        </w:rPr>
        <w:fldChar w:fldCharType="end"/>
      </w:r>
    </w:p>
    <w:p w14:paraId="1DA3FC2F" w14:textId="608B3C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_Toc139374499 \h </w:instrText>
      </w:r>
      <w:r>
        <w:rPr>
          <w:noProof/>
        </w:rPr>
      </w:r>
      <w:r>
        <w:rPr>
          <w:noProof/>
        </w:rPr>
        <w:fldChar w:fldCharType="separate"/>
      </w:r>
      <w:r>
        <w:rPr>
          <w:noProof/>
        </w:rPr>
        <w:t>88</w:t>
      </w:r>
      <w:r>
        <w:rPr>
          <w:noProof/>
        </w:rPr>
        <w:fldChar w:fldCharType="end"/>
      </w:r>
    </w:p>
    <w:p w14:paraId="370E4C59" w14:textId="664FC32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_Toc139374500 \h </w:instrText>
      </w:r>
      <w:r>
        <w:rPr>
          <w:noProof/>
        </w:rPr>
      </w:r>
      <w:r>
        <w:rPr>
          <w:noProof/>
        </w:rPr>
        <w:fldChar w:fldCharType="separate"/>
      </w:r>
      <w:r>
        <w:rPr>
          <w:noProof/>
        </w:rPr>
        <w:t>89</w:t>
      </w:r>
      <w:r>
        <w:rPr>
          <w:noProof/>
        </w:rPr>
        <w:fldChar w:fldCharType="end"/>
      </w:r>
    </w:p>
    <w:p w14:paraId="3A93D1CB" w14:textId="72821E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_Toc139374501 \h </w:instrText>
      </w:r>
      <w:r>
        <w:rPr>
          <w:noProof/>
        </w:rPr>
      </w:r>
      <w:r>
        <w:rPr>
          <w:noProof/>
        </w:rPr>
        <w:fldChar w:fldCharType="separate"/>
      </w:r>
      <w:r>
        <w:rPr>
          <w:noProof/>
        </w:rPr>
        <w:t>89</w:t>
      </w:r>
      <w:r>
        <w:rPr>
          <w:noProof/>
        </w:rPr>
        <w:fldChar w:fldCharType="end"/>
      </w:r>
    </w:p>
    <w:p w14:paraId="53E41BF5" w14:textId="02457A5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_Toc139374502 \h </w:instrText>
      </w:r>
      <w:r>
        <w:rPr>
          <w:noProof/>
        </w:rPr>
      </w:r>
      <w:r>
        <w:rPr>
          <w:noProof/>
        </w:rPr>
        <w:fldChar w:fldCharType="separate"/>
      </w:r>
      <w:r>
        <w:rPr>
          <w:noProof/>
        </w:rPr>
        <w:t>89</w:t>
      </w:r>
      <w:r>
        <w:rPr>
          <w:noProof/>
        </w:rPr>
        <w:fldChar w:fldCharType="end"/>
      </w:r>
    </w:p>
    <w:p w14:paraId="71115D38" w14:textId="2AD240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_Toc139374503 \h </w:instrText>
      </w:r>
      <w:r>
        <w:rPr>
          <w:noProof/>
        </w:rPr>
      </w:r>
      <w:r>
        <w:rPr>
          <w:noProof/>
        </w:rPr>
        <w:fldChar w:fldCharType="separate"/>
      </w:r>
      <w:r>
        <w:rPr>
          <w:noProof/>
        </w:rPr>
        <w:t>89</w:t>
      </w:r>
      <w:r>
        <w:rPr>
          <w:noProof/>
        </w:rPr>
        <w:fldChar w:fldCharType="end"/>
      </w:r>
    </w:p>
    <w:p w14:paraId="423217AB" w14:textId="4EF96DA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_Toc139374504 \h </w:instrText>
      </w:r>
      <w:r>
        <w:rPr>
          <w:noProof/>
        </w:rPr>
      </w:r>
      <w:r>
        <w:rPr>
          <w:noProof/>
        </w:rPr>
        <w:fldChar w:fldCharType="separate"/>
      </w:r>
      <w:r>
        <w:rPr>
          <w:noProof/>
        </w:rPr>
        <w:t>90</w:t>
      </w:r>
      <w:r>
        <w:rPr>
          <w:noProof/>
        </w:rPr>
        <w:fldChar w:fldCharType="end"/>
      </w:r>
    </w:p>
    <w:p w14:paraId="16C2CB5F" w14:textId="2A1D14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_Toc139374505 \h </w:instrText>
      </w:r>
      <w:r>
        <w:rPr>
          <w:noProof/>
        </w:rPr>
      </w:r>
      <w:r>
        <w:rPr>
          <w:noProof/>
        </w:rPr>
        <w:fldChar w:fldCharType="separate"/>
      </w:r>
      <w:r>
        <w:rPr>
          <w:noProof/>
        </w:rPr>
        <w:t>91</w:t>
      </w:r>
      <w:r>
        <w:rPr>
          <w:noProof/>
        </w:rPr>
        <w:fldChar w:fldCharType="end"/>
      </w:r>
    </w:p>
    <w:p w14:paraId="4A00C398" w14:textId="444BCC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_Toc139374506 \h </w:instrText>
      </w:r>
      <w:r>
        <w:rPr>
          <w:noProof/>
        </w:rPr>
      </w:r>
      <w:r>
        <w:rPr>
          <w:noProof/>
        </w:rPr>
        <w:fldChar w:fldCharType="separate"/>
      </w:r>
      <w:r>
        <w:rPr>
          <w:noProof/>
        </w:rPr>
        <w:t>91</w:t>
      </w:r>
      <w:r>
        <w:rPr>
          <w:noProof/>
        </w:rPr>
        <w:fldChar w:fldCharType="end"/>
      </w:r>
    </w:p>
    <w:p w14:paraId="1A5C6E05" w14:textId="45B7D2A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_Toc139374507 \h </w:instrText>
      </w:r>
      <w:r>
        <w:rPr>
          <w:noProof/>
        </w:rPr>
      </w:r>
      <w:r>
        <w:rPr>
          <w:noProof/>
        </w:rPr>
        <w:fldChar w:fldCharType="separate"/>
      </w:r>
      <w:r>
        <w:rPr>
          <w:noProof/>
        </w:rPr>
        <w:t>92</w:t>
      </w:r>
      <w:r>
        <w:rPr>
          <w:noProof/>
        </w:rPr>
        <w:fldChar w:fldCharType="end"/>
      </w:r>
    </w:p>
    <w:p w14:paraId="66F57A73" w14:textId="48C4AC8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_Toc139374508 \h </w:instrText>
      </w:r>
      <w:r>
        <w:rPr>
          <w:noProof/>
        </w:rPr>
      </w:r>
      <w:r>
        <w:rPr>
          <w:noProof/>
        </w:rPr>
        <w:fldChar w:fldCharType="separate"/>
      </w:r>
      <w:r>
        <w:rPr>
          <w:noProof/>
        </w:rPr>
        <w:t>92</w:t>
      </w:r>
      <w:r>
        <w:rPr>
          <w:noProof/>
        </w:rPr>
        <w:fldChar w:fldCharType="end"/>
      </w:r>
    </w:p>
    <w:p w14:paraId="7267764D" w14:textId="51AFBED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_Toc139374509 \h </w:instrText>
      </w:r>
      <w:r>
        <w:rPr>
          <w:noProof/>
        </w:rPr>
      </w:r>
      <w:r>
        <w:rPr>
          <w:noProof/>
        </w:rPr>
        <w:fldChar w:fldCharType="separate"/>
      </w:r>
      <w:r>
        <w:rPr>
          <w:noProof/>
        </w:rPr>
        <w:t>92</w:t>
      </w:r>
      <w:r>
        <w:rPr>
          <w:noProof/>
        </w:rPr>
        <w:fldChar w:fldCharType="end"/>
      </w:r>
    </w:p>
    <w:p w14:paraId="063250BA" w14:textId="1570CFF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_Toc139374510 \h </w:instrText>
      </w:r>
      <w:r>
        <w:rPr>
          <w:noProof/>
        </w:rPr>
      </w:r>
      <w:r>
        <w:rPr>
          <w:noProof/>
        </w:rPr>
        <w:fldChar w:fldCharType="separate"/>
      </w:r>
      <w:r>
        <w:rPr>
          <w:noProof/>
        </w:rPr>
        <w:t>92</w:t>
      </w:r>
      <w:r>
        <w:rPr>
          <w:noProof/>
        </w:rPr>
        <w:fldChar w:fldCharType="end"/>
      </w:r>
    </w:p>
    <w:p w14:paraId="534FA0A6" w14:textId="116F3A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_Toc139374511 \h </w:instrText>
      </w:r>
      <w:r>
        <w:rPr>
          <w:noProof/>
        </w:rPr>
      </w:r>
      <w:r>
        <w:rPr>
          <w:noProof/>
        </w:rPr>
        <w:fldChar w:fldCharType="separate"/>
      </w:r>
      <w:r>
        <w:rPr>
          <w:noProof/>
        </w:rPr>
        <w:t>92</w:t>
      </w:r>
      <w:r>
        <w:rPr>
          <w:noProof/>
        </w:rPr>
        <w:fldChar w:fldCharType="end"/>
      </w:r>
    </w:p>
    <w:p w14:paraId="30D2D92C" w14:textId="438F0D4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_Toc139374512 \h </w:instrText>
      </w:r>
      <w:r>
        <w:rPr>
          <w:noProof/>
        </w:rPr>
      </w:r>
      <w:r>
        <w:rPr>
          <w:noProof/>
        </w:rPr>
        <w:fldChar w:fldCharType="separate"/>
      </w:r>
      <w:r>
        <w:rPr>
          <w:noProof/>
        </w:rPr>
        <w:t>92</w:t>
      </w:r>
      <w:r>
        <w:rPr>
          <w:noProof/>
        </w:rPr>
        <w:fldChar w:fldCharType="end"/>
      </w:r>
    </w:p>
    <w:p w14:paraId="23E230CC" w14:textId="7C2ED2C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_Toc139374513 \h </w:instrText>
      </w:r>
      <w:r>
        <w:rPr>
          <w:noProof/>
        </w:rPr>
      </w:r>
      <w:r>
        <w:rPr>
          <w:noProof/>
        </w:rPr>
        <w:fldChar w:fldCharType="separate"/>
      </w:r>
      <w:r>
        <w:rPr>
          <w:noProof/>
        </w:rPr>
        <w:t>92</w:t>
      </w:r>
      <w:r>
        <w:rPr>
          <w:noProof/>
        </w:rPr>
        <w:fldChar w:fldCharType="end"/>
      </w:r>
    </w:p>
    <w:p w14:paraId="3776C459" w14:textId="74C5437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_Toc139374514 \h </w:instrText>
      </w:r>
      <w:r>
        <w:rPr>
          <w:noProof/>
        </w:rPr>
      </w:r>
      <w:r>
        <w:rPr>
          <w:noProof/>
        </w:rPr>
        <w:fldChar w:fldCharType="separate"/>
      </w:r>
      <w:r>
        <w:rPr>
          <w:noProof/>
        </w:rPr>
        <w:t>92</w:t>
      </w:r>
      <w:r>
        <w:rPr>
          <w:noProof/>
        </w:rPr>
        <w:fldChar w:fldCharType="end"/>
      </w:r>
    </w:p>
    <w:p w14:paraId="625753AF" w14:textId="232A9AB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_Toc139374515 \h </w:instrText>
      </w:r>
      <w:r>
        <w:rPr>
          <w:noProof/>
        </w:rPr>
      </w:r>
      <w:r>
        <w:rPr>
          <w:noProof/>
        </w:rPr>
        <w:fldChar w:fldCharType="separate"/>
      </w:r>
      <w:r>
        <w:rPr>
          <w:noProof/>
        </w:rPr>
        <w:t>93</w:t>
      </w:r>
      <w:r>
        <w:rPr>
          <w:noProof/>
        </w:rPr>
        <w:fldChar w:fldCharType="end"/>
      </w:r>
    </w:p>
    <w:p w14:paraId="4B325A1C" w14:textId="030FB4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_Toc139374516 \h </w:instrText>
      </w:r>
      <w:r>
        <w:rPr>
          <w:noProof/>
        </w:rPr>
      </w:r>
      <w:r>
        <w:rPr>
          <w:noProof/>
        </w:rPr>
        <w:fldChar w:fldCharType="separate"/>
      </w:r>
      <w:r>
        <w:rPr>
          <w:noProof/>
        </w:rPr>
        <w:t>93</w:t>
      </w:r>
      <w:r>
        <w:rPr>
          <w:noProof/>
        </w:rPr>
        <w:fldChar w:fldCharType="end"/>
      </w:r>
    </w:p>
    <w:p w14:paraId="65B7AF79" w14:textId="32CA5F8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_Toc139374517 \h </w:instrText>
      </w:r>
      <w:r>
        <w:rPr>
          <w:noProof/>
        </w:rPr>
      </w:r>
      <w:r>
        <w:rPr>
          <w:noProof/>
        </w:rPr>
        <w:fldChar w:fldCharType="separate"/>
      </w:r>
      <w:r>
        <w:rPr>
          <w:noProof/>
        </w:rPr>
        <w:t>93</w:t>
      </w:r>
      <w:r>
        <w:rPr>
          <w:noProof/>
        </w:rPr>
        <w:fldChar w:fldCharType="end"/>
      </w:r>
    </w:p>
    <w:p w14:paraId="52D3A3DA" w14:textId="22F290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_Toc139374518 \h </w:instrText>
      </w:r>
      <w:r>
        <w:rPr>
          <w:noProof/>
        </w:rPr>
      </w:r>
      <w:r>
        <w:rPr>
          <w:noProof/>
        </w:rPr>
        <w:fldChar w:fldCharType="separate"/>
      </w:r>
      <w:r>
        <w:rPr>
          <w:noProof/>
        </w:rPr>
        <w:t>93</w:t>
      </w:r>
      <w:r>
        <w:rPr>
          <w:noProof/>
        </w:rPr>
        <w:fldChar w:fldCharType="end"/>
      </w:r>
    </w:p>
    <w:p w14:paraId="1C41B571" w14:textId="344278E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_Toc139374519 \h </w:instrText>
      </w:r>
      <w:r>
        <w:rPr>
          <w:noProof/>
        </w:rPr>
      </w:r>
      <w:r>
        <w:rPr>
          <w:noProof/>
        </w:rPr>
        <w:fldChar w:fldCharType="separate"/>
      </w:r>
      <w:r>
        <w:rPr>
          <w:noProof/>
        </w:rPr>
        <w:t>93</w:t>
      </w:r>
      <w:r>
        <w:rPr>
          <w:noProof/>
        </w:rPr>
        <w:fldChar w:fldCharType="end"/>
      </w:r>
    </w:p>
    <w:p w14:paraId="1FDA8253" w14:textId="218FA4F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_Toc139374520 \h </w:instrText>
      </w:r>
      <w:r>
        <w:rPr>
          <w:noProof/>
        </w:rPr>
      </w:r>
      <w:r>
        <w:rPr>
          <w:noProof/>
        </w:rPr>
        <w:fldChar w:fldCharType="separate"/>
      </w:r>
      <w:r>
        <w:rPr>
          <w:noProof/>
        </w:rPr>
        <w:t>94</w:t>
      </w:r>
      <w:r>
        <w:rPr>
          <w:noProof/>
        </w:rPr>
        <w:fldChar w:fldCharType="end"/>
      </w:r>
    </w:p>
    <w:p w14:paraId="1CC66E90" w14:textId="42AFA6A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_Toc139374521 \h </w:instrText>
      </w:r>
      <w:r>
        <w:rPr>
          <w:noProof/>
        </w:rPr>
      </w:r>
      <w:r>
        <w:rPr>
          <w:noProof/>
        </w:rPr>
        <w:fldChar w:fldCharType="separate"/>
      </w:r>
      <w:r>
        <w:rPr>
          <w:noProof/>
        </w:rPr>
        <w:t>95</w:t>
      </w:r>
      <w:r>
        <w:rPr>
          <w:noProof/>
        </w:rPr>
        <w:fldChar w:fldCharType="end"/>
      </w:r>
    </w:p>
    <w:p w14:paraId="038C5DF0" w14:textId="6D47DA8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_Toc139374522 \h </w:instrText>
      </w:r>
      <w:r>
        <w:rPr>
          <w:noProof/>
        </w:rPr>
      </w:r>
      <w:r>
        <w:rPr>
          <w:noProof/>
        </w:rPr>
        <w:fldChar w:fldCharType="separate"/>
      </w:r>
      <w:r>
        <w:rPr>
          <w:noProof/>
        </w:rPr>
        <w:t>95</w:t>
      </w:r>
      <w:r>
        <w:rPr>
          <w:noProof/>
        </w:rPr>
        <w:fldChar w:fldCharType="end"/>
      </w:r>
    </w:p>
    <w:p w14:paraId="3AFC6893" w14:textId="4AEA976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_Toc139374523 \h </w:instrText>
      </w:r>
      <w:r>
        <w:rPr>
          <w:noProof/>
        </w:rPr>
      </w:r>
      <w:r>
        <w:rPr>
          <w:noProof/>
        </w:rPr>
        <w:fldChar w:fldCharType="separate"/>
      </w:r>
      <w:r>
        <w:rPr>
          <w:noProof/>
        </w:rPr>
        <w:t>95</w:t>
      </w:r>
      <w:r>
        <w:rPr>
          <w:noProof/>
        </w:rPr>
        <w:fldChar w:fldCharType="end"/>
      </w:r>
    </w:p>
    <w:p w14:paraId="0044A593" w14:textId="1AAF479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notifyFileReady</w:t>
      </w:r>
      <w:r>
        <w:rPr>
          <w:noProof/>
        </w:rPr>
        <w:tab/>
      </w:r>
      <w:r>
        <w:rPr>
          <w:noProof/>
        </w:rPr>
        <w:fldChar w:fldCharType="begin" w:fldLock="1"/>
      </w:r>
      <w:r>
        <w:rPr>
          <w:noProof/>
        </w:rPr>
        <w:instrText xml:space="preserve"> PAGEREF _Toc139374524 \h </w:instrText>
      </w:r>
      <w:r>
        <w:rPr>
          <w:noProof/>
        </w:rPr>
      </w:r>
      <w:r>
        <w:rPr>
          <w:noProof/>
        </w:rPr>
        <w:fldChar w:fldCharType="separate"/>
      </w:r>
      <w:r>
        <w:rPr>
          <w:noProof/>
        </w:rPr>
        <w:t>95</w:t>
      </w:r>
      <w:r>
        <w:rPr>
          <w:noProof/>
        </w:rPr>
        <w:fldChar w:fldCharType="end"/>
      </w:r>
    </w:p>
    <w:p w14:paraId="6490A788" w14:textId="0433376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_Toc139374525 \h </w:instrText>
      </w:r>
      <w:r>
        <w:rPr>
          <w:noProof/>
        </w:rPr>
      </w:r>
      <w:r>
        <w:rPr>
          <w:noProof/>
        </w:rPr>
        <w:fldChar w:fldCharType="separate"/>
      </w:r>
      <w:r>
        <w:rPr>
          <w:noProof/>
        </w:rPr>
        <w:t>95</w:t>
      </w:r>
      <w:r>
        <w:rPr>
          <w:noProof/>
        </w:rPr>
        <w:fldChar w:fldCharType="end"/>
      </w:r>
    </w:p>
    <w:p w14:paraId="1C77EFEA" w14:textId="5079EAD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sidRPr="00756ED3">
        <w:rPr>
          <w:noProof/>
        </w:rPr>
        <w:t>11.6.1.1.2</w:t>
      </w:r>
      <w:r>
        <w:rPr>
          <w:rFonts w:asciiTheme="minorHAnsi" w:eastAsiaTheme="minorEastAsia" w:hAnsiTheme="minorHAnsi" w:cstheme="minorBidi"/>
          <w:noProof/>
          <w:kern w:val="2"/>
          <w:sz w:val="22"/>
          <w:szCs w:val="22"/>
          <w:lang w:eastAsia="en-GB"/>
          <w14:ligatures w14:val="standardContextual"/>
        </w:rPr>
        <w:tab/>
      </w:r>
      <w:r w:rsidRPr="00E260C1">
        <w:rPr>
          <w:noProof/>
          <w:lang w:val="en-US"/>
        </w:rPr>
        <w:t>Input parameters</w:t>
      </w:r>
      <w:r>
        <w:rPr>
          <w:noProof/>
        </w:rPr>
        <w:tab/>
      </w:r>
      <w:r>
        <w:rPr>
          <w:noProof/>
        </w:rPr>
        <w:fldChar w:fldCharType="begin" w:fldLock="1"/>
      </w:r>
      <w:r>
        <w:rPr>
          <w:noProof/>
        </w:rPr>
        <w:instrText xml:space="preserve"> PAGEREF _Toc139374526 \h </w:instrText>
      </w:r>
      <w:r>
        <w:rPr>
          <w:noProof/>
        </w:rPr>
      </w:r>
      <w:r>
        <w:rPr>
          <w:noProof/>
        </w:rPr>
        <w:fldChar w:fldCharType="separate"/>
      </w:r>
      <w:r>
        <w:rPr>
          <w:noProof/>
        </w:rPr>
        <w:t>96</w:t>
      </w:r>
      <w:r>
        <w:rPr>
          <w:noProof/>
        </w:rPr>
        <w:fldChar w:fldCharType="end"/>
      </w:r>
    </w:p>
    <w:p w14:paraId="403BAE43" w14:textId="1F00D7F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notifyFilePreparationError</w:t>
      </w:r>
      <w:r>
        <w:rPr>
          <w:noProof/>
        </w:rPr>
        <w:tab/>
      </w:r>
      <w:r>
        <w:rPr>
          <w:noProof/>
        </w:rPr>
        <w:fldChar w:fldCharType="begin" w:fldLock="1"/>
      </w:r>
      <w:r>
        <w:rPr>
          <w:noProof/>
        </w:rPr>
        <w:instrText xml:space="preserve"> PAGEREF _Toc139374527 \h </w:instrText>
      </w:r>
      <w:r>
        <w:rPr>
          <w:noProof/>
        </w:rPr>
      </w:r>
      <w:r>
        <w:rPr>
          <w:noProof/>
        </w:rPr>
        <w:fldChar w:fldCharType="separate"/>
      </w:r>
      <w:r>
        <w:rPr>
          <w:noProof/>
        </w:rPr>
        <w:t>98</w:t>
      </w:r>
      <w:r>
        <w:rPr>
          <w:noProof/>
        </w:rPr>
        <w:fldChar w:fldCharType="end"/>
      </w:r>
    </w:p>
    <w:p w14:paraId="4C991A67" w14:textId="3AEAEE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_Toc139374528 \h </w:instrText>
      </w:r>
      <w:r>
        <w:rPr>
          <w:noProof/>
        </w:rPr>
      </w:r>
      <w:r>
        <w:rPr>
          <w:noProof/>
        </w:rPr>
        <w:fldChar w:fldCharType="separate"/>
      </w:r>
      <w:r>
        <w:rPr>
          <w:noProof/>
        </w:rPr>
        <w:t>98</w:t>
      </w:r>
      <w:r>
        <w:rPr>
          <w:noProof/>
        </w:rPr>
        <w:fldChar w:fldCharType="end"/>
      </w:r>
    </w:p>
    <w:p w14:paraId="2896C7FF" w14:textId="29EFCD8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_Toc139374529 \h </w:instrText>
      </w:r>
      <w:r>
        <w:rPr>
          <w:noProof/>
        </w:rPr>
      </w:r>
      <w:r>
        <w:rPr>
          <w:noProof/>
        </w:rPr>
        <w:fldChar w:fldCharType="separate"/>
      </w:r>
      <w:r>
        <w:rPr>
          <w:noProof/>
        </w:rPr>
        <w:t>99</w:t>
      </w:r>
      <w:r>
        <w:rPr>
          <w:noProof/>
        </w:rPr>
        <w:fldChar w:fldCharType="end"/>
      </w:r>
    </w:p>
    <w:p w14:paraId="3B834EAA" w14:textId="40A3F1F6"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subscribe</w:t>
      </w:r>
      <w:r>
        <w:rPr>
          <w:noProof/>
        </w:rPr>
        <w:tab/>
      </w:r>
      <w:r>
        <w:rPr>
          <w:noProof/>
        </w:rPr>
        <w:fldChar w:fldCharType="begin" w:fldLock="1"/>
      </w:r>
      <w:r>
        <w:rPr>
          <w:noProof/>
        </w:rPr>
        <w:instrText xml:space="preserve"> PAGEREF _Toc139374530 \h </w:instrText>
      </w:r>
      <w:r>
        <w:rPr>
          <w:noProof/>
        </w:rPr>
      </w:r>
      <w:r>
        <w:rPr>
          <w:noProof/>
        </w:rPr>
        <w:fldChar w:fldCharType="separate"/>
      </w:r>
      <w:r>
        <w:rPr>
          <w:noProof/>
        </w:rPr>
        <w:t>99</w:t>
      </w:r>
      <w:r>
        <w:rPr>
          <w:noProof/>
        </w:rPr>
        <w:fldChar w:fldCharType="end"/>
      </w:r>
    </w:p>
    <w:p w14:paraId="376D9F1C" w14:textId="39F0BE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_Toc139374531 \h </w:instrText>
      </w:r>
      <w:r>
        <w:rPr>
          <w:noProof/>
        </w:rPr>
      </w:r>
      <w:r>
        <w:rPr>
          <w:noProof/>
        </w:rPr>
        <w:fldChar w:fldCharType="separate"/>
      </w:r>
      <w:r>
        <w:rPr>
          <w:noProof/>
        </w:rPr>
        <w:t>99</w:t>
      </w:r>
      <w:r>
        <w:rPr>
          <w:noProof/>
        </w:rPr>
        <w:fldChar w:fldCharType="end"/>
      </w:r>
    </w:p>
    <w:p w14:paraId="037DB65D" w14:textId="3289281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_Toc139374532 \h </w:instrText>
      </w:r>
      <w:r>
        <w:rPr>
          <w:noProof/>
        </w:rPr>
      </w:r>
      <w:r>
        <w:rPr>
          <w:noProof/>
        </w:rPr>
        <w:fldChar w:fldCharType="separate"/>
      </w:r>
      <w:r>
        <w:rPr>
          <w:noProof/>
        </w:rPr>
        <w:t>99</w:t>
      </w:r>
      <w:r>
        <w:rPr>
          <w:noProof/>
        </w:rPr>
        <w:fldChar w:fldCharType="end"/>
      </w:r>
    </w:p>
    <w:p w14:paraId="08C9C250" w14:textId="5B0E56E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_Toc139374533 \h </w:instrText>
      </w:r>
      <w:r>
        <w:rPr>
          <w:noProof/>
        </w:rPr>
      </w:r>
      <w:r>
        <w:rPr>
          <w:noProof/>
        </w:rPr>
        <w:fldChar w:fldCharType="separate"/>
      </w:r>
      <w:r>
        <w:rPr>
          <w:noProof/>
        </w:rPr>
        <w:t>100</w:t>
      </w:r>
      <w:r>
        <w:rPr>
          <w:noProof/>
        </w:rPr>
        <w:fldChar w:fldCharType="end"/>
      </w:r>
    </w:p>
    <w:p w14:paraId="3F303734" w14:textId="3B366F7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_Toc139374534 \h </w:instrText>
      </w:r>
      <w:r>
        <w:rPr>
          <w:noProof/>
        </w:rPr>
      </w:r>
      <w:r>
        <w:rPr>
          <w:noProof/>
        </w:rPr>
        <w:fldChar w:fldCharType="separate"/>
      </w:r>
      <w:r>
        <w:rPr>
          <w:noProof/>
        </w:rPr>
        <w:t>100</w:t>
      </w:r>
      <w:r>
        <w:rPr>
          <w:noProof/>
        </w:rPr>
        <w:fldChar w:fldCharType="end"/>
      </w:r>
    </w:p>
    <w:p w14:paraId="37C28BF3" w14:textId="5C3D5B4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unsubscribe</w:t>
      </w:r>
      <w:r>
        <w:rPr>
          <w:noProof/>
        </w:rPr>
        <w:tab/>
      </w:r>
      <w:r>
        <w:rPr>
          <w:noProof/>
        </w:rPr>
        <w:fldChar w:fldCharType="begin" w:fldLock="1"/>
      </w:r>
      <w:r>
        <w:rPr>
          <w:noProof/>
        </w:rPr>
        <w:instrText xml:space="preserve"> PAGEREF _Toc139374535 \h </w:instrText>
      </w:r>
      <w:r>
        <w:rPr>
          <w:noProof/>
        </w:rPr>
      </w:r>
      <w:r>
        <w:rPr>
          <w:noProof/>
        </w:rPr>
        <w:fldChar w:fldCharType="separate"/>
      </w:r>
      <w:r>
        <w:rPr>
          <w:noProof/>
        </w:rPr>
        <w:t>100</w:t>
      </w:r>
      <w:r>
        <w:rPr>
          <w:noProof/>
        </w:rPr>
        <w:fldChar w:fldCharType="end"/>
      </w:r>
    </w:p>
    <w:p w14:paraId="3D7FBCBF" w14:textId="7C33EC8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_Toc139374536 \h </w:instrText>
      </w:r>
      <w:r>
        <w:rPr>
          <w:noProof/>
        </w:rPr>
      </w:r>
      <w:r>
        <w:rPr>
          <w:noProof/>
        </w:rPr>
        <w:fldChar w:fldCharType="separate"/>
      </w:r>
      <w:r>
        <w:rPr>
          <w:noProof/>
        </w:rPr>
        <w:t>100</w:t>
      </w:r>
      <w:r>
        <w:rPr>
          <w:noProof/>
        </w:rPr>
        <w:fldChar w:fldCharType="end"/>
      </w:r>
    </w:p>
    <w:p w14:paraId="6878D290" w14:textId="21F2A71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_Toc139374537 \h </w:instrText>
      </w:r>
      <w:r>
        <w:rPr>
          <w:noProof/>
        </w:rPr>
      </w:r>
      <w:r>
        <w:rPr>
          <w:noProof/>
        </w:rPr>
        <w:fldChar w:fldCharType="separate"/>
      </w:r>
      <w:r>
        <w:rPr>
          <w:noProof/>
        </w:rPr>
        <w:t>100</w:t>
      </w:r>
      <w:r>
        <w:rPr>
          <w:noProof/>
        </w:rPr>
        <w:fldChar w:fldCharType="end"/>
      </w:r>
    </w:p>
    <w:p w14:paraId="7E32BCB8" w14:textId="7F3022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_Toc139374538 \h </w:instrText>
      </w:r>
      <w:r>
        <w:rPr>
          <w:noProof/>
        </w:rPr>
      </w:r>
      <w:r>
        <w:rPr>
          <w:noProof/>
        </w:rPr>
        <w:fldChar w:fldCharType="separate"/>
      </w:r>
      <w:r>
        <w:rPr>
          <w:noProof/>
        </w:rPr>
        <w:t>100</w:t>
      </w:r>
      <w:r>
        <w:rPr>
          <w:noProof/>
        </w:rPr>
        <w:fldChar w:fldCharType="end"/>
      </w:r>
    </w:p>
    <w:p w14:paraId="7B7ED9F3" w14:textId="24F490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_Toc139374539 \h </w:instrText>
      </w:r>
      <w:r>
        <w:rPr>
          <w:noProof/>
        </w:rPr>
      </w:r>
      <w:r>
        <w:rPr>
          <w:noProof/>
        </w:rPr>
        <w:fldChar w:fldCharType="separate"/>
      </w:r>
      <w:r>
        <w:rPr>
          <w:noProof/>
        </w:rPr>
        <w:t>100</w:t>
      </w:r>
      <w:r>
        <w:rPr>
          <w:noProof/>
        </w:rPr>
        <w:fldChar w:fldCharType="end"/>
      </w:r>
    </w:p>
    <w:p w14:paraId="4C7C29E6" w14:textId="579F7A9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listAvailableFiles</w:t>
      </w:r>
      <w:r>
        <w:rPr>
          <w:noProof/>
        </w:rPr>
        <w:tab/>
      </w:r>
      <w:r>
        <w:rPr>
          <w:noProof/>
        </w:rPr>
        <w:fldChar w:fldCharType="begin" w:fldLock="1"/>
      </w:r>
      <w:r>
        <w:rPr>
          <w:noProof/>
        </w:rPr>
        <w:instrText xml:space="preserve"> PAGEREF _Toc139374540 \h </w:instrText>
      </w:r>
      <w:r>
        <w:rPr>
          <w:noProof/>
        </w:rPr>
      </w:r>
      <w:r>
        <w:rPr>
          <w:noProof/>
        </w:rPr>
        <w:fldChar w:fldCharType="separate"/>
      </w:r>
      <w:r>
        <w:rPr>
          <w:noProof/>
        </w:rPr>
        <w:t>101</w:t>
      </w:r>
      <w:r>
        <w:rPr>
          <w:noProof/>
        </w:rPr>
        <w:fldChar w:fldCharType="end"/>
      </w:r>
    </w:p>
    <w:p w14:paraId="526048AD" w14:textId="50D069A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_Toc139374541 \h </w:instrText>
      </w:r>
      <w:r>
        <w:rPr>
          <w:noProof/>
        </w:rPr>
      </w:r>
      <w:r>
        <w:rPr>
          <w:noProof/>
        </w:rPr>
        <w:fldChar w:fldCharType="separate"/>
      </w:r>
      <w:r>
        <w:rPr>
          <w:noProof/>
        </w:rPr>
        <w:t>101</w:t>
      </w:r>
      <w:r>
        <w:rPr>
          <w:noProof/>
        </w:rPr>
        <w:fldChar w:fldCharType="end"/>
      </w:r>
    </w:p>
    <w:p w14:paraId="52D0F2CF" w14:textId="7FE8FC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_Toc139374542 \h </w:instrText>
      </w:r>
      <w:r>
        <w:rPr>
          <w:noProof/>
        </w:rPr>
      </w:r>
      <w:r>
        <w:rPr>
          <w:noProof/>
        </w:rPr>
        <w:fldChar w:fldCharType="separate"/>
      </w:r>
      <w:r>
        <w:rPr>
          <w:noProof/>
        </w:rPr>
        <w:t>101</w:t>
      </w:r>
      <w:r>
        <w:rPr>
          <w:noProof/>
        </w:rPr>
        <w:fldChar w:fldCharType="end"/>
      </w:r>
    </w:p>
    <w:p w14:paraId="34FFC07F" w14:textId="5407B7B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_Toc139374543 \h </w:instrText>
      </w:r>
      <w:r>
        <w:rPr>
          <w:noProof/>
        </w:rPr>
      </w:r>
      <w:r>
        <w:rPr>
          <w:noProof/>
        </w:rPr>
        <w:fldChar w:fldCharType="separate"/>
      </w:r>
      <w:r>
        <w:rPr>
          <w:noProof/>
        </w:rPr>
        <w:t>101</w:t>
      </w:r>
      <w:r>
        <w:rPr>
          <w:noProof/>
        </w:rPr>
        <w:fldChar w:fldCharType="end"/>
      </w:r>
    </w:p>
    <w:p w14:paraId="5288A50C" w14:textId="4FB0315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_Toc139374544 \h </w:instrText>
      </w:r>
      <w:r>
        <w:rPr>
          <w:noProof/>
        </w:rPr>
      </w:r>
      <w:r>
        <w:rPr>
          <w:noProof/>
        </w:rPr>
        <w:fldChar w:fldCharType="separate"/>
      </w:r>
      <w:r>
        <w:rPr>
          <w:noProof/>
        </w:rPr>
        <w:t>101</w:t>
      </w:r>
      <w:r>
        <w:rPr>
          <w:noProof/>
        </w:rPr>
        <w:fldChar w:fldCharType="end"/>
      </w:r>
    </w:p>
    <w:p w14:paraId="5F30A030" w14:textId="23AB4E4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_Toc139374545 \h </w:instrText>
      </w:r>
      <w:r>
        <w:rPr>
          <w:noProof/>
        </w:rPr>
      </w:r>
      <w:r>
        <w:rPr>
          <w:noProof/>
        </w:rPr>
        <w:fldChar w:fldCharType="separate"/>
      </w:r>
      <w:r>
        <w:rPr>
          <w:noProof/>
        </w:rPr>
        <w:t>101</w:t>
      </w:r>
      <w:r>
        <w:rPr>
          <w:noProof/>
        </w:rPr>
        <w:fldChar w:fldCharType="end"/>
      </w:r>
    </w:p>
    <w:p w14:paraId="677E41AE" w14:textId="25F009CD"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_Toc139374546 \h </w:instrText>
      </w:r>
      <w:r>
        <w:rPr>
          <w:noProof/>
        </w:rPr>
      </w:r>
      <w:r>
        <w:rPr>
          <w:noProof/>
        </w:rPr>
        <w:fldChar w:fldCharType="separate"/>
      </w:r>
      <w:r>
        <w:rPr>
          <w:noProof/>
        </w:rPr>
        <w:t>102</w:t>
      </w:r>
      <w:r>
        <w:rPr>
          <w:noProof/>
        </w:rPr>
        <w:fldChar w:fldCharType="end"/>
      </w:r>
    </w:p>
    <w:p w14:paraId="71AA8DCB" w14:textId="3DAFE3BB"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_Toc139374547 \h </w:instrText>
      </w:r>
      <w:r>
        <w:rPr>
          <w:noProof/>
        </w:rPr>
      </w:r>
      <w:r>
        <w:rPr>
          <w:noProof/>
        </w:rPr>
        <w:fldChar w:fldCharType="separate"/>
      </w:r>
      <w:r>
        <w:rPr>
          <w:noProof/>
        </w:rPr>
        <w:t>102</w:t>
      </w:r>
      <w:r>
        <w:rPr>
          <w:noProof/>
        </w:rPr>
        <w:fldChar w:fldCharType="end"/>
      </w:r>
    </w:p>
    <w:p w14:paraId="370E9FEE" w14:textId="1EEDA48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_Toc139374548 \h </w:instrText>
      </w:r>
      <w:r>
        <w:rPr>
          <w:noProof/>
        </w:rPr>
      </w:r>
      <w:r>
        <w:rPr>
          <w:noProof/>
        </w:rPr>
        <w:fldChar w:fldCharType="separate"/>
      </w:r>
      <w:r>
        <w:rPr>
          <w:noProof/>
        </w:rPr>
        <w:t>102</w:t>
      </w:r>
      <w:r>
        <w:rPr>
          <w:noProof/>
        </w:rPr>
        <w:fldChar w:fldCharType="end"/>
      </w:r>
    </w:p>
    <w:p w14:paraId="471A389D" w14:textId="679B042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_Toc139374549 \h </w:instrText>
      </w:r>
      <w:r>
        <w:rPr>
          <w:noProof/>
        </w:rPr>
      </w:r>
      <w:r>
        <w:rPr>
          <w:noProof/>
        </w:rPr>
        <w:fldChar w:fldCharType="separate"/>
      </w:r>
      <w:r>
        <w:rPr>
          <w:noProof/>
        </w:rPr>
        <w:t>102</w:t>
      </w:r>
      <w:r>
        <w:rPr>
          <w:noProof/>
        </w:rPr>
        <w:fldChar w:fldCharType="end"/>
      </w:r>
    </w:p>
    <w:p w14:paraId="53FABFFE" w14:textId="3E598CD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_Toc139374550 \h </w:instrText>
      </w:r>
      <w:r>
        <w:rPr>
          <w:noProof/>
        </w:rPr>
      </w:r>
      <w:r>
        <w:rPr>
          <w:noProof/>
        </w:rPr>
        <w:fldChar w:fldCharType="separate"/>
      </w:r>
      <w:r>
        <w:rPr>
          <w:noProof/>
        </w:rPr>
        <w:t>102</w:t>
      </w:r>
      <w:r>
        <w:rPr>
          <w:noProof/>
        </w:rPr>
        <w:fldChar w:fldCharType="end"/>
      </w:r>
    </w:p>
    <w:p w14:paraId="55A44EC3" w14:textId="60DFAD0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_Toc139374551 \h </w:instrText>
      </w:r>
      <w:r>
        <w:rPr>
          <w:noProof/>
        </w:rPr>
      </w:r>
      <w:r>
        <w:rPr>
          <w:noProof/>
        </w:rPr>
        <w:fldChar w:fldCharType="separate"/>
      </w:r>
      <w:r>
        <w:rPr>
          <w:noProof/>
        </w:rPr>
        <w:t>102</w:t>
      </w:r>
      <w:r>
        <w:rPr>
          <w:noProof/>
        </w:rPr>
        <w:fldChar w:fldCharType="end"/>
      </w:r>
    </w:p>
    <w:p w14:paraId="1B6E605D" w14:textId="4A9134C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_Toc139374552 \h </w:instrText>
      </w:r>
      <w:r>
        <w:rPr>
          <w:noProof/>
        </w:rPr>
      </w:r>
      <w:r>
        <w:rPr>
          <w:noProof/>
        </w:rPr>
        <w:fldChar w:fldCharType="separate"/>
      </w:r>
      <w:r>
        <w:rPr>
          <w:noProof/>
        </w:rPr>
        <w:t>102</w:t>
      </w:r>
      <w:r>
        <w:rPr>
          <w:noProof/>
        </w:rPr>
        <w:fldChar w:fldCharType="end"/>
      </w:r>
    </w:p>
    <w:p w14:paraId="74739B3C" w14:textId="554E1D8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_Toc139374553 \h </w:instrText>
      </w:r>
      <w:r>
        <w:rPr>
          <w:noProof/>
        </w:rPr>
      </w:r>
      <w:r>
        <w:rPr>
          <w:noProof/>
        </w:rPr>
        <w:fldChar w:fldCharType="separate"/>
      </w:r>
      <w:r>
        <w:rPr>
          <w:noProof/>
        </w:rPr>
        <w:t>103</w:t>
      </w:r>
      <w:r>
        <w:rPr>
          <w:noProof/>
        </w:rPr>
        <w:fldChar w:fldCharType="end"/>
      </w:r>
    </w:p>
    <w:p w14:paraId="121749A1" w14:textId="507A34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_Toc139374554 \h </w:instrText>
      </w:r>
      <w:r>
        <w:rPr>
          <w:noProof/>
        </w:rPr>
      </w:r>
      <w:r>
        <w:rPr>
          <w:noProof/>
        </w:rPr>
        <w:fldChar w:fldCharType="separate"/>
      </w:r>
      <w:r>
        <w:rPr>
          <w:noProof/>
        </w:rPr>
        <w:t>103</w:t>
      </w:r>
      <w:r>
        <w:rPr>
          <w:noProof/>
        </w:rPr>
        <w:fldChar w:fldCharType="end"/>
      </w:r>
    </w:p>
    <w:p w14:paraId="227070A5" w14:textId="422E7B8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_Toc139374555 \h </w:instrText>
      </w:r>
      <w:r>
        <w:rPr>
          <w:noProof/>
        </w:rPr>
      </w:r>
      <w:r>
        <w:rPr>
          <w:noProof/>
        </w:rPr>
        <w:fldChar w:fldCharType="separate"/>
      </w:r>
      <w:r>
        <w:rPr>
          <w:noProof/>
        </w:rPr>
        <w:t>104</w:t>
      </w:r>
      <w:r>
        <w:rPr>
          <w:noProof/>
        </w:rPr>
        <w:fldChar w:fldCharType="end"/>
      </w:r>
    </w:p>
    <w:p w14:paraId="4E9E2489" w14:textId="005E00D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_Toc139374556 \h </w:instrText>
      </w:r>
      <w:r>
        <w:rPr>
          <w:noProof/>
        </w:rPr>
      </w:r>
      <w:r>
        <w:rPr>
          <w:noProof/>
        </w:rPr>
        <w:fldChar w:fldCharType="separate"/>
      </w:r>
      <w:r>
        <w:rPr>
          <w:noProof/>
        </w:rPr>
        <w:t>104</w:t>
      </w:r>
      <w:r>
        <w:rPr>
          <w:noProof/>
        </w:rPr>
        <w:fldChar w:fldCharType="end"/>
      </w:r>
    </w:p>
    <w:p w14:paraId="23EC7742" w14:textId="4EE5D3D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_Toc139374557 \h </w:instrText>
      </w:r>
      <w:r>
        <w:rPr>
          <w:noProof/>
        </w:rPr>
      </w:r>
      <w:r>
        <w:rPr>
          <w:noProof/>
        </w:rPr>
        <w:fldChar w:fldCharType="separate"/>
      </w:r>
      <w:r>
        <w:rPr>
          <w:noProof/>
        </w:rPr>
        <w:t>105</w:t>
      </w:r>
      <w:r>
        <w:rPr>
          <w:noProof/>
        </w:rPr>
        <w:fldChar w:fldCharType="end"/>
      </w:r>
    </w:p>
    <w:p w14:paraId="41A7F080" w14:textId="3AAE7AB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_Toc139374558 \h </w:instrText>
      </w:r>
      <w:r>
        <w:rPr>
          <w:noProof/>
        </w:rPr>
      </w:r>
      <w:r>
        <w:rPr>
          <w:noProof/>
        </w:rPr>
        <w:fldChar w:fldCharType="separate"/>
      </w:r>
      <w:r>
        <w:rPr>
          <w:noProof/>
        </w:rPr>
        <w:t>105</w:t>
      </w:r>
      <w:r>
        <w:rPr>
          <w:noProof/>
        </w:rPr>
        <w:fldChar w:fldCharType="end"/>
      </w:r>
    </w:p>
    <w:p w14:paraId="62C229F3" w14:textId="4723EF4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_Toc139374559 \h </w:instrText>
      </w:r>
      <w:r>
        <w:rPr>
          <w:noProof/>
        </w:rPr>
      </w:r>
      <w:r>
        <w:rPr>
          <w:noProof/>
        </w:rPr>
        <w:fldChar w:fldCharType="separate"/>
      </w:r>
      <w:r>
        <w:rPr>
          <w:noProof/>
        </w:rPr>
        <w:t>105</w:t>
      </w:r>
      <w:r>
        <w:rPr>
          <w:noProof/>
        </w:rPr>
        <w:fldChar w:fldCharType="end"/>
      </w:r>
    </w:p>
    <w:p w14:paraId="4DD04C1B" w14:textId="0536D11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_Toc139374560 \h </w:instrText>
      </w:r>
      <w:r>
        <w:rPr>
          <w:noProof/>
        </w:rPr>
      </w:r>
      <w:r>
        <w:rPr>
          <w:noProof/>
        </w:rPr>
        <w:fldChar w:fldCharType="separate"/>
      </w:r>
      <w:r>
        <w:rPr>
          <w:noProof/>
        </w:rPr>
        <w:t>105</w:t>
      </w:r>
      <w:r>
        <w:rPr>
          <w:noProof/>
        </w:rPr>
        <w:fldChar w:fldCharType="end"/>
      </w:r>
    </w:p>
    <w:p w14:paraId="4B04992D" w14:textId="1FE2611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_Toc139374561 \h </w:instrText>
      </w:r>
      <w:r>
        <w:rPr>
          <w:noProof/>
        </w:rPr>
      </w:r>
      <w:r>
        <w:rPr>
          <w:noProof/>
        </w:rPr>
        <w:fldChar w:fldCharType="separate"/>
      </w:r>
      <w:r>
        <w:rPr>
          <w:noProof/>
        </w:rPr>
        <w:t>105</w:t>
      </w:r>
      <w:r>
        <w:rPr>
          <w:noProof/>
        </w:rPr>
        <w:fldChar w:fldCharType="end"/>
      </w:r>
    </w:p>
    <w:p w14:paraId="0A75265F" w14:textId="06C194C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_Toc139374562 \h </w:instrText>
      </w:r>
      <w:r>
        <w:rPr>
          <w:noProof/>
        </w:rPr>
      </w:r>
      <w:r>
        <w:rPr>
          <w:noProof/>
        </w:rPr>
        <w:fldChar w:fldCharType="separate"/>
      </w:r>
      <w:r>
        <w:rPr>
          <w:noProof/>
        </w:rPr>
        <w:t>106</w:t>
      </w:r>
      <w:r>
        <w:rPr>
          <w:noProof/>
        </w:rPr>
        <w:fldChar w:fldCharType="end"/>
      </w:r>
    </w:p>
    <w:p w14:paraId="4B4DC7E1" w14:textId="41CAA7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_Toc139374563 \h </w:instrText>
      </w:r>
      <w:r>
        <w:rPr>
          <w:noProof/>
        </w:rPr>
      </w:r>
      <w:r>
        <w:rPr>
          <w:noProof/>
        </w:rPr>
        <w:fldChar w:fldCharType="separate"/>
      </w:r>
      <w:r>
        <w:rPr>
          <w:noProof/>
        </w:rPr>
        <w:t>106</w:t>
      </w:r>
      <w:r>
        <w:rPr>
          <w:noProof/>
        </w:rPr>
        <w:fldChar w:fldCharType="end"/>
      </w:r>
    </w:p>
    <w:p w14:paraId="01F9D384" w14:textId="22B3FC6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_Toc139374564 \h </w:instrText>
      </w:r>
      <w:r>
        <w:rPr>
          <w:noProof/>
        </w:rPr>
      </w:r>
      <w:r>
        <w:rPr>
          <w:noProof/>
        </w:rPr>
        <w:fldChar w:fldCharType="separate"/>
      </w:r>
      <w:r>
        <w:rPr>
          <w:noProof/>
        </w:rPr>
        <w:t>106</w:t>
      </w:r>
      <w:r>
        <w:rPr>
          <w:noProof/>
        </w:rPr>
        <w:fldChar w:fldCharType="end"/>
      </w:r>
    </w:p>
    <w:p w14:paraId="68341B15" w14:textId="6CB38AC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_Toc139374565 \h </w:instrText>
      </w:r>
      <w:r>
        <w:rPr>
          <w:noProof/>
        </w:rPr>
      </w:r>
      <w:r>
        <w:rPr>
          <w:noProof/>
        </w:rPr>
        <w:fldChar w:fldCharType="separate"/>
      </w:r>
      <w:r>
        <w:rPr>
          <w:noProof/>
        </w:rPr>
        <w:t>106</w:t>
      </w:r>
      <w:r>
        <w:rPr>
          <w:noProof/>
        </w:rPr>
        <w:fldChar w:fldCharType="end"/>
      </w:r>
    </w:p>
    <w:p w14:paraId="31FFF44F" w14:textId="160BC97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_Toc139374566 \h </w:instrText>
      </w:r>
      <w:r>
        <w:rPr>
          <w:noProof/>
        </w:rPr>
      </w:r>
      <w:r>
        <w:rPr>
          <w:noProof/>
        </w:rPr>
        <w:fldChar w:fldCharType="separate"/>
      </w:r>
      <w:r>
        <w:rPr>
          <w:noProof/>
        </w:rPr>
        <w:t>106</w:t>
      </w:r>
      <w:r>
        <w:rPr>
          <w:noProof/>
        </w:rPr>
        <w:fldChar w:fldCharType="end"/>
      </w:r>
    </w:p>
    <w:p w14:paraId="434C58F6" w14:textId="5196C62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_Toc139374567 \h </w:instrText>
      </w:r>
      <w:r>
        <w:rPr>
          <w:noProof/>
        </w:rPr>
      </w:r>
      <w:r>
        <w:rPr>
          <w:noProof/>
        </w:rPr>
        <w:fldChar w:fldCharType="separate"/>
      </w:r>
      <w:r>
        <w:rPr>
          <w:noProof/>
        </w:rPr>
        <w:t>107</w:t>
      </w:r>
      <w:r>
        <w:rPr>
          <w:noProof/>
        </w:rPr>
        <w:fldChar w:fldCharType="end"/>
      </w:r>
    </w:p>
    <w:p w14:paraId="62FD9C2C" w14:textId="680DA49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_Toc139374568 \h </w:instrText>
      </w:r>
      <w:r>
        <w:rPr>
          <w:noProof/>
        </w:rPr>
      </w:r>
      <w:r>
        <w:rPr>
          <w:noProof/>
        </w:rPr>
        <w:fldChar w:fldCharType="separate"/>
      </w:r>
      <w:r>
        <w:rPr>
          <w:noProof/>
        </w:rPr>
        <w:t>107</w:t>
      </w:r>
      <w:r>
        <w:rPr>
          <w:noProof/>
        </w:rPr>
        <w:fldChar w:fldCharType="end"/>
      </w:r>
    </w:p>
    <w:p w14:paraId="365D36C7" w14:textId="6863485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_Toc139374569 \h </w:instrText>
      </w:r>
      <w:r>
        <w:rPr>
          <w:noProof/>
        </w:rPr>
      </w:r>
      <w:r>
        <w:rPr>
          <w:noProof/>
        </w:rPr>
        <w:fldChar w:fldCharType="separate"/>
      </w:r>
      <w:r>
        <w:rPr>
          <w:noProof/>
        </w:rPr>
        <w:t>107</w:t>
      </w:r>
      <w:r>
        <w:rPr>
          <w:noProof/>
        </w:rPr>
        <w:fldChar w:fldCharType="end"/>
      </w:r>
    </w:p>
    <w:p w14:paraId="310B2E43" w14:textId="15511D8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_Toc139374570 \h </w:instrText>
      </w:r>
      <w:r>
        <w:rPr>
          <w:noProof/>
        </w:rPr>
      </w:r>
      <w:r>
        <w:rPr>
          <w:noProof/>
        </w:rPr>
        <w:fldChar w:fldCharType="separate"/>
      </w:r>
      <w:r>
        <w:rPr>
          <w:noProof/>
        </w:rPr>
        <w:t>107</w:t>
      </w:r>
      <w:r>
        <w:rPr>
          <w:noProof/>
        </w:rPr>
        <w:fldChar w:fldCharType="end"/>
      </w:r>
    </w:p>
    <w:p w14:paraId="14FA7C23" w14:textId="7E19D4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_Toc139374571 \h </w:instrText>
      </w:r>
      <w:r>
        <w:rPr>
          <w:noProof/>
        </w:rPr>
      </w:r>
      <w:r>
        <w:rPr>
          <w:noProof/>
        </w:rPr>
        <w:fldChar w:fldCharType="separate"/>
      </w:r>
      <w:r>
        <w:rPr>
          <w:noProof/>
        </w:rPr>
        <w:t>107</w:t>
      </w:r>
      <w:r>
        <w:rPr>
          <w:noProof/>
        </w:rPr>
        <w:fldChar w:fldCharType="end"/>
      </w:r>
    </w:p>
    <w:p w14:paraId="6878FC3E" w14:textId="40873B4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_Toc139374572 \h </w:instrText>
      </w:r>
      <w:r>
        <w:rPr>
          <w:noProof/>
        </w:rPr>
      </w:r>
      <w:r>
        <w:rPr>
          <w:noProof/>
        </w:rPr>
        <w:fldChar w:fldCharType="separate"/>
      </w:r>
      <w:r>
        <w:rPr>
          <w:noProof/>
        </w:rPr>
        <w:t>108</w:t>
      </w:r>
      <w:r>
        <w:rPr>
          <w:noProof/>
        </w:rPr>
        <w:fldChar w:fldCharType="end"/>
      </w:r>
    </w:p>
    <w:p w14:paraId="0471B2D7" w14:textId="72E37F0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_Toc139374573 \h </w:instrText>
      </w:r>
      <w:r>
        <w:rPr>
          <w:noProof/>
        </w:rPr>
      </w:r>
      <w:r>
        <w:rPr>
          <w:noProof/>
        </w:rPr>
        <w:fldChar w:fldCharType="separate"/>
      </w:r>
      <w:r>
        <w:rPr>
          <w:noProof/>
        </w:rPr>
        <w:t>110</w:t>
      </w:r>
      <w:r>
        <w:rPr>
          <w:noProof/>
        </w:rPr>
        <w:fldChar w:fldCharType="end"/>
      </w:r>
    </w:p>
    <w:p w14:paraId="18E68D31" w14:textId="634EFF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_Toc139374574 \h </w:instrText>
      </w:r>
      <w:r>
        <w:rPr>
          <w:noProof/>
        </w:rPr>
      </w:r>
      <w:r>
        <w:rPr>
          <w:noProof/>
        </w:rPr>
        <w:fldChar w:fldCharType="separate"/>
      </w:r>
      <w:r>
        <w:rPr>
          <w:noProof/>
        </w:rPr>
        <w:t>110</w:t>
      </w:r>
      <w:r>
        <w:rPr>
          <w:noProof/>
        </w:rPr>
        <w:fldChar w:fldCharType="end"/>
      </w:r>
    </w:p>
    <w:p w14:paraId="5FC35549" w14:textId="5EEF7C1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_Toc139374575 \h </w:instrText>
      </w:r>
      <w:r>
        <w:rPr>
          <w:noProof/>
        </w:rPr>
      </w:r>
      <w:r>
        <w:rPr>
          <w:noProof/>
        </w:rPr>
        <w:fldChar w:fldCharType="separate"/>
      </w:r>
      <w:r>
        <w:rPr>
          <w:noProof/>
        </w:rPr>
        <w:t>110</w:t>
      </w:r>
      <w:r>
        <w:rPr>
          <w:noProof/>
        </w:rPr>
        <w:fldChar w:fldCharType="end"/>
      </w:r>
    </w:p>
    <w:p w14:paraId="63ABAC1B" w14:textId="0DEEEF4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_Toc139374576 \h </w:instrText>
      </w:r>
      <w:r>
        <w:rPr>
          <w:noProof/>
        </w:rPr>
      </w:r>
      <w:r>
        <w:rPr>
          <w:noProof/>
        </w:rPr>
        <w:fldChar w:fldCharType="separate"/>
      </w:r>
      <w:r>
        <w:rPr>
          <w:noProof/>
        </w:rPr>
        <w:t>110</w:t>
      </w:r>
      <w:r>
        <w:rPr>
          <w:noProof/>
        </w:rPr>
        <w:fldChar w:fldCharType="end"/>
      </w:r>
    </w:p>
    <w:p w14:paraId="4BF678CD" w14:textId="256AEEE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_Toc139374577 \h </w:instrText>
      </w:r>
      <w:r>
        <w:rPr>
          <w:noProof/>
        </w:rPr>
      </w:r>
      <w:r>
        <w:rPr>
          <w:noProof/>
        </w:rPr>
        <w:fldChar w:fldCharType="separate"/>
      </w:r>
      <w:r>
        <w:rPr>
          <w:noProof/>
        </w:rPr>
        <w:t>110</w:t>
      </w:r>
      <w:r>
        <w:rPr>
          <w:noProof/>
        </w:rPr>
        <w:fldChar w:fldCharType="end"/>
      </w:r>
    </w:p>
    <w:p w14:paraId="49852704" w14:textId="2334CB3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_Toc139374578 \h </w:instrText>
      </w:r>
      <w:r>
        <w:rPr>
          <w:noProof/>
        </w:rPr>
      </w:r>
      <w:r>
        <w:rPr>
          <w:noProof/>
        </w:rPr>
        <w:fldChar w:fldCharType="separate"/>
      </w:r>
      <w:r>
        <w:rPr>
          <w:noProof/>
        </w:rPr>
        <w:t>110</w:t>
      </w:r>
      <w:r>
        <w:rPr>
          <w:noProof/>
        </w:rPr>
        <w:fldChar w:fldCharType="end"/>
      </w:r>
    </w:p>
    <w:p w14:paraId="1436966D" w14:textId="08FCE3B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_Toc139374579 \h </w:instrText>
      </w:r>
      <w:r>
        <w:rPr>
          <w:noProof/>
        </w:rPr>
      </w:r>
      <w:r>
        <w:rPr>
          <w:noProof/>
        </w:rPr>
        <w:fldChar w:fldCharType="separate"/>
      </w:r>
      <w:r>
        <w:rPr>
          <w:noProof/>
        </w:rPr>
        <w:t>111</w:t>
      </w:r>
      <w:r>
        <w:rPr>
          <w:noProof/>
        </w:rPr>
        <w:fldChar w:fldCharType="end"/>
      </w:r>
    </w:p>
    <w:p w14:paraId="0D35A280" w14:textId="621DE0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_Toc139374580 \h </w:instrText>
      </w:r>
      <w:r>
        <w:rPr>
          <w:noProof/>
        </w:rPr>
      </w:r>
      <w:r>
        <w:rPr>
          <w:noProof/>
        </w:rPr>
        <w:fldChar w:fldCharType="separate"/>
      </w:r>
      <w:r>
        <w:rPr>
          <w:noProof/>
        </w:rPr>
        <w:t>111</w:t>
      </w:r>
      <w:r>
        <w:rPr>
          <w:noProof/>
        </w:rPr>
        <w:fldChar w:fldCharType="end"/>
      </w:r>
    </w:p>
    <w:p w14:paraId="5DA7C63D" w14:textId="5371FA1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_Toc139374581 \h </w:instrText>
      </w:r>
      <w:r>
        <w:rPr>
          <w:noProof/>
        </w:rPr>
      </w:r>
      <w:r>
        <w:rPr>
          <w:noProof/>
        </w:rPr>
        <w:fldChar w:fldCharType="separate"/>
      </w:r>
      <w:r>
        <w:rPr>
          <w:noProof/>
        </w:rPr>
        <w:t>112</w:t>
      </w:r>
      <w:r>
        <w:rPr>
          <w:noProof/>
        </w:rPr>
        <w:fldChar w:fldCharType="end"/>
      </w:r>
    </w:p>
    <w:p w14:paraId="086D05C7" w14:textId="0A69725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_Toc139374582 \h </w:instrText>
      </w:r>
      <w:r>
        <w:rPr>
          <w:noProof/>
        </w:rPr>
      </w:r>
      <w:r>
        <w:rPr>
          <w:noProof/>
        </w:rPr>
        <w:fldChar w:fldCharType="separate"/>
      </w:r>
      <w:r>
        <w:rPr>
          <w:noProof/>
        </w:rPr>
        <w:t>112</w:t>
      </w:r>
      <w:r>
        <w:rPr>
          <w:noProof/>
        </w:rPr>
        <w:fldChar w:fldCharType="end"/>
      </w:r>
    </w:p>
    <w:p w14:paraId="5983612F" w14:textId="05613EF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_Toc139374583 \h </w:instrText>
      </w:r>
      <w:r>
        <w:rPr>
          <w:noProof/>
        </w:rPr>
      </w:r>
      <w:r>
        <w:rPr>
          <w:noProof/>
        </w:rPr>
        <w:fldChar w:fldCharType="separate"/>
      </w:r>
      <w:r>
        <w:rPr>
          <w:noProof/>
        </w:rPr>
        <w:t>112</w:t>
      </w:r>
      <w:r>
        <w:rPr>
          <w:noProof/>
        </w:rPr>
        <w:fldChar w:fldCharType="end"/>
      </w:r>
    </w:p>
    <w:p w14:paraId="20342344" w14:textId="18BD08E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_Toc139374584 \h </w:instrText>
      </w:r>
      <w:r>
        <w:rPr>
          <w:noProof/>
        </w:rPr>
      </w:r>
      <w:r>
        <w:rPr>
          <w:noProof/>
        </w:rPr>
        <w:fldChar w:fldCharType="separate"/>
      </w:r>
      <w:r>
        <w:rPr>
          <w:noProof/>
        </w:rPr>
        <w:t>112</w:t>
      </w:r>
      <w:r>
        <w:rPr>
          <w:noProof/>
        </w:rPr>
        <w:fldChar w:fldCharType="end"/>
      </w:r>
    </w:p>
    <w:p w14:paraId="0B399D5B" w14:textId="785A46D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E260C1">
        <w:rPr>
          <w:noProof/>
          <w:lang w:val="en-US"/>
        </w:rPr>
        <w:t>Type MoiChange</w:t>
      </w:r>
      <w:r>
        <w:rPr>
          <w:noProof/>
        </w:rPr>
        <w:tab/>
      </w:r>
      <w:r>
        <w:rPr>
          <w:noProof/>
        </w:rPr>
        <w:fldChar w:fldCharType="begin" w:fldLock="1"/>
      </w:r>
      <w:r>
        <w:rPr>
          <w:noProof/>
        </w:rPr>
        <w:instrText xml:space="preserve"> PAGEREF _Toc139374585 \h </w:instrText>
      </w:r>
      <w:r>
        <w:rPr>
          <w:noProof/>
        </w:rPr>
      </w:r>
      <w:r>
        <w:rPr>
          <w:noProof/>
        </w:rPr>
        <w:fldChar w:fldCharType="separate"/>
      </w:r>
      <w:r>
        <w:rPr>
          <w:noProof/>
        </w:rPr>
        <w:t>113</w:t>
      </w:r>
      <w:r>
        <w:rPr>
          <w:noProof/>
        </w:rPr>
        <w:fldChar w:fldCharType="end"/>
      </w:r>
    </w:p>
    <w:p w14:paraId="3C5661A2" w14:textId="756879F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_Toc139374586 \h </w:instrText>
      </w:r>
      <w:r>
        <w:rPr>
          <w:noProof/>
        </w:rPr>
      </w:r>
      <w:r>
        <w:rPr>
          <w:noProof/>
        </w:rPr>
        <w:fldChar w:fldCharType="separate"/>
      </w:r>
      <w:r>
        <w:rPr>
          <w:noProof/>
        </w:rPr>
        <w:t>116</w:t>
      </w:r>
      <w:r>
        <w:rPr>
          <w:noProof/>
        </w:rPr>
        <w:fldChar w:fldCharType="end"/>
      </w:r>
    </w:p>
    <w:p w14:paraId="58EC58D2" w14:textId="4573A5C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_Toc139374587 \h </w:instrText>
      </w:r>
      <w:r>
        <w:rPr>
          <w:noProof/>
        </w:rPr>
      </w:r>
      <w:r>
        <w:rPr>
          <w:noProof/>
        </w:rPr>
        <w:fldChar w:fldCharType="separate"/>
      </w:r>
      <w:r>
        <w:rPr>
          <w:noProof/>
        </w:rPr>
        <w:t>117</w:t>
      </w:r>
      <w:r>
        <w:rPr>
          <w:noProof/>
        </w:rPr>
        <w:fldChar w:fldCharType="end"/>
      </w:r>
    </w:p>
    <w:p w14:paraId="7E184960" w14:textId="04313E3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_Toc139374588 \h </w:instrText>
      </w:r>
      <w:r>
        <w:rPr>
          <w:noProof/>
        </w:rPr>
      </w:r>
      <w:r>
        <w:rPr>
          <w:noProof/>
        </w:rPr>
        <w:fldChar w:fldCharType="separate"/>
      </w:r>
      <w:r>
        <w:rPr>
          <w:noProof/>
        </w:rPr>
        <w:t>118</w:t>
      </w:r>
      <w:r>
        <w:rPr>
          <w:noProof/>
        </w:rPr>
        <w:fldChar w:fldCharType="end"/>
      </w:r>
    </w:p>
    <w:p w14:paraId="04C3E6F5" w14:textId="5D95DB2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eastAsia="SimSun"/>
          <w:noProof/>
          <w:lang w:val="en-US" w:eastAsia="zh-CN"/>
        </w:rPr>
        <w:t>NotifyMoiChanges</w:t>
      </w:r>
      <w:r>
        <w:rPr>
          <w:noProof/>
        </w:rPr>
        <w:tab/>
      </w:r>
      <w:r>
        <w:rPr>
          <w:noProof/>
        </w:rPr>
        <w:fldChar w:fldCharType="begin" w:fldLock="1"/>
      </w:r>
      <w:r>
        <w:rPr>
          <w:noProof/>
        </w:rPr>
        <w:instrText xml:space="preserve"> PAGEREF _Toc139374589 \h </w:instrText>
      </w:r>
      <w:r>
        <w:rPr>
          <w:noProof/>
        </w:rPr>
      </w:r>
      <w:r>
        <w:rPr>
          <w:noProof/>
        </w:rPr>
        <w:fldChar w:fldCharType="separate"/>
      </w:r>
      <w:r>
        <w:rPr>
          <w:noProof/>
        </w:rPr>
        <w:t>119</w:t>
      </w:r>
      <w:r>
        <w:rPr>
          <w:noProof/>
        </w:rPr>
        <w:fldChar w:fldCharType="end"/>
      </w:r>
    </w:p>
    <w:p w14:paraId="6A7FFAE0" w14:textId="0FB2902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eastAsia="SimSun"/>
          <w:noProof/>
          <w:lang w:val="en-US" w:eastAsia="zh-CN"/>
        </w:rPr>
        <w:t>PatchItem</w:t>
      </w:r>
      <w:r>
        <w:rPr>
          <w:noProof/>
        </w:rPr>
        <w:tab/>
      </w:r>
      <w:r>
        <w:rPr>
          <w:noProof/>
        </w:rPr>
        <w:fldChar w:fldCharType="begin" w:fldLock="1"/>
      </w:r>
      <w:r>
        <w:rPr>
          <w:noProof/>
        </w:rPr>
        <w:instrText xml:space="preserve"> PAGEREF _Toc139374590 \h </w:instrText>
      </w:r>
      <w:r>
        <w:rPr>
          <w:noProof/>
        </w:rPr>
      </w:r>
      <w:r>
        <w:rPr>
          <w:noProof/>
        </w:rPr>
        <w:fldChar w:fldCharType="separate"/>
      </w:r>
      <w:r>
        <w:rPr>
          <w:noProof/>
        </w:rPr>
        <w:t>119</w:t>
      </w:r>
      <w:r>
        <w:rPr>
          <w:noProof/>
        </w:rPr>
        <w:fldChar w:fldCharType="end"/>
      </w:r>
    </w:p>
    <w:p w14:paraId="4AC85437" w14:textId="139BEEB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_Toc139374591 \h </w:instrText>
      </w:r>
      <w:r>
        <w:rPr>
          <w:noProof/>
        </w:rPr>
      </w:r>
      <w:r>
        <w:rPr>
          <w:noProof/>
        </w:rPr>
        <w:fldChar w:fldCharType="separate"/>
      </w:r>
      <w:r>
        <w:rPr>
          <w:noProof/>
        </w:rPr>
        <w:t>119</w:t>
      </w:r>
      <w:r>
        <w:rPr>
          <w:noProof/>
        </w:rPr>
        <w:fldChar w:fldCharType="end"/>
      </w:r>
    </w:p>
    <w:p w14:paraId="0253B0F4" w14:textId="4B0013A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_Toc139374592 \h </w:instrText>
      </w:r>
      <w:r>
        <w:rPr>
          <w:noProof/>
        </w:rPr>
      </w:r>
      <w:r>
        <w:rPr>
          <w:noProof/>
        </w:rPr>
        <w:fldChar w:fldCharType="separate"/>
      </w:r>
      <w:r>
        <w:rPr>
          <w:noProof/>
        </w:rPr>
        <w:t>119</w:t>
      </w:r>
      <w:r>
        <w:rPr>
          <w:noProof/>
        </w:rPr>
        <w:fldChar w:fldCharType="end"/>
      </w:r>
    </w:p>
    <w:p w14:paraId="5FB8347D" w14:textId="7583E95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_Toc139374593 \h </w:instrText>
      </w:r>
      <w:r>
        <w:rPr>
          <w:noProof/>
        </w:rPr>
      </w:r>
      <w:r>
        <w:rPr>
          <w:noProof/>
        </w:rPr>
        <w:fldChar w:fldCharType="separate"/>
      </w:r>
      <w:r>
        <w:rPr>
          <w:noProof/>
        </w:rPr>
        <w:t>119</w:t>
      </w:r>
      <w:r>
        <w:rPr>
          <w:noProof/>
        </w:rPr>
        <w:fldChar w:fldCharType="end"/>
      </w:r>
    </w:p>
    <w:p w14:paraId="38C293ED" w14:textId="1EDF86B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_Toc139374594 \h </w:instrText>
      </w:r>
      <w:r>
        <w:rPr>
          <w:noProof/>
        </w:rPr>
      </w:r>
      <w:r>
        <w:rPr>
          <w:noProof/>
        </w:rPr>
        <w:fldChar w:fldCharType="separate"/>
      </w:r>
      <w:r>
        <w:rPr>
          <w:noProof/>
        </w:rPr>
        <w:t>120</w:t>
      </w:r>
      <w:r>
        <w:rPr>
          <w:noProof/>
        </w:rPr>
        <w:fldChar w:fldCharType="end"/>
      </w:r>
    </w:p>
    <w:p w14:paraId="1BB1C6E3" w14:textId="2069DF56"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_Toc139374595 \h </w:instrText>
      </w:r>
      <w:r>
        <w:rPr>
          <w:noProof/>
        </w:rPr>
      </w:r>
      <w:r>
        <w:rPr>
          <w:noProof/>
        </w:rPr>
        <w:fldChar w:fldCharType="separate"/>
      </w:r>
      <w:r>
        <w:rPr>
          <w:noProof/>
        </w:rPr>
        <w:t>121</w:t>
      </w:r>
      <w:r>
        <w:rPr>
          <w:noProof/>
        </w:rPr>
        <w:fldChar w:fldCharType="end"/>
      </w:r>
    </w:p>
    <w:p w14:paraId="0E27B980" w14:textId="09E6907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_Toc139374596 \h </w:instrText>
      </w:r>
      <w:r>
        <w:rPr>
          <w:noProof/>
        </w:rPr>
      </w:r>
      <w:r>
        <w:rPr>
          <w:noProof/>
        </w:rPr>
        <w:fldChar w:fldCharType="separate"/>
      </w:r>
      <w:r>
        <w:rPr>
          <w:noProof/>
        </w:rPr>
        <w:t>121</w:t>
      </w:r>
      <w:r>
        <w:rPr>
          <w:noProof/>
        </w:rPr>
        <w:fldChar w:fldCharType="end"/>
      </w:r>
    </w:p>
    <w:p w14:paraId="25041E78" w14:textId="102F09A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_Toc139374597 \h </w:instrText>
      </w:r>
      <w:r>
        <w:rPr>
          <w:noProof/>
        </w:rPr>
      </w:r>
      <w:r>
        <w:rPr>
          <w:noProof/>
        </w:rPr>
        <w:fldChar w:fldCharType="separate"/>
      </w:r>
      <w:r>
        <w:rPr>
          <w:noProof/>
        </w:rPr>
        <w:t>121</w:t>
      </w:r>
      <w:r>
        <w:rPr>
          <w:noProof/>
        </w:rPr>
        <w:fldChar w:fldCharType="end"/>
      </w:r>
    </w:p>
    <w:p w14:paraId="2A11B990" w14:textId="7CC7A20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_Toc139374598 \h </w:instrText>
      </w:r>
      <w:r>
        <w:rPr>
          <w:noProof/>
        </w:rPr>
      </w:r>
      <w:r>
        <w:rPr>
          <w:noProof/>
        </w:rPr>
        <w:fldChar w:fldCharType="separate"/>
      </w:r>
      <w:r>
        <w:rPr>
          <w:noProof/>
        </w:rPr>
        <w:t>121</w:t>
      </w:r>
      <w:r>
        <w:rPr>
          <w:noProof/>
        </w:rPr>
        <w:fldChar w:fldCharType="end"/>
      </w:r>
    </w:p>
    <w:p w14:paraId="0508863C" w14:textId="049D163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_Toc139374599 \h </w:instrText>
      </w:r>
      <w:r>
        <w:rPr>
          <w:noProof/>
        </w:rPr>
      </w:r>
      <w:r>
        <w:rPr>
          <w:noProof/>
        </w:rPr>
        <w:fldChar w:fldCharType="separate"/>
      </w:r>
      <w:r>
        <w:rPr>
          <w:noProof/>
        </w:rPr>
        <w:t>121</w:t>
      </w:r>
      <w:r>
        <w:rPr>
          <w:noProof/>
        </w:rPr>
        <w:fldChar w:fldCharType="end"/>
      </w:r>
    </w:p>
    <w:p w14:paraId="331252C3" w14:textId="0ED470C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_Toc139374600 \h </w:instrText>
      </w:r>
      <w:r>
        <w:rPr>
          <w:noProof/>
        </w:rPr>
      </w:r>
      <w:r>
        <w:rPr>
          <w:noProof/>
        </w:rPr>
        <w:fldChar w:fldCharType="separate"/>
      </w:r>
      <w:r>
        <w:rPr>
          <w:noProof/>
        </w:rPr>
        <w:t>121</w:t>
      </w:r>
      <w:r>
        <w:rPr>
          <w:noProof/>
        </w:rPr>
        <w:fldChar w:fldCharType="end"/>
      </w:r>
    </w:p>
    <w:p w14:paraId="60FDC7B2" w14:textId="0ADDD09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_Toc139374601 \h </w:instrText>
      </w:r>
      <w:r>
        <w:rPr>
          <w:noProof/>
        </w:rPr>
      </w:r>
      <w:r>
        <w:rPr>
          <w:noProof/>
        </w:rPr>
        <w:fldChar w:fldCharType="separate"/>
      </w:r>
      <w:r>
        <w:rPr>
          <w:noProof/>
        </w:rPr>
        <w:t>121</w:t>
      </w:r>
      <w:r>
        <w:rPr>
          <w:noProof/>
        </w:rPr>
        <w:fldChar w:fldCharType="end"/>
      </w:r>
    </w:p>
    <w:p w14:paraId="02E2F519" w14:textId="3E77576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_Toc139374602 \h </w:instrText>
      </w:r>
      <w:r>
        <w:rPr>
          <w:noProof/>
        </w:rPr>
      </w:r>
      <w:r>
        <w:rPr>
          <w:noProof/>
        </w:rPr>
        <w:fldChar w:fldCharType="separate"/>
      </w:r>
      <w:r>
        <w:rPr>
          <w:noProof/>
        </w:rPr>
        <w:t>121</w:t>
      </w:r>
      <w:r>
        <w:rPr>
          <w:noProof/>
        </w:rPr>
        <w:fldChar w:fldCharType="end"/>
      </w:r>
    </w:p>
    <w:p w14:paraId="57E1761B" w14:textId="2656FDC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_Toc139374603 \h </w:instrText>
      </w:r>
      <w:r>
        <w:rPr>
          <w:noProof/>
        </w:rPr>
      </w:r>
      <w:r>
        <w:rPr>
          <w:noProof/>
        </w:rPr>
        <w:fldChar w:fldCharType="separate"/>
      </w:r>
      <w:r>
        <w:rPr>
          <w:noProof/>
        </w:rPr>
        <w:t>121</w:t>
      </w:r>
      <w:r>
        <w:rPr>
          <w:noProof/>
        </w:rPr>
        <w:fldChar w:fldCharType="end"/>
      </w:r>
    </w:p>
    <w:p w14:paraId="7F7CC239" w14:textId="44AA95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_Toc139374604 \h </w:instrText>
      </w:r>
      <w:r>
        <w:rPr>
          <w:noProof/>
        </w:rPr>
      </w:r>
      <w:r>
        <w:rPr>
          <w:noProof/>
        </w:rPr>
        <w:fldChar w:fldCharType="separate"/>
      </w:r>
      <w:r>
        <w:rPr>
          <w:noProof/>
        </w:rPr>
        <w:t>121</w:t>
      </w:r>
      <w:r>
        <w:rPr>
          <w:noProof/>
        </w:rPr>
        <w:fldChar w:fldCharType="end"/>
      </w:r>
    </w:p>
    <w:p w14:paraId="7034026F" w14:textId="3961FEA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_Toc139374605 \h </w:instrText>
      </w:r>
      <w:r>
        <w:rPr>
          <w:noProof/>
        </w:rPr>
      </w:r>
      <w:r>
        <w:rPr>
          <w:noProof/>
        </w:rPr>
        <w:fldChar w:fldCharType="separate"/>
      </w:r>
      <w:r>
        <w:rPr>
          <w:noProof/>
        </w:rPr>
        <w:t>121</w:t>
      </w:r>
      <w:r>
        <w:rPr>
          <w:noProof/>
        </w:rPr>
        <w:fldChar w:fldCharType="end"/>
      </w:r>
    </w:p>
    <w:p w14:paraId="164E54BD" w14:textId="7B77957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_Toc139374606 \h </w:instrText>
      </w:r>
      <w:r>
        <w:rPr>
          <w:noProof/>
        </w:rPr>
      </w:r>
      <w:r>
        <w:rPr>
          <w:noProof/>
        </w:rPr>
        <w:fldChar w:fldCharType="separate"/>
      </w:r>
      <w:r>
        <w:rPr>
          <w:noProof/>
        </w:rPr>
        <w:t>121</w:t>
      </w:r>
      <w:r>
        <w:rPr>
          <w:noProof/>
        </w:rPr>
        <w:fldChar w:fldCharType="end"/>
      </w:r>
    </w:p>
    <w:p w14:paraId="5615863D" w14:textId="6236ABC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_Toc139374607 \h </w:instrText>
      </w:r>
      <w:r>
        <w:rPr>
          <w:noProof/>
        </w:rPr>
      </w:r>
      <w:r>
        <w:rPr>
          <w:noProof/>
        </w:rPr>
        <w:fldChar w:fldCharType="separate"/>
      </w:r>
      <w:r>
        <w:rPr>
          <w:noProof/>
        </w:rPr>
        <w:t>122</w:t>
      </w:r>
      <w:r>
        <w:rPr>
          <w:noProof/>
        </w:rPr>
        <w:fldChar w:fldCharType="end"/>
      </w:r>
    </w:p>
    <w:p w14:paraId="12CBB91D" w14:textId="2B29833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_Toc139374608 \h </w:instrText>
      </w:r>
      <w:r>
        <w:rPr>
          <w:noProof/>
        </w:rPr>
      </w:r>
      <w:r>
        <w:rPr>
          <w:noProof/>
        </w:rPr>
        <w:fldChar w:fldCharType="separate"/>
      </w:r>
      <w:r>
        <w:rPr>
          <w:noProof/>
        </w:rPr>
        <w:t>122</w:t>
      </w:r>
      <w:r>
        <w:rPr>
          <w:noProof/>
        </w:rPr>
        <w:fldChar w:fldCharType="end"/>
      </w:r>
    </w:p>
    <w:p w14:paraId="2C89570B" w14:textId="45ECD4A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_Toc139374609 \h </w:instrText>
      </w:r>
      <w:r>
        <w:rPr>
          <w:noProof/>
        </w:rPr>
      </w:r>
      <w:r>
        <w:rPr>
          <w:noProof/>
        </w:rPr>
        <w:fldChar w:fldCharType="separate"/>
      </w:r>
      <w:r>
        <w:rPr>
          <w:noProof/>
        </w:rPr>
        <w:t>122</w:t>
      </w:r>
      <w:r>
        <w:rPr>
          <w:noProof/>
        </w:rPr>
        <w:fldChar w:fldCharType="end"/>
      </w:r>
    </w:p>
    <w:p w14:paraId="2BDCFBBE" w14:textId="170180A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_Toc139374610 \h </w:instrText>
      </w:r>
      <w:r>
        <w:rPr>
          <w:noProof/>
        </w:rPr>
      </w:r>
      <w:r>
        <w:rPr>
          <w:noProof/>
        </w:rPr>
        <w:fldChar w:fldCharType="separate"/>
      </w:r>
      <w:r>
        <w:rPr>
          <w:noProof/>
        </w:rPr>
        <w:t>122</w:t>
      </w:r>
      <w:r>
        <w:rPr>
          <w:noProof/>
        </w:rPr>
        <w:fldChar w:fldCharType="end"/>
      </w:r>
    </w:p>
    <w:p w14:paraId="57B26B15" w14:textId="1D9237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_Toc139374611 \h </w:instrText>
      </w:r>
      <w:r>
        <w:rPr>
          <w:noProof/>
        </w:rPr>
      </w:r>
      <w:r>
        <w:rPr>
          <w:noProof/>
        </w:rPr>
        <w:fldChar w:fldCharType="separate"/>
      </w:r>
      <w:r>
        <w:rPr>
          <w:noProof/>
        </w:rPr>
        <w:t>122</w:t>
      </w:r>
      <w:r>
        <w:rPr>
          <w:noProof/>
        </w:rPr>
        <w:fldChar w:fldCharType="end"/>
      </w:r>
    </w:p>
    <w:p w14:paraId="72C2F445" w14:textId="58C5AAF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createMOI</w:t>
      </w:r>
      <w:r>
        <w:rPr>
          <w:noProof/>
        </w:rPr>
        <w:tab/>
      </w:r>
      <w:r>
        <w:rPr>
          <w:noProof/>
        </w:rPr>
        <w:fldChar w:fldCharType="begin" w:fldLock="1"/>
      </w:r>
      <w:r>
        <w:rPr>
          <w:noProof/>
        </w:rPr>
        <w:instrText xml:space="preserve"> PAGEREF _Toc139374612 \h </w:instrText>
      </w:r>
      <w:r>
        <w:rPr>
          <w:noProof/>
        </w:rPr>
      </w:r>
      <w:r>
        <w:rPr>
          <w:noProof/>
        </w:rPr>
        <w:fldChar w:fldCharType="separate"/>
      </w:r>
      <w:r>
        <w:rPr>
          <w:noProof/>
        </w:rPr>
        <w:t>122</w:t>
      </w:r>
      <w:r>
        <w:rPr>
          <w:noProof/>
        </w:rPr>
        <w:fldChar w:fldCharType="end"/>
      </w:r>
    </w:p>
    <w:p w14:paraId="3C21EDA2" w14:textId="3E8726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getMOIAttributes</w:t>
      </w:r>
      <w:r>
        <w:rPr>
          <w:noProof/>
        </w:rPr>
        <w:tab/>
      </w:r>
      <w:r>
        <w:rPr>
          <w:noProof/>
        </w:rPr>
        <w:fldChar w:fldCharType="begin" w:fldLock="1"/>
      </w:r>
      <w:r>
        <w:rPr>
          <w:noProof/>
        </w:rPr>
        <w:instrText xml:space="preserve"> PAGEREF _Toc139374613 \h </w:instrText>
      </w:r>
      <w:r>
        <w:rPr>
          <w:noProof/>
        </w:rPr>
      </w:r>
      <w:r>
        <w:rPr>
          <w:noProof/>
        </w:rPr>
        <w:fldChar w:fldCharType="separate"/>
      </w:r>
      <w:r>
        <w:rPr>
          <w:noProof/>
        </w:rPr>
        <w:t>123</w:t>
      </w:r>
      <w:r>
        <w:rPr>
          <w:noProof/>
        </w:rPr>
        <w:fldChar w:fldCharType="end"/>
      </w:r>
    </w:p>
    <w:p w14:paraId="7CA62F59" w14:textId="6C1A304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modifyMOIAttributes</w:t>
      </w:r>
      <w:r>
        <w:rPr>
          <w:noProof/>
        </w:rPr>
        <w:tab/>
      </w:r>
      <w:r>
        <w:rPr>
          <w:noProof/>
        </w:rPr>
        <w:fldChar w:fldCharType="begin" w:fldLock="1"/>
      </w:r>
      <w:r>
        <w:rPr>
          <w:noProof/>
        </w:rPr>
        <w:instrText xml:space="preserve"> PAGEREF _Toc139374614 \h </w:instrText>
      </w:r>
      <w:r>
        <w:rPr>
          <w:noProof/>
        </w:rPr>
      </w:r>
      <w:r>
        <w:rPr>
          <w:noProof/>
        </w:rPr>
        <w:fldChar w:fldCharType="separate"/>
      </w:r>
      <w:r>
        <w:rPr>
          <w:noProof/>
        </w:rPr>
        <w:t>126</w:t>
      </w:r>
      <w:r>
        <w:rPr>
          <w:noProof/>
        </w:rPr>
        <w:fldChar w:fldCharType="end"/>
      </w:r>
    </w:p>
    <w:p w14:paraId="0E735ED3" w14:textId="38AA2A8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deleteMOI</w:t>
      </w:r>
      <w:r>
        <w:rPr>
          <w:noProof/>
        </w:rPr>
        <w:tab/>
      </w:r>
      <w:r>
        <w:rPr>
          <w:noProof/>
        </w:rPr>
        <w:fldChar w:fldCharType="begin" w:fldLock="1"/>
      </w:r>
      <w:r>
        <w:rPr>
          <w:noProof/>
        </w:rPr>
        <w:instrText xml:space="preserve"> PAGEREF _Toc139374615 \h </w:instrText>
      </w:r>
      <w:r>
        <w:rPr>
          <w:noProof/>
        </w:rPr>
      </w:r>
      <w:r>
        <w:rPr>
          <w:noProof/>
        </w:rPr>
        <w:fldChar w:fldCharType="separate"/>
      </w:r>
      <w:r>
        <w:rPr>
          <w:noProof/>
        </w:rPr>
        <w:t>126</w:t>
      </w:r>
      <w:r>
        <w:rPr>
          <w:noProof/>
        </w:rPr>
        <w:fldChar w:fldCharType="end"/>
      </w:r>
    </w:p>
    <w:p w14:paraId="7B0970EF" w14:textId="5CC15EE1"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_Toc139374616 \h </w:instrText>
      </w:r>
      <w:r>
        <w:rPr>
          <w:noProof/>
        </w:rPr>
      </w:r>
      <w:r>
        <w:rPr>
          <w:noProof/>
        </w:rPr>
        <w:fldChar w:fldCharType="separate"/>
      </w:r>
      <w:r>
        <w:rPr>
          <w:noProof/>
        </w:rPr>
        <w:t>127</w:t>
      </w:r>
      <w:r>
        <w:rPr>
          <w:noProof/>
        </w:rPr>
        <w:fldChar w:fldCharType="end"/>
      </w:r>
    </w:p>
    <w:p w14:paraId="343E6814" w14:textId="26060B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_Toc139374617 \h </w:instrText>
      </w:r>
      <w:r>
        <w:rPr>
          <w:noProof/>
        </w:rPr>
      </w:r>
      <w:r>
        <w:rPr>
          <w:noProof/>
        </w:rPr>
        <w:fldChar w:fldCharType="separate"/>
      </w:r>
      <w:r>
        <w:rPr>
          <w:noProof/>
        </w:rPr>
        <w:t>127</w:t>
      </w:r>
      <w:r>
        <w:rPr>
          <w:noProof/>
        </w:rPr>
        <w:fldChar w:fldCharType="end"/>
      </w:r>
    </w:p>
    <w:p w14:paraId="592B866E" w14:textId="394A7F3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_Toc139374618 \h </w:instrText>
      </w:r>
      <w:r>
        <w:rPr>
          <w:noProof/>
        </w:rPr>
      </w:r>
      <w:r>
        <w:rPr>
          <w:noProof/>
        </w:rPr>
        <w:fldChar w:fldCharType="separate"/>
      </w:r>
      <w:r>
        <w:rPr>
          <w:noProof/>
        </w:rPr>
        <w:t>127</w:t>
      </w:r>
      <w:r>
        <w:rPr>
          <w:noProof/>
        </w:rPr>
        <w:fldChar w:fldCharType="end"/>
      </w:r>
    </w:p>
    <w:p w14:paraId="75D10884" w14:textId="35ACAA3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_Toc139374619 \h </w:instrText>
      </w:r>
      <w:r>
        <w:rPr>
          <w:noProof/>
        </w:rPr>
      </w:r>
      <w:r>
        <w:rPr>
          <w:noProof/>
        </w:rPr>
        <w:fldChar w:fldCharType="separate"/>
      </w:r>
      <w:r>
        <w:rPr>
          <w:noProof/>
        </w:rPr>
        <w:t>131</w:t>
      </w:r>
      <w:r>
        <w:rPr>
          <w:noProof/>
        </w:rPr>
        <w:fldChar w:fldCharType="end"/>
      </w:r>
    </w:p>
    <w:p w14:paraId="6F40B8FF" w14:textId="28262D6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_Toc139374620 \h </w:instrText>
      </w:r>
      <w:r>
        <w:rPr>
          <w:noProof/>
        </w:rPr>
      </w:r>
      <w:r>
        <w:rPr>
          <w:noProof/>
        </w:rPr>
        <w:fldChar w:fldCharType="separate"/>
      </w:r>
      <w:r>
        <w:rPr>
          <w:noProof/>
        </w:rPr>
        <w:t>131</w:t>
      </w:r>
      <w:r>
        <w:rPr>
          <w:noProof/>
        </w:rPr>
        <w:fldChar w:fldCharType="end"/>
      </w:r>
    </w:p>
    <w:p w14:paraId="2105F105" w14:textId="164059E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_Toc139374621 \h </w:instrText>
      </w:r>
      <w:r>
        <w:rPr>
          <w:noProof/>
        </w:rPr>
      </w:r>
      <w:r>
        <w:rPr>
          <w:noProof/>
        </w:rPr>
        <w:fldChar w:fldCharType="separate"/>
      </w:r>
      <w:r>
        <w:rPr>
          <w:noProof/>
        </w:rPr>
        <w:t>131</w:t>
      </w:r>
      <w:r>
        <w:rPr>
          <w:noProof/>
        </w:rPr>
        <w:fldChar w:fldCharType="end"/>
      </w:r>
    </w:p>
    <w:p w14:paraId="7BFC1352" w14:textId="7FE66913"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_Toc139374622 \h </w:instrText>
      </w:r>
      <w:r>
        <w:rPr>
          <w:noProof/>
        </w:rPr>
      </w:r>
      <w:r>
        <w:rPr>
          <w:noProof/>
        </w:rPr>
        <w:fldChar w:fldCharType="separate"/>
      </w:r>
      <w:r>
        <w:rPr>
          <w:noProof/>
        </w:rPr>
        <w:t>131</w:t>
      </w:r>
      <w:r>
        <w:rPr>
          <w:noProof/>
        </w:rPr>
        <w:fldChar w:fldCharType="end"/>
      </w:r>
    </w:p>
    <w:p w14:paraId="107E2E13" w14:textId="19DAFAD4"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_Toc139374623 \h </w:instrText>
      </w:r>
      <w:r>
        <w:rPr>
          <w:noProof/>
        </w:rPr>
      </w:r>
      <w:r>
        <w:rPr>
          <w:noProof/>
        </w:rPr>
        <w:fldChar w:fldCharType="separate"/>
      </w:r>
      <w:r>
        <w:rPr>
          <w:noProof/>
        </w:rPr>
        <w:t>131</w:t>
      </w:r>
      <w:r>
        <w:rPr>
          <w:noProof/>
        </w:rPr>
        <w:fldChar w:fldCharType="end"/>
      </w:r>
    </w:p>
    <w:p w14:paraId="53BA36FD" w14:textId="49C2F62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_Toc139374624 \h </w:instrText>
      </w:r>
      <w:r>
        <w:rPr>
          <w:noProof/>
        </w:rPr>
      </w:r>
      <w:r>
        <w:rPr>
          <w:noProof/>
        </w:rPr>
        <w:fldChar w:fldCharType="separate"/>
      </w:r>
      <w:r>
        <w:rPr>
          <w:noProof/>
        </w:rPr>
        <w:t>131</w:t>
      </w:r>
      <w:r>
        <w:rPr>
          <w:noProof/>
        </w:rPr>
        <w:fldChar w:fldCharType="end"/>
      </w:r>
    </w:p>
    <w:p w14:paraId="29DC6892" w14:textId="0379416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_Toc139374625 \h </w:instrText>
      </w:r>
      <w:r>
        <w:rPr>
          <w:noProof/>
        </w:rPr>
      </w:r>
      <w:r>
        <w:rPr>
          <w:noProof/>
        </w:rPr>
        <w:fldChar w:fldCharType="separate"/>
      </w:r>
      <w:r>
        <w:rPr>
          <w:noProof/>
        </w:rPr>
        <w:t>131</w:t>
      </w:r>
      <w:r>
        <w:rPr>
          <w:noProof/>
        </w:rPr>
        <w:fldChar w:fldCharType="end"/>
      </w:r>
    </w:p>
    <w:p w14:paraId="07A468A8" w14:textId="50B15C1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getAlarmList</w:t>
      </w:r>
      <w:r>
        <w:rPr>
          <w:noProof/>
        </w:rPr>
        <w:tab/>
      </w:r>
      <w:r>
        <w:rPr>
          <w:noProof/>
        </w:rPr>
        <w:fldChar w:fldCharType="begin" w:fldLock="1"/>
      </w:r>
      <w:r>
        <w:rPr>
          <w:noProof/>
        </w:rPr>
        <w:instrText xml:space="preserve"> PAGEREF _Toc139374626 \h </w:instrText>
      </w:r>
      <w:r>
        <w:rPr>
          <w:noProof/>
        </w:rPr>
      </w:r>
      <w:r>
        <w:rPr>
          <w:noProof/>
        </w:rPr>
        <w:fldChar w:fldCharType="separate"/>
      </w:r>
      <w:r>
        <w:rPr>
          <w:noProof/>
        </w:rPr>
        <w:t>132</w:t>
      </w:r>
      <w:r>
        <w:rPr>
          <w:noProof/>
        </w:rPr>
        <w:fldChar w:fldCharType="end"/>
      </w:r>
    </w:p>
    <w:p w14:paraId="494FB0AD" w14:textId="275469E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getAlarmCount</w:t>
      </w:r>
      <w:r>
        <w:rPr>
          <w:noProof/>
        </w:rPr>
        <w:tab/>
      </w:r>
      <w:r>
        <w:rPr>
          <w:noProof/>
        </w:rPr>
        <w:fldChar w:fldCharType="begin" w:fldLock="1"/>
      </w:r>
      <w:r>
        <w:rPr>
          <w:noProof/>
        </w:rPr>
        <w:instrText xml:space="preserve"> PAGEREF _Toc139374627 \h </w:instrText>
      </w:r>
      <w:r>
        <w:rPr>
          <w:noProof/>
        </w:rPr>
      </w:r>
      <w:r>
        <w:rPr>
          <w:noProof/>
        </w:rPr>
        <w:fldChar w:fldCharType="separate"/>
      </w:r>
      <w:r>
        <w:rPr>
          <w:noProof/>
        </w:rPr>
        <w:t>132</w:t>
      </w:r>
      <w:r>
        <w:rPr>
          <w:noProof/>
        </w:rPr>
        <w:fldChar w:fldCharType="end"/>
      </w:r>
    </w:p>
    <w:p w14:paraId="1139A6CE" w14:textId="543278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setComment</w:t>
      </w:r>
      <w:r>
        <w:rPr>
          <w:noProof/>
        </w:rPr>
        <w:tab/>
      </w:r>
      <w:r>
        <w:rPr>
          <w:noProof/>
        </w:rPr>
        <w:fldChar w:fldCharType="begin" w:fldLock="1"/>
      </w:r>
      <w:r>
        <w:rPr>
          <w:noProof/>
        </w:rPr>
        <w:instrText xml:space="preserve"> PAGEREF _Toc139374628 \h </w:instrText>
      </w:r>
      <w:r>
        <w:rPr>
          <w:noProof/>
        </w:rPr>
      </w:r>
      <w:r>
        <w:rPr>
          <w:noProof/>
        </w:rPr>
        <w:fldChar w:fldCharType="separate"/>
      </w:r>
      <w:r>
        <w:rPr>
          <w:noProof/>
        </w:rPr>
        <w:t>133</w:t>
      </w:r>
      <w:r>
        <w:rPr>
          <w:noProof/>
        </w:rPr>
        <w:fldChar w:fldCharType="end"/>
      </w:r>
    </w:p>
    <w:p w14:paraId="6BC0EB06" w14:textId="02680F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acknowledgeAlarms</w:t>
      </w:r>
      <w:r>
        <w:rPr>
          <w:noProof/>
        </w:rPr>
        <w:tab/>
      </w:r>
      <w:r>
        <w:rPr>
          <w:noProof/>
        </w:rPr>
        <w:fldChar w:fldCharType="begin" w:fldLock="1"/>
      </w:r>
      <w:r>
        <w:rPr>
          <w:noProof/>
        </w:rPr>
        <w:instrText xml:space="preserve"> PAGEREF _Toc139374629 \h </w:instrText>
      </w:r>
      <w:r>
        <w:rPr>
          <w:noProof/>
        </w:rPr>
      </w:r>
      <w:r>
        <w:rPr>
          <w:noProof/>
        </w:rPr>
        <w:fldChar w:fldCharType="separate"/>
      </w:r>
      <w:r>
        <w:rPr>
          <w:noProof/>
        </w:rPr>
        <w:t>134</w:t>
      </w:r>
      <w:r>
        <w:rPr>
          <w:noProof/>
        </w:rPr>
        <w:fldChar w:fldCharType="end"/>
      </w:r>
    </w:p>
    <w:p w14:paraId="63053C3D" w14:textId="776AB62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_Toc139374630 \h </w:instrText>
      </w:r>
      <w:r>
        <w:rPr>
          <w:noProof/>
        </w:rPr>
      </w:r>
      <w:r>
        <w:rPr>
          <w:noProof/>
        </w:rPr>
        <w:fldChar w:fldCharType="separate"/>
      </w:r>
      <w:r>
        <w:rPr>
          <w:noProof/>
        </w:rPr>
        <w:t>135</w:t>
      </w:r>
      <w:r>
        <w:rPr>
          <w:noProof/>
        </w:rPr>
        <w:fldChar w:fldCharType="end"/>
      </w:r>
    </w:p>
    <w:p w14:paraId="5AE4E220" w14:textId="38ED5B3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clearAlarms</w:t>
      </w:r>
      <w:r>
        <w:rPr>
          <w:noProof/>
        </w:rPr>
        <w:tab/>
      </w:r>
      <w:r>
        <w:rPr>
          <w:noProof/>
        </w:rPr>
        <w:fldChar w:fldCharType="begin" w:fldLock="1"/>
      </w:r>
      <w:r>
        <w:rPr>
          <w:noProof/>
        </w:rPr>
        <w:instrText xml:space="preserve"> PAGEREF _Toc139374631 \h </w:instrText>
      </w:r>
      <w:r>
        <w:rPr>
          <w:noProof/>
        </w:rPr>
      </w:r>
      <w:r>
        <w:rPr>
          <w:noProof/>
        </w:rPr>
        <w:fldChar w:fldCharType="separate"/>
      </w:r>
      <w:r>
        <w:rPr>
          <w:noProof/>
        </w:rPr>
        <w:t>136</w:t>
      </w:r>
      <w:r>
        <w:rPr>
          <w:noProof/>
        </w:rPr>
        <w:fldChar w:fldCharType="end"/>
      </w:r>
    </w:p>
    <w:p w14:paraId="19C3CA08" w14:textId="06A039D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subscribe</w:t>
      </w:r>
      <w:r>
        <w:rPr>
          <w:noProof/>
        </w:rPr>
        <w:tab/>
      </w:r>
      <w:r>
        <w:rPr>
          <w:noProof/>
        </w:rPr>
        <w:fldChar w:fldCharType="begin" w:fldLock="1"/>
      </w:r>
      <w:r>
        <w:rPr>
          <w:noProof/>
        </w:rPr>
        <w:instrText xml:space="preserve"> PAGEREF _Toc139374632 \h </w:instrText>
      </w:r>
      <w:r>
        <w:rPr>
          <w:noProof/>
        </w:rPr>
      </w:r>
      <w:r>
        <w:rPr>
          <w:noProof/>
        </w:rPr>
        <w:fldChar w:fldCharType="separate"/>
      </w:r>
      <w:r>
        <w:rPr>
          <w:noProof/>
        </w:rPr>
        <w:t>138</w:t>
      </w:r>
      <w:r>
        <w:rPr>
          <w:noProof/>
        </w:rPr>
        <w:fldChar w:fldCharType="end"/>
      </w:r>
    </w:p>
    <w:p w14:paraId="072A57AC" w14:textId="2EF5EE9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E260C1">
        <w:rPr>
          <w:rFonts w:cs="Arial"/>
          <w:noProof/>
          <w:lang w:eastAsia="zh-CN"/>
        </w:rPr>
        <w:t xml:space="preserve"> unsubscribe</w:t>
      </w:r>
      <w:r>
        <w:rPr>
          <w:noProof/>
        </w:rPr>
        <w:tab/>
      </w:r>
      <w:r>
        <w:rPr>
          <w:noProof/>
        </w:rPr>
        <w:fldChar w:fldCharType="begin" w:fldLock="1"/>
      </w:r>
      <w:r>
        <w:rPr>
          <w:noProof/>
        </w:rPr>
        <w:instrText xml:space="preserve"> PAGEREF _Toc139374633 \h </w:instrText>
      </w:r>
      <w:r>
        <w:rPr>
          <w:noProof/>
        </w:rPr>
      </w:r>
      <w:r>
        <w:rPr>
          <w:noProof/>
        </w:rPr>
        <w:fldChar w:fldCharType="separate"/>
      </w:r>
      <w:r>
        <w:rPr>
          <w:noProof/>
        </w:rPr>
        <w:t>138</w:t>
      </w:r>
      <w:r>
        <w:rPr>
          <w:noProof/>
        </w:rPr>
        <w:fldChar w:fldCharType="end"/>
      </w:r>
    </w:p>
    <w:p w14:paraId="7E720EE3" w14:textId="565EE03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_Toc139374634 \h </w:instrText>
      </w:r>
      <w:r>
        <w:rPr>
          <w:noProof/>
        </w:rPr>
      </w:r>
      <w:r>
        <w:rPr>
          <w:noProof/>
        </w:rPr>
        <w:fldChar w:fldCharType="separate"/>
      </w:r>
      <w:r>
        <w:rPr>
          <w:noProof/>
        </w:rPr>
        <w:t>139</w:t>
      </w:r>
      <w:r>
        <w:rPr>
          <w:noProof/>
        </w:rPr>
        <w:fldChar w:fldCharType="end"/>
      </w:r>
    </w:p>
    <w:p w14:paraId="78B21D83" w14:textId="19BFC9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_Toc139374635 \h </w:instrText>
      </w:r>
      <w:r>
        <w:rPr>
          <w:noProof/>
        </w:rPr>
      </w:r>
      <w:r>
        <w:rPr>
          <w:noProof/>
        </w:rPr>
        <w:fldChar w:fldCharType="separate"/>
      </w:r>
      <w:r>
        <w:rPr>
          <w:noProof/>
        </w:rPr>
        <w:t>139</w:t>
      </w:r>
      <w:r>
        <w:rPr>
          <w:noProof/>
        </w:rPr>
        <w:fldChar w:fldCharType="end"/>
      </w:r>
    </w:p>
    <w:p w14:paraId="64231EF4" w14:textId="5B87F1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notifyNewAlarm (non-security alarm)</w:t>
      </w:r>
      <w:r>
        <w:rPr>
          <w:noProof/>
        </w:rPr>
        <w:tab/>
      </w:r>
      <w:r>
        <w:rPr>
          <w:noProof/>
        </w:rPr>
        <w:fldChar w:fldCharType="begin" w:fldLock="1"/>
      </w:r>
      <w:r>
        <w:rPr>
          <w:noProof/>
        </w:rPr>
        <w:instrText xml:space="preserve"> PAGEREF _Toc139374636 \h </w:instrText>
      </w:r>
      <w:r>
        <w:rPr>
          <w:noProof/>
        </w:rPr>
      </w:r>
      <w:r>
        <w:rPr>
          <w:noProof/>
        </w:rPr>
        <w:fldChar w:fldCharType="separate"/>
      </w:r>
      <w:r>
        <w:rPr>
          <w:noProof/>
        </w:rPr>
        <w:t>139</w:t>
      </w:r>
      <w:r>
        <w:rPr>
          <w:noProof/>
        </w:rPr>
        <w:fldChar w:fldCharType="end"/>
      </w:r>
    </w:p>
    <w:p w14:paraId="326753ED" w14:textId="041BCB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notifyNewAlarm (security alarm)</w:t>
      </w:r>
      <w:r>
        <w:rPr>
          <w:noProof/>
        </w:rPr>
        <w:tab/>
      </w:r>
      <w:r>
        <w:rPr>
          <w:noProof/>
        </w:rPr>
        <w:fldChar w:fldCharType="begin" w:fldLock="1"/>
      </w:r>
      <w:r>
        <w:rPr>
          <w:noProof/>
        </w:rPr>
        <w:instrText xml:space="preserve"> PAGEREF _Toc139374637 \h </w:instrText>
      </w:r>
      <w:r>
        <w:rPr>
          <w:noProof/>
        </w:rPr>
      </w:r>
      <w:r>
        <w:rPr>
          <w:noProof/>
        </w:rPr>
        <w:fldChar w:fldCharType="separate"/>
      </w:r>
      <w:r>
        <w:rPr>
          <w:noProof/>
        </w:rPr>
        <w:t>140</w:t>
      </w:r>
      <w:r>
        <w:rPr>
          <w:noProof/>
        </w:rPr>
        <w:fldChar w:fldCharType="end"/>
      </w:r>
    </w:p>
    <w:p w14:paraId="410B8A68" w14:textId="067413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notifyAckStateChanged</w:t>
      </w:r>
      <w:r>
        <w:rPr>
          <w:noProof/>
        </w:rPr>
        <w:tab/>
      </w:r>
      <w:r>
        <w:rPr>
          <w:noProof/>
        </w:rPr>
        <w:fldChar w:fldCharType="begin" w:fldLock="1"/>
      </w:r>
      <w:r>
        <w:rPr>
          <w:noProof/>
        </w:rPr>
        <w:instrText xml:space="preserve"> PAGEREF _Toc139374638 \h </w:instrText>
      </w:r>
      <w:r>
        <w:rPr>
          <w:noProof/>
        </w:rPr>
      </w:r>
      <w:r>
        <w:rPr>
          <w:noProof/>
        </w:rPr>
        <w:fldChar w:fldCharType="separate"/>
      </w:r>
      <w:r>
        <w:rPr>
          <w:noProof/>
        </w:rPr>
        <w:t>140</w:t>
      </w:r>
      <w:r>
        <w:rPr>
          <w:noProof/>
        </w:rPr>
        <w:fldChar w:fldCharType="end"/>
      </w:r>
    </w:p>
    <w:p w14:paraId="72C9936A" w14:textId="6A0AB78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notifyClearedAlarm</w:t>
      </w:r>
      <w:r>
        <w:rPr>
          <w:noProof/>
        </w:rPr>
        <w:tab/>
      </w:r>
      <w:r>
        <w:rPr>
          <w:noProof/>
        </w:rPr>
        <w:fldChar w:fldCharType="begin" w:fldLock="1"/>
      </w:r>
      <w:r>
        <w:rPr>
          <w:noProof/>
        </w:rPr>
        <w:instrText xml:space="preserve"> PAGEREF _Toc139374639 \h </w:instrText>
      </w:r>
      <w:r>
        <w:rPr>
          <w:noProof/>
        </w:rPr>
      </w:r>
      <w:r>
        <w:rPr>
          <w:noProof/>
        </w:rPr>
        <w:fldChar w:fldCharType="separate"/>
      </w:r>
      <w:r>
        <w:rPr>
          <w:noProof/>
        </w:rPr>
        <w:t>140</w:t>
      </w:r>
      <w:r>
        <w:rPr>
          <w:noProof/>
        </w:rPr>
        <w:fldChar w:fldCharType="end"/>
      </w:r>
    </w:p>
    <w:p w14:paraId="3A294F55" w14:textId="55BF8CC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notifyAlarmListRebuilt</w:t>
      </w:r>
      <w:r>
        <w:rPr>
          <w:noProof/>
        </w:rPr>
        <w:tab/>
      </w:r>
      <w:r>
        <w:rPr>
          <w:noProof/>
        </w:rPr>
        <w:fldChar w:fldCharType="begin" w:fldLock="1"/>
      </w:r>
      <w:r>
        <w:rPr>
          <w:noProof/>
        </w:rPr>
        <w:instrText xml:space="preserve"> PAGEREF _Toc139374640 \h </w:instrText>
      </w:r>
      <w:r>
        <w:rPr>
          <w:noProof/>
        </w:rPr>
      </w:r>
      <w:r>
        <w:rPr>
          <w:noProof/>
        </w:rPr>
        <w:fldChar w:fldCharType="separate"/>
      </w:r>
      <w:r>
        <w:rPr>
          <w:noProof/>
        </w:rPr>
        <w:t>141</w:t>
      </w:r>
      <w:r>
        <w:rPr>
          <w:noProof/>
        </w:rPr>
        <w:fldChar w:fldCharType="end"/>
      </w:r>
    </w:p>
    <w:p w14:paraId="5DD5333D" w14:textId="6250672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notifyChangedAlarm</w:t>
      </w:r>
      <w:r>
        <w:rPr>
          <w:noProof/>
        </w:rPr>
        <w:tab/>
      </w:r>
      <w:r>
        <w:rPr>
          <w:noProof/>
        </w:rPr>
        <w:fldChar w:fldCharType="begin" w:fldLock="1"/>
      </w:r>
      <w:r>
        <w:rPr>
          <w:noProof/>
        </w:rPr>
        <w:instrText xml:space="preserve"> PAGEREF _Toc139374641 \h </w:instrText>
      </w:r>
      <w:r>
        <w:rPr>
          <w:noProof/>
        </w:rPr>
      </w:r>
      <w:r>
        <w:rPr>
          <w:noProof/>
        </w:rPr>
        <w:fldChar w:fldCharType="separate"/>
      </w:r>
      <w:r>
        <w:rPr>
          <w:noProof/>
        </w:rPr>
        <w:t>141</w:t>
      </w:r>
      <w:r>
        <w:rPr>
          <w:noProof/>
        </w:rPr>
        <w:fldChar w:fldCharType="end"/>
      </w:r>
    </w:p>
    <w:p w14:paraId="571B9050" w14:textId="4FD4BC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notifyComments</w:t>
      </w:r>
      <w:r>
        <w:rPr>
          <w:noProof/>
        </w:rPr>
        <w:tab/>
      </w:r>
      <w:r>
        <w:rPr>
          <w:noProof/>
        </w:rPr>
        <w:fldChar w:fldCharType="begin" w:fldLock="1"/>
      </w:r>
      <w:r>
        <w:rPr>
          <w:noProof/>
        </w:rPr>
        <w:instrText xml:space="preserve"> PAGEREF _Toc139374642 \h </w:instrText>
      </w:r>
      <w:r>
        <w:rPr>
          <w:noProof/>
        </w:rPr>
      </w:r>
      <w:r>
        <w:rPr>
          <w:noProof/>
        </w:rPr>
        <w:fldChar w:fldCharType="separate"/>
      </w:r>
      <w:r>
        <w:rPr>
          <w:noProof/>
        </w:rPr>
        <w:t>141</w:t>
      </w:r>
      <w:r>
        <w:rPr>
          <w:noProof/>
        </w:rPr>
        <w:fldChar w:fldCharType="end"/>
      </w:r>
    </w:p>
    <w:p w14:paraId="577C2F24" w14:textId="2071D9F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notifyPotentialFaultyAlarmList</w:t>
      </w:r>
      <w:r>
        <w:rPr>
          <w:noProof/>
        </w:rPr>
        <w:tab/>
      </w:r>
      <w:r>
        <w:rPr>
          <w:noProof/>
        </w:rPr>
        <w:fldChar w:fldCharType="begin" w:fldLock="1"/>
      </w:r>
      <w:r>
        <w:rPr>
          <w:noProof/>
        </w:rPr>
        <w:instrText xml:space="preserve"> PAGEREF _Toc139374643 \h </w:instrText>
      </w:r>
      <w:r>
        <w:rPr>
          <w:noProof/>
        </w:rPr>
      </w:r>
      <w:r>
        <w:rPr>
          <w:noProof/>
        </w:rPr>
        <w:fldChar w:fldCharType="separate"/>
      </w:r>
      <w:r>
        <w:rPr>
          <w:noProof/>
        </w:rPr>
        <w:t>142</w:t>
      </w:r>
      <w:r>
        <w:rPr>
          <w:noProof/>
        </w:rPr>
        <w:fldChar w:fldCharType="end"/>
      </w:r>
    </w:p>
    <w:p w14:paraId="52296F5D" w14:textId="579C58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notifyCorrelatedNotificationChanged</w:t>
      </w:r>
      <w:r>
        <w:rPr>
          <w:noProof/>
        </w:rPr>
        <w:tab/>
      </w:r>
      <w:r>
        <w:rPr>
          <w:noProof/>
        </w:rPr>
        <w:fldChar w:fldCharType="begin" w:fldLock="1"/>
      </w:r>
      <w:r>
        <w:rPr>
          <w:noProof/>
        </w:rPr>
        <w:instrText xml:space="preserve"> PAGEREF _Toc139374644 \h </w:instrText>
      </w:r>
      <w:r>
        <w:rPr>
          <w:noProof/>
        </w:rPr>
      </w:r>
      <w:r>
        <w:rPr>
          <w:noProof/>
        </w:rPr>
        <w:fldChar w:fldCharType="separate"/>
      </w:r>
      <w:r>
        <w:rPr>
          <w:noProof/>
        </w:rPr>
        <w:t>142</w:t>
      </w:r>
      <w:r>
        <w:rPr>
          <w:noProof/>
        </w:rPr>
        <w:fldChar w:fldCharType="end"/>
      </w:r>
    </w:p>
    <w:p w14:paraId="1AA22338" w14:textId="23AF800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w:t>
      </w:r>
      <w:r w:rsidRPr="00E260C1">
        <w:rPr>
          <w:rFonts w:cs="Arial"/>
          <w:noProof/>
          <w:lang w:eastAsia="zh-CN"/>
        </w:rPr>
        <w:t>AlarmGeneral</w:t>
      </w:r>
      <w:r w:rsidRPr="00E260C1">
        <w:rPr>
          <w:rFonts w:ascii="Courier New" w:hAnsi="Courier New" w:cs="Courier New"/>
          <w:noProof/>
          <w:lang w:eastAsia="zh-CN"/>
        </w:rPr>
        <w:t xml:space="preserve"> </w:t>
      </w:r>
      <w:r w:rsidRPr="00E260C1">
        <w:rPr>
          <w:rFonts w:cs="Arial"/>
          <w:noProof/>
          <w:lang w:eastAsia="zh-CN"/>
        </w:rPr>
        <w:t>(non-security alarm)</w:t>
      </w:r>
      <w:r>
        <w:rPr>
          <w:noProof/>
        </w:rPr>
        <w:tab/>
      </w:r>
      <w:r>
        <w:rPr>
          <w:noProof/>
        </w:rPr>
        <w:fldChar w:fldCharType="begin" w:fldLock="1"/>
      </w:r>
      <w:r>
        <w:rPr>
          <w:noProof/>
        </w:rPr>
        <w:instrText xml:space="preserve"> PAGEREF _Toc139374645 \h </w:instrText>
      </w:r>
      <w:r>
        <w:rPr>
          <w:noProof/>
        </w:rPr>
      </w:r>
      <w:r>
        <w:rPr>
          <w:noProof/>
        </w:rPr>
        <w:fldChar w:fldCharType="separate"/>
      </w:r>
      <w:r>
        <w:rPr>
          <w:noProof/>
        </w:rPr>
        <w:t>142</w:t>
      </w:r>
      <w:r>
        <w:rPr>
          <w:noProof/>
        </w:rPr>
        <w:fldChar w:fldCharType="end"/>
      </w:r>
    </w:p>
    <w:p w14:paraId="592DEC6A" w14:textId="31A024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w:t>
      </w:r>
      <w:r w:rsidRPr="00E260C1">
        <w:rPr>
          <w:rFonts w:cs="Arial"/>
          <w:noProof/>
          <w:lang w:eastAsia="zh-CN"/>
        </w:rPr>
        <w:t>AlarmGeneral (security alarm)</w:t>
      </w:r>
      <w:r>
        <w:rPr>
          <w:noProof/>
        </w:rPr>
        <w:tab/>
      </w:r>
      <w:r>
        <w:rPr>
          <w:noProof/>
        </w:rPr>
        <w:fldChar w:fldCharType="begin" w:fldLock="1"/>
      </w:r>
      <w:r>
        <w:rPr>
          <w:noProof/>
        </w:rPr>
        <w:instrText xml:space="preserve"> PAGEREF _Toc139374646 \h </w:instrText>
      </w:r>
      <w:r>
        <w:rPr>
          <w:noProof/>
        </w:rPr>
      </w:r>
      <w:r>
        <w:rPr>
          <w:noProof/>
        </w:rPr>
        <w:fldChar w:fldCharType="separate"/>
      </w:r>
      <w:r>
        <w:rPr>
          <w:noProof/>
        </w:rPr>
        <w:t>143</w:t>
      </w:r>
      <w:r>
        <w:rPr>
          <w:noProof/>
        </w:rPr>
        <w:fldChar w:fldCharType="end"/>
      </w:r>
    </w:p>
    <w:p w14:paraId="51D38CE0" w14:textId="1DDC3EE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_Toc139374647 \h </w:instrText>
      </w:r>
      <w:r>
        <w:rPr>
          <w:noProof/>
        </w:rPr>
      </w:r>
      <w:r>
        <w:rPr>
          <w:noProof/>
        </w:rPr>
        <w:fldChar w:fldCharType="separate"/>
      </w:r>
      <w:r>
        <w:rPr>
          <w:noProof/>
        </w:rPr>
        <w:t>143</w:t>
      </w:r>
      <w:r>
        <w:rPr>
          <w:noProof/>
        </w:rPr>
        <w:fldChar w:fldCharType="end"/>
      </w:r>
    </w:p>
    <w:p w14:paraId="3BD05C92" w14:textId="703CB03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_Toc139374648 \h </w:instrText>
      </w:r>
      <w:r>
        <w:rPr>
          <w:noProof/>
        </w:rPr>
      </w:r>
      <w:r>
        <w:rPr>
          <w:noProof/>
        </w:rPr>
        <w:fldChar w:fldCharType="separate"/>
      </w:r>
      <w:r>
        <w:rPr>
          <w:noProof/>
        </w:rPr>
        <w:t>143</w:t>
      </w:r>
      <w:r>
        <w:rPr>
          <w:noProof/>
        </w:rPr>
        <w:fldChar w:fldCharType="end"/>
      </w:r>
    </w:p>
    <w:p w14:paraId="437C15CB" w14:textId="51C711C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_Toc139374649 \h </w:instrText>
      </w:r>
      <w:r>
        <w:rPr>
          <w:noProof/>
        </w:rPr>
      </w:r>
      <w:r>
        <w:rPr>
          <w:noProof/>
        </w:rPr>
        <w:fldChar w:fldCharType="separate"/>
      </w:r>
      <w:r>
        <w:rPr>
          <w:noProof/>
        </w:rPr>
        <w:t>144</w:t>
      </w:r>
      <w:r>
        <w:rPr>
          <w:noProof/>
        </w:rPr>
        <w:fldChar w:fldCharType="end"/>
      </w:r>
    </w:p>
    <w:p w14:paraId="0A5CF4E6" w14:textId="4E6E702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_Toc139374650 \h </w:instrText>
      </w:r>
      <w:r>
        <w:rPr>
          <w:noProof/>
        </w:rPr>
      </w:r>
      <w:r>
        <w:rPr>
          <w:noProof/>
        </w:rPr>
        <w:fldChar w:fldCharType="separate"/>
      </w:r>
      <w:r>
        <w:rPr>
          <w:noProof/>
        </w:rPr>
        <w:t>144</w:t>
      </w:r>
      <w:r>
        <w:rPr>
          <w:noProof/>
        </w:rPr>
        <w:fldChar w:fldCharType="end"/>
      </w:r>
    </w:p>
    <w:p w14:paraId="2B2BE177" w14:textId="6EC9BA2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w:t>
      </w:r>
      <w:r>
        <w:rPr>
          <w:noProof/>
        </w:rPr>
        <w:t>"</w:t>
      </w:r>
      <w:r>
        <w:rPr>
          <w:noProof/>
        </w:rPr>
        <w:tab/>
      </w:r>
      <w:r>
        <w:rPr>
          <w:noProof/>
        </w:rPr>
        <w:fldChar w:fldCharType="begin" w:fldLock="1"/>
      </w:r>
      <w:r>
        <w:rPr>
          <w:noProof/>
        </w:rPr>
        <w:instrText xml:space="preserve"> PAGEREF _Toc139374651 \h </w:instrText>
      </w:r>
      <w:r>
        <w:rPr>
          <w:noProof/>
        </w:rPr>
      </w:r>
      <w:r>
        <w:rPr>
          <w:noProof/>
        </w:rPr>
        <w:fldChar w:fldCharType="separate"/>
      </w:r>
      <w:r>
        <w:rPr>
          <w:noProof/>
        </w:rPr>
        <w:t>144</w:t>
      </w:r>
      <w:r>
        <w:rPr>
          <w:noProof/>
        </w:rPr>
        <w:fldChar w:fldCharType="end"/>
      </w:r>
    </w:p>
    <w:p w14:paraId="4D7557C3" w14:textId="42419E98"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_Toc139374652 \h </w:instrText>
      </w:r>
      <w:r>
        <w:rPr>
          <w:noProof/>
        </w:rPr>
      </w:r>
      <w:r>
        <w:rPr>
          <w:noProof/>
        </w:rPr>
        <w:fldChar w:fldCharType="separate"/>
      </w:r>
      <w:r>
        <w:rPr>
          <w:noProof/>
        </w:rPr>
        <w:t>144</w:t>
      </w:r>
      <w:r>
        <w:rPr>
          <w:noProof/>
        </w:rPr>
        <w:fldChar w:fldCharType="end"/>
      </w:r>
    </w:p>
    <w:p w14:paraId="29B4C343" w14:textId="1F04B1A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_Toc139374653 \h </w:instrText>
      </w:r>
      <w:r>
        <w:rPr>
          <w:noProof/>
        </w:rPr>
      </w:r>
      <w:r>
        <w:rPr>
          <w:noProof/>
        </w:rPr>
        <w:fldChar w:fldCharType="separate"/>
      </w:r>
      <w:r>
        <w:rPr>
          <w:noProof/>
        </w:rPr>
        <w:t>144</w:t>
      </w:r>
      <w:r>
        <w:rPr>
          <w:noProof/>
        </w:rPr>
        <w:fldChar w:fldCharType="end"/>
      </w:r>
    </w:p>
    <w:p w14:paraId="16B398A4" w14:textId="3408C7E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_Toc139374654 \h </w:instrText>
      </w:r>
      <w:r>
        <w:rPr>
          <w:noProof/>
        </w:rPr>
      </w:r>
      <w:r>
        <w:rPr>
          <w:noProof/>
        </w:rPr>
        <w:fldChar w:fldCharType="separate"/>
      </w:r>
      <w:r>
        <w:rPr>
          <w:noProof/>
        </w:rPr>
        <w:t>144</w:t>
      </w:r>
      <w:r>
        <w:rPr>
          <w:noProof/>
        </w:rPr>
        <w:fldChar w:fldCharType="end"/>
      </w:r>
    </w:p>
    <w:p w14:paraId="02F38102" w14:textId="3DBC3D9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 /{alarmId}</w:t>
      </w:r>
      <w:r>
        <w:rPr>
          <w:noProof/>
        </w:rPr>
        <w:t>"</w:t>
      </w:r>
      <w:r>
        <w:rPr>
          <w:noProof/>
        </w:rPr>
        <w:tab/>
      </w:r>
      <w:r>
        <w:rPr>
          <w:noProof/>
        </w:rPr>
        <w:fldChar w:fldCharType="begin" w:fldLock="1"/>
      </w:r>
      <w:r>
        <w:rPr>
          <w:noProof/>
        </w:rPr>
        <w:instrText xml:space="preserve"> PAGEREF _Toc139374655 \h </w:instrText>
      </w:r>
      <w:r>
        <w:rPr>
          <w:noProof/>
        </w:rPr>
      </w:r>
      <w:r>
        <w:rPr>
          <w:noProof/>
        </w:rPr>
        <w:fldChar w:fldCharType="separate"/>
      </w:r>
      <w:r>
        <w:rPr>
          <w:noProof/>
        </w:rPr>
        <w:t>145</w:t>
      </w:r>
      <w:r>
        <w:rPr>
          <w:noProof/>
        </w:rPr>
        <w:fldChar w:fldCharType="end"/>
      </w:r>
    </w:p>
    <w:p w14:paraId="52A8CA65" w14:textId="674D371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_Toc139374656 \h </w:instrText>
      </w:r>
      <w:r>
        <w:rPr>
          <w:noProof/>
        </w:rPr>
      </w:r>
      <w:r>
        <w:rPr>
          <w:noProof/>
        </w:rPr>
        <w:fldChar w:fldCharType="separate"/>
      </w:r>
      <w:r>
        <w:rPr>
          <w:noProof/>
        </w:rPr>
        <w:t>145</w:t>
      </w:r>
      <w:r>
        <w:rPr>
          <w:noProof/>
        </w:rPr>
        <w:fldChar w:fldCharType="end"/>
      </w:r>
    </w:p>
    <w:p w14:paraId="30696607" w14:textId="53F7673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_Toc139374657 \h </w:instrText>
      </w:r>
      <w:r>
        <w:rPr>
          <w:noProof/>
        </w:rPr>
      </w:r>
      <w:r>
        <w:rPr>
          <w:noProof/>
        </w:rPr>
        <w:fldChar w:fldCharType="separate"/>
      </w:r>
      <w:r>
        <w:rPr>
          <w:noProof/>
        </w:rPr>
        <w:t>146</w:t>
      </w:r>
      <w:r>
        <w:rPr>
          <w:noProof/>
        </w:rPr>
        <w:fldChar w:fldCharType="end"/>
      </w:r>
    </w:p>
    <w:p w14:paraId="567BE326" w14:textId="34675B0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_Toc139374658 \h </w:instrText>
      </w:r>
      <w:r>
        <w:rPr>
          <w:noProof/>
        </w:rPr>
      </w:r>
      <w:r>
        <w:rPr>
          <w:noProof/>
        </w:rPr>
        <w:fldChar w:fldCharType="separate"/>
      </w:r>
      <w:r>
        <w:rPr>
          <w:noProof/>
        </w:rPr>
        <w:t>146</w:t>
      </w:r>
      <w:r>
        <w:rPr>
          <w:noProof/>
        </w:rPr>
        <w:fldChar w:fldCharType="end"/>
      </w:r>
    </w:p>
    <w:p w14:paraId="69C60304" w14:textId="4D484DE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…/alarms/alarmCount</w:t>
      </w:r>
      <w:r>
        <w:rPr>
          <w:noProof/>
        </w:rPr>
        <w:t>"</w:t>
      </w:r>
      <w:r>
        <w:rPr>
          <w:noProof/>
        </w:rPr>
        <w:tab/>
      </w:r>
      <w:r>
        <w:rPr>
          <w:noProof/>
        </w:rPr>
        <w:fldChar w:fldCharType="begin" w:fldLock="1"/>
      </w:r>
      <w:r>
        <w:rPr>
          <w:noProof/>
        </w:rPr>
        <w:instrText xml:space="preserve"> PAGEREF _Toc139374659 \h </w:instrText>
      </w:r>
      <w:r>
        <w:rPr>
          <w:noProof/>
        </w:rPr>
      </w:r>
      <w:r>
        <w:rPr>
          <w:noProof/>
        </w:rPr>
        <w:fldChar w:fldCharType="separate"/>
      </w:r>
      <w:r>
        <w:rPr>
          <w:noProof/>
        </w:rPr>
        <w:t>146</w:t>
      </w:r>
      <w:r>
        <w:rPr>
          <w:noProof/>
        </w:rPr>
        <w:fldChar w:fldCharType="end"/>
      </w:r>
    </w:p>
    <w:p w14:paraId="6C6EA4F7" w14:textId="7B56544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_Toc139374660 \h </w:instrText>
      </w:r>
      <w:r>
        <w:rPr>
          <w:noProof/>
        </w:rPr>
      </w:r>
      <w:r>
        <w:rPr>
          <w:noProof/>
        </w:rPr>
        <w:fldChar w:fldCharType="separate"/>
      </w:r>
      <w:r>
        <w:rPr>
          <w:noProof/>
        </w:rPr>
        <w:t>146</w:t>
      </w:r>
      <w:r>
        <w:rPr>
          <w:noProof/>
        </w:rPr>
        <w:fldChar w:fldCharType="end"/>
      </w:r>
    </w:p>
    <w:p w14:paraId="6BBB82E0" w14:textId="70844D4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_Toc139374661 \h </w:instrText>
      </w:r>
      <w:r>
        <w:rPr>
          <w:noProof/>
        </w:rPr>
      </w:r>
      <w:r>
        <w:rPr>
          <w:noProof/>
        </w:rPr>
        <w:fldChar w:fldCharType="separate"/>
      </w:r>
      <w:r>
        <w:rPr>
          <w:noProof/>
        </w:rPr>
        <w:t>146</w:t>
      </w:r>
      <w:r>
        <w:rPr>
          <w:noProof/>
        </w:rPr>
        <w:fldChar w:fldCharType="end"/>
      </w:r>
    </w:p>
    <w:p w14:paraId="1398C1FD" w14:textId="2383D76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_Toc139374662 \h </w:instrText>
      </w:r>
      <w:r>
        <w:rPr>
          <w:noProof/>
        </w:rPr>
      </w:r>
      <w:r>
        <w:rPr>
          <w:noProof/>
        </w:rPr>
        <w:fldChar w:fldCharType="separate"/>
      </w:r>
      <w:r>
        <w:rPr>
          <w:noProof/>
        </w:rPr>
        <w:t>147</w:t>
      </w:r>
      <w:r>
        <w:rPr>
          <w:noProof/>
        </w:rPr>
        <w:fldChar w:fldCharType="end"/>
      </w:r>
    </w:p>
    <w:p w14:paraId="6656CF10" w14:textId="550FCA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…/alarms/{alarmId}/comments</w:t>
      </w:r>
      <w:r>
        <w:rPr>
          <w:noProof/>
        </w:rPr>
        <w:t>"</w:t>
      </w:r>
      <w:r>
        <w:rPr>
          <w:noProof/>
        </w:rPr>
        <w:tab/>
      </w:r>
      <w:r>
        <w:rPr>
          <w:noProof/>
        </w:rPr>
        <w:fldChar w:fldCharType="begin" w:fldLock="1"/>
      </w:r>
      <w:r>
        <w:rPr>
          <w:noProof/>
        </w:rPr>
        <w:instrText xml:space="preserve"> PAGEREF _Toc139374663 \h </w:instrText>
      </w:r>
      <w:r>
        <w:rPr>
          <w:noProof/>
        </w:rPr>
      </w:r>
      <w:r>
        <w:rPr>
          <w:noProof/>
        </w:rPr>
        <w:fldChar w:fldCharType="separate"/>
      </w:r>
      <w:r>
        <w:rPr>
          <w:noProof/>
        </w:rPr>
        <w:t>147</w:t>
      </w:r>
      <w:r>
        <w:rPr>
          <w:noProof/>
        </w:rPr>
        <w:fldChar w:fldCharType="end"/>
      </w:r>
    </w:p>
    <w:p w14:paraId="2B5295F2" w14:textId="526270B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_Toc139374664 \h </w:instrText>
      </w:r>
      <w:r>
        <w:rPr>
          <w:noProof/>
        </w:rPr>
      </w:r>
      <w:r>
        <w:rPr>
          <w:noProof/>
        </w:rPr>
        <w:fldChar w:fldCharType="separate"/>
      </w:r>
      <w:r>
        <w:rPr>
          <w:noProof/>
        </w:rPr>
        <w:t>147</w:t>
      </w:r>
      <w:r>
        <w:rPr>
          <w:noProof/>
        </w:rPr>
        <w:fldChar w:fldCharType="end"/>
      </w:r>
    </w:p>
    <w:p w14:paraId="1A4F256E" w14:textId="5285DF3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_Toc139374665 \h </w:instrText>
      </w:r>
      <w:r>
        <w:rPr>
          <w:noProof/>
        </w:rPr>
      </w:r>
      <w:r>
        <w:rPr>
          <w:noProof/>
        </w:rPr>
        <w:fldChar w:fldCharType="separate"/>
      </w:r>
      <w:r>
        <w:rPr>
          <w:noProof/>
        </w:rPr>
        <w:t>147</w:t>
      </w:r>
      <w:r>
        <w:rPr>
          <w:noProof/>
        </w:rPr>
        <w:fldChar w:fldCharType="end"/>
      </w:r>
    </w:p>
    <w:p w14:paraId="695BAF7F" w14:textId="03B80AD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_Toc139374666 \h </w:instrText>
      </w:r>
      <w:r>
        <w:rPr>
          <w:noProof/>
        </w:rPr>
      </w:r>
      <w:r>
        <w:rPr>
          <w:noProof/>
        </w:rPr>
        <w:fldChar w:fldCharType="separate"/>
      </w:r>
      <w:r>
        <w:rPr>
          <w:noProof/>
        </w:rPr>
        <w:t>147</w:t>
      </w:r>
      <w:r>
        <w:rPr>
          <w:noProof/>
        </w:rPr>
        <w:fldChar w:fldCharType="end"/>
      </w:r>
    </w:p>
    <w:p w14:paraId="7D68805D" w14:textId="18EEE35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…/comments/{commentId}</w:t>
      </w:r>
      <w:r>
        <w:rPr>
          <w:noProof/>
        </w:rPr>
        <w:t>"</w:t>
      </w:r>
      <w:r>
        <w:rPr>
          <w:noProof/>
        </w:rPr>
        <w:tab/>
      </w:r>
      <w:r>
        <w:rPr>
          <w:noProof/>
        </w:rPr>
        <w:fldChar w:fldCharType="begin" w:fldLock="1"/>
      </w:r>
      <w:r>
        <w:rPr>
          <w:noProof/>
        </w:rPr>
        <w:instrText xml:space="preserve"> PAGEREF _Toc139374667 \h </w:instrText>
      </w:r>
      <w:r>
        <w:rPr>
          <w:noProof/>
        </w:rPr>
      </w:r>
      <w:r>
        <w:rPr>
          <w:noProof/>
        </w:rPr>
        <w:fldChar w:fldCharType="separate"/>
      </w:r>
      <w:r>
        <w:rPr>
          <w:noProof/>
        </w:rPr>
        <w:t>148</w:t>
      </w:r>
      <w:r>
        <w:rPr>
          <w:noProof/>
        </w:rPr>
        <w:fldChar w:fldCharType="end"/>
      </w:r>
    </w:p>
    <w:p w14:paraId="2D1158D6" w14:textId="720F871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_Toc139374668 \h </w:instrText>
      </w:r>
      <w:r>
        <w:rPr>
          <w:noProof/>
        </w:rPr>
      </w:r>
      <w:r>
        <w:rPr>
          <w:noProof/>
        </w:rPr>
        <w:fldChar w:fldCharType="separate"/>
      </w:r>
      <w:r>
        <w:rPr>
          <w:noProof/>
        </w:rPr>
        <w:t>148</w:t>
      </w:r>
      <w:r>
        <w:rPr>
          <w:noProof/>
        </w:rPr>
        <w:fldChar w:fldCharType="end"/>
      </w:r>
    </w:p>
    <w:p w14:paraId="0D89D6B2" w14:textId="75CAE77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_Toc139374669 \h </w:instrText>
      </w:r>
      <w:r>
        <w:rPr>
          <w:noProof/>
        </w:rPr>
      </w:r>
      <w:r>
        <w:rPr>
          <w:noProof/>
        </w:rPr>
        <w:fldChar w:fldCharType="separate"/>
      </w:r>
      <w:r>
        <w:rPr>
          <w:noProof/>
        </w:rPr>
        <w:t>148</w:t>
      </w:r>
      <w:r>
        <w:rPr>
          <w:noProof/>
        </w:rPr>
        <w:fldChar w:fldCharType="end"/>
      </w:r>
    </w:p>
    <w:p w14:paraId="7BFE330B" w14:textId="66002DE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_Toc139374670 \h </w:instrText>
      </w:r>
      <w:r>
        <w:rPr>
          <w:noProof/>
        </w:rPr>
      </w:r>
      <w:r>
        <w:rPr>
          <w:noProof/>
        </w:rPr>
        <w:fldChar w:fldCharType="separate"/>
      </w:r>
      <w:r>
        <w:rPr>
          <w:noProof/>
        </w:rPr>
        <w:t>148</w:t>
      </w:r>
      <w:r>
        <w:rPr>
          <w:noProof/>
        </w:rPr>
        <w:fldChar w:fldCharType="end"/>
      </w:r>
    </w:p>
    <w:p w14:paraId="61F918AB" w14:textId="499CDCD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…/subscriptions</w:t>
      </w:r>
      <w:r>
        <w:rPr>
          <w:noProof/>
        </w:rPr>
        <w:t>"</w:t>
      </w:r>
      <w:r>
        <w:rPr>
          <w:noProof/>
        </w:rPr>
        <w:tab/>
      </w:r>
      <w:r>
        <w:rPr>
          <w:noProof/>
        </w:rPr>
        <w:fldChar w:fldCharType="begin" w:fldLock="1"/>
      </w:r>
      <w:r>
        <w:rPr>
          <w:noProof/>
        </w:rPr>
        <w:instrText xml:space="preserve"> PAGEREF _Toc139374671 \h </w:instrText>
      </w:r>
      <w:r>
        <w:rPr>
          <w:noProof/>
        </w:rPr>
      </w:r>
      <w:r>
        <w:rPr>
          <w:noProof/>
        </w:rPr>
        <w:fldChar w:fldCharType="separate"/>
      </w:r>
      <w:r>
        <w:rPr>
          <w:noProof/>
        </w:rPr>
        <w:t>148</w:t>
      </w:r>
      <w:r>
        <w:rPr>
          <w:noProof/>
        </w:rPr>
        <w:fldChar w:fldCharType="end"/>
      </w:r>
    </w:p>
    <w:p w14:paraId="2C3432B6" w14:textId="33F8E23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_Toc139374672 \h </w:instrText>
      </w:r>
      <w:r>
        <w:rPr>
          <w:noProof/>
        </w:rPr>
      </w:r>
      <w:r>
        <w:rPr>
          <w:noProof/>
        </w:rPr>
        <w:fldChar w:fldCharType="separate"/>
      </w:r>
      <w:r>
        <w:rPr>
          <w:noProof/>
        </w:rPr>
        <w:t>148</w:t>
      </w:r>
      <w:r>
        <w:rPr>
          <w:noProof/>
        </w:rPr>
        <w:fldChar w:fldCharType="end"/>
      </w:r>
    </w:p>
    <w:p w14:paraId="698A3ABE" w14:textId="4BFE596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_Toc139374673 \h </w:instrText>
      </w:r>
      <w:r>
        <w:rPr>
          <w:noProof/>
        </w:rPr>
      </w:r>
      <w:r>
        <w:rPr>
          <w:noProof/>
        </w:rPr>
        <w:fldChar w:fldCharType="separate"/>
      </w:r>
      <w:r>
        <w:rPr>
          <w:noProof/>
        </w:rPr>
        <w:t>148</w:t>
      </w:r>
      <w:r>
        <w:rPr>
          <w:noProof/>
        </w:rPr>
        <w:fldChar w:fldCharType="end"/>
      </w:r>
    </w:p>
    <w:p w14:paraId="76FC87ED" w14:textId="35E26B0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_Toc139374674 \h </w:instrText>
      </w:r>
      <w:r>
        <w:rPr>
          <w:noProof/>
        </w:rPr>
      </w:r>
      <w:r>
        <w:rPr>
          <w:noProof/>
        </w:rPr>
        <w:fldChar w:fldCharType="separate"/>
      </w:r>
      <w:r>
        <w:rPr>
          <w:noProof/>
        </w:rPr>
        <w:t>149</w:t>
      </w:r>
      <w:r>
        <w:rPr>
          <w:noProof/>
        </w:rPr>
        <w:fldChar w:fldCharType="end"/>
      </w:r>
    </w:p>
    <w:p w14:paraId="50F7876F" w14:textId="1E30363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_Toc139374675 \h </w:instrText>
      </w:r>
      <w:r>
        <w:rPr>
          <w:noProof/>
        </w:rPr>
      </w:r>
      <w:r>
        <w:rPr>
          <w:noProof/>
        </w:rPr>
        <w:fldChar w:fldCharType="separate"/>
      </w:r>
      <w:r>
        <w:rPr>
          <w:noProof/>
        </w:rPr>
        <w:t>149</w:t>
      </w:r>
      <w:r>
        <w:rPr>
          <w:noProof/>
        </w:rPr>
        <w:fldChar w:fldCharType="end"/>
      </w:r>
    </w:p>
    <w:p w14:paraId="43137C60" w14:textId="6A4CDF3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_Toc139374676 \h </w:instrText>
      </w:r>
      <w:r>
        <w:rPr>
          <w:noProof/>
        </w:rPr>
      </w:r>
      <w:r>
        <w:rPr>
          <w:noProof/>
        </w:rPr>
        <w:fldChar w:fldCharType="separate"/>
      </w:r>
      <w:r>
        <w:rPr>
          <w:noProof/>
        </w:rPr>
        <w:t>149</w:t>
      </w:r>
      <w:r>
        <w:rPr>
          <w:noProof/>
        </w:rPr>
        <w:fldChar w:fldCharType="end"/>
      </w:r>
    </w:p>
    <w:p w14:paraId="5D973A8D" w14:textId="31F0C0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_Toc139374677 \h </w:instrText>
      </w:r>
      <w:r>
        <w:rPr>
          <w:noProof/>
        </w:rPr>
      </w:r>
      <w:r>
        <w:rPr>
          <w:noProof/>
        </w:rPr>
        <w:fldChar w:fldCharType="separate"/>
      </w:r>
      <w:r>
        <w:rPr>
          <w:noProof/>
        </w:rPr>
        <w:t>149</w:t>
      </w:r>
      <w:r>
        <w:rPr>
          <w:noProof/>
        </w:rPr>
        <w:fldChar w:fldCharType="end"/>
      </w:r>
    </w:p>
    <w:p w14:paraId="0DAE1E99" w14:textId="6F21ADA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_Toc139374678 \h </w:instrText>
      </w:r>
      <w:r>
        <w:rPr>
          <w:noProof/>
        </w:rPr>
      </w:r>
      <w:r>
        <w:rPr>
          <w:noProof/>
        </w:rPr>
        <w:fldChar w:fldCharType="separate"/>
      </w:r>
      <w:r>
        <w:rPr>
          <w:noProof/>
        </w:rPr>
        <w:t>149</w:t>
      </w:r>
      <w:r>
        <w:rPr>
          <w:noProof/>
        </w:rPr>
        <w:fldChar w:fldCharType="end"/>
      </w:r>
    </w:p>
    <w:p w14:paraId="6BD89238" w14:textId="3F00CE3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_Toc139374679 \h </w:instrText>
      </w:r>
      <w:r>
        <w:rPr>
          <w:noProof/>
        </w:rPr>
      </w:r>
      <w:r>
        <w:rPr>
          <w:noProof/>
        </w:rPr>
        <w:fldChar w:fldCharType="separate"/>
      </w:r>
      <w:r>
        <w:rPr>
          <w:noProof/>
        </w:rPr>
        <w:t>150</w:t>
      </w:r>
      <w:r>
        <w:rPr>
          <w:noProof/>
        </w:rPr>
        <w:fldChar w:fldCharType="end"/>
      </w:r>
    </w:p>
    <w:p w14:paraId="6E6E68D9" w14:textId="4BF54D9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_Toc139374680 \h </w:instrText>
      </w:r>
      <w:r>
        <w:rPr>
          <w:noProof/>
        </w:rPr>
      </w:r>
      <w:r>
        <w:rPr>
          <w:noProof/>
        </w:rPr>
        <w:fldChar w:fldCharType="separate"/>
      </w:r>
      <w:r>
        <w:rPr>
          <w:noProof/>
        </w:rPr>
        <w:t>150</w:t>
      </w:r>
      <w:r>
        <w:rPr>
          <w:noProof/>
        </w:rPr>
        <w:fldChar w:fldCharType="end"/>
      </w:r>
    </w:p>
    <w:p w14:paraId="1CB94C70" w14:textId="5827995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_Toc139374681 \h </w:instrText>
      </w:r>
      <w:r>
        <w:rPr>
          <w:noProof/>
        </w:rPr>
      </w:r>
      <w:r>
        <w:rPr>
          <w:noProof/>
        </w:rPr>
        <w:fldChar w:fldCharType="separate"/>
      </w:r>
      <w:r>
        <w:rPr>
          <w:noProof/>
        </w:rPr>
        <w:t>150</w:t>
      </w:r>
      <w:r>
        <w:rPr>
          <w:noProof/>
        </w:rPr>
        <w:fldChar w:fldCharType="end"/>
      </w:r>
    </w:p>
    <w:p w14:paraId="0BB6250E" w14:textId="48DA3D4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_Toc139374682 \h </w:instrText>
      </w:r>
      <w:r>
        <w:rPr>
          <w:noProof/>
        </w:rPr>
      </w:r>
      <w:r>
        <w:rPr>
          <w:noProof/>
        </w:rPr>
        <w:fldChar w:fldCharType="separate"/>
      </w:r>
      <w:r>
        <w:rPr>
          <w:noProof/>
        </w:rPr>
        <w:t>150</w:t>
      </w:r>
      <w:r>
        <w:rPr>
          <w:noProof/>
        </w:rPr>
        <w:fldChar w:fldCharType="end"/>
      </w:r>
    </w:p>
    <w:p w14:paraId="65B83EAF" w14:textId="2D9EFA0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_Toc139374683 \h </w:instrText>
      </w:r>
      <w:r>
        <w:rPr>
          <w:noProof/>
        </w:rPr>
      </w:r>
      <w:r>
        <w:rPr>
          <w:noProof/>
        </w:rPr>
        <w:fldChar w:fldCharType="separate"/>
      </w:r>
      <w:r>
        <w:rPr>
          <w:noProof/>
        </w:rPr>
        <w:t>151</w:t>
      </w:r>
      <w:r>
        <w:rPr>
          <w:noProof/>
        </w:rPr>
        <w:fldChar w:fldCharType="end"/>
      </w:r>
    </w:p>
    <w:p w14:paraId="6849AD0B" w14:textId="4252BF7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_Toc139374684 \h </w:instrText>
      </w:r>
      <w:r>
        <w:rPr>
          <w:noProof/>
        </w:rPr>
      </w:r>
      <w:r>
        <w:rPr>
          <w:noProof/>
        </w:rPr>
        <w:fldChar w:fldCharType="separate"/>
      </w:r>
      <w:r>
        <w:rPr>
          <w:noProof/>
        </w:rPr>
        <w:t>151</w:t>
      </w:r>
      <w:r>
        <w:rPr>
          <w:noProof/>
        </w:rPr>
        <w:fldChar w:fldCharType="end"/>
      </w:r>
    </w:p>
    <w:p w14:paraId="6D80674B" w14:textId="4325441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_Toc139374685 \h </w:instrText>
      </w:r>
      <w:r>
        <w:rPr>
          <w:noProof/>
        </w:rPr>
      </w:r>
      <w:r>
        <w:rPr>
          <w:noProof/>
        </w:rPr>
        <w:fldChar w:fldCharType="separate"/>
      </w:r>
      <w:r>
        <w:rPr>
          <w:noProof/>
        </w:rPr>
        <w:t>153</w:t>
      </w:r>
      <w:r>
        <w:rPr>
          <w:noProof/>
        </w:rPr>
        <w:fldChar w:fldCharType="end"/>
      </w:r>
    </w:p>
    <w:p w14:paraId="7207A274" w14:textId="562AE9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_Toc139374686 \h </w:instrText>
      </w:r>
      <w:r>
        <w:rPr>
          <w:noProof/>
        </w:rPr>
      </w:r>
      <w:r>
        <w:rPr>
          <w:noProof/>
        </w:rPr>
        <w:fldChar w:fldCharType="separate"/>
      </w:r>
      <w:r>
        <w:rPr>
          <w:noProof/>
        </w:rPr>
        <w:t>153</w:t>
      </w:r>
      <w:r>
        <w:rPr>
          <w:noProof/>
        </w:rPr>
        <w:fldChar w:fldCharType="end"/>
      </w:r>
    </w:p>
    <w:p w14:paraId="29F01FDF" w14:textId="6739AF6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_Toc139374687 \h </w:instrText>
      </w:r>
      <w:r>
        <w:rPr>
          <w:noProof/>
        </w:rPr>
      </w:r>
      <w:r>
        <w:rPr>
          <w:noProof/>
        </w:rPr>
        <w:fldChar w:fldCharType="separate"/>
      </w:r>
      <w:r>
        <w:rPr>
          <w:noProof/>
        </w:rPr>
        <w:t>153</w:t>
      </w:r>
      <w:r>
        <w:rPr>
          <w:noProof/>
        </w:rPr>
        <w:fldChar w:fldCharType="end"/>
      </w:r>
    </w:p>
    <w:p w14:paraId="7C037EDB" w14:textId="1F025AA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_Toc139374688 \h </w:instrText>
      </w:r>
      <w:r>
        <w:rPr>
          <w:noProof/>
        </w:rPr>
      </w:r>
      <w:r>
        <w:rPr>
          <w:noProof/>
        </w:rPr>
        <w:fldChar w:fldCharType="separate"/>
      </w:r>
      <w:r>
        <w:rPr>
          <w:noProof/>
        </w:rPr>
        <w:t>154</w:t>
      </w:r>
      <w:r>
        <w:rPr>
          <w:noProof/>
        </w:rPr>
        <w:fldChar w:fldCharType="end"/>
      </w:r>
    </w:p>
    <w:p w14:paraId="2D269763" w14:textId="37325DB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_Toc139374689 \h </w:instrText>
      </w:r>
      <w:r>
        <w:rPr>
          <w:noProof/>
        </w:rPr>
      </w:r>
      <w:r>
        <w:rPr>
          <w:noProof/>
        </w:rPr>
        <w:fldChar w:fldCharType="separate"/>
      </w:r>
      <w:r>
        <w:rPr>
          <w:noProof/>
        </w:rPr>
        <w:t>154</w:t>
      </w:r>
      <w:r>
        <w:rPr>
          <w:noProof/>
        </w:rPr>
        <w:fldChar w:fldCharType="end"/>
      </w:r>
    </w:p>
    <w:p w14:paraId="3C8A864F" w14:textId="4B6EE2D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_Toc139374690 \h </w:instrText>
      </w:r>
      <w:r>
        <w:rPr>
          <w:noProof/>
        </w:rPr>
      </w:r>
      <w:r>
        <w:rPr>
          <w:noProof/>
        </w:rPr>
        <w:fldChar w:fldCharType="separate"/>
      </w:r>
      <w:r>
        <w:rPr>
          <w:noProof/>
        </w:rPr>
        <w:t>155</w:t>
      </w:r>
      <w:r>
        <w:rPr>
          <w:noProof/>
        </w:rPr>
        <w:fldChar w:fldCharType="end"/>
      </w:r>
    </w:p>
    <w:p w14:paraId="294F5A45" w14:textId="02E5699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_Toc139374691 \h </w:instrText>
      </w:r>
      <w:r>
        <w:rPr>
          <w:noProof/>
        </w:rPr>
      </w:r>
      <w:r>
        <w:rPr>
          <w:noProof/>
        </w:rPr>
        <w:fldChar w:fldCharType="separate"/>
      </w:r>
      <w:r>
        <w:rPr>
          <w:noProof/>
        </w:rPr>
        <w:t>157</w:t>
      </w:r>
      <w:r>
        <w:rPr>
          <w:noProof/>
        </w:rPr>
        <w:fldChar w:fldCharType="end"/>
      </w:r>
    </w:p>
    <w:p w14:paraId="6446CD2D" w14:textId="102683C9"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eastAsia="zh-CN"/>
        </w:rPr>
        <w:t>12.2.1.4.1a.7</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eastAsia="zh-CN"/>
        </w:rPr>
        <w:t>Type Comment</w:t>
      </w:r>
      <w:r w:rsidRPr="00756ED3">
        <w:rPr>
          <w:noProof/>
          <w:lang w:val="fr-FR"/>
        </w:rPr>
        <w:tab/>
      </w:r>
      <w:r>
        <w:rPr>
          <w:noProof/>
        </w:rPr>
        <w:fldChar w:fldCharType="begin" w:fldLock="1"/>
      </w:r>
      <w:r w:rsidRPr="00756ED3">
        <w:rPr>
          <w:noProof/>
          <w:lang w:val="fr-FR"/>
        </w:rPr>
        <w:instrText xml:space="preserve"> PAGEREF _Toc139374692 \h </w:instrText>
      </w:r>
      <w:r>
        <w:rPr>
          <w:noProof/>
        </w:rPr>
      </w:r>
      <w:r>
        <w:rPr>
          <w:noProof/>
        </w:rPr>
        <w:fldChar w:fldCharType="separate"/>
      </w:r>
      <w:r w:rsidRPr="00756ED3">
        <w:rPr>
          <w:noProof/>
          <w:lang w:val="fr-FR"/>
        </w:rPr>
        <w:t>157</w:t>
      </w:r>
      <w:r>
        <w:rPr>
          <w:noProof/>
        </w:rPr>
        <w:fldChar w:fldCharType="end"/>
      </w:r>
    </w:p>
    <w:p w14:paraId="0B3A1576" w14:textId="72ECD201"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eastAsia="zh-CN"/>
        </w:rPr>
        <w:t>12.2.1.4.1a.8</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eastAsia="zh-CN"/>
        </w:rPr>
        <w:t>Type Subscription</w:t>
      </w:r>
      <w:r w:rsidRPr="00756ED3">
        <w:rPr>
          <w:noProof/>
          <w:lang w:val="fr-FR"/>
        </w:rPr>
        <w:tab/>
      </w:r>
      <w:r>
        <w:rPr>
          <w:noProof/>
        </w:rPr>
        <w:fldChar w:fldCharType="begin" w:fldLock="1"/>
      </w:r>
      <w:r w:rsidRPr="00756ED3">
        <w:rPr>
          <w:noProof/>
          <w:lang w:val="fr-FR"/>
        </w:rPr>
        <w:instrText xml:space="preserve"> PAGEREF _Toc139374693 \h </w:instrText>
      </w:r>
      <w:r>
        <w:rPr>
          <w:noProof/>
        </w:rPr>
      </w:r>
      <w:r>
        <w:rPr>
          <w:noProof/>
        </w:rPr>
        <w:fldChar w:fldCharType="separate"/>
      </w:r>
      <w:r w:rsidRPr="00756ED3">
        <w:rPr>
          <w:noProof/>
          <w:lang w:val="fr-FR"/>
        </w:rPr>
        <w:t>157</w:t>
      </w:r>
      <w:r>
        <w:rPr>
          <w:noProof/>
        </w:rPr>
        <w:fldChar w:fldCharType="end"/>
      </w:r>
    </w:p>
    <w:p w14:paraId="4E5608BD" w14:textId="54CAE9A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_Toc139374694 \h </w:instrText>
      </w:r>
      <w:r>
        <w:rPr>
          <w:noProof/>
        </w:rPr>
      </w:r>
      <w:r>
        <w:rPr>
          <w:noProof/>
        </w:rPr>
        <w:fldChar w:fldCharType="separate"/>
      </w:r>
      <w:r>
        <w:rPr>
          <w:noProof/>
        </w:rPr>
        <w:t>157</w:t>
      </w:r>
      <w:r>
        <w:rPr>
          <w:noProof/>
        </w:rPr>
        <w:fldChar w:fldCharType="end"/>
      </w:r>
    </w:p>
    <w:p w14:paraId="559A0F54" w14:textId="3038879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_Toc139374695 \h </w:instrText>
      </w:r>
      <w:r>
        <w:rPr>
          <w:noProof/>
        </w:rPr>
      </w:r>
      <w:r>
        <w:rPr>
          <w:noProof/>
        </w:rPr>
        <w:fldChar w:fldCharType="separate"/>
      </w:r>
      <w:r>
        <w:rPr>
          <w:noProof/>
        </w:rPr>
        <w:t>157</w:t>
      </w:r>
      <w:r>
        <w:rPr>
          <w:noProof/>
        </w:rPr>
        <w:fldChar w:fldCharType="end"/>
      </w:r>
    </w:p>
    <w:p w14:paraId="124AED19" w14:textId="40FF6F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_Toc139374696 \h </w:instrText>
      </w:r>
      <w:r>
        <w:rPr>
          <w:noProof/>
        </w:rPr>
      </w:r>
      <w:r>
        <w:rPr>
          <w:noProof/>
        </w:rPr>
        <w:fldChar w:fldCharType="separate"/>
      </w:r>
      <w:r>
        <w:rPr>
          <w:noProof/>
        </w:rPr>
        <w:t>158</w:t>
      </w:r>
      <w:r>
        <w:rPr>
          <w:noProof/>
        </w:rPr>
        <w:fldChar w:fldCharType="end"/>
      </w:r>
    </w:p>
    <w:p w14:paraId="5F769AEB" w14:textId="437D2DD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_Toc139374697 \h </w:instrText>
      </w:r>
      <w:r>
        <w:rPr>
          <w:noProof/>
        </w:rPr>
      </w:r>
      <w:r>
        <w:rPr>
          <w:noProof/>
        </w:rPr>
        <w:fldChar w:fldCharType="separate"/>
      </w:r>
      <w:r>
        <w:rPr>
          <w:noProof/>
        </w:rPr>
        <w:t>158</w:t>
      </w:r>
      <w:r>
        <w:rPr>
          <w:noProof/>
        </w:rPr>
        <w:fldChar w:fldCharType="end"/>
      </w:r>
    </w:p>
    <w:p w14:paraId="6422041B" w14:textId="441BA34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_Toc139374698 \h </w:instrText>
      </w:r>
      <w:r>
        <w:rPr>
          <w:noProof/>
        </w:rPr>
      </w:r>
      <w:r>
        <w:rPr>
          <w:noProof/>
        </w:rPr>
        <w:fldChar w:fldCharType="separate"/>
      </w:r>
      <w:r>
        <w:rPr>
          <w:noProof/>
        </w:rPr>
        <w:t>159</w:t>
      </w:r>
      <w:r>
        <w:rPr>
          <w:noProof/>
        </w:rPr>
        <w:fldChar w:fldCharType="end"/>
      </w:r>
    </w:p>
    <w:p w14:paraId="08047EBE" w14:textId="68ACBB7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_Toc139374699 \h </w:instrText>
      </w:r>
      <w:r>
        <w:rPr>
          <w:noProof/>
        </w:rPr>
      </w:r>
      <w:r>
        <w:rPr>
          <w:noProof/>
        </w:rPr>
        <w:fldChar w:fldCharType="separate"/>
      </w:r>
      <w:r>
        <w:rPr>
          <w:noProof/>
        </w:rPr>
        <w:t>159</w:t>
      </w:r>
      <w:r>
        <w:rPr>
          <w:noProof/>
        </w:rPr>
        <w:fldChar w:fldCharType="end"/>
      </w:r>
    </w:p>
    <w:p w14:paraId="2F7EE6F6" w14:textId="5273236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_Toc139374700 \h </w:instrText>
      </w:r>
      <w:r>
        <w:rPr>
          <w:noProof/>
        </w:rPr>
      </w:r>
      <w:r>
        <w:rPr>
          <w:noProof/>
        </w:rPr>
        <w:fldChar w:fldCharType="separate"/>
      </w:r>
      <w:r>
        <w:rPr>
          <w:noProof/>
        </w:rPr>
        <w:t>160</w:t>
      </w:r>
      <w:r>
        <w:rPr>
          <w:noProof/>
        </w:rPr>
        <w:fldChar w:fldCharType="end"/>
      </w:r>
    </w:p>
    <w:p w14:paraId="326F3E17" w14:textId="7F4047F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_Toc139374701 \h </w:instrText>
      </w:r>
      <w:r>
        <w:rPr>
          <w:noProof/>
        </w:rPr>
      </w:r>
      <w:r>
        <w:rPr>
          <w:noProof/>
        </w:rPr>
        <w:fldChar w:fldCharType="separate"/>
      </w:r>
      <w:r>
        <w:rPr>
          <w:noProof/>
        </w:rPr>
        <w:t>160</w:t>
      </w:r>
      <w:r>
        <w:rPr>
          <w:noProof/>
        </w:rPr>
        <w:fldChar w:fldCharType="end"/>
      </w:r>
    </w:p>
    <w:p w14:paraId="70ADC036" w14:textId="2961AF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_Toc139374702 \h </w:instrText>
      </w:r>
      <w:r>
        <w:rPr>
          <w:noProof/>
        </w:rPr>
      </w:r>
      <w:r>
        <w:rPr>
          <w:noProof/>
        </w:rPr>
        <w:fldChar w:fldCharType="separate"/>
      </w:r>
      <w:r>
        <w:rPr>
          <w:noProof/>
        </w:rPr>
        <w:t>161</w:t>
      </w:r>
      <w:r>
        <w:rPr>
          <w:noProof/>
        </w:rPr>
        <w:fldChar w:fldCharType="end"/>
      </w:r>
    </w:p>
    <w:p w14:paraId="54B3B8E0" w14:textId="101DC72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_Toc139374703 \h </w:instrText>
      </w:r>
      <w:r>
        <w:rPr>
          <w:noProof/>
        </w:rPr>
      </w:r>
      <w:r>
        <w:rPr>
          <w:noProof/>
        </w:rPr>
        <w:fldChar w:fldCharType="separate"/>
      </w:r>
      <w:r>
        <w:rPr>
          <w:noProof/>
        </w:rPr>
        <w:t>161</w:t>
      </w:r>
      <w:r>
        <w:rPr>
          <w:noProof/>
        </w:rPr>
        <w:fldChar w:fldCharType="end"/>
      </w:r>
    </w:p>
    <w:p w14:paraId="0DC83A87" w14:textId="2A84B8B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_Toc139374704 \h </w:instrText>
      </w:r>
      <w:r>
        <w:rPr>
          <w:noProof/>
        </w:rPr>
      </w:r>
      <w:r>
        <w:rPr>
          <w:noProof/>
        </w:rPr>
        <w:fldChar w:fldCharType="separate"/>
      </w:r>
      <w:r>
        <w:rPr>
          <w:noProof/>
        </w:rPr>
        <w:t>162</w:t>
      </w:r>
      <w:r>
        <w:rPr>
          <w:noProof/>
        </w:rPr>
        <w:fldChar w:fldCharType="end"/>
      </w:r>
    </w:p>
    <w:p w14:paraId="5579F5A7" w14:textId="70C1796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_Toc139374705 \h </w:instrText>
      </w:r>
      <w:r>
        <w:rPr>
          <w:noProof/>
        </w:rPr>
      </w:r>
      <w:r>
        <w:rPr>
          <w:noProof/>
        </w:rPr>
        <w:fldChar w:fldCharType="separate"/>
      </w:r>
      <w:r>
        <w:rPr>
          <w:noProof/>
        </w:rPr>
        <w:t>162</w:t>
      </w:r>
      <w:r>
        <w:rPr>
          <w:noProof/>
        </w:rPr>
        <w:fldChar w:fldCharType="end"/>
      </w:r>
    </w:p>
    <w:p w14:paraId="42D1F2BE" w14:textId="40FF88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_Toc139374706 \h </w:instrText>
      </w:r>
      <w:r>
        <w:rPr>
          <w:noProof/>
        </w:rPr>
      </w:r>
      <w:r>
        <w:rPr>
          <w:noProof/>
        </w:rPr>
        <w:fldChar w:fldCharType="separate"/>
      </w:r>
      <w:r>
        <w:rPr>
          <w:noProof/>
        </w:rPr>
        <w:t>162</w:t>
      </w:r>
      <w:r>
        <w:rPr>
          <w:noProof/>
        </w:rPr>
        <w:fldChar w:fldCharType="end"/>
      </w:r>
    </w:p>
    <w:p w14:paraId="0B5A2C28" w14:textId="1FD1B5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_Toc139374707 \h </w:instrText>
      </w:r>
      <w:r>
        <w:rPr>
          <w:noProof/>
        </w:rPr>
      </w:r>
      <w:r>
        <w:rPr>
          <w:noProof/>
        </w:rPr>
        <w:fldChar w:fldCharType="separate"/>
      </w:r>
      <w:r>
        <w:rPr>
          <w:noProof/>
        </w:rPr>
        <w:t>163</w:t>
      </w:r>
      <w:r>
        <w:rPr>
          <w:noProof/>
        </w:rPr>
        <w:fldChar w:fldCharType="end"/>
      </w:r>
    </w:p>
    <w:p w14:paraId="1D5CB8CD" w14:textId="0F4220B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_Toc139374708 \h </w:instrText>
      </w:r>
      <w:r>
        <w:rPr>
          <w:noProof/>
        </w:rPr>
      </w:r>
      <w:r>
        <w:rPr>
          <w:noProof/>
        </w:rPr>
        <w:fldChar w:fldCharType="separate"/>
      </w:r>
      <w:r>
        <w:rPr>
          <w:noProof/>
        </w:rPr>
        <w:t>163</w:t>
      </w:r>
      <w:r>
        <w:rPr>
          <w:noProof/>
        </w:rPr>
        <w:fldChar w:fldCharType="end"/>
      </w:r>
    </w:p>
    <w:p w14:paraId="092A41C7" w14:textId="4382D91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_Toc139374709 \h </w:instrText>
      </w:r>
      <w:r>
        <w:rPr>
          <w:noProof/>
        </w:rPr>
      </w:r>
      <w:r>
        <w:rPr>
          <w:noProof/>
        </w:rPr>
        <w:fldChar w:fldCharType="separate"/>
      </w:r>
      <w:r>
        <w:rPr>
          <w:noProof/>
        </w:rPr>
        <w:t>163</w:t>
      </w:r>
      <w:r>
        <w:rPr>
          <w:noProof/>
        </w:rPr>
        <w:fldChar w:fldCharType="end"/>
      </w:r>
    </w:p>
    <w:p w14:paraId="352A36B3" w14:textId="49FE8C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_Toc139374710 \h </w:instrText>
      </w:r>
      <w:r>
        <w:rPr>
          <w:noProof/>
        </w:rPr>
      </w:r>
      <w:r>
        <w:rPr>
          <w:noProof/>
        </w:rPr>
        <w:fldChar w:fldCharType="separate"/>
      </w:r>
      <w:r>
        <w:rPr>
          <w:noProof/>
        </w:rPr>
        <w:t>163</w:t>
      </w:r>
      <w:r>
        <w:rPr>
          <w:noProof/>
        </w:rPr>
        <w:fldChar w:fldCharType="end"/>
      </w:r>
    </w:p>
    <w:p w14:paraId="2F814ED7" w14:textId="797BFD9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_Toc139374711 \h </w:instrText>
      </w:r>
      <w:r>
        <w:rPr>
          <w:noProof/>
        </w:rPr>
      </w:r>
      <w:r>
        <w:rPr>
          <w:noProof/>
        </w:rPr>
        <w:fldChar w:fldCharType="separate"/>
      </w:r>
      <w:r>
        <w:rPr>
          <w:noProof/>
        </w:rPr>
        <w:t>163</w:t>
      </w:r>
      <w:r>
        <w:rPr>
          <w:noProof/>
        </w:rPr>
        <w:fldChar w:fldCharType="end"/>
      </w:r>
    </w:p>
    <w:p w14:paraId="0EBA5178" w14:textId="1B9603E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_Toc139374712 \h </w:instrText>
      </w:r>
      <w:r>
        <w:rPr>
          <w:noProof/>
        </w:rPr>
      </w:r>
      <w:r>
        <w:rPr>
          <w:noProof/>
        </w:rPr>
        <w:fldChar w:fldCharType="separate"/>
      </w:r>
      <w:r>
        <w:rPr>
          <w:noProof/>
        </w:rPr>
        <w:t>163</w:t>
      </w:r>
      <w:r>
        <w:rPr>
          <w:noProof/>
        </w:rPr>
        <w:fldChar w:fldCharType="end"/>
      </w:r>
    </w:p>
    <w:p w14:paraId="1CD42763" w14:textId="14C2D6C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_Toc139374713 \h </w:instrText>
      </w:r>
      <w:r>
        <w:rPr>
          <w:noProof/>
        </w:rPr>
      </w:r>
      <w:r>
        <w:rPr>
          <w:noProof/>
        </w:rPr>
        <w:fldChar w:fldCharType="separate"/>
      </w:r>
      <w:r>
        <w:rPr>
          <w:noProof/>
        </w:rPr>
        <w:t>163</w:t>
      </w:r>
      <w:r>
        <w:rPr>
          <w:noProof/>
        </w:rPr>
        <w:fldChar w:fldCharType="end"/>
      </w:r>
    </w:p>
    <w:p w14:paraId="11F7BCB0" w14:textId="7E0396B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_Toc139374714 \h </w:instrText>
      </w:r>
      <w:r>
        <w:rPr>
          <w:noProof/>
        </w:rPr>
      </w:r>
      <w:r>
        <w:rPr>
          <w:noProof/>
        </w:rPr>
        <w:fldChar w:fldCharType="separate"/>
      </w:r>
      <w:r>
        <w:rPr>
          <w:noProof/>
        </w:rPr>
        <w:t>164</w:t>
      </w:r>
      <w:r>
        <w:rPr>
          <w:noProof/>
        </w:rPr>
        <w:fldChar w:fldCharType="end"/>
      </w:r>
    </w:p>
    <w:p w14:paraId="680E567F" w14:textId="6064FE6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_Toc139374715 \h </w:instrText>
      </w:r>
      <w:r>
        <w:rPr>
          <w:noProof/>
        </w:rPr>
      </w:r>
      <w:r>
        <w:rPr>
          <w:noProof/>
        </w:rPr>
        <w:fldChar w:fldCharType="separate"/>
      </w:r>
      <w:r>
        <w:rPr>
          <w:noProof/>
        </w:rPr>
        <w:t>164</w:t>
      </w:r>
      <w:r>
        <w:rPr>
          <w:noProof/>
        </w:rPr>
        <w:fldChar w:fldCharType="end"/>
      </w:r>
    </w:p>
    <w:p w14:paraId="09192693" w14:textId="5477A4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_Toc139374716 \h </w:instrText>
      </w:r>
      <w:r>
        <w:rPr>
          <w:noProof/>
        </w:rPr>
      </w:r>
      <w:r>
        <w:rPr>
          <w:noProof/>
        </w:rPr>
        <w:fldChar w:fldCharType="separate"/>
      </w:r>
      <w:r>
        <w:rPr>
          <w:noProof/>
        </w:rPr>
        <w:t>164</w:t>
      </w:r>
      <w:r>
        <w:rPr>
          <w:noProof/>
        </w:rPr>
        <w:fldChar w:fldCharType="end"/>
      </w:r>
    </w:p>
    <w:p w14:paraId="24E9801D" w14:textId="3EA8A6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_Toc139374717 \h </w:instrText>
      </w:r>
      <w:r>
        <w:rPr>
          <w:noProof/>
        </w:rPr>
      </w:r>
      <w:r>
        <w:rPr>
          <w:noProof/>
        </w:rPr>
        <w:fldChar w:fldCharType="separate"/>
      </w:r>
      <w:r>
        <w:rPr>
          <w:noProof/>
        </w:rPr>
        <w:t>165</w:t>
      </w:r>
      <w:r>
        <w:rPr>
          <w:noProof/>
        </w:rPr>
        <w:fldChar w:fldCharType="end"/>
      </w:r>
    </w:p>
    <w:p w14:paraId="2CE4A08B" w14:textId="15262C9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_Toc139374718 \h </w:instrText>
      </w:r>
      <w:r>
        <w:rPr>
          <w:noProof/>
        </w:rPr>
      </w:r>
      <w:r>
        <w:rPr>
          <w:noProof/>
        </w:rPr>
        <w:fldChar w:fldCharType="separate"/>
      </w:r>
      <w:r>
        <w:rPr>
          <w:noProof/>
        </w:rPr>
        <w:t>165</w:t>
      </w:r>
      <w:r>
        <w:rPr>
          <w:noProof/>
        </w:rPr>
        <w:fldChar w:fldCharType="end"/>
      </w:r>
    </w:p>
    <w:p w14:paraId="59EFBD53" w14:textId="7C40509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_Toc139374719 \h </w:instrText>
      </w:r>
      <w:r>
        <w:rPr>
          <w:noProof/>
        </w:rPr>
      </w:r>
      <w:r>
        <w:rPr>
          <w:noProof/>
        </w:rPr>
        <w:fldChar w:fldCharType="separate"/>
      </w:r>
      <w:r>
        <w:rPr>
          <w:noProof/>
        </w:rPr>
        <w:t>165</w:t>
      </w:r>
      <w:r>
        <w:rPr>
          <w:noProof/>
        </w:rPr>
        <w:fldChar w:fldCharType="end"/>
      </w:r>
    </w:p>
    <w:p w14:paraId="5D3F0845" w14:textId="5485D80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_Toc139374720 \h </w:instrText>
      </w:r>
      <w:r>
        <w:rPr>
          <w:noProof/>
        </w:rPr>
      </w:r>
      <w:r>
        <w:rPr>
          <w:noProof/>
        </w:rPr>
        <w:fldChar w:fldCharType="separate"/>
      </w:r>
      <w:r>
        <w:rPr>
          <w:noProof/>
        </w:rPr>
        <w:t>165</w:t>
      </w:r>
      <w:r>
        <w:rPr>
          <w:noProof/>
        </w:rPr>
        <w:fldChar w:fldCharType="end"/>
      </w:r>
    </w:p>
    <w:p w14:paraId="562D2737" w14:textId="74FCFE7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_Toc139374721 \h </w:instrText>
      </w:r>
      <w:r>
        <w:rPr>
          <w:noProof/>
        </w:rPr>
      </w:r>
      <w:r>
        <w:rPr>
          <w:noProof/>
        </w:rPr>
        <w:fldChar w:fldCharType="separate"/>
      </w:r>
      <w:r>
        <w:rPr>
          <w:noProof/>
        </w:rPr>
        <w:t>166</w:t>
      </w:r>
      <w:r>
        <w:rPr>
          <w:noProof/>
        </w:rPr>
        <w:fldChar w:fldCharType="end"/>
      </w:r>
    </w:p>
    <w:p w14:paraId="1D465541" w14:textId="5C85AAF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_Toc139374722 \h </w:instrText>
      </w:r>
      <w:r>
        <w:rPr>
          <w:noProof/>
        </w:rPr>
      </w:r>
      <w:r>
        <w:rPr>
          <w:noProof/>
        </w:rPr>
        <w:fldChar w:fldCharType="separate"/>
      </w:r>
      <w:r>
        <w:rPr>
          <w:noProof/>
        </w:rPr>
        <w:t>166</w:t>
      </w:r>
      <w:r>
        <w:rPr>
          <w:noProof/>
        </w:rPr>
        <w:fldChar w:fldCharType="end"/>
      </w:r>
    </w:p>
    <w:p w14:paraId="2E416426" w14:textId="06FDB9F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_Toc139374723 \h </w:instrText>
      </w:r>
      <w:r>
        <w:rPr>
          <w:noProof/>
        </w:rPr>
      </w:r>
      <w:r>
        <w:rPr>
          <w:noProof/>
        </w:rPr>
        <w:fldChar w:fldCharType="separate"/>
      </w:r>
      <w:r>
        <w:rPr>
          <w:noProof/>
        </w:rPr>
        <w:t>166</w:t>
      </w:r>
      <w:r>
        <w:rPr>
          <w:noProof/>
        </w:rPr>
        <w:fldChar w:fldCharType="end"/>
      </w:r>
    </w:p>
    <w:p w14:paraId="1DABCEDD" w14:textId="7233A5F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_Toc139374724 \h </w:instrText>
      </w:r>
      <w:r>
        <w:rPr>
          <w:noProof/>
        </w:rPr>
      </w:r>
      <w:r>
        <w:rPr>
          <w:noProof/>
        </w:rPr>
        <w:fldChar w:fldCharType="separate"/>
      </w:r>
      <w:r>
        <w:rPr>
          <w:noProof/>
        </w:rPr>
        <w:t>166</w:t>
      </w:r>
      <w:r>
        <w:rPr>
          <w:noProof/>
        </w:rPr>
        <w:fldChar w:fldCharType="end"/>
      </w:r>
    </w:p>
    <w:p w14:paraId="632BAB95" w14:textId="20F9E5B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_Toc139374725 \h </w:instrText>
      </w:r>
      <w:r>
        <w:rPr>
          <w:noProof/>
        </w:rPr>
      </w:r>
      <w:r>
        <w:rPr>
          <w:noProof/>
        </w:rPr>
        <w:fldChar w:fldCharType="separate"/>
      </w:r>
      <w:r>
        <w:rPr>
          <w:noProof/>
        </w:rPr>
        <w:t>166</w:t>
      </w:r>
      <w:r>
        <w:rPr>
          <w:noProof/>
        </w:rPr>
        <w:fldChar w:fldCharType="end"/>
      </w:r>
    </w:p>
    <w:p w14:paraId="1D624EEB" w14:textId="5DDDB16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_Toc139374726 \h </w:instrText>
      </w:r>
      <w:r>
        <w:rPr>
          <w:noProof/>
        </w:rPr>
      </w:r>
      <w:r>
        <w:rPr>
          <w:noProof/>
        </w:rPr>
        <w:fldChar w:fldCharType="separate"/>
      </w:r>
      <w:r>
        <w:rPr>
          <w:noProof/>
        </w:rPr>
        <w:t>166</w:t>
      </w:r>
      <w:r>
        <w:rPr>
          <w:noProof/>
        </w:rPr>
        <w:fldChar w:fldCharType="end"/>
      </w:r>
    </w:p>
    <w:p w14:paraId="5F7A5467" w14:textId="2F7B136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_Toc139374727 \h </w:instrText>
      </w:r>
      <w:r>
        <w:rPr>
          <w:noProof/>
        </w:rPr>
      </w:r>
      <w:r>
        <w:rPr>
          <w:noProof/>
        </w:rPr>
        <w:fldChar w:fldCharType="separate"/>
      </w:r>
      <w:r>
        <w:rPr>
          <w:noProof/>
        </w:rPr>
        <w:t>166</w:t>
      </w:r>
      <w:r>
        <w:rPr>
          <w:noProof/>
        </w:rPr>
        <w:fldChar w:fldCharType="end"/>
      </w:r>
    </w:p>
    <w:p w14:paraId="7304D4BF" w14:textId="5D49A35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_Toc139374728 \h </w:instrText>
      </w:r>
      <w:r>
        <w:rPr>
          <w:noProof/>
        </w:rPr>
      </w:r>
      <w:r>
        <w:rPr>
          <w:noProof/>
        </w:rPr>
        <w:fldChar w:fldCharType="separate"/>
      </w:r>
      <w:r>
        <w:rPr>
          <w:noProof/>
        </w:rPr>
        <w:t>166</w:t>
      </w:r>
      <w:r>
        <w:rPr>
          <w:noProof/>
        </w:rPr>
        <w:fldChar w:fldCharType="end"/>
      </w:r>
    </w:p>
    <w:p w14:paraId="1B62A1B8" w14:textId="3382D0B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_Toc139374729 \h </w:instrText>
      </w:r>
      <w:r>
        <w:rPr>
          <w:noProof/>
        </w:rPr>
      </w:r>
      <w:r>
        <w:rPr>
          <w:noProof/>
        </w:rPr>
        <w:fldChar w:fldCharType="separate"/>
      </w:r>
      <w:r>
        <w:rPr>
          <w:noProof/>
        </w:rPr>
        <w:t>166</w:t>
      </w:r>
      <w:r>
        <w:rPr>
          <w:noProof/>
        </w:rPr>
        <w:fldChar w:fldCharType="end"/>
      </w:r>
    </w:p>
    <w:p w14:paraId="31E2CCE9" w14:textId="5B7D765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_Toc139374730 \h </w:instrText>
      </w:r>
      <w:r>
        <w:rPr>
          <w:noProof/>
        </w:rPr>
      </w:r>
      <w:r>
        <w:rPr>
          <w:noProof/>
        </w:rPr>
        <w:fldChar w:fldCharType="separate"/>
      </w:r>
      <w:r>
        <w:rPr>
          <w:noProof/>
        </w:rPr>
        <w:t>166</w:t>
      </w:r>
      <w:r>
        <w:rPr>
          <w:noProof/>
        </w:rPr>
        <w:fldChar w:fldCharType="end"/>
      </w:r>
    </w:p>
    <w:p w14:paraId="64DBE1E8" w14:textId="6198F24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_Toc139374731 \h </w:instrText>
      </w:r>
      <w:r>
        <w:rPr>
          <w:noProof/>
        </w:rPr>
      </w:r>
      <w:r>
        <w:rPr>
          <w:noProof/>
        </w:rPr>
        <w:fldChar w:fldCharType="separate"/>
      </w:r>
      <w:r>
        <w:rPr>
          <w:noProof/>
        </w:rPr>
        <w:t>166</w:t>
      </w:r>
      <w:r>
        <w:rPr>
          <w:noProof/>
        </w:rPr>
        <w:fldChar w:fldCharType="end"/>
      </w:r>
    </w:p>
    <w:p w14:paraId="62766442" w14:textId="43AE5BD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_Toc139374732 \h </w:instrText>
      </w:r>
      <w:r>
        <w:rPr>
          <w:noProof/>
        </w:rPr>
      </w:r>
      <w:r>
        <w:rPr>
          <w:noProof/>
        </w:rPr>
        <w:fldChar w:fldCharType="separate"/>
      </w:r>
      <w:r>
        <w:rPr>
          <w:noProof/>
        </w:rPr>
        <w:t>166</w:t>
      </w:r>
      <w:r>
        <w:rPr>
          <w:noProof/>
        </w:rPr>
        <w:fldChar w:fldCharType="end"/>
      </w:r>
    </w:p>
    <w:p w14:paraId="72F13627" w14:textId="63E4A11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_Toc139374733 \h </w:instrText>
      </w:r>
      <w:r>
        <w:rPr>
          <w:noProof/>
        </w:rPr>
      </w:r>
      <w:r>
        <w:rPr>
          <w:noProof/>
        </w:rPr>
        <w:fldChar w:fldCharType="separate"/>
      </w:r>
      <w:r>
        <w:rPr>
          <w:noProof/>
        </w:rPr>
        <w:t>166</w:t>
      </w:r>
      <w:r>
        <w:rPr>
          <w:noProof/>
        </w:rPr>
        <w:fldChar w:fldCharType="end"/>
      </w:r>
    </w:p>
    <w:p w14:paraId="2AB771E0" w14:textId="3A0027B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_Toc139374734 \h </w:instrText>
      </w:r>
      <w:r>
        <w:rPr>
          <w:noProof/>
        </w:rPr>
      </w:r>
      <w:r>
        <w:rPr>
          <w:noProof/>
        </w:rPr>
        <w:fldChar w:fldCharType="separate"/>
      </w:r>
      <w:r>
        <w:rPr>
          <w:noProof/>
        </w:rPr>
        <w:t>167</w:t>
      </w:r>
      <w:r>
        <w:rPr>
          <w:noProof/>
        </w:rPr>
        <w:fldChar w:fldCharType="end"/>
      </w:r>
    </w:p>
    <w:p w14:paraId="5A987404" w14:textId="532B45C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_Toc139374735 \h </w:instrText>
      </w:r>
      <w:r>
        <w:rPr>
          <w:noProof/>
        </w:rPr>
      </w:r>
      <w:r>
        <w:rPr>
          <w:noProof/>
        </w:rPr>
        <w:fldChar w:fldCharType="separate"/>
      </w:r>
      <w:r>
        <w:rPr>
          <w:noProof/>
        </w:rPr>
        <w:t>167</w:t>
      </w:r>
      <w:r>
        <w:rPr>
          <w:noProof/>
        </w:rPr>
        <w:fldChar w:fldCharType="end"/>
      </w:r>
    </w:p>
    <w:p w14:paraId="25A7AEE6" w14:textId="4A216D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_Toc139374736 \h </w:instrText>
      </w:r>
      <w:r>
        <w:rPr>
          <w:noProof/>
        </w:rPr>
      </w:r>
      <w:r>
        <w:rPr>
          <w:noProof/>
        </w:rPr>
        <w:fldChar w:fldCharType="separate"/>
      </w:r>
      <w:r>
        <w:rPr>
          <w:noProof/>
        </w:rPr>
        <w:t>167</w:t>
      </w:r>
      <w:r>
        <w:rPr>
          <w:noProof/>
        </w:rPr>
        <w:fldChar w:fldCharType="end"/>
      </w:r>
    </w:p>
    <w:p w14:paraId="2CED612F" w14:textId="5F5CA7F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_Toc139374737 \h </w:instrText>
      </w:r>
      <w:r>
        <w:rPr>
          <w:noProof/>
        </w:rPr>
      </w:r>
      <w:r>
        <w:rPr>
          <w:noProof/>
        </w:rPr>
        <w:fldChar w:fldCharType="separate"/>
      </w:r>
      <w:r>
        <w:rPr>
          <w:noProof/>
        </w:rPr>
        <w:t>167</w:t>
      </w:r>
      <w:r>
        <w:rPr>
          <w:noProof/>
        </w:rPr>
        <w:fldChar w:fldCharType="end"/>
      </w:r>
    </w:p>
    <w:p w14:paraId="29B60152" w14:textId="495DD82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_Toc139374738 \h </w:instrText>
      </w:r>
      <w:r>
        <w:rPr>
          <w:noProof/>
        </w:rPr>
      </w:r>
      <w:r>
        <w:rPr>
          <w:noProof/>
        </w:rPr>
        <w:fldChar w:fldCharType="separate"/>
      </w:r>
      <w:r>
        <w:rPr>
          <w:noProof/>
        </w:rPr>
        <w:t>167</w:t>
      </w:r>
      <w:r>
        <w:rPr>
          <w:noProof/>
        </w:rPr>
        <w:fldChar w:fldCharType="end"/>
      </w:r>
    </w:p>
    <w:p w14:paraId="465D77F0" w14:textId="5AFB87C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_Toc139374739 \h </w:instrText>
      </w:r>
      <w:r>
        <w:rPr>
          <w:noProof/>
        </w:rPr>
      </w:r>
      <w:r>
        <w:rPr>
          <w:noProof/>
        </w:rPr>
        <w:fldChar w:fldCharType="separate"/>
      </w:r>
      <w:r>
        <w:rPr>
          <w:noProof/>
        </w:rPr>
        <w:t>167</w:t>
      </w:r>
      <w:r>
        <w:rPr>
          <w:noProof/>
        </w:rPr>
        <w:fldChar w:fldCharType="end"/>
      </w:r>
    </w:p>
    <w:p w14:paraId="0ACF012A" w14:textId="5A5CA5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_Toc139374740 \h </w:instrText>
      </w:r>
      <w:r>
        <w:rPr>
          <w:noProof/>
        </w:rPr>
      </w:r>
      <w:r>
        <w:rPr>
          <w:noProof/>
        </w:rPr>
        <w:fldChar w:fldCharType="separate"/>
      </w:r>
      <w:r>
        <w:rPr>
          <w:noProof/>
        </w:rPr>
        <w:t>167</w:t>
      </w:r>
      <w:r>
        <w:rPr>
          <w:noProof/>
        </w:rPr>
        <w:fldChar w:fldCharType="end"/>
      </w:r>
    </w:p>
    <w:p w14:paraId="426C6CF8" w14:textId="4890CC7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_Toc139374741 \h </w:instrText>
      </w:r>
      <w:r>
        <w:rPr>
          <w:noProof/>
        </w:rPr>
      </w:r>
      <w:r>
        <w:rPr>
          <w:noProof/>
        </w:rPr>
        <w:fldChar w:fldCharType="separate"/>
      </w:r>
      <w:r>
        <w:rPr>
          <w:noProof/>
        </w:rPr>
        <w:t>167</w:t>
      </w:r>
      <w:r>
        <w:rPr>
          <w:noProof/>
        </w:rPr>
        <w:fldChar w:fldCharType="end"/>
      </w:r>
    </w:p>
    <w:p w14:paraId="549D2F39" w14:textId="3729FDE1"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_Toc139374742 \h </w:instrText>
      </w:r>
      <w:r>
        <w:rPr>
          <w:noProof/>
        </w:rPr>
      </w:r>
      <w:r>
        <w:rPr>
          <w:noProof/>
        </w:rPr>
        <w:fldChar w:fldCharType="separate"/>
      </w:r>
      <w:r>
        <w:rPr>
          <w:noProof/>
        </w:rPr>
        <w:t>168</w:t>
      </w:r>
      <w:r>
        <w:rPr>
          <w:noProof/>
        </w:rPr>
        <w:fldChar w:fldCharType="end"/>
      </w:r>
    </w:p>
    <w:p w14:paraId="2D298256" w14:textId="16E0E66D"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_Toc139374743 \h </w:instrText>
      </w:r>
      <w:r>
        <w:rPr>
          <w:noProof/>
        </w:rPr>
      </w:r>
      <w:r>
        <w:rPr>
          <w:noProof/>
        </w:rPr>
        <w:fldChar w:fldCharType="separate"/>
      </w:r>
      <w:r>
        <w:rPr>
          <w:noProof/>
        </w:rPr>
        <w:t>168</w:t>
      </w:r>
      <w:r>
        <w:rPr>
          <w:noProof/>
        </w:rPr>
        <w:fldChar w:fldCharType="end"/>
      </w:r>
    </w:p>
    <w:p w14:paraId="2C79F4E9" w14:textId="70CD698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_Toc139374744 \h </w:instrText>
      </w:r>
      <w:r>
        <w:rPr>
          <w:noProof/>
        </w:rPr>
      </w:r>
      <w:r>
        <w:rPr>
          <w:noProof/>
        </w:rPr>
        <w:fldChar w:fldCharType="separate"/>
      </w:r>
      <w:r>
        <w:rPr>
          <w:noProof/>
        </w:rPr>
        <w:t>168</w:t>
      </w:r>
      <w:r>
        <w:rPr>
          <w:noProof/>
        </w:rPr>
        <w:fldChar w:fldCharType="end"/>
      </w:r>
    </w:p>
    <w:p w14:paraId="5DB5560D" w14:textId="4FA7F32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_Toc139374745 \h </w:instrText>
      </w:r>
      <w:r>
        <w:rPr>
          <w:noProof/>
        </w:rPr>
      </w:r>
      <w:r>
        <w:rPr>
          <w:noProof/>
        </w:rPr>
        <w:fldChar w:fldCharType="separate"/>
      </w:r>
      <w:r>
        <w:rPr>
          <w:noProof/>
        </w:rPr>
        <w:t>168</w:t>
      </w:r>
      <w:r>
        <w:rPr>
          <w:noProof/>
        </w:rPr>
        <w:fldChar w:fldCharType="end"/>
      </w:r>
    </w:p>
    <w:p w14:paraId="10B30E89" w14:textId="0B7B24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_Toc139374746 \h </w:instrText>
      </w:r>
      <w:r>
        <w:rPr>
          <w:noProof/>
        </w:rPr>
      </w:r>
      <w:r>
        <w:rPr>
          <w:noProof/>
        </w:rPr>
        <w:fldChar w:fldCharType="separate"/>
      </w:r>
      <w:r>
        <w:rPr>
          <w:noProof/>
        </w:rPr>
        <w:t>168</w:t>
      </w:r>
      <w:r>
        <w:rPr>
          <w:noProof/>
        </w:rPr>
        <w:fldChar w:fldCharType="end"/>
      </w:r>
    </w:p>
    <w:p w14:paraId="40416121" w14:textId="1850C6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_Toc139374747 \h </w:instrText>
      </w:r>
      <w:r>
        <w:rPr>
          <w:noProof/>
        </w:rPr>
      </w:r>
      <w:r>
        <w:rPr>
          <w:noProof/>
        </w:rPr>
        <w:fldChar w:fldCharType="separate"/>
      </w:r>
      <w:r>
        <w:rPr>
          <w:noProof/>
        </w:rPr>
        <w:t>168</w:t>
      </w:r>
      <w:r>
        <w:rPr>
          <w:noProof/>
        </w:rPr>
        <w:fldChar w:fldCharType="end"/>
      </w:r>
    </w:p>
    <w:p w14:paraId="27381425" w14:textId="43AADC8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_Toc139374748 \h </w:instrText>
      </w:r>
      <w:r>
        <w:rPr>
          <w:noProof/>
        </w:rPr>
      </w:r>
      <w:r>
        <w:rPr>
          <w:noProof/>
        </w:rPr>
        <w:fldChar w:fldCharType="separate"/>
      </w:r>
      <w:r>
        <w:rPr>
          <w:noProof/>
        </w:rPr>
        <w:t>168</w:t>
      </w:r>
      <w:r>
        <w:rPr>
          <w:noProof/>
        </w:rPr>
        <w:fldChar w:fldCharType="end"/>
      </w:r>
    </w:p>
    <w:p w14:paraId="2D698B29" w14:textId="6D13A51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notifyThresholdCrossing</w:t>
      </w:r>
      <w:r>
        <w:rPr>
          <w:noProof/>
        </w:rPr>
        <w:tab/>
      </w:r>
      <w:r>
        <w:rPr>
          <w:noProof/>
        </w:rPr>
        <w:fldChar w:fldCharType="begin" w:fldLock="1"/>
      </w:r>
      <w:r>
        <w:rPr>
          <w:noProof/>
        </w:rPr>
        <w:instrText xml:space="preserve"> PAGEREF _Toc139374749 \h </w:instrText>
      </w:r>
      <w:r>
        <w:rPr>
          <w:noProof/>
        </w:rPr>
      </w:r>
      <w:r>
        <w:rPr>
          <w:noProof/>
        </w:rPr>
        <w:fldChar w:fldCharType="separate"/>
      </w:r>
      <w:r>
        <w:rPr>
          <w:noProof/>
        </w:rPr>
        <w:t>168</w:t>
      </w:r>
      <w:r>
        <w:rPr>
          <w:noProof/>
        </w:rPr>
        <w:fldChar w:fldCharType="end"/>
      </w:r>
    </w:p>
    <w:p w14:paraId="450C74D1" w14:textId="30C57E1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_Toc139374750 \h </w:instrText>
      </w:r>
      <w:r>
        <w:rPr>
          <w:noProof/>
        </w:rPr>
      </w:r>
      <w:r>
        <w:rPr>
          <w:noProof/>
        </w:rPr>
        <w:fldChar w:fldCharType="separate"/>
      </w:r>
      <w:r>
        <w:rPr>
          <w:noProof/>
        </w:rPr>
        <w:t>168</w:t>
      </w:r>
      <w:r>
        <w:rPr>
          <w:noProof/>
        </w:rPr>
        <w:fldChar w:fldCharType="end"/>
      </w:r>
    </w:p>
    <w:p w14:paraId="09EA565D" w14:textId="0BB5B9B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_Toc139374751 \h </w:instrText>
      </w:r>
      <w:r>
        <w:rPr>
          <w:noProof/>
        </w:rPr>
      </w:r>
      <w:r>
        <w:rPr>
          <w:noProof/>
        </w:rPr>
        <w:fldChar w:fldCharType="separate"/>
      </w:r>
      <w:r>
        <w:rPr>
          <w:noProof/>
        </w:rPr>
        <w:t>168</w:t>
      </w:r>
      <w:r>
        <w:rPr>
          <w:noProof/>
        </w:rPr>
        <w:fldChar w:fldCharType="end"/>
      </w:r>
    </w:p>
    <w:p w14:paraId="7DFFD87E" w14:textId="5DDD856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_Toc139374752 \h </w:instrText>
      </w:r>
      <w:r>
        <w:rPr>
          <w:noProof/>
        </w:rPr>
      </w:r>
      <w:r>
        <w:rPr>
          <w:noProof/>
        </w:rPr>
        <w:fldChar w:fldCharType="separate"/>
      </w:r>
      <w:r>
        <w:rPr>
          <w:noProof/>
        </w:rPr>
        <w:t>169</w:t>
      </w:r>
      <w:r>
        <w:rPr>
          <w:noProof/>
        </w:rPr>
        <w:fldChar w:fldCharType="end"/>
      </w:r>
    </w:p>
    <w:p w14:paraId="5B214824" w14:textId="7D2D47F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_Toc139374753 \h </w:instrText>
      </w:r>
      <w:r>
        <w:rPr>
          <w:noProof/>
        </w:rPr>
      </w:r>
      <w:r>
        <w:rPr>
          <w:noProof/>
        </w:rPr>
        <w:fldChar w:fldCharType="separate"/>
      </w:r>
      <w:r>
        <w:rPr>
          <w:noProof/>
        </w:rPr>
        <w:t>169</w:t>
      </w:r>
      <w:r>
        <w:rPr>
          <w:noProof/>
        </w:rPr>
        <w:fldChar w:fldCharType="end"/>
      </w:r>
    </w:p>
    <w:p w14:paraId="26D97C59" w14:textId="7D7E1B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_Toc139374754 \h </w:instrText>
      </w:r>
      <w:r>
        <w:rPr>
          <w:noProof/>
        </w:rPr>
      </w:r>
      <w:r>
        <w:rPr>
          <w:noProof/>
        </w:rPr>
        <w:fldChar w:fldCharType="separate"/>
      </w:r>
      <w:r>
        <w:rPr>
          <w:noProof/>
        </w:rPr>
        <w:t>169</w:t>
      </w:r>
      <w:r>
        <w:rPr>
          <w:noProof/>
        </w:rPr>
        <w:fldChar w:fldCharType="end"/>
      </w:r>
    </w:p>
    <w:p w14:paraId="0084320F" w14:textId="78DAB9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_Toc139374755 \h </w:instrText>
      </w:r>
      <w:r>
        <w:rPr>
          <w:noProof/>
        </w:rPr>
      </w:r>
      <w:r>
        <w:rPr>
          <w:noProof/>
        </w:rPr>
        <w:fldChar w:fldCharType="separate"/>
      </w:r>
      <w:r>
        <w:rPr>
          <w:noProof/>
        </w:rPr>
        <w:t>169</w:t>
      </w:r>
      <w:r>
        <w:rPr>
          <w:noProof/>
        </w:rPr>
        <w:fldChar w:fldCharType="end"/>
      </w:r>
    </w:p>
    <w:p w14:paraId="6A81271D" w14:textId="0100CC6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_Toc139374756 \h </w:instrText>
      </w:r>
      <w:r>
        <w:rPr>
          <w:noProof/>
        </w:rPr>
      </w:r>
      <w:r>
        <w:rPr>
          <w:noProof/>
        </w:rPr>
        <w:fldChar w:fldCharType="separate"/>
      </w:r>
      <w:r>
        <w:rPr>
          <w:noProof/>
        </w:rPr>
        <w:t>170</w:t>
      </w:r>
      <w:r>
        <w:rPr>
          <w:noProof/>
        </w:rPr>
        <w:fldChar w:fldCharType="end"/>
      </w:r>
    </w:p>
    <w:p w14:paraId="77C6702E" w14:textId="18C96F9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cs="Arial"/>
          <w:noProof/>
          <w:lang w:eastAsia="zh-CN"/>
        </w:rPr>
        <w:t>NotifyThresholdCrossing</w:t>
      </w:r>
      <w:r>
        <w:rPr>
          <w:noProof/>
        </w:rPr>
        <w:tab/>
      </w:r>
      <w:r>
        <w:rPr>
          <w:noProof/>
        </w:rPr>
        <w:fldChar w:fldCharType="begin" w:fldLock="1"/>
      </w:r>
      <w:r>
        <w:rPr>
          <w:noProof/>
        </w:rPr>
        <w:instrText xml:space="preserve"> PAGEREF _Toc139374757 \h </w:instrText>
      </w:r>
      <w:r>
        <w:rPr>
          <w:noProof/>
        </w:rPr>
      </w:r>
      <w:r>
        <w:rPr>
          <w:noProof/>
        </w:rPr>
        <w:fldChar w:fldCharType="separate"/>
      </w:r>
      <w:r>
        <w:rPr>
          <w:noProof/>
        </w:rPr>
        <w:t>170</w:t>
      </w:r>
      <w:r>
        <w:rPr>
          <w:noProof/>
        </w:rPr>
        <w:fldChar w:fldCharType="end"/>
      </w:r>
    </w:p>
    <w:p w14:paraId="12CA888E" w14:textId="1794488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_Toc139374758 \h </w:instrText>
      </w:r>
      <w:r>
        <w:rPr>
          <w:noProof/>
        </w:rPr>
      </w:r>
      <w:r>
        <w:rPr>
          <w:noProof/>
        </w:rPr>
        <w:fldChar w:fldCharType="separate"/>
      </w:r>
      <w:r>
        <w:rPr>
          <w:noProof/>
        </w:rPr>
        <w:t>170</w:t>
      </w:r>
      <w:r>
        <w:rPr>
          <w:noProof/>
        </w:rPr>
        <w:fldChar w:fldCharType="end"/>
      </w:r>
    </w:p>
    <w:p w14:paraId="7EE55C2A" w14:textId="6674E05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_Toc139374759 \h </w:instrText>
      </w:r>
      <w:r>
        <w:rPr>
          <w:noProof/>
        </w:rPr>
      </w:r>
      <w:r>
        <w:rPr>
          <w:noProof/>
        </w:rPr>
        <w:fldChar w:fldCharType="separate"/>
      </w:r>
      <w:r>
        <w:rPr>
          <w:noProof/>
        </w:rPr>
        <w:t>170</w:t>
      </w:r>
      <w:r>
        <w:rPr>
          <w:noProof/>
        </w:rPr>
        <w:fldChar w:fldCharType="end"/>
      </w:r>
    </w:p>
    <w:p w14:paraId="400DBA62" w14:textId="5AC822E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_Toc139374760 \h </w:instrText>
      </w:r>
      <w:r>
        <w:rPr>
          <w:noProof/>
        </w:rPr>
      </w:r>
      <w:r>
        <w:rPr>
          <w:noProof/>
        </w:rPr>
        <w:fldChar w:fldCharType="separate"/>
      </w:r>
      <w:r>
        <w:rPr>
          <w:noProof/>
        </w:rPr>
        <w:t>170</w:t>
      </w:r>
      <w:r>
        <w:rPr>
          <w:noProof/>
        </w:rPr>
        <w:fldChar w:fldCharType="end"/>
      </w:r>
    </w:p>
    <w:p w14:paraId="69B416A5" w14:textId="5D0CF0A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_Toc139374761 \h </w:instrText>
      </w:r>
      <w:r>
        <w:rPr>
          <w:noProof/>
        </w:rPr>
      </w:r>
      <w:r>
        <w:rPr>
          <w:noProof/>
        </w:rPr>
        <w:fldChar w:fldCharType="separate"/>
      </w:r>
      <w:r>
        <w:rPr>
          <w:noProof/>
        </w:rPr>
        <w:t>170</w:t>
      </w:r>
      <w:r>
        <w:rPr>
          <w:noProof/>
        </w:rPr>
        <w:fldChar w:fldCharType="end"/>
      </w:r>
    </w:p>
    <w:p w14:paraId="3CD59800" w14:textId="557DB0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_Toc139374762 \h </w:instrText>
      </w:r>
      <w:r>
        <w:rPr>
          <w:noProof/>
        </w:rPr>
      </w:r>
      <w:r>
        <w:rPr>
          <w:noProof/>
        </w:rPr>
        <w:fldChar w:fldCharType="separate"/>
      </w:r>
      <w:r>
        <w:rPr>
          <w:noProof/>
        </w:rPr>
        <w:t>171</w:t>
      </w:r>
      <w:r>
        <w:rPr>
          <w:noProof/>
        </w:rPr>
        <w:fldChar w:fldCharType="end"/>
      </w:r>
    </w:p>
    <w:p w14:paraId="69350C98" w14:textId="5F48BDF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E260C1">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_Toc139374763 \h </w:instrText>
      </w:r>
      <w:r>
        <w:rPr>
          <w:noProof/>
        </w:rPr>
      </w:r>
      <w:r>
        <w:rPr>
          <w:noProof/>
        </w:rPr>
        <w:fldChar w:fldCharType="separate"/>
      </w:r>
      <w:r>
        <w:rPr>
          <w:noProof/>
        </w:rPr>
        <w:t>171</w:t>
      </w:r>
      <w:r>
        <w:rPr>
          <w:noProof/>
        </w:rPr>
        <w:fldChar w:fldCharType="end"/>
      </w:r>
    </w:p>
    <w:p w14:paraId="3330FFD5" w14:textId="53EAFF9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E260C1">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_Toc139374764 \h </w:instrText>
      </w:r>
      <w:r>
        <w:rPr>
          <w:noProof/>
        </w:rPr>
      </w:r>
      <w:r>
        <w:rPr>
          <w:noProof/>
        </w:rPr>
        <w:fldChar w:fldCharType="separate"/>
      </w:r>
      <w:r>
        <w:rPr>
          <w:noProof/>
        </w:rPr>
        <w:t>171</w:t>
      </w:r>
      <w:r>
        <w:rPr>
          <w:noProof/>
        </w:rPr>
        <w:fldChar w:fldCharType="end"/>
      </w:r>
    </w:p>
    <w:p w14:paraId="79D35555" w14:textId="3D210209"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_Toc139374765 \h </w:instrText>
      </w:r>
      <w:r>
        <w:rPr>
          <w:noProof/>
        </w:rPr>
      </w:r>
      <w:r>
        <w:rPr>
          <w:noProof/>
        </w:rPr>
        <w:fldChar w:fldCharType="separate"/>
      </w:r>
      <w:r>
        <w:rPr>
          <w:noProof/>
        </w:rPr>
        <w:t>171</w:t>
      </w:r>
      <w:r>
        <w:rPr>
          <w:noProof/>
        </w:rPr>
        <w:fldChar w:fldCharType="end"/>
      </w:r>
    </w:p>
    <w:p w14:paraId="3B7D9E9B" w14:textId="0BE4218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_Toc139374766 \h </w:instrText>
      </w:r>
      <w:r>
        <w:rPr>
          <w:noProof/>
        </w:rPr>
      </w:r>
      <w:r>
        <w:rPr>
          <w:noProof/>
        </w:rPr>
        <w:fldChar w:fldCharType="separate"/>
      </w:r>
      <w:r>
        <w:rPr>
          <w:noProof/>
        </w:rPr>
        <w:t>171</w:t>
      </w:r>
      <w:r>
        <w:rPr>
          <w:noProof/>
        </w:rPr>
        <w:fldChar w:fldCharType="end"/>
      </w:r>
    </w:p>
    <w:p w14:paraId="5D3A7C8B" w14:textId="790E905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_Toc139374767 \h </w:instrText>
      </w:r>
      <w:r>
        <w:rPr>
          <w:noProof/>
        </w:rPr>
      </w:r>
      <w:r>
        <w:rPr>
          <w:noProof/>
        </w:rPr>
        <w:fldChar w:fldCharType="separate"/>
      </w:r>
      <w:r>
        <w:rPr>
          <w:noProof/>
        </w:rPr>
        <w:t>171</w:t>
      </w:r>
      <w:r>
        <w:rPr>
          <w:noProof/>
        </w:rPr>
        <w:fldChar w:fldCharType="end"/>
      </w:r>
    </w:p>
    <w:p w14:paraId="27C8D157" w14:textId="5F29B1E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_Toc139374768 \h </w:instrText>
      </w:r>
      <w:r>
        <w:rPr>
          <w:noProof/>
        </w:rPr>
      </w:r>
      <w:r>
        <w:rPr>
          <w:noProof/>
        </w:rPr>
        <w:fldChar w:fldCharType="separate"/>
      </w:r>
      <w:r>
        <w:rPr>
          <w:noProof/>
        </w:rPr>
        <w:t>172</w:t>
      </w:r>
      <w:r>
        <w:rPr>
          <w:noProof/>
        </w:rPr>
        <w:fldChar w:fldCharType="end"/>
      </w:r>
    </w:p>
    <w:p w14:paraId="5E13BF36" w14:textId="727E3F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_Toc139374769 \h </w:instrText>
      </w:r>
      <w:r>
        <w:rPr>
          <w:noProof/>
        </w:rPr>
      </w:r>
      <w:r>
        <w:rPr>
          <w:noProof/>
        </w:rPr>
        <w:fldChar w:fldCharType="separate"/>
      </w:r>
      <w:r>
        <w:rPr>
          <w:noProof/>
        </w:rPr>
        <w:t>172</w:t>
      </w:r>
      <w:r>
        <w:rPr>
          <w:noProof/>
        </w:rPr>
        <w:fldChar w:fldCharType="end"/>
      </w:r>
    </w:p>
    <w:p w14:paraId="369B54D5" w14:textId="114773A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_Toc139374770 \h </w:instrText>
      </w:r>
      <w:r>
        <w:rPr>
          <w:noProof/>
        </w:rPr>
      </w:r>
      <w:r>
        <w:rPr>
          <w:noProof/>
        </w:rPr>
        <w:fldChar w:fldCharType="separate"/>
      </w:r>
      <w:r>
        <w:rPr>
          <w:noProof/>
        </w:rPr>
        <w:t>172</w:t>
      </w:r>
      <w:r>
        <w:rPr>
          <w:noProof/>
        </w:rPr>
        <w:fldChar w:fldCharType="end"/>
      </w:r>
    </w:p>
    <w:p w14:paraId="00123D89" w14:textId="5AC7FA1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_Toc139374771 \h </w:instrText>
      </w:r>
      <w:r>
        <w:rPr>
          <w:noProof/>
        </w:rPr>
      </w:r>
      <w:r>
        <w:rPr>
          <w:noProof/>
        </w:rPr>
        <w:fldChar w:fldCharType="separate"/>
      </w:r>
      <w:r>
        <w:rPr>
          <w:noProof/>
        </w:rPr>
        <w:t>172</w:t>
      </w:r>
      <w:r>
        <w:rPr>
          <w:noProof/>
        </w:rPr>
        <w:fldChar w:fldCharType="end"/>
      </w:r>
    </w:p>
    <w:p w14:paraId="56CF4F30" w14:textId="774CFCC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_Toc139374772 \h </w:instrText>
      </w:r>
      <w:r>
        <w:rPr>
          <w:noProof/>
        </w:rPr>
      </w:r>
      <w:r>
        <w:rPr>
          <w:noProof/>
        </w:rPr>
        <w:fldChar w:fldCharType="separate"/>
      </w:r>
      <w:r>
        <w:rPr>
          <w:noProof/>
        </w:rPr>
        <w:t>175</w:t>
      </w:r>
      <w:r>
        <w:rPr>
          <w:noProof/>
        </w:rPr>
        <w:fldChar w:fldCharType="end"/>
      </w:r>
    </w:p>
    <w:p w14:paraId="6A1DDAE6" w14:textId="3E7047EB"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_Toc139374773 \h </w:instrText>
      </w:r>
      <w:r>
        <w:rPr>
          <w:noProof/>
        </w:rPr>
      </w:r>
      <w:r>
        <w:rPr>
          <w:noProof/>
        </w:rPr>
        <w:fldChar w:fldCharType="separate"/>
      </w:r>
      <w:r>
        <w:rPr>
          <w:noProof/>
        </w:rPr>
        <w:t>175</w:t>
      </w:r>
      <w:r>
        <w:rPr>
          <w:noProof/>
        </w:rPr>
        <w:fldChar w:fldCharType="end"/>
      </w:r>
    </w:p>
    <w:p w14:paraId="166397B4" w14:textId="7D224CB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_Toc139374774 \h </w:instrText>
      </w:r>
      <w:r>
        <w:rPr>
          <w:noProof/>
        </w:rPr>
      </w:r>
      <w:r>
        <w:rPr>
          <w:noProof/>
        </w:rPr>
        <w:fldChar w:fldCharType="separate"/>
      </w:r>
      <w:r>
        <w:rPr>
          <w:noProof/>
        </w:rPr>
        <w:t>175</w:t>
      </w:r>
      <w:r>
        <w:rPr>
          <w:noProof/>
        </w:rPr>
        <w:fldChar w:fldCharType="end"/>
      </w:r>
    </w:p>
    <w:p w14:paraId="05BF8852" w14:textId="4C3EC4B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_Toc139374775 \h </w:instrText>
      </w:r>
      <w:r>
        <w:rPr>
          <w:noProof/>
        </w:rPr>
      </w:r>
      <w:r>
        <w:rPr>
          <w:noProof/>
        </w:rPr>
        <w:fldChar w:fldCharType="separate"/>
      </w:r>
      <w:r>
        <w:rPr>
          <w:noProof/>
        </w:rPr>
        <w:t>175</w:t>
      </w:r>
      <w:r>
        <w:rPr>
          <w:noProof/>
        </w:rPr>
        <w:fldChar w:fldCharType="end"/>
      </w:r>
    </w:p>
    <w:p w14:paraId="1FDD608C" w14:textId="095090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_Toc139374776 \h </w:instrText>
      </w:r>
      <w:r>
        <w:rPr>
          <w:noProof/>
        </w:rPr>
      </w:r>
      <w:r>
        <w:rPr>
          <w:noProof/>
        </w:rPr>
        <w:fldChar w:fldCharType="separate"/>
      </w:r>
      <w:r>
        <w:rPr>
          <w:noProof/>
        </w:rPr>
        <w:t>175</w:t>
      </w:r>
      <w:r>
        <w:rPr>
          <w:noProof/>
        </w:rPr>
        <w:fldChar w:fldCharType="end"/>
      </w:r>
    </w:p>
    <w:p w14:paraId="0ACD9B87" w14:textId="2EA3C74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_Toc139374777 \h </w:instrText>
      </w:r>
      <w:r>
        <w:rPr>
          <w:noProof/>
        </w:rPr>
      </w:r>
      <w:r>
        <w:rPr>
          <w:noProof/>
        </w:rPr>
        <w:fldChar w:fldCharType="separate"/>
      </w:r>
      <w:r>
        <w:rPr>
          <w:noProof/>
        </w:rPr>
        <w:t>175</w:t>
      </w:r>
      <w:r>
        <w:rPr>
          <w:noProof/>
        </w:rPr>
        <w:fldChar w:fldCharType="end"/>
      </w:r>
    </w:p>
    <w:p w14:paraId="0CD43428" w14:textId="77F1E65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_Toc139374778 \h </w:instrText>
      </w:r>
      <w:r>
        <w:rPr>
          <w:noProof/>
        </w:rPr>
      </w:r>
      <w:r>
        <w:rPr>
          <w:noProof/>
        </w:rPr>
        <w:fldChar w:fldCharType="separate"/>
      </w:r>
      <w:r>
        <w:rPr>
          <w:noProof/>
        </w:rPr>
        <w:t>175</w:t>
      </w:r>
      <w:r>
        <w:rPr>
          <w:noProof/>
        </w:rPr>
        <w:fldChar w:fldCharType="end"/>
      </w:r>
    </w:p>
    <w:p w14:paraId="43E19927" w14:textId="39281D2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_Toc139374779 \h </w:instrText>
      </w:r>
      <w:r>
        <w:rPr>
          <w:noProof/>
        </w:rPr>
      </w:r>
      <w:r>
        <w:rPr>
          <w:noProof/>
        </w:rPr>
        <w:fldChar w:fldCharType="separate"/>
      </w:r>
      <w:r>
        <w:rPr>
          <w:noProof/>
        </w:rPr>
        <w:t>175</w:t>
      </w:r>
      <w:r>
        <w:rPr>
          <w:noProof/>
        </w:rPr>
        <w:fldChar w:fldCharType="end"/>
      </w:r>
    </w:p>
    <w:p w14:paraId="40BD56F8" w14:textId="6DEA916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_Toc139374780 \h </w:instrText>
      </w:r>
      <w:r>
        <w:rPr>
          <w:noProof/>
        </w:rPr>
      </w:r>
      <w:r>
        <w:rPr>
          <w:noProof/>
        </w:rPr>
        <w:fldChar w:fldCharType="separate"/>
      </w:r>
      <w:r>
        <w:rPr>
          <w:noProof/>
        </w:rPr>
        <w:t>175</w:t>
      </w:r>
      <w:r>
        <w:rPr>
          <w:noProof/>
        </w:rPr>
        <w:fldChar w:fldCharType="end"/>
      </w:r>
    </w:p>
    <w:p w14:paraId="3ABE2DDA" w14:textId="309D299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_Toc139374781 \h </w:instrText>
      </w:r>
      <w:r>
        <w:rPr>
          <w:noProof/>
        </w:rPr>
      </w:r>
      <w:r>
        <w:rPr>
          <w:noProof/>
        </w:rPr>
        <w:fldChar w:fldCharType="separate"/>
      </w:r>
      <w:r>
        <w:rPr>
          <w:noProof/>
        </w:rPr>
        <w:t>175</w:t>
      </w:r>
      <w:r>
        <w:rPr>
          <w:noProof/>
        </w:rPr>
        <w:fldChar w:fldCharType="end"/>
      </w:r>
    </w:p>
    <w:p w14:paraId="2CF1E228" w14:textId="4DFFD21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_Toc139374782 \h </w:instrText>
      </w:r>
      <w:r>
        <w:rPr>
          <w:noProof/>
        </w:rPr>
      </w:r>
      <w:r>
        <w:rPr>
          <w:noProof/>
        </w:rPr>
        <w:fldChar w:fldCharType="separate"/>
      </w:r>
      <w:r>
        <w:rPr>
          <w:noProof/>
        </w:rPr>
        <w:t>176</w:t>
      </w:r>
      <w:r>
        <w:rPr>
          <w:noProof/>
        </w:rPr>
        <w:fldChar w:fldCharType="end"/>
      </w:r>
    </w:p>
    <w:p w14:paraId="567DE9D4" w14:textId="3871B9A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_Toc139374783 \h </w:instrText>
      </w:r>
      <w:r>
        <w:rPr>
          <w:noProof/>
        </w:rPr>
      </w:r>
      <w:r>
        <w:rPr>
          <w:noProof/>
        </w:rPr>
        <w:fldChar w:fldCharType="separate"/>
      </w:r>
      <w:r>
        <w:rPr>
          <w:noProof/>
        </w:rPr>
        <w:t>176</w:t>
      </w:r>
      <w:r>
        <w:rPr>
          <w:noProof/>
        </w:rPr>
        <w:fldChar w:fldCharType="end"/>
      </w:r>
    </w:p>
    <w:p w14:paraId="378046ED" w14:textId="0475F11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_Toc139374784 \h </w:instrText>
      </w:r>
      <w:r>
        <w:rPr>
          <w:noProof/>
        </w:rPr>
      </w:r>
      <w:r>
        <w:rPr>
          <w:noProof/>
        </w:rPr>
        <w:fldChar w:fldCharType="separate"/>
      </w:r>
      <w:r>
        <w:rPr>
          <w:noProof/>
        </w:rPr>
        <w:t>176</w:t>
      </w:r>
      <w:r>
        <w:rPr>
          <w:noProof/>
        </w:rPr>
        <w:fldChar w:fldCharType="end"/>
      </w:r>
    </w:p>
    <w:p w14:paraId="4F2DD4ED" w14:textId="5E1B3C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_Toc139374785 \h </w:instrText>
      </w:r>
      <w:r>
        <w:rPr>
          <w:noProof/>
        </w:rPr>
      </w:r>
      <w:r>
        <w:rPr>
          <w:noProof/>
        </w:rPr>
        <w:fldChar w:fldCharType="separate"/>
      </w:r>
      <w:r>
        <w:rPr>
          <w:noProof/>
        </w:rPr>
        <w:t>176</w:t>
      </w:r>
      <w:r>
        <w:rPr>
          <w:noProof/>
        </w:rPr>
        <w:fldChar w:fldCharType="end"/>
      </w:r>
    </w:p>
    <w:p w14:paraId="2C4E7857" w14:textId="68CC086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E260C1">
        <w:rPr>
          <w:noProof/>
          <w:lang w:val="en" w:eastAsia="zh-CN"/>
        </w:rPr>
        <w:t>HeartbeatNotificationTypes</w:t>
      </w:r>
      <w:r>
        <w:rPr>
          <w:noProof/>
        </w:rPr>
        <w:tab/>
      </w:r>
      <w:r>
        <w:rPr>
          <w:noProof/>
        </w:rPr>
        <w:fldChar w:fldCharType="begin" w:fldLock="1"/>
      </w:r>
      <w:r>
        <w:rPr>
          <w:noProof/>
        </w:rPr>
        <w:instrText xml:space="preserve"> PAGEREF _Toc139374786 \h </w:instrText>
      </w:r>
      <w:r>
        <w:rPr>
          <w:noProof/>
        </w:rPr>
      </w:r>
      <w:r>
        <w:rPr>
          <w:noProof/>
        </w:rPr>
        <w:fldChar w:fldCharType="separate"/>
      </w:r>
      <w:r>
        <w:rPr>
          <w:noProof/>
        </w:rPr>
        <w:t>176</w:t>
      </w:r>
      <w:r>
        <w:rPr>
          <w:noProof/>
        </w:rPr>
        <w:fldChar w:fldCharType="end"/>
      </w:r>
    </w:p>
    <w:p w14:paraId="596B7F31" w14:textId="4791B9DC"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_Toc139374787 \h </w:instrText>
      </w:r>
      <w:r>
        <w:rPr>
          <w:noProof/>
        </w:rPr>
      </w:r>
      <w:r>
        <w:rPr>
          <w:noProof/>
        </w:rPr>
        <w:fldChar w:fldCharType="separate"/>
      </w:r>
      <w:r>
        <w:rPr>
          <w:noProof/>
        </w:rPr>
        <w:t>176</w:t>
      </w:r>
      <w:r>
        <w:rPr>
          <w:noProof/>
        </w:rPr>
        <w:fldChar w:fldCharType="end"/>
      </w:r>
    </w:p>
    <w:p w14:paraId="0BFB4FA0" w14:textId="055DB38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_Toc139374788 \h </w:instrText>
      </w:r>
      <w:r>
        <w:rPr>
          <w:noProof/>
        </w:rPr>
      </w:r>
      <w:r>
        <w:rPr>
          <w:noProof/>
        </w:rPr>
        <w:fldChar w:fldCharType="separate"/>
      </w:r>
      <w:r>
        <w:rPr>
          <w:noProof/>
        </w:rPr>
        <w:t>176</w:t>
      </w:r>
      <w:r>
        <w:rPr>
          <w:noProof/>
        </w:rPr>
        <w:fldChar w:fldCharType="end"/>
      </w:r>
    </w:p>
    <w:p w14:paraId="432A51EA" w14:textId="0C09912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_Toc139374789 \h </w:instrText>
      </w:r>
      <w:r>
        <w:rPr>
          <w:noProof/>
        </w:rPr>
      </w:r>
      <w:r>
        <w:rPr>
          <w:noProof/>
        </w:rPr>
        <w:fldChar w:fldCharType="separate"/>
      </w:r>
      <w:r>
        <w:rPr>
          <w:noProof/>
        </w:rPr>
        <w:t>176</w:t>
      </w:r>
      <w:r>
        <w:rPr>
          <w:noProof/>
        </w:rPr>
        <w:fldChar w:fldCharType="end"/>
      </w:r>
    </w:p>
    <w:p w14:paraId="49955EF7" w14:textId="1EDD969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_Toc139374790 \h </w:instrText>
      </w:r>
      <w:r>
        <w:rPr>
          <w:noProof/>
        </w:rPr>
      </w:r>
      <w:r>
        <w:rPr>
          <w:noProof/>
        </w:rPr>
        <w:fldChar w:fldCharType="separate"/>
      </w:r>
      <w:r>
        <w:rPr>
          <w:noProof/>
        </w:rPr>
        <w:t>176</w:t>
      </w:r>
      <w:r>
        <w:rPr>
          <w:noProof/>
        </w:rPr>
        <w:fldChar w:fldCharType="end"/>
      </w:r>
    </w:p>
    <w:p w14:paraId="02690539" w14:textId="772868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_Toc139374791 \h </w:instrText>
      </w:r>
      <w:r>
        <w:rPr>
          <w:noProof/>
        </w:rPr>
      </w:r>
      <w:r>
        <w:rPr>
          <w:noProof/>
        </w:rPr>
        <w:fldChar w:fldCharType="separate"/>
      </w:r>
      <w:r>
        <w:rPr>
          <w:noProof/>
        </w:rPr>
        <w:t>176</w:t>
      </w:r>
      <w:r>
        <w:rPr>
          <w:noProof/>
        </w:rPr>
        <w:fldChar w:fldCharType="end"/>
      </w:r>
    </w:p>
    <w:p w14:paraId="11FA06DE" w14:textId="752037E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_Toc139374792 \h </w:instrText>
      </w:r>
      <w:r>
        <w:rPr>
          <w:noProof/>
        </w:rPr>
      </w:r>
      <w:r>
        <w:rPr>
          <w:noProof/>
        </w:rPr>
        <w:fldChar w:fldCharType="separate"/>
      </w:r>
      <w:r>
        <w:rPr>
          <w:noProof/>
        </w:rPr>
        <w:t>177</w:t>
      </w:r>
      <w:r>
        <w:rPr>
          <w:noProof/>
        </w:rPr>
        <w:fldChar w:fldCharType="end"/>
      </w:r>
    </w:p>
    <w:p w14:paraId="3FE63E1B" w14:textId="234345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_Toc139374793 \h </w:instrText>
      </w:r>
      <w:r>
        <w:rPr>
          <w:noProof/>
        </w:rPr>
      </w:r>
      <w:r>
        <w:rPr>
          <w:noProof/>
        </w:rPr>
        <w:fldChar w:fldCharType="separate"/>
      </w:r>
      <w:r>
        <w:rPr>
          <w:noProof/>
        </w:rPr>
        <w:t>177</w:t>
      </w:r>
      <w:r>
        <w:rPr>
          <w:noProof/>
        </w:rPr>
        <w:fldChar w:fldCharType="end"/>
      </w:r>
    </w:p>
    <w:p w14:paraId="7EE958E9" w14:textId="72FF3E68"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_Toc139374794 \h </w:instrText>
      </w:r>
      <w:r>
        <w:rPr>
          <w:noProof/>
        </w:rPr>
      </w:r>
      <w:r>
        <w:rPr>
          <w:noProof/>
        </w:rPr>
        <w:fldChar w:fldCharType="separate"/>
      </w:r>
      <w:r>
        <w:rPr>
          <w:noProof/>
        </w:rPr>
        <w:t>177</w:t>
      </w:r>
      <w:r>
        <w:rPr>
          <w:noProof/>
        </w:rPr>
        <w:fldChar w:fldCharType="end"/>
      </w:r>
    </w:p>
    <w:p w14:paraId="5904F14F" w14:textId="17D024C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_Toc139374795 \h </w:instrText>
      </w:r>
      <w:r>
        <w:rPr>
          <w:noProof/>
        </w:rPr>
      </w:r>
      <w:r>
        <w:rPr>
          <w:noProof/>
        </w:rPr>
        <w:fldChar w:fldCharType="separate"/>
      </w:r>
      <w:r>
        <w:rPr>
          <w:noProof/>
        </w:rPr>
        <w:t>177</w:t>
      </w:r>
      <w:r>
        <w:rPr>
          <w:noProof/>
        </w:rPr>
        <w:fldChar w:fldCharType="end"/>
      </w:r>
    </w:p>
    <w:p w14:paraId="2DAA378C" w14:textId="4B8C5A5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_Toc139374796 \h </w:instrText>
      </w:r>
      <w:r>
        <w:rPr>
          <w:noProof/>
        </w:rPr>
      </w:r>
      <w:r>
        <w:rPr>
          <w:noProof/>
        </w:rPr>
        <w:fldChar w:fldCharType="separate"/>
      </w:r>
      <w:r>
        <w:rPr>
          <w:noProof/>
        </w:rPr>
        <w:t>177</w:t>
      </w:r>
      <w:r>
        <w:rPr>
          <w:noProof/>
        </w:rPr>
        <w:fldChar w:fldCharType="end"/>
      </w:r>
    </w:p>
    <w:p w14:paraId="7621B326" w14:textId="01696E8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_Toc139374797 \h </w:instrText>
      </w:r>
      <w:r>
        <w:rPr>
          <w:noProof/>
        </w:rPr>
      </w:r>
      <w:r>
        <w:rPr>
          <w:noProof/>
        </w:rPr>
        <w:fldChar w:fldCharType="separate"/>
      </w:r>
      <w:r>
        <w:rPr>
          <w:noProof/>
        </w:rPr>
        <w:t>177</w:t>
      </w:r>
      <w:r>
        <w:rPr>
          <w:noProof/>
        </w:rPr>
        <w:fldChar w:fldCharType="end"/>
      </w:r>
    </w:p>
    <w:p w14:paraId="05E2A8FA" w14:textId="7B3EC7F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_Toc139374798 \h </w:instrText>
      </w:r>
      <w:r>
        <w:rPr>
          <w:noProof/>
        </w:rPr>
      </w:r>
      <w:r>
        <w:rPr>
          <w:noProof/>
        </w:rPr>
        <w:fldChar w:fldCharType="separate"/>
      </w:r>
      <w:r>
        <w:rPr>
          <w:noProof/>
        </w:rPr>
        <w:t>177</w:t>
      </w:r>
      <w:r>
        <w:rPr>
          <w:noProof/>
        </w:rPr>
        <w:fldChar w:fldCharType="end"/>
      </w:r>
    </w:p>
    <w:p w14:paraId="63792F26" w14:textId="5237F4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_Toc139374799 \h </w:instrText>
      </w:r>
      <w:r>
        <w:rPr>
          <w:noProof/>
        </w:rPr>
      </w:r>
      <w:r>
        <w:rPr>
          <w:noProof/>
        </w:rPr>
        <w:fldChar w:fldCharType="separate"/>
      </w:r>
      <w:r>
        <w:rPr>
          <w:noProof/>
        </w:rPr>
        <w:t>180</w:t>
      </w:r>
      <w:r>
        <w:rPr>
          <w:noProof/>
        </w:rPr>
        <w:fldChar w:fldCharType="end"/>
      </w:r>
    </w:p>
    <w:p w14:paraId="3B12A4B7" w14:textId="261BF65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_Toc139374800 \h </w:instrText>
      </w:r>
      <w:r>
        <w:rPr>
          <w:noProof/>
        </w:rPr>
      </w:r>
      <w:r>
        <w:rPr>
          <w:noProof/>
        </w:rPr>
        <w:fldChar w:fldCharType="separate"/>
      </w:r>
      <w:r>
        <w:rPr>
          <w:noProof/>
        </w:rPr>
        <w:t>180</w:t>
      </w:r>
      <w:r>
        <w:rPr>
          <w:noProof/>
        </w:rPr>
        <w:fldChar w:fldCharType="end"/>
      </w:r>
    </w:p>
    <w:p w14:paraId="5545C723" w14:textId="16A8B3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_Toc139374801 \h </w:instrText>
      </w:r>
      <w:r>
        <w:rPr>
          <w:noProof/>
        </w:rPr>
      </w:r>
      <w:r>
        <w:rPr>
          <w:noProof/>
        </w:rPr>
        <w:fldChar w:fldCharType="separate"/>
      </w:r>
      <w:r>
        <w:rPr>
          <w:noProof/>
        </w:rPr>
        <w:t>181</w:t>
      </w:r>
      <w:r>
        <w:rPr>
          <w:noProof/>
        </w:rPr>
        <w:fldChar w:fldCharType="end"/>
      </w:r>
    </w:p>
    <w:p w14:paraId="70F56E91" w14:textId="5C4B43C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_Toc139374802 \h </w:instrText>
      </w:r>
      <w:r>
        <w:rPr>
          <w:noProof/>
        </w:rPr>
      </w:r>
      <w:r>
        <w:rPr>
          <w:noProof/>
        </w:rPr>
        <w:fldChar w:fldCharType="separate"/>
      </w:r>
      <w:r>
        <w:rPr>
          <w:noProof/>
        </w:rPr>
        <w:t>181</w:t>
      </w:r>
      <w:r>
        <w:rPr>
          <w:noProof/>
        </w:rPr>
        <w:fldChar w:fldCharType="end"/>
      </w:r>
    </w:p>
    <w:p w14:paraId="129F9D40" w14:textId="19A51EE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_Toc139374803 \h </w:instrText>
      </w:r>
      <w:r>
        <w:rPr>
          <w:noProof/>
        </w:rPr>
      </w:r>
      <w:r>
        <w:rPr>
          <w:noProof/>
        </w:rPr>
        <w:fldChar w:fldCharType="separate"/>
      </w:r>
      <w:r>
        <w:rPr>
          <w:noProof/>
        </w:rPr>
        <w:t>182</w:t>
      </w:r>
      <w:r>
        <w:rPr>
          <w:noProof/>
        </w:rPr>
        <w:fldChar w:fldCharType="end"/>
      </w:r>
    </w:p>
    <w:p w14:paraId="10605B5F" w14:textId="0D00AA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_Toc139374804 \h </w:instrText>
      </w:r>
      <w:r>
        <w:rPr>
          <w:noProof/>
        </w:rPr>
      </w:r>
      <w:r>
        <w:rPr>
          <w:noProof/>
        </w:rPr>
        <w:fldChar w:fldCharType="separate"/>
      </w:r>
      <w:r>
        <w:rPr>
          <w:noProof/>
        </w:rPr>
        <w:t>182</w:t>
      </w:r>
      <w:r>
        <w:rPr>
          <w:noProof/>
        </w:rPr>
        <w:fldChar w:fldCharType="end"/>
      </w:r>
    </w:p>
    <w:p w14:paraId="5B9E0B0D" w14:textId="48FE16A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_Toc139374805 \h </w:instrText>
      </w:r>
      <w:r>
        <w:rPr>
          <w:noProof/>
        </w:rPr>
      </w:r>
      <w:r>
        <w:rPr>
          <w:noProof/>
        </w:rPr>
        <w:fldChar w:fldCharType="separate"/>
      </w:r>
      <w:r>
        <w:rPr>
          <w:noProof/>
        </w:rPr>
        <w:t>183</w:t>
      </w:r>
      <w:r>
        <w:rPr>
          <w:noProof/>
        </w:rPr>
        <w:fldChar w:fldCharType="end"/>
      </w:r>
    </w:p>
    <w:p w14:paraId="591ACCC2" w14:textId="2534C3E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_Toc139374806 \h </w:instrText>
      </w:r>
      <w:r>
        <w:rPr>
          <w:noProof/>
        </w:rPr>
      </w:r>
      <w:r>
        <w:rPr>
          <w:noProof/>
        </w:rPr>
        <w:fldChar w:fldCharType="separate"/>
      </w:r>
      <w:r>
        <w:rPr>
          <w:noProof/>
        </w:rPr>
        <w:t>183</w:t>
      </w:r>
      <w:r>
        <w:rPr>
          <w:noProof/>
        </w:rPr>
        <w:fldChar w:fldCharType="end"/>
      </w:r>
    </w:p>
    <w:p w14:paraId="742E22EA" w14:textId="57FBA5F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_Toc139374807 \h </w:instrText>
      </w:r>
      <w:r>
        <w:rPr>
          <w:noProof/>
        </w:rPr>
      </w:r>
      <w:r>
        <w:rPr>
          <w:noProof/>
        </w:rPr>
        <w:fldChar w:fldCharType="separate"/>
      </w:r>
      <w:r>
        <w:rPr>
          <w:noProof/>
        </w:rPr>
        <w:t>183</w:t>
      </w:r>
      <w:r>
        <w:rPr>
          <w:noProof/>
        </w:rPr>
        <w:fldChar w:fldCharType="end"/>
      </w:r>
    </w:p>
    <w:p w14:paraId="28FE4F30" w14:textId="53F44CA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_Toc139374808 \h </w:instrText>
      </w:r>
      <w:r>
        <w:rPr>
          <w:noProof/>
        </w:rPr>
      </w:r>
      <w:r>
        <w:rPr>
          <w:noProof/>
        </w:rPr>
        <w:fldChar w:fldCharType="separate"/>
      </w:r>
      <w:r>
        <w:rPr>
          <w:noProof/>
        </w:rPr>
        <w:t>183</w:t>
      </w:r>
      <w:r>
        <w:rPr>
          <w:noProof/>
        </w:rPr>
        <w:fldChar w:fldCharType="end"/>
      </w:r>
    </w:p>
    <w:p w14:paraId="3F30B8BB" w14:textId="56E04D2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_Toc139374809 \h </w:instrText>
      </w:r>
      <w:r>
        <w:rPr>
          <w:noProof/>
        </w:rPr>
      </w:r>
      <w:r>
        <w:rPr>
          <w:noProof/>
        </w:rPr>
        <w:fldChar w:fldCharType="separate"/>
      </w:r>
      <w:r>
        <w:rPr>
          <w:noProof/>
        </w:rPr>
        <w:t>190</w:t>
      </w:r>
      <w:r>
        <w:rPr>
          <w:noProof/>
        </w:rPr>
        <w:fldChar w:fldCharType="end"/>
      </w:r>
    </w:p>
    <w:p w14:paraId="4B2BC509" w14:textId="029C500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_Toc139374810 \h </w:instrText>
      </w:r>
      <w:r>
        <w:rPr>
          <w:noProof/>
        </w:rPr>
      </w:r>
      <w:r>
        <w:rPr>
          <w:noProof/>
        </w:rPr>
        <w:fldChar w:fldCharType="separate"/>
      </w:r>
      <w:r>
        <w:rPr>
          <w:noProof/>
        </w:rPr>
        <w:t>190</w:t>
      </w:r>
      <w:r>
        <w:rPr>
          <w:noProof/>
        </w:rPr>
        <w:fldChar w:fldCharType="end"/>
      </w:r>
    </w:p>
    <w:p w14:paraId="6932C1B5" w14:textId="32E1A13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_Toc139374811 \h </w:instrText>
      </w:r>
      <w:r>
        <w:rPr>
          <w:noProof/>
        </w:rPr>
      </w:r>
      <w:r>
        <w:rPr>
          <w:noProof/>
        </w:rPr>
        <w:fldChar w:fldCharType="separate"/>
      </w:r>
      <w:r>
        <w:rPr>
          <w:noProof/>
        </w:rPr>
        <w:t>191</w:t>
      </w:r>
      <w:r>
        <w:rPr>
          <w:noProof/>
        </w:rPr>
        <w:fldChar w:fldCharType="end"/>
      </w:r>
    </w:p>
    <w:p w14:paraId="5B3E3BFB" w14:textId="13AEF84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_Toc139374812 \h </w:instrText>
      </w:r>
      <w:r>
        <w:rPr>
          <w:noProof/>
        </w:rPr>
      </w:r>
      <w:r>
        <w:rPr>
          <w:noProof/>
        </w:rPr>
        <w:fldChar w:fldCharType="separate"/>
      </w:r>
      <w:r>
        <w:rPr>
          <w:noProof/>
        </w:rPr>
        <w:t>192</w:t>
      </w:r>
      <w:r>
        <w:rPr>
          <w:noProof/>
        </w:rPr>
        <w:fldChar w:fldCharType="end"/>
      </w:r>
    </w:p>
    <w:p w14:paraId="7D8FF65B" w14:textId="0BA5293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_Toc139374813 \h </w:instrText>
      </w:r>
      <w:r>
        <w:rPr>
          <w:noProof/>
        </w:rPr>
      </w:r>
      <w:r>
        <w:rPr>
          <w:noProof/>
        </w:rPr>
        <w:fldChar w:fldCharType="separate"/>
      </w:r>
      <w:r>
        <w:rPr>
          <w:noProof/>
        </w:rPr>
        <w:t>193</w:t>
      </w:r>
      <w:r>
        <w:rPr>
          <w:noProof/>
        </w:rPr>
        <w:fldChar w:fldCharType="end"/>
      </w:r>
    </w:p>
    <w:p w14:paraId="16EAE9A9" w14:textId="0A97B0A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_Toc139374814 \h </w:instrText>
      </w:r>
      <w:r>
        <w:rPr>
          <w:noProof/>
        </w:rPr>
      </w:r>
      <w:r>
        <w:rPr>
          <w:noProof/>
        </w:rPr>
        <w:fldChar w:fldCharType="separate"/>
      </w:r>
      <w:r>
        <w:rPr>
          <w:noProof/>
        </w:rPr>
        <w:t>193</w:t>
      </w:r>
      <w:r>
        <w:rPr>
          <w:noProof/>
        </w:rPr>
        <w:fldChar w:fldCharType="end"/>
      </w:r>
    </w:p>
    <w:p w14:paraId="4D12C1C0" w14:textId="22F0D49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_Toc139374815 \h </w:instrText>
      </w:r>
      <w:r>
        <w:rPr>
          <w:noProof/>
        </w:rPr>
      </w:r>
      <w:r>
        <w:rPr>
          <w:noProof/>
        </w:rPr>
        <w:fldChar w:fldCharType="separate"/>
      </w:r>
      <w:r>
        <w:rPr>
          <w:noProof/>
        </w:rPr>
        <w:t>193</w:t>
      </w:r>
      <w:r>
        <w:rPr>
          <w:noProof/>
        </w:rPr>
        <w:fldChar w:fldCharType="end"/>
      </w:r>
    </w:p>
    <w:p w14:paraId="639FB5EB" w14:textId="1F52223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_Toc139374816 \h </w:instrText>
      </w:r>
      <w:r>
        <w:rPr>
          <w:noProof/>
        </w:rPr>
      </w:r>
      <w:r>
        <w:rPr>
          <w:noProof/>
        </w:rPr>
        <w:fldChar w:fldCharType="separate"/>
      </w:r>
      <w:r>
        <w:rPr>
          <w:noProof/>
        </w:rPr>
        <w:t>193</w:t>
      </w:r>
      <w:r>
        <w:rPr>
          <w:noProof/>
        </w:rPr>
        <w:fldChar w:fldCharType="end"/>
      </w:r>
    </w:p>
    <w:p w14:paraId="0112EA0B" w14:textId="2454479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listAvailableFiles</w:t>
      </w:r>
      <w:r>
        <w:rPr>
          <w:noProof/>
        </w:rPr>
        <w:tab/>
      </w:r>
      <w:r>
        <w:rPr>
          <w:noProof/>
        </w:rPr>
        <w:fldChar w:fldCharType="begin" w:fldLock="1"/>
      </w:r>
      <w:r>
        <w:rPr>
          <w:noProof/>
        </w:rPr>
        <w:instrText xml:space="preserve"> PAGEREF _Toc139374817 \h </w:instrText>
      </w:r>
      <w:r>
        <w:rPr>
          <w:noProof/>
        </w:rPr>
      </w:r>
      <w:r>
        <w:rPr>
          <w:noProof/>
        </w:rPr>
        <w:fldChar w:fldCharType="separate"/>
      </w:r>
      <w:r>
        <w:rPr>
          <w:noProof/>
        </w:rPr>
        <w:t>193</w:t>
      </w:r>
      <w:r>
        <w:rPr>
          <w:noProof/>
        </w:rPr>
        <w:fldChar w:fldCharType="end"/>
      </w:r>
    </w:p>
    <w:p w14:paraId="4DA94A2A" w14:textId="4779480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subscribe</w:t>
      </w:r>
      <w:r>
        <w:rPr>
          <w:noProof/>
        </w:rPr>
        <w:tab/>
      </w:r>
      <w:r>
        <w:rPr>
          <w:noProof/>
        </w:rPr>
        <w:fldChar w:fldCharType="begin" w:fldLock="1"/>
      </w:r>
      <w:r>
        <w:rPr>
          <w:noProof/>
        </w:rPr>
        <w:instrText xml:space="preserve"> PAGEREF _Toc139374818 \h </w:instrText>
      </w:r>
      <w:r>
        <w:rPr>
          <w:noProof/>
        </w:rPr>
      </w:r>
      <w:r>
        <w:rPr>
          <w:noProof/>
        </w:rPr>
        <w:fldChar w:fldCharType="separate"/>
      </w:r>
      <w:r>
        <w:rPr>
          <w:noProof/>
        </w:rPr>
        <w:t>194</w:t>
      </w:r>
      <w:r>
        <w:rPr>
          <w:noProof/>
        </w:rPr>
        <w:fldChar w:fldCharType="end"/>
      </w:r>
    </w:p>
    <w:p w14:paraId="728F0080" w14:textId="70131A8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unsubscribe</w:t>
      </w:r>
      <w:r>
        <w:rPr>
          <w:noProof/>
        </w:rPr>
        <w:tab/>
      </w:r>
      <w:r>
        <w:rPr>
          <w:noProof/>
        </w:rPr>
        <w:fldChar w:fldCharType="begin" w:fldLock="1"/>
      </w:r>
      <w:r>
        <w:rPr>
          <w:noProof/>
        </w:rPr>
        <w:instrText xml:space="preserve"> PAGEREF _Toc139374819 \h </w:instrText>
      </w:r>
      <w:r>
        <w:rPr>
          <w:noProof/>
        </w:rPr>
      </w:r>
      <w:r>
        <w:rPr>
          <w:noProof/>
        </w:rPr>
        <w:fldChar w:fldCharType="separate"/>
      </w:r>
      <w:r>
        <w:rPr>
          <w:noProof/>
        </w:rPr>
        <w:t>194</w:t>
      </w:r>
      <w:r>
        <w:rPr>
          <w:noProof/>
        </w:rPr>
        <w:fldChar w:fldCharType="end"/>
      </w:r>
    </w:p>
    <w:p w14:paraId="73133299" w14:textId="1C4AD4A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_Toc139374820 \h </w:instrText>
      </w:r>
      <w:r>
        <w:rPr>
          <w:noProof/>
        </w:rPr>
      </w:r>
      <w:r>
        <w:rPr>
          <w:noProof/>
        </w:rPr>
        <w:fldChar w:fldCharType="separate"/>
      </w:r>
      <w:r>
        <w:rPr>
          <w:noProof/>
        </w:rPr>
        <w:t>194</w:t>
      </w:r>
      <w:r>
        <w:rPr>
          <w:noProof/>
        </w:rPr>
        <w:fldChar w:fldCharType="end"/>
      </w:r>
    </w:p>
    <w:p w14:paraId="4288FA6A" w14:textId="76032BC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_Toc139374821 \h </w:instrText>
      </w:r>
      <w:r>
        <w:rPr>
          <w:noProof/>
        </w:rPr>
      </w:r>
      <w:r>
        <w:rPr>
          <w:noProof/>
        </w:rPr>
        <w:fldChar w:fldCharType="separate"/>
      </w:r>
      <w:r>
        <w:rPr>
          <w:noProof/>
        </w:rPr>
        <w:t>194</w:t>
      </w:r>
      <w:r>
        <w:rPr>
          <w:noProof/>
        </w:rPr>
        <w:fldChar w:fldCharType="end"/>
      </w:r>
    </w:p>
    <w:p w14:paraId="1BFB7E77" w14:textId="739E45B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notifyFileReady</w:t>
      </w:r>
      <w:r>
        <w:rPr>
          <w:noProof/>
        </w:rPr>
        <w:tab/>
      </w:r>
      <w:r>
        <w:rPr>
          <w:noProof/>
        </w:rPr>
        <w:fldChar w:fldCharType="begin" w:fldLock="1"/>
      </w:r>
      <w:r>
        <w:rPr>
          <w:noProof/>
        </w:rPr>
        <w:instrText xml:space="preserve"> PAGEREF _Toc139374822 \h </w:instrText>
      </w:r>
      <w:r>
        <w:rPr>
          <w:noProof/>
        </w:rPr>
      </w:r>
      <w:r>
        <w:rPr>
          <w:noProof/>
        </w:rPr>
        <w:fldChar w:fldCharType="separate"/>
      </w:r>
      <w:r>
        <w:rPr>
          <w:noProof/>
        </w:rPr>
        <w:t>194</w:t>
      </w:r>
      <w:r>
        <w:rPr>
          <w:noProof/>
        </w:rPr>
        <w:fldChar w:fldCharType="end"/>
      </w:r>
    </w:p>
    <w:p w14:paraId="1A2F596C" w14:textId="7F20E86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notifyFilePreparationError</w:t>
      </w:r>
      <w:r>
        <w:rPr>
          <w:noProof/>
        </w:rPr>
        <w:tab/>
      </w:r>
      <w:r>
        <w:rPr>
          <w:noProof/>
        </w:rPr>
        <w:fldChar w:fldCharType="begin" w:fldLock="1"/>
      </w:r>
      <w:r>
        <w:rPr>
          <w:noProof/>
        </w:rPr>
        <w:instrText xml:space="preserve"> PAGEREF _Toc139374823 \h </w:instrText>
      </w:r>
      <w:r>
        <w:rPr>
          <w:noProof/>
        </w:rPr>
      </w:r>
      <w:r>
        <w:rPr>
          <w:noProof/>
        </w:rPr>
        <w:fldChar w:fldCharType="separate"/>
      </w:r>
      <w:r>
        <w:rPr>
          <w:noProof/>
        </w:rPr>
        <w:t>194</w:t>
      </w:r>
      <w:r>
        <w:rPr>
          <w:noProof/>
        </w:rPr>
        <w:fldChar w:fldCharType="end"/>
      </w:r>
    </w:p>
    <w:p w14:paraId="258654EF" w14:textId="5A9C89B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_Toc139374824 \h </w:instrText>
      </w:r>
      <w:r>
        <w:rPr>
          <w:noProof/>
        </w:rPr>
      </w:r>
      <w:r>
        <w:rPr>
          <w:noProof/>
        </w:rPr>
        <w:fldChar w:fldCharType="separate"/>
      </w:r>
      <w:r>
        <w:rPr>
          <w:noProof/>
        </w:rPr>
        <w:t>195</w:t>
      </w:r>
      <w:r>
        <w:rPr>
          <w:noProof/>
        </w:rPr>
        <w:fldChar w:fldCharType="end"/>
      </w:r>
    </w:p>
    <w:p w14:paraId="2D75205A" w14:textId="0C3C5C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_Toc139374825 \h </w:instrText>
      </w:r>
      <w:r>
        <w:rPr>
          <w:noProof/>
        </w:rPr>
      </w:r>
      <w:r>
        <w:rPr>
          <w:noProof/>
        </w:rPr>
        <w:fldChar w:fldCharType="separate"/>
      </w:r>
      <w:r>
        <w:rPr>
          <w:noProof/>
        </w:rPr>
        <w:t>195</w:t>
      </w:r>
      <w:r>
        <w:rPr>
          <w:noProof/>
        </w:rPr>
        <w:fldChar w:fldCharType="end"/>
      </w:r>
    </w:p>
    <w:p w14:paraId="0166FA23" w14:textId="623A796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_Toc139374826 \h </w:instrText>
      </w:r>
      <w:r>
        <w:rPr>
          <w:noProof/>
        </w:rPr>
      </w:r>
      <w:r>
        <w:rPr>
          <w:noProof/>
        </w:rPr>
        <w:fldChar w:fldCharType="separate"/>
      </w:r>
      <w:r>
        <w:rPr>
          <w:noProof/>
        </w:rPr>
        <w:t>195</w:t>
      </w:r>
      <w:r>
        <w:rPr>
          <w:noProof/>
        </w:rPr>
        <w:fldChar w:fldCharType="end"/>
      </w:r>
    </w:p>
    <w:p w14:paraId="6696B13B" w14:textId="699FB2B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_Toc139374827 \h </w:instrText>
      </w:r>
      <w:r>
        <w:rPr>
          <w:noProof/>
        </w:rPr>
      </w:r>
      <w:r>
        <w:rPr>
          <w:noProof/>
        </w:rPr>
        <w:fldChar w:fldCharType="separate"/>
      </w:r>
      <w:r>
        <w:rPr>
          <w:noProof/>
        </w:rPr>
        <w:t>195</w:t>
      </w:r>
      <w:r>
        <w:rPr>
          <w:noProof/>
        </w:rPr>
        <w:fldChar w:fldCharType="end"/>
      </w:r>
    </w:p>
    <w:p w14:paraId="3E1A1E32" w14:textId="3E03E39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_Toc139374828 \h </w:instrText>
      </w:r>
      <w:r>
        <w:rPr>
          <w:noProof/>
        </w:rPr>
      </w:r>
      <w:r>
        <w:rPr>
          <w:noProof/>
        </w:rPr>
        <w:fldChar w:fldCharType="separate"/>
      </w:r>
      <w:r>
        <w:rPr>
          <w:noProof/>
        </w:rPr>
        <w:t>195</w:t>
      </w:r>
      <w:r>
        <w:rPr>
          <w:noProof/>
        </w:rPr>
        <w:fldChar w:fldCharType="end"/>
      </w:r>
    </w:p>
    <w:p w14:paraId="0B05297A" w14:textId="6A9BA3D6"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_Toc139374829 \h </w:instrText>
      </w:r>
      <w:r>
        <w:rPr>
          <w:noProof/>
        </w:rPr>
      </w:r>
      <w:r>
        <w:rPr>
          <w:noProof/>
        </w:rPr>
        <w:fldChar w:fldCharType="separate"/>
      </w:r>
      <w:r>
        <w:rPr>
          <w:noProof/>
        </w:rPr>
        <w:t>199</w:t>
      </w:r>
      <w:r>
        <w:rPr>
          <w:noProof/>
        </w:rPr>
        <w:fldChar w:fldCharType="end"/>
      </w:r>
    </w:p>
    <w:p w14:paraId="6014E178" w14:textId="56F6808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_Toc139374830 \h </w:instrText>
      </w:r>
      <w:r>
        <w:rPr>
          <w:noProof/>
        </w:rPr>
      </w:r>
      <w:r>
        <w:rPr>
          <w:noProof/>
        </w:rPr>
        <w:fldChar w:fldCharType="separate"/>
      </w:r>
      <w:r>
        <w:rPr>
          <w:noProof/>
        </w:rPr>
        <w:t>199</w:t>
      </w:r>
      <w:r>
        <w:rPr>
          <w:noProof/>
        </w:rPr>
        <w:fldChar w:fldCharType="end"/>
      </w:r>
    </w:p>
    <w:p w14:paraId="1C1AA29F" w14:textId="010C48F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_Toc139374831 \h </w:instrText>
      </w:r>
      <w:r>
        <w:rPr>
          <w:noProof/>
        </w:rPr>
      </w:r>
      <w:r>
        <w:rPr>
          <w:noProof/>
        </w:rPr>
        <w:fldChar w:fldCharType="separate"/>
      </w:r>
      <w:r>
        <w:rPr>
          <w:noProof/>
        </w:rPr>
        <w:t>199</w:t>
      </w:r>
      <w:r>
        <w:rPr>
          <w:noProof/>
        </w:rPr>
        <w:fldChar w:fldCharType="end"/>
      </w:r>
    </w:p>
    <w:p w14:paraId="44DD6210" w14:textId="131D0C4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_Toc139374832 \h </w:instrText>
      </w:r>
      <w:r>
        <w:rPr>
          <w:noProof/>
        </w:rPr>
      </w:r>
      <w:r>
        <w:rPr>
          <w:noProof/>
        </w:rPr>
        <w:fldChar w:fldCharType="separate"/>
      </w:r>
      <w:r>
        <w:rPr>
          <w:noProof/>
        </w:rPr>
        <w:t>200</w:t>
      </w:r>
      <w:r>
        <w:rPr>
          <w:noProof/>
        </w:rPr>
        <w:fldChar w:fldCharType="end"/>
      </w:r>
    </w:p>
    <w:p w14:paraId="7C07D168" w14:textId="4B13AB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_Toc139374833 \h </w:instrText>
      </w:r>
      <w:r>
        <w:rPr>
          <w:noProof/>
        </w:rPr>
      </w:r>
      <w:r>
        <w:rPr>
          <w:noProof/>
        </w:rPr>
        <w:fldChar w:fldCharType="separate"/>
      </w:r>
      <w:r>
        <w:rPr>
          <w:noProof/>
        </w:rPr>
        <w:t>200</w:t>
      </w:r>
      <w:r>
        <w:rPr>
          <w:noProof/>
        </w:rPr>
        <w:fldChar w:fldCharType="end"/>
      </w:r>
    </w:p>
    <w:p w14:paraId="52F97B91" w14:textId="6132FCB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_Toc139374834 \h </w:instrText>
      </w:r>
      <w:r>
        <w:rPr>
          <w:noProof/>
        </w:rPr>
      </w:r>
      <w:r>
        <w:rPr>
          <w:noProof/>
        </w:rPr>
        <w:fldChar w:fldCharType="separate"/>
      </w:r>
      <w:r>
        <w:rPr>
          <w:noProof/>
        </w:rPr>
        <w:t>200</w:t>
      </w:r>
      <w:r>
        <w:rPr>
          <w:noProof/>
        </w:rPr>
        <w:fldChar w:fldCharType="end"/>
      </w:r>
    </w:p>
    <w:p w14:paraId="48063C06" w14:textId="59AFF61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_Toc139374835 \h </w:instrText>
      </w:r>
      <w:r>
        <w:rPr>
          <w:noProof/>
        </w:rPr>
      </w:r>
      <w:r>
        <w:rPr>
          <w:noProof/>
        </w:rPr>
        <w:fldChar w:fldCharType="separate"/>
      </w:r>
      <w:r>
        <w:rPr>
          <w:noProof/>
        </w:rPr>
        <w:t>200</w:t>
      </w:r>
      <w:r>
        <w:rPr>
          <w:noProof/>
        </w:rPr>
        <w:fldChar w:fldCharType="end"/>
      </w:r>
    </w:p>
    <w:p w14:paraId="32397D8F" w14:textId="5241CCB9"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E260C1">
        <w:rPr>
          <w:rFonts w:cs="Arial"/>
          <w:noProof/>
        </w:rPr>
        <w:t>OpenAPI specification</w:t>
      </w:r>
      <w:r>
        <w:rPr>
          <w:noProof/>
        </w:rPr>
        <w:tab/>
      </w:r>
      <w:r>
        <w:rPr>
          <w:noProof/>
        </w:rPr>
        <w:fldChar w:fldCharType="begin" w:fldLock="1"/>
      </w:r>
      <w:r>
        <w:rPr>
          <w:noProof/>
        </w:rPr>
        <w:instrText xml:space="preserve"> PAGEREF _Toc139374836 \h </w:instrText>
      </w:r>
      <w:r>
        <w:rPr>
          <w:noProof/>
        </w:rPr>
      </w:r>
      <w:r>
        <w:rPr>
          <w:noProof/>
        </w:rPr>
        <w:fldChar w:fldCharType="separate"/>
      </w:r>
      <w:r>
        <w:rPr>
          <w:noProof/>
        </w:rPr>
        <w:t>202</w:t>
      </w:r>
      <w:r>
        <w:rPr>
          <w:noProof/>
        </w:rPr>
        <w:fldChar w:fldCharType="end"/>
      </w:r>
    </w:p>
    <w:p w14:paraId="6292A672" w14:textId="2729300C"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_Toc139374837 \h </w:instrText>
      </w:r>
      <w:r>
        <w:rPr>
          <w:noProof/>
        </w:rPr>
      </w:r>
      <w:r>
        <w:rPr>
          <w:noProof/>
        </w:rPr>
        <w:fldChar w:fldCharType="separate"/>
      </w:r>
      <w:r>
        <w:rPr>
          <w:noProof/>
        </w:rPr>
        <w:t>202</w:t>
      </w:r>
      <w:r>
        <w:rPr>
          <w:noProof/>
        </w:rPr>
        <w:fldChar w:fldCharType="end"/>
      </w:r>
    </w:p>
    <w:p w14:paraId="2F0858E7" w14:textId="1A90645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_Toc139374838 \h </w:instrText>
      </w:r>
      <w:r>
        <w:rPr>
          <w:noProof/>
        </w:rPr>
      </w:r>
      <w:r>
        <w:rPr>
          <w:noProof/>
        </w:rPr>
        <w:fldChar w:fldCharType="separate"/>
      </w:r>
      <w:r>
        <w:rPr>
          <w:noProof/>
        </w:rPr>
        <w:t>202</w:t>
      </w:r>
      <w:r>
        <w:rPr>
          <w:noProof/>
        </w:rPr>
        <w:fldChar w:fldCharType="end"/>
      </w:r>
    </w:p>
    <w:p w14:paraId="6E476890" w14:textId="79C27DB3"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_Toc139374839 \h </w:instrText>
      </w:r>
      <w:r>
        <w:rPr>
          <w:noProof/>
        </w:rPr>
      </w:r>
      <w:r>
        <w:rPr>
          <w:noProof/>
        </w:rPr>
        <w:fldChar w:fldCharType="separate"/>
      </w:r>
      <w:r>
        <w:rPr>
          <w:noProof/>
        </w:rPr>
        <w:t>202</w:t>
      </w:r>
      <w:r>
        <w:rPr>
          <w:noProof/>
        </w:rPr>
        <w:fldChar w:fldCharType="end"/>
      </w:r>
    </w:p>
    <w:p w14:paraId="44834390" w14:textId="18D4B12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_Toc139374840 \h </w:instrText>
      </w:r>
      <w:r>
        <w:rPr>
          <w:noProof/>
        </w:rPr>
      </w:r>
      <w:r>
        <w:rPr>
          <w:noProof/>
        </w:rPr>
        <w:fldChar w:fldCharType="separate"/>
      </w:r>
      <w:r>
        <w:rPr>
          <w:noProof/>
        </w:rPr>
        <w:t>202</w:t>
      </w:r>
      <w:r>
        <w:rPr>
          <w:noProof/>
        </w:rPr>
        <w:fldChar w:fldCharType="end"/>
      </w:r>
    </w:p>
    <w:p w14:paraId="7AC3D0D6" w14:textId="4373919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_Toc139374841 \h </w:instrText>
      </w:r>
      <w:r>
        <w:rPr>
          <w:noProof/>
        </w:rPr>
      </w:r>
      <w:r>
        <w:rPr>
          <w:noProof/>
        </w:rPr>
        <w:fldChar w:fldCharType="separate"/>
      </w:r>
      <w:r>
        <w:rPr>
          <w:noProof/>
        </w:rPr>
        <w:t>209</w:t>
      </w:r>
      <w:r>
        <w:rPr>
          <w:noProof/>
        </w:rPr>
        <w:fldChar w:fldCharType="end"/>
      </w:r>
    </w:p>
    <w:p w14:paraId="452FA6AA" w14:textId="5EE8F81D"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_Toc139374842 \h </w:instrText>
      </w:r>
      <w:r>
        <w:rPr>
          <w:noProof/>
        </w:rPr>
      </w:r>
      <w:r>
        <w:rPr>
          <w:noProof/>
        </w:rPr>
        <w:fldChar w:fldCharType="separate"/>
      </w:r>
      <w:r>
        <w:rPr>
          <w:noProof/>
        </w:rPr>
        <w:t>209</w:t>
      </w:r>
      <w:r>
        <w:rPr>
          <w:noProof/>
        </w:rPr>
        <w:fldChar w:fldCharType="end"/>
      </w:r>
    </w:p>
    <w:p w14:paraId="5019AA96" w14:textId="2FA6AD0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_Toc139374843 \h </w:instrText>
      </w:r>
      <w:r>
        <w:rPr>
          <w:noProof/>
        </w:rPr>
      </w:r>
      <w:r>
        <w:rPr>
          <w:noProof/>
        </w:rPr>
        <w:fldChar w:fldCharType="separate"/>
      </w:r>
      <w:r>
        <w:rPr>
          <w:noProof/>
        </w:rPr>
        <w:t>209</w:t>
      </w:r>
      <w:r>
        <w:rPr>
          <w:noProof/>
        </w:rPr>
        <w:fldChar w:fldCharType="end"/>
      </w:r>
    </w:p>
    <w:p w14:paraId="03B22CBD" w14:textId="23F2DB6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_Toc139374844 \h </w:instrText>
      </w:r>
      <w:r>
        <w:rPr>
          <w:noProof/>
        </w:rPr>
      </w:r>
      <w:r>
        <w:rPr>
          <w:noProof/>
        </w:rPr>
        <w:fldChar w:fldCharType="separate"/>
      </w:r>
      <w:r>
        <w:rPr>
          <w:noProof/>
        </w:rPr>
        <w:t>209</w:t>
      </w:r>
      <w:r>
        <w:rPr>
          <w:noProof/>
        </w:rPr>
        <w:fldChar w:fldCharType="end"/>
      </w:r>
    </w:p>
    <w:p w14:paraId="656B05E1" w14:textId="7E28A11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_Toc139374845 \h </w:instrText>
      </w:r>
      <w:r>
        <w:rPr>
          <w:noProof/>
        </w:rPr>
      </w:r>
      <w:r>
        <w:rPr>
          <w:noProof/>
        </w:rPr>
        <w:fldChar w:fldCharType="separate"/>
      </w:r>
      <w:r>
        <w:rPr>
          <w:noProof/>
        </w:rPr>
        <w:t>223</w:t>
      </w:r>
      <w:r>
        <w:rPr>
          <w:noProof/>
        </w:rPr>
        <w:fldChar w:fldCharType="end"/>
      </w:r>
    </w:p>
    <w:p w14:paraId="55CD83EB" w14:textId="7CE83C4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_Toc139374846 \h </w:instrText>
      </w:r>
      <w:r>
        <w:rPr>
          <w:noProof/>
        </w:rPr>
      </w:r>
      <w:r>
        <w:rPr>
          <w:noProof/>
        </w:rPr>
        <w:fldChar w:fldCharType="separate"/>
      </w:r>
      <w:r>
        <w:rPr>
          <w:noProof/>
        </w:rPr>
        <w:t>223</w:t>
      </w:r>
      <w:r>
        <w:rPr>
          <w:noProof/>
        </w:rPr>
        <w:fldChar w:fldCharType="end"/>
      </w:r>
    </w:p>
    <w:p w14:paraId="484ABFE3" w14:textId="54589BB0"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_Toc139374847 \h </w:instrText>
      </w:r>
      <w:r>
        <w:rPr>
          <w:noProof/>
        </w:rPr>
      </w:r>
      <w:r>
        <w:rPr>
          <w:noProof/>
        </w:rPr>
        <w:fldChar w:fldCharType="separate"/>
      </w:r>
      <w:r>
        <w:rPr>
          <w:noProof/>
        </w:rPr>
        <w:t>223</w:t>
      </w:r>
      <w:r>
        <w:rPr>
          <w:noProof/>
        </w:rPr>
        <w:fldChar w:fldCharType="end"/>
      </w:r>
    </w:p>
    <w:p w14:paraId="76B0486B" w14:textId="124DE69B"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_Toc139374848 \h </w:instrText>
      </w:r>
      <w:r>
        <w:rPr>
          <w:noProof/>
        </w:rPr>
      </w:r>
      <w:r>
        <w:rPr>
          <w:noProof/>
        </w:rPr>
        <w:fldChar w:fldCharType="separate"/>
      </w:r>
      <w:r>
        <w:rPr>
          <w:noProof/>
        </w:rPr>
        <w:t>223</w:t>
      </w:r>
      <w:r>
        <w:rPr>
          <w:noProof/>
        </w:rPr>
        <w:fldChar w:fldCharType="end"/>
      </w:r>
    </w:p>
    <w:p w14:paraId="63D732B8" w14:textId="4493021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_Toc139374849 \h </w:instrText>
      </w:r>
      <w:r>
        <w:rPr>
          <w:noProof/>
        </w:rPr>
      </w:r>
      <w:r>
        <w:rPr>
          <w:noProof/>
        </w:rPr>
        <w:fldChar w:fldCharType="separate"/>
      </w:r>
      <w:r>
        <w:rPr>
          <w:noProof/>
        </w:rPr>
        <w:t>223</w:t>
      </w:r>
      <w:r>
        <w:rPr>
          <w:noProof/>
        </w:rPr>
        <w:fldChar w:fldCharType="end"/>
      </w:r>
    </w:p>
    <w:p w14:paraId="51C1B4CE" w14:textId="170FE3DE"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_Toc139374850 \h </w:instrText>
      </w:r>
      <w:r>
        <w:rPr>
          <w:noProof/>
        </w:rPr>
      </w:r>
      <w:r>
        <w:rPr>
          <w:noProof/>
        </w:rPr>
        <w:fldChar w:fldCharType="separate"/>
      </w:r>
      <w:r>
        <w:rPr>
          <w:noProof/>
        </w:rPr>
        <w:t>224</w:t>
      </w:r>
      <w:r>
        <w:rPr>
          <w:noProof/>
        </w:rPr>
        <w:fldChar w:fldCharType="end"/>
      </w:r>
    </w:p>
    <w:p w14:paraId="0F421543" w14:textId="5BE7A71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_Toc139374851 \h </w:instrText>
      </w:r>
      <w:r>
        <w:rPr>
          <w:noProof/>
        </w:rPr>
      </w:r>
      <w:r>
        <w:rPr>
          <w:noProof/>
        </w:rPr>
        <w:fldChar w:fldCharType="separate"/>
      </w:r>
      <w:r>
        <w:rPr>
          <w:noProof/>
        </w:rPr>
        <w:t>224</w:t>
      </w:r>
      <w:r>
        <w:rPr>
          <w:noProof/>
        </w:rPr>
        <w:fldChar w:fldCharType="end"/>
      </w:r>
    </w:p>
    <w:p w14:paraId="75365752" w14:textId="52B45AA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_Toc139374852 \h </w:instrText>
      </w:r>
      <w:r>
        <w:rPr>
          <w:noProof/>
        </w:rPr>
      </w:r>
      <w:r>
        <w:rPr>
          <w:noProof/>
        </w:rPr>
        <w:fldChar w:fldCharType="separate"/>
      </w:r>
      <w:r>
        <w:rPr>
          <w:noProof/>
        </w:rPr>
        <w:t>224</w:t>
      </w:r>
      <w:r>
        <w:rPr>
          <w:noProof/>
        </w:rPr>
        <w:fldChar w:fldCharType="end"/>
      </w:r>
    </w:p>
    <w:p w14:paraId="40C0D688" w14:textId="2576ED0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_Toc139374853 \h </w:instrText>
      </w:r>
      <w:r>
        <w:rPr>
          <w:noProof/>
        </w:rPr>
      </w:r>
      <w:r>
        <w:rPr>
          <w:noProof/>
        </w:rPr>
        <w:fldChar w:fldCharType="separate"/>
      </w:r>
      <w:r>
        <w:rPr>
          <w:noProof/>
        </w:rPr>
        <w:t>224</w:t>
      </w:r>
      <w:r>
        <w:rPr>
          <w:noProof/>
        </w:rPr>
        <w:fldChar w:fldCharType="end"/>
      </w:r>
    </w:p>
    <w:p w14:paraId="40F2EF0E" w14:textId="19D7DBB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_Toc139374854 \h </w:instrText>
      </w:r>
      <w:r>
        <w:rPr>
          <w:noProof/>
        </w:rPr>
      </w:r>
      <w:r>
        <w:rPr>
          <w:noProof/>
        </w:rPr>
        <w:fldChar w:fldCharType="separate"/>
      </w:r>
      <w:r>
        <w:rPr>
          <w:noProof/>
        </w:rPr>
        <w:t>225</w:t>
      </w:r>
      <w:r>
        <w:rPr>
          <w:noProof/>
        </w:rPr>
        <w:fldChar w:fldCharType="end"/>
      </w:r>
    </w:p>
    <w:p w14:paraId="42C9C926" w14:textId="141823EC"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_Toc139374855 \h </w:instrText>
      </w:r>
      <w:r>
        <w:rPr>
          <w:noProof/>
        </w:rPr>
      </w:r>
      <w:r>
        <w:rPr>
          <w:noProof/>
        </w:rPr>
        <w:fldChar w:fldCharType="separate"/>
      </w:r>
      <w:r>
        <w:rPr>
          <w:noProof/>
        </w:rPr>
        <w:t>225</w:t>
      </w:r>
      <w:r>
        <w:rPr>
          <w:noProof/>
        </w:rPr>
        <w:fldChar w:fldCharType="end"/>
      </w:r>
    </w:p>
    <w:p w14:paraId="52368135" w14:textId="023FC61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_Toc139374856 \h </w:instrText>
      </w:r>
      <w:r>
        <w:rPr>
          <w:noProof/>
        </w:rPr>
      </w:r>
      <w:r>
        <w:rPr>
          <w:noProof/>
        </w:rPr>
        <w:fldChar w:fldCharType="separate"/>
      </w:r>
      <w:r>
        <w:rPr>
          <w:noProof/>
        </w:rPr>
        <w:t>225</w:t>
      </w:r>
      <w:r>
        <w:rPr>
          <w:noProof/>
        </w:rPr>
        <w:fldChar w:fldCharType="end"/>
      </w:r>
    </w:p>
    <w:p w14:paraId="1007B642" w14:textId="555E15D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_Toc139374857 \h </w:instrText>
      </w:r>
      <w:r>
        <w:rPr>
          <w:noProof/>
        </w:rPr>
      </w:r>
      <w:r>
        <w:rPr>
          <w:noProof/>
        </w:rPr>
        <w:fldChar w:fldCharType="separate"/>
      </w:r>
      <w:r>
        <w:rPr>
          <w:noProof/>
        </w:rPr>
        <w:t>225</w:t>
      </w:r>
      <w:r>
        <w:rPr>
          <w:noProof/>
        </w:rPr>
        <w:fldChar w:fldCharType="end"/>
      </w:r>
    </w:p>
    <w:p w14:paraId="12E7B9F3" w14:textId="17BDFE16"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_Toc139374858 \h </w:instrText>
      </w:r>
      <w:r>
        <w:rPr>
          <w:noProof/>
        </w:rPr>
      </w:r>
      <w:r>
        <w:rPr>
          <w:noProof/>
        </w:rPr>
        <w:fldChar w:fldCharType="separate"/>
      </w:r>
      <w:r>
        <w:rPr>
          <w:noProof/>
        </w:rPr>
        <w:t>231</w:t>
      </w:r>
      <w:r>
        <w:rPr>
          <w:noProof/>
        </w:rPr>
        <w:fldChar w:fldCharType="end"/>
      </w:r>
    </w:p>
    <w:p w14:paraId="5ED56D0D" w14:textId="08E0FF5F"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_Toc139374859 \h </w:instrText>
      </w:r>
      <w:r>
        <w:rPr>
          <w:noProof/>
        </w:rPr>
      </w:r>
      <w:r>
        <w:rPr>
          <w:noProof/>
        </w:rPr>
        <w:fldChar w:fldCharType="separate"/>
      </w:r>
      <w:r>
        <w:rPr>
          <w:noProof/>
        </w:rPr>
        <w:t>231</w:t>
      </w:r>
      <w:r>
        <w:rPr>
          <w:noProof/>
        </w:rPr>
        <w:fldChar w:fldCharType="end"/>
      </w:r>
    </w:p>
    <w:p w14:paraId="3CC57A64" w14:textId="36101CC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_Toc139374860 \h </w:instrText>
      </w:r>
      <w:r>
        <w:rPr>
          <w:noProof/>
        </w:rPr>
      </w:r>
      <w:r>
        <w:rPr>
          <w:noProof/>
        </w:rPr>
        <w:fldChar w:fldCharType="separate"/>
      </w:r>
      <w:r>
        <w:rPr>
          <w:noProof/>
        </w:rPr>
        <w:t>231</w:t>
      </w:r>
      <w:r>
        <w:rPr>
          <w:noProof/>
        </w:rPr>
        <w:fldChar w:fldCharType="end"/>
      </w:r>
    </w:p>
    <w:p w14:paraId="7EF53307" w14:textId="5505639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_Toc139374861 \h </w:instrText>
      </w:r>
      <w:r>
        <w:rPr>
          <w:noProof/>
        </w:rPr>
      </w:r>
      <w:r>
        <w:rPr>
          <w:noProof/>
        </w:rPr>
        <w:fldChar w:fldCharType="separate"/>
      </w:r>
      <w:r>
        <w:rPr>
          <w:noProof/>
        </w:rPr>
        <w:t>234</w:t>
      </w:r>
      <w:r>
        <w:rPr>
          <w:noProof/>
        </w:rPr>
        <w:fldChar w:fldCharType="end"/>
      </w:r>
    </w:p>
    <w:p w14:paraId="1FB3988B" w14:textId="5E785349"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E260C1">
        <w:rPr>
          <w:rFonts w:cs="Arial"/>
          <w:noProof/>
        </w:rPr>
        <w:t>Guidelines for the integration of 3GPP MnS notifications with ONAP VES</w:t>
      </w:r>
      <w:r>
        <w:rPr>
          <w:noProof/>
        </w:rPr>
        <w:tab/>
      </w:r>
      <w:r>
        <w:rPr>
          <w:noProof/>
        </w:rPr>
        <w:fldChar w:fldCharType="begin" w:fldLock="1"/>
      </w:r>
      <w:r>
        <w:rPr>
          <w:noProof/>
        </w:rPr>
        <w:instrText xml:space="preserve"> PAGEREF _Toc139374862 \h </w:instrText>
      </w:r>
      <w:r>
        <w:rPr>
          <w:noProof/>
        </w:rPr>
      </w:r>
      <w:r>
        <w:rPr>
          <w:noProof/>
        </w:rPr>
        <w:fldChar w:fldCharType="separate"/>
      </w:r>
      <w:r>
        <w:rPr>
          <w:noProof/>
        </w:rPr>
        <w:t>235</w:t>
      </w:r>
      <w:r>
        <w:rPr>
          <w:noProof/>
        </w:rPr>
        <w:fldChar w:fldCharType="end"/>
      </w:r>
    </w:p>
    <w:p w14:paraId="47EFCFDB" w14:textId="6B191578"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_Toc139374863 \h </w:instrText>
      </w:r>
      <w:r>
        <w:rPr>
          <w:noProof/>
        </w:rPr>
      </w:r>
      <w:r>
        <w:rPr>
          <w:noProof/>
        </w:rPr>
        <w:fldChar w:fldCharType="separate"/>
      </w:r>
      <w:r>
        <w:rPr>
          <w:noProof/>
        </w:rPr>
        <w:t>236</w:t>
      </w:r>
      <w:r>
        <w:rPr>
          <w:noProof/>
        </w:rPr>
        <w:fldChar w:fldCharType="end"/>
      </w:r>
    </w:p>
    <w:p w14:paraId="0B9E3498" w14:textId="5605E9B6"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39374208"/>
      <w:bookmarkEnd w:id="15"/>
      <w:r w:rsidRPr="00623B86">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39374209"/>
      <w:bookmarkEnd w:id="19"/>
      <w:r w:rsidRPr="00623B86">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39374210"/>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bookmarkStart w:id="39" w:name="_Toc139374211"/>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39374212"/>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39374213"/>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39374214"/>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39374215"/>
      <w:r w:rsidRPr="00215D3C">
        <w:rPr>
          <w:lang w:eastAsia="zh-CN"/>
        </w:rPr>
        <w:t>5</w:t>
      </w:r>
      <w:r w:rsidRPr="00215D3C">
        <w:rPr>
          <w:lang w:eastAsia="zh-CN"/>
        </w:rPr>
        <w:tab/>
      </w:r>
      <w:r>
        <w:rPr>
          <w:lang w:eastAsia="zh-CN"/>
        </w:rPr>
        <w:t>Void</w:t>
      </w:r>
      <w:bookmarkEnd w:id="67"/>
      <w:bookmarkEnd w:id="68"/>
      <w:bookmarkEnd w:id="69"/>
      <w:bookmarkEnd w:id="70"/>
      <w:bookmarkEnd w:id="71"/>
      <w:bookmarkEnd w:id="72"/>
      <w:bookmarkEnd w:id="73"/>
      <w:bookmarkEnd w:id="74"/>
      <w:bookmarkEnd w:id="75"/>
    </w:p>
    <w:p w14:paraId="526C6251" w14:textId="77777777" w:rsidR="00623B86" w:rsidRPr="00215D3C" w:rsidRDefault="00623B86" w:rsidP="00623B86">
      <w:pPr>
        <w:pStyle w:val="Heading1"/>
        <w:rPr>
          <w:lang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39374216"/>
      <w:r w:rsidRPr="00215D3C">
        <w:rPr>
          <w:rFonts w:hint="eastAsia"/>
          <w:lang w:eastAsia="zh-CN"/>
        </w:rPr>
        <w:t>6</w:t>
      </w:r>
      <w:r w:rsidRPr="00215D3C">
        <w:rPr>
          <w:lang w:eastAsia="zh-CN"/>
        </w:rPr>
        <w:tab/>
      </w:r>
      <w:r>
        <w:rPr>
          <w:lang w:eastAsia="zh-CN"/>
        </w:rPr>
        <w:t>Void</w:t>
      </w:r>
      <w:bookmarkEnd w:id="76"/>
      <w:bookmarkEnd w:id="77"/>
      <w:bookmarkEnd w:id="78"/>
      <w:bookmarkEnd w:id="79"/>
      <w:bookmarkEnd w:id="80"/>
      <w:bookmarkEnd w:id="81"/>
      <w:bookmarkEnd w:id="82"/>
      <w:bookmarkEnd w:id="83"/>
      <w:bookmarkEnd w:id="84"/>
    </w:p>
    <w:p w14:paraId="2304A667" w14:textId="77777777" w:rsidR="00623B86" w:rsidRPr="00215D3C" w:rsidRDefault="00623B86" w:rsidP="00623B86">
      <w:pPr>
        <w:pStyle w:val="Heading1"/>
        <w:rPr>
          <w:lang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39374217"/>
      <w:r w:rsidRPr="00215D3C">
        <w:rPr>
          <w:rFonts w:hint="eastAsia"/>
          <w:lang w:eastAsia="zh-CN"/>
        </w:rPr>
        <w:t>7</w:t>
      </w:r>
      <w:r w:rsidRPr="00215D3C">
        <w:rPr>
          <w:lang w:eastAsia="zh-CN"/>
        </w:rPr>
        <w:tab/>
      </w:r>
      <w:r>
        <w:rPr>
          <w:lang w:eastAsia="zh-CN"/>
        </w:rPr>
        <w:t>Void</w:t>
      </w:r>
      <w:bookmarkEnd w:id="85"/>
      <w:bookmarkEnd w:id="86"/>
      <w:bookmarkEnd w:id="87"/>
      <w:bookmarkEnd w:id="88"/>
      <w:bookmarkEnd w:id="89"/>
      <w:bookmarkEnd w:id="90"/>
      <w:bookmarkEnd w:id="91"/>
      <w:bookmarkEnd w:id="92"/>
      <w:bookmarkEnd w:id="93"/>
    </w:p>
    <w:p w14:paraId="04708341" w14:textId="77777777" w:rsidR="00623B86" w:rsidRPr="00215D3C" w:rsidRDefault="00623B86" w:rsidP="00623B86">
      <w:pPr>
        <w:pStyle w:val="Heading1"/>
        <w:rPr>
          <w:lang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39374218"/>
      <w:r w:rsidRPr="00215D3C">
        <w:rPr>
          <w:rFonts w:hint="eastAsia"/>
          <w:lang w:eastAsia="zh-CN"/>
        </w:rPr>
        <w:t>8</w:t>
      </w:r>
      <w:r w:rsidRPr="00215D3C">
        <w:tab/>
      </w:r>
      <w:r>
        <w:t>Void</w:t>
      </w:r>
      <w:bookmarkEnd w:id="94"/>
      <w:bookmarkEnd w:id="95"/>
      <w:bookmarkEnd w:id="96"/>
      <w:bookmarkEnd w:id="97"/>
      <w:bookmarkEnd w:id="98"/>
      <w:bookmarkEnd w:id="99"/>
      <w:bookmarkEnd w:id="100"/>
      <w:bookmarkEnd w:id="101"/>
      <w:bookmarkEnd w:id="102"/>
    </w:p>
    <w:p w14:paraId="6B68132D" w14:textId="77777777" w:rsidR="00623B86" w:rsidRPr="00215D3C" w:rsidRDefault="00623B86" w:rsidP="00623B86">
      <w:pPr>
        <w:pStyle w:val="Heading1"/>
        <w:rPr>
          <w:lang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39374219"/>
      <w:r w:rsidRPr="00215D3C">
        <w:rPr>
          <w:rFonts w:hint="eastAsia"/>
          <w:lang w:eastAsia="zh-CN"/>
        </w:rPr>
        <w:t>9</w:t>
      </w:r>
      <w:r w:rsidRPr="00215D3C">
        <w:tab/>
      </w:r>
      <w:r>
        <w:t>Void</w:t>
      </w:r>
      <w:bookmarkEnd w:id="103"/>
      <w:bookmarkEnd w:id="104"/>
      <w:bookmarkEnd w:id="105"/>
      <w:bookmarkEnd w:id="106"/>
      <w:bookmarkEnd w:id="107"/>
      <w:bookmarkEnd w:id="108"/>
      <w:bookmarkEnd w:id="109"/>
      <w:bookmarkEnd w:id="110"/>
      <w:bookmarkEnd w:id="111"/>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39374220"/>
      <w:r>
        <w:rPr>
          <w:lang w:eastAsia="zh-CN"/>
        </w:rPr>
        <w:t>10</w:t>
      </w:r>
      <w:r w:rsidRPr="00215D3C">
        <w:tab/>
      </w:r>
      <w:r>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39374221"/>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39374222"/>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39374223"/>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39374224"/>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3937422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39374226"/>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39374227"/>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39374228"/>
      <w:r>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39374229"/>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39374230"/>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39374231"/>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39374232"/>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39374233"/>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39374234"/>
      <w:r>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3937423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39374236"/>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39374237"/>
      <w:r>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39374238"/>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39374239"/>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3937424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39374241"/>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39374242"/>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39374243"/>
      <w:r>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39374244"/>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39374245"/>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39374246"/>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3937424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39374248"/>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39374249"/>
      <w:r>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39374250"/>
      <w:r>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39374251"/>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39374252"/>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39374253"/>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39374254"/>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39374255"/>
      <w:r>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39374256"/>
      <w:r>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39374257"/>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39374258"/>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39374259"/>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39374260"/>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39374261"/>
      <w:r>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39374262"/>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39374263"/>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39374264"/>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393742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39374266"/>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39374267"/>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39374268"/>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39374269"/>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39374270"/>
      <w:r>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39374271"/>
      <w:r>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39374272"/>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39374273"/>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39374274"/>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39374275"/>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39374276"/>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39374277"/>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39374278"/>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39374279"/>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39374280"/>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39374281"/>
      <w:r>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39374282"/>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39374283"/>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39374284"/>
      <w:r>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39374285"/>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39374286"/>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39374287"/>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39374288"/>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39374289"/>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39374290"/>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39374291"/>
      <w:r>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39374292"/>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39374293"/>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39374294"/>
      <w:r>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39374295"/>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39374296"/>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39374297"/>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39374298"/>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3937429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39374300"/>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393743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3937430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39374303"/>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39374304"/>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39374305"/>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39374306"/>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393743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3937430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39374309"/>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39374310"/>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39374311"/>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39374312"/>
      <w:r>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393743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393743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39374315"/>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39374316"/>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39374317"/>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39374318"/>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39374319"/>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39374320"/>
      <w:r>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39374321"/>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39374322"/>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39374323"/>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39374324"/>
      <w:r>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39374325"/>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39374326"/>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39374327"/>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393743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39374329"/>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39374330"/>
      <w:r>
        <w:rPr>
          <w:rFonts w:hint="eastAsia"/>
          <w:lang w:eastAsia="zh-CN"/>
        </w:rPr>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39374331"/>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393743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393743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393743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393743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3937433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393743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393743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393743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3937434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393743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3937434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393743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393743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393743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393743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393743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393743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393743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3937435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393743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393743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393743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3937435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393743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393743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393743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393743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39374359"/>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39374360"/>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39374361"/>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39374362"/>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39374363"/>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39374364"/>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39374365"/>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39374366"/>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39374367"/>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39374368"/>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39374369"/>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39374370"/>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39374371"/>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39374372"/>
      <w:r>
        <w:rPr>
          <w:rFonts w:hint="eastAsia"/>
          <w:lang w:eastAsia="zh-CN"/>
        </w:rPr>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39374373"/>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39374374"/>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39374375"/>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39374376"/>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39374377"/>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39374378"/>
      <w:r>
        <w:rPr>
          <w:lang w:eastAsia="zh-CN"/>
        </w:rPr>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393743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393743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393743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393743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393743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1.1pt;height:389.9pt" o:ole="">
            <v:imagedata r:id="rId15" o:title=""/>
          </v:shape>
          <o:OLEObject Type="Embed" ProgID="VisioViewer.Viewer.1" ShapeID="_x0000_i1027" DrawAspect="Content" ObjectID="_1756731309"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39374384"/>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39374385"/>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393743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3937438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393743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393743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393743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393743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3937439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393743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393743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393743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39374396"/>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393743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393743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393743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393744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3937440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393744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393744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393744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3937440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393744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393744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393744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393744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393744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39374411"/>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393744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393744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393744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393744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393744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393744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39374418"/>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393744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39374420"/>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39374421"/>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393744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393744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393744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393744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393744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393744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39374428"/>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39374429"/>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39374430"/>
      <w:r>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39374431"/>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39374432"/>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3937443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393744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39374435"/>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39374436"/>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39374437"/>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39374438"/>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39374439"/>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39374440"/>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39374441"/>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39374442"/>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39374443"/>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39374444"/>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39374445"/>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39374446"/>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39374447"/>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39374448"/>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39374449"/>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39374450"/>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39374451"/>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39374452"/>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39374453"/>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39374454"/>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39374455"/>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39374456"/>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39374457"/>
      <w:r>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39374458"/>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39374459"/>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39374460"/>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39374461"/>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39374462"/>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39374463"/>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39374464"/>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39374465"/>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39374466"/>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39374467"/>
      <w:r>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39374468"/>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393744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393744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393744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39374472"/>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393744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39374474"/>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39374475"/>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39374476"/>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7DD28717" w14:textId="77777777" w:rsidR="00623B86" w:rsidRPr="00311DB3" w:rsidRDefault="00623B86" w:rsidP="00623B86">
      <w:pPr>
        <w:pStyle w:val="Heading2"/>
        <w:rPr>
          <w:lang w:eastAsia="zh-CN"/>
        </w:rPr>
      </w:pPr>
      <w:bookmarkStart w:id="2414" w:name="_Toc532541829"/>
      <w:bookmarkStart w:id="2415" w:name="_Toc26975650"/>
      <w:bookmarkStart w:id="2416" w:name="_Toc35856523"/>
      <w:bookmarkStart w:id="2417" w:name="_Toc44001374"/>
      <w:bookmarkStart w:id="2418" w:name="_Toc51580952"/>
      <w:bookmarkStart w:id="2419" w:name="_Toc52356215"/>
      <w:bookmarkStart w:id="2420" w:name="_Toc55227785"/>
      <w:bookmarkStart w:id="2421" w:name="_Toc138323339"/>
      <w:bookmarkStart w:id="2422" w:name="_Toc139374477"/>
      <w:bookmarkEnd w:id="2413"/>
      <w:r w:rsidRPr="00311DB3">
        <w:rPr>
          <w:lang w:eastAsia="zh-CN"/>
        </w:rPr>
        <w:t>11.4</w:t>
      </w:r>
      <w:r w:rsidRPr="00311DB3">
        <w:rPr>
          <w:lang w:eastAsia="zh-CN"/>
        </w:rPr>
        <w:tab/>
      </w:r>
      <w:bookmarkEnd w:id="2414"/>
      <w:r w:rsidRPr="00311DB3">
        <w:rPr>
          <w:lang w:eastAsia="zh-CN"/>
        </w:rPr>
        <w:t>Heartbeat</w:t>
      </w:r>
      <w:bookmarkEnd w:id="2415"/>
      <w:bookmarkEnd w:id="2416"/>
      <w:bookmarkEnd w:id="2417"/>
      <w:bookmarkEnd w:id="2418"/>
      <w:bookmarkEnd w:id="2419"/>
      <w:bookmarkEnd w:id="2420"/>
      <w:bookmarkEnd w:id="2421"/>
      <w:bookmarkEnd w:id="2422"/>
    </w:p>
    <w:p w14:paraId="1095850E" w14:textId="77777777" w:rsidR="00623B86" w:rsidRPr="00311DB3" w:rsidRDefault="00623B86" w:rsidP="00623B86">
      <w:pPr>
        <w:pStyle w:val="Heading3"/>
        <w:rPr>
          <w:lang w:eastAsia="zh-CN"/>
        </w:rPr>
      </w:pPr>
      <w:bookmarkStart w:id="2423" w:name="_Toc26975651"/>
      <w:bookmarkStart w:id="2424" w:name="_Toc35856524"/>
      <w:bookmarkStart w:id="2425" w:name="_Toc44001375"/>
      <w:bookmarkStart w:id="2426" w:name="_Toc51580953"/>
      <w:bookmarkStart w:id="2427" w:name="_Toc52356216"/>
      <w:bookmarkStart w:id="2428" w:name="_Toc55227786"/>
      <w:bookmarkStart w:id="2429" w:name="_Toc138323340"/>
      <w:bookmarkStart w:id="2430" w:name="_Toc139374478"/>
      <w:r w:rsidRPr="00311DB3">
        <w:rPr>
          <w:lang w:eastAsia="zh-CN"/>
        </w:rPr>
        <w:t>11.4.1</w:t>
      </w:r>
      <w:r w:rsidRPr="00311DB3">
        <w:rPr>
          <w:lang w:eastAsia="zh-CN"/>
        </w:rPr>
        <w:tab/>
        <w:t>Operations and notifications</w:t>
      </w:r>
      <w:bookmarkEnd w:id="2423"/>
      <w:bookmarkEnd w:id="2424"/>
      <w:bookmarkEnd w:id="2425"/>
      <w:bookmarkEnd w:id="2426"/>
      <w:bookmarkEnd w:id="2427"/>
      <w:bookmarkEnd w:id="2428"/>
      <w:bookmarkEnd w:id="2429"/>
      <w:bookmarkEnd w:id="2430"/>
    </w:p>
    <w:p w14:paraId="531E1BC3" w14:textId="77777777" w:rsidR="00623B86" w:rsidRPr="005662DD" w:rsidRDefault="00623B86" w:rsidP="00623B86">
      <w:pPr>
        <w:pStyle w:val="Heading4"/>
      </w:pPr>
      <w:bookmarkStart w:id="2431" w:name="_Toc532541858"/>
      <w:bookmarkStart w:id="2432" w:name="_Toc26975652"/>
      <w:bookmarkStart w:id="2433" w:name="_Toc35856525"/>
      <w:bookmarkStart w:id="2434" w:name="_Toc44001376"/>
      <w:bookmarkStart w:id="2435" w:name="_Toc51580954"/>
      <w:bookmarkStart w:id="2436" w:name="_Toc52356217"/>
      <w:bookmarkStart w:id="2437" w:name="_Toc55227787"/>
      <w:bookmarkStart w:id="2438" w:name="_Toc138323341"/>
      <w:bookmarkStart w:id="2439" w:name="_Toc1393744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31"/>
      <w:r w:rsidRPr="001D11CC">
        <w:rPr>
          <w:rFonts w:cs="Arial"/>
        </w:rPr>
        <w:t>Heartbeat</w:t>
      </w:r>
      <w:bookmarkEnd w:id="2432"/>
      <w:bookmarkEnd w:id="2433"/>
      <w:bookmarkEnd w:id="2434"/>
      <w:bookmarkEnd w:id="2435"/>
      <w:bookmarkEnd w:id="2436"/>
      <w:bookmarkEnd w:id="2437"/>
      <w:bookmarkEnd w:id="2438"/>
      <w:bookmarkEnd w:id="2439"/>
    </w:p>
    <w:p w14:paraId="451BF217" w14:textId="77777777" w:rsidR="00623B86" w:rsidRDefault="00623B86" w:rsidP="00623B86">
      <w:pPr>
        <w:pStyle w:val="Heading5"/>
      </w:pPr>
      <w:bookmarkStart w:id="2440" w:name="_Toc532541859"/>
      <w:bookmarkStart w:id="2441" w:name="_Toc26975653"/>
      <w:bookmarkStart w:id="2442" w:name="_Toc35856526"/>
      <w:bookmarkStart w:id="2443" w:name="_Toc44001377"/>
      <w:bookmarkStart w:id="2444" w:name="_Toc51580955"/>
      <w:bookmarkStart w:id="2445" w:name="_Toc52356218"/>
      <w:bookmarkStart w:id="2446" w:name="_Toc55227788"/>
      <w:bookmarkStart w:id="2447" w:name="_Toc138323342"/>
      <w:bookmarkStart w:id="2448" w:name="_Toc139374480"/>
      <w:r>
        <w:t>11.4.1.1.1</w:t>
      </w:r>
      <w:r>
        <w:tab/>
        <w:t>Definition</w:t>
      </w:r>
      <w:bookmarkEnd w:id="2440"/>
      <w:bookmarkEnd w:id="2441"/>
      <w:bookmarkEnd w:id="2442"/>
      <w:bookmarkEnd w:id="2443"/>
      <w:bookmarkEnd w:id="2444"/>
      <w:bookmarkEnd w:id="2445"/>
      <w:bookmarkEnd w:id="2446"/>
      <w:bookmarkEnd w:id="2447"/>
      <w:bookmarkEnd w:id="2448"/>
    </w:p>
    <w:p w14:paraId="5C23258F" w14:textId="77777777" w:rsidR="00623B86" w:rsidRDefault="00623B86" w:rsidP="00623B86">
      <w:r>
        <w:t>This notification notifies the subscribed consumer(s)</w:t>
      </w:r>
      <w:r w:rsidRPr="002C46D9">
        <w:t xml:space="preserve"> </w:t>
      </w:r>
      <w:r>
        <w:t>that the MnS producer heartbeat period has expired or that a MnS consumer requested the emission of an immediate heartbeat notification.</w:t>
      </w:r>
    </w:p>
    <w:p w14:paraId="4B64CA8C" w14:textId="77777777" w:rsidR="00623B86" w:rsidRDefault="00623B86" w:rsidP="00623B86">
      <w:r>
        <w:t xml:space="preserve">The emission of heartbeat notifications is controlled by the </w:t>
      </w:r>
      <w:bookmarkStart w:id="2449" w:name="MCCQCTEMPBM_00000077"/>
      <w:r w:rsidRPr="002E4B6A">
        <w:rPr>
          <w:rFonts w:ascii="Courier New" w:hAnsi="Courier New" w:cs="Courier New"/>
        </w:rPr>
        <w:t>HeartbeatControl</w:t>
      </w:r>
      <w:bookmarkEnd w:id="2449"/>
      <w:r>
        <w:t xml:space="preserve"> IOC (TS</w:t>
      </w:r>
      <w:r w:rsidRPr="002E490E">
        <w:t xml:space="preserve"> 28.622 [11]</w:t>
      </w:r>
      <w:r>
        <w:t xml:space="preserve">). </w:t>
      </w:r>
    </w:p>
    <w:p w14:paraId="74BB3067" w14:textId="77777777" w:rsidR="00623B86" w:rsidRDefault="00623B86" w:rsidP="00623B86">
      <w:pPr>
        <w:pStyle w:val="Heading5"/>
      </w:pPr>
      <w:bookmarkStart w:id="2450" w:name="_Toc532541860"/>
      <w:bookmarkStart w:id="2451" w:name="_Toc26975654"/>
      <w:bookmarkStart w:id="2452" w:name="_Toc35856527"/>
      <w:bookmarkStart w:id="2453" w:name="_Toc44001378"/>
      <w:bookmarkStart w:id="2454" w:name="_Toc51580956"/>
      <w:bookmarkStart w:id="2455" w:name="_Toc52356219"/>
      <w:bookmarkStart w:id="2456" w:name="_Toc55227789"/>
      <w:bookmarkStart w:id="2457" w:name="_Toc138323343"/>
      <w:bookmarkStart w:id="2458" w:name="_Toc139374481"/>
      <w:r>
        <w:t>11.4.1.1.2</w:t>
      </w:r>
      <w:r>
        <w:tab/>
        <w:t>Input parameters</w:t>
      </w:r>
      <w:bookmarkEnd w:id="2450"/>
      <w:bookmarkEnd w:id="2451"/>
      <w:bookmarkEnd w:id="2452"/>
      <w:bookmarkEnd w:id="2453"/>
      <w:bookmarkEnd w:id="2454"/>
      <w:bookmarkEnd w:id="2455"/>
      <w:bookmarkEnd w:id="2456"/>
      <w:bookmarkEnd w:id="2457"/>
      <w:bookmarkEnd w:id="2458"/>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F307A2">
        <w:trPr>
          <w:jc w:val="center"/>
        </w:trPr>
        <w:tc>
          <w:tcPr>
            <w:tcW w:w="2296" w:type="dxa"/>
            <w:shd w:val="clear" w:color="auto" w:fill="BFBFBF"/>
          </w:tcPr>
          <w:p w14:paraId="4C3CCD90" w14:textId="77777777" w:rsidR="00623B86" w:rsidRDefault="00623B86" w:rsidP="00F307A2">
            <w:pPr>
              <w:pStyle w:val="TAH"/>
            </w:pPr>
            <w:r>
              <w:t>Parameter Name</w:t>
            </w:r>
          </w:p>
        </w:tc>
        <w:tc>
          <w:tcPr>
            <w:tcW w:w="454" w:type="dxa"/>
            <w:shd w:val="clear" w:color="auto" w:fill="BFBFBF"/>
          </w:tcPr>
          <w:p w14:paraId="53A6E7C0" w14:textId="77777777" w:rsidR="00623B86" w:rsidRDefault="00623B86" w:rsidP="00F307A2">
            <w:pPr>
              <w:pStyle w:val="TAH"/>
            </w:pPr>
            <w:r>
              <w:t>S</w:t>
            </w:r>
          </w:p>
        </w:tc>
        <w:tc>
          <w:tcPr>
            <w:tcW w:w="3119" w:type="dxa"/>
            <w:shd w:val="clear" w:color="auto" w:fill="BFBFBF"/>
          </w:tcPr>
          <w:p w14:paraId="451593CE" w14:textId="77777777" w:rsidR="00623B86" w:rsidRDefault="00623B86" w:rsidP="00F307A2">
            <w:pPr>
              <w:pStyle w:val="TAH"/>
            </w:pPr>
            <w:r>
              <w:t>Information Type / Legal Values</w:t>
            </w:r>
          </w:p>
        </w:tc>
        <w:tc>
          <w:tcPr>
            <w:tcW w:w="3713" w:type="dxa"/>
            <w:shd w:val="clear" w:color="auto" w:fill="BFBFBF"/>
          </w:tcPr>
          <w:p w14:paraId="67D4249E" w14:textId="77777777" w:rsidR="00623B86" w:rsidRDefault="00623B86" w:rsidP="00F307A2">
            <w:pPr>
              <w:pStyle w:val="TAH"/>
            </w:pPr>
            <w:r>
              <w:t>Comment</w:t>
            </w:r>
          </w:p>
        </w:tc>
      </w:tr>
      <w:tr w:rsidR="00623B86" w14:paraId="35813A56" w14:textId="77777777" w:rsidTr="00F307A2">
        <w:trPr>
          <w:jc w:val="center"/>
        </w:trPr>
        <w:tc>
          <w:tcPr>
            <w:tcW w:w="2296"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4" w:type="dxa"/>
          </w:tcPr>
          <w:p w14:paraId="2754AF5D" w14:textId="77777777" w:rsidR="00623B86" w:rsidRDefault="00623B86" w:rsidP="00F307A2">
            <w:pPr>
              <w:pStyle w:val="TAL"/>
              <w:jc w:val="center"/>
            </w:pPr>
            <w:r>
              <w:t>M</w:t>
            </w:r>
          </w:p>
        </w:tc>
        <w:tc>
          <w:tcPr>
            <w:tcW w:w="3119"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13" w:type="dxa"/>
          </w:tcPr>
          <w:p w14:paraId="62F393FD" w14:textId="77777777" w:rsidR="00623B86" w:rsidRPr="00302E28" w:rsidRDefault="00623B86" w:rsidP="00F307A2">
            <w:pPr>
              <w:pStyle w:val="TAL"/>
              <w:rPr>
                <w:rFonts w:cs="Arial"/>
              </w:rPr>
            </w:pPr>
          </w:p>
        </w:tc>
      </w:tr>
      <w:tr w:rsidR="00623B86" w14:paraId="62EBE54B" w14:textId="77777777" w:rsidTr="00F307A2">
        <w:trPr>
          <w:jc w:val="center"/>
        </w:trPr>
        <w:tc>
          <w:tcPr>
            <w:tcW w:w="2296"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4" w:type="dxa"/>
          </w:tcPr>
          <w:p w14:paraId="7344E6E1" w14:textId="77777777" w:rsidR="00623B86" w:rsidRDefault="00623B86" w:rsidP="00F307A2">
            <w:pPr>
              <w:pStyle w:val="TAL"/>
              <w:jc w:val="center"/>
            </w:pPr>
            <w:r>
              <w:t>M</w:t>
            </w:r>
          </w:p>
        </w:tc>
        <w:tc>
          <w:tcPr>
            <w:tcW w:w="3119"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13"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F307A2">
        <w:trPr>
          <w:jc w:val="center"/>
        </w:trPr>
        <w:tc>
          <w:tcPr>
            <w:tcW w:w="2296"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4" w:type="dxa"/>
          </w:tcPr>
          <w:p w14:paraId="36766F2A" w14:textId="77777777" w:rsidR="00623B86" w:rsidRDefault="00623B86" w:rsidP="00F307A2">
            <w:pPr>
              <w:pStyle w:val="TAL"/>
              <w:jc w:val="center"/>
            </w:pPr>
            <w:r>
              <w:t>M</w:t>
            </w:r>
          </w:p>
        </w:tc>
        <w:tc>
          <w:tcPr>
            <w:tcW w:w="3119"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13" w:type="dxa"/>
          </w:tcPr>
          <w:p w14:paraId="48685750" w14:textId="77777777" w:rsidR="00623B86" w:rsidRPr="00BE0B31" w:rsidDel="004B5EDE" w:rsidRDefault="00623B86" w:rsidP="00F307A2">
            <w:pPr>
              <w:pStyle w:val="TAL"/>
            </w:pPr>
          </w:p>
        </w:tc>
      </w:tr>
      <w:tr w:rsidR="00623B86" w14:paraId="3EA081D8" w14:textId="77777777" w:rsidTr="00F307A2">
        <w:trPr>
          <w:jc w:val="center"/>
        </w:trPr>
        <w:tc>
          <w:tcPr>
            <w:tcW w:w="2296"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4" w:type="dxa"/>
          </w:tcPr>
          <w:p w14:paraId="5809610D" w14:textId="77777777" w:rsidR="00623B86" w:rsidRDefault="00623B86" w:rsidP="00F307A2">
            <w:pPr>
              <w:pStyle w:val="TAL"/>
              <w:jc w:val="center"/>
            </w:pPr>
            <w:r>
              <w:t>M</w:t>
            </w:r>
          </w:p>
        </w:tc>
        <w:tc>
          <w:tcPr>
            <w:tcW w:w="3119" w:type="dxa"/>
          </w:tcPr>
          <w:p w14:paraId="7ADD0A4F" w14:textId="77777777" w:rsidR="00623B86" w:rsidRPr="00BE0B31" w:rsidDel="004B5EDE" w:rsidRDefault="00623B86" w:rsidP="00F307A2">
            <w:pPr>
              <w:pStyle w:val="TAL"/>
            </w:pPr>
            <w:r w:rsidRPr="0057387B">
              <w:rPr>
                <w:rFonts w:cs="Arial"/>
                <w:szCs w:val="18"/>
              </w:rPr>
              <w:t>"notifyHeartbeat"</w:t>
            </w:r>
          </w:p>
        </w:tc>
        <w:tc>
          <w:tcPr>
            <w:tcW w:w="3713" w:type="dxa"/>
          </w:tcPr>
          <w:p w14:paraId="0CE169B2" w14:textId="77777777" w:rsidR="00623B86" w:rsidRPr="00BE0B31" w:rsidDel="004B5EDE" w:rsidRDefault="00623B86" w:rsidP="00F307A2">
            <w:pPr>
              <w:pStyle w:val="TAL"/>
            </w:pPr>
          </w:p>
        </w:tc>
      </w:tr>
      <w:tr w:rsidR="00623B86" w14:paraId="69D041F6" w14:textId="77777777" w:rsidTr="00F307A2">
        <w:trPr>
          <w:jc w:val="center"/>
        </w:trPr>
        <w:tc>
          <w:tcPr>
            <w:tcW w:w="2296"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4" w:type="dxa"/>
          </w:tcPr>
          <w:p w14:paraId="19EA76F4" w14:textId="77777777" w:rsidR="00623B86" w:rsidRDefault="00623B86" w:rsidP="00F307A2">
            <w:pPr>
              <w:pStyle w:val="TAL"/>
              <w:jc w:val="center"/>
            </w:pPr>
            <w:r>
              <w:t>M</w:t>
            </w:r>
          </w:p>
        </w:tc>
        <w:tc>
          <w:tcPr>
            <w:tcW w:w="3119" w:type="dxa"/>
          </w:tcPr>
          <w:p w14:paraId="52E22C61" w14:textId="77777777" w:rsidR="00623B86" w:rsidRDefault="00623B86" w:rsidP="00F307A2">
            <w:pPr>
              <w:pStyle w:val="TAL"/>
              <w:rPr>
                <w:rFonts w:cs="Arial"/>
                <w:lang w:eastAsia="zh-CN"/>
              </w:rPr>
            </w:pPr>
            <w:r>
              <w:t>--</w:t>
            </w:r>
          </w:p>
        </w:tc>
        <w:tc>
          <w:tcPr>
            <w:tcW w:w="3713"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623B86" w14:paraId="5176EDA2" w14:textId="77777777" w:rsidTr="00F307A2">
        <w:trPr>
          <w:jc w:val="center"/>
        </w:trPr>
        <w:tc>
          <w:tcPr>
            <w:tcW w:w="2296" w:type="dxa"/>
          </w:tcPr>
          <w:p w14:paraId="757F7CBD" w14:textId="77777777" w:rsidR="00623B86" w:rsidRPr="001D11CC" w:rsidRDefault="00623B86" w:rsidP="00F307A2">
            <w:pPr>
              <w:pStyle w:val="TAL"/>
              <w:rPr>
                <w:rFonts w:cs="Arial"/>
                <w:szCs w:val="18"/>
              </w:rPr>
            </w:pPr>
            <w:r w:rsidRPr="001D11CC">
              <w:rPr>
                <w:rFonts w:cs="Arial"/>
                <w:szCs w:val="18"/>
              </w:rPr>
              <w:t>systemDN</w:t>
            </w:r>
          </w:p>
        </w:tc>
        <w:tc>
          <w:tcPr>
            <w:tcW w:w="454" w:type="dxa"/>
          </w:tcPr>
          <w:p w14:paraId="36E160F6" w14:textId="77777777" w:rsidR="00623B86" w:rsidRDefault="00623B86" w:rsidP="00F307A2">
            <w:pPr>
              <w:pStyle w:val="TAL"/>
              <w:jc w:val="center"/>
            </w:pPr>
            <w:r>
              <w:t>M</w:t>
            </w:r>
          </w:p>
        </w:tc>
        <w:tc>
          <w:tcPr>
            <w:tcW w:w="3119" w:type="dxa"/>
          </w:tcPr>
          <w:p w14:paraId="7F519268" w14:textId="77777777" w:rsidR="00623B86" w:rsidRDefault="00623B86" w:rsidP="00F307A2">
            <w:pPr>
              <w:pStyle w:val="TAL"/>
              <w:rPr>
                <w:rFonts w:cs="Arial"/>
                <w:lang w:eastAsia="zh-CN"/>
              </w:rPr>
            </w:pPr>
            <w:r>
              <w:rPr>
                <w:rFonts w:cs="Arial"/>
                <w:lang w:eastAsia="zh-CN"/>
              </w:rPr>
              <w:t>--</w:t>
            </w:r>
          </w:p>
        </w:tc>
        <w:tc>
          <w:tcPr>
            <w:tcW w:w="3713" w:type="dxa"/>
          </w:tcPr>
          <w:p w14:paraId="776AA633" w14:textId="77777777" w:rsidR="00623B86" w:rsidRPr="00302E28" w:rsidRDefault="00623B86" w:rsidP="00F307A2">
            <w:pPr>
              <w:pStyle w:val="TAL"/>
              <w:rPr>
                <w:rFonts w:cs="Arial"/>
              </w:rPr>
            </w:pPr>
          </w:p>
        </w:tc>
      </w:tr>
      <w:tr w:rsidR="00623B86" w14:paraId="644D11DB" w14:textId="77777777" w:rsidTr="00F307A2">
        <w:trPr>
          <w:jc w:val="center"/>
        </w:trPr>
        <w:tc>
          <w:tcPr>
            <w:tcW w:w="2296"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4" w:type="dxa"/>
          </w:tcPr>
          <w:p w14:paraId="1340F002" w14:textId="77777777" w:rsidR="00623B86" w:rsidRDefault="00623B86" w:rsidP="00F307A2">
            <w:pPr>
              <w:pStyle w:val="TAL"/>
              <w:jc w:val="center"/>
            </w:pPr>
            <w:r>
              <w:t>M</w:t>
            </w:r>
          </w:p>
        </w:tc>
        <w:tc>
          <w:tcPr>
            <w:tcW w:w="3119" w:type="dxa"/>
          </w:tcPr>
          <w:p w14:paraId="3D442D5B" w14:textId="77777777" w:rsidR="00623B86" w:rsidRDefault="00623B86" w:rsidP="00F307A2">
            <w:pPr>
              <w:pStyle w:val="TAL"/>
            </w:pPr>
            <w:r>
              <w:t>HeartbeatControl.</w:t>
            </w:r>
            <w:r w:rsidRPr="0074350B">
              <w:rPr>
                <w:rFonts w:cs="Arial"/>
              </w:rPr>
              <w:t>heartbeatNtfPeriod</w:t>
            </w:r>
          </w:p>
        </w:tc>
        <w:tc>
          <w:tcPr>
            <w:tcW w:w="3713"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9" w:name="_Toc532541861"/>
      <w:bookmarkStart w:id="2460" w:name="_Toc26975655"/>
      <w:bookmarkStart w:id="2461" w:name="_Toc35856528"/>
      <w:bookmarkStart w:id="2462" w:name="_Toc44001379"/>
      <w:bookmarkStart w:id="2463" w:name="_Toc51580957"/>
      <w:bookmarkStart w:id="2464" w:name="_Toc52356220"/>
      <w:bookmarkStart w:id="2465" w:name="_Toc55227790"/>
      <w:bookmarkStart w:id="2466" w:name="_Toc138323344"/>
      <w:bookmarkStart w:id="2467" w:name="_Toc139374482"/>
      <w:r>
        <w:t>11.4.1.1.3</w:t>
      </w:r>
      <w:r>
        <w:tab/>
        <w:t>Triggering event</w:t>
      </w:r>
      <w:bookmarkEnd w:id="2459"/>
      <w:bookmarkEnd w:id="2460"/>
      <w:bookmarkEnd w:id="2461"/>
      <w:bookmarkEnd w:id="2462"/>
      <w:bookmarkEnd w:id="2463"/>
      <w:bookmarkEnd w:id="2464"/>
      <w:bookmarkEnd w:id="2465"/>
      <w:bookmarkEnd w:id="2466"/>
      <w:bookmarkEnd w:id="2467"/>
    </w:p>
    <w:p w14:paraId="4F5340BE" w14:textId="77777777" w:rsidR="00623B86" w:rsidRDefault="00623B86" w:rsidP="00623B86">
      <w:pPr>
        <w:pStyle w:val="Heading6"/>
      </w:pPr>
      <w:bookmarkStart w:id="2468" w:name="_Toc532541862"/>
      <w:bookmarkStart w:id="2469" w:name="_Toc26975656"/>
      <w:bookmarkStart w:id="2470" w:name="_Toc35856529"/>
      <w:bookmarkStart w:id="2471" w:name="_Toc44001380"/>
      <w:bookmarkStart w:id="2472" w:name="_Toc51580958"/>
      <w:bookmarkStart w:id="2473" w:name="_Toc52356221"/>
      <w:bookmarkStart w:id="2474" w:name="_Toc55227791"/>
      <w:bookmarkStart w:id="2475" w:name="_Toc138323345"/>
      <w:bookmarkStart w:id="2476" w:name="_Toc139374483"/>
      <w:r>
        <w:t>11.4.1.1.3.1</w:t>
      </w:r>
      <w:r>
        <w:tab/>
        <w:t>From-state</w:t>
      </w:r>
      <w:bookmarkEnd w:id="2468"/>
      <w:bookmarkEnd w:id="2469"/>
      <w:bookmarkEnd w:id="2470"/>
      <w:bookmarkEnd w:id="2471"/>
      <w:bookmarkEnd w:id="2472"/>
      <w:bookmarkEnd w:id="2473"/>
      <w:bookmarkEnd w:id="2474"/>
      <w:bookmarkEnd w:id="2475"/>
      <w:bookmarkEnd w:id="2476"/>
    </w:p>
    <w:p w14:paraId="47E78766" w14:textId="77777777" w:rsidR="00623B86" w:rsidRDefault="00623B86" w:rsidP="00623B86">
      <w:bookmarkStart w:id="2477" w:name="MCCQCTEMPBM_00000078"/>
      <w:r w:rsidRPr="00AA265C">
        <w:rPr>
          <w:rFonts w:ascii="Courier New" w:hAnsi="Courier New" w:cs="Courier New"/>
        </w:rPr>
        <w:t>stateBeforeHeartbeatNotification1</w:t>
      </w:r>
      <w:bookmarkEnd w:id="2477"/>
      <w:r>
        <w:t xml:space="preserve"> OR </w:t>
      </w:r>
      <w:bookmarkStart w:id="2478" w:name="MCCQCTEMPBM_00000079"/>
      <w:r w:rsidRPr="00AA265C">
        <w:rPr>
          <w:rFonts w:ascii="Courier New" w:hAnsi="Courier New" w:cs="Courier New"/>
        </w:rPr>
        <w:t>stateBeforeHeartbeatNotification2</w:t>
      </w:r>
      <w:bookmarkEnd w:id="2478"/>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9"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9"/>
    </w:tbl>
    <w:p w14:paraId="6B8E1C8A" w14:textId="77777777" w:rsidR="00623B86" w:rsidRDefault="00623B86" w:rsidP="00623B86"/>
    <w:p w14:paraId="45E9CAC0" w14:textId="77777777" w:rsidR="00623B86" w:rsidRDefault="00623B86" w:rsidP="00623B86">
      <w:pPr>
        <w:pStyle w:val="Heading6"/>
      </w:pPr>
      <w:bookmarkStart w:id="2480" w:name="_Toc532541863"/>
      <w:bookmarkStart w:id="2481" w:name="_Toc26975657"/>
      <w:bookmarkStart w:id="2482" w:name="_Toc35856530"/>
      <w:bookmarkStart w:id="2483" w:name="_Toc44001381"/>
      <w:bookmarkStart w:id="2484" w:name="_Toc51580959"/>
      <w:bookmarkStart w:id="2485" w:name="_Toc52356222"/>
      <w:bookmarkStart w:id="2486" w:name="_Toc55227792"/>
      <w:bookmarkStart w:id="2487" w:name="_Toc138323346"/>
      <w:bookmarkStart w:id="2488" w:name="_Toc139374484"/>
      <w:r>
        <w:t>11.4.1.1.3.2</w:t>
      </w:r>
      <w:r>
        <w:tab/>
        <w:t>To-state</w:t>
      </w:r>
      <w:bookmarkEnd w:id="2480"/>
      <w:bookmarkEnd w:id="2481"/>
      <w:bookmarkEnd w:id="2482"/>
      <w:bookmarkEnd w:id="2483"/>
      <w:bookmarkEnd w:id="2484"/>
      <w:bookmarkEnd w:id="2485"/>
      <w:bookmarkEnd w:id="2486"/>
      <w:bookmarkEnd w:id="2487"/>
      <w:bookmarkEnd w:id="2488"/>
    </w:p>
    <w:p w14:paraId="351401E4" w14:textId="77777777" w:rsidR="00623B86" w:rsidRDefault="00623B86" w:rsidP="00623B86">
      <w:pPr>
        <w:keepNext/>
      </w:pPr>
      <w:bookmarkStart w:id="2489" w:name="MCCQCTEMPBM_00000081"/>
      <w:r w:rsidRPr="000D47FC">
        <w:rPr>
          <w:rFonts w:ascii="Courier New" w:hAnsi="Courier New" w:cs="Courier New"/>
        </w:rPr>
        <w:t>stateAfterOHeartbeatNotification1</w:t>
      </w:r>
      <w:bookmarkEnd w:id="2489"/>
      <w:r>
        <w:t xml:space="preserve"> OR </w:t>
      </w:r>
      <w:bookmarkStart w:id="2490" w:name="MCCQCTEMPBM_00000082"/>
      <w:r w:rsidRPr="000D47FC">
        <w:rPr>
          <w:rFonts w:ascii="Courier New" w:hAnsi="Courier New" w:cs="Courier New"/>
        </w:rPr>
        <w:t>stateAfterOHeartbeatNotification2</w:t>
      </w:r>
      <w:bookmarkEnd w:id="2490"/>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91" w:name="_Toc44001382"/>
      <w:bookmarkStart w:id="2492" w:name="_Toc51580960"/>
      <w:bookmarkStart w:id="2493" w:name="_Toc52356223"/>
      <w:bookmarkStart w:id="2494" w:name="_Toc55227793"/>
      <w:bookmarkStart w:id="2495" w:name="_Toc138323347"/>
      <w:bookmarkStart w:id="2496" w:name="_Toc139374485"/>
      <w:r>
        <w:rPr>
          <w:lang w:eastAsia="zh-CN"/>
        </w:rPr>
        <w:t>11.5</w:t>
      </w:r>
      <w:r>
        <w:rPr>
          <w:lang w:eastAsia="zh-CN"/>
        </w:rPr>
        <w:tab/>
        <w:t>Streaming data reporting service</w:t>
      </w:r>
      <w:bookmarkEnd w:id="2491"/>
      <w:bookmarkEnd w:id="2492"/>
      <w:bookmarkEnd w:id="2493"/>
      <w:bookmarkEnd w:id="2494"/>
      <w:bookmarkEnd w:id="2495"/>
      <w:bookmarkEnd w:id="2496"/>
    </w:p>
    <w:p w14:paraId="17D00347" w14:textId="77777777" w:rsidR="00623B86" w:rsidRDefault="00623B86" w:rsidP="00623B86">
      <w:pPr>
        <w:pStyle w:val="Heading3"/>
        <w:rPr>
          <w:lang w:eastAsia="zh-CN"/>
        </w:rPr>
      </w:pPr>
      <w:bookmarkStart w:id="2497" w:name="_Toc44001383"/>
      <w:bookmarkStart w:id="2498" w:name="_Toc51580961"/>
      <w:bookmarkStart w:id="2499" w:name="_Toc52356224"/>
      <w:bookmarkStart w:id="2500" w:name="_Toc55227794"/>
      <w:bookmarkStart w:id="2501" w:name="_Toc138323348"/>
      <w:bookmarkStart w:id="2502" w:name="_Toc139374486"/>
      <w:r>
        <w:rPr>
          <w:lang w:eastAsia="zh-CN"/>
        </w:rPr>
        <w:t>11.5.1</w:t>
      </w:r>
      <w:r>
        <w:rPr>
          <w:lang w:eastAsia="zh-CN"/>
        </w:rPr>
        <w:tab/>
        <w:t>Operations and notifications</w:t>
      </w:r>
      <w:bookmarkEnd w:id="2497"/>
      <w:bookmarkEnd w:id="2498"/>
      <w:bookmarkEnd w:id="2499"/>
      <w:bookmarkEnd w:id="2500"/>
      <w:bookmarkEnd w:id="2501"/>
      <w:bookmarkEnd w:id="2502"/>
    </w:p>
    <w:p w14:paraId="221A7756" w14:textId="77777777" w:rsidR="00623B86" w:rsidRDefault="00623B86" w:rsidP="00623B86">
      <w:pPr>
        <w:pStyle w:val="Heading4"/>
        <w:rPr>
          <w:lang w:eastAsia="zh-CN"/>
        </w:rPr>
      </w:pPr>
      <w:bookmarkStart w:id="2503" w:name="_Toc44001384"/>
      <w:bookmarkStart w:id="2504" w:name="_Toc51580962"/>
      <w:bookmarkStart w:id="2505" w:name="_Toc52356225"/>
      <w:bookmarkStart w:id="2506" w:name="_Toc55227795"/>
      <w:bookmarkStart w:id="2507" w:name="_Toc138323349"/>
      <w:bookmarkStart w:id="2508" w:name="_Toc139374487"/>
      <w:r>
        <w:rPr>
          <w:lang w:eastAsia="zh-CN"/>
        </w:rPr>
        <w:t>11.5.1.1</w:t>
      </w:r>
      <w:r>
        <w:rPr>
          <w:lang w:eastAsia="zh-CN"/>
        </w:rPr>
        <w:tab/>
        <w:t>establishStreamingConnection operation (M)</w:t>
      </w:r>
      <w:bookmarkEnd w:id="2503"/>
      <w:bookmarkEnd w:id="2504"/>
      <w:bookmarkEnd w:id="2505"/>
      <w:bookmarkEnd w:id="2506"/>
      <w:bookmarkEnd w:id="2507"/>
      <w:bookmarkEnd w:id="2508"/>
    </w:p>
    <w:p w14:paraId="6C60EF16" w14:textId="77777777" w:rsidR="00623B86" w:rsidRDefault="00623B86" w:rsidP="00623B86">
      <w:pPr>
        <w:pStyle w:val="Heading5"/>
        <w:rPr>
          <w:lang w:eastAsia="zh-CN"/>
        </w:rPr>
      </w:pPr>
      <w:bookmarkStart w:id="2509" w:name="_Toc44001385"/>
      <w:bookmarkStart w:id="2510" w:name="_Toc51580963"/>
      <w:bookmarkStart w:id="2511" w:name="_Toc52356226"/>
      <w:bookmarkStart w:id="2512" w:name="_Toc55227796"/>
      <w:bookmarkStart w:id="2513" w:name="_Toc138323350"/>
      <w:bookmarkStart w:id="2514" w:name="_Toc139374488"/>
      <w:r>
        <w:rPr>
          <w:lang w:eastAsia="zh-CN"/>
        </w:rPr>
        <w:t>11.5.1.1.1</w:t>
      </w:r>
      <w:r>
        <w:rPr>
          <w:lang w:eastAsia="zh-CN"/>
        </w:rPr>
        <w:tab/>
        <w:t>Definition</w:t>
      </w:r>
      <w:bookmarkEnd w:id="2509"/>
      <w:bookmarkEnd w:id="2510"/>
      <w:bookmarkEnd w:id="2511"/>
      <w:bookmarkEnd w:id="2512"/>
      <w:bookmarkEnd w:id="2513"/>
      <w:bookmarkEnd w:id="2514"/>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15" w:name="_Toc44001386"/>
      <w:bookmarkStart w:id="2516" w:name="_Toc51580964"/>
      <w:bookmarkStart w:id="2517" w:name="_Toc52356227"/>
      <w:bookmarkStart w:id="2518" w:name="_Toc55227797"/>
      <w:bookmarkStart w:id="2519" w:name="_Toc138323351"/>
      <w:bookmarkStart w:id="2520" w:name="_Toc139374489"/>
      <w:r>
        <w:rPr>
          <w:lang w:eastAsia="zh-CN"/>
        </w:rPr>
        <w:t>11.5.1.1.2</w:t>
      </w:r>
      <w:r>
        <w:rPr>
          <w:lang w:eastAsia="zh-CN"/>
        </w:rPr>
        <w:tab/>
        <w:t>Input parameters</w:t>
      </w:r>
      <w:bookmarkEnd w:id="2515"/>
      <w:bookmarkEnd w:id="2516"/>
      <w:bookmarkEnd w:id="2517"/>
      <w:bookmarkEnd w:id="2518"/>
      <w:bookmarkEnd w:id="2519"/>
      <w:bookmarkEnd w:id="2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21" w:name="MCCQCTEMPBM_00000083"/>
            <w:r w:rsidRPr="002D4FF7">
              <w:rPr>
                <w:rFonts w:ascii="Courier New" w:hAnsi="Courier New" w:cs="Courier New"/>
                <w:color w:val="000000"/>
              </w:rPr>
              <w:t>StreamInfo</w:t>
            </w:r>
            <w:bookmarkEnd w:id="2521"/>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011BB0F"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34220B8"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EDE665"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53AC895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22" w:name="OLE_LINK53"/>
            <w:r>
              <w:rPr>
                <w:rFonts w:ascii="Courier New" w:hAnsi="Courier New" w:cs="Courier New"/>
                <w:color w:val="000000"/>
              </w:rPr>
              <w:t>performanceMetrics</w:t>
            </w:r>
            <w:bookmarkEnd w:id="2522"/>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23" w:name="_Toc44001387"/>
      <w:bookmarkStart w:id="2524" w:name="_Toc51580965"/>
      <w:bookmarkStart w:id="2525" w:name="_Toc52356228"/>
      <w:bookmarkStart w:id="2526" w:name="_Toc55227798"/>
      <w:bookmarkStart w:id="2527" w:name="_Toc138323352"/>
      <w:bookmarkStart w:id="2528" w:name="_Toc139374490"/>
      <w:r>
        <w:rPr>
          <w:lang w:eastAsia="zh-CN"/>
        </w:rPr>
        <w:t>11.5.1.1.3</w:t>
      </w:r>
      <w:r>
        <w:rPr>
          <w:lang w:eastAsia="zh-CN"/>
        </w:rPr>
        <w:tab/>
        <w:t>Output parameters</w:t>
      </w:r>
      <w:bookmarkEnd w:id="2523"/>
      <w:bookmarkEnd w:id="2524"/>
      <w:bookmarkEnd w:id="2525"/>
      <w:bookmarkEnd w:id="2526"/>
      <w:bookmarkEnd w:id="2527"/>
      <w:bookmarkEnd w:id="25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9" w:name="_Toc44001388"/>
      <w:bookmarkStart w:id="2530" w:name="_Toc51580966"/>
      <w:bookmarkStart w:id="2531" w:name="_Toc52356229"/>
      <w:bookmarkStart w:id="2532" w:name="_Toc55227799"/>
      <w:bookmarkStart w:id="2533" w:name="_Toc138323353"/>
      <w:bookmarkStart w:id="2534" w:name="_Toc139374491"/>
      <w:r>
        <w:rPr>
          <w:lang w:eastAsia="zh-CN"/>
        </w:rPr>
        <w:t>11.5.1.1.4</w:t>
      </w:r>
      <w:r>
        <w:rPr>
          <w:lang w:eastAsia="zh-CN"/>
        </w:rPr>
        <w:tab/>
        <w:t>Exceptions</w:t>
      </w:r>
      <w:bookmarkEnd w:id="2529"/>
      <w:bookmarkEnd w:id="2530"/>
      <w:bookmarkEnd w:id="2531"/>
      <w:bookmarkEnd w:id="2532"/>
      <w:bookmarkEnd w:id="2533"/>
      <w:bookmarkEnd w:id="25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35"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35"/>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36" w:name="_Toc44001389"/>
      <w:bookmarkStart w:id="2537" w:name="_Toc51580967"/>
      <w:bookmarkStart w:id="2538" w:name="_Toc52356230"/>
      <w:bookmarkStart w:id="2539" w:name="_Toc55227800"/>
      <w:bookmarkStart w:id="2540" w:name="_Toc138323354"/>
      <w:bookmarkStart w:id="2541" w:name="_Toc139374492"/>
      <w:r>
        <w:rPr>
          <w:lang w:eastAsia="zh-CN"/>
        </w:rPr>
        <w:t>11.5.1.2</w:t>
      </w:r>
      <w:r>
        <w:rPr>
          <w:lang w:eastAsia="zh-CN"/>
        </w:rPr>
        <w:tab/>
        <w:t>terminateStreamingConnection operation (M)</w:t>
      </w:r>
      <w:bookmarkEnd w:id="2536"/>
      <w:bookmarkEnd w:id="2537"/>
      <w:bookmarkEnd w:id="2538"/>
      <w:bookmarkEnd w:id="2539"/>
      <w:bookmarkEnd w:id="2540"/>
      <w:bookmarkEnd w:id="2541"/>
    </w:p>
    <w:p w14:paraId="492B7A2F" w14:textId="77777777" w:rsidR="00623B86" w:rsidRDefault="00623B86" w:rsidP="00623B86">
      <w:pPr>
        <w:pStyle w:val="Heading5"/>
        <w:rPr>
          <w:lang w:eastAsia="zh-CN"/>
        </w:rPr>
      </w:pPr>
      <w:bookmarkStart w:id="2542" w:name="_Toc44001390"/>
      <w:bookmarkStart w:id="2543" w:name="_Toc51580968"/>
      <w:bookmarkStart w:id="2544" w:name="_Toc52356231"/>
      <w:bookmarkStart w:id="2545" w:name="_Toc55227801"/>
      <w:bookmarkStart w:id="2546" w:name="_Toc138323355"/>
      <w:bookmarkStart w:id="2547" w:name="_Toc139374493"/>
      <w:r>
        <w:rPr>
          <w:lang w:eastAsia="zh-CN"/>
        </w:rPr>
        <w:t>11.5.1.2.1</w:t>
      </w:r>
      <w:r>
        <w:rPr>
          <w:lang w:eastAsia="zh-CN"/>
        </w:rPr>
        <w:tab/>
        <w:t>Definition</w:t>
      </w:r>
      <w:bookmarkEnd w:id="2542"/>
      <w:bookmarkEnd w:id="2543"/>
      <w:bookmarkEnd w:id="2544"/>
      <w:bookmarkEnd w:id="2545"/>
      <w:bookmarkEnd w:id="2546"/>
      <w:bookmarkEnd w:id="2547"/>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8" w:name="_Toc44001391"/>
      <w:bookmarkStart w:id="2549" w:name="_Toc51580969"/>
      <w:bookmarkStart w:id="2550" w:name="_Toc52356232"/>
      <w:bookmarkStart w:id="2551" w:name="_Toc55227802"/>
      <w:bookmarkStart w:id="2552" w:name="_Toc138323356"/>
      <w:bookmarkStart w:id="2553" w:name="_Toc139374494"/>
      <w:r>
        <w:rPr>
          <w:lang w:eastAsia="zh-CN"/>
        </w:rPr>
        <w:t>11.5.1.2.2</w:t>
      </w:r>
      <w:r>
        <w:rPr>
          <w:lang w:eastAsia="zh-CN"/>
        </w:rPr>
        <w:tab/>
        <w:t>Input parameters</w:t>
      </w:r>
      <w:bookmarkEnd w:id="2548"/>
      <w:bookmarkEnd w:id="2549"/>
      <w:bookmarkEnd w:id="2550"/>
      <w:bookmarkEnd w:id="2551"/>
      <w:bookmarkEnd w:id="2552"/>
      <w:bookmarkEnd w:id="25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54" w:name="_Toc44001392"/>
      <w:bookmarkStart w:id="2555" w:name="_Toc51580970"/>
      <w:bookmarkStart w:id="2556" w:name="_Toc52356233"/>
      <w:bookmarkStart w:id="2557" w:name="_Toc55227803"/>
      <w:bookmarkStart w:id="2558" w:name="_Toc138323357"/>
      <w:bookmarkStart w:id="2559" w:name="_Toc139374495"/>
      <w:r>
        <w:rPr>
          <w:lang w:eastAsia="zh-CN"/>
        </w:rPr>
        <w:t>11.5.1.2.3</w:t>
      </w:r>
      <w:r>
        <w:rPr>
          <w:lang w:eastAsia="zh-CN"/>
        </w:rPr>
        <w:tab/>
        <w:t>Output parameters</w:t>
      </w:r>
      <w:bookmarkEnd w:id="2554"/>
      <w:bookmarkEnd w:id="2555"/>
      <w:bookmarkEnd w:id="2556"/>
      <w:bookmarkEnd w:id="2557"/>
      <w:bookmarkEnd w:id="2558"/>
      <w:bookmarkEnd w:id="2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60" w:name="_Toc44001393"/>
      <w:bookmarkStart w:id="2561" w:name="_Toc51580971"/>
      <w:bookmarkStart w:id="2562" w:name="_Toc52356234"/>
      <w:bookmarkStart w:id="2563" w:name="_Toc55227804"/>
      <w:bookmarkStart w:id="2564" w:name="_Toc138323358"/>
      <w:bookmarkStart w:id="2565" w:name="_Toc139374496"/>
      <w:r>
        <w:rPr>
          <w:lang w:eastAsia="zh-CN"/>
        </w:rPr>
        <w:t>11.5.1.2.4</w:t>
      </w:r>
      <w:r>
        <w:rPr>
          <w:lang w:eastAsia="zh-CN"/>
        </w:rPr>
        <w:tab/>
        <w:t>Exceptions</w:t>
      </w:r>
      <w:bookmarkEnd w:id="2560"/>
      <w:bookmarkEnd w:id="2561"/>
      <w:bookmarkEnd w:id="2562"/>
      <w:bookmarkEnd w:id="2563"/>
      <w:bookmarkEnd w:id="2564"/>
      <w:bookmarkEnd w:id="25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66"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66"/>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7" w:name="_Toc44001394"/>
      <w:bookmarkStart w:id="2568" w:name="_Toc51580972"/>
      <w:bookmarkStart w:id="2569" w:name="_Toc52356235"/>
      <w:bookmarkStart w:id="2570" w:name="_Toc55227805"/>
      <w:bookmarkStart w:id="2571" w:name="_Toc138323359"/>
      <w:bookmarkStart w:id="2572" w:name="_Toc139374497"/>
      <w:r>
        <w:rPr>
          <w:lang w:eastAsia="zh-CN"/>
        </w:rPr>
        <w:t>11.5.1.3</w:t>
      </w:r>
      <w:r>
        <w:rPr>
          <w:lang w:eastAsia="zh-CN"/>
        </w:rPr>
        <w:tab/>
        <w:t>reportStreamData operation (M)</w:t>
      </w:r>
      <w:bookmarkEnd w:id="2567"/>
      <w:bookmarkEnd w:id="2568"/>
      <w:bookmarkEnd w:id="2569"/>
      <w:bookmarkEnd w:id="2570"/>
      <w:bookmarkEnd w:id="2571"/>
      <w:bookmarkEnd w:id="2572"/>
    </w:p>
    <w:p w14:paraId="390C4C74" w14:textId="77777777" w:rsidR="00623B86" w:rsidRDefault="00623B86" w:rsidP="00623B86">
      <w:pPr>
        <w:pStyle w:val="Heading5"/>
        <w:rPr>
          <w:lang w:eastAsia="zh-CN"/>
        </w:rPr>
      </w:pPr>
      <w:bookmarkStart w:id="2573" w:name="_Toc44001395"/>
      <w:bookmarkStart w:id="2574" w:name="_Toc51580973"/>
      <w:bookmarkStart w:id="2575" w:name="_Toc52356236"/>
      <w:bookmarkStart w:id="2576" w:name="_Toc55227806"/>
      <w:bookmarkStart w:id="2577" w:name="_Toc138323360"/>
      <w:bookmarkStart w:id="2578" w:name="_Toc139374498"/>
      <w:r>
        <w:rPr>
          <w:lang w:eastAsia="zh-CN"/>
        </w:rPr>
        <w:t>11.5.1.3.1</w:t>
      </w:r>
      <w:r>
        <w:rPr>
          <w:lang w:eastAsia="zh-CN"/>
        </w:rPr>
        <w:tab/>
        <w:t>Definition</w:t>
      </w:r>
      <w:bookmarkEnd w:id="2573"/>
      <w:bookmarkEnd w:id="2574"/>
      <w:bookmarkEnd w:id="2575"/>
      <w:bookmarkEnd w:id="2576"/>
      <w:bookmarkEnd w:id="2577"/>
      <w:bookmarkEnd w:id="2578"/>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9" w:name="_Toc44001396"/>
      <w:bookmarkStart w:id="2580" w:name="_Toc51580974"/>
      <w:bookmarkStart w:id="2581" w:name="_Toc52356237"/>
      <w:bookmarkStart w:id="2582" w:name="_Toc55227807"/>
      <w:bookmarkStart w:id="2583" w:name="_Toc138323361"/>
      <w:bookmarkStart w:id="2584" w:name="_Toc139374499"/>
      <w:r>
        <w:rPr>
          <w:lang w:eastAsia="zh-CN"/>
        </w:rPr>
        <w:t>11.5.1.3.2</w:t>
      </w:r>
      <w:r>
        <w:rPr>
          <w:lang w:eastAsia="zh-CN"/>
        </w:rPr>
        <w:tab/>
        <w:t>Input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85"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85"/>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86" w:name="_Toc44001397"/>
      <w:bookmarkStart w:id="2587" w:name="_Toc51580975"/>
      <w:bookmarkStart w:id="2588" w:name="_Toc52356238"/>
      <w:bookmarkStart w:id="2589" w:name="_Toc55227808"/>
      <w:bookmarkStart w:id="2590" w:name="_Toc138323362"/>
      <w:bookmarkStart w:id="2591" w:name="_Toc139374500"/>
      <w:r>
        <w:rPr>
          <w:lang w:eastAsia="zh-CN"/>
        </w:rPr>
        <w:t>11.5.1.3.3</w:t>
      </w:r>
      <w:r>
        <w:rPr>
          <w:lang w:eastAsia="zh-CN"/>
        </w:rPr>
        <w:tab/>
        <w:t>Output parameters</w:t>
      </w:r>
      <w:bookmarkEnd w:id="2586"/>
      <w:bookmarkEnd w:id="2587"/>
      <w:bookmarkEnd w:id="2588"/>
      <w:bookmarkEnd w:id="2589"/>
      <w:bookmarkEnd w:id="2590"/>
      <w:bookmarkEnd w:id="25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92" w:name="_Toc44001398"/>
      <w:bookmarkStart w:id="2593" w:name="_Toc51580976"/>
      <w:bookmarkStart w:id="2594" w:name="_Toc52356239"/>
      <w:bookmarkStart w:id="2595" w:name="_Toc55227809"/>
      <w:bookmarkStart w:id="2596" w:name="_Toc138323363"/>
      <w:bookmarkStart w:id="2597" w:name="_Toc139374501"/>
      <w:r>
        <w:rPr>
          <w:lang w:eastAsia="zh-CN"/>
        </w:rPr>
        <w:t>11.5.1.3.4</w:t>
      </w:r>
      <w:r>
        <w:rPr>
          <w:lang w:eastAsia="zh-CN"/>
        </w:rPr>
        <w:tab/>
        <w:t>Exceptions</w:t>
      </w:r>
      <w:bookmarkEnd w:id="2592"/>
      <w:bookmarkEnd w:id="2593"/>
      <w:bookmarkEnd w:id="2594"/>
      <w:bookmarkEnd w:id="2595"/>
      <w:bookmarkEnd w:id="2596"/>
      <w:bookmarkEnd w:id="2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8"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8"/>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9" w:name="_Toc44001399"/>
      <w:bookmarkStart w:id="2600" w:name="_Toc51580977"/>
      <w:bookmarkStart w:id="2601" w:name="_Toc52356240"/>
      <w:bookmarkStart w:id="2602" w:name="_Toc55227810"/>
      <w:bookmarkStart w:id="2603" w:name="_Toc138323364"/>
      <w:bookmarkStart w:id="2604" w:name="_Toc139374502"/>
      <w:r>
        <w:rPr>
          <w:lang w:eastAsia="zh-CN"/>
        </w:rPr>
        <w:t>11.5.1.4</w:t>
      </w:r>
      <w:r>
        <w:rPr>
          <w:lang w:eastAsia="zh-CN"/>
        </w:rPr>
        <w:tab/>
        <w:t>addStream operation (M)</w:t>
      </w:r>
      <w:bookmarkEnd w:id="2599"/>
      <w:bookmarkEnd w:id="2600"/>
      <w:bookmarkEnd w:id="2601"/>
      <w:bookmarkEnd w:id="2602"/>
      <w:bookmarkEnd w:id="2603"/>
      <w:bookmarkEnd w:id="2604"/>
    </w:p>
    <w:p w14:paraId="450DB348" w14:textId="77777777" w:rsidR="00623B86" w:rsidRDefault="00623B86" w:rsidP="00623B86">
      <w:pPr>
        <w:pStyle w:val="Heading5"/>
        <w:rPr>
          <w:lang w:eastAsia="zh-CN"/>
        </w:rPr>
      </w:pPr>
      <w:bookmarkStart w:id="2605" w:name="_Toc44001400"/>
      <w:bookmarkStart w:id="2606" w:name="_Toc51580978"/>
      <w:bookmarkStart w:id="2607" w:name="_Toc52356241"/>
      <w:bookmarkStart w:id="2608" w:name="_Toc55227811"/>
      <w:bookmarkStart w:id="2609" w:name="_Toc138323365"/>
      <w:bookmarkStart w:id="2610" w:name="_Toc139374503"/>
      <w:r>
        <w:rPr>
          <w:lang w:eastAsia="zh-CN"/>
        </w:rPr>
        <w:t>11.5.1.4.1</w:t>
      </w:r>
      <w:r>
        <w:rPr>
          <w:lang w:eastAsia="zh-CN"/>
        </w:rPr>
        <w:tab/>
        <w:t>Definition</w:t>
      </w:r>
      <w:bookmarkEnd w:id="2605"/>
      <w:bookmarkEnd w:id="2606"/>
      <w:bookmarkEnd w:id="2607"/>
      <w:bookmarkEnd w:id="2608"/>
      <w:bookmarkEnd w:id="2609"/>
      <w:bookmarkEnd w:id="2610"/>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11" w:name="_Toc44001401"/>
      <w:bookmarkStart w:id="2612" w:name="_Toc51580979"/>
      <w:bookmarkStart w:id="2613" w:name="_Toc52356242"/>
      <w:bookmarkStart w:id="2614" w:name="_Toc55227812"/>
      <w:bookmarkStart w:id="2615" w:name="_Toc138323366"/>
      <w:bookmarkStart w:id="2616" w:name="_Toc139374504"/>
      <w:r>
        <w:rPr>
          <w:lang w:eastAsia="zh-CN"/>
        </w:rPr>
        <w:t>11.5.1.4.2</w:t>
      </w:r>
      <w:r>
        <w:rPr>
          <w:lang w:eastAsia="zh-CN"/>
        </w:rPr>
        <w:tab/>
        <w:t>Input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7" w:name="MCCQCTEMPBM_00000087"/>
            <w:r w:rsidRPr="002D4FF7">
              <w:rPr>
                <w:rFonts w:ascii="Courier New" w:hAnsi="Courier New" w:cs="Courier New"/>
                <w:color w:val="000000"/>
              </w:rPr>
              <w:t>StreamInfo</w:t>
            </w:r>
            <w:bookmarkEnd w:id="2617"/>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2CB52BA"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D316E6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1C664908"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1B0C6E1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618" w:name="_Hlk43818213"/>
            <w:r>
              <w:rPr>
                <w:rFonts w:cs="Arial"/>
                <w:color w:val="000000"/>
              </w:rPr>
              <w:t>4.3.30 of TS 28.622</w:t>
            </w:r>
            <w:bookmarkEnd w:id="2618"/>
            <w:r>
              <w:rPr>
                <w:rFonts w:cs="Arial"/>
                <w:color w:val="000000"/>
              </w:rPr>
              <w:t xml:space="preserve"> [11]) providing the details about the configuration of the trace job for which the data is being reported.</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9" w:name="_Toc44001402"/>
      <w:bookmarkStart w:id="2620" w:name="_Toc51580980"/>
      <w:bookmarkStart w:id="2621" w:name="_Toc52356243"/>
      <w:bookmarkStart w:id="2622" w:name="_Toc55227813"/>
      <w:bookmarkStart w:id="2623" w:name="_Toc138323367"/>
      <w:bookmarkStart w:id="2624" w:name="_Toc139374505"/>
      <w:r>
        <w:rPr>
          <w:lang w:eastAsia="zh-CN"/>
        </w:rPr>
        <w:t>11.5.1.4.3</w:t>
      </w:r>
      <w:r>
        <w:rPr>
          <w:lang w:eastAsia="zh-CN"/>
        </w:rPr>
        <w:tab/>
        <w:t>Output parameters</w:t>
      </w:r>
      <w:bookmarkEnd w:id="2619"/>
      <w:bookmarkEnd w:id="2620"/>
      <w:bookmarkEnd w:id="2621"/>
      <w:bookmarkEnd w:id="2622"/>
      <w:bookmarkEnd w:id="2623"/>
      <w:bookmarkEnd w:id="2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25" w:name="MCCQCTEMPBM_00000088"/>
            <w:r w:rsidRPr="002D4FF7">
              <w:rPr>
                <w:rFonts w:ascii="Courier New" w:hAnsi="Courier New" w:cs="Courier New"/>
                <w:color w:val="000000"/>
              </w:rPr>
              <w:t>StreamInfo</w:t>
            </w:r>
            <w:bookmarkEnd w:id="2625"/>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2311F6"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274E195"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8FEFB74"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29016151"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26" w:name="_Toc44001403"/>
      <w:bookmarkStart w:id="2627" w:name="_Toc51580981"/>
      <w:bookmarkStart w:id="2628" w:name="_Toc52356244"/>
      <w:bookmarkStart w:id="2629" w:name="_Toc55227814"/>
      <w:bookmarkStart w:id="2630" w:name="_Toc138323368"/>
      <w:bookmarkStart w:id="2631" w:name="_Toc139374506"/>
      <w:r>
        <w:rPr>
          <w:lang w:eastAsia="zh-CN"/>
        </w:rPr>
        <w:t>11.5.1.4.4</w:t>
      </w:r>
      <w:r>
        <w:rPr>
          <w:lang w:eastAsia="zh-CN"/>
        </w:rPr>
        <w:tab/>
        <w:t>Exceptions</w:t>
      </w:r>
      <w:bookmarkEnd w:id="2626"/>
      <w:bookmarkEnd w:id="2627"/>
      <w:bookmarkEnd w:id="2628"/>
      <w:bookmarkEnd w:id="2629"/>
      <w:bookmarkEnd w:id="2630"/>
      <w:bookmarkEnd w:id="26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32"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32"/>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33" w:name="_Toc44001404"/>
      <w:bookmarkStart w:id="2634" w:name="_Toc51580982"/>
      <w:bookmarkStart w:id="2635" w:name="_Toc52356245"/>
      <w:bookmarkStart w:id="2636" w:name="_Toc55227815"/>
      <w:bookmarkStart w:id="2637" w:name="_Toc138323369"/>
      <w:bookmarkStart w:id="2638" w:name="_Toc139374507"/>
      <w:r>
        <w:rPr>
          <w:lang w:eastAsia="zh-CN"/>
        </w:rPr>
        <w:t>11.5.1.5</w:t>
      </w:r>
      <w:r>
        <w:rPr>
          <w:lang w:eastAsia="zh-CN"/>
        </w:rPr>
        <w:tab/>
        <w:t>deleteStream operation (M)</w:t>
      </w:r>
      <w:bookmarkEnd w:id="2633"/>
      <w:bookmarkEnd w:id="2634"/>
      <w:bookmarkEnd w:id="2635"/>
      <w:bookmarkEnd w:id="2636"/>
      <w:bookmarkEnd w:id="2637"/>
      <w:bookmarkEnd w:id="2638"/>
    </w:p>
    <w:p w14:paraId="0187EE71" w14:textId="77777777" w:rsidR="00623B86" w:rsidRDefault="00623B86" w:rsidP="00623B86">
      <w:pPr>
        <w:pStyle w:val="Heading5"/>
        <w:rPr>
          <w:lang w:eastAsia="zh-CN"/>
        </w:rPr>
      </w:pPr>
      <w:bookmarkStart w:id="2639" w:name="_Toc44001405"/>
      <w:bookmarkStart w:id="2640" w:name="_Toc51580983"/>
      <w:bookmarkStart w:id="2641" w:name="_Toc52356246"/>
      <w:bookmarkStart w:id="2642" w:name="_Toc55227816"/>
      <w:bookmarkStart w:id="2643" w:name="_Toc138323370"/>
      <w:bookmarkStart w:id="2644" w:name="_Toc139374508"/>
      <w:r>
        <w:rPr>
          <w:lang w:eastAsia="zh-CN"/>
        </w:rPr>
        <w:t>11.5.1.5.1</w:t>
      </w:r>
      <w:r>
        <w:rPr>
          <w:lang w:eastAsia="zh-CN"/>
        </w:rPr>
        <w:tab/>
        <w:t>Definition</w:t>
      </w:r>
      <w:bookmarkEnd w:id="2639"/>
      <w:bookmarkEnd w:id="2640"/>
      <w:bookmarkEnd w:id="2641"/>
      <w:bookmarkEnd w:id="2642"/>
      <w:bookmarkEnd w:id="2643"/>
      <w:bookmarkEnd w:id="2644"/>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45" w:name="_Toc44001406"/>
      <w:bookmarkStart w:id="2646" w:name="_Toc51580984"/>
      <w:bookmarkStart w:id="2647" w:name="_Toc52356247"/>
      <w:bookmarkStart w:id="2648" w:name="_Toc55227817"/>
      <w:bookmarkStart w:id="2649" w:name="_Toc138323371"/>
      <w:bookmarkStart w:id="2650" w:name="_Toc139374509"/>
      <w:r>
        <w:rPr>
          <w:lang w:eastAsia="zh-CN"/>
        </w:rPr>
        <w:t>11.5.1.5.2</w:t>
      </w:r>
      <w:r>
        <w:rPr>
          <w:lang w:eastAsia="zh-CN"/>
        </w:rPr>
        <w:tab/>
        <w:t>Input parameters</w:t>
      </w:r>
      <w:bookmarkEnd w:id="2645"/>
      <w:bookmarkEnd w:id="2646"/>
      <w:bookmarkEnd w:id="2647"/>
      <w:bookmarkEnd w:id="2648"/>
      <w:bookmarkEnd w:id="2649"/>
      <w:bookmarkEnd w:id="2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51"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1BCAE578"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51"/>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52" w:name="_Toc44001407"/>
      <w:bookmarkStart w:id="2653" w:name="_Toc51580985"/>
      <w:bookmarkStart w:id="2654" w:name="_Toc52356248"/>
      <w:bookmarkStart w:id="2655" w:name="_Toc55227818"/>
      <w:bookmarkStart w:id="2656" w:name="_Toc138323372"/>
      <w:bookmarkStart w:id="2657" w:name="_Toc139374510"/>
      <w:r>
        <w:rPr>
          <w:lang w:eastAsia="zh-CN"/>
        </w:rPr>
        <w:t>11.5.1.5.3</w:t>
      </w:r>
      <w:r>
        <w:rPr>
          <w:lang w:eastAsia="zh-CN"/>
        </w:rPr>
        <w:tab/>
        <w:t>Output parameters</w:t>
      </w:r>
      <w:bookmarkEnd w:id="2652"/>
      <w:bookmarkEnd w:id="2653"/>
      <w:bookmarkEnd w:id="2654"/>
      <w:bookmarkEnd w:id="2655"/>
      <w:bookmarkEnd w:id="2656"/>
      <w:bookmarkEnd w:id="26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8" w:name="_Toc44001408"/>
      <w:bookmarkStart w:id="2659" w:name="_Toc51580986"/>
      <w:bookmarkStart w:id="2660" w:name="_Toc52356249"/>
      <w:bookmarkStart w:id="2661" w:name="_Toc55227819"/>
      <w:bookmarkStart w:id="2662" w:name="_Toc138323373"/>
      <w:bookmarkStart w:id="2663" w:name="_Toc139374511"/>
      <w:r>
        <w:rPr>
          <w:lang w:eastAsia="zh-CN"/>
        </w:rPr>
        <w:t>11.5.1.5.4</w:t>
      </w:r>
      <w:r>
        <w:rPr>
          <w:lang w:eastAsia="zh-CN"/>
        </w:rPr>
        <w:tab/>
        <w:t>Exceptions</w:t>
      </w:r>
      <w:bookmarkEnd w:id="2658"/>
      <w:bookmarkEnd w:id="2659"/>
      <w:bookmarkEnd w:id="2660"/>
      <w:bookmarkEnd w:id="2661"/>
      <w:bookmarkEnd w:id="2662"/>
      <w:bookmarkEnd w:id="2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64"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64"/>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65" w:name="_Toc44001409"/>
      <w:bookmarkStart w:id="2666" w:name="_Toc51580987"/>
      <w:bookmarkStart w:id="2667" w:name="_Toc52356250"/>
      <w:bookmarkStart w:id="2668" w:name="_Toc55227820"/>
      <w:bookmarkStart w:id="2669" w:name="_Toc138323374"/>
      <w:bookmarkStart w:id="2670" w:name="_Toc139374512"/>
      <w:r>
        <w:rPr>
          <w:lang w:eastAsia="zh-CN"/>
        </w:rPr>
        <w:t>11.5.1.6</w:t>
      </w:r>
      <w:r>
        <w:rPr>
          <w:lang w:eastAsia="zh-CN"/>
        </w:rPr>
        <w:tab/>
        <w:t>getConnectionInfo operation (M)</w:t>
      </w:r>
      <w:bookmarkEnd w:id="2665"/>
      <w:bookmarkEnd w:id="2666"/>
      <w:bookmarkEnd w:id="2667"/>
      <w:bookmarkEnd w:id="2668"/>
      <w:bookmarkEnd w:id="2669"/>
      <w:bookmarkEnd w:id="2670"/>
    </w:p>
    <w:p w14:paraId="14E5BE92" w14:textId="77777777" w:rsidR="00623B86" w:rsidRDefault="00623B86" w:rsidP="00623B86">
      <w:pPr>
        <w:pStyle w:val="Heading5"/>
        <w:rPr>
          <w:lang w:eastAsia="zh-CN"/>
        </w:rPr>
      </w:pPr>
      <w:bookmarkStart w:id="2671" w:name="_Toc44001410"/>
      <w:bookmarkStart w:id="2672" w:name="_Toc51580988"/>
      <w:bookmarkStart w:id="2673" w:name="_Toc52356251"/>
      <w:bookmarkStart w:id="2674" w:name="_Toc55227821"/>
      <w:bookmarkStart w:id="2675" w:name="_Toc138323375"/>
      <w:bookmarkStart w:id="2676" w:name="_Toc139374513"/>
      <w:r>
        <w:rPr>
          <w:lang w:eastAsia="zh-CN"/>
        </w:rPr>
        <w:t>11.5.1.6.1</w:t>
      </w:r>
      <w:r>
        <w:rPr>
          <w:lang w:eastAsia="zh-CN"/>
        </w:rPr>
        <w:tab/>
        <w:t>Definition</w:t>
      </w:r>
      <w:bookmarkEnd w:id="2671"/>
      <w:bookmarkEnd w:id="2672"/>
      <w:bookmarkEnd w:id="2673"/>
      <w:bookmarkEnd w:id="2674"/>
      <w:bookmarkEnd w:id="2675"/>
      <w:bookmarkEnd w:id="2676"/>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77" w:name="_Toc44001411"/>
      <w:bookmarkStart w:id="2678" w:name="_Toc51580989"/>
      <w:bookmarkStart w:id="2679" w:name="_Toc52356252"/>
      <w:bookmarkStart w:id="2680" w:name="_Toc55227822"/>
      <w:bookmarkStart w:id="2681" w:name="_Toc138323376"/>
      <w:bookmarkStart w:id="2682" w:name="_Toc139374514"/>
      <w:r>
        <w:rPr>
          <w:lang w:eastAsia="zh-CN"/>
        </w:rPr>
        <w:t>11.5.1.6.2</w:t>
      </w:r>
      <w:r>
        <w:rPr>
          <w:lang w:eastAsia="zh-CN"/>
        </w:rPr>
        <w:tab/>
        <w:t>Input parameters</w:t>
      </w:r>
      <w:bookmarkEnd w:id="2677"/>
      <w:bookmarkEnd w:id="2678"/>
      <w:bookmarkEnd w:id="2679"/>
      <w:bookmarkEnd w:id="2680"/>
      <w:bookmarkEnd w:id="2681"/>
      <w:bookmarkEnd w:id="2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83" w:name="_Toc44001412"/>
      <w:bookmarkStart w:id="2684" w:name="_Toc51580990"/>
      <w:bookmarkStart w:id="2685" w:name="_Toc52356253"/>
      <w:bookmarkStart w:id="2686" w:name="_Toc55227823"/>
      <w:bookmarkStart w:id="2687" w:name="_Toc138323377"/>
      <w:bookmarkStart w:id="2688" w:name="_Toc139374515"/>
      <w:r>
        <w:rPr>
          <w:lang w:eastAsia="zh-CN"/>
        </w:rPr>
        <w:t>11.5.1.6.3</w:t>
      </w:r>
      <w:r>
        <w:rPr>
          <w:lang w:eastAsia="zh-CN"/>
        </w:rPr>
        <w:tab/>
        <w:t>Output parameters</w:t>
      </w:r>
      <w:bookmarkEnd w:id="2683"/>
      <w:bookmarkEnd w:id="2684"/>
      <w:bookmarkEnd w:id="2685"/>
      <w:bookmarkEnd w:id="2686"/>
      <w:bookmarkEnd w:id="2687"/>
      <w:bookmarkEnd w:id="2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9"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9"/>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4B675042"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557EE3B2"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TS 32.422 [38]) used as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90" w:name="_Toc44001413"/>
      <w:bookmarkStart w:id="2691" w:name="_Toc51580991"/>
      <w:bookmarkStart w:id="2692" w:name="_Toc52356254"/>
      <w:bookmarkStart w:id="2693" w:name="_Toc55227824"/>
      <w:bookmarkStart w:id="2694" w:name="_Toc138323378"/>
      <w:bookmarkStart w:id="2695" w:name="_Toc139374516"/>
      <w:r>
        <w:rPr>
          <w:lang w:eastAsia="zh-CN"/>
        </w:rPr>
        <w:t>11.5.1.6.4</w:t>
      </w:r>
      <w:r>
        <w:rPr>
          <w:lang w:eastAsia="zh-CN"/>
        </w:rPr>
        <w:tab/>
        <w:t>Exceptions</w:t>
      </w:r>
      <w:bookmarkEnd w:id="2690"/>
      <w:bookmarkEnd w:id="2691"/>
      <w:bookmarkEnd w:id="2692"/>
      <w:bookmarkEnd w:id="2693"/>
      <w:bookmarkEnd w:id="2694"/>
      <w:bookmarkEnd w:id="26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96"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96"/>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97" w:name="_Toc44001414"/>
      <w:bookmarkStart w:id="2698" w:name="_Toc51580992"/>
      <w:bookmarkStart w:id="2699" w:name="_Toc52356255"/>
      <w:bookmarkStart w:id="2700" w:name="_Toc55227825"/>
      <w:bookmarkStart w:id="2701" w:name="_Toc138323379"/>
      <w:bookmarkStart w:id="2702" w:name="_Toc139374517"/>
      <w:r>
        <w:rPr>
          <w:lang w:eastAsia="zh-CN"/>
        </w:rPr>
        <w:t>11.5.1.7</w:t>
      </w:r>
      <w:r>
        <w:rPr>
          <w:lang w:eastAsia="zh-CN"/>
        </w:rPr>
        <w:tab/>
        <w:t>getStreamInfo operation (M)</w:t>
      </w:r>
      <w:bookmarkEnd w:id="2697"/>
      <w:bookmarkEnd w:id="2698"/>
      <w:bookmarkEnd w:id="2699"/>
      <w:bookmarkEnd w:id="2700"/>
      <w:bookmarkEnd w:id="2701"/>
      <w:bookmarkEnd w:id="2702"/>
    </w:p>
    <w:p w14:paraId="766FEA6A" w14:textId="77777777" w:rsidR="00623B86" w:rsidRDefault="00623B86" w:rsidP="00623B86">
      <w:pPr>
        <w:pStyle w:val="Heading5"/>
        <w:rPr>
          <w:lang w:eastAsia="zh-CN"/>
        </w:rPr>
      </w:pPr>
      <w:bookmarkStart w:id="2703" w:name="_Toc44001415"/>
      <w:bookmarkStart w:id="2704" w:name="_Toc51580993"/>
      <w:bookmarkStart w:id="2705" w:name="_Toc52356256"/>
      <w:bookmarkStart w:id="2706" w:name="_Toc55227826"/>
      <w:bookmarkStart w:id="2707" w:name="_Toc138323380"/>
      <w:bookmarkStart w:id="2708" w:name="_Toc139374518"/>
      <w:r>
        <w:rPr>
          <w:lang w:eastAsia="zh-CN"/>
        </w:rPr>
        <w:t>11.5.1.7.1</w:t>
      </w:r>
      <w:r>
        <w:rPr>
          <w:lang w:eastAsia="zh-CN"/>
        </w:rPr>
        <w:tab/>
        <w:t>Definition</w:t>
      </w:r>
      <w:bookmarkEnd w:id="2703"/>
      <w:bookmarkEnd w:id="2704"/>
      <w:bookmarkEnd w:id="2705"/>
      <w:bookmarkEnd w:id="2706"/>
      <w:bookmarkEnd w:id="2707"/>
      <w:bookmarkEnd w:id="2708"/>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9" w:name="_Toc44001416"/>
      <w:bookmarkStart w:id="2710" w:name="_Toc51580994"/>
      <w:bookmarkStart w:id="2711" w:name="_Toc52356257"/>
      <w:bookmarkStart w:id="2712" w:name="_Toc55227827"/>
      <w:bookmarkStart w:id="2713" w:name="_Toc138323381"/>
      <w:bookmarkStart w:id="2714" w:name="_Toc139374519"/>
      <w:r>
        <w:rPr>
          <w:lang w:eastAsia="zh-CN"/>
        </w:rPr>
        <w:t>11.5.1.7.2</w:t>
      </w:r>
      <w:r>
        <w:rPr>
          <w:lang w:eastAsia="zh-CN"/>
        </w:rPr>
        <w:tab/>
        <w:t>Input parameters</w:t>
      </w:r>
      <w:bookmarkEnd w:id="2709"/>
      <w:bookmarkEnd w:id="2710"/>
      <w:bookmarkEnd w:id="2711"/>
      <w:bookmarkEnd w:id="2712"/>
      <w:bookmarkEnd w:id="2713"/>
      <w:bookmarkEnd w:id="27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15"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6054D904"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15"/>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16" w:name="_Toc44001417"/>
      <w:bookmarkStart w:id="2717" w:name="_Toc51580995"/>
      <w:bookmarkStart w:id="2718" w:name="_Toc52356258"/>
      <w:bookmarkStart w:id="2719" w:name="_Toc55227828"/>
      <w:bookmarkStart w:id="2720" w:name="_Toc138323382"/>
      <w:bookmarkStart w:id="2721" w:name="_Toc139374520"/>
      <w:r>
        <w:rPr>
          <w:lang w:eastAsia="zh-CN"/>
        </w:rPr>
        <w:t>11.5.1.7.3</w:t>
      </w:r>
      <w:r>
        <w:rPr>
          <w:lang w:eastAsia="zh-CN"/>
        </w:rPr>
        <w:tab/>
        <w:t>Output parameters</w:t>
      </w:r>
      <w:bookmarkEnd w:id="2716"/>
      <w:bookmarkEnd w:id="2717"/>
      <w:bookmarkEnd w:id="2718"/>
      <w:bookmarkEnd w:id="2719"/>
      <w:bookmarkEnd w:id="2720"/>
      <w:bookmarkEnd w:id="27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22"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22"/>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18313C7"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C9A9096"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0A9956C"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44D61C49"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23" w:name="_Toc44001418"/>
      <w:bookmarkStart w:id="2724" w:name="_Toc51580996"/>
      <w:bookmarkStart w:id="2725" w:name="_Toc52356259"/>
      <w:bookmarkStart w:id="2726" w:name="_Toc55227829"/>
      <w:bookmarkStart w:id="2727" w:name="_Toc138323383"/>
      <w:bookmarkStart w:id="2728" w:name="_Toc139374521"/>
      <w:r>
        <w:rPr>
          <w:lang w:eastAsia="zh-CN"/>
        </w:rPr>
        <w:t>11.5.1.7.4</w:t>
      </w:r>
      <w:r>
        <w:rPr>
          <w:lang w:eastAsia="zh-CN"/>
        </w:rPr>
        <w:tab/>
        <w:t>Exceptions</w:t>
      </w:r>
      <w:bookmarkEnd w:id="2723"/>
      <w:bookmarkEnd w:id="2724"/>
      <w:bookmarkEnd w:id="2725"/>
      <w:bookmarkEnd w:id="2726"/>
      <w:bookmarkEnd w:id="2727"/>
      <w:bookmarkEnd w:id="2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9" w:name="MCCQCTEMPBM_00000096"/>
            <w:r>
              <w:rPr>
                <w:rFonts w:ascii="Courier New" w:hAnsi="Courier New" w:cs="Courier New"/>
                <w:color w:val="000000"/>
              </w:rPr>
              <w:t>unknownStreamId</w:t>
            </w:r>
            <w:bookmarkEnd w:id="2729"/>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30" w:name="_Toc51580997"/>
      <w:bookmarkStart w:id="2731" w:name="_Toc52356260"/>
      <w:bookmarkStart w:id="2732" w:name="_Toc55227830"/>
      <w:bookmarkStart w:id="2733" w:name="_Toc138323384"/>
      <w:bookmarkStart w:id="2734" w:name="_Toc139374522"/>
      <w:r w:rsidRPr="00747535">
        <w:rPr>
          <w:lang w:eastAsia="zh-CN"/>
        </w:rPr>
        <w:t>11</w:t>
      </w:r>
      <w:r>
        <w:rPr>
          <w:lang w:eastAsia="zh-CN"/>
        </w:rPr>
        <w:t>.6</w:t>
      </w:r>
      <w:r w:rsidRPr="00747535">
        <w:rPr>
          <w:lang w:eastAsia="zh-CN"/>
        </w:rPr>
        <w:tab/>
        <w:t>File data reporting service</w:t>
      </w:r>
      <w:bookmarkEnd w:id="2730"/>
      <w:bookmarkEnd w:id="2731"/>
      <w:bookmarkEnd w:id="2732"/>
      <w:bookmarkEnd w:id="2733"/>
      <w:bookmarkEnd w:id="2734"/>
    </w:p>
    <w:p w14:paraId="78C8504B" w14:textId="77777777" w:rsidR="00623B86" w:rsidRPr="00747535" w:rsidRDefault="00623B86" w:rsidP="00623B86">
      <w:pPr>
        <w:pStyle w:val="Heading3"/>
        <w:rPr>
          <w:lang w:eastAsia="zh-CN"/>
        </w:rPr>
      </w:pPr>
      <w:bookmarkStart w:id="2735" w:name="_Toc51580998"/>
      <w:bookmarkStart w:id="2736" w:name="_Toc52356261"/>
      <w:bookmarkStart w:id="2737" w:name="_Toc55227831"/>
      <w:bookmarkStart w:id="2738" w:name="_Toc138323385"/>
      <w:bookmarkStart w:id="2739" w:name="_Toc139374523"/>
      <w:r w:rsidRPr="00747535">
        <w:rPr>
          <w:lang w:eastAsia="zh-CN"/>
        </w:rPr>
        <w:t>11</w:t>
      </w:r>
      <w:r>
        <w:rPr>
          <w:lang w:eastAsia="zh-CN"/>
        </w:rPr>
        <w:t>.6</w:t>
      </w:r>
      <w:r w:rsidRPr="00747535">
        <w:rPr>
          <w:lang w:eastAsia="zh-CN"/>
        </w:rPr>
        <w:t>.1</w:t>
      </w:r>
      <w:r w:rsidRPr="00747535">
        <w:rPr>
          <w:lang w:eastAsia="zh-CN"/>
        </w:rPr>
        <w:tab/>
        <w:t>Operations and notifications</w:t>
      </w:r>
      <w:bookmarkEnd w:id="2735"/>
      <w:bookmarkEnd w:id="2736"/>
      <w:bookmarkEnd w:id="2737"/>
      <w:bookmarkEnd w:id="2738"/>
      <w:bookmarkEnd w:id="2739"/>
    </w:p>
    <w:p w14:paraId="37BD36E5" w14:textId="77777777" w:rsidR="00623B86" w:rsidRPr="00747535" w:rsidRDefault="00623B86" w:rsidP="00623B86">
      <w:pPr>
        <w:pStyle w:val="Heading4"/>
        <w:rPr>
          <w:sz w:val="32"/>
          <w:lang w:eastAsia="zh-CN"/>
        </w:rPr>
      </w:pPr>
      <w:bookmarkStart w:id="2740" w:name="_Toc51580999"/>
      <w:bookmarkStart w:id="2741" w:name="_Toc52356262"/>
      <w:bookmarkStart w:id="2742" w:name="_Toc55227832"/>
      <w:bookmarkStart w:id="2743" w:name="_Toc138323386"/>
      <w:bookmarkStart w:id="2744" w:name="_Toc139374524"/>
      <w:r w:rsidRPr="00747535">
        <w:t>11</w:t>
      </w:r>
      <w:r>
        <w:t>.6</w:t>
      </w:r>
      <w:r w:rsidRPr="00747535">
        <w:t>.1.1</w:t>
      </w:r>
      <w:r w:rsidRPr="00747535">
        <w:tab/>
        <w:t xml:space="preserve">Notification </w:t>
      </w:r>
      <w:r w:rsidRPr="00971FE6">
        <w:rPr>
          <w:rFonts w:cs="Arial"/>
        </w:rPr>
        <w:t>notifyFileReady</w:t>
      </w:r>
      <w:bookmarkEnd w:id="2740"/>
      <w:bookmarkEnd w:id="2741"/>
      <w:bookmarkEnd w:id="2742"/>
      <w:bookmarkEnd w:id="2743"/>
      <w:bookmarkEnd w:id="2744"/>
    </w:p>
    <w:p w14:paraId="70EFCD86" w14:textId="77777777" w:rsidR="00623B86" w:rsidRPr="00747535" w:rsidRDefault="00623B86" w:rsidP="00623B86">
      <w:pPr>
        <w:pStyle w:val="Heading5"/>
      </w:pPr>
      <w:bookmarkStart w:id="2745" w:name="_Toc51581000"/>
      <w:bookmarkStart w:id="2746" w:name="_Toc52356263"/>
      <w:bookmarkStart w:id="2747" w:name="_Toc55227833"/>
      <w:bookmarkStart w:id="2748" w:name="_Toc138323387"/>
      <w:bookmarkStart w:id="2749" w:name="_Toc139374525"/>
      <w:r w:rsidRPr="00747535">
        <w:t>11</w:t>
      </w:r>
      <w:r>
        <w:t>.6</w:t>
      </w:r>
      <w:r w:rsidRPr="00747535">
        <w:t>.1.1.1</w:t>
      </w:r>
      <w:r w:rsidRPr="00747535">
        <w:tab/>
        <w:t>Definition</w:t>
      </w:r>
      <w:bookmarkEnd w:id="2745"/>
      <w:bookmarkEnd w:id="2746"/>
      <w:bookmarkEnd w:id="2747"/>
      <w:bookmarkEnd w:id="2748"/>
      <w:bookmarkEnd w:id="2749"/>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50" w:name="_Toc51581001"/>
      <w:bookmarkStart w:id="2751" w:name="_Toc52356264"/>
      <w:bookmarkStart w:id="2752" w:name="_Toc55227834"/>
      <w:bookmarkStart w:id="2753" w:name="_Toc138323388"/>
      <w:bookmarkStart w:id="2754" w:name="_Toc139374526"/>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50"/>
      <w:bookmarkEnd w:id="2751"/>
      <w:bookmarkEnd w:id="2752"/>
      <w:bookmarkEnd w:id="2753"/>
      <w:bookmarkEnd w:id="2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55"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55"/>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56" w:name="_Toc51581002"/>
      <w:bookmarkStart w:id="2757" w:name="_Toc52356265"/>
      <w:bookmarkStart w:id="2758" w:name="_Toc55227835"/>
      <w:bookmarkStart w:id="2759" w:name="_Toc138323389"/>
      <w:bookmarkStart w:id="2760" w:name="_Toc139374527"/>
      <w:r w:rsidRPr="00747535">
        <w:t>11</w:t>
      </w:r>
      <w:r>
        <w:t>.6</w:t>
      </w:r>
      <w:r w:rsidRPr="00747535">
        <w:t>.1.2</w:t>
      </w:r>
      <w:r w:rsidRPr="00747535">
        <w:tab/>
        <w:t xml:space="preserve">Notification </w:t>
      </w:r>
      <w:r w:rsidRPr="00971FE6">
        <w:rPr>
          <w:rFonts w:cs="Arial"/>
        </w:rPr>
        <w:t>notifyFilePreparationError</w:t>
      </w:r>
      <w:bookmarkEnd w:id="2756"/>
      <w:bookmarkEnd w:id="2757"/>
      <w:bookmarkEnd w:id="2758"/>
      <w:bookmarkEnd w:id="2759"/>
      <w:bookmarkEnd w:id="2760"/>
    </w:p>
    <w:p w14:paraId="062B2DD0" w14:textId="77777777" w:rsidR="00623B86" w:rsidRPr="00747535" w:rsidRDefault="00623B86" w:rsidP="00623B86">
      <w:pPr>
        <w:pStyle w:val="Heading5"/>
      </w:pPr>
      <w:bookmarkStart w:id="2761" w:name="_Toc51581003"/>
      <w:bookmarkStart w:id="2762" w:name="_Toc52356266"/>
      <w:bookmarkStart w:id="2763" w:name="_Toc55227836"/>
      <w:bookmarkStart w:id="2764" w:name="_Toc138323390"/>
      <w:bookmarkStart w:id="2765" w:name="_Toc139374528"/>
      <w:r w:rsidRPr="00747535">
        <w:t>11</w:t>
      </w:r>
      <w:r>
        <w:t>.6</w:t>
      </w:r>
      <w:r w:rsidRPr="00747535">
        <w:t>.1.2.1</w:t>
      </w:r>
      <w:r w:rsidRPr="00747535">
        <w:tab/>
        <w:t>Definition</w:t>
      </w:r>
      <w:bookmarkEnd w:id="2761"/>
      <w:bookmarkEnd w:id="2762"/>
      <w:bookmarkEnd w:id="2763"/>
      <w:bookmarkEnd w:id="2764"/>
      <w:bookmarkEnd w:id="2765"/>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66" w:name="_Toc51581004"/>
      <w:bookmarkStart w:id="2767" w:name="_Toc52356267"/>
      <w:bookmarkStart w:id="2768" w:name="_Toc55227837"/>
      <w:bookmarkStart w:id="2769" w:name="_Toc138323391"/>
      <w:bookmarkStart w:id="2770" w:name="_Toc139374529"/>
      <w:r w:rsidRPr="00747535">
        <w:t>11</w:t>
      </w:r>
      <w:r>
        <w:t>.6</w:t>
      </w:r>
      <w:r w:rsidRPr="00747535">
        <w:t>.1.</w:t>
      </w:r>
      <w:r w:rsidRPr="00747535">
        <w:rPr>
          <w:lang w:eastAsia="zh-CN"/>
        </w:rPr>
        <w:t>2.</w:t>
      </w:r>
      <w:r w:rsidRPr="00747535">
        <w:t>2</w:t>
      </w:r>
      <w:r w:rsidRPr="00747535">
        <w:tab/>
      </w:r>
      <w:r>
        <w:t>Input parameters</w:t>
      </w:r>
      <w:bookmarkEnd w:id="2766"/>
      <w:bookmarkEnd w:id="2767"/>
      <w:bookmarkEnd w:id="2768"/>
      <w:bookmarkEnd w:id="2769"/>
      <w:bookmarkEnd w:id="2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71" w:name="_Toc51581005"/>
      <w:bookmarkStart w:id="2772" w:name="_Toc52356268"/>
      <w:bookmarkStart w:id="2773" w:name="_Toc55227838"/>
      <w:bookmarkStart w:id="2774" w:name="_Toc138323392"/>
      <w:bookmarkStart w:id="2775" w:name="_Toc139374530"/>
      <w:r w:rsidRPr="00747535">
        <w:t>11</w:t>
      </w:r>
      <w:r>
        <w:t>.6</w:t>
      </w:r>
      <w:r w:rsidRPr="00747535">
        <w:t>.1.3</w:t>
      </w:r>
      <w:r w:rsidRPr="00747535">
        <w:tab/>
        <w:t xml:space="preserve">Operation </w:t>
      </w:r>
      <w:r w:rsidRPr="00971FE6">
        <w:rPr>
          <w:rFonts w:cs="Arial"/>
        </w:rPr>
        <w:t>subscribe</w:t>
      </w:r>
      <w:bookmarkEnd w:id="2771"/>
      <w:bookmarkEnd w:id="2772"/>
      <w:bookmarkEnd w:id="2773"/>
      <w:bookmarkEnd w:id="2774"/>
      <w:bookmarkEnd w:id="2775"/>
    </w:p>
    <w:p w14:paraId="180A5B89" w14:textId="77777777" w:rsidR="00623B86" w:rsidRPr="00747535" w:rsidRDefault="00623B86" w:rsidP="00623B86">
      <w:pPr>
        <w:pStyle w:val="Heading5"/>
      </w:pPr>
      <w:bookmarkStart w:id="2776" w:name="_Toc51581006"/>
      <w:bookmarkStart w:id="2777" w:name="_Toc52356269"/>
      <w:bookmarkStart w:id="2778" w:name="_Toc55227839"/>
      <w:bookmarkStart w:id="2779" w:name="_Toc138323393"/>
      <w:bookmarkStart w:id="2780" w:name="_Toc139374531"/>
      <w:r w:rsidRPr="00747535">
        <w:t>11.</w:t>
      </w:r>
      <w:r>
        <w:t>6</w:t>
      </w:r>
      <w:r w:rsidRPr="00747535">
        <w:t>.1.</w:t>
      </w:r>
      <w:r>
        <w:t>3</w:t>
      </w:r>
      <w:r w:rsidRPr="00747535">
        <w:t>.1</w:t>
      </w:r>
      <w:r w:rsidRPr="00747535">
        <w:tab/>
        <w:t>Definition</w:t>
      </w:r>
      <w:bookmarkEnd w:id="2776"/>
      <w:bookmarkEnd w:id="2777"/>
      <w:bookmarkEnd w:id="2778"/>
      <w:bookmarkEnd w:id="2779"/>
      <w:bookmarkEnd w:id="2780"/>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81" w:name="_Toc51581007"/>
      <w:bookmarkStart w:id="2782" w:name="_Toc52356270"/>
      <w:bookmarkStart w:id="2783" w:name="_Toc55227840"/>
      <w:bookmarkStart w:id="2784" w:name="_Toc138323394"/>
      <w:bookmarkStart w:id="2785" w:name="_Toc139374532"/>
      <w:r w:rsidRPr="00747535">
        <w:t>11.</w:t>
      </w:r>
      <w:r>
        <w:t>6</w:t>
      </w:r>
      <w:r w:rsidRPr="00747535">
        <w:t>.1.</w:t>
      </w:r>
      <w:r>
        <w:t>3</w:t>
      </w:r>
      <w:r w:rsidRPr="00747535">
        <w:t>.</w:t>
      </w:r>
      <w:r>
        <w:t>2</w:t>
      </w:r>
      <w:r w:rsidRPr="00747535">
        <w:tab/>
        <w:t>Input parameters</w:t>
      </w:r>
      <w:bookmarkEnd w:id="2781"/>
      <w:bookmarkEnd w:id="2782"/>
      <w:bookmarkEnd w:id="2783"/>
      <w:bookmarkEnd w:id="2784"/>
      <w:bookmarkEnd w:id="27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86" w:name="_Toc51581008"/>
      <w:bookmarkStart w:id="2787" w:name="_Toc52356271"/>
      <w:bookmarkStart w:id="2788" w:name="_Toc55227841"/>
      <w:bookmarkStart w:id="2789" w:name="_Toc138323395"/>
      <w:bookmarkStart w:id="2790" w:name="_Toc139374533"/>
      <w:r w:rsidRPr="000B4A99">
        <w:t>11</w:t>
      </w:r>
      <w:r w:rsidRPr="00747535">
        <w:t>.</w:t>
      </w:r>
      <w:r>
        <w:t>6</w:t>
      </w:r>
      <w:r w:rsidRPr="00747535">
        <w:t>.1.</w:t>
      </w:r>
      <w:r>
        <w:t>3</w:t>
      </w:r>
      <w:r w:rsidRPr="00747535">
        <w:t>.3</w:t>
      </w:r>
      <w:r w:rsidRPr="00747535">
        <w:tab/>
        <w:t>Output parameters</w:t>
      </w:r>
      <w:bookmarkEnd w:id="2786"/>
      <w:bookmarkEnd w:id="2787"/>
      <w:bookmarkEnd w:id="2788"/>
      <w:bookmarkEnd w:id="2789"/>
      <w:bookmarkEnd w:id="27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91" w:name="_Toc51581009"/>
      <w:bookmarkStart w:id="2792" w:name="_Toc52356272"/>
      <w:bookmarkStart w:id="2793" w:name="_Toc55227842"/>
      <w:bookmarkStart w:id="2794" w:name="_Toc138323396"/>
      <w:bookmarkStart w:id="2795" w:name="_Toc139374534"/>
      <w:r w:rsidRPr="00747535">
        <w:t>11.</w:t>
      </w:r>
      <w:r>
        <w:t>6</w:t>
      </w:r>
      <w:r w:rsidRPr="00747535">
        <w:t>.1.</w:t>
      </w:r>
      <w:r>
        <w:t>3</w:t>
      </w:r>
      <w:r w:rsidRPr="00747535">
        <w:t>.4</w:t>
      </w:r>
      <w:r w:rsidRPr="00747535">
        <w:tab/>
        <w:t>Exceptions</w:t>
      </w:r>
      <w:bookmarkEnd w:id="2791"/>
      <w:bookmarkEnd w:id="2792"/>
      <w:bookmarkEnd w:id="2793"/>
      <w:bookmarkEnd w:id="2794"/>
      <w:bookmarkEnd w:id="2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96" w:name="_Toc51581010"/>
      <w:bookmarkStart w:id="2797" w:name="_Toc52356273"/>
      <w:bookmarkStart w:id="2798" w:name="_Toc55227843"/>
      <w:bookmarkStart w:id="2799" w:name="_Toc138323397"/>
      <w:bookmarkStart w:id="2800" w:name="_Toc139374535"/>
      <w:r w:rsidRPr="00747535">
        <w:t>11.</w:t>
      </w:r>
      <w:r>
        <w:t>6</w:t>
      </w:r>
      <w:r w:rsidRPr="00747535">
        <w:t>.1.</w:t>
      </w:r>
      <w:r>
        <w:t>4</w:t>
      </w:r>
      <w:r w:rsidRPr="00747535">
        <w:tab/>
        <w:t xml:space="preserve">Operation </w:t>
      </w:r>
      <w:r w:rsidRPr="00971FE6">
        <w:rPr>
          <w:rFonts w:cs="Arial"/>
        </w:rPr>
        <w:t>unsubscribe</w:t>
      </w:r>
      <w:bookmarkEnd w:id="2796"/>
      <w:bookmarkEnd w:id="2797"/>
      <w:bookmarkEnd w:id="2798"/>
      <w:bookmarkEnd w:id="2799"/>
      <w:bookmarkEnd w:id="2800"/>
    </w:p>
    <w:p w14:paraId="7F1A3659" w14:textId="77777777" w:rsidR="00623B86" w:rsidRPr="00747535" w:rsidRDefault="00623B86" w:rsidP="00623B86">
      <w:pPr>
        <w:pStyle w:val="Heading5"/>
      </w:pPr>
      <w:bookmarkStart w:id="2801" w:name="_Toc51581011"/>
      <w:bookmarkStart w:id="2802" w:name="_Toc52356274"/>
      <w:bookmarkStart w:id="2803" w:name="_Toc55227844"/>
      <w:bookmarkStart w:id="2804" w:name="_Toc138323398"/>
      <w:bookmarkStart w:id="2805" w:name="_Toc139374536"/>
      <w:r w:rsidRPr="00747535">
        <w:t>11.</w:t>
      </w:r>
      <w:r>
        <w:t>6</w:t>
      </w:r>
      <w:r w:rsidRPr="00747535">
        <w:t>.1.</w:t>
      </w:r>
      <w:r>
        <w:t>4</w:t>
      </w:r>
      <w:r w:rsidRPr="00747535">
        <w:t>.1</w:t>
      </w:r>
      <w:r w:rsidRPr="00747535">
        <w:tab/>
        <w:t>Definition</w:t>
      </w:r>
      <w:bookmarkEnd w:id="2801"/>
      <w:bookmarkEnd w:id="2802"/>
      <w:bookmarkEnd w:id="2803"/>
      <w:bookmarkEnd w:id="2804"/>
      <w:bookmarkEnd w:id="2805"/>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06" w:name="_Toc51581012"/>
      <w:bookmarkStart w:id="2807" w:name="_Toc52356275"/>
      <w:bookmarkStart w:id="2808" w:name="_Toc55227845"/>
      <w:bookmarkStart w:id="2809" w:name="_Toc138323399"/>
      <w:bookmarkStart w:id="2810" w:name="_Toc139374537"/>
      <w:r w:rsidRPr="00747535">
        <w:t>11.</w:t>
      </w:r>
      <w:r>
        <w:t>6</w:t>
      </w:r>
      <w:r w:rsidRPr="00747535">
        <w:t>.1.</w:t>
      </w:r>
      <w:r>
        <w:t>4</w:t>
      </w:r>
      <w:r w:rsidRPr="00747535">
        <w:t>.</w:t>
      </w:r>
      <w:r>
        <w:t>2</w:t>
      </w:r>
      <w:r w:rsidRPr="00747535">
        <w:tab/>
        <w:t>Input parameters</w:t>
      </w:r>
      <w:bookmarkEnd w:id="2806"/>
      <w:bookmarkEnd w:id="2807"/>
      <w:bookmarkEnd w:id="2808"/>
      <w:bookmarkEnd w:id="2809"/>
      <w:bookmarkEnd w:id="28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11" w:name="_Toc51581013"/>
      <w:bookmarkStart w:id="2812" w:name="_Toc52356276"/>
      <w:bookmarkStart w:id="2813" w:name="_Toc55227846"/>
      <w:bookmarkStart w:id="2814" w:name="_Toc138323400"/>
      <w:bookmarkStart w:id="2815" w:name="_Toc139374538"/>
      <w:r w:rsidRPr="00747535">
        <w:t>11.</w:t>
      </w:r>
      <w:r>
        <w:t>6</w:t>
      </w:r>
      <w:r w:rsidRPr="00747535">
        <w:t>.1.</w:t>
      </w:r>
      <w:r>
        <w:t>4</w:t>
      </w:r>
      <w:r w:rsidRPr="00747535">
        <w:t>.</w:t>
      </w:r>
      <w:r>
        <w:t>3</w:t>
      </w:r>
      <w:r w:rsidRPr="00747535">
        <w:tab/>
        <w:t>Output parameters</w:t>
      </w:r>
      <w:bookmarkEnd w:id="2811"/>
      <w:bookmarkEnd w:id="2812"/>
      <w:bookmarkEnd w:id="2813"/>
      <w:bookmarkEnd w:id="2814"/>
      <w:bookmarkEnd w:id="28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16" w:name="_Toc51581014"/>
      <w:bookmarkStart w:id="2817" w:name="_Toc52356277"/>
      <w:bookmarkStart w:id="2818" w:name="_Toc55227847"/>
      <w:bookmarkStart w:id="2819" w:name="_Toc138323401"/>
      <w:bookmarkStart w:id="2820" w:name="_Toc139374539"/>
      <w:r w:rsidRPr="00747535">
        <w:t>11.</w:t>
      </w:r>
      <w:r>
        <w:t>6</w:t>
      </w:r>
      <w:r w:rsidRPr="00747535">
        <w:t>.1.</w:t>
      </w:r>
      <w:r>
        <w:t>4</w:t>
      </w:r>
      <w:r w:rsidRPr="00747535">
        <w:t>.</w:t>
      </w:r>
      <w:r>
        <w:t>4</w:t>
      </w:r>
      <w:r w:rsidRPr="00747535">
        <w:tab/>
        <w:t>Exceptions</w:t>
      </w:r>
      <w:bookmarkEnd w:id="2816"/>
      <w:bookmarkEnd w:id="2817"/>
      <w:bookmarkEnd w:id="2818"/>
      <w:bookmarkEnd w:id="2819"/>
      <w:bookmarkEnd w:id="28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21" w:name="_Toc138323402"/>
      <w:bookmarkStart w:id="2822" w:name="_Toc139374540"/>
      <w:bookmarkStart w:id="2823" w:name="_Toc51581015"/>
      <w:bookmarkStart w:id="2824" w:name="_Toc52356278"/>
      <w:bookmarkStart w:id="2825" w:name="_Toc55227848"/>
      <w:r w:rsidRPr="00747535">
        <w:t>11.</w:t>
      </w:r>
      <w:r>
        <w:t>6</w:t>
      </w:r>
      <w:r w:rsidRPr="00747535">
        <w:t>.1.</w:t>
      </w:r>
      <w:r>
        <w:t>5</w:t>
      </w:r>
      <w:r w:rsidRPr="00747535">
        <w:tab/>
        <w:t xml:space="preserve">Operation </w:t>
      </w:r>
      <w:r w:rsidRPr="00971FE6">
        <w:rPr>
          <w:rFonts w:cs="Arial"/>
        </w:rPr>
        <w:t>listAvailableFiles</w:t>
      </w:r>
      <w:bookmarkEnd w:id="2821"/>
      <w:bookmarkEnd w:id="2822"/>
      <w:r w:rsidRPr="00747535">
        <w:t xml:space="preserve"> </w:t>
      </w:r>
      <w:bookmarkEnd w:id="2823"/>
      <w:bookmarkEnd w:id="2824"/>
      <w:bookmarkEnd w:id="2825"/>
    </w:p>
    <w:p w14:paraId="713CDE1A" w14:textId="77777777" w:rsidR="00623B86" w:rsidRPr="00747535" w:rsidRDefault="00623B86" w:rsidP="00623B86">
      <w:pPr>
        <w:pStyle w:val="Heading5"/>
      </w:pPr>
      <w:bookmarkStart w:id="2826" w:name="_Toc51581016"/>
      <w:bookmarkStart w:id="2827" w:name="_Toc52356279"/>
      <w:bookmarkStart w:id="2828" w:name="_Toc55227849"/>
      <w:bookmarkStart w:id="2829" w:name="_Toc138323403"/>
      <w:bookmarkStart w:id="2830" w:name="_Toc139374541"/>
      <w:r w:rsidRPr="00747535">
        <w:t>11.</w:t>
      </w:r>
      <w:r>
        <w:t>6</w:t>
      </w:r>
      <w:r w:rsidRPr="00747535">
        <w:t>.1.</w:t>
      </w:r>
      <w:r>
        <w:t>5</w:t>
      </w:r>
      <w:r w:rsidRPr="00747535">
        <w:t>.1</w:t>
      </w:r>
      <w:r w:rsidRPr="00747535">
        <w:tab/>
        <w:t>Definition</w:t>
      </w:r>
      <w:bookmarkEnd w:id="2826"/>
      <w:bookmarkEnd w:id="2827"/>
      <w:bookmarkEnd w:id="2828"/>
      <w:bookmarkEnd w:id="2829"/>
      <w:bookmarkEnd w:id="2830"/>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31" w:name="_Toc51581017"/>
      <w:bookmarkStart w:id="2832" w:name="_Toc52356280"/>
      <w:bookmarkStart w:id="2833" w:name="_Toc55227850"/>
      <w:bookmarkStart w:id="2834" w:name="_Toc138323404"/>
      <w:bookmarkStart w:id="2835" w:name="_Toc139374542"/>
      <w:r w:rsidRPr="00747535">
        <w:t>11.</w:t>
      </w:r>
      <w:r>
        <w:t>6</w:t>
      </w:r>
      <w:r w:rsidRPr="00747535">
        <w:t>.1.</w:t>
      </w:r>
      <w:r>
        <w:t>5</w:t>
      </w:r>
      <w:r w:rsidRPr="00747535">
        <w:t>.</w:t>
      </w:r>
      <w:r>
        <w:t>2</w:t>
      </w:r>
      <w:r w:rsidRPr="00747535">
        <w:tab/>
        <w:t>Input parameters</w:t>
      </w:r>
      <w:bookmarkEnd w:id="2831"/>
      <w:bookmarkEnd w:id="2832"/>
      <w:bookmarkEnd w:id="2833"/>
      <w:bookmarkEnd w:id="2834"/>
      <w:bookmarkEnd w:id="2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36" w:name="_Toc51581018"/>
      <w:bookmarkStart w:id="2837" w:name="_Toc52356281"/>
      <w:bookmarkStart w:id="2838" w:name="_Toc55227851"/>
      <w:bookmarkStart w:id="2839" w:name="_Toc138323405"/>
      <w:bookmarkStart w:id="2840" w:name="_Toc139374543"/>
      <w:r w:rsidRPr="00747535">
        <w:t>11.</w:t>
      </w:r>
      <w:r>
        <w:t>6</w:t>
      </w:r>
      <w:r w:rsidRPr="00747535">
        <w:t>.1.</w:t>
      </w:r>
      <w:r>
        <w:t>5</w:t>
      </w:r>
      <w:r w:rsidRPr="00747535">
        <w:t>.</w:t>
      </w:r>
      <w:r>
        <w:t>3</w:t>
      </w:r>
      <w:r w:rsidRPr="00747535">
        <w:tab/>
        <w:t>Output parameters</w:t>
      </w:r>
      <w:bookmarkEnd w:id="2836"/>
      <w:bookmarkEnd w:id="2837"/>
      <w:bookmarkEnd w:id="2838"/>
      <w:bookmarkEnd w:id="2839"/>
      <w:bookmarkEnd w:id="28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41" w:name="_Toc51581019"/>
      <w:bookmarkStart w:id="2842" w:name="_Toc52356282"/>
      <w:bookmarkStart w:id="2843" w:name="_Toc55227852"/>
      <w:bookmarkStart w:id="2844" w:name="_Toc138323406"/>
      <w:bookmarkStart w:id="2845" w:name="_Toc139374544"/>
      <w:r w:rsidRPr="00747535">
        <w:t>11.</w:t>
      </w:r>
      <w:r>
        <w:t>6</w:t>
      </w:r>
      <w:r w:rsidRPr="00747535">
        <w:t>.1.</w:t>
      </w:r>
      <w:r>
        <w:t>5</w:t>
      </w:r>
      <w:r w:rsidRPr="00747535">
        <w:t>.</w:t>
      </w:r>
      <w:r>
        <w:t>4</w:t>
      </w:r>
      <w:r w:rsidRPr="00747535">
        <w:tab/>
        <w:t>Exceptions</w:t>
      </w:r>
      <w:bookmarkEnd w:id="2841"/>
      <w:bookmarkEnd w:id="2842"/>
      <w:bookmarkEnd w:id="2843"/>
      <w:bookmarkEnd w:id="2844"/>
      <w:bookmarkEnd w:id="28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46"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46"/>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47" w:name="_Toc138323407"/>
      <w:bookmarkStart w:id="2848" w:name="_Toc1393745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47"/>
      <w:bookmarkEnd w:id="2848"/>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9" w:name="_Toc20494605"/>
      <w:bookmarkStart w:id="2850" w:name="_Toc26975658"/>
      <w:bookmarkStart w:id="2851" w:name="_Toc35856531"/>
      <w:bookmarkStart w:id="2852" w:name="_Toc44001419"/>
      <w:bookmarkStart w:id="2853" w:name="_Toc51581020"/>
      <w:bookmarkStart w:id="2854" w:name="_Toc52356283"/>
      <w:bookmarkStart w:id="2855" w:name="_Toc55227853"/>
      <w:bookmarkStart w:id="2856" w:name="_Toc138323408"/>
      <w:bookmarkStart w:id="2857" w:name="_Toc139374546"/>
      <w:r>
        <w:rPr>
          <w:lang w:eastAsia="zh-CN"/>
        </w:rPr>
        <w:t>12</w:t>
      </w:r>
      <w:r w:rsidRPr="00215D3C">
        <w:tab/>
      </w:r>
      <w:r>
        <w:rPr>
          <w:lang w:eastAsia="zh-CN"/>
        </w:rPr>
        <w:t>Management services – Stage 3</w:t>
      </w:r>
      <w:bookmarkEnd w:id="2849"/>
      <w:bookmarkEnd w:id="2850"/>
      <w:bookmarkEnd w:id="2851"/>
      <w:bookmarkEnd w:id="2852"/>
      <w:bookmarkEnd w:id="2853"/>
      <w:bookmarkEnd w:id="2854"/>
      <w:bookmarkEnd w:id="2855"/>
      <w:bookmarkEnd w:id="2856"/>
      <w:bookmarkEnd w:id="2857"/>
    </w:p>
    <w:p w14:paraId="54531297" w14:textId="77777777" w:rsidR="00623B86" w:rsidRDefault="00623B86" w:rsidP="00623B86">
      <w:pPr>
        <w:pStyle w:val="Heading2"/>
        <w:tabs>
          <w:tab w:val="left" w:pos="1140"/>
        </w:tabs>
        <w:rPr>
          <w:lang w:eastAsia="zh-CN"/>
        </w:rPr>
      </w:pPr>
      <w:bookmarkStart w:id="2858" w:name="_Toc20494606"/>
      <w:bookmarkStart w:id="2859" w:name="_Toc26975659"/>
      <w:bookmarkStart w:id="2860" w:name="_Toc35856532"/>
      <w:bookmarkStart w:id="2861" w:name="_Toc44001420"/>
      <w:bookmarkStart w:id="2862" w:name="_Toc51581021"/>
      <w:bookmarkStart w:id="2863" w:name="_Toc52356284"/>
      <w:bookmarkStart w:id="2864" w:name="_Toc55227854"/>
      <w:bookmarkStart w:id="2865" w:name="_Toc138323409"/>
      <w:bookmarkStart w:id="2866" w:name="_Toc139374547"/>
      <w:r>
        <w:rPr>
          <w:lang w:eastAsia="zh-CN"/>
        </w:rPr>
        <w:t>12.</w:t>
      </w:r>
      <w:r w:rsidRPr="00215D3C">
        <w:rPr>
          <w:lang w:eastAsia="zh-CN"/>
        </w:rPr>
        <w:t>1</w:t>
      </w:r>
      <w:r w:rsidRPr="00215D3C">
        <w:rPr>
          <w:lang w:eastAsia="zh-CN"/>
        </w:rPr>
        <w:tab/>
      </w:r>
      <w:r>
        <w:rPr>
          <w:lang w:eastAsia="zh-CN"/>
        </w:rPr>
        <w:t>Generic provisioning management service</w:t>
      </w:r>
      <w:bookmarkEnd w:id="2858"/>
      <w:bookmarkEnd w:id="2859"/>
      <w:bookmarkEnd w:id="2860"/>
      <w:bookmarkEnd w:id="2861"/>
      <w:bookmarkEnd w:id="2862"/>
      <w:bookmarkEnd w:id="2863"/>
      <w:bookmarkEnd w:id="2864"/>
      <w:bookmarkEnd w:id="2865"/>
      <w:bookmarkEnd w:id="2866"/>
    </w:p>
    <w:p w14:paraId="11FCFB08" w14:textId="77777777" w:rsidR="00623B86" w:rsidRDefault="00623B86" w:rsidP="00623B86">
      <w:pPr>
        <w:pStyle w:val="Heading3"/>
      </w:pPr>
      <w:bookmarkStart w:id="2867" w:name="_Toc20494607"/>
      <w:bookmarkStart w:id="2868" w:name="_Toc26975660"/>
      <w:bookmarkStart w:id="2869" w:name="_Toc35856533"/>
      <w:bookmarkStart w:id="2870" w:name="_Toc44001421"/>
      <w:bookmarkStart w:id="2871" w:name="_Toc51581022"/>
      <w:bookmarkStart w:id="2872" w:name="_Toc52356285"/>
      <w:bookmarkStart w:id="2873" w:name="_Toc55227855"/>
      <w:bookmarkStart w:id="2874" w:name="_Toc138323410"/>
      <w:bookmarkStart w:id="2875" w:name="_Toc139374548"/>
      <w:r>
        <w:t>12.</w:t>
      </w:r>
      <w:r w:rsidRPr="00215D3C">
        <w:rPr>
          <w:rFonts w:hint="eastAsia"/>
        </w:rPr>
        <w:t>1</w:t>
      </w:r>
      <w:r w:rsidRPr="00215D3C">
        <w:t>.1</w:t>
      </w:r>
      <w:r w:rsidRPr="00215D3C">
        <w:tab/>
      </w:r>
      <w:r>
        <w:t>RESTful HTTP-based solution set</w:t>
      </w:r>
      <w:bookmarkEnd w:id="2867"/>
      <w:bookmarkEnd w:id="2868"/>
      <w:bookmarkEnd w:id="2869"/>
      <w:bookmarkEnd w:id="2870"/>
      <w:bookmarkEnd w:id="2871"/>
      <w:bookmarkEnd w:id="2872"/>
      <w:bookmarkEnd w:id="2873"/>
      <w:bookmarkEnd w:id="2874"/>
      <w:bookmarkEnd w:id="2875"/>
    </w:p>
    <w:p w14:paraId="31372305" w14:textId="77777777" w:rsidR="00623B86" w:rsidRPr="00215D3C" w:rsidRDefault="00623B86" w:rsidP="00623B86">
      <w:pPr>
        <w:pStyle w:val="Heading4"/>
      </w:pPr>
      <w:bookmarkStart w:id="2876" w:name="_Toc20494608"/>
      <w:bookmarkStart w:id="2877" w:name="_Toc26975661"/>
      <w:bookmarkStart w:id="2878" w:name="_Toc35856534"/>
      <w:bookmarkStart w:id="2879" w:name="_Toc44001422"/>
      <w:bookmarkStart w:id="2880" w:name="_Toc51581023"/>
      <w:bookmarkStart w:id="2881" w:name="_Toc52356286"/>
      <w:bookmarkStart w:id="2882" w:name="_Toc55227856"/>
      <w:bookmarkStart w:id="2883" w:name="_Toc138323411"/>
      <w:bookmarkStart w:id="2884" w:name="_Toc139374549"/>
      <w:r>
        <w:t>12.1.1</w:t>
      </w:r>
      <w:r w:rsidRPr="00215D3C">
        <w:t>.</w:t>
      </w:r>
      <w:r w:rsidRPr="00215D3C">
        <w:rPr>
          <w:rFonts w:hint="eastAsia"/>
        </w:rPr>
        <w:t>1</w:t>
      </w:r>
      <w:r w:rsidRPr="00215D3C">
        <w:tab/>
        <w:t>Mapping of operations</w:t>
      </w:r>
      <w:bookmarkEnd w:id="2876"/>
      <w:bookmarkEnd w:id="2877"/>
      <w:bookmarkEnd w:id="2878"/>
      <w:bookmarkEnd w:id="2879"/>
      <w:bookmarkEnd w:id="2880"/>
      <w:bookmarkEnd w:id="2881"/>
      <w:bookmarkEnd w:id="2882"/>
      <w:bookmarkEnd w:id="2883"/>
      <w:bookmarkEnd w:id="2884"/>
    </w:p>
    <w:p w14:paraId="2B474ABD" w14:textId="77777777" w:rsidR="00623B86" w:rsidRPr="000D52DF" w:rsidRDefault="00623B86" w:rsidP="00623B86">
      <w:pPr>
        <w:pStyle w:val="Heading5"/>
      </w:pPr>
      <w:bookmarkStart w:id="2885" w:name="_Toc20494609"/>
      <w:bookmarkStart w:id="2886" w:name="_Toc26975662"/>
      <w:bookmarkStart w:id="2887" w:name="_Toc35856535"/>
      <w:bookmarkStart w:id="2888" w:name="_Toc44001423"/>
      <w:bookmarkStart w:id="2889" w:name="_Toc51581024"/>
      <w:bookmarkStart w:id="2890" w:name="_Toc52356287"/>
      <w:bookmarkStart w:id="2891" w:name="_Toc55227857"/>
      <w:bookmarkStart w:id="2892" w:name="_Toc138323412"/>
      <w:bookmarkStart w:id="2893" w:name="_Toc139374550"/>
      <w:r>
        <w:t>12.</w:t>
      </w:r>
      <w:r w:rsidRPr="000D52DF">
        <w:t>1.1.1</w:t>
      </w:r>
      <w:r w:rsidRPr="000D52DF">
        <w:rPr>
          <w:rFonts w:hint="eastAsia"/>
        </w:rPr>
        <w:t>.1</w:t>
      </w:r>
      <w:r w:rsidRPr="000D52DF">
        <w:tab/>
        <w:t>Introduction</w:t>
      </w:r>
      <w:bookmarkEnd w:id="2885"/>
      <w:bookmarkEnd w:id="2886"/>
      <w:bookmarkEnd w:id="2887"/>
      <w:bookmarkEnd w:id="2888"/>
      <w:bookmarkEnd w:id="2889"/>
      <w:bookmarkEnd w:id="2890"/>
      <w:bookmarkEnd w:id="2891"/>
      <w:bookmarkEnd w:id="2892"/>
      <w:bookmarkEnd w:id="2893"/>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94" w:name="_Toc20494610"/>
      <w:bookmarkStart w:id="2895" w:name="_Toc26975663"/>
      <w:bookmarkStart w:id="2896" w:name="_Toc35856536"/>
      <w:bookmarkStart w:id="2897" w:name="_Toc44001424"/>
      <w:bookmarkStart w:id="2898" w:name="_Toc51581025"/>
      <w:bookmarkStart w:id="2899" w:name="_Toc52356288"/>
      <w:bookmarkStart w:id="2900" w:name="_Toc55227858"/>
      <w:bookmarkStart w:id="2901" w:name="_Toc138323413"/>
      <w:bookmarkStart w:id="2902" w:name="_Toc139374551"/>
      <w:r>
        <w:t>12.</w:t>
      </w:r>
      <w:r w:rsidRPr="000D52DF">
        <w:t>1.1</w:t>
      </w:r>
      <w:r w:rsidRPr="00215D3C">
        <w:t>.1.2</w:t>
      </w:r>
      <w:r w:rsidRPr="00215D3C">
        <w:tab/>
        <w:t>Operation</w:t>
      </w:r>
      <w:r>
        <w:t xml:space="preserve"> createMOI</w:t>
      </w:r>
      <w:bookmarkEnd w:id="2894"/>
      <w:bookmarkEnd w:id="2895"/>
      <w:bookmarkEnd w:id="2896"/>
      <w:bookmarkEnd w:id="2897"/>
      <w:bookmarkEnd w:id="2898"/>
      <w:bookmarkEnd w:id="2899"/>
      <w:bookmarkEnd w:id="2900"/>
      <w:bookmarkEnd w:id="2901"/>
      <w:bookmarkEnd w:id="2902"/>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03"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3"/>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04" w:name="_Toc20494611"/>
      <w:bookmarkStart w:id="2905" w:name="_Toc26975664"/>
      <w:bookmarkStart w:id="2906" w:name="_Toc35856537"/>
      <w:bookmarkStart w:id="2907" w:name="_Toc44001425"/>
      <w:bookmarkStart w:id="2908" w:name="_Toc51581026"/>
      <w:bookmarkStart w:id="2909" w:name="_Toc52356289"/>
      <w:bookmarkStart w:id="2910" w:name="_Toc55227859"/>
      <w:bookmarkStart w:id="2911" w:name="_Toc138323414"/>
      <w:bookmarkStart w:id="2912" w:name="_Toc1393745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04"/>
      <w:bookmarkEnd w:id="2905"/>
      <w:bookmarkEnd w:id="2906"/>
      <w:bookmarkEnd w:id="2907"/>
      <w:bookmarkEnd w:id="2908"/>
      <w:bookmarkEnd w:id="2909"/>
      <w:bookmarkEnd w:id="2910"/>
      <w:bookmarkEnd w:id="2911"/>
      <w:bookmarkEnd w:id="2912"/>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13"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3"/>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14"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4"/>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15" w:name="_Toc20494612"/>
      <w:bookmarkStart w:id="2916" w:name="_Toc26975665"/>
      <w:bookmarkStart w:id="2917" w:name="_Toc35856538"/>
      <w:bookmarkStart w:id="2918" w:name="_Toc44001426"/>
      <w:bookmarkStart w:id="2919" w:name="_Toc51581027"/>
      <w:bookmarkStart w:id="2920" w:name="_Toc52356290"/>
      <w:bookmarkStart w:id="2921" w:name="_Toc55227860"/>
      <w:bookmarkStart w:id="2922" w:name="_Toc138323415"/>
      <w:bookmarkStart w:id="2923" w:name="_Toc139374553"/>
      <w:r>
        <w:t>12.</w:t>
      </w:r>
      <w:r w:rsidRPr="000E62E1">
        <w:t>1.1</w:t>
      </w:r>
      <w:r w:rsidRPr="00215D3C">
        <w:t>.1.4</w:t>
      </w:r>
      <w:r w:rsidRPr="00215D3C">
        <w:tab/>
        <w:t>Operation</w:t>
      </w:r>
      <w:r>
        <w:t xml:space="preserve"> modifyMOIAttributes</w:t>
      </w:r>
      <w:bookmarkEnd w:id="2915"/>
      <w:bookmarkEnd w:id="2916"/>
      <w:bookmarkEnd w:id="2917"/>
      <w:bookmarkEnd w:id="2918"/>
      <w:bookmarkEnd w:id="2919"/>
      <w:bookmarkEnd w:id="2920"/>
      <w:bookmarkEnd w:id="2921"/>
      <w:bookmarkEnd w:id="2922"/>
      <w:bookmarkEnd w:id="2923"/>
    </w:p>
    <w:p w14:paraId="03D58DB9" w14:textId="77777777" w:rsidR="00623B86" w:rsidRDefault="00623B86" w:rsidP="00623B86">
      <w:pPr>
        <w:pStyle w:val="Heading6"/>
      </w:pPr>
      <w:bookmarkStart w:id="2924" w:name="_Toc26975666"/>
      <w:bookmarkStart w:id="2925" w:name="_Toc35856539"/>
      <w:bookmarkStart w:id="2926" w:name="_Toc44001427"/>
      <w:bookmarkStart w:id="2927" w:name="_Toc51581028"/>
      <w:bookmarkStart w:id="2928" w:name="_Toc52356291"/>
      <w:bookmarkStart w:id="2929" w:name="_Toc55227861"/>
      <w:bookmarkStart w:id="2930" w:name="_Toc138323416"/>
      <w:bookmarkStart w:id="2931" w:name="_Toc139374554"/>
      <w:r>
        <w:t>12.</w:t>
      </w:r>
      <w:r w:rsidRPr="000E62E1">
        <w:t>1.1</w:t>
      </w:r>
      <w:r w:rsidRPr="00215D3C">
        <w:t>.1.4</w:t>
      </w:r>
      <w:r>
        <w:t>.1</w:t>
      </w:r>
      <w:r>
        <w:tab/>
        <w:t>Mapping to HTTP PUT</w:t>
      </w:r>
      <w:bookmarkEnd w:id="2924"/>
      <w:bookmarkEnd w:id="2925"/>
      <w:bookmarkEnd w:id="2926"/>
      <w:bookmarkEnd w:id="2927"/>
      <w:bookmarkEnd w:id="2928"/>
      <w:bookmarkEnd w:id="2929"/>
      <w:bookmarkEnd w:id="2930"/>
      <w:bookmarkEnd w:id="2931"/>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32"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2"/>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33" w:name="_Toc26975667"/>
      <w:bookmarkStart w:id="2934" w:name="_Toc35856540"/>
      <w:bookmarkStart w:id="2935" w:name="_Toc44001428"/>
      <w:bookmarkStart w:id="2936" w:name="_Toc51581029"/>
      <w:bookmarkStart w:id="2937" w:name="_Toc52356292"/>
      <w:bookmarkStart w:id="2938" w:name="_Toc55227862"/>
      <w:bookmarkStart w:id="2939" w:name="_Toc138323417"/>
      <w:bookmarkStart w:id="2940" w:name="_Toc139374555"/>
      <w:r>
        <w:t>12.</w:t>
      </w:r>
      <w:r w:rsidRPr="000E62E1">
        <w:t>1.1</w:t>
      </w:r>
      <w:r w:rsidRPr="00215D3C">
        <w:t>.1.4</w:t>
      </w:r>
      <w:r>
        <w:t>.2</w:t>
      </w:r>
      <w:r>
        <w:tab/>
        <w:t>Mapping to HTTP PATCH</w:t>
      </w:r>
      <w:bookmarkEnd w:id="2933"/>
      <w:bookmarkEnd w:id="2934"/>
      <w:bookmarkEnd w:id="2935"/>
      <w:bookmarkEnd w:id="2936"/>
      <w:bookmarkEnd w:id="2937"/>
      <w:bookmarkEnd w:id="2938"/>
      <w:bookmarkEnd w:id="2939"/>
      <w:bookmarkEnd w:id="2940"/>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41"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1"/>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42" w:name="_Toc20494613"/>
      <w:bookmarkStart w:id="2943" w:name="_Toc26975668"/>
      <w:bookmarkStart w:id="2944" w:name="_Toc35856541"/>
      <w:bookmarkStart w:id="2945" w:name="_Toc44001429"/>
      <w:bookmarkStart w:id="2946" w:name="_Toc51581030"/>
      <w:bookmarkStart w:id="2947" w:name="_Toc52356293"/>
      <w:bookmarkStart w:id="2948" w:name="_Toc55227863"/>
      <w:bookmarkStart w:id="2949" w:name="_Toc138323418"/>
      <w:bookmarkStart w:id="2950" w:name="_Toc139374556"/>
      <w:r>
        <w:t>12.</w:t>
      </w:r>
      <w:r w:rsidRPr="008A541D">
        <w:t>1.1</w:t>
      </w:r>
      <w:r w:rsidRPr="00215D3C">
        <w:rPr>
          <w:rFonts w:hint="eastAsia"/>
        </w:rPr>
        <w:t>.1</w:t>
      </w:r>
      <w:r w:rsidRPr="00215D3C">
        <w:t>.5</w:t>
      </w:r>
      <w:r w:rsidRPr="00215D3C">
        <w:tab/>
        <w:t>Operation</w:t>
      </w:r>
      <w:r>
        <w:t xml:space="preserve"> deleteMOI</w:t>
      </w:r>
      <w:bookmarkEnd w:id="2942"/>
      <w:bookmarkEnd w:id="2943"/>
      <w:bookmarkEnd w:id="2944"/>
      <w:bookmarkEnd w:id="2945"/>
      <w:bookmarkEnd w:id="2946"/>
      <w:bookmarkEnd w:id="2947"/>
      <w:bookmarkEnd w:id="2948"/>
      <w:bookmarkEnd w:id="2949"/>
      <w:bookmarkEnd w:id="2950"/>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51"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1"/>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52" w:name="_Toc20494614"/>
      <w:bookmarkStart w:id="2953" w:name="_Toc26975669"/>
      <w:bookmarkStart w:id="2954" w:name="_Toc35856542"/>
      <w:bookmarkStart w:id="2955" w:name="_Toc44001430"/>
      <w:bookmarkStart w:id="2956" w:name="_Toc51581031"/>
      <w:bookmarkStart w:id="2957" w:name="_Toc52356294"/>
      <w:bookmarkStart w:id="2958" w:name="_Toc55227864"/>
      <w:bookmarkStart w:id="2959" w:name="_Toc138323419"/>
      <w:bookmarkStart w:id="2960" w:name="_Toc139374557"/>
      <w:r>
        <w:t>12.</w:t>
      </w:r>
      <w:r w:rsidRPr="008A541D">
        <w:t>1.1</w:t>
      </w:r>
      <w:r w:rsidRPr="00215D3C">
        <w:t>.1.</w:t>
      </w:r>
      <w:r>
        <w:rPr>
          <w:lang w:eastAsia="zh-CN"/>
        </w:rPr>
        <w:t>6</w:t>
      </w:r>
      <w:r w:rsidRPr="00215D3C">
        <w:tab/>
      </w:r>
      <w:bookmarkEnd w:id="2952"/>
      <w:bookmarkEnd w:id="2953"/>
      <w:bookmarkEnd w:id="2954"/>
      <w:r>
        <w:t>Void</w:t>
      </w:r>
      <w:bookmarkEnd w:id="2955"/>
      <w:bookmarkEnd w:id="2956"/>
      <w:bookmarkEnd w:id="2957"/>
      <w:bookmarkEnd w:id="2958"/>
      <w:bookmarkEnd w:id="2959"/>
      <w:bookmarkEnd w:id="2960"/>
    </w:p>
    <w:p w14:paraId="26E8A90D" w14:textId="77777777" w:rsidR="00623B86" w:rsidRPr="00215D3C" w:rsidRDefault="00623B86" w:rsidP="00623B86">
      <w:pPr>
        <w:pStyle w:val="Heading5"/>
      </w:pPr>
      <w:bookmarkStart w:id="2961" w:name="_Toc20494615"/>
      <w:bookmarkStart w:id="2962" w:name="_Toc26975670"/>
      <w:bookmarkStart w:id="2963" w:name="_Toc35856543"/>
      <w:bookmarkStart w:id="2964" w:name="_Toc44001431"/>
      <w:bookmarkStart w:id="2965" w:name="_Toc51581032"/>
      <w:bookmarkStart w:id="2966" w:name="_Toc52356295"/>
      <w:bookmarkStart w:id="2967" w:name="_Toc55227865"/>
      <w:bookmarkStart w:id="2968" w:name="_Toc138323420"/>
      <w:bookmarkStart w:id="2969" w:name="_Toc139374558"/>
      <w:r>
        <w:t>12.</w:t>
      </w:r>
      <w:r w:rsidRPr="008A541D">
        <w:t>1.1</w:t>
      </w:r>
      <w:r w:rsidRPr="00215D3C">
        <w:t>.1.</w:t>
      </w:r>
      <w:r>
        <w:rPr>
          <w:lang w:eastAsia="zh-CN"/>
        </w:rPr>
        <w:t>7</w:t>
      </w:r>
      <w:r w:rsidRPr="00215D3C">
        <w:tab/>
      </w:r>
      <w:bookmarkEnd w:id="2961"/>
      <w:bookmarkEnd w:id="2962"/>
      <w:bookmarkEnd w:id="2963"/>
      <w:r>
        <w:t>Void</w:t>
      </w:r>
      <w:bookmarkEnd w:id="2964"/>
      <w:bookmarkEnd w:id="2965"/>
      <w:bookmarkEnd w:id="2966"/>
      <w:bookmarkEnd w:id="2967"/>
      <w:bookmarkEnd w:id="2968"/>
      <w:bookmarkEnd w:id="2969"/>
    </w:p>
    <w:p w14:paraId="46AA280C" w14:textId="77777777" w:rsidR="00623B86" w:rsidRDefault="00623B86" w:rsidP="00623B86">
      <w:pPr>
        <w:pStyle w:val="Heading4"/>
      </w:pPr>
      <w:bookmarkStart w:id="2970" w:name="_Toc20494616"/>
      <w:bookmarkStart w:id="2971" w:name="_Toc26975671"/>
      <w:bookmarkStart w:id="2972" w:name="_Toc35856544"/>
      <w:bookmarkStart w:id="2973" w:name="_Toc44001432"/>
      <w:bookmarkStart w:id="2974" w:name="_Toc51581033"/>
      <w:bookmarkStart w:id="2975" w:name="_Toc52356296"/>
      <w:bookmarkStart w:id="2976" w:name="_Toc55227866"/>
      <w:bookmarkStart w:id="2977" w:name="_Toc138323421"/>
      <w:bookmarkStart w:id="2978" w:name="_Toc139374559"/>
      <w:r>
        <w:t>12.1.1.2</w:t>
      </w:r>
      <w:r>
        <w:tab/>
        <w:t>Mapping of notifications</w:t>
      </w:r>
      <w:bookmarkEnd w:id="2970"/>
      <w:bookmarkEnd w:id="2971"/>
      <w:bookmarkEnd w:id="2972"/>
      <w:bookmarkEnd w:id="2973"/>
      <w:bookmarkEnd w:id="2974"/>
      <w:bookmarkEnd w:id="2975"/>
      <w:bookmarkEnd w:id="2976"/>
      <w:bookmarkEnd w:id="2977"/>
      <w:bookmarkEnd w:id="2978"/>
    </w:p>
    <w:p w14:paraId="08CF236A" w14:textId="77777777" w:rsidR="00623B86" w:rsidRPr="00603DA9" w:rsidRDefault="00623B86" w:rsidP="00623B86">
      <w:pPr>
        <w:pStyle w:val="Heading5"/>
      </w:pPr>
      <w:bookmarkStart w:id="2979" w:name="_Toc20494617"/>
      <w:bookmarkStart w:id="2980" w:name="_Toc26975672"/>
      <w:bookmarkStart w:id="2981" w:name="_Toc35856545"/>
      <w:bookmarkStart w:id="2982" w:name="_Toc44001433"/>
      <w:bookmarkStart w:id="2983" w:name="_Toc51581034"/>
      <w:bookmarkStart w:id="2984" w:name="_Toc52356297"/>
      <w:bookmarkStart w:id="2985" w:name="_Toc55227867"/>
      <w:bookmarkStart w:id="2986" w:name="_Toc138323422"/>
      <w:bookmarkStart w:id="2987" w:name="_Toc139374560"/>
      <w:r>
        <w:t>12.</w:t>
      </w:r>
      <w:r w:rsidRPr="00A420B8">
        <w:t>1.1</w:t>
      </w:r>
      <w:r>
        <w:t>.2.1</w:t>
      </w:r>
      <w:r>
        <w:tab/>
        <w:t>Introduction</w:t>
      </w:r>
      <w:bookmarkEnd w:id="2979"/>
      <w:bookmarkEnd w:id="2980"/>
      <w:bookmarkEnd w:id="2981"/>
      <w:bookmarkEnd w:id="2982"/>
      <w:bookmarkEnd w:id="2983"/>
      <w:bookmarkEnd w:id="2984"/>
      <w:bookmarkEnd w:id="2985"/>
      <w:bookmarkEnd w:id="2986"/>
      <w:bookmarkEnd w:id="2987"/>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8" w:name="_Toc20494618"/>
      <w:bookmarkStart w:id="2989" w:name="_Toc26975673"/>
      <w:bookmarkStart w:id="2990" w:name="_Toc35856546"/>
      <w:bookmarkStart w:id="2991" w:name="_Toc44001434"/>
      <w:bookmarkStart w:id="2992" w:name="_Toc51581035"/>
      <w:bookmarkStart w:id="2993" w:name="_Toc52356298"/>
      <w:bookmarkStart w:id="2994" w:name="_Toc55227868"/>
      <w:bookmarkStart w:id="2995" w:name="_Toc138323423"/>
      <w:bookmarkStart w:id="2996" w:name="_Toc1393745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8"/>
      <w:bookmarkEnd w:id="2989"/>
      <w:bookmarkEnd w:id="2990"/>
      <w:bookmarkEnd w:id="2991"/>
      <w:bookmarkEnd w:id="2992"/>
      <w:bookmarkEnd w:id="2993"/>
      <w:bookmarkEnd w:id="2994"/>
      <w:bookmarkEnd w:id="2995"/>
      <w:bookmarkEnd w:id="2996"/>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97"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7"/>
    </w:tbl>
    <w:p w14:paraId="749FBBD0" w14:textId="77777777" w:rsidR="00623B86" w:rsidRPr="00215D3C" w:rsidRDefault="00623B86" w:rsidP="00623B86"/>
    <w:p w14:paraId="2EF5082F" w14:textId="77777777" w:rsidR="00623B86" w:rsidRPr="00215D3C" w:rsidRDefault="00623B86" w:rsidP="00623B86">
      <w:pPr>
        <w:pStyle w:val="Heading5"/>
      </w:pPr>
      <w:bookmarkStart w:id="2998" w:name="_Toc20494619"/>
      <w:bookmarkStart w:id="2999" w:name="_Toc26975674"/>
      <w:bookmarkStart w:id="3000" w:name="_Toc35856547"/>
      <w:bookmarkStart w:id="3001" w:name="_Toc44001435"/>
      <w:bookmarkStart w:id="3002" w:name="_Toc51581036"/>
      <w:bookmarkStart w:id="3003" w:name="_Toc52356299"/>
      <w:bookmarkStart w:id="3004" w:name="_Toc55227869"/>
      <w:bookmarkStart w:id="3005" w:name="_Toc138323424"/>
      <w:bookmarkStart w:id="3006" w:name="_Toc139374562"/>
      <w:r>
        <w:t>12.</w:t>
      </w:r>
      <w:r w:rsidRPr="00A420B8">
        <w:t>1.1</w:t>
      </w:r>
      <w:r w:rsidRPr="00215D3C">
        <w:rPr>
          <w:rFonts w:hint="eastAsia"/>
        </w:rPr>
        <w:t>.</w:t>
      </w:r>
      <w:r>
        <w:t>2.3</w:t>
      </w:r>
      <w:r w:rsidRPr="00215D3C">
        <w:tab/>
      </w:r>
      <w:r>
        <w:t>Notification</w:t>
      </w:r>
      <w:r w:rsidRPr="00215D3C">
        <w:t xml:space="preserve"> </w:t>
      </w:r>
      <w:r w:rsidRPr="00645434">
        <w:t>notifyMOIDeletion</w:t>
      </w:r>
      <w:bookmarkEnd w:id="2998"/>
      <w:bookmarkEnd w:id="2999"/>
      <w:bookmarkEnd w:id="3000"/>
      <w:bookmarkEnd w:id="3001"/>
      <w:bookmarkEnd w:id="3002"/>
      <w:bookmarkEnd w:id="3003"/>
      <w:bookmarkEnd w:id="3004"/>
      <w:bookmarkEnd w:id="3005"/>
      <w:bookmarkEnd w:id="3006"/>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07"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07"/>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8" w:name="_Toc20494620"/>
      <w:bookmarkStart w:id="3009" w:name="_Toc26975675"/>
      <w:bookmarkStart w:id="3010" w:name="_Toc35856548"/>
      <w:bookmarkStart w:id="3011" w:name="_Toc44001436"/>
      <w:bookmarkStart w:id="3012" w:name="_Toc51581037"/>
      <w:bookmarkStart w:id="3013" w:name="_Toc52356300"/>
      <w:bookmarkStart w:id="3014" w:name="_Toc55227870"/>
      <w:bookmarkStart w:id="3015" w:name="_Toc138323425"/>
      <w:bookmarkStart w:id="3016" w:name="_Toc139374563"/>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8"/>
      <w:bookmarkEnd w:id="3009"/>
      <w:bookmarkEnd w:id="3010"/>
      <w:bookmarkEnd w:id="3011"/>
      <w:bookmarkEnd w:id="3012"/>
      <w:bookmarkEnd w:id="3013"/>
      <w:bookmarkEnd w:id="3014"/>
      <w:bookmarkEnd w:id="3015"/>
      <w:bookmarkEnd w:id="3016"/>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17"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7"/>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8" w:name="_Toc44001437"/>
      <w:bookmarkStart w:id="3019" w:name="_Toc51581038"/>
      <w:bookmarkStart w:id="3020" w:name="_Toc52356301"/>
      <w:bookmarkStart w:id="3021" w:name="_Toc55227871"/>
      <w:bookmarkStart w:id="3022" w:name="_Toc138323426"/>
      <w:bookmarkStart w:id="3023" w:name="_Toc1393745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8"/>
      <w:bookmarkEnd w:id="3019"/>
      <w:bookmarkEnd w:id="3020"/>
      <w:bookmarkEnd w:id="3021"/>
      <w:bookmarkEnd w:id="3022"/>
      <w:bookmarkEnd w:id="3023"/>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24"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24"/>
    </w:tbl>
    <w:p w14:paraId="6DFAD169" w14:textId="77777777" w:rsidR="00623B86" w:rsidRDefault="00623B86" w:rsidP="00623B86"/>
    <w:p w14:paraId="4A409EA2" w14:textId="77777777" w:rsidR="00623B86" w:rsidRDefault="00623B86" w:rsidP="00623B86">
      <w:pPr>
        <w:pStyle w:val="Heading4"/>
      </w:pPr>
      <w:bookmarkStart w:id="3025" w:name="_Toc20494621"/>
      <w:bookmarkStart w:id="3026" w:name="_Toc26975676"/>
      <w:bookmarkStart w:id="3027" w:name="_Toc35856549"/>
      <w:bookmarkStart w:id="3028" w:name="_Toc44001438"/>
      <w:bookmarkStart w:id="3029" w:name="_Toc51581039"/>
      <w:bookmarkStart w:id="3030" w:name="_Toc52356302"/>
      <w:bookmarkStart w:id="3031" w:name="_Toc55227872"/>
      <w:bookmarkStart w:id="3032" w:name="_Toc138323427"/>
      <w:bookmarkStart w:id="3033" w:name="_Toc139374565"/>
      <w:r>
        <w:t>12.</w:t>
      </w:r>
      <w:r w:rsidRPr="004A792B">
        <w:t>1.1</w:t>
      </w:r>
      <w:r w:rsidRPr="00215D3C">
        <w:rPr>
          <w:rFonts w:hint="eastAsia"/>
        </w:rPr>
        <w:t>.</w:t>
      </w:r>
      <w:r>
        <w:t>3</w:t>
      </w:r>
      <w:r w:rsidRPr="00215D3C">
        <w:tab/>
        <w:t>Resources</w:t>
      </w:r>
      <w:bookmarkEnd w:id="3025"/>
      <w:bookmarkEnd w:id="3026"/>
      <w:bookmarkEnd w:id="3027"/>
      <w:bookmarkEnd w:id="3028"/>
      <w:bookmarkEnd w:id="3029"/>
      <w:bookmarkEnd w:id="3030"/>
      <w:bookmarkEnd w:id="3031"/>
      <w:bookmarkEnd w:id="3032"/>
      <w:bookmarkEnd w:id="3033"/>
    </w:p>
    <w:p w14:paraId="2C127F80" w14:textId="77777777" w:rsidR="00623B86" w:rsidRDefault="00623B86" w:rsidP="00623B86">
      <w:pPr>
        <w:pStyle w:val="Heading5"/>
      </w:pPr>
      <w:bookmarkStart w:id="3034" w:name="_Toc20494622"/>
      <w:bookmarkStart w:id="3035" w:name="_Toc26975677"/>
      <w:bookmarkStart w:id="3036" w:name="_Toc35856550"/>
      <w:bookmarkStart w:id="3037" w:name="_Toc44001439"/>
      <w:bookmarkStart w:id="3038" w:name="_Toc51581040"/>
      <w:bookmarkStart w:id="3039" w:name="_Toc52356303"/>
      <w:bookmarkStart w:id="3040" w:name="_Toc55227873"/>
      <w:bookmarkStart w:id="3041" w:name="_Toc138323428"/>
      <w:bookmarkStart w:id="3042" w:name="_Toc139374566"/>
      <w:r>
        <w:t>12.</w:t>
      </w:r>
      <w:r w:rsidRPr="004A792B">
        <w:t>1.1</w:t>
      </w:r>
      <w:r>
        <w:t>.3.1</w:t>
      </w:r>
      <w:r>
        <w:tab/>
        <w:t>Resource structure</w:t>
      </w:r>
      <w:bookmarkEnd w:id="3034"/>
      <w:bookmarkEnd w:id="3035"/>
      <w:bookmarkEnd w:id="3036"/>
      <w:bookmarkEnd w:id="3037"/>
      <w:bookmarkEnd w:id="3038"/>
      <w:bookmarkEnd w:id="3039"/>
      <w:bookmarkEnd w:id="3040"/>
      <w:bookmarkEnd w:id="3041"/>
      <w:bookmarkEnd w:id="3042"/>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43" w:name="_Toc138323429"/>
      <w:bookmarkStart w:id="3044" w:name="_Toc139374567"/>
      <w:r>
        <w:t>12.</w:t>
      </w:r>
      <w:r w:rsidRPr="004A792B">
        <w:t>1.1</w:t>
      </w:r>
      <w:r>
        <w:t>.3.1.2</w:t>
      </w:r>
      <w:r>
        <w:tab/>
        <w:t>Resource structure on the MnS consumer</w:t>
      </w:r>
      <w:bookmarkEnd w:id="3043"/>
      <w:bookmarkEnd w:id="3044"/>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45" w:name="_Toc20494623"/>
      <w:bookmarkStart w:id="3046" w:name="_Toc26975678"/>
      <w:bookmarkStart w:id="3047" w:name="_Toc35856551"/>
      <w:bookmarkStart w:id="3048" w:name="_Toc44001440"/>
      <w:bookmarkStart w:id="3049" w:name="_Toc51581041"/>
      <w:bookmarkStart w:id="3050" w:name="_Toc52356304"/>
      <w:bookmarkStart w:id="3051" w:name="_Toc55227874"/>
      <w:bookmarkStart w:id="3052" w:name="_Toc138323430"/>
      <w:bookmarkStart w:id="3053" w:name="_Toc139374568"/>
      <w:r>
        <w:t>12.</w:t>
      </w:r>
      <w:r w:rsidRPr="00FD0716">
        <w:t>1.1</w:t>
      </w:r>
      <w:r w:rsidRPr="00215D3C">
        <w:t>.</w:t>
      </w:r>
      <w:r>
        <w:t>3</w:t>
      </w:r>
      <w:r w:rsidRPr="00215D3C">
        <w:t>.</w:t>
      </w:r>
      <w:r>
        <w:t>2</w:t>
      </w:r>
      <w:r w:rsidRPr="00215D3C">
        <w:tab/>
        <w:t>Resource definitions</w:t>
      </w:r>
      <w:bookmarkEnd w:id="3045"/>
      <w:bookmarkEnd w:id="3046"/>
      <w:bookmarkEnd w:id="3047"/>
      <w:bookmarkEnd w:id="3048"/>
      <w:bookmarkEnd w:id="3049"/>
      <w:bookmarkEnd w:id="3050"/>
      <w:bookmarkEnd w:id="3051"/>
      <w:bookmarkEnd w:id="3052"/>
      <w:bookmarkEnd w:id="3053"/>
    </w:p>
    <w:p w14:paraId="4E866872" w14:textId="77777777" w:rsidR="00623B86" w:rsidRPr="00215D3C" w:rsidRDefault="00623B86" w:rsidP="00623B86">
      <w:pPr>
        <w:pStyle w:val="Heading6"/>
      </w:pPr>
      <w:bookmarkStart w:id="3054" w:name="_Toc20494624"/>
      <w:bookmarkStart w:id="3055" w:name="_Toc26975679"/>
      <w:bookmarkStart w:id="3056" w:name="_Toc35856552"/>
      <w:bookmarkStart w:id="3057" w:name="_Toc44001441"/>
      <w:bookmarkStart w:id="3058" w:name="_Toc51581042"/>
      <w:bookmarkStart w:id="3059" w:name="_Toc52356305"/>
      <w:bookmarkStart w:id="3060" w:name="_Toc55227875"/>
      <w:bookmarkStart w:id="3061" w:name="_Toc138323431"/>
      <w:bookmarkStart w:id="3062" w:name="_Toc139374569"/>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54"/>
      <w:bookmarkEnd w:id="3055"/>
      <w:bookmarkEnd w:id="3056"/>
      <w:bookmarkEnd w:id="3057"/>
      <w:bookmarkEnd w:id="3058"/>
      <w:bookmarkEnd w:id="3059"/>
      <w:bookmarkEnd w:id="3060"/>
      <w:bookmarkEnd w:id="3061"/>
      <w:bookmarkEnd w:id="3062"/>
    </w:p>
    <w:p w14:paraId="1561C348" w14:textId="77777777" w:rsidR="00623B86" w:rsidRPr="00215D3C" w:rsidRDefault="00623B86" w:rsidP="00623B86">
      <w:pPr>
        <w:pStyle w:val="Heading7"/>
        <w:rPr>
          <w:lang w:eastAsia="zh-CN"/>
        </w:rPr>
      </w:pPr>
      <w:bookmarkStart w:id="3063" w:name="_Toc20494625"/>
      <w:bookmarkStart w:id="3064" w:name="_Toc26975680"/>
      <w:bookmarkStart w:id="3065" w:name="_Toc35856553"/>
      <w:bookmarkStart w:id="3066" w:name="_Toc44001442"/>
      <w:bookmarkStart w:id="3067" w:name="_Toc51581043"/>
      <w:bookmarkStart w:id="3068" w:name="_Toc52356306"/>
      <w:bookmarkStart w:id="3069" w:name="_Toc55227876"/>
      <w:bookmarkStart w:id="3070" w:name="_Toc138323432"/>
      <w:bookmarkStart w:id="3071" w:name="_Toc1393745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63"/>
      <w:bookmarkEnd w:id="3064"/>
      <w:bookmarkEnd w:id="3065"/>
      <w:bookmarkEnd w:id="3066"/>
      <w:bookmarkEnd w:id="3067"/>
      <w:bookmarkEnd w:id="3068"/>
      <w:bookmarkEnd w:id="3069"/>
      <w:bookmarkEnd w:id="3070"/>
      <w:bookmarkEnd w:id="3071"/>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72" w:name="_Toc20494626"/>
      <w:bookmarkStart w:id="3073" w:name="_Toc26975681"/>
      <w:bookmarkStart w:id="3074" w:name="_Toc35856554"/>
      <w:bookmarkStart w:id="3075" w:name="_Toc44001443"/>
      <w:bookmarkStart w:id="3076" w:name="_Toc51581044"/>
      <w:bookmarkStart w:id="3077" w:name="_Toc52356307"/>
      <w:bookmarkStart w:id="3078" w:name="_Toc55227877"/>
      <w:bookmarkStart w:id="3079" w:name="_Toc138323433"/>
      <w:bookmarkStart w:id="3080" w:name="_Toc1393745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72"/>
      <w:bookmarkEnd w:id="3073"/>
      <w:bookmarkEnd w:id="3074"/>
      <w:bookmarkEnd w:id="3075"/>
      <w:bookmarkEnd w:id="3076"/>
      <w:bookmarkEnd w:id="3077"/>
      <w:bookmarkEnd w:id="3078"/>
      <w:bookmarkEnd w:id="3079"/>
      <w:bookmarkEnd w:id="3080"/>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81" w:name="_Toc20494627"/>
      <w:bookmarkStart w:id="3082" w:name="_Toc26975682"/>
      <w:bookmarkStart w:id="3083" w:name="_Toc35856555"/>
      <w:bookmarkStart w:id="3084" w:name="_Toc44001444"/>
      <w:bookmarkStart w:id="3085" w:name="_Toc51581045"/>
      <w:bookmarkStart w:id="3086" w:name="_Toc52356308"/>
      <w:bookmarkStart w:id="3087" w:name="_Toc55227878"/>
      <w:bookmarkStart w:id="3088" w:name="_Toc138323434"/>
      <w:bookmarkStart w:id="3089" w:name="_Toc1393745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81"/>
      <w:bookmarkEnd w:id="3082"/>
      <w:bookmarkEnd w:id="3083"/>
      <w:bookmarkEnd w:id="3084"/>
      <w:bookmarkEnd w:id="3085"/>
      <w:bookmarkEnd w:id="3086"/>
      <w:bookmarkEnd w:id="3087"/>
      <w:bookmarkEnd w:id="3088"/>
      <w:bookmarkEnd w:id="3089"/>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90" w:name="_Toc20494628"/>
      <w:bookmarkStart w:id="3091" w:name="_Toc26975683"/>
      <w:bookmarkStart w:id="3092" w:name="_Toc35856556"/>
      <w:bookmarkStart w:id="3093" w:name="_Toc44001445"/>
      <w:bookmarkStart w:id="3094" w:name="_Toc51581046"/>
      <w:bookmarkStart w:id="3095" w:name="_Toc52356309"/>
      <w:bookmarkStart w:id="3096" w:name="_Toc55227879"/>
      <w:bookmarkStart w:id="3097" w:name="_Toc138323435"/>
      <w:bookmarkStart w:id="3098" w:name="_Toc1393745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90"/>
      <w:bookmarkEnd w:id="3091"/>
      <w:bookmarkEnd w:id="3092"/>
      <w:r>
        <w:t>Void</w:t>
      </w:r>
      <w:bookmarkEnd w:id="3093"/>
      <w:bookmarkEnd w:id="3094"/>
      <w:bookmarkEnd w:id="3095"/>
      <w:bookmarkEnd w:id="3096"/>
      <w:bookmarkEnd w:id="3097"/>
      <w:bookmarkEnd w:id="3098"/>
    </w:p>
    <w:p w14:paraId="4BF1A291" w14:textId="77777777" w:rsidR="00623B86" w:rsidRPr="00215D3C" w:rsidRDefault="00623B86" w:rsidP="00623B86">
      <w:pPr>
        <w:pStyle w:val="Heading6"/>
      </w:pPr>
      <w:bookmarkStart w:id="3099" w:name="_Toc20494632"/>
      <w:bookmarkStart w:id="3100" w:name="_Toc26975687"/>
      <w:bookmarkStart w:id="3101" w:name="_Toc35856560"/>
      <w:bookmarkStart w:id="3102" w:name="_Toc44001446"/>
      <w:bookmarkStart w:id="3103" w:name="_Toc51581047"/>
      <w:bookmarkStart w:id="3104" w:name="_Toc52356310"/>
      <w:bookmarkStart w:id="3105" w:name="_Toc55227880"/>
      <w:bookmarkStart w:id="3106" w:name="_Toc138323436"/>
      <w:bookmarkStart w:id="3107" w:name="_Toc1393745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9"/>
      <w:bookmarkEnd w:id="3100"/>
      <w:bookmarkEnd w:id="3101"/>
      <w:r>
        <w:t>Void</w:t>
      </w:r>
      <w:bookmarkEnd w:id="3102"/>
      <w:bookmarkEnd w:id="3103"/>
      <w:bookmarkEnd w:id="3104"/>
      <w:bookmarkEnd w:id="3105"/>
      <w:bookmarkEnd w:id="3106"/>
      <w:bookmarkEnd w:id="3107"/>
    </w:p>
    <w:p w14:paraId="0FF66B5F" w14:textId="77777777" w:rsidR="00623B86" w:rsidRPr="00215D3C" w:rsidRDefault="00623B86" w:rsidP="00623B86">
      <w:pPr>
        <w:pStyle w:val="Heading6"/>
      </w:pPr>
      <w:bookmarkStart w:id="3108" w:name="_Toc138323437"/>
      <w:bookmarkStart w:id="3109" w:name="_Toc1393745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8"/>
      <w:bookmarkEnd w:id="3109"/>
    </w:p>
    <w:p w14:paraId="7B81D50E" w14:textId="77777777" w:rsidR="00623B86" w:rsidRPr="00215D3C" w:rsidRDefault="00623B86" w:rsidP="00623B86">
      <w:pPr>
        <w:pStyle w:val="Heading7"/>
        <w:rPr>
          <w:lang w:eastAsia="zh-CN"/>
        </w:rPr>
      </w:pPr>
      <w:bookmarkStart w:id="3110" w:name="_Toc138323438"/>
      <w:bookmarkStart w:id="3111" w:name="_Toc1393745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10"/>
      <w:bookmarkEnd w:id="3111"/>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12" w:name="_Toc138323439"/>
      <w:bookmarkStart w:id="3113" w:name="_Toc1393745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12"/>
      <w:bookmarkEnd w:id="3113"/>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14" w:name="_Toc138323440"/>
      <w:bookmarkStart w:id="3115" w:name="_Toc1393745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14"/>
      <w:bookmarkEnd w:id="3115"/>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16" w:name="_Toc20494636"/>
      <w:bookmarkStart w:id="3117" w:name="_Toc26975691"/>
      <w:bookmarkStart w:id="3118" w:name="_Toc35856564"/>
      <w:bookmarkStart w:id="3119" w:name="_Toc44001447"/>
      <w:bookmarkStart w:id="3120" w:name="_Toc51581048"/>
      <w:bookmarkStart w:id="3121" w:name="_Toc52356311"/>
      <w:bookmarkStart w:id="3122" w:name="_Toc55227881"/>
      <w:bookmarkStart w:id="3123" w:name="_Toc138323441"/>
      <w:bookmarkStart w:id="3124" w:name="_Toc139374579"/>
      <w:r>
        <w:t>12.</w:t>
      </w:r>
      <w:r w:rsidRPr="00D96584">
        <w:t>1.1</w:t>
      </w:r>
      <w:r w:rsidRPr="00215D3C">
        <w:rPr>
          <w:rFonts w:hint="eastAsia"/>
        </w:rPr>
        <w:t>.</w:t>
      </w:r>
      <w:r>
        <w:t>4</w:t>
      </w:r>
      <w:r w:rsidRPr="00215D3C">
        <w:tab/>
        <w:t>Data type definitions</w:t>
      </w:r>
      <w:bookmarkEnd w:id="3116"/>
      <w:bookmarkEnd w:id="3117"/>
      <w:bookmarkEnd w:id="3118"/>
      <w:bookmarkEnd w:id="3119"/>
      <w:bookmarkEnd w:id="3120"/>
      <w:bookmarkEnd w:id="3121"/>
      <w:bookmarkEnd w:id="3122"/>
      <w:bookmarkEnd w:id="3123"/>
      <w:bookmarkEnd w:id="3124"/>
    </w:p>
    <w:p w14:paraId="276B2A20" w14:textId="77777777" w:rsidR="00623B86" w:rsidRDefault="00623B86" w:rsidP="00623B86">
      <w:pPr>
        <w:pStyle w:val="Heading5"/>
      </w:pPr>
      <w:bookmarkStart w:id="3125" w:name="_Toc20494637"/>
      <w:bookmarkStart w:id="3126" w:name="_Toc26975692"/>
      <w:bookmarkStart w:id="3127" w:name="_Toc35856565"/>
      <w:bookmarkStart w:id="3128" w:name="_Toc44001448"/>
      <w:bookmarkStart w:id="3129" w:name="_Toc51581049"/>
      <w:bookmarkStart w:id="3130" w:name="_Toc52356312"/>
      <w:bookmarkStart w:id="3131" w:name="_Toc55227882"/>
      <w:bookmarkStart w:id="3132" w:name="_Toc138323442"/>
      <w:bookmarkStart w:id="3133" w:name="_Toc139374580"/>
      <w:r>
        <w:t>12.</w:t>
      </w:r>
      <w:r w:rsidRPr="00D96584">
        <w:t>1.1</w:t>
      </w:r>
      <w:r>
        <w:t>.4.1</w:t>
      </w:r>
      <w:r>
        <w:tab/>
        <w:t>General</w:t>
      </w:r>
      <w:bookmarkEnd w:id="3125"/>
      <w:bookmarkEnd w:id="3126"/>
      <w:bookmarkEnd w:id="3127"/>
      <w:bookmarkEnd w:id="3128"/>
      <w:bookmarkEnd w:id="3129"/>
      <w:bookmarkEnd w:id="3130"/>
      <w:bookmarkEnd w:id="3131"/>
      <w:bookmarkEnd w:id="3132"/>
      <w:bookmarkEnd w:id="3133"/>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34" w:name="_Toc138323443"/>
      <w:bookmarkStart w:id="3135" w:name="_Toc139374581"/>
      <w:r>
        <w:t>12.1</w:t>
      </w:r>
      <w:r w:rsidRPr="00AF5085">
        <w:t>.1</w:t>
      </w:r>
      <w:r w:rsidRPr="00215D3C">
        <w:t>.4.</w:t>
      </w:r>
      <w:r>
        <w:t>1a</w:t>
      </w:r>
      <w:r w:rsidRPr="00215D3C">
        <w:tab/>
      </w:r>
      <w:r>
        <w:t>Structured</w:t>
      </w:r>
      <w:r w:rsidRPr="00215D3C">
        <w:t xml:space="preserve"> data types</w:t>
      </w:r>
      <w:bookmarkEnd w:id="3134"/>
      <w:bookmarkEnd w:id="3135"/>
    </w:p>
    <w:p w14:paraId="663FEC4F" w14:textId="77777777" w:rsidR="00623B86" w:rsidRPr="00275641" w:rsidRDefault="00623B86" w:rsidP="00623B86">
      <w:pPr>
        <w:pStyle w:val="Heading6"/>
      </w:pPr>
      <w:bookmarkStart w:id="3136" w:name="_Toc138323444"/>
      <w:bookmarkStart w:id="3137" w:name="_Toc1393745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36"/>
      <w:bookmarkEnd w:id="3137"/>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8" w:name="_Toc138323445"/>
      <w:bookmarkStart w:id="3139" w:name="_Toc1393745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8"/>
      <w:bookmarkEnd w:id="3139"/>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40" w:name="_Toc138323446"/>
      <w:bookmarkStart w:id="3141" w:name="_Toc1393745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40"/>
      <w:bookmarkEnd w:id="3141"/>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42" w:name="_Toc138323447"/>
      <w:bookmarkStart w:id="3143" w:name="_Toc139374585"/>
      <w:r w:rsidRPr="007B5E64">
        <w:rPr>
          <w:lang w:val="en-US" w:eastAsia="zh-CN"/>
        </w:rPr>
        <w:t>12.1.1.4.1a.</w:t>
      </w:r>
      <w:r>
        <w:rPr>
          <w:lang w:val="en-US" w:eastAsia="zh-CN"/>
        </w:rPr>
        <w:t>4</w:t>
      </w:r>
      <w:r w:rsidRPr="007B5E64">
        <w:rPr>
          <w:lang w:val="en-US"/>
        </w:rPr>
        <w:tab/>
        <w:t>Type MoiChange</w:t>
      </w:r>
      <w:bookmarkEnd w:id="3142"/>
      <w:bookmarkEnd w:id="3143"/>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44" w:name="_Hlk102406443"/>
      <w:r w:rsidRPr="00FD2FDE">
        <w:rPr>
          <w:lang w:val="fr-FR"/>
        </w:rPr>
        <w:t>subItemD2: abc</w:t>
      </w:r>
      <w:bookmarkEnd w:id="3144"/>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145" w:name="_Toc138323448"/>
      <w:bookmarkStart w:id="3146" w:name="_Toc139374586"/>
      <w:bookmarkStart w:id="3147"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45"/>
      <w:bookmarkEnd w:id="3146"/>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47"/>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8"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8"/>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9"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9"/>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50" w:name="_Toc138323449"/>
      <w:bookmarkStart w:id="3151" w:name="_Toc1393745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50"/>
      <w:bookmarkEnd w:id="3151"/>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E0BD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3E0B1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E138AD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4EC2AF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52"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52"/>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53"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53"/>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54" w:name="_Toc138323450"/>
      <w:bookmarkStart w:id="3155" w:name="_Toc1393745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54"/>
      <w:bookmarkEnd w:id="3155"/>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307A2">
        <w:trPr>
          <w:jc w:val="center"/>
        </w:trPr>
        <w:tc>
          <w:tcPr>
            <w:tcW w:w="1150"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307A2">
        <w:trPr>
          <w:jc w:val="center"/>
        </w:trPr>
        <w:tc>
          <w:tcPr>
            <w:tcW w:w="1150"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307A2">
        <w:trPr>
          <w:jc w:val="center"/>
        </w:trPr>
        <w:tc>
          <w:tcPr>
            <w:tcW w:w="1150"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307A2">
        <w:trPr>
          <w:jc w:val="center"/>
        </w:trPr>
        <w:tc>
          <w:tcPr>
            <w:tcW w:w="1150"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F37BD68" w14:textId="77777777" w:rsidTr="00F307A2">
        <w:trPr>
          <w:jc w:val="center"/>
        </w:trPr>
        <w:tc>
          <w:tcPr>
            <w:tcW w:w="1150" w:type="pct"/>
          </w:tcPr>
          <w:p w14:paraId="2A64A71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1B0523B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307A2">
        <w:trPr>
          <w:jc w:val="center"/>
        </w:trPr>
        <w:tc>
          <w:tcPr>
            <w:tcW w:w="1150"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307A2">
        <w:trPr>
          <w:jc w:val="center"/>
        </w:trPr>
        <w:tc>
          <w:tcPr>
            <w:tcW w:w="1150"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307A2">
        <w:trPr>
          <w:jc w:val="center"/>
        </w:trPr>
        <w:tc>
          <w:tcPr>
            <w:tcW w:w="1150"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307A2">
        <w:trPr>
          <w:jc w:val="center"/>
        </w:trPr>
        <w:tc>
          <w:tcPr>
            <w:tcW w:w="1150"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307A2">
        <w:trPr>
          <w:jc w:val="center"/>
        </w:trPr>
        <w:tc>
          <w:tcPr>
            <w:tcW w:w="1150"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56"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56"/>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7"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7"/>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8" w:name="_Toc138323451"/>
      <w:bookmarkStart w:id="3159" w:name="_Toc1393745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8"/>
      <w:bookmarkEnd w:id="3159"/>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60" w:name="_Toc138323452"/>
      <w:bookmarkStart w:id="3161" w:name="_Toc1393745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60"/>
      <w:bookmarkEnd w:id="3161"/>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162" w:name="_Toc20494638"/>
      <w:bookmarkStart w:id="3163" w:name="_Toc26975693"/>
      <w:bookmarkStart w:id="3164" w:name="_Toc35856566"/>
      <w:bookmarkStart w:id="3165" w:name="_Toc44001449"/>
      <w:bookmarkStart w:id="3166" w:name="_Toc51581050"/>
      <w:bookmarkStart w:id="3167" w:name="_Toc52356313"/>
      <w:bookmarkStart w:id="3168" w:name="_Toc55227883"/>
      <w:bookmarkStart w:id="3169" w:name="_Toc138323453"/>
      <w:bookmarkStart w:id="3170" w:name="_Toc139374591"/>
      <w:r>
        <w:t>12.1.1.4</w:t>
      </w:r>
      <w:r w:rsidRPr="00275641">
        <w:t>.2</w:t>
      </w:r>
      <w:r w:rsidRPr="00275641">
        <w:tab/>
      </w:r>
      <w:bookmarkEnd w:id="3162"/>
      <w:bookmarkEnd w:id="3163"/>
      <w:bookmarkEnd w:id="3164"/>
      <w:bookmarkEnd w:id="3165"/>
      <w:bookmarkEnd w:id="3166"/>
      <w:bookmarkEnd w:id="3167"/>
      <w:bookmarkEnd w:id="3168"/>
      <w:r>
        <w:t>Void</w:t>
      </w:r>
      <w:bookmarkEnd w:id="3169"/>
      <w:bookmarkEnd w:id="3170"/>
    </w:p>
    <w:p w14:paraId="19E2C623" w14:textId="77777777" w:rsidR="00623B86" w:rsidRDefault="00623B86" w:rsidP="00623B86">
      <w:pPr>
        <w:pStyle w:val="Heading5"/>
      </w:pPr>
      <w:bookmarkStart w:id="3171" w:name="_Toc20494656"/>
      <w:bookmarkStart w:id="3172" w:name="_Toc26975714"/>
      <w:bookmarkStart w:id="3173" w:name="_Toc35856588"/>
      <w:bookmarkStart w:id="3174" w:name="_Toc44001472"/>
      <w:bookmarkStart w:id="3175" w:name="_Toc51581073"/>
      <w:bookmarkStart w:id="3176" w:name="_Toc52356336"/>
      <w:bookmarkStart w:id="3177" w:name="_Toc55227906"/>
      <w:bookmarkStart w:id="3178" w:name="_Toc138323454"/>
      <w:bookmarkStart w:id="3179" w:name="_Toc139374592"/>
      <w:r>
        <w:t>12.1.1.4</w:t>
      </w:r>
      <w:r w:rsidRPr="00275641">
        <w:t>.3</w:t>
      </w:r>
      <w:r w:rsidRPr="00275641">
        <w:tab/>
      </w:r>
      <w:bookmarkEnd w:id="3171"/>
      <w:bookmarkEnd w:id="3172"/>
      <w:bookmarkEnd w:id="3173"/>
      <w:bookmarkEnd w:id="3174"/>
      <w:bookmarkEnd w:id="3175"/>
      <w:bookmarkEnd w:id="3176"/>
      <w:bookmarkEnd w:id="3177"/>
      <w:r>
        <w:t>Void</w:t>
      </w:r>
      <w:bookmarkEnd w:id="3178"/>
      <w:bookmarkEnd w:id="3179"/>
    </w:p>
    <w:p w14:paraId="2BD7FF70" w14:textId="77777777" w:rsidR="00623B86" w:rsidRPr="00275641" w:rsidRDefault="00623B86" w:rsidP="00623B86">
      <w:pPr>
        <w:pStyle w:val="Heading5"/>
      </w:pPr>
      <w:bookmarkStart w:id="3180" w:name="_Toc20494659"/>
      <w:bookmarkStart w:id="3181" w:name="_Toc26975717"/>
      <w:bookmarkStart w:id="3182" w:name="_Toc35856591"/>
      <w:bookmarkStart w:id="3183" w:name="_Toc44001476"/>
      <w:bookmarkStart w:id="3184" w:name="_Toc51581077"/>
      <w:bookmarkStart w:id="3185" w:name="_Toc52356340"/>
      <w:bookmarkStart w:id="3186" w:name="_Toc55227910"/>
      <w:bookmarkStart w:id="3187" w:name="_Toc138323455"/>
      <w:bookmarkStart w:id="3188" w:name="_Toc139374593"/>
      <w:r>
        <w:t>12.1.1.4</w:t>
      </w:r>
      <w:r w:rsidRPr="00275641">
        <w:t>.4</w:t>
      </w:r>
      <w:r w:rsidRPr="00275641">
        <w:tab/>
        <w:t>Simple data types and enumerations</w:t>
      </w:r>
      <w:bookmarkEnd w:id="3180"/>
      <w:bookmarkEnd w:id="3181"/>
      <w:bookmarkEnd w:id="3182"/>
      <w:bookmarkEnd w:id="3183"/>
      <w:bookmarkEnd w:id="3184"/>
      <w:bookmarkEnd w:id="3185"/>
      <w:bookmarkEnd w:id="3186"/>
      <w:bookmarkEnd w:id="3187"/>
      <w:bookmarkEnd w:id="3188"/>
    </w:p>
    <w:p w14:paraId="186F338C" w14:textId="77777777" w:rsidR="00623B86" w:rsidRPr="00275641" w:rsidRDefault="00623B86" w:rsidP="00623B86">
      <w:pPr>
        <w:pStyle w:val="H6"/>
        <w:rPr>
          <w:lang w:eastAsia="zh-CN"/>
        </w:rPr>
      </w:pPr>
      <w:bookmarkStart w:id="3189"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9"/>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90"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90"/>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91"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91"/>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92" w:name="_Toc20494663"/>
      <w:r>
        <w:rPr>
          <w:lang w:eastAsia="zh-CN"/>
        </w:rPr>
        <w:t>12.1.1.4.4.4</w:t>
      </w:r>
      <w:r>
        <w:rPr>
          <w:lang w:eastAsia="zh-CN"/>
        </w:rPr>
        <w:tab/>
        <w:t>Enumeration SourceIndicator</w:t>
      </w:r>
      <w:bookmarkEnd w:id="3192"/>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93"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93"/>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94" w:name="_Toc44001477"/>
      <w:bookmarkStart w:id="3195" w:name="_Toc51581078"/>
      <w:bookmarkStart w:id="3196" w:name="_Toc52356341"/>
      <w:bookmarkStart w:id="3197"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94"/>
      <w:bookmarkEnd w:id="3195"/>
      <w:bookmarkEnd w:id="3196"/>
      <w:bookmarkEnd w:id="3197"/>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8" w:name="_Toc138323456"/>
      <w:bookmarkStart w:id="3199" w:name="_Toc139374594"/>
      <w:r>
        <w:rPr>
          <w:lang w:eastAsia="zh-CN"/>
        </w:rPr>
        <w:t>12.1.1.4.4.7</w:t>
      </w:r>
      <w:r w:rsidRPr="002466BB">
        <w:rPr>
          <w:lang w:eastAsia="zh-CN"/>
        </w:rPr>
        <w:tab/>
        <w:t>Enumer</w:t>
      </w:r>
      <w:r w:rsidRPr="00A55B7B">
        <w:rPr>
          <w:lang w:eastAsia="zh-CN"/>
        </w:rPr>
        <w:t xml:space="preserve">ation </w:t>
      </w:r>
      <w:r>
        <w:rPr>
          <w:lang w:eastAsia="zh-CN"/>
        </w:rPr>
        <w:t>PatchOperation</w:t>
      </w:r>
      <w:bookmarkEnd w:id="3198"/>
      <w:bookmarkEnd w:id="3199"/>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00" w:name="_Toc26975719"/>
      <w:bookmarkStart w:id="3201" w:name="_Toc35856592"/>
      <w:bookmarkStart w:id="3202" w:name="_Toc44001478"/>
      <w:bookmarkStart w:id="3203" w:name="_Toc51581079"/>
      <w:bookmarkStart w:id="3204" w:name="_Toc52356342"/>
      <w:bookmarkStart w:id="3205" w:name="_Toc55227912"/>
      <w:bookmarkStart w:id="3206" w:name="_Toc138323457"/>
      <w:bookmarkStart w:id="3207" w:name="_Toc139374595"/>
      <w:r w:rsidRPr="00EF5A96">
        <w:t>12.1.</w:t>
      </w:r>
      <w:r>
        <w:t>2</w:t>
      </w:r>
      <w:r w:rsidRPr="00EF5A96">
        <w:tab/>
        <w:t>RESTful HTTP-based solution set for integration with ONAP VES API</w:t>
      </w:r>
      <w:bookmarkEnd w:id="3200"/>
      <w:bookmarkEnd w:id="3201"/>
      <w:bookmarkEnd w:id="3202"/>
      <w:bookmarkEnd w:id="3203"/>
      <w:bookmarkEnd w:id="3204"/>
      <w:bookmarkEnd w:id="3205"/>
      <w:bookmarkEnd w:id="3206"/>
      <w:bookmarkEnd w:id="3207"/>
    </w:p>
    <w:p w14:paraId="0016DC8F" w14:textId="77777777" w:rsidR="00623B86" w:rsidRPr="00EF5A96" w:rsidRDefault="00623B86" w:rsidP="00623B86">
      <w:pPr>
        <w:pStyle w:val="Heading4"/>
      </w:pPr>
      <w:bookmarkStart w:id="3208" w:name="_Toc26975720"/>
      <w:bookmarkStart w:id="3209" w:name="_Toc35856593"/>
      <w:bookmarkStart w:id="3210" w:name="_Toc44001479"/>
      <w:bookmarkStart w:id="3211" w:name="_Toc51581080"/>
      <w:bookmarkStart w:id="3212" w:name="_Toc52356343"/>
      <w:bookmarkStart w:id="3213" w:name="_Toc55227913"/>
      <w:bookmarkStart w:id="3214" w:name="_Toc138323458"/>
      <w:bookmarkStart w:id="3215" w:name="_Toc139374596"/>
      <w:r w:rsidRPr="00EF5A96">
        <w:t>12.1.</w:t>
      </w:r>
      <w:r>
        <w:t>2</w:t>
      </w:r>
      <w:r w:rsidRPr="00EF5A96">
        <w:t>.1</w:t>
      </w:r>
      <w:r w:rsidRPr="00EF5A96">
        <w:tab/>
        <w:t>Mapping of operations</w:t>
      </w:r>
      <w:bookmarkEnd w:id="3208"/>
      <w:bookmarkEnd w:id="3209"/>
      <w:bookmarkEnd w:id="3210"/>
      <w:bookmarkEnd w:id="3211"/>
      <w:bookmarkEnd w:id="3212"/>
      <w:bookmarkEnd w:id="3213"/>
      <w:bookmarkEnd w:id="3214"/>
      <w:bookmarkEnd w:id="3215"/>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6" w:name="_Toc26975721"/>
      <w:bookmarkStart w:id="3217" w:name="_Toc35856594"/>
      <w:bookmarkStart w:id="3218" w:name="_Toc44001480"/>
      <w:bookmarkStart w:id="3219" w:name="_Toc51581081"/>
      <w:bookmarkStart w:id="3220" w:name="_Toc52356344"/>
      <w:bookmarkStart w:id="3221" w:name="_Toc55227914"/>
      <w:bookmarkStart w:id="3222" w:name="_Toc138323459"/>
      <w:bookmarkStart w:id="3223" w:name="_Toc139374597"/>
      <w:r w:rsidRPr="00EF5A96">
        <w:t>12.1.</w:t>
      </w:r>
      <w:r>
        <w:t>2</w:t>
      </w:r>
      <w:r w:rsidRPr="00EF5A96">
        <w:t>.2</w:t>
      </w:r>
      <w:r w:rsidRPr="00EF5A96">
        <w:tab/>
        <w:t>Mapping of notifications</w:t>
      </w:r>
      <w:bookmarkEnd w:id="3216"/>
      <w:bookmarkEnd w:id="3217"/>
      <w:bookmarkEnd w:id="3218"/>
      <w:bookmarkEnd w:id="3219"/>
      <w:bookmarkEnd w:id="3220"/>
      <w:bookmarkEnd w:id="3221"/>
      <w:bookmarkEnd w:id="3222"/>
      <w:bookmarkEnd w:id="3223"/>
    </w:p>
    <w:p w14:paraId="21F286DC" w14:textId="77777777" w:rsidR="00623B86" w:rsidRPr="00EF5A96" w:rsidRDefault="00623B86" w:rsidP="00623B86">
      <w:pPr>
        <w:pStyle w:val="Heading5"/>
      </w:pPr>
      <w:bookmarkStart w:id="3224" w:name="_Toc26975722"/>
      <w:bookmarkStart w:id="3225" w:name="_Toc35856595"/>
      <w:bookmarkStart w:id="3226" w:name="_Toc44001481"/>
      <w:bookmarkStart w:id="3227" w:name="_Toc51581082"/>
      <w:bookmarkStart w:id="3228" w:name="_Toc52356345"/>
      <w:bookmarkStart w:id="3229" w:name="_Toc55227915"/>
      <w:bookmarkStart w:id="3230" w:name="_Toc138323460"/>
      <w:bookmarkStart w:id="3231" w:name="_Toc139374598"/>
      <w:r w:rsidRPr="00EF5A96">
        <w:t>12.1.</w:t>
      </w:r>
      <w:r>
        <w:t>2</w:t>
      </w:r>
      <w:r w:rsidRPr="00EF5A96">
        <w:t>.2.1</w:t>
      </w:r>
      <w:r w:rsidRPr="00EF5A96">
        <w:tab/>
        <w:t>Introduction</w:t>
      </w:r>
      <w:bookmarkEnd w:id="3224"/>
      <w:bookmarkEnd w:id="3225"/>
      <w:bookmarkEnd w:id="3226"/>
      <w:bookmarkEnd w:id="3227"/>
      <w:bookmarkEnd w:id="3228"/>
      <w:bookmarkEnd w:id="3229"/>
      <w:bookmarkEnd w:id="3230"/>
      <w:bookmarkEnd w:id="3231"/>
    </w:p>
    <w:p w14:paraId="702C76EB" w14:textId="77777777" w:rsidR="00623B86" w:rsidRPr="00EF5A96" w:rsidRDefault="00623B86" w:rsidP="00623B86">
      <w:pPr>
        <w:pStyle w:val="Heading6"/>
      </w:pPr>
      <w:bookmarkStart w:id="3232" w:name="_Toc26975723"/>
      <w:bookmarkStart w:id="3233" w:name="_Toc35856596"/>
      <w:bookmarkStart w:id="3234" w:name="_Toc44001482"/>
      <w:bookmarkStart w:id="3235" w:name="_Toc51581083"/>
      <w:bookmarkStart w:id="3236" w:name="_Toc52356346"/>
      <w:bookmarkStart w:id="3237" w:name="_Toc55227916"/>
      <w:bookmarkStart w:id="3238" w:name="_Toc138323461"/>
      <w:bookmarkStart w:id="3239" w:name="_Toc139374599"/>
      <w:r w:rsidRPr="00EF5A96">
        <w:t>12.1.</w:t>
      </w:r>
      <w:r>
        <w:t>2</w:t>
      </w:r>
      <w:r w:rsidRPr="00EF5A96">
        <w:t>.2.1.1</w:t>
      </w:r>
      <w:r w:rsidRPr="00EF5A96">
        <w:tab/>
        <w:t>General</w:t>
      </w:r>
      <w:bookmarkEnd w:id="3232"/>
      <w:bookmarkEnd w:id="3233"/>
      <w:bookmarkEnd w:id="3234"/>
      <w:bookmarkEnd w:id="3235"/>
      <w:bookmarkEnd w:id="3236"/>
      <w:bookmarkEnd w:id="3237"/>
      <w:bookmarkEnd w:id="3238"/>
      <w:bookmarkEnd w:id="3239"/>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40" w:name="_Toc26975724"/>
      <w:bookmarkStart w:id="3241" w:name="_Toc35856597"/>
      <w:bookmarkStart w:id="3242" w:name="_Toc44001483"/>
      <w:bookmarkStart w:id="3243" w:name="_Toc51581084"/>
      <w:bookmarkStart w:id="3244" w:name="_Toc52356347"/>
      <w:bookmarkStart w:id="3245" w:name="_Toc55227917"/>
      <w:bookmarkStart w:id="3246" w:name="_Toc138323462"/>
      <w:bookmarkStart w:id="3247" w:name="_Toc139374600"/>
      <w:r w:rsidRPr="00EF5A96">
        <w:t>12.1.</w:t>
      </w:r>
      <w:r>
        <w:t>2</w:t>
      </w:r>
      <w:r w:rsidRPr="00EF5A96">
        <w:t>.2.1.2</w:t>
      </w:r>
      <w:r w:rsidRPr="00EF5A96">
        <w:tab/>
      </w:r>
      <w:bookmarkEnd w:id="3240"/>
      <w:bookmarkEnd w:id="3241"/>
      <w:r>
        <w:t>Void</w:t>
      </w:r>
      <w:bookmarkEnd w:id="3242"/>
      <w:bookmarkEnd w:id="3243"/>
      <w:bookmarkEnd w:id="3244"/>
      <w:bookmarkEnd w:id="3245"/>
      <w:bookmarkEnd w:id="3246"/>
      <w:bookmarkEnd w:id="3247"/>
    </w:p>
    <w:p w14:paraId="5EF3EF14" w14:textId="77777777" w:rsidR="00623B86" w:rsidRPr="00EF5A96" w:rsidRDefault="00623B86" w:rsidP="00623B86">
      <w:pPr>
        <w:pStyle w:val="Heading5"/>
      </w:pPr>
      <w:bookmarkStart w:id="3248" w:name="_Toc26975725"/>
      <w:bookmarkStart w:id="3249" w:name="_Toc35856598"/>
      <w:bookmarkStart w:id="3250" w:name="_Toc44001484"/>
      <w:bookmarkStart w:id="3251" w:name="_Toc51581085"/>
      <w:bookmarkStart w:id="3252" w:name="_Toc52356348"/>
      <w:bookmarkStart w:id="3253" w:name="_Toc55227918"/>
      <w:bookmarkStart w:id="3254" w:name="_Toc138323463"/>
      <w:bookmarkStart w:id="3255" w:name="_Toc139374601"/>
      <w:r w:rsidRPr="00EF5A96">
        <w:t>12.1.</w:t>
      </w:r>
      <w:r>
        <w:t>2</w:t>
      </w:r>
      <w:r w:rsidRPr="00EF5A96">
        <w:t>.2.2</w:t>
      </w:r>
      <w:r w:rsidRPr="00EF5A96">
        <w:tab/>
        <w:t>Notification notifyMOICreation</w:t>
      </w:r>
      <w:bookmarkEnd w:id="3248"/>
      <w:bookmarkEnd w:id="3249"/>
      <w:bookmarkEnd w:id="3250"/>
      <w:bookmarkEnd w:id="3251"/>
      <w:bookmarkEnd w:id="3252"/>
      <w:bookmarkEnd w:id="3253"/>
      <w:bookmarkEnd w:id="3254"/>
      <w:bookmarkEnd w:id="3255"/>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6" w:name="_Toc26975726"/>
      <w:bookmarkStart w:id="3257" w:name="_Toc35856599"/>
      <w:bookmarkStart w:id="3258" w:name="_Toc44001485"/>
      <w:bookmarkStart w:id="3259" w:name="_Toc51581086"/>
      <w:bookmarkStart w:id="3260" w:name="_Toc52356349"/>
      <w:bookmarkStart w:id="3261" w:name="_Toc55227919"/>
      <w:bookmarkStart w:id="3262" w:name="_Toc138323464"/>
      <w:bookmarkStart w:id="3263" w:name="_Toc139374602"/>
      <w:r w:rsidRPr="00EF5A96">
        <w:t>12.1.</w:t>
      </w:r>
      <w:r>
        <w:t>2</w:t>
      </w:r>
      <w:r w:rsidRPr="00EF5A96">
        <w:t>.2.3</w:t>
      </w:r>
      <w:r w:rsidRPr="00EF5A96">
        <w:tab/>
        <w:t>Notification notifyMOIDeletion</w:t>
      </w:r>
      <w:bookmarkEnd w:id="3256"/>
      <w:bookmarkEnd w:id="3257"/>
      <w:bookmarkEnd w:id="3258"/>
      <w:bookmarkEnd w:id="3259"/>
      <w:bookmarkEnd w:id="3260"/>
      <w:bookmarkEnd w:id="3261"/>
      <w:bookmarkEnd w:id="3262"/>
      <w:bookmarkEnd w:id="3263"/>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64" w:name="_Toc26975727"/>
      <w:bookmarkStart w:id="3265" w:name="_Toc35856600"/>
      <w:bookmarkStart w:id="3266" w:name="_Toc44001486"/>
      <w:bookmarkStart w:id="3267" w:name="_Toc51581087"/>
      <w:bookmarkStart w:id="3268" w:name="_Toc52356350"/>
      <w:bookmarkStart w:id="3269" w:name="_Toc55227920"/>
      <w:bookmarkStart w:id="3270" w:name="_Toc138323465"/>
      <w:bookmarkStart w:id="3271" w:name="_Toc139374603"/>
      <w:r w:rsidRPr="00EF5A96">
        <w:t>12.1.</w:t>
      </w:r>
      <w:r>
        <w:t>2</w:t>
      </w:r>
      <w:r w:rsidRPr="00EF5A96">
        <w:t>.2.4</w:t>
      </w:r>
      <w:r w:rsidRPr="00EF5A96">
        <w:tab/>
        <w:t>Notification notifyMOIAttributeValueChange</w:t>
      </w:r>
      <w:bookmarkEnd w:id="3264"/>
      <w:bookmarkEnd w:id="3265"/>
      <w:bookmarkEnd w:id="3266"/>
      <w:bookmarkEnd w:id="3267"/>
      <w:bookmarkEnd w:id="3268"/>
      <w:bookmarkEnd w:id="3269"/>
      <w:bookmarkEnd w:id="3270"/>
      <w:bookmarkEnd w:id="3271"/>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72" w:name="_Toc138323466"/>
      <w:bookmarkStart w:id="3273" w:name="_Toc139374604"/>
      <w:r w:rsidRPr="00EF5A96">
        <w:t>12.1.</w:t>
      </w:r>
      <w:r>
        <w:t>2</w:t>
      </w:r>
      <w:r w:rsidRPr="00EF5A96">
        <w:t>.2.</w:t>
      </w:r>
      <w:r>
        <w:t>5</w:t>
      </w:r>
      <w:r w:rsidRPr="00EF5A96">
        <w:tab/>
        <w:t>Notification notifyMOIChange</w:t>
      </w:r>
      <w:r>
        <w:t>s</w:t>
      </w:r>
      <w:bookmarkEnd w:id="3272"/>
      <w:bookmarkEnd w:id="3273"/>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274" w:name="_Toc26975728"/>
      <w:bookmarkStart w:id="3275" w:name="_Toc35856601"/>
      <w:bookmarkStart w:id="3276" w:name="_Toc44001487"/>
      <w:bookmarkStart w:id="3277" w:name="_Toc51581088"/>
      <w:bookmarkStart w:id="3278" w:name="_Toc52356351"/>
      <w:bookmarkStart w:id="3279" w:name="_Toc55227921"/>
      <w:bookmarkStart w:id="3280" w:name="_Toc138323467"/>
      <w:bookmarkStart w:id="3281" w:name="_Toc139374605"/>
      <w:r w:rsidRPr="00EF5A96">
        <w:t>12.1.</w:t>
      </w:r>
      <w:r>
        <w:t>2</w:t>
      </w:r>
      <w:r w:rsidRPr="00EF5A96">
        <w:t>.3</w:t>
      </w:r>
      <w:r w:rsidRPr="00EF5A96">
        <w:tab/>
        <w:t>Resources</w:t>
      </w:r>
      <w:bookmarkEnd w:id="3274"/>
      <w:bookmarkEnd w:id="3275"/>
      <w:bookmarkEnd w:id="3276"/>
      <w:bookmarkEnd w:id="3277"/>
      <w:bookmarkEnd w:id="3278"/>
      <w:bookmarkEnd w:id="3279"/>
      <w:bookmarkEnd w:id="3280"/>
      <w:bookmarkEnd w:id="3281"/>
    </w:p>
    <w:p w14:paraId="78EA1B19" w14:textId="77777777" w:rsidR="00623B86" w:rsidRPr="00EF5A96" w:rsidRDefault="00623B86" w:rsidP="00623B86">
      <w:pPr>
        <w:pStyle w:val="Heading5"/>
      </w:pPr>
      <w:bookmarkStart w:id="3282" w:name="_Toc26975729"/>
      <w:bookmarkStart w:id="3283" w:name="_Toc35856602"/>
      <w:bookmarkStart w:id="3284" w:name="_Toc44001488"/>
      <w:bookmarkStart w:id="3285" w:name="_Toc51581089"/>
      <w:bookmarkStart w:id="3286" w:name="_Toc52356352"/>
      <w:bookmarkStart w:id="3287" w:name="_Toc55227922"/>
      <w:bookmarkStart w:id="3288" w:name="_Toc138323468"/>
      <w:bookmarkStart w:id="3289" w:name="_Toc139374606"/>
      <w:r w:rsidRPr="00EF5A96">
        <w:t>12.1.</w:t>
      </w:r>
      <w:r>
        <w:t>2</w:t>
      </w:r>
      <w:r w:rsidRPr="00EF5A96">
        <w:t>.3.1</w:t>
      </w:r>
      <w:r w:rsidRPr="00EF5A96">
        <w:tab/>
        <w:t>Resource structure</w:t>
      </w:r>
      <w:bookmarkEnd w:id="3282"/>
      <w:bookmarkEnd w:id="3283"/>
      <w:bookmarkEnd w:id="3284"/>
      <w:bookmarkEnd w:id="3285"/>
      <w:bookmarkEnd w:id="3286"/>
      <w:bookmarkEnd w:id="3287"/>
      <w:bookmarkEnd w:id="3288"/>
      <w:bookmarkEnd w:id="3289"/>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90" w:name="_Toc26975730"/>
      <w:bookmarkStart w:id="3291" w:name="_Toc35856603"/>
      <w:bookmarkStart w:id="3292" w:name="_Toc44001489"/>
      <w:bookmarkStart w:id="3293" w:name="_Toc51581090"/>
      <w:bookmarkStart w:id="3294" w:name="_Toc52356353"/>
      <w:bookmarkStart w:id="3295" w:name="_Toc55227923"/>
      <w:bookmarkStart w:id="3296" w:name="_Toc138323469"/>
      <w:bookmarkStart w:id="3297" w:name="_Toc139374607"/>
      <w:r w:rsidRPr="00EF5A96">
        <w:t>12.1.</w:t>
      </w:r>
      <w:r>
        <w:t>2</w:t>
      </w:r>
      <w:r w:rsidRPr="00EF5A96">
        <w:t>.3.2</w:t>
      </w:r>
      <w:r w:rsidRPr="00EF5A96">
        <w:tab/>
        <w:t>Resource definitions</w:t>
      </w:r>
      <w:bookmarkEnd w:id="3290"/>
      <w:bookmarkEnd w:id="3291"/>
      <w:bookmarkEnd w:id="3292"/>
      <w:bookmarkEnd w:id="3293"/>
      <w:bookmarkEnd w:id="3294"/>
      <w:bookmarkEnd w:id="3295"/>
      <w:bookmarkEnd w:id="3296"/>
      <w:bookmarkEnd w:id="3297"/>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8" w:name="_Toc26975731"/>
      <w:bookmarkStart w:id="3299" w:name="_Toc35856604"/>
      <w:bookmarkStart w:id="3300" w:name="_Toc44001490"/>
      <w:bookmarkStart w:id="3301" w:name="_Toc51581091"/>
      <w:bookmarkStart w:id="3302" w:name="_Toc52356354"/>
      <w:bookmarkStart w:id="3303" w:name="_Toc55227924"/>
      <w:bookmarkStart w:id="3304" w:name="_Toc138323470"/>
      <w:bookmarkStart w:id="3305" w:name="_Toc139374608"/>
      <w:r w:rsidRPr="00EF5A96">
        <w:t>12.1.</w:t>
      </w:r>
      <w:r>
        <w:t>2</w:t>
      </w:r>
      <w:r w:rsidRPr="00EF5A96">
        <w:t>.4</w:t>
      </w:r>
      <w:r w:rsidRPr="00EF5A96">
        <w:tab/>
        <w:t>Data type definitions</w:t>
      </w:r>
      <w:bookmarkEnd w:id="3298"/>
      <w:bookmarkEnd w:id="3299"/>
      <w:bookmarkEnd w:id="3300"/>
      <w:bookmarkEnd w:id="3301"/>
      <w:bookmarkEnd w:id="3302"/>
      <w:bookmarkEnd w:id="3303"/>
      <w:bookmarkEnd w:id="3304"/>
      <w:bookmarkEnd w:id="3305"/>
    </w:p>
    <w:p w14:paraId="0E0C7A08" w14:textId="77777777" w:rsidR="00623B86" w:rsidRDefault="00623B86" w:rsidP="00623B86">
      <w:r>
        <w:t>See clause 12.1.1.4.</w:t>
      </w:r>
    </w:p>
    <w:p w14:paraId="0FB22BCC" w14:textId="77777777" w:rsidR="00623B86" w:rsidRDefault="00623B86" w:rsidP="00623B86">
      <w:pPr>
        <w:pStyle w:val="Heading3"/>
      </w:pPr>
      <w:bookmarkStart w:id="3306" w:name="_Toc11244599"/>
      <w:bookmarkStart w:id="3307" w:name="_Toc35856605"/>
      <w:bookmarkStart w:id="3308" w:name="_Toc44001491"/>
      <w:bookmarkStart w:id="3309" w:name="_Toc51581092"/>
      <w:bookmarkStart w:id="3310" w:name="_Toc52356355"/>
      <w:bookmarkStart w:id="3311" w:name="_Toc55227925"/>
      <w:bookmarkStart w:id="3312" w:name="_Toc138323471"/>
      <w:bookmarkStart w:id="3313" w:name="_Toc139374609"/>
      <w:bookmarkStart w:id="3314" w:name="_Toc11244600"/>
      <w:bookmarkStart w:id="3315" w:name="_Hlk23433710"/>
      <w:r w:rsidRPr="00CA32DA">
        <w:t>12.1.</w:t>
      </w:r>
      <w:r>
        <w:t>3</w:t>
      </w:r>
      <w:r w:rsidRPr="00CA32DA">
        <w:tab/>
        <w:t>YANG/Netconf-based solution set</w:t>
      </w:r>
      <w:bookmarkEnd w:id="3306"/>
      <w:bookmarkEnd w:id="3307"/>
      <w:bookmarkEnd w:id="3308"/>
      <w:bookmarkEnd w:id="3309"/>
      <w:bookmarkEnd w:id="3310"/>
      <w:bookmarkEnd w:id="3311"/>
      <w:bookmarkEnd w:id="3312"/>
      <w:bookmarkEnd w:id="3313"/>
    </w:p>
    <w:p w14:paraId="4146EF00" w14:textId="77777777" w:rsidR="00623B86" w:rsidRPr="00CA32DA" w:rsidRDefault="00623B86" w:rsidP="00623B86">
      <w:pPr>
        <w:pStyle w:val="Heading4"/>
      </w:pPr>
      <w:bookmarkStart w:id="3316" w:name="_Toc35856606"/>
      <w:bookmarkStart w:id="3317" w:name="_Toc44001492"/>
      <w:bookmarkStart w:id="3318" w:name="_Toc51581093"/>
      <w:bookmarkStart w:id="3319" w:name="_Toc52356356"/>
      <w:bookmarkStart w:id="3320" w:name="_Toc55227926"/>
      <w:bookmarkStart w:id="3321" w:name="_Toc138323472"/>
      <w:bookmarkStart w:id="3322" w:name="_Toc139374610"/>
      <w:r w:rsidRPr="00CA32DA">
        <w:t>12.1.</w:t>
      </w:r>
      <w:r>
        <w:t>3</w:t>
      </w:r>
      <w:r w:rsidRPr="00CA32DA">
        <w:t>.1</w:t>
      </w:r>
      <w:r w:rsidRPr="00CA32DA">
        <w:tab/>
        <w:t>Mapping of operations</w:t>
      </w:r>
      <w:bookmarkEnd w:id="3314"/>
      <w:bookmarkEnd w:id="3316"/>
      <w:bookmarkEnd w:id="3317"/>
      <w:bookmarkEnd w:id="3318"/>
      <w:bookmarkEnd w:id="3319"/>
      <w:bookmarkEnd w:id="3320"/>
      <w:bookmarkEnd w:id="3321"/>
      <w:bookmarkEnd w:id="3322"/>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23" w:name="_Toc35856607"/>
      <w:bookmarkStart w:id="3324" w:name="_Toc44001493"/>
      <w:bookmarkStart w:id="3325" w:name="_Toc51581094"/>
      <w:bookmarkStart w:id="3326" w:name="_Toc52356357"/>
      <w:bookmarkStart w:id="3327" w:name="_Toc55227927"/>
      <w:bookmarkStart w:id="3328" w:name="_Toc138323473"/>
      <w:bookmarkStart w:id="3329" w:name="_Toc139374611"/>
      <w:r>
        <w:t>12.</w:t>
      </w:r>
      <w:r w:rsidRPr="000D52DF">
        <w:t>1.</w:t>
      </w:r>
      <w:r>
        <w:t>3</w:t>
      </w:r>
      <w:r w:rsidRPr="000D52DF">
        <w:t>.1</w:t>
      </w:r>
      <w:r w:rsidRPr="000D52DF">
        <w:rPr>
          <w:rFonts w:hint="eastAsia"/>
        </w:rPr>
        <w:t>.1</w:t>
      </w:r>
      <w:r w:rsidRPr="000D52DF">
        <w:tab/>
        <w:t>Introduction</w:t>
      </w:r>
      <w:bookmarkEnd w:id="3323"/>
      <w:bookmarkEnd w:id="3324"/>
      <w:bookmarkEnd w:id="3325"/>
      <w:bookmarkEnd w:id="3326"/>
      <w:bookmarkEnd w:id="3327"/>
      <w:bookmarkEnd w:id="3328"/>
      <w:bookmarkEnd w:id="3329"/>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30" w:name="_Hlk20828920"/>
      <w:bookmarkStart w:id="3331" w:name="_Toc35856608"/>
      <w:bookmarkStart w:id="3332" w:name="_Toc44001494"/>
      <w:bookmarkStart w:id="3333" w:name="_Toc51581095"/>
      <w:bookmarkStart w:id="3334" w:name="_Toc52356358"/>
      <w:bookmarkStart w:id="3335" w:name="_Toc55227928"/>
      <w:bookmarkStart w:id="3336" w:name="_Toc138323474"/>
      <w:bookmarkStart w:id="3337" w:name="_Toc139374612"/>
      <w:r w:rsidRPr="00E40818">
        <w:t>12.1.</w:t>
      </w:r>
      <w:r>
        <w:t>3</w:t>
      </w:r>
      <w:r w:rsidRPr="00E40818">
        <w:t>.1.2</w:t>
      </w:r>
      <w:bookmarkEnd w:id="3330"/>
      <w:r w:rsidRPr="00E40818">
        <w:tab/>
        <w:t xml:space="preserve">Operation </w:t>
      </w:r>
      <w:bookmarkStart w:id="3338" w:name="MCCQCTEMPBM_00000105"/>
      <w:r w:rsidRPr="00506269">
        <w:rPr>
          <w:rFonts w:ascii="Courier New" w:hAnsi="Courier New" w:cs="Courier New"/>
        </w:rPr>
        <w:t>createMOI</w:t>
      </w:r>
      <w:bookmarkEnd w:id="3331"/>
      <w:bookmarkEnd w:id="3332"/>
      <w:bookmarkEnd w:id="3333"/>
      <w:bookmarkEnd w:id="3334"/>
      <w:bookmarkEnd w:id="3335"/>
      <w:bookmarkEnd w:id="3336"/>
      <w:bookmarkEnd w:id="3337"/>
      <w:bookmarkEnd w:id="3338"/>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9"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40" w:name="MCCQCTEMPBM_00000106"/>
      <w:r w:rsidRPr="00D8237F">
        <w:rPr>
          <w:rFonts w:ascii="Courier New" w:hAnsi="Courier New" w:cs="Courier New"/>
          <w:lang w:eastAsia="zh-CN"/>
        </w:rPr>
        <w:t>createMOI</w:t>
      </w:r>
      <w:bookmarkEnd w:id="3340"/>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9"/>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41" w:name="_Hlk21682885"/>
      <w:r>
        <w:rPr>
          <w:lang w:eastAsia="zh-CN"/>
        </w:rPr>
        <w:t>12.1.3.1.2-2</w:t>
      </w:r>
      <w:bookmarkEnd w:id="3341"/>
      <w:r>
        <w:rPr>
          <w:lang w:eastAsia="zh-CN"/>
        </w:rPr>
        <w:t xml:space="preserve">: </w:t>
      </w:r>
      <w:r w:rsidRPr="00253B2C">
        <w:rPr>
          <w:lang w:eastAsia="zh-CN"/>
        </w:rPr>
        <w:t xml:space="preserve">Mapping from IS </w:t>
      </w:r>
      <w:bookmarkStart w:id="3342" w:name="MCCQCTEMPBM_00000107"/>
      <w:r w:rsidRPr="00D8237F">
        <w:rPr>
          <w:rFonts w:ascii="Courier New" w:hAnsi="Courier New" w:cs="Courier New"/>
          <w:lang w:eastAsia="zh-CN"/>
        </w:rPr>
        <w:t>createMOI</w:t>
      </w:r>
      <w:bookmarkEnd w:id="3342"/>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43" w:name="OLE_LINK11"/>
            <w:bookmarkStart w:id="3344"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43"/>
            <w:bookmarkEnd w:id="3344"/>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5" w:name="_Hlk16869974"/>
      <w:bookmarkStart w:id="3346" w:name="MCCQCTEMPBM_00000108"/>
      <w:r w:rsidRPr="00506269">
        <w:rPr>
          <w:rFonts w:ascii="Courier New" w:eastAsia="SimSun" w:hAnsi="Courier New" w:cs="Courier New"/>
        </w:rPr>
        <w:t>ManagedElement</w:t>
      </w:r>
      <w:bookmarkEnd w:id="3345"/>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6"/>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7" w:name="_Toc35856609"/>
      <w:bookmarkStart w:id="3348" w:name="_Toc44001495"/>
      <w:bookmarkStart w:id="3349" w:name="_Toc51581096"/>
      <w:bookmarkStart w:id="3350" w:name="_Toc52356359"/>
      <w:bookmarkStart w:id="3351" w:name="_Toc55227929"/>
      <w:bookmarkStart w:id="3352" w:name="_Toc138323475"/>
      <w:bookmarkStart w:id="3353" w:name="_Toc139374613"/>
      <w:r>
        <w:t>12.</w:t>
      </w:r>
      <w:r w:rsidRPr="000E62E1">
        <w:t>1.</w:t>
      </w:r>
      <w:r>
        <w:t>3</w:t>
      </w:r>
      <w:r w:rsidRPr="00215D3C">
        <w:t>.1</w:t>
      </w:r>
      <w:r w:rsidRPr="00215D3C">
        <w:rPr>
          <w:rFonts w:hint="eastAsia"/>
        </w:rPr>
        <w:t>.</w:t>
      </w:r>
      <w:r w:rsidRPr="00215D3C">
        <w:t>3</w:t>
      </w:r>
      <w:r w:rsidRPr="00215D3C">
        <w:tab/>
        <w:t xml:space="preserve">Operation </w:t>
      </w:r>
      <w:bookmarkStart w:id="3354" w:name="MCCQCTEMPBM_00000109"/>
      <w:r w:rsidRPr="00506269">
        <w:rPr>
          <w:rFonts w:ascii="Courier New" w:hAnsi="Courier New" w:cs="Courier New"/>
        </w:rPr>
        <w:t>getMOIAttributes</w:t>
      </w:r>
      <w:bookmarkEnd w:id="3347"/>
      <w:bookmarkEnd w:id="3348"/>
      <w:bookmarkEnd w:id="3349"/>
      <w:bookmarkEnd w:id="3350"/>
      <w:bookmarkEnd w:id="3351"/>
      <w:bookmarkEnd w:id="3352"/>
      <w:bookmarkEnd w:id="3353"/>
      <w:bookmarkEnd w:id="3354"/>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5" w:name="MCCQCTEMPBM_00000110"/>
      <w:r w:rsidRPr="00506269">
        <w:rPr>
          <w:rFonts w:ascii="Courier New" w:eastAsia="SimSun" w:hAnsi="Courier New" w:cs="Courier New"/>
        </w:rPr>
        <w:t>baseObjectInstance</w:t>
      </w:r>
      <w:bookmarkEnd w:id="3355"/>
      <w:r w:rsidRPr="00977A00">
        <w:rPr>
          <w:rFonts w:eastAsia="SimSun"/>
        </w:rPr>
        <w:t xml:space="preserve"> , </w:t>
      </w:r>
      <w:r>
        <w:rPr>
          <w:rFonts w:eastAsia="SimSun"/>
        </w:rPr>
        <w:t>(</w:t>
      </w:r>
      <w:bookmarkStart w:id="3356"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6"/>
      <w:r w:rsidRPr="00977A00">
        <w:rPr>
          <w:rFonts w:eastAsia="SimSun"/>
        </w:rPr>
        <w:t xml:space="preserve">, </w:t>
      </w:r>
      <w:bookmarkStart w:id="3357" w:name="MCCQCTEMPBM_00000112"/>
      <w:r w:rsidRPr="00506269">
        <w:rPr>
          <w:rFonts w:ascii="Courier New" w:eastAsia="SimSun" w:hAnsi="Courier New" w:cs="Courier New"/>
        </w:rPr>
        <w:t>scope</w:t>
      </w:r>
      <w:bookmarkEnd w:id="3357"/>
      <w:r w:rsidRPr="00977A00">
        <w:rPr>
          <w:rFonts w:eastAsia="SimSun"/>
        </w:rPr>
        <w:t xml:space="preserve">, </w:t>
      </w:r>
      <w:bookmarkStart w:id="3358" w:name="MCCQCTEMPBM_00000113"/>
      <w:r w:rsidRPr="00506269">
        <w:rPr>
          <w:rFonts w:ascii="Courier New" w:eastAsia="SimSun" w:hAnsi="Courier New" w:cs="Courier New"/>
        </w:rPr>
        <w:t>level</w:t>
      </w:r>
      <w:bookmarkEnd w:id="3358"/>
      <w:r w:rsidRPr="00977A00">
        <w:rPr>
          <w:rFonts w:eastAsia="SimSun"/>
        </w:rPr>
        <w:t xml:space="preserve">  and </w:t>
      </w:r>
      <w:bookmarkStart w:id="3359" w:name="MCCQCTEMPBM_00000114"/>
      <w:r w:rsidRPr="00506269">
        <w:rPr>
          <w:rFonts w:ascii="Courier New" w:eastAsia="SimSun" w:hAnsi="Courier New" w:cs="Courier New"/>
        </w:rPr>
        <w:t>attributeListIn</w:t>
      </w:r>
      <w:bookmarkEnd w:id="3359"/>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60" w:name="MCCQCTEMPBM_00000115"/>
      <w:r w:rsidRPr="00506269">
        <w:rPr>
          <w:rFonts w:ascii="Courier New" w:eastAsia="SimSun" w:hAnsi="Courier New" w:cs="Courier New"/>
        </w:rPr>
        <w:t>BASE_ONLY</w:t>
      </w:r>
      <w:bookmarkEnd w:id="3360"/>
      <w:r w:rsidRPr="00977A00">
        <w:rPr>
          <w:rFonts w:eastAsia="SimSun"/>
        </w:rPr>
        <w:t xml:space="preserve"> and </w:t>
      </w:r>
      <w:bookmarkStart w:id="3361" w:name="MCCQCTEMPBM_00000116"/>
      <w:r w:rsidRPr="00506269">
        <w:rPr>
          <w:rFonts w:ascii="Courier New" w:eastAsia="SimSun" w:hAnsi="Courier New" w:cs="Courier New"/>
        </w:rPr>
        <w:t>BASE_ALL</w:t>
      </w:r>
      <w:bookmarkEnd w:id="3361"/>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62" w:name="MCCQCTEMPBM_00000117"/>
      <w:r w:rsidRPr="00506269">
        <w:rPr>
          <w:rFonts w:ascii="Courier New" w:eastAsia="SimSun" w:hAnsi="Courier New" w:cs="Courier New"/>
        </w:rPr>
        <w:t>BASE_NTH_LEVEL</w:t>
      </w:r>
      <w:bookmarkEnd w:id="3362"/>
      <w:r w:rsidRPr="00977A00">
        <w:rPr>
          <w:rFonts w:eastAsia="SimSun"/>
        </w:rPr>
        <w:t xml:space="preserve"> and </w:t>
      </w:r>
      <w:bookmarkStart w:id="3363" w:name="MCCQCTEMPBM_00000118"/>
      <w:r w:rsidRPr="00506269">
        <w:rPr>
          <w:rFonts w:ascii="Courier New" w:eastAsia="SimSun" w:hAnsi="Courier New" w:cs="Courier New"/>
        </w:rPr>
        <w:t>BASE_SUBTREE</w:t>
      </w:r>
      <w:bookmarkEnd w:id="3363"/>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4" w:name="MCCQCTEMPBM_00000119"/>
      <w:r w:rsidRPr="00D8237F">
        <w:rPr>
          <w:rFonts w:ascii="Courier New" w:hAnsi="Courier New" w:cs="Courier New"/>
        </w:rPr>
        <w:t>getMOIAttributes</w:t>
      </w:r>
      <w:bookmarkEnd w:id="3364"/>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5"/>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6" w:name="MCCQCTEMPBM_00000120"/>
      <w:r w:rsidRPr="00D8237F">
        <w:rPr>
          <w:rFonts w:ascii="Courier New" w:hAnsi="Courier New" w:cs="Courier New"/>
        </w:rPr>
        <w:t>getMOIAttributes</w:t>
      </w:r>
      <w:bookmarkEnd w:id="3366"/>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7"/>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8" w:name="MCCQCTEMPBM_00000121"/>
      <w:r w:rsidRPr="00AA0BEE">
        <w:rPr>
          <w:rFonts w:ascii="Courier New" w:hAnsi="Courier New" w:cs="Courier New"/>
        </w:rPr>
        <w:t>getMOIAttributes</w:t>
      </w:r>
      <w:bookmarkEnd w:id="3368"/>
      <w:r>
        <w:t xml:space="preserve"> for base object </w:t>
      </w:r>
      <w:bookmarkStart w:id="3369"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9"/>
      <w:r>
        <w:t>is mapped into the following &lt;get-config&gt; operation -</w:t>
      </w:r>
    </w:p>
    <w:p w14:paraId="491917E0" w14:textId="77777777" w:rsidR="00623B86" w:rsidRPr="00AA0BEE" w:rsidRDefault="00623B86" w:rsidP="00623B86">
      <w:pPr>
        <w:pStyle w:val="PL"/>
        <w:rPr>
          <w:sz w:val="18"/>
          <w:szCs w:val="18"/>
        </w:rPr>
      </w:pPr>
      <w:bookmarkStart w:id="3370" w:name="MCCQCTEMPBM_00000123"/>
      <w:r w:rsidRPr="00FC407B">
        <w:rPr>
          <w:rFonts w:cs="Courier New"/>
        </w:rPr>
        <w:t xml:space="preserve">     </w:t>
      </w:r>
      <w:bookmarkEnd w:id="3370"/>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71" w:name="MCCQCTEMPBM_00000124"/>
      <w:r w:rsidRPr="00AA0BEE">
        <w:rPr>
          <w:rFonts w:ascii="Courier New" w:hAnsi="Courier New" w:cs="Courier New"/>
        </w:rPr>
        <w:t>getMOIAttributes</w:t>
      </w:r>
      <w:bookmarkEnd w:id="3371"/>
      <w:r>
        <w:t xml:space="preserve"> for base object </w:t>
      </w:r>
      <w:bookmarkStart w:id="3372" w:name="MCCQCTEMPBM_00000125"/>
      <w:r w:rsidRPr="00AA0BEE">
        <w:rPr>
          <w:rFonts w:ascii="Courier New" w:hAnsi="Courier New" w:cs="Courier New"/>
        </w:rPr>
        <w:t>ManagedElement=myNode, scope = BASE_ALL, filter=, MeasurementControl.</w:t>
      </w:r>
      <w:bookmarkStart w:id="3373" w:name="_Hlk17128137"/>
      <w:r w:rsidRPr="00AA0BEE">
        <w:rPr>
          <w:rFonts w:ascii="Courier New" w:hAnsi="Courier New" w:cs="Courier New"/>
        </w:rPr>
        <w:t>pMAdministrativeState</w:t>
      </w:r>
      <w:bookmarkEnd w:id="3373"/>
      <w:r w:rsidRPr="00AA0BEE">
        <w:rPr>
          <w:rFonts w:ascii="Courier New" w:hAnsi="Courier New" w:cs="Courier New"/>
        </w:rPr>
        <w:t>=</w:t>
      </w:r>
      <w:bookmarkStart w:id="3374" w:name="_Hlk17128240"/>
      <w:r w:rsidRPr="00AA0BEE">
        <w:rPr>
          <w:rFonts w:ascii="Courier New" w:hAnsi="Courier New" w:cs="Courier New"/>
        </w:rPr>
        <w:t>UNLOCKED</w:t>
      </w:r>
      <w:bookmarkEnd w:id="3374"/>
      <w:r w:rsidRPr="00AA0BEE">
        <w:rPr>
          <w:rFonts w:ascii="Courier New" w:hAnsi="Courier New" w:cs="Courier New"/>
        </w:rPr>
        <w:t>, attributesListIn=empty</w:t>
      </w:r>
      <w:bookmarkEnd w:id="3372"/>
      <w:r>
        <w:t xml:space="preserve">. </w:t>
      </w:r>
    </w:p>
    <w:p w14:paraId="7ED21621" w14:textId="77777777" w:rsidR="00623B86" w:rsidRPr="00AA0BEE" w:rsidRDefault="00623B86" w:rsidP="00623B86">
      <w:pPr>
        <w:pStyle w:val="PL"/>
        <w:rPr>
          <w:rFonts w:cs="Courier New"/>
          <w:sz w:val="18"/>
          <w:szCs w:val="18"/>
        </w:rPr>
      </w:pPr>
      <w:bookmarkStart w:id="3375"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5"/>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6" w:name="MCCQCTEMPBM_00000127"/>
      <w:r w:rsidRPr="00AA0BEE">
        <w:rPr>
          <w:rFonts w:ascii="Courier New" w:hAnsi="Courier New" w:cs="Courier New"/>
        </w:rPr>
        <w:t>getMOIAttributes</w:t>
      </w:r>
      <w:bookmarkEnd w:id="3376"/>
      <w:r>
        <w:t xml:space="preserve"> for base object </w:t>
      </w:r>
      <w:bookmarkStart w:id="3377"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7"/>
      <w:r>
        <w:t xml:space="preserve">. </w:t>
      </w:r>
    </w:p>
    <w:p w14:paraId="0B35AA89" w14:textId="77777777" w:rsidR="00623B86" w:rsidRPr="00AA0BEE" w:rsidRDefault="00623B86" w:rsidP="00623B86">
      <w:pPr>
        <w:pStyle w:val="PL"/>
        <w:rPr>
          <w:rFonts w:cs="Courier New"/>
          <w:sz w:val="18"/>
        </w:rPr>
      </w:pPr>
      <w:bookmarkStart w:id="3378"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8"/>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9" w:name="MCCQCTEMPBM_00000130"/>
      <w:r w:rsidRPr="00AA0BEE">
        <w:rPr>
          <w:rFonts w:ascii="Courier New" w:hAnsi="Courier New" w:cs="Courier New"/>
        </w:rPr>
        <w:t xml:space="preserve">getMOIAttributes </w:t>
      </w:r>
      <w:bookmarkEnd w:id="3379"/>
      <w:r>
        <w:t xml:space="preserve">for base object </w:t>
      </w:r>
      <w:bookmarkStart w:id="3380" w:name="MCCQCTEMPBM_00000131"/>
      <w:r w:rsidRPr="00AA0BEE">
        <w:rPr>
          <w:rFonts w:ascii="Courier New" w:hAnsi="Courier New" w:cs="Courier New"/>
        </w:rPr>
        <w:t>ManagedElement=myNode, scope = BASE_NTH_LEVEL, level=2, filter=none, attributesListIn=empty</w:t>
      </w:r>
      <w:bookmarkEnd w:id="3380"/>
      <w:r>
        <w:t xml:space="preserve">. </w:t>
      </w:r>
    </w:p>
    <w:p w14:paraId="1C8F41DB" w14:textId="77777777" w:rsidR="00623B86" w:rsidRPr="00AA0BEE" w:rsidRDefault="00623B86" w:rsidP="00623B86">
      <w:pPr>
        <w:pStyle w:val="PL"/>
        <w:rPr>
          <w:rFonts w:cs="Courier New"/>
          <w:sz w:val="18"/>
        </w:rPr>
      </w:pPr>
      <w:bookmarkStart w:id="3381"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81"/>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82" w:name="_Toc35856610"/>
      <w:bookmarkStart w:id="3383" w:name="_Toc44001496"/>
      <w:bookmarkStart w:id="3384" w:name="_Toc51581097"/>
      <w:bookmarkStart w:id="3385" w:name="_Toc52356360"/>
      <w:bookmarkStart w:id="3386" w:name="_Toc55227930"/>
      <w:bookmarkStart w:id="3387" w:name="_Toc138323476"/>
      <w:bookmarkStart w:id="3388" w:name="_Toc139374614"/>
      <w:r w:rsidRPr="00DA2CEE">
        <w:t>12.1.</w:t>
      </w:r>
      <w:r>
        <w:t>3</w:t>
      </w:r>
      <w:r w:rsidRPr="00DA2CEE">
        <w:t>.1.4</w:t>
      </w:r>
      <w:r w:rsidRPr="00DA2CEE">
        <w:tab/>
        <w:t xml:space="preserve">Operation </w:t>
      </w:r>
      <w:bookmarkStart w:id="3389" w:name="MCCQCTEMPBM_00000133"/>
      <w:r w:rsidRPr="00AA0BEE">
        <w:rPr>
          <w:rFonts w:ascii="Courier New" w:hAnsi="Courier New" w:cs="Courier New"/>
        </w:rPr>
        <w:t>modifyMOIAttributes</w:t>
      </w:r>
      <w:bookmarkEnd w:id="3382"/>
      <w:bookmarkEnd w:id="3383"/>
      <w:bookmarkEnd w:id="3384"/>
      <w:bookmarkEnd w:id="3385"/>
      <w:bookmarkEnd w:id="3386"/>
      <w:bookmarkEnd w:id="3387"/>
      <w:bookmarkEnd w:id="3388"/>
      <w:bookmarkEnd w:id="3389"/>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90" w:name="MCCQCTEMPBM_00000134"/>
      <w:r w:rsidRPr="00D8237F">
        <w:rPr>
          <w:rFonts w:ascii="Courier New" w:eastAsia="SimSun" w:hAnsi="Courier New" w:cs="Courier New"/>
        </w:rPr>
        <w:t>modifyMOIAttributes</w:t>
      </w:r>
      <w:bookmarkEnd w:id="3390"/>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91" w:name="_Hlk21681673"/>
      <w:r>
        <w:rPr>
          <w:rFonts w:eastAsia="SimSun"/>
        </w:rPr>
        <w:t>12.1.3.1.4-2</w:t>
      </w:r>
      <w:bookmarkEnd w:id="3391"/>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92" w:name="_Toc35856611"/>
      <w:bookmarkStart w:id="3393" w:name="_Toc44001497"/>
      <w:bookmarkStart w:id="3394" w:name="_Toc51581098"/>
      <w:bookmarkStart w:id="3395" w:name="_Toc52356361"/>
      <w:bookmarkStart w:id="3396" w:name="_Toc55227931"/>
      <w:bookmarkStart w:id="3397" w:name="_Toc138323477"/>
      <w:bookmarkStart w:id="3398" w:name="_Toc139374615"/>
      <w:r w:rsidRPr="00F05F7B">
        <w:t>12.1.</w:t>
      </w:r>
      <w:r>
        <w:t>3</w:t>
      </w:r>
      <w:r w:rsidRPr="00F05F7B">
        <w:rPr>
          <w:rFonts w:hint="eastAsia"/>
        </w:rPr>
        <w:t>.1</w:t>
      </w:r>
      <w:r w:rsidRPr="00F05F7B">
        <w:t>.5</w:t>
      </w:r>
      <w:r w:rsidRPr="00F05F7B">
        <w:tab/>
        <w:t xml:space="preserve">Operation </w:t>
      </w:r>
      <w:bookmarkStart w:id="3399" w:name="MCCQCTEMPBM_00000135"/>
      <w:r w:rsidRPr="00AA0BEE">
        <w:rPr>
          <w:rFonts w:ascii="Courier New" w:hAnsi="Courier New" w:cs="Courier New"/>
        </w:rPr>
        <w:t>deleteMOI</w:t>
      </w:r>
      <w:bookmarkEnd w:id="3392"/>
      <w:bookmarkEnd w:id="3393"/>
      <w:bookmarkEnd w:id="3394"/>
      <w:bookmarkEnd w:id="3395"/>
      <w:bookmarkEnd w:id="3396"/>
      <w:bookmarkEnd w:id="3397"/>
      <w:bookmarkEnd w:id="3398"/>
      <w:bookmarkEnd w:id="3399"/>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400" w:name="MCCQCTEMPBM_00000136"/>
      <w:r w:rsidRPr="00D8237F">
        <w:rPr>
          <w:rFonts w:ascii="Courier New" w:hAnsi="Courier New" w:cs="Courier New"/>
        </w:rPr>
        <w:t>deleteMOI</w:t>
      </w:r>
      <w:bookmarkEnd w:id="340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01" w:name="_Hlk21682386"/>
      <w:r>
        <w:rPr>
          <w:rFonts w:eastAsia="SimSun"/>
        </w:rPr>
        <w:t>12.1.3.1.5-2</w:t>
      </w:r>
      <w:bookmarkEnd w:id="3401"/>
      <w:r>
        <w:rPr>
          <w:rFonts w:eastAsia="SimSun"/>
        </w:rPr>
        <w:t xml:space="preserve">: Mapping of IS </w:t>
      </w:r>
      <w:bookmarkStart w:id="3402" w:name="MCCQCTEMPBM_00000137"/>
      <w:r w:rsidRPr="00D8237F">
        <w:rPr>
          <w:rFonts w:ascii="Courier New" w:hAnsi="Courier New" w:cs="Courier New"/>
        </w:rPr>
        <w:t>deleteMOI</w:t>
      </w:r>
      <w:bookmarkEnd w:id="340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03" w:name="_Hlk31808864"/>
            <w:r w:rsidRPr="00AF18E4">
              <w:rPr>
                <w:rFonts w:ascii="Arial" w:eastAsia="SimSun" w:hAnsi="Arial" w:cs="Arial"/>
                <w:sz w:val="18"/>
                <w:szCs w:val="18"/>
                <w:lang w:eastAsia="zh-CN"/>
              </w:rPr>
              <w:t>deletionList</w:t>
            </w:r>
            <w:bookmarkEnd w:id="3403"/>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4" w:name="_Toc138323478"/>
      <w:bookmarkStart w:id="3405" w:name="_Toc139374616"/>
      <w:bookmarkEnd w:id="3315"/>
      <w:r w:rsidRPr="007E0ADD">
        <w:t>12.1.3.</w:t>
      </w:r>
      <w:r>
        <w:t>2</w:t>
      </w:r>
      <w:r w:rsidRPr="007E0ADD">
        <w:tab/>
        <w:t>Mapping of notifications</w:t>
      </w:r>
      <w:bookmarkEnd w:id="3404"/>
      <w:bookmarkEnd w:id="3405"/>
    </w:p>
    <w:p w14:paraId="7694ABD9" w14:textId="77777777" w:rsidR="00623B86" w:rsidRPr="007E0ADD" w:rsidRDefault="00623B86" w:rsidP="00623B86">
      <w:pPr>
        <w:pStyle w:val="Heading5"/>
      </w:pPr>
      <w:bookmarkStart w:id="3406" w:name="_Toc138323479"/>
      <w:bookmarkStart w:id="3407" w:name="_Toc139374617"/>
      <w:r w:rsidRPr="007E0ADD">
        <w:t>12.1.3.</w:t>
      </w:r>
      <w:r>
        <w:t>2</w:t>
      </w:r>
      <w:r w:rsidRPr="007E0ADD">
        <w:t>.1</w:t>
      </w:r>
      <w:r w:rsidRPr="007E0ADD">
        <w:tab/>
        <w:t>Introduction</w:t>
      </w:r>
      <w:bookmarkEnd w:id="3406"/>
      <w:bookmarkEnd w:id="3407"/>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8"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8"/>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9"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9"/>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10"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10"/>
    </w:p>
    <w:p w14:paraId="2E20B2A4" w14:textId="77777777" w:rsidR="00623B86" w:rsidRPr="004A750A" w:rsidRDefault="00623B86" w:rsidP="00623B86">
      <w:pPr>
        <w:rPr>
          <w:lang w:eastAsia="zh-CN"/>
        </w:rPr>
      </w:pPr>
      <w:bookmarkStart w:id="3411"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12" w:name="_Toc138323480"/>
      <w:bookmarkStart w:id="3413" w:name="_Toc139374618"/>
      <w:r>
        <w:t>12.1.3.2</w:t>
      </w:r>
      <w:r w:rsidRPr="00EF5A96">
        <w:t>.</w:t>
      </w:r>
      <w:r>
        <w:t>5</w:t>
      </w:r>
      <w:r w:rsidRPr="00EF5A96">
        <w:tab/>
        <w:t>Notification notifyMOIChange</w:t>
      </w:r>
      <w:r>
        <w:t>s</w:t>
      </w:r>
      <w:bookmarkEnd w:id="3411"/>
      <w:bookmarkEnd w:id="3412"/>
      <w:bookmarkEnd w:id="3413"/>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4"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5" w:name="MCCQCTEMPBM_00000138"/>
      <w:bookmarkEnd w:id="3414"/>
    </w:p>
    <w:p w14:paraId="078C6751" w14:textId="77777777" w:rsidR="00623B86" w:rsidRDefault="00623B86" w:rsidP="00623B86">
      <w:pPr>
        <w:rPr>
          <w:noProof/>
          <w:lang w:val="en-US" w:eastAsia="zh-CN"/>
        </w:rPr>
      </w:pPr>
      <w:bookmarkStart w:id="3416" w:name="_Hlk90482509"/>
      <w:bookmarkEnd w:id="3415"/>
    </w:p>
    <w:p w14:paraId="306442F4" w14:textId="77777777" w:rsidR="00623B86" w:rsidRDefault="00623B86" w:rsidP="00623B86">
      <w:pPr>
        <w:rPr>
          <w:noProof/>
          <w:lang w:val="en-US" w:eastAsia="zh-CN"/>
        </w:rPr>
      </w:pPr>
      <w:r>
        <w:rPr>
          <w:noProof/>
          <w:lang w:val="en-US" w:eastAsia="zh-CN"/>
        </w:rPr>
        <w:t>Case 2: Deletion of an MOI is reported with:</w:t>
      </w:r>
    </w:p>
    <w:bookmarkEnd w:id="3416"/>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7"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8"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8"/>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9" w:name="_Hlk102157877"/>
      <w:bookmarkStart w:id="3420"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9"/>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20"/>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7"/>
    </w:p>
    <w:p w14:paraId="7280A0AA" w14:textId="77777777" w:rsidR="00623B86" w:rsidRPr="005E3C9D" w:rsidRDefault="00623B86" w:rsidP="00623B86">
      <w:pPr>
        <w:pStyle w:val="Heading4"/>
      </w:pPr>
      <w:bookmarkStart w:id="3421" w:name="_Toc122452394"/>
      <w:bookmarkStart w:id="3422" w:name="_Toc138323481"/>
      <w:bookmarkStart w:id="3423" w:name="_Toc139374619"/>
      <w:r w:rsidRPr="005E3C9D">
        <w:t>12.1.3.</w:t>
      </w:r>
      <w:r>
        <w:t>3</w:t>
      </w:r>
      <w:r w:rsidRPr="005E3C9D">
        <w:tab/>
      </w:r>
      <w:bookmarkEnd w:id="3421"/>
      <w:r w:rsidRPr="005E3C9D">
        <w:t>Netconf Server behavior</w:t>
      </w:r>
      <w:bookmarkEnd w:id="3422"/>
      <w:bookmarkEnd w:id="3423"/>
    </w:p>
    <w:p w14:paraId="4BA091CB" w14:textId="77777777" w:rsidR="00623B86" w:rsidRPr="005E3C9D" w:rsidRDefault="00623B86" w:rsidP="00623B86">
      <w:pPr>
        <w:pStyle w:val="Heading5"/>
      </w:pPr>
      <w:bookmarkStart w:id="3424" w:name="_Toc122452395"/>
      <w:bookmarkStart w:id="3425" w:name="_Toc138323482"/>
      <w:bookmarkStart w:id="3426" w:name="_Toc139374620"/>
      <w:r w:rsidRPr="005E3C9D">
        <w:t>12.1.3.</w:t>
      </w:r>
      <w:r>
        <w:t>3</w:t>
      </w:r>
      <w:r w:rsidRPr="005E3C9D">
        <w:t>.1</w:t>
      </w:r>
      <w:r w:rsidRPr="005E3C9D">
        <w:tab/>
        <w:t>Introduction</w:t>
      </w:r>
      <w:bookmarkEnd w:id="3424"/>
      <w:bookmarkEnd w:id="3425"/>
      <w:bookmarkEnd w:id="3426"/>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7" w:name="_Toc138323483"/>
      <w:bookmarkStart w:id="3428" w:name="_Toc139374621"/>
      <w:r w:rsidRPr="005E3C9D">
        <w:t>12.1.3.</w:t>
      </w:r>
      <w:r>
        <w:t>3</w:t>
      </w:r>
      <w:r w:rsidRPr="005E3C9D">
        <w:t>.</w:t>
      </w:r>
      <w:r>
        <w:t>2</w:t>
      </w:r>
      <w:r w:rsidRPr="005E3C9D">
        <w:tab/>
        <w:t>Implement IETF RFC 6243: “With-defaults Capability for NETCONF”</w:t>
      </w:r>
      <w:bookmarkEnd w:id="3427"/>
      <w:bookmarkEnd w:id="3428"/>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9" w:name="_Toc20494664"/>
      <w:bookmarkStart w:id="3430" w:name="_Toc26975732"/>
      <w:bookmarkStart w:id="3431" w:name="_Toc35856612"/>
      <w:bookmarkStart w:id="3432" w:name="_Toc44001498"/>
      <w:bookmarkStart w:id="3433" w:name="_Toc51581099"/>
      <w:bookmarkStart w:id="3434" w:name="_Toc52356362"/>
      <w:bookmarkStart w:id="3435" w:name="_Toc55227932"/>
      <w:bookmarkStart w:id="3436" w:name="_Toc138323484"/>
      <w:bookmarkStart w:id="3437" w:name="_Toc139374622"/>
      <w:r>
        <w:rPr>
          <w:lang w:eastAsia="zh-CN"/>
        </w:rPr>
        <w:t>12.2</w:t>
      </w:r>
      <w:r w:rsidRPr="00215D3C">
        <w:rPr>
          <w:lang w:eastAsia="zh-CN"/>
        </w:rPr>
        <w:tab/>
      </w:r>
      <w:r>
        <w:rPr>
          <w:lang w:eastAsia="zh-CN"/>
        </w:rPr>
        <w:t>Generic fault supervision management service</w:t>
      </w:r>
      <w:bookmarkEnd w:id="3429"/>
      <w:bookmarkEnd w:id="3430"/>
      <w:bookmarkEnd w:id="3431"/>
      <w:bookmarkEnd w:id="3432"/>
      <w:bookmarkEnd w:id="3433"/>
      <w:bookmarkEnd w:id="3434"/>
      <w:bookmarkEnd w:id="3435"/>
      <w:bookmarkEnd w:id="3436"/>
      <w:bookmarkEnd w:id="3437"/>
    </w:p>
    <w:p w14:paraId="27066330" w14:textId="77777777" w:rsidR="00623B86" w:rsidRDefault="00623B86" w:rsidP="00623B86">
      <w:pPr>
        <w:pStyle w:val="Heading3"/>
      </w:pPr>
      <w:bookmarkStart w:id="3438" w:name="_Toc20494665"/>
      <w:bookmarkStart w:id="3439" w:name="_Toc26975733"/>
      <w:bookmarkStart w:id="3440" w:name="_Toc35856613"/>
      <w:bookmarkStart w:id="3441" w:name="_Toc44001499"/>
      <w:bookmarkStart w:id="3442" w:name="_Toc51581100"/>
      <w:bookmarkStart w:id="3443" w:name="_Toc52356363"/>
      <w:bookmarkStart w:id="3444" w:name="_Toc55227933"/>
      <w:bookmarkStart w:id="3445" w:name="_Toc138323485"/>
      <w:bookmarkStart w:id="3446" w:name="_Toc139374623"/>
      <w:r>
        <w:t>12.2</w:t>
      </w:r>
      <w:r w:rsidRPr="00215D3C">
        <w:t>.1</w:t>
      </w:r>
      <w:r w:rsidRPr="00215D3C">
        <w:tab/>
      </w:r>
      <w:r>
        <w:t>RESTful HTTP-based solution set</w:t>
      </w:r>
      <w:bookmarkEnd w:id="3438"/>
      <w:bookmarkEnd w:id="3439"/>
      <w:bookmarkEnd w:id="3440"/>
      <w:bookmarkEnd w:id="3441"/>
      <w:bookmarkEnd w:id="3442"/>
      <w:bookmarkEnd w:id="3443"/>
      <w:bookmarkEnd w:id="3444"/>
      <w:bookmarkEnd w:id="3445"/>
      <w:bookmarkEnd w:id="3446"/>
    </w:p>
    <w:p w14:paraId="3B17E282" w14:textId="77777777" w:rsidR="00623B86" w:rsidRPr="00215D3C" w:rsidRDefault="00623B86" w:rsidP="00623B86">
      <w:pPr>
        <w:pStyle w:val="Heading4"/>
      </w:pPr>
      <w:bookmarkStart w:id="3447" w:name="_Toc20494666"/>
      <w:bookmarkStart w:id="3448" w:name="_Toc26975734"/>
      <w:bookmarkStart w:id="3449" w:name="_Toc35856614"/>
      <w:bookmarkStart w:id="3450" w:name="_Toc44001500"/>
      <w:bookmarkStart w:id="3451" w:name="_Toc51581101"/>
      <w:bookmarkStart w:id="3452" w:name="_Toc52356364"/>
      <w:bookmarkStart w:id="3453" w:name="_Toc55227934"/>
      <w:bookmarkStart w:id="3454" w:name="_Toc138323486"/>
      <w:bookmarkStart w:id="3455" w:name="_Toc139374624"/>
      <w:r>
        <w:t>12.</w:t>
      </w:r>
      <w:r w:rsidRPr="00E4679E">
        <w:t>2.1</w:t>
      </w:r>
      <w:r>
        <w:t>.</w:t>
      </w:r>
      <w:r w:rsidRPr="00215D3C">
        <w:t>1</w:t>
      </w:r>
      <w:r w:rsidRPr="00215D3C">
        <w:tab/>
        <w:t>Mapping of operations</w:t>
      </w:r>
      <w:bookmarkEnd w:id="3447"/>
      <w:bookmarkEnd w:id="3448"/>
      <w:bookmarkEnd w:id="3449"/>
      <w:bookmarkEnd w:id="3450"/>
      <w:bookmarkEnd w:id="3451"/>
      <w:bookmarkEnd w:id="3452"/>
      <w:bookmarkEnd w:id="3453"/>
      <w:bookmarkEnd w:id="3454"/>
      <w:bookmarkEnd w:id="3455"/>
    </w:p>
    <w:p w14:paraId="1E59664D" w14:textId="77777777" w:rsidR="00623B86" w:rsidRPr="00215D3C" w:rsidRDefault="00623B86" w:rsidP="00623B86">
      <w:pPr>
        <w:pStyle w:val="Heading5"/>
      </w:pPr>
      <w:bookmarkStart w:id="3456" w:name="_Toc20494667"/>
      <w:bookmarkStart w:id="3457" w:name="_Toc26975735"/>
      <w:bookmarkStart w:id="3458" w:name="_Toc35856615"/>
      <w:bookmarkStart w:id="3459" w:name="_Toc44001501"/>
      <w:bookmarkStart w:id="3460" w:name="_Toc51581102"/>
      <w:bookmarkStart w:id="3461" w:name="_Toc52356365"/>
      <w:bookmarkStart w:id="3462" w:name="_Toc55227935"/>
      <w:bookmarkStart w:id="3463" w:name="_Toc138323487"/>
      <w:bookmarkStart w:id="3464" w:name="_Toc139374625"/>
      <w:r>
        <w:rPr>
          <w:lang w:eastAsia="zh-CN"/>
        </w:rPr>
        <w:t>12.</w:t>
      </w:r>
      <w:r w:rsidRPr="00E4679E">
        <w:rPr>
          <w:lang w:eastAsia="zh-CN"/>
        </w:rPr>
        <w:t>2.1</w:t>
      </w:r>
      <w:r w:rsidRPr="00215D3C">
        <w:t>.1.1</w:t>
      </w:r>
      <w:r w:rsidRPr="00215D3C">
        <w:tab/>
        <w:t>Introduction</w:t>
      </w:r>
      <w:bookmarkEnd w:id="3456"/>
      <w:bookmarkEnd w:id="3457"/>
      <w:bookmarkEnd w:id="3458"/>
      <w:bookmarkEnd w:id="3459"/>
      <w:bookmarkEnd w:id="3460"/>
      <w:bookmarkEnd w:id="3461"/>
      <w:bookmarkEnd w:id="3462"/>
      <w:bookmarkEnd w:id="3463"/>
      <w:bookmarkEnd w:id="3464"/>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5"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5"/>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6" w:name="_Toc20494668"/>
      <w:bookmarkStart w:id="3467" w:name="_Toc26975736"/>
      <w:bookmarkStart w:id="3468" w:name="_Toc35856616"/>
      <w:bookmarkStart w:id="3469" w:name="_Toc44001502"/>
      <w:bookmarkStart w:id="3470" w:name="_Toc51581103"/>
      <w:bookmarkStart w:id="3471" w:name="_Toc52356366"/>
      <w:bookmarkStart w:id="3472" w:name="_Toc55227936"/>
      <w:bookmarkStart w:id="3473" w:name="_Toc138323488"/>
      <w:bookmarkStart w:id="3474" w:name="_Toc139374626"/>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6"/>
      <w:bookmarkEnd w:id="3467"/>
      <w:bookmarkEnd w:id="3468"/>
      <w:bookmarkEnd w:id="3469"/>
      <w:bookmarkEnd w:id="3470"/>
      <w:bookmarkEnd w:id="3471"/>
      <w:bookmarkEnd w:id="3472"/>
      <w:bookmarkEnd w:id="3473"/>
      <w:bookmarkEnd w:id="3474"/>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5"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5"/>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6" w:name="_Toc20494669"/>
      <w:bookmarkStart w:id="3477" w:name="_Toc26975737"/>
      <w:bookmarkStart w:id="3478" w:name="_Toc35856617"/>
      <w:bookmarkStart w:id="3479" w:name="_Toc44001503"/>
      <w:bookmarkStart w:id="3480" w:name="_Toc51581104"/>
      <w:bookmarkStart w:id="3481" w:name="_Toc52356367"/>
      <w:bookmarkStart w:id="3482" w:name="_Toc55227937"/>
      <w:bookmarkStart w:id="3483" w:name="_Toc138323489"/>
      <w:bookmarkStart w:id="3484" w:name="_Toc139374627"/>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6"/>
      <w:bookmarkEnd w:id="3477"/>
      <w:bookmarkEnd w:id="3478"/>
      <w:bookmarkEnd w:id="3479"/>
      <w:bookmarkEnd w:id="3480"/>
      <w:bookmarkEnd w:id="3481"/>
      <w:bookmarkEnd w:id="3482"/>
      <w:bookmarkEnd w:id="3483"/>
      <w:bookmarkEnd w:id="3484"/>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5"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5"/>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6" w:name="_Toc20494670"/>
      <w:bookmarkStart w:id="3487" w:name="_Toc26975738"/>
      <w:bookmarkStart w:id="3488" w:name="_Toc35856618"/>
      <w:bookmarkStart w:id="3489" w:name="_Toc44001504"/>
      <w:bookmarkStart w:id="3490" w:name="_Toc51581105"/>
      <w:bookmarkStart w:id="3491" w:name="_Toc52356368"/>
      <w:bookmarkStart w:id="3492" w:name="_Toc55227938"/>
      <w:bookmarkStart w:id="3493" w:name="_Toc138323490"/>
      <w:bookmarkStart w:id="3494" w:name="_Toc139374628"/>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6"/>
      <w:bookmarkEnd w:id="3487"/>
      <w:bookmarkEnd w:id="3488"/>
      <w:bookmarkEnd w:id="3489"/>
      <w:bookmarkEnd w:id="3490"/>
      <w:bookmarkEnd w:id="3491"/>
      <w:bookmarkEnd w:id="3492"/>
      <w:bookmarkEnd w:id="3493"/>
      <w:bookmarkEnd w:id="3494"/>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5"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5"/>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6" w:name="_Toc20494671"/>
      <w:bookmarkStart w:id="3497" w:name="_Toc26975739"/>
      <w:bookmarkStart w:id="3498" w:name="_Toc35856619"/>
      <w:bookmarkStart w:id="3499" w:name="_Toc44001505"/>
      <w:bookmarkStart w:id="3500" w:name="_Toc51581106"/>
      <w:bookmarkStart w:id="3501" w:name="_Toc52356369"/>
      <w:bookmarkStart w:id="3502" w:name="_Toc55227939"/>
      <w:bookmarkStart w:id="3503" w:name="_Toc138323491"/>
      <w:bookmarkStart w:id="3504" w:name="_Toc139374629"/>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6"/>
      <w:bookmarkEnd w:id="3497"/>
      <w:bookmarkEnd w:id="3498"/>
      <w:bookmarkEnd w:id="3499"/>
      <w:bookmarkEnd w:id="3500"/>
      <w:bookmarkEnd w:id="3501"/>
      <w:bookmarkEnd w:id="3502"/>
      <w:bookmarkEnd w:id="3503"/>
      <w:bookmarkEnd w:id="3504"/>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5"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5"/>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6" w:name="_Toc20494672"/>
      <w:bookmarkStart w:id="3507" w:name="_Toc26975740"/>
      <w:bookmarkStart w:id="3508" w:name="_Toc35856620"/>
      <w:bookmarkStart w:id="3509" w:name="_Toc44001506"/>
      <w:bookmarkStart w:id="3510" w:name="_Toc51581107"/>
      <w:bookmarkStart w:id="3511" w:name="_Toc52356370"/>
      <w:bookmarkStart w:id="3512" w:name="_Toc55227940"/>
      <w:bookmarkStart w:id="3513" w:name="_Toc138323492"/>
      <w:bookmarkStart w:id="3514" w:name="_Toc139374630"/>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6"/>
      <w:bookmarkEnd w:id="3507"/>
      <w:bookmarkEnd w:id="3508"/>
      <w:bookmarkEnd w:id="3509"/>
      <w:bookmarkEnd w:id="3510"/>
      <w:bookmarkEnd w:id="3511"/>
      <w:bookmarkEnd w:id="3512"/>
      <w:bookmarkEnd w:id="3513"/>
      <w:bookmarkEnd w:id="3514"/>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5"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5"/>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6" w:name="_Toc20494673"/>
      <w:bookmarkStart w:id="3517" w:name="_Toc26975741"/>
      <w:bookmarkStart w:id="3518" w:name="_Toc35856621"/>
      <w:bookmarkStart w:id="3519" w:name="_Toc44001507"/>
      <w:bookmarkStart w:id="3520" w:name="_Toc51581108"/>
      <w:bookmarkStart w:id="3521" w:name="_Toc52356371"/>
      <w:bookmarkStart w:id="3522" w:name="_Toc55227941"/>
      <w:bookmarkStart w:id="3523" w:name="_Toc138323493"/>
      <w:bookmarkStart w:id="3524" w:name="_Toc139374631"/>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6"/>
      <w:bookmarkEnd w:id="3517"/>
      <w:bookmarkEnd w:id="3518"/>
      <w:bookmarkEnd w:id="3519"/>
      <w:bookmarkEnd w:id="3520"/>
      <w:bookmarkEnd w:id="3521"/>
      <w:bookmarkEnd w:id="3522"/>
      <w:bookmarkEnd w:id="3523"/>
      <w:bookmarkEnd w:id="3524"/>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5"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5"/>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6" w:name="_Toc20494674"/>
      <w:bookmarkStart w:id="3527" w:name="_Toc26975742"/>
      <w:bookmarkStart w:id="3528" w:name="_Toc35856622"/>
      <w:bookmarkStart w:id="3529" w:name="_Toc44001508"/>
      <w:bookmarkStart w:id="3530" w:name="_Toc51581109"/>
      <w:bookmarkStart w:id="3531" w:name="_Toc52356372"/>
      <w:bookmarkStart w:id="3532" w:name="_Toc55227942"/>
      <w:bookmarkStart w:id="3533" w:name="_Toc138323494"/>
      <w:bookmarkStart w:id="3534" w:name="_Toc13937463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6"/>
      <w:bookmarkEnd w:id="3527"/>
      <w:bookmarkEnd w:id="3528"/>
      <w:bookmarkEnd w:id="3529"/>
      <w:bookmarkEnd w:id="3530"/>
      <w:bookmarkEnd w:id="3531"/>
      <w:bookmarkEnd w:id="3532"/>
      <w:bookmarkEnd w:id="3533"/>
      <w:bookmarkEnd w:id="3534"/>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5"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5"/>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6" w:name="_Toc20494675"/>
      <w:bookmarkStart w:id="3537" w:name="_Toc26975743"/>
      <w:bookmarkStart w:id="3538" w:name="_Toc35856623"/>
      <w:bookmarkStart w:id="3539" w:name="_Toc44001509"/>
      <w:bookmarkStart w:id="3540" w:name="_Toc51581110"/>
      <w:bookmarkStart w:id="3541" w:name="_Toc52356373"/>
      <w:bookmarkStart w:id="3542" w:name="_Toc55227943"/>
      <w:bookmarkStart w:id="3543" w:name="_Toc138323495"/>
      <w:bookmarkStart w:id="3544" w:name="_Toc139374633"/>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6"/>
      <w:bookmarkEnd w:id="3537"/>
      <w:bookmarkEnd w:id="3538"/>
      <w:bookmarkEnd w:id="3539"/>
      <w:bookmarkEnd w:id="3540"/>
      <w:bookmarkEnd w:id="3541"/>
      <w:bookmarkEnd w:id="3542"/>
      <w:bookmarkEnd w:id="3543"/>
      <w:bookmarkEnd w:id="3544"/>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5"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5"/>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6" w:name="_Toc20494676"/>
      <w:bookmarkStart w:id="3547" w:name="_Toc26975744"/>
      <w:bookmarkStart w:id="3548" w:name="_Toc35856624"/>
      <w:bookmarkStart w:id="3549" w:name="_Toc44001510"/>
      <w:bookmarkStart w:id="3550" w:name="_Toc51581111"/>
      <w:bookmarkStart w:id="3551" w:name="_Toc52356374"/>
      <w:bookmarkStart w:id="3552" w:name="_Toc55227944"/>
      <w:bookmarkStart w:id="3553" w:name="_Toc138323496"/>
      <w:bookmarkStart w:id="3554" w:name="_Toc139374634"/>
      <w:r>
        <w:t>12.</w:t>
      </w:r>
      <w:r w:rsidRPr="00493578">
        <w:t>2.1</w:t>
      </w:r>
      <w:r w:rsidRPr="00215D3C">
        <w:t>.2</w:t>
      </w:r>
      <w:r w:rsidRPr="00215D3C">
        <w:tab/>
        <w:t>Mapping of notifications</w:t>
      </w:r>
      <w:bookmarkEnd w:id="3546"/>
      <w:bookmarkEnd w:id="3547"/>
      <w:bookmarkEnd w:id="3548"/>
      <w:bookmarkEnd w:id="3549"/>
      <w:bookmarkEnd w:id="3550"/>
      <w:bookmarkEnd w:id="3551"/>
      <w:bookmarkEnd w:id="3552"/>
      <w:bookmarkEnd w:id="3553"/>
      <w:bookmarkEnd w:id="3554"/>
    </w:p>
    <w:p w14:paraId="0B030C3C" w14:textId="77777777" w:rsidR="00623B86" w:rsidRPr="00215D3C" w:rsidRDefault="00623B86" w:rsidP="00623B86">
      <w:pPr>
        <w:pStyle w:val="Heading5"/>
      </w:pPr>
      <w:bookmarkStart w:id="3555" w:name="_Toc20494677"/>
      <w:bookmarkStart w:id="3556" w:name="_Toc26975745"/>
      <w:bookmarkStart w:id="3557" w:name="_Toc35856625"/>
      <w:bookmarkStart w:id="3558" w:name="_Toc44001511"/>
      <w:bookmarkStart w:id="3559" w:name="_Toc51581112"/>
      <w:bookmarkStart w:id="3560" w:name="_Toc52356375"/>
      <w:bookmarkStart w:id="3561" w:name="_Toc55227945"/>
      <w:bookmarkStart w:id="3562" w:name="_Toc138323497"/>
      <w:bookmarkStart w:id="3563" w:name="_Toc139374635"/>
      <w:r>
        <w:t>12.</w:t>
      </w:r>
      <w:r w:rsidRPr="00493578">
        <w:t>2.1</w:t>
      </w:r>
      <w:r w:rsidRPr="00215D3C">
        <w:t>.2.1</w:t>
      </w:r>
      <w:r w:rsidRPr="00215D3C">
        <w:tab/>
        <w:t>Introduction</w:t>
      </w:r>
      <w:bookmarkEnd w:id="3555"/>
      <w:bookmarkEnd w:id="3556"/>
      <w:bookmarkEnd w:id="3557"/>
      <w:bookmarkEnd w:id="3558"/>
      <w:bookmarkEnd w:id="3559"/>
      <w:bookmarkEnd w:id="3560"/>
      <w:bookmarkEnd w:id="3561"/>
      <w:bookmarkEnd w:id="3562"/>
      <w:bookmarkEnd w:id="3563"/>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4" w:name="_Toc20494678"/>
      <w:bookmarkStart w:id="3565" w:name="_Toc26975746"/>
      <w:bookmarkStart w:id="3566" w:name="_Toc35856626"/>
      <w:bookmarkStart w:id="3567" w:name="_Toc44001512"/>
      <w:bookmarkStart w:id="3568" w:name="_Toc51581113"/>
      <w:bookmarkStart w:id="3569" w:name="_Toc52356376"/>
      <w:bookmarkStart w:id="3570" w:name="_Toc55227946"/>
      <w:bookmarkStart w:id="3571" w:name="_Toc138323498"/>
      <w:bookmarkStart w:id="3572" w:name="_Toc139374636"/>
      <w:r>
        <w:t>12.</w:t>
      </w:r>
      <w:r w:rsidRPr="00493578">
        <w:t>2.1</w:t>
      </w:r>
      <w:r w:rsidRPr="00215D3C">
        <w:t>.2.2</w:t>
      </w:r>
      <w:r w:rsidRPr="00215D3C">
        <w:tab/>
        <w:t xml:space="preserve">Notification </w:t>
      </w:r>
      <w:r w:rsidRPr="00971FE6">
        <w:rPr>
          <w:rFonts w:cs="Arial"/>
        </w:rPr>
        <w:t>notifyNewAlarm</w:t>
      </w:r>
      <w:bookmarkEnd w:id="3564"/>
      <w:bookmarkEnd w:id="3565"/>
      <w:bookmarkEnd w:id="3566"/>
      <w:r w:rsidRPr="00027185">
        <w:rPr>
          <w:rFonts w:cs="Arial"/>
        </w:rPr>
        <w:t xml:space="preserve"> (</w:t>
      </w:r>
      <w:r>
        <w:rPr>
          <w:rFonts w:cs="Arial"/>
        </w:rPr>
        <w:t>non-security alarm</w:t>
      </w:r>
      <w:r w:rsidRPr="00027185">
        <w:rPr>
          <w:rFonts w:cs="Arial"/>
        </w:rPr>
        <w:t>)</w:t>
      </w:r>
      <w:bookmarkEnd w:id="3567"/>
      <w:bookmarkEnd w:id="3568"/>
      <w:bookmarkEnd w:id="3569"/>
      <w:bookmarkEnd w:id="3570"/>
      <w:bookmarkEnd w:id="3571"/>
      <w:bookmarkEnd w:id="3572"/>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73"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73"/>
    </w:tbl>
    <w:p w14:paraId="3E18B60A" w14:textId="77777777" w:rsidR="00623B86" w:rsidRPr="00215D3C" w:rsidRDefault="00623B86" w:rsidP="00623B86"/>
    <w:p w14:paraId="550C706D" w14:textId="77777777" w:rsidR="00623B86" w:rsidRPr="00215D3C" w:rsidRDefault="00623B86" w:rsidP="00623B86">
      <w:pPr>
        <w:pStyle w:val="Heading5"/>
      </w:pPr>
      <w:bookmarkStart w:id="3574" w:name="_Toc20494679"/>
      <w:bookmarkStart w:id="3575" w:name="_Toc26975747"/>
      <w:bookmarkStart w:id="3576" w:name="_Toc35856627"/>
      <w:bookmarkStart w:id="3577" w:name="_Toc44001513"/>
      <w:bookmarkStart w:id="3578" w:name="_Toc51581114"/>
      <w:bookmarkStart w:id="3579" w:name="_Toc52356377"/>
      <w:bookmarkStart w:id="3580" w:name="_Toc55227947"/>
      <w:bookmarkStart w:id="3581" w:name="_Toc138323499"/>
      <w:bookmarkStart w:id="3582" w:name="_Toc139374637"/>
      <w:r>
        <w:t>12.</w:t>
      </w:r>
      <w:r w:rsidRPr="009F6FEC">
        <w:t>2.1</w:t>
      </w:r>
      <w:r w:rsidRPr="00215D3C">
        <w:t>.2.3</w:t>
      </w:r>
      <w:r w:rsidRPr="00215D3C">
        <w:tab/>
        <w:t xml:space="preserve">Notification </w:t>
      </w:r>
      <w:r w:rsidRPr="00971FE6">
        <w:rPr>
          <w:rFonts w:cs="Arial"/>
        </w:rPr>
        <w:t>notifyNewAlarm</w:t>
      </w:r>
      <w:bookmarkEnd w:id="3574"/>
      <w:bookmarkEnd w:id="3575"/>
      <w:bookmarkEnd w:id="3576"/>
      <w:r w:rsidRPr="00027185">
        <w:rPr>
          <w:rFonts w:cs="Arial"/>
        </w:rPr>
        <w:t xml:space="preserve"> (</w:t>
      </w:r>
      <w:r>
        <w:rPr>
          <w:rFonts w:cs="Arial"/>
        </w:rPr>
        <w:t>security alarm</w:t>
      </w:r>
      <w:r w:rsidRPr="00027185">
        <w:rPr>
          <w:rFonts w:cs="Arial"/>
        </w:rPr>
        <w:t>)</w:t>
      </w:r>
      <w:bookmarkEnd w:id="3577"/>
      <w:bookmarkEnd w:id="3578"/>
      <w:bookmarkEnd w:id="3579"/>
      <w:bookmarkEnd w:id="3580"/>
      <w:bookmarkEnd w:id="3581"/>
      <w:bookmarkEnd w:id="3582"/>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83"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83"/>
    </w:tbl>
    <w:p w14:paraId="78B900F1" w14:textId="77777777" w:rsidR="00623B86" w:rsidRPr="00215D3C" w:rsidRDefault="00623B86" w:rsidP="00623B86"/>
    <w:p w14:paraId="6C66179B" w14:textId="77777777" w:rsidR="00623B86" w:rsidRPr="00215D3C" w:rsidRDefault="00623B86" w:rsidP="00623B86">
      <w:pPr>
        <w:pStyle w:val="Heading5"/>
      </w:pPr>
      <w:bookmarkStart w:id="3584" w:name="_Toc20494680"/>
      <w:bookmarkStart w:id="3585" w:name="_Toc26975748"/>
      <w:bookmarkStart w:id="3586" w:name="_Toc35856628"/>
      <w:bookmarkStart w:id="3587" w:name="_Toc44001514"/>
      <w:bookmarkStart w:id="3588" w:name="_Toc51581115"/>
      <w:bookmarkStart w:id="3589" w:name="_Toc52356378"/>
      <w:bookmarkStart w:id="3590" w:name="_Toc55227948"/>
      <w:bookmarkStart w:id="3591" w:name="_Toc138323500"/>
      <w:bookmarkStart w:id="3592" w:name="_Toc139374638"/>
      <w:r>
        <w:t>12.</w:t>
      </w:r>
      <w:r w:rsidRPr="009F6FEC">
        <w:t>2.1</w:t>
      </w:r>
      <w:r w:rsidRPr="00215D3C">
        <w:t>.2.4</w:t>
      </w:r>
      <w:r w:rsidRPr="00215D3C">
        <w:tab/>
        <w:t xml:space="preserve">Notification </w:t>
      </w:r>
      <w:r w:rsidRPr="00971FE6">
        <w:rPr>
          <w:rFonts w:cs="Arial"/>
        </w:rPr>
        <w:t>notifyAckStateChanged</w:t>
      </w:r>
      <w:bookmarkEnd w:id="3584"/>
      <w:bookmarkEnd w:id="3585"/>
      <w:bookmarkEnd w:id="3586"/>
      <w:bookmarkEnd w:id="3587"/>
      <w:bookmarkEnd w:id="3588"/>
      <w:bookmarkEnd w:id="3589"/>
      <w:bookmarkEnd w:id="3590"/>
      <w:bookmarkEnd w:id="3591"/>
      <w:bookmarkEnd w:id="3592"/>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93"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93"/>
    </w:tbl>
    <w:p w14:paraId="48579167" w14:textId="77777777" w:rsidR="00623B86" w:rsidRPr="00215D3C" w:rsidRDefault="00623B86" w:rsidP="00623B86"/>
    <w:p w14:paraId="6271FBF3" w14:textId="77777777" w:rsidR="00623B86" w:rsidRPr="00215D3C" w:rsidRDefault="00623B86" w:rsidP="00623B86">
      <w:pPr>
        <w:pStyle w:val="Heading5"/>
      </w:pPr>
      <w:bookmarkStart w:id="3594" w:name="_Toc20494681"/>
      <w:bookmarkStart w:id="3595" w:name="_Toc26975749"/>
      <w:bookmarkStart w:id="3596" w:name="_Toc35856629"/>
      <w:bookmarkStart w:id="3597" w:name="_Toc44001515"/>
      <w:bookmarkStart w:id="3598" w:name="_Toc51581116"/>
      <w:bookmarkStart w:id="3599" w:name="_Toc52356379"/>
      <w:bookmarkStart w:id="3600" w:name="_Toc55227949"/>
      <w:bookmarkStart w:id="3601" w:name="_Toc138323501"/>
      <w:bookmarkStart w:id="3602" w:name="_Toc139374639"/>
      <w:r>
        <w:t>12.</w:t>
      </w:r>
      <w:r w:rsidRPr="009F6FEC">
        <w:t>2.1</w:t>
      </w:r>
      <w:r w:rsidRPr="00215D3C">
        <w:t>.2.5</w:t>
      </w:r>
      <w:r w:rsidRPr="00215D3C">
        <w:tab/>
        <w:t xml:space="preserve">Notification </w:t>
      </w:r>
      <w:r w:rsidRPr="00971FE6">
        <w:rPr>
          <w:rFonts w:cs="Arial"/>
        </w:rPr>
        <w:t>notifyClearedAlarm</w:t>
      </w:r>
      <w:bookmarkEnd w:id="3594"/>
      <w:bookmarkEnd w:id="3595"/>
      <w:bookmarkEnd w:id="3596"/>
      <w:bookmarkEnd w:id="3597"/>
      <w:bookmarkEnd w:id="3598"/>
      <w:bookmarkEnd w:id="3599"/>
      <w:bookmarkEnd w:id="3600"/>
      <w:bookmarkEnd w:id="3601"/>
      <w:bookmarkEnd w:id="3602"/>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03"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03"/>
    </w:tbl>
    <w:p w14:paraId="0D456958" w14:textId="77777777" w:rsidR="00623B86" w:rsidRPr="00215D3C" w:rsidRDefault="00623B86" w:rsidP="00623B86"/>
    <w:p w14:paraId="3AE719E7" w14:textId="77777777" w:rsidR="00623B86" w:rsidRPr="00215D3C" w:rsidRDefault="00623B86" w:rsidP="00623B86">
      <w:pPr>
        <w:pStyle w:val="Heading5"/>
      </w:pPr>
      <w:bookmarkStart w:id="3604" w:name="_Toc20494682"/>
      <w:bookmarkStart w:id="3605" w:name="_Toc26975750"/>
      <w:bookmarkStart w:id="3606" w:name="_Toc35856630"/>
      <w:bookmarkStart w:id="3607" w:name="_Toc44001516"/>
      <w:bookmarkStart w:id="3608" w:name="_Toc51581117"/>
      <w:bookmarkStart w:id="3609" w:name="_Toc52356380"/>
      <w:bookmarkStart w:id="3610" w:name="_Toc55227950"/>
      <w:bookmarkStart w:id="3611" w:name="_Toc138323502"/>
      <w:bookmarkStart w:id="3612" w:name="_Toc139374640"/>
      <w:r>
        <w:t>12.</w:t>
      </w:r>
      <w:r w:rsidRPr="00F9767E">
        <w:t>2.1</w:t>
      </w:r>
      <w:r w:rsidRPr="00215D3C">
        <w:t>.2.6</w:t>
      </w:r>
      <w:r w:rsidRPr="00215D3C">
        <w:tab/>
        <w:t xml:space="preserve">Notification </w:t>
      </w:r>
      <w:r w:rsidRPr="00971FE6">
        <w:rPr>
          <w:rFonts w:cs="Arial"/>
        </w:rPr>
        <w:t>notifyAlarmListRebuilt</w:t>
      </w:r>
      <w:bookmarkEnd w:id="3604"/>
      <w:bookmarkEnd w:id="3605"/>
      <w:bookmarkEnd w:id="3606"/>
      <w:bookmarkEnd w:id="3607"/>
      <w:bookmarkEnd w:id="3608"/>
      <w:bookmarkEnd w:id="3609"/>
      <w:bookmarkEnd w:id="3610"/>
      <w:bookmarkEnd w:id="3611"/>
      <w:bookmarkEnd w:id="3612"/>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13"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13"/>
    </w:tbl>
    <w:p w14:paraId="5B517E29" w14:textId="77777777" w:rsidR="00623B86" w:rsidRPr="00215D3C" w:rsidRDefault="00623B86" w:rsidP="00623B86"/>
    <w:p w14:paraId="6061E0D4" w14:textId="77777777" w:rsidR="00623B86" w:rsidRPr="00215D3C" w:rsidRDefault="00623B86" w:rsidP="00623B86">
      <w:pPr>
        <w:pStyle w:val="Heading5"/>
      </w:pPr>
      <w:bookmarkStart w:id="3614" w:name="_Toc20494683"/>
      <w:bookmarkStart w:id="3615" w:name="_Toc26975751"/>
      <w:bookmarkStart w:id="3616" w:name="_Toc35856631"/>
      <w:bookmarkStart w:id="3617" w:name="_Toc44001517"/>
      <w:bookmarkStart w:id="3618" w:name="_Toc51581118"/>
      <w:bookmarkStart w:id="3619" w:name="_Toc52356381"/>
      <w:bookmarkStart w:id="3620" w:name="_Toc55227951"/>
      <w:bookmarkStart w:id="3621" w:name="_Toc138323503"/>
      <w:bookmarkStart w:id="3622" w:name="_Toc139374641"/>
      <w:r>
        <w:t>12.</w:t>
      </w:r>
      <w:r w:rsidRPr="00F9767E">
        <w:t>2.1</w:t>
      </w:r>
      <w:r w:rsidRPr="00215D3C">
        <w:t>.2.7</w:t>
      </w:r>
      <w:r w:rsidRPr="00215D3C">
        <w:tab/>
        <w:t xml:space="preserve">Notification </w:t>
      </w:r>
      <w:r w:rsidRPr="00971FE6">
        <w:rPr>
          <w:rFonts w:cs="Arial"/>
        </w:rPr>
        <w:t>notifyChangedAlarm</w:t>
      </w:r>
      <w:bookmarkEnd w:id="3614"/>
      <w:bookmarkEnd w:id="3615"/>
      <w:bookmarkEnd w:id="3616"/>
      <w:bookmarkEnd w:id="3617"/>
      <w:bookmarkEnd w:id="3618"/>
      <w:bookmarkEnd w:id="3619"/>
      <w:bookmarkEnd w:id="3620"/>
      <w:bookmarkEnd w:id="3621"/>
      <w:bookmarkEnd w:id="3622"/>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23"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23"/>
    </w:tbl>
    <w:p w14:paraId="21008947" w14:textId="77777777" w:rsidR="00623B86" w:rsidRPr="00215D3C" w:rsidRDefault="00623B86" w:rsidP="00623B86"/>
    <w:p w14:paraId="2C9F30A7" w14:textId="77777777" w:rsidR="00623B86" w:rsidRPr="00215D3C" w:rsidRDefault="00623B86" w:rsidP="00623B86">
      <w:pPr>
        <w:pStyle w:val="Heading5"/>
      </w:pPr>
      <w:bookmarkStart w:id="3624" w:name="_Toc20494684"/>
      <w:bookmarkStart w:id="3625" w:name="_Toc26975752"/>
      <w:bookmarkStart w:id="3626" w:name="_Toc35856632"/>
      <w:bookmarkStart w:id="3627" w:name="_Toc44001518"/>
      <w:bookmarkStart w:id="3628" w:name="_Toc51581119"/>
      <w:bookmarkStart w:id="3629" w:name="_Toc52356382"/>
      <w:bookmarkStart w:id="3630" w:name="_Toc55227952"/>
      <w:bookmarkStart w:id="3631" w:name="_Toc138323504"/>
      <w:bookmarkStart w:id="3632" w:name="_Toc139374642"/>
      <w:r>
        <w:t>12.</w:t>
      </w:r>
      <w:r w:rsidRPr="00F9767E">
        <w:t>2.1</w:t>
      </w:r>
      <w:r w:rsidRPr="00215D3C">
        <w:t>.2.8</w:t>
      </w:r>
      <w:r w:rsidRPr="00215D3C">
        <w:tab/>
        <w:t xml:space="preserve">Notification </w:t>
      </w:r>
      <w:r w:rsidRPr="00971FE6">
        <w:rPr>
          <w:rFonts w:cs="Arial"/>
        </w:rPr>
        <w:t>notifyComments</w:t>
      </w:r>
      <w:bookmarkEnd w:id="3624"/>
      <w:bookmarkEnd w:id="3625"/>
      <w:bookmarkEnd w:id="3626"/>
      <w:bookmarkEnd w:id="3627"/>
      <w:bookmarkEnd w:id="3628"/>
      <w:bookmarkEnd w:id="3629"/>
      <w:bookmarkEnd w:id="3630"/>
      <w:bookmarkEnd w:id="3631"/>
      <w:bookmarkEnd w:id="3632"/>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33"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33"/>
    </w:tbl>
    <w:p w14:paraId="322CFFBE" w14:textId="77777777" w:rsidR="00623B86" w:rsidRPr="00215D3C" w:rsidRDefault="00623B86" w:rsidP="00623B86"/>
    <w:p w14:paraId="035BD98B" w14:textId="77777777" w:rsidR="00623B86" w:rsidRPr="00215D3C" w:rsidRDefault="00623B86" w:rsidP="00623B86">
      <w:pPr>
        <w:pStyle w:val="Heading5"/>
      </w:pPr>
      <w:bookmarkStart w:id="3634" w:name="_Toc20494685"/>
      <w:bookmarkStart w:id="3635" w:name="_Toc26975753"/>
      <w:bookmarkStart w:id="3636" w:name="_Toc35856633"/>
      <w:bookmarkStart w:id="3637" w:name="_Toc44001519"/>
      <w:bookmarkStart w:id="3638" w:name="_Toc51581120"/>
      <w:bookmarkStart w:id="3639" w:name="_Toc52356383"/>
      <w:bookmarkStart w:id="3640" w:name="_Toc55227953"/>
      <w:bookmarkStart w:id="3641" w:name="_Toc138323505"/>
      <w:bookmarkStart w:id="3642" w:name="_Toc139374643"/>
      <w:r>
        <w:t>12.</w:t>
      </w:r>
      <w:r w:rsidRPr="00067505">
        <w:t>2.1</w:t>
      </w:r>
      <w:r w:rsidRPr="00215D3C">
        <w:t>.2.9</w:t>
      </w:r>
      <w:r w:rsidRPr="00215D3C">
        <w:tab/>
        <w:t xml:space="preserve">Notification </w:t>
      </w:r>
      <w:r w:rsidRPr="00971FE6">
        <w:rPr>
          <w:rFonts w:cs="Arial"/>
        </w:rPr>
        <w:t>notifyPotentialFaultyAlarmList</w:t>
      </w:r>
      <w:bookmarkEnd w:id="3634"/>
      <w:bookmarkEnd w:id="3635"/>
      <w:bookmarkEnd w:id="3636"/>
      <w:bookmarkEnd w:id="3637"/>
      <w:bookmarkEnd w:id="3638"/>
      <w:bookmarkEnd w:id="3639"/>
      <w:bookmarkEnd w:id="3640"/>
      <w:bookmarkEnd w:id="3641"/>
      <w:bookmarkEnd w:id="3642"/>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43"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43"/>
    </w:tbl>
    <w:p w14:paraId="53B1A00A" w14:textId="77777777" w:rsidR="00623B86" w:rsidRPr="00215D3C" w:rsidRDefault="00623B86" w:rsidP="00623B86"/>
    <w:p w14:paraId="60557859" w14:textId="77777777" w:rsidR="00623B86" w:rsidRPr="00215D3C" w:rsidRDefault="00623B86" w:rsidP="00623B86">
      <w:pPr>
        <w:pStyle w:val="Heading5"/>
      </w:pPr>
      <w:bookmarkStart w:id="3644" w:name="_Toc20494686"/>
      <w:bookmarkStart w:id="3645" w:name="_Toc26975754"/>
      <w:bookmarkStart w:id="3646" w:name="_Toc35856634"/>
      <w:bookmarkStart w:id="3647" w:name="_Toc44001520"/>
      <w:bookmarkStart w:id="3648" w:name="_Toc51581121"/>
      <w:bookmarkStart w:id="3649" w:name="_Toc52356384"/>
      <w:bookmarkStart w:id="3650" w:name="_Toc55227954"/>
      <w:bookmarkStart w:id="3651" w:name="_Toc138323506"/>
      <w:bookmarkStart w:id="3652" w:name="_Toc139374644"/>
      <w:r>
        <w:t>12.</w:t>
      </w:r>
      <w:r w:rsidRPr="00067505">
        <w:t>2.1</w:t>
      </w:r>
      <w:r w:rsidRPr="00215D3C">
        <w:t>.2.10</w:t>
      </w:r>
      <w:r w:rsidRPr="00215D3C">
        <w:tab/>
        <w:t xml:space="preserve">Notification </w:t>
      </w:r>
      <w:r w:rsidRPr="00971FE6">
        <w:rPr>
          <w:rFonts w:cs="Arial"/>
        </w:rPr>
        <w:t>notifyCorrelatedNotificationChanged</w:t>
      </w:r>
      <w:bookmarkEnd w:id="3644"/>
      <w:bookmarkEnd w:id="3645"/>
      <w:bookmarkEnd w:id="3646"/>
      <w:bookmarkEnd w:id="3647"/>
      <w:bookmarkEnd w:id="3648"/>
      <w:bookmarkEnd w:id="3649"/>
      <w:bookmarkEnd w:id="3650"/>
      <w:bookmarkEnd w:id="3651"/>
      <w:bookmarkEnd w:id="3652"/>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53"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53"/>
    </w:tbl>
    <w:p w14:paraId="479EA020" w14:textId="77777777" w:rsidR="00623B86" w:rsidRPr="00215D3C" w:rsidRDefault="00623B86" w:rsidP="00623B86"/>
    <w:p w14:paraId="2B71CA90" w14:textId="77777777" w:rsidR="00623B86" w:rsidRPr="00215D3C" w:rsidRDefault="00623B86" w:rsidP="00623B86">
      <w:pPr>
        <w:pStyle w:val="Heading5"/>
      </w:pPr>
      <w:bookmarkStart w:id="3654" w:name="_Toc20494687"/>
      <w:bookmarkStart w:id="3655" w:name="_Toc26975755"/>
      <w:bookmarkStart w:id="3656" w:name="_Toc35856635"/>
      <w:bookmarkStart w:id="3657" w:name="_Toc44001521"/>
      <w:bookmarkStart w:id="3658" w:name="_Toc51581122"/>
      <w:bookmarkStart w:id="3659" w:name="_Toc52356385"/>
      <w:bookmarkStart w:id="3660" w:name="_Toc55227955"/>
      <w:bookmarkStart w:id="3661" w:name="_Toc138323507"/>
      <w:bookmarkStart w:id="3662" w:name="_Toc139374645"/>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63" w:name="MCCQCTEMPBM_00000139"/>
      <w:bookmarkEnd w:id="3654"/>
      <w:bookmarkEnd w:id="3655"/>
      <w:bookmarkEnd w:id="3656"/>
      <w:r>
        <w:rPr>
          <w:rFonts w:ascii="Courier New" w:hAnsi="Courier New" w:cs="Courier New"/>
          <w:lang w:eastAsia="zh-CN"/>
        </w:rPr>
        <w:t xml:space="preserve"> </w:t>
      </w:r>
      <w:bookmarkEnd w:id="3663"/>
      <w:r w:rsidRPr="00027185">
        <w:rPr>
          <w:rFonts w:cs="Arial"/>
          <w:lang w:eastAsia="zh-CN"/>
        </w:rPr>
        <w:t>(</w:t>
      </w:r>
      <w:r>
        <w:rPr>
          <w:rFonts w:cs="Arial"/>
          <w:lang w:eastAsia="zh-CN"/>
        </w:rPr>
        <w:t>non-security alarm</w:t>
      </w:r>
      <w:r w:rsidRPr="00027185">
        <w:rPr>
          <w:rFonts w:cs="Arial"/>
          <w:lang w:eastAsia="zh-CN"/>
        </w:rPr>
        <w:t>)</w:t>
      </w:r>
      <w:bookmarkEnd w:id="3657"/>
      <w:bookmarkEnd w:id="3658"/>
      <w:bookmarkEnd w:id="3659"/>
      <w:bookmarkEnd w:id="3660"/>
      <w:bookmarkEnd w:id="3661"/>
      <w:bookmarkEnd w:id="3662"/>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4"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4"/>
    </w:tbl>
    <w:p w14:paraId="27CCF76C" w14:textId="77777777" w:rsidR="00623B86" w:rsidRDefault="00623B86" w:rsidP="00623B86"/>
    <w:p w14:paraId="7D3CB097" w14:textId="77777777" w:rsidR="00623B86" w:rsidRPr="00215D3C" w:rsidRDefault="00623B86" w:rsidP="00623B86">
      <w:pPr>
        <w:pStyle w:val="Heading5"/>
      </w:pPr>
      <w:bookmarkStart w:id="3665" w:name="_Toc44001522"/>
      <w:bookmarkStart w:id="3666" w:name="_Toc51581123"/>
      <w:bookmarkStart w:id="3667" w:name="_Toc52356386"/>
      <w:bookmarkStart w:id="3668" w:name="_Toc55227956"/>
      <w:bookmarkStart w:id="3669" w:name="_Toc138323508"/>
      <w:bookmarkStart w:id="3670" w:name="_Toc139374646"/>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5"/>
      <w:bookmarkEnd w:id="3666"/>
      <w:bookmarkEnd w:id="3667"/>
      <w:bookmarkEnd w:id="3668"/>
      <w:bookmarkEnd w:id="3669"/>
      <w:bookmarkEnd w:id="3670"/>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71"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71"/>
    </w:tbl>
    <w:p w14:paraId="6F2EF2B0" w14:textId="77777777" w:rsidR="00623B86" w:rsidRPr="00215D3C" w:rsidRDefault="00623B86" w:rsidP="00623B86"/>
    <w:p w14:paraId="77213468" w14:textId="77777777" w:rsidR="00623B86" w:rsidRPr="00215D3C" w:rsidRDefault="00623B86" w:rsidP="00623B86">
      <w:pPr>
        <w:pStyle w:val="Heading4"/>
      </w:pPr>
      <w:bookmarkStart w:id="3672" w:name="_Toc20494688"/>
      <w:bookmarkStart w:id="3673" w:name="_Toc26975756"/>
      <w:bookmarkStart w:id="3674" w:name="_Toc35856636"/>
      <w:bookmarkStart w:id="3675" w:name="_Toc44001523"/>
      <w:bookmarkStart w:id="3676" w:name="_Toc51581124"/>
      <w:bookmarkStart w:id="3677" w:name="_Toc52356387"/>
      <w:bookmarkStart w:id="3678" w:name="_Toc55227957"/>
      <w:bookmarkStart w:id="3679" w:name="_Toc138323509"/>
      <w:bookmarkStart w:id="3680" w:name="_Toc139374647"/>
      <w:r>
        <w:t>12.</w:t>
      </w:r>
      <w:r w:rsidRPr="00543D98">
        <w:t>2.1</w:t>
      </w:r>
      <w:r>
        <w:t>.</w:t>
      </w:r>
      <w:r w:rsidRPr="00215D3C">
        <w:t>3</w:t>
      </w:r>
      <w:r w:rsidRPr="00215D3C">
        <w:tab/>
        <w:t>Resources</w:t>
      </w:r>
      <w:bookmarkEnd w:id="3672"/>
      <w:bookmarkEnd w:id="3673"/>
      <w:bookmarkEnd w:id="3674"/>
      <w:bookmarkEnd w:id="3675"/>
      <w:bookmarkEnd w:id="3676"/>
      <w:bookmarkEnd w:id="3677"/>
      <w:bookmarkEnd w:id="3678"/>
      <w:bookmarkEnd w:id="3679"/>
      <w:bookmarkEnd w:id="3680"/>
    </w:p>
    <w:p w14:paraId="4FE47E54" w14:textId="77777777" w:rsidR="00623B86" w:rsidRDefault="00623B86" w:rsidP="00623B86">
      <w:pPr>
        <w:pStyle w:val="Heading5"/>
      </w:pPr>
      <w:bookmarkStart w:id="3681" w:name="_Toc20494689"/>
      <w:bookmarkStart w:id="3682" w:name="_Toc26975757"/>
      <w:bookmarkStart w:id="3683" w:name="_Toc35856637"/>
      <w:bookmarkStart w:id="3684" w:name="_Toc44001524"/>
      <w:bookmarkStart w:id="3685" w:name="_Toc51581125"/>
      <w:bookmarkStart w:id="3686" w:name="_Toc52356388"/>
      <w:bookmarkStart w:id="3687" w:name="_Toc55227958"/>
      <w:bookmarkStart w:id="3688" w:name="_Toc138323510"/>
      <w:bookmarkStart w:id="3689" w:name="_Toc139374648"/>
      <w:r>
        <w:t>12.</w:t>
      </w:r>
      <w:r w:rsidRPr="00543D98">
        <w:t>2.1</w:t>
      </w:r>
      <w:r w:rsidRPr="00215D3C">
        <w:t>.3.1</w:t>
      </w:r>
      <w:r w:rsidRPr="00215D3C">
        <w:tab/>
        <w:t>Resource structure</w:t>
      </w:r>
      <w:bookmarkEnd w:id="3681"/>
      <w:bookmarkEnd w:id="3682"/>
      <w:bookmarkEnd w:id="3683"/>
      <w:bookmarkEnd w:id="3684"/>
      <w:bookmarkEnd w:id="3685"/>
      <w:bookmarkEnd w:id="3686"/>
      <w:bookmarkEnd w:id="3687"/>
      <w:bookmarkEnd w:id="3688"/>
      <w:bookmarkEnd w:id="3689"/>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90"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90"/>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91" w:name="_Toc138323511"/>
      <w:bookmarkStart w:id="3692" w:name="_Toc139374649"/>
      <w:r>
        <w:t>12.</w:t>
      </w:r>
      <w:r w:rsidRPr="00543D98">
        <w:t>2.1</w:t>
      </w:r>
      <w:r w:rsidRPr="00215D3C">
        <w:t>.3.1</w:t>
      </w:r>
      <w:r>
        <w:t>.2</w:t>
      </w:r>
      <w:r>
        <w:tab/>
        <w:t>Resource structure on the MnS consumer</w:t>
      </w:r>
      <w:bookmarkEnd w:id="3691"/>
      <w:bookmarkEnd w:id="3692"/>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93" w:name="_Toc20494690"/>
      <w:bookmarkStart w:id="3694" w:name="_Toc26975758"/>
      <w:bookmarkStart w:id="3695" w:name="_Toc35856638"/>
      <w:bookmarkStart w:id="3696" w:name="_Toc44001525"/>
      <w:bookmarkStart w:id="3697" w:name="_Toc51581126"/>
      <w:bookmarkStart w:id="3698" w:name="_Toc52356389"/>
      <w:bookmarkStart w:id="3699" w:name="_Toc55227959"/>
      <w:bookmarkStart w:id="3700" w:name="_Toc138323512"/>
      <w:bookmarkStart w:id="3701" w:name="_Toc139374650"/>
      <w:r>
        <w:t>12.</w:t>
      </w:r>
      <w:r w:rsidRPr="00375D3F">
        <w:t>2.1</w:t>
      </w:r>
      <w:r w:rsidRPr="00215D3C">
        <w:t>.3.2</w:t>
      </w:r>
      <w:r w:rsidRPr="00215D3C">
        <w:tab/>
        <w:t>Resource definitions</w:t>
      </w:r>
      <w:bookmarkEnd w:id="3693"/>
      <w:bookmarkEnd w:id="3694"/>
      <w:bookmarkEnd w:id="3695"/>
      <w:bookmarkEnd w:id="3696"/>
      <w:bookmarkEnd w:id="3697"/>
      <w:bookmarkEnd w:id="3698"/>
      <w:bookmarkEnd w:id="3699"/>
      <w:bookmarkEnd w:id="3700"/>
      <w:bookmarkEnd w:id="3701"/>
    </w:p>
    <w:p w14:paraId="459BF83A" w14:textId="77777777" w:rsidR="00623B86" w:rsidRPr="00215D3C" w:rsidRDefault="00623B86" w:rsidP="00623B86">
      <w:pPr>
        <w:pStyle w:val="Heading6"/>
      </w:pPr>
      <w:bookmarkStart w:id="3702" w:name="_Toc20494691"/>
      <w:bookmarkStart w:id="3703" w:name="_Toc26975759"/>
      <w:bookmarkStart w:id="3704" w:name="_Toc35856639"/>
      <w:bookmarkStart w:id="3705" w:name="_Toc44001526"/>
      <w:bookmarkStart w:id="3706" w:name="_Toc51581127"/>
      <w:bookmarkStart w:id="3707" w:name="_Toc52356390"/>
      <w:bookmarkStart w:id="3708" w:name="_Toc55227960"/>
      <w:bookmarkStart w:id="3709" w:name="_Toc138323513"/>
      <w:bookmarkStart w:id="3710" w:name="_Toc139374651"/>
      <w:r>
        <w:t>12.</w:t>
      </w:r>
      <w:r w:rsidRPr="00375D3F">
        <w:t>2.1</w:t>
      </w:r>
      <w:r w:rsidRPr="00215D3C">
        <w:t>.3.2.1</w:t>
      </w:r>
      <w:r w:rsidRPr="00215D3C">
        <w:tab/>
        <w:t>Resource "</w:t>
      </w:r>
      <w:r w:rsidRPr="00905BDC">
        <w:rPr>
          <w:rFonts w:cs="Arial"/>
        </w:rPr>
        <w:t>…/</w:t>
      </w:r>
      <w:r w:rsidRPr="007B5E64">
        <w:rPr>
          <w:rFonts w:cs="Arial"/>
        </w:rPr>
        <w:t>alarms</w:t>
      </w:r>
      <w:r w:rsidRPr="00215D3C">
        <w:t>"</w:t>
      </w:r>
      <w:bookmarkEnd w:id="3702"/>
      <w:bookmarkEnd w:id="3703"/>
      <w:bookmarkEnd w:id="3704"/>
      <w:bookmarkEnd w:id="3705"/>
      <w:bookmarkEnd w:id="3706"/>
      <w:bookmarkEnd w:id="3707"/>
      <w:bookmarkEnd w:id="3708"/>
      <w:bookmarkEnd w:id="3709"/>
      <w:bookmarkEnd w:id="3710"/>
    </w:p>
    <w:p w14:paraId="0B8EB5B8" w14:textId="77777777" w:rsidR="00623B86" w:rsidRPr="00215D3C" w:rsidRDefault="00623B86" w:rsidP="00623B86">
      <w:pPr>
        <w:pStyle w:val="Heading7"/>
      </w:pPr>
      <w:bookmarkStart w:id="3711" w:name="_Toc20494692"/>
      <w:bookmarkStart w:id="3712" w:name="_Toc26975760"/>
      <w:bookmarkStart w:id="3713" w:name="_Toc35856640"/>
      <w:bookmarkStart w:id="3714" w:name="_Toc44001527"/>
      <w:bookmarkStart w:id="3715" w:name="_Toc51581128"/>
      <w:bookmarkStart w:id="3716" w:name="_Toc52356391"/>
      <w:bookmarkStart w:id="3717" w:name="_Toc55227961"/>
      <w:bookmarkStart w:id="3718" w:name="_Toc138323514"/>
      <w:bookmarkStart w:id="3719" w:name="_Toc139374652"/>
      <w:r>
        <w:t>12.</w:t>
      </w:r>
      <w:r w:rsidRPr="00375D3F">
        <w:t>2.1</w:t>
      </w:r>
      <w:r w:rsidRPr="00215D3C">
        <w:t>.3.2.1.1</w:t>
      </w:r>
      <w:r w:rsidRPr="00215D3C">
        <w:tab/>
        <w:t>Description</w:t>
      </w:r>
      <w:bookmarkEnd w:id="3711"/>
      <w:bookmarkEnd w:id="3712"/>
      <w:bookmarkEnd w:id="3713"/>
      <w:bookmarkEnd w:id="3714"/>
      <w:bookmarkEnd w:id="3715"/>
      <w:bookmarkEnd w:id="3716"/>
      <w:bookmarkEnd w:id="3717"/>
      <w:bookmarkEnd w:id="3718"/>
      <w:bookmarkEnd w:id="3719"/>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20" w:name="_Toc20494693"/>
      <w:bookmarkStart w:id="3721" w:name="_Toc26975761"/>
      <w:bookmarkStart w:id="3722" w:name="_Toc35856641"/>
      <w:bookmarkStart w:id="3723" w:name="_Toc44001528"/>
      <w:bookmarkStart w:id="3724" w:name="_Toc51581129"/>
      <w:bookmarkStart w:id="3725" w:name="_Toc52356392"/>
      <w:bookmarkStart w:id="3726" w:name="_Toc55227962"/>
      <w:bookmarkStart w:id="3727" w:name="_Toc138323515"/>
      <w:bookmarkStart w:id="3728" w:name="_Toc139374653"/>
      <w:r>
        <w:t>12.</w:t>
      </w:r>
      <w:r w:rsidRPr="00375D3F">
        <w:t>2.1</w:t>
      </w:r>
      <w:r w:rsidRPr="00215D3C">
        <w:t>.3.2.1.2</w:t>
      </w:r>
      <w:r w:rsidRPr="00215D3C">
        <w:tab/>
        <w:t>URI</w:t>
      </w:r>
      <w:bookmarkEnd w:id="3720"/>
      <w:bookmarkEnd w:id="3721"/>
      <w:bookmarkEnd w:id="3722"/>
      <w:bookmarkEnd w:id="3723"/>
      <w:bookmarkEnd w:id="3724"/>
      <w:bookmarkEnd w:id="3725"/>
      <w:bookmarkEnd w:id="3726"/>
      <w:bookmarkEnd w:id="3727"/>
      <w:bookmarkEnd w:id="3728"/>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9" w:name="_Toc20494694"/>
      <w:bookmarkStart w:id="3730" w:name="_Toc26975762"/>
      <w:bookmarkStart w:id="3731" w:name="_Toc35856642"/>
      <w:bookmarkStart w:id="3732" w:name="_Toc44001529"/>
      <w:bookmarkStart w:id="3733" w:name="_Toc51581130"/>
      <w:bookmarkStart w:id="3734" w:name="_Toc52356393"/>
      <w:bookmarkStart w:id="3735" w:name="_Toc55227963"/>
      <w:bookmarkStart w:id="3736" w:name="_Toc138323516"/>
      <w:bookmarkStart w:id="3737" w:name="_Toc139374654"/>
      <w:r>
        <w:t>12.</w:t>
      </w:r>
      <w:r w:rsidRPr="00375D3F">
        <w:t>2.1</w:t>
      </w:r>
      <w:r w:rsidRPr="00215D3C">
        <w:t>.3.2.1.3</w:t>
      </w:r>
      <w:r w:rsidRPr="00215D3C">
        <w:tab/>
        <w:t>HTTP methods</w:t>
      </w:r>
      <w:bookmarkEnd w:id="3729"/>
      <w:bookmarkEnd w:id="3730"/>
      <w:bookmarkEnd w:id="3731"/>
      <w:bookmarkEnd w:id="3732"/>
      <w:bookmarkEnd w:id="3733"/>
      <w:bookmarkEnd w:id="3734"/>
      <w:bookmarkEnd w:id="3735"/>
      <w:bookmarkEnd w:id="3736"/>
      <w:bookmarkEnd w:id="3737"/>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8" w:name="_Toc20494695"/>
      <w:bookmarkStart w:id="3739" w:name="_Toc26975763"/>
      <w:bookmarkStart w:id="3740" w:name="_Toc35856643"/>
      <w:bookmarkStart w:id="3741" w:name="_Toc44001530"/>
      <w:bookmarkStart w:id="3742" w:name="_Toc51581131"/>
      <w:bookmarkStart w:id="3743" w:name="_Toc52356394"/>
      <w:bookmarkStart w:id="3744" w:name="_Toc55227964"/>
      <w:bookmarkStart w:id="3745" w:name="_Toc138323517"/>
      <w:bookmarkStart w:id="3746" w:name="_Toc139374655"/>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8"/>
      <w:bookmarkEnd w:id="3739"/>
      <w:bookmarkEnd w:id="3740"/>
      <w:bookmarkEnd w:id="3741"/>
      <w:bookmarkEnd w:id="3742"/>
      <w:bookmarkEnd w:id="3743"/>
      <w:bookmarkEnd w:id="3744"/>
      <w:bookmarkEnd w:id="3745"/>
      <w:bookmarkEnd w:id="3746"/>
    </w:p>
    <w:p w14:paraId="50643394" w14:textId="77777777" w:rsidR="00623B86" w:rsidRPr="00215D3C" w:rsidRDefault="00623B86" w:rsidP="00623B86">
      <w:pPr>
        <w:pStyle w:val="Heading7"/>
      </w:pPr>
      <w:bookmarkStart w:id="3747" w:name="_Toc20494696"/>
      <w:bookmarkStart w:id="3748" w:name="_Toc26975764"/>
      <w:bookmarkStart w:id="3749" w:name="_Toc35856644"/>
      <w:bookmarkStart w:id="3750" w:name="_Toc44001531"/>
      <w:bookmarkStart w:id="3751" w:name="_Toc51581132"/>
      <w:bookmarkStart w:id="3752" w:name="_Toc52356395"/>
      <w:bookmarkStart w:id="3753" w:name="_Toc55227965"/>
      <w:bookmarkStart w:id="3754" w:name="_Toc138323518"/>
      <w:bookmarkStart w:id="3755" w:name="_Toc139374656"/>
      <w:r>
        <w:t>12.</w:t>
      </w:r>
      <w:r w:rsidRPr="00C75C4A">
        <w:t>2.1</w:t>
      </w:r>
      <w:r w:rsidRPr="00215D3C">
        <w:t>.3.2.2.1</w:t>
      </w:r>
      <w:r w:rsidRPr="00215D3C">
        <w:tab/>
        <w:t>Description</w:t>
      </w:r>
      <w:bookmarkEnd w:id="3747"/>
      <w:bookmarkEnd w:id="3748"/>
      <w:bookmarkEnd w:id="3749"/>
      <w:bookmarkEnd w:id="3750"/>
      <w:bookmarkEnd w:id="3751"/>
      <w:bookmarkEnd w:id="3752"/>
      <w:bookmarkEnd w:id="3753"/>
      <w:bookmarkEnd w:id="3754"/>
      <w:bookmarkEnd w:id="3755"/>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6" w:name="_Toc20494697"/>
      <w:bookmarkStart w:id="3757" w:name="_Toc26975765"/>
      <w:bookmarkStart w:id="3758" w:name="_Toc35856645"/>
      <w:bookmarkStart w:id="3759" w:name="_Toc44001532"/>
      <w:bookmarkStart w:id="3760" w:name="_Toc51581133"/>
      <w:bookmarkStart w:id="3761" w:name="_Toc52356396"/>
      <w:bookmarkStart w:id="3762" w:name="_Toc55227966"/>
      <w:bookmarkStart w:id="3763" w:name="_Toc138323519"/>
      <w:bookmarkStart w:id="3764" w:name="_Toc139374657"/>
      <w:r>
        <w:t>12.</w:t>
      </w:r>
      <w:r w:rsidRPr="00C75C4A">
        <w:t>2.1</w:t>
      </w:r>
      <w:r w:rsidRPr="00215D3C">
        <w:t>.3.2.2.2</w:t>
      </w:r>
      <w:r w:rsidRPr="00215D3C">
        <w:tab/>
        <w:t>URI</w:t>
      </w:r>
      <w:bookmarkEnd w:id="3756"/>
      <w:bookmarkEnd w:id="3757"/>
      <w:bookmarkEnd w:id="3758"/>
      <w:bookmarkEnd w:id="3759"/>
      <w:bookmarkEnd w:id="3760"/>
      <w:bookmarkEnd w:id="3761"/>
      <w:bookmarkEnd w:id="3762"/>
      <w:bookmarkEnd w:id="3763"/>
      <w:bookmarkEnd w:id="3764"/>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5" w:name="_Toc20494698"/>
      <w:bookmarkStart w:id="3766" w:name="_Toc26975766"/>
      <w:bookmarkStart w:id="3767" w:name="_Toc35856646"/>
      <w:bookmarkStart w:id="3768" w:name="_Toc44001533"/>
      <w:bookmarkStart w:id="3769" w:name="_Toc51581134"/>
      <w:bookmarkStart w:id="3770" w:name="_Toc52356397"/>
      <w:bookmarkStart w:id="3771" w:name="_Toc55227967"/>
      <w:bookmarkStart w:id="3772" w:name="_Toc138323520"/>
      <w:bookmarkStart w:id="3773" w:name="_Toc139374658"/>
      <w:r>
        <w:t>12.</w:t>
      </w:r>
      <w:r w:rsidRPr="00C75C4A">
        <w:t>2.1</w:t>
      </w:r>
      <w:r w:rsidRPr="00215D3C">
        <w:t>.3.2.2.3</w:t>
      </w:r>
      <w:r w:rsidRPr="00215D3C">
        <w:tab/>
        <w:t>HTTP methods</w:t>
      </w:r>
      <w:bookmarkEnd w:id="3765"/>
      <w:bookmarkEnd w:id="3766"/>
      <w:bookmarkEnd w:id="3767"/>
      <w:bookmarkEnd w:id="3768"/>
      <w:bookmarkEnd w:id="3769"/>
      <w:bookmarkEnd w:id="3770"/>
      <w:bookmarkEnd w:id="3771"/>
      <w:bookmarkEnd w:id="3772"/>
      <w:bookmarkEnd w:id="3773"/>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4" w:name="_Toc20494699"/>
      <w:bookmarkStart w:id="3775" w:name="_Toc26975767"/>
      <w:bookmarkStart w:id="3776" w:name="_Toc35856647"/>
      <w:bookmarkStart w:id="3777" w:name="_Toc44001534"/>
      <w:bookmarkStart w:id="3778" w:name="_Toc51581135"/>
      <w:bookmarkStart w:id="3779" w:name="_Toc52356398"/>
      <w:bookmarkStart w:id="3780" w:name="_Toc55227968"/>
      <w:bookmarkStart w:id="3781" w:name="_Toc138323521"/>
      <w:bookmarkStart w:id="3782" w:name="_Toc139374659"/>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4"/>
      <w:bookmarkEnd w:id="3775"/>
      <w:bookmarkEnd w:id="3776"/>
      <w:bookmarkEnd w:id="3777"/>
      <w:bookmarkEnd w:id="3778"/>
      <w:bookmarkEnd w:id="3779"/>
      <w:bookmarkEnd w:id="3780"/>
      <w:bookmarkEnd w:id="3781"/>
      <w:bookmarkEnd w:id="3782"/>
    </w:p>
    <w:p w14:paraId="27A2EFC9" w14:textId="77777777" w:rsidR="00623B86" w:rsidRPr="00215D3C" w:rsidRDefault="00623B86" w:rsidP="00623B86">
      <w:pPr>
        <w:pStyle w:val="Heading7"/>
      </w:pPr>
      <w:bookmarkStart w:id="3783" w:name="_Toc20494700"/>
      <w:bookmarkStart w:id="3784" w:name="_Toc26975768"/>
      <w:bookmarkStart w:id="3785" w:name="_Toc35856648"/>
      <w:bookmarkStart w:id="3786" w:name="_Toc44001535"/>
      <w:bookmarkStart w:id="3787" w:name="_Toc51581136"/>
      <w:bookmarkStart w:id="3788" w:name="_Toc52356399"/>
      <w:bookmarkStart w:id="3789" w:name="_Toc55227969"/>
      <w:bookmarkStart w:id="3790" w:name="_Toc138323522"/>
      <w:bookmarkStart w:id="3791" w:name="_Toc139374660"/>
      <w:r>
        <w:t>12.</w:t>
      </w:r>
      <w:r w:rsidRPr="00B464F4">
        <w:t>2.1</w:t>
      </w:r>
      <w:r w:rsidRPr="00215D3C">
        <w:t>.3.2.3.1</w:t>
      </w:r>
      <w:r w:rsidRPr="00215D3C">
        <w:tab/>
        <w:t>Definition</w:t>
      </w:r>
      <w:bookmarkEnd w:id="3783"/>
      <w:bookmarkEnd w:id="3784"/>
      <w:bookmarkEnd w:id="3785"/>
      <w:bookmarkEnd w:id="3786"/>
      <w:bookmarkEnd w:id="3787"/>
      <w:bookmarkEnd w:id="3788"/>
      <w:bookmarkEnd w:id="3789"/>
      <w:bookmarkEnd w:id="3790"/>
      <w:bookmarkEnd w:id="3791"/>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92" w:name="_Toc20494701"/>
      <w:bookmarkStart w:id="3793" w:name="_Toc26975769"/>
      <w:bookmarkStart w:id="3794" w:name="_Toc35856649"/>
      <w:bookmarkStart w:id="3795" w:name="_Toc44001536"/>
      <w:bookmarkStart w:id="3796" w:name="_Toc51581137"/>
      <w:bookmarkStart w:id="3797" w:name="_Toc52356400"/>
      <w:bookmarkStart w:id="3798" w:name="_Toc55227970"/>
      <w:bookmarkStart w:id="3799" w:name="_Toc138323523"/>
      <w:bookmarkStart w:id="3800" w:name="_Toc139374661"/>
      <w:r>
        <w:t>12.</w:t>
      </w:r>
      <w:r w:rsidRPr="00B464F4">
        <w:t>2.1</w:t>
      </w:r>
      <w:r w:rsidRPr="00215D3C">
        <w:t>.3.2.3.2</w:t>
      </w:r>
      <w:r w:rsidRPr="00215D3C">
        <w:tab/>
        <w:t>URI</w:t>
      </w:r>
      <w:bookmarkEnd w:id="3792"/>
      <w:bookmarkEnd w:id="3793"/>
      <w:bookmarkEnd w:id="3794"/>
      <w:bookmarkEnd w:id="3795"/>
      <w:bookmarkEnd w:id="3796"/>
      <w:bookmarkEnd w:id="3797"/>
      <w:bookmarkEnd w:id="3798"/>
      <w:bookmarkEnd w:id="3799"/>
      <w:bookmarkEnd w:id="3800"/>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01" w:name="_Toc20494702"/>
      <w:bookmarkStart w:id="3802" w:name="_Toc26975770"/>
      <w:bookmarkStart w:id="3803" w:name="_Toc35856650"/>
      <w:bookmarkStart w:id="3804" w:name="_Toc44001537"/>
      <w:bookmarkStart w:id="3805" w:name="_Toc51581138"/>
      <w:bookmarkStart w:id="3806" w:name="_Toc52356401"/>
      <w:bookmarkStart w:id="3807" w:name="_Toc55227971"/>
      <w:bookmarkStart w:id="3808" w:name="_Toc138323524"/>
      <w:bookmarkStart w:id="3809" w:name="_Toc139374662"/>
      <w:r>
        <w:t>12.</w:t>
      </w:r>
      <w:r w:rsidRPr="00B464F4">
        <w:t>2.1</w:t>
      </w:r>
      <w:r w:rsidRPr="00215D3C">
        <w:t>.3.2.3.3</w:t>
      </w:r>
      <w:r w:rsidRPr="00215D3C">
        <w:tab/>
        <w:t>HTTP methods</w:t>
      </w:r>
      <w:bookmarkEnd w:id="3801"/>
      <w:bookmarkEnd w:id="3802"/>
      <w:bookmarkEnd w:id="3803"/>
      <w:bookmarkEnd w:id="3804"/>
      <w:bookmarkEnd w:id="3805"/>
      <w:bookmarkEnd w:id="3806"/>
      <w:bookmarkEnd w:id="3807"/>
      <w:bookmarkEnd w:id="3808"/>
      <w:bookmarkEnd w:id="3809"/>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10" w:name="_Toc20494703"/>
      <w:bookmarkStart w:id="3811" w:name="_Toc26975771"/>
      <w:bookmarkStart w:id="3812" w:name="_Toc35856651"/>
      <w:bookmarkStart w:id="3813" w:name="_Toc44001538"/>
      <w:bookmarkStart w:id="3814" w:name="_Toc51581139"/>
      <w:bookmarkStart w:id="3815" w:name="_Toc52356402"/>
      <w:bookmarkStart w:id="3816" w:name="_Toc55227972"/>
      <w:bookmarkStart w:id="3817" w:name="_Toc138323525"/>
      <w:bookmarkStart w:id="3818" w:name="_Toc139374663"/>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10"/>
      <w:bookmarkEnd w:id="3811"/>
      <w:bookmarkEnd w:id="3812"/>
      <w:bookmarkEnd w:id="3813"/>
      <w:bookmarkEnd w:id="3814"/>
      <w:bookmarkEnd w:id="3815"/>
      <w:bookmarkEnd w:id="3816"/>
      <w:bookmarkEnd w:id="3817"/>
      <w:bookmarkEnd w:id="3818"/>
    </w:p>
    <w:p w14:paraId="1083DC7F" w14:textId="77777777" w:rsidR="00623B86" w:rsidRPr="00215D3C" w:rsidRDefault="00623B86" w:rsidP="00623B86">
      <w:pPr>
        <w:pStyle w:val="Heading7"/>
      </w:pPr>
      <w:bookmarkStart w:id="3819" w:name="_Toc20494704"/>
      <w:bookmarkStart w:id="3820" w:name="_Toc26975772"/>
      <w:bookmarkStart w:id="3821" w:name="_Toc35856652"/>
      <w:bookmarkStart w:id="3822" w:name="_Toc44001539"/>
      <w:bookmarkStart w:id="3823" w:name="_Toc51581140"/>
      <w:bookmarkStart w:id="3824" w:name="_Toc52356403"/>
      <w:bookmarkStart w:id="3825" w:name="_Toc55227973"/>
      <w:bookmarkStart w:id="3826" w:name="_Toc138323526"/>
      <w:bookmarkStart w:id="3827" w:name="_Toc139374664"/>
      <w:r>
        <w:t>12.</w:t>
      </w:r>
      <w:r w:rsidRPr="00B464F4">
        <w:t>2.1</w:t>
      </w:r>
      <w:r w:rsidRPr="00215D3C">
        <w:t>.3.2.</w:t>
      </w:r>
      <w:r w:rsidRPr="00215D3C">
        <w:rPr>
          <w:rFonts w:hint="eastAsia"/>
          <w:lang w:eastAsia="zh-CN"/>
        </w:rPr>
        <w:t>4</w:t>
      </w:r>
      <w:r w:rsidRPr="00215D3C">
        <w:t>.1</w:t>
      </w:r>
      <w:r w:rsidRPr="00215D3C">
        <w:tab/>
        <w:t>Definition</w:t>
      </w:r>
      <w:bookmarkEnd w:id="3819"/>
      <w:bookmarkEnd w:id="3820"/>
      <w:bookmarkEnd w:id="3821"/>
      <w:bookmarkEnd w:id="3822"/>
      <w:bookmarkEnd w:id="3823"/>
      <w:bookmarkEnd w:id="3824"/>
      <w:bookmarkEnd w:id="3825"/>
      <w:bookmarkEnd w:id="3826"/>
      <w:bookmarkEnd w:id="3827"/>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8" w:name="_Toc20494705"/>
      <w:bookmarkStart w:id="3829" w:name="_Toc26975773"/>
      <w:bookmarkStart w:id="3830" w:name="_Toc35856653"/>
      <w:bookmarkStart w:id="3831" w:name="_Toc44001540"/>
      <w:bookmarkStart w:id="3832" w:name="_Toc51581141"/>
      <w:bookmarkStart w:id="3833" w:name="_Toc52356404"/>
      <w:bookmarkStart w:id="3834" w:name="_Toc55227974"/>
      <w:bookmarkStart w:id="3835" w:name="_Toc138323527"/>
      <w:bookmarkStart w:id="3836" w:name="_Toc139374665"/>
      <w:r>
        <w:t>12.</w:t>
      </w:r>
      <w:r w:rsidRPr="00B464F4">
        <w:t>2.1</w:t>
      </w:r>
      <w:r w:rsidRPr="00215D3C">
        <w:t>.3.2.</w:t>
      </w:r>
      <w:r w:rsidRPr="00215D3C">
        <w:rPr>
          <w:rFonts w:hint="eastAsia"/>
          <w:lang w:eastAsia="zh-CN"/>
        </w:rPr>
        <w:t>4</w:t>
      </w:r>
      <w:r w:rsidRPr="00215D3C">
        <w:t>.2</w:t>
      </w:r>
      <w:r w:rsidRPr="00215D3C">
        <w:tab/>
        <w:t>URI</w:t>
      </w:r>
      <w:bookmarkEnd w:id="3828"/>
      <w:bookmarkEnd w:id="3829"/>
      <w:bookmarkEnd w:id="3830"/>
      <w:bookmarkEnd w:id="3831"/>
      <w:bookmarkEnd w:id="3832"/>
      <w:bookmarkEnd w:id="3833"/>
      <w:bookmarkEnd w:id="3834"/>
      <w:bookmarkEnd w:id="3835"/>
      <w:bookmarkEnd w:id="3836"/>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7" w:name="_Toc20494706"/>
      <w:bookmarkStart w:id="3838" w:name="_Toc26975774"/>
      <w:bookmarkStart w:id="3839" w:name="_Toc35856654"/>
      <w:bookmarkStart w:id="3840" w:name="_Toc44001541"/>
      <w:bookmarkStart w:id="3841" w:name="_Toc51581142"/>
      <w:bookmarkStart w:id="3842" w:name="_Toc52356405"/>
      <w:bookmarkStart w:id="3843" w:name="_Toc55227975"/>
      <w:bookmarkStart w:id="3844" w:name="_Toc138323528"/>
      <w:bookmarkStart w:id="3845" w:name="_Toc139374666"/>
      <w:r>
        <w:t>12.</w:t>
      </w:r>
      <w:r w:rsidRPr="00B464F4">
        <w:t>2.1</w:t>
      </w:r>
      <w:r w:rsidRPr="00215D3C">
        <w:t>.3.2.</w:t>
      </w:r>
      <w:r w:rsidRPr="00215D3C">
        <w:rPr>
          <w:rFonts w:hint="eastAsia"/>
          <w:lang w:eastAsia="zh-CN"/>
        </w:rPr>
        <w:t>4</w:t>
      </w:r>
      <w:r w:rsidRPr="00215D3C">
        <w:t>.3</w:t>
      </w:r>
      <w:r w:rsidRPr="00215D3C">
        <w:tab/>
        <w:t>HTTP methods</w:t>
      </w:r>
      <w:bookmarkEnd w:id="3837"/>
      <w:bookmarkEnd w:id="3838"/>
      <w:bookmarkEnd w:id="3839"/>
      <w:bookmarkEnd w:id="3840"/>
      <w:bookmarkEnd w:id="3841"/>
      <w:bookmarkEnd w:id="3842"/>
      <w:bookmarkEnd w:id="3843"/>
      <w:bookmarkEnd w:id="3844"/>
      <w:bookmarkEnd w:id="3845"/>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6" w:name="_Toc20494707"/>
      <w:bookmarkStart w:id="3847" w:name="_Toc26975775"/>
      <w:bookmarkStart w:id="3848" w:name="_Toc35856655"/>
      <w:bookmarkStart w:id="3849" w:name="_Toc44001542"/>
      <w:bookmarkStart w:id="3850" w:name="_Toc51581143"/>
      <w:bookmarkStart w:id="3851" w:name="_Toc52356406"/>
      <w:bookmarkStart w:id="3852" w:name="_Toc55227976"/>
      <w:bookmarkStart w:id="3853" w:name="_Toc138323529"/>
      <w:bookmarkStart w:id="3854" w:name="_Toc139374667"/>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6"/>
      <w:bookmarkEnd w:id="3847"/>
      <w:bookmarkEnd w:id="3848"/>
      <w:bookmarkEnd w:id="3849"/>
      <w:bookmarkEnd w:id="3850"/>
      <w:bookmarkEnd w:id="3851"/>
      <w:bookmarkEnd w:id="3852"/>
      <w:bookmarkEnd w:id="3853"/>
      <w:bookmarkEnd w:id="3854"/>
    </w:p>
    <w:p w14:paraId="1456670F" w14:textId="77777777" w:rsidR="00623B86" w:rsidRPr="00215D3C" w:rsidRDefault="00623B86" w:rsidP="00623B86">
      <w:pPr>
        <w:pStyle w:val="Heading7"/>
      </w:pPr>
      <w:bookmarkStart w:id="3855" w:name="_Toc20494708"/>
      <w:bookmarkStart w:id="3856" w:name="_Toc26975776"/>
      <w:bookmarkStart w:id="3857" w:name="_Toc35856656"/>
      <w:bookmarkStart w:id="3858" w:name="_Toc44001543"/>
      <w:bookmarkStart w:id="3859" w:name="_Toc51581144"/>
      <w:bookmarkStart w:id="3860" w:name="_Toc52356407"/>
      <w:bookmarkStart w:id="3861" w:name="_Toc55227977"/>
      <w:bookmarkStart w:id="3862" w:name="_Toc138323530"/>
      <w:bookmarkStart w:id="3863" w:name="_Toc139374668"/>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5"/>
      <w:bookmarkEnd w:id="3856"/>
      <w:bookmarkEnd w:id="3857"/>
      <w:bookmarkEnd w:id="3858"/>
      <w:bookmarkEnd w:id="3859"/>
      <w:bookmarkEnd w:id="3860"/>
      <w:bookmarkEnd w:id="3861"/>
      <w:bookmarkEnd w:id="3862"/>
      <w:bookmarkEnd w:id="3863"/>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4" w:name="_Toc20494709"/>
      <w:bookmarkStart w:id="3865" w:name="_Toc26975777"/>
      <w:bookmarkStart w:id="3866" w:name="_Toc35856657"/>
      <w:bookmarkStart w:id="3867" w:name="_Toc44001544"/>
      <w:bookmarkStart w:id="3868" w:name="_Toc51581145"/>
      <w:bookmarkStart w:id="3869" w:name="_Toc52356408"/>
      <w:bookmarkStart w:id="3870" w:name="_Toc55227978"/>
      <w:bookmarkStart w:id="3871" w:name="_Toc138323531"/>
      <w:bookmarkStart w:id="3872" w:name="_Toc139374669"/>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4"/>
      <w:bookmarkEnd w:id="3865"/>
      <w:bookmarkEnd w:id="3866"/>
      <w:bookmarkEnd w:id="3867"/>
      <w:bookmarkEnd w:id="3868"/>
      <w:bookmarkEnd w:id="3869"/>
      <w:bookmarkEnd w:id="3870"/>
      <w:bookmarkEnd w:id="3871"/>
      <w:bookmarkEnd w:id="3872"/>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73" w:name="_Toc20494710"/>
      <w:bookmarkStart w:id="3874" w:name="_Toc26975778"/>
      <w:bookmarkStart w:id="3875" w:name="_Toc35856658"/>
      <w:bookmarkStart w:id="3876" w:name="_Toc44001545"/>
      <w:bookmarkStart w:id="3877" w:name="_Toc51581146"/>
      <w:bookmarkStart w:id="3878" w:name="_Toc52356409"/>
      <w:bookmarkStart w:id="3879" w:name="_Toc55227979"/>
      <w:bookmarkStart w:id="3880" w:name="_Toc138323532"/>
      <w:bookmarkStart w:id="3881" w:name="_Toc139374670"/>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73"/>
      <w:bookmarkEnd w:id="3874"/>
      <w:bookmarkEnd w:id="3875"/>
      <w:bookmarkEnd w:id="3876"/>
      <w:bookmarkEnd w:id="3877"/>
      <w:bookmarkEnd w:id="3878"/>
      <w:bookmarkEnd w:id="3879"/>
      <w:bookmarkEnd w:id="3880"/>
      <w:bookmarkEnd w:id="3881"/>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82" w:name="_Toc20494711"/>
      <w:bookmarkStart w:id="3883" w:name="_Toc26975779"/>
      <w:bookmarkStart w:id="3884" w:name="_Toc35856659"/>
      <w:bookmarkStart w:id="3885" w:name="_Toc44001546"/>
      <w:bookmarkStart w:id="3886" w:name="_Toc51581147"/>
      <w:bookmarkStart w:id="3887" w:name="_Toc52356410"/>
      <w:bookmarkStart w:id="3888" w:name="_Toc55227980"/>
      <w:bookmarkStart w:id="3889" w:name="_Toc138323533"/>
      <w:bookmarkStart w:id="3890" w:name="_Toc139374671"/>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82"/>
      <w:bookmarkEnd w:id="3883"/>
      <w:bookmarkEnd w:id="3884"/>
      <w:bookmarkEnd w:id="3885"/>
      <w:bookmarkEnd w:id="3886"/>
      <w:bookmarkEnd w:id="3887"/>
      <w:bookmarkEnd w:id="3888"/>
      <w:bookmarkEnd w:id="3889"/>
      <w:bookmarkEnd w:id="3890"/>
    </w:p>
    <w:p w14:paraId="1A72D3C0" w14:textId="77777777" w:rsidR="00623B86" w:rsidRPr="00215D3C" w:rsidRDefault="00623B86" w:rsidP="00623B86">
      <w:pPr>
        <w:pStyle w:val="Heading7"/>
        <w:rPr>
          <w:lang w:eastAsia="zh-CN"/>
        </w:rPr>
      </w:pPr>
      <w:bookmarkStart w:id="3891" w:name="_Toc20494712"/>
      <w:bookmarkStart w:id="3892" w:name="_Toc26975780"/>
      <w:bookmarkStart w:id="3893" w:name="_Toc35856660"/>
      <w:bookmarkStart w:id="3894" w:name="_Toc44001547"/>
      <w:bookmarkStart w:id="3895" w:name="_Toc51581148"/>
      <w:bookmarkStart w:id="3896" w:name="_Toc52356411"/>
      <w:bookmarkStart w:id="3897" w:name="_Toc55227981"/>
      <w:bookmarkStart w:id="3898" w:name="_Toc138323534"/>
      <w:bookmarkStart w:id="3899" w:name="_Toc139374672"/>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91"/>
      <w:bookmarkEnd w:id="3892"/>
      <w:bookmarkEnd w:id="3893"/>
      <w:bookmarkEnd w:id="3894"/>
      <w:bookmarkEnd w:id="3895"/>
      <w:bookmarkEnd w:id="3896"/>
      <w:bookmarkEnd w:id="3897"/>
      <w:bookmarkEnd w:id="3898"/>
      <w:bookmarkEnd w:id="3899"/>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00" w:name="_Toc20494713"/>
      <w:bookmarkStart w:id="3901" w:name="_Toc26975781"/>
      <w:bookmarkStart w:id="3902" w:name="_Toc35856661"/>
      <w:bookmarkStart w:id="3903" w:name="_Toc44001548"/>
      <w:bookmarkStart w:id="3904" w:name="_Toc51581149"/>
      <w:bookmarkStart w:id="3905" w:name="_Toc52356412"/>
      <w:bookmarkStart w:id="3906" w:name="_Toc55227982"/>
      <w:bookmarkStart w:id="3907" w:name="_Toc138323535"/>
      <w:bookmarkStart w:id="3908" w:name="_Toc139374673"/>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00"/>
      <w:bookmarkEnd w:id="3901"/>
      <w:bookmarkEnd w:id="3902"/>
      <w:bookmarkEnd w:id="3903"/>
      <w:bookmarkEnd w:id="3904"/>
      <w:bookmarkEnd w:id="3905"/>
      <w:bookmarkEnd w:id="3906"/>
      <w:bookmarkEnd w:id="3907"/>
      <w:bookmarkEnd w:id="3908"/>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9" w:name="_Toc20494714"/>
      <w:bookmarkStart w:id="3910" w:name="_Toc26975782"/>
      <w:bookmarkStart w:id="3911" w:name="_Toc35856662"/>
      <w:bookmarkStart w:id="3912" w:name="_Toc44001549"/>
      <w:bookmarkStart w:id="3913" w:name="_Toc51581150"/>
      <w:bookmarkStart w:id="3914" w:name="_Toc52356413"/>
      <w:bookmarkStart w:id="3915" w:name="_Toc55227983"/>
      <w:bookmarkStart w:id="3916" w:name="_Toc138323536"/>
      <w:bookmarkStart w:id="3917" w:name="_Toc139374674"/>
      <w:r>
        <w:rPr>
          <w:lang w:eastAsia="zh-CN"/>
        </w:rPr>
        <w:t>12.</w:t>
      </w:r>
      <w:r w:rsidRPr="0055062A">
        <w:rPr>
          <w:lang w:eastAsia="zh-CN"/>
        </w:rPr>
        <w:t>2.1</w:t>
      </w:r>
      <w:r w:rsidRPr="00215D3C">
        <w:rPr>
          <w:rFonts w:hint="eastAsia"/>
          <w:lang w:eastAsia="zh-CN"/>
        </w:rPr>
        <w:t>.3</w:t>
      </w:r>
      <w:r w:rsidRPr="00215D3C">
        <w:t>.2.6.3</w:t>
      </w:r>
      <w:r w:rsidRPr="00215D3C">
        <w:tab/>
        <w:t>HTTP methods</w:t>
      </w:r>
      <w:bookmarkEnd w:id="3909"/>
      <w:bookmarkEnd w:id="3910"/>
      <w:bookmarkEnd w:id="3911"/>
      <w:bookmarkEnd w:id="3912"/>
      <w:bookmarkEnd w:id="3913"/>
      <w:bookmarkEnd w:id="3914"/>
      <w:bookmarkEnd w:id="3915"/>
      <w:bookmarkEnd w:id="3916"/>
      <w:bookmarkEnd w:id="3917"/>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8" w:name="_Toc20494715"/>
      <w:bookmarkStart w:id="3919" w:name="_Toc26975783"/>
      <w:bookmarkStart w:id="3920" w:name="_Toc35856663"/>
      <w:bookmarkStart w:id="3921" w:name="_Toc44001550"/>
      <w:bookmarkStart w:id="3922" w:name="_Toc51581151"/>
      <w:bookmarkStart w:id="3923" w:name="_Toc52356414"/>
      <w:bookmarkStart w:id="3924" w:name="_Toc55227984"/>
      <w:bookmarkStart w:id="3925" w:name="_Toc138323537"/>
      <w:bookmarkStart w:id="3926" w:name="_Toc13937467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8"/>
      <w:bookmarkEnd w:id="3919"/>
      <w:bookmarkEnd w:id="3920"/>
      <w:bookmarkEnd w:id="3921"/>
      <w:bookmarkEnd w:id="3922"/>
      <w:bookmarkEnd w:id="3923"/>
      <w:bookmarkEnd w:id="3924"/>
      <w:bookmarkEnd w:id="3925"/>
      <w:bookmarkEnd w:id="3926"/>
    </w:p>
    <w:p w14:paraId="62F4B3A6" w14:textId="77777777" w:rsidR="00623B86" w:rsidRPr="00215D3C" w:rsidRDefault="00623B86" w:rsidP="00623B86">
      <w:pPr>
        <w:pStyle w:val="Heading7"/>
        <w:rPr>
          <w:lang w:eastAsia="zh-CN"/>
        </w:rPr>
      </w:pPr>
      <w:bookmarkStart w:id="3927" w:name="_Toc20494716"/>
      <w:bookmarkStart w:id="3928" w:name="_Toc26975784"/>
      <w:bookmarkStart w:id="3929" w:name="_Toc35856664"/>
      <w:bookmarkStart w:id="3930" w:name="_Toc44001551"/>
      <w:bookmarkStart w:id="3931" w:name="_Toc51581152"/>
      <w:bookmarkStart w:id="3932" w:name="_Toc52356415"/>
      <w:bookmarkStart w:id="3933" w:name="_Toc55227985"/>
      <w:bookmarkStart w:id="3934" w:name="_Toc138323538"/>
      <w:bookmarkStart w:id="3935" w:name="_Toc139374676"/>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7"/>
      <w:bookmarkEnd w:id="3928"/>
      <w:bookmarkEnd w:id="3929"/>
      <w:bookmarkEnd w:id="3930"/>
      <w:bookmarkEnd w:id="3931"/>
      <w:bookmarkEnd w:id="3932"/>
      <w:bookmarkEnd w:id="3933"/>
      <w:bookmarkEnd w:id="3934"/>
      <w:bookmarkEnd w:id="3935"/>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6" w:name="_Toc20494717"/>
      <w:bookmarkStart w:id="3937" w:name="_Toc26975785"/>
      <w:bookmarkStart w:id="3938" w:name="_Toc35856665"/>
      <w:bookmarkStart w:id="3939" w:name="_Toc44001552"/>
      <w:bookmarkStart w:id="3940" w:name="_Toc51581153"/>
      <w:bookmarkStart w:id="3941" w:name="_Toc52356416"/>
      <w:bookmarkStart w:id="3942" w:name="_Toc55227986"/>
      <w:bookmarkStart w:id="3943" w:name="_Toc138323539"/>
      <w:bookmarkStart w:id="3944" w:name="_Toc139374677"/>
      <w:r>
        <w:rPr>
          <w:lang w:eastAsia="zh-CN"/>
        </w:rPr>
        <w:t>12.</w:t>
      </w:r>
      <w:r w:rsidRPr="005F12B1">
        <w:rPr>
          <w:lang w:eastAsia="zh-CN"/>
        </w:rPr>
        <w:t>2.1</w:t>
      </w:r>
      <w:r w:rsidRPr="00215D3C">
        <w:rPr>
          <w:rFonts w:hint="eastAsia"/>
          <w:lang w:eastAsia="zh-CN"/>
        </w:rPr>
        <w:t>.3</w:t>
      </w:r>
      <w:r w:rsidRPr="00215D3C">
        <w:t>.2.7.2</w:t>
      </w:r>
      <w:r w:rsidRPr="00215D3C">
        <w:tab/>
        <w:t>URI</w:t>
      </w:r>
      <w:bookmarkEnd w:id="3936"/>
      <w:bookmarkEnd w:id="3937"/>
      <w:bookmarkEnd w:id="3938"/>
      <w:bookmarkEnd w:id="3939"/>
      <w:bookmarkEnd w:id="3940"/>
      <w:bookmarkEnd w:id="3941"/>
      <w:bookmarkEnd w:id="3942"/>
      <w:bookmarkEnd w:id="3943"/>
      <w:bookmarkEnd w:id="3944"/>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5" w:name="_Toc20494718"/>
      <w:bookmarkStart w:id="3946" w:name="_Toc26975786"/>
      <w:bookmarkStart w:id="3947" w:name="_Toc35856666"/>
      <w:bookmarkStart w:id="3948" w:name="_Toc44001553"/>
      <w:bookmarkStart w:id="3949" w:name="_Toc51581154"/>
      <w:bookmarkStart w:id="3950" w:name="_Toc52356417"/>
      <w:bookmarkStart w:id="3951" w:name="_Toc55227987"/>
      <w:bookmarkStart w:id="3952" w:name="_Toc138323540"/>
      <w:bookmarkStart w:id="3953" w:name="_Toc139374678"/>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5"/>
      <w:bookmarkEnd w:id="3946"/>
      <w:bookmarkEnd w:id="3947"/>
      <w:bookmarkEnd w:id="3948"/>
      <w:bookmarkEnd w:id="3949"/>
      <w:bookmarkEnd w:id="3950"/>
      <w:bookmarkEnd w:id="3951"/>
      <w:bookmarkEnd w:id="3952"/>
      <w:bookmarkEnd w:id="3953"/>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4" w:name="_Toc20494719"/>
      <w:bookmarkStart w:id="3955" w:name="_Toc26975787"/>
      <w:bookmarkStart w:id="3956" w:name="_Toc35856667"/>
      <w:bookmarkStart w:id="3957" w:name="_Toc44001554"/>
      <w:bookmarkStart w:id="3958" w:name="_Toc51581155"/>
      <w:bookmarkStart w:id="3959" w:name="_Toc52356418"/>
      <w:bookmarkStart w:id="3960" w:name="_Toc55227988"/>
      <w:bookmarkStart w:id="3961" w:name="_Toc138323541"/>
      <w:bookmarkStart w:id="3962" w:name="_Toc13937467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4"/>
      <w:bookmarkEnd w:id="3955"/>
      <w:bookmarkEnd w:id="3956"/>
      <w:bookmarkEnd w:id="3957"/>
      <w:bookmarkEnd w:id="3958"/>
      <w:bookmarkEnd w:id="3959"/>
      <w:bookmarkEnd w:id="3960"/>
      <w:bookmarkEnd w:id="3961"/>
      <w:bookmarkEnd w:id="3962"/>
    </w:p>
    <w:p w14:paraId="73E4F65D" w14:textId="77777777" w:rsidR="00623B86" w:rsidRPr="00215D3C" w:rsidRDefault="00623B86" w:rsidP="00623B86">
      <w:pPr>
        <w:pStyle w:val="Heading7"/>
        <w:rPr>
          <w:lang w:eastAsia="zh-CN"/>
        </w:rPr>
      </w:pPr>
      <w:bookmarkStart w:id="3963" w:name="_Toc20494720"/>
      <w:bookmarkStart w:id="3964" w:name="_Toc26975788"/>
      <w:bookmarkStart w:id="3965" w:name="_Toc35856668"/>
      <w:bookmarkStart w:id="3966" w:name="_Toc44001555"/>
      <w:bookmarkStart w:id="3967" w:name="_Toc51581156"/>
      <w:bookmarkStart w:id="3968" w:name="_Toc52356419"/>
      <w:bookmarkStart w:id="3969" w:name="_Toc55227989"/>
      <w:bookmarkStart w:id="3970" w:name="_Toc138323542"/>
      <w:bookmarkStart w:id="3971" w:name="_Toc139374680"/>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63"/>
      <w:bookmarkEnd w:id="3964"/>
      <w:bookmarkEnd w:id="3965"/>
      <w:bookmarkEnd w:id="3966"/>
      <w:bookmarkEnd w:id="3967"/>
      <w:bookmarkEnd w:id="3968"/>
      <w:bookmarkEnd w:id="3969"/>
      <w:bookmarkEnd w:id="3970"/>
      <w:bookmarkEnd w:id="3971"/>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72" w:name="_Toc20494721"/>
      <w:bookmarkStart w:id="3973" w:name="_Toc26975789"/>
      <w:bookmarkStart w:id="3974" w:name="_Toc35856669"/>
      <w:bookmarkStart w:id="3975" w:name="_Toc44001556"/>
      <w:bookmarkStart w:id="3976" w:name="_Toc51581157"/>
      <w:bookmarkStart w:id="3977" w:name="_Toc52356420"/>
      <w:bookmarkStart w:id="3978" w:name="_Toc55227990"/>
      <w:bookmarkStart w:id="3979" w:name="_Toc138323543"/>
      <w:bookmarkStart w:id="3980" w:name="_Toc139374681"/>
      <w:r>
        <w:rPr>
          <w:lang w:eastAsia="zh-CN"/>
        </w:rPr>
        <w:t>12.</w:t>
      </w:r>
      <w:r w:rsidRPr="0012050D">
        <w:rPr>
          <w:lang w:eastAsia="zh-CN"/>
        </w:rPr>
        <w:t>2.1</w:t>
      </w:r>
      <w:r w:rsidRPr="00215D3C">
        <w:rPr>
          <w:rFonts w:hint="eastAsia"/>
          <w:lang w:eastAsia="zh-CN"/>
        </w:rPr>
        <w:t>.3</w:t>
      </w:r>
      <w:r w:rsidRPr="00215D3C">
        <w:t>.2.8.2</w:t>
      </w:r>
      <w:r w:rsidRPr="00215D3C">
        <w:tab/>
        <w:t>URI</w:t>
      </w:r>
      <w:bookmarkEnd w:id="3972"/>
      <w:bookmarkEnd w:id="3973"/>
      <w:bookmarkEnd w:id="3974"/>
      <w:bookmarkEnd w:id="3975"/>
      <w:bookmarkEnd w:id="3976"/>
      <w:bookmarkEnd w:id="3977"/>
      <w:bookmarkEnd w:id="3978"/>
      <w:bookmarkEnd w:id="3979"/>
      <w:bookmarkEnd w:id="3980"/>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81" w:name="_Toc20494722"/>
      <w:bookmarkStart w:id="3982" w:name="_Toc26975790"/>
      <w:bookmarkStart w:id="3983" w:name="_Toc35856670"/>
      <w:bookmarkStart w:id="3984" w:name="_Toc44001557"/>
      <w:bookmarkStart w:id="3985" w:name="_Toc51581158"/>
      <w:bookmarkStart w:id="3986" w:name="_Toc52356421"/>
      <w:bookmarkStart w:id="3987" w:name="_Toc55227991"/>
      <w:bookmarkStart w:id="3988" w:name="_Toc138323544"/>
      <w:bookmarkStart w:id="3989" w:name="_Toc139374682"/>
      <w:r>
        <w:rPr>
          <w:lang w:eastAsia="zh-CN"/>
        </w:rPr>
        <w:t>12.</w:t>
      </w:r>
      <w:r w:rsidRPr="0012050D">
        <w:rPr>
          <w:lang w:eastAsia="zh-CN"/>
        </w:rPr>
        <w:t>2.1</w:t>
      </w:r>
      <w:r w:rsidRPr="00215D3C">
        <w:rPr>
          <w:rFonts w:hint="eastAsia"/>
          <w:lang w:eastAsia="zh-CN"/>
        </w:rPr>
        <w:t>.3</w:t>
      </w:r>
      <w:r w:rsidRPr="00215D3C">
        <w:t>.2.8.3</w:t>
      </w:r>
      <w:r w:rsidRPr="00215D3C">
        <w:tab/>
        <w:t>HTTP methods</w:t>
      </w:r>
      <w:bookmarkEnd w:id="3981"/>
      <w:bookmarkEnd w:id="3982"/>
      <w:bookmarkEnd w:id="3983"/>
      <w:bookmarkEnd w:id="3984"/>
      <w:bookmarkEnd w:id="3985"/>
      <w:bookmarkEnd w:id="3986"/>
      <w:bookmarkEnd w:id="3987"/>
      <w:bookmarkEnd w:id="3988"/>
      <w:bookmarkEnd w:id="3989"/>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90" w:name="_Toc20494723"/>
      <w:bookmarkStart w:id="3991" w:name="_Toc26975791"/>
      <w:bookmarkStart w:id="3992" w:name="_Toc35856671"/>
      <w:bookmarkStart w:id="3993" w:name="_Toc44001558"/>
      <w:bookmarkStart w:id="3994" w:name="_Toc51581159"/>
      <w:bookmarkStart w:id="3995" w:name="_Toc52356422"/>
      <w:bookmarkStart w:id="3996" w:name="_Toc55227992"/>
      <w:bookmarkStart w:id="3997" w:name="_Toc138323545"/>
      <w:bookmarkStart w:id="3998" w:name="_Toc139374683"/>
      <w:r>
        <w:t>12.</w:t>
      </w:r>
      <w:r w:rsidRPr="0012050D">
        <w:t>2.1</w:t>
      </w:r>
      <w:r w:rsidRPr="00215D3C">
        <w:t>.4</w:t>
      </w:r>
      <w:r w:rsidRPr="00215D3C">
        <w:tab/>
        <w:t>Data type definitions</w:t>
      </w:r>
      <w:bookmarkEnd w:id="3990"/>
      <w:bookmarkEnd w:id="3991"/>
      <w:bookmarkEnd w:id="3992"/>
      <w:bookmarkEnd w:id="3993"/>
      <w:bookmarkEnd w:id="3994"/>
      <w:bookmarkEnd w:id="3995"/>
      <w:bookmarkEnd w:id="3996"/>
      <w:bookmarkEnd w:id="3997"/>
      <w:bookmarkEnd w:id="3998"/>
    </w:p>
    <w:p w14:paraId="23671CE7" w14:textId="77777777" w:rsidR="00623B86" w:rsidRDefault="00623B86" w:rsidP="00623B86">
      <w:pPr>
        <w:pStyle w:val="Heading5"/>
      </w:pPr>
      <w:bookmarkStart w:id="3999" w:name="_Toc20494724"/>
      <w:bookmarkStart w:id="4000" w:name="_Toc26975792"/>
      <w:bookmarkStart w:id="4001" w:name="_Toc35856672"/>
      <w:bookmarkStart w:id="4002" w:name="_Toc44001559"/>
      <w:bookmarkStart w:id="4003" w:name="_Toc51581160"/>
      <w:bookmarkStart w:id="4004" w:name="_Toc52356423"/>
      <w:bookmarkStart w:id="4005" w:name="_Toc55227993"/>
      <w:bookmarkStart w:id="4006" w:name="_Toc138323546"/>
      <w:bookmarkStart w:id="4007" w:name="_Toc139374684"/>
      <w:r>
        <w:t>12.</w:t>
      </w:r>
      <w:r w:rsidRPr="0012050D">
        <w:t>2.1</w:t>
      </w:r>
      <w:r w:rsidRPr="00215D3C">
        <w:t>.4.1</w:t>
      </w:r>
      <w:r w:rsidRPr="00215D3C">
        <w:tab/>
        <w:t>General</w:t>
      </w:r>
      <w:bookmarkEnd w:id="3999"/>
      <w:bookmarkEnd w:id="4000"/>
      <w:bookmarkEnd w:id="4001"/>
      <w:bookmarkEnd w:id="4002"/>
      <w:bookmarkEnd w:id="4003"/>
      <w:bookmarkEnd w:id="4004"/>
      <w:bookmarkEnd w:id="4005"/>
      <w:bookmarkEnd w:id="4006"/>
      <w:bookmarkEnd w:id="4007"/>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8" w:name="_Toc44001560"/>
      <w:bookmarkStart w:id="4009" w:name="_Toc51581161"/>
      <w:bookmarkStart w:id="4010" w:name="_Toc52356424"/>
      <w:bookmarkStart w:id="4011" w:name="_Toc55227994"/>
      <w:bookmarkStart w:id="4012" w:name="_Toc138323547"/>
      <w:bookmarkStart w:id="4013" w:name="_Toc139374685"/>
      <w:r>
        <w:t>12.</w:t>
      </w:r>
      <w:r w:rsidRPr="00AF5085">
        <w:t>2.1</w:t>
      </w:r>
      <w:r w:rsidRPr="00215D3C">
        <w:t>.4.</w:t>
      </w:r>
      <w:r>
        <w:t>1a</w:t>
      </w:r>
      <w:r w:rsidRPr="00215D3C">
        <w:tab/>
      </w:r>
      <w:r>
        <w:t>Structured</w:t>
      </w:r>
      <w:r w:rsidRPr="00215D3C">
        <w:t xml:space="preserve"> data types</w:t>
      </w:r>
      <w:bookmarkEnd w:id="4008"/>
      <w:bookmarkEnd w:id="4009"/>
      <w:bookmarkEnd w:id="4010"/>
      <w:bookmarkEnd w:id="4011"/>
      <w:bookmarkEnd w:id="4012"/>
      <w:bookmarkEnd w:id="4013"/>
    </w:p>
    <w:p w14:paraId="7C414800" w14:textId="77777777" w:rsidR="00623B86" w:rsidRPr="00215D3C" w:rsidRDefault="00623B86" w:rsidP="00623B86">
      <w:pPr>
        <w:pStyle w:val="Heading6"/>
        <w:rPr>
          <w:lang w:eastAsia="zh-CN"/>
        </w:rPr>
      </w:pPr>
      <w:bookmarkStart w:id="4014" w:name="_Toc44001561"/>
      <w:bookmarkStart w:id="4015" w:name="_Toc51581162"/>
      <w:bookmarkStart w:id="4016" w:name="_Toc52356425"/>
      <w:bookmarkStart w:id="4017" w:name="_Toc55227995"/>
      <w:bookmarkStart w:id="4018" w:name="_Toc138323548"/>
      <w:bookmarkStart w:id="4019" w:name="_Toc139374686"/>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4"/>
      <w:bookmarkEnd w:id="4015"/>
      <w:bookmarkEnd w:id="4016"/>
      <w:bookmarkEnd w:id="4017"/>
      <w:bookmarkEnd w:id="4018"/>
      <w:bookmarkEnd w:id="4019"/>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20" w:name="_Toc44001562"/>
      <w:bookmarkStart w:id="4021" w:name="_Toc51581163"/>
      <w:bookmarkStart w:id="4022" w:name="_Toc52356426"/>
      <w:bookmarkStart w:id="4023" w:name="_Toc55227996"/>
      <w:bookmarkStart w:id="4024" w:name="_Toc138323549"/>
      <w:bookmarkStart w:id="4025" w:name="_Toc13937468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20"/>
      <w:bookmarkEnd w:id="4021"/>
      <w:bookmarkEnd w:id="4022"/>
      <w:bookmarkEnd w:id="4023"/>
      <w:bookmarkEnd w:id="4024"/>
      <w:bookmarkEnd w:id="4025"/>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6" w:name="_Toc44001563"/>
      <w:bookmarkStart w:id="4027" w:name="_Toc51581164"/>
      <w:bookmarkStart w:id="4028" w:name="_Toc52356427"/>
      <w:bookmarkStart w:id="4029" w:name="_Toc55227997"/>
      <w:bookmarkStart w:id="4030" w:name="_Toc138323550"/>
      <w:bookmarkStart w:id="4031" w:name="_Toc139374688"/>
      <w:r>
        <w:t>12.</w:t>
      </w:r>
      <w:r w:rsidRPr="00AD75DD">
        <w:t>2.1</w:t>
      </w:r>
      <w:r w:rsidRPr="00215D3C">
        <w:t>.4.</w:t>
      </w:r>
      <w:r>
        <w:t>1a</w:t>
      </w:r>
      <w:r w:rsidRPr="00215D3C">
        <w:t>.</w:t>
      </w:r>
      <w:r>
        <w:t>3</w:t>
      </w:r>
      <w:r w:rsidRPr="00215D3C">
        <w:tab/>
        <w:t xml:space="preserve">Type </w:t>
      </w:r>
      <w:r>
        <w:t>T</w:t>
      </w:r>
      <w:r w:rsidRPr="00215D3C">
        <w:t>hresholdInfo</w:t>
      </w:r>
      <w:bookmarkEnd w:id="4026"/>
      <w:bookmarkEnd w:id="4027"/>
      <w:bookmarkEnd w:id="4028"/>
      <w:bookmarkEnd w:id="4029"/>
      <w:bookmarkEnd w:id="4030"/>
      <w:bookmarkEnd w:id="4031"/>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32" w:name="_Toc44001564"/>
      <w:bookmarkStart w:id="4033" w:name="_Toc51581165"/>
      <w:bookmarkStart w:id="4034" w:name="_Toc52356428"/>
      <w:bookmarkStart w:id="4035" w:name="_Toc55227998"/>
      <w:bookmarkStart w:id="4036" w:name="_Toc138323551"/>
      <w:bookmarkStart w:id="4037" w:name="_Toc139374689"/>
      <w:r>
        <w:t>12.</w:t>
      </w:r>
      <w:r w:rsidRPr="00F0359A">
        <w:t>2.1</w:t>
      </w:r>
      <w:r w:rsidRPr="00215D3C">
        <w:t>.4.</w:t>
      </w:r>
      <w:r>
        <w:t>1a</w:t>
      </w:r>
      <w:r w:rsidRPr="00215D3C">
        <w:t>.</w:t>
      </w:r>
      <w:r>
        <w:t>4</w:t>
      </w:r>
      <w:r w:rsidRPr="00215D3C">
        <w:tab/>
        <w:t xml:space="preserve">Type </w:t>
      </w:r>
      <w:r>
        <w:t>C</w:t>
      </w:r>
      <w:r w:rsidRPr="00215D3C">
        <w:t>orrelatedNotification</w:t>
      </w:r>
      <w:bookmarkEnd w:id="4032"/>
      <w:bookmarkEnd w:id="4033"/>
      <w:bookmarkEnd w:id="4034"/>
      <w:bookmarkEnd w:id="4035"/>
      <w:bookmarkEnd w:id="4036"/>
      <w:bookmarkEnd w:id="4037"/>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8" w:name="_Toc44001565"/>
      <w:bookmarkStart w:id="4039" w:name="_Toc51581166"/>
      <w:bookmarkStart w:id="4040" w:name="_Toc52356429"/>
      <w:bookmarkStart w:id="4041" w:name="_Toc55227999"/>
      <w:bookmarkStart w:id="4042" w:name="_Toc138323552"/>
      <w:bookmarkStart w:id="4043" w:name="_Toc139374690"/>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8"/>
      <w:bookmarkEnd w:id="4039"/>
      <w:bookmarkEnd w:id="4040"/>
      <w:bookmarkEnd w:id="4041"/>
      <w:bookmarkEnd w:id="4042"/>
      <w:bookmarkEnd w:id="4043"/>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4" w:name="_Toc44001566"/>
      <w:bookmarkStart w:id="4045" w:name="_Toc51581167"/>
      <w:bookmarkStart w:id="4046" w:name="_Toc52356430"/>
      <w:bookmarkStart w:id="4047" w:name="_Toc55228000"/>
      <w:bookmarkStart w:id="4048" w:name="_Toc138323553"/>
      <w:bookmarkStart w:id="4049" w:name="_Toc139374691"/>
      <w:r>
        <w:t>12.</w:t>
      </w:r>
      <w:r w:rsidRPr="00F0359A">
        <w:t>2.1</w:t>
      </w:r>
      <w:r w:rsidRPr="00215D3C">
        <w:t>.4.</w:t>
      </w:r>
      <w:r>
        <w:t>1a</w:t>
      </w:r>
      <w:r w:rsidRPr="00215D3C">
        <w:t>.</w:t>
      </w:r>
      <w:r>
        <w:t>6</w:t>
      </w:r>
      <w:r w:rsidRPr="00215D3C">
        <w:tab/>
        <w:t xml:space="preserve">Type </w:t>
      </w:r>
      <w:r>
        <w:t>A</w:t>
      </w:r>
      <w:r w:rsidRPr="00215D3C">
        <w:t>larmCount</w:t>
      </w:r>
      <w:bookmarkEnd w:id="4044"/>
      <w:bookmarkEnd w:id="4045"/>
      <w:bookmarkEnd w:id="4046"/>
      <w:bookmarkEnd w:id="4047"/>
      <w:bookmarkEnd w:id="4048"/>
      <w:bookmarkEnd w:id="4049"/>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50" w:name="_Toc44001567"/>
      <w:bookmarkStart w:id="4051" w:name="_Toc51581168"/>
      <w:bookmarkStart w:id="4052" w:name="_Toc52356431"/>
      <w:bookmarkStart w:id="4053" w:name="_Toc55228001"/>
      <w:bookmarkStart w:id="4054" w:name="_Toc138323554"/>
      <w:bookmarkStart w:id="4055" w:name="_Toc139374692"/>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50"/>
      <w:bookmarkEnd w:id="4051"/>
      <w:bookmarkEnd w:id="4052"/>
      <w:bookmarkEnd w:id="4053"/>
      <w:bookmarkEnd w:id="4054"/>
      <w:bookmarkEnd w:id="4055"/>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6" w:name="_Toc44001568"/>
      <w:bookmarkStart w:id="4057" w:name="_Toc51581169"/>
      <w:bookmarkStart w:id="4058" w:name="_Toc52356432"/>
      <w:bookmarkStart w:id="4059" w:name="_Toc55228002"/>
      <w:bookmarkStart w:id="4060" w:name="_Toc138323555"/>
      <w:bookmarkStart w:id="4061" w:name="_Toc13937469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6"/>
      <w:bookmarkEnd w:id="4057"/>
      <w:bookmarkEnd w:id="4058"/>
      <w:bookmarkEnd w:id="4059"/>
      <w:bookmarkEnd w:id="4060"/>
      <w:bookmarkEnd w:id="4061"/>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62" w:name="_Toc44001569"/>
      <w:bookmarkStart w:id="4063" w:name="_Toc51581170"/>
      <w:bookmarkStart w:id="4064" w:name="_Toc52356433"/>
      <w:bookmarkStart w:id="4065" w:name="_Toc55228003"/>
      <w:bookmarkStart w:id="4066" w:name="_Toc138323556"/>
      <w:bookmarkStart w:id="4067" w:name="_Toc13937469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62"/>
      <w:bookmarkEnd w:id="4063"/>
      <w:bookmarkEnd w:id="4064"/>
      <w:bookmarkEnd w:id="4065"/>
      <w:bookmarkEnd w:id="4066"/>
      <w:bookmarkEnd w:id="4067"/>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8" w:name="_Toc44001570"/>
      <w:bookmarkStart w:id="4069" w:name="_Toc51581171"/>
      <w:bookmarkStart w:id="4070" w:name="_Toc52356434"/>
      <w:bookmarkStart w:id="4071" w:name="_Toc55228004"/>
      <w:bookmarkStart w:id="4072" w:name="_Toc138323557"/>
      <w:bookmarkStart w:id="4073" w:name="_Toc13937469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8"/>
      <w:bookmarkEnd w:id="4069"/>
      <w:bookmarkEnd w:id="4070"/>
      <w:bookmarkEnd w:id="4071"/>
      <w:bookmarkEnd w:id="4072"/>
      <w:bookmarkEnd w:id="4073"/>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4" w:name="_Toc44001571"/>
      <w:bookmarkStart w:id="4075" w:name="_Toc51581172"/>
      <w:bookmarkStart w:id="4076" w:name="_Toc52356435"/>
      <w:bookmarkStart w:id="4077" w:name="_Toc55228005"/>
      <w:bookmarkStart w:id="4078" w:name="_Toc138323558"/>
      <w:bookmarkStart w:id="4079" w:name="_Toc139374696"/>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4"/>
      <w:bookmarkEnd w:id="4075"/>
      <w:bookmarkEnd w:id="4076"/>
      <w:bookmarkEnd w:id="4077"/>
      <w:bookmarkEnd w:id="4078"/>
      <w:bookmarkEnd w:id="4079"/>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80" w:name="_Toc44001572"/>
      <w:bookmarkStart w:id="4081" w:name="_Toc51581173"/>
      <w:bookmarkStart w:id="4082" w:name="_Toc52356436"/>
      <w:bookmarkStart w:id="4083" w:name="_Toc55228006"/>
      <w:bookmarkStart w:id="4084" w:name="_Toc138323559"/>
      <w:bookmarkStart w:id="4085" w:name="_Toc13937469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80"/>
      <w:bookmarkEnd w:id="4081"/>
      <w:bookmarkEnd w:id="4082"/>
      <w:bookmarkEnd w:id="4083"/>
      <w:bookmarkEnd w:id="4084"/>
      <w:bookmarkEnd w:id="4085"/>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6" w:name="_Toc44001573"/>
      <w:bookmarkStart w:id="4087" w:name="_Toc51581174"/>
      <w:bookmarkStart w:id="4088" w:name="_Toc52356437"/>
      <w:bookmarkStart w:id="4089" w:name="_Toc55228007"/>
      <w:bookmarkStart w:id="4090" w:name="_Toc138323560"/>
      <w:bookmarkStart w:id="4091" w:name="_Toc139374698"/>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6"/>
      <w:bookmarkEnd w:id="4087"/>
      <w:bookmarkEnd w:id="4088"/>
      <w:bookmarkEnd w:id="4089"/>
      <w:bookmarkEnd w:id="4090"/>
      <w:bookmarkEnd w:id="4091"/>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92" w:name="_Toc44001574"/>
      <w:bookmarkStart w:id="4093" w:name="_Toc51581175"/>
      <w:bookmarkStart w:id="4094" w:name="_Toc52356438"/>
      <w:bookmarkStart w:id="4095" w:name="_Toc55228008"/>
      <w:bookmarkStart w:id="4096" w:name="_Toc138323561"/>
      <w:bookmarkStart w:id="4097" w:name="_Toc139374699"/>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92"/>
      <w:bookmarkEnd w:id="4093"/>
      <w:bookmarkEnd w:id="4094"/>
      <w:bookmarkEnd w:id="4095"/>
      <w:bookmarkEnd w:id="4096"/>
      <w:bookmarkEnd w:id="4097"/>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8" w:name="_Toc44001575"/>
      <w:bookmarkStart w:id="4099" w:name="_Toc51581176"/>
      <w:bookmarkStart w:id="4100" w:name="_Toc52356439"/>
      <w:bookmarkStart w:id="4101" w:name="_Toc55228009"/>
      <w:bookmarkStart w:id="4102" w:name="_Toc138323562"/>
      <w:bookmarkStart w:id="4103" w:name="_Toc1393747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8"/>
      <w:bookmarkEnd w:id="4099"/>
      <w:bookmarkEnd w:id="4100"/>
      <w:bookmarkEnd w:id="4101"/>
      <w:bookmarkEnd w:id="4102"/>
      <w:bookmarkEnd w:id="4103"/>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4" w:name="_Toc44001576"/>
      <w:bookmarkStart w:id="4105" w:name="_Toc51581177"/>
      <w:bookmarkStart w:id="4106" w:name="_Toc52356440"/>
      <w:bookmarkStart w:id="4107" w:name="_Toc55228010"/>
      <w:bookmarkStart w:id="4108" w:name="_Toc138323563"/>
      <w:bookmarkStart w:id="4109" w:name="_Toc13937470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4"/>
      <w:bookmarkEnd w:id="4105"/>
      <w:bookmarkEnd w:id="4106"/>
      <w:bookmarkEnd w:id="4107"/>
      <w:bookmarkEnd w:id="4108"/>
      <w:bookmarkEnd w:id="4109"/>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10" w:name="_Toc44001577"/>
      <w:bookmarkStart w:id="4111" w:name="_Toc51581178"/>
      <w:bookmarkStart w:id="4112" w:name="_Toc52356441"/>
      <w:bookmarkStart w:id="4113" w:name="_Toc55228011"/>
      <w:bookmarkStart w:id="4114" w:name="_Toc138323564"/>
      <w:bookmarkStart w:id="4115" w:name="_Toc139374702"/>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10"/>
      <w:bookmarkEnd w:id="4111"/>
      <w:bookmarkEnd w:id="4112"/>
      <w:bookmarkEnd w:id="4113"/>
      <w:bookmarkEnd w:id="4114"/>
      <w:bookmarkEnd w:id="4115"/>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6" w:name="_Toc44001578"/>
      <w:bookmarkStart w:id="4117" w:name="_Toc51581179"/>
      <w:bookmarkStart w:id="4118" w:name="_Toc52356442"/>
      <w:bookmarkStart w:id="4119" w:name="_Toc55228012"/>
      <w:bookmarkStart w:id="4120" w:name="_Toc138323565"/>
      <w:bookmarkStart w:id="4121" w:name="_Toc1393747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6"/>
      <w:bookmarkEnd w:id="4117"/>
      <w:bookmarkEnd w:id="4118"/>
      <w:bookmarkEnd w:id="4119"/>
      <w:bookmarkEnd w:id="4120"/>
      <w:bookmarkEnd w:id="4121"/>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22" w:name="_Toc44001579"/>
      <w:bookmarkStart w:id="4123" w:name="_Toc51581180"/>
      <w:bookmarkStart w:id="4124" w:name="_Toc52356443"/>
      <w:bookmarkStart w:id="4125" w:name="_Toc55228013"/>
      <w:bookmarkStart w:id="4126" w:name="_Toc138323566"/>
      <w:bookmarkStart w:id="4127" w:name="_Toc139374704"/>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22"/>
      <w:bookmarkEnd w:id="4123"/>
      <w:bookmarkEnd w:id="4124"/>
      <w:bookmarkEnd w:id="4125"/>
      <w:bookmarkEnd w:id="4126"/>
      <w:bookmarkEnd w:id="4127"/>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9"/>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30" w:name="_Toc44001580"/>
      <w:bookmarkStart w:id="4131" w:name="_Toc51581181"/>
      <w:bookmarkStart w:id="4132" w:name="_Toc52356444"/>
      <w:bookmarkStart w:id="4133" w:name="_Toc55228014"/>
      <w:bookmarkStart w:id="4134" w:name="_Toc138323567"/>
      <w:bookmarkStart w:id="4135" w:name="_Toc13937470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30"/>
      <w:bookmarkEnd w:id="4131"/>
      <w:bookmarkEnd w:id="4132"/>
      <w:bookmarkEnd w:id="4133"/>
      <w:bookmarkEnd w:id="4134"/>
      <w:bookmarkEnd w:id="4135"/>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6" w:name="_Toc44001581"/>
      <w:bookmarkStart w:id="4137" w:name="_Toc51581182"/>
      <w:bookmarkStart w:id="4138" w:name="_Toc52356445"/>
      <w:bookmarkStart w:id="4139" w:name="_Toc55228015"/>
      <w:bookmarkStart w:id="4140" w:name="_Toc138323568"/>
      <w:bookmarkStart w:id="4141" w:name="_Toc13937470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6"/>
      <w:bookmarkEnd w:id="4137"/>
      <w:bookmarkEnd w:id="4138"/>
      <w:bookmarkEnd w:id="4139"/>
      <w:bookmarkEnd w:id="4140"/>
      <w:bookmarkEnd w:id="4141"/>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42" w:name="_Toc44001582"/>
      <w:bookmarkStart w:id="4143" w:name="_Toc51581183"/>
      <w:bookmarkStart w:id="4144" w:name="_Toc52356446"/>
      <w:bookmarkStart w:id="4145" w:name="_Toc55228016"/>
      <w:bookmarkStart w:id="4146" w:name="_Toc138323569"/>
      <w:bookmarkStart w:id="4147" w:name="_Toc139374707"/>
      <w:bookmarkEnd w:id="412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42"/>
      <w:bookmarkEnd w:id="4143"/>
      <w:bookmarkEnd w:id="4144"/>
      <w:bookmarkEnd w:id="4145"/>
      <w:bookmarkEnd w:id="4146"/>
      <w:bookmarkEnd w:id="4147"/>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8" w:name="_Toc20494725"/>
      <w:bookmarkStart w:id="4149" w:name="_Toc26975793"/>
      <w:bookmarkStart w:id="4150" w:name="_Toc35856673"/>
      <w:bookmarkStart w:id="4151" w:name="_Toc44001583"/>
      <w:bookmarkStart w:id="4152" w:name="_Toc51581184"/>
      <w:bookmarkStart w:id="4153" w:name="_Toc52356447"/>
      <w:bookmarkStart w:id="4154" w:name="_Toc55228017"/>
      <w:bookmarkStart w:id="4155" w:name="_Toc138323570"/>
      <w:bookmarkStart w:id="4156" w:name="_Toc139374708"/>
      <w:r>
        <w:t>12.</w:t>
      </w:r>
      <w:r w:rsidRPr="00AF5085">
        <w:t>2.1</w:t>
      </w:r>
      <w:r w:rsidRPr="00215D3C">
        <w:t>.4.2</w:t>
      </w:r>
      <w:r w:rsidRPr="00215D3C">
        <w:tab/>
      </w:r>
      <w:bookmarkEnd w:id="4148"/>
      <w:bookmarkEnd w:id="4149"/>
      <w:bookmarkEnd w:id="4150"/>
      <w:r>
        <w:t>Void</w:t>
      </w:r>
      <w:bookmarkEnd w:id="4151"/>
      <w:bookmarkEnd w:id="4152"/>
      <w:bookmarkEnd w:id="4153"/>
      <w:bookmarkEnd w:id="4154"/>
      <w:bookmarkEnd w:id="4155"/>
      <w:bookmarkEnd w:id="4156"/>
    </w:p>
    <w:p w14:paraId="27C3E120" w14:textId="77777777" w:rsidR="00623B86" w:rsidRPr="00215D3C" w:rsidRDefault="00623B86" w:rsidP="00623B86"/>
    <w:p w14:paraId="20A05EDF" w14:textId="77777777" w:rsidR="00623B86" w:rsidRPr="00215D3C" w:rsidRDefault="00623B86" w:rsidP="00623B86">
      <w:pPr>
        <w:pStyle w:val="Heading5"/>
      </w:pPr>
      <w:bookmarkStart w:id="4157" w:name="_Toc20494753"/>
      <w:bookmarkStart w:id="4158" w:name="_Toc26975821"/>
      <w:bookmarkStart w:id="4159" w:name="_Toc35856701"/>
      <w:bookmarkStart w:id="4160" w:name="_Toc44001584"/>
      <w:bookmarkStart w:id="4161" w:name="_Toc51581185"/>
      <w:bookmarkStart w:id="4162" w:name="_Toc52356448"/>
      <w:bookmarkStart w:id="4163" w:name="_Toc55228018"/>
      <w:bookmarkStart w:id="4164" w:name="_Toc138323571"/>
      <w:bookmarkStart w:id="4165" w:name="_Toc139374709"/>
      <w:r>
        <w:t>12.</w:t>
      </w:r>
      <w:r w:rsidRPr="00F0359A">
        <w:t>2.1</w:t>
      </w:r>
      <w:r w:rsidRPr="00215D3C">
        <w:t>.4.3</w:t>
      </w:r>
      <w:r w:rsidRPr="00215D3C">
        <w:tab/>
      </w:r>
      <w:bookmarkEnd w:id="4157"/>
      <w:bookmarkEnd w:id="4158"/>
      <w:bookmarkEnd w:id="4159"/>
      <w:r>
        <w:t>Void</w:t>
      </w:r>
      <w:bookmarkEnd w:id="4160"/>
      <w:bookmarkEnd w:id="4161"/>
      <w:bookmarkEnd w:id="4162"/>
      <w:bookmarkEnd w:id="4163"/>
      <w:bookmarkEnd w:id="4164"/>
      <w:bookmarkEnd w:id="4165"/>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6" w:name="_Toc20494762"/>
      <w:bookmarkStart w:id="4167" w:name="_Toc26975830"/>
      <w:bookmarkStart w:id="4168" w:name="_Toc35856710"/>
      <w:bookmarkStart w:id="4169" w:name="_Toc44001585"/>
      <w:bookmarkStart w:id="4170" w:name="_Toc51581186"/>
      <w:bookmarkStart w:id="4171" w:name="_Toc52356449"/>
      <w:bookmarkStart w:id="4172" w:name="_Toc55228019"/>
      <w:bookmarkStart w:id="4173" w:name="_Toc138323572"/>
      <w:bookmarkStart w:id="4174" w:name="_Toc139374710"/>
      <w:r>
        <w:t>12.</w:t>
      </w:r>
      <w:r w:rsidRPr="00AD75DD">
        <w:t>2.1</w:t>
      </w:r>
      <w:r w:rsidRPr="00215D3C">
        <w:t>.4.</w:t>
      </w:r>
      <w:r w:rsidRPr="00215D3C">
        <w:rPr>
          <w:rFonts w:hint="eastAsia"/>
        </w:rPr>
        <w:t>4</w:t>
      </w:r>
      <w:r w:rsidRPr="00215D3C">
        <w:tab/>
        <w:t>Simple data types and enumerations</w:t>
      </w:r>
      <w:bookmarkEnd w:id="4166"/>
      <w:bookmarkEnd w:id="4167"/>
      <w:bookmarkEnd w:id="4168"/>
      <w:bookmarkEnd w:id="4169"/>
      <w:bookmarkEnd w:id="4170"/>
      <w:bookmarkEnd w:id="4171"/>
      <w:bookmarkEnd w:id="4172"/>
      <w:bookmarkEnd w:id="4173"/>
      <w:bookmarkEnd w:id="4174"/>
    </w:p>
    <w:p w14:paraId="64021631" w14:textId="77777777" w:rsidR="00623B86" w:rsidRPr="00215D3C" w:rsidRDefault="00623B86" w:rsidP="00623B86">
      <w:pPr>
        <w:pStyle w:val="Heading6"/>
        <w:rPr>
          <w:lang w:eastAsia="zh-CN"/>
        </w:rPr>
      </w:pPr>
      <w:bookmarkStart w:id="4175" w:name="_Toc20494763"/>
      <w:bookmarkStart w:id="4176" w:name="_Toc26975831"/>
      <w:bookmarkStart w:id="4177" w:name="_Toc35856711"/>
      <w:bookmarkStart w:id="4178" w:name="_Toc44001586"/>
      <w:bookmarkStart w:id="4179" w:name="_Toc51581187"/>
      <w:bookmarkStart w:id="4180" w:name="_Toc52356450"/>
      <w:bookmarkStart w:id="4181" w:name="_Toc55228020"/>
      <w:bookmarkStart w:id="4182" w:name="_Toc138323573"/>
      <w:bookmarkStart w:id="4183" w:name="_Toc13937471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5"/>
      <w:bookmarkEnd w:id="4176"/>
      <w:bookmarkEnd w:id="4177"/>
      <w:bookmarkEnd w:id="4178"/>
      <w:bookmarkEnd w:id="4179"/>
      <w:bookmarkEnd w:id="4180"/>
      <w:bookmarkEnd w:id="4181"/>
      <w:bookmarkEnd w:id="4182"/>
      <w:bookmarkEnd w:id="4183"/>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4" w:name="_Toc20494764"/>
      <w:bookmarkStart w:id="4185" w:name="_Toc26975832"/>
      <w:bookmarkStart w:id="4186" w:name="_Toc35856712"/>
      <w:bookmarkStart w:id="4187" w:name="_Toc44001587"/>
      <w:bookmarkStart w:id="4188" w:name="_Toc51581188"/>
      <w:bookmarkStart w:id="4189" w:name="_Toc52356451"/>
      <w:bookmarkStart w:id="4190" w:name="_Toc55228021"/>
      <w:bookmarkStart w:id="4191" w:name="_Toc138323574"/>
      <w:bookmarkStart w:id="4192" w:name="_Toc139374712"/>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4"/>
      <w:bookmarkEnd w:id="4185"/>
      <w:bookmarkEnd w:id="4186"/>
      <w:bookmarkEnd w:id="4187"/>
      <w:bookmarkEnd w:id="4188"/>
      <w:bookmarkEnd w:id="4189"/>
      <w:bookmarkEnd w:id="4190"/>
      <w:bookmarkEnd w:id="4191"/>
      <w:bookmarkEnd w:id="4192"/>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93" w:name="_Toc20494765"/>
      <w:bookmarkStart w:id="4194" w:name="_Toc26975833"/>
      <w:bookmarkStart w:id="4195" w:name="_Toc35856713"/>
      <w:bookmarkStart w:id="4196" w:name="_Toc44001588"/>
      <w:bookmarkStart w:id="4197" w:name="_Toc51581189"/>
      <w:bookmarkStart w:id="4198" w:name="_Toc52356452"/>
      <w:bookmarkStart w:id="4199" w:name="_Toc55228022"/>
      <w:bookmarkStart w:id="4200" w:name="_Toc138323575"/>
      <w:bookmarkStart w:id="4201" w:name="_Toc139374713"/>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93"/>
      <w:bookmarkEnd w:id="4194"/>
      <w:bookmarkEnd w:id="4195"/>
      <w:bookmarkEnd w:id="4196"/>
      <w:bookmarkEnd w:id="4197"/>
      <w:bookmarkEnd w:id="4198"/>
      <w:bookmarkEnd w:id="4199"/>
      <w:bookmarkEnd w:id="4200"/>
      <w:bookmarkEnd w:id="4201"/>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02" w:name="_Toc20494766"/>
      <w:bookmarkStart w:id="4203" w:name="_Toc26975834"/>
      <w:bookmarkStart w:id="4204" w:name="_Toc35856714"/>
      <w:bookmarkStart w:id="4205" w:name="_Toc44001589"/>
      <w:bookmarkStart w:id="4206" w:name="_Toc51581190"/>
      <w:bookmarkStart w:id="4207" w:name="_Toc52356453"/>
      <w:bookmarkStart w:id="4208" w:name="_Toc55228023"/>
      <w:bookmarkStart w:id="4209" w:name="_Toc138323576"/>
      <w:bookmarkStart w:id="4210" w:name="_Toc139374714"/>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02"/>
      <w:bookmarkEnd w:id="4203"/>
      <w:bookmarkEnd w:id="4204"/>
      <w:bookmarkEnd w:id="4205"/>
      <w:bookmarkEnd w:id="4206"/>
      <w:bookmarkEnd w:id="4207"/>
      <w:bookmarkEnd w:id="4208"/>
      <w:bookmarkEnd w:id="4209"/>
      <w:bookmarkEnd w:id="4210"/>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11" w:name="_Toc20494767"/>
      <w:bookmarkStart w:id="4212" w:name="_Toc26975835"/>
      <w:bookmarkStart w:id="4213" w:name="_Toc35856715"/>
      <w:bookmarkStart w:id="4214" w:name="_Toc44001590"/>
      <w:bookmarkStart w:id="4215" w:name="_Toc51581191"/>
      <w:bookmarkStart w:id="4216" w:name="_Toc52356454"/>
      <w:bookmarkStart w:id="4217" w:name="_Toc55228024"/>
      <w:bookmarkStart w:id="4218" w:name="_Toc138323577"/>
      <w:bookmarkStart w:id="4219" w:name="_Toc139374715"/>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11"/>
      <w:bookmarkEnd w:id="4212"/>
      <w:bookmarkEnd w:id="4213"/>
      <w:bookmarkEnd w:id="4214"/>
      <w:bookmarkEnd w:id="4215"/>
      <w:bookmarkEnd w:id="4216"/>
      <w:bookmarkEnd w:id="4217"/>
      <w:bookmarkEnd w:id="4218"/>
      <w:bookmarkEnd w:id="4219"/>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20" w:name="_Toc20494768"/>
      <w:bookmarkStart w:id="4221" w:name="_Toc26975836"/>
      <w:bookmarkStart w:id="4222" w:name="_Toc35856716"/>
      <w:bookmarkStart w:id="4223" w:name="_Toc44001591"/>
      <w:bookmarkStart w:id="4224" w:name="_Toc51581192"/>
      <w:bookmarkStart w:id="4225" w:name="_Toc52356455"/>
      <w:bookmarkStart w:id="4226" w:name="_Toc55228025"/>
      <w:bookmarkStart w:id="4227" w:name="_Toc138323578"/>
      <w:bookmarkStart w:id="4228" w:name="_Toc139374716"/>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20"/>
      <w:bookmarkEnd w:id="4221"/>
      <w:bookmarkEnd w:id="4222"/>
      <w:bookmarkEnd w:id="4223"/>
      <w:bookmarkEnd w:id="4224"/>
      <w:bookmarkEnd w:id="4225"/>
      <w:bookmarkEnd w:id="4226"/>
      <w:bookmarkEnd w:id="4227"/>
      <w:bookmarkEnd w:id="4228"/>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9" w:name="_Toc20494769"/>
      <w:bookmarkStart w:id="4230" w:name="_Toc26975837"/>
      <w:bookmarkStart w:id="4231" w:name="_Toc35856717"/>
      <w:bookmarkStart w:id="4232" w:name="_Toc44001592"/>
      <w:bookmarkStart w:id="4233" w:name="_Toc51581193"/>
      <w:bookmarkStart w:id="4234" w:name="_Toc52356456"/>
      <w:bookmarkStart w:id="4235" w:name="_Toc55228026"/>
      <w:bookmarkStart w:id="4236" w:name="_Toc138323579"/>
      <w:bookmarkStart w:id="4237" w:name="_Toc139374717"/>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9"/>
      <w:bookmarkEnd w:id="4230"/>
      <w:bookmarkEnd w:id="4231"/>
      <w:bookmarkEnd w:id="4232"/>
      <w:bookmarkEnd w:id="4233"/>
      <w:bookmarkEnd w:id="4234"/>
      <w:bookmarkEnd w:id="4235"/>
      <w:bookmarkEnd w:id="4236"/>
      <w:bookmarkEnd w:id="4237"/>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8" w:name="_Toc20494770"/>
      <w:bookmarkStart w:id="4239" w:name="_Toc26975838"/>
      <w:bookmarkStart w:id="4240" w:name="_Toc35856718"/>
      <w:bookmarkStart w:id="4241" w:name="_Toc44001593"/>
      <w:bookmarkStart w:id="4242" w:name="_Toc51581194"/>
      <w:bookmarkStart w:id="4243" w:name="_Toc52356457"/>
      <w:bookmarkStart w:id="4244" w:name="_Toc55228027"/>
      <w:bookmarkStart w:id="4245" w:name="_Toc138323580"/>
      <w:bookmarkStart w:id="4246" w:name="_Toc139374718"/>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8"/>
      <w:bookmarkEnd w:id="4239"/>
      <w:bookmarkEnd w:id="4240"/>
      <w:bookmarkEnd w:id="4241"/>
      <w:bookmarkEnd w:id="4242"/>
      <w:bookmarkEnd w:id="4243"/>
      <w:bookmarkEnd w:id="4244"/>
      <w:r>
        <w:rPr>
          <w:lang w:eastAsia="zh-CN"/>
        </w:rPr>
        <w:t>s</w:t>
      </w:r>
      <w:bookmarkEnd w:id="4245"/>
      <w:bookmarkEnd w:id="4246"/>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7" w:name="_Toc20494771"/>
      <w:bookmarkStart w:id="4248" w:name="_Toc26975839"/>
      <w:bookmarkStart w:id="4249" w:name="_Toc35856719"/>
      <w:bookmarkStart w:id="4250" w:name="_Toc44001594"/>
      <w:bookmarkStart w:id="4251" w:name="_Toc51581195"/>
      <w:bookmarkStart w:id="4252" w:name="_Toc52356458"/>
      <w:bookmarkStart w:id="4253" w:name="_Toc55228028"/>
      <w:bookmarkStart w:id="4254" w:name="_Toc138323581"/>
      <w:bookmarkStart w:id="4255" w:name="_Toc139374719"/>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7"/>
      <w:bookmarkEnd w:id="4248"/>
      <w:bookmarkEnd w:id="4249"/>
      <w:bookmarkEnd w:id="4250"/>
      <w:bookmarkEnd w:id="4251"/>
      <w:bookmarkEnd w:id="4252"/>
      <w:bookmarkEnd w:id="4253"/>
      <w:bookmarkEnd w:id="4254"/>
      <w:bookmarkEnd w:id="4255"/>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6" w:name="_Toc20494772"/>
      <w:bookmarkStart w:id="4257" w:name="_Toc26975840"/>
      <w:bookmarkStart w:id="4258" w:name="_Toc35856720"/>
      <w:bookmarkStart w:id="4259" w:name="_Toc44001595"/>
      <w:bookmarkStart w:id="4260" w:name="_Toc51581196"/>
      <w:bookmarkStart w:id="4261" w:name="_Toc52356459"/>
      <w:bookmarkStart w:id="4262" w:name="_Toc55228029"/>
      <w:bookmarkStart w:id="4263" w:name="_Toc138323582"/>
      <w:bookmarkStart w:id="4264" w:name="_Toc139374720"/>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6"/>
      <w:bookmarkEnd w:id="4257"/>
      <w:bookmarkEnd w:id="4258"/>
      <w:bookmarkEnd w:id="4259"/>
      <w:bookmarkEnd w:id="4260"/>
      <w:bookmarkEnd w:id="4261"/>
      <w:bookmarkEnd w:id="4262"/>
      <w:bookmarkEnd w:id="4263"/>
      <w:bookmarkEnd w:id="4264"/>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5" w:name="_Toc20494773"/>
      <w:bookmarkStart w:id="4266" w:name="_Toc26975841"/>
      <w:bookmarkStart w:id="4267" w:name="_Toc35856721"/>
      <w:bookmarkStart w:id="4268" w:name="_Toc44001596"/>
      <w:bookmarkStart w:id="4269" w:name="_Toc51581197"/>
      <w:bookmarkStart w:id="4270" w:name="_Toc52356460"/>
      <w:bookmarkStart w:id="4271" w:name="_Toc55228030"/>
      <w:bookmarkStart w:id="4272" w:name="_Toc138323583"/>
      <w:bookmarkStart w:id="4273" w:name="_Toc139374721"/>
      <w:r>
        <w:t>12.2</w:t>
      </w:r>
      <w:r w:rsidRPr="00215D3C">
        <w:t>.</w:t>
      </w:r>
      <w:r>
        <w:t>2</w:t>
      </w:r>
      <w:r w:rsidRPr="00215D3C">
        <w:tab/>
      </w:r>
      <w:r>
        <w:t>RESTful HTTP-based solution set for integration with ONAP VES API</w:t>
      </w:r>
      <w:bookmarkEnd w:id="4265"/>
      <w:bookmarkEnd w:id="4266"/>
      <w:bookmarkEnd w:id="4267"/>
      <w:bookmarkEnd w:id="4268"/>
      <w:bookmarkEnd w:id="4269"/>
      <w:bookmarkEnd w:id="4270"/>
      <w:bookmarkEnd w:id="4271"/>
      <w:bookmarkEnd w:id="4272"/>
      <w:bookmarkEnd w:id="4273"/>
    </w:p>
    <w:p w14:paraId="5D5D3122" w14:textId="77777777" w:rsidR="00623B86" w:rsidRDefault="00623B86" w:rsidP="00623B86">
      <w:pPr>
        <w:pStyle w:val="Heading4"/>
      </w:pPr>
      <w:bookmarkStart w:id="4274" w:name="_Toc20494774"/>
      <w:bookmarkStart w:id="4275" w:name="_Toc26975842"/>
      <w:bookmarkStart w:id="4276" w:name="_Toc35856722"/>
      <w:bookmarkStart w:id="4277" w:name="_Toc44001597"/>
      <w:bookmarkStart w:id="4278" w:name="_Toc51581198"/>
      <w:bookmarkStart w:id="4279" w:name="_Toc52356461"/>
      <w:bookmarkStart w:id="4280" w:name="_Toc55228031"/>
      <w:bookmarkStart w:id="4281" w:name="_Toc138323584"/>
      <w:bookmarkStart w:id="4282" w:name="_Toc139374722"/>
      <w:r>
        <w:t>12.2.2</w:t>
      </w:r>
      <w:r w:rsidRPr="00215D3C">
        <w:t>.</w:t>
      </w:r>
      <w:r>
        <w:t>1</w:t>
      </w:r>
      <w:r w:rsidRPr="00215D3C">
        <w:tab/>
      </w:r>
      <w:r>
        <w:t>Mapping of operations</w:t>
      </w:r>
      <w:bookmarkEnd w:id="4274"/>
      <w:bookmarkEnd w:id="4275"/>
      <w:bookmarkEnd w:id="4276"/>
      <w:bookmarkEnd w:id="4277"/>
      <w:bookmarkEnd w:id="4278"/>
      <w:bookmarkEnd w:id="4279"/>
      <w:bookmarkEnd w:id="4280"/>
      <w:bookmarkEnd w:id="4281"/>
      <w:bookmarkEnd w:id="4282"/>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83" w:name="_Toc20494775"/>
      <w:bookmarkStart w:id="4284" w:name="_Toc26975843"/>
      <w:bookmarkStart w:id="4285" w:name="_Toc35856723"/>
      <w:bookmarkStart w:id="4286" w:name="_Toc44001598"/>
      <w:bookmarkStart w:id="4287" w:name="_Toc51581199"/>
      <w:bookmarkStart w:id="4288" w:name="_Toc52356462"/>
      <w:bookmarkStart w:id="4289" w:name="_Toc55228032"/>
      <w:bookmarkStart w:id="4290" w:name="_Toc138323585"/>
      <w:bookmarkStart w:id="4291" w:name="_Toc139374723"/>
      <w:r>
        <w:t>12.2.2</w:t>
      </w:r>
      <w:r w:rsidRPr="00215D3C">
        <w:t>.</w:t>
      </w:r>
      <w:r>
        <w:t>2</w:t>
      </w:r>
      <w:r w:rsidRPr="00215D3C">
        <w:tab/>
        <w:t>Mapping of notifications</w:t>
      </w:r>
      <w:bookmarkEnd w:id="4283"/>
      <w:bookmarkEnd w:id="4284"/>
      <w:bookmarkEnd w:id="4285"/>
      <w:bookmarkEnd w:id="4286"/>
      <w:bookmarkEnd w:id="4287"/>
      <w:bookmarkEnd w:id="4288"/>
      <w:bookmarkEnd w:id="4289"/>
      <w:bookmarkEnd w:id="4290"/>
      <w:bookmarkEnd w:id="4291"/>
    </w:p>
    <w:p w14:paraId="0FD230E7" w14:textId="77777777" w:rsidR="00623B86" w:rsidRDefault="00623B86" w:rsidP="00623B86">
      <w:pPr>
        <w:pStyle w:val="Heading5"/>
      </w:pPr>
      <w:bookmarkStart w:id="4292" w:name="_Toc20494776"/>
      <w:bookmarkStart w:id="4293" w:name="_Toc26975844"/>
      <w:bookmarkStart w:id="4294" w:name="_Toc35856724"/>
      <w:bookmarkStart w:id="4295" w:name="_Toc44001599"/>
      <w:bookmarkStart w:id="4296" w:name="_Toc51581200"/>
      <w:bookmarkStart w:id="4297" w:name="_Toc52356463"/>
      <w:bookmarkStart w:id="4298" w:name="_Toc55228033"/>
      <w:bookmarkStart w:id="4299" w:name="_Toc138323586"/>
      <w:bookmarkStart w:id="4300" w:name="_Toc139374724"/>
      <w:r>
        <w:t>12.2.2</w:t>
      </w:r>
      <w:r w:rsidRPr="00215D3C">
        <w:t>.</w:t>
      </w:r>
      <w:r>
        <w:t>2</w:t>
      </w:r>
      <w:r w:rsidRPr="00215D3C">
        <w:t>.1</w:t>
      </w:r>
      <w:r w:rsidRPr="00215D3C">
        <w:tab/>
        <w:t>Introduction</w:t>
      </w:r>
      <w:bookmarkEnd w:id="4292"/>
      <w:bookmarkEnd w:id="4293"/>
      <w:bookmarkEnd w:id="4294"/>
      <w:bookmarkEnd w:id="4295"/>
      <w:bookmarkEnd w:id="4296"/>
      <w:bookmarkEnd w:id="4297"/>
      <w:bookmarkEnd w:id="4298"/>
      <w:bookmarkEnd w:id="4299"/>
      <w:bookmarkEnd w:id="4300"/>
    </w:p>
    <w:p w14:paraId="0DAAD57A" w14:textId="77777777" w:rsidR="00623B86" w:rsidRPr="000E2A8D" w:rsidRDefault="00623B86" w:rsidP="00623B86">
      <w:pPr>
        <w:pStyle w:val="Heading6"/>
      </w:pPr>
      <w:bookmarkStart w:id="4301" w:name="_Toc20494777"/>
      <w:bookmarkStart w:id="4302" w:name="_Toc26975845"/>
      <w:bookmarkStart w:id="4303" w:name="_Toc35856725"/>
      <w:bookmarkStart w:id="4304" w:name="_Toc44001600"/>
      <w:bookmarkStart w:id="4305" w:name="_Toc51581201"/>
      <w:bookmarkStart w:id="4306" w:name="_Toc52356464"/>
      <w:bookmarkStart w:id="4307" w:name="_Toc55228034"/>
      <w:bookmarkStart w:id="4308" w:name="_Toc138323587"/>
      <w:bookmarkStart w:id="4309" w:name="_Toc139374725"/>
      <w:r>
        <w:t>12.</w:t>
      </w:r>
      <w:r w:rsidRPr="000E2A8D">
        <w:t>2.2.2.1.1</w:t>
      </w:r>
      <w:r w:rsidRPr="000E2A8D">
        <w:tab/>
        <w:t>General</w:t>
      </w:r>
      <w:bookmarkEnd w:id="4301"/>
      <w:bookmarkEnd w:id="4302"/>
      <w:bookmarkEnd w:id="4303"/>
      <w:bookmarkEnd w:id="4304"/>
      <w:bookmarkEnd w:id="4305"/>
      <w:bookmarkEnd w:id="4306"/>
      <w:bookmarkEnd w:id="4307"/>
      <w:bookmarkEnd w:id="4308"/>
      <w:bookmarkEnd w:id="4309"/>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10" w:name="_Toc20494778"/>
      <w:bookmarkStart w:id="4311" w:name="_Toc26975846"/>
      <w:bookmarkStart w:id="4312" w:name="_Toc35856726"/>
      <w:bookmarkStart w:id="4313" w:name="_Toc44001601"/>
      <w:bookmarkStart w:id="4314" w:name="_Toc51581202"/>
      <w:bookmarkStart w:id="4315" w:name="_Toc52356465"/>
      <w:bookmarkStart w:id="4316" w:name="_Toc55228035"/>
      <w:bookmarkStart w:id="4317" w:name="_Toc138323588"/>
      <w:bookmarkStart w:id="4318" w:name="_Toc139374726"/>
      <w:r>
        <w:t>12.2.2.2.1.2</w:t>
      </w:r>
      <w:r>
        <w:tab/>
      </w:r>
      <w:bookmarkEnd w:id="4310"/>
      <w:bookmarkEnd w:id="4311"/>
      <w:bookmarkEnd w:id="4312"/>
      <w:r>
        <w:t>Void</w:t>
      </w:r>
      <w:bookmarkEnd w:id="4313"/>
      <w:bookmarkEnd w:id="4314"/>
      <w:bookmarkEnd w:id="4315"/>
      <w:bookmarkEnd w:id="4316"/>
      <w:bookmarkEnd w:id="4317"/>
      <w:bookmarkEnd w:id="4318"/>
    </w:p>
    <w:p w14:paraId="1C92952A" w14:textId="77777777" w:rsidR="00623B86" w:rsidRPr="00215D3C" w:rsidRDefault="00623B86" w:rsidP="00623B86">
      <w:pPr>
        <w:pStyle w:val="Heading5"/>
      </w:pPr>
      <w:bookmarkStart w:id="4319" w:name="_Toc20494779"/>
      <w:bookmarkStart w:id="4320" w:name="_Toc26975847"/>
      <w:bookmarkStart w:id="4321" w:name="_Toc35856727"/>
      <w:bookmarkStart w:id="4322" w:name="_Toc138323589"/>
      <w:bookmarkStart w:id="4323" w:name="_Toc139374727"/>
      <w:r>
        <w:t>12.2</w:t>
      </w:r>
      <w:r w:rsidRPr="00215D3C">
        <w:t>.2</w:t>
      </w:r>
      <w:r>
        <w:t>.2.2</w:t>
      </w:r>
      <w:r w:rsidRPr="00215D3C">
        <w:tab/>
        <w:t>Notification notifyNewAlarm</w:t>
      </w:r>
      <w:bookmarkEnd w:id="4319"/>
      <w:bookmarkEnd w:id="4320"/>
      <w:bookmarkEnd w:id="4321"/>
      <w:r>
        <w:t xml:space="preserve"> (non-security alarm)</w:t>
      </w:r>
      <w:bookmarkEnd w:id="4322"/>
      <w:bookmarkEnd w:id="4323"/>
    </w:p>
    <w:p w14:paraId="3E712AE6" w14:textId="77777777" w:rsidR="00623B86" w:rsidRDefault="00623B86" w:rsidP="00623B86">
      <w:r>
        <w:t>See clause 12.2.1.2.2.</w:t>
      </w:r>
      <w:bookmarkStart w:id="4324" w:name="_Toc20494780"/>
      <w:bookmarkStart w:id="4325" w:name="_Toc26975848"/>
      <w:bookmarkStart w:id="4326" w:name="_Toc35856728"/>
    </w:p>
    <w:p w14:paraId="16878DB4" w14:textId="77777777" w:rsidR="00623B86" w:rsidRDefault="00623B86" w:rsidP="00623B86">
      <w:pPr>
        <w:pStyle w:val="Heading5"/>
      </w:pPr>
      <w:bookmarkStart w:id="4327" w:name="_Toc44001602"/>
      <w:bookmarkStart w:id="4328" w:name="_Toc51581203"/>
      <w:bookmarkStart w:id="4329" w:name="_Toc52356466"/>
      <w:bookmarkStart w:id="4330" w:name="_Toc55228036"/>
      <w:bookmarkStart w:id="4331" w:name="_Toc138323590"/>
      <w:bookmarkStart w:id="4332" w:name="_Toc139374728"/>
      <w:r>
        <w:t>12.2</w:t>
      </w:r>
      <w:r w:rsidRPr="00215D3C">
        <w:t>.2.</w:t>
      </w:r>
      <w:r>
        <w:t>2.3</w:t>
      </w:r>
      <w:r w:rsidRPr="00215D3C">
        <w:tab/>
        <w:t>Notification notifyNewAlarm</w:t>
      </w:r>
      <w:r>
        <w:t xml:space="preserve"> (security alarm)</w:t>
      </w:r>
      <w:bookmarkEnd w:id="4324"/>
      <w:bookmarkEnd w:id="4325"/>
      <w:bookmarkEnd w:id="4326"/>
      <w:bookmarkEnd w:id="4327"/>
      <w:bookmarkEnd w:id="4328"/>
      <w:bookmarkEnd w:id="4329"/>
      <w:bookmarkEnd w:id="4330"/>
      <w:bookmarkEnd w:id="4331"/>
      <w:bookmarkEnd w:id="4332"/>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33" w:name="_Toc20494781"/>
      <w:bookmarkStart w:id="4334" w:name="_Toc26975849"/>
      <w:bookmarkStart w:id="4335" w:name="_Toc35856729"/>
      <w:bookmarkStart w:id="4336" w:name="_Toc44001603"/>
      <w:bookmarkStart w:id="4337" w:name="_Toc51581204"/>
      <w:bookmarkStart w:id="4338" w:name="_Toc52356467"/>
      <w:bookmarkStart w:id="4339" w:name="_Toc55228037"/>
      <w:bookmarkStart w:id="4340" w:name="_Toc138323591"/>
      <w:bookmarkStart w:id="4341" w:name="_Toc139374729"/>
      <w:r>
        <w:t>12.2</w:t>
      </w:r>
      <w:r w:rsidRPr="00215D3C">
        <w:t>.2.</w:t>
      </w:r>
      <w:r>
        <w:t>2.4</w:t>
      </w:r>
      <w:r w:rsidRPr="00215D3C">
        <w:tab/>
        <w:t>Notification notifyAckStateChanged</w:t>
      </w:r>
      <w:bookmarkEnd w:id="4333"/>
      <w:bookmarkEnd w:id="4334"/>
      <w:bookmarkEnd w:id="4335"/>
      <w:bookmarkEnd w:id="4336"/>
      <w:bookmarkEnd w:id="4337"/>
      <w:bookmarkEnd w:id="4338"/>
      <w:bookmarkEnd w:id="4339"/>
      <w:bookmarkEnd w:id="4340"/>
      <w:bookmarkEnd w:id="4341"/>
    </w:p>
    <w:p w14:paraId="6F913529" w14:textId="77777777" w:rsidR="00623B86" w:rsidRDefault="00623B86" w:rsidP="00623B86">
      <w:r>
        <w:t>See clause 12.2.1.2.4.</w:t>
      </w:r>
    </w:p>
    <w:p w14:paraId="30B1571D" w14:textId="77777777" w:rsidR="00623B86" w:rsidRDefault="00623B86" w:rsidP="00623B86">
      <w:pPr>
        <w:pStyle w:val="Heading5"/>
      </w:pPr>
      <w:bookmarkStart w:id="4342" w:name="_Toc20494782"/>
      <w:bookmarkStart w:id="4343" w:name="_Toc26975850"/>
      <w:bookmarkStart w:id="4344" w:name="_Toc35856730"/>
      <w:bookmarkStart w:id="4345" w:name="_Toc44001604"/>
      <w:bookmarkStart w:id="4346" w:name="_Toc51581205"/>
      <w:bookmarkStart w:id="4347" w:name="_Toc52356468"/>
      <w:bookmarkStart w:id="4348" w:name="_Toc55228038"/>
      <w:bookmarkStart w:id="4349" w:name="_Toc138323592"/>
      <w:bookmarkStart w:id="4350" w:name="_Toc139374730"/>
      <w:r>
        <w:t>12.2</w:t>
      </w:r>
      <w:r w:rsidRPr="00215D3C">
        <w:t>.2.</w:t>
      </w:r>
      <w:r>
        <w:t>2.5</w:t>
      </w:r>
      <w:r w:rsidRPr="00215D3C">
        <w:tab/>
        <w:t>Notification notifyClearedAlarm</w:t>
      </w:r>
      <w:bookmarkEnd w:id="4342"/>
      <w:bookmarkEnd w:id="4343"/>
      <w:bookmarkEnd w:id="4344"/>
      <w:bookmarkEnd w:id="4345"/>
      <w:bookmarkEnd w:id="4346"/>
      <w:bookmarkEnd w:id="4347"/>
      <w:bookmarkEnd w:id="4348"/>
      <w:bookmarkEnd w:id="4349"/>
      <w:bookmarkEnd w:id="4350"/>
    </w:p>
    <w:p w14:paraId="1E67B8B2" w14:textId="77777777" w:rsidR="00623B86" w:rsidRDefault="00623B86" w:rsidP="00623B86">
      <w:r>
        <w:t>See clause 12.2.1.2.5.</w:t>
      </w:r>
    </w:p>
    <w:p w14:paraId="0C25513F" w14:textId="77777777" w:rsidR="00623B86" w:rsidRDefault="00623B86" w:rsidP="00623B86">
      <w:pPr>
        <w:pStyle w:val="Heading5"/>
      </w:pPr>
      <w:bookmarkStart w:id="4351" w:name="_Toc20494783"/>
      <w:bookmarkStart w:id="4352" w:name="_Toc26975851"/>
      <w:bookmarkStart w:id="4353" w:name="_Toc35856731"/>
      <w:bookmarkStart w:id="4354" w:name="_Toc44001605"/>
      <w:bookmarkStart w:id="4355" w:name="_Toc51581206"/>
      <w:bookmarkStart w:id="4356" w:name="_Toc52356469"/>
      <w:bookmarkStart w:id="4357" w:name="_Toc55228039"/>
      <w:bookmarkStart w:id="4358" w:name="_Toc138323593"/>
      <w:bookmarkStart w:id="4359" w:name="_Toc139374731"/>
      <w:r>
        <w:t>12.2</w:t>
      </w:r>
      <w:r w:rsidRPr="00215D3C">
        <w:t>.2.</w:t>
      </w:r>
      <w:r>
        <w:t>2.6</w:t>
      </w:r>
      <w:r w:rsidRPr="00215D3C">
        <w:tab/>
        <w:t>Notification notifyAlarmListRebuilt</w:t>
      </w:r>
      <w:bookmarkEnd w:id="4351"/>
      <w:bookmarkEnd w:id="4352"/>
      <w:bookmarkEnd w:id="4353"/>
      <w:bookmarkEnd w:id="4354"/>
      <w:bookmarkEnd w:id="4355"/>
      <w:bookmarkEnd w:id="4356"/>
      <w:bookmarkEnd w:id="4357"/>
      <w:bookmarkEnd w:id="4358"/>
      <w:bookmarkEnd w:id="4359"/>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60" w:name="_Toc20494784"/>
      <w:bookmarkStart w:id="4361" w:name="_Toc26975852"/>
      <w:bookmarkStart w:id="4362" w:name="_Toc35856732"/>
      <w:bookmarkStart w:id="4363" w:name="_Toc44001606"/>
      <w:bookmarkStart w:id="4364" w:name="_Toc51581207"/>
      <w:bookmarkStart w:id="4365" w:name="_Toc52356470"/>
      <w:bookmarkStart w:id="4366" w:name="_Toc55228040"/>
      <w:bookmarkStart w:id="4367" w:name="_Toc138323594"/>
      <w:bookmarkStart w:id="4368" w:name="_Toc139374732"/>
      <w:r>
        <w:t>12.2</w:t>
      </w:r>
      <w:r w:rsidRPr="00215D3C">
        <w:t>.2.</w:t>
      </w:r>
      <w:r>
        <w:t>2.7</w:t>
      </w:r>
      <w:r w:rsidRPr="00215D3C">
        <w:tab/>
        <w:t>Notification notifyChangedAlarm</w:t>
      </w:r>
      <w:bookmarkEnd w:id="4360"/>
      <w:bookmarkEnd w:id="4361"/>
      <w:bookmarkEnd w:id="4362"/>
      <w:bookmarkEnd w:id="4363"/>
      <w:bookmarkEnd w:id="4364"/>
      <w:bookmarkEnd w:id="4365"/>
      <w:bookmarkEnd w:id="4366"/>
      <w:bookmarkEnd w:id="4367"/>
      <w:bookmarkEnd w:id="4368"/>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9" w:name="_Toc20494785"/>
      <w:bookmarkStart w:id="4370" w:name="_Toc26975853"/>
      <w:bookmarkStart w:id="4371" w:name="_Toc35856733"/>
      <w:bookmarkStart w:id="4372" w:name="_Toc44001607"/>
      <w:bookmarkStart w:id="4373" w:name="_Toc51581208"/>
      <w:bookmarkStart w:id="4374" w:name="_Toc52356471"/>
      <w:bookmarkStart w:id="4375" w:name="_Toc55228041"/>
      <w:bookmarkStart w:id="4376" w:name="_Toc138323595"/>
      <w:bookmarkStart w:id="4377" w:name="_Toc139374733"/>
      <w:r>
        <w:t>12.2.2</w:t>
      </w:r>
      <w:r w:rsidRPr="00215D3C">
        <w:t>.2.8</w:t>
      </w:r>
      <w:r w:rsidRPr="00215D3C">
        <w:tab/>
        <w:t>Notification notifyComments</w:t>
      </w:r>
      <w:bookmarkEnd w:id="4369"/>
      <w:bookmarkEnd w:id="4370"/>
      <w:bookmarkEnd w:id="4371"/>
      <w:bookmarkEnd w:id="4372"/>
      <w:bookmarkEnd w:id="4373"/>
      <w:bookmarkEnd w:id="4374"/>
      <w:bookmarkEnd w:id="4375"/>
      <w:bookmarkEnd w:id="4376"/>
      <w:bookmarkEnd w:id="4377"/>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8" w:name="_Toc20494786"/>
      <w:bookmarkStart w:id="4379" w:name="_Toc26975854"/>
      <w:bookmarkStart w:id="4380" w:name="_Toc35856734"/>
      <w:bookmarkStart w:id="4381" w:name="_Toc44001608"/>
      <w:bookmarkStart w:id="4382" w:name="_Toc51581209"/>
      <w:bookmarkStart w:id="4383" w:name="_Toc52356472"/>
      <w:bookmarkStart w:id="4384" w:name="_Toc55228042"/>
      <w:bookmarkStart w:id="4385" w:name="_Toc138323596"/>
      <w:bookmarkStart w:id="4386" w:name="_Toc139374734"/>
      <w:r>
        <w:t>12.2.2</w:t>
      </w:r>
      <w:r w:rsidRPr="00215D3C">
        <w:t>.2.9</w:t>
      </w:r>
      <w:r w:rsidRPr="00215D3C">
        <w:tab/>
        <w:t>Notification notifyPotentialFaultyAlarmList</w:t>
      </w:r>
      <w:bookmarkEnd w:id="4378"/>
      <w:bookmarkEnd w:id="4379"/>
      <w:bookmarkEnd w:id="4380"/>
      <w:bookmarkEnd w:id="4381"/>
      <w:bookmarkEnd w:id="4382"/>
      <w:bookmarkEnd w:id="4383"/>
      <w:bookmarkEnd w:id="4384"/>
      <w:bookmarkEnd w:id="4385"/>
      <w:bookmarkEnd w:id="4386"/>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7" w:name="_Toc20494787"/>
      <w:bookmarkStart w:id="4388" w:name="_Toc26975855"/>
      <w:bookmarkStart w:id="4389" w:name="_Toc35856735"/>
      <w:bookmarkStart w:id="4390" w:name="_Toc44001609"/>
      <w:bookmarkStart w:id="4391" w:name="_Toc51581210"/>
      <w:bookmarkStart w:id="4392" w:name="_Toc52356473"/>
      <w:bookmarkStart w:id="4393" w:name="_Toc55228043"/>
      <w:bookmarkStart w:id="4394" w:name="_Toc138323597"/>
      <w:bookmarkStart w:id="4395" w:name="_Toc139374735"/>
      <w:r>
        <w:t>12.2.2</w:t>
      </w:r>
      <w:r w:rsidRPr="00215D3C">
        <w:t>.2.10</w:t>
      </w:r>
      <w:r w:rsidRPr="00215D3C">
        <w:tab/>
        <w:t>Notification notifyCorrelatedNotificationChanged</w:t>
      </w:r>
      <w:bookmarkEnd w:id="4387"/>
      <w:bookmarkEnd w:id="4388"/>
      <w:bookmarkEnd w:id="4389"/>
      <w:bookmarkEnd w:id="4390"/>
      <w:bookmarkEnd w:id="4391"/>
      <w:bookmarkEnd w:id="4392"/>
      <w:bookmarkEnd w:id="4393"/>
      <w:bookmarkEnd w:id="4394"/>
      <w:bookmarkEnd w:id="4395"/>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6" w:name="_Toc20494788"/>
      <w:bookmarkStart w:id="4397" w:name="_Toc26975856"/>
      <w:bookmarkStart w:id="4398" w:name="_Toc35856736"/>
      <w:bookmarkStart w:id="4399" w:name="_Toc44001610"/>
      <w:bookmarkStart w:id="4400" w:name="_Toc51581211"/>
      <w:bookmarkStart w:id="4401" w:name="_Toc52356474"/>
      <w:bookmarkStart w:id="4402" w:name="_Toc55228044"/>
      <w:bookmarkStart w:id="4403" w:name="_Toc138323598"/>
      <w:bookmarkStart w:id="4404" w:name="_Toc139374736"/>
      <w:r>
        <w:t>12.2.2</w:t>
      </w:r>
      <w:r w:rsidRPr="00215D3C">
        <w:t>.2.11</w:t>
      </w:r>
      <w:r w:rsidRPr="00215D3C">
        <w:tab/>
        <w:t>Notification notifyChanged</w:t>
      </w:r>
      <w:r w:rsidRPr="00215D3C">
        <w:rPr>
          <w:rFonts w:hint="eastAsia"/>
          <w:lang w:eastAsia="zh-CN"/>
        </w:rPr>
        <w:t>AlarmGeneral</w:t>
      </w:r>
      <w:bookmarkEnd w:id="4396"/>
      <w:bookmarkEnd w:id="4397"/>
      <w:bookmarkEnd w:id="4398"/>
      <w:bookmarkEnd w:id="4399"/>
      <w:bookmarkEnd w:id="4400"/>
      <w:bookmarkEnd w:id="4401"/>
      <w:bookmarkEnd w:id="4402"/>
      <w:r>
        <w:rPr>
          <w:lang w:eastAsia="zh-CN"/>
        </w:rPr>
        <w:t xml:space="preserve"> (non-security alarm)</w:t>
      </w:r>
      <w:bookmarkEnd w:id="4403"/>
      <w:bookmarkEnd w:id="4404"/>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5" w:name="_Toc138323599"/>
      <w:bookmarkStart w:id="4406" w:name="_Toc139374737"/>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5"/>
      <w:bookmarkEnd w:id="4406"/>
    </w:p>
    <w:p w14:paraId="280BAEC3" w14:textId="77777777" w:rsidR="00623B86" w:rsidRDefault="00623B86" w:rsidP="00623B86">
      <w:r>
        <w:t>See clause 12.2.1.2.12.</w:t>
      </w:r>
    </w:p>
    <w:p w14:paraId="633C380B" w14:textId="77777777" w:rsidR="00623B86" w:rsidRDefault="00623B86" w:rsidP="00623B86">
      <w:pPr>
        <w:pStyle w:val="Heading4"/>
      </w:pPr>
      <w:bookmarkStart w:id="4407" w:name="_Toc20494789"/>
      <w:bookmarkStart w:id="4408" w:name="_Toc26975857"/>
      <w:bookmarkStart w:id="4409" w:name="_Toc35856737"/>
      <w:bookmarkStart w:id="4410" w:name="_Toc44001611"/>
      <w:bookmarkStart w:id="4411" w:name="_Toc51581212"/>
      <w:bookmarkStart w:id="4412" w:name="_Toc52356475"/>
      <w:bookmarkStart w:id="4413" w:name="_Toc55228045"/>
      <w:bookmarkStart w:id="4414" w:name="_Toc138323600"/>
      <w:bookmarkStart w:id="4415" w:name="_Toc139374738"/>
      <w:r>
        <w:t>12.2.2.3</w:t>
      </w:r>
      <w:r w:rsidRPr="00215D3C">
        <w:tab/>
        <w:t>Resources</w:t>
      </w:r>
      <w:bookmarkEnd w:id="4407"/>
      <w:bookmarkEnd w:id="4408"/>
      <w:bookmarkEnd w:id="4409"/>
      <w:bookmarkEnd w:id="4410"/>
      <w:bookmarkEnd w:id="4411"/>
      <w:bookmarkEnd w:id="4412"/>
      <w:bookmarkEnd w:id="4413"/>
      <w:bookmarkEnd w:id="4414"/>
      <w:bookmarkEnd w:id="4415"/>
    </w:p>
    <w:p w14:paraId="183EE999" w14:textId="77777777" w:rsidR="00623B86" w:rsidRDefault="00623B86" w:rsidP="00623B86">
      <w:pPr>
        <w:pStyle w:val="Heading5"/>
      </w:pPr>
      <w:bookmarkStart w:id="4416" w:name="_Toc20494790"/>
      <w:bookmarkStart w:id="4417" w:name="_Toc26975858"/>
      <w:bookmarkStart w:id="4418" w:name="_Toc35856738"/>
      <w:bookmarkStart w:id="4419" w:name="_Toc44001612"/>
      <w:bookmarkStart w:id="4420" w:name="_Toc51581213"/>
      <w:bookmarkStart w:id="4421" w:name="_Toc52356476"/>
      <w:bookmarkStart w:id="4422" w:name="_Toc55228046"/>
      <w:bookmarkStart w:id="4423" w:name="_Toc138323601"/>
      <w:bookmarkStart w:id="4424" w:name="_Toc139374739"/>
      <w:r>
        <w:t>12.2.2.3.1</w:t>
      </w:r>
      <w:r>
        <w:tab/>
        <w:t>Resource structure</w:t>
      </w:r>
      <w:bookmarkEnd w:id="4416"/>
      <w:bookmarkEnd w:id="4417"/>
      <w:bookmarkEnd w:id="4418"/>
      <w:bookmarkEnd w:id="4419"/>
      <w:bookmarkEnd w:id="4420"/>
      <w:bookmarkEnd w:id="4421"/>
      <w:bookmarkEnd w:id="4422"/>
      <w:bookmarkEnd w:id="4423"/>
      <w:bookmarkEnd w:id="4424"/>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5" w:name="_Toc20494791"/>
      <w:bookmarkStart w:id="4426" w:name="_Toc26975859"/>
      <w:bookmarkStart w:id="4427" w:name="_Toc35856739"/>
      <w:bookmarkStart w:id="4428" w:name="_Toc44001613"/>
      <w:bookmarkStart w:id="4429" w:name="_Toc51581214"/>
      <w:bookmarkStart w:id="4430" w:name="_Toc52356477"/>
      <w:bookmarkStart w:id="4431" w:name="_Toc55228047"/>
      <w:bookmarkStart w:id="4432" w:name="_Toc138323602"/>
      <w:bookmarkStart w:id="4433" w:name="_Toc139374740"/>
      <w:r>
        <w:t>12.2.2.3.2</w:t>
      </w:r>
      <w:r>
        <w:tab/>
        <w:t>Resource definitions</w:t>
      </w:r>
      <w:bookmarkEnd w:id="4425"/>
      <w:bookmarkEnd w:id="4426"/>
      <w:bookmarkEnd w:id="4427"/>
      <w:bookmarkEnd w:id="4428"/>
      <w:bookmarkEnd w:id="4429"/>
      <w:bookmarkEnd w:id="4430"/>
      <w:bookmarkEnd w:id="4431"/>
      <w:bookmarkEnd w:id="4432"/>
      <w:bookmarkEnd w:id="4433"/>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4" w:name="_Toc20494792"/>
      <w:bookmarkStart w:id="4435" w:name="_Toc26975860"/>
      <w:bookmarkStart w:id="4436" w:name="_Toc35856740"/>
      <w:bookmarkStart w:id="4437" w:name="_Toc44001614"/>
      <w:bookmarkStart w:id="4438" w:name="_Toc51581215"/>
      <w:bookmarkStart w:id="4439" w:name="_Toc52356478"/>
      <w:bookmarkStart w:id="4440" w:name="_Toc55228048"/>
      <w:bookmarkStart w:id="4441" w:name="_Toc138323603"/>
      <w:bookmarkStart w:id="4442" w:name="_Toc139374741"/>
      <w:bookmarkStart w:id="4443" w:name="MCCQCTEMPBM_00000147"/>
      <w:r>
        <w:t>12.2.2</w:t>
      </w:r>
      <w:r w:rsidRPr="00215D3C">
        <w:t>.4</w:t>
      </w:r>
      <w:r w:rsidRPr="00215D3C">
        <w:tab/>
        <w:t>Data type definitions</w:t>
      </w:r>
      <w:bookmarkEnd w:id="4434"/>
      <w:bookmarkEnd w:id="4435"/>
      <w:bookmarkEnd w:id="4436"/>
      <w:bookmarkEnd w:id="4437"/>
      <w:bookmarkEnd w:id="4438"/>
      <w:bookmarkEnd w:id="4439"/>
      <w:bookmarkEnd w:id="4440"/>
      <w:bookmarkEnd w:id="4441"/>
      <w:bookmarkEnd w:id="4442"/>
    </w:p>
    <w:bookmarkEnd w:id="4443"/>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4" w:name="_Toc20494793"/>
      <w:bookmarkStart w:id="4445" w:name="_Toc26975861"/>
      <w:bookmarkStart w:id="4446" w:name="_Toc35856741"/>
      <w:bookmarkStart w:id="4447" w:name="_Toc44001615"/>
      <w:bookmarkStart w:id="4448" w:name="_Toc51581216"/>
      <w:bookmarkStart w:id="4449" w:name="_Toc52356479"/>
      <w:bookmarkStart w:id="4450" w:name="_Toc55228049"/>
      <w:bookmarkStart w:id="4451" w:name="_Toc138323604"/>
      <w:bookmarkStart w:id="4452" w:name="_Toc139374742"/>
      <w:r>
        <w:rPr>
          <w:lang w:eastAsia="zh-CN"/>
        </w:rPr>
        <w:t>12.3</w:t>
      </w:r>
      <w:r w:rsidRPr="00215D3C">
        <w:rPr>
          <w:lang w:eastAsia="zh-CN"/>
        </w:rPr>
        <w:tab/>
      </w:r>
      <w:r>
        <w:rPr>
          <w:lang w:eastAsia="zh-CN"/>
        </w:rPr>
        <w:t>Generic performance assurance management service</w:t>
      </w:r>
      <w:bookmarkEnd w:id="4444"/>
      <w:bookmarkEnd w:id="4445"/>
      <w:bookmarkEnd w:id="4446"/>
      <w:bookmarkEnd w:id="4447"/>
      <w:bookmarkEnd w:id="4448"/>
      <w:bookmarkEnd w:id="4449"/>
      <w:bookmarkEnd w:id="4450"/>
      <w:bookmarkEnd w:id="4451"/>
      <w:bookmarkEnd w:id="4452"/>
    </w:p>
    <w:p w14:paraId="409FB17D" w14:textId="77777777" w:rsidR="00623B86" w:rsidRPr="00215D3C" w:rsidRDefault="00623B86" w:rsidP="00623B86">
      <w:pPr>
        <w:pStyle w:val="Heading3"/>
      </w:pPr>
      <w:bookmarkStart w:id="4453" w:name="_Toc20494794"/>
      <w:bookmarkStart w:id="4454" w:name="_Toc26975862"/>
      <w:bookmarkStart w:id="4455" w:name="_Toc35856742"/>
      <w:bookmarkStart w:id="4456" w:name="_Toc44001616"/>
      <w:bookmarkStart w:id="4457" w:name="_Toc51581217"/>
      <w:bookmarkStart w:id="4458" w:name="_Toc52356480"/>
      <w:bookmarkStart w:id="4459" w:name="_Toc55228050"/>
      <w:bookmarkStart w:id="4460" w:name="_Toc138323605"/>
      <w:bookmarkStart w:id="4461" w:name="_Toc139374743"/>
      <w:r>
        <w:t>12.3</w:t>
      </w:r>
      <w:r w:rsidRPr="00215D3C">
        <w:t>.1</w:t>
      </w:r>
      <w:r w:rsidRPr="00215D3C">
        <w:tab/>
      </w:r>
      <w:r>
        <w:t>RESTful HTTP-based solution set</w:t>
      </w:r>
      <w:bookmarkEnd w:id="4453"/>
      <w:bookmarkEnd w:id="4454"/>
      <w:bookmarkEnd w:id="4455"/>
      <w:bookmarkEnd w:id="4456"/>
      <w:bookmarkEnd w:id="4457"/>
      <w:bookmarkEnd w:id="4458"/>
      <w:bookmarkEnd w:id="4459"/>
      <w:bookmarkEnd w:id="4460"/>
      <w:bookmarkEnd w:id="4461"/>
    </w:p>
    <w:p w14:paraId="4968EC24" w14:textId="77777777" w:rsidR="00623B86" w:rsidRPr="00151328" w:rsidRDefault="00623B86" w:rsidP="00623B86">
      <w:pPr>
        <w:pStyle w:val="Heading4"/>
        <w:rPr>
          <w:lang w:eastAsia="zh-CN"/>
        </w:rPr>
      </w:pPr>
      <w:bookmarkStart w:id="4462" w:name="_Toc20494795"/>
      <w:bookmarkStart w:id="4463" w:name="_Toc26975863"/>
      <w:bookmarkStart w:id="4464" w:name="_Toc35856743"/>
      <w:bookmarkStart w:id="4465" w:name="_Toc44001617"/>
      <w:bookmarkStart w:id="4466" w:name="_Toc51581218"/>
      <w:bookmarkStart w:id="4467" w:name="_Toc52356481"/>
      <w:bookmarkStart w:id="4468" w:name="_Toc55228051"/>
      <w:bookmarkStart w:id="4469" w:name="_Toc138323606"/>
      <w:bookmarkStart w:id="4470" w:name="_Toc139374744"/>
      <w:r>
        <w:rPr>
          <w:lang w:eastAsia="zh-CN"/>
        </w:rPr>
        <w:t>12.3.1.1</w:t>
      </w:r>
      <w:r w:rsidRPr="00151328">
        <w:tab/>
      </w:r>
      <w:bookmarkEnd w:id="4462"/>
      <w:bookmarkEnd w:id="4463"/>
      <w:bookmarkEnd w:id="4464"/>
      <w:bookmarkEnd w:id="4465"/>
      <w:r>
        <w:t>Void</w:t>
      </w:r>
      <w:bookmarkEnd w:id="4466"/>
      <w:bookmarkEnd w:id="4467"/>
      <w:bookmarkEnd w:id="4468"/>
      <w:bookmarkEnd w:id="4469"/>
      <w:bookmarkEnd w:id="4470"/>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71" w:name="_Toc20494830"/>
      <w:bookmarkStart w:id="4472" w:name="_Toc26975898"/>
      <w:bookmarkStart w:id="4473" w:name="_Toc35856778"/>
      <w:bookmarkStart w:id="4474" w:name="_Toc44001652"/>
      <w:bookmarkStart w:id="4475" w:name="_Toc51581219"/>
      <w:bookmarkStart w:id="4476" w:name="_Toc52356482"/>
      <w:bookmarkStart w:id="4477" w:name="_Toc55228052"/>
      <w:bookmarkStart w:id="4478" w:name="_Toc138323607"/>
      <w:bookmarkStart w:id="4479" w:name="_Toc139374745"/>
      <w:r>
        <w:rPr>
          <w:lang w:eastAsia="zh-CN"/>
        </w:rPr>
        <w:t>12.3.1.2</w:t>
      </w:r>
      <w:r w:rsidRPr="00151328">
        <w:tab/>
      </w:r>
      <w:r>
        <w:t>Performance threshold monitoring service</w:t>
      </w:r>
      <w:bookmarkEnd w:id="4471"/>
      <w:bookmarkEnd w:id="4472"/>
      <w:bookmarkEnd w:id="4473"/>
      <w:bookmarkEnd w:id="4474"/>
      <w:bookmarkEnd w:id="4475"/>
      <w:bookmarkEnd w:id="4476"/>
      <w:bookmarkEnd w:id="4477"/>
      <w:bookmarkEnd w:id="4478"/>
      <w:bookmarkEnd w:id="4479"/>
    </w:p>
    <w:p w14:paraId="6415019D" w14:textId="77777777" w:rsidR="00623B86" w:rsidRDefault="00623B86" w:rsidP="00623B86">
      <w:pPr>
        <w:pStyle w:val="Heading5"/>
      </w:pPr>
      <w:bookmarkStart w:id="4480" w:name="_Toc20494831"/>
      <w:bookmarkStart w:id="4481" w:name="_Toc26975899"/>
      <w:bookmarkStart w:id="4482" w:name="_Toc35856779"/>
      <w:bookmarkStart w:id="4483" w:name="_Toc44001653"/>
      <w:bookmarkStart w:id="4484" w:name="_Toc51581220"/>
      <w:bookmarkStart w:id="4485" w:name="_Toc52356483"/>
      <w:bookmarkStart w:id="4486" w:name="_Toc55228053"/>
      <w:bookmarkStart w:id="4487" w:name="_Toc138323608"/>
      <w:bookmarkStart w:id="4488" w:name="_Toc139374746"/>
      <w:r>
        <w:rPr>
          <w:lang w:eastAsia="zh-CN"/>
        </w:rPr>
        <w:t>12.3.1.2.1</w:t>
      </w:r>
      <w:r w:rsidRPr="00151328">
        <w:tab/>
        <w:t>Mapping of operations</w:t>
      </w:r>
      <w:bookmarkEnd w:id="4480"/>
      <w:bookmarkEnd w:id="4481"/>
      <w:bookmarkEnd w:id="4482"/>
      <w:bookmarkEnd w:id="4483"/>
      <w:bookmarkEnd w:id="4484"/>
      <w:bookmarkEnd w:id="4485"/>
      <w:bookmarkEnd w:id="4486"/>
      <w:bookmarkEnd w:id="4487"/>
      <w:bookmarkEnd w:id="4488"/>
    </w:p>
    <w:p w14:paraId="14EBD1A8" w14:textId="77777777" w:rsidR="00623B86" w:rsidRPr="00E027A9" w:rsidRDefault="00623B86" w:rsidP="00623B86">
      <w:r>
        <w:t>None.</w:t>
      </w:r>
    </w:p>
    <w:p w14:paraId="35D6E9E8" w14:textId="77777777" w:rsidR="00623B86" w:rsidRDefault="00623B86" w:rsidP="00623B86">
      <w:pPr>
        <w:pStyle w:val="Heading5"/>
      </w:pPr>
      <w:bookmarkStart w:id="4489" w:name="_Toc20494832"/>
      <w:bookmarkStart w:id="4490" w:name="_Toc26975900"/>
      <w:bookmarkStart w:id="4491" w:name="_Toc35856780"/>
      <w:bookmarkStart w:id="4492" w:name="_Toc44001654"/>
      <w:bookmarkStart w:id="4493" w:name="_Toc51581221"/>
      <w:bookmarkStart w:id="4494" w:name="_Toc52356484"/>
      <w:bookmarkStart w:id="4495" w:name="_Toc55228054"/>
      <w:bookmarkStart w:id="4496" w:name="_Toc138323609"/>
      <w:bookmarkStart w:id="4497" w:name="_Toc139374747"/>
      <w:r>
        <w:rPr>
          <w:lang w:eastAsia="zh-CN"/>
        </w:rPr>
        <w:t>12.3.1.2.2</w:t>
      </w:r>
      <w:r w:rsidRPr="00151328">
        <w:tab/>
      </w:r>
      <w:r w:rsidRPr="00092693">
        <w:t>Mapping</w:t>
      </w:r>
      <w:r>
        <w:t xml:space="preserve"> of notifications</w:t>
      </w:r>
      <w:bookmarkEnd w:id="4489"/>
      <w:bookmarkEnd w:id="4490"/>
      <w:bookmarkEnd w:id="4491"/>
      <w:bookmarkEnd w:id="4492"/>
      <w:bookmarkEnd w:id="4493"/>
      <w:bookmarkEnd w:id="4494"/>
      <w:bookmarkEnd w:id="4495"/>
      <w:bookmarkEnd w:id="4496"/>
      <w:bookmarkEnd w:id="4497"/>
    </w:p>
    <w:p w14:paraId="10D834E3" w14:textId="77777777" w:rsidR="00623B86" w:rsidRPr="00603DA9" w:rsidRDefault="00623B86" w:rsidP="00623B86">
      <w:pPr>
        <w:pStyle w:val="Heading6"/>
      </w:pPr>
      <w:bookmarkStart w:id="4498" w:name="_Toc20494833"/>
      <w:bookmarkStart w:id="4499" w:name="_Toc26975901"/>
      <w:bookmarkStart w:id="4500" w:name="_Toc35856781"/>
      <w:bookmarkStart w:id="4501" w:name="_Toc44001655"/>
      <w:bookmarkStart w:id="4502" w:name="_Toc51581222"/>
      <w:bookmarkStart w:id="4503" w:name="_Toc52356485"/>
      <w:bookmarkStart w:id="4504" w:name="_Toc55228055"/>
      <w:bookmarkStart w:id="4505" w:name="_Toc138323610"/>
      <w:bookmarkStart w:id="4506" w:name="_Toc139374748"/>
      <w:r>
        <w:t>12.3.1.2.2.1</w:t>
      </w:r>
      <w:r w:rsidRPr="00151328">
        <w:tab/>
      </w:r>
      <w:r>
        <w:t>Introduction</w:t>
      </w:r>
      <w:bookmarkEnd w:id="4498"/>
      <w:bookmarkEnd w:id="4499"/>
      <w:bookmarkEnd w:id="4500"/>
      <w:bookmarkEnd w:id="4501"/>
      <w:bookmarkEnd w:id="4502"/>
      <w:bookmarkEnd w:id="4503"/>
      <w:bookmarkEnd w:id="4504"/>
      <w:bookmarkEnd w:id="4505"/>
      <w:bookmarkEnd w:id="4506"/>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7" w:name="_Toc20494834"/>
      <w:bookmarkStart w:id="4508" w:name="_Toc26975902"/>
      <w:bookmarkStart w:id="4509" w:name="_Toc35856782"/>
      <w:bookmarkStart w:id="4510" w:name="_Toc44001656"/>
      <w:bookmarkStart w:id="4511" w:name="_Toc51581223"/>
      <w:bookmarkStart w:id="4512" w:name="_Toc52356486"/>
      <w:bookmarkStart w:id="4513" w:name="_Toc55228056"/>
      <w:bookmarkStart w:id="4514" w:name="_Toc138323611"/>
      <w:bookmarkStart w:id="4515" w:name="_Toc139374749"/>
      <w:r>
        <w:t>12.3.1.2.2.2</w:t>
      </w:r>
      <w:r w:rsidRPr="00151328">
        <w:tab/>
      </w:r>
      <w:r>
        <w:t>Notification</w:t>
      </w:r>
      <w:r w:rsidRPr="00215D3C">
        <w:t xml:space="preserve"> </w:t>
      </w:r>
      <w:r w:rsidRPr="00311DB3">
        <w:rPr>
          <w:rFonts w:cs="Arial"/>
        </w:rPr>
        <w:t>notifyThresholdCrossing</w:t>
      </w:r>
      <w:bookmarkEnd w:id="4507"/>
      <w:bookmarkEnd w:id="4508"/>
      <w:bookmarkEnd w:id="4509"/>
      <w:bookmarkEnd w:id="4510"/>
      <w:bookmarkEnd w:id="4511"/>
      <w:bookmarkEnd w:id="4512"/>
      <w:bookmarkEnd w:id="4513"/>
      <w:bookmarkEnd w:id="4514"/>
      <w:bookmarkEnd w:id="4515"/>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6"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6"/>
    </w:tbl>
    <w:p w14:paraId="206696B5" w14:textId="77777777" w:rsidR="00623B86" w:rsidRDefault="00623B86" w:rsidP="00623B86"/>
    <w:p w14:paraId="1AB06144" w14:textId="77777777" w:rsidR="00623B86" w:rsidRDefault="00623B86" w:rsidP="00623B86">
      <w:pPr>
        <w:pStyle w:val="Heading5"/>
      </w:pPr>
      <w:bookmarkStart w:id="4517" w:name="_Toc20494835"/>
      <w:bookmarkStart w:id="4518" w:name="_Toc26975903"/>
      <w:bookmarkStart w:id="4519" w:name="_Toc35856783"/>
      <w:bookmarkStart w:id="4520" w:name="_Toc44001657"/>
      <w:bookmarkStart w:id="4521" w:name="_Toc51581224"/>
      <w:bookmarkStart w:id="4522" w:name="_Toc52356487"/>
      <w:bookmarkStart w:id="4523" w:name="_Toc55228057"/>
      <w:bookmarkStart w:id="4524" w:name="_Toc138323612"/>
      <w:bookmarkStart w:id="4525" w:name="_Toc139374750"/>
      <w:r>
        <w:rPr>
          <w:lang w:eastAsia="zh-CN"/>
        </w:rPr>
        <w:t>12.3.1.2.3</w:t>
      </w:r>
      <w:r w:rsidRPr="00151328">
        <w:tab/>
        <w:t>Resources</w:t>
      </w:r>
      <w:bookmarkEnd w:id="4517"/>
      <w:bookmarkEnd w:id="4518"/>
      <w:bookmarkEnd w:id="4519"/>
      <w:bookmarkEnd w:id="4520"/>
      <w:bookmarkEnd w:id="4521"/>
      <w:bookmarkEnd w:id="4522"/>
      <w:bookmarkEnd w:id="4523"/>
      <w:bookmarkEnd w:id="4524"/>
      <w:bookmarkEnd w:id="4525"/>
    </w:p>
    <w:p w14:paraId="7B903A6D" w14:textId="77777777" w:rsidR="00623B86" w:rsidRDefault="00623B86" w:rsidP="00623B86">
      <w:pPr>
        <w:pStyle w:val="Heading6"/>
      </w:pPr>
      <w:bookmarkStart w:id="4526" w:name="_Toc20494836"/>
      <w:bookmarkStart w:id="4527" w:name="_Toc26975904"/>
      <w:bookmarkStart w:id="4528" w:name="_Toc35856784"/>
      <w:bookmarkStart w:id="4529" w:name="_Toc44001658"/>
      <w:bookmarkStart w:id="4530" w:name="_Toc51581225"/>
      <w:bookmarkStart w:id="4531" w:name="_Toc52356488"/>
      <w:bookmarkStart w:id="4532" w:name="_Toc55228058"/>
      <w:bookmarkStart w:id="4533" w:name="_Toc138323613"/>
      <w:bookmarkStart w:id="4534" w:name="_Toc139374751"/>
      <w:r>
        <w:rPr>
          <w:lang w:eastAsia="zh-CN"/>
        </w:rPr>
        <w:t>12.3.1.2.3.</w:t>
      </w:r>
      <w:r>
        <w:t>1</w:t>
      </w:r>
      <w:r>
        <w:tab/>
        <w:t>Resource structure</w:t>
      </w:r>
      <w:bookmarkEnd w:id="4526"/>
      <w:bookmarkEnd w:id="4527"/>
      <w:bookmarkEnd w:id="4528"/>
      <w:bookmarkEnd w:id="4529"/>
      <w:bookmarkEnd w:id="4530"/>
      <w:bookmarkEnd w:id="4531"/>
      <w:bookmarkEnd w:id="4532"/>
      <w:bookmarkEnd w:id="4533"/>
      <w:bookmarkEnd w:id="4534"/>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5" w:name="_Toc20494837"/>
      <w:bookmarkStart w:id="4536" w:name="_Toc26975905"/>
      <w:bookmarkStart w:id="4537" w:name="_Toc35856785"/>
      <w:bookmarkStart w:id="4538" w:name="_Toc44001659"/>
      <w:bookmarkStart w:id="4539" w:name="_Toc51581226"/>
      <w:bookmarkStart w:id="4540" w:name="_Toc52356489"/>
      <w:bookmarkStart w:id="4541" w:name="_Toc55228059"/>
      <w:bookmarkStart w:id="4542" w:name="_Toc138323614"/>
      <w:bookmarkStart w:id="4543" w:name="_Toc139374752"/>
      <w:r>
        <w:rPr>
          <w:lang w:eastAsia="zh-CN"/>
        </w:rPr>
        <w:t>12.3.1.2.3.</w:t>
      </w:r>
      <w:r>
        <w:t>2</w:t>
      </w:r>
      <w:r w:rsidRPr="00151328">
        <w:tab/>
        <w:t>Resource definitions</w:t>
      </w:r>
      <w:bookmarkEnd w:id="4535"/>
      <w:bookmarkEnd w:id="4536"/>
      <w:bookmarkEnd w:id="4537"/>
      <w:bookmarkEnd w:id="4538"/>
      <w:bookmarkEnd w:id="4539"/>
      <w:bookmarkEnd w:id="4540"/>
      <w:bookmarkEnd w:id="4541"/>
      <w:bookmarkEnd w:id="4542"/>
      <w:bookmarkEnd w:id="4543"/>
    </w:p>
    <w:p w14:paraId="384F4C41" w14:textId="77777777" w:rsidR="00623B86" w:rsidRPr="00215D3C" w:rsidRDefault="00623B86" w:rsidP="00623B86">
      <w:pPr>
        <w:pStyle w:val="Heading7"/>
      </w:pPr>
      <w:bookmarkStart w:id="4544" w:name="_Toc20494838"/>
      <w:bookmarkStart w:id="4545" w:name="_Toc26975906"/>
      <w:bookmarkStart w:id="4546" w:name="_Toc35856786"/>
      <w:bookmarkStart w:id="4547" w:name="_Toc44001660"/>
      <w:bookmarkStart w:id="4548" w:name="_Toc51581227"/>
      <w:bookmarkStart w:id="4549" w:name="_Toc52356490"/>
      <w:bookmarkStart w:id="4550" w:name="_Toc55228060"/>
      <w:bookmarkStart w:id="4551" w:name="_Toc138323615"/>
      <w:bookmarkStart w:id="4552" w:name="_Toc139374753"/>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4"/>
      <w:bookmarkEnd w:id="4545"/>
      <w:bookmarkEnd w:id="4546"/>
      <w:bookmarkEnd w:id="4547"/>
      <w:bookmarkEnd w:id="4548"/>
      <w:bookmarkEnd w:id="4549"/>
      <w:bookmarkEnd w:id="4550"/>
      <w:bookmarkEnd w:id="4551"/>
      <w:bookmarkEnd w:id="4552"/>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53" w:name="_Toc20494839"/>
      <w:bookmarkStart w:id="4554" w:name="_Toc26975907"/>
      <w:bookmarkStart w:id="4555" w:name="_Toc35856787"/>
      <w:bookmarkStart w:id="4556" w:name="_Toc44001661"/>
      <w:bookmarkStart w:id="4557" w:name="_Toc51581228"/>
      <w:bookmarkStart w:id="4558" w:name="_Toc52356491"/>
      <w:bookmarkStart w:id="4559" w:name="_Toc55228061"/>
      <w:bookmarkStart w:id="4560" w:name="_Toc138323616"/>
      <w:bookmarkStart w:id="4561" w:name="_Toc139374754"/>
      <w:r>
        <w:rPr>
          <w:lang w:eastAsia="zh-CN"/>
        </w:rPr>
        <w:t>12.3.1.2.4</w:t>
      </w:r>
      <w:r w:rsidRPr="00151328">
        <w:tab/>
        <w:t>Data type definitions</w:t>
      </w:r>
      <w:bookmarkEnd w:id="4553"/>
      <w:bookmarkEnd w:id="4554"/>
      <w:bookmarkEnd w:id="4555"/>
      <w:bookmarkEnd w:id="4556"/>
      <w:bookmarkEnd w:id="4557"/>
      <w:bookmarkEnd w:id="4558"/>
      <w:bookmarkEnd w:id="4559"/>
      <w:bookmarkEnd w:id="4560"/>
      <w:bookmarkEnd w:id="4561"/>
    </w:p>
    <w:p w14:paraId="461C396D" w14:textId="77777777" w:rsidR="00623B86" w:rsidRPr="00151328" w:rsidRDefault="00623B86" w:rsidP="00623B86">
      <w:pPr>
        <w:pStyle w:val="Heading6"/>
        <w:rPr>
          <w:lang w:eastAsia="zh-CN"/>
        </w:rPr>
      </w:pPr>
      <w:bookmarkStart w:id="4562" w:name="_Toc20494840"/>
      <w:bookmarkStart w:id="4563" w:name="_Toc26975908"/>
      <w:bookmarkStart w:id="4564" w:name="_Toc35856788"/>
      <w:bookmarkStart w:id="4565" w:name="_Toc44001662"/>
      <w:bookmarkStart w:id="4566" w:name="_Toc51581229"/>
      <w:bookmarkStart w:id="4567" w:name="_Toc52356492"/>
      <w:bookmarkStart w:id="4568" w:name="_Toc55228062"/>
      <w:bookmarkStart w:id="4569" w:name="_Toc138323617"/>
      <w:bookmarkStart w:id="4570" w:name="_Toc139374755"/>
      <w:r>
        <w:rPr>
          <w:lang w:eastAsia="zh-CN"/>
        </w:rPr>
        <w:t>12.3.1.2.4</w:t>
      </w:r>
      <w:r w:rsidRPr="00151328">
        <w:rPr>
          <w:lang w:eastAsia="zh-CN"/>
        </w:rPr>
        <w:t>.1</w:t>
      </w:r>
      <w:r w:rsidRPr="00151328">
        <w:rPr>
          <w:lang w:eastAsia="zh-CN"/>
        </w:rPr>
        <w:tab/>
      </w:r>
      <w:r w:rsidRPr="00151328">
        <w:t>General</w:t>
      </w:r>
      <w:bookmarkEnd w:id="4562"/>
      <w:bookmarkEnd w:id="4563"/>
      <w:bookmarkEnd w:id="4564"/>
      <w:bookmarkEnd w:id="4565"/>
      <w:bookmarkEnd w:id="4566"/>
      <w:bookmarkEnd w:id="4567"/>
      <w:bookmarkEnd w:id="4568"/>
      <w:bookmarkEnd w:id="4569"/>
      <w:bookmarkEnd w:id="4570"/>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71" w:name="_Toc20494841"/>
      <w:bookmarkStart w:id="4572" w:name="_Toc26975909"/>
      <w:bookmarkStart w:id="4573" w:name="_Toc35856789"/>
      <w:bookmarkStart w:id="4574" w:name="_Toc44001663"/>
      <w:bookmarkStart w:id="4575" w:name="_Toc51581230"/>
      <w:bookmarkStart w:id="4576" w:name="_Toc52356493"/>
      <w:bookmarkStart w:id="4577" w:name="_Toc55228063"/>
      <w:bookmarkStart w:id="4578" w:name="_Toc138323618"/>
      <w:bookmarkStart w:id="4579" w:name="_Toc139374756"/>
      <w:r>
        <w:rPr>
          <w:lang w:eastAsia="zh-CN"/>
        </w:rPr>
        <w:t>12.3.1.2.4.2</w:t>
      </w:r>
      <w:r>
        <w:rPr>
          <w:lang w:eastAsia="zh-CN"/>
        </w:rPr>
        <w:tab/>
      </w:r>
      <w:r>
        <w:t>Structured</w:t>
      </w:r>
      <w:r>
        <w:rPr>
          <w:lang w:eastAsia="zh-CN"/>
        </w:rPr>
        <w:t xml:space="preserve"> </w:t>
      </w:r>
      <w:r>
        <w:t>data types</w:t>
      </w:r>
      <w:bookmarkEnd w:id="4571"/>
      <w:bookmarkEnd w:id="4572"/>
      <w:bookmarkEnd w:id="4573"/>
      <w:bookmarkEnd w:id="4574"/>
      <w:bookmarkEnd w:id="4575"/>
      <w:bookmarkEnd w:id="4576"/>
      <w:bookmarkEnd w:id="4577"/>
      <w:bookmarkEnd w:id="4578"/>
      <w:bookmarkEnd w:id="4579"/>
    </w:p>
    <w:p w14:paraId="595823D6" w14:textId="77777777" w:rsidR="00623B86" w:rsidRDefault="00623B86" w:rsidP="00623B86">
      <w:pPr>
        <w:pStyle w:val="Heading7"/>
      </w:pPr>
      <w:bookmarkStart w:id="4580" w:name="_Toc138323619"/>
      <w:bookmarkStart w:id="4581" w:name="_Toc139374757"/>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80"/>
      <w:bookmarkEnd w:id="4581"/>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82" w:name="_Toc20494842"/>
      <w:bookmarkStart w:id="4583" w:name="_Toc26975910"/>
      <w:bookmarkStart w:id="4584" w:name="_Toc35856790"/>
      <w:bookmarkStart w:id="4585" w:name="_Toc44001664"/>
      <w:bookmarkStart w:id="4586" w:name="_Toc51581231"/>
      <w:bookmarkStart w:id="4587" w:name="_Toc52356494"/>
      <w:bookmarkStart w:id="4588" w:name="_Toc55228064"/>
      <w:r>
        <w:rPr>
          <w:lang w:eastAsia="zh-CN"/>
        </w:rPr>
        <w:t>12.3.1.2.4.3</w:t>
      </w:r>
      <w:r>
        <w:rPr>
          <w:lang w:eastAsia="zh-CN"/>
        </w:rPr>
        <w:tab/>
      </w:r>
      <w:bookmarkEnd w:id="4582"/>
      <w:bookmarkEnd w:id="4583"/>
      <w:bookmarkEnd w:id="4584"/>
      <w:bookmarkEnd w:id="4585"/>
      <w:bookmarkEnd w:id="4586"/>
      <w:bookmarkEnd w:id="4587"/>
      <w:bookmarkEnd w:id="4588"/>
      <w:r>
        <w:t>Void</w:t>
      </w:r>
    </w:p>
    <w:p w14:paraId="39724DC1" w14:textId="77777777" w:rsidR="00623B86" w:rsidRDefault="00623B86" w:rsidP="00623B86"/>
    <w:p w14:paraId="711DC026" w14:textId="77777777" w:rsidR="00623B86" w:rsidRDefault="00623B86" w:rsidP="00623B86">
      <w:pPr>
        <w:pStyle w:val="Heading6"/>
      </w:pPr>
      <w:bookmarkStart w:id="4589" w:name="_Toc20494843"/>
      <w:bookmarkStart w:id="4590" w:name="_Toc26975911"/>
      <w:bookmarkStart w:id="4591" w:name="_Toc35856791"/>
      <w:bookmarkStart w:id="4592" w:name="_Toc44001665"/>
      <w:bookmarkStart w:id="4593" w:name="_Toc51581232"/>
      <w:bookmarkStart w:id="4594" w:name="_Toc52356495"/>
      <w:bookmarkStart w:id="4595" w:name="_Toc55228065"/>
      <w:bookmarkStart w:id="4596" w:name="_Toc138323620"/>
      <w:bookmarkStart w:id="4597" w:name="_Toc139374758"/>
      <w:r>
        <w:rPr>
          <w:lang w:eastAsia="zh-CN"/>
        </w:rPr>
        <w:t>12.3.1.2.4.4</w:t>
      </w:r>
      <w:r>
        <w:rPr>
          <w:lang w:eastAsia="zh-CN"/>
        </w:rPr>
        <w:tab/>
      </w:r>
      <w:bookmarkEnd w:id="4589"/>
      <w:bookmarkEnd w:id="4590"/>
      <w:bookmarkEnd w:id="4591"/>
      <w:bookmarkEnd w:id="4592"/>
      <w:bookmarkEnd w:id="4593"/>
      <w:bookmarkEnd w:id="4594"/>
      <w:bookmarkEnd w:id="4595"/>
      <w:r>
        <w:t>Void</w:t>
      </w:r>
      <w:bookmarkEnd w:id="4596"/>
      <w:bookmarkEnd w:id="4597"/>
    </w:p>
    <w:p w14:paraId="1D61663F" w14:textId="77777777" w:rsidR="00623B86" w:rsidRDefault="00623B86" w:rsidP="00623B86"/>
    <w:p w14:paraId="3C9C3CDA" w14:textId="77777777" w:rsidR="00623B86" w:rsidRDefault="00623B86" w:rsidP="00623B86">
      <w:pPr>
        <w:pStyle w:val="Heading6"/>
      </w:pPr>
      <w:bookmarkStart w:id="4598" w:name="_Toc20494845"/>
      <w:bookmarkStart w:id="4599" w:name="_Toc26975913"/>
      <w:bookmarkStart w:id="4600" w:name="_Toc35856793"/>
      <w:bookmarkStart w:id="4601" w:name="_Toc44001667"/>
      <w:bookmarkStart w:id="4602" w:name="_Toc51581234"/>
      <w:bookmarkStart w:id="4603" w:name="_Toc52356497"/>
      <w:bookmarkStart w:id="4604" w:name="_Toc55228067"/>
      <w:bookmarkStart w:id="4605" w:name="_Toc138323621"/>
      <w:bookmarkStart w:id="4606" w:name="_Toc139374759"/>
      <w:r>
        <w:rPr>
          <w:lang w:eastAsia="zh-CN"/>
        </w:rPr>
        <w:t>12.3.1.2.4.5</w:t>
      </w:r>
      <w:r>
        <w:rPr>
          <w:lang w:eastAsia="zh-CN"/>
        </w:rPr>
        <w:tab/>
      </w:r>
      <w:bookmarkEnd w:id="4598"/>
      <w:bookmarkEnd w:id="4599"/>
      <w:bookmarkEnd w:id="4600"/>
      <w:bookmarkEnd w:id="4601"/>
      <w:bookmarkEnd w:id="4602"/>
      <w:bookmarkEnd w:id="4603"/>
      <w:bookmarkEnd w:id="4604"/>
      <w:r>
        <w:t>Void</w:t>
      </w:r>
      <w:bookmarkEnd w:id="4605"/>
      <w:bookmarkEnd w:id="4606"/>
    </w:p>
    <w:p w14:paraId="50D7595A" w14:textId="77777777" w:rsidR="00623B86" w:rsidRDefault="00623B86" w:rsidP="00623B86"/>
    <w:p w14:paraId="708BA995" w14:textId="77777777" w:rsidR="00623B86" w:rsidRDefault="00623B86" w:rsidP="00623B86">
      <w:pPr>
        <w:pStyle w:val="Heading6"/>
      </w:pPr>
      <w:bookmarkStart w:id="4607" w:name="_Toc20494847"/>
      <w:bookmarkStart w:id="4608" w:name="_Toc26975915"/>
      <w:bookmarkStart w:id="4609" w:name="_Toc35856795"/>
      <w:bookmarkStart w:id="4610" w:name="_Toc44001669"/>
      <w:bookmarkStart w:id="4611" w:name="_Toc51581236"/>
      <w:bookmarkStart w:id="4612" w:name="_Toc52356499"/>
      <w:bookmarkStart w:id="4613" w:name="_Toc55228069"/>
      <w:bookmarkStart w:id="4614" w:name="_Toc138323622"/>
      <w:bookmarkStart w:id="4615" w:name="_Toc139374760"/>
      <w:r>
        <w:rPr>
          <w:lang w:eastAsia="zh-CN"/>
        </w:rPr>
        <w:t>12.3.1.2.4.6</w:t>
      </w:r>
      <w:r>
        <w:rPr>
          <w:lang w:eastAsia="zh-CN"/>
        </w:rPr>
        <w:tab/>
      </w:r>
      <w:r>
        <w:t>Simple data types and enumerations</w:t>
      </w:r>
      <w:bookmarkEnd w:id="4607"/>
      <w:bookmarkEnd w:id="4608"/>
      <w:bookmarkEnd w:id="4609"/>
      <w:bookmarkEnd w:id="4610"/>
      <w:bookmarkEnd w:id="4611"/>
      <w:bookmarkEnd w:id="4612"/>
      <w:bookmarkEnd w:id="4613"/>
      <w:bookmarkEnd w:id="4614"/>
      <w:bookmarkEnd w:id="4615"/>
    </w:p>
    <w:p w14:paraId="38F5BBCE" w14:textId="77777777" w:rsidR="00623B86" w:rsidRDefault="00623B86" w:rsidP="00623B86">
      <w:pPr>
        <w:pStyle w:val="Heading7"/>
        <w:rPr>
          <w:lang w:eastAsia="zh-CN"/>
        </w:rPr>
      </w:pPr>
      <w:bookmarkStart w:id="4616" w:name="_Toc20494848"/>
      <w:bookmarkStart w:id="4617" w:name="_Toc26975916"/>
      <w:bookmarkStart w:id="4618" w:name="_Toc35856796"/>
      <w:bookmarkStart w:id="4619" w:name="_Toc44001670"/>
      <w:bookmarkStart w:id="4620" w:name="_Toc51581237"/>
      <w:bookmarkStart w:id="4621" w:name="_Toc52356500"/>
      <w:bookmarkStart w:id="4622" w:name="_Toc55228070"/>
      <w:bookmarkStart w:id="4623" w:name="_Toc138323623"/>
      <w:bookmarkStart w:id="4624" w:name="_Toc139374761"/>
      <w:r>
        <w:rPr>
          <w:lang w:eastAsia="zh-CN"/>
        </w:rPr>
        <w:t>12.3.1.2.4.6.1</w:t>
      </w:r>
      <w:r>
        <w:rPr>
          <w:lang w:eastAsia="zh-CN"/>
        </w:rPr>
        <w:tab/>
      </w:r>
      <w:r>
        <w:t>General</w:t>
      </w:r>
      <w:bookmarkEnd w:id="4616"/>
      <w:bookmarkEnd w:id="4617"/>
      <w:bookmarkEnd w:id="4618"/>
      <w:bookmarkEnd w:id="4619"/>
      <w:bookmarkEnd w:id="4620"/>
      <w:bookmarkEnd w:id="4621"/>
      <w:bookmarkEnd w:id="4622"/>
      <w:bookmarkEnd w:id="4623"/>
      <w:bookmarkEnd w:id="4624"/>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5" w:name="_Toc20494849"/>
      <w:bookmarkStart w:id="4626" w:name="_Toc26975917"/>
      <w:bookmarkStart w:id="4627" w:name="_Toc35856797"/>
      <w:bookmarkStart w:id="4628" w:name="_Toc44001671"/>
      <w:bookmarkStart w:id="4629" w:name="_Toc51581238"/>
      <w:bookmarkStart w:id="4630" w:name="_Toc52356501"/>
      <w:bookmarkStart w:id="4631" w:name="_Toc55228071"/>
      <w:bookmarkStart w:id="4632" w:name="_Toc138323624"/>
      <w:bookmarkStart w:id="4633" w:name="_Toc139374762"/>
      <w:r>
        <w:rPr>
          <w:lang w:eastAsia="zh-CN"/>
        </w:rPr>
        <w:t>12.3.1.2.4.6.2</w:t>
      </w:r>
      <w:r>
        <w:rPr>
          <w:lang w:eastAsia="zh-CN"/>
        </w:rPr>
        <w:tab/>
        <w:t>Simple data types</w:t>
      </w:r>
      <w:bookmarkEnd w:id="4625"/>
      <w:bookmarkEnd w:id="4626"/>
      <w:bookmarkEnd w:id="4627"/>
      <w:bookmarkEnd w:id="4628"/>
      <w:bookmarkEnd w:id="4629"/>
      <w:bookmarkEnd w:id="4630"/>
      <w:bookmarkEnd w:id="4631"/>
      <w:bookmarkEnd w:id="4632"/>
      <w:bookmarkEnd w:id="4633"/>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4" w:name="_Toc20494850"/>
      <w:bookmarkStart w:id="4635" w:name="_Toc26975918"/>
      <w:bookmarkStart w:id="4636" w:name="_Toc35856798"/>
      <w:bookmarkStart w:id="4637" w:name="_Toc44001672"/>
      <w:bookmarkStart w:id="4638" w:name="_Toc51581239"/>
      <w:bookmarkStart w:id="4639" w:name="_Toc52356502"/>
      <w:bookmarkStart w:id="4640" w:name="_Toc55228072"/>
      <w:bookmarkStart w:id="4641" w:name="_Toc138323625"/>
      <w:bookmarkStart w:id="4642" w:name="_Toc139374763"/>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4"/>
      <w:bookmarkEnd w:id="4635"/>
      <w:bookmarkEnd w:id="4636"/>
      <w:bookmarkEnd w:id="4637"/>
      <w:bookmarkEnd w:id="4638"/>
      <w:bookmarkEnd w:id="4639"/>
      <w:bookmarkEnd w:id="4640"/>
      <w:bookmarkEnd w:id="4641"/>
      <w:bookmarkEnd w:id="4642"/>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43" w:name="_Toc138323626"/>
      <w:bookmarkStart w:id="4644" w:name="_Toc139374764"/>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43"/>
      <w:bookmarkEnd w:id="4644"/>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5" w:name="_Toc44001673"/>
      <w:bookmarkStart w:id="4646" w:name="_Toc51581240"/>
      <w:bookmarkStart w:id="4647" w:name="_Toc52356503"/>
      <w:bookmarkStart w:id="4648" w:name="_Toc55228073"/>
      <w:bookmarkStart w:id="4649" w:name="_Toc138323627"/>
      <w:bookmarkStart w:id="4650" w:name="_Toc139374765"/>
      <w:r w:rsidRPr="00971FE6">
        <w:t>12.3.2</w:t>
      </w:r>
      <w:r w:rsidRPr="00971FE6">
        <w:tab/>
      </w:r>
      <w:r>
        <w:t xml:space="preserve">Performance data </w:t>
      </w:r>
      <w:r w:rsidRPr="00971FE6">
        <w:t>XML file format definition</w:t>
      </w:r>
      <w:bookmarkEnd w:id="4645"/>
      <w:bookmarkEnd w:id="4646"/>
      <w:bookmarkEnd w:id="4647"/>
      <w:bookmarkEnd w:id="4648"/>
      <w:bookmarkEnd w:id="4649"/>
      <w:bookmarkEnd w:id="4650"/>
    </w:p>
    <w:p w14:paraId="04E77A25" w14:textId="77777777" w:rsidR="00623B86" w:rsidRPr="00971FE6" w:rsidRDefault="00623B86" w:rsidP="00623B86">
      <w:pPr>
        <w:pStyle w:val="Heading4"/>
      </w:pPr>
      <w:bookmarkStart w:id="4651" w:name="_Toc44001674"/>
      <w:bookmarkStart w:id="4652" w:name="_Toc51581241"/>
      <w:bookmarkStart w:id="4653" w:name="_Toc52356504"/>
      <w:bookmarkStart w:id="4654" w:name="_Toc55228074"/>
      <w:bookmarkStart w:id="4655" w:name="_Toc138323628"/>
      <w:bookmarkStart w:id="4656" w:name="_Toc139374766"/>
      <w:r w:rsidRPr="00971FE6">
        <w:t>12.3.2.1</w:t>
      </w:r>
      <w:r w:rsidRPr="00971FE6">
        <w:tab/>
        <w:t>Introduction</w:t>
      </w:r>
      <w:bookmarkEnd w:id="4651"/>
      <w:bookmarkEnd w:id="4652"/>
      <w:bookmarkEnd w:id="4653"/>
      <w:bookmarkEnd w:id="4654"/>
      <w:bookmarkEnd w:id="4655"/>
      <w:bookmarkEnd w:id="4656"/>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7" w:name="_Toc44001675"/>
      <w:bookmarkStart w:id="4658" w:name="_Toc51581242"/>
      <w:bookmarkStart w:id="4659" w:name="_Toc52356505"/>
      <w:bookmarkStart w:id="4660" w:name="_Toc55228075"/>
      <w:bookmarkStart w:id="4661" w:name="_Toc138323629"/>
      <w:bookmarkStart w:id="4662" w:name="_Toc139374767"/>
      <w:r>
        <w:t>12.3.2.2</w:t>
      </w:r>
      <w:r>
        <w:tab/>
        <w:t>Mapping table</w:t>
      </w:r>
      <w:bookmarkEnd w:id="4657"/>
      <w:bookmarkEnd w:id="4658"/>
      <w:bookmarkEnd w:id="4659"/>
      <w:bookmarkEnd w:id="4660"/>
      <w:bookmarkEnd w:id="4661"/>
      <w:bookmarkEnd w:id="4662"/>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63" w:name="_Toc44001676"/>
      <w:bookmarkStart w:id="4664" w:name="_Toc51581243"/>
      <w:bookmarkStart w:id="4665" w:name="_Toc52356506"/>
      <w:bookmarkStart w:id="4666" w:name="_Toc55228076"/>
      <w:bookmarkStart w:id="4667" w:name="_Toc138323630"/>
      <w:bookmarkStart w:id="4668" w:name="_Toc139374768"/>
      <w:r>
        <w:t>12.3.2.3</w:t>
      </w:r>
      <w:r>
        <w:tab/>
      </w:r>
      <w:bookmarkEnd w:id="4663"/>
      <w:bookmarkEnd w:id="4664"/>
      <w:bookmarkEnd w:id="4665"/>
      <w:bookmarkEnd w:id="4666"/>
      <w:r>
        <w:t>Void</w:t>
      </w:r>
      <w:bookmarkEnd w:id="4667"/>
      <w:bookmarkEnd w:id="4668"/>
    </w:p>
    <w:p w14:paraId="3779ECB9" w14:textId="77777777" w:rsidR="00623B86" w:rsidRPr="00DA6951" w:rsidRDefault="00623B86" w:rsidP="00623B86"/>
    <w:p w14:paraId="5B7B5676" w14:textId="77777777" w:rsidR="00623B86" w:rsidRDefault="00623B86" w:rsidP="00623B86">
      <w:pPr>
        <w:pStyle w:val="Heading5"/>
      </w:pPr>
      <w:bookmarkStart w:id="4669" w:name="_Toc44001677"/>
      <w:bookmarkStart w:id="4670" w:name="_Toc51581244"/>
      <w:bookmarkStart w:id="4671" w:name="_Toc52356507"/>
      <w:bookmarkStart w:id="4672" w:name="_Toc55228077"/>
      <w:bookmarkStart w:id="4673" w:name="_Toc138323631"/>
      <w:bookmarkStart w:id="4674" w:name="_Toc139374769"/>
      <w:r>
        <w:t>12.3.2.3.1</w:t>
      </w:r>
      <w:r>
        <w:tab/>
      </w:r>
      <w:bookmarkEnd w:id="4669"/>
      <w:bookmarkEnd w:id="4670"/>
      <w:bookmarkEnd w:id="4671"/>
      <w:bookmarkEnd w:id="4672"/>
      <w:r>
        <w:t>Void</w:t>
      </w:r>
      <w:bookmarkEnd w:id="4673"/>
      <w:bookmarkEnd w:id="4674"/>
    </w:p>
    <w:p w14:paraId="25B0E43B" w14:textId="77777777" w:rsidR="00623B86" w:rsidRDefault="00623B86" w:rsidP="00623B86">
      <w:pPr>
        <w:pStyle w:val="PL"/>
      </w:pPr>
    </w:p>
    <w:p w14:paraId="0E306C7A" w14:textId="77777777" w:rsidR="00623B86" w:rsidRDefault="00623B86" w:rsidP="00623B86">
      <w:pPr>
        <w:pStyle w:val="Heading5"/>
      </w:pPr>
      <w:bookmarkStart w:id="4675" w:name="_Toc44001678"/>
      <w:bookmarkStart w:id="4676" w:name="_Toc51581245"/>
      <w:bookmarkStart w:id="4677" w:name="_Toc52356508"/>
      <w:bookmarkStart w:id="4678" w:name="_Toc55228078"/>
      <w:bookmarkStart w:id="4679" w:name="_Toc138323632"/>
      <w:bookmarkStart w:id="4680" w:name="_Toc139374770"/>
      <w:r>
        <w:t>12.3.2.3.2</w:t>
      </w:r>
      <w:r>
        <w:tab/>
      </w:r>
      <w:bookmarkEnd w:id="4675"/>
      <w:bookmarkEnd w:id="4676"/>
      <w:bookmarkEnd w:id="4677"/>
      <w:bookmarkEnd w:id="4678"/>
      <w:r>
        <w:t>Void</w:t>
      </w:r>
      <w:bookmarkEnd w:id="4679"/>
      <w:bookmarkEnd w:id="4680"/>
    </w:p>
    <w:p w14:paraId="72BE2AE8" w14:textId="77777777" w:rsidR="00623B86" w:rsidRDefault="00623B86" w:rsidP="00623B86">
      <w:pPr>
        <w:pStyle w:val="Heading4"/>
      </w:pPr>
      <w:bookmarkStart w:id="4681" w:name="_Toc138323633"/>
      <w:bookmarkStart w:id="4682" w:name="_Toc139374771"/>
      <w:r>
        <w:t>12.3.2.4</w:t>
      </w:r>
      <w:r>
        <w:tab/>
        <w:t>XML schema</w:t>
      </w:r>
      <w:bookmarkEnd w:id="4681"/>
      <w:bookmarkEnd w:id="4682"/>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83" w:name="_Toc26975919"/>
      <w:bookmarkStart w:id="4684" w:name="_Toc35856799"/>
      <w:bookmarkStart w:id="4685" w:name="_Toc44001679"/>
      <w:bookmarkStart w:id="4686" w:name="_Toc51581246"/>
      <w:bookmarkStart w:id="4687" w:name="_Toc52356509"/>
      <w:bookmarkStart w:id="4688" w:name="_Toc55228079"/>
      <w:bookmarkStart w:id="4689" w:name="_Toc138323634"/>
      <w:bookmarkStart w:id="4690" w:name="_Toc139374772"/>
      <w:r>
        <w:rPr>
          <w:lang w:eastAsia="zh-CN"/>
        </w:rPr>
        <w:t>12.4</w:t>
      </w:r>
      <w:r w:rsidRPr="00215D3C">
        <w:rPr>
          <w:lang w:eastAsia="zh-CN"/>
        </w:rPr>
        <w:tab/>
      </w:r>
      <w:r>
        <w:rPr>
          <w:lang w:eastAsia="zh-CN"/>
        </w:rPr>
        <w:t>Heartbeat</w:t>
      </w:r>
      <w:bookmarkEnd w:id="4683"/>
      <w:bookmarkEnd w:id="4684"/>
      <w:bookmarkEnd w:id="4685"/>
      <w:bookmarkEnd w:id="4686"/>
      <w:bookmarkEnd w:id="4687"/>
      <w:bookmarkEnd w:id="4688"/>
      <w:bookmarkEnd w:id="4689"/>
      <w:bookmarkEnd w:id="4690"/>
    </w:p>
    <w:p w14:paraId="28DCB37E" w14:textId="77777777" w:rsidR="00623B86" w:rsidRDefault="00623B86" w:rsidP="00623B86">
      <w:pPr>
        <w:pStyle w:val="Heading3"/>
      </w:pPr>
      <w:bookmarkStart w:id="4691" w:name="_Toc532541830"/>
      <w:bookmarkStart w:id="4692" w:name="_Toc26975920"/>
      <w:bookmarkStart w:id="4693" w:name="_Toc35856800"/>
      <w:bookmarkStart w:id="4694" w:name="_Toc44001680"/>
      <w:bookmarkStart w:id="4695" w:name="_Toc51581247"/>
      <w:bookmarkStart w:id="4696" w:name="_Toc52356510"/>
      <w:bookmarkStart w:id="4697" w:name="_Toc55228080"/>
      <w:bookmarkStart w:id="4698" w:name="_Toc138323635"/>
      <w:bookmarkStart w:id="4699" w:name="_Toc139374773"/>
      <w:r>
        <w:t>12.4</w:t>
      </w:r>
      <w:r w:rsidRPr="00215D3C">
        <w:t>.1</w:t>
      </w:r>
      <w:r w:rsidRPr="00215D3C">
        <w:tab/>
      </w:r>
      <w:bookmarkEnd w:id="4691"/>
      <w:r>
        <w:t>RESTful HTTP-based solution set</w:t>
      </w:r>
      <w:bookmarkEnd w:id="4692"/>
      <w:bookmarkEnd w:id="4693"/>
      <w:bookmarkEnd w:id="4694"/>
      <w:bookmarkEnd w:id="4695"/>
      <w:bookmarkEnd w:id="4696"/>
      <w:bookmarkEnd w:id="4697"/>
      <w:bookmarkEnd w:id="4698"/>
      <w:bookmarkEnd w:id="4699"/>
    </w:p>
    <w:p w14:paraId="35DEC0D1" w14:textId="77777777" w:rsidR="00623B86" w:rsidRPr="00215D3C" w:rsidRDefault="00623B86" w:rsidP="00623B86">
      <w:pPr>
        <w:pStyle w:val="Heading4"/>
      </w:pPr>
      <w:bookmarkStart w:id="4700" w:name="_Toc532542013"/>
      <w:bookmarkStart w:id="4701" w:name="_Toc26975921"/>
      <w:bookmarkStart w:id="4702" w:name="_Toc35856801"/>
      <w:bookmarkStart w:id="4703" w:name="_Toc44001681"/>
      <w:bookmarkStart w:id="4704" w:name="_Toc51581248"/>
      <w:bookmarkStart w:id="4705" w:name="_Toc52356511"/>
      <w:bookmarkStart w:id="4706" w:name="_Toc55228081"/>
      <w:bookmarkStart w:id="4707" w:name="_Toc138323636"/>
      <w:bookmarkStart w:id="4708" w:name="_Toc139374774"/>
      <w:r>
        <w:t>12.4.1</w:t>
      </w:r>
      <w:r w:rsidRPr="00215D3C">
        <w:t>.</w:t>
      </w:r>
      <w:r w:rsidRPr="00215D3C">
        <w:rPr>
          <w:rFonts w:hint="eastAsia"/>
        </w:rPr>
        <w:t>1</w:t>
      </w:r>
      <w:r w:rsidRPr="00215D3C">
        <w:tab/>
        <w:t>Mapping of operations</w:t>
      </w:r>
      <w:bookmarkEnd w:id="4700"/>
      <w:bookmarkEnd w:id="4701"/>
      <w:bookmarkEnd w:id="4702"/>
      <w:bookmarkEnd w:id="4703"/>
      <w:bookmarkEnd w:id="4704"/>
      <w:bookmarkEnd w:id="4705"/>
      <w:bookmarkEnd w:id="4706"/>
      <w:bookmarkEnd w:id="4707"/>
      <w:bookmarkEnd w:id="4708"/>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9" w:name="_Toc532542022"/>
      <w:bookmarkStart w:id="4710" w:name="_Toc26975922"/>
      <w:bookmarkStart w:id="4711" w:name="_Toc35856802"/>
      <w:bookmarkStart w:id="4712" w:name="_Toc44001682"/>
      <w:bookmarkStart w:id="4713" w:name="_Toc51581249"/>
      <w:bookmarkStart w:id="4714" w:name="_Toc52356512"/>
      <w:bookmarkStart w:id="4715" w:name="_Toc55228082"/>
      <w:bookmarkStart w:id="4716" w:name="_Toc138323637"/>
      <w:bookmarkStart w:id="4717" w:name="_Toc139374775"/>
      <w:r>
        <w:t>12.4.1.2</w:t>
      </w:r>
      <w:r>
        <w:tab/>
        <w:t>Mapping of notifications</w:t>
      </w:r>
      <w:bookmarkEnd w:id="4709"/>
      <w:bookmarkEnd w:id="4710"/>
      <w:bookmarkEnd w:id="4711"/>
      <w:bookmarkEnd w:id="4712"/>
      <w:bookmarkEnd w:id="4713"/>
      <w:bookmarkEnd w:id="4714"/>
      <w:bookmarkEnd w:id="4715"/>
      <w:bookmarkEnd w:id="4716"/>
      <w:bookmarkEnd w:id="4717"/>
    </w:p>
    <w:p w14:paraId="5FD12BCC" w14:textId="77777777" w:rsidR="00623B86" w:rsidRPr="00603DA9" w:rsidRDefault="00623B86" w:rsidP="00623B86">
      <w:pPr>
        <w:pStyle w:val="Heading5"/>
      </w:pPr>
      <w:bookmarkStart w:id="4718" w:name="_Toc532542023"/>
      <w:bookmarkStart w:id="4719" w:name="_Toc26975923"/>
      <w:bookmarkStart w:id="4720" w:name="_Toc35856803"/>
      <w:bookmarkStart w:id="4721" w:name="_Toc44001683"/>
      <w:bookmarkStart w:id="4722" w:name="_Toc51581250"/>
      <w:bookmarkStart w:id="4723" w:name="_Toc52356513"/>
      <w:bookmarkStart w:id="4724" w:name="_Toc55228083"/>
      <w:bookmarkStart w:id="4725" w:name="_Toc138323638"/>
      <w:bookmarkStart w:id="4726" w:name="_Toc139374776"/>
      <w:r>
        <w:t>12.4</w:t>
      </w:r>
      <w:r w:rsidRPr="00A420B8">
        <w:t>.1</w:t>
      </w:r>
      <w:r>
        <w:t>.2.1</w:t>
      </w:r>
      <w:r>
        <w:tab/>
        <w:t>Introduction</w:t>
      </w:r>
      <w:bookmarkEnd w:id="4718"/>
      <w:bookmarkEnd w:id="4719"/>
      <w:bookmarkEnd w:id="4720"/>
      <w:bookmarkEnd w:id="4721"/>
      <w:bookmarkEnd w:id="4722"/>
      <w:bookmarkEnd w:id="4723"/>
      <w:bookmarkEnd w:id="4724"/>
      <w:bookmarkEnd w:id="4725"/>
      <w:bookmarkEnd w:id="4726"/>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7" w:name="_Toc532542024"/>
      <w:bookmarkStart w:id="4728" w:name="_Toc26975924"/>
      <w:bookmarkStart w:id="4729" w:name="_Toc35856804"/>
      <w:bookmarkStart w:id="4730" w:name="_Toc44001684"/>
      <w:bookmarkStart w:id="4731" w:name="_Toc51581251"/>
      <w:bookmarkStart w:id="4732" w:name="_Toc52356514"/>
      <w:bookmarkStart w:id="4733" w:name="_Toc55228084"/>
      <w:bookmarkStart w:id="4734" w:name="_Toc138323639"/>
      <w:bookmarkStart w:id="4735" w:name="_Toc139374777"/>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7"/>
      <w:bookmarkEnd w:id="4728"/>
      <w:bookmarkEnd w:id="4729"/>
      <w:bookmarkEnd w:id="4730"/>
      <w:bookmarkEnd w:id="4731"/>
      <w:bookmarkEnd w:id="4732"/>
      <w:bookmarkEnd w:id="4733"/>
      <w:bookmarkEnd w:id="4734"/>
      <w:bookmarkEnd w:id="4735"/>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6"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6"/>
    </w:tbl>
    <w:p w14:paraId="36CFAE61" w14:textId="77777777" w:rsidR="00623B86" w:rsidRDefault="00623B86" w:rsidP="00623B86"/>
    <w:p w14:paraId="5861A0B8" w14:textId="77777777" w:rsidR="00623B86" w:rsidRDefault="00623B86" w:rsidP="00623B86">
      <w:pPr>
        <w:pStyle w:val="Heading4"/>
      </w:pPr>
      <w:bookmarkStart w:id="4737" w:name="_Toc138323640"/>
      <w:bookmarkStart w:id="4738" w:name="_Toc139374778"/>
      <w:r>
        <w:t>12.4.1.3</w:t>
      </w:r>
      <w:r>
        <w:tab/>
        <w:t>Usage of HTTP</w:t>
      </w:r>
      <w:bookmarkEnd w:id="4737"/>
      <w:bookmarkEnd w:id="4738"/>
    </w:p>
    <w:p w14:paraId="345F98BF" w14:textId="77777777" w:rsidR="00623B86" w:rsidRPr="00C824F1" w:rsidRDefault="00623B86" w:rsidP="00623B86">
      <w:r>
        <w:t>N/A.</w:t>
      </w:r>
    </w:p>
    <w:p w14:paraId="5273B26C" w14:textId="77777777" w:rsidR="00623B86" w:rsidRDefault="00623B86" w:rsidP="00623B86">
      <w:pPr>
        <w:pStyle w:val="Heading4"/>
      </w:pPr>
      <w:bookmarkStart w:id="4739" w:name="_Toc138323641"/>
      <w:bookmarkStart w:id="4740" w:name="_Toc139374779"/>
      <w:r>
        <w:t>12.4.1.4</w:t>
      </w:r>
      <w:r>
        <w:tab/>
        <w:t>Resources</w:t>
      </w:r>
      <w:bookmarkEnd w:id="4739"/>
      <w:bookmarkEnd w:id="4740"/>
    </w:p>
    <w:p w14:paraId="3B90CDAC" w14:textId="77777777" w:rsidR="00623B86" w:rsidRPr="00C824F1" w:rsidRDefault="00623B86" w:rsidP="00623B86">
      <w:r>
        <w:t>N/A.</w:t>
      </w:r>
    </w:p>
    <w:p w14:paraId="3D2F23AA" w14:textId="77777777" w:rsidR="00623B86" w:rsidRDefault="00623B86" w:rsidP="00623B86">
      <w:pPr>
        <w:pStyle w:val="Heading4"/>
      </w:pPr>
      <w:bookmarkStart w:id="4741" w:name="_Toc138323642"/>
      <w:bookmarkStart w:id="4742" w:name="_Toc139374780"/>
      <w:r>
        <w:t>12.4.1.5</w:t>
      </w:r>
      <w:r>
        <w:tab/>
        <w:t>Data type definitions</w:t>
      </w:r>
      <w:bookmarkEnd w:id="4741"/>
      <w:bookmarkEnd w:id="4742"/>
    </w:p>
    <w:p w14:paraId="547804FA" w14:textId="77777777" w:rsidR="00623B86" w:rsidRDefault="00623B86" w:rsidP="00623B86">
      <w:pPr>
        <w:pStyle w:val="Heading5"/>
      </w:pPr>
      <w:bookmarkStart w:id="4743" w:name="_Toc138323643"/>
      <w:bookmarkStart w:id="4744" w:name="_Toc139374781"/>
      <w:r>
        <w:t>12.4.1.5.1</w:t>
      </w:r>
      <w:r>
        <w:tab/>
        <w:t>General</w:t>
      </w:r>
      <w:bookmarkEnd w:id="4743"/>
      <w:bookmarkEnd w:id="4744"/>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5" w:name="_Toc138323644"/>
      <w:bookmarkStart w:id="4746" w:name="_Toc139374782"/>
      <w:r>
        <w:t>12.4.1.5.2</w:t>
      </w:r>
      <w:r>
        <w:tab/>
        <w:t>Structured data types</w:t>
      </w:r>
      <w:bookmarkEnd w:id="4745"/>
      <w:bookmarkEnd w:id="4746"/>
    </w:p>
    <w:p w14:paraId="3D1E63A3" w14:textId="77777777" w:rsidR="00623B86" w:rsidRPr="00632AF1" w:rsidRDefault="00623B86" w:rsidP="00623B86">
      <w:r>
        <w:t>None.</w:t>
      </w:r>
    </w:p>
    <w:p w14:paraId="51E13D74" w14:textId="77777777" w:rsidR="00623B86" w:rsidRDefault="00623B86" w:rsidP="00623B86">
      <w:pPr>
        <w:pStyle w:val="Heading5"/>
      </w:pPr>
      <w:bookmarkStart w:id="4747" w:name="_Toc138323645"/>
      <w:bookmarkStart w:id="4748" w:name="_Toc139374783"/>
      <w:r>
        <w:t>12.4.1.5.3</w:t>
      </w:r>
      <w:r>
        <w:tab/>
        <w:t>Simple data types and enumerations</w:t>
      </w:r>
      <w:bookmarkEnd w:id="4747"/>
      <w:bookmarkEnd w:id="4748"/>
    </w:p>
    <w:p w14:paraId="48FF71CB" w14:textId="77777777" w:rsidR="00623B86" w:rsidRPr="00592A06" w:rsidRDefault="00623B86" w:rsidP="00623B86">
      <w:pPr>
        <w:pStyle w:val="Heading6"/>
      </w:pPr>
      <w:bookmarkStart w:id="4749" w:name="_Toc138323646"/>
      <w:bookmarkStart w:id="4750" w:name="_Toc139374784"/>
      <w:r>
        <w:t>12.4.1.5.3.1</w:t>
      </w:r>
      <w:r>
        <w:tab/>
        <w:t>General</w:t>
      </w:r>
      <w:bookmarkEnd w:id="4749"/>
      <w:bookmarkEnd w:id="4750"/>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51" w:name="_Toc138323647"/>
      <w:bookmarkStart w:id="4752" w:name="_Toc139374785"/>
      <w:r>
        <w:t>12.4.1.5.3.2</w:t>
      </w:r>
      <w:r>
        <w:tab/>
        <w:t>Simple data types</w:t>
      </w:r>
      <w:bookmarkEnd w:id="4751"/>
      <w:bookmarkEnd w:id="4752"/>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53"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53"/>
    </w:tbl>
    <w:p w14:paraId="17F99D09" w14:textId="77777777" w:rsidR="00623B86" w:rsidRDefault="00623B86" w:rsidP="00623B86"/>
    <w:p w14:paraId="5E0A282D" w14:textId="77777777" w:rsidR="00623B86" w:rsidRDefault="00623B86" w:rsidP="00623B86">
      <w:pPr>
        <w:pStyle w:val="Heading6"/>
      </w:pPr>
      <w:bookmarkStart w:id="4754" w:name="_Toc138323648"/>
      <w:bookmarkStart w:id="4755" w:name="_Toc139374786"/>
      <w:r>
        <w:t>12.4.1.5.3.3</w:t>
      </w:r>
      <w:r>
        <w:tab/>
        <w:t xml:space="preserve">Enumeration </w:t>
      </w:r>
      <w:r>
        <w:rPr>
          <w:lang w:val="en" w:eastAsia="zh-CN"/>
        </w:rPr>
        <w:t>HeartbeatNotificationTypes</w:t>
      </w:r>
      <w:bookmarkEnd w:id="4754"/>
      <w:bookmarkEnd w:id="4755"/>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6" w:name="_Toc26975925"/>
      <w:bookmarkStart w:id="4757" w:name="_Toc35856805"/>
      <w:bookmarkStart w:id="4758" w:name="_Toc44001685"/>
      <w:bookmarkStart w:id="4759" w:name="_Toc51581252"/>
      <w:bookmarkStart w:id="4760" w:name="_Toc52356515"/>
      <w:bookmarkStart w:id="4761" w:name="_Toc55228085"/>
      <w:bookmarkStart w:id="4762" w:name="_Toc138323649"/>
      <w:bookmarkStart w:id="4763" w:name="_Toc139374787"/>
      <w:r>
        <w:t>12.4</w:t>
      </w:r>
      <w:r w:rsidRPr="00215D3C">
        <w:t>.</w:t>
      </w:r>
      <w:r>
        <w:t>2</w:t>
      </w:r>
      <w:r w:rsidRPr="00215D3C">
        <w:tab/>
      </w:r>
      <w:r>
        <w:t>RESTful HTTP-based solution set for integration with ONAP VES API</w:t>
      </w:r>
      <w:bookmarkEnd w:id="4756"/>
      <w:bookmarkEnd w:id="4757"/>
      <w:bookmarkEnd w:id="4758"/>
      <w:bookmarkEnd w:id="4759"/>
      <w:bookmarkEnd w:id="4760"/>
      <w:bookmarkEnd w:id="4761"/>
      <w:bookmarkEnd w:id="4762"/>
      <w:bookmarkEnd w:id="4763"/>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4" w:name="_Toc35856806"/>
      <w:bookmarkStart w:id="4765" w:name="_Toc44001686"/>
      <w:bookmarkStart w:id="4766" w:name="_Toc51581253"/>
      <w:bookmarkStart w:id="4767" w:name="_Toc52356516"/>
      <w:bookmarkStart w:id="4768" w:name="_Toc55228086"/>
      <w:bookmarkStart w:id="4769" w:name="_Toc138323650"/>
      <w:bookmarkStart w:id="4770" w:name="_Toc139374788"/>
      <w:r>
        <w:t>12.4.2</w:t>
      </w:r>
      <w:r w:rsidRPr="00215D3C">
        <w:t>.</w:t>
      </w:r>
      <w:r>
        <w:t>1</w:t>
      </w:r>
      <w:r w:rsidRPr="00215D3C">
        <w:tab/>
      </w:r>
      <w:r>
        <w:t>Mapping of operations</w:t>
      </w:r>
      <w:bookmarkEnd w:id="4764"/>
      <w:bookmarkEnd w:id="4765"/>
      <w:bookmarkEnd w:id="4766"/>
      <w:bookmarkEnd w:id="4767"/>
      <w:bookmarkEnd w:id="4768"/>
      <w:bookmarkEnd w:id="4769"/>
      <w:bookmarkEnd w:id="4770"/>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71" w:name="_Toc35856807"/>
      <w:bookmarkStart w:id="4772" w:name="_Toc44001687"/>
      <w:bookmarkStart w:id="4773" w:name="_Toc51581254"/>
      <w:bookmarkStart w:id="4774" w:name="_Toc52356517"/>
      <w:bookmarkStart w:id="4775" w:name="_Toc55228087"/>
      <w:bookmarkStart w:id="4776" w:name="_Toc138323651"/>
      <w:bookmarkStart w:id="4777" w:name="_Toc139374789"/>
      <w:r>
        <w:t>12.4.2</w:t>
      </w:r>
      <w:r w:rsidRPr="00215D3C">
        <w:t>.</w:t>
      </w:r>
      <w:r>
        <w:t>2</w:t>
      </w:r>
      <w:r w:rsidRPr="00215D3C">
        <w:tab/>
        <w:t>Mapping of notifications</w:t>
      </w:r>
      <w:bookmarkEnd w:id="4771"/>
      <w:bookmarkEnd w:id="4772"/>
      <w:bookmarkEnd w:id="4773"/>
      <w:bookmarkEnd w:id="4774"/>
      <w:bookmarkEnd w:id="4775"/>
      <w:bookmarkEnd w:id="4776"/>
      <w:bookmarkEnd w:id="4777"/>
    </w:p>
    <w:p w14:paraId="176A66FD" w14:textId="77777777" w:rsidR="00623B86" w:rsidRDefault="00623B86" w:rsidP="00623B86">
      <w:pPr>
        <w:pStyle w:val="Heading5"/>
      </w:pPr>
      <w:bookmarkStart w:id="4778" w:name="_Toc35856808"/>
      <w:bookmarkStart w:id="4779" w:name="_Toc44001688"/>
      <w:bookmarkStart w:id="4780" w:name="_Toc51581255"/>
      <w:bookmarkStart w:id="4781" w:name="_Toc52356518"/>
      <w:bookmarkStart w:id="4782" w:name="_Toc55228088"/>
      <w:bookmarkStart w:id="4783" w:name="_Toc138323652"/>
      <w:bookmarkStart w:id="4784" w:name="_Toc139374790"/>
      <w:r>
        <w:t>12.4.2</w:t>
      </w:r>
      <w:r w:rsidRPr="00215D3C">
        <w:t>.</w:t>
      </w:r>
      <w:r>
        <w:t>2</w:t>
      </w:r>
      <w:r w:rsidRPr="00215D3C">
        <w:t>.1</w:t>
      </w:r>
      <w:r w:rsidRPr="00215D3C">
        <w:tab/>
        <w:t>Introduction</w:t>
      </w:r>
      <w:bookmarkEnd w:id="4778"/>
      <w:bookmarkEnd w:id="4779"/>
      <w:bookmarkEnd w:id="4780"/>
      <w:bookmarkEnd w:id="4781"/>
      <w:bookmarkEnd w:id="4782"/>
      <w:bookmarkEnd w:id="4783"/>
      <w:bookmarkEnd w:id="4784"/>
    </w:p>
    <w:p w14:paraId="67FDAC82" w14:textId="77777777" w:rsidR="00623B86" w:rsidRPr="000E2A8D" w:rsidRDefault="00623B86" w:rsidP="00623B86">
      <w:pPr>
        <w:pStyle w:val="Heading6"/>
      </w:pPr>
      <w:bookmarkStart w:id="4785" w:name="_Toc35856809"/>
      <w:bookmarkStart w:id="4786" w:name="_Toc44001689"/>
      <w:bookmarkStart w:id="4787" w:name="_Toc51581256"/>
      <w:bookmarkStart w:id="4788" w:name="_Toc52356519"/>
      <w:bookmarkStart w:id="4789" w:name="_Toc55228089"/>
      <w:bookmarkStart w:id="4790" w:name="_Toc138323653"/>
      <w:bookmarkStart w:id="4791" w:name="_Toc139374791"/>
      <w:r>
        <w:t>12.4.</w:t>
      </w:r>
      <w:r w:rsidRPr="000E2A8D">
        <w:t>2.2.1.1</w:t>
      </w:r>
      <w:r w:rsidRPr="000E2A8D">
        <w:tab/>
        <w:t>General</w:t>
      </w:r>
      <w:bookmarkEnd w:id="4785"/>
      <w:bookmarkEnd w:id="4786"/>
      <w:bookmarkEnd w:id="4787"/>
      <w:bookmarkEnd w:id="4788"/>
      <w:bookmarkEnd w:id="4789"/>
      <w:bookmarkEnd w:id="4790"/>
      <w:bookmarkEnd w:id="4791"/>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92" w:name="_Toc35856810"/>
      <w:bookmarkStart w:id="4793" w:name="_Toc44001690"/>
      <w:bookmarkStart w:id="4794" w:name="_Toc51581257"/>
      <w:bookmarkStart w:id="4795" w:name="_Toc52356520"/>
      <w:bookmarkStart w:id="4796" w:name="_Toc55228090"/>
      <w:bookmarkStart w:id="4797" w:name="_Toc138323654"/>
      <w:bookmarkStart w:id="4798" w:name="_Toc139374792"/>
      <w:r>
        <w:t>12.4.2.2.1.2</w:t>
      </w:r>
      <w:r>
        <w:tab/>
        <w:t>Notification parameter mapping principles</w:t>
      </w:r>
      <w:bookmarkEnd w:id="4792"/>
      <w:bookmarkEnd w:id="4793"/>
      <w:bookmarkEnd w:id="4794"/>
      <w:bookmarkEnd w:id="4795"/>
      <w:bookmarkEnd w:id="4796"/>
      <w:bookmarkEnd w:id="4797"/>
      <w:bookmarkEnd w:id="4798"/>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9" w:name="_Toc35856811"/>
      <w:bookmarkStart w:id="4800" w:name="_Toc44001691"/>
      <w:bookmarkStart w:id="4801" w:name="_Toc51581258"/>
      <w:bookmarkStart w:id="4802" w:name="_Toc52356521"/>
      <w:bookmarkStart w:id="4803" w:name="_Toc55228091"/>
      <w:bookmarkStart w:id="4804" w:name="_Toc138323655"/>
      <w:bookmarkStart w:id="4805" w:name="_Toc139374793"/>
      <w:r>
        <w:t>12.4.2.2.2</w:t>
      </w:r>
      <w:r w:rsidRPr="00215D3C">
        <w:tab/>
        <w:t>Notification notify</w:t>
      </w:r>
      <w:r>
        <w:t>Heartbeat</w:t>
      </w:r>
      <w:bookmarkEnd w:id="4799"/>
      <w:bookmarkEnd w:id="4800"/>
      <w:bookmarkEnd w:id="4801"/>
      <w:bookmarkEnd w:id="4802"/>
      <w:bookmarkEnd w:id="4803"/>
      <w:bookmarkEnd w:id="4804"/>
      <w:bookmarkEnd w:id="4805"/>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6" w:name="_Toc44001692"/>
      <w:bookmarkStart w:id="4807" w:name="_Toc51581259"/>
      <w:bookmarkStart w:id="4808" w:name="_Toc52356522"/>
      <w:bookmarkStart w:id="4809" w:name="_Toc55228092"/>
      <w:bookmarkStart w:id="4810" w:name="_Toc138323656"/>
      <w:bookmarkStart w:id="4811" w:name="_Toc139374794"/>
      <w:r>
        <w:rPr>
          <w:lang w:eastAsia="de-DE"/>
        </w:rPr>
        <w:t>12.5</w:t>
      </w:r>
      <w:r>
        <w:rPr>
          <w:lang w:eastAsia="de-DE"/>
        </w:rPr>
        <w:tab/>
        <w:t>Streaming data reporting service</w:t>
      </w:r>
      <w:bookmarkEnd w:id="4806"/>
      <w:bookmarkEnd w:id="4807"/>
      <w:bookmarkEnd w:id="4808"/>
      <w:bookmarkEnd w:id="4809"/>
      <w:bookmarkEnd w:id="4810"/>
      <w:bookmarkEnd w:id="4811"/>
    </w:p>
    <w:p w14:paraId="5A426107" w14:textId="77777777" w:rsidR="00623B86" w:rsidRDefault="00623B86" w:rsidP="00623B86">
      <w:pPr>
        <w:pStyle w:val="Heading3"/>
        <w:rPr>
          <w:lang w:eastAsia="de-DE"/>
        </w:rPr>
      </w:pPr>
      <w:bookmarkStart w:id="4812" w:name="_Toc44001693"/>
      <w:bookmarkStart w:id="4813" w:name="_Toc51581260"/>
      <w:bookmarkStart w:id="4814" w:name="_Toc52356523"/>
      <w:bookmarkStart w:id="4815" w:name="_Toc55228093"/>
      <w:bookmarkStart w:id="4816" w:name="_Toc138323657"/>
      <w:bookmarkStart w:id="4817" w:name="_Toc139374795"/>
      <w:r>
        <w:rPr>
          <w:lang w:eastAsia="de-DE"/>
        </w:rPr>
        <w:t>12.5.1</w:t>
      </w:r>
      <w:r>
        <w:rPr>
          <w:lang w:eastAsia="de-DE"/>
        </w:rPr>
        <w:tab/>
        <w:t>RESTful HTTP-based solution set</w:t>
      </w:r>
      <w:bookmarkEnd w:id="4812"/>
      <w:bookmarkEnd w:id="4813"/>
      <w:bookmarkEnd w:id="4814"/>
      <w:bookmarkEnd w:id="4815"/>
      <w:bookmarkEnd w:id="4816"/>
      <w:bookmarkEnd w:id="4817"/>
    </w:p>
    <w:p w14:paraId="3F913331" w14:textId="77777777" w:rsidR="00623B86" w:rsidRDefault="00623B86" w:rsidP="00623B86">
      <w:pPr>
        <w:pStyle w:val="Heading4"/>
        <w:rPr>
          <w:lang w:eastAsia="de-DE"/>
        </w:rPr>
      </w:pPr>
      <w:bookmarkStart w:id="4818" w:name="_Toc44001694"/>
      <w:bookmarkStart w:id="4819" w:name="_Toc51581261"/>
      <w:bookmarkStart w:id="4820" w:name="_Toc52356524"/>
      <w:bookmarkStart w:id="4821" w:name="_Toc55228094"/>
      <w:bookmarkStart w:id="4822" w:name="_Toc138323658"/>
      <w:bookmarkStart w:id="4823" w:name="_Toc139374796"/>
      <w:r>
        <w:rPr>
          <w:lang w:eastAsia="de-DE"/>
        </w:rPr>
        <w:t>12.5.1.1</w:t>
      </w:r>
      <w:r>
        <w:rPr>
          <w:lang w:eastAsia="de-DE"/>
        </w:rPr>
        <w:tab/>
        <w:t>Mapping of operations</w:t>
      </w:r>
      <w:bookmarkEnd w:id="4818"/>
      <w:bookmarkEnd w:id="4819"/>
      <w:bookmarkEnd w:id="4820"/>
      <w:bookmarkEnd w:id="4821"/>
      <w:bookmarkEnd w:id="4822"/>
      <w:bookmarkEnd w:id="4823"/>
    </w:p>
    <w:p w14:paraId="4065BCFC" w14:textId="77777777" w:rsidR="00623B86" w:rsidRDefault="00623B86" w:rsidP="00623B86">
      <w:pPr>
        <w:pStyle w:val="Heading5"/>
        <w:rPr>
          <w:lang w:eastAsia="de-DE"/>
        </w:rPr>
      </w:pPr>
      <w:bookmarkStart w:id="4824" w:name="_Toc44001695"/>
      <w:bookmarkStart w:id="4825" w:name="_Toc51581262"/>
      <w:bookmarkStart w:id="4826" w:name="_Toc52356525"/>
      <w:bookmarkStart w:id="4827" w:name="_Toc55228095"/>
      <w:bookmarkStart w:id="4828" w:name="_Toc138323659"/>
      <w:bookmarkStart w:id="4829" w:name="_Toc139374797"/>
      <w:r>
        <w:rPr>
          <w:lang w:eastAsia="de-DE"/>
        </w:rPr>
        <w:t>12.5.1.1.1</w:t>
      </w:r>
      <w:r>
        <w:rPr>
          <w:lang w:eastAsia="de-DE"/>
        </w:rPr>
        <w:tab/>
        <w:t>Introduction</w:t>
      </w:r>
      <w:bookmarkEnd w:id="4824"/>
      <w:bookmarkEnd w:id="4825"/>
      <w:bookmarkEnd w:id="4826"/>
      <w:bookmarkEnd w:id="4827"/>
      <w:bookmarkEnd w:id="4828"/>
      <w:bookmarkEnd w:id="4829"/>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30"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31"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30"/>
      <w:bookmarkEnd w:id="4831"/>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32" w:name="_Toc44001696"/>
      <w:bookmarkStart w:id="4833" w:name="_Toc51581263"/>
      <w:bookmarkStart w:id="4834" w:name="_Toc52356526"/>
      <w:bookmarkStart w:id="4835" w:name="_Toc55228096"/>
      <w:bookmarkStart w:id="4836" w:name="_Toc138323660"/>
      <w:bookmarkStart w:id="4837" w:name="_Toc139374798"/>
      <w:r>
        <w:rPr>
          <w:lang w:eastAsia="de-DE"/>
        </w:rPr>
        <w:t>12.5.1.1.2</w:t>
      </w:r>
      <w:r>
        <w:rPr>
          <w:lang w:eastAsia="de-DE"/>
        </w:rPr>
        <w:tab/>
        <w:t>Operation "establishStreamingConnection"</w:t>
      </w:r>
      <w:bookmarkEnd w:id="4832"/>
      <w:bookmarkEnd w:id="4833"/>
      <w:bookmarkEnd w:id="4834"/>
      <w:bookmarkEnd w:id="4835"/>
      <w:bookmarkEnd w:id="4836"/>
      <w:bookmarkEnd w:id="4837"/>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8"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8"/>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9" w:name="_Toc44001697"/>
      <w:bookmarkStart w:id="4840" w:name="_Toc51581264"/>
      <w:bookmarkStart w:id="4841" w:name="_Toc52356527"/>
      <w:bookmarkStart w:id="4842" w:name="_Toc55228097"/>
      <w:bookmarkStart w:id="4843" w:name="_Toc138323661"/>
      <w:bookmarkStart w:id="4844" w:name="_Toc139374799"/>
      <w:r>
        <w:rPr>
          <w:lang w:eastAsia="de-DE"/>
        </w:rPr>
        <w:t>12.5.1.1.3</w:t>
      </w:r>
      <w:r>
        <w:rPr>
          <w:lang w:eastAsia="de-DE"/>
        </w:rPr>
        <w:tab/>
        <w:t>Operation "terminateStreamingConnection"</w:t>
      </w:r>
      <w:bookmarkEnd w:id="4839"/>
      <w:bookmarkEnd w:id="4840"/>
      <w:bookmarkEnd w:id="4841"/>
      <w:bookmarkEnd w:id="4842"/>
      <w:bookmarkEnd w:id="4843"/>
      <w:bookmarkEnd w:id="4844"/>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5" w:name="_Toc44001698"/>
      <w:bookmarkStart w:id="4846" w:name="_Toc51581265"/>
      <w:bookmarkStart w:id="4847" w:name="_Toc52356528"/>
      <w:bookmarkStart w:id="4848" w:name="_Toc55228098"/>
      <w:bookmarkStart w:id="4849" w:name="_Toc138323662"/>
      <w:bookmarkStart w:id="4850" w:name="_Toc139374800"/>
      <w:r>
        <w:rPr>
          <w:lang w:eastAsia="de-DE"/>
        </w:rPr>
        <w:t>12.5.1.1.4</w:t>
      </w:r>
      <w:r>
        <w:rPr>
          <w:lang w:eastAsia="de-DE"/>
        </w:rPr>
        <w:tab/>
        <w:t>Operation "reportStreamData"</w:t>
      </w:r>
      <w:bookmarkEnd w:id="4845"/>
      <w:bookmarkEnd w:id="4846"/>
      <w:bookmarkEnd w:id="4847"/>
      <w:bookmarkEnd w:id="4848"/>
      <w:bookmarkEnd w:id="4849"/>
      <w:bookmarkEnd w:id="4850"/>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51" w:name="_Toc44001699"/>
      <w:bookmarkStart w:id="4852" w:name="_Toc51581266"/>
      <w:bookmarkStart w:id="4853" w:name="_Toc52356529"/>
      <w:bookmarkStart w:id="4854" w:name="_Toc55228099"/>
      <w:bookmarkStart w:id="4855" w:name="_Toc138323663"/>
      <w:bookmarkStart w:id="4856" w:name="_Toc139374801"/>
      <w:r>
        <w:rPr>
          <w:lang w:eastAsia="de-DE"/>
        </w:rPr>
        <w:t>12.5.1.1.5</w:t>
      </w:r>
      <w:r>
        <w:rPr>
          <w:lang w:eastAsia="de-DE"/>
        </w:rPr>
        <w:tab/>
        <w:t>Operation "addStream"</w:t>
      </w:r>
      <w:bookmarkEnd w:id="4851"/>
      <w:bookmarkEnd w:id="4852"/>
      <w:bookmarkEnd w:id="4853"/>
      <w:bookmarkEnd w:id="4854"/>
      <w:bookmarkEnd w:id="4855"/>
      <w:bookmarkEnd w:id="4856"/>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7" w:name="_Toc44001700"/>
      <w:bookmarkStart w:id="4858" w:name="_Toc51581267"/>
      <w:bookmarkStart w:id="4859" w:name="_Toc52356530"/>
      <w:bookmarkStart w:id="4860" w:name="_Toc55228100"/>
      <w:bookmarkStart w:id="4861" w:name="_Toc138323664"/>
      <w:bookmarkStart w:id="4862" w:name="_Toc139374802"/>
      <w:r>
        <w:rPr>
          <w:lang w:eastAsia="de-DE"/>
        </w:rPr>
        <w:t>12.5.1.1.6</w:t>
      </w:r>
      <w:r>
        <w:rPr>
          <w:lang w:eastAsia="de-DE"/>
        </w:rPr>
        <w:tab/>
        <w:t>Operation "deleteStream"</w:t>
      </w:r>
      <w:bookmarkEnd w:id="4857"/>
      <w:bookmarkEnd w:id="4858"/>
      <w:bookmarkEnd w:id="4859"/>
      <w:bookmarkEnd w:id="4860"/>
      <w:bookmarkEnd w:id="4861"/>
      <w:bookmarkEnd w:id="4862"/>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63" w:name="_Toc44001701"/>
      <w:bookmarkStart w:id="4864" w:name="_Toc51581268"/>
      <w:bookmarkStart w:id="4865" w:name="_Toc52356531"/>
      <w:bookmarkStart w:id="4866" w:name="_Toc55228101"/>
      <w:bookmarkStart w:id="4867" w:name="_Toc138323665"/>
      <w:bookmarkStart w:id="4868" w:name="_Toc139374803"/>
      <w:r>
        <w:rPr>
          <w:lang w:eastAsia="de-DE"/>
        </w:rPr>
        <w:t>12.5.1.1.7</w:t>
      </w:r>
      <w:r>
        <w:rPr>
          <w:lang w:eastAsia="de-DE"/>
        </w:rPr>
        <w:tab/>
        <w:t>Operation "getConnectionInfo"</w:t>
      </w:r>
      <w:bookmarkEnd w:id="4863"/>
      <w:bookmarkEnd w:id="4864"/>
      <w:bookmarkEnd w:id="4865"/>
      <w:bookmarkEnd w:id="4866"/>
      <w:bookmarkEnd w:id="4867"/>
      <w:bookmarkEnd w:id="4868"/>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9" w:name="_Toc44001702"/>
      <w:bookmarkStart w:id="4870" w:name="_Toc51581269"/>
      <w:bookmarkStart w:id="4871" w:name="_Toc52356532"/>
      <w:bookmarkStart w:id="4872" w:name="_Toc55228102"/>
      <w:bookmarkStart w:id="4873" w:name="_Toc138323666"/>
      <w:bookmarkStart w:id="4874" w:name="_Toc139374804"/>
      <w:r>
        <w:rPr>
          <w:lang w:eastAsia="de-DE"/>
        </w:rPr>
        <w:t>12.5.1.1.8</w:t>
      </w:r>
      <w:r>
        <w:rPr>
          <w:lang w:eastAsia="de-DE"/>
        </w:rPr>
        <w:tab/>
        <w:t>Operation "getStreamInfo"</w:t>
      </w:r>
      <w:bookmarkEnd w:id="4869"/>
      <w:bookmarkEnd w:id="4870"/>
      <w:bookmarkEnd w:id="4871"/>
      <w:bookmarkEnd w:id="4872"/>
      <w:bookmarkEnd w:id="4873"/>
      <w:bookmarkEnd w:id="4874"/>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5" w:name="_Toc44001703"/>
      <w:bookmarkStart w:id="4876" w:name="_Toc51581270"/>
      <w:bookmarkStart w:id="4877" w:name="_Toc52356533"/>
      <w:bookmarkStart w:id="4878" w:name="_Toc55228103"/>
      <w:bookmarkStart w:id="4879" w:name="_Toc138323667"/>
      <w:bookmarkStart w:id="4880" w:name="_Toc139374805"/>
      <w:r>
        <w:rPr>
          <w:lang w:eastAsia="de-DE"/>
        </w:rPr>
        <w:t>12.5.1.2</w:t>
      </w:r>
      <w:r>
        <w:rPr>
          <w:lang w:eastAsia="de-DE"/>
        </w:rPr>
        <w:tab/>
        <w:t>Mapping of notifications</w:t>
      </w:r>
      <w:bookmarkEnd w:id="4875"/>
      <w:bookmarkEnd w:id="4876"/>
      <w:bookmarkEnd w:id="4877"/>
      <w:bookmarkEnd w:id="4878"/>
      <w:bookmarkEnd w:id="4879"/>
      <w:bookmarkEnd w:id="4880"/>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81" w:name="_Toc44001704"/>
      <w:bookmarkStart w:id="4882" w:name="_Toc51581271"/>
      <w:bookmarkStart w:id="4883" w:name="_Toc52356534"/>
      <w:bookmarkStart w:id="4884" w:name="_Toc55228104"/>
      <w:bookmarkStart w:id="4885" w:name="_Toc138323668"/>
      <w:bookmarkStart w:id="4886" w:name="_Toc139374806"/>
      <w:r>
        <w:rPr>
          <w:lang w:eastAsia="de-DE"/>
        </w:rPr>
        <w:t>12.5.1.3</w:t>
      </w:r>
      <w:r>
        <w:rPr>
          <w:lang w:eastAsia="de-DE"/>
        </w:rPr>
        <w:tab/>
        <w:t>Resources</w:t>
      </w:r>
      <w:bookmarkEnd w:id="4881"/>
      <w:bookmarkEnd w:id="4882"/>
      <w:bookmarkEnd w:id="4883"/>
      <w:bookmarkEnd w:id="4884"/>
      <w:bookmarkEnd w:id="4885"/>
      <w:bookmarkEnd w:id="4886"/>
    </w:p>
    <w:p w14:paraId="77AB7AFA" w14:textId="77777777" w:rsidR="00623B86" w:rsidRDefault="00623B86" w:rsidP="00623B86">
      <w:pPr>
        <w:pStyle w:val="Heading5"/>
        <w:rPr>
          <w:lang w:eastAsia="de-DE"/>
        </w:rPr>
      </w:pPr>
      <w:bookmarkStart w:id="4887" w:name="_Toc44001705"/>
      <w:bookmarkStart w:id="4888" w:name="_Toc51581272"/>
      <w:bookmarkStart w:id="4889" w:name="_Toc52356535"/>
      <w:bookmarkStart w:id="4890" w:name="_Toc55228105"/>
      <w:bookmarkStart w:id="4891" w:name="_Toc138323669"/>
      <w:bookmarkStart w:id="4892" w:name="_Toc139374807"/>
      <w:r>
        <w:rPr>
          <w:lang w:eastAsia="de-DE"/>
        </w:rPr>
        <w:t>12.5.1.3.1</w:t>
      </w:r>
      <w:r>
        <w:rPr>
          <w:lang w:eastAsia="de-DE"/>
        </w:rPr>
        <w:tab/>
        <w:t>Resources structure</w:t>
      </w:r>
      <w:bookmarkEnd w:id="4887"/>
      <w:bookmarkEnd w:id="4888"/>
      <w:bookmarkEnd w:id="4889"/>
      <w:bookmarkEnd w:id="4890"/>
      <w:bookmarkEnd w:id="4891"/>
      <w:bookmarkEnd w:id="4892"/>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93" w:name="_MON_1700634637"/>
    <w:bookmarkEnd w:id="4893"/>
    <w:p w14:paraId="0DD047CB" w14:textId="77777777" w:rsidR="00623B86" w:rsidRDefault="00623B86" w:rsidP="00623B86">
      <w:pPr>
        <w:pStyle w:val="TH"/>
        <w:jc w:val="both"/>
      </w:pPr>
      <w:r>
        <w:object w:dxaOrig="9026" w:dyaOrig="3361" w14:anchorId="77E38D2C">
          <v:shape id="_x0000_i1028" type="#_x0000_t75" style="width:450.7pt;height:168.3pt" o:ole="">
            <v:imagedata r:id="rId36" o:title=""/>
          </v:shape>
          <o:OLEObject Type="Embed" ProgID="Word.Document.12" ShapeID="_x0000_i1028" DrawAspect="Content" ObjectID="_1756731310"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4"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4"/>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5" w:name="_Toc44001706"/>
      <w:bookmarkStart w:id="4896" w:name="_Toc51581273"/>
      <w:bookmarkStart w:id="4897" w:name="_Toc52356536"/>
      <w:bookmarkStart w:id="4898" w:name="_Toc55228106"/>
      <w:bookmarkStart w:id="4899" w:name="_Toc138323670"/>
      <w:bookmarkStart w:id="4900" w:name="_Toc139374808"/>
      <w:r>
        <w:rPr>
          <w:lang w:eastAsia="de-DE"/>
        </w:rPr>
        <w:t>12.5.1.3.2</w:t>
      </w:r>
      <w:r>
        <w:rPr>
          <w:lang w:eastAsia="de-DE"/>
        </w:rPr>
        <w:tab/>
        <w:t>Resources definitions</w:t>
      </w:r>
      <w:bookmarkEnd w:id="4895"/>
      <w:bookmarkEnd w:id="4896"/>
      <w:bookmarkEnd w:id="4897"/>
      <w:bookmarkEnd w:id="4898"/>
      <w:bookmarkEnd w:id="4899"/>
      <w:bookmarkEnd w:id="4900"/>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01" w:name="MCCQCTEMPBM_00000141"/>
      <w:r w:rsidRPr="005B50B9">
        <w:rPr>
          <w:rFonts w:ascii="Courier New" w:hAnsi="Courier New" w:cs="Courier New"/>
          <w:lang w:eastAsia="de-DE"/>
        </w:rPr>
        <w:t>/connections</w:t>
      </w:r>
      <w:bookmarkEnd w:id="4901"/>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02"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03" w:name="MCCQCTEMPBM_00000142"/>
      <w:r w:rsidRPr="00FD3AAE">
        <w:rPr>
          <w:rFonts w:ascii="Courier New" w:hAnsi="Courier New" w:cs="Courier New"/>
          <w:lang w:eastAsia="de-DE"/>
        </w:rPr>
        <w:t>/connections/{connectionId}</w:t>
      </w:r>
      <w:bookmarkEnd w:id="4903"/>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04" w:name="MCCQCTEMPBM_00000143"/>
      <w:r w:rsidRPr="00FD3AAE">
        <w:rPr>
          <w:rFonts w:ascii="Courier New" w:hAnsi="Courier New" w:cs="Courier New"/>
          <w:lang w:eastAsia="de-DE"/>
        </w:rPr>
        <w:t>/connections/{connectionId}/streams</w:t>
      </w:r>
      <w:bookmarkEnd w:id="4904"/>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5"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5"/>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6"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6"/>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7" w:name="_Toc44001707"/>
      <w:bookmarkStart w:id="4908" w:name="_Toc51581274"/>
      <w:bookmarkStart w:id="4909" w:name="_Toc52356537"/>
      <w:bookmarkStart w:id="4910" w:name="_Toc55228107"/>
      <w:bookmarkStart w:id="4911" w:name="_Toc138323671"/>
      <w:bookmarkStart w:id="4912" w:name="_Toc139374809"/>
      <w:r>
        <w:rPr>
          <w:lang w:eastAsia="de-DE"/>
        </w:rPr>
        <w:t>12.5.1.4</w:t>
      </w:r>
      <w:r>
        <w:rPr>
          <w:lang w:eastAsia="de-DE"/>
        </w:rPr>
        <w:tab/>
        <w:t>Data type definitions</w:t>
      </w:r>
      <w:bookmarkEnd w:id="4907"/>
      <w:bookmarkEnd w:id="4908"/>
      <w:bookmarkEnd w:id="4909"/>
      <w:bookmarkEnd w:id="4910"/>
      <w:bookmarkEnd w:id="4911"/>
      <w:bookmarkEnd w:id="4912"/>
    </w:p>
    <w:p w14:paraId="0ED10254" w14:textId="77777777" w:rsidR="00623B86" w:rsidRDefault="00623B86" w:rsidP="00623B86">
      <w:pPr>
        <w:pStyle w:val="Heading5"/>
        <w:rPr>
          <w:lang w:eastAsia="de-DE"/>
        </w:rPr>
      </w:pPr>
      <w:bookmarkStart w:id="4913" w:name="_Toc44001708"/>
      <w:bookmarkStart w:id="4914" w:name="_Toc51581275"/>
      <w:bookmarkStart w:id="4915" w:name="_Toc52356538"/>
      <w:bookmarkStart w:id="4916" w:name="_Toc55228108"/>
      <w:bookmarkStart w:id="4917" w:name="_Toc138323672"/>
      <w:bookmarkStart w:id="4918" w:name="_Toc139374810"/>
      <w:r>
        <w:rPr>
          <w:lang w:eastAsia="de-DE"/>
        </w:rPr>
        <w:t>12.5.1.4.1</w:t>
      </w:r>
      <w:r>
        <w:rPr>
          <w:lang w:eastAsia="de-DE"/>
        </w:rPr>
        <w:tab/>
        <w:t>General</w:t>
      </w:r>
      <w:bookmarkEnd w:id="4913"/>
      <w:bookmarkEnd w:id="4914"/>
      <w:bookmarkEnd w:id="4915"/>
      <w:bookmarkEnd w:id="4916"/>
      <w:bookmarkEnd w:id="4917"/>
      <w:bookmarkEnd w:id="4918"/>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9" w:name="_Toc44001709"/>
      <w:bookmarkStart w:id="4920" w:name="_Toc51581276"/>
      <w:bookmarkStart w:id="4921" w:name="_Toc52356539"/>
      <w:bookmarkStart w:id="4922" w:name="_Toc55228109"/>
      <w:bookmarkStart w:id="4923" w:name="_Toc138323673"/>
      <w:bookmarkStart w:id="4924" w:name="_Toc139374811"/>
      <w:r>
        <w:rPr>
          <w:lang w:eastAsia="de-DE"/>
        </w:rPr>
        <w:t>12.5.1.4.2</w:t>
      </w:r>
      <w:r>
        <w:rPr>
          <w:lang w:eastAsia="de-DE"/>
        </w:rPr>
        <w:tab/>
        <w:t>Query, message body and resource data types</w:t>
      </w:r>
      <w:bookmarkEnd w:id="4919"/>
      <w:bookmarkEnd w:id="4920"/>
      <w:bookmarkEnd w:id="4921"/>
      <w:bookmarkEnd w:id="4922"/>
      <w:bookmarkEnd w:id="4923"/>
      <w:bookmarkEnd w:id="4924"/>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5" w:name="_Toc44001710"/>
      <w:bookmarkStart w:id="4926" w:name="_Toc51581277"/>
      <w:bookmarkStart w:id="4927" w:name="_Toc52356540"/>
      <w:bookmarkStart w:id="4928" w:name="_Toc55228110"/>
      <w:bookmarkStart w:id="4929" w:name="_Toc138323674"/>
      <w:bookmarkStart w:id="4930" w:name="_Toc139374812"/>
      <w:r>
        <w:rPr>
          <w:lang w:eastAsia="de-DE"/>
        </w:rPr>
        <w:t>12.5.1.4.3</w:t>
      </w:r>
      <w:r>
        <w:rPr>
          <w:lang w:eastAsia="de-DE"/>
        </w:rPr>
        <w:tab/>
        <w:t>Simple data types and enumerations</w:t>
      </w:r>
      <w:bookmarkEnd w:id="4925"/>
      <w:bookmarkEnd w:id="4926"/>
      <w:bookmarkEnd w:id="4927"/>
      <w:bookmarkEnd w:id="4928"/>
      <w:bookmarkEnd w:id="4929"/>
      <w:bookmarkEnd w:id="4930"/>
    </w:p>
    <w:p w14:paraId="57043286" w14:textId="77777777" w:rsidR="00623B86" w:rsidRDefault="00623B86" w:rsidP="00623B86">
      <w:pPr>
        <w:pStyle w:val="H6"/>
        <w:rPr>
          <w:lang w:eastAsia="zh-CN"/>
        </w:rPr>
      </w:pPr>
      <w:bookmarkStart w:id="4931" w:name="_Toc19894185"/>
      <w:bookmarkStart w:id="4932" w:name="_Toc27411402"/>
      <w:bookmarkStart w:id="4933" w:name="_Toc35938384"/>
      <w:r>
        <w:rPr>
          <w:lang w:eastAsia="de-DE"/>
        </w:rPr>
        <w:t>12.5.1.4.3</w:t>
      </w:r>
      <w:r>
        <w:rPr>
          <w:lang w:eastAsia="zh-CN"/>
        </w:rPr>
        <w:t>.1</w:t>
      </w:r>
      <w:r>
        <w:rPr>
          <w:lang w:eastAsia="zh-CN"/>
        </w:rPr>
        <w:tab/>
        <w:t>General</w:t>
      </w:r>
      <w:bookmarkEnd w:id="4931"/>
      <w:bookmarkEnd w:id="4932"/>
      <w:bookmarkEnd w:id="4933"/>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4" w:name="_Toc19894186"/>
      <w:bookmarkStart w:id="4935" w:name="_Toc27411403"/>
      <w:bookmarkStart w:id="4936" w:name="_Toc35938385"/>
      <w:r>
        <w:rPr>
          <w:lang w:eastAsia="de-DE"/>
        </w:rPr>
        <w:t>12.5.1.4.3</w:t>
      </w:r>
      <w:r>
        <w:rPr>
          <w:lang w:eastAsia="zh-CN"/>
        </w:rPr>
        <w:t>.2</w:t>
      </w:r>
      <w:r>
        <w:rPr>
          <w:lang w:eastAsia="zh-CN"/>
        </w:rPr>
        <w:tab/>
        <w:t>Simple data types</w:t>
      </w:r>
      <w:bookmarkEnd w:id="4934"/>
      <w:bookmarkEnd w:id="4935"/>
      <w:bookmarkEnd w:id="4936"/>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7" w:name="_Toc51581278"/>
      <w:bookmarkStart w:id="4938" w:name="_Toc52356541"/>
      <w:bookmarkStart w:id="4939" w:name="_Toc55228111"/>
      <w:bookmarkStart w:id="4940" w:name="_Toc138323675"/>
      <w:bookmarkStart w:id="4941" w:name="_Toc139374813"/>
      <w:r>
        <w:rPr>
          <w:lang w:eastAsia="zh-CN"/>
        </w:rPr>
        <w:t>12.6</w:t>
      </w:r>
      <w:r>
        <w:tab/>
        <w:t>File data reporting service</w:t>
      </w:r>
      <w:bookmarkEnd w:id="4937"/>
      <w:bookmarkEnd w:id="4938"/>
      <w:bookmarkEnd w:id="4939"/>
      <w:bookmarkEnd w:id="4940"/>
      <w:bookmarkEnd w:id="4941"/>
    </w:p>
    <w:p w14:paraId="6EA7CADF" w14:textId="77777777" w:rsidR="00623B86" w:rsidRDefault="00623B86" w:rsidP="00623B86">
      <w:pPr>
        <w:pStyle w:val="Heading3"/>
        <w:rPr>
          <w:lang w:eastAsia="de-DE"/>
        </w:rPr>
      </w:pPr>
      <w:bookmarkStart w:id="4942" w:name="_Toc51581279"/>
      <w:bookmarkStart w:id="4943" w:name="_Toc52356542"/>
      <w:bookmarkStart w:id="4944" w:name="_Toc55228112"/>
      <w:bookmarkStart w:id="4945" w:name="_Toc138323676"/>
      <w:bookmarkStart w:id="4946" w:name="_Toc139374814"/>
      <w:r>
        <w:rPr>
          <w:lang w:eastAsia="zh-CN"/>
        </w:rPr>
        <w:t>12.6.1</w:t>
      </w:r>
      <w:r>
        <w:tab/>
      </w:r>
      <w:r>
        <w:rPr>
          <w:lang w:eastAsia="de-DE"/>
        </w:rPr>
        <w:t>RESTful HTTP-based solution set</w:t>
      </w:r>
      <w:bookmarkEnd w:id="4942"/>
      <w:bookmarkEnd w:id="4943"/>
      <w:bookmarkEnd w:id="4944"/>
      <w:bookmarkEnd w:id="4945"/>
      <w:bookmarkEnd w:id="4946"/>
    </w:p>
    <w:p w14:paraId="361EBFBA" w14:textId="77777777" w:rsidR="00623B86" w:rsidRPr="00FE5F5D" w:rsidRDefault="00623B86" w:rsidP="00623B86">
      <w:pPr>
        <w:pStyle w:val="Heading4"/>
        <w:rPr>
          <w:lang w:eastAsia="de-DE"/>
        </w:rPr>
      </w:pPr>
      <w:bookmarkStart w:id="4947" w:name="_Toc51581280"/>
      <w:bookmarkStart w:id="4948" w:name="_Toc52356543"/>
      <w:bookmarkStart w:id="4949" w:name="_Toc55228113"/>
      <w:bookmarkStart w:id="4950" w:name="_Toc138323677"/>
      <w:bookmarkStart w:id="4951" w:name="_Toc139374815"/>
      <w:r>
        <w:rPr>
          <w:lang w:eastAsia="de-DE"/>
        </w:rPr>
        <w:t>12.6.1.1</w:t>
      </w:r>
      <w:r>
        <w:rPr>
          <w:lang w:eastAsia="de-DE"/>
        </w:rPr>
        <w:tab/>
        <w:t>Mapping of operations</w:t>
      </w:r>
      <w:bookmarkEnd w:id="4947"/>
      <w:bookmarkEnd w:id="4948"/>
      <w:bookmarkEnd w:id="4949"/>
      <w:bookmarkEnd w:id="4950"/>
      <w:bookmarkEnd w:id="4951"/>
    </w:p>
    <w:p w14:paraId="54AE2001" w14:textId="77777777" w:rsidR="00623B86" w:rsidRDefault="00623B86" w:rsidP="00623B86">
      <w:pPr>
        <w:pStyle w:val="Heading5"/>
      </w:pPr>
      <w:bookmarkStart w:id="4952" w:name="_Toc51581281"/>
      <w:bookmarkStart w:id="4953" w:name="_Toc52356544"/>
      <w:bookmarkStart w:id="4954" w:name="_Toc55228114"/>
      <w:bookmarkStart w:id="4955" w:name="_Toc138323678"/>
      <w:bookmarkStart w:id="4956" w:name="_Toc139374816"/>
      <w:r>
        <w:rPr>
          <w:lang w:eastAsia="zh-CN"/>
        </w:rPr>
        <w:t>12.6.1.1.1</w:t>
      </w:r>
      <w:r>
        <w:tab/>
        <w:t>Introduction</w:t>
      </w:r>
      <w:bookmarkEnd w:id="4952"/>
      <w:bookmarkEnd w:id="4953"/>
      <w:bookmarkEnd w:id="4954"/>
      <w:bookmarkEnd w:id="4955"/>
      <w:bookmarkEnd w:id="4956"/>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7" w:name="_Toc51581282"/>
      <w:bookmarkStart w:id="4958" w:name="_Toc52356545"/>
      <w:bookmarkStart w:id="4959" w:name="_Toc55228115"/>
      <w:bookmarkStart w:id="4960" w:name="_Toc138323679"/>
      <w:bookmarkStart w:id="4961" w:name="_Toc139374817"/>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7"/>
      <w:bookmarkEnd w:id="4958"/>
      <w:bookmarkEnd w:id="4959"/>
      <w:bookmarkEnd w:id="4960"/>
      <w:bookmarkEnd w:id="4961"/>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62" w:name="OLE_LINK5"/>
      <w:bookmarkStart w:id="4963" w:name="OLE_LINK6"/>
      <w:r>
        <w:rPr>
          <w:lang w:eastAsia="zh-CN"/>
        </w:rPr>
        <w:t xml:space="preserve">Table </w:t>
      </w:r>
      <w:r>
        <w:t>12.6.1.1.2</w:t>
      </w:r>
      <w:r>
        <w:rPr>
          <w:lang w:eastAsia="zh-CN"/>
        </w:rPr>
        <w:t>-1</w:t>
      </w:r>
      <w:bookmarkEnd w:id="4962"/>
      <w:bookmarkEnd w:id="4963"/>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4"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4"/>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5" w:name="_Toc51581283"/>
      <w:bookmarkStart w:id="4966" w:name="_Toc52356546"/>
      <w:bookmarkStart w:id="4967" w:name="_Toc55228116"/>
      <w:bookmarkStart w:id="4968" w:name="_Toc138323680"/>
      <w:bookmarkStart w:id="4969" w:name="_Toc139374818"/>
      <w:r>
        <w:t>12.6.1.1.3</w:t>
      </w:r>
      <w:r>
        <w:tab/>
        <w:t xml:space="preserve">Operation </w:t>
      </w:r>
      <w:r w:rsidRPr="00971FE6">
        <w:rPr>
          <w:rFonts w:cs="Arial"/>
        </w:rPr>
        <w:t>subscribe</w:t>
      </w:r>
      <w:bookmarkEnd w:id="4965"/>
      <w:bookmarkEnd w:id="4966"/>
      <w:bookmarkEnd w:id="4967"/>
      <w:bookmarkEnd w:id="4968"/>
      <w:bookmarkEnd w:id="4969"/>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70" w:name="_Toc51581284"/>
      <w:bookmarkStart w:id="4971" w:name="_Toc52356547"/>
      <w:bookmarkStart w:id="4972" w:name="_Toc55228117"/>
      <w:bookmarkStart w:id="4973" w:name="_Toc138323681"/>
      <w:bookmarkStart w:id="4974" w:name="_Toc139374819"/>
      <w:r>
        <w:t>12.6.1.1.4</w:t>
      </w:r>
      <w:r>
        <w:tab/>
        <w:t xml:space="preserve">Operation </w:t>
      </w:r>
      <w:r w:rsidRPr="00971FE6">
        <w:rPr>
          <w:rFonts w:cs="Arial"/>
        </w:rPr>
        <w:t>unsubscribe</w:t>
      </w:r>
      <w:bookmarkEnd w:id="4970"/>
      <w:bookmarkEnd w:id="4971"/>
      <w:bookmarkEnd w:id="4972"/>
      <w:bookmarkEnd w:id="4973"/>
      <w:bookmarkEnd w:id="4974"/>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5" w:name="_Toc51581285"/>
      <w:bookmarkStart w:id="4976" w:name="_Toc52356548"/>
      <w:bookmarkStart w:id="4977" w:name="_Toc55228118"/>
      <w:bookmarkStart w:id="4978" w:name="_Toc138323682"/>
      <w:bookmarkStart w:id="4979" w:name="_Toc139374820"/>
      <w:r>
        <w:rPr>
          <w:lang w:eastAsia="zh-CN"/>
        </w:rPr>
        <w:t>12.6.1.2</w:t>
      </w:r>
      <w:r>
        <w:tab/>
        <w:t>Mapping of notifications</w:t>
      </w:r>
      <w:bookmarkEnd w:id="4975"/>
      <w:bookmarkEnd w:id="4976"/>
      <w:bookmarkEnd w:id="4977"/>
      <w:bookmarkEnd w:id="4978"/>
      <w:bookmarkEnd w:id="4979"/>
    </w:p>
    <w:p w14:paraId="6E91AFED" w14:textId="77777777" w:rsidR="00623B86" w:rsidRDefault="00623B86" w:rsidP="00623B86">
      <w:pPr>
        <w:pStyle w:val="Heading5"/>
      </w:pPr>
      <w:bookmarkStart w:id="4980" w:name="_Toc51581286"/>
      <w:bookmarkStart w:id="4981" w:name="_Toc52356549"/>
      <w:bookmarkStart w:id="4982" w:name="_Toc55228119"/>
      <w:bookmarkStart w:id="4983" w:name="_Toc138323683"/>
      <w:bookmarkStart w:id="4984" w:name="_Toc139374821"/>
      <w:r>
        <w:t>12.6.1.2.1</w:t>
      </w:r>
      <w:r>
        <w:tab/>
        <w:t>Introduction</w:t>
      </w:r>
      <w:bookmarkEnd w:id="4980"/>
      <w:bookmarkEnd w:id="4981"/>
      <w:bookmarkEnd w:id="4982"/>
      <w:bookmarkEnd w:id="4983"/>
      <w:bookmarkEnd w:id="4984"/>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5" w:name="_Toc51581287"/>
      <w:bookmarkStart w:id="4986" w:name="_Toc52356550"/>
      <w:bookmarkStart w:id="4987" w:name="_Toc55228120"/>
      <w:bookmarkStart w:id="4988" w:name="_Toc138323684"/>
      <w:bookmarkStart w:id="4989" w:name="_Toc139374822"/>
      <w:r>
        <w:t>12.6.1.2.2</w:t>
      </w:r>
      <w:r>
        <w:tab/>
        <w:t xml:space="preserve">Notification </w:t>
      </w:r>
      <w:r w:rsidRPr="00971FE6">
        <w:rPr>
          <w:rFonts w:cs="Arial"/>
        </w:rPr>
        <w:t>notifyFileReady</w:t>
      </w:r>
      <w:bookmarkEnd w:id="4985"/>
      <w:bookmarkEnd w:id="4986"/>
      <w:bookmarkEnd w:id="4987"/>
      <w:bookmarkEnd w:id="4988"/>
      <w:bookmarkEnd w:id="4989"/>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90"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0"/>
    </w:tbl>
    <w:p w14:paraId="00B7C1A0" w14:textId="77777777" w:rsidR="00623B86" w:rsidRDefault="00623B86" w:rsidP="00623B86"/>
    <w:p w14:paraId="248BD0D2" w14:textId="77777777" w:rsidR="00623B86" w:rsidRPr="006B51F6" w:rsidRDefault="00623B86" w:rsidP="00623B86">
      <w:pPr>
        <w:pStyle w:val="Heading5"/>
      </w:pPr>
      <w:bookmarkStart w:id="4991" w:name="_Toc51581288"/>
      <w:bookmarkStart w:id="4992" w:name="_Toc52356551"/>
      <w:bookmarkStart w:id="4993" w:name="_Toc55228121"/>
      <w:bookmarkStart w:id="4994" w:name="_Toc138323685"/>
      <w:bookmarkStart w:id="4995" w:name="_Toc139374823"/>
      <w:r>
        <w:t>12.6.1.2.3</w:t>
      </w:r>
      <w:r w:rsidRPr="006B51F6">
        <w:tab/>
        <w:t xml:space="preserve">Notification </w:t>
      </w:r>
      <w:r w:rsidRPr="00971FE6">
        <w:rPr>
          <w:rFonts w:cs="Arial"/>
        </w:rPr>
        <w:t>notifyFilePreparationError</w:t>
      </w:r>
      <w:bookmarkEnd w:id="4991"/>
      <w:bookmarkEnd w:id="4992"/>
      <w:bookmarkEnd w:id="4993"/>
      <w:bookmarkEnd w:id="4994"/>
      <w:bookmarkEnd w:id="4995"/>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6"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6"/>
    </w:tbl>
    <w:p w14:paraId="69D9C4FC" w14:textId="77777777" w:rsidR="00623B86" w:rsidRDefault="00623B86" w:rsidP="00623B86"/>
    <w:p w14:paraId="6266E5EA" w14:textId="77777777" w:rsidR="00623B86" w:rsidRDefault="00623B86" w:rsidP="00623B86">
      <w:pPr>
        <w:pStyle w:val="Heading4"/>
      </w:pPr>
      <w:bookmarkStart w:id="4997" w:name="_Toc51581289"/>
      <w:bookmarkStart w:id="4998" w:name="_Toc52356552"/>
      <w:bookmarkStart w:id="4999" w:name="_Toc55228122"/>
      <w:bookmarkStart w:id="5000" w:name="_Toc138323686"/>
      <w:bookmarkStart w:id="5001" w:name="_Toc139374824"/>
      <w:r>
        <w:rPr>
          <w:lang w:eastAsia="zh-CN"/>
        </w:rPr>
        <w:t>12.6.1.3</w:t>
      </w:r>
      <w:r>
        <w:tab/>
        <w:t>Resources</w:t>
      </w:r>
      <w:bookmarkEnd w:id="4997"/>
      <w:bookmarkEnd w:id="4998"/>
      <w:bookmarkEnd w:id="4999"/>
      <w:bookmarkEnd w:id="5000"/>
      <w:bookmarkEnd w:id="5001"/>
    </w:p>
    <w:p w14:paraId="208F3134" w14:textId="77777777" w:rsidR="00623B86" w:rsidRDefault="00623B86" w:rsidP="00623B86">
      <w:pPr>
        <w:pStyle w:val="Heading5"/>
      </w:pPr>
      <w:bookmarkStart w:id="5002" w:name="_Toc51581290"/>
      <w:bookmarkStart w:id="5003" w:name="_Toc52356553"/>
      <w:bookmarkStart w:id="5004" w:name="_Toc55228123"/>
      <w:bookmarkStart w:id="5005" w:name="_Toc138323687"/>
      <w:bookmarkStart w:id="5006" w:name="_Toc139374825"/>
      <w:r>
        <w:rPr>
          <w:lang w:eastAsia="zh-CN"/>
        </w:rPr>
        <w:t>12.6.1.3.</w:t>
      </w:r>
      <w:r>
        <w:t>1</w:t>
      </w:r>
      <w:r>
        <w:tab/>
        <w:t>Resource structure</w:t>
      </w:r>
      <w:bookmarkEnd w:id="5002"/>
      <w:bookmarkEnd w:id="5003"/>
      <w:bookmarkEnd w:id="5004"/>
      <w:bookmarkEnd w:id="5005"/>
      <w:bookmarkEnd w:id="5006"/>
    </w:p>
    <w:p w14:paraId="305F60A6" w14:textId="77777777" w:rsidR="00623B86" w:rsidRPr="00851E6D" w:rsidRDefault="00623B86" w:rsidP="00623B86">
      <w:pPr>
        <w:pStyle w:val="Heading6"/>
      </w:pPr>
      <w:bookmarkStart w:id="5007" w:name="_Toc138323688"/>
      <w:bookmarkStart w:id="5008" w:name="_Toc139374826"/>
      <w:r>
        <w:t>12.6.1.3.1.1</w:t>
      </w:r>
      <w:r>
        <w:tab/>
        <w:t>Resource structure on the MnS producer</w:t>
      </w:r>
      <w:bookmarkEnd w:id="5007"/>
      <w:bookmarkEnd w:id="5008"/>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9" w:name="_Toc138323689"/>
      <w:bookmarkStart w:id="5010" w:name="_Toc139374827"/>
      <w:r>
        <w:rPr>
          <w:lang w:eastAsia="zh-CN"/>
        </w:rPr>
        <w:t>12.6.1.3.</w:t>
      </w:r>
      <w:r>
        <w:t>1.2</w:t>
      </w:r>
      <w:r>
        <w:tab/>
        <w:t>Resource structure on the MnS consumer</w:t>
      </w:r>
      <w:bookmarkEnd w:id="5009"/>
      <w:bookmarkEnd w:id="5010"/>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11" w:name="_Toc51581291"/>
      <w:bookmarkStart w:id="5012" w:name="_Toc52356554"/>
      <w:bookmarkStart w:id="5013" w:name="_Toc55228124"/>
      <w:bookmarkStart w:id="5014" w:name="_Toc138323690"/>
      <w:bookmarkStart w:id="5015" w:name="_Toc139374828"/>
      <w:r w:rsidRPr="006F72D1">
        <w:rPr>
          <w:lang w:eastAsia="zh-CN"/>
        </w:rPr>
        <w:t>12.6</w:t>
      </w:r>
      <w:r w:rsidRPr="00820A1B">
        <w:rPr>
          <w:lang w:eastAsia="zh-CN"/>
        </w:rPr>
        <w:t>.1.3.</w:t>
      </w:r>
      <w:r w:rsidRPr="00820A1B">
        <w:t>2</w:t>
      </w:r>
      <w:r w:rsidRPr="00820A1B">
        <w:tab/>
        <w:t>Resource definitions</w:t>
      </w:r>
      <w:bookmarkEnd w:id="5011"/>
      <w:bookmarkEnd w:id="5012"/>
      <w:bookmarkEnd w:id="5013"/>
      <w:bookmarkEnd w:id="5014"/>
      <w:bookmarkEnd w:id="5015"/>
    </w:p>
    <w:p w14:paraId="226BD9FF" w14:textId="77777777" w:rsidR="00623B86" w:rsidRPr="00820A1B" w:rsidRDefault="00623B86" w:rsidP="00623B86">
      <w:pPr>
        <w:pStyle w:val="H6"/>
      </w:pPr>
      <w:bookmarkStart w:id="5016" w:name="_Toc51581292"/>
      <w:bookmarkStart w:id="5017" w:name="_Toc52356555"/>
      <w:bookmarkStart w:id="5018" w:name="_Toc55228125"/>
      <w:r w:rsidRPr="00820A1B">
        <w:rPr>
          <w:lang w:eastAsia="zh-CN"/>
        </w:rPr>
        <w:t>12.6.1.3</w:t>
      </w:r>
      <w:r w:rsidRPr="00820A1B">
        <w:t>.2.1</w:t>
      </w:r>
      <w:r w:rsidRPr="00820A1B">
        <w:tab/>
        <w:t>Resource "…/</w:t>
      </w:r>
      <w:r w:rsidRPr="006F72D1">
        <w:t>f</w:t>
      </w:r>
      <w:r w:rsidRPr="00971FE6">
        <w:t>iles</w:t>
      </w:r>
      <w:r w:rsidRPr="00820A1B">
        <w:t>"</w:t>
      </w:r>
      <w:bookmarkEnd w:id="5016"/>
      <w:bookmarkEnd w:id="5017"/>
      <w:bookmarkEnd w:id="5018"/>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9" w:name="_Toc51581293"/>
      <w:bookmarkStart w:id="5020" w:name="_Toc52356556"/>
      <w:bookmarkStart w:id="5021"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9"/>
      <w:bookmarkEnd w:id="5020"/>
      <w:bookmarkEnd w:id="5021"/>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22" w:name="_Toc51581294"/>
      <w:bookmarkStart w:id="5023" w:name="_Toc52356557"/>
      <w:bookmarkStart w:id="5024"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22"/>
      <w:bookmarkEnd w:id="5023"/>
      <w:bookmarkEnd w:id="5024"/>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5" w:name="OLE_LINK7"/>
      <w:r>
        <w:rPr>
          <w:lang w:eastAsia="zh-CN"/>
        </w:rPr>
        <w:t>12.6.1.3</w:t>
      </w:r>
      <w:r>
        <w:t>.2.3</w:t>
      </w:r>
      <w:r>
        <w:rPr>
          <w:lang w:eastAsia="zh-CN"/>
        </w:rPr>
        <w:t>.2</w:t>
      </w:r>
      <w:bookmarkEnd w:id="5025"/>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6" w:name="_Toc51581295"/>
      <w:bookmarkStart w:id="5027" w:name="_Toc52356558"/>
      <w:bookmarkStart w:id="5028"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6"/>
      <w:bookmarkEnd w:id="5027"/>
      <w:bookmarkEnd w:id="5028"/>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9" w:name="_Toc51581296"/>
      <w:bookmarkStart w:id="5030" w:name="_Toc52356559"/>
      <w:bookmarkStart w:id="5031" w:name="_Toc55228129"/>
      <w:bookmarkStart w:id="5032" w:name="_Toc138323691"/>
      <w:bookmarkStart w:id="5033" w:name="_Toc139374829"/>
      <w:r>
        <w:rPr>
          <w:lang w:eastAsia="zh-CN"/>
        </w:rPr>
        <w:t>12.6.1.4</w:t>
      </w:r>
      <w:r>
        <w:tab/>
        <w:t>Data type definitions</w:t>
      </w:r>
      <w:bookmarkEnd w:id="5029"/>
      <w:bookmarkEnd w:id="5030"/>
      <w:bookmarkEnd w:id="5031"/>
      <w:bookmarkEnd w:id="5032"/>
      <w:bookmarkEnd w:id="5033"/>
    </w:p>
    <w:p w14:paraId="3BF38258" w14:textId="77777777" w:rsidR="00623B86" w:rsidRDefault="00623B86" w:rsidP="00623B86">
      <w:pPr>
        <w:pStyle w:val="Heading5"/>
        <w:rPr>
          <w:lang w:eastAsia="zh-CN"/>
        </w:rPr>
      </w:pPr>
      <w:bookmarkStart w:id="5034" w:name="_Toc51581297"/>
      <w:bookmarkStart w:id="5035" w:name="_Toc52356560"/>
      <w:bookmarkStart w:id="5036" w:name="_Toc55228130"/>
      <w:bookmarkStart w:id="5037" w:name="_Toc138323692"/>
      <w:bookmarkStart w:id="5038" w:name="_Toc139374830"/>
      <w:r>
        <w:rPr>
          <w:lang w:eastAsia="zh-CN"/>
        </w:rPr>
        <w:t>12.6.1.4.1</w:t>
      </w:r>
      <w:r>
        <w:rPr>
          <w:lang w:eastAsia="zh-CN"/>
        </w:rPr>
        <w:tab/>
      </w:r>
      <w:r>
        <w:t>General</w:t>
      </w:r>
      <w:bookmarkEnd w:id="5034"/>
      <w:bookmarkEnd w:id="5035"/>
      <w:bookmarkEnd w:id="5036"/>
      <w:bookmarkEnd w:id="5037"/>
      <w:bookmarkEnd w:id="5038"/>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9" w:name="_Toc51581298"/>
      <w:bookmarkStart w:id="5040" w:name="_Toc52356561"/>
      <w:bookmarkStart w:id="5041" w:name="_Toc55228131"/>
      <w:bookmarkStart w:id="5042" w:name="_Toc138323693"/>
      <w:bookmarkStart w:id="5043" w:name="_Toc139374831"/>
      <w:r>
        <w:rPr>
          <w:lang w:eastAsia="zh-CN"/>
        </w:rPr>
        <w:t>12.6.1.4.2</w:t>
      </w:r>
      <w:r>
        <w:rPr>
          <w:lang w:eastAsia="zh-CN"/>
        </w:rPr>
        <w:tab/>
      </w:r>
      <w:r>
        <w:t>Structured</w:t>
      </w:r>
      <w:r>
        <w:rPr>
          <w:lang w:eastAsia="zh-CN"/>
        </w:rPr>
        <w:t xml:space="preserve"> </w:t>
      </w:r>
      <w:r>
        <w:t>data types</w:t>
      </w:r>
      <w:bookmarkEnd w:id="5039"/>
      <w:bookmarkEnd w:id="5040"/>
      <w:bookmarkEnd w:id="5041"/>
      <w:bookmarkEnd w:id="5042"/>
      <w:bookmarkEnd w:id="5043"/>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4" w:name="_Toc51581299"/>
      <w:bookmarkStart w:id="5045" w:name="_Toc52356562"/>
      <w:bookmarkStart w:id="5046" w:name="_Toc55228132"/>
      <w:bookmarkStart w:id="5047" w:name="_Toc138323694"/>
      <w:bookmarkStart w:id="5048" w:name="_Toc139374832"/>
      <w:r>
        <w:rPr>
          <w:lang w:eastAsia="zh-CN"/>
        </w:rPr>
        <w:t>12.6.1.4.3</w:t>
      </w:r>
      <w:r>
        <w:rPr>
          <w:lang w:eastAsia="zh-CN"/>
        </w:rPr>
        <w:tab/>
      </w:r>
      <w:bookmarkEnd w:id="5044"/>
      <w:bookmarkEnd w:id="5045"/>
      <w:bookmarkEnd w:id="5046"/>
      <w:r>
        <w:t>Void</w:t>
      </w:r>
      <w:bookmarkEnd w:id="5047"/>
      <w:bookmarkEnd w:id="5048"/>
    </w:p>
    <w:p w14:paraId="28BE4318" w14:textId="77777777" w:rsidR="00623B86" w:rsidRDefault="00623B86" w:rsidP="00623B86"/>
    <w:p w14:paraId="2620C823" w14:textId="77777777" w:rsidR="00623B86" w:rsidRDefault="00623B86" w:rsidP="00623B86">
      <w:pPr>
        <w:pStyle w:val="Heading5"/>
      </w:pPr>
      <w:bookmarkStart w:id="5049" w:name="_Toc51581300"/>
      <w:bookmarkStart w:id="5050" w:name="_Toc52356563"/>
      <w:bookmarkStart w:id="5051" w:name="_Toc55228133"/>
      <w:bookmarkStart w:id="5052" w:name="_Toc138323695"/>
      <w:bookmarkStart w:id="5053" w:name="_Toc139374833"/>
      <w:r>
        <w:rPr>
          <w:lang w:eastAsia="zh-CN"/>
        </w:rPr>
        <w:t>12.6.1.4.4</w:t>
      </w:r>
      <w:r>
        <w:rPr>
          <w:lang w:eastAsia="zh-CN"/>
        </w:rPr>
        <w:tab/>
      </w:r>
      <w:bookmarkEnd w:id="5049"/>
      <w:bookmarkEnd w:id="5050"/>
      <w:bookmarkEnd w:id="5051"/>
      <w:r>
        <w:t>Void</w:t>
      </w:r>
      <w:bookmarkEnd w:id="5052"/>
      <w:bookmarkEnd w:id="5053"/>
    </w:p>
    <w:p w14:paraId="52AAA714" w14:textId="77777777" w:rsidR="00623B86" w:rsidRDefault="00623B86" w:rsidP="00623B86"/>
    <w:p w14:paraId="77D8853A" w14:textId="77777777" w:rsidR="00623B86" w:rsidRDefault="00623B86" w:rsidP="00623B86">
      <w:pPr>
        <w:pStyle w:val="Heading5"/>
      </w:pPr>
      <w:bookmarkStart w:id="5054" w:name="_Toc51581307"/>
      <w:bookmarkStart w:id="5055" w:name="_Toc52356570"/>
      <w:bookmarkStart w:id="5056" w:name="_Toc55228140"/>
      <w:bookmarkStart w:id="5057" w:name="_Toc138323696"/>
      <w:bookmarkStart w:id="5058" w:name="_Toc139374834"/>
      <w:r>
        <w:rPr>
          <w:lang w:eastAsia="zh-CN"/>
        </w:rPr>
        <w:t>12.6.1.4.5</w:t>
      </w:r>
      <w:r>
        <w:rPr>
          <w:lang w:eastAsia="zh-CN"/>
        </w:rPr>
        <w:tab/>
      </w:r>
      <w:bookmarkEnd w:id="5054"/>
      <w:bookmarkEnd w:id="5055"/>
      <w:bookmarkEnd w:id="5056"/>
      <w:r>
        <w:t>Void</w:t>
      </w:r>
      <w:bookmarkEnd w:id="5057"/>
      <w:bookmarkEnd w:id="5058"/>
    </w:p>
    <w:p w14:paraId="487BEF8A" w14:textId="77777777" w:rsidR="00623B86" w:rsidRDefault="00623B86" w:rsidP="00623B86"/>
    <w:p w14:paraId="55A16982" w14:textId="77777777" w:rsidR="00623B86" w:rsidRDefault="00623B86" w:rsidP="00623B86">
      <w:pPr>
        <w:pStyle w:val="Heading5"/>
      </w:pPr>
      <w:bookmarkStart w:id="5059" w:name="_Toc51581309"/>
      <w:bookmarkStart w:id="5060" w:name="_Toc52356572"/>
      <w:bookmarkStart w:id="5061" w:name="_Toc55228142"/>
      <w:bookmarkStart w:id="5062" w:name="_Toc138323697"/>
      <w:bookmarkStart w:id="5063" w:name="_Toc139374835"/>
      <w:r>
        <w:rPr>
          <w:lang w:eastAsia="zh-CN"/>
        </w:rPr>
        <w:t>12.6.1.4.6</w:t>
      </w:r>
      <w:r>
        <w:rPr>
          <w:lang w:eastAsia="zh-CN"/>
        </w:rPr>
        <w:tab/>
      </w:r>
      <w:r>
        <w:t>Simple data types and enumerations</w:t>
      </w:r>
      <w:bookmarkEnd w:id="5059"/>
      <w:bookmarkEnd w:id="5060"/>
      <w:bookmarkEnd w:id="5061"/>
      <w:bookmarkEnd w:id="5062"/>
      <w:bookmarkEnd w:id="5063"/>
    </w:p>
    <w:p w14:paraId="2C597B0B" w14:textId="77777777" w:rsidR="00623B86" w:rsidRDefault="00623B86" w:rsidP="00623B86">
      <w:pPr>
        <w:pStyle w:val="H6"/>
        <w:rPr>
          <w:lang w:eastAsia="zh-CN"/>
        </w:rPr>
      </w:pPr>
      <w:bookmarkStart w:id="5064" w:name="_Toc51581310"/>
      <w:bookmarkStart w:id="5065" w:name="_Toc52356573"/>
      <w:bookmarkStart w:id="5066" w:name="_Toc55228143"/>
      <w:r>
        <w:rPr>
          <w:lang w:eastAsia="zh-CN"/>
        </w:rPr>
        <w:t>12.6.1.4.6.1</w:t>
      </w:r>
      <w:r>
        <w:rPr>
          <w:lang w:eastAsia="zh-CN"/>
        </w:rPr>
        <w:tab/>
      </w:r>
      <w:r>
        <w:t>General</w:t>
      </w:r>
      <w:bookmarkEnd w:id="5064"/>
      <w:bookmarkEnd w:id="5065"/>
      <w:bookmarkEnd w:id="5066"/>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7" w:name="_Toc51581311"/>
      <w:bookmarkStart w:id="5068" w:name="_Toc52356574"/>
      <w:bookmarkStart w:id="5069" w:name="_Toc55228144"/>
      <w:r>
        <w:rPr>
          <w:lang w:eastAsia="zh-CN"/>
        </w:rPr>
        <w:t>12.6.1.4.6.2</w:t>
      </w:r>
      <w:r>
        <w:rPr>
          <w:lang w:eastAsia="zh-CN"/>
        </w:rPr>
        <w:tab/>
        <w:t>Simple data types</w:t>
      </w:r>
      <w:bookmarkEnd w:id="5067"/>
      <w:bookmarkEnd w:id="5068"/>
      <w:bookmarkEnd w:id="5069"/>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70" w:name="_Toc51581312"/>
      <w:bookmarkStart w:id="5071" w:name="_Toc52356575"/>
      <w:bookmarkStart w:id="5072"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70"/>
      <w:bookmarkEnd w:id="5071"/>
      <w:bookmarkEnd w:id="5072"/>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73" w:name="_Toc51581313"/>
      <w:bookmarkStart w:id="5074" w:name="_Toc52356576"/>
      <w:bookmarkStart w:id="5075" w:name="_Toc55228146"/>
      <w:r>
        <w:rPr>
          <w:lang w:eastAsia="zh-CN"/>
        </w:rPr>
        <w:t>12.6.1.4.6.4</w:t>
      </w:r>
      <w:r>
        <w:rPr>
          <w:lang w:eastAsia="zh-CN"/>
        </w:rPr>
        <w:tab/>
        <w:t>Enumeration FileNotificationType</w:t>
      </w:r>
      <w:bookmarkEnd w:id="5073"/>
      <w:bookmarkEnd w:id="5074"/>
      <w:bookmarkEnd w:id="5075"/>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6" w:name="_Toc20494851"/>
      <w:bookmarkStart w:id="5077" w:name="_Toc26975926"/>
      <w:bookmarkStart w:id="5078" w:name="_Toc35856812"/>
      <w:bookmarkStart w:id="5079" w:name="_Toc44001711"/>
      <w:bookmarkStart w:id="5080" w:name="_Toc51581314"/>
      <w:bookmarkStart w:id="5081" w:name="_Toc52356577"/>
      <w:bookmarkStart w:id="5082" w:name="_Toc55228147"/>
      <w:bookmarkStart w:id="5083" w:name="_Toc138323698"/>
      <w:bookmarkStart w:id="5084" w:name="_Toc139374836"/>
      <w:r w:rsidRPr="00215D3C">
        <w:t>Annex A (normative):</w:t>
      </w:r>
      <w:r w:rsidRPr="00215D3C">
        <w:br/>
      </w:r>
      <w:r w:rsidRPr="00215D3C">
        <w:rPr>
          <w:rFonts w:cs="Arial"/>
          <w:szCs w:val="36"/>
        </w:rPr>
        <w:t>OpenAPI specification</w:t>
      </w:r>
      <w:bookmarkEnd w:id="5076"/>
      <w:bookmarkEnd w:id="5077"/>
      <w:bookmarkEnd w:id="5078"/>
      <w:bookmarkEnd w:id="5079"/>
      <w:bookmarkEnd w:id="5080"/>
      <w:bookmarkEnd w:id="5081"/>
      <w:bookmarkEnd w:id="5082"/>
      <w:bookmarkEnd w:id="5083"/>
      <w:bookmarkEnd w:id="5084"/>
    </w:p>
    <w:p w14:paraId="4BF3A484" w14:textId="77777777" w:rsidR="00623B86" w:rsidRPr="00131C35" w:rsidRDefault="00623B86" w:rsidP="00623B86">
      <w:pPr>
        <w:pStyle w:val="Heading1"/>
      </w:pPr>
      <w:bookmarkStart w:id="5085" w:name="_Toc20494852"/>
      <w:bookmarkStart w:id="5086" w:name="_Toc26975927"/>
      <w:bookmarkStart w:id="5087" w:name="_Toc35856813"/>
      <w:bookmarkStart w:id="5088" w:name="_Toc44001712"/>
      <w:bookmarkStart w:id="5089" w:name="_Toc51581315"/>
      <w:bookmarkStart w:id="5090" w:name="_Toc52356578"/>
      <w:bookmarkStart w:id="5091" w:name="_Toc55228148"/>
      <w:bookmarkStart w:id="5092" w:name="_Toc138323699"/>
      <w:bookmarkStart w:id="5093" w:name="_Toc139374837"/>
      <w:r>
        <w:rPr>
          <w:lang w:eastAsia="de-DE"/>
        </w:rPr>
        <w:t>A.0</w:t>
      </w:r>
      <w:r>
        <w:rPr>
          <w:lang w:eastAsia="de-DE"/>
        </w:rPr>
        <w:tab/>
        <w:t>Introduction</w:t>
      </w:r>
      <w:bookmarkEnd w:id="5085"/>
      <w:bookmarkEnd w:id="5086"/>
      <w:bookmarkEnd w:id="5087"/>
      <w:bookmarkEnd w:id="5088"/>
      <w:bookmarkEnd w:id="5089"/>
      <w:bookmarkEnd w:id="5090"/>
      <w:bookmarkEnd w:id="5091"/>
      <w:bookmarkEnd w:id="5092"/>
      <w:bookmarkEnd w:id="5093"/>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4" w:name="_Toc20494853"/>
      <w:bookmarkStart w:id="5095" w:name="_Toc26975928"/>
      <w:bookmarkStart w:id="5096" w:name="_Toc35856814"/>
      <w:bookmarkStart w:id="5097" w:name="_Toc44001713"/>
      <w:bookmarkStart w:id="5098" w:name="_Toc51581316"/>
      <w:bookmarkStart w:id="5099" w:name="_Toc52356579"/>
      <w:bookmarkStart w:id="5100" w:name="_Toc55228149"/>
      <w:bookmarkStart w:id="5101" w:name="_Toc138323700"/>
      <w:bookmarkStart w:id="5102" w:name="_Toc139374838"/>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4"/>
      <w:bookmarkEnd w:id="5095"/>
      <w:bookmarkEnd w:id="5096"/>
      <w:bookmarkEnd w:id="5097"/>
      <w:bookmarkEnd w:id="5098"/>
      <w:bookmarkEnd w:id="5099"/>
      <w:bookmarkEnd w:id="5100"/>
      <w:bookmarkEnd w:id="5101"/>
      <w:bookmarkEnd w:id="5102"/>
    </w:p>
    <w:p w14:paraId="227C6E1A" w14:textId="77777777" w:rsidR="00623B86" w:rsidRDefault="00623B86" w:rsidP="00623B86">
      <w:pPr>
        <w:pStyle w:val="Heading2"/>
        <w:rPr>
          <w:lang w:eastAsia="de-DE"/>
        </w:rPr>
      </w:pPr>
      <w:bookmarkStart w:id="5103" w:name="_Toc35856815"/>
      <w:bookmarkStart w:id="5104" w:name="_Toc44001714"/>
      <w:bookmarkStart w:id="5105" w:name="_Toc51581317"/>
      <w:bookmarkStart w:id="5106" w:name="_Toc52356580"/>
      <w:bookmarkStart w:id="5107" w:name="_Toc55228150"/>
      <w:bookmarkStart w:id="5108" w:name="_Toc138323701"/>
      <w:bookmarkStart w:id="5109" w:name="_Toc139374839"/>
      <w:r>
        <w:rPr>
          <w:lang w:eastAsia="de-DE"/>
        </w:rPr>
        <w:t>A.1.0</w:t>
      </w:r>
      <w:r>
        <w:rPr>
          <w:lang w:eastAsia="de-DE"/>
        </w:rPr>
        <w:tab/>
        <w:t>Introduction</w:t>
      </w:r>
      <w:bookmarkEnd w:id="5103"/>
      <w:bookmarkEnd w:id="5104"/>
      <w:bookmarkEnd w:id="5105"/>
      <w:bookmarkEnd w:id="5106"/>
      <w:bookmarkEnd w:id="5107"/>
      <w:bookmarkEnd w:id="5108"/>
      <w:bookmarkEnd w:id="5109"/>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1474505D" w14:textId="77777777" w:rsidR="00623B86" w:rsidRPr="000826DD" w:rsidRDefault="00623B86" w:rsidP="00623B86">
      <w:pPr>
        <w:pStyle w:val="Heading2"/>
        <w:rPr>
          <w:lang w:eastAsia="de-DE"/>
        </w:rPr>
      </w:pPr>
      <w:bookmarkStart w:id="5110" w:name="_Toc26975929"/>
      <w:bookmarkStart w:id="5111" w:name="_Toc35856816"/>
      <w:bookmarkStart w:id="5112" w:name="_Toc44001715"/>
      <w:bookmarkStart w:id="5113" w:name="_Toc51581318"/>
      <w:bookmarkStart w:id="5114" w:name="_Toc52356581"/>
      <w:bookmarkStart w:id="5115" w:name="_Toc55228151"/>
      <w:bookmarkStart w:id="5116" w:name="_Toc138323702"/>
      <w:bookmarkStart w:id="5117" w:name="_Toc139374840"/>
      <w:r>
        <w:t>A.1.1</w:t>
      </w:r>
      <w:r>
        <w:tab/>
      </w:r>
      <w:r>
        <w:rPr>
          <w:lang w:eastAsia="de-DE"/>
        </w:rPr>
        <w:t>OpenAPI document "</w:t>
      </w:r>
      <w:r w:rsidRPr="00BF35D2">
        <w:rPr>
          <w:lang w:eastAsia="de-DE"/>
        </w:rPr>
        <w:t>TS28532_P</w:t>
      </w:r>
      <w:r>
        <w:rPr>
          <w:lang w:eastAsia="de-DE"/>
        </w:rPr>
        <w:t>rovMnS.yaml"</w:t>
      </w:r>
      <w:bookmarkEnd w:id="5110"/>
      <w:bookmarkEnd w:id="5111"/>
      <w:bookmarkEnd w:id="5112"/>
      <w:bookmarkEnd w:id="5113"/>
      <w:bookmarkEnd w:id="5114"/>
      <w:bookmarkEnd w:id="5115"/>
      <w:bookmarkEnd w:id="5116"/>
      <w:bookmarkEnd w:id="5117"/>
    </w:p>
    <w:p w14:paraId="3782D543" w14:textId="77777777" w:rsidR="001B2483" w:rsidRDefault="001B2483" w:rsidP="001B2483">
      <w:pPr>
        <w:pStyle w:val="PL"/>
      </w:pPr>
      <w:r>
        <w:t>openapi: 3.0.1</w:t>
      </w:r>
    </w:p>
    <w:p w14:paraId="313C4135" w14:textId="77777777" w:rsidR="001B2483" w:rsidRDefault="001B2483" w:rsidP="001B2483">
      <w:pPr>
        <w:pStyle w:val="PL"/>
      </w:pPr>
      <w:r>
        <w:t>info:</w:t>
      </w:r>
    </w:p>
    <w:p w14:paraId="6F9E6E3C" w14:textId="77777777" w:rsidR="001B2483" w:rsidRDefault="001B2483" w:rsidP="001B2483">
      <w:pPr>
        <w:pStyle w:val="PL"/>
      </w:pPr>
      <w:r>
        <w:t xml:space="preserve">  title: Provisioning MnS</w:t>
      </w:r>
    </w:p>
    <w:p w14:paraId="2BF7E7CA" w14:textId="77777777" w:rsidR="001B2483" w:rsidRDefault="001B2483" w:rsidP="001B2483">
      <w:pPr>
        <w:pStyle w:val="PL"/>
      </w:pPr>
      <w:r>
        <w:t xml:space="preserve">  version: 17.5.0</w:t>
      </w:r>
    </w:p>
    <w:p w14:paraId="6083EAC0" w14:textId="77777777" w:rsidR="001B2483" w:rsidRDefault="001B2483" w:rsidP="001B2483">
      <w:pPr>
        <w:pStyle w:val="PL"/>
      </w:pPr>
      <w:r>
        <w:t xml:space="preserve">  description: &gt;-</w:t>
      </w:r>
    </w:p>
    <w:p w14:paraId="3FD1B4B2" w14:textId="77777777" w:rsidR="001B2483" w:rsidRDefault="001B2483" w:rsidP="001B2483">
      <w:pPr>
        <w:pStyle w:val="PL"/>
      </w:pPr>
      <w:r>
        <w:t xml:space="preserve">    OAS 3.0.1 definition of the Provisioning MnS</w:t>
      </w:r>
    </w:p>
    <w:p w14:paraId="6B0DEE8C" w14:textId="77777777" w:rsidR="001B2483" w:rsidRDefault="001B2483" w:rsidP="001B2483">
      <w:pPr>
        <w:pStyle w:val="PL"/>
      </w:pPr>
      <w:r>
        <w:t xml:space="preserve">    © 2023, 3GPP Organizational Partners (ARIB, ATIS, CCSA, ETSI, TSDSI, TTA, TTC).</w:t>
      </w:r>
    </w:p>
    <w:p w14:paraId="1085618E" w14:textId="77777777" w:rsidR="001B2483" w:rsidRDefault="001B2483" w:rsidP="001B2483">
      <w:pPr>
        <w:pStyle w:val="PL"/>
      </w:pPr>
      <w:r>
        <w:t xml:space="preserve">    All rights reserved.</w:t>
      </w:r>
    </w:p>
    <w:p w14:paraId="67FC3F41" w14:textId="77777777" w:rsidR="001B2483" w:rsidRDefault="001B2483" w:rsidP="001B2483">
      <w:pPr>
        <w:pStyle w:val="PL"/>
      </w:pPr>
      <w:r>
        <w:t>externalDocs:</w:t>
      </w:r>
    </w:p>
    <w:p w14:paraId="53138311" w14:textId="77777777" w:rsidR="001B2483" w:rsidRDefault="001B2483" w:rsidP="001B2483">
      <w:pPr>
        <w:pStyle w:val="PL"/>
      </w:pPr>
      <w:r>
        <w:t xml:space="preserve">  description: 3GPP TS 28.532; Generic management services</w:t>
      </w:r>
    </w:p>
    <w:p w14:paraId="2E9816F1" w14:textId="77777777" w:rsidR="001B2483" w:rsidRDefault="001B2483" w:rsidP="001B2483">
      <w:pPr>
        <w:pStyle w:val="PL"/>
      </w:pPr>
      <w:r>
        <w:t xml:space="preserve">  url: http://www.3gpp.org/ftp/Specs/archive/28_series/28.532/</w:t>
      </w:r>
    </w:p>
    <w:p w14:paraId="1BB4E761" w14:textId="77777777" w:rsidR="001B2483" w:rsidRDefault="001B2483" w:rsidP="001B2483">
      <w:pPr>
        <w:pStyle w:val="PL"/>
      </w:pPr>
      <w:r>
        <w:t>servers:</w:t>
      </w:r>
    </w:p>
    <w:p w14:paraId="061D4730" w14:textId="77777777" w:rsidR="001B2483" w:rsidRDefault="001B2483" w:rsidP="001B2483">
      <w:pPr>
        <w:pStyle w:val="PL"/>
      </w:pPr>
      <w:r>
        <w:t xml:space="preserve">  - url: '{MnSRoot}/ProvMnS/{MnSVersion}/{URI-LDN-first-part}'</w:t>
      </w:r>
    </w:p>
    <w:p w14:paraId="2C40B2D6" w14:textId="77777777" w:rsidR="001B2483" w:rsidRDefault="001B2483" w:rsidP="001B2483">
      <w:pPr>
        <w:pStyle w:val="PL"/>
      </w:pPr>
      <w:r>
        <w:t xml:space="preserve">    variables:</w:t>
      </w:r>
    </w:p>
    <w:p w14:paraId="491990A3" w14:textId="77777777" w:rsidR="001B2483" w:rsidRDefault="001B2483" w:rsidP="001B2483">
      <w:pPr>
        <w:pStyle w:val="PL"/>
      </w:pPr>
      <w:r>
        <w:t xml:space="preserve">      MnSRoot:</w:t>
      </w:r>
    </w:p>
    <w:p w14:paraId="74CE8F55" w14:textId="77777777" w:rsidR="001B2483" w:rsidRDefault="001B2483" w:rsidP="001B2483">
      <w:pPr>
        <w:pStyle w:val="PL"/>
      </w:pPr>
      <w:r>
        <w:t xml:space="preserve">        description: See clause 4.4.2 of TS 32.158</w:t>
      </w:r>
    </w:p>
    <w:p w14:paraId="335DB314" w14:textId="77777777" w:rsidR="001B2483" w:rsidRDefault="001B2483" w:rsidP="001B2483">
      <w:pPr>
        <w:pStyle w:val="PL"/>
      </w:pPr>
      <w:r>
        <w:t xml:space="preserve">        default: http://example.com/3GPPManagement</w:t>
      </w:r>
    </w:p>
    <w:p w14:paraId="2CABE234" w14:textId="77777777" w:rsidR="001B2483" w:rsidRDefault="001B2483" w:rsidP="001B2483">
      <w:pPr>
        <w:pStyle w:val="PL"/>
      </w:pPr>
      <w:r>
        <w:t xml:space="preserve">      MnSVersion:</w:t>
      </w:r>
    </w:p>
    <w:p w14:paraId="5911B9DC" w14:textId="77777777" w:rsidR="001B2483" w:rsidRDefault="001B2483" w:rsidP="001B2483">
      <w:pPr>
        <w:pStyle w:val="PL"/>
      </w:pPr>
      <w:r>
        <w:t xml:space="preserve">        description: Version number of the OpenAPI definition</w:t>
      </w:r>
    </w:p>
    <w:p w14:paraId="18140604" w14:textId="77777777" w:rsidR="001B2483" w:rsidRDefault="001B2483" w:rsidP="001B2483">
      <w:pPr>
        <w:pStyle w:val="PL"/>
      </w:pPr>
      <w:r>
        <w:t xml:space="preserve">        default: XXX</w:t>
      </w:r>
    </w:p>
    <w:p w14:paraId="533779CE" w14:textId="77777777" w:rsidR="001B2483" w:rsidRDefault="001B2483" w:rsidP="001B2483">
      <w:pPr>
        <w:pStyle w:val="PL"/>
      </w:pPr>
      <w:r>
        <w:t xml:space="preserve">      URI-LDN-first-part:</w:t>
      </w:r>
    </w:p>
    <w:p w14:paraId="1248B013" w14:textId="77777777" w:rsidR="001B2483" w:rsidRDefault="001B2483" w:rsidP="001B2483">
      <w:pPr>
        <w:pStyle w:val="PL"/>
      </w:pPr>
      <w:r>
        <w:t xml:space="preserve">        description: See clause 4.4.2 of TS 32.158</w:t>
      </w:r>
    </w:p>
    <w:p w14:paraId="09979362" w14:textId="77777777" w:rsidR="001B2483" w:rsidRDefault="001B2483" w:rsidP="001B2483">
      <w:pPr>
        <w:pStyle w:val="PL"/>
      </w:pPr>
      <w:r>
        <w:t xml:space="preserve">        default: ''</w:t>
      </w:r>
    </w:p>
    <w:p w14:paraId="16FDDF36" w14:textId="77777777" w:rsidR="001B2483" w:rsidRDefault="001B2483" w:rsidP="001B2483">
      <w:pPr>
        <w:pStyle w:val="PL"/>
      </w:pPr>
      <w:r>
        <w:t>paths:</w:t>
      </w:r>
    </w:p>
    <w:p w14:paraId="2468CE78" w14:textId="77777777" w:rsidR="001B2483" w:rsidRDefault="001B2483" w:rsidP="001B2483">
      <w:pPr>
        <w:pStyle w:val="PL"/>
      </w:pPr>
      <w:r>
        <w:t xml:space="preserve">  '/{className}={id}':</w:t>
      </w:r>
    </w:p>
    <w:p w14:paraId="63C59FBE" w14:textId="77777777" w:rsidR="001B2483" w:rsidRDefault="001B2483" w:rsidP="001B2483">
      <w:pPr>
        <w:pStyle w:val="PL"/>
      </w:pPr>
      <w:r>
        <w:t xml:space="preserve">    parameters:</w:t>
      </w:r>
    </w:p>
    <w:p w14:paraId="2F8E272C" w14:textId="77777777" w:rsidR="001B2483" w:rsidRDefault="001B2483" w:rsidP="001B2483">
      <w:pPr>
        <w:pStyle w:val="PL"/>
      </w:pPr>
      <w:r>
        <w:t xml:space="preserve">      - name: className</w:t>
      </w:r>
    </w:p>
    <w:p w14:paraId="7B819314" w14:textId="77777777" w:rsidR="001B2483" w:rsidRDefault="001B2483" w:rsidP="001B2483">
      <w:pPr>
        <w:pStyle w:val="PL"/>
      </w:pPr>
      <w:r>
        <w:t xml:space="preserve">        in: path</w:t>
      </w:r>
    </w:p>
    <w:p w14:paraId="34F46D23" w14:textId="77777777" w:rsidR="001B2483" w:rsidRDefault="001B2483" w:rsidP="001B2483">
      <w:pPr>
        <w:pStyle w:val="PL"/>
      </w:pPr>
      <w:r>
        <w:t xml:space="preserve">        required: true</w:t>
      </w:r>
    </w:p>
    <w:p w14:paraId="200BAFC2" w14:textId="77777777" w:rsidR="001B2483" w:rsidRDefault="001B2483" w:rsidP="001B2483">
      <w:pPr>
        <w:pStyle w:val="PL"/>
      </w:pPr>
      <w:r>
        <w:t xml:space="preserve">        schema:</w:t>
      </w:r>
    </w:p>
    <w:p w14:paraId="7B62695C" w14:textId="77777777" w:rsidR="001B2483" w:rsidRDefault="001B2483" w:rsidP="001B2483">
      <w:pPr>
        <w:pStyle w:val="PL"/>
      </w:pPr>
      <w:r>
        <w:t xml:space="preserve">          type: string</w:t>
      </w:r>
    </w:p>
    <w:p w14:paraId="0970DDFE" w14:textId="77777777" w:rsidR="001B2483" w:rsidRDefault="001B2483" w:rsidP="001B2483">
      <w:pPr>
        <w:pStyle w:val="PL"/>
      </w:pPr>
      <w:r>
        <w:t xml:space="preserve">      - name: id</w:t>
      </w:r>
    </w:p>
    <w:p w14:paraId="4A011E95" w14:textId="77777777" w:rsidR="001B2483" w:rsidRDefault="001B2483" w:rsidP="001B2483">
      <w:pPr>
        <w:pStyle w:val="PL"/>
      </w:pPr>
      <w:r>
        <w:t xml:space="preserve">        in: path</w:t>
      </w:r>
    </w:p>
    <w:p w14:paraId="27FF14A5" w14:textId="77777777" w:rsidR="001B2483" w:rsidRDefault="001B2483" w:rsidP="001B2483">
      <w:pPr>
        <w:pStyle w:val="PL"/>
      </w:pPr>
      <w:r>
        <w:t xml:space="preserve">        required: true</w:t>
      </w:r>
    </w:p>
    <w:p w14:paraId="7FC7C199" w14:textId="77777777" w:rsidR="001B2483" w:rsidRDefault="001B2483" w:rsidP="001B2483">
      <w:pPr>
        <w:pStyle w:val="PL"/>
      </w:pPr>
      <w:r>
        <w:t xml:space="preserve">        schema:</w:t>
      </w:r>
    </w:p>
    <w:p w14:paraId="2D5B0B9C" w14:textId="77777777" w:rsidR="001B2483" w:rsidRDefault="001B2483" w:rsidP="001B2483">
      <w:pPr>
        <w:pStyle w:val="PL"/>
      </w:pPr>
      <w:r>
        <w:t xml:space="preserve">          type: string</w:t>
      </w:r>
    </w:p>
    <w:p w14:paraId="18D9316C" w14:textId="77777777" w:rsidR="001B2483" w:rsidRDefault="001B2483" w:rsidP="001B2483">
      <w:pPr>
        <w:pStyle w:val="PL"/>
      </w:pPr>
      <w:r>
        <w:t xml:space="preserve">    put:</w:t>
      </w:r>
    </w:p>
    <w:p w14:paraId="5F49B63A" w14:textId="77777777" w:rsidR="001B2483" w:rsidRDefault="001B2483" w:rsidP="001B2483">
      <w:pPr>
        <w:pStyle w:val="PL"/>
      </w:pPr>
      <w:r>
        <w:t xml:space="preserve">      summary: Replaces a complete single resource or creates it if it does not exist</w:t>
      </w:r>
    </w:p>
    <w:p w14:paraId="29E0BF8A" w14:textId="77777777" w:rsidR="001B2483" w:rsidRDefault="001B2483" w:rsidP="001B2483">
      <w:pPr>
        <w:pStyle w:val="PL"/>
      </w:pPr>
      <w:r>
        <w:t xml:space="preserve">      description: &gt;-</w:t>
      </w:r>
    </w:p>
    <w:p w14:paraId="2E20DD43" w14:textId="77777777" w:rsidR="001B2483" w:rsidRDefault="001B2483" w:rsidP="001B2483">
      <w:pPr>
        <w:pStyle w:val="PL"/>
      </w:pPr>
      <w:r>
        <w:t xml:space="preserve">        With HTTP PUT a complete resource is replaced or created if it does not</w:t>
      </w:r>
    </w:p>
    <w:p w14:paraId="3DD51BCC" w14:textId="77777777" w:rsidR="001B2483" w:rsidRDefault="001B2483" w:rsidP="001B2483">
      <w:pPr>
        <w:pStyle w:val="PL"/>
      </w:pPr>
      <w:r>
        <w:t xml:space="preserve">        exist. The target resource is identified by the target URI.</w:t>
      </w:r>
    </w:p>
    <w:p w14:paraId="33982D63" w14:textId="77777777" w:rsidR="001B2483" w:rsidRDefault="001B2483" w:rsidP="001B2483">
      <w:pPr>
        <w:pStyle w:val="PL"/>
      </w:pPr>
      <w:r>
        <w:t xml:space="preserve">      requestBody:</w:t>
      </w:r>
    </w:p>
    <w:p w14:paraId="7012055B" w14:textId="77777777" w:rsidR="001B2483" w:rsidRDefault="001B2483" w:rsidP="001B2483">
      <w:pPr>
        <w:pStyle w:val="PL"/>
      </w:pPr>
      <w:r>
        <w:t xml:space="preserve">        required: true</w:t>
      </w:r>
    </w:p>
    <w:p w14:paraId="7E645E74" w14:textId="77777777" w:rsidR="001B2483" w:rsidRDefault="001B2483" w:rsidP="001B2483">
      <w:pPr>
        <w:pStyle w:val="PL"/>
      </w:pPr>
      <w:r>
        <w:t xml:space="preserve">        content:</w:t>
      </w:r>
    </w:p>
    <w:p w14:paraId="6B8885A5" w14:textId="77777777" w:rsidR="001B2483" w:rsidRDefault="001B2483" w:rsidP="001B2483">
      <w:pPr>
        <w:pStyle w:val="PL"/>
      </w:pPr>
      <w:r>
        <w:t xml:space="preserve">          application/json:</w:t>
      </w:r>
    </w:p>
    <w:p w14:paraId="6F7BEE5E" w14:textId="77777777" w:rsidR="001B2483" w:rsidRDefault="001B2483" w:rsidP="001B2483">
      <w:pPr>
        <w:pStyle w:val="PL"/>
      </w:pPr>
      <w:r>
        <w:t xml:space="preserve">            schema:</w:t>
      </w:r>
    </w:p>
    <w:p w14:paraId="00748DDB" w14:textId="77777777" w:rsidR="001B2483" w:rsidRDefault="001B2483" w:rsidP="001B2483">
      <w:pPr>
        <w:pStyle w:val="PL"/>
      </w:pPr>
      <w:r>
        <w:t xml:space="preserve">              $ref: '#/components/schemas/Resource'</w:t>
      </w:r>
    </w:p>
    <w:p w14:paraId="1272A7DC" w14:textId="77777777" w:rsidR="001B2483" w:rsidRDefault="001B2483" w:rsidP="001B2483">
      <w:pPr>
        <w:pStyle w:val="PL"/>
      </w:pPr>
      <w:r>
        <w:t xml:space="preserve">      responses:</w:t>
      </w:r>
    </w:p>
    <w:p w14:paraId="539E5739" w14:textId="77777777" w:rsidR="001B2483" w:rsidRDefault="001B2483" w:rsidP="001B2483">
      <w:pPr>
        <w:pStyle w:val="PL"/>
      </w:pPr>
      <w:r>
        <w:t xml:space="preserve">        '200':</w:t>
      </w:r>
    </w:p>
    <w:p w14:paraId="7C8502CD" w14:textId="77777777" w:rsidR="001B2483" w:rsidRDefault="001B2483" w:rsidP="001B2483">
      <w:pPr>
        <w:pStyle w:val="PL"/>
      </w:pPr>
      <w:r>
        <w:t xml:space="preserve">          description: &gt;-</w:t>
      </w:r>
    </w:p>
    <w:p w14:paraId="15C979F2" w14:textId="77777777" w:rsidR="001B2483" w:rsidRDefault="001B2483" w:rsidP="001B2483">
      <w:pPr>
        <w:pStyle w:val="PL"/>
      </w:pPr>
      <w:r>
        <w:t xml:space="preserve">            Success case ("200 OK").</w:t>
      </w:r>
    </w:p>
    <w:p w14:paraId="6D57FBF9" w14:textId="77777777" w:rsidR="001B2483" w:rsidRDefault="001B2483" w:rsidP="001B2483">
      <w:pPr>
        <w:pStyle w:val="PL"/>
      </w:pPr>
      <w:r>
        <w:t xml:space="preserve">            This status code shall be returned when the resource is replaced, and</w:t>
      </w:r>
    </w:p>
    <w:p w14:paraId="636A6F19" w14:textId="77777777" w:rsidR="001B2483" w:rsidRDefault="001B2483" w:rsidP="001B2483">
      <w:pPr>
        <w:pStyle w:val="PL"/>
      </w:pPr>
      <w:r>
        <w:t xml:space="preserve">            when the replaced resource representation is not identical to the resource</w:t>
      </w:r>
    </w:p>
    <w:p w14:paraId="053504CD" w14:textId="77777777" w:rsidR="001B2483" w:rsidRDefault="001B2483" w:rsidP="001B2483">
      <w:pPr>
        <w:pStyle w:val="PL"/>
      </w:pPr>
      <w:r>
        <w:t xml:space="preserve">            representation in the request.</w:t>
      </w:r>
    </w:p>
    <w:p w14:paraId="5E05E378" w14:textId="77777777" w:rsidR="001B2483" w:rsidRDefault="001B2483" w:rsidP="001B2483">
      <w:pPr>
        <w:pStyle w:val="PL"/>
      </w:pPr>
      <w:r>
        <w:t xml:space="preserve">            This status code may be returned when the resource is updated and when the</w:t>
      </w:r>
    </w:p>
    <w:p w14:paraId="22F458DF" w14:textId="77777777" w:rsidR="001B2483" w:rsidRDefault="001B2483" w:rsidP="001B2483">
      <w:pPr>
        <w:pStyle w:val="PL"/>
      </w:pPr>
      <w:r>
        <w:t xml:space="preserve">            updated resource representation is identical to the resource representation</w:t>
      </w:r>
    </w:p>
    <w:p w14:paraId="13023A88" w14:textId="77777777" w:rsidR="001B2483" w:rsidRDefault="001B2483" w:rsidP="001B2483">
      <w:pPr>
        <w:pStyle w:val="PL"/>
      </w:pPr>
      <w:r>
        <w:t xml:space="preserve">            in the request.</w:t>
      </w:r>
    </w:p>
    <w:p w14:paraId="578C2CE0" w14:textId="77777777" w:rsidR="001B2483" w:rsidRDefault="001B2483" w:rsidP="001B2483">
      <w:pPr>
        <w:pStyle w:val="PL"/>
      </w:pPr>
      <w:r>
        <w:t xml:space="preserve">            The representation of the updated resource is returned in the response</w:t>
      </w:r>
    </w:p>
    <w:p w14:paraId="37A2736E" w14:textId="77777777" w:rsidR="001B2483" w:rsidRDefault="001B2483" w:rsidP="001B2483">
      <w:pPr>
        <w:pStyle w:val="PL"/>
      </w:pPr>
      <w:r>
        <w:t xml:space="preserve">            message body.</w:t>
      </w:r>
    </w:p>
    <w:p w14:paraId="6E330592" w14:textId="77777777" w:rsidR="001B2483" w:rsidRDefault="001B2483" w:rsidP="001B2483">
      <w:pPr>
        <w:pStyle w:val="PL"/>
      </w:pPr>
      <w:r>
        <w:t xml:space="preserve">          content:</w:t>
      </w:r>
    </w:p>
    <w:p w14:paraId="36699E3D" w14:textId="77777777" w:rsidR="001B2483" w:rsidRDefault="001B2483" w:rsidP="001B2483">
      <w:pPr>
        <w:pStyle w:val="PL"/>
      </w:pPr>
      <w:r>
        <w:t xml:space="preserve">            application/json:</w:t>
      </w:r>
    </w:p>
    <w:p w14:paraId="0CE848BB" w14:textId="77777777" w:rsidR="001B2483" w:rsidRDefault="001B2483" w:rsidP="001B2483">
      <w:pPr>
        <w:pStyle w:val="PL"/>
      </w:pPr>
      <w:r>
        <w:t xml:space="preserve">              schema:</w:t>
      </w:r>
    </w:p>
    <w:p w14:paraId="463AD4BF" w14:textId="77777777" w:rsidR="001B2483" w:rsidRDefault="001B2483" w:rsidP="001B2483">
      <w:pPr>
        <w:pStyle w:val="PL"/>
      </w:pPr>
      <w:r>
        <w:t xml:space="preserve">                $ref: '#/components/schemas/Resource'</w:t>
      </w:r>
    </w:p>
    <w:p w14:paraId="5A0080AC" w14:textId="77777777" w:rsidR="001B2483" w:rsidRDefault="001B2483" w:rsidP="001B2483">
      <w:pPr>
        <w:pStyle w:val="PL"/>
      </w:pPr>
      <w:r>
        <w:t xml:space="preserve">        '201':</w:t>
      </w:r>
    </w:p>
    <w:p w14:paraId="605525CB" w14:textId="77777777" w:rsidR="001B2483" w:rsidRDefault="001B2483" w:rsidP="001B2483">
      <w:pPr>
        <w:pStyle w:val="PL"/>
      </w:pPr>
      <w:r>
        <w:t xml:space="preserve">          description: &gt;-</w:t>
      </w:r>
    </w:p>
    <w:p w14:paraId="3D97B862" w14:textId="77777777" w:rsidR="001B2483" w:rsidRDefault="001B2483" w:rsidP="001B2483">
      <w:pPr>
        <w:pStyle w:val="PL"/>
      </w:pPr>
      <w:r>
        <w:t xml:space="preserve">            Success case ("201 Created").</w:t>
      </w:r>
    </w:p>
    <w:p w14:paraId="00896710" w14:textId="77777777" w:rsidR="001B2483" w:rsidRDefault="001B2483" w:rsidP="001B2483">
      <w:pPr>
        <w:pStyle w:val="PL"/>
      </w:pPr>
      <w:r>
        <w:t xml:space="preserve">            This status code shall be returned when the resource is created.</w:t>
      </w:r>
    </w:p>
    <w:p w14:paraId="32439406" w14:textId="77777777" w:rsidR="001B2483" w:rsidRDefault="001B2483" w:rsidP="001B2483">
      <w:pPr>
        <w:pStyle w:val="PL"/>
      </w:pPr>
      <w:r>
        <w:t xml:space="preserve">            The representation of the created resource is returned in the response</w:t>
      </w:r>
    </w:p>
    <w:p w14:paraId="65928165" w14:textId="77777777" w:rsidR="001B2483" w:rsidRDefault="001B2483" w:rsidP="001B2483">
      <w:pPr>
        <w:pStyle w:val="PL"/>
      </w:pPr>
      <w:r>
        <w:t xml:space="preserve">            message body.</w:t>
      </w:r>
    </w:p>
    <w:p w14:paraId="407AF584" w14:textId="77777777" w:rsidR="001B2483" w:rsidRDefault="001B2483" w:rsidP="001B2483">
      <w:pPr>
        <w:pStyle w:val="PL"/>
      </w:pPr>
      <w:r>
        <w:t xml:space="preserve">          content:</w:t>
      </w:r>
    </w:p>
    <w:p w14:paraId="4829A7D0" w14:textId="77777777" w:rsidR="001B2483" w:rsidRDefault="001B2483" w:rsidP="001B2483">
      <w:pPr>
        <w:pStyle w:val="PL"/>
      </w:pPr>
      <w:r>
        <w:t xml:space="preserve">            application/json:</w:t>
      </w:r>
    </w:p>
    <w:p w14:paraId="0117AEC2" w14:textId="77777777" w:rsidR="001B2483" w:rsidRDefault="001B2483" w:rsidP="001B2483">
      <w:pPr>
        <w:pStyle w:val="PL"/>
      </w:pPr>
      <w:r>
        <w:t xml:space="preserve">              schema:</w:t>
      </w:r>
    </w:p>
    <w:p w14:paraId="0497F3F0" w14:textId="77777777" w:rsidR="001B2483" w:rsidRDefault="001B2483" w:rsidP="001B2483">
      <w:pPr>
        <w:pStyle w:val="PL"/>
      </w:pPr>
      <w:r>
        <w:t xml:space="preserve">                $ref: '#/components/schemas/Resource'</w:t>
      </w:r>
    </w:p>
    <w:p w14:paraId="5475FF27" w14:textId="77777777" w:rsidR="001B2483" w:rsidRDefault="001B2483" w:rsidP="001B2483">
      <w:pPr>
        <w:pStyle w:val="PL"/>
      </w:pPr>
      <w:r>
        <w:t xml:space="preserve">        '204':</w:t>
      </w:r>
    </w:p>
    <w:p w14:paraId="4DCA4CA6" w14:textId="77777777" w:rsidR="001B2483" w:rsidRDefault="001B2483" w:rsidP="001B2483">
      <w:pPr>
        <w:pStyle w:val="PL"/>
      </w:pPr>
      <w:r>
        <w:t xml:space="preserve">          description: &gt;-</w:t>
      </w:r>
    </w:p>
    <w:p w14:paraId="64EB4FD9" w14:textId="77777777" w:rsidR="001B2483" w:rsidRDefault="001B2483" w:rsidP="001B2483">
      <w:pPr>
        <w:pStyle w:val="PL"/>
      </w:pPr>
      <w:r>
        <w:t xml:space="preserve">            Success case ("204 No Content").</w:t>
      </w:r>
    </w:p>
    <w:p w14:paraId="326325FA" w14:textId="77777777" w:rsidR="001B2483" w:rsidRDefault="001B2483" w:rsidP="001B2483">
      <w:pPr>
        <w:pStyle w:val="PL"/>
      </w:pPr>
      <w:r>
        <w:t xml:space="preserve">            This status code may be returned only when the replaced resource</w:t>
      </w:r>
    </w:p>
    <w:p w14:paraId="20B4C21C" w14:textId="77777777" w:rsidR="001B2483" w:rsidRDefault="001B2483" w:rsidP="001B2483">
      <w:pPr>
        <w:pStyle w:val="PL"/>
      </w:pPr>
      <w:r>
        <w:t xml:space="preserve">            representation is identical to the representation in the request.</w:t>
      </w:r>
    </w:p>
    <w:p w14:paraId="5187814A" w14:textId="77777777" w:rsidR="001B2483" w:rsidRDefault="001B2483" w:rsidP="001B2483">
      <w:pPr>
        <w:pStyle w:val="PL"/>
      </w:pPr>
      <w:r>
        <w:t xml:space="preserve">            The response has no message body.</w:t>
      </w:r>
    </w:p>
    <w:p w14:paraId="5677DAE8" w14:textId="77777777" w:rsidR="001B2483" w:rsidRDefault="001B2483" w:rsidP="001B2483">
      <w:pPr>
        <w:pStyle w:val="PL"/>
      </w:pPr>
      <w:r>
        <w:t xml:space="preserve">        default:</w:t>
      </w:r>
    </w:p>
    <w:p w14:paraId="4F15ED1E" w14:textId="77777777" w:rsidR="001B2483" w:rsidRDefault="001B2483" w:rsidP="001B2483">
      <w:pPr>
        <w:pStyle w:val="PL"/>
      </w:pPr>
      <w:r>
        <w:t xml:space="preserve">          description: Error case.</w:t>
      </w:r>
    </w:p>
    <w:p w14:paraId="173674E3" w14:textId="77777777" w:rsidR="001B2483" w:rsidRDefault="001B2483" w:rsidP="001B2483">
      <w:pPr>
        <w:pStyle w:val="PL"/>
      </w:pPr>
      <w:r>
        <w:t xml:space="preserve">          content:</w:t>
      </w:r>
    </w:p>
    <w:p w14:paraId="1F2EEBE7" w14:textId="77777777" w:rsidR="001B2483" w:rsidRDefault="001B2483" w:rsidP="001B2483">
      <w:pPr>
        <w:pStyle w:val="PL"/>
      </w:pPr>
      <w:r>
        <w:t xml:space="preserve">            application/json:</w:t>
      </w:r>
    </w:p>
    <w:p w14:paraId="661CC2AD" w14:textId="77777777" w:rsidR="001B2483" w:rsidRDefault="001B2483" w:rsidP="001B2483">
      <w:pPr>
        <w:pStyle w:val="PL"/>
      </w:pPr>
      <w:r>
        <w:t xml:space="preserve">              schema:</w:t>
      </w:r>
    </w:p>
    <w:p w14:paraId="786544CE" w14:textId="77777777" w:rsidR="001B2483" w:rsidRDefault="001B2483" w:rsidP="001B2483">
      <w:pPr>
        <w:pStyle w:val="PL"/>
      </w:pPr>
      <w:r>
        <w:t xml:space="preserve">                $ref: 'TS28623_ComDefs.yaml#/components/schemas/ErrorResponse'</w:t>
      </w:r>
    </w:p>
    <w:p w14:paraId="600D8A7F" w14:textId="77777777" w:rsidR="001B2483" w:rsidRDefault="001B2483" w:rsidP="001B2483">
      <w:pPr>
        <w:pStyle w:val="PL"/>
      </w:pPr>
      <w:r>
        <w:t xml:space="preserve">      callbacks:</w:t>
      </w:r>
    </w:p>
    <w:p w14:paraId="02870720" w14:textId="77777777" w:rsidR="001B2483" w:rsidRDefault="001B2483" w:rsidP="001B2483">
      <w:pPr>
        <w:pStyle w:val="PL"/>
      </w:pPr>
      <w:r>
        <w:t xml:space="preserve">        notifyMOICreation:</w:t>
      </w:r>
    </w:p>
    <w:p w14:paraId="11291A10" w14:textId="77777777" w:rsidR="001B2483" w:rsidRDefault="001B2483" w:rsidP="001B2483">
      <w:pPr>
        <w:pStyle w:val="PL"/>
      </w:pPr>
      <w:r>
        <w:t xml:space="preserve">          '{request.body#/notificationRecipientAddress}':</w:t>
      </w:r>
    </w:p>
    <w:p w14:paraId="70D99D92" w14:textId="77777777" w:rsidR="001B2483" w:rsidRDefault="001B2483" w:rsidP="001B2483">
      <w:pPr>
        <w:pStyle w:val="PL"/>
      </w:pPr>
      <w:r>
        <w:t xml:space="preserve">            post:</w:t>
      </w:r>
    </w:p>
    <w:p w14:paraId="677EDF00" w14:textId="77777777" w:rsidR="001B2483" w:rsidRDefault="001B2483" w:rsidP="001B2483">
      <w:pPr>
        <w:pStyle w:val="PL"/>
      </w:pPr>
      <w:r>
        <w:t xml:space="preserve">              requestBody:</w:t>
      </w:r>
    </w:p>
    <w:p w14:paraId="093DF1AC" w14:textId="77777777" w:rsidR="001B2483" w:rsidRDefault="001B2483" w:rsidP="001B2483">
      <w:pPr>
        <w:pStyle w:val="PL"/>
      </w:pPr>
      <w:r>
        <w:t xml:space="preserve">                required: true</w:t>
      </w:r>
    </w:p>
    <w:p w14:paraId="286D11D4" w14:textId="77777777" w:rsidR="001B2483" w:rsidRDefault="001B2483" w:rsidP="001B2483">
      <w:pPr>
        <w:pStyle w:val="PL"/>
      </w:pPr>
      <w:r>
        <w:t xml:space="preserve">                content:</w:t>
      </w:r>
    </w:p>
    <w:p w14:paraId="7B51AA49" w14:textId="77777777" w:rsidR="001B2483" w:rsidRDefault="001B2483" w:rsidP="001B2483">
      <w:pPr>
        <w:pStyle w:val="PL"/>
      </w:pPr>
      <w:r>
        <w:t xml:space="preserve">                  application/json:</w:t>
      </w:r>
    </w:p>
    <w:p w14:paraId="06FE9C2C" w14:textId="77777777" w:rsidR="001B2483" w:rsidRDefault="001B2483" w:rsidP="001B2483">
      <w:pPr>
        <w:pStyle w:val="PL"/>
      </w:pPr>
      <w:r>
        <w:t xml:space="preserve">                    schema:</w:t>
      </w:r>
    </w:p>
    <w:p w14:paraId="70B9FBF4" w14:textId="77777777" w:rsidR="001B2483" w:rsidRDefault="001B2483" w:rsidP="001B2483">
      <w:pPr>
        <w:pStyle w:val="PL"/>
      </w:pPr>
      <w:r>
        <w:t xml:space="preserve">                      $ref: '#/components/schemas/NotifyMoiCreation'</w:t>
      </w:r>
    </w:p>
    <w:p w14:paraId="2A03B3C8" w14:textId="77777777" w:rsidR="001B2483" w:rsidRDefault="001B2483" w:rsidP="001B2483">
      <w:pPr>
        <w:pStyle w:val="PL"/>
      </w:pPr>
      <w:r>
        <w:t xml:space="preserve">              responses:</w:t>
      </w:r>
    </w:p>
    <w:p w14:paraId="6B14C81C" w14:textId="77777777" w:rsidR="001B2483" w:rsidRDefault="001B2483" w:rsidP="001B2483">
      <w:pPr>
        <w:pStyle w:val="PL"/>
      </w:pPr>
      <w:r>
        <w:t xml:space="preserve">                '204':</w:t>
      </w:r>
    </w:p>
    <w:p w14:paraId="174DCCD1" w14:textId="77777777" w:rsidR="001B2483" w:rsidRDefault="001B2483" w:rsidP="001B2483">
      <w:pPr>
        <w:pStyle w:val="PL"/>
      </w:pPr>
      <w:r>
        <w:t xml:space="preserve">                  description: &gt;-</w:t>
      </w:r>
    </w:p>
    <w:p w14:paraId="1EB71E1B" w14:textId="77777777" w:rsidR="001B2483" w:rsidRDefault="001B2483" w:rsidP="001B2483">
      <w:pPr>
        <w:pStyle w:val="PL"/>
      </w:pPr>
      <w:r>
        <w:t xml:space="preserve">                    Success case ("204 No Content").</w:t>
      </w:r>
    </w:p>
    <w:p w14:paraId="720AC3C7" w14:textId="77777777" w:rsidR="001B2483" w:rsidRDefault="001B2483" w:rsidP="001B2483">
      <w:pPr>
        <w:pStyle w:val="PL"/>
      </w:pPr>
      <w:r>
        <w:t xml:space="preserve">                    The notification is successfully delivered. The response</w:t>
      </w:r>
    </w:p>
    <w:p w14:paraId="22059E8F" w14:textId="77777777" w:rsidR="001B2483" w:rsidRDefault="001B2483" w:rsidP="001B2483">
      <w:pPr>
        <w:pStyle w:val="PL"/>
      </w:pPr>
      <w:r>
        <w:t xml:space="preserve">                    has no message body.</w:t>
      </w:r>
    </w:p>
    <w:p w14:paraId="4CA091C4" w14:textId="77777777" w:rsidR="001B2483" w:rsidRDefault="001B2483" w:rsidP="001B2483">
      <w:pPr>
        <w:pStyle w:val="PL"/>
      </w:pPr>
      <w:r>
        <w:t xml:space="preserve">                default:</w:t>
      </w:r>
    </w:p>
    <w:p w14:paraId="4704E06C" w14:textId="77777777" w:rsidR="001B2483" w:rsidRDefault="001B2483" w:rsidP="001B2483">
      <w:pPr>
        <w:pStyle w:val="PL"/>
      </w:pPr>
      <w:r>
        <w:t xml:space="preserve">                  description: Error case.</w:t>
      </w:r>
    </w:p>
    <w:p w14:paraId="21226F5F" w14:textId="77777777" w:rsidR="001B2483" w:rsidRDefault="001B2483" w:rsidP="001B2483">
      <w:pPr>
        <w:pStyle w:val="PL"/>
      </w:pPr>
      <w:r>
        <w:t xml:space="preserve">                  content:</w:t>
      </w:r>
    </w:p>
    <w:p w14:paraId="411744B6" w14:textId="77777777" w:rsidR="001B2483" w:rsidRDefault="001B2483" w:rsidP="001B2483">
      <w:pPr>
        <w:pStyle w:val="PL"/>
      </w:pPr>
      <w:r>
        <w:t xml:space="preserve">                    application/json:</w:t>
      </w:r>
    </w:p>
    <w:p w14:paraId="34B3D29C" w14:textId="77777777" w:rsidR="001B2483" w:rsidRDefault="001B2483" w:rsidP="001B2483">
      <w:pPr>
        <w:pStyle w:val="PL"/>
      </w:pPr>
      <w:r>
        <w:t xml:space="preserve">                      schema:</w:t>
      </w:r>
    </w:p>
    <w:p w14:paraId="71A37200" w14:textId="77777777" w:rsidR="001B2483" w:rsidRDefault="001B2483" w:rsidP="001B2483">
      <w:pPr>
        <w:pStyle w:val="PL"/>
      </w:pPr>
      <w:r>
        <w:t xml:space="preserve">                        $ref: 'TS28623_ComDefs.yaml#/components/schemas/ErrorResponse'</w:t>
      </w:r>
    </w:p>
    <w:p w14:paraId="26596735" w14:textId="77777777" w:rsidR="001B2483" w:rsidRDefault="001B2483" w:rsidP="001B2483">
      <w:pPr>
        <w:pStyle w:val="PL"/>
      </w:pPr>
      <w:r>
        <w:t xml:space="preserve">        notifyMOIDeletion:</w:t>
      </w:r>
    </w:p>
    <w:p w14:paraId="4ED923CF" w14:textId="77777777" w:rsidR="001B2483" w:rsidRDefault="001B2483" w:rsidP="001B2483">
      <w:pPr>
        <w:pStyle w:val="PL"/>
      </w:pPr>
      <w:r>
        <w:t xml:space="preserve">          '{request.body#/notificationRecipientAddress}':</w:t>
      </w:r>
    </w:p>
    <w:p w14:paraId="7B3FA7F1" w14:textId="77777777" w:rsidR="001B2483" w:rsidRDefault="001B2483" w:rsidP="001B2483">
      <w:pPr>
        <w:pStyle w:val="PL"/>
      </w:pPr>
      <w:r>
        <w:t xml:space="preserve">            post:</w:t>
      </w:r>
    </w:p>
    <w:p w14:paraId="541AD065" w14:textId="77777777" w:rsidR="001B2483" w:rsidRDefault="001B2483" w:rsidP="001B2483">
      <w:pPr>
        <w:pStyle w:val="PL"/>
      </w:pPr>
      <w:r>
        <w:t xml:space="preserve">              requestBody:</w:t>
      </w:r>
    </w:p>
    <w:p w14:paraId="23B998AC" w14:textId="77777777" w:rsidR="001B2483" w:rsidRDefault="001B2483" w:rsidP="001B2483">
      <w:pPr>
        <w:pStyle w:val="PL"/>
      </w:pPr>
      <w:r>
        <w:t xml:space="preserve">                required: true</w:t>
      </w:r>
    </w:p>
    <w:p w14:paraId="2222BA21" w14:textId="77777777" w:rsidR="001B2483" w:rsidRDefault="001B2483" w:rsidP="001B2483">
      <w:pPr>
        <w:pStyle w:val="PL"/>
      </w:pPr>
      <w:r>
        <w:t xml:space="preserve">                content:</w:t>
      </w:r>
    </w:p>
    <w:p w14:paraId="294B4DF2" w14:textId="77777777" w:rsidR="001B2483" w:rsidRDefault="001B2483" w:rsidP="001B2483">
      <w:pPr>
        <w:pStyle w:val="PL"/>
      </w:pPr>
      <w:r>
        <w:t xml:space="preserve">                  application/json:</w:t>
      </w:r>
    </w:p>
    <w:p w14:paraId="48F9FB1B" w14:textId="77777777" w:rsidR="001B2483" w:rsidRDefault="001B2483" w:rsidP="001B2483">
      <w:pPr>
        <w:pStyle w:val="PL"/>
      </w:pPr>
      <w:r>
        <w:t xml:space="preserve">                    schema:</w:t>
      </w:r>
    </w:p>
    <w:p w14:paraId="39230B82" w14:textId="77777777" w:rsidR="001B2483" w:rsidRDefault="001B2483" w:rsidP="001B2483">
      <w:pPr>
        <w:pStyle w:val="PL"/>
      </w:pPr>
      <w:r>
        <w:t xml:space="preserve">                      $ref: '#/components/schemas/NotifyMoiDeletion'</w:t>
      </w:r>
    </w:p>
    <w:p w14:paraId="107D45C2" w14:textId="77777777" w:rsidR="001B2483" w:rsidRDefault="001B2483" w:rsidP="001B2483">
      <w:pPr>
        <w:pStyle w:val="PL"/>
      </w:pPr>
      <w:r>
        <w:t xml:space="preserve">              responses:</w:t>
      </w:r>
    </w:p>
    <w:p w14:paraId="30E9DA8D" w14:textId="77777777" w:rsidR="001B2483" w:rsidRDefault="001B2483" w:rsidP="001B2483">
      <w:pPr>
        <w:pStyle w:val="PL"/>
      </w:pPr>
      <w:r>
        <w:t xml:space="preserve">                '204':</w:t>
      </w:r>
    </w:p>
    <w:p w14:paraId="16721A1C" w14:textId="77777777" w:rsidR="001B2483" w:rsidRDefault="001B2483" w:rsidP="001B2483">
      <w:pPr>
        <w:pStyle w:val="PL"/>
      </w:pPr>
      <w:r>
        <w:t xml:space="preserve">                  description: &gt;-</w:t>
      </w:r>
    </w:p>
    <w:p w14:paraId="32605134" w14:textId="77777777" w:rsidR="001B2483" w:rsidRDefault="001B2483" w:rsidP="001B2483">
      <w:pPr>
        <w:pStyle w:val="PL"/>
      </w:pPr>
      <w:r>
        <w:t xml:space="preserve">                    Success case ("204 No Content").</w:t>
      </w:r>
    </w:p>
    <w:p w14:paraId="34181819" w14:textId="77777777" w:rsidR="001B2483" w:rsidRDefault="001B2483" w:rsidP="001B2483">
      <w:pPr>
        <w:pStyle w:val="PL"/>
      </w:pPr>
      <w:r>
        <w:t xml:space="preserve">                    The notification is successfully delivered. The response</w:t>
      </w:r>
    </w:p>
    <w:p w14:paraId="1B61599E" w14:textId="77777777" w:rsidR="001B2483" w:rsidRDefault="001B2483" w:rsidP="001B2483">
      <w:pPr>
        <w:pStyle w:val="PL"/>
      </w:pPr>
      <w:r>
        <w:t xml:space="preserve">                    has no message body.</w:t>
      </w:r>
    </w:p>
    <w:p w14:paraId="00B7B069" w14:textId="77777777" w:rsidR="001B2483" w:rsidRDefault="001B2483" w:rsidP="001B2483">
      <w:pPr>
        <w:pStyle w:val="PL"/>
      </w:pPr>
      <w:r>
        <w:t xml:space="preserve">                default:</w:t>
      </w:r>
    </w:p>
    <w:p w14:paraId="21F74D7D" w14:textId="77777777" w:rsidR="001B2483" w:rsidRDefault="001B2483" w:rsidP="001B2483">
      <w:pPr>
        <w:pStyle w:val="PL"/>
      </w:pPr>
      <w:r>
        <w:t xml:space="preserve">                  description: Error case.</w:t>
      </w:r>
    </w:p>
    <w:p w14:paraId="276487BC" w14:textId="77777777" w:rsidR="001B2483" w:rsidRDefault="001B2483" w:rsidP="001B2483">
      <w:pPr>
        <w:pStyle w:val="PL"/>
      </w:pPr>
      <w:r>
        <w:t xml:space="preserve">                  content:</w:t>
      </w:r>
    </w:p>
    <w:p w14:paraId="56B7F5AC" w14:textId="77777777" w:rsidR="001B2483" w:rsidRDefault="001B2483" w:rsidP="001B2483">
      <w:pPr>
        <w:pStyle w:val="PL"/>
      </w:pPr>
      <w:r>
        <w:t xml:space="preserve">                    application/json:</w:t>
      </w:r>
    </w:p>
    <w:p w14:paraId="6A58BCC8" w14:textId="77777777" w:rsidR="001B2483" w:rsidRDefault="001B2483" w:rsidP="001B2483">
      <w:pPr>
        <w:pStyle w:val="PL"/>
      </w:pPr>
      <w:r>
        <w:t xml:space="preserve">                      schema:</w:t>
      </w:r>
    </w:p>
    <w:p w14:paraId="694F3F63" w14:textId="77777777" w:rsidR="001B2483" w:rsidRDefault="001B2483" w:rsidP="001B2483">
      <w:pPr>
        <w:pStyle w:val="PL"/>
      </w:pPr>
      <w:r>
        <w:t xml:space="preserve">                        $ref: 'TS28623_ComDefs.yaml#/components/schemas/ErrorResponse'</w:t>
      </w:r>
    </w:p>
    <w:p w14:paraId="203FA709" w14:textId="77777777" w:rsidR="001B2483" w:rsidRDefault="001B2483" w:rsidP="001B2483">
      <w:pPr>
        <w:pStyle w:val="PL"/>
      </w:pPr>
      <w:r>
        <w:t xml:space="preserve">        notifyMOIAttributeValueChanges:</w:t>
      </w:r>
    </w:p>
    <w:p w14:paraId="44F7D797" w14:textId="77777777" w:rsidR="001B2483" w:rsidRDefault="001B2483" w:rsidP="001B2483">
      <w:pPr>
        <w:pStyle w:val="PL"/>
      </w:pPr>
      <w:r>
        <w:t xml:space="preserve">          '{request.body#/notificationRecipientAddress}':</w:t>
      </w:r>
    </w:p>
    <w:p w14:paraId="73169518" w14:textId="77777777" w:rsidR="001B2483" w:rsidRDefault="001B2483" w:rsidP="001B2483">
      <w:pPr>
        <w:pStyle w:val="PL"/>
      </w:pPr>
      <w:r>
        <w:t xml:space="preserve">            post:</w:t>
      </w:r>
    </w:p>
    <w:p w14:paraId="4462A05F" w14:textId="77777777" w:rsidR="001B2483" w:rsidRDefault="001B2483" w:rsidP="001B2483">
      <w:pPr>
        <w:pStyle w:val="PL"/>
      </w:pPr>
      <w:r>
        <w:t xml:space="preserve">              requestBody:</w:t>
      </w:r>
    </w:p>
    <w:p w14:paraId="16AF30A9" w14:textId="77777777" w:rsidR="001B2483" w:rsidRDefault="001B2483" w:rsidP="001B2483">
      <w:pPr>
        <w:pStyle w:val="PL"/>
      </w:pPr>
      <w:r>
        <w:t xml:space="preserve">                required: true</w:t>
      </w:r>
    </w:p>
    <w:p w14:paraId="59EA7632" w14:textId="77777777" w:rsidR="001B2483" w:rsidRDefault="001B2483" w:rsidP="001B2483">
      <w:pPr>
        <w:pStyle w:val="PL"/>
      </w:pPr>
      <w:r>
        <w:t xml:space="preserve">                content:</w:t>
      </w:r>
    </w:p>
    <w:p w14:paraId="12C53BDA" w14:textId="77777777" w:rsidR="001B2483" w:rsidRDefault="001B2483" w:rsidP="001B2483">
      <w:pPr>
        <w:pStyle w:val="PL"/>
      </w:pPr>
      <w:r>
        <w:t xml:space="preserve">                  application/json:</w:t>
      </w:r>
    </w:p>
    <w:p w14:paraId="3395CBF3" w14:textId="77777777" w:rsidR="001B2483" w:rsidRDefault="001B2483" w:rsidP="001B2483">
      <w:pPr>
        <w:pStyle w:val="PL"/>
      </w:pPr>
      <w:r>
        <w:t xml:space="preserve">                    schema:</w:t>
      </w:r>
    </w:p>
    <w:p w14:paraId="14BDF422" w14:textId="77777777" w:rsidR="001B2483" w:rsidRDefault="001B2483" w:rsidP="001B2483">
      <w:pPr>
        <w:pStyle w:val="PL"/>
      </w:pPr>
      <w:r>
        <w:t xml:space="preserve">                      $ref: '#/components/schemas/NotifyMoiAttributeValueChanges'</w:t>
      </w:r>
    </w:p>
    <w:p w14:paraId="564B816F" w14:textId="77777777" w:rsidR="001B2483" w:rsidRDefault="001B2483" w:rsidP="001B2483">
      <w:pPr>
        <w:pStyle w:val="PL"/>
      </w:pPr>
      <w:r>
        <w:t xml:space="preserve">              responses:</w:t>
      </w:r>
    </w:p>
    <w:p w14:paraId="29B16B4C" w14:textId="77777777" w:rsidR="001B2483" w:rsidRDefault="001B2483" w:rsidP="001B2483">
      <w:pPr>
        <w:pStyle w:val="PL"/>
      </w:pPr>
      <w:r>
        <w:t xml:space="preserve">                '204':</w:t>
      </w:r>
    </w:p>
    <w:p w14:paraId="166E12A3" w14:textId="77777777" w:rsidR="001B2483" w:rsidRDefault="001B2483" w:rsidP="001B2483">
      <w:pPr>
        <w:pStyle w:val="PL"/>
      </w:pPr>
      <w:r>
        <w:t xml:space="preserve">                  description: &gt;-</w:t>
      </w:r>
    </w:p>
    <w:p w14:paraId="17CDAA65" w14:textId="77777777" w:rsidR="001B2483" w:rsidRDefault="001B2483" w:rsidP="001B2483">
      <w:pPr>
        <w:pStyle w:val="PL"/>
      </w:pPr>
      <w:r>
        <w:t xml:space="preserve">                    Success case ("204 No Content").</w:t>
      </w:r>
    </w:p>
    <w:p w14:paraId="480E9A7D" w14:textId="77777777" w:rsidR="001B2483" w:rsidRDefault="001B2483" w:rsidP="001B2483">
      <w:pPr>
        <w:pStyle w:val="PL"/>
      </w:pPr>
      <w:r>
        <w:t xml:space="preserve">                    The notification is successfully delivered. The response</w:t>
      </w:r>
    </w:p>
    <w:p w14:paraId="73499748" w14:textId="77777777" w:rsidR="001B2483" w:rsidRDefault="001B2483" w:rsidP="001B2483">
      <w:pPr>
        <w:pStyle w:val="PL"/>
      </w:pPr>
      <w:r>
        <w:t xml:space="preserve">                    has no message body.</w:t>
      </w:r>
    </w:p>
    <w:p w14:paraId="693D983E" w14:textId="77777777" w:rsidR="001B2483" w:rsidRDefault="001B2483" w:rsidP="001B2483">
      <w:pPr>
        <w:pStyle w:val="PL"/>
      </w:pPr>
      <w:r>
        <w:t xml:space="preserve">                default:</w:t>
      </w:r>
    </w:p>
    <w:p w14:paraId="7B0682B9" w14:textId="77777777" w:rsidR="001B2483" w:rsidRDefault="001B2483" w:rsidP="001B2483">
      <w:pPr>
        <w:pStyle w:val="PL"/>
      </w:pPr>
      <w:r>
        <w:t xml:space="preserve">                  description: Error case.</w:t>
      </w:r>
    </w:p>
    <w:p w14:paraId="43D1EB3E" w14:textId="77777777" w:rsidR="001B2483" w:rsidRDefault="001B2483" w:rsidP="001B2483">
      <w:pPr>
        <w:pStyle w:val="PL"/>
      </w:pPr>
      <w:r>
        <w:t xml:space="preserve">                  content:</w:t>
      </w:r>
    </w:p>
    <w:p w14:paraId="673A8310" w14:textId="77777777" w:rsidR="001B2483" w:rsidRDefault="001B2483" w:rsidP="001B2483">
      <w:pPr>
        <w:pStyle w:val="PL"/>
      </w:pPr>
      <w:r>
        <w:t xml:space="preserve">                    application/json:</w:t>
      </w:r>
    </w:p>
    <w:p w14:paraId="4AC2D8F9" w14:textId="77777777" w:rsidR="001B2483" w:rsidRDefault="001B2483" w:rsidP="001B2483">
      <w:pPr>
        <w:pStyle w:val="PL"/>
      </w:pPr>
      <w:r>
        <w:t xml:space="preserve">                      schema:</w:t>
      </w:r>
    </w:p>
    <w:p w14:paraId="300AB255" w14:textId="77777777" w:rsidR="001B2483" w:rsidRDefault="001B2483" w:rsidP="001B2483">
      <w:pPr>
        <w:pStyle w:val="PL"/>
      </w:pPr>
      <w:r>
        <w:t xml:space="preserve">                        $ref: 'TS28623_ComDefs.yaml#/components/schemas/ErrorResponse'</w:t>
      </w:r>
    </w:p>
    <w:p w14:paraId="2568339C" w14:textId="77777777" w:rsidR="001B2483" w:rsidRDefault="001B2483" w:rsidP="001B2483">
      <w:pPr>
        <w:pStyle w:val="PL"/>
      </w:pPr>
      <w:r>
        <w:t xml:space="preserve">        notifyMOIChanges:</w:t>
      </w:r>
    </w:p>
    <w:p w14:paraId="29909B26" w14:textId="77777777" w:rsidR="001B2483" w:rsidRDefault="001B2483" w:rsidP="001B2483">
      <w:pPr>
        <w:pStyle w:val="PL"/>
      </w:pPr>
      <w:r>
        <w:t xml:space="preserve">          '{request.body#/notificationRecipientAddress}':</w:t>
      </w:r>
    </w:p>
    <w:p w14:paraId="2B9CD27A" w14:textId="77777777" w:rsidR="001B2483" w:rsidRDefault="001B2483" w:rsidP="001B2483">
      <w:pPr>
        <w:pStyle w:val="PL"/>
      </w:pPr>
      <w:r>
        <w:t xml:space="preserve">            post:</w:t>
      </w:r>
    </w:p>
    <w:p w14:paraId="3A436BB6" w14:textId="77777777" w:rsidR="001B2483" w:rsidRDefault="001B2483" w:rsidP="001B2483">
      <w:pPr>
        <w:pStyle w:val="PL"/>
      </w:pPr>
      <w:r>
        <w:t xml:space="preserve">              requestBody:</w:t>
      </w:r>
    </w:p>
    <w:p w14:paraId="4787F358" w14:textId="77777777" w:rsidR="001B2483" w:rsidRDefault="001B2483" w:rsidP="001B2483">
      <w:pPr>
        <w:pStyle w:val="PL"/>
      </w:pPr>
      <w:r>
        <w:t xml:space="preserve">                required: true</w:t>
      </w:r>
    </w:p>
    <w:p w14:paraId="458F42B9" w14:textId="77777777" w:rsidR="001B2483" w:rsidRDefault="001B2483" w:rsidP="001B2483">
      <w:pPr>
        <w:pStyle w:val="PL"/>
      </w:pPr>
      <w:r>
        <w:t xml:space="preserve">                content:</w:t>
      </w:r>
    </w:p>
    <w:p w14:paraId="23FF7F30" w14:textId="77777777" w:rsidR="001B2483" w:rsidRDefault="001B2483" w:rsidP="001B2483">
      <w:pPr>
        <w:pStyle w:val="PL"/>
      </w:pPr>
      <w:r>
        <w:t xml:space="preserve">                  application/json:</w:t>
      </w:r>
    </w:p>
    <w:p w14:paraId="1BBF0EF6" w14:textId="77777777" w:rsidR="001B2483" w:rsidRDefault="001B2483" w:rsidP="001B2483">
      <w:pPr>
        <w:pStyle w:val="PL"/>
      </w:pPr>
      <w:r>
        <w:t xml:space="preserve">                    schema:</w:t>
      </w:r>
    </w:p>
    <w:p w14:paraId="0BADA187" w14:textId="77777777" w:rsidR="001B2483" w:rsidRDefault="001B2483" w:rsidP="001B2483">
      <w:pPr>
        <w:pStyle w:val="PL"/>
      </w:pPr>
      <w:r>
        <w:t xml:space="preserve">                      $ref: '#/components/schemas/NotifyMoiChanges'</w:t>
      </w:r>
    </w:p>
    <w:p w14:paraId="1F1A6753" w14:textId="77777777" w:rsidR="001B2483" w:rsidRDefault="001B2483" w:rsidP="001B2483">
      <w:pPr>
        <w:pStyle w:val="PL"/>
      </w:pPr>
      <w:r>
        <w:t xml:space="preserve">                  application/yang-data+json:</w:t>
      </w:r>
    </w:p>
    <w:p w14:paraId="52FAA63B" w14:textId="77777777" w:rsidR="001B2483" w:rsidRDefault="001B2483" w:rsidP="001B2483">
      <w:pPr>
        <w:pStyle w:val="PL"/>
      </w:pPr>
      <w:r>
        <w:t xml:space="preserve">                    schema:</w:t>
      </w:r>
    </w:p>
    <w:p w14:paraId="74C7FF6B" w14:textId="77777777" w:rsidR="001B2483" w:rsidRDefault="001B2483" w:rsidP="001B2483">
      <w:pPr>
        <w:pStyle w:val="PL"/>
      </w:pPr>
      <w:r>
        <w:t xml:space="preserve">                      $ref: '#/components/schemas/NotifyMoiChanges'</w:t>
      </w:r>
    </w:p>
    <w:p w14:paraId="379EB1D8" w14:textId="77777777" w:rsidR="001B2483" w:rsidRDefault="001B2483" w:rsidP="001B2483">
      <w:pPr>
        <w:pStyle w:val="PL"/>
      </w:pPr>
      <w:r>
        <w:t xml:space="preserve">              responses:</w:t>
      </w:r>
    </w:p>
    <w:p w14:paraId="5E197C9D" w14:textId="77777777" w:rsidR="001B2483" w:rsidRDefault="001B2483" w:rsidP="001B2483">
      <w:pPr>
        <w:pStyle w:val="PL"/>
      </w:pPr>
      <w:r>
        <w:t xml:space="preserve">                '204':</w:t>
      </w:r>
    </w:p>
    <w:p w14:paraId="12CE8860" w14:textId="77777777" w:rsidR="001B2483" w:rsidRDefault="001B2483" w:rsidP="001B2483">
      <w:pPr>
        <w:pStyle w:val="PL"/>
      </w:pPr>
      <w:r>
        <w:t xml:space="preserve">                  description: &gt;-</w:t>
      </w:r>
    </w:p>
    <w:p w14:paraId="18528F96" w14:textId="77777777" w:rsidR="001B2483" w:rsidRDefault="001B2483" w:rsidP="001B2483">
      <w:pPr>
        <w:pStyle w:val="PL"/>
      </w:pPr>
      <w:r>
        <w:t xml:space="preserve">                    Success case ("204 No Content").</w:t>
      </w:r>
    </w:p>
    <w:p w14:paraId="325B36A0" w14:textId="77777777" w:rsidR="001B2483" w:rsidRDefault="001B2483" w:rsidP="001B2483">
      <w:pPr>
        <w:pStyle w:val="PL"/>
      </w:pPr>
      <w:r>
        <w:t xml:space="preserve">                    The notification is successfully delivered. The response</w:t>
      </w:r>
    </w:p>
    <w:p w14:paraId="704B5663" w14:textId="77777777" w:rsidR="001B2483" w:rsidRDefault="001B2483" w:rsidP="001B2483">
      <w:pPr>
        <w:pStyle w:val="PL"/>
      </w:pPr>
      <w:r>
        <w:t xml:space="preserve">                    has no message body.</w:t>
      </w:r>
    </w:p>
    <w:p w14:paraId="153E11FF" w14:textId="77777777" w:rsidR="001B2483" w:rsidRDefault="001B2483" w:rsidP="001B2483">
      <w:pPr>
        <w:pStyle w:val="PL"/>
      </w:pPr>
      <w:r>
        <w:t xml:space="preserve">                default:</w:t>
      </w:r>
    </w:p>
    <w:p w14:paraId="09452B32" w14:textId="77777777" w:rsidR="001B2483" w:rsidRDefault="001B2483" w:rsidP="001B2483">
      <w:pPr>
        <w:pStyle w:val="PL"/>
      </w:pPr>
      <w:r>
        <w:t xml:space="preserve">                  description: Error case.</w:t>
      </w:r>
    </w:p>
    <w:p w14:paraId="3D96E28C" w14:textId="77777777" w:rsidR="001B2483" w:rsidRDefault="001B2483" w:rsidP="001B2483">
      <w:pPr>
        <w:pStyle w:val="PL"/>
      </w:pPr>
      <w:r>
        <w:t xml:space="preserve">                  content:</w:t>
      </w:r>
    </w:p>
    <w:p w14:paraId="607DF657" w14:textId="77777777" w:rsidR="001B2483" w:rsidRDefault="001B2483" w:rsidP="001B2483">
      <w:pPr>
        <w:pStyle w:val="PL"/>
      </w:pPr>
      <w:r>
        <w:t xml:space="preserve">                    application/json:</w:t>
      </w:r>
    </w:p>
    <w:p w14:paraId="5B604D82" w14:textId="77777777" w:rsidR="001B2483" w:rsidRDefault="001B2483" w:rsidP="001B2483">
      <w:pPr>
        <w:pStyle w:val="PL"/>
      </w:pPr>
      <w:r>
        <w:t xml:space="preserve">                      schema:</w:t>
      </w:r>
    </w:p>
    <w:p w14:paraId="188A4F44" w14:textId="77777777" w:rsidR="001B2483" w:rsidRDefault="001B2483" w:rsidP="001B2483">
      <w:pPr>
        <w:pStyle w:val="PL"/>
      </w:pPr>
      <w:r>
        <w:t xml:space="preserve">                        $ref: 'TS28623_ComDefs.yaml#/components/schemas/ErrorResponse'</w:t>
      </w:r>
    </w:p>
    <w:p w14:paraId="0D0FB1C8" w14:textId="77777777" w:rsidR="001B2483" w:rsidRDefault="001B2483" w:rsidP="001B2483">
      <w:pPr>
        <w:pStyle w:val="PL"/>
      </w:pPr>
      <w:r>
        <w:t xml:space="preserve">    get:</w:t>
      </w:r>
    </w:p>
    <w:p w14:paraId="2E240379" w14:textId="77777777" w:rsidR="001B2483" w:rsidRDefault="001B2483" w:rsidP="001B2483">
      <w:pPr>
        <w:pStyle w:val="PL"/>
      </w:pPr>
      <w:r>
        <w:t xml:space="preserve">      summary: Reads one or multiple resources</w:t>
      </w:r>
    </w:p>
    <w:p w14:paraId="36A60D2D" w14:textId="77777777" w:rsidR="001B2483" w:rsidRDefault="001B2483" w:rsidP="001B2483">
      <w:pPr>
        <w:pStyle w:val="PL"/>
      </w:pPr>
      <w:r>
        <w:t xml:space="preserve">      description: &gt;-</w:t>
      </w:r>
    </w:p>
    <w:p w14:paraId="1B54577C" w14:textId="77777777" w:rsidR="001B2483" w:rsidRDefault="001B2483" w:rsidP="001B2483">
      <w:pPr>
        <w:pStyle w:val="PL"/>
      </w:pPr>
      <w:r>
        <w:t xml:space="preserve">        With HTTP GET resources are read. The resources to be retrieved are</w:t>
      </w:r>
    </w:p>
    <w:p w14:paraId="0DACE540" w14:textId="77777777" w:rsidR="001B2483" w:rsidRDefault="001B2483" w:rsidP="001B2483">
      <w:pPr>
        <w:pStyle w:val="PL"/>
      </w:pPr>
      <w:r>
        <w:t xml:space="preserve">        identified with the target URI. The attributes and fields parameter</w:t>
      </w:r>
    </w:p>
    <w:p w14:paraId="3CE37A61" w14:textId="77777777" w:rsidR="001B2483" w:rsidRDefault="001B2483" w:rsidP="001B2483">
      <w:pPr>
        <w:pStyle w:val="PL"/>
      </w:pPr>
      <w:r>
        <w:t xml:space="preserve">        of the query components allow to select the resource properties to be returned.</w:t>
      </w:r>
    </w:p>
    <w:p w14:paraId="7DDAA291" w14:textId="77777777" w:rsidR="001B2483" w:rsidRDefault="001B2483" w:rsidP="001B2483">
      <w:pPr>
        <w:pStyle w:val="PL"/>
      </w:pPr>
      <w:r>
        <w:t xml:space="preserve">      parameters:</w:t>
      </w:r>
    </w:p>
    <w:p w14:paraId="479B91E1" w14:textId="77777777" w:rsidR="001B2483" w:rsidRDefault="001B2483" w:rsidP="001B2483">
      <w:pPr>
        <w:pStyle w:val="PL"/>
      </w:pPr>
      <w:r>
        <w:t xml:space="preserve">        - name: scope</w:t>
      </w:r>
    </w:p>
    <w:p w14:paraId="363852A9" w14:textId="77777777" w:rsidR="001B2483" w:rsidRDefault="001B2483" w:rsidP="001B2483">
      <w:pPr>
        <w:pStyle w:val="PL"/>
      </w:pPr>
      <w:r>
        <w:t xml:space="preserve">          in: query</w:t>
      </w:r>
    </w:p>
    <w:p w14:paraId="29C7E2C8" w14:textId="77777777" w:rsidR="001B2483" w:rsidRDefault="001B2483" w:rsidP="001B2483">
      <w:pPr>
        <w:pStyle w:val="PL"/>
      </w:pPr>
      <w:r>
        <w:t xml:space="preserve">          description: &gt;-</w:t>
      </w:r>
    </w:p>
    <w:p w14:paraId="7453CDC6" w14:textId="77777777" w:rsidR="001B2483" w:rsidRDefault="001B2483" w:rsidP="001B2483">
      <w:pPr>
        <w:pStyle w:val="PL"/>
      </w:pPr>
      <w:r>
        <w:t xml:space="preserve">            This parameter extends the set of targeted resources beyond the base</w:t>
      </w:r>
    </w:p>
    <w:p w14:paraId="4E0A0AD5" w14:textId="77777777" w:rsidR="001B2483" w:rsidRDefault="001B2483" w:rsidP="001B2483">
      <w:pPr>
        <w:pStyle w:val="PL"/>
      </w:pPr>
      <w:r>
        <w:t xml:space="preserve">            resource identified with the path component of the URI. No scoping</w:t>
      </w:r>
    </w:p>
    <w:p w14:paraId="724E686A" w14:textId="77777777" w:rsidR="001B2483" w:rsidRDefault="001B2483" w:rsidP="001B2483">
      <w:pPr>
        <w:pStyle w:val="PL"/>
      </w:pPr>
      <w:r>
        <w:t xml:space="preserve">            mechanism is specified in the present document.</w:t>
      </w:r>
    </w:p>
    <w:p w14:paraId="45089EF2" w14:textId="77777777" w:rsidR="001B2483" w:rsidRDefault="001B2483" w:rsidP="001B2483">
      <w:pPr>
        <w:pStyle w:val="PL"/>
      </w:pPr>
      <w:r>
        <w:t xml:space="preserve">          required: false</w:t>
      </w:r>
    </w:p>
    <w:p w14:paraId="76C68E3D" w14:textId="77777777" w:rsidR="001B2483" w:rsidRDefault="001B2483" w:rsidP="001B2483">
      <w:pPr>
        <w:pStyle w:val="PL"/>
      </w:pPr>
      <w:r>
        <w:t xml:space="preserve">          schema:</w:t>
      </w:r>
    </w:p>
    <w:p w14:paraId="3A4BC2AE" w14:textId="77777777" w:rsidR="001B2483" w:rsidRDefault="001B2483" w:rsidP="001B2483">
      <w:pPr>
        <w:pStyle w:val="PL"/>
      </w:pPr>
      <w:r>
        <w:t xml:space="preserve">            $ref: '#/components/schemas/Scope'</w:t>
      </w:r>
    </w:p>
    <w:p w14:paraId="07786541" w14:textId="77777777" w:rsidR="001B2483" w:rsidRDefault="001B2483" w:rsidP="001B2483">
      <w:pPr>
        <w:pStyle w:val="PL"/>
      </w:pPr>
      <w:r>
        <w:t xml:space="preserve">          style: form</w:t>
      </w:r>
    </w:p>
    <w:p w14:paraId="30D13280" w14:textId="77777777" w:rsidR="001B2483" w:rsidRDefault="001B2483" w:rsidP="001B2483">
      <w:pPr>
        <w:pStyle w:val="PL"/>
      </w:pPr>
      <w:r>
        <w:t xml:space="preserve">          explode: true</w:t>
      </w:r>
    </w:p>
    <w:p w14:paraId="648B21B4" w14:textId="77777777" w:rsidR="001B2483" w:rsidRDefault="001B2483" w:rsidP="001B2483">
      <w:pPr>
        <w:pStyle w:val="PL"/>
      </w:pPr>
      <w:r>
        <w:t xml:space="preserve">        - name: filter</w:t>
      </w:r>
    </w:p>
    <w:p w14:paraId="4898E1FD" w14:textId="77777777" w:rsidR="001B2483" w:rsidRDefault="001B2483" w:rsidP="001B2483">
      <w:pPr>
        <w:pStyle w:val="PL"/>
      </w:pPr>
      <w:r>
        <w:t xml:space="preserve">          in: query</w:t>
      </w:r>
    </w:p>
    <w:p w14:paraId="2C227A75" w14:textId="77777777" w:rsidR="001B2483" w:rsidRDefault="001B2483" w:rsidP="001B2483">
      <w:pPr>
        <w:pStyle w:val="PL"/>
      </w:pPr>
      <w:r>
        <w:t xml:space="preserve">          description: &gt;-</w:t>
      </w:r>
    </w:p>
    <w:p w14:paraId="41C0A249" w14:textId="77777777" w:rsidR="001B2483" w:rsidRDefault="001B2483" w:rsidP="001B2483">
      <w:pPr>
        <w:pStyle w:val="PL"/>
      </w:pPr>
      <w:r>
        <w:t xml:space="preserve">            This parameter reduces the targeted set of resources by applying a</w:t>
      </w:r>
    </w:p>
    <w:p w14:paraId="161EA4D0" w14:textId="77777777" w:rsidR="001B2483" w:rsidRDefault="001B2483" w:rsidP="001B2483">
      <w:pPr>
        <w:pStyle w:val="PL"/>
      </w:pPr>
      <w:r>
        <w:t xml:space="preserve">            filter to the scoped set of resource representations. Only resource</w:t>
      </w:r>
    </w:p>
    <w:p w14:paraId="30A56E52" w14:textId="77777777" w:rsidR="001B2483" w:rsidRDefault="001B2483" w:rsidP="001B2483">
      <w:pPr>
        <w:pStyle w:val="PL"/>
      </w:pPr>
      <w:r>
        <w:t xml:space="preserve">            representations for which the filter construct evaluates to "true"</w:t>
      </w:r>
    </w:p>
    <w:p w14:paraId="55860074" w14:textId="77777777" w:rsidR="001B2483" w:rsidRDefault="001B2483" w:rsidP="001B2483">
      <w:pPr>
        <w:pStyle w:val="PL"/>
      </w:pPr>
      <w:r>
        <w:t xml:space="preserve">            are targeted. No filter language is specified in the present</w:t>
      </w:r>
    </w:p>
    <w:p w14:paraId="10CC329E" w14:textId="77777777" w:rsidR="001B2483" w:rsidRDefault="001B2483" w:rsidP="001B2483">
      <w:pPr>
        <w:pStyle w:val="PL"/>
      </w:pPr>
      <w:r>
        <w:t xml:space="preserve">            document.</w:t>
      </w:r>
    </w:p>
    <w:p w14:paraId="04BE8E06" w14:textId="77777777" w:rsidR="001B2483" w:rsidRDefault="001B2483" w:rsidP="001B2483">
      <w:pPr>
        <w:pStyle w:val="PL"/>
      </w:pPr>
      <w:r>
        <w:t xml:space="preserve">          required: false</w:t>
      </w:r>
    </w:p>
    <w:p w14:paraId="1D5B3F9E" w14:textId="77777777" w:rsidR="001B2483" w:rsidRDefault="001B2483" w:rsidP="001B2483">
      <w:pPr>
        <w:pStyle w:val="PL"/>
      </w:pPr>
      <w:r>
        <w:t xml:space="preserve">          schema:</w:t>
      </w:r>
    </w:p>
    <w:p w14:paraId="50A45628" w14:textId="77777777" w:rsidR="001B2483" w:rsidRDefault="001B2483" w:rsidP="001B2483">
      <w:pPr>
        <w:pStyle w:val="PL"/>
      </w:pPr>
      <w:r>
        <w:t xml:space="preserve">            $ref: 'TS28623_ComDefs.yaml#/components/schemas/Filter'</w:t>
      </w:r>
    </w:p>
    <w:p w14:paraId="4B8A1A7E" w14:textId="77777777" w:rsidR="001B2483" w:rsidRDefault="001B2483" w:rsidP="001B2483">
      <w:pPr>
        <w:pStyle w:val="PL"/>
      </w:pPr>
      <w:r>
        <w:t xml:space="preserve">        - name: attributes</w:t>
      </w:r>
    </w:p>
    <w:p w14:paraId="0C272513" w14:textId="77777777" w:rsidR="001B2483" w:rsidRDefault="001B2483" w:rsidP="001B2483">
      <w:pPr>
        <w:pStyle w:val="PL"/>
      </w:pPr>
      <w:r>
        <w:t xml:space="preserve">          in: query</w:t>
      </w:r>
    </w:p>
    <w:p w14:paraId="54C60073" w14:textId="77777777" w:rsidR="001B2483" w:rsidRDefault="001B2483" w:rsidP="001B2483">
      <w:pPr>
        <w:pStyle w:val="PL"/>
      </w:pPr>
      <w:r>
        <w:t xml:space="preserve">          description: &gt;-</w:t>
      </w:r>
    </w:p>
    <w:p w14:paraId="4B0C1E9B" w14:textId="77777777" w:rsidR="001B2483" w:rsidRDefault="001B2483" w:rsidP="001B2483">
      <w:pPr>
        <w:pStyle w:val="PL"/>
      </w:pPr>
      <w:r>
        <w:t xml:space="preserve">            This parameter specifies the attributes of the scoped resources that</w:t>
      </w:r>
    </w:p>
    <w:p w14:paraId="2AFF108E" w14:textId="77777777" w:rsidR="001B2483" w:rsidRDefault="001B2483" w:rsidP="001B2483">
      <w:pPr>
        <w:pStyle w:val="PL"/>
      </w:pPr>
      <w:r>
        <w:t xml:space="preserve">            are returned.</w:t>
      </w:r>
    </w:p>
    <w:p w14:paraId="162ACED0" w14:textId="77777777" w:rsidR="001B2483" w:rsidRDefault="001B2483" w:rsidP="001B2483">
      <w:pPr>
        <w:pStyle w:val="PL"/>
      </w:pPr>
      <w:r>
        <w:t xml:space="preserve">          required: false</w:t>
      </w:r>
    </w:p>
    <w:p w14:paraId="034CB006" w14:textId="77777777" w:rsidR="001B2483" w:rsidRDefault="001B2483" w:rsidP="001B2483">
      <w:pPr>
        <w:pStyle w:val="PL"/>
      </w:pPr>
      <w:r>
        <w:t xml:space="preserve">          schema:</w:t>
      </w:r>
    </w:p>
    <w:p w14:paraId="30097AF9" w14:textId="77777777" w:rsidR="001B2483" w:rsidRDefault="001B2483" w:rsidP="001B2483">
      <w:pPr>
        <w:pStyle w:val="PL"/>
      </w:pPr>
      <w:r>
        <w:t xml:space="preserve">            type: array</w:t>
      </w:r>
    </w:p>
    <w:p w14:paraId="76BF5D0D" w14:textId="77777777" w:rsidR="001B2483" w:rsidRDefault="001B2483" w:rsidP="001B2483">
      <w:pPr>
        <w:pStyle w:val="PL"/>
      </w:pPr>
      <w:r>
        <w:t xml:space="preserve">            items:</w:t>
      </w:r>
    </w:p>
    <w:p w14:paraId="2661AE37" w14:textId="77777777" w:rsidR="001B2483" w:rsidRDefault="001B2483" w:rsidP="001B2483">
      <w:pPr>
        <w:pStyle w:val="PL"/>
      </w:pPr>
      <w:r>
        <w:t xml:space="preserve">              type: string</w:t>
      </w:r>
    </w:p>
    <w:p w14:paraId="0C653C71" w14:textId="77777777" w:rsidR="001B2483" w:rsidRDefault="001B2483" w:rsidP="001B2483">
      <w:pPr>
        <w:pStyle w:val="PL"/>
      </w:pPr>
      <w:r>
        <w:t xml:space="preserve">          style: form</w:t>
      </w:r>
    </w:p>
    <w:p w14:paraId="22CC60F7" w14:textId="77777777" w:rsidR="001B2483" w:rsidRDefault="001B2483" w:rsidP="001B2483">
      <w:pPr>
        <w:pStyle w:val="PL"/>
      </w:pPr>
      <w:r>
        <w:t xml:space="preserve">          explode: false</w:t>
      </w:r>
    </w:p>
    <w:p w14:paraId="15B0BA20" w14:textId="77777777" w:rsidR="001B2483" w:rsidRDefault="001B2483" w:rsidP="001B2483">
      <w:pPr>
        <w:pStyle w:val="PL"/>
      </w:pPr>
      <w:r>
        <w:t xml:space="preserve">        - name: fields</w:t>
      </w:r>
    </w:p>
    <w:p w14:paraId="37E121A9" w14:textId="77777777" w:rsidR="001B2483" w:rsidRDefault="001B2483" w:rsidP="001B2483">
      <w:pPr>
        <w:pStyle w:val="PL"/>
      </w:pPr>
      <w:r>
        <w:t xml:space="preserve">          in: query</w:t>
      </w:r>
    </w:p>
    <w:p w14:paraId="52D52789" w14:textId="77777777" w:rsidR="001B2483" w:rsidRDefault="001B2483" w:rsidP="001B2483">
      <w:pPr>
        <w:pStyle w:val="PL"/>
      </w:pPr>
      <w:r>
        <w:t xml:space="preserve">          description: &gt;-</w:t>
      </w:r>
    </w:p>
    <w:p w14:paraId="565A9620" w14:textId="77777777" w:rsidR="001B2483" w:rsidRDefault="001B2483" w:rsidP="001B2483">
      <w:pPr>
        <w:pStyle w:val="PL"/>
      </w:pPr>
      <w:r>
        <w:t xml:space="preserve">            This parameter specifies the attribute field of the scoped resources</w:t>
      </w:r>
    </w:p>
    <w:p w14:paraId="6C3E1DEB" w14:textId="77777777" w:rsidR="001B2483" w:rsidRDefault="001B2483" w:rsidP="001B2483">
      <w:pPr>
        <w:pStyle w:val="PL"/>
      </w:pPr>
      <w:r>
        <w:t xml:space="preserve">            that are returned.</w:t>
      </w:r>
    </w:p>
    <w:p w14:paraId="260EA779" w14:textId="77777777" w:rsidR="001B2483" w:rsidRDefault="001B2483" w:rsidP="001B2483">
      <w:pPr>
        <w:pStyle w:val="PL"/>
      </w:pPr>
      <w:r>
        <w:t xml:space="preserve">          required: false</w:t>
      </w:r>
    </w:p>
    <w:p w14:paraId="1B3BA467" w14:textId="77777777" w:rsidR="001B2483" w:rsidRDefault="001B2483" w:rsidP="001B2483">
      <w:pPr>
        <w:pStyle w:val="PL"/>
      </w:pPr>
      <w:r>
        <w:t xml:space="preserve">          schema:</w:t>
      </w:r>
    </w:p>
    <w:p w14:paraId="5A1EB5EB" w14:textId="77777777" w:rsidR="001B2483" w:rsidRDefault="001B2483" w:rsidP="001B2483">
      <w:pPr>
        <w:pStyle w:val="PL"/>
      </w:pPr>
      <w:r>
        <w:t xml:space="preserve">            type: array</w:t>
      </w:r>
    </w:p>
    <w:p w14:paraId="6735E28B" w14:textId="77777777" w:rsidR="001B2483" w:rsidRDefault="001B2483" w:rsidP="001B2483">
      <w:pPr>
        <w:pStyle w:val="PL"/>
      </w:pPr>
      <w:r>
        <w:t xml:space="preserve">            items:</w:t>
      </w:r>
    </w:p>
    <w:p w14:paraId="1940D719" w14:textId="77777777" w:rsidR="001B2483" w:rsidRDefault="001B2483" w:rsidP="001B2483">
      <w:pPr>
        <w:pStyle w:val="PL"/>
      </w:pPr>
      <w:r>
        <w:t xml:space="preserve">              type: string</w:t>
      </w:r>
    </w:p>
    <w:p w14:paraId="6788A36F" w14:textId="77777777" w:rsidR="001B2483" w:rsidRDefault="001B2483" w:rsidP="001B2483">
      <w:pPr>
        <w:pStyle w:val="PL"/>
      </w:pPr>
      <w:r>
        <w:t xml:space="preserve">          style: form</w:t>
      </w:r>
    </w:p>
    <w:p w14:paraId="7FF2D2DB" w14:textId="77777777" w:rsidR="001B2483" w:rsidRDefault="001B2483" w:rsidP="001B2483">
      <w:pPr>
        <w:pStyle w:val="PL"/>
      </w:pPr>
      <w:r>
        <w:t xml:space="preserve">          explode: false</w:t>
      </w:r>
    </w:p>
    <w:p w14:paraId="21900D3A" w14:textId="77777777" w:rsidR="001B2483" w:rsidRDefault="001B2483" w:rsidP="001B2483">
      <w:pPr>
        <w:pStyle w:val="PL"/>
      </w:pPr>
      <w:r>
        <w:t xml:space="preserve">      responses:</w:t>
      </w:r>
    </w:p>
    <w:p w14:paraId="2E5832AD" w14:textId="77777777" w:rsidR="001B2483" w:rsidRDefault="001B2483" w:rsidP="001B2483">
      <w:pPr>
        <w:pStyle w:val="PL"/>
      </w:pPr>
      <w:r>
        <w:t xml:space="preserve">        '200':</w:t>
      </w:r>
    </w:p>
    <w:p w14:paraId="089CF111" w14:textId="77777777" w:rsidR="001B2483" w:rsidRDefault="001B2483" w:rsidP="001B2483">
      <w:pPr>
        <w:pStyle w:val="PL"/>
      </w:pPr>
      <w:r>
        <w:t xml:space="preserve">          description: &gt;-</w:t>
      </w:r>
    </w:p>
    <w:p w14:paraId="07D8C0F7" w14:textId="77777777" w:rsidR="001B2483" w:rsidRDefault="001B2483" w:rsidP="001B2483">
      <w:pPr>
        <w:pStyle w:val="PL"/>
      </w:pPr>
      <w:r>
        <w:t xml:space="preserve">            Success case ("200 OK").</w:t>
      </w:r>
    </w:p>
    <w:p w14:paraId="216F8884" w14:textId="77777777" w:rsidR="001B2483" w:rsidRDefault="001B2483" w:rsidP="001B2483">
      <w:pPr>
        <w:pStyle w:val="PL"/>
      </w:pPr>
      <w:r>
        <w:t xml:space="preserve">            The resources identified in the request for retrieval are returned</w:t>
      </w:r>
    </w:p>
    <w:p w14:paraId="4ED5000D" w14:textId="77777777" w:rsidR="001B2483" w:rsidRDefault="001B2483" w:rsidP="001B2483">
      <w:pPr>
        <w:pStyle w:val="PL"/>
      </w:pPr>
      <w:r>
        <w:t xml:space="preserve">            in the response message body. In case the attributes or fields query</w:t>
      </w:r>
    </w:p>
    <w:p w14:paraId="5C6FD33B" w14:textId="77777777" w:rsidR="001B2483" w:rsidRDefault="001B2483" w:rsidP="001B2483">
      <w:pPr>
        <w:pStyle w:val="PL"/>
      </w:pPr>
      <w:r>
        <w:t xml:space="preserve">            parameters are used, only the selected attributes or sub-attributes are</w:t>
      </w:r>
    </w:p>
    <w:p w14:paraId="49075679" w14:textId="77777777" w:rsidR="001B2483" w:rsidRDefault="001B2483" w:rsidP="001B2483">
      <w:pPr>
        <w:pStyle w:val="PL"/>
      </w:pPr>
      <w:r>
        <w:t xml:space="preserve">            returned. The response message body is constructed according to the</w:t>
      </w:r>
    </w:p>
    <w:p w14:paraId="398D4A35" w14:textId="77777777" w:rsidR="001B2483" w:rsidRDefault="001B2483" w:rsidP="001B2483">
      <w:pPr>
        <w:pStyle w:val="PL"/>
      </w:pPr>
      <w:r>
        <w:t xml:space="preserve">            hierarchical response construction method (TS 32.158 [15]).</w:t>
      </w:r>
    </w:p>
    <w:p w14:paraId="7C649C75" w14:textId="77777777" w:rsidR="001B2483" w:rsidRDefault="001B2483" w:rsidP="001B2483">
      <w:pPr>
        <w:pStyle w:val="PL"/>
      </w:pPr>
      <w:r>
        <w:t xml:space="preserve">          content:</w:t>
      </w:r>
    </w:p>
    <w:p w14:paraId="3AD3201A" w14:textId="77777777" w:rsidR="001B2483" w:rsidRDefault="001B2483" w:rsidP="001B2483">
      <w:pPr>
        <w:pStyle w:val="PL"/>
      </w:pPr>
      <w:r>
        <w:t xml:space="preserve">            application/json:</w:t>
      </w:r>
    </w:p>
    <w:p w14:paraId="508358FD" w14:textId="77777777" w:rsidR="001B2483" w:rsidRDefault="001B2483" w:rsidP="001B2483">
      <w:pPr>
        <w:pStyle w:val="PL"/>
      </w:pPr>
      <w:r>
        <w:t xml:space="preserve">              schema:</w:t>
      </w:r>
    </w:p>
    <w:p w14:paraId="59F9D00E" w14:textId="77777777" w:rsidR="001B2483" w:rsidRDefault="001B2483" w:rsidP="001B2483">
      <w:pPr>
        <w:pStyle w:val="PL"/>
      </w:pPr>
      <w:r>
        <w:t xml:space="preserve">                $ref: '#/components/schemas/Resource'</w:t>
      </w:r>
    </w:p>
    <w:p w14:paraId="5FAF835F" w14:textId="77777777" w:rsidR="001B2483" w:rsidRDefault="001B2483" w:rsidP="001B2483">
      <w:pPr>
        <w:pStyle w:val="PL"/>
      </w:pPr>
      <w:r>
        <w:t xml:space="preserve">            application/vnd.3gpp.object-tree-hierarchical+json:</w:t>
      </w:r>
    </w:p>
    <w:p w14:paraId="6B4FCEFE" w14:textId="77777777" w:rsidR="001B2483" w:rsidRDefault="001B2483" w:rsidP="001B2483">
      <w:pPr>
        <w:pStyle w:val="PL"/>
      </w:pPr>
      <w:r>
        <w:t xml:space="preserve">              schema:</w:t>
      </w:r>
    </w:p>
    <w:p w14:paraId="6FC4CD4C" w14:textId="77777777" w:rsidR="001B2483" w:rsidRDefault="001B2483" w:rsidP="001B2483">
      <w:pPr>
        <w:pStyle w:val="PL"/>
      </w:pPr>
      <w:r>
        <w:t xml:space="preserve">                $ref: '#/components/schemas/Resource'</w:t>
      </w:r>
    </w:p>
    <w:p w14:paraId="6C04D385" w14:textId="77777777" w:rsidR="001B2483" w:rsidRDefault="001B2483" w:rsidP="001B2483">
      <w:pPr>
        <w:pStyle w:val="PL"/>
      </w:pPr>
      <w:r>
        <w:t xml:space="preserve">            application/vnd.3gpp.object-tree-flat+json:</w:t>
      </w:r>
    </w:p>
    <w:p w14:paraId="10337959" w14:textId="77777777" w:rsidR="001B2483" w:rsidRDefault="001B2483" w:rsidP="001B2483">
      <w:pPr>
        <w:pStyle w:val="PL"/>
      </w:pPr>
      <w:r>
        <w:t xml:space="preserve">              schema:</w:t>
      </w:r>
    </w:p>
    <w:p w14:paraId="21C311B1" w14:textId="77777777" w:rsidR="001B2483" w:rsidRDefault="001B2483" w:rsidP="001B2483">
      <w:pPr>
        <w:pStyle w:val="PL"/>
      </w:pPr>
      <w:r>
        <w:t xml:space="preserve">                type: array</w:t>
      </w:r>
    </w:p>
    <w:p w14:paraId="538A7C48" w14:textId="77777777" w:rsidR="001B2483" w:rsidRDefault="001B2483" w:rsidP="001B2483">
      <w:pPr>
        <w:pStyle w:val="PL"/>
      </w:pPr>
      <w:r>
        <w:t xml:space="preserve">                items:</w:t>
      </w:r>
    </w:p>
    <w:p w14:paraId="02CEACDA" w14:textId="77777777" w:rsidR="001B2483" w:rsidRDefault="001B2483" w:rsidP="001B2483">
      <w:pPr>
        <w:pStyle w:val="PL"/>
      </w:pPr>
      <w:r>
        <w:t xml:space="preserve">                  $ref: '#/components/schemas/Resource'</w:t>
      </w:r>
    </w:p>
    <w:p w14:paraId="4DC9E0BD" w14:textId="77777777" w:rsidR="001B2483" w:rsidRDefault="001B2483" w:rsidP="001B2483">
      <w:pPr>
        <w:pStyle w:val="PL"/>
      </w:pPr>
      <w:r>
        <w:t xml:space="preserve">        default:</w:t>
      </w:r>
    </w:p>
    <w:p w14:paraId="54BF9FAF" w14:textId="77777777" w:rsidR="001B2483" w:rsidRDefault="001B2483" w:rsidP="001B2483">
      <w:pPr>
        <w:pStyle w:val="PL"/>
      </w:pPr>
      <w:r>
        <w:t xml:space="preserve">          description: Error case.</w:t>
      </w:r>
    </w:p>
    <w:p w14:paraId="565DD211" w14:textId="77777777" w:rsidR="001B2483" w:rsidRDefault="001B2483" w:rsidP="001B2483">
      <w:pPr>
        <w:pStyle w:val="PL"/>
      </w:pPr>
      <w:r>
        <w:t xml:space="preserve">          content:</w:t>
      </w:r>
    </w:p>
    <w:p w14:paraId="6850B9AE" w14:textId="77777777" w:rsidR="001B2483" w:rsidRDefault="001B2483" w:rsidP="001B2483">
      <w:pPr>
        <w:pStyle w:val="PL"/>
      </w:pPr>
      <w:r>
        <w:t xml:space="preserve">            application/json:</w:t>
      </w:r>
    </w:p>
    <w:p w14:paraId="7BF02A70" w14:textId="77777777" w:rsidR="001B2483" w:rsidRDefault="001B2483" w:rsidP="001B2483">
      <w:pPr>
        <w:pStyle w:val="PL"/>
      </w:pPr>
      <w:r>
        <w:t xml:space="preserve">              schema:</w:t>
      </w:r>
    </w:p>
    <w:p w14:paraId="47990FE9" w14:textId="77777777" w:rsidR="001B2483" w:rsidRDefault="001B2483" w:rsidP="001B2483">
      <w:pPr>
        <w:pStyle w:val="PL"/>
      </w:pPr>
      <w:r>
        <w:t xml:space="preserve">                $ref: 'TS28623_ComDefs.yaml#/components/schemas/ErrorResponse'</w:t>
      </w:r>
    </w:p>
    <w:p w14:paraId="560435FC" w14:textId="77777777" w:rsidR="001B2483" w:rsidRDefault="001B2483" w:rsidP="001B2483">
      <w:pPr>
        <w:pStyle w:val="PL"/>
      </w:pPr>
      <w:r>
        <w:t xml:space="preserve">    patch:</w:t>
      </w:r>
    </w:p>
    <w:p w14:paraId="7A97E44D" w14:textId="77777777" w:rsidR="001B2483" w:rsidRDefault="001B2483" w:rsidP="001B2483">
      <w:pPr>
        <w:pStyle w:val="PL"/>
      </w:pPr>
      <w:r>
        <w:t xml:space="preserve">      summary: Patches one or multiple resources</w:t>
      </w:r>
    </w:p>
    <w:p w14:paraId="301E636C" w14:textId="77777777" w:rsidR="001B2483" w:rsidRDefault="001B2483" w:rsidP="001B2483">
      <w:pPr>
        <w:pStyle w:val="PL"/>
      </w:pPr>
      <w:r>
        <w:t xml:space="preserve">      description: &gt;-</w:t>
      </w:r>
    </w:p>
    <w:p w14:paraId="18D8ED0B" w14:textId="77777777" w:rsidR="001B2483" w:rsidRDefault="001B2483" w:rsidP="001B2483">
      <w:pPr>
        <w:pStyle w:val="PL"/>
      </w:pPr>
      <w:r>
        <w:t xml:space="preserve">        With HTTP PATCH resources are created, updated or deleted. The resources</w:t>
      </w:r>
    </w:p>
    <w:p w14:paraId="550A8B6C" w14:textId="77777777" w:rsidR="001B2483" w:rsidRDefault="001B2483" w:rsidP="001B2483">
      <w:pPr>
        <w:pStyle w:val="PL"/>
      </w:pPr>
      <w:r>
        <w:t xml:space="preserve">        to be modified are identified with the target URI (base resource) and</w:t>
      </w:r>
    </w:p>
    <w:p w14:paraId="10939291" w14:textId="77777777" w:rsidR="001B2483" w:rsidRDefault="001B2483" w:rsidP="001B2483">
      <w:pPr>
        <w:pStyle w:val="PL"/>
      </w:pPr>
      <w:r>
        <w:t xml:space="preserve">        the patch document included in the request message body.</w:t>
      </w:r>
    </w:p>
    <w:p w14:paraId="086A8079" w14:textId="77777777" w:rsidR="001B2483" w:rsidRDefault="001B2483" w:rsidP="001B2483">
      <w:pPr>
        <w:pStyle w:val="PL"/>
      </w:pPr>
      <w:r>
        <w:t xml:space="preserve">      requestBody:</w:t>
      </w:r>
    </w:p>
    <w:p w14:paraId="78CF537B" w14:textId="77777777" w:rsidR="001B2483" w:rsidRDefault="001B2483" w:rsidP="001B2483">
      <w:pPr>
        <w:pStyle w:val="PL"/>
      </w:pPr>
      <w:r>
        <w:t xml:space="preserve">        description: &gt;-</w:t>
      </w:r>
    </w:p>
    <w:p w14:paraId="44C2985C" w14:textId="77777777" w:rsidR="001B2483" w:rsidRDefault="001B2483" w:rsidP="001B2483">
      <w:pPr>
        <w:pStyle w:val="PL"/>
      </w:pPr>
      <w:r>
        <w:t xml:space="preserve">          The request body describes changes to be made to the target resources.</w:t>
      </w:r>
    </w:p>
    <w:p w14:paraId="785BD2DE" w14:textId="77777777" w:rsidR="001B2483" w:rsidRDefault="001B2483" w:rsidP="001B2483">
      <w:pPr>
        <w:pStyle w:val="PL"/>
      </w:pPr>
      <w:r>
        <w:t xml:space="preserve">          The following patch media types are available</w:t>
      </w:r>
    </w:p>
    <w:p w14:paraId="75B5797E" w14:textId="77777777" w:rsidR="001B2483" w:rsidRDefault="001B2483" w:rsidP="001B2483">
      <w:pPr>
        <w:pStyle w:val="PL"/>
      </w:pPr>
      <w:r>
        <w:t xml:space="preserve">            - "application/merge-patch+json" (RFC 7396)</w:t>
      </w:r>
    </w:p>
    <w:p w14:paraId="4E02D7E0" w14:textId="77777777" w:rsidR="001B2483" w:rsidRDefault="001B2483" w:rsidP="001B2483">
      <w:pPr>
        <w:pStyle w:val="PL"/>
      </w:pPr>
      <w:r>
        <w:t xml:space="preserve">            - "application/3gpp-merge-patch+json" (TS 32.158)</w:t>
      </w:r>
    </w:p>
    <w:p w14:paraId="5E208503" w14:textId="77777777" w:rsidR="001B2483" w:rsidRDefault="001B2483" w:rsidP="001B2483">
      <w:pPr>
        <w:pStyle w:val="PL"/>
      </w:pPr>
      <w:r>
        <w:t xml:space="preserve">            - "application/json-patch+json" (RFC 6902)</w:t>
      </w:r>
    </w:p>
    <w:p w14:paraId="209BBFB9" w14:textId="77777777" w:rsidR="001B2483" w:rsidRDefault="001B2483" w:rsidP="001B2483">
      <w:pPr>
        <w:pStyle w:val="PL"/>
      </w:pPr>
      <w:r>
        <w:t xml:space="preserve">            - "application/3gpp-json-patch+json" (TS 32.158)</w:t>
      </w:r>
    </w:p>
    <w:p w14:paraId="1216EACF" w14:textId="77777777" w:rsidR="001B2483" w:rsidRDefault="001B2483" w:rsidP="001B2483">
      <w:pPr>
        <w:pStyle w:val="PL"/>
      </w:pPr>
      <w:r>
        <w:t xml:space="preserve">        required: true</w:t>
      </w:r>
    </w:p>
    <w:p w14:paraId="143ACF6F" w14:textId="77777777" w:rsidR="001B2483" w:rsidRDefault="001B2483" w:rsidP="001B2483">
      <w:pPr>
        <w:pStyle w:val="PL"/>
      </w:pPr>
      <w:r>
        <w:t xml:space="preserve">        content:</w:t>
      </w:r>
    </w:p>
    <w:p w14:paraId="2F348CB3" w14:textId="77777777" w:rsidR="001B2483" w:rsidRDefault="001B2483" w:rsidP="001B2483">
      <w:pPr>
        <w:pStyle w:val="PL"/>
      </w:pPr>
      <w:r>
        <w:t xml:space="preserve">          application/merge-patch+json:</w:t>
      </w:r>
    </w:p>
    <w:p w14:paraId="0E066B6C" w14:textId="77777777" w:rsidR="001B2483" w:rsidRDefault="001B2483" w:rsidP="001B2483">
      <w:pPr>
        <w:pStyle w:val="PL"/>
      </w:pPr>
      <w:r>
        <w:t xml:space="preserve">            schema:</w:t>
      </w:r>
    </w:p>
    <w:p w14:paraId="2753D126" w14:textId="77777777" w:rsidR="001B2483" w:rsidRDefault="001B2483" w:rsidP="001B2483">
      <w:pPr>
        <w:pStyle w:val="PL"/>
      </w:pPr>
      <w:r>
        <w:t xml:space="preserve">              $ref: '#/components/schemas/Resource'</w:t>
      </w:r>
    </w:p>
    <w:p w14:paraId="558B5A26" w14:textId="77777777" w:rsidR="001B2483" w:rsidRDefault="001B2483" w:rsidP="001B2483">
      <w:pPr>
        <w:pStyle w:val="PL"/>
      </w:pPr>
      <w:r>
        <w:t xml:space="preserve">          application/3gpp-merge-patch+json:</w:t>
      </w:r>
    </w:p>
    <w:p w14:paraId="5E0E383F" w14:textId="77777777" w:rsidR="001B2483" w:rsidRDefault="001B2483" w:rsidP="001B2483">
      <w:pPr>
        <w:pStyle w:val="PL"/>
      </w:pPr>
      <w:r>
        <w:t xml:space="preserve">            schema:</w:t>
      </w:r>
    </w:p>
    <w:p w14:paraId="6290BDEC" w14:textId="77777777" w:rsidR="001B2483" w:rsidRDefault="001B2483" w:rsidP="001B2483">
      <w:pPr>
        <w:pStyle w:val="PL"/>
      </w:pPr>
      <w:r>
        <w:t xml:space="preserve">              $ref: '#/components/schemas/Resource'</w:t>
      </w:r>
    </w:p>
    <w:p w14:paraId="65D2FC4B" w14:textId="77777777" w:rsidR="001B2483" w:rsidRDefault="001B2483" w:rsidP="001B2483">
      <w:pPr>
        <w:pStyle w:val="PL"/>
      </w:pPr>
      <w:r>
        <w:t xml:space="preserve">          application/json-patch+json:</w:t>
      </w:r>
    </w:p>
    <w:p w14:paraId="6A25C939" w14:textId="77777777" w:rsidR="001B2483" w:rsidRDefault="001B2483" w:rsidP="001B2483">
      <w:pPr>
        <w:pStyle w:val="PL"/>
      </w:pPr>
      <w:r>
        <w:t xml:space="preserve">            schema:</w:t>
      </w:r>
    </w:p>
    <w:p w14:paraId="46A572D6" w14:textId="77777777" w:rsidR="001B2483" w:rsidRDefault="001B2483" w:rsidP="001B2483">
      <w:pPr>
        <w:pStyle w:val="PL"/>
      </w:pPr>
      <w:r>
        <w:t xml:space="preserve">              type: array</w:t>
      </w:r>
    </w:p>
    <w:p w14:paraId="5433617E" w14:textId="77777777" w:rsidR="001B2483" w:rsidRDefault="001B2483" w:rsidP="001B2483">
      <w:pPr>
        <w:pStyle w:val="PL"/>
      </w:pPr>
      <w:r>
        <w:t xml:space="preserve">              items:</w:t>
      </w:r>
    </w:p>
    <w:p w14:paraId="5230123D" w14:textId="77777777" w:rsidR="001B2483" w:rsidRDefault="001B2483" w:rsidP="001B2483">
      <w:pPr>
        <w:pStyle w:val="PL"/>
      </w:pPr>
      <w:r>
        <w:t xml:space="preserve">                $ref: '#/components/schemas/PatchItem'</w:t>
      </w:r>
    </w:p>
    <w:p w14:paraId="1938847B" w14:textId="77777777" w:rsidR="001B2483" w:rsidRDefault="001B2483" w:rsidP="001B2483">
      <w:pPr>
        <w:pStyle w:val="PL"/>
      </w:pPr>
      <w:r>
        <w:t xml:space="preserve">          application/3gpp-json-patch+json:</w:t>
      </w:r>
    </w:p>
    <w:p w14:paraId="283F1FC0" w14:textId="77777777" w:rsidR="001B2483" w:rsidRDefault="001B2483" w:rsidP="001B2483">
      <w:pPr>
        <w:pStyle w:val="PL"/>
      </w:pPr>
      <w:r>
        <w:t xml:space="preserve">            schema:</w:t>
      </w:r>
    </w:p>
    <w:p w14:paraId="18B1E404" w14:textId="77777777" w:rsidR="001B2483" w:rsidRDefault="001B2483" w:rsidP="001B2483">
      <w:pPr>
        <w:pStyle w:val="PL"/>
      </w:pPr>
      <w:r>
        <w:t xml:space="preserve">              type: array</w:t>
      </w:r>
    </w:p>
    <w:p w14:paraId="7B852A11" w14:textId="77777777" w:rsidR="001B2483" w:rsidRDefault="001B2483" w:rsidP="001B2483">
      <w:pPr>
        <w:pStyle w:val="PL"/>
      </w:pPr>
      <w:r>
        <w:t xml:space="preserve">              items:</w:t>
      </w:r>
    </w:p>
    <w:p w14:paraId="3EABCC5B" w14:textId="77777777" w:rsidR="001B2483" w:rsidRDefault="001B2483" w:rsidP="001B2483">
      <w:pPr>
        <w:pStyle w:val="PL"/>
      </w:pPr>
      <w:r>
        <w:t xml:space="preserve">                $ref: '#/components/schemas/PatchItem'</w:t>
      </w:r>
    </w:p>
    <w:p w14:paraId="5FCB9466" w14:textId="77777777" w:rsidR="001B2483" w:rsidRDefault="001B2483" w:rsidP="001B2483">
      <w:pPr>
        <w:pStyle w:val="PL"/>
      </w:pPr>
      <w:r>
        <w:t xml:space="preserve">      responses:</w:t>
      </w:r>
    </w:p>
    <w:p w14:paraId="200908FD" w14:textId="77777777" w:rsidR="001B2483" w:rsidRDefault="001B2483" w:rsidP="001B2483">
      <w:pPr>
        <w:pStyle w:val="PL"/>
      </w:pPr>
      <w:r>
        <w:t xml:space="preserve">        '200':</w:t>
      </w:r>
    </w:p>
    <w:p w14:paraId="15AA9606" w14:textId="77777777" w:rsidR="001B2483" w:rsidRDefault="001B2483" w:rsidP="001B2483">
      <w:pPr>
        <w:pStyle w:val="PL"/>
      </w:pPr>
      <w:r>
        <w:t xml:space="preserve">          description: &gt;-</w:t>
      </w:r>
    </w:p>
    <w:p w14:paraId="4C4A1BED" w14:textId="77777777" w:rsidR="001B2483" w:rsidRDefault="001B2483" w:rsidP="001B2483">
      <w:pPr>
        <w:pStyle w:val="PL"/>
      </w:pPr>
      <w:r>
        <w:t xml:space="preserve">            Success case ("200 OK").</w:t>
      </w:r>
    </w:p>
    <w:p w14:paraId="521E3255" w14:textId="77777777" w:rsidR="001B2483" w:rsidRDefault="001B2483" w:rsidP="001B2483">
      <w:pPr>
        <w:pStyle w:val="PL"/>
      </w:pPr>
      <w:r>
        <w:t xml:space="preserve">            This status code is returned when the updated the resource representations</w:t>
      </w:r>
    </w:p>
    <w:p w14:paraId="6B7DBB8C" w14:textId="77777777" w:rsidR="001B2483" w:rsidRDefault="001B2483" w:rsidP="001B2483">
      <w:pPr>
        <w:pStyle w:val="PL"/>
      </w:pPr>
      <w:r>
        <w:t xml:space="preserve">            shall be returned for some reason.</w:t>
      </w:r>
    </w:p>
    <w:p w14:paraId="5190CD70" w14:textId="77777777" w:rsidR="001B2483" w:rsidRDefault="001B2483" w:rsidP="001B2483">
      <w:pPr>
        <w:pStyle w:val="PL"/>
      </w:pPr>
      <w:r>
        <w:t xml:space="preserve">            The resource representations are returned in the response message body. The</w:t>
      </w:r>
    </w:p>
    <w:p w14:paraId="3B262AF6" w14:textId="77777777" w:rsidR="001B2483" w:rsidRDefault="001B2483" w:rsidP="001B2483">
      <w:pPr>
        <w:pStyle w:val="PL"/>
      </w:pPr>
      <w:r>
        <w:t xml:space="preserve">            response message body is constructed according to the hierarchical response</w:t>
      </w:r>
    </w:p>
    <w:p w14:paraId="424B0113" w14:textId="77777777" w:rsidR="001B2483" w:rsidRDefault="001B2483" w:rsidP="001B2483">
      <w:pPr>
        <w:pStyle w:val="PL"/>
      </w:pPr>
      <w:r>
        <w:t xml:space="preserve">            construction method (TS 32.158 [15])</w:t>
      </w:r>
    </w:p>
    <w:p w14:paraId="52750A59" w14:textId="77777777" w:rsidR="001B2483" w:rsidRDefault="001B2483" w:rsidP="001B2483">
      <w:pPr>
        <w:pStyle w:val="PL"/>
      </w:pPr>
      <w:r>
        <w:t xml:space="preserve">          content:</w:t>
      </w:r>
    </w:p>
    <w:p w14:paraId="6F1AC701" w14:textId="77777777" w:rsidR="001B2483" w:rsidRDefault="001B2483" w:rsidP="001B2483">
      <w:pPr>
        <w:pStyle w:val="PL"/>
      </w:pPr>
      <w:r>
        <w:t xml:space="preserve">            application/json:</w:t>
      </w:r>
    </w:p>
    <w:p w14:paraId="715166EC" w14:textId="77777777" w:rsidR="001B2483" w:rsidRDefault="001B2483" w:rsidP="001B2483">
      <w:pPr>
        <w:pStyle w:val="PL"/>
      </w:pPr>
      <w:r>
        <w:t xml:space="preserve">              schema:</w:t>
      </w:r>
    </w:p>
    <w:p w14:paraId="5AE66BC9" w14:textId="77777777" w:rsidR="001B2483" w:rsidRDefault="001B2483" w:rsidP="001B2483">
      <w:pPr>
        <w:pStyle w:val="PL"/>
      </w:pPr>
      <w:r>
        <w:t xml:space="preserve">                $ref: '#/components/schemas/Resource'</w:t>
      </w:r>
    </w:p>
    <w:p w14:paraId="54C1E831" w14:textId="77777777" w:rsidR="001B2483" w:rsidRDefault="001B2483" w:rsidP="001B2483">
      <w:pPr>
        <w:pStyle w:val="PL"/>
      </w:pPr>
      <w:r>
        <w:t xml:space="preserve">        '204':</w:t>
      </w:r>
    </w:p>
    <w:p w14:paraId="2DF58867" w14:textId="77777777" w:rsidR="001B2483" w:rsidRDefault="001B2483" w:rsidP="001B2483">
      <w:pPr>
        <w:pStyle w:val="PL"/>
      </w:pPr>
      <w:r>
        <w:t xml:space="preserve">          description: &gt;-</w:t>
      </w:r>
    </w:p>
    <w:p w14:paraId="3F7EA0C6" w14:textId="77777777" w:rsidR="001B2483" w:rsidRDefault="001B2483" w:rsidP="001B2483">
      <w:pPr>
        <w:pStyle w:val="PL"/>
      </w:pPr>
      <w:r>
        <w:t xml:space="preserve">            Success case ("204 No Content").</w:t>
      </w:r>
    </w:p>
    <w:p w14:paraId="77EA9F19" w14:textId="77777777" w:rsidR="001B2483" w:rsidRDefault="001B2483" w:rsidP="001B2483">
      <w:pPr>
        <w:pStyle w:val="PL"/>
      </w:pPr>
      <w:r>
        <w:t xml:space="preserve">            This status code is returned when there is no need to return the updated</w:t>
      </w:r>
    </w:p>
    <w:p w14:paraId="7EE673BF" w14:textId="77777777" w:rsidR="001B2483" w:rsidRDefault="001B2483" w:rsidP="001B2483">
      <w:pPr>
        <w:pStyle w:val="PL"/>
      </w:pPr>
      <w:r>
        <w:t xml:space="preserve">            resource representations.</w:t>
      </w:r>
    </w:p>
    <w:p w14:paraId="69F3555A" w14:textId="77777777" w:rsidR="001B2483" w:rsidRDefault="001B2483" w:rsidP="001B2483">
      <w:pPr>
        <w:pStyle w:val="PL"/>
      </w:pPr>
      <w:r>
        <w:t xml:space="preserve">            The response message body is empty.</w:t>
      </w:r>
    </w:p>
    <w:p w14:paraId="371E5E59" w14:textId="77777777" w:rsidR="001B2483" w:rsidRDefault="001B2483" w:rsidP="001B2483">
      <w:pPr>
        <w:pStyle w:val="PL"/>
      </w:pPr>
      <w:r>
        <w:t xml:space="preserve">        default:</w:t>
      </w:r>
    </w:p>
    <w:p w14:paraId="23165174" w14:textId="77777777" w:rsidR="001B2483" w:rsidRDefault="001B2483" w:rsidP="001B2483">
      <w:pPr>
        <w:pStyle w:val="PL"/>
      </w:pPr>
      <w:r>
        <w:t xml:space="preserve">          description: Error case.</w:t>
      </w:r>
    </w:p>
    <w:p w14:paraId="2A3F8FCE" w14:textId="77777777" w:rsidR="001B2483" w:rsidRDefault="001B2483" w:rsidP="001B2483">
      <w:pPr>
        <w:pStyle w:val="PL"/>
      </w:pPr>
      <w:r>
        <w:t xml:space="preserve">          content:</w:t>
      </w:r>
    </w:p>
    <w:p w14:paraId="637CA24F" w14:textId="77777777" w:rsidR="001B2483" w:rsidRDefault="001B2483" w:rsidP="001B2483">
      <w:pPr>
        <w:pStyle w:val="PL"/>
      </w:pPr>
      <w:r>
        <w:t xml:space="preserve">            application/json:</w:t>
      </w:r>
    </w:p>
    <w:p w14:paraId="3F6B8DB0" w14:textId="77777777" w:rsidR="001B2483" w:rsidRDefault="001B2483" w:rsidP="001B2483">
      <w:pPr>
        <w:pStyle w:val="PL"/>
      </w:pPr>
      <w:r>
        <w:t xml:space="preserve">              schema:</w:t>
      </w:r>
    </w:p>
    <w:p w14:paraId="1C275C60" w14:textId="77777777" w:rsidR="001B2483" w:rsidRDefault="001B2483" w:rsidP="001B2483">
      <w:pPr>
        <w:pStyle w:val="PL"/>
      </w:pPr>
      <w:r>
        <w:t xml:space="preserve">                $ref: 'TS28623_ComDefs.yaml#/components/schemas/ErrorResponse'</w:t>
      </w:r>
    </w:p>
    <w:p w14:paraId="2D0F94A2" w14:textId="77777777" w:rsidR="001B2483" w:rsidRDefault="001B2483" w:rsidP="001B2483">
      <w:pPr>
        <w:pStyle w:val="PL"/>
      </w:pPr>
      <w:r>
        <w:t xml:space="preserve">    delete:</w:t>
      </w:r>
    </w:p>
    <w:p w14:paraId="49C5E8D0" w14:textId="77777777" w:rsidR="001B2483" w:rsidRDefault="001B2483" w:rsidP="001B2483">
      <w:pPr>
        <w:pStyle w:val="PL"/>
      </w:pPr>
      <w:r>
        <w:t xml:space="preserve">      summary: Deletes one resource</w:t>
      </w:r>
    </w:p>
    <w:p w14:paraId="488144DC" w14:textId="77777777" w:rsidR="001B2483" w:rsidRDefault="001B2483" w:rsidP="001B2483">
      <w:pPr>
        <w:pStyle w:val="PL"/>
      </w:pPr>
      <w:r>
        <w:t xml:space="preserve">      description: &gt;-</w:t>
      </w:r>
    </w:p>
    <w:p w14:paraId="223B88D6" w14:textId="77777777" w:rsidR="001B2483" w:rsidRDefault="001B2483" w:rsidP="001B2483">
      <w:pPr>
        <w:pStyle w:val="PL"/>
      </w:pPr>
      <w:r>
        <w:t xml:space="preserve">        With HTTP DELETE one resource is deleted. The resources to be deleted is</w:t>
      </w:r>
    </w:p>
    <w:p w14:paraId="60FD3635" w14:textId="77777777" w:rsidR="001B2483" w:rsidRDefault="001B2483" w:rsidP="001B2483">
      <w:pPr>
        <w:pStyle w:val="PL"/>
      </w:pPr>
      <w:r>
        <w:t xml:space="preserve">        identified with the target URI.</w:t>
      </w:r>
    </w:p>
    <w:p w14:paraId="6D157F7E" w14:textId="77777777" w:rsidR="001B2483" w:rsidRDefault="001B2483" w:rsidP="001B2483">
      <w:pPr>
        <w:pStyle w:val="PL"/>
      </w:pPr>
      <w:r>
        <w:t xml:space="preserve">      responses:</w:t>
      </w:r>
    </w:p>
    <w:p w14:paraId="6CC908B8" w14:textId="77777777" w:rsidR="001B2483" w:rsidRDefault="001B2483" w:rsidP="001B2483">
      <w:pPr>
        <w:pStyle w:val="PL"/>
      </w:pPr>
      <w:r>
        <w:t xml:space="preserve">        '200':</w:t>
      </w:r>
    </w:p>
    <w:p w14:paraId="77607619" w14:textId="77777777" w:rsidR="001B2483" w:rsidRDefault="001B2483" w:rsidP="001B2483">
      <w:pPr>
        <w:pStyle w:val="PL"/>
      </w:pPr>
      <w:r>
        <w:t xml:space="preserve">          description: &gt;-</w:t>
      </w:r>
    </w:p>
    <w:p w14:paraId="4A9F95A4" w14:textId="77777777" w:rsidR="001B2483" w:rsidRDefault="001B2483" w:rsidP="001B2483">
      <w:pPr>
        <w:pStyle w:val="PL"/>
      </w:pPr>
      <w:r>
        <w:t xml:space="preserve">            Success case ("200 OK").</w:t>
      </w:r>
    </w:p>
    <w:p w14:paraId="673C9875" w14:textId="77777777" w:rsidR="001B2483" w:rsidRDefault="001B2483" w:rsidP="001B2483">
      <w:pPr>
        <w:pStyle w:val="PL"/>
      </w:pPr>
      <w:r>
        <w:t xml:space="preserve">            This status code is returned, when the resource has been successfully deleted.</w:t>
      </w:r>
    </w:p>
    <w:p w14:paraId="1AB19F37" w14:textId="77777777" w:rsidR="001B2483" w:rsidRDefault="001B2483" w:rsidP="001B2483">
      <w:pPr>
        <w:pStyle w:val="PL"/>
      </w:pPr>
      <w:r>
        <w:t xml:space="preserve">            The response body is empty.</w:t>
      </w:r>
    </w:p>
    <w:p w14:paraId="2B35CB3C" w14:textId="77777777" w:rsidR="001B2483" w:rsidRDefault="001B2483" w:rsidP="001B2483">
      <w:pPr>
        <w:pStyle w:val="PL"/>
      </w:pPr>
      <w:r>
        <w:t xml:space="preserve">        default:</w:t>
      </w:r>
    </w:p>
    <w:p w14:paraId="49C296DC" w14:textId="77777777" w:rsidR="001B2483" w:rsidRDefault="001B2483" w:rsidP="001B2483">
      <w:pPr>
        <w:pStyle w:val="PL"/>
      </w:pPr>
      <w:r>
        <w:t xml:space="preserve">          description: Error case.</w:t>
      </w:r>
    </w:p>
    <w:p w14:paraId="49225C80" w14:textId="77777777" w:rsidR="001B2483" w:rsidRDefault="001B2483" w:rsidP="001B2483">
      <w:pPr>
        <w:pStyle w:val="PL"/>
      </w:pPr>
      <w:r>
        <w:t xml:space="preserve">          content:</w:t>
      </w:r>
    </w:p>
    <w:p w14:paraId="46436787" w14:textId="77777777" w:rsidR="001B2483" w:rsidRDefault="001B2483" w:rsidP="001B2483">
      <w:pPr>
        <w:pStyle w:val="PL"/>
      </w:pPr>
      <w:r>
        <w:t xml:space="preserve">            application/json:</w:t>
      </w:r>
    </w:p>
    <w:p w14:paraId="22E77565" w14:textId="77777777" w:rsidR="001B2483" w:rsidRDefault="001B2483" w:rsidP="001B2483">
      <w:pPr>
        <w:pStyle w:val="PL"/>
      </w:pPr>
      <w:r>
        <w:t xml:space="preserve">              schema:</w:t>
      </w:r>
    </w:p>
    <w:p w14:paraId="248F64E2" w14:textId="77777777" w:rsidR="001B2483" w:rsidRDefault="001B2483" w:rsidP="001B2483">
      <w:pPr>
        <w:pStyle w:val="PL"/>
      </w:pPr>
      <w:r>
        <w:t xml:space="preserve">                $ref: 'TS28623_ComDefs.yaml#/components/schemas/ErrorResponse'</w:t>
      </w:r>
    </w:p>
    <w:p w14:paraId="2C1DE6A1" w14:textId="77777777" w:rsidR="001B2483" w:rsidRDefault="001B2483" w:rsidP="001B2483">
      <w:pPr>
        <w:pStyle w:val="PL"/>
      </w:pPr>
      <w:r>
        <w:t>components:</w:t>
      </w:r>
    </w:p>
    <w:p w14:paraId="12256EA1" w14:textId="77777777" w:rsidR="001B2483" w:rsidRDefault="001B2483" w:rsidP="001B2483">
      <w:pPr>
        <w:pStyle w:val="PL"/>
      </w:pPr>
      <w:r>
        <w:t xml:space="preserve">  schemas:</w:t>
      </w:r>
    </w:p>
    <w:p w14:paraId="4111DC8C" w14:textId="77777777" w:rsidR="001B2483" w:rsidRDefault="001B2483" w:rsidP="001B2483">
      <w:pPr>
        <w:pStyle w:val="PL"/>
      </w:pPr>
      <w:r>
        <w:t xml:space="preserve">    CmNotificationTypes:</w:t>
      </w:r>
    </w:p>
    <w:p w14:paraId="6546BA54" w14:textId="77777777" w:rsidR="001B2483" w:rsidRDefault="001B2483" w:rsidP="001B2483">
      <w:pPr>
        <w:pStyle w:val="PL"/>
      </w:pPr>
      <w:r>
        <w:t xml:space="preserve">      type: string</w:t>
      </w:r>
    </w:p>
    <w:p w14:paraId="65670FB1" w14:textId="77777777" w:rsidR="001B2483" w:rsidRDefault="001B2483" w:rsidP="001B2483">
      <w:pPr>
        <w:pStyle w:val="PL"/>
      </w:pPr>
      <w:r>
        <w:t xml:space="preserve">      enum:</w:t>
      </w:r>
    </w:p>
    <w:p w14:paraId="3DD1D7B6" w14:textId="77777777" w:rsidR="001B2483" w:rsidRDefault="001B2483" w:rsidP="001B2483">
      <w:pPr>
        <w:pStyle w:val="PL"/>
      </w:pPr>
      <w:r>
        <w:t xml:space="preserve">        - notifyMOICreation</w:t>
      </w:r>
    </w:p>
    <w:p w14:paraId="364D35DD" w14:textId="77777777" w:rsidR="001B2483" w:rsidRDefault="001B2483" w:rsidP="001B2483">
      <w:pPr>
        <w:pStyle w:val="PL"/>
      </w:pPr>
      <w:r>
        <w:t xml:space="preserve">        - notifyMOIDeletion</w:t>
      </w:r>
    </w:p>
    <w:p w14:paraId="4B182378" w14:textId="77777777" w:rsidR="001B2483" w:rsidRDefault="001B2483" w:rsidP="001B2483">
      <w:pPr>
        <w:pStyle w:val="PL"/>
      </w:pPr>
      <w:r>
        <w:t xml:space="preserve">        - notifyMOIAttributeValueChanges</w:t>
      </w:r>
    </w:p>
    <w:p w14:paraId="781597AB" w14:textId="77777777" w:rsidR="001B2483" w:rsidRDefault="001B2483" w:rsidP="001B2483">
      <w:pPr>
        <w:pStyle w:val="PL"/>
      </w:pPr>
      <w:r>
        <w:t xml:space="preserve">        - notifyMOIChanges</w:t>
      </w:r>
    </w:p>
    <w:p w14:paraId="6F687C98" w14:textId="77777777" w:rsidR="001B2483" w:rsidRDefault="001B2483" w:rsidP="001B2483">
      <w:pPr>
        <w:pStyle w:val="PL"/>
      </w:pPr>
      <w:r>
        <w:t xml:space="preserve">    SourceIndicator:</w:t>
      </w:r>
    </w:p>
    <w:p w14:paraId="1680CEA1" w14:textId="77777777" w:rsidR="001B2483" w:rsidRDefault="001B2483" w:rsidP="001B2483">
      <w:pPr>
        <w:pStyle w:val="PL"/>
      </w:pPr>
      <w:r>
        <w:t xml:space="preserve">      type: string</w:t>
      </w:r>
    </w:p>
    <w:p w14:paraId="6683B042" w14:textId="77777777" w:rsidR="001B2483" w:rsidRDefault="001B2483" w:rsidP="001B2483">
      <w:pPr>
        <w:pStyle w:val="PL"/>
      </w:pPr>
      <w:r>
        <w:t xml:space="preserve">      enum:</w:t>
      </w:r>
    </w:p>
    <w:p w14:paraId="650DAF89" w14:textId="77777777" w:rsidR="001B2483" w:rsidRDefault="001B2483" w:rsidP="001B2483">
      <w:pPr>
        <w:pStyle w:val="PL"/>
      </w:pPr>
      <w:r>
        <w:t xml:space="preserve">        - RESOURCE_OPERATION</w:t>
      </w:r>
    </w:p>
    <w:p w14:paraId="5914199F" w14:textId="77777777" w:rsidR="001B2483" w:rsidRDefault="001B2483" w:rsidP="001B2483">
      <w:pPr>
        <w:pStyle w:val="PL"/>
      </w:pPr>
      <w:r>
        <w:t xml:space="preserve">        - MANAGEMENT_OPERATION</w:t>
      </w:r>
    </w:p>
    <w:p w14:paraId="7327D674" w14:textId="77777777" w:rsidR="001B2483" w:rsidRDefault="001B2483" w:rsidP="001B2483">
      <w:pPr>
        <w:pStyle w:val="PL"/>
      </w:pPr>
      <w:r>
        <w:t xml:space="preserve">        - SON_OPERATION</w:t>
      </w:r>
    </w:p>
    <w:p w14:paraId="5A5B1D58" w14:textId="77777777" w:rsidR="001B2483" w:rsidRDefault="001B2483" w:rsidP="001B2483">
      <w:pPr>
        <w:pStyle w:val="PL"/>
      </w:pPr>
      <w:r>
        <w:t xml:space="preserve">        - UNKNOWN</w:t>
      </w:r>
    </w:p>
    <w:p w14:paraId="7481A6E3" w14:textId="77777777" w:rsidR="001B2483" w:rsidRDefault="001B2483" w:rsidP="001B2483">
      <w:pPr>
        <w:pStyle w:val="PL"/>
      </w:pPr>
      <w:r>
        <w:t xml:space="preserve">    ScopeType:</w:t>
      </w:r>
    </w:p>
    <w:p w14:paraId="2CEC3E37" w14:textId="77777777" w:rsidR="001B2483" w:rsidRDefault="001B2483" w:rsidP="001B2483">
      <w:pPr>
        <w:pStyle w:val="PL"/>
      </w:pPr>
      <w:r>
        <w:t xml:space="preserve">      type: string</w:t>
      </w:r>
    </w:p>
    <w:p w14:paraId="7E1B7F3F" w14:textId="77777777" w:rsidR="001B2483" w:rsidRDefault="001B2483" w:rsidP="001B2483">
      <w:pPr>
        <w:pStyle w:val="PL"/>
      </w:pPr>
      <w:r>
        <w:t xml:space="preserve">      enum:</w:t>
      </w:r>
    </w:p>
    <w:p w14:paraId="7FED87B9" w14:textId="77777777" w:rsidR="001B2483" w:rsidRDefault="001B2483" w:rsidP="001B2483">
      <w:pPr>
        <w:pStyle w:val="PL"/>
      </w:pPr>
      <w:r>
        <w:t xml:space="preserve">        - BASE_ONLY</w:t>
      </w:r>
    </w:p>
    <w:p w14:paraId="567CBD84" w14:textId="77777777" w:rsidR="001B2483" w:rsidRDefault="001B2483" w:rsidP="001B2483">
      <w:pPr>
        <w:pStyle w:val="PL"/>
      </w:pPr>
      <w:r>
        <w:t xml:space="preserve">        - BASE_NTH_LEVEL</w:t>
      </w:r>
    </w:p>
    <w:p w14:paraId="0A7F4DCB" w14:textId="77777777" w:rsidR="001B2483" w:rsidRDefault="001B2483" w:rsidP="001B2483">
      <w:pPr>
        <w:pStyle w:val="PL"/>
      </w:pPr>
      <w:r>
        <w:t xml:space="preserve">        - BASE_SUBTREE</w:t>
      </w:r>
    </w:p>
    <w:p w14:paraId="50D81A3F" w14:textId="77777777" w:rsidR="001B2483" w:rsidRDefault="001B2483" w:rsidP="001B2483">
      <w:pPr>
        <w:pStyle w:val="PL"/>
      </w:pPr>
      <w:r>
        <w:t xml:space="preserve">        - BASE_ALL</w:t>
      </w:r>
    </w:p>
    <w:p w14:paraId="0D73B0E4" w14:textId="77777777" w:rsidR="001B2483" w:rsidRDefault="001B2483" w:rsidP="001B2483">
      <w:pPr>
        <w:pStyle w:val="PL"/>
      </w:pPr>
      <w:r>
        <w:t xml:space="preserve">    Operation:</w:t>
      </w:r>
    </w:p>
    <w:p w14:paraId="2A55D1AD" w14:textId="77777777" w:rsidR="001B2483" w:rsidRDefault="001B2483" w:rsidP="001B2483">
      <w:pPr>
        <w:pStyle w:val="PL"/>
      </w:pPr>
      <w:r>
        <w:t xml:space="preserve">      type: string</w:t>
      </w:r>
    </w:p>
    <w:p w14:paraId="3959B230" w14:textId="77777777" w:rsidR="001B2483" w:rsidRDefault="001B2483" w:rsidP="001B2483">
      <w:pPr>
        <w:pStyle w:val="PL"/>
      </w:pPr>
      <w:r>
        <w:t xml:space="preserve">      enum:</w:t>
      </w:r>
    </w:p>
    <w:p w14:paraId="4115BB32" w14:textId="77777777" w:rsidR="001B2483" w:rsidRDefault="001B2483" w:rsidP="001B2483">
      <w:pPr>
        <w:pStyle w:val="PL"/>
      </w:pPr>
      <w:r>
        <w:t xml:space="preserve">        - add</w:t>
      </w:r>
    </w:p>
    <w:p w14:paraId="79BB4C3F" w14:textId="77777777" w:rsidR="001B2483" w:rsidRDefault="001B2483" w:rsidP="001B2483">
      <w:pPr>
        <w:pStyle w:val="PL"/>
      </w:pPr>
      <w:r>
        <w:t xml:space="preserve">        - remove</w:t>
      </w:r>
    </w:p>
    <w:p w14:paraId="2168F9FC" w14:textId="77777777" w:rsidR="001B2483" w:rsidRDefault="001B2483" w:rsidP="001B2483">
      <w:pPr>
        <w:pStyle w:val="PL"/>
      </w:pPr>
      <w:r>
        <w:t xml:space="preserve">        - replace</w:t>
      </w:r>
    </w:p>
    <w:p w14:paraId="534AFE01" w14:textId="77777777" w:rsidR="001B2483" w:rsidRDefault="001B2483" w:rsidP="001B2483">
      <w:pPr>
        <w:pStyle w:val="PL"/>
      </w:pPr>
      <w:r>
        <w:t xml:space="preserve">    Insert:</w:t>
      </w:r>
    </w:p>
    <w:p w14:paraId="7EFF54CF" w14:textId="77777777" w:rsidR="001B2483" w:rsidRDefault="001B2483" w:rsidP="001B2483">
      <w:pPr>
        <w:pStyle w:val="PL"/>
      </w:pPr>
      <w:r>
        <w:t xml:space="preserve">      type: string</w:t>
      </w:r>
    </w:p>
    <w:p w14:paraId="24659159" w14:textId="77777777" w:rsidR="001B2483" w:rsidRDefault="001B2483" w:rsidP="001B2483">
      <w:pPr>
        <w:pStyle w:val="PL"/>
      </w:pPr>
      <w:r>
        <w:t xml:space="preserve">      enum:</w:t>
      </w:r>
    </w:p>
    <w:p w14:paraId="6785B874" w14:textId="77777777" w:rsidR="001B2483" w:rsidRDefault="001B2483" w:rsidP="001B2483">
      <w:pPr>
        <w:pStyle w:val="PL"/>
      </w:pPr>
      <w:r>
        <w:t xml:space="preserve">        - before</w:t>
      </w:r>
    </w:p>
    <w:p w14:paraId="10023207" w14:textId="77777777" w:rsidR="001B2483" w:rsidRDefault="001B2483" w:rsidP="001B2483">
      <w:pPr>
        <w:pStyle w:val="PL"/>
      </w:pPr>
      <w:r>
        <w:t xml:space="preserve">        - after</w:t>
      </w:r>
    </w:p>
    <w:p w14:paraId="3F4601FF" w14:textId="77777777" w:rsidR="001B2483" w:rsidRDefault="001B2483" w:rsidP="001B2483">
      <w:pPr>
        <w:pStyle w:val="PL"/>
      </w:pPr>
      <w:r>
        <w:t xml:space="preserve">    PatchOperation:</w:t>
      </w:r>
    </w:p>
    <w:p w14:paraId="7BC76A1A" w14:textId="77777777" w:rsidR="001B2483" w:rsidRDefault="001B2483" w:rsidP="001B2483">
      <w:pPr>
        <w:pStyle w:val="PL"/>
      </w:pPr>
      <w:r>
        <w:t xml:space="preserve">      type: string</w:t>
      </w:r>
    </w:p>
    <w:p w14:paraId="2C3E58D0" w14:textId="77777777" w:rsidR="001B2483" w:rsidRDefault="001B2483" w:rsidP="001B2483">
      <w:pPr>
        <w:pStyle w:val="PL"/>
      </w:pPr>
      <w:r>
        <w:t xml:space="preserve">      enum:</w:t>
      </w:r>
    </w:p>
    <w:p w14:paraId="6EE1F6A8" w14:textId="77777777" w:rsidR="001B2483" w:rsidRDefault="001B2483" w:rsidP="001B2483">
      <w:pPr>
        <w:pStyle w:val="PL"/>
      </w:pPr>
      <w:r>
        <w:t xml:space="preserve">        - add</w:t>
      </w:r>
    </w:p>
    <w:p w14:paraId="6DC075BA" w14:textId="77777777" w:rsidR="001B2483" w:rsidRDefault="001B2483" w:rsidP="001B2483">
      <w:pPr>
        <w:pStyle w:val="PL"/>
      </w:pPr>
      <w:r>
        <w:t xml:space="preserve">        - replace</w:t>
      </w:r>
    </w:p>
    <w:p w14:paraId="0B715397" w14:textId="77777777" w:rsidR="001B2483" w:rsidRDefault="001B2483" w:rsidP="001B2483">
      <w:pPr>
        <w:pStyle w:val="PL"/>
      </w:pPr>
      <w:r>
        <w:t xml:space="preserve">        - remove</w:t>
      </w:r>
    </w:p>
    <w:p w14:paraId="15A07471" w14:textId="77777777" w:rsidR="001B2483" w:rsidRDefault="001B2483" w:rsidP="001B2483">
      <w:pPr>
        <w:pStyle w:val="PL"/>
      </w:pPr>
      <w:r>
        <w:t xml:space="preserve">        - copy</w:t>
      </w:r>
    </w:p>
    <w:p w14:paraId="479FC973" w14:textId="77777777" w:rsidR="001B2483" w:rsidRDefault="001B2483" w:rsidP="001B2483">
      <w:pPr>
        <w:pStyle w:val="PL"/>
      </w:pPr>
      <w:r>
        <w:t xml:space="preserve">        - move</w:t>
      </w:r>
    </w:p>
    <w:p w14:paraId="580015AC" w14:textId="77777777" w:rsidR="001B2483" w:rsidRDefault="001B2483" w:rsidP="001B2483">
      <w:pPr>
        <w:pStyle w:val="PL"/>
      </w:pPr>
      <w:r>
        <w:t xml:space="preserve">        - test</w:t>
      </w:r>
    </w:p>
    <w:p w14:paraId="164C399C" w14:textId="77777777" w:rsidR="001B2483" w:rsidRDefault="001B2483" w:rsidP="001B2483">
      <w:pPr>
        <w:pStyle w:val="PL"/>
      </w:pPr>
    </w:p>
    <w:p w14:paraId="054ACC26" w14:textId="77777777" w:rsidR="001B2483" w:rsidRDefault="001B2483" w:rsidP="001B2483">
      <w:pPr>
        <w:pStyle w:val="PL"/>
      </w:pPr>
      <w:r>
        <w:t xml:space="preserve">    Resource:</w:t>
      </w:r>
    </w:p>
    <w:p w14:paraId="2186834E" w14:textId="77777777" w:rsidR="001B2483" w:rsidRDefault="001B2483" w:rsidP="001B2483">
      <w:pPr>
        <w:pStyle w:val="PL"/>
      </w:pPr>
      <w:r>
        <w:t xml:space="preserve">      oneOf:</w:t>
      </w:r>
    </w:p>
    <w:p w14:paraId="40681556" w14:textId="77777777" w:rsidR="001B2483" w:rsidRDefault="001B2483" w:rsidP="001B2483">
      <w:pPr>
        <w:pStyle w:val="PL"/>
      </w:pPr>
      <w:r>
        <w:t xml:space="preserve">        - type: object</w:t>
      </w:r>
    </w:p>
    <w:p w14:paraId="74076173" w14:textId="77777777" w:rsidR="001B2483" w:rsidRDefault="001B2483" w:rsidP="001B2483">
      <w:pPr>
        <w:pStyle w:val="PL"/>
      </w:pPr>
      <w:r>
        <w:t xml:space="preserve">          properties:</w:t>
      </w:r>
    </w:p>
    <w:p w14:paraId="5A32777B" w14:textId="77777777" w:rsidR="001B2483" w:rsidRDefault="001B2483" w:rsidP="001B2483">
      <w:pPr>
        <w:pStyle w:val="PL"/>
      </w:pPr>
      <w:r>
        <w:t xml:space="preserve">            id:</w:t>
      </w:r>
    </w:p>
    <w:p w14:paraId="5D1E8984" w14:textId="77777777" w:rsidR="001B2483" w:rsidRDefault="001B2483" w:rsidP="001B2483">
      <w:pPr>
        <w:pStyle w:val="PL"/>
      </w:pPr>
      <w:r>
        <w:t xml:space="preserve">              type: string</w:t>
      </w:r>
    </w:p>
    <w:p w14:paraId="778E7301" w14:textId="77777777" w:rsidR="001B2483" w:rsidRDefault="001B2483" w:rsidP="001B2483">
      <w:pPr>
        <w:pStyle w:val="PL"/>
      </w:pPr>
      <w:r>
        <w:t xml:space="preserve">            objectClass:</w:t>
      </w:r>
    </w:p>
    <w:p w14:paraId="2EDED657" w14:textId="77777777" w:rsidR="001B2483" w:rsidRDefault="001B2483" w:rsidP="001B2483">
      <w:pPr>
        <w:pStyle w:val="PL"/>
      </w:pPr>
      <w:r>
        <w:t xml:space="preserve">              type: string</w:t>
      </w:r>
    </w:p>
    <w:p w14:paraId="35D18D84" w14:textId="77777777" w:rsidR="001B2483" w:rsidRDefault="001B2483" w:rsidP="001B2483">
      <w:pPr>
        <w:pStyle w:val="PL"/>
      </w:pPr>
      <w:r>
        <w:t xml:space="preserve">            objectInstance:</w:t>
      </w:r>
    </w:p>
    <w:p w14:paraId="432EC67D" w14:textId="77777777" w:rsidR="001B2483" w:rsidRDefault="001B2483" w:rsidP="001B2483">
      <w:pPr>
        <w:pStyle w:val="PL"/>
      </w:pPr>
      <w:r>
        <w:t xml:space="preserve">              $ref: 'TS28623_ComDefs.yaml#/components/schemas/Dn'</w:t>
      </w:r>
    </w:p>
    <w:p w14:paraId="74817276" w14:textId="77777777" w:rsidR="001B2483" w:rsidRDefault="001B2483" w:rsidP="001B2483">
      <w:pPr>
        <w:pStyle w:val="PL"/>
      </w:pPr>
      <w:r>
        <w:t xml:space="preserve">            attributes:</w:t>
      </w:r>
    </w:p>
    <w:p w14:paraId="25111CE5" w14:textId="77777777" w:rsidR="001B2483" w:rsidRDefault="001B2483" w:rsidP="001B2483">
      <w:pPr>
        <w:pStyle w:val="PL"/>
      </w:pPr>
      <w:r>
        <w:t xml:space="preserve">              type: object</w:t>
      </w:r>
    </w:p>
    <w:p w14:paraId="1C8E32C5" w14:textId="77777777" w:rsidR="001B2483" w:rsidRDefault="001B2483" w:rsidP="001B2483">
      <w:pPr>
        <w:pStyle w:val="PL"/>
      </w:pPr>
      <w:r>
        <w:t xml:space="preserve">          additionalProperties:</w:t>
      </w:r>
    </w:p>
    <w:p w14:paraId="163E5E2D" w14:textId="77777777" w:rsidR="001B2483" w:rsidRDefault="001B2483" w:rsidP="001B2483">
      <w:pPr>
        <w:pStyle w:val="PL"/>
      </w:pPr>
      <w:r>
        <w:t xml:space="preserve">            type: array</w:t>
      </w:r>
    </w:p>
    <w:p w14:paraId="71AF9712" w14:textId="77777777" w:rsidR="001B2483" w:rsidRDefault="001B2483" w:rsidP="001B2483">
      <w:pPr>
        <w:pStyle w:val="PL"/>
      </w:pPr>
      <w:r>
        <w:t xml:space="preserve">            items:</w:t>
      </w:r>
    </w:p>
    <w:p w14:paraId="78438C9D" w14:textId="77777777" w:rsidR="001B2483" w:rsidRDefault="001B2483" w:rsidP="001B2483">
      <w:pPr>
        <w:pStyle w:val="PL"/>
      </w:pPr>
      <w:r>
        <w:t xml:space="preserve">              type: object</w:t>
      </w:r>
    </w:p>
    <w:p w14:paraId="527665A2" w14:textId="77777777" w:rsidR="001B2483" w:rsidRDefault="001B2483" w:rsidP="001B2483">
      <w:pPr>
        <w:pStyle w:val="PL"/>
      </w:pPr>
      <w:r>
        <w:t xml:space="preserve">          required:</w:t>
      </w:r>
    </w:p>
    <w:p w14:paraId="2325E8C5" w14:textId="77777777" w:rsidR="001B2483" w:rsidRDefault="001B2483" w:rsidP="001B2483">
      <w:pPr>
        <w:pStyle w:val="PL"/>
      </w:pPr>
      <w:r>
        <w:t xml:space="preserve">            - id</w:t>
      </w:r>
    </w:p>
    <w:p w14:paraId="005F9D25" w14:textId="77777777" w:rsidR="001B2483" w:rsidRDefault="001B2483" w:rsidP="001B2483">
      <w:pPr>
        <w:pStyle w:val="PL"/>
      </w:pPr>
      <w:r>
        <w:t xml:space="preserve">        - anyOf:</w:t>
      </w:r>
    </w:p>
    <w:p w14:paraId="6F1C442B" w14:textId="77777777" w:rsidR="001B2483" w:rsidRDefault="001B2483" w:rsidP="001B2483">
      <w:pPr>
        <w:pStyle w:val="PL"/>
      </w:pPr>
      <w:r>
        <w:t xml:space="preserve">            - $ref: 'TS28623_GenericNrm.yaml#/components/schemas/resources-genericNrm'</w:t>
      </w:r>
    </w:p>
    <w:p w14:paraId="2A701A83" w14:textId="77777777" w:rsidR="001B2483" w:rsidRDefault="001B2483" w:rsidP="001B2483">
      <w:pPr>
        <w:pStyle w:val="PL"/>
      </w:pPr>
      <w:r>
        <w:t xml:space="preserve">            - $ref: 'TS28541_NrNrm.yaml#/components/schemas/resources-nrNrm'</w:t>
      </w:r>
    </w:p>
    <w:p w14:paraId="29B5E33E" w14:textId="77777777" w:rsidR="001B2483" w:rsidRDefault="001B2483" w:rsidP="001B2483">
      <w:pPr>
        <w:pStyle w:val="PL"/>
      </w:pPr>
      <w:r>
        <w:t xml:space="preserve">            - $ref: 'TS28541_5GcNrm.yaml#/components/schemas/resources-5gcNrm'</w:t>
      </w:r>
    </w:p>
    <w:p w14:paraId="41DB7839" w14:textId="77777777" w:rsidR="001B2483" w:rsidRDefault="001B2483" w:rsidP="001B2483">
      <w:pPr>
        <w:pStyle w:val="PL"/>
      </w:pPr>
      <w:r>
        <w:t xml:space="preserve">            - $ref: 'TS28541_SliceNrm.yaml#/components/schemas/resources-sliceNrm'</w:t>
      </w:r>
    </w:p>
    <w:p w14:paraId="1B9FED1D" w14:textId="77777777" w:rsidR="001B2483" w:rsidRDefault="001B2483" w:rsidP="001B2483">
      <w:pPr>
        <w:pStyle w:val="PL"/>
      </w:pPr>
      <w:r>
        <w:t xml:space="preserve">            - $ref: 'TS28536_CoslaNrm.yaml#/components/schemas/resources-coslaNrm'            </w:t>
      </w:r>
    </w:p>
    <w:p w14:paraId="6158332C" w14:textId="77777777" w:rsidR="001B2483" w:rsidRDefault="001B2483" w:rsidP="001B2483">
      <w:pPr>
        <w:pStyle w:val="PL"/>
      </w:pPr>
      <w:r>
        <w:t xml:space="preserve">            - $ref: 'TS28312_IntentNrm.yaml#/components/schemas/resources-intentNrm'</w:t>
      </w:r>
    </w:p>
    <w:p w14:paraId="0FAFFD53" w14:textId="77777777" w:rsidR="001B2483" w:rsidRDefault="001B2483" w:rsidP="001B2483">
      <w:pPr>
        <w:pStyle w:val="PL"/>
      </w:pPr>
      <w:r>
        <w:t xml:space="preserve">            - $ref: 'TS28104_MdaNrm.yaml#/components/schemas/resources-mdaNrm'</w:t>
      </w:r>
    </w:p>
    <w:p w14:paraId="6D960090" w14:textId="77777777" w:rsidR="001B2483" w:rsidRDefault="001B2483" w:rsidP="001B2483">
      <w:pPr>
        <w:pStyle w:val="PL"/>
      </w:pPr>
      <w:r>
        <w:t xml:space="preserve">            - $ref: 'TS28105_AiMlNrm.yaml#/components/schemas/resources-AiMlNrm'                           </w:t>
      </w:r>
    </w:p>
    <w:p w14:paraId="2EA082FC" w14:textId="77777777" w:rsidR="001B2483" w:rsidRDefault="001B2483" w:rsidP="001B2483">
      <w:pPr>
        <w:pStyle w:val="PL"/>
      </w:pPr>
      <w:r>
        <w:t xml:space="preserve">            - $ref: 'TS28538_EdgeNrm.yaml#/components/schemas/resources-edgeNrm'</w:t>
      </w:r>
    </w:p>
    <w:p w14:paraId="5ECDBBF6" w14:textId="77777777" w:rsidR="001B2483" w:rsidRDefault="001B2483" w:rsidP="001B2483">
      <w:pPr>
        <w:pStyle w:val="PL"/>
      </w:pPr>
      <w:r>
        <w:t xml:space="preserve">    Scope:</w:t>
      </w:r>
    </w:p>
    <w:p w14:paraId="15B0B1F9" w14:textId="77777777" w:rsidR="001B2483" w:rsidRDefault="001B2483" w:rsidP="001B2483">
      <w:pPr>
        <w:pStyle w:val="PL"/>
      </w:pPr>
      <w:r>
        <w:t xml:space="preserve">      type: object</w:t>
      </w:r>
    </w:p>
    <w:p w14:paraId="36A85C9F" w14:textId="77777777" w:rsidR="001B2483" w:rsidRDefault="001B2483" w:rsidP="001B2483">
      <w:pPr>
        <w:pStyle w:val="PL"/>
      </w:pPr>
      <w:r>
        <w:t xml:space="preserve">      properties:</w:t>
      </w:r>
    </w:p>
    <w:p w14:paraId="73F61E52" w14:textId="77777777" w:rsidR="001B2483" w:rsidRDefault="001B2483" w:rsidP="001B2483">
      <w:pPr>
        <w:pStyle w:val="PL"/>
      </w:pPr>
      <w:r>
        <w:t xml:space="preserve">        scopeType:</w:t>
      </w:r>
    </w:p>
    <w:p w14:paraId="43F61278" w14:textId="77777777" w:rsidR="001B2483" w:rsidRDefault="001B2483" w:rsidP="001B2483">
      <w:pPr>
        <w:pStyle w:val="PL"/>
      </w:pPr>
      <w:r>
        <w:t xml:space="preserve">          $ref: '#/components/schemas/ScopeType'</w:t>
      </w:r>
    </w:p>
    <w:p w14:paraId="522F67F9" w14:textId="77777777" w:rsidR="001B2483" w:rsidRDefault="001B2483" w:rsidP="001B2483">
      <w:pPr>
        <w:pStyle w:val="PL"/>
      </w:pPr>
      <w:r>
        <w:t xml:space="preserve">        scopeLevel:</w:t>
      </w:r>
    </w:p>
    <w:p w14:paraId="7FB4A840" w14:textId="77777777" w:rsidR="001B2483" w:rsidRDefault="001B2483" w:rsidP="001B2483">
      <w:pPr>
        <w:pStyle w:val="PL"/>
      </w:pPr>
      <w:r>
        <w:t xml:space="preserve">          type: integer</w:t>
      </w:r>
    </w:p>
    <w:p w14:paraId="50A79590" w14:textId="77777777" w:rsidR="001B2483" w:rsidRDefault="001B2483" w:rsidP="001B2483">
      <w:pPr>
        <w:pStyle w:val="PL"/>
      </w:pPr>
      <w:r>
        <w:t xml:space="preserve">    CorrelatedNotification:</w:t>
      </w:r>
    </w:p>
    <w:p w14:paraId="482187F5" w14:textId="77777777" w:rsidR="001B2483" w:rsidRDefault="001B2483" w:rsidP="001B2483">
      <w:pPr>
        <w:pStyle w:val="PL"/>
      </w:pPr>
      <w:r>
        <w:t xml:space="preserve">      type: object</w:t>
      </w:r>
    </w:p>
    <w:p w14:paraId="4969A941" w14:textId="77777777" w:rsidR="001B2483" w:rsidRDefault="001B2483" w:rsidP="001B2483">
      <w:pPr>
        <w:pStyle w:val="PL"/>
      </w:pPr>
      <w:r>
        <w:t xml:space="preserve">      properties:</w:t>
      </w:r>
    </w:p>
    <w:p w14:paraId="758F07FD" w14:textId="77777777" w:rsidR="001B2483" w:rsidRDefault="001B2483" w:rsidP="001B2483">
      <w:pPr>
        <w:pStyle w:val="PL"/>
      </w:pPr>
      <w:r>
        <w:t xml:space="preserve">        source:</w:t>
      </w:r>
    </w:p>
    <w:p w14:paraId="0B326BE6" w14:textId="77777777" w:rsidR="001B2483" w:rsidRDefault="001B2483" w:rsidP="001B2483">
      <w:pPr>
        <w:pStyle w:val="PL"/>
      </w:pPr>
      <w:r>
        <w:t xml:space="preserve">          $ref: 'TS28623_ComDefs.yaml#/components/schemas/Dn'</w:t>
      </w:r>
    </w:p>
    <w:p w14:paraId="28621B1E" w14:textId="77777777" w:rsidR="001B2483" w:rsidRDefault="001B2483" w:rsidP="001B2483">
      <w:pPr>
        <w:pStyle w:val="PL"/>
      </w:pPr>
      <w:r>
        <w:t xml:space="preserve">        notificationIds:</w:t>
      </w:r>
    </w:p>
    <w:p w14:paraId="56B70917" w14:textId="77777777" w:rsidR="001B2483" w:rsidRDefault="001B2483" w:rsidP="001B2483">
      <w:pPr>
        <w:pStyle w:val="PL"/>
      </w:pPr>
      <w:r>
        <w:t xml:space="preserve">          type: array</w:t>
      </w:r>
    </w:p>
    <w:p w14:paraId="46E4A43A" w14:textId="77777777" w:rsidR="001B2483" w:rsidRDefault="001B2483" w:rsidP="001B2483">
      <w:pPr>
        <w:pStyle w:val="PL"/>
      </w:pPr>
      <w:r>
        <w:t xml:space="preserve">          items:</w:t>
      </w:r>
    </w:p>
    <w:p w14:paraId="4C7D1BFD" w14:textId="77777777" w:rsidR="001B2483" w:rsidRDefault="001B2483" w:rsidP="001B2483">
      <w:pPr>
        <w:pStyle w:val="PL"/>
      </w:pPr>
      <w:r>
        <w:t xml:space="preserve">            $ref: 'TS28623_ComDefs.yaml#/components/schemas/NotificationId'</w:t>
      </w:r>
    </w:p>
    <w:p w14:paraId="76A7875B" w14:textId="77777777" w:rsidR="001B2483" w:rsidRDefault="001B2483" w:rsidP="001B2483">
      <w:pPr>
        <w:pStyle w:val="PL"/>
      </w:pPr>
      <w:r>
        <w:t xml:space="preserve">      required:</w:t>
      </w:r>
    </w:p>
    <w:p w14:paraId="1400B515" w14:textId="77777777" w:rsidR="001B2483" w:rsidRDefault="001B2483" w:rsidP="001B2483">
      <w:pPr>
        <w:pStyle w:val="PL"/>
      </w:pPr>
      <w:r>
        <w:t xml:space="preserve">        - source</w:t>
      </w:r>
    </w:p>
    <w:p w14:paraId="7A2FA664" w14:textId="77777777" w:rsidR="001B2483" w:rsidRDefault="001B2483" w:rsidP="001B2483">
      <w:pPr>
        <w:pStyle w:val="PL"/>
      </w:pPr>
      <w:r>
        <w:t xml:space="preserve">        - notificationIds</w:t>
      </w:r>
    </w:p>
    <w:p w14:paraId="110F3A46" w14:textId="77777777" w:rsidR="001B2483" w:rsidRDefault="001B2483" w:rsidP="001B2483">
      <w:pPr>
        <w:pStyle w:val="PL"/>
      </w:pPr>
      <w:r>
        <w:t xml:space="preserve">    MoiChange:</w:t>
      </w:r>
    </w:p>
    <w:p w14:paraId="103B514B" w14:textId="77777777" w:rsidR="001B2483" w:rsidRDefault="001B2483" w:rsidP="001B2483">
      <w:pPr>
        <w:pStyle w:val="PL"/>
      </w:pPr>
      <w:r>
        <w:t xml:space="preserve">      type: object</w:t>
      </w:r>
    </w:p>
    <w:p w14:paraId="4EAA771F" w14:textId="77777777" w:rsidR="001B2483" w:rsidRDefault="001B2483" w:rsidP="001B2483">
      <w:pPr>
        <w:pStyle w:val="PL"/>
      </w:pPr>
      <w:r>
        <w:t xml:space="preserve">      properties:</w:t>
      </w:r>
    </w:p>
    <w:p w14:paraId="7CA8C809" w14:textId="77777777" w:rsidR="001B2483" w:rsidRDefault="001B2483" w:rsidP="001B2483">
      <w:pPr>
        <w:pStyle w:val="PL"/>
      </w:pPr>
      <w:r>
        <w:t xml:space="preserve">        notificationId:</w:t>
      </w:r>
    </w:p>
    <w:p w14:paraId="720EF10F" w14:textId="77777777" w:rsidR="001B2483" w:rsidRDefault="001B2483" w:rsidP="001B2483">
      <w:pPr>
        <w:pStyle w:val="PL"/>
      </w:pPr>
      <w:r>
        <w:t xml:space="preserve">          $ref: 'TS28623_ComDefs.yaml#/components/schemas/NotificationId'</w:t>
      </w:r>
    </w:p>
    <w:p w14:paraId="4242CCF4" w14:textId="77777777" w:rsidR="001B2483" w:rsidRDefault="001B2483" w:rsidP="001B2483">
      <w:pPr>
        <w:pStyle w:val="PL"/>
      </w:pPr>
      <w:r>
        <w:t xml:space="preserve">        correlatedNotifications:</w:t>
      </w:r>
    </w:p>
    <w:p w14:paraId="17BD73E6" w14:textId="77777777" w:rsidR="001B2483" w:rsidRDefault="001B2483" w:rsidP="001B2483">
      <w:pPr>
        <w:pStyle w:val="PL"/>
      </w:pPr>
      <w:r>
        <w:t xml:space="preserve">          type: array</w:t>
      </w:r>
    </w:p>
    <w:p w14:paraId="5A140E6D" w14:textId="77777777" w:rsidR="001B2483" w:rsidRDefault="001B2483" w:rsidP="001B2483">
      <w:pPr>
        <w:pStyle w:val="PL"/>
      </w:pPr>
      <w:r>
        <w:t xml:space="preserve">          items:</w:t>
      </w:r>
    </w:p>
    <w:p w14:paraId="4E7A5D90" w14:textId="77777777" w:rsidR="001B2483" w:rsidRDefault="001B2483" w:rsidP="001B2483">
      <w:pPr>
        <w:pStyle w:val="PL"/>
      </w:pPr>
      <w:r>
        <w:t xml:space="preserve">            $ref: '#/components/schemas/CorrelatedNotification'</w:t>
      </w:r>
    </w:p>
    <w:p w14:paraId="476441B7" w14:textId="77777777" w:rsidR="001B2483" w:rsidRDefault="001B2483" w:rsidP="001B2483">
      <w:pPr>
        <w:pStyle w:val="PL"/>
      </w:pPr>
      <w:r>
        <w:t xml:space="preserve">        additionalText:</w:t>
      </w:r>
    </w:p>
    <w:p w14:paraId="6C39F29A" w14:textId="77777777" w:rsidR="001B2483" w:rsidRDefault="001B2483" w:rsidP="001B2483">
      <w:pPr>
        <w:pStyle w:val="PL"/>
      </w:pPr>
      <w:r>
        <w:t xml:space="preserve">          type: string</w:t>
      </w:r>
    </w:p>
    <w:p w14:paraId="061CF815" w14:textId="77777777" w:rsidR="001B2483" w:rsidRDefault="001B2483" w:rsidP="001B2483">
      <w:pPr>
        <w:pStyle w:val="PL"/>
      </w:pPr>
      <w:r>
        <w:t xml:space="preserve">        sourceIndicator:</w:t>
      </w:r>
    </w:p>
    <w:p w14:paraId="2065F41B" w14:textId="77777777" w:rsidR="001B2483" w:rsidRDefault="001B2483" w:rsidP="001B2483">
      <w:pPr>
        <w:pStyle w:val="PL"/>
      </w:pPr>
      <w:r>
        <w:t xml:space="preserve">          $ref: '#/components/schemas/SourceIndicator'</w:t>
      </w:r>
    </w:p>
    <w:p w14:paraId="02526550" w14:textId="77777777" w:rsidR="001B2483" w:rsidRDefault="001B2483" w:rsidP="001B2483">
      <w:pPr>
        <w:pStyle w:val="PL"/>
      </w:pPr>
      <w:r>
        <w:t xml:space="preserve">        op:</w:t>
      </w:r>
    </w:p>
    <w:p w14:paraId="2E0555B3" w14:textId="77777777" w:rsidR="001B2483" w:rsidRDefault="001B2483" w:rsidP="001B2483">
      <w:pPr>
        <w:pStyle w:val="PL"/>
      </w:pPr>
      <w:r>
        <w:t xml:space="preserve">          $ref: '#/components/schemas/Operation'</w:t>
      </w:r>
    </w:p>
    <w:p w14:paraId="1DB5913E" w14:textId="77777777" w:rsidR="001B2483" w:rsidRDefault="001B2483" w:rsidP="001B2483">
      <w:pPr>
        <w:pStyle w:val="PL"/>
      </w:pPr>
      <w:r>
        <w:t xml:space="preserve">        path:</w:t>
      </w:r>
    </w:p>
    <w:p w14:paraId="5991C081" w14:textId="77777777" w:rsidR="001B2483" w:rsidRDefault="001B2483" w:rsidP="001B2483">
      <w:pPr>
        <w:pStyle w:val="PL"/>
      </w:pPr>
      <w:r>
        <w:t xml:space="preserve">          $ref: 'TS28623_ComDefs.yaml#/components/schemas/Uri'</w:t>
      </w:r>
    </w:p>
    <w:p w14:paraId="4792EB8E" w14:textId="77777777" w:rsidR="001B2483" w:rsidRDefault="001B2483" w:rsidP="001B2483">
      <w:pPr>
        <w:pStyle w:val="PL"/>
      </w:pPr>
      <w:r>
        <w:t xml:space="preserve">        insert:</w:t>
      </w:r>
    </w:p>
    <w:p w14:paraId="6A63867E" w14:textId="77777777" w:rsidR="001B2483" w:rsidRDefault="001B2483" w:rsidP="001B2483">
      <w:pPr>
        <w:pStyle w:val="PL"/>
      </w:pPr>
      <w:r>
        <w:t xml:space="preserve">          $ref: '#/components/schemas/Insert'</w:t>
      </w:r>
    </w:p>
    <w:p w14:paraId="072B7CCC" w14:textId="77777777" w:rsidR="001B2483" w:rsidRDefault="001B2483" w:rsidP="001B2483">
      <w:pPr>
        <w:pStyle w:val="PL"/>
      </w:pPr>
      <w:r>
        <w:t xml:space="preserve">        value: {}</w:t>
      </w:r>
    </w:p>
    <w:p w14:paraId="2A5F5C9A" w14:textId="77777777" w:rsidR="001B2483" w:rsidRDefault="001B2483" w:rsidP="001B2483">
      <w:pPr>
        <w:pStyle w:val="PL"/>
      </w:pPr>
      <w:r>
        <w:t xml:space="preserve">        oldValue: {}</w:t>
      </w:r>
    </w:p>
    <w:p w14:paraId="27704628" w14:textId="77777777" w:rsidR="001B2483" w:rsidRDefault="001B2483" w:rsidP="001B2483">
      <w:pPr>
        <w:pStyle w:val="PL"/>
      </w:pPr>
      <w:r>
        <w:t xml:space="preserve">      required:</w:t>
      </w:r>
    </w:p>
    <w:p w14:paraId="19402794" w14:textId="77777777" w:rsidR="001B2483" w:rsidRDefault="001B2483" w:rsidP="001B2483">
      <w:pPr>
        <w:pStyle w:val="PL"/>
      </w:pPr>
      <w:r>
        <w:t xml:space="preserve">        - notificationId</w:t>
      </w:r>
    </w:p>
    <w:p w14:paraId="4D3B1156" w14:textId="77777777" w:rsidR="001B2483" w:rsidRDefault="001B2483" w:rsidP="001B2483">
      <w:pPr>
        <w:pStyle w:val="PL"/>
      </w:pPr>
      <w:r>
        <w:t xml:space="preserve">        - op</w:t>
      </w:r>
    </w:p>
    <w:p w14:paraId="6E14EF66" w14:textId="77777777" w:rsidR="001B2483" w:rsidRDefault="001B2483" w:rsidP="001B2483">
      <w:pPr>
        <w:pStyle w:val="PL"/>
      </w:pPr>
      <w:r>
        <w:t xml:space="preserve">        - path</w:t>
      </w:r>
    </w:p>
    <w:p w14:paraId="3431101F" w14:textId="77777777" w:rsidR="001B2483" w:rsidRDefault="001B2483" w:rsidP="001B2483">
      <w:pPr>
        <w:pStyle w:val="PL"/>
      </w:pPr>
      <w:r>
        <w:t xml:space="preserve">    NotifyMoiCreation:</w:t>
      </w:r>
    </w:p>
    <w:p w14:paraId="594436AC" w14:textId="77777777" w:rsidR="001B2483" w:rsidRDefault="001B2483" w:rsidP="001B2483">
      <w:pPr>
        <w:pStyle w:val="PL"/>
      </w:pPr>
      <w:r>
        <w:t xml:space="preserve">      allOf:</w:t>
      </w:r>
    </w:p>
    <w:p w14:paraId="28F25447" w14:textId="77777777" w:rsidR="001B2483" w:rsidRDefault="001B2483" w:rsidP="001B2483">
      <w:pPr>
        <w:pStyle w:val="PL"/>
      </w:pPr>
      <w:r>
        <w:t xml:space="preserve">        - $ref: 'TS28623_ComDefs.yaml#/components/schemas/NotificationHeader'</w:t>
      </w:r>
    </w:p>
    <w:p w14:paraId="739801EE" w14:textId="77777777" w:rsidR="001B2483" w:rsidRDefault="001B2483" w:rsidP="001B2483">
      <w:pPr>
        <w:pStyle w:val="PL"/>
      </w:pPr>
      <w:r>
        <w:t xml:space="preserve">        - type: object</w:t>
      </w:r>
    </w:p>
    <w:p w14:paraId="298EF502" w14:textId="77777777" w:rsidR="001B2483" w:rsidRDefault="001B2483" w:rsidP="001B2483">
      <w:pPr>
        <w:pStyle w:val="PL"/>
      </w:pPr>
      <w:r>
        <w:t xml:space="preserve">          properties:</w:t>
      </w:r>
    </w:p>
    <w:p w14:paraId="6C5A16C7" w14:textId="77777777" w:rsidR="001B2483" w:rsidRDefault="001B2483" w:rsidP="001B2483">
      <w:pPr>
        <w:pStyle w:val="PL"/>
      </w:pPr>
      <w:r>
        <w:t xml:space="preserve">            correlatedNotifications:</w:t>
      </w:r>
    </w:p>
    <w:p w14:paraId="5728D451" w14:textId="77777777" w:rsidR="001B2483" w:rsidRDefault="001B2483" w:rsidP="001B2483">
      <w:pPr>
        <w:pStyle w:val="PL"/>
      </w:pPr>
      <w:r>
        <w:t xml:space="preserve">              type: array</w:t>
      </w:r>
    </w:p>
    <w:p w14:paraId="5466035D" w14:textId="77777777" w:rsidR="001B2483" w:rsidRDefault="001B2483" w:rsidP="001B2483">
      <w:pPr>
        <w:pStyle w:val="PL"/>
      </w:pPr>
      <w:r>
        <w:t xml:space="preserve">              items:</w:t>
      </w:r>
    </w:p>
    <w:p w14:paraId="689BDBC0" w14:textId="77777777" w:rsidR="001B2483" w:rsidRDefault="001B2483" w:rsidP="001B2483">
      <w:pPr>
        <w:pStyle w:val="PL"/>
      </w:pPr>
      <w:r>
        <w:t xml:space="preserve">                $ref: '#/components/schemas/CorrelatedNotification'</w:t>
      </w:r>
    </w:p>
    <w:p w14:paraId="3E4A5434" w14:textId="77777777" w:rsidR="001B2483" w:rsidRDefault="001B2483" w:rsidP="001B2483">
      <w:pPr>
        <w:pStyle w:val="PL"/>
      </w:pPr>
      <w:r>
        <w:t xml:space="preserve">            additionalText:</w:t>
      </w:r>
    </w:p>
    <w:p w14:paraId="448D279B" w14:textId="77777777" w:rsidR="001B2483" w:rsidRDefault="001B2483" w:rsidP="001B2483">
      <w:pPr>
        <w:pStyle w:val="PL"/>
      </w:pPr>
      <w:r>
        <w:t xml:space="preserve">              type: string</w:t>
      </w:r>
    </w:p>
    <w:p w14:paraId="7635418B" w14:textId="77777777" w:rsidR="001B2483" w:rsidRDefault="001B2483" w:rsidP="001B2483">
      <w:pPr>
        <w:pStyle w:val="PL"/>
      </w:pPr>
      <w:r>
        <w:t xml:space="preserve">            sourceIndicator:</w:t>
      </w:r>
    </w:p>
    <w:p w14:paraId="74206256" w14:textId="77777777" w:rsidR="001B2483" w:rsidRDefault="001B2483" w:rsidP="001B2483">
      <w:pPr>
        <w:pStyle w:val="PL"/>
      </w:pPr>
      <w:r>
        <w:t xml:space="preserve">              $ref: '#/components/schemas/SourceIndicator'</w:t>
      </w:r>
    </w:p>
    <w:p w14:paraId="19696C5D" w14:textId="77777777" w:rsidR="001B2483" w:rsidRDefault="001B2483" w:rsidP="001B2483">
      <w:pPr>
        <w:pStyle w:val="PL"/>
      </w:pPr>
      <w:r>
        <w:t xml:space="preserve">            attributeList:</w:t>
      </w:r>
    </w:p>
    <w:p w14:paraId="7C6EEDA5" w14:textId="77777777" w:rsidR="001B2483" w:rsidRDefault="001B2483" w:rsidP="001B2483">
      <w:pPr>
        <w:pStyle w:val="PL"/>
      </w:pPr>
      <w:r>
        <w:t xml:space="preserve">              $ref: 'TS28623_ComDefs.yaml#/components/schemas/AttributeNameValuePairSet'</w:t>
      </w:r>
    </w:p>
    <w:p w14:paraId="469FC62E" w14:textId="77777777" w:rsidR="001B2483" w:rsidRDefault="001B2483" w:rsidP="001B2483">
      <w:pPr>
        <w:pStyle w:val="PL"/>
      </w:pPr>
      <w:r>
        <w:t xml:space="preserve">    NotifyMoiDeletion:</w:t>
      </w:r>
    </w:p>
    <w:p w14:paraId="7A82BAA2" w14:textId="77777777" w:rsidR="001B2483" w:rsidRDefault="001B2483" w:rsidP="001B2483">
      <w:pPr>
        <w:pStyle w:val="PL"/>
      </w:pPr>
      <w:r>
        <w:t xml:space="preserve">      allOf:</w:t>
      </w:r>
    </w:p>
    <w:p w14:paraId="043ED696" w14:textId="77777777" w:rsidR="001B2483" w:rsidRDefault="001B2483" w:rsidP="001B2483">
      <w:pPr>
        <w:pStyle w:val="PL"/>
      </w:pPr>
      <w:r>
        <w:t xml:space="preserve">        - $ref: 'TS28623_ComDefs.yaml#/components/schemas/NotificationHeader'</w:t>
      </w:r>
    </w:p>
    <w:p w14:paraId="79BAE42C" w14:textId="77777777" w:rsidR="001B2483" w:rsidRDefault="001B2483" w:rsidP="001B2483">
      <w:pPr>
        <w:pStyle w:val="PL"/>
      </w:pPr>
      <w:r>
        <w:t xml:space="preserve">        - type: object</w:t>
      </w:r>
    </w:p>
    <w:p w14:paraId="11D06838" w14:textId="77777777" w:rsidR="001B2483" w:rsidRDefault="001B2483" w:rsidP="001B2483">
      <w:pPr>
        <w:pStyle w:val="PL"/>
      </w:pPr>
      <w:r>
        <w:t xml:space="preserve">          properties:</w:t>
      </w:r>
    </w:p>
    <w:p w14:paraId="033AE61E" w14:textId="77777777" w:rsidR="001B2483" w:rsidRDefault="001B2483" w:rsidP="001B2483">
      <w:pPr>
        <w:pStyle w:val="PL"/>
      </w:pPr>
      <w:r>
        <w:t xml:space="preserve">            correlatedNotifications:</w:t>
      </w:r>
    </w:p>
    <w:p w14:paraId="059AC21A" w14:textId="77777777" w:rsidR="001B2483" w:rsidRDefault="001B2483" w:rsidP="001B2483">
      <w:pPr>
        <w:pStyle w:val="PL"/>
      </w:pPr>
      <w:r>
        <w:t xml:space="preserve">              type: array</w:t>
      </w:r>
    </w:p>
    <w:p w14:paraId="1D151194" w14:textId="77777777" w:rsidR="001B2483" w:rsidRDefault="001B2483" w:rsidP="001B2483">
      <w:pPr>
        <w:pStyle w:val="PL"/>
      </w:pPr>
      <w:r>
        <w:t xml:space="preserve">              items:</w:t>
      </w:r>
    </w:p>
    <w:p w14:paraId="4C5012BA" w14:textId="77777777" w:rsidR="001B2483" w:rsidRDefault="001B2483" w:rsidP="001B2483">
      <w:pPr>
        <w:pStyle w:val="PL"/>
      </w:pPr>
      <w:r>
        <w:t xml:space="preserve">                $ref: '#/components/schemas/CorrelatedNotification'</w:t>
      </w:r>
    </w:p>
    <w:p w14:paraId="36EB4E76" w14:textId="77777777" w:rsidR="001B2483" w:rsidRDefault="001B2483" w:rsidP="001B2483">
      <w:pPr>
        <w:pStyle w:val="PL"/>
      </w:pPr>
      <w:r>
        <w:t xml:space="preserve">            additionalText:</w:t>
      </w:r>
    </w:p>
    <w:p w14:paraId="7C2DE1C6" w14:textId="77777777" w:rsidR="001B2483" w:rsidRDefault="001B2483" w:rsidP="001B2483">
      <w:pPr>
        <w:pStyle w:val="PL"/>
      </w:pPr>
      <w:r>
        <w:t xml:space="preserve">              type: string</w:t>
      </w:r>
    </w:p>
    <w:p w14:paraId="073B7221" w14:textId="77777777" w:rsidR="001B2483" w:rsidRDefault="001B2483" w:rsidP="001B2483">
      <w:pPr>
        <w:pStyle w:val="PL"/>
      </w:pPr>
      <w:r>
        <w:t xml:space="preserve">            sourceIndicator:</w:t>
      </w:r>
    </w:p>
    <w:p w14:paraId="0E95FF95" w14:textId="77777777" w:rsidR="001B2483" w:rsidRDefault="001B2483" w:rsidP="001B2483">
      <w:pPr>
        <w:pStyle w:val="PL"/>
      </w:pPr>
      <w:r>
        <w:t xml:space="preserve">              $ref: '#/components/schemas/SourceIndicator'</w:t>
      </w:r>
    </w:p>
    <w:p w14:paraId="2B7AB552" w14:textId="77777777" w:rsidR="001B2483" w:rsidRDefault="001B2483" w:rsidP="001B2483">
      <w:pPr>
        <w:pStyle w:val="PL"/>
      </w:pPr>
      <w:r>
        <w:t xml:space="preserve">            attributeList:</w:t>
      </w:r>
    </w:p>
    <w:p w14:paraId="1D8ADB7D" w14:textId="77777777" w:rsidR="001B2483" w:rsidRDefault="001B2483" w:rsidP="001B2483">
      <w:pPr>
        <w:pStyle w:val="PL"/>
      </w:pPr>
      <w:r>
        <w:t xml:space="preserve">              $ref: 'TS28623_ComDefs.yaml#/components/schemas/AttributeNameValuePairSet'</w:t>
      </w:r>
    </w:p>
    <w:p w14:paraId="731315EF" w14:textId="77777777" w:rsidR="001B2483" w:rsidRDefault="001B2483" w:rsidP="001B2483">
      <w:pPr>
        <w:pStyle w:val="PL"/>
      </w:pPr>
      <w:r>
        <w:t xml:space="preserve">    NotifyMoiAttributeValueChanges:</w:t>
      </w:r>
    </w:p>
    <w:p w14:paraId="3E3D75A0" w14:textId="77777777" w:rsidR="001B2483" w:rsidRDefault="001B2483" w:rsidP="001B2483">
      <w:pPr>
        <w:pStyle w:val="PL"/>
      </w:pPr>
      <w:r>
        <w:t xml:space="preserve">      allOf:</w:t>
      </w:r>
    </w:p>
    <w:p w14:paraId="56D64215" w14:textId="77777777" w:rsidR="001B2483" w:rsidRDefault="001B2483" w:rsidP="001B2483">
      <w:pPr>
        <w:pStyle w:val="PL"/>
      </w:pPr>
      <w:r>
        <w:t xml:space="preserve">        - $ref: 'TS28623_ComDefs.yaml#/components/schemas/NotificationHeader'</w:t>
      </w:r>
    </w:p>
    <w:p w14:paraId="74B1F9FD" w14:textId="77777777" w:rsidR="001B2483" w:rsidRDefault="001B2483" w:rsidP="001B2483">
      <w:pPr>
        <w:pStyle w:val="PL"/>
      </w:pPr>
      <w:r>
        <w:t xml:space="preserve">        - type: object</w:t>
      </w:r>
    </w:p>
    <w:p w14:paraId="6AD0615C" w14:textId="77777777" w:rsidR="001B2483" w:rsidRDefault="001B2483" w:rsidP="001B2483">
      <w:pPr>
        <w:pStyle w:val="PL"/>
      </w:pPr>
      <w:r>
        <w:t xml:space="preserve">          properties:</w:t>
      </w:r>
    </w:p>
    <w:p w14:paraId="5733E967" w14:textId="77777777" w:rsidR="001B2483" w:rsidRDefault="001B2483" w:rsidP="001B2483">
      <w:pPr>
        <w:pStyle w:val="PL"/>
      </w:pPr>
      <w:r>
        <w:t xml:space="preserve">            correlatedNotifications:</w:t>
      </w:r>
    </w:p>
    <w:p w14:paraId="7D8DEC4E" w14:textId="77777777" w:rsidR="001B2483" w:rsidRDefault="001B2483" w:rsidP="001B2483">
      <w:pPr>
        <w:pStyle w:val="PL"/>
      </w:pPr>
      <w:r>
        <w:t xml:space="preserve">              type: array</w:t>
      </w:r>
    </w:p>
    <w:p w14:paraId="48AF6F03" w14:textId="77777777" w:rsidR="001B2483" w:rsidRDefault="001B2483" w:rsidP="001B2483">
      <w:pPr>
        <w:pStyle w:val="PL"/>
      </w:pPr>
      <w:r>
        <w:t xml:space="preserve">              items:</w:t>
      </w:r>
    </w:p>
    <w:p w14:paraId="0D42978A" w14:textId="77777777" w:rsidR="001B2483" w:rsidRDefault="001B2483" w:rsidP="001B2483">
      <w:pPr>
        <w:pStyle w:val="PL"/>
      </w:pPr>
      <w:r>
        <w:t xml:space="preserve">                $ref: '#/components/schemas/CorrelatedNotification'</w:t>
      </w:r>
    </w:p>
    <w:p w14:paraId="4EBC4D9E" w14:textId="77777777" w:rsidR="001B2483" w:rsidRDefault="001B2483" w:rsidP="001B2483">
      <w:pPr>
        <w:pStyle w:val="PL"/>
      </w:pPr>
      <w:r>
        <w:t xml:space="preserve">            additionalText:</w:t>
      </w:r>
    </w:p>
    <w:p w14:paraId="28FA80FD" w14:textId="77777777" w:rsidR="001B2483" w:rsidRDefault="001B2483" w:rsidP="001B2483">
      <w:pPr>
        <w:pStyle w:val="PL"/>
      </w:pPr>
      <w:r>
        <w:t xml:space="preserve">              type: string</w:t>
      </w:r>
    </w:p>
    <w:p w14:paraId="2D33348A" w14:textId="77777777" w:rsidR="001B2483" w:rsidRDefault="001B2483" w:rsidP="001B2483">
      <w:pPr>
        <w:pStyle w:val="PL"/>
      </w:pPr>
      <w:r>
        <w:t xml:space="preserve">            sourceIndicator:</w:t>
      </w:r>
    </w:p>
    <w:p w14:paraId="207368AD" w14:textId="77777777" w:rsidR="001B2483" w:rsidRDefault="001B2483" w:rsidP="001B2483">
      <w:pPr>
        <w:pStyle w:val="PL"/>
      </w:pPr>
      <w:r>
        <w:t xml:space="preserve">              $ref: '#/components/schemas/SourceIndicator'</w:t>
      </w:r>
    </w:p>
    <w:p w14:paraId="068386D3" w14:textId="77777777" w:rsidR="001B2483" w:rsidRDefault="001B2483" w:rsidP="001B2483">
      <w:pPr>
        <w:pStyle w:val="PL"/>
      </w:pPr>
      <w:r>
        <w:t xml:space="preserve">            attributeListValueChanges:</w:t>
      </w:r>
    </w:p>
    <w:p w14:paraId="7ED7F52F" w14:textId="77777777" w:rsidR="001B2483" w:rsidRDefault="001B2483" w:rsidP="001B2483">
      <w:pPr>
        <w:pStyle w:val="PL"/>
      </w:pPr>
      <w:r>
        <w:t xml:space="preserve">              $ref: 'TS28623_ComDefs.yaml#/components/schemas/AttributeValueChangeSet'</w:t>
      </w:r>
    </w:p>
    <w:p w14:paraId="3DE6168B" w14:textId="77777777" w:rsidR="001B2483" w:rsidRDefault="001B2483" w:rsidP="001B2483">
      <w:pPr>
        <w:pStyle w:val="PL"/>
      </w:pPr>
      <w:r>
        <w:t xml:space="preserve">          required:</w:t>
      </w:r>
    </w:p>
    <w:p w14:paraId="3EFB9FBF" w14:textId="77777777" w:rsidR="001B2483" w:rsidRDefault="001B2483" w:rsidP="001B2483">
      <w:pPr>
        <w:pStyle w:val="PL"/>
      </w:pPr>
      <w:r>
        <w:t xml:space="preserve">            - attributeListValueChanges</w:t>
      </w:r>
    </w:p>
    <w:p w14:paraId="562C46A4" w14:textId="77777777" w:rsidR="001B2483" w:rsidRDefault="001B2483" w:rsidP="001B2483">
      <w:pPr>
        <w:pStyle w:val="PL"/>
      </w:pPr>
      <w:r>
        <w:t xml:space="preserve">    NotifyMoiChanges:</w:t>
      </w:r>
    </w:p>
    <w:p w14:paraId="7B9EDCC3" w14:textId="77777777" w:rsidR="001B2483" w:rsidRDefault="001B2483" w:rsidP="001B2483">
      <w:pPr>
        <w:pStyle w:val="PL"/>
      </w:pPr>
      <w:r>
        <w:t xml:space="preserve">      allOf:</w:t>
      </w:r>
    </w:p>
    <w:p w14:paraId="18882738" w14:textId="77777777" w:rsidR="001B2483" w:rsidRDefault="001B2483" w:rsidP="001B2483">
      <w:pPr>
        <w:pStyle w:val="PL"/>
      </w:pPr>
      <w:r>
        <w:t xml:space="preserve">        - $ref: 'TS28623_ComDefs.yaml#/components/schemas/NotificationHeader'</w:t>
      </w:r>
    </w:p>
    <w:p w14:paraId="3A5544EB" w14:textId="77777777" w:rsidR="001B2483" w:rsidRDefault="001B2483" w:rsidP="001B2483">
      <w:pPr>
        <w:pStyle w:val="PL"/>
      </w:pPr>
      <w:r>
        <w:t xml:space="preserve">        - type: object</w:t>
      </w:r>
    </w:p>
    <w:p w14:paraId="7441C056" w14:textId="77777777" w:rsidR="001B2483" w:rsidRDefault="001B2483" w:rsidP="001B2483">
      <w:pPr>
        <w:pStyle w:val="PL"/>
      </w:pPr>
      <w:r>
        <w:t xml:space="preserve">          properties:</w:t>
      </w:r>
    </w:p>
    <w:p w14:paraId="197CA2B3" w14:textId="77777777" w:rsidR="001B2483" w:rsidRDefault="001B2483" w:rsidP="001B2483">
      <w:pPr>
        <w:pStyle w:val="PL"/>
      </w:pPr>
      <w:r>
        <w:t xml:space="preserve">            moiChanges:</w:t>
      </w:r>
    </w:p>
    <w:p w14:paraId="5D7A5F74" w14:textId="77777777" w:rsidR="001B2483" w:rsidRDefault="001B2483" w:rsidP="001B2483">
      <w:pPr>
        <w:pStyle w:val="PL"/>
      </w:pPr>
      <w:r>
        <w:t xml:space="preserve">              type: array</w:t>
      </w:r>
    </w:p>
    <w:p w14:paraId="3AACC859" w14:textId="77777777" w:rsidR="001B2483" w:rsidRDefault="001B2483" w:rsidP="001B2483">
      <w:pPr>
        <w:pStyle w:val="PL"/>
      </w:pPr>
      <w:r>
        <w:t xml:space="preserve">              items:</w:t>
      </w:r>
    </w:p>
    <w:p w14:paraId="118EC4B1" w14:textId="77777777" w:rsidR="001B2483" w:rsidRDefault="001B2483" w:rsidP="001B2483">
      <w:pPr>
        <w:pStyle w:val="PL"/>
      </w:pPr>
      <w:r>
        <w:t xml:space="preserve">                $ref: '#/components/schemas/MoiChange'</w:t>
      </w:r>
    </w:p>
    <w:p w14:paraId="2D1C8348" w14:textId="77777777" w:rsidR="001B2483" w:rsidRDefault="001B2483" w:rsidP="001B2483">
      <w:pPr>
        <w:pStyle w:val="PL"/>
      </w:pPr>
      <w:r>
        <w:t xml:space="preserve">          required:</w:t>
      </w:r>
    </w:p>
    <w:p w14:paraId="39E537D9" w14:textId="77777777" w:rsidR="001B2483" w:rsidRDefault="001B2483" w:rsidP="001B2483">
      <w:pPr>
        <w:pStyle w:val="PL"/>
      </w:pPr>
      <w:r>
        <w:t xml:space="preserve">            - moiChanges</w:t>
      </w:r>
    </w:p>
    <w:p w14:paraId="299C5FBE" w14:textId="77777777" w:rsidR="001B2483" w:rsidRDefault="001B2483" w:rsidP="001B2483">
      <w:pPr>
        <w:pStyle w:val="PL"/>
      </w:pPr>
      <w:r>
        <w:t xml:space="preserve">    PatchItem:</w:t>
      </w:r>
    </w:p>
    <w:p w14:paraId="6F11C2AE" w14:textId="77777777" w:rsidR="001B2483" w:rsidRDefault="001B2483" w:rsidP="001B2483">
      <w:pPr>
        <w:pStyle w:val="PL"/>
      </w:pPr>
      <w:r>
        <w:t xml:space="preserve">      type: object</w:t>
      </w:r>
    </w:p>
    <w:p w14:paraId="17667211" w14:textId="77777777" w:rsidR="001B2483" w:rsidRDefault="001B2483" w:rsidP="001B2483">
      <w:pPr>
        <w:pStyle w:val="PL"/>
      </w:pPr>
      <w:r>
        <w:t xml:space="preserve">      properties:</w:t>
      </w:r>
    </w:p>
    <w:p w14:paraId="5032BC88" w14:textId="77777777" w:rsidR="001B2483" w:rsidRDefault="001B2483" w:rsidP="001B2483">
      <w:pPr>
        <w:pStyle w:val="PL"/>
      </w:pPr>
      <w:r>
        <w:t xml:space="preserve">        op:</w:t>
      </w:r>
    </w:p>
    <w:p w14:paraId="45779CC0" w14:textId="77777777" w:rsidR="001B2483" w:rsidRDefault="001B2483" w:rsidP="001B2483">
      <w:pPr>
        <w:pStyle w:val="PL"/>
      </w:pPr>
      <w:r>
        <w:t xml:space="preserve">          $ref: '#/components/schemas/PatchOperation'</w:t>
      </w:r>
    </w:p>
    <w:p w14:paraId="18C54872" w14:textId="77777777" w:rsidR="001B2483" w:rsidRDefault="001B2483" w:rsidP="001B2483">
      <w:pPr>
        <w:pStyle w:val="PL"/>
      </w:pPr>
      <w:r>
        <w:t xml:space="preserve">        from:</w:t>
      </w:r>
    </w:p>
    <w:p w14:paraId="6378F6F5" w14:textId="77777777" w:rsidR="001B2483" w:rsidRDefault="001B2483" w:rsidP="001B2483">
      <w:pPr>
        <w:pStyle w:val="PL"/>
      </w:pPr>
      <w:r>
        <w:t xml:space="preserve">          type: string</w:t>
      </w:r>
    </w:p>
    <w:p w14:paraId="32A70207" w14:textId="77777777" w:rsidR="001B2483" w:rsidRDefault="001B2483" w:rsidP="001B2483">
      <w:pPr>
        <w:pStyle w:val="PL"/>
      </w:pPr>
      <w:r>
        <w:t xml:space="preserve">        path:</w:t>
      </w:r>
    </w:p>
    <w:p w14:paraId="4C058508" w14:textId="77777777" w:rsidR="001B2483" w:rsidRDefault="001B2483" w:rsidP="001B2483">
      <w:pPr>
        <w:pStyle w:val="PL"/>
      </w:pPr>
      <w:r>
        <w:t xml:space="preserve">          type: string</w:t>
      </w:r>
    </w:p>
    <w:p w14:paraId="0ACD707B" w14:textId="77777777" w:rsidR="001B2483" w:rsidRDefault="001B2483" w:rsidP="001B2483">
      <w:pPr>
        <w:pStyle w:val="PL"/>
      </w:pPr>
      <w:r>
        <w:t xml:space="preserve">        value:</w:t>
      </w:r>
    </w:p>
    <w:p w14:paraId="0660D9BB" w14:textId="77777777" w:rsidR="001B2483" w:rsidRDefault="001B2483" w:rsidP="001B2483">
      <w:pPr>
        <w:pStyle w:val="PL"/>
      </w:pPr>
      <w:r>
        <w:t xml:space="preserve">          nullable: true</w:t>
      </w:r>
    </w:p>
    <w:p w14:paraId="4C8D9381" w14:textId="77777777" w:rsidR="001B2483" w:rsidRDefault="001B2483" w:rsidP="001B2483">
      <w:pPr>
        <w:pStyle w:val="PL"/>
      </w:pPr>
      <w:r>
        <w:t xml:space="preserve">      required:</w:t>
      </w:r>
    </w:p>
    <w:p w14:paraId="6E609B05" w14:textId="77777777" w:rsidR="001B2483" w:rsidRDefault="001B2483" w:rsidP="001B2483">
      <w:pPr>
        <w:pStyle w:val="PL"/>
      </w:pPr>
      <w:r>
        <w:t xml:space="preserve">        - op</w:t>
      </w:r>
    </w:p>
    <w:p w14:paraId="63D89ECD" w14:textId="2C4200FB" w:rsidR="00623B86" w:rsidRPr="000826DD" w:rsidRDefault="001B2483" w:rsidP="00623B86">
      <w:pPr>
        <w:pStyle w:val="Heading2"/>
        <w:rPr>
          <w:lang w:eastAsia="de-DE"/>
        </w:rPr>
      </w:pPr>
      <w:r>
        <w:t xml:space="preserve">        - path</w:t>
      </w:r>
      <w:bookmarkStart w:id="5118" w:name="_Toc26975930"/>
      <w:bookmarkStart w:id="5119" w:name="_Toc35856817"/>
      <w:bookmarkStart w:id="5120" w:name="_Toc44001716"/>
      <w:bookmarkStart w:id="5121" w:name="_Toc51581319"/>
      <w:bookmarkStart w:id="5122" w:name="_Toc52356582"/>
      <w:bookmarkStart w:id="5123" w:name="_Toc55228152"/>
      <w:bookmarkStart w:id="5124" w:name="_Toc138323703"/>
      <w:bookmarkStart w:id="5125" w:name="_Toc139374841"/>
      <w:r w:rsidR="00623B86" w:rsidRPr="000826DD">
        <w:t>A.1.</w:t>
      </w:r>
      <w:r w:rsidR="00623B86">
        <w:t>2</w:t>
      </w:r>
      <w:r w:rsidR="00623B86" w:rsidRPr="000826DD">
        <w:tab/>
      </w:r>
      <w:r w:rsidR="00623B86">
        <w:rPr>
          <w:lang w:eastAsia="de-DE"/>
        </w:rPr>
        <w:t>I</w:t>
      </w:r>
      <w:r w:rsidR="00623B86" w:rsidRPr="000826DD">
        <w:rPr>
          <w:lang w:eastAsia="de-DE"/>
        </w:rPr>
        <w:t>ntegration with ONAP VES</w:t>
      </w:r>
      <w:bookmarkEnd w:id="5118"/>
      <w:bookmarkEnd w:id="5119"/>
      <w:bookmarkEnd w:id="5120"/>
      <w:bookmarkEnd w:id="5121"/>
      <w:bookmarkEnd w:id="5122"/>
      <w:bookmarkEnd w:id="5123"/>
      <w:bookmarkEnd w:id="5124"/>
      <w:bookmarkEnd w:id="5125"/>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6" w:name="_Toc20494854"/>
      <w:bookmarkStart w:id="5127" w:name="_Toc26975931"/>
      <w:bookmarkStart w:id="5128" w:name="_Toc35856818"/>
      <w:bookmarkStart w:id="5129" w:name="_Toc44001717"/>
      <w:bookmarkStart w:id="5130" w:name="_Toc51581320"/>
      <w:bookmarkStart w:id="5131" w:name="_Toc52356583"/>
      <w:bookmarkStart w:id="5132" w:name="_Toc55228153"/>
      <w:bookmarkStart w:id="5133" w:name="_Toc138323704"/>
      <w:bookmarkStart w:id="5134" w:name="_Toc139374842"/>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6"/>
      <w:bookmarkEnd w:id="5127"/>
      <w:bookmarkEnd w:id="5128"/>
      <w:bookmarkEnd w:id="5129"/>
      <w:bookmarkEnd w:id="5130"/>
      <w:bookmarkEnd w:id="5131"/>
      <w:bookmarkEnd w:id="5132"/>
      <w:bookmarkEnd w:id="5133"/>
      <w:bookmarkEnd w:id="5134"/>
    </w:p>
    <w:p w14:paraId="71DD27E8" w14:textId="77777777" w:rsidR="00623B86" w:rsidRDefault="00623B86" w:rsidP="00623B86">
      <w:pPr>
        <w:pStyle w:val="Heading3"/>
        <w:rPr>
          <w:lang w:eastAsia="de-DE"/>
        </w:rPr>
      </w:pPr>
      <w:bookmarkStart w:id="5135" w:name="_Toc35856819"/>
      <w:bookmarkStart w:id="5136" w:name="_Toc44001718"/>
      <w:bookmarkStart w:id="5137" w:name="_Toc51581321"/>
      <w:bookmarkStart w:id="5138" w:name="_Toc52356584"/>
      <w:bookmarkStart w:id="5139" w:name="_Toc55228154"/>
      <w:bookmarkStart w:id="5140" w:name="_Toc138323705"/>
      <w:bookmarkStart w:id="5141" w:name="_Toc139374843"/>
      <w:bookmarkStart w:id="5142" w:name="MCCQCTEMPBM_00000148"/>
      <w:r>
        <w:rPr>
          <w:lang w:eastAsia="de-DE"/>
        </w:rPr>
        <w:t>A.2.0</w:t>
      </w:r>
      <w:r>
        <w:rPr>
          <w:lang w:eastAsia="de-DE"/>
        </w:rPr>
        <w:tab/>
        <w:t>Introduction</w:t>
      </w:r>
      <w:bookmarkEnd w:id="5135"/>
      <w:bookmarkEnd w:id="5136"/>
      <w:bookmarkEnd w:id="5137"/>
      <w:bookmarkEnd w:id="5138"/>
      <w:bookmarkEnd w:id="5139"/>
      <w:bookmarkEnd w:id="5140"/>
      <w:bookmarkEnd w:id="5141"/>
    </w:p>
    <w:bookmarkEnd w:id="5142"/>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43" w:name="_Hlk55463499"/>
      <w:r w:rsidRPr="006758D5">
        <w:rPr>
          <w:lang w:eastAsia="de-DE"/>
        </w:rPr>
        <w:t>provides indications regarding</w:t>
      </w:r>
      <w:bookmarkEnd w:id="5143"/>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4" w:name="_Toc20494855"/>
      <w:bookmarkStart w:id="5145" w:name="_Toc26975932"/>
      <w:bookmarkStart w:id="5146" w:name="_Toc35856820"/>
      <w:bookmarkStart w:id="5147" w:name="_Toc44001719"/>
      <w:bookmarkStart w:id="5148" w:name="_Toc51581322"/>
      <w:bookmarkStart w:id="5149" w:name="_Toc52356585"/>
      <w:bookmarkStart w:id="5150" w:name="_Toc55228155"/>
      <w:bookmarkStart w:id="5151" w:name="_Toc138323706"/>
      <w:bookmarkStart w:id="5152" w:name="_Toc139374844"/>
      <w:r>
        <w:rPr>
          <w:lang w:eastAsia="de-DE"/>
        </w:rPr>
        <w:t>A.2.1</w:t>
      </w:r>
      <w:r>
        <w:rPr>
          <w:lang w:eastAsia="de-DE"/>
        </w:rPr>
        <w:tab/>
        <w:t>OpenAPI document "</w:t>
      </w:r>
      <w:r w:rsidRPr="00581505">
        <w:rPr>
          <w:lang w:eastAsia="de-DE"/>
        </w:rPr>
        <w:t>TS28532_F</w:t>
      </w:r>
      <w:r>
        <w:rPr>
          <w:lang w:eastAsia="de-DE"/>
        </w:rPr>
        <w:t>aultMnS.yaml"</w:t>
      </w:r>
      <w:bookmarkEnd w:id="5144"/>
      <w:bookmarkEnd w:id="5145"/>
      <w:bookmarkEnd w:id="5146"/>
      <w:bookmarkEnd w:id="5147"/>
      <w:bookmarkEnd w:id="5148"/>
      <w:bookmarkEnd w:id="5149"/>
      <w:bookmarkEnd w:id="5150"/>
      <w:bookmarkEnd w:id="5151"/>
      <w:bookmarkEnd w:id="5152"/>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Default="00A601B1" w:rsidP="00A601B1">
      <w:pPr>
        <w:pStyle w:val="PL"/>
      </w:pPr>
      <w:r>
        <w:t xml:space="preserve">          content:</w:t>
      </w:r>
    </w:p>
    <w:p w14:paraId="55D5018A" w14:textId="77777777" w:rsidR="00A601B1" w:rsidRDefault="00A601B1" w:rsidP="00A601B1">
      <w:pPr>
        <w:pStyle w:val="PL"/>
      </w:pPr>
      <w:r>
        <w:t xml:space="preserve">            application/json:</w:t>
      </w:r>
    </w:p>
    <w:p w14:paraId="67A8F335" w14:textId="77777777" w:rsidR="00A601B1" w:rsidRDefault="00A601B1" w:rsidP="00A601B1">
      <w:pPr>
        <w:pStyle w:val="PL"/>
      </w:pPr>
      <w:r>
        <w:t xml:space="preserve">              schema:</w:t>
      </w:r>
    </w:p>
    <w:p w14:paraId="57871D8E" w14:textId="77777777" w:rsidR="00A601B1" w:rsidRDefault="00A601B1" w:rsidP="00A601B1">
      <w:pPr>
        <w:pStyle w:val="PL"/>
      </w:pPr>
      <w:r>
        <w:t xml:space="preserve">                type: object</w:t>
      </w:r>
    </w:p>
    <w:p w14:paraId="7585C09A" w14:textId="77777777" w:rsidR="00A601B1" w:rsidRDefault="00A601B1" w:rsidP="00A601B1">
      <w:pPr>
        <w:pStyle w:val="PL"/>
      </w:pPr>
      <w:r>
        <w:t xml:space="preserve">                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Default="00A601B1" w:rsidP="00A601B1">
      <w:pPr>
        <w:pStyle w:val="PL"/>
      </w:pPr>
      <w:r>
        <w:t xml:space="preserve">                - PROBABLE_CAUSE_001</w:t>
      </w:r>
    </w:p>
    <w:p w14:paraId="2B3BA897" w14:textId="77777777" w:rsidR="00A601B1" w:rsidRDefault="00A601B1" w:rsidP="00A601B1">
      <w:pPr>
        <w:pStyle w:val="PL"/>
      </w:pPr>
      <w:r>
        <w:t xml:space="preserve">                - PROBABLE_CAUSE_002</w:t>
      </w:r>
    </w:p>
    <w:p w14:paraId="2ABF828C" w14:textId="77777777" w:rsidR="00A601B1" w:rsidRDefault="00A601B1" w:rsidP="00A601B1">
      <w:pPr>
        <w:pStyle w:val="PL"/>
      </w:pPr>
      <w:r>
        <w:t xml:space="preserve">                - PROBABLE_CAUSE_003</w:t>
      </w:r>
    </w:p>
    <w:p w14:paraId="0FFFF899" w14:textId="77777777" w:rsidR="00A601B1" w:rsidRDefault="00A601B1" w:rsidP="00A601B1">
      <w:pPr>
        <w:pStyle w:val="PL"/>
      </w:pPr>
      <w:r>
        <w:t xml:space="preserve">                - PROBABLE_CAUSE_004</w:t>
      </w:r>
    </w:p>
    <w:p w14:paraId="69F0C0D9" w14:textId="77777777" w:rsidR="00A601B1" w:rsidRDefault="00A601B1" w:rsidP="00A601B1">
      <w:pPr>
        <w:pStyle w:val="PL"/>
      </w:pPr>
      <w:r>
        <w:t xml:space="preserve">                - PROBABLE_CAUSE_005</w:t>
      </w:r>
    </w:p>
    <w:p w14:paraId="542338AC" w14:textId="77777777" w:rsidR="00A601B1" w:rsidRDefault="00A601B1" w:rsidP="00A601B1">
      <w:pPr>
        <w:pStyle w:val="PL"/>
      </w:pPr>
      <w:r>
        <w:t xml:space="preserve">            - type: string</w:t>
      </w:r>
    </w:p>
    <w:p w14:paraId="6641F147" w14:textId="77777777" w:rsidR="00A601B1" w:rsidRDefault="00A601B1" w:rsidP="00A601B1">
      <w:pPr>
        <w:pStyle w:val="PL"/>
      </w:pPr>
      <w:r>
        <w:t xml:space="preserve">        -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Default="00A601B1" w:rsidP="00A601B1">
      <w:pPr>
        <w:pStyle w:val="PL"/>
      </w:pPr>
      <w:r>
        <w:t xml:space="preserve">            alarmId:</w:t>
      </w:r>
    </w:p>
    <w:p w14:paraId="19546FE2" w14:textId="77777777" w:rsidR="00A601B1" w:rsidRDefault="00A601B1" w:rsidP="00A601B1">
      <w:pPr>
        <w:pStyle w:val="PL"/>
      </w:pPr>
      <w:r>
        <w:t xml:space="preserve">              $ref: '#/components/schemas/AlarmId'</w:t>
      </w:r>
    </w:p>
    <w:p w14:paraId="5754F942" w14:textId="77777777" w:rsidR="00A601B1" w:rsidRDefault="00A601B1" w:rsidP="00A601B1">
      <w:pPr>
        <w:pStyle w:val="PL"/>
      </w:pPr>
      <w:r>
        <w:t xml:space="preserve">            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Default="00A601B1" w:rsidP="00A601B1">
      <w:pPr>
        <w:pStyle w:val="PL"/>
      </w:pPr>
      <w:r>
        <w:t xml:space="preserve">            alarmId:</w:t>
      </w:r>
    </w:p>
    <w:p w14:paraId="40D78BB9" w14:textId="77777777" w:rsidR="00A601B1" w:rsidRDefault="00A601B1" w:rsidP="00A601B1">
      <w:pPr>
        <w:pStyle w:val="PL"/>
      </w:pPr>
      <w:r>
        <w:t xml:space="preserve">              $ref: '#/components/schemas/AlarmId'</w:t>
      </w:r>
    </w:p>
    <w:p w14:paraId="28180CE1" w14:textId="77777777" w:rsidR="00A601B1" w:rsidRDefault="00A601B1" w:rsidP="00A601B1">
      <w:pPr>
        <w:pStyle w:val="PL"/>
      </w:pPr>
      <w:r>
        <w:t xml:space="preserve">            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Default="00A601B1" w:rsidP="00A601B1">
      <w:pPr>
        <w:pStyle w:val="PL"/>
      </w:pPr>
      <w:r>
        <w:t xml:space="preserve">            alarmId:</w:t>
      </w:r>
    </w:p>
    <w:p w14:paraId="2F1C090B" w14:textId="77777777" w:rsidR="00A601B1" w:rsidRDefault="00A601B1" w:rsidP="00A601B1">
      <w:pPr>
        <w:pStyle w:val="PL"/>
      </w:pPr>
      <w:r>
        <w:t xml:space="preserve">              $ref: '#/components/schemas/AlarmId'</w:t>
      </w:r>
    </w:p>
    <w:p w14:paraId="6193AD28" w14:textId="77777777" w:rsidR="00A601B1" w:rsidRDefault="00A601B1" w:rsidP="00A601B1">
      <w:pPr>
        <w:pStyle w:val="PL"/>
      </w:pPr>
      <w:r>
        <w:t xml:space="preserve">            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53" w:name="_Toc20494856"/>
      <w:bookmarkStart w:id="5154" w:name="_Toc26975933"/>
      <w:bookmarkStart w:id="5155" w:name="_Toc35856821"/>
      <w:bookmarkStart w:id="5156" w:name="_Toc44001720"/>
      <w:bookmarkStart w:id="5157" w:name="_Toc51581323"/>
      <w:bookmarkStart w:id="5158" w:name="_Toc52356586"/>
      <w:bookmarkStart w:id="5159" w:name="_Toc55228156"/>
      <w:bookmarkStart w:id="5160" w:name="_Toc138323707"/>
      <w:bookmarkStart w:id="5161" w:name="_Toc139374845"/>
      <w:r>
        <w:t>A.2.2</w:t>
      </w:r>
      <w:r>
        <w:tab/>
      </w:r>
      <w:r>
        <w:rPr>
          <w:lang w:eastAsia="de-DE"/>
        </w:rPr>
        <w:t>Integration with ONAP VES</w:t>
      </w:r>
      <w:bookmarkEnd w:id="5153"/>
      <w:bookmarkEnd w:id="5154"/>
      <w:bookmarkEnd w:id="5155"/>
      <w:bookmarkEnd w:id="5156"/>
      <w:bookmarkEnd w:id="5157"/>
      <w:bookmarkEnd w:id="5158"/>
      <w:bookmarkEnd w:id="5159"/>
      <w:bookmarkEnd w:id="5160"/>
      <w:bookmarkEnd w:id="5161"/>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62" w:name="_Toc20494857"/>
      <w:bookmarkStart w:id="5163" w:name="_Toc26975934"/>
      <w:bookmarkStart w:id="5164" w:name="_Toc35856822"/>
      <w:bookmarkStart w:id="5165" w:name="_Toc44001721"/>
      <w:bookmarkStart w:id="5166" w:name="_Toc51581324"/>
      <w:bookmarkStart w:id="5167" w:name="_Toc52356587"/>
      <w:bookmarkStart w:id="5168" w:name="_Toc55228157"/>
      <w:bookmarkStart w:id="5169" w:name="_Toc138323708"/>
      <w:bookmarkStart w:id="5170" w:name="_Toc139374846"/>
      <w:r>
        <w:t>A.3</w:t>
      </w:r>
      <w:r>
        <w:tab/>
      </w:r>
      <w:r>
        <w:rPr>
          <w:lang w:eastAsia="de-DE"/>
        </w:rPr>
        <w:t>Void</w:t>
      </w:r>
      <w:bookmarkEnd w:id="5162"/>
      <w:bookmarkEnd w:id="5163"/>
      <w:bookmarkEnd w:id="5164"/>
      <w:bookmarkEnd w:id="5165"/>
      <w:bookmarkEnd w:id="5166"/>
      <w:bookmarkEnd w:id="5167"/>
      <w:bookmarkEnd w:id="5168"/>
      <w:bookmarkEnd w:id="5169"/>
      <w:bookmarkEnd w:id="5170"/>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71" w:name="_Toc20494858"/>
      <w:bookmarkStart w:id="5172" w:name="_Toc26975935"/>
      <w:bookmarkStart w:id="5173" w:name="_Toc35856823"/>
      <w:bookmarkStart w:id="5174" w:name="_Toc44001722"/>
      <w:bookmarkStart w:id="5175" w:name="_Toc51581325"/>
      <w:bookmarkStart w:id="5176" w:name="_Toc52356588"/>
      <w:bookmarkStart w:id="5177" w:name="_Toc55228158"/>
      <w:bookmarkStart w:id="5178" w:name="_Toc138323709"/>
      <w:bookmarkStart w:id="5179" w:name="_Toc139374847"/>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71"/>
      <w:bookmarkEnd w:id="5172"/>
      <w:bookmarkEnd w:id="5173"/>
      <w:bookmarkEnd w:id="5174"/>
      <w:bookmarkEnd w:id="5175"/>
      <w:bookmarkEnd w:id="5176"/>
      <w:bookmarkEnd w:id="5177"/>
      <w:bookmarkEnd w:id="5178"/>
      <w:bookmarkEnd w:id="5179"/>
    </w:p>
    <w:p w14:paraId="4AE3F08D" w14:textId="77777777" w:rsidR="00623B86" w:rsidRPr="004B1DB9" w:rsidRDefault="00623B86" w:rsidP="00623B86">
      <w:pPr>
        <w:pStyle w:val="Heading2"/>
        <w:rPr>
          <w:lang w:eastAsia="de-DE"/>
        </w:rPr>
      </w:pPr>
      <w:bookmarkStart w:id="5180" w:name="_Toc20494859"/>
      <w:bookmarkStart w:id="5181" w:name="_Toc26975936"/>
      <w:bookmarkStart w:id="5182" w:name="_Toc35856824"/>
      <w:bookmarkStart w:id="5183" w:name="_Toc44001723"/>
      <w:bookmarkStart w:id="5184" w:name="_Toc51581326"/>
      <w:bookmarkStart w:id="5185" w:name="_Toc52356589"/>
      <w:bookmarkStart w:id="5186" w:name="_Toc55228159"/>
      <w:bookmarkStart w:id="5187" w:name="_Toc138323710"/>
      <w:bookmarkStart w:id="5188" w:name="_Toc139374848"/>
      <w:r>
        <w:rPr>
          <w:lang w:eastAsia="de-DE"/>
        </w:rPr>
        <w:t>A.4.1</w:t>
      </w:r>
      <w:r>
        <w:rPr>
          <w:lang w:eastAsia="de-DE"/>
        </w:rPr>
        <w:tab/>
      </w:r>
      <w:bookmarkEnd w:id="5180"/>
      <w:bookmarkEnd w:id="5181"/>
      <w:bookmarkEnd w:id="5182"/>
      <w:bookmarkEnd w:id="5183"/>
      <w:r>
        <w:t>Void</w:t>
      </w:r>
      <w:bookmarkEnd w:id="5184"/>
      <w:bookmarkEnd w:id="5185"/>
      <w:bookmarkEnd w:id="5186"/>
      <w:bookmarkEnd w:id="5187"/>
      <w:bookmarkEnd w:id="5188"/>
    </w:p>
    <w:p w14:paraId="25903C39" w14:textId="77777777" w:rsidR="00623B86" w:rsidRPr="004B1DB9" w:rsidRDefault="00623B86" w:rsidP="00623B86">
      <w:pPr>
        <w:pStyle w:val="Heading2"/>
        <w:rPr>
          <w:lang w:eastAsia="de-DE"/>
        </w:rPr>
      </w:pPr>
      <w:bookmarkStart w:id="5189" w:name="_Toc20494860"/>
      <w:bookmarkStart w:id="5190" w:name="_Toc26975937"/>
      <w:bookmarkStart w:id="5191" w:name="_Toc35856825"/>
      <w:bookmarkStart w:id="5192" w:name="_Toc44001724"/>
      <w:bookmarkStart w:id="5193" w:name="_Toc51581327"/>
      <w:bookmarkStart w:id="5194" w:name="_Toc52356590"/>
      <w:bookmarkStart w:id="5195" w:name="_Toc55228160"/>
      <w:bookmarkStart w:id="5196" w:name="_Toc138323711"/>
      <w:bookmarkStart w:id="5197" w:name="_Toc139374849"/>
      <w:r>
        <w:rPr>
          <w:lang w:eastAsia="de-DE"/>
        </w:rPr>
        <w:t>A.4.2</w:t>
      </w:r>
      <w:r>
        <w:rPr>
          <w:lang w:eastAsia="de-DE"/>
        </w:rPr>
        <w:tab/>
        <w:t>OpenAPI document "</w:t>
      </w:r>
      <w:r w:rsidRPr="004E6FEB">
        <w:rPr>
          <w:lang w:eastAsia="de-DE"/>
        </w:rPr>
        <w:t>TS28532_P</w:t>
      </w:r>
      <w:r>
        <w:rPr>
          <w:lang w:eastAsia="de-DE"/>
        </w:rPr>
        <w:t>erfMnS.yaml"</w:t>
      </w:r>
      <w:bookmarkEnd w:id="5189"/>
      <w:bookmarkEnd w:id="5190"/>
      <w:bookmarkEnd w:id="5191"/>
      <w:bookmarkEnd w:id="5192"/>
      <w:bookmarkEnd w:id="5193"/>
      <w:bookmarkEnd w:id="5194"/>
      <w:bookmarkEnd w:id="5195"/>
      <w:bookmarkEnd w:id="5196"/>
      <w:bookmarkEnd w:id="5197"/>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8" w:name="_Toc138323712"/>
      <w:bookmarkStart w:id="5199" w:name="_Toc139374850"/>
      <w:r>
        <w:t>A.4.3</w:t>
      </w:r>
      <w:r>
        <w:tab/>
      </w:r>
      <w:r>
        <w:rPr>
          <w:lang w:eastAsia="de-DE"/>
        </w:rPr>
        <w:t>Integration with ONAP VES</w:t>
      </w:r>
      <w:bookmarkEnd w:id="5198"/>
      <w:bookmarkEnd w:id="5199"/>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00" w:name="_Toc532542181"/>
      <w:bookmarkStart w:id="5201" w:name="_Toc26975938"/>
      <w:bookmarkStart w:id="5202" w:name="_Toc35856826"/>
      <w:bookmarkStart w:id="5203" w:name="_Toc44001725"/>
      <w:bookmarkStart w:id="5204" w:name="_Toc51581328"/>
      <w:bookmarkStart w:id="5205" w:name="_Toc52356591"/>
      <w:bookmarkStart w:id="5206" w:name="_Toc55228161"/>
      <w:bookmarkStart w:id="5207" w:name="_Toc138323713"/>
      <w:bookmarkStart w:id="5208" w:name="_Toc139374851"/>
      <w:r>
        <w:t>A.5</w:t>
      </w:r>
      <w:r>
        <w:tab/>
        <w:t>Heartbeat</w:t>
      </w:r>
      <w:bookmarkEnd w:id="5200"/>
      <w:bookmarkEnd w:id="5201"/>
      <w:bookmarkEnd w:id="5202"/>
      <w:bookmarkEnd w:id="5203"/>
      <w:bookmarkEnd w:id="5204"/>
      <w:bookmarkEnd w:id="5205"/>
      <w:bookmarkEnd w:id="5206"/>
      <w:bookmarkEnd w:id="5207"/>
      <w:bookmarkEnd w:id="5208"/>
    </w:p>
    <w:p w14:paraId="771AA2A9" w14:textId="77777777" w:rsidR="00623B86" w:rsidRDefault="00623B86" w:rsidP="00623B86">
      <w:pPr>
        <w:pStyle w:val="Heading3"/>
        <w:rPr>
          <w:lang w:eastAsia="de-DE"/>
        </w:rPr>
      </w:pPr>
      <w:bookmarkStart w:id="5209" w:name="_Toc35856827"/>
      <w:bookmarkStart w:id="5210" w:name="_Toc44001726"/>
      <w:bookmarkStart w:id="5211" w:name="_Toc51581329"/>
      <w:bookmarkStart w:id="5212" w:name="_Toc52356592"/>
      <w:bookmarkStart w:id="5213" w:name="_Toc55228162"/>
      <w:bookmarkStart w:id="5214" w:name="_Toc138323714"/>
      <w:bookmarkStart w:id="5215" w:name="_Toc139374852"/>
      <w:bookmarkStart w:id="5216" w:name="MCCQCTEMPBM_00000149"/>
      <w:r>
        <w:rPr>
          <w:lang w:eastAsia="de-DE"/>
        </w:rPr>
        <w:t>A.5.0</w:t>
      </w:r>
      <w:r>
        <w:rPr>
          <w:lang w:eastAsia="de-DE"/>
        </w:rPr>
        <w:tab/>
        <w:t>Introduction</w:t>
      </w:r>
      <w:bookmarkEnd w:id="5209"/>
      <w:bookmarkEnd w:id="5210"/>
      <w:bookmarkEnd w:id="5211"/>
      <w:bookmarkEnd w:id="5212"/>
      <w:bookmarkEnd w:id="5213"/>
      <w:bookmarkEnd w:id="5214"/>
      <w:bookmarkEnd w:id="5215"/>
    </w:p>
    <w:bookmarkEnd w:id="5216"/>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7" w:name="_Toc26975939"/>
      <w:bookmarkStart w:id="5218" w:name="_Toc35856828"/>
      <w:bookmarkStart w:id="5219" w:name="_Toc44001727"/>
      <w:bookmarkStart w:id="5220" w:name="_Toc51581330"/>
      <w:bookmarkStart w:id="5221" w:name="_Toc52356593"/>
      <w:bookmarkStart w:id="5222" w:name="_Toc55228163"/>
      <w:bookmarkStart w:id="5223" w:name="_Toc138323715"/>
      <w:bookmarkStart w:id="5224" w:name="_Toc139374853"/>
      <w:r>
        <w:rPr>
          <w:lang w:eastAsia="de-DE"/>
        </w:rPr>
        <w:t>A.5.1</w:t>
      </w:r>
      <w:r>
        <w:rPr>
          <w:lang w:eastAsia="de-DE"/>
        </w:rPr>
        <w:tab/>
        <w:t>OpenAPI document "</w:t>
      </w:r>
      <w:r w:rsidRPr="004E6FEB">
        <w:rPr>
          <w:lang w:eastAsia="de-DE"/>
        </w:rPr>
        <w:t>TS28532_H</w:t>
      </w:r>
      <w:r>
        <w:rPr>
          <w:lang w:eastAsia="de-DE"/>
        </w:rPr>
        <w:t>eartbeatNtf.yaml"</w:t>
      </w:r>
      <w:bookmarkEnd w:id="5217"/>
      <w:bookmarkEnd w:id="5218"/>
      <w:bookmarkEnd w:id="5219"/>
      <w:bookmarkEnd w:id="5220"/>
      <w:bookmarkEnd w:id="5221"/>
      <w:bookmarkEnd w:id="5222"/>
      <w:bookmarkEnd w:id="5223"/>
      <w:bookmarkEnd w:id="5224"/>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5" w:name="_Toc26975940"/>
      <w:bookmarkStart w:id="5226" w:name="_Toc35856829"/>
      <w:bookmarkStart w:id="5227" w:name="_Toc44001728"/>
      <w:bookmarkStart w:id="5228" w:name="_Toc51581331"/>
      <w:bookmarkStart w:id="5229" w:name="_Toc52356594"/>
      <w:bookmarkStart w:id="5230" w:name="_Toc55228164"/>
      <w:bookmarkStart w:id="5231" w:name="_Toc138323716"/>
      <w:bookmarkStart w:id="5232" w:name="_Toc139374854"/>
      <w:r>
        <w:rPr>
          <w:lang w:eastAsia="de-DE"/>
        </w:rPr>
        <w:t>A.5.2</w:t>
      </w:r>
      <w:r>
        <w:rPr>
          <w:lang w:eastAsia="de-DE"/>
        </w:rPr>
        <w:tab/>
        <w:t>Integration with ONAP VES</w:t>
      </w:r>
      <w:bookmarkEnd w:id="5225"/>
      <w:bookmarkEnd w:id="5226"/>
      <w:bookmarkEnd w:id="5227"/>
      <w:bookmarkEnd w:id="5228"/>
      <w:bookmarkEnd w:id="5229"/>
      <w:bookmarkEnd w:id="5230"/>
      <w:bookmarkEnd w:id="5231"/>
      <w:bookmarkEnd w:id="5232"/>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33" w:name="_Toc44001729"/>
      <w:bookmarkStart w:id="5234" w:name="_Toc51581332"/>
      <w:bookmarkStart w:id="5235" w:name="_Toc52356595"/>
      <w:bookmarkStart w:id="5236" w:name="_Toc55228165"/>
      <w:bookmarkStart w:id="5237" w:name="_Toc138323717"/>
      <w:bookmarkStart w:id="5238" w:name="_Toc139374855"/>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33"/>
      <w:bookmarkEnd w:id="5234"/>
      <w:bookmarkEnd w:id="5235"/>
      <w:bookmarkEnd w:id="5236"/>
      <w:bookmarkEnd w:id="5237"/>
      <w:bookmarkEnd w:id="5238"/>
    </w:p>
    <w:p w14:paraId="7F888BFE" w14:textId="77777777" w:rsidR="00623B86" w:rsidRDefault="00623B86" w:rsidP="00623B86">
      <w:pPr>
        <w:pStyle w:val="Heading2"/>
        <w:rPr>
          <w:lang w:eastAsia="de-DE"/>
        </w:rPr>
      </w:pPr>
      <w:bookmarkStart w:id="5239" w:name="_Toc44001730"/>
      <w:bookmarkStart w:id="5240" w:name="_Toc51581333"/>
      <w:bookmarkStart w:id="5241" w:name="_Toc52356596"/>
      <w:bookmarkStart w:id="5242" w:name="_Toc55228166"/>
      <w:bookmarkStart w:id="5243" w:name="_Toc138323718"/>
      <w:bookmarkStart w:id="5244" w:name="_Toc139374856"/>
      <w:r>
        <w:rPr>
          <w:lang w:eastAsia="de-DE"/>
        </w:rPr>
        <w:t>A.6.1</w:t>
      </w:r>
      <w:r>
        <w:rPr>
          <w:lang w:eastAsia="de-DE"/>
        </w:rPr>
        <w:tab/>
        <w:t>Introduction</w:t>
      </w:r>
      <w:bookmarkEnd w:id="5239"/>
      <w:bookmarkEnd w:id="5240"/>
      <w:bookmarkEnd w:id="5241"/>
      <w:bookmarkEnd w:id="5242"/>
      <w:bookmarkEnd w:id="5243"/>
      <w:bookmarkEnd w:id="5244"/>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5" w:name="_Toc44001731"/>
      <w:bookmarkStart w:id="5246" w:name="_Toc51581334"/>
      <w:bookmarkStart w:id="5247" w:name="_Toc52356597"/>
      <w:bookmarkStart w:id="5248" w:name="_Toc55228167"/>
      <w:bookmarkStart w:id="5249" w:name="_Toc138323719"/>
      <w:bookmarkStart w:id="5250" w:name="_Toc139374857"/>
      <w:r>
        <w:t>A.6.2</w:t>
      </w:r>
      <w:r>
        <w:tab/>
      </w:r>
      <w:r>
        <w:rPr>
          <w:lang w:eastAsia="de-DE"/>
        </w:rPr>
        <w:t>OpenAPI document "</w:t>
      </w:r>
      <w:r w:rsidRPr="004E6FEB">
        <w:rPr>
          <w:lang w:eastAsia="de-DE"/>
        </w:rPr>
        <w:t>TS28532_S</w:t>
      </w:r>
      <w:r>
        <w:rPr>
          <w:lang w:eastAsia="de-DE"/>
        </w:rPr>
        <w:t>treamingDataMnS.yaml"</w:t>
      </w:r>
      <w:bookmarkEnd w:id="5245"/>
      <w:bookmarkEnd w:id="5246"/>
      <w:bookmarkEnd w:id="5247"/>
      <w:bookmarkEnd w:id="5248"/>
      <w:bookmarkEnd w:id="5249"/>
      <w:bookmarkEnd w:id="5250"/>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51" w:name="_Toc51581335"/>
      <w:bookmarkStart w:id="5252" w:name="_Toc52356598"/>
      <w:bookmarkStart w:id="5253" w:name="_Toc55228168"/>
      <w:bookmarkStart w:id="5254" w:name="_Toc138323720"/>
      <w:bookmarkStart w:id="5255" w:name="_Toc139374858"/>
      <w:r>
        <w:t>A.7</w:t>
      </w:r>
      <w:r>
        <w:tab/>
      </w:r>
      <w:r>
        <w:rPr>
          <w:lang w:eastAsia="de-DE"/>
        </w:rPr>
        <w:t>File data reporting management service</w:t>
      </w:r>
      <w:bookmarkEnd w:id="5251"/>
      <w:bookmarkEnd w:id="5252"/>
      <w:bookmarkEnd w:id="5253"/>
      <w:bookmarkEnd w:id="5254"/>
      <w:bookmarkEnd w:id="5255"/>
    </w:p>
    <w:p w14:paraId="03F26C90" w14:textId="77777777" w:rsidR="00623B86" w:rsidRDefault="00623B86" w:rsidP="00623B86">
      <w:pPr>
        <w:pStyle w:val="Heading2"/>
        <w:rPr>
          <w:lang w:eastAsia="de-DE"/>
        </w:rPr>
      </w:pPr>
      <w:bookmarkStart w:id="5256" w:name="_Toc51581336"/>
      <w:bookmarkStart w:id="5257" w:name="_Toc52356599"/>
      <w:bookmarkStart w:id="5258" w:name="_Toc55228169"/>
      <w:bookmarkStart w:id="5259" w:name="_Toc138323721"/>
      <w:bookmarkStart w:id="5260" w:name="_Toc139374859"/>
      <w:r>
        <w:rPr>
          <w:lang w:eastAsia="de-DE"/>
        </w:rPr>
        <w:t>A.7.1</w:t>
      </w:r>
      <w:r>
        <w:rPr>
          <w:lang w:eastAsia="de-DE"/>
        </w:rPr>
        <w:tab/>
        <w:t>Introduction</w:t>
      </w:r>
      <w:bookmarkEnd w:id="5256"/>
      <w:bookmarkEnd w:id="5257"/>
      <w:bookmarkEnd w:id="5258"/>
      <w:bookmarkEnd w:id="5259"/>
      <w:bookmarkEnd w:id="5260"/>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61" w:name="_Toc51581337"/>
      <w:bookmarkStart w:id="5262" w:name="_Toc52356600"/>
      <w:bookmarkStart w:id="5263"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4" w:name="_Toc138323722"/>
      <w:bookmarkStart w:id="5265" w:name="_Toc139374860"/>
      <w:r>
        <w:t>A.7.2</w:t>
      </w:r>
      <w:r>
        <w:tab/>
      </w:r>
      <w:r>
        <w:rPr>
          <w:lang w:eastAsia="de-DE"/>
        </w:rPr>
        <w:t>OpenAPI document "</w:t>
      </w:r>
      <w:r w:rsidRPr="004E6FEB">
        <w:rPr>
          <w:lang w:eastAsia="de-DE"/>
        </w:rPr>
        <w:t>TS 28532_F</w:t>
      </w:r>
      <w:r>
        <w:rPr>
          <w:lang w:eastAsia="de-DE"/>
        </w:rPr>
        <w:t>ileDataReportingMnS.yaml"</w:t>
      </w:r>
      <w:bookmarkEnd w:id="5261"/>
      <w:bookmarkEnd w:id="5262"/>
      <w:bookmarkEnd w:id="5263"/>
      <w:bookmarkEnd w:id="5264"/>
      <w:bookmarkEnd w:id="5265"/>
    </w:p>
    <w:p w14:paraId="036870AE" w14:textId="77777777" w:rsidR="00BE6488" w:rsidRDefault="00BE6488" w:rsidP="00BE6488">
      <w:pPr>
        <w:pStyle w:val="PL"/>
      </w:pPr>
      <w:bookmarkStart w:id="5266"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66"/>
    </w:p>
    <w:p w14:paraId="290383CC" w14:textId="77777777" w:rsidR="00623B86" w:rsidRDefault="00623B86" w:rsidP="00623B86">
      <w:pPr>
        <w:pStyle w:val="Heading2"/>
        <w:rPr>
          <w:lang w:eastAsia="de-DE"/>
        </w:rPr>
      </w:pPr>
      <w:bookmarkStart w:id="5267" w:name="_Toc138323723"/>
      <w:bookmarkStart w:id="5268" w:name="_Toc139374861"/>
      <w:r>
        <w:t>A.7.3</w:t>
      </w:r>
      <w:r>
        <w:tab/>
      </w:r>
      <w:r>
        <w:rPr>
          <w:lang w:eastAsia="de-DE"/>
        </w:rPr>
        <w:t>Integration with ONAP VES</w:t>
      </w:r>
      <w:bookmarkEnd w:id="5267"/>
      <w:bookmarkEnd w:id="5268"/>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9" w:name="_Toc35856830"/>
      <w:bookmarkStart w:id="5270" w:name="_Toc44001732"/>
      <w:bookmarkStart w:id="5271" w:name="_Toc51581338"/>
      <w:bookmarkStart w:id="5272" w:name="_Toc52356601"/>
      <w:bookmarkStart w:id="5273" w:name="_Toc55228171"/>
      <w:bookmarkStart w:id="5274" w:name="_Toc138323724"/>
      <w:bookmarkStart w:id="5275" w:name="_Toc139374862"/>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9"/>
      <w:bookmarkEnd w:id="5270"/>
      <w:bookmarkEnd w:id="5271"/>
      <w:bookmarkEnd w:id="5272"/>
      <w:bookmarkEnd w:id="5273"/>
      <w:bookmarkEnd w:id="5274"/>
      <w:bookmarkEnd w:id="5275"/>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6" w:name="historyclause"/>
      <w:r w:rsidRPr="00215D3C">
        <w:br w:type="page"/>
      </w:r>
      <w:bookmarkStart w:id="5277" w:name="_Toc20494861"/>
      <w:bookmarkStart w:id="5278" w:name="_Toc26975941"/>
      <w:bookmarkStart w:id="5279" w:name="_Toc35856831"/>
      <w:bookmarkStart w:id="5280" w:name="_Toc44001733"/>
      <w:bookmarkStart w:id="5281" w:name="_Toc51581339"/>
      <w:bookmarkStart w:id="5282" w:name="_Toc52356602"/>
      <w:bookmarkStart w:id="5283" w:name="_Toc55228172"/>
      <w:bookmarkStart w:id="5284" w:name="_Toc138323725"/>
      <w:bookmarkStart w:id="5285" w:name="_Toc139374863"/>
      <w:r w:rsidRPr="00215D3C">
        <w:rPr>
          <w:lang w:eastAsia="zh-CN"/>
        </w:rPr>
        <w:t xml:space="preserve">Annex </w:t>
      </w:r>
      <w:r>
        <w:rPr>
          <w:lang w:eastAsia="zh-CN"/>
        </w:rPr>
        <w:t>C</w:t>
      </w:r>
      <w:r w:rsidRPr="00215D3C">
        <w:rPr>
          <w:lang w:eastAsia="zh-CN"/>
        </w:rPr>
        <w:t xml:space="preserve"> (informative):</w:t>
      </w:r>
      <w:r w:rsidRPr="00215D3C">
        <w:br/>
        <w:t>Change history</w:t>
      </w:r>
      <w:bookmarkEnd w:id="5277"/>
      <w:bookmarkEnd w:id="5278"/>
      <w:bookmarkEnd w:id="5279"/>
      <w:bookmarkEnd w:id="5280"/>
      <w:bookmarkEnd w:id="5281"/>
      <w:bookmarkEnd w:id="5282"/>
      <w:bookmarkEnd w:id="5283"/>
      <w:bookmarkEnd w:id="5284"/>
      <w:bookmarkEnd w:id="5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6"/>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751658" w14:textId="77777777" w:rsidR="00732B41" w:rsidRDefault="00732B41">
      <w:r>
        <w:separator/>
      </w:r>
    </w:p>
  </w:endnote>
  <w:endnote w:type="continuationSeparator" w:id="0">
    <w:p w14:paraId="102FBAE8" w14:textId="77777777" w:rsidR="00732B41" w:rsidRDefault="00732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9872E" w14:textId="77777777" w:rsidR="00732B41" w:rsidRDefault="00732B41">
      <w:r>
        <w:separator/>
      </w:r>
    </w:p>
  </w:footnote>
  <w:footnote w:type="continuationSeparator" w:id="0">
    <w:p w14:paraId="7D699EB0" w14:textId="77777777" w:rsidR="00732B41" w:rsidRDefault="00732B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2AE2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F8A">
      <w:rPr>
        <w:rFonts w:ascii="Arial" w:hAnsi="Arial" w:cs="Arial"/>
        <w:b/>
        <w:noProof/>
        <w:sz w:val="18"/>
        <w:szCs w:val="18"/>
      </w:rPr>
      <w:t>3GPP TS 28.532 V17.56.2 0 (2023-0709)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2D1D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F8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2483"/>
    <w:rsid w:val="001B6637"/>
    <w:rsid w:val="001C21C3"/>
    <w:rsid w:val="001D02C2"/>
    <w:rsid w:val="001E6B83"/>
    <w:rsid w:val="001F0C1D"/>
    <w:rsid w:val="001F1132"/>
    <w:rsid w:val="001F168B"/>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3921"/>
    <w:rsid w:val="00465515"/>
    <w:rsid w:val="0049751D"/>
    <w:rsid w:val="004C30AC"/>
    <w:rsid w:val="004D3578"/>
    <w:rsid w:val="004E207D"/>
    <w:rsid w:val="004E213A"/>
    <w:rsid w:val="004F0988"/>
    <w:rsid w:val="004F3340"/>
    <w:rsid w:val="0053388B"/>
    <w:rsid w:val="00535773"/>
    <w:rsid w:val="00541505"/>
    <w:rsid w:val="00543E6C"/>
    <w:rsid w:val="00565087"/>
    <w:rsid w:val="00597B11"/>
    <w:rsid w:val="005D2E01"/>
    <w:rsid w:val="005D7526"/>
    <w:rsid w:val="005E4BB2"/>
    <w:rsid w:val="005F788A"/>
    <w:rsid w:val="00602AEA"/>
    <w:rsid w:val="00614FDF"/>
    <w:rsid w:val="00616EA6"/>
    <w:rsid w:val="006205AE"/>
    <w:rsid w:val="00623B86"/>
    <w:rsid w:val="0063543D"/>
    <w:rsid w:val="00647114"/>
    <w:rsid w:val="00670CF4"/>
    <w:rsid w:val="006912E9"/>
    <w:rsid w:val="006A323F"/>
    <w:rsid w:val="006B30D0"/>
    <w:rsid w:val="006B3CB7"/>
    <w:rsid w:val="006C3D95"/>
    <w:rsid w:val="006E5C86"/>
    <w:rsid w:val="006E770F"/>
    <w:rsid w:val="007000D6"/>
    <w:rsid w:val="00701116"/>
    <w:rsid w:val="0071174C"/>
    <w:rsid w:val="00713C44"/>
    <w:rsid w:val="00732B41"/>
    <w:rsid w:val="00733F8A"/>
    <w:rsid w:val="00734A5B"/>
    <w:rsid w:val="0074026F"/>
    <w:rsid w:val="007429F6"/>
    <w:rsid w:val="00744E76"/>
    <w:rsid w:val="00756ED3"/>
    <w:rsid w:val="00761943"/>
    <w:rsid w:val="00765EA3"/>
    <w:rsid w:val="00774DA4"/>
    <w:rsid w:val="00781F0F"/>
    <w:rsid w:val="007B600E"/>
    <w:rsid w:val="007F0F4A"/>
    <w:rsid w:val="008028A4"/>
    <w:rsid w:val="00830747"/>
    <w:rsid w:val="00830904"/>
    <w:rsid w:val="008768CA"/>
    <w:rsid w:val="008A3287"/>
    <w:rsid w:val="008C384C"/>
    <w:rsid w:val="008C7B64"/>
    <w:rsid w:val="008E2D68"/>
    <w:rsid w:val="008E6756"/>
    <w:rsid w:val="0090271F"/>
    <w:rsid w:val="00902E23"/>
    <w:rsid w:val="009114D7"/>
    <w:rsid w:val="0091348E"/>
    <w:rsid w:val="0091480E"/>
    <w:rsid w:val="00917CCB"/>
    <w:rsid w:val="00933FB0"/>
    <w:rsid w:val="0094096C"/>
    <w:rsid w:val="00942EC2"/>
    <w:rsid w:val="00975DAE"/>
    <w:rsid w:val="009E2532"/>
    <w:rsid w:val="009F37B7"/>
    <w:rsid w:val="00A10F02"/>
    <w:rsid w:val="00A164B4"/>
    <w:rsid w:val="00A26956"/>
    <w:rsid w:val="00A27486"/>
    <w:rsid w:val="00A53724"/>
    <w:rsid w:val="00A56066"/>
    <w:rsid w:val="00A601B1"/>
    <w:rsid w:val="00A673E7"/>
    <w:rsid w:val="00A73129"/>
    <w:rsid w:val="00A82346"/>
    <w:rsid w:val="00A92BA1"/>
    <w:rsid w:val="00A95A32"/>
    <w:rsid w:val="00AB4A5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C4B"/>
    <w:rsid w:val="00BD7D31"/>
    <w:rsid w:val="00BE3255"/>
    <w:rsid w:val="00BE6488"/>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79242</Words>
  <Characters>451682</Characters>
  <Application>Microsoft Office Word</Application>
  <DocSecurity>0</DocSecurity>
  <Lines>3764</Lines>
  <Paragraphs>1059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28.541_CR0995R1_(Rel-16)_TEI16</cp:lastModifiedBy>
  <cp:revision>26</cp:revision>
  <cp:lastPrinted>2019-02-25T14:05:00Z</cp:lastPrinted>
  <dcterms:created xsi:type="dcterms:W3CDTF">2023-07-05T08:14:00Z</dcterms:created>
  <dcterms:modified xsi:type="dcterms:W3CDTF">2023-09-20T14:08:00Z</dcterms:modified>
</cp:coreProperties>
</file>