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3A034BE4"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986C98">
              <w:rPr>
                <w:noProof w:val="0"/>
              </w:rPr>
              <w:t>4</w:t>
            </w:r>
            <w:r w:rsidRPr="00506640">
              <w:rPr>
                <w:noProof w:val="0"/>
              </w:rPr>
              <w:t>.</w:t>
            </w:r>
            <w:bookmarkEnd w:id="3"/>
            <w:r w:rsidR="00986C98">
              <w:rPr>
                <w:noProof w:val="0"/>
              </w:rPr>
              <w:t>0</w:t>
            </w:r>
            <w:r w:rsidR="00986C98" w:rsidRPr="00506640">
              <w:rPr>
                <w:noProof w:val="0"/>
              </w:rPr>
              <w:t xml:space="preserve"> </w:t>
            </w:r>
            <w:r w:rsidRPr="00506640">
              <w:rPr>
                <w:noProof w:val="0"/>
                <w:sz w:val="32"/>
              </w:rPr>
              <w:t>(</w:t>
            </w:r>
            <w:bookmarkStart w:id="4" w:name="issueDate"/>
            <w:r w:rsidR="008752E7" w:rsidRPr="00506640">
              <w:rPr>
                <w:noProof w:val="0"/>
                <w:sz w:val="32"/>
              </w:rPr>
              <w:t>202</w:t>
            </w:r>
            <w:r w:rsidR="008752E7">
              <w:rPr>
                <w:noProof w:val="0"/>
                <w:sz w:val="32"/>
              </w:rPr>
              <w:t>3</w:t>
            </w:r>
            <w:r w:rsidRPr="00506640">
              <w:rPr>
                <w:noProof w:val="0"/>
                <w:sz w:val="32"/>
              </w:rPr>
              <w:t>-</w:t>
            </w:r>
            <w:bookmarkEnd w:id="4"/>
            <w:r w:rsidR="00986C98">
              <w:rPr>
                <w:noProof w:val="0"/>
                <w:sz w:val="32"/>
              </w:rPr>
              <w:t>06</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D2226D6"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4D0284A" w14:textId="73336DFE" w:rsidR="0058631C"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58631C">
        <w:rPr>
          <w:noProof/>
        </w:rPr>
        <w:t>Foreword</w:t>
      </w:r>
      <w:r w:rsidR="0058631C">
        <w:rPr>
          <w:noProof/>
        </w:rPr>
        <w:tab/>
      </w:r>
      <w:r w:rsidR="0058631C">
        <w:rPr>
          <w:noProof/>
        </w:rPr>
        <w:fldChar w:fldCharType="begin" w:fldLock="1"/>
      </w:r>
      <w:r w:rsidR="0058631C">
        <w:rPr>
          <w:noProof/>
        </w:rPr>
        <w:instrText xml:space="preserve"> PAGEREF _Toc138061410 \h </w:instrText>
      </w:r>
      <w:r w:rsidR="0058631C">
        <w:rPr>
          <w:noProof/>
        </w:rPr>
      </w:r>
      <w:r w:rsidR="0058631C">
        <w:rPr>
          <w:noProof/>
        </w:rPr>
        <w:fldChar w:fldCharType="separate"/>
      </w:r>
      <w:r w:rsidR="0058631C">
        <w:rPr>
          <w:noProof/>
        </w:rPr>
        <w:t>5</w:t>
      </w:r>
      <w:r w:rsidR="0058631C">
        <w:rPr>
          <w:noProof/>
        </w:rPr>
        <w:fldChar w:fldCharType="end"/>
      </w:r>
    </w:p>
    <w:p w14:paraId="10A64E51" w14:textId="4F55A921" w:rsidR="0058631C" w:rsidRDefault="0058631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_Toc138061411 \h </w:instrText>
      </w:r>
      <w:r>
        <w:rPr>
          <w:noProof/>
        </w:rPr>
      </w:r>
      <w:r>
        <w:rPr>
          <w:noProof/>
        </w:rPr>
        <w:fldChar w:fldCharType="separate"/>
      </w:r>
      <w:r>
        <w:rPr>
          <w:noProof/>
        </w:rPr>
        <w:t>6</w:t>
      </w:r>
      <w:r>
        <w:rPr>
          <w:noProof/>
        </w:rPr>
        <w:fldChar w:fldCharType="end"/>
      </w:r>
    </w:p>
    <w:p w14:paraId="57172C14" w14:textId="21A80A43" w:rsidR="0058631C" w:rsidRDefault="0058631C">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_Toc138061412 \h </w:instrText>
      </w:r>
      <w:r>
        <w:rPr>
          <w:noProof/>
        </w:rPr>
      </w:r>
      <w:r>
        <w:rPr>
          <w:noProof/>
        </w:rPr>
        <w:fldChar w:fldCharType="separate"/>
      </w:r>
      <w:r>
        <w:rPr>
          <w:noProof/>
        </w:rPr>
        <w:t>7</w:t>
      </w:r>
      <w:r>
        <w:rPr>
          <w:noProof/>
        </w:rPr>
        <w:fldChar w:fldCharType="end"/>
      </w:r>
    </w:p>
    <w:p w14:paraId="2F02CD04" w14:textId="3A58B6A0" w:rsidR="0058631C" w:rsidRDefault="0058631C">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_Toc138061413 \h </w:instrText>
      </w:r>
      <w:r>
        <w:rPr>
          <w:noProof/>
        </w:rPr>
      </w:r>
      <w:r>
        <w:rPr>
          <w:noProof/>
        </w:rPr>
        <w:fldChar w:fldCharType="separate"/>
      </w:r>
      <w:r>
        <w:rPr>
          <w:noProof/>
        </w:rPr>
        <w:t>7</w:t>
      </w:r>
      <w:r>
        <w:rPr>
          <w:noProof/>
        </w:rPr>
        <w:fldChar w:fldCharType="end"/>
      </w:r>
    </w:p>
    <w:p w14:paraId="197FCC73" w14:textId="18CC95F9" w:rsidR="0058631C" w:rsidRDefault="0058631C">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_Toc138061414 \h </w:instrText>
      </w:r>
      <w:r>
        <w:rPr>
          <w:noProof/>
        </w:rPr>
      </w:r>
      <w:r>
        <w:rPr>
          <w:noProof/>
        </w:rPr>
        <w:fldChar w:fldCharType="separate"/>
      </w:r>
      <w:r>
        <w:rPr>
          <w:noProof/>
        </w:rPr>
        <w:t>7</w:t>
      </w:r>
      <w:r>
        <w:rPr>
          <w:noProof/>
        </w:rPr>
        <w:fldChar w:fldCharType="end"/>
      </w:r>
    </w:p>
    <w:p w14:paraId="56D321E1" w14:textId="350D9A57" w:rsidR="0058631C" w:rsidRDefault="0058631C">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_Toc138061415 \h </w:instrText>
      </w:r>
      <w:r>
        <w:rPr>
          <w:noProof/>
        </w:rPr>
      </w:r>
      <w:r>
        <w:rPr>
          <w:noProof/>
        </w:rPr>
        <w:fldChar w:fldCharType="separate"/>
      </w:r>
      <w:r>
        <w:rPr>
          <w:noProof/>
        </w:rPr>
        <w:t>7</w:t>
      </w:r>
      <w:r>
        <w:rPr>
          <w:noProof/>
        </w:rPr>
        <w:fldChar w:fldCharType="end"/>
      </w:r>
    </w:p>
    <w:p w14:paraId="7CC7A73A" w14:textId="537AE5D5" w:rsidR="0058631C" w:rsidRDefault="0058631C">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_Toc138061416 \h </w:instrText>
      </w:r>
      <w:r>
        <w:rPr>
          <w:noProof/>
        </w:rPr>
      </w:r>
      <w:r>
        <w:rPr>
          <w:noProof/>
        </w:rPr>
        <w:fldChar w:fldCharType="separate"/>
      </w:r>
      <w:r>
        <w:rPr>
          <w:noProof/>
        </w:rPr>
        <w:t>7</w:t>
      </w:r>
      <w:r>
        <w:rPr>
          <w:noProof/>
        </w:rPr>
        <w:fldChar w:fldCharType="end"/>
      </w:r>
    </w:p>
    <w:p w14:paraId="12674AE4" w14:textId="0EB9DC11" w:rsidR="0058631C" w:rsidRDefault="0058631C">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_Toc138061417 \h </w:instrText>
      </w:r>
      <w:r>
        <w:rPr>
          <w:noProof/>
        </w:rPr>
      </w:r>
      <w:r>
        <w:rPr>
          <w:noProof/>
        </w:rPr>
        <w:fldChar w:fldCharType="separate"/>
      </w:r>
      <w:r>
        <w:rPr>
          <w:noProof/>
        </w:rPr>
        <w:t>8</w:t>
      </w:r>
      <w:r>
        <w:rPr>
          <w:noProof/>
        </w:rPr>
        <w:fldChar w:fldCharType="end"/>
      </w:r>
    </w:p>
    <w:p w14:paraId="1FB0D92F" w14:textId="2D883B0D" w:rsidR="0058631C" w:rsidRDefault="0058631C">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_Toc138061418 \h </w:instrText>
      </w:r>
      <w:r>
        <w:rPr>
          <w:noProof/>
        </w:rPr>
      </w:r>
      <w:r>
        <w:rPr>
          <w:noProof/>
        </w:rPr>
        <w:fldChar w:fldCharType="separate"/>
      </w:r>
      <w:r>
        <w:rPr>
          <w:noProof/>
        </w:rPr>
        <w:t>8</w:t>
      </w:r>
      <w:r>
        <w:rPr>
          <w:noProof/>
        </w:rPr>
        <w:fldChar w:fldCharType="end"/>
      </w:r>
    </w:p>
    <w:p w14:paraId="5E889712" w14:textId="5C8B851B" w:rsidR="0058631C" w:rsidRDefault="0058631C">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_Toc138061419 \h </w:instrText>
      </w:r>
      <w:r>
        <w:rPr>
          <w:noProof/>
        </w:rPr>
      </w:r>
      <w:r>
        <w:rPr>
          <w:noProof/>
        </w:rPr>
        <w:fldChar w:fldCharType="separate"/>
      </w:r>
      <w:r>
        <w:rPr>
          <w:noProof/>
        </w:rPr>
        <w:t>8</w:t>
      </w:r>
      <w:r>
        <w:rPr>
          <w:noProof/>
        </w:rPr>
        <w:fldChar w:fldCharType="end"/>
      </w:r>
    </w:p>
    <w:p w14:paraId="391873D1" w14:textId="584BAD01" w:rsidR="0058631C" w:rsidRDefault="0058631C">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_Toc138061420 \h </w:instrText>
      </w:r>
      <w:r>
        <w:rPr>
          <w:noProof/>
        </w:rPr>
      </w:r>
      <w:r>
        <w:rPr>
          <w:noProof/>
        </w:rPr>
        <w:fldChar w:fldCharType="separate"/>
      </w:r>
      <w:r>
        <w:rPr>
          <w:noProof/>
        </w:rPr>
        <w:t>8</w:t>
      </w:r>
      <w:r>
        <w:rPr>
          <w:noProof/>
        </w:rPr>
        <w:fldChar w:fldCharType="end"/>
      </w:r>
    </w:p>
    <w:p w14:paraId="7A1FF070" w14:textId="3A5B5692" w:rsidR="0058631C" w:rsidRDefault="0058631C">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_Toc138061421 \h </w:instrText>
      </w:r>
      <w:r>
        <w:rPr>
          <w:noProof/>
        </w:rPr>
      </w:r>
      <w:r>
        <w:rPr>
          <w:noProof/>
        </w:rPr>
        <w:fldChar w:fldCharType="separate"/>
      </w:r>
      <w:r>
        <w:rPr>
          <w:noProof/>
        </w:rPr>
        <w:t>8</w:t>
      </w:r>
      <w:r>
        <w:rPr>
          <w:noProof/>
        </w:rPr>
        <w:fldChar w:fldCharType="end"/>
      </w:r>
    </w:p>
    <w:p w14:paraId="3657FEE3" w14:textId="604FB0C8" w:rsidR="0058631C" w:rsidRDefault="0058631C">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_Toc138061422 \h </w:instrText>
      </w:r>
      <w:r>
        <w:rPr>
          <w:noProof/>
        </w:rPr>
      </w:r>
      <w:r>
        <w:rPr>
          <w:noProof/>
        </w:rPr>
        <w:fldChar w:fldCharType="separate"/>
      </w:r>
      <w:r>
        <w:rPr>
          <w:noProof/>
        </w:rPr>
        <w:t>9</w:t>
      </w:r>
      <w:r>
        <w:rPr>
          <w:noProof/>
        </w:rPr>
        <w:fldChar w:fldCharType="end"/>
      </w:r>
    </w:p>
    <w:p w14:paraId="68DA0A3A" w14:textId="40DDC7E2" w:rsidR="0058631C" w:rsidRDefault="0058631C">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_Toc138061423 \h </w:instrText>
      </w:r>
      <w:r>
        <w:rPr>
          <w:noProof/>
        </w:rPr>
      </w:r>
      <w:r>
        <w:rPr>
          <w:noProof/>
        </w:rPr>
        <w:fldChar w:fldCharType="separate"/>
      </w:r>
      <w:r>
        <w:rPr>
          <w:noProof/>
        </w:rPr>
        <w:t>10</w:t>
      </w:r>
      <w:r>
        <w:rPr>
          <w:noProof/>
        </w:rPr>
        <w:fldChar w:fldCharType="end"/>
      </w:r>
    </w:p>
    <w:p w14:paraId="0FC74304" w14:textId="788CCEE5" w:rsidR="0058631C" w:rsidRDefault="0058631C">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_Toc138061424 \h </w:instrText>
      </w:r>
      <w:r>
        <w:rPr>
          <w:noProof/>
        </w:rPr>
      </w:r>
      <w:r>
        <w:rPr>
          <w:noProof/>
        </w:rPr>
        <w:fldChar w:fldCharType="separate"/>
      </w:r>
      <w:r>
        <w:rPr>
          <w:noProof/>
        </w:rPr>
        <w:t>10</w:t>
      </w:r>
      <w:r>
        <w:rPr>
          <w:noProof/>
        </w:rPr>
        <w:fldChar w:fldCharType="end"/>
      </w:r>
    </w:p>
    <w:p w14:paraId="6A62B22A" w14:textId="2DD023F9" w:rsidR="0058631C" w:rsidRDefault="0058631C">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_Toc138061425 \h </w:instrText>
      </w:r>
      <w:r>
        <w:rPr>
          <w:noProof/>
        </w:rPr>
      </w:r>
      <w:r>
        <w:rPr>
          <w:noProof/>
        </w:rPr>
        <w:fldChar w:fldCharType="separate"/>
      </w:r>
      <w:r>
        <w:rPr>
          <w:noProof/>
        </w:rPr>
        <w:t>10</w:t>
      </w:r>
      <w:r>
        <w:rPr>
          <w:noProof/>
        </w:rPr>
        <w:fldChar w:fldCharType="end"/>
      </w:r>
    </w:p>
    <w:p w14:paraId="6759DA8F" w14:textId="64B32032" w:rsidR="0058631C" w:rsidRDefault="0058631C">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_Toc138061426 \h </w:instrText>
      </w:r>
      <w:r>
        <w:rPr>
          <w:noProof/>
        </w:rPr>
      </w:r>
      <w:r>
        <w:rPr>
          <w:noProof/>
        </w:rPr>
        <w:fldChar w:fldCharType="separate"/>
      </w:r>
      <w:r>
        <w:rPr>
          <w:noProof/>
        </w:rPr>
        <w:t>11</w:t>
      </w:r>
      <w:r>
        <w:rPr>
          <w:noProof/>
        </w:rPr>
        <w:fldChar w:fldCharType="end"/>
      </w:r>
    </w:p>
    <w:p w14:paraId="7D228FF7" w14:textId="4CC152E7" w:rsidR="0058631C" w:rsidRDefault="0058631C">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_Toc138061427 \h </w:instrText>
      </w:r>
      <w:r>
        <w:rPr>
          <w:noProof/>
        </w:rPr>
      </w:r>
      <w:r>
        <w:rPr>
          <w:noProof/>
        </w:rPr>
        <w:fldChar w:fldCharType="separate"/>
      </w:r>
      <w:r>
        <w:rPr>
          <w:noProof/>
        </w:rPr>
        <w:t>12</w:t>
      </w:r>
      <w:r>
        <w:rPr>
          <w:noProof/>
        </w:rPr>
        <w:fldChar w:fldCharType="end"/>
      </w:r>
    </w:p>
    <w:p w14:paraId="31F9E5C7" w14:textId="387C4C50" w:rsidR="0058631C" w:rsidRDefault="0058631C">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_Toc138061428 \h </w:instrText>
      </w:r>
      <w:r>
        <w:rPr>
          <w:noProof/>
        </w:rPr>
      </w:r>
      <w:r>
        <w:rPr>
          <w:noProof/>
        </w:rPr>
        <w:fldChar w:fldCharType="separate"/>
      </w:r>
      <w:r>
        <w:rPr>
          <w:noProof/>
        </w:rPr>
        <w:t>12</w:t>
      </w:r>
      <w:r>
        <w:rPr>
          <w:noProof/>
        </w:rPr>
        <w:fldChar w:fldCharType="end"/>
      </w:r>
    </w:p>
    <w:p w14:paraId="5AF0BE43" w14:textId="2E1D36D3" w:rsidR="0058631C" w:rsidRDefault="0058631C">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_Toc138061429 \h </w:instrText>
      </w:r>
      <w:r>
        <w:rPr>
          <w:noProof/>
        </w:rPr>
      </w:r>
      <w:r>
        <w:rPr>
          <w:noProof/>
        </w:rPr>
        <w:fldChar w:fldCharType="separate"/>
      </w:r>
      <w:r>
        <w:rPr>
          <w:noProof/>
        </w:rPr>
        <w:t>13</w:t>
      </w:r>
      <w:r>
        <w:rPr>
          <w:noProof/>
        </w:rPr>
        <w:fldChar w:fldCharType="end"/>
      </w:r>
    </w:p>
    <w:p w14:paraId="60BFE84E" w14:textId="573F7869" w:rsidR="0058631C" w:rsidRDefault="0058631C">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_Toc138061430 \h </w:instrText>
      </w:r>
      <w:r>
        <w:rPr>
          <w:noProof/>
        </w:rPr>
      </w:r>
      <w:r>
        <w:rPr>
          <w:noProof/>
        </w:rPr>
        <w:fldChar w:fldCharType="separate"/>
      </w:r>
      <w:r>
        <w:rPr>
          <w:noProof/>
        </w:rPr>
        <w:t>13</w:t>
      </w:r>
      <w:r>
        <w:rPr>
          <w:noProof/>
        </w:rPr>
        <w:fldChar w:fldCharType="end"/>
      </w:r>
    </w:p>
    <w:p w14:paraId="3D3FDB9E" w14:textId="7967ADD2" w:rsidR="0058631C" w:rsidRDefault="0058631C">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_Toc138061431 \h </w:instrText>
      </w:r>
      <w:r>
        <w:rPr>
          <w:noProof/>
        </w:rPr>
      </w:r>
      <w:r>
        <w:rPr>
          <w:noProof/>
        </w:rPr>
        <w:fldChar w:fldCharType="separate"/>
      </w:r>
      <w:r>
        <w:rPr>
          <w:noProof/>
        </w:rPr>
        <w:t>13</w:t>
      </w:r>
      <w:r>
        <w:rPr>
          <w:noProof/>
        </w:rPr>
        <w:fldChar w:fldCharType="end"/>
      </w:r>
    </w:p>
    <w:p w14:paraId="55D909B9" w14:textId="0AC2DC07" w:rsidR="0058631C" w:rsidRDefault="0058631C">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_Toc138061432 \h </w:instrText>
      </w:r>
      <w:r>
        <w:rPr>
          <w:noProof/>
        </w:rPr>
      </w:r>
      <w:r>
        <w:rPr>
          <w:noProof/>
        </w:rPr>
        <w:fldChar w:fldCharType="separate"/>
      </w:r>
      <w:r>
        <w:rPr>
          <w:noProof/>
        </w:rPr>
        <w:t>14</w:t>
      </w:r>
      <w:r>
        <w:rPr>
          <w:noProof/>
        </w:rPr>
        <w:fldChar w:fldCharType="end"/>
      </w:r>
    </w:p>
    <w:p w14:paraId="0256E96F" w14:textId="767FCBA2" w:rsidR="0058631C" w:rsidRDefault="0058631C">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_Toc138061433 \h </w:instrText>
      </w:r>
      <w:r>
        <w:rPr>
          <w:noProof/>
        </w:rPr>
      </w:r>
      <w:r>
        <w:rPr>
          <w:noProof/>
        </w:rPr>
        <w:fldChar w:fldCharType="separate"/>
      </w:r>
      <w:r>
        <w:rPr>
          <w:noProof/>
        </w:rPr>
        <w:t>14</w:t>
      </w:r>
      <w:r>
        <w:rPr>
          <w:noProof/>
        </w:rPr>
        <w:fldChar w:fldCharType="end"/>
      </w:r>
    </w:p>
    <w:p w14:paraId="5B45F807" w14:textId="366434AB" w:rsidR="0058631C" w:rsidRDefault="0058631C">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_Toc138061434 \h </w:instrText>
      </w:r>
      <w:r>
        <w:rPr>
          <w:noProof/>
        </w:rPr>
      </w:r>
      <w:r>
        <w:rPr>
          <w:noProof/>
        </w:rPr>
        <w:fldChar w:fldCharType="separate"/>
      </w:r>
      <w:r>
        <w:rPr>
          <w:noProof/>
        </w:rPr>
        <w:t>15</w:t>
      </w:r>
      <w:r>
        <w:rPr>
          <w:noProof/>
        </w:rPr>
        <w:fldChar w:fldCharType="end"/>
      </w:r>
    </w:p>
    <w:p w14:paraId="264900EF" w14:textId="228918AB" w:rsidR="0058631C" w:rsidRDefault="0058631C">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_Toc138061435 \h </w:instrText>
      </w:r>
      <w:r>
        <w:rPr>
          <w:noProof/>
        </w:rPr>
      </w:r>
      <w:r>
        <w:rPr>
          <w:noProof/>
        </w:rPr>
        <w:fldChar w:fldCharType="separate"/>
      </w:r>
      <w:r>
        <w:rPr>
          <w:noProof/>
        </w:rPr>
        <w:t>15</w:t>
      </w:r>
      <w:r>
        <w:rPr>
          <w:noProof/>
        </w:rPr>
        <w:fldChar w:fldCharType="end"/>
      </w:r>
    </w:p>
    <w:p w14:paraId="59B599E1" w14:textId="288F6640" w:rsidR="0058631C" w:rsidRDefault="0058631C">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_Toc138061436 \h </w:instrText>
      </w:r>
      <w:r>
        <w:rPr>
          <w:noProof/>
        </w:rPr>
      </w:r>
      <w:r>
        <w:rPr>
          <w:noProof/>
        </w:rPr>
        <w:fldChar w:fldCharType="separate"/>
      </w:r>
      <w:r>
        <w:rPr>
          <w:noProof/>
        </w:rPr>
        <w:t>15</w:t>
      </w:r>
      <w:r>
        <w:rPr>
          <w:noProof/>
        </w:rPr>
        <w:fldChar w:fldCharType="end"/>
      </w:r>
    </w:p>
    <w:p w14:paraId="26DD2A67" w14:textId="54411350" w:rsidR="0058631C" w:rsidRDefault="0058631C">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_Toc138061437 \h </w:instrText>
      </w:r>
      <w:r>
        <w:rPr>
          <w:noProof/>
        </w:rPr>
      </w:r>
      <w:r>
        <w:rPr>
          <w:noProof/>
        </w:rPr>
        <w:fldChar w:fldCharType="separate"/>
      </w:r>
      <w:r>
        <w:rPr>
          <w:noProof/>
        </w:rPr>
        <w:t>15</w:t>
      </w:r>
      <w:r>
        <w:rPr>
          <w:noProof/>
        </w:rPr>
        <w:fldChar w:fldCharType="end"/>
      </w:r>
    </w:p>
    <w:p w14:paraId="0DB066D8" w14:textId="069E392A" w:rsidR="0058631C" w:rsidRDefault="0058631C">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_Toc138061438 \h </w:instrText>
      </w:r>
      <w:r>
        <w:rPr>
          <w:noProof/>
        </w:rPr>
      </w:r>
      <w:r>
        <w:rPr>
          <w:noProof/>
        </w:rPr>
        <w:fldChar w:fldCharType="separate"/>
      </w:r>
      <w:r>
        <w:rPr>
          <w:noProof/>
        </w:rPr>
        <w:t>15</w:t>
      </w:r>
      <w:r>
        <w:rPr>
          <w:noProof/>
        </w:rPr>
        <w:fldChar w:fldCharType="end"/>
      </w:r>
    </w:p>
    <w:p w14:paraId="43663380" w14:textId="1C3AED0D" w:rsidR="0058631C" w:rsidRDefault="0058631C">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_Toc138061439 \h </w:instrText>
      </w:r>
      <w:r>
        <w:rPr>
          <w:noProof/>
        </w:rPr>
      </w:r>
      <w:r>
        <w:rPr>
          <w:noProof/>
        </w:rPr>
        <w:fldChar w:fldCharType="separate"/>
      </w:r>
      <w:r>
        <w:rPr>
          <w:noProof/>
        </w:rPr>
        <w:t>15</w:t>
      </w:r>
      <w:r>
        <w:rPr>
          <w:noProof/>
        </w:rPr>
        <w:fldChar w:fldCharType="end"/>
      </w:r>
    </w:p>
    <w:p w14:paraId="42D296D5" w14:textId="492D3120" w:rsidR="0058631C" w:rsidRDefault="0058631C">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_Toc138061440 \h </w:instrText>
      </w:r>
      <w:r>
        <w:rPr>
          <w:noProof/>
        </w:rPr>
      </w:r>
      <w:r>
        <w:rPr>
          <w:noProof/>
        </w:rPr>
        <w:fldChar w:fldCharType="separate"/>
      </w:r>
      <w:r>
        <w:rPr>
          <w:noProof/>
        </w:rPr>
        <w:t>15</w:t>
      </w:r>
      <w:r>
        <w:rPr>
          <w:noProof/>
        </w:rPr>
        <w:fldChar w:fldCharType="end"/>
      </w:r>
    </w:p>
    <w:p w14:paraId="23F14159" w14:textId="0941B94A" w:rsidR="0058631C" w:rsidRDefault="0058631C">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_Toc138061441 \h </w:instrText>
      </w:r>
      <w:r>
        <w:rPr>
          <w:noProof/>
        </w:rPr>
      </w:r>
      <w:r>
        <w:rPr>
          <w:noProof/>
        </w:rPr>
        <w:fldChar w:fldCharType="separate"/>
      </w:r>
      <w:r>
        <w:rPr>
          <w:noProof/>
        </w:rPr>
        <w:t>16</w:t>
      </w:r>
      <w:r>
        <w:rPr>
          <w:noProof/>
        </w:rPr>
        <w:fldChar w:fldCharType="end"/>
      </w:r>
    </w:p>
    <w:p w14:paraId="7964B03F" w14:textId="1FA9EECC" w:rsidR="0058631C" w:rsidRDefault="0058631C">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_Toc138061442 \h </w:instrText>
      </w:r>
      <w:r>
        <w:rPr>
          <w:noProof/>
        </w:rPr>
      </w:r>
      <w:r>
        <w:rPr>
          <w:noProof/>
        </w:rPr>
        <w:fldChar w:fldCharType="separate"/>
      </w:r>
      <w:r>
        <w:rPr>
          <w:noProof/>
        </w:rPr>
        <w:t>16</w:t>
      </w:r>
      <w:r>
        <w:rPr>
          <w:noProof/>
        </w:rPr>
        <w:fldChar w:fldCharType="end"/>
      </w:r>
    </w:p>
    <w:p w14:paraId="26CA5494" w14:textId="210C100E" w:rsidR="0058631C" w:rsidRDefault="0058631C">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_Toc138061443 \h </w:instrText>
      </w:r>
      <w:r>
        <w:rPr>
          <w:noProof/>
        </w:rPr>
      </w:r>
      <w:r>
        <w:rPr>
          <w:noProof/>
        </w:rPr>
        <w:fldChar w:fldCharType="separate"/>
      </w:r>
      <w:r>
        <w:rPr>
          <w:noProof/>
        </w:rPr>
        <w:t>16</w:t>
      </w:r>
      <w:r>
        <w:rPr>
          <w:noProof/>
        </w:rPr>
        <w:fldChar w:fldCharType="end"/>
      </w:r>
    </w:p>
    <w:p w14:paraId="3B1B76A0" w14:textId="6B04C2DB" w:rsidR="0058631C" w:rsidRDefault="0058631C">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_Toc138061444 \h </w:instrText>
      </w:r>
      <w:r>
        <w:rPr>
          <w:noProof/>
        </w:rPr>
      </w:r>
      <w:r>
        <w:rPr>
          <w:noProof/>
        </w:rPr>
        <w:fldChar w:fldCharType="separate"/>
      </w:r>
      <w:r>
        <w:rPr>
          <w:noProof/>
        </w:rPr>
        <w:t>16</w:t>
      </w:r>
      <w:r>
        <w:rPr>
          <w:noProof/>
        </w:rPr>
        <w:fldChar w:fldCharType="end"/>
      </w:r>
    </w:p>
    <w:p w14:paraId="27A2AF32" w14:textId="1502E938" w:rsidR="0058631C" w:rsidRDefault="0058631C">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_Toc138061445 \h </w:instrText>
      </w:r>
      <w:r>
        <w:rPr>
          <w:noProof/>
        </w:rPr>
      </w:r>
      <w:r>
        <w:rPr>
          <w:noProof/>
        </w:rPr>
        <w:fldChar w:fldCharType="separate"/>
      </w:r>
      <w:r>
        <w:rPr>
          <w:noProof/>
        </w:rPr>
        <w:t>16</w:t>
      </w:r>
      <w:r>
        <w:rPr>
          <w:noProof/>
        </w:rPr>
        <w:fldChar w:fldCharType="end"/>
      </w:r>
    </w:p>
    <w:p w14:paraId="2727C730" w14:textId="4767819B" w:rsidR="0058631C" w:rsidRDefault="0058631C">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_Toc138061446 \h </w:instrText>
      </w:r>
      <w:r>
        <w:rPr>
          <w:noProof/>
        </w:rPr>
      </w:r>
      <w:r>
        <w:rPr>
          <w:noProof/>
        </w:rPr>
        <w:fldChar w:fldCharType="separate"/>
      </w:r>
      <w:r>
        <w:rPr>
          <w:noProof/>
        </w:rPr>
        <w:t>16</w:t>
      </w:r>
      <w:r>
        <w:rPr>
          <w:noProof/>
        </w:rPr>
        <w:fldChar w:fldCharType="end"/>
      </w:r>
    </w:p>
    <w:p w14:paraId="3C1154DA" w14:textId="5A055DE3" w:rsidR="0058631C" w:rsidRDefault="0058631C">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_Toc138061447 \h </w:instrText>
      </w:r>
      <w:r>
        <w:rPr>
          <w:noProof/>
        </w:rPr>
      </w:r>
      <w:r>
        <w:rPr>
          <w:noProof/>
        </w:rPr>
        <w:fldChar w:fldCharType="separate"/>
      </w:r>
      <w:r>
        <w:rPr>
          <w:noProof/>
        </w:rPr>
        <w:t>16</w:t>
      </w:r>
      <w:r>
        <w:rPr>
          <w:noProof/>
        </w:rPr>
        <w:fldChar w:fldCharType="end"/>
      </w:r>
    </w:p>
    <w:p w14:paraId="7FF115EB" w14:textId="046AB6F0" w:rsidR="0058631C" w:rsidRDefault="0058631C">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_Toc138061448 \h </w:instrText>
      </w:r>
      <w:r>
        <w:rPr>
          <w:noProof/>
        </w:rPr>
      </w:r>
      <w:r>
        <w:rPr>
          <w:noProof/>
        </w:rPr>
        <w:fldChar w:fldCharType="separate"/>
      </w:r>
      <w:r>
        <w:rPr>
          <w:noProof/>
        </w:rPr>
        <w:t>17</w:t>
      </w:r>
      <w:r>
        <w:rPr>
          <w:noProof/>
        </w:rPr>
        <w:fldChar w:fldCharType="end"/>
      </w:r>
    </w:p>
    <w:p w14:paraId="5EE2D9B2" w14:textId="1A803843" w:rsidR="0058631C" w:rsidRDefault="0058631C">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_Toc138061449 \h </w:instrText>
      </w:r>
      <w:r>
        <w:rPr>
          <w:noProof/>
        </w:rPr>
      </w:r>
      <w:r>
        <w:rPr>
          <w:noProof/>
        </w:rPr>
        <w:fldChar w:fldCharType="separate"/>
      </w:r>
      <w:r>
        <w:rPr>
          <w:noProof/>
        </w:rPr>
        <w:t>17</w:t>
      </w:r>
      <w:r>
        <w:rPr>
          <w:noProof/>
        </w:rPr>
        <w:fldChar w:fldCharType="end"/>
      </w:r>
    </w:p>
    <w:p w14:paraId="3FC66F49" w14:textId="0E25E978" w:rsidR="0058631C" w:rsidRDefault="0058631C">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_Toc138061450 \h </w:instrText>
      </w:r>
      <w:r>
        <w:rPr>
          <w:noProof/>
        </w:rPr>
      </w:r>
      <w:r>
        <w:rPr>
          <w:noProof/>
        </w:rPr>
        <w:fldChar w:fldCharType="separate"/>
      </w:r>
      <w:r>
        <w:rPr>
          <w:noProof/>
        </w:rPr>
        <w:t>17</w:t>
      </w:r>
      <w:r>
        <w:rPr>
          <w:noProof/>
        </w:rPr>
        <w:fldChar w:fldCharType="end"/>
      </w:r>
    </w:p>
    <w:p w14:paraId="3AA81365" w14:textId="63C4D460" w:rsidR="0058631C" w:rsidRDefault="0058631C">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_Toc138061451 \h </w:instrText>
      </w:r>
      <w:r>
        <w:rPr>
          <w:noProof/>
        </w:rPr>
      </w:r>
      <w:r>
        <w:rPr>
          <w:noProof/>
        </w:rPr>
        <w:fldChar w:fldCharType="separate"/>
      </w:r>
      <w:r>
        <w:rPr>
          <w:noProof/>
        </w:rPr>
        <w:t>17</w:t>
      </w:r>
      <w:r>
        <w:rPr>
          <w:noProof/>
        </w:rPr>
        <w:fldChar w:fldCharType="end"/>
      </w:r>
    </w:p>
    <w:p w14:paraId="5CFCD54B" w14:textId="52503D4A" w:rsidR="0058631C" w:rsidRDefault="0058631C">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_Toc138061452 \h </w:instrText>
      </w:r>
      <w:r>
        <w:rPr>
          <w:noProof/>
        </w:rPr>
      </w:r>
      <w:r>
        <w:rPr>
          <w:noProof/>
        </w:rPr>
        <w:fldChar w:fldCharType="separate"/>
      </w:r>
      <w:r>
        <w:rPr>
          <w:noProof/>
        </w:rPr>
        <w:t>18</w:t>
      </w:r>
      <w:r>
        <w:rPr>
          <w:noProof/>
        </w:rPr>
        <w:fldChar w:fldCharType="end"/>
      </w:r>
    </w:p>
    <w:p w14:paraId="6A8F82A6" w14:textId="7BD3BBC0" w:rsidR="0058631C" w:rsidRDefault="0058631C">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_Toc138061453 \h </w:instrText>
      </w:r>
      <w:r>
        <w:rPr>
          <w:noProof/>
        </w:rPr>
      </w:r>
      <w:r>
        <w:rPr>
          <w:noProof/>
        </w:rPr>
        <w:fldChar w:fldCharType="separate"/>
      </w:r>
      <w:r>
        <w:rPr>
          <w:noProof/>
        </w:rPr>
        <w:t>18</w:t>
      </w:r>
      <w:r>
        <w:rPr>
          <w:noProof/>
        </w:rPr>
        <w:fldChar w:fldCharType="end"/>
      </w:r>
    </w:p>
    <w:p w14:paraId="1E94036E" w14:textId="3D4F5CF5" w:rsidR="0058631C" w:rsidRDefault="0058631C">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_Toc138061454 \h </w:instrText>
      </w:r>
      <w:r>
        <w:rPr>
          <w:noProof/>
        </w:rPr>
      </w:r>
      <w:r>
        <w:rPr>
          <w:noProof/>
        </w:rPr>
        <w:fldChar w:fldCharType="separate"/>
      </w:r>
      <w:r>
        <w:rPr>
          <w:noProof/>
        </w:rPr>
        <w:t>18</w:t>
      </w:r>
      <w:r>
        <w:rPr>
          <w:noProof/>
        </w:rPr>
        <w:fldChar w:fldCharType="end"/>
      </w:r>
    </w:p>
    <w:p w14:paraId="2F5466BB" w14:textId="0F69C000" w:rsidR="0058631C" w:rsidRDefault="0058631C">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_Toc138061455 \h </w:instrText>
      </w:r>
      <w:r>
        <w:rPr>
          <w:noProof/>
        </w:rPr>
      </w:r>
      <w:r>
        <w:rPr>
          <w:noProof/>
        </w:rPr>
        <w:fldChar w:fldCharType="separate"/>
      </w:r>
      <w:r>
        <w:rPr>
          <w:noProof/>
        </w:rPr>
        <w:t>18</w:t>
      </w:r>
      <w:r>
        <w:rPr>
          <w:noProof/>
        </w:rPr>
        <w:fldChar w:fldCharType="end"/>
      </w:r>
    </w:p>
    <w:p w14:paraId="53F5F09E" w14:textId="09560049" w:rsidR="0058631C" w:rsidRDefault="0058631C">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_Toc138061456 \h </w:instrText>
      </w:r>
      <w:r>
        <w:rPr>
          <w:noProof/>
        </w:rPr>
      </w:r>
      <w:r>
        <w:rPr>
          <w:noProof/>
        </w:rPr>
        <w:fldChar w:fldCharType="separate"/>
      </w:r>
      <w:r>
        <w:rPr>
          <w:noProof/>
        </w:rPr>
        <w:t>18</w:t>
      </w:r>
      <w:r>
        <w:rPr>
          <w:noProof/>
        </w:rPr>
        <w:fldChar w:fldCharType="end"/>
      </w:r>
    </w:p>
    <w:p w14:paraId="1D1CD1B1" w14:textId="0AD0771A" w:rsidR="0058631C" w:rsidRDefault="0058631C">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_Toc138061457 \h </w:instrText>
      </w:r>
      <w:r>
        <w:rPr>
          <w:noProof/>
        </w:rPr>
      </w:r>
      <w:r>
        <w:rPr>
          <w:noProof/>
        </w:rPr>
        <w:fldChar w:fldCharType="separate"/>
      </w:r>
      <w:r>
        <w:rPr>
          <w:noProof/>
        </w:rPr>
        <w:t>18</w:t>
      </w:r>
      <w:r>
        <w:rPr>
          <w:noProof/>
        </w:rPr>
        <w:fldChar w:fldCharType="end"/>
      </w:r>
    </w:p>
    <w:p w14:paraId="75A5232D" w14:textId="34A8F434" w:rsidR="0058631C" w:rsidRDefault="0058631C">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_Toc138061458 \h </w:instrText>
      </w:r>
      <w:r>
        <w:rPr>
          <w:noProof/>
        </w:rPr>
      </w:r>
      <w:r>
        <w:rPr>
          <w:noProof/>
        </w:rPr>
        <w:fldChar w:fldCharType="separate"/>
      </w:r>
      <w:r>
        <w:rPr>
          <w:noProof/>
        </w:rPr>
        <w:t>19</w:t>
      </w:r>
      <w:r>
        <w:rPr>
          <w:noProof/>
        </w:rPr>
        <w:fldChar w:fldCharType="end"/>
      </w:r>
    </w:p>
    <w:p w14:paraId="5B43782C" w14:textId="4E1F2C3E" w:rsidR="0058631C" w:rsidRDefault="0058631C">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_Toc138061459 \h </w:instrText>
      </w:r>
      <w:r>
        <w:rPr>
          <w:noProof/>
        </w:rPr>
      </w:r>
      <w:r>
        <w:rPr>
          <w:noProof/>
        </w:rPr>
        <w:fldChar w:fldCharType="separate"/>
      </w:r>
      <w:r>
        <w:rPr>
          <w:noProof/>
        </w:rPr>
        <w:t>19</w:t>
      </w:r>
      <w:r>
        <w:rPr>
          <w:noProof/>
        </w:rPr>
        <w:fldChar w:fldCharType="end"/>
      </w:r>
    </w:p>
    <w:p w14:paraId="46660F85" w14:textId="35BB9595" w:rsidR="0058631C" w:rsidRDefault="0058631C">
      <w:pPr>
        <w:pStyle w:val="TOC5"/>
        <w:rPr>
          <w:rFonts w:asciiTheme="minorHAnsi" w:eastAsiaTheme="minorEastAsia" w:hAnsiTheme="minorHAnsi" w:cstheme="minorBidi"/>
          <w:noProof/>
          <w:sz w:val="22"/>
          <w:szCs w:val="22"/>
          <w:lang w:eastAsia="en-GB"/>
        </w:rPr>
      </w:pPr>
      <w:r w:rsidRPr="00587630">
        <w:rPr>
          <w:rFonts w:cs="Arial"/>
          <w:noProof/>
        </w:rPr>
        <w:t>6.2.1.2.1</w:t>
      </w:r>
      <w:r w:rsidRPr="00587630">
        <w:rPr>
          <w:rFonts w:cs="Arial"/>
          <w:noProof/>
        </w:rPr>
        <w:tab/>
      </w:r>
      <w:r w:rsidRPr="00587630">
        <w:rPr>
          <w:rFonts w:cs="Arial"/>
          <w:noProof/>
          <w:lang w:eastAsia="zh-CN"/>
        </w:rPr>
        <w:t>Intent &lt;&lt;IOC&gt;&gt;</w:t>
      </w:r>
      <w:r>
        <w:rPr>
          <w:noProof/>
        </w:rPr>
        <w:tab/>
      </w:r>
      <w:r>
        <w:rPr>
          <w:noProof/>
        </w:rPr>
        <w:fldChar w:fldCharType="begin" w:fldLock="1"/>
      </w:r>
      <w:r>
        <w:rPr>
          <w:noProof/>
        </w:rPr>
        <w:instrText xml:space="preserve"> PAGEREF _Toc138061460 \h </w:instrText>
      </w:r>
      <w:r>
        <w:rPr>
          <w:noProof/>
        </w:rPr>
      </w:r>
      <w:r>
        <w:rPr>
          <w:noProof/>
        </w:rPr>
        <w:fldChar w:fldCharType="separate"/>
      </w:r>
      <w:r>
        <w:rPr>
          <w:noProof/>
        </w:rPr>
        <w:t>19</w:t>
      </w:r>
      <w:r>
        <w:rPr>
          <w:noProof/>
        </w:rPr>
        <w:fldChar w:fldCharType="end"/>
      </w:r>
    </w:p>
    <w:p w14:paraId="546E2B7F" w14:textId="3D5C5A0E" w:rsidR="0058631C" w:rsidRDefault="0058631C">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_Toc138061461 \h </w:instrText>
      </w:r>
      <w:r>
        <w:rPr>
          <w:noProof/>
        </w:rPr>
      </w:r>
      <w:r>
        <w:rPr>
          <w:noProof/>
        </w:rPr>
        <w:fldChar w:fldCharType="separate"/>
      </w:r>
      <w:r>
        <w:rPr>
          <w:noProof/>
        </w:rPr>
        <w:t>19</w:t>
      </w:r>
      <w:r>
        <w:rPr>
          <w:noProof/>
        </w:rPr>
        <w:fldChar w:fldCharType="end"/>
      </w:r>
    </w:p>
    <w:p w14:paraId="21877A3C" w14:textId="3FFAACB1" w:rsidR="0058631C" w:rsidRDefault="0058631C">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_Toc138061462 \h </w:instrText>
      </w:r>
      <w:r>
        <w:rPr>
          <w:noProof/>
        </w:rPr>
      </w:r>
      <w:r>
        <w:rPr>
          <w:noProof/>
        </w:rPr>
        <w:fldChar w:fldCharType="separate"/>
      </w:r>
      <w:r>
        <w:rPr>
          <w:noProof/>
        </w:rPr>
        <w:t>20</w:t>
      </w:r>
      <w:r>
        <w:rPr>
          <w:noProof/>
        </w:rPr>
        <w:fldChar w:fldCharType="end"/>
      </w:r>
    </w:p>
    <w:p w14:paraId="65691421" w14:textId="65D727C0" w:rsidR="0058631C" w:rsidRDefault="0058631C">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_Toc138061463 \h </w:instrText>
      </w:r>
      <w:r>
        <w:rPr>
          <w:noProof/>
        </w:rPr>
      </w:r>
      <w:r>
        <w:rPr>
          <w:noProof/>
        </w:rPr>
        <w:fldChar w:fldCharType="separate"/>
      </w:r>
      <w:r>
        <w:rPr>
          <w:noProof/>
        </w:rPr>
        <w:t>20</w:t>
      </w:r>
      <w:r>
        <w:rPr>
          <w:noProof/>
        </w:rPr>
        <w:fldChar w:fldCharType="end"/>
      </w:r>
    </w:p>
    <w:p w14:paraId="0B362902" w14:textId="6D8A6E6B" w:rsidR="0058631C" w:rsidRDefault="0058631C">
      <w:pPr>
        <w:pStyle w:val="TOC6"/>
        <w:rPr>
          <w:rFonts w:asciiTheme="minorHAnsi" w:eastAsiaTheme="minorEastAsia" w:hAnsiTheme="minorHAnsi" w:cstheme="minorBidi"/>
          <w:noProof/>
          <w:sz w:val="22"/>
          <w:szCs w:val="22"/>
          <w:lang w:eastAsia="en-GB"/>
        </w:rPr>
      </w:pPr>
      <w:r>
        <w:rPr>
          <w:noProof/>
        </w:rPr>
        <w:t>6.2.1.3.1.4</w:t>
      </w:r>
      <w:r>
        <w:rPr>
          <w:noProof/>
        </w:rPr>
        <w:tab/>
        <w:t>Notifications</w:t>
      </w:r>
      <w:r>
        <w:rPr>
          <w:noProof/>
        </w:rPr>
        <w:tab/>
      </w:r>
      <w:r>
        <w:rPr>
          <w:noProof/>
        </w:rPr>
        <w:fldChar w:fldCharType="begin" w:fldLock="1"/>
      </w:r>
      <w:r>
        <w:rPr>
          <w:noProof/>
        </w:rPr>
        <w:instrText xml:space="preserve"> PAGEREF _Toc138061464 \h </w:instrText>
      </w:r>
      <w:r>
        <w:rPr>
          <w:noProof/>
        </w:rPr>
      </w:r>
      <w:r>
        <w:rPr>
          <w:noProof/>
        </w:rPr>
        <w:fldChar w:fldCharType="separate"/>
      </w:r>
      <w:r>
        <w:rPr>
          <w:noProof/>
        </w:rPr>
        <w:t>20</w:t>
      </w:r>
      <w:r>
        <w:rPr>
          <w:noProof/>
        </w:rPr>
        <w:fldChar w:fldCharType="end"/>
      </w:r>
    </w:p>
    <w:p w14:paraId="37CFDE3C" w14:textId="1DC74266" w:rsidR="0058631C" w:rsidRDefault="0058631C">
      <w:pPr>
        <w:pStyle w:val="TOC5"/>
        <w:rPr>
          <w:rFonts w:asciiTheme="minorHAnsi" w:eastAsiaTheme="minorEastAsia" w:hAnsiTheme="minorHAnsi" w:cstheme="minorBidi"/>
          <w:noProof/>
          <w:sz w:val="22"/>
          <w:szCs w:val="22"/>
          <w:lang w:eastAsia="en-GB"/>
        </w:rPr>
      </w:pPr>
      <w:r w:rsidRPr="00587630">
        <w:rPr>
          <w:rFonts w:eastAsia="Courier New"/>
          <w:noProof/>
        </w:rPr>
        <w:t>6.2.1.3.2</w:t>
      </w:r>
      <w:r w:rsidRPr="00587630">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_Toc138061465 \h </w:instrText>
      </w:r>
      <w:r>
        <w:rPr>
          <w:noProof/>
        </w:rPr>
      </w:r>
      <w:r>
        <w:rPr>
          <w:noProof/>
        </w:rPr>
        <w:fldChar w:fldCharType="separate"/>
      </w:r>
      <w:r>
        <w:rPr>
          <w:noProof/>
        </w:rPr>
        <w:t>20</w:t>
      </w:r>
      <w:r>
        <w:rPr>
          <w:noProof/>
        </w:rPr>
        <w:fldChar w:fldCharType="end"/>
      </w:r>
    </w:p>
    <w:p w14:paraId="3C8D7997" w14:textId="60660475" w:rsidR="0058631C" w:rsidRDefault="0058631C">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_Toc138061466 \h </w:instrText>
      </w:r>
      <w:r>
        <w:rPr>
          <w:noProof/>
        </w:rPr>
      </w:r>
      <w:r>
        <w:rPr>
          <w:noProof/>
        </w:rPr>
        <w:fldChar w:fldCharType="separate"/>
      </w:r>
      <w:r>
        <w:rPr>
          <w:noProof/>
        </w:rPr>
        <w:t>21</w:t>
      </w:r>
      <w:r>
        <w:rPr>
          <w:noProof/>
        </w:rPr>
        <w:fldChar w:fldCharType="end"/>
      </w:r>
    </w:p>
    <w:p w14:paraId="1A7E6EDF" w14:textId="4C93CFEA" w:rsidR="0058631C" w:rsidRDefault="0058631C">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_Toc138061467 \h </w:instrText>
      </w:r>
      <w:r>
        <w:rPr>
          <w:noProof/>
        </w:rPr>
      </w:r>
      <w:r>
        <w:rPr>
          <w:noProof/>
        </w:rPr>
        <w:fldChar w:fldCharType="separate"/>
      </w:r>
      <w:r>
        <w:rPr>
          <w:noProof/>
        </w:rPr>
        <w:t>21</w:t>
      </w:r>
      <w:r>
        <w:rPr>
          <w:noProof/>
        </w:rPr>
        <w:fldChar w:fldCharType="end"/>
      </w:r>
    </w:p>
    <w:p w14:paraId="7F7032C1" w14:textId="7FE3EDC7" w:rsidR="0058631C" w:rsidRDefault="0058631C">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_Toc138061468 \h </w:instrText>
      </w:r>
      <w:r>
        <w:rPr>
          <w:noProof/>
        </w:rPr>
      </w:r>
      <w:r>
        <w:rPr>
          <w:noProof/>
        </w:rPr>
        <w:fldChar w:fldCharType="separate"/>
      </w:r>
      <w:r>
        <w:rPr>
          <w:noProof/>
        </w:rPr>
        <w:t>21</w:t>
      </w:r>
      <w:r>
        <w:rPr>
          <w:noProof/>
        </w:rPr>
        <w:fldChar w:fldCharType="end"/>
      </w:r>
    </w:p>
    <w:p w14:paraId="0E581CD6" w14:textId="002A4FF1" w:rsidR="0058631C" w:rsidRDefault="0058631C">
      <w:pPr>
        <w:pStyle w:val="TOC5"/>
        <w:rPr>
          <w:rFonts w:asciiTheme="minorHAnsi" w:eastAsiaTheme="minorEastAsia" w:hAnsiTheme="minorHAnsi" w:cstheme="minorBidi"/>
          <w:noProof/>
          <w:sz w:val="22"/>
          <w:szCs w:val="22"/>
          <w:lang w:eastAsia="en-GB"/>
        </w:rPr>
      </w:pPr>
      <w:r w:rsidRPr="00587630">
        <w:rPr>
          <w:rFonts w:eastAsia="SimSun"/>
          <w:noProof/>
        </w:rPr>
        <w:t>6.2.1.3.5</w:t>
      </w:r>
      <w:r w:rsidRPr="00587630">
        <w:rPr>
          <w:rFonts w:eastAsia="SimSun"/>
          <w:noProof/>
        </w:rPr>
        <w:tab/>
      </w:r>
      <w:r w:rsidRPr="00587630">
        <w:rPr>
          <w:rFonts w:eastAsia="SimSun"/>
          <w:noProof/>
          <w:lang w:eastAsia="zh-CN"/>
        </w:rPr>
        <w:t>FulfilmentInfo &lt;&lt; dataType &gt;&gt;</w:t>
      </w:r>
      <w:r>
        <w:rPr>
          <w:noProof/>
        </w:rPr>
        <w:tab/>
      </w:r>
      <w:r>
        <w:rPr>
          <w:noProof/>
        </w:rPr>
        <w:fldChar w:fldCharType="begin" w:fldLock="1"/>
      </w:r>
      <w:r>
        <w:rPr>
          <w:noProof/>
        </w:rPr>
        <w:instrText xml:space="preserve"> PAGEREF _Toc138061469 \h </w:instrText>
      </w:r>
      <w:r>
        <w:rPr>
          <w:noProof/>
        </w:rPr>
      </w:r>
      <w:r>
        <w:rPr>
          <w:noProof/>
        </w:rPr>
        <w:fldChar w:fldCharType="separate"/>
      </w:r>
      <w:r>
        <w:rPr>
          <w:noProof/>
        </w:rPr>
        <w:t>22</w:t>
      </w:r>
      <w:r>
        <w:rPr>
          <w:noProof/>
        </w:rPr>
        <w:fldChar w:fldCharType="end"/>
      </w:r>
    </w:p>
    <w:p w14:paraId="655707FF" w14:textId="4ECD5ACA" w:rsidR="0058631C" w:rsidRDefault="0058631C">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_Toc138061470 \h </w:instrText>
      </w:r>
      <w:r>
        <w:rPr>
          <w:noProof/>
        </w:rPr>
      </w:r>
      <w:r>
        <w:rPr>
          <w:noProof/>
        </w:rPr>
        <w:fldChar w:fldCharType="separate"/>
      </w:r>
      <w:r>
        <w:rPr>
          <w:noProof/>
        </w:rPr>
        <w:t>23</w:t>
      </w:r>
      <w:r>
        <w:rPr>
          <w:noProof/>
        </w:rPr>
        <w:fldChar w:fldCharType="end"/>
      </w:r>
    </w:p>
    <w:p w14:paraId="56DA9BB3" w14:textId="561FE8BE" w:rsidR="0058631C" w:rsidRDefault="0058631C">
      <w:pPr>
        <w:pStyle w:val="TOC4"/>
        <w:rPr>
          <w:rFonts w:asciiTheme="minorHAnsi" w:eastAsiaTheme="minorEastAsia" w:hAnsiTheme="minorHAnsi" w:cstheme="minorBidi"/>
          <w:noProof/>
          <w:sz w:val="22"/>
          <w:szCs w:val="22"/>
          <w:lang w:eastAsia="en-GB"/>
        </w:rPr>
      </w:pPr>
      <w:r w:rsidRPr="00587630">
        <w:rPr>
          <w:rFonts w:eastAsia="SimSun"/>
          <w:noProof/>
        </w:rPr>
        <w:t>6.2.1.4</w:t>
      </w:r>
      <w:r w:rsidRPr="00587630">
        <w:rPr>
          <w:rFonts w:eastAsia="SimSun"/>
          <w:noProof/>
        </w:rPr>
        <w:tab/>
        <w:t>Attribute definition</w:t>
      </w:r>
      <w:r>
        <w:rPr>
          <w:noProof/>
        </w:rPr>
        <w:tab/>
      </w:r>
      <w:r>
        <w:rPr>
          <w:noProof/>
        </w:rPr>
        <w:fldChar w:fldCharType="begin" w:fldLock="1"/>
      </w:r>
      <w:r>
        <w:rPr>
          <w:noProof/>
        </w:rPr>
        <w:instrText xml:space="preserve"> PAGEREF _Toc138061471 \h </w:instrText>
      </w:r>
      <w:r>
        <w:rPr>
          <w:noProof/>
        </w:rPr>
      </w:r>
      <w:r>
        <w:rPr>
          <w:noProof/>
        </w:rPr>
        <w:fldChar w:fldCharType="separate"/>
      </w:r>
      <w:r>
        <w:rPr>
          <w:noProof/>
        </w:rPr>
        <w:t>23</w:t>
      </w:r>
      <w:r>
        <w:rPr>
          <w:noProof/>
        </w:rPr>
        <w:fldChar w:fldCharType="end"/>
      </w:r>
    </w:p>
    <w:p w14:paraId="1B94089B" w14:textId="35DFE634" w:rsidR="0058631C" w:rsidRDefault="0058631C">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_Toc138061472 \h </w:instrText>
      </w:r>
      <w:r>
        <w:rPr>
          <w:noProof/>
        </w:rPr>
      </w:r>
      <w:r>
        <w:rPr>
          <w:noProof/>
        </w:rPr>
        <w:fldChar w:fldCharType="separate"/>
      </w:r>
      <w:r>
        <w:rPr>
          <w:noProof/>
        </w:rPr>
        <w:t>26</w:t>
      </w:r>
      <w:r>
        <w:rPr>
          <w:noProof/>
        </w:rPr>
        <w:fldChar w:fldCharType="end"/>
      </w:r>
    </w:p>
    <w:p w14:paraId="191AEF56" w14:textId="0E392AF1" w:rsidR="0058631C" w:rsidRDefault="0058631C">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_Toc138061473 \h </w:instrText>
      </w:r>
      <w:r>
        <w:rPr>
          <w:noProof/>
        </w:rPr>
      </w:r>
      <w:r>
        <w:rPr>
          <w:noProof/>
        </w:rPr>
        <w:fldChar w:fldCharType="separate"/>
      </w:r>
      <w:r>
        <w:rPr>
          <w:noProof/>
        </w:rPr>
        <w:t>26</w:t>
      </w:r>
      <w:r>
        <w:rPr>
          <w:noProof/>
        </w:rPr>
        <w:fldChar w:fldCharType="end"/>
      </w:r>
    </w:p>
    <w:p w14:paraId="395C8598" w14:textId="566A8694" w:rsidR="0058631C" w:rsidRDefault="0058631C">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_Toc138061474 \h </w:instrText>
      </w:r>
      <w:r>
        <w:rPr>
          <w:noProof/>
        </w:rPr>
      </w:r>
      <w:r>
        <w:rPr>
          <w:noProof/>
        </w:rPr>
        <w:fldChar w:fldCharType="separate"/>
      </w:r>
      <w:r>
        <w:rPr>
          <w:noProof/>
        </w:rPr>
        <w:t>26</w:t>
      </w:r>
      <w:r>
        <w:rPr>
          <w:noProof/>
        </w:rPr>
        <w:fldChar w:fldCharType="end"/>
      </w:r>
    </w:p>
    <w:p w14:paraId="2D7DD968" w14:textId="715FD854" w:rsidR="0058631C" w:rsidRDefault="0058631C">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_Toc138061475 \h </w:instrText>
      </w:r>
      <w:r>
        <w:rPr>
          <w:noProof/>
        </w:rPr>
      </w:r>
      <w:r>
        <w:rPr>
          <w:noProof/>
        </w:rPr>
        <w:fldChar w:fldCharType="separate"/>
      </w:r>
      <w:r>
        <w:rPr>
          <w:noProof/>
        </w:rPr>
        <w:t>26</w:t>
      </w:r>
      <w:r>
        <w:rPr>
          <w:noProof/>
        </w:rPr>
        <w:fldChar w:fldCharType="end"/>
      </w:r>
    </w:p>
    <w:p w14:paraId="500A45AB" w14:textId="37DFA30C" w:rsidR="0058631C" w:rsidRDefault="0058631C">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_Toc138061476 \h </w:instrText>
      </w:r>
      <w:r>
        <w:rPr>
          <w:noProof/>
        </w:rPr>
      </w:r>
      <w:r>
        <w:rPr>
          <w:noProof/>
        </w:rPr>
        <w:fldChar w:fldCharType="separate"/>
      </w:r>
      <w:r>
        <w:rPr>
          <w:noProof/>
        </w:rPr>
        <w:t>26</w:t>
      </w:r>
      <w:r>
        <w:rPr>
          <w:noProof/>
        </w:rPr>
        <w:fldChar w:fldCharType="end"/>
      </w:r>
    </w:p>
    <w:p w14:paraId="351F97A0" w14:textId="020B3263" w:rsidR="0058631C" w:rsidRDefault="0058631C">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_Toc138061477 \h </w:instrText>
      </w:r>
      <w:r>
        <w:rPr>
          <w:noProof/>
        </w:rPr>
      </w:r>
      <w:r>
        <w:rPr>
          <w:noProof/>
        </w:rPr>
        <w:fldChar w:fldCharType="separate"/>
      </w:r>
      <w:r>
        <w:rPr>
          <w:noProof/>
        </w:rPr>
        <w:t>27</w:t>
      </w:r>
      <w:r>
        <w:rPr>
          <w:noProof/>
        </w:rPr>
        <w:fldChar w:fldCharType="end"/>
      </w:r>
    </w:p>
    <w:p w14:paraId="18089B30" w14:textId="49F136E5" w:rsidR="0058631C" w:rsidRDefault="0058631C">
      <w:pPr>
        <w:pStyle w:val="TOC4"/>
        <w:rPr>
          <w:rFonts w:asciiTheme="minorHAnsi" w:eastAsiaTheme="minorEastAsia" w:hAnsiTheme="minorHAnsi" w:cstheme="minorBidi"/>
          <w:noProof/>
          <w:sz w:val="22"/>
          <w:szCs w:val="22"/>
          <w:lang w:eastAsia="en-GB"/>
        </w:rPr>
      </w:pPr>
      <w:r w:rsidRPr="00587630">
        <w:rPr>
          <w:rFonts w:eastAsia="SimSun"/>
          <w:noProof/>
          <w:lang w:eastAsia="zh-CN"/>
        </w:rPr>
        <w:t>6.2.2.2</w:t>
      </w:r>
      <w:r w:rsidRPr="00587630">
        <w:rPr>
          <w:rFonts w:eastAsia="SimSun"/>
          <w:noProof/>
          <w:lang w:eastAsia="zh-CN"/>
        </w:rPr>
        <w:tab/>
        <w:t>Attribute definition</w:t>
      </w:r>
      <w:r>
        <w:rPr>
          <w:noProof/>
        </w:rPr>
        <w:tab/>
      </w:r>
      <w:r>
        <w:rPr>
          <w:noProof/>
        </w:rPr>
        <w:fldChar w:fldCharType="begin" w:fldLock="1"/>
      </w:r>
      <w:r>
        <w:rPr>
          <w:noProof/>
        </w:rPr>
        <w:instrText xml:space="preserve"> PAGEREF _Toc138061478 \h </w:instrText>
      </w:r>
      <w:r>
        <w:rPr>
          <w:noProof/>
        </w:rPr>
      </w:r>
      <w:r>
        <w:rPr>
          <w:noProof/>
        </w:rPr>
        <w:fldChar w:fldCharType="separate"/>
      </w:r>
      <w:r>
        <w:rPr>
          <w:noProof/>
        </w:rPr>
        <w:t>29</w:t>
      </w:r>
      <w:r>
        <w:rPr>
          <w:noProof/>
        </w:rPr>
        <w:fldChar w:fldCharType="end"/>
      </w:r>
    </w:p>
    <w:p w14:paraId="1D362D8C" w14:textId="4AAF3CFD" w:rsidR="0058631C" w:rsidRDefault="0058631C">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_Toc138061479 \h </w:instrText>
      </w:r>
      <w:r>
        <w:rPr>
          <w:noProof/>
        </w:rPr>
      </w:r>
      <w:r>
        <w:rPr>
          <w:noProof/>
        </w:rPr>
        <w:fldChar w:fldCharType="separate"/>
      </w:r>
      <w:r>
        <w:rPr>
          <w:noProof/>
        </w:rPr>
        <w:t>34</w:t>
      </w:r>
      <w:r>
        <w:rPr>
          <w:noProof/>
        </w:rPr>
        <w:fldChar w:fldCharType="end"/>
      </w:r>
    </w:p>
    <w:p w14:paraId="427E14AC" w14:textId="1C35F9B9" w:rsidR="0058631C" w:rsidRDefault="0058631C">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_Toc138061480 \h </w:instrText>
      </w:r>
      <w:r>
        <w:rPr>
          <w:noProof/>
        </w:rPr>
      </w:r>
      <w:r>
        <w:rPr>
          <w:noProof/>
        </w:rPr>
        <w:fldChar w:fldCharType="separate"/>
      </w:r>
      <w:r>
        <w:rPr>
          <w:noProof/>
        </w:rPr>
        <w:t>34</w:t>
      </w:r>
      <w:r>
        <w:rPr>
          <w:noProof/>
        </w:rPr>
        <w:fldChar w:fldCharType="end"/>
      </w:r>
    </w:p>
    <w:p w14:paraId="79EBE8E4" w14:textId="569BE0B7" w:rsidR="0058631C" w:rsidRDefault="0058631C">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_Toc138061481 \h </w:instrText>
      </w:r>
      <w:r>
        <w:rPr>
          <w:noProof/>
        </w:rPr>
      </w:r>
      <w:r>
        <w:rPr>
          <w:noProof/>
        </w:rPr>
        <w:fldChar w:fldCharType="separate"/>
      </w:r>
      <w:r>
        <w:rPr>
          <w:noProof/>
        </w:rPr>
        <w:t>34</w:t>
      </w:r>
      <w:r>
        <w:rPr>
          <w:noProof/>
        </w:rPr>
        <w:fldChar w:fldCharType="end"/>
      </w:r>
    </w:p>
    <w:p w14:paraId="6A526DEF" w14:textId="7DE41851" w:rsidR="0058631C" w:rsidRDefault="0058631C">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_Toc138061482 \h </w:instrText>
      </w:r>
      <w:r>
        <w:rPr>
          <w:noProof/>
        </w:rPr>
      </w:r>
      <w:r>
        <w:rPr>
          <w:noProof/>
        </w:rPr>
        <w:fldChar w:fldCharType="separate"/>
      </w:r>
      <w:r>
        <w:rPr>
          <w:noProof/>
        </w:rPr>
        <w:t>35</w:t>
      </w:r>
      <w:r>
        <w:rPr>
          <w:noProof/>
        </w:rPr>
        <w:fldChar w:fldCharType="end"/>
      </w:r>
    </w:p>
    <w:p w14:paraId="77505472" w14:textId="430ED58A" w:rsidR="0058631C" w:rsidRDefault="0058631C">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_Toc138061483 \h </w:instrText>
      </w:r>
      <w:r>
        <w:rPr>
          <w:noProof/>
        </w:rPr>
      </w:r>
      <w:r>
        <w:rPr>
          <w:noProof/>
        </w:rPr>
        <w:fldChar w:fldCharType="separate"/>
      </w:r>
      <w:r>
        <w:rPr>
          <w:noProof/>
        </w:rPr>
        <w:t>36</w:t>
      </w:r>
      <w:r>
        <w:rPr>
          <w:noProof/>
        </w:rPr>
        <w:fldChar w:fldCharType="end"/>
      </w:r>
    </w:p>
    <w:p w14:paraId="5FC48576" w14:textId="2B296BA8" w:rsidR="0058631C" w:rsidRDefault="0058631C">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_Toc138061484 \h </w:instrText>
      </w:r>
      <w:r>
        <w:rPr>
          <w:noProof/>
        </w:rPr>
      </w:r>
      <w:r>
        <w:rPr>
          <w:noProof/>
        </w:rPr>
        <w:fldChar w:fldCharType="separate"/>
      </w:r>
      <w:r>
        <w:rPr>
          <w:noProof/>
        </w:rPr>
        <w:t>37</w:t>
      </w:r>
      <w:r>
        <w:rPr>
          <w:noProof/>
        </w:rPr>
        <w:fldChar w:fldCharType="end"/>
      </w:r>
    </w:p>
    <w:p w14:paraId="1140D703" w14:textId="5ABC585C" w:rsidR="0058631C" w:rsidRDefault="0058631C">
      <w:pPr>
        <w:pStyle w:val="TOC1"/>
        <w:rPr>
          <w:rFonts w:asciiTheme="minorHAnsi" w:eastAsiaTheme="minorEastAsia" w:hAnsiTheme="minorHAnsi" w:cstheme="minorBidi"/>
          <w:noProof/>
          <w:szCs w:val="22"/>
          <w:lang w:eastAsia="en-GB"/>
        </w:rPr>
      </w:pPr>
      <w:r w:rsidRPr="00587630">
        <w:rPr>
          <w:rFonts w:eastAsia="SimSun"/>
          <w:noProof/>
        </w:rPr>
        <w:t>7</w:t>
      </w:r>
      <w:r w:rsidRPr="00587630">
        <w:rPr>
          <w:rFonts w:eastAsia="SimSun"/>
          <w:noProof/>
        </w:rPr>
        <w:tab/>
        <w:t xml:space="preserve">Stage 3 definition for </w:t>
      </w:r>
      <w:r w:rsidRPr="00587630">
        <w:rPr>
          <w:rFonts w:eastAsia="SimSun"/>
          <w:noProof/>
          <w:lang w:eastAsia="zh-CN"/>
        </w:rPr>
        <w:t>Intent Driven Management</w:t>
      </w:r>
      <w:r>
        <w:rPr>
          <w:noProof/>
        </w:rPr>
        <w:tab/>
      </w:r>
      <w:r>
        <w:rPr>
          <w:noProof/>
        </w:rPr>
        <w:fldChar w:fldCharType="begin" w:fldLock="1"/>
      </w:r>
      <w:r>
        <w:rPr>
          <w:noProof/>
        </w:rPr>
        <w:instrText xml:space="preserve"> PAGEREF _Toc138061485 \h </w:instrText>
      </w:r>
      <w:r>
        <w:rPr>
          <w:noProof/>
        </w:rPr>
      </w:r>
      <w:r>
        <w:rPr>
          <w:noProof/>
        </w:rPr>
        <w:fldChar w:fldCharType="separate"/>
      </w:r>
      <w:r>
        <w:rPr>
          <w:noProof/>
        </w:rPr>
        <w:t>37</w:t>
      </w:r>
      <w:r>
        <w:rPr>
          <w:noProof/>
        </w:rPr>
        <w:fldChar w:fldCharType="end"/>
      </w:r>
    </w:p>
    <w:p w14:paraId="7F854B14" w14:textId="0604E358" w:rsidR="0058631C" w:rsidRDefault="0058631C">
      <w:pPr>
        <w:pStyle w:val="TOC2"/>
        <w:rPr>
          <w:rFonts w:asciiTheme="minorHAnsi" w:eastAsiaTheme="minorEastAsia" w:hAnsiTheme="minorHAnsi" w:cstheme="minorBidi"/>
          <w:noProof/>
          <w:sz w:val="22"/>
          <w:szCs w:val="22"/>
          <w:lang w:eastAsia="en-GB"/>
        </w:rPr>
      </w:pPr>
      <w:r w:rsidRPr="00587630">
        <w:rPr>
          <w:rFonts w:eastAsia="SimSun"/>
          <w:noProof/>
        </w:rPr>
        <w:t>7.1</w:t>
      </w:r>
      <w:r w:rsidRPr="00587630">
        <w:rPr>
          <w:rFonts w:eastAsia="SimSun"/>
          <w:noProof/>
        </w:rPr>
        <w:tab/>
        <w:t>RESTful HTTP-based solution set</w:t>
      </w:r>
      <w:r>
        <w:rPr>
          <w:noProof/>
        </w:rPr>
        <w:tab/>
      </w:r>
      <w:r>
        <w:rPr>
          <w:noProof/>
        </w:rPr>
        <w:fldChar w:fldCharType="begin" w:fldLock="1"/>
      </w:r>
      <w:r>
        <w:rPr>
          <w:noProof/>
        </w:rPr>
        <w:instrText xml:space="preserve"> PAGEREF _Toc138061486 \h </w:instrText>
      </w:r>
      <w:r>
        <w:rPr>
          <w:noProof/>
        </w:rPr>
      </w:r>
      <w:r>
        <w:rPr>
          <w:noProof/>
        </w:rPr>
        <w:fldChar w:fldCharType="separate"/>
      </w:r>
      <w:r>
        <w:rPr>
          <w:noProof/>
        </w:rPr>
        <w:t>37</w:t>
      </w:r>
      <w:r>
        <w:rPr>
          <w:noProof/>
        </w:rPr>
        <w:fldChar w:fldCharType="end"/>
      </w:r>
    </w:p>
    <w:p w14:paraId="379E38ED" w14:textId="4C8E749F" w:rsidR="0058631C" w:rsidRDefault="0058631C">
      <w:pPr>
        <w:pStyle w:val="TOC2"/>
        <w:rPr>
          <w:rFonts w:asciiTheme="minorHAnsi" w:eastAsiaTheme="minorEastAsia" w:hAnsiTheme="minorHAnsi" w:cstheme="minorBidi"/>
          <w:noProof/>
          <w:sz w:val="22"/>
          <w:szCs w:val="22"/>
          <w:lang w:eastAsia="en-GB"/>
        </w:rPr>
      </w:pPr>
      <w:r w:rsidRPr="00587630">
        <w:rPr>
          <w:rFonts w:eastAsia="SimSun"/>
          <w:noProof/>
        </w:rPr>
        <w:t>7.2</w:t>
      </w:r>
      <w:r w:rsidRPr="00587630">
        <w:rPr>
          <w:rFonts w:eastAsia="SimSun"/>
          <w:noProof/>
        </w:rPr>
        <w:tab/>
        <w:t>OpenAPI specification</w:t>
      </w:r>
      <w:r>
        <w:rPr>
          <w:noProof/>
        </w:rPr>
        <w:tab/>
      </w:r>
      <w:r>
        <w:rPr>
          <w:noProof/>
        </w:rPr>
        <w:fldChar w:fldCharType="begin" w:fldLock="1"/>
      </w:r>
      <w:r>
        <w:rPr>
          <w:noProof/>
        </w:rPr>
        <w:instrText xml:space="preserve"> PAGEREF _Toc138061487 \h </w:instrText>
      </w:r>
      <w:r>
        <w:rPr>
          <w:noProof/>
        </w:rPr>
      </w:r>
      <w:r>
        <w:rPr>
          <w:noProof/>
        </w:rPr>
        <w:fldChar w:fldCharType="separate"/>
      </w:r>
      <w:r>
        <w:rPr>
          <w:noProof/>
        </w:rPr>
        <w:t>37</w:t>
      </w:r>
      <w:r>
        <w:rPr>
          <w:noProof/>
        </w:rPr>
        <w:fldChar w:fldCharType="end"/>
      </w:r>
    </w:p>
    <w:p w14:paraId="4BFA9CE9" w14:textId="0D2918E4"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7.2.1</w:t>
      </w:r>
      <w:r w:rsidRPr="00587630">
        <w:rPr>
          <w:rFonts w:eastAsia="SimSun"/>
          <w:noProof/>
          <w:lang w:eastAsia="zh-CN"/>
        </w:rPr>
        <w:tab/>
        <w:t>OpenAPI document "TS28532_P</w:t>
      </w:r>
      <w:r w:rsidRPr="00587630">
        <w:rPr>
          <w:rFonts w:eastAsia="SimSun"/>
          <w:noProof/>
          <w:lang w:eastAsia="de-DE"/>
        </w:rPr>
        <w:t>rovMnS.yaml</w:t>
      </w:r>
      <w:r w:rsidRPr="00587630">
        <w:rPr>
          <w:rFonts w:eastAsia="SimSun"/>
          <w:noProof/>
          <w:lang w:eastAsia="zh-CN"/>
        </w:rPr>
        <w:t>"</w:t>
      </w:r>
      <w:r>
        <w:rPr>
          <w:noProof/>
        </w:rPr>
        <w:tab/>
      </w:r>
      <w:r>
        <w:rPr>
          <w:noProof/>
        </w:rPr>
        <w:fldChar w:fldCharType="begin" w:fldLock="1"/>
      </w:r>
      <w:r>
        <w:rPr>
          <w:noProof/>
        </w:rPr>
        <w:instrText xml:space="preserve"> PAGEREF _Toc138061488 \h </w:instrText>
      </w:r>
      <w:r>
        <w:rPr>
          <w:noProof/>
        </w:rPr>
      </w:r>
      <w:r>
        <w:rPr>
          <w:noProof/>
        </w:rPr>
        <w:fldChar w:fldCharType="separate"/>
      </w:r>
      <w:r>
        <w:rPr>
          <w:noProof/>
        </w:rPr>
        <w:t>37</w:t>
      </w:r>
      <w:r>
        <w:rPr>
          <w:noProof/>
        </w:rPr>
        <w:fldChar w:fldCharType="end"/>
      </w:r>
    </w:p>
    <w:p w14:paraId="6862750D" w14:textId="7B56A99E"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7.2.2</w:t>
      </w:r>
      <w:r w:rsidRPr="00587630">
        <w:rPr>
          <w:rFonts w:eastAsia="SimSun"/>
          <w:noProof/>
          <w:lang w:eastAsia="zh-CN"/>
        </w:rPr>
        <w:tab/>
        <w:t>OpenAPI document "TS28312_IntentNrm.yaml"</w:t>
      </w:r>
      <w:r>
        <w:rPr>
          <w:noProof/>
        </w:rPr>
        <w:tab/>
      </w:r>
      <w:r>
        <w:rPr>
          <w:noProof/>
        </w:rPr>
        <w:fldChar w:fldCharType="begin" w:fldLock="1"/>
      </w:r>
      <w:r>
        <w:rPr>
          <w:noProof/>
        </w:rPr>
        <w:instrText xml:space="preserve"> PAGEREF _Toc138061489 \h </w:instrText>
      </w:r>
      <w:r>
        <w:rPr>
          <w:noProof/>
        </w:rPr>
      </w:r>
      <w:r>
        <w:rPr>
          <w:noProof/>
        </w:rPr>
        <w:fldChar w:fldCharType="separate"/>
      </w:r>
      <w:r>
        <w:rPr>
          <w:noProof/>
        </w:rPr>
        <w:t>37</w:t>
      </w:r>
      <w:r>
        <w:rPr>
          <w:noProof/>
        </w:rPr>
        <w:fldChar w:fldCharType="end"/>
      </w:r>
    </w:p>
    <w:p w14:paraId="24316ED5" w14:textId="3AE635AF"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7.2.3</w:t>
      </w:r>
      <w:r w:rsidRPr="00587630">
        <w:rPr>
          <w:rFonts w:eastAsia="SimSun"/>
          <w:noProof/>
          <w:lang w:eastAsia="zh-CN"/>
        </w:rPr>
        <w:tab/>
        <w:t>OpenAPI document "TS28312_IntentExpectations.yaml"</w:t>
      </w:r>
      <w:r>
        <w:rPr>
          <w:noProof/>
        </w:rPr>
        <w:tab/>
      </w:r>
      <w:r>
        <w:rPr>
          <w:noProof/>
        </w:rPr>
        <w:fldChar w:fldCharType="begin" w:fldLock="1"/>
      </w:r>
      <w:r>
        <w:rPr>
          <w:noProof/>
        </w:rPr>
        <w:instrText xml:space="preserve"> PAGEREF _Toc138061490 \h </w:instrText>
      </w:r>
      <w:r>
        <w:rPr>
          <w:noProof/>
        </w:rPr>
      </w:r>
      <w:r>
        <w:rPr>
          <w:noProof/>
        </w:rPr>
        <w:fldChar w:fldCharType="separate"/>
      </w:r>
      <w:r>
        <w:rPr>
          <w:noProof/>
        </w:rPr>
        <w:t>41</w:t>
      </w:r>
      <w:r>
        <w:rPr>
          <w:noProof/>
        </w:rPr>
        <w:fldChar w:fldCharType="end"/>
      </w:r>
    </w:p>
    <w:p w14:paraId="1775A591" w14:textId="43C7FC82" w:rsidR="0058631C" w:rsidRDefault="0058631C">
      <w:pPr>
        <w:pStyle w:val="TOC1"/>
        <w:rPr>
          <w:rFonts w:asciiTheme="minorHAnsi" w:eastAsiaTheme="minorEastAsia" w:hAnsiTheme="minorHAnsi" w:cstheme="minorBidi"/>
          <w:noProof/>
          <w:szCs w:val="22"/>
          <w:lang w:eastAsia="en-GB"/>
        </w:rPr>
      </w:pPr>
      <w:r w:rsidRPr="00587630">
        <w:rPr>
          <w:rFonts w:eastAsia="SimSun"/>
          <w:noProof/>
        </w:rPr>
        <w:t>8</w:t>
      </w:r>
      <w:r w:rsidRPr="00587630">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_Toc138061491 \h </w:instrText>
      </w:r>
      <w:r>
        <w:rPr>
          <w:noProof/>
        </w:rPr>
      </w:r>
      <w:r>
        <w:rPr>
          <w:noProof/>
        </w:rPr>
        <w:fldChar w:fldCharType="separate"/>
      </w:r>
      <w:r>
        <w:rPr>
          <w:noProof/>
        </w:rPr>
        <w:t>49</w:t>
      </w:r>
      <w:r>
        <w:rPr>
          <w:noProof/>
        </w:rPr>
        <w:fldChar w:fldCharType="end"/>
      </w:r>
    </w:p>
    <w:p w14:paraId="175D6A65" w14:textId="6A983332" w:rsidR="0058631C" w:rsidRPr="0058631C" w:rsidRDefault="0058631C" w:rsidP="0058631C">
      <w:pPr>
        <w:pStyle w:val="TOC8"/>
        <w:rPr>
          <w:rFonts w:asciiTheme="minorHAnsi" w:eastAsiaTheme="minorEastAsia" w:hAnsiTheme="minorHAnsi" w:cstheme="minorBidi"/>
          <w:b w:val="0"/>
          <w:noProof/>
          <w:szCs w:val="22"/>
          <w:lang w:val="fr-FR" w:eastAsia="en-GB"/>
        </w:rPr>
      </w:pPr>
      <w:r w:rsidRPr="00587630">
        <w:rPr>
          <w:noProof/>
          <w:lang w:val="fr-FR"/>
        </w:rPr>
        <w:t>Annex A (informative): PlantUML source code</w:t>
      </w:r>
      <w:r w:rsidRPr="0058631C">
        <w:rPr>
          <w:noProof/>
          <w:lang w:val="fr-FR"/>
        </w:rPr>
        <w:tab/>
      </w:r>
      <w:r>
        <w:rPr>
          <w:noProof/>
        </w:rPr>
        <w:fldChar w:fldCharType="begin" w:fldLock="1"/>
      </w:r>
      <w:r w:rsidRPr="0058631C">
        <w:rPr>
          <w:noProof/>
          <w:lang w:val="fr-FR"/>
        </w:rPr>
        <w:instrText xml:space="preserve"> PAGEREF _Toc138061492 \h </w:instrText>
      </w:r>
      <w:r>
        <w:rPr>
          <w:noProof/>
        </w:rPr>
      </w:r>
      <w:r>
        <w:rPr>
          <w:noProof/>
        </w:rPr>
        <w:fldChar w:fldCharType="separate"/>
      </w:r>
      <w:r w:rsidRPr="0058631C">
        <w:rPr>
          <w:noProof/>
          <w:lang w:val="fr-FR"/>
        </w:rPr>
        <w:t>51</w:t>
      </w:r>
      <w:r>
        <w:rPr>
          <w:noProof/>
        </w:rPr>
        <w:fldChar w:fldCharType="end"/>
      </w:r>
    </w:p>
    <w:p w14:paraId="75C75970" w14:textId="70BD8BAF" w:rsidR="0058631C" w:rsidRDefault="0058631C">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_Toc138061493 \h </w:instrText>
      </w:r>
      <w:r>
        <w:rPr>
          <w:noProof/>
        </w:rPr>
      </w:r>
      <w:r>
        <w:rPr>
          <w:noProof/>
        </w:rPr>
        <w:fldChar w:fldCharType="separate"/>
      </w:r>
      <w:r>
        <w:rPr>
          <w:noProof/>
        </w:rPr>
        <w:t>51</w:t>
      </w:r>
      <w:r>
        <w:rPr>
          <w:noProof/>
        </w:rPr>
        <w:fldChar w:fldCharType="end"/>
      </w:r>
    </w:p>
    <w:p w14:paraId="7BBF1917" w14:textId="5FCA27D6" w:rsidR="0058631C" w:rsidRDefault="0058631C">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_Toc138061494 \h </w:instrText>
      </w:r>
      <w:r>
        <w:rPr>
          <w:noProof/>
        </w:rPr>
      </w:r>
      <w:r>
        <w:rPr>
          <w:noProof/>
        </w:rPr>
        <w:fldChar w:fldCharType="separate"/>
      </w:r>
      <w:r>
        <w:rPr>
          <w:noProof/>
        </w:rPr>
        <w:t>51</w:t>
      </w:r>
      <w:r>
        <w:rPr>
          <w:noProof/>
        </w:rPr>
        <w:fldChar w:fldCharType="end"/>
      </w:r>
    </w:p>
    <w:p w14:paraId="6D328DD9" w14:textId="6753238F" w:rsidR="0058631C" w:rsidRDefault="0058631C">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_Toc138061495 \h </w:instrText>
      </w:r>
      <w:r>
        <w:rPr>
          <w:noProof/>
        </w:rPr>
      </w:r>
      <w:r>
        <w:rPr>
          <w:noProof/>
        </w:rPr>
        <w:fldChar w:fldCharType="separate"/>
      </w:r>
      <w:r>
        <w:rPr>
          <w:noProof/>
        </w:rPr>
        <w:t>51</w:t>
      </w:r>
      <w:r>
        <w:rPr>
          <w:noProof/>
        </w:rPr>
        <w:fldChar w:fldCharType="end"/>
      </w:r>
    </w:p>
    <w:p w14:paraId="4778BFD5" w14:textId="1FB553F3" w:rsidR="0058631C" w:rsidRDefault="0058631C">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_Toc138061496 \h </w:instrText>
      </w:r>
      <w:r>
        <w:rPr>
          <w:noProof/>
        </w:rPr>
      </w:r>
      <w:r>
        <w:rPr>
          <w:noProof/>
        </w:rPr>
        <w:fldChar w:fldCharType="separate"/>
      </w:r>
      <w:r>
        <w:rPr>
          <w:noProof/>
        </w:rPr>
        <w:t>52</w:t>
      </w:r>
      <w:r>
        <w:rPr>
          <w:noProof/>
        </w:rPr>
        <w:fldChar w:fldCharType="end"/>
      </w:r>
    </w:p>
    <w:p w14:paraId="7E642DE9" w14:textId="1C479228" w:rsidR="0058631C" w:rsidRDefault="0058631C">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_Toc138061497 \h </w:instrText>
      </w:r>
      <w:r>
        <w:rPr>
          <w:noProof/>
        </w:rPr>
      </w:r>
      <w:r>
        <w:rPr>
          <w:noProof/>
        </w:rPr>
        <w:fldChar w:fldCharType="separate"/>
      </w:r>
      <w:r>
        <w:rPr>
          <w:noProof/>
        </w:rPr>
        <w:t>52</w:t>
      </w:r>
      <w:r>
        <w:rPr>
          <w:noProof/>
        </w:rPr>
        <w:fldChar w:fldCharType="end"/>
      </w:r>
    </w:p>
    <w:p w14:paraId="6442342F" w14:textId="3547B712" w:rsidR="0058631C" w:rsidRDefault="0058631C">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_Toc138061498 \h </w:instrText>
      </w:r>
      <w:r>
        <w:rPr>
          <w:noProof/>
        </w:rPr>
      </w:r>
      <w:r>
        <w:rPr>
          <w:noProof/>
        </w:rPr>
        <w:fldChar w:fldCharType="separate"/>
      </w:r>
      <w:r>
        <w:rPr>
          <w:noProof/>
        </w:rPr>
        <w:t>52</w:t>
      </w:r>
      <w:r>
        <w:rPr>
          <w:noProof/>
        </w:rPr>
        <w:fldChar w:fldCharType="end"/>
      </w:r>
    </w:p>
    <w:p w14:paraId="5AD8E8AE" w14:textId="40FFB352" w:rsidR="0058631C" w:rsidRDefault="0058631C">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_Toc138061499 \h </w:instrText>
      </w:r>
      <w:r>
        <w:rPr>
          <w:noProof/>
        </w:rPr>
      </w:r>
      <w:r>
        <w:rPr>
          <w:noProof/>
        </w:rPr>
        <w:fldChar w:fldCharType="separate"/>
      </w:r>
      <w:r>
        <w:rPr>
          <w:noProof/>
        </w:rPr>
        <w:t>52</w:t>
      </w:r>
      <w:r>
        <w:rPr>
          <w:noProof/>
        </w:rPr>
        <w:fldChar w:fldCharType="end"/>
      </w:r>
    </w:p>
    <w:p w14:paraId="4E6353D8" w14:textId="0FEFB49D" w:rsidR="0058631C" w:rsidRDefault="0058631C" w:rsidP="0058631C">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_Toc138061500 \h </w:instrText>
      </w:r>
      <w:r>
        <w:rPr>
          <w:noProof/>
        </w:rPr>
      </w:r>
      <w:r>
        <w:rPr>
          <w:noProof/>
        </w:rPr>
        <w:fldChar w:fldCharType="separate"/>
      </w:r>
      <w:r>
        <w:rPr>
          <w:noProof/>
        </w:rPr>
        <w:t>54</w:t>
      </w:r>
      <w:r>
        <w:rPr>
          <w:noProof/>
        </w:rPr>
        <w:fldChar w:fldCharType="end"/>
      </w:r>
    </w:p>
    <w:p w14:paraId="5394703E" w14:textId="46E29BC0" w:rsidR="0058631C" w:rsidRDefault="0058631C">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_Toc138061501 \h </w:instrText>
      </w:r>
      <w:r>
        <w:rPr>
          <w:noProof/>
        </w:rPr>
      </w:r>
      <w:r>
        <w:rPr>
          <w:noProof/>
        </w:rPr>
        <w:fldChar w:fldCharType="separate"/>
      </w:r>
      <w:r>
        <w:rPr>
          <w:noProof/>
        </w:rPr>
        <w:t>54</w:t>
      </w:r>
      <w:r>
        <w:rPr>
          <w:noProof/>
        </w:rPr>
        <w:fldChar w:fldCharType="end"/>
      </w:r>
    </w:p>
    <w:p w14:paraId="00A2CE26" w14:textId="22F2B610" w:rsidR="0058631C" w:rsidRDefault="0058631C" w:rsidP="0058631C">
      <w:pPr>
        <w:pStyle w:val="TOC8"/>
        <w:rPr>
          <w:rFonts w:asciiTheme="minorHAnsi" w:eastAsiaTheme="minorEastAsia" w:hAnsiTheme="minorHAnsi" w:cstheme="minorBidi"/>
          <w:b w:val="0"/>
          <w:noProof/>
          <w:szCs w:val="22"/>
          <w:lang w:eastAsia="en-GB"/>
        </w:rPr>
      </w:pPr>
      <w:r>
        <w:rPr>
          <w:noProof/>
        </w:rPr>
        <w:t>Annex C(informative): Mapping the 3GPP and the TM Forum intentExpectation Models</w:t>
      </w:r>
      <w:r>
        <w:rPr>
          <w:noProof/>
        </w:rPr>
        <w:tab/>
      </w:r>
      <w:r>
        <w:rPr>
          <w:noProof/>
        </w:rPr>
        <w:fldChar w:fldCharType="begin" w:fldLock="1"/>
      </w:r>
      <w:r>
        <w:rPr>
          <w:noProof/>
        </w:rPr>
        <w:instrText xml:space="preserve"> PAGEREF _Toc138061502 \h </w:instrText>
      </w:r>
      <w:r>
        <w:rPr>
          <w:noProof/>
        </w:rPr>
      </w:r>
      <w:r>
        <w:rPr>
          <w:noProof/>
        </w:rPr>
        <w:fldChar w:fldCharType="separate"/>
      </w:r>
      <w:r>
        <w:rPr>
          <w:noProof/>
        </w:rPr>
        <w:t>56</w:t>
      </w:r>
      <w:r>
        <w:rPr>
          <w:noProof/>
        </w:rPr>
        <w:fldChar w:fldCharType="end"/>
      </w:r>
    </w:p>
    <w:p w14:paraId="00CB3032" w14:textId="5AC9EA81" w:rsidR="0058631C" w:rsidRDefault="0058631C" w:rsidP="0058631C">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_Toc138061503 \h </w:instrText>
      </w:r>
      <w:r>
        <w:rPr>
          <w:noProof/>
        </w:rPr>
      </w:r>
      <w:r>
        <w:rPr>
          <w:noProof/>
        </w:rPr>
        <w:fldChar w:fldCharType="separate"/>
      </w:r>
      <w:r>
        <w:rPr>
          <w:noProof/>
        </w:rPr>
        <w:t>57</w:t>
      </w:r>
      <w:r>
        <w:rPr>
          <w:noProof/>
        </w:rPr>
        <w:fldChar w:fldCharType="end"/>
      </w:r>
    </w:p>
    <w:p w14:paraId="16CCB71E" w14:textId="0E049DF9"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38061410"/>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38061411"/>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38061412"/>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38061413"/>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38061414"/>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38061415"/>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38061416"/>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38061417"/>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38061418"/>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38061419"/>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38061420"/>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38061421"/>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38061422"/>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38061423"/>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38061424"/>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38061425"/>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5906C2E9"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 xml:space="preserve">s goal simply describes the availability or presence of a </w:t>
      </w:r>
      <w:r w:rsidR="00B76AC0" w:rsidRPr="00B76AC0">
        <w:t xml:space="preserve">network or </w:t>
      </w:r>
      <w:r w:rsidRPr="00506640">
        <w:t>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7370503D"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 xml:space="preserve">Identifying, formulating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19.8pt" o:ole="">
            <v:imagedata r:id="rId14" o:title=""/>
          </v:shape>
          <o:OLEObject Type="Embed" ProgID="Word.Document.12" ShapeID="_x0000_i1025" DrawAspect="Content" ObjectID="_1748952855"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38061426"/>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8" w:name="_Toc106192927"/>
      <w:bookmarkStart w:id="69" w:name="_Toc138061427"/>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38061428"/>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38061429"/>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38061430"/>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38061431"/>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38061432"/>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38061433"/>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38061434"/>
      <w:r w:rsidRPr="00506640">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38061435"/>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38061436"/>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38061437"/>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38061438"/>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38061439"/>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38061440"/>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38061441"/>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7" w:name="_Toc106192942"/>
      <w:bookmarkStart w:id="108" w:name="_Toc138061442"/>
      <w:r w:rsidRPr="00506640">
        <w:t>5.1.3</w:t>
      </w:r>
      <w:r w:rsidRPr="00506640">
        <w:tab/>
        <w:t>Intent containing an expectation for delivering a service</w:t>
      </w:r>
      <w:bookmarkEnd w:id="107"/>
      <w:bookmarkEnd w:id="108"/>
    </w:p>
    <w:p w14:paraId="3979D27F" w14:textId="77777777" w:rsidR="007436A6" w:rsidRPr="00506640" w:rsidRDefault="007436A6" w:rsidP="007436A6">
      <w:pPr>
        <w:pStyle w:val="Heading4"/>
        <w:rPr>
          <w:lang w:eastAsia="zh-CN"/>
        </w:rPr>
      </w:pPr>
      <w:bookmarkStart w:id="109" w:name="_Toc106192943"/>
      <w:bookmarkStart w:id="110" w:name="_Toc138061443"/>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38061444"/>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3" w:name="_Toc106192945"/>
      <w:bookmarkStart w:id="114" w:name="_Toc138061445"/>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38061446"/>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38061447"/>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38061448"/>
      <w:r w:rsidRPr="00506640">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38061449"/>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38061450"/>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38061451"/>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38061452"/>
      <w:r w:rsidRPr="00506640">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38061453"/>
      <w:r w:rsidRPr="00506640">
        <w:t>6.1</w:t>
      </w:r>
      <w:r w:rsidRPr="00506640">
        <w:tab/>
        <w:t>Management operation for Intent (MnS component type A)</w:t>
      </w:r>
      <w:bookmarkEnd w:id="136"/>
      <w:bookmarkEnd w:id="137"/>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8" w:name="_Toc106192954"/>
      <w:bookmarkStart w:id="139" w:name="_Toc138061454"/>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38061455"/>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38061456"/>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38061457"/>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41076790"/>
    <w:bookmarkEnd w:id="148"/>
    <w:p w14:paraId="00036D7E" w14:textId="7B092B89" w:rsidR="0057181E" w:rsidRPr="00506640" w:rsidRDefault="006B4F82" w:rsidP="00804A58">
      <w:pPr>
        <w:pStyle w:val="TH"/>
        <w:rPr>
          <w:rFonts w:eastAsiaTheme="minorEastAsia"/>
          <w:lang w:eastAsia="zh-CN"/>
        </w:rPr>
      </w:pPr>
      <w:r>
        <w:rPr>
          <w:rFonts w:eastAsiaTheme="minorEastAsia"/>
          <w:lang w:eastAsia="zh-CN"/>
        </w:rPr>
        <w:object w:dxaOrig="9026" w:dyaOrig="5940" w14:anchorId="5D63C927">
          <v:shape id="_x0000_i1026" type="#_x0000_t75" style="width:451.6pt;height:297.2pt" o:ole="">
            <v:imagedata r:id="rId19" o:title=""/>
          </v:shape>
          <o:OLEObject Type="Embed" ProgID="Word.Document.12" ShapeID="_x0000_i1026" DrawAspect="Content" ObjectID="_1748952856"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38061458"/>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38061459"/>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38061460"/>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38061461"/>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38061462"/>
      <w:r w:rsidRPr="00506640">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38061463"/>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5FBAB17"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38061464"/>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38061465"/>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38061466"/>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38061467"/>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38061468"/>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60401C14"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38061469"/>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72DF5EAE"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 xml:space="preserve">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66A7E3BC"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7E403B6F"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status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Pr="00506640">
        <w:rPr>
          <w:rFonts w:ascii="Courier New" w:eastAsia="SimSun" w:hAnsi="Courier New" w:cs="Courier New"/>
          <w:bCs/>
          <w:lang w:eastAsia="zh-CN"/>
        </w:rPr>
        <w:t>"SUSPENDED"</w:t>
      </w:r>
      <w:bookmarkEnd w:id="222"/>
      <w:r w:rsidRPr="00506640">
        <w:rPr>
          <w:rFonts w:eastAsia="DengXian"/>
        </w:rPr>
        <w:t xml:space="preserve"> and the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w:t>
      </w:r>
      <w:bookmarkStart w:id="224" w:name="MCCQCTEMPBM_00000138"/>
      <w:r w:rsidRPr="00506640">
        <w:rPr>
          <w:rFonts w:ascii="Courier New" w:eastAsia="SimSun" w:hAnsi="Courier New" w:cs="Courier New"/>
          <w:bCs/>
          <w:sz w:val="18"/>
          <w:lang w:eastAsia="zh-CN"/>
        </w:rPr>
        <w:t>notFulfilledStates</w:t>
      </w:r>
      <w:bookmarkEnd w:id="224"/>
      <w:r w:rsidRPr="00506640">
        <w:rPr>
          <w:rFonts w:eastAsia="DengXian"/>
        </w:rPr>
        <w:t xml:space="preserve">), the </w:t>
      </w:r>
      <w:bookmarkStart w:id="225" w:name="MCCQCTEMPBM_00000139"/>
      <w:r w:rsidRPr="00506640">
        <w:rPr>
          <w:rFonts w:ascii="Courier New" w:eastAsia="SimSun" w:hAnsi="Courier New" w:cs="Courier New"/>
          <w:bCs/>
          <w:sz w:val="18"/>
          <w:lang w:eastAsia="zh-CN"/>
        </w:rPr>
        <w:t>notFulfilledState</w:t>
      </w:r>
      <w:bookmarkEnd w:id="225"/>
      <w:r w:rsidRPr="00506640">
        <w:rPr>
          <w:rFonts w:eastAsia="DengXian"/>
        </w:rPr>
        <w:t xml:space="preserve"> should be supported by extra information describing or related to the state. This extra information is recorded into the </w:t>
      </w:r>
      <w:bookmarkStart w:id="226" w:name="MCCQCTEMPBM_00000140"/>
      <w:r w:rsidRPr="00506640">
        <w:rPr>
          <w:rFonts w:ascii="Courier New" w:eastAsia="SimSun" w:hAnsi="Courier New" w:cs="Courier New"/>
          <w:bCs/>
          <w:sz w:val="18"/>
          <w:lang w:eastAsia="zh-CN"/>
        </w:rPr>
        <w:t>notFulfilledReasons</w:t>
      </w:r>
      <w:bookmarkEnd w:id="226"/>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7" w:name="MCCQCTEMPBM_00000162"/>
      <w:r w:rsidRPr="00506640">
        <w:rPr>
          <w:rFonts w:eastAsia="DengXian"/>
        </w:rPr>
        <w:t xml:space="preserve">The </w:t>
      </w:r>
      <w:bookmarkStart w:id="228" w:name="MCCQCTEMPBM_00000141"/>
      <w:r w:rsidRPr="00506640">
        <w:rPr>
          <w:rFonts w:ascii="Courier New" w:eastAsia="SimSun" w:hAnsi="Courier New" w:cs="Courier New"/>
          <w:sz w:val="22"/>
          <w:lang w:eastAsia="zh-CN"/>
        </w:rPr>
        <w:t xml:space="preserve">FulfilmentInfo </w:t>
      </w:r>
      <w:bookmarkEnd w:id="228"/>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7"/>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9" w:name="MCCQCTEMPBM_00000142"/>
            <w:r w:rsidRPr="00506640">
              <w:rPr>
                <w:rFonts w:ascii="Courier New" w:eastAsia="SimSun" w:hAnsi="Courier New" w:cs="Courier New"/>
                <w:bCs/>
                <w:sz w:val="18"/>
                <w:lang w:eastAsia="zh-CN"/>
              </w:rPr>
              <w:t>fulfilmentStatus</w:t>
            </w:r>
            <w:bookmarkEnd w:id="229"/>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30"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30"/>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1"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1"/>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2" w:name="_Toc138061470"/>
      <w:r>
        <w:t>6.2.1.3.5.4</w:t>
      </w:r>
      <w:r w:rsidRPr="0011620D">
        <w:tab/>
        <w:t>Notifications</w:t>
      </w:r>
      <w:bookmarkEnd w:id="232"/>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357ADA">
      <w:pPr>
        <w:pStyle w:val="Heading4"/>
        <w:rPr>
          <w:rFonts w:eastAsia="SimSun"/>
        </w:rPr>
      </w:pPr>
      <w:bookmarkStart w:id="233" w:name="_Toc106192967"/>
      <w:bookmarkStart w:id="234" w:name="_Toc138061471"/>
      <w:r w:rsidRPr="00506640">
        <w:rPr>
          <w:rFonts w:eastAsia="SimSun"/>
        </w:rPr>
        <w:t>6.2.1.4</w:t>
      </w:r>
      <w:r w:rsidRPr="00506640">
        <w:rPr>
          <w:rFonts w:eastAsia="SimSun"/>
        </w:rPr>
        <w:tab/>
        <w:t>Attribute definition</w:t>
      </w:r>
      <w:bookmarkEnd w:id="233"/>
      <w:bookmarkEnd w:id="234"/>
    </w:p>
    <w:p w14:paraId="4E3BA1CB" w14:textId="57CBE494" w:rsidR="001C6F7D" w:rsidRPr="00506640" w:rsidRDefault="00FC2A1C" w:rsidP="000B1F58">
      <w:pPr>
        <w:pStyle w:val="TH"/>
        <w:rPr>
          <w:rFonts w:eastAsia="SimSun"/>
        </w:rPr>
      </w:pPr>
      <w:bookmarkStart w:id="23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5"/>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6" w:name="MCCQCTEMPBM_00000144"/>
            <w:r w:rsidRPr="00506640">
              <w:rPr>
                <w:rFonts w:ascii="Courier New" w:eastAsia="Courier New" w:hAnsi="Courier New" w:cs="Courier New"/>
                <w:lang w:eastAsia="zh-CN"/>
              </w:rPr>
              <w:t>userLabel</w:t>
            </w:r>
            <w:bookmarkEnd w:id="236"/>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7"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7"/>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8" w:name="OLE_LINK102"/>
            <w:bookmarkStart w:id="239" w:name="OLE_LINK104"/>
            <w:r w:rsidRPr="00506640">
              <w:rPr>
                <w:rFonts w:ascii="Courier New" w:eastAsia="Courier New" w:hAnsi="Courier New" w:cs="Courier New"/>
                <w:szCs w:val="18"/>
                <w:lang w:eastAsia="zh-CN"/>
              </w:rPr>
              <w:t>Expectation</w:t>
            </w:r>
            <w:bookmarkEnd w:id="238"/>
            <w:bookmarkEnd w:id="239"/>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40" w:name="OLE_LINK84"/>
            <w:bookmarkStart w:id="241" w:name="OLE_LINK85"/>
            <w:bookmarkStart w:id="242"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3"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3"/>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40"/>
          <w:bookmarkEnd w:id="241"/>
          <w:bookmarkEnd w:id="242"/>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4"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4"/>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035C3FF2"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0981088C"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 xml:space="preserve">IS EQUAL TO OR LESS THAN”, </w:t>
            </w:r>
            <w:r w:rsidR="00A71F55">
              <w:rPr>
                <w:rFonts w:eastAsia="Courier New"/>
              </w:rPr>
              <w:t>"</w:t>
            </w:r>
            <w:r w:rsidR="000B3680" w:rsidRPr="000B3680">
              <w:rPr>
                <w:rFonts w:eastAsia="Courier New"/>
              </w:rPr>
              <w:t>IS EQUAL TO OR GREATER 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 NOT ONE OF</w:t>
            </w:r>
            <w:r w:rsidRPr="00506640">
              <w:rPr>
                <w:rFonts w:eastAsia="Courier New"/>
              </w:rPr>
              <w:t>"</w:t>
            </w:r>
            <w:r w:rsidR="00B64BAC" w:rsidRPr="00B64BAC">
              <w:rPr>
                <w:rFonts w:eastAsia="Courier New"/>
              </w:rPr>
              <w:t>,"IS_ALL_OF"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013505D8"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41161735"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 EQUAL TO OR LESS 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 EQUAL TO OR GREATER 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A465AF7" w14:textId="6A2DCDF6" w:rsidR="00B64BAC" w:rsidRPr="00B64BAC" w:rsidRDefault="000B3680" w:rsidP="00B64BA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 NOT ONE OF</w:t>
            </w:r>
            <w:r w:rsidR="00C37FB5">
              <w:rPr>
                <w:rFonts w:cs="Arial"/>
                <w:lang w:eastAsia="sv-SE"/>
              </w:rPr>
              <w:t>"</w:t>
            </w:r>
            <w:r w:rsidR="00B64BAC" w:rsidRPr="00B64BAC">
              <w:rPr>
                <w:rFonts w:cs="Arial"/>
                <w:lang w:eastAsia="sv-SE"/>
              </w:rPr>
              <w:t>,"IS_ALL_OF"</w:t>
            </w:r>
            <w:r w:rsidR="00B64BAC">
              <w:rPr>
                <w:rFonts w:eastAsia="Courier New"/>
              </w:rPr>
              <w:t>See NOTE 1.</w:t>
            </w:r>
            <w:r w:rsidR="00D060EE" w:rsidRPr="00506640">
              <w:rPr>
                <w:rFonts w:eastAsia="Courier New"/>
              </w:rPr>
              <w:t xml:space="preserve"> </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03F2A0F7"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 EQUAL TO OR LESS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EQUAL TO OR GREATER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NOT ONE 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0E15CDEB"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6116AB" w:rsidRPr="006116AB">
              <w:rPr>
                <w:rFonts w:eastAsia="Courier New"/>
              </w:rPr>
              <w:t>contextCondition</w:t>
            </w:r>
          </w:p>
          <w:p w14:paraId="321D6F71" w14:textId="75896DF6" w:rsidR="004477AC" w:rsidRPr="00803ED4" w:rsidRDefault="004477AC" w:rsidP="004477AC">
            <w:pPr>
              <w:pStyle w:val="TAL"/>
              <w:rPr>
                <w:rFonts w:eastAsia="Courier New"/>
              </w:rPr>
            </w:pPr>
            <w:r w:rsidRPr="00803ED4">
              <w:rPr>
                <w:rFonts w:eastAsia="Courier New"/>
              </w:rPr>
              <w:t xml:space="preserve">The value will be a single real number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E4914FF" w14:textId="344C5C0C" w:rsidR="004477AC" w:rsidRPr="00803ED4" w:rsidRDefault="004477AC" w:rsidP="004477AC">
            <w:pPr>
              <w:pStyle w:val="TAL"/>
              <w:rPr>
                <w:rFonts w:eastAsia="Courier New"/>
              </w:rPr>
            </w:pPr>
            <w:r w:rsidRPr="00803ED4">
              <w:rPr>
                <w:rFonts w:eastAsia="Courier New"/>
              </w:rPr>
              <w:t xml:space="preserve">The value will be a pair of real numbers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343ED1E" w14:textId="7073FE91" w:rsidR="00B64BAC" w:rsidRPr="00B64BAC" w:rsidRDefault="004477AC" w:rsidP="00B64BAC">
            <w:pPr>
              <w:pStyle w:val="TAL"/>
              <w:rPr>
                <w:rFonts w:cs="Arial"/>
                <w:lang w:eastAsia="sv-SE"/>
              </w:rPr>
            </w:pPr>
            <w:r w:rsidRPr="00803ED4">
              <w:rPr>
                <w:rFonts w:eastAsia="Courier New"/>
              </w:rPr>
              <w:t xml:space="preserve">The value will be a list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084BD65C"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an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5" w:name="_Toc106015910"/>
      <w:bookmarkStart w:id="246" w:name="_Toc106098549"/>
      <w:bookmarkStart w:id="247" w:name="_Toc113634508"/>
      <w:bookmarkStart w:id="248" w:name="_Toc138061472"/>
      <w:r w:rsidRPr="0082466B">
        <w:t>6.2.1.5</w:t>
      </w:r>
      <w:r w:rsidRPr="0082466B">
        <w:tab/>
        <w:t>Common notifications</w:t>
      </w:r>
      <w:bookmarkEnd w:id="245"/>
      <w:bookmarkEnd w:id="246"/>
      <w:bookmarkEnd w:id="247"/>
      <w:bookmarkEnd w:id="248"/>
    </w:p>
    <w:p w14:paraId="24EACF3B" w14:textId="68E4C057" w:rsidR="007913C6" w:rsidRPr="0082466B" w:rsidRDefault="007913C6" w:rsidP="007913C6">
      <w:pPr>
        <w:pStyle w:val="Heading5"/>
      </w:pPr>
      <w:bookmarkStart w:id="249" w:name="_Toc106015911"/>
      <w:bookmarkStart w:id="250" w:name="_Toc106098550"/>
      <w:bookmarkStart w:id="251" w:name="_Toc113634509"/>
      <w:bookmarkStart w:id="252" w:name="_Toc138061473"/>
      <w:r w:rsidRPr="0082466B">
        <w:t>6.2.1.5.1</w:t>
      </w:r>
      <w:r w:rsidRPr="0082466B">
        <w:tab/>
        <w:t>Configuration notifications</w:t>
      </w:r>
      <w:bookmarkEnd w:id="249"/>
      <w:bookmarkEnd w:id="250"/>
      <w:bookmarkEnd w:id="251"/>
      <w:bookmarkEnd w:id="252"/>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3" w:name="_Toc106192968"/>
      <w:bookmarkStart w:id="254" w:name="_Toc138061474"/>
      <w:r w:rsidRPr="00506640">
        <w:t>6.2.2</w:t>
      </w:r>
      <w:r w:rsidRPr="00506640">
        <w:tab/>
        <w:t>Scenario specific IntentExpectation definition</w:t>
      </w:r>
      <w:bookmarkEnd w:id="253"/>
      <w:bookmarkEnd w:id="254"/>
    </w:p>
    <w:p w14:paraId="724EF2C0" w14:textId="2BE3B59D" w:rsidR="0057181E" w:rsidRPr="00506640" w:rsidRDefault="0057181E" w:rsidP="0057181E">
      <w:pPr>
        <w:pStyle w:val="Heading4"/>
        <w:rPr>
          <w:lang w:eastAsia="zh-CN"/>
        </w:rPr>
      </w:pPr>
      <w:bookmarkStart w:id="255" w:name="_Toc106192969"/>
      <w:bookmarkStart w:id="256" w:name="_Toc138061475"/>
      <w:r w:rsidRPr="00506640">
        <w:rPr>
          <w:rFonts w:hint="eastAsia"/>
          <w:lang w:eastAsia="zh-CN"/>
        </w:rPr>
        <w:t>6</w:t>
      </w:r>
      <w:r w:rsidRPr="00506640">
        <w:rPr>
          <w:lang w:eastAsia="zh-CN"/>
        </w:rPr>
        <w:t>.2.2.1</w:t>
      </w:r>
      <w:r w:rsidRPr="00506640">
        <w:rPr>
          <w:lang w:eastAsia="zh-CN"/>
        </w:rPr>
        <w:tab/>
        <w:t>Scenario specific IntentExpectation definition</w:t>
      </w:r>
      <w:bookmarkEnd w:id="255"/>
      <w:bookmarkEnd w:id="256"/>
    </w:p>
    <w:p w14:paraId="59C391AE" w14:textId="45FE47D4" w:rsidR="0057181E" w:rsidRPr="00506640" w:rsidRDefault="0057181E" w:rsidP="0057181E">
      <w:pPr>
        <w:pStyle w:val="Heading5"/>
      </w:pPr>
      <w:bookmarkStart w:id="257" w:name="_Toc106192970"/>
      <w:bookmarkStart w:id="258" w:name="_Toc138061476"/>
      <w:r w:rsidRPr="00506640">
        <w:t>6.2.2.1.1</w:t>
      </w:r>
      <w:r w:rsidRPr="00506640">
        <w:tab/>
        <w:t>Radio Network Expectation</w:t>
      </w:r>
      <w:bookmarkEnd w:id="257"/>
      <w:bookmarkEnd w:id="258"/>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9"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60"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60"/>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1"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2" w:name="MCCQCTEMPBM_00000146"/>
            <w:r w:rsidRPr="00506640">
              <w:rPr>
                <w:rFonts w:ascii="Courier New" w:hAnsi="Courier New" w:cs="Courier New"/>
              </w:rPr>
              <w:t>coverageAreaPolygonContext</w:t>
            </w:r>
            <w:bookmarkEnd w:id="262"/>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3"/>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4"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4"/>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5" w:name="_Toc106192971"/>
      <w:bookmarkStart w:id="266" w:name="_Toc138061477"/>
      <w:r w:rsidRPr="00506640">
        <w:t>6.2.2.1.2</w:t>
      </w:r>
      <w:r w:rsidRPr="00506640">
        <w:tab/>
        <w:t>Service Support Expectation</w:t>
      </w:r>
      <w:bookmarkEnd w:id="265"/>
      <w:bookmarkEnd w:id="266"/>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7"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7"/>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68"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9" w:name="MCCQCTEMPBM_00000148"/>
            <w:r w:rsidRPr="00506640">
              <w:rPr>
                <w:rFonts w:ascii="Courier New" w:hAnsi="Courier New" w:cs="Courier New"/>
                <w:szCs w:val="18"/>
              </w:rPr>
              <w:t>edgeIdenfiticationIdContext</w:t>
            </w:r>
            <w:bookmarkEnd w:id="269"/>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70" w:name="MCCQCTEMPBM_00000149"/>
      <w:r w:rsidR="0057181E" w:rsidRPr="00506640">
        <w:rPr>
          <w:rFonts w:ascii="Courier New" w:hAnsi="Courier New" w:cs="Courier New"/>
          <w:szCs w:val="18"/>
        </w:rPr>
        <w:t>edgeIdentificationId</w:t>
      </w:r>
      <w:bookmarkEnd w:id="270"/>
      <w:r w:rsidR="0057181E" w:rsidRPr="00506640">
        <w:rPr>
          <w:rFonts w:eastAsia="Liberation Sans"/>
          <w:lang w:eastAsia="zh-CN"/>
        </w:rPr>
        <w:t>" and "</w:t>
      </w:r>
      <w:bookmarkStart w:id="271" w:name="MCCQCTEMPBM_00000150"/>
      <w:r w:rsidR="0057181E" w:rsidRPr="00506640">
        <w:rPr>
          <w:rFonts w:ascii="Courier New" w:hAnsi="Courier New" w:cs="Courier New"/>
          <w:szCs w:val="18"/>
        </w:rPr>
        <w:t xml:space="preserve"> edgeIdentificationLoc</w:t>
      </w:r>
      <w:bookmarkEnd w:id="271"/>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72"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2"/>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3" w:name="MCCQCTEMPBM_00000151"/>
            <w:r w:rsidRPr="00506640">
              <w:rPr>
                <w:rFonts w:ascii="Courier New" w:hAnsi="Courier New" w:cs="Courier New"/>
                <w:sz w:val="18"/>
                <w:szCs w:val="18"/>
              </w:rPr>
              <w:t>dlThptPerUETarget</w:t>
            </w:r>
            <w:bookmarkEnd w:id="273"/>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45626A97" w:rsidR="00C03047" w:rsidRPr="00506640" w:rsidRDefault="00C03047" w:rsidP="00C03047">
      <w:pPr>
        <w:overflowPunct/>
        <w:autoSpaceDE/>
        <w:autoSpaceDN/>
        <w:adjustRightInd/>
        <w:textAlignment w:val="auto"/>
        <w:rPr>
          <w:rFonts w:eastAsia="Liberation Sans"/>
          <w:lang w:eastAsia="zh-CN"/>
        </w:rPr>
      </w:pPr>
      <w:bookmarkStart w:id="274"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4"/>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5"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5"/>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6" w:name="_Toc106192972"/>
      <w:bookmarkStart w:id="277" w:name="_Toc138061478"/>
      <w:bookmarkStart w:id="27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6"/>
      <w:bookmarkEnd w:id="277"/>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8"/>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9" w:name="MCCQCTEMPBM_00000153"/>
            <w:r w:rsidRPr="00506640">
              <w:rPr>
                <w:rFonts w:ascii="Courier New" w:eastAsia="SimSun" w:hAnsi="Courier New" w:cs="Courier New"/>
                <w:lang w:eastAsia="de-DE"/>
              </w:rPr>
              <w:t>coverageAreaPolygonContext</w:t>
            </w:r>
            <w:bookmarkEnd w:id="279"/>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2CF9E216"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sidRP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09631E9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sidRPr="001042F4">
              <w:rPr>
                <w:rFonts w:eastAsia="SimSun"/>
                <w:lang w:eastAsia="de-DE"/>
              </w:rPr>
              <w:t>c</w:t>
            </w:r>
            <w:r w:rsidRPr="00506640">
              <w:rPr>
                <w:rFonts w:eastAsia="SimSun"/>
                <w:lang w:eastAsia="de-DE"/>
              </w:rPr>
              <w:t>overageAreaPolygon"</w:t>
            </w:r>
          </w:p>
          <w:p w14:paraId="4B2BDC16" w14:textId="6F2FC8BB"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173496C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c</w:t>
            </w:r>
            <w:r w:rsidR="001042F4" w:rsidRPr="00506640">
              <w:rPr>
                <w:rFonts w:eastAsia="SimSun"/>
                <w:lang w:eastAsia="de-DE"/>
              </w:rPr>
              <w:t>overageTAC</w:t>
            </w:r>
            <w:r w:rsidRPr="00506640">
              <w:rPr>
                <w:rFonts w:eastAsia="SimSun"/>
                <w:lang w:eastAsia="de-DE"/>
              </w:rPr>
              <w:t>"</w:t>
            </w:r>
          </w:p>
          <w:p w14:paraId="7873D7DA" w14:textId="56883774"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42C44165"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7E0D9AE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p</w:t>
            </w:r>
            <w:r w:rsidR="001042F4" w:rsidRPr="00506640">
              <w:rPr>
                <w:rFonts w:eastAsia="SimSun"/>
                <w:lang w:eastAsia="de-DE"/>
              </w:rPr>
              <w:t>LMN</w:t>
            </w:r>
            <w:r w:rsidRPr="00506640">
              <w:rPr>
                <w:rFonts w:eastAsia="SimSun"/>
                <w:lang w:eastAsia="de-DE"/>
              </w:rPr>
              <w:t>"</w:t>
            </w:r>
          </w:p>
          <w:p w14:paraId="375351BC" w14:textId="12D91EF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2E86633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n</w:t>
            </w:r>
            <w:r w:rsidR="001042F4" w:rsidRPr="00506640">
              <w:rPr>
                <w:rFonts w:eastAsia="SimSun"/>
                <w:lang w:eastAsia="de-DE"/>
              </w:rPr>
              <w:t>RFqBand</w:t>
            </w:r>
            <w:r w:rsidRPr="00506640">
              <w:rPr>
                <w:rFonts w:eastAsia="SimSun"/>
                <w:lang w:eastAsia="de-DE"/>
              </w:rPr>
              <w:t>"</w:t>
            </w:r>
          </w:p>
          <w:p w14:paraId="50C8A28A" w14:textId="554C2CC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65F4AA6"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70BFB98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r</w:t>
            </w:r>
            <w:r w:rsidR="001042F4" w:rsidRPr="00506640">
              <w:rPr>
                <w:rFonts w:eastAsia="SimSun"/>
                <w:lang w:eastAsia="de-DE"/>
              </w:rPr>
              <w:t>AT</w:t>
            </w:r>
            <w:r w:rsidRPr="00506640">
              <w:rPr>
                <w:rFonts w:eastAsia="SimSun"/>
                <w:lang w:eastAsia="de-DE"/>
              </w:rPr>
              <w:t>"</w:t>
            </w:r>
          </w:p>
          <w:p w14:paraId="46355EA6" w14:textId="568C485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5EBFC2FD"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eakRSRPRatio</w:t>
            </w:r>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7DA8432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eakRSRPThreshold</w:t>
            </w:r>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B24B71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FF1FCE">
              <w:rPr>
                <w:rFonts w:eastAsia="SimSun"/>
                <w:lang w:eastAsia="de-DE"/>
              </w:rPr>
              <w:t>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0A9190E8"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0D70BEB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owSINRThreshold</w:t>
            </w:r>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39505EC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veULRANUEThpt</w:t>
            </w:r>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5B51916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veDLRANUEThpt</w:t>
            </w:r>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6344C9D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owULRANUEThptRatio</w:t>
            </w:r>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6100A66E"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70FDBBE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owULRANUEThptThreshold</w:t>
            </w:r>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511F578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owDLRANUEThptRatio</w:t>
            </w:r>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3A6CB2A0"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770D77E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owDLRANUEThptThreshold</w:t>
            </w:r>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5ABD68E0"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2F6D4DBD"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0F4C28E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w:t>
            </w:r>
            <w:r w:rsidR="001042F4" w:rsidRPr="001042F4">
              <w:rPr>
                <w:rFonts w:eastAsia="SimSun"/>
                <w:lang w:eastAsia="de-DE"/>
              </w:rPr>
              <w:t>Loc</w:t>
            </w:r>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77C8CB59"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5AE1079E"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001127DE" w:rsidRPr="001127DE">
              <w:rPr>
                <w:rFonts w:eastAsia="SimSun"/>
                <w:lang w:eastAsia="zh-CN"/>
              </w:rPr>
              <w:t>"IS_ALL_OF"</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05EE22F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w:t>
            </w:r>
            <w:r w:rsidR="002F3C22" w:rsidRPr="00506640">
              <w:rPr>
                <w:rFonts w:eastAsia="SimSun"/>
                <w:lang w:eastAsia="zh-CN"/>
              </w:rPr>
              <w:t>lThptperUE</w:t>
            </w:r>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1D11256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d</w:t>
            </w:r>
            <w:r w:rsidR="002F3C22" w:rsidRPr="008B3F02">
              <w:rPr>
                <w:rFonts w:eastAsia="SimSun"/>
                <w:lang w:eastAsia="zh-CN"/>
              </w:rPr>
              <w:t>LLatency</w:t>
            </w:r>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35D41C02" w:rsidR="00412517" w:rsidRPr="00506640" w:rsidRDefault="002F3C22" w:rsidP="0096664A">
            <w:pPr>
              <w:pStyle w:val="TAL"/>
              <w:rPr>
                <w:rFonts w:eastAsia="SimSun"/>
                <w:lang w:eastAsia="zh-CN"/>
              </w:rPr>
            </w:pPr>
            <w:r>
              <w:rPr>
                <w:rFonts w:eastAsia="SimSun"/>
                <w:lang w:eastAsia="zh-CN"/>
              </w:rPr>
              <w:t>uLLatency</w:t>
            </w:r>
            <w:r w:rsidR="00412517" w:rsidRPr="00506640">
              <w:rPr>
                <w:rFonts w:eastAsia="SimSun"/>
                <w:lang w:eastAsia="zh-CN"/>
              </w:rPr>
              <w:t>Target</w:t>
            </w:r>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r w:rsidR="00412517" w:rsidRPr="00506640">
              <w:rPr>
                <w:rFonts w:eastAsia="SimSun"/>
                <w:lang w:eastAsia="zh-CN"/>
              </w:rPr>
              <w:t>ExpectationTarget</w:t>
            </w:r>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r w:rsidR="00412517" w:rsidRPr="00506640">
              <w:rPr>
                <w:rFonts w:eastAsia="SimSun"/>
                <w:lang w:eastAsia="zh-CN"/>
              </w:rPr>
              <w:t>targetName,</w:t>
            </w:r>
            <w:r w:rsidR="00D060EE" w:rsidRPr="00506640">
              <w:rPr>
                <w:rFonts w:eastAsia="SimSun"/>
                <w:lang w:eastAsia="zh-CN"/>
              </w:rPr>
              <w:t xml:space="preserve"> </w:t>
            </w:r>
            <w:r w:rsidR="00412517" w:rsidRPr="00506640">
              <w:rPr>
                <w:rFonts w:eastAsia="SimSun"/>
                <w:lang w:eastAsia="zh-CN"/>
              </w:rPr>
              <w:t>targetCondition</w:t>
            </w:r>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r w:rsidR="00412517"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254358C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uLLatency</w:t>
            </w:r>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23B1EB9E" w:rsidR="00412517" w:rsidRPr="00506640" w:rsidRDefault="00412517" w:rsidP="00C12B51">
            <w:pPr>
              <w:pStyle w:val="TAL"/>
              <w:keepNext w:val="0"/>
              <w:keepLines w:val="0"/>
              <w:rPr>
                <w:rFonts w:eastAsia="SimSun"/>
                <w:lang w:eastAsia="zh-CN"/>
              </w:rPr>
            </w:pPr>
            <w:r w:rsidRPr="00506640">
              <w:rPr>
                <w:rFonts w:eastAsia="SimSun"/>
                <w:lang w:eastAsia="zh-CN"/>
              </w:rPr>
              <w:t>activityFactor</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7BA8C2A5"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14402144" w:rsidR="00412517" w:rsidRPr="00506640" w:rsidRDefault="00412517" w:rsidP="00C12B51">
            <w:pPr>
              <w:pStyle w:val="TAL"/>
              <w:keepNext w:val="0"/>
              <w:keepLines w:val="0"/>
              <w:rPr>
                <w:rFonts w:eastAsia="SimSun"/>
                <w:lang w:eastAsia="zh-CN"/>
              </w:rPr>
            </w:pPr>
            <w:r w:rsidRPr="00506640">
              <w:rPr>
                <w:rFonts w:eastAsia="SimSun"/>
                <w:lang w:eastAsia="zh-CN"/>
              </w:rPr>
              <w:t>uESpeed</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B48E1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360A7259"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49D19F44"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324BBF1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09D7D2DE"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0FEBD67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80" w:name="_Toc106192973"/>
      <w:bookmarkStart w:id="281" w:name="_Toc138061479"/>
      <w:r w:rsidRPr="00506640">
        <w:t>6.3</w:t>
      </w:r>
      <w:r w:rsidRPr="00506640">
        <w:tab/>
        <w:t>Procedures for intent management</w:t>
      </w:r>
      <w:bookmarkEnd w:id="280"/>
      <w:bookmarkEnd w:id="281"/>
    </w:p>
    <w:p w14:paraId="4B550FF5" w14:textId="77777777" w:rsidR="005B1465" w:rsidRPr="00506640" w:rsidRDefault="005B1465" w:rsidP="005B1465">
      <w:pPr>
        <w:pStyle w:val="Heading3"/>
      </w:pPr>
      <w:bookmarkStart w:id="282" w:name="_Toc106192974"/>
      <w:bookmarkStart w:id="283" w:name="_Toc138061480"/>
      <w:r w:rsidRPr="00506640">
        <w:t>6.3.1</w:t>
      </w:r>
      <w:r w:rsidRPr="00506640">
        <w:tab/>
        <w:t>Introduction</w:t>
      </w:r>
      <w:bookmarkEnd w:id="282"/>
      <w:bookmarkEnd w:id="283"/>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4" w:name="_Toc106192975"/>
      <w:bookmarkStart w:id="285" w:name="_Toc138061481"/>
      <w:r w:rsidRPr="00506640">
        <w:t>6.3.2</w:t>
      </w:r>
      <w:r w:rsidRPr="00506640">
        <w:tab/>
        <w:t>Create an intent</w:t>
      </w:r>
      <w:bookmarkEnd w:id="284"/>
      <w:bookmarkEnd w:id="285"/>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6" w:name="_MON_1732974668"/>
    <w:bookmarkEnd w:id="286"/>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7" type="#_x0000_t75" style="width:460.8pt;height:278.8pt" o:ole="">
            <v:imagedata r:id="rId22" o:title=""/>
          </v:shape>
          <o:OLEObject Type="Embed" ProgID="Word.Document.8" ShapeID="_x0000_i1027" DrawAspect="Content" ObjectID="_1748952857" r:id="rId23">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7" w:name="OLE_LINK14"/>
      <w:r w:rsidR="00C03047" w:rsidRPr="00506640">
        <w:rPr>
          <w:rFonts w:eastAsia="SimSun"/>
          <w:lang w:eastAsia="zh-CN"/>
        </w:rPr>
        <w:t>experience</w:t>
      </w:r>
      <w:bookmarkEnd w:id="287"/>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8" w:name="_Toc106192976"/>
      <w:bookmarkStart w:id="289" w:name="_Toc138061482"/>
      <w:r w:rsidRPr="00506640">
        <w:rPr>
          <w:rFonts w:hint="eastAsia"/>
        </w:rPr>
        <w:t>6</w:t>
      </w:r>
      <w:r w:rsidRPr="00506640">
        <w:t>.3.3</w:t>
      </w:r>
      <w:r w:rsidRPr="00506640">
        <w:tab/>
        <w:t>Modify an intent</w:t>
      </w:r>
      <w:bookmarkEnd w:id="288"/>
      <w:bookmarkEnd w:id="289"/>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90" w:name="_MON_1732975280"/>
    <w:bookmarkEnd w:id="290"/>
    <w:p w14:paraId="3C55CAD0" w14:textId="556FBFC6" w:rsidR="00E155FF" w:rsidRPr="00506640" w:rsidRDefault="003F7EAF" w:rsidP="00804A58">
      <w:pPr>
        <w:pStyle w:val="TH"/>
        <w:rPr>
          <w:lang w:eastAsia="zh-CN"/>
        </w:rPr>
      </w:pPr>
      <w:r>
        <w:rPr>
          <w:lang w:eastAsia="zh-CN"/>
        </w:rPr>
        <w:object w:dxaOrig="8779" w:dyaOrig="7190" w14:anchorId="51F79024">
          <v:shape id="_x0000_i1028" type="#_x0000_t75" style="width:438.9pt;height:358.25pt" o:ole="">
            <v:imagedata r:id="rId24" o:title=""/>
          </v:shape>
          <o:OLEObject Type="Embed" ProgID="Word.Document.8" ShapeID="_x0000_i1028" DrawAspect="Content" ObjectID="_1748952858" r:id="rId25">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1" w:name="_Toc106192977"/>
      <w:bookmarkStart w:id="292" w:name="_Toc138061483"/>
      <w:r w:rsidRPr="00506640">
        <w:rPr>
          <w:rFonts w:hint="eastAsia"/>
        </w:rPr>
        <w:t>6</w:t>
      </w:r>
      <w:r w:rsidRPr="00506640">
        <w:t>.3.4</w:t>
      </w:r>
      <w:r w:rsidRPr="00506640">
        <w:tab/>
        <w:t>Delete an intent</w:t>
      </w:r>
      <w:bookmarkEnd w:id="291"/>
      <w:bookmarkEnd w:id="292"/>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3" w:name="_MON_1741074489"/>
    <w:bookmarkEnd w:id="293"/>
    <w:p w14:paraId="4DDAFBA2" w14:textId="6422DAA4" w:rsidR="005B1465" w:rsidRPr="00506640" w:rsidRDefault="008752E7" w:rsidP="00804A58">
      <w:pPr>
        <w:pStyle w:val="TH"/>
        <w:rPr>
          <w:lang w:eastAsia="zh-CN"/>
        </w:rPr>
      </w:pPr>
      <w:r>
        <w:rPr>
          <w:lang w:eastAsia="zh-CN"/>
        </w:rPr>
        <w:object w:dxaOrig="9026" w:dyaOrig="2971" w14:anchorId="4B3278C1">
          <v:shape id="_x0000_i1029" type="#_x0000_t75" style="width:451.6pt;height:148.05pt" o:ole="">
            <v:imagedata r:id="rId26" o:title=""/>
          </v:shape>
          <o:OLEObject Type="Embed" ProgID="Word.Document.12" ShapeID="_x0000_i1029" DrawAspect="Content" ObjectID="_1748952859" r:id="rId27">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4" w:name="_Toc106192978"/>
      <w:bookmarkStart w:id="295" w:name="_Toc138061484"/>
      <w:r w:rsidRPr="00506640">
        <w:t>6.3.5</w:t>
      </w:r>
      <w:r w:rsidRPr="00506640">
        <w:tab/>
        <w:t>Q</w:t>
      </w:r>
      <w:r w:rsidRPr="00506640">
        <w:rPr>
          <w:rFonts w:hint="eastAsia"/>
          <w:lang w:eastAsia="zh-CN"/>
        </w:rPr>
        <w:t>uery</w:t>
      </w:r>
      <w:r w:rsidRPr="00506640">
        <w:t xml:space="preserve"> an intent</w:t>
      </w:r>
      <w:bookmarkEnd w:id="294"/>
      <w:bookmarkEnd w:id="295"/>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6" w:name="_MON_1741074554"/>
    <w:bookmarkEnd w:id="296"/>
    <w:p w14:paraId="1BA9B38A" w14:textId="44B10444" w:rsidR="00814FE8" w:rsidRPr="00506640" w:rsidRDefault="008752E7" w:rsidP="007B17F3">
      <w:pPr>
        <w:pStyle w:val="TH"/>
        <w:rPr>
          <w:lang w:eastAsia="zh-CN"/>
        </w:rPr>
      </w:pPr>
      <w:r>
        <w:rPr>
          <w:lang w:eastAsia="zh-CN"/>
        </w:rPr>
        <w:object w:dxaOrig="9026" w:dyaOrig="450" w14:anchorId="3DC391EE">
          <v:shape id="_x0000_i1030" type="#_x0000_t75" style="width:451.6pt;height:22.45pt" o:ole="">
            <v:imagedata r:id="rId28" o:title=""/>
          </v:shape>
          <o:OLEObject Type="Embed" ProgID="Word.Document.12" ShapeID="_x0000_i1030" DrawAspect="Content" ObjectID="_1748952860" r:id="rId29">
            <o:FieldCodes>\s</o:FieldCodes>
          </o:OLEObject>
        </w:object>
      </w:r>
      <w:bookmarkStart w:id="297" w:name="_MON_1741074564"/>
      <w:bookmarkEnd w:id="297"/>
      <w:r>
        <w:rPr>
          <w:lang w:eastAsia="zh-CN"/>
        </w:rPr>
        <w:object w:dxaOrig="9026" w:dyaOrig="2282" w14:anchorId="4ECF5594">
          <v:shape id="_x0000_i1031" type="#_x0000_t75" style="width:451.6pt;height:114.05pt" o:ole="">
            <v:imagedata r:id="rId30" o:title=""/>
          </v:shape>
          <o:OLEObject Type="Embed" ProgID="Word.Document.12" ShapeID="_x0000_i1031" DrawAspect="Content" ObjectID="_1748952861" r:id="rId31">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8" w:name="_Toc106192979"/>
      <w:bookmarkStart w:id="299" w:name="_Toc138061485"/>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8"/>
      <w:bookmarkEnd w:id="299"/>
    </w:p>
    <w:p w14:paraId="1DCA9575" w14:textId="77777777" w:rsidR="001E22AA" w:rsidRPr="00506640" w:rsidRDefault="001E22AA" w:rsidP="00316E66">
      <w:pPr>
        <w:pStyle w:val="Heading2"/>
        <w:rPr>
          <w:rFonts w:eastAsia="SimSun"/>
        </w:rPr>
      </w:pPr>
      <w:bookmarkStart w:id="300" w:name="_Toc106192980"/>
      <w:bookmarkStart w:id="301" w:name="_Toc138061486"/>
      <w:r w:rsidRPr="00506640">
        <w:rPr>
          <w:rFonts w:eastAsia="SimSun"/>
        </w:rPr>
        <w:t>7.1</w:t>
      </w:r>
      <w:r w:rsidRPr="00506640">
        <w:rPr>
          <w:rFonts w:eastAsia="SimSun"/>
        </w:rPr>
        <w:tab/>
        <w:t>RESTful HTTP-based solution set</w:t>
      </w:r>
      <w:bookmarkEnd w:id="300"/>
      <w:bookmarkEnd w:id="301"/>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2" w:name="_Toc106192981"/>
      <w:bookmarkStart w:id="303" w:name="_Toc138061487"/>
      <w:r w:rsidRPr="00506640">
        <w:rPr>
          <w:rFonts w:eastAsia="SimSun"/>
        </w:rPr>
        <w:t>7.2</w:t>
      </w:r>
      <w:r w:rsidRPr="00506640">
        <w:rPr>
          <w:rFonts w:eastAsia="SimSun"/>
        </w:rPr>
        <w:tab/>
        <w:t>OpenAPI specification</w:t>
      </w:r>
      <w:bookmarkEnd w:id="302"/>
      <w:bookmarkEnd w:id="303"/>
    </w:p>
    <w:p w14:paraId="3A834D72" w14:textId="0A4752A7" w:rsidR="001E22AA" w:rsidRPr="00506640" w:rsidRDefault="001E22AA" w:rsidP="00316E66">
      <w:pPr>
        <w:pStyle w:val="Heading3"/>
        <w:rPr>
          <w:rFonts w:eastAsia="SimSun"/>
          <w:lang w:eastAsia="zh-CN"/>
        </w:rPr>
      </w:pPr>
      <w:bookmarkStart w:id="304" w:name="_Toc106192982"/>
      <w:bookmarkStart w:id="305" w:name="_Toc138061488"/>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4"/>
      <w:bookmarkEnd w:id="305"/>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306" w:name="_Toc106192983"/>
      <w:bookmarkStart w:id="307" w:name="_Toc138061489"/>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6"/>
      <w:bookmarkEnd w:id="307"/>
    </w:p>
    <w:p w14:paraId="66E95FC0" w14:textId="77777777" w:rsidR="00AB2312" w:rsidRDefault="00AB2312" w:rsidP="00AB2312">
      <w:pPr>
        <w:pStyle w:val="PL"/>
      </w:pPr>
      <w:r>
        <w:t>openapi: 3.0.1</w:t>
      </w:r>
    </w:p>
    <w:p w14:paraId="220B364C" w14:textId="77777777" w:rsidR="00AB2312" w:rsidRDefault="00AB2312" w:rsidP="00AB2312">
      <w:pPr>
        <w:pStyle w:val="PL"/>
      </w:pPr>
      <w:r>
        <w:t>info:</w:t>
      </w:r>
    </w:p>
    <w:p w14:paraId="232ECA84" w14:textId="77777777" w:rsidR="00AB2312" w:rsidRDefault="00AB2312" w:rsidP="00AB2312">
      <w:pPr>
        <w:pStyle w:val="PL"/>
      </w:pPr>
      <w:r>
        <w:t xml:space="preserve">  title: Intent NRM</w:t>
      </w:r>
    </w:p>
    <w:p w14:paraId="551BF9AD" w14:textId="77777777" w:rsidR="00AB2312" w:rsidRDefault="00AB2312" w:rsidP="00AB2312">
      <w:pPr>
        <w:pStyle w:val="PL"/>
      </w:pPr>
      <w:r>
        <w:t xml:space="preserve">  version: 17.4.0</w:t>
      </w:r>
    </w:p>
    <w:p w14:paraId="2D4645E1" w14:textId="77777777" w:rsidR="00AB2312" w:rsidRDefault="00AB2312" w:rsidP="00AB2312">
      <w:pPr>
        <w:pStyle w:val="PL"/>
      </w:pPr>
      <w:r>
        <w:t xml:space="preserve">  description: &gt;-</w:t>
      </w:r>
    </w:p>
    <w:p w14:paraId="7BF38F05" w14:textId="77777777" w:rsidR="00AB2312" w:rsidRDefault="00AB2312" w:rsidP="00AB2312">
      <w:pPr>
        <w:pStyle w:val="PL"/>
      </w:pPr>
      <w:r>
        <w:t xml:space="preserve">    OAS 3.0.1 definition of the Intent NRM</w:t>
      </w:r>
    </w:p>
    <w:p w14:paraId="49C29B31" w14:textId="77777777" w:rsidR="00AB2312" w:rsidRDefault="00AB2312" w:rsidP="00AB2312">
      <w:pPr>
        <w:pStyle w:val="PL"/>
      </w:pPr>
      <w:r>
        <w:t xml:space="preserve">    © 2023, 3GPP Organizational Partners (ARIB, ATIS, CCSA, ETSI, TSDSI, TTA, TTC).</w:t>
      </w:r>
    </w:p>
    <w:p w14:paraId="49C881B0" w14:textId="77777777" w:rsidR="00AB2312" w:rsidRDefault="00AB2312" w:rsidP="00AB2312">
      <w:pPr>
        <w:pStyle w:val="PL"/>
      </w:pPr>
      <w:r>
        <w:t xml:space="preserve">    All rights reserved.</w:t>
      </w:r>
    </w:p>
    <w:p w14:paraId="2C242371" w14:textId="77777777" w:rsidR="00AB2312" w:rsidRDefault="00AB2312" w:rsidP="00AB2312">
      <w:pPr>
        <w:pStyle w:val="PL"/>
      </w:pPr>
      <w:r>
        <w:t>externalDocs:</w:t>
      </w:r>
    </w:p>
    <w:p w14:paraId="01706C1D" w14:textId="77777777" w:rsidR="00AB2312" w:rsidRDefault="00AB2312" w:rsidP="00AB2312">
      <w:pPr>
        <w:pStyle w:val="PL"/>
      </w:pPr>
      <w:r>
        <w:t xml:space="preserve">  description: 3GPP TS 28.312; Intent driven management services for mobile networks</w:t>
      </w:r>
    </w:p>
    <w:p w14:paraId="50F041A4" w14:textId="77777777" w:rsidR="00AB2312" w:rsidRDefault="00AB2312" w:rsidP="00AB2312">
      <w:pPr>
        <w:pStyle w:val="PL"/>
      </w:pPr>
      <w:r>
        <w:t xml:space="preserve">  url: http://www.3gpp.org/ftp/Specs/archive/28_series/28.312/</w:t>
      </w:r>
    </w:p>
    <w:p w14:paraId="2C1317C2" w14:textId="77777777" w:rsidR="00AB2312" w:rsidRDefault="00AB2312" w:rsidP="00AB2312">
      <w:pPr>
        <w:pStyle w:val="PL"/>
      </w:pPr>
      <w:r>
        <w:t>paths: {}</w:t>
      </w:r>
    </w:p>
    <w:p w14:paraId="738330FC" w14:textId="77777777" w:rsidR="00AB2312" w:rsidRDefault="00AB2312" w:rsidP="00AB2312">
      <w:pPr>
        <w:pStyle w:val="PL"/>
      </w:pPr>
      <w:r>
        <w:t>components:</w:t>
      </w:r>
    </w:p>
    <w:p w14:paraId="0AFB26A4" w14:textId="77777777" w:rsidR="00AB2312" w:rsidRDefault="00AB2312" w:rsidP="00AB2312">
      <w:pPr>
        <w:pStyle w:val="PL"/>
      </w:pPr>
      <w:r>
        <w:t xml:space="preserve">  schemas:</w:t>
      </w:r>
    </w:p>
    <w:p w14:paraId="6006150D" w14:textId="77777777" w:rsidR="00AB2312" w:rsidRDefault="00AB2312" w:rsidP="00AB2312">
      <w:pPr>
        <w:pStyle w:val="PL"/>
      </w:pPr>
      <w:r>
        <w:t xml:space="preserve">       </w:t>
      </w:r>
    </w:p>
    <w:p w14:paraId="64628BC2" w14:textId="77777777" w:rsidR="00AB2312" w:rsidRDefault="00AB2312" w:rsidP="00AB2312">
      <w:pPr>
        <w:pStyle w:val="PL"/>
      </w:pPr>
      <w:r>
        <w:t xml:space="preserve">   #-------Definition of generic IOCs ----------#  </w:t>
      </w:r>
    </w:p>
    <w:p w14:paraId="33986ADE" w14:textId="77777777" w:rsidR="00AB2312" w:rsidRDefault="00AB2312" w:rsidP="00AB2312">
      <w:pPr>
        <w:pStyle w:val="PL"/>
      </w:pPr>
    </w:p>
    <w:p w14:paraId="794894DF" w14:textId="77777777" w:rsidR="00AB2312" w:rsidRDefault="00AB2312" w:rsidP="00AB2312">
      <w:pPr>
        <w:pStyle w:val="PL"/>
      </w:pPr>
      <w:r>
        <w:t xml:space="preserve">    SubNetwork-Single:</w:t>
      </w:r>
    </w:p>
    <w:p w14:paraId="70842120" w14:textId="77777777" w:rsidR="00AB2312" w:rsidRDefault="00AB2312" w:rsidP="00AB2312">
      <w:pPr>
        <w:pStyle w:val="PL"/>
      </w:pPr>
      <w:r>
        <w:t xml:space="preserve">      allOf:</w:t>
      </w:r>
    </w:p>
    <w:p w14:paraId="17F7BB0B" w14:textId="77777777" w:rsidR="00AB2312" w:rsidRDefault="00AB2312" w:rsidP="00AB2312">
      <w:pPr>
        <w:pStyle w:val="PL"/>
      </w:pPr>
      <w:r>
        <w:t xml:space="preserve">      - $ref: 'TS28623_GenericNrm.yaml#/components/schemas/Top'</w:t>
      </w:r>
    </w:p>
    <w:p w14:paraId="15CF5690" w14:textId="77777777" w:rsidR="00AB2312" w:rsidRDefault="00AB2312" w:rsidP="00AB2312">
      <w:pPr>
        <w:pStyle w:val="PL"/>
      </w:pPr>
      <w:r>
        <w:t xml:space="preserve">      - type: object</w:t>
      </w:r>
    </w:p>
    <w:p w14:paraId="4E388351" w14:textId="77777777" w:rsidR="00AB2312" w:rsidRDefault="00AB2312" w:rsidP="00AB2312">
      <w:pPr>
        <w:pStyle w:val="PL"/>
      </w:pPr>
      <w:r>
        <w:t xml:space="preserve">        properties:</w:t>
      </w:r>
    </w:p>
    <w:p w14:paraId="69128C52" w14:textId="77777777" w:rsidR="00AB2312" w:rsidRDefault="00AB2312" w:rsidP="00AB2312">
      <w:pPr>
        <w:pStyle w:val="PL"/>
      </w:pPr>
      <w:r>
        <w:t xml:space="preserve">          attributes:</w:t>
      </w:r>
    </w:p>
    <w:p w14:paraId="079E1416" w14:textId="77777777" w:rsidR="00AB2312" w:rsidRDefault="00AB2312" w:rsidP="00AB2312">
      <w:pPr>
        <w:pStyle w:val="PL"/>
      </w:pPr>
      <w:r>
        <w:t xml:space="preserve">            $ref: 'TS28623_GenericNrm.yaml#/components/schemas/SubNetwork-Attr'</w:t>
      </w:r>
    </w:p>
    <w:p w14:paraId="567551DA" w14:textId="77777777" w:rsidR="00AB2312" w:rsidRDefault="00AB2312" w:rsidP="00AB2312">
      <w:pPr>
        <w:pStyle w:val="PL"/>
      </w:pPr>
      <w:r>
        <w:t xml:space="preserve">      - $ref: 'TS28623_GenericNrm.yaml#/components/schemas/SubNetwork-ncO'</w:t>
      </w:r>
    </w:p>
    <w:p w14:paraId="6DD20B6F" w14:textId="77777777" w:rsidR="00AB2312" w:rsidRDefault="00AB2312" w:rsidP="00AB2312">
      <w:pPr>
        <w:pStyle w:val="PL"/>
      </w:pPr>
      <w:r>
        <w:t xml:space="preserve">      - type: object</w:t>
      </w:r>
    </w:p>
    <w:p w14:paraId="2E0D891A" w14:textId="77777777" w:rsidR="00AB2312" w:rsidRDefault="00AB2312" w:rsidP="00AB2312">
      <w:pPr>
        <w:pStyle w:val="PL"/>
      </w:pPr>
      <w:r>
        <w:t xml:space="preserve">        properties:</w:t>
      </w:r>
    </w:p>
    <w:p w14:paraId="585173F3" w14:textId="77777777" w:rsidR="00AB2312" w:rsidRDefault="00AB2312" w:rsidP="00AB2312">
      <w:pPr>
        <w:pStyle w:val="PL"/>
      </w:pPr>
      <w:r>
        <w:t xml:space="preserve">          SubNetwork:</w:t>
      </w:r>
    </w:p>
    <w:p w14:paraId="47DA1262" w14:textId="77777777" w:rsidR="00AB2312" w:rsidRDefault="00AB2312" w:rsidP="00AB2312">
      <w:pPr>
        <w:pStyle w:val="PL"/>
      </w:pPr>
      <w:r>
        <w:t xml:space="preserve">            $ref: '#/components/schemas/SubNetwork-Multiple'</w:t>
      </w:r>
    </w:p>
    <w:p w14:paraId="14002307" w14:textId="77777777" w:rsidR="00AB2312" w:rsidRDefault="00AB2312" w:rsidP="00AB2312">
      <w:pPr>
        <w:pStyle w:val="PL"/>
      </w:pPr>
      <w:r>
        <w:t xml:space="preserve">          Intent:</w:t>
      </w:r>
    </w:p>
    <w:p w14:paraId="644C8CD2" w14:textId="77777777" w:rsidR="00AB2312" w:rsidRDefault="00AB2312" w:rsidP="00AB2312">
      <w:pPr>
        <w:pStyle w:val="PL"/>
      </w:pPr>
      <w:r>
        <w:t xml:space="preserve">            $ref: '#/components/schemas/Intent-Multiple'</w:t>
      </w:r>
    </w:p>
    <w:p w14:paraId="67C346DA" w14:textId="77777777" w:rsidR="00AB2312" w:rsidRDefault="00AB2312" w:rsidP="00AB2312">
      <w:pPr>
        <w:pStyle w:val="PL"/>
      </w:pPr>
    </w:p>
    <w:p w14:paraId="49820EFB" w14:textId="77777777" w:rsidR="00AB2312" w:rsidRDefault="00AB2312" w:rsidP="00AB2312">
      <w:pPr>
        <w:pStyle w:val="PL"/>
      </w:pPr>
      <w:r>
        <w:t xml:space="preserve">    Intent-Single:</w:t>
      </w:r>
    </w:p>
    <w:p w14:paraId="1D85A1B5" w14:textId="77777777" w:rsidR="00AB2312" w:rsidRDefault="00AB2312" w:rsidP="00AB2312">
      <w:pPr>
        <w:pStyle w:val="PL"/>
      </w:pPr>
      <w:r>
        <w:t xml:space="preserve">      allOf:</w:t>
      </w:r>
    </w:p>
    <w:p w14:paraId="2A994D29" w14:textId="77777777" w:rsidR="00AB2312" w:rsidRDefault="00AB2312" w:rsidP="00AB2312">
      <w:pPr>
        <w:pStyle w:val="PL"/>
      </w:pPr>
      <w:r>
        <w:t xml:space="preserve">      - $ref: 'TS28623_GenericNrm.yaml#/components/schemas/Top'    </w:t>
      </w:r>
    </w:p>
    <w:p w14:paraId="5631DE68" w14:textId="77777777" w:rsidR="00AB2312" w:rsidRDefault="00AB2312" w:rsidP="00AB2312">
      <w:pPr>
        <w:pStyle w:val="PL"/>
      </w:pPr>
      <w:r>
        <w:t xml:space="preserve">      - type: object</w:t>
      </w:r>
    </w:p>
    <w:p w14:paraId="522E24AE" w14:textId="77777777" w:rsidR="00AB2312" w:rsidRDefault="00AB2312" w:rsidP="00AB2312">
      <w:pPr>
        <w:pStyle w:val="PL"/>
      </w:pPr>
      <w:r>
        <w:t xml:space="preserve">        properties:</w:t>
      </w:r>
    </w:p>
    <w:p w14:paraId="4F420C70" w14:textId="77777777" w:rsidR="00AB2312" w:rsidRDefault="00AB2312" w:rsidP="00AB2312">
      <w:pPr>
        <w:pStyle w:val="PL"/>
      </w:pPr>
      <w:r>
        <w:t xml:space="preserve">          userLabel:</w:t>
      </w:r>
    </w:p>
    <w:p w14:paraId="33E40DBD" w14:textId="77777777" w:rsidR="00AB2312" w:rsidRDefault="00AB2312" w:rsidP="00AB2312">
      <w:pPr>
        <w:pStyle w:val="PL"/>
      </w:pPr>
      <w:r>
        <w:t xml:space="preserve">            type: string</w:t>
      </w:r>
    </w:p>
    <w:p w14:paraId="4EEFD876" w14:textId="77777777" w:rsidR="00AB2312" w:rsidRDefault="00AB2312" w:rsidP="00AB2312">
      <w:pPr>
        <w:pStyle w:val="PL"/>
      </w:pPr>
      <w:r>
        <w:t xml:space="preserve">          intentExpectations:</w:t>
      </w:r>
    </w:p>
    <w:p w14:paraId="625007AC" w14:textId="77777777" w:rsidR="00AB2312" w:rsidRDefault="00AB2312" w:rsidP="00AB2312">
      <w:pPr>
        <w:pStyle w:val="PL"/>
      </w:pPr>
      <w:r>
        <w:t xml:space="preserve">            type: array</w:t>
      </w:r>
    </w:p>
    <w:p w14:paraId="33434566" w14:textId="77777777" w:rsidR="00AB2312" w:rsidRDefault="00AB2312" w:rsidP="00AB2312">
      <w:pPr>
        <w:pStyle w:val="PL"/>
      </w:pPr>
      <w:r>
        <w:t xml:space="preserve">            items:</w:t>
      </w:r>
    </w:p>
    <w:p w14:paraId="36CA33D2" w14:textId="77777777" w:rsidR="00AB2312" w:rsidRDefault="00AB2312" w:rsidP="00AB2312">
      <w:pPr>
        <w:pStyle w:val="PL"/>
      </w:pPr>
      <w:r>
        <w:t xml:space="preserve">              type: object</w:t>
      </w:r>
    </w:p>
    <w:p w14:paraId="0632C9FF" w14:textId="77777777" w:rsidR="00AB2312" w:rsidRDefault="00AB2312" w:rsidP="00AB2312">
      <w:pPr>
        <w:pStyle w:val="PL"/>
      </w:pPr>
      <w:r>
        <w:t xml:space="preserve">              oneOf:</w:t>
      </w:r>
    </w:p>
    <w:p w14:paraId="657BF2C8" w14:textId="77777777" w:rsidR="00AB2312" w:rsidRDefault="00AB2312" w:rsidP="00AB2312">
      <w:pPr>
        <w:pStyle w:val="PL"/>
      </w:pPr>
      <w:r>
        <w:t xml:space="preserve">                - $ref: "#/components/schemas/IntentExpectation"</w:t>
      </w:r>
    </w:p>
    <w:p w14:paraId="5F1DD6DE" w14:textId="77777777" w:rsidR="00AB2312" w:rsidRDefault="00AB2312" w:rsidP="00AB2312">
      <w:pPr>
        <w:pStyle w:val="PL"/>
      </w:pPr>
      <w:r>
        <w:t xml:space="preserve">                - $ref: "TS28312_IntentExpectations.yaml#/components/schemas/RadioNetworkExpectation"</w:t>
      </w:r>
    </w:p>
    <w:p w14:paraId="16C8F84A" w14:textId="77777777" w:rsidR="00AB2312" w:rsidRDefault="00AB2312" w:rsidP="00AB2312">
      <w:pPr>
        <w:pStyle w:val="PL"/>
      </w:pPr>
      <w:r>
        <w:t xml:space="preserve">                - $ref: "TS28312_IntentExpectations.yaml#/components/schemas/ServiceSupportExpectation"                </w:t>
      </w:r>
    </w:p>
    <w:p w14:paraId="36E9E91A" w14:textId="77777777" w:rsidR="00AB2312" w:rsidRDefault="00AB2312" w:rsidP="00AB2312">
      <w:pPr>
        <w:pStyle w:val="PL"/>
      </w:pPr>
      <w:r>
        <w:t xml:space="preserve">          intentContexts:</w:t>
      </w:r>
    </w:p>
    <w:p w14:paraId="46A06974" w14:textId="77777777" w:rsidR="00AB2312" w:rsidRDefault="00AB2312" w:rsidP="00AB2312">
      <w:pPr>
        <w:pStyle w:val="PL"/>
      </w:pPr>
      <w:r>
        <w:t xml:space="preserve">            type: array</w:t>
      </w:r>
    </w:p>
    <w:p w14:paraId="12FA6D45" w14:textId="77777777" w:rsidR="00AB2312" w:rsidRDefault="00AB2312" w:rsidP="00AB2312">
      <w:pPr>
        <w:pStyle w:val="PL"/>
      </w:pPr>
      <w:r>
        <w:t xml:space="preserve">            items:</w:t>
      </w:r>
    </w:p>
    <w:p w14:paraId="2C3EB9A6" w14:textId="77777777" w:rsidR="00AB2312" w:rsidRDefault="00AB2312" w:rsidP="00AB2312">
      <w:pPr>
        <w:pStyle w:val="PL"/>
      </w:pPr>
      <w:r>
        <w:t xml:space="preserve">              $ref: "#/components/schemas/IntentContext"</w:t>
      </w:r>
    </w:p>
    <w:p w14:paraId="7D64D703" w14:textId="77777777" w:rsidR="00AB2312" w:rsidRDefault="00AB2312" w:rsidP="00AB2312">
      <w:pPr>
        <w:pStyle w:val="PL"/>
      </w:pPr>
      <w:r>
        <w:t xml:space="preserve">          intentFulfilmentInfo:</w:t>
      </w:r>
    </w:p>
    <w:p w14:paraId="209999C2" w14:textId="77777777" w:rsidR="00AB2312" w:rsidRDefault="00AB2312" w:rsidP="00AB2312">
      <w:pPr>
        <w:pStyle w:val="PL"/>
      </w:pPr>
      <w:r>
        <w:t xml:space="preserve">            $ref: "#/components/schemas/FulfilmentInfo"</w:t>
      </w:r>
    </w:p>
    <w:p w14:paraId="3FAC7122" w14:textId="77777777" w:rsidR="00AB2312" w:rsidRDefault="00AB2312" w:rsidP="00AB2312">
      <w:pPr>
        <w:pStyle w:val="PL"/>
      </w:pPr>
      <w:r>
        <w:t xml:space="preserve">   #-------Definition of generic IOCs ----------#  </w:t>
      </w:r>
    </w:p>
    <w:p w14:paraId="557CEE08" w14:textId="77777777" w:rsidR="00AB2312" w:rsidRDefault="00AB2312" w:rsidP="00AB2312">
      <w:pPr>
        <w:pStyle w:val="PL"/>
      </w:pPr>
    </w:p>
    <w:p w14:paraId="34C48A17" w14:textId="77777777" w:rsidR="00AB2312" w:rsidRDefault="00AB2312" w:rsidP="00AB2312">
      <w:pPr>
        <w:pStyle w:val="PL"/>
      </w:pPr>
      <w:r>
        <w:t xml:space="preserve">   #-------Definition of the generic IntentExpectation dataType ----------#    </w:t>
      </w:r>
    </w:p>
    <w:p w14:paraId="72F25E62" w14:textId="77777777" w:rsidR="00AB2312" w:rsidRDefault="00AB2312" w:rsidP="00AB2312">
      <w:pPr>
        <w:pStyle w:val="PL"/>
      </w:pPr>
      <w:r>
        <w:t xml:space="preserve">    IntentExpectation:</w:t>
      </w:r>
    </w:p>
    <w:p w14:paraId="571BC11F" w14:textId="77777777" w:rsidR="00AB2312" w:rsidRDefault="00AB2312" w:rsidP="00AB2312">
      <w:pPr>
        <w:pStyle w:val="PL"/>
      </w:pPr>
      <w:r>
        <w:t xml:space="preserve">      description: &gt;-</w:t>
      </w:r>
    </w:p>
    <w:p w14:paraId="5ECCB546" w14:textId="77777777" w:rsidR="00AB2312" w:rsidRDefault="00AB2312" w:rsidP="00AB2312">
      <w:pPr>
        <w:pStyle w:val="PL"/>
      </w:pPr>
      <w:r>
        <w:t xml:space="preserve">        This data type is the "IntentExpectation" data type without specialisations</w:t>
      </w:r>
    </w:p>
    <w:p w14:paraId="6E5337A9" w14:textId="77777777" w:rsidR="00AB2312" w:rsidRDefault="00AB2312" w:rsidP="00AB2312">
      <w:pPr>
        <w:pStyle w:val="PL"/>
      </w:pPr>
      <w:r>
        <w:t xml:space="preserve">      type: object</w:t>
      </w:r>
    </w:p>
    <w:p w14:paraId="098B4A8E" w14:textId="77777777" w:rsidR="00AB2312" w:rsidRDefault="00AB2312" w:rsidP="00AB2312">
      <w:pPr>
        <w:pStyle w:val="PL"/>
      </w:pPr>
      <w:r>
        <w:t xml:space="preserve">      properties:</w:t>
      </w:r>
    </w:p>
    <w:p w14:paraId="3FB7DC50" w14:textId="77777777" w:rsidR="00AB2312" w:rsidRDefault="00AB2312" w:rsidP="00AB2312">
      <w:pPr>
        <w:pStyle w:val="PL"/>
      </w:pPr>
      <w:r>
        <w:t xml:space="preserve">        expectationId:</w:t>
      </w:r>
    </w:p>
    <w:p w14:paraId="0B8BC1C8" w14:textId="77777777" w:rsidR="00AB2312" w:rsidRDefault="00AB2312" w:rsidP="00AB2312">
      <w:pPr>
        <w:pStyle w:val="PL"/>
      </w:pPr>
      <w:r>
        <w:t xml:space="preserve">          type: string</w:t>
      </w:r>
    </w:p>
    <w:p w14:paraId="0B95CB89" w14:textId="77777777" w:rsidR="00AB2312" w:rsidRDefault="00AB2312" w:rsidP="00AB2312">
      <w:pPr>
        <w:pStyle w:val="PL"/>
      </w:pPr>
      <w:r>
        <w:t xml:space="preserve">        expectationVerb:</w:t>
      </w:r>
    </w:p>
    <w:p w14:paraId="0CADEAE3" w14:textId="77777777" w:rsidR="00AB2312" w:rsidRDefault="00AB2312" w:rsidP="00AB2312">
      <w:pPr>
        <w:pStyle w:val="PL"/>
      </w:pPr>
      <w:r>
        <w:t xml:space="preserve">           $ref: "#/components/schemas/ExpectationVerb"</w:t>
      </w:r>
    </w:p>
    <w:p w14:paraId="0718CF13" w14:textId="77777777" w:rsidR="00AB2312" w:rsidRDefault="00AB2312" w:rsidP="00AB2312">
      <w:pPr>
        <w:pStyle w:val="PL"/>
      </w:pPr>
      <w:r>
        <w:t xml:space="preserve">        expectationObjects:</w:t>
      </w:r>
    </w:p>
    <w:p w14:paraId="5DCCBFC0" w14:textId="77777777" w:rsidR="00AB2312" w:rsidRDefault="00AB2312" w:rsidP="00AB2312">
      <w:pPr>
        <w:pStyle w:val="PL"/>
      </w:pPr>
      <w:r>
        <w:t xml:space="preserve">          type: array</w:t>
      </w:r>
    </w:p>
    <w:p w14:paraId="12E51D44" w14:textId="77777777" w:rsidR="00AB2312" w:rsidRDefault="00AB2312" w:rsidP="00AB2312">
      <w:pPr>
        <w:pStyle w:val="PL"/>
      </w:pPr>
      <w:r>
        <w:t xml:space="preserve">          items:</w:t>
      </w:r>
    </w:p>
    <w:p w14:paraId="7AA07E7C" w14:textId="77777777" w:rsidR="00AB2312" w:rsidRDefault="00AB2312" w:rsidP="00AB2312">
      <w:pPr>
        <w:pStyle w:val="PL"/>
      </w:pPr>
      <w:r>
        <w:t xml:space="preserve">            $ref: "#/components/schemas/ExpectationObject"</w:t>
      </w:r>
    </w:p>
    <w:p w14:paraId="7A215181" w14:textId="77777777" w:rsidR="00AB2312" w:rsidRDefault="00AB2312" w:rsidP="00AB2312">
      <w:pPr>
        <w:pStyle w:val="PL"/>
      </w:pPr>
      <w:r>
        <w:t xml:space="preserve">        expectationTargets:</w:t>
      </w:r>
    </w:p>
    <w:p w14:paraId="6B40C8CF" w14:textId="77777777" w:rsidR="00AB2312" w:rsidRDefault="00AB2312" w:rsidP="00AB2312">
      <w:pPr>
        <w:pStyle w:val="PL"/>
      </w:pPr>
      <w:r>
        <w:t xml:space="preserve">          type: array</w:t>
      </w:r>
    </w:p>
    <w:p w14:paraId="2F648C49" w14:textId="77777777" w:rsidR="00AB2312" w:rsidRDefault="00AB2312" w:rsidP="00AB2312">
      <w:pPr>
        <w:pStyle w:val="PL"/>
      </w:pPr>
      <w:r>
        <w:t xml:space="preserve">          items:</w:t>
      </w:r>
    </w:p>
    <w:p w14:paraId="3F669354" w14:textId="77777777" w:rsidR="00AB2312" w:rsidRDefault="00AB2312" w:rsidP="00AB2312">
      <w:pPr>
        <w:pStyle w:val="PL"/>
      </w:pPr>
      <w:r>
        <w:t xml:space="preserve">            $ref: "#/components/schemas/ExpectationTarget"</w:t>
      </w:r>
    </w:p>
    <w:p w14:paraId="5D2EC9F1" w14:textId="77777777" w:rsidR="00AB2312" w:rsidRDefault="00AB2312" w:rsidP="00AB2312">
      <w:pPr>
        <w:pStyle w:val="PL"/>
      </w:pPr>
      <w:r>
        <w:t xml:space="preserve">        expectationContexts:</w:t>
      </w:r>
    </w:p>
    <w:p w14:paraId="670606E1" w14:textId="77777777" w:rsidR="00AB2312" w:rsidRDefault="00AB2312" w:rsidP="00AB2312">
      <w:pPr>
        <w:pStyle w:val="PL"/>
      </w:pPr>
      <w:r>
        <w:t xml:space="preserve">          type: array</w:t>
      </w:r>
    </w:p>
    <w:p w14:paraId="6D42C7E4" w14:textId="77777777" w:rsidR="00AB2312" w:rsidRDefault="00AB2312" w:rsidP="00AB2312">
      <w:pPr>
        <w:pStyle w:val="PL"/>
      </w:pPr>
      <w:r>
        <w:t xml:space="preserve">          items:</w:t>
      </w:r>
    </w:p>
    <w:p w14:paraId="35FB7415" w14:textId="77777777" w:rsidR="00AB2312" w:rsidRDefault="00AB2312" w:rsidP="00AB2312">
      <w:pPr>
        <w:pStyle w:val="PL"/>
      </w:pPr>
      <w:r>
        <w:t xml:space="preserve">            $ref: "#/components/schemas/ExpectationContext"</w:t>
      </w:r>
    </w:p>
    <w:p w14:paraId="0AA12605" w14:textId="77777777" w:rsidR="00AB2312" w:rsidRDefault="00AB2312" w:rsidP="00AB2312">
      <w:pPr>
        <w:pStyle w:val="PL"/>
      </w:pPr>
      <w:r>
        <w:t xml:space="preserve">        expectationfulfilmentInfo:</w:t>
      </w:r>
    </w:p>
    <w:p w14:paraId="633C3FDE" w14:textId="77777777" w:rsidR="00AB2312" w:rsidRDefault="00AB2312" w:rsidP="00AB2312">
      <w:pPr>
        <w:pStyle w:val="PL"/>
      </w:pPr>
      <w:r>
        <w:t xml:space="preserve">            $ref: "#/components/schemas/FulfilmentInfo" </w:t>
      </w:r>
    </w:p>
    <w:p w14:paraId="196B0E61" w14:textId="77777777" w:rsidR="00AB2312" w:rsidRDefault="00AB2312" w:rsidP="00AB2312">
      <w:pPr>
        <w:pStyle w:val="PL"/>
      </w:pPr>
      <w:r>
        <w:t xml:space="preserve">      required:</w:t>
      </w:r>
    </w:p>
    <w:p w14:paraId="3B1353D7" w14:textId="77777777" w:rsidR="00AB2312" w:rsidRDefault="00AB2312" w:rsidP="00AB2312">
      <w:pPr>
        <w:pStyle w:val="PL"/>
      </w:pPr>
      <w:r>
        <w:t xml:space="preserve">        - expectationId</w:t>
      </w:r>
    </w:p>
    <w:p w14:paraId="6F842636" w14:textId="77777777" w:rsidR="00AB2312" w:rsidRDefault="00AB2312" w:rsidP="00AB2312">
      <w:pPr>
        <w:pStyle w:val="PL"/>
      </w:pPr>
      <w:r>
        <w:t xml:space="preserve">   #-------Definition of the generic IntentExpectation dataType ----------#    </w:t>
      </w:r>
    </w:p>
    <w:p w14:paraId="3BBACDEB" w14:textId="77777777" w:rsidR="00AB2312" w:rsidRDefault="00AB2312" w:rsidP="00AB2312">
      <w:pPr>
        <w:pStyle w:val="PL"/>
      </w:pPr>
    </w:p>
    <w:p w14:paraId="087A8438" w14:textId="77777777" w:rsidR="00AB2312" w:rsidRDefault="00AB2312" w:rsidP="00AB2312">
      <w:pPr>
        <w:pStyle w:val="PL"/>
      </w:pPr>
      <w:r>
        <w:t xml:space="preserve">   #-------Definition of the generic ExpectationObject dataType ----------#    </w:t>
      </w:r>
    </w:p>
    <w:p w14:paraId="5F2F15A2" w14:textId="77777777" w:rsidR="00AB2312" w:rsidRDefault="00AB2312" w:rsidP="00AB2312">
      <w:pPr>
        <w:pStyle w:val="PL"/>
      </w:pPr>
      <w:r>
        <w:t xml:space="preserve">    ExpectationObject:</w:t>
      </w:r>
    </w:p>
    <w:p w14:paraId="2C5DD805" w14:textId="77777777" w:rsidR="00AB2312" w:rsidRDefault="00AB2312" w:rsidP="00AB2312">
      <w:pPr>
        <w:pStyle w:val="PL"/>
      </w:pPr>
      <w:r>
        <w:t xml:space="preserve">      description: &gt;-</w:t>
      </w:r>
    </w:p>
    <w:p w14:paraId="27350E6F" w14:textId="77777777" w:rsidR="00AB2312" w:rsidRDefault="00AB2312" w:rsidP="00AB2312">
      <w:pPr>
        <w:pStyle w:val="PL"/>
      </w:pPr>
      <w:r>
        <w:t xml:space="preserve">        This data type is the "ExpectationObject" data type without specialisations</w:t>
      </w:r>
    </w:p>
    <w:p w14:paraId="39779144" w14:textId="77777777" w:rsidR="00AB2312" w:rsidRDefault="00AB2312" w:rsidP="00AB2312">
      <w:pPr>
        <w:pStyle w:val="PL"/>
      </w:pPr>
      <w:r>
        <w:t xml:space="preserve">      type: object</w:t>
      </w:r>
    </w:p>
    <w:p w14:paraId="3B0CA87B" w14:textId="77777777" w:rsidR="00AB2312" w:rsidRDefault="00AB2312" w:rsidP="00AB2312">
      <w:pPr>
        <w:pStyle w:val="PL"/>
      </w:pPr>
      <w:r>
        <w:t xml:space="preserve">      properties:</w:t>
      </w:r>
    </w:p>
    <w:p w14:paraId="6FA85B29" w14:textId="77777777" w:rsidR="00AB2312" w:rsidRDefault="00AB2312" w:rsidP="00AB2312">
      <w:pPr>
        <w:pStyle w:val="PL"/>
      </w:pPr>
      <w:r>
        <w:t xml:space="preserve">        objectType:</w:t>
      </w:r>
    </w:p>
    <w:p w14:paraId="28BE23FD" w14:textId="77777777" w:rsidR="00AB2312" w:rsidRDefault="00AB2312" w:rsidP="00AB2312">
      <w:pPr>
        <w:pStyle w:val="PL"/>
      </w:pPr>
      <w:r>
        <w:t xml:space="preserve">          type: string</w:t>
      </w:r>
    </w:p>
    <w:p w14:paraId="21777090" w14:textId="77777777" w:rsidR="00AB2312" w:rsidRDefault="00AB2312" w:rsidP="00AB2312">
      <w:pPr>
        <w:pStyle w:val="PL"/>
      </w:pPr>
      <w:r>
        <w:t xml:space="preserve">          enum:</w:t>
      </w:r>
    </w:p>
    <w:p w14:paraId="7E25FB02" w14:textId="77777777" w:rsidR="00AB2312" w:rsidRDefault="00AB2312" w:rsidP="00AB2312">
      <w:pPr>
        <w:pStyle w:val="PL"/>
      </w:pPr>
      <w:r>
        <w:t xml:space="preserve">            - RAN_SubNetwork  #value for Radio Network Expectation--#</w:t>
      </w:r>
    </w:p>
    <w:p w14:paraId="121B6C7F" w14:textId="77777777" w:rsidR="00AB2312" w:rsidRDefault="00AB2312" w:rsidP="00AB2312">
      <w:pPr>
        <w:pStyle w:val="PL"/>
      </w:pPr>
      <w:r>
        <w:t xml:space="preserve">            - Service_Support  #value for Service Support Expectation--#</w:t>
      </w:r>
    </w:p>
    <w:p w14:paraId="411E05D9" w14:textId="77777777" w:rsidR="00AB2312" w:rsidRDefault="00AB2312" w:rsidP="00AB2312">
      <w:pPr>
        <w:pStyle w:val="PL"/>
      </w:pPr>
      <w:r>
        <w:t xml:space="preserve">            - TBD    #-This will be added based on defined scenario specfic intent expectation-#</w:t>
      </w:r>
    </w:p>
    <w:p w14:paraId="37D33B23" w14:textId="77777777" w:rsidR="00AB2312" w:rsidRDefault="00AB2312" w:rsidP="00AB2312">
      <w:pPr>
        <w:pStyle w:val="PL"/>
      </w:pPr>
      <w:r>
        <w:t xml:space="preserve">        objectInstance:</w:t>
      </w:r>
    </w:p>
    <w:p w14:paraId="3D90775F" w14:textId="77777777" w:rsidR="00AB2312" w:rsidRDefault="00AB2312" w:rsidP="00AB2312">
      <w:pPr>
        <w:pStyle w:val="PL"/>
      </w:pPr>
      <w:r>
        <w:t xml:space="preserve">          $ref: "TS28623_ComDefs.yaml#/components/schemas/Dn"</w:t>
      </w:r>
    </w:p>
    <w:p w14:paraId="6A404031" w14:textId="77777777" w:rsidR="00AB2312" w:rsidRDefault="00AB2312" w:rsidP="00AB2312">
      <w:pPr>
        <w:pStyle w:val="PL"/>
      </w:pPr>
      <w:r>
        <w:t xml:space="preserve">        objectContexts:</w:t>
      </w:r>
    </w:p>
    <w:p w14:paraId="3DEB78FC" w14:textId="77777777" w:rsidR="00AB2312" w:rsidRDefault="00AB2312" w:rsidP="00AB2312">
      <w:pPr>
        <w:pStyle w:val="PL"/>
      </w:pPr>
      <w:r>
        <w:t xml:space="preserve">          type: array</w:t>
      </w:r>
    </w:p>
    <w:p w14:paraId="0D8D2594" w14:textId="77777777" w:rsidR="00AB2312" w:rsidRDefault="00AB2312" w:rsidP="00AB2312">
      <w:pPr>
        <w:pStyle w:val="PL"/>
      </w:pPr>
      <w:r>
        <w:t xml:space="preserve">          items:</w:t>
      </w:r>
    </w:p>
    <w:p w14:paraId="7AE763EC" w14:textId="77777777" w:rsidR="00AB2312" w:rsidRDefault="00AB2312" w:rsidP="00AB2312">
      <w:pPr>
        <w:pStyle w:val="PL"/>
      </w:pPr>
      <w:r>
        <w:t xml:space="preserve">            $ref: "#/components/schemas/ObjectContext"           </w:t>
      </w:r>
    </w:p>
    <w:p w14:paraId="19F147AD" w14:textId="77777777" w:rsidR="00AB2312" w:rsidRDefault="00AB2312" w:rsidP="00AB2312">
      <w:pPr>
        <w:pStyle w:val="PL"/>
      </w:pPr>
    </w:p>
    <w:p w14:paraId="585783E6" w14:textId="77777777" w:rsidR="00AB2312" w:rsidRDefault="00AB2312" w:rsidP="00AB2312">
      <w:pPr>
        <w:pStyle w:val="PL"/>
      </w:pPr>
      <w:r>
        <w:t xml:space="preserve">   #-------Definition of the generic ExpectationObject dataType ----------#    </w:t>
      </w:r>
    </w:p>
    <w:p w14:paraId="306BF668" w14:textId="77777777" w:rsidR="00AB2312" w:rsidRDefault="00AB2312" w:rsidP="00AB2312">
      <w:pPr>
        <w:pStyle w:val="PL"/>
      </w:pPr>
    </w:p>
    <w:p w14:paraId="38D8C42E" w14:textId="77777777" w:rsidR="00AB2312" w:rsidRDefault="00AB2312" w:rsidP="00AB2312">
      <w:pPr>
        <w:pStyle w:val="PL"/>
      </w:pPr>
      <w:r>
        <w:t xml:space="preserve">   #-------Definition of the generic dataType --------------#    </w:t>
      </w:r>
    </w:p>
    <w:p w14:paraId="6EEAEEBA" w14:textId="77777777" w:rsidR="00AB2312" w:rsidRDefault="00AB2312" w:rsidP="00AB2312">
      <w:pPr>
        <w:pStyle w:val="PL"/>
      </w:pPr>
      <w:r>
        <w:t xml:space="preserve">    Condition:</w:t>
      </w:r>
    </w:p>
    <w:p w14:paraId="45D5437D" w14:textId="77777777" w:rsidR="00AB2312" w:rsidRDefault="00AB2312" w:rsidP="00AB2312">
      <w:pPr>
        <w:pStyle w:val="PL"/>
      </w:pPr>
      <w:r>
        <w:t xml:space="preserve">      type: string</w:t>
      </w:r>
    </w:p>
    <w:p w14:paraId="218AFE3C" w14:textId="77777777" w:rsidR="00AB2312" w:rsidRDefault="00AB2312" w:rsidP="00AB2312">
      <w:pPr>
        <w:pStyle w:val="PL"/>
      </w:pPr>
      <w:r>
        <w:t xml:space="preserve">      enum:</w:t>
      </w:r>
    </w:p>
    <w:p w14:paraId="6C4805E2" w14:textId="77777777" w:rsidR="00AB2312" w:rsidRDefault="00AB2312" w:rsidP="00AB2312">
      <w:pPr>
        <w:pStyle w:val="PL"/>
      </w:pPr>
      <w:r>
        <w:t xml:space="preserve">        - IS_EQUAL_TO</w:t>
      </w:r>
    </w:p>
    <w:p w14:paraId="221690E3" w14:textId="77777777" w:rsidR="00AB2312" w:rsidRDefault="00AB2312" w:rsidP="00AB2312">
      <w:pPr>
        <w:pStyle w:val="PL"/>
      </w:pPr>
      <w:r>
        <w:t xml:space="preserve">        - IS_LESS_THAN</w:t>
      </w:r>
    </w:p>
    <w:p w14:paraId="56C10997" w14:textId="77777777" w:rsidR="00AB2312" w:rsidRDefault="00AB2312" w:rsidP="00AB2312">
      <w:pPr>
        <w:pStyle w:val="PL"/>
      </w:pPr>
      <w:r>
        <w:t xml:space="preserve">        - IS_GREATER_THAN</w:t>
      </w:r>
    </w:p>
    <w:p w14:paraId="4699B761" w14:textId="77777777" w:rsidR="00AB2312" w:rsidRDefault="00AB2312" w:rsidP="00AB2312">
      <w:pPr>
        <w:pStyle w:val="PL"/>
      </w:pPr>
      <w:r>
        <w:t xml:space="preserve">        - IS_WITHIN_RANGE</w:t>
      </w:r>
    </w:p>
    <w:p w14:paraId="121CCFB2" w14:textId="77777777" w:rsidR="00AB2312" w:rsidRDefault="00AB2312" w:rsidP="00AB2312">
      <w:pPr>
        <w:pStyle w:val="PL"/>
      </w:pPr>
      <w:r>
        <w:t xml:space="preserve">        - IS_OUTSIDE_RANGE</w:t>
      </w:r>
    </w:p>
    <w:p w14:paraId="76588FC4" w14:textId="77777777" w:rsidR="00AB2312" w:rsidRDefault="00AB2312" w:rsidP="00AB2312">
      <w:pPr>
        <w:pStyle w:val="PL"/>
      </w:pPr>
      <w:r>
        <w:t xml:space="preserve">        - IS_ONE_OF</w:t>
      </w:r>
    </w:p>
    <w:p w14:paraId="3E904392" w14:textId="77777777" w:rsidR="00AB2312" w:rsidRDefault="00AB2312" w:rsidP="00AB2312">
      <w:pPr>
        <w:pStyle w:val="PL"/>
      </w:pPr>
      <w:r>
        <w:t xml:space="preserve">        - IS_NOT_ONE_OF</w:t>
      </w:r>
    </w:p>
    <w:p w14:paraId="3F7D0B23" w14:textId="77777777" w:rsidR="00AB2312" w:rsidRDefault="00AB2312" w:rsidP="00AB2312">
      <w:pPr>
        <w:pStyle w:val="PL"/>
      </w:pPr>
      <w:r>
        <w:t xml:space="preserve">        - IS_EQUAL_TO_OR_LESS_THAN</w:t>
      </w:r>
    </w:p>
    <w:p w14:paraId="3B21020D" w14:textId="77777777" w:rsidR="00AB2312" w:rsidRDefault="00AB2312" w:rsidP="00AB2312">
      <w:pPr>
        <w:pStyle w:val="PL"/>
      </w:pPr>
      <w:r>
        <w:t xml:space="preserve">        - IS_EQUAL_TO_OR_GREATER_THAN</w:t>
      </w:r>
    </w:p>
    <w:p w14:paraId="7C58795F" w14:textId="77777777" w:rsidR="00AB2312" w:rsidRDefault="00AB2312" w:rsidP="00AB2312">
      <w:pPr>
        <w:pStyle w:val="PL"/>
      </w:pPr>
      <w:r>
        <w:t xml:space="preserve">        - IS_ALL_OF        </w:t>
      </w:r>
    </w:p>
    <w:p w14:paraId="69352ABE" w14:textId="77777777" w:rsidR="00AB2312" w:rsidRDefault="00AB2312" w:rsidP="00AB2312">
      <w:pPr>
        <w:pStyle w:val="PL"/>
      </w:pPr>
      <w:r>
        <w:t xml:space="preserve">    FulfilStatus:</w:t>
      </w:r>
    </w:p>
    <w:p w14:paraId="37B5B755" w14:textId="77777777" w:rsidR="00AB2312" w:rsidRDefault="00AB2312" w:rsidP="00AB2312">
      <w:pPr>
        <w:pStyle w:val="PL"/>
      </w:pPr>
      <w:r>
        <w:t xml:space="preserve">      type: string</w:t>
      </w:r>
    </w:p>
    <w:p w14:paraId="5146F877" w14:textId="77777777" w:rsidR="00AB2312" w:rsidRDefault="00AB2312" w:rsidP="00AB2312">
      <w:pPr>
        <w:pStyle w:val="PL"/>
      </w:pPr>
      <w:r>
        <w:t xml:space="preserve">      readOnly: true      </w:t>
      </w:r>
    </w:p>
    <w:p w14:paraId="2AB6DD1A" w14:textId="77777777" w:rsidR="00AB2312" w:rsidRDefault="00AB2312" w:rsidP="00AB2312">
      <w:pPr>
        <w:pStyle w:val="PL"/>
      </w:pPr>
      <w:r>
        <w:t xml:space="preserve">      enum:</w:t>
      </w:r>
    </w:p>
    <w:p w14:paraId="444CE930" w14:textId="77777777" w:rsidR="00AB2312" w:rsidRDefault="00AB2312" w:rsidP="00AB2312">
      <w:pPr>
        <w:pStyle w:val="PL"/>
      </w:pPr>
      <w:r>
        <w:t xml:space="preserve">          - FULFILLED</w:t>
      </w:r>
    </w:p>
    <w:p w14:paraId="559ABFDC" w14:textId="77777777" w:rsidR="00AB2312" w:rsidRDefault="00AB2312" w:rsidP="00AB2312">
      <w:pPr>
        <w:pStyle w:val="PL"/>
      </w:pPr>
      <w:r>
        <w:t xml:space="preserve">          - NOT_FULFILLED</w:t>
      </w:r>
    </w:p>
    <w:p w14:paraId="2CBF4A91" w14:textId="77777777" w:rsidR="00AB2312" w:rsidRDefault="00AB2312" w:rsidP="00AB2312">
      <w:pPr>
        <w:pStyle w:val="PL"/>
      </w:pPr>
      <w:r>
        <w:t xml:space="preserve">    NotFulfilledState:</w:t>
      </w:r>
    </w:p>
    <w:p w14:paraId="419C68E1" w14:textId="77777777" w:rsidR="00AB2312" w:rsidRDefault="00AB2312" w:rsidP="00AB2312">
      <w:pPr>
        <w:pStyle w:val="PL"/>
      </w:pPr>
      <w:r>
        <w:t xml:space="preserve">      type: string</w:t>
      </w:r>
    </w:p>
    <w:p w14:paraId="28704F2A" w14:textId="77777777" w:rsidR="00AB2312" w:rsidRDefault="00AB2312" w:rsidP="00AB2312">
      <w:pPr>
        <w:pStyle w:val="PL"/>
      </w:pPr>
      <w:r>
        <w:t xml:space="preserve">      readOnly: true      </w:t>
      </w:r>
    </w:p>
    <w:p w14:paraId="7799C669" w14:textId="77777777" w:rsidR="00AB2312" w:rsidRDefault="00AB2312" w:rsidP="00AB2312">
      <w:pPr>
        <w:pStyle w:val="PL"/>
      </w:pPr>
      <w:r>
        <w:t xml:space="preserve">      enum:</w:t>
      </w:r>
    </w:p>
    <w:p w14:paraId="615DA746" w14:textId="77777777" w:rsidR="00AB2312" w:rsidRDefault="00AB2312" w:rsidP="00AB2312">
      <w:pPr>
        <w:pStyle w:val="PL"/>
      </w:pPr>
      <w:r>
        <w:t xml:space="preserve">          - ACKNOWLEDGED</w:t>
      </w:r>
    </w:p>
    <w:p w14:paraId="60E70F74" w14:textId="77777777" w:rsidR="00AB2312" w:rsidRDefault="00AB2312" w:rsidP="00AB2312">
      <w:pPr>
        <w:pStyle w:val="PL"/>
      </w:pPr>
      <w:r>
        <w:t xml:space="preserve">          - COMPLIANT</w:t>
      </w:r>
    </w:p>
    <w:p w14:paraId="1B48CBFB" w14:textId="77777777" w:rsidR="00AB2312" w:rsidRDefault="00AB2312" w:rsidP="00AB2312">
      <w:pPr>
        <w:pStyle w:val="PL"/>
      </w:pPr>
      <w:r>
        <w:t xml:space="preserve">          - DEGRADED</w:t>
      </w:r>
    </w:p>
    <w:p w14:paraId="52C612CE" w14:textId="77777777" w:rsidR="00AB2312" w:rsidRDefault="00AB2312" w:rsidP="00AB2312">
      <w:pPr>
        <w:pStyle w:val="PL"/>
      </w:pPr>
      <w:r>
        <w:t xml:space="preserve">          - SUSPENDED</w:t>
      </w:r>
    </w:p>
    <w:p w14:paraId="13CC52A3" w14:textId="77777777" w:rsidR="00AB2312" w:rsidRDefault="00AB2312" w:rsidP="00AB2312">
      <w:pPr>
        <w:pStyle w:val="PL"/>
      </w:pPr>
      <w:r>
        <w:t xml:space="preserve">          - TERMINATED</w:t>
      </w:r>
    </w:p>
    <w:p w14:paraId="208AFCFA" w14:textId="77777777" w:rsidR="00AB2312" w:rsidRDefault="00AB2312" w:rsidP="00AB2312">
      <w:pPr>
        <w:pStyle w:val="PL"/>
      </w:pPr>
      <w:r>
        <w:t xml:space="preserve">          - FULFILMENTFAILED</w:t>
      </w:r>
    </w:p>
    <w:p w14:paraId="0F17BA6C" w14:textId="77777777" w:rsidR="00AB2312" w:rsidRDefault="00AB2312" w:rsidP="00AB2312">
      <w:pPr>
        <w:pStyle w:val="PL"/>
      </w:pPr>
      <w:r>
        <w:t xml:space="preserve">    FulfilmentInfo:</w:t>
      </w:r>
    </w:p>
    <w:p w14:paraId="1C576C2C" w14:textId="77777777" w:rsidR="00AB2312" w:rsidRDefault="00AB2312" w:rsidP="00AB2312">
      <w:pPr>
        <w:pStyle w:val="PL"/>
      </w:pPr>
      <w:r>
        <w:t xml:space="preserve">      type: object</w:t>
      </w:r>
    </w:p>
    <w:p w14:paraId="60DD8A88" w14:textId="77777777" w:rsidR="00AB2312" w:rsidRDefault="00AB2312" w:rsidP="00AB2312">
      <w:pPr>
        <w:pStyle w:val="PL"/>
      </w:pPr>
      <w:r>
        <w:t xml:space="preserve">      properties:</w:t>
      </w:r>
    </w:p>
    <w:p w14:paraId="2E18663D" w14:textId="77777777" w:rsidR="00AB2312" w:rsidRDefault="00AB2312" w:rsidP="00AB2312">
      <w:pPr>
        <w:pStyle w:val="PL"/>
      </w:pPr>
      <w:r>
        <w:t xml:space="preserve">        fulfilStatus:</w:t>
      </w:r>
    </w:p>
    <w:p w14:paraId="7916FC09" w14:textId="77777777" w:rsidR="00AB2312" w:rsidRDefault="00AB2312" w:rsidP="00AB2312">
      <w:pPr>
        <w:pStyle w:val="PL"/>
      </w:pPr>
      <w:r>
        <w:t xml:space="preserve">          $ref: "#/components/schemas/FulfilStatus"</w:t>
      </w:r>
    </w:p>
    <w:p w14:paraId="01CFE939" w14:textId="77777777" w:rsidR="00AB2312" w:rsidRDefault="00AB2312" w:rsidP="00AB2312">
      <w:pPr>
        <w:pStyle w:val="PL"/>
      </w:pPr>
      <w:r>
        <w:t xml:space="preserve">        notFullfilledState:</w:t>
      </w:r>
    </w:p>
    <w:p w14:paraId="2032DE3D" w14:textId="77777777" w:rsidR="00AB2312" w:rsidRDefault="00AB2312" w:rsidP="00AB2312">
      <w:pPr>
        <w:pStyle w:val="PL"/>
      </w:pPr>
      <w:r>
        <w:t xml:space="preserve">          description: -&gt;</w:t>
      </w:r>
    </w:p>
    <w:p w14:paraId="5A849C48" w14:textId="77777777" w:rsidR="00AB2312" w:rsidRDefault="00AB2312" w:rsidP="00AB2312">
      <w:pPr>
        <w:pStyle w:val="PL"/>
      </w:pPr>
      <w:r>
        <w:t xml:space="preserve">            An attribute which is used when FulfilmentInfo is implemented for IntentFulfilmentInfo</w:t>
      </w:r>
    </w:p>
    <w:p w14:paraId="2C6C69FF" w14:textId="77777777" w:rsidR="00AB2312" w:rsidRDefault="00AB2312" w:rsidP="00AB2312">
      <w:pPr>
        <w:pStyle w:val="PL"/>
      </w:pPr>
      <w:r>
        <w:t xml:space="preserve">          $ref: "#/components/schemas/NotFulfilledState"</w:t>
      </w:r>
    </w:p>
    <w:p w14:paraId="562B2E6E" w14:textId="77777777" w:rsidR="00AB2312" w:rsidRDefault="00AB2312" w:rsidP="00AB2312">
      <w:pPr>
        <w:pStyle w:val="PL"/>
      </w:pPr>
      <w:r>
        <w:t xml:space="preserve">        notFulfilledReasons:</w:t>
      </w:r>
    </w:p>
    <w:p w14:paraId="51A12726" w14:textId="77777777" w:rsidR="00AB2312" w:rsidRDefault="00AB2312" w:rsidP="00AB2312">
      <w:pPr>
        <w:pStyle w:val="PL"/>
      </w:pPr>
      <w:r>
        <w:t xml:space="preserve">          description: -&gt;</w:t>
      </w:r>
    </w:p>
    <w:p w14:paraId="2E67B9F1" w14:textId="77777777" w:rsidR="00AB2312" w:rsidRDefault="00AB2312" w:rsidP="00AB2312">
      <w:pPr>
        <w:pStyle w:val="PL"/>
      </w:pPr>
      <w:r>
        <w:t xml:space="preserve">            An attribute which is used when FulfilmentInfo is implemented for IntentFulfilmentInfo</w:t>
      </w:r>
    </w:p>
    <w:p w14:paraId="5C5523EC" w14:textId="77777777" w:rsidR="00AB2312" w:rsidRDefault="00AB2312" w:rsidP="00AB2312">
      <w:pPr>
        <w:pStyle w:val="PL"/>
      </w:pPr>
      <w:r>
        <w:t xml:space="preserve">          type: string</w:t>
      </w:r>
    </w:p>
    <w:p w14:paraId="494FF89D" w14:textId="77777777" w:rsidR="00AB2312" w:rsidRDefault="00AB2312" w:rsidP="00AB2312">
      <w:pPr>
        <w:pStyle w:val="PL"/>
      </w:pPr>
      <w:r>
        <w:t xml:space="preserve">          readOnly: true          </w:t>
      </w:r>
    </w:p>
    <w:p w14:paraId="1C017DBF" w14:textId="77777777" w:rsidR="00AB2312" w:rsidRDefault="00AB2312" w:rsidP="00AB2312">
      <w:pPr>
        <w:pStyle w:val="PL"/>
      </w:pPr>
      <w:r>
        <w:t xml:space="preserve">    ExpectationVerb:</w:t>
      </w:r>
    </w:p>
    <w:p w14:paraId="0041D2A5" w14:textId="77777777" w:rsidR="00AB2312" w:rsidRDefault="00AB2312" w:rsidP="00AB2312">
      <w:pPr>
        <w:pStyle w:val="PL"/>
      </w:pPr>
      <w:r>
        <w:t xml:space="preserve">      type: string</w:t>
      </w:r>
    </w:p>
    <w:p w14:paraId="783AB7A4" w14:textId="77777777" w:rsidR="00AB2312" w:rsidRDefault="00AB2312" w:rsidP="00AB2312">
      <w:pPr>
        <w:pStyle w:val="PL"/>
      </w:pPr>
      <w:r>
        <w:t xml:space="preserve">      enum:</w:t>
      </w:r>
    </w:p>
    <w:p w14:paraId="7FA3F527" w14:textId="77777777" w:rsidR="00AB2312" w:rsidRDefault="00AB2312" w:rsidP="00AB2312">
      <w:pPr>
        <w:pStyle w:val="PL"/>
      </w:pPr>
      <w:r>
        <w:t xml:space="preserve">          - DELIVER</w:t>
      </w:r>
    </w:p>
    <w:p w14:paraId="5000DB05" w14:textId="77777777" w:rsidR="00AB2312" w:rsidRDefault="00AB2312" w:rsidP="00AB2312">
      <w:pPr>
        <w:pStyle w:val="PL"/>
      </w:pPr>
      <w:r>
        <w:t xml:space="preserve">          - ENSURE</w:t>
      </w:r>
    </w:p>
    <w:p w14:paraId="4BDF206A" w14:textId="77777777" w:rsidR="00AB2312" w:rsidRDefault="00AB2312" w:rsidP="00AB2312">
      <w:pPr>
        <w:pStyle w:val="PL"/>
      </w:pPr>
      <w:r>
        <w:t xml:space="preserve">   #-------Definition of the generic dataType --------------#    </w:t>
      </w:r>
    </w:p>
    <w:p w14:paraId="49EB54EE" w14:textId="77777777" w:rsidR="00AB2312" w:rsidRDefault="00AB2312" w:rsidP="00AB2312">
      <w:pPr>
        <w:pStyle w:val="PL"/>
      </w:pPr>
    </w:p>
    <w:p w14:paraId="642600CE" w14:textId="77777777" w:rsidR="00AB2312" w:rsidRDefault="00AB2312" w:rsidP="00AB2312">
      <w:pPr>
        <w:pStyle w:val="PL"/>
      </w:pPr>
      <w:r>
        <w:t xml:space="preserve">   #-------Definition of the generic IntentContext dataType --------------#    </w:t>
      </w:r>
    </w:p>
    <w:p w14:paraId="20F9D094" w14:textId="77777777" w:rsidR="00AB2312" w:rsidRDefault="00AB2312" w:rsidP="00AB2312">
      <w:pPr>
        <w:pStyle w:val="PL"/>
      </w:pPr>
      <w:r>
        <w:t xml:space="preserve">    IntentContext:</w:t>
      </w:r>
    </w:p>
    <w:p w14:paraId="2AC38D44" w14:textId="77777777" w:rsidR="00AB2312" w:rsidRDefault="00AB2312" w:rsidP="00AB2312">
      <w:pPr>
        <w:pStyle w:val="PL"/>
      </w:pPr>
      <w:r>
        <w:t xml:space="preserve">      description: &gt;-</w:t>
      </w:r>
    </w:p>
    <w:p w14:paraId="2B0F38D4" w14:textId="77777777" w:rsidR="00AB2312" w:rsidRDefault="00AB2312" w:rsidP="00AB2312">
      <w:pPr>
        <w:pStyle w:val="PL"/>
      </w:pPr>
      <w:r>
        <w:t xml:space="preserve">        This data type is the "IntentContext" data type without specialisations</w:t>
      </w:r>
    </w:p>
    <w:p w14:paraId="0203EFAA" w14:textId="77777777" w:rsidR="00AB2312" w:rsidRDefault="00AB2312" w:rsidP="00AB2312">
      <w:pPr>
        <w:pStyle w:val="PL"/>
      </w:pPr>
      <w:r>
        <w:t xml:space="preserve">      type: object</w:t>
      </w:r>
    </w:p>
    <w:p w14:paraId="6C0E0DA5" w14:textId="77777777" w:rsidR="00AB2312" w:rsidRDefault="00AB2312" w:rsidP="00AB2312">
      <w:pPr>
        <w:pStyle w:val="PL"/>
      </w:pPr>
      <w:r>
        <w:t xml:space="preserve">      properties:</w:t>
      </w:r>
    </w:p>
    <w:p w14:paraId="722E5852" w14:textId="77777777" w:rsidR="00AB2312" w:rsidRDefault="00AB2312" w:rsidP="00AB2312">
      <w:pPr>
        <w:pStyle w:val="PL"/>
      </w:pPr>
      <w:r>
        <w:t xml:space="preserve">        contextAttribute:</w:t>
      </w:r>
    </w:p>
    <w:p w14:paraId="76FF2969" w14:textId="77777777" w:rsidR="00AB2312" w:rsidRDefault="00AB2312" w:rsidP="00AB2312">
      <w:pPr>
        <w:pStyle w:val="PL"/>
      </w:pPr>
      <w:r>
        <w:t xml:space="preserve">          type: string</w:t>
      </w:r>
    </w:p>
    <w:p w14:paraId="35E4A971" w14:textId="77777777" w:rsidR="00AB2312" w:rsidRDefault="00AB2312" w:rsidP="00AB2312">
      <w:pPr>
        <w:pStyle w:val="PL"/>
      </w:pPr>
      <w:r>
        <w:t xml:space="preserve">        contextCondition:</w:t>
      </w:r>
    </w:p>
    <w:p w14:paraId="2045171D" w14:textId="77777777" w:rsidR="00AB2312" w:rsidRDefault="00AB2312" w:rsidP="00AB2312">
      <w:pPr>
        <w:pStyle w:val="PL"/>
      </w:pPr>
      <w:r>
        <w:t xml:space="preserve">          $ref: "#/components/schemas/Condition"</w:t>
      </w:r>
    </w:p>
    <w:p w14:paraId="15947CD1" w14:textId="77777777" w:rsidR="00AB2312" w:rsidRDefault="00AB2312" w:rsidP="00AB2312">
      <w:pPr>
        <w:pStyle w:val="PL"/>
      </w:pPr>
      <w:r>
        <w:t xml:space="preserve">        contextValueRange:</w:t>
      </w:r>
    </w:p>
    <w:p w14:paraId="7C852A20" w14:textId="77777777" w:rsidR="00AB2312" w:rsidRDefault="00AB2312" w:rsidP="00AB2312">
      <w:pPr>
        <w:pStyle w:val="PL"/>
      </w:pPr>
      <w:r>
        <w:t xml:space="preserve">          type: array</w:t>
      </w:r>
    </w:p>
    <w:p w14:paraId="1BAE036A" w14:textId="77777777" w:rsidR="00AB2312" w:rsidRDefault="00AB2312" w:rsidP="00AB2312">
      <w:pPr>
        <w:pStyle w:val="PL"/>
      </w:pPr>
      <w:r>
        <w:t xml:space="preserve">          items:</w:t>
      </w:r>
    </w:p>
    <w:p w14:paraId="7DC5C1A9" w14:textId="77777777" w:rsidR="00AB2312" w:rsidRDefault="00AB2312" w:rsidP="00AB2312">
      <w:pPr>
        <w:pStyle w:val="PL"/>
      </w:pPr>
      <w:r>
        <w:t xml:space="preserve">            type: number </w:t>
      </w:r>
    </w:p>
    <w:p w14:paraId="26A36D87" w14:textId="77777777" w:rsidR="00AB2312" w:rsidRDefault="00AB2312" w:rsidP="00AB2312">
      <w:pPr>
        <w:pStyle w:val="PL"/>
      </w:pPr>
      <w:r>
        <w:t xml:space="preserve">   #-------Definition of the generic IntentContext dataType --------------#   </w:t>
      </w:r>
    </w:p>
    <w:p w14:paraId="66AD94B4" w14:textId="77777777" w:rsidR="00AB2312" w:rsidRDefault="00AB2312" w:rsidP="00AB2312">
      <w:pPr>
        <w:pStyle w:val="PL"/>
      </w:pPr>
      <w:r>
        <w:t xml:space="preserve">   </w:t>
      </w:r>
    </w:p>
    <w:p w14:paraId="2C2EB43A" w14:textId="77777777" w:rsidR="00AB2312" w:rsidRDefault="00AB2312" w:rsidP="00AB2312">
      <w:pPr>
        <w:pStyle w:val="PL"/>
      </w:pPr>
      <w:r>
        <w:t xml:space="preserve">   #-------Definition of the generic ExpectationTarget dataType----------#     </w:t>
      </w:r>
    </w:p>
    <w:p w14:paraId="16C4F20F" w14:textId="77777777" w:rsidR="00AB2312" w:rsidRDefault="00AB2312" w:rsidP="00AB2312">
      <w:pPr>
        <w:pStyle w:val="PL"/>
      </w:pPr>
      <w:r>
        <w:t xml:space="preserve">    ExpectationTarget:</w:t>
      </w:r>
    </w:p>
    <w:p w14:paraId="1C86ECE3" w14:textId="77777777" w:rsidR="00AB2312" w:rsidRDefault="00AB2312" w:rsidP="00AB2312">
      <w:pPr>
        <w:pStyle w:val="PL"/>
      </w:pPr>
      <w:r>
        <w:t xml:space="preserve">      description: &gt;-</w:t>
      </w:r>
    </w:p>
    <w:p w14:paraId="7F3A8638" w14:textId="77777777" w:rsidR="00AB2312" w:rsidRDefault="00AB2312" w:rsidP="00AB2312">
      <w:pPr>
        <w:pStyle w:val="PL"/>
      </w:pPr>
      <w:r>
        <w:t xml:space="preserve">        This data type is the "ExpectationTarget" data type without specialisations</w:t>
      </w:r>
    </w:p>
    <w:p w14:paraId="033C16AC" w14:textId="77777777" w:rsidR="00AB2312" w:rsidRDefault="00AB2312" w:rsidP="00AB2312">
      <w:pPr>
        <w:pStyle w:val="PL"/>
      </w:pPr>
      <w:r>
        <w:t xml:space="preserve">      type: object</w:t>
      </w:r>
    </w:p>
    <w:p w14:paraId="333E6F92" w14:textId="77777777" w:rsidR="00AB2312" w:rsidRDefault="00AB2312" w:rsidP="00AB2312">
      <w:pPr>
        <w:pStyle w:val="PL"/>
      </w:pPr>
      <w:r>
        <w:t xml:space="preserve">      properties:</w:t>
      </w:r>
    </w:p>
    <w:p w14:paraId="7D4AF886" w14:textId="77777777" w:rsidR="00AB2312" w:rsidRDefault="00AB2312" w:rsidP="00AB2312">
      <w:pPr>
        <w:pStyle w:val="PL"/>
      </w:pPr>
      <w:r>
        <w:t xml:space="preserve">        targetName:</w:t>
      </w:r>
    </w:p>
    <w:p w14:paraId="402D1E45" w14:textId="77777777" w:rsidR="00AB2312" w:rsidRDefault="00AB2312" w:rsidP="00AB2312">
      <w:pPr>
        <w:pStyle w:val="PL"/>
      </w:pPr>
      <w:r>
        <w:t xml:space="preserve">          type: string</w:t>
      </w:r>
    </w:p>
    <w:p w14:paraId="1DEF24FF" w14:textId="77777777" w:rsidR="00AB2312" w:rsidRDefault="00AB2312" w:rsidP="00AB2312">
      <w:pPr>
        <w:pStyle w:val="PL"/>
      </w:pPr>
      <w:r>
        <w:t xml:space="preserve">        targetCondition:</w:t>
      </w:r>
    </w:p>
    <w:p w14:paraId="7A6AFBA3" w14:textId="77777777" w:rsidR="00AB2312" w:rsidRDefault="00AB2312" w:rsidP="00AB2312">
      <w:pPr>
        <w:pStyle w:val="PL"/>
      </w:pPr>
      <w:r>
        <w:t xml:space="preserve">          $ref: "#/components/schemas/Condition"</w:t>
      </w:r>
    </w:p>
    <w:p w14:paraId="75449479" w14:textId="77777777" w:rsidR="00AB2312" w:rsidRDefault="00AB2312" w:rsidP="00AB2312">
      <w:pPr>
        <w:pStyle w:val="PL"/>
      </w:pPr>
      <w:r>
        <w:t xml:space="preserve">        targetValueRange:</w:t>
      </w:r>
    </w:p>
    <w:p w14:paraId="6300D453" w14:textId="77777777" w:rsidR="00AB2312" w:rsidRDefault="00AB2312" w:rsidP="00AB2312">
      <w:pPr>
        <w:pStyle w:val="PL"/>
      </w:pPr>
      <w:r>
        <w:t xml:space="preserve">          type: number</w:t>
      </w:r>
    </w:p>
    <w:p w14:paraId="31DE636C" w14:textId="77777777" w:rsidR="00AB2312" w:rsidRDefault="00AB2312" w:rsidP="00AB2312">
      <w:pPr>
        <w:pStyle w:val="PL"/>
      </w:pPr>
      <w:r>
        <w:t xml:space="preserve">        targetContexts:</w:t>
      </w:r>
    </w:p>
    <w:p w14:paraId="3B98F5F5" w14:textId="77777777" w:rsidR="00AB2312" w:rsidRDefault="00AB2312" w:rsidP="00AB2312">
      <w:pPr>
        <w:pStyle w:val="PL"/>
      </w:pPr>
      <w:r>
        <w:t xml:space="preserve">          type: array</w:t>
      </w:r>
    </w:p>
    <w:p w14:paraId="76209C08" w14:textId="77777777" w:rsidR="00AB2312" w:rsidRDefault="00AB2312" w:rsidP="00AB2312">
      <w:pPr>
        <w:pStyle w:val="PL"/>
      </w:pPr>
      <w:r>
        <w:t xml:space="preserve">          items:</w:t>
      </w:r>
    </w:p>
    <w:p w14:paraId="5C0ECB8D" w14:textId="77777777" w:rsidR="00AB2312" w:rsidRDefault="00AB2312" w:rsidP="00AB2312">
      <w:pPr>
        <w:pStyle w:val="PL"/>
      </w:pPr>
      <w:r>
        <w:t xml:space="preserve">            $ref: "#/components/schemas/TargetContext"</w:t>
      </w:r>
    </w:p>
    <w:p w14:paraId="3EA3C8BF" w14:textId="77777777" w:rsidR="00AB2312" w:rsidRDefault="00AB2312" w:rsidP="00AB2312">
      <w:pPr>
        <w:pStyle w:val="PL"/>
      </w:pPr>
      <w:r>
        <w:t xml:space="preserve">    TargetContext:</w:t>
      </w:r>
    </w:p>
    <w:p w14:paraId="2C593023" w14:textId="77777777" w:rsidR="00AB2312" w:rsidRDefault="00AB2312" w:rsidP="00AB2312">
      <w:pPr>
        <w:pStyle w:val="PL"/>
      </w:pPr>
      <w:r>
        <w:t xml:space="preserve">      description: &gt;-</w:t>
      </w:r>
    </w:p>
    <w:p w14:paraId="74988601" w14:textId="77777777" w:rsidR="00AB2312" w:rsidRDefault="00AB2312" w:rsidP="00AB2312">
      <w:pPr>
        <w:pStyle w:val="PL"/>
      </w:pPr>
      <w:r>
        <w:t xml:space="preserve">        This data type is the "TargetContext" data type without specialisations</w:t>
      </w:r>
    </w:p>
    <w:p w14:paraId="1A59C5A8" w14:textId="77777777" w:rsidR="00AB2312" w:rsidRDefault="00AB2312" w:rsidP="00AB2312">
      <w:pPr>
        <w:pStyle w:val="PL"/>
      </w:pPr>
      <w:r>
        <w:t xml:space="preserve">      type: object</w:t>
      </w:r>
    </w:p>
    <w:p w14:paraId="01008A16" w14:textId="77777777" w:rsidR="00AB2312" w:rsidRDefault="00AB2312" w:rsidP="00AB2312">
      <w:pPr>
        <w:pStyle w:val="PL"/>
      </w:pPr>
      <w:r>
        <w:t xml:space="preserve">      properties:</w:t>
      </w:r>
    </w:p>
    <w:p w14:paraId="0CBE2F7C" w14:textId="77777777" w:rsidR="00AB2312" w:rsidRDefault="00AB2312" w:rsidP="00AB2312">
      <w:pPr>
        <w:pStyle w:val="PL"/>
      </w:pPr>
      <w:r>
        <w:t xml:space="preserve">        contextAttribute:</w:t>
      </w:r>
    </w:p>
    <w:p w14:paraId="77305214" w14:textId="77777777" w:rsidR="00AB2312" w:rsidRDefault="00AB2312" w:rsidP="00AB2312">
      <w:pPr>
        <w:pStyle w:val="PL"/>
      </w:pPr>
      <w:r>
        <w:t xml:space="preserve">          type: string</w:t>
      </w:r>
    </w:p>
    <w:p w14:paraId="13C9D127" w14:textId="77777777" w:rsidR="00AB2312" w:rsidRDefault="00AB2312" w:rsidP="00AB2312">
      <w:pPr>
        <w:pStyle w:val="PL"/>
      </w:pPr>
      <w:r>
        <w:t xml:space="preserve">        contextCondition:</w:t>
      </w:r>
    </w:p>
    <w:p w14:paraId="4069750C" w14:textId="77777777" w:rsidR="00AB2312" w:rsidRDefault="00AB2312" w:rsidP="00AB2312">
      <w:pPr>
        <w:pStyle w:val="PL"/>
      </w:pPr>
      <w:r>
        <w:t xml:space="preserve">          $ref: "#/components/schemas/Condition"</w:t>
      </w:r>
    </w:p>
    <w:p w14:paraId="28BC29D3" w14:textId="77777777" w:rsidR="00AB2312" w:rsidRDefault="00AB2312" w:rsidP="00AB2312">
      <w:pPr>
        <w:pStyle w:val="PL"/>
      </w:pPr>
      <w:r>
        <w:t xml:space="preserve">        contextValueRange:</w:t>
      </w:r>
    </w:p>
    <w:p w14:paraId="559D3CAC" w14:textId="77777777" w:rsidR="00AB2312" w:rsidRDefault="00AB2312" w:rsidP="00AB2312">
      <w:pPr>
        <w:pStyle w:val="PL"/>
      </w:pPr>
      <w:r>
        <w:t xml:space="preserve">          type: number        </w:t>
      </w:r>
    </w:p>
    <w:p w14:paraId="0C2D7518" w14:textId="77777777" w:rsidR="00AB2312" w:rsidRDefault="00AB2312" w:rsidP="00AB2312">
      <w:pPr>
        <w:pStyle w:val="PL"/>
      </w:pPr>
      <w:r>
        <w:t xml:space="preserve">   #-------Definition of the generic ExpectationTarget  dataType----------#  </w:t>
      </w:r>
    </w:p>
    <w:p w14:paraId="46F1CEB1" w14:textId="77777777" w:rsidR="00AB2312" w:rsidRDefault="00AB2312" w:rsidP="00AB2312">
      <w:pPr>
        <w:pStyle w:val="PL"/>
      </w:pPr>
      <w:r>
        <w:t xml:space="preserve">   </w:t>
      </w:r>
    </w:p>
    <w:p w14:paraId="45934640" w14:textId="77777777" w:rsidR="00AB2312" w:rsidRDefault="00AB2312" w:rsidP="00AB2312">
      <w:pPr>
        <w:pStyle w:val="PL"/>
      </w:pPr>
      <w:r>
        <w:t xml:space="preserve">   #-------Definition of the generic ObjectContext dataType----------------#</w:t>
      </w:r>
    </w:p>
    <w:p w14:paraId="3DFAD8F2" w14:textId="77777777" w:rsidR="00AB2312" w:rsidRDefault="00AB2312" w:rsidP="00AB2312">
      <w:pPr>
        <w:pStyle w:val="PL"/>
      </w:pPr>
      <w:r>
        <w:t xml:space="preserve">    ObjectContext:</w:t>
      </w:r>
    </w:p>
    <w:p w14:paraId="5B6191A1" w14:textId="77777777" w:rsidR="00AB2312" w:rsidRDefault="00AB2312" w:rsidP="00AB2312">
      <w:pPr>
        <w:pStyle w:val="PL"/>
      </w:pPr>
      <w:r>
        <w:t xml:space="preserve">      description: &gt;-</w:t>
      </w:r>
    </w:p>
    <w:p w14:paraId="491CC5E6" w14:textId="77777777" w:rsidR="00AB2312" w:rsidRDefault="00AB2312" w:rsidP="00AB2312">
      <w:pPr>
        <w:pStyle w:val="PL"/>
      </w:pPr>
      <w:r>
        <w:t xml:space="preserve">        This data type is the "ObjectContext" data type without specialisations        </w:t>
      </w:r>
    </w:p>
    <w:p w14:paraId="6FE0DE6B" w14:textId="77777777" w:rsidR="00AB2312" w:rsidRDefault="00AB2312" w:rsidP="00AB2312">
      <w:pPr>
        <w:pStyle w:val="PL"/>
      </w:pPr>
      <w:r>
        <w:t xml:space="preserve">      type: object</w:t>
      </w:r>
    </w:p>
    <w:p w14:paraId="20C1B538" w14:textId="77777777" w:rsidR="00AB2312" w:rsidRDefault="00AB2312" w:rsidP="00AB2312">
      <w:pPr>
        <w:pStyle w:val="PL"/>
      </w:pPr>
      <w:r>
        <w:t xml:space="preserve">      properties:</w:t>
      </w:r>
    </w:p>
    <w:p w14:paraId="4251F30B" w14:textId="77777777" w:rsidR="00AB2312" w:rsidRDefault="00AB2312" w:rsidP="00AB2312">
      <w:pPr>
        <w:pStyle w:val="PL"/>
      </w:pPr>
      <w:r>
        <w:t xml:space="preserve">        contextAttribute:</w:t>
      </w:r>
    </w:p>
    <w:p w14:paraId="5CE5D4B2" w14:textId="77777777" w:rsidR="00AB2312" w:rsidRDefault="00AB2312" w:rsidP="00AB2312">
      <w:pPr>
        <w:pStyle w:val="PL"/>
      </w:pPr>
      <w:r>
        <w:t xml:space="preserve">          type: string</w:t>
      </w:r>
    </w:p>
    <w:p w14:paraId="781D997C" w14:textId="77777777" w:rsidR="00AB2312" w:rsidRDefault="00AB2312" w:rsidP="00AB2312">
      <w:pPr>
        <w:pStyle w:val="PL"/>
      </w:pPr>
      <w:r>
        <w:t xml:space="preserve">        contextCondition:</w:t>
      </w:r>
    </w:p>
    <w:p w14:paraId="22962EAC" w14:textId="77777777" w:rsidR="00AB2312" w:rsidRDefault="00AB2312" w:rsidP="00AB2312">
      <w:pPr>
        <w:pStyle w:val="PL"/>
      </w:pPr>
      <w:r>
        <w:t xml:space="preserve">          $ref: "#/components/schemas/Condition"</w:t>
      </w:r>
    </w:p>
    <w:p w14:paraId="76894370" w14:textId="77777777" w:rsidR="00AB2312" w:rsidRDefault="00AB2312" w:rsidP="00AB2312">
      <w:pPr>
        <w:pStyle w:val="PL"/>
      </w:pPr>
      <w:r>
        <w:t xml:space="preserve">        contextValueRange:</w:t>
      </w:r>
    </w:p>
    <w:p w14:paraId="0AED206B" w14:textId="77777777" w:rsidR="00AB2312" w:rsidRDefault="00AB2312" w:rsidP="00AB2312">
      <w:pPr>
        <w:pStyle w:val="PL"/>
      </w:pPr>
      <w:r>
        <w:t xml:space="preserve">          type: array</w:t>
      </w:r>
    </w:p>
    <w:p w14:paraId="46015EBF" w14:textId="77777777" w:rsidR="00AB2312" w:rsidRDefault="00AB2312" w:rsidP="00AB2312">
      <w:pPr>
        <w:pStyle w:val="PL"/>
      </w:pPr>
      <w:r>
        <w:t xml:space="preserve">          items:</w:t>
      </w:r>
    </w:p>
    <w:p w14:paraId="3D9C8FDE" w14:textId="77777777" w:rsidR="00AB2312" w:rsidRDefault="00AB2312" w:rsidP="00AB2312">
      <w:pPr>
        <w:pStyle w:val="PL"/>
      </w:pPr>
      <w:r>
        <w:t xml:space="preserve">            type: number </w:t>
      </w:r>
    </w:p>
    <w:p w14:paraId="3A480041" w14:textId="77777777" w:rsidR="00AB2312" w:rsidRDefault="00AB2312" w:rsidP="00AB2312">
      <w:pPr>
        <w:pStyle w:val="PL"/>
      </w:pPr>
      <w:r>
        <w:t xml:space="preserve">   #-------Definition of the generic ObjectContext dataType----------------#</w:t>
      </w:r>
    </w:p>
    <w:p w14:paraId="773E97D3" w14:textId="77777777" w:rsidR="00AB2312" w:rsidRDefault="00AB2312" w:rsidP="00AB2312">
      <w:pPr>
        <w:pStyle w:val="PL"/>
      </w:pPr>
    </w:p>
    <w:p w14:paraId="37536E2B" w14:textId="77777777" w:rsidR="00AB2312" w:rsidRDefault="00AB2312" w:rsidP="00AB2312">
      <w:pPr>
        <w:pStyle w:val="PL"/>
      </w:pPr>
      <w:r>
        <w:t xml:space="preserve">   #-------Definition of the generic ExpectionContext dataType----------------#</w:t>
      </w:r>
    </w:p>
    <w:p w14:paraId="16B62C7C" w14:textId="77777777" w:rsidR="00AB2312" w:rsidRDefault="00AB2312" w:rsidP="00AB2312">
      <w:pPr>
        <w:pStyle w:val="PL"/>
      </w:pPr>
      <w:r>
        <w:t xml:space="preserve">    ExpectationContext:</w:t>
      </w:r>
    </w:p>
    <w:p w14:paraId="65D541C0" w14:textId="77777777" w:rsidR="00AB2312" w:rsidRDefault="00AB2312" w:rsidP="00AB2312">
      <w:pPr>
        <w:pStyle w:val="PL"/>
      </w:pPr>
      <w:r>
        <w:t xml:space="preserve">      description: &gt;-</w:t>
      </w:r>
    </w:p>
    <w:p w14:paraId="41483F23" w14:textId="77777777" w:rsidR="00AB2312" w:rsidRDefault="00AB2312" w:rsidP="00AB2312">
      <w:pPr>
        <w:pStyle w:val="PL"/>
      </w:pPr>
      <w:r>
        <w:t xml:space="preserve">        This data type is the "ExpectationContext" data type without specialisations       </w:t>
      </w:r>
    </w:p>
    <w:p w14:paraId="0BAAFA22" w14:textId="77777777" w:rsidR="00AB2312" w:rsidRDefault="00AB2312" w:rsidP="00AB2312">
      <w:pPr>
        <w:pStyle w:val="PL"/>
      </w:pPr>
      <w:r>
        <w:t xml:space="preserve">      type: object</w:t>
      </w:r>
    </w:p>
    <w:p w14:paraId="394AAAB7" w14:textId="77777777" w:rsidR="00AB2312" w:rsidRDefault="00AB2312" w:rsidP="00AB2312">
      <w:pPr>
        <w:pStyle w:val="PL"/>
      </w:pPr>
      <w:r>
        <w:t xml:space="preserve">      properties:</w:t>
      </w:r>
    </w:p>
    <w:p w14:paraId="00840973" w14:textId="77777777" w:rsidR="00AB2312" w:rsidRDefault="00AB2312" w:rsidP="00AB2312">
      <w:pPr>
        <w:pStyle w:val="PL"/>
      </w:pPr>
      <w:r>
        <w:t xml:space="preserve">        contextAttribute:</w:t>
      </w:r>
    </w:p>
    <w:p w14:paraId="646B2185" w14:textId="77777777" w:rsidR="00AB2312" w:rsidRDefault="00AB2312" w:rsidP="00AB2312">
      <w:pPr>
        <w:pStyle w:val="PL"/>
      </w:pPr>
      <w:r>
        <w:t xml:space="preserve">          type: string</w:t>
      </w:r>
    </w:p>
    <w:p w14:paraId="7CF1D39D" w14:textId="77777777" w:rsidR="00AB2312" w:rsidRDefault="00AB2312" w:rsidP="00AB2312">
      <w:pPr>
        <w:pStyle w:val="PL"/>
      </w:pPr>
      <w:r>
        <w:t xml:space="preserve">        contextCondition:</w:t>
      </w:r>
    </w:p>
    <w:p w14:paraId="645033B5" w14:textId="77777777" w:rsidR="00AB2312" w:rsidRDefault="00AB2312" w:rsidP="00AB2312">
      <w:pPr>
        <w:pStyle w:val="PL"/>
      </w:pPr>
      <w:r>
        <w:t xml:space="preserve">          $ref: "#/components/schemas/Condition"</w:t>
      </w:r>
    </w:p>
    <w:p w14:paraId="73DC8263" w14:textId="77777777" w:rsidR="00AB2312" w:rsidRDefault="00AB2312" w:rsidP="00AB2312">
      <w:pPr>
        <w:pStyle w:val="PL"/>
      </w:pPr>
      <w:r>
        <w:t xml:space="preserve">        contextValueRange:</w:t>
      </w:r>
    </w:p>
    <w:p w14:paraId="6D8315C9" w14:textId="77777777" w:rsidR="00AB2312" w:rsidRDefault="00AB2312" w:rsidP="00AB2312">
      <w:pPr>
        <w:pStyle w:val="PL"/>
      </w:pPr>
      <w:r>
        <w:t xml:space="preserve">          type: array</w:t>
      </w:r>
    </w:p>
    <w:p w14:paraId="58E7A9BE" w14:textId="77777777" w:rsidR="00AB2312" w:rsidRDefault="00AB2312" w:rsidP="00AB2312">
      <w:pPr>
        <w:pStyle w:val="PL"/>
      </w:pPr>
      <w:r>
        <w:t xml:space="preserve">          items:</w:t>
      </w:r>
    </w:p>
    <w:p w14:paraId="4A67C340" w14:textId="77777777" w:rsidR="00AB2312" w:rsidRDefault="00AB2312" w:rsidP="00AB2312">
      <w:pPr>
        <w:pStyle w:val="PL"/>
      </w:pPr>
      <w:r>
        <w:t xml:space="preserve">            type: number </w:t>
      </w:r>
    </w:p>
    <w:p w14:paraId="09BA574E" w14:textId="77777777" w:rsidR="00AB2312" w:rsidRDefault="00AB2312" w:rsidP="00AB2312">
      <w:pPr>
        <w:pStyle w:val="PL"/>
      </w:pPr>
      <w:r>
        <w:t xml:space="preserve">   #-------Definition of the concrete ExpectionContext dataType----------------#</w:t>
      </w:r>
    </w:p>
    <w:p w14:paraId="4CB3F1C6" w14:textId="77777777" w:rsidR="00AB2312" w:rsidRDefault="00AB2312" w:rsidP="00AB2312">
      <w:pPr>
        <w:pStyle w:val="PL"/>
      </w:pPr>
      <w:r>
        <w:t xml:space="preserve">   </w:t>
      </w:r>
    </w:p>
    <w:p w14:paraId="2E4F19BD" w14:textId="77777777" w:rsidR="00AB2312" w:rsidRDefault="00AB2312" w:rsidP="00AB2312">
      <w:pPr>
        <w:pStyle w:val="PL"/>
      </w:pPr>
      <w:r>
        <w:t xml:space="preserve">   #------Definition of JSON arrays for name-contained IOCs ---------------#</w:t>
      </w:r>
    </w:p>
    <w:p w14:paraId="2B9B3536" w14:textId="77777777" w:rsidR="00AB2312" w:rsidRDefault="00AB2312" w:rsidP="00AB2312">
      <w:pPr>
        <w:pStyle w:val="PL"/>
      </w:pPr>
    </w:p>
    <w:p w14:paraId="7C553261" w14:textId="77777777" w:rsidR="00AB2312" w:rsidRDefault="00AB2312" w:rsidP="00AB2312">
      <w:pPr>
        <w:pStyle w:val="PL"/>
      </w:pPr>
      <w:r>
        <w:t xml:space="preserve">    SubNetwork-Multiple:</w:t>
      </w:r>
    </w:p>
    <w:p w14:paraId="6B7AA44E" w14:textId="77777777" w:rsidR="00AB2312" w:rsidRDefault="00AB2312" w:rsidP="00AB2312">
      <w:pPr>
        <w:pStyle w:val="PL"/>
      </w:pPr>
      <w:r>
        <w:t xml:space="preserve">      type: array</w:t>
      </w:r>
    </w:p>
    <w:p w14:paraId="5AFE21EC" w14:textId="77777777" w:rsidR="00AB2312" w:rsidRDefault="00AB2312" w:rsidP="00AB2312">
      <w:pPr>
        <w:pStyle w:val="PL"/>
      </w:pPr>
      <w:r>
        <w:t xml:space="preserve">      items:</w:t>
      </w:r>
    </w:p>
    <w:p w14:paraId="62682FA0" w14:textId="77777777" w:rsidR="00AB2312" w:rsidRDefault="00AB2312" w:rsidP="00AB2312">
      <w:pPr>
        <w:pStyle w:val="PL"/>
      </w:pPr>
      <w:r>
        <w:t xml:space="preserve">        $ref: '#/components/schemas/SubNetwork-Single'</w:t>
      </w:r>
    </w:p>
    <w:p w14:paraId="51F8059C" w14:textId="77777777" w:rsidR="00AB2312" w:rsidRDefault="00AB2312" w:rsidP="00AB2312">
      <w:pPr>
        <w:pStyle w:val="PL"/>
      </w:pPr>
      <w:r>
        <w:t xml:space="preserve">                                </w:t>
      </w:r>
    </w:p>
    <w:p w14:paraId="32FC0E82" w14:textId="77777777" w:rsidR="00AB2312" w:rsidRDefault="00AB2312" w:rsidP="00AB2312">
      <w:pPr>
        <w:pStyle w:val="PL"/>
      </w:pPr>
      <w:r>
        <w:t xml:space="preserve">    Intent-Multiple:</w:t>
      </w:r>
    </w:p>
    <w:p w14:paraId="0AC56D18" w14:textId="77777777" w:rsidR="00AB2312" w:rsidRDefault="00AB2312" w:rsidP="00AB2312">
      <w:pPr>
        <w:pStyle w:val="PL"/>
      </w:pPr>
      <w:r>
        <w:t xml:space="preserve">      type: array</w:t>
      </w:r>
    </w:p>
    <w:p w14:paraId="52F6D95B" w14:textId="77777777" w:rsidR="00AB2312" w:rsidRDefault="00AB2312" w:rsidP="00AB2312">
      <w:pPr>
        <w:pStyle w:val="PL"/>
      </w:pPr>
      <w:r>
        <w:t xml:space="preserve">      items:</w:t>
      </w:r>
    </w:p>
    <w:p w14:paraId="62FD5545" w14:textId="77777777" w:rsidR="00AB2312" w:rsidRDefault="00AB2312" w:rsidP="00AB2312">
      <w:pPr>
        <w:pStyle w:val="PL"/>
      </w:pPr>
      <w:r>
        <w:t xml:space="preserve">        $ref: '#/components/schemas/Intent-Single'              </w:t>
      </w:r>
    </w:p>
    <w:p w14:paraId="2BBD1069" w14:textId="77777777" w:rsidR="00AB2312" w:rsidRDefault="00AB2312" w:rsidP="00AB2312">
      <w:pPr>
        <w:pStyle w:val="PL"/>
      </w:pPr>
      <w:r>
        <w:t xml:space="preserve">   #------Definition of JSON arrays for name-contained IOCs ---------------#</w:t>
      </w:r>
    </w:p>
    <w:p w14:paraId="0F2B458B" w14:textId="77777777" w:rsidR="00AB2312" w:rsidRDefault="00AB2312" w:rsidP="00AB2312">
      <w:pPr>
        <w:pStyle w:val="PL"/>
      </w:pPr>
      <w:r>
        <w:t xml:space="preserve">   </w:t>
      </w:r>
    </w:p>
    <w:p w14:paraId="0A179E38" w14:textId="77777777" w:rsidR="00AB2312" w:rsidRDefault="00AB2312" w:rsidP="00AB2312">
      <w:pPr>
        <w:pStyle w:val="PL"/>
      </w:pPr>
      <w:r>
        <w:t xml:space="preserve">   #----- Definitions in TS 28.312 for TS 28.532 --------------------------#</w:t>
      </w:r>
    </w:p>
    <w:p w14:paraId="471D9113" w14:textId="77777777" w:rsidR="00AB2312" w:rsidRDefault="00AB2312" w:rsidP="00AB2312">
      <w:pPr>
        <w:pStyle w:val="PL"/>
      </w:pPr>
      <w:r>
        <w:t xml:space="preserve">    resources-intentNrm:</w:t>
      </w:r>
    </w:p>
    <w:p w14:paraId="545371B9" w14:textId="77777777" w:rsidR="00AB2312" w:rsidRDefault="00AB2312" w:rsidP="00AB2312">
      <w:pPr>
        <w:pStyle w:val="PL"/>
      </w:pPr>
      <w:r>
        <w:t xml:space="preserve">      oneOf:</w:t>
      </w:r>
    </w:p>
    <w:p w14:paraId="203EAEA9" w14:textId="77777777" w:rsidR="00AB2312" w:rsidRDefault="00AB2312" w:rsidP="00AB2312">
      <w:pPr>
        <w:pStyle w:val="PL"/>
      </w:pPr>
      <w:r>
        <w:t xml:space="preserve">       - $ref: '#/components/schemas/SubNetwork-Single'</w:t>
      </w:r>
    </w:p>
    <w:p w14:paraId="1FBF44D1" w14:textId="77777777" w:rsidR="00AB2312" w:rsidRDefault="00AB2312" w:rsidP="00AB2312">
      <w:pPr>
        <w:pStyle w:val="PL"/>
      </w:pPr>
      <w:r>
        <w:t xml:space="preserve">       - $ref: '#/components/schemas/Intent-Single'</w:t>
      </w:r>
    </w:p>
    <w:p w14:paraId="07BFBAFB" w14:textId="77777777" w:rsidR="00AB2312" w:rsidRDefault="00AB2312" w:rsidP="00AB2312">
      <w:pPr>
        <w:pStyle w:val="PL"/>
      </w:pPr>
      <w:r>
        <w:t xml:space="preserve">   #----- Definitions in TS 28.312 for TS 28.532 --------------------------#</w:t>
      </w:r>
    </w:p>
    <w:p w14:paraId="494AFBFF" w14:textId="07ACDF8F" w:rsidR="00565C45" w:rsidRDefault="00565C45" w:rsidP="00CB53EE">
      <w:pPr>
        <w:pStyle w:val="PL"/>
        <w:rPr>
          <w:rFonts w:eastAsia="SimSun"/>
          <w:lang w:eastAsia="zh-CN"/>
        </w:rPr>
      </w:pPr>
    </w:p>
    <w:p w14:paraId="60253179" w14:textId="77777777" w:rsidR="00565C45" w:rsidRDefault="00565C45" w:rsidP="00565C45">
      <w:pPr>
        <w:pStyle w:val="Heading3"/>
        <w:rPr>
          <w:rFonts w:eastAsia="SimSun"/>
          <w:lang w:eastAsia="zh-CN"/>
        </w:rPr>
      </w:pPr>
      <w:bookmarkStart w:id="308" w:name="_Toc138061490"/>
      <w:r>
        <w:rPr>
          <w:rFonts w:eastAsia="SimSun"/>
          <w:lang w:eastAsia="zh-CN"/>
        </w:rPr>
        <w:t>7.2.3</w:t>
      </w:r>
      <w:r>
        <w:rPr>
          <w:rFonts w:eastAsia="SimSun"/>
          <w:lang w:eastAsia="zh-CN"/>
        </w:rPr>
        <w:tab/>
        <w:t>OpenAPI document "TS28312_IntentExpectations.yaml"</w:t>
      </w:r>
      <w:bookmarkEnd w:id="308"/>
    </w:p>
    <w:p w14:paraId="4864B107" w14:textId="77777777" w:rsidR="004757C9" w:rsidRDefault="004757C9" w:rsidP="004757C9">
      <w:pPr>
        <w:pStyle w:val="PL"/>
      </w:pPr>
      <w:r>
        <w:t>openapi: 3.0.1</w:t>
      </w:r>
    </w:p>
    <w:p w14:paraId="59E82CF0" w14:textId="77777777" w:rsidR="004757C9" w:rsidRDefault="004757C9" w:rsidP="004757C9">
      <w:pPr>
        <w:pStyle w:val="PL"/>
      </w:pPr>
      <w:r>
        <w:t>info:</w:t>
      </w:r>
    </w:p>
    <w:p w14:paraId="3B10D365" w14:textId="77777777" w:rsidR="004757C9" w:rsidRDefault="004757C9" w:rsidP="004757C9">
      <w:pPr>
        <w:pStyle w:val="PL"/>
      </w:pPr>
      <w:r>
        <w:t xml:space="preserve">  title: Scenario specific Intent Expectations</w:t>
      </w:r>
    </w:p>
    <w:p w14:paraId="0F8AAC3A" w14:textId="77777777" w:rsidR="004757C9" w:rsidRDefault="004757C9" w:rsidP="004757C9">
      <w:pPr>
        <w:pStyle w:val="PL"/>
      </w:pPr>
      <w:r>
        <w:t xml:space="preserve">  version: 17.4.0</w:t>
      </w:r>
    </w:p>
    <w:p w14:paraId="55FDDB13" w14:textId="77777777" w:rsidR="004757C9" w:rsidRDefault="004757C9" w:rsidP="004757C9">
      <w:pPr>
        <w:pStyle w:val="PL"/>
      </w:pPr>
      <w:r>
        <w:t xml:space="preserve">  description: &gt;-</w:t>
      </w:r>
    </w:p>
    <w:p w14:paraId="06CA55FA" w14:textId="77777777" w:rsidR="004757C9" w:rsidRDefault="004757C9" w:rsidP="004757C9">
      <w:pPr>
        <w:pStyle w:val="PL"/>
      </w:pPr>
      <w:r>
        <w:t xml:space="preserve">    OAS 3.0.1 definition of scenario specific Intent Expectations </w:t>
      </w:r>
    </w:p>
    <w:p w14:paraId="1B5104C8" w14:textId="77777777" w:rsidR="004757C9" w:rsidRDefault="004757C9" w:rsidP="004757C9">
      <w:pPr>
        <w:pStyle w:val="PL"/>
      </w:pPr>
      <w:r>
        <w:t xml:space="preserve">    © 2023, 3GPP Organizational Partners (ARIB, ATIS, CCSA, ETSI, TSDSI, TTA, TTC).</w:t>
      </w:r>
    </w:p>
    <w:p w14:paraId="0E311F89" w14:textId="77777777" w:rsidR="004757C9" w:rsidRDefault="004757C9" w:rsidP="004757C9">
      <w:pPr>
        <w:pStyle w:val="PL"/>
      </w:pPr>
      <w:r>
        <w:t xml:space="preserve">    All rights reserved.</w:t>
      </w:r>
    </w:p>
    <w:p w14:paraId="0D938B10" w14:textId="77777777" w:rsidR="004757C9" w:rsidRDefault="004757C9" w:rsidP="004757C9">
      <w:pPr>
        <w:pStyle w:val="PL"/>
      </w:pPr>
      <w:r>
        <w:t>externalDocs:</w:t>
      </w:r>
    </w:p>
    <w:p w14:paraId="704A9271" w14:textId="77777777" w:rsidR="004757C9" w:rsidRDefault="004757C9" w:rsidP="004757C9">
      <w:pPr>
        <w:pStyle w:val="PL"/>
      </w:pPr>
      <w:r>
        <w:t xml:space="preserve">  description: 3GPP TS 28.312; Intent driven management services for mobile networks</w:t>
      </w:r>
    </w:p>
    <w:p w14:paraId="77E0EAA4" w14:textId="77777777" w:rsidR="004757C9" w:rsidRDefault="004757C9" w:rsidP="004757C9">
      <w:pPr>
        <w:pStyle w:val="PL"/>
      </w:pPr>
      <w:r>
        <w:t xml:space="preserve">  url: http://www.3gpp.org/ftp/Specs/archive/28_series/28.312/</w:t>
      </w:r>
    </w:p>
    <w:p w14:paraId="0A967D82" w14:textId="77777777" w:rsidR="004757C9" w:rsidRDefault="004757C9" w:rsidP="004757C9">
      <w:pPr>
        <w:pStyle w:val="PL"/>
      </w:pPr>
      <w:r>
        <w:t>paths: {}</w:t>
      </w:r>
    </w:p>
    <w:p w14:paraId="4A59954E" w14:textId="77777777" w:rsidR="004757C9" w:rsidRDefault="004757C9" w:rsidP="004757C9">
      <w:pPr>
        <w:pStyle w:val="PL"/>
      </w:pPr>
      <w:r>
        <w:t>components:</w:t>
      </w:r>
    </w:p>
    <w:p w14:paraId="69C1AA33" w14:textId="77777777" w:rsidR="004757C9" w:rsidRDefault="004757C9" w:rsidP="004757C9">
      <w:pPr>
        <w:pStyle w:val="PL"/>
      </w:pPr>
      <w:r>
        <w:t xml:space="preserve">  schemas:</w:t>
      </w:r>
    </w:p>
    <w:p w14:paraId="45AB50B3" w14:textId="77777777" w:rsidR="004757C9" w:rsidRDefault="004757C9" w:rsidP="004757C9">
      <w:pPr>
        <w:pStyle w:val="PL"/>
      </w:pPr>
      <w:r>
        <w:t xml:space="preserve">       </w:t>
      </w:r>
    </w:p>
    <w:p w14:paraId="5843CBA0" w14:textId="77777777" w:rsidR="004757C9" w:rsidRDefault="004757C9" w:rsidP="004757C9">
      <w:pPr>
        <w:pStyle w:val="PL"/>
      </w:pPr>
      <w:r>
        <w:t xml:space="preserve">   #-------Definition of the Scenario specific IntentExpectation dataType ----------#    </w:t>
      </w:r>
    </w:p>
    <w:p w14:paraId="3BE7A8D8" w14:textId="77777777" w:rsidR="004757C9" w:rsidRDefault="004757C9" w:rsidP="004757C9">
      <w:pPr>
        <w:pStyle w:val="PL"/>
      </w:pPr>
      <w:r>
        <w:t xml:space="preserve">    RadioNetworkExpectation:</w:t>
      </w:r>
    </w:p>
    <w:p w14:paraId="414539A4" w14:textId="77777777" w:rsidR="004757C9" w:rsidRDefault="004757C9" w:rsidP="004757C9">
      <w:pPr>
        <w:pStyle w:val="PL"/>
      </w:pPr>
      <w:r>
        <w:t xml:space="preserve">      description: &gt;-</w:t>
      </w:r>
    </w:p>
    <w:p w14:paraId="17C113E2" w14:textId="77777777" w:rsidR="004757C9" w:rsidRDefault="004757C9" w:rsidP="004757C9">
      <w:pPr>
        <w:pStyle w:val="PL"/>
      </w:pPr>
      <w:r>
        <w:t xml:space="preserve">        This data type is the "IntentExpectation" data type with specialisations to represent MnS consumer's expectations for radio network delivering and performance assurance    </w:t>
      </w:r>
    </w:p>
    <w:p w14:paraId="65248DA1" w14:textId="77777777" w:rsidR="004757C9" w:rsidRDefault="004757C9" w:rsidP="004757C9">
      <w:pPr>
        <w:pStyle w:val="PL"/>
      </w:pPr>
      <w:r>
        <w:t xml:space="preserve">      type: object</w:t>
      </w:r>
    </w:p>
    <w:p w14:paraId="465A5319" w14:textId="77777777" w:rsidR="004757C9" w:rsidRDefault="004757C9" w:rsidP="004757C9">
      <w:pPr>
        <w:pStyle w:val="PL"/>
      </w:pPr>
      <w:r>
        <w:t xml:space="preserve">      properties:</w:t>
      </w:r>
    </w:p>
    <w:p w14:paraId="1232B85B" w14:textId="77777777" w:rsidR="004757C9" w:rsidRDefault="004757C9" w:rsidP="004757C9">
      <w:pPr>
        <w:pStyle w:val="PL"/>
      </w:pPr>
      <w:r>
        <w:t xml:space="preserve">        expectationId:</w:t>
      </w:r>
    </w:p>
    <w:p w14:paraId="3ED73F78" w14:textId="77777777" w:rsidR="004757C9" w:rsidRDefault="004757C9" w:rsidP="004757C9">
      <w:pPr>
        <w:pStyle w:val="PL"/>
      </w:pPr>
      <w:r>
        <w:t xml:space="preserve">          type: string</w:t>
      </w:r>
    </w:p>
    <w:p w14:paraId="62AAB236" w14:textId="77777777" w:rsidR="004757C9" w:rsidRDefault="004757C9" w:rsidP="004757C9">
      <w:pPr>
        <w:pStyle w:val="PL"/>
      </w:pPr>
      <w:r>
        <w:t xml:space="preserve">        expectationVerb:</w:t>
      </w:r>
    </w:p>
    <w:p w14:paraId="4983B6BB" w14:textId="77777777" w:rsidR="004757C9" w:rsidRDefault="004757C9" w:rsidP="004757C9">
      <w:pPr>
        <w:pStyle w:val="PL"/>
      </w:pPr>
      <w:r>
        <w:t xml:space="preserve">           $ref: "TS28312_IntentNrm.yaml#/components/schemas/ExpectationVerb"</w:t>
      </w:r>
    </w:p>
    <w:p w14:paraId="5D05FA1A" w14:textId="77777777" w:rsidR="004757C9" w:rsidRDefault="004757C9" w:rsidP="004757C9">
      <w:pPr>
        <w:pStyle w:val="PL"/>
      </w:pPr>
      <w:r>
        <w:t xml:space="preserve">        expectationObjects:</w:t>
      </w:r>
    </w:p>
    <w:p w14:paraId="49588CF0" w14:textId="77777777" w:rsidR="004757C9" w:rsidRDefault="004757C9" w:rsidP="004757C9">
      <w:pPr>
        <w:pStyle w:val="PL"/>
      </w:pPr>
      <w:r>
        <w:t xml:space="preserve">          type: array</w:t>
      </w:r>
    </w:p>
    <w:p w14:paraId="6523B6B1" w14:textId="77777777" w:rsidR="004757C9" w:rsidRDefault="004757C9" w:rsidP="004757C9">
      <w:pPr>
        <w:pStyle w:val="PL"/>
      </w:pPr>
      <w:r>
        <w:t xml:space="preserve">          items:</w:t>
      </w:r>
    </w:p>
    <w:p w14:paraId="26248689" w14:textId="77777777" w:rsidR="004757C9" w:rsidRDefault="004757C9" w:rsidP="004757C9">
      <w:pPr>
        <w:pStyle w:val="PL"/>
      </w:pPr>
      <w:r>
        <w:t xml:space="preserve">            $ref: "#/components/schemas/RadioNetworkExpectationObject"</w:t>
      </w:r>
    </w:p>
    <w:p w14:paraId="6249EE44" w14:textId="77777777" w:rsidR="004757C9" w:rsidRDefault="004757C9" w:rsidP="004757C9">
      <w:pPr>
        <w:pStyle w:val="PL"/>
      </w:pPr>
      <w:r>
        <w:t xml:space="preserve">        expectationTargets:</w:t>
      </w:r>
    </w:p>
    <w:p w14:paraId="49467EE5" w14:textId="77777777" w:rsidR="004757C9" w:rsidRDefault="004757C9" w:rsidP="004757C9">
      <w:pPr>
        <w:pStyle w:val="PL"/>
      </w:pPr>
      <w:r>
        <w:t xml:space="preserve">          type: array</w:t>
      </w:r>
    </w:p>
    <w:p w14:paraId="307EE904" w14:textId="77777777" w:rsidR="004757C9" w:rsidRDefault="004757C9" w:rsidP="004757C9">
      <w:pPr>
        <w:pStyle w:val="PL"/>
      </w:pPr>
      <w:r>
        <w:t xml:space="preserve">          items:</w:t>
      </w:r>
    </w:p>
    <w:p w14:paraId="0FBDFF6B" w14:textId="77777777" w:rsidR="004757C9" w:rsidRDefault="004757C9" w:rsidP="004757C9">
      <w:pPr>
        <w:pStyle w:val="PL"/>
      </w:pPr>
      <w:r>
        <w:t xml:space="preserve">            type: object</w:t>
      </w:r>
    </w:p>
    <w:p w14:paraId="06FC71DC" w14:textId="77777777" w:rsidR="004757C9" w:rsidRDefault="004757C9" w:rsidP="004757C9">
      <w:pPr>
        <w:pStyle w:val="PL"/>
      </w:pPr>
      <w:r>
        <w:t xml:space="preserve">            oneOf:</w:t>
      </w:r>
    </w:p>
    <w:p w14:paraId="1DA8AB10" w14:textId="77777777" w:rsidR="004757C9" w:rsidRDefault="004757C9" w:rsidP="004757C9">
      <w:pPr>
        <w:pStyle w:val="PL"/>
      </w:pPr>
      <w:r>
        <w:t xml:space="preserve">              - $ref: "#/components/schemas/WeakRSRPRatioTarget"</w:t>
      </w:r>
    </w:p>
    <w:p w14:paraId="6AB749BF" w14:textId="77777777" w:rsidR="004757C9" w:rsidRDefault="004757C9" w:rsidP="004757C9">
      <w:pPr>
        <w:pStyle w:val="PL"/>
      </w:pPr>
      <w:r>
        <w:t xml:space="preserve">              - $ref: "#/components/schemas/LowSINRRatioTarget"</w:t>
      </w:r>
    </w:p>
    <w:p w14:paraId="1495026D" w14:textId="77777777" w:rsidR="004757C9" w:rsidRDefault="004757C9" w:rsidP="004757C9">
      <w:pPr>
        <w:pStyle w:val="PL"/>
      </w:pPr>
      <w:r>
        <w:t xml:space="preserve">              - $ref: "#/components/schemas/AveULRANUEThptTarget"</w:t>
      </w:r>
    </w:p>
    <w:p w14:paraId="338AC180" w14:textId="77777777" w:rsidR="004757C9" w:rsidRDefault="004757C9" w:rsidP="004757C9">
      <w:pPr>
        <w:pStyle w:val="PL"/>
      </w:pPr>
      <w:r>
        <w:t xml:space="preserve">              - $ref: "#/components/schemas/AveDLRANUEThptTarget"</w:t>
      </w:r>
    </w:p>
    <w:p w14:paraId="6D2E244A" w14:textId="77777777" w:rsidR="004757C9" w:rsidRDefault="004757C9" w:rsidP="004757C9">
      <w:pPr>
        <w:pStyle w:val="PL"/>
      </w:pPr>
      <w:r>
        <w:t xml:space="preserve">              - $ref: "#/components/schemas/LowULRANUEThptRatioTarget"</w:t>
      </w:r>
    </w:p>
    <w:p w14:paraId="1E330E17" w14:textId="77777777" w:rsidR="004757C9" w:rsidRDefault="004757C9" w:rsidP="004757C9">
      <w:pPr>
        <w:pStyle w:val="PL"/>
      </w:pPr>
      <w:r>
        <w:t xml:space="preserve">              - $ref: "#/components/schemas/LowDLRANUEThptRatioTarget" </w:t>
      </w:r>
    </w:p>
    <w:p w14:paraId="27B04EB7" w14:textId="77777777" w:rsidR="004757C9" w:rsidRDefault="004757C9" w:rsidP="004757C9">
      <w:pPr>
        <w:pStyle w:val="PL"/>
      </w:pPr>
      <w:r>
        <w:t xml:space="preserve">        expectationContexts:</w:t>
      </w:r>
    </w:p>
    <w:p w14:paraId="31C88B76" w14:textId="77777777" w:rsidR="004757C9" w:rsidRDefault="004757C9" w:rsidP="004757C9">
      <w:pPr>
        <w:pStyle w:val="PL"/>
      </w:pPr>
      <w:r>
        <w:t xml:space="preserve">          type: array</w:t>
      </w:r>
    </w:p>
    <w:p w14:paraId="759B048E" w14:textId="77777777" w:rsidR="004757C9" w:rsidRDefault="004757C9" w:rsidP="004757C9">
      <w:pPr>
        <w:pStyle w:val="PL"/>
      </w:pPr>
      <w:r>
        <w:t xml:space="preserve">          items:</w:t>
      </w:r>
    </w:p>
    <w:p w14:paraId="570AC1DB" w14:textId="77777777" w:rsidR="004757C9" w:rsidRDefault="004757C9" w:rsidP="004757C9">
      <w:pPr>
        <w:pStyle w:val="PL"/>
      </w:pPr>
      <w:r>
        <w:t xml:space="preserve">            $ref: "TS28312_IntentNrm.yaml#/components/schemas/ExpectationContext"</w:t>
      </w:r>
    </w:p>
    <w:p w14:paraId="52BBDB94" w14:textId="77777777" w:rsidR="004757C9" w:rsidRDefault="004757C9" w:rsidP="004757C9">
      <w:pPr>
        <w:pStyle w:val="PL"/>
      </w:pPr>
      <w:r>
        <w:t xml:space="preserve">        expectationfulfilmentInfo:</w:t>
      </w:r>
    </w:p>
    <w:p w14:paraId="0BE3A19F" w14:textId="77777777" w:rsidR="004757C9" w:rsidRDefault="004757C9" w:rsidP="004757C9">
      <w:pPr>
        <w:pStyle w:val="PL"/>
      </w:pPr>
      <w:r>
        <w:t xml:space="preserve">            $ref: "TS28312_IntentNrm.yaml#/components/schemas/FulfilmentInfo" </w:t>
      </w:r>
    </w:p>
    <w:p w14:paraId="36BC16F8" w14:textId="77777777" w:rsidR="004757C9" w:rsidRDefault="004757C9" w:rsidP="004757C9">
      <w:pPr>
        <w:pStyle w:val="PL"/>
      </w:pPr>
      <w:r>
        <w:t xml:space="preserve">      required:</w:t>
      </w:r>
    </w:p>
    <w:p w14:paraId="68CA0980" w14:textId="77777777" w:rsidR="004757C9" w:rsidRDefault="004757C9" w:rsidP="004757C9">
      <w:pPr>
        <w:pStyle w:val="PL"/>
      </w:pPr>
      <w:r>
        <w:t xml:space="preserve">        - expectationId</w:t>
      </w:r>
    </w:p>
    <w:p w14:paraId="29DB5270" w14:textId="77777777" w:rsidR="004757C9" w:rsidRDefault="004757C9" w:rsidP="004757C9">
      <w:pPr>
        <w:pStyle w:val="PL"/>
      </w:pPr>
      <w:r>
        <w:t xml:space="preserve">    ServiceSupportExpectation:</w:t>
      </w:r>
    </w:p>
    <w:p w14:paraId="5DF64B7B" w14:textId="77777777" w:rsidR="004757C9" w:rsidRDefault="004757C9" w:rsidP="004757C9">
      <w:pPr>
        <w:pStyle w:val="PL"/>
      </w:pPr>
      <w:r>
        <w:t xml:space="preserve">      description: &gt;-</w:t>
      </w:r>
    </w:p>
    <w:p w14:paraId="4CBAA1BF" w14:textId="77777777" w:rsidR="004757C9" w:rsidRDefault="004757C9" w:rsidP="004757C9">
      <w:pPr>
        <w:pStyle w:val="PL"/>
      </w:pPr>
      <w:r>
        <w:t xml:space="preserve">        This data type is the "IntentExpectation" data type with specialisations to represent MnS consumer's expectations for service deployment    </w:t>
      </w:r>
    </w:p>
    <w:p w14:paraId="2EDC0417" w14:textId="77777777" w:rsidR="004757C9" w:rsidRDefault="004757C9" w:rsidP="004757C9">
      <w:pPr>
        <w:pStyle w:val="PL"/>
      </w:pPr>
      <w:r>
        <w:t xml:space="preserve">      type: object</w:t>
      </w:r>
    </w:p>
    <w:p w14:paraId="4995A8D1" w14:textId="77777777" w:rsidR="004757C9" w:rsidRDefault="004757C9" w:rsidP="004757C9">
      <w:pPr>
        <w:pStyle w:val="PL"/>
      </w:pPr>
      <w:r>
        <w:t xml:space="preserve">      properties:</w:t>
      </w:r>
    </w:p>
    <w:p w14:paraId="0D7A3830" w14:textId="77777777" w:rsidR="004757C9" w:rsidRDefault="004757C9" w:rsidP="004757C9">
      <w:pPr>
        <w:pStyle w:val="PL"/>
      </w:pPr>
      <w:r>
        <w:t xml:space="preserve">        expectationId:</w:t>
      </w:r>
    </w:p>
    <w:p w14:paraId="24CA503F" w14:textId="77777777" w:rsidR="004757C9" w:rsidRDefault="004757C9" w:rsidP="004757C9">
      <w:pPr>
        <w:pStyle w:val="PL"/>
      </w:pPr>
      <w:r>
        <w:t xml:space="preserve">          type: string</w:t>
      </w:r>
    </w:p>
    <w:p w14:paraId="00754D51" w14:textId="77777777" w:rsidR="004757C9" w:rsidRDefault="004757C9" w:rsidP="004757C9">
      <w:pPr>
        <w:pStyle w:val="PL"/>
      </w:pPr>
      <w:r>
        <w:t xml:space="preserve">        expectationVerb:</w:t>
      </w:r>
    </w:p>
    <w:p w14:paraId="2F23DA65" w14:textId="77777777" w:rsidR="004757C9" w:rsidRDefault="004757C9" w:rsidP="004757C9">
      <w:pPr>
        <w:pStyle w:val="PL"/>
      </w:pPr>
      <w:r>
        <w:t xml:space="preserve">           $ref: "TS28312_IntentNrm.yaml#/components/schemas/ExpectationVerb"</w:t>
      </w:r>
    </w:p>
    <w:p w14:paraId="0D7E107D" w14:textId="77777777" w:rsidR="004757C9" w:rsidRDefault="004757C9" w:rsidP="004757C9">
      <w:pPr>
        <w:pStyle w:val="PL"/>
      </w:pPr>
      <w:r>
        <w:t xml:space="preserve">        expectationObjects:</w:t>
      </w:r>
    </w:p>
    <w:p w14:paraId="384B4871" w14:textId="77777777" w:rsidR="004757C9" w:rsidRDefault="004757C9" w:rsidP="004757C9">
      <w:pPr>
        <w:pStyle w:val="PL"/>
      </w:pPr>
      <w:r>
        <w:t xml:space="preserve">          type: array</w:t>
      </w:r>
    </w:p>
    <w:p w14:paraId="3B26DBA6" w14:textId="77777777" w:rsidR="004757C9" w:rsidRDefault="004757C9" w:rsidP="004757C9">
      <w:pPr>
        <w:pStyle w:val="PL"/>
      </w:pPr>
      <w:r>
        <w:t xml:space="preserve">          items:</w:t>
      </w:r>
    </w:p>
    <w:p w14:paraId="5CC54120" w14:textId="77777777" w:rsidR="004757C9" w:rsidRDefault="004757C9" w:rsidP="004757C9">
      <w:pPr>
        <w:pStyle w:val="PL"/>
      </w:pPr>
      <w:r>
        <w:t xml:space="preserve">            $ref: "#/components/schemas/ServiceSupportExpectationObject"</w:t>
      </w:r>
    </w:p>
    <w:p w14:paraId="16604FF4" w14:textId="77777777" w:rsidR="004757C9" w:rsidRDefault="004757C9" w:rsidP="004757C9">
      <w:pPr>
        <w:pStyle w:val="PL"/>
      </w:pPr>
      <w:r>
        <w:t xml:space="preserve">        expectationTargets:</w:t>
      </w:r>
    </w:p>
    <w:p w14:paraId="07E809A1" w14:textId="77777777" w:rsidR="004757C9" w:rsidRDefault="004757C9" w:rsidP="004757C9">
      <w:pPr>
        <w:pStyle w:val="PL"/>
      </w:pPr>
      <w:r>
        <w:t xml:space="preserve">          type: array</w:t>
      </w:r>
    </w:p>
    <w:p w14:paraId="6BC60BA0" w14:textId="77777777" w:rsidR="004757C9" w:rsidRDefault="004757C9" w:rsidP="004757C9">
      <w:pPr>
        <w:pStyle w:val="PL"/>
      </w:pPr>
      <w:r>
        <w:t xml:space="preserve">          items:</w:t>
      </w:r>
    </w:p>
    <w:p w14:paraId="27B8E46D" w14:textId="77777777" w:rsidR="004757C9" w:rsidRDefault="004757C9" w:rsidP="004757C9">
      <w:pPr>
        <w:pStyle w:val="PL"/>
      </w:pPr>
      <w:r>
        <w:t xml:space="preserve">            type: object</w:t>
      </w:r>
    </w:p>
    <w:p w14:paraId="7B1FE144" w14:textId="77777777" w:rsidR="004757C9" w:rsidRDefault="004757C9" w:rsidP="004757C9">
      <w:pPr>
        <w:pStyle w:val="PL"/>
      </w:pPr>
      <w:r>
        <w:t xml:space="preserve">            oneOf:</w:t>
      </w:r>
    </w:p>
    <w:p w14:paraId="1111EC56" w14:textId="77777777" w:rsidR="004757C9" w:rsidRDefault="004757C9" w:rsidP="004757C9">
      <w:pPr>
        <w:pStyle w:val="PL"/>
      </w:pPr>
      <w:r>
        <w:t xml:space="preserve">              - $ref: "#/components/schemas/DLThptPerUETarget"</w:t>
      </w:r>
    </w:p>
    <w:p w14:paraId="77A451D1" w14:textId="77777777" w:rsidR="004757C9" w:rsidRDefault="004757C9" w:rsidP="004757C9">
      <w:pPr>
        <w:pStyle w:val="PL"/>
      </w:pPr>
      <w:r>
        <w:t xml:space="preserve">              - $ref: "#/components/schemas/ULThptPerUETarget"</w:t>
      </w:r>
    </w:p>
    <w:p w14:paraId="75E3B011" w14:textId="77777777" w:rsidR="004757C9" w:rsidRDefault="004757C9" w:rsidP="004757C9">
      <w:pPr>
        <w:pStyle w:val="PL"/>
      </w:pPr>
      <w:r>
        <w:t xml:space="preserve">              - $ref: "#/components/schemas/DLLatencyTarget"</w:t>
      </w:r>
    </w:p>
    <w:p w14:paraId="3AE660CE" w14:textId="77777777" w:rsidR="004757C9" w:rsidRDefault="004757C9" w:rsidP="004757C9">
      <w:pPr>
        <w:pStyle w:val="PL"/>
      </w:pPr>
      <w:r>
        <w:t xml:space="preserve">              - $ref: "#/components/schemas/ULLatencyTarget"</w:t>
      </w:r>
    </w:p>
    <w:p w14:paraId="331C9694" w14:textId="77777777" w:rsidR="004757C9" w:rsidRDefault="004757C9" w:rsidP="004757C9">
      <w:pPr>
        <w:pStyle w:val="PL"/>
      </w:pPr>
      <w:r>
        <w:t xml:space="preserve">              - $ref: "#/components/schemas/MaxNumberofUEsTarget"</w:t>
      </w:r>
    </w:p>
    <w:p w14:paraId="6AC97A23" w14:textId="77777777" w:rsidR="004757C9" w:rsidRDefault="004757C9" w:rsidP="004757C9">
      <w:pPr>
        <w:pStyle w:val="PL"/>
      </w:pPr>
      <w:r>
        <w:t xml:space="preserve">              - $ref: "#/components/schemas/ActivityFactorTarget"</w:t>
      </w:r>
    </w:p>
    <w:p w14:paraId="4E5F90C4" w14:textId="77777777" w:rsidR="004757C9" w:rsidRDefault="004757C9" w:rsidP="004757C9">
      <w:pPr>
        <w:pStyle w:val="PL"/>
      </w:pPr>
      <w:r>
        <w:t xml:space="preserve">              - $ref: "#/components/schemas/UESpeedTarget"</w:t>
      </w:r>
    </w:p>
    <w:p w14:paraId="43419960" w14:textId="77777777" w:rsidR="004757C9" w:rsidRDefault="004757C9" w:rsidP="004757C9">
      <w:pPr>
        <w:pStyle w:val="PL"/>
      </w:pPr>
      <w:r>
        <w:t xml:space="preserve">              - $ref: "TS28312_IntentNrm.yaml#/components/schemas/ExpectationTarget"</w:t>
      </w:r>
    </w:p>
    <w:p w14:paraId="46A5E07A" w14:textId="77777777" w:rsidR="004757C9" w:rsidRDefault="004757C9" w:rsidP="004757C9">
      <w:pPr>
        <w:pStyle w:val="PL"/>
      </w:pPr>
      <w:r>
        <w:t xml:space="preserve">        expectationContexts:</w:t>
      </w:r>
    </w:p>
    <w:p w14:paraId="64A171AC" w14:textId="77777777" w:rsidR="004757C9" w:rsidRDefault="004757C9" w:rsidP="004757C9">
      <w:pPr>
        <w:pStyle w:val="PL"/>
      </w:pPr>
      <w:r>
        <w:t xml:space="preserve">          type: array</w:t>
      </w:r>
    </w:p>
    <w:p w14:paraId="2092CD05" w14:textId="77777777" w:rsidR="004757C9" w:rsidRDefault="004757C9" w:rsidP="004757C9">
      <w:pPr>
        <w:pStyle w:val="PL"/>
      </w:pPr>
      <w:r>
        <w:t xml:space="preserve">          items:</w:t>
      </w:r>
    </w:p>
    <w:p w14:paraId="3AD0041F" w14:textId="77777777" w:rsidR="004757C9" w:rsidRDefault="004757C9" w:rsidP="004757C9">
      <w:pPr>
        <w:pStyle w:val="PL"/>
      </w:pPr>
      <w:r>
        <w:t xml:space="preserve">            type: object</w:t>
      </w:r>
    </w:p>
    <w:p w14:paraId="593AE1CB" w14:textId="77777777" w:rsidR="004757C9" w:rsidRDefault="004757C9" w:rsidP="004757C9">
      <w:pPr>
        <w:pStyle w:val="PL"/>
      </w:pPr>
      <w:r>
        <w:t xml:space="preserve">            oneOf:</w:t>
      </w:r>
    </w:p>
    <w:p w14:paraId="42F4FBFE" w14:textId="77777777" w:rsidR="004757C9" w:rsidRDefault="004757C9" w:rsidP="004757C9">
      <w:pPr>
        <w:pStyle w:val="PL"/>
      </w:pPr>
      <w:r>
        <w:t xml:space="preserve">              - $ref: "#/components/schemas/ServiceStartTimeContext"</w:t>
      </w:r>
    </w:p>
    <w:p w14:paraId="4B74118B" w14:textId="77777777" w:rsidR="004757C9" w:rsidRDefault="004757C9" w:rsidP="004757C9">
      <w:pPr>
        <w:pStyle w:val="PL"/>
      </w:pPr>
      <w:r>
        <w:t xml:space="preserve">              - $ref: "#/components/schemas/ServiceEndTimeContext"</w:t>
      </w:r>
    </w:p>
    <w:p w14:paraId="3ED1EC45" w14:textId="77777777" w:rsidR="004757C9" w:rsidRDefault="004757C9" w:rsidP="004757C9">
      <w:pPr>
        <w:pStyle w:val="PL"/>
      </w:pPr>
      <w:r>
        <w:t xml:space="preserve">              - $ref: "#/components/schemas/UEMobilityLevelContext"</w:t>
      </w:r>
    </w:p>
    <w:p w14:paraId="1661E6B0" w14:textId="77777777" w:rsidR="004757C9" w:rsidRDefault="004757C9" w:rsidP="004757C9">
      <w:pPr>
        <w:pStyle w:val="PL"/>
      </w:pPr>
      <w:r>
        <w:t xml:space="preserve">              - $ref: "#/components/schemas/ResourceSharingLevelContext"</w:t>
      </w:r>
    </w:p>
    <w:p w14:paraId="44DBBCB0" w14:textId="77777777" w:rsidR="004757C9" w:rsidRDefault="004757C9" w:rsidP="004757C9">
      <w:pPr>
        <w:pStyle w:val="PL"/>
      </w:pPr>
      <w:r>
        <w:t xml:space="preserve">              - $ref: "TS28312_IntentNrm.yaml#/components/schemas/ExpectationContext"</w:t>
      </w:r>
    </w:p>
    <w:p w14:paraId="3CE2821B" w14:textId="77777777" w:rsidR="004757C9" w:rsidRDefault="004757C9" w:rsidP="004757C9">
      <w:pPr>
        <w:pStyle w:val="PL"/>
      </w:pPr>
      <w:r>
        <w:t xml:space="preserve">        expectationfulfilmentInfo:</w:t>
      </w:r>
    </w:p>
    <w:p w14:paraId="58A61B4D" w14:textId="77777777" w:rsidR="004757C9" w:rsidRDefault="004757C9" w:rsidP="004757C9">
      <w:pPr>
        <w:pStyle w:val="PL"/>
      </w:pPr>
      <w:r>
        <w:t xml:space="preserve">            $ref: "TS28312_IntentNrm.yaml#/components/schemas/FulfilmentInfo"    </w:t>
      </w:r>
    </w:p>
    <w:p w14:paraId="77723C79" w14:textId="77777777" w:rsidR="004757C9" w:rsidRDefault="004757C9" w:rsidP="004757C9">
      <w:pPr>
        <w:pStyle w:val="PL"/>
      </w:pPr>
      <w:r>
        <w:t xml:space="preserve">      required:</w:t>
      </w:r>
    </w:p>
    <w:p w14:paraId="7486F68C" w14:textId="77777777" w:rsidR="004757C9" w:rsidRDefault="004757C9" w:rsidP="004757C9">
      <w:pPr>
        <w:pStyle w:val="PL"/>
      </w:pPr>
      <w:r>
        <w:t xml:space="preserve">        - expectationId                      </w:t>
      </w:r>
    </w:p>
    <w:p w14:paraId="78AD5E27" w14:textId="77777777" w:rsidR="004757C9" w:rsidRDefault="004757C9" w:rsidP="004757C9">
      <w:pPr>
        <w:pStyle w:val="PL"/>
      </w:pPr>
      <w:r>
        <w:t xml:space="preserve">   #-------Definition of the IntentExpectation dataType ----------#    </w:t>
      </w:r>
    </w:p>
    <w:p w14:paraId="2E0203C4" w14:textId="77777777" w:rsidR="004757C9" w:rsidRDefault="004757C9" w:rsidP="004757C9">
      <w:pPr>
        <w:pStyle w:val="PL"/>
      </w:pPr>
    </w:p>
    <w:p w14:paraId="1E574AF3" w14:textId="77777777" w:rsidR="004757C9" w:rsidRDefault="004757C9" w:rsidP="004757C9">
      <w:pPr>
        <w:pStyle w:val="PL"/>
      </w:pPr>
      <w:r>
        <w:t xml:space="preserve">   #-------Definition of the scenario specific ExpectationObject dataType ----------#    </w:t>
      </w:r>
    </w:p>
    <w:p w14:paraId="15E31077" w14:textId="77777777" w:rsidR="004757C9" w:rsidRDefault="004757C9" w:rsidP="004757C9">
      <w:pPr>
        <w:pStyle w:val="PL"/>
      </w:pPr>
      <w:r>
        <w:t xml:space="preserve">    RadioNetworkExpectationObject:</w:t>
      </w:r>
    </w:p>
    <w:p w14:paraId="42FB63F2" w14:textId="77777777" w:rsidR="004757C9" w:rsidRDefault="004757C9" w:rsidP="004757C9">
      <w:pPr>
        <w:pStyle w:val="PL"/>
      </w:pPr>
      <w:r>
        <w:t xml:space="preserve">      description: &gt;-</w:t>
      </w:r>
    </w:p>
    <w:p w14:paraId="41361607" w14:textId="77777777" w:rsidR="004757C9" w:rsidRDefault="004757C9" w:rsidP="004757C9">
      <w:pPr>
        <w:pStyle w:val="PL"/>
      </w:pPr>
      <w:r>
        <w:t xml:space="preserve">        This data type is the "ExpectationObject" data type with specialisations for RadioNetworkExpectation</w:t>
      </w:r>
    </w:p>
    <w:p w14:paraId="52F7DF96" w14:textId="77777777" w:rsidR="004757C9" w:rsidRDefault="004757C9" w:rsidP="004757C9">
      <w:pPr>
        <w:pStyle w:val="PL"/>
      </w:pPr>
      <w:r>
        <w:t xml:space="preserve">      type: object</w:t>
      </w:r>
    </w:p>
    <w:p w14:paraId="0A495D8E" w14:textId="77777777" w:rsidR="004757C9" w:rsidRDefault="004757C9" w:rsidP="004757C9">
      <w:pPr>
        <w:pStyle w:val="PL"/>
      </w:pPr>
      <w:r>
        <w:t xml:space="preserve">      properties:</w:t>
      </w:r>
    </w:p>
    <w:p w14:paraId="3B96BED1" w14:textId="77777777" w:rsidR="004757C9" w:rsidRDefault="004757C9" w:rsidP="004757C9">
      <w:pPr>
        <w:pStyle w:val="PL"/>
      </w:pPr>
      <w:r>
        <w:t xml:space="preserve">        objectType:</w:t>
      </w:r>
    </w:p>
    <w:p w14:paraId="2123348A" w14:textId="77777777" w:rsidR="004757C9" w:rsidRDefault="004757C9" w:rsidP="004757C9">
      <w:pPr>
        <w:pStyle w:val="PL"/>
      </w:pPr>
      <w:r>
        <w:t xml:space="preserve">          type: string</w:t>
      </w:r>
    </w:p>
    <w:p w14:paraId="5EA35917" w14:textId="77777777" w:rsidR="004757C9" w:rsidRDefault="004757C9" w:rsidP="004757C9">
      <w:pPr>
        <w:pStyle w:val="PL"/>
      </w:pPr>
      <w:r>
        <w:t xml:space="preserve">          enum:</w:t>
      </w:r>
    </w:p>
    <w:p w14:paraId="3B9DA1B8" w14:textId="77777777" w:rsidR="004757C9" w:rsidRDefault="004757C9" w:rsidP="004757C9">
      <w:pPr>
        <w:pStyle w:val="PL"/>
      </w:pPr>
      <w:r>
        <w:t xml:space="preserve">            - RAN_SubNetwork #value for Radio Network Expectation--#</w:t>
      </w:r>
    </w:p>
    <w:p w14:paraId="2951EBEF" w14:textId="77777777" w:rsidR="004757C9" w:rsidRDefault="004757C9" w:rsidP="004757C9">
      <w:pPr>
        <w:pStyle w:val="PL"/>
      </w:pPr>
      <w:r>
        <w:t xml:space="preserve">        objectInstance:</w:t>
      </w:r>
    </w:p>
    <w:p w14:paraId="46D4EC5E" w14:textId="77777777" w:rsidR="004757C9" w:rsidRDefault="004757C9" w:rsidP="004757C9">
      <w:pPr>
        <w:pStyle w:val="PL"/>
      </w:pPr>
      <w:r>
        <w:t xml:space="preserve">          $ref: "TS28623_ComDefs.yaml#/components/schemas/Dn"</w:t>
      </w:r>
    </w:p>
    <w:p w14:paraId="717CA2FE" w14:textId="77777777" w:rsidR="004757C9" w:rsidRDefault="004757C9" w:rsidP="004757C9">
      <w:pPr>
        <w:pStyle w:val="PL"/>
      </w:pPr>
      <w:r>
        <w:t xml:space="preserve">        objectContexts:</w:t>
      </w:r>
    </w:p>
    <w:p w14:paraId="5585EA1A" w14:textId="77777777" w:rsidR="004757C9" w:rsidRDefault="004757C9" w:rsidP="004757C9">
      <w:pPr>
        <w:pStyle w:val="PL"/>
      </w:pPr>
      <w:r>
        <w:t xml:space="preserve">          type: array</w:t>
      </w:r>
    </w:p>
    <w:p w14:paraId="0D72BCCB" w14:textId="77777777" w:rsidR="004757C9" w:rsidRDefault="004757C9" w:rsidP="004757C9">
      <w:pPr>
        <w:pStyle w:val="PL"/>
      </w:pPr>
      <w:r>
        <w:t xml:space="preserve">          items:</w:t>
      </w:r>
    </w:p>
    <w:p w14:paraId="05C166F4" w14:textId="77777777" w:rsidR="004757C9" w:rsidRDefault="004757C9" w:rsidP="004757C9">
      <w:pPr>
        <w:pStyle w:val="PL"/>
      </w:pPr>
      <w:r>
        <w:t xml:space="preserve">            type: object</w:t>
      </w:r>
    </w:p>
    <w:p w14:paraId="679762C0" w14:textId="77777777" w:rsidR="004757C9" w:rsidRDefault="004757C9" w:rsidP="004757C9">
      <w:pPr>
        <w:pStyle w:val="PL"/>
      </w:pPr>
      <w:r>
        <w:t xml:space="preserve">            oneOf:</w:t>
      </w:r>
    </w:p>
    <w:p w14:paraId="35B43DDC" w14:textId="77777777" w:rsidR="004757C9" w:rsidRDefault="004757C9" w:rsidP="004757C9">
      <w:pPr>
        <w:pStyle w:val="PL"/>
      </w:pPr>
      <w:r>
        <w:t xml:space="preserve">              - $ref: "#/components/schemas/CoverageAreaPolygonContext"</w:t>
      </w:r>
    </w:p>
    <w:p w14:paraId="5EB60027" w14:textId="77777777" w:rsidR="004757C9" w:rsidRDefault="004757C9" w:rsidP="004757C9">
      <w:pPr>
        <w:pStyle w:val="PL"/>
      </w:pPr>
      <w:r>
        <w:t xml:space="preserve">              - $ref: "#/components/schemas/CoverageTACContext"</w:t>
      </w:r>
    </w:p>
    <w:p w14:paraId="0730D334" w14:textId="77777777" w:rsidR="004757C9" w:rsidRDefault="004757C9" w:rsidP="004757C9">
      <w:pPr>
        <w:pStyle w:val="PL"/>
      </w:pPr>
      <w:r>
        <w:t xml:space="preserve">              - $ref: "#/components/schemas/PLMNContext"</w:t>
      </w:r>
    </w:p>
    <w:p w14:paraId="77232F1B" w14:textId="77777777" w:rsidR="004757C9" w:rsidRDefault="004757C9" w:rsidP="004757C9">
      <w:pPr>
        <w:pStyle w:val="PL"/>
      </w:pPr>
      <w:r>
        <w:t xml:space="preserve">              - $ref: "#/components/schemas/NRFqBandContext"</w:t>
      </w:r>
    </w:p>
    <w:p w14:paraId="1BD30803" w14:textId="77777777" w:rsidR="004757C9" w:rsidRDefault="004757C9" w:rsidP="004757C9">
      <w:pPr>
        <w:pStyle w:val="PL"/>
      </w:pPr>
      <w:r>
        <w:t xml:space="preserve">              - $ref: "#/components/schemas/RATContext"</w:t>
      </w:r>
    </w:p>
    <w:p w14:paraId="09E70F78" w14:textId="77777777" w:rsidR="004757C9" w:rsidRDefault="004757C9" w:rsidP="004757C9">
      <w:pPr>
        <w:pStyle w:val="PL"/>
      </w:pPr>
      <w:r>
        <w:t xml:space="preserve">              - $ref: "#/components/schemas/ObjectContext"               </w:t>
      </w:r>
    </w:p>
    <w:p w14:paraId="004920CD" w14:textId="77777777" w:rsidR="004757C9" w:rsidRDefault="004757C9" w:rsidP="004757C9">
      <w:pPr>
        <w:pStyle w:val="PL"/>
      </w:pPr>
      <w:r>
        <w:t xml:space="preserve">    ServiceSupportExpectationObject: </w:t>
      </w:r>
    </w:p>
    <w:p w14:paraId="107C006A" w14:textId="77777777" w:rsidR="004757C9" w:rsidRDefault="004757C9" w:rsidP="004757C9">
      <w:pPr>
        <w:pStyle w:val="PL"/>
      </w:pPr>
      <w:r>
        <w:t xml:space="preserve">      description: &gt;-</w:t>
      </w:r>
    </w:p>
    <w:p w14:paraId="00288EDF" w14:textId="77777777" w:rsidR="004757C9" w:rsidRDefault="004757C9" w:rsidP="004757C9">
      <w:pPr>
        <w:pStyle w:val="PL"/>
      </w:pPr>
      <w:r>
        <w:t xml:space="preserve">        This data type is the "ExpectationObject" data type with specialisations for ServiceSupportExpectation</w:t>
      </w:r>
    </w:p>
    <w:p w14:paraId="2EFDB0E0" w14:textId="77777777" w:rsidR="004757C9" w:rsidRDefault="004757C9" w:rsidP="004757C9">
      <w:pPr>
        <w:pStyle w:val="PL"/>
      </w:pPr>
      <w:r>
        <w:t xml:space="preserve">      type: object</w:t>
      </w:r>
    </w:p>
    <w:p w14:paraId="55773F53" w14:textId="77777777" w:rsidR="004757C9" w:rsidRDefault="004757C9" w:rsidP="004757C9">
      <w:pPr>
        <w:pStyle w:val="PL"/>
      </w:pPr>
      <w:r>
        <w:t xml:space="preserve">      properties:</w:t>
      </w:r>
    </w:p>
    <w:p w14:paraId="5AC52529" w14:textId="77777777" w:rsidR="004757C9" w:rsidRDefault="004757C9" w:rsidP="004757C9">
      <w:pPr>
        <w:pStyle w:val="PL"/>
      </w:pPr>
      <w:r>
        <w:t xml:space="preserve">        objectType:</w:t>
      </w:r>
    </w:p>
    <w:p w14:paraId="582F7B7F" w14:textId="77777777" w:rsidR="004757C9" w:rsidRDefault="004757C9" w:rsidP="004757C9">
      <w:pPr>
        <w:pStyle w:val="PL"/>
      </w:pPr>
      <w:r>
        <w:t xml:space="preserve">          type: string</w:t>
      </w:r>
    </w:p>
    <w:p w14:paraId="30A19CAA" w14:textId="77777777" w:rsidR="004757C9" w:rsidRDefault="004757C9" w:rsidP="004757C9">
      <w:pPr>
        <w:pStyle w:val="PL"/>
      </w:pPr>
      <w:r>
        <w:t xml:space="preserve">          enum:</w:t>
      </w:r>
    </w:p>
    <w:p w14:paraId="43040451" w14:textId="77777777" w:rsidR="004757C9" w:rsidRDefault="004757C9" w:rsidP="004757C9">
      <w:pPr>
        <w:pStyle w:val="PL"/>
      </w:pPr>
      <w:r>
        <w:t xml:space="preserve">            - Service_Support #value for Service Support Expectation--#</w:t>
      </w:r>
    </w:p>
    <w:p w14:paraId="0C267A1C" w14:textId="77777777" w:rsidR="004757C9" w:rsidRDefault="004757C9" w:rsidP="004757C9">
      <w:pPr>
        <w:pStyle w:val="PL"/>
      </w:pPr>
      <w:r>
        <w:t xml:space="preserve">        objectInstance:</w:t>
      </w:r>
    </w:p>
    <w:p w14:paraId="3B27401D" w14:textId="77777777" w:rsidR="004757C9" w:rsidRDefault="004757C9" w:rsidP="004757C9">
      <w:pPr>
        <w:pStyle w:val="PL"/>
      </w:pPr>
      <w:r>
        <w:t xml:space="preserve">          $ref: "TS28623_ComDefs.yaml#/components/schemas/Dn"</w:t>
      </w:r>
    </w:p>
    <w:p w14:paraId="6BD37E5C" w14:textId="77777777" w:rsidR="004757C9" w:rsidRDefault="004757C9" w:rsidP="004757C9">
      <w:pPr>
        <w:pStyle w:val="PL"/>
      </w:pPr>
      <w:r>
        <w:t xml:space="preserve">        objectContexts:</w:t>
      </w:r>
    </w:p>
    <w:p w14:paraId="2BA389DB" w14:textId="77777777" w:rsidR="004757C9" w:rsidRDefault="004757C9" w:rsidP="004757C9">
      <w:pPr>
        <w:pStyle w:val="PL"/>
      </w:pPr>
      <w:r>
        <w:t xml:space="preserve">          type: array</w:t>
      </w:r>
    </w:p>
    <w:p w14:paraId="3BEC68E8" w14:textId="77777777" w:rsidR="004757C9" w:rsidRDefault="004757C9" w:rsidP="004757C9">
      <w:pPr>
        <w:pStyle w:val="PL"/>
      </w:pPr>
      <w:r>
        <w:t xml:space="preserve">          items:</w:t>
      </w:r>
    </w:p>
    <w:p w14:paraId="778157A8" w14:textId="77777777" w:rsidR="004757C9" w:rsidRDefault="004757C9" w:rsidP="004757C9">
      <w:pPr>
        <w:pStyle w:val="PL"/>
      </w:pPr>
      <w:r>
        <w:t xml:space="preserve">            type: object</w:t>
      </w:r>
    </w:p>
    <w:p w14:paraId="380CBDE5" w14:textId="77777777" w:rsidR="004757C9" w:rsidRDefault="004757C9" w:rsidP="004757C9">
      <w:pPr>
        <w:pStyle w:val="PL"/>
      </w:pPr>
      <w:r>
        <w:t xml:space="preserve">            oneOf:</w:t>
      </w:r>
    </w:p>
    <w:p w14:paraId="5BDDC964" w14:textId="77777777" w:rsidR="004757C9" w:rsidRDefault="004757C9" w:rsidP="004757C9">
      <w:pPr>
        <w:pStyle w:val="PL"/>
      </w:pPr>
      <w:r>
        <w:t xml:space="preserve">              - $ref: "#/components/schemas/EdgeIdenfiticationIdContext"</w:t>
      </w:r>
    </w:p>
    <w:p w14:paraId="6683DAF1" w14:textId="77777777" w:rsidR="004757C9" w:rsidRDefault="004757C9" w:rsidP="004757C9">
      <w:pPr>
        <w:pStyle w:val="PL"/>
      </w:pPr>
      <w:r>
        <w:t xml:space="preserve">              - $ref: "#/components/schemas/EdgeIdenfiticationLocContext"</w:t>
      </w:r>
    </w:p>
    <w:p w14:paraId="6B7332AE" w14:textId="77777777" w:rsidR="004757C9" w:rsidRDefault="004757C9" w:rsidP="004757C9">
      <w:pPr>
        <w:pStyle w:val="PL"/>
      </w:pPr>
      <w:r>
        <w:t xml:space="preserve">              - $ref: "#/components/schemas/CoverageAreaTAContext"   </w:t>
      </w:r>
    </w:p>
    <w:p w14:paraId="3D6C22F7" w14:textId="77777777" w:rsidR="004757C9" w:rsidRDefault="004757C9" w:rsidP="004757C9">
      <w:pPr>
        <w:pStyle w:val="PL"/>
      </w:pPr>
      <w:r>
        <w:t xml:space="preserve">              - $ref: "#/components/schemas/ObjectContext"   </w:t>
      </w:r>
    </w:p>
    <w:p w14:paraId="78862AFA" w14:textId="77777777" w:rsidR="004757C9" w:rsidRDefault="004757C9" w:rsidP="004757C9">
      <w:pPr>
        <w:pStyle w:val="PL"/>
      </w:pPr>
      <w:r>
        <w:t xml:space="preserve">   #-------Definition of the ExpectationObject dataType ----------#    </w:t>
      </w:r>
    </w:p>
    <w:p w14:paraId="4E2BC370" w14:textId="77777777" w:rsidR="004757C9" w:rsidRDefault="004757C9" w:rsidP="004757C9">
      <w:pPr>
        <w:pStyle w:val="PL"/>
      </w:pPr>
    </w:p>
    <w:p w14:paraId="7FF57B06" w14:textId="77777777" w:rsidR="004757C9" w:rsidRDefault="004757C9" w:rsidP="004757C9">
      <w:pPr>
        <w:pStyle w:val="PL"/>
      </w:pPr>
    </w:p>
    <w:p w14:paraId="077D7F22" w14:textId="77777777" w:rsidR="004757C9" w:rsidRDefault="004757C9" w:rsidP="004757C9">
      <w:pPr>
        <w:pStyle w:val="PL"/>
      </w:pPr>
      <w:r>
        <w:t xml:space="preserve">   #-------Definition of the Scenario specific ExpectationTarget dataType----------#     </w:t>
      </w:r>
    </w:p>
    <w:p w14:paraId="7482E8D5" w14:textId="77777777" w:rsidR="004757C9" w:rsidRDefault="004757C9" w:rsidP="004757C9">
      <w:pPr>
        <w:pStyle w:val="PL"/>
      </w:pPr>
      <w:r>
        <w:t xml:space="preserve">    WeakRSRPRatioTarget:</w:t>
      </w:r>
    </w:p>
    <w:p w14:paraId="5D2B1708" w14:textId="77777777" w:rsidR="004757C9" w:rsidRDefault="004757C9" w:rsidP="004757C9">
      <w:pPr>
        <w:pStyle w:val="PL"/>
      </w:pPr>
      <w:r>
        <w:t xml:space="preserve">      description: &gt;-</w:t>
      </w:r>
    </w:p>
    <w:p w14:paraId="591F7E39" w14:textId="77777777" w:rsidR="004757C9" w:rsidRDefault="004757C9" w:rsidP="004757C9">
      <w:pPr>
        <w:pStyle w:val="PL"/>
      </w:pPr>
      <w:r>
        <w:t xml:space="preserve">        This data type is the "ExpectationTarget" data type with specialisations for WeakRSRPRatioTarget</w:t>
      </w:r>
    </w:p>
    <w:p w14:paraId="283A3543" w14:textId="77777777" w:rsidR="004757C9" w:rsidRDefault="004757C9" w:rsidP="004757C9">
      <w:pPr>
        <w:pStyle w:val="PL"/>
      </w:pPr>
      <w:r>
        <w:t xml:space="preserve">      type: object</w:t>
      </w:r>
    </w:p>
    <w:p w14:paraId="5C1A1C09" w14:textId="77777777" w:rsidR="004757C9" w:rsidRDefault="004757C9" w:rsidP="004757C9">
      <w:pPr>
        <w:pStyle w:val="PL"/>
      </w:pPr>
      <w:r>
        <w:t xml:space="preserve">      properties:</w:t>
      </w:r>
    </w:p>
    <w:p w14:paraId="70B27728" w14:textId="77777777" w:rsidR="004757C9" w:rsidRDefault="004757C9" w:rsidP="004757C9">
      <w:pPr>
        <w:pStyle w:val="PL"/>
      </w:pPr>
      <w:r>
        <w:t xml:space="preserve">        targetName:</w:t>
      </w:r>
    </w:p>
    <w:p w14:paraId="09923D55" w14:textId="77777777" w:rsidR="004757C9" w:rsidRDefault="004757C9" w:rsidP="004757C9">
      <w:pPr>
        <w:pStyle w:val="PL"/>
      </w:pPr>
      <w:r>
        <w:t xml:space="preserve">          type: string</w:t>
      </w:r>
    </w:p>
    <w:p w14:paraId="4A47ACD6" w14:textId="77777777" w:rsidR="004757C9" w:rsidRDefault="004757C9" w:rsidP="004757C9">
      <w:pPr>
        <w:pStyle w:val="PL"/>
      </w:pPr>
      <w:r>
        <w:t xml:space="preserve">          enum:</w:t>
      </w:r>
    </w:p>
    <w:p w14:paraId="3ABE681B" w14:textId="77777777" w:rsidR="004757C9" w:rsidRDefault="004757C9" w:rsidP="004757C9">
      <w:pPr>
        <w:pStyle w:val="PL"/>
      </w:pPr>
      <w:r>
        <w:t xml:space="preserve">            - WeakRSRPRatio</w:t>
      </w:r>
    </w:p>
    <w:p w14:paraId="35ACAFE5" w14:textId="77777777" w:rsidR="004757C9" w:rsidRDefault="004757C9" w:rsidP="004757C9">
      <w:pPr>
        <w:pStyle w:val="PL"/>
      </w:pPr>
      <w:r>
        <w:t xml:space="preserve">        targetCondition:</w:t>
      </w:r>
    </w:p>
    <w:p w14:paraId="3CE4C719" w14:textId="77777777" w:rsidR="004757C9" w:rsidRDefault="004757C9" w:rsidP="004757C9">
      <w:pPr>
        <w:pStyle w:val="PL"/>
      </w:pPr>
      <w:r>
        <w:t xml:space="preserve">          type: string</w:t>
      </w:r>
    </w:p>
    <w:p w14:paraId="2FB6DAEE" w14:textId="77777777" w:rsidR="004757C9" w:rsidRDefault="004757C9" w:rsidP="004757C9">
      <w:pPr>
        <w:pStyle w:val="PL"/>
      </w:pPr>
      <w:r>
        <w:t xml:space="preserve">          enum:</w:t>
      </w:r>
    </w:p>
    <w:p w14:paraId="14F9B5EE" w14:textId="77777777" w:rsidR="004757C9" w:rsidRDefault="004757C9" w:rsidP="004757C9">
      <w:pPr>
        <w:pStyle w:val="PL"/>
      </w:pPr>
      <w:r>
        <w:t xml:space="preserve">            - IS_LESS_THAN</w:t>
      </w:r>
    </w:p>
    <w:p w14:paraId="4AC51A4A" w14:textId="77777777" w:rsidR="004757C9" w:rsidRDefault="004757C9" w:rsidP="004757C9">
      <w:pPr>
        <w:pStyle w:val="PL"/>
      </w:pPr>
      <w:r>
        <w:t xml:space="preserve">        targetValueRange:</w:t>
      </w:r>
    </w:p>
    <w:p w14:paraId="068E76E2" w14:textId="77777777" w:rsidR="004757C9" w:rsidRDefault="004757C9" w:rsidP="004757C9">
      <w:pPr>
        <w:pStyle w:val="PL"/>
      </w:pPr>
      <w:r>
        <w:t xml:space="preserve">          type: integer</w:t>
      </w:r>
    </w:p>
    <w:p w14:paraId="22736218" w14:textId="77777777" w:rsidR="004757C9" w:rsidRDefault="004757C9" w:rsidP="004757C9">
      <w:pPr>
        <w:pStyle w:val="PL"/>
      </w:pPr>
      <w:r>
        <w:t xml:space="preserve">          minimum: 0</w:t>
      </w:r>
    </w:p>
    <w:p w14:paraId="3F86E9B7" w14:textId="77777777" w:rsidR="004757C9" w:rsidRDefault="004757C9" w:rsidP="004757C9">
      <w:pPr>
        <w:pStyle w:val="PL"/>
      </w:pPr>
      <w:r>
        <w:t xml:space="preserve">          maximum: 100</w:t>
      </w:r>
    </w:p>
    <w:p w14:paraId="35C0F7C2" w14:textId="77777777" w:rsidR="004757C9" w:rsidRDefault="004757C9" w:rsidP="004757C9">
      <w:pPr>
        <w:pStyle w:val="PL"/>
      </w:pPr>
      <w:r>
        <w:t xml:space="preserve">        targetContexts:</w:t>
      </w:r>
    </w:p>
    <w:p w14:paraId="46EDA4FE" w14:textId="77777777" w:rsidR="004757C9" w:rsidRDefault="004757C9" w:rsidP="004757C9">
      <w:pPr>
        <w:pStyle w:val="PL"/>
      </w:pPr>
      <w:r>
        <w:t xml:space="preserve">          $ref: "#/components/schemas/WeakRSRPContext"</w:t>
      </w:r>
    </w:p>
    <w:p w14:paraId="25DF841C" w14:textId="77777777" w:rsidR="004757C9" w:rsidRDefault="004757C9" w:rsidP="004757C9">
      <w:pPr>
        <w:pStyle w:val="PL"/>
      </w:pPr>
      <w:r>
        <w:t xml:space="preserve">        targetFulfilmentInfo:</w:t>
      </w:r>
    </w:p>
    <w:p w14:paraId="0ADBE5DD" w14:textId="77777777" w:rsidR="004757C9" w:rsidRDefault="004757C9" w:rsidP="004757C9">
      <w:pPr>
        <w:pStyle w:val="PL"/>
      </w:pPr>
      <w:r>
        <w:t xml:space="preserve">          $ref: "TS28312_IntentNrm.yaml#/components/schemas/FulfilmentInfo"</w:t>
      </w:r>
    </w:p>
    <w:p w14:paraId="310E11E6" w14:textId="77777777" w:rsidR="004757C9" w:rsidRDefault="004757C9" w:rsidP="004757C9">
      <w:pPr>
        <w:pStyle w:val="PL"/>
      </w:pPr>
      <w:r>
        <w:t xml:space="preserve">    WeakRSRPContext:</w:t>
      </w:r>
    </w:p>
    <w:p w14:paraId="03D16A64" w14:textId="77777777" w:rsidR="004757C9" w:rsidRDefault="004757C9" w:rsidP="004757C9">
      <w:pPr>
        <w:pStyle w:val="PL"/>
      </w:pPr>
      <w:r>
        <w:t xml:space="preserve">      description: &gt;-</w:t>
      </w:r>
    </w:p>
    <w:p w14:paraId="13EB3CE5" w14:textId="77777777" w:rsidR="004757C9" w:rsidRDefault="004757C9" w:rsidP="004757C9">
      <w:pPr>
        <w:pStyle w:val="PL"/>
      </w:pPr>
      <w:r>
        <w:t xml:space="preserve">        This data type is the "TargetContext" data type with specialisations for WeakRSRPContext</w:t>
      </w:r>
    </w:p>
    <w:p w14:paraId="428BEA5E" w14:textId="77777777" w:rsidR="004757C9" w:rsidRDefault="004757C9" w:rsidP="004757C9">
      <w:pPr>
        <w:pStyle w:val="PL"/>
      </w:pPr>
      <w:r>
        <w:t xml:space="preserve">      type: object</w:t>
      </w:r>
    </w:p>
    <w:p w14:paraId="0CAAF570" w14:textId="77777777" w:rsidR="004757C9" w:rsidRDefault="004757C9" w:rsidP="004757C9">
      <w:pPr>
        <w:pStyle w:val="PL"/>
      </w:pPr>
      <w:r>
        <w:t xml:space="preserve">      properties:</w:t>
      </w:r>
    </w:p>
    <w:p w14:paraId="159682A3" w14:textId="77777777" w:rsidR="004757C9" w:rsidRDefault="004757C9" w:rsidP="004757C9">
      <w:pPr>
        <w:pStyle w:val="PL"/>
      </w:pPr>
      <w:r>
        <w:t xml:space="preserve">        contextAttribute:</w:t>
      </w:r>
    </w:p>
    <w:p w14:paraId="4A1E5C7D" w14:textId="77777777" w:rsidR="004757C9" w:rsidRDefault="004757C9" w:rsidP="004757C9">
      <w:pPr>
        <w:pStyle w:val="PL"/>
      </w:pPr>
      <w:r>
        <w:t xml:space="preserve">          type: string</w:t>
      </w:r>
    </w:p>
    <w:p w14:paraId="09CF06DF" w14:textId="77777777" w:rsidR="004757C9" w:rsidRDefault="004757C9" w:rsidP="004757C9">
      <w:pPr>
        <w:pStyle w:val="PL"/>
      </w:pPr>
      <w:r>
        <w:t xml:space="preserve">          enum:</w:t>
      </w:r>
    </w:p>
    <w:p w14:paraId="66475C38" w14:textId="77777777" w:rsidR="004757C9" w:rsidRDefault="004757C9" w:rsidP="004757C9">
      <w:pPr>
        <w:pStyle w:val="PL"/>
      </w:pPr>
      <w:r>
        <w:t xml:space="preserve">            - WeakRSRPThreshold</w:t>
      </w:r>
    </w:p>
    <w:p w14:paraId="5AA9CDEC" w14:textId="77777777" w:rsidR="004757C9" w:rsidRDefault="004757C9" w:rsidP="004757C9">
      <w:pPr>
        <w:pStyle w:val="PL"/>
      </w:pPr>
      <w:r>
        <w:t xml:space="preserve">        contextCondition:</w:t>
      </w:r>
    </w:p>
    <w:p w14:paraId="3F4DC10F" w14:textId="77777777" w:rsidR="004757C9" w:rsidRDefault="004757C9" w:rsidP="004757C9">
      <w:pPr>
        <w:pStyle w:val="PL"/>
      </w:pPr>
      <w:r>
        <w:t xml:space="preserve">          type: string</w:t>
      </w:r>
    </w:p>
    <w:p w14:paraId="24F42CA0" w14:textId="77777777" w:rsidR="004757C9" w:rsidRDefault="004757C9" w:rsidP="004757C9">
      <w:pPr>
        <w:pStyle w:val="PL"/>
      </w:pPr>
      <w:r>
        <w:t xml:space="preserve">          enum:</w:t>
      </w:r>
    </w:p>
    <w:p w14:paraId="4660B73D" w14:textId="77777777" w:rsidR="004757C9" w:rsidRDefault="004757C9" w:rsidP="004757C9">
      <w:pPr>
        <w:pStyle w:val="PL"/>
      </w:pPr>
      <w:r>
        <w:t xml:space="preserve">            - IS_LESS_THAN</w:t>
      </w:r>
    </w:p>
    <w:p w14:paraId="07627315" w14:textId="77777777" w:rsidR="004757C9" w:rsidRDefault="004757C9" w:rsidP="004757C9">
      <w:pPr>
        <w:pStyle w:val="PL"/>
      </w:pPr>
      <w:r>
        <w:t xml:space="preserve">        contextValueRange:</w:t>
      </w:r>
    </w:p>
    <w:p w14:paraId="66E5B0E3" w14:textId="77777777" w:rsidR="004757C9" w:rsidRDefault="004757C9" w:rsidP="004757C9">
      <w:pPr>
        <w:pStyle w:val="PL"/>
      </w:pPr>
      <w:r>
        <w:t xml:space="preserve">          type: number</w:t>
      </w:r>
    </w:p>
    <w:p w14:paraId="14BFE084" w14:textId="77777777" w:rsidR="004757C9" w:rsidRDefault="004757C9" w:rsidP="004757C9">
      <w:pPr>
        <w:pStyle w:val="PL"/>
      </w:pPr>
      <w:r>
        <w:t xml:space="preserve">    LowSINRRatioTarget:</w:t>
      </w:r>
    </w:p>
    <w:p w14:paraId="2014D895" w14:textId="77777777" w:rsidR="004757C9" w:rsidRDefault="004757C9" w:rsidP="004757C9">
      <w:pPr>
        <w:pStyle w:val="PL"/>
      </w:pPr>
      <w:r>
        <w:t xml:space="preserve">      description: &gt;-</w:t>
      </w:r>
    </w:p>
    <w:p w14:paraId="5AC5A18C" w14:textId="77777777" w:rsidR="004757C9" w:rsidRDefault="004757C9" w:rsidP="004757C9">
      <w:pPr>
        <w:pStyle w:val="PL"/>
      </w:pPr>
      <w:r>
        <w:t xml:space="preserve">        This data type is the "ExpectationTarget" data type with specialisations for LowSINRatioTarget</w:t>
      </w:r>
    </w:p>
    <w:p w14:paraId="6AD35465" w14:textId="77777777" w:rsidR="004757C9" w:rsidRDefault="004757C9" w:rsidP="004757C9">
      <w:pPr>
        <w:pStyle w:val="PL"/>
      </w:pPr>
      <w:r>
        <w:t xml:space="preserve">      type: object</w:t>
      </w:r>
    </w:p>
    <w:p w14:paraId="48598D0B" w14:textId="77777777" w:rsidR="004757C9" w:rsidRDefault="004757C9" w:rsidP="004757C9">
      <w:pPr>
        <w:pStyle w:val="PL"/>
      </w:pPr>
      <w:r>
        <w:t xml:space="preserve">      properties:</w:t>
      </w:r>
    </w:p>
    <w:p w14:paraId="2E84BDA2" w14:textId="77777777" w:rsidR="004757C9" w:rsidRDefault="004757C9" w:rsidP="004757C9">
      <w:pPr>
        <w:pStyle w:val="PL"/>
      </w:pPr>
      <w:r>
        <w:t xml:space="preserve">        targetName:</w:t>
      </w:r>
    </w:p>
    <w:p w14:paraId="356BB323" w14:textId="77777777" w:rsidR="004757C9" w:rsidRDefault="004757C9" w:rsidP="004757C9">
      <w:pPr>
        <w:pStyle w:val="PL"/>
      </w:pPr>
      <w:r>
        <w:t xml:space="preserve">          type: string</w:t>
      </w:r>
    </w:p>
    <w:p w14:paraId="7FC423E5" w14:textId="77777777" w:rsidR="004757C9" w:rsidRDefault="004757C9" w:rsidP="004757C9">
      <w:pPr>
        <w:pStyle w:val="PL"/>
      </w:pPr>
      <w:r>
        <w:t xml:space="preserve">          enum:</w:t>
      </w:r>
    </w:p>
    <w:p w14:paraId="22A214C2" w14:textId="77777777" w:rsidR="004757C9" w:rsidRDefault="004757C9" w:rsidP="004757C9">
      <w:pPr>
        <w:pStyle w:val="PL"/>
      </w:pPr>
      <w:r>
        <w:t xml:space="preserve">            - LowSINRRatio</w:t>
      </w:r>
    </w:p>
    <w:p w14:paraId="3F032706" w14:textId="77777777" w:rsidR="004757C9" w:rsidRDefault="004757C9" w:rsidP="004757C9">
      <w:pPr>
        <w:pStyle w:val="PL"/>
      </w:pPr>
      <w:r>
        <w:t xml:space="preserve">        targetCondition:</w:t>
      </w:r>
    </w:p>
    <w:p w14:paraId="76FCF522" w14:textId="77777777" w:rsidR="004757C9" w:rsidRDefault="004757C9" w:rsidP="004757C9">
      <w:pPr>
        <w:pStyle w:val="PL"/>
      </w:pPr>
      <w:r>
        <w:t xml:space="preserve">          type: string</w:t>
      </w:r>
    </w:p>
    <w:p w14:paraId="6154FF07" w14:textId="77777777" w:rsidR="004757C9" w:rsidRDefault="004757C9" w:rsidP="004757C9">
      <w:pPr>
        <w:pStyle w:val="PL"/>
      </w:pPr>
      <w:r>
        <w:t xml:space="preserve">          enum:</w:t>
      </w:r>
    </w:p>
    <w:p w14:paraId="14C89C1E" w14:textId="77777777" w:rsidR="004757C9" w:rsidRDefault="004757C9" w:rsidP="004757C9">
      <w:pPr>
        <w:pStyle w:val="PL"/>
      </w:pPr>
      <w:r>
        <w:t xml:space="preserve">            - IS_LESS_THAN</w:t>
      </w:r>
    </w:p>
    <w:p w14:paraId="6F19E5F0" w14:textId="77777777" w:rsidR="004757C9" w:rsidRDefault="004757C9" w:rsidP="004757C9">
      <w:pPr>
        <w:pStyle w:val="PL"/>
      </w:pPr>
      <w:r>
        <w:t xml:space="preserve">        targetValueRange:</w:t>
      </w:r>
    </w:p>
    <w:p w14:paraId="4F972D7C" w14:textId="77777777" w:rsidR="004757C9" w:rsidRDefault="004757C9" w:rsidP="004757C9">
      <w:pPr>
        <w:pStyle w:val="PL"/>
      </w:pPr>
      <w:r>
        <w:t xml:space="preserve">          type: integer</w:t>
      </w:r>
    </w:p>
    <w:p w14:paraId="75B8CD47" w14:textId="77777777" w:rsidR="004757C9" w:rsidRDefault="004757C9" w:rsidP="004757C9">
      <w:pPr>
        <w:pStyle w:val="PL"/>
      </w:pPr>
      <w:r>
        <w:t xml:space="preserve">          minimum: 0</w:t>
      </w:r>
    </w:p>
    <w:p w14:paraId="4DA817D3" w14:textId="77777777" w:rsidR="004757C9" w:rsidRDefault="004757C9" w:rsidP="004757C9">
      <w:pPr>
        <w:pStyle w:val="PL"/>
      </w:pPr>
      <w:r>
        <w:t xml:space="preserve">          maximum: 100</w:t>
      </w:r>
    </w:p>
    <w:p w14:paraId="44A6DD62" w14:textId="77777777" w:rsidR="004757C9" w:rsidRDefault="004757C9" w:rsidP="004757C9">
      <w:pPr>
        <w:pStyle w:val="PL"/>
      </w:pPr>
      <w:r>
        <w:t xml:space="preserve">        targetContexts:</w:t>
      </w:r>
    </w:p>
    <w:p w14:paraId="5087C960" w14:textId="77777777" w:rsidR="004757C9" w:rsidRDefault="004757C9" w:rsidP="004757C9">
      <w:pPr>
        <w:pStyle w:val="PL"/>
      </w:pPr>
      <w:r>
        <w:t xml:space="preserve">          $ref: "#/components/schemas/LowSINRContext"</w:t>
      </w:r>
    </w:p>
    <w:p w14:paraId="04453A60" w14:textId="77777777" w:rsidR="004757C9" w:rsidRDefault="004757C9" w:rsidP="004757C9">
      <w:pPr>
        <w:pStyle w:val="PL"/>
      </w:pPr>
      <w:r>
        <w:t xml:space="preserve">        targetFulfilmentInfo:</w:t>
      </w:r>
    </w:p>
    <w:p w14:paraId="6EDD27D3" w14:textId="77777777" w:rsidR="004757C9" w:rsidRDefault="004757C9" w:rsidP="004757C9">
      <w:pPr>
        <w:pStyle w:val="PL"/>
      </w:pPr>
      <w:r>
        <w:t xml:space="preserve">          $ref: "TS28312_IntentNrm.yaml#/components/schemas/FulfilmentInfo"</w:t>
      </w:r>
    </w:p>
    <w:p w14:paraId="354DB746" w14:textId="77777777" w:rsidR="004757C9" w:rsidRDefault="004757C9" w:rsidP="004757C9">
      <w:pPr>
        <w:pStyle w:val="PL"/>
      </w:pPr>
      <w:r>
        <w:t xml:space="preserve">    LowSINRContext:</w:t>
      </w:r>
    </w:p>
    <w:p w14:paraId="017CC862" w14:textId="77777777" w:rsidR="004757C9" w:rsidRDefault="004757C9" w:rsidP="004757C9">
      <w:pPr>
        <w:pStyle w:val="PL"/>
      </w:pPr>
      <w:r>
        <w:t xml:space="preserve">      description: &gt;-</w:t>
      </w:r>
    </w:p>
    <w:p w14:paraId="2B2003D0" w14:textId="77777777" w:rsidR="004757C9" w:rsidRDefault="004757C9" w:rsidP="004757C9">
      <w:pPr>
        <w:pStyle w:val="PL"/>
      </w:pPr>
      <w:r>
        <w:t xml:space="preserve">        This data type is the "TargetContext" data type with specialisations for LowSINRContext</w:t>
      </w:r>
    </w:p>
    <w:p w14:paraId="063EFC7D" w14:textId="77777777" w:rsidR="004757C9" w:rsidRDefault="004757C9" w:rsidP="004757C9">
      <w:pPr>
        <w:pStyle w:val="PL"/>
      </w:pPr>
      <w:r>
        <w:t xml:space="preserve">      type: object</w:t>
      </w:r>
    </w:p>
    <w:p w14:paraId="3968EFAF" w14:textId="77777777" w:rsidR="004757C9" w:rsidRDefault="004757C9" w:rsidP="004757C9">
      <w:pPr>
        <w:pStyle w:val="PL"/>
      </w:pPr>
      <w:r>
        <w:t xml:space="preserve">      properties:</w:t>
      </w:r>
    </w:p>
    <w:p w14:paraId="09BFEB79" w14:textId="77777777" w:rsidR="004757C9" w:rsidRDefault="004757C9" w:rsidP="004757C9">
      <w:pPr>
        <w:pStyle w:val="PL"/>
      </w:pPr>
      <w:r>
        <w:t xml:space="preserve">        contextAttribute:</w:t>
      </w:r>
    </w:p>
    <w:p w14:paraId="22B9497D" w14:textId="77777777" w:rsidR="004757C9" w:rsidRDefault="004757C9" w:rsidP="004757C9">
      <w:pPr>
        <w:pStyle w:val="PL"/>
      </w:pPr>
      <w:r>
        <w:t xml:space="preserve">          type: string</w:t>
      </w:r>
    </w:p>
    <w:p w14:paraId="394513A8" w14:textId="77777777" w:rsidR="004757C9" w:rsidRDefault="004757C9" w:rsidP="004757C9">
      <w:pPr>
        <w:pStyle w:val="PL"/>
      </w:pPr>
      <w:r>
        <w:t xml:space="preserve">          enum:</w:t>
      </w:r>
    </w:p>
    <w:p w14:paraId="2A0FE64E" w14:textId="77777777" w:rsidR="004757C9" w:rsidRDefault="004757C9" w:rsidP="004757C9">
      <w:pPr>
        <w:pStyle w:val="PL"/>
      </w:pPr>
      <w:r>
        <w:t xml:space="preserve">            - LowSINRThreshold</w:t>
      </w:r>
    </w:p>
    <w:p w14:paraId="3F0302BF" w14:textId="77777777" w:rsidR="004757C9" w:rsidRDefault="004757C9" w:rsidP="004757C9">
      <w:pPr>
        <w:pStyle w:val="PL"/>
      </w:pPr>
      <w:r>
        <w:t xml:space="preserve">        contextCondition:</w:t>
      </w:r>
    </w:p>
    <w:p w14:paraId="718D2D01" w14:textId="77777777" w:rsidR="004757C9" w:rsidRDefault="004757C9" w:rsidP="004757C9">
      <w:pPr>
        <w:pStyle w:val="PL"/>
      </w:pPr>
      <w:r>
        <w:t xml:space="preserve">          type: string</w:t>
      </w:r>
    </w:p>
    <w:p w14:paraId="5004747A" w14:textId="77777777" w:rsidR="004757C9" w:rsidRDefault="004757C9" w:rsidP="004757C9">
      <w:pPr>
        <w:pStyle w:val="PL"/>
      </w:pPr>
      <w:r>
        <w:t xml:space="preserve">          enum:</w:t>
      </w:r>
    </w:p>
    <w:p w14:paraId="55F54290" w14:textId="77777777" w:rsidR="004757C9" w:rsidRDefault="004757C9" w:rsidP="004757C9">
      <w:pPr>
        <w:pStyle w:val="PL"/>
      </w:pPr>
      <w:r>
        <w:t xml:space="preserve">            - IS_LESS_THAN</w:t>
      </w:r>
    </w:p>
    <w:p w14:paraId="3D076AC6" w14:textId="77777777" w:rsidR="004757C9" w:rsidRPr="004C41A8" w:rsidRDefault="004757C9" w:rsidP="004757C9">
      <w:pPr>
        <w:pStyle w:val="PL"/>
        <w:rPr>
          <w:lang w:val="fr-FR"/>
        </w:rPr>
      </w:pPr>
      <w:r>
        <w:t xml:space="preserve">        </w:t>
      </w:r>
      <w:r w:rsidRPr="004C41A8">
        <w:rPr>
          <w:lang w:val="fr-FR"/>
        </w:rPr>
        <w:t>contextValueRange:</w:t>
      </w:r>
    </w:p>
    <w:p w14:paraId="60980D50" w14:textId="77777777" w:rsidR="004757C9" w:rsidRPr="004C41A8" w:rsidRDefault="004757C9" w:rsidP="004757C9">
      <w:pPr>
        <w:pStyle w:val="PL"/>
        <w:rPr>
          <w:lang w:val="fr-FR"/>
        </w:rPr>
      </w:pPr>
      <w:r w:rsidRPr="004C41A8">
        <w:rPr>
          <w:lang w:val="fr-FR"/>
        </w:rPr>
        <w:t xml:space="preserve">          type: integer</w:t>
      </w:r>
    </w:p>
    <w:p w14:paraId="444398AB" w14:textId="77777777" w:rsidR="004757C9" w:rsidRPr="004C41A8" w:rsidRDefault="004757C9" w:rsidP="004757C9">
      <w:pPr>
        <w:pStyle w:val="PL"/>
        <w:rPr>
          <w:lang w:val="fr-FR"/>
        </w:rPr>
      </w:pPr>
      <w:r w:rsidRPr="004C41A8">
        <w:rPr>
          <w:lang w:val="fr-FR"/>
        </w:rPr>
        <w:t xml:space="preserve">    AveULRANUEThptTarget:</w:t>
      </w:r>
    </w:p>
    <w:p w14:paraId="7044B375" w14:textId="77777777" w:rsidR="004757C9" w:rsidRPr="004C41A8" w:rsidRDefault="004757C9" w:rsidP="004757C9">
      <w:pPr>
        <w:pStyle w:val="PL"/>
        <w:rPr>
          <w:lang w:val="fr-FR"/>
        </w:rPr>
      </w:pPr>
      <w:r w:rsidRPr="004C41A8">
        <w:rPr>
          <w:lang w:val="fr-FR"/>
        </w:rPr>
        <w:t xml:space="preserve">      description: &gt;-</w:t>
      </w:r>
    </w:p>
    <w:p w14:paraId="16A57975" w14:textId="77777777" w:rsidR="004757C9" w:rsidRDefault="004757C9" w:rsidP="004757C9">
      <w:pPr>
        <w:pStyle w:val="PL"/>
      </w:pPr>
      <w:r w:rsidRPr="004C41A8">
        <w:rPr>
          <w:lang w:val="fr-FR"/>
        </w:rPr>
        <w:t xml:space="preserve">        </w:t>
      </w:r>
      <w:r>
        <w:t>This data type is the "ExpectationTarget" data type with specialisations for AveULRANUEThptTarget</w:t>
      </w:r>
    </w:p>
    <w:p w14:paraId="65312AFC" w14:textId="77777777" w:rsidR="004757C9" w:rsidRDefault="004757C9" w:rsidP="004757C9">
      <w:pPr>
        <w:pStyle w:val="PL"/>
      </w:pPr>
      <w:r>
        <w:t xml:space="preserve">      type: object</w:t>
      </w:r>
    </w:p>
    <w:p w14:paraId="2A4AE934" w14:textId="77777777" w:rsidR="004757C9" w:rsidRDefault="004757C9" w:rsidP="004757C9">
      <w:pPr>
        <w:pStyle w:val="PL"/>
      </w:pPr>
      <w:r>
        <w:t xml:space="preserve">      properties:</w:t>
      </w:r>
    </w:p>
    <w:p w14:paraId="16E139B3" w14:textId="77777777" w:rsidR="004757C9" w:rsidRDefault="004757C9" w:rsidP="004757C9">
      <w:pPr>
        <w:pStyle w:val="PL"/>
      </w:pPr>
      <w:r>
        <w:t xml:space="preserve">        targetName:</w:t>
      </w:r>
    </w:p>
    <w:p w14:paraId="596F3848" w14:textId="77777777" w:rsidR="004757C9" w:rsidRDefault="004757C9" w:rsidP="004757C9">
      <w:pPr>
        <w:pStyle w:val="PL"/>
      </w:pPr>
      <w:r>
        <w:t xml:space="preserve">          type: string</w:t>
      </w:r>
    </w:p>
    <w:p w14:paraId="1ACEFB19" w14:textId="77777777" w:rsidR="004757C9" w:rsidRDefault="004757C9" w:rsidP="004757C9">
      <w:pPr>
        <w:pStyle w:val="PL"/>
      </w:pPr>
      <w:r>
        <w:t xml:space="preserve">          enum:</w:t>
      </w:r>
    </w:p>
    <w:p w14:paraId="1183B8DD" w14:textId="77777777" w:rsidR="004757C9" w:rsidRDefault="004757C9" w:rsidP="004757C9">
      <w:pPr>
        <w:pStyle w:val="PL"/>
      </w:pPr>
      <w:r>
        <w:t xml:space="preserve">            - AveULRANUEThpt</w:t>
      </w:r>
    </w:p>
    <w:p w14:paraId="0557B468" w14:textId="77777777" w:rsidR="004757C9" w:rsidRDefault="004757C9" w:rsidP="004757C9">
      <w:pPr>
        <w:pStyle w:val="PL"/>
      </w:pPr>
      <w:r>
        <w:t xml:space="preserve">        targetCondition:</w:t>
      </w:r>
    </w:p>
    <w:p w14:paraId="10B09D27" w14:textId="77777777" w:rsidR="004757C9" w:rsidRDefault="004757C9" w:rsidP="004757C9">
      <w:pPr>
        <w:pStyle w:val="PL"/>
      </w:pPr>
      <w:r>
        <w:t xml:space="preserve">          type: string</w:t>
      </w:r>
    </w:p>
    <w:p w14:paraId="62898A74" w14:textId="77777777" w:rsidR="004757C9" w:rsidRDefault="004757C9" w:rsidP="004757C9">
      <w:pPr>
        <w:pStyle w:val="PL"/>
      </w:pPr>
      <w:r>
        <w:t xml:space="preserve">          enum:</w:t>
      </w:r>
    </w:p>
    <w:p w14:paraId="51916133" w14:textId="77777777" w:rsidR="004757C9" w:rsidRDefault="004757C9" w:rsidP="004757C9">
      <w:pPr>
        <w:pStyle w:val="PL"/>
      </w:pPr>
      <w:r>
        <w:t xml:space="preserve">            - IS_GREATER_THAN</w:t>
      </w:r>
    </w:p>
    <w:p w14:paraId="514AD24B" w14:textId="77777777" w:rsidR="004757C9" w:rsidRDefault="004757C9" w:rsidP="004757C9">
      <w:pPr>
        <w:pStyle w:val="PL"/>
      </w:pPr>
      <w:r>
        <w:t xml:space="preserve">        targetValueRange:</w:t>
      </w:r>
    </w:p>
    <w:p w14:paraId="3E726F3F" w14:textId="77777777" w:rsidR="004757C9" w:rsidRDefault="004757C9" w:rsidP="004757C9">
      <w:pPr>
        <w:pStyle w:val="PL"/>
      </w:pPr>
      <w:r>
        <w:t xml:space="preserve">          type: integer</w:t>
      </w:r>
    </w:p>
    <w:p w14:paraId="4722A239" w14:textId="77777777" w:rsidR="004757C9" w:rsidRDefault="004757C9" w:rsidP="004757C9">
      <w:pPr>
        <w:pStyle w:val="PL"/>
      </w:pPr>
      <w:r>
        <w:t xml:space="preserve">        targetFulfilmentInfo:</w:t>
      </w:r>
    </w:p>
    <w:p w14:paraId="16B6327C" w14:textId="77777777" w:rsidR="004757C9" w:rsidRDefault="004757C9" w:rsidP="004757C9">
      <w:pPr>
        <w:pStyle w:val="PL"/>
      </w:pPr>
      <w:r>
        <w:t xml:space="preserve">          $ref: "TS28312_IntentNrm.yaml#/components/schemas/FulfilmentInfo"</w:t>
      </w:r>
    </w:p>
    <w:p w14:paraId="66BB875A" w14:textId="77777777" w:rsidR="004757C9" w:rsidRDefault="004757C9" w:rsidP="004757C9">
      <w:pPr>
        <w:pStyle w:val="PL"/>
      </w:pPr>
      <w:r>
        <w:t xml:space="preserve">    AveDLRANUEThptTarget:</w:t>
      </w:r>
    </w:p>
    <w:p w14:paraId="43446C66" w14:textId="77777777" w:rsidR="004757C9" w:rsidRDefault="004757C9" w:rsidP="004757C9">
      <w:pPr>
        <w:pStyle w:val="PL"/>
      </w:pPr>
      <w:r>
        <w:t xml:space="preserve">      description: &gt;-</w:t>
      </w:r>
    </w:p>
    <w:p w14:paraId="32FF63B1" w14:textId="77777777" w:rsidR="004757C9" w:rsidRDefault="004757C9" w:rsidP="004757C9">
      <w:pPr>
        <w:pStyle w:val="PL"/>
      </w:pPr>
      <w:r>
        <w:t xml:space="preserve">        This data type is the "ExpectationTarget" data type with specialisations for AveDLRANUEThptTarget    </w:t>
      </w:r>
    </w:p>
    <w:p w14:paraId="0AA04097" w14:textId="77777777" w:rsidR="004757C9" w:rsidRDefault="004757C9" w:rsidP="004757C9">
      <w:pPr>
        <w:pStyle w:val="PL"/>
      </w:pPr>
      <w:r>
        <w:t xml:space="preserve">      type: object</w:t>
      </w:r>
    </w:p>
    <w:p w14:paraId="40DA98AD" w14:textId="77777777" w:rsidR="004757C9" w:rsidRDefault="004757C9" w:rsidP="004757C9">
      <w:pPr>
        <w:pStyle w:val="PL"/>
      </w:pPr>
      <w:r>
        <w:t xml:space="preserve">      properties:</w:t>
      </w:r>
    </w:p>
    <w:p w14:paraId="1D200B0D" w14:textId="77777777" w:rsidR="004757C9" w:rsidRDefault="004757C9" w:rsidP="004757C9">
      <w:pPr>
        <w:pStyle w:val="PL"/>
      </w:pPr>
      <w:r>
        <w:t xml:space="preserve">        targetName:</w:t>
      </w:r>
    </w:p>
    <w:p w14:paraId="7154C245" w14:textId="77777777" w:rsidR="004757C9" w:rsidRDefault="004757C9" w:rsidP="004757C9">
      <w:pPr>
        <w:pStyle w:val="PL"/>
      </w:pPr>
      <w:r>
        <w:t xml:space="preserve">          type: string</w:t>
      </w:r>
    </w:p>
    <w:p w14:paraId="5BADB505" w14:textId="77777777" w:rsidR="004757C9" w:rsidRDefault="004757C9" w:rsidP="004757C9">
      <w:pPr>
        <w:pStyle w:val="PL"/>
      </w:pPr>
      <w:r>
        <w:t xml:space="preserve">          enum:</w:t>
      </w:r>
    </w:p>
    <w:p w14:paraId="320666A5" w14:textId="77777777" w:rsidR="004757C9" w:rsidRDefault="004757C9" w:rsidP="004757C9">
      <w:pPr>
        <w:pStyle w:val="PL"/>
      </w:pPr>
      <w:r>
        <w:t xml:space="preserve">            - AveDLRANUEThpt</w:t>
      </w:r>
    </w:p>
    <w:p w14:paraId="3A9C9C03" w14:textId="77777777" w:rsidR="004757C9" w:rsidRDefault="004757C9" w:rsidP="004757C9">
      <w:pPr>
        <w:pStyle w:val="PL"/>
      </w:pPr>
      <w:r>
        <w:t xml:space="preserve">        targetCondition:</w:t>
      </w:r>
    </w:p>
    <w:p w14:paraId="2519F14A" w14:textId="77777777" w:rsidR="004757C9" w:rsidRDefault="004757C9" w:rsidP="004757C9">
      <w:pPr>
        <w:pStyle w:val="PL"/>
      </w:pPr>
      <w:r>
        <w:t xml:space="preserve">          type: string</w:t>
      </w:r>
    </w:p>
    <w:p w14:paraId="6F4A6152" w14:textId="77777777" w:rsidR="004757C9" w:rsidRDefault="004757C9" w:rsidP="004757C9">
      <w:pPr>
        <w:pStyle w:val="PL"/>
      </w:pPr>
      <w:r>
        <w:t xml:space="preserve">          enum:</w:t>
      </w:r>
    </w:p>
    <w:p w14:paraId="138484E5" w14:textId="77777777" w:rsidR="004757C9" w:rsidRDefault="004757C9" w:rsidP="004757C9">
      <w:pPr>
        <w:pStyle w:val="PL"/>
      </w:pPr>
      <w:r>
        <w:t xml:space="preserve">            - IS_GREATER_THAN</w:t>
      </w:r>
    </w:p>
    <w:p w14:paraId="5DEB13A4" w14:textId="77777777" w:rsidR="004757C9" w:rsidRDefault="004757C9" w:rsidP="004757C9">
      <w:pPr>
        <w:pStyle w:val="PL"/>
      </w:pPr>
      <w:r>
        <w:t xml:space="preserve">        targetValueRange:</w:t>
      </w:r>
    </w:p>
    <w:p w14:paraId="1E5D5B3D" w14:textId="77777777" w:rsidR="004757C9" w:rsidRDefault="004757C9" w:rsidP="004757C9">
      <w:pPr>
        <w:pStyle w:val="PL"/>
      </w:pPr>
      <w:r>
        <w:t xml:space="preserve">          type: integer</w:t>
      </w:r>
    </w:p>
    <w:p w14:paraId="7E81F2C5" w14:textId="77777777" w:rsidR="004757C9" w:rsidRDefault="004757C9" w:rsidP="004757C9">
      <w:pPr>
        <w:pStyle w:val="PL"/>
      </w:pPr>
      <w:r>
        <w:t xml:space="preserve">        targetFulfilmentInfo:</w:t>
      </w:r>
    </w:p>
    <w:p w14:paraId="5A4B77EF" w14:textId="77777777" w:rsidR="004757C9" w:rsidRDefault="004757C9" w:rsidP="004757C9">
      <w:pPr>
        <w:pStyle w:val="PL"/>
      </w:pPr>
      <w:r>
        <w:t xml:space="preserve">          $ref: "TS28312_IntentNrm.yaml#/components/schemas/FulfilmentInfo"</w:t>
      </w:r>
    </w:p>
    <w:p w14:paraId="1C44FC25" w14:textId="77777777" w:rsidR="004757C9" w:rsidRDefault="004757C9" w:rsidP="004757C9">
      <w:pPr>
        <w:pStyle w:val="PL"/>
      </w:pPr>
      <w:r>
        <w:t xml:space="preserve">    LowULRANUEThptRatioTarget:</w:t>
      </w:r>
    </w:p>
    <w:p w14:paraId="1D89D5A2" w14:textId="77777777" w:rsidR="004757C9" w:rsidRDefault="004757C9" w:rsidP="004757C9">
      <w:pPr>
        <w:pStyle w:val="PL"/>
      </w:pPr>
      <w:r>
        <w:t xml:space="preserve">      description: &gt;-</w:t>
      </w:r>
    </w:p>
    <w:p w14:paraId="4BD5788D" w14:textId="77777777" w:rsidR="004757C9" w:rsidRDefault="004757C9" w:rsidP="004757C9">
      <w:pPr>
        <w:pStyle w:val="PL"/>
      </w:pPr>
      <w:r>
        <w:t xml:space="preserve">        This data type is the "ExpectationTarget" data type with specialisations for LowULRANUEThptRatioTarget        </w:t>
      </w:r>
    </w:p>
    <w:p w14:paraId="577E84C0" w14:textId="77777777" w:rsidR="004757C9" w:rsidRDefault="004757C9" w:rsidP="004757C9">
      <w:pPr>
        <w:pStyle w:val="PL"/>
      </w:pPr>
      <w:r>
        <w:t xml:space="preserve">      type: object</w:t>
      </w:r>
    </w:p>
    <w:p w14:paraId="2BB79730" w14:textId="77777777" w:rsidR="004757C9" w:rsidRDefault="004757C9" w:rsidP="004757C9">
      <w:pPr>
        <w:pStyle w:val="PL"/>
      </w:pPr>
      <w:r>
        <w:t xml:space="preserve">      properties:</w:t>
      </w:r>
    </w:p>
    <w:p w14:paraId="3D2FD352" w14:textId="77777777" w:rsidR="004757C9" w:rsidRDefault="004757C9" w:rsidP="004757C9">
      <w:pPr>
        <w:pStyle w:val="PL"/>
      </w:pPr>
      <w:r>
        <w:t xml:space="preserve">        targetName:</w:t>
      </w:r>
    </w:p>
    <w:p w14:paraId="6ECAC42F" w14:textId="77777777" w:rsidR="004757C9" w:rsidRDefault="004757C9" w:rsidP="004757C9">
      <w:pPr>
        <w:pStyle w:val="PL"/>
      </w:pPr>
      <w:r>
        <w:t xml:space="preserve">          type: string</w:t>
      </w:r>
    </w:p>
    <w:p w14:paraId="73D51F48" w14:textId="77777777" w:rsidR="004757C9" w:rsidRDefault="004757C9" w:rsidP="004757C9">
      <w:pPr>
        <w:pStyle w:val="PL"/>
      </w:pPr>
      <w:r>
        <w:t xml:space="preserve">          enum:</w:t>
      </w:r>
    </w:p>
    <w:p w14:paraId="521DEFB0" w14:textId="77777777" w:rsidR="004757C9" w:rsidRDefault="004757C9" w:rsidP="004757C9">
      <w:pPr>
        <w:pStyle w:val="PL"/>
      </w:pPr>
      <w:r>
        <w:t xml:space="preserve">            - LowULRANUEThptRatio</w:t>
      </w:r>
    </w:p>
    <w:p w14:paraId="61810761" w14:textId="77777777" w:rsidR="004757C9" w:rsidRDefault="004757C9" w:rsidP="004757C9">
      <w:pPr>
        <w:pStyle w:val="PL"/>
      </w:pPr>
      <w:r>
        <w:t xml:space="preserve">        targetCondition:</w:t>
      </w:r>
    </w:p>
    <w:p w14:paraId="2E050947" w14:textId="77777777" w:rsidR="004757C9" w:rsidRDefault="004757C9" w:rsidP="004757C9">
      <w:pPr>
        <w:pStyle w:val="PL"/>
      </w:pPr>
      <w:r>
        <w:t xml:space="preserve">          type: string</w:t>
      </w:r>
    </w:p>
    <w:p w14:paraId="1241B7FF" w14:textId="77777777" w:rsidR="004757C9" w:rsidRDefault="004757C9" w:rsidP="004757C9">
      <w:pPr>
        <w:pStyle w:val="PL"/>
      </w:pPr>
      <w:r>
        <w:t xml:space="preserve">          enum:</w:t>
      </w:r>
    </w:p>
    <w:p w14:paraId="7E3C64E2" w14:textId="77777777" w:rsidR="004757C9" w:rsidRDefault="004757C9" w:rsidP="004757C9">
      <w:pPr>
        <w:pStyle w:val="PL"/>
      </w:pPr>
      <w:r>
        <w:t xml:space="preserve">            - IS_LESS_THAN</w:t>
      </w:r>
    </w:p>
    <w:p w14:paraId="6DF73B98" w14:textId="77777777" w:rsidR="004757C9" w:rsidRDefault="004757C9" w:rsidP="004757C9">
      <w:pPr>
        <w:pStyle w:val="PL"/>
      </w:pPr>
      <w:r>
        <w:t xml:space="preserve">        targetValueRange:</w:t>
      </w:r>
    </w:p>
    <w:p w14:paraId="40B61C0C" w14:textId="77777777" w:rsidR="004757C9" w:rsidRDefault="004757C9" w:rsidP="004757C9">
      <w:pPr>
        <w:pStyle w:val="PL"/>
      </w:pPr>
      <w:r>
        <w:t xml:space="preserve">          type: integer</w:t>
      </w:r>
    </w:p>
    <w:p w14:paraId="255ECC81" w14:textId="77777777" w:rsidR="004757C9" w:rsidRDefault="004757C9" w:rsidP="004757C9">
      <w:pPr>
        <w:pStyle w:val="PL"/>
      </w:pPr>
      <w:r>
        <w:t xml:space="preserve">          minimum: 0</w:t>
      </w:r>
    </w:p>
    <w:p w14:paraId="40D84A07" w14:textId="77777777" w:rsidR="004757C9" w:rsidRDefault="004757C9" w:rsidP="004757C9">
      <w:pPr>
        <w:pStyle w:val="PL"/>
      </w:pPr>
      <w:r>
        <w:t xml:space="preserve">          maximum: 100</w:t>
      </w:r>
    </w:p>
    <w:p w14:paraId="449CCE3A" w14:textId="77777777" w:rsidR="004757C9" w:rsidRDefault="004757C9" w:rsidP="004757C9">
      <w:pPr>
        <w:pStyle w:val="PL"/>
      </w:pPr>
      <w:r>
        <w:t xml:space="preserve">        targetContexts:</w:t>
      </w:r>
    </w:p>
    <w:p w14:paraId="4EA05F2F" w14:textId="77777777" w:rsidR="004757C9" w:rsidRDefault="004757C9" w:rsidP="004757C9">
      <w:pPr>
        <w:pStyle w:val="PL"/>
      </w:pPr>
      <w:r>
        <w:t xml:space="preserve">          $ref: "#/components/schemas/LowULRANUEThptContext"</w:t>
      </w:r>
    </w:p>
    <w:p w14:paraId="79707F4A" w14:textId="77777777" w:rsidR="004757C9" w:rsidRDefault="004757C9" w:rsidP="004757C9">
      <w:pPr>
        <w:pStyle w:val="PL"/>
      </w:pPr>
      <w:r>
        <w:t xml:space="preserve">        targetFulfilmentInfo:</w:t>
      </w:r>
    </w:p>
    <w:p w14:paraId="6BD02554" w14:textId="77777777" w:rsidR="004757C9" w:rsidRDefault="004757C9" w:rsidP="004757C9">
      <w:pPr>
        <w:pStyle w:val="PL"/>
      </w:pPr>
      <w:r>
        <w:t xml:space="preserve">          $ref: "TS28312_IntentNrm.yaml#/components/schemas/FulfilmentInfo"</w:t>
      </w:r>
    </w:p>
    <w:p w14:paraId="2B34F3A4" w14:textId="77777777" w:rsidR="004757C9" w:rsidRDefault="004757C9" w:rsidP="004757C9">
      <w:pPr>
        <w:pStyle w:val="PL"/>
      </w:pPr>
      <w:r>
        <w:t xml:space="preserve">    LowULRANUEThptContext:</w:t>
      </w:r>
    </w:p>
    <w:p w14:paraId="29739240" w14:textId="77777777" w:rsidR="004757C9" w:rsidRDefault="004757C9" w:rsidP="004757C9">
      <w:pPr>
        <w:pStyle w:val="PL"/>
      </w:pPr>
      <w:r>
        <w:t xml:space="preserve">      description: &gt;-</w:t>
      </w:r>
    </w:p>
    <w:p w14:paraId="51BE7984" w14:textId="77777777" w:rsidR="004757C9" w:rsidRDefault="004757C9" w:rsidP="004757C9">
      <w:pPr>
        <w:pStyle w:val="PL"/>
      </w:pPr>
      <w:r>
        <w:t xml:space="preserve">        This data type is the "TargetContext" data type with specialisations for LowULRANUEThptContext    </w:t>
      </w:r>
    </w:p>
    <w:p w14:paraId="134895BF" w14:textId="77777777" w:rsidR="004757C9" w:rsidRDefault="004757C9" w:rsidP="004757C9">
      <w:pPr>
        <w:pStyle w:val="PL"/>
      </w:pPr>
      <w:r>
        <w:t xml:space="preserve">      type: object</w:t>
      </w:r>
    </w:p>
    <w:p w14:paraId="62A57D3A" w14:textId="77777777" w:rsidR="004757C9" w:rsidRDefault="004757C9" w:rsidP="004757C9">
      <w:pPr>
        <w:pStyle w:val="PL"/>
      </w:pPr>
      <w:r>
        <w:t xml:space="preserve">      properties:</w:t>
      </w:r>
    </w:p>
    <w:p w14:paraId="01C206CC" w14:textId="77777777" w:rsidR="004757C9" w:rsidRDefault="004757C9" w:rsidP="004757C9">
      <w:pPr>
        <w:pStyle w:val="PL"/>
      </w:pPr>
      <w:r>
        <w:t xml:space="preserve">        contextAttribute:</w:t>
      </w:r>
    </w:p>
    <w:p w14:paraId="0B8B62BB" w14:textId="77777777" w:rsidR="004757C9" w:rsidRDefault="004757C9" w:rsidP="004757C9">
      <w:pPr>
        <w:pStyle w:val="PL"/>
      </w:pPr>
      <w:r>
        <w:t xml:space="preserve">          type: string</w:t>
      </w:r>
    </w:p>
    <w:p w14:paraId="7D575043" w14:textId="77777777" w:rsidR="004757C9" w:rsidRDefault="004757C9" w:rsidP="004757C9">
      <w:pPr>
        <w:pStyle w:val="PL"/>
      </w:pPr>
      <w:r>
        <w:t xml:space="preserve">          enum:</w:t>
      </w:r>
    </w:p>
    <w:p w14:paraId="19AF113F" w14:textId="77777777" w:rsidR="004757C9" w:rsidRDefault="004757C9" w:rsidP="004757C9">
      <w:pPr>
        <w:pStyle w:val="PL"/>
      </w:pPr>
      <w:r>
        <w:t xml:space="preserve">            - LowULRANUEThptThreshold</w:t>
      </w:r>
    </w:p>
    <w:p w14:paraId="6C354C44" w14:textId="77777777" w:rsidR="004757C9" w:rsidRDefault="004757C9" w:rsidP="004757C9">
      <w:pPr>
        <w:pStyle w:val="PL"/>
      </w:pPr>
      <w:r>
        <w:t xml:space="preserve">        contextCondition:</w:t>
      </w:r>
    </w:p>
    <w:p w14:paraId="53BBB740" w14:textId="77777777" w:rsidR="004757C9" w:rsidRDefault="004757C9" w:rsidP="004757C9">
      <w:pPr>
        <w:pStyle w:val="PL"/>
      </w:pPr>
      <w:r>
        <w:t xml:space="preserve">          type: string</w:t>
      </w:r>
    </w:p>
    <w:p w14:paraId="6371F77A" w14:textId="77777777" w:rsidR="004757C9" w:rsidRDefault="004757C9" w:rsidP="004757C9">
      <w:pPr>
        <w:pStyle w:val="PL"/>
      </w:pPr>
      <w:r>
        <w:t xml:space="preserve">          enum:</w:t>
      </w:r>
    </w:p>
    <w:p w14:paraId="262FEC5F" w14:textId="77777777" w:rsidR="004757C9" w:rsidRDefault="004757C9" w:rsidP="004757C9">
      <w:pPr>
        <w:pStyle w:val="PL"/>
      </w:pPr>
      <w:r>
        <w:t xml:space="preserve">            - Is_less_than</w:t>
      </w:r>
    </w:p>
    <w:p w14:paraId="178BC551" w14:textId="77777777" w:rsidR="004757C9" w:rsidRDefault="004757C9" w:rsidP="004757C9">
      <w:pPr>
        <w:pStyle w:val="PL"/>
      </w:pPr>
      <w:r>
        <w:t xml:space="preserve">        contextValueRange:</w:t>
      </w:r>
    </w:p>
    <w:p w14:paraId="681D6EDE" w14:textId="77777777" w:rsidR="004757C9" w:rsidRDefault="004757C9" w:rsidP="004757C9">
      <w:pPr>
        <w:pStyle w:val="PL"/>
      </w:pPr>
      <w:r>
        <w:t xml:space="preserve">          type: number</w:t>
      </w:r>
    </w:p>
    <w:p w14:paraId="4C332E90" w14:textId="77777777" w:rsidR="004757C9" w:rsidRDefault="004757C9" w:rsidP="004757C9">
      <w:pPr>
        <w:pStyle w:val="PL"/>
      </w:pPr>
      <w:r>
        <w:t xml:space="preserve">    LowDLRANUEThptRatioTarget:</w:t>
      </w:r>
    </w:p>
    <w:p w14:paraId="628E2413" w14:textId="77777777" w:rsidR="004757C9" w:rsidRDefault="004757C9" w:rsidP="004757C9">
      <w:pPr>
        <w:pStyle w:val="PL"/>
      </w:pPr>
      <w:r>
        <w:t xml:space="preserve">      description: &gt;-</w:t>
      </w:r>
    </w:p>
    <w:p w14:paraId="020ADDF9" w14:textId="77777777" w:rsidR="004757C9" w:rsidRDefault="004757C9" w:rsidP="004757C9">
      <w:pPr>
        <w:pStyle w:val="PL"/>
      </w:pPr>
      <w:r>
        <w:t xml:space="preserve">        This data type is the "ExpectationTarget" data type with specialisations for LowDLRANUEThptRatioTarget         </w:t>
      </w:r>
    </w:p>
    <w:p w14:paraId="75F2509A" w14:textId="77777777" w:rsidR="004757C9" w:rsidRDefault="004757C9" w:rsidP="004757C9">
      <w:pPr>
        <w:pStyle w:val="PL"/>
      </w:pPr>
      <w:r>
        <w:t xml:space="preserve">      type: object</w:t>
      </w:r>
    </w:p>
    <w:p w14:paraId="6C0B1829" w14:textId="77777777" w:rsidR="004757C9" w:rsidRDefault="004757C9" w:rsidP="004757C9">
      <w:pPr>
        <w:pStyle w:val="PL"/>
      </w:pPr>
      <w:r>
        <w:t xml:space="preserve">      properties:</w:t>
      </w:r>
    </w:p>
    <w:p w14:paraId="00AAC32D" w14:textId="77777777" w:rsidR="004757C9" w:rsidRDefault="004757C9" w:rsidP="004757C9">
      <w:pPr>
        <w:pStyle w:val="PL"/>
      </w:pPr>
      <w:r>
        <w:t xml:space="preserve">        targetName:</w:t>
      </w:r>
    </w:p>
    <w:p w14:paraId="320E4694" w14:textId="77777777" w:rsidR="004757C9" w:rsidRDefault="004757C9" w:rsidP="004757C9">
      <w:pPr>
        <w:pStyle w:val="PL"/>
      </w:pPr>
      <w:r>
        <w:t xml:space="preserve">          type: string</w:t>
      </w:r>
    </w:p>
    <w:p w14:paraId="68B65C34" w14:textId="77777777" w:rsidR="004757C9" w:rsidRDefault="004757C9" w:rsidP="004757C9">
      <w:pPr>
        <w:pStyle w:val="PL"/>
      </w:pPr>
      <w:r>
        <w:t xml:space="preserve">          enum:</w:t>
      </w:r>
    </w:p>
    <w:p w14:paraId="36FC2453" w14:textId="77777777" w:rsidR="004757C9" w:rsidRDefault="004757C9" w:rsidP="004757C9">
      <w:pPr>
        <w:pStyle w:val="PL"/>
      </w:pPr>
      <w:r>
        <w:t xml:space="preserve">            - LowDLRANUEThptRatio</w:t>
      </w:r>
    </w:p>
    <w:p w14:paraId="020A55D4" w14:textId="77777777" w:rsidR="004757C9" w:rsidRDefault="004757C9" w:rsidP="004757C9">
      <w:pPr>
        <w:pStyle w:val="PL"/>
      </w:pPr>
      <w:r>
        <w:t xml:space="preserve">        targetCondition:</w:t>
      </w:r>
    </w:p>
    <w:p w14:paraId="618B590A" w14:textId="77777777" w:rsidR="004757C9" w:rsidRDefault="004757C9" w:rsidP="004757C9">
      <w:pPr>
        <w:pStyle w:val="PL"/>
      </w:pPr>
      <w:r>
        <w:t xml:space="preserve">          type: string</w:t>
      </w:r>
    </w:p>
    <w:p w14:paraId="39E3C939" w14:textId="77777777" w:rsidR="004757C9" w:rsidRDefault="004757C9" w:rsidP="004757C9">
      <w:pPr>
        <w:pStyle w:val="PL"/>
      </w:pPr>
      <w:r>
        <w:t xml:space="preserve">          enum:</w:t>
      </w:r>
    </w:p>
    <w:p w14:paraId="72AB7276" w14:textId="77777777" w:rsidR="004757C9" w:rsidRDefault="004757C9" w:rsidP="004757C9">
      <w:pPr>
        <w:pStyle w:val="PL"/>
      </w:pPr>
      <w:r>
        <w:t xml:space="preserve">            - IS_LESS_THAN</w:t>
      </w:r>
    </w:p>
    <w:p w14:paraId="36530224" w14:textId="77777777" w:rsidR="004757C9" w:rsidRDefault="004757C9" w:rsidP="004757C9">
      <w:pPr>
        <w:pStyle w:val="PL"/>
      </w:pPr>
      <w:r>
        <w:t xml:space="preserve">        targetValueRange:</w:t>
      </w:r>
    </w:p>
    <w:p w14:paraId="298600DC" w14:textId="77777777" w:rsidR="004757C9" w:rsidRDefault="004757C9" w:rsidP="004757C9">
      <w:pPr>
        <w:pStyle w:val="PL"/>
      </w:pPr>
      <w:r>
        <w:t xml:space="preserve">          type: integer</w:t>
      </w:r>
    </w:p>
    <w:p w14:paraId="14DBD356" w14:textId="77777777" w:rsidR="004757C9" w:rsidRDefault="004757C9" w:rsidP="004757C9">
      <w:pPr>
        <w:pStyle w:val="PL"/>
      </w:pPr>
      <w:r>
        <w:t xml:space="preserve">          minimum: 0</w:t>
      </w:r>
    </w:p>
    <w:p w14:paraId="504754CC" w14:textId="77777777" w:rsidR="004757C9" w:rsidRDefault="004757C9" w:rsidP="004757C9">
      <w:pPr>
        <w:pStyle w:val="PL"/>
      </w:pPr>
      <w:r>
        <w:t xml:space="preserve">          maximum: 100</w:t>
      </w:r>
    </w:p>
    <w:p w14:paraId="5B8CE5AF" w14:textId="77777777" w:rsidR="004757C9" w:rsidRDefault="004757C9" w:rsidP="004757C9">
      <w:pPr>
        <w:pStyle w:val="PL"/>
      </w:pPr>
      <w:r>
        <w:t xml:space="preserve">        targetContexts:</w:t>
      </w:r>
    </w:p>
    <w:p w14:paraId="475440AB" w14:textId="77777777" w:rsidR="004757C9" w:rsidRDefault="004757C9" w:rsidP="004757C9">
      <w:pPr>
        <w:pStyle w:val="PL"/>
      </w:pPr>
      <w:r>
        <w:t xml:space="preserve">          $ref: "#/components/schemas/LowDLRANUEThptContext"</w:t>
      </w:r>
    </w:p>
    <w:p w14:paraId="0641AEA6" w14:textId="77777777" w:rsidR="004757C9" w:rsidRDefault="004757C9" w:rsidP="004757C9">
      <w:pPr>
        <w:pStyle w:val="PL"/>
      </w:pPr>
      <w:r>
        <w:t xml:space="preserve">        targetFulfilmentInfo:</w:t>
      </w:r>
    </w:p>
    <w:p w14:paraId="20D5D792" w14:textId="77777777" w:rsidR="004757C9" w:rsidRDefault="004757C9" w:rsidP="004757C9">
      <w:pPr>
        <w:pStyle w:val="PL"/>
      </w:pPr>
      <w:r>
        <w:t xml:space="preserve">          $ref: "TS28312_IntentNrm.yaml#/components/schemas/FulfilmentInfo"</w:t>
      </w:r>
    </w:p>
    <w:p w14:paraId="46BBB788" w14:textId="77777777" w:rsidR="004757C9" w:rsidRDefault="004757C9" w:rsidP="004757C9">
      <w:pPr>
        <w:pStyle w:val="PL"/>
      </w:pPr>
      <w:r>
        <w:t xml:space="preserve">    LowDLRANUEThptContext:</w:t>
      </w:r>
    </w:p>
    <w:p w14:paraId="2A7CBECA" w14:textId="77777777" w:rsidR="004757C9" w:rsidRDefault="004757C9" w:rsidP="004757C9">
      <w:pPr>
        <w:pStyle w:val="PL"/>
      </w:pPr>
      <w:r>
        <w:t xml:space="preserve">      description: &gt;-</w:t>
      </w:r>
    </w:p>
    <w:p w14:paraId="0EB011D2" w14:textId="77777777" w:rsidR="004757C9" w:rsidRDefault="004757C9" w:rsidP="004757C9">
      <w:pPr>
        <w:pStyle w:val="PL"/>
      </w:pPr>
      <w:r>
        <w:t xml:space="preserve">        This data type is the "TargetContext" data type with specialisations for LowDLRANUEThptContext      </w:t>
      </w:r>
    </w:p>
    <w:p w14:paraId="13A84EE1" w14:textId="77777777" w:rsidR="004757C9" w:rsidRDefault="004757C9" w:rsidP="004757C9">
      <w:pPr>
        <w:pStyle w:val="PL"/>
      </w:pPr>
      <w:r>
        <w:t xml:space="preserve">      type: object</w:t>
      </w:r>
    </w:p>
    <w:p w14:paraId="3AE6B9F2" w14:textId="77777777" w:rsidR="004757C9" w:rsidRDefault="004757C9" w:rsidP="004757C9">
      <w:pPr>
        <w:pStyle w:val="PL"/>
      </w:pPr>
      <w:r>
        <w:t xml:space="preserve">      properties:</w:t>
      </w:r>
    </w:p>
    <w:p w14:paraId="40785932" w14:textId="77777777" w:rsidR="004757C9" w:rsidRDefault="004757C9" w:rsidP="004757C9">
      <w:pPr>
        <w:pStyle w:val="PL"/>
      </w:pPr>
      <w:r>
        <w:t xml:space="preserve">        contextAttribute:</w:t>
      </w:r>
    </w:p>
    <w:p w14:paraId="6402BCA9" w14:textId="77777777" w:rsidR="004757C9" w:rsidRDefault="004757C9" w:rsidP="004757C9">
      <w:pPr>
        <w:pStyle w:val="PL"/>
      </w:pPr>
      <w:r>
        <w:t xml:space="preserve">          type: string</w:t>
      </w:r>
    </w:p>
    <w:p w14:paraId="580C9601" w14:textId="77777777" w:rsidR="004757C9" w:rsidRDefault="004757C9" w:rsidP="004757C9">
      <w:pPr>
        <w:pStyle w:val="PL"/>
      </w:pPr>
      <w:r>
        <w:t xml:space="preserve">          enum:</w:t>
      </w:r>
    </w:p>
    <w:p w14:paraId="75E392CE" w14:textId="77777777" w:rsidR="004757C9" w:rsidRDefault="004757C9" w:rsidP="004757C9">
      <w:pPr>
        <w:pStyle w:val="PL"/>
      </w:pPr>
      <w:r>
        <w:t xml:space="preserve">            - LowDLRANUEThptThreshold</w:t>
      </w:r>
    </w:p>
    <w:p w14:paraId="3683DF00" w14:textId="77777777" w:rsidR="004757C9" w:rsidRDefault="004757C9" w:rsidP="004757C9">
      <w:pPr>
        <w:pStyle w:val="PL"/>
      </w:pPr>
      <w:r>
        <w:t xml:space="preserve">        contextCondition:</w:t>
      </w:r>
    </w:p>
    <w:p w14:paraId="7C0EC7B5" w14:textId="77777777" w:rsidR="004757C9" w:rsidRDefault="004757C9" w:rsidP="004757C9">
      <w:pPr>
        <w:pStyle w:val="PL"/>
      </w:pPr>
      <w:r>
        <w:t xml:space="preserve">          type: string</w:t>
      </w:r>
    </w:p>
    <w:p w14:paraId="5E105A3F" w14:textId="77777777" w:rsidR="004757C9" w:rsidRDefault="004757C9" w:rsidP="004757C9">
      <w:pPr>
        <w:pStyle w:val="PL"/>
      </w:pPr>
      <w:r>
        <w:t xml:space="preserve">          enum:</w:t>
      </w:r>
    </w:p>
    <w:p w14:paraId="34630784" w14:textId="77777777" w:rsidR="004757C9" w:rsidRDefault="004757C9" w:rsidP="004757C9">
      <w:pPr>
        <w:pStyle w:val="PL"/>
      </w:pPr>
      <w:r>
        <w:t xml:space="preserve">            - IS_LESS_THAN</w:t>
      </w:r>
    </w:p>
    <w:p w14:paraId="56242A9E" w14:textId="77777777" w:rsidR="004757C9" w:rsidRDefault="004757C9" w:rsidP="004757C9">
      <w:pPr>
        <w:pStyle w:val="PL"/>
      </w:pPr>
      <w:r>
        <w:t xml:space="preserve">        contextValueRange:</w:t>
      </w:r>
    </w:p>
    <w:p w14:paraId="4483DD2B" w14:textId="77777777" w:rsidR="004757C9" w:rsidRDefault="004757C9" w:rsidP="004757C9">
      <w:pPr>
        <w:pStyle w:val="PL"/>
      </w:pPr>
      <w:r>
        <w:t xml:space="preserve">          type: number</w:t>
      </w:r>
    </w:p>
    <w:p w14:paraId="11C8986F" w14:textId="77777777" w:rsidR="004757C9" w:rsidRDefault="004757C9" w:rsidP="004757C9">
      <w:pPr>
        <w:pStyle w:val="PL"/>
      </w:pPr>
      <w:r>
        <w:t xml:space="preserve">    DLThptPerUETarget:</w:t>
      </w:r>
    </w:p>
    <w:p w14:paraId="578C9DAF" w14:textId="77777777" w:rsidR="004757C9" w:rsidRDefault="004757C9" w:rsidP="004757C9">
      <w:pPr>
        <w:pStyle w:val="PL"/>
      </w:pPr>
      <w:r>
        <w:t xml:space="preserve">      description: &gt;-</w:t>
      </w:r>
    </w:p>
    <w:p w14:paraId="488A27BA" w14:textId="77777777" w:rsidR="004757C9" w:rsidRDefault="004757C9" w:rsidP="004757C9">
      <w:pPr>
        <w:pStyle w:val="PL"/>
      </w:pPr>
      <w:r>
        <w:t xml:space="preserve">        This data type is the "ExpectationTarget" data type with specialisations for DLThptPerUETarget       </w:t>
      </w:r>
    </w:p>
    <w:p w14:paraId="7722ECA6" w14:textId="77777777" w:rsidR="004757C9" w:rsidRDefault="004757C9" w:rsidP="004757C9">
      <w:pPr>
        <w:pStyle w:val="PL"/>
      </w:pPr>
      <w:r>
        <w:t xml:space="preserve">      type: object</w:t>
      </w:r>
    </w:p>
    <w:p w14:paraId="11DD9398" w14:textId="77777777" w:rsidR="004757C9" w:rsidRDefault="004757C9" w:rsidP="004757C9">
      <w:pPr>
        <w:pStyle w:val="PL"/>
      </w:pPr>
      <w:r>
        <w:t xml:space="preserve">      properties:</w:t>
      </w:r>
    </w:p>
    <w:p w14:paraId="7C73E849" w14:textId="77777777" w:rsidR="004757C9" w:rsidRDefault="004757C9" w:rsidP="004757C9">
      <w:pPr>
        <w:pStyle w:val="PL"/>
      </w:pPr>
      <w:r>
        <w:t xml:space="preserve">        targetName:</w:t>
      </w:r>
    </w:p>
    <w:p w14:paraId="05A32FF6" w14:textId="77777777" w:rsidR="004757C9" w:rsidRDefault="004757C9" w:rsidP="004757C9">
      <w:pPr>
        <w:pStyle w:val="PL"/>
      </w:pPr>
      <w:r>
        <w:t xml:space="preserve">          type: string</w:t>
      </w:r>
    </w:p>
    <w:p w14:paraId="60739228" w14:textId="77777777" w:rsidR="004757C9" w:rsidRDefault="004757C9" w:rsidP="004757C9">
      <w:pPr>
        <w:pStyle w:val="PL"/>
      </w:pPr>
      <w:r>
        <w:t xml:space="preserve">          enum:</w:t>
      </w:r>
    </w:p>
    <w:p w14:paraId="4CBB05A9" w14:textId="77777777" w:rsidR="004757C9" w:rsidRDefault="004757C9" w:rsidP="004757C9">
      <w:pPr>
        <w:pStyle w:val="PL"/>
      </w:pPr>
      <w:r>
        <w:t xml:space="preserve">            - DlThptPerUE</w:t>
      </w:r>
    </w:p>
    <w:p w14:paraId="3DD50B46" w14:textId="77777777" w:rsidR="004757C9" w:rsidRDefault="004757C9" w:rsidP="004757C9">
      <w:pPr>
        <w:pStyle w:val="PL"/>
      </w:pPr>
      <w:r>
        <w:t xml:space="preserve">        targetCondition:</w:t>
      </w:r>
    </w:p>
    <w:p w14:paraId="311E3EF8" w14:textId="77777777" w:rsidR="004757C9" w:rsidRDefault="004757C9" w:rsidP="004757C9">
      <w:pPr>
        <w:pStyle w:val="PL"/>
      </w:pPr>
      <w:r>
        <w:t xml:space="preserve">          type: string</w:t>
      </w:r>
    </w:p>
    <w:p w14:paraId="70626EF5" w14:textId="77777777" w:rsidR="004757C9" w:rsidRDefault="004757C9" w:rsidP="004757C9">
      <w:pPr>
        <w:pStyle w:val="PL"/>
      </w:pPr>
      <w:r>
        <w:t xml:space="preserve">          enum:</w:t>
      </w:r>
    </w:p>
    <w:p w14:paraId="0B47960F" w14:textId="77777777" w:rsidR="004757C9" w:rsidRDefault="004757C9" w:rsidP="004757C9">
      <w:pPr>
        <w:pStyle w:val="PL"/>
      </w:pPr>
      <w:r>
        <w:t xml:space="preserve">            - IS_GREATER_THAN</w:t>
      </w:r>
    </w:p>
    <w:p w14:paraId="54546409" w14:textId="77777777" w:rsidR="004757C9" w:rsidRDefault="004757C9" w:rsidP="004757C9">
      <w:pPr>
        <w:pStyle w:val="PL"/>
      </w:pPr>
      <w:r>
        <w:t xml:space="preserve">        targetValueRange:</w:t>
      </w:r>
    </w:p>
    <w:p w14:paraId="448E9C03" w14:textId="77777777" w:rsidR="004757C9" w:rsidRDefault="004757C9" w:rsidP="004757C9">
      <w:pPr>
        <w:pStyle w:val="PL"/>
      </w:pPr>
      <w:r>
        <w:t xml:space="preserve">          $ref: "TS28541_SliceNrm.yaml#/components/schemas/XLThpt"</w:t>
      </w:r>
    </w:p>
    <w:p w14:paraId="2E040AC3" w14:textId="77777777" w:rsidR="004757C9" w:rsidRDefault="004757C9" w:rsidP="004757C9">
      <w:pPr>
        <w:pStyle w:val="PL"/>
      </w:pPr>
      <w:r>
        <w:t xml:space="preserve">    ULThptPerUETarget:</w:t>
      </w:r>
    </w:p>
    <w:p w14:paraId="6C1DB55A" w14:textId="77777777" w:rsidR="004757C9" w:rsidRDefault="004757C9" w:rsidP="004757C9">
      <w:pPr>
        <w:pStyle w:val="PL"/>
      </w:pPr>
      <w:r>
        <w:t xml:space="preserve">      description: &gt;-</w:t>
      </w:r>
    </w:p>
    <w:p w14:paraId="4AC327B8" w14:textId="77777777" w:rsidR="004757C9" w:rsidRDefault="004757C9" w:rsidP="004757C9">
      <w:pPr>
        <w:pStyle w:val="PL"/>
      </w:pPr>
      <w:r>
        <w:t xml:space="preserve">        This data type is the "ExpectationTarget" data type with specialisations for ULThptPerUETarget       </w:t>
      </w:r>
    </w:p>
    <w:p w14:paraId="3BD79895" w14:textId="77777777" w:rsidR="004757C9" w:rsidRDefault="004757C9" w:rsidP="004757C9">
      <w:pPr>
        <w:pStyle w:val="PL"/>
      </w:pPr>
      <w:r>
        <w:t xml:space="preserve">      type: object</w:t>
      </w:r>
    </w:p>
    <w:p w14:paraId="590564B1" w14:textId="77777777" w:rsidR="004757C9" w:rsidRDefault="004757C9" w:rsidP="004757C9">
      <w:pPr>
        <w:pStyle w:val="PL"/>
      </w:pPr>
      <w:r>
        <w:t xml:space="preserve">      properties:</w:t>
      </w:r>
    </w:p>
    <w:p w14:paraId="3EF4CEF7" w14:textId="77777777" w:rsidR="004757C9" w:rsidRDefault="004757C9" w:rsidP="004757C9">
      <w:pPr>
        <w:pStyle w:val="PL"/>
      </w:pPr>
      <w:r>
        <w:t xml:space="preserve">        targetName:</w:t>
      </w:r>
    </w:p>
    <w:p w14:paraId="50B4AC73" w14:textId="77777777" w:rsidR="004757C9" w:rsidRDefault="004757C9" w:rsidP="004757C9">
      <w:pPr>
        <w:pStyle w:val="PL"/>
      </w:pPr>
      <w:r>
        <w:t xml:space="preserve">          type: string</w:t>
      </w:r>
    </w:p>
    <w:p w14:paraId="3E48A5FF" w14:textId="77777777" w:rsidR="004757C9" w:rsidRDefault="004757C9" w:rsidP="004757C9">
      <w:pPr>
        <w:pStyle w:val="PL"/>
      </w:pPr>
      <w:r>
        <w:t xml:space="preserve">          enum:</w:t>
      </w:r>
    </w:p>
    <w:p w14:paraId="041508E6" w14:textId="77777777" w:rsidR="004757C9" w:rsidRDefault="004757C9" w:rsidP="004757C9">
      <w:pPr>
        <w:pStyle w:val="PL"/>
      </w:pPr>
      <w:r>
        <w:t xml:space="preserve">            - UlThptPerUE</w:t>
      </w:r>
    </w:p>
    <w:p w14:paraId="36030A31" w14:textId="77777777" w:rsidR="004757C9" w:rsidRDefault="004757C9" w:rsidP="004757C9">
      <w:pPr>
        <w:pStyle w:val="PL"/>
      </w:pPr>
      <w:r>
        <w:t xml:space="preserve">        targetCondition:</w:t>
      </w:r>
    </w:p>
    <w:p w14:paraId="2DAABAD7" w14:textId="77777777" w:rsidR="004757C9" w:rsidRDefault="004757C9" w:rsidP="004757C9">
      <w:pPr>
        <w:pStyle w:val="PL"/>
      </w:pPr>
      <w:r>
        <w:t xml:space="preserve">          type: string</w:t>
      </w:r>
    </w:p>
    <w:p w14:paraId="09CE970F" w14:textId="77777777" w:rsidR="004757C9" w:rsidRDefault="004757C9" w:rsidP="004757C9">
      <w:pPr>
        <w:pStyle w:val="PL"/>
      </w:pPr>
      <w:r>
        <w:t xml:space="preserve">          enum:</w:t>
      </w:r>
    </w:p>
    <w:p w14:paraId="5585E2D4" w14:textId="77777777" w:rsidR="004757C9" w:rsidRDefault="004757C9" w:rsidP="004757C9">
      <w:pPr>
        <w:pStyle w:val="PL"/>
      </w:pPr>
      <w:r>
        <w:t xml:space="preserve">            - IS_GREATER_THAN</w:t>
      </w:r>
    </w:p>
    <w:p w14:paraId="0C5BCAB1" w14:textId="77777777" w:rsidR="004757C9" w:rsidRDefault="004757C9" w:rsidP="004757C9">
      <w:pPr>
        <w:pStyle w:val="PL"/>
      </w:pPr>
      <w:r>
        <w:t xml:space="preserve">        targetValueRange:</w:t>
      </w:r>
    </w:p>
    <w:p w14:paraId="387B9C74" w14:textId="77777777" w:rsidR="004757C9" w:rsidRDefault="004757C9" w:rsidP="004757C9">
      <w:pPr>
        <w:pStyle w:val="PL"/>
      </w:pPr>
      <w:r>
        <w:t xml:space="preserve">          $ref: "TS28541_SliceNrm.yaml#/components/schemas/XLThpt"</w:t>
      </w:r>
    </w:p>
    <w:p w14:paraId="792DD1CC" w14:textId="77777777" w:rsidR="004757C9" w:rsidRDefault="004757C9" w:rsidP="004757C9">
      <w:pPr>
        <w:pStyle w:val="PL"/>
      </w:pPr>
      <w:r>
        <w:t xml:space="preserve">    DLLatencyTarget:</w:t>
      </w:r>
    </w:p>
    <w:p w14:paraId="6DD68022" w14:textId="77777777" w:rsidR="004757C9" w:rsidRDefault="004757C9" w:rsidP="004757C9">
      <w:pPr>
        <w:pStyle w:val="PL"/>
      </w:pPr>
      <w:r>
        <w:t xml:space="preserve">      description: &gt;-</w:t>
      </w:r>
    </w:p>
    <w:p w14:paraId="58FE9076" w14:textId="77777777" w:rsidR="004757C9" w:rsidRDefault="004757C9" w:rsidP="004757C9">
      <w:pPr>
        <w:pStyle w:val="PL"/>
      </w:pPr>
      <w:r>
        <w:t xml:space="preserve">        This data type is the "ExpectationTarget" data type with specialisations for DLLatencyTarget       </w:t>
      </w:r>
    </w:p>
    <w:p w14:paraId="38F8DF4D" w14:textId="77777777" w:rsidR="004757C9" w:rsidRDefault="004757C9" w:rsidP="004757C9">
      <w:pPr>
        <w:pStyle w:val="PL"/>
      </w:pPr>
      <w:r>
        <w:t xml:space="preserve">      type: object</w:t>
      </w:r>
    </w:p>
    <w:p w14:paraId="3E9B5E0C" w14:textId="77777777" w:rsidR="004757C9" w:rsidRDefault="004757C9" w:rsidP="004757C9">
      <w:pPr>
        <w:pStyle w:val="PL"/>
      </w:pPr>
      <w:r>
        <w:t xml:space="preserve">      properties:</w:t>
      </w:r>
    </w:p>
    <w:p w14:paraId="6973BA5D" w14:textId="77777777" w:rsidR="004757C9" w:rsidRDefault="004757C9" w:rsidP="004757C9">
      <w:pPr>
        <w:pStyle w:val="PL"/>
      </w:pPr>
      <w:r>
        <w:t xml:space="preserve">        targetName:</w:t>
      </w:r>
    </w:p>
    <w:p w14:paraId="17C170FB" w14:textId="77777777" w:rsidR="004757C9" w:rsidRDefault="004757C9" w:rsidP="004757C9">
      <w:pPr>
        <w:pStyle w:val="PL"/>
      </w:pPr>
      <w:r>
        <w:t xml:space="preserve">          type: string</w:t>
      </w:r>
    </w:p>
    <w:p w14:paraId="731815F0" w14:textId="77777777" w:rsidR="004757C9" w:rsidRDefault="004757C9" w:rsidP="004757C9">
      <w:pPr>
        <w:pStyle w:val="PL"/>
      </w:pPr>
      <w:r>
        <w:t xml:space="preserve">          enum:</w:t>
      </w:r>
    </w:p>
    <w:p w14:paraId="7E0E8056" w14:textId="77777777" w:rsidR="004757C9" w:rsidRDefault="004757C9" w:rsidP="004757C9">
      <w:pPr>
        <w:pStyle w:val="PL"/>
      </w:pPr>
      <w:r>
        <w:t xml:space="preserve">            - DlLatency</w:t>
      </w:r>
    </w:p>
    <w:p w14:paraId="0D5E4FAB" w14:textId="77777777" w:rsidR="004757C9" w:rsidRDefault="004757C9" w:rsidP="004757C9">
      <w:pPr>
        <w:pStyle w:val="PL"/>
      </w:pPr>
      <w:r>
        <w:t xml:space="preserve">        targetCondition:</w:t>
      </w:r>
    </w:p>
    <w:p w14:paraId="7623004D" w14:textId="77777777" w:rsidR="004757C9" w:rsidRDefault="004757C9" w:rsidP="004757C9">
      <w:pPr>
        <w:pStyle w:val="PL"/>
      </w:pPr>
      <w:r>
        <w:t xml:space="preserve">          type: string</w:t>
      </w:r>
    </w:p>
    <w:p w14:paraId="37CF781E" w14:textId="77777777" w:rsidR="004757C9" w:rsidRDefault="004757C9" w:rsidP="004757C9">
      <w:pPr>
        <w:pStyle w:val="PL"/>
      </w:pPr>
      <w:r>
        <w:t xml:space="preserve">          enum:</w:t>
      </w:r>
    </w:p>
    <w:p w14:paraId="2D3FF157" w14:textId="77777777" w:rsidR="004757C9" w:rsidRDefault="004757C9" w:rsidP="004757C9">
      <w:pPr>
        <w:pStyle w:val="PL"/>
      </w:pPr>
      <w:r>
        <w:t xml:space="preserve">            - IS_LESS_THAN</w:t>
      </w:r>
    </w:p>
    <w:p w14:paraId="091A534D" w14:textId="77777777" w:rsidR="004757C9" w:rsidRDefault="004757C9" w:rsidP="004757C9">
      <w:pPr>
        <w:pStyle w:val="PL"/>
      </w:pPr>
      <w:r>
        <w:t xml:space="preserve">        targetValueRange:</w:t>
      </w:r>
    </w:p>
    <w:p w14:paraId="51FA6965" w14:textId="77777777" w:rsidR="004757C9" w:rsidRDefault="004757C9" w:rsidP="004757C9">
      <w:pPr>
        <w:pStyle w:val="PL"/>
      </w:pPr>
      <w:r>
        <w:t xml:space="preserve">          type: integer</w:t>
      </w:r>
    </w:p>
    <w:p w14:paraId="0EAA18EB" w14:textId="77777777" w:rsidR="004757C9" w:rsidRDefault="004757C9" w:rsidP="004757C9">
      <w:pPr>
        <w:pStyle w:val="PL"/>
      </w:pPr>
      <w:r>
        <w:t xml:space="preserve">    ULLatencyTarget:</w:t>
      </w:r>
    </w:p>
    <w:p w14:paraId="2E8A9EF4" w14:textId="77777777" w:rsidR="004757C9" w:rsidRDefault="004757C9" w:rsidP="004757C9">
      <w:pPr>
        <w:pStyle w:val="PL"/>
      </w:pPr>
      <w:r>
        <w:t xml:space="preserve">      description: &gt;-</w:t>
      </w:r>
    </w:p>
    <w:p w14:paraId="1700B73B" w14:textId="77777777" w:rsidR="004757C9" w:rsidRDefault="004757C9" w:rsidP="004757C9">
      <w:pPr>
        <w:pStyle w:val="PL"/>
      </w:pPr>
      <w:r>
        <w:t xml:space="preserve">        This data type is the "ExpectationTarget" data type with specialisations for ULLatencyTarget     </w:t>
      </w:r>
    </w:p>
    <w:p w14:paraId="11821BF1" w14:textId="77777777" w:rsidR="004757C9" w:rsidRDefault="004757C9" w:rsidP="004757C9">
      <w:pPr>
        <w:pStyle w:val="PL"/>
      </w:pPr>
      <w:r>
        <w:t xml:space="preserve">      type: object</w:t>
      </w:r>
    </w:p>
    <w:p w14:paraId="4776A74B" w14:textId="77777777" w:rsidR="004757C9" w:rsidRDefault="004757C9" w:rsidP="004757C9">
      <w:pPr>
        <w:pStyle w:val="PL"/>
      </w:pPr>
      <w:r>
        <w:t xml:space="preserve">      properties:</w:t>
      </w:r>
    </w:p>
    <w:p w14:paraId="2DFCD1AC" w14:textId="77777777" w:rsidR="004757C9" w:rsidRDefault="004757C9" w:rsidP="004757C9">
      <w:pPr>
        <w:pStyle w:val="PL"/>
      </w:pPr>
      <w:r>
        <w:t xml:space="preserve">        targetName:</w:t>
      </w:r>
    </w:p>
    <w:p w14:paraId="57047CC3" w14:textId="77777777" w:rsidR="004757C9" w:rsidRDefault="004757C9" w:rsidP="004757C9">
      <w:pPr>
        <w:pStyle w:val="PL"/>
      </w:pPr>
      <w:r>
        <w:t xml:space="preserve">          type: string</w:t>
      </w:r>
    </w:p>
    <w:p w14:paraId="62333767" w14:textId="77777777" w:rsidR="004757C9" w:rsidRDefault="004757C9" w:rsidP="004757C9">
      <w:pPr>
        <w:pStyle w:val="PL"/>
      </w:pPr>
      <w:r>
        <w:t xml:space="preserve">          enum:</w:t>
      </w:r>
    </w:p>
    <w:p w14:paraId="61E16034" w14:textId="77777777" w:rsidR="004757C9" w:rsidRDefault="004757C9" w:rsidP="004757C9">
      <w:pPr>
        <w:pStyle w:val="PL"/>
      </w:pPr>
      <w:r>
        <w:t xml:space="preserve">            - UlLatency</w:t>
      </w:r>
    </w:p>
    <w:p w14:paraId="1E34996A" w14:textId="77777777" w:rsidR="004757C9" w:rsidRDefault="004757C9" w:rsidP="004757C9">
      <w:pPr>
        <w:pStyle w:val="PL"/>
      </w:pPr>
      <w:r>
        <w:t xml:space="preserve">        targetCondition:</w:t>
      </w:r>
    </w:p>
    <w:p w14:paraId="62EE27E9" w14:textId="77777777" w:rsidR="004757C9" w:rsidRDefault="004757C9" w:rsidP="004757C9">
      <w:pPr>
        <w:pStyle w:val="PL"/>
      </w:pPr>
      <w:r>
        <w:t xml:space="preserve">          type: string</w:t>
      </w:r>
    </w:p>
    <w:p w14:paraId="657DFC85" w14:textId="77777777" w:rsidR="004757C9" w:rsidRDefault="004757C9" w:rsidP="004757C9">
      <w:pPr>
        <w:pStyle w:val="PL"/>
      </w:pPr>
      <w:r>
        <w:t xml:space="preserve">          enum:</w:t>
      </w:r>
    </w:p>
    <w:p w14:paraId="2D4D6338" w14:textId="77777777" w:rsidR="004757C9" w:rsidRDefault="004757C9" w:rsidP="004757C9">
      <w:pPr>
        <w:pStyle w:val="PL"/>
      </w:pPr>
      <w:r>
        <w:t xml:space="preserve">            - IS_LESS_THAN</w:t>
      </w:r>
    </w:p>
    <w:p w14:paraId="0CE41A36" w14:textId="77777777" w:rsidR="004757C9" w:rsidRDefault="004757C9" w:rsidP="004757C9">
      <w:pPr>
        <w:pStyle w:val="PL"/>
      </w:pPr>
      <w:r>
        <w:t xml:space="preserve">        targetValueRange:</w:t>
      </w:r>
    </w:p>
    <w:p w14:paraId="25CE4C4E" w14:textId="77777777" w:rsidR="004757C9" w:rsidRDefault="004757C9" w:rsidP="004757C9">
      <w:pPr>
        <w:pStyle w:val="PL"/>
      </w:pPr>
      <w:r>
        <w:t xml:space="preserve">          type: integer</w:t>
      </w:r>
    </w:p>
    <w:p w14:paraId="76521922" w14:textId="77777777" w:rsidR="004757C9" w:rsidRDefault="004757C9" w:rsidP="004757C9">
      <w:pPr>
        <w:pStyle w:val="PL"/>
      </w:pPr>
      <w:r>
        <w:t xml:space="preserve">    MaxNumberofUEsTarget:</w:t>
      </w:r>
    </w:p>
    <w:p w14:paraId="469B3486" w14:textId="77777777" w:rsidR="004757C9" w:rsidRDefault="004757C9" w:rsidP="004757C9">
      <w:pPr>
        <w:pStyle w:val="PL"/>
      </w:pPr>
      <w:r>
        <w:t xml:space="preserve">      description: &gt;-</w:t>
      </w:r>
    </w:p>
    <w:p w14:paraId="4B3AC63B" w14:textId="77777777" w:rsidR="004757C9" w:rsidRDefault="004757C9" w:rsidP="004757C9">
      <w:pPr>
        <w:pStyle w:val="PL"/>
      </w:pPr>
      <w:r>
        <w:t xml:space="preserve">        This data type is the "ExpectationTarget" data type with specialisations for MaxNumberofUEsTarget     </w:t>
      </w:r>
    </w:p>
    <w:p w14:paraId="28D39F33" w14:textId="77777777" w:rsidR="004757C9" w:rsidRDefault="004757C9" w:rsidP="004757C9">
      <w:pPr>
        <w:pStyle w:val="PL"/>
      </w:pPr>
      <w:r>
        <w:t xml:space="preserve">      type: object</w:t>
      </w:r>
    </w:p>
    <w:p w14:paraId="598F323B" w14:textId="77777777" w:rsidR="004757C9" w:rsidRDefault="004757C9" w:rsidP="004757C9">
      <w:pPr>
        <w:pStyle w:val="PL"/>
      </w:pPr>
      <w:r>
        <w:t xml:space="preserve">      properties:</w:t>
      </w:r>
    </w:p>
    <w:p w14:paraId="6586DEF1" w14:textId="77777777" w:rsidR="004757C9" w:rsidRDefault="004757C9" w:rsidP="004757C9">
      <w:pPr>
        <w:pStyle w:val="PL"/>
      </w:pPr>
      <w:r>
        <w:t xml:space="preserve">        targetName:</w:t>
      </w:r>
    </w:p>
    <w:p w14:paraId="0223B7C5" w14:textId="77777777" w:rsidR="004757C9" w:rsidRDefault="004757C9" w:rsidP="004757C9">
      <w:pPr>
        <w:pStyle w:val="PL"/>
      </w:pPr>
      <w:r>
        <w:t xml:space="preserve">          type: string</w:t>
      </w:r>
    </w:p>
    <w:p w14:paraId="2F4DA97B" w14:textId="77777777" w:rsidR="004757C9" w:rsidRDefault="004757C9" w:rsidP="004757C9">
      <w:pPr>
        <w:pStyle w:val="PL"/>
      </w:pPr>
      <w:r>
        <w:t xml:space="preserve">          enum:</w:t>
      </w:r>
    </w:p>
    <w:p w14:paraId="516B8DE8" w14:textId="77777777" w:rsidR="004757C9" w:rsidRDefault="004757C9" w:rsidP="004757C9">
      <w:pPr>
        <w:pStyle w:val="PL"/>
      </w:pPr>
      <w:r>
        <w:t xml:space="preserve">            - maxNumberofUEs</w:t>
      </w:r>
    </w:p>
    <w:p w14:paraId="262FCCEF" w14:textId="77777777" w:rsidR="004757C9" w:rsidRDefault="004757C9" w:rsidP="004757C9">
      <w:pPr>
        <w:pStyle w:val="PL"/>
      </w:pPr>
      <w:r>
        <w:t xml:space="preserve">        targetCondition:</w:t>
      </w:r>
    </w:p>
    <w:p w14:paraId="12D5A386" w14:textId="77777777" w:rsidR="004757C9" w:rsidRDefault="004757C9" w:rsidP="004757C9">
      <w:pPr>
        <w:pStyle w:val="PL"/>
      </w:pPr>
      <w:r>
        <w:t xml:space="preserve">          type: string</w:t>
      </w:r>
    </w:p>
    <w:p w14:paraId="28EF1616" w14:textId="77777777" w:rsidR="004757C9" w:rsidRDefault="004757C9" w:rsidP="004757C9">
      <w:pPr>
        <w:pStyle w:val="PL"/>
      </w:pPr>
      <w:r>
        <w:t xml:space="preserve">          enum:</w:t>
      </w:r>
    </w:p>
    <w:p w14:paraId="772F0BA0" w14:textId="77777777" w:rsidR="004757C9" w:rsidRDefault="004757C9" w:rsidP="004757C9">
      <w:pPr>
        <w:pStyle w:val="PL"/>
      </w:pPr>
      <w:r>
        <w:t xml:space="preserve">            - IS_LESS_THAN</w:t>
      </w:r>
    </w:p>
    <w:p w14:paraId="62DDFDD2" w14:textId="77777777" w:rsidR="004757C9" w:rsidRDefault="004757C9" w:rsidP="004757C9">
      <w:pPr>
        <w:pStyle w:val="PL"/>
      </w:pPr>
      <w:r>
        <w:t xml:space="preserve">        targetValueRange:</w:t>
      </w:r>
    </w:p>
    <w:p w14:paraId="795F5580" w14:textId="77777777" w:rsidR="004757C9" w:rsidRDefault="004757C9" w:rsidP="004757C9">
      <w:pPr>
        <w:pStyle w:val="PL"/>
      </w:pPr>
      <w:r>
        <w:t xml:space="preserve">          type: integer</w:t>
      </w:r>
    </w:p>
    <w:p w14:paraId="59600523" w14:textId="77777777" w:rsidR="004757C9" w:rsidRDefault="004757C9" w:rsidP="004757C9">
      <w:pPr>
        <w:pStyle w:val="PL"/>
      </w:pPr>
      <w:r>
        <w:t xml:space="preserve">    ActivityFactorTarget:</w:t>
      </w:r>
    </w:p>
    <w:p w14:paraId="53B1F072" w14:textId="77777777" w:rsidR="004757C9" w:rsidRDefault="004757C9" w:rsidP="004757C9">
      <w:pPr>
        <w:pStyle w:val="PL"/>
      </w:pPr>
      <w:r>
        <w:t xml:space="preserve">      description: &gt;-</w:t>
      </w:r>
    </w:p>
    <w:p w14:paraId="6C62325B" w14:textId="77777777" w:rsidR="004757C9" w:rsidRDefault="004757C9" w:rsidP="004757C9">
      <w:pPr>
        <w:pStyle w:val="PL"/>
      </w:pPr>
      <w:r>
        <w:t xml:space="preserve">        This data type is the "ExpectationTarget" data type with specialisations for ActivityFactorTarget       </w:t>
      </w:r>
    </w:p>
    <w:p w14:paraId="0E32D14F" w14:textId="77777777" w:rsidR="004757C9" w:rsidRDefault="004757C9" w:rsidP="004757C9">
      <w:pPr>
        <w:pStyle w:val="PL"/>
      </w:pPr>
      <w:r>
        <w:t xml:space="preserve">      type: object</w:t>
      </w:r>
    </w:p>
    <w:p w14:paraId="4E948E1A" w14:textId="77777777" w:rsidR="004757C9" w:rsidRDefault="004757C9" w:rsidP="004757C9">
      <w:pPr>
        <w:pStyle w:val="PL"/>
      </w:pPr>
      <w:r>
        <w:t xml:space="preserve">      properties:</w:t>
      </w:r>
    </w:p>
    <w:p w14:paraId="341C6372" w14:textId="77777777" w:rsidR="004757C9" w:rsidRDefault="004757C9" w:rsidP="004757C9">
      <w:pPr>
        <w:pStyle w:val="PL"/>
      </w:pPr>
      <w:r>
        <w:t xml:space="preserve">        targetName:</w:t>
      </w:r>
    </w:p>
    <w:p w14:paraId="401FEAC0" w14:textId="77777777" w:rsidR="004757C9" w:rsidRDefault="004757C9" w:rsidP="004757C9">
      <w:pPr>
        <w:pStyle w:val="PL"/>
      </w:pPr>
      <w:r>
        <w:t xml:space="preserve">          type: string</w:t>
      </w:r>
    </w:p>
    <w:p w14:paraId="237D9587" w14:textId="77777777" w:rsidR="004757C9" w:rsidRDefault="004757C9" w:rsidP="004757C9">
      <w:pPr>
        <w:pStyle w:val="PL"/>
      </w:pPr>
      <w:r>
        <w:t xml:space="preserve">          enum:</w:t>
      </w:r>
    </w:p>
    <w:p w14:paraId="23DE245A" w14:textId="77777777" w:rsidR="004757C9" w:rsidRDefault="004757C9" w:rsidP="004757C9">
      <w:pPr>
        <w:pStyle w:val="PL"/>
      </w:pPr>
      <w:r>
        <w:t xml:space="preserve">            - activityFactor</w:t>
      </w:r>
    </w:p>
    <w:p w14:paraId="1C254F0A" w14:textId="77777777" w:rsidR="004757C9" w:rsidRDefault="004757C9" w:rsidP="004757C9">
      <w:pPr>
        <w:pStyle w:val="PL"/>
      </w:pPr>
      <w:r>
        <w:t xml:space="preserve">        targetCondition:</w:t>
      </w:r>
    </w:p>
    <w:p w14:paraId="5E55EAE7" w14:textId="77777777" w:rsidR="004757C9" w:rsidRDefault="004757C9" w:rsidP="004757C9">
      <w:pPr>
        <w:pStyle w:val="PL"/>
      </w:pPr>
      <w:r>
        <w:t xml:space="preserve">          type: string</w:t>
      </w:r>
    </w:p>
    <w:p w14:paraId="21218992" w14:textId="77777777" w:rsidR="004757C9" w:rsidRDefault="004757C9" w:rsidP="004757C9">
      <w:pPr>
        <w:pStyle w:val="PL"/>
      </w:pPr>
      <w:r>
        <w:t xml:space="preserve">          enum:</w:t>
      </w:r>
    </w:p>
    <w:p w14:paraId="1EA75DDD" w14:textId="77777777" w:rsidR="004757C9" w:rsidRDefault="004757C9" w:rsidP="004757C9">
      <w:pPr>
        <w:pStyle w:val="PL"/>
      </w:pPr>
      <w:r>
        <w:t xml:space="preserve">            - IS_EQUAL_TO</w:t>
      </w:r>
    </w:p>
    <w:p w14:paraId="15C8A721" w14:textId="77777777" w:rsidR="004757C9" w:rsidRDefault="004757C9" w:rsidP="004757C9">
      <w:pPr>
        <w:pStyle w:val="PL"/>
      </w:pPr>
      <w:r>
        <w:t xml:space="preserve">        targetValueRange:</w:t>
      </w:r>
    </w:p>
    <w:p w14:paraId="4DC0472C" w14:textId="77777777" w:rsidR="004757C9" w:rsidRDefault="004757C9" w:rsidP="004757C9">
      <w:pPr>
        <w:pStyle w:val="PL"/>
      </w:pPr>
      <w:r>
        <w:t xml:space="preserve">          type: integer</w:t>
      </w:r>
    </w:p>
    <w:p w14:paraId="647746F0" w14:textId="77777777" w:rsidR="004757C9" w:rsidRDefault="004757C9" w:rsidP="004757C9">
      <w:pPr>
        <w:pStyle w:val="PL"/>
      </w:pPr>
      <w:r>
        <w:t xml:space="preserve">    UESpeedTarget:</w:t>
      </w:r>
    </w:p>
    <w:p w14:paraId="4EE94ADD" w14:textId="77777777" w:rsidR="004757C9" w:rsidRDefault="004757C9" w:rsidP="004757C9">
      <w:pPr>
        <w:pStyle w:val="PL"/>
      </w:pPr>
      <w:r>
        <w:t xml:space="preserve">      description: &gt;-</w:t>
      </w:r>
    </w:p>
    <w:p w14:paraId="66E9ECC7" w14:textId="77777777" w:rsidR="004757C9" w:rsidRDefault="004757C9" w:rsidP="004757C9">
      <w:pPr>
        <w:pStyle w:val="PL"/>
      </w:pPr>
      <w:r>
        <w:t xml:space="preserve">        This data type is the "ExpectationTarget" data type with specialisations for UESpeedTarget      </w:t>
      </w:r>
    </w:p>
    <w:p w14:paraId="372D8F18" w14:textId="77777777" w:rsidR="004757C9" w:rsidRDefault="004757C9" w:rsidP="004757C9">
      <w:pPr>
        <w:pStyle w:val="PL"/>
      </w:pPr>
      <w:r>
        <w:t xml:space="preserve">      type: object</w:t>
      </w:r>
    </w:p>
    <w:p w14:paraId="69D76EC6" w14:textId="77777777" w:rsidR="004757C9" w:rsidRDefault="004757C9" w:rsidP="004757C9">
      <w:pPr>
        <w:pStyle w:val="PL"/>
      </w:pPr>
      <w:r>
        <w:t xml:space="preserve">      properties:</w:t>
      </w:r>
    </w:p>
    <w:p w14:paraId="08C180B8" w14:textId="77777777" w:rsidR="004757C9" w:rsidRDefault="004757C9" w:rsidP="004757C9">
      <w:pPr>
        <w:pStyle w:val="PL"/>
      </w:pPr>
      <w:r>
        <w:t xml:space="preserve">        targetName:</w:t>
      </w:r>
    </w:p>
    <w:p w14:paraId="0273BDB5" w14:textId="77777777" w:rsidR="004757C9" w:rsidRDefault="004757C9" w:rsidP="004757C9">
      <w:pPr>
        <w:pStyle w:val="PL"/>
      </w:pPr>
      <w:r>
        <w:t xml:space="preserve">          type: string</w:t>
      </w:r>
    </w:p>
    <w:p w14:paraId="2D417856" w14:textId="77777777" w:rsidR="004757C9" w:rsidRDefault="004757C9" w:rsidP="004757C9">
      <w:pPr>
        <w:pStyle w:val="PL"/>
      </w:pPr>
      <w:r>
        <w:t xml:space="preserve">          enum:</w:t>
      </w:r>
    </w:p>
    <w:p w14:paraId="43B23BD5" w14:textId="77777777" w:rsidR="004757C9" w:rsidRDefault="004757C9" w:rsidP="004757C9">
      <w:pPr>
        <w:pStyle w:val="PL"/>
      </w:pPr>
      <w:r>
        <w:t xml:space="preserve">            - uESpeed</w:t>
      </w:r>
    </w:p>
    <w:p w14:paraId="27AE3AE3" w14:textId="77777777" w:rsidR="004757C9" w:rsidRDefault="004757C9" w:rsidP="004757C9">
      <w:pPr>
        <w:pStyle w:val="PL"/>
      </w:pPr>
      <w:r>
        <w:t xml:space="preserve">        targetCondition:</w:t>
      </w:r>
    </w:p>
    <w:p w14:paraId="6215EE81" w14:textId="77777777" w:rsidR="004757C9" w:rsidRDefault="004757C9" w:rsidP="004757C9">
      <w:pPr>
        <w:pStyle w:val="PL"/>
      </w:pPr>
      <w:r>
        <w:t xml:space="preserve">          type: string</w:t>
      </w:r>
    </w:p>
    <w:p w14:paraId="7E6BB51C" w14:textId="77777777" w:rsidR="004757C9" w:rsidRDefault="004757C9" w:rsidP="004757C9">
      <w:pPr>
        <w:pStyle w:val="PL"/>
      </w:pPr>
      <w:r>
        <w:t xml:space="preserve">          enum:</w:t>
      </w:r>
    </w:p>
    <w:p w14:paraId="050FE2BE" w14:textId="77777777" w:rsidR="004757C9" w:rsidRDefault="004757C9" w:rsidP="004757C9">
      <w:pPr>
        <w:pStyle w:val="PL"/>
      </w:pPr>
      <w:r>
        <w:t xml:space="preserve">            - IS_LESS_THAN</w:t>
      </w:r>
    </w:p>
    <w:p w14:paraId="4D7A5855" w14:textId="77777777" w:rsidR="004757C9" w:rsidRDefault="004757C9" w:rsidP="004757C9">
      <w:pPr>
        <w:pStyle w:val="PL"/>
      </w:pPr>
      <w:r>
        <w:t xml:space="preserve">        targetValueRange:</w:t>
      </w:r>
    </w:p>
    <w:p w14:paraId="699B8F64" w14:textId="77777777" w:rsidR="004757C9" w:rsidRDefault="004757C9" w:rsidP="004757C9">
      <w:pPr>
        <w:pStyle w:val="PL"/>
      </w:pPr>
      <w:r>
        <w:t xml:space="preserve">          type: integer</w:t>
      </w:r>
    </w:p>
    <w:p w14:paraId="0FD8D95B" w14:textId="77777777" w:rsidR="004757C9" w:rsidRDefault="004757C9" w:rsidP="004757C9">
      <w:pPr>
        <w:pStyle w:val="PL"/>
      </w:pPr>
      <w:r>
        <w:t xml:space="preserve">   #-------Definition of the concrete ExpectationTarget  dataType----------#  </w:t>
      </w:r>
    </w:p>
    <w:p w14:paraId="0D172C5D" w14:textId="77777777" w:rsidR="004757C9" w:rsidRDefault="004757C9" w:rsidP="004757C9">
      <w:pPr>
        <w:pStyle w:val="PL"/>
      </w:pPr>
      <w:r>
        <w:t xml:space="preserve">   </w:t>
      </w:r>
    </w:p>
    <w:p w14:paraId="4D0D9705" w14:textId="77777777" w:rsidR="004757C9" w:rsidRDefault="004757C9" w:rsidP="004757C9">
      <w:pPr>
        <w:pStyle w:val="PL"/>
      </w:pPr>
      <w:r>
        <w:t xml:space="preserve">   #-------Definition of the concrete ObjectTarget dataType----------------#</w:t>
      </w:r>
    </w:p>
    <w:p w14:paraId="1D676D3D" w14:textId="77777777" w:rsidR="004757C9" w:rsidRDefault="004757C9" w:rsidP="004757C9">
      <w:pPr>
        <w:pStyle w:val="PL"/>
      </w:pPr>
      <w:r>
        <w:t xml:space="preserve">    ObjectContext:</w:t>
      </w:r>
    </w:p>
    <w:p w14:paraId="23D68F82" w14:textId="77777777" w:rsidR="004757C9" w:rsidRDefault="004757C9" w:rsidP="004757C9">
      <w:pPr>
        <w:pStyle w:val="PL"/>
      </w:pPr>
      <w:r>
        <w:t xml:space="preserve">      description: &gt;-</w:t>
      </w:r>
    </w:p>
    <w:p w14:paraId="794C399A" w14:textId="77777777" w:rsidR="004757C9" w:rsidRDefault="004757C9" w:rsidP="004757C9">
      <w:pPr>
        <w:pStyle w:val="PL"/>
      </w:pPr>
      <w:r>
        <w:t xml:space="preserve">        This data type is the "ObjectContext" data type without specialisations        </w:t>
      </w:r>
    </w:p>
    <w:p w14:paraId="7C4ABECE" w14:textId="77777777" w:rsidR="004757C9" w:rsidRDefault="004757C9" w:rsidP="004757C9">
      <w:pPr>
        <w:pStyle w:val="PL"/>
      </w:pPr>
      <w:r>
        <w:t xml:space="preserve">      type: object</w:t>
      </w:r>
    </w:p>
    <w:p w14:paraId="5A86DA66" w14:textId="77777777" w:rsidR="004757C9" w:rsidRDefault="004757C9" w:rsidP="004757C9">
      <w:pPr>
        <w:pStyle w:val="PL"/>
      </w:pPr>
      <w:r>
        <w:t xml:space="preserve">      properties:</w:t>
      </w:r>
    </w:p>
    <w:p w14:paraId="027554BF" w14:textId="77777777" w:rsidR="004757C9" w:rsidRDefault="004757C9" w:rsidP="004757C9">
      <w:pPr>
        <w:pStyle w:val="PL"/>
      </w:pPr>
      <w:r>
        <w:t xml:space="preserve">        contextAttribute:</w:t>
      </w:r>
    </w:p>
    <w:p w14:paraId="6A40E71F" w14:textId="77777777" w:rsidR="004757C9" w:rsidRDefault="004757C9" w:rsidP="004757C9">
      <w:pPr>
        <w:pStyle w:val="PL"/>
      </w:pPr>
      <w:r>
        <w:t xml:space="preserve">          type: string</w:t>
      </w:r>
    </w:p>
    <w:p w14:paraId="56EF71E5" w14:textId="77777777" w:rsidR="004757C9" w:rsidRDefault="004757C9" w:rsidP="004757C9">
      <w:pPr>
        <w:pStyle w:val="PL"/>
      </w:pPr>
      <w:r>
        <w:t xml:space="preserve">        contextCondition:</w:t>
      </w:r>
    </w:p>
    <w:p w14:paraId="3AF142AC" w14:textId="77777777" w:rsidR="004757C9" w:rsidRDefault="004757C9" w:rsidP="004757C9">
      <w:pPr>
        <w:pStyle w:val="PL"/>
      </w:pPr>
      <w:r>
        <w:t xml:space="preserve">          $ref: "TS28312_IntentNrm.yaml#/components/schemas/Condition"</w:t>
      </w:r>
    </w:p>
    <w:p w14:paraId="54978A36" w14:textId="77777777" w:rsidR="004757C9" w:rsidRDefault="004757C9" w:rsidP="004757C9">
      <w:pPr>
        <w:pStyle w:val="PL"/>
      </w:pPr>
      <w:r>
        <w:t xml:space="preserve">        contextValueRange:</w:t>
      </w:r>
    </w:p>
    <w:p w14:paraId="549E2FA1" w14:textId="77777777" w:rsidR="004757C9" w:rsidRDefault="004757C9" w:rsidP="004757C9">
      <w:pPr>
        <w:pStyle w:val="PL"/>
      </w:pPr>
      <w:r>
        <w:t xml:space="preserve">          type: array</w:t>
      </w:r>
    </w:p>
    <w:p w14:paraId="5396108C" w14:textId="77777777" w:rsidR="004757C9" w:rsidRDefault="004757C9" w:rsidP="004757C9">
      <w:pPr>
        <w:pStyle w:val="PL"/>
      </w:pPr>
      <w:r>
        <w:t xml:space="preserve">          items:</w:t>
      </w:r>
    </w:p>
    <w:p w14:paraId="3F05BBA0" w14:textId="77777777" w:rsidR="004757C9" w:rsidRDefault="004757C9" w:rsidP="004757C9">
      <w:pPr>
        <w:pStyle w:val="PL"/>
      </w:pPr>
      <w:r>
        <w:t xml:space="preserve">            type: number </w:t>
      </w:r>
    </w:p>
    <w:p w14:paraId="59FBD120" w14:textId="77777777" w:rsidR="004757C9" w:rsidRDefault="004757C9" w:rsidP="004757C9">
      <w:pPr>
        <w:pStyle w:val="PL"/>
      </w:pPr>
      <w:r>
        <w:t xml:space="preserve">    CoverageAreaPolygonContext:</w:t>
      </w:r>
    </w:p>
    <w:p w14:paraId="2C9296F6" w14:textId="77777777" w:rsidR="004757C9" w:rsidRDefault="004757C9" w:rsidP="004757C9">
      <w:pPr>
        <w:pStyle w:val="PL"/>
      </w:pPr>
      <w:r>
        <w:t xml:space="preserve">      description: &gt;-</w:t>
      </w:r>
    </w:p>
    <w:p w14:paraId="0EB62925" w14:textId="77777777" w:rsidR="004757C9" w:rsidRDefault="004757C9" w:rsidP="004757C9">
      <w:pPr>
        <w:pStyle w:val="PL"/>
      </w:pPr>
      <w:r>
        <w:t xml:space="preserve">        This data type is the "ObjectContext" data type with specialisations for CoverageAreaPolygonContext          </w:t>
      </w:r>
    </w:p>
    <w:p w14:paraId="7D5538BE" w14:textId="77777777" w:rsidR="004757C9" w:rsidRDefault="004757C9" w:rsidP="004757C9">
      <w:pPr>
        <w:pStyle w:val="PL"/>
      </w:pPr>
      <w:r>
        <w:t xml:space="preserve">      type: object</w:t>
      </w:r>
    </w:p>
    <w:p w14:paraId="496EDC17" w14:textId="77777777" w:rsidR="004757C9" w:rsidRDefault="004757C9" w:rsidP="004757C9">
      <w:pPr>
        <w:pStyle w:val="PL"/>
      </w:pPr>
      <w:r>
        <w:t xml:space="preserve">      properties:</w:t>
      </w:r>
    </w:p>
    <w:p w14:paraId="3CFE3CFE" w14:textId="77777777" w:rsidR="004757C9" w:rsidRDefault="004757C9" w:rsidP="004757C9">
      <w:pPr>
        <w:pStyle w:val="PL"/>
      </w:pPr>
      <w:r>
        <w:t xml:space="preserve">        contextAttribute:</w:t>
      </w:r>
    </w:p>
    <w:p w14:paraId="00769F90" w14:textId="77777777" w:rsidR="004757C9" w:rsidRDefault="004757C9" w:rsidP="004757C9">
      <w:pPr>
        <w:pStyle w:val="PL"/>
      </w:pPr>
      <w:r>
        <w:t xml:space="preserve">          type: string</w:t>
      </w:r>
    </w:p>
    <w:p w14:paraId="61D40F22" w14:textId="77777777" w:rsidR="004757C9" w:rsidRDefault="004757C9" w:rsidP="004757C9">
      <w:pPr>
        <w:pStyle w:val="PL"/>
      </w:pPr>
      <w:r>
        <w:t xml:space="preserve">          enum:</w:t>
      </w:r>
    </w:p>
    <w:p w14:paraId="1F55718F" w14:textId="77777777" w:rsidR="004757C9" w:rsidRDefault="004757C9" w:rsidP="004757C9">
      <w:pPr>
        <w:pStyle w:val="PL"/>
      </w:pPr>
      <w:r>
        <w:t xml:space="preserve">            - CoverageAreaPolygon</w:t>
      </w:r>
    </w:p>
    <w:p w14:paraId="2BF23099" w14:textId="77777777" w:rsidR="004757C9" w:rsidRDefault="004757C9" w:rsidP="004757C9">
      <w:pPr>
        <w:pStyle w:val="PL"/>
      </w:pPr>
      <w:r>
        <w:t xml:space="preserve">        contextCondition:</w:t>
      </w:r>
    </w:p>
    <w:p w14:paraId="053F3986" w14:textId="77777777" w:rsidR="004757C9" w:rsidRDefault="004757C9" w:rsidP="004757C9">
      <w:pPr>
        <w:pStyle w:val="PL"/>
      </w:pPr>
      <w:r>
        <w:t xml:space="preserve">          type: string</w:t>
      </w:r>
    </w:p>
    <w:p w14:paraId="658E7848" w14:textId="77777777" w:rsidR="004757C9" w:rsidRDefault="004757C9" w:rsidP="004757C9">
      <w:pPr>
        <w:pStyle w:val="PL"/>
      </w:pPr>
      <w:r>
        <w:t xml:space="preserve">          enum:</w:t>
      </w:r>
    </w:p>
    <w:p w14:paraId="25A9619C" w14:textId="77777777" w:rsidR="004757C9" w:rsidRDefault="004757C9" w:rsidP="004757C9">
      <w:pPr>
        <w:pStyle w:val="PL"/>
      </w:pPr>
      <w:r>
        <w:t xml:space="preserve">            - IS_ALL_OF</w:t>
      </w:r>
    </w:p>
    <w:p w14:paraId="6E127662" w14:textId="77777777" w:rsidR="004757C9" w:rsidRDefault="004757C9" w:rsidP="004757C9">
      <w:pPr>
        <w:pStyle w:val="PL"/>
      </w:pPr>
      <w:r>
        <w:t xml:space="preserve">        contextValueRange:</w:t>
      </w:r>
    </w:p>
    <w:p w14:paraId="55549033" w14:textId="77777777" w:rsidR="004757C9" w:rsidRDefault="004757C9" w:rsidP="004757C9">
      <w:pPr>
        <w:pStyle w:val="PL"/>
      </w:pPr>
      <w:r>
        <w:t xml:space="preserve">          type: array</w:t>
      </w:r>
    </w:p>
    <w:p w14:paraId="282CE572" w14:textId="77777777" w:rsidR="004757C9" w:rsidRDefault="004757C9" w:rsidP="004757C9">
      <w:pPr>
        <w:pStyle w:val="PL"/>
      </w:pPr>
      <w:r>
        <w:t xml:space="preserve">          items:</w:t>
      </w:r>
    </w:p>
    <w:p w14:paraId="5D6B15FD" w14:textId="77777777" w:rsidR="004757C9" w:rsidRDefault="004757C9" w:rsidP="004757C9">
      <w:pPr>
        <w:pStyle w:val="PL"/>
      </w:pPr>
      <w:r>
        <w:t xml:space="preserve">            $ref: "#/components/schemas/CoverageArea"</w:t>
      </w:r>
    </w:p>
    <w:p w14:paraId="70376100" w14:textId="77777777" w:rsidR="004757C9" w:rsidRDefault="004757C9" w:rsidP="004757C9">
      <w:pPr>
        <w:pStyle w:val="PL"/>
      </w:pPr>
      <w:r>
        <w:t xml:space="preserve">    CoverageArea:</w:t>
      </w:r>
    </w:p>
    <w:p w14:paraId="179131E4" w14:textId="77777777" w:rsidR="004757C9" w:rsidRDefault="004757C9" w:rsidP="004757C9">
      <w:pPr>
        <w:pStyle w:val="PL"/>
      </w:pPr>
      <w:r>
        <w:t xml:space="preserve">      type: string</w:t>
      </w:r>
    </w:p>
    <w:p w14:paraId="3833B917" w14:textId="77777777" w:rsidR="004757C9" w:rsidRDefault="004757C9" w:rsidP="004757C9">
      <w:pPr>
        <w:pStyle w:val="PL"/>
      </w:pPr>
      <w:r>
        <w:t xml:space="preserve">    CoverageTACContext:</w:t>
      </w:r>
    </w:p>
    <w:p w14:paraId="33508937" w14:textId="77777777" w:rsidR="004757C9" w:rsidRDefault="004757C9" w:rsidP="004757C9">
      <w:pPr>
        <w:pStyle w:val="PL"/>
      </w:pPr>
      <w:r>
        <w:t xml:space="preserve">      description: &gt;-</w:t>
      </w:r>
    </w:p>
    <w:p w14:paraId="33ACBF00" w14:textId="77777777" w:rsidR="004757C9" w:rsidRDefault="004757C9" w:rsidP="004757C9">
      <w:pPr>
        <w:pStyle w:val="PL"/>
      </w:pPr>
      <w:r>
        <w:t xml:space="preserve">        This data type is the "ObjectContext" data type with specialisations for CoverageTACContext     </w:t>
      </w:r>
    </w:p>
    <w:p w14:paraId="05282970" w14:textId="77777777" w:rsidR="004757C9" w:rsidRDefault="004757C9" w:rsidP="004757C9">
      <w:pPr>
        <w:pStyle w:val="PL"/>
      </w:pPr>
      <w:r>
        <w:t xml:space="preserve">      type: object</w:t>
      </w:r>
    </w:p>
    <w:p w14:paraId="70CA5745" w14:textId="77777777" w:rsidR="004757C9" w:rsidRDefault="004757C9" w:rsidP="004757C9">
      <w:pPr>
        <w:pStyle w:val="PL"/>
      </w:pPr>
      <w:r>
        <w:t xml:space="preserve">      properties:</w:t>
      </w:r>
    </w:p>
    <w:p w14:paraId="1D82EB01" w14:textId="77777777" w:rsidR="004757C9" w:rsidRDefault="004757C9" w:rsidP="004757C9">
      <w:pPr>
        <w:pStyle w:val="PL"/>
      </w:pPr>
      <w:r>
        <w:t xml:space="preserve">        contextAttribute:</w:t>
      </w:r>
    </w:p>
    <w:p w14:paraId="427E3F6F" w14:textId="77777777" w:rsidR="004757C9" w:rsidRDefault="004757C9" w:rsidP="004757C9">
      <w:pPr>
        <w:pStyle w:val="PL"/>
      </w:pPr>
      <w:r>
        <w:t xml:space="preserve">          type: string</w:t>
      </w:r>
    </w:p>
    <w:p w14:paraId="00545667" w14:textId="77777777" w:rsidR="004757C9" w:rsidRDefault="004757C9" w:rsidP="004757C9">
      <w:pPr>
        <w:pStyle w:val="PL"/>
      </w:pPr>
      <w:r>
        <w:t xml:space="preserve">          enum:</w:t>
      </w:r>
    </w:p>
    <w:p w14:paraId="3E834F10" w14:textId="77777777" w:rsidR="004757C9" w:rsidRDefault="004757C9" w:rsidP="004757C9">
      <w:pPr>
        <w:pStyle w:val="PL"/>
      </w:pPr>
      <w:r>
        <w:t xml:space="preserve">            - CoverageAreaTac</w:t>
      </w:r>
    </w:p>
    <w:p w14:paraId="4E7CE1A5" w14:textId="77777777" w:rsidR="004757C9" w:rsidRDefault="004757C9" w:rsidP="004757C9">
      <w:pPr>
        <w:pStyle w:val="PL"/>
      </w:pPr>
      <w:r>
        <w:t xml:space="preserve">        contextCondition:</w:t>
      </w:r>
    </w:p>
    <w:p w14:paraId="27E94E16" w14:textId="77777777" w:rsidR="004757C9" w:rsidRDefault="004757C9" w:rsidP="004757C9">
      <w:pPr>
        <w:pStyle w:val="PL"/>
      </w:pPr>
      <w:r>
        <w:t xml:space="preserve">          type: string</w:t>
      </w:r>
    </w:p>
    <w:p w14:paraId="3C655EFC" w14:textId="77777777" w:rsidR="004757C9" w:rsidRDefault="004757C9" w:rsidP="004757C9">
      <w:pPr>
        <w:pStyle w:val="PL"/>
      </w:pPr>
      <w:r>
        <w:t xml:space="preserve">          enum:</w:t>
      </w:r>
    </w:p>
    <w:p w14:paraId="17F9BDD8" w14:textId="77777777" w:rsidR="004757C9" w:rsidRDefault="004757C9" w:rsidP="004757C9">
      <w:pPr>
        <w:pStyle w:val="PL"/>
      </w:pPr>
      <w:r>
        <w:t xml:space="preserve">             - IS_ALL_OF</w:t>
      </w:r>
    </w:p>
    <w:p w14:paraId="62F4C834" w14:textId="77777777" w:rsidR="004757C9" w:rsidRDefault="004757C9" w:rsidP="004757C9">
      <w:pPr>
        <w:pStyle w:val="PL"/>
      </w:pPr>
      <w:r>
        <w:t xml:space="preserve">        contextValueRange:</w:t>
      </w:r>
    </w:p>
    <w:p w14:paraId="63B170B2" w14:textId="77777777" w:rsidR="004757C9" w:rsidRDefault="004757C9" w:rsidP="004757C9">
      <w:pPr>
        <w:pStyle w:val="PL"/>
      </w:pPr>
      <w:r>
        <w:t xml:space="preserve">          type: array</w:t>
      </w:r>
    </w:p>
    <w:p w14:paraId="293D3588" w14:textId="77777777" w:rsidR="004757C9" w:rsidRDefault="004757C9" w:rsidP="004757C9">
      <w:pPr>
        <w:pStyle w:val="PL"/>
      </w:pPr>
      <w:r>
        <w:t xml:space="preserve">          items:</w:t>
      </w:r>
    </w:p>
    <w:p w14:paraId="2C3B6638" w14:textId="77777777" w:rsidR="004757C9" w:rsidRDefault="004757C9" w:rsidP="004757C9">
      <w:pPr>
        <w:pStyle w:val="PL"/>
      </w:pPr>
      <w:r>
        <w:t xml:space="preserve">            $ref: "TS28541_NrNrm.yaml#/components/schemas/NrTac"</w:t>
      </w:r>
    </w:p>
    <w:p w14:paraId="7DCD3494" w14:textId="77777777" w:rsidR="004757C9" w:rsidRDefault="004757C9" w:rsidP="004757C9">
      <w:pPr>
        <w:pStyle w:val="PL"/>
      </w:pPr>
      <w:r>
        <w:t xml:space="preserve">    PLMNContext:</w:t>
      </w:r>
    </w:p>
    <w:p w14:paraId="4467017C" w14:textId="77777777" w:rsidR="004757C9" w:rsidRDefault="004757C9" w:rsidP="004757C9">
      <w:pPr>
        <w:pStyle w:val="PL"/>
      </w:pPr>
      <w:r>
        <w:t xml:space="preserve">      description: &gt;-</w:t>
      </w:r>
    </w:p>
    <w:p w14:paraId="3EB0C54B" w14:textId="77777777" w:rsidR="004757C9" w:rsidRDefault="004757C9" w:rsidP="004757C9">
      <w:pPr>
        <w:pStyle w:val="PL"/>
      </w:pPr>
      <w:r>
        <w:t xml:space="preserve">        This data type is the "ObjectContext" data type with specialisations for PLMNContext       </w:t>
      </w:r>
    </w:p>
    <w:p w14:paraId="1E8DA085" w14:textId="77777777" w:rsidR="004757C9" w:rsidRDefault="004757C9" w:rsidP="004757C9">
      <w:pPr>
        <w:pStyle w:val="PL"/>
      </w:pPr>
      <w:r>
        <w:t xml:space="preserve">      type: object</w:t>
      </w:r>
    </w:p>
    <w:p w14:paraId="3A53D2BA" w14:textId="77777777" w:rsidR="004757C9" w:rsidRDefault="004757C9" w:rsidP="004757C9">
      <w:pPr>
        <w:pStyle w:val="PL"/>
      </w:pPr>
      <w:r>
        <w:t xml:space="preserve">      properties:</w:t>
      </w:r>
    </w:p>
    <w:p w14:paraId="3CC7FD31" w14:textId="77777777" w:rsidR="004757C9" w:rsidRDefault="004757C9" w:rsidP="004757C9">
      <w:pPr>
        <w:pStyle w:val="PL"/>
      </w:pPr>
      <w:r>
        <w:t xml:space="preserve">        contextAttribute:</w:t>
      </w:r>
    </w:p>
    <w:p w14:paraId="5F490F8D" w14:textId="77777777" w:rsidR="004757C9" w:rsidRDefault="004757C9" w:rsidP="004757C9">
      <w:pPr>
        <w:pStyle w:val="PL"/>
      </w:pPr>
      <w:r>
        <w:t xml:space="preserve">          type: string</w:t>
      </w:r>
    </w:p>
    <w:p w14:paraId="10E66A65" w14:textId="77777777" w:rsidR="004757C9" w:rsidRDefault="004757C9" w:rsidP="004757C9">
      <w:pPr>
        <w:pStyle w:val="PL"/>
      </w:pPr>
      <w:r>
        <w:t xml:space="preserve">          enum:</w:t>
      </w:r>
    </w:p>
    <w:p w14:paraId="728C53D2" w14:textId="77777777" w:rsidR="004757C9" w:rsidRDefault="004757C9" w:rsidP="004757C9">
      <w:pPr>
        <w:pStyle w:val="PL"/>
      </w:pPr>
      <w:r>
        <w:t xml:space="preserve">            - PLMN</w:t>
      </w:r>
    </w:p>
    <w:p w14:paraId="0C7882CC" w14:textId="77777777" w:rsidR="004757C9" w:rsidRDefault="004757C9" w:rsidP="004757C9">
      <w:pPr>
        <w:pStyle w:val="PL"/>
      </w:pPr>
      <w:r>
        <w:t xml:space="preserve">        contextCondition:</w:t>
      </w:r>
    </w:p>
    <w:p w14:paraId="063E87FB" w14:textId="77777777" w:rsidR="004757C9" w:rsidRDefault="004757C9" w:rsidP="004757C9">
      <w:pPr>
        <w:pStyle w:val="PL"/>
      </w:pPr>
      <w:r>
        <w:t xml:space="preserve">          type: string</w:t>
      </w:r>
    </w:p>
    <w:p w14:paraId="27F360AE" w14:textId="77777777" w:rsidR="004757C9" w:rsidRDefault="004757C9" w:rsidP="004757C9">
      <w:pPr>
        <w:pStyle w:val="PL"/>
      </w:pPr>
      <w:r>
        <w:t xml:space="preserve">          enum:</w:t>
      </w:r>
    </w:p>
    <w:p w14:paraId="3ED0CB67" w14:textId="77777777" w:rsidR="004757C9" w:rsidRDefault="004757C9" w:rsidP="004757C9">
      <w:pPr>
        <w:pStyle w:val="PL"/>
      </w:pPr>
      <w:r>
        <w:t xml:space="preserve">            - IS_ALL_OF</w:t>
      </w:r>
    </w:p>
    <w:p w14:paraId="6B18003D" w14:textId="77777777" w:rsidR="004757C9" w:rsidRDefault="004757C9" w:rsidP="004757C9">
      <w:pPr>
        <w:pStyle w:val="PL"/>
      </w:pPr>
      <w:r>
        <w:t xml:space="preserve">        contextValueRange:</w:t>
      </w:r>
    </w:p>
    <w:p w14:paraId="12CE0B7D" w14:textId="77777777" w:rsidR="004757C9" w:rsidRDefault="004757C9" w:rsidP="004757C9">
      <w:pPr>
        <w:pStyle w:val="PL"/>
      </w:pPr>
      <w:r>
        <w:t xml:space="preserve">          type: array</w:t>
      </w:r>
    </w:p>
    <w:p w14:paraId="059B8079" w14:textId="77777777" w:rsidR="004757C9" w:rsidRDefault="004757C9" w:rsidP="004757C9">
      <w:pPr>
        <w:pStyle w:val="PL"/>
      </w:pPr>
      <w:r>
        <w:t xml:space="preserve">          items:</w:t>
      </w:r>
    </w:p>
    <w:p w14:paraId="399C4F11" w14:textId="77777777" w:rsidR="004757C9" w:rsidRDefault="004757C9" w:rsidP="004757C9">
      <w:pPr>
        <w:pStyle w:val="PL"/>
      </w:pPr>
      <w:r>
        <w:t xml:space="preserve">            $ref: "TS28623_ComDefs.yaml#/components/schemas/PlmnId"</w:t>
      </w:r>
    </w:p>
    <w:p w14:paraId="3C91FFFD" w14:textId="77777777" w:rsidR="004757C9" w:rsidRDefault="004757C9" w:rsidP="004757C9">
      <w:pPr>
        <w:pStyle w:val="PL"/>
      </w:pPr>
      <w:r>
        <w:t xml:space="preserve">    NRFqBandContext:</w:t>
      </w:r>
    </w:p>
    <w:p w14:paraId="48166B52" w14:textId="77777777" w:rsidR="004757C9" w:rsidRDefault="004757C9" w:rsidP="004757C9">
      <w:pPr>
        <w:pStyle w:val="PL"/>
      </w:pPr>
      <w:r>
        <w:t xml:space="preserve">      description: &gt;-</w:t>
      </w:r>
    </w:p>
    <w:p w14:paraId="1F1FFD89" w14:textId="77777777" w:rsidR="004757C9" w:rsidRDefault="004757C9" w:rsidP="004757C9">
      <w:pPr>
        <w:pStyle w:val="PL"/>
      </w:pPr>
      <w:r>
        <w:t xml:space="preserve">        This data type is the "ObjectContext" data type with specialisations for NRFqBandContext       </w:t>
      </w:r>
    </w:p>
    <w:p w14:paraId="294E34F5" w14:textId="77777777" w:rsidR="004757C9" w:rsidRDefault="004757C9" w:rsidP="004757C9">
      <w:pPr>
        <w:pStyle w:val="PL"/>
      </w:pPr>
      <w:r>
        <w:t xml:space="preserve">      type: object</w:t>
      </w:r>
    </w:p>
    <w:p w14:paraId="385259B8" w14:textId="77777777" w:rsidR="004757C9" w:rsidRDefault="004757C9" w:rsidP="004757C9">
      <w:pPr>
        <w:pStyle w:val="PL"/>
      </w:pPr>
      <w:r>
        <w:t xml:space="preserve">      properties:</w:t>
      </w:r>
    </w:p>
    <w:p w14:paraId="4A48C2F5" w14:textId="77777777" w:rsidR="004757C9" w:rsidRDefault="004757C9" w:rsidP="004757C9">
      <w:pPr>
        <w:pStyle w:val="PL"/>
      </w:pPr>
      <w:r>
        <w:t xml:space="preserve">        contextAttribute:</w:t>
      </w:r>
    </w:p>
    <w:p w14:paraId="646C060C" w14:textId="77777777" w:rsidR="004757C9" w:rsidRDefault="004757C9" w:rsidP="004757C9">
      <w:pPr>
        <w:pStyle w:val="PL"/>
      </w:pPr>
      <w:r>
        <w:t xml:space="preserve">          type: string</w:t>
      </w:r>
    </w:p>
    <w:p w14:paraId="1F30DA6B" w14:textId="77777777" w:rsidR="004757C9" w:rsidRDefault="004757C9" w:rsidP="004757C9">
      <w:pPr>
        <w:pStyle w:val="PL"/>
      </w:pPr>
      <w:r>
        <w:t xml:space="preserve">          enum:</w:t>
      </w:r>
    </w:p>
    <w:p w14:paraId="30380F77" w14:textId="77777777" w:rsidR="004757C9" w:rsidRDefault="004757C9" w:rsidP="004757C9">
      <w:pPr>
        <w:pStyle w:val="PL"/>
      </w:pPr>
      <w:r>
        <w:t xml:space="preserve">            - NRFqBand</w:t>
      </w:r>
    </w:p>
    <w:p w14:paraId="71B624D7" w14:textId="77777777" w:rsidR="004757C9" w:rsidRDefault="004757C9" w:rsidP="004757C9">
      <w:pPr>
        <w:pStyle w:val="PL"/>
      </w:pPr>
      <w:r>
        <w:t xml:space="preserve">        contextCondition:</w:t>
      </w:r>
    </w:p>
    <w:p w14:paraId="73B0396C" w14:textId="77777777" w:rsidR="004757C9" w:rsidRDefault="004757C9" w:rsidP="004757C9">
      <w:pPr>
        <w:pStyle w:val="PL"/>
      </w:pPr>
      <w:r>
        <w:t xml:space="preserve">          type: string</w:t>
      </w:r>
    </w:p>
    <w:p w14:paraId="4A97E509" w14:textId="77777777" w:rsidR="004757C9" w:rsidRDefault="004757C9" w:rsidP="004757C9">
      <w:pPr>
        <w:pStyle w:val="PL"/>
      </w:pPr>
      <w:r>
        <w:t xml:space="preserve">          enum:</w:t>
      </w:r>
    </w:p>
    <w:p w14:paraId="403A6D66" w14:textId="77777777" w:rsidR="004757C9" w:rsidRDefault="004757C9" w:rsidP="004757C9">
      <w:pPr>
        <w:pStyle w:val="PL"/>
      </w:pPr>
      <w:r>
        <w:t xml:space="preserve">            - IS_ALL_OF</w:t>
      </w:r>
    </w:p>
    <w:p w14:paraId="1C83C7CF" w14:textId="77777777" w:rsidR="004757C9" w:rsidRDefault="004757C9" w:rsidP="004757C9">
      <w:pPr>
        <w:pStyle w:val="PL"/>
      </w:pPr>
      <w:r>
        <w:t xml:space="preserve">        contextValueRange:</w:t>
      </w:r>
    </w:p>
    <w:p w14:paraId="06951D4E" w14:textId="77777777" w:rsidR="004757C9" w:rsidRDefault="004757C9" w:rsidP="004757C9">
      <w:pPr>
        <w:pStyle w:val="PL"/>
      </w:pPr>
      <w:r>
        <w:t xml:space="preserve">          type: array</w:t>
      </w:r>
    </w:p>
    <w:p w14:paraId="2191E94B" w14:textId="77777777" w:rsidR="004757C9" w:rsidRDefault="004757C9" w:rsidP="004757C9">
      <w:pPr>
        <w:pStyle w:val="PL"/>
      </w:pPr>
      <w:r>
        <w:t xml:space="preserve">          items:</w:t>
      </w:r>
    </w:p>
    <w:p w14:paraId="75AF9F4F" w14:textId="77777777" w:rsidR="004757C9" w:rsidRDefault="004757C9" w:rsidP="004757C9">
      <w:pPr>
        <w:pStyle w:val="PL"/>
      </w:pPr>
      <w:r>
        <w:t xml:space="preserve">            type: string</w:t>
      </w:r>
    </w:p>
    <w:p w14:paraId="6D7F9B53" w14:textId="77777777" w:rsidR="004757C9" w:rsidRDefault="004757C9" w:rsidP="004757C9">
      <w:pPr>
        <w:pStyle w:val="PL"/>
      </w:pPr>
      <w:r>
        <w:t xml:space="preserve">    RATContext:</w:t>
      </w:r>
    </w:p>
    <w:p w14:paraId="5376A248" w14:textId="77777777" w:rsidR="004757C9" w:rsidRDefault="004757C9" w:rsidP="004757C9">
      <w:pPr>
        <w:pStyle w:val="PL"/>
      </w:pPr>
      <w:r>
        <w:t xml:space="preserve">      description: &gt;-</w:t>
      </w:r>
    </w:p>
    <w:p w14:paraId="093C89FD" w14:textId="77777777" w:rsidR="004757C9" w:rsidRDefault="004757C9" w:rsidP="004757C9">
      <w:pPr>
        <w:pStyle w:val="PL"/>
      </w:pPr>
      <w:r>
        <w:t xml:space="preserve">        This data type is the "ObjectContext" data type with specialisations for RATContext           </w:t>
      </w:r>
    </w:p>
    <w:p w14:paraId="72865C9D" w14:textId="77777777" w:rsidR="004757C9" w:rsidRDefault="004757C9" w:rsidP="004757C9">
      <w:pPr>
        <w:pStyle w:val="PL"/>
      </w:pPr>
      <w:r>
        <w:t xml:space="preserve">      type: object</w:t>
      </w:r>
    </w:p>
    <w:p w14:paraId="279BEB99" w14:textId="77777777" w:rsidR="004757C9" w:rsidRDefault="004757C9" w:rsidP="004757C9">
      <w:pPr>
        <w:pStyle w:val="PL"/>
      </w:pPr>
      <w:r>
        <w:t xml:space="preserve">      properties:</w:t>
      </w:r>
    </w:p>
    <w:p w14:paraId="23AA0A1A" w14:textId="77777777" w:rsidR="004757C9" w:rsidRDefault="004757C9" w:rsidP="004757C9">
      <w:pPr>
        <w:pStyle w:val="PL"/>
      </w:pPr>
      <w:r>
        <w:t xml:space="preserve">        contextAttribute:</w:t>
      </w:r>
    </w:p>
    <w:p w14:paraId="4D523FCA" w14:textId="77777777" w:rsidR="004757C9" w:rsidRDefault="004757C9" w:rsidP="004757C9">
      <w:pPr>
        <w:pStyle w:val="PL"/>
      </w:pPr>
      <w:r>
        <w:t xml:space="preserve">          type: string</w:t>
      </w:r>
    </w:p>
    <w:p w14:paraId="676618FF" w14:textId="77777777" w:rsidR="004757C9" w:rsidRDefault="004757C9" w:rsidP="004757C9">
      <w:pPr>
        <w:pStyle w:val="PL"/>
      </w:pPr>
      <w:r>
        <w:t xml:space="preserve">          enum:</w:t>
      </w:r>
    </w:p>
    <w:p w14:paraId="52D9EF10" w14:textId="77777777" w:rsidR="004757C9" w:rsidRDefault="004757C9" w:rsidP="004757C9">
      <w:pPr>
        <w:pStyle w:val="PL"/>
      </w:pPr>
      <w:r>
        <w:t xml:space="preserve">            - RAT</w:t>
      </w:r>
    </w:p>
    <w:p w14:paraId="0DB51F65" w14:textId="77777777" w:rsidR="004757C9" w:rsidRDefault="004757C9" w:rsidP="004757C9">
      <w:pPr>
        <w:pStyle w:val="PL"/>
      </w:pPr>
      <w:r>
        <w:t xml:space="preserve">        contextCondition:</w:t>
      </w:r>
    </w:p>
    <w:p w14:paraId="78820C5A" w14:textId="77777777" w:rsidR="004757C9" w:rsidRDefault="004757C9" w:rsidP="004757C9">
      <w:pPr>
        <w:pStyle w:val="PL"/>
      </w:pPr>
      <w:r>
        <w:t xml:space="preserve">          type: string</w:t>
      </w:r>
    </w:p>
    <w:p w14:paraId="3020CE69" w14:textId="77777777" w:rsidR="004757C9" w:rsidRDefault="004757C9" w:rsidP="004757C9">
      <w:pPr>
        <w:pStyle w:val="PL"/>
      </w:pPr>
      <w:r>
        <w:t xml:space="preserve">          enum:</w:t>
      </w:r>
    </w:p>
    <w:p w14:paraId="759B5367" w14:textId="77777777" w:rsidR="004757C9" w:rsidRDefault="004757C9" w:rsidP="004757C9">
      <w:pPr>
        <w:pStyle w:val="PL"/>
      </w:pPr>
      <w:r>
        <w:t xml:space="preserve">            - IS_ALL_OF</w:t>
      </w:r>
    </w:p>
    <w:p w14:paraId="62DB9EA3" w14:textId="77777777" w:rsidR="004757C9" w:rsidRDefault="004757C9" w:rsidP="004757C9">
      <w:pPr>
        <w:pStyle w:val="PL"/>
      </w:pPr>
      <w:r>
        <w:t xml:space="preserve">        contextValueRange:</w:t>
      </w:r>
    </w:p>
    <w:p w14:paraId="1E61B5BF" w14:textId="77777777" w:rsidR="004757C9" w:rsidRDefault="004757C9" w:rsidP="004757C9">
      <w:pPr>
        <w:pStyle w:val="PL"/>
      </w:pPr>
      <w:r>
        <w:t xml:space="preserve">          type: array</w:t>
      </w:r>
    </w:p>
    <w:p w14:paraId="258634C2" w14:textId="77777777" w:rsidR="004757C9" w:rsidRDefault="004757C9" w:rsidP="004757C9">
      <w:pPr>
        <w:pStyle w:val="PL"/>
      </w:pPr>
      <w:r>
        <w:t xml:space="preserve">          items:</w:t>
      </w:r>
    </w:p>
    <w:p w14:paraId="28A2BE2F" w14:textId="77777777" w:rsidR="004757C9" w:rsidRDefault="004757C9" w:rsidP="004757C9">
      <w:pPr>
        <w:pStyle w:val="PL"/>
      </w:pPr>
      <w:r>
        <w:t xml:space="preserve">            type: string</w:t>
      </w:r>
    </w:p>
    <w:p w14:paraId="0666E466" w14:textId="77777777" w:rsidR="004757C9" w:rsidRDefault="004757C9" w:rsidP="004757C9">
      <w:pPr>
        <w:pStyle w:val="PL"/>
      </w:pPr>
      <w:r>
        <w:t xml:space="preserve">            enum:</w:t>
      </w:r>
    </w:p>
    <w:p w14:paraId="3454CFEF" w14:textId="77777777" w:rsidR="004757C9" w:rsidRDefault="004757C9" w:rsidP="004757C9">
      <w:pPr>
        <w:pStyle w:val="PL"/>
      </w:pPr>
      <w:r>
        <w:t xml:space="preserve">              - UTRAN</w:t>
      </w:r>
    </w:p>
    <w:p w14:paraId="34B9C41D" w14:textId="77777777" w:rsidR="004757C9" w:rsidRDefault="004757C9" w:rsidP="004757C9">
      <w:pPr>
        <w:pStyle w:val="PL"/>
      </w:pPr>
      <w:r>
        <w:t xml:space="preserve">              - EUTRAN</w:t>
      </w:r>
    </w:p>
    <w:p w14:paraId="55A56087" w14:textId="77777777" w:rsidR="004757C9" w:rsidRDefault="004757C9" w:rsidP="004757C9">
      <w:pPr>
        <w:pStyle w:val="PL"/>
      </w:pPr>
      <w:r>
        <w:t xml:space="preserve">              - NR</w:t>
      </w:r>
    </w:p>
    <w:p w14:paraId="44750CA2" w14:textId="77777777" w:rsidR="004757C9" w:rsidRDefault="004757C9" w:rsidP="004757C9">
      <w:pPr>
        <w:pStyle w:val="PL"/>
      </w:pPr>
      <w:r>
        <w:t xml:space="preserve">    EdgeIdenfiticationIdContext:</w:t>
      </w:r>
    </w:p>
    <w:p w14:paraId="59728AC7" w14:textId="77777777" w:rsidR="004757C9" w:rsidRDefault="004757C9" w:rsidP="004757C9">
      <w:pPr>
        <w:pStyle w:val="PL"/>
      </w:pPr>
      <w:r>
        <w:t xml:space="preserve">      description: &gt;-</w:t>
      </w:r>
    </w:p>
    <w:p w14:paraId="1A42CBA9" w14:textId="77777777" w:rsidR="004757C9" w:rsidRDefault="004757C9" w:rsidP="004757C9">
      <w:pPr>
        <w:pStyle w:val="PL"/>
      </w:pPr>
      <w:r>
        <w:t xml:space="preserve">        This data type is the "ObjectContext" data type with specialisations for EdgeIdenfiticationIdContext      </w:t>
      </w:r>
    </w:p>
    <w:p w14:paraId="0F8BE44B" w14:textId="77777777" w:rsidR="004757C9" w:rsidRDefault="004757C9" w:rsidP="004757C9">
      <w:pPr>
        <w:pStyle w:val="PL"/>
      </w:pPr>
      <w:r>
        <w:t xml:space="preserve">      type: object</w:t>
      </w:r>
    </w:p>
    <w:p w14:paraId="04C1D92E" w14:textId="77777777" w:rsidR="004757C9" w:rsidRDefault="004757C9" w:rsidP="004757C9">
      <w:pPr>
        <w:pStyle w:val="PL"/>
      </w:pPr>
      <w:r>
        <w:t xml:space="preserve">      properties:</w:t>
      </w:r>
    </w:p>
    <w:p w14:paraId="1BB57B93" w14:textId="77777777" w:rsidR="004757C9" w:rsidRDefault="004757C9" w:rsidP="004757C9">
      <w:pPr>
        <w:pStyle w:val="PL"/>
      </w:pPr>
      <w:r>
        <w:t xml:space="preserve">        contextAttribute:</w:t>
      </w:r>
    </w:p>
    <w:p w14:paraId="1C528348" w14:textId="77777777" w:rsidR="004757C9" w:rsidRDefault="004757C9" w:rsidP="004757C9">
      <w:pPr>
        <w:pStyle w:val="PL"/>
      </w:pPr>
      <w:r>
        <w:t xml:space="preserve">          type: string</w:t>
      </w:r>
    </w:p>
    <w:p w14:paraId="24832292" w14:textId="77777777" w:rsidR="004757C9" w:rsidRDefault="004757C9" w:rsidP="004757C9">
      <w:pPr>
        <w:pStyle w:val="PL"/>
      </w:pPr>
      <w:r>
        <w:t xml:space="preserve">          enum:</w:t>
      </w:r>
    </w:p>
    <w:p w14:paraId="55D20478" w14:textId="77777777" w:rsidR="004757C9" w:rsidRDefault="004757C9" w:rsidP="004757C9">
      <w:pPr>
        <w:pStyle w:val="PL"/>
      </w:pPr>
      <w:r>
        <w:t xml:space="preserve">            - edgeIdentificationId</w:t>
      </w:r>
    </w:p>
    <w:p w14:paraId="750249BB" w14:textId="77777777" w:rsidR="004757C9" w:rsidRDefault="004757C9" w:rsidP="004757C9">
      <w:pPr>
        <w:pStyle w:val="PL"/>
      </w:pPr>
      <w:r>
        <w:t xml:space="preserve">        contextCondition:</w:t>
      </w:r>
    </w:p>
    <w:p w14:paraId="73D3787A" w14:textId="77777777" w:rsidR="004757C9" w:rsidRDefault="004757C9" w:rsidP="004757C9">
      <w:pPr>
        <w:pStyle w:val="PL"/>
      </w:pPr>
      <w:r>
        <w:t xml:space="preserve">          type: string</w:t>
      </w:r>
    </w:p>
    <w:p w14:paraId="12C1CFBE" w14:textId="77777777" w:rsidR="004757C9" w:rsidRDefault="004757C9" w:rsidP="004757C9">
      <w:pPr>
        <w:pStyle w:val="PL"/>
      </w:pPr>
      <w:r>
        <w:t xml:space="preserve">          enum:</w:t>
      </w:r>
    </w:p>
    <w:p w14:paraId="304B6366" w14:textId="77777777" w:rsidR="004757C9" w:rsidRDefault="004757C9" w:rsidP="004757C9">
      <w:pPr>
        <w:pStyle w:val="PL"/>
      </w:pPr>
      <w:r>
        <w:t xml:space="preserve">            - IS_EQUAL_TO</w:t>
      </w:r>
    </w:p>
    <w:p w14:paraId="5730FC72" w14:textId="77777777" w:rsidR="004757C9" w:rsidRDefault="004757C9" w:rsidP="004757C9">
      <w:pPr>
        <w:pStyle w:val="PL"/>
      </w:pPr>
      <w:r>
        <w:t xml:space="preserve">        contextValueRange:</w:t>
      </w:r>
    </w:p>
    <w:p w14:paraId="0D518AB1" w14:textId="77777777" w:rsidR="004757C9" w:rsidRDefault="004757C9" w:rsidP="004757C9">
      <w:pPr>
        <w:pStyle w:val="PL"/>
      </w:pPr>
      <w:r>
        <w:t xml:space="preserve">          type: array</w:t>
      </w:r>
    </w:p>
    <w:p w14:paraId="0C4263A6" w14:textId="77777777" w:rsidR="004757C9" w:rsidRDefault="004757C9" w:rsidP="004757C9">
      <w:pPr>
        <w:pStyle w:val="PL"/>
      </w:pPr>
      <w:r>
        <w:t xml:space="preserve">          items:</w:t>
      </w:r>
    </w:p>
    <w:p w14:paraId="69F58562" w14:textId="77777777" w:rsidR="004757C9" w:rsidRDefault="004757C9" w:rsidP="004757C9">
      <w:pPr>
        <w:pStyle w:val="PL"/>
      </w:pPr>
      <w:r>
        <w:t xml:space="preserve">            type: string</w:t>
      </w:r>
    </w:p>
    <w:p w14:paraId="0B0AF5A5" w14:textId="77777777" w:rsidR="004757C9" w:rsidRDefault="004757C9" w:rsidP="004757C9">
      <w:pPr>
        <w:pStyle w:val="PL"/>
      </w:pPr>
      <w:r>
        <w:t xml:space="preserve">    EdgeIdenfiticationLocContext:</w:t>
      </w:r>
    </w:p>
    <w:p w14:paraId="3E7E63C7" w14:textId="77777777" w:rsidR="004757C9" w:rsidRDefault="004757C9" w:rsidP="004757C9">
      <w:pPr>
        <w:pStyle w:val="PL"/>
      </w:pPr>
      <w:r>
        <w:t xml:space="preserve">      description: &gt;-</w:t>
      </w:r>
    </w:p>
    <w:p w14:paraId="11C6A2E9" w14:textId="77777777" w:rsidR="004757C9" w:rsidRDefault="004757C9" w:rsidP="004757C9">
      <w:pPr>
        <w:pStyle w:val="PL"/>
      </w:pPr>
      <w:r>
        <w:t xml:space="preserve">        This data type is the "ObjectContext" data type with specialisations for EdgeIdenfiticationLocContext    </w:t>
      </w:r>
    </w:p>
    <w:p w14:paraId="0C64816A" w14:textId="77777777" w:rsidR="004757C9" w:rsidRDefault="004757C9" w:rsidP="004757C9">
      <w:pPr>
        <w:pStyle w:val="PL"/>
      </w:pPr>
      <w:r>
        <w:t xml:space="preserve">      type: object</w:t>
      </w:r>
    </w:p>
    <w:p w14:paraId="06C57EE7" w14:textId="77777777" w:rsidR="004757C9" w:rsidRDefault="004757C9" w:rsidP="004757C9">
      <w:pPr>
        <w:pStyle w:val="PL"/>
      </w:pPr>
      <w:r>
        <w:t xml:space="preserve">      properties:</w:t>
      </w:r>
    </w:p>
    <w:p w14:paraId="61A20AA7" w14:textId="77777777" w:rsidR="004757C9" w:rsidRDefault="004757C9" w:rsidP="004757C9">
      <w:pPr>
        <w:pStyle w:val="PL"/>
      </w:pPr>
      <w:r>
        <w:t xml:space="preserve">        contextAttribute:</w:t>
      </w:r>
    </w:p>
    <w:p w14:paraId="207FA55A" w14:textId="77777777" w:rsidR="004757C9" w:rsidRDefault="004757C9" w:rsidP="004757C9">
      <w:pPr>
        <w:pStyle w:val="PL"/>
      </w:pPr>
      <w:r>
        <w:t xml:space="preserve">          type: string</w:t>
      </w:r>
    </w:p>
    <w:p w14:paraId="5BF72AC3" w14:textId="77777777" w:rsidR="004757C9" w:rsidRDefault="004757C9" w:rsidP="004757C9">
      <w:pPr>
        <w:pStyle w:val="PL"/>
      </w:pPr>
      <w:r>
        <w:t xml:space="preserve">          enum:</w:t>
      </w:r>
    </w:p>
    <w:p w14:paraId="3430561B" w14:textId="77777777" w:rsidR="004757C9" w:rsidRDefault="004757C9" w:rsidP="004757C9">
      <w:pPr>
        <w:pStyle w:val="PL"/>
      </w:pPr>
      <w:r>
        <w:t xml:space="preserve">            - edgeIdentificationTarget</w:t>
      </w:r>
    </w:p>
    <w:p w14:paraId="3D64066D" w14:textId="77777777" w:rsidR="004757C9" w:rsidRDefault="004757C9" w:rsidP="004757C9">
      <w:pPr>
        <w:pStyle w:val="PL"/>
      </w:pPr>
      <w:r>
        <w:t xml:space="preserve">        contextCondition:</w:t>
      </w:r>
    </w:p>
    <w:p w14:paraId="41575B6A" w14:textId="77777777" w:rsidR="004757C9" w:rsidRDefault="004757C9" w:rsidP="004757C9">
      <w:pPr>
        <w:pStyle w:val="PL"/>
      </w:pPr>
      <w:r>
        <w:t xml:space="preserve">          type: string</w:t>
      </w:r>
    </w:p>
    <w:p w14:paraId="4F5AC6DA" w14:textId="77777777" w:rsidR="004757C9" w:rsidRDefault="004757C9" w:rsidP="004757C9">
      <w:pPr>
        <w:pStyle w:val="PL"/>
      </w:pPr>
      <w:r>
        <w:t xml:space="preserve">          enum:</w:t>
      </w:r>
    </w:p>
    <w:p w14:paraId="688B6EC3" w14:textId="77777777" w:rsidR="004757C9" w:rsidRDefault="004757C9" w:rsidP="004757C9">
      <w:pPr>
        <w:pStyle w:val="PL"/>
      </w:pPr>
      <w:r>
        <w:t xml:space="preserve">            - IS_EQUAL_TO</w:t>
      </w:r>
    </w:p>
    <w:p w14:paraId="48251950" w14:textId="77777777" w:rsidR="004757C9" w:rsidRDefault="004757C9" w:rsidP="004757C9">
      <w:pPr>
        <w:pStyle w:val="PL"/>
      </w:pPr>
      <w:r>
        <w:t xml:space="preserve">        contextValueRange:</w:t>
      </w:r>
    </w:p>
    <w:p w14:paraId="5248F02C" w14:textId="77777777" w:rsidR="004757C9" w:rsidRDefault="004757C9" w:rsidP="004757C9">
      <w:pPr>
        <w:pStyle w:val="PL"/>
      </w:pPr>
      <w:r>
        <w:t xml:space="preserve">          type: array</w:t>
      </w:r>
    </w:p>
    <w:p w14:paraId="5332A738" w14:textId="77777777" w:rsidR="004757C9" w:rsidRDefault="004757C9" w:rsidP="004757C9">
      <w:pPr>
        <w:pStyle w:val="PL"/>
      </w:pPr>
      <w:r>
        <w:t xml:space="preserve">          items:</w:t>
      </w:r>
    </w:p>
    <w:p w14:paraId="5945E403" w14:textId="77777777" w:rsidR="004757C9" w:rsidRDefault="004757C9" w:rsidP="004757C9">
      <w:pPr>
        <w:pStyle w:val="PL"/>
      </w:pPr>
      <w:r>
        <w:t xml:space="preserve">            type: string</w:t>
      </w:r>
    </w:p>
    <w:p w14:paraId="69492AAB" w14:textId="77777777" w:rsidR="004757C9" w:rsidRDefault="004757C9" w:rsidP="004757C9">
      <w:pPr>
        <w:pStyle w:val="PL"/>
      </w:pPr>
      <w:r>
        <w:t xml:space="preserve">    CoverageAreaTAContext:</w:t>
      </w:r>
    </w:p>
    <w:p w14:paraId="36F6CB52" w14:textId="77777777" w:rsidR="004757C9" w:rsidRDefault="004757C9" w:rsidP="004757C9">
      <w:pPr>
        <w:pStyle w:val="PL"/>
      </w:pPr>
      <w:r>
        <w:t xml:space="preserve">      description: &gt;-</w:t>
      </w:r>
    </w:p>
    <w:p w14:paraId="34E2E387" w14:textId="77777777" w:rsidR="004757C9" w:rsidRDefault="004757C9" w:rsidP="004757C9">
      <w:pPr>
        <w:pStyle w:val="PL"/>
      </w:pPr>
      <w:r>
        <w:t xml:space="preserve">        This data type is the "ObjectContext" data type with specialisations for CoverageAreaTAContext       </w:t>
      </w:r>
    </w:p>
    <w:p w14:paraId="7F3F8A9B" w14:textId="77777777" w:rsidR="004757C9" w:rsidRDefault="004757C9" w:rsidP="004757C9">
      <w:pPr>
        <w:pStyle w:val="PL"/>
      </w:pPr>
      <w:r>
        <w:t xml:space="preserve">      type: object</w:t>
      </w:r>
    </w:p>
    <w:p w14:paraId="43B550F9" w14:textId="77777777" w:rsidR="004757C9" w:rsidRDefault="004757C9" w:rsidP="004757C9">
      <w:pPr>
        <w:pStyle w:val="PL"/>
      </w:pPr>
      <w:r>
        <w:t xml:space="preserve">      properties:</w:t>
      </w:r>
    </w:p>
    <w:p w14:paraId="1DF03341" w14:textId="77777777" w:rsidR="004757C9" w:rsidRDefault="004757C9" w:rsidP="004757C9">
      <w:pPr>
        <w:pStyle w:val="PL"/>
      </w:pPr>
      <w:r>
        <w:t xml:space="preserve">        contextAttribute:</w:t>
      </w:r>
    </w:p>
    <w:p w14:paraId="22EB1371" w14:textId="77777777" w:rsidR="004757C9" w:rsidRDefault="004757C9" w:rsidP="004757C9">
      <w:pPr>
        <w:pStyle w:val="PL"/>
      </w:pPr>
      <w:r>
        <w:t xml:space="preserve">          type: string</w:t>
      </w:r>
    </w:p>
    <w:p w14:paraId="2F558CD3" w14:textId="77777777" w:rsidR="004757C9" w:rsidRDefault="004757C9" w:rsidP="004757C9">
      <w:pPr>
        <w:pStyle w:val="PL"/>
      </w:pPr>
      <w:r>
        <w:t xml:space="preserve">          enum:</w:t>
      </w:r>
    </w:p>
    <w:p w14:paraId="00084C07" w14:textId="77777777" w:rsidR="004757C9" w:rsidRDefault="004757C9" w:rsidP="004757C9">
      <w:pPr>
        <w:pStyle w:val="PL"/>
      </w:pPr>
      <w:r>
        <w:t xml:space="preserve">            - coverageAreaTA</w:t>
      </w:r>
    </w:p>
    <w:p w14:paraId="5959660F" w14:textId="77777777" w:rsidR="004757C9" w:rsidRDefault="004757C9" w:rsidP="004757C9">
      <w:pPr>
        <w:pStyle w:val="PL"/>
      </w:pPr>
      <w:r>
        <w:t xml:space="preserve">        contextCondition:</w:t>
      </w:r>
    </w:p>
    <w:p w14:paraId="55AD2C29" w14:textId="77777777" w:rsidR="004757C9" w:rsidRDefault="004757C9" w:rsidP="004757C9">
      <w:pPr>
        <w:pStyle w:val="PL"/>
      </w:pPr>
      <w:r>
        <w:t xml:space="preserve">          type: string</w:t>
      </w:r>
    </w:p>
    <w:p w14:paraId="6F83F8C8" w14:textId="77777777" w:rsidR="004757C9" w:rsidRDefault="004757C9" w:rsidP="004757C9">
      <w:pPr>
        <w:pStyle w:val="PL"/>
      </w:pPr>
      <w:r>
        <w:t xml:space="preserve">          enum:</w:t>
      </w:r>
    </w:p>
    <w:p w14:paraId="34EC1355" w14:textId="77777777" w:rsidR="004757C9" w:rsidRDefault="004757C9" w:rsidP="004757C9">
      <w:pPr>
        <w:pStyle w:val="PL"/>
      </w:pPr>
      <w:r>
        <w:t xml:space="preserve">            - IS_ALL_OF</w:t>
      </w:r>
    </w:p>
    <w:p w14:paraId="5FAE7553" w14:textId="77777777" w:rsidR="004757C9" w:rsidRDefault="004757C9" w:rsidP="004757C9">
      <w:pPr>
        <w:pStyle w:val="PL"/>
      </w:pPr>
      <w:r>
        <w:t xml:space="preserve">        contextValueRange:</w:t>
      </w:r>
    </w:p>
    <w:p w14:paraId="42D7DC00" w14:textId="77777777" w:rsidR="004757C9" w:rsidRDefault="004757C9" w:rsidP="004757C9">
      <w:pPr>
        <w:pStyle w:val="PL"/>
      </w:pPr>
      <w:r>
        <w:t xml:space="preserve">          type: array</w:t>
      </w:r>
    </w:p>
    <w:p w14:paraId="6E1FC696" w14:textId="77777777" w:rsidR="004757C9" w:rsidRDefault="004757C9" w:rsidP="004757C9">
      <w:pPr>
        <w:pStyle w:val="PL"/>
      </w:pPr>
      <w:r>
        <w:t xml:space="preserve">          items:</w:t>
      </w:r>
    </w:p>
    <w:p w14:paraId="5412597C" w14:textId="77777777" w:rsidR="004757C9" w:rsidRDefault="004757C9" w:rsidP="004757C9">
      <w:pPr>
        <w:pStyle w:val="PL"/>
      </w:pPr>
      <w:r>
        <w:t xml:space="preserve">            $ref: "#/components/schemas/CoverageAreaTAList"</w:t>
      </w:r>
    </w:p>
    <w:p w14:paraId="5EFFC096" w14:textId="77777777" w:rsidR="004757C9" w:rsidRDefault="004757C9" w:rsidP="004757C9">
      <w:pPr>
        <w:pStyle w:val="PL"/>
      </w:pPr>
      <w:r>
        <w:t xml:space="preserve">    CoverageAreaTAList:</w:t>
      </w:r>
    </w:p>
    <w:p w14:paraId="148C32D4" w14:textId="77777777" w:rsidR="004757C9" w:rsidRDefault="004757C9" w:rsidP="004757C9">
      <w:pPr>
        <w:pStyle w:val="PL"/>
      </w:pPr>
      <w:r>
        <w:t xml:space="preserve">          type: integer</w:t>
      </w:r>
    </w:p>
    <w:p w14:paraId="6186BDEA" w14:textId="77777777" w:rsidR="004757C9" w:rsidRDefault="004757C9" w:rsidP="004757C9">
      <w:pPr>
        <w:pStyle w:val="PL"/>
      </w:pPr>
      <w:r>
        <w:t xml:space="preserve">   #-------Definition of the scenario specific  ObjectTarget dataType----------------#</w:t>
      </w:r>
    </w:p>
    <w:p w14:paraId="09309E1E" w14:textId="77777777" w:rsidR="004757C9" w:rsidRDefault="004757C9" w:rsidP="004757C9">
      <w:pPr>
        <w:pStyle w:val="PL"/>
      </w:pPr>
      <w:r>
        <w:t xml:space="preserve">   </w:t>
      </w:r>
    </w:p>
    <w:p w14:paraId="292E8BCA" w14:textId="77777777" w:rsidR="004757C9" w:rsidRDefault="004757C9" w:rsidP="004757C9">
      <w:pPr>
        <w:pStyle w:val="PL"/>
      </w:pPr>
      <w:r>
        <w:t xml:space="preserve">   #-------Definition of the concrete ExpectionContext dataType----------------#</w:t>
      </w:r>
    </w:p>
    <w:p w14:paraId="79B58245" w14:textId="77777777" w:rsidR="004757C9" w:rsidRDefault="004757C9" w:rsidP="004757C9">
      <w:pPr>
        <w:pStyle w:val="PL"/>
      </w:pPr>
      <w:r>
        <w:t xml:space="preserve">    ServiceStartTimeContext:</w:t>
      </w:r>
    </w:p>
    <w:p w14:paraId="4353929E" w14:textId="77777777" w:rsidR="004757C9" w:rsidRDefault="004757C9" w:rsidP="004757C9">
      <w:pPr>
        <w:pStyle w:val="PL"/>
      </w:pPr>
      <w:r>
        <w:t xml:space="preserve">      description: &gt;-</w:t>
      </w:r>
    </w:p>
    <w:p w14:paraId="782C937B" w14:textId="77777777" w:rsidR="004757C9" w:rsidRDefault="004757C9" w:rsidP="004757C9">
      <w:pPr>
        <w:pStyle w:val="PL"/>
      </w:pPr>
      <w:r>
        <w:t xml:space="preserve">        This data type is the "ExpectationContext" data type with specialisations for ServiceStartTimeContext       </w:t>
      </w:r>
    </w:p>
    <w:p w14:paraId="6122DEF3" w14:textId="77777777" w:rsidR="004757C9" w:rsidRDefault="004757C9" w:rsidP="004757C9">
      <w:pPr>
        <w:pStyle w:val="PL"/>
      </w:pPr>
      <w:r>
        <w:t xml:space="preserve">      type: object</w:t>
      </w:r>
    </w:p>
    <w:p w14:paraId="11D0077E" w14:textId="77777777" w:rsidR="004757C9" w:rsidRDefault="004757C9" w:rsidP="004757C9">
      <w:pPr>
        <w:pStyle w:val="PL"/>
      </w:pPr>
      <w:r>
        <w:t xml:space="preserve">      properties:</w:t>
      </w:r>
    </w:p>
    <w:p w14:paraId="74BC1FDF" w14:textId="77777777" w:rsidR="004757C9" w:rsidRDefault="004757C9" w:rsidP="004757C9">
      <w:pPr>
        <w:pStyle w:val="PL"/>
      </w:pPr>
      <w:r>
        <w:t xml:space="preserve">        contextAttribute:</w:t>
      </w:r>
    </w:p>
    <w:p w14:paraId="701FA991" w14:textId="77777777" w:rsidR="004757C9" w:rsidRDefault="004757C9" w:rsidP="004757C9">
      <w:pPr>
        <w:pStyle w:val="PL"/>
      </w:pPr>
      <w:r>
        <w:t xml:space="preserve">          type: string</w:t>
      </w:r>
    </w:p>
    <w:p w14:paraId="09B90DC0" w14:textId="77777777" w:rsidR="004757C9" w:rsidRDefault="004757C9" w:rsidP="004757C9">
      <w:pPr>
        <w:pStyle w:val="PL"/>
      </w:pPr>
      <w:r>
        <w:t xml:space="preserve">          enum:</w:t>
      </w:r>
    </w:p>
    <w:p w14:paraId="1B512BC9" w14:textId="77777777" w:rsidR="004757C9" w:rsidRDefault="004757C9" w:rsidP="004757C9">
      <w:pPr>
        <w:pStyle w:val="PL"/>
      </w:pPr>
      <w:r>
        <w:t xml:space="preserve">            - ServiceStartTime</w:t>
      </w:r>
    </w:p>
    <w:p w14:paraId="140977DE" w14:textId="77777777" w:rsidR="004757C9" w:rsidRDefault="004757C9" w:rsidP="004757C9">
      <w:pPr>
        <w:pStyle w:val="PL"/>
      </w:pPr>
      <w:r>
        <w:t xml:space="preserve">        contextCondition:</w:t>
      </w:r>
    </w:p>
    <w:p w14:paraId="4A483BD1" w14:textId="77777777" w:rsidR="004757C9" w:rsidRDefault="004757C9" w:rsidP="004757C9">
      <w:pPr>
        <w:pStyle w:val="PL"/>
      </w:pPr>
      <w:r>
        <w:t xml:space="preserve">          type: string</w:t>
      </w:r>
    </w:p>
    <w:p w14:paraId="502B954B" w14:textId="77777777" w:rsidR="004757C9" w:rsidRDefault="004757C9" w:rsidP="004757C9">
      <w:pPr>
        <w:pStyle w:val="PL"/>
      </w:pPr>
      <w:r>
        <w:t xml:space="preserve">          enum:</w:t>
      </w:r>
    </w:p>
    <w:p w14:paraId="330B4C51" w14:textId="77777777" w:rsidR="004757C9" w:rsidRDefault="004757C9" w:rsidP="004757C9">
      <w:pPr>
        <w:pStyle w:val="PL"/>
      </w:pPr>
      <w:r>
        <w:t xml:space="preserve">            - IS_EQUAL_TO</w:t>
      </w:r>
    </w:p>
    <w:p w14:paraId="537B92BF" w14:textId="77777777" w:rsidR="004757C9" w:rsidRDefault="004757C9" w:rsidP="004757C9">
      <w:pPr>
        <w:pStyle w:val="PL"/>
      </w:pPr>
      <w:r>
        <w:t xml:space="preserve">        contextValueRange:</w:t>
      </w:r>
    </w:p>
    <w:p w14:paraId="46B982A0" w14:textId="77777777" w:rsidR="004757C9" w:rsidRDefault="004757C9" w:rsidP="004757C9">
      <w:pPr>
        <w:pStyle w:val="PL"/>
      </w:pPr>
      <w:r>
        <w:t xml:space="preserve">          type: string</w:t>
      </w:r>
    </w:p>
    <w:p w14:paraId="55D51AC7" w14:textId="77777777" w:rsidR="004757C9" w:rsidRDefault="004757C9" w:rsidP="004757C9">
      <w:pPr>
        <w:pStyle w:val="PL"/>
      </w:pPr>
      <w:r>
        <w:t xml:space="preserve">    ServiceEndTimeContext:</w:t>
      </w:r>
    </w:p>
    <w:p w14:paraId="6B711849" w14:textId="77777777" w:rsidR="004757C9" w:rsidRDefault="004757C9" w:rsidP="004757C9">
      <w:pPr>
        <w:pStyle w:val="PL"/>
      </w:pPr>
      <w:r>
        <w:t xml:space="preserve">      description: &gt;-</w:t>
      </w:r>
    </w:p>
    <w:p w14:paraId="6CBD9A1C" w14:textId="77777777" w:rsidR="004757C9" w:rsidRDefault="004757C9" w:rsidP="004757C9">
      <w:pPr>
        <w:pStyle w:val="PL"/>
      </w:pPr>
      <w:r>
        <w:t xml:space="preserve">        This data type is the "ExpectationContext" data type with specialisations for ServiceEndTimeContext         </w:t>
      </w:r>
    </w:p>
    <w:p w14:paraId="40CE0C19" w14:textId="77777777" w:rsidR="004757C9" w:rsidRDefault="004757C9" w:rsidP="004757C9">
      <w:pPr>
        <w:pStyle w:val="PL"/>
      </w:pPr>
      <w:r>
        <w:t xml:space="preserve">      type: object</w:t>
      </w:r>
    </w:p>
    <w:p w14:paraId="3BB2F286" w14:textId="77777777" w:rsidR="004757C9" w:rsidRDefault="004757C9" w:rsidP="004757C9">
      <w:pPr>
        <w:pStyle w:val="PL"/>
      </w:pPr>
      <w:r>
        <w:t xml:space="preserve">      properties:</w:t>
      </w:r>
    </w:p>
    <w:p w14:paraId="5B0ED78B" w14:textId="77777777" w:rsidR="004757C9" w:rsidRDefault="004757C9" w:rsidP="004757C9">
      <w:pPr>
        <w:pStyle w:val="PL"/>
      </w:pPr>
      <w:r>
        <w:t xml:space="preserve">        contextAttribute:</w:t>
      </w:r>
    </w:p>
    <w:p w14:paraId="636FD9AB" w14:textId="77777777" w:rsidR="004757C9" w:rsidRDefault="004757C9" w:rsidP="004757C9">
      <w:pPr>
        <w:pStyle w:val="PL"/>
      </w:pPr>
      <w:r>
        <w:t xml:space="preserve">          type: string</w:t>
      </w:r>
    </w:p>
    <w:p w14:paraId="54FE5DB8" w14:textId="77777777" w:rsidR="004757C9" w:rsidRDefault="004757C9" w:rsidP="004757C9">
      <w:pPr>
        <w:pStyle w:val="PL"/>
      </w:pPr>
      <w:r>
        <w:t xml:space="preserve">          enum:</w:t>
      </w:r>
    </w:p>
    <w:p w14:paraId="3D5E4B90" w14:textId="77777777" w:rsidR="004757C9" w:rsidRDefault="004757C9" w:rsidP="004757C9">
      <w:pPr>
        <w:pStyle w:val="PL"/>
      </w:pPr>
      <w:r>
        <w:t xml:space="preserve">            - ServiceEndTime</w:t>
      </w:r>
    </w:p>
    <w:p w14:paraId="6585A67B" w14:textId="77777777" w:rsidR="004757C9" w:rsidRDefault="004757C9" w:rsidP="004757C9">
      <w:pPr>
        <w:pStyle w:val="PL"/>
      </w:pPr>
      <w:r>
        <w:t xml:space="preserve">        contextCondition:</w:t>
      </w:r>
    </w:p>
    <w:p w14:paraId="5350AE59" w14:textId="77777777" w:rsidR="004757C9" w:rsidRDefault="004757C9" w:rsidP="004757C9">
      <w:pPr>
        <w:pStyle w:val="PL"/>
      </w:pPr>
      <w:r>
        <w:t xml:space="preserve">          type: string</w:t>
      </w:r>
    </w:p>
    <w:p w14:paraId="593D7B3A" w14:textId="77777777" w:rsidR="004757C9" w:rsidRDefault="004757C9" w:rsidP="004757C9">
      <w:pPr>
        <w:pStyle w:val="PL"/>
      </w:pPr>
      <w:r>
        <w:t xml:space="preserve">          enum:</w:t>
      </w:r>
    </w:p>
    <w:p w14:paraId="26AD3351" w14:textId="77777777" w:rsidR="004757C9" w:rsidRDefault="004757C9" w:rsidP="004757C9">
      <w:pPr>
        <w:pStyle w:val="PL"/>
      </w:pPr>
      <w:r>
        <w:t xml:space="preserve">            - IS_EQUAL_TO</w:t>
      </w:r>
    </w:p>
    <w:p w14:paraId="5D967CB2" w14:textId="77777777" w:rsidR="004757C9" w:rsidRDefault="004757C9" w:rsidP="004757C9">
      <w:pPr>
        <w:pStyle w:val="PL"/>
      </w:pPr>
      <w:r>
        <w:t xml:space="preserve">        contextValueRange:</w:t>
      </w:r>
    </w:p>
    <w:p w14:paraId="713AA36F" w14:textId="77777777" w:rsidR="004757C9" w:rsidRDefault="004757C9" w:rsidP="004757C9">
      <w:pPr>
        <w:pStyle w:val="PL"/>
      </w:pPr>
      <w:r>
        <w:t xml:space="preserve">          type: string</w:t>
      </w:r>
    </w:p>
    <w:p w14:paraId="719CD34E" w14:textId="77777777" w:rsidR="004757C9" w:rsidRDefault="004757C9" w:rsidP="004757C9">
      <w:pPr>
        <w:pStyle w:val="PL"/>
      </w:pPr>
      <w:r>
        <w:t xml:space="preserve">    UEMobilityLevelContext:</w:t>
      </w:r>
    </w:p>
    <w:p w14:paraId="28634C73" w14:textId="77777777" w:rsidR="004757C9" w:rsidRDefault="004757C9" w:rsidP="004757C9">
      <w:pPr>
        <w:pStyle w:val="PL"/>
      </w:pPr>
      <w:r>
        <w:t xml:space="preserve">      description: &gt;-</w:t>
      </w:r>
    </w:p>
    <w:p w14:paraId="0478AE06" w14:textId="77777777" w:rsidR="004757C9" w:rsidRDefault="004757C9" w:rsidP="004757C9">
      <w:pPr>
        <w:pStyle w:val="PL"/>
      </w:pPr>
      <w:r>
        <w:t xml:space="preserve">        This data type is the "ExpectationContext" data type with specialisations for UEMobilityLevelContext       </w:t>
      </w:r>
    </w:p>
    <w:p w14:paraId="24B8D248" w14:textId="77777777" w:rsidR="004757C9" w:rsidRDefault="004757C9" w:rsidP="004757C9">
      <w:pPr>
        <w:pStyle w:val="PL"/>
      </w:pPr>
      <w:r>
        <w:t xml:space="preserve">      type: object</w:t>
      </w:r>
    </w:p>
    <w:p w14:paraId="6167CD2D" w14:textId="77777777" w:rsidR="004757C9" w:rsidRDefault="004757C9" w:rsidP="004757C9">
      <w:pPr>
        <w:pStyle w:val="PL"/>
      </w:pPr>
      <w:r>
        <w:t xml:space="preserve">      properties:</w:t>
      </w:r>
    </w:p>
    <w:p w14:paraId="663719F4" w14:textId="77777777" w:rsidR="004757C9" w:rsidRDefault="004757C9" w:rsidP="004757C9">
      <w:pPr>
        <w:pStyle w:val="PL"/>
      </w:pPr>
      <w:r>
        <w:t xml:space="preserve">        contextAttribute:</w:t>
      </w:r>
    </w:p>
    <w:p w14:paraId="6AEB80FA" w14:textId="77777777" w:rsidR="004757C9" w:rsidRDefault="004757C9" w:rsidP="004757C9">
      <w:pPr>
        <w:pStyle w:val="PL"/>
      </w:pPr>
      <w:r>
        <w:t xml:space="preserve">          type: string</w:t>
      </w:r>
    </w:p>
    <w:p w14:paraId="67BFE0C4" w14:textId="77777777" w:rsidR="004757C9" w:rsidRDefault="004757C9" w:rsidP="004757C9">
      <w:pPr>
        <w:pStyle w:val="PL"/>
      </w:pPr>
      <w:r>
        <w:t xml:space="preserve">          enum:</w:t>
      </w:r>
    </w:p>
    <w:p w14:paraId="471EB969" w14:textId="77777777" w:rsidR="004757C9" w:rsidRDefault="004757C9" w:rsidP="004757C9">
      <w:pPr>
        <w:pStyle w:val="PL"/>
      </w:pPr>
      <w:r>
        <w:t xml:space="preserve">            - UEMobilityLevel</w:t>
      </w:r>
    </w:p>
    <w:p w14:paraId="00BBD4CE" w14:textId="77777777" w:rsidR="004757C9" w:rsidRDefault="004757C9" w:rsidP="004757C9">
      <w:pPr>
        <w:pStyle w:val="PL"/>
      </w:pPr>
      <w:r>
        <w:t xml:space="preserve">        contextCondition:</w:t>
      </w:r>
    </w:p>
    <w:p w14:paraId="40DF8647" w14:textId="77777777" w:rsidR="004757C9" w:rsidRDefault="004757C9" w:rsidP="004757C9">
      <w:pPr>
        <w:pStyle w:val="PL"/>
      </w:pPr>
      <w:r>
        <w:t xml:space="preserve">          type: string</w:t>
      </w:r>
    </w:p>
    <w:p w14:paraId="5A2F2869" w14:textId="77777777" w:rsidR="004757C9" w:rsidRDefault="004757C9" w:rsidP="004757C9">
      <w:pPr>
        <w:pStyle w:val="PL"/>
      </w:pPr>
      <w:r>
        <w:t xml:space="preserve">          enum:</w:t>
      </w:r>
    </w:p>
    <w:p w14:paraId="5E2E288C" w14:textId="77777777" w:rsidR="004757C9" w:rsidRDefault="004757C9" w:rsidP="004757C9">
      <w:pPr>
        <w:pStyle w:val="PL"/>
      </w:pPr>
      <w:r>
        <w:t xml:space="preserve">            - IS_WITHIN_RANGE</w:t>
      </w:r>
    </w:p>
    <w:p w14:paraId="2BD66BFC" w14:textId="77777777" w:rsidR="004757C9" w:rsidRDefault="004757C9" w:rsidP="004757C9">
      <w:pPr>
        <w:pStyle w:val="PL"/>
      </w:pPr>
      <w:r>
        <w:t xml:space="preserve">        contextValueRange:</w:t>
      </w:r>
    </w:p>
    <w:p w14:paraId="5BF97651" w14:textId="77777777" w:rsidR="004757C9" w:rsidRDefault="004757C9" w:rsidP="004757C9">
      <w:pPr>
        <w:pStyle w:val="PL"/>
      </w:pPr>
      <w:r>
        <w:t xml:space="preserve">          type: array</w:t>
      </w:r>
    </w:p>
    <w:p w14:paraId="0C3CDE1E" w14:textId="77777777" w:rsidR="004757C9" w:rsidRDefault="004757C9" w:rsidP="004757C9">
      <w:pPr>
        <w:pStyle w:val="PL"/>
      </w:pPr>
      <w:r>
        <w:t xml:space="preserve">          items:</w:t>
      </w:r>
    </w:p>
    <w:p w14:paraId="1621CC77" w14:textId="77777777" w:rsidR="004757C9" w:rsidRDefault="004757C9" w:rsidP="004757C9">
      <w:pPr>
        <w:pStyle w:val="PL"/>
      </w:pPr>
      <w:r>
        <w:t xml:space="preserve">            $ref: "TS28541_SliceNrm.yaml#/components/schemas/MobilityLevel"</w:t>
      </w:r>
    </w:p>
    <w:p w14:paraId="29ADA11D" w14:textId="77777777" w:rsidR="004757C9" w:rsidRDefault="004757C9" w:rsidP="004757C9">
      <w:pPr>
        <w:pStyle w:val="PL"/>
      </w:pPr>
      <w:r>
        <w:t xml:space="preserve">    ResourceSharingLevelContext:</w:t>
      </w:r>
    </w:p>
    <w:p w14:paraId="050A8BA3" w14:textId="77777777" w:rsidR="004757C9" w:rsidRDefault="004757C9" w:rsidP="004757C9">
      <w:pPr>
        <w:pStyle w:val="PL"/>
      </w:pPr>
      <w:r>
        <w:t xml:space="preserve">      description: &gt;-</w:t>
      </w:r>
    </w:p>
    <w:p w14:paraId="009BA53D" w14:textId="77777777" w:rsidR="004757C9" w:rsidRDefault="004757C9" w:rsidP="004757C9">
      <w:pPr>
        <w:pStyle w:val="PL"/>
      </w:pPr>
      <w:r>
        <w:t xml:space="preserve">        This data type is the "ExpectationContext" data type with specialisations for ResourceSharingLevelContext          </w:t>
      </w:r>
    </w:p>
    <w:p w14:paraId="6E1ED166" w14:textId="77777777" w:rsidR="004757C9" w:rsidRDefault="004757C9" w:rsidP="004757C9">
      <w:pPr>
        <w:pStyle w:val="PL"/>
      </w:pPr>
      <w:r>
        <w:t xml:space="preserve">      type: object</w:t>
      </w:r>
    </w:p>
    <w:p w14:paraId="2F5437C2" w14:textId="77777777" w:rsidR="004757C9" w:rsidRDefault="004757C9" w:rsidP="004757C9">
      <w:pPr>
        <w:pStyle w:val="PL"/>
      </w:pPr>
      <w:r>
        <w:t xml:space="preserve">      properties:</w:t>
      </w:r>
    </w:p>
    <w:p w14:paraId="4CEBDCAD" w14:textId="77777777" w:rsidR="004757C9" w:rsidRDefault="004757C9" w:rsidP="004757C9">
      <w:pPr>
        <w:pStyle w:val="PL"/>
      </w:pPr>
      <w:r>
        <w:t xml:space="preserve">        contextAttribute:</w:t>
      </w:r>
    </w:p>
    <w:p w14:paraId="0F7DB277" w14:textId="77777777" w:rsidR="004757C9" w:rsidRDefault="004757C9" w:rsidP="004757C9">
      <w:pPr>
        <w:pStyle w:val="PL"/>
      </w:pPr>
      <w:r>
        <w:t xml:space="preserve">          type: string</w:t>
      </w:r>
    </w:p>
    <w:p w14:paraId="64343BFF" w14:textId="77777777" w:rsidR="004757C9" w:rsidRDefault="004757C9" w:rsidP="004757C9">
      <w:pPr>
        <w:pStyle w:val="PL"/>
      </w:pPr>
      <w:r>
        <w:t xml:space="preserve">          enum:</w:t>
      </w:r>
    </w:p>
    <w:p w14:paraId="42EE8B64" w14:textId="77777777" w:rsidR="004757C9" w:rsidRDefault="004757C9" w:rsidP="004757C9">
      <w:pPr>
        <w:pStyle w:val="PL"/>
      </w:pPr>
      <w:r>
        <w:t xml:space="preserve">            - ResourceSharingLevel</w:t>
      </w:r>
    </w:p>
    <w:p w14:paraId="5466486E" w14:textId="77777777" w:rsidR="004757C9" w:rsidRDefault="004757C9" w:rsidP="004757C9">
      <w:pPr>
        <w:pStyle w:val="PL"/>
      </w:pPr>
      <w:r>
        <w:t xml:space="preserve">        contextCondition:</w:t>
      </w:r>
    </w:p>
    <w:p w14:paraId="72F57A47" w14:textId="77777777" w:rsidR="004757C9" w:rsidRDefault="004757C9" w:rsidP="004757C9">
      <w:pPr>
        <w:pStyle w:val="PL"/>
      </w:pPr>
      <w:r>
        <w:t xml:space="preserve">          type: string</w:t>
      </w:r>
    </w:p>
    <w:p w14:paraId="4E60D939" w14:textId="77777777" w:rsidR="004757C9" w:rsidRDefault="004757C9" w:rsidP="004757C9">
      <w:pPr>
        <w:pStyle w:val="PL"/>
      </w:pPr>
      <w:r>
        <w:t xml:space="preserve">          enum:</w:t>
      </w:r>
    </w:p>
    <w:p w14:paraId="747A3B0B" w14:textId="77777777" w:rsidR="004757C9" w:rsidRDefault="004757C9" w:rsidP="004757C9">
      <w:pPr>
        <w:pStyle w:val="PL"/>
      </w:pPr>
      <w:r>
        <w:t xml:space="preserve">            - IS_WITHIN_RANGE</w:t>
      </w:r>
    </w:p>
    <w:p w14:paraId="1037FEF3" w14:textId="77777777" w:rsidR="004757C9" w:rsidRDefault="004757C9" w:rsidP="004757C9">
      <w:pPr>
        <w:pStyle w:val="PL"/>
      </w:pPr>
      <w:r>
        <w:t xml:space="preserve">        contextValueRange:</w:t>
      </w:r>
    </w:p>
    <w:p w14:paraId="4F3C5DC2" w14:textId="77777777" w:rsidR="004757C9" w:rsidRDefault="004757C9" w:rsidP="004757C9">
      <w:pPr>
        <w:pStyle w:val="PL"/>
      </w:pPr>
      <w:r>
        <w:t xml:space="preserve">          type: array</w:t>
      </w:r>
    </w:p>
    <w:p w14:paraId="59E5BF21" w14:textId="77777777" w:rsidR="004757C9" w:rsidRDefault="004757C9" w:rsidP="004757C9">
      <w:pPr>
        <w:pStyle w:val="PL"/>
      </w:pPr>
      <w:r>
        <w:t xml:space="preserve">          items:</w:t>
      </w:r>
    </w:p>
    <w:p w14:paraId="5DE24528" w14:textId="77777777" w:rsidR="004757C9" w:rsidRDefault="004757C9" w:rsidP="004757C9">
      <w:pPr>
        <w:pStyle w:val="PL"/>
      </w:pPr>
      <w:r>
        <w:t xml:space="preserve">            $ref: "TS28541_SliceNrm.yaml#/components/schemas/SharingLevel"</w:t>
      </w:r>
    </w:p>
    <w:p w14:paraId="0D1C722C" w14:textId="6F02BA42" w:rsidR="00565C45" w:rsidRDefault="004757C9" w:rsidP="00565C45">
      <w:pPr>
        <w:pStyle w:val="PL"/>
      </w:pPr>
      <w:r>
        <w:t xml:space="preserve">   #-------Definition of the concrete ExpectionContext dataType----------------#</w:t>
      </w:r>
    </w:p>
    <w:p w14:paraId="0E091DFC" w14:textId="77777777" w:rsidR="00565C45" w:rsidRDefault="00565C45" w:rsidP="00CB53EE">
      <w:pPr>
        <w:pStyle w:val="PL"/>
        <w:rPr>
          <w:rFonts w:eastAsia="SimSun"/>
          <w:lang w:eastAsia="zh-CN"/>
        </w:rPr>
      </w:pPr>
    </w:p>
    <w:p w14:paraId="44589142" w14:textId="4F783429" w:rsidR="00780267" w:rsidRDefault="00780267" w:rsidP="00780267">
      <w:pPr>
        <w:pStyle w:val="Heading1"/>
        <w:rPr>
          <w:rFonts w:eastAsia="SimSun"/>
        </w:rPr>
      </w:pPr>
      <w:bookmarkStart w:id="309" w:name="_Toc138061491"/>
      <w:r>
        <w:rPr>
          <w:rFonts w:eastAsia="SimSun"/>
        </w:rPr>
        <w:t>8</w:t>
      </w:r>
      <w:r>
        <w:rPr>
          <w:rFonts w:eastAsia="SimSun"/>
        </w:rPr>
        <w:tab/>
        <w:t>Guidelines for using scenario specific intent expectation for intent driven use cases</w:t>
      </w:r>
      <w:bookmarkEnd w:id="309"/>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10" w:name="_Toc106192984"/>
      <w:bookmarkStart w:id="311" w:name="_Toc138061492"/>
      <w:r w:rsidR="005B1465" w:rsidRPr="000B1F58">
        <w:rPr>
          <w:lang w:val="fr-FR"/>
        </w:rPr>
        <w:t>Annex A (informative):</w:t>
      </w:r>
      <w:r w:rsidR="00804A58" w:rsidRPr="000B1F58">
        <w:rPr>
          <w:lang w:val="fr-FR"/>
        </w:rPr>
        <w:br/>
      </w:r>
      <w:r w:rsidR="005B1465" w:rsidRPr="000B1F58">
        <w:rPr>
          <w:lang w:val="fr-FR"/>
        </w:rPr>
        <w:t>PlantUML source code</w:t>
      </w:r>
      <w:bookmarkEnd w:id="310"/>
      <w:bookmarkEnd w:id="311"/>
    </w:p>
    <w:p w14:paraId="5A5D6959" w14:textId="77777777" w:rsidR="005B1465" w:rsidRPr="00506640" w:rsidRDefault="005B1465" w:rsidP="005E6A04">
      <w:pPr>
        <w:pStyle w:val="Heading1"/>
      </w:pPr>
      <w:bookmarkStart w:id="312" w:name="_Toc106192985"/>
      <w:bookmarkStart w:id="313" w:name="_Toc138061493"/>
      <w:r w:rsidRPr="00506640">
        <w:t>A.1</w:t>
      </w:r>
      <w:r w:rsidRPr="00506640">
        <w:tab/>
        <w:t>Procedures for intent management</w:t>
      </w:r>
      <w:bookmarkEnd w:id="312"/>
      <w:bookmarkEnd w:id="313"/>
    </w:p>
    <w:p w14:paraId="4C9F619C" w14:textId="4F0EDD38" w:rsidR="00814FE8" w:rsidRPr="00506640" w:rsidRDefault="00814FE8" w:rsidP="005E6A04">
      <w:pPr>
        <w:pStyle w:val="Heading2"/>
      </w:pPr>
      <w:bookmarkStart w:id="314" w:name="_Toc106192986"/>
      <w:bookmarkStart w:id="315" w:name="_Toc138061494"/>
      <w:r w:rsidRPr="00506640">
        <w:t>A.1.1</w:t>
      </w:r>
      <w:r w:rsidR="00C879F8" w:rsidRPr="00506640">
        <w:tab/>
      </w:r>
      <w:r w:rsidRPr="00506640">
        <w:t>Create an intent</w:t>
      </w:r>
      <w:bookmarkEnd w:id="314"/>
      <w:bookmarkEnd w:id="315"/>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6" w:name="_Toc106192987"/>
      <w:bookmarkStart w:id="317" w:name="_Toc138061495"/>
      <w:r w:rsidRPr="00506640">
        <w:t>A.1.2</w:t>
      </w:r>
      <w:r w:rsidRPr="00506640">
        <w:tab/>
        <w:t>Modify an intent</w:t>
      </w:r>
      <w:bookmarkEnd w:id="316"/>
      <w:bookmarkEnd w:id="317"/>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8" w:name="_Toc106192988"/>
      <w:bookmarkStart w:id="319" w:name="_Toc138061496"/>
      <w:r w:rsidRPr="00506640">
        <w:t>A.1.3</w:t>
      </w:r>
      <w:r w:rsidRPr="00506640">
        <w:tab/>
        <w:t>Delete an intent</w:t>
      </w:r>
      <w:bookmarkEnd w:id="318"/>
      <w:bookmarkEnd w:id="319"/>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20" w:name="_Toc106192989"/>
      <w:bookmarkStart w:id="321" w:name="_Toc138061497"/>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20"/>
      <w:bookmarkEnd w:id="321"/>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2" w:name="_Toc106192990"/>
      <w:bookmarkStart w:id="323" w:name="_Toc138061498"/>
      <w:r w:rsidRPr="00506640">
        <w:t>A.2</w:t>
      </w:r>
      <w:r w:rsidRPr="00506640">
        <w:tab/>
        <w:t xml:space="preserve">Information model definition for </w:t>
      </w:r>
      <w:bookmarkEnd w:id="322"/>
      <w:r w:rsidR="002A7936">
        <w:t>i</w:t>
      </w:r>
      <w:r w:rsidR="002A7936" w:rsidRPr="00506640">
        <w:t>ntent</w:t>
      </w:r>
      <w:bookmarkEnd w:id="323"/>
    </w:p>
    <w:p w14:paraId="05ACE3DE" w14:textId="68C2B613" w:rsidR="00814FE8" w:rsidRPr="00506640" w:rsidRDefault="00814FE8" w:rsidP="005E6A04">
      <w:pPr>
        <w:pStyle w:val="Heading2"/>
      </w:pPr>
      <w:bookmarkStart w:id="324" w:name="_Toc106192991"/>
      <w:bookmarkStart w:id="325" w:name="_Toc138061499"/>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4"/>
      <w:bookmarkEnd w:id="325"/>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77777777" w:rsidR="006B4F82" w:rsidRPr="00653EB6" w:rsidRDefault="006B4F82" w:rsidP="006B4F82">
      <w:pPr>
        <w:pStyle w:val="PL"/>
        <w:shd w:val="clear" w:color="auto" w:fill="E7E6E6"/>
        <w:rPr>
          <w:color w:val="808080"/>
        </w:rPr>
      </w:pPr>
      <w:r w:rsidRPr="00653EB6">
        <w:rPr>
          <w:color w:val="808080"/>
        </w:rPr>
        <w:t>class "&lt;&lt;dataType&gt;&gt;\n IntentContext"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77777777" w:rsidR="006B4F82" w:rsidRPr="00653EB6" w:rsidRDefault="006B4F82" w:rsidP="006B4F82">
      <w:pPr>
        <w:pStyle w:val="PL"/>
        <w:shd w:val="clear" w:color="auto" w:fill="E7E6E6"/>
        <w:rPr>
          <w:color w:val="808080"/>
        </w:rPr>
      </w:pPr>
      <w:r w:rsidRPr="00653EB6">
        <w:rPr>
          <w:color w:val="808080"/>
        </w:rPr>
        <w:t>class "&lt;&lt;dataType&gt;&gt;\n ObjectContext"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77777777" w:rsidR="006B4F82" w:rsidRPr="00653EB6" w:rsidRDefault="006B4F82" w:rsidP="006B4F82">
      <w:pPr>
        <w:pStyle w:val="PL"/>
        <w:shd w:val="clear" w:color="auto" w:fill="E7E6E6"/>
        <w:rPr>
          <w:color w:val="808080"/>
        </w:rPr>
      </w:pPr>
      <w:r w:rsidRPr="00653EB6">
        <w:rPr>
          <w:color w:val="808080"/>
        </w:rPr>
        <w:t>class "&lt;&lt;dataType&gt;&gt;\n TargetContext" as TargetContext{}</w:t>
      </w:r>
    </w:p>
    <w:p w14:paraId="71ABA0FA" w14:textId="77777777" w:rsidR="006B4F82" w:rsidRPr="00653EB6" w:rsidRDefault="006B4F82" w:rsidP="006B4F82">
      <w:pPr>
        <w:pStyle w:val="PL"/>
        <w:shd w:val="clear" w:color="auto" w:fill="E7E6E6"/>
        <w:rPr>
          <w:color w:val="808080"/>
        </w:rPr>
      </w:pPr>
      <w:r w:rsidRPr="00653EB6">
        <w:rPr>
          <w:color w:val="808080"/>
        </w:rPr>
        <w:t>class "&lt;&lt;dataType&gt;&gt;\n ExpectationContext" as ExpectationContext{}</w:t>
      </w:r>
    </w:p>
    <w:p w14:paraId="604B8DF4" w14:textId="77777777" w:rsidR="006B4F82" w:rsidRPr="00653EB6" w:rsidRDefault="006B4F82" w:rsidP="006B4F82">
      <w:pPr>
        <w:pStyle w:val="PL"/>
        <w:shd w:val="clear" w:color="auto" w:fill="E7E6E6"/>
        <w:rPr>
          <w:color w:val="808080"/>
        </w:rPr>
      </w:pPr>
    </w:p>
    <w:p w14:paraId="4D91C2A6" w14:textId="77777777" w:rsidR="006B4F82" w:rsidRPr="00653EB6" w:rsidRDefault="006B4F82" w:rsidP="006B4F82">
      <w:pPr>
        <w:pStyle w:val="PL"/>
        <w:shd w:val="clear" w:color="auto" w:fill="E7E6E6"/>
        <w:rPr>
          <w:color w:val="808080"/>
        </w:rPr>
      </w:pPr>
      <w:r w:rsidRPr="00653EB6">
        <w:rPr>
          <w:color w:val="808080"/>
        </w:rPr>
        <w:t>ManagedEntity  "1" *-- "*" Intent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Pr="00653EB6" w:rsidRDefault="006B4F82"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77777777" w:rsidR="006B4F82" w:rsidRPr="00653EB6" w:rsidRDefault="006B4F82" w:rsidP="006B4F82">
      <w:pPr>
        <w:pStyle w:val="PL"/>
        <w:shd w:val="clear" w:color="auto" w:fill="E7E6E6"/>
        <w:rPr>
          <w:color w:val="808080"/>
        </w:rPr>
      </w:pPr>
      <w:r w:rsidRPr="00653EB6">
        <w:rPr>
          <w:color w:val="808080"/>
        </w:rPr>
        <w:t>Subnetwork</w:t>
      </w:r>
    </w:p>
    <w:p w14:paraId="73824E22" w14:textId="77777777" w:rsidR="006B4F82" w:rsidRPr="00653EB6" w:rsidRDefault="006B4F82" w:rsidP="006B4F82">
      <w:pPr>
        <w:pStyle w:val="PL"/>
        <w:shd w:val="clear" w:color="auto" w:fill="E7E6E6"/>
        <w:rPr>
          <w:color w:val="808080"/>
        </w:rPr>
      </w:pPr>
      <w:r w:rsidRPr="00653EB6">
        <w:rPr>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6" w:name="_Toc106192992"/>
      <w:bookmarkStart w:id="327" w:name="_Toc138061500"/>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6"/>
      <w:bookmarkEnd w:id="327"/>
    </w:p>
    <w:p w14:paraId="68CF844F" w14:textId="2C0F583C" w:rsidR="007436A6" w:rsidRPr="00506640" w:rsidRDefault="007436A6" w:rsidP="005E6A04">
      <w:pPr>
        <w:pStyle w:val="Heading1"/>
        <w:rPr>
          <w:lang w:eastAsia="zh-CN"/>
        </w:rPr>
      </w:pPr>
      <w:bookmarkStart w:id="328" w:name="_Toc106192993"/>
      <w:bookmarkStart w:id="329" w:name="_Toc138061501"/>
      <w:r w:rsidRPr="00506640">
        <w:rPr>
          <w:lang w:eastAsia="zh-CN"/>
        </w:rPr>
        <w:t>B.1</w:t>
      </w:r>
      <w:r w:rsidR="000C3127" w:rsidRPr="00506640">
        <w:rPr>
          <w:lang w:eastAsia="zh-CN"/>
        </w:rPr>
        <w:tab/>
      </w:r>
      <w:r w:rsidRPr="00506640">
        <w:rPr>
          <w:lang w:eastAsia="zh-CN"/>
        </w:rPr>
        <w:t>Intent Life Cycle Management</w:t>
      </w:r>
      <w:bookmarkEnd w:id="328"/>
      <w:bookmarkEnd w:id="329"/>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30" w:name="_Toc106192994"/>
      <w:bookmarkStart w:id="331" w:name="_Toc138061502"/>
      <w:r w:rsidR="00167656" w:rsidRPr="00506640">
        <w:t xml:space="preserve">Annex </w:t>
      </w:r>
      <w:r w:rsidR="00035478" w:rsidRPr="00506640">
        <w:t>C(informative):</w:t>
      </w:r>
      <w:r w:rsidRPr="00506640">
        <w:br/>
      </w:r>
      <w:r w:rsidR="00035478" w:rsidRPr="00506640">
        <w:t>Mapping the 3GPP and the TM Forum intentExpectation Models</w:t>
      </w:r>
      <w:bookmarkEnd w:id="330"/>
      <w:bookmarkEnd w:id="331"/>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2" w:name="_Toc106192995"/>
      <w:bookmarkStart w:id="333" w:name="_Toc138061503"/>
      <w:r w:rsidRPr="00506640">
        <w:t xml:space="preserve">Annex </w:t>
      </w:r>
      <w:r w:rsidR="00804A58" w:rsidRPr="00506640">
        <w:t>D</w:t>
      </w:r>
      <w:r w:rsidRPr="00506640">
        <w:t xml:space="preserve"> (informative):</w:t>
      </w:r>
      <w:r w:rsidRPr="00506640">
        <w:br/>
        <w:t>Change history</w:t>
      </w:r>
      <w:bookmarkStart w:id="334" w:name="historyclause"/>
      <w:bookmarkEnd w:id="332"/>
      <w:bookmarkEnd w:id="333"/>
      <w:bookmarkEnd w:id="334"/>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supported qualifier for ExpectationObject and allowed value for contextCondition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Separate YAML file for generic Information model definition and scenario specific IntentExpectation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Fixing documentation and allowed value bug in contextValueRange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1B7335E4" w:rsidR="006116AB" w:rsidRDefault="006116AB" w:rsidP="006116AB">
            <w:pPr>
              <w:pStyle w:val="TAC"/>
              <w:keepNext w:val="0"/>
              <w:rPr>
                <w:rFonts w:eastAsia="DengXian"/>
                <w:sz w:val="16"/>
                <w:szCs w:val="16"/>
                <w:lang w:eastAsia="zh-CN"/>
              </w:rPr>
            </w:pPr>
            <w:r>
              <w:rPr>
                <w:rFonts w:eastAsia="DengXian"/>
                <w:sz w:val="16"/>
                <w:szCs w:val="16"/>
                <w:lang w:eastAsia="zh-CN"/>
              </w:rPr>
              <w:t>17.4.0</w:t>
            </w:r>
          </w:p>
        </w:tc>
      </w:tr>
    </w:tbl>
    <w:p w14:paraId="72632792" w14:textId="77777777" w:rsidR="00080512" w:rsidRPr="00506640" w:rsidRDefault="00080512" w:rsidP="00414877"/>
    <w:sectPr w:rsidR="00080512" w:rsidRPr="0050664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D5F3" w14:textId="77777777" w:rsidR="00C8242D" w:rsidRDefault="00C8242D">
      <w:r>
        <w:separator/>
      </w:r>
    </w:p>
  </w:endnote>
  <w:endnote w:type="continuationSeparator" w:id="0">
    <w:p w14:paraId="6979C034" w14:textId="77777777" w:rsidR="00C8242D" w:rsidRDefault="00C8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9BAA" w14:textId="77777777" w:rsidR="00C8242D" w:rsidRDefault="00C8242D">
      <w:r>
        <w:separator/>
      </w:r>
    </w:p>
  </w:footnote>
  <w:footnote w:type="continuationSeparator" w:id="0">
    <w:p w14:paraId="3E76C2CF" w14:textId="77777777" w:rsidR="00C8242D" w:rsidRDefault="00C82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0DF806D9"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55C">
      <w:rPr>
        <w:rFonts w:ascii="Arial" w:hAnsi="Arial" w:cs="Arial"/>
        <w:b/>
        <w:noProof/>
        <w:sz w:val="18"/>
        <w:szCs w:val="18"/>
      </w:rPr>
      <w:t>3GPP TS 28.312 V17.34.1 0 (2023-0406)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3F5CB23C"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55C">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432"/>
    <w:rsid w:val="001B47FD"/>
    <w:rsid w:val="001B6637"/>
    <w:rsid w:val="001C21C3"/>
    <w:rsid w:val="001C6F7D"/>
    <w:rsid w:val="001D02C2"/>
    <w:rsid w:val="001D4511"/>
    <w:rsid w:val="001D580A"/>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6339"/>
    <w:rsid w:val="002B6C4A"/>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7EAF"/>
    <w:rsid w:val="00402802"/>
    <w:rsid w:val="00404D7C"/>
    <w:rsid w:val="004100AD"/>
    <w:rsid w:val="00412517"/>
    <w:rsid w:val="00414877"/>
    <w:rsid w:val="00423334"/>
    <w:rsid w:val="00426DF8"/>
    <w:rsid w:val="004345EC"/>
    <w:rsid w:val="004477AC"/>
    <w:rsid w:val="00451DC0"/>
    <w:rsid w:val="00453718"/>
    <w:rsid w:val="004545B9"/>
    <w:rsid w:val="00465515"/>
    <w:rsid w:val="00465F2D"/>
    <w:rsid w:val="004704A9"/>
    <w:rsid w:val="0047269E"/>
    <w:rsid w:val="004757C9"/>
    <w:rsid w:val="00477B25"/>
    <w:rsid w:val="00487269"/>
    <w:rsid w:val="0049455F"/>
    <w:rsid w:val="00497066"/>
    <w:rsid w:val="004A1453"/>
    <w:rsid w:val="004A53BF"/>
    <w:rsid w:val="004B0908"/>
    <w:rsid w:val="004B52AB"/>
    <w:rsid w:val="004C756F"/>
    <w:rsid w:val="004D3578"/>
    <w:rsid w:val="004E213A"/>
    <w:rsid w:val="004E5CEE"/>
    <w:rsid w:val="004F0988"/>
    <w:rsid w:val="004F29C2"/>
    <w:rsid w:val="004F3340"/>
    <w:rsid w:val="00506640"/>
    <w:rsid w:val="005178A9"/>
    <w:rsid w:val="00521AC6"/>
    <w:rsid w:val="00523828"/>
    <w:rsid w:val="00526F06"/>
    <w:rsid w:val="00527CFC"/>
    <w:rsid w:val="0053388B"/>
    <w:rsid w:val="00535773"/>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7114"/>
    <w:rsid w:val="00661660"/>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D21D5"/>
    <w:rsid w:val="008E43B8"/>
    <w:rsid w:val="008F1683"/>
    <w:rsid w:val="008F57C0"/>
    <w:rsid w:val="008F7264"/>
    <w:rsid w:val="0090271F"/>
    <w:rsid w:val="00902E23"/>
    <w:rsid w:val="00910DCA"/>
    <w:rsid w:val="009114D7"/>
    <w:rsid w:val="0091348E"/>
    <w:rsid w:val="00914838"/>
    <w:rsid w:val="0091655C"/>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6C98"/>
    <w:rsid w:val="0098749D"/>
    <w:rsid w:val="009874C8"/>
    <w:rsid w:val="009A4338"/>
    <w:rsid w:val="009B3079"/>
    <w:rsid w:val="009C6640"/>
    <w:rsid w:val="009D4246"/>
    <w:rsid w:val="009D4AEF"/>
    <w:rsid w:val="009D4BF2"/>
    <w:rsid w:val="009D7F96"/>
    <w:rsid w:val="009E0C93"/>
    <w:rsid w:val="009E57D3"/>
    <w:rsid w:val="009F0C8D"/>
    <w:rsid w:val="009F0D40"/>
    <w:rsid w:val="009F26B6"/>
    <w:rsid w:val="009F37B7"/>
    <w:rsid w:val="00A10419"/>
    <w:rsid w:val="00A10F02"/>
    <w:rsid w:val="00A164B4"/>
    <w:rsid w:val="00A1797D"/>
    <w:rsid w:val="00A26956"/>
    <w:rsid w:val="00A27486"/>
    <w:rsid w:val="00A37F54"/>
    <w:rsid w:val="00A4706D"/>
    <w:rsid w:val="00A47113"/>
    <w:rsid w:val="00A52D9A"/>
    <w:rsid w:val="00A53724"/>
    <w:rsid w:val="00A56066"/>
    <w:rsid w:val="00A63207"/>
    <w:rsid w:val="00A637EF"/>
    <w:rsid w:val="00A66CD4"/>
    <w:rsid w:val="00A71F55"/>
    <w:rsid w:val="00A73129"/>
    <w:rsid w:val="00A81CBC"/>
    <w:rsid w:val="00A82346"/>
    <w:rsid w:val="00A92BA1"/>
    <w:rsid w:val="00A94487"/>
    <w:rsid w:val="00AB2312"/>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372C"/>
    <w:rsid w:val="00B639F5"/>
    <w:rsid w:val="00B64BAC"/>
    <w:rsid w:val="00B64E5E"/>
    <w:rsid w:val="00B66B4E"/>
    <w:rsid w:val="00B672B4"/>
    <w:rsid w:val="00B76AC0"/>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309B"/>
    <w:rsid w:val="00DC4DA2"/>
    <w:rsid w:val="00DD3EB6"/>
    <w:rsid w:val="00DD4C17"/>
    <w:rsid w:val="00DD74A5"/>
    <w:rsid w:val="00DE063B"/>
    <w:rsid w:val="00DE5CA8"/>
    <w:rsid w:val="00DE7BBC"/>
    <w:rsid w:val="00DF2B1F"/>
    <w:rsid w:val="00DF62CD"/>
    <w:rsid w:val="00DF771E"/>
    <w:rsid w:val="00E071A6"/>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4190F"/>
    <w:rsid w:val="00F52E1B"/>
    <w:rsid w:val="00F54B77"/>
    <w:rsid w:val="00F559A3"/>
    <w:rsid w:val="00F653B8"/>
    <w:rsid w:val="00F71DFB"/>
    <w:rsid w:val="00F75076"/>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uiPriority w:val="1"/>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Microsoft_Word_97_-_2003_Document1.doc"/><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doc"/><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package" Target="embeddings/Microsoft_Word_Document4.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Word_Document2.docx"/><Relationship Id="rId30" Type="http://schemas.openxmlformats.org/officeDocument/2006/relationships/image" Target="media/image1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20429</Words>
  <Characters>116448</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136604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28.532_CR0263_(Rel-17)_TEI15</cp:lastModifiedBy>
  <cp:revision>2</cp:revision>
  <cp:lastPrinted>2019-02-25T14:05:00Z</cp:lastPrinted>
  <dcterms:created xsi:type="dcterms:W3CDTF">2023-06-22T13:26:00Z</dcterms:created>
  <dcterms:modified xsi:type="dcterms:W3CDTF">2023-06-22T13:26:00Z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