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228pt" o:ole="">
            <v:imagedata r:id="rId9" o:title=""/>
          </v:shape>
          <o:OLEObject Type="Embed" ProgID="Visio.Drawing.15" ShapeID="_x0000_i1025" DrawAspect="Content" ObjectID="_179861485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0pt;height:323.25pt" o:ole="">
            <v:imagedata r:id="rId11" o:title=""/>
          </v:shape>
          <o:OLEObject Type="Embed" ProgID="Word.Picture.8" ShapeID="_x0000_i1026" DrawAspect="Content" ObjectID="_1798614852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proofErr w:type="spellEnd"/>
      <w:r>
        <w:t xml:space="preserve"> and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4D405A" w:rsidRPr="004D405A">
        <w:t>etworkSlice</w:t>
      </w:r>
      <w:proofErr w:type="spellEnd"/>
      <w:r w:rsidR="004D405A" w:rsidRPr="004D405A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6pt;height:264pt" o:ole="">
            <v:imagedata r:id="rId13" o:title=""/>
          </v:shape>
          <o:OLEObject Type="Embed" ProgID="Word.Document.8" ShapeID="_x0000_i1027" DrawAspect="Content" ObjectID="_1798614853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4D405A" w:rsidRPr="004D405A">
        <w:t>NetworkSlice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 xml:space="preserve">a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Pr="0041693A">
              <w:t xml:space="preserve">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>
              <w:t>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</w:t>
            </w:r>
            <w:proofErr w:type="spellEnd"/>
            <w:r w:rsidR="004D405A" w:rsidRPr="004D405A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</w:t>
            </w:r>
            <w:proofErr w:type="spellEnd"/>
            <w:r w:rsidR="004D405A" w:rsidRPr="004D405A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proofErr w:type="spellEnd"/>
      <w:r w:rsidR="004D405A" w:rsidRPr="004D405A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6pt;height:264pt" o:ole="">
            <v:imagedata r:id="rId15" o:title=""/>
          </v:shape>
          <o:OLEObject Type="Embed" ProgID="Word.Document.8" ShapeID="_x0000_i1028" DrawAspect="Content" ObjectID="_1798614854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</w:t>
      </w:r>
      <w:proofErr w:type="spellStart"/>
      <w:r>
        <w:t>N</w:t>
      </w:r>
      <w:r w:rsidR="004D405A" w:rsidRPr="004D405A">
        <w:t>NetworkSliceSubnet</w:t>
      </w:r>
      <w:proofErr w:type="spellEnd"/>
      <w:r w:rsidR="004D405A" w:rsidRPr="004D405A">
        <w:t xml:space="preserve"> </w:t>
      </w:r>
      <w:proofErr w:type="spellStart"/>
      <w:r w:rsidR="004D405A" w:rsidRPr="004D405A">
        <w:t>instance</w:t>
      </w:r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4D405A" w:rsidRPr="004D405A">
        <w:t>NetworkSliceSubnet</w:t>
      </w:r>
      <w:proofErr w:type="spellEnd"/>
      <w:r w:rsidR="004D405A" w:rsidRPr="004D405A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 </w:t>
            </w:r>
            <w:r w:rsidRPr="0041693A">
              <w:t xml:space="preserve">stops using the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4D405A" w:rsidRPr="004D405A">
              <w:rPr>
                <w:rFonts w:cs="Arial"/>
                <w:szCs w:val="18"/>
              </w:rPr>
              <w:t>NetworkSliceSubnet</w:t>
            </w:r>
            <w:proofErr w:type="spellEnd"/>
            <w:r w:rsidR="004D405A" w:rsidRPr="004D405A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4D405A" w:rsidRPr="004D405A">
              <w:t>NetworkSliceSubnet</w:t>
            </w:r>
            <w:proofErr w:type="spellEnd"/>
            <w:r w:rsidR="004D405A" w:rsidRPr="004D405A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7B5014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proofErr w:type="spellStart"/>
      <w:r w:rsidRPr="007C1992">
        <w:rPr>
          <w:lang w:val="fr-FR"/>
        </w:rPr>
        <w:t>Void</w:t>
      </w:r>
      <w:bookmarkEnd w:id="37"/>
      <w:proofErr w:type="spellEnd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proofErr w:type="spellStart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  <w:proofErr w:type="spellEnd"/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proofErr w:type="spellStart"/>
      <w:r w:rsidRPr="00EF7973">
        <w:rPr>
          <w:lang w:val="fr-FR"/>
        </w:rPr>
        <w:t>Void</w:t>
      </w:r>
      <w:proofErr w:type="spellEnd"/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proofErr w:type="spellStart"/>
      <w:r w:rsidRPr="00EF7973">
        <w:rPr>
          <w:lang w:val="fr-FR"/>
        </w:rPr>
        <w:t>Void</w:t>
      </w:r>
      <w:bookmarkEnd w:id="52"/>
      <w:proofErr w:type="spellEnd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56117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A0FA" w14:textId="77777777" w:rsidR="00852194" w:rsidRDefault="00852194">
      <w:r>
        <w:separator/>
      </w:r>
    </w:p>
  </w:endnote>
  <w:endnote w:type="continuationSeparator" w:id="0">
    <w:p w14:paraId="22CB55C6" w14:textId="77777777" w:rsidR="00852194" w:rsidRDefault="0085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F1621" w14:textId="77777777" w:rsidR="00852194" w:rsidRDefault="00852194">
      <w:r>
        <w:separator/>
      </w:r>
    </w:p>
  </w:footnote>
  <w:footnote w:type="continuationSeparator" w:id="0">
    <w:p w14:paraId="6934E330" w14:textId="77777777" w:rsidR="00852194" w:rsidRDefault="00852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67C3B46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7B5014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5E5CCF">
      <w:rPr>
        <w:rFonts w:ascii="Arial" w:hAnsi="Arial" w:cs="Arial"/>
        <w:b/>
        <w:sz w:val="18"/>
        <w:szCs w:val="18"/>
      </w:rPr>
      <w:t>2</w:t>
    </w:r>
    <w:r w:rsidR="00803104">
      <w:rPr>
        <w:rFonts w:ascii="Arial" w:hAnsi="Arial" w:cs="Arial"/>
        <w:b/>
        <w:sz w:val="18"/>
        <w:szCs w:val="18"/>
      </w:rPr>
      <w:t>.</w:t>
    </w:r>
    <w:r w:rsidR="005E5CCF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5E5CCF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5E5CCF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75FF7F9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7B5014">
      <w:rPr>
        <w:rFonts w:ascii="Arial" w:hAnsi="Arial" w:cs="Arial"/>
        <w:b/>
        <w:sz w:val="18"/>
        <w:szCs w:val="18"/>
      </w:rPr>
      <w:t>19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0FABKit5UtAAAA"/>
  </w:docVars>
  <w:rsids>
    <w:rsidRoot w:val="004E213A"/>
    <w:rsid w:val="000065FB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5253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1718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251D"/>
    <w:rsid w:val="003765B8"/>
    <w:rsid w:val="003830B1"/>
    <w:rsid w:val="0039226F"/>
    <w:rsid w:val="003B14C7"/>
    <w:rsid w:val="003B252E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C5DA5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1170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5E5CCF"/>
    <w:rsid w:val="00602AEA"/>
    <w:rsid w:val="0060399A"/>
    <w:rsid w:val="00614998"/>
    <w:rsid w:val="00614FDF"/>
    <w:rsid w:val="00632D63"/>
    <w:rsid w:val="00633CFB"/>
    <w:rsid w:val="0063543D"/>
    <w:rsid w:val="00640F1F"/>
    <w:rsid w:val="00644A1F"/>
    <w:rsid w:val="00647114"/>
    <w:rsid w:val="00657114"/>
    <w:rsid w:val="006667CE"/>
    <w:rsid w:val="0067344B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634"/>
    <w:rsid w:val="00774DA4"/>
    <w:rsid w:val="00781F0F"/>
    <w:rsid w:val="007861C2"/>
    <w:rsid w:val="007A3162"/>
    <w:rsid w:val="007B5014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52194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56704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4CAD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5</cp:revision>
  <cp:lastPrinted>2019-02-25T14:05:00Z</cp:lastPrinted>
  <dcterms:created xsi:type="dcterms:W3CDTF">2024-09-25T13:27:00Z</dcterms:created>
  <dcterms:modified xsi:type="dcterms:W3CDTF">2025-01-17T09:28:00Z</dcterms:modified>
</cp:coreProperties>
</file>