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DFCB5B8" w:rsidR="004F0988" w:rsidRDefault="004F0988" w:rsidP="004D3D1A">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0E1503">
              <w:t>1</w:t>
            </w:r>
            <w:r w:rsidR="00E625B7">
              <w:t>9</w:t>
            </w:r>
            <w:r w:rsidR="000E1503">
              <w:t>.</w:t>
            </w:r>
            <w:r w:rsidR="00E625B7">
              <w:t>0</w:t>
            </w:r>
            <w:r w:rsidR="000E1503">
              <w:t>.0</w:t>
            </w:r>
            <w:bookmarkEnd w:id="3"/>
            <w:r w:rsidRPr="00BF4ABD">
              <w:t xml:space="preserve"> </w:t>
            </w:r>
            <w:r w:rsidRPr="00BF4ABD">
              <w:rPr>
                <w:sz w:val="32"/>
              </w:rPr>
              <w:t>(</w:t>
            </w:r>
            <w:bookmarkStart w:id="4" w:name="issueDate"/>
            <w:r w:rsidR="000E1503">
              <w:rPr>
                <w:sz w:val="32"/>
              </w:rPr>
              <w:t>2024-12</w:t>
            </w:r>
            <w:bookmarkEnd w:id="4"/>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8756BD0"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E625B7">
              <w:rPr>
                <w:rStyle w:val="ZGSM"/>
              </w:rPr>
              <w:t>9</w:t>
            </w:r>
            <w:bookmarkEnd w:id="7"/>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36FD16A" w:rsidR="00D82E6F" w:rsidRDefault="00B2691D" w:rsidP="00D82E6F">
            <w:pPr>
              <w:rPr>
                <w:i/>
              </w:rPr>
            </w:pPr>
            <w:r>
              <w:rPr>
                <w:i/>
                <w:noProof/>
              </w:rPr>
              <w:drawing>
                <wp:inline distT="0" distB="0" distL="0" distR="0" wp14:anchorId="6E429F5D" wp14:editId="2069BC76">
                  <wp:extent cx="1285875"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7400"/>
                          </a:xfrm>
                          <a:prstGeom prst="rect">
                            <a:avLst/>
                          </a:prstGeom>
                          <a:noFill/>
                          <a:ln>
                            <a:noFill/>
                          </a:ln>
                        </pic:spPr>
                      </pic:pic>
                    </a:graphicData>
                  </a:graphic>
                </wp:inline>
              </w:drawing>
            </w:r>
          </w:p>
        </w:tc>
        <w:tc>
          <w:tcPr>
            <w:tcW w:w="5540" w:type="dxa"/>
            <w:shd w:val="clear" w:color="auto" w:fill="auto"/>
          </w:tcPr>
          <w:p w14:paraId="0E63523F" w14:textId="1AE51F2F" w:rsidR="00D82E6F" w:rsidRDefault="00B2691D" w:rsidP="00D82E6F">
            <w:pPr>
              <w:jc w:val="right"/>
            </w:pPr>
            <w:r>
              <w:rPr>
                <w:noProof/>
              </w:rPr>
              <w:drawing>
                <wp:inline distT="0" distB="0" distL="0" distR="0" wp14:anchorId="6B8977E6" wp14:editId="7B87917B">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509D721" w:rsidR="00E16509" w:rsidRPr="00133525" w:rsidRDefault="00E16509" w:rsidP="00133525">
            <w:pPr>
              <w:pStyle w:val="FP"/>
              <w:jc w:val="center"/>
              <w:rPr>
                <w:noProof/>
                <w:sz w:val="18"/>
              </w:rPr>
            </w:pPr>
            <w:r w:rsidRPr="00133525">
              <w:rPr>
                <w:noProof/>
                <w:sz w:val="18"/>
              </w:rPr>
              <w:t xml:space="preserve">© </w:t>
            </w:r>
            <w:bookmarkStart w:id="12" w:name="copyrightDate"/>
            <w:r w:rsidRPr="00BF4ABD">
              <w:rPr>
                <w:noProof/>
                <w:sz w:val="18"/>
              </w:rPr>
              <w:t>2</w:t>
            </w:r>
            <w:r w:rsidR="008E2D68" w:rsidRPr="00BF4ABD">
              <w:rPr>
                <w:noProof/>
                <w:sz w:val="18"/>
              </w:rPr>
              <w:t>02</w:t>
            </w:r>
            <w:bookmarkEnd w:id="12"/>
            <w:r w:rsidR="009A42B0">
              <w:rPr>
                <w:noProof/>
                <w:sz w:val="18"/>
              </w:rPr>
              <w:t>4</w:t>
            </w:r>
            <w:r w:rsidRPr="00BF4AB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EF0A3FF" w14:textId="7597BFC4" w:rsidR="00661C2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661C20">
        <w:rPr>
          <w:noProof/>
        </w:rPr>
        <w:t>Foreword</w:t>
      </w:r>
      <w:r w:rsidR="00661C20">
        <w:rPr>
          <w:noProof/>
        </w:rPr>
        <w:tab/>
      </w:r>
      <w:r w:rsidR="00661C20">
        <w:rPr>
          <w:noProof/>
        </w:rPr>
        <w:fldChar w:fldCharType="begin" w:fldLock="1"/>
      </w:r>
      <w:r w:rsidR="00661C20">
        <w:rPr>
          <w:noProof/>
        </w:rPr>
        <w:instrText xml:space="preserve"> PAGEREF _Toc187929754 \h </w:instrText>
      </w:r>
      <w:r w:rsidR="00661C20">
        <w:rPr>
          <w:noProof/>
        </w:rPr>
      </w:r>
      <w:r w:rsidR="00661C20">
        <w:rPr>
          <w:noProof/>
        </w:rPr>
        <w:fldChar w:fldCharType="separate"/>
      </w:r>
      <w:r w:rsidR="00661C20">
        <w:rPr>
          <w:noProof/>
        </w:rPr>
        <w:t>9</w:t>
      </w:r>
      <w:r w:rsidR="00661C20">
        <w:rPr>
          <w:noProof/>
        </w:rPr>
        <w:fldChar w:fldCharType="end"/>
      </w:r>
    </w:p>
    <w:p w14:paraId="60D03CC2" w14:textId="6F30DB6C"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_Toc187929755 \h </w:instrText>
      </w:r>
      <w:r>
        <w:rPr>
          <w:noProof/>
        </w:rPr>
      </w:r>
      <w:r>
        <w:rPr>
          <w:noProof/>
        </w:rPr>
        <w:fldChar w:fldCharType="separate"/>
      </w:r>
      <w:r>
        <w:rPr>
          <w:noProof/>
        </w:rPr>
        <w:t>11</w:t>
      </w:r>
      <w:r>
        <w:rPr>
          <w:noProof/>
        </w:rPr>
        <w:fldChar w:fldCharType="end"/>
      </w:r>
    </w:p>
    <w:p w14:paraId="2FB7D77D" w14:textId="46522C13"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_Toc187929756 \h </w:instrText>
      </w:r>
      <w:r>
        <w:rPr>
          <w:noProof/>
        </w:rPr>
      </w:r>
      <w:r>
        <w:rPr>
          <w:noProof/>
        </w:rPr>
        <w:fldChar w:fldCharType="separate"/>
      </w:r>
      <w:r>
        <w:rPr>
          <w:noProof/>
        </w:rPr>
        <w:t>11</w:t>
      </w:r>
      <w:r>
        <w:rPr>
          <w:noProof/>
        </w:rPr>
        <w:fldChar w:fldCharType="end"/>
      </w:r>
    </w:p>
    <w:p w14:paraId="3AD2974C" w14:textId="370FF80F"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_Toc187929757 \h </w:instrText>
      </w:r>
      <w:r>
        <w:rPr>
          <w:noProof/>
        </w:rPr>
      </w:r>
      <w:r>
        <w:rPr>
          <w:noProof/>
        </w:rPr>
        <w:fldChar w:fldCharType="separate"/>
      </w:r>
      <w:r>
        <w:rPr>
          <w:noProof/>
        </w:rPr>
        <w:t>12</w:t>
      </w:r>
      <w:r>
        <w:rPr>
          <w:noProof/>
        </w:rPr>
        <w:fldChar w:fldCharType="end"/>
      </w:r>
    </w:p>
    <w:p w14:paraId="3C0323FD" w14:textId="4C7A20D1"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_Toc187929758 \h </w:instrText>
      </w:r>
      <w:r>
        <w:rPr>
          <w:noProof/>
        </w:rPr>
      </w:r>
      <w:r>
        <w:rPr>
          <w:noProof/>
        </w:rPr>
        <w:fldChar w:fldCharType="separate"/>
      </w:r>
      <w:r>
        <w:rPr>
          <w:noProof/>
        </w:rPr>
        <w:t>12</w:t>
      </w:r>
      <w:r>
        <w:rPr>
          <w:noProof/>
        </w:rPr>
        <w:fldChar w:fldCharType="end"/>
      </w:r>
    </w:p>
    <w:p w14:paraId="5F887188" w14:textId="52E122F2"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_Toc187929759 \h </w:instrText>
      </w:r>
      <w:r>
        <w:rPr>
          <w:noProof/>
        </w:rPr>
      </w:r>
      <w:r>
        <w:rPr>
          <w:noProof/>
        </w:rPr>
        <w:fldChar w:fldCharType="separate"/>
      </w:r>
      <w:r>
        <w:rPr>
          <w:noProof/>
        </w:rPr>
        <w:t>12</w:t>
      </w:r>
      <w:r>
        <w:rPr>
          <w:noProof/>
        </w:rPr>
        <w:fldChar w:fldCharType="end"/>
      </w:r>
    </w:p>
    <w:p w14:paraId="10785955" w14:textId="7D36DD37"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_Toc187929760 \h </w:instrText>
      </w:r>
      <w:r>
        <w:rPr>
          <w:noProof/>
        </w:rPr>
      </w:r>
      <w:r>
        <w:rPr>
          <w:noProof/>
        </w:rPr>
        <w:fldChar w:fldCharType="separate"/>
      </w:r>
      <w:r>
        <w:rPr>
          <w:noProof/>
        </w:rPr>
        <w:t>13</w:t>
      </w:r>
      <w:r>
        <w:rPr>
          <w:noProof/>
        </w:rPr>
        <w:fldChar w:fldCharType="end"/>
      </w:r>
    </w:p>
    <w:p w14:paraId="7407CD12" w14:textId="002E5890"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Edge applications over 3GPP services</w:t>
      </w:r>
      <w:r>
        <w:rPr>
          <w:noProof/>
        </w:rPr>
        <w:tab/>
      </w:r>
      <w:r>
        <w:rPr>
          <w:noProof/>
        </w:rPr>
        <w:fldChar w:fldCharType="begin" w:fldLock="1"/>
      </w:r>
      <w:r>
        <w:rPr>
          <w:noProof/>
        </w:rPr>
        <w:instrText xml:space="preserve"> PAGEREF _Toc187929761 \h </w:instrText>
      </w:r>
      <w:r>
        <w:rPr>
          <w:noProof/>
        </w:rPr>
      </w:r>
      <w:r>
        <w:rPr>
          <w:noProof/>
        </w:rPr>
        <w:fldChar w:fldCharType="separate"/>
      </w:r>
      <w:r>
        <w:rPr>
          <w:noProof/>
        </w:rPr>
        <w:t>13</w:t>
      </w:r>
      <w:r>
        <w:rPr>
          <w:noProof/>
        </w:rPr>
        <w:fldChar w:fldCharType="end"/>
      </w:r>
    </w:p>
    <w:p w14:paraId="6A531868" w14:textId="694F9659"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_Toc187929762 \h </w:instrText>
      </w:r>
      <w:r>
        <w:rPr>
          <w:noProof/>
        </w:rPr>
      </w:r>
      <w:r>
        <w:rPr>
          <w:noProof/>
        </w:rPr>
        <w:fldChar w:fldCharType="separate"/>
      </w:r>
      <w:r>
        <w:rPr>
          <w:noProof/>
        </w:rPr>
        <w:t>13</w:t>
      </w:r>
      <w:r>
        <w:rPr>
          <w:noProof/>
        </w:rPr>
        <w:fldChar w:fldCharType="end"/>
      </w:r>
    </w:p>
    <w:p w14:paraId="10DC4B24" w14:textId="4BF7D815"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sidRPr="00370E1B">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SEAL data delivery management client (SDDM-C)</w:t>
      </w:r>
      <w:r>
        <w:rPr>
          <w:noProof/>
        </w:rPr>
        <w:tab/>
      </w:r>
      <w:r>
        <w:rPr>
          <w:noProof/>
        </w:rPr>
        <w:fldChar w:fldCharType="begin" w:fldLock="1"/>
      </w:r>
      <w:r>
        <w:rPr>
          <w:noProof/>
        </w:rPr>
        <w:instrText xml:space="preserve"> PAGEREF _Toc187929763 \h </w:instrText>
      </w:r>
      <w:r>
        <w:rPr>
          <w:noProof/>
        </w:rPr>
      </w:r>
      <w:r>
        <w:rPr>
          <w:noProof/>
        </w:rPr>
        <w:fldChar w:fldCharType="separate"/>
      </w:r>
      <w:r>
        <w:rPr>
          <w:noProof/>
        </w:rPr>
        <w:t>13</w:t>
      </w:r>
      <w:r>
        <w:rPr>
          <w:noProof/>
        </w:rPr>
        <w:fldChar w:fldCharType="end"/>
      </w:r>
    </w:p>
    <w:p w14:paraId="6E3B5321" w14:textId="5A3552B1"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sidRPr="00370E1B">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SEAL data delivery management server (SDDM-S)</w:t>
      </w:r>
      <w:r>
        <w:rPr>
          <w:noProof/>
        </w:rPr>
        <w:tab/>
      </w:r>
      <w:r>
        <w:rPr>
          <w:noProof/>
        </w:rPr>
        <w:fldChar w:fldCharType="begin" w:fldLock="1"/>
      </w:r>
      <w:r>
        <w:rPr>
          <w:noProof/>
        </w:rPr>
        <w:instrText xml:space="preserve"> PAGEREF _Toc187929764 \h </w:instrText>
      </w:r>
      <w:r>
        <w:rPr>
          <w:noProof/>
        </w:rPr>
      </w:r>
      <w:r>
        <w:rPr>
          <w:noProof/>
        </w:rPr>
        <w:fldChar w:fldCharType="separate"/>
      </w:r>
      <w:r>
        <w:rPr>
          <w:noProof/>
        </w:rPr>
        <w:t>14</w:t>
      </w:r>
      <w:r>
        <w:rPr>
          <w:noProof/>
        </w:rPr>
        <w:fldChar w:fldCharType="end"/>
      </w:r>
    </w:p>
    <w:p w14:paraId="74F11BE3" w14:textId="316AE481"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sidRPr="00370E1B">
        <w:rPr>
          <w:noProof/>
          <w:lang w:val="en-US"/>
        </w:rPr>
        <w:t>Data delivery management procedures</w:t>
      </w:r>
      <w:r>
        <w:rPr>
          <w:noProof/>
        </w:rPr>
        <w:tab/>
      </w:r>
      <w:r>
        <w:rPr>
          <w:noProof/>
        </w:rPr>
        <w:fldChar w:fldCharType="begin" w:fldLock="1"/>
      </w:r>
      <w:r>
        <w:rPr>
          <w:noProof/>
        </w:rPr>
        <w:instrText xml:space="preserve"> PAGEREF _Toc187929765 \h </w:instrText>
      </w:r>
      <w:r>
        <w:rPr>
          <w:noProof/>
        </w:rPr>
      </w:r>
      <w:r>
        <w:rPr>
          <w:noProof/>
        </w:rPr>
        <w:fldChar w:fldCharType="separate"/>
      </w:r>
      <w:r>
        <w:rPr>
          <w:noProof/>
        </w:rPr>
        <w:t>14</w:t>
      </w:r>
      <w:r>
        <w:rPr>
          <w:noProof/>
        </w:rPr>
        <w:fldChar w:fldCharType="end"/>
      </w:r>
    </w:p>
    <w:p w14:paraId="60C7B9E4" w14:textId="7B460E17"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_Toc187929766 \h </w:instrText>
      </w:r>
      <w:r>
        <w:rPr>
          <w:noProof/>
        </w:rPr>
      </w:r>
      <w:r>
        <w:rPr>
          <w:noProof/>
        </w:rPr>
        <w:fldChar w:fldCharType="separate"/>
      </w:r>
      <w:r>
        <w:rPr>
          <w:noProof/>
        </w:rPr>
        <w:t>14</w:t>
      </w:r>
      <w:r>
        <w:rPr>
          <w:noProof/>
        </w:rPr>
        <w:fldChar w:fldCharType="end"/>
      </w:r>
    </w:p>
    <w:p w14:paraId="6933455B" w14:textId="4972EF3D"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_Toc187929767 \h </w:instrText>
      </w:r>
      <w:r>
        <w:rPr>
          <w:noProof/>
        </w:rPr>
      </w:r>
      <w:r>
        <w:rPr>
          <w:noProof/>
        </w:rPr>
        <w:fldChar w:fldCharType="separate"/>
      </w:r>
      <w:r>
        <w:rPr>
          <w:noProof/>
        </w:rPr>
        <w:t>15</w:t>
      </w:r>
      <w:r>
        <w:rPr>
          <w:noProof/>
        </w:rPr>
        <w:fldChar w:fldCharType="end"/>
      </w:r>
    </w:p>
    <w:p w14:paraId="6EF8929E" w14:textId="328C5DA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_Toc187929768 \h </w:instrText>
      </w:r>
      <w:r>
        <w:rPr>
          <w:noProof/>
        </w:rPr>
      </w:r>
      <w:r>
        <w:rPr>
          <w:noProof/>
        </w:rPr>
        <w:fldChar w:fldCharType="separate"/>
      </w:r>
      <w:r>
        <w:rPr>
          <w:noProof/>
        </w:rPr>
        <w:t>15</w:t>
      </w:r>
      <w:r>
        <w:rPr>
          <w:noProof/>
        </w:rPr>
        <w:fldChar w:fldCharType="end"/>
      </w:r>
    </w:p>
    <w:p w14:paraId="511D9A14" w14:textId="6BB8DFD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_Toc187929769 \h </w:instrText>
      </w:r>
      <w:r>
        <w:rPr>
          <w:noProof/>
        </w:rPr>
      </w:r>
      <w:r>
        <w:rPr>
          <w:noProof/>
        </w:rPr>
        <w:fldChar w:fldCharType="separate"/>
      </w:r>
      <w:r>
        <w:rPr>
          <w:noProof/>
        </w:rPr>
        <w:t>15</w:t>
      </w:r>
      <w:r>
        <w:rPr>
          <w:noProof/>
        </w:rPr>
        <w:fldChar w:fldCharType="end"/>
      </w:r>
    </w:p>
    <w:p w14:paraId="77ACD3A5" w14:textId="00D8AD24"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_Toc187929770 \h </w:instrText>
      </w:r>
      <w:r>
        <w:rPr>
          <w:noProof/>
        </w:rPr>
      </w:r>
      <w:r>
        <w:rPr>
          <w:noProof/>
        </w:rPr>
        <w:fldChar w:fldCharType="separate"/>
      </w:r>
      <w:r>
        <w:rPr>
          <w:noProof/>
        </w:rPr>
        <w:t>15</w:t>
      </w:r>
      <w:r>
        <w:rPr>
          <w:noProof/>
        </w:rPr>
        <w:fldChar w:fldCharType="end"/>
      </w:r>
    </w:p>
    <w:p w14:paraId="3C404DBD" w14:textId="4A895F13"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SEALDD enabled signalling transmission connection establishment procedure</w:t>
      </w:r>
      <w:r>
        <w:rPr>
          <w:noProof/>
        </w:rPr>
        <w:tab/>
      </w:r>
      <w:r>
        <w:rPr>
          <w:noProof/>
        </w:rPr>
        <w:fldChar w:fldCharType="begin" w:fldLock="1"/>
      </w:r>
      <w:r>
        <w:rPr>
          <w:noProof/>
        </w:rPr>
        <w:instrText xml:space="preserve"> PAGEREF _Toc187929771 \h </w:instrText>
      </w:r>
      <w:r>
        <w:rPr>
          <w:noProof/>
        </w:rPr>
      </w:r>
      <w:r>
        <w:rPr>
          <w:noProof/>
        </w:rPr>
        <w:fldChar w:fldCharType="separate"/>
      </w:r>
      <w:r>
        <w:rPr>
          <w:noProof/>
        </w:rPr>
        <w:t>15</w:t>
      </w:r>
      <w:r>
        <w:rPr>
          <w:noProof/>
        </w:rPr>
        <w:fldChar w:fldCharType="end"/>
      </w:r>
    </w:p>
    <w:p w14:paraId="09F31B9D" w14:textId="72B7BBA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_Toc187929772 \h </w:instrText>
      </w:r>
      <w:r>
        <w:rPr>
          <w:noProof/>
        </w:rPr>
      </w:r>
      <w:r>
        <w:rPr>
          <w:noProof/>
        </w:rPr>
        <w:fldChar w:fldCharType="separate"/>
      </w:r>
      <w:r>
        <w:rPr>
          <w:noProof/>
        </w:rPr>
        <w:t>15</w:t>
      </w:r>
      <w:r>
        <w:rPr>
          <w:noProof/>
        </w:rPr>
        <w:fldChar w:fldCharType="end"/>
      </w:r>
    </w:p>
    <w:p w14:paraId="4E77023E" w14:textId="178E1FE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_Toc187929773 \h </w:instrText>
      </w:r>
      <w:r>
        <w:rPr>
          <w:noProof/>
        </w:rPr>
      </w:r>
      <w:r>
        <w:rPr>
          <w:noProof/>
        </w:rPr>
        <w:fldChar w:fldCharType="separate"/>
      </w:r>
      <w:r>
        <w:rPr>
          <w:noProof/>
        </w:rPr>
        <w:t>17</w:t>
      </w:r>
      <w:r>
        <w:rPr>
          <w:noProof/>
        </w:rPr>
        <w:fldChar w:fldCharType="end"/>
      </w:r>
    </w:p>
    <w:p w14:paraId="469DE4CE" w14:textId="55972C0B"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7.2.2.3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_Toc187929774 \h </w:instrText>
      </w:r>
      <w:r>
        <w:rPr>
          <w:noProof/>
        </w:rPr>
      </w:r>
      <w:r>
        <w:rPr>
          <w:noProof/>
        </w:rPr>
        <w:fldChar w:fldCharType="separate"/>
      </w:r>
      <w:r>
        <w:rPr>
          <w:noProof/>
        </w:rPr>
        <w:t>18</w:t>
      </w:r>
      <w:r>
        <w:rPr>
          <w:noProof/>
        </w:rPr>
        <w:fldChar w:fldCharType="end"/>
      </w:r>
    </w:p>
    <w:p w14:paraId="325F9C56" w14:textId="7EF6EE9A"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7.2.2.4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_Toc187929775 \h </w:instrText>
      </w:r>
      <w:r>
        <w:rPr>
          <w:noProof/>
        </w:rPr>
      </w:r>
      <w:r>
        <w:rPr>
          <w:noProof/>
        </w:rPr>
        <w:fldChar w:fldCharType="separate"/>
      </w:r>
      <w:r>
        <w:rPr>
          <w:noProof/>
        </w:rPr>
        <w:t>19</w:t>
      </w:r>
      <w:r>
        <w:rPr>
          <w:noProof/>
        </w:rPr>
        <w:fldChar w:fldCharType="end"/>
      </w:r>
    </w:p>
    <w:p w14:paraId="18FD5F7E" w14:textId="5E97D90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SEALDD enabled signalling transmission connection release procedure</w:t>
      </w:r>
      <w:r>
        <w:rPr>
          <w:noProof/>
        </w:rPr>
        <w:tab/>
      </w:r>
      <w:r>
        <w:rPr>
          <w:noProof/>
        </w:rPr>
        <w:fldChar w:fldCharType="begin" w:fldLock="1"/>
      </w:r>
      <w:r>
        <w:rPr>
          <w:noProof/>
        </w:rPr>
        <w:instrText xml:space="preserve"> PAGEREF _Toc187929776 \h </w:instrText>
      </w:r>
      <w:r>
        <w:rPr>
          <w:noProof/>
        </w:rPr>
      </w:r>
      <w:r>
        <w:rPr>
          <w:noProof/>
        </w:rPr>
        <w:fldChar w:fldCharType="separate"/>
      </w:r>
      <w:r>
        <w:rPr>
          <w:noProof/>
        </w:rPr>
        <w:t>21</w:t>
      </w:r>
      <w:r>
        <w:rPr>
          <w:noProof/>
        </w:rPr>
        <w:fldChar w:fldCharType="end"/>
      </w:r>
    </w:p>
    <w:p w14:paraId="4B452CDB" w14:textId="17D55A33"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_Toc187929777 \h </w:instrText>
      </w:r>
      <w:r>
        <w:rPr>
          <w:noProof/>
        </w:rPr>
      </w:r>
      <w:r>
        <w:rPr>
          <w:noProof/>
        </w:rPr>
        <w:fldChar w:fldCharType="separate"/>
      </w:r>
      <w:r>
        <w:rPr>
          <w:noProof/>
        </w:rPr>
        <w:t>21</w:t>
      </w:r>
      <w:r>
        <w:rPr>
          <w:noProof/>
        </w:rPr>
        <w:fldChar w:fldCharType="end"/>
      </w:r>
    </w:p>
    <w:p w14:paraId="37D69D5C" w14:textId="638324C1"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_Toc187929778 \h </w:instrText>
      </w:r>
      <w:r>
        <w:rPr>
          <w:noProof/>
        </w:rPr>
      </w:r>
      <w:r>
        <w:rPr>
          <w:noProof/>
        </w:rPr>
        <w:fldChar w:fldCharType="separate"/>
      </w:r>
      <w:r>
        <w:rPr>
          <w:noProof/>
        </w:rPr>
        <w:t>21</w:t>
      </w:r>
      <w:r>
        <w:rPr>
          <w:noProof/>
        </w:rPr>
        <w:fldChar w:fldCharType="end"/>
      </w:r>
    </w:p>
    <w:p w14:paraId="3F5F970E" w14:textId="1EF013C1"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7.2.3.3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_Toc187929779 \h </w:instrText>
      </w:r>
      <w:r>
        <w:rPr>
          <w:noProof/>
        </w:rPr>
      </w:r>
      <w:r>
        <w:rPr>
          <w:noProof/>
        </w:rPr>
        <w:fldChar w:fldCharType="separate"/>
      </w:r>
      <w:r>
        <w:rPr>
          <w:noProof/>
        </w:rPr>
        <w:t>22</w:t>
      </w:r>
      <w:r>
        <w:rPr>
          <w:noProof/>
        </w:rPr>
        <w:fldChar w:fldCharType="end"/>
      </w:r>
    </w:p>
    <w:p w14:paraId="5132DC9C" w14:textId="6C0BE308"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7.2.3.4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_Toc187929780 \h </w:instrText>
      </w:r>
      <w:r>
        <w:rPr>
          <w:noProof/>
        </w:rPr>
      </w:r>
      <w:r>
        <w:rPr>
          <w:noProof/>
        </w:rPr>
        <w:fldChar w:fldCharType="separate"/>
      </w:r>
      <w:r>
        <w:rPr>
          <w:noProof/>
        </w:rPr>
        <w:t>23</w:t>
      </w:r>
      <w:r>
        <w:rPr>
          <w:noProof/>
        </w:rPr>
        <w:fldChar w:fldCharType="end"/>
      </w:r>
    </w:p>
    <w:p w14:paraId="2746356C" w14:textId="56052364"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establishment procedure</w:t>
      </w:r>
      <w:r>
        <w:rPr>
          <w:noProof/>
        </w:rPr>
        <w:tab/>
      </w:r>
      <w:r>
        <w:rPr>
          <w:noProof/>
        </w:rPr>
        <w:fldChar w:fldCharType="begin" w:fldLock="1"/>
      </w:r>
      <w:r>
        <w:rPr>
          <w:noProof/>
        </w:rPr>
        <w:instrText xml:space="preserve"> PAGEREF _Toc187929781 \h </w:instrText>
      </w:r>
      <w:r>
        <w:rPr>
          <w:noProof/>
        </w:rPr>
      </w:r>
      <w:r>
        <w:rPr>
          <w:noProof/>
        </w:rPr>
        <w:fldChar w:fldCharType="separate"/>
      </w:r>
      <w:r>
        <w:rPr>
          <w:noProof/>
        </w:rPr>
        <w:t>23</w:t>
      </w:r>
      <w:r>
        <w:rPr>
          <w:noProof/>
        </w:rPr>
        <w:fldChar w:fldCharType="end"/>
      </w:r>
    </w:p>
    <w:p w14:paraId="4B7C4787" w14:textId="4EA293E8"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_Toc187929782 \h </w:instrText>
      </w:r>
      <w:r>
        <w:rPr>
          <w:noProof/>
        </w:rPr>
      </w:r>
      <w:r>
        <w:rPr>
          <w:noProof/>
        </w:rPr>
        <w:fldChar w:fldCharType="separate"/>
      </w:r>
      <w:r>
        <w:rPr>
          <w:noProof/>
        </w:rPr>
        <w:t>23</w:t>
      </w:r>
      <w:r>
        <w:rPr>
          <w:noProof/>
        </w:rPr>
        <w:fldChar w:fldCharType="end"/>
      </w:r>
    </w:p>
    <w:p w14:paraId="79D0D0F8" w14:textId="4DF6F9D1"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_Toc187929783 \h </w:instrText>
      </w:r>
      <w:r>
        <w:rPr>
          <w:noProof/>
        </w:rPr>
      </w:r>
      <w:r>
        <w:rPr>
          <w:noProof/>
        </w:rPr>
        <w:fldChar w:fldCharType="separate"/>
      </w:r>
      <w:r>
        <w:rPr>
          <w:noProof/>
        </w:rPr>
        <w:t>24</w:t>
      </w:r>
      <w:r>
        <w:rPr>
          <w:noProof/>
        </w:rPr>
        <w:fldChar w:fldCharType="end"/>
      </w:r>
    </w:p>
    <w:p w14:paraId="5AEDAC82" w14:textId="04964BDB"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7.2.4.3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_Toc187929784 \h </w:instrText>
      </w:r>
      <w:r>
        <w:rPr>
          <w:noProof/>
        </w:rPr>
      </w:r>
      <w:r>
        <w:rPr>
          <w:noProof/>
        </w:rPr>
        <w:fldChar w:fldCharType="separate"/>
      </w:r>
      <w:r>
        <w:rPr>
          <w:noProof/>
        </w:rPr>
        <w:t>25</w:t>
      </w:r>
      <w:r>
        <w:rPr>
          <w:noProof/>
        </w:rPr>
        <w:fldChar w:fldCharType="end"/>
      </w:r>
    </w:p>
    <w:p w14:paraId="6AFFDF26" w14:textId="4221C481"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7.2.4.4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_Toc187929785 \h </w:instrText>
      </w:r>
      <w:r>
        <w:rPr>
          <w:noProof/>
        </w:rPr>
      </w:r>
      <w:r>
        <w:rPr>
          <w:noProof/>
        </w:rPr>
        <w:fldChar w:fldCharType="separate"/>
      </w:r>
      <w:r>
        <w:rPr>
          <w:noProof/>
        </w:rPr>
        <w:t>25</w:t>
      </w:r>
      <w:r>
        <w:rPr>
          <w:noProof/>
        </w:rPr>
        <w:fldChar w:fldCharType="end"/>
      </w:r>
    </w:p>
    <w:p w14:paraId="7520B288" w14:textId="518718F6"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release procedure</w:t>
      </w:r>
      <w:r>
        <w:rPr>
          <w:noProof/>
        </w:rPr>
        <w:tab/>
      </w:r>
      <w:r>
        <w:rPr>
          <w:noProof/>
        </w:rPr>
        <w:fldChar w:fldCharType="begin" w:fldLock="1"/>
      </w:r>
      <w:r>
        <w:rPr>
          <w:noProof/>
        </w:rPr>
        <w:instrText xml:space="preserve"> PAGEREF _Toc187929786 \h </w:instrText>
      </w:r>
      <w:r>
        <w:rPr>
          <w:noProof/>
        </w:rPr>
      </w:r>
      <w:r>
        <w:rPr>
          <w:noProof/>
        </w:rPr>
        <w:fldChar w:fldCharType="separate"/>
      </w:r>
      <w:r>
        <w:rPr>
          <w:noProof/>
        </w:rPr>
        <w:t>26</w:t>
      </w:r>
      <w:r>
        <w:rPr>
          <w:noProof/>
        </w:rPr>
        <w:fldChar w:fldCharType="end"/>
      </w:r>
    </w:p>
    <w:p w14:paraId="026E03D2" w14:textId="196A3D47"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_Toc187929787 \h </w:instrText>
      </w:r>
      <w:r>
        <w:rPr>
          <w:noProof/>
        </w:rPr>
      </w:r>
      <w:r>
        <w:rPr>
          <w:noProof/>
        </w:rPr>
        <w:fldChar w:fldCharType="separate"/>
      </w:r>
      <w:r>
        <w:rPr>
          <w:noProof/>
        </w:rPr>
        <w:t>26</w:t>
      </w:r>
      <w:r>
        <w:rPr>
          <w:noProof/>
        </w:rPr>
        <w:fldChar w:fldCharType="end"/>
      </w:r>
    </w:p>
    <w:p w14:paraId="51953EDE" w14:textId="172388E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_Toc187929788 \h </w:instrText>
      </w:r>
      <w:r>
        <w:rPr>
          <w:noProof/>
        </w:rPr>
      </w:r>
      <w:r>
        <w:rPr>
          <w:noProof/>
        </w:rPr>
        <w:fldChar w:fldCharType="separate"/>
      </w:r>
      <w:r>
        <w:rPr>
          <w:noProof/>
        </w:rPr>
        <w:t>26</w:t>
      </w:r>
      <w:r>
        <w:rPr>
          <w:noProof/>
        </w:rPr>
        <w:fldChar w:fldCharType="end"/>
      </w:r>
    </w:p>
    <w:p w14:paraId="6599B19A" w14:textId="1AED918A"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7.2.5.3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_Toc187929789 \h </w:instrText>
      </w:r>
      <w:r>
        <w:rPr>
          <w:noProof/>
        </w:rPr>
      </w:r>
      <w:r>
        <w:rPr>
          <w:noProof/>
        </w:rPr>
        <w:fldChar w:fldCharType="separate"/>
      </w:r>
      <w:r>
        <w:rPr>
          <w:noProof/>
        </w:rPr>
        <w:t>27</w:t>
      </w:r>
      <w:r>
        <w:rPr>
          <w:noProof/>
        </w:rPr>
        <w:fldChar w:fldCharType="end"/>
      </w:r>
    </w:p>
    <w:p w14:paraId="543F4174" w14:textId="0F8B8BB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7.2.5.4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_Toc187929790 \h </w:instrText>
      </w:r>
      <w:r>
        <w:rPr>
          <w:noProof/>
        </w:rPr>
      </w:r>
      <w:r>
        <w:rPr>
          <w:noProof/>
        </w:rPr>
        <w:fldChar w:fldCharType="separate"/>
      </w:r>
      <w:r>
        <w:rPr>
          <w:noProof/>
        </w:rPr>
        <w:t>27</w:t>
      </w:r>
      <w:r>
        <w:rPr>
          <w:noProof/>
        </w:rPr>
        <w:fldChar w:fldCharType="end"/>
      </w:r>
    </w:p>
    <w:p w14:paraId="19BED72F" w14:textId="4B39B24D"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SEALDD enabled E2E redundant transmission path connection update procedure</w:t>
      </w:r>
      <w:r>
        <w:rPr>
          <w:noProof/>
        </w:rPr>
        <w:tab/>
      </w:r>
      <w:r>
        <w:rPr>
          <w:noProof/>
        </w:rPr>
        <w:fldChar w:fldCharType="begin" w:fldLock="1"/>
      </w:r>
      <w:r>
        <w:rPr>
          <w:noProof/>
        </w:rPr>
        <w:instrText xml:space="preserve"> PAGEREF _Toc187929791 \h </w:instrText>
      </w:r>
      <w:r>
        <w:rPr>
          <w:noProof/>
        </w:rPr>
      </w:r>
      <w:r>
        <w:rPr>
          <w:noProof/>
        </w:rPr>
        <w:fldChar w:fldCharType="separate"/>
      </w:r>
      <w:r>
        <w:rPr>
          <w:noProof/>
        </w:rPr>
        <w:t>28</w:t>
      </w:r>
      <w:r>
        <w:rPr>
          <w:noProof/>
        </w:rPr>
        <w:fldChar w:fldCharType="end"/>
      </w:r>
    </w:p>
    <w:p w14:paraId="4951E9F6" w14:textId="58C2D008"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7.2.6.</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_Toc187929792 \h </w:instrText>
      </w:r>
      <w:r>
        <w:rPr>
          <w:noProof/>
        </w:rPr>
      </w:r>
      <w:r>
        <w:rPr>
          <w:noProof/>
        </w:rPr>
        <w:fldChar w:fldCharType="separate"/>
      </w:r>
      <w:r>
        <w:rPr>
          <w:noProof/>
        </w:rPr>
        <w:t>28</w:t>
      </w:r>
      <w:r>
        <w:rPr>
          <w:noProof/>
        </w:rPr>
        <w:fldChar w:fldCharType="end"/>
      </w:r>
    </w:p>
    <w:p w14:paraId="66894B92" w14:textId="088629E7"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_Toc187929793 \h </w:instrText>
      </w:r>
      <w:r>
        <w:rPr>
          <w:noProof/>
        </w:rPr>
      </w:r>
      <w:r>
        <w:rPr>
          <w:noProof/>
        </w:rPr>
        <w:fldChar w:fldCharType="separate"/>
      </w:r>
      <w:r>
        <w:rPr>
          <w:noProof/>
        </w:rPr>
        <w:t>28</w:t>
      </w:r>
      <w:r>
        <w:rPr>
          <w:noProof/>
        </w:rPr>
        <w:fldChar w:fldCharType="end"/>
      </w:r>
    </w:p>
    <w:p w14:paraId="3C250BA3" w14:textId="0A2F065E"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7.2.6.3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_Toc187929794 \h </w:instrText>
      </w:r>
      <w:r>
        <w:rPr>
          <w:noProof/>
        </w:rPr>
      </w:r>
      <w:r>
        <w:rPr>
          <w:noProof/>
        </w:rPr>
        <w:fldChar w:fldCharType="separate"/>
      </w:r>
      <w:r>
        <w:rPr>
          <w:noProof/>
        </w:rPr>
        <w:t>29</w:t>
      </w:r>
      <w:r>
        <w:rPr>
          <w:noProof/>
        </w:rPr>
        <w:fldChar w:fldCharType="end"/>
      </w:r>
    </w:p>
    <w:p w14:paraId="743C3FC2" w14:textId="5493FC64"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7.2.6.4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_Toc187929795 \h </w:instrText>
      </w:r>
      <w:r>
        <w:rPr>
          <w:noProof/>
        </w:rPr>
      </w:r>
      <w:r>
        <w:rPr>
          <w:noProof/>
        </w:rPr>
        <w:fldChar w:fldCharType="separate"/>
      </w:r>
      <w:r>
        <w:rPr>
          <w:noProof/>
        </w:rPr>
        <w:t>29</w:t>
      </w:r>
      <w:r>
        <w:rPr>
          <w:noProof/>
        </w:rPr>
        <w:fldChar w:fldCharType="end"/>
      </w:r>
    </w:p>
    <w:p w14:paraId="4666E39F" w14:textId="7F68B10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SEALDD server discovery and selection procedure</w:t>
      </w:r>
      <w:r>
        <w:rPr>
          <w:noProof/>
        </w:rPr>
        <w:tab/>
      </w:r>
      <w:r>
        <w:rPr>
          <w:noProof/>
        </w:rPr>
        <w:fldChar w:fldCharType="begin" w:fldLock="1"/>
      </w:r>
      <w:r>
        <w:rPr>
          <w:noProof/>
        </w:rPr>
        <w:instrText xml:space="preserve"> PAGEREF _Toc187929796 \h </w:instrText>
      </w:r>
      <w:r>
        <w:rPr>
          <w:noProof/>
        </w:rPr>
      </w:r>
      <w:r>
        <w:rPr>
          <w:noProof/>
        </w:rPr>
        <w:fldChar w:fldCharType="separate"/>
      </w:r>
      <w:r>
        <w:rPr>
          <w:noProof/>
        </w:rPr>
        <w:t>30</w:t>
      </w:r>
      <w:r>
        <w:rPr>
          <w:noProof/>
        </w:rPr>
        <w:fldChar w:fldCharType="end"/>
      </w:r>
    </w:p>
    <w:p w14:paraId="74372533" w14:textId="62C498B9"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creation procedure</w:t>
      </w:r>
      <w:r>
        <w:rPr>
          <w:noProof/>
        </w:rPr>
        <w:tab/>
      </w:r>
      <w:r>
        <w:rPr>
          <w:noProof/>
        </w:rPr>
        <w:fldChar w:fldCharType="begin" w:fldLock="1"/>
      </w:r>
      <w:r>
        <w:rPr>
          <w:noProof/>
        </w:rPr>
        <w:instrText xml:space="preserve"> PAGEREF _Toc187929797 \h </w:instrText>
      </w:r>
      <w:r>
        <w:rPr>
          <w:noProof/>
        </w:rPr>
      </w:r>
      <w:r>
        <w:rPr>
          <w:noProof/>
        </w:rPr>
        <w:fldChar w:fldCharType="separate"/>
      </w:r>
      <w:r>
        <w:rPr>
          <w:noProof/>
        </w:rPr>
        <w:t>30</w:t>
      </w:r>
      <w:r>
        <w:rPr>
          <w:noProof/>
        </w:rPr>
        <w:fldChar w:fldCharType="end"/>
      </w:r>
    </w:p>
    <w:p w14:paraId="029AF896" w14:textId="5F0C2E40"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7.2.8.</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_Toc187929798 \h </w:instrText>
      </w:r>
      <w:r>
        <w:rPr>
          <w:noProof/>
        </w:rPr>
      </w:r>
      <w:r>
        <w:rPr>
          <w:noProof/>
        </w:rPr>
        <w:fldChar w:fldCharType="separate"/>
      </w:r>
      <w:r>
        <w:rPr>
          <w:noProof/>
        </w:rPr>
        <w:t>30</w:t>
      </w:r>
      <w:r>
        <w:rPr>
          <w:noProof/>
        </w:rPr>
        <w:fldChar w:fldCharType="end"/>
      </w:r>
    </w:p>
    <w:p w14:paraId="0E3F4B11" w14:textId="6F2AD608"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7.2.8.</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_Toc187929799 \h </w:instrText>
      </w:r>
      <w:r>
        <w:rPr>
          <w:noProof/>
        </w:rPr>
      </w:r>
      <w:r>
        <w:rPr>
          <w:noProof/>
        </w:rPr>
        <w:fldChar w:fldCharType="separate"/>
      </w:r>
      <w:r>
        <w:rPr>
          <w:noProof/>
        </w:rPr>
        <w:t>31</w:t>
      </w:r>
      <w:r>
        <w:rPr>
          <w:noProof/>
        </w:rPr>
        <w:fldChar w:fldCharType="end"/>
      </w:r>
    </w:p>
    <w:p w14:paraId="2D2F83FA" w14:textId="298F5B73"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7.2.8.3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_Toc187929800 \h </w:instrText>
      </w:r>
      <w:r>
        <w:rPr>
          <w:noProof/>
        </w:rPr>
      </w:r>
      <w:r>
        <w:rPr>
          <w:noProof/>
        </w:rPr>
        <w:fldChar w:fldCharType="separate"/>
      </w:r>
      <w:r>
        <w:rPr>
          <w:noProof/>
        </w:rPr>
        <w:t>31</w:t>
      </w:r>
      <w:r>
        <w:rPr>
          <w:noProof/>
        </w:rPr>
        <w:fldChar w:fldCharType="end"/>
      </w:r>
    </w:p>
    <w:p w14:paraId="12E6CC2A" w14:textId="5F551134"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7.2.8.4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_Toc187929801 \h </w:instrText>
      </w:r>
      <w:r>
        <w:rPr>
          <w:noProof/>
        </w:rPr>
      </w:r>
      <w:r>
        <w:rPr>
          <w:noProof/>
        </w:rPr>
        <w:fldChar w:fldCharType="separate"/>
      </w:r>
      <w:r>
        <w:rPr>
          <w:noProof/>
        </w:rPr>
        <w:t>32</w:t>
      </w:r>
      <w:r>
        <w:rPr>
          <w:noProof/>
        </w:rPr>
        <w:fldChar w:fldCharType="end"/>
      </w:r>
    </w:p>
    <w:p w14:paraId="3B331F88" w14:textId="19DD5213"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7.2.9</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reservation procedure</w:t>
      </w:r>
      <w:r>
        <w:rPr>
          <w:noProof/>
        </w:rPr>
        <w:tab/>
      </w:r>
      <w:r>
        <w:rPr>
          <w:noProof/>
        </w:rPr>
        <w:fldChar w:fldCharType="begin" w:fldLock="1"/>
      </w:r>
      <w:r>
        <w:rPr>
          <w:noProof/>
        </w:rPr>
        <w:instrText xml:space="preserve"> PAGEREF _Toc187929802 \h </w:instrText>
      </w:r>
      <w:r>
        <w:rPr>
          <w:noProof/>
        </w:rPr>
      </w:r>
      <w:r>
        <w:rPr>
          <w:noProof/>
        </w:rPr>
        <w:fldChar w:fldCharType="separate"/>
      </w:r>
      <w:r>
        <w:rPr>
          <w:noProof/>
        </w:rPr>
        <w:t>32</w:t>
      </w:r>
      <w:r>
        <w:rPr>
          <w:noProof/>
        </w:rPr>
        <w:fldChar w:fldCharType="end"/>
      </w:r>
    </w:p>
    <w:p w14:paraId="334D67B1" w14:textId="240CBAC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7.2.9.</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_Toc187929803 \h </w:instrText>
      </w:r>
      <w:r>
        <w:rPr>
          <w:noProof/>
        </w:rPr>
      </w:r>
      <w:r>
        <w:rPr>
          <w:noProof/>
        </w:rPr>
        <w:fldChar w:fldCharType="separate"/>
      </w:r>
      <w:r>
        <w:rPr>
          <w:noProof/>
        </w:rPr>
        <w:t>32</w:t>
      </w:r>
      <w:r>
        <w:rPr>
          <w:noProof/>
        </w:rPr>
        <w:fldChar w:fldCharType="end"/>
      </w:r>
    </w:p>
    <w:p w14:paraId="3B8FCF7C" w14:textId="4D729C5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_Toc187929804 \h </w:instrText>
      </w:r>
      <w:r>
        <w:rPr>
          <w:noProof/>
        </w:rPr>
      </w:r>
      <w:r>
        <w:rPr>
          <w:noProof/>
        </w:rPr>
        <w:fldChar w:fldCharType="separate"/>
      </w:r>
      <w:r>
        <w:rPr>
          <w:noProof/>
        </w:rPr>
        <w:t>32</w:t>
      </w:r>
      <w:r>
        <w:rPr>
          <w:noProof/>
        </w:rPr>
        <w:fldChar w:fldCharType="end"/>
      </w:r>
    </w:p>
    <w:p w14:paraId="1717AE40" w14:textId="1C0ED1F8"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7.2.9.3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_Toc187929805 \h </w:instrText>
      </w:r>
      <w:r>
        <w:rPr>
          <w:noProof/>
        </w:rPr>
      </w:r>
      <w:r>
        <w:rPr>
          <w:noProof/>
        </w:rPr>
        <w:fldChar w:fldCharType="separate"/>
      </w:r>
      <w:r>
        <w:rPr>
          <w:noProof/>
        </w:rPr>
        <w:t>33</w:t>
      </w:r>
      <w:r>
        <w:rPr>
          <w:noProof/>
        </w:rPr>
        <w:fldChar w:fldCharType="end"/>
      </w:r>
    </w:p>
    <w:p w14:paraId="02849DCD" w14:textId="7C8302E4"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7.2.9.4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_Toc187929806 \h </w:instrText>
      </w:r>
      <w:r>
        <w:rPr>
          <w:noProof/>
        </w:rPr>
      </w:r>
      <w:r>
        <w:rPr>
          <w:noProof/>
        </w:rPr>
        <w:fldChar w:fldCharType="separate"/>
      </w:r>
      <w:r>
        <w:rPr>
          <w:noProof/>
        </w:rPr>
        <w:t>33</w:t>
      </w:r>
      <w:r>
        <w:rPr>
          <w:noProof/>
        </w:rPr>
        <w:fldChar w:fldCharType="end"/>
      </w:r>
    </w:p>
    <w:p w14:paraId="34A67F11" w14:textId="76999F6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7.2.10</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notification procedure</w:t>
      </w:r>
      <w:r>
        <w:rPr>
          <w:noProof/>
        </w:rPr>
        <w:tab/>
      </w:r>
      <w:r>
        <w:rPr>
          <w:noProof/>
        </w:rPr>
        <w:fldChar w:fldCharType="begin" w:fldLock="1"/>
      </w:r>
      <w:r>
        <w:rPr>
          <w:noProof/>
        </w:rPr>
        <w:instrText xml:space="preserve"> PAGEREF _Toc187929807 \h </w:instrText>
      </w:r>
      <w:r>
        <w:rPr>
          <w:noProof/>
        </w:rPr>
      </w:r>
      <w:r>
        <w:rPr>
          <w:noProof/>
        </w:rPr>
        <w:fldChar w:fldCharType="separate"/>
      </w:r>
      <w:r>
        <w:rPr>
          <w:noProof/>
        </w:rPr>
        <w:t>34</w:t>
      </w:r>
      <w:r>
        <w:rPr>
          <w:noProof/>
        </w:rPr>
        <w:fldChar w:fldCharType="end"/>
      </w:r>
    </w:p>
    <w:p w14:paraId="72656E7D" w14:textId="060819C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7.2.10.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_Toc187929808 \h </w:instrText>
      </w:r>
      <w:r>
        <w:rPr>
          <w:noProof/>
        </w:rPr>
      </w:r>
      <w:r>
        <w:rPr>
          <w:noProof/>
        </w:rPr>
        <w:fldChar w:fldCharType="separate"/>
      </w:r>
      <w:r>
        <w:rPr>
          <w:noProof/>
        </w:rPr>
        <w:t>34</w:t>
      </w:r>
      <w:r>
        <w:rPr>
          <w:noProof/>
        </w:rPr>
        <w:fldChar w:fldCharType="end"/>
      </w:r>
    </w:p>
    <w:p w14:paraId="384CB4E9" w14:textId="560616D3"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7.2.10.</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_Toc187929809 \h </w:instrText>
      </w:r>
      <w:r>
        <w:rPr>
          <w:noProof/>
        </w:rPr>
      </w:r>
      <w:r>
        <w:rPr>
          <w:noProof/>
        </w:rPr>
        <w:fldChar w:fldCharType="separate"/>
      </w:r>
      <w:r>
        <w:rPr>
          <w:noProof/>
        </w:rPr>
        <w:t>34</w:t>
      </w:r>
      <w:r>
        <w:rPr>
          <w:noProof/>
        </w:rPr>
        <w:fldChar w:fldCharType="end"/>
      </w:r>
    </w:p>
    <w:p w14:paraId="71C52017" w14:textId="0EF5526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7.2.10.3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_Toc187929810 \h </w:instrText>
      </w:r>
      <w:r>
        <w:rPr>
          <w:noProof/>
        </w:rPr>
      </w:r>
      <w:r>
        <w:rPr>
          <w:noProof/>
        </w:rPr>
        <w:fldChar w:fldCharType="separate"/>
      </w:r>
      <w:r>
        <w:rPr>
          <w:noProof/>
        </w:rPr>
        <w:t>34</w:t>
      </w:r>
      <w:r>
        <w:rPr>
          <w:noProof/>
        </w:rPr>
        <w:fldChar w:fldCharType="end"/>
      </w:r>
    </w:p>
    <w:p w14:paraId="326CFD34" w14:textId="02C531F5"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7.2.10.4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_Toc187929811 \h </w:instrText>
      </w:r>
      <w:r>
        <w:rPr>
          <w:noProof/>
        </w:rPr>
      </w:r>
      <w:r>
        <w:rPr>
          <w:noProof/>
        </w:rPr>
        <w:fldChar w:fldCharType="separate"/>
      </w:r>
      <w:r>
        <w:rPr>
          <w:noProof/>
        </w:rPr>
        <w:t>35</w:t>
      </w:r>
      <w:r>
        <w:rPr>
          <w:noProof/>
        </w:rPr>
        <w:fldChar w:fldCharType="end"/>
      </w:r>
    </w:p>
    <w:p w14:paraId="1A3A8EA2" w14:textId="1741F10E"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query procedure</w:t>
      </w:r>
      <w:r>
        <w:rPr>
          <w:noProof/>
        </w:rPr>
        <w:tab/>
      </w:r>
      <w:r>
        <w:rPr>
          <w:noProof/>
        </w:rPr>
        <w:fldChar w:fldCharType="begin" w:fldLock="1"/>
      </w:r>
      <w:r>
        <w:rPr>
          <w:noProof/>
        </w:rPr>
        <w:instrText xml:space="preserve"> PAGEREF _Toc187929812 \h </w:instrText>
      </w:r>
      <w:r>
        <w:rPr>
          <w:noProof/>
        </w:rPr>
      </w:r>
      <w:r>
        <w:rPr>
          <w:noProof/>
        </w:rPr>
        <w:fldChar w:fldCharType="separate"/>
      </w:r>
      <w:r>
        <w:rPr>
          <w:noProof/>
        </w:rPr>
        <w:t>36</w:t>
      </w:r>
      <w:r>
        <w:rPr>
          <w:noProof/>
        </w:rPr>
        <w:fldChar w:fldCharType="end"/>
      </w:r>
    </w:p>
    <w:p w14:paraId="537E8F0D" w14:textId="339D062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_Toc187929813 \h </w:instrText>
      </w:r>
      <w:r>
        <w:rPr>
          <w:noProof/>
        </w:rPr>
      </w:r>
      <w:r>
        <w:rPr>
          <w:noProof/>
        </w:rPr>
        <w:fldChar w:fldCharType="separate"/>
      </w:r>
      <w:r>
        <w:rPr>
          <w:noProof/>
        </w:rPr>
        <w:t>36</w:t>
      </w:r>
      <w:r>
        <w:rPr>
          <w:noProof/>
        </w:rPr>
        <w:fldChar w:fldCharType="end"/>
      </w:r>
    </w:p>
    <w:p w14:paraId="3942DA63" w14:textId="1E56E7B0"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_Toc187929814 \h </w:instrText>
      </w:r>
      <w:r>
        <w:rPr>
          <w:noProof/>
        </w:rPr>
      </w:r>
      <w:r>
        <w:rPr>
          <w:noProof/>
        </w:rPr>
        <w:fldChar w:fldCharType="separate"/>
      </w:r>
      <w:r>
        <w:rPr>
          <w:noProof/>
        </w:rPr>
        <w:t>36</w:t>
      </w:r>
      <w:r>
        <w:rPr>
          <w:noProof/>
        </w:rPr>
        <w:fldChar w:fldCharType="end"/>
      </w:r>
    </w:p>
    <w:p w14:paraId="54C0DAAF" w14:textId="734AC6B1"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7.2.11.3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_Toc187929815 \h </w:instrText>
      </w:r>
      <w:r>
        <w:rPr>
          <w:noProof/>
        </w:rPr>
      </w:r>
      <w:r>
        <w:rPr>
          <w:noProof/>
        </w:rPr>
        <w:fldChar w:fldCharType="separate"/>
      </w:r>
      <w:r>
        <w:rPr>
          <w:noProof/>
        </w:rPr>
        <w:t>36</w:t>
      </w:r>
      <w:r>
        <w:rPr>
          <w:noProof/>
        </w:rPr>
        <w:fldChar w:fldCharType="end"/>
      </w:r>
    </w:p>
    <w:p w14:paraId="059259CC" w14:textId="2A9BF6DE"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7.2.11.4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_Toc187929816 \h </w:instrText>
      </w:r>
      <w:r>
        <w:rPr>
          <w:noProof/>
        </w:rPr>
      </w:r>
      <w:r>
        <w:rPr>
          <w:noProof/>
        </w:rPr>
        <w:fldChar w:fldCharType="separate"/>
      </w:r>
      <w:r>
        <w:rPr>
          <w:noProof/>
        </w:rPr>
        <w:t>37</w:t>
      </w:r>
      <w:r>
        <w:rPr>
          <w:noProof/>
        </w:rPr>
        <w:fldChar w:fldCharType="end"/>
      </w:r>
    </w:p>
    <w:p w14:paraId="5A8BA200" w14:textId="75216A31"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SEALDD enabled data storage management procedure</w:t>
      </w:r>
      <w:r>
        <w:rPr>
          <w:noProof/>
        </w:rPr>
        <w:tab/>
      </w:r>
      <w:r>
        <w:rPr>
          <w:noProof/>
        </w:rPr>
        <w:fldChar w:fldCharType="begin" w:fldLock="1"/>
      </w:r>
      <w:r>
        <w:rPr>
          <w:noProof/>
        </w:rPr>
        <w:instrText xml:space="preserve"> PAGEREF _Toc187929817 \h </w:instrText>
      </w:r>
      <w:r>
        <w:rPr>
          <w:noProof/>
        </w:rPr>
      </w:r>
      <w:r>
        <w:rPr>
          <w:noProof/>
        </w:rPr>
        <w:fldChar w:fldCharType="separate"/>
      </w:r>
      <w:r>
        <w:rPr>
          <w:noProof/>
        </w:rPr>
        <w:t>37</w:t>
      </w:r>
      <w:r>
        <w:rPr>
          <w:noProof/>
        </w:rPr>
        <w:fldChar w:fldCharType="end"/>
      </w:r>
    </w:p>
    <w:p w14:paraId="39D2D15D" w14:textId="6A8C284F"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_Toc187929818 \h </w:instrText>
      </w:r>
      <w:r>
        <w:rPr>
          <w:noProof/>
        </w:rPr>
      </w:r>
      <w:r>
        <w:rPr>
          <w:noProof/>
        </w:rPr>
        <w:fldChar w:fldCharType="separate"/>
      </w:r>
      <w:r>
        <w:rPr>
          <w:noProof/>
        </w:rPr>
        <w:t>37</w:t>
      </w:r>
      <w:r>
        <w:rPr>
          <w:noProof/>
        </w:rPr>
        <w:fldChar w:fldCharType="end"/>
      </w:r>
    </w:p>
    <w:p w14:paraId="67B69DD2" w14:textId="3150E11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_Toc187929819 \h </w:instrText>
      </w:r>
      <w:r>
        <w:rPr>
          <w:noProof/>
        </w:rPr>
      </w:r>
      <w:r>
        <w:rPr>
          <w:noProof/>
        </w:rPr>
        <w:fldChar w:fldCharType="separate"/>
      </w:r>
      <w:r>
        <w:rPr>
          <w:noProof/>
        </w:rPr>
        <w:t>38</w:t>
      </w:r>
      <w:r>
        <w:rPr>
          <w:noProof/>
        </w:rPr>
        <w:fldChar w:fldCharType="end"/>
      </w:r>
    </w:p>
    <w:p w14:paraId="63D1749A" w14:textId="697A2F92"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7.2.12.3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_Toc187929820 \h </w:instrText>
      </w:r>
      <w:r>
        <w:rPr>
          <w:noProof/>
        </w:rPr>
      </w:r>
      <w:r>
        <w:rPr>
          <w:noProof/>
        </w:rPr>
        <w:fldChar w:fldCharType="separate"/>
      </w:r>
      <w:r>
        <w:rPr>
          <w:noProof/>
        </w:rPr>
        <w:t>38</w:t>
      </w:r>
      <w:r>
        <w:rPr>
          <w:noProof/>
        </w:rPr>
        <w:fldChar w:fldCharType="end"/>
      </w:r>
    </w:p>
    <w:p w14:paraId="757326B0" w14:textId="0AE7D424"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7.2.12.4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_Toc187929821 \h </w:instrText>
      </w:r>
      <w:r>
        <w:rPr>
          <w:noProof/>
        </w:rPr>
      </w:r>
      <w:r>
        <w:rPr>
          <w:noProof/>
        </w:rPr>
        <w:fldChar w:fldCharType="separate"/>
      </w:r>
      <w:r>
        <w:rPr>
          <w:noProof/>
        </w:rPr>
        <w:t>39</w:t>
      </w:r>
      <w:r>
        <w:rPr>
          <w:noProof/>
        </w:rPr>
        <w:fldChar w:fldCharType="end"/>
      </w:r>
    </w:p>
    <w:p w14:paraId="5DA0199C" w14:textId="2748B85C"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SEALDD server relocation procedure</w:t>
      </w:r>
      <w:r>
        <w:rPr>
          <w:noProof/>
        </w:rPr>
        <w:tab/>
      </w:r>
      <w:r>
        <w:rPr>
          <w:noProof/>
        </w:rPr>
        <w:fldChar w:fldCharType="begin" w:fldLock="1"/>
      </w:r>
      <w:r>
        <w:rPr>
          <w:noProof/>
        </w:rPr>
        <w:instrText xml:space="preserve"> PAGEREF _Toc187929822 \h </w:instrText>
      </w:r>
      <w:r>
        <w:rPr>
          <w:noProof/>
        </w:rPr>
      </w:r>
      <w:r>
        <w:rPr>
          <w:noProof/>
        </w:rPr>
        <w:fldChar w:fldCharType="separate"/>
      </w:r>
      <w:r>
        <w:rPr>
          <w:noProof/>
        </w:rPr>
        <w:t>39</w:t>
      </w:r>
      <w:r>
        <w:rPr>
          <w:noProof/>
        </w:rPr>
        <w:fldChar w:fldCharType="end"/>
      </w:r>
    </w:p>
    <w:p w14:paraId="62035042" w14:textId="39C0F82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7.2.14</w:t>
      </w:r>
      <w:r>
        <w:rPr>
          <w:rFonts w:asciiTheme="minorHAnsi" w:eastAsiaTheme="minorEastAsia" w:hAnsiTheme="minorHAnsi" w:cstheme="minorBidi"/>
          <w:noProof/>
          <w:kern w:val="2"/>
          <w:sz w:val="22"/>
          <w:szCs w:val="22"/>
          <w:lang w:eastAsia="en-GB"/>
          <w14:ligatures w14:val="standardContextual"/>
        </w:rPr>
        <w:tab/>
      </w:r>
      <w:r>
        <w:rPr>
          <w:noProof/>
        </w:rPr>
        <w:t>SEALDD enabled data transmission quality measurement subscription procedure</w:t>
      </w:r>
      <w:r>
        <w:rPr>
          <w:noProof/>
        </w:rPr>
        <w:tab/>
      </w:r>
      <w:r>
        <w:rPr>
          <w:noProof/>
        </w:rPr>
        <w:fldChar w:fldCharType="begin" w:fldLock="1"/>
      </w:r>
      <w:r>
        <w:rPr>
          <w:noProof/>
        </w:rPr>
        <w:instrText xml:space="preserve"> PAGEREF _Toc187929823 \h </w:instrText>
      </w:r>
      <w:r>
        <w:rPr>
          <w:noProof/>
        </w:rPr>
      </w:r>
      <w:r>
        <w:rPr>
          <w:noProof/>
        </w:rPr>
        <w:fldChar w:fldCharType="separate"/>
      </w:r>
      <w:r>
        <w:rPr>
          <w:noProof/>
        </w:rPr>
        <w:t>40</w:t>
      </w:r>
      <w:r>
        <w:rPr>
          <w:noProof/>
        </w:rPr>
        <w:fldChar w:fldCharType="end"/>
      </w:r>
    </w:p>
    <w:p w14:paraId="342AE4F8" w14:textId="17FDB834"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_Toc187929824 \h </w:instrText>
      </w:r>
      <w:r>
        <w:rPr>
          <w:noProof/>
        </w:rPr>
      </w:r>
      <w:r>
        <w:rPr>
          <w:noProof/>
        </w:rPr>
        <w:fldChar w:fldCharType="separate"/>
      </w:r>
      <w:r>
        <w:rPr>
          <w:noProof/>
        </w:rPr>
        <w:t>40</w:t>
      </w:r>
      <w:r>
        <w:rPr>
          <w:noProof/>
        </w:rPr>
        <w:fldChar w:fldCharType="end"/>
      </w:r>
    </w:p>
    <w:p w14:paraId="6C9ED4A2" w14:textId="0FEBEA2A"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_Toc187929825 \h </w:instrText>
      </w:r>
      <w:r>
        <w:rPr>
          <w:noProof/>
        </w:rPr>
      </w:r>
      <w:r>
        <w:rPr>
          <w:noProof/>
        </w:rPr>
        <w:fldChar w:fldCharType="separate"/>
      </w:r>
      <w:r>
        <w:rPr>
          <w:noProof/>
        </w:rPr>
        <w:t>41</w:t>
      </w:r>
      <w:r>
        <w:rPr>
          <w:noProof/>
        </w:rPr>
        <w:fldChar w:fldCharType="end"/>
      </w:r>
    </w:p>
    <w:p w14:paraId="24504330" w14:textId="36FEA6A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7.2.14.3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_Toc187929826 \h </w:instrText>
      </w:r>
      <w:r>
        <w:rPr>
          <w:noProof/>
        </w:rPr>
      </w:r>
      <w:r>
        <w:rPr>
          <w:noProof/>
        </w:rPr>
        <w:fldChar w:fldCharType="separate"/>
      </w:r>
      <w:r>
        <w:rPr>
          <w:noProof/>
        </w:rPr>
        <w:t>41</w:t>
      </w:r>
      <w:r>
        <w:rPr>
          <w:noProof/>
        </w:rPr>
        <w:fldChar w:fldCharType="end"/>
      </w:r>
    </w:p>
    <w:p w14:paraId="362E577D" w14:textId="66F878E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7.2.14.4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_Toc187929827 \h </w:instrText>
      </w:r>
      <w:r>
        <w:rPr>
          <w:noProof/>
        </w:rPr>
      </w:r>
      <w:r>
        <w:rPr>
          <w:noProof/>
        </w:rPr>
        <w:fldChar w:fldCharType="separate"/>
      </w:r>
      <w:r>
        <w:rPr>
          <w:noProof/>
        </w:rPr>
        <w:t>42</w:t>
      </w:r>
      <w:r>
        <w:rPr>
          <w:noProof/>
        </w:rPr>
        <w:fldChar w:fldCharType="end"/>
      </w:r>
    </w:p>
    <w:p w14:paraId="2ADF2217" w14:textId="4F26E6B4"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7.2.15</w:t>
      </w:r>
      <w:r>
        <w:rPr>
          <w:rFonts w:asciiTheme="minorHAnsi" w:eastAsiaTheme="minorEastAsia" w:hAnsiTheme="minorHAnsi" w:cstheme="minorBidi"/>
          <w:noProof/>
          <w:kern w:val="2"/>
          <w:sz w:val="22"/>
          <w:szCs w:val="22"/>
          <w:lang w:eastAsia="en-GB"/>
          <w14:ligatures w14:val="standardContextual"/>
        </w:rPr>
        <w:tab/>
      </w:r>
      <w:r>
        <w:rPr>
          <w:noProof/>
        </w:rPr>
        <w:t>SEALDD enabled data transmission quality measurement notification procedure</w:t>
      </w:r>
      <w:r>
        <w:rPr>
          <w:noProof/>
        </w:rPr>
        <w:tab/>
      </w:r>
      <w:r>
        <w:rPr>
          <w:noProof/>
        </w:rPr>
        <w:fldChar w:fldCharType="begin" w:fldLock="1"/>
      </w:r>
      <w:r>
        <w:rPr>
          <w:noProof/>
        </w:rPr>
        <w:instrText xml:space="preserve"> PAGEREF _Toc187929828 \h </w:instrText>
      </w:r>
      <w:r>
        <w:rPr>
          <w:noProof/>
        </w:rPr>
      </w:r>
      <w:r>
        <w:rPr>
          <w:noProof/>
        </w:rPr>
        <w:fldChar w:fldCharType="separate"/>
      </w:r>
      <w:r>
        <w:rPr>
          <w:noProof/>
        </w:rPr>
        <w:t>43</w:t>
      </w:r>
      <w:r>
        <w:rPr>
          <w:noProof/>
        </w:rPr>
        <w:fldChar w:fldCharType="end"/>
      </w:r>
    </w:p>
    <w:p w14:paraId="4D2B915D" w14:textId="3B1B3212"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_Toc187929829 \h </w:instrText>
      </w:r>
      <w:r>
        <w:rPr>
          <w:noProof/>
        </w:rPr>
      </w:r>
      <w:r>
        <w:rPr>
          <w:noProof/>
        </w:rPr>
        <w:fldChar w:fldCharType="separate"/>
      </w:r>
      <w:r>
        <w:rPr>
          <w:noProof/>
        </w:rPr>
        <w:t>43</w:t>
      </w:r>
      <w:r>
        <w:rPr>
          <w:noProof/>
        </w:rPr>
        <w:fldChar w:fldCharType="end"/>
      </w:r>
    </w:p>
    <w:p w14:paraId="1B7481CB" w14:textId="2ACCC15A"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_Toc187929830 \h </w:instrText>
      </w:r>
      <w:r>
        <w:rPr>
          <w:noProof/>
        </w:rPr>
      </w:r>
      <w:r>
        <w:rPr>
          <w:noProof/>
        </w:rPr>
        <w:fldChar w:fldCharType="separate"/>
      </w:r>
      <w:r>
        <w:rPr>
          <w:noProof/>
        </w:rPr>
        <w:t>43</w:t>
      </w:r>
      <w:r>
        <w:rPr>
          <w:noProof/>
        </w:rPr>
        <w:fldChar w:fldCharType="end"/>
      </w:r>
    </w:p>
    <w:p w14:paraId="5FA3F687" w14:textId="60079E06"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7.2.15.3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_Toc187929831 \h </w:instrText>
      </w:r>
      <w:r>
        <w:rPr>
          <w:noProof/>
        </w:rPr>
      </w:r>
      <w:r>
        <w:rPr>
          <w:noProof/>
        </w:rPr>
        <w:fldChar w:fldCharType="separate"/>
      </w:r>
      <w:r>
        <w:rPr>
          <w:noProof/>
        </w:rPr>
        <w:t>44</w:t>
      </w:r>
      <w:r>
        <w:rPr>
          <w:noProof/>
        </w:rPr>
        <w:fldChar w:fldCharType="end"/>
      </w:r>
    </w:p>
    <w:p w14:paraId="30357235" w14:textId="08BE5EB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7.2.15.4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_Toc187929832 \h </w:instrText>
      </w:r>
      <w:r>
        <w:rPr>
          <w:noProof/>
        </w:rPr>
      </w:r>
      <w:r>
        <w:rPr>
          <w:noProof/>
        </w:rPr>
        <w:fldChar w:fldCharType="separate"/>
      </w:r>
      <w:r>
        <w:rPr>
          <w:noProof/>
        </w:rPr>
        <w:t>45</w:t>
      </w:r>
      <w:r>
        <w:rPr>
          <w:noProof/>
        </w:rPr>
        <w:fldChar w:fldCharType="end"/>
      </w:r>
    </w:p>
    <w:p w14:paraId="0D6B3AF1" w14:textId="1DE7F8E5"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7.2.16</w:t>
      </w:r>
      <w:r>
        <w:rPr>
          <w:rFonts w:asciiTheme="minorHAnsi" w:eastAsiaTheme="minorEastAsia" w:hAnsiTheme="minorHAnsi" w:cstheme="minorBidi"/>
          <w:noProof/>
          <w:kern w:val="2"/>
          <w:sz w:val="22"/>
          <w:szCs w:val="22"/>
          <w:lang w:eastAsia="en-GB"/>
          <w14:ligatures w14:val="standardContextual"/>
        </w:rPr>
        <w:tab/>
      </w:r>
      <w:r>
        <w:rPr>
          <w:noProof/>
        </w:rPr>
        <w:t xml:space="preserve">SEALDD enabled </w:t>
      </w:r>
      <w:r w:rsidRPr="00370E1B">
        <w:rPr>
          <w:bCs/>
          <w:noProof/>
        </w:rPr>
        <w:t>data transmission quality guarantee</w:t>
      </w:r>
      <w:r>
        <w:rPr>
          <w:noProof/>
        </w:rPr>
        <w:t xml:space="preserve"> procedure</w:t>
      </w:r>
      <w:r>
        <w:rPr>
          <w:noProof/>
        </w:rPr>
        <w:tab/>
      </w:r>
      <w:r>
        <w:rPr>
          <w:noProof/>
        </w:rPr>
        <w:fldChar w:fldCharType="begin" w:fldLock="1"/>
      </w:r>
      <w:r>
        <w:rPr>
          <w:noProof/>
        </w:rPr>
        <w:instrText xml:space="preserve"> PAGEREF _Toc187929833 \h </w:instrText>
      </w:r>
      <w:r>
        <w:rPr>
          <w:noProof/>
        </w:rPr>
      </w:r>
      <w:r>
        <w:rPr>
          <w:noProof/>
        </w:rPr>
        <w:fldChar w:fldCharType="separate"/>
      </w:r>
      <w:r>
        <w:rPr>
          <w:noProof/>
        </w:rPr>
        <w:t>46</w:t>
      </w:r>
      <w:r>
        <w:rPr>
          <w:noProof/>
        </w:rPr>
        <w:fldChar w:fldCharType="end"/>
      </w:r>
    </w:p>
    <w:p w14:paraId="65C0E14D" w14:textId="308B4CE9"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7.2.16.</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_Toc187929834 \h </w:instrText>
      </w:r>
      <w:r>
        <w:rPr>
          <w:noProof/>
        </w:rPr>
      </w:r>
      <w:r>
        <w:rPr>
          <w:noProof/>
        </w:rPr>
        <w:fldChar w:fldCharType="separate"/>
      </w:r>
      <w:r>
        <w:rPr>
          <w:noProof/>
        </w:rPr>
        <w:t>46</w:t>
      </w:r>
      <w:r>
        <w:rPr>
          <w:noProof/>
        </w:rPr>
        <w:fldChar w:fldCharType="end"/>
      </w:r>
    </w:p>
    <w:p w14:paraId="33903831" w14:textId="4F292704"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7.2.16.</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_Toc187929835 \h </w:instrText>
      </w:r>
      <w:r>
        <w:rPr>
          <w:noProof/>
        </w:rPr>
      </w:r>
      <w:r>
        <w:rPr>
          <w:noProof/>
        </w:rPr>
        <w:fldChar w:fldCharType="separate"/>
      </w:r>
      <w:r>
        <w:rPr>
          <w:noProof/>
        </w:rPr>
        <w:t>46</w:t>
      </w:r>
      <w:r>
        <w:rPr>
          <w:noProof/>
        </w:rPr>
        <w:fldChar w:fldCharType="end"/>
      </w:r>
    </w:p>
    <w:p w14:paraId="3EC874E3" w14:textId="36DF97B4"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7.2.16.3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_Toc187929836 \h </w:instrText>
      </w:r>
      <w:r>
        <w:rPr>
          <w:noProof/>
        </w:rPr>
      </w:r>
      <w:r>
        <w:rPr>
          <w:noProof/>
        </w:rPr>
        <w:fldChar w:fldCharType="separate"/>
      </w:r>
      <w:r>
        <w:rPr>
          <w:noProof/>
        </w:rPr>
        <w:t>46</w:t>
      </w:r>
      <w:r>
        <w:rPr>
          <w:noProof/>
        </w:rPr>
        <w:fldChar w:fldCharType="end"/>
      </w:r>
    </w:p>
    <w:p w14:paraId="2B38EE13" w14:textId="205DA145"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7.2.16.4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_Toc187929837 \h </w:instrText>
      </w:r>
      <w:r>
        <w:rPr>
          <w:noProof/>
        </w:rPr>
      </w:r>
      <w:r>
        <w:rPr>
          <w:noProof/>
        </w:rPr>
        <w:fldChar w:fldCharType="separate"/>
      </w:r>
      <w:r>
        <w:rPr>
          <w:noProof/>
        </w:rPr>
        <w:t>47</w:t>
      </w:r>
      <w:r>
        <w:rPr>
          <w:noProof/>
        </w:rPr>
        <w:fldChar w:fldCharType="end"/>
      </w:r>
    </w:p>
    <w:p w14:paraId="42121EED" w14:textId="1AB0705F"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7.2.17</w:t>
      </w:r>
      <w:r>
        <w:rPr>
          <w:rFonts w:asciiTheme="minorHAnsi" w:eastAsiaTheme="minorEastAsia" w:hAnsiTheme="minorHAnsi" w:cstheme="minorBidi"/>
          <w:noProof/>
          <w:kern w:val="2"/>
          <w:sz w:val="22"/>
          <w:szCs w:val="22"/>
          <w:lang w:eastAsia="en-GB"/>
          <w14:ligatures w14:val="standardContextual"/>
        </w:rPr>
        <w:tab/>
      </w:r>
      <w:r>
        <w:rPr>
          <w:noProof/>
        </w:rPr>
        <w:t>SEALDD enabled URLLC transmission</w:t>
      </w:r>
      <w:r w:rsidRPr="00370E1B">
        <w:rPr>
          <w:noProof/>
          <w:lang w:val="en-US"/>
        </w:rPr>
        <w:t xml:space="preserve"> connection deletion based on policy</w:t>
      </w:r>
      <w:r>
        <w:rPr>
          <w:noProof/>
        </w:rPr>
        <w:t xml:space="preserve"> procedure</w:t>
      </w:r>
      <w:r>
        <w:rPr>
          <w:noProof/>
        </w:rPr>
        <w:tab/>
      </w:r>
      <w:r>
        <w:rPr>
          <w:noProof/>
        </w:rPr>
        <w:fldChar w:fldCharType="begin" w:fldLock="1"/>
      </w:r>
      <w:r>
        <w:rPr>
          <w:noProof/>
        </w:rPr>
        <w:instrText xml:space="preserve"> PAGEREF _Toc187929838 \h </w:instrText>
      </w:r>
      <w:r>
        <w:rPr>
          <w:noProof/>
        </w:rPr>
      </w:r>
      <w:r>
        <w:rPr>
          <w:noProof/>
        </w:rPr>
        <w:fldChar w:fldCharType="separate"/>
      </w:r>
      <w:r>
        <w:rPr>
          <w:noProof/>
        </w:rPr>
        <w:t>47</w:t>
      </w:r>
      <w:r>
        <w:rPr>
          <w:noProof/>
        </w:rPr>
        <w:fldChar w:fldCharType="end"/>
      </w:r>
    </w:p>
    <w:p w14:paraId="4C3943A3" w14:textId="6616B843"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_Toc187929839 \h </w:instrText>
      </w:r>
      <w:r>
        <w:rPr>
          <w:noProof/>
        </w:rPr>
      </w:r>
      <w:r>
        <w:rPr>
          <w:noProof/>
        </w:rPr>
        <w:fldChar w:fldCharType="separate"/>
      </w:r>
      <w:r>
        <w:rPr>
          <w:noProof/>
        </w:rPr>
        <w:t>47</w:t>
      </w:r>
      <w:r>
        <w:rPr>
          <w:noProof/>
        </w:rPr>
        <w:fldChar w:fldCharType="end"/>
      </w:r>
    </w:p>
    <w:p w14:paraId="4BE4A060" w14:textId="01A93D24"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7.2.17.2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_Toc187929840 \h </w:instrText>
      </w:r>
      <w:r>
        <w:rPr>
          <w:noProof/>
        </w:rPr>
      </w:r>
      <w:r>
        <w:rPr>
          <w:noProof/>
        </w:rPr>
        <w:fldChar w:fldCharType="separate"/>
      </w:r>
      <w:r>
        <w:rPr>
          <w:noProof/>
        </w:rPr>
        <w:t>48</w:t>
      </w:r>
      <w:r>
        <w:rPr>
          <w:noProof/>
        </w:rPr>
        <w:fldChar w:fldCharType="end"/>
      </w:r>
    </w:p>
    <w:p w14:paraId="1CE96CC0" w14:textId="0E06E47E"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7.2.17.3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_Toc187929841 \h </w:instrText>
      </w:r>
      <w:r>
        <w:rPr>
          <w:noProof/>
        </w:rPr>
      </w:r>
      <w:r>
        <w:rPr>
          <w:noProof/>
        </w:rPr>
        <w:fldChar w:fldCharType="separate"/>
      </w:r>
      <w:r>
        <w:rPr>
          <w:noProof/>
        </w:rPr>
        <w:t>48</w:t>
      </w:r>
      <w:r>
        <w:rPr>
          <w:noProof/>
        </w:rPr>
        <w:fldChar w:fldCharType="end"/>
      </w:r>
    </w:p>
    <w:p w14:paraId="41FDCE7A" w14:textId="31870510"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7.2.17.4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_Toc187929842 \h </w:instrText>
      </w:r>
      <w:r>
        <w:rPr>
          <w:noProof/>
        </w:rPr>
      </w:r>
      <w:r>
        <w:rPr>
          <w:noProof/>
        </w:rPr>
        <w:fldChar w:fldCharType="separate"/>
      </w:r>
      <w:r>
        <w:rPr>
          <w:noProof/>
        </w:rPr>
        <w:t>49</w:t>
      </w:r>
      <w:r>
        <w:rPr>
          <w:noProof/>
        </w:rPr>
        <w:fldChar w:fldCharType="end"/>
      </w:r>
    </w:p>
    <w:p w14:paraId="40E6F829" w14:textId="33CFB6A3"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7.2.18</w:t>
      </w:r>
      <w:r>
        <w:rPr>
          <w:rFonts w:asciiTheme="minorHAnsi" w:eastAsiaTheme="minorEastAsia" w:hAnsiTheme="minorHAnsi" w:cstheme="minorBidi"/>
          <w:noProof/>
          <w:kern w:val="2"/>
          <w:sz w:val="22"/>
          <w:szCs w:val="22"/>
          <w:lang w:eastAsia="en-GB"/>
          <w14:ligatures w14:val="standardContextual"/>
        </w:rPr>
        <w:tab/>
      </w:r>
      <w:r>
        <w:rPr>
          <w:noProof/>
        </w:rPr>
        <w:t>SEALDD enabled URLLC transmission</w:t>
      </w:r>
      <w:r w:rsidRPr="00370E1B">
        <w:rPr>
          <w:noProof/>
          <w:lang w:val="en-US"/>
        </w:rPr>
        <w:t xml:space="preserve"> connection establishment based on policy</w:t>
      </w:r>
      <w:r>
        <w:rPr>
          <w:noProof/>
        </w:rPr>
        <w:t xml:space="preserve"> procedure</w:t>
      </w:r>
      <w:r>
        <w:rPr>
          <w:noProof/>
        </w:rPr>
        <w:tab/>
      </w:r>
      <w:r>
        <w:rPr>
          <w:noProof/>
        </w:rPr>
        <w:fldChar w:fldCharType="begin" w:fldLock="1"/>
      </w:r>
      <w:r>
        <w:rPr>
          <w:noProof/>
        </w:rPr>
        <w:instrText xml:space="preserve"> PAGEREF _Toc187929843 \h </w:instrText>
      </w:r>
      <w:r>
        <w:rPr>
          <w:noProof/>
        </w:rPr>
      </w:r>
      <w:r>
        <w:rPr>
          <w:noProof/>
        </w:rPr>
        <w:fldChar w:fldCharType="separate"/>
      </w:r>
      <w:r>
        <w:rPr>
          <w:noProof/>
        </w:rPr>
        <w:t>49</w:t>
      </w:r>
      <w:r>
        <w:rPr>
          <w:noProof/>
        </w:rPr>
        <w:fldChar w:fldCharType="end"/>
      </w:r>
    </w:p>
    <w:p w14:paraId="77CB0E90" w14:textId="0988EBC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7.2.18.</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_Toc187929844 \h </w:instrText>
      </w:r>
      <w:r>
        <w:rPr>
          <w:noProof/>
        </w:rPr>
      </w:r>
      <w:r>
        <w:rPr>
          <w:noProof/>
        </w:rPr>
        <w:fldChar w:fldCharType="separate"/>
      </w:r>
      <w:r>
        <w:rPr>
          <w:noProof/>
        </w:rPr>
        <w:t>49</w:t>
      </w:r>
      <w:r>
        <w:rPr>
          <w:noProof/>
        </w:rPr>
        <w:fldChar w:fldCharType="end"/>
      </w:r>
    </w:p>
    <w:p w14:paraId="43FAAA11" w14:textId="1EA6344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7.2.18.2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_Toc187929845 \h </w:instrText>
      </w:r>
      <w:r>
        <w:rPr>
          <w:noProof/>
        </w:rPr>
      </w:r>
      <w:r>
        <w:rPr>
          <w:noProof/>
        </w:rPr>
        <w:fldChar w:fldCharType="separate"/>
      </w:r>
      <w:r>
        <w:rPr>
          <w:noProof/>
        </w:rPr>
        <w:t>50</w:t>
      </w:r>
      <w:r>
        <w:rPr>
          <w:noProof/>
        </w:rPr>
        <w:fldChar w:fldCharType="end"/>
      </w:r>
    </w:p>
    <w:p w14:paraId="025B1C7B" w14:textId="1A0D7854"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7.2.19</w:t>
      </w:r>
      <w:r>
        <w:rPr>
          <w:rFonts w:asciiTheme="minorHAnsi" w:eastAsiaTheme="minorEastAsia" w:hAnsiTheme="minorHAnsi" w:cstheme="minorBidi"/>
          <w:noProof/>
          <w:kern w:val="2"/>
          <w:sz w:val="22"/>
          <w:szCs w:val="22"/>
          <w:lang w:eastAsia="en-GB"/>
          <w14:ligatures w14:val="standardContextual"/>
        </w:rPr>
        <w:tab/>
      </w:r>
      <w:r>
        <w:rPr>
          <w:noProof/>
        </w:rPr>
        <w:t>SEALDD enabled connection status reporting configuration subscription procedure</w:t>
      </w:r>
      <w:r>
        <w:rPr>
          <w:noProof/>
        </w:rPr>
        <w:tab/>
      </w:r>
      <w:r>
        <w:rPr>
          <w:noProof/>
        </w:rPr>
        <w:fldChar w:fldCharType="begin" w:fldLock="1"/>
      </w:r>
      <w:r>
        <w:rPr>
          <w:noProof/>
        </w:rPr>
        <w:instrText xml:space="preserve"> PAGEREF _Toc187929846 \h </w:instrText>
      </w:r>
      <w:r>
        <w:rPr>
          <w:noProof/>
        </w:rPr>
      </w:r>
      <w:r>
        <w:rPr>
          <w:noProof/>
        </w:rPr>
        <w:fldChar w:fldCharType="separate"/>
      </w:r>
      <w:r>
        <w:rPr>
          <w:noProof/>
        </w:rPr>
        <w:t>50</w:t>
      </w:r>
      <w:r>
        <w:rPr>
          <w:noProof/>
        </w:rPr>
        <w:fldChar w:fldCharType="end"/>
      </w:r>
    </w:p>
    <w:p w14:paraId="7C60470A" w14:textId="1DF52C0A"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7.2.19.</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_Toc187929847 \h </w:instrText>
      </w:r>
      <w:r>
        <w:rPr>
          <w:noProof/>
        </w:rPr>
      </w:r>
      <w:r>
        <w:rPr>
          <w:noProof/>
        </w:rPr>
        <w:fldChar w:fldCharType="separate"/>
      </w:r>
      <w:r>
        <w:rPr>
          <w:noProof/>
        </w:rPr>
        <w:t>50</w:t>
      </w:r>
      <w:r>
        <w:rPr>
          <w:noProof/>
        </w:rPr>
        <w:fldChar w:fldCharType="end"/>
      </w:r>
    </w:p>
    <w:p w14:paraId="149238DC" w14:textId="11942C7F"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7.2.19.</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_Toc187929848 \h </w:instrText>
      </w:r>
      <w:r>
        <w:rPr>
          <w:noProof/>
        </w:rPr>
      </w:r>
      <w:r>
        <w:rPr>
          <w:noProof/>
        </w:rPr>
        <w:fldChar w:fldCharType="separate"/>
      </w:r>
      <w:r>
        <w:rPr>
          <w:noProof/>
        </w:rPr>
        <w:t>51</w:t>
      </w:r>
      <w:r>
        <w:rPr>
          <w:noProof/>
        </w:rPr>
        <w:fldChar w:fldCharType="end"/>
      </w:r>
    </w:p>
    <w:p w14:paraId="489BFB74" w14:textId="496FC44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7.2.19.3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_Toc187929849 \h </w:instrText>
      </w:r>
      <w:r>
        <w:rPr>
          <w:noProof/>
        </w:rPr>
      </w:r>
      <w:r>
        <w:rPr>
          <w:noProof/>
        </w:rPr>
        <w:fldChar w:fldCharType="separate"/>
      </w:r>
      <w:r>
        <w:rPr>
          <w:noProof/>
        </w:rPr>
        <w:t>51</w:t>
      </w:r>
      <w:r>
        <w:rPr>
          <w:noProof/>
        </w:rPr>
        <w:fldChar w:fldCharType="end"/>
      </w:r>
    </w:p>
    <w:p w14:paraId="230A7F70" w14:textId="44279655"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7.2.19.4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_Toc187929850 \h </w:instrText>
      </w:r>
      <w:r>
        <w:rPr>
          <w:noProof/>
        </w:rPr>
      </w:r>
      <w:r>
        <w:rPr>
          <w:noProof/>
        </w:rPr>
        <w:fldChar w:fldCharType="separate"/>
      </w:r>
      <w:r>
        <w:rPr>
          <w:noProof/>
        </w:rPr>
        <w:t>52</w:t>
      </w:r>
      <w:r>
        <w:rPr>
          <w:noProof/>
        </w:rPr>
        <w:fldChar w:fldCharType="end"/>
      </w:r>
    </w:p>
    <w:p w14:paraId="64C7AD8C" w14:textId="1F8A6829"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7.2.20</w:t>
      </w:r>
      <w:r>
        <w:rPr>
          <w:rFonts w:asciiTheme="minorHAnsi" w:eastAsiaTheme="minorEastAsia" w:hAnsiTheme="minorHAnsi" w:cstheme="minorBidi"/>
          <w:noProof/>
          <w:kern w:val="2"/>
          <w:sz w:val="22"/>
          <w:szCs w:val="22"/>
          <w:lang w:eastAsia="en-GB"/>
          <w14:ligatures w14:val="standardContextual"/>
        </w:rPr>
        <w:tab/>
      </w:r>
      <w:r>
        <w:rPr>
          <w:noProof/>
        </w:rPr>
        <w:t xml:space="preserve">SEALDD enabled regular data transmission connection establishment </w:t>
      </w:r>
      <w:r w:rsidRPr="00370E1B">
        <w:rPr>
          <w:noProof/>
          <w:lang w:val="en-US"/>
        </w:rPr>
        <w:t>based on policy</w:t>
      </w:r>
      <w:r>
        <w:rPr>
          <w:noProof/>
        </w:rPr>
        <w:t xml:space="preserve"> procedure</w:t>
      </w:r>
      <w:r>
        <w:rPr>
          <w:noProof/>
        </w:rPr>
        <w:tab/>
      </w:r>
      <w:r>
        <w:rPr>
          <w:noProof/>
        </w:rPr>
        <w:fldChar w:fldCharType="begin" w:fldLock="1"/>
      </w:r>
      <w:r>
        <w:rPr>
          <w:noProof/>
        </w:rPr>
        <w:instrText xml:space="preserve"> PAGEREF _Toc187929851 \h </w:instrText>
      </w:r>
      <w:r>
        <w:rPr>
          <w:noProof/>
        </w:rPr>
      </w:r>
      <w:r>
        <w:rPr>
          <w:noProof/>
        </w:rPr>
        <w:fldChar w:fldCharType="separate"/>
      </w:r>
      <w:r>
        <w:rPr>
          <w:noProof/>
        </w:rPr>
        <w:t>52</w:t>
      </w:r>
      <w:r>
        <w:rPr>
          <w:noProof/>
        </w:rPr>
        <w:fldChar w:fldCharType="end"/>
      </w:r>
    </w:p>
    <w:p w14:paraId="5B59C719" w14:textId="6917377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7.2.20.</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_Toc187929852 \h </w:instrText>
      </w:r>
      <w:r>
        <w:rPr>
          <w:noProof/>
        </w:rPr>
      </w:r>
      <w:r>
        <w:rPr>
          <w:noProof/>
        </w:rPr>
        <w:fldChar w:fldCharType="separate"/>
      </w:r>
      <w:r>
        <w:rPr>
          <w:noProof/>
        </w:rPr>
        <w:t>52</w:t>
      </w:r>
      <w:r>
        <w:rPr>
          <w:noProof/>
        </w:rPr>
        <w:fldChar w:fldCharType="end"/>
      </w:r>
    </w:p>
    <w:p w14:paraId="1E37F1DC" w14:textId="77257328"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7.2.20.2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_Toc187929853 \h </w:instrText>
      </w:r>
      <w:r>
        <w:rPr>
          <w:noProof/>
        </w:rPr>
      </w:r>
      <w:r>
        <w:rPr>
          <w:noProof/>
        </w:rPr>
        <w:fldChar w:fldCharType="separate"/>
      </w:r>
      <w:r>
        <w:rPr>
          <w:noProof/>
        </w:rPr>
        <w:t>53</w:t>
      </w:r>
      <w:r>
        <w:rPr>
          <w:noProof/>
        </w:rPr>
        <w:fldChar w:fldCharType="end"/>
      </w:r>
    </w:p>
    <w:p w14:paraId="63464E5A" w14:textId="5A006869"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7.2.20.3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_Toc187929854 \h </w:instrText>
      </w:r>
      <w:r>
        <w:rPr>
          <w:noProof/>
        </w:rPr>
      </w:r>
      <w:r>
        <w:rPr>
          <w:noProof/>
        </w:rPr>
        <w:fldChar w:fldCharType="separate"/>
      </w:r>
      <w:r>
        <w:rPr>
          <w:noProof/>
        </w:rPr>
        <w:t>54</w:t>
      </w:r>
      <w:r>
        <w:rPr>
          <w:noProof/>
        </w:rPr>
        <w:fldChar w:fldCharType="end"/>
      </w:r>
    </w:p>
    <w:p w14:paraId="1B38ACD6" w14:textId="719C8A18"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7.2.20.4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_Toc187929855 \h </w:instrText>
      </w:r>
      <w:r>
        <w:rPr>
          <w:noProof/>
        </w:rPr>
      </w:r>
      <w:r>
        <w:rPr>
          <w:noProof/>
        </w:rPr>
        <w:fldChar w:fldCharType="separate"/>
      </w:r>
      <w:r>
        <w:rPr>
          <w:noProof/>
        </w:rPr>
        <w:t>54</w:t>
      </w:r>
      <w:r>
        <w:rPr>
          <w:noProof/>
        </w:rPr>
        <w:fldChar w:fldCharType="end"/>
      </w:r>
    </w:p>
    <w:p w14:paraId="684B54EC" w14:textId="79EC46C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SEALDD enabled connection status reporting configuration notification procedure</w:t>
      </w:r>
      <w:r>
        <w:rPr>
          <w:noProof/>
        </w:rPr>
        <w:tab/>
      </w:r>
      <w:r>
        <w:rPr>
          <w:noProof/>
        </w:rPr>
        <w:fldChar w:fldCharType="begin" w:fldLock="1"/>
      </w:r>
      <w:r>
        <w:rPr>
          <w:noProof/>
        </w:rPr>
        <w:instrText xml:space="preserve"> PAGEREF _Toc187929856 \h </w:instrText>
      </w:r>
      <w:r>
        <w:rPr>
          <w:noProof/>
        </w:rPr>
      </w:r>
      <w:r>
        <w:rPr>
          <w:noProof/>
        </w:rPr>
        <w:fldChar w:fldCharType="separate"/>
      </w:r>
      <w:r>
        <w:rPr>
          <w:noProof/>
        </w:rPr>
        <w:t>55</w:t>
      </w:r>
      <w:r>
        <w:rPr>
          <w:noProof/>
        </w:rPr>
        <w:fldChar w:fldCharType="end"/>
      </w:r>
    </w:p>
    <w:p w14:paraId="2D05D101" w14:textId="0CA89451"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_Toc187929857 \h </w:instrText>
      </w:r>
      <w:r>
        <w:rPr>
          <w:noProof/>
        </w:rPr>
      </w:r>
      <w:r>
        <w:rPr>
          <w:noProof/>
        </w:rPr>
        <w:fldChar w:fldCharType="separate"/>
      </w:r>
      <w:r>
        <w:rPr>
          <w:noProof/>
        </w:rPr>
        <w:t>55</w:t>
      </w:r>
      <w:r>
        <w:rPr>
          <w:noProof/>
        </w:rPr>
        <w:fldChar w:fldCharType="end"/>
      </w:r>
    </w:p>
    <w:p w14:paraId="532FE316" w14:textId="72555DA2"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_Toc187929858 \h </w:instrText>
      </w:r>
      <w:r>
        <w:rPr>
          <w:noProof/>
        </w:rPr>
      </w:r>
      <w:r>
        <w:rPr>
          <w:noProof/>
        </w:rPr>
        <w:fldChar w:fldCharType="separate"/>
      </w:r>
      <w:r>
        <w:rPr>
          <w:noProof/>
        </w:rPr>
        <w:t>55</w:t>
      </w:r>
      <w:r>
        <w:rPr>
          <w:noProof/>
        </w:rPr>
        <w:fldChar w:fldCharType="end"/>
      </w:r>
    </w:p>
    <w:p w14:paraId="6F27A705" w14:textId="33A3546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7.2.21.3</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w:t>
      </w:r>
      <w:r>
        <w:rPr>
          <w:noProof/>
        </w:rPr>
        <w:t>client CoAP procedure</w:t>
      </w:r>
      <w:r>
        <w:rPr>
          <w:noProof/>
        </w:rPr>
        <w:tab/>
      </w:r>
      <w:r>
        <w:rPr>
          <w:noProof/>
        </w:rPr>
        <w:fldChar w:fldCharType="begin" w:fldLock="1"/>
      </w:r>
      <w:r>
        <w:rPr>
          <w:noProof/>
        </w:rPr>
        <w:instrText xml:space="preserve"> PAGEREF _Toc187929859 \h </w:instrText>
      </w:r>
      <w:r>
        <w:rPr>
          <w:noProof/>
        </w:rPr>
      </w:r>
      <w:r>
        <w:rPr>
          <w:noProof/>
        </w:rPr>
        <w:fldChar w:fldCharType="separate"/>
      </w:r>
      <w:r>
        <w:rPr>
          <w:noProof/>
        </w:rPr>
        <w:t>56</w:t>
      </w:r>
      <w:r>
        <w:rPr>
          <w:noProof/>
        </w:rPr>
        <w:fldChar w:fldCharType="end"/>
      </w:r>
    </w:p>
    <w:p w14:paraId="5F3F5776" w14:textId="7AE31435"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sidRPr="00370E1B">
        <w:rPr>
          <w:noProof/>
          <w:lang w:val="en-US"/>
        </w:rPr>
        <w:t>7.2.21.4</w:t>
      </w:r>
      <w:r>
        <w:rPr>
          <w:rFonts w:asciiTheme="minorHAnsi" w:eastAsiaTheme="minorEastAsia" w:hAnsiTheme="minorHAnsi" w:cstheme="minorBidi"/>
          <w:noProof/>
          <w:kern w:val="2"/>
          <w:sz w:val="22"/>
          <w:szCs w:val="22"/>
          <w:lang w:eastAsia="en-GB"/>
          <w14:ligatures w14:val="standardContextual"/>
        </w:rPr>
        <w:tab/>
      </w:r>
      <w:r w:rsidRPr="00370E1B">
        <w:rPr>
          <w:noProof/>
          <w:lang w:val="en-US"/>
        </w:rPr>
        <w:t xml:space="preserve">SDDM server </w:t>
      </w:r>
      <w:r w:rsidRPr="00370E1B">
        <w:rPr>
          <w:noProof/>
          <w:lang w:val="en-US" w:eastAsia="zh-CN"/>
        </w:rPr>
        <w:t xml:space="preserve">CoAP </w:t>
      </w:r>
      <w:r w:rsidRPr="00370E1B">
        <w:rPr>
          <w:noProof/>
          <w:lang w:val="en-US"/>
        </w:rPr>
        <w:t>procedure</w:t>
      </w:r>
      <w:r>
        <w:rPr>
          <w:noProof/>
        </w:rPr>
        <w:tab/>
      </w:r>
      <w:r>
        <w:rPr>
          <w:noProof/>
        </w:rPr>
        <w:fldChar w:fldCharType="begin" w:fldLock="1"/>
      </w:r>
      <w:r>
        <w:rPr>
          <w:noProof/>
        </w:rPr>
        <w:instrText xml:space="preserve"> PAGEREF _Toc187929860 \h </w:instrText>
      </w:r>
      <w:r>
        <w:rPr>
          <w:noProof/>
        </w:rPr>
      </w:r>
      <w:r>
        <w:rPr>
          <w:noProof/>
        </w:rPr>
        <w:fldChar w:fldCharType="separate"/>
      </w:r>
      <w:r>
        <w:rPr>
          <w:noProof/>
        </w:rPr>
        <w:t>56</w:t>
      </w:r>
      <w:r>
        <w:rPr>
          <w:noProof/>
        </w:rPr>
        <w:fldChar w:fldCharType="end"/>
      </w:r>
    </w:p>
    <w:p w14:paraId="1C0B3265" w14:textId="0BA4DF8C"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_Toc187929861 \h </w:instrText>
      </w:r>
      <w:r>
        <w:rPr>
          <w:noProof/>
        </w:rPr>
      </w:r>
      <w:r>
        <w:rPr>
          <w:noProof/>
        </w:rPr>
        <w:fldChar w:fldCharType="separate"/>
      </w:r>
      <w:r>
        <w:rPr>
          <w:noProof/>
        </w:rPr>
        <w:t>58</w:t>
      </w:r>
      <w:r>
        <w:rPr>
          <w:noProof/>
        </w:rPr>
        <w:fldChar w:fldCharType="end"/>
      </w:r>
    </w:p>
    <w:p w14:paraId="74990F13" w14:textId="401B7721"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_Toc187929862 \h </w:instrText>
      </w:r>
      <w:r>
        <w:rPr>
          <w:noProof/>
        </w:rPr>
      </w:r>
      <w:r>
        <w:rPr>
          <w:noProof/>
        </w:rPr>
        <w:fldChar w:fldCharType="separate"/>
      </w:r>
      <w:r>
        <w:rPr>
          <w:noProof/>
        </w:rPr>
        <w:t>58</w:t>
      </w:r>
      <w:r>
        <w:rPr>
          <w:noProof/>
        </w:rPr>
        <w:fldChar w:fldCharType="end"/>
      </w:r>
    </w:p>
    <w:p w14:paraId="2EE4498F" w14:textId="53C20719"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_Toc187929863 \h </w:instrText>
      </w:r>
      <w:r>
        <w:rPr>
          <w:noProof/>
        </w:rPr>
      </w:r>
      <w:r>
        <w:rPr>
          <w:noProof/>
        </w:rPr>
        <w:fldChar w:fldCharType="separate"/>
      </w:r>
      <w:r>
        <w:rPr>
          <w:noProof/>
        </w:rPr>
        <w:t>58</w:t>
      </w:r>
      <w:r>
        <w:rPr>
          <w:noProof/>
        </w:rPr>
        <w:fldChar w:fldCharType="end"/>
      </w:r>
    </w:p>
    <w:p w14:paraId="06E6BDF5" w14:textId="54B401CC"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_Toc187929864 \h </w:instrText>
      </w:r>
      <w:r>
        <w:rPr>
          <w:noProof/>
        </w:rPr>
      </w:r>
      <w:r>
        <w:rPr>
          <w:noProof/>
        </w:rPr>
        <w:fldChar w:fldCharType="separate"/>
      </w:r>
      <w:r>
        <w:rPr>
          <w:noProof/>
        </w:rPr>
        <w:t>58</w:t>
      </w:r>
      <w:r>
        <w:rPr>
          <w:noProof/>
        </w:rPr>
        <w:fldChar w:fldCharType="end"/>
      </w:r>
    </w:p>
    <w:p w14:paraId="5D120CA9" w14:textId="589CB4C2"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_Toc187929865 \h </w:instrText>
      </w:r>
      <w:r>
        <w:rPr>
          <w:noProof/>
        </w:rPr>
      </w:r>
      <w:r>
        <w:rPr>
          <w:noProof/>
        </w:rPr>
        <w:fldChar w:fldCharType="separate"/>
      </w:r>
      <w:r>
        <w:rPr>
          <w:noProof/>
        </w:rPr>
        <w:t>63</w:t>
      </w:r>
      <w:r>
        <w:rPr>
          <w:noProof/>
        </w:rPr>
        <w:fldChar w:fldCharType="end"/>
      </w:r>
    </w:p>
    <w:p w14:paraId="187C9320" w14:textId="3F30D6D2"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_Toc187929866 \h </w:instrText>
      </w:r>
      <w:r>
        <w:rPr>
          <w:noProof/>
        </w:rPr>
      </w:r>
      <w:r>
        <w:rPr>
          <w:noProof/>
        </w:rPr>
        <w:fldChar w:fldCharType="separate"/>
      </w:r>
      <w:r>
        <w:rPr>
          <w:noProof/>
        </w:rPr>
        <w:t>63</w:t>
      </w:r>
      <w:r>
        <w:rPr>
          <w:noProof/>
        </w:rPr>
        <w:fldChar w:fldCharType="end"/>
      </w:r>
    </w:p>
    <w:p w14:paraId="7E250365" w14:textId="5FD9D174"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8.4.2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_Toc187929867 \h </w:instrText>
      </w:r>
      <w:r>
        <w:rPr>
          <w:noProof/>
        </w:rPr>
      </w:r>
      <w:r>
        <w:rPr>
          <w:noProof/>
        </w:rPr>
        <w:fldChar w:fldCharType="separate"/>
      </w:r>
      <w:r>
        <w:rPr>
          <w:noProof/>
        </w:rPr>
        <w:t>63</w:t>
      </w:r>
      <w:r>
        <w:rPr>
          <w:noProof/>
        </w:rPr>
        <w:fldChar w:fldCharType="end"/>
      </w:r>
    </w:p>
    <w:p w14:paraId="6D00328C" w14:textId="25F9E847"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_Toc187929868 \h </w:instrText>
      </w:r>
      <w:r>
        <w:rPr>
          <w:noProof/>
        </w:rPr>
      </w:r>
      <w:r>
        <w:rPr>
          <w:noProof/>
        </w:rPr>
        <w:fldChar w:fldCharType="separate"/>
      </w:r>
      <w:r>
        <w:rPr>
          <w:noProof/>
        </w:rPr>
        <w:t>72</w:t>
      </w:r>
      <w:r>
        <w:rPr>
          <w:noProof/>
        </w:rPr>
        <w:fldChar w:fldCharType="end"/>
      </w:r>
    </w:p>
    <w:p w14:paraId="3BA0249D" w14:textId="39F4DC77"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8.6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_Toc187929869 \h </w:instrText>
      </w:r>
      <w:r>
        <w:rPr>
          <w:noProof/>
        </w:rPr>
      </w:r>
      <w:r>
        <w:rPr>
          <w:noProof/>
        </w:rPr>
        <w:fldChar w:fldCharType="separate"/>
      </w:r>
      <w:r>
        <w:rPr>
          <w:noProof/>
        </w:rPr>
        <w:t>79</w:t>
      </w:r>
      <w:r>
        <w:rPr>
          <w:noProof/>
        </w:rPr>
        <w:fldChar w:fldCharType="end"/>
      </w:r>
    </w:p>
    <w:p w14:paraId="09A96957" w14:textId="49C481FB"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_Toc187929870 \h </w:instrText>
      </w:r>
      <w:r>
        <w:rPr>
          <w:noProof/>
        </w:rPr>
      </w:r>
      <w:r>
        <w:rPr>
          <w:noProof/>
        </w:rPr>
        <w:fldChar w:fldCharType="separate"/>
      </w:r>
      <w:r>
        <w:rPr>
          <w:noProof/>
        </w:rPr>
        <w:t>79</w:t>
      </w:r>
      <w:r>
        <w:rPr>
          <w:noProof/>
        </w:rPr>
        <w:fldChar w:fldCharType="end"/>
      </w:r>
    </w:p>
    <w:p w14:paraId="433ADAF7" w14:textId="696C043B" w:rsidR="00661C20" w:rsidRDefault="00661C20" w:rsidP="00661C20">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_Toc187929871 \h </w:instrText>
      </w:r>
      <w:r>
        <w:rPr>
          <w:noProof/>
        </w:rPr>
      </w:r>
      <w:r>
        <w:rPr>
          <w:noProof/>
        </w:rPr>
        <w:fldChar w:fldCharType="separate"/>
      </w:r>
      <w:r>
        <w:rPr>
          <w:noProof/>
        </w:rPr>
        <w:t>81</w:t>
      </w:r>
      <w:r>
        <w:rPr>
          <w:noProof/>
        </w:rPr>
        <w:fldChar w:fldCharType="end"/>
      </w:r>
    </w:p>
    <w:p w14:paraId="43EEFD96" w14:textId="5A24A671"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_Toc187929872 \h </w:instrText>
      </w:r>
      <w:r>
        <w:rPr>
          <w:noProof/>
        </w:rPr>
      </w:r>
      <w:r>
        <w:rPr>
          <w:noProof/>
        </w:rPr>
        <w:fldChar w:fldCharType="separate"/>
      </w:r>
      <w:r>
        <w:rPr>
          <w:noProof/>
        </w:rPr>
        <w:t>81</w:t>
      </w:r>
      <w:r>
        <w:rPr>
          <w:noProof/>
        </w:rPr>
        <w:fldChar w:fldCharType="end"/>
      </w:r>
    </w:p>
    <w:p w14:paraId="428344C0" w14:textId="6684F783"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_Toc187929873 \h </w:instrText>
      </w:r>
      <w:r>
        <w:rPr>
          <w:noProof/>
        </w:rPr>
      </w:r>
      <w:r>
        <w:rPr>
          <w:noProof/>
        </w:rPr>
        <w:fldChar w:fldCharType="separate"/>
      </w:r>
      <w:r>
        <w:rPr>
          <w:noProof/>
        </w:rPr>
        <w:t>81</w:t>
      </w:r>
      <w:r>
        <w:rPr>
          <w:noProof/>
        </w:rPr>
        <w:fldChar w:fldCharType="end"/>
      </w:r>
    </w:p>
    <w:p w14:paraId="40F14ABF" w14:textId="22EBBBA3"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_Toc187929874 \h </w:instrText>
      </w:r>
      <w:r>
        <w:rPr>
          <w:noProof/>
        </w:rPr>
      </w:r>
      <w:r>
        <w:rPr>
          <w:noProof/>
        </w:rPr>
        <w:fldChar w:fldCharType="separate"/>
      </w:r>
      <w:r>
        <w:rPr>
          <w:noProof/>
        </w:rPr>
        <w:t>81</w:t>
      </w:r>
      <w:r>
        <w:rPr>
          <w:noProof/>
        </w:rPr>
        <w:fldChar w:fldCharType="end"/>
      </w:r>
    </w:p>
    <w:p w14:paraId="03CD68CB" w14:textId="030E7CAF"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_Toc187929875 \h </w:instrText>
      </w:r>
      <w:r>
        <w:rPr>
          <w:noProof/>
        </w:rPr>
      </w:r>
      <w:r>
        <w:rPr>
          <w:noProof/>
        </w:rPr>
        <w:fldChar w:fldCharType="separate"/>
      </w:r>
      <w:r>
        <w:rPr>
          <w:noProof/>
        </w:rPr>
        <w:t>81</w:t>
      </w:r>
      <w:r>
        <w:rPr>
          <w:noProof/>
        </w:rPr>
        <w:fldChar w:fldCharType="end"/>
      </w:r>
    </w:p>
    <w:p w14:paraId="7A39DA55" w14:textId="47446AF7"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_Toc187929876 \h </w:instrText>
      </w:r>
      <w:r>
        <w:rPr>
          <w:noProof/>
        </w:rPr>
      </w:r>
      <w:r>
        <w:rPr>
          <w:noProof/>
        </w:rPr>
        <w:fldChar w:fldCharType="separate"/>
      </w:r>
      <w:r>
        <w:rPr>
          <w:noProof/>
        </w:rPr>
        <w:t>81</w:t>
      </w:r>
      <w:r>
        <w:rPr>
          <w:noProof/>
        </w:rPr>
        <w:fldChar w:fldCharType="end"/>
      </w:r>
    </w:p>
    <w:p w14:paraId="1879DDA0" w14:textId="63EE9D0F"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A.2.4</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_Toc187929877 \h </w:instrText>
      </w:r>
      <w:r>
        <w:rPr>
          <w:noProof/>
        </w:rPr>
      </w:r>
      <w:r>
        <w:rPr>
          <w:noProof/>
        </w:rPr>
        <w:fldChar w:fldCharType="separate"/>
      </w:r>
      <w:r>
        <w:rPr>
          <w:noProof/>
        </w:rPr>
        <w:t>82</w:t>
      </w:r>
      <w:r>
        <w:rPr>
          <w:noProof/>
        </w:rPr>
        <w:fldChar w:fldCharType="end"/>
      </w:r>
    </w:p>
    <w:p w14:paraId="16380896" w14:textId="3574EEA6"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EstablishmentResponse</w:t>
      </w:r>
      <w:r>
        <w:rPr>
          <w:noProof/>
        </w:rPr>
        <w:tab/>
      </w:r>
      <w:r>
        <w:rPr>
          <w:noProof/>
        </w:rPr>
        <w:fldChar w:fldCharType="begin" w:fldLock="1"/>
      </w:r>
      <w:r>
        <w:rPr>
          <w:noProof/>
        </w:rPr>
        <w:instrText xml:space="preserve"> PAGEREF _Toc187929878 \h </w:instrText>
      </w:r>
      <w:r>
        <w:rPr>
          <w:noProof/>
        </w:rPr>
      </w:r>
      <w:r>
        <w:rPr>
          <w:noProof/>
        </w:rPr>
        <w:fldChar w:fldCharType="separate"/>
      </w:r>
      <w:r>
        <w:rPr>
          <w:noProof/>
        </w:rPr>
        <w:t>82</w:t>
      </w:r>
      <w:r>
        <w:rPr>
          <w:noProof/>
        </w:rPr>
        <w:fldChar w:fldCharType="end"/>
      </w:r>
    </w:p>
    <w:p w14:paraId="7EAE2493" w14:textId="1CE7FA0D"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EstablishmentRequest</w:t>
      </w:r>
      <w:r>
        <w:rPr>
          <w:noProof/>
        </w:rPr>
        <w:tab/>
      </w:r>
      <w:r>
        <w:rPr>
          <w:noProof/>
        </w:rPr>
        <w:fldChar w:fldCharType="begin" w:fldLock="1"/>
      </w:r>
      <w:r>
        <w:rPr>
          <w:noProof/>
        </w:rPr>
        <w:instrText xml:space="preserve"> PAGEREF _Toc187929879 \h </w:instrText>
      </w:r>
      <w:r>
        <w:rPr>
          <w:noProof/>
        </w:rPr>
      </w:r>
      <w:r>
        <w:rPr>
          <w:noProof/>
        </w:rPr>
        <w:fldChar w:fldCharType="separate"/>
      </w:r>
      <w:r>
        <w:rPr>
          <w:noProof/>
        </w:rPr>
        <w:t>82</w:t>
      </w:r>
      <w:r>
        <w:rPr>
          <w:noProof/>
        </w:rPr>
        <w:fldChar w:fldCharType="end"/>
      </w:r>
    </w:p>
    <w:p w14:paraId="79BE238B" w14:textId="2F663467"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A.2.4.3</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URLLCEstablishmentRequest</w:t>
      </w:r>
      <w:r>
        <w:rPr>
          <w:noProof/>
        </w:rPr>
        <w:tab/>
      </w:r>
      <w:r>
        <w:rPr>
          <w:noProof/>
        </w:rPr>
        <w:fldChar w:fldCharType="begin" w:fldLock="1"/>
      </w:r>
      <w:r>
        <w:rPr>
          <w:noProof/>
        </w:rPr>
        <w:instrText xml:space="preserve"> PAGEREF _Toc187929880 \h </w:instrText>
      </w:r>
      <w:r>
        <w:rPr>
          <w:noProof/>
        </w:rPr>
      </w:r>
      <w:r>
        <w:rPr>
          <w:noProof/>
        </w:rPr>
        <w:fldChar w:fldCharType="separate"/>
      </w:r>
      <w:r>
        <w:rPr>
          <w:noProof/>
        </w:rPr>
        <w:t>83</w:t>
      </w:r>
      <w:r>
        <w:rPr>
          <w:noProof/>
        </w:rPr>
        <w:fldChar w:fldCharType="end"/>
      </w:r>
    </w:p>
    <w:p w14:paraId="0E668D5A" w14:textId="5466B50F"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A.2.4.4</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URLLCEstablishmentResponse</w:t>
      </w:r>
      <w:r>
        <w:rPr>
          <w:noProof/>
        </w:rPr>
        <w:tab/>
      </w:r>
      <w:r>
        <w:rPr>
          <w:noProof/>
        </w:rPr>
        <w:fldChar w:fldCharType="begin" w:fldLock="1"/>
      </w:r>
      <w:r>
        <w:rPr>
          <w:noProof/>
        </w:rPr>
        <w:instrText xml:space="preserve"> PAGEREF _Toc187929881 \h </w:instrText>
      </w:r>
      <w:r>
        <w:rPr>
          <w:noProof/>
        </w:rPr>
      </w:r>
      <w:r>
        <w:rPr>
          <w:noProof/>
        </w:rPr>
        <w:fldChar w:fldCharType="separate"/>
      </w:r>
      <w:r>
        <w:rPr>
          <w:noProof/>
        </w:rPr>
        <w:t>83</w:t>
      </w:r>
      <w:r>
        <w:rPr>
          <w:noProof/>
        </w:rPr>
        <w:fldChar w:fldCharType="end"/>
      </w:r>
    </w:p>
    <w:p w14:paraId="0F4960EF" w14:textId="3EA5F83D"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A.2.4.5</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URLLCReleaseRequest</w:t>
      </w:r>
      <w:r>
        <w:rPr>
          <w:noProof/>
        </w:rPr>
        <w:tab/>
      </w:r>
      <w:r>
        <w:rPr>
          <w:noProof/>
        </w:rPr>
        <w:fldChar w:fldCharType="begin" w:fldLock="1"/>
      </w:r>
      <w:r>
        <w:rPr>
          <w:noProof/>
        </w:rPr>
        <w:instrText xml:space="preserve"> PAGEREF _Toc187929882 \h </w:instrText>
      </w:r>
      <w:r>
        <w:rPr>
          <w:noProof/>
        </w:rPr>
      </w:r>
      <w:r>
        <w:rPr>
          <w:noProof/>
        </w:rPr>
        <w:fldChar w:fldCharType="separate"/>
      </w:r>
      <w:r>
        <w:rPr>
          <w:noProof/>
        </w:rPr>
        <w:t>83</w:t>
      </w:r>
      <w:r>
        <w:rPr>
          <w:noProof/>
        </w:rPr>
        <w:fldChar w:fldCharType="end"/>
      </w:r>
    </w:p>
    <w:p w14:paraId="0D185CE3" w14:textId="52987495"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A.2.5</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_Toc187929883 \h </w:instrText>
      </w:r>
      <w:r>
        <w:rPr>
          <w:noProof/>
        </w:rPr>
      </w:r>
      <w:r>
        <w:rPr>
          <w:noProof/>
        </w:rPr>
        <w:fldChar w:fldCharType="separate"/>
      </w:r>
      <w:r>
        <w:rPr>
          <w:noProof/>
        </w:rPr>
        <w:t>84</w:t>
      </w:r>
      <w:r>
        <w:rPr>
          <w:noProof/>
        </w:rPr>
        <w:fldChar w:fldCharType="end"/>
      </w:r>
    </w:p>
    <w:p w14:paraId="7AB01C72" w14:textId="6349AF12"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A.2.6</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_Toc187929884 \h </w:instrText>
      </w:r>
      <w:r>
        <w:rPr>
          <w:noProof/>
        </w:rPr>
      </w:r>
      <w:r>
        <w:rPr>
          <w:noProof/>
        </w:rPr>
        <w:fldChar w:fldCharType="separate"/>
      </w:r>
      <w:r>
        <w:rPr>
          <w:noProof/>
        </w:rPr>
        <w:t>84</w:t>
      </w:r>
      <w:r>
        <w:rPr>
          <w:noProof/>
        </w:rPr>
        <w:fldChar w:fldCharType="end"/>
      </w:r>
    </w:p>
    <w:p w14:paraId="51403328" w14:textId="183D8857"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A.2.6.1</w:t>
      </w:r>
      <w:r>
        <w:rPr>
          <w:rFonts w:asciiTheme="minorHAnsi" w:eastAsiaTheme="minorEastAsia" w:hAnsiTheme="minorHAnsi" w:cstheme="minorBidi"/>
          <w:noProof/>
          <w:kern w:val="2"/>
          <w:sz w:val="22"/>
          <w:szCs w:val="22"/>
          <w:lang w:eastAsia="en-GB"/>
          <w14:ligatures w14:val="standardContextual"/>
        </w:rPr>
        <w:tab/>
      </w:r>
      <w:r>
        <w:rPr>
          <w:noProof/>
        </w:rPr>
        <w:t>Enumeration: RequestorId</w:t>
      </w:r>
      <w:r>
        <w:rPr>
          <w:noProof/>
        </w:rPr>
        <w:tab/>
      </w:r>
      <w:r>
        <w:rPr>
          <w:noProof/>
        </w:rPr>
        <w:fldChar w:fldCharType="begin" w:fldLock="1"/>
      </w:r>
      <w:r>
        <w:rPr>
          <w:noProof/>
        </w:rPr>
        <w:instrText xml:space="preserve"> PAGEREF _Toc187929885 \h </w:instrText>
      </w:r>
      <w:r>
        <w:rPr>
          <w:noProof/>
        </w:rPr>
      </w:r>
      <w:r>
        <w:rPr>
          <w:noProof/>
        </w:rPr>
        <w:fldChar w:fldCharType="separate"/>
      </w:r>
      <w:r>
        <w:rPr>
          <w:noProof/>
        </w:rPr>
        <w:t>84</w:t>
      </w:r>
      <w:r>
        <w:rPr>
          <w:noProof/>
        </w:rPr>
        <w:fldChar w:fldCharType="end"/>
      </w:r>
    </w:p>
    <w:p w14:paraId="26F7552F" w14:textId="3876EECF"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A.2.6.2</w:t>
      </w:r>
      <w:r>
        <w:rPr>
          <w:rFonts w:asciiTheme="minorHAnsi" w:eastAsiaTheme="minorEastAsia" w:hAnsiTheme="minorHAnsi" w:cstheme="minorBidi"/>
          <w:noProof/>
          <w:kern w:val="2"/>
          <w:sz w:val="22"/>
          <w:szCs w:val="22"/>
          <w:lang w:eastAsia="en-GB"/>
          <w14:ligatures w14:val="standardContextual"/>
        </w:rPr>
        <w:tab/>
      </w:r>
      <w:r>
        <w:rPr>
          <w:noProof/>
        </w:rPr>
        <w:t>Enumeration: ResultOp</w:t>
      </w:r>
      <w:r>
        <w:rPr>
          <w:noProof/>
        </w:rPr>
        <w:tab/>
      </w:r>
      <w:r>
        <w:rPr>
          <w:noProof/>
        </w:rPr>
        <w:fldChar w:fldCharType="begin" w:fldLock="1"/>
      </w:r>
      <w:r>
        <w:rPr>
          <w:noProof/>
        </w:rPr>
        <w:instrText xml:space="preserve"> PAGEREF _Toc187929886 \h </w:instrText>
      </w:r>
      <w:r>
        <w:rPr>
          <w:noProof/>
        </w:rPr>
      </w:r>
      <w:r>
        <w:rPr>
          <w:noProof/>
        </w:rPr>
        <w:fldChar w:fldCharType="separate"/>
      </w:r>
      <w:r>
        <w:rPr>
          <w:noProof/>
        </w:rPr>
        <w:t>84</w:t>
      </w:r>
      <w:r>
        <w:rPr>
          <w:noProof/>
        </w:rPr>
        <w:fldChar w:fldCharType="end"/>
      </w:r>
    </w:p>
    <w:p w14:paraId="798BA2C5" w14:textId="63ECD7D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A.2.6.3</w:t>
      </w:r>
      <w:r>
        <w:rPr>
          <w:rFonts w:asciiTheme="minorHAnsi" w:eastAsiaTheme="minorEastAsia" w:hAnsiTheme="minorHAnsi" w:cstheme="minorBidi"/>
          <w:noProof/>
          <w:kern w:val="2"/>
          <w:sz w:val="22"/>
          <w:szCs w:val="22"/>
          <w:lang w:eastAsia="en-GB"/>
          <w14:ligatures w14:val="standardContextual"/>
        </w:rPr>
        <w:tab/>
      </w:r>
      <w:r>
        <w:rPr>
          <w:noProof/>
        </w:rPr>
        <w:t>Enumeration: Cause</w:t>
      </w:r>
      <w:r>
        <w:rPr>
          <w:noProof/>
        </w:rPr>
        <w:tab/>
      </w:r>
      <w:r>
        <w:rPr>
          <w:noProof/>
        </w:rPr>
        <w:fldChar w:fldCharType="begin" w:fldLock="1"/>
      </w:r>
      <w:r>
        <w:rPr>
          <w:noProof/>
        </w:rPr>
        <w:instrText xml:space="preserve"> PAGEREF _Toc187929887 \h </w:instrText>
      </w:r>
      <w:r>
        <w:rPr>
          <w:noProof/>
        </w:rPr>
      </w:r>
      <w:r>
        <w:rPr>
          <w:noProof/>
        </w:rPr>
        <w:fldChar w:fldCharType="separate"/>
      </w:r>
      <w:r>
        <w:rPr>
          <w:noProof/>
        </w:rPr>
        <w:t>84</w:t>
      </w:r>
      <w:r>
        <w:rPr>
          <w:noProof/>
        </w:rPr>
        <w:fldChar w:fldCharType="end"/>
      </w:r>
    </w:p>
    <w:p w14:paraId="7CF05055" w14:textId="131590A0"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Resource representation and APIs provided by SDDM-S</w:t>
      </w:r>
      <w:r>
        <w:rPr>
          <w:noProof/>
        </w:rPr>
        <w:tab/>
      </w:r>
      <w:r>
        <w:rPr>
          <w:noProof/>
        </w:rPr>
        <w:fldChar w:fldCharType="begin" w:fldLock="1"/>
      </w:r>
      <w:r>
        <w:rPr>
          <w:noProof/>
        </w:rPr>
        <w:instrText xml:space="preserve"> PAGEREF _Toc187929888 \h </w:instrText>
      </w:r>
      <w:r>
        <w:rPr>
          <w:noProof/>
        </w:rPr>
      </w:r>
      <w:r>
        <w:rPr>
          <w:noProof/>
        </w:rPr>
        <w:fldChar w:fldCharType="separate"/>
      </w:r>
      <w:r>
        <w:rPr>
          <w:noProof/>
        </w:rPr>
        <w:t>84</w:t>
      </w:r>
      <w:r>
        <w:rPr>
          <w:noProof/>
        </w:rPr>
        <w:fldChar w:fldCharType="end"/>
      </w:r>
    </w:p>
    <w:p w14:paraId="2A46B4F5" w14:textId="623A8FEC"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A.3.1</w:t>
      </w:r>
      <w:r>
        <w:rPr>
          <w:rFonts w:asciiTheme="minorHAnsi" w:eastAsiaTheme="minorEastAsia" w:hAnsiTheme="minorHAnsi" w:cstheme="minorBidi"/>
          <w:noProof/>
          <w:kern w:val="2"/>
          <w:sz w:val="22"/>
          <w:szCs w:val="22"/>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_Toc187929889 \h </w:instrText>
      </w:r>
      <w:r>
        <w:rPr>
          <w:noProof/>
        </w:rPr>
      </w:r>
      <w:r>
        <w:rPr>
          <w:noProof/>
        </w:rPr>
        <w:fldChar w:fldCharType="separate"/>
      </w:r>
      <w:r>
        <w:rPr>
          <w:noProof/>
        </w:rPr>
        <w:t>84</w:t>
      </w:r>
      <w:r>
        <w:rPr>
          <w:noProof/>
        </w:rPr>
        <w:fldChar w:fldCharType="end"/>
      </w:r>
    </w:p>
    <w:p w14:paraId="7598DA04" w14:textId="6209D3F3"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_Toc187929890 \h </w:instrText>
      </w:r>
      <w:r>
        <w:rPr>
          <w:noProof/>
        </w:rPr>
      </w:r>
      <w:r>
        <w:rPr>
          <w:noProof/>
        </w:rPr>
        <w:fldChar w:fldCharType="separate"/>
      </w:r>
      <w:r>
        <w:rPr>
          <w:noProof/>
        </w:rPr>
        <w:t>84</w:t>
      </w:r>
      <w:r>
        <w:rPr>
          <w:noProof/>
        </w:rPr>
        <w:fldChar w:fldCharType="end"/>
      </w:r>
    </w:p>
    <w:p w14:paraId="03F0C271" w14:textId="65407D1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_Toc187929891 \h </w:instrText>
      </w:r>
      <w:r>
        <w:rPr>
          <w:noProof/>
        </w:rPr>
      </w:r>
      <w:r>
        <w:rPr>
          <w:noProof/>
        </w:rPr>
        <w:fldChar w:fldCharType="separate"/>
      </w:r>
      <w:r>
        <w:rPr>
          <w:noProof/>
        </w:rPr>
        <w:t>85</w:t>
      </w:r>
      <w:r>
        <w:rPr>
          <w:noProof/>
        </w:rPr>
        <w:fldChar w:fldCharType="end"/>
      </w:r>
    </w:p>
    <w:p w14:paraId="46602D9C" w14:textId="5C1BE4A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_Toc187929892 \h </w:instrText>
      </w:r>
      <w:r>
        <w:rPr>
          <w:noProof/>
        </w:rPr>
      </w:r>
      <w:r>
        <w:rPr>
          <w:noProof/>
        </w:rPr>
        <w:fldChar w:fldCharType="separate"/>
      </w:r>
      <w:r>
        <w:rPr>
          <w:noProof/>
        </w:rPr>
        <w:t>85</w:t>
      </w:r>
      <w:r>
        <w:rPr>
          <w:noProof/>
        </w:rPr>
        <w:fldChar w:fldCharType="end"/>
      </w:r>
    </w:p>
    <w:p w14:paraId="72C29B3A" w14:textId="6D242A36"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_Toc187929893 \h </w:instrText>
      </w:r>
      <w:r>
        <w:rPr>
          <w:noProof/>
        </w:rPr>
      </w:r>
      <w:r>
        <w:rPr>
          <w:noProof/>
        </w:rPr>
        <w:fldChar w:fldCharType="separate"/>
      </w:r>
      <w:r>
        <w:rPr>
          <w:noProof/>
        </w:rPr>
        <w:t>85</w:t>
      </w:r>
      <w:r>
        <w:rPr>
          <w:noProof/>
        </w:rPr>
        <w:fldChar w:fldCharType="end"/>
      </w:r>
    </w:p>
    <w:p w14:paraId="2EC9ECF1" w14:textId="51ABE56D"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_Toc187929894 \h </w:instrText>
      </w:r>
      <w:r>
        <w:rPr>
          <w:noProof/>
        </w:rPr>
      </w:r>
      <w:r>
        <w:rPr>
          <w:noProof/>
        </w:rPr>
        <w:fldChar w:fldCharType="separate"/>
      </w:r>
      <w:r>
        <w:rPr>
          <w:noProof/>
        </w:rPr>
        <w:t>85</w:t>
      </w:r>
      <w:r>
        <w:rPr>
          <w:noProof/>
        </w:rPr>
        <w:fldChar w:fldCharType="end"/>
      </w:r>
    </w:p>
    <w:p w14:paraId="1393B08C" w14:textId="7B8FC3DA"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_Toc187929895 \h </w:instrText>
      </w:r>
      <w:r>
        <w:rPr>
          <w:noProof/>
        </w:rPr>
      </w:r>
      <w:r>
        <w:rPr>
          <w:noProof/>
        </w:rPr>
        <w:fldChar w:fldCharType="separate"/>
      </w:r>
      <w:r>
        <w:rPr>
          <w:noProof/>
        </w:rPr>
        <w:t>85</w:t>
      </w:r>
      <w:r>
        <w:rPr>
          <w:noProof/>
        </w:rPr>
        <w:fldChar w:fldCharType="end"/>
      </w:r>
    </w:p>
    <w:p w14:paraId="23E899EB" w14:textId="483A92CF"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_Toc187929896 \h </w:instrText>
      </w:r>
      <w:r>
        <w:rPr>
          <w:noProof/>
        </w:rPr>
      </w:r>
      <w:r>
        <w:rPr>
          <w:noProof/>
        </w:rPr>
        <w:fldChar w:fldCharType="separate"/>
      </w:r>
      <w:r>
        <w:rPr>
          <w:noProof/>
        </w:rPr>
        <w:t>86</w:t>
      </w:r>
      <w:r>
        <w:rPr>
          <w:noProof/>
        </w:rPr>
        <w:fldChar w:fldCharType="end"/>
      </w:r>
    </w:p>
    <w:p w14:paraId="2D65828C" w14:textId="692C0144"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_Toc187929897 \h </w:instrText>
      </w:r>
      <w:r>
        <w:rPr>
          <w:noProof/>
        </w:rPr>
      </w:r>
      <w:r>
        <w:rPr>
          <w:noProof/>
        </w:rPr>
        <w:fldChar w:fldCharType="separate"/>
      </w:r>
      <w:r>
        <w:rPr>
          <w:noProof/>
        </w:rPr>
        <w:t>87</w:t>
      </w:r>
      <w:r>
        <w:rPr>
          <w:noProof/>
        </w:rPr>
        <w:fldChar w:fldCharType="end"/>
      </w:r>
    </w:p>
    <w:p w14:paraId="2A4DF4DA" w14:textId="4E944A9F"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_Toc187929898 \h </w:instrText>
      </w:r>
      <w:r>
        <w:rPr>
          <w:noProof/>
        </w:rPr>
      </w:r>
      <w:r>
        <w:rPr>
          <w:noProof/>
        </w:rPr>
        <w:fldChar w:fldCharType="separate"/>
      </w:r>
      <w:r>
        <w:rPr>
          <w:noProof/>
        </w:rPr>
        <w:t>87</w:t>
      </w:r>
      <w:r>
        <w:rPr>
          <w:noProof/>
        </w:rPr>
        <w:fldChar w:fldCharType="end"/>
      </w:r>
    </w:p>
    <w:p w14:paraId="0BB70752" w14:textId="2266FECA"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_Toc187929899 \h </w:instrText>
      </w:r>
      <w:r>
        <w:rPr>
          <w:noProof/>
        </w:rPr>
      </w:r>
      <w:r>
        <w:rPr>
          <w:noProof/>
        </w:rPr>
        <w:fldChar w:fldCharType="separate"/>
      </w:r>
      <w:r>
        <w:rPr>
          <w:noProof/>
        </w:rPr>
        <w:t>88</w:t>
      </w:r>
      <w:r>
        <w:rPr>
          <w:noProof/>
        </w:rPr>
        <w:fldChar w:fldCharType="end"/>
      </w:r>
    </w:p>
    <w:p w14:paraId="07A08A24" w14:textId="2114FE94"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A.3.1.3.2.1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_Toc187929900 \h </w:instrText>
      </w:r>
      <w:r>
        <w:rPr>
          <w:noProof/>
        </w:rPr>
      </w:r>
      <w:r>
        <w:rPr>
          <w:noProof/>
        </w:rPr>
        <w:fldChar w:fldCharType="separate"/>
      </w:r>
      <w:r>
        <w:rPr>
          <w:noProof/>
        </w:rPr>
        <w:t>88</w:t>
      </w:r>
      <w:r>
        <w:rPr>
          <w:noProof/>
        </w:rPr>
        <w:fldChar w:fldCharType="end"/>
      </w:r>
    </w:p>
    <w:p w14:paraId="34E04725" w14:textId="6804D80E"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_Toc187929901 \h </w:instrText>
      </w:r>
      <w:r>
        <w:rPr>
          <w:noProof/>
        </w:rPr>
      </w:r>
      <w:r>
        <w:rPr>
          <w:noProof/>
        </w:rPr>
        <w:fldChar w:fldCharType="separate"/>
      </w:r>
      <w:r>
        <w:rPr>
          <w:noProof/>
        </w:rPr>
        <w:t>88</w:t>
      </w:r>
      <w:r>
        <w:rPr>
          <w:noProof/>
        </w:rPr>
        <w:fldChar w:fldCharType="end"/>
      </w:r>
    </w:p>
    <w:p w14:paraId="1B161589" w14:textId="55F9E86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_Toc187929902 \h </w:instrText>
      </w:r>
      <w:r>
        <w:rPr>
          <w:noProof/>
        </w:rPr>
      </w:r>
      <w:r>
        <w:rPr>
          <w:noProof/>
        </w:rPr>
        <w:fldChar w:fldCharType="separate"/>
      </w:r>
      <w:r>
        <w:rPr>
          <w:noProof/>
        </w:rPr>
        <w:t>88</w:t>
      </w:r>
      <w:r>
        <w:rPr>
          <w:noProof/>
        </w:rPr>
        <w:fldChar w:fldCharType="end"/>
      </w:r>
    </w:p>
    <w:p w14:paraId="3944DA00" w14:textId="687AEF02"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_Toc187929903 \h </w:instrText>
      </w:r>
      <w:r>
        <w:rPr>
          <w:noProof/>
        </w:rPr>
      </w:r>
      <w:r>
        <w:rPr>
          <w:noProof/>
        </w:rPr>
        <w:fldChar w:fldCharType="separate"/>
      </w:r>
      <w:r>
        <w:rPr>
          <w:noProof/>
        </w:rPr>
        <w:t>88</w:t>
      </w:r>
      <w:r>
        <w:rPr>
          <w:noProof/>
        </w:rPr>
        <w:fldChar w:fldCharType="end"/>
      </w:r>
    </w:p>
    <w:p w14:paraId="216BF271" w14:textId="175BB7C6"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_Toc187929904 \h </w:instrText>
      </w:r>
      <w:r>
        <w:rPr>
          <w:noProof/>
        </w:rPr>
      </w:r>
      <w:r>
        <w:rPr>
          <w:noProof/>
        </w:rPr>
        <w:fldChar w:fldCharType="separate"/>
      </w:r>
      <w:r>
        <w:rPr>
          <w:noProof/>
        </w:rPr>
        <w:t>88</w:t>
      </w:r>
      <w:r>
        <w:rPr>
          <w:noProof/>
        </w:rPr>
        <w:fldChar w:fldCharType="end"/>
      </w:r>
    </w:p>
    <w:p w14:paraId="4540949E" w14:textId="7C638AB7"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_Toc187929905 \h </w:instrText>
      </w:r>
      <w:r>
        <w:rPr>
          <w:noProof/>
        </w:rPr>
      </w:r>
      <w:r>
        <w:rPr>
          <w:noProof/>
        </w:rPr>
        <w:fldChar w:fldCharType="separate"/>
      </w:r>
      <w:r>
        <w:rPr>
          <w:noProof/>
        </w:rPr>
        <w:t>88</w:t>
      </w:r>
      <w:r>
        <w:rPr>
          <w:noProof/>
        </w:rPr>
        <w:fldChar w:fldCharType="end"/>
      </w:r>
    </w:p>
    <w:p w14:paraId="59925ABF" w14:textId="19FE4D29"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_Toc187929906 \h </w:instrText>
      </w:r>
      <w:r>
        <w:rPr>
          <w:noProof/>
        </w:rPr>
      </w:r>
      <w:r>
        <w:rPr>
          <w:noProof/>
        </w:rPr>
        <w:fldChar w:fldCharType="separate"/>
      </w:r>
      <w:r>
        <w:rPr>
          <w:noProof/>
        </w:rPr>
        <w:t>88</w:t>
      </w:r>
      <w:r>
        <w:rPr>
          <w:noProof/>
        </w:rPr>
        <w:fldChar w:fldCharType="end"/>
      </w:r>
    </w:p>
    <w:p w14:paraId="5EB03A0F" w14:textId="1986EBE0"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_Toc187929907 \h </w:instrText>
      </w:r>
      <w:r>
        <w:rPr>
          <w:noProof/>
        </w:rPr>
      </w:r>
      <w:r>
        <w:rPr>
          <w:noProof/>
        </w:rPr>
        <w:fldChar w:fldCharType="separate"/>
      </w:r>
      <w:r>
        <w:rPr>
          <w:noProof/>
        </w:rPr>
        <w:t>89</w:t>
      </w:r>
      <w:r>
        <w:rPr>
          <w:noProof/>
        </w:rPr>
        <w:fldChar w:fldCharType="end"/>
      </w:r>
    </w:p>
    <w:p w14:paraId="29B04823" w14:textId="1803420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A.3.1.7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application/vnd.3gpp.seal-data-delivery-establishment-req-info+cbor</w:t>
      </w:r>
      <w:r>
        <w:rPr>
          <w:noProof/>
        </w:rPr>
        <w:tab/>
      </w:r>
      <w:r>
        <w:rPr>
          <w:noProof/>
        </w:rPr>
        <w:fldChar w:fldCharType="begin" w:fldLock="1"/>
      </w:r>
      <w:r>
        <w:rPr>
          <w:noProof/>
        </w:rPr>
        <w:instrText xml:space="preserve"> PAGEREF _Toc187929908 \h </w:instrText>
      </w:r>
      <w:r>
        <w:rPr>
          <w:noProof/>
        </w:rPr>
      </w:r>
      <w:r>
        <w:rPr>
          <w:noProof/>
        </w:rPr>
        <w:fldChar w:fldCharType="separate"/>
      </w:r>
      <w:r>
        <w:rPr>
          <w:noProof/>
        </w:rPr>
        <w:t>89</w:t>
      </w:r>
      <w:r>
        <w:rPr>
          <w:noProof/>
        </w:rPr>
        <w:fldChar w:fldCharType="end"/>
      </w:r>
    </w:p>
    <w:p w14:paraId="6ACC35C3" w14:textId="69D6BFBD"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A.3.1.8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application/vnd.3gpp.seal-data-delivery-establishment-res-info+cbor</w:t>
      </w:r>
      <w:r>
        <w:rPr>
          <w:noProof/>
        </w:rPr>
        <w:tab/>
      </w:r>
      <w:r>
        <w:rPr>
          <w:noProof/>
        </w:rPr>
        <w:fldChar w:fldCharType="begin" w:fldLock="1"/>
      </w:r>
      <w:r>
        <w:rPr>
          <w:noProof/>
        </w:rPr>
        <w:instrText xml:space="preserve"> PAGEREF _Toc187929909 \h </w:instrText>
      </w:r>
      <w:r>
        <w:rPr>
          <w:noProof/>
        </w:rPr>
      </w:r>
      <w:r>
        <w:rPr>
          <w:noProof/>
        </w:rPr>
        <w:fldChar w:fldCharType="separate"/>
      </w:r>
      <w:r>
        <w:rPr>
          <w:noProof/>
        </w:rPr>
        <w:t>90</w:t>
      </w:r>
      <w:r>
        <w:rPr>
          <w:noProof/>
        </w:rPr>
        <w:fldChar w:fldCharType="end"/>
      </w:r>
    </w:p>
    <w:p w14:paraId="37376BE2" w14:textId="01835EC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A.3.1.9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application/vnd.3gpp.seal-data-delivery-release-req-info+cbor</w:t>
      </w:r>
      <w:r>
        <w:rPr>
          <w:noProof/>
        </w:rPr>
        <w:tab/>
      </w:r>
      <w:r>
        <w:rPr>
          <w:noProof/>
        </w:rPr>
        <w:fldChar w:fldCharType="begin" w:fldLock="1"/>
      </w:r>
      <w:r>
        <w:rPr>
          <w:noProof/>
        </w:rPr>
        <w:instrText xml:space="preserve"> PAGEREF _Toc187929910 \h </w:instrText>
      </w:r>
      <w:r>
        <w:rPr>
          <w:noProof/>
        </w:rPr>
      </w:r>
      <w:r>
        <w:rPr>
          <w:noProof/>
        </w:rPr>
        <w:fldChar w:fldCharType="separate"/>
      </w:r>
      <w:r>
        <w:rPr>
          <w:noProof/>
        </w:rPr>
        <w:t>91</w:t>
      </w:r>
      <w:r>
        <w:rPr>
          <w:noProof/>
        </w:rPr>
        <w:fldChar w:fldCharType="end"/>
      </w:r>
    </w:p>
    <w:p w14:paraId="64328242" w14:textId="1AAD498A"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A.3.2</w:t>
      </w:r>
      <w:r>
        <w:rPr>
          <w:rFonts w:asciiTheme="minorHAnsi" w:eastAsiaTheme="minorEastAsia" w:hAnsiTheme="minorHAnsi" w:cstheme="minorBidi"/>
          <w:noProof/>
          <w:kern w:val="2"/>
          <w:sz w:val="22"/>
          <w:szCs w:val="22"/>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fldLock="1"/>
      </w:r>
      <w:r>
        <w:rPr>
          <w:noProof/>
        </w:rPr>
        <w:instrText xml:space="preserve"> PAGEREF _Toc187929911 \h </w:instrText>
      </w:r>
      <w:r>
        <w:rPr>
          <w:noProof/>
        </w:rPr>
      </w:r>
      <w:r>
        <w:rPr>
          <w:noProof/>
        </w:rPr>
        <w:fldChar w:fldCharType="separate"/>
      </w:r>
      <w:r>
        <w:rPr>
          <w:noProof/>
        </w:rPr>
        <w:t>92</w:t>
      </w:r>
      <w:r>
        <w:rPr>
          <w:noProof/>
        </w:rPr>
        <w:fldChar w:fldCharType="end"/>
      </w:r>
    </w:p>
    <w:p w14:paraId="00BC10EC" w14:textId="2664F60E"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_Toc187929912 \h </w:instrText>
      </w:r>
      <w:r>
        <w:rPr>
          <w:noProof/>
        </w:rPr>
      </w:r>
      <w:r>
        <w:rPr>
          <w:noProof/>
        </w:rPr>
        <w:fldChar w:fldCharType="separate"/>
      </w:r>
      <w:r>
        <w:rPr>
          <w:noProof/>
        </w:rPr>
        <w:t>92</w:t>
      </w:r>
      <w:r>
        <w:rPr>
          <w:noProof/>
        </w:rPr>
        <w:fldChar w:fldCharType="end"/>
      </w:r>
    </w:p>
    <w:p w14:paraId="49E1D346" w14:textId="4284E740"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_Toc187929913 \h </w:instrText>
      </w:r>
      <w:r>
        <w:rPr>
          <w:noProof/>
        </w:rPr>
      </w:r>
      <w:r>
        <w:rPr>
          <w:noProof/>
        </w:rPr>
        <w:fldChar w:fldCharType="separate"/>
      </w:r>
      <w:r>
        <w:rPr>
          <w:noProof/>
        </w:rPr>
        <w:t>92</w:t>
      </w:r>
      <w:r>
        <w:rPr>
          <w:noProof/>
        </w:rPr>
        <w:fldChar w:fldCharType="end"/>
      </w:r>
    </w:p>
    <w:p w14:paraId="7772FE57" w14:textId="3A76B585"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_Toc187929914 \h </w:instrText>
      </w:r>
      <w:r>
        <w:rPr>
          <w:noProof/>
        </w:rPr>
      </w:r>
      <w:r>
        <w:rPr>
          <w:noProof/>
        </w:rPr>
        <w:fldChar w:fldCharType="separate"/>
      </w:r>
      <w:r>
        <w:rPr>
          <w:noProof/>
        </w:rPr>
        <w:t>92</w:t>
      </w:r>
      <w:r>
        <w:rPr>
          <w:noProof/>
        </w:rPr>
        <w:fldChar w:fldCharType="end"/>
      </w:r>
    </w:p>
    <w:p w14:paraId="11945A13" w14:textId="58315F1B"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Transmission Quality Measurement</w:t>
      </w:r>
      <w:r>
        <w:rPr>
          <w:noProof/>
        </w:rPr>
        <w:tab/>
      </w:r>
      <w:r>
        <w:rPr>
          <w:noProof/>
        </w:rPr>
        <w:fldChar w:fldCharType="begin" w:fldLock="1"/>
      </w:r>
      <w:r>
        <w:rPr>
          <w:noProof/>
        </w:rPr>
        <w:instrText xml:space="preserve"> PAGEREF _Toc187929915 \h </w:instrText>
      </w:r>
      <w:r>
        <w:rPr>
          <w:noProof/>
        </w:rPr>
      </w:r>
      <w:r>
        <w:rPr>
          <w:noProof/>
        </w:rPr>
        <w:fldChar w:fldCharType="separate"/>
      </w:r>
      <w:r>
        <w:rPr>
          <w:noProof/>
        </w:rPr>
        <w:t>93</w:t>
      </w:r>
      <w:r>
        <w:rPr>
          <w:noProof/>
        </w:rPr>
        <w:fldChar w:fldCharType="end"/>
      </w:r>
    </w:p>
    <w:p w14:paraId="03505828" w14:textId="5E1A7055"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_Toc187929916 \h </w:instrText>
      </w:r>
      <w:r>
        <w:rPr>
          <w:noProof/>
        </w:rPr>
      </w:r>
      <w:r>
        <w:rPr>
          <w:noProof/>
        </w:rPr>
        <w:fldChar w:fldCharType="separate"/>
      </w:r>
      <w:r>
        <w:rPr>
          <w:noProof/>
        </w:rPr>
        <w:t>93</w:t>
      </w:r>
      <w:r>
        <w:rPr>
          <w:noProof/>
        </w:rPr>
        <w:fldChar w:fldCharType="end"/>
      </w:r>
    </w:p>
    <w:p w14:paraId="3C52B46C" w14:textId="4C921D5C"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_Toc187929917 \h </w:instrText>
      </w:r>
      <w:r>
        <w:rPr>
          <w:noProof/>
        </w:rPr>
      </w:r>
      <w:r>
        <w:rPr>
          <w:noProof/>
        </w:rPr>
        <w:fldChar w:fldCharType="separate"/>
      </w:r>
      <w:r>
        <w:rPr>
          <w:noProof/>
        </w:rPr>
        <w:t>93</w:t>
      </w:r>
      <w:r>
        <w:rPr>
          <w:noProof/>
        </w:rPr>
        <w:fldChar w:fldCharType="end"/>
      </w:r>
    </w:p>
    <w:p w14:paraId="4BE06E6D" w14:textId="6889A184"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_Toc187929918 \h </w:instrText>
      </w:r>
      <w:r>
        <w:rPr>
          <w:noProof/>
        </w:rPr>
      </w:r>
      <w:r>
        <w:rPr>
          <w:noProof/>
        </w:rPr>
        <w:fldChar w:fldCharType="separate"/>
      </w:r>
      <w:r>
        <w:rPr>
          <w:noProof/>
        </w:rPr>
        <w:t>93</w:t>
      </w:r>
      <w:r>
        <w:rPr>
          <w:noProof/>
        </w:rPr>
        <w:fldChar w:fldCharType="end"/>
      </w:r>
    </w:p>
    <w:p w14:paraId="7BF9183F" w14:textId="262C0564"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_Toc187929919 \h </w:instrText>
      </w:r>
      <w:r>
        <w:rPr>
          <w:noProof/>
        </w:rPr>
      </w:r>
      <w:r>
        <w:rPr>
          <w:noProof/>
        </w:rPr>
        <w:fldChar w:fldCharType="separate"/>
      </w:r>
      <w:r>
        <w:rPr>
          <w:noProof/>
        </w:rPr>
        <w:t>93</w:t>
      </w:r>
      <w:r>
        <w:rPr>
          <w:noProof/>
        </w:rPr>
        <w:fldChar w:fldCharType="end"/>
      </w:r>
    </w:p>
    <w:p w14:paraId="1E242220" w14:textId="310CA08B"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A.3.2.2.2.3.2</w:t>
      </w:r>
      <w:r>
        <w:rPr>
          <w:rFonts w:asciiTheme="minorHAnsi" w:eastAsiaTheme="minorEastAsia" w:hAnsiTheme="minorHAnsi" w:cstheme="minorBidi"/>
          <w:noProof/>
          <w:kern w:val="2"/>
          <w:sz w:val="22"/>
          <w:szCs w:val="22"/>
          <w:lang w:eastAsia="en-GB"/>
          <w14:ligatures w14:val="standardContextual"/>
        </w:rPr>
        <w:tab/>
      </w:r>
      <w:r>
        <w:rPr>
          <w:noProof/>
          <w:lang w:eastAsia="zh-CN"/>
        </w:rPr>
        <w:t>FETCH</w:t>
      </w:r>
      <w:r>
        <w:rPr>
          <w:noProof/>
        </w:rPr>
        <w:tab/>
      </w:r>
      <w:r>
        <w:rPr>
          <w:noProof/>
        </w:rPr>
        <w:fldChar w:fldCharType="begin" w:fldLock="1"/>
      </w:r>
      <w:r>
        <w:rPr>
          <w:noProof/>
        </w:rPr>
        <w:instrText xml:space="preserve"> PAGEREF _Toc187929920 \h </w:instrText>
      </w:r>
      <w:r>
        <w:rPr>
          <w:noProof/>
        </w:rPr>
      </w:r>
      <w:r>
        <w:rPr>
          <w:noProof/>
        </w:rPr>
        <w:fldChar w:fldCharType="separate"/>
      </w:r>
      <w:r>
        <w:rPr>
          <w:noProof/>
        </w:rPr>
        <w:t>94</w:t>
      </w:r>
      <w:r>
        <w:rPr>
          <w:noProof/>
        </w:rPr>
        <w:fldChar w:fldCharType="end"/>
      </w:r>
    </w:p>
    <w:p w14:paraId="6B3DD534" w14:textId="4C816F5F"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A.3.2.2.2.3.3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_Toc187929921 \h </w:instrText>
      </w:r>
      <w:r>
        <w:rPr>
          <w:noProof/>
        </w:rPr>
      </w:r>
      <w:r>
        <w:rPr>
          <w:noProof/>
        </w:rPr>
        <w:fldChar w:fldCharType="separate"/>
      </w:r>
      <w:r>
        <w:rPr>
          <w:noProof/>
        </w:rPr>
        <w:t>94</w:t>
      </w:r>
      <w:r>
        <w:rPr>
          <w:noProof/>
        </w:rPr>
        <w:fldChar w:fldCharType="end"/>
      </w:r>
    </w:p>
    <w:p w14:paraId="3E2912D8" w14:textId="4665E06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A.3.2.3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_Toc187929922 \h </w:instrText>
      </w:r>
      <w:r>
        <w:rPr>
          <w:noProof/>
        </w:rPr>
      </w:r>
      <w:r>
        <w:rPr>
          <w:noProof/>
        </w:rPr>
        <w:fldChar w:fldCharType="separate"/>
      </w:r>
      <w:r>
        <w:rPr>
          <w:noProof/>
        </w:rPr>
        <w:t>95</w:t>
      </w:r>
      <w:r>
        <w:rPr>
          <w:noProof/>
        </w:rPr>
        <w:fldChar w:fldCharType="end"/>
      </w:r>
    </w:p>
    <w:p w14:paraId="48C4B220" w14:textId="777EA1F9"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_Toc187929923 \h </w:instrText>
      </w:r>
      <w:r>
        <w:rPr>
          <w:noProof/>
        </w:rPr>
      </w:r>
      <w:r>
        <w:rPr>
          <w:noProof/>
        </w:rPr>
        <w:fldChar w:fldCharType="separate"/>
      </w:r>
      <w:r>
        <w:rPr>
          <w:noProof/>
        </w:rPr>
        <w:t>95</w:t>
      </w:r>
      <w:r>
        <w:rPr>
          <w:noProof/>
        </w:rPr>
        <w:fldChar w:fldCharType="end"/>
      </w:r>
    </w:p>
    <w:p w14:paraId="3CF23E4E" w14:textId="57133D5A"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_Toc187929924 \h </w:instrText>
      </w:r>
      <w:r>
        <w:rPr>
          <w:noProof/>
        </w:rPr>
      </w:r>
      <w:r>
        <w:rPr>
          <w:noProof/>
        </w:rPr>
        <w:fldChar w:fldCharType="separate"/>
      </w:r>
      <w:r>
        <w:rPr>
          <w:noProof/>
        </w:rPr>
        <w:t>96</w:t>
      </w:r>
      <w:r>
        <w:rPr>
          <w:noProof/>
        </w:rPr>
        <w:fldChar w:fldCharType="end"/>
      </w:r>
    </w:p>
    <w:p w14:paraId="344D1785" w14:textId="03B279AA"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fldLock="1"/>
      </w:r>
      <w:r>
        <w:rPr>
          <w:noProof/>
        </w:rPr>
        <w:instrText xml:space="preserve"> PAGEREF _Toc187929925 \h </w:instrText>
      </w:r>
      <w:r>
        <w:rPr>
          <w:noProof/>
        </w:rPr>
      </w:r>
      <w:r>
        <w:rPr>
          <w:noProof/>
        </w:rPr>
        <w:fldChar w:fldCharType="separate"/>
      </w:r>
      <w:r>
        <w:rPr>
          <w:noProof/>
        </w:rPr>
        <w:t>96</w:t>
      </w:r>
      <w:r>
        <w:rPr>
          <w:noProof/>
        </w:rPr>
        <w:fldChar w:fldCharType="end"/>
      </w:r>
    </w:p>
    <w:p w14:paraId="0C8C1359" w14:textId="30E44114"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A.3.2.3.2.2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fldLock="1"/>
      </w:r>
      <w:r>
        <w:rPr>
          <w:noProof/>
        </w:rPr>
        <w:instrText xml:space="preserve"> PAGEREF _Toc187929926 \h </w:instrText>
      </w:r>
      <w:r>
        <w:rPr>
          <w:noProof/>
        </w:rPr>
      </w:r>
      <w:r>
        <w:rPr>
          <w:noProof/>
        </w:rPr>
        <w:fldChar w:fldCharType="separate"/>
      </w:r>
      <w:r>
        <w:rPr>
          <w:noProof/>
        </w:rPr>
        <w:t>96</w:t>
      </w:r>
      <w:r>
        <w:rPr>
          <w:noProof/>
        </w:rPr>
        <w:fldChar w:fldCharType="end"/>
      </w:r>
    </w:p>
    <w:p w14:paraId="74CF027D" w14:textId="645B1C5C"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MeasurementNotification</w:t>
      </w:r>
      <w:r>
        <w:rPr>
          <w:noProof/>
        </w:rPr>
        <w:tab/>
      </w:r>
      <w:r>
        <w:rPr>
          <w:noProof/>
        </w:rPr>
        <w:fldChar w:fldCharType="begin" w:fldLock="1"/>
      </w:r>
      <w:r>
        <w:rPr>
          <w:noProof/>
        </w:rPr>
        <w:instrText xml:space="preserve"> PAGEREF _Toc187929927 \h </w:instrText>
      </w:r>
      <w:r>
        <w:rPr>
          <w:noProof/>
        </w:rPr>
      </w:r>
      <w:r>
        <w:rPr>
          <w:noProof/>
        </w:rPr>
        <w:fldChar w:fldCharType="separate"/>
      </w:r>
      <w:r>
        <w:rPr>
          <w:noProof/>
        </w:rPr>
        <w:t>97</w:t>
      </w:r>
      <w:r>
        <w:rPr>
          <w:noProof/>
        </w:rPr>
        <w:fldChar w:fldCharType="end"/>
      </w:r>
    </w:p>
    <w:p w14:paraId="449F685A" w14:textId="3CD674EE"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A.3.2.3.2.4</w:t>
      </w:r>
      <w:r>
        <w:rPr>
          <w:rFonts w:asciiTheme="minorHAnsi" w:eastAsiaTheme="minorEastAsia" w:hAnsiTheme="minorHAnsi" w:cstheme="minorBidi"/>
          <w:noProof/>
          <w:kern w:val="2"/>
          <w:sz w:val="22"/>
          <w:szCs w:val="22"/>
          <w:lang w:eastAsia="en-GB"/>
          <w14:ligatures w14:val="standardContextual"/>
        </w:rPr>
        <w:tab/>
      </w:r>
      <w:r>
        <w:rPr>
          <w:noProof/>
          <w:lang w:eastAsia="zh-CN"/>
        </w:rPr>
        <w:t>Type: ReportingCriteria</w:t>
      </w:r>
      <w:r>
        <w:rPr>
          <w:noProof/>
        </w:rPr>
        <w:tab/>
      </w:r>
      <w:r>
        <w:rPr>
          <w:noProof/>
        </w:rPr>
        <w:fldChar w:fldCharType="begin" w:fldLock="1"/>
      </w:r>
      <w:r>
        <w:rPr>
          <w:noProof/>
        </w:rPr>
        <w:instrText xml:space="preserve"> PAGEREF _Toc187929928 \h </w:instrText>
      </w:r>
      <w:r>
        <w:rPr>
          <w:noProof/>
        </w:rPr>
      </w:r>
      <w:r>
        <w:rPr>
          <w:noProof/>
        </w:rPr>
        <w:fldChar w:fldCharType="separate"/>
      </w:r>
      <w:r>
        <w:rPr>
          <w:noProof/>
        </w:rPr>
        <w:t>98</w:t>
      </w:r>
      <w:r>
        <w:rPr>
          <w:noProof/>
        </w:rPr>
        <w:fldChar w:fldCharType="end"/>
      </w:r>
    </w:p>
    <w:p w14:paraId="327310C0" w14:textId="3D54A078"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LatencyValue</w:t>
      </w:r>
      <w:r>
        <w:rPr>
          <w:noProof/>
        </w:rPr>
        <w:tab/>
      </w:r>
      <w:r>
        <w:rPr>
          <w:noProof/>
        </w:rPr>
        <w:fldChar w:fldCharType="begin" w:fldLock="1"/>
      </w:r>
      <w:r>
        <w:rPr>
          <w:noProof/>
        </w:rPr>
        <w:instrText xml:space="preserve"> PAGEREF _Toc187929929 \h </w:instrText>
      </w:r>
      <w:r>
        <w:rPr>
          <w:noProof/>
        </w:rPr>
      </w:r>
      <w:r>
        <w:rPr>
          <w:noProof/>
        </w:rPr>
        <w:fldChar w:fldCharType="separate"/>
      </w:r>
      <w:r>
        <w:rPr>
          <w:noProof/>
        </w:rPr>
        <w:t>98</w:t>
      </w:r>
      <w:r>
        <w:rPr>
          <w:noProof/>
        </w:rPr>
        <w:fldChar w:fldCharType="end"/>
      </w:r>
    </w:p>
    <w:p w14:paraId="0356573E" w14:textId="329F4DAD"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A.3.2.3.2.6</w:t>
      </w:r>
      <w:r>
        <w:rPr>
          <w:rFonts w:asciiTheme="minorHAnsi" w:eastAsiaTheme="minorEastAsia" w:hAnsiTheme="minorHAnsi" w:cstheme="minorBidi"/>
          <w:noProof/>
          <w:kern w:val="2"/>
          <w:sz w:val="22"/>
          <w:szCs w:val="22"/>
          <w:lang w:eastAsia="en-GB"/>
          <w14:ligatures w14:val="standardContextual"/>
        </w:rPr>
        <w:tab/>
      </w:r>
      <w:r>
        <w:rPr>
          <w:noProof/>
          <w:lang w:eastAsia="zh-CN"/>
        </w:rPr>
        <w:t>Type: BitrateValue</w:t>
      </w:r>
      <w:r>
        <w:rPr>
          <w:noProof/>
        </w:rPr>
        <w:tab/>
      </w:r>
      <w:r>
        <w:rPr>
          <w:noProof/>
        </w:rPr>
        <w:fldChar w:fldCharType="begin" w:fldLock="1"/>
      </w:r>
      <w:r>
        <w:rPr>
          <w:noProof/>
        </w:rPr>
        <w:instrText xml:space="preserve"> PAGEREF _Toc187929930 \h </w:instrText>
      </w:r>
      <w:r>
        <w:rPr>
          <w:noProof/>
        </w:rPr>
      </w:r>
      <w:r>
        <w:rPr>
          <w:noProof/>
        </w:rPr>
        <w:fldChar w:fldCharType="separate"/>
      </w:r>
      <w:r>
        <w:rPr>
          <w:noProof/>
        </w:rPr>
        <w:t>98</w:t>
      </w:r>
      <w:r>
        <w:rPr>
          <w:noProof/>
        </w:rPr>
        <w:fldChar w:fldCharType="end"/>
      </w:r>
    </w:p>
    <w:p w14:paraId="225D8F8F" w14:textId="3E42F14B"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A.3.2.3.2.7</w:t>
      </w:r>
      <w:r>
        <w:rPr>
          <w:rFonts w:asciiTheme="minorHAnsi" w:eastAsiaTheme="minorEastAsia" w:hAnsiTheme="minorHAnsi" w:cstheme="minorBidi"/>
          <w:noProof/>
          <w:kern w:val="2"/>
          <w:sz w:val="22"/>
          <w:szCs w:val="22"/>
          <w:lang w:eastAsia="en-GB"/>
          <w14:ligatures w14:val="standardContextual"/>
        </w:rPr>
        <w:tab/>
      </w:r>
      <w:r>
        <w:rPr>
          <w:noProof/>
          <w:lang w:eastAsia="zh-CN"/>
        </w:rPr>
        <w:t>Type: MeasurementConditions</w:t>
      </w:r>
      <w:r>
        <w:rPr>
          <w:noProof/>
        </w:rPr>
        <w:tab/>
      </w:r>
      <w:r>
        <w:rPr>
          <w:noProof/>
        </w:rPr>
        <w:fldChar w:fldCharType="begin" w:fldLock="1"/>
      </w:r>
      <w:r>
        <w:rPr>
          <w:noProof/>
        </w:rPr>
        <w:instrText xml:space="preserve"> PAGEREF _Toc187929931 \h </w:instrText>
      </w:r>
      <w:r>
        <w:rPr>
          <w:noProof/>
        </w:rPr>
      </w:r>
      <w:r>
        <w:rPr>
          <w:noProof/>
        </w:rPr>
        <w:fldChar w:fldCharType="separate"/>
      </w:r>
      <w:r>
        <w:rPr>
          <w:noProof/>
        </w:rPr>
        <w:t>99</w:t>
      </w:r>
      <w:r>
        <w:rPr>
          <w:noProof/>
        </w:rPr>
        <w:fldChar w:fldCharType="end"/>
      </w:r>
    </w:p>
    <w:p w14:paraId="7A5936F7" w14:textId="5E940B43"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A.3.2.3.2.8</w:t>
      </w:r>
      <w:r>
        <w:rPr>
          <w:rFonts w:asciiTheme="minorHAnsi" w:eastAsiaTheme="minorEastAsia" w:hAnsiTheme="minorHAnsi" w:cstheme="minorBidi"/>
          <w:noProof/>
          <w:kern w:val="2"/>
          <w:sz w:val="22"/>
          <w:szCs w:val="22"/>
          <w:lang w:eastAsia="en-GB"/>
          <w14:ligatures w14:val="standardContextual"/>
        </w:rPr>
        <w:tab/>
      </w:r>
      <w:r>
        <w:rPr>
          <w:noProof/>
          <w:lang w:eastAsia="zh-CN"/>
        </w:rPr>
        <w:t>Type: MeasurementPeriod</w:t>
      </w:r>
      <w:r>
        <w:rPr>
          <w:noProof/>
        </w:rPr>
        <w:tab/>
      </w:r>
      <w:r>
        <w:rPr>
          <w:noProof/>
        </w:rPr>
        <w:fldChar w:fldCharType="begin" w:fldLock="1"/>
      </w:r>
      <w:r>
        <w:rPr>
          <w:noProof/>
        </w:rPr>
        <w:instrText xml:space="preserve"> PAGEREF _Toc187929932 \h </w:instrText>
      </w:r>
      <w:r>
        <w:rPr>
          <w:noProof/>
        </w:rPr>
      </w:r>
      <w:r>
        <w:rPr>
          <w:noProof/>
        </w:rPr>
        <w:fldChar w:fldCharType="separate"/>
      </w:r>
      <w:r>
        <w:rPr>
          <w:noProof/>
        </w:rPr>
        <w:t>99</w:t>
      </w:r>
      <w:r>
        <w:rPr>
          <w:noProof/>
        </w:rPr>
        <w:fldChar w:fldCharType="end"/>
      </w:r>
    </w:p>
    <w:p w14:paraId="4B9E8FA6" w14:textId="74DA34A6"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A.3.2.3.2.9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SpatialConditions</w:t>
      </w:r>
      <w:r>
        <w:rPr>
          <w:noProof/>
        </w:rPr>
        <w:tab/>
      </w:r>
      <w:r>
        <w:rPr>
          <w:noProof/>
        </w:rPr>
        <w:fldChar w:fldCharType="begin" w:fldLock="1"/>
      </w:r>
      <w:r>
        <w:rPr>
          <w:noProof/>
        </w:rPr>
        <w:instrText xml:space="preserve"> PAGEREF _Toc187929933 \h </w:instrText>
      </w:r>
      <w:r>
        <w:rPr>
          <w:noProof/>
        </w:rPr>
      </w:r>
      <w:r>
        <w:rPr>
          <w:noProof/>
        </w:rPr>
        <w:fldChar w:fldCharType="separate"/>
      </w:r>
      <w:r>
        <w:rPr>
          <w:noProof/>
        </w:rPr>
        <w:t>99</w:t>
      </w:r>
      <w:r>
        <w:rPr>
          <w:noProof/>
        </w:rPr>
        <w:fldChar w:fldCharType="end"/>
      </w:r>
    </w:p>
    <w:p w14:paraId="1CF9BF21" w14:textId="266CF86B"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A.3.2.3.3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_Toc187929934 \h </w:instrText>
      </w:r>
      <w:r>
        <w:rPr>
          <w:noProof/>
        </w:rPr>
      </w:r>
      <w:r>
        <w:rPr>
          <w:noProof/>
        </w:rPr>
        <w:fldChar w:fldCharType="separate"/>
      </w:r>
      <w:r>
        <w:rPr>
          <w:noProof/>
        </w:rPr>
        <w:t>99</w:t>
      </w:r>
      <w:r>
        <w:rPr>
          <w:noProof/>
        </w:rPr>
        <w:fldChar w:fldCharType="end"/>
      </w:r>
    </w:p>
    <w:p w14:paraId="34261713" w14:textId="7293C4F1"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A.3.2.4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_Toc187929935 \h </w:instrText>
      </w:r>
      <w:r>
        <w:rPr>
          <w:noProof/>
        </w:rPr>
      </w:r>
      <w:r>
        <w:rPr>
          <w:noProof/>
        </w:rPr>
        <w:fldChar w:fldCharType="separate"/>
      </w:r>
      <w:r>
        <w:rPr>
          <w:noProof/>
        </w:rPr>
        <w:t>99</w:t>
      </w:r>
      <w:r>
        <w:rPr>
          <w:noProof/>
        </w:rPr>
        <w:fldChar w:fldCharType="end"/>
      </w:r>
    </w:p>
    <w:p w14:paraId="345015AF" w14:textId="69DD0314"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A.3.2.5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_Toc187929936 \h </w:instrText>
      </w:r>
      <w:r>
        <w:rPr>
          <w:noProof/>
        </w:rPr>
      </w:r>
      <w:r>
        <w:rPr>
          <w:noProof/>
        </w:rPr>
        <w:fldChar w:fldCharType="separate"/>
      </w:r>
      <w:r>
        <w:rPr>
          <w:noProof/>
        </w:rPr>
        <w:t>99</w:t>
      </w:r>
      <w:r>
        <w:rPr>
          <w:noProof/>
        </w:rPr>
        <w:fldChar w:fldCharType="end"/>
      </w:r>
    </w:p>
    <w:p w14:paraId="7F5CB5FC" w14:textId="1854D01F"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A.3.2.5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_Toc187929937 \h </w:instrText>
      </w:r>
      <w:r>
        <w:rPr>
          <w:noProof/>
        </w:rPr>
      </w:r>
      <w:r>
        <w:rPr>
          <w:noProof/>
        </w:rPr>
        <w:fldChar w:fldCharType="separate"/>
      </w:r>
      <w:r>
        <w:rPr>
          <w:noProof/>
        </w:rPr>
        <w:t>99</w:t>
      </w:r>
      <w:r>
        <w:rPr>
          <w:noProof/>
        </w:rPr>
        <w:fldChar w:fldCharType="end"/>
      </w:r>
    </w:p>
    <w:p w14:paraId="22BE7577" w14:textId="08DB6862"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A.3.2.5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_Toc187929938 \h </w:instrText>
      </w:r>
      <w:r>
        <w:rPr>
          <w:noProof/>
        </w:rPr>
      </w:r>
      <w:r>
        <w:rPr>
          <w:noProof/>
        </w:rPr>
        <w:fldChar w:fldCharType="separate"/>
      </w:r>
      <w:r>
        <w:rPr>
          <w:noProof/>
        </w:rPr>
        <w:t>99</w:t>
      </w:r>
      <w:r>
        <w:rPr>
          <w:noProof/>
        </w:rPr>
        <w:fldChar w:fldCharType="end"/>
      </w:r>
    </w:p>
    <w:p w14:paraId="7FAD25E0" w14:textId="07EDF513"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A.3.2.6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_Toc187929939 \h </w:instrText>
      </w:r>
      <w:r>
        <w:rPr>
          <w:noProof/>
        </w:rPr>
      </w:r>
      <w:r>
        <w:rPr>
          <w:noProof/>
        </w:rPr>
        <w:fldChar w:fldCharType="separate"/>
      </w:r>
      <w:r>
        <w:rPr>
          <w:noProof/>
        </w:rPr>
        <w:t>102</w:t>
      </w:r>
      <w:r>
        <w:rPr>
          <w:noProof/>
        </w:rPr>
        <w:fldChar w:fldCharType="end"/>
      </w:r>
    </w:p>
    <w:p w14:paraId="309305CD" w14:textId="6814B57D"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A.3.2.7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application/vnd.3gpp.seal-data-delivery-measurement-subscription-req-info+cbor</w:t>
      </w:r>
      <w:r>
        <w:rPr>
          <w:noProof/>
        </w:rPr>
        <w:tab/>
      </w:r>
      <w:r>
        <w:rPr>
          <w:noProof/>
        </w:rPr>
        <w:fldChar w:fldCharType="begin" w:fldLock="1"/>
      </w:r>
      <w:r>
        <w:rPr>
          <w:noProof/>
        </w:rPr>
        <w:instrText xml:space="preserve"> PAGEREF _Toc187929940 \h </w:instrText>
      </w:r>
      <w:r>
        <w:rPr>
          <w:noProof/>
        </w:rPr>
      </w:r>
      <w:r>
        <w:rPr>
          <w:noProof/>
        </w:rPr>
        <w:fldChar w:fldCharType="separate"/>
      </w:r>
      <w:r>
        <w:rPr>
          <w:noProof/>
        </w:rPr>
        <w:t>103</w:t>
      </w:r>
      <w:r>
        <w:rPr>
          <w:noProof/>
        </w:rPr>
        <w:fldChar w:fldCharType="end"/>
      </w:r>
    </w:p>
    <w:p w14:paraId="13525408" w14:textId="272FF048"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A.3.2.8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application/vnd.3gpp.seal-data-delivery-measurement-subscription-res-info+cbor</w:t>
      </w:r>
      <w:r>
        <w:rPr>
          <w:noProof/>
        </w:rPr>
        <w:tab/>
      </w:r>
      <w:r>
        <w:rPr>
          <w:noProof/>
        </w:rPr>
        <w:fldChar w:fldCharType="begin" w:fldLock="1"/>
      </w:r>
      <w:r>
        <w:rPr>
          <w:noProof/>
        </w:rPr>
        <w:instrText xml:space="preserve"> PAGEREF _Toc187929941 \h </w:instrText>
      </w:r>
      <w:r>
        <w:rPr>
          <w:noProof/>
        </w:rPr>
      </w:r>
      <w:r>
        <w:rPr>
          <w:noProof/>
        </w:rPr>
        <w:fldChar w:fldCharType="separate"/>
      </w:r>
      <w:r>
        <w:rPr>
          <w:noProof/>
        </w:rPr>
        <w:t>103</w:t>
      </w:r>
      <w:r>
        <w:rPr>
          <w:noProof/>
        </w:rPr>
        <w:fldChar w:fldCharType="end"/>
      </w:r>
    </w:p>
    <w:p w14:paraId="586E601E" w14:textId="36149CC6"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A.3.2.9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application/vnd.3gpp.seal-data-delivery-measurement-notification-info+cbor</w:t>
      </w:r>
      <w:r>
        <w:rPr>
          <w:noProof/>
        </w:rPr>
        <w:tab/>
      </w:r>
      <w:r>
        <w:rPr>
          <w:noProof/>
        </w:rPr>
        <w:fldChar w:fldCharType="begin" w:fldLock="1"/>
      </w:r>
      <w:r>
        <w:rPr>
          <w:noProof/>
        </w:rPr>
        <w:instrText xml:space="preserve"> PAGEREF _Toc187929942 \h </w:instrText>
      </w:r>
      <w:r>
        <w:rPr>
          <w:noProof/>
        </w:rPr>
      </w:r>
      <w:r>
        <w:rPr>
          <w:noProof/>
        </w:rPr>
        <w:fldChar w:fldCharType="separate"/>
      </w:r>
      <w:r>
        <w:rPr>
          <w:noProof/>
        </w:rPr>
        <w:t>104</w:t>
      </w:r>
      <w:r>
        <w:rPr>
          <w:noProof/>
        </w:rPr>
        <w:fldChar w:fldCharType="end"/>
      </w:r>
    </w:p>
    <w:p w14:paraId="1D6A34FE" w14:textId="29CC2C5F"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sidRPr="00370E1B">
        <w:rPr>
          <w:noProof/>
          <w:lang w:val="fr-FR" w:eastAsia="zh-CN"/>
        </w:rPr>
        <w:t>A.3.3</w:t>
      </w:r>
      <w:r>
        <w:rPr>
          <w:rFonts w:asciiTheme="minorHAnsi" w:eastAsiaTheme="minorEastAsia" w:hAnsiTheme="minorHAnsi" w:cstheme="minorBidi"/>
          <w:noProof/>
          <w:kern w:val="2"/>
          <w:sz w:val="22"/>
          <w:szCs w:val="22"/>
          <w:lang w:eastAsia="en-GB"/>
          <w14:ligatures w14:val="standardContextual"/>
        </w:rPr>
        <w:tab/>
      </w:r>
      <w:r w:rsidRPr="00370E1B">
        <w:rPr>
          <w:noProof/>
          <w:lang w:val="fr-FR" w:eastAsia="zh-CN"/>
        </w:rPr>
        <w:t>Sdd_</w:t>
      </w:r>
      <w:r w:rsidRPr="00370E1B">
        <w:rPr>
          <w:noProof/>
          <w:lang w:val="fr-FR"/>
        </w:rPr>
        <w:t>TransmissionQualityManagement</w:t>
      </w:r>
      <w:r w:rsidRPr="00370E1B">
        <w:rPr>
          <w:noProof/>
          <w:lang w:val="fr-FR" w:eastAsia="zh-CN"/>
        </w:rPr>
        <w:t xml:space="preserve"> API</w:t>
      </w:r>
      <w:r>
        <w:rPr>
          <w:noProof/>
        </w:rPr>
        <w:tab/>
      </w:r>
      <w:r>
        <w:rPr>
          <w:noProof/>
        </w:rPr>
        <w:fldChar w:fldCharType="begin" w:fldLock="1"/>
      </w:r>
      <w:r>
        <w:rPr>
          <w:noProof/>
        </w:rPr>
        <w:instrText xml:space="preserve"> PAGEREF _Toc187929943 \h </w:instrText>
      </w:r>
      <w:r>
        <w:rPr>
          <w:noProof/>
        </w:rPr>
      </w:r>
      <w:r>
        <w:rPr>
          <w:noProof/>
        </w:rPr>
        <w:fldChar w:fldCharType="separate"/>
      </w:r>
      <w:r>
        <w:rPr>
          <w:noProof/>
        </w:rPr>
        <w:t>105</w:t>
      </w:r>
      <w:r>
        <w:rPr>
          <w:noProof/>
        </w:rPr>
        <w:fldChar w:fldCharType="end"/>
      </w:r>
    </w:p>
    <w:p w14:paraId="0E7FC2CD" w14:textId="0EF260A0"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sidRPr="00370E1B">
        <w:rPr>
          <w:noProof/>
          <w:lang w:val="fr-FR" w:eastAsia="zh-CN"/>
        </w:rPr>
        <w:t>A.3.3.1</w:t>
      </w:r>
      <w:r>
        <w:rPr>
          <w:rFonts w:asciiTheme="minorHAnsi" w:eastAsiaTheme="minorEastAsia" w:hAnsiTheme="minorHAnsi" w:cstheme="minorBidi"/>
          <w:noProof/>
          <w:kern w:val="2"/>
          <w:sz w:val="22"/>
          <w:szCs w:val="22"/>
          <w:lang w:eastAsia="en-GB"/>
          <w14:ligatures w14:val="standardContextual"/>
        </w:rPr>
        <w:tab/>
      </w:r>
      <w:r w:rsidRPr="00370E1B">
        <w:rPr>
          <w:noProof/>
          <w:lang w:val="fr-FR" w:eastAsia="zh-CN"/>
        </w:rPr>
        <w:t>API URI</w:t>
      </w:r>
      <w:r>
        <w:rPr>
          <w:noProof/>
        </w:rPr>
        <w:tab/>
      </w:r>
      <w:r>
        <w:rPr>
          <w:noProof/>
        </w:rPr>
        <w:fldChar w:fldCharType="begin" w:fldLock="1"/>
      </w:r>
      <w:r>
        <w:rPr>
          <w:noProof/>
        </w:rPr>
        <w:instrText xml:space="preserve"> PAGEREF _Toc187929944 \h </w:instrText>
      </w:r>
      <w:r>
        <w:rPr>
          <w:noProof/>
        </w:rPr>
      </w:r>
      <w:r>
        <w:rPr>
          <w:noProof/>
        </w:rPr>
        <w:fldChar w:fldCharType="separate"/>
      </w:r>
      <w:r>
        <w:rPr>
          <w:noProof/>
        </w:rPr>
        <w:t>105</w:t>
      </w:r>
      <w:r>
        <w:rPr>
          <w:noProof/>
        </w:rPr>
        <w:fldChar w:fldCharType="end"/>
      </w:r>
    </w:p>
    <w:p w14:paraId="5660F3BC" w14:textId="7F748535"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_Toc187929945 \h </w:instrText>
      </w:r>
      <w:r>
        <w:rPr>
          <w:noProof/>
        </w:rPr>
      </w:r>
      <w:r>
        <w:rPr>
          <w:noProof/>
        </w:rPr>
        <w:fldChar w:fldCharType="separate"/>
      </w:r>
      <w:r>
        <w:rPr>
          <w:noProof/>
        </w:rPr>
        <w:t>106</w:t>
      </w:r>
      <w:r>
        <w:rPr>
          <w:noProof/>
        </w:rPr>
        <w:fldChar w:fldCharType="end"/>
      </w:r>
    </w:p>
    <w:p w14:paraId="60735527" w14:textId="368758A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_Toc187929946 \h </w:instrText>
      </w:r>
      <w:r>
        <w:rPr>
          <w:noProof/>
        </w:rPr>
      </w:r>
      <w:r>
        <w:rPr>
          <w:noProof/>
        </w:rPr>
        <w:fldChar w:fldCharType="separate"/>
      </w:r>
      <w:r>
        <w:rPr>
          <w:noProof/>
        </w:rPr>
        <w:t>106</w:t>
      </w:r>
      <w:r>
        <w:rPr>
          <w:noProof/>
        </w:rPr>
        <w:fldChar w:fldCharType="end"/>
      </w:r>
    </w:p>
    <w:p w14:paraId="43969B8D" w14:textId="299B6156"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Transmission Quality Management</w:t>
      </w:r>
      <w:r>
        <w:rPr>
          <w:noProof/>
        </w:rPr>
        <w:tab/>
      </w:r>
      <w:r>
        <w:rPr>
          <w:noProof/>
        </w:rPr>
        <w:fldChar w:fldCharType="begin" w:fldLock="1"/>
      </w:r>
      <w:r>
        <w:rPr>
          <w:noProof/>
        </w:rPr>
        <w:instrText xml:space="preserve"> PAGEREF _Toc187929947 \h </w:instrText>
      </w:r>
      <w:r>
        <w:rPr>
          <w:noProof/>
        </w:rPr>
      </w:r>
      <w:r>
        <w:rPr>
          <w:noProof/>
        </w:rPr>
        <w:fldChar w:fldCharType="separate"/>
      </w:r>
      <w:r>
        <w:rPr>
          <w:noProof/>
        </w:rPr>
        <w:t>106</w:t>
      </w:r>
      <w:r>
        <w:rPr>
          <w:noProof/>
        </w:rPr>
        <w:fldChar w:fldCharType="end"/>
      </w:r>
    </w:p>
    <w:p w14:paraId="03DA36A9" w14:textId="0F0D36F8"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_Toc187929948 \h </w:instrText>
      </w:r>
      <w:r>
        <w:rPr>
          <w:noProof/>
        </w:rPr>
      </w:r>
      <w:r>
        <w:rPr>
          <w:noProof/>
        </w:rPr>
        <w:fldChar w:fldCharType="separate"/>
      </w:r>
      <w:r>
        <w:rPr>
          <w:noProof/>
        </w:rPr>
        <w:t>106</w:t>
      </w:r>
      <w:r>
        <w:rPr>
          <w:noProof/>
        </w:rPr>
        <w:fldChar w:fldCharType="end"/>
      </w:r>
    </w:p>
    <w:p w14:paraId="656F9AFA" w14:textId="6B00303B"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_Toc187929949 \h </w:instrText>
      </w:r>
      <w:r>
        <w:rPr>
          <w:noProof/>
        </w:rPr>
      </w:r>
      <w:r>
        <w:rPr>
          <w:noProof/>
        </w:rPr>
        <w:fldChar w:fldCharType="separate"/>
      </w:r>
      <w:r>
        <w:rPr>
          <w:noProof/>
        </w:rPr>
        <w:t>106</w:t>
      </w:r>
      <w:r>
        <w:rPr>
          <w:noProof/>
        </w:rPr>
        <w:fldChar w:fldCharType="end"/>
      </w:r>
    </w:p>
    <w:p w14:paraId="059961C2" w14:textId="5F575824"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_Toc187929950 \h </w:instrText>
      </w:r>
      <w:r>
        <w:rPr>
          <w:noProof/>
        </w:rPr>
      </w:r>
      <w:r>
        <w:rPr>
          <w:noProof/>
        </w:rPr>
        <w:fldChar w:fldCharType="separate"/>
      </w:r>
      <w:r>
        <w:rPr>
          <w:noProof/>
        </w:rPr>
        <w:t>107</w:t>
      </w:r>
      <w:r>
        <w:rPr>
          <w:noProof/>
        </w:rPr>
        <w:fldChar w:fldCharType="end"/>
      </w:r>
    </w:p>
    <w:p w14:paraId="68480965" w14:textId="21AA8F41"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A.3.3.2.2.3.1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_Toc187929951 \h </w:instrText>
      </w:r>
      <w:r>
        <w:rPr>
          <w:noProof/>
        </w:rPr>
      </w:r>
      <w:r>
        <w:rPr>
          <w:noProof/>
        </w:rPr>
        <w:fldChar w:fldCharType="separate"/>
      </w:r>
      <w:r>
        <w:rPr>
          <w:noProof/>
        </w:rPr>
        <w:t>107</w:t>
      </w:r>
      <w:r>
        <w:rPr>
          <w:noProof/>
        </w:rPr>
        <w:fldChar w:fldCharType="end"/>
      </w:r>
    </w:p>
    <w:p w14:paraId="2E9D5131" w14:textId="76B24D8D"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A.3.3.2.2.3.2</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_Toc187929952 \h </w:instrText>
      </w:r>
      <w:r>
        <w:rPr>
          <w:noProof/>
        </w:rPr>
      </w:r>
      <w:r>
        <w:rPr>
          <w:noProof/>
        </w:rPr>
        <w:fldChar w:fldCharType="separate"/>
      </w:r>
      <w:r>
        <w:rPr>
          <w:noProof/>
        </w:rPr>
        <w:t>107</w:t>
      </w:r>
      <w:r>
        <w:rPr>
          <w:noProof/>
        </w:rPr>
        <w:fldChar w:fldCharType="end"/>
      </w:r>
    </w:p>
    <w:p w14:paraId="6440950C" w14:textId="0DE21E55"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A.3.3.3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_Toc187929953 \h </w:instrText>
      </w:r>
      <w:r>
        <w:rPr>
          <w:noProof/>
        </w:rPr>
      </w:r>
      <w:r>
        <w:rPr>
          <w:noProof/>
        </w:rPr>
        <w:fldChar w:fldCharType="separate"/>
      </w:r>
      <w:r>
        <w:rPr>
          <w:noProof/>
        </w:rPr>
        <w:t>108</w:t>
      </w:r>
      <w:r>
        <w:rPr>
          <w:noProof/>
        </w:rPr>
        <w:fldChar w:fldCharType="end"/>
      </w:r>
    </w:p>
    <w:p w14:paraId="1CA2DBCE" w14:textId="08C2094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_Toc187929954 \h </w:instrText>
      </w:r>
      <w:r>
        <w:rPr>
          <w:noProof/>
        </w:rPr>
      </w:r>
      <w:r>
        <w:rPr>
          <w:noProof/>
        </w:rPr>
        <w:fldChar w:fldCharType="separate"/>
      </w:r>
      <w:r>
        <w:rPr>
          <w:noProof/>
        </w:rPr>
        <w:t>108</w:t>
      </w:r>
      <w:r>
        <w:rPr>
          <w:noProof/>
        </w:rPr>
        <w:fldChar w:fldCharType="end"/>
      </w:r>
    </w:p>
    <w:p w14:paraId="2ED73DA3" w14:textId="4EF1E4D9"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_Toc187929955 \h </w:instrText>
      </w:r>
      <w:r>
        <w:rPr>
          <w:noProof/>
        </w:rPr>
      </w:r>
      <w:r>
        <w:rPr>
          <w:noProof/>
        </w:rPr>
        <w:fldChar w:fldCharType="separate"/>
      </w:r>
      <w:r>
        <w:rPr>
          <w:noProof/>
        </w:rPr>
        <w:t>109</w:t>
      </w:r>
      <w:r>
        <w:rPr>
          <w:noProof/>
        </w:rPr>
        <w:fldChar w:fldCharType="end"/>
      </w:r>
    </w:p>
    <w:p w14:paraId="12645ADA" w14:textId="1803DC53"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A.3.3.3.2.1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TxQualityManagementRequest</w:t>
      </w:r>
      <w:r>
        <w:rPr>
          <w:noProof/>
        </w:rPr>
        <w:tab/>
      </w:r>
      <w:r>
        <w:rPr>
          <w:noProof/>
        </w:rPr>
        <w:fldChar w:fldCharType="begin" w:fldLock="1"/>
      </w:r>
      <w:r>
        <w:rPr>
          <w:noProof/>
        </w:rPr>
        <w:instrText xml:space="preserve"> PAGEREF _Toc187929956 \h </w:instrText>
      </w:r>
      <w:r>
        <w:rPr>
          <w:noProof/>
        </w:rPr>
      </w:r>
      <w:r>
        <w:rPr>
          <w:noProof/>
        </w:rPr>
        <w:fldChar w:fldCharType="separate"/>
      </w:r>
      <w:r>
        <w:rPr>
          <w:noProof/>
        </w:rPr>
        <w:t>109</w:t>
      </w:r>
      <w:r>
        <w:rPr>
          <w:noProof/>
        </w:rPr>
        <w:fldChar w:fldCharType="end"/>
      </w:r>
    </w:p>
    <w:p w14:paraId="2EFE1F5C" w14:textId="4B1BB633"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A.3.3.3.2.2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TxQualityManagementResponse</w:t>
      </w:r>
      <w:r>
        <w:rPr>
          <w:noProof/>
        </w:rPr>
        <w:tab/>
      </w:r>
      <w:r>
        <w:rPr>
          <w:noProof/>
        </w:rPr>
        <w:fldChar w:fldCharType="begin" w:fldLock="1"/>
      </w:r>
      <w:r>
        <w:rPr>
          <w:noProof/>
        </w:rPr>
        <w:instrText xml:space="preserve"> PAGEREF _Toc187929957 \h </w:instrText>
      </w:r>
      <w:r>
        <w:rPr>
          <w:noProof/>
        </w:rPr>
      </w:r>
      <w:r>
        <w:rPr>
          <w:noProof/>
        </w:rPr>
        <w:fldChar w:fldCharType="separate"/>
      </w:r>
      <w:r>
        <w:rPr>
          <w:noProof/>
        </w:rPr>
        <w:t>109</w:t>
      </w:r>
      <w:r>
        <w:rPr>
          <w:noProof/>
        </w:rPr>
        <w:fldChar w:fldCharType="end"/>
      </w:r>
    </w:p>
    <w:p w14:paraId="6605CECE" w14:textId="039C2E2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A.3.3.3.3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_Toc187929958 \h </w:instrText>
      </w:r>
      <w:r>
        <w:rPr>
          <w:noProof/>
        </w:rPr>
      </w:r>
      <w:r>
        <w:rPr>
          <w:noProof/>
        </w:rPr>
        <w:fldChar w:fldCharType="separate"/>
      </w:r>
      <w:r>
        <w:rPr>
          <w:noProof/>
        </w:rPr>
        <w:t>109</w:t>
      </w:r>
      <w:r>
        <w:rPr>
          <w:noProof/>
        </w:rPr>
        <w:fldChar w:fldCharType="end"/>
      </w:r>
    </w:p>
    <w:p w14:paraId="07DBB27F" w14:textId="4201802C"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A.3.3.4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_Toc187929959 \h </w:instrText>
      </w:r>
      <w:r>
        <w:rPr>
          <w:noProof/>
        </w:rPr>
      </w:r>
      <w:r>
        <w:rPr>
          <w:noProof/>
        </w:rPr>
        <w:fldChar w:fldCharType="separate"/>
      </w:r>
      <w:r>
        <w:rPr>
          <w:noProof/>
        </w:rPr>
        <w:t>109</w:t>
      </w:r>
      <w:r>
        <w:rPr>
          <w:noProof/>
        </w:rPr>
        <w:fldChar w:fldCharType="end"/>
      </w:r>
    </w:p>
    <w:p w14:paraId="125B56B4" w14:textId="27BCF3B3"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A.3.3.5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_Toc187929960 \h </w:instrText>
      </w:r>
      <w:r>
        <w:rPr>
          <w:noProof/>
        </w:rPr>
      </w:r>
      <w:r>
        <w:rPr>
          <w:noProof/>
        </w:rPr>
        <w:fldChar w:fldCharType="separate"/>
      </w:r>
      <w:r>
        <w:rPr>
          <w:noProof/>
        </w:rPr>
        <w:t>109</w:t>
      </w:r>
      <w:r>
        <w:rPr>
          <w:noProof/>
        </w:rPr>
        <w:fldChar w:fldCharType="end"/>
      </w:r>
    </w:p>
    <w:p w14:paraId="551A0371" w14:textId="2AE594EA"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A.3.3.5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_Toc187929961 \h </w:instrText>
      </w:r>
      <w:r>
        <w:rPr>
          <w:noProof/>
        </w:rPr>
      </w:r>
      <w:r>
        <w:rPr>
          <w:noProof/>
        </w:rPr>
        <w:fldChar w:fldCharType="separate"/>
      </w:r>
      <w:r>
        <w:rPr>
          <w:noProof/>
        </w:rPr>
        <w:t>109</w:t>
      </w:r>
      <w:r>
        <w:rPr>
          <w:noProof/>
        </w:rPr>
        <w:fldChar w:fldCharType="end"/>
      </w:r>
    </w:p>
    <w:p w14:paraId="6202EDE6" w14:textId="14D538DF"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A.3.3.5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_Toc187929962 \h </w:instrText>
      </w:r>
      <w:r>
        <w:rPr>
          <w:noProof/>
        </w:rPr>
      </w:r>
      <w:r>
        <w:rPr>
          <w:noProof/>
        </w:rPr>
        <w:fldChar w:fldCharType="separate"/>
      </w:r>
      <w:r>
        <w:rPr>
          <w:noProof/>
        </w:rPr>
        <w:t>110</w:t>
      </w:r>
      <w:r>
        <w:rPr>
          <w:noProof/>
        </w:rPr>
        <w:fldChar w:fldCharType="end"/>
      </w:r>
    </w:p>
    <w:p w14:paraId="256D8751" w14:textId="5E800218"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sidRPr="00370E1B">
        <w:rPr>
          <w:noProof/>
          <w:lang w:val="sv-SE"/>
        </w:rPr>
        <w:t>A.3.3.6</w:t>
      </w:r>
      <w:r>
        <w:rPr>
          <w:rFonts w:asciiTheme="minorHAnsi" w:eastAsiaTheme="minorEastAsia" w:hAnsiTheme="minorHAnsi" w:cstheme="minorBidi"/>
          <w:noProof/>
          <w:kern w:val="2"/>
          <w:sz w:val="22"/>
          <w:szCs w:val="22"/>
          <w:lang w:eastAsia="en-GB"/>
          <w14:ligatures w14:val="standardContextual"/>
        </w:rPr>
        <w:tab/>
      </w:r>
      <w:r w:rsidRPr="00370E1B">
        <w:rPr>
          <w:noProof/>
          <w:lang w:val="sv-SE"/>
        </w:rPr>
        <w:t>Media Types</w:t>
      </w:r>
      <w:r>
        <w:rPr>
          <w:noProof/>
        </w:rPr>
        <w:tab/>
      </w:r>
      <w:r>
        <w:rPr>
          <w:noProof/>
        </w:rPr>
        <w:fldChar w:fldCharType="begin" w:fldLock="1"/>
      </w:r>
      <w:r>
        <w:rPr>
          <w:noProof/>
        </w:rPr>
        <w:instrText xml:space="preserve"> PAGEREF _Toc187929963 \h </w:instrText>
      </w:r>
      <w:r>
        <w:rPr>
          <w:noProof/>
        </w:rPr>
      </w:r>
      <w:r>
        <w:rPr>
          <w:noProof/>
        </w:rPr>
        <w:fldChar w:fldCharType="separate"/>
      </w:r>
      <w:r>
        <w:rPr>
          <w:noProof/>
        </w:rPr>
        <w:t>110</w:t>
      </w:r>
      <w:r>
        <w:rPr>
          <w:noProof/>
        </w:rPr>
        <w:fldChar w:fldCharType="end"/>
      </w:r>
    </w:p>
    <w:p w14:paraId="75ED0471" w14:textId="5A237B81"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A.3.3.7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application/vnd.3gpp.seal-data-delivery-tx-quality-mgt-req-info+cbor</w:t>
      </w:r>
      <w:r>
        <w:rPr>
          <w:noProof/>
        </w:rPr>
        <w:tab/>
      </w:r>
      <w:r>
        <w:rPr>
          <w:noProof/>
        </w:rPr>
        <w:fldChar w:fldCharType="begin" w:fldLock="1"/>
      </w:r>
      <w:r>
        <w:rPr>
          <w:noProof/>
        </w:rPr>
        <w:instrText xml:space="preserve"> PAGEREF _Toc187929964 \h </w:instrText>
      </w:r>
      <w:r>
        <w:rPr>
          <w:noProof/>
        </w:rPr>
      </w:r>
      <w:r>
        <w:rPr>
          <w:noProof/>
        </w:rPr>
        <w:fldChar w:fldCharType="separate"/>
      </w:r>
      <w:r>
        <w:rPr>
          <w:noProof/>
        </w:rPr>
        <w:t>110</w:t>
      </w:r>
      <w:r>
        <w:rPr>
          <w:noProof/>
        </w:rPr>
        <w:fldChar w:fldCharType="end"/>
      </w:r>
    </w:p>
    <w:p w14:paraId="20D050F9" w14:textId="0AB1B2E2"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A.3.3.8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application/vnd.3gpp.seal-data-delivery-tx-quality-mgt-res-info+cbor</w:t>
      </w:r>
      <w:r>
        <w:rPr>
          <w:noProof/>
        </w:rPr>
        <w:tab/>
      </w:r>
      <w:r>
        <w:rPr>
          <w:noProof/>
        </w:rPr>
        <w:fldChar w:fldCharType="begin" w:fldLock="1"/>
      </w:r>
      <w:r>
        <w:rPr>
          <w:noProof/>
        </w:rPr>
        <w:instrText xml:space="preserve"> PAGEREF _Toc187929965 \h </w:instrText>
      </w:r>
      <w:r>
        <w:rPr>
          <w:noProof/>
        </w:rPr>
      </w:r>
      <w:r>
        <w:rPr>
          <w:noProof/>
        </w:rPr>
        <w:fldChar w:fldCharType="separate"/>
      </w:r>
      <w:r>
        <w:rPr>
          <w:noProof/>
        </w:rPr>
        <w:t>111</w:t>
      </w:r>
      <w:r>
        <w:rPr>
          <w:noProof/>
        </w:rPr>
        <w:fldChar w:fldCharType="end"/>
      </w:r>
    </w:p>
    <w:p w14:paraId="72BF25EA" w14:textId="2386A164"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rPr>
        <w:t>A.3.4</w:t>
      </w:r>
      <w:r>
        <w:rPr>
          <w:rFonts w:asciiTheme="minorHAnsi" w:eastAsiaTheme="minorEastAsia" w:hAnsiTheme="minorHAnsi" w:cstheme="minorBidi"/>
          <w:noProof/>
          <w:kern w:val="2"/>
          <w:sz w:val="22"/>
          <w:szCs w:val="22"/>
          <w:lang w:eastAsia="en-GB"/>
          <w14:ligatures w14:val="standardContextual"/>
        </w:rPr>
        <w:tab/>
      </w:r>
      <w:r>
        <w:rPr>
          <w:noProof/>
        </w:rPr>
        <w:t>Sdd_ConnectionStatusEvent API</w:t>
      </w:r>
      <w:r>
        <w:rPr>
          <w:noProof/>
        </w:rPr>
        <w:tab/>
      </w:r>
      <w:r>
        <w:rPr>
          <w:noProof/>
        </w:rPr>
        <w:fldChar w:fldCharType="begin" w:fldLock="1"/>
      </w:r>
      <w:r>
        <w:rPr>
          <w:noProof/>
        </w:rPr>
        <w:instrText xml:space="preserve"> PAGEREF _Toc187929966 \h </w:instrText>
      </w:r>
      <w:r>
        <w:rPr>
          <w:noProof/>
        </w:rPr>
      </w:r>
      <w:r>
        <w:rPr>
          <w:noProof/>
        </w:rPr>
        <w:fldChar w:fldCharType="separate"/>
      </w:r>
      <w:r>
        <w:rPr>
          <w:noProof/>
        </w:rPr>
        <w:t>112</w:t>
      </w:r>
      <w:r>
        <w:rPr>
          <w:noProof/>
        </w:rPr>
        <w:fldChar w:fldCharType="end"/>
      </w:r>
    </w:p>
    <w:p w14:paraId="2A1E6A76" w14:textId="4228AA38"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A.3.4.1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_Toc187929967 \h </w:instrText>
      </w:r>
      <w:r>
        <w:rPr>
          <w:noProof/>
        </w:rPr>
      </w:r>
      <w:r>
        <w:rPr>
          <w:noProof/>
        </w:rPr>
        <w:fldChar w:fldCharType="separate"/>
      </w:r>
      <w:r>
        <w:rPr>
          <w:noProof/>
        </w:rPr>
        <w:t>112</w:t>
      </w:r>
      <w:r>
        <w:rPr>
          <w:noProof/>
        </w:rPr>
        <w:fldChar w:fldCharType="end"/>
      </w:r>
    </w:p>
    <w:p w14:paraId="6BE6EC6F" w14:textId="07491107"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_Toc187929968 \h </w:instrText>
      </w:r>
      <w:r>
        <w:rPr>
          <w:noProof/>
        </w:rPr>
      </w:r>
      <w:r>
        <w:rPr>
          <w:noProof/>
        </w:rPr>
        <w:fldChar w:fldCharType="separate"/>
      </w:r>
      <w:r>
        <w:rPr>
          <w:noProof/>
        </w:rPr>
        <w:t>112</w:t>
      </w:r>
      <w:r>
        <w:rPr>
          <w:noProof/>
        </w:rPr>
        <w:fldChar w:fldCharType="end"/>
      </w:r>
    </w:p>
    <w:p w14:paraId="150947AD" w14:textId="61FE5EFE"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A.3.4.2.1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_Toc187929969 \h </w:instrText>
      </w:r>
      <w:r>
        <w:rPr>
          <w:noProof/>
        </w:rPr>
      </w:r>
      <w:r>
        <w:rPr>
          <w:noProof/>
        </w:rPr>
        <w:fldChar w:fldCharType="separate"/>
      </w:r>
      <w:r>
        <w:rPr>
          <w:noProof/>
        </w:rPr>
        <w:t>112</w:t>
      </w:r>
      <w:r>
        <w:rPr>
          <w:noProof/>
        </w:rPr>
        <w:fldChar w:fldCharType="end"/>
      </w:r>
    </w:p>
    <w:p w14:paraId="200F7A50" w14:textId="4A5C00A0"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A.3.4.2.2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Connection Status Event</w:t>
      </w:r>
      <w:r>
        <w:rPr>
          <w:noProof/>
        </w:rPr>
        <w:tab/>
      </w:r>
      <w:r>
        <w:rPr>
          <w:noProof/>
        </w:rPr>
        <w:fldChar w:fldCharType="begin" w:fldLock="1"/>
      </w:r>
      <w:r>
        <w:rPr>
          <w:noProof/>
        </w:rPr>
        <w:instrText xml:space="preserve"> PAGEREF _Toc187929970 \h </w:instrText>
      </w:r>
      <w:r>
        <w:rPr>
          <w:noProof/>
        </w:rPr>
      </w:r>
      <w:r>
        <w:rPr>
          <w:noProof/>
        </w:rPr>
        <w:fldChar w:fldCharType="separate"/>
      </w:r>
      <w:r>
        <w:rPr>
          <w:noProof/>
        </w:rPr>
        <w:t>113</w:t>
      </w:r>
      <w:r>
        <w:rPr>
          <w:noProof/>
        </w:rPr>
        <w:fldChar w:fldCharType="end"/>
      </w:r>
    </w:p>
    <w:p w14:paraId="0CD406F6" w14:textId="70D33D7F"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A.3.4.2.2.1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_Toc187929971 \h </w:instrText>
      </w:r>
      <w:r>
        <w:rPr>
          <w:noProof/>
        </w:rPr>
      </w:r>
      <w:r>
        <w:rPr>
          <w:noProof/>
        </w:rPr>
        <w:fldChar w:fldCharType="separate"/>
      </w:r>
      <w:r>
        <w:rPr>
          <w:noProof/>
        </w:rPr>
        <w:t>113</w:t>
      </w:r>
      <w:r>
        <w:rPr>
          <w:noProof/>
        </w:rPr>
        <w:fldChar w:fldCharType="end"/>
      </w:r>
    </w:p>
    <w:p w14:paraId="3D1BD22D" w14:textId="6DE82BA6"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A.3.4.2.2.2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_Toc187929972 \h </w:instrText>
      </w:r>
      <w:r>
        <w:rPr>
          <w:noProof/>
        </w:rPr>
      </w:r>
      <w:r>
        <w:rPr>
          <w:noProof/>
        </w:rPr>
        <w:fldChar w:fldCharType="separate"/>
      </w:r>
      <w:r>
        <w:rPr>
          <w:noProof/>
        </w:rPr>
        <w:t>113</w:t>
      </w:r>
      <w:r>
        <w:rPr>
          <w:noProof/>
        </w:rPr>
        <w:fldChar w:fldCharType="end"/>
      </w:r>
    </w:p>
    <w:p w14:paraId="6F5AD4C6" w14:textId="71F7367A"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A.3.4.2.2.3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_Toc187929973 \h </w:instrText>
      </w:r>
      <w:r>
        <w:rPr>
          <w:noProof/>
        </w:rPr>
      </w:r>
      <w:r>
        <w:rPr>
          <w:noProof/>
        </w:rPr>
        <w:fldChar w:fldCharType="separate"/>
      </w:r>
      <w:r>
        <w:rPr>
          <w:noProof/>
        </w:rPr>
        <w:t>113</w:t>
      </w:r>
      <w:r>
        <w:rPr>
          <w:noProof/>
        </w:rPr>
        <w:fldChar w:fldCharType="end"/>
      </w:r>
    </w:p>
    <w:p w14:paraId="0AA19443" w14:textId="0577524F"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A.3.4.2.2.3.1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_Toc187929974 \h </w:instrText>
      </w:r>
      <w:r>
        <w:rPr>
          <w:noProof/>
        </w:rPr>
      </w:r>
      <w:r>
        <w:rPr>
          <w:noProof/>
        </w:rPr>
        <w:fldChar w:fldCharType="separate"/>
      </w:r>
      <w:r>
        <w:rPr>
          <w:noProof/>
        </w:rPr>
        <w:t>113</w:t>
      </w:r>
      <w:r>
        <w:rPr>
          <w:noProof/>
        </w:rPr>
        <w:fldChar w:fldCharType="end"/>
      </w:r>
    </w:p>
    <w:p w14:paraId="73C18A34" w14:textId="106C4A9D"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A.3.4.2.2.3.2</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_Toc187929975 \h </w:instrText>
      </w:r>
      <w:r>
        <w:rPr>
          <w:noProof/>
        </w:rPr>
      </w:r>
      <w:r>
        <w:rPr>
          <w:noProof/>
        </w:rPr>
        <w:fldChar w:fldCharType="separate"/>
      </w:r>
      <w:r>
        <w:rPr>
          <w:noProof/>
        </w:rPr>
        <w:t>113</w:t>
      </w:r>
      <w:r>
        <w:rPr>
          <w:noProof/>
        </w:rPr>
        <w:fldChar w:fldCharType="end"/>
      </w:r>
    </w:p>
    <w:p w14:paraId="62DFF21D" w14:textId="130F74B7"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A.3.4.3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_Toc187929976 \h </w:instrText>
      </w:r>
      <w:r>
        <w:rPr>
          <w:noProof/>
        </w:rPr>
      </w:r>
      <w:r>
        <w:rPr>
          <w:noProof/>
        </w:rPr>
        <w:fldChar w:fldCharType="separate"/>
      </w:r>
      <w:r>
        <w:rPr>
          <w:noProof/>
        </w:rPr>
        <w:t>114</w:t>
      </w:r>
      <w:r>
        <w:rPr>
          <w:noProof/>
        </w:rPr>
        <w:fldChar w:fldCharType="end"/>
      </w:r>
    </w:p>
    <w:p w14:paraId="44581AE0" w14:textId="04727A1E"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A.3.4.3.1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_Toc187929977 \h </w:instrText>
      </w:r>
      <w:r>
        <w:rPr>
          <w:noProof/>
        </w:rPr>
      </w:r>
      <w:r>
        <w:rPr>
          <w:noProof/>
        </w:rPr>
        <w:fldChar w:fldCharType="separate"/>
      </w:r>
      <w:r>
        <w:rPr>
          <w:noProof/>
        </w:rPr>
        <w:t>114</w:t>
      </w:r>
      <w:r>
        <w:rPr>
          <w:noProof/>
        </w:rPr>
        <w:fldChar w:fldCharType="end"/>
      </w:r>
    </w:p>
    <w:p w14:paraId="030BE323" w14:textId="520FB392"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A.3.4.3.2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_Toc187929978 \h </w:instrText>
      </w:r>
      <w:r>
        <w:rPr>
          <w:noProof/>
        </w:rPr>
      </w:r>
      <w:r>
        <w:rPr>
          <w:noProof/>
        </w:rPr>
        <w:fldChar w:fldCharType="separate"/>
      </w:r>
      <w:r>
        <w:rPr>
          <w:noProof/>
        </w:rPr>
        <w:t>115</w:t>
      </w:r>
      <w:r>
        <w:rPr>
          <w:noProof/>
        </w:rPr>
        <w:fldChar w:fldCharType="end"/>
      </w:r>
    </w:p>
    <w:p w14:paraId="7A156E6F" w14:textId="58EF0B1F"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A.3.4.3.2.1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ConnectionStatusConfigurationRequest</w:t>
      </w:r>
      <w:r>
        <w:rPr>
          <w:noProof/>
        </w:rPr>
        <w:tab/>
      </w:r>
      <w:r>
        <w:rPr>
          <w:noProof/>
        </w:rPr>
        <w:fldChar w:fldCharType="begin" w:fldLock="1"/>
      </w:r>
      <w:r>
        <w:rPr>
          <w:noProof/>
        </w:rPr>
        <w:instrText xml:space="preserve"> PAGEREF _Toc187929979 \h </w:instrText>
      </w:r>
      <w:r>
        <w:rPr>
          <w:noProof/>
        </w:rPr>
      </w:r>
      <w:r>
        <w:rPr>
          <w:noProof/>
        </w:rPr>
        <w:fldChar w:fldCharType="separate"/>
      </w:r>
      <w:r>
        <w:rPr>
          <w:noProof/>
        </w:rPr>
        <w:t>115</w:t>
      </w:r>
      <w:r>
        <w:rPr>
          <w:noProof/>
        </w:rPr>
        <w:fldChar w:fldCharType="end"/>
      </w:r>
    </w:p>
    <w:p w14:paraId="233A856D" w14:textId="6D4EFA38"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A.3.4.3.2.2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ConnectionStatusConfigurationResponse</w:t>
      </w:r>
      <w:r>
        <w:rPr>
          <w:noProof/>
        </w:rPr>
        <w:tab/>
      </w:r>
      <w:r>
        <w:rPr>
          <w:noProof/>
        </w:rPr>
        <w:fldChar w:fldCharType="begin" w:fldLock="1"/>
      </w:r>
      <w:r>
        <w:rPr>
          <w:noProof/>
        </w:rPr>
        <w:instrText xml:space="preserve"> PAGEREF _Toc187929980 \h </w:instrText>
      </w:r>
      <w:r>
        <w:rPr>
          <w:noProof/>
        </w:rPr>
      </w:r>
      <w:r>
        <w:rPr>
          <w:noProof/>
        </w:rPr>
        <w:fldChar w:fldCharType="separate"/>
      </w:r>
      <w:r>
        <w:rPr>
          <w:noProof/>
        </w:rPr>
        <w:t>115</w:t>
      </w:r>
      <w:r>
        <w:rPr>
          <w:noProof/>
        </w:rPr>
        <w:fldChar w:fldCharType="end"/>
      </w:r>
    </w:p>
    <w:p w14:paraId="171D5CC6" w14:textId="4247443B"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A.3.4.3.3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_Toc187929981 \h </w:instrText>
      </w:r>
      <w:r>
        <w:rPr>
          <w:noProof/>
        </w:rPr>
      </w:r>
      <w:r>
        <w:rPr>
          <w:noProof/>
        </w:rPr>
        <w:fldChar w:fldCharType="separate"/>
      </w:r>
      <w:r>
        <w:rPr>
          <w:noProof/>
        </w:rPr>
        <w:t>115</w:t>
      </w:r>
      <w:r>
        <w:rPr>
          <w:noProof/>
        </w:rPr>
        <w:fldChar w:fldCharType="end"/>
      </w:r>
    </w:p>
    <w:p w14:paraId="5C7CD7EB" w14:textId="6B39279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A.3.4.4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_Toc187929982 \h </w:instrText>
      </w:r>
      <w:r>
        <w:rPr>
          <w:noProof/>
        </w:rPr>
      </w:r>
      <w:r>
        <w:rPr>
          <w:noProof/>
        </w:rPr>
        <w:fldChar w:fldCharType="separate"/>
      </w:r>
      <w:r>
        <w:rPr>
          <w:noProof/>
        </w:rPr>
        <w:t>115</w:t>
      </w:r>
      <w:r>
        <w:rPr>
          <w:noProof/>
        </w:rPr>
        <w:fldChar w:fldCharType="end"/>
      </w:r>
    </w:p>
    <w:p w14:paraId="3C7430DB" w14:textId="1A8A3654"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A.3.4.5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_Toc187929983 \h </w:instrText>
      </w:r>
      <w:r>
        <w:rPr>
          <w:noProof/>
        </w:rPr>
      </w:r>
      <w:r>
        <w:rPr>
          <w:noProof/>
        </w:rPr>
        <w:fldChar w:fldCharType="separate"/>
      </w:r>
      <w:r>
        <w:rPr>
          <w:noProof/>
        </w:rPr>
        <w:t>115</w:t>
      </w:r>
      <w:r>
        <w:rPr>
          <w:noProof/>
        </w:rPr>
        <w:fldChar w:fldCharType="end"/>
      </w:r>
    </w:p>
    <w:p w14:paraId="50831D45" w14:textId="7113A698"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A.3.4.5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_Toc187929984 \h </w:instrText>
      </w:r>
      <w:r>
        <w:rPr>
          <w:noProof/>
        </w:rPr>
      </w:r>
      <w:r>
        <w:rPr>
          <w:noProof/>
        </w:rPr>
        <w:fldChar w:fldCharType="separate"/>
      </w:r>
      <w:r>
        <w:rPr>
          <w:noProof/>
        </w:rPr>
        <w:t>115</w:t>
      </w:r>
      <w:r>
        <w:rPr>
          <w:noProof/>
        </w:rPr>
        <w:fldChar w:fldCharType="end"/>
      </w:r>
    </w:p>
    <w:p w14:paraId="5106C67E" w14:textId="5D8D87C6"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A.3.4.5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_Toc187929985 \h </w:instrText>
      </w:r>
      <w:r>
        <w:rPr>
          <w:noProof/>
        </w:rPr>
      </w:r>
      <w:r>
        <w:rPr>
          <w:noProof/>
        </w:rPr>
        <w:fldChar w:fldCharType="separate"/>
      </w:r>
      <w:r>
        <w:rPr>
          <w:noProof/>
        </w:rPr>
        <w:t>115</w:t>
      </w:r>
      <w:r>
        <w:rPr>
          <w:noProof/>
        </w:rPr>
        <w:fldChar w:fldCharType="end"/>
      </w:r>
    </w:p>
    <w:p w14:paraId="0BF9B53B" w14:textId="3C7F421E"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A.3.4.6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_Toc187929986 \h </w:instrText>
      </w:r>
      <w:r>
        <w:rPr>
          <w:noProof/>
        </w:rPr>
      </w:r>
      <w:r>
        <w:rPr>
          <w:noProof/>
        </w:rPr>
        <w:fldChar w:fldCharType="separate"/>
      </w:r>
      <w:r>
        <w:rPr>
          <w:noProof/>
        </w:rPr>
        <w:t>116</w:t>
      </w:r>
      <w:r>
        <w:rPr>
          <w:noProof/>
        </w:rPr>
        <w:fldChar w:fldCharType="end"/>
      </w:r>
    </w:p>
    <w:p w14:paraId="05AA49AA" w14:textId="355F90ED"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A.3.4.7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application/vnd.3gpp.seal-data-delivery-connection-status-configuration-req-info+cbor</w:t>
      </w:r>
      <w:r>
        <w:rPr>
          <w:noProof/>
        </w:rPr>
        <w:tab/>
      </w:r>
      <w:r>
        <w:rPr>
          <w:noProof/>
        </w:rPr>
        <w:fldChar w:fldCharType="begin" w:fldLock="1"/>
      </w:r>
      <w:r>
        <w:rPr>
          <w:noProof/>
        </w:rPr>
        <w:instrText xml:space="preserve"> PAGEREF _Toc187929987 \h </w:instrText>
      </w:r>
      <w:r>
        <w:rPr>
          <w:noProof/>
        </w:rPr>
      </w:r>
      <w:r>
        <w:rPr>
          <w:noProof/>
        </w:rPr>
        <w:fldChar w:fldCharType="separate"/>
      </w:r>
      <w:r>
        <w:rPr>
          <w:noProof/>
        </w:rPr>
        <w:t>116</w:t>
      </w:r>
      <w:r>
        <w:rPr>
          <w:noProof/>
        </w:rPr>
        <w:fldChar w:fldCharType="end"/>
      </w:r>
    </w:p>
    <w:p w14:paraId="70D8BF32" w14:textId="5CB3C88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A.3.4.8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application/vnd.3gpp.seal-data-delivery-connection-status-configuration-res-info+cbor</w:t>
      </w:r>
      <w:r>
        <w:rPr>
          <w:noProof/>
        </w:rPr>
        <w:tab/>
      </w:r>
      <w:r>
        <w:rPr>
          <w:noProof/>
        </w:rPr>
        <w:fldChar w:fldCharType="begin" w:fldLock="1"/>
      </w:r>
      <w:r>
        <w:rPr>
          <w:noProof/>
        </w:rPr>
        <w:instrText xml:space="preserve"> PAGEREF _Toc187929988 \h </w:instrText>
      </w:r>
      <w:r>
        <w:rPr>
          <w:noProof/>
        </w:rPr>
      </w:r>
      <w:r>
        <w:rPr>
          <w:noProof/>
        </w:rPr>
        <w:fldChar w:fldCharType="separate"/>
      </w:r>
      <w:r>
        <w:rPr>
          <w:noProof/>
        </w:rPr>
        <w:t>117</w:t>
      </w:r>
      <w:r>
        <w:rPr>
          <w:noProof/>
        </w:rPr>
        <w:fldChar w:fldCharType="end"/>
      </w:r>
    </w:p>
    <w:p w14:paraId="462BC318" w14:textId="30ADE2A7"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A.3.5</w:t>
      </w:r>
      <w:r>
        <w:rPr>
          <w:rFonts w:asciiTheme="minorHAnsi" w:eastAsiaTheme="minorEastAsia" w:hAnsiTheme="minorHAnsi" w:cstheme="minorBidi"/>
          <w:noProof/>
          <w:kern w:val="2"/>
          <w:sz w:val="22"/>
          <w:szCs w:val="22"/>
          <w:lang w:eastAsia="en-GB"/>
          <w14:ligatures w14:val="standardContextual"/>
        </w:rPr>
        <w:tab/>
      </w:r>
      <w:r>
        <w:rPr>
          <w:noProof/>
          <w:lang w:eastAsia="zh-CN"/>
        </w:rPr>
        <w:t>Sdd_URLLCTransmissionConnection API</w:t>
      </w:r>
      <w:r>
        <w:rPr>
          <w:noProof/>
        </w:rPr>
        <w:tab/>
      </w:r>
      <w:r>
        <w:rPr>
          <w:noProof/>
        </w:rPr>
        <w:fldChar w:fldCharType="begin" w:fldLock="1"/>
      </w:r>
      <w:r>
        <w:rPr>
          <w:noProof/>
        </w:rPr>
        <w:instrText xml:space="preserve"> PAGEREF _Toc187929989 \h </w:instrText>
      </w:r>
      <w:r>
        <w:rPr>
          <w:noProof/>
        </w:rPr>
      </w:r>
      <w:r>
        <w:rPr>
          <w:noProof/>
        </w:rPr>
        <w:fldChar w:fldCharType="separate"/>
      </w:r>
      <w:r>
        <w:rPr>
          <w:noProof/>
        </w:rPr>
        <w:t>117</w:t>
      </w:r>
      <w:r>
        <w:rPr>
          <w:noProof/>
        </w:rPr>
        <w:fldChar w:fldCharType="end"/>
      </w:r>
    </w:p>
    <w:p w14:paraId="17E85925" w14:textId="77C8382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A.3.5.1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_Toc187929990 \h </w:instrText>
      </w:r>
      <w:r>
        <w:rPr>
          <w:noProof/>
        </w:rPr>
      </w:r>
      <w:r>
        <w:rPr>
          <w:noProof/>
        </w:rPr>
        <w:fldChar w:fldCharType="separate"/>
      </w:r>
      <w:r>
        <w:rPr>
          <w:noProof/>
        </w:rPr>
        <w:t>117</w:t>
      </w:r>
      <w:r>
        <w:rPr>
          <w:noProof/>
        </w:rPr>
        <w:fldChar w:fldCharType="end"/>
      </w:r>
    </w:p>
    <w:p w14:paraId="47B0A9B9" w14:textId="71CF2385"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_Toc187929991 \h </w:instrText>
      </w:r>
      <w:r>
        <w:rPr>
          <w:noProof/>
        </w:rPr>
      </w:r>
      <w:r>
        <w:rPr>
          <w:noProof/>
        </w:rPr>
        <w:fldChar w:fldCharType="separate"/>
      </w:r>
      <w:r>
        <w:rPr>
          <w:noProof/>
        </w:rPr>
        <w:t>118</w:t>
      </w:r>
      <w:r>
        <w:rPr>
          <w:noProof/>
        </w:rPr>
        <w:fldChar w:fldCharType="end"/>
      </w:r>
    </w:p>
    <w:p w14:paraId="5F6BEA68" w14:textId="2B69078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A.3.5.2.1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_Toc187929992 \h </w:instrText>
      </w:r>
      <w:r>
        <w:rPr>
          <w:noProof/>
        </w:rPr>
      </w:r>
      <w:r>
        <w:rPr>
          <w:noProof/>
        </w:rPr>
        <w:fldChar w:fldCharType="separate"/>
      </w:r>
      <w:r>
        <w:rPr>
          <w:noProof/>
        </w:rPr>
        <w:t>118</w:t>
      </w:r>
      <w:r>
        <w:rPr>
          <w:noProof/>
        </w:rPr>
        <w:fldChar w:fldCharType="end"/>
      </w:r>
    </w:p>
    <w:p w14:paraId="4A0C8D91" w14:textId="5CB9403E"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A.3.5.2.2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_Toc187929993 \h </w:instrText>
      </w:r>
      <w:r>
        <w:rPr>
          <w:noProof/>
        </w:rPr>
      </w:r>
      <w:r>
        <w:rPr>
          <w:noProof/>
        </w:rPr>
        <w:fldChar w:fldCharType="separate"/>
      </w:r>
      <w:r>
        <w:rPr>
          <w:noProof/>
        </w:rPr>
        <w:t>118</w:t>
      </w:r>
      <w:r>
        <w:rPr>
          <w:noProof/>
        </w:rPr>
        <w:fldChar w:fldCharType="end"/>
      </w:r>
    </w:p>
    <w:p w14:paraId="5E9FE232" w14:textId="1AB5DA15"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A.3.5.2.2.1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_Toc187929994 \h </w:instrText>
      </w:r>
      <w:r>
        <w:rPr>
          <w:noProof/>
        </w:rPr>
      </w:r>
      <w:r>
        <w:rPr>
          <w:noProof/>
        </w:rPr>
        <w:fldChar w:fldCharType="separate"/>
      </w:r>
      <w:r>
        <w:rPr>
          <w:noProof/>
        </w:rPr>
        <w:t>118</w:t>
      </w:r>
      <w:r>
        <w:rPr>
          <w:noProof/>
        </w:rPr>
        <w:fldChar w:fldCharType="end"/>
      </w:r>
    </w:p>
    <w:p w14:paraId="36B56EEF" w14:textId="3FABF2E4"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A.3.5.2.2.2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_Toc187929995 \h </w:instrText>
      </w:r>
      <w:r>
        <w:rPr>
          <w:noProof/>
        </w:rPr>
      </w:r>
      <w:r>
        <w:rPr>
          <w:noProof/>
        </w:rPr>
        <w:fldChar w:fldCharType="separate"/>
      </w:r>
      <w:r>
        <w:rPr>
          <w:noProof/>
        </w:rPr>
        <w:t>118</w:t>
      </w:r>
      <w:r>
        <w:rPr>
          <w:noProof/>
        </w:rPr>
        <w:fldChar w:fldCharType="end"/>
      </w:r>
    </w:p>
    <w:p w14:paraId="696D8756" w14:textId="5A420524"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A.3.5.2.2.3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_Toc187929996 \h </w:instrText>
      </w:r>
      <w:r>
        <w:rPr>
          <w:noProof/>
        </w:rPr>
      </w:r>
      <w:r>
        <w:rPr>
          <w:noProof/>
        </w:rPr>
        <w:fldChar w:fldCharType="separate"/>
      </w:r>
      <w:r>
        <w:rPr>
          <w:noProof/>
        </w:rPr>
        <w:t>119</w:t>
      </w:r>
      <w:r>
        <w:rPr>
          <w:noProof/>
        </w:rPr>
        <w:fldChar w:fldCharType="end"/>
      </w:r>
    </w:p>
    <w:p w14:paraId="29EDD725" w14:textId="4ED7C334"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A.3.5.3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_Toc187929997 \h </w:instrText>
      </w:r>
      <w:r>
        <w:rPr>
          <w:noProof/>
        </w:rPr>
      </w:r>
      <w:r>
        <w:rPr>
          <w:noProof/>
        </w:rPr>
        <w:fldChar w:fldCharType="separate"/>
      </w:r>
      <w:r>
        <w:rPr>
          <w:noProof/>
        </w:rPr>
        <w:t>120</w:t>
      </w:r>
      <w:r>
        <w:rPr>
          <w:noProof/>
        </w:rPr>
        <w:fldChar w:fldCharType="end"/>
      </w:r>
    </w:p>
    <w:p w14:paraId="2463654F" w14:textId="19165D9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A.3.5.3.1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_Toc187929998 \h </w:instrText>
      </w:r>
      <w:r>
        <w:rPr>
          <w:noProof/>
        </w:rPr>
      </w:r>
      <w:r>
        <w:rPr>
          <w:noProof/>
        </w:rPr>
        <w:fldChar w:fldCharType="separate"/>
      </w:r>
      <w:r>
        <w:rPr>
          <w:noProof/>
        </w:rPr>
        <w:t>120</w:t>
      </w:r>
      <w:r>
        <w:rPr>
          <w:noProof/>
        </w:rPr>
        <w:fldChar w:fldCharType="end"/>
      </w:r>
    </w:p>
    <w:p w14:paraId="14324A63" w14:textId="489D2C34"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A.3.5.3.2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_Toc187929999 \h </w:instrText>
      </w:r>
      <w:r>
        <w:rPr>
          <w:noProof/>
        </w:rPr>
      </w:r>
      <w:r>
        <w:rPr>
          <w:noProof/>
        </w:rPr>
        <w:fldChar w:fldCharType="separate"/>
      </w:r>
      <w:r>
        <w:rPr>
          <w:noProof/>
        </w:rPr>
        <w:t>120</w:t>
      </w:r>
      <w:r>
        <w:rPr>
          <w:noProof/>
        </w:rPr>
        <w:fldChar w:fldCharType="end"/>
      </w:r>
    </w:p>
    <w:p w14:paraId="685C84C4" w14:textId="1203CA12"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A.3.5.3.3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_Toc187930000 \h </w:instrText>
      </w:r>
      <w:r>
        <w:rPr>
          <w:noProof/>
        </w:rPr>
      </w:r>
      <w:r>
        <w:rPr>
          <w:noProof/>
        </w:rPr>
        <w:fldChar w:fldCharType="separate"/>
      </w:r>
      <w:r>
        <w:rPr>
          <w:noProof/>
        </w:rPr>
        <w:t>120</w:t>
      </w:r>
      <w:r>
        <w:rPr>
          <w:noProof/>
        </w:rPr>
        <w:fldChar w:fldCharType="end"/>
      </w:r>
    </w:p>
    <w:p w14:paraId="405E3403" w14:textId="4819E7D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A.3.5.4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_Toc187930001 \h </w:instrText>
      </w:r>
      <w:r>
        <w:rPr>
          <w:noProof/>
        </w:rPr>
      </w:r>
      <w:r>
        <w:rPr>
          <w:noProof/>
        </w:rPr>
        <w:fldChar w:fldCharType="separate"/>
      </w:r>
      <w:r>
        <w:rPr>
          <w:noProof/>
        </w:rPr>
        <w:t>120</w:t>
      </w:r>
      <w:r>
        <w:rPr>
          <w:noProof/>
        </w:rPr>
        <w:fldChar w:fldCharType="end"/>
      </w:r>
    </w:p>
    <w:p w14:paraId="78FE24A3" w14:textId="1028470F" w:rsidR="00661C20" w:rsidRDefault="00661C20">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Resource representation and APIs provided by SDDM-C</w:t>
      </w:r>
      <w:r>
        <w:rPr>
          <w:noProof/>
        </w:rPr>
        <w:tab/>
      </w:r>
      <w:r>
        <w:rPr>
          <w:noProof/>
        </w:rPr>
        <w:fldChar w:fldCharType="begin" w:fldLock="1"/>
      </w:r>
      <w:r>
        <w:rPr>
          <w:noProof/>
        </w:rPr>
        <w:instrText xml:space="preserve"> PAGEREF _Toc187930002 \h </w:instrText>
      </w:r>
      <w:r>
        <w:rPr>
          <w:noProof/>
        </w:rPr>
      </w:r>
      <w:r>
        <w:rPr>
          <w:noProof/>
        </w:rPr>
        <w:fldChar w:fldCharType="separate"/>
      </w:r>
      <w:r>
        <w:rPr>
          <w:noProof/>
        </w:rPr>
        <w:t>121</w:t>
      </w:r>
      <w:r>
        <w:rPr>
          <w:noProof/>
        </w:rPr>
        <w:fldChar w:fldCharType="end"/>
      </w:r>
    </w:p>
    <w:p w14:paraId="48D08158" w14:textId="54A03675"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A.4.1</w:t>
      </w:r>
      <w:r>
        <w:rPr>
          <w:rFonts w:asciiTheme="minorHAnsi" w:eastAsiaTheme="minorEastAsia" w:hAnsiTheme="minorHAnsi" w:cstheme="minorBidi"/>
          <w:noProof/>
          <w:kern w:val="2"/>
          <w:sz w:val="22"/>
          <w:szCs w:val="22"/>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_Toc187930003 \h </w:instrText>
      </w:r>
      <w:r>
        <w:rPr>
          <w:noProof/>
        </w:rPr>
      </w:r>
      <w:r>
        <w:rPr>
          <w:noProof/>
        </w:rPr>
        <w:fldChar w:fldCharType="separate"/>
      </w:r>
      <w:r>
        <w:rPr>
          <w:noProof/>
        </w:rPr>
        <w:t>121</w:t>
      </w:r>
      <w:r>
        <w:rPr>
          <w:noProof/>
        </w:rPr>
        <w:fldChar w:fldCharType="end"/>
      </w:r>
    </w:p>
    <w:p w14:paraId="01FED7D4" w14:textId="688A33D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_Toc187930004 \h </w:instrText>
      </w:r>
      <w:r>
        <w:rPr>
          <w:noProof/>
        </w:rPr>
      </w:r>
      <w:r>
        <w:rPr>
          <w:noProof/>
        </w:rPr>
        <w:fldChar w:fldCharType="separate"/>
      </w:r>
      <w:r>
        <w:rPr>
          <w:noProof/>
        </w:rPr>
        <w:t>121</w:t>
      </w:r>
      <w:r>
        <w:rPr>
          <w:noProof/>
        </w:rPr>
        <w:fldChar w:fldCharType="end"/>
      </w:r>
    </w:p>
    <w:p w14:paraId="28AA7EBD" w14:textId="1AFDFD2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_Toc187930005 \h </w:instrText>
      </w:r>
      <w:r>
        <w:rPr>
          <w:noProof/>
        </w:rPr>
      </w:r>
      <w:r>
        <w:rPr>
          <w:noProof/>
        </w:rPr>
        <w:fldChar w:fldCharType="separate"/>
      </w:r>
      <w:r>
        <w:rPr>
          <w:noProof/>
        </w:rPr>
        <w:t>121</w:t>
      </w:r>
      <w:r>
        <w:rPr>
          <w:noProof/>
        </w:rPr>
        <w:fldChar w:fldCharType="end"/>
      </w:r>
    </w:p>
    <w:p w14:paraId="2FCCDE46" w14:textId="53731145"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_Toc187930006 \h </w:instrText>
      </w:r>
      <w:r>
        <w:rPr>
          <w:noProof/>
        </w:rPr>
      </w:r>
      <w:r>
        <w:rPr>
          <w:noProof/>
        </w:rPr>
        <w:fldChar w:fldCharType="separate"/>
      </w:r>
      <w:r>
        <w:rPr>
          <w:noProof/>
        </w:rPr>
        <w:t>121</w:t>
      </w:r>
      <w:r>
        <w:rPr>
          <w:noProof/>
        </w:rPr>
        <w:fldChar w:fldCharType="end"/>
      </w:r>
    </w:p>
    <w:p w14:paraId="6177E417" w14:textId="761787E3"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_Toc187930007 \h </w:instrText>
      </w:r>
      <w:r>
        <w:rPr>
          <w:noProof/>
        </w:rPr>
      </w:r>
      <w:r>
        <w:rPr>
          <w:noProof/>
        </w:rPr>
        <w:fldChar w:fldCharType="separate"/>
      </w:r>
      <w:r>
        <w:rPr>
          <w:noProof/>
        </w:rPr>
        <w:t>122</w:t>
      </w:r>
      <w:r>
        <w:rPr>
          <w:noProof/>
        </w:rPr>
        <w:fldChar w:fldCharType="end"/>
      </w:r>
    </w:p>
    <w:p w14:paraId="4F763D31" w14:textId="68EDA179"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_Toc187930008 \h </w:instrText>
      </w:r>
      <w:r>
        <w:rPr>
          <w:noProof/>
        </w:rPr>
      </w:r>
      <w:r>
        <w:rPr>
          <w:noProof/>
        </w:rPr>
        <w:fldChar w:fldCharType="separate"/>
      </w:r>
      <w:r>
        <w:rPr>
          <w:noProof/>
        </w:rPr>
        <w:t>122</w:t>
      </w:r>
      <w:r>
        <w:rPr>
          <w:noProof/>
        </w:rPr>
        <w:fldChar w:fldCharType="end"/>
      </w:r>
    </w:p>
    <w:p w14:paraId="06165DCA" w14:textId="0637023E"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_Toc187930009 \h </w:instrText>
      </w:r>
      <w:r>
        <w:rPr>
          <w:noProof/>
        </w:rPr>
      </w:r>
      <w:r>
        <w:rPr>
          <w:noProof/>
        </w:rPr>
        <w:fldChar w:fldCharType="separate"/>
      </w:r>
      <w:r>
        <w:rPr>
          <w:noProof/>
        </w:rPr>
        <w:t>122</w:t>
      </w:r>
      <w:r>
        <w:rPr>
          <w:noProof/>
        </w:rPr>
        <w:fldChar w:fldCharType="end"/>
      </w:r>
    </w:p>
    <w:p w14:paraId="2318D1D2" w14:textId="2CABF183"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_Toc187930010 \h </w:instrText>
      </w:r>
      <w:r>
        <w:rPr>
          <w:noProof/>
        </w:rPr>
      </w:r>
      <w:r>
        <w:rPr>
          <w:noProof/>
        </w:rPr>
        <w:fldChar w:fldCharType="separate"/>
      </w:r>
      <w:r>
        <w:rPr>
          <w:noProof/>
        </w:rPr>
        <w:t>122</w:t>
      </w:r>
      <w:r>
        <w:rPr>
          <w:noProof/>
        </w:rPr>
        <w:fldChar w:fldCharType="end"/>
      </w:r>
    </w:p>
    <w:p w14:paraId="0A362B0D" w14:textId="25C208DC"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_Toc187930011 \h </w:instrText>
      </w:r>
      <w:r>
        <w:rPr>
          <w:noProof/>
        </w:rPr>
      </w:r>
      <w:r>
        <w:rPr>
          <w:noProof/>
        </w:rPr>
        <w:fldChar w:fldCharType="separate"/>
      </w:r>
      <w:r>
        <w:rPr>
          <w:noProof/>
        </w:rPr>
        <w:t>123</w:t>
      </w:r>
      <w:r>
        <w:rPr>
          <w:noProof/>
        </w:rPr>
        <w:fldChar w:fldCharType="end"/>
      </w:r>
    </w:p>
    <w:p w14:paraId="5B1E4951" w14:textId="5729170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_Toc187930012 \h </w:instrText>
      </w:r>
      <w:r>
        <w:rPr>
          <w:noProof/>
        </w:rPr>
      </w:r>
      <w:r>
        <w:rPr>
          <w:noProof/>
        </w:rPr>
        <w:fldChar w:fldCharType="separate"/>
      </w:r>
      <w:r>
        <w:rPr>
          <w:noProof/>
        </w:rPr>
        <w:t>123</w:t>
      </w:r>
      <w:r>
        <w:rPr>
          <w:noProof/>
        </w:rPr>
        <w:fldChar w:fldCharType="end"/>
      </w:r>
    </w:p>
    <w:p w14:paraId="33EFA016" w14:textId="1485FD47"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_Toc187930013 \h </w:instrText>
      </w:r>
      <w:r>
        <w:rPr>
          <w:noProof/>
        </w:rPr>
      </w:r>
      <w:r>
        <w:rPr>
          <w:noProof/>
        </w:rPr>
        <w:fldChar w:fldCharType="separate"/>
      </w:r>
      <w:r>
        <w:rPr>
          <w:noProof/>
        </w:rPr>
        <w:t>124</w:t>
      </w:r>
      <w:r>
        <w:rPr>
          <w:noProof/>
        </w:rPr>
        <w:fldChar w:fldCharType="end"/>
      </w:r>
    </w:p>
    <w:p w14:paraId="0ADD48E8" w14:textId="208FB8CC"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A.4.1.3.2.1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_Toc187930014 \h </w:instrText>
      </w:r>
      <w:r>
        <w:rPr>
          <w:noProof/>
        </w:rPr>
      </w:r>
      <w:r>
        <w:rPr>
          <w:noProof/>
        </w:rPr>
        <w:fldChar w:fldCharType="separate"/>
      </w:r>
      <w:r>
        <w:rPr>
          <w:noProof/>
        </w:rPr>
        <w:t>124</w:t>
      </w:r>
      <w:r>
        <w:rPr>
          <w:noProof/>
        </w:rPr>
        <w:fldChar w:fldCharType="end"/>
      </w:r>
    </w:p>
    <w:p w14:paraId="6642A8BF" w14:textId="7E887FCA"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_Toc187930015 \h </w:instrText>
      </w:r>
      <w:r>
        <w:rPr>
          <w:noProof/>
        </w:rPr>
      </w:r>
      <w:r>
        <w:rPr>
          <w:noProof/>
        </w:rPr>
        <w:fldChar w:fldCharType="separate"/>
      </w:r>
      <w:r>
        <w:rPr>
          <w:noProof/>
        </w:rPr>
        <w:t>124</w:t>
      </w:r>
      <w:r>
        <w:rPr>
          <w:noProof/>
        </w:rPr>
        <w:fldChar w:fldCharType="end"/>
      </w:r>
    </w:p>
    <w:p w14:paraId="265097A2" w14:textId="3AF1462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_Toc187930016 \h </w:instrText>
      </w:r>
      <w:r>
        <w:rPr>
          <w:noProof/>
        </w:rPr>
      </w:r>
      <w:r>
        <w:rPr>
          <w:noProof/>
        </w:rPr>
        <w:fldChar w:fldCharType="separate"/>
      </w:r>
      <w:r>
        <w:rPr>
          <w:noProof/>
        </w:rPr>
        <w:t>124</w:t>
      </w:r>
      <w:r>
        <w:rPr>
          <w:noProof/>
        </w:rPr>
        <w:fldChar w:fldCharType="end"/>
      </w:r>
    </w:p>
    <w:p w14:paraId="7CD5D912" w14:textId="58C9EFD0"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_Toc187930017 \h </w:instrText>
      </w:r>
      <w:r>
        <w:rPr>
          <w:noProof/>
        </w:rPr>
      </w:r>
      <w:r>
        <w:rPr>
          <w:noProof/>
        </w:rPr>
        <w:fldChar w:fldCharType="separate"/>
      </w:r>
      <w:r>
        <w:rPr>
          <w:noProof/>
        </w:rPr>
        <w:t>124</w:t>
      </w:r>
      <w:r>
        <w:rPr>
          <w:noProof/>
        </w:rPr>
        <w:fldChar w:fldCharType="end"/>
      </w:r>
    </w:p>
    <w:p w14:paraId="32F582B9" w14:textId="298E41D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_Toc187930018 \h </w:instrText>
      </w:r>
      <w:r>
        <w:rPr>
          <w:noProof/>
        </w:rPr>
      </w:r>
      <w:r>
        <w:rPr>
          <w:noProof/>
        </w:rPr>
        <w:fldChar w:fldCharType="separate"/>
      </w:r>
      <w:r>
        <w:rPr>
          <w:noProof/>
        </w:rPr>
        <w:t>124</w:t>
      </w:r>
      <w:r>
        <w:rPr>
          <w:noProof/>
        </w:rPr>
        <w:fldChar w:fldCharType="end"/>
      </w:r>
    </w:p>
    <w:p w14:paraId="0FA4BE5D" w14:textId="27433B59"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A.4.1.5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_Toc187930019 \h </w:instrText>
      </w:r>
      <w:r>
        <w:rPr>
          <w:noProof/>
        </w:rPr>
      </w:r>
      <w:r>
        <w:rPr>
          <w:noProof/>
        </w:rPr>
        <w:fldChar w:fldCharType="separate"/>
      </w:r>
      <w:r>
        <w:rPr>
          <w:noProof/>
        </w:rPr>
        <w:t>124</w:t>
      </w:r>
      <w:r>
        <w:rPr>
          <w:noProof/>
        </w:rPr>
        <w:fldChar w:fldCharType="end"/>
      </w:r>
    </w:p>
    <w:p w14:paraId="3E27B061" w14:textId="31DE9778"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A.4.1.5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_Toc187930020 \h </w:instrText>
      </w:r>
      <w:r>
        <w:rPr>
          <w:noProof/>
        </w:rPr>
      </w:r>
      <w:r>
        <w:rPr>
          <w:noProof/>
        </w:rPr>
        <w:fldChar w:fldCharType="separate"/>
      </w:r>
      <w:r>
        <w:rPr>
          <w:noProof/>
        </w:rPr>
        <w:t>124</w:t>
      </w:r>
      <w:r>
        <w:rPr>
          <w:noProof/>
        </w:rPr>
        <w:fldChar w:fldCharType="end"/>
      </w:r>
    </w:p>
    <w:p w14:paraId="13A654BB" w14:textId="31CFF349"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_Toc187930021 \h </w:instrText>
      </w:r>
      <w:r>
        <w:rPr>
          <w:noProof/>
        </w:rPr>
      </w:r>
      <w:r>
        <w:rPr>
          <w:noProof/>
        </w:rPr>
        <w:fldChar w:fldCharType="separate"/>
      </w:r>
      <w:r>
        <w:rPr>
          <w:noProof/>
        </w:rPr>
        <w:t>125</w:t>
      </w:r>
      <w:r>
        <w:rPr>
          <w:noProof/>
        </w:rPr>
        <w:fldChar w:fldCharType="end"/>
      </w:r>
    </w:p>
    <w:p w14:paraId="6F0D3517" w14:textId="4FCE2A64"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A.4.2</w:t>
      </w:r>
      <w:r>
        <w:rPr>
          <w:rFonts w:asciiTheme="minorHAnsi" w:eastAsiaTheme="minorEastAsia" w:hAnsiTheme="minorHAnsi" w:cstheme="minorBidi"/>
          <w:noProof/>
          <w:kern w:val="2"/>
          <w:sz w:val="22"/>
          <w:szCs w:val="22"/>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fldLock="1"/>
      </w:r>
      <w:r>
        <w:rPr>
          <w:noProof/>
        </w:rPr>
        <w:instrText xml:space="preserve"> PAGEREF _Toc187930022 \h </w:instrText>
      </w:r>
      <w:r>
        <w:rPr>
          <w:noProof/>
        </w:rPr>
      </w:r>
      <w:r>
        <w:rPr>
          <w:noProof/>
        </w:rPr>
        <w:fldChar w:fldCharType="separate"/>
      </w:r>
      <w:r>
        <w:rPr>
          <w:noProof/>
        </w:rPr>
        <w:t>125</w:t>
      </w:r>
      <w:r>
        <w:rPr>
          <w:noProof/>
        </w:rPr>
        <w:fldChar w:fldCharType="end"/>
      </w:r>
    </w:p>
    <w:p w14:paraId="68BAA52B" w14:textId="6F1FE3E2"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_Toc187930023 \h </w:instrText>
      </w:r>
      <w:r>
        <w:rPr>
          <w:noProof/>
        </w:rPr>
      </w:r>
      <w:r>
        <w:rPr>
          <w:noProof/>
        </w:rPr>
        <w:fldChar w:fldCharType="separate"/>
      </w:r>
      <w:r>
        <w:rPr>
          <w:noProof/>
        </w:rPr>
        <w:t>125</w:t>
      </w:r>
      <w:r>
        <w:rPr>
          <w:noProof/>
        </w:rPr>
        <w:fldChar w:fldCharType="end"/>
      </w:r>
    </w:p>
    <w:p w14:paraId="5B5F5F86" w14:textId="09491752"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_Toc187930024 \h </w:instrText>
      </w:r>
      <w:r>
        <w:rPr>
          <w:noProof/>
        </w:rPr>
      </w:r>
      <w:r>
        <w:rPr>
          <w:noProof/>
        </w:rPr>
        <w:fldChar w:fldCharType="separate"/>
      </w:r>
      <w:r>
        <w:rPr>
          <w:noProof/>
        </w:rPr>
        <w:t>126</w:t>
      </w:r>
      <w:r>
        <w:rPr>
          <w:noProof/>
        </w:rPr>
        <w:fldChar w:fldCharType="end"/>
      </w:r>
    </w:p>
    <w:p w14:paraId="74E09003" w14:textId="559C9C3B"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_Toc187930025 \h </w:instrText>
      </w:r>
      <w:r>
        <w:rPr>
          <w:noProof/>
        </w:rPr>
      </w:r>
      <w:r>
        <w:rPr>
          <w:noProof/>
        </w:rPr>
        <w:fldChar w:fldCharType="separate"/>
      </w:r>
      <w:r>
        <w:rPr>
          <w:noProof/>
        </w:rPr>
        <w:t>126</w:t>
      </w:r>
      <w:r>
        <w:rPr>
          <w:noProof/>
        </w:rPr>
        <w:fldChar w:fldCharType="end"/>
      </w:r>
    </w:p>
    <w:p w14:paraId="6601B85A" w14:textId="5C56E7B7"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_Toc187930026 \h </w:instrText>
      </w:r>
      <w:r>
        <w:rPr>
          <w:noProof/>
        </w:rPr>
      </w:r>
      <w:r>
        <w:rPr>
          <w:noProof/>
        </w:rPr>
        <w:fldChar w:fldCharType="separate"/>
      </w:r>
      <w:r>
        <w:rPr>
          <w:noProof/>
        </w:rPr>
        <w:t>126</w:t>
      </w:r>
      <w:r>
        <w:rPr>
          <w:noProof/>
        </w:rPr>
        <w:fldChar w:fldCharType="end"/>
      </w:r>
    </w:p>
    <w:p w14:paraId="6B0A38DF" w14:textId="4F33CF08"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_Toc187930027 \h </w:instrText>
      </w:r>
      <w:r>
        <w:rPr>
          <w:noProof/>
        </w:rPr>
      </w:r>
      <w:r>
        <w:rPr>
          <w:noProof/>
        </w:rPr>
        <w:fldChar w:fldCharType="separate"/>
      </w:r>
      <w:r>
        <w:rPr>
          <w:noProof/>
        </w:rPr>
        <w:t>126</w:t>
      </w:r>
      <w:r>
        <w:rPr>
          <w:noProof/>
        </w:rPr>
        <w:fldChar w:fldCharType="end"/>
      </w:r>
    </w:p>
    <w:p w14:paraId="0234BD99" w14:textId="1E35BD68"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_Toc187930028 \h </w:instrText>
      </w:r>
      <w:r>
        <w:rPr>
          <w:noProof/>
        </w:rPr>
      </w:r>
      <w:r>
        <w:rPr>
          <w:noProof/>
        </w:rPr>
        <w:fldChar w:fldCharType="separate"/>
      </w:r>
      <w:r>
        <w:rPr>
          <w:noProof/>
        </w:rPr>
        <w:t>127</w:t>
      </w:r>
      <w:r>
        <w:rPr>
          <w:noProof/>
        </w:rPr>
        <w:fldChar w:fldCharType="end"/>
      </w:r>
    </w:p>
    <w:p w14:paraId="3C5A505A" w14:textId="7DF50277"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_Toc187930029 \h </w:instrText>
      </w:r>
      <w:r>
        <w:rPr>
          <w:noProof/>
        </w:rPr>
      </w:r>
      <w:r>
        <w:rPr>
          <w:noProof/>
        </w:rPr>
        <w:fldChar w:fldCharType="separate"/>
      </w:r>
      <w:r>
        <w:rPr>
          <w:noProof/>
        </w:rPr>
        <w:t>127</w:t>
      </w:r>
      <w:r>
        <w:rPr>
          <w:noProof/>
        </w:rPr>
        <w:fldChar w:fldCharType="end"/>
      </w:r>
    </w:p>
    <w:p w14:paraId="6FC96842" w14:textId="68ECEDA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A.4.2.3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_Toc187930030 \h </w:instrText>
      </w:r>
      <w:r>
        <w:rPr>
          <w:noProof/>
        </w:rPr>
      </w:r>
      <w:r>
        <w:rPr>
          <w:noProof/>
        </w:rPr>
        <w:fldChar w:fldCharType="separate"/>
      </w:r>
      <w:r>
        <w:rPr>
          <w:noProof/>
        </w:rPr>
        <w:t>128</w:t>
      </w:r>
      <w:r>
        <w:rPr>
          <w:noProof/>
        </w:rPr>
        <w:fldChar w:fldCharType="end"/>
      </w:r>
    </w:p>
    <w:p w14:paraId="1CB19B79" w14:textId="77CEB7E5"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_Toc187930031 \h </w:instrText>
      </w:r>
      <w:r>
        <w:rPr>
          <w:noProof/>
        </w:rPr>
      </w:r>
      <w:r>
        <w:rPr>
          <w:noProof/>
        </w:rPr>
        <w:fldChar w:fldCharType="separate"/>
      </w:r>
      <w:r>
        <w:rPr>
          <w:noProof/>
        </w:rPr>
        <w:t>128</w:t>
      </w:r>
      <w:r>
        <w:rPr>
          <w:noProof/>
        </w:rPr>
        <w:fldChar w:fldCharType="end"/>
      </w:r>
    </w:p>
    <w:p w14:paraId="64A62F38" w14:textId="53D14D82"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_Toc187930032 \h </w:instrText>
      </w:r>
      <w:r>
        <w:rPr>
          <w:noProof/>
        </w:rPr>
      </w:r>
      <w:r>
        <w:rPr>
          <w:noProof/>
        </w:rPr>
        <w:fldChar w:fldCharType="separate"/>
      </w:r>
      <w:r>
        <w:rPr>
          <w:noProof/>
        </w:rPr>
        <w:t>129</w:t>
      </w:r>
      <w:r>
        <w:rPr>
          <w:noProof/>
        </w:rPr>
        <w:fldChar w:fldCharType="end"/>
      </w:r>
    </w:p>
    <w:p w14:paraId="566E755F" w14:textId="546505D0"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_Toc187930033 \h </w:instrText>
      </w:r>
      <w:r>
        <w:rPr>
          <w:noProof/>
        </w:rPr>
      </w:r>
      <w:r>
        <w:rPr>
          <w:noProof/>
        </w:rPr>
        <w:fldChar w:fldCharType="separate"/>
      </w:r>
      <w:r>
        <w:rPr>
          <w:noProof/>
        </w:rPr>
        <w:t>129</w:t>
      </w:r>
      <w:r>
        <w:rPr>
          <w:noProof/>
        </w:rPr>
        <w:fldChar w:fldCharType="end"/>
      </w:r>
    </w:p>
    <w:p w14:paraId="6699AB48" w14:textId="398ABCAC"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_Toc187930034 \h </w:instrText>
      </w:r>
      <w:r>
        <w:rPr>
          <w:noProof/>
        </w:rPr>
      </w:r>
      <w:r>
        <w:rPr>
          <w:noProof/>
        </w:rPr>
        <w:fldChar w:fldCharType="separate"/>
      </w:r>
      <w:r>
        <w:rPr>
          <w:noProof/>
        </w:rPr>
        <w:t>129</w:t>
      </w:r>
      <w:r>
        <w:rPr>
          <w:noProof/>
        </w:rPr>
        <w:fldChar w:fldCharType="end"/>
      </w:r>
    </w:p>
    <w:p w14:paraId="304CC6F8" w14:textId="29BC819C"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URLLCUpdateRequest</w:t>
      </w:r>
      <w:r>
        <w:rPr>
          <w:noProof/>
        </w:rPr>
        <w:tab/>
      </w:r>
      <w:r>
        <w:rPr>
          <w:noProof/>
        </w:rPr>
        <w:fldChar w:fldCharType="begin" w:fldLock="1"/>
      </w:r>
      <w:r>
        <w:rPr>
          <w:noProof/>
        </w:rPr>
        <w:instrText xml:space="preserve"> PAGEREF _Toc187930035 \h </w:instrText>
      </w:r>
      <w:r>
        <w:rPr>
          <w:noProof/>
        </w:rPr>
      </w:r>
      <w:r>
        <w:rPr>
          <w:noProof/>
        </w:rPr>
        <w:fldChar w:fldCharType="separate"/>
      </w:r>
      <w:r>
        <w:rPr>
          <w:noProof/>
        </w:rPr>
        <w:t>129</w:t>
      </w:r>
      <w:r>
        <w:rPr>
          <w:noProof/>
        </w:rPr>
        <w:fldChar w:fldCharType="end"/>
      </w:r>
    </w:p>
    <w:p w14:paraId="0C79DB75" w14:textId="27BB777C"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_Toc187930036 \h </w:instrText>
      </w:r>
      <w:r>
        <w:rPr>
          <w:noProof/>
        </w:rPr>
      </w:r>
      <w:r>
        <w:rPr>
          <w:noProof/>
        </w:rPr>
        <w:fldChar w:fldCharType="separate"/>
      </w:r>
      <w:r>
        <w:rPr>
          <w:noProof/>
        </w:rPr>
        <w:t>129</w:t>
      </w:r>
      <w:r>
        <w:rPr>
          <w:noProof/>
        </w:rPr>
        <w:fldChar w:fldCharType="end"/>
      </w:r>
    </w:p>
    <w:p w14:paraId="39E4D64B" w14:textId="678176E0"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A.4.2.3.2.5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URLLCUpdateResponse</w:t>
      </w:r>
      <w:r>
        <w:rPr>
          <w:noProof/>
        </w:rPr>
        <w:tab/>
      </w:r>
      <w:r>
        <w:rPr>
          <w:noProof/>
        </w:rPr>
        <w:fldChar w:fldCharType="begin" w:fldLock="1"/>
      </w:r>
      <w:r>
        <w:rPr>
          <w:noProof/>
        </w:rPr>
        <w:instrText xml:space="preserve"> PAGEREF _Toc187930037 \h </w:instrText>
      </w:r>
      <w:r>
        <w:rPr>
          <w:noProof/>
        </w:rPr>
      </w:r>
      <w:r>
        <w:rPr>
          <w:noProof/>
        </w:rPr>
        <w:fldChar w:fldCharType="separate"/>
      </w:r>
      <w:r>
        <w:rPr>
          <w:noProof/>
        </w:rPr>
        <w:t>129</w:t>
      </w:r>
      <w:r>
        <w:rPr>
          <w:noProof/>
        </w:rPr>
        <w:fldChar w:fldCharType="end"/>
      </w:r>
    </w:p>
    <w:p w14:paraId="1AFDDD54" w14:textId="2DFCF7F7"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A.4.2.3.3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_Toc187930038 \h </w:instrText>
      </w:r>
      <w:r>
        <w:rPr>
          <w:noProof/>
        </w:rPr>
      </w:r>
      <w:r>
        <w:rPr>
          <w:noProof/>
        </w:rPr>
        <w:fldChar w:fldCharType="separate"/>
      </w:r>
      <w:r>
        <w:rPr>
          <w:noProof/>
        </w:rPr>
        <w:t>129</w:t>
      </w:r>
      <w:r>
        <w:rPr>
          <w:noProof/>
        </w:rPr>
        <w:fldChar w:fldCharType="end"/>
      </w:r>
    </w:p>
    <w:p w14:paraId="1820B071" w14:textId="414E06DA"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A.4.2.4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_Toc187930039 \h </w:instrText>
      </w:r>
      <w:r>
        <w:rPr>
          <w:noProof/>
        </w:rPr>
      </w:r>
      <w:r>
        <w:rPr>
          <w:noProof/>
        </w:rPr>
        <w:fldChar w:fldCharType="separate"/>
      </w:r>
      <w:r>
        <w:rPr>
          <w:noProof/>
        </w:rPr>
        <w:t>129</w:t>
      </w:r>
      <w:r>
        <w:rPr>
          <w:noProof/>
        </w:rPr>
        <w:fldChar w:fldCharType="end"/>
      </w:r>
    </w:p>
    <w:p w14:paraId="391D991F" w14:textId="38E641AE"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A.4.2.5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_Toc187930040 \h </w:instrText>
      </w:r>
      <w:r>
        <w:rPr>
          <w:noProof/>
        </w:rPr>
      </w:r>
      <w:r>
        <w:rPr>
          <w:noProof/>
        </w:rPr>
        <w:fldChar w:fldCharType="separate"/>
      </w:r>
      <w:r>
        <w:rPr>
          <w:noProof/>
        </w:rPr>
        <w:t>130</w:t>
      </w:r>
      <w:r>
        <w:rPr>
          <w:noProof/>
        </w:rPr>
        <w:fldChar w:fldCharType="end"/>
      </w:r>
    </w:p>
    <w:p w14:paraId="3F880B56" w14:textId="202839D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A.4.2.5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_Toc187930041 \h </w:instrText>
      </w:r>
      <w:r>
        <w:rPr>
          <w:noProof/>
        </w:rPr>
      </w:r>
      <w:r>
        <w:rPr>
          <w:noProof/>
        </w:rPr>
        <w:fldChar w:fldCharType="separate"/>
      </w:r>
      <w:r>
        <w:rPr>
          <w:noProof/>
        </w:rPr>
        <w:t>130</w:t>
      </w:r>
      <w:r>
        <w:rPr>
          <w:noProof/>
        </w:rPr>
        <w:fldChar w:fldCharType="end"/>
      </w:r>
    </w:p>
    <w:p w14:paraId="6127AA3F" w14:textId="5E4D1C47"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A.4.2.5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_Toc187930042 \h </w:instrText>
      </w:r>
      <w:r>
        <w:rPr>
          <w:noProof/>
        </w:rPr>
      </w:r>
      <w:r>
        <w:rPr>
          <w:noProof/>
        </w:rPr>
        <w:fldChar w:fldCharType="separate"/>
      </w:r>
      <w:r>
        <w:rPr>
          <w:noProof/>
        </w:rPr>
        <w:t>130</w:t>
      </w:r>
      <w:r>
        <w:rPr>
          <w:noProof/>
        </w:rPr>
        <w:fldChar w:fldCharType="end"/>
      </w:r>
    </w:p>
    <w:p w14:paraId="49BB2214" w14:textId="5AC72882"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A.4.2.6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_Toc187930043 \h </w:instrText>
      </w:r>
      <w:r>
        <w:rPr>
          <w:noProof/>
        </w:rPr>
      </w:r>
      <w:r>
        <w:rPr>
          <w:noProof/>
        </w:rPr>
        <w:fldChar w:fldCharType="separate"/>
      </w:r>
      <w:r>
        <w:rPr>
          <w:noProof/>
        </w:rPr>
        <w:t>131</w:t>
      </w:r>
      <w:r>
        <w:rPr>
          <w:noProof/>
        </w:rPr>
        <w:fldChar w:fldCharType="end"/>
      </w:r>
    </w:p>
    <w:p w14:paraId="2B174863" w14:textId="18B9A65F"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A.4.2.7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application/vnd.3gpp.seal-data-delivery-urllc-establishment-req-info+cbor</w:t>
      </w:r>
      <w:r>
        <w:rPr>
          <w:noProof/>
        </w:rPr>
        <w:tab/>
      </w:r>
      <w:r>
        <w:rPr>
          <w:noProof/>
        </w:rPr>
        <w:fldChar w:fldCharType="begin" w:fldLock="1"/>
      </w:r>
      <w:r>
        <w:rPr>
          <w:noProof/>
        </w:rPr>
        <w:instrText xml:space="preserve"> PAGEREF _Toc187930044 \h </w:instrText>
      </w:r>
      <w:r>
        <w:rPr>
          <w:noProof/>
        </w:rPr>
      </w:r>
      <w:r>
        <w:rPr>
          <w:noProof/>
        </w:rPr>
        <w:fldChar w:fldCharType="separate"/>
      </w:r>
      <w:r>
        <w:rPr>
          <w:noProof/>
        </w:rPr>
        <w:t>131</w:t>
      </w:r>
      <w:r>
        <w:rPr>
          <w:noProof/>
        </w:rPr>
        <w:fldChar w:fldCharType="end"/>
      </w:r>
    </w:p>
    <w:p w14:paraId="3740BFC1" w14:textId="2FBCD2F6"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A.4.2.8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application/vnd.3gpp.seal-data-delivery-urllc-establishment-res-info+cbor</w:t>
      </w:r>
      <w:r>
        <w:rPr>
          <w:noProof/>
        </w:rPr>
        <w:tab/>
      </w:r>
      <w:r>
        <w:rPr>
          <w:noProof/>
        </w:rPr>
        <w:fldChar w:fldCharType="begin" w:fldLock="1"/>
      </w:r>
      <w:r>
        <w:rPr>
          <w:noProof/>
        </w:rPr>
        <w:instrText xml:space="preserve"> PAGEREF _Toc187930045 \h </w:instrText>
      </w:r>
      <w:r>
        <w:rPr>
          <w:noProof/>
        </w:rPr>
      </w:r>
      <w:r>
        <w:rPr>
          <w:noProof/>
        </w:rPr>
        <w:fldChar w:fldCharType="separate"/>
      </w:r>
      <w:r>
        <w:rPr>
          <w:noProof/>
        </w:rPr>
        <w:t>132</w:t>
      </w:r>
      <w:r>
        <w:rPr>
          <w:noProof/>
        </w:rPr>
        <w:fldChar w:fldCharType="end"/>
      </w:r>
    </w:p>
    <w:p w14:paraId="4A091505" w14:textId="0F78D2B1"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A.4.2.9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application/vnd.3gpp.seal-data-delivery-urllc-update-req-info+cbor</w:t>
      </w:r>
      <w:r>
        <w:rPr>
          <w:noProof/>
        </w:rPr>
        <w:tab/>
      </w:r>
      <w:r>
        <w:rPr>
          <w:noProof/>
        </w:rPr>
        <w:fldChar w:fldCharType="begin" w:fldLock="1"/>
      </w:r>
      <w:r>
        <w:rPr>
          <w:noProof/>
        </w:rPr>
        <w:instrText xml:space="preserve"> PAGEREF _Toc187930046 \h </w:instrText>
      </w:r>
      <w:r>
        <w:rPr>
          <w:noProof/>
        </w:rPr>
      </w:r>
      <w:r>
        <w:rPr>
          <w:noProof/>
        </w:rPr>
        <w:fldChar w:fldCharType="separate"/>
      </w:r>
      <w:r>
        <w:rPr>
          <w:noProof/>
        </w:rPr>
        <w:t>132</w:t>
      </w:r>
      <w:r>
        <w:rPr>
          <w:noProof/>
        </w:rPr>
        <w:fldChar w:fldCharType="end"/>
      </w:r>
    </w:p>
    <w:p w14:paraId="59784CB6" w14:textId="6EB6649C"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A.4.2.10</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application/vnd.3gpp.seal-data-delivery-urllc-release-req-info+cbor</w:t>
      </w:r>
      <w:r>
        <w:rPr>
          <w:noProof/>
        </w:rPr>
        <w:tab/>
      </w:r>
      <w:r>
        <w:rPr>
          <w:noProof/>
        </w:rPr>
        <w:fldChar w:fldCharType="begin" w:fldLock="1"/>
      </w:r>
      <w:r>
        <w:rPr>
          <w:noProof/>
        </w:rPr>
        <w:instrText xml:space="preserve"> PAGEREF _Toc187930047 \h </w:instrText>
      </w:r>
      <w:r>
        <w:rPr>
          <w:noProof/>
        </w:rPr>
      </w:r>
      <w:r>
        <w:rPr>
          <w:noProof/>
        </w:rPr>
        <w:fldChar w:fldCharType="separate"/>
      </w:r>
      <w:r>
        <w:rPr>
          <w:noProof/>
        </w:rPr>
        <w:t>133</w:t>
      </w:r>
      <w:r>
        <w:rPr>
          <w:noProof/>
        </w:rPr>
        <w:fldChar w:fldCharType="end"/>
      </w:r>
    </w:p>
    <w:p w14:paraId="7723D188" w14:textId="171D6EF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A.4.2.11</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application/vnd.3gpp.seal-data-delivery-urllc-update-res-info+cbor</w:t>
      </w:r>
      <w:r>
        <w:rPr>
          <w:noProof/>
        </w:rPr>
        <w:tab/>
      </w:r>
      <w:r>
        <w:rPr>
          <w:noProof/>
        </w:rPr>
        <w:fldChar w:fldCharType="begin" w:fldLock="1"/>
      </w:r>
      <w:r>
        <w:rPr>
          <w:noProof/>
        </w:rPr>
        <w:instrText xml:space="preserve"> PAGEREF _Toc187930048 \h </w:instrText>
      </w:r>
      <w:r>
        <w:rPr>
          <w:noProof/>
        </w:rPr>
      </w:r>
      <w:r>
        <w:rPr>
          <w:noProof/>
        </w:rPr>
        <w:fldChar w:fldCharType="separate"/>
      </w:r>
      <w:r>
        <w:rPr>
          <w:noProof/>
        </w:rPr>
        <w:t>134</w:t>
      </w:r>
      <w:r>
        <w:rPr>
          <w:noProof/>
        </w:rPr>
        <w:fldChar w:fldCharType="end"/>
      </w:r>
    </w:p>
    <w:p w14:paraId="342A526E" w14:textId="7FBFEF6A" w:rsidR="00661C20" w:rsidRDefault="00661C20">
      <w:pPr>
        <w:pStyle w:val="TOC2"/>
        <w:rPr>
          <w:rFonts w:asciiTheme="minorHAnsi" w:eastAsiaTheme="minorEastAsia" w:hAnsiTheme="minorHAnsi" w:cstheme="minorBidi"/>
          <w:noProof/>
          <w:kern w:val="2"/>
          <w:sz w:val="22"/>
          <w:szCs w:val="22"/>
          <w:lang w:eastAsia="en-GB"/>
          <w14:ligatures w14:val="standardContextual"/>
        </w:rPr>
      </w:pPr>
      <w:r w:rsidRPr="00370E1B">
        <w:rPr>
          <w:noProof/>
          <w:lang w:val="sv-SE" w:eastAsia="zh-CN"/>
        </w:rPr>
        <w:t>A.4.3</w:t>
      </w:r>
      <w:r>
        <w:rPr>
          <w:rFonts w:asciiTheme="minorHAnsi" w:eastAsiaTheme="minorEastAsia" w:hAnsiTheme="minorHAnsi" w:cstheme="minorBidi"/>
          <w:noProof/>
          <w:kern w:val="2"/>
          <w:sz w:val="22"/>
          <w:szCs w:val="22"/>
          <w:lang w:eastAsia="en-GB"/>
          <w14:ligatures w14:val="standardContextual"/>
        </w:rPr>
        <w:tab/>
      </w:r>
      <w:r w:rsidRPr="00370E1B">
        <w:rPr>
          <w:noProof/>
          <w:lang w:val="sv-SE" w:eastAsia="zh-CN"/>
        </w:rPr>
        <w:t>Sdd_DataStorage API</w:t>
      </w:r>
      <w:r>
        <w:rPr>
          <w:noProof/>
        </w:rPr>
        <w:tab/>
      </w:r>
      <w:r>
        <w:rPr>
          <w:noProof/>
        </w:rPr>
        <w:fldChar w:fldCharType="begin" w:fldLock="1"/>
      </w:r>
      <w:r>
        <w:rPr>
          <w:noProof/>
        </w:rPr>
        <w:instrText xml:space="preserve"> PAGEREF _Toc187930049 \h </w:instrText>
      </w:r>
      <w:r>
        <w:rPr>
          <w:noProof/>
        </w:rPr>
      </w:r>
      <w:r>
        <w:rPr>
          <w:noProof/>
        </w:rPr>
        <w:fldChar w:fldCharType="separate"/>
      </w:r>
      <w:r>
        <w:rPr>
          <w:noProof/>
        </w:rPr>
        <w:t>135</w:t>
      </w:r>
      <w:r>
        <w:rPr>
          <w:noProof/>
        </w:rPr>
        <w:fldChar w:fldCharType="end"/>
      </w:r>
    </w:p>
    <w:p w14:paraId="56A921E6" w14:textId="173057B0"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sidRPr="00370E1B">
        <w:rPr>
          <w:noProof/>
          <w:lang w:val="sv-SE" w:eastAsia="zh-CN"/>
        </w:rPr>
        <w:t>A.4.3.1</w:t>
      </w:r>
      <w:r>
        <w:rPr>
          <w:rFonts w:asciiTheme="minorHAnsi" w:eastAsiaTheme="minorEastAsia" w:hAnsiTheme="minorHAnsi" w:cstheme="minorBidi"/>
          <w:noProof/>
          <w:kern w:val="2"/>
          <w:sz w:val="22"/>
          <w:szCs w:val="22"/>
          <w:lang w:eastAsia="en-GB"/>
          <w14:ligatures w14:val="standardContextual"/>
        </w:rPr>
        <w:tab/>
      </w:r>
      <w:r w:rsidRPr="00370E1B">
        <w:rPr>
          <w:noProof/>
          <w:lang w:val="sv-SE" w:eastAsia="zh-CN"/>
        </w:rPr>
        <w:t>API URI</w:t>
      </w:r>
      <w:r>
        <w:rPr>
          <w:noProof/>
        </w:rPr>
        <w:tab/>
      </w:r>
      <w:r>
        <w:rPr>
          <w:noProof/>
        </w:rPr>
        <w:fldChar w:fldCharType="begin" w:fldLock="1"/>
      </w:r>
      <w:r>
        <w:rPr>
          <w:noProof/>
        </w:rPr>
        <w:instrText xml:space="preserve"> PAGEREF _Toc187930050 \h </w:instrText>
      </w:r>
      <w:r>
        <w:rPr>
          <w:noProof/>
        </w:rPr>
      </w:r>
      <w:r>
        <w:rPr>
          <w:noProof/>
        </w:rPr>
        <w:fldChar w:fldCharType="separate"/>
      </w:r>
      <w:r>
        <w:rPr>
          <w:noProof/>
        </w:rPr>
        <w:t>135</w:t>
      </w:r>
      <w:r>
        <w:rPr>
          <w:noProof/>
        </w:rPr>
        <w:fldChar w:fldCharType="end"/>
      </w:r>
    </w:p>
    <w:p w14:paraId="31864986" w14:textId="0B1E6F2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_Toc187930051 \h </w:instrText>
      </w:r>
      <w:r>
        <w:rPr>
          <w:noProof/>
        </w:rPr>
      </w:r>
      <w:r>
        <w:rPr>
          <w:noProof/>
        </w:rPr>
        <w:fldChar w:fldCharType="separate"/>
      </w:r>
      <w:r>
        <w:rPr>
          <w:noProof/>
        </w:rPr>
        <w:t>135</w:t>
      </w:r>
      <w:r>
        <w:rPr>
          <w:noProof/>
        </w:rPr>
        <w:fldChar w:fldCharType="end"/>
      </w:r>
    </w:p>
    <w:p w14:paraId="07BF72C6" w14:textId="4E4F0BBC"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_Toc187930052 \h </w:instrText>
      </w:r>
      <w:r>
        <w:rPr>
          <w:noProof/>
        </w:rPr>
      </w:r>
      <w:r>
        <w:rPr>
          <w:noProof/>
        </w:rPr>
        <w:fldChar w:fldCharType="separate"/>
      </w:r>
      <w:r>
        <w:rPr>
          <w:noProof/>
        </w:rPr>
        <w:t>135</w:t>
      </w:r>
      <w:r>
        <w:rPr>
          <w:noProof/>
        </w:rPr>
        <w:fldChar w:fldCharType="end"/>
      </w:r>
    </w:p>
    <w:p w14:paraId="56A2C848" w14:textId="2CB0097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SDD Data Storage</w:t>
      </w:r>
      <w:r>
        <w:rPr>
          <w:noProof/>
        </w:rPr>
        <w:tab/>
      </w:r>
      <w:r>
        <w:rPr>
          <w:noProof/>
        </w:rPr>
        <w:fldChar w:fldCharType="begin" w:fldLock="1"/>
      </w:r>
      <w:r>
        <w:rPr>
          <w:noProof/>
        </w:rPr>
        <w:instrText xml:space="preserve"> PAGEREF _Toc187930053 \h </w:instrText>
      </w:r>
      <w:r>
        <w:rPr>
          <w:noProof/>
        </w:rPr>
      </w:r>
      <w:r>
        <w:rPr>
          <w:noProof/>
        </w:rPr>
        <w:fldChar w:fldCharType="separate"/>
      </w:r>
      <w:r>
        <w:rPr>
          <w:noProof/>
        </w:rPr>
        <w:t>136</w:t>
      </w:r>
      <w:r>
        <w:rPr>
          <w:noProof/>
        </w:rPr>
        <w:fldChar w:fldCharType="end"/>
      </w:r>
    </w:p>
    <w:p w14:paraId="3DEA4E65" w14:textId="4962ADC8"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_Toc187930054 \h </w:instrText>
      </w:r>
      <w:r>
        <w:rPr>
          <w:noProof/>
        </w:rPr>
      </w:r>
      <w:r>
        <w:rPr>
          <w:noProof/>
        </w:rPr>
        <w:fldChar w:fldCharType="separate"/>
      </w:r>
      <w:r>
        <w:rPr>
          <w:noProof/>
        </w:rPr>
        <w:t>136</w:t>
      </w:r>
      <w:r>
        <w:rPr>
          <w:noProof/>
        </w:rPr>
        <w:fldChar w:fldCharType="end"/>
      </w:r>
    </w:p>
    <w:p w14:paraId="60CE432B" w14:textId="3BCF70D1"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_Toc187930055 \h </w:instrText>
      </w:r>
      <w:r>
        <w:rPr>
          <w:noProof/>
        </w:rPr>
      </w:r>
      <w:r>
        <w:rPr>
          <w:noProof/>
        </w:rPr>
        <w:fldChar w:fldCharType="separate"/>
      </w:r>
      <w:r>
        <w:rPr>
          <w:noProof/>
        </w:rPr>
        <w:t>136</w:t>
      </w:r>
      <w:r>
        <w:rPr>
          <w:noProof/>
        </w:rPr>
        <w:fldChar w:fldCharType="end"/>
      </w:r>
    </w:p>
    <w:p w14:paraId="63F3B797" w14:textId="2E34A3E4"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_Toc187930056 \h </w:instrText>
      </w:r>
      <w:r>
        <w:rPr>
          <w:noProof/>
        </w:rPr>
      </w:r>
      <w:r>
        <w:rPr>
          <w:noProof/>
        </w:rPr>
        <w:fldChar w:fldCharType="separate"/>
      </w:r>
      <w:r>
        <w:rPr>
          <w:noProof/>
        </w:rPr>
        <w:t>136</w:t>
      </w:r>
      <w:r>
        <w:rPr>
          <w:noProof/>
        </w:rPr>
        <w:fldChar w:fldCharType="end"/>
      </w:r>
    </w:p>
    <w:p w14:paraId="17D6F612" w14:textId="347FB6B3"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A.4.3.2.2.3.1</w:t>
      </w:r>
      <w:r>
        <w:rPr>
          <w:rFonts w:asciiTheme="minorHAnsi" w:eastAsiaTheme="minorEastAsia"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_Toc187930057 \h </w:instrText>
      </w:r>
      <w:r>
        <w:rPr>
          <w:noProof/>
        </w:rPr>
      </w:r>
      <w:r>
        <w:rPr>
          <w:noProof/>
        </w:rPr>
        <w:fldChar w:fldCharType="separate"/>
      </w:r>
      <w:r>
        <w:rPr>
          <w:noProof/>
        </w:rPr>
        <w:t>136</w:t>
      </w:r>
      <w:r>
        <w:rPr>
          <w:noProof/>
        </w:rPr>
        <w:fldChar w:fldCharType="end"/>
      </w:r>
    </w:p>
    <w:p w14:paraId="2CAADEB1" w14:textId="175B1604"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A.4.3.2.2.3.2</w:t>
      </w:r>
      <w:r>
        <w:rPr>
          <w:rFonts w:asciiTheme="minorHAnsi" w:eastAsiaTheme="minorEastAsia" w:hAnsiTheme="minorHAnsi" w:cstheme="minorBidi"/>
          <w:noProof/>
          <w:kern w:val="2"/>
          <w:sz w:val="22"/>
          <w:szCs w:val="22"/>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_Toc187930058 \h </w:instrText>
      </w:r>
      <w:r>
        <w:rPr>
          <w:noProof/>
        </w:rPr>
      </w:r>
      <w:r>
        <w:rPr>
          <w:noProof/>
        </w:rPr>
        <w:fldChar w:fldCharType="separate"/>
      </w:r>
      <w:r>
        <w:rPr>
          <w:noProof/>
        </w:rPr>
        <w:t>137</w:t>
      </w:r>
      <w:r>
        <w:rPr>
          <w:noProof/>
        </w:rPr>
        <w:fldChar w:fldCharType="end"/>
      </w:r>
    </w:p>
    <w:p w14:paraId="322DF116" w14:textId="32A118EA"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A.4.3.2.2.3.3</w:t>
      </w:r>
      <w:r>
        <w:rPr>
          <w:rFonts w:asciiTheme="minorHAnsi" w:eastAsiaTheme="minorEastAsia" w:hAnsiTheme="minorHAnsi" w:cstheme="minorBidi"/>
          <w:noProof/>
          <w:kern w:val="2"/>
          <w:sz w:val="22"/>
          <w:szCs w:val="22"/>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_Toc187930059 \h </w:instrText>
      </w:r>
      <w:r>
        <w:rPr>
          <w:noProof/>
        </w:rPr>
      </w:r>
      <w:r>
        <w:rPr>
          <w:noProof/>
        </w:rPr>
        <w:fldChar w:fldCharType="separate"/>
      </w:r>
      <w:r>
        <w:rPr>
          <w:noProof/>
        </w:rPr>
        <w:t>137</w:t>
      </w:r>
      <w:r>
        <w:rPr>
          <w:noProof/>
        </w:rPr>
        <w:fldChar w:fldCharType="end"/>
      </w:r>
    </w:p>
    <w:p w14:paraId="2786A918" w14:textId="691E870D"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A.4.3.2.2.3.4</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_Toc187930060 \h </w:instrText>
      </w:r>
      <w:r>
        <w:rPr>
          <w:noProof/>
        </w:rPr>
      </w:r>
      <w:r>
        <w:rPr>
          <w:noProof/>
        </w:rPr>
        <w:fldChar w:fldCharType="separate"/>
      </w:r>
      <w:r>
        <w:rPr>
          <w:noProof/>
        </w:rPr>
        <w:t>137</w:t>
      </w:r>
      <w:r>
        <w:rPr>
          <w:noProof/>
        </w:rPr>
        <w:fldChar w:fldCharType="end"/>
      </w:r>
    </w:p>
    <w:p w14:paraId="7411B7DC" w14:textId="6712ABF7" w:rsidR="00661C20" w:rsidRDefault="00661C20">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A.4.3.2.2.3.5</w:t>
      </w:r>
      <w:r>
        <w:rPr>
          <w:rFonts w:asciiTheme="minorHAnsi" w:eastAsiaTheme="minorEastAsia" w:hAnsiTheme="minorHAnsi" w:cstheme="minorBidi"/>
          <w:noProof/>
          <w:kern w:val="2"/>
          <w:sz w:val="22"/>
          <w:szCs w:val="22"/>
          <w:lang w:eastAsia="en-GB"/>
          <w14:ligatures w14:val="standardContextual"/>
        </w:rPr>
        <w:tab/>
      </w:r>
      <w:r>
        <w:rPr>
          <w:noProof/>
        </w:rPr>
        <w:t>FETCH</w:t>
      </w:r>
      <w:r>
        <w:rPr>
          <w:noProof/>
        </w:rPr>
        <w:tab/>
      </w:r>
      <w:r>
        <w:rPr>
          <w:noProof/>
        </w:rPr>
        <w:fldChar w:fldCharType="begin" w:fldLock="1"/>
      </w:r>
      <w:r>
        <w:rPr>
          <w:noProof/>
        </w:rPr>
        <w:instrText xml:space="preserve"> PAGEREF _Toc187930061 \h </w:instrText>
      </w:r>
      <w:r>
        <w:rPr>
          <w:noProof/>
        </w:rPr>
      </w:r>
      <w:r>
        <w:rPr>
          <w:noProof/>
        </w:rPr>
        <w:fldChar w:fldCharType="separate"/>
      </w:r>
      <w:r>
        <w:rPr>
          <w:noProof/>
        </w:rPr>
        <w:t>138</w:t>
      </w:r>
      <w:r>
        <w:rPr>
          <w:noProof/>
        </w:rPr>
        <w:fldChar w:fldCharType="end"/>
      </w:r>
    </w:p>
    <w:p w14:paraId="66C77153" w14:textId="185DCF55"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A.4.3.3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_Toc187930062 \h </w:instrText>
      </w:r>
      <w:r>
        <w:rPr>
          <w:noProof/>
        </w:rPr>
      </w:r>
      <w:r>
        <w:rPr>
          <w:noProof/>
        </w:rPr>
        <w:fldChar w:fldCharType="separate"/>
      </w:r>
      <w:r>
        <w:rPr>
          <w:noProof/>
        </w:rPr>
        <w:t>138</w:t>
      </w:r>
      <w:r>
        <w:rPr>
          <w:noProof/>
        </w:rPr>
        <w:fldChar w:fldCharType="end"/>
      </w:r>
    </w:p>
    <w:p w14:paraId="0C53677B" w14:textId="757C2258"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_Toc187930063 \h </w:instrText>
      </w:r>
      <w:r>
        <w:rPr>
          <w:noProof/>
        </w:rPr>
      </w:r>
      <w:r>
        <w:rPr>
          <w:noProof/>
        </w:rPr>
        <w:fldChar w:fldCharType="separate"/>
      </w:r>
      <w:r>
        <w:rPr>
          <w:noProof/>
        </w:rPr>
        <w:t>138</w:t>
      </w:r>
      <w:r>
        <w:rPr>
          <w:noProof/>
        </w:rPr>
        <w:fldChar w:fldCharType="end"/>
      </w:r>
    </w:p>
    <w:p w14:paraId="76B5837E" w14:textId="17EC6C52"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_Toc187930064 \h </w:instrText>
      </w:r>
      <w:r>
        <w:rPr>
          <w:noProof/>
        </w:rPr>
      </w:r>
      <w:r>
        <w:rPr>
          <w:noProof/>
        </w:rPr>
        <w:fldChar w:fldCharType="separate"/>
      </w:r>
      <w:r>
        <w:rPr>
          <w:noProof/>
        </w:rPr>
        <w:t>140</w:t>
      </w:r>
      <w:r>
        <w:rPr>
          <w:noProof/>
        </w:rPr>
        <w:fldChar w:fldCharType="end"/>
      </w:r>
    </w:p>
    <w:p w14:paraId="2C826040" w14:textId="69C18D63"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DataStorageCreationRequest</w:t>
      </w:r>
      <w:r>
        <w:rPr>
          <w:noProof/>
        </w:rPr>
        <w:tab/>
      </w:r>
      <w:r>
        <w:rPr>
          <w:noProof/>
        </w:rPr>
        <w:fldChar w:fldCharType="begin" w:fldLock="1"/>
      </w:r>
      <w:r>
        <w:rPr>
          <w:noProof/>
        </w:rPr>
        <w:instrText xml:space="preserve"> PAGEREF _Toc187930065 \h </w:instrText>
      </w:r>
      <w:r>
        <w:rPr>
          <w:noProof/>
        </w:rPr>
      </w:r>
      <w:r>
        <w:rPr>
          <w:noProof/>
        </w:rPr>
        <w:fldChar w:fldCharType="separate"/>
      </w:r>
      <w:r>
        <w:rPr>
          <w:noProof/>
        </w:rPr>
        <w:t>140</w:t>
      </w:r>
      <w:r>
        <w:rPr>
          <w:noProof/>
        </w:rPr>
        <w:fldChar w:fldCharType="end"/>
      </w:r>
    </w:p>
    <w:p w14:paraId="20B34B3F" w14:textId="692C4632"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DataStorageCreationResponse</w:t>
      </w:r>
      <w:r>
        <w:rPr>
          <w:noProof/>
        </w:rPr>
        <w:tab/>
      </w:r>
      <w:r>
        <w:rPr>
          <w:noProof/>
        </w:rPr>
        <w:fldChar w:fldCharType="begin" w:fldLock="1"/>
      </w:r>
      <w:r>
        <w:rPr>
          <w:noProof/>
        </w:rPr>
        <w:instrText xml:space="preserve"> PAGEREF _Toc187930066 \h </w:instrText>
      </w:r>
      <w:r>
        <w:rPr>
          <w:noProof/>
        </w:rPr>
      </w:r>
      <w:r>
        <w:rPr>
          <w:noProof/>
        </w:rPr>
        <w:fldChar w:fldCharType="separate"/>
      </w:r>
      <w:r>
        <w:rPr>
          <w:noProof/>
        </w:rPr>
        <w:t>140</w:t>
      </w:r>
      <w:r>
        <w:rPr>
          <w:noProof/>
        </w:rPr>
        <w:fldChar w:fldCharType="end"/>
      </w:r>
    </w:p>
    <w:p w14:paraId="195A7B1E" w14:textId="3555E383"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DataStorageReservationRequest</w:t>
      </w:r>
      <w:r>
        <w:rPr>
          <w:noProof/>
        </w:rPr>
        <w:tab/>
      </w:r>
      <w:r>
        <w:rPr>
          <w:noProof/>
        </w:rPr>
        <w:fldChar w:fldCharType="begin" w:fldLock="1"/>
      </w:r>
      <w:r>
        <w:rPr>
          <w:noProof/>
        </w:rPr>
        <w:instrText xml:space="preserve"> PAGEREF _Toc187930067 \h </w:instrText>
      </w:r>
      <w:r>
        <w:rPr>
          <w:noProof/>
        </w:rPr>
      </w:r>
      <w:r>
        <w:rPr>
          <w:noProof/>
        </w:rPr>
        <w:fldChar w:fldCharType="separate"/>
      </w:r>
      <w:r>
        <w:rPr>
          <w:noProof/>
        </w:rPr>
        <w:t>140</w:t>
      </w:r>
      <w:r>
        <w:rPr>
          <w:noProof/>
        </w:rPr>
        <w:fldChar w:fldCharType="end"/>
      </w:r>
    </w:p>
    <w:p w14:paraId="3F31EF76" w14:textId="07D9864E"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A.4.3.3.2.4</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DataStorageReservationResponse</w:t>
      </w:r>
      <w:r>
        <w:rPr>
          <w:noProof/>
        </w:rPr>
        <w:tab/>
      </w:r>
      <w:r>
        <w:rPr>
          <w:noProof/>
        </w:rPr>
        <w:fldChar w:fldCharType="begin" w:fldLock="1"/>
      </w:r>
      <w:r>
        <w:rPr>
          <w:noProof/>
        </w:rPr>
        <w:instrText xml:space="preserve"> PAGEREF _Toc187930068 \h </w:instrText>
      </w:r>
      <w:r>
        <w:rPr>
          <w:noProof/>
        </w:rPr>
      </w:r>
      <w:r>
        <w:rPr>
          <w:noProof/>
        </w:rPr>
        <w:fldChar w:fldCharType="separate"/>
      </w:r>
      <w:r>
        <w:rPr>
          <w:noProof/>
        </w:rPr>
        <w:t>140</w:t>
      </w:r>
      <w:r>
        <w:rPr>
          <w:noProof/>
        </w:rPr>
        <w:fldChar w:fldCharType="end"/>
      </w:r>
    </w:p>
    <w:p w14:paraId="79BC593B" w14:textId="17C1455B"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A.4.3.3.2.5</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DataStorageStatus</w:t>
      </w:r>
      <w:r>
        <w:rPr>
          <w:noProof/>
        </w:rPr>
        <w:t>Notification</w:t>
      </w:r>
      <w:r>
        <w:rPr>
          <w:noProof/>
        </w:rPr>
        <w:tab/>
      </w:r>
      <w:r>
        <w:rPr>
          <w:noProof/>
        </w:rPr>
        <w:fldChar w:fldCharType="begin" w:fldLock="1"/>
      </w:r>
      <w:r>
        <w:rPr>
          <w:noProof/>
        </w:rPr>
        <w:instrText xml:space="preserve"> PAGEREF _Toc187930069 \h </w:instrText>
      </w:r>
      <w:r>
        <w:rPr>
          <w:noProof/>
        </w:rPr>
      </w:r>
      <w:r>
        <w:rPr>
          <w:noProof/>
        </w:rPr>
        <w:fldChar w:fldCharType="separate"/>
      </w:r>
      <w:r>
        <w:rPr>
          <w:noProof/>
        </w:rPr>
        <w:t>141</w:t>
      </w:r>
      <w:r>
        <w:rPr>
          <w:noProof/>
        </w:rPr>
        <w:fldChar w:fldCharType="end"/>
      </w:r>
    </w:p>
    <w:p w14:paraId="49B824B1" w14:textId="49D02C3F"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A.4.3.3.2.6</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DataStorageQueryResponse</w:t>
      </w:r>
      <w:r>
        <w:rPr>
          <w:noProof/>
        </w:rPr>
        <w:tab/>
      </w:r>
      <w:r>
        <w:rPr>
          <w:noProof/>
        </w:rPr>
        <w:fldChar w:fldCharType="begin" w:fldLock="1"/>
      </w:r>
      <w:r>
        <w:rPr>
          <w:noProof/>
        </w:rPr>
        <w:instrText xml:space="preserve"> PAGEREF _Toc187930070 \h </w:instrText>
      </w:r>
      <w:r>
        <w:rPr>
          <w:noProof/>
        </w:rPr>
      </w:r>
      <w:r>
        <w:rPr>
          <w:noProof/>
        </w:rPr>
        <w:fldChar w:fldCharType="separate"/>
      </w:r>
      <w:r>
        <w:rPr>
          <w:noProof/>
        </w:rPr>
        <w:t>141</w:t>
      </w:r>
      <w:r>
        <w:rPr>
          <w:noProof/>
        </w:rPr>
        <w:fldChar w:fldCharType="end"/>
      </w:r>
    </w:p>
    <w:p w14:paraId="386488AC" w14:textId="7117785D"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A.4.3.3.2.7</w:t>
      </w:r>
      <w:r>
        <w:rPr>
          <w:rFonts w:asciiTheme="minorHAnsi" w:eastAsiaTheme="minorEastAsia" w:hAnsiTheme="minorHAnsi" w:cstheme="minorBidi"/>
          <w:noProof/>
          <w:kern w:val="2"/>
          <w:sz w:val="22"/>
          <w:szCs w:val="22"/>
          <w:lang w:eastAsia="en-GB"/>
          <w14:ligatures w14:val="standardContextual"/>
        </w:rPr>
        <w:tab/>
      </w:r>
      <w:r>
        <w:rPr>
          <w:noProof/>
          <w:lang w:eastAsia="zh-CN"/>
        </w:rPr>
        <w:t>Type: DataStorageMgtRequest</w:t>
      </w:r>
      <w:r>
        <w:rPr>
          <w:noProof/>
        </w:rPr>
        <w:tab/>
      </w:r>
      <w:r>
        <w:rPr>
          <w:noProof/>
        </w:rPr>
        <w:fldChar w:fldCharType="begin" w:fldLock="1"/>
      </w:r>
      <w:r>
        <w:rPr>
          <w:noProof/>
        </w:rPr>
        <w:instrText xml:space="preserve"> PAGEREF _Toc187930071 \h </w:instrText>
      </w:r>
      <w:r>
        <w:rPr>
          <w:noProof/>
        </w:rPr>
      </w:r>
      <w:r>
        <w:rPr>
          <w:noProof/>
        </w:rPr>
        <w:fldChar w:fldCharType="separate"/>
      </w:r>
      <w:r>
        <w:rPr>
          <w:noProof/>
        </w:rPr>
        <w:t>141</w:t>
      </w:r>
      <w:r>
        <w:rPr>
          <w:noProof/>
        </w:rPr>
        <w:fldChar w:fldCharType="end"/>
      </w:r>
    </w:p>
    <w:p w14:paraId="03DBF752" w14:textId="7362359A"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370E1B">
        <w:rPr>
          <w:noProof/>
          <w:lang w:val="en-US"/>
        </w:rPr>
        <w:t>StatusInformationReq</w:t>
      </w:r>
      <w:r>
        <w:rPr>
          <w:noProof/>
        </w:rPr>
        <w:tab/>
      </w:r>
      <w:r>
        <w:rPr>
          <w:noProof/>
        </w:rPr>
        <w:fldChar w:fldCharType="begin" w:fldLock="1"/>
      </w:r>
      <w:r>
        <w:rPr>
          <w:noProof/>
        </w:rPr>
        <w:instrText xml:space="preserve"> PAGEREF _Toc187930072 \h </w:instrText>
      </w:r>
      <w:r>
        <w:rPr>
          <w:noProof/>
        </w:rPr>
      </w:r>
      <w:r>
        <w:rPr>
          <w:noProof/>
        </w:rPr>
        <w:fldChar w:fldCharType="separate"/>
      </w:r>
      <w:r>
        <w:rPr>
          <w:noProof/>
        </w:rPr>
        <w:t>141</w:t>
      </w:r>
      <w:r>
        <w:rPr>
          <w:noProof/>
        </w:rPr>
        <w:fldChar w:fldCharType="end"/>
      </w:r>
    </w:p>
    <w:p w14:paraId="28ABA72F" w14:textId="500063A1" w:rsidR="00661C20" w:rsidRDefault="00661C20">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A.4.3.3.2.9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370E1B">
        <w:rPr>
          <w:noProof/>
          <w:lang w:val="en-US"/>
        </w:rPr>
        <w:t>StatusInformationRes</w:t>
      </w:r>
      <w:r>
        <w:rPr>
          <w:noProof/>
        </w:rPr>
        <w:tab/>
      </w:r>
      <w:r>
        <w:rPr>
          <w:noProof/>
        </w:rPr>
        <w:fldChar w:fldCharType="begin" w:fldLock="1"/>
      </w:r>
      <w:r>
        <w:rPr>
          <w:noProof/>
        </w:rPr>
        <w:instrText xml:space="preserve"> PAGEREF _Toc187930073 \h </w:instrText>
      </w:r>
      <w:r>
        <w:rPr>
          <w:noProof/>
        </w:rPr>
      </w:r>
      <w:r>
        <w:rPr>
          <w:noProof/>
        </w:rPr>
        <w:fldChar w:fldCharType="separate"/>
      </w:r>
      <w:r>
        <w:rPr>
          <w:noProof/>
        </w:rPr>
        <w:t>142</w:t>
      </w:r>
      <w:r>
        <w:rPr>
          <w:noProof/>
        </w:rPr>
        <w:fldChar w:fldCharType="end"/>
      </w:r>
    </w:p>
    <w:p w14:paraId="5C3977DC" w14:textId="653468E4"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A.4.3.3.3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_Toc187930074 \h </w:instrText>
      </w:r>
      <w:r>
        <w:rPr>
          <w:noProof/>
        </w:rPr>
      </w:r>
      <w:r>
        <w:rPr>
          <w:noProof/>
        </w:rPr>
        <w:fldChar w:fldCharType="separate"/>
      </w:r>
      <w:r>
        <w:rPr>
          <w:noProof/>
        </w:rPr>
        <w:t>142</w:t>
      </w:r>
      <w:r>
        <w:rPr>
          <w:noProof/>
        </w:rPr>
        <w:fldChar w:fldCharType="end"/>
      </w:r>
    </w:p>
    <w:p w14:paraId="23B81F32" w14:textId="65379C4E"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A.4.3.4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_Toc187930075 \h </w:instrText>
      </w:r>
      <w:r>
        <w:rPr>
          <w:noProof/>
        </w:rPr>
      </w:r>
      <w:r>
        <w:rPr>
          <w:noProof/>
        </w:rPr>
        <w:fldChar w:fldCharType="separate"/>
      </w:r>
      <w:r>
        <w:rPr>
          <w:noProof/>
        </w:rPr>
        <w:t>142</w:t>
      </w:r>
      <w:r>
        <w:rPr>
          <w:noProof/>
        </w:rPr>
        <w:fldChar w:fldCharType="end"/>
      </w:r>
    </w:p>
    <w:p w14:paraId="699186B2" w14:textId="7F5F70F0"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A.4.3.5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_Toc187930076 \h </w:instrText>
      </w:r>
      <w:r>
        <w:rPr>
          <w:noProof/>
        </w:rPr>
      </w:r>
      <w:r>
        <w:rPr>
          <w:noProof/>
        </w:rPr>
        <w:fldChar w:fldCharType="separate"/>
      </w:r>
      <w:r>
        <w:rPr>
          <w:noProof/>
        </w:rPr>
        <w:t>142</w:t>
      </w:r>
      <w:r>
        <w:rPr>
          <w:noProof/>
        </w:rPr>
        <w:fldChar w:fldCharType="end"/>
      </w:r>
    </w:p>
    <w:p w14:paraId="0EE94A16" w14:textId="7857D24F"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A.4.3.5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_Toc187930077 \h </w:instrText>
      </w:r>
      <w:r>
        <w:rPr>
          <w:noProof/>
        </w:rPr>
      </w:r>
      <w:r>
        <w:rPr>
          <w:noProof/>
        </w:rPr>
        <w:fldChar w:fldCharType="separate"/>
      </w:r>
      <w:r>
        <w:rPr>
          <w:noProof/>
        </w:rPr>
        <w:t>142</w:t>
      </w:r>
      <w:r>
        <w:rPr>
          <w:noProof/>
        </w:rPr>
        <w:fldChar w:fldCharType="end"/>
      </w:r>
    </w:p>
    <w:p w14:paraId="26CBE54B" w14:textId="7787F6FD" w:rsidR="00661C20" w:rsidRDefault="00661C20">
      <w:pPr>
        <w:pStyle w:val="TOC4"/>
        <w:rPr>
          <w:rFonts w:asciiTheme="minorHAnsi" w:eastAsiaTheme="minorEastAsia" w:hAnsiTheme="minorHAnsi" w:cstheme="minorBidi"/>
          <w:noProof/>
          <w:kern w:val="2"/>
          <w:sz w:val="22"/>
          <w:szCs w:val="22"/>
          <w:lang w:eastAsia="en-GB"/>
          <w14:ligatures w14:val="standardContextual"/>
        </w:rPr>
      </w:pPr>
      <w:r>
        <w:rPr>
          <w:noProof/>
        </w:rPr>
        <w:t>A.4.3.5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_Toc187930078 \h </w:instrText>
      </w:r>
      <w:r>
        <w:rPr>
          <w:noProof/>
        </w:rPr>
      </w:r>
      <w:r>
        <w:rPr>
          <w:noProof/>
        </w:rPr>
        <w:fldChar w:fldCharType="separate"/>
      </w:r>
      <w:r>
        <w:rPr>
          <w:noProof/>
        </w:rPr>
        <w:t>142</w:t>
      </w:r>
      <w:r>
        <w:rPr>
          <w:noProof/>
        </w:rPr>
        <w:fldChar w:fldCharType="end"/>
      </w:r>
    </w:p>
    <w:p w14:paraId="772823AB" w14:textId="7B6468D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sidRPr="00370E1B">
        <w:rPr>
          <w:noProof/>
          <w:lang w:val="sv-SE"/>
        </w:rPr>
        <w:t>A.4.3.6</w:t>
      </w:r>
      <w:r>
        <w:rPr>
          <w:rFonts w:asciiTheme="minorHAnsi" w:eastAsiaTheme="minorEastAsia" w:hAnsiTheme="minorHAnsi" w:cstheme="minorBidi"/>
          <w:noProof/>
          <w:kern w:val="2"/>
          <w:sz w:val="22"/>
          <w:szCs w:val="22"/>
          <w:lang w:eastAsia="en-GB"/>
          <w14:ligatures w14:val="standardContextual"/>
        </w:rPr>
        <w:tab/>
      </w:r>
      <w:r w:rsidRPr="00370E1B">
        <w:rPr>
          <w:noProof/>
          <w:lang w:val="sv-SE"/>
        </w:rPr>
        <w:t>Media Types</w:t>
      </w:r>
      <w:r>
        <w:rPr>
          <w:noProof/>
        </w:rPr>
        <w:tab/>
      </w:r>
      <w:r>
        <w:rPr>
          <w:noProof/>
        </w:rPr>
        <w:fldChar w:fldCharType="begin" w:fldLock="1"/>
      </w:r>
      <w:r>
        <w:rPr>
          <w:noProof/>
        </w:rPr>
        <w:instrText xml:space="preserve"> PAGEREF _Toc187930079 \h </w:instrText>
      </w:r>
      <w:r>
        <w:rPr>
          <w:noProof/>
        </w:rPr>
      </w:r>
      <w:r>
        <w:rPr>
          <w:noProof/>
        </w:rPr>
        <w:fldChar w:fldCharType="separate"/>
      </w:r>
      <w:r>
        <w:rPr>
          <w:noProof/>
        </w:rPr>
        <w:t>143</w:t>
      </w:r>
      <w:r>
        <w:rPr>
          <w:noProof/>
        </w:rPr>
        <w:fldChar w:fldCharType="end"/>
      </w:r>
    </w:p>
    <w:p w14:paraId="59ED4484" w14:textId="30E3068B"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A.4.3.7</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application/vnd.3gpp.seal-data-delivery-data-storage-creation-req-info+cbor</w:t>
      </w:r>
      <w:r>
        <w:rPr>
          <w:noProof/>
        </w:rPr>
        <w:tab/>
      </w:r>
      <w:r>
        <w:rPr>
          <w:noProof/>
        </w:rPr>
        <w:fldChar w:fldCharType="begin" w:fldLock="1"/>
      </w:r>
      <w:r>
        <w:rPr>
          <w:noProof/>
        </w:rPr>
        <w:instrText xml:space="preserve"> PAGEREF _Toc187930080 \h </w:instrText>
      </w:r>
      <w:r>
        <w:rPr>
          <w:noProof/>
        </w:rPr>
      </w:r>
      <w:r>
        <w:rPr>
          <w:noProof/>
        </w:rPr>
        <w:fldChar w:fldCharType="separate"/>
      </w:r>
      <w:r>
        <w:rPr>
          <w:noProof/>
        </w:rPr>
        <w:t>144</w:t>
      </w:r>
      <w:r>
        <w:rPr>
          <w:noProof/>
        </w:rPr>
        <w:fldChar w:fldCharType="end"/>
      </w:r>
    </w:p>
    <w:p w14:paraId="7E6A5D48" w14:textId="0A37F0CE"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A.4.3.8</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application/vnd.3gpp.seal-data-delivery-data-storage-creation-res-info+cbor</w:t>
      </w:r>
      <w:r>
        <w:rPr>
          <w:noProof/>
        </w:rPr>
        <w:tab/>
      </w:r>
      <w:r>
        <w:rPr>
          <w:noProof/>
        </w:rPr>
        <w:fldChar w:fldCharType="begin" w:fldLock="1"/>
      </w:r>
      <w:r>
        <w:rPr>
          <w:noProof/>
        </w:rPr>
        <w:instrText xml:space="preserve"> PAGEREF _Toc187930081 \h </w:instrText>
      </w:r>
      <w:r>
        <w:rPr>
          <w:noProof/>
        </w:rPr>
      </w:r>
      <w:r>
        <w:rPr>
          <w:noProof/>
        </w:rPr>
        <w:fldChar w:fldCharType="separate"/>
      </w:r>
      <w:r>
        <w:rPr>
          <w:noProof/>
        </w:rPr>
        <w:t>144</w:t>
      </w:r>
      <w:r>
        <w:rPr>
          <w:noProof/>
        </w:rPr>
        <w:fldChar w:fldCharType="end"/>
      </w:r>
    </w:p>
    <w:p w14:paraId="5189917C" w14:textId="1A8DC293"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A.4.3.9</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application/vnd.3gpp.seal-data-delivery-data-storage-reservation-req-info+cbor</w:t>
      </w:r>
      <w:r>
        <w:rPr>
          <w:noProof/>
        </w:rPr>
        <w:tab/>
      </w:r>
      <w:r>
        <w:rPr>
          <w:noProof/>
        </w:rPr>
        <w:fldChar w:fldCharType="begin" w:fldLock="1"/>
      </w:r>
      <w:r>
        <w:rPr>
          <w:noProof/>
        </w:rPr>
        <w:instrText xml:space="preserve"> PAGEREF _Toc187930082 \h </w:instrText>
      </w:r>
      <w:r>
        <w:rPr>
          <w:noProof/>
        </w:rPr>
      </w:r>
      <w:r>
        <w:rPr>
          <w:noProof/>
        </w:rPr>
        <w:fldChar w:fldCharType="separate"/>
      </w:r>
      <w:r>
        <w:rPr>
          <w:noProof/>
        </w:rPr>
        <w:t>145</w:t>
      </w:r>
      <w:r>
        <w:rPr>
          <w:noProof/>
        </w:rPr>
        <w:fldChar w:fldCharType="end"/>
      </w:r>
    </w:p>
    <w:p w14:paraId="259F257B" w14:textId="0C0C69DE"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A.4.3.10</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application/vnd.3gpp.seal-data-delivery-data-storage-reservation-res-info+cbor</w:t>
      </w:r>
      <w:r>
        <w:rPr>
          <w:noProof/>
        </w:rPr>
        <w:tab/>
      </w:r>
      <w:r>
        <w:rPr>
          <w:noProof/>
        </w:rPr>
        <w:fldChar w:fldCharType="begin" w:fldLock="1"/>
      </w:r>
      <w:r>
        <w:rPr>
          <w:noProof/>
        </w:rPr>
        <w:instrText xml:space="preserve"> PAGEREF _Toc187930083 \h </w:instrText>
      </w:r>
      <w:r>
        <w:rPr>
          <w:noProof/>
        </w:rPr>
      </w:r>
      <w:r>
        <w:rPr>
          <w:noProof/>
        </w:rPr>
        <w:fldChar w:fldCharType="separate"/>
      </w:r>
      <w:r>
        <w:rPr>
          <w:noProof/>
        </w:rPr>
        <w:t>146</w:t>
      </w:r>
      <w:r>
        <w:rPr>
          <w:noProof/>
        </w:rPr>
        <w:fldChar w:fldCharType="end"/>
      </w:r>
    </w:p>
    <w:p w14:paraId="656D9495" w14:textId="73841698"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A.4.3.11</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application/vnd.3gpp.seal-data-delivery-data-storage-status-notification-info+cbor</w:t>
      </w:r>
      <w:r>
        <w:rPr>
          <w:noProof/>
        </w:rPr>
        <w:tab/>
      </w:r>
      <w:r>
        <w:rPr>
          <w:noProof/>
        </w:rPr>
        <w:fldChar w:fldCharType="begin" w:fldLock="1"/>
      </w:r>
      <w:r>
        <w:rPr>
          <w:noProof/>
        </w:rPr>
        <w:instrText xml:space="preserve"> PAGEREF _Toc187930084 \h </w:instrText>
      </w:r>
      <w:r>
        <w:rPr>
          <w:noProof/>
        </w:rPr>
      </w:r>
      <w:r>
        <w:rPr>
          <w:noProof/>
        </w:rPr>
        <w:fldChar w:fldCharType="separate"/>
      </w:r>
      <w:r>
        <w:rPr>
          <w:noProof/>
        </w:rPr>
        <w:t>147</w:t>
      </w:r>
      <w:r>
        <w:rPr>
          <w:noProof/>
        </w:rPr>
        <w:fldChar w:fldCharType="end"/>
      </w:r>
    </w:p>
    <w:p w14:paraId="37E9FB1C" w14:textId="4A595F56"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A.4.3.12</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application/vnd.3gpp.seal-data-delivery-data-storage-query-res-info+cbor</w:t>
      </w:r>
      <w:r>
        <w:rPr>
          <w:noProof/>
        </w:rPr>
        <w:tab/>
      </w:r>
      <w:r>
        <w:rPr>
          <w:noProof/>
        </w:rPr>
        <w:fldChar w:fldCharType="begin" w:fldLock="1"/>
      </w:r>
      <w:r>
        <w:rPr>
          <w:noProof/>
        </w:rPr>
        <w:instrText xml:space="preserve"> PAGEREF _Toc187930085 \h </w:instrText>
      </w:r>
      <w:r>
        <w:rPr>
          <w:noProof/>
        </w:rPr>
      </w:r>
      <w:r>
        <w:rPr>
          <w:noProof/>
        </w:rPr>
        <w:fldChar w:fldCharType="separate"/>
      </w:r>
      <w:r>
        <w:rPr>
          <w:noProof/>
        </w:rPr>
        <w:t>147</w:t>
      </w:r>
      <w:r>
        <w:rPr>
          <w:noProof/>
        </w:rPr>
        <w:fldChar w:fldCharType="end"/>
      </w:r>
    </w:p>
    <w:p w14:paraId="265338FD" w14:textId="498669F6" w:rsidR="00661C20" w:rsidRDefault="00661C20">
      <w:pPr>
        <w:pStyle w:val="TOC3"/>
        <w:rPr>
          <w:rFonts w:asciiTheme="minorHAnsi" w:eastAsiaTheme="minorEastAsia" w:hAnsiTheme="minorHAnsi" w:cstheme="minorBidi"/>
          <w:noProof/>
          <w:kern w:val="2"/>
          <w:sz w:val="22"/>
          <w:szCs w:val="22"/>
          <w:lang w:eastAsia="en-GB"/>
          <w14:ligatures w14:val="standardContextual"/>
        </w:rPr>
      </w:pPr>
      <w:r>
        <w:rPr>
          <w:noProof/>
        </w:rPr>
        <w:t>A.4.3.13</w:t>
      </w:r>
      <w:r>
        <w:rPr>
          <w:rFonts w:asciiTheme="minorHAnsi" w:eastAsiaTheme="minorEastAsia" w:hAnsiTheme="minorHAnsi" w:cstheme="minorBidi"/>
          <w:noProof/>
          <w:kern w:val="2"/>
          <w:sz w:val="22"/>
          <w:szCs w:val="22"/>
          <w:lang w:eastAsia="en-GB"/>
          <w14:ligatures w14:val="standardContextual"/>
        </w:rPr>
        <w:tab/>
      </w:r>
      <w:r>
        <w:rPr>
          <w:noProof/>
        </w:rPr>
        <w:t>Media Type registration template for application/vnd.3gpp.seal-data-delivery-data-storage-mgt-req-info+cbor</w:t>
      </w:r>
      <w:r>
        <w:rPr>
          <w:noProof/>
        </w:rPr>
        <w:tab/>
      </w:r>
      <w:r>
        <w:rPr>
          <w:noProof/>
        </w:rPr>
        <w:fldChar w:fldCharType="begin" w:fldLock="1"/>
      </w:r>
      <w:r>
        <w:rPr>
          <w:noProof/>
        </w:rPr>
        <w:instrText xml:space="preserve"> PAGEREF _Toc187930086 \h </w:instrText>
      </w:r>
      <w:r>
        <w:rPr>
          <w:noProof/>
        </w:rPr>
      </w:r>
      <w:r>
        <w:rPr>
          <w:noProof/>
        </w:rPr>
        <w:fldChar w:fldCharType="separate"/>
      </w:r>
      <w:r>
        <w:rPr>
          <w:noProof/>
        </w:rPr>
        <w:t>148</w:t>
      </w:r>
      <w:r>
        <w:rPr>
          <w:noProof/>
        </w:rPr>
        <w:fldChar w:fldCharType="end"/>
      </w:r>
    </w:p>
    <w:p w14:paraId="61BE1740" w14:textId="2F4625F6" w:rsidR="00661C20" w:rsidRDefault="00661C20" w:rsidP="00661C2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_Toc187930087 \h </w:instrText>
      </w:r>
      <w:r>
        <w:rPr>
          <w:noProof/>
        </w:rPr>
      </w:r>
      <w:r>
        <w:rPr>
          <w:noProof/>
        </w:rPr>
        <w:fldChar w:fldCharType="separate"/>
      </w:r>
      <w:r>
        <w:rPr>
          <w:noProof/>
        </w:rPr>
        <w:t>150</w:t>
      </w:r>
      <w:r>
        <w:rPr>
          <w:noProof/>
        </w:rPr>
        <w:fldChar w:fldCharType="end"/>
      </w:r>
    </w:p>
    <w:p w14:paraId="0B9E3498" w14:textId="548EEE2E"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5" w:name="foreword"/>
      <w:bookmarkStart w:id="16" w:name="_CRForeword"/>
      <w:bookmarkStart w:id="17" w:name="_Toc168325478"/>
      <w:bookmarkStart w:id="18" w:name="_Toc187929754"/>
      <w:bookmarkEnd w:id="15"/>
      <w:bookmarkEnd w:id="16"/>
      <w:r w:rsidRPr="004D3578">
        <w:lastRenderedPageBreak/>
        <w:t>Foreword</w:t>
      </w:r>
      <w:bookmarkEnd w:id="17"/>
      <w:bookmarkEnd w:id="18"/>
    </w:p>
    <w:p w14:paraId="2511FBFA" w14:textId="641E687E" w:rsidR="00080512" w:rsidRPr="004D3578" w:rsidRDefault="00080512">
      <w:r w:rsidRPr="004D3578">
        <w:t xml:space="preserve">This </w:t>
      </w:r>
      <w:r w:rsidRPr="00BF4ABD">
        <w:t xml:space="preserve">Technical </w:t>
      </w:r>
      <w:bookmarkStart w:id="19" w:name="spectype3"/>
      <w:r w:rsidRPr="00BF4AB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Start w:id="21" w:name="_CR1"/>
      <w:bookmarkEnd w:id="20"/>
      <w:bookmarkEnd w:id="21"/>
      <w:r w:rsidRPr="004D3578">
        <w:br w:type="page"/>
      </w:r>
      <w:bookmarkStart w:id="22" w:name="scope"/>
      <w:bookmarkStart w:id="23" w:name="_Toc168325479"/>
      <w:bookmarkStart w:id="24" w:name="_Toc187929755"/>
      <w:bookmarkEnd w:id="22"/>
      <w:r w:rsidRPr="004D3578">
        <w:t>1</w:t>
      </w:r>
      <w:r w:rsidRPr="004D3578">
        <w:tab/>
        <w:t>Scope</w:t>
      </w:r>
      <w:bookmarkEnd w:id="23"/>
      <w:bookmarkEnd w:id="24"/>
    </w:p>
    <w:p w14:paraId="2D9E1ED7" w14:textId="65A625A9" w:rsidR="00CD1205" w:rsidRDefault="00CD1205" w:rsidP="00CD1205">
      <w:bookmarkStart w:id="25" w:name="references"/>
      <w:bookmarkEnd w:id="25"/>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6" w:name="_CR2"/>
      <w:bookmarkStart w:id="27" w:name="_Toc168325480"/>
      <w:bookmarkStart w:id="28" w:name="_Toc187929756"/>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9" w:name="definitions"/>
      <w:bookmarkEnd w:id="29"/>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30"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30"/>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7196FE04" w14:textId="79EA1447" w:rsidR="00B3326B" w:rsidRDefault="00B3326B" w:rsidP="00B3326B">
      <w:pPr>
        <w:pStyle w:val="EX"/>
        <w:rPr>
          <w:lang w:eastAsia="zh-CN"/>
        </w:rPr>
      </w:pPr>
      <w:r>
        <w:rPr>
          <w:rFonts w:hint="eastAsia"/>
          <w:lang w:eastAsia="zh-CN"/>
        </w:rPr>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31" w:name="_CR3"/>
      <w:bookmarkStart w:id="32" w:name="_Toc168325481"/>
      <w:bookmarkStart w:id="33" w:name="_Toc187929757"/>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CR3_1"/>
      <w:bookmarkStart w:id="35" w:name="_Toc168325482"/>
      <w:bookmarkStart w:id="36" w:name="_Toc187929758"/>
      <w:bookmarkEnd w:id="34"/>
      <w:r w:rsidRPr="004D3578">
        <w:t>3.1</w:t>
      </w:r>
      <w:r w:rsidRPr="004D3578">
        <w:tab/>
      </w:r>
      <w:r w:rsidR="002B6339">
        <w:t>Terms</w:t>
      </w:r>
      <w:bookmarkEnd w:id="35"/>
      <w:bookmarkEnd w:id="36"/>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7" w:name="_CR3_2"/>
      <w:bookmarkStart w:id="38" w:name="_Toc168325483"/>
      <w:bookmarkStart w:id="39" w:name="_Toc187929759"/>
      <w:bookmarkEnd w:id="37"/>
      <w:r w:rsidRPr="004D3578">
        <w:t>3.</w:t>
      </w:r>
      <w:r w:rsidR="006C33EA">
        <w:t>2</w:t>
      </w:r>
      <w:r w:rsidRPr="004D3578">
        <w:tab/>
        <w:t>Abbreviations</w:t>
      </w:r>
      <w:bookmarkEnd w:id="38"/>
      <w:bookmarkEnd w:id="39"/>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40" w:name="clause4"/>
      <w:bookmarkStart w:id="41" w:name="startOfAnnexes"/>
      <w:bookmarkStart w:id="42" w:name="_Toc78384776"/>
      <w:bookmarkEnd w:id="40"/>
      <w:bookmarkEnd w:id="41"/>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6F2666A7" w14:textId="3F0E3DAF" w:rsidR="00A940A4" w:rsidRDefault="00A940A4" w:rsidP="00EB55AE">
      <w:pPr>
        <w:pStyle w:val="EW"/>
      </w:pPr>
      <w:r w:rsidRPr="005D714B">
        <w:t>BAT</w:t>
      </w:r>
      <w:r w:rsidRPr="005D714B">
        <w:tab/>
        <w:t>Burst Arrival Time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A24324" w:rsidRDefault="00862924" w:rsidP="00862924">
      <w:pPr>
        <w:pStyle w:val="EW"/>
        <w:rPr>
          <w:lang w:val="fr-FR"/>
        </w:rPr>
      </w:pPr>
      <w:r w:rsidRPr="00A24324">
        <w:rPr>
          <w:lang w:val="fr-FR"/>
        </w:rPr>
        <w:t>MIME</w:t>
      </w:r>
      <w:r w:rsidRPr="00A24324">
        <w:rPr>
          <w:lang w:val="fr-FR"/>
        </w:rPr>
        <w:tab/>
        <w:t>Multipurpose Internet Mail Extensions</w:t>
      </w:r>
    </w:p>
    <w:p w14:paraId="0A81297A" w14:textId="77777777" w:rsidR="001167D9" w:rsidRPr="00A24324" w:rsidRDefault="001167D9" w:rsidP="001167D9">
      <w:pPr>
        <w:pStyle w:val="EW"/>
        <w:rPr>
          <w:lang w:val="fr-FR"/>
        </w:rPr>
      </w:pPr>
      <w:r w:rsidRPr="00A24324">
        <w:rPr>
          <w:lang w:val="fr-FR"/>
        </w:rPr>
        <w:t>NAS</w:t>
      </w:r>
      <w:r w:rsidRPr="00A24324">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661C20">
      <w:pPr>
        <w:pStyle w:val="EW"/>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43" w:name="_CR4"/>
      <w:bookmarkStart w:id="44" w:name="_Toc168325484"/>
      <w:bookmarkStart w:id="45" w:name="_Toc187929760"/>
      <w:bookmarkEnd w:id="43"/>
      <w:r w:rsidRPr="004D3578">
        <w:t>4</w:t>
      </w:r>
      <w:r w:rsidRPr="004D3578">
        <w:tab/>
      </w:r>
      <w:r>
        <w:t>General description</w:t>
      </w:r>
      <w:bookmarkEnd w:id="42"/>
      <w:bookmarkEnd w:id="44"/>
      <w:bookmarkEnd w:id="45"/>
    </w:p>
    <w:p w14:paraId="268C1BDC" w14:textId="77777777" w:rsidR="00CD1205" w:rsidRDefault="00CD1205" w:rsidP="00CD1205">
      <w:bookmarkStart w:id="46" w:name="_Toc25305665"/>
      <w:bookmarkStart w:id="47" w:name="_Toc26190241"/>
      <w:bookmarkStart w:id="48" w:name="_Toc26190834"/>
      <w:bookmarkStart w:id="49" w:name="_Toc34062138"/>
      <w:bookmarkStart w:id="50" w:name="_Toc34394579"/>
      <w:bookmarkStart w:id="51" w:name="_Toc45274383"/>
      <w:bookmarkStart w:id="52" w:name="_Toc51932922"/>
      <w:bookmarkStart w:id="53" w:name="_Toc58513649"/>
      <w:bookmarkStart w:id="54" w:name="_Toc59205301"/>
      <w:bookmarkStart w:id="55"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6" w:name="_CR5"/>
      <w:bookmarkStart w:id="57" w:name="_Toc168325485"/>
      <w:bookmarkStart w:id="58" w:name="_Toc187929761"/>
      <w:bookmarkEnd w:id="56"/>
      <w:r>
        <w:t>5</w:t>
      </w:r>
      <w:r w:rsidR="001167D9" w:rsidRPr="004D3578">
        <w:tab/>
      </w:r>
      <w:r w:rsidR="001167D9">
        <w:t>Edge applications over 3GPP services</w:t>
      </w:r>
      <w:bookmarkEnd w:id="57"/>
      <w:bookmarkEnd w:id="58"/>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9" w:name="_CR6"/>
      <w:bookmarkStart w:id="60" w:name="_Toc168325486"/>
      <w:bookmarkStart w:id="61" w:name="_Toc187929762"/>
      <w:bookmarkEnd w:id="59"/>
      <w:r>
        <w:t>6</w:t>
      </w:r>
      <w:r w:rsidR="00027F89">
        <w:tab/>
        <w:t>Functional entities</w:t>
      </w:r>
      <w:bookmarkEnd w:id="46"/>
      <w:bookmarkEnd w:id="47"/>
      <w:bookmarkEnd w:id="48"/>
      <w:bookmarkEnd w:id="49"/>
      <w:bookmarkEnd w:id="50"/>
      <w:bookmarkEnd w:id="51"/>
      <w:bookmarkEnd w:id="52"/>
      <w:bookmarkEnd w:id="53"/>
      <w:bookmarkEnd w:id="54"/>
      <w:bookmarkEnd w:id="55"/>
      <w:bookmarkEnd w:id="60"/>
      <w:bookmarkEnd w:id="61"/>
    </w:p>
    <w:p w14:paraId="7817A763" w14:textId="24319B42" w:rsidR="009B56A9" w:rsidRDefault="00B43948" w:rsidP="009B56A9">
      <w:pPr>
        <w:pStyle w:val="Heading2"/>
        <w:rPr>
          <w:noProof/>
          <w:lang w:val="en-US"/>
        </w:rPr>
      </w:pPr>
      <w:bookmarkStart w:id="62" w:name="_CR6_1"/>
      <w:bookmarkStart w:id="63" w:name="_Toc168325487"/>
      <w:bookmarkStart w:id="64" w:name="_Toc25305666"/>
      <w:bookmarkStart w:id="65" w:name="_Toc26190242"/>
      <w:bookmarkStart w:id="66" w:name="_Toc26190835"/>
      <w:bookmarkStart w:id="67" w:name="_Toc34062139"/>
      <w:bookmarkStart w:id="68" w:name="_Toc34394580"/>
      <w:bookmarkStart w:id="69" w:name="_Toc45274384"/>
      <w:bookmarkStart w:id="70" w:name="_Toc51932923"/>
      <w:bookmarkStart w:id="71" w:name="_Toc58513650"/>
      <w:bookmarkStart w:id="72" w:name="_Toc59205302"/>
      <w:bookmarkStart w:id="73" w:name="_Toc78384778"/>
      <w:bookmarkStart w:id="74" w:name="_Toc187929763"/>
      <w:bookmarkEnd w:id="62"/>
      <w:r>
        <w:rPr>
          <w:noProof/>
          <w:lang w:val="en-US"/>
        </w:rPr>
        <w:t>6</w:t>
      </w:r>
      <w:r w:rsidR="009B56A9">
        <w:rPr>
          <w:noProof/>
          <w:lang w:val="en-US"/>
        </w:rPr>
        <w:t>.1</w:t>
      </w:r>
      <w:r w:rsidR="009B56A9">
        <w:rPr>
          <w:noProof/>
          <w:lang w:val="en-US"/>
        </w:rPr>
        <w:tab/>
        <w:t>SEAL data delivery management client (SDDM-C)</w:t>
      </w:r>
      <w:bookmarkEnd w:id="63"/>
      <w:bookmarkEnd w:id="74"/>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75"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75"/>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6" w:name="_CR6_2"/>
      <w:bookmarkStart w:id="77" w:name="_Toc168325488"/>
      <w:bookmarkStart w:id="78" w:name="_Toc187929764"/>
      <w:bookmarkEnd w:id="76"/>
      <w:r>
        <w:rPr>
          <w:noProof/>
          <w:lang w:val="en-US"/>
        </w:rPr>
        <w:t>6</w:t>
      </w:r>
      <w:r w:rsidR="009B56A9">
        <w:rPr>
          <w:noProof/>
          <w:lang w:val="en-US"/>
        </w:rPr>
        <w:t>.2</w:t>
      </w:r>
      <w:r w:rsidR="009B56A9">
        <w:rPr>
          <w:noProof/>
          <w:lang w:val="en-US"/>
        </w:rPr>
        <w:tab/>
        <w:t>SEAL data delivery management server (SDDM-S)</w:t>
      </w:r>
      <w:bookmarkEnd w:id="77"/>
      <w:bookmarkEnd w:id="78"/>
    </w:p>
    <w:p w14:paraId="61DB6685" w14:textId="77777777" w:rsidR="00CD1205" w:rsidRDefault="00CD1205" w:rsidP="00CD1205">
      <w:bookmarkStart w:id="79" w:name="_Toc78384780"/>
      <w:bookmarkStart w:id="80" w:name="_Hlk79060792"/>
      <w:bookmarkEnd w:id="64"/>
      <w:bookmarkEnd w:id="65"/>
      <w:bookmarkEnd w:id="66"/>
      <w:bookmarkEnd w:id="67"/>
      <w:bookmarkEnd w:id="68"/>
      <w:bookmarkEnd w:id="69"/>
      <w:bookmarkEnd w:id="70"/>
      <w:bookmarkEnd w:id="71"/>
      <w:bookmarkEnd w:id="72"/>
      <w:bookmarkEnd w:id="73"/>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81" w:name="_CR7"/>
      <w:bookmarkStart w:id="82" w:name="_Toc168325489"/>
      <w:bookmarkStart w:id="83" w:name="_Toc187929765"/>
      <w:bookmarkEnd w:id="81"/>
      <w:r>
        <w:t>7</w:t>
      </w:r>
      <w:r w:rsidR="00027F89">
        <w:tab/>
      </w:r>
      <w:r w:rsidR="00027F89">
        <w:rPr>
          <w:noProof/>
          <w:lang w:val="en-US"/>
        </w:rPr>
        <w:t>Data delivery management procedures</w:t>
      </w:r>
      <w:bookmarkEnd w:id="79"/>
      <w:bookmarkEnd w:id="82"/>
      <w:bookmarkEnd w:id="83"/>
    </w:p>
    <w:p w14:paraId="40715FD6" w14:textId="2921C85A" w:rsidR="00027F89" w:rsidRDefault="00B43948" w:rsidP="00027F89">
      <w:pPr>
        <w:pStyle w:val="Heading2"/>
      </w:pPr>
      <w:bookmarkStart w:id="84" w:name="_CR7_1"/>
      <w:bookmarkStart w:id="85" w:name="_Toc25306442"/>
      <w:bookmarkStart w:id="86" w:name="_Toc26192765"/>
      <w:bookmarkStart w:id="87" w:name="_Toc34137024"/>
      <w:bookmarkStart w:id="88" w:name="_Toc34137338"/>
      <w:bookmarkStart w:id="89" w:name="_Toc34138486"/>
      <w:bookmarkStart w:id="90" w:name="_Toc34138729"/>
      <w:bookmarkStart w:id="91" w:name="_Toc34395066"/>
      <w:bookmarkStart w:id="92" w:name="_Toc45264296"/>
      <w:bookmarkStart w:id="93" w:name="_Toc51933185"/>
      <w:bookmarkStart w:id="94" w:name="_Toc78384781"/>
      <w:bookmarkStart w:id="95" w:name="_Toc168325490"/>
      <w:bookmarkStart w:id="96" w:name="_Toc187929766"/>
      <w:bookmarkEnd w:id="84"/>
      <w:r>
        <w:t>7</w:t>
      </w:r>
      <w:r w:rsidR="00027F89">
        <w:t>.1</w:t>
      </w:r>
      <w:r w:rsidR="00027F89">
        <w:tab/>
        <w:t>General</w:t>
      </w:r>
      <w:bookmarkEnd w:id="85"/>
      <w:bookmarkEnd w:id="86"/>
      <w:bookmarkEnd w:id="87"/>
      <w:bookmarkEnd w:id="88"/>
      <w:bookmarkEnd w:id="89"/>
      <w:bookmarkEnd w:id="90"/>
      <w:bookmarkEnd w:id="91"/>
      <w:bookmarkEnd w:id="92"/>
      <w:bookmarkEnd w:id="93"/>
      <w:bookmarkEnd w:id="94"/>
      <w:bookmarkEnd w:id="95"/>
      <w:bookmarkEnd w:id="96"/>
    </w:p>
    <w:p w14:paraId="2A9262BE" w14:textId="77777777" w:rsidR="0049196E" w:rsidRPr="00CD7183" w:rsidRDefault="0049196E" w:rsidP="0049196E">
      <w:bookmarkStart w:id="97" w:name="OLE_LINK59"/>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bookmarkEnd w:id="97"/>
    </w:p>
    <w:p w14:paraId="71FF3698" w14:textId="2873F4CF" w:rsidR="0049196E" w:rsidRPr="0049196E" w:rsidRDefault="0049196E" w:rsidP="009A5274">
      <w:pPr>
        <w:pStyle w:val="NO"/>
      </w:pPr>
      <w:r>
        <w:rPr>
          <w:noProof/>
          <w:lang w:eastAsia="zh-CN"/>
        </w:rPr>
        <w:t>NOTE:</w:t>
      </w:r>
      <w:r>
        <w:rPr>
          <w:noProof/>
          <w:lang w:eastAsia="zh-CN"/>
        </w:rPr>
        <w:tab/>
      </w:r>
      <w:r w:rsidRPr="000956D1">
        <w:t>3GPP TS </w:t>
      </w:r>
      <w:bookmarkStart w:id="98" w:name="OLE_LINK151"/>
      <w:bookmarkStart w:id="99" w:name="OLE_LINK152"/>
      <w:r>
        <w:t>29</w:t>
      </w:r>
      <w:r w:rsidRPr="000956D1">
        <w:t>.</w:t>
      </w:r>
      <w:r>
        <w:t>548</w:t>
      </w:r>
      <w:bookmarkEnd w:id="98"/>
      <w:bookmarkEnd w:id="99"/>
      <w:r w:rsidRPr="000956D1">
        <w:t> [</w:t>
      </w:r>
      <w:r>
        <w:t xml:space="preserve">9] specifies stage-3 protocol definitions, message flows and APIs for services offered by the SDDM-S to </w:t>
      </w:r>
      <w:r w:rsidRPr="00661C20">
        <w:t xml:space="preserve">VAL </w:t>
      </w:r>
      <w:r w:rsidR="00B011E7" w:rsidRPr="00661C20">
        <w:t>s</w:t>
      </w:r>
      <w:r w:rsidRPr="00661C20">
        <w:t xml:space="preserve">ervers </w:t>
      </w:r>
      <w:r>
        <w:t xml:space="preserve">over the SEALDD-S reference point and to </w:t>
      </w:r>
      <w:r w:rsidRPr="00661C20">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100" w:name="_CR7_2"/>
      <w:bookmarkStart w:id="101" w:name="_Toc25306443"/>
      <w:bookmarkStart w:id="102" w:name="_Toc26192766"/>
      <w:bookmarkStart w:id="103" w:name="_Toc34137025"/>
      <w:bookmarkStart w:id="104" w:name="_Toc34137339"/>
      <w:bookmarkStart w:id="105" w:name="_Toc34138487"/>
      <w:bookmarkStart w:id="106" w:name="_Toc34138730"/>
      <w:bookmarkStart w:id="107" w:name="_Toc34395067"/>
      <w:bookmarkStart w:id="108" w:name="_Toc45264297"/>
      <w:bookmarkStart w:id="109" w:name="_Toc51933186"/>
      <w:bookmarkStart w:id="110" w:name="_Toc78384782"/>
      <w:bookmarkStart w:id="111" w:name="_Toc168325491"/>
      <w:bookmarkStart w:id="112" w:name="_Toc187929767"/>
      <w:bookmarkEnd w:id="100"/>
      <w:r>
        <w:t>7</w:t>
      </w:r>
      <w:r w:rsidR="00027F89">
        <w:t>.2</w:t>
      </w:r>
      <w:r w:rsidR="00027F89">
        <w:tab/>
        <w:t>On-network procedures</w:t>
      </w:r>
      <w:bookmarkEnd w:id="101"/>
      <w:bookmarkEnd w:id="102"/>
      <w:bookmarkEnd w:id="103"/>
      <w:bookmarkEnd w:id="104"/>
      <w:bookmarkEnd w:id="105"/>
      <w:bookmarkEnd w:id="106"/>
      <w:bookmarkEnd w:id="107"/>
      <w:bookmarkEnd w:id="108"/>
      <w:bookmarkEnd w:id="109"/>
      <w:bookmarkEnd w:id="110"/>
      <w:bookmarkEnd w:id="111"/>
      <w:bookmarkEnd w:id="112"/>
    </w:p>
    <w:p w14:paraId="32524EEA" w14:textId="4D77240A" w:rsidR="00A9730A" w:rsidRDefault="00B43948" w:rsidP="00A9730A">
      <w:pPr>
        <w:pStyle w:val="Heading3"/>
      </w:pPr>
      <w:bookmarkStart w:id="113" w:name="_CR7_2_1"/>
      <w:bookmarkStart w:id="114" w:name="_Toc123645552"/>
      <w:bookmarkStart w:id="115" w:name="_Toc168325492"/>
      <w:bookmarkStart w:id="116" w:name="_Toc25306456"/>
      <w:bookmarkStart w:id="117" w:name="_Toc26192779"/>
      <w:bookmarkStart w:id="118" w:name="_Toc34137057"/>
      <w:bookmarkStart w:id="119" w:name="_Toc34137371"/>
      <w:bookmarkStart w:id="120" w:name="_Toc34138519"/>
      <w:bookmarkStart w:id="121" w:name="_Toc34138762"/>
      <w:bookmarkStart w:id="122" w:name="_Toc34395099"/>
      <w:bookmarkStart w:id="123" w:name="_Toc45264316"/>
      <w:bookmarkStart w:id="124" w:name="_Toc51933205"/>
      <w:bookmarkStart w:id="125" w:name="_Toc78384783"/>
      <w:bookmarkStart w:id="126" w:name="_Toc187929768"/>
      <w:bookmarkEnd w:id="113"/>
      <w:r>
        <w:t>7</w:t>
      </w:r>
      <w:r w:rsidR="00A9730A" w:rsidRPr="00004F96">
        <w:t>.2.1</w:t>
      </w:r>
      <w:r w:rsidR="00A9730A" w:rsidRPr="00004F96">
        <w:tab/>
        <w:t>General</w:t>
      </w:r>
      <w:bookmarkEnd w:id="114"/>
      <w:bookmarkEnd w:id="115"/>
      <w:bookmarkEnd w:id="126"/>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7" w:name="_CR7_2_1_1"/>
      <w:bookmarkStart w:id="128" w:name="_Toc168325493"/>
      <w:bookmarkStart w:id="129" w:name="_Toc127527955"/>
      <w:bookmarkStart w:id="130" w:name="_Toc187929769"/>
      <w:bookmarkEnd w:id="127"/>
      <w:r>
        <w:t>7</w:t>
      </w:r>
      <w:r w:rsidR="00CD1205" w:rsidRPr="00004F96">
        <w:t>.2.1.1</w:t>
      </w:r>
      <w:r w:rsidR="00CD1205" w:rsidRPr="00004F96">
        <w:tab/>
        <w:t>Authenticated identity in HTTP request</w:t>
      </w:r>
      <w:bookmarkEnd w:id="128"/>
      <w:bookmarkEnd w:id="130"/>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31" w:name="_CR7_2_1_2"/>
      <w:bookmarkStart w:id="132" w:name="_Toc168325494"/>
      <w:bookmarkStart w:id="133" w:name="_Toc187929770"/>
      <w:bookmarkEnd w:id="131"/>
      <w:r>
        <w:t>7</w:t>
      </w:r>
      <w:r w:rsidR="00B3326B">
        <w:t>.2.1.2</w:t>
      </w:r>
      <w:r w:rsidR="00B3326B">
        <w:tab/>
        <w:t>A</w:t>
      </w:r>
      <w:r w:rsidR="00B3326B" w:rsidRPr="00527D61">
        <w:t>uthenticated identity</w:t>
      </w:r>
      <w:r w:rsidR="00B3326B">
        <w:t xml:space="preserve"> in CoAP request</w:t>
      </w:r>
      <w:bookmarkEnd w:id="132"/>
      <w:bookmarkEnd w:id="133"/>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34" w:name="_CR7_2_2"/>
      <w:bookmarkStart w:id="135" w:name="_Toc168325495"/>
      <w:bookmarkStart w:id="136" w:name="_Toc187929771"/>
      <w:bookmarkEnd w:id="134"/>
      <w:r>
        <w:t>7</w:t>
      </w:r>
      <w:r w:rsidR="00CD1205" w:rsidRPr="00004F96">
        <w:t>.2.</w:t>
      </w:r>
      <w:r w:rsidR="00CD1205">
        <w:t>2</w:t>
      </w:r>
      <w:r w:rsidR="00CD1205" w:rsidRPr="00004F96">
        <w:tab/>
      </w:r>
      <w:bookmarkEnd w:id="129"/>
      <w:r w:rsidR="00CD1205" w:rsidRPr="00067A82">
        <w:t>SEALDD enabled signalling transmission connection establishment procedure</w:t>
      </w:r>
      <w:bookmarkEnd w:id="135"/>
      <w:bookmarkEnd w:id="136"/>
    </w:p>
    <w:p w14:paraId="600495CE" w14:textId="339887D1" w:rsidR="001167D9" w:rsidRPr="006A63F0" w:rsidRDefault="00B43948" w:rsidP="001167D9">
      <w:pPr>
        <w:pStyle w:val="Heading4"/>
      </w:pPr>
      <w:bookmarkStart w:id="137" w:name="_CR7_2_2_1"/>
      <w:bookmarkStart w:id="138" w:name="_Toc168325496"/>
      <w:bookmarkStart w:id="139" w:name="_Toc187929772"/>
      <w:bookmarkEnd w:id="137"/>
      <w:r>
        <w:t>7</w:t>
      </w:r>
      <w:r w:rsidR="001167D9">
        <w:t>.2.2.</w:t>
      </w:r>
      <w:r w:rsidR="001167D9">
        <w:rPr>
          <w:rFonts w:hint="eastAsia"/>
          <w:lang w:eastAsia="zh-CN"/>
        </w:rPr>
        <w:t>1</w:t>
      </w:r>
      <w:r w:rsidR="001167D9">
        <w:tab/>
        <w:t>SDDM client HTTP procedure</w:t>
      </w:r>
      <w:bookmarkEnd w:id="138"/>
      <w:bookmarkEnd w:id="139"/>
    </w:p>
    <w:p w14:paraId="2AF3D6E7" w14:textId="68F074A9" w:rsidR="001167D9" w:rsidRDefault="001167D9" w:rsidP="001167D9">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3EE1C076"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44350FC5"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03384C1" w14:textId="42AACF56" w:rsidR="001167D9" w:rsidRDefault="001167D9" w:rsidP="001167D9">
      <w:pPr>
        <w:pStyle w:val="B2"/>
        <w:rPr>
          <w:lang w:eastAsia="zh-CN"/>
        </w:rPr>
      </w:pPr>
      <w:bookmarkStart w:id="140"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sidR="00A940A4">
        <w:rPr>
          <w:lang w:eastAsia="zh-CN"/>
        </w:rPr>
        <w:t>;</w:t>
      </w:r>
    </w:p>
    <w:p w14:paraId="645A4C19" w14:textId="77777777" w:rsidR="00A940A4" w:rsidRPr="005D714B" w:rsidRDefault="00A940A4" w:rsidP="00A940A4">
      <w:pPr>
        <w:pStyle w:val="B2"/>
      </w:pPr>
      <w:r w:rsidRPr="005D714B">
        <w:t>8)</w:t>
      </w:r>
      <w:r w:rsidRPr="005D714B">
        <w:tab/>
        <w:t xml:space="preserve">may include </w:t>
      </w:r>
      <w:r>
        <w:t>an</w:t>
      </w:r>
      <w:r w:rsidRPr="00121E66">
        <w:t xml:space="preserve"> &lt;anyExt&gt; element containing </w:t>
      </w:r>
      <w:r w:rsidRPr="005D714B">
        <w:t xml:space="preserve">either a &lt;bat-period-adapt-cap&gt; element to indicate a BAT and periodicity adaptation capability or a &lt;transmission-assist-info&gt; element specifying a </w:t>
      </w:r>
      <w:r w:rsidRPr="005D714B">
        <w:rPr>
          <w:lang w:eastAsia="zh-CN"/>
        </w:rPr>
        <w:t>transmission assistance</w:t>
      </w:r>
      <w:r w:rsidRPr="005D714B">
        <w:t xml:space="preserve"> </w:t>
      </w:r>
      <w:r w:rsidRPr="005D714B">
        <w:rPr>
          <w:lang w:eastAsia="zh-CN"/>
        </w:rPr>
        <w:t>information. In the</w:t>
      </w:r>
      <w:r w:rsidRPr="005D714B">
        <w:t xml:space="preserve"> &lt;transmission-assist-info&gt; element</w:t>
      </w:r>
      <w:r w:rsidRPr="005D714B">
        <w:rPr>
          <w:lang w:eastAsia="zh-CN"/>
        </w:rPr>
        <w:t xml:space="preserve">, </w:t>
      </w:r>
      <w:r w:rsidRPr="005D714B">
        <w:t>the SDDM-C:</w:t>
      </w:r>
    </w:p>
    <w:p w14:paraId="77263538" w14:textId="77777777" w:rsidR="00A940A4" w:rsidRPr="005D714B" w:rsidRDefault="00A940A4" w:rsidP="00A940A4">
      <w:pPr>
        <w:pStyle w:val="B3"/>
      </w:pPr>
      <w:r w:rsidRPr="005D714B">
        <w:t>i)</w:t>
      </w:r>
      <w:r w:rsidRPr="005D714B">
        <w:tab/>
      </w:r>
      <w:r w:rsidRPr="005D714B">
        <w:rPr>
          <w:lang w:eastAsia="zh-CN"/>
        </w:rPr>
        <w:t>shall</w:t>
      </w:r>
      <w:r w:rsidRPr="005D714B">
        <w:t xml:space="preserve"> include at least one of the following child elements:</w:t>
      </w:r>
    </w:p>
    <w:p w14:paraId="0FD492E4" w14:textId="77777777" w:rsidR="00A940A4" w:rsidRPr="005D714B" w:rsidRDefault="00A940A4" w:rsidP="00A940A4">
      <w:pPr>
        <w:pStyle w:val="B4"/>
      </w:pPr>
      <w:r w:rsidRPr="005D714B">
        <w:t>A)</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6913FDE2" w14:textId="77777777" w:rsidR="00A940A4" w:rsidRPr="005D714B" w:rsidRDefault="00A940A4" w:rsidP="00A940A4">
      <w:pPr>
        <w:pStyle w:val="B4"/>
      </w:pPr>
      <w:r w:rsidRPr="005D714B">
        <w:t>B)</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r>
        <w:t xml:space="preserve"> and</w:t>
      </w:r>
    </w:p>
    <w:p w14:paraId="3EFFA4C3" w14:textId="77777777" w:rsidR="00A940A4" w:rsidRPr="005D714B" w:rsidRDefault="00A940A4" w:rsidP="00A940A4">
      <w:pPr>
        <w:pStyle w:val="B3"/>
        <w:rPr>
          <w:lang w:eastAsia="zh-CN"/>
        </w:rPr>
      </w:pPr>
      <w:r w:rsidRPr="005D714B">
        <w:t>ii)</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w:t>
      </w:r>
      <w:r>
        <w:t xml:space="preserve">.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7060A8A0" w14:textId="77777777" w:rsidR="00A940A4" w:rsidRPr="005D714B" w:rsidRDefault="00A940A4" w:rsidP="00A940A4">
      <w:pPr>
        <w:pStyle w:val="B4"/>
        <w:rPr>
          <w:rFonts w:cs="Arial"/>
          <w:szCs w:val="18"/>
          <w:lang w:eastAsia="zh-CN"/>
        </w:rPr>
      </w:pPr>
      <w:r w:rsidRPr="005D714B">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33E5FBEA" w14:textId="4731EF85" w:rsidR="00A940A4" w:rsidRDefault="00A940A4" w:rsidP="00A940A4">
      <w:pPr>
        <w:pStyle w:val="B4"/>
      </w:pPr>
      <w:r w:rsidRPr="005D714B">
        <w:t>B)</w:t>
      </w:r>
      <w:r w:rsidRPr="005D714B">
        <w:tab/>
        <w:t>a &lt;</w:t>
      </w:r>
      <w:r w:rsidRPr="00A940A4">
        <w:t>periodicity-value</w:t>
      </w:r>
      <w:r w:rsidRPr="005D714B">
        <w:t>-list&gt; child element with one or more &lt;</w:t>
      </w:r>
      <w:r w:rsidRPr="00A940A4">
        <w:t>periodicity-value</w:t>
      </w:r>
      <w:r w:rsidRPr="005D714B">
        <w:t>&gt; child elements set to the acceptable periodicity value</w:t>
      </w:r>
      <w:r>
        <w:t>; and</w:t>
      </w:r>
    </w:p>
    <w:p w14:paraId="5FABBAFE" w14:textId="77777777" w:rsidR="003E2307" w:rsidRDefault="003E2307" w:rsidP="003E2307">
      <w:pPr>
        <w:pStyle w:val="B2"/>
      </w:pPr>
      <w:r>
        <w:t>9)</w:t>
      </w:r>
      <w:r>
        <w:tab/>
        <w:t>may include</w:t>
      </w:r>
      <w:r w:rsidRPr="005D714B">
        <w:t xml:space="preserve"> </w:t>
      </w:r>
      <w:r>
        <w:t>an</w:t>
      </w:r>
      <w:r w:rsidRPr="00121E66">
        <w:t xml:space="preserve"> &lt;anyExt&gt; element containing </w:t>
      </w:r>
      <w:r>
        <w:t>an &lt;L4S-feedback-capability&gt; element</w:t>
      </w:r>
      <w:r w:rsidRPr="003E2307">
        <w:t xml:space="preserve"> </w:t>
      </w:r>
      <w:r>
        <w:t xml:space="preserve">set to </w:t>
      </w:r>
      <w:r w:rsidRPr="00661C20">
        <w:t>the L4S feedback capability (i.e. ECN identification, L4S feedback)</w:t>
      </w:r>
      <w:r>
        <w:t>.</w:t>
      </w:r>
    </w:p>
    <w:p w14:paraId="5A4AA56D" w14:textId="5A319224" w:rsidR="003E2307" w:rsidRDefault="003E2307" w:rsidP="00661C20">
      <w:pPr>
        <w:pStyle w:val="NO"/>
      </w:pPr>
      <w:r>
        <w:rPr>
          <w:noProof/>
          <w:lang w:eastAsia="zh-CN"/>
        </w:rPr>
        <w:t>NOTE:</w:t>
      </w:r>
      <w:r>
        <w:rPr>
          <w:noProof/>
          <w:lang w:eastAsia="zh-CN"/>
        </w:rPr>
        <w:tab/>
      </w:r>
      <w:r w:rsidRPr="00661C20">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386D2CED"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rsidR="00A940A4">
        <w:t xml:space="preserve"> and</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2DE0E239"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r w:rsidR="00A940A4">
        <w:rPr>
          <w:lang w:eastAsia="zh-CN"/>
        </w:rPr>
        <w:t>; and</w:t>
      </w:r>
    </w:p>
    <w:p w14:paraId="28256A54" w14:textId="77777777" w:rsidR="00A940A4" w:rsidRPr="005D714B" w:rsidRDefault="00A940A4" w:rsidP="00A940A4">
      <w:pPr>
        <w:pStyle w:val="B3"/>
      </w:pPr>
      <w:r w:rsidRPr="005D714B">
        <w:t>iii)</w:t>
      </w:r>
      <w:r w:rsidRPr="005D714B">
        <w:tab/>
        <w:t xml:space="preserve">may include </w:t>
      </w:r>
      <w:r>
        <w:t>an</w:t>
      </w:r>
      <w:r w:rsidRPr="00121E66">
        <w:t xml:space="preserve"> &lt;anyExt&gt; element containing </w:t>
      </w:r>
      <w:r w:rsidRPr="005D714B">
        <w:t xml:space="preserve">either a &lt;bat-period-adapt-cap&gt; element to indicate a BAT and periodicity adaptation capability or a &lt;transmission-assist-info&gt; element specifying a </w:t>
      </w:r>
      <w:r w:rsidRPr="005D714B">
        <w:rPr>
          <w:lang w:eastAsia="zh-CN"/>
        </w:rPr>
        <w:t>transmission assistance</w:t>
      </w:r>
      <w:r w:rsidRPr="005D714B">
        <w:t xml:space="preserve"> </w:t>
      </w:r>
      <w:r w:rsidRPr="005D714B">
        <w:rPr>
          <w:lang w:eastAsia="zh-CN"/>
        </w:rPr>
        <w:t>information. In the</w:t>
      </w:r>
      <w:r w:rsidRPr="005D714B">
        <w:t xml:space="preserve"> &lt;transmission-assist-info&gt; element</w:t>
      </w:r>
      <w:r w:rsidRPr="005D714B">
        <w:rPr>
          <w:lang w:eastAsia="zh-CN"/>
        </w:rPr>
        <w:t xml:space="preserve">, </w:t>
      </w:r>
      <w:r w:rsidRPr="005D714B">
        <w:t>the SDDM-C:</w:t>
      </w:r>
    </w:p>
    <w:p w14:paraId="3E6CED8F" w14:textId="77777777" w:rsidR="00A940A4" w:rsidRPr="005D714B" w:rsidRDefault="00A940A4" w:rsidP="00A940A4">
      <w:pPr>
        <w:pStyle w:val="B4"/>
      </w:pPr>
      <w:r>
        <w:t>A</w:t>
      </w:r>
      <w:r w:rsidRPr="005D714B">
        <w:t>)</w:t>
      </w:r>
      <w:r w:rsidRPr="005D714B">
        <w:tab/>
      </w:r>
      <w:r w:rsidRPr="005D714B">
        <w:rPr>
          <w:lang w:eastAsia="zh-CN"/>
        </w:rPr>
        <w:t>shall</w:t>
      </w:r>
      <w:r w:rsidRPr="005D714B">
        <w:t xml:space="preserve"> include at least one of the following child elements:</w:t>
      </w:r>
    </w:p>
    <w:p w14:paraId="73E26701" w14:textId="77777777" w:rsidR="00A940A4" w:rsidRPr="005D714B" w:rsidRDefault="00A940A4" w:rsidP="00A940A4">
      <w:pPr>
        <w:pStyle w:val="B5"/>
      </w:pPr>
      <w:r>
        <w:t>-</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4F968C52" w14:textId="77777777" w:rsidR="00A940A4" w:rsidRPr="005D714B" w:rsidRDefault="00A940A4" w:rsidP="00A940A4">
      <w:pPr>
        <w:pStyle w:val="B5"/>
      </w:pPr>
      <w:r>
        <w:t>-</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5D920279" w14:textId="77777777" w:rsidR="00A940A4" w:rsidRPr="005D714B" w:rsidRDefault="00A940A4" w:rsidP="00A940A4">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 and</w:t>
      </w:r>
    </w:p>
    <w:p w14:paraId="4575D03F" w14:textId="77777777" w:rsidR="00A940A4" w:rsidRPr="005D714B" w:rsidRDefault="00A940A4" w:rsidP="00A940A4">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53C2D721" w14:textId="77777777" w:rsidR="00A940A4" w:rsidRPr="005D714B" w:rsidRDefault="00A940A4" w:rsidP="00A940A4">
      <w:pPr>
        <w:pStyle w:val="B5"/>
        <w:rPr>
          <w:rFonts w:cs="Arial"/>
          <w:szCs w:val="18"/>
          <w:lang w:eastAsia="zh-CN"/>
        </w:rPr>
      </w:pPr>
      <w:r>
        <w:t>-</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0FE79E33" w14:textId="12941790" w:rsidR="00A940A4" w:rsidRDefault="00A940A4" w:rsidP="00661C20">
      <w:pPr>
        <w:pStyle w:val="B5"/>
        <w:rPr>
          <w:lang w:eastAsia="zh-CN"/>
        </w:rPr>
      </w:pPr>
      <w:r>
        <w:t>-</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p>
    <w:p w14:paraId="2EB3E3D1" w14:textId="5F2498F6" w:rsidR="001167D9" w:rsidRPr="006A63F0" w:rsidRDefault="00B43948" w:rsidP="001167D9">
      <w:pPr>
        <w:pStyle w:val="Heading4"/>
      </w:pPr>
      <w:bookmarkStart w:id="141" w:name="_CR7_2_2_2"/>
      <w:bookmarkStart w:id="142" w:name="_Toc168325497"/>
      <w:bookmarkStart w:id="143" w:name="_Toc187929773"/>
      <w:bookmarkEnd w:id="141"/>
      <w:r>
        <w:t>7</w:t>
      </w:r>
      <w:r w:rsidR="001167D9">
        <w:t>.2.2.</w:t>
      </w:r>
      <w:r w:rsidR="001167D9">
        <w:rPr>
          <w:rFonts w:hint="eastAsia"/>
          <w:lang w:eastAsia="zh-CN"/>
        </w:rPr>
        <w:t>2</w:t>
      </w:r>
      <w:r w:rsidR="001167D9">
        <w:tab/>
        <w:t>SDDM server HTTP procedure</w:t>
      </w:r>
      <w:bookmarkEnd w:id="140"/>
      <w:bookmarkEnd w:id="142"/>
      <w:bookmarkEnd w:id="143"/>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44305ECD"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729205BC" w:rsidR="001167D9" w:rsidRDefault="001167D9" w:rsidP="001167D9">
      <w:bookmarkStart w:id="144" w:name="_Toc138360493"/>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6914C5B7"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27535F3A"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4479089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45" w:name="_CR7_2_2_3"/>
      <w:bookmarkStart w:id="146" w:name="_Toc138360446"/>
      <w:bookmarkStart w:id="147" w:name="_Toc168325498"/>
      <w:bookmarkStart w:id="148" w:name="_Toc187929774"/>
      <w:bookmarkEnd w:id="144"/>
      <w:bookmarkEnd w:id="145"/>
      <w:r>
        <w:rPr>
          <w:noProof/>
          <w:lang w:val="en-US"/>
        </w:rPr>
        <w:t>7</w:t>
      </w:r>
      <w:r w:rsidR="001167D9">
        <w:rPr>
          <w:noProof/>
          <w:lang w:val="en-US"/>
        </w:rPr>
        <w:t>.2.2.3</w:t>
      </w:r>
      <w:r w:rsidR="001167D9">
        <w:rPr>
          <w:noProof/>
          <w:lang w:val="en-US"/>
        </w:rPr>
        <w:tab/>
        <w:t xml:space="preserve">SDDM </w:t>
      </w:r>
      <w:r w:rsidR="001167D9">
        <w:t>client CoAP procedure</w:t>
      </w:r>
      <w:bookmarkEnd w:id="146"/>
      <w:bookmarkEnd w:id="147"/>
      <w:bookmarkEnd w:id="148"/>
    </w:p>
    <w:p w14:paraId="54FEAD35" w14:textId="5CF1F8D0" w:rsidR="006331D1" w:rsidRDefault="006331D1" w:rsidP="006331D1">
      <w:pPr>
        <w:rPr>
          <w:lang w:eastAsia="zh-CN"/>
        </w:rPr>
      </w:pPr>
      <w:bookmarkStart w:id="149" w:name="OLE_LINK87"/>
      <w:bookmarkStart w:id="150"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724B5E7F" w:rsidR="006331D1" w:rsidRDefault="006331D1" w:rsidP="006331D1">
      <w:pPr>
        <w:pStyle w:val="B1"/>
        <w:rPr>
          <w:lang w:eastAsia="zh-CN"/>
        </w:rPr>
      </w:pPr>
      <w:r>
        <w:t>a)</w:t>
      </w:r>
      <w:r>
        <w:tab/>
        <w:t>shall include a CoAP URI set to the URI corresponding to the identity of the SDDM-S as specified in</w:t>
      </w:r>
      <w:bookmarkStart w:id="151" w:name="OLE_LINK21"/>
      <w:r>
        <w:rPr>
          <w:lang w:eastAsia="zh-CN"/>
        </w:rPr>
        <w:t xml:space="preserve"> </w:t>
      </w:r>
      <w:bookmarkStart w:id="152" w:name="OLE_LINK22"/>
      <w:r>
        <w:rPr>
          <w:lang w:eastAsia="zh-CN"/>
        </w:rPr>
        <w:t>clause</w:t>
      </w:r>
      <w:bookmarkEnd w:id="152"/>
      <w:r>
        <w:t> A</w:t>
      </w:r>
      <w:bookmarkEnd w:id="151"/>
      <w:r>
        <w:t>.</w:t>
      </w:r>
      <w:r w:rsidR="00D35CB3">
        <w:t>4</w:t>
      </w:r>
      <w:r>
        <w:t>.1.1</w:t>
      </w:r>
      <w:r>
        <w:rPr>
          <w:lang w:eastAsia="zh-CN"/>
        </w:rPr>
        <w:t xml:space="preserve"> with</w:t>
      </w:r>
      <w:r w:rsidR="0072358D">
        <w:rPr>
          <w:lang w:eastAsia="zh-CN"/>
        </w:rPr>
        <w:t>:</w:t>
      </w:r>
    </w:p>
    <w:p w14:paraId="602F1332" w14:textId="50751F94" w:rsidR="006331D1" w:rsidRDefault="006331D1" w:rsidP="006331D1">
      <w:pPr>
        <w:pStyle w:val="B2"/>
      </w:pPr>
      <w:r>
        <w:t>1)</w:t>
      </w:r>
      <w:r>
        <w:tab/>
        <w:t>the "apiRoot" set to the SDDM-S URI;</w:t>
      </w:r>
    </w:p>
    <w:p w14:paraId="09004334" w14:textId="29F48AD7"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38494AE8"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40313E27" w14:textId="769815C2"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43879EA0" w:rsidR="006331D1" w:rsidRDefault="006331D1" w:rsidP="006331D1">
      <w:pPr>
        <w:rPr>
          <w:noProof/>
        </w:rPr>
      </w:pPr>
      <w:r>
        <w:rPr>
          <w:noProof/>
        </w:rPr>
        <w:t xml:space="preserve">the SDDM-C </w:t>
      </w:r>
      <w:r>
        <w:t>shall generate a CoAP</w:t>
      </w:r>
      <w:bookmarkStart w:id="153" w:name="OLE_LINK90"/>
      <w:bookmarkStart w:id="154" w:name="OLE_LINK91"/>
      <w:r>
        <w:t xml:space="preserve"> </w:t>
      </w:r>
      <w:r>
        <w:rPr>
          <w:lang w:eastAsia="x-none"/>
        </w:rPr>
        <w:t>POST</w:t>
      </w:r>
      <w:r>
        <w:t xml:space="preserve"> </w:t>
      </w:r>
      <w:bookmarkEnd w:id="153"/>
      <w:bookmarkEnd w:id="154"/>
      <w:r>
        <w:t>response according to IETF RFC 7252 [1</w:t>
      </w:r>
      <w:r w:rsidR="00D01A04">
        <w:t>4</w:t>
      </w:r>
      <w:r>
        <w:t xml:space="preserve">]. In the CoAP </w:t>
      </w:r>
      <w:r>
        <w:rPr>
          <w:lang w:eastAsia="x-none"/>
        </w:rPr>
        <w:t>POST</w:t>
      </w:r>
      <w:r>
        <w:t xml:space="preserve"> response message, the SDDM-C:</w:t>
      </w:r>
    </w:p>
    <w:p w14:paraId="54EA90C1" w14:textId="2A6678CE" w:rsidR="006331D1" w:rsidRDefault="006331D1" w:rsidP="006331D1">
      <w:pPr>
        <w:pStyle w:val="B1"/>
      </w:pPr>
      <w:r>
        <w:t>a)</w:t>
      </w:r>
      <w:r>
        <w:tab/>
        <w:t>shall include a Content-Format option set to "</w:t>
      </w:r>
      <w:r w:rsidR="006B2993" w:rsidRPr="00763491">
        <w:t>application/vnd.3gpp.seal-data-delivery-establishment-re</w:t>
      </w:r>
      <w:r w:rsidR="006B2993">
        <w:t>s</w:t>
      </w:r>
      <w:r w:rsidR="006B2993" w:rsidRPr="00763491">
        <w:t>-info+cbor</w:t>
      </w:r>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 xml:space="preserve">"EstablishmentResponse" </w:t>
      </w:r>
      <w:bookmarkStart w:id="155" w:name="OLE_LINK92"/>
      <w:r>
        <w:t xml:space="preserve">object </w:t>
      </w:r>
      <w:bookmarkStart w:id="156" w:name="OLE_LINK99"/>
      <w:bookmarkStart w:id="157" w:name="OLE_LINK100"/>
      <w:r>
        <w:t>in the CoAP POST 2.01 (Created) response message</w:t>
      </w:r>
      <w:bookmarkEnd w:id="155"/>
      <w:bookmarkEnd w:id="156"/>
      <w:bookmarkEnd w:id="157"/>
      <w:r>
        <w:rPr>
          <w:lang w:val="en-US"/>
        </w:rPr>
        <w:t>;</w:t>
      </w:r>
    </w:p>
    <w:p w14:paraId="269369F8" w14:textId="6ECB6D76"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 xml:space="preserve">e.g. VAL client error </w:t>
      </w:r>
      <w:bookmarkStart w:id="158" w:name="OLE_LINK93"/>
      <w:bookmarkStart w:id="159" w:name="OLE_LINK94"/>
      <w:bookmarkStart w:id="160" w:name="OLE_LINK101"/>
      <w:r>
        <w:rPr>
          <w:lang w:eastAsia="zh-CN"/>
        </w:rPr>
        <w:t>in the CoAP POST response</w:t>
      </w:r>
      <w:bookmarkEnd w:id="158"/>
      <w:bookmarkEnd w:id="159"/>
      <w:bookmarkEnd w:id="160"/>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61" w:name="_CR7_2_2_4"/>
      <w:bookmarkStart w:id="162" w:name="_Toc168325499"/>
      <w:bookmarkStart w:id="163" w:name="_Toc187929775"/>
      <w:bookmarkEnd w:id="149"/>
      <w:bookmarkEnd w:id="161"/>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0"/>
      <w:bookmarkEnd w:id="162"/>
      <w:bookmarkEnd w:id="163"/>
    </w:p>
    <w:p w14:paraId="65001FEA" w14:textId="38353B8C" w:rsidR="006331D1" w:rsidRDefault="006331D1" w:rsidP="006331D1">
      <w:pPr>
        <w:rPr>
          <w:lang w:eastAsia="x-none"/>
        </w:rPr>
      </w:pPr>
      <w:bookmarkStart w:id="164" w:name="OLE_LINK89"/>
      <w:bookmarkStart w:id="165"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0D53A49" w14:textId="6CC2F889"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1F29DA0A" w14:textId="12BF40D4" w:rsidR="006331D1" w:rsidRDefault="006331D1" w:rsidP="006331D1">
      <w:pPr>
        <w:pStyle w:val="B1"/>
        <w:rPr>
          <w:lang w:eastAsia="zh-CN"/>
        </w:rPr>
      </w:pPr>
      <w:r>
        <w:rPr>
          <w:lang w:eastAsia="zh-CN"/>
        </w:rPr>
        <w:t>b</w:t>
      </w:r>
      <w:r>
        <w:t>)</w:t>
      </w:r>
      <w:r>
        <w:tab/>
      </w:r>
      <w:r>
        <w:rPr>
          <w:lang w:eastAsia="zh-CN"/>
        </w:rPr>
        <w:t>a</w:t>
      </w:r>
      <w:r w:rsidR="00CF2AD7">
        <w:rPr>
          <w:lang w:eastAsia="zh-CN"/>
        </w:rPr>
        <w:t>n</w:t>
      </w:r>
      <w:r>
        <w:rPr>
          <w:lang w:eastAsia="zh-CN"/>
        </w:rPr>
        <w:t xml:space="preserve"> </w:t>
      </w:r>
      <w:r>
        <w:t>"EstablishmentRequest" object</w:t>
      </w:r>
      <w:r>
        <w:rPr>
          <w:lang w:eastAsia="zh-CN"/>
        </w:rPr>
        <w:t>;</w:t>
      </w:r>
    </w:p>
    <w:p w14:paraId="239E6B1B" w14:textId="0EC59DE1"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0F7FAA80" w14:textId="1D2C87AE" w:rsidR="006331D1" w:rsidRDefault="006331D1" w:rsidP="006331D1">
      <w:pPr>
        <w:pStyle w:val="B1"/>
      </w:pPr>
      <w:r>
        <w:t>a)</w:t>
      </w:r>
      <w:r>
        <w:tab/>
        <w:t>shall include a Content-Format option set to "</w:t>
      </w:r>
      <w:r w:rsidR="006B2993" w:rsidRPr="00763491">
        <w:t>application/vnd.3gpp.seal-data-delivery-establishment-re</w:t>
      </w:r>
      <w:r w:rsidR="006B2993">
        <w:t>s</w:t>
      </w:r>
      <w:r w:rsidR="006B2993" w:rsidRPr="00763491">
        <w:t>-info+cbor</w:t>
      </w:r>
      <w:r>
        <w:t>";</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0D333724" w:rsidR="006331D1" w:rsidRDefault="006331D1" w:rsidP="006331D1">
      <w:pPr>
        <w:pStyle w:val="B3"/>
      </w:pPr>
      <w:r>
        <w:t>i)</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00D70985"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5494D196" w:rsidR="006331D1" w:rsidRDefault="006331D1" w:rsidP="006331D1">
      <w:pPr>
        <w:pStyle w:val="B2"/>
      </w:pPr>
      <w:r>
        <w:t>1)</w:t>
      </w:r>
      <w:r>
        <w:tab/>
        <w:t>the "apiRoot" set to the SDDM-C URI;</w:t>
      </w:r>
    </w:p>
    <w:p w14:paraId="6DA47AFD" w14:textId="77DEA008"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6C39500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bookmarkEnd w:id="164"/>
      <w:bookmarkEnd w:id="165"/>
    </w:p>
    <w:p w14:paraId="5B8769C1" w14:textId="67435CAE" w:rsidR="001167D9" w:rsidRPr="00004F96" w:rsidRDefault="00B43948" w:rsidP="001167D9">
      <w:pPr>
        <w:pStyle w:val="Heading3"/>
      </w:pPr>
      <w:bookmarkStart w:id="166" w:name="_CR7_2_3"/>
      <w:bookmarkStart w:id="167" w:name="_Toc168325500"/>
      <w:bookmarkStart w:id="168" w:name="_Toc187929776"/>
      <w:bookmarkEnd w:id="166"/>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67"/>
      <w:bookmarkEnd w:id="168"/>
    </w:p>
    <w:p w14:paraId="5952C5BC" w14:textId="20DF1C55" w:rsidR="001167D9" w:rsidRPr="006A63F0" w:rsidRDefault="00D808B0" w:rsidP="001167D9">
      <w:pPr>
        <w:pStyle w:val="Heading4"/>
      </w:pPr>
      <w:bookmarkStart w:id="169" w:name="_CR7_2_3_1"/>
      <w:bookmarkStart w:id="170" w:name="_Toc168325501"/>
      <w:bookmarkStart w:id="171" w:name="_Toc187929777"/>
      <w:bookmarkEnd w:id="169"/>
      <w:r>
        <w:t>7</w:t>
      </w:r>
      <w:r w:rsidR="001167D9">
        <w:t>.2.</w:t>
      </w:r>
      <w:r w:rsidR="00092A5B">
        <w:t>3</w:t>
      </w:r>
      <w:r w:rsidR="001167D9">
        <w:t>.</w:t>
      </w:r>
      <w:r w:rsidR="001167D9">
        <w:rPr>
          <w:rFonts w:hint="eastAsia"/>
          <w:lang w:eastAsia="zh-CN"/>
        </w:rPr>
        <w:t>1</w:t>
      </w:r>
      <w:r w:rsidR="001167D9">
        <w:tab/>
        <w:t>SDDM client HTTP procedure</w:t>
      </w:r>
      <w:bookmarkEnd w:id="170"/>
      <w:bookmarkEnd w:id="171"/>
    </w:p>
    <w:p w14:paraId="19854A83" w14:textId="72A6BD03" w:rsidR="00862924" w:rsidRDefault="00862924" w:rsidP="00862924">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366DA1F"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72" w:name="_CR7_2_3_2"/>
      <w:bookmarkStart w:id="173" w:name="_Toc168325502"/>
      <w:bookmarkStart w:id="174" w:name="_Toc187929778"/>
      <w:bookmarkEnd w:id="172"/>
      <w:r>
        <w:t>7</w:t>
      </w:r>
      <w:r w:rsidR="001167D9">
        <w:t>.2.</w:t>
      </w:r>
      <w:r>
        <w:t>3</w:t>
      </w:r>
      <w:r w:rsidR="001167D9">
        <w:t>.</w:t>
      </w:r>
      <w:r w:rsidR="001167D9">
        <w:rPr>
          <w:rFonts w:hint="eastAsia"/>
          <w:lang w:eastAsia="zh-CN"/>
        </w:rPr>
        <w:t>2</w:t>
      </w:r>
      <w:r w:rsidR="001167D9">
        <w:tab/>
        <w:t>SDDM server HTTP procedure</w:t>
      </w:r>
      <w:bookmarkEnd w:id="173"/>
      <w:bookmarkEnd w:id="174"/>
    </w:p>
    <w:p w14:paraId="022E0868" w14:textId="408F0045" w:rsidR="001167D9" w:rsidRDefault="001167D9" w:rsidP="001167D9">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w:t>
      </w:r>
      <w:r w:rsidR="003A012B">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34AC9EDE"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6DBF9DAA"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5D57707B"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6B107878"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75" w:name="_CR7_2_3_3"/>
      <w:bookmarkStart w:id="176" w:name="_Toc168325503"/>
      <w:bookmarkStart w:id="177" w:name="_Toc187929779"/>
      <w:bookmarkEnd w:id="175"/>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76"/>
      <w:bookmarkEnd w:id="177"/>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71EA7B38" w:rsidR="006331D1" w:rsidRDefault="006331D1" w:rsidP="006331D1">
      <w:pPr>
        <w:pStyle w:val="B1"/>
        <w:rPr>
          <w:lang w:eastAsia="zh-CN"/>
        </w:rPr>
      </w:pPr>
      <w:r>
        <w:t>a)</w:t>
      </w:r>
      <w:r>
        <w:tab/>
        <w:t xml:space="preserve">shall include a CoAP URI set to the URI corresponding </w:t>
      </w:r>
      <w:bookmarkStart w:id="178" w:name="OLE_LINK78"/>
      <w:bookmarkStart w:id="179" w:name="OLE_LINK79"/>
      <w:r>
        <w:t xml:space="preserve">to the identity of the SDDM-S </w:t>
      </w:r>
      <w:bookmarkEnd w:id="178"/>
      <w:bookmarkEnd w:id="179"/>
      <w:r>
        <w:t>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4B85F546" w:rsidR="006331D1" w:rsidRDefault="006331D1" w:rsidP="006331D1">
      <w:pPr>
        <w:pStyle w:val="B2"/>
      </w:pPr>
      <w:r>
        <w:t>1)</w:t>
      </w:r>
      <w:r>
        <w:tab/>
        <w:t>the "apiRoot" set to the SDDM-S URI;</w:t>
      </w:r>
    </w:p>
    <w:p w14:paraId="3CB5B445" w14:textId="277AE3F9"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49D9EF5D"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6D1F67DA"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80" w:name="_CR7_2_3_4"/>
      <w:bookmarkStart w:id="181" w:name="_Toc168325504"/>
      <w:bookmarkStart w:id="182" w:name="_Toc187929780"/>
      <w:bookmarkEnd w:id="180"/>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81"/>
      <w:bookmarkEnd w:id="182"/>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76B63B0A"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68E005D6" w:rsidR="006331D1" w:rsidRDefault="006331D1" w:rsidP="006331D1">
      <w:pPr>
        <w:pStyle w:val="B1"/>
        <w:rPr>
          <w:lang w:eastAsia="zh-CN"/>
        </w:rPr>
      </w:pPr>
      <w:r>
        <w:t>a)</w:t>
      </w:r>
      <w:r>
        <w:tab/>
        <w:t xml:space="preserve">shall include a CoAP URI set to the URI corresponding to </w:t>
      </w:r>
      <w:bookmarkStart w:id="183" w:name="OLE_LINK82"/>
      <w:r>
        <w:t xml:space="preserve">the identity of the SDDM-C </w:t>
      </w:r>
      <w:bookmarkEnd w:id="183"/>
      <w:r>
        <w:t>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754CD574" w:rsidR="006331D1" w:rsidRDefault="006331D1" w:rsidP="006331D1">
      <w:pPr>
        <w:pStyle w:val="B2"/>
      </w:pPr>
      <w:r>
        <w:t>1)</w:t>
      </w:r>
      <w:r>
        <w:tab/>
        <w:t>the "apiRoot" set to the SDDM-C URI;</w:t>
      </w:r>
    </w:p>
    <w:p w14:paraId="2D04694E" w14:textId="19525AE5"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84" w:name="_CR7_2_4"/>
      <w:bookmarkStart w:id="185" w:name="_Toc168325505"/>
      <w:bookmarkStart w:id="186" w:name="_Toc187929781"/>
      <w:bookmarkEnd w:id="184"/>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85"/>
      <w:bookmarkEnd w:id="186"/>
    </w:p>
    <w:p w14:paraId="25EF7ADE" w14:textId="7FE22654" w:rsidR="00160B2E" w:rsidRPr="006A63F0" w:rsidRDefault="00D808B0" w:rsidP="00160B2E">
      <w:pPr>
        <w:pStyle w:val="Heading4"/>
      </w:pPr>
      <w:bookmarkStart w:id="187" w:name="_CR7_2_4_1"/>
      <w:bookmarkStart w:id="188" w:name="_Toc168325506"/>
      <w:bookmarkStart w:id="189" w:name="_Toc187929782"/>
      <w:bookmarkEnd w:id="187"/>
      <w:r>
        <w:t>7</w:t>
      </w:r>
      <w:r w:rsidR="00160B2E">
        <w:t>.2.</w:t>
      </w:r>
      <w:r>
        <w:t>4</w:t>
      </w:r>
      <w:r w:rsidR="00160B2E">
        <w:t>.</w:t>
      </w:r>
      <w:r w:rsidR="00160B2E">
        <w:rPr>
          <w:rFonts w:hint="eastAsia"/>
          <w:lang w:eastAsia="zh-CN"/>
        </w:rPr>
        <w:t>1</w:t>
      </w:r>
      <w:r w:rsidR="00160B2E">
        <w:tab/>
        <w:t>SDDM client HTTP procedure</w:t>
      </w:r>
      <w:bookmarkEnd w:id="188"/>
      <w:bookmarkEnd w:id="189"/>
    </w:p>
    <w:p w14:paraId="6F496F49" w14:textId="703F0473" w:rsidR="00160B2E" w:rsidRDefault="00160B2E" w:rsidP="00160B2E">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0A53D1">
        <w:t>n</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4A71C9D8"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90" w:name="_CR7_2_4_2"/>
      <w:bookmarkStart w:id="191" w:name="_Toc168325507"/>
      <w:bookmarkStart w:id="192" w:name="_Toc187929783"/>
      <w:bookmarkEnd w:id="190"/>
      <w:r>
        <w:t>7</w:t>
      </w:r>
      <w:r w:rsidR="00160B2E">
        <w:t>.2.</w:t>
      </w:r>
      <w:r>
        <w:t>4</w:t>
      </w:r>
      <w:r w:rsidR="00160B2E">
        <w:t>.2</w:t>
      </w:r>
      <w:r w:rsidR="00160B2E">
        <w:tab/>
        <w:t>SDDM server HTTP procedure</w:t>
      </w:r>
      <w:bookmarkEnd w:id="191"/>
      <w:bookmarkEnd w:id="192"/>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35CAF2B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0A593F1C"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93" w:name="_CR7_2_4_3"/>
      <w:bookmarkStart w:id="194" w:name="_Toc168325508"/>
      <w:bookmarkStart w:id="195" w:name="_Toc187929784"/>
      <w:bookmarkEnd w:id="193"/>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94"/>
      <w:bookmarkEnd w:id="195"/>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5CE1592"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0E1E59A2" w:rsidR="006331D1" w:rsidRDefault="006331D1" w:rsidP="006331D1">
      <w:pPr>
        <w:pStyle w:val="B2"/>
      </w:pPr>
      <w:r>
        <w:t>1)</w:t>
      </w:r>
      <w:r>
        <w:tab/>
        <w:t>the "apiRoot" set to the SDDM-S URI;</w:t>
      </w:r>
    </w:p>
    <w:p w14:paraId="303F3CFE" w14:textId="534E560D"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application/vnd.3gpp.seal-data-delivery-urllc-establishment-req-info+cbor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96" w:name="OLE_LINK102"/>
      <w:r>
        <w:t>"</w:t>
      </w:r>
      <w:bookmarkEnd w:id="196"/>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3D615C4A"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197" w:name="_CR7_2_4_4"/>
      <w:bookmarkStart w:id="198" w:name="_Toc168325509"/>
      <w:bookmarkStart w:id="199" w:name="_Toc187929785"/>
      <w:bookmarkEnd w:id="19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98"/>
      <w:bookmarkEnd w:id="199"/>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748DCF98" w14:textId="1525CC1E"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application/vnd.3gpp.seal-data-delivery-urllc-establishment-req-info+cbor</w:t>
      </w:r>
      <w:r>
        <w:t>"</w:t>
      </w:r>
      <w:r>
        <w:rPr>
          <w:lang w:eastAsia="ko-KR"/>
        </w:rPr>
        <w:t>, and</w:t>
      </w:r>
    </w:p>
    <w:p w14:paraId="7F61FCD1" w14:textId="5B1E64D0" w:rsidR="006331D1" w:rsidRDefault="006331D1" w:rsidP="006331D1">
      <w:pPr>
        <w:pStyle w:val="B1"/>
        <w:rPr>
          <w:lang w:eastAsia="zh-CN"/>
        </w:rPr>
      </w:pPr>
      <w:r>
        <w:rPr>
          <w:lang w:eastAsia="zh-CN"/>
        </w:rPr>
        <w:t>b</w:t>
      </w:r>
      <w:r>
        <w:t>)</w:t>
      </w:r>
      <w:r>
        <w:tab/>
      </w:r>
      <w:r>
        <w:rPr>
          <w:lang w:eastAsia="zh-CN"/>
        </w:rPr>
        <w:t xml:space="preserve">a </w:t>
      </w:r>
      <w:r>
        <w:t>"</w:t>
      </w:r>
      <w:r w:rsidR="0072358D" w:rsidRPr="00AC7864">
        <w:rPr>
          <w:noProof/>
        </w:rPr>
        <w:t>URLLC</w:t>
      </w:r>
      <w:r w:rsidR="0072358D">
        <w:rPr>
          <w:noProof/>
        </w:rPr>
        <w:t xml:space="preserve"> </w:t>
      </w:r>
      <w:r>
        <w:t>EstablishmentRequest" object</w:t>
      </w:r>
      <w:r>
        <w:rPr>
          <w:lang w:eastAsia="zh-CN"/>
        </w:rPr>
        <w:t>;</w:t>
      </w:r>
    </w:p>
    <w:p w14:paraId="6D2CCED7" w14:textId="66146620"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6B08041D" w14:textId="606D13C0" w:rsidR="006331D1" w:rsidRDefault="006331D1" w:rsidP="006331D1">
      <w:pPr>
        <w:pStyle w:val="B1"/>
      </w:pPr>
      <w:r>
        <w:t>a)</w:t>
      </w:r>
      <w:r>
        <w:tab/>
        <w:t>shall include a Content-Format option set to "</w:t>
      </w:r>
      <w:r w:rsidR="0007522E" w:rsidRPr="00DC399F">
        <w:t>application/vnd.3gpp.seal-data-delivery-urllc-establishment-re</w:t>
      </w:r>
      <w:r w:rsidR="0007522E">
        <w:t>s</w:t>
      </w:r>
      <w:r w:rsidR="0007522E" w:rsidRPr="00DC399F">
        <w:t>-info+cbor</w:t>
      </w:r>
      <w:r>
        <w:t>";</w:t>
      </w:r>
    </w:p>
    <w:p w14:paraId="2D92D009" w14:textId="380E68EA" w:rsidR="006331D1" w:rsidRDefault="006331D1" w:rsidP="006331D1">
      <w:pPr>
        <w:pStyle w:val="B1"/>
        <w:rPr>
          <w:lang w:val="en-US"/>
        </w:rPr>
      </w:pPr>
      <w:r>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52E2691D" w:rsidR="006331D1" w:rsidRDefault="006331D1" w:rsidP="006331D1">
      <w:pPr>
        <w:pStyle w:val="B2"/>
        <w:rPr>
          <w:lang w:val="en-US"/>
        </w:rPr>
      </w:pPr>
      <w:r>
        <w:t>1)</w:t>
      </w:r>
      <w:r>
        <w:tab/>
      </w:r>
      <w:r>
        <w:rPr>
          <w:lang w:val="en-US"/>
        </w:rPr>
        <w:t xml:space="preserve">if successfully created, shall include a </w:t>
      </w:r>
      <w:r>
        <w:t>"</w:t>
      </w:r>
      <w:r w:rsidR="00D85D0C" w:rsidRPr="00AC7864">
        <w:rPr>
          <w:noProof/>
        </w:rPr>
        <w:t>URLLC</w:t>
      </w:r>
      <w:r w:rsidR="00D85D0C">
        <w:rPr>
          <w:noProof/>
        </w:rPr>
        <w:t xml:space="preserve"> </w:t>
      </w:r>
      <w:r>
        <w:t>EstablishmentResponse" object</w:t>
      </w:r>
      <w:r w:rsidRPr="007B0DEA">
        <w:t xml:space="preserve"> </w:t>
      </w:r>
      <w:r>
        <w:t>in the CoAP POST 2.01 (Created) response message</w:t>
      </w:r>
      <w:r>
        <w:rPr>
          <w:lang w:val="en-US"/>
        </w:rPr>
        <w:t>;</w:t>
      </w:r>
    </w:p>
    <w:p w14:paraId="655EE954" w14:textId="52E74C95"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41FE76FE" w:rsidR="006331D1" w:rsidRDefault="006331D1" w:rsidP="006331D1">
      <w:pPr>
        <w:pStyle w:val="B2"/>
      </w:pPr>
      <w:r>
        <w:t>2)</w:t>
      </w:r>
      <w:r>
        <w:tab/>
      </w:r>
      <w:r>
        <w:rPr>
          <w:lang w:val="en-US"/>
        </w:rPr>
        <w:t xml:space="preserve">otherwise, shall include a </w:t>
      </w:r>
      <w:r>
        <w:t>"</w:t>
      </w:r>
      <w:r w:rsidR="00D85D0C" w:rsidRPr="00AC7864">
        <w:rPr>
          <w:noProof/>
        </w:rPr>
        <w:t>URLLC</w:t>
      </w:r>
      <w:r w:rsidR="00D85D0C">
        <w:rPr>
          <w:noProof/>
        </w:rPr>
        <w:t xml:space="preserve"> </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200" w:name="_CR7_2_5"/>
      <w:bookmarkStart w:id="201" w:name="_Toc168325510"/>
      <w:bookmarkStart w:id="202" w:name="_Toc187929786"/>
      <w:bookmarkEnd w:id="200"/>
      <w:r>
        <w:t>7.2.</w:t>
      </w:r>
      <w:r w:rsidR="00115E27">
        <w:t>5</w:t>
      </w:r>
      <w:r>
        <w:tab/>
      </w:r>
      <w:bookmarkStart w:id="203" w:name="OLE_LINK71"/>
      <w:bookmarkStart w:id="204" w:name="OLE_LINK70"/>
      <w:r>
        <w:t>SEALDD enabled E2E redundant transmission path release procedure</w:t>
      </w:r>
      <w:bookmarkEnd w:id="201"/>
      <w:bookmarkEnd w:id="203"/>
      <w:bookmarkEnd w:id="204"/>
      <w:bookmarkEnd w:id="202"/>
    </w:p>
    <w:p w14:paraId="024DFEAA" w14:textId="0A7B8716" w:rsidR="00E91AD5" w:rsidRDefault="00E91AD5" w:rsidP="00E91AD5">
      <w:pPr>
        <w:pStyle w:val="Heading4"/>
      </w:pPr>
      <w:bookmarkStart w:id="205" w:name="_CR7_2_5_1"/>
      <w:bookmarkStart w:id="206" w:name="_Toc168325511"/>
      <w:bookmarkStart w:id="207" w:name="_Toc187929787"/>
      <w:bookmarkEnd w:id="205"/>
      <w:r>
        <w:t>7.2.</w:t>
      </w:r>
      <w:r w:rsidR="00115E27">
        <w:t>5</w:t>
      </w:r>
      <w:r>
        <w:t>.</w:t>
      </w:r>
      <w:r>
        <w:rPr>
          <w:lang w:eastAsia="zh-CN"/>
        </w:rPr>
        <w:t>1</w:t>
      </w:r>
      <w:r>
        <w:tab/>
        <w:t>SDDM client HTTP procedure</w:t>
      </w:r>
      <w:bookmarkEnd w:id="206"/>
      <w:bookmarkEnd w:id="207"/>
    </w:p>
    <w:p w14:paraId="052F831F" w14:textId="5F84EDB8" w:rsidR="00E91AD5" w:rsidRDefault="00E91AD5" w:rsidP="00E91AD5">
      <w:r>
        <w:rPr>
          <w:lang w:eastAsia="zh-CN"/>
        </w:rPr>
        <w:t>T</w:t>
      </w:r>
      <w:r>
        <w:t>he SDDM-C sends a</w:t>
      </w:r>
      <w:r w:rsidR="000A53D1">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1397DD39"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 and</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2A7C1BED" w14:textId="77777777" w:rsidR="00E91AD5" w:rsidRDefault="00E91AD5" w:rsidP="00E91AD5">
      <w:pPr>
        <w:pStyle w:val="B2"/>
        <w:rPr>
          <w:lang w:eastAsia="zh-CN"/>
        </w:rPr>
      </w:pPr>
      <w:r>
        <w:t>2)</w:t>
      </w:r>
      <w:r>
        <w:tab/>
        <w:t>shall include a &lt;sealdd-flow-id&gt; element</w:t>
      </w:r>
      <w:r>
        <w:rPr>
          <w:rFonts w:cs="Arial"/>
        </w:rPr>
        <w:t xml:space="preserve"> set to the identity of the SEALDD flow</w:t>
      </w:r>
      <w:r>
        <w:t xml:space="preserve"> </w:t>
      </w:r>
      <w:r>
        <w:rPr>
          <w:rFonts w:cs="Arial"/>
        </w:rPr>
        <w:t>used by the SDDM-S and SDDM-C to identify the application traffic</w:t>
      </w:r>
      <w:r>
        <w:rPr>
          <w:lang w:val="en-US"/>
        </w:rPr>
        <w:t>.</w:t>
      </w:r>
    </w:p>
    <w:p w14:paraId="76482272" w14:textId="2576E176" w:rsidR="00E91AD5" w:rsidRDefault="00E91AD5" w:rsidP="00E91AD5">
      <w:pPr>
        <w:pStyle w:val="Heading4"/>
      </w:pPr>
      <w:bookmarkStart w:id="208" w:name="_CR7_2_5_2"/>
      <w:bookmarkStart w:id="209" w:name="_Toc168325512"/>
      <w:bookmarkStart w:id="210" w:name="_Toc187929788"/>
      <w:bookmarkEnd w:id="208"/>
      <w:r>
        <w:t>7.2.</w:t>
      </w:r>
      <w:r w:rsidR="00115E27">
        <w:t>5</w:t>
      </w:r>
      <w:r>
        <w:t>.</w:t>
      </w:r>
      <w:r>
        <w:rPr>
          <w:lang w:eastAsia="zh-CN"/>
        </w:rPr>
        <w:t>2</w:t>
      </w:r>
      <w:r>
        <w:tab/>
        <w:t>SDDM server HTTP procedure</w:t>
      </w:r>
      <w:bookmarkEnd w:id="209"/>
      <w:bookmarkEnd w:id="210"/>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40EA095"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r>
        <w:rPr>
          <w:lang w:eastAsia="zh-CN"/>
        </w:rPr>
        <w:t xml:space="preserve"> and</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15F2BFD2" w14:textId="77777777" w:rsidR="00E91AD5" w:rsidRDefault="00E91AD5" w:rsidP="00E91AD5">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e.g. SEALDD policy mismatch.</w:t>
      </w:r>
    </w:p>
    <w:p w14:paraId="1CB59A88" w14:textId="0E224174" w:rsidR="00E91AD5" w:rsidRDefault="00E91AD5" w:rsidP="00E91AD5">
      <w:pPr>
        <w:pStyle w:val="Heading4"/>
      </w:pPr>
      <w:bookmarkStart w:id="211" w:name="_CR7_2_5_3"/>
      <w:bookmarkStart w:id="212" w:name="_Toc168325513"/>
      <w:bookmarkStart w:id="213" w:name="_Toc187929789"/>
      <w:bookmarkEnd w:id="211"/>
      <w:r>
        <w:rPr>
          <w:noProof/>
          <w:lang w:val="en-US"/>
        </w:rPr>
        <w:t>7.2.</w:t>
      </w:r>
      <w:r w:rsidR="00115E27">
        <w:rPr>
          <w:noProof/>
          <w:lang w:val="en-US"/>
        </w:rPr>
        <w:t>5</w:t>
      </w:r>
      <w:r>
        <w:rPr>
          <w:noProof/>
          <w:lang w:val="en-US"/>
        </w:rPr>
        <w:t>.3</w:t>
      </w:r>
      <w:r>
        <w:rPr>
          <w:noProof/>
          <w:lang w:val="en-US"/>
        </w:rPr>
        <w:tab/>
        <w:t xml:space="preserve">SDDM </w:t>
      </w:r>
      <w:r>
        <w:t>client CoAP procedure</w:t>
      </w:r>
      <w:bookmarkEnd w:id="212"/>
      <w:bookmarkEnd w:id="213"/>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214" w:name="OLE_LINK129"/>
      <w:bookmarkStart w:id="215"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A27D34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44E11EF0" w:rsidR="00115E27" w:rsidRDefault="00115E27" w:rsidP="00115E27">
      <w:pPr>
        <w:pStyle w:val="B2"/>
      </w:pPr>
      <w:r>
        <w:t>1)</w:t>
      </w:r>
      <w:r>
        <w:tab/>
        <w:t>the "apiRoot" set to the SDDM-S URI;</w:t>
      </w:r>
    </w:p>
    <w:p w14:paraId="65BDCEAC" w14:textId="34F1D58C" w:rsidR="00115E27" w:rsidRDefault="00115E27" w:rsidP="00115E27">
      <w:pPr>
        <w:pStyle w:val="B1"/>
      </w:pPr>
      <w:r>
        <w:t>b)</w:t>
      </w:r>
      <w:r>
        <w:tab/>
      </w:r>
      <w:r>
        <w:rPr>
          <w:lang w:val="en-US"/>
        </w:rPr>
        <w:t xml:space="preserve">shall include Content-Format option set to </w:t>
      </w:r>
      <w:r>
        <w:t>"</w:t>
      </w:r>
      <w:r w:rsidR="0007522E" w:rsidRPr="00DC399F">
        <w:t>application/vnd.3gpp.seal-data-delivery-urllc-</w:t>
      </w:r>
      <w:r w:rsidR="0007522E">
        <w:t>release</w:t>
      </w:r>
      <w:r w:rsidR="0007522E" w:rsidRPr="00DC399F">
        <w:t>e-req-info+cbor</w:t>
      </w:r>
      <w:r>
        <w:t>";</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216" w:name="_CR7_2_5_4"/>
      <w:bookmarkStart w:id="217" w:name="_Toc168325514"/>
      <w:bookmarkStart w:id="218" w:name="_Toc187929790"/>
      <w:bookmarkEnd w:id="214"/>
      <w:bookmarkEnd w:id="215"/>
      <w:bookmarkEnd w:id="216"/>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217"/>
      <w:bookmarkEnd w:id="218"/>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7FC96234" w:rsidR="00115E27" w:rsidRDefault="00115E27" w:rsidP="00115E27">
      <w:pPr>
        <w:pStyle w:val="B1"/>
        <w:rPr>
          <w:lang w:eastAsia="ko-KR"/>
        </w:rPr>
      </w:pPr>
      <w:r>
        <w:t>a)</w:t>
      </w:r>
      <w:r>
        <w:tab/>
        <w:t xml:space="preserve">a Content-Format </w:t>
      </w:r>
      <w:r>
        <w:rPr>
          <w:lang w:eastAsia="zh-CN"/>
        </w:rPr>
        <w:t>option</w:t>
      </w:r>
      <w:r>
        <w:t xml:space="preserve"> set to "</w:t>
      </w:r>
      <w:r w:rsidR="0007522E" w:rsidRPr="00DC399F">
        <w:t>application/vnd.3gpp.seal-data-delivery-urllc-</w:t>
      </w:r>
      <w:r w:rsidR="0007522E">
        <w:t>release</w:t>
      </w:r>
      <w:r w:rsidR="0007522E" w:rsidRPr="00DC399F">
        <w:t>e-req-info+cbor</w:t>
      </w:r>
      <w:r>
        <w:t>"</w:t>
      </w:r>
      <w:r>
        <w:rPr>
          <w:lang w:eastAsia="ko-KR"/>
        </w:rPr>
        <w:t>, and</w:t>
      </w:r>
    </w:p>
    <w:p w14:paraId="3429C9CD" w14:textId="77777777" w:rsidR="00115E27" w:rsidRDefault="00115E27" w:rsidP="00115E27">
      <w:pPr>
        <w:pStyle w:val="B1"/>
        <w:rPr>
          <w:lang w:eastAsia="zh-CN"/>
        </w:rPr>
      </w:pPr>
      <w:r>
        <w:rPr>
          <w:lang w:eastAsia="zh-CN"/>
        </w:rPr>
        <w:t>b</w:t>
      </w:r>
      <w:r>
        <w:t>)</w:t>
      </w:r>
      <w:r>
        <w:tab/>
      </w:r>
      <w:r>
        <w:rPr>
          <w:lang w:eastAsia="zh-CN"/>
        </w:rPr>
        <w:t xml:space="preserve">a </w:t>
      </w:r>
      <w:r>
        <w:t>"URLLCReleasetRequest" object</w:t>
      </w:r>
      <w:r>
        <w:rPr>
          <w:lang w:eastAsia="zh-CN"/>
        </w:rPr>
        <w:t>;</w:t>
      </w:r>
    </w:p>
    <w:p w14:paraId="422F95AA" w14:textId="6BC9616B" w:rsidR="00115E27" w:rsidRDefault="00115E27" w:rsidP="00115E27">
      <w:pPr>
        <w:rPr>
          <w:noProof/>
        </w:rPr>
      </w:pPr>
      <w:r>
        <w:rPr>
          <w:noProof/>
        </w:rPr>
        <w:t xml:space="preserve">the SDDM-S </w:t>
      </w:r>
      <w:r>
        <w:t>shall generate a CoAP DELETE response according to IETF RFC 7252 [1</w:t>
      </w:r>
      <w:r w:rsidR="00D01A04">
        <w:t>4</w:t>
      </w:r>
      <w:r>
        <w:t>]. In the CoAP DELETE response message, the SDDM-S:</w:t>
      </w:r>
    </w:p>
    <w:p w14:paraId="368D6C95" w14:textId="700B1FE4" w:rsidR="00115E27" w:rsidRDefault="00115E27" w:rsidP="00115E27">
      <w:pPr>
        <w:pStyle w:val="B1"/>
      </w:pPr>
      <w:r>
        <w:t>a)</w:t>
      </w:r>
      <w:r>
        <w:tab/>
        <w:t>shall include a Content-Format option set to "</w:t>
      </w:r>
      <w:r w:rsidR="0007522E" w:rsidRPr="00DC399F">
        <w:t>application/vnd.3gpp.seal-data-delivery-urllc-</w:t>
      </w:r>
      <w:r w:rsidR="0007522E">
        <w:t>release</w:t>
      </w:r>
      <w:r w:rsidR="0007522E" w:rsidRPr="00DC399F">
        <w:t>e-req-info+cbor</w:t>
      </w:r>
      <w:r>
        <w:t>";</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219" w:name="_CR7_2_6"/>
      <w:bookmarkStart w:id="220" w:name="_Toc168325515"/>
      <w:bookmarkStart w:id="221" w:name="_Toc187929791"/>
      <w:bookmarkEnd w:id="219"/>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220"/>
      <w:bookmarkEnd w:id="221"/>
    </w:p>
    <w:p w14:paraId="3812C4E5" w14:textId="01B24601" w:rsidR="00E93ACD" w:rsidRPr="006A63F0" w:rsidRDefault="00D808B0" w:rsidP="00E93ACD">
      <w:pPr>
        <w:pStyle w:val="Heading4"/>
      </w:pPr>
      <w:bookmarkStart w:id="222" w:name="_CR7_2_6_1"/>
      <w:bookmarkStart w:id="223" w:name="_Toc168325516"/>
      <w:bookmarkStart w:id="224" w:name="_Toc187929792"/>
      <w:bookmarkEnd w:id="222"/>
      <w:r>
        <w:t>7</w:t>
      </w:r>
      <w:r w:rsidR="00E93ACD">
        <w:t>.2.</w:t>
      </w:r>
      <w:r w:rsidR="00115E27">
        <w:t>6</w:t>
      </w:r>
      <w:r w:rsidR="00E93ACD">
        <w:t>.</w:t>
      </w:r>
      <w:r w:rsidR="00E93ACD">
        <w:rPr>
          <w:rFonts w:hint="eastAsia"/>
          <w:lang w:eastAsia="zh-CN"/>
        </w:rPr>
        <w:t>1</w:t>
      </w:r>
      <w:r w:rsidR="00E93ACD">
        <w:tab/>
        <w:t>SDDM client HTTP procedure</w:t>
      </w:r>
      <w:bookmarkEnd w:id="223"/>
      <w:bookmarkEnd w:id="224"/>
    </w:p>
    <w:p w14:paraId="43184E2C" w14:textId="3A291BC9" w:rsidR="00E93ACD" w:rsidRDefault="00E93ACD" w:rsidP="00E93ACD">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468250A8"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2F343F4C" w:rsidR="00E93ACD" w:rsidRPr="006A63F0" w:rsidRDefault="00D808B0" w:rsidP="00E93ACD">
      <w:pPr>
        <w:pStyle w:val="Heading4"/>
      </w:pPr>
      <w:bookmarkStart w:id="225" w:name="_CR7_2_6_2"/>
      <w:bookmarkStart w:id="226" w:name="_Toc168325517"/>
      <w:bookmarkStart w:id="227" w:name="_Toc187929793"/>
      <w:bookmarkEnd w:id="225"/>
      <w:r>
        <w:t>7</w:t>
      </w:r>
      <w:r w:rsidR="00E93ACD">
        <w:t>.2.</w:t>
      </w:r>
      <w:r w:rsidR="00115E27">
        <w:t>6</w:t>
      </w:r>
      <w:r w:rsidR="00E93ACD">
        <w:t>.2</w:t>
      </w:r>
      <w:r w:rsidR="00E93ACD">
        <w:tab/>
        <w:t>SDDM server HTTP procedure</w:t>
      </w:r>
      <w:bookmarkEnd w:id="226"/>
      <w:bookmarkEnd w:id="227"/>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05D1C91"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026D2387" w:rsidR="00E93ACD" w:rsidRDefault="00D808B0" w:rsidP="00E93ACD">
      <w:pPr>
        <w:pStyle w:val="Heading4"/>
      </w:pPr>
      <w:bookmarkStart w:id="228" w:name="_CR7_2_6_3"/>
      <w:bookmarkStart w:id="229" w:name="_Toc168325518"/>
      <w:bookmarkStart w:id="230" w:name="_Toc187929794"/>
      <w:bookmarkEnd w:id="228"/>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29"/>
      <w:bookmarkEnd w:id="230"/>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B6CB65B"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649C7A60" w:rsidR="006331D1" w:rsidRDefault="006331D1" w:rsidP="006331D1">
      <w:pPr>
        <w:pStyle w:val="B2"/>
      </w:pPr>
      <w:r>
        <w:t>1)</w:t>
      </w:r>
      <w:r>
        <w:tab/>
        <w:t>the "apiRoot" set to the SDDM-S URI;</w:t>
      </w:r>
    </w:p>
    <w:p w14:paraId="06D9FCAF" w14:textId="0943C259"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application/vnd.3gpp.seal-data-delivery-urllc-update-req-info+cbor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31" w:name="_CR7_2_6_4"/>
      <w:bookmarkStart w:id="232" w:name="_Toc168325519"/>
      <w:bookmarkStart w:id="233" w:name="_Toc187929795"/>
      <w:bookmarkEnd w:id="231"/>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32"/>
      <w:bookmarkEnd w:id="233"/>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620FB35A"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application/vnd.3gpp.seal-data-delivery-urllc-update-req-info+cbor</w:t>
      </w:r>
      <w:r>
        <w:t>"</w:t>
      </w:r>
      <w:r w:rsidR="00D85D0C">
        <w:rPr>
          <w:lang w:eastAsia="ko-KR"/>
        </w:rPr>
        <w:t>;</w:t>
      </w:r>
      <w:r>
        <w:rPr>
          <w:lang w:eastAsia="ko-KR"/>
        </w:rPr>
        <w:t xml:space="preserve"> and</w:t>
      </w:r>
    </w:p>
    <w:p w14:paraId="07D0C08A" w14:textId="0F6074EA" w:rsidR="006331D1" w:rsidRDefault="006331D1" w:rsidP="006331D1">
      <w:pPr>
        <w:pStyle w:val="B1"/>
        <w:rPr>
          <w:lang w:eastAsia="zh-CN"/>
        </w:rPr>
      </w:pPr>
      <w:r>
        <w:rPr>
          <w:lang w:eastAsia="zh-CN"/>
        </w:rPr>
        <w:t>b</w:t>
      </w:r>
      <w:r>
        <w:t>)</w:t>
      </w:r>
      <w:r>
        <w:tab/>
      </w:r>
      <w:r>
        <w:rPr>
          <w:lang w:eastAsia="zh-CN"/>
        </w:rPr>
        <w:t xml:space="preserve">a </w:t>
      </w:r>
      <w:r>
        <w:t>"</w:t>
      </w:r>
      <w:r w:rsidR="00D85D0C" w:rsidRPr="00AC7864">
        <w:rPr>
          <w:noProof/>
        </w:rPr>
        <w:t>URLLC</w:t>
      </w:r>
      <w:r>
        <w:t>UpdateRequest" object</w:t>
      </w:r>
      <w:r>
        <w:rPr>
          <w:lang w:eastAsia="zh-CN"/>
        </w:rPr>
        <w:t>;</w:t>
      </w:r>
    </w:p>
    <w:p w14:paraId="6E773610" w14:textId="73FD874D" w:rsidR="006331D1" w:rsidRDefault="006331D1" w:rsidP="006331D1">
      <w:pPr>
        <w:rPr>
          <w:noProof/>
        </w:rPr>
      </w:pPr>
      <w:r>
        <w:rPr>
          <w:noProof/>
        </w:rPr>
        <w:t xml:space="preserve">the SDDM-S </w:t>
      </w:r>
      <w:r>
        <w:t>shall generate a CoAP PUT response according to IETF RFC 7252 [1</w:t>
      </w:r>
      <w:r w:rsidR="00D01A04">
        <w:t>4</w:t>
      </w:r>
      <w:r>
        <w:t>]. In the CoAP PUT response message, the SDDM-S:</w:t>
      </w:r>
    </w:p>
    <w:p w14:paraId="6E61EC09" w14:textId="0271FA19" w:rsidR="006331D1" w:rsidRDefault="006331D1" w:rsidP="006331D1">
      <w:pPr>
        <w:pStyle w:val="B1"/>
      </w:pPr>
      <w:r>
        <w:t>a)</w:t>
      </w:r>
      <w:r>
        <w:tab/>
        <w:t>shall include a Content-Format option set to "</w:t>
      </w:r>
      <w:r w:rsidR="0007522E" w:rsidRPr="00DC399F">
        <w:t>application/vnd.3gpp.seal-data-delivery-urllc-update-re</w:t>
      </w:r>
      <w:r w:rsidR="006D7D95">
        <w:t>s</w:t>
      </w:r>
      <w:r w:rsidR="0007522E" w:rsidRPr="00DC399F">
        <w:t>-info+cbor</w:t>
      </w:r>
      <w:r>
        <w:t>";</w:t>
      </w:r>
    </w:p>
    <w:p w14:paraId="3DA90896" w14:textId="69943053"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5151AA52" w14:textId="55495CAD"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6D648D18"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34" w:name="_CR7_2_7"/>
      <w:bookmarkStart w:id="235" w:name="_Toc168325520"/>
      <w:bookmarkStart w:id="236" w:name="_Toc187929796"/>
      <w:bookmarkEnd w:id="234"/>
      <w:r>
        <w:t>7</w:t>
      </w:r>
      <w:r w:rsidR="00CD1205" w:rsidRPr="00004F96">
        <w:t>.2.</w:t>
      </w:r>
      <w:r w:rsidR="00115E27">
        <w:t>7</w:t>
      </w:r>
      <w:r w:rsidR="00CD1205" w:rsidRPr="00004F96">
        <w:tab/>
      </w:r>
      <w:r w:rsidR="00CD1205" w:rsidRPr="00067A82">
        <w:t>SEALDD server discovery and selection procedure</w:t>
      </w:r>
      <w:bookmarkEnd w:id="235"/>
      <w:bookmarkEnd w:id="236"/>
    </w:p>
    <w:p w14:paraId="32507D5D" w14:textId="664D4CD2" w:rsidR="00107339" w:rsidRDefault="00107339" w:rsidP="00107339">
      <w:r>
        <w:rPr>
          <w:lang w:eastAsia="zh-CN"/>
        </w:rPr>
        <w:t>When the VAL client sends a</w:t>
      </w:r>
      <w:r w:rsidR="008C19BC">
        <w:rPr>
          <w:lang w:eastAsia="zh-CN"/>
        </w:rPr>
        <w:t>n</w:t>
      </w:r>
      <w:r>
        <w:rPr>
          <w:lang w:eastAsia="zh-CN"/>
        </w:rPr>
        <w:t xml:space="preserve">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37" w:name="_CR7_2_8"/>
      <w:bookmarkStart w:id="238" w:name="_Toc168325521"/>
      <w:bookmarkStart w:id="239" w:name="_Toc187929797"/>
      <w:bookmarkEnd w:id="237"/>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38"/>
      <w:bookmarkEnd w:id="239"/>
    </w:p>
    <w:p w14:paraId="71FAAFA3" w14:textId="1B133656" w:rsidR="005159AE" w:rsidRPr="006A63F0" w:rsidRDefault="005159AE" w:rsidP="005159AE">
      <w:pPr>
        <w:pStyle w:val="Heading4"/>
      </w:pPr>
      <w:bookmarkStart w:id="240" w:name="_CR7_2_8_1"/>
      <w:bookmarkStart w:id="241" w:name="_Toc168325522"/>
      <w:bookmarkStart w:id="242" w:name="_Toc187929798"/>
      <w:bookmarkEnd w:id="240"/>
      <w:r>
        <w:t>7.2.</w:t>
      </w:r>
      <w:r w:rsidR="00115E27">
        <w:t>8</w:t>
      </w:r>
      <w:r>
        <w:t>.</w:t>
      </w:r>
      <w:r>
        <w:rPr>
          <w:rFonts w:hint="eastAsia"/>
          <w:lang w:eastAsia="zh-CN"/>
        </w:rPr>
        <w:t>1</w:t>
      </w:r>
      <w:r>
        <w:tab/>
        <w:t>SDDM client HTTP procedure</w:t>
      </w:r>
      <w:bookmarkEnd w:id="241"/>
      <w:bookmarkEnd w:id="242"/>
    </w:p>
    <w:p w14:paraId="3930FEFF" w14:textId="397E5DE6"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177A62E7"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4B184D38" w:rsidR="005159AE" w:rsidRPr="006A63F0" w:rsidRDefault="005159AE" w:rsidP="005159AE">
      <w:pPr>
        <w:pStyle w:val="Heading4"/>
      </w:pPr>
      <w:bookmarkStart w:id="243" w:name="_CR7_2_8_2"/>
      <w:bookmarkStart w:id="244" w:name="_Toc168325523"/>
      <w:bookmarkStart w:id="245" w:name="_Toc187929799"/>
      <w:bookmarkEnd w:id="243"/>
      <w:r>
        <w:t>7.2.</w:t>
      </w:r>
      <w:r w:rsidR="00115E27">
        <w:t>8</w:t>
      </w:r>
      <w:r>
        <w:t>.</w:t>
      </w:r>
      <w:r>
        <w:rPr>
          <w:rFonts w:hint="eastAsia"/>
          <w:lang w:eastAsia="zh-CN"/>
        </w:rPr>
        <w:t>2</w:t>
      </w:r>
      <w:r>
        <w:tab/>
        <w:t>SDDM server HTTP procedure</w:t>
      </w:r>
      <w:bookmarkEnd w:id="244"/>
      <w:bookmarkEnd w:id="245"/>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4D3104F2"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E573E39" w:rsidR="005159AE" w:rsidRDefault="005159AE" w:rsidP="005159AE">
      <w:pPr>
        <w:pStyle w:val="Heading4"/>
      </w:pPr>
      <w:bookmarkStart w:id="246" w:name="_CR7_2_8_3"/>
      <w:bookmarkStart w:id="247" w:name="_Toc168325524"/>
      <w:bookmarkStart w:id="248" w:name="_Toc187929800"/>
      <w:bookmarkEnd w:id="246"/>
      <w:r>
        <w:rPr>
          <w:noProof/>
          <w:lang w:val="en-US"/>
        </w:rPr>
        <w:t>7.2.</w:t>
      </w:r>
      <w:r w:rsidR="00115E27">
        <w:rPr>
          <w:noProof/>
          <w:lang w:val="en-US"/>
        </w:rPr>
        <w:t>8</w:t>
      </w:r>
      <w:r>
        <w:rPr>
          <w:noProof/>
          <w:lang w:val="en-US"/>
        </w:rPr>
        <w:t>.3</w:t>
      </w:r>
      <w:r>
        <w:rPr>
          <w:noProof/>
          <w:lang w:val="en-US"/>
        </w:rPr>
        <w:tab/>
        <w:t xml:space="preserve">SDDM </w:t>
      </w:r>
      <w:r>
        <w:t>client CoAP procedure</w:t>
      </w:r>
      <w:bookmarkEnd w:id="247"/>
      <w:bookmarkEnd w:id="248"/>
    </w:p>
    <w:p w14:paraId="148C8D22" w14:textId="0C2CFCE5" w:rsidR="00C85A4E" w:rsidRDefault="00C85A4E" w:rsidP="00C85A4E">
      <w:pPr>
        <w:rPr>
          <w:lang w:eastAsia="zh-CN"/>
        </w:rPr>
      </w:pPr>
      <w:r>
        <w:t xml:space="preserve">In order to request an </w:t>
      </w:r>
      <w:bookmarkStart w:id="249" w:name="OLE_LINK156"/>
      <w:bookmarkStart w:id="250" w:name="OLE_LINK157"/>
      <w:r w:rsidRPr="00526DD0">
        <w:t>S</w:t>
      </w:r>
      <w:r>
        <w:t>EAL</w:t>
      </w:r>
      <w:r w:rsidRPr="00526DD0">
        <w:t xml:space="preserve">DD </w:t>
      </w:r>
      <w:r>
        <w:t xml:space="preserve">data storage </w:t>
      </w:r>
      <w:bookmarkEnd w:id="249"/>
      <w:bookmarkEnd w:id="250"/>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3F5EBFB9" w:rsidR="00C85A4E" w:rsidRDefault="00C85A4E" w:rsidP="00C85A4E">
      <w:pPr>
        <w:pStyle w:val="B1"/>
      </w:pPr>
      <w:r>
        <w:t>b)</w:t>
      </w:r>
      <w:r>
        <w:tab/>
      </w:r>
      <w:r>
        <w:rPr>
          <w:lang w:val="en-US"/>
        </w:rPr>
        <w:t xml:space="preserve">shall include Content-Format option set to </w:t>
      </w:r>
      <w:r>
        <w:t>"</w:t>
      </w:r>
      <w:r w:rsidR="00D71840" w:rsidRPr="00AC12E1">
        <w:t>application/vnd.3gpp.seal-data-delivery-data-storage-creation-req-info+cbor</w:t>
      </w:r>
      <w:r>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51" w:name="OLE_LINK173"/>
      <w:bookmarkStart w:id="252" w:name="OLE_LINK174"/>
      <w:r>
        <w:t>DataStorageCreationRequest</w:t>
      </w:r>
      <w:bookmarkEnd w:id="251"/>
      <w:bookmarkEnd w:id="252"/>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53" w:name="_CR7_2_8_4"/>
      <w:bookmarkStart w:id="254" w:name="_Toc168325525"/>
      <w:bookmarkStart w:id="255" w:name="_Toc187929801"/>
      <w:bookmarkEnd w:id="253"/>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4"/>
      <w:bookmarkEnd w:id="255"/>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3591AA2F" w:rsidR="00C85A4E" w:rsidRDefault="00C85A4E" w:rsidP="00C85A4E">
      <w:pPr>
        <w:pStyle w:val="B1"/>
        <w:rPr>
          <w:lang w:eastAsia="ko-KR"/>
        </w:rPr>
      </w:pPr>
      <w:r>
        <w:t>a)</w:t>
      </w:r>
      <w:r>
        <w:tab/>
        <w:t xml:space="preserve">a Content-Format </w:t>
      </w:r>
      <w:r>
        <w:rPr>
          <w:lang w:eastAsia="zh-CN"/>
        </w:rPr>
        <w:t>option</w:t>
      </w:r>
      <w:r>
        <w:t xml:space="preserve"> set to "</w:t>
      </w:r>
      <w:r w:rsidR="00D71840" w:rsidRPr="00AC12E1">
        <w:t>application/vnd.3gpp.seal-data-delivery-data-storage-creation-req-info+cbor</w:t>
      </w:r>
      <w:r>
        <w:t>"</w:t>
      </w:r>
      <w:r>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303AAD35" w:rsidR="00C85A4E" w:rsidRDefault="00C85A4E" w:rsidP="00C85A4E">
      <w:pPr>
        <w:rPr>
          <w:noProof/>
        </w:rPr>
      </w:pPr>
      <w:r>
        <w:rPr>
          <w:noProof/>
        </w:rPr>
        <w:t xml:space="preserve">the SDDM-S </w:t>
      </w:r>
      <w:r>
        <w:t>shall generate a CoAP POST response according to IETF RFC 7252 [1</w:t>
      </w:r>
      <w:r w:rsidR="00D01A04">
        <w:t>4</w:t>
      </w:r>
      <w:r>
        <w:t>]. In the CoAP POST response message, the SDDM-S:</w:t>
      </w:r>
    </w:p>
    <w:p w14:paraId="58013CA2" w14:textId="4ACD1B6A" w:rsidR="00C85A4E" w:rsidRDefault="00C85A4E" w:rsidP="00C85A4E">
      <w:pPr>
        <w:pStyle w:val="B1"/>
      </w:pPr>
      <w:r>
        <w:t>a)</w:t>
      </w:r>
      <w:r>
        <w:tab/>
        <w:t>shall include a Content-Format option set to "</w:t>
      </w:r>
      <w:r w:rsidR="00D71840" w:rsidRPr="00AC12E1">
        <w:t>application/vnd.3gpp.seal-data-delivery-data-storage-creation-re</w:t>
      </w:r>
      <w:r w:rsidR="00D71840">
        <w:t>s</w:t>
      </w:r>
      <w:r w:rsidR="00D71840" w:rsidRPr="00AC12E1">
        <w:t>-info+cbor</w:t>
      </w:r>
      <w:r>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256" w:name="OLE_LINK103"/>
      <w:bookmarkStart w:id="257"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256"/>
    <w:bookmarkEnd w:id="257"/>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58" w:name="_CR7_2_9"/>
      <w:bookmarkStart w:id="259" w:name="_Toc168325526"/>
      <w:bookmarkStart w:id="260" w:name="_Toc187929802"/>
      <w:bookmarkEnd w:id="258"/>
      <w:r>
        <w:t>7</w:t>
      </w:r>
      <w:r w:rsidRPr="00004F96">
        <w:t>.2.</w:t>
      </w:r>
      <w:r w:rsidR="00115E27">
        <w:t>9</w:t>
      </w:r>
      <w:r w:rsidRPr="00004F96">
        <w:tab/>
      </w:r>
      <w:r w:rsidRPr="00067A82">
        <w:t xml:space="preserve">SEALDD enabled data storage </w:t>
      </w:r>
      <w:r>
        <w:t xml:space="preserve">reservation </w:t>
      </w:r>
      <w:r w:rsidRPr="00067A82">
        <w:t>procedure</w:t>
      </w:r>
      <w:bookmarkEnd w:id="259"/>
      <w:bookmarkEnd w:id="260"/>
    </w:p>
    <w:p w14:paraId="415C5D88" w14:textId="56C07AA7" w:rsidR="005159AE" w:rsidRPr="006A63F0" w:rsidRDefault="005159AE" w:rsidP="005159AE">
      <w:pPr>
        <w:pStyle w:val="Heading4"/>
      </w:pPr>
      <w:bookmarkStart w:id="261" w:name="_CR7_2_9_1"/>
      <w:bookmarkStart w:id="262" w:name="_Toc168325527"/>
      <w:bookmarkStart w:id="263" w:name="_Toc187929803"/>
      <w:bookmarkEnd w:id="261"/>
      <w:r>
        <w:t>7.2.</w:t>
      </w:r>
      <w:r w:rsidR="00115E27">
        <w:t>9</w:t>
      </w:r>
      <w:r>
        <w:t>.</w:t>
      </w:r>
      <w:r>
        <w:rPr>
          <w:rFonts w:hint="eastAsia"/>
          <w:lang w:eastAsia="zh-CN"/>
        </w:rPr>
        <w:t>1</w:t>
      </w:r>
      <w:r>
        <w:tab/>
        <w:t>SDDM client HTTP procedure</w:t>
      </w:r>
      <w:bookmarkEnd w:id="262"/>
      <w:bookmarkEnd w:id="263"/>
    </w:p>
    <w:p w14:paraId="0F7D05D2" w14:textId="4B8357E0"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086564BC"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312E39A1" w:rsidR="005159AE" w:rsidRPr="006A63F0" w:rsidRDefault="005159AE" w:rsidP="005159AE">
      <w:pPr>
        <w:pStyle w:val="Heading4"/>
      </w:pPr>
      <w:bookmarkStart w:id="264" w:name="_CR7_2_9_2"/>
      <w:bookmarkStart w:id="265" w:name="_Toc168325528"/>
      <w:bookmarkStart w:id="266" w:name="_Toc187929804"/>
      <w:bookmarkEnd w:id="264"/>
      <w:r>
        <w:t>7.2.</w:t>
      </w:r>
      <w:r w:rsidR="00115E27">
        <w:t>9</w:t>
      </w:r>
      <w:r>
        <w:t>.</w:t>
      </w:r>
      <w:r>
        <w:rPr>
          <w:rFonts w:hint="eastAsia"/>
          <w:lang w:eastAsia="zh-CN"/>
        </w:rPr>
        <w:t>2</w:t>
      </w:r>
      <w:r>
        <w:tab/>
        <w:t>SDDM server HTTP procedure</w:t>
      </w:r>
      <w:bookmarkEnd w:id="265"/>
      <w:bookmarkEnd w:id="266"/>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34D647C8"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55659613" w:rsidR="005159AE" w:rsidRDefault="005159AE" w:rsidP="005159AE">
      <w:pPr>
        <w:pStyle w:val="Heading4"/>
      </w:pPr>
      <w:bookmarkStart w:id="267" w:name="_CR7_2_9_3"/>
      <w:bookmarkStart w:id="268" w:name="_Toc168325529"/>
      <w:bookmarkStart w:id="269" w:name="_Toc187929805"/>
      <w:bookmarkEnd w:id="267"/>
      <w:r>
        <w:rPr>
          <w:noProof/>
          <w:lang w:val="en-US"/>
        </w:rPr>
        <w:t>7.2.</w:t>
      </w:r>
      <w:r w:rsidR="00115E27">
        <w:rPr>
          <w:noProof/>
          <w:lang w:val="en-US"/>
        </w:rPr>
        <w:t>9</w:t>
      </w:r>
      <w:r>
        <w:rPr>
          <w:noProof/>
          <w:lang w:val="en-US"/>
        </w:rPr>
        <w:t>.3</w:t>
      </w:r>
      <w:r>
        <w:rPr>
          <w:noProof/>
          <w:lang w:val="en-US"/>
        </w:rPr>
        <w:tab/>
        <w:t xml:space="preserve">SDDM </w:t>
      </w:r>
      <w:r>
        <w:t>client CoAP procedure</w:t>
      </w:r>
      <w:bookmarkEnd w:id="268"/>
      <w:bookmarkEnd w:id="269"/>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4789DCF1" w:rsidR="005B23E0" w:rsidRDefault="005B23E0" w:rsidP="005B23E0">
      <w:pPr>
        <w:pStyle w:val="B1"/>
      </w:pPr>
      <w:r>
        <w:t>b)</w:t>
      </w:r>
      <w:r>
        <w:tab/>
      </w:r>
      <w:r>
        <w:rPr>
          <w:lang w:val="en-US"/>
        </w:rPr>
        <w:t xml:space="preserve">shall include Content-Format option set to </w:t>
      </w:r>
      <w:r>
        <w:t>"</w:t>
      </w:r>
      <w:r w:rsidR="00D46B96" w:rsidRPr="00AC12E1">
        <w:t>application/vnd.3gpp.seal-data-delivery-data-storage-</w:t>
      </w:r>
      <w:r w:rsidR="00D46B96">
        <w:t>reserv</w:t>
      </w:r>
      <w:r w:rsidR="00D46B96" w:rsidRPr="00AC12E1">
        <w:t>ation-req-info+cbor</w:t>
      </w:r>
      <w:r>
        <w:t>";</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70" w:name="_CR7_2_9_4"/>
      <w:bookmarkStart w:id="271" w:name="_Toc168325530"/>
      <w:bookmarkStart w:id="272" w:name="_Toc187929806"/>
      <w:bookmarkEnd w:id="270"/>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1"/>
      <w:bookmarkEnd w:id="272"/>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7876201" w14:textId="2F223152" w:rsidR="005B23E0" w:rsidRDefault="005B23E0" w:rsidP="005B23E0">
      <w:pPr>
        <w:pStyle w:val="B1"/>
        <w:rPr>
          <w:lang w:eastAsia="ko-KR"/>
        </w:rPr>
      </w:pPr>
      <w:r>
        <w:t>a)</w:t>
      </w:r>
      <w:r>
        <w:tab/>
        <w:t xml:space="preserve">a Content-Format </w:t>
      </w:r>
      <w:r>
        <w:rPr>
          <w:lang w:eastAsia="zh-CN"/>
        </w:rPr>
        <w:t>option</w:t>
      </w:r>
      <w:r>
        <w:t xml:space="preserve"> set to "</w:t>
      </w:r>
      <w:r w:rsidR="00D46B96" w:rsidRPr="00AC12E1">
        <w:t>application/vnd.3gpp.seal-data-delivery-data-storage-</w:t>
      </w:r>
      <w:r w:rsidR="00D46B96">
        <w:t>reserv</w:t>
      </w:r>
      <w:r w:rsidR="00D46B96" w:rsidRPr="00AC12E1">
        <w:t>ation-req-info+cbor</w:t>
      </w:r>
      <w:r>
        <w:t>"</w:t>
      </w:r>
      <w:r>
        <w:rPr>
          <w:lang w:eastAsia="ko-KR"/>
        </w:rPr>
        <w:t>, and</w:t>
      </w:r>
    </w:p>
    <w:p w14:paraId="2FC792DC" w14:textId="4DCAE756" w:rsidR="005B23E0" w:rsidRDefault="005B23E0" w:rsidP="005B23E0">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1659DB3D" w14:textId="7C19B231" w:rsidR="005B23E0" w:rsidRDefault="005B23E0" w:rsidP="005B23E0">
      <w:pPr>
        <w:rPr>
          <w:noProof/>
        </w:rPr>
      </w:pPr>
      <w:r>
        <w:rPr>
          <w:noProof/>
        </w:rPr>
        <w:t xml:space="preserve">the SDDM-S </w:t>
      </w:r>
      <w:r>
        <w:t>shall generate a CoAP POST response according to IETF RFC 7252 [1</w:t>
      </w:r>
      <w:r w:rsidR="00D01A04">
        <w:t>4</w:t>
      </w:r>
      <w:r>
        <w:t>]. In the CoAP POST response message, the SDDM-S:</w:t>
      </w:r>
    </w:p>
    <w:p w14:paraId="103C7A6C" w14:textId="2EDDDDAE" w:rsidR="005B23E0" w:rsidRDefault="005B23E0" w:rsidP="005B23E0">
      <w:pPr>
        <w:pStyle w:val="B1"/>
      </w:pPr>
      <w:r>
        <w:t>a)</w:t>
      </w:r>
      <w:r>
        <w:tab/>
        <w:t>shall include a Content-Format option set to "</w:t>
      </w:r>
      <w:r w:rsidR="00D46B96" w:rsidRPr="00AC12E1">
        <w:t>application/vnd.3gpp.seal-data-delivery-data-storage-</w:t>
      </w:r>
      <w:r w:rsidR="00D46B96">
        <w:t>reservation-res</w:t>
      </w:r>
      <w:r w:rsidR="00D46B96" w:rsidRPr="00AC12E1">
        <w:t>-info+cbor</w:t>
      </w:r>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73" w:name="_CR7_2_10"/>
      <w:bookmarkStart w:id="274" w:name="_Toc168325531"/>
      <w:bookmarkStart w:id="275" w:name="_Toc187929807"/>
      <w:bookmarkEnd w:id="273"/>
      <w:r>
        <w:t>7</w:t>
      </w:r>
      <w:r w:rsidRPr="00004F96">
        <w:t>.2.</w:t>
      </w:r>
      <w:r w:rsidR="00115E27">
        <w:t>10</w:t>
      </w:r>
      <w:r w:rsidRPr="00004F96">
        <w:tab/>
      </w:r>
      <w:r w:rsidRPr="00067A82">
        <w:t xml:space="preserve">SEALDD enabled data storage </w:t>
      </w:r>
      <w:r>
        <w:t xml:space="preserve">notification </w:t>
      </w:r>
      <w:r w:rsidRPr="00067A82">
        <w:t>procedure</w:t>
      </w:r>
      <w:bookmarkEnd w:id="274"/>
      <w:bookmarkEnd w:id="275"/>
    </w:p>
    <w:p w14:paraId="1B2263E8" w14:textId="0CE9B3E9" w:rsidR="00EA3D34" w:rsidRPr="006A63F0" w:rsidRDefault="00EA3D34" w:rsidP="00EA3D34">
      <w:pPr>
        <w:pStyle w:val="Heading4"/>
      </w:pPr>
      <w:bookmarkStart w:id="276" w:name="_CR7_2_10_1"/>
      <w:bookmarkStart w:id="277" w:name="_Toc168325532"/>
      <w:bookmarkStart w:id="278" w:name="_Toc187929808"/>
      <w:bookmarkEnd w:id="276"/>
      <w:r>
        <w:t>7.2.</w:t>
      </w:r>
      <w:r w:rsidR="00115E27">
        <w:t>10</w:t>
      </w:r>
      <w:r>
        <w:t>.</w:t>
      </w:r>
      <w:r>
        <w:rPr>
          <w:rFonts w:hint="eastAsia"/>
          <w:lang w:eastAsia="zh-CN"/>
        </w:rPr>
        <w:t>1</w:t>
      </w:r>
      <w:r>
        <w:tab/>
        <w:t>SDDM client HTTP procedure</w:t>
      </w:r>
      <w:bookmarkEnd w:id="277"/>
      <w:bookmarkEnd w:id="278"/>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108E1742"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t>].; and</w:t>
      </w:r>
    </w:p>
    <w:p w14:paraId="135FBBC8" w14:textId="0B0158A5" w:rsidR="00EA3D34" w:rsidRDefault="004B792E" w:rsidP="004B792E">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to the VAL client.</w:t>
      </w:r>
    </w:p>
    <w:p w14:paraId="5AB39F07" w14:textId="7CA7BAEC" w:rsidR="00EA3D34" w:rsidRPr="006A63F0" w:rsidRDefault="00EA3D34" w:rsidP="00EA3D34">
      <w:pPr>
        <w:pStyle w:val="Heading4"/>
      </w:pPr>
      <w:bookmarkStart w:id="279" w:name="_CR7_2_10_2"/>
      <w:bookmarkStart w:id="280" w:name="_Toc168325533"/>
      <w:bookmarkStart w:id="281" w:name="_Toc187929809"/>
      <w:bookmarkEnd w:id="279"/>
      <w:r>
        <w:t>7.2.</w:t>
      </w:r>
      <w:r w:rsidR="00115E27">
        <w:t>10</w:t>
      </w:r>
      <w:r>
        <w:t>.</w:t>
      </w:r>
      <w:r>
        <w:rPr>
          <w:rFonts w:hint="eastAsia"/>
          <w:lang w:eastAsia="zh-CN"/>
        </w:rPr>
        <w:t>2</w:t>
      </w:r>
      <w:r>
        <w:tab/>
        <w:t>SDDM server HTTP procedure</w:t>
      </w:r>
      <w:bookmarkEnd w:id="280"/>
      <w:bookmarkEnd w:id="281"/>
    </w:p>
    <w:p w14:paraId="37E8B24D" w14:textId="383B5DED" w:rsidR="00EA3D34" w:rsidRDefault="00EA3D34" w:rsidP="00EA3D34">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5EC4D12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49BAE24D" w:rsidR="00EA3D34" w:rsidRDefault="00EA3D34" w:rsidP="00EA3D34">
      <w:pPr>
        <w:pStyle w:val="Heading4"/>
      </w:pPr>
      <w:bookmarkStart w:id="282" w:name="_CR7_2_10_3"/>
      <w:bookmarkStart w:id="283" w:name="_Toc168325534"/>
      <w:bookmarkStart w:id="284" w:name="_Toc187929810"/>
      <w:bookmarkEnd w:id="282"/>
      <w:r>
        <w:rPr>
          <w:noProof/>
          <w:lang w:val="en-US"/>
        </w:rPr>
        <w:t>7.2.</w:t>
      </w:r>
      <w:r w:rsidR="00115E27">
        <w:rPr>
          <w:noProof/>
          <w:lang w:val="en-US"/>
        </w:rPr>
        <w:t>10</w:t>
      </w:r>
      <w:r>
        <w:rPr>
          <w:noProof/>
          <w:lang w:val="en-US"/>
        </w:rPr>
        <w:t>.3</w:t>
      </w:r>
      <w:r>
        <w:rPr>
          <w:noProof/>
          <w:lang w:val="en-US"/>
        </w:rPr>
        <w:tab/>
        <w:t xml:space="preserve">SDDM </w:t>
      </w:r>
      <w:r>
        <w:t>client CoAP procedure</w:t>
      </w:r>
      <w:bookmarkEnd w:id="283"/>
      <w:bookmarkEnd w:id="284"/>
    </w:p>
    <w:p w14:paraId="232E6EE1" w14:textId="402BB85C" w:rsidR="004513CE" w:rsidRDefault="004513CE" w:rsidP="004513CE">
      <w:r>
        <w:t>In order for a</w:t>
      </w:r>
      <w:r w:rsidR="003A012B">
        <w:t>n</w:t>
      </w:r>
      <w:r>
        <w:t xml:space="preserve">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0777E019" w14:textId="77777777" w:rsidR="004513CE" w:rsidRDefault="004513CE" w:rsidP="004513CE">
      <w:pPr>
        <w:pStyle w:val="B1"/>
      </w:pPr>
      <w:r>
        <w:t>c)</w:t>
      </w:r>
      <w:r>
        <w:tab/>
        <w:t>an Accept option</w:t>
      </w:r>
      <w:r w:rsidRPr="0073469F">
        <w:t xml:space="preserve"> se</w:t>
      </w:r>
      <w:r>
        <w:t>t to "</w:t>
      </w:r>
      <w:r>
        <w:rPr>
          <w:lang w:eastAsia="zh-CN"/>
        </w:rPr>
        <w:t>application/vnd.3gpp.seal-data-delivery-data-storage-status-notification-info+cbor</w:t>
      </w:r>
      <w:r>
        <w:t>"</w:t>
      </w:r>
      <w:r w:rsidRPr="0073469F">
        <w:t>;</w:t>
      </w:r>
    </w:p>
    <w:p w14:paraId="1CDCD748" w14:textId="77777777" w:rsidR="004513CE" w:rsidRDefault="004513CE" w:rsidP="004513CE">
      <w:pPr>
        <w:pStyle w:val="B1"/>
        <w:rPr>
          <w:lang w:eastAsia="ko-KR"/>
        </w:rPr>
      </w:pPr>
      <w:r>
        <w:t>d)</w:t>
      </w:r>
      <w:r>
        <w:tab/>
        <w:t xml:space="preserve">a Content-Format </w:t>
      </w:r>
      <w:r>
        <w:rPr>
          <w:lang w:eastAsia="zh-CN"/>
        </w:rPr>
        <w:t>option</w:t>
      </w:r>
      <w:r>
        <w:t xml:space="preserve"> set to "</w:t>
      </w:r>
      <w:r>
        <w:rPr>
          <w:lang w:eastAsia="zh-CN"/>
        </w:rPr>
        <w:t>application/vnd.3gpp.seal-data-delivery-data-storage-mgt-req-info+cbor</w:t>
      </w:r>
      <w:r>
        <w:t>"</w:t>
      </w:r>
      <w:r>
        <w:rPr>
          <w:lang w:eastAsia="ko-KR"/>
        </w:rPr>
        <w:t>, and</w:t>
      </w:r>
    </w:p>
    <w:p w14:paraId="5F3BA179" w14:textId="77777777" w:rsidR="004513CE" w:rsidRDefault="004513CE" w:rsidP="004513CE">
      <w:pPr>
        <w:pStyle w:val="B1"/>
        <w:rPr>
          <w:lang w:eastAsia="zh-CN"/>
        </w:rPr>
      </w:pPr>
      <w:r>
        <w:t>e)</w:t>
      </w:r>
      <w:r>
        <w:tab/>
      </w:r>
      <w:r>
        <w:rPr>
          <w:lang w:eastAsia="zh-CN"/>
        </w:rPr>
        <w:t xml:space="preserve">a </w:t>
      </w:r>
      <w:r>
        <w:t>"</w:t>
      </w:r>
      <w:r w:rsidRPr="003B7990">
        <w:t>DataStorageMgtRequest</w:t>
      </w:r>
      <w:r>
        <w:t>" object</w:t>
      </w:r>
      <w:r>
        <w:rPr>
          <w:lang w:eastAsia="zh-CN"/>
        </w:rPr>
        <w:t>;</w:t>
      </w:r>
    </w:p>
    <w:p w14:paraId="2CA1A023" w14:textId="77777777" w:rsidR="004513CE" w:rsidRDefault="004513CE" w:rsidP="00661C20">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4F655918" w14:textId="3270CE28" w:rsidR="00807EAD" w:rsidRDefault="00807EAD" w:rsidP="004513C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w:t>
      </w:r>
      <w:r w:rsidR="00D01A04">
        <w:t>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3145F4" w14:textId="77777777" w:rsidR="00263C89" w:rsidRDefault="00263C89" w:rsidP="00263C89">
      <w:pPr>
        <w:pStyle w:val="B1"/>
      </w:pPr>
      <w:r>
        <w:t>a)</w:t>
      </w:r>
      <w:r>
        <w:tab/>
        <w:t>an "observe" option;</w:t>
      </w:r>
    </w:p>
    <w:p w14:paraId="7E17E095" w14:textId="53BC5612" w:rsidR="00807EAD" w:rsidRDefault="00263C89" w:rsidP="00263C89">
      <w:pPr>
        <w:pStyle w:val="B1"/>
        <w:rPr>
          <w:lang w:eastAsia="ko-KR"/>
        </w:rPr>
      </w:pPr>
      <w:r>
        <w:t>b</w:t>
      </w:r>
      <w:r w:rsidR="00807EAD">
        <w:t>)</w:t>
      </w:r>
      <w:r w:rsidR="00807EAD">
        <w:tab/>
        <w:t xml:space="preserve">a Content-Format </w:t>
      </w:r>
      <w:r w:rsidR="00807EAD">
        <w:rPr>
          <w:lang w:eastAsia="zh-CN"/>
        </w:rPr>
        <w:t>option</w:t>
      </w:r>
      <w:r w:rsidR="00807EAD">
        <w:t xml:space="preserve">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r w:rsidR="00807EAD">
        <w:rPr>
          <w:lang w:eastAsia="ko-KR"/>
        </w:rPr>
        <w:t>, and</w:t>
      </w:r>
    </w:p>
    <w:p w14:paraId="750F9F6C" w14:textId="7B3ECC19" w:rsidR="00807EAD" w:rsidRDefault="00263C89" w:rsidP="00807EAD">
      <w:pPr>
        <w:pStyle w:val="B1"/>
        <w:rPr>
          <w:lang w:eastAsia="zh-CN"/>
        </w:rPr>
      </w:pPr>
      <w:r>
        <w:rPr>
          <w:lang w:eastAsia="zh-CN"/>
        </w:rPr>
        <w:t>c</w:t>
      </w:r>
      <w:r w:rsidR="00807EAD">
        <w:t>)</w:t>
      </w:r>
      <w:r w:rsidR="00807EAD">
        <w:tab/>
      </w:r>
      <w:r w:rsidR="00807EAD">
        <w:rPr>
          <w:lang w:eastAsia="zh-CN"/>
        </w:rPr>
        <w:t xml:space="preserve">a </w:t>
      </w:r>
      <w:r w:rsidR="00807EAD">
        <w:t>"</w:t>
      </w:r>
      <w:bookmarkStart w:id="285" w:name="OLE_LINK177"/>
      <w:bookmarkStart w:id="286" w:name="OLE_LINK176"/>
      <w:r w:rsidR="00807EAD">
        <w:t>DataStorageStatusNotification</w:t>
      </w:r>
      <w:bookmarkEnd w:id="285"/>
      <w:bookmarkEnd w:id="286"/>
      <w:r w:rsidR="00807EAD">
        <w:t>" object</w:t>
      </w:r>
      <w:r w:rsidR="00807EAD">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5BD8D7B" w14:textId="2D451D76" w:rsidR="004513CE" w:rsidRDefault="004513CE" w:rsidP="004513CE">
      <w:r>
        <w:t>In order for a</w:t>
      </w:r>
      <w:r w:rsidR="003A012B">
        <w:t>n</w:t>
      </w:r>
      <w:r>
        <w:t xml:space="preserve"> SDDM-C to stop getting notifications about information of an SDDM data storage resource, the SDDM-C shall send a CoAP FETCH request message as specified in clause </w:t>
      </w:r>
      <w:r>
        <w:rPr>
          <w:lang w:eastAsia="zh-CN"/>
        </w:rPr>
        <w:t>A.4.3.2.2.3.5, and containing:</w:t>
      </w:r>
    </w:p>
    <w:p w14:paraId="03E9A74A"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5C3823F" w14:textId="77777777" w:rsidR="004513CE" w:rsidRDefault="004513CE" w:rsidP="004513CE">
      <w:pPr>
        <w:pStyle w:val="B1"/>
      </w:pPr>
      <w:r>
        <w:t>b)</w:t>
      </w:r>
      <w:r>
        <w:tab/>
        <w:t>an "observe" option set to the value "1" (deregister);</w:t>
      </w:r>
    </w:p>
    <w:p w14:paraId="286885DA" w14:textId="77777777" w:rsidR="004513CE" w:rsidRDefault="004513CE" w:rsidP="004513CE">
      <w:pPr>
        <w:pStyle w:val="B1"/>
        <w:rPr>
          <w:lang w:eastAsia="ko-KR"/>
        </w:rPr>
      </w:pPr>
      <w:r>
        <w:t>c)</w:t>
      </w:r>
      <w:r>
        <w:tab/>
        <w:t xml:space="preserve">a Content-Format </w:t>
      </w:r>
      <w:r>
        <w:rPr>
          <w:lang w:eastAsia="zh-CN"/>
        </w:rPr>
        <w:t>option</w:t>
      </w:r>
      <w:r>
        <w:t xml:space="preserve"> set to "</w:t>
      </w:r>
      <w:r>
        <w:rPr>
          <w:lang w:eastAsia="zh-CN"/>
        </w:rPr>
        <w:t>application/vnd.3gpp.seal-data-delivery-data-storage-mgt-req-info+cbor</w:t>
      </w:r>
      <w:r>
        <w:t>"</w:t>
      </w:r>
      <w:r>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661C20">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87" w:name="_CR7_2_10_4"/>
      <w:bookmarkStart w:id="288" w:name="_Toc168325535"/>
      <w:bookmarkStart w:id="289" w:name="_Toc187929811"/>
      <w:bookmarkEnd w:id="287"/>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8"/>
      <w:bookmarkEnd w:id="289"/>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t>a)</w:t>
      </w:r>
      <w:r>
        <w:tab/>
        <w:t>an "observe" option set to the value "0" (register);</w:t>
      </w:r>
    </w:p>
    <w:p w14:paraId="18FA91C5" w14:textId="77777777" w:rsidR="004513CE" w:rsidRDefault="004513CE" w:rsidP="004513CE">
      <w:pPr>
        <w:pStyle w:val="B1"/>
      </w:pPr>
      <w:r>
        <w:t>b)</w:t>
      </w:r>
      <w:r>
        <w:tab/>
        <w:t>an Accept option</w:t>
      </w:r>
      <w:r w:rsidRPr="0073469F">
        <w:t xml:space="preserve"> se</w:t>
      </w:r>
      <w:r>
        <w:t>t to "</w:t>
      </w:r>
      <w:r>
        <w:rPr>
          <w:lang w:eastAsia="zh-CN"/>
        </w:rPr>
        <w:t>application/vnd.3gpp.seal-data-delivery-data-storage-status-notification-info+cbor</w:t>
      </w:r>
      <w:r>
        <w:t>"</w:t>
      </w:r>
      <w:r w:rsidRPr="0073469F">
        <w:t>;</w:t>
      </w:r>
    </w:p>
    <w:p w14:paraId="5FB6F3C1" w14:textId="77777777" w:rsidR="004513CE" w:rsidRDefault="004513CE" w:rsidP="004513C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application/vnd.3gpp.seal-data-delivery-data-storage-mgt-req-info+cbor</w:t>
      </w:r>
      <w:r>
        <w:t>"; and</w:t>
      </w:r>
    </w:p>
    <w:p w14:paraId="6FA8A6F3" w14:textId="77777777" w:rsidR="004513CE" w:rsidRDefault="004513CE" w:rsidP="00661C20">
      <w:pPr>
        <w:pStyle w:val="B1"/>
      </w:pPr>
      <w:r>
        <w:t>d)</w:t>
      </w:r>
      <w:r>
        <w:tab/>
        <w:t xml:space="preserve">a </w:t>
      </w:r>
      <w:r w:rsidRPr="001A49DC">
        <w:t>"</w:t>
      </w:r>
      <w:r w:rsidRPr="003B7990">
        <w:t>DataStorageMgtRequest</w:t>
      </w:r>
      <w:r w:rsidRPr="001A49DC">
        <w:t>"</w:t>
      </w:r>
      <w:r>
        <w:t xml:space="preserve"> object,</w:t>
      </w:r>
    </w:p>
    <w:p w14:paraId="239688AE" w14:textId="22A92AF7" w:rsidR="00263C89" w:rsidRDefault="004513CE" w:rsidP="00661C20">
      <w:r>
        <w:t>the SDDM-S shall provide an SEALDD data storage notification i</w:t>
      </w:r>
      <w:r w:rsidR="00807EAD">
        <w:t>n order to notify a</w:t>
      </w:r>
      <w:r>
        <w:t>n</w:t>
      </w:r>
      <w:r w:rsidR="00807EAD">
        <w:t xml:space="preserve"> SDDM-C about information of an SDDM data storage resource</w:t>
      </w:r>
      <w:r>
        <w:t>.</w:t>
      </w:r>
      <w:r w:rsidR="00807EAD">
        <w:t xml:space="preserve"> </w:t>
      </w:r>
      <w:r>
        <w:t>T</w:t>
      </w:r>
      <w:r w:rsidR="00807EAD">
        <w:t>he SDDM-S shall send a CoAP FETCH</w:t>
      </w:r>
      <w:r w:rsidR="00807EAD">
        <w:rPr>
          <w:lang w:eastAsia="zh-CN"/>
        </w:rPr>
        <w:t xml:space="preserve"> </w:t>
      </w:r>
      <w:r w:rsidR="00807EAD">
        <w:t>response (</w:t>
      </w:r>
      <w:r w:rsidR="00807EAD" w:rsidRPr="0067324E">
        <w:rPr>
          <w:lang w:eastAsia="zh-CN"/>
        </w:rPr>
        <w:t xml:space="preserve">as </w:t>
      </w:r>
      <w:r w:rsidR="00807EAD" w:rsidRPr="0067324E">
        <w:t>specified in IETF RFC 8132 [</w:t>
      </w:r>
      <w:r w:rsidR="00533E9D">
        <w:t>1</w:t>
      </w:r>
      <w:r w:rsidR="00D01A04">
        <w:t>7</w:t>
      </w:r>
      <w:r w:rsidR="00807EAD" w:rsidRPr="0067324E">
        <w:t>]</w:t>
      </w:r>
      <w:r w:rsidR="00807EAD">
        <w:t>) message to the SDDM-C according to procedures specified in IETF RFC 7252 [1</w:t>
      </w:r>
      <w:r w:rsidR="00D01A04">
        <w:t>4</w:t>
      </w:r>
      <w:r w:rsidR="00807EAD">
        <w:t>]. In the CoAP FETCH response, the SDDM-S:</w:t>
      </w:r>
    </w:p>
    <w:p w14:paraId="47DB6E9E" w14:textId="4EE20173" w:rsidR="00807EAD" w:rsidRDefault="004513CE" w:rsidP="00263C89">
      <w:pPr>
        <w:pStyle w:val="B1"/>
      </w:pPr>
      <w:r>
        <w:t>a</w:t>
      </w:r>
      <w:r w:rsidR="00807EAD">
        <w:t>)</w:t>
      </w:r>
      <w:r w:rsidR="00807EAD">
        <w:tab/>
        <w:t>shall include a Content-Format option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p>
    <w:p w14:paraId="482F82C8" w14:textId="7409D875" w:rsidR="00807EAD" w:rsidRPr="00DD2C9A" w:rsidRDefault="004513CE" w:rsidP="00807EAD">
      <w:pPr>
        <w:pStyle w:val="B1"/>
      </w:pPr>
      <w:r>
        <w:t>b</w:t>
      </w:r>
      <w:r w:rsidR="00807EAD">
        <w:t>)</w:t>
      </w:r>
      <w:r w:rsidR="00807EAD">
        <w:tab/>
      </w:r>
      <w:r w:rsidR="00807EAD">
        <w:rPr>
          <w:lang w:val="en-US"/>
        </w:rPr>
        <w:t xml:space="preserve">shall include a </w:t>
      </w:r>
      <w:r w:rsidR="00807EAD">
        <w:t xml:space="preserve">"DataStorageStatusNotification" object in the CoAP FETCH </w:t>
      </w:r>
      <w:bookmarkStart w:id="290" w:name="OLE_LINK218"/>
      <w:bookmarkStart w:id="291" w:name="OLE_LINK217"/>
      <w:r w:rsidR="00807EAD">
        <w:t xml:space="preserve">2.05 (Content) </w:t>
      </w:r>
      <w:bookmarkEnd w:id="290"/>
      <w:bookmarkEnd w:id="291"/>
      <w:r w:rsidR="00807EAD">
        <w:t>response message; and</w:t>
      </w:r>
    </w:p>
    <w:p w14:paraId="61B91543" w14:textId="38C1F7F1"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92" w:name="_CR7_2_11"/>
      <w:bookmarkStart w:id="293" w:name="_Toc168325536"/>
      <w:bookmarkStart w:id="294" w:name="_Toc187929812"/>
      <w:bookmarkEnd w:id="292"/>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93"/>
      <w:bookmarkEnd w:id="294"/>
    </w:p>
    <w:p w14:paraId="24A55801" w14:textId="6B1CD046" w:rsidR="004157BA" w:rsidRPr="006A63F0" w:rsidRDefault="004157BA" w:rsidP="004157BA">
      <w:pPr>
        <w:pStyle w:val="Heading4"/>
      </w:pPr>
      <w:bookmarkStart w:id="295" w:name="_CR7_2_11_1"/>
      <w:bookmarkStart w:id="296" w:name="_Toc168325537"/>
      <w:bookmarkStart w:id="297" w:name="_Toc187929813"/>
      <w:bookmarkEnd w:id="295"/>
      <w:r>
        <w:t>7.2.</w:t>
      </w:r>
      <w:r w:rsidR="008A56B9">
        <w:t>1</w:t>
      </w:r>
      <w:r w:rsidR="00115E27">
        <w:t>1</w:t>
      </w:r>
      <w:r>
        <w:t>.</w:t>
      </w:r>
      <w:r>
        <w:rPr>
          <w:rFonts w:hint="eastAsia"/>
          <w:lang w:eastAsia="zh-CN"/>
        </w:rPr>
        <w:t>1</w:t>
      </w:r>
      <w:r>
        <w:tab/>
        <w:t>SDDM client HTTP procedure</w:t>
      </w:r>
      <w:bookmarkEnd w:id="296"/>
      <w:bookmarkEnd w:id="297"/>
    </w:p>
    <w:p w14:paraId="762DEC70" w14:textId="5B433DC5" w:rsidR="004157BA" w:rsidRDefault="004157BA" w:rsidP="004157BA">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424BA144"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4B6EF4AE" w:rsidR="004157BA" w:rsidRPr="006A63F0" w:rsidRDefault="004157BA" w:rsidP="004157BA">
      <w:pPr>
        <w:pStyle w:val="Heading4"/>
      </w:pPr>
      <w:bookmarkStart w:id="298" w:name="_CR7_2_11_2"/>
      <w:bookmarkStart w:id="299" w:name="_Toc168325538"/>
      <w:bookmarkStart w:id="300" w:name="_Toc187929814"/>
      <w:bookmarkEnd w:id="298"/>
      <w:r>
        <w:t>7.2.</w:t>
      </w:r>
      <w:r w:rsidR="008A56B9">
        <w:t>1</w:t>
      </w:r>
      <w:r w:rsidR="00115E27">
        <w:t>1</w:t>
      </w:r>
      <w:r>
        <w:t>.</w:t>
      </w:r>
      <w:r>
        <w:rPr>
          <w:rFonts w:hint="eastAsia"/>
          <w:lang w:eastAsia="zh-CN"/>
        </w:rPr>
        <w:t>2</w:t>
      </w:r>
      <w:r>
        <w:tab/>
        <w:t>SDDM server HTTP procedure</w:t>
      </w:r>
      <w:bookmarkEnd w:id="299"/>
      <w:bookmarkEnd w:id="300"/>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6A768777"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r>
        <w:rPr>
          <w:rFonts w:hint="eastAsia"/>
          <w:lang w:eastAsia="zh-CN"/>
        </w:rPr>
        <w:t xml:space="preserve"> and</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7AAD9CBC" w:rsidR="004157BA" w:rsidRDefault="004157BA" w:rsidP="004157BA">
      <w:pPr>
        <w:pStyle w:val="Heading4"/>
      </w:pPr>
      <w:bookmarkStart w:id="301" w:name="_CR7_2_11_3"/>
      <w:bookmarkStart w:id="302" w:name="_Toc168325539"/>
      <w:bookmarkStart w:id="303" w:name="_Toc187929815"/>
      <w:bookmarkEnd w:id="301"/>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302"/>
      <w:bookmarkEnd w:id="303"/>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304" w:name="_CR7_2_11_4"/>
      <w:bookmarkStart w:id="305" w:name="_Toc168325540"/>
      <w:bookmarkStart w:id="306" w:name="_Toc187929816"/>
      <w:bookmarkEnd w:id="304"/>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5"/>
      <w:bookmarkEnd w:id="306"/>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2F2FCEF0" w:rsidR="008172F0" w:rsidRDefault="008172F0" w:rsidP="008172F0">
      <w:pPr>
        <w:pStyle w:val="B1"/>
      </w:pPr>
      <w:r>
        <w:t>a)</w:t>
      </w:r>
      <w:r>
        <w:tab/>
        <w:t>shall include a Content-Format option set to "</w:t>
      </w:r>
      <w:r w:rsidR="00D46B96" w:rsidRPr="00AC12E1">
        <w:t>application/vnd.3gpp.seal-data-delivery-data-storage-query-res-info+cbor</w:t>
      </w:r>
      <w:r w:rsidR="00D46B96" w:rsidDel="00D46B96">
        <w:t xml:space="preserve"> </w:t>
      </w:r>
      <w:r>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307" w:name="OLE_LINK223"/>
      <w:bookmarkStart w:id="308" w:name="OLE_LINK222"/>
      <w:r>
        <w:t>DataStorageQueryResponse</w:t>
      </w:r>
      <w:bookmarkEnd w:id="307"/>
      <w:bookmarkEnd w:id="308"/>
      <w:r>
        <w:t xml:space="preserve">" object in </w:t>
      </w:r>
      <w:bookmarkStart w:id="309" w:name="OLE_LINK134"/>
      <w:r>
        <w:t>the CoAP GET 2.05 (Content) response message</w:t>
      </w:r>
      <w:bookmarkEnd w:id="309"/>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310" w:name="_CR7_2_12"/>
      <w:bookmarkStart w:id="311" w:name="_Toc168325541"/>
      <w:bookmarkStart w:id="312" w:name="_Toc187929817"/>
      <w:bookmarkEnd w:id="310"/>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311"/>
      <w:bookmarkEnd w:id="312"/>
    </w:p>
    <w:p w14:paraId="00863D0A" w14:textId="6416E699" w:rsidR="00C303B1" w:rsidRPr="006A63F0" w:rsidRDefault="00C303B1" w:rsidP="00C303B1">
      <w:pPr>
        <w:pStyle w:val="Heading4"/>
      </w:pPr>
      <w:bookmarkStart w:id="313" w:name="_CR7_2_12_1"/>
      <w:bookmarkStart w:id="314" w:name="_Toc168325542"/>
      <w:bookmarkStart w:id="315" w:name="_Toc187929818"/>
      <w:bookmarkEnd w:id="313"/>
      <w:r>
        <w:t>7.2.</w:t>
      </w:r>
      <w:r w:rsidR="008A56B9">
        <w:t>1</w:t>
      </w:r>
      <w:r w:rsidR="00115E27">
        <w:t>2</w:t>
      </w:r>
      <w:r>
        <w:t>.</w:t>
      </w:r>
      <w:r>
        <w:rPr>
          <w:rFonts w:hint="eastAsia"/>
          <w:lang w:eastAsia="zh-CN"/>
        </w:rPr>
        <w:t>1</w:t>
      </w:r>
      <w:r>
        <w:tab/>
        <w:t>SDDM client HTTP procedure</w:t>
      </w:r>
      <w:bookmarkEnd w:id="314"/>
      <w:bookmarkEnd w:id="315"/>
    </w:p>
    <w:p w14:paraId="38E05B83" w14:textId="6BAD47FD" w:rsidR="00C303B1" w:rsidRDefault="00C303B1" w:rsidP="00C303B1">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40DF5236"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35B49388" w14:textId="77777777" w:rsidR="003B6BE8" w:rsidRDefault="003B6BE8" w:rsidP="003B6BE8">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3ADFE718" w14:textId="5D99799C" w:rsidR="00C303B1" w:rsidRPr="006A63F0" w:rsidRDefault="00C303B1" w:rsidP="00C303B1">
      <w:pPr>
        <w:pStyle w:val="Heading4"/>
      </w:pPr>
      <w:bookmarkStart w:id="316" w:name="_CR7_2_12_2"/>
      <w:bookmarkStart w:id="317" w:name="_Toc168325543"/>
      <w:bookmarkStart w:id="318" w:name="_Toc187929819"/>
      <w:bookmarkEnd w:id="316"/>
      <w:r>
        <w:t>7.2.</w:t>
      </w:r>
      <w:r w:rsidR="008A56B9">
        <w:t>1</w:t>
      </w:r>
      <w:r w:rsidR="00115E27">
        <w:t>2</w:t>
      </w:r>
      <w:r>
        <w:t>.</w:t>
      </w:r>
      <w:r>
        <w:rPr>
          <w:rFonts w:hint="eastAsia"/>
          <w:lang w:eastAsia="zh-CN"/>
        </w:rPr>
        <w:t>2</w:t>
      </w:r>
      <w:r>
        <w:tab/>
        <w:t>SDDM server HTTP procedure</w:t>
      </w:r>
      <w:bookmarkEnd w:id="317"/>
      <w:bookmarkEnd w:id="318"/>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5D07CC71"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63DB4EE7" w:rsidR="00C303B1" w:rsidRDefault="00C303B1" w:rsidP="00C303B1">
      <w:pPr>
        <w:pStyle w:val="Heading4"/>
      </w:pPr>
      <w:bookmarkStart w:id="319" w:name="_CR7_2_12_3"/>
      <w:bookmarkStart w:id="320" w:name="_Toc168325544"/>
      <w:bookmarkStart w:id="321" w:name="_Toc187929820"/>
      <w:bookmarkEnd w:id="319"/>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320"/>
      <w:bookmarkEnd w:id="321"/>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322" w:name="OLE_LINK147"/>
      <w:r>
        <w:t>a)</w:t>
      </w:r>
      <w:r>
        <w:tab/>
      </w:r>
      <w:bookmarkEnd w:id="322"/>
      <w:r>
        <w:t xml:space="preserve">a CoAP </w:t>
      </w:r>
      <w:r>
        <w:rPr>
          <w:lang w:eastAsia="zh-CN"/>
        </w:rPr>
        <w:t xml:space="preserve">PUT </w:t>
      </w:r>
      <w:r>
        <w:t xml:space="preserve">request message </w:t>
      </w:r>
      <w:bookmarkStart w:id="323" w:name="OLE_LINK150"/>
      <w:r>
        <w:t>to the SDDM-S according to procedures specified in IETF RFC 7252 [1</w:t>
      </w:r>
      <w:r w:rsidR="00D01A04">
        <w:t>4</w:t>
      </w:r>
      <w:r>
        <w:t>] when it needs to</w:t>
      </w:r>
      <w:r>
        <w:rPr>
          <w:lang w:eastAsia="zh-CN"/>
        </w:rPr>
        <w:t xml:space="preserve"> request update of the stored data</w:t>
      </w:r>
      <w:bookmarkEnd w:id="323"/>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324" w:name="OLE_LINK146"/>
      <w:r>
        <w:t>a)</w:t>
      </w:r>
      <w:r>
        <w:tab/>
      </w:r>
      <w:bookmarkEnd w:id="324"/>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6F7FEE91" w:rsidR="008172F0" w:rsidRDefault="008172F0" w:rsidP="008172F0">
      <w:pPr>
        <w:pStyle w:val="B1"/>
      </w:pPr>
      <w:r>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325" w:name="OLE_LINK178"/>
      <w:r>
        <w:t>DataStorageMgtRequest</w:t>
      </w:r>
      <w:bookmarkEnd w:id="325"/>
      <w:r>
        <w:t>"</w:t>
      </w:r>
      <w:r>
        <w:rPr>
          <w:lang w:val="en-US"/>
        </w:rPr>
        <w:t xml:space="preserve"> object:</w:t>
      </w:r>
    </w:p>
    <w:p w14:paraId="5158CF39" w14:textId="19F02A5D" w:rsidR="008172F0" w:rsidRDefault="008172F0" w:rsidP="008172F0">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692F72C7" w14:textId="77777777" w:rsidR="003B6BE8" w:rsidRPr="0073469F" w:rsidRDefault="003B6BE8" w:rsidP="003B6BE8">
      <w:pPr>
        <w:pStyle w:val="B2"/>
      </w:pPr>
      <w:r>
        <w:t>2)</w:t>
      </w:r>
      <w:r>
        <w:tab/>
        <w:t xml:space="preserve">shall include an "applicationData" attribute set to </w:t>
      </w:r>
      <w:r>
        <w:rPr>
          <w:lang w:eastAsia="zh-CN"/>
        </w:rPr>
        <w:t>the application data needed to be stored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3E15458E" w14:textId="77777777" w:rsidR="003B6BE8" w:rsidRDefault="003B6BE8" w:rsidP="003B6BE8">
      <w:pPr>
        <w:rPr>
          <w:lang w:eastAsia="zh-CN"/>
        </w:rPr>
      </w:pPr>
      <w:r>
        <w:t>In the CoAP DELETE request, the SDDM-C:</w:t>
      </w:r>
    </w:p>
    <w:p w14:paraId="511A35F2" w14:textId="77777777" w:rsidR="003B6BE8" w:rsidRDefault="003B6BE8" w:rsidP="003B6BE8">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72ACA817" w:rsidR="003B6BE8" w:rsidRDefault="003B6BE8" w:rsidP="003B6BE8">
      <w:pPr>
        <w:pStyle w:val="B1"/>
      </w:pPr>
      <w:r>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326" w:name="_CR7_2_12_4"/>
      <w:bookmarkStart w:id="327" w:name="_Toc168325545"/>
      <w:bookmarkStart w:id="328" w:name="_Toc187929821"/>
      <w:bookmarkEnd w:id="326"/>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27"/>
      <w:bookmarkEnd w:id="328"/>
    </w:p>
    <w:p w14:paraId="0D1FFCFD" w14:textId="77777777" w:rsidR="008172F0" w:rsidRDefault="008172F0" w:rsidP="008172F0">
      <w:pPr>
        <w:rPr>
          <w:lang w:eastAsia="x-none"/>
        </w:rPr>
      </w:pPr>
      <w:bookmarkStart w:id="329" w:name="OLE_LINK299"/>
      <w:bookmarkStart w:id="330"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6A720E0B" w:rsidR="008172F0" w:rsidRDefault="008172F0" w:rsidP="008172F0">
      <w:pPr>
        <w:pStyle w:val="B1"/>
        <w:rPr>
          <w:lang w:eastAsia="ko-KR"/>
        </w:rPr>
      </w:pPr>
      <w:r>
        <w:t>a)</w:t>
      </w:r>
      <w:r>
        <w:tab/>
        <w:t xml:space="preserve">a Content-Format </w:t>
      </w:r>
      <w:r>
        <w:rPr>
          <w:lang w:eastAsia="zh-CN"/>
        </w:rPr>
        <w:t>option</w:t>
      </w:r>
      <w:r>
        <w:t xml:space="preserve">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r>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"DataStorageMgtRequest" object</w:t>
      </w:r>
      <w:r>
        <w:rPr>
          <w:lang w:eastAsia="zh-CN"/>
        </w:rPr>
        <w:t>;</w:t>
      </w:r>
    </w:p>
    <w:p w14:paraId="4799C45E" w14:textId="3491B65B" w:rsidR="008172F0" w:rsidRDefault="008172F0" w:rsidP="008172F0">
      <w:pPr>
        <w:rPr>
          <w:noProof/>
        </w:rPr>
      </w:pPr>
      <w:r>
        <w:rPr>
          <w:noProof/>
        </w:rPr>
        <w:t xml:space="preserve">the SDDM-S </w:t>
      </w:r>
      <w:r>
        <w:t>shall generate either a CoAP PUT response or a CoAP DELETE response according to IETF RFC 7252 [1</w:t>
      </w:r>
      <w:r w:rsidR="00D01A04">
        <w:t>4</w:t>
      </w:r>
      <w:r>
        <w:t>]. In either the CoAP PUT response message or the CoAP DELETE message, the SDDM-S:</w:t>
      </w:r>
    </w:p>
    <w:p w14:paraId="710F2449" w14:textId="38D650C8" w:rsidR="008172F0" w:rsidRDefault="008172F0" w:rsidP="008172F0">
      <w:pPr>
        <w:pStyle w:val="B1"/>
      </w:pPr>
      <w:r>
        <w:t>a)</w:t>
      </w:r>
      <w:r>
        <w:tab/>
        <w:t>shall include a Content-Format option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6CEFF210" w14:textId="77777777" w:rsidR="008172F0" w:rsidRDefault="008172F0" w:rsidP="008172F0">
      <w:pPr>
        <w:pStyle w:val="B1"/>
      </w:pPr>
      <w:bookmarkStart w:id="331" w:name="OLE_LINK169"/>
      <w:bookmarkStart w:id="332" w:name="OLE_LINK168"/>
      <w:r>
        <w:t>b)</w:t>
      </w:r>
      <w:r>
        <w:tab/>
        <w:t>if the received message is a CoAP PUT request:</w:t>
      </w:r>
    </w:p>
    <w:bookmarkEnd w:id="331"/>
    <w:bookmarkEnd w:id="332"/>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329"/>
    <w:bookmarkEnd w:id="330"/>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333" w:name="_CR7_2_13"/>
      <w:bookmarkStart w:id="334" w:name="_Toc168325546"/>
      <w:bookmarkStart w:id="335" w:name="_Toc187929822"/>
      <w:bookmarkEnd w:id="333"/>
      <w:r>
        <w:t>7</w:t>
      </w:r>
      <w:r w:rsidR="00CD1205" w:rsidRPr="00004F96">
        <w:t>.2.</w:t>
      </w:r>
      <w:r w:rsidR="008A56B9">
        <w:t>1</w:t>
      </w:r>
      <w:r w:rsidR="00115E27">
        <w:t>3</w:t>
      </w:r>
      <w:r w:rsidR="00CD1205" w:rsidRPr="00004F96">
        <w:tab/>
      </w:r>
      <w:r w:rsidR="00CD1205" w:rsidRPr="00067A82">
        <w:t>SEALDD server relocation procedure</w:t>
      </w:r>
      <w:bookmarkEnd w:id="334"/>
      <w:bookmarkEnd w:id="335"/>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604240C1" w14:textId="77777777" w:rsidR="00CB278F" w:rsidRDefault="00CB278F" w:rsidP="00CB278F">
      <w:pPr>
        <w:rPr>
          <w:rFonts w:eastAsia="SimSun"/>
        </w:rPr>
      </w:pPr>
      <w:r>
        <w:rPr>
          <w:rFonts w:eastAsia="SimSun"/>
        </w:rPr>
        <w:t xml:space="preserve">At </w:t>
      </w:r>
      <w:r w:rsidRPr="008E21A6">
        <w:rPr>
          <w:rFonts w:eastAsia="SimSun"/>
        </w:rPr>
        <w:t xml:space="preserve">SEALDD </w:t>
      </w:r>
      <w:r>
        <w:rPr>
          <w:rFonts w:eastAsia="SimSun"/>
        </w:rPr>
        <w:t xml:space="preserve">server </w:t>
      </w:r>
      <w:r w:rsidRPr="008E21A6">
        <w:rPr>
          <w:rFonts w:eastAsia="SimSun"/>
        </w:rPr>
        <w:t>relocation</w:t>
      </w:r>
      <w:r>
        <w:rPr>
          <w:rFonts w:eastAsia="SimSun"/>
        </w:rPr>
        <w:t xml:space="preserve"> procedure</w:t>
      </w:r>
      <w:r w:rsidRPr="008E21A6">
        <w:rPr>
          <w:rFonts w:eastAsia="SimSun"/>
        </w:rPr>
        <w:t xml:space="preserve"> the old S</w:t>
      </w:r>
      <w:r>
        <w:rPr>
          <w:rFonts w:eastAsia="SimSun"/>
        </w:rPr>
        <w:t>DDM-S</w:t>
      </w:r>
      <w:r w:rsidRPr="008E21A6">
        <w:rPr>
          <w:rFonts w:eastAsia="SimSun"/>
        </w:rPr>
        <w:t xml:space="preserve"> </w:t>
      </w:r>
      <w:r>
        <w:rPr>
          <w:rFonts w:eastAsia="SimSun"/>
        </w:rPr>
        <w:t xml:space="preserve">may </w:t>
      </w:r>
      <w:r w:rsidRPr="008E21A6">
        <w:rPr>
          <w:rFonts w:eastAsia="SimSun"/>
        </w:rPr>
        <w:t>stop the downlink data transmission</w:t>
      </w:r>
      <w:r>
        <w:rPr>
          <w:rFonts w:eastAsia="SimSun"/>
        </w:rPr>
        <w:t xml:space="preserve"> towards the SDDM-C before</w:t>
      </w:r>
      <w:r w:rsidRPr="008E21A6">
        <w:rPr>
          <w:rFonts w:eastAsia="SimSun"/>
        </w:rPr>
        <w:t xml:space="preserve"> push</w:t>
      </w:r>
      <w:r>
        <w:rPr>
          <w:rFonts w:eastAsia="SimSun"/>
        </w:rPr>
        <w:t>ing</w:t>
      </w:r>
      <w:r w:rsidRPr="008E21A6">
        <w:rPr>
          <w:rFonts w:eastAsia="SimSun"/>
        </w:rPr>
        <w:t xml:space="preserve"> the SEALDD context</w:t>
      </w:r>
      <w:r>
        <w:rPr>
          <w:rFonts w:eastAsia="SimSun"/>
        </w:rPr>
        <w:t xml:space="preserve"> </w:t>
      </w:r>
      <w:r w:rsidRPr="008E21A6">
        <w:rPr>
          <w:rFonts w:eastAsia="SimSun"/>
        </w:rPr>
        <w:t xml:space="preserve">to the new </w:t>
      </w:r>
      <w:r>
        <w:rPr>
          <w:rFonts w:eastAsia="SimSun"/>
        </w:rPr>
        <w:t xml:space="preserve">SDDM-S in order to allow for </w:t>
      </w:r>
      <w:r>
        <w:rPr>
          <w:noProof/>
          <w:lang w:eastAsia="zh-CN"/>
        </w:rPr>
        <w:t>service continuity on a packet-level granularity</w:t>
      </w:r>
      <w:r>
        <w:rPr>
          <w:rFonts w:eastAsia="SimSun"/>
        </w:rPr>
        <w:t xml:space="preserve">. In this case, content breakpoint information is provided by the old SDDM-S to the new SDDM-C during the data delivery (DD) context push procedure (see </w:t>
      </w:r>
      <w:r w:rsidRPr="000956D1">
        <w:t>3GPP TS </w:t>
      </w:r>
      <w:r>
        <w:t>29</w:t>
      </w:r>
      <w:r w:rsidRPr="000956D1">
        <w:t>.</w:t>
      </w:r>
      <w:r>
        <w:t>548</w:t>
      </w:r>
      <w:r w:rsidRPr="000956D1">
        <w:t> [</w:t>
      </w:r>
      <w:r>
        <w:t>9]</w:t>
      </w:r>
      <w:r>
        <w:rPr>
          <w:rFonts w:eastAsia="SimSun"/>
        </w:rPr>
        <w:t xml:space="preserve">). When the SDDM-C connects to the new SDDM-S, the new SDDM-S sends downlink traffic to the SDDM-C using the </w:t>
      </w:r>
      <w:r>
        <w:rPr>
          <w:rFonts w:cs="Arial"/>
          <w:szCs w:val="18"/>
        </w:rPr>
        <w:t>sequence number of the last transmitted data packet</w:t>
      </w:r>
      <w:r w:rsidRPr="00575DB2">
        <w:rPr>
          <w:rFonts w:eastAsia="SimSun"/>
        </w:rPr>
        <w:t xml:space="preserve"> </w:t>
      </w:r>
      <w:r>
        <w:rPr>
          <w:rFonts w:eastAsia="SimSun"/>
        </w:rPr>
        <w:t xml:space="preserve">before </w:t>
      </w:r>
      <w:r w:rsidRPr="008E21A6">
        <w:rPr>
          <w:rFonts w:eastAsia="SimSun"/>
        </w:rPr>
        <w:t>the downlink data transmission</w:t>
      </w:r>
      <w:r>
        <w:rPr>
          <w:rFonts w:eastAsia="SimSun"/>
        </w:rPr>
        <w:t xml:space="preserve"> stopped</w:t>
      </w:r>
      <w:r>
        <w:rPr>
          <w:rFonts w:cs="Arial"/>
          <w:szCs w:val="18"/>
        </w:rPr>
        <w:t>.</w:t>
      </w:r>
    </w:p>
    <w:p w14:paraId="6C7FE759" w14:textId="68BB2139" w:rsidR="00CB278F" w:rsidRDefault="00CB278F" w:rsidP="00CB278F">
      <w:pPr>
        <w:pStyle w:val="NO"/>
        <w:rPr>
          <w:lang w:eastAsia="zh-CN"/>
        </w:rPr>
      </w:pPr>
      <w:r>
        <w:rPr>
          <w:noProof/>
          <w:lang w:eastAsia="zh-CN"/>
        </w:rPr>
        <w:t>NOTE</w:t>
      </w:r>
      <w:r w:rsidRPr="000956D1">
        <w:rPr>
          <w:noProof/>
          <w:lang w:eastAsia="zh-CN"/>
        </w:rPr>
        <w:t> </w:t>
      </w:r>
      <w:r>
        <w:rPr>
          <w:noProof/>
          <w:lang w:eastAsia="zh-CN"/>
        </w:rPr>
        <w:t>6:</w:t>
      </w:r>
      <w:r>
        <w:rPr>
          <w:noProof/>
          <w:lang w:eastAsia="zh-CN"/>
        </w:rPr>
        <w:tab/>
        <w:t xml:space="preserve">The </w:t>
      </w:r>
      <w:r w:rsidRPr="00661C20">
        <w:rPr>
          <w:noProof/>
          <w:lang w:eastAsia="zh-CN"/>
        </w:rPr>
        <w:t>SDD_DDContext</w:t>
      </w:r>
      <w:r>
        <w:rPr>
          <w:noProof/>
          <w:lang w:eastAsia="zh-CN"/>
        </w:rPr>
        <w:t xml:space="preserve"> API</w:t>
      </w:r>
      <w:r w:rsidRPr="00661C20">
        <w:rPr>
          <w:noProof/>
          <w:lang w:eastAsia="zh-CN"/>
        </w:rPr>
        <w:t xml:space="preserve"> </w:t>
      </w:r>
      <w:r>
        <w:rPr>
          <w:noProof/>
          <w:lang w:eastAsia="zh-CN"/>
        </w:rPr>
        <w:t>s</w:t>
      </w:r>
      <w:r w:rsidRPr="002845A0">
        <w:rPr>
          <w:noProof/>
          <w:lang w:eastAsia="zh-CN"/>
        </w:rPr>
        <w:t>upport</w:t>
      </w:r>
      <w:r>
        <w:rPr>
          <w:noProof/>
          <w:lang w:eastAsia="zh-CN"/>
        </w:rPr>
        <w:t>s</w:t>
      </w:r>
      <w:r w:rsidRPr="002845A0">
        <w:rPr>
          <w:noProof/>
          <w:lang w:eastAsia="zh-CN"/>
        </w:rPr>
        <w:t xml:space="preserve"> </w:t>
      </w:r>
      <w:r>
        <w:rPr>
          <w:noProof/>
          <w:lang w:eastAsia="zh-CN"/>
        </w:rPr>
        <w:t xml:space="preserve">the provisioning of the content breakpoint information, which includes </w:t>
      </w:r>
      <w:r w:rsidRPr="00661C20">
        <w:rPr>
          <w:noProof/>
          <w:lang w:eastAsia="zh-CN"/>
        </w:rPr>
        <w:t>sequence number (e.g., TCP packet sequence number) of the last transmitted data packet,</w:t>
      </w:r>
      <w:r>
        <w:rPr>
          <w:noProof/>
          <w:lang w:eastAsia="zh-CN"/>
        </w:rPr>
        <w:t xml:space="preserve"> during the DD context push procedure</w:t>
      </w:r>
      <w:r w:rsidRPr="00661C20">
        <w:rPr>
          <w:noProof/>
          <w:lang w:eastAsia="zh-CN"/>
        </w:rPr>
        <w:t xml:space="preserve"> is as </w:t>
      </w:r>
      <w:r>
        <w:rPr>
          <w:noProof/>
          <w:lang w:eastAsia="zh-CN"/>
        </w:rPr>
        <w:t xml:space="preserve">specified in </w:t>
      </w:r>
      <w:r w:rsidRPr="000956D1">
        <w:rPr>
          <w:noProof/>
          <w:lang w:eastAsia="zh-CN"/>
        </w:rPr>
        <w:t>3GPP TS </w:t>
      </w:r>
      <w:r>
        <w:rPr>
          <w:noProof/>
          <w:lang w:eastAsia="zh-CN"/>
        </w:rPr>
        <w:t>29</w:t>
      </w:r>
      <w:r w:rsidRPr="000956D1">
        <w:rPr>
          <w:noProof/>
          <w:lang w:eastAsia="zh-CN"/>
        </w:rPr>
        <w:t>.</w:t>
      </w:r>
      <w:r>
        <w:rPr>
          <w:noProof/>
          <w:lang w:eastAsia="zh-CN"/>
        </w:rPr>
        <w:t>548</w:t>
      </w:r>
      <w:r w:rsidRPr="000956D1">
        <w:rPr>
          <w:noProof/>
          <w:lang w:eastAsia="zh-CN"/>
        </w:rPr>
        <w:t> [</w:t>
      </w:r>
      <w:r>
        <w:rPr>
          <w:noProof/>
          <w:lang w:eastAsia="zh-CN"/>
        </w:rPr>
        <w:t>9].</w:t>
      </w:r>
    </w:p>
    <w:p w14:paraId="2CAD1A76" w14:textId="5394A714" w:rsidR="00CD1205" w:rsidRPr="00004F96" w:rsidRDefault="00D808B0" w:rsidP="00CD1205">
      <w:pPr>
        <w:pStyle w:val="Heading3"/>
      </w:pPr>
      <w:bookmarkStart w:id="336" w:name="_CR7_2_14"/>
      <w:bookmarkStart w:id="337" w:name="_Toc168325547"/>
      <w:bookmarkStart w:id="338" w:name="_Toc187929823"/>
      <w:bookmarkEnd w:id="336"/>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337"/>
      <w:bookmarkEnd w:id="338"/>
    </w:p>
    <w:p w14:paraId="4CC360CF" w14:textId="08DA9CC2" w:rsidR="00F057AF" w:rsidRPr="006A63F0" w:rsidRDefault="00F057AF" w:rsidP="00F057AF">
      <w:pPr>
        <w:pStyle w:val="Heading4"/>
      </w:pPr>
      <w:bookmarkStart w:id="339" w:name="_CR7_2_14_1"/>
      <w:bookmarkStart w:id="340" w:name="_Toc168325548"/>
      <w:bookmarkStart w:id="341" w:name="_Toc187929824"/>
      <w:bookmarkEnd w:id="339"/>
      <w:r>
        <w:t>7.2.</w:t>
      </w:r>
      <w:r w:rsidR="008A56B9">
        <w:t>1</w:t>
      </w:r>
      <w:r w:rsidR="00115E27">
        <w:t>4</w:t>
      </w:r>
      <w:r>
        <w:t>.</w:t>
      </w:r>
      <w:r>
        <w:rPr>
          <w:rFonts w:hint="eastAsia"/>
          <w:lang w:eastAsia="zh-CN"/>
        </w:rPr>
        <w:t>1</w:t>
      </w:r>
      <w:r>
        <w:tab/>
        <w:t>SDDM client HTTP procedure</w:t>
      </w:r>
      <w:bookmarkEnd w:id="340"/>
      <w:bookmarkEnd w:id="341"/>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45BC86EF" w:rsidR="00F057AF" w:rsidRPr="006A63F0" w:rsidRDefault="00F057AF" w:rsidP="00F057AF">
      <w:pPr>
        <w:pStyle w:val="Heading4"/>
      </w:pPr>
      <w:bookmarkStart w:id="342" w:name="_CR7_2_14_2"/>
      <w:bookmarkStart w:id="343" w:name="_Toc168325549"/>
      <w:bookmarkStart w:id="344" w:name="_Toc187929825"/>
      <w:bookmarkEnd w:id="342"/>
      <w:r>
        <w:t>7.2.</w:t>
      </w:r>
      <w:r w:rsidR="008A56B9">
        <w:t>1</w:t>
      </w:r>
      <w:r w:rsidR="00115E27">
        <w:t>4</w:t>
      </w:r>
      <w:r>
        <w:t>.</w:t>
      </w:r>
      <w:r>
        <w:rPr>
          <w:rFonts w:hint="eastAsia"/>
          <w:lang w:eastAsia="zh-CN"/>
        </w:rPr>
        <w:t>2</w:t>
      </w:r>
      <w:r>
        <w:tab/>
        <w:t>SDDM server HTTP procedure</w:t>
      </w:r>
      <w:bookmarkEnd w:id="343"/>
      <w:bookmarkEnd w:id="344"/>
    </w:p>
    <w:p w14:paraId="1AA1E17B" w14:textId="3070EA22" w:rsidR="00F057AF" w:rsidRDefault="00F057AF" w:rsidP="00F057AF">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22EA2445"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6E5FD331"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p>
    <w:p w14:paraId="538C1382" w14:textId="41B1DDBD" w:rsidR="00F057AF" w:rsidRDefault="003B5DAE" w:rsidP="00661C20">
      <w:pPr>
        <w:pStyle w:val="B4"/>
        <w:numPr>
          <w:ilvl w:val="0"/>
          <w:numId w:val="14"/>
        </w:numPr>
        <w:rPr>
          <w:rFonts w:cs="Arial"/>
          <w:szCs w:val="18"/>
          <w:lang w:val="en-US" w:eastAsia="zh-CN"/>
        </w:rPr>
      </w:pPr>
      <w:r>
        <w:t xml:space="preserve">shall include </w:t>
      </w:r>
      <w:r w:rsidR="00F057AF" w:rsidRPr="005815D6">
        <w:t xml:space="preserve">a </w:t>
      </w:r>
      <w:r w:rsidR="00F057AF" w:rsidRPr="00323393">
        <w:t>&lt;</w:t>
      </w:r>
      <w:r w:rsidR="00F057AF">
        <w:t>quality-guarantee-</w:t>
      </w:r>
      <w:r w:rsidR="004C39D8">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sidR="004C39D8">
        <w:rPr>
          <w:rFonts w:cs="Arial"/>
          <w:szCs w:val="18"/>
          <w:lang w:val="en-US" w:eastAsia="zh-CN"/>
        </w:rPr>
        <w:t>measurement threshold to be measured for</w:t>
      </w:r>
      <w:r w:rsidR="00F057AF">
        <w:rPr>
          <w:rFonts w:cs="Arial"/>
          <w:szCs w:val="18"/>
          <w:lang w:val="en-US" w:eastAsia="zh-CN"/>
        </w:rPr>
        <w:t xml:space="preserve"> the quality guarantee; and</w:t>
      </w:r>
    </w:p>
    <w:p w14:paraId="23ED6437" w14:textId="21B6A804" w:rsidR="003B5DAE" w:rsidRDefault="003B5DAE" w:rsidP="00661C20">
      <w:pPr>
        <w:pStyle w:val="B4"/>
        <w:numPr>
          <w:ilvl w:val="0"/>
          <w:numId w:val="14"/>
        </w:numPr>
      </w:pPr>
      <w:r>
        <w:t xml:space="preserve">may include an &lt;anyExt&gt; element containing a &lt;non-3gpp-access-policy&gt; child element set to </w:t>
      </w:r>
      <w:bookmarkStart w:id="345" w:name="_Hlk180584855"/>
      <w:r>
        <w:t>the non-3GPP access measurement policy;</w:t>
      </w:r>
      <w:bookmarkEnd w:id="345"/>
      <w:r>
        <w:t xml:space="preserve"> and</w:t>
      </w:r>
    </w:p>
    <w:p w14:paraId="5B0BD408" w14:textId="7D4DCDE4" w:rsidR="003B5DAE" w:rsidRDefault="003B5DAE" w:rsidP="00661C20">
      <w:pPr>
        <w:pStyle w:val="EditorsNote"/>
        <w:rPr>
          <w:lang w:eastAsia="zh-CN"/>
        </w:rPr>
      </w:pPr>
      <w:r w:rsidRPr="005D714B">
        <w:t>Editor's note</w:t>
      </w:r>
      <w:r>
        <w:t xml:space="preserve"> </w:t>
      </w:r>
      <w:r w:rsidRPr="00DA034D">
        <w:t xml:space="preserve">[WID: SEALDD_Ph2, CR#: </w:t>
      </w:r>
      <w:r w:rsidRPr="002A1846">
        <w:t>00</w:t>
      </w:r>
      <w:r>
        <w:t>40</w:t>
      </w:r>
      <w:r w:rsidRPr="00DA034D">
        <w:t>]</w:t>
      </w:r>
      <w:r w:rsidRPr="005D714B">
        <w:t>:</w:t>
      </w:r>
      <w:r w:rsidRPr="005D714B">
        <w:tab/>
      </w:r>
      <w:r>
        <w:t xml:space="preserve">Definition of a &lt;non-3gpp-access-policy&gt; element </w:t>
      </w:r>
      <w:r w:rsidRPr="005D714B">
        <w:t>is FFS.</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E4F16C1" w:rsidR="00F057AF" w:rsidRDefault="00F057AF" w:rsidP="00F057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6C914B19" w:rsidR="00F057AF" w:rsidRDefault="00F057AF" w:rsidP="00F057AF">
      <w:pPr>
        <w:pStyle w:val="Heading4"/>
      </w:pPr>
      <w:bookmarkStart w:id="346" w:name="_CR7_2_14_3"/>
      <w:bookmarkStart w:id="347" w:name="_Toc168325550"/>
      <w:bookmarkStart w:id="348" w:name="_Toc187929826"/>
      <w:bookmarkEnd w:id="346"/>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347"/>
      <w:bookmarkEnd w:id="348"/>
    </w:p>
    <w:p w14:paraId="41C48783" w14:textId="77777777" w:rsidR="00DA7A8C" w:rsidRDefault="00DA7A8C" w:rsidP="00DA7A8C">
      <w:pPr>
        <w:rPr>
          <w:lang w:eastAsia="x-none"/>
        </w:rPr>
      </w:pPr>
      <w:bookmarkStart w:id="349" w:name="OLE_LINK325"/>
      <w:bookmarkStart w:id="350"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B8F8109" w14:textId="03B0C648" w:rsidR="00DA7A8C" w:rsidRDefault="00DA7A8C" w:rsidP="00DA7A8C">
      <w:pPr>
        <w:pStyle w:val="B1"/>
        <w:rPr>
          <w:lang w:eastAsia="ko-KR"/>
        </w:rPr>
      </w:pPr>
      <w:r>
        <w:t>a)</w:t>
      </w:r>
      <w:r>
        <w:tab/>
        <w:t xml:space="preserve">a Content-Format </w:t>
      </w:r>
      <w:r>
        <w:rPr>
          <w:lang w:eastAsia="zh-CN"/>
        </w:rPr>
        <w:t>option</w:t>
      </w:r>
      <w:r>
        <w:t xml:space="preserve"> set to "</w:t>
      </w:r>
      <w:r w:rsidR="00C80AD0" w:rsidRPr="00CB4D6D">
        <w:t>application/vnd.3gpp.seal-data-delivery-measurement-subscription-req-info+cbor</w:t>
      </w:r>
      <w:r>
        <w:t>"</w:t>
      </w:r>
      <w:r>
        <w:rPr>
          <w:lang w:eastAsia="ko-KR"/>
        </w:rPr>
        <w:t>, and</w:t>
      </w:r>
    </w:p>
    <w:p w14:paraId="3B5604F2" w14:textId="77777777" w:rsidR="00DA7A8C" w:rsidRDefault="00DA7A8C" w:rsidP="00DA7A8C">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6E08871C" w14:textId="2FB358FA" w:rsidR="00DA7A8C" w:rsidRDefault="00DA7A8C" w:rsidP="00DA7A8C">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58343D26" w14:textId="758BAA4B" w:rsidR="00DA7A8C" w:rsidRDefault="00DA7A8C" w:rsidP="00DA7A8C">
      <w:pPr>
        <w:pStyle w:val="B1"/>
      </w:pPr>
      <w:r>
        <w:t>a)</w:t>
      </w:r>
      <w:r>
        <w:tab/>
        <w:t>shall include a Content-Format option set to "</w:t>
      </w:r>
      <w:r w:rsidR="00C80AD0" w:rsidRPr="00CB4D6D">
        <w:t>application/vnd.3gpp.seal-data-delivery-measurement-subscription-re</w:t>
      </w:r>
      <w:r w:rsidR="00C80AD0">
        <w:t>s</w:t>
      </w:r>
      <w:r w:rsidR="00C80AD0" w:rsidRPr="00CB4D6D">
        <w:t>-info+cbor</w:t>
      </w:r>
      <w:r>
        <w:t>";</w:t>
      </w:r>
    </w:p>
    <w:p w14:paraId="671ABDEF" w14:textId="5F946F6E"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351" w:name="_CR7_2_14_4"/>
      <w:bookmarkStart w:id="352" w:name="_Toc168325551"/>
      <w:bookmarkStart w:id="353" w:name="_Toc187929827"/>
      <w:bookmarkEnd w:id="349"/>
      <w:bookmarkEnd w:id="350"/>
      <w:bookmarkEnd w:id="351"/>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2"/>
      <w:bookmarkEnd w:id="353"/>
    </w:p>
    <w:p w14:paraId="68DD8E88" w14:textId="0A10E347" w:rsidR="00485DF9" w:rsidRDefault="00485DF9" w:rsidP="00485DF9">
      <w:pPr>
        <w:rPr>
          <w:lang w:eastAsia="zh-CN"/>
        </w:rPr>
      </w:pPr>
      <w:bookmarkStart w:id="354" w:name="OLE_LINK321"/>
      <w:bookmarkStart w:id="355" w:name="OLE_LINK322"/>
      <w:bookmarkStart w:id="356" w:name="OLE_LINK323"/>
      <w:r>
        <w:t xml:space="preserve">In order to request an </w:t>
      </w:r>
      <w:bookmarkStart w:id="357" w:name="OLE_LINK303"/>
      <w:bookmarkStart w:id="358" w:name="OLE_LINK302"/>
      <w:r>
        <w:t>SEALDD data transmission quality measurement</w:t>
      </w:r>
      <w:bookmarkEnd w:id="357"/>
      <w:bookmarkEnd w:id="358"/>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28295E26" w:rsidR="00485DF9" w:rsidRDefault="00485DF9" w:rsidP="00485DF9">
      <w:pPr>
        <w:pStyle w:val="B1"/>
      </w:pPr>
      <w:r>
        <w:t>b)</w:t>
      </w:r>
      <w:r>
        <w:tab/>
      </w:r>
      <w:r>
        <w:rPr>
          <w:lang w:val="en-US"/>
        </w:rPr>
        <w:t xml:space="preserve">shall include Content-Format option set to </w:t>
      </w:r>
      <w:r>
        <w:t>"</w:t>
      </w:r>
      <w:r w:rsidR="00C80AD0" w:rsidRPr="00CB4D6D">
        <w:t>application/vnd.3gpp.seal-data-delivery-measurement-subscription-req-info+cbor</w:t>
      </w:r>
      <w:r>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359" w:name="OLE_LINK282"/>
      <w:bookmarkStart w:id="360" w:name="OLE_LINK281"/>
      <w:r>
        <w:t>MeasurementsSubscriptionRequest</w:t>
      </w:r>
      <w:bookmarkEnd w:id="359"/>
      <w:bookmarkEnd w:id="360"/>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391D9E04"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r w:rsidR="00D85D0C">
        <w:rPr>
          <w:lang w:eastAsia="zh-CN"/>
        </w:rPr>
        <w:t xml:space="preserve"> and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598EF7C9" w14:textId="48576E39" w:rsidR="00294608" w:rsidRDefault="00294608" w:rsidP="00485DF9">
      <w:pPr>
        <w:pStyle w:val="B2"/>
        <w:rPr>
          <w:lang w:eastAsia="zh-CN"/>
        </w:rPr>
      </w:pPr>
      <w:r>
        <w:rPr>
          <w:lang w:eastAsia="zh-CN"/>
        </w:rPr>
        <w:t>10)</w:t>
      </w:r>
      <w:r>
        <w:rPr>
          <w:lang w:eastAsia="zh-CN"/>
        </w:rPr>
        <w:tab/>
        <w:t xml:space="preserve">may include a </w:t>
      </w:r>
      <w:r>
        <w:t>"</w:t>
      </w:r>
      <w:r>
        <w:rPr>
          <w:lang w:eastAsia="zh-CN"/>
        </w:rPr>
        <w:t>n</w:t>
      </w:r>
      <w:r w:rsidRPr="00541248">
        <w:rPr>
          <w:lang w:eastAsia="zh-CN"/>
        </w:rPr>
        <w:t>on3gppAccessPolicy</w:t>
      </w:r>
      <w:r>
        <w:t>"</w:t>
      </w:r>
      <w:r>
        <w:rPr>
          <w:lang w:eastAsia="zh-CN"/>
        </w:rPr>
        <w:t xml:space="preserve"> </w:t>
      </w:r>
      <w:r>
        <w:t xml:space="preserve">attribute </w:t>
      </w:r>
      <w:r>
        <w:rPr>
          <w:lang w:eastAsia="zh-CN"/>
        </w:rPr>
        <w:t xml:space="preserve">specifying the </w:t>
      </w:r>
      <w:r w:rsidRPr="00D170B9">
        <w:t>non-3GPP access measurement polic</w:t>
      </w:r>
      <w:r>
        <w:t>y</w:t>
      </w:r>
      <w:r>
        <w:rPr>
          <w:lang w:eastAsia="zh-CN"/>
        </w:rPr>
        <w:t>; and</w:t>
      </w:r>
    </w:p>
    <w:p w14:paraId="735A20D3" w14:textId="36D88D5D" w:rsidR="00294608" w:rsidRDefault="00294608" w:rsidP="00661C20">
      <w:pPr>
        <w:pStyle w:val="EditorsNote"/>
      </w:pPr>
      <w:r w:rsidRPr="005D714B">
        <w:t>Editor's note</w:t>
      </w:r>
      <w:r>
        <w:t xml:space="preserve"> </w:t>
      </w:r>
      <w:r w:rsidRPr="00DA034D">
        <w:t xml:space="preserve">[WID: SEALDD_Ph2, CR#: </w:t>
      </w:r>
      <w:r w:rsidRPr="002A1846">
        <w:t>00</w:t>
      </w:r>
      <w:r>
        <w:t>41</w:t>
      </w:r>
      <w:r w:rsidRPr="00DA034D">
        <w:t>]</w:t>
      </w:r>
      <w:r w:rsidRPr="005D714B">
        <w:t>:</w:t>
      </w:r>
      <w:r w:rsidRPr="005D714B">
        <w:tab/>
      </w:r>
      <w:r>
        <w:t xml:space="preserve">Definition of </w:t>
      </w:r>
      <w:r>
        <w:rPr>
          <w:lang w:eastAsia="zh-CN"/>
        </w:rPr>
        <w:t xml:space="preserve">a </w:t>
      </w:r>
      <w:r>
        <w:t>"</w:t>
      </w:r>
      <w:r>
        <w:rPr>
          <w:lang w:eastAsia="zh-CN"/>
        </w:rPr>
        <w:t>n</w:t>
      </w:r>
      <w:r w:rsidRPr="00541248">
        <w:rPr>
          <w:lang w:eastAsia="zh-CN"/>
        </w:rPr>
        <w:t>on3gppAccessPolicy</w:t>
      </w:r>
      <w:r>
        <w:t>"</w:t>
      </w:r>
      <w:r>
        <w:rPr>
          <w:lang w:eastAsia="zh-CN"/>
        </w:rPr>
        <w:t xml:space="preserve"> attribute</w:t>
      </w:r>
      <w:r>
        <w:t xml:space="preserve"> </w:t>
      </w:r>
      <w:r w:rsidRPr="005D714B">
        <w:t>is FFS.</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354"/>
      <w:bookmarkEnd w:id="355"/>
      <w:bookmarkEnd w:id="356"/>
    </w:p>
    <w:p w14:paraId="304ABF55" w14:textId="6375CE37" w:rsidR="00EA3D34" w:rsidRPr="00004F96" w:rsidRDefault="00EA3D34" w:rsidP="00EA3D34">
      <w:pPr>
        <w:pStyle w:val="Heading3"/>
      </w:pPr>
      <w:bookmarkStart w:id="361" w:name="_CR7_2_15"/>
      <w:bookmarkStart w:id="362" w:name="_Toc168325552"/>
      <w:bookmarkStart w:id="363" w:name="_Toc187929828"/>
      <w:bookmarkEnd w:id="361"/>
      <w:r>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62"/>
      <w:bookmarkEnd w:id="363"/>
    </w:p>
    <w:p w14:paraId="3E9AE56A" w14:textId="3974F217" w:rsidR="00EA3D34" w:rsidRPr="006A63F0" w:rsidRDefault="00EA3D34" w:rsidP="00EA3D34">
      <w:pPr>
        <w:pStyle w:val="Heading4"/>
      </w:pPr>
      <w:bookmarkStart w:id="364" w:name="_CR7_2_15_1"/>
      <w:bookmarkStart w:id="365" w:name="_Toc168325553"/>
      <w:bookmarkStart w:id="366" w:name="_Toc187929829"/>
      <w:bookmarkEnd w:id="364"/>
      <w:r>
        <w:t>7.2.</w:t>
      </w:r>
      <w:r w:rsidR="008A56B9">
        <w:t>1</w:t>
      </w:r>
      <w:r w:rsidR="00115E27">
        <w:t>5</w:t>
      </w:r>
      <w:r>
        <w:t>.</w:t>
      </w:r>
      <w:r>
        <w:rPr>
          <w:rFonts w:hint="eastAsia"/>
          <w:lang w:eastAsia="zh-CN"/>
        </w:rPr>
        <w:t>1</w:t>
      </w:r>
      <w:r>
        <w:tab/>
        <w:t>SDDM client HTTP procedure</w:t>
      </w:r>
      <w:bookmarkEnd w:id="365"/>
      <w:bookmarkEnd w:id="366"/>
    </w:p>
    <w:p w14:paraId="575FDC90" w14:textId="24699222" w:rsidR="00EA3D34" w:rsidRDefault="00EA3D34" w:rsidP="00EA3D34">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65EC1E0B"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367"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368" w:name="OLE_LINK179"/>
      <w:r w:rsidRPr="00A34374">
        <w:rPr>
          <w:lang w:eastAsia="zh-CN"/>
        </w:rPr>
        <w:t xml:space="preserve">with one or more &lt;VAL-ue-id&gt; child elements set to the identities of the VAL UEs for whom </w:t>
      </w:r>
      <w:bookmarkEnd w:id="368"/>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367"/>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5C83ABA5"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w:t>
      </w:r>
    </w:p>
    <w:p w14:paraId="5CB5A359" w14:textId="425CCD3B" w:rsidR="00EA3D34" w:rsidRDefault="00FE7300" w:rsidP="00EA3D34">
      <w:pPr>
        <w:pStyle w:val="B3"/>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3B5DAE">
        <w:t>; and</w:t>
      </w:r>
    </w:p>
    <w:p w14:paraId="11D0D817" w14:textId="08856209" w:rsidR="003B5DAE" w:rsidRDefault="003B5DAE" w:rsidP="00EA3D34">
      <w:pPr>
        <w:pStyle w:val="B3"/>
      </w:pPr>
      <w:r>
        <w:t>x)</w:t>
      </w:r>
      <w:r>
        <w:tab/>
        <w:t xml:space="preserve">may include an &lt;anyExt&gt; element containing a &lt;non-3gpp-access-measurement&gt; set to </w:t>
      </w:r>
      <w:r w:rsidRPr="00D170B9">
        <w:t xml:space="preserve">the </w:t>
      </w:r>
      <w:r>
        <w:t xml:space="preserve">measurement of the </w:t>
      </w:r>
      <w:r w:rsidRPr="00D170B9">
        <w:t>non-3GPP access</w:t>
      </w:r>
      <w:r>
        <w:t>.</w:t>
      </w:r>
    </w:p>
    <w:p w14:paraId="37F4487D" w14:textId="0DA1EB06" w:rsidR="003B5DAE" w:rsidRDefault="003B5DAE" w:rsidP="00661C20">
      <w:pPr>
        <w:pStyle w:val="EditorsNote"/>
        <w:rPr>
          <w:lang w:eastAsia="zh-CN"/>
        </w:rPr>
      </w:pPr>
      <w:r w:rsidRPr="005D714B">
        <w:t>Editor's note</w:t>
      </w:r>
      <w:r>
        <w:t xml:space="preserve"> </w:t>
      </w:r>
      <w:r w:rsidRPr="00DA034D">
        <w:t xml:space="preserve">[WID: SEALDD_Ph2, CR#: </w:t>
      </w:r>
      <w:r w:rsidRPr="002A1846">
        <w:t>00</w:t>
      </w:r>
      <w:r>
        <w:t>40</w:t>
      </w:r>
      <w:r w:rsidRPr="00DA034D">
        <w:t>]</w:t>
      </w:r>
      <w:r w:rsidRPr="005D714B">
        <w:t>:</w:t>
      </w:r>
      <w:r w:rsidRPr="005D714B">
        <w:tab/>
      </w:r>
      <w:r>
        <w:t xml:space="preserve">Definition of a &lt;non-3gpp-access-measurement&gt; element </w:t>
      </w:r>
      <w:r w:rsidRPr="005D714B">
        <w:t>is FFS.</w:t>
      </w:r>
    </w:p>
    <w:p w14:paraId="3F486752" w14:textId="6189E92D" w:rsidR="00EA3D34" w:rsidRPr="006A63F0" w:rsidRDefault="00EA3D34" w:rsidP="00EA3D34">
      <w:pPr>
        <w:pStyle w:val="Heading4"/>
      </w:pPr>
      <w:bookmarkStart w:id="369" w:name="_CR7_2_15_2"/>
      <w:bookmarkStart w:id="370" w:name="_Toc168325554"/>
      <w:bookmarkStart w:id="371" w:name="_Toc187929830"/>
      <w:bookmarkEnd w:id="369"/>
      <w:r>
        <w:t>7.2.</w:t>
      </w:r>
      <w:r w:rsidR="008A56B9">
        <w:t>1</w:t>
      </w:r>
      <w:r w:rsidR="00115E27">
        <w:t>5</w:t>
      </w:r>
      <w:r>
        <w:t>.</w:t>
      </w:r>
      <w:r>
        <w:rPr>
          <w:rFonts w:hint="eastAsia"/>
          <w:lang w:eastAsia="zh-CN"/>
        </w:rPr>
        <w:t>2</w:t>
      </w:r>
      <w:r>
        <w:tab/>
        <w:t>SDDM server HTTP procedure</w:t>
      </w:r>
      <w:bookmarkEnd w:id="370"/>
      <w:bookmarkEnd w:id="371"/>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2E497905"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39CD800" w14:textId="53B4734E"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02C33E17" w:rsidR="00EA3D34" w:rsidRDefault="00EA3D34" w:rsidP="00EA3D34">
      <w:pPr>
        <w:pStyle w:val="Heading4"/>
      </w:pPr>
      <w:bookmarkStart w:id="372" w:name="_CR7_2_15_3"/>
      <w:bookmarkStart w:id="373" w:name="_Toc168325555"/>
      <w:bookmarkStart w:id="374" w:name="_Toc187929831"/>
      <w:bookmarkEnd w:id="372"/>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373"/>
      <w:bookmarkEnd w:id="374"/>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276BE4F7" w14:textId="77777777" w:rsidR="00CC0B86" w:rsidRDefault="00CC0B86" w:rsidP="00CC0B86">
      <w:pPr>
        <w:pStyle w:val="B1"/>
      </w:pPr>
      <w:r>
        <w:t>b)</w:t>
      </w:r>
      <w:r>
        <w:tab/>
        <w:t>an Accept option</w:t>
      </w:r>
      <w:r w:rsidRPr="0073469F">
        <w:t xml:space="preserve"> se</w:t>
      </w:r>
      <w:r>
        <w:t>t to "</w:t>
      </w:r>
      <w:r>
        <w:rPr>
          <w:lang w:eastAsia="zh-CN"/>
        </w:rPr>
        <w:t>application/vnd.3gpp.seal-data-delivery-measurement-notification-info+cbor</w:t>
      </w:r>
      <w:r>
        <w:t>"</w:t>
      </w:r>
      <w:r w:rsidRPr="0073469F">
        <w:t>;</w:t>
      </w:r>
    </w:p>
    <w:p w14:paraId="713B9D09" w14:textId="77777777" w:rsidR="00CC0B86" w:rsidRDefault="00CC0B86" w:rsidP="00CC0B86">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application/vnd.3gpp.seal-data-delivery-measurement-subscription-req-info+cbor</w:t>
      </w:r>
      <w:r>
        <w:t>"; and</w:t>
      </w:r>
    </w:p>
    <w:p w14:paraId="0B5A940B" w14:textId="77777777" w:rsidR="00CC0B86" w:rsidRDefault="00CC0B86" w:rsidP="00661C20">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0DC00C3D" w14:textId="3BD0944E" w:rsidR="00191CF4" w:rsidRDefault="00CC0B86" w:rsidP="00CC0B86">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48D0EADF" w:rsidR="00191CF4" w:rsidRDefault="00191CF4" w:rsidP="00191CF4">
      <w:pPr>
        <w:pStyle w:val="B1"/>
      </w:pPr>
      <w:r>
        <w:t>b)</w:t>
      </w:r>
      <w:r>
        <w:tab/>
      </w:r>
      <w:r>
        <w:rPr>
          <w:lang w:val="en-US"/>
        </w:rPr>
        <w:t xml:space="preserve">shall include Content-Format option set to </w:t>
      </w:r>
      <w:r>
        <w:t>"</w:t>
      </w:r>
      <w:r w:rsidR="00C80AD0" w:rsidRPr="00CB4D6D">
        <w:t>application/vnd.3gpp.seal-data-delivery-measurement-notification-info+cbor</w:t>
      </w:r>
      <w:r>
        <w:t>";</w:t>
      </w:r>
    </w:p>
    <w:p w14:paraId="501C0291" w14:textId="4BD647E1" w:rsidR="00191CF4" w:rsidRDefault="00191CF4" w:rsidP="00191CF4">
      <w:pPr>
        <w:pStyle w:val="B1"/>
        <w:rPr>
          <w:lang w:val="en-US"/>
        </w:rPr>
      </w:pPr>
      <w:r>
        <w:rPr>
          <w:lang w:val="en-US"/>
        </w:rPr>
        <w:t>c)</w:t>
      </w:r>
      <w:r>
        <w:rPr>
          <w:lang w:val="en-US"/>
        </w:rPr>
        <w:tab/>
        <w:t xml:space="preserve">shall include a </w:t>
      </w:r>
      <w:r>
        <w:t>"</w:t>
      </w:r>
      <w:bookmarkStart w:id="375" w:name="OLE_LINK300"/>
      <w:r w:rsidR="004C15CA">
        <w:t>MeasurementNotification</w:t>
      </w:r>
      <w:bookmarkEnd w:id="375"/>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725E0676" w14:textId="3CDAC7E6" w:rsidR="00294608" w:rsidRDefault="00294608" w:rsidP="00191CF4">
      <w:pPr>
        <w:pStyle w:val="B2"/>
        <w:rPr>
          <w:lang w:eastAsia="zh-CN"/>
        </w:rPr>
      </w:pPr>
      <w:r>
        <w:rPr>
          <w:lang w:eastAsia="zh-CN"/>
        </w:rPr>
        <w:t>10)</w:t>
      </w:r>
      <w:r>
        <w:rPr>
          <w:lang w:eastAsia="zh-CN"/>
        </w:rPr>
        <w:tab/>
        <w:t xml:space="preserve">may include a </w:t>
      </w:r>
      <w:r>
        <w:t>"</w:t>
      </w:r>
      <w:r w:rsidRPr="00366ADB">
        <w:rPr>
          <w:lang w:eastAsia="zh-CN"/>
        </w:rPr>
        <w:t>non3gppAccessMeasurement</w:t>
      </w:r>
      <w:r>
        <w:t>"</w:t>
      </w:r>
      <w:r>
        <w:rPr>
          <w:lang w:eastAsia="zh-CN"/>
        </w:rPr>
        <w:t xml:space="preserve"> attribute to indicate </w:t>
      </w:r>
      <w:r>
        <w:t>measurement results for the requested non-3GPP access measurement policies</w:t>
      </w:r>
      <w:r>
        <w:rPr>
          <w:lang w:eastAsia="zh-CN"/>
        </w:rPr>
        <w:t>; and</w:t>
      </w:r>
    </w:p>
    <w:p w14:paraId="1B1C9511" w14:textId="67AC8AB3" w:rsidR="00191CF4" w:rsidRDefault="00CC0B86" w:rsidP="00661C20">
      <w:pPr>
        <w:pStyle w:val="EditorsNote"/>
      </w:pPr>
      <w:r w:rsidRPr="00CC0B86">
        <w:t>d)</w:t>
      </w:r>
      <w:r w:rsidRPr="00CC0B86">
        <w:tab/>
        <w:t xml:space="preserve">shall send the </w:t>
      </w:r>
      <w:r w:rsidRPr="00661C20">
        <w:t>CoAP</w:t>
      </w:r>
      <w:r w:rsidRPr="00CC0B86">
        <w:t xml:space="preserve"> FETCH response towards the SDDM-S.</w:t>
      </w:r>
      <w:r w:rsidR="00294608" w:rsidRPr="005D714B">
        <w:t>Editor's note</w:t>
      </w:r>
      <w:r w:rsidR="00294608">
        <w:t xml:space="preserve"> </w:t>
      </w:r>
      <w:r w:rsidR="00294608" w:rsidRPr="00DA034D">
        <w:t xml:space="preserve">[WID: SEALDD_Ph2, CR#: </w:t>
      </w:r>
      <w:r w:rsidR="00294608" w:rsidRPr="002A1846">
        <w:t>00</w:t>
      </w:r>
      <w:r w:rsidR="00294608">
        <w:t>41</w:t>
      </w:r>
      <w:r w:rsidR="00294608" w:rsidRPr="00DA034D">
        <w:t>]</w:t>
      </w:r>
      <w:r w:rsidR="00294608" w:rsidRPr="005D714B">
        <w:t>:</w:t>
      </w:r>
      <w:r w:rsidR="00294608" w:rsidRPr="005D714B">
        <w:tab/>
      </w:r>
      <w:r w:rsidR="00294608">
        <w:t>Definition of a "</w:t>
      </w:r>
      <w:r w:rsidR="00294608" w:rsidRPr="00366ADB">
        <w:t>non3gppAccessMeasurement</w:t>
      </w:r>
      <w:r w:rsidR="00294608">
        <w:t xml:space="preserve">" attribute </w:t>
      </w:r>
      <w:r w:rsidR="00294608" w:rsidRPr="005D714B">
        <w:t>is FFS.</w:t>
      </w:r>
    </w:p>
    <w:p w14:paraId="46A84BF5" w14:textId="245DFFB8" w:rsidR="00EA3D34" w:rsidRDefault="00EA3D34" w:rsidP="00EA3D34">
      <w:pPr>
        <w:pStyle w:val="Heading4"/>
        <w:rPr>
          <w:noProof/>
          <w:lang w:val="en-US"/>
        </w:rPr>
      </w:pPr>
      <w:bookmarkStart w:id="376" w:name="_CR7_2_15_4"/>
      <w:bookmarkStart w:id="377" w:name="_Toc168325556"/>
      <w:bookmarkStart w:id="378" w:name="_Toc187929832"/>
      <w:bookmarkEnd w:id="376"/>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77"/>
      <w:bookmarkEnd w:id="378"/>
    </w:p>
    <w:p w14:paraId="6FBB5205" w14:textId="2F04C89E" w:rsidR="007411D6" w:rsidRDefault="007411D6" w:rsidP="007411D6">
      <w:r>
        <w:t>In order for a</w:t>
      </w:r>
      <w:r w:rsidR="003A012B">
        <w:t>n</w:t>
      </w:r>
      <w:r>
        <w:t xml:space="preserve">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5DFB3CF0" w14:textId="77777777" w:rsidR="007411D6" w:rsidRDefault="007411D6" w:rsidP="007411D6">
      <w:pPr>
        <w:pStyle w:val="B1"/>
      </w:pPr>
      <w:r>
        <w:t>c)</w:t>
      </w:r>
      <w:r>
        <w:tab/>
        <w:t>an Accept option</w:t>
      </w:r>
      <w:r w:rsidRPr="0073469F">
        <w:t xml:space="preserve"> se</w:t>
      </w:r>
      <w:r>
        <w:t>t to "</w:t>
      </w:r>
      <w:r>
        <w:rPr>
          <w:lang w:eastAsia="zh-CN"/>
        </w:rPr>
        <w:t>application/vnd.3gpp.seal-data-delivery-measurement-notification-info+cbor</w:t>
      </w:r>
      <w:r>
        <w:t>"</w:t>
      </w:r>
      <w:r w:rsidRPr="0073469F">
        <w:t>;</w:t>
      </w:r>
    </w:p>
    <w:p w14:paraId="0A5D9A08" w14:textId="77777777" w:rsidR="007411D6" w:rsidRDefault="007411D6" w:rsidP="007411D6">
      <w:pPr>
        <w:pStyle w:val="B1"/>
        <w:rPr>
          <w:lang w:eastAsia="ko-KR"/>
        </w:rPr>
      </w:pPr>
      <w:r>
        <w:t>d)</w:t>
      </w:r>
      <w:r>
        <w:tab/>
        <w:t xml:space="preserve">a Content-Format </w:t>
      </w:r>
      <w:r>
        <w:rPr>
          <w:lang w:eastAsia="zh-CN"/>
        </w:rPr>
        <w:t>option</w:t>
      </w:r>
      <w:r>
        <w:t xml:space="preserve"> set to "</w:t>
      </w:r>
      <w:r>
        <w:rPr>
          <w:lang w:eastAsia="zh-CN"/>
        </w:rPr>
        <w:t>application/vnd.3gpp.seal-data-delivery-measurement-subscription-req-info+cbor</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21A477D9"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58AA01AF" w:rsidR="00191CF4" w:rsidRDefault="00191CF4" w:rsidP="00191CF4">
      <w:pPr>
        <w:pStyle w:val="B1"/>
        <w:rPr>
          <w:lang w:eastAsia="ko-KR"/>
        </w:rPr>
      </w:pPr>
      <w:r>
        <w:t>a)</w:t>
      </w:r>
      <w:r>
        <w:tab/>
        <w:t xml:space="preserve">a Content-Format </w:t>
      </w:r>
      <w:r>
        <w:rPr>
          <w:lang w:eastAsia="zh-CN"/>
        </w:rPr>
        <w:t>option</w:t>
      </w:r>
      <w:r>
        <w:t xml:space="preserve"> set to "</w:t>
      </w:r>
      <w:r w:rsidR="00C80AD0" w:rsidRPr="00CB4D6D">
        <w:t>application/vnd.3gpp.seal-data-delivery-measurement-notification-info+cbor</w:t>
      </w:r>
      <w:r>
        <w:t>"</w:t>
      </w:r>
      <w:r>
        <w:rPr>
          <w:lang w:eastAsia="ko-KR"/>
        </w:rPr>
        <w:t>, and</w:t>
      </w:r>
    </w:p>
    <w:p w14:paraId="73BEF04F" w14:textId="3D969420" w:rsidR="00191CF4" w:rsidRDefault="00191CF4" w:rsidP="00191CF4">
      <w:pPr>
        <w:pStyle w:val="B1"/>
        <w:rPr>
          <w:lang w:eastAsia="zh-CN"/>
        </w:rPr>
      </w:pPr>
      <w:r>
        <w:rPr>
          <w:lang w:eastAsia="zh-CN"/>
        </w:rPr>
        <w:t>b</w:t>
      </w:r>
      <w:r>
        <w:t>)</w:t>
      </w:r>
      <w:r>
        <w:tab/>
      </w:r>
      <w:r>
        <w:rPr>
          <w:lang w:eastAsia="zh-CN"/>
        </w:rPr>
        <w:t xml:space="preserve">a </w:t>
      </w:r>
      <w:r>
        <w:t>"</w:t>
      </w:r>
      <w:bookmarkStart w:id="379" w:name="OLE_LINK305"/>
      <w:bookmarkStart w:id="380" w:name="OLE_LINK304"/>
      <w:r w:rsidR="004C15CA">
        <w:t>MeasurementNotification</w:t>
      </w:r>
      <w:bookmarkEnd w:id="379"/>
      <w:bookmarkEnd w:id="380"/>
      <w:r>
        <w:t>" object</w:t>
      </w:r>
      <w:r>
        <w:rPr>
          <w:lang w:eastAsia="zh-CN"/>
        </w:rPr>
        <w:t>;</w:t>
      </w:r>
    </w:p>
    <w:p w14:paraId="139B2E6C" w14:textId="6CA409B8"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77777777" w:rsidR="007411D6" w:rsidRDefault="007411D6" w:rsidP="007411D6">
      <w:pPr>
        <w:pStyle w:val="B1"/>
        <w:rPr>
          <w:lang w:eastAsia="ko-KR"/>
        </w:rPr>
      </w:pPr>
      <w:r>
        <w:t>b)</w:t>
      </w:r>
      <w:r>
        <w:tab/>
        <w:t xml:space="preserve">a Content-Format </w:t>
      </w:r>
      <w:r>
        <w:rPr>
          <w:lang w:eastAsia="zh-CN"/>
        </w:rPr>
        <w:t>option</w:t>
      </w:r>
      <w:r>
        <w:t xml:space="preserve"> set to "</w:t>
      </w:r>
      <w:r>
        <w:rPr>
          <w:lang w:eastAsia="zh-CN"/>
        </w:rPr>
        <w:t>application/vnd.3gpp.seal-data-delivery-measurement-subscription-req-info+cbor</w:t>
      </w:r>
      <w:r>
        <w:t>"</w:t>
      </w:r>
      <w:r>
        <w:rPr>
          <w:lang w:eastAsia="ko-KR"/>
        </w:rPr>
        <w:t>, and</w:t>
      </w:r>
    </w:p>
    <w:p w14:paraId="0C89AF4A" w14:textId="77777777" w:rsidR="007411D6" w:rsidRDefault="007411D6" w:rsidP="007411D6">
      <w:pPr>
        <w:pStyle w:val="B1"/>
        <w:rPr>
          <w:lang w:eastAsia="zh-CN"/>
        </w:rPr>
      </w:pPr>
      <w:r>
        <w:rPr>
          <w:lang w:eastAsia="zh-CN"/>
        </w:rPr>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661C2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81" w:name="_CRtheSDDMSshallgenerateaCoAPPUTrespons"/>
      <w:bookmarkStart w:id="382" w:name="_CR7_2_16"/>
      <w:bookmarkStart w:id="383" w:name="_Toc168325557"/>
      <w:bookmarkStart w:id="384" w:name="_Toc187929833"/>
      <w:bookmarkEnd w:id="381"/>
      <w:bookmarkEnd w:id="382"/>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83"/>
      <w:bookmarkEnd w:id="384"/>
    </w:p>
    <w:p w14:paraId="635CF0F1" w14:textId="41EEC6F9" w:rsidR="006B0E81" w:rsidRPr="006A63F0" w:rsidRDefault="006B0E81" w:rsidP="006B0E81">
      <w:pPr>
        <w:pStyle w:val="Heading4"/>
      </w:pPr>
      <w:bookmarkStart w:id="385" w:name="_CR7_2_16_1"/>
      <w:bookmarkStart w:id="386" w:name="_Toc168325558"/>
      <w:bookmarkStart w:id="387" w:name="_Toc187929834"/>
      <w:bookmarkEnd w:id="385"/>
      <w:r>
        <w:t>7.2.1</w:t>
      </w:r>
      <w:r w:rsidR="00115E27">
        <w:t>6</w:t>
      </w:r>
      <w:r>
        <w:t>.</w:t>
      </w:r>
      <w:r>
        <w:rPr>
          <w:rFonts w:hint="eastAsia"/>
          <w:lang w:eastAsia="zh-CN"/>
        </w:rPr>
        <w:t>1</w:t>
      </w:r>
      <w:r>
        <w:tab/>
        <w:t>SDDM client HTTP procedure</w:t>
      </w:r>
      <w:bookmarkEnd w:id="386"/>
      <w:bookmarkEnd w:id="387"/>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0054239D" w:rsidR="006B0E81" w:rsidRPr="006A63F0" w:rsidRDefault="006B0E81" w:rsidP="006B0E81">
      <w:pPr>
        <w:pStyle w:val="Heading4"/>
      </w:pPr>
      <w:bookmarkStart w:id="388" w:name="_CR7_2_16_2"/>
      <w:bookmarkStart w:id="389" w:name="_Toc168325559"/>
      <w:bookmarkStart w:id="390" w:name="_Toc187929835"/>
      <w:bookmarkEnd w:id="388"/>
      <w:r>
        <w:t>7.2.1</w:t>
      </w:r>
      <w:r w:rsidR="00115E27">
        <w:t>6</w:t>
      </w:r>
      <w:r>
        <w:t>.</w:t>
      </w:r>
      <w:r>
        <w:rPr>
          <w:rFonts w:hint="eastAsia"/>
          <w:lang w:eastAsia="zh-CN"/>
        </w:rPr>
        <w:t>2</w:t>
      </w:r>
      <w:r>
        <w:tab/>
        <w:t>SDDM server HTTP procedure</w:t>
      </w:r>
      <w:bookmarkEnd w:id="389"/>
      <w:bookmarkEnd w:id="390"/>
    </w:p>
    <w:p w14:paraId="1E29EFDA" w14:textId="32EFA48B" w:rsidR="006B0E81" w:rsidRDefault="006B0E81" w:rsidP="006B0E81">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8D1332F"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6B4F286A"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23929B34" w14:textId="56CE4A91"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rPr>
          <w:lang w:eastAsia="zh-CN"/>
        </w:rPr>
        <w:t>; and</w:t>
      </w:r>
    </w:p>
    <w:p w14:paraId="23A2C584" w14:textId="77777777" w:rsidR="00532F9B" w:rsidRDefault="00532F9B" w:rsidP="00532F9B">
      <w:pPr>
        <w:pStyle w:val="B2"/>
        <w:rPr>
          <w:lang w:eastAsia="zh-CN"/>
        </w:rPr>
      </w:pPr>
      <w:r>
        <w:t>3)</w:t>
      </w:r>
      <w:r>
        <w:tab/>
      </w:r>
      <w:r w:rsidRPr="00F832CD">
        <w:rPr>
          <w:lang w:val="en-US"/>
        </w:rPr>
        <w:t xml:space="preserve">if the </w:t>
      </w:r>
      <w:r>
        <w:t>&lt;tx-quality-</w:t>
      </w:r>
      <w:r>
        <w:rPr>
          <w:lang w:val="en-US"/>
        </w:rPr>
        <w:t>management</w:t>
      </w:r>
      <w:r>
        <w:t>-action&gt; element</w:t>
      </w:r>
      <w:r w:rsidRPr="00F832CD">
        <w:t xml:space="preserve"> indicates a </w:t>
      </w:r>
      <w:r w:rsidRPr="00F832CD">
        <w:rPr>
          <w:lang w:val="en-US"/>
        </w:rPr>
        <w:t xml:space="preserve">transmission parameter adjustment, </w:t>
      </w:r>
      <w:r>
        <w:t>shall include an</w:t>
      </w:r>
      <w:r w:rsidRPr="00121E66">
        <w:t xml:space="preserve"> &lt;anyExt&gt; element</w:t>
      </w:r>
      <w:r>
        <w:t xml:space="preserve"> that</w:t>
      </w:r>
      <w:r w:rsidRPr="00F832CD">
        <w:t>:</w:t>
      </w:r>
    </w:p>
    <w:p w14:paraId="36801905" w14:textId="77777777" w:rsidR="00532F9B" w:rsidRPr="00F832CD" w:rsidRDefault="00532F9B" w:rsidP="00532F9B">
      <w:pPr>
        <w:pStyle w:val="B3"/>
        <w:rPr>
          <w:lang w:eastAsia="zh-CN"/>
        </w:rPr>
      </w:pPr>
      <w:r>
        <w:t>i</w:t>
      </w:r>
      <w:r w:rsidRPr="00F832CD">
        <w:t>)</w:t>
      </w:r>
      <w:r w:rsidRPr="00F832CD">
        <w:tab/>
      </w:r>
      <w:r>
        <w:t>shall</w:t>
      </w:r>
      <w:r w:rsidRPr="00F832CD">
        <w:t xml:space="preserve"> </w:t>
      </w:r>
      <w:r>
        <w:t>contain</w:t>
      </w:r>
      <w:r w:rsidRPr="00F832CD">
        <w:t xml:space="preserve"> </w:t>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xml:space="preserve"> specifying the </w:t>
      </w:r>
      <w:r w:rsidRPr="00F832CD">
        <w:rPr>
          <w:lang w:eastAsia="zh-CN"/>
        </w:rPr>
        <w:t xml:space="preserve">BAT offset for </w:t>
      </w:r>
      <w:r>
        <w:rPr>
          <w:lang w:eastAsia="zh-CN"/>
        </w:rPr>
        <w:t>the u</w:t>
      </w:r>
      <w:r w:rsidRPr="00F832CD">
        <w:rPr>
          <w:lang w:eastAsia="zh-CN"/>
        </w:rPr>
        <w:t>plink data</w:t>
      </w:r>
      <w:r w:rsidRPr="00F832CD">
        <w:t>; and</w:t>
      </w:r>
    </w:p>
    <w:p w14:paraId="55FAEA79" w14:textId="6B4C93E7" w:rsidR="00532F9B" w:rsidRDefault="00532F9B" w:rsidP="00661C20">
      <w:pPr>
        <w:pStyle w:val="B3"/>
        <w:rPr>
          <w:lang w:eastAsia="zh-CN"/>
        </w:rPr>
      </w:pPr>
      <w:r>
        <w:t>ii</w:t>
      </w:r>
      <w:r w:rsidRPr="00F832CD">
        <w:t>)</w:t>
      </w:r>
      <w:r w:rsidRPr="00F832CD">
        <w:tab/>
      </w:r>
      <w:r>
        <w:t>if the</w:t>
      </w:r>
      <w:r w:rsidRPr="00F832CD">
        <w:t xml:space="preserve"> </w:t>
      </w:r>
      <w:r>
        <w:t>&lt;</w:t>
      </w:r>
      <w:r w:rsidRPr="00F832CD">
        <w:t>bat</w:t>
      </w:r>
      <w:r>
        <w:t>-o</w:t>
      </w:r>
      <w:r w:rsidRPr="00F832CD">
        <w:t>ffset</w:t>
      </w:r>
      <w:r>
        <w:t>-u</w:t>
      </w:r>
      <w:r w:rsidRPr="00F832CD">
        <w:t>l</w:t>
      </w:r>
      <w:r>
        <w:t>&gt;</w:t>
      </w:r>
      <w:r w:rsidRPr="00F832CD">
        <w:t xml:space="preserve"> </w:t>
      </w:r>
      <w:r>
        <w:t>element</w:t>
      </w:r>
      <w:r w:rsidRPr="00F832CD">
        <w:t xml:space="preserve"> </w:t>
      </w:r>
      <w:r>
        <w:t xml:space="preserve">is included, </w:t>
      </w:r>
      <w:r w:rsidRPr="00F832CD">
        <w:t xml:space="preserve">may </w:t>
      </w:r>
      <w:r>
        <w:t>contain</w:t>
      </w:r>
      <w:r w:rsidRPr="00F832CD">
        <w:t xml:space="preserve"> a </w:t>
      </w:r>
      <w:r>
        <w:t>&lt;</w:t>
      </w:r>
      <w:r w:rsidRPr="00F832CD">
        <w:t>periodicity</w:t>
      </w:r>
      <w:r>
        <w:t>-u</w:t>
      </w:r>
      <w:r w:rsidRPr="00F832CD">
        <w:t>l</w:t>
      </w:r>
      <w:r>
        <w:t>&gt;</w:t>
      </w:r>
      <w:r w:rsidRPr="00F832CD">
        <w:t xml:space="preserve"> </w:t>
      </w:r>
      <w:r>
        <w:t>element</w:t>
      </w:r>
      <w:r w:rsidRPr="00F832CD">
        <w:t xml:space="preserve"> specifying the adjusted periodicity for </w:t>
      </w:r>
      <w:r>
        <w:t>the u</w:t>
      </w:r>
      <w:r w:rsidRPr="00F832CD">
        <w:t>plink data</w:t>
      </w:r>
      <w:r>
        <w:t>.</w:t>
      </w:r>
    </w:p>
    <w:p w14:paraId="4A58EF29" w14:textId="36E6F9C1" w:rsidR="006B0E81" w:rsidRDefault="006B0E81" w:rsidP="006B0E81">
      <w:pPr>
        <w:pStyle w:val="Heading4"/>
      </w:pPr>
      <w:bookmarkStart w:id="391" w:name="_CR7_2_16_3"/>
      <w:bookmarkStart w:id="392" w:name="_Toc168325560"/>
      <w:bookmarkStart w:id="393" w:name="_Toc187929836"/>
      <w:bookmarkEnd w:id="391"/>
      <w:r>
        <w:rPr>
          <w:noProof/>
          <w:lang w:val="en-US"/>
        </w:rPr>
        <w:t>7.2.1</w:t>
      </w:r>
      <w:r w:rsidR="00115E27">
        <w:rPr>
          <w:noProof/>
          <w:lang w:val="en-US"/>
        </w:rPr>
        <w:t>6</w:t>
      </w:r>
      <w:r>
        <w:rPr>
          <w:noProof/>
          <w:lang w:val="en-US"/>
        </w:rPr>
        <w:t>.3</w:t>
      </w:r>
      <w:r>
        <w:rPr>
          <w:noProof/>
          <w:lang w:val="en-US"/>
        </w:rPr>
        <w:tab/>
        <w:t xml:space="preserve">SDDM </w:t>
      </w:r>
      <w:r>
        <w:t>client CoAP procedure</w:t>
      </w:r>
      <w:bookmarkEnd w:id="392"/>
      <w:bookmarkEnd w:id="393"/>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6F2738D4" w:rsidR="00807EAD" w:rsidRDefault="00807EAD" w:rsidP="00807EAD">
      <w:pPr>
        <w:pStyle w:val="B1"/>
        <w:rPr>
          <w:lang w:eastAsia="ko-KR"/>
        </w:rPr>
      </w:pPr>
      <w:r>
        <w:t>a)</w:t>
      </w:r>
      <w:r>
        <w:tab/>
        <w:t xml:space="preserve">a Content-Format </w:t>
      </w:r>
      <w:r>
        <w:rPr>
          <w:lang w:eastAsia="zh-CN"/>
        </w:rPr>
        <w:t>option</w:t>
      </w:r>
      <w:r>
        <w:t xml:space="preserve"> set to "</w:t>
      </w:r>
      <w:r w:rsidR="000C7D35" w:rsidRPr="00E53770">
        <w:t>application/vnd.3gpp.seal-data-delivery-tx-quality-mgt-req-info+cbor</w:t>
      </w:r>
      <w:r>
        <w:t>";</w:t>
      </w:r>
      <w:r>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94" w:name="OLE_LINK328"/>
      <w:r>
        <w:t>TxQualityManagement</w:t>
      </w:r>
      <w:bookmarkEnd w:id="394"/>
      <w:r>
        <w: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1FDF4173" w:rsidR="00807EAD" w:rsidRDefault="00807EAD" w:rsidP="00807EAD">
      <w:pPr>
        <w:pStyle w:val="B1"/>
      </w:pPr>
      <w:r>
        <w:t>a)</w:t>
      </w:r>
      <w:r>
        <w:tab/>
        <w:t>shall include a Content-Format option set to "</w:t>
      </w:r>
      <w:r w:rsidR="000C7D35" w:rsidRPr="00E53770">
        <w:t>application/vnd.3gpp.seal-data-delivery-tx-quality-mgt-re</w:t>
      </w:r>
      <w:r w:rsidR="000C7D35">
        <w:t>s</w:t>
      </w:r>
      <w:r w:rsidR="000C7D35" w:rsidRPr="00E53770">
        <w:t>-info+cbor</w:t>
      </w:r>
      <w:r>
        <w:t>";</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395" w:name="OLE_LINK329"/>
      <w:r>
        <w:t>TxQualityManagement</w:t>
      </w:r>
      <w:bookmarkEnd w:id="395"/>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96" w:name="_CR7_2_16_4"/>
      <w:bookmarkStart w:id="397" w:name="_Toc168325561"/>
      <w:bookmarkStart w:id="398" w:name="_Toc187929837"/>
      <w:bookmarkEnd w:id="396"/>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97"/>
      <w:bookmarkEnd w:id="398"/>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61E06EA4" w:rsidR="00807EAD" w:rsidRDefault="00807EAD" w:rsidP="00807EAD">
      <w:pPr>
        <w:pStyle w:val="B1"/>
      </w:pPr>
      <w:r>
        <w:t>b)</w:t>
      </w:r>
      <w:r>
        <w:tab/>
      </w:r>
      <w:r>
        <w:rPr>
          <w:lang w:val="en-US"/>
        </w:rPr>
        <w:t xml:space="preserve">shall include Content-Format option set to </w:t>
      </w:r>
      <w:r>
        <w:t>"</w:t>
      </w:r>
      <w:r w:rsidR="000C7D35" w:rsidRPr="00E53770">
        <w:t>application/vnd.3gpp.seal-data-delivery-tx-quality-mgt-req-info+cbor</w:t>
      </w:r>
      <w:r>
        <w:t>";</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399" w:name="OLE_LINK339"/>
      <w:bookmarkStart w:id="400" w:name="OLE_LINK338"/>
      <w:r>
        <w:t>TxQualityManagementRequest</w:t>
      </w:r>
      <w:bookmarkEnd w:id="399"/>
      <w:bookmarkEnd w:id="400"/>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430F716B" w:rsidR="00807EAD" w:rsidRDefault="00807EAD" w:rsidP="00807EAD">
      <w:pPr>
        <w:pStyle w:val="B2"/>
        <w:rPr>
          <w:rFonts w:cs="Arial"/>
        </w:rPr>
      </w:pPr>
      <w:r>
        <w:t>2)</w:t>
      </w:r>
      <w:r>
        <w:tab/>
        <w:t xml:space="preserve">shall include a "txQualityManagementAction" attribute set to </w:t>
      </w:r>
      <w:r>
        <w:rPr>
          <w:lang w:eastAsia="zh-CN"/>
        </w:rPr>
        <w:t>the data transmission quality guarantee action (e.g. redundant transmission path, re-establish transmission path, switch to backup transmission path) or optimization action (back to single transmission path</w:t>
      </w:r>
      <w:r w:rsidR="0098778A">
        <w:rPr>
          <w:lang w:eastAsia="zh-CN"/>
        </w:rPr>
        <w:t xml:space="preserve">, </w:t>
      </w:r>
      <w:r w:rsidR="0098778A" w:rsidRPr="001C57DD">
        <w:rPr>
          <w:lang w:val="en-US"/>
        </w:rPr>
        <w:t>transmission parameter adjustment</w:t>
      </w:r>
      <w:r>
        <w:rPr>
          <w:lang w:eastAsia="zh-CN"/>
        </w:rPr>
        <w:t xml:space="preserve">) that was triggered by an </w:t>
      </w:r>
      <w:r>
        <w:rPr>
          <w:rFonts w:cs="Arial"/>
          <w:szCs w:val="18"/>
        </w:rPr>
        <w:t>event (e.g. measurement threshold)</w:t>
      </w:r>
      <w:r>
        <w:rPr>
          <w:rFonts w:cs="Arial"/>
        </w:rPr>
        <w:t>;</w:t>
      </w:r>
    </w:p>
    <w:p w14:paraId="18E7C2A6" w14:textId="77777777" w:rsidR="0098778A" w:rsidRPr="00F832CD" w:rsidRDefault="0098778A" w:rsidP="0098778A">
      <w:pPr>
        <w:pStyle w:val="B1"/>
        <w:rPr>
          <w:lang w:val="en-US"/>
        </w:rPr>
      </w:pPr>
      <w:r w:rsidRPr="00F832CD">
        <w:rPr>
          <w:lang w:val="en-US"/>
        </w:rPr>
        <w:t>d)</w:t>
      </w:r>
      <w:r w:rsidRPr="00F832CD">
        <w:rPr>
          <w:lang w:val="en-US"/>
        </w:rPr>
        <w:tab/>
        <w:t xml:space="preserve">if the </w:t>
      </w:r>
      <w:r w:rsidRPr="00F832CD">
        <w:t xml:space="preserve">"txQualityManagementAction" attribute indicates a </w:t>
      </w:r>
      <w:r w:rsidRPr="00F832CD">
        <w:rPr>
          <w:lang w:val="en-US"/>
        </w:rPr>
        <w:t>transmission parameter adjustment</w:t>
      </w:r>
      <w:r w:rsidRPr="00F832CD">
        <w:t>:</w:t>
      </w:r>
    </w:p>
    <w:p w14:paraId="0E231C2C" w14:textId="77777777" w:rsidR="0098778A" w:rsidRPr="00F832CD" w:rsidRDefault="0098778A" w:rsidP="0098778A">
      <w:pPr>
        <w:pStyle w:val="B2"/>
      </w:pPr>
      <w:r w:rsidRPr="00F832CD">
        <w:t>1)</w:t>
      </w:r>
      <w:r w:rsidRPr="00F832CD">
        <w:tab/>
        <w:t>shall include a "batOffsetUl" attribute specifying the BAT offset for Uplink data; and</w:t>
      </w:r>
    </w:p>
    <w:p w14:paraId="77BB01CA" w14:textId="73FC6A7F" w:rsidR="0098778A" w:rsidRDefault="0098778A" w:rsidP="0098778A">
      <w:pPr>
        <w:pStyle w:val="B2"/>
        <w:rPr>
          <w:lang w:eastAsia="zh-CN"/>
        </w:rPr>
      </w:pPr>
      <w:r w:rsidRPr="00F832CD">
        <w:t>2)</w:t>
      </w:r>
      <w:r w:rsidRPr="00F832CD">
        <w:tab/>
        <w:t>may include a "periodicityUl" attribute specifying the adjusted periodicity for Uplink data; and</w:t>
      </w:r>
    </w:p>
    <w:p w14:paraId="33649618" w14:textId="427F006B" w:rsidR="00807EAD" w:rsidRDefault="0098778A" w:rsidP="00807EAD">
      <w:pPr>
        <w:pStyle w:val="B1"/>
      </w:pPr>
      <w:r>
        <w:t>e</w:t>
      </w:r>
      <w:r w:rsidR="00807EAD">
        <w:t>)</w:t>
      </w:r>
      <w:r w:rsidR="00807EAD">
        <w:tab/>
        <w:t xml:space="preserve">shall </w:t>
      </w:r>
      <w:r w:rsidR="00807EAD">
        <w:rPr>
          <w:lang w:val="en-US"/>
        </w:rPr>
        <w:t>send the request protected with the relevant ACE profile (OSCORE profile or DTLS profile) as described in 3GPP TS 24.547 [7]</w:t>
      </w:r>
      <w:r w:rsidR="00807EAD">
        <w:t>.</w:t>
      </w:r>
    </w:p>
    <w:p w14:paraId="243E3C0C" w14:textId="580CFE35" w:rsidR="008D494A" w:rsidRPr="00004F96" w:rsidRDefault="008D494A" w:rsidP="008D494A">
      <w:pPr>
        <w:pStyle w:val="Heading3"/>
      </w:pPr>
      <w:bookmarkStart w:id="401" w:name="_CR7_2_17"/>
      <w:bookmarkStart w:id="402" w:name="_Toc187929838"/>
      <w:bookmarkEnd w:id="401"/>
      <w:r>
        <w:t>7</w:t>
      </w:r>
      <w:r w:rsidRPr="00004F96">
        <w:t>.2.</w:t>
      </w:r>
      <w:r>
        <w:t>17</w:t>
      </w:r>
      <w:r w:rsidRPr="00004F96">
        <w:tab/>
      </w:r>
      <w:r w:rsidRPr="00067A82">
        <w:t xml:space="preserve">SEALDD enabled </w:t>
      </w:r>
      <w:r>
        <w:t>URLLC transmission</w:t>
      </w:r>
      <w:r>
        <w:rPr>
          <w:lang w:val="en-US"/>
        </w:rPr>
        <w:t xml:space="preserve"> connection deletion based on policy</w:t>
      </w:r>
      <w:r>
        <w:t xml:space="preserve"> </w:t>
      </w:r>
      <w:r w:rsidRPr="00067A82">
        <w:t>procedure</w:t>
      </w:r>
      <w:bookmarkEnd w:id="402"/>
    </w:p>
    <w:p w14:paraId="02924D7D" w14:textId="1AA62983" w:rsidR="008D494A" w:rsidRPr="006A63F0" w:rsidRDefault="008D494A" w:rsidP="008D494A">
      <w:pPr>
        <w:pStyle w:val="Heading4"/>
      </w:pPr>
      <w:bookmarkStart w:id="403" w:name="_CR7_2_17_1"/>
      <w:bookmarkStart w:id="404" w:name="_Toc187929839"/>
      <w:bookmarkEnd w:id="403"/>
      <w:r>
        <w:t>7.2.17.</w:t>
      </w:r>
      <w:r>
        <w:rPr>
          <w:rFonts w:hint="eastAsia"/>
          <w:lang w:eastAsia="zh-CN"/>
        </w:rPr>
        <w:t>1</w:t>
      </w:r>
      <w:r>
        <w:tab/>
        <w:t>SDDM client HTTP procedure</w:t>
      </w:r>
      <w:bookmarkEnd w:id="404"/>
    </w:p>
    <w:p w14:paraId="41B35F92" w14:textId="77777777" w:rsidR="008D494A" w:rsidRDefault="008D494A" w:rsidP="008D494A">
      <w:pPr>
        <w:pStyle w:val="CommentText"/>
        <w:rPr>
          <w:lang w:val="en-US"/>
        </w:rPr>
      </w:pPr>
      <w:r>
        <w:rPr>
          <w:lang w:val="en-US"/>
        </w:rPr>
        <w:t>Upon receiving an HTTP POST request containing:</w:t>
      </w:r>
    </w:p>
    <w:p w14:paraId="19662F7F" w14:textId="77777777" w:rsidR="008D494A" w:rsidRDefault="008D494A" w:rsidP="008D494A">
      <w:pPr>
        <w:pStyle w:val="B1"/>
      </w:pPr>
      <w:r>
        <w:t>a)</w:t>
      </w:r>
      <w:r>
        <w:tab/>
        <w:t>an Accept header field set to "application/vnd.3gpp.seal-data-delivery-info+xml";</w:t>
      </w:r>
    </w:p>
    <w:p w14:paraId="0038E23F" w14:textId="77777777" w:rsidR="008D494A" w:rsidRDefault="008D494A" w:rsidP="008D494A">
      <w:pPr>
        <w:pStyle w:val="B1"/>
        <w:rPr>
          <w:lang w:eastAsia="zh-CN"/>
        </w:rPr>
      </w:pPr>
      <w:r>
        <w:t>b)</w:t>
      </w:r>
      <w:r>
        <w:tab/>
        <w:t>a Content-Type header field set to "application/vnd.3gpp.seal-data-delivery-info+xml";</w:t>
      </w:r>
      <w:r>
        <w:rPr>
          <w:lang w:eastAsia="zh-CN"/>
        </w:rPr>
        <w:t xml:space="preserve"> and</w:t>
      </w:r>
    </w:p>
    <w:p w14:paraId="214C4CD3" w14:textId="77777777" w:rsidR="008D494A" w:rsidRDefault="008D494A" w:rsidP="008D494A">
      <w:pPr>
        <w:pStyle w:val="B1"/>
      </w:pPr>
      <w:r>
        <w:t>c)</w:t>
      </w:r>
      <w:r>
        <w:tab/>
        <w:t>an application/vnd.3gpp.seal-data-delivery-info+xml MIME body with a &lt;URLLC-release-req&gt; element included in the &lt;data-delivery-info&gt; root element;</w:t>
      </w:r>
    </w:p>
    <w:p w14:paraId="072C0E81" w14:textId="77777777" w:rsidR="008D494A" w:rsidRDefault="008D494A" w:rsidP="008D494A">
      <w:pPr>
        <w:rPr>
          <w:lang w:eastAsia="zh-CN"/>
        </w:rPr>
      </w:pPr>
      <w:r>
        <w:rPr>
          <w:lang w:eastAsia="zh-CN"/>
        </w:rPr>
        <w:t>the SDDM-C:</w:t>
      </w:r>
    </w:p>
    <w:p w14:paraId="4035102E" w14:textId="77777777" w:rsidR="008D494A" w:rsidRDefault="008D494A" w:rsidP="008D494A">
      <w:pPr>
        <w:pStyle w:val="B1"/>
      </w:pPr>
      <w:r>
        <w:t>a)</w:t>
      </w:r>
      <w:r>
        <w:tab/>
        <w:t>shall determine the identity of the sender of the received HTTP POST request as specified in clause 7.2.1.1; and</w:t>
      </w:r>
    </w:p>
    <w:p w14:paraId="4EBA79B8" w14:textId="77777777" w:rsidR="008D494A" w:rsidRDefault="008D494A" w:rsidP="008D494A">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62DC6CD8" w14:textId="77777777" w:rsidR="008D494A" w:rsidRDefault="008D494A" w:rsidP="008D494A">
      <w:pPr>
        <w:pStyle w:val="B2"/>
      </w:pPr>
      <w:r>
        <w:t>2)</w:t>
      </w:r>
      <w:r>
        <w:tab/>
        <w:t xml:space="preserve">shall support handling an HTTP POST request from an SDDM-S according to procedures specified in IETF RFC 4825 [12] </w:t>
      </w:r>
      <w:r>
        <w:rPr>
          <w:lang w:eastAsia="zh-CN"/>
        </w:rPr>
        <w:t>"POST Handling"</w:t>
      </w:r>
      <w:r>
        <w:t>;</w:t>
      </w:r>
      <w:r>
        <w:rPr>
          <w:lang w:eastAsia="zh-CN"/>
        </w:rPr>
        <w:t xml:space="preserve"> and</w:t>
      </w:r>
    </w:p>
    <w:p w14:paraId="3D4894FA" w14:textId="77777777" w:rsidR="008D494A" w:rsidRDefault="008D494A" w:rsidP="008D494A">
      <w:pPr>
        <w:pStyle w:val="B1"/>
      </w:pPr>
      <w:r>
        <w:rPr>
          <w:lang w:eastAsia="zh-CN"/>
        </w:rPr>
        <w:t>b)</w:t>
      </w:r>
      <w:r>
        <w:rPr>
          <w:lang w:eastAsia="zh-CN"/>
        </w:rPr>
        <w:tab/>
      </w:r>
      <w:r>
        <w:t>shall generate an HTTP 200 (OK) response message to the SDDM-S according to</w:t>
      </w:r>
      <w:r>
        <w:rPr>
          <w:lang w:eastAsia="zh-CN"/>
        </w:rPr>
        <w:t xml:space="preserve"> </w:t>
      </w:r>
      <w:r>
        <w:t>IETF RFC 9110</w:t>
      </w:r>
      <w:r>
        <w:rPr>
          <w:lang w:eastAsia="zh-CN"/>
        </w:rPr>
        <w:t> </w:t>
      </w:r>
      <w:r>
        <w:t>[21]. In the HTTP 200 (OK) response message, the SDDM-C:</w:t>
      </w:r>
    </w:p>
    <w:p w14:paraId="248813FD" w14:textId="77777777" w:rsidR="008D494A" w:rsidRDefault="008D494A" w:rsidP="008D494A">
      <w:pPr>
        <w:pStyle w:val="B2"/>
      </w:pPr>
      <w:r>
        <w:t>1)</w:t>
      </w:r>
      <w:r>
        <w:tab/>
        <w:t>shall include a Content-Type header field set to "application/vnd.3gpp.seal-data-delivery-info+xml";</w:t>
      </w:r>
    </w:p>
    <w:p w14:paraId="13738A3C" w14:textId="77777777" w:rsidR="008D494A" w:rsidRDefault="008D494A" w:rsidP="008D494A">
      <w:pPr>
        <w:pStyle w:val="B2"/>
      </w:pPr>
      <w:r>
        <w:t>2)</w:t>
      </w:r>
      <w:r>
        <w:tab/>
        <w:t>shall include an application/vnd.3gpp.seal-data-delivery-info+xml MIME body with a &lt;URLLC-release-rsp&gt; element in the &lt;data-delivery-info&gt; root element which:</w:t>
      </w:r>
    </w:p>
    <w:p w14:paraId="528AD18C" w14:textId="77777777" w:rsidR="008D494A" w:rsidRDefault="008D494A" w:rsidP="008D494A">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SDDM-C may include a &lt;cause&gt; child element specifying the cause of the failure of the operation, </w:t>
      </w:r>
      <w:r>
        <w:rPr>
          <w:lang w:eastAsia="zh-CN"/>
        </w:rPr>
        <w:t>e.g. VAL client error.</w:t>
      </w:r>
    </w:p>
    <w:p w14:paraId="742D2D17" w14:textId="7A750445" w:rsidR="008D494A" w:rsidRPr="006A63F0" w:rsidRDefault="008D494A" w:rsidP="008D494A">
      <w:pPr>
        <w:pStyle w:val="Heading4"/>
      </w:pPr>
      <w:bookmarkStart w:id="405" w:name="_CR7_2_17_2"/>
      <w:bookmarkStart w:id="406" w:name="_Toc187929840"/>
      <w:bookmarkEnd w:id="405"/>
      <w:r>
        <w:t>7.2.17.2</w:t>
      </w:r>
      <w:r>
        <w:tab/>
        <w:t>SDDM server HTTP procedure</w:t>
      </w:r>
      <w:bookmarkEnd w:id="406"/>
    </w:p>
    <w:p w14:paraId="0427BF80" w14:textId="3E0351F3" w:rsidR="008D494A" w:rsidRDefault="008D494A" w:rsidP="008D494A">
      <w:r>
        <w:rPr>
          <w:lang w:eastAsia="zh-CN"/>
        </w:rPr>
        <w:t>T</w:t>
      </w:r>
      <w:r>
        <w:t>he SDDM-S sends a</w:t>
      </w:r>
      <w:r w:rsidR="008C19BC">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SDDM-C, the SDDM-S shall send an HTTP </w:t>
      </w:r>
      <w:r>
        <w:rPr>
          <w:lang w:eastAsia="zh-CN"/>
        </w:rPr>
        <w:t xml:space="preserve">POST </w:t>
      </w:r>
      <w:r>
        <w:t xml:space="preserve">request message according to procedures specified in IETF RFC 9110 [21]. In the HTTP </w:t>
      </w:r>
      <w:r>
        <w:rPr>
          <w:lang w:eastAsia="zh-CN"/>
        </w:rPr>
        <w:t xml:space="preserve">POST </w:t>
      </w:r>
      <w:r>
        <w:t>request message, the SDDM-S:</w:t>
      </w:r>
    </w:p>
    <w:p w14:paraId="03EA3399" w14:textId="77777777" w:rsidR="008D494A" w:rsidRDefault="008D494A" w:rsidP="008D494A">
      <w:pPr>
        <w:pStyle w:val="B1"/>
        <w:rPr>
          <w:lang w:eastAsia="zh-CN"/>
        </w:rPr>
      </w:pPr>
      <w:r>
        <w:t>a)</w:t>
      </w:r>
      <w:r>
        <w:tab/>
        <w:t>shall include a Request-URI set to the URI corresponding to the identity of the SDDM-C;</w:t>
      </w:r>
    </w:p>
    <w:p w14:paraId="4ACA1A7F" w14:textId="77777777" w:rsidR="008D494A" w:rsidRDefault="008D494A" w:rsidP="008D494A">
      <w:pPr>
        <w:pStyle w:val="B1"/>
        <w:rPr>
          <w:lang w:eastAsia="zh-CN"/>
        </w:rPr>
      </w:pPr>
      <w:r>
        <w:t>b)</w:t>
      </w:r>
      <w:r>
        <w:tab/>
        <w:t>shall include an Authorization header field with the "Bearer" authentication scheme set to an access token of the "bearer" token type as specified in IETF RFC 6750 [13]</w:t>
      </w:r>
      <w:r>
        <w:rPr>
          <w:lang w:eastAsia="zh-CN"/>
        </w:rPr>
        <w:t>; and</w:t>
      </w:r>
    </w:p>
    <w:p w14:paraId="46675087" w14:textId="77777777" w:rsidR="008D494A" w:rsidRDefault="008D494A" w:rsidP="008D494A">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04893572" w14:textId="77777777" w:rsidR="008D494A" w:rsidRDefault="008D494A" w:rsidP="008D494A">
      <w:pPr>
        <w:pStyle w:val="B2"/>
        <w:rPr>
          <w:lang w:eastAsia="zh-CN"/>
        </w:rPr>
      </w:pPr>
      <w:r>
        <w:t>1)</w:t>
      </w:r>
      <w:r>
        <w:tab/>
        <w:t>shall include a &lt;sealdd-client-identity&gt; element</w:t>
      </w:r>
      <w:r>
        <w:rPr>
          <w:rFonts w:cs="Arial"/>
        </w:rPr>
        <w:t xml:space="preserve"> set to the identity of the SDDM-C; and</w:t>
      </w:r>
    </w:p>
    <w:p w14:paraId="1ED40732" w14:textId="77777777" w:rsidR="008D494A" w:rsidRDefault="008D494A" w:rsidP="008D494A">
      <w:pPr>
        <w:pStyle w:val="EditorsNote"/>
        <w:rPr>
          <w:lang w:eastAsia="zh-CN"/>
        </w:rPr>
      </w:pPr>
      <w:r>
        <w:t>Editor’s note [WID: SEALDD_Ph2, CR#: 0015]:</w:t>
      </w:r>
      <w:r w:rsidRPr="00E631A5">
        <w:t xml:space="preserve"> </w:t>
      </w:r>
      <w:r>
        <w:tab/>
        <w:t>The need of the &lt;sealdd-client-identity&gt; element is FFS.</w:t>
      </w:r>
    </w:p>
    <w:p w14:paraId="243AA6C7" w14:textId="3353FC51" w:rsidR="008D494A" w:rsidRDefault="008D494A" w:rsidP="008D494A">
      <w:pPr>
        <w:pStyle w:val="B2"/>
        <w:rPr>
          <w:lang w:val="en-US"/>
        </w:rPr>
      </w:pPr>
      <w:r>
        <w:t>2)</w:t>
      </w:r>
      <w:r>
        <w:tab/>
        <w:t>shall include a &lt;sealdd-flow-id&gt; element</w:t>
      </w:r>
      <w:r>
        <w:rPr>
          <w:rFonts w:cs="Arial"/>
        </w:rPr>
        <w:t xml:space="preserve"> set to the identity of the SEALDD flow</w:t>
      </w:r>
      <w:r>
        <w:t xml:space="preserve"> </w:t>
      </w:r>
      <w:r>
        <w:rPr>
          <w:rFonts w:cs="Arial"/>
        </w:rPr>
        <w:t>used by the SDDM-C and SDDM-S to identify the application traffic</w:t>
      </w:r>
      <w:r>
        <w:rPr>
          <w:lang w:val="en-US"/>
        </w:rPr>
        <w:t>.</w:t>
      </w:r>
    </w:p>
    <w:p w14:paraId="1113AC18" w14:textId="1D3FEDF4" w:rsidR="003C2CA4" w:rsidRDefault="003C2CA4" w:rsidP="003C2CA4">
      <w:pPr>
        <w:pStyle w:val="Heading4"/>
      </w:pPr>
      <w:bookmarkStart w:id="407" w:name="_Toc187929841"/>
      <w:r>
        <w:rPr>
          <w:noProof/>
          <w:lang w:val="en-US"/>
        </w:rPr>
        <w:t>7.2.</w:t>
      </w:r>
      <w:r w:rsidR="004B7AEB">
        <w:rPr>
          <w:noProof/>
          <w:lang w:val="en-US"/>
        </w:rPr>
        <w:t>17</w:t>
      </w:r>
      <w:r>
        <w:rPr>
          <w:noProof/>
          <w:lang w:val="en-US"/>
        </w:rPr>
        <w:t>.3</w:t>
      </w:r>
      <w:r>
        <w:rPr>
          <w:noProof/>
          <w:lang w:val="en-US"/>
        </w:rPr>
        <w:tab/>
        <w:t xml:space="preserve">SDDM </w:t>
      </w:r>
      <w:r>
        <w:t>client CoAP procedure</w:t>
      </w:r>
      <w:bookmarkEnd w:id="407"/>
    </w:p>
    <w:p w14:paraId="3ABDBC5B" w14:textId="38985E64" w:rsidR="003C2CA4" w:rsidRDefault="003C2CA4" w:rsidP="003C2CA4">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A.3.</w:t>
      </w:r>
      <w:r w:rsidR="008C19BC">
        <w:rPr>
          <w:lang w:eastAsia="zh-CN"/>
        </w:rPr>
        <w:t>5</w:t>
      </w:r>
      <w:r>
        <w:rPr>
          <w:lang w:eastAsia="zh-CN"/>
        </w:rPr>
        <w:t>.1, and</w:t>
      </w:r>
      <w:r>
        <w:rPr>
          <w:lang w:eastAsia="x-none"/>
        </w:rPr>
        <w:t xml:space="preserve"> containing:</w:t>
      </w:r>
    </w:p>
    <w:p w14:paraId="1BEFCC46" w14:textId="77777777" w:rsidR="003C2CA4" w:rsidRDefault="003C2CA4" w:rsidP="003C2CA4">
      <w:pPr>
        <w:pStyle w:val="B1"/>
        <w:rPr>
          <w:lang w:eastAsia="ko-KR"/>
        </w:rPr>
      </w:pPr>
      <w:r>
        <w:t>a)</w:t>
      </w:r>
      <w:r>
        <w:tab/>
        <w:t xml:space="preserve">a Content-Format </w:t>
      </w:r>
      <w:r>
        <w:rPr>
          <w:lang w:eastAsia="zh-CN"/>
        </w:rPr>
        <w:t>option</w:t>
      </w:r>
      <w:r>
        <w:t xml:space="preserve"> set to "</w:t>
      </w:r>
      <w:r w:rsidRPr="00DC399F">
        <w:t>application/vnd.3gpp.seal-data-delivery-urllc-</w:t>
      </w:r>
      <w:r>
        <w:t>release</w:t>
      </w:r>
      <w:r w:rsidRPr="00DC399F">
        <w:t>e-req-info+cbor</w:t>
      </w:r>
      <w:r>
        <w:t>"</w:t>
      </w:r>
      <w:r>
        <w:rPr>
          <w:lang w:eastAsia="ko-KR"/>
        </w:rPr>
        <w:t>, and</w:t>
      </w:r>
    </w:p>
    <w:p w14:paraId="597C4B68" w14:textId="77777777" w:rsidR="003C2CA4" w:rsidRDefault="003C2CA4" w:rsidP="003C2CA4">
      <w:pPr>
        <w:pStyle w:val="B1"/>
        <w:rPr>
          <w:lang w:eastAsia="zh-CN"/>
        </w:rPr>
      </w:pPr>
      <w:r>
        <w:rPr>
          <w:lang w:eastAsia="zh-CN"/>
        </w:rPr>
        <w:t>b</w:t>
      </w:r>
      <w:r>
        <w:t>)</w:t>
      </w:r>
      <w:r>
        <w:tab/>
      </w:r>
      <w:r>
        <w:rPr>
          <w:lang w:eastAsia="zh-CN"/>
        </w:rPr>
        <w:t xml:space="preserve">a </w:t>
      </w:r>
      <w:r>
        <w:t>"URLLCReleasetRequest" object</w:t>
      </w:r>
      <w:r>
        <w:rPr>
          <w:lang w:eastAsia="zh-CN"/>
        </w:rPr>
        <w:t>;</w:t>
      </w:r>
    </w:p>
    <w:p w14:paraId="1065B48B" w14:textId="77777777" w:rsidR="003C2CA4" w:rsidRDefault="003C2CA4" w:rsidP="003C2CA4">
      <w:pPr>
        <w:rPr>
          <w:noProof/>
        </w:rPr>
      </w:pPr>
      <w:r>
        <w:rPr>
          <w:noProof/>
        </w:rPr>
        <w:t xml:space="preserve">the SDDM-C </w:t>
      </w:r>
      <w:r>
        <w:t>shall generate a CoAP DELETE response according to IETF RFC 7252 [14]. In the CoAP DELETE response message, the SDDM-C:</w:t>
      </w:r>
    </w:p>
    <w:p w14:paraId="28CBF138" w14:textId="77777777" w:rsidR="003C2CA4" w:rsidRDefault="003C2CA4" w:rsidP="003C2CA4">
      <w:pPr>
        <w:pStyle w:val="B1"/>
      </w:pPr>
      <w:r>
        <w:t>a)</w:t>
      </w:r>
      <w:r>
        <w:tab/>
        <w:t>shall include a Content-Format option set to "</w:t>
      </w:r>
      <w:r w:rsidRPr="00DC399F">
        <w:t>application/vnd.3gpp.seal-data-delivery-urllc-</w:t>
      </w:r>
      <w:r>
        <w:t>release</w:t>
      </w:r>
      <w:r w:rsidRPr="00DC399F">
        <w:t>e-req-info+cbor</w:t>
      </w:r>
      <w:r>
        <w:t>";</w:t>
      </w:r>
    </w:p>
    <w:p w14:paraId="32F1B814" w14:textId="77777777" w:rsidR="003C2CA4" w:rsidRDefault="003C2CA4" w:rsidP="003C2CA4">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E2F9CB8" w14:textId="77777777" w:rsidR="003C2CA4" w:rsidRDefault="003C2CA4" w:rsidP="003C2CA4">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039C4DA9" w14:textId="77777777" w:rsidR="003C2CA4" w:rsidRDefault="003C2CA4" w:rsidP="003C2CA4">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4B3161C7" w14:textId="1E5C07F7" w:rsidR="003C2CA4" w:rsidRDefault="003C2CA4" w:rsidP="00661C20">
      <w:pPr>
        <w:pStyle w:val="B1"/>
      </w:pPr>
      <w:r>
        <w:t>c)</w:t>
      </w:r>
      <w:r>
        <w:tab/>
        <w:t>shall send the CoAP DELETE response towards the SDDM-S.</w:t>
      </w:r>
    </w:p>
    <w:p w14:paraId="310154F8" w14:textId="4869F75F" w:rsidR="003C2CA4" w:rsidRDefault="003C2CA4" w:rsidP="003C2CA4">
      <w:pPr>
        <w:pStyle w:val="Heading4"/>
        <w:rPr>
          <w:noProof/>
          <w:lang w:val="en-US"/>
        </w:rPr>
      </w:pPr>
      <w:bookmarkStart w:id="408" w:name="_Toc187929842"/>
      <w:r>
        <w:rPr>
          <w:noProof/>
          <w:lang w:val="en-US"/>
        </w:rPr>
        <w:t>7.2.</w:t>
      </w:r>
      <w:r w:rsidR="004B7AEB">
        <w:rPr>
          <w:noProof/>
          <w:lang w:val="en-US"/>
        </w:rPr>
        <w:t>17</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08"/>
    </w:p>
    <w:p w14:paraId="1B258889" w14:textId="77777777" w:rsidR="003C2CA4" w:rsidRDefault="003C2CA4" w:rsidP="003C2CA4">
      <w:pPr>
        <w:rPr>
          <w:rFonts w:eastAsia="DengXian"/>
          <w:lang w:eastAsia="zh-CN"/>
        </w:rPr>
      </w:pPr>
      <w:r>
        <w:t xml:space="preserve">In order to request the release of an SEALDD URLLC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09F3AC77" w14:textId="2443D792" w:rsidR="003C2CA4" w:rsidRDefault="003C2CA4" w:rsidP="003C2CA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5</w:t>
      </w:r>
      <w:r>
        <w:t>.1</w:t>
      </w:r>
      <w:r>
        <w:rPr>
          <w:lang w:eastAsia="zh-CN"/>
        </w:rPr>
        <w:t xml:space="preserve"> with;</w:t>
      </w:r>
    </w:p>
    <w:p w14:paraId="642C09A6" w14:textId="77777777" w:rsidR="003C2CA4" w:rsidRDefault="003C2CA4" w:rsidP="003C2CA4">
      <w:pPr>
        <w:pStyle w:val="B2"/>
      </w:pPr>
      <w:r>
        <w:t>1)</w:t>
      </w:r>
      <w:r>
        <w:tab/>
        <w:t>the "apiRoot" set to the SDDM-C URI; and</w:t>
      </w:r>
    </w:p>
    <w:p w14:paraId="087B1CE5" w14:textId="77777777" w:rsidR="003C2CA4" w:rsidRDefault="003C2CA4" w:rsidP="003C2CA4">
      <w:pPr>
        <w:pStyle w:val="B1"/>
      </w:pPr>
      <w:r>
        <w:t>b)</w:t>
      </w:r>
      <w:r>
        <w:tab/>
      </w:r>
      <w:r>
        <w:rPr>
          <w:lang w:val="en-US"/>
        </w:rPr>
        <w:t xml:space="preserve">shall include Content-Format option set to </w:t>
      </w:r>
      <w:r>
        <w:t>"</w:t>
      </w:r>
      <w:r w:rsidRPr="00DC399F">
        <w:t>application/vnd.3gpp.seal-data-delivery-urllc-</w:t>
      </w:r>
      <w:r>
        <w:t>release</w:t>
      </w:r>
      <w:r w:rsidRPr="00DC399F">
        <w:t>e-req-info+cbor</w:t>
      </w:r>
      <w:r>
        <w:t>";</w:t>
      </w:r>
    </w:p>
    <w:p w14:paraId="76102CC5" w14:textId="77777777" w:rsidR="003C2CA4" w:rsidRDefault="003C2CA4" w:rsidP="003C2CA4">
      <w:pPr>
        <w:pStyle w:val="B1"/>
        <w:rPr>
          <w:lang w:val="en-US"/>
        </w:rPr>
      </w:pPr>
      <w:r>
        <w:rPr>
          <w:lang w:val="en-US"/>
        </w:rPr>
        <w:t>c)</w:t>
      </w:r>
      <w:r>
        <w:rPr>
          <w:lang w:val="en-US"/>
        </w:rPr>
        <w:tab/>
        <w:t xml:space="preserve">shall include a </w:t>
      </w:r>
      <w:r>
        <w:t>"URLLCReleaseRequest"</w:t>
      </w:r>
      <w:r>
        <w:rPr>
          <w:lang w:val="en-US"/>
        </w:rPr>
        <w:t xml:space="preserve"> object:</w:t>
      </w:r>
    </w:p>
    <w:p w14:paraId="65926884" w14:textId="77777777" w:rsidR="003C2CA4" w:rsidRDefault="003C2CA4" w:rsidP="003C2CA4">
      <w:pPr>
        <w:pStyle w:val="B2"/>
      </w:pPr>
      <w:r>
        <w:t>1)</w:t>
      </w:r>
      <w:r>
        <w:tab/>
        <w:t xml:space="preserve">shall include </w:t>
      </w:r>
      <w:r>
        <w:rPr>
          <w:lang w:eastAsia="zh-CN"/>
        </w:rPr>
        <w:t xml:space="preserve">a </w:t>
      </w:r>
      <w:r>
        <w:t>"</w:t>
      </w:r>
      <w:r>
        <w:rPr>
          <w:lang w:eastAsia="zh-CN"/>
        </w:rPr>
        <w:t>sealClientId</w:t>
      </w:r>
      <w:r>
        <w:t>" attribute set to the identity of the SDDM-C;</w:t>
      </w:r>
    </w:p>
    <w:p w14:paraId="3CC07FF9" w14:textId="77777777" w:rsidR="003C2CA4" w:rsidRDefault="003C2CA4" w:rsidP="003C2CA4">
      <w:pPr>
        <w:pStyle w:val="EditorsNote"/>
        <w:rPr>
          <w:lang w:eastAsia="zh-CN"/>
        </w:rPr>
      </w:pPr>
      <w:r>
        <w:t>Editor’s note [WID: SEALDD_Ph2, CR#: 0016]:</w:t>
      </w:r>
      <w:r w:rsidRPr="00E631A5">
        <w:t xml:space="preserve"> </w:t>
      </w:r>
      <w:r>
        <w:tab/>
        <w:t>The need of the "sealClient</w:t>
      </w:r>
      <w:r>
        <w:rPr>
          <w:lang w:eastAsia="zh-CN"/>
        </w:rPr>
        <w:t>Id</w:t>
      </w:r>
      <w:r>
        <w:t>" attribute is FFS.</w:t>
      </w:r>
    </w:p>
    <w:p w14:paraId="3FFA3C23" w14:textId="77777777" w:rsidR="003C2CA4" w:rsidRDefault="003C2CA4" w:rsidP="003C2CA4">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SDDM-C to identify the application traffic</w:t>
      </w:r>
      <w:r>
        <w:t>; and</w:t>
      </w:r>
    </w:p>
    <w:p w14:paraId="52812D1B" w14:textId="7DE1EBE5" w:rsidR="003C2CA4" w:rsidRDefault="003C2CA4" w:rsidP="00661C20">
      <w:pPr>
        <w:pStyle w:val="B1"/>
        <w:rPr>
          <w:lang w:val="en-US"/>
        </w:rPr>
      </w:pPr>
      <w:r>
        <w:t>d)</w:t>
      </w:r>
      <w:r>
        <w:tab/>
        <w:t xml:space="preserve">shall </w:t>
      </w:r>
      <w:r w:rsidRPr="00661C20">
        <w:t>send the request protected with the relevant ACE profile (OSCORE profile or DTLS profile) as described in 3GPP TS 24.547 [7]</w:t>
      </w:r>
      <w:r>
        <w:t>.</w:t>
      </w:r>
    </w:p>
    <w:p w14:paraId="663D7FB6" w14:textId="3DF83258" w:rsidR="00A3606D" w:rsidRPr="00004F96" w:rsidRDefault="00A3606D" w:rsidP="00A3606D">
      <w:pPr>
        <w:pStyle w:val="Heading3"/>
      </w:pPr>
      <w:bookmarkStart w:id="409" w:name="_CR7_2_18"/>
      <w:bookmarkStart w:id="410" w:name="_Toc187929843"/>
      <w:bookmarkEnd w:id="409"/>
      <w:r>
        <w:t>7</w:t>
      </w:r>
      <w:r w:rsidRPr="00004F96">
        <w:t>.2.</w:t>
      </w:r>
      <w:r>
        <w:t>18</w:t>
      </w:r>
      <w:r w:rsidRPr="00004F96">
        <w:tab/>
      </w:r>
      <w:r w:rsidRPr="00067A82">
        <w:t xml:space="preserve">SEALDD enabled </w:t>
      </w:r>
      <w:r>
        <w:t>URLLC transmission</w:t>
      </w:r>
      <w:r>
        <w:rPr>
          <w:lang w:val="en-US"/>
        </w:rPr>
        <w:t xml:space="preserve"> connection establishment based on policy</w:t>
      </w:r>
      <w:r>
        <w:t xml:space="preserve"> </w:t>
      </w:r>
      <w:r w:rsidRPr="00067A82">
        <w:t>procedure</w:t>
      </w:r>
      <w:bookmarkEnd w:id="410"/>
    </w:p>
    <w:p w14:paraId="60595E87" w14:textId="33F59672" w:rsidR="00A3606D" w:rsidRPr="006A63F0" w:rsidRDefault="00A3606D" w:rsidP="00A3606D">
      <w:pPr>
        <w:pStyle w:val="Heading4"/>
      </w:pPr>
      <w:bookmarkStart w:id="411" w:name="_CR7_2_18_1"/>
      <w:bookmarkStart w:id="412" w:name="_Toc187929844"/>
      <w:bookmarkEnd w:id="411"/>
      <w:r>
        <w:t>7.2.18.</w:t>
      </w:r>
      <w:r>
        <w:rPr>
          <w:rFonts w:hint="eastAsia"/>
          <w:lang w:eastAsia="zh-CN"/>
        </w:rPr>
        <w:t>1</w:t>
      </w:r>
      <w:r>
        <w:tab/>
        <w:t>SDDM client HTTP procedure</w:t>
      </w:r>
      <w:bookmarkEnd w:id="412"/>
    </w:p>
    <w:p w14:paraId="5F8C5315" w14:textId="77777777" w:rsidR="00A3606D" w:rsidRDefault="00A3606D" w:rsidP="00A3606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55C3801" w14:textId="77777777" w:rsidR="00A3606D" w:rsidRPr="003C4A36" w:rsidRDefault="00A3606D" w:rsidP="00A3606D">
      <w:pPr>
        <w:pStyle w:val="B1"/>
      </w:pPr>
      <w:r w:rsidRPr="00327753">
        <w:t>a)</w:t>
      </w:r>
      <w:r w:rsidRPr="00327753">
        <w:tab/>
      </w:r>
      <w:r w:rsidRPr="003C4A36">
        <w:t>an Accept header field set to "application/vnd.3gpp.seal-</w:t>
      </w:r>
      <w:r>
        <w:t>data-delivery</w:t>
      </w:r>
      <w:r w:rsidRPr="003C4A36">
        <w:t>-info+xml"</w:t>
      </w:r>
      <w:r w:rsidRPr="00327753">
        <w:t>;</w:t>
      </w:r>
    </w:p>
    <w:p w14:paraId="5DDD3D00" w14:textId="77777777" w:rsidR="00A3606D" w:rsidRPr="003C4A36" w:rsidRDefault="00A3606D" w:rsidP="00A3606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B7A2383" w14:textId="77777777" w:rsidR="00A3606D" w:rsidRPr="003C4A36" w:rsidRDefault="00A3606D" w:rsidP="00A3606D">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67B10B64" w14:textId="77777777" w:rsidR="00A3606D" w:rsidRDefault="00A3606D" w:rsidP="00A3606D">
      <w:pPr>
        <w:rPr>
          <w:lang w:eastAsia="zh-CN"/>
        </w:rPr>
      </w:pPr>
      <w:r>
        <w:rPr>
          <w:rFonts w:hint="eastAsia"/>
          <w:lang w:eastAsia="zh-CN"/>
        </w:rPr>
        <w:t>t</w:t>
      </w:r>
      <w:r>
        <w:rPr>
          <w:lang w:eastAsia="zh-CN"/>
        </w:rPr>
        <w:t>he SDDM-C:</w:t>
      </w:r>
    </w:p>
    <w:p w14:paraId="0E0EDB04" w14:textId="77777777" w:rsidR="00A3606D" w:rsidRPr="003C4A36" w:rsidRDefault="00A3606D" w:rsidP="00A3606D">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6AF4DA34" w14:textId="77777777" w:rsidR="00A3606D" w:rsidRPr="006D6696" w:rsidRDefault="00A3606D" w:rsidP="00A3606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4E63EE1B" w14:textId="77777777" w:rsidR="00A3606D" w:rsidRDefault="00A3606D" w:rsidP="00A3606D">
      <w:pPr>
        <w:pStyle w:val="B2"/>
      </w:pPr>
      <w:r>
        <w:t>2</w:t>
      </w:r>
      <w:r w:rsidRPr="006D6696">
        <w:t>)</w:t>
      </w:r>
      <w:r w:rsidRPr="006D6696">
        <w:tab/>
        <w:t>sh</w:t>
      </w:r>
      <w:r>
        <w:t>all support handling an HTTP POST</w:t>
      </w:r>
      <w:r w:rsidRPr="006D6696">
        <w:t xml:space="preserve"> request from a</w:t>
      </w:r>
      <w:r>
        <w:t>n</w:t>
      </w:r>
      <w:r w:rsidRPr="006D6696">
        <w:t xml:space="preserve"> </w:t>
      </w:r>
      <w:r>
        <w:t>SDDM-S</w:t>
      </w:r>
      <w:r w:rsidRPr="006D6696">
        <w:t xml:space="preserve"> according to procedures specified in IETF RFC 4825 [</w:t>
      </w:r>
      <w:r>
        <w:t>12</w:t>
      </w:r>
      <w:r w:rsidRPr="006D6696">
        <w:t xml:space="preserve">] </w:t>
      </w:r>
      <w:r w:rsidRPr="00004F96">
        <w:rPr>
          <w:lang w:eastAsia="zh-CN"/>
        </w:rPr>
        <w:t>"POST Handling"</w:t>
      </w:r>
      <w:r>
        <w:t>;</w:t>
      </w:r>
      <w:r>
        <w:rPr>
          <w:rFonts w:hint="eastAsia"/>
          <w:lang w:eastAsia="zh-CN"/>
        </w:rPr>
        <w:t xml:space="preserve"> and</w:t>
      </w:r>
    </w:p>
    <w:p w14:paraId="6AB26D54" w14:textId="77777777" w:rsidR="00A3606D" w:rsidRPr="00A34374" w:rsidRDefault="00A3606D" w:rsidP="00A3606D">
      <w:pPr>
        <w:pStyle w:val="B1"/>
      </w:pPr>
      <w:r w:rsidRPr="00A34374">
        <w:rPr>
          <w:lang w:eastAsia="zh-CN"/>
        </w:rPr>
        <w:t>b)</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w:t>
      </w:r>
      <w:r>
        <w:t>C</w:t>
      </w:r>
      <w:r w:rsidRPr="00A34374">
        <w:t>:</w:t>
      </w:r>
    </w:p>
    <w:p w14:paraId="5A192274" w14:textId="77777777" w:rsidR="00A3606D" w:rsidRPr="00004F96" w:rsidRDefault="00A3606D" w:rsidP="00A3606D">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14BAE69" w14:textId="77777777" w:rsidR="00A3606D" w:rsidRPr="00004F96" w:rsidRDefault="00A3606D" w:rsidP="00A3606D">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1F6EA5B3" w14:textId="77777777" w:rsidR="00A3606D" w:rsidRPr="00004F96" w:rsidRDefault="00A3606D" w:rsidP="00A3606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SDDM-C may include a &lt;cause&gt; child element specifying the cause of the failure of the operation, </w:t>
      </w:r>
      <w:r>
        <w:rPr>
          <w:lang w:eastAsia="zh-CN"/>
        </w:rPr>
        <w:t>e.g. VAL client error</w:t>
      </w:r>
      <w:r w:rsidRPr="00004F96">
        <w:t>;</w:t>
      </w:r>
      <w:r>
        <w:t xml:space="preserve"> and</w:t>
      </w:r>
    </w:p>
    <w:p w14:paraId="72D7764D" w14:textId="77777777" w:rsidR="00A3606D" w:rsidRPr="00004F96" w:rsidRDefault="00A3606D" w:rsidP="00A3606D">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w:t>
      </w:r>
      <w:r>
        <w:t>C</w:t>
      </w:r>
      <w:r w:rsidRPr="00BE0A06" w:rsidDel="008D2965">
        <w:t xml:space="preserve"> </w:t>
      </w:r>
      <w:r w:rsidRPr="00BE0A06">
        <w:rPr>
          <w:rFonts w:hint="eastAsia"/>
          <w:lang w:eastAsia="zh-CN"/>
        </w:rPr>
        <w:t>may</w:t>
      </w:r>
      <w:r w:rsidRPr="00BE0A06">
        <w:t xml:space="preserve"> include:</w:t>
      </w:r>
      <w:r w:rsidRPr="00893A9C">
        <w:t xml:space="preserve"> </w:t>
      </w:r>
    </w:p>
    <w:p w14:paraId="4EE2639B" w14:textId="77777777" w:rsidR="00A3606D" w:rsidRPr="003C4A36" w:rsidRDefault="00A3606D" w:rsidP="00A3606D">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E14000F" w14:textId="77777777" w:rsidR="00A3606D" w:rsidRDefault="00A3606D" w:rsidP="00A3606D">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4053159E" w14:textId="77777777" w:rsidR="00A3606D" w:rsidRDefault="00A3606D" w:rsidP="00A3606D">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0FCD5D06" w14:textId="18FA08BF" w:rsidR="00A3606D" w:rsidRDefault="00A3606D" w:rsidP="00A3606D">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AB78B50" w14:textId="64CD680E" w:rsidR="00A3606D" w:rsidRPr="006A63F0" w:rsidRDefault="00A3606D" w:rsidP="00A3606D">
      <w:pPr>
        <w:pStyle w:val="Heading4"/>
      </w:pPr>
      <w:bookmarkStart w:id="413" w:name="_CR7_2_18_2"/>
      <w:bookmarkStart w:id="414" w:name="_Toc187929845"/>
      <w:bookmarkEnd w:id="413"/>
      <w:r>
        <w:t>7.2.18.2</w:t>
      </w:r>
      <w:r>
        <w:tab/>
        <w:t>SDDM server HTTP procedure</w:t>
      </w:r>
      <w:bookmarkEnd w:id="414"/>
    </w:p>
    <w:p w14:paraId="0E6847F8" w14:textId="74D39B76" w:rsidR="00A3606D" w:rsidRDefault="00A3606D" w:rsidP="00A3606D">
      <w:r>
        <w:rPr>
          <w:rFonts w:hint="eastAsia"/>
          <w:lang w:eastAsia="zh-CN"/>
        </w:rPr>
        <w:t>T</w:t>
      </w:r>
      <w:r w:rsidRPr="0073469F">
        <w:t xml:space="preserve">he </w:t>
      </w:r>
      <w:r>
        <w:t>SDDM-S</w:t>
      </w:r>
      <w:r w:rsidRPr="0073469F">
        <w:t xml:space="preserve"> sends a</w:t>
      </w:r>
      <w:r w:rsidR="008C19BC">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connection establishment</w:t>
      </w:r>
      <w:r>
        <w:t xml:space="preserve">,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19DA8A5" w14:textId="77777777" w:rsidR="00A3606D" w:rsidRDefault="00A3606D" w:rsidP="00A3606D">
      <w:pPr>
        <w:pStyle w:val="B1"/>
        <w:rPr>
          <w:lang w:eastAsia="zh-CN"/>
        </w:rPr>
      </w:pPr>
      <w:r>
        <w:t>a)</w:t>
      </w:r>
      <w:r>
        <w:tab/>
      </w:r>
      <w:r>
        <w:rPr>
          <w:rFonts w:hint="eastAsia"/>
        </w:rPr>
        <w:t>shall include a Request-URI set to the URI corresponding to the identity of the SDDM-</w:t>
      </w:r>
      <w:r>
        <w:t>C;</w:t>
      </w:r>
    </w:p>
    <w:p w14:paraId="285B9A95" w14:textId="77777777" w:rsidR="00A3606D" w:rsidRDefault="00A3606D" w:rsidP="00A3606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5D461B65" w14:textId="77777777" w:rsidR="00A3606D" w:rsidRPr="00A93A02" w:rsidRDefault="00A3606D" w:rsidP="00A3606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6595E6A7" w14:textId="77777777" w:rsidR="00A3606D" w:rsidRDefault="00A3606D" w:rsidP="00A3606D">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42BE8343" w14:textId="77777777" w:rsidR="00A3606D" w:rsidRDefault="00A3606D" w:rsidP="00661C20">
      <w:pPr>
        <w:pStyle w:val="EditorsNote"/>
        <w:rPr>
          <w:lang w:eastAsia="zh-CN"/>
        </w:rPr>
      </w:pPr>
      <w:r>
        <w:t>Editor’s note [WID: SEALDD_Ph2, CR#: 0012]:</w:t>
      </w:r>
      <w:r w:rsidRPr="00E631A5">
        <w:t xml:space="preserve"> </w:t>
      </w:r>
      <w:r>
        <w:tab/>
        <w:t>The need of the &lt;sealdd-client-identity&gt; element is FFS.</w:t>
      </w:r>
    </w:p>
    <w:p w14:paraId="21BE7F14" w14:textId="77777777" w:rsidR="00A3606D" w:rsidRDefault="00A3606D" w:rsidP="00A3606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w:t>
      </w:r>
    </w:p>
    <w:p w14:paraId="241DDEA9" w14:textId="77777777" w:rsidR="00A3606D" w:rsidRDefault="00A3606D" w:rsidP="00A3606D">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w:t>
      </w:r>
      <w:r>
        <w:rPr>
          <w:rFonts w:cs="Arial"/>
        </w:rPr>
        <w:t>C</w:t>
      </w:r>
      <w:r w:rsidRPr="00450E6D">
        <w:rPr>
          <w:rFonts w:cs="Arial"/>
        </w:rPr>
        <w:t xml:space="preserve"> acting as the VAL UE and </w:t>
      </w:r>
      <w:r>
        <w:rPr>
          <w:rFonts w:cs="Arial"/>
        </w:rPr>
        <w:t>receiving</w:t>
      </w:r>
      <w:r w:rsidRPr="00450E6D">
        <w:rPr>
          <w:rFonts w:cs="Arial"/>
        </w:rPr>
        <w:t xml:space="preserve"> the request</w:t>
      </w:r>
      <w:r>
        <w:rPr>
          <w:rFonts w:cs="Arial"/>
        </w:rPr>
        <w:t>;</w:t>
      </w:r>
    </w:p>
    <w:p w14:paraId="28F3BC4F" w14:textId="77777777" w:rsidR="00A3606D" w:rsidRDefault="00A3606D" w:rsidP="00A3606D">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298BDE0B" w14:textId="77777777" w:rsidR="00A3606D" w:rsidRDefault="00A3606D" w:rsidP="00A3606D">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5D22070" w14:textId="77777777" w:rsidR="00A3606D" w:rsidRDefault="00A3606D" w:rsidP="00A3606D">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19335DBA" w14:textId="77777777" w:rsidR="00A3606D" w:rsidRPr="003C4A36" w:rsidRDefault="00A3606D" w:rsidP="00A3606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29F77EB" w14:textId="77777777" w:rsidR="00A3606D" w:rsidRDefault="00A3606D" w:rsidP="00A3606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AC859ED" w14:textId="77777777" w:rsidR="00A3606D" w:rsidRDefault="00A3606D" w:rsidP="00A3606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D87D103" w14:textId="46C3062E" w:rsidR="00A3606D" w:rsidRDefault="00A3606D" w:rsidP="00A3606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619E975" w14:textId="58713D61" w:rsidR="00F864A5" w:rsidRPr="00DA034D" w:rsidRDefault="00F864A5" w:rsidP="00F864A5">
      <w:pPr>
        <w:pStyle w:val="Heading3"/>
      </w:pPr>
      <w:bookmarkStart w:id="415" w:name="_CR7_2_19"/>
      <w:bookmarkStart w:id="416" w:name="_Toc151455754"/>
      <w:bookmarkStart w:id="417" w:name="_Toc187929846"/>
      <w:bookmarkEnd w:id="415"/>
      <w:r w:rsidRPr="00DA034D">
        <w:t>7.2.</w:t>
      </w:r>
      <w:r>
        <w:t>19</w:t>
      </w:r>
      <w:r w:rsidRPr="00DA034D">
        <w:tab/>
      </w:r>
      <w:bookmarkEnd w:id="416"/>
      <w:r w:rsidRPr="00DA034D">
        <w:t>SEALDD enabled connection status reporting configuration subscription procedure</w:t>
      </w:r>
      <w:bookmarkEnd w:id="417"/>
    </w:p>
    <w:p w14:paraId="0B1E1FB3" w14:textId="78E4B2D1" w:rsidR="00F864A5" w:rsidRPr="00DA034D" w:rsidRDefault="00F864A5" w:rsidP="00F864A5">
      <w:pPr>
        <w:pStyle w:val="Heading4"/>
      </w:pPr>
      <w:bookmarkStart w:id="418" w:name="_CR7_2_19_1"/>
      <w:bookmarkStart w:id="419" w:name="_Toc151455791"/>
      <w:bookmarkStart w:id="420" w:name="_Toc187929847"/>
      <w:bookmarkEnd w:id="418"/>
      <w:r w:rsidRPr="00DA034D">
        <w:t>7.2.</w:t>
      </w:r>
      <w:r>
        <w:t>19</w:t>
      </w:r>
      <w:r w:rsidRPr="00DA034D">
        <w:t>.</w:t>
      </w:r>
      <w:r w:rsidRPr="00DA034D">
        <w:rPr>
          <w:lang w:eastAsia="zh-CN"/>
        </w:rPr>
        <w:t>1</w:t>
      </w:r>
      <w:r w:rsidRPr="00DA034D">
        <w:tab/>
        <w:t>SDDM client HTTP procedure</w:t>
      </w:r>
      <w:bookmarkEnd w:id="419"/>
      <w:bookmarkEnd w:id="420"/>
    </w:p>
    <w:p w14:paraId="1DB2C29D" w14:textId="77777777" w:rsidR="00F864A5" w:rsidRPr="00DA034D" w:rsidRDefault="00F864A5" w:rsidP="00F864A5">
      <w:pPr>
        <w:pStyle w:val="CommentText"/>
      </w:pPr>
      <w:r w:rsidRPr="00DA034D">
        <w:t>Upon receiving an HTTP POST request containing:</w:t>
      </w:r>
    </w:p>
    <w:p w14:paraId="6DE0B76E" w14:textId="77777777" w:rsidR="00F864A5" w:rsidRPr="00DA034D" w:rsidRDefault="00F864A5" w:rsidP="00F864A5">
      <w:pPr>
        <w:pStyle w:val="B1"/>
      </w:pPr>
      <w:r w:rsidRPr="00DA034D">
        <w:t>a)</w:t>
      </w:r>
      <w:r w:rsidRPr="00DA034D">
        <w:tab/>
        <w:t>an Accept header field set to "application/vnd.3gpp.seal-data-delivery-info+xml";</w:t>
      </w:r>
    </w:p>
    <w:p w14:paraId="60E9F237" w14:textId="77777777" w:rsidR="00F864A5" w:rsidRPr="00DA034D" w:rsidRDefault="00F864A5" w:rsidP="00F864A5">
      <w:pPr>
        <w:pStyle w:val="B1"/>
        <w:rPr>
          <w:lang w:eastAsia="zh-CN"/>
        </w:rPr>
      </w:pPr>
      <w:r w:rsidRPr="00DA034D">
        <w:t>b)</w:t>
      </w:r>
      <w:r w:rsidRPr="00DA034D">
        <w:tab/>
        <w:t>a Content-Type header field set to "application/vnd.3gpp.seal-data-delivery-info+xml";</w:t>
      </w:r>
      <w:r w:rsidRPr="00DA034D">
        <w:rPr>
          <w:lang w:eastAsia="zh-CN"/>
        </w:rPr>
        <w:t xml:space="preserve"> and</w:t>
      </w:r>
    </w:p>
    <w:p w14:paraId="09FE208B" w14:textId="77777777" w:rsidR="00F864A5" w:rsidRPr="00DA034D" w:rsidRDefault="00F864A5" w:rsidP="00F864A5">
      <w:pPr>
        <w:pStyle w:val="B1"/>
      </w:pPr>
      <w:r w:rsidRPr="00DA034D">
        <w:t>c)</w:t>
      </w:r>
      <w:r w:rsidRPr="00DA034D">
        <w:tab/>
        <w:t>an application/vnd.3gpp.seal-data-delivery-info+xml MIME body with a &lt;connection-status-configuration-req&gt; element included in the &lt;data-delivery-info&gt; root element;</w:t>
      </w:r>
    </w:p>
    <w:p w14:paraId="753331EF" w14:textId="77777777" w:rsidR="00F864A5" w:rsidRPr="00DA034D" w:rsidRDefault="00F864A5" w:rsidP="00F864A5">
      <w:pPr>
        <w:rPr>
          <w:lang w:eastAsia="zh-CN"/>
        </w:rPr>
      </w:pPr>
      <w:r w:rsidRPr="00DA034D">
        <w:rPr>
          <w:lang w:eastAsia="zh-CN"/>
        </w:rPr>
        <w:t>the SDDM-C:</w:t>
      </w:r>
    </w:p>
    <w:p w14:paraId="480F9BEE" w14:textId="77777777" w:rsidR="00F864A5" w:rsidRPr="00DA034D" w:rsidRDefault="00F864A5" w:rsidP="00F864A5">
      <w:pPr>
        <w:pStyle w:val="B1"/>
      </w:pPr>
      <w:r w:rsidRPr="00DA034D">
        <w:rPr>
          <w:lang w:eastAsia="zh-CN"/>
        </w:rPr>
        <w:t>a)</w:t>
      </w:r>
      <w:r w:rsidRPr="00DA034D">
        <w:rPr>
          <w:lang w:eastAsia="zh-CN"/>
        </w:rPr>
        <w:tab/>
      </w:r>
      <w:r w:rsidRPr="00DA034D">
        <w:t>shall generate an HTTP 200 (OK) response message to the SDDM-S according to</w:t>
      </w:r>
      <w:r w:rsidRPr="00DA034D">
        <w:rPr>
          <w:lang w:eastAsia="zh-CN"/>
        </w:rPr>
        <w:t xml:space="preserve"> </w:t>
      </w:r>
      <w:r w:rsidRPr="00DA034D">
        <w:t>IETF RFC 9110</w:t>
      </w:r>
      <w:r w:rsidRPr="00DA034D">
        <w:rPr>
          <w:lang w:eastAsia="zh-CN"/>
        </w:rPr>
        <w:t> </w:t>
      </w:r>
      <w:r w:rsidRPr="00DA034D">
        <w:t>[18]. In the HTTP 200 (OK) response message, the SDDM-C:</w:t>
      </w:r>
    </w:p>
    <w:p w14:paraId="19DDC7EA" w14:textId="77777777" w:rsidR="00F864A5" w:rsidRPr="00DA034D" w:rsidRDefault="00F864A5" w:rsidP="00F864A5">
      <w:pPr>
        <w:pStyle w:val="B2"/>
      </w:pPr>
      <w:r w:rsidRPr="00DA034D">
        <w:t>1)</w:t>
      </w:r>
      <w:r w:rsidRPr="00DA034D">
        <w:tab/>
        <w:t>shall include a Content-Type header field set to "application/vnd.3gpp.seal-data-delivery-info+xml"; and</w:t>
      </w:r>
    </w:p>
    <w:p w14:paraId="6C4B164D" w14:textId="77777777" w:rsidR="00F864A5" w:rsidRPr="00DA034D" w:rsidRDefault="00F864A5" w:rsidP="00F864A5">
      <w:pPr>
        <w:pStyle w:val="B2"/>
      </w:pPr>
      <w:r w:rsidRPr="00DA034D">
        <w:t>2)</w:t>
      </w:r>
      <w:r w:rsidRPr="00DA034D">
        <w:tab/>
        <w:t>shall include an application/vnd.3gpp.seal-data-delivery-info+xml MIME body with a &lt;connection-status-configuration-rsp&gt; element in the &lt;data-delivery-info&gt; root element which:</w:t>
      </w:r>
    </w:p>
    <w:p w14:paraId="17A36DF4" w14:textId="77777777" w:rsidR="00F864A5" w:rsidRPr="00DA034D" w:rsidRDefault="00F864A5" w:rsidP="00F864A5">
      <w:pPr>
        <w:pStyle w:val="B3"/>
      </w:pPr>
      <w:r w:rsidRPr="00DA034D">
        <w:t>i)</w:t>
      </w:r>
      <w:r w:rsidRPr="00DA034D">
        <w:tab/>
        <w:t>shall include a &lt;result&gt; element set to "success" or "failure" indicating success or failure of the SEALDD connection status reporting configuration request operation.</w:t>
      </w:r>
    </w:p>
    <w:p w14:paraId="73BDE55B" w14:textId="65C12092" w:rsidR="00F864A5" w:rsidRPr="00DA034D" w:rsidRDefault="00F864A5" w:rsidP="00F864A5">
      <w:pPr>
        <w:pStyle w:val="Heading4"/>
      </w:pPr>
      <w:bookmarkStart w:id="421" w:name="_CR7_2_19_2"/>
      <w:bookmarkStart w:id="422" w:name="_Toc151455792"/>
      <w:bookmarkStart w:id="423" w:name="_Toc187929848"/>
      <w:bookmarkEnd w:id="421"/>
      <w:r w:rsidRPr="00DA034D">
        <w:t>7.2.</w:t>
      </w:r>
      <w:r>
        <w:t>19</w:t>
      </w:r>
      <w:r w:rsidRPr="00DA034D">
        <w:t>.</w:t>
      </w:r>
      <w:r w:rsidRPr="00DA034D">
        <w:rPr>
          <w:lang w:eastAsia="zh-CN"/>
        </w:rPr>
        <w:t>2</w:t>
      </w:r>
      <w:r w:rsidRPr="00DA034D">
        <w:tab/>
        <w:t>SDDM server HTTP procedure</w:t>
      </w:r>
      <w:bookmarkEnd w:id="422"/>
      <w:bookmarkEnd w:id="423"/>
    </w:p>
    <w:p w14:paraId="5714CB58" w14:textId="3727DAD1" w:rsidR="00F864A5" w:rsidRPr="00DA034D" w:rsidRDefault="00F864A5" w:rsidP="00F864A5">
      <w:r w:rsidRPr="00DA034D">
        <w:rPr>
          <w:lang w:eastAsia="zh-CN"/>
        </w:rPr>
        <w:t>T</w:t>
      </w:r>
      <w:r w:rsidRPr="00DA034D">
        <w:t>he SDDM-S sends a</w:t>
      </w:r>
      <w:r w:rsidR="008C19BC">
        <w:t>n</w:t>
      </w:r>
      <w:r w:rsidRPr="00DA034D">
        <w:t xml:space="preserve"> SEALDD connection status reporting configuration request when it needs to</w:t>
      </w:r>
      <w:r w:rsidRPr="00DA034D">
        <w:rPr>
          <w:lang w:eastAsia="zh-CN"/>
        </w:rPr>
        <w:t xml:space="preserve"> </w:t>
      </w:r>
      <w:r w:rsidRPr="00DA034D">
        <w:t xml:space="preserve">request </w:t>
      </w:r>
      <w:r w:rsidRPr="00DA034D">
        <w:rPr>
          <w:lang w:eastAsia="zh-CN"/>
        </w:rPr>
        <w:t>connection status reporting configuration information</w:t>
      </w:r>
      <w:r w:rsidRPr="00DA034D">
        <w:t xml:space="preserve"> from the SDDM-C. The SDDM-S shall send an HTTP </w:t>
      </w:r>
      <w:r w:rsidRPr="00DA034D">
        <w:rPr>
          <w:lang w:eastAsia="zh-CN"/>
        </w:rPr>
        <w:t xml:space="preserve">POST </w:t>
      </w:r>
      <w:r w:rsidRPr="00DA034D">
        <w:t xml:space="preserve">request message according to procedures specified in IETF RFC 9110 [18]. In the HTTP </w:t>
      </w:r>
      <w:r w:rsidRPr="00DA034D">
        <w:rPr>
          <w:lang w:eastAsia="zh-CN"/>
        </w:rPr>
        <w:t xml:space="preserve">POST </w:t>
      </w:r>
      <w:r w:rsidRPr="00DA034D">
        <w:t>request message, the SDDM-S:</w:t>
      </w:r>
    </w:p>
    <w:p w14:paraId="53C9CF67" w14:textId="77777777" w:rsidR="00F864A5" w:rsidRPr="00DA034D" w:rsidRDefault="00F864A5" w:rsidP="00F864A5">
      <w:pPr>
        <w:pStyle w:val="B1"/>
        <w:rPr>
          <w:lang w:eastAsia="zh-CN"/>
        </w:rPr>
      </w:pPr>
      <w:r w:rsidRPr="00DA034D">
        <w:t>a)</w:t>
      </w:r>
      <w:r w:rsidRPr="00DA034D">
        <w:tab/>
        <w:t>shall include a Request-URI set to the URI corresponding to the identity of the SDDM-C;</w:t>
      </w:r>
    </w:p>
    <w:p w14:paraId="0026737F" w14:textId="77777777" w:rsidR="00F864A5" w:rsidRPr="00DA034D" w:rsidRDefault="00F864A5" w:rsidP="00F864A5">
      <w:pPr>
        <w:pStyle w:val="B1"/>
        <w:rPr>
          <w:lang w:eastAsia="zh-CN"/>
        </w:rPr>
      </w:pPr>
      <w:r w:rsidRPr="00DA034D">
        <w:t>b)</w:t>
      </w:r>
      <w:r w:rsidRPr="00DA034D">
        <w:tab/>
        <w:t>shall include an Authorization header field with the "Bearer" authentication scheme set to an access token of the "bearer" token type as specified in IETF RFC 6750 [12]</w:t>
      </w:r>
      <w:r w:rsidRPr="00DA034D">
        <w:rPr>
          <w:lang w:eastAsia="zh-CN"/>
        </w:rPr>
        <w:t>; and</w:t>
      </w:r>
    </w:p>
    <w:p w14:paraId="5E2970C7" w14:textId="77777777" w:rsidR="00F864A5" w:rsidRPr="00DA034D" w:rsidRDefault="00F864A5" w:rsidP="00F864A5">
      <w:pPr>
        <w:pStyle w:val="B1"/>
        <w:rPr>
          <w:lang w:eastAsia="zh-CN"/>
        </w:rPr>
      </w:pPr>
      <w:r w:rsidRPr="00DA034D">
        <w:rPr>
          <w:lang w:eastAsia="zh-CN"/>
        </w:rPr>
        <w:t>c</w:t>
      </w:r>
      <w:r w:rsidRPr="00DA034D">
        <w:t>)</w:t>
      </w:r>
      <w:r w:rsidRPr="00DA034D">
        <w:tab/>
        <w:t>shall include an application/vnd.3gpp.seal-data-delivery-info+xml MIME body with an &lt;connection-status-configuration-req&gt; element in the &lt;data-delivery-info&gt; root element which:</w:t>
      </w:r>
    </w:p>
    <w:p w14:paraId="76D8717C" w14:textId="77777777" w:rsidR="00F864A5" w:rsidRPr="00DA034D" w:rsidRDefault="00F864A5" w:rsidP="00F864A5">
      <w:pPr>
        <w:pStyle w:val="B2"/>
        <w:rPr>
          <w:lang w:eastAsia="zh-CN"/>
        </w:rPr>
      </w:pPr>
      <w:r w:rsidRPr="00DA034D">
        <w:t>1)</w:t>
      </w:r>
      <w:r w:rsidRPr="00DA034D">
        <w:tab/>
        <w:t>shall contain a &lt;sealdd-flow-id&gt; element</w:t>
      </w:r>
      <w:r w:rsidRPr="00DA034D">
        <w:rPr>
          <w:rFonts w:cs="Arial"/>
        </w:rPr>
        <w:t xml:space="preserve"> set to the identity of the SDDM flow</w:t>
      </w:r>
      <w:r w:rsidRPr="00DA034D">
        <w:t xml:space="preserve"> </w:t>
      </w:r>
      <w:r w:rsidRPr="00DA034D">
        <w:rPr>
          <w:rFonts w:cs="Arial"/>
        </w:rPr>
        <w:t>used by the SDDM-C and SDDM-S to identify the application traffic;</w:t>
      </w:r>
    </w:p>
    <w:p w14:paraId="68869F8D" w14:textId="77777777" w:rsidR="00F864A5" w:rsidRPr="00DA034D" w:rsidRDefault="00F864A5" w:rsidP="00F864A5">
      <w:pPr>
        <w:pStyle w:val="B2"/>
        <w:rPr>
          <w:lang w:eastAsia="zh-CN"/>
        </w:rPr>
      </w:pPr>
      <w:r w:rsidRPr="00DA034D">
        <w:t>2)</w:t>
      </w:r>
      <w:r w:rsidRPr="00DA034D">
        <w:tab/>
        <w:t>may contain a &lt;reporting-mode&gt; element</w:t>
      </w:r>
      <w:r w:rsidRPr="00DA034D">
        <w:rPr>
          <w:rFonts w:cs="Arial"/>
        </w:rPr>
        <w:t xml:space="preserve"> set to </w:t>
      </w:r>
      <w:r w:rsidRPr="00DA034D">
        <w:rPr>
          <w:lang w:eastAsia="zh-CN"/>
        </w:rPr>
        <w:t>the mode of the reporting the priority of SEALDD client connection status for the requested SEALDD flow ID and:</w:t>
      </w:r>
    </w:p>
    <w:p w14:paraId="0FA3C7A8" w14:textId="77777777" w:rsidR="00F864A5" w:rsidRPr="00DA034D" w:rsidRDefault="00F864A5" w:rsidP="00F864A5">
      <w:pPr>
        <w:pStyle w:val="B3"/>
        <w:rPr>
          <w:lang w:eastAsia="zh-CN"/>
        </w:rPr>
      </w:pPr>
      <w:r w:rsidRPr="00DA034D">
        <w:t>i)</w:t>
      </w:r>
      <w:r w:rsidRPr="00DA034D">
        <w:tab/>
      </w:r>
      <w:r w:rsidRPr="00DA034D">
        <w:rPr>
          <w:lang w:eastAsia="zh-CN"/>
        </w:rPr>
        <w:t xml:space="preserve">if the reporting mode is set to </w:t>
      </w:r>
      <w:r w:rsidRPr="00DA034D">
        <w:t>"</w:t>
      </w:r>
      <w:r w:rsidRPr="00DA034D">
        <w:rPr>
          <w:lang w:eastAsia="zh-CN"/>
        </w:rPr>
        <w:t>regular</w:t>
      </w:r>
      <w:r w:rsidRPr="00DA034D">
        <w:t xml:space="preserve">", may contain a &lt;reporting-interval&gt; child element set to the </w:t>
      </w:r>
      <w:r w:rsidRPr="00DA034D">
        <w:rPr>
          <w:lang w:eastAsia="zh-CN"/>
        </w:rPr>
        <w:t>reporting interval of the measurement results; and</w:t>
      </w:r>
    </w:p>
    <w:p w14:paraId="5AFCD3F7" w14:textId="26C6A89D" w:rsidR="00F864A5" w:rsidRDefault="00F864A5" w:rsidP="00F864A5">
      <w:pPr>
        <w:pStyle w:val="B2"/>
        <w:rPr>
          <w:lang w:eastAsia="zh-CN"/>
        </w:rPr>
      </w:pPr>
      <w:r w:rsidRPr="00DA034D">
        <w:rPr>
          <w:lang w:eastAsia="zh-CN"/>
        </w:rPr>
        <w:t>3)</w:t>
      </w:r>
      <w:r w:rsidRPr="00DA034D">
        <w:rPr>
          <w:lang w:eastAsia="zh-CN"/>
        </w:rPr>
        <w:tab/>
        <w:t>may contain a &lt;reporting-priority&gt; element set to the priority of SEALDD client connection status for the requested SEALDD flow ID.</w:t>
      </w:r>
    </w:p>
    <w:p w14:paraId="25F2C0C9" w14:textId="77789169" w:rsidR="000066D4" w:rsidRDefault="000066D4" w:rsidP="000066D4">
      <w:pPr>
        <w:pStyle w:val="Heading4"/>
      </w:pPr>
      <w:bookmarkStart w:id="424" w:name="_CR7_2_19_3"/>
      <w:bookmarkStart w:id="425" w:name="_Toc151455793"/>
      <w:bookmarkStart w:id="426" w:name="_Toc187929849"/>
      <w:bookmarkEnd w:id="424"/>
      <w:r>
        <w:rPr>
          <w:noProof/>
          <w:lang w:val="en-US"/>
        </w:rPr>
        <w:t>7.2.19.3</w:t>
      </w:r>
      <w:r>
        <w:rPr>
          <w:noProof/>
          <w:lang w:val="en-US"/>
        </w:rPr>
        <w:tab/>
        <w:t xml:space="preserve">SDDM </w:t>
      </w:r>
      <w:r>
        <w:t>client CoAP procedure</w:t>
      </w:r>
      <w:bookmarkEnd w:id="425"/>
      <w:bookmarkEnd w:id="426"/>
    </w:p>
    <w:p w14:paraId="6CDAA7B3" w14:textId="59B1D0A2" w:rsidR="000066D4" w:rsidRDefault="000066D4" w:rsidP="000066D4">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resource as specified </w:t>
      </w:r>
      <w:r>
        <w:rPr>
          <w:lang w:eastAsia="x-none"/>
        </w:rPr>
        <w:t>in clause</w:t>
      </w:r>
      <w:r>
        <w:rPr>
          <w:lang w:val="en-US"/>
        </w:rPr>
        <w:t> </w:t>
      </w:r>
      <w:r>
        <w:rPr>
          <w:lang w:eastAsia="zh-CN"/>
        </w:rPr>
        <w:t>A.3.</w:t>
      </w:r>
      <w:r w:rsidR="008C19BC">
        <w:rPr>
          <w:lang w:eastAsia="zh-CN"/>
        </w:rPr>
        <w:t>4</w:t>
      </w:r>
      <w:r>
        <w:rPr>
          <w:lang w:eastAsia="zh-CN"/>
        </w:rPr>
        <w:t>.1, and</w:t>
      </w:r>
      <w:r>
        <w:rPr>
          <w:lang w:eastAsia="x-none"/>
        </w:rPr>
        <w:t xml:space="preserve"> the CoAP POST request contains:</w:t>
      </w:r>
    </w:p>
    <w:p w14:paraId="1B605F36" w14:textId="77777777" w:rsidR="000066D4" w:rsidRDefault="000066D4" w:rsidP="000066D4">
      <w:pPr>
        <w:pStyle w:val="B1"/>
        <w:rPr>
          <w:lang w:eastAsia="ko-KR"/>
        </w:rPr>
      </w:pPr>
      <w:r>
        <w:t>a)</w:t>
      </w:r>
      <w:r>
        <w:tab/>
        <w:t xml:space="preserve">a Content-Format </w:t>
      </w:r>
      <w:r>
        <w:rPr>
          <w:lang w:eastAsia="zh-CN"/>
        </w:rPr>
        <w:t>option</w:t>
      </w:r>
      <w:r>
        <w:t xml:space="preserve"> set to "</w:t>
      </w:r>
      <w:r w:rsidRPr="00763491">
        <w:t>application/vnd.3gpp.seal-data-delivery-</w:t>
      </w:r>
      <w:r w:rsidRPr="00016C52">
        <w:t>connection-status-</w:t>
      </w:r>
      <w:r>
        <w:t>configuration-</w:t>
      </w:r>
      <w:r w:rsidRPr="00016C52">
        <w:t>req</w:t>
      </w:r>
      <w:r w:rsidRPr="00763491">
        <w:t>-info+cbor</w:t>
      </w:r>
      <w:r>
        <w:t>"</w:t>
      </w:r>
      <w:r>
        <w:rPr>
          <w:lang w:eastAsia="ko-KR"/>
        </w:rPr>
        <w:t>; and</w:t>
      </w:r>
    </w:p>
    <w:p w14:paraId="5B3164B8" w14:textId="77777777" w:rsidR="000066D4" w:rsidRDefault="000066D4" w:rsidP="000066D4">
      <w:pPr>
        <w:pStyle w:val="B1"/>
        <w:rPr>
          <w:lang w:eastAsia="zh-CN"/>
        </w:rPr>
      </w:pPr>
      <w:r>
        <w:rPr>
          <w:lang w:eastAsia="zh-CN"/>
        </w:rPr>
        <w:t>b</w:t>
      </w:r>
      <w:r>
        <w:t>)</w:t>
      </w:r>
      <w:r>
        <w:tab/>
      </w:r>
      <w:r>
        <w:rPr>
          <w:lang w:eastAsia="zh-CN"/>
        </w:rPr>
        <w:t xml:space="preserve">a </w:t>
      </w:r>
      <w:r>
        <w:t>"ConnectionStatusConfigurationRequest" object</w:t>
      </w:r>
      <w:r>
        <w:rPr>
          <w:lang w:eastAsia="zh-CN"/>
        </w:rPr>
        <w:t>,</w:t>
      </w:r>
    </w:p>
    <w:p w14:paraId="10F1D956" w14:textId="77777777" w:rsidR="000066D4" w:rsidRDefault="000066D4" w:rsidP="000066D4">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292B80B3" w14:textId="77777777" w:rsidR="000066D4" w:rsidRDefault="000066D4" w:rsidP="000066D4">
      <w:pPr>
        <w:pStyle w:val="B1"/>
      </w:pPr>
      <w:r>
        <w:t>a)</w:t>
      </w:r>
      <w:r>
        <w:tab/>
        <w:t>shall include a Content-Format option set to "</w:t>
      </w:r>
      <w:r w:rsidRPr="00763491">
        <w:t>application/vnd.3gpp.</w:t>
      </w:r>
      <w:r w:rsidRPr="00311632">
        <w:t>seal-data-delivery-connection-status-</w:t>
      </w:r>
      <w:r>
        <w:t>configuration-</w:t>
      </w:r>
      <w:r w:rsidRPr="00311632">
        <w:t>re</w:t>
      </w:r>
      <w:r>
        <w:t>s</w:t>
      </w:r>
      <w:r w:rsidRPr="00311632">
        <w:t>-</w:t>
      </w:r>
      <w:r>
        <w:t>i</w:t>
      </w:r>
      <w:r w:rsidRPr="00763491">
        <w:t>nfo+cbor</w:t>
      </w:r>
      <w:r>
        <w:t>";</w:t>
      </w:r>
    </w:p>
    <w:p w14:paraId="04F51F4F" w14:textId="77777777" w:rsidR="000066D4" w:rsidRDefault="000066D4" w:rsidP="000066D4">
      <w:pPr>
        <w:pStyle w:val="B1"/>
        <w:rPr>
          <w:lang w:val="en-US"/>
        </w:rPr>
      </w:pPr>
      <w:r>
        <w:t>b)</w:t>
      </w:r>
      <w:r>
        <w:tab/>
      </w:r>
      <w:r>
        <w:rPr>
          <w:lang w:val="en-US"/>
        </w:rPr>
        <w:t xml:space="preserve">shall attempt to create the </w:t>
      </w:r>
      <w:r>
        <w:t xml:space="preserve">SDDM connection status reporting configuration </w:t>
      </w:r>
      <w:r>
        <w:rPr>
          <w:lang w:val="en-US"/>
        </w:rPr>
        <w:t xml:space="preserve">resource pointed at by the CoAP URI with the content of </w:t>
      </w:r>
      <w:r>
        <w:t>"ConnectionStatusConfigurationRequest"</w:t>
      </w:r>
      <w:r>
        <w:rPr>
          <w:lang w:val="en-US"/>
        </w:rPr>
        <w:t xml:space="preserve"> object received in the request and:</w:t>
      </w:r>
    </w:p>
    <w:p w14:paraId="4ABEC9BA" w14:textId="77777777" w:rsidR="000066D4" w:rsidRDefault="000066D4" w:rsidP="000066D4">
      <w:pPr>
        <w:pStyle w:val="B2"/>
        <w:rPr>
          <w:lang w:val="en-US"/>
        </w:rPr>
      </w:pPr>
      <w:r>
        <w:t>1)</w:t>
      </w:r>
      <w:r>
        <w:tab/>
      </w:r>
      <w:r>
        <w:rPr>
          <w:lang w:val="en-US"/>
        </w:rPr>
        <w:t xml:space="preserve">if successfully created, shall include a </w:t>
      </w:r>
      <w:r>
        <w:t>"ConnectionStatusConfigurationResponse" object in the CoAP POST 2.01 (Created) response message</w:t>
      </w:r>
      <w:r>
        <w:rPr>
          <w:lang w:val="en-US"/>
        </w:rPr>
        <w:t xml:space="preserve"> and:</w:t>
      </w:r>
    </w:p>
    <w:p w14:paraId="144DCEF9" w14:textId="77777777" w:rsidR="000066D4" w:rsidRDefault="000066D4" w:rsidP="000066D4">
      <w:pPr>
        <w:pStyle w:val="B3"/>
        <w:rPr>
          <w:lang w:eastAsia="zh-CN"/>
        </w:rPr>
      </w:pPr>
      <w:r>
        <w:t>i)</w:t>
      </w:r>
      <w:r>
        <w:tab/>
        <w:t xml:space="preserve">shall include a "result" attribute set to "success"; </w:t>
      </w:r>
      <w:r>
        <w:rPr>
          <w:lang w:val="en-US"/>
        </w:rPr>
        <w:t>or</w:t>
      </w:r>
    </w:p>
    <w:p w14:paraId="0809D73D" w14:textId="77777777" w:rsidR="000066D4" w:rsidRDefault="000066D4" w:rsidP="000066D4">
      <w:pPr>
        <w:pStyle w:val="B2"/>
        <w:rPr>
          <w:lang w:val="en-US"/>
        </w:rPr>
      </w:pPr>
      <w:r>
        <w:t>2)</w:t>
      </w:r>
      <w:r>
        <w:tab/>
      </w:r>
      <w:r>
        <w:rPr>
          <w:lang w:val="en-US"/>
        </w:rPr>
        <w:t xml:space="preserve">otherwise, shall include a </w:t>
      </w:r>
      <w:r>
        <w:t>"ConnectionStatusConfigurationResponse" object with a "result" attribute set to "failure"</w:t>
      </w:r>
      <w:r>
        <w:rPr>
          <w:lang w:val="en-US"/>
        </w:rPr>
        <w:t>; and</w:t>
      </w:r>
    </w:p>
    <w:p w14:paraId="7C92FC26" w14:textId="77777777" w:rsidR="000066D4" w:rsidRDefault="000066D4" w:rsidP="000066D4">
      <w:pPr>
        <w:pStyle w:val="B1"/>
      </w:pPr>
      <w:r>
        <w:t>c)</w:t>
      </w:r>
      <w:r>
        <w:tab/>
        <w:t xml:space="preserve">shall send the </w:t>
      </w:r>
      <w:r>
        <w:rPr>
          <w:lang w:eastAsia="zh-CN"/>
        </w:rPr>
        <w:t>CoAP</w:t>
      </w:r>
      <w:r>
        <w:t xml:space="preserve"> POST response towards the SDDM-S.</w:t>
      </w:r>
    </w:p>
    <w:p w14:paraId="3988EB62" w14:textId="0194321A" w:rsidR="000066D4" w:rsidRDefault="000066D4" w:rsidP="000066D4">
      <w:pPr>
        <w:pStyle w:val="Heading4"/>
        <w:rPr>
          <w:noProof/>
          <w:lang w:val="en-US"/>
        </w:rPr>
      </w:pPr>
      <w:bookmarkStart w:id="427" w:name="_CR7_2_19_4"/>
      <w:bookmarkStart w:id="428" w:name="_Toc187929850"/>
      <w:bookmarkEnd w:id="427"/>
      <w:r>
        <w:rPr>
          <w:noProof/>
          <w:lang w:val="en-US"/>
        </w:rPr>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28"/>
    </w:p>
    <w:p w14:paraId="54BAD781" w14:textId="0A69705E" w:rsidR="000066D4" w:rsidRDefault="000066D4" w:rsidP="000066D4">
      <w:pPr>
        <w:rPr>
          <w:lang w:eastAsia="zh-CN"/>
        </w:rPr>
      </w:pPr>
      <w:r>
        <w:t>In order to request a</w:t>
      </w:r>
      <w:r w:rsidR="008C19BC">
        <w:t>n</w:t>
      </w:r>
      <w:r>
        <w:t xml:space="preserve"> SEALDD connection status reporting configuration</w:t>
      </w:r>
      <w:r>
        <w:rPr>
          <w:lang w:eastAsia="zh-CN"/>
        </w:rPr>
        <w:t xml:space="preserve"> from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EEA65F4" w14:textId="159DB377" w:rsidR="000066D4" w:rsidRDefault="000066D4" w:rsidP="000066D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4</w:t>
      </w:r>
      <w:r>
        <w:t>.1</w:t>
      </w:r>
      <w:r>
        <w:rPr>
          <w:lang w:eastAsia="zh-CN"/>
        </w:rPr>
        <w:t xml:space="preserve"> with:</w:t>
      </w:r>
    </w:p>
    <w:p w14:paraId="2155FF4F" w14:textId="77777777" w:rsidR="000066D4" w:rsidRDefault="000066D4" w:rsidP="000066D4">
      <w:pPr>
        <w:pStyle w:val="B2"/>
      </w:pPr>
      <w:r>
        <w:t>1)</w:t>
      </w:r>
      <w:r>
        <w:tab/>
        <w:t>the "apiRoot" set to the SDDM-S URI;</w:t>
      </w:r>
    </w:p>
    <w:p w14:paraId="7B303FFB" w14:textId="77777777" w:rsidR="000066D4" w:rsidRDefault="000066D4" w:rsidP="000066D4">
      <w:pPr>
        <w:pStyle w:val="B1"/>
      </w:pPr>
      <w:r>
        <w:t>b)</w:t>
      </w:r>
      <w:r>
        <w:tab/>
      </w:r>
      <w:r>
        <w:rPr>
          <w:lang w:val="en-US"/>
        </w:rPr>
        <w:t xml:space="preserve">shall include Content-Format option set to </w:t>
      </w:r>
      <w:r>
        <w:t>"</w:t>
      </w:r>
      <w:r w:rsidRPr="00763491">
        <w:t>application/vnd.3gpp.</w:t>
      </w:r>
      <w:bookmarkStart w:id="429" w:name="_Hlk178691270"/>
      <w:r w:rsidRPr="00763491">
        <w:t>seal-data-delivery-</w:t>
      </w:r>
      <w:r>
        <w:t>connection-status</w:t>
      </w:r>
      <w:r w:rsidRPr="00763491">
        <w:t>-</w:t>
      </w:r>
      <w:r>
        <w:t>configuration-</w:t>
      </w:r>
      <w:r w:rsidRPr="00763491">
        <w:t>req-</w:t>
      </w:r>
      <w:bookmarkEnd w:id="429"/>
      <w:r w:rsidRPr="00763491">
        <w:t>info+cbor</w:t>
      </w:r>
      <w:r>
        <w:t>";</w:t>
      </w:r>
    </w:p>
    <w:p w14:paraId="05136890" w14:textId="77777777" w:rsidR="000066D4" w:rsidRDefault="000066D4" w:rsidP="000066D4">
      <w:pPr>
        <w:pStyle w:val="B1"/>
        <w:rPr>
          <w:lang w:val="en-US"/>
        </w:rPr>
      </w:pPr>
      <w:r>
        <w:rPr>
          <w:lang w:val="en-US"/>
        </w:rPr>
        <w:t>c)</w:t>
      </w:r>
      <w:r>
        <w:rPr>
          <w:lang w:val="en-US"/>
        </w:rPr>
        <w:tab/>
        <w:t xml:space="preserve">shall include a </w:t>
      </w:r>
      <w:r>
        <w:t>"ConnectionStatusConfigurationRequest"</w:t>
      </w:r>
      <w:r>
        <w:rPr>
          <w:lang w:val="en-US"/>
        </w:rPr>
        <w:t xml:space="preserve"> object:</w:t>
      </w:r>
    </w:p>
    <w:p w14:paraId="549F10D6" w14:textId="77777777" w:rsidR="000066D4" w:rsidRDefault="000066D4" w:rsidP="000066D4">
      <w:pPr>
        <w:pStyle w:val="B2"/>
        <w:rPr>
          <w:lang w:eastAsia="zh-CN"/>
        </w:rPr>
      </w:pPr>
      <w:r>
        <w:t>1)</w:t>
      </w:r>
      <w:r>
        <w:tab/>
        <w:t xml:space="preserve">shall include </w:t>
      </w:r>
      <w:r>
        <w:rPr>
          <w:lang w:eastAsia="zh-CN"/>
        </w:rPr>
        <w:t xml:space="preserve">a </w:t>
      </w:r>
      <w:r>
        <w:t>"</w:t>
      </w:r>
      <w:r>
        <w:rPr>
          <w:lang w:val="sv-SE"/>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555C83E" w14:textId="77777777" w:rsidR="000066D4" w:rsidRDefault="000066D4" w:rsidP="000066D4">
      <w:pPr>
        <w:pStyle w:val="B2"/>
        <w:rPr>
          <w:lang w:eastAsia="zh-CN"/>
        </w:rPr>
      </w:pPr>
      <w:r>
        <w:t>2)</w:t>
      </w:r>
      <w:r>
        <w:tab/>
        <w:t>may include a "reportingMode" attribute</w:t>
      </w:r>
      <w:r>
        <w:rPr>
          <w:rFonts w:cs="Arial"/>
        </w:rPr>
        <w:t xml:space="preserve"> </w:t>
      </w:r>
      <w:r>
        <w:t>set to the mode of the reporting</w:t>
      </w:r>
      <w:r>
        <w:rPr>
          <w:rFonts w:cs="Arial"/>
        </w:rPr>
        <w:t>;</w:t>
      </w:r>
    </w:p>
    <w:p w14:paraId="76EFDEF1" w14:textId="77777777" w:rsidR="000066D4" w:rsidRDefault="000066D4" w:rsidP="000066D4">
      <w:pPr>
        <w:pStyle w:val="B2"/>
        <w:rPr>
          <w:lang w:eastAsia="zh-CN"/>
        </w:rPr>
      </w:pPr>
      <w:r>
        <w:t>3)</w:t>
      </w:r>
      <w:r>
        <w:tab/>
      </w:r>
      <w:r>
        <w:rPr>
          <w:lang w:eastAsia="zh-CN"/>
        </w:rPr>
        <w:t xml:space="preserve">if the reporting mode is included and indicates </w:t>
      </w:r>
      <w:r>
        <w:t xml:space="preserve">a </w:t>
      </w:r>
      <w:r>
        <w:rPr>
          <w:lang w:eastAsia="zh-CN"/>
        </w:rPr>
        <w:t>regular</w:t>
      </w:r>
      <w:r>
        <w:t xml:space="preserve"> </w:t>
      </w:r>
      <w:r>
        <w:rPr>
          <w:lang w:eastAsia="zh-CN"/>
        </w:rPr>
        <w:t>reporting mode</w:t>
      </w:r>
      <w:r>
        <w:t xml:space="preserve">, may include a "reportingInterval" attribute set to the </w:t>
      </w:r>
      <w:r>
        <w:rPr>
          <w:lang w:eastAsia="zh-CN"/>
        </w:rPr>
        <w:t>reporting interval of the measurement results</w:t>
      </w:r>
      <w:r>
        <w:rPr>
          <w:rFonts w:cs="Arial"/>
        </w:rPr>
        <w:t>; and</w:t>
      </w:r>
    </w:p>
    <w:p w14:paraId="6B48BD75" w14:textId="77777777" w:rsidR="000066D4" w:rsidRDefault="000066D4" w:rsidP="000066D4">
      <w:pPr>
        <w:pStyle w:val="B2"/>
      </w:pPr>
      <w:r>
        <w:t>4)</w:t>
      </w:r>
      <w:r>
        <w:tab/>
        <w:t>may include a "reportingPriority" attribute set to the</w:t>
      </w:r>
      <w:r>
        <w:rPr>
          <w:lang w:eastAsia="zh-CN"/>
        </w:rPr>
        <w:t xml:space="preserve"> </w:t>
      </w:r>
      <w:r w:rsidRPr="00722494">
        <w:rPr>
          <w:lang w:eastAsia="zh-CN"/>
        </w:rPr>
        <w:t>priority of SEALDD client connection status for the requested SEALDD flow ID</w:t>
      </w:r>
      <w:r>
        <w:rPr>
          <w:lang w:val="en-US"/>
        </w:rPr>
        <w:t>; and</w:t>
      </w:r>
    </w:p>
    <w:p w14:paraId="4F5DFFC1" w14:textId="5C368E8F" w:rsidR="00027F89" w:rsidRDefault="000066D4" w:rsidP="00661C20">
      <w:pPr>
        <w:pStyle w:val="B1"/>
      </w:pPr>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r w:rsidRPr="00661C20">
        <w:rPr>
          <w:lang w:val="en-US"/>
        </w:rPr>
        <w:t>.</w:t>
      </w:r>
      <w:bookmarkStart w:id="430" w:name="_CR7_3"/>
      <w:bookmarkStart w:id="431" w:name="_Toc168325562"/>
      <w:bookmarkEnd w:id="430"/>
      <w:r w:rsidR="00D808B0" w:rsidRPr="00661C20">
        <w:rPr>
          <w:lang w:val="en-US"/>
        </w:rPr>
        <w:t>7</w:t>
      </w:r>
      <w:r w:rsidR="00027F89" w:rsidRPr="00661C20">
        <w:rPr>
          <w:lang w:val="en-US"/>
        </w:rPr>
        <w:t>.3</w:t>
      </w:r>
      <w:r w:rsidR="00027F89" w:rsidRPr="00661C20">
        <w:rPr>
          <w:lang w:val="en-US"/>
        </w:rPr>
        <w:tab/>
        <w:t>Off-network procedures</w:t>
      </w:r>
      <w:bookmarkEnd w:id="116"/>
      <w:bookmarkEnd w:id="117"/>
      <w:bookmarkEnd w:id="118"/>
      <w:bookmarkEnd w:id="119"/>
      <w:bookmarkEnd w:id="120"/>
      <w:bookmarkEnd w:id="121"/>
      <w:bookmarkEnd w:id="122"/>
      <w:bookmarkEnd w:id="123"/>
      <w:bookmarkEnd w:id="124"/>
      <w:bookmarkEnd w:id="125"/>
      <w:bookmarkEnd w:id="431"/>
    </w:p>
    <w:bookmarkEnd w:id="80"/>
    <w:p w14:paraId="54DA79C0" w14:textId="77777777" w:rsidR="00CD1205" w:rsidRDefault="00CD1205" w:rsidP="00CD1205">
      <w:r w:rsidRPr="00004F96">
        <w:t>The off-network procedures are out of scope of the present document in this release of the specification.</w:t>
      </w:r>
    </w:p>
    <w:p w14:paraId="0142A676" w14:textId="5DA38381" w:rsidR="002032B0" w:rsidRPr="00004F96" w:rsidRDefault="002032B0" w:rsidP="002032B0">
      <w:pPr>
        <w:pStyle w:val="Heading3"/>
      </w:pPr>
      <w:bookmarkStart w:id="432" w:name="_CR7_2_X_3"/>
      <w:bookmarkStart w:id="433" w:name="_Toc187929851"/>
      <w:bookmarkEnd w:id="432"/>
      <w:r>
        <w:t>7</w:t>
      </w:r>
      <w:r w:rsidRPr="00004F96">
        <w:t>.2.</w:t>
      </w:r>
      <w:r w:rsidR="00751C40">
        <w:t>20</w:t>
      </w:r>
      <w:r w:rsidRPr="00004F96">
        <w:tab/>
      </w:r>
      <w:r w:rsidRPr="00067A82">
        <w:t xml:space="preserve">SEALDD enabled </w:t>
      </w:r>
      <w:r>
        <w:t>r</w:t>
      </w:r>
      <w:r w:rsidRPr="001C740E">
        <w:t xml:space="preserve">egular data transmission connection establishment </w:t>
      </w:r>
      <w:r>
        <w:rPr>
          <w:lang w:val="en-US"/>
        </w:rPr>
        <w:t>based on policy</w:t>
      </w:r>
      <w:r>
        <w:t xml:space="preserve"> </w:t>
      </w:r>
      <w:r w:rsidRPr="00067A82">
        <w:t>procedure</w:t>
      </w:r>
      <w:bookmarkEnd w:id="433"/>
    </w:p>
    <w:p w14:paraId="74F8BB48" w14:textId="64F8DE34" w:rsidR="002032B0" w:rsidRPr="006A63F0" w:rsidRDefault="002032B0" w:rsidP="002032B0">
      <w:pPr>
        <w:pStyle w:val="Heading4"/>
      </w:pPr>
      <w:bookmarkStart w:id="434" w:name="_Toc187929852"/>
      <w:r>
        <w:t>7.2.</w:t>
      </w:r>
      <w:r w:rsidR="00751C40">
        <w:t>20</w:t>
      </w:r>
      <w:r>
        <w:t>.</w:t>
      </w:r>
      <w:r>
        <w:rPr>
          <w:rFonts w:hint="eastAsia"/>
          <w:lang w:eastAsia="zh-CN"/>
        </w:rPr>
        <w:t>1</w:t>
      </w:r>
      <w:r>
        <w:tab/>
        <w:t>SDDM client HTTP procedure</w:t>
      </w:r>
      <w:bookmarkEnd w:id="434"/>
    </w:p>
    <w:p w14:paraId="05359EC4" w14:textId="77777777" w:rsidR="002032B0" w:rsidRDefault="002032B0" w:rsidP="002032B0">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18698A" w14:textId="77777777" w:rsidR="002032B0" w:rsidRPr="003C4A36" w:rsidRDefault="002032B0" w:rsidP="002032B0">
      <w:pPr>
        <w:pStyle w:val="B1"/>
      </w:pPr>
      <w:r w:rsidRPr="00327753">
        <w:t>a)</w:t>
      </w:r>
      <w:r w:rsidRPr="00327753">
        <w:tab/>
      </w:r>
      <w:r w:rsidRPr="003C4A36">
        <w:t>an Accept header field set to "application/vnd.3gpp.seal-</w:t>
      </w:r>
      <w:r>
        <w:t>data-delivery</w:t>
      </w:r>
      <w:r w:rsidRPr="003C4A36">
        <w:t>-info+xml"</w:t>
      </w:r>
      <w:r w:rsidRPr="00327753">
        <w:t>;</w:t>
      </w:r>
    </w:p>
    <w:p w14:paraId="4495D702" w14:textId="77777777" w:rsidR="002032B0" w:rsidRPr="003C4A36" w:rsidRDefault="002032B0" w:rsidP="002032B0">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3663594" w14:textId="77777777" w:rsidR="002032B0" w:rsidRPr="003C4A36" w:rsidRDefault="002032B0" w:rsidP="002032B0">
      <w:pPr>
        <w:pStyle w:val="B1"/>
      </w:pPr>
      <w:r w:rsidRPr="003C4A36">
        <w:t>c)</w:t>
      </w:r>
      <w:r w:rsidRPr="003C4A36">
        <w:tab/>
        <w:t>an application/vnd.3gpp.seal-</w:t>
      </w:r>
      <w:r>
        <w:t xml:space="preserve">data-delivery-info+xml MIME body with a </w:t>
      </w:r>
      <w:r w:rsidRPr="00004F96">
        <w:t>&lt;</w:t>
      </w:r>
      <w:r>
        <w:t xml:space="preserve">establishment-policy-req&gt; </w:t>
      </w:r>
      <w:r w:rsidRPr="003C4A36">
        <w:t>element included in the &lt;</w:t>
      </w:r>
      <w:r>
        <w:t>data-delivery</w:t>
      </w:r>
      <w:r w:rsidRPr="003C4A36">
        <w:t>-info&gt; root element;</w:t>
      </w:r>
    </w:p>
    <w:p w14:paraId="43223E0A" w14:textId="77777777" w:rsidR="002032B0" w:rsidRDefault="002032B0" w:rsidP="002032B0">
      <w:pPr>
        <w:rPr>
          <w:lang w:eastAsia="zh-CN"/>
        </w:rPr>
      </w:pPr>
      <w:r>
        <w:rPr>
          <w:rFonts w:hint="eastAsia"/>
          <w:lang w:eastAsia="zh-CN"/>
        </w:rPr>
        <w:t>t</w:t>
      </w:r>
      <w:r>
        <w:rPr>
          <w:lang w:eastAsia="zh-CN"/>
        </w:rPr>
        <w:t>he SDDM-C:</w:t>
      </w:r>
    </w:p>
    <w:p w14:paraId="13B2E638" w14:textId="77777777" w:rsidR="002032B0" w:rsidRPr="00A34374" w:rsidRDefault="002032B0" w:rsidP="002032B0">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5136AAFD" w14:textId="77777777" w:rsidR="002032B0" w:rsidRPr="00004F96" w:rsidRDefault="002032B0" w:rsidP="002032B0">
      <w:pPr>
        <w:pStyle w:val="B2"/>
      </w:pPr>
      <w:r>
        <w:t>1</w:t>
      </w:r>
      <w:r w:rsidRPr="00004F96">
        <w:t>)</w:t>
      </w:r>
      <w:r w:rsidRPr="00004F96">
        <w:tab/>
        <w:t>shall include a Content-Type header field set to "application/</w:t>
      </w:r>
      <w:r w:rsidRPr="003C4A36">
        <w:t>vnd.3gpp.seal-</w:t>
      </w:r>
      <w:r>
        <w:t>data-delivery-info</w:t>
      </w:r>
      <w:r w:rsidRPr="00004F96">
        <w:t>+xml";</w:t>
      </w:r>
    </w:p>
    <w:p w14:paraId="394A920A" w14:textId="77777777" w:rsidR="002032B0" w:rsidRPr="00004F96" w:rsidRDefault="002032B0" w:rsidP="002032B0">
      <w:pPr>
        <w:pStyle w:val="B2"/>
      </w:pPr>
      <w:r>
        <w:t>2</w:t>
      </w:r>
      <w:r w:rsidRPr="00004F96">
        <w:t>)</w:t>
      </w:r>
      <w:r w:rsidRPr="00004F96">
        <w:tab/>
        <w:t>shall include an application/</w:t>
      </w:r>
      <w:r w:rsidRPr="003C4A36">
        <w:t>vnd.3gpp.seal-</w:t>
      </w:r>
      <w:r>
        <w:t>data-delivery-info</w:t>
      </w:r>
      <w:r w:rsidRPr="00004F96">
        <w:t>+xml MIME body with a &lt;</w:t>
      </w:r>
      <w:r>
        <w:t>establishment-policy-rsp</w:t>
      </w:r>
      <w:r w:rsidRPr="00004F96">
        <w:t>&gt; element in the &lt;</w:t>
      </w:r>
      <w:r>
        <w:t>data-delivery</w:t>
      </w:r>
      <w:r w:rsidRPr="00004F96">
        <w:t>-info&gt; root element which:</w:t>
      </w:r>
    </w:p>
    <w:p w14:paraId="7CD15336" w14:textId="77777777" w:rsidR="002032B0" w:rsidRPr="00004F96" w:rsidRDefault="002032B0" w:rsidP="002032B0">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based on policy 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057226B2" w14:textId="77777777" w:rsidR="002032B0" w:rsidRPr="00004F96" w:rsidRDefault="002032B0" w:rsidP="002032B0">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074339AF" w14:textId="77777777" w:rsidR="002032B0" w:rsidRPr="003C4A36" w:rsidRDefault="002032B0" w:rsidP="002032B0">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90898D6" w14:textId="77777777" w:rsidR="002032B0" w:rsidRDefault="002032B0" w:rsidP="002032B0">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9DC0E4E" w14:textId="77777777" w:rsidR="002032B0" w:rsidRDefault="002032B0" w:rsidP="002032B0">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A1D8188" w14:textId="77777777" w:rsidR="002032B0" w:rsidRDefault="002032B0" w:rsidP="002032B0">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8FF04EA" w14:textId="77777777" w:rsidR="002032B0" w:rsidRPr="00004F96" w:rsidRDefault="002032B0" w:rsidP="002032B0">
      <w:pPr>
        <w:pStyle w:val="B3"/>
      </w:pPr>
      <w:r w:rsidRPr="00004F96">
        <w:rPr>
          <w:lang w:eastAsia="ko-KR"/>
        </w:rPr>
        <w:t>i</w:t>
      </w:r>
      <w:r>
        <w:rPr>
          <w:lang w:eastAsia="ko-KR"/>
        </w:rPr>
        <w:t>ii</w:t>
      </w:r>
      <w:r w:rsidRPr="00004F96">
        <w:rPr>
          <w:lang w:eastAsia="ko-KR"/>
        </w:rPr>
        <w:t>)</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7A6C5BEC" w14:textId="77777777" w:rsidR="002032B0" w:rsidRDefault="002032B0" w:rsidP="002032B0">
      <w:pPr>
        <w:pStyle w:val="B3"/>
      </w:pPr>
      <w:r w:rsidRPr="00004F96">
        <w:rPr>
          <w:lang w:eastAsia="ko-KR"/>
        </w:rPr>
        <w:t>i</w:t>
      </w:r>
      <w:r>
        <w:rPr>
          <w:lang w:eastAsia="ko-KR"/>
        </w:rPr>
        <w:t>v</w:t>
      </w:r>
      <w:r w:rsidRPr="00004F96">
        <w:rPr>
          <w:lang w:eastAsia="ko-KR"/>
        </w:rPr>
        <w:t>)</w:t>
      </w:r>
      <w:r w:rsidRPr="00004F96">
        <w:rPr>
          <w:lang w:eastAsia="ko-KR"/>
        </w:rPr>
        <w:tab/>
        <w:t xml:space="preserve">may include a </w:t>
      </w:r>
      <w:r w:rsidRPr="005D714B">
        <w:t>&lt;bat-period-adapt-cap&gt; element to indicate a BAT and periodicity adaptation capability</w:t>
      </w:r>
      <w:r w:rsidRPr="005D714B">
        <w:rPr>
          <w:lang w:eastAsia="zh-CN"/>
        </w:rPr>
        <w:t>. In the</w:t>
      </w:r>
      <w:r w:rsidRPr="005D714B">
        <w:t xml:space="preserve"> &lt;transmission-assist-info&gt; element</w:t>
      </w:r>
      <w:r w:rsidRPr="005D714B">
        <w:rPr>
          <w:lang w:eastAsia="zh-CN"/>
        </w:rPr>
        <w:t>,</w:t>
      </w:r>
      <w:r>
        <w:rPr>
          <w:lang w:eastAsia="zh-CN"/>
        </w:rPr>
        <w:t xml:space="preserve"> the SDDM-C:</w:t>
      </w:r>
    </w:p>
    <w:p w14:paraId="2A0F618D" w14:textId="77777777" w:rsidR="002032B0" w:rsidRPr="005D714B" w:rsidRDefault="002032B0" w:rsidP="002032B0">
      <w:pPr>
        <w:pStyle w:val="B4"/>
      </w:pPr>
      <w:r>
        <w:t>A</w:t>
      </w:r>
      <w:r w:rsidRPr="005D714B">
        <w:t>)</w:t>
      </w:r>
      <w:r w:rsidRPr="005D714B">
        <w:tab/>
      </w:r>
      <w:r w:rsidRPr="005D714B">
        <w:rPr>
          <w:lang w:eastAsia="zh-CN"/>
        </w:rPr>
        <w:t>shall</w:t>
      </w:r>
      <w:r w:rsidRPr="005D714B">
        <w:t xml:space="preserve"> include at least one of the following child elements:</w:t>
      </w:r>
    </w:p>
    <w:p w14:paraId="2B1E1898" w14:textId="77777777" w:rsidR="002032B0" w:rsidRPr="005D714B" w:rsidRDefault="002032B0" w:rsidP="002032B0">
      <w:pPr>
        <w:pStyle w:val="B5"/>
      </w:pPr>
      <w:r>
        <w:t>I)</w:t>
      </w:r>
      <w:r>
        <w:tab/>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3CA245CD" w14:textId="77777777" w:rsidR="002032B0" w:rsidRPr="005D714B" w:rsidRDefault="002032B0" w:rsidP="002032B0">
      <w:pPr>
        <w:pStyle w:val="B5"/>
      </w:pPr>
      <w:r>
        <w:t>II)-</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385CA75C" w14:textId="77777777" w:rsidR="002032B0" w:rsidRPr="005D714B" w:rsidRDefault="002032B0" w:rsidP="002032B0">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 and</w:t>
      </w:r>
    </w:p>
    <w:p w14:paraId="558D3EC0" w14:textId="77777777" w:rsidR="002032B0" w:rsidRPr="005D714B" w:rsidRDefault="002032B0" w:rsidP="002032B0">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26AD2CC9" w14:textId="77777777" w:rsidR="002032B0" w:rsidRPr="005D714B" w:rsidRDefault="002032B0" w:rsidP="002032B0">
      <w:pPr>
        <w:pStyle w:val="B5"/>
        <w:rPr>
          <w:rFonts w:cs="Arial"/>
          <w:szCs w:val="18"/>
          <w:lang w:eastAsia="zh-CN"/>
        </w:rPr>
      </w:pPr>
      <w:r>
        <w:t>I)</w:t>
      </w:r>
      <w:r>
        <w:tab/>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5C9BD71C" w14:textId="77777777" w:rsidR="002032B0" w:rsidRPr="005D714B" w:rsidRDefault="002032B0" w:rsidP="002032B0">
      <w:pPr>
        <w:pStyle w:val="B5"/>
        <w:rPr>
          <w:lang w:eastAsia="zh-CN"/>
        </w:rPr>
      </w:pPr>
      <w:r>
        <w:t>II)</w:t>
      </w:r>
      <w:r>
        <w:tab/>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p>
    <w:p w14:paraId="652C37DC" w14:textId="3A7151C6" w:rsidR="002032B0" w:rsidRPr="006A63F0" w:rsidRDefault="002032B0" w:rsidP="002032B0">
      <w:pPr>
        <w:pStyle w:val="Heading4"/>
      </w:pPr>
      <w:bookmarkStart w:id="435" w:name="_Toc187929853"/>
      <w:r>
        <w:t>7.2.</w:t>
      </w:r>
      <w:r w:rsidR="00751C40">
        <w:t>20</w:t>
      </w:r>
      <w:r>
        <w:t>.2</w:t>
      </w:r>
      <w:r>
        <w:tab/>
        <w:t>SDDM server HTTP procedure</w:t>
      </w:r>
      <w:bookmarkEnd w:id="435"/>
    </w:p>
    <w:p w14:paraId="6C67D0A8" w14:textId="3B2CE118" w:rsidR="002032B0" w:rsidRDefault="002032B0" w:rsidP="002032B0">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regular </w:t>
      </w:r>
      <w:r>
        <w:t xml:space="preserve">transmission </w:t>
      </w:r>
      <w:r w:rsidRPr="00526DD0">
        <w:t xml:space="preserve">connection establishment </w:t>
      </w:r>
      <w:r>
        <w:t xml:space="preserve">based on policy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65BC9FC9" w14:textId="77777777" w:rsidR="002032B0" w:rsidRDefault="002032B0" w:rsidP="002032B0">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104ACB72" w14:textId="77777777" w:rsidR="002032B0" w:rsidRDefault="002032B0" w:rsidP="002032B0">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206B9DB2" w14:textId="77777777" w:rsidR="002032B0" w:rsidRPr="00A93A02" w:rsidRDefault="002032B0" w:rsidP="002032B0">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establishment-policy-req&gt; element </w:t>
      </w:r>
      <w:r w:rsidRPr="00A93A02">
        <w:t>in the &lt;</w:t>
      </w:r>
      <w:r>
        <w:t>data-delivery</w:t>
      </w:r>
      <w:r w:rsidRPr="00A93A02">
        <w:t>-info&gt; root element</w:t>
      </w:r>
      <w:r>
        <w:t xml:space="preserve"> which</w:t>
      </w:r>
      <w:r w:rsidRPr="00A93A02">
        <w:t>:</w:t>
      </w:r>
    </w:p>
    <w:p w14:paraId="5B8D81DD" w14:textId="77777777" w:rsidR="002032B0" w:rsidRDefault="002032B0" w:rsidP="002032B0">
      <w:pPr>
        <w:pStyle w:val="B2"/>
        <w:rPr>
          <w:lang w:eastAsia="zh-CN"/>
        </w:rPr>
      </w:pPr>
      <w:r>
        <w:t>1)</w:t>
      </w:r>
      <w:r>
        <w:tab/>
        <w:t>shall include a &lt;requestor-id&gt; element</w:t>
      </w:r>
      <w:r w:rsidRPr="0009088D">
        <w:rPr>
          <w:rFonts w:cs="Arial"/>
        </w:rPr>
        <w:t xml:space="preserve"> </w:t>
      </w:r>
      <w:r>
        <w:t>set to "sealddserver"</w:t>
      </w:r>
      <w:r>
        <w:rPr>
          <w:rFonts w:cs="Arial"/>
        </w:rPr>
        <w:t>;</w:t>
      </w:r>
    </w:p>
    <w:p w14:paraId="5EBBF112" w14:textId="77777777" w:rsidR="002032B0" w:rsidRDefault="002032B0" w:rsidP="002032B0">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6B1C2E0E" w14:textId="77777777" w:rsidR="002032B0" w:rsidRDefault="002032B0" w:rsidP="002032B0">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based on policy request </w:t>
      </w:r>
      <w:r w:rsidRPr="000263E0">
        <w:t>has to be sent</w:t>
      </w:r>
      <w:r>
        <w:rPr>
          <w:rFonts w:cs="Arial"/>
        </w:rPr>
        <w:t>;</w:t>
      </w:r>
    </w:p>
    <w:p w14:paraId="331FCC38" w14:textId="77777777" w:rsidR="002032B0" w:rsidRDefault="002032B0" w:rsidP="002032B0">
      <w:pPr>
        <w:pStyle w:val="B2"/>
      </w:pPr>
      <w:r>
        <w:t>4)</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p>
    <w:p w14:paraId="65EA4101" w14:textId="77777777" w:rsidR="002032B0" w:rsidRDefault="002032B0" w:rsidP="002032B0">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66CCBA33" w14:textId="77777777" w:rsidR="002032B0" w:rsidRPr="003C4A36" w:rsidRDefault="002032B0" w:rsidP="002032B0">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7101383" w14:textId="77777777" w:rsidR="002032B0" w:rsidRDefault="002032B0" w:rsidP="002032B0">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EC97264" w14:textId="77777777" w:rsidR="002032B0" w:rsidRDefault="002032B0" w:rsidP="002032B0">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31362C16" w14:textId="77777777" w:rsidR="002032B0" w:rsidRDefault="002032B0" w:rsidP="002032B0">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64625F5" w14:textId="77777777" w:rsidR="002032B0" w:rsidRDefault="002032B0" w:rsidP="002032B0">
      <w:pPr>
        <w:pStyle w:val="B2"/>
        <w:rPr>
          <w:lang w:val="en-US"/>
        </w:rPr>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 and</w:t>
      </w:r>
    </w:p>
    <w:p w14:paraId="2BCE6E1A" w14:textId="346ED7AB" w:rsidR="002032B0" w:rsidRDefault="002032B0">
      <w:pPr>
        <w:pStyle w:val="B2"/>
        <w:rPr>
          <w:rFonts w:cs="Arial"/>
        </w:rPr>
      </w:pPr>
      <w:r>
        <w:t>7)</w:t>
      </w:r>
      <w:r>
        <w:tab/>
        <w:t>may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B812D02" w14:textId="285AED73" w:rsidR="00751C40" w:rsidRDefault="00751C40" w:rsidP="00751C40">
      <w:pPr>
        <w:pStyle w:val="Heading4"/>
      </w:pPr>
      <w:bookmarkStart w:id="436" w:name="_Toc187929854"/>
      <w:r>
        <w:rPr>
          <w:noProof/>
          <w:lang w:val="en-US"/>
        </w:rPr>
        <w:t>7.2.20.3</w:t>
      </w:r>
      <w:r>
        <w:rPr>
          <w:noProof/>
          <w:lang w:val="en-US"/>
        </w:rPr>
        <w:tab/>
        <w:t xml:space="preserve">SDDM </w:t>
      </w:r>
      <w:r>
        <w:t>client CoAP procedure</w:t>
      </w:r>
      <w:bookmarkEnd w:id="436"/>
    </w:p>
    <w:p w14:paraId="25A8AA47" w14:textId="43542A6C" w:rsidR="00751C40" w:rsidRDefault="00751C40" w:rsidP="00751C4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w:t>
      </w:r>
      <w:r w:rsidR="008C19BC">
        <w:rPr>
          <w:lang w:eastAsia="zh-CN"/>
        </w:rPr>
        <w:t>5</w:t>
      </w:r>
      <w:r>
        <w:rPr>
          <w:lang w:eastAsia="zh-CN"/>
        </w:rPr>
        <w:t>.1, and</w:t>
      </w:r>
      <w:r>
        <w:rPr>
          <w:lang w:eastAsia="x-none"/>
        </w:rPr>
        <w:t xml:space="preserve"> containing:</w:t>
      </w:r>
    </w:p>
    <w:p w14:paraId="529925B5" w14:textId="77777777" w:rsidR="00751C40" w:rsidRDefault="00751C40" w:rsidP="00751C40">
      <w:pPr>
        <w:pStyle w:val="B1"/>
        <w:rPr>
          <w:lang w:eastAsia="ko-KR"/>
        </w:rPr>
      </w:pPr>
      <w:r>
        <w:t>a)</w:t>
      </w:r>
      <w:r>
        <w:tab/>
        <w:t xml:space="preserve">a Content-Format </w:t>
      </w:r>
      <w:r>
        <w:rPr>
          <w:lang w:eastAsia="zh-CN"/>
        </w:rPr>
        <w:t>option</w:t>
      </w:r>
      <w:r>
        <w:t xml:space="preserve"> set to "</w:t>
      </w:r>
      <w:r w:rsidRPr="00DC399F">
        <w:t>application/vnd.3gpp.seal-data-delivery-urllc-establishment-req-info+cbor</w:t>
      </w:r>
      <w:r>
        <w:t>"</w:t>
      </w:r>
      <w:r>
        <w:rPr>
          <w:lang w:eastAsia="ko-KR"/>
        </w:rPr>
        <w:t>, and</w:t>
      </w:r>
    </w:p>
    <w:p w14:paraId="58486845" w14:textId="77777777" w:rsidR="00751C40" w:rsidRDefault="00751C40" w:rsidP="00751C40">
      <w:pPr>
        <w:pStyle w:val="B1"/>
        <w:rPr>
          <w:lang w:eastAsia="zh-CN"/>
        </w:rPr>
      </w:pPr>
      <w:r>
        <w:rPr>
          <w:lang w:eastAsia="zh-CN"/>
        </w:rPr>
        <w:t>b</w:t>
      </w:r>
      <w:r>
        <w:t>)</w:t>
      </w:r>
      <w:r>
        <w:tab/>
      </w:r>
      <w:r>
        <w:rPr>
          <w:lang w:eastAsia="zh-CN"/>
        </w:rPr>
        <w:t xml:space="preserve">a </w:t>
      </w:r>
      <w:r>
        <w:t>"URLLCEstablishmentRequest" object</w:t>
      </w:r>
      <w:r>
        <w:rPr>
          <w:lang w:eastAsia="zh-CN"/>
        </w:rPr>
        <w:t>;</w:t>
      </w:r>
    </w:p>
    <w:p w14:paraId="6CD4FEE6" w14:textId="77777777" w:rsidR="00751C40" w:rsidRDefault="00751C40" w:rsidP="00751C40">
      <w:pPr>
        <w:rPr>
          <w:noProof/>
        </w:rPr>
      </w:pPr>
      <w:r>
        <w:rPr>
          <w:noProof/>
        </w:rPr>
        <w:t xml:space="preserve">the SDDM-C </w:t>
      </w:r>
      <w:r>
        <w:t>shall generate a CoAP POST response according to IETF RFC 7252 [14]. In the CoAP POST response message, the SDDM-C:</w:t>
      </w:r>
    </w:p>
    <w:p w14:paraId="4243A39B" w14:textId="77777777" w:rsidR="00751C40" w:rsidRDefault="00751C40" w:rsidP="00751C40">
      <w:pPr>
        <w:pStyle w:val="B1"/>
      </w:pPr>
      <w:r>
        <w:t>a)</w:t>
      </w:r>
      <w:r>
        <w:tab/>
        <w:t>shall include a Content-Format option set to "</w:t>
      </w:r>
      <w:r w:rsidRPr="00DC399F">
        <w:t>application/vnd.3gpp.seal-data-delivery-urllc-establishment-re</w:t>
      </w:r>
      <w:r>
        <w:t>s</w:t>
      </w:r>
      <w:r w:rsidRPr="00DC399F">
        <w:t>-info+cbor</w:t>
      </w:r>
      <w:r>
        <w:t>";</w:t>
      </w:r>
    </w:p>
    <w:p w14:paraId="37E85A6F" w14:textId="77777777" w:rsidR="00751C40" w:rsidRDefault="00751C40" w:rsidP="00751C40">
      <w:pPr>
        <w:pStyle w:val="B1"/>
        <w:rPr>
          <w:lang w:val="en-US"/>
        </w:rPr>
      </w:pPr>
      <w:r>
        <w:t>b)</w:t>
      </w:r>
      <w:r>
        <w:tab/>
      </w:r>
      <w:r>
        <w:rPr>
          <w:lang w:val="en-US"/>
        </w:rPr>
        <w:t>shall attempt to create the 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67E22818" w14:textId="77777777" w:rsidR="00751C40" w:rsidRDefault="00751C40" w:rsidP="00751C40">
      <w:pPr>
        <w:pStyle w:val="B2"/>
        <w:rPr>
          <w:lang w:val="en-US"/>
        </w:rPr>
      </w:pPr>
      <w:r>
        <w:t>1)</w:t>
      </w:r>
      <w:r>
        <w:tab/>
      </w:r>
      <w:r>
        <w:rPr>
          <w:lang w:val="en-US"/>
        </w:rPr>
        <w:t xml:space="preserve">if successfully created, shall include a </w:t>
      </w:r>
      <w:r>
        <w:t>"URLLCEstablishmentResponse" object</w:t>
      </w:r>
      <w:r w:rsidRPr="007B0DEA">
        <w:t xml:space="preserve"> </w:t>
      </w:r>
      <w:r>
        <w:t>in the CoAP POST 2.01 (Created) response message</w:t>
      </w:r>
      <w:r>
        <w:rPr>
          <w:lang w:val="en-US"/>
        </w:rPr>
        <w:t>;</w:t>
      </w:r>
    </w:p>
    <w:p w14:paraId="6A28FD67" w14:textId="77777777" w:rsidR="00751C40" w:rsidRDefault="00751C40" w:rsidP="00751C40">
      <w:pPr>
        <w:pStyle w:val="B3"/>
      </w:pPr>
      <w:r>
        <w:t>i)</w:t>
      </w:r>
      <w:r>
        <w:tab/>
        <w:t>shall include a "result" attribute set to "success"; and</w:t>
      </w:r>
    </w:p>
    <w:p w14:paraId="418E4CB5" w14:textId="77777777" w:rsidR="00751C40" w:rsidRDefault="00751C40" w:rsidP="00751C40">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0B219200" w14:textId="77777777" w:rsidR="00751C40" w:rsidRDefault="00751C40" w:rsidP="00751C40">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21EAC01A" w14:textId="77777777" w:rsidR="00751C40" w:rsidRDefault="00751C40" w:rsidP="00751C40">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45D85E77" w14:textId="77777777" w:rsidR="00751C40" w:rsidRDefault="00751C40" w:rsidP="00751C40">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18ACDDD7" w14:textId="77777777" w:rsidR="00751C40" w:rsidRDefault="00751C40" w:rsidP="00751C40">
      <w:pPr>
        <w:pStyle w:val="B2"/>
      </w:pPr>
      <w:r>
        <w:t>2)</w:t>
      </w:r>
      <w:r>
        <w:tab/>
      </w:r>
      <w:r>
        <w:rPr>
          <w:lang w:val="en-US"/>
        </w:rPr>
        <w:t xml:space="preserve">otherwise, shall include a </w:t>
      </w:r>
      <w:r>
        <w:t xml:space="preserve">"URLLCEstablishmentResponse"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p>
    <w:p w14:paraId="3AC73615" w14:textId="77777777" w:rsidR="00751C40" w:rsidRDefault="00751C40" w:rsidP="00751C40">
      <w:pPr>
        <w:pStyle w:val="B1"/>
      </w:pPr>
      <w:r>
        <w:t>c)</w:t>
      </w:r>
      <w:r>
        <w:tab/>
        <w:t xml:space="preserve">shall send the </w:t>
      </w:r>
      <w:r>
        <w:rPr>
          <w:lang w:eastAsia="zh-CN"/>
        </w:rPr>
        <w:t>CoAP</w:t>
      </w:r>
      <w:r>
        <w:t xml:space="preserve"> POST response towards the SDDM-C.</w:t>
      </w:r>
    </w:p>
    <w:p w14:paraId="07728738" w14:textId="0EEC3C51" w:rsidR="00751C40" w:rsidRDefault="00751C40" w:rsidP="00751C40">
      <w:pPr>
        <w:pStyle w:val="Heading4"/>
        <w:rPr>
          <w:noProof/>
          <w:lang w:val="en-US"/>
        </w:rPr>
      </w:pPr>
      <w:bookmarkStart w:id="437" w:name="_Toc187929855"/>
      <w:r>
        <w:rPr>
          <w:noProof/>
          <w:lang w:val="en-US"/>
        </w:rPr>
        <w:t>7.2.20.4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37"/>
    </w:p>
    <w:p w14:paraId="4FBA1CAD" w14:textId="77777777" w:rsidR="00751C40" w:rsidRDefault="00751C40" w:rsidP="00751C40">
      <w:pPr>
        <w:rPr>
          <w:lang w:eastAsia="zh-CN"/>
        </w:rPr>
      </w:pPr>
      <w:r>
        <w:t>In order to request an SEADD URLLC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31EAEE91" w14:textId="17D2A30E" w:rsidR="00751C40" w:rsidRDefault="00751C40" w:rsidP="00751C40">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5</w:t>
      </w:r>
      <w:r>
        <w:t>.1</w:t>
      </w:r>
      <w:r>
        <w:rPr>
          <w:lang w:eastAsia="zh-CN"/>
        </w:rPr>
        <w:t xml:space="preserve"> with;</w:t>
      </w:r>
    </w:p>
    <w:p w14:paraId="1CCF02BA" w14:textId="77777777" w:rsidR="00751C40" w:rsidRDefault="00751C40" w:rsidP="00751C40">
      <w:pPr>
        <w:pStyle w:val="B2"/>
      </w:pPr>
      <w:r>
        <w:t>1)</w:t>
      </w:r>
      <w:r>
        <w:tab/>
        <w:t>the "apiRoot" set to the SDDM-C URI; and</w:t>
      </w:r>
    </w:p>
    <w:p w14:paraId="4CA84913" w14:textId="77777777" w:rsidR="00751C40" w:rsidRDefault="00751C40" w:rsidP="00751C40">
      <w:pPr>
        <w:pStyle w:val="B1"/>
      </w:pPr>
      <w:r>
        <w:t>b)</w:t>
      </w:r>
      <w:r>
        <w:tab/>
      </w:r>
      <w:r>
        <w:rPr>
          <w:lang w:val="en-US"/>
        </w:rPr>
        <w:t xml:space="preserve">shall include Content-Format option set to </w:t>
      </w:r>
      <w:r>
        <w:t>"</w:t>
      </w:r>
      <w:r w:rsidRPr="00DC399F">
        <w:t>application/vnd.3gpp.seal-data-delivery-urllc-establishment-req-info+cbor</w:t>
      </w:r>
      <w:r>
        <w:t>";</w:t>
      </w:r>
    </w:p>
    <w:p w14:paraId="6F083DE2" w14:textId="77777777" w:rsidR="00751C40" w:rsidRDefault="00751C40" w:rsidP="00751C40">
      <w:pPr>
        <w:pStyle w:val="B1"/>
        <w:rPr>
          <w:lang w:val="en-US"/>
        </w:rPr>
      </w:pPr>
      <w:r>
        <w:rPr>
          <w:lang w:val="en-US"/>
        </w:rPr>
        <w:t>c)</w:t>
      </w:r>
      <w:r>
        <w:rPr>
          <w:lang w:val="en-US"/>
        </w:rPr>
        <w:tab/>
        <w:t xml:space="preserve">shall include a </w:t>
      </w:r>
      <w:r>
        <w:t>"URLLCEstablishmentRequest"</w:t>
      </w:r>
      <w:r>
        <w:rPr>
          <w:lang w:val="en-US"/>
        </w:rPr>
        <w:t xml:space="preserve"> object:</w:t>
      </w:r>
    </w:p>
    <w:p w14:paraId="2A3AFB18" w14:textId="77777777" w:rsidR="00751C40" w:rsidRDefault="00751C40" w:rsidP="00751C40">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33BF8217" w14:textId="77777777" w:rsidR="00751C40" w:rsidRDefault="00751C40" w:rsidP="00751C40">
      <w:pPr>
        <w:pStyle w:val="EditorsNote"/>
        <w:rPr>
          <w:lang w:eastAsia="zh-CN"/>
        </w:rPr>
      </w:pPr>
      <w:r>
        <w:t>Editor’s note [WID: SEALDD_Ph2, CR#: 0014]:</w:t>
      </w:r>
      <w:r w:rsidRPr="00E631A5">
        <w:t xml:space="preserve"> </w:t>
      </w:r>
      <w:r>
        <w:tab/>
        <w:t>The need of the "sealClient</w:t>
      </w:r>
      <w:r>
        <w:rPr>
          <w:lang w:eastAsia="zh-CN"/>
        </w:rPr>
        <w:t>Id</w:t>
      </w:r>
      <w:r>
        <w:t>" attribute is FFS.</w:t>
      </w:r>
    </w:p>
    <w:p w14:paraId="54EE72F0" w14:textId="77777777" w:rsidR="00751C40" w:rsidRDefault="00751C40" w:rsidP="00751C40">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SDDM-S to identify the application traffic</w:t>
      </w:r>
      <w:r>
        <w:t>;</w:t>
      </w:r>
    </w:p>
    <w:p w14:paraId="5ABC3F12" w14:textId="77777777" w:rsidR="00751C40" w:rsidRDefault="00751C40" w:rsidP="00751C40">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02CC863C" w14:textId="77777777" w:rsidR="00751C40" w:rsidRDefault="00751C40" w:rsidP="00751C40">
      <w:pPr>
        <w:pStyle w:val="B2"/>
        <w:rPr>
          <w:lang w:eastAsia="zh-CN"/>
        </w:rPr>
      </w:pPr>
      <w:r>
        <w:t>4)</w:t>
      </w:r>
      <w:r>
        <w:tab/>
        <w:t>may include a "serverId" attribute</w:t>
      </w:r>
      <w:r>
        <w:rPr>
          <w:rFonts w:cs="Arial"/>
        </w:rPr>
        <w:t xml:space="preserve"> </w:t>
      </w:r>
      <w:r>
        <w:t>set to the information of the VAL server</w:t>
      </w:r>
      <w:r>
        <w:rPr>
          <w:rFonts w:cs="Arial"/>
        </w:rPr>
        <w:t>;</w:t>
      </w:r>
    </w:p>
    <w:p w14:paraId="7B466676" w14:textId="77777777" w:rsidR="00751C40" w:rsidRDefault="00751C40" w:rsidP="00751C40">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56D5C5B0" w14:textId="77777777" w:rsidR="00751C40" w:rsidRDefault="00751C40" w:rsidP="00751C40">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620DD56A" w14:textId="77777777" w:rsidR="00751C40" w:rsidRDefault="00751C40" w:rsidP="00751C40">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7C1339A" w14:textId="77777777" w:rsidR="00751C40" w:rsidRDefault="00751C40" w:rsidP="00751C40">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59E56A98" w14:textId="77777777" w:rsidR="00751C40" w:rsidRDefault="00751C40" w:rsidP="00751C40">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2D9506F5" w14:textId="7B8C8284" w:rsidR="00751C40" w:rsidRDefault="00751C40" w:rsidP="00751C40">
      <w:pPr>
        <w:pStyle w:val="B1"/>
        <w:rPr>
          <w:lang w:eastAsia="zh-CN"/>
        </w:rPr>
      </w:pPr>
      <w:r>
        <w:t>c)</w:t>
      </w:r>
      <w:r>
        <w:tab/>
        <w:t xml:space="preserve">shall </w:t>
      </w:r>
      <w:r>
        <w:rPr>
          <w:lang w:val="en-US"/>
        </w:rPr>
        <w:t>send the request protected with the relevant ACE profile (OSCORE profile or DTLS profile) as described in 3GPP TS 24.547 [7]</w:t>
      </w:r>
      <w:r>
        <w:t>.</w:t>
      </w:r>
    </w:p>
    <w:p w14:paraId="3AE32C96" w14:textId="4BFB377F" w:rsidR="003251B6" w:rsidRPr="00004F96" w:rsidRDefault="003251B6" w:rsidP="003251B6">
      <w:pPr>
        <w:pStyle w:val="Heading3"/>
      </w:pPr>
      <w:bookmarkStart w:id="438" w:name="_CR7_2_y"/>
      <w:bookmarkStart w:id="439" w:name="_Toc187929856"/>
      <w:bookmarkEnd w:id="438"/>
      <w:r>
        <w:t>7</w:t>
      </w:r>
      <w:r w:rsidRPr="00004F96">
        <w:t>.2.</w:t>
      </w:r>
      <w:r w:rsidR="00751C40">
        <w:t>21</w:t>
      </w:r>
      <w:r w:rsidRPr="00004F96">
        <w:tab/>
      </w:r>
      <w:r w:rsidRPr="00067A82">
        <w:t xml:space="preserve">SEALDD </w:t>
      </w:r>
      <w:r w:rsidRPr="00125AB3">
        <w:t xml:space="preserve">enabled </w:t>
      </w:r>
      <w:r w:rsidRPr="00310B68">
        <w:t>connection status reporting configuration</w:t>
      </w:r>
      <w:r>
        <w:t xml:space="preserve"> notification procedure</w:t>
      </w:r>
      <w:bookmarkEnd w:id="439"/>
    </w:p>
    <w:p w14:paraId="383241F2" w14:textId="7F8CEA3C" w:rsidR="003251B6" w:rsidRPr="006A63F0" w:rsidRDefault="003251B6" w:rsidP="003251B6">
      <w:pPr>
        <w:pStyle w:val="Heading4"/>
      </w:pPr>
      <w:bookmarkStart w:id="440" w:name="_CR7_2_y_1"/>
      <w:bookmarkStart w:id="441" w:name="_Toc187929857"/>
      <w:bookmarkEnd w:id="440"/>
      <w:r>
        <w:t>7.2.</w:t>
      </w:r>
      <w:r w:rsidR="00751C40">
        <w:t>21</w:t>
      </w:r>
      <w:r>
        <w:t>.</w:t>
      </w:r>
      <w:r>
        <w:rPr>
          <w:rFonts w:hint="eastAsia"/>
          <w:lang w:eastAsia="zh-CN"/>
        </w:rPr>
        <w:t>1</w:t>
      </w:r>
      <w:r>
        <w:tab/>
        <w:t>SDDM client HTTP procedure</w:t>
      </w:r>
      <w:bookmarkEnd w:id="441"/>
    </w:p>
    <w:p w14:paraId="7B18B761" w14:textId="0AEAFEF1" w:rsidR="003251B6" w:rsidRDefault="003251B6" w:rsidP="003251B6">
      <w:r>
        <w:rPr>
          <w:rFonts w:hint="eastAsia"/>
          <w:lang w:eastAsia="zh-CN"/>
        </w:rPr>
        <w:t>T</w:t>
      </w:r>
      <w:r w:rsidRPr="0073469F">
        <w:t xml:space="preserve">he </w:t>
      </w:r>
      <w:r>
        <w:t>SDDM-C</w:t>
      </w:r>
      <w:r w:rsidRPr="0073469F">
        <w:t xml:space="preserve"> sends a </w:t>
      </w:r>
      <w:r w:rsidR="008C19BC">
        <w:t>n</w:t>
      </w:r>
      <w:r w:rsidRPr="00526DD0">
        <w:t xml:space="preserve">SEALDD </w:t>
      </w:r>
      <w:r>
        <w:t>connection status reporting notification when it needs to</w:t>
      </w:r>
      <w:r>
        <w:rPr>
          <w:rFonts w:hint="eastAsia"/>
          <w:lang w:eastAsia="zh-CN"/>
        </w:rPr>
        <w:t xml:space="preserve"> </w:t>
      </w:r>
      <w:r>
        <w:rPr>
          <w:lang w:eastAsia="zh-CN"/>
        </w:rPr>
        <w:t>provide to the SDDM-S connection status reporting configuration.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7E3FF59A" w14:textId="77777777" w:rsidR="003251B6" w:rsidRDefault="003251B6" w:rsidP="003251B6">
      <w:pPr>
        <w:pStyle w:val="B1"/>
        <w:rPr>
          <w:lang w:eastAsia="zh-CN"/>
        </w:rPr>
      </w:pPr>
      <w:r>
        <w:t>a)</w:t>
      </w:r>
      <w:r>
        <w:tab/>
      </w:r>
      <w:r>
        <w:rPr>
          <w:rFonts w:hint="eastAsia"/>
        </w:rPr>
        <w:t>shall include a Request-URI set to the URI corresponding to the identity of the SDDM-S</w:t>
      </w:r>
      <w:r>
        <w:t>;</w:t>
      </w:r>
    </w:p>
    <w:p w14:paraId="76BE0E67" w14:textId="77777777" w:rsidR="003251B6" w:rsidRDefault="003251B6" w:rsidP="003251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743B7030" w14:textId="77777777" w:rsidR="003251B6" w:rsidRPr="00A93A02" w:rsidRDefault="003251B6" w:rsidP="003251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connection-status-notification&gt; element </w:t>
      </w:r>
      <w:r w:rsidRPr="00A93A02">
        <w:t>in the &lt;</w:t>
      </w:r>
      <w:r>
        <w:t>data-delivery</w:t>
      </w:r>
      <w:r w:rsidRPr="00A93A02">
        <w:t>-info&gt; root element</w:t>
      </w:r>
      <w:r>
        <w:t xml:space="preserve"> which</w:t>
      </w:r>
      <w:r w:rsidRPr="00A93A02">
        <w:t>:</w:t>
      </w:r>
    </w:p>
    <w:p w14:paraId="274BDB7F" w14:textId="77777777" w:rsidR="003251B6" w:rsidRPr="003C4A36" w:rsidRDefault="003251B6" w:rsidP="003251B6">
      <w:pPr>
        <w:pStyle w:val="B3"/>
      </w:pPr>
      <w:r>
        <w:t>1)</w:t>
      </w:r>
      <w:r>
        <w:tab/>
        <w:t>shall include a &lt;client-connection-status&gt; element</w:t>
      </w:r>
      <w:r w:rsidRPr="0009088D">
        <w:rPr>
          <w:rFonts w:cs="Arial"/>
        </w:rPr>
        <w:t xml:space="preserve"> </w:t>
      </w:r>
      <w:r>
        <w:rPr>
          <w:rFonts w:cs="Arial"/>
        </w:rPr>
        <w:t>s</w:t>
      </w:r>
      <w:r>
        <w:rPr>
          <w:lang w:eastAsia="zh-CN"/>
        </w:rPr>
        <w:t xml:space="preserve">pecifying </w:t>
      </w:r>
      <w:r>
        <w:t xml:space="preserve">the </w:t>
      </w:r>
      <w:r>
        <w:rPr>
          <w:lang w:eastAsia="zh-CN"/>
        </w:rPr>
        <w:t xml:space="preserve">status of the VAL UE, i.e. </w:t>
      </w:r>
      <w:r w:rsidRPr="00642601">
        <w:t>"</w:t>
      </w:r>
      <w:r>
        <w:rPr>
          <w:lang w:eastAsia="zh-CN"/>
        </w:rPr>
        <w:t>reachable</w:t>
      </w:r>
      <w:r w:rsidRPr="00642601">
        <w:t>"</w:t>
      </w:r>
      <w:r>
        <w:rPr>
          <w:lang w:eastAsia="zh-CN"/>
        </w:rPr>
        <w:t xml:space="preserve">, </w:t>
      </w:r>
      <w:r w:rsidRPr="00642601">
        <w:t>"</w:t>
      </w:r>
      <w:r>
        <w:rPr>
          <w:lang w:eastAsia="zh-CN"/>
        </w:rPr>
        <w:t>unreachable</w:t>
      </w:r>
      <w:r w:rsidRPr="00642601">
        <w:t>"</w:t>
      </w:r>
      <w:r>
        <w:rPr>
          <w:lang w:eastAsia="zh-CN"/>
        </w:rPr>
        <w:t xml:space="preserve">, or </w:t>
      </w:r>
      <w:r w:rsidRPr="00642601">
        <w:t>"</w:t>
      </w:r>
      <w:r>
        <w:rPr>
          <w:lang w:eastAsia="zh-CN"/>
        </w:rPr>
        <w:t>sleeping</w:t>
      </w:r>
      <w:r w:rsidRPr="00642601">
        <w:t>"</w:t>
      </w:r>
      <w:r>
        <w:t>.</w:t>
      </w:r>
    </w:p>
    <w:p w14:paraId="24306CEE" w14:textId="5C02FD9A" w:rsidR="003251B6" w:rsidRPr="006A63F0" w:rsidRDefault="003251B6" w:rsidP="003251B6">
      <w:pPr>
        <w:pStyle w:val="Heading4"/>
      </w:pPr>
      <w:bookmarkStart w:id="442" w:name="_CR7_2_y_2"/>
      <w:bookmarkStart w:id="443" w:name="_Toc187929858"/>
      <w:bookmarkEnd w:id="442"/>
      <w:r>
        <w:t>7.2.</w:t>
      </w:r>
      <w:r w:rsidR="00751C40">
        <w:t>21</w:t>
      </w:r>
      <w:r>
        <w:t>.</w:t>
      </w:r>
      <w:r>
        <w:rPr>
          <w:rFonts w:hint="eastAsia"/>
          <w:lang w:eastAsia="zh-CN"/>
        </w:rPr>
        <w:t>2</w:t>
      </w:r>
      <w:r>
        <w:tab/>
        <w:t>SDDM server HTTP procedure</w:t>
      </w:r>
      <w:bookmarkEnd w:id="443"/>
    </w:p>
    <w:p w14:paraId="70CFBF79" w14:textId="77777777" w:rsidR="003251B6" w:rsidRDefault="003251B6" w:rsidP="003251B6">
      <w:pPr>
        <w:rPr>
          <w:noProof/>
          <w:lang w:val="en-US"/>
        </w:rPr>
      </w:pPr>
      <w:r>
        <w:rPr>
          <w:noProof/>
          <w:lang w:val="en-US"/>
        </w:rPr>
        <w:t>Upon receiving an HTTP POST request containing:</w:t>
      </w:r>
    </w:p>
    <w:p w14:paraId="6CF17D11" w14:textId="77777777" w:rsidR="003251B6" w:rsidRDefault="003251B6" w:rsidP="003251B6">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0757D59D" w14:textId="77777777" w:rsidR="003251B6" w:rsidRDefault="003251B6" w:rsidP="003251B6">
      <w:pPr>
        <w:pStyle w:val="B1"/>
      </w:pPr>
      <w:r>
        <w:t>b)</w:t>
      </w:r>
      <w:r>
        <w:tab/>
        <w:t>a Content-Type header field set to "application/vnd.3gpp.seal</w:t>
      </w:r>
      <w:r w:rsidRPr="0073469F">
        <w:t>-</w:t>
      </w:r>
      <w:r>
        <w:t>data-delivery</w:t>
      </w:r>
      <w:r w:rsidRPr="0073469F">
        <w:t>-info+xml"</w:t>
      </w:r>
      <w:r>
        <w:t>; and</w:t>
      </w:r>
    </w:p>
    <w:p w14:paraId="4FAA92D2" w14:textId="77777777" w:rsidR="003251B6" w:rsidRPr="008D06C5" w:rsidRDefault="003251B6" w:rsidP="003251B6">
      <w:pPr>
        <w:pStyle w:val="B1"/>
      </w:pPr>
      <w:r w:rsidRPr="007D58D6">
        <w:t>c</w:t>
      </w:r>
      <w:r w:rsidRPr="00032DFE">
        <w:t>)</w:t>
      </w:r>
      <w:r w:rsidRPr="00032DFE">
        <w:tab/>
        <w:t>an application/vnd.3gpp.seal-</w:t>
      </w:r>
      <w:r>
        <w:t>data-delivery</w:t>
      </w:r>
      <w:r w:rsidRPr="00032DFE">
        <w:t xml:space="preserve">-info+xml MIME body with a </w:t>
      </w:r>
      <w:r w:rsidRPr="00004F96">
        <w:t>&lt;</w:t>
      </w:r>
      <w:r>
        <w:t>connection-status-notification&gt;</w:t>
      </w:r>
      <w:r w:rsidRPr="00DA48D1">
        <w:t xml:space="preserve"> element included in the &lt;</w:t>
      </w:r>
      <w:r>
        <w:t>data-delivery</w:t>
      </w:r>
      <w:r w:rsidRPr="00DA48D1">
        <w:t>-info&gt; root element;</w:t>
      </w:r>
    </w:p>
    <w:p w14:paraId="5DCF5143" w14:textId="77777777" w:rsidR="003251B6" w:rsidRDefault="003251B6" w:rsidP="003251B6">
      <w:pPr>
        <w:rPr>
          <w:noProof/>
        </w:rPr>
      </w:pPr>
      <w:r>
        <w:rPr>
          <w:noProof/>
        </w:rPr>
        <w:t>the SDDM-S:</w:t>
      </w:r>
    </w:p>
    <w:p w14:paraId="756D6269" w14:textId="77777777" w:rsidR="003251B6" w:rsidRPr="003C4A36" w:rsidRDefault="003251B6" w:rsidP="003251B6">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171EAF">
        <w:t>7.2.1.1</w:t>
      </w:r>
      <w:r>
        <w:t xml:space="preserve"> and:</w:t>
      </w:r>
    </w:p>
    <w:p w14:paraId="006545A4" w14:textId="77777777" w:rsidR="003251B6" w:rsidRPr="006D6696" w:rsidRDefault="003251B6" w:rsidP="003251B6">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482D62D8" w14:textId="77777777" w:rsidR="003251B6" w:rsidRDefault="003251B6" w:rsidP="003251B6">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r>
        <w:rPr>
          <w:rFonts w:hint="eastAsia"/>
          <w:lang w:eastAsia="zh-CN"/>
        </w:rPr>
        <w:t xml:space="preserve"> and</w:t>
      </w:r>
    </w:p>
    <w:p w14:paraId="7DF3F8FA" w14:textId="244A6F3A" w:rsidR="003251B6" w:rsidRDefault="003251B6" w:rsidP="003251B6">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 xml:space="preserve">21]. The SDDM-S shall communicate </w:t>
      </w:r>
      <w:r>
        <w:rPr>
          <w:lang w:val="en-US" w:eastAsia="zh-CN"/>
        </w:rPr>
        <w:t xml:space="preserve">to the VAL server the received connection status results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p>
    <w:p w14:paraId="375FCB31" w14:textId="79C7D5E2" w:rsidR="0096407B" w:rsidRDefault="0096407B" w:rsidP="0096407B">
      <w:pPr>
        <w:pStyle w:val="Heading4"/>
      </w:pPr>
      <w:bookmarkStart w:id="444" w:name="_CR7_2_y_3"/>
      <w:bookmarkStart w:id="445" w:name="_Toc187929859"/>
      <w:bookmarkEnd w:id="444"/>
      <w:r>
        <w:rPr>
          <w:noProof/>
          <w:lang w:val="en-US"/>
        </w:rPr>
        <w:t>7.2.</w:t>
      </w:r>
      <w:r w:rsidR="00751C40">
        <w:rPr>
          <w:noProof/>
          <w:lang w:val="en-US"/>
        </w:rPr>
        <w:t>21</w:t>
      </w:r>
      <w:r>
        <w:rPr>
          <w:noProof/>
          <w:lang w:val="en-US"/>
        </w:rPr>
        <w:t>.3</w:t>
      </w:r>
      <w:r>
        <w:rPr>
          <w:noProof/>
          <w:lang w:val="en-US"/>
        </w:rPr>
        <w:tab/>
        <w:t xml:space="preserve">SDDM </w:t>
      </w:r>
      <w:r>
        <w:t>client CoAP procedure</w:t>
      </w:r>
      <w:bookmarkEnd w:id="445"/>
    </w:p>
    <w:p w14:paraId="7102E313" w14:textId="77777777" w:rsidR="0096407B" w:rsidRDefault="0096407B" w:rsidP="0096407B">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6CE4CA9" w14:textId="77777777" w:rsidR="0096407B" w:rsidRDefault="0096407B" w:rsidP="0096407B">
      <w:pPr>
        <w:pStyle w:val="B1"/>
      </w:pPr>
      <w:r>
        <w:t>a)</w:t>
      </w:r>
      <w:r>
        <w:tab/>
        <w:t>an "observe" option set to the value "0" (register);</w:t>
      </w:r>
    </w:p>
    <w:p w14:paraId="035FB382" w14:textId="77777777" w:rsidR="0096407B" w:rsidRDefault="0096407B" w:rsidP="0096407B">
      <w:pPr>
        <w:pStyle w:val="B1"/>
      </w:pPr>
      <w:r>
        <w:t>b)</w:t>
      </w:r>
      <w:r>
        <w:tab/>
        <w:t>an Accept option</w:t>
      </w:r>
      <w:r w:rsidRPr="0073469F">
        <w:t xml:space="preserve"> se</w:t>
      </w:r>
      <w:r>
        <w:t>t to "</w:t>
      </w:r>
      <w:r w:rsidRPr="00CB4D6D">
        <w:t>application/</w:t>
      </w:r>
      <w:r w:rsidRPr="0073469F">
        <w:t>vnd.3gpp.</w:t>
      </w:r>
      <w:r w:rsidRPr="00896EEA">
        <w:rPr>
          <w:noProof/>
        </w:rPr>
        <w:t>seal-data-delivery-connection-status-</w:t>
      </w:r>
      <w:r>
        <w:t>notification-info</w:t>
      </w:r>
      <w:r w:rsidRPr="00CB4D6D">
        <w:t>+cbor</w:t>
      </w:r>
      <w:r>
        <w:t>"</w:t>
      </w:r>
      <w:r w:rsidRPr="0073469F">
        <w:t>;</w:t>
      </w:r>
    </w:p>
    <w:p w14:paraId="097639FA" w14:textId="77777777" w:rsidR="0096407B" w:rsidRDefault="0096407B" w:rsidP="0096407B">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rsidRPr="0073469F">
        <w:t>vnd.3gpp.</w:t>
      </w:r>
      <w:r w:rsidRPr="00896EEA">
        <w:rPr>
          <w:noProof/>
        </w:rPr>
        <w:t>seal-data-delivery-connection-status</w:t>
      </w:r>
      <w:r>
        <w:rPr>
          <w:noProof/>
        </w:rPr>
        <w:t>-config-</w:t>
      </w:r>
      <w:r>
        <w:t>subsc-info</w:t>
      </w:r>
      <w:r w:rsidRPr="00CB4D6D">
        <w:t>+cbor</w:t>
      </w:r>
      <w:r>
        <w:t>"; and</w:t>
      </w:r>
    </w:p>
    <w:p w14:paraId="179AE4B2" w14:textId="77777777" w:rsidR="0096407B" w:rsidRDefault="0096407B" w:rsidP="0096407B">
      <w:pPr>
        <w:pStyle w:val="B1"/>
      </w:pPr>
      <w:r>
        <w:t>d)</w:t>
      </w:r>
      <w:r>
        <w:tab/>
        <w:t xml:space="preserve">a </w:t>
      </w:r>
      <w:r w:rsidRPr="001A49DC">
        <w:t>"</w:t>
      </w:r>
      <w:r>
        <w:t>ConnectionStatusConfigurationSubscription</w:t>
      </w:r>
      <w:r w:rsidRPr="001A49DC">
        <w:t>"</w:t>
      </w:r>
      <w:r>
        <w:t xml:space="preserve"> object,</w:t>
      </w:r>
    </w:p>
    <w:p w14:paraId="2C442EF9" w14:textId="4B1053FB" w:rsidR="0096407B" w:rsidRDefault="0096407B" w:rsidP="0096407B">
      <w:r>
        <w:t>the SDDM-C shall provide a</w:t>
      </w:r>
      <w:r w:rsidR="008C19BC">
        <w:t>n</w:t>
      </w:r>
      <w:r>
        <w:t xml:space="preserve">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CoAP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CoAP FETCH </w:t>
      </w:r>
      <w:r>
        <w:t xml:space="preserve">2.05 (Content) </w:t>
      </w:r>
      <w:r>
        <w:rPr>
          <w:lang w:eastAsia="x-none"/>
        </w:rPr>
        <w:t xml:space="preserve">response </w:t>
      </w:r>
      <w:r>
        <w:t>the SDDM-C:</w:t>
      </w:r>
    </w:p>
    <w:p w14:paraId="4ECAC3AC" w14:textId="77777777" w:rsidR="0096407B" w:rsidRDefault="0096407B" w:rsidP="0096407B">
      <w:pPr>
        <w:pStyle w:val="B1"/>
      </w:pPr>
      <w:r>
        <w:t>a)</w:t>
      </w:r>
      <w:r>
        <w:tab/>
      </w:r>
      <w:r>
        <w:rPr>
          <w:lang w:val="en-US"/>
        </w:rPr>
        <w:t xml:space="preserve">shall include Content-Format option set to </w:t>
      </w:r>
      <w:r>
        <w:t>"</w:t>
      </w:r>
      <w:r w:rsidRPr="00CB4D6D">
        <w:t>application/</w:t>
      </w:r>
      <w:r w:rsidRPr="0073469F">
        <w:t>vnd.3gpp.</w:t>
      </w:r>
      <w:r w:rsidRPr="00896EEA">
        <w:rPr>
          <w:noProof/>
        </w:rPr>
        <w:t>seal-data-delivery-connection-status-</w:t>
      </w:r>
      <w:r>
        <w:t>notification-info</w:t>
      </w:r>
      <w:r w:rsidRPr="00CB4D6D">
        <w:t>+cbor</w:t>
      </w:r>
      <w:r>
        <w:t>";</w:t>
      </w:r>
    </w:p>
    <w:p w14:paraId="53C186AF" w14:textId="77777777" w:rsidR="0096407B" w:rsidRDefault="0096407B" w:rsidP="0096407B">
      <w:pPr>
        <w:pStyle w:val="B1"/>
        <w:rPr>
          <w:lang w:val="en-US"/>
        </w:rPr>
      </w:pPr>
      <w:r>
        <w:rPr>
          <w:lang w:val="en-US"/>
        </w:rPr>
        <w:t>b)</w:t>
      </w:r>
      <w:r>
        <w:rPr>
          <w:lang w:val="en-US"/>
        </w:rPr>
        <w:tab/>
        <w:t xml:space="preserve">shall include a </w:t>
      </w:r>
      <w:r>
        <w:t>"</w:t>
      </w:r>
      <w:r w:rsidRPr="000E1487">
        <w:t>ConnectionStatusNotification</w:t>
      </w:r>
      <w:r>
        <w:t>"</w:t>
      </w:r>
      <w:r>
        <w:rPr>
          <w:lang w:val="en-US"/>
        </w:rPr>
        <w:t xml:space="preserve"> object containing:</w:t>
      </w:r>
    </w:p>
    <w:p w14:paraId="4258C250" w14:textId="77777777" w:rsidR="0096407B" w:rsidRDefault="0096407B" w:rsidP="0096407B">
      <w:pPr>
        <w:pStyle w:val="B2"/>
      </w:pPr>
      <w:r>
        <w:t>1)</w:t>
      </w:r>
      <w:r>
        <w:tab/>
      </w:r>
      <w:r>
        <w:rPr>
          <w:lang w:eastAsia="zh-CN"/>
        </w:rPr>
        <w:t xml:space="preserve">a </w:t>
      </w:r>
      <w:r>
        <w:t xml:space="preserve">"clientConnectionStatus" attribute set to the </w:t>
      </w:r>
      <w:r>
        <w:rPr>
          <w:lang w:eastAsia="zh-CN"/>
        </w:rPr>
        <w:t>status of the VAL UE, i.e. reachable, unreachable, or sleeping</w:t>
      </w:r>
      <w:r>
        <w:t>; and</w:t>
      </w:r>
    </w:p>
    <w:p w14:paraId="62234FA0" w14:textId="77777777" w:rsidR="0096407B" w:rsidRDefault="0096407B" w:rsidP="0096407B">
      <w:pPr>
        <w:pStyle w:val="B1"/>
        <w:rPr>
          <w:lang w:val="en-US"/>
        </w:rPr>
      </w:pPr>
      <w:r>
        <w:rPr>
          <w:lang w:val="en-US"/>
        </w:rPr>
        <w:t>c)</w:t>
      </w:r>
      <w:r>
        <w:rPr>
          <w:lang w:val="en-US"/>
        </w:rPr>
        <w:tab/>
        <w:t xml:space="preserve">shall send </w:t>
      </w:r>
      <w:r>
        <w:rPr>
          <w:lang w:eastAsia="x-none"/>
        </w:rPr>
        <w:t xml:space="preserve">CoAP FETCH </w:t>
      </w:r>
      <w:r>
        <w:t xml:space="preserve">2.05 (Content) </w:t>
      </w:r>
      <w:r>
        <w:rPr>
          <w:lang w:eastAsia="x-none"/>
        </w:rPr>
        <w:t xml:space="preserve">response </w:t>
      </w:r>
      <w:r>
        <w:t>towards the SDDM-S</w:t>
      </w:r>
      <w:r>
        <w:rPr>
          <w:lang w:val="en-US"/>
        </w:rPr>
        <w:t>.</w:t>
      </w:r>
    </w:p>
    <w:p w14:paraId="7FB2A1C9" w14:textId="0265303F" w:rsidR="0096407B" w:rsidRDefault="0096407B" w:rsidP="0096407B">
      <w:pPr>
        <w:pStyle w:val="Heading4"/>
        <w:rPr>
          <w:noProof/>
          <w:lang w:val="en-US"/>
        </w:rPr>
      </w:pPr>
      <w:bookmarkStart w:id="446" w:name="_CR7_2_y_4"/>
      <w:bookmarkStart w:id="447" w:name="_Toc187929860"/>
      <w:bookmarkEnd w:id="446"/>
      <w:r>
        <w:rPr>
          <w:noProof/>
          <w:lang w:val="en-US"/>
        </w:rPr>
        <w:t>7.2.</w:t>
      </w:r>
      <w:r w:rsidR="00751C40">
        <w:rPr>
          <w:noProof/>
          <w:lang w:val="en-US"/>
        </w:rPr>
        <w:t>21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47"/>
    </w:p>
    <w:p w14:paraId="02F5951C" w14:textId="77777777" w:rsidR="0096407B" w:rsidRPr="005D714B" w:rsidRDefault="0096407B" w:rsidP="0096407B">
      <w:pPr>
        <w:pStyle w:val="EditorsNote"/>
      </w:pPr>
      <w:r w:rsidRPr="005D714B">
        <w:t>Editor's note</w:t>
      </w:r>
      <w:r>
        <w:t xml:space="preserve"> </w:t>
      </w:r>
      <w:r w:rsidRPr="00DA034D">
        <w:t xml:space="preserve">[WID: SEALDD_Ph2, CR#: </w:t>
      </w:r>
      <w:r w:rsidRPr="008332A7">
        <w:t>0039</w:t>
      </w:r>
      <w:r w:rsidRPr="00DA034D">
        <w:t>]</w:t>
      </w:r>
      <w:r w:rsidRPr="005D714B">
        <w:t>:</w:t>
      </w:r>
      <w:r w:rsidRPr="005D714B">
        <w:tab/>
        <w:t xml:space="preserve">The </w:t>
      </w:r>
      <w:r>
        <w:t xml:space="preserve">update of </w:t>
      </w:r>
      <w:r>
        <w:rPr>
          <w:lang w:eastAsia="zh-CN"/>
        </w:rPr>
        <w:t>clause</w:t>
      </w:r>
      <w:r>
        <w:t> A.3.X</w:t>
      </w:r>
      <w:r>
        <w:rPr>
          <w:lang w:eastAsia="zh-CN"/>
        </w:rPr>
        <w:t xml:space="preserve"> to include support of the COAP FETCH request </w:t>
      </w:r>
      <w:r w:rsidRPr="005D714B">
        <w:t>is FFS.</w:t>
      </w:r>
    </w:p>
    <w:p w14:paraId="2265F4AB" w14:textId="2FAC9E86" w:rsidR="0096407B" w:rsidRDefault="0096407B" w:rsidP="0096407B">
      <w:pPr>
        <w:rPr>
          <w:noProof/>
        </w:rPr>
      </w:pPr>
      <w:r>
        <w:t>To get a</w:t>
      </w:r>
      <w:r w:rsidR="008C19BC">
        <w:t>n</w:t>
      </w:r>
      <w:r>
        <w:t xml:space="preserve"> SEALDD </w:t>
      </w:r>
      <w:r w:rsidRPr="00B62770">
        <w:t xml:space="preserve">connection status reporting </w:t>
      </w:r>
      <w:r>
        <w:t xml:space="preserve">notification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3C67FF05" w14:textId="7EF89F26"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7CAF2473" w14:textId="77777777" w:rsidR="0096407B" w:rsidRDefault="0096407B" w:rsidP="0096407B">
      <w:pPr>
        <w:pStyle w:val="B1"/>
      </w:pPr>
      <w:r>
        <w:t>b)</w:t>
      </w:r>
      <w:r>
        <w:tab/>
        <w:t>an "observe" option set to the value "0" (register);</w:t>
      </w:r>
    </w:p>
    <w:p w14:paraId="66165479" w14:textId="77777777" w:rsidR="0096407B" w:rsidRDefault="0096407B" w:rsidP="0096407B">
      <w:pPr>
        <w:pStyle w:val="B1"/>
      </w:pPr>
      <w:r>
        <w:t>c)</w:t>
      </w:r>
      <w:r>
        <w:tab/>
        <w:t>an Accept option</w:t>
      </w:r>
      <w:r w:rsidRPr="0073469F">
        <w:t xml:space="preserve"> se</w:t>
      </w:r>
      <w:r>
        <w:t>t to "</w:t>
      </w:r>
      <w:r w:rsidRPr="00CB4D6D">
        <w:t>application/</w:t>
      </w:r>
      <w:r w:rsidRPr="0073469F">
        <w:t>vnd.3gpp.</w:t>
      </w:r>
      <w:r w:rsidRPr="00896EEA">
        <w:rPr>
          <w:noProof/>
        </w:rPr>
        <w:t>seal-data-delivery-connection-status-</w:t>
      </w:r>
      <w:r>
        <w:t>notification-info</w:t>
      </w:r>
      <w:r w:rsidRPr="00CB4D6D">
        <w:t>+cbor</w:t>
      </w:r>
      <w:r>
        <w:t>"</w:t>
      </w:r>
      <w:r w:rsidRPr="0073469F">
        <w:t>;</w:t>
      </w:r>
    </w:p>
    <w:p w14:paraId="01B39A2D" w14:textId="77777777" w:rsidR="0096407B" w:rsidRDefault="0096407B" w:rsidP="0096407B">
      <w:pPr>
        <w:pStyle w:val="B1"/>
      </w:pPr>
      <w:r>
        <w:rPr>
          <w:lang w:eastAsia="zh-CN"/>
        </w:rPr>
        <w:t>d)</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rsidRPr="0073469F">
        <w:t>vnd.3gpp.</w:t>
      </w:r>
      <w:r w:rsidRPr="00896EEA">
        <w:rPr>
          <w:noProof/>
        </w:rPr>
        <w:t>seal-data-delivery-connection-status</w:t>
      </w:r>
      <w:r>
        <w:rPr>
          <w:noProof/>
        </w:rPr>
        <w:t>-config-</w:t>
      </w:r>
      <w:r>
        <w:t>subsc-info</w:t>
      </w:r>
      <w:r w:rsidRPr="00CB4D6D">
        <w:t>+cbor</w:t>
      </w:r>
      <w:r>
        <w:t>"; and</w:t>
      </w:r>
    </w:p>
    <w:p w14:paraId="622E5942" w14:textId="77777777" w:rsidR="0096407B" w:rsidRDefault="0096407B" w:rsidP="0096407B">
      <w:pPr>
        <w:pStyle w:val="B1"/>
      </w:pPr>
      <w:r>
        <w:t>e)</w:t>
      </w:r>
      <w:r>
        <w:tab/>
        <w:t xml:space="preserve">a </w:t>
      </w:r>
      <w:r w:rsidRPr="001A49DC">
        <w:t>"</w:t>
      </w:r>
      <w:r>
        <w:t>ConnectionStatusConfigurationSubscription</w:t>
      </w:r>
      <w:r w:rsidRPr="001A49DC">
        <w:t>"</w:t>
      </w:r>
      <w:r>
        <w:t xml:space="preserve"> object.</w:t>
      </w:r>
    </w:p>
    <w:p w14:paraId="27231990" w14:textId="77777777" w:rsidR="0096407B" w:rsidRDefault="0096407B" w:rsidP="0096407B">
      <w:pPr>
        <w:rPr>
          <w:lang w:eastAsia="x-none"/>
        </w:rPr>
      </w:pPr>
      <w:r>
        <w:rPr>
          <w:lang w:eastAsia="x-none"/>
        </w:rPr>
        <w:t xml:space="preserve">Upon receiving a CoAP FETCH </w:t>
      </w:r>
      <w:r>
        <w:t xml:space="preserve">2.05 (Content) </w:t>
      </w:r>
      <w:r>
        <w:rPr>
          <w:lang w:eastAsia="x-none"/>
        </w:rPr>
        <w:t xml:space="preserve">response </w:t>
      </w:r>
      <w:r>
        <w:t>containing:</w:t>
      </w:r>
    </w:p>
    <w:p w14:paraId="089878F7" w14:textId="77777777" w:rsidR="0096407B" w:rsidRDefault="0096407B" w:rsidP="0096407B">
      <w:pPr>
        <w:pStyle w:val="B1"/>
      </w:pPr>
      <w:r>
        <w:t>a)</w:t>
      </w:r>
      <w:r>
        <w:tab/>
      </w:r>
      <w:r>
        <w:rPr>
          <w:lang w:val="en-US"/>
        </w:rPr>
        <w:t xml:space="preserve">a Content-Format option set to </w:t>
      </w:r>
      <w:r>
        <w:t>"</w:t>
      </w:r>
      <w:r w:rsidRPr="00CB4D6D">
        <w:t>application/</w:t>
      </w:r>
      <w:r w:rsidRPr="0073469F">
        <w:t>vnd.3gpp.</w:t>
      </w:r>
      <w:r w:rsidRPr="00896EEA">
        <w:rPr>
          <w:noProof/>
        </w:rPr>
        <w:t>seal-data-delivery-connection-status-</w:t>
      </w:r>
      <w:r>
        <w:t>notification-info</w:t>
      </w:r>
      <w:r w:rsidRPr="00CB4D6D">
        <w:t>+cbor</w:t>
      </w:r>
      <w:r>
        <w:t>"; and</w:t>
      </w:r>
    </w:p>
    <w:p w14:paraId="5C65526D" w14:textId="77777777" w:rsidR="0096407B" w:rsidRDefault="0096407B" w:rsidP="0096407B">
      <w:pPr>
        <w:pStyle w:val="B1"/>
        <w:rPr>
          <w:lang w:val="en-US"/>
        </w:rPr>
      </w:pPr>
      <w:r>
        <w:rPr>
          <w:lang w:val="en-US"/>
        </w:rPr>
        <w:t>b)</w:t>
      </w:r>
      <w:r>
        <w:rPr>
          <w:lang w:val="en-US"/>
        </w:rPr>
        <w:tab/>
        <w:t xml:space="preserve">a </w:t>
      </w:r>
      <w:r>
        <w:t>"</w:t>
      </w:r>
      <w:r w:rsidRPr="000E1487">
        <w:t>ConnectionStatusNotification</w:t>
      </w:r>
      <w:r>
        <w:t>"</w:t>
      </w:r>
      <w:r>
        <w:rPr>
          <w:lang w:val="en-US"/>
        </w:rPr>
        <w:t xml:space="preserve"> object,</w:t>
      </w:r>
    </w:p>
    <w:p w14:paraId="3618105E" w14:textId="77777777" w:rsidR="0096407B" w:rsidRDefault="0096407B" w:rsidP="0096407B">
      <w:r>
        <w:t xml:space="preserve">the SDDM-S shall communicate </w:t>
      </w:r>
      <w:r>
        <w:rPr>
          <w:lang w:val="en-US" w:eastAsia="zh-CN"/>
        </w:rPr>
        <w:t xml:space="preserve">the received connection status results to the VAL server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p>
    <w:p w14:paraId="5438A7C9" w14:textId="0BECA1D1" w:rsidR="0096407B" w:rsidRDefault="0096407B" w:rsidP="0096407B">
      <w:pPr>
        <w:rPr>
          <w:noProof/>
        </w:rPr>
      </w:pPr>
      <w:r>
        <w:t>To stop getting a</w:t>
      </w:r>
      <w:r w:rsidR="008C19BC">
        <w:t>n</w:t>
      </w:r>
      <w:r>
        <w:t xml:space="preserve"> SEALDD </w:t>
      </w:r>
      <w:r w:rsidRPr="00B62770">
        <w:t xml:space="preserve">connection status reporting </w:t>
      </w:r>
      <w:r>
        <w:t xml:space="preserve">notifications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1C89A85B" w14:textId="22FE72D7"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680C78D5" w14:textId="77777777" w:rsidR="0096407B" w:rsidRDefault="0096407B" w:rsidP="0096407B">
      <w:pPr>
        <w:pStyle w:val="B1"/>
      </w:pPr>
      <w:r>
        <w:t>b)</w:t>
      </w:r>
      <w:r>
        <w:tab/>
        <w:t>an "observe" option set to the value "1" (deregister);</w:t>
      </w:r>
    </w:p>
    <w:p w14:paraId="4184720C" w14:textId="77777777" w:rsidR="0096407B" w:rsidRDefault="0096407B" w:rsidP="0096407B">
      <w:pPr>
        <w:pStyle w:val="B1"/>
        <w:rPr>
          <w:lang w:eastAsia="ko-KR"/>
        </w:rPr>
      </w:pPr>
      <w:r>
        <w:t>c)</w:t>
      </w:r>
      <w:r>
        <w:tab/>
        <w:t xml:space="preserve">a Content-Format </w:t>
      </w:r>
      <w:r>
        <w:rPr>
          <w:lang w:eastAsia="zh-CN"/>
        </w:rPr>
        <w:t>option</w:t>
      </w:r>
      <w:r>
        <w:t xml:space="preserve"> set to </w:t>
      </w:r>
      <w:r w:rsidRPr="00CB4D6D">
        <w:t>application/</w:t>
      </w:r>
      <w:r w:rsidRPr="0073469F">
        <w:t>vnd.3gpp.</w:t>
      </w:r>
      <w:r w:rsidRPr="00896EEA">
        <w:rPr>
          <w:noProof/>
        </w:rPr>
        <w:t>seal-data-delivery-connection-status</w:t>
      </w:r>
      <w:r>
        <w:rPr>
          <w:noProof/>
        </w:rPr>
        <w:t>-config-</w:t>
      </w:r>
      <w:r>
        <w:t>subsc-info</w:t>
      </w:r>
      <w:r w:rsidRPr="00CB4D6D">
        <w:t>+cbor</w:t>
      </w:r>
      <w:r>
        <w:t>"</w:t>
      </w:r>
      <w:r>
        <w:rPr>
          <w:lang w:eastAsia="ko-KR"/>
        </w:rPr>
        <w:t>, and</w:t>
      </w:r>
    </w:p>
    <w:p w14:paraId="650D8660" w14:textId="051C0AA9" w:rsidR="0096407B" w:rsidRPr="00004F96" w:rsidRDefault="0096407B" w:rsidP="00661C20">
      <w:pPr>
        <w:pStyle w:val="B1"/>
      </w:pPr>
      <w:r>
        <w:t>d)</w:t>
      </w:r>
      <w:r>
        <w:tab/>
        <w:t xml:space="preserve">a </w:t>
      </w:r>
      <w:r w:rsidRPr="001A49DC">
        <w:t>"</w:t>
      </w:r>
      <w:r>
        <w:t>ConnectionStatusConfigurationSubscription</w:t>
      </w:r>
      <w:r w:rsidRPr="001A49DC">
        <w:t>"</w:t>
      </w:r>
      <w:r>
        <w:t xml:space="preserve"> object.</w:t>
      </w:r>
    </w:p>
    <w:p w14:paraId="0F1711F2" w14:textId="576C2046" w:rsidR="001167D9" w:rsidRDefault="00D9134D" w:rsidP="001167D9">
      <w:pPr>
        <w:pStyle w:val="Heading1"/>
      </w:pPr>
      <w:bookmarkStart w:id="448" w:name="_CR8"/>
      <w:bookmarkEnd w:id="448"/>
      <w:r>
        <w:br w:type="page"/>
      </w:r>
      <w:bookmarkStart w:id="449" w:name="_Toc34303601"/>
      <w:bookmarkStart w:id="450" w:name="_Toc34403883"/>
      <w:bookmarkStart w:id="451" w:name="_Toc45281905"/>
      <w:bookmarkStart w:id="452" w:name="_Toc51933135"/>
      <w:bookmarkStart w:id="453" w:name="_Toc138360527"/>
      <w:bookmarkStart w:id="454" w:name="_Toc168325563"/>
      <w:bookmarkStart w:id="455" w:name="_Toc187929861"/>
      <w:r w:rsidR="00D808B0">
        <w:t>8</w:t>
      </w:r>
      <w:r w:rsidR="001167D9">
        <w:tab/>
        <w:t>Coding</w:t>
      </w:r>
      <w:bookmarkEnd w:id="449"/>
      <w:bookmarkEnd w:id="450"/>
      <w:bookmarkEnd w:id="451"/>
      <w:bookmarkEnd w:id="452"/>
      <w:bookmarkEnd w:id="453"/>
      <w:bookmarkEnd w:id="454"/>
      <w:bookmarkEnd w:id="455"/>
    </w:p>
    <w:p w14:paraId="031826F1" w14:textId="156882A4" w:rsidR="001167D9" w:rsidRDefault="00D808B0" w:rsidP="001167D9">
      <w:pPr>
        <w:pStyle w:val="Heading2"/>
      </w:pPr>
      <w:bookmarkStart w:id="456" w:name="_CR8_1"/>
      <w:bookmarkStart w:id="457" w:name="_Toc20157536"/>
      <w:bookmarkStart w:id="458" w:name="_Toc34303602"/>
      <w:bookmarkStart w:id="459" w:name="_Toc34403884"/>
      <w:bookmarkStart w:id="460" w:name="_Toc45281906"/>
      <w:bookmarkStart w:id="461" w:name="_Toc51933136"/>
      <w:bookmarkStart w:id="462" w:name="_Toc138360528"/>
      <w:bookmarkStart w:id="463" w:name="_Toc168325564"/>
      <w:bookmarkStart w:id="464" w:name="_Toc187929862"/>
      <w:bookmarkEnd w:id="456"/>
      <w:r>
        <w:t>8</w:t>
      </w:r>
      <w:r w:rsidR="001167D9">
        <w:t>.1</w:t>
      </w:r>
      <w:r w:rsidR="001167D9">
        <w:tab/>
        <w:t>General</w:t>
      </w:r>
      <w:bookmarkEnd w:id="457"/>
      <w:bookmarkEnd w:id="458"/>
      <w:bookmarkEnd w:id="459"/>
      <w:bookmarkEnd w:id="460"/>
      <w:bookmarkEnd w:id="461"/>
      <w:bookmarkEnd w:id="462"/>
      <w:bookmarkEnd w:id="463"/>
      <w:bookmarkEnd w:id="464"/>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465" w:name="_CR8_2"/>
      <w:bookmarkStart w:id="466" w:name="_Toc34303603"/>
      <w:bookmarkStart w:id="467" w:name="_Toc34403885"/>
      <w:bookmarkStart w:id="468" w:name="_Toc45281907"/>
      <w:bookmarkStart w:id="469" w:name="_Toc51933137"/>
      <w:bookmarkStart w:id="470" w:name="_Toc138360529"/>
      <w:bookmarkStart w:id="471" w:name="_Toc168325565"/>
      <w:bookmarkStart w:id="472" w:name="_Toc187929863"/>
      <w:bookmarkEnd w:id="465"/>
      <w:r>
        <w:t>8</w:t>
      </w:r>
      <w:r w:rsidR="001167D9">
        <w:t>.2</w:t>
      </w:r>
      <w:r w:rsidR="001167D9">
        <w:tab/>
        <w:t>Application u</w:t>
      </w:r>
      <w:r w:rsidR="001167D9" w:rsidRPr="000B2651">
        <w:t>nique ID</w:t>
      </w:r>
      <w:bookmarkEnd w:id="466"/>
      <w:bookmarkEnd w:id="467"/>
      <w:bookmarkEnd w:id="468"/>
      <w:bookmarkEnd w:id="469"/>
      <w:bookmarkEnd w:id="470"/>
      <w:bookmarkEnd w:id="471"/>
      <w:bookmarkEnd w:id="472"/>
    </w:p>
    <w:p w14:paraId="2B786E03" w14:textId="77777777" w:rsidR="001167D9" w:rsidRPr="00E6092C" w:rsidRDefault="001167D9" w:rsidP="001167D9">
      <w:bookmarkStart w:id="473" w:name="_Toc34303604"/>
      <w:bookmarkStart w:id="474" w:name="_Toc34403886"/>
      <w:bookmarkStart w:id="475" w:name="_Toc45281908"/>
      <w:bookmarkStart w:id="476" w:name="_Toc51933138"/>
      <w:bookmarkStart w:id="477"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478" w:name="_CR8_3"/>
      <w:bookmarkStart w:id="479" w:name="_Toc168325566"/>
      <w:bookmarkStart w:id="480" w:name="_Toc187929864"/>
      <w:bookmarkEnd w:id="478"/>
      <w:r>
        <w:t>8</w:t>
      </w:r>
      <w:r w:rsidR="001167D9">
        <w:t>.3</w:t>
      </w:r>
      <w:r w:rsidR="001167D9" w:rsidRPr="0073469F">
        <w:tab/>
      </w:r>
      <w:r w:rsidR="001167D9">
        <w:t>Structure</w:t>
      </w:r>
      <w:bookmarkEnd w:id="473"/>
      <w:bookmarkEnd w:id="474"/>
      <w:bookmarkEnd w:id="475"/>
      <w:bookmarkEnd w:id="476"/>
      <w:bookmarkEnd w:id="477"/>
      <w:bookmarkEnd w:id="479"/>
      <w:bookmarkEnd w:id="480"/>
    </w:p>
    <w:p w14:paraId="0185850C" w14:textId="242C4457" w:rsidR="001167D9" w:rsidRDefault="001167D9" w:rsidP="001167D9">
      <w:pPr>
        <w:rPr>
          <w:lang w:eastAsia="x-none"/>
        </w:rPr>
      </w:pPr>
      <w:bookmarkStart w:id="481" w:name="_Toc34303605"/>
      <w:bookmarkStart w:id="482" w:name="_Toc34403887"/>
      <w:bookmarkStart w:id="483" w:name="_Toc45281909"/>
      <w:bookmarkStart w:id="484" w:name="_Toc51933139"/>
      <w:bookmarkStart w:id="485"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16885A3B"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261BFD60"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5D48F6" w14:textId="1AD40EDD"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sidR="00A940A4">
        <w:rPr>
          <w:lang w:eastAsia="zh-CN"/>
        </w:rPr>
        <w:t>; and</w:t>
      </w:r>
    </w:p>
    <w:p w14:paraId="3B5F18BD" w14:textId="55B26254" w:rsidR="00A940A4" w:rsidRDefault="00A940A4" w:rsidP="00A940A4">
      <w:pPr>
        <w:pStyle w:val="B1"/>
      </w:pPr>
      <w:r>
        <w:t>i</w:t>
      </w:r>
      <w:r w:rsidRPr="005D714B">
        <w:t>)</w:t>
      </w:r>
      <w:r w:rsidRPr="005D714B">
        <w:tab/>
        <w:t xml:space="preserve">may include </w:t>
      </w:r>
      <w:r>
        <w:t>an</w:t>
      </w:r>
      <w:r w:rsidRPr="00121E66">
        <w:t xml:space="preserve"> &lt;anyExt&gt; element </w:t>
      </w:r>
      <w:r w:rsidR="007523F9">
        <w:t xml:space="preserve">that may </w:t>
      </w:r>
      <w:r w:rsidRPr="00121E66">
        <w:t>contain</w:t>
      </w:r>
      <w:r>
        <w:t>:</w:t>
      </w:r>
    </w:p>
    <w:p w14:paraId="1BB56BDD" w14:textId="3773228F" w:rsidR="006436EB" w:rsidRDefault="006436EB" w:rsidP="00661C20">
      <w:pPr>
        <w:pStyle w:val="B2"/>
        <w:rPr>
          <w:lang w:eastAsia="zh-CN"/>
        </w:rPr>
      </w:pPr>
      <w:r>
        <w:t>1)</w:t>
      </w:r>
      <w:r>
        <w:tab/>
        <w:t>an &lt;L4S-feedback-capability&gt; element;</w:t>
      </w:r>
    </w:p>
    <w:p w14:paraId="4A44D07E" w14:textId="57018CF5" w:rsidR="00A940A4" w:rsidRDefault="00A940A4" w:rsidP="00A940A4">
      <w:pPr>
        <w:pStyle w:val="B2"/>
      </w:pPr>
      <w:r>
        <w:t>1)</w:t>
      </w:r>
      <w:r>
        <w:tab/>
      </w:r>
      <w:r w:rsidRPr="005D714B">
        <w:t>a &lt;bat-period-adapt-cap&gt; element</w:t>
      </w:r>
      <w:r>
        <w:t>;</w:t>
      </w:r>
      <w:r w:rsidRPr="005D714B">
        <w:t xml:space="preserve"> </w:t>
      </w:r>
      <w:r w:rsidR="007523F9">
        <w:t>and</w:t>
      </w:r>
    </w:p>
    <w:p w14:paraId="72F08B7A" w14:textId="4CFF56B4" w:rsidR="00A940A4" w:rsidRDefault="00A940A4" w:rsidP="00A940A4">
      <w:pPr>
        <w:pStyle w:val="B2"/>
      </w:pPr>
      <w:r>
        <w:t>2)</w:t>
      </w:r>
      <w:r>
        <w:tab/>
      </w:r>
      <w:r w:rsidRPr="005D714B">
        <w:t>a &lt;transmission-assist-info&gt; element.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D1C3434" w14:textId="77777777" w:rsidR="00A940A4" w:rsidRPr="005D714B" w:rsidRDefault="00A940A4" w:rsidP="00A940A4">
      <w:r w:rsidRPr="005D714B">
        <w:t>The &lt;transmission-assist-info&gt; element:</w:t>
      </w:r>
    </w:p>
    <w:p w14:paraId="4E0B88BB"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2B893F9B" w14:textId="77777777" w:rsidR="00A940A4" w:rsidRPr="005D714B" w:rsidRDefault="00A940A4" w:rsidP="00A940A4">
      <w:pPr>
        <w:pStyle w:val="B2"/>
      </w:pPr>
      <w:r w:rsidRPr="005D714B">
        <w:rPr>
          <w:lang w:eastAsia="zh-CN"/>
        </w:rPr>
        <w:t>1</w:t>
      </w:r>
      <w:r w:rsidRPr="005D714B">
        <w:t>)</w:t>
      </w:r>
      <w:r w:rsidRPr="005D714B">
        <w:tab/>
        <w:t>a &lt;bat&gt; element; and</w:t>
      </w:r>
    </w:p>
    <w:p w14:paraId="4B59F6B3"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5559FF40" w14:textId="77777777" w:rsidR="00A940A4" w:rsidRPr="005D714B" w:rsidRDefault="00A940A4" w:rsidP="00A940A4">
      <w:pPr>
        <w:pStyle w:val="B1"/>
        <w:rPr>
          <w:lang w:eastAsia="zh-CN"/>
        </w:rPr>
      </w:pPr>
      <w:r w:rsidRPr="005D714B">
        <w:rPr>
          <w:lang w:eastAsia="zh-CN"/>
        </w:rPr>
        <w:t>b</w:t>
      </w:r>
      <w:r w:rsidRPr="005D714B">
        <w:t>)</w:t>
      </w:r>
      <w:r w:rsidRPr="005D714B">
        <w:tab/>
        <w:t>may include a &lt;bat-window&gt; element; and</w:t>
      </w:r>
    </w:p>
    <w:p w14:paraId="78A22C5D"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008CDE21"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6866BCD6" w14:textId="373252A8" w:rsidR="00A940A4" w:rsidRDefault="00A940A4" w:rsidP="00661C20">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51D1AB24"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1119CF1F" w14:textId="739F7751" w:rsidR="00613137" w:rsidRDefault="00613137" w:rsidP="004477D2">
      <w:pPr>
        <w:pStyle w:val="B1"/>
        <w:rPr>
          <w:lang w:eastAsia="ko-KR"/>
        </w:rPr>
      </w:pPr>
      <w:r>
        <w:t>c)</w:t>
      </w:r>
      <w:r>
        <w:tab/>
      </w:r>
      <w:r w:rsidRPr="00004F96">
        <w:rPr>
          <w:lang w:eastAsia="ko-KR"/>
        </w:rPr>
        <w:t xml:space="preserve">a </w:t>
      </w:r>
      <w:r>
        <w:t>&lt;expiry-time&gt; element</w:t>
      </w:r>
      <w:r>
        <w:rPr>
          <w:lang w:eastAsia="ko-KR"/>
        </w:rPr>
        <w:t>;</w:t>
      </w:r>
    </w:p>
    <w:p w14:paraId="262BA31E" w14:textId="47B14634" w:rsidR="00613137" w:rsidRDefault="00613137" w:rsidP="004477D2">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sidR="00A940A4">
        <w:rPr>
          <w:lang w:eastAsia="zh-CN"/>
        </w:rPr>
        <w:t>; and</w:t>
      </w:r>
    </w:p>
    <w:p w14:paraId="5E248498" w14:textId="77777777" w:rsidR="00A940A4" w:rsidRDefault="00A940A4" w:rsidP="00A940A4">
      <w:pPr>
        <w:pStyle w:val="B1"/>
      </w:pPr>
      <w:r>
        <w:t>e</w:t>
      </w:r>
      <w:r w:rsidRPr="005D714B">
        <w:t>)</w:t>
      </w:r>
      <w:r w:rsidRPr="005D714B">
        <w:tab/>
        <w:t xml:space="preserve">may include </w:t>
      </w:r>
      <w:r>
        <w:t>an</w:t>
      </w:r>
      <w:r w:rsidRPr="00121E66">
        <w:t xml:space="preserve"> &lt;anyExt&gt; element containing </w:t>
      </w:r>
      <w:r w:rsidRPr="005D714B">
        <w:t>either</w:t>
      </w:r>
      <w:r>
        <w:t>:</w:t>
      </w:r>
    </w:p>
    <w:p w14:paraId="39FF98A8" w14:textId="77777777" w:rsidR="00A940A4" w:rsidRDefault="00A940A4" w:rsidP="00A940A4">
      <w:pPr>
        <w:pStyle w:val="B2"/>
      </w:pPr>
      <w:r>
        <w:t>1)</w:t>
      </w:r>
      <w:r>
        <w:tab/>
      </w:r>
      <w:r w:rsidRPr="005D714B">
        <w:t>a &lt;bat-period-adapt-cap&gt; element</w:t>
      </w:r>
      <w:r>
        <w:t>;</w:t>
      </w:r>
      <w:r w:rsidRPr="005D714B">
        <w:t xml:space="preserve"> or</w:t>
      </w:r>
    </w:p>
    <w:p w14:paraId="1D902BEA" w14:textId="77777777" w:rsidR="00A940A4" w:rsidRPr="005D714B" w:rsidRDefault="00A940A4" w:rsidP="00A940A4">
      <w:pPr>
        <w:pStyle w:val="B2"/>
      </w:pPr>
      <w:r>
        <w:t>2)</w:t>
      </w:r>
      <w:r>
        <w:tab/>
      </w:r>
      <w:r w:rsidRPr="005D714B">
        <w:t>a &lt;transmission-assist-info&gt; element.</w:t>
      </w:r>
    </w:p>
    <w:p w14:paraId="3EF18367" w14:textId="77777777" w:rsidR="00A940A4" w:rsidRPr="005D714B" w:rsidRDefault="00A940A4" w:rsidP="00A940A4">
      <w:r w:rsidRPr="005D714B">
        <w:t>The &lt;transmission-assist-info&gt; element:</w:t>
      </w:r>
    </w:p>
    <w:p w14:paraId="524AE6A0"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1E7E6AA8" w14:textId="77777777" w:rsidR="00A940A4" w:rsidRPr="005D714B" w:rsidRDefault="00A940A4" w:rsidP="00A940A4">
      <w:pPr>
        <w:pStyle w:val="B2"/>
      </w:pPr>
      <w:r w:rsidRPr="005D714B">
        <w:rPr>
          <w:lang w:eastAsia="zh-CN"/>
        </w:rPr>
        <w:t>1</w:t>
      </w:r>
      <w:r w:rsidRPr="005D714B">
        <w:t>)</w:t>
      </w:r>
      <w:r w:rsidRPr="005D714B">
        <w:tab/>
        <w:t>a &lt;bat&gt; element; and</w:t>
      </w:r>
    </w:p>
    <w:p w14:paraId="72CE8366"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7793CE1F" w14:textId="77777777" w:rsidR="00A940A4" w:rsidRPr="005D714B" w:rsidRDefault="00A940A4" w:rsidP="00A940A4">
      <w:pPr>
        <w:pStyle w:val="B1"/>
        <w:rPr>
          <w:lang w:eastAsia="zh-CN"/>
        </w:rPr>
      </w:pPr>
      <w:r w:rsidRPr="005D714B">
        <w:rPr>
          <w:lang w:eastAsia="zh-CN"/>
        </w:rPr>
        <w:t>b</w:t>
      </w:r>
      <w:r w:rsidRPr="005D714B">
        <w:t>)</w:t>
      </w:r>
      <w:r w:rsidRPr="005D714B">
        <w:tab/>
        <w:t>may include a &lt;bat-window&gt; element; and</w:t>
      </w:r>
    </w:p>
    <w:p w14:paraId="7C577504"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42312119"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71CFA5A7" w14:textId="77777777" w:rsidR="00A940A4" w:rsidRPr="005D714B" w:rsidRDefault="00A940A4" w:rsidP="00A940A4">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145D2489"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463F4EBF"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rsidRPr="000A4605">
        <w:t xml:space="preserve"> </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486" w:name="OLE_LINK190"/>
      <w:r>
        <w:t>2</w:t>
      </w:r>
      <w:r w:rsidRPr="00004F96">
        <w:t>)</w:t>
      </w:r>
      <w:r w:rsidRPr="00004F96">
        <w:tab/>
        <w:t>a</w:t>
      </w:r>
      <w:r>
        <w:t xml:space="preserve">n </w:t>
      </w:r>
      <w:r w:rsidRPr="00004F96">
        <w:t>&lt;identity</w:t>
      </w:r>
      <w:r>
        <w:t>-measurements</w:t>
      </w:r>
      <w:r w:rsidRPr="00004F96">
        <w:t>&gt; element</w:t>
      </w:r>
      <w:r>
        <w:t>;</w:t>
      </w:r>
    </w:p>
    <w:bookmarkEnd w:id="486"/>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pPr>
      <w:r>
        <w:rPr>
          <w:rFonts w:hint="eastAsia"/>
          <w:lang w:eastAsia="zh-CN"/>
        </w:rPr>
        <w:t>b</w:t>
      </w:r>
      <w:r>
        <w:t>)</w:t>
      </w:r>
      <w:r>
        <w:tab/>
      </w:r>
      <w:r w:rsidRPr="00A93A02">
        <w:t xml:space="preserve">shall include </w:t>
      </w:r>
      <w:r>
        <w:t>a &lt;tx-quality-</w:t>
      </w:r>
      <w:r w:rsidR="004374CD">
        <w:t>management</w:t>
      </w:r>
      <w:r>
        <w:t>-action&gt; element.</w:t>
      </w:r>
    </w:p>
    <w:p w14:paraId="151A1A81" w14:textId="77777777" w:rsidR="00532F9B" w:rsidRDefault="00532F9B" w:rsidP="00532F9B">
      <w:pPr>
        <w:pStyle w:val="B1"/>
      </w:pPr>
      <w:r>
        <w:t>c</w:t>
      </w:r>
      <w:r w:rsidRPr="00F832CD">
        <w:t>)</w:t>
      </w:r>
      <w:r w:rsidRPr="00F832CD">
        <w:tab/>
      </w:r>
      <w:r>
        <w:t xml:space="preserve">may include an </w:t>
      </w:r>
      <w:r w:rsidRPr="00121E66">
        <w:t>&lt;anyExt&gt;</w:t>
      </w:r>
      <w:r>
        <w:t xml:space="preserve"> </w:t>
      </w:r>
      <w:r w:rsidRPr="00121E66">
        <w:t>element</w:t>
      </w:r>
      <w:r>
        <w:t xml:space="preserve"> that </w:t>
      </w:r>
      <w:r w:rsidRPr="00F832CD">
        <w:t>may include</w:t>
      </w:r>
      <w:r>
        <w:t>:</w:t>
      </w:r>
    </w:p>
    <w:p w14:paraId="25778308" w14:textId="77777777" w:rsidR="00532F9B" w:rsidRPr="00F832CD" w:rsidRDefault="00532F9B" w:rsidP="00532F9B">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15CBC293" w14:textId="74EA9E46" w:rsidR="00532F9B" w:rsidRDefault="00532F9B" w:rsidP="00661C20">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43A23910" w14:textId="77777777" w:rsidR="00F864A5" w:rsidRPr="00DA034D" w:rsidRDefault="00F864A5" w:rsidP="00F864A5">
      <w:pPr>
        <w:rPr>
          <w:lang w:eastAsia="zh-CN"/>
        </w:rPr>
      </w:pPr>
      <w:r w:rsidRPr="00DA034D">
        <w:rPr>
          <w:lang w:eastAsia="zh-CN"/>
        </w:rPr>
        <w:t>The</w:t>
      </w:r>
      <w:r w:rsidRPr="00DA034D">
        <w:t xml:space="preserve"> &lt;connection-status-configuration-req&gt; </w:t>
      </w:r>
      <w:r w:rsidRPr="00DA034D">
        <w:rPr>
          <w:lang w:eastAsia="zh-CN"/>
        </w:rPr>
        <w:t>element:</w:t>
      </w:r>
    </w:p>
    <w:p w14:paraId="4173F5ED" w14:textId="77777777" w:rsidR="00F864A5" w:rsidRPr="00DA034D" w:rsidRDefault="00F864A5" w:rsidP="00F864A5">
      <w:pPr>
        <w:pStyle w:val="B1"/>
      </w:pPr>
      <w:r w:rsidRPr="00DA034D">
        <w:t>a)</w:t>
      </w:r>
      <w:r w:rsidRPr="00DA034D">
        <w:tab/>
        <w:t>shall include a &lt;sealdd-flow-id&gt; element;</w:t>
      </w:r>
    </w:p>
    <w:p w14:paraId="18AE5A25" w14:textId="77777777" w:rsidR="00F864A5" w:rsidRPr="00DA034D" w:rsidRDefault="00F864A5" w:rsidP="00F864A5">
      <w:pPr>
        <w:pStyle w:val="B1"/>
        <w:rPr>
          <w:lang w:eastAsia="zh-CN"/>
        </w:rPr>
      </w:pPr>
      <w:r w:rsidRPr="00DA034D">
        <w:rPr>
          <w:lang w:eastAsia="zh-CN"/>
        </w:rPr>
        <w:t>b</w:t>
      </w:r>
      <w:r w:rsidRPr="00DA034D">
        <w:t>)</w:t>
      </w:r>
      <w:r w:rsidRPr="00DA034D">
        <w:tab/>
        <w:t>may include a &lt;reporting-mode&gt; element which may include a &lt;reporting-interval&gt; sub-element</w:t>
      </w:r>
      <w:r w:rsidRPr="00DA034D">
        <w:rPr>
          <w:lang w:eastAsia="zh-CN"/>
        </w:rPr>
        <w:t>; and</w:t>
      </w:r>
    </w:p>
    <w:p w14:paraId="73C4F722" w14:textId="77777777" w:rsidR="00F864A5" w:rsidRPr="00DA034D" w:rsidRDefault="00F864A5" w:rsidP="00F864A5">
      <w:pPr>
        <w:pStyle w:val="B1"/>
      </w:pPr>
      <w:r w:rsidRPr="00DA034D">
        <w:rPr>
          <w:lang w:eastAsia="zh-CN"/>
        </w:rPr>
        <w:t>c</w:t>
      </w:r>
      <w:r w:rsidRPr="00DA034D">
        <w:t>)</w:t>
      </w:r>
      <w:r w:rsidRPr="00DA034D">
        <w:tab/>
        <w:t>may include a &lt;reporting-priority&gt; element.</w:t>
      </w:r>
    </w:p>
    <w:p w14:paraId="6649CE4F" w14:textId="77777777" w:rsidR="00F864A5" w:rsidRPr="00DA034D" w:rsidRDefault="00F864A5" w:rsidP="00F864A5">
      <w:pPr>
        <w:rPr>
          <w:lang w:eastAsia="zh-CN"/>
        </w:rPr>
      </w:pPr>
      <w:r w:rsidRPr="00DA034D">
        <w:rPr>
          <w:lang w:eastAsia="zh-CN"/>
        </w:rPr>
        <w:t xml:space="preserve">The </w:t>
      </w:r>
      <w:r w:rsidRPr="00DA034D">
        <w:t xml:space="preserve">&lt;connection-status-configuration-rsp&gt; </w:t>
      </w:r>
      <w:r w:rsidRPr="00DA034D">
        <w:rPr>
          <w:lang w:eastAsia="zh-CN"/>
        </w:rPr>
        <w:t>element:</w:t>
      </w:r>
    </w:p>
    <w:p w14:paraId="4794B4B3" w14:textId="387C8963" w:rsidR="00F864A5" w:rsidRDefault="00F864A5" w:rsidP="00F864A5">
      <w:pPr>
        <w:pStyle w:val="B1"/>
      </w:pPr>
      <w:r w:rsidRPr="00DA034D">
        <w:t>a)</w:t>
      </w:r>
      <w:r w:rsidRPr="00DA034D">
        <w:tab/>
        <w:t>shall include a &lt;result&gt; element.</w:t>
      </w:r>
    </w:p>
    <w:p w14:paraId="60498E5D" w14:textId="77777777" w:rsidR="003251B6" w:rsidRDefault="003251B6" w:rsidP="003251B6">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1C07A60F" w14:textId="00E76ED7" w:rsidR="003251B6" w:rsidRPr="00661C20" w:rsidRDefault="003251B6" w:rsidP="008B09BE">
      <w:pPr>
        <w:pStyle w:val="B1"/>
      </w:pPr>
      <w:r w:rsidRPr="008B09BE">
        <w:t>a)</w:t>
      </w:r>
      <w:r w:rsidRPr="008B09BE">
        <w:tab/>
        <w:t>shall include a &lt;client-connection-status&gt; element.</w:t>
      </w:r>
    </w:p>
    <w:p w14:paraId="7BF98982" w14:textId="3826E3F9" w:rsidR="001167D9" w:rsidRPr="0073469F" w:rsidRDefault="00D808B0" w:rsidP="001167D9">
      <w:pPr>
        <w:pStyle w:val="Heading2"/>
      </w:pPr>
      <w:bookmarkStart w:id="487" w:name="_CR8_4"/>
      <w:bookmarkStart w:id="488" w:name="_Toc168325567"/>
      <w:bookmarkStart w:id="489" w:name="_Toc187929865"/>
      <w:bookmarkEnd w:id="487"/>
      <w:r>
        <w:t>8</w:t>
      </w:r>
      <w:r w:rsidR="001167D9">
        <w:t>.4</w:t>
      </w:r>
      <w:r w:rsidR="001167D9" w:rsidRPr="0073469F">
        <w:tab/>
        <w:t>XML schema</w:t>
      </w:r>
      <w:bookmarkEnd w:id="481"/>
      <w:bookmarkEnd w:id="482"/>
      <w:bookmarkEnd w:id="483"/>
      <w:bookmarkEnd w:id="484"/>
      <w:bookmarkEnd w:id="485"/>
      <w:bookmarkEnd w:id="488"/>
      <w:bookmarkEnd w:id="489"/>
    </w:p>
    <w:p w14:paraId="2F1D436D" w14:textId="4827C113" w:rsidR="001167D9" w:rsidRPr="0073469F" w:rsidRDefault="00D808B0" w:rsidP="001167D9">
      <w:pPr>
        <w:pStyle w:val="Heading3"/>
      </w:pPr>
      <w:bookmarkStart w:id="490" w:name="_CR8_4_1"/>
      <w:bookmarkStart w:id="491" w:name="_Toc20156505"/>
      <w:bookmarkStart w:id="492" w:name="_Toc27501696"/>
      <w:bookmarkStart w:id="493" w:name="_Toc45281910"/>
      <w:bookmarkStart w:id="494" w:name="_Toc51933140"/>
      <w:bookmarkStart w:id="495" w:name="_Toc138360532"/>
      <w:bookmarkStart w:id="496" w:name="_Toc168325568"/>
      <w:bookmarkStart w:id="497" w:name="_Toc34303606"/>
      <w:bookmarkStart w:id="498" w:name="_Toc34403888"/>
      <w:bookmarkStart w:id="499" w:name="_Toc187929866"/>
      <w:bookmarkEnd w:id="490"/>
      <w:r>
        <w:t>8</w:t>
      </w:r>
      <w:r w:rsidR="001167D9" w:rsidRPr="0073469F">
        <w:t>.</w:t>
      </w:r>
      <w:r w:rsidR="001167D9">
        <w:t>4</w:t>
      </w:r>
      <w:r w:rsidR="001167D9" w:rsidRPr="0073469F">
        <w:t>.1</w:t>
      </w:r>
      <w:r w:rsidR="001167D9" w:rsidRPr="0073469F">
        <w:tab/>
        <w:t>General</w:t>
      </w:r>
      <w:bookmarkEnd w:id="491"/>
      <w:bookmarkEnd w:id="492"/>
      <w:bookmarkEnd w:id="493"/>
      <w:bookmarkEnd w:id="494"/>
      <w:bookmarkEnd w:id="495"/>
      <w:bookmarkEnd w:id="496"/>
      <w:bookmarkEnd w:id="499"/>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500" w:name="_CR8_4_2"/>
      <w:bookmarkStart w:id="501" w:name="_Toc138360533"/>
      <w:bookmarkStart w:id="502" w:name="_Toc168325569"/>
      <w:bookmarkStart w:id="503" w:name="_Toc25306461"/>
      <w:bookmarkStart w:id="504" w:name="_Toc26192784"/>
      <w:bookmarkStart w:id="505" w:name="_Toc34137063"/>
      <w:bookmarkStart w:id="506" w:name="_Toc34137377"/>
      <w:bookmarkStart w:id="507" w:name="_Toc34138525"/>
      <w:bookmarkStart w:id="508" w:name="_Toc34138768"/>
      <w:bookmarkStart w:id="509" w:name="_Toc34395105"/>
      <w:bookmarkStart w:id="510" w:name="_Toc45264322"/>
      <w:bookmarkStart w:id="511" w:name="_Toc123645404"/>
      <w:bookmarkStart w:id="512" w:name="_Toc45281911"/>
      <w:bookmarkStart w:id="513" w:name="_Toc51933141"/>
      <w:bookmarkStart w:id="514" w:name="_Toc187929867"/>
      <w:bookmarkEnd w:id="500"/>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501"/>
      <w:bookmarkEnd w:id="502"/>
      <w:bookmarkEnd w:id="514"/>
    </w:p>
    <w:p w14:paraId="3F8E110D" w14:textId="0D385ED9" w:rsidR="00F864A5" w:rsidRDefault="00F864A5" w:rsidP="00532F9B">
      <w:pPr>
        <w:pStyle w:val="EditorsNote"/>
      </w:pPr>
      <w:bookmarkStart w:id="515" w:name="_Toc45281912"/>
      <w:bookmarkStart w:id="516" w:name="_Toc51933142"/>
      <w:bookmarkStart w:id="517" w:name="_Toc138360534"/>
      <w:bookmarkEnd w:id="503"/>
      <w:bookmarkEnd w:id="504"/>
      <w:bookmarkEnd w:id="505"/>
      <w:bookmarkEnd w:id="506"/>
      <w:bookmarkEnd w:id="507"/>
      <w:bookmarkEnd w:id="508"/>
      <w:bookmarkEnd w:id="509"/>
      <w:bookmarkEnd w:id="510"/>
      <w:bookmarkEnd w:id="511"/>
      <w:bookmarkEnd w:id="512"/>
      <w:bookmarkEnd w:id="513"/>
      <w:r w:rsidRPr="00DA034D">
        <w:t>Editor's note [WID: SEALDD_Ph2, CR#: 0023]:</w:t>
      </w:r>
      <w:r w:rsidRPr="00DA034D">
        <w:tab/>
        <w:t xml:space="preserve">The update of XML schema to support </w:t>
      </w:r>
      <w:r w:rsidRPr="00DA034D">
        <w:rPr>
          <w:lang w:eastAsia="zh-CN"/>
        </w:rPr>
        <w:t>connection status reporting configuration</w:t>
      </w:r>
      <w:r w:rsidRPr="00DA034D">
        <w:t xml:space="preserve"> is FFS.</w:t>
      </w:r>
    </w:p>
    <w:p w14:paraId="152FBC76" w14:textId="040499D4" w:rsidR="00532F9B" w:rsidRDefault="00532F9B">
      <w:pPr>
        <w:pStyle w:val="EditorsNote"/>
      </w:pPr>
      <w:r w:rsidRPr="005D714B">
        <w:t>Editor's note</w:t>
      </w:r>
      <w:r>
        <w:t xml:space="preserve"> [WID: SEALDD_Ph2, CR#: 0021]</w:t>
      </w:r>
      <w:r w:rsidRPr="005D714B">
        <w:t>:</w:t>
      </w:r>
      <w:r w:rsidRPr="005D714B">
        <w:tab/>
        <w:t xml:space="preserve">The </w:t>
      </w:r>
      <w:r>
        <w:t xml:space="preserve">update of XML schema to support </w:t>
      </w:r>
      <w:r w:rsidRPr="005D714B">
        <w:t>BAT and periodicity adaptation is FFS.</w:t>
      </w:r>
    </w:p>
    <w:p w14:paraId="45B32591" w14:textId="7FDBF79F" w:rsidR="003251B6" w:rsidRDefault="003251B6">
      <w:pPr>
        <w:pStyle w:val="EditorsNote"/>
      </w:pPr>
      <w:r w:rsidRPr="005D714B">
        <w:t>Editor's note</w:t>
      </w:r>
      <w:r>
        <w:t xml:space="preserve"> </w:t>
      </w:r>
      <w:r w:rsidRPr="00DA034D">
        <w:t xml:space="preserve">[WID: SEALDD_Ph2, CR#: </w:t>
      </w:r>
      <w:r w:rsidRPr="002A1846">
        <w:t>0038</w:t>
      </w:r>
      <w:r w:rsidRPr="00DA034D">
        <w:t>]</w:t>
      </w:r>
      <w:r w:rsidRPr="005D714B">
        <w:t>:</w:t>
      </w:r>
      <w:r w:rsidRPr="005D714B">
        <w:tab/>
        <w:t xml:space="preserve">The </w:t>
      </w:r>
      <w:r>
        <w:t xml:space="preserve">update of XML schema to support </w:t>
      </w:r>
      <w:r>
        <w:rPr>
          <w:lang w:eastAsia="zh-CN"/>
        </w:rPr>
        <w:t>connection status reporting configuration</w:t>
      </w:r>
      <w:r w:rsidRPr="005D714B">
        <w:t xml:space="preserve"> </w:t>
      </w:r>
      <w:r>
        <w:t xml:space="preserve">notification </w:t>
      </w:r>
      <w:r w:rsidRPr="005D714B">
        <w:t>is FFS.</w:t>
      </w:r>
    </w:p>
    <w:p w14:paraId="593C19B6" w14:textId="2262D2AD" w:rsidR="00A940A4" w:rsidRDefault="00A940A4">
      <w:pPr>
        <w:pStyle w:val="EditorsNote"/>
      </w:pPr>
      <w:r w:rsidRPr="005D714B">
        <w:t>Editor's note</w:t>
      </w:r>
      <w:r>
        <w:t xml:space="preserve"> </w:t>
      </w:r>
      <w:r w:rsidRPr="00DA034D">
        <w:t>[WID: SEALDD_Ph2, CR#: 00</w:t>
      </w:r>
      <w:r>
        <w:t>36</w:t>
      </w:r>
      <w:r w:rsidRPr="00DA034D">
        <w:t>]</w:t>
      </w:r>
      <w:r w:rsidRPr="005D714B">
        <w:t>:</w:t>
      </w:r>
      <w:r w:rsidRPr="005D714B">
        <w:tab/>
        <w:t xml:space="preserve">The </w:t>
      </w:r>
      <w:r w:rsidRPr="005D714B">
        <w:rPr>
          <w:lang w:eastAsia="zh-CN"/>
        </w:rPr>
        <w:t>BAT</w:t>
      </w:r>
      <w:r w:rsidRPr="005D714B">
        <w:t xml:space="preserve"> and periodicity adaptation support is FFS.</w:t>
      </w:r>
    </w:p>
    <w:p w14:paraId="323AB11E" w14:textId="7E4C9F19" w:rsidR="003E2307" w:rsidRDefault="003E2307" w:rsidP="00661C20">
      <w:pPr>
        <w:pStyle w:val="EditorsNote"/>
      </w:pPr>
      <w:r w:rsidRPr="005D714B">
        <w:t>Editor's note</w:t>
      </w:r>
      <w:r>
        <w:t xml:space="preserve"> [WID: SEALDD_Ph2, CR#: 0027]</w:t>
      </w:r>
      <w:r w:rsidRPr="005D714B">
        <w:t>:</w:t>
      </w:r>
      <w:r w:rsidRPr="005D714B">
        <w:tab/>
        <w:t xml:space="preserve">The </w:t>
      </w:r>
      <w:r>
        <w:t xml:space="preserve">update of XML schema to support </w:t>
      </w:r>
      <w:r w:rsidRPr="00F45982">
        <w:t>L4S mechanism</w:t>
      </w:r>
      <w:r w:rsidRPr="005D714B">
        <w:t xml:space="preserve"> is FFS.</w:t>
      </w:r>
    </w:p>
    <w:p w14:paraId="289D2043" w14:textId="223B45B9" w:rsidR="001167D9" w:rsidRDefault="001167D9" w:rsidP="001167D9">
      <w:pPr>
        <w:pStyle w:val="PL"/>
      </w:pPr>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64F2AD5"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562B2A82"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510AA441"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599DD517"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518" w:name="OLE_LINK37"/>
      <w:bookmarkStart w:id="519" w:name="OLE_LINK38"/>
      <w:r w:rsidR="00C95F11">
        <w:t>quality-guarantee-action</w:t>
      </w:r>
      <w:bookmarkEnd w:id="518"/>
      <w:bookmarkEnd w:id="519"/>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520" w:name="_CR8_5"/>
      <w:bookmarkStart w:id="521" w:name="_Toc168325570"/>
      <w:bookmarkStart w:id="522" w:name="_Toc187929868"/>
      <w:bookmarkEnd w:id="520"/>
      <w:r>
        <w:t>8</w:t>
      </w:r>
      <w:r w:rsidR="001167D9">
        <w:t>.5</w:t>
      </w:r>
      <w:r w:rsidR="001167D9" w:rsidRPr="0073469F">
        <w:tab/>
      </w:r>
      <w:r w:rsidR="001167D9">
        <w:t>Data semantics</w:t>
      </w:r>
      <w:bookmarkEnd w:id="497"/>
      <w:bookmarkEnd w:id="498"/>
      <w:bookmarkEnd w:id="515"/>
      <w:bookmarkEnd w:id="516"/>
      <w:bookmarkEnd w:id="517"/>
      <w:bookmarkEnd w:id="521"/>
      <w:bookmarkEnd w:id="522"/>
    </w:p>
    <w:p w14:paraId="0D3B69C6" w14:textId="20B3B358" w:rsidR="001167D9" w:rsidRDefault="001167D9" w:rsidP="001167D9">
      <w:bookmarkStart w:id="523" w:name="_Toc34303607"/>
      <w:bookmarkStart w:id="524" w:name="_Toc34403889"/>
      <w:bookmarkStart w:id="525" w:name="_Toc45281913"/>
      <w:bookmarkStart w:id="526" w:name="_Toc51933143"/>
      <w:bookmarkStart w:id="527"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42959">
        <w:t>,</w:t>
      </w:r>
      <w:r w:rsidR="00155D1A">
        <w:t xml:space="preserve"> </w:t>
      </w:r>
      <w:r w:rsidR="00142959" w:rsidRPr="00DA034D">
        <w:t>&lt;connection-status-configuration-req&gt;, &lt;connection-status-configuration-rsp&gt;</w:t>
      </w:r>
      <w:r w:rsidR="003251B6">
        <w:t>, &lt;connection-status-notification&gt;</w:t>
      </w:r>
      <w:r w:rsidR="00142959">
        <w:t xml:space="preserve"> </w:t>
      </w:r>
      <w:r w:rsidRPr="0073469F">
        <w:t>sub</w:t>
      </w:r>
      <w:r>
        <w:t>-</w:t>
      </w:r>
      <w:r w:rsidRPr="0073469F">
        <w:t>elements.</w:t>
      </w:r>
    </w:p>
    <w:p w14:paraId="3B55762C" w14:textId="759DDED2" w:rsidR="001167D9" w:rsidRDefault="001167D9" w:rsidP="001167D9">
      <w:r>
        <w:t xml:space="preserve">&lt;establishment-req&gt;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1E1C637C"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rPr>
          <w:lang w:val="en-US"/>
        </w:rPr>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187CFCB" w14:textId="77777777" w:rsidR="000572B0" w:rsidRDefault="000572B0" w:rsidP="000572B0">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0ACB461C" w14:textId="77777777" w:rsidR="007523F9" w:rsidRDefault="007523F9" w:rsidP="00661C20">
      <w:pPr>
        <w:pStyle w:val="B2"/>
      </w:pPr>
      <w:r>
        <w:t>1</w:t>
      </w:r>
      <w:r w:rsidRPr="005D714B">
        <w:t>)</w:t>
      </w:r>
      <w:r w:rsidRPr="005D714B">
        <w:tab/>
      </w:r>
      <w:r>
        <w:t xml:space="preserve">&lt;L4S-feedback-capability&gt;, an optional element set to </w:t>
      </w:r>
      <w:r w:rsidRPr="00661C20">
        <w:t>the L4S feedback capability (i.e. ECN identification, L4S feedback).</w:t>
      </w:r>
    </w:p>
    <w:p w14:paraId="523B40C3" w14:textId="422156D3" w:rsidR="000572B0" w:rsidRPr="005D714B" w:rsidRDefault="007523F9" w:rsidP="000572B0">
      <w:pPr>
        <w:pStyle w:val="B2"/>
      </w:pPr>
      <w:r>
        <w:t>2</w:t>
      </w:r>
      <w:r w:rsidR="000572B0" w:rsidRPr="005D714B">
        <w:t>)</w:t>
      </w:r>
      <w:r w:rsidR="000572B0" w:rsidRPr="005D714B">
        <w:tab/>
        <w:t>&lt;bat-period-adapt-cap&gt;, an optional element indicating a BAT and periodicity adaptation capability</w:t>
      </w:r>
      <w:r w:rsidR="000572B0">
        <w:t>; or</w:t>
      </w:r>
    </w:p>
    <w:p w14:paraId="46306483" w14:textId="140CC122" w:rsidR="000572B0" w:rsidRPr="005D714B" w:rsidRDefault="007523F9" w:rsidP="000572B0">
      <w:pPr>
        <w:pStyle w:val="B2"/>
      </w:pPr>
      <w:r>
        <w:t>3</w:t>
      </w:r>
      <w:r w:rsidR="000572B0" w:rsidRPr="005D714B">
        <w:t>)</w:t>
      </w:r>
      <w:r w:rsidR="000572B0" w:rsidRPr="005D714B">
        <w:tab/>
        <w:t xml:space="preserve">&lt;transmission-assist-info&gt;, an optional element specifying a </w:t>
      </w:r>
      <w:r w:rsidR="000572B0" w:rsidRPr="005D714B">
        <w:rPr>
          <w:lang w:eastAsia="zh-CN"/>
        </w:rPr>
        <w:t>transmission assistance</w:t>
      </w:r>
      <w:r w:rsidR="000572B0" w:rsidRPr="005D714B">
        <w:t xml:space="preserve"> </w:t>
      </w:r>
      <w:r w:rsidR="000572B0" w:rsidRPr="005D714B">
        <w:rPr>
          <w:lang w:eastAsia="zh-CN"/>
        </w:rPr>
        <w:t xml:space="preserve">information for uplink SEALDD traffic that </w:t>
      </w:r>
      <w:r w:rsidR="000572B0" w:rsidRPr="005D714B">
        <w:t>contains the following sub-elements:</w:t>
      </w:r>
    </w:p>
    <w:p w14:paraId="498CDB91" w14:textId="77777777" w:rsidR="000572B0" w:rsidRPr="005D714B" w:rsidRDefault="000572B0" w:rsidP="000572B0">
      <w:pPr>
        <w:pStyle w:val="B3"/>
      </w:pPr>
      <w:r>
        <w:rPr>
          <w:lang w:eastAsia="zh-CN"/>
        </w:rPr>
        <w:t>i</w:t>
      </w:r>
      <w:r w:rsidRPr="005D714B">
        <w:t>)</w:t>
      </w:r>
      <w:r w:rsidRPr="005D714B">
        <w:tab/>
        <w:t>a &lt;bat&gt;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BD02BAF" w14:textId="77777777" w:rsidR="000572B0" w:rsidRPr="005D714B" w:rsidRDefault="000572B0" w:rsidP="000572B0">
      <w:pPr>
        <w:pStyle w:val="B3"/>
      </w:pPr>
      <w:r>
        <w:rPr>
          <w:lang w:eastAsia="zh-CN"/>
        </w:rPr>
        <w:t>ii</w:t>
      </w:r>
      <w:r w:rsidRPr="005D714B">
        <w:t>)</w:t>
      </w:r>
      <w:r w:rsidRPr="005D714B">
        <w:tab/>
        <w:t>a &lt;</w:t>
      </w:r>
      <w:r w:rsidRPr="005D714B">
        <w:rPr>
          <w:lang w:eastAsia="zh-CN"/>
        </w:rPr>
        <w:t>periodicity</w:t>
      </w:r>
      <w:r w:rsidRPr="005D714B">
        <w:t>&gt;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p>
    <w:p w14:paraId="3C28A287" w14:textId="77777777" w:rsidR="000572B0" w:rsidRPr="005D714B" w:rsidRDefault="000572B0" w:rsidP="000572B0">
      <w:pPr>
        <w:pStyle w:val="B3"/>
      </w:pPr>
      <w:r>
        <w:rPr>
          <w:lang w:eastAsia="zh-CN"/>
        </w:rPr>
        <w:t>iii</w:t>
      </w:r>
      <w:r w:rsidRPr="005D714B">
        <w:t>)</w:t>
      </w:r>
      <w:r w:rsidRPr="005D714B">
        <w:tab/>
        <w:t>a &lt;bat-window&gt;,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w:t>
      </w:r>
      <w:r>
        <w:t xml:space="preserve"> which may be included only if the </w:t>
      </w:r>
      <w:r w:rsidRPr="005D714B">
        <w:t xml:space="preserve">&lt;bat&gt; element </w:t>
      </w:r>
      <w:r>
        <w:t>is included</w:t>
      </w:r>
      <w:r w:rsidRPr="005D714B">
        <w:t>; and</w:t>
      </w:r>
    </w:p>
    <w:p w14:paraId="7DEFF998" w14:textId="77777777" w:rsidR="000572B0" w:rsidRPr="005D714B" w:rsidRDefault="000572B0" w:rsidP="000572B0">
      <w:pPr>
        <w:pStyle w:val="B3"/>
      </w:pPr>
      <w:r>
        <w:rPr>
          <w:lang w:eastAsia="zh-CN"/>
        </w:rPr>
        <w:t>iv</w:t>
      </w:r>
      <w:r w:rsidRPr="005D714B">
        <w:t>)</w:t>
      </w:r>
      <w:r w:rsidRPr="005D714B">
        <w:tab/>
        <w:t>a &lt;periodicity-range&gt;, 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7A473347" w14:textId="77777777" w:rsidR="000572B0" w:rsidRPr="005D714B" w:rsidRDefault="000572B0" w:rsidP="000572B0">
      <w:pPr>
        <w:pStyle w:val="B4"/>
      </w:pPr>
      <w:r>
        <w:t>-</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 or</w:t>
      </w:r>
    </w:p>
    <w:p w14:paraId="55709C07" w14:textId="18871CC3" w:rsidR="000572B0" w:rsidRDefault="000572B0" w:rsidP="000572B0">
      <w:pPr>
        <w:pStyle w:val="B4"/>
      </w:pPr>
      <w:r>
        <w:t>-</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p>
    <w:p w14:paraId="5EDF6C3E" w14:textId="7F87526E" w:rsidR="001167D9" w:rsidRDefault="001167D9" w:rsidP="001167D9">
      <w:r>
        <w:t xml:space="preserve">&lt;establishment-rsp&gt;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1ACCF58C"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w:t>
      </w:r>
    </w:p>
    <w:p w14:paraId="10E06E29" w14:textId="43F4B76D"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0CEEDC03" w14:textId="1E2DB9F3" w:rsidR="00613137" w:rsidRDefault="00613137" w:rsidP="004477D2">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r w:rsidR="000572B0">
        <w:rPr>
          <w:lang w:eastAsia="zh-CN"/>
        </w:rPr>
        <w:t>; and</w:t>
      </w:r>
    </w:p>
    <w:p w14:paraId="5565F5D6" w14:textId="77777777" w:rsidR="000572B0" w:rsidRDefault="000572B0" w:rsidP="000572B0">
      <w:pPr>
        <w:pStyle w:val="B1"/>
      </w:pPr>
      <w:r>
        <w:t>e</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4394E829" w14:textId="77777777" w:rsidR="000572B0" w:rsidRPr="005D714B" w:rsidRDefault="000572B0" w:rsidP="000572B0">
      <w:pPr>
        <w:pStyle w:val="B2"/>
      </w:pPr>
      <w:r>
        <w:t>1</w:t>
      </w:r>
      <w:r w:rsidRPr="005D714B">
        <w:t>)</w:t>
      </w:r>
      <w:r w:rsidRPr="005D714B">
        <w:tab/>
        <w:t>&lt;bat-period-adapt-cap&gt;, an optional element indicating a BAT and periodicity adaptation capability</w:t>
      </w:r>
      <w:r>
        <w:t>; or</w:t>
      </w:r>
    </w:p>
    <w:p w14:paraId="429B496E" w14:textId="77777777" w:rsidR="000572B0" w:rsidRPr="005D714B" w:rsidRDefault="000572B0" w:rsidP="000572B0">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5A5CE750" w14:textId="77777777" w:rsidR="000572B0" w:rsidRPr="005D714B" w:rsidRDefault="000572B0" w:rsidP="000572B0">
      <w:pPr>
        <w:pStyle w:val="B3"/>
      </w:pPr>
      <w:r>
        <w:rPr>
          <w:lang w:eastAsia="zh-CN"/>
        </w:rPr>
        <w:t>i</w:t>
      </w:r>
      <w:r w:rsidRPr="005D714B">
        <w:t>)</w:t>
      </w:r>
      <w:r w:rsidRPr="005D714B">
        <w:tab/>
        <w:t>a &lt;bat&gt;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922C68C" w14:textId="77777777" w:rsidR="000572B0" w:rsidRPr="005D714B" w:rsidRDefault="000572B0" w:rsidP="000572B0">
      <w:pPr>
        <w:pStyle w:val="B3"/>
      </w:pPr>
      <w:r>
        <w:rPr>
          <w:lang w:eastAsia="zh-CN"/>
        </w:rPr>
        <w:t>ii</w:t>
      </w:r>
      <w:r w:rsidRPr="005D714B">
        <w:t>)</w:t>
      </w:r>
      <w:r w:rsidRPr="005D714B">
        <w:tab/>
        <w:t>a &lt;</w:t>
      </w:r>
      <w:r w:rsidRPr="005D714B">
        <w:rPr>
          <w:lang w:eastAsia="zh-CN"/>
        </w:rPr>
        <w:t>periodicity</w:t>
      </w:r>
      <w:r w:rsidRPr="005D714B">
        <w:t>&gt;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p>
    <w:p w14:paraId="0627C493" w14:textId="77777777" w:rsidR="000572B0" w:rsidRPr="005D714B" w:rsidRDefault="000572B0" w:rsidP="000572B0">
      <w:pPr>
        <w:pStyle w:val="B3"/>
      </w:pPr>
      <w:r>
        <w:rPr>
          <w:lang w:eastAsia="zh-CN"/>
        </w:rPr>
        <w:t>iii</w:t>
      </w:r>
      <w:r w:rsidRPr="005D714B">
        <w:t>)</w:t>
      </w:r>
      <w:r w:rsidRPr="005D714B">
        <w:tab/>
        <w:t>a &lt;bat-window&gt;,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w:t>
      </w:r>
      <w:r>
        <w:t xml:space="preserve"> which may be included only if the </w:t>
      </w:r>
      <w:r w:rsidRPr="005D714B">
        <w:t xml:space="preserve">&lt;bat&gt; element </w:t>
      </w:r>
      <w:r>
        <w:t>is included</w:t>
      </w:r>
      <w:r w:rsidRPr="005D714B">
        <w:t>; and</w:t>
      </w:r>
    </w:p>
    <w:p w14:paraId="3EACFB77" w14:textId="77777777" w:rsidR="000572B0" w:rsidRPr="005D714B" w:rsidRDefault="000572B0" w:rsidP="000572B0">
      <w:pPr>
        <w:pStyle w:val="B3"/>
      </w:pPr>
      <w:r>
        <w:rPr>
          <w:lang w:eastAsia="zh-CN"/>
        </w:rPr>
        <w:t>iv</w:t>
      </w:r>
      <w:r w:rsidRPr="005D714B">
        <w:t>)</w:t>
      </w:r>
      <w:r w:rsidRPr="005D714B">
        <w:tab/>
        <w:t>a &lt;periodicity-range&gt;, 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0D37E9B0" w14:textId="77777777" w:rsidR="000572B0" w:rsidRPr="005D714B" w:rsidRDefault="000572B0" w:rsidP="000572B0">
      <w:pPr>
        <w:pStyle w:val="B4"/>
      </w:pPr>
      <w:r>
        <w:t>-</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 or</w:t>
      </w:r>
    </w:p>
    <w:p w14:paraId="29CC16C2" w14:textId="519CFF9C" w:rsidR="000572B0" w:rsidRPr="00004F96" w:rsidRDefault="000572B0" w:rsidP="00661C20">
      <w:pPr>
        <w:pStyle w:val="B4"/>
      </w:pPr>
      <w:r>
        <w:t>-</w:t>
      </w:r>
      <w:r w:rsidRPr="005D714B">
        <w:tab/>
        <w:t>a &lt;</w:t>
      </w:r>
      <w:r w:rsidRPr="005D714B">
        <w:rPr>
          <w:rFonts w:cs="Arial"/>
          <w:szCs w:val="18"/>
        </w:rPr>
        <w:t>periodicity-value</w:t>
      </w:r>
      <w:r w:rsidRPr="005D714B">
        <w:t xml:space="preserve">-list&gt;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 in units of microseconds.</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5B436196" w:rsidR="00536760" w:rsidRDefault="00536760" w:rsidP="00536760">
      <w:r>
        <w:t>&lt;</w:t>
      </w:r>
      <w:r w:rsidR="00CE2A1F">
        <w:t>URLLC</w:t>
      </w:r>
      <w:r>
        <w:t xml:space="preserve">-establishment-req&gt; </w:t>
      </w:r>
      <w:r w:rsidR="00A54533">
        <w:t xml:space="preserve">element </w:t>
      </w:r>
      <w:r>
        <w:t>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3CF144B3"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sidR="00A03B11">
        <w:rPr>
          <w:rFonts w:cs="Arial"/>
        </w:rPr>
        <w:t xml:space="preserve">either </w:t>
      </w:r>
      <w:r w:rsidRPr="00450E6D">
        <w:rPr>
          <w:rFonts w:cs="Arial"/>
        </w:rPr>
        <w:t>performing the request</w:t>
      </w:r>
      <w:r w:rsidR="00A03B11">
        <w:rPr>
          <w:rFonts w:cs="Arial"/>
        </w:rPr>
        <w:t xml:space="preserve"> or receiving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4303AE2E" w:rsidR="00536760" w:rsidRDefault="00536760" w:rsidP="00536760">
      <w:r>
        <w:t>&lt;</w:t>
      </w:r>
      <w:r w:rsidR="00CE2A1F">
        <w:t>URLLC</w:t>
      </w:r>
      <w:r>
        <w:t xml:space="preserve">-establishment-rsp&gt; </w:t>
      </w:r>
      <w:r w:rsidR="00A54533">
        <w:t xml:space="preserve">element </w:t>
      </w:r>
      <w:r>
        <w:t>contains the following sub-elements:</w:t>
      </w:r>
    </w:p>
    <w:p w14:paraId="1F270F8A" w14:textId="0A17C424"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7F3DE9C2" w:rsidR="00D611F8" w:rsidRDefault="00D611F8" w:rsidP="00D611F8">
      <w:r>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53DA985" w:rsidR="00155D1A" w:rsidRDefault="00155D1A" w:rsidP="00155D1A">
      <w:r>
        <w:t>&lt;</w:t>
      </w:r>
      <w:r w:rsidR="00CE2A1F">
        <w:t>URLLC</w:t>
      </w:r>
      <w:r>
        <w:t xml:space="preserve">-update-req&gt; </w:t>
      </w:r>
      <w:r w:rsidR="00A54533">
        <w:t xml:space="preserve">element </w:t>
      </w:r>
      <w:r>
        <w:t>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299D187A"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0AC0CCE7"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 xml:space="preserve">measurements-subscription-req&gt; </w:t>
      </w:r>
      <w:r w:rsidR="00A54533">
        <w:t xml:space="preserve">element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528" w:name="OLE_LINK39"/>
      <w:bookmarkStart w:id="529" w:name="OLE_LINK40"/>
      <w:r>
        <w:rPr>
          <w:lang w:eastAsia="zh-CN"/>
        </w:rPr>
        <w:t>establish transmission path</w:t>
      </w:r>
      <w:bookmarkEnd w:id="528"/>
      <w:bookmarkEnd w:id="529"/>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5D14EDDB"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sub-elements:</w:t>
      </w:r>
      <w:r>
        <w:rPr>
          <w:lang w:eastAsia="zh-CN"/>
        </w:rPr>
        <w:t>;</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bookmarkStart w:id="530" w:name="OLE_LINK211"/>
      <w:r>
        <w:t xml:space="preserve">&lt;identity-measurements&gt; </w:t>
      </w:r>
      <w:bookmarkEnd w:id="530"/>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21815F76" w:rsidR="00C700FA" w:rsidRDefault="00C700FA" w:rsidP="00C700FA">
      <w:pPr>
        <w:pStyle w:val="B1"/>
      </w:pPr>
      <w:r>
        <w:t>a)</w:t>
      </w:r>
      <w:r>
        <w:tab/>
        <w:t>&lt;sealdd-flow-id&gt;, a mandatory element specifying the identity of the seal flow;</w:t>
      </w:r>
    </w:p>
    <w:p w14:paraId="71E24ADA" w14:textId="1BF800F0"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532F9B" w:rsidRPr="004C521F">
        <w:rPr>
          <w:lang w:eastAsia="zh-CN"/>
        </w:rPr>
        <w:t>optimization action</w:t>
      </w:r>
      <w:r w:rsidR="00532F9B" w:rsidRPr="00004F96">
        <w:t xml:space="preserve"> </w:t>
      </w:r>
      <w:r w:rsidR="004374CD" w:rsidRPr="00004F96">
        <w:t>"</w:t>
      </w:r>
      <w:r w:rsidR="004374CD">
        <w:rPr>
          <w:lang w:eastAsia="zh-CN"/>
        </w:rPr>
        <w:t>B</w:t>
      </w:r>
      <w:r w:rsidR="004374CD" w:rsidRPr="004C521F">
        <w:rPr>
          <w:lang w:eastAsia="zh-CN"/>
        </w:rPr>
        <w:t>ack to single transmission path</w:t>
      </w:r>
      <w:r w:rsidR="004374CD" w:rsidRPr="00004F96">
        <w:t>"</w:t>
      </w:r>
      <w:r w:rsidR="00532F9B">
        <w:t>, "T</w:t>
      </w:r>
      <w:r w:rsidR="00532F9B" w:rsidRPr="001C57DD">
        <w:rPr>
          <w:lang w:val="en-US"/>
        </w:rPr>
        <w:t>ransmission parameter adjustment</w:t>
      </w:r>
      <w:r w:rsidR="00532F9B">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t>; and</w:t>
      </w:r>
    </w:p>
    <w:p w14:paraId="7B9BDD1A" w14:textId="1448A665" w:rsidR="00797019" w:rsidRDefault="00797019" w:rsidP="00797019">
      <w:pPr>
        <w:pStyle w:val="NO"/>
        <w:rPr>
          <w:lang w:eastAsia="zh-CN"/>
        </w:rPr>
      </w:pPr>
      <w:r>
        <w:rPr>
          <w:lang w:eastAsia="zh-CN"/>
        </w:rPr>
        <w:t>NOTE:</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463121A3" w14:textId="77777777" w:rsidR="00532F9B" w:rsidRDefault="00532F9B" w:rsidP="00532F9B">
      <w:pPr>
        <w:pStyle w:val="B1"/>
      </w:pPr>
      <w:r w:rsidRPr="00310898">
        <w:t>c)</w:t>
      </w:r>
      <w:r w:rsidRPr="00310898">
        <w:tab/>
      </w:r>
      <w:r w:rsidRPr="00121E66">
        <w:t>&lt;anyExt&gt;</w:t>
      </w:r>
      <w:r>
        <w:t>, an optional</w:t>
      </w:r>
      <w:r w:rsidRPr="00121E66">
        <w:t xml:space="preserve"> element </w:t>
      </w:r>
      <w:r>
        <w:t>that contains:</w:t>
      </w:r>
    </w:p>
    <w:p w14:paraId="65E443C1" w14:textId="77777777" w:rsidR="00532F9B" w:rsidRPr="00310898" w:rsidRDefault="00532F9B" w:rsidP="00532F9B">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 and</w:t>
      </w:r>
    </w:p>
    <w:p w14:paraId="2A87940D" w14:textId="01081F47" w:rsidR="00532F9B" w:rsidRDefault="00532F9B" w:rsidP="00661C20">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p>
    <w:p w14:paraId="115E854F" w14:textId="57D4ECFF" w:rsidR="00C700FA" w:rsidRDefault="00C700FA" w:rsidP="00C700FA">
      <w:pPr>
        <w:rPr>
          <w:lang w:eastAsia="zh-CN"/>
        </w:rPr>
      </w:pPr>
      <w:r>
        <w:rPr>
          <w:lang w:eastAsia="zh-CN"/>
        </w:rPr>
        <w:t xml:space="preserve"> </w:t>
      </w:r>
      <w:r w:rsidRPr="00004F96">
        <w:t>&lt;</w:t>
      </w:r>
      <w:r>
        <w:t>tx-quality-</w:t>
      </w:r>
      <w:r w:rsidR="004374CD">
        <w:t>management</w:t>
      </w:r>
      <w:r>
        <w:t xml:space="preserve">-rsp&gt; </w:t>
      </w:r>
      <w:r w:rsidR="00E36516">
        <w:t xml:space="preserve">element </w:t>
      </w:r>
      <w:r>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E1B66EB" w14:textId="77777777" w:rsidR="003251B6" w:rsidRDefault="003251B6" w:rsidP="00661C20">
      <w:r>
        <w:t>&lt;connection-status-notification&gt; element contains the following sub-element:</w:t>
      </w:r>
    </w:p>
    <w:p w14:paraId="4848AFE4" w14:textId="1C481147" w:rsidR="003251B6" w:rsidRPr="00661C20" w:rsidRDefault="003251B6" w:rsidP="008B09BE">
      <w:pPr>
        <w:pStyle w:val="B1"/>
      </w:pPr>
      <w:r w:rsidRPr="008B09BE">
        <w:t>a)</w:t>
      </w:r>
      <w:r w:rsidRPr="008B09BE">
        <w:tab/>
        <w:t>&lt;client-connection-status&gt;, a mandatory element indicating the status of V</w:t>
      </w:r>
      <w:r w:rsidRPr="0005446A">
        <w:t>AL UEs, set to "reachable</w:t>
      </w:r>
      <w:r w:rsidRPr="006436EB">
        <w:t>", "unreachable", or "sleeping"</w:t>
      </w:r>
      <w:r w:rsidRPr="00661C20">
        <w:t>.</w:t>
      </w:r>
    </w:p>
    <w:p w14:paraId="03B303C0" w14:textId="77777777" w:rsidR="00142959" w:rsidRPr="00DA034D" w:rsidRDefault="00142959" w:rsidP="00661C20">
      <w:r w:rsidRPr="00DA034D">
        <w:rPr>
          <w:lang w:eastAsia="zh-CN"/>
        </w:rPr>
        <w:t>&lt;</w:t>
      </w:r>
      <w:r w:rsidRPr="00DA034D">
        <w:t>connection-status-configuration-req&gt; element contains the following sub-elements:</w:t>
      </w:r>
    </w:p>
    <w:p w14:paraId="05A38D9B" w14:textId="77777777" w:rsidR="00142959" w:rsidRPr="00DA034D" w:rsidRDefault="00142959" w:rsidP="00142959">
      <w:pPr>
        <w:pStyle w:val="B1"/>
      </w:pPr>
      <w:r w:rsidRPr="00DA034D">
        <w:t>a)</w:t>
      </w:r>
      <w:r w:rsidRPr="00DA034D">
        <w:tab/>
        <w:t>&lt;sealdd-flow-id&gt;, a mandatory element specifying the identity of the seal flow;</w:t>
      </w:r>
    </w:p>
    <w:p w14:paraId="6E7C3744" w14:textId="77777777" w:rsidR="00142959" w:rsidRPr="00DA034D" w:rsidRDefault="00142959" w:rsidP="00142959">
      <w:pPr>
        <w:pStyle w:val="B1"/>
      </w:pPr>
      <w:r w:rsidRPr="00DA034D">
        <w:t>b)</w:t>
      </w:r>
      <w:r w:rsidRPr="00DA034D">
        <w:tab/>
        <w:t>&lt;reporting-mode&gt;, an optional element set to either "regular" or "irregular" indicating the mode of the reporting. If the mode is "regular", the &lt;reporting-mode&gt; element may contain a &lt;reporting-interval&gt; sub-element set to the reporting interval to the notification; and</w:t>
      </w:r>
    </w:p>
    <w:p w14:paraId="2E61223E" w14:textId="77777777" w:rsidR="00142959" w:rsidRPr="00DA034D" w:rsidRDefault="00142959" w:rsidP="00661C20">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p>
    <w:p w14:paraId="5F6B65C9" w14:textId="77777777" w:rsidR="00142959" w:rsidRPr="00DA034D" w:rsidRDefault="00142959" w:rsidP="00142959">
      <w:pPr>
        <w:pStyle w:val="EditorsNote"/>
      </w:pPr>
      <w:r w:rsidRPr="00DA034D">
        <w:t>Editor's note [WID: SEALDD_Ph2, CR#: 0023]:</w:t>
      </w:r>
      <w:r w:rsidRPr="00DA034D">
        <w:tab/>
      </w:r>
      <w:r>
        <w:t>Definitions</w:t>
      </w:r>
      <w:r w:rsidRPr="00DA034D">
        <w:t xml:space="preserve"> of &lt;reporting-mode&gt;</w:t>
      </w:r>
      <w:r>
        <w:t>,</w:t>
      </w:r>
      <w:r w:rsidRPr="00DA034D">
        <w:t xml:space="preserve"> &lt;reporting-interval&gt;</w:t>
      </w:r>
      <w:r w:rsidRPr="00DA034D">
        <w:rPr>
          <w:lang w:eastAsia="zh-CN"/>
        </w:rPr>
        <w:t xml:space="preserve"> </w:t>
      </w:r>
      <w:r>
        <w:rPr>
          <w:lang w:eastAsia="zh-CN"/>
        </w:rPr>
        <w:t xml:space="preserve">and </w:t>
      </w:r>
      <w:r w:rsidRPr="00DA034D">
        <w:t>&lt;reporting-priority&gt;</w:t>
      </w:r>
      <w:r>
        <w:t xml:space="preserve"> elements </w:t>
      </w:r>
      <w:r>
        <w:rPr>
          <w:lang w:eastAsia="zh-CN"/>
        </w:rPr>
        <w:t>are</w:t>
      </w:r>
      <w:r w:rsidRPr="00DA034D">
        <w:t xml:space="preserve"> FFS.</w:t>
      </w:r>
    </w:p>
    <w:p w14:paraId="362CB1E0" w14:textId="77777777" w:rsidR="00142959" w:rsidRPr="00DA034D" w:rsidRDefault="00142959" w:rsidP="00661C20">
      <w:r w:rsidRPr="00DA034D">
        <w:t>&lt;connection-status-configuration-rsp&gt; element contains the following sub-element:</w:t>
      </w:r>
    </w:p>
    <w:p w14:paraId="5C163980" w14:textId="6BB0C0C1" w:rsidR="00142959" w:rsidRDefault="00142959" w:rsidP="00142959">
      <w:pPr>
        <w:pStyle w:val="B1"/>
        <w:rPr>
          <w:lang w:eastAsia="zh-CN"/>
        </w:rPr>
      </w:pPr>
      <w:r w:rsidRPr="00DA034D">
        <w:t>a)</w:t>
      </w:r>
      <w:r w:rsidRPr="00DA034D">
        <w:tab/>
        <w:t>&lt;result&gt;, a mandatory element set to either "success" or "failure" indicating success or failure of the operation.</w:t>
      </w:r>
    </w:p>
    <w:p w14:paraId="2ED1FC26" w14:textId="7FE63CCE" w:rsidR="001167D9" w:rsidRPr="0073469F" w:rsidRDefault="00D808B0" w:rsidP="001167D9">
      <w:pPr>
        <w:pStyle w:val="Heading2"/>
      </w:pPr>
      <w:bookmarkStart w:id="531" w:name="_CR8_6"/>
      <w:bookmarkStart w:id="532" w:name="_Toc168325571"/>
      <w:bookmarkStart w:id="533" w:name="_Toc187929869"/>
      <w:bookmarkEnd w:id="531"/>
      <w:r>
        <w:t>8</w:t>
      </w:r>
      <w:r w:rsidR="001167D9">
        <w:t>.6</w:t>
      </w:r>
      <w:r w:rsidR="001167D9" w:rsidRPr="0073469F">
        <w:tab/>
      </w:r>
      <w:r w:rsidR="001167D9">
        <w:t>MIME type</w:t>
      </w:r>
      <w:bookmarkEnd w:id="523"/>
      <w:bookmarkEnd w:id="524"/>
      <w:bookmarkEnd w:id="525"/>
      <w:bookmarkEnd w:id="526"/>
      <w:bookmarkEnd w:id="527"/>
      <w:bookmarkEnd w:id="532"/>
      <w:bookmarkEnd w:id="533"/>
    </w:p>
    <w:p w14:paraId="5DE58B1E" w14:textId="77777777" w:rsidR="001167D9" w:rsidRPr="0045024E" w:rsidRDefault="001167D9" w:rsidP="001167D9">
      <w:bookmarkStart w:id="534" w:name="_Toc34303608"/>
      <w:bookmarkStart w:id="535" w:name="_Toc34403890"/>
      <w:bookmarkStart w:id="536" w:name="_Toc45281914"/>
      <w:bookmarkStart w:id="537" w:name="_Toc51933144"/>
      <w:bookmarkStart w:id="538"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539" w:name="_CR8_7"/>
      <w:bookmarkStart w:id="540" w:name="_Toc168325572"/>
      <w:bookmarkStart w:id="541" w:name="_Toc187929870"/>
      <w:bookmarkEnd w:id="539"/>
      <w:r>
        <w:t>8</w:t>
      </w:r>
      <w:r w:rsidR="001167D9">
        <w:t>.7</w:t>
      </w:r>
      <w:r w:rsidR="001167D9" w:rsidRPr="0073469F">
        <w:tab/>
        <w:t>IANA registration template</w:t>
      </w:r>
      <w:bookmarkEnd w:id="534"/>
      <w:bookmarkEnd w:id="535"/>
      <w:bookmarkEnd w:id="536"/>
      <w:bookmarkEnd w:id="537"/>
      <w:bookmarkEnd w:id="538"/>
      <w:bookmarkEnd w:id="540"/>
      <w:bookmarkEnd w:id="541"/>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542" w:name="MCCQCTEMPBM_00000027"/>
      <w:bookmarkStart w:id="543" w:name="MCCQCTEMPBM_00000035"/>
      <w:r w:rsidRPr="00826514">
        <w:t xml:space="preserve"> section </w:t>
      </w:r>
      <w:bookmarkEnd w:id="542"/>
      <w:bookmarkEnd w:id="543"/>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544" w:name="_CRAnnexAnormative"/>
      <w:bookmarkStart w:id="545" w:name="_Toc168325573"/>
      <w:bookmarkStart w:id="546" w:name="_Toc187929871"/>
      <w:bookmarkEnd w:id="544"/>
      <w:r w:rsidRPr="000505AA">
        <w:t>Annex A (normative):</w:t>
      </w:r>
      <w:r w:rsidRPr="000505AA">
        <w:br/>
        <w:t>CoAP resource representation and encoding</w:t>
      </w:r>
      <w:bookmarkEnd w:id="545"/>
      <w:bookmarkEnd w:id="546"/>
    </w:p>
    <w:p w14:paraId="5A045802" w14:textId="77777777" w:rsidR="00B3326B" w:rsidRDefault="00B3326B" w:rsidP="00B3326B">
      <w:pPr>
        <w:pStyle w:val="Heading1"/>
      </w:pPr>
      <w:bookmarkStart w:id="547" w:name="_CRA_1"/>
      <w:bookmarkStart w:id="548" w:name="_Toc168325574"/>
      <w:bookmarkStart w:id="549" w:name="_Toc187929872"/>
      <w:bookmarkEnd w:id="547"/>
      <w:r>
        <w:t>A.1</w:t>
      </w:r>
      <w:r>
        <w:tab/>
        <w:t>General</w:t>
      </w:r>
      <w:bookmarkEnd w:id="548"/>
      <w:bookmarkEnd w:id="549"/>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550" w:name="_CRA_2"/>
      <w:bookmarkStart w:id="551" w:name="_Toc168325575"/>
      <w:bookmarkStart w:id="552" w:name="_Toc187929873"/>
      <w:bookmarkEnd w:id="550"/>
      <w:r>
        <w:t>A.2</w:t>
      </w:r>
      <w:r>
        <w:tab/>
      </w:r>
      <w:r w:rsidRPr="00F8207F">
        <w:t>Data types applicable to multiple resource representations</w:t>
      </w:r>
      <w:bookmarkEnd w:id="551"/>
      <w:bookmarkEnd w:id="552"/>
    </w:p>
    <w:p w14:paraId="2149F96A" w14:textId="77777777" w:rsidR="006331D1" w:rsidRPr="00C77A9A" w:rsidRDefault="006331D1" w:rsidP="006331D1">
      <w:pPr>
        <w:pStyle w:val="Heading2"/>
      </w:pPr>
      <w:bookmarkStart w:id="553" w:name="_CRA_2_1"/>
      <w:bookmarkStart w:id="554" w:name="_Toc168325576"/>
      <w:bookmarkStart w:id="555" w:name="_Toc187929874"/>
      <w:bookmarkEnd w:id="553"/>
      <w:r>
        <w:t>A.2</w:t>
      </w:r>
      <w:r w:rsidRPr="00FC34DC">
        <w:t>.1</w:t>
      </w:r>
      <w:r w:rsidRPr="00C77A9A">
        <w:tab/>
      </w:r>
      <w:r>
        <w:t>General</w:t>
      </w:r>
      <w:bookmarkEnd w:id="554"/>
      <w:bookmarkEnd w:id="555"/>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556" w:name="_CRA_2_2"/>
      <w:bookmarkStart w:id="557" w:name="_Toc24868466"/>
      <w:bookmarkStart w:id="558" w:name="_Toc34153974"/>
      <w:bookmarkStart w:id="559" w:name="_Toc36040918"/>
      <w:bookmarkStart w:id="560" w:name="_Toc36041231"/>
      <w:bookmarkStart w:id="561" w:name="_Toc43196515"/>
      <w:bookmarkStart w:id="562" w:name="_Toc43481285"/>
      <w:bookmarkStart w:id="563" w:name="_Toc45134562"/>
      <w:bookmarkStart w:id="564" w:name="_Toc51189094"/>
      <w:bookmarkStart w:id="565" w:name="_Toc51763770"/>
      <w:bookmarkStart w:id="566" w:name="_Toc57206002"/>
      <w:bookmarkStart w:id="567" w:name="_Toc59019343"/>
      <w:bookmarkStart w:id="568" w:name="_Toc99195502"/>
      <w:bookmarkStart w:id="569" w:name="_Toc154277354"/>
      <w:bookmarkStart w:id="570" w:name="_Toc168325577"/>
      <w:bookmarkStart w:id="571" w:name="OLE_LINK62"/>
      <w:bookmarkStart w:id="572" w:name="_Toc187929875"/>
      <w:bookmarkEnd w:id="556"/>
      <w:r>
        <w:t>A.2</w:t>
      </w:r>
      <w:r w:rsidRPr="00FC34DC">
        <w:t>.</w:t>
      </w:r>
      <w:r>
        <w:t>2</w:t>
      </w:r>
      <w:r w:rsidRPr="00C77A9A">
        <w:tab/>
        <w:t>Referenced structured data types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2"/>
    </w:p>
    <w:p w14:paraId="7AF2CD7B" w14:textId="77777777" w:rsidR="0033648F" w:rsidRDefault="0033648F" w:rsidP="0033648F">
      <w:bookmarkStart w:id="573" w:name="_Toc24868467"/>
      <w:bookmarkStart w:id="574" w:name="_Toc34153975"/>
      <w:bookmarkStart w:id="575" w:name="_Toc36040919"/>
      <w:bookmarkStart w:id="576" w:name="_Toc36041232"/>
      <w:bookmarkStart w:id="577" w:name="_Toc43196516"/>
      <w:bookmarkStart w:id="578" w:name="_Toc43481286"/>
      <w:bookmarkStart w:id="579" w:name="_Toc45134563"/>
      <w:bookmarkStart w:id="580" w:name="_Toc51189095"/>
      <w:bookmarkStart w:id="581" w:name="_Toc51763771"/>
      <w:bookmarkStart w:id="582" w:name="_Toc57206003"/>
      <w:bookmarkStart w:id="583" w:name="_Toc59019344"/>
      <w:bookmarkStart w:id="584" w:name="_Toc99195503"/>
      <w:bookmarkStart w:id="585" w:name="_Toc154277355"/>
      <w:bookmarkEnd w:id="571"/>
      <w:r>
        <w:t>Table</w:t>
      </w:r>
      <w:bookmarkStart w:id="586" w:name="OLE_LINK278"/>
      <w:bookmarkStart w:id="587" w:name="OLE_LINK279"/>
      <w:r>
        <w:t> </w:t>
      </w:r>
      <w:bookmarkEnd w:id="586"/>
      <w:bookmarkEnd w:id="587"/>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588" w:name="_CRTableA_2_2_1"/>
      <w:r>
        <w:t>Table </w:t>
      </w:r>
      <w:bookmarkEnd w:id="588"/>
      <w:r>
        <w:t>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589" w:name="_CRA_2_3"/>
      <w:bookmarkStart w:id="590" w:name="_Toc168325578"/>
      <w:bookmarkStart w:id="591" w:name="_Toc187929876"/>
      <w:bookmarkEnd w:id="589"/>
      <w:r>
        <w:t>A.2</w:t>
      </w:r>
      <w:r w:rsidRPr="00FC34DC">
        <w:t>.</w:t>
      </w:r>
      <w:r>
        <w:t>3</w:t>
      </w:r>
      <w:r w:rsidRPr="00F11DF0">
        <w:tab/>
        <w:t>Referenced simple data types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90"/>
      <w:bookmarkEnd w:id="591"/>
    </w:p>
    <w:p w14:paraId="0D12F220" w14:textId="77777777" w:rsidR="0033648F" w:rsidRDefault="0033648F" w:rsidP="0033648F">
      <w:bookmarkStart w:id="592" w:name="_Toc24868619"/>
      <w:bookmarkStart w:id="593" w:name="_Toc34154097"/>
      <w:bookmarkStart w:id="594" w:name="_Toc36041041"/>
      <w:bookmarkStart w:id="595" w:name="_Toc36041354"/>
      <w:bookmarkStart w:id="596" w:name="_Toc43196597"/>
      <w:bookmarkStart w:id="597" w:name="_Toc43481367"/>
      <w:bookmarkStart w:id="598" w:name="_Toc45134644"/>
      <w:bookmarkStart w:id="599" w:name="_Toc51189176"/>
      <w:bookmarkStart w:id="600" w:name="_Toc51763852"/>
      <w:bookmarkStart w:id="601" w:name="_Toc57206084"/>
      <w:bookmarkStart w:id="602" w:name="_Toc59019425"/>
      <w:bookmarkStart w:id="603" w:name="_Toc68170098"/>
      <w:bookmarkStart w:id="604" w:name="_Toc83234139"/>
      <w:bookmarkStart w:id="605"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606" w:name="_CRTableA_2_3_1"/>
      <w:r w:rsidRPr="00A85617">
        <w:t>Table </w:t>
      </w:r>
      <w:bookmarkEnd w:id="606"/>
      <w:r w:rsidRPr="00A85617">
        <w:t>A.2.3.1: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1"/>
        <w:gridCol w:w="1723"/>
        <w:gridCol w:w="549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607" w:name="_CRA_2_4"/>
      <w:bookmarkStart w:id="608" w:name="_Toc168325579"/>
      <w:bookmarkStart w:id="609" w:name="_Toc187929877"/>
      <w:bookmarkEnd w:id="607"/>
      <w:r>
        <w:t>A.2</w:t>
      </w:r>
      <w:r w:rsidRPr="002163C6">
        <w:t>.</w:t>
      </w:r>
      <w:r>
        <w:t>4</w:t>
      </w:r>
      <w:r w:rsidRPr="002163C6">
        <w:tab/>
        <w:t>Common structured data types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8"/>
      <w:bookmarkEnd w:id="609"/>
    </w:p>
    <w:p w14:paraId="509F197C" w14:textId="77777777" w:rsidR="006A68E3" w:rsidRDefault="006A68E3" w:rsidP="006A68E3">
      <w:pPr>
        <w:pStyle w:val="Heading3"/>
        <w:rPr>
          <w:lang w:eastAsia="zh-CN"/>
        </w:rPr>
      </w:pPr>
      <w:bookmarkStart w:id="610" w:name="_CRA_2_4_1"/>
      <w:bookmarkStart w:id="611" w:name="_Toc24868621"/>
      <w:bookmarkStart w:id="612" w:name="_Toc34154099"/>
      <w:bookmarkStart w:id="613" w:name="_Toc36041043"/>
      <w:bookmarkStart w:id="614" w:name="_Toc36041356"/>
      <w:bookmarkStart w:id="615" w:name="_Toc43196599"/>
      <w:bookmarkStart w:id="616" w:name="_Toc43481369"/>
      <w:bookmarkStart w:id="617" w:name="_Toc45134646"/>
      <w:bookmarkStart w:id="618" w:name="_Toc51189178"/>
      <w:bookmarkStart w:id="619" w:name="_Toc51763854"/>
      <w:bookmarkStart w:id="620" w:name="_Toc57206086"/>
      <w:bookmarkStart w:id="621" w:name="_Toc59019427"/>
      <w:bookmarkStart w:id="622" w:name="_Toc68170100"/>
      <w:bookmarkStart w:id="623" w:name="_Toc83234141"/>
      <w:bookmarkStart w:id="624" w:name="_Toc162966318"/>
      <w:bookmarkStart w:id="625" w:name="_Toc168325580"/>
      <w:bookmarkStart w:id="626" w:name="_Toc154277378"/>
      <w:bookmarkStart w:id="627" w:name="_Toc187929878"/>
      <w:bookmarkEnd w:id="610"/>
      <w:r>
        <w:rPr>
          <w:lang w:eastAsia="zh-CN"/>
        </w:rPr>
        <w:t>A.2.4.1</w:t>
      </w:r>
      <w:r>
        <w:rPr>
          <w:lang w:eastAsia="zh-CN"/>
        </w:rPr>
        <w:tab/>
        <w:t xml:space="preserve">Type: </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Pr>
          <w:noProof/>
        </w:rPr>
        <w:t>EstablishmentResponse</w:t>
      </w:r>
      <w:bookmarkEnd w:id="625"/>
      <w:bookmarkEnd w:id="627"/>
    </w:p>
    <w:p w14:paraId="02A1963F" w14:textId="77777777" w:rsidR="006A68E3" w:rsidRDefault="006A68E3" w:rsidP="006A68E3">
      <w:pPr>
        <w:pStyle w:val="TH"/>
      </w:pPr>
      <w:bookmarkStart w:id="628" w:name="_CRTableA_2_4_1_1"/>
      <w:r>
        <w:rPr>
          <w:noProof/>
        </w:rPr>
        <w:t>Table </w:t>
      </w:r>
      <w:bookmarkEnd w:id="628"/>
      <w:r>
        <w:rPr>
          <w:lang w:eastAsia="zh-CN"/>
        </w:rPr>
        <w:t>A.2.4.1.1</w:t>
      </w:r>
      <w:r>
        <w:t xml:space="preserve">: </w:t>
      </w:r>
      <w:r>
        <w:rPr>
          <w:noProof/>
        </w:rPr>
        <w:t>Definition of type 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6A68E3" w14:paraId="3E4D592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6A68E3" w:rsidRDefault="006A68E3" w:rsidP="000160EB">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6A68E3" w:rsidRDefault="006A68E3" w:rsidP="000160EB">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6A68E3" w:rsidRDefault="006A68E3" w:rsidP="000160EB">
            <w:pPr>
              <w:pStyle w:val="TAL"/>
              <w:rPr>
                <w:lang w:eastAsia="zh-CN"/>
              </w:rPr>
            </w:pPr>
          </w:p>
        </w:tc>
      </w:tr>
      <w:tr w:rsidR="006A68E3" w14:paraId="0F20174D"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6A68E3" w:rsidRDefault="006A68E3" w:rsidP="000160EB">
            <w:pPr>
              <w:pStyle w:val="TAN"/>
            </w:pPr>
            <w:r>
              <w:t>NOTE 1:</w:t>
            </w:r>
            <w:r>
              <w:tab/>
              <w:t>This attribute shall be included if result is set to "FAILURE".</w:t>
            </w:r>
          </w:p>
          <w:p w14:paraId="51F3C02B" w14:textId="77777777" w:rsidR="006A68E3" w:rsidRDefault="006A68E3" w:rsidP="000160EB">
            <w:pPr>
              <w:pStyle w:val="TAL"/>
              <w:rPr>
                <w:rFonts w:cs="Arial"/>
                <w:szCs w:val="18"/>
                <w:lang w:eastAsia="en-GB"/>
              </w:rPr>
            </w:pPr>
            <w:r>
              <w:t>NOTE 2:</w:t>
            </w:r>
            <w:r>
              <w:tab/>
              <w:t>This attribute may be included if result is set to "SUCCESS".</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629" w:name="_CRA_2_4_2"/>
      <w:bookmarkStart w:id="630" w:name="_Toc187929879"/>
      <w:bookmarkEnd w:id="629"/>
      <w:r>
        <w:rPr>
          <w:lang w:eastAsia="zh-CN"/>
        </w:rPr>
        <w:t>A.2.4.2</w:t>
      </w:r>
      <w:r>
        <w:rPr>
          <w:lang w:eastAsia="zh-CN"/>
        </w:rPr>
        <w:tab/>
        <w:t xml:space="preserve">Type: </w:t>
      </w:r>
      <w:r>
        <w:rPr>
          <w:noProof/>
        </w:rPr>
        <w:t>EstablishmentRequest</w:t>
      </w:r>
      <w:bookmarkEnd w:id="630"/>
    </w:p>
    <w:p w14:paraId="1B33AD64" w14:textId="77777777" w:rsidR="00C067B6" w:rsidRDefault="00C067B6" w:rsidP="00C067B6">
      <w:pPr>
        <w:pStyle w:val="TH"/>
      </w:pPr>
      <w:bookmarkStart w:id="631" w:name="_CRTableA_2_4_2_1"/>
      <w:r>
        <w:rPr>
          <w:noProof/>
        </w:rPr>
        <w:t>Table </w:t>
      </w:r>
      <w:bookmarkEnd w:id="631"/>
      <w:r>
        <w:rPr>
          <w:lang w:eastAsia="zh-CN"/>
        </w:rPr>
        <w:t>A.2.4.2.1</w:t>
      </w:r>
      <w:r>
        <w:t xml:space="preserve">: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067B6" w14:paraId="24A8F352"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88F9F95" w14:textId="77777777" w:rsidR="00C067B6" w:rsidRDefault="00C067B6"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E9F132" w14:textId="77777777" w:rsidR="00C067B6" w:rsidRDefault="00C067B6"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D6CB61" w14:textId="77777777" w:rsidR="00C067B6" w:rsidRDefault="00C067B6"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451544" w14:textId="77777777" w:rsidR="00C067B6" w:rsidRDefault="00C067B6" w:rsidP="000A53D1">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D4DA10E" w14:textId="77777777" w:rsidR="00C067B6" w:rsidRDefault="00C067B6"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85747" w14:textId="77777777" w:rsidR="00C067B6" w:rsidRDefault="00C067B6" w:rsidP="000A53D1">
            <w:pPr>
              <w:pStyle w:val="TAH"/>
              <w:rPr>
                <w:rFonts w:cs="Arial"/>
                <w:szCs w:val="18"/>
              </w:rPr>
            </w:pPr>
            <w:r>
              <w:t>Applicability</w:t>
            </w:r>
          </w:p>
        </w:tc>
      </w:tr>
      <w:tr w:rsidR="00C067B6" w14:paraId="44D30C3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08B50EF" w14:textId="77777777" w:rsidR="00C067B6" w:rsidRPr="004C0D68" w:rsidRDefault="00C067B6" w:rsidP="000A53D1">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BAC8084" w14:textId="77777777" w:rsidR="00C067B6" w:rsidRPr="004C0D68" w:rsidRDefault="00C067B6" w:rsidP="000A53D1">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23CB41CA" w14:textId="77777777" w:rsidR="00C067B6" w:rsidRPr="004C0D68" w:rsidRDefault="00C067B6"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7A7AEBC" w14:textId="77777777" w:rsidR="00C067B6" w:rsidRPr="004C0D68" w:rsidRDefault="00C067B6"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6E73FA9"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 1).</w:t>
            </w:r>
          </w:p>
        </w:tc>
        <w:tc>
          <w:tcPr>
            <w:tcW w:w="1998" w:type="dxa"/>
            <w:tcBorders>
              <w:top w:val="single" w:sz="4" w:space="0" w:color="auto"/>
              <w:left w:val="single" w:sz="4" w:space="0" w:color="auto"/>
              <w:bottom w:val="single" w:sz="4" w:space="0" w:color="auto"/>
              <w:right w:val="single" w:sz="4" w:space="0" w:color="auto"/>
            </w:tcBorders>
          </w:tcPr>
          <w:p w14:paraId="7081F64E" w14:textId="77777777" w:rsidR="00C067B6" w:rsidRDefault="00C067B6" w:rsidP="000A53D1">
            <w:pPr>
              <w:pStyle w:val="TAL"/>
              <w:rPr>
                <w:rFonts w:cs="Arial"/>
                <w:szCs w:val="18"/>
                <w:lang w:eastAsia="en-GB"/>
              </w:rPr>
            </w:pPr>
          </w:p>
        </w:tc>
      </w:tr>
      <w:tr w:rsidR="00C067B6" w14:paraId="761B92B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6F8879D0" w14:textId="77777777" w:rsidR="00C067B6" w:rsidRPr="004C0D68" w:rsidRDefault="00C067B6" w:rsidP="000A53D1">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1B6069D" w14:textId="77777777" w:rsidR="00C067B6" w:rsidRPr="004C0D68" w:rsidRDefault="00C067B6"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289E29" w14:textId="77777777" w:rsidR="00C067B6" w:rsidRPr="004C0D68" w:rsidRDefault="00C067B6"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485EA9" w14:textId="77777777" w:rsidR="00C067B6" w:rsidRPr="004C0D68" w:rsidRDefault="00C067B6"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7647C72"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506EF6B" w14:textId="77777777" w:rsidR="00C067B6" w:rsidRDefault="00C067B6" w:rsidP="000A53D1">
            <w:pPr>
              <w:pStyle w:val="TAL"/>
              <w:rPr>
                <w:rFonts w:cs="Arial"/>
                <w:szCs w:val="18"/>
                <w:lang w:eastAsia="en-GB"/>
              </w:rPr>
            </w:pPr>
          </w:p>
        </w:tc>
      </w:tr>
      <w:tr w:rsidR="00C067B6" w14:paraId="79AFAF8E"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AD87530" w14:textId="77777777" w:rsidR="00C067B6" w:rsidRPr="004C0D68" w:rsidRDefault="00C067B6" w:rsidP="000A53D1">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7D146BE7" w14:textId="77777777" w:rsidR="00C067B6" w:rsidRPr="004C0D68" w:rsidRDefault="00C067B6" w:rsidP="000A53D1">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37C8956" w14:textId="77777777" w:rsidR="00C067B6" w:rsidRPr="004C0D68" w:rsidRDefault="00C067B6"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BAD6B01" w14:textId="77777777" w:rsidR="00C067B6" w:rsidRPr="004C0D68" w:rsidRDefault="00C067B6" w:rsidP="000A53D1">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6EED922"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40CCA0B" w14:textId="77777777" w:rsidR="00C067B6" w:rsidRDefault="00C067B6" w:rsidP="000A53D1">
            <w:pPr>
              <w:pStyle w:val="TAL"/>
              <w:rPr>
                <w:rFonts w:cs="Arial"/>
                <w:szCs w:val="18"/>
                <w:lang w:eastAsia="en-GB"/>
              </w:rPr>
            </w:pPr>
          </w:p>
        </w:tc>
      </w:tr>
      <w:tr w:rsidR="00C067B6" w14:paraId="575ECCE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63EED731" w14:textId="77777777" w:rsidR="00C067B6" w:rsidRPr="004C0D68" w:rsidRDefault="00C067B6" w:rsidP="000A53D1">
            <w:pPr>
              <w:pStyle w:val="TAL"/>
              <w:rPr>
                <w:lang w:val="sv-SE"/>
              </w:rPr>
            </w:pPr>
            <w:r>
              <w:t>sealddC</w:t>
            </w:r>
            <w:r>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5CC24F56" w14:textId="77777777" w:rsidR="00C067B6" w:rsidRPr="004C0D68" w:rsidRDefault="00C067B6"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56A7C99" w14:textId="77777777" w:rsidR="00C067B6" w:rsidRPr="004C0D68" w:rsidRDefault="00C067B6"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3AB1B5" w14:textId="77777777" w:rsidR="00C067B6" w:rsidRPr="004C0D68" w:rsidRDefault="00C067B6" w:rsidP="000A53D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43C0221A" w14:textId="77777777" w:rsidR="00C067B6" w:rsidRPr="004C0D68" w:rsidRDefault="00C067B6" w:rsidP="000A53D1">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data delivery communication lifetime in milliseconds </w:t>
            </w:r>
            <w:r>
              <w:t>(NOTE 2)</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CE925E0" w14:textId="77777777" w:rsidR="00C067B6" w:rsidRDefault="00C067B6" w:rsidP="000A53D1">
            <w:pPr>
              <w:pStyle w:val="TAL"/>
              <w:rPr>
                <w:rFonts w:cs="Arial"/>
                <w:szCs w:val="18"/>
                <w:lang w:eastAsia="en-GB"/>
              </w:rPr>
            </w:pPr>
          </w:p>
        </w:tc>
      </w:tr>
      <w:tr w:rsidR="00C067B6" w14:paraId="6E9C922C"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6AE89608" w14:textId="77777777" w:rsidR="00C067B6" w:rsidRPr="004C0D68" w:rsidRDefault="00C067B6" w:rsidP="000A53D1">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77D0AD5C" w14:textId="77777777" w:rsidR="00C067B6" w:rsidRPr="004C0D68" w:rsidRDefault="00C067B6" w:rsidP="000A53D1">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B979763" w14:textId="77777777" w:rsidR="00C067B6" w:rsidRPr="004C0D68" w:rsidRDefault="00C067B6"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1977946" w14:textId="77777777" w:rsidR="00C067B6" w:rsidRPr="004C0D68" w:rsidRDefault="00C067B6" w:rsidP="000A53D1">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1430C5"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09FD433" w14:textId="77777777" w:rsidR="00C067B6" w:rsidRDefault="00C067B6" w:rsidP="000A53D1">
            <w:pPr>
              <w:pStyle w:val="TAL"/>
              <w:rPr>
                <w:rFonts w:cs="Arial"/>
                <w:szCs w:val="18"/>
                <w:lang w:eastAsia="en-GB"/>
              </w:rPr>
            </w:pPr>
          </w:p>
        </w:tc>
      </w:tr>
      <w:tr w:rsidR="00C067B6" w14:paraId="1C53AAC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7A0A689" w14:textId="77777777" w:rsidR="00C067B6" w:rsidRPr="004C0D68" w:rsidRDefault="00C067B6" w:rsidP="000A53D1">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92195AF" w14:textId="77777777" w:rsidR="00C067B6" w:rsidRPr="004C0D68" w:rsidRDefault="00C067B6" w:rsidP="000A53D1">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8783217" w14:textId="77777777" w:rsidR="00C067B6" w:rsidRPr="004C0D68" w:rsidRDefault="00C067B6" w:rsidP="000A53D1">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6267C31" w14:textId="77777777" w:rsidR="00C067B6" w:rsidRPr="004C0D68" w:rsidRDefault="00C067B6"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D77237D"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995B63" w14:textId="77777777" w:rsidR="00C067B6" w:rsidRDefault="00C067B6" w:rsidP="000A53D1">
            <w:pPr>
              <w:pStyle w:val="TAL"/>
              <w:rPr>
                <w:rFonts w:cs="Arial"/>
                <w:szCs w:val="18"/>
                <w:lang w:eastAsia="en-GB"/>
              </w:rPr>
            </w:pPr>
          </w:p>
        </w:tc>
      </w:tr>
      <w:tr w:rsidR="00C067B6" w14:paraId="20570BD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50CC3909" w14:textId="77777777" w:rsidR="00C067B6" w:rsidRPr="004C0D68" w:rsidRDefault="00C067B6" w:rsidP="000A53D1">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5B501CF" w14:textId="77777777" w:rsidR="00C067B6" w:rsidRPr="004C0D68" w:rsidRDefault="00C067B6"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C133F7C" w14:textId="77777777" w:rsidR="00C067B6" w:rsidRPr="004C0D68" w:rsidRDefault="00C067B6" w:rsidP="000A53D1">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977575C" w14:textId="77777777" w:rsidR="00C067B6" w:rsidRPr="004C0D68" w:rsidRDefault="00C067B6"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5F19B3"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69A11F" w14:textId="77777777" w:rsidR="00C067B6" w:rsidRDefault="00C067B6" w:rsidP="000A53D1">
            <w:pPr>
              <w:pStyle w:val="TAL"/>
              <w:rPr>
                <w:rFonts w:cs="Arial"/>
                <w:szCs w:val="18"/>
                <w:lang w:eastAsia="en-GB"/>
              </w:rPr>
            </w:pPr>
          </w:p>
        </w:tc>
      </w:tr>
      <w:tr w:rsidR="00C067B6" w14:paraId="41F4A98B"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466DE7F5" w14:textId="77777777" w:rsidR="00C067B6" w:rsidRPr="004C0D68" w:rsidRDefault="00C067B6" w:rsidP="000A53D1">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01688C55" w14:textId="77777777" w:rsidR="00C067B6" w:rsidRPr="004C0D68" w:rsidRDefault="00C067B6" w:rsidP="000A53D1">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2DC42B1" w14:textId="77777777" w:rsidR="00C067B6" w:rsidRPr="004C0D68" w:rsidRDefault="00C067B6" w:rsidP="000A53D1">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6F74169" w14:textId="77777777" w:rsidR="00C067B6" w:rsidRPr="004C0D68" w:rsidRDefault="00C067B6"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6955EEF"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B67A368" w14:textId="77777777" w:rsidR="00C067B6" w:rsidRPr="000159E9" w:rsidRDefault="00C067B6" w:rsidP="000A53D1">
            <w:pPr>
              <w:pStyle w:val="TAL"/>
              <w:rPr>
                <w:lang w:eastAsia="zh-CN"/>
              </w:rPr>
            </w:pPr>
          </w:p>
        </w:tc>
      </w:tr>
      <w:tr w:rsidR="00C067B6" w14:paraId="7BA25164"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62190E63" w14:textId="77777777" w:rsidR="00C067B6" w:rsidRPr="004C0D68" w:rsidRDefault="00C067B6" w:rsidP="000A53D1">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649E472" w14:textId="77777777" w:rsidR="00C067B6" w:rsidRPr="004C0D68" w:rsidRDefault="00C067B6" w:rsidP="000A53D1">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BCDEC9E" w14:textId="77777777" w:rsidR="00C067B6" w:rsidRPr="004C0D68" w:rsidRDefault="00C067B6" w:rsidP="000A53D1">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FB1EF8" w14:textId="77777777" w:rsidR="00C067B6" w:rsidRPr="004C0D68" w:rsidRDefault="00C067B6"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E00B6D" w14:textId="77777777" w:rsidR="00C067B6" w:rsidRPr="004C0D68" w:rsidRDefault="00C067B6" w:rsidP="000A53D1">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7232DD6" w14:textId="77777777" w:rsidR="00C067B6" w:rsidRPr="000159E9" w:rsidRDefault="00C067B6" w:rsidP="000A53D1">
            <w:pPr>
              <w:pStyle w:val="TAL"/>
              <w:rPr>
                <w:lang w:eastAsia="zh-CN"/>
              </w:rPr>
            </w:pPr>
          </w:p>
        </w:tc>
      </w:tr>
      <w:tr w:rsidR="00C067B6" w14:paraId="24C88D63"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D1963B0" w14:textId="77777777" w:rsidR="00C067B6" w:rsidRDefault="00C067B6" w:rsidP="000A53D1">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212223D" w14:textId="77777777" w:rsidR="00C067B6" w:rsidRDefault="00C067B6" w:rsidP="000A53D1">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3CB86D0E" w14:textId="77777777" w:rsidR="00C067B6" w:rsidRDefault="00C067B6"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3C8556" w14:textId="77777777" w:rsidR="00C067B6" w:rsidRDefault="00C067B6"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ED3E026" w14:textId="77777777" w:rsidR="00C067B6" w:rsidRDefault="00C067B6" w:rsidP="000A53D1">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314AFC94" w14:textId="77777777" w:rsidR="00C067B6" w:rsidRPr="00CA1AE7" w:rsidRDefault="00C067B6" w:rsidP="000A53D1">
            <w:pPr>
              <w:pStyle w:val="TAL"/>
              <w:rPr>
                <w:lang w:eastAsia="zh-CN"/>
              </w:rPr>
            </w:pPr>
          </w:p>
        </w:tc>
      </w:tr>
      <w:tr w:rsidR="00C067B6" w14:paraId="1C6C34CD" w14:textId="77777777" w:rsidTr="000A53D1">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CE4DDB7" w14:textId="77777777" w:rsidR="00C067B6" w:rsidRDefault="00C067B6" w:rsidP="000A53D1">
            <w:pPr>
              <w:pStyle w:val="TAN"/>
            </w:pPr>
            <w:r>
              <w:t>NOTE 1:</w:t>
            </w:r>
            <w:r>
              <w:tab/>
              <w:t>Thie requestorId attribute shall be set to either "SEALDDSERVER" if the requesting entity is the SDDM-S or."SEALDDCLIENT" if the requesting entity is the SDDM-C.</w:t>
            </w:r>
          </w:p>
          <w:p w14:paraId="331A8BA6" w14:textId="77777777" w:rsidR="00C067B6" w:rsidRPr="00F257C0" w:rsidRDefault="00C067B6" w:rsidP="000A53D1">
            <w:pPr>
              <w:pStyle w:val="TAN"/>
            </w:pPr>
            <w:r>
              <w:t>NOTE 2:</w:t>
            </w:r>
            <w:r>
              <w:tab/>
              <w:t xml:space="preserve">The sealddCommunicationLifetime attribute shall be included when the requesting entity is the SDDM-S. This attrivute shall be included when the requesting entity is the SDDM-C. </w:t>
            </w:r>
          </w:p>
        </w:tc>
      </w:tr>
    </w:tbl>
    <w:p w14:paraId="7A7E757D" w14:textId="77777777" w:rsidR="00C067B6" w:rsidRDefault="00C067B6" w:rsidP="006A68E3">
      <w:pPr>
        <w:rPr>
          <w:lang w:eastAsia="zh-CN"/>
        </w:rPr>
      </w:pPr>
    </w:p>
    <w:p w14:paraId="1F5C5BB0" w14:textId="55A11DD2" w:rsidR="00CA6DE2" w:rsidRDefault="00CA6DE2" w:rsidP="00CA6DE2">
      <w:pPr>
        <w:pStyle w:val="Heading3"/>
        <w:rPr>
          <w:lang w:eastAsia="zh-CN"/>
        </w:rPr>
      </w:pPr>
      <w:bookmarkStart w:id="632" w:name="_CRA_2_4_3"/>
      <w:bookmarkStart w:id="633" w:name="_Toc187929880"/>
      <w:bookmarkEnd w:id="632"/>
      <w:r>
        <w:rPr>
          <w:lang w:eastAsia="zh-CN"/>
        </w:rPr>
        <w:t>A.2.4.3</w:t>
      </w:r>
      <w:r>
        <w:rPr>
          <w:lang w:eastAsia="zh-CN"/>
        </w:rPr>
        <w:tab/>
        <w:t>Type: URLLCEstablishmentRequest</w:t>
      </w:r>
      <w:bookmarkEnd w:id="633"/>
    </w:p>
    <w:p w14:paraId="35363C1E" w14:textId="54E29A0D" w:rsidR="00CA6DE2" w:rsidRDefault="00CA6DE2" w:rsidP="00CA6DE2">
      <w:pPr>
        <w:pStyle w:val="TH"/>
      </w:pPr>
      <w:bookmarkStart w:id="634" w:name="_CRTableA_2_4_3_1"/>
      <w:r>
        <w:rPr>
          <w:noProof/>
        </w:rPr>
        <w:t>Table </w:t>
      </w:r>
      <w:bookmarkEnd w:id="634"/>
      <w:r>
        <w:rPr>
          <w:lang w:eastAsia="zh-CN"/>
        </w:rPr>
        <w:t>A.2.4.3.1</w:t>
      </w:r>
      <w:r>
        <w:t xml:space="preserve">: </w:t>
      </w:r>
      <w:r>
        <w:rPr>
          <w:noProof/>
        </w:rPr>
        <w:t>Definition of type U</w:t>
      </w:r>
      <w:r>
        <w:rPr>
          <w:lang w:eastAsia="zh-CN"/>
        </w:rPr>
        <w:t>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3B02B193"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AD0F74"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636DD10"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B7578"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666173"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B53EFC"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3E2AF5" w14:textId="77777777" w:rsidR="00CA6DE2" w:rsidRDefault="00CA6DE2" w:rsidP="000A53D1">
            <w:pPr>
              <w:pStyle w:val="TAH"/>
              <w:rPr>
                <w:rFonts w:cs="Arial"/>
                <w:szCs w:val="18"/>
              </w:rPr>
            </w:pPr>
            <w:r>
              <w:t>Applicability</w:t>
            </w:r>
          </w:p>
        </w:tc>
      </w:tr>
      <w:tr w:rsidR="00CA6DE2" w14:paraId="6BAFEE81"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163338F" w14:textId="77777777" w:rsidR="00CA6DE2" w:rsidRDefault="00CA6DE2" w:rsidP="000A53D1">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05BDE904"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1A0FFDD"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884B11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8A2668" w14:textId="77777777" w:rsidR="00CA6DE2" w:rsidRDefault="00CA6DE2" w:rsidP="000A53D1">
            <w:pPr>
              <w:pStyle w:val="TAL"/>
              <w:rPr>
                <w:rFonts w:cs="Arial"/>
                <w:szCs w:val="18"/>
                <w:lang w:val="en-US" w:eastAsia="zh-CN"/>
              </w:rPr>
            </w:pPr>
            <w:r>
              <w:rPr>
                <w:rFonts w:cs="Arial"/>
                <w:szCs w:val="18"/>
                <w:lang w:val="en-US" w:eastAsia="zh-CN"/>
              </w:rPr>
              <w:t>Identity of the SDDM-C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6FF02B09" w14:textId="77777777" w:rsidR="00CA6DE2" w:rsidRDefault="00CA6DE2" w:rsidP="000A53D1">
            <w:pPr>
              <w:pStyle w:val="TAL"/>
              <w:rPr>
                <w:rFonts w:cs="Arial"/>
                <w:szCs w:val="18"/>
                <w:lang w:eastAsia="en-GB"/>
              </w:rPr>
            </w:pPr>
          </w:p>
        </w:tc>
      </w:tr>
      <w:tr w:rsidR="00CA6DE2" w14:paraId="59F7D2C6"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575DBCFA" w14:textId="77777777" w:rsidR="00CA6DE2" w:rsidRDefault="00CA6DE2" w:rsidP="000A53D1">
            <w:pPr>
              <w:pStyle w:val="TAL"/>
              <w:rPr>
                <w:lang w:val="sv-SE"/>
              </w:rPr>
            </w:pPr>
            <w:r>
              <w:rPr>
                <w:lang w:val="sv-SE"/>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4227B53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860A6A7"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E5FEB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8691568"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26724B3" w14:textId="77777777" w:rsidR="00CA6DE2" w:rsidRDefault="00CA6DE2" w:rsidP="000A53D1">
            <w:pPr>
              <w:pStyle w:val="TAL"/>
              <w:rPr>
                <w:rFonts w:cs="Arial"/>
                <w:szCs w:val="18"/>
                <w:lang w:eastAsia="en-GB"/>
              </w:rPr>
            </w:pPr>
          </w:p>
        </w:tc>
      </w:tr>
      <w:tr w:rsidR="00CA6DE2" w14:paraId="4069F23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35DD76A" w14:textId="77777777" w:rsidR="00CA6DE2" w:rsidRDefault="00CA6DE2" w:rsidP="000A53D1">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121DBD0D" w14:textId="77777777" w:rsidR="00CA6DE2" w:rsidRDefault="00CA6DE2" w:rsidP="000A53D1">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9EA5066"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D1B2721" w14:textId="77777777" w:rsidR="00CA6DE2" w:rsidRDefault="00CA6DE2" w:rsidP="000A53D1">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25B9012B" w14:textId="77777777" w:rsidR="00CA6DE2" w:rsidRDefault="00CA6DE2" w:rsidP="000A53D1">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456EA2D7" w14:textId="77777777" w:rsidR="00CA6DE2" w:rsidRDefault="00CA6DE2" w:rsidP="000A53D1">
            <w:pPr>
              <w:pStyle w:val="TAL"/>
              <w:rPr>
                <w:lang w:eastAsia="zh-CN"/>
              </w:rPr>
            </w:pPr>
          </w:p>
        </w:tc>
      </w:tr>
      <w:tr w:rsidR="00CA6DE2" w14:paraId="2E94F3C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3B7EE9B9" w14:textId="77777777" w:rsidR="00CA6DE2" w:rsidRPr="004C0D68" w:rsidRDefault="00CA6DE2" w:rsidP="000A53D1">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ED936B3" w14:textId="77777777" w:rsidR="00CA6DE2" w:rsidRPr="004C0D68" w:rsidRDefault="00CA6DE2" w:rsidP="000A53D1">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E14385C" w14:textId="77777777" w:rsidR="00CA6DE2" w:rsidRPr="004C0D68"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C2F844" w14:textId="77777777" w:rsidR="00CA6DE2" w:rsidRPr="004C0D68"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ABB102F" w14:textId="77777777" w:rsidR="00CA6DE2" w:rsidRPr="004C0D68" w:rsidRDefault="00CA6DE2" w:rsidP="000A53D1">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68BFDA" w14:textId="77777777" w:rsidR="00CA6DE2" w:rsidRDefault="00CA6DE2" w:rsidP="000A53D1">
            <w:pPr>
              <w:pStyle w:val="TAL"/>
              <w:rPr>
                <w:rFonts w:cs="Arial"/>
                <w:szCs w:val="18"/>
                <w:lang w:eastAsia="en-GB"/>
              </w:rPr>
            </w:pPr>
          </w:p>
        </w:tc>
      </w:tr>
      <w:tr w:rsidR="00CA6DE2" w14:paraId="1DE1E9F2"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359BEA4" w14:textId="77777777" w:rsidR="00CA6DE2" w:rsidRDefault="00CA6DE2" w:rsidP="000A53D1">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F351C6"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94FB9C"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F8571F9" w14:textId="77777777" w:rsidR="00CA6DE2" w:rsidRPr="00B71DF0" w:rsidRDefault="00CA6DE2" w:rsidP="000A53D1">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3D7269A6" w14:textId="77777777" w:rsidR="00CA6DE2" w:rsidRDefault="00CA6DE2" w:rsidP="000A53D1">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998" w:type="dxa"/>
            <w:tcBorders>
              <w:top w:val="single" w:sz="4" w:space="0" w:color="auto"/>
              <w:left w:val="single" w:sz="4" w:space="0" w:color="auto"/>
              <w:bottom w:val="single" w:sz="4" w:space="0" w:color="auto"/>
              <w:right w:val="single" w:sz="4" w:space="0" w:color="auto"/>
            </w:tcBorders>
          </w:tcPr>
          <w:p w14:paraId="694BD972" w14:textId="77777777" w:rsidR="00CA6DE2" w:rsidRDefault="00CA6DE2" w:rsidP="000A53D1">
            <w:pPr>
              <w:pStyle w:val="TAL"/>
              <w:rPr>
                <w:rFonts w:cs="Arial"/>
                <w:szCs w:val="18"/>
                <w:lang w:eastAsia="en-GB"/>
              </w:rPr>
            </w:pPr>
          </w:p>
        </w:tc>
      </w:tr>
      <w:tr w:rsidR="00CA6DE2" w14:paraId="7E521A0E"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ED8A23B" w14:textId="77777777" w:rsidR="00CA6DE2" w:rsidRPr="00B71DF0" w:rsidRDefault="00CA6DE2" w:rsidP="000A53D1">
            <w:pPr>
              <w:pStyle w:val="TAL"/>
              <w:rPr>
                <w:lang w:val="en-US"/>
              </w:rPr>
            </w:pPr>
            <w:r w:rsidRPr="00B71DF0">
              <w:rPr>
                <w:lang w:val="en-US"/>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57D4AFE9" w14:textId="77777777" w:rsidR="00CA6DE2" w:rsidRPr="00B71DF0" w:rsidRDefault="00CA6DE2" w:rsidP="000A53D1">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56D6EDD" w14:textId="77777777" w:rsidR="00CA6DE2" w:rsidRPr="00B71DF0" w:rsidRDefault="00CA6DE2" w:rsidP="000A53D1">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242D95F" w14:textId="77777777" w:rsidR="00CA6DE2" w:rsidRPr="00B71DF0" w:rsidRDefault="00CA6DE2" w:rsidP="000A53D1">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999D71E"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DE904A" w14:textId="77777777" w:rsidR="00CA6DE2" w:rsidRDefault="00CA6DE2" w:rsidP="000A53D1">
            <w:pPr>
              <w:pStyle w:val="TAL"/>
              <w:rPr>
                <w:rFonts w:cs="Arial"/>
                <w:szCs w:val="18"/>
                <w:lang w:eastAsia="en-GB"/>
              </w:rPr>
            </w:pPr>
          </w:p>
        </w:tc>
      </w:tr>
      <w:tr w:rsidR="00CA6DE2" w14:paraId="49A2F6F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EBE8D9D" w14:textId="77777777" w:rsidR="00CA6DE2" w:rsidRDefault="00CA6DE2" w:rsidP="000A53D1">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5F4B83B2"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F081E53"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804E1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6418108"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59FFE938" w14:textId="77777777" w:rsidR="00CA6DE2" w:rsidRDefault="00CA6DE2" w:rsidP="000A53D1">
            <w:pPr>
              <w:pStyle w:val="TAL"/>
              <w:rPr>
                <w:rFonts w:cs="Arial"/>
                <w:szCs w:val="18"/>
                <w:lang w:eastAsia="en-GB"/>
              </w:rPr>
            </w:pPr>
          </w:p>
        </w:tc>
      </w:tr>
      <w:tr w:rsidR="00CA6DE2" w14:paraId="2F12BBF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BE9319C" w14:textId="77777777" w:rsidR="00CA6DE2" w:rsidRDefault="00CA6DE2" w:rsidP="000A53D1">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0C20D2EA"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248190C"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F5CA7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A65CAD1"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22909E" w14:textId="77777777" w:rsidR="00CA6DE2" w:rsidRDefault="00CA6DE2" w:rsidP="000A53D1">
            <w:pPr>
              <w:pStyle w:val="TAL"/>
              <w:rPr>
                <w:lang w:eastAsia="zh-CN"/>
              </w:rPr>
            </w:pPr>
          </w:p>
        </w:tc>
      </w:tr>
      <w:tr w:rsidR="00CA6DE2" w14:paraId="36C17FA4"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CC1BFE7" w14:textId="77777777" w:rsidR="00CA6DE2" w:rsidRDefault="00CA6DE2" w:rsidP="000A53D1">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2FEC049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C780E10"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4C0380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D334C6D"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407B543" w14:textId="77777777" w:rsidR="00CA6DE2" w:rsidRDefault="00CA6DE2" w:rsidP="000A53D1">
            <w:pPr>
              <w:pStyle w:val="TAL"/>
              <w:rPr>
                <w:lang w:eastAsia="zh-CN"/>
              </w:rPr>
            </w:pPr>
          </w:p>
        </w:tc>
      </w:tr>
    </w:tbl>
    <w:p w14:paraId="384A882D" w14:textId="77777777" w:rsidR="00CA6DE2" w:rsidRDefault="00CA6DE2" w:rsidP="00CA6DE2">
      <w:pPr>
        <w:rPr>
          <w:lang w:eastAsia="zh-CN"/>
        </w:rPr>
      </w:pPr>
    </w:p>
    <w:p w14:paraId="1E56F8C5" w14:textId="65222B15" w:rsidR="00CA6DE2" w:rsidRDefault="00CA6DE2" w:rsidP="00CA6DE2">
      <w:pPr>
        <w:pStyle w:val="Heading3"/>
        <w:rPr>
          <w:lang w:eastAsia="zh-CN"/>
        </w:rPr>
      </w:pPr>
      <w:bookmarkStart w:id="635" w:name="_CRA_2_4_4"/>
      <w:bookmarkStart w:id="636" w:name="_Toc187929881"/>
      <w:bookmarkEnd w:id="635"/>
      <w:r>
        <w:rPr>
          <w:lang w:eastAsia="zh-CN"/>
        </w:rPr>
        <w:t>A.2.4.4</w:t>
      </w:r>
      <w:r>
        <w:rPr>
          <w:lang w:eastAsia="zh-CN"/>
        </w:rPr>
        <w:tab/>
        <w:t>Type: URLLCEstablishmentResponse</w:t>
      </w:r>
      <w:bookmarkEnd w:id="636"/>
    </w:p>
    <w:p w14:paraId="09926FEB" w14:textId="74C60832" w:rsidR="00CA6DE2" w:rsidRDefault="00CA6DE2" w:rsidP="00CA6DE2">
      <w:pPr>
        <w:pStyle w:val="TH"/>
      </w:pPr>
      <w:bookmarkStart w:id="637" w:name="_CRTableA_2_4_4_1"/>
      <w:r>
        <w:rPr>
          <w:noProof/>
        </w:rPr>
        <w:t>Table </w:t>
      </w:r>
      <w:bookmarkEnd w:id="637"/>
      <w:r>
        <w:rPr>
          <w:lang w:eastAsia="zh-CN"/>
        </w:rPr>
        <w:t>A.2.4.4.1</w:t>
      </w:r>
      <w:r>
        <w:t xml:space="preserve">: </w:t>
      </w:r>
      <w:r>
        <w:rPr>
          <w:noProof/>
        </w:rPr>
        <w:t>Definition of type U</w:t>
      </w:r>
      <w:r>
        <w:rPr>
          <w:lang w:eastAsia="zh-CN"/>
        </w:rPr>
        <w:t>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4DF3EE84"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DC2F63"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12B878"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3B7C5A"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1E81B5"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262BDB8"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11501D3" w14:textId="77777777" w:rsidR="00CA6DE2" w:rsidRDefault="00CA6DE2" w:rsidP="000A53D1">
            <w:pPr>
              <w:pStyle w:val="TAH"/>
              <w:rPr>
                <w:rFonts w:cs="Arial"/>
                <w:szCs w:val="18"/>
              </w:rPr>
            </w:pPr>
            <w:r>
              <w:t>Applicability</w:t>
            </w:r>
          </w:p>
        </w:tc>
      </w:tr>
      <w:tr w:rsidR="00CA6DE2" w14:paraId="30E7C2FF"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2122954" w14:textId="77777777" w:rsidR="00CA6DE2" w:rsidRDefault="00CA6DE2" w:rsidP="000A53D1">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DC83A28" w14:textId="77777777" w:rsidR="00CA6DE2" w:rsidRDefault="00CA6DE2" w:rsidP="000A53D1">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56BE4AC"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7309A0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E9144ED" w14:textId="77777777" w:rsidR="00CA6DE2" w:rsidRDefault="00CA6DE2" w:rsidP="000A53D1">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160DF7CA" w14:textId="77777777" w:rsidR="00CA6DE2" w:rsidRDefault="00CA6DE2" w:rsidP="000A53D1">
            <w:pPr>
              <w:pStyle w:val="TAL"/>
              <w:rPr>
                <w:rFonts w:cs="Arial"/>
                <w:szCs w:val="18"/>
                <w:lang w:eastAsia="en-GB"/>
              </w:rPr>
            </w:pPr>
          </w:p>
        </w:tc>
      </w:tr>
      <w:tr w:rsidR="00CA6DE2" w14:paraId="3017AED0"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46307678" w14:textId="77777777" w:rsidR="00CA6DE2" w:rsidRDefault="00CA6DE2" w:rsidP="000A53D1">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C3DBE86" w14:textId="77777777" w:rsidR="00CA6DE2" w:rsidRDefault="00CA6DE2" w:rsidP="000A53D1">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7C2E7DA"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B4599D9"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82BD2DB" w14:textId="77777777" w:rsidR="00CA6DE2" w:rsidRDefault="00CA6DE2" w:rsidP="000A53D1">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1444D7CE" w14:textId="77777777" w:rsidR="00CA6DE2" w:rsidRDefault="00CA6DE2" w:rsidP="000A53D1">
            <w:pPr>
              <w:pStyle w:val="TAL"/>
              <w:rPr>
                <w:rFonts w:cs="Arial"/>
                <w:szCs w:val="18"/>
                <w:lang w:eastAsia="en-GB"/>
              </w:rPr>
            </w:pPr>
          </w:p>
        </w:tc>
      </w:tr>
      <w:tr w:rsidR="00CA6DE2" w14:paraId="6F96976E"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79A2527" w14:textId="77777777" w:rsidR="00CA6DE2" w:rsidRDefault="00CA6DE2" w:rsidP="000A53D1">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F8FF68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0F06238"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F4D064"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EB6233"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322F827" w14:textId="77777777" w:rsidR="00CA6DE2" w:rsidRDefault="00CA6DE2" w:rsidP="000A53D1">
            <w:pPr>
              <w:pStyle w:val="TAL"/>
              <w:rPr>
                <w:rFonts w:cs="Arial"/>
                <w:szCs w:val="18"/>
                <w:lang w:eastAsia="en-GB"/>
              </w:rPr>
            </w:pPr>
          </w:p>
        </w:tc>
      </w:tr>
      <w:tr w:rsidR="00CA6DE2" w14:paraId="4B937E1F"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F3C37B1" w14:textId="77777777" w:rsidR="00CA6DE2" w:rsidRDefault="00CA6DE2" w:rsidP="000A53D1">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4318540"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AD1BD25"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B520691"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4D29F26"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F3050AC" w14:textId="77777777" w:rsidR="00CA6DE2" w:rsidRDefault="00CA6DE2" w:rsidP="000A53D1">
            <w:pPr>
              <w:pStyle w:val="TAL"/>
              <w:rPr>
                <w:rFonts w:cs="Arial"/>
                <w:szCs w:val="18"/>
                <w:lang w:eastAsia="en-GB"/>
              </w:rPr>
            </w:pPr>
          </w:p>
        </w:tc>
      </w:tr>
      <w:tr w:rsidR="00CA6DE2" w14:paraId="2891861B"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45A4878" w14:textId="77777777" w:rsidR="00CA6DE2" w:rsidRDefault="00CA6DE2" w:rsidP="000A53D1">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469B224C"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87F9D71"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C7DE1A"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8A0746C"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9F1912" w14:textId="77777777" w:rsidR="00CA6DE2" w:rsidRDefault="00CA6DE2" w:rsidP="000A53D1">
            <w:pPr>
              <w:pStyle w:val="TAL"/>
              <w:rPr>
                <w:lang w:eastAsia="zh-CN"/>
              </w:rPr>
            </w:pPr>
          </w:p>
        </w:tc>
      </w:tr>
      <w:tr w:rsidR="00CA6DE2" w14:paraId="248650B9"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1D286FB" w14:textId="77777777" w:rsidR="00CA6DE2" w:rsidRDefault="00CA6DE2" w:rsidP="000A53D1">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4914ED5"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8A20C3"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F17BB72"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C7EDFC1"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A5AB2B4" w14:textId="77777777" w:rsidR="00CA6DE2" w:rsidRDefault="00CA6DE2" w:rsidP="000A53D1">
            <w:pPr>
              <w:pStyle w:val="TAL"/>
              <w:rPr>
                <w:lang w:eastAsia="zh-CN"/>
              </w:rPr>
            </w:pPr>
          </w:p>
        </w:tc>
      </w:tr>
      <w:tr w:rsidR="00CA6DE2" w14:paraId="7332AD4E" w14:textId="77777777" w:rsidTr="000A53D1">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FD39EED" w14:textId="77777777" w:rsidR="00CA6DE2" w:rsidRDefault="00CA6DE2" w:rsidP="000A53D1">
            <w:pPr>
              <w:pStyle w:val="TAN"/>
            </w:pPr>
            <w:r>
              <w:t>NOTE 1:</w:t>
            </w:r>
            <w:r>
              <w:tab/>
              <w:t>This attribute shall be included if result is set to "failure".</w:t>
            </w:r>
          </w:p>
          <w:p w14:paraId="0484BC26" w14:textId="77777777" w:rsidR="00CA6DE2" w:rsidRDefault="00CA6DE2" w:rsidP="000A53D1">
            <w:pPr>
              <w:pStyle w:val="TAL"/>
              <w:rPr>
                <w:rFonts w:cs="Arial"/>
                <w:szCs w:val="18"/>
                <w:lang w:eastAsia="en-GB"/>
              </w:rPr>
            </w:pPr>
            <w:r>
              <w:t>NOTE 2:</w:t>
            </w:r>
            <w:r>
              <w:tab/>
              <w:t>This attribute may be included if result is set to "success".</w:t>
            </w:r>
          </w:p>
        </w:tc>
      </w:tr>
    </w:tbl>
    <w:p w14:paraId="7A2F8FAE" w14:textId="77777777" w:rsidR="00CA6DE2" w:rsidRDefault="00CA6DE2" w:rsidP="00CA6DE2">
      <w:pPr>
        <w:rPr>
          <w:lang w:eastAsia="zh-CN"/>
        </w:rPr>
      </w:pPr>
    </w:p>
    <w:p w14:paraId="0DA7FA47" w14:textId="39EBEB75" w:rsidR="00CA6DE2" w:rsidRDefault="00CA6DE2" w:rsidP="00CA6DE2">
      <w:pPr>
        <w:pStyle w:val="Heading3"/>
        <w:rPr>
          <w:lang w:eastAsia="zh-CN"/>
        </w:rPr>
      </w:pPr>
      <w:bookmarkStart w:id="638" w:name="_CRA_2_4_5"/>
      <w:bookmarkStart w:id="639" w:name="_Toc187929882"/>
      <w:bookmarkEnd w:id="638"/>
      <w:r>
        <w:rPr>
          <w:lang w:eastAsia="zh-CN"/>
        </w:rPr>
        <w:t>A.2.4.5</w:t>
      </w:r>
      <w:r>
        <w:rPr>
          <w:lang w:eastAsia="zh-CN"/>
        </w:rPr>
        <w:tab/>
        <w:t>Type: URLLCReleaseRequest</w:t>
      </w:r>
      <w:bookmarkEnd w:id="639"/>
    </w:p>
    <w:p w14:paraId="00393736" w14:textId="32ED5621" w:rsidR="00CA6DE2" w:rsidRDefault="00CA6DE2" w:rsidP="00CA6DE2">
      <w:pPr>
        <w:pStyle w:val="TH"/>
      </w:pPr>
      <w:bookmarkStart w:id="640" w:name="_CRTableA_2_4_5_1"/>
      <w:r>
        <w:rPr>
          <w:noProof/>
        </w:rPr>
        <w:t>Table </w:t>
      </w:r>
      <w:bookmarkEnd w:id="640"/>
      <w:r>
        <w:rPr>
          <w:lang w:eastAsia="zh-CN"/>
        </w:rPr>
        <w:t>A.2.4.5.1</w:t>
      </w:r>
      <w:r>
        <w:t xml:space="preserve">: </w:t>
      </w:r>
      <w:r>
        <w:rPr>
          <w:noProof/>
        </w:rPr>
        <w:t>Definition of type U</w:t>
      </w:r>
      <w:r>
        <w:rPr>
          <w:lang w:eastAsia="zh-CN"/>
        </w:rPr>
        <w:t>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3A7AA61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07B5AF"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D1D4B6"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A460D"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4BE24FB"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9D9D3A"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52A5B76D" w14:textId="77777777" w:rsidR="00CA6DE2" w:rsidRDefault="00CA6DE2" w:rsidP="000A53D1">
            <w:pPr>
              <w:pStyle w:val="TAH"/>
              <w:rPr>
                <w:rFonts w:cs="Arial"/>
                <w:szCs w:val="18"/>
              </w:rPr>
            </w:pPr>
            <w:r>
              <w:t>Applicability</w:t>
            </w:r>
          </w:p>
        </w:tc>
      </w:tr>
      <w:tr w:rsidR="00CA6DE2" w14:paraId="270B8B21"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E42A3DD" w14:textId="77777777" w:rsidR="00CA6DE2" w:rsidRDefault="00CA6DE2" w:rsidP="000A53D1">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951128"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ABFE407"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E9BB8BC"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70AD61E" w14:textId="77777777" w:rsidR="00CA6DE2" w:rsidRDefault="00CA6DE2" w:rsidP="000A53D1">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5C52439" w14:textId="77777777" w:rsidR="00CA6DE2" w:rsidRDefault="00CA6DE2" w:rsidP="000A53D1">
            <w:pPr>
              <w:pStyle w:val="TAL"/>
              <w:rPr>
                <w:rFonts w:cs="Arial"/>
                <w:szCs w:val="18"/>
                <w:lang w:eastAsia="en-GB"/>
              </w:rPr>
            </w:pPr>
          </w:p>
        </w:tc>
      </w:tr>
      <w:tr w:rsidR="00CA6DE2" w14:paraId="7B8D1966"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0E5448A" w14:textId="77777777" w:rsidR="00CA6DE2" w:rsidRDefault="00CA6DE2" w:rsidP="000A53D1">
            <w:pPr>
              <w:pStyle w:val="TAL"/>
              <w:rPr>
                <w:lang w:val="sv-SE"/>
              </w:rPr>
            </w:pPr>
            <w:r>
              <w:rPr>
                <w:lang w:val="sv-SE"/>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7683038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2C1284"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4CF0C54"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61892BD"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C2142F" w14:textId="77777777" w:rsidR="00CA6DE2" w:rsidRDefault="00CA6DE2" w:rsidP="000A53D1">
            <w:pPr>
              <w:pStyle w:val="TAL"/>
              <w:rPr>
                <w:rFonts w:cs="Arial"/>
                <w:szCs w:val="18"/>
                <w:lang w:eastAsia="en-GB"/>
              </w:rPr>
            </w:pPr>
          </w:p>
        </w:tc>
      </w:tr>
    </w:tbl>
    <w:p w14:paraId="028D4D20" w14:textId="77777777" w:rsidR="00CA6DE2" w:rsidRDefault="00CA6DE2" w:rsidP="006A68E3">
      <w:pPr>
        <w:rPr>
          <w:lang w:eastAsia="zh-CN"/>
        </w:rPr>
      </w:pPr>
    </w:p>
    <w:p w14:paraId="7B87CD9D" w14:textId="77777777" w:rsidR="006331D1" w:rsidRPr="00ED3541" w:rsidRDefault="006331D1" w:rsidP="006331D1">
      <w:pPr>
        <w:pStyle w:val="Heading2"/>
      </w:pPr>
      <w:bookmarkStart w:id="641" w:name="_CRA_2_5"/>
      <w:bookmarkStart w:id="642" w:name="_Toc168325581"/>
      <w:bookmarkStart w:id="643" w:name="_Toc187929883"/>
      <w:bookmarkEnd w:id="641"/>
      <w:r>
        <w:t>A.2</w:t>
      </w:r>
      <w:r w:rsidRPr="00ED3541">
        <w:t>.</w:t>
      </w:r>
      <w:r>
        <w:t>5</w:t>
      </w:r>
      <w:r w:rsidRPr="00ED3541">
        <w:tab/>
        <w:t>Common simple data types</w:t>
      </w:r>
      <w:bookmarkEnd w:id="626"/>
      <w:bookmarkEnd w:id="642"/>
      <w:bookmarkEnd w:id="643"/>
    </w:p>
    <w:p w14:paraId="04F1FBCA" w14:textId="77777777" w:rsidR="003B6BE8" w:rsidRPr="00A85617" w:rsidRDefault="003B6BE8" w:rsidP="00A85617">
      <w:pPr>
        <w:pStyle w:val="TH"/>
      </w:pPr>
      <w:bookmarkStart w:id="644" w:name="_CRTableA_2_5_1"/>
      <w:bookmarkStart w:id="645" w:name="_Toc99195506"/>
      <w:bookmarkStart w:id="646" w:name="_Toc154277379"/>
      <w:r w:rsidRPr="00A85617">
        <w:t>Table </w:t>
      </w:r>
      <w:bookmarkEnd w:id="644"/>
      <w:r w:rsidRPr="00A85617">
        <w:t>A.2.5.1: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0160EB">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0160EB">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647" w:name="_CRA_2_6"/>
      <w:bookmarkStart w:id="648" w:name="_Toc168325582"/>
      <w:bookmarkStart w:id="649" w:name="_Toc187929884"/>
      <w:bookmarkEnd w:id="647"/>
      <w:r>
        <w:t>A.2.6</w:t>
      </w:r>
      <w:r>
        <w:tab/>
        <w:t>Common enumerations</w:t>
      </w:r>
      <w:bookmarkEnd w:id="645"/>
      <w:bookmarkEnd w:id="646"/>
      <w:bookmarkEnd w:id="648"/>
      <w:bookmarkEnd w:id="649"/>
    </w:p>
    <w:p w14:paraId="1ECE6783" w14:textId="77777777" w:rsidR="003B6BE8" w:rsidRPr="002163C6" w:rsidRDefault="003B6BE8" w:rsidP="003B6BE8">
      <w:pPr>
        <w:pStyle w:val="Heading3"/>
      </w:pPr>
      <w:bookmarkStart w:id="650" w:name="_CRA_2_6_1"/>
      <w:bookmarkStart w:id="651" w:name="_Toc162966340"/>
      <w:bookmarkStart w:id="652" w:name="_Toc168325583"/>
      <w:bookmarkStart w:id="653" w:name="_Toc154277383"/>
      <w:bookmarkStart w:id="654" w:name="_Toc187929885"/>
      <w:bookmarkEnd w:id="650"/>
      <w:r>
        <w:t>A.</w:t>
      </w:r>
      <w:r w:rsidRPr="002163C6">
        <w:t>2.</w:t>
      </w:r>
      <w:r>
        <w:t>6</w:t>
      </w:r>
      <w:r w:rsidRPr="002163C6">
        <w:t>.1</w:t>
      </w:r>
      <w:r w:rsidRPr="002163C6">
        <w:tab/>
      </w:r>
      <w:r w:rsidRPr="00CC4662">
        <w:t>Enumeration</w:t>
      </w:r>
      <w:r w:rsidRPr="002163C6">
        <w:t xml:space="preserve">: </w:t>
      </w:r>
      <w:r>
        <w:t>RequestorI</w:t>
      </w:r>
      <w:bookmarkEnd w:id="651"/>
      <w:r>
        <w:t>d</w:t>
      </w:r>
      <w:bookmarkEnd w:id="652"/>
      <w:bookmarkEnd w:id="654"/>
    </w:p>
    <w:p w14:paraId="6F65DABD" w14:textId="77777777" w:rsidR="003B6BE8" w:rsidRDefault="003B6BE8" w:rsidP="003B6BE8">
      <w:pPr>
        <w:pStyle w:val="TH"/>
      </w:pPr>
      <w:bookmarkStart w:id="655" w:name="_CRTableA_2_6_1_1"/>
      <w:r>
        <w:rPr>
          <w:noProof/>
        </w:rPr>
        <w:t>Table </w:t>
      </w:r>
      <w:bookmarkEnd w:id="655"/>
      <w:r>
        <w:rPr>
          <w:noProof/>
        </w:rPr>
        <w:t>A.2.6.1</w:t>
      </w:r>
      <w:r>
        <w:rPr>
          <w:noProof/>
          <w:lang w:eastAsia="zh-CN"/>
        </w:rPr>
        <w:t>.1</w:t>
      </w:r>
      <w:r>
        <w:t>:</w:t>
      </w:r>
      <w:r w:rsidRPr="009126FB">
        <w:rPr>
          <w:rFonts w:hint="eastAsia"/>
          <w:lang w:eastAsia="zh-CN"/>
        </w:rPr>
        <w:t xml:space="preserve"> </w:t>
      </w:r>
      <w:r>
        <w:rPr>
          <w:lang w:eastAsia="zh-CN"/>
        </w:rPr>
        <w:t>RequestorId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0160EB">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0160EB">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656" w:name="_CRA_2_6_2"/>
      <w:bookmarkStart w:id="657" w:name="_Toc168325584"/>
      <w:bookmarkStart w:id="658" w:name="_Toc187929886"/>
      <w:bookmarkEnd w:id="656"/>
      <w:r>
        <w:t>A.</w:t>
      </w:r>
      <w:r w:rsidRPr="002163C6">
        <w:t>2.</w:t>
      </w:r>
      <w:r>
        <w:t>6.2</w:t>
      </w:r>
      <w:r w:rsidRPr="002163C6">
        <w:tab/>
      </w:r>
      <w:r w:rsidRPr="00CC4662">
        <w:t>Enumeration</w:t>
      </w:r>
      <w:r w:rsidRPr="002163C6">
        <w:t xml:space="preserve">: </w:t>
      </w:r>
      <w:r>
        <w:t>ResultOp</w:t>
      </w:r>
      <w:bookmarkEnd w:id="657"/>
      <w:bookmarkEnd w:id="658"/>
    </w:p>
    <w:p w14:paraId="204D2276" w14:textId="77777777" w:rsidR="003B6BE8" w:rsidRDefault="003B6BE8" w:rsidP="003B6BE8">
      <w:pPr>
        <w:pStyle w:val="TH"/>
      </w:pPr>
      <w:bookmarkStart w:id="659" w:name="_CRTableA_2_6_2_1"/>
      <w:r>
        <w:rPr>
          <w:noProof/>
        </w:rPr>
        <w:t>Table </w:t>
      </w:r>
      <w:bookmarkEnd w:id="659"/>
      <w:r>
        <w:rPr>
          <w:noProof/>
        </w:rPr>
        <w:t>A.2.6.2</w:t>
      </w:r>
      <w:r>
        <w:rPr>
          <w:noProof/>
          <w:lang w:eastAsia="zh-CN"/>
        </w:rPr>
        <w:t>.1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0160EB">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0160EB">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660" w:name="_CRA_2_6_3"/>
      <w:bookmarkStart w:id="661" w:name="_Toc168325585"/>
      <w:bookmarkStart w:id="662" w:name="_Toc187929887"/>
      <w:bookmarkEnd w:id="660"/>
      <w:r>
        <w:t>A.</w:t>
      </w:r>
      <w:r w:rsidRPr="002163C6">
        <w:t>2.</w:t>
      </w:r>
      <w:r>
        <w:t>6</w:t>
      </w:r>
      <w:r w:rsidRPr="002163C6">
        <w:t>.</w:t>
      </w:r>
      <w:r>
        <w:t>3</w:t>
      </w:r>
      <w:r w:rsidRPr="002163C6">
        <w:tab/>
      </w:r>
      <w:r w:rsidRPr="00CC4662">
        <w:t>Enumeration</w:t>
      </w:r>
      <w:r w:rsidRPr="002163C6">
        <w:t xml:space="preserve">: </w:t>
      </w:r>
      <w:r>
        <w:t>Cause</w:t>
      </w:r>
      <w:bookmarkEnd w:id="661"/>
      <w:bookmarkEnd w:id="662"/>
    </w:p>
    <w:p w14:paraId="490B4E2F" w14:textId="77777777" w:rsidR="003B6BE8" w:rsidRDefault="003B6BE8" w:rsidP="003B6BE8">
      <w:pPr>
        <w:pStyle w:val="TH"/>
      </w:pPr>
      <w:bookmarkStart w:id="663" w:name="_CRTableA_2_6_3_1"/>
      <w:r>
        <w:rPr>
          <w:noProof/>
        </w:rPr>
        <w:t>Table </w:t>
      </w:r>
      <w:bookmarkEnd w:id="663"/>
      <w:r>
        <w:rPr>
          <w:noProof/>
        </w:rPr>
        <w:t>A.2.6.3</w:t>
      </w:r>
      <w:r>
        <w:rPr>
          <w:noProof/>
          <w:lang w:eastAsia="zh-CN"/>
        </w:rPr>
        <w:t>.1</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0160EB">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0160EB">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0160EB">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Pr="00FF2CB9" w:rsidRDefault="003B6BE8" w:rsidP="003B6BE8">
      <w:pPr>
        <w:rPr>
          <w:lang w:eastAsia="zh-CN"/>
        </w:rPr>
      </w:pPr>
    </w:p>
    <w:p w14:paraId="37D56565" w14:textId="77777777" w:rsidR="006331D1" w:rsidRDefault="006331D1" w:rsidP="006331D1">
      <w:pPr>
        <w:pStyle w:val="Heading1"/>
      </w:pPr>
      <w:bookmarkStart w:id="664" w:name="_CRA_3"/>
      <w:bookmarkStart w:id="665" w:name="_Toc168325586"/>
      <w:bookmarkStart w:id="666" w:name="_Toc187929888"/>
      <w:bookmarkEnd w:id="664"/>
      <w:r>
        <w:t>A.3</w:t>
      </w:r>
      <w:r>
        <w:tab/>
      </w:r>
      <w:bookmarkStart w:id="667" w:name="OLE_LINK126"/>
      <w:bookmarkStart w:id="668" w:name="OLE_LINK127"/>
      <w:r>
        <w:t>Resource representation and APIs provided by SDDM-S</w:t>
      </w:r>
      <w:bookmarkEnd w:id="653"/>
      <w:bookmarkEnd w:id="665"/>
      <w:bookmarkEnd w:id="667"/>
      <w:bookmarkEnd w:id="668"/>
      <w:bookmarkEnd w:id="666"/>
    </w:p>
    <w:p w14:paraId="40384DD6" w14:textId="77777777" w:rsidR="006331D1" w:rsidRDefault="006331D1" w:rsidP="006331D1">
      <w:pPr>
        <w:pStyle w:val="Heading2"/>
        <w:rPr>
          <w:lang w:eastAsia="zh-CN"/>
        </w:rPr>
      </w:pPr>
      <w:bookmarkStart w:id="669" w:name="_CRA_3_1"/>
      <w:bookmarkStart w:id="670" w:name="_Toc168325587"/>
      <w:bookmarkStart w:id="671" w:name="_Toc187929889"/>
      <w:bookmarkEnd w:id="669"/>
      <w:r>
        <w:rPr>
          <w:lang w:eastAsia="zh-CN"/>
        </w:rPr>
        <w:t>A.3.1</w:t>
      </w:r>
      <w:r>
        <w:rPr>
          <w:lang w:eastAsia="zh-CN"/>
        </w:rPr>
        <w:tab/>
      </w:r>
      <w:r w:rsidRPr="008D1232">
        <w:rPr>
          <w:lang w:eastAsia="zh-CN"/>
        </w:rPr>
        <w:t>Sdd_RegularTransmissionConnection</w:t>
      </w:r>
      <w:r>
        <w:rPr>
          <w:lang w:eastAsia="zh-CN"/>
        </w:rPr>
        <w:t xml:space="preserve"> API</w:t>
      </w:r>
      <w:bookmarkEnd w:id="670"/>
      <w:bookmarkEnd w:id="671"/>
    </w:p>
    <w:p w14:paraId="4B0ED78B" w14:textId="77777777" w:rsidR="006331D1" w:rsidRDefault="006331D1" w:rsidP="006331D1">
      <w:pPr>
        <w:pStyle w:val="Heading3"/>
        <w:rPr>
          <w:lang w:eastAsia="zh-CN"/>
        </w:rPr>
      </w:pPr>
      <w:bookmarkStart w:id="672" w:name="_CRA_3_1_1"/>
      <w:bookmarkStart w:id="673" w:name="_Toc168325588"/>
      <w:bookmarkStart w:id="674" w:name="_Toc187929890"/>
      <w:bookmarkEnd w:id="672"/>
      <w:r>
        <w:rPr>
          <w:lang w:eastAsia="zh-CN"/>
        </w:rPr>
        <w:t>A.3.1.1</w:t>
      </w:r>
      <w:r>
        <w:rPr>
          <w:lang w:eastAsia="zh-CN"/>
        </w:rPr>
        <w:tab/>
        <w:t>API URI</w:t>
      </w:r>
      <w:bookmarkEnd w:id="673"/>
      <w:bookmarkEnd w:id="674"/>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675" w:name="OLE_LINK97"/>
      <w:bookmarkStart w:id="676" w:name="OLE_LINK98"/>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bookmarkStart w:id="677" w:name="OLE_LINK95"/>
      <w:bookmarkStart w:id="678"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679" w:name="_CRA_3_1_2"/>
      <w:bookmarkStart w:id="680" w:name="_Toc168325589"/>
      <w:bookmarkStart w:id="681" w:name="_Toc187929891"/>
      <w:bookmarkEnd w:id="675"/>
      <w:bookmarkEnd w:id="676"/>
      <w:bookmarkEnd w:id="677"/>
      <w:bookmarkEnd w:id="678"/>
      <w:bookmarkEnd w:id="679"/>
      <w:r>
        <w:rPr>
          <w:lang w:eastAsia="zh-CN"/>
        </w:rPr>
        <w:t>A.3.1.2</w:t>
      </w:r>
      <w:r>
        <w:rPr>
          <w:lang w:eastAsia="zh-CN"/>
        </w:rPr>
        <w:tab/>
        <w:t>Resources</w:t>
      </w:r>
      <w:bookmarkEnd w:id="680"/>
      <w:bookmarkEnd w:id="681"/>
    </w:p>
    <w:p w14:paraId="6F4ECFEB" w14:textId="77777777" w:rsidR="006331D1" w:rsidRDefault="006331D1" w:rsidP="006331D1">
      <w:pPr>
        <w:pStyle w:val="Heading4"/>
        <w:rPr>
          <w:lang w:eastAsia="zh-CN"/>
        </w:rPr>
      </w:pPr>
      <w:bookmarkStart w:id="682" w:name="_CRA_3_1_2_1"/>
      <w:bookmarkStart w:id="683" w:name="_Toc168325590"/>
      <w:bookmarkStart w:id="684" w:name="_Toc187929892"/>
      <w:bookmarkEnd w:id="682"/>
      <w:r>
        <w:rPr>
          <w:lang w:eastAsia="zh-CN"/>
        </w:rPr>
        <w:t>A.3.1.2.1</w:t>
      </w:r>
      <w:r>
        <w:rPr>
          <w:lang w:eastAsia="zh-CN"/>
        </w:rPr>
        <w:tab/>
        <w:t>Overview</w:t>
      </w:r>
      <w:bookmarkEnd w:id="683"/>
      <w:bookmarkEnd w:id="684"/>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45pt;height:337.2pt" o:ole="">
            <v:imagedata r:id="rId12" o:title=""/>
          </v:shape>
          <o:OLEObject Type="Embed" ProgID="Visio.Drawing.15" ShapeID="_x0000_i1025" DrawAspect="Content" ObjectID="_1798542561" r:id="rId13"/>
        </w:object>
      </w:r>
    </w:p>
    <w:p w14:paraId="26EF0D76" w14:textId="77777777" w:rsidR="006331D1" w:rsidRDefault="006331D1" w:rsidP="006331D1">
      <w:pPr>
        <w:pStyle w:val="TF"/>
      </w:pPr>
      <w:bookmarkStart w:id="685" w:name="_CRFigureA_3_1_2_1_1"/>
      <w:r>
        <w:t xml:space="preserve">Figure </w:t>
      </w:r>
      <w:bookmarkEnd w:id="685"/>
      <w:r>
        <w:t>A.3.1.2.1.1: Resource URI structure of the Sdd_RegularTransmissionConnection API provided by SDDM-S</w:t>
      </w:r>
      <w:bookmarkStart w:id="686" w:name="OLE_LINK63"/>
      <w:bookmarkStart w:id="687" w:name="OLE_LINK64"/>
    </w:p>
    <w:bookmarkEnd w:id="686"/>
    <w:bookmarkEnd w:id="687"/>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688" w:name="_CRTableA_3_1_2_1_1"/>
      <w:r>
        <w:t>Table </w:t>
      </w:r>
      <w:bookmarkEnd w:id="688"/>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689" w:name="OLE_LINK109"/>
            <w:bookmarkStart w:id="690"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691" w:name="OLE_LINK105"/>
            <w:bookmarkEnd w:id="689"/>
            <w:bookmarkEnd w:id="690"/>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691"/>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692" w:name="_CRA_3_1_2_2"/>
      <w:bookmarkStart w:id="693" w:name="_Toc168325591"/>
      <w:bookmarkStart w:id="694" w:name="_Toc187929893"/>
      <w:bookmarkEnd w:id="692"/>
      <w:r>
        <w:rPr>
          <w:lang w:eastAsia="zh-CN"/>
        </w:rPr>
        <w:t>A.3.1.2.2</w:t>
      </w:r>
      <w:r>
        <w:rPr>
          <w:lang w:eastAsia="zh-CN"/>
        </w:rPr>
        <w:tab/>
        <w:t>Resource: SDD Regular Transmission Connection</w:t>
      </w:r>
      <w:bookmarkEnd w:id="693"/>
      <w:bookmarkEnd w:id="694"/>
    </w:p>
    <w:p w14:paraId="376F710A" w14:textId="77777777" w:rsidR="006331D1" w:rsidRDefault="006331D1" w:rsidP="006331D1">
      <w:pPr>
        <w:pStyle w:val="Heading5"/>
        <w:rPr>
          <w:lang w:eastAsia="zh-CN"/>
        </w:rPr>
      </w:pPr>
      <w:bookmarkStart w:id="695" w:name="_CRA_3_1_2_2_1"/>
      <w:bookmarkStart w:id="696" w:name="_Toc168325592"/>
      <w:bookmarkStart w:id="697" w:name="_Toc187929894"/>
      <w:bookmarkEnd w:id="695"/>
      <w:r>
        <w:rPr>
          <w:lang w:eastAsia="zh-CN"/>
        </w:rPr>
        <w:t>A.3.1.2.2.1</w:t>
      </w:r>
      <w:r>
        <w:rPr>
          <w:lang w:eastAsia="zh-CN"/>
        </w:rPr>
        <w:tab/>
        <w:t>Description</w:t>
      </w:r>
      <w:bookmarkEnd w:id="696"/>
      <w:bookmarkEnd w:id="697"/>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698" w:name="_CRA_3_1_2_2_2"/>
      <w:bookmarkStart w:id="699" w:name="_Toc168325593"/>
      <w:bookmarkStart w:id="700" w:name="_Toc187929895"/>
      <w:bookmarkEnd w:id="698"/>
      <w:r>
        <w:rPr>
          <w:lang w:eastAsia="zh-CN"/>
        </w:rPr>
        <w:t>A.3.1.2.2.2</w:t>
      </w:r>
      <w:r>
        <w:rPr>
          <w:lang w:eastAsia="zh-CN"/>
        </w:rPr>
        <w:tab/>
        <w:t>Resource Definition</w:t>
      </w:r>
      <w:bookmarkEnd w:id="699"/>
      <w:bookmarkEnd w:id="700"/>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bookmarkStart w:id="701" w:name="_CRTableA_3_1_2_2_2_1"/>
      <w:r>
        <w:t xml:space="preserve">Table </w:t>
      </w:r>
      <w:bookmarkEnd w:id="701"/>
      <w:r>
        <w:t>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702" w:name="_CRA_3_1_2_2_3"/>
      <w:bookmarkStart w:id="703" w:name="_Toc168325594"/>
      <w:bookmarkStart w:id="704" w:name="_Toc187929896"/>
      <w:bookmarkEnd w:id="702"/>
      <w:r>
        <w:rPr>
          <w:lang w:eastAsia="zh-CN"/>
        </w:rPr>
        <w:t>A.3.1.2.2.3</w:t>
      </w:r>
      <w:r>
        <w:rPr>
          <w:lang w:eastAsia="zh-CN"/>
        </w:rPr>
        <w:tab/>
        <w:t>Resource Standard Methods</w:t>
      </w:r>
      <w:bookmarkEnd w:id="703"/>
      <w:bookmarkEnd w:id="704"/>
    </w:p>
    <w:p w14:paraId="0FEEC025" w14:textId="77777777" w:rsidR="006331D1" w:rsidRDefault="006331D1" w:rsidP="006331D1">
      <w:pPr>
        <w:pStyle w:val="H6"/>
      </w:pPr>
      <w:bookmarkStart w:id="705" w:name="_CRA_3_1_2_2_3_1"/>
      <w:r>
        <w:rPr>
          <w:lang w:eastAsia="zh-CN"/>
        </w:rPr>
        <w:t>A.3.1.2.2.3.1</w:t>
      </w:r>
      <w:r>
        <w:rPr>
          <w:lang w:eastAsia="zh-CN"/>
        </w:rPr>
        <w:tab/>
        <w:t>POST</w:t>
      </w:r>
    </w:p>
    <w:bookmarkEnd w:id="705"/>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bookmarkStart w:id="706" w:name="_CRTableA_3_1_2_2_3_1_1"/>
      <w:r>
        <w:t xml:space="preserve">Table </w:t>
      </w:r>
      <w:bookmarkEnd w:id="706"/>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77777777" w:rsidR="006331D1" w:rsidRDefault="006331D1" w:rsidP="006331D1">
      <w:pPr>
        <w:pStyle w:val="TH"/>
      </w:pPr>
      <w:bookmarkStart w:id="707" w:name="_CRTableA_3_1_2_2_3_1_2"/>
      <w:r>
        <w:t xml:space="preserve">Table </w:t>
      </w:r>
      <w:bookmarkEnd w:id="707"/>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708" w:name="_CRA_3_1_2_2_3_2"/>
      <w:r>
        <w:rPr>
          <w:lang w:eastAsia="zh-CN"/>
        </w:rPr>
        <w:t>A.3.1.2.2.3.2</w:t>
      </w:r>
      <w:r>
        <w:rPr>
          <w:lang w:eastAsia="zh-CN"/>
        </w:rPr>
        <w:tab/>
        <w:t>DELETE</w:t>
      </w:r>
    </w:p>
    <w:bookmarkEnd w:id="708"/>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bookmarkStart w:id="709" w:name="_CRTableA_3_1_2_2_3_2_1"/>
      <w:r>
        <w:t xml:space="preserve">Table </w:t>
      </w:r>
      <w:bookmarkEnd w:id="709"/>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77777777" w:rsidR="006331D1" w:rsidRDefault="006331D1" w:rsidP="006331D1">
      <w:pPr>
        <w:pStyle w:val="TH"/>
      </w:pPr>
      <w:bookmarkStart w:id="710" w:name="_CRTableA_3_1_2_2_3_2_2"/>
      <w:r>
        <w:t xml:space="preserve">Table </w:t>
      </w:r>
      <w:bookmarkEnd w:id="710"/>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711" w:name="_CRA_3_1_3"/>
      <w:bookmarkStart w:id="712" w:name="_Toc168325595"/>
      <w:bookmarkStart w:id="713" w:name="_Toc187929897"/>
      <w:bookmarkEnd w:id="711"/>
      <w:r>
        <w:rPr>
          <w:lang w:eastAsia="zh-CN"/>
        </w:rPr>
        <w:t>A.3.1.3</w:t>
      </w:r>
      <w:r>
        <w:rPr>
          <w:lang w:eastAsia="zh-CN"/>
        </w:rPr>
        <w:tab/>
        <w:t>Data Model</w:t>
      </w:r>
      <w:bookmarkEnd w:id="712"/>
      <w:bookmarkEnd w:id="713"/>
    </w:p>
    <w:p w14:paraId="5602A7C5" w14:textId="77777777" w:rsidR="006331D1" w:rsidRDefault="006331D1" w:rsidP="006331D1">
      <w:pPr>
        <w:pStyle w:val="Heading4"/>
        <w:rPr>
          <w:lang w:eastAsia="zh-CN"/>
        </w:rPr>
      </w:pPr>
      <w:bookmarkStart w:id="714" w:name="_CRA_3_1_3_1"/>
      <w:bookmarkStart w:id="715" w:name="_Toc168325596"/>
      <w:bookmarkStart w:id="716" w:name="_Toc187929898"/>
      <w:bookmarkEnd w:id="714"/>
      <w:r>
        <w:rPr>
          <w:lang w:eastAsia="zh-CN"/>
        </w:rPr>
        <w:t>A.3.1.3.1</w:t>
      </w:r>
      <w:r>
        <w:rPr>
          <w:lang w:eastAsia="zh-CN"/>
        </w:rPr>
        <w:tab/>
        <w:t>General</w:t>
      </w:r>
      <w:bookmarkEnd w:id="715"/>
      <w:bookmarkEnd w:id="716"/>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717" w:name="_CRTableA_3_1_3_1_1"/>
      <w:r>
        <w:t>Table </w:t>
      </w:r>
      <w:bookmarkEnd w:id="717"/>
      <w:r>
        <w:rPr>
          <w:lang w:eastAsia="zh-CN"/>
        </w:rPr>
        <w:t>A.3.1.3.1</w:t>
      </w:r>
      <w:r>
        <w:t>.1: SDD_RegularTransmissionConnection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60708CD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8343BE">
            <w:pPr>
              <w:pStyle w:val="TAH"/>
            </w:pPr>
            <w:r>
              <w:t>Applicability</w:t>
            </w:r>
          </w:p>
        </w:tc>
      </w:tr>
      <w:tr w:rsidR="008343BE" w14:paraId="6AC0925E"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8343BE">
            <w:pPr>
              <w:pStyle w:val="TAL"/>
              <w:jc w:val="center"/>
            </w:pPr>
            <w:r w:rsidRPr="00E36516">
              <w:t>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8343BE">
            <w:pPr>
              <w:pStyle w:val="TAL"/>
              <w:jc w:val="center"/>
            </w:pPr>
            <w:r w:rsidRPr="00E36516">
              <w:t>A.</w:t>
            </w:r>
            <w:r>
              <w:t>2</w:t>
            </w:r>
            <w:r w:rsidRPr="00E36516">
              <w:t>.</w:t>
            </w:r>
            <w:r>
              <w:t>4.1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8343BE">
            <w:pPr>
              <w:pStyle w:val="TAL"/>
              <w:jc w:val="center"/>
            </w:pPr>
            <w:r w:rsidRPr="00E36516">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8343BE">
            <w:pPr>
              <w:pStyle w:val="TAL"/>
              <w:jc w:val="center"/>
            </w:pPr>
            <w:r w:rsidRPr="00E36516">
              <w:t>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B3A33BB" w14:textId="72AC8D42" w:rsidR="008343BE" w:rsidRPr="00830AC8" w:rsidRDefault="00C067B6" w:rsidP="008343BE">
            <w:pPr>
              <w:pStyle w:val="TAL"/>
              <w:jc w:val="center"/>
            </w:pPr>
            <w:r w:rsidRPr="00E36516">
              <w:t>A.</w:t>
            </w:r>
            <w:r>
              <w:t>2.4.2</w:t>
            </w:r>
            <w:r w:rsidRPr="00E36516">
              <w:t>.1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8343BE">
            <w:pPr>
              <w:pStyle w:val="TAL"/>
              <w:jc w:val="center"/>
            </w:pPr>
            <w:r w:rsidRPr="00E36516">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8343BE" w14:paraId="59425D9B"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8343BE" w:rsidRPr="00830AC8" w:rsidRDefault="008343BE" w:rsidP="008343BE">
            <w:pPr>
              <w:pStyle w:val="TAL"/>
              <w:jc w:val="center"/>
            </w:pPr>
            <w:r w:rsidRPr="00E36516">
              <w:t>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8343BE" w:rsidRPr="00830AC8" w:rsidRDefault="008343BE" w:rsidP="008343BE">
            <w:pPr>
              <w:pStyle w:val="TAL"/>
              <w:jc w:val="center"/>
            </w:pPr>
            <w:r w:rsidRPr="00E36516">
              <w:t>A.3.1.3.2.3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8343BE" w:rsidRPr="00830AC8" w:rsidRDefault="008343BE" w:rsidP="008343BE">
            <w:pPr>
              <w:pStyle w:val="TAL"/>
              <w:jc w:val="center"/>
            </w:pPr>
            <w:r w:rsidRPr="00E36516">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8343BE" w:rsidRPr="000C7D35" w:rsidRDefault="008343BE" w:rsidP="008343BE">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718" w:name="_CRTableA_3_1_3_1_2"/>
      <w:r>
        <w:t>Table </w:t>
      </w:r>
      <w:bookmarkEnd w:id="718"/>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719" w:name="OLE_LINK342"/>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719"/>
      <w:tr w:rsidR="003B6BE8" w:rsidRPr="00E42F12" w14:paraId="4F6521AB"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720" w:name="_CRTableA_3_1_3_1_3"/>
      <w:r>
        <w:t>Table </w:t>
      </w:r>
      <w:bookmarkEnd w:id="720"/>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721" w:name="_CRA_3_1_3_2"/>
      <w:bookmarkStart w:id="722" w:name="_Toc168325597"/>
      <w:bookmarkStart w:id="723" w:name="_Toc187929899"/>
      <w:bookmarkEnd w:id="721"/>
      <w:r>
        <w:rPr>
          <w:lang w:eastAsia="zh-CN"/>
        </w:rPr>
        <w:t>A.3.1.3.2</w:t>
      </w:r>
      <w:r>
        <w:rPr>
          <w:lang w:eastAsia="zh-CN"/>
        </w:rPr>
        <w:tab/>
        <w:t>Structured data types</w:t>
      </w:r>
      <w:bookmarkEnd w:id="722"/>
      <w:bookmarkEnd w:id="723"/>
    </w:p>
    <w:p w14:paraId="60E2AC8A" w14:textId="7820E76B" w:rsidR="00E36516" w:rsidRDefault="00E36516" w:rsidP="00E36516">
      <w:pPr>
        <w:pStyle w:val="Heading5"/>
        <w:rPr>
          <w:lang w:eastAsia="zh-CN"/>
        </w:rPr>
      </w:pPr>
      <w:bookmarkStart w:id="724" w:name="_CRA_3_1_3_2_1"/>
      <w:bookmarkStart w:id="725" w:name="_Toc162966375"/>
      <w:bookmarkStart w:id="726" w:name="_Toc168325598"/>
      <w:bookmarkStart w:id="727" w:name="OLE_LINK350"/>
      <w:bookmarkStart w:id="728" w:name="OLE_LINK351"/>
      <w:bookmarkStart w:id="729" w:name="OLE_LINK373"/>
      <w:bookmarkStart w:id="730" w:name="OLE_LINK374"/>
      <w:bookmarkStart w:id="731" w:name="_Toc187929900"/>
      <w:bookmarkEnd w:id="724"/>
      <w:r>
        <w:rPr>
          <w:lang w:eastAsia="zh-CN"/>
        </w:rPr>
        <w:t>A.3.1.3.2.1</w:t>
      </w:r>
      <w:r>
        <w:rPr>
          <w:lang w:eastAsia="zh-CN"/>
        </w:rPr>
        <w:tab/>
      </w:r>
      <w:r w:rsidR="00C067B6">
        <w:rPr>
          <w:lang w:eastAsia="zh-CN"/>
        </w:rPr>
        <w:t>Void</w:t>
      </w:r>
      <w:bookmarkEnd w:id="725"/>
      <w:bookmarkEnd w:id="726"/>
      <w:bookmarkEnd w:id="731"/>
    </w:p>
    <w:p w14:paraId="0BF97B9E" w14:textId="68752091" w:rsidR="00E36516" w:rsidRDefault="00E36516" w:rsidP="00E36516">
      <w:pPr>
        <w:pStyle w:val="Heading5"/>
        <w:rPr>
          <w:lang w:eastAsia="zh-CN"/>
        </w:rPr>
      </w:pPr>
      <w:bookmarkStart w:id="732" w:name="_CRA_3_1_3_2_2"/>
      <w:bookmarkStart w:id="733" w:name="_Toc168325599"/>
      <w:bookmarkStart w:id="734" w:name="OLE_LINK371"/>
      <w:bookmarkStart w:id="735" w:name="OLE_LINK372"/>
      <w:bookmarkStart w:id="736" w:name="_Toc187929901"/>
      <w:bookmarkEnd w:id="727"/>
      <w:bookmarkEnd w:id="728"/>
      <w:bookmarkEnd w:id="732"/>
      <w:r>
        <w:rPr>
          <w:lang w:eastAsia="zh-CN"/>
        </w:rPr>
        <w:t>A.3.1.3.2.</w:t>
      </w:r>
      <w:r w:rsidR="006A68E3">
        <w:rPr>
          <w:lang w:eastAsia="zh-CN"/>
        </w:rPr>
        <w:t>2</w:t>
      </w:r>
      <w:r>
        <w:rPr>
          <w:lang w:eastAsia="zh-CN"/>
        </w:rPr>
        <w:tab/>
        <w:t>Type: ReleaseRequest</w:t>
      </w:r>
      <w:bookmarkEnd w:id="733"/>
      <w:bookmarkEnd w:id="736"/>
    </w:p>
    <w:p w14:paraId="7D080827" w14:textId="706F5B1A" w:rsidR="00E36516" w:rsidRDefault="00E36516" w:rsidP="00E36516">
      <w:pPr>
        <w:pStyle w:val="TH"/>
      </w:pPr>
      <w:bookmarkStart w:id="737" w:name="_CRTableA_3_1_3_2_2_1"/>
      <w:r>
        <w:rPr>
          <w:noProof/>
        </w:rPr>
        <w:t>Table </w:t>
      </w:r>
      <w:bookmarkEnd w:id="737"/>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2BE8FEFF"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0D53DC98"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36638650" w14:textId="77777777" w:rsidR="00E36516" w:rsidRPr="00FF2CB9" w:rsidRDefault="00E36516" w:rsidP="00E36516">
      <w:pPr>
        <w:rPr>
          <w:lang w:eastAsia="zh-CN"/>
        </w:rPr>
      </w:pPr>
      <w:bookmarkStart w:id="738" w:name="OLE_LINK368"/>
      <w:bookmarkStart w:id="739" w:name="OLE_LINK369"/>
    </w:p>
    <w:p w14:paraId="6E259B8F" w14:textId="77777777" w:rsidR="006331D1" w:rsidRDefault="006331D1" w:rsidP="006331D1">
      <w:pPr>
        <w:pStyle w:val="Heading4"/>
        <w:rPr>
          <w:lang w:eastAsia="zh-CN"/>
        </w:rPr>
      </w:pPr>
      <w:bookmarkStart w:id="740" w:name="_CRA_3_1_3_3"/>
      <w:bookmarkStart w:id="741" w:name="_Toc168325600"/>
      <w:bookmarkStart w:id="742" w:name="_Toc187929902"/>
      <w:bookmarkEnd w:id="729"/>
      <w:bookmarkEnd w:id="730"/>
      <w:bookmarkEnd w:id="734"/>
      <w:bookmarkEnd w:id="735"/>
      <w:bookmarkEnd w:id="738"/>
      <w:bookmarkEnd w:id="739"/>
      <w:bookmarkEnd w:id="740"/>
      <w:r>
        <w:rPr>
          <w:lang w:eastAsia="zh-CN"/>
        </w:rPr>
        <w:t>A.3.1.3.3</w:t>
      </w:r>
      <w:r>
        <w:rPr>
          <w:lang w:eastAsia="zh-CN"/>
        </w:rPr>
        <w:tab/>
        <w:t>Simple data types and enumerations</w:t>
      </w:r>
      <w:bookmarkEnd w:id="741"/>
      <w:bookmarkEnd w:id="742"/>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743" w:name="_CRA_3_1_4"/>
      <w:bookmarkStart w:id="744" w:name="_Toc168325601"/>
      <w:bookmarkStart w:id="745" w:name="_Toc187929903"/>
      <w:bookmarkEnd w:id="743"/>
      <w:r>
        <w:t>A.3.1.4</w:t>
      </w:r>
      <w:r>
        <w:tab/>
        <w:t>Error Handling</w:t>
      </w:r>
      <w:bookmarkEnd w:id="744"/>
      <w:bookmarkEnd w:id="745"/>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746" w:name="_CRA_3_1_5"/>
      <w:bookmarkStart w:id="747" w:name="_Toc168325602"/>
      <w:bookmarkStart w:id="748" w:name="_Toc187929904"/>
      <w:bookmarkEnd w:id="746"/>
      <w:r>
        <w:t>A.3.1.5</w:t>
      </w:r>
      <w:r>
        <w:tab/>
        <w:t>CDDL Specification</w:t>
      </w:r>
      <w:bookmarkEnd w:id="747"/>
      <w:bookmarkEnd w:id="748"/>
    </w:p>
    <w:p w14:paraId="45ACCD40" w14:textId="77777777" w:rsidR="006331D1" w:rsidRDefault="006331D1" w:rsidP="006331D1">
      <w:pPr>
        <w:pStyle w:val="Heading4"/>
        <w:rPr>
          <w:lang w:eastAsia="zh-CN"/>
        </w:rPr>
      </w:pPr>
      <w:bookmarkStart w:id="749" w:name="_CRA_3_1_5_1"/>
      <w:bookmarkStart w:id="750" w:name="_Toc168325603"/>
      <w:bookmarkStart w:id="751" w:name="_Toc187929905"/>
      <w:bookmarkEnd w:id="749"/>
      <w:r>
        <w:t>A.3.1.5</w:t>
      </w:r>
      <w:r>
        <w:rPr>
          <w:lang w:eastAsia="zh-CN"/>
        </w:rPr>
        <w:t>.1</w:t>
      </w:r>
      <w:r>
        <w:rPr>
          <w:lang w:eastAsia="zh-CN"/>
        </w:rPr>
        <w:tab/>
        <w:t>Introduction</w:t>
      </w:r>
      <w:bookmarkEnd w:id="750"/>
      <w:bookmarkEnd w:id="751"/>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752" w:name="_CRA_3_1_5_2"/>
      <w:bookmarkStart w:id="753" w:name="_Toc168325604"/>
      <w:bookmarkStart w:id="754" w:name="_Toc187929906"/>
      <w:bookmarkEnd w:id="752"/>
      <w:r>
        <w:t>A.3.1.5</w:t>
      </w:r>
      <w:r>
        <w:rPr>
          <w:lang w:eastAsia="zh-CN"/>
        </w:rPr>
        <w:t>.2</w:t>
      </w:r>
      <w:r>
        <w:rPr>
          <w:lang w:eastAsia="zh-CN"/>
        </w:rPr>
        <w:tab/>
        <w:t>CDDL document</w:t>
      </w:r>
      <w:bookmarkEnd w:id="753"/>
      <w:bookmarkEnd w:id="754"/>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77777777"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35787F05" w14:textId="3DBCA56D"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AADB5FC" w14:textId="77777777" w:rsidR="00B331F4" w:rsidRPr="009A5274" w:rsidRDefault="00B331F4" w:rsidP="00B331F4">
      <w:pPr>
        <w:pStyle w:val="PL"/>
        <w:rPr>
          <w:lang w:val="sv-SE" w:eastAsia="zh-CN"/>
        </w:rPr>
      </w:pPr>
      <w:r w:rsidRPr="009A5274">
        <w:rPr>
          <w:lang w:val="sv-SE" w:eastAsia="zh-CN"/>
        </w:rPr>
        <w:t xml:space="preserve"> serverId: ServerId              </w:t>
      </w:r>
      <w:r>
        <w:rPr>
          <w:lang w:eastAsia="zh-CN"/>
        </w:rPr>
        <w:t xml:space="preserve">        </w:t>
      </w:r>
    </w:p>
    <w:p w14:paraId="252B7637" w14:textId="77777777" w:rsidR="00B331F4" w:rsidRPr="009A5274" w:rsidRDefault="00B331F4" w:rsidP="00B331F4">
      <w:pPr>
        <w:pStyle w:val="PL"/>
        <w:rPr>
          <w:lang w:val="sv-SE" w:eastAsia="zh-CN"/>
        </w:rPr>
      </w:pPr>
      <w:r w:rsidRPr="009A5274">
        <w:rPr>
          <w:lang w:val="sv-SE" w:eastAsia="zh-CN"/>
        </w:rPr>
        <w:t xml:space="preserve"> endpointId: string</w:t>
      </w:r>
      <w:r>
        <w:rPr>
          <w:lang w:val="sv-SE" w:eastAsia="zh-CN"/>
        </w:rPr>
        <w:t xml:space="preserve">    </w:t>
      </w:r>
      <w:r w:rsidRPr="009A5274">
        <w:rPr>
          <w:lang w:val="sv-SE" w:eastAsia="zh-CN"/>
        </w:rPr>
        <w:t xml:space="preserve">          </w:t>
      </w:r>
      <w:r>
        <w:rPr>
          <w:lang w:eastAsia="zh-CN"/>
        </w:rPr>
        <w:t xml:space="preserve">        </w:t>
      </w:r>
    </w:p>
    <w:p w14:paraId="0F62E484" w14:textId="77777777" w:rsidR="00B331F4" w:rsidRDefault="00B331F4" w:rsidP="00B331F4">
      <w:pPr>
        <w:pStyle w:val="PL"/>
        <w:rPr>
          <w:lang w:eastAsia="zh-CN"/>
        </w:rPr>
      </w:pPr>
      <w:r>
        <w:rPr>
          <w:lang w:val="sv-SE" w:eastAsia="zh-CN"/>
        </w:rPr>
        <w:t xml:space="preserve"> </w:t>
      </w:r>
      <w:r w:rsidRPr="00182A37">
        <w:rPr>
          <w:lang w:val="sv-SE" w:eastAsia="zh-CN"/>
        </w:rPr>
        <w:t xml:space="preserve">? </w:t>
      </w:r>
      <w:r>
        <w:t>sealddC</w:t>
      </w:r>
      <w:r>
        <w:rPr>
          <w:lang w:eastAsia="zh-CN"/>
        </w:rPr>
        <w:t>ommunicationLifetime:</w:t>
      </w:r>
      <w:r w:rsidRPr="003C6BA2">
        <w:rPr>
          <w:lang w:eastAsia="zh-CN"/>
        </w:rPr>
        <w:t xml:space="preserve"> </w:t>
      </w:r>
      <w:r>
        <w:rPr>
          <w:lang w:eastAsia="zh-CN"/>
        </w:rPr>
        <w:t xml:space="preserve">Uinteger </w:t>
      </w:r>
    </w:p>
    <w:p w14:paraId="5FE548D5" w14:textId="77777777" w:rsidR="00B331F4" w:rsidRPr="009A5274" w:rsidRDefault="00B331F4" w:rsidP="00B331F4">
      <w:pPr>
        <w:pStyle w:val="PL"/>
        <w:rPr>
          <w:lang w:val="sv-SE" w:eastAsia="zh-CN"/>
        </w:rPr>
      </w:pPr>
      <w:r w:rsidRPr="009A5274">
        <w:rPr>
          <w:lang w:val="sv-SE" w:eastAsia="zh-CN"/>
        </w:rPr>
        <w:t xml:space="preserve"> ? valServiceId: string    </w:t>
      </w:r>
      <w:r>
        <w:rPr>
          <w:lang w:val="sv-SE" w:eastAsia="zh-CN"/>
        </w:rPr>
        <w:t xml:space="preserve">      </w:t>
      </w:r>
      <w:r>
        <w:rPr>
          <w:lang w:eastAsia="zh-CN"/>
        </w:rPr>
        <w:t xml:space="preserve">        </w:t>
      </w:r>
    </w:p>
    <w:p w14:paraId="7A280C03" w14:textId="77777777" w:rsidR="00B331F4" w:rsidRPr="00932268" w:rsidRDefault="00B331F4" w:rsidP="00B331F4">
      <w:pPr>
        <w:pStyle w:val="PL"/>
        <w:rPr>
          <w:lang w:eastAsia="zh-CN"/>
        </w:rPr>
      </w:pPr>
      <w:r w:rsidRPr="009A5274">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D61B9DC"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92426F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5AF840FA"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00E18FD7" w14:textId="77777777" w:rsidR="00B331F4" w:rsidRPr="00932268" w:rsidRDefault="00B331F4" w:rsidP="00B331F4">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248CF5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Pr="00932268"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09232E74"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06B8C6D9" w14:textId="77777777" w:rsidR="00B331F4" w:rsidRPr="00932268" w:rsidRDefault="00B331F4" w:rsidP="00B331F4">
      <w:pPr>
        <w:pStyle w:val="PL"/>
        <w:rPr>
          <w:lang w:eastAsia="zh-CN"/>
        </w:rPr>
      </w:pPr>
      <w:r w:rsidRPr="00932268">
        <w:rPr>
          <w:lang w:eastAsia="zh-CN"/>
        </w:rPr>
        <w:t xml:space="preserve">;;; </w:t>
      </w:r>
      <w:r>
        <w:rPr>
          <w:lang w:eastAsia="zh-CN"/>
        </w:rPr>
        <w:t>RequestorId</w:t>
      </w:r>
    </w:p>
    <w:p w14:paraId="79B11718" w14:textId="77777777" w:rsidR="00B331F4" w:rsidRPr="00932268" w:rsidRDefault="00B331F4" w:rsidP="00B331F4">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9CFF0A0" w14:textId="77777777" w:rsidR="00B331F4" w:rsidRPr="00932268" w:rsidRDefault="00B331F4" w:rsidP="00B331F4">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94EFC2C" w14:textId="77777777" w:rsidR="00B331F4"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9A5274" w:rsidRDefault="00B331F4" w:rsidP="00B331F4">
      <w:pPr>
        <w:pStyle w:val="PL"/>
        <w:rPr>
          <w:lang w:val="sv-SE" w:eastAsia="zh-CN"/>
        </w:rPr>
      </w:pPr>
      <w:r w:rsidRPr="009A5274">
        <w:rPr>
          <w:lang w:val="sv-SE" w:eastAsia="zh-CN"/>
        </w:rPr>
        <w:t>Uinteger = int .ge 0</w:t>
      </w:r>
    </w:p>
    <w:p w14:paraId="45776DF9" w14:textId="77777777" w:rsidR="00B331F4" w:rsidRPr="009A5274" w:rsidRDefault="00B331F4" w:rsidP="00B331F4">
      <w:pPr>
        <w:pStyle w:val="PL"/>
        <w:rPr>
          <w:lang w:val="sv-SE"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77777777" w:rsidR="00B331F4" w:rsidRPr="00932268" w:rsidRDefault="00B331F4" w:rsidP="00B331F4">
      <w:pPr>
        <w:pStyle w:val="PL"/>
        <w:rPr>
          <w:lang w:eastAsia="zh-CN"/>
        </w:rPr>
      </w:pPr>
      <w:r w:rsidRPr="00932268">
        <w:rPr>
          <w:lang w:eastAsia="zh-CN"/>
        </w:rPr>
        <w:t xml:space="preserve"> valUserId: text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t>valUeId = {</w:t>
      </w:r>
    </w:p>
    <w:p w14:paraId="7FCBE607" w14:textId="77777777" w:rsidR="00B331F4" w:rsidRPr="00932268" w:rsidRDefault="00B331F4" w:rsidP="00B331F4">
      <w:pPr>
        <w:pStyle w:val="PL"/>
        <w:rPr>
          <w:lang w:eastAsia="zh-CN"/>
        </w:rPr>
      </w:pPr>
      <w:r w:rsidRPr="00932268">
        <w:rPr>
          <w:lang w:eastAsia="zh-CN"/>
        </w:rPr>
        <w:t xml:space="preserve"> valUeId: text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Pr="00932268"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D0AC124" w14:textId="77777777" w:rsidR="00B331F4" w:rsidRPr="00932268" w:rsidRDefault="00B331F4" w:rsidP="00B331F4">
      <w:pPr>
        <w:pStyle w:val="PL"/>
        <w:rPr>
          <w:lang w:eastAsia="zh-CN"/>
        </w:rPr>
      </w:pPr>
      <w:r>
        <w:rPr>
          <w:lang w:eastAsia="zh-CN"/>
        </w:rPr>
        <w:t>serverId</w:t>
      </w:r>
      <w:r w:rsidRPr="00932268">
        <w:rPr>
          <w:lang w:eastAsia="zh-CN"/>
        </w:rPr>
        <w:t xml:space="preserve"> = text          </w:t>
      </w:r>
      <w:r>
        <w:rPr>
          <w:lang w:eastAsia="zh-CN"/>
        </w:rPr>
        <w:t xml:space="preserve">        </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F7018F9" w14:textId="77777777" w:rsidR="006331D1" w:rsidRDefault="006331D1" w:rsidP="006331D1">
      <w:pPr>
        <w:pStyle w:val="Heading3"/>
        <w:rPr>
          <w:noProof/>
        </w:rPr>
      </w:pPr>
      <w:bookmarkStart w:id="755" w:name="_CRA_3_1_6"/>
      <w:bookmarkStart w:id="756" w:name="_Toc168325605"/>
      <w:bookmarkStart w:id="757" w:name="_Toc187929907"/>
      <w:bookmarkEnd w:id="755"/>
      <w:r>
        <w:rPr>
          <w:noProof/>
        </w:rPr>
        <w:t>A.3.1.6</w:t>
      </w:r>
      <w:r>
        <w:rPr>
          <w:noProof/>
        </w:rPr>
        <w:tab/>
        <w:t>Media Types</w:t>
      </w:r>
      <w:bookmarkEnd w:id="756"/>
      <w:bookmarkEnd w:id="757"/>
    </w:p>
    <w:p w14:paraId="090AAEF7" w14:textId="7CD57906" w:rsidR="0033648F" w:rsidRPr="00826514" w:rsidRDefault="0033648F" w:rsidP="0033648F">
      <w:pPr>
        <w:rPr>
          <w:lang w:val="en-US"/>
        </w:rPr>
      </w:pPr>
      <w:bookmarkStart w:id="758" w:name="_Toc154277429"/>
      <w:r>
        <w:rPr>
          <w:lang w:val="en-US"/>
        </w:rPr>
        <w:t xml:space="preserve">The media type for </w:t>
      </w:r>
      <w:r w:rsidR="001B40D3">
        <w:rPr>
          <w:lang w:val="en-US"/>
        </w:rPr>
        <w:t xml:space="preserve">a request to establish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1B40D3">
        <w:t>-establishment-req</w:t>
      </w:r>
      <w:r>
        <w:t>-info</w:t>
      </w:r>
      <w:r w:rsidRPr="0073469F">
        <w:t>+</w:t>
      </w:r>
      <w:r>
        <w:t>cbor</w:t>
      </w:r>
      <w:r w:rsidRPr="00826514">
        <w:t>"</w:t>
      </w:r>
      <w:r w:rsidRPr="00826514">
        <w:rPr>
          <w:lang w:val="en-US"/>
        </w:rPr>
        <w:t>.</w:t>
      </w:r>
    </w:p>
    <w:p w14:paraId="79A6EA3B" w14:textId="77777777" w:rsidR="001B40D3" w:rsidRPr="00826514" w:rsidRDefault="001B40D3" w:rsidP="001B40D3">
      <w:pPr>
        <w:rPr>
          <w:lang w:val="en-US"/>
        </w:rPr>
      </w:pPr>
      <w:r>
        <w:rPr>
          <w:lang w:val="en-US"/>
        </w:rPr>
        <w:t>The media type for a response of establishing an SDDM regular</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data-delivery-establishment-res-info</w:t>
      </w:r>
      <w:r w:rsidRPr="0073469F">
        <w:t>+</w:t>
      </w:r>
      <w:r>
        <w:t>cbor</w:t>
      </w:r>
      <w:r w:rsidRPr="00826514">
        <w:t>"</w:t>
      </w:r>
      <w:r w:rsidRPr="00826514">
        <w:rPr>
          <w:lang w:val="en-US"/>
        </w:rPr>
        <w:t>.</w:t>
      </w:r>
    </w:p>
    <w:p w14:paraId="1374C722" w14:textId="77777777" w:rsidR="001B40D3" w:rsidRPr="00826514" w:rsidRDefault="001B40D3" w:rsidP="001B40D3">
      <w:pPr>
        <w:rPr>
          <w:lang w:val="en-US"/>
        </w:rPr>
      </w:pPr>
      <w:r>
        <w:rPr>
          <w:lang w:val="en-US"/>
        </w:rPr>
        <w:t xml:space="preserve">The media type for a request to release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data-delivery-release-req-info</w:t>
      </w:r>
      <w:r w:rsidRPr="0073469F">
        <w:t xml:space="preserve"> +</w:t>
      </w:r>
      <w:r>
        <w:t>cbor</w:t>
      </w:r>
      <w:r w:rsidRPr="00826514">
        <w:t>"</w:t>
      </w:r>
      <w:r w:rsidRPr="00826514">
        <w:rPr>
          <w:lang w:val="en-US"/>
        </w:rPr>
        <w:t>.</w:t>
      </w:r>
    </w:p>
    <w:p w14:paraId="5568236A" w14:textId="46C7C699" w:rsidR="008D7C8D" w:rsidRDefault="008D7C8D" w:rsidP="008D7C8D">
      <w:pPr>
        <w:pStyle w:val="EditorsNote"/>
      </w:pPr>
      <w:bookmarkStart w:id="759" w:name="_Toc168325606"/>
      <w:r>
        <w:t>Editor’s note:</w:t>
      </w:r>
      <w:r w:rsidRPr="0073469F">
        <w:tab/>
      </w:r>
      <w:r>
        <w:t>The MIME types need to be registered after the approval of the TS.</w:t>
      </w:r>
    </w:p>
    <w:p w14:paraId="69D7772E" w14:textId="77777777" w:rsidR="001B40D3" w:rsidRPr="00826514" w:rsidRDefault="001B40D3" w:rsidP="001B40D3">
      <w:pPr>
        <w:pStyle w:val="Heading3"/>
        <w:rPr>
          <w:noProof/>
        </w:rPr>
      </w:pPr>
      <w:bookmarkStart w:id="760" w:name="_CRA_3_1_7"/>
      <w:bookmarkStart w:id="761" w:name="_Toc187929908"/>
      <w:bookmarkEnd w:id="760"/>
      <w:r>
        <w:rPr>
          <w:noProof/>
        </w:rPr>
        <w:t>A.3</w:t>
      </w:r>
      <w:r w:rsidRPr="00826514">
        <w:rPr>
          <w:noProof/>
        </w:rPr>
        <w:t>.1.7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data-delivery-establishment-req-info</w:t>
      </w:r>
      <w:r w:rsidRPr="0073469F">
        <w:t>+</w:t>
      </w:r>
      <w:r>
        <w:t>cbor</w:t>
      </w:r>
      <w:bookmarkEnd w:id="759"/>
      <w:bookmarkEnd w:id="761"/>
    </w:p>
    <w:p w14:paraId="0A04052B" w14:textId="77777777" w:rsidR="001B40D3" w:rsidRPr="00826514" w:rsidRDefault="001B40D3" w:rsidP="001B40D3">
      <w:r w:rsidRPr="00826514">
        <w:t>Type name: application</w:t>
      </w:r>
    </w:p>
    <w:p w14:paraId="5746F3D9" w14:textId="77777777" w:rsidR="001B40D3" w:rsidRPr="00826514" w:rsidRDefault="001B40D3" w:rsidP="001B40D3">
      <w:r w:rsidRPr="00826514">
        <w:t xml:space="preserve">Subtype name: </w:t>
      </w:r>
      <w:r w:rsidRPr="00826514">
        <w:rPr>
          <w:noProof/>
        </w:rPr>
        <w:t>vnd.3gpp.seal-</w:t>
      </w:r>
      <w:r>
        <w:rPr>
          <w:noProof/>
        </w:rPr>
        <w:t>data-delivery-establishment-req-info</w:t>
      </w:r>
      <w:r w:rsidRPr="00826514">
        <w:rPr>
          <w:noProof/>
        </w:rPr>
        <w:t>+cbor</w:t>
      </w:r>
    </w:p>
    <w:p w14:paraId="5805B2A2" w14:textId="77777777" w:rsidR="001B40D3" w:rsidRPr="00826514" w:rsidRDefault="001B40D3" w:rsidP="001B40D3">
      <w:r w:rsidRPr="00826514">
        <w:t>Required parameters: none</w:t>
      </w:r>
    </w:p>
    <w:p w14:paraId="6DA2D2C8" w14:textId="77777777" w:rsidR="001B40D3" w:rsidRPr="00826514" w:rsidRDefault="001B40D3" w:rsidP="001B40D3">
      <w:r w:rsidRPr="00826514">
        <w:t>Optional parameters: none</w:t>
      </w:r>
    </w:p>
    <w:p w14:paraId="1A7D2C02" w14:textId="25B9C22D"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"EstablishmentRequest" data type in 3GPP TS 24.543 clause </w:t>
      </w:r>
      <w:r w:rsidR="003B2BC5">
        <w:t>A.2.4.2</w:t>
      </w:r>
      <w:r>
        <w:t xml:space="preserve"> </w:t>
      </w:r>
      <w:r w:rsidRPr="00826514">
        <w:t>for details.</w:t>
      </w:r>
    </w:p>
    <w:p w14:paraId="4F0E0B30" w14:textId="0336B129" w:rsidR="001B40D3" w:rsidRPr="00826514" w:rsidRDefault="001B40D3" w:rsidP="001B40D3">
      <w:pPr>
        <w:rPr>
          <w:lang w:eastAsia="zh-CN"/>
        </w:rPr>
      </w:pPr>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8D00EB2"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10D0AFD6"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0F6712C"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796062F2" w14:textId="40D9E7BD"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01C0E670" w14:textId="77777777" w:rsidR="001B40D3" w:rsidRPr="00826514" w:rsidRDefault="001B40D3" w:rsidP="001B40D3">
      <w:r w:rsidRPr="00826514">
        <w:t>Additional information:</w:t>
      </w:r>
    </w:p>
    <w:p w14:paraId="6055085D" w14:textId="77777777" w:rsidR="001B40D3" w:rsidRPr="00826514" w:rsidRDefault="001B40D3" w:rsidP="001B40D3">
      <w:pPr>
        <w:ind w:firstLine="284"/>
      </w:pPr>
      <w:r w:rsidRPr="00826514">
        <w:t>Deprecated alias names for this type: N/A</w:t>
      </w:r>
    </w:p>
    <w:p w14:paraId="392EC209" w14:textId="77777777" w:rsidR="001B40D3" w:rsidRPr="00826514" w:rsidRDefault="001B40D3" w:rsidP="001B40D3">
      <w:pPr>
        <w:ind w:firstLine="284"/>
      </w:pPr>
      <w:r w:rsidRPr="00826514">
        <w:t>Magic number(s): N/A</w:t>
      </w:r>
    </w:p>
    <w:p w14:paraId="51D6B37A" w14:textId="77777777" w:rsidR="001B40D3" w:rsidRPr="00826514" w:rsidRDefault="001B40D3" w:rsidP="001B40D3">
      <w:pPr>
        <w:ind w:firstLine="284"/>
      </w:pPr>
      <w:r w:rsidRPr="00826514">
        <w:t>File extension(s): none</w:t>
      </w:r>
    </w:p>
    <w:p w14:paraId="34B031DA" w14:textId="77777777" w:rsidR="001B40D3" w:rsidRPr="00826514" w:rsidRDefault="001B40D3" w:rsidP="001B40D3">
      <w:pPr>
        <w:ind w:firstLine="284"/>
      </w:pPr>
      <w:r w:rsidRPr="00826514">
        <w:t>Macintosh file type code(s): none</w:t>
      </w:r>
    </w:p>
    <w:p w14:paraId="66754C90" w14:textId="77777777" w:rsidR="001B40D3" w:rsidRPr="00826514" w:rsidRDefault="001B40D3" w:rsidP="001B40D3">
      <w:r w:rsidRPr="00826514">
        <w:t>Person &amp; email address to contact for further information: &lt;MCC name&gt;, &lt;MCC email address&gt;</w:t>
      </w:r>
    </w:p>
    <w:p w14:paraId="3D071E62" w14:textId="77777777" w:rsidR="001B40D3" w:rsidRPr="00826514" w:rsidRDefault="001B40D3" w:rsidP="001B40D3">
      <w:r w:rsidRPr="00826514">
        <w:t>Intended usage: COMMON</w:t>
      </w:r>
    </w:p>
    <w:p w14:paraId="552568EC" w14:textId="77777777" w:rsidR="001B40D3" w:rsidRPr="00826514" w:rsidRDefault="001B40D3" w:rsidP="001B40D3">
      <w:r w:rsidRPr="00826514">
        <w:t>Restrictions on usage: None</w:t>
      </w:r>
    </w:p>
    <w:p w14:paraId="1736FEFA" w14:textId="77777777" w:rsidR="001B40D3" w:rsidRPr="00826514" w:rsidRDefault="001B40D3" w:rsidP="001B40D3">
      <w:r w:rsidRPr="00826514">
        <w:t>Author: 3GPP CT1 Working Group/3GPP_TSG_CT_WG1@LIST.ETSI.ORG</w:t>
      </w:r>
    </w:p>
    <w:p w14:paraId="33E07D1C" w14:textId="77777777" w:rsidR="001B40D3" w:rsidRPr="00826514" w:rsidRDefault="001B40D3" w:rsidP="001B40D3">
      <w:r w:rsidRPr="00826514">
        <w:t>Change controller: &lt;MCC name&gt;/&lt;MCC email address&gt;</w:t>
      </w:r>
    </w:p>
    <w:p w14:paraId="462C6F2B" w14:textId="77777777" w:rsidR="001B40D3" w:rsidRPr="00826514" w:rsidRDefault="001B40D3" w:rsidP="001B40D3">
      <w:pPr>
        <w:pStyle w:val="Heading3"/>
        <w:rPr>
          <w:noProof/>
        </w:rPr>
      </w:pPr>
      <w:bookmarkStart w:id="762" w:name="_CRA_3_1_8"/>
      <w:bookmarkStart w:id="763" w:name="_Toc168325607"/>
      <w:bookmarkStart w:id="764" w:name="_Toc187929909"/>
      <w:bookmarkEnd w:id="762"/>
      <w:r>
        <w:rPr>
          <w:noProof/>
        </w:rPr>
        <w:t>A.3.1.8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data-delivery-establishment-res-info</w:t>
      </w:r>
      <w:r w:rsidRPr="0073469F">
        <w:t>+</w:t>
      </w:r>
      <w:r>
        <w:t>cbor</w:t>
      </w:r>
      <w:bookmarkEnd w:id="763"/>
      <w:bookmarkEnd w:id="764"/>
    </w:p>
    <w:p w14:paraId="31B18FDA" w14:textId="77777777" w:rsidR="001B40D3" w:rsidRPr="00826514" w:rsidRDefault="001B40D3" w:rsidP="001B40D3">
      <w:r w:rsidRPr="00826514">
        <w:t>Type name: application</w:t>
      </w:r>
    </w:p>
    <w:p w14:paraId="03E85FC3" w14:textId="77777777" w:rsidR="001B40D3" w:rsidRPr="00826514" w:rsidRDefault="001B40D3" w:rsidP="001B40D3">
      <w:r w:rsidRPr="00826514">
        <w:t xml:space="preserve">Subtype name: </w:t>
      </w:r>
      <w:r w:rsidRPr="00826514">
        <w:rPr>
          <w:noProof/>
        </w:rPr>
        <w:t>vnd.3gpp.seal-</w:t>
      </w:r>
      <w:r>
        <w:rPr>
          <w:noProof/>
        </w:rPr>
        <w:t>data-delivery-establishment-res-info</w:t>
      </w:r>
      <w:r w:rsidRPr="00826514">
        <w:rPr>
          <w:noProof/>
        </w:rPr>
        <w:t>+cbor</w:t>
      </w:r>
    </w:p>
    <w:p w14:paraId="04AE6CD9" w14:textId="77777777" w:rsidR="001B40D3" w:rsidRPr="00826514" w:rsidRDefault="001B40D3" w:rsidP="001B40D3">
      <w:r w:rsidRPr="00826514">
        <w:t>Required parameters: none</w:t>
      </w:r>
    </w:p>
    <w:p w14:paraId="32926C5E" w14:textId="77777777" w:rsidR="001B40D3" w:rsidRPr="00826514" w:rsidRDefault="001B40D3" w:rsidP="001B40D3">
      <w:r w:rsidRPr="00826514">
        <w:t>Optional parameters: none</w:t>
      </w:r>
    </w:p>
    <w:p w14:paraId="36541A15" w14:textId="625B0E5D"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"EstablishmentResponse" data type in 3GPP TS 24.543 clause </w:t>
      </w:r>
      <w:r w:rsidR="003B2BC5">
        <w:t>A.2.4.1</w:t>
      </w:r>
      <w:r>
        <w:t xml:space="preserve"> </w:t>
      </w:r>
      <w:r w:rsidRPr="00826514">
        <w:t>for details.</w:t>
      </w:r>
    </w:p>
    <w:p w14:paraId="5379597D" w14:textId="6BC67EF1"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6B03A6"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3177DF15"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EB5F222"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0516E376" w14:textId="100D0E31"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A20E8ED" w14:textId="77777777" w:rsidR="001B40D3" w:rsidRPr="00826514" w:rsidRDefault="001B40D3" w:rsidP="001B40D3">
      <w:r w:rsidRPr="00826514">
        <w:t>Additional information:</w:t>
      </w:r>
    </w:p>
    <w:p w14:paraId="3B94BBBE" w14:textId="77777777" w:rsidR="001B40D3" w:rsidRPr="00826514" w:rsidRDefault="001B40D3" w:rsidP="001B40D3">
      <w:pPr>
        <w:ind w:firstLine="284"/>
      </w:pPr>
      <w:r w:rsidRPr="00826514">
        <w:t>Deprecated alias names for this type: N/A</w:t>
      </w:r>
    </w:p>
    <w:p w14:paraId="53F3343A" w14:textId="77777777" w:rsidR="001B40D3" w:rsidRPr="00826514" w:rsidRDefault="001B40D3" w:rsidP="001B40D3">
      <w:pPr>
        <w:ind w:firstLine="284"/>
      </w:pPr>
      <w:r w:rsidRPr="00826514">
        <w:t>Magic number(s): N/A</w:t>
      </w:r>
    </w:p>
    <w:p w14:paraId="3427647F" w14:textId="77777777" w:rsidR="001B40D3" w:rsidRPr="00826514" w:rsidRDefault="001B40D3" w:rsidP="001B40D3">
      <w:pPr>
        <w:ind w:firstLine="284"/>
      </w:pPr>
      <w:r w:rsidRPr="00826514">
        <w:t>File extension(s): none</w:t>
      </w:r>
    </w:p>
    <w:p w14:paraId="6647244A" w14:textId="77777777" w:rsidR="001B40D3" w:rsidRPr="00826514" w:rsidRDefault="001B40D3" w:rsidP="001B40D3">
      <w:pPr>
        <w:ind w:firstLine="284"/>
      </w:pPr>
      <w:r w:rsidRPr="00826514">
        <w:t>Macintosh file type code(s): none</w:t>
      </w:r>
    </w:p>
    <w:p w14:paraId="52482803" w14:textId="77777777" w:rsidR="001B40D3" w:rsidRPr="00826514" w:rsidRDefault="001B40D3" w:rsidP="001B40D3">
      <w:r w:rsidRPr="00826514">
        <w:t>Person &amp; email address to contact for further information: &lt;MCC name&gt;, &lt;MCC email address&gt;</w:t>
      </w:r>
    </w:p>
    <w:p w14:paraId="3533E1F8" w14:textId="77777777" w:rsidR="001B40D3" w:rsidRPr="00826514" w:rsidRDefault="001B40D3" w:rsidP="001B40D3">
      <w:r w:rsidRPr="00826514">
        <w:t>Intended usage: COMMON</w:t>
      </w:r>
    </w:p>
    <w:p w14:paraId="2270A9A2" w14:textId="77777777" w:rsidR="001B40D3" w:rsidRPr="00826514" w:rsidRDefault="001B40D3" w:rsidP="001B40D3">
      <w:r w:rsidRPr="00826514">
        <w:t>Restrictions on usage: None</w:t>
      </w:r>
    </w:p>
    <w:p w14:paraId="57286AB7" w14:textId="77777777" w:rsidR="001B40D3" w:rsidRPr="00826514" w:rsidRDefault="001B40D3" w:rsidP="001B40D3">
      <w:r w:rsidRPr="00826514">
        <w:t>Author: 3GPP CT1 Working Group/3GPP_TSG_CT_WG1@LIST.ETSI.ORG</w:t>
      </w:r>
    </w:p>
    <w:p w14:paraId="4492D788" w14:textId="77777777" w:rsidR="001B40D3" w:rsidRPr="00826514" w:rsidRDefault="001B40D3" w:rsidP="001B40D3">
      <w:r w:rsidRPr="00826514">
        <w:t>Change controller: &lt;MCC name&gt;/&lt;MCC email address&gt;</w:t>
      </w:r>
    </w:p>
    <w:p w14:paraId="50634935" w14:textId="77777777" w:rsidR="001B40D3" w:rsidRPr="00826514" w:rsidRDefault="001B40D3" w:rsidP="001B40D3">
      <w:pPr>
        <w:pStyle w:val="Heading3"/>
        <w:rPr>
          <w:noProof/>
        </w:rPr>
      </w:pPr>
      <w:bookmarkStart w:id="765" w:name="_CRA_3_1_9"/>
      <w:bookmarkStart w:id="766" w:name="_Toc168325608"/>
      <w:bookmarkStart w:id="767" w:name="_Toc187929910"/>
      <w:bookmarkEnd w:id="765"/>
      <w:r>
        <w:rPr>
          <w:noProof/>
        </w:rPr>
        <w:t>A.3.1.9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data-delivery-release-req-info</w:t>
      </w:r>
      <w:r w:rsidRPr="0073469F">
        <w:t>+</w:t>
      </w:r>
      <w:r>
        <w:t>cbor</w:t>
      </w:r>
      <w:bookmarkEnd w:id="766"/>
      <w:bookmarkEnd w:id="767"/>
    </w:p>
    <w:p w14:paraId="0BFC5711" w14:textId="77777777" w:rsidR="001B40D3" w:rsidRPr="00826514" w:rsidRDefault="001B40D3" w:rsidP="001B40D3">
      <w:r w:rsidRPr="00826514">
        <w:t>Type name: application</w:t>
      </w:r>
    </w:p>
    <w:p w14:paraId="6AA4CE5C" w14:textId="77777777" w:rsidR="001B40D3" w:rsidRPr="00826514" w:rsidRDefault="001B40D3" w:rsidP="001B40D3">
      <w:r w:rsidRPr="00826514">
        <w:t xml:space="preserve">Subtype name: </w:t>
      </w:r>
      <w:r w:rsidRPr="00826514">
        <w:rPr>
          <w:noProof/>
        </w:rPr>
        <w:t>vnd.3gpp.seal-</w:t>
      </w:r>
      <w:r>
        <w:rPr>
          <w:noProof/>
        </w:rPr>
        <w:t>data-delivery-release-req-info</w:t>
      </w:r>
      <w:r w:rsidRPr="00826514">
        <w:rPr>
          <w:noProof/>
        </w:rPr>
        <w:t>+cbor</w:t>
      </w:r>
    </w:p>
    <w:p w14:paraId="4F8D9F8C" w14:textId="77777777" w:rsidR="001B40D3" w:rsidRPr="00826514" w:rsidRDefault="001B40D3" w:rsidP="001B40D3">
      <w:r w:rsidRPr="00826514">
        <w:t>Required parameters: none</w:t>
      </w:r>
    </w:p>
    <w:p w14:paraId="072EAEEE" w14:textId="77777777" w:rsidR="001B40D3" w:rsidRPr="00826514" w:rsidRDefault="001B40D3" w:rsidP="001B40D3">
      <w:r w:rsidRPr="00826514">
        <w:t>Optional parameters: none</w:t>
      </w:r>
    </w:p>
    <w:p w14:paraId="24F9979C" w14:textId="591B45D7"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"ReleaseRequest" data type in 3GPP TS 24.543 clause A.3.1.3.2.2 </w:t>
      </w:r>
      <w:r w:rsidRPr="00826514">
        <w:t>for details.</w:t>
      </w:r>
    </w:p>
    <w:p w14:paraId="163A0986" w14:textId="0DD7E6D8"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B8C28F4"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5B0BF939"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564DEB7"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C0F89C" w14:textId="2262269C"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B0E4254" w14:textId="77777777" w:rsidR="001B40D3" w:rsidRPr="00826514" w:rsidRDefault="001B40D3" w:rsidP="001B40D3">
      <w:r w:rsidRPr="00826514">
        <w:t>Additional information:</w:t>
      </w:r>
    </w:p>
    <w:p w14:paraId="2D135933" w14:textId="77777777" w:rsidR="001B40D3" w:rsidRPr="00826514" w:rsidRDefault="001B40D3" w:rsidP="001B40D3">
      <w:pPr>
        <w:ind w:firstLine="284"/>
      </w:pPr>
      <w:r w:rsidRPr="00826514">
        <w:t>Deprecated alias names for this type: N/A</w:t>
      </w:r>
    </w:p>
    <w:p w14:paraId="5A51B458" w14:textId="77777777" w:rsidR="001B40D3" w:rsidRPr="00826514" w:rsidRDefault="001B40D3" w:rsidP="001B40D3">
      <w:pPr>
        <w:ind w:firstLine="284"/>
      </w:pPr>
      <w:r w:rsidRPr="00826514">
        <w:t>Magic number(s): N/A</w:t>
      </w:r>
    </w:p>
    <w:p w14:paraId="0B80845D" w14:textId="77777777" w:rsidR="001B40D3" w:rsidRPr="00826514" w:rsidRDefault="001B40D3" w:rsidP="001B40D3">
      <w:pPr>
        <w:ind w:firstLine="284"/>
      </w:pPr>
      <w:r w:rsidRPr="00826514">
        <w:t>File extension(s): none</w:t>
      </w:r>
    </w:p>
    <w:p w14:paraId="5C62A8F1" w14:textId="77777777" w:rsidR="001B40D3" w:rsidRPr="00826514" w:rsidRDefault="001B40D3" w:rsidP="001B40D3">
      <w:pPr>
        <w:ind w:firstLine="284"/>
      </w:pPr>
      <w:r w:rsidRPr="00826514">
        <w:t>Macintosh file type code(s): none</w:t>
      </w:r>
    </w:p>
    <w:p w14:paraId="4FF8187D" w14:textId="77777777" w:rsidR="001B40D3" w:rsidRPr="00826514" w:rsidRDefault="001B40D3" w:rsidP="001B40D3">
      <w:r w:rsidRPr="00826514">
        <w:t>Person &amp; email address to contact for further information: &lt;MCC name&gt;, &lt;MCC email address&gt;</w:t>
      </w:r>
    </w:p>
    <w:p w14:paraId="7BD065AC" w14:textId="77777777" w:rsidR="001B40D3" w:rsidRPr="00826514" w:rsidRDefault="001B40D3" w:rsidP="001B40D3">
      <w:r w:rsidRPr="00826514">
        <w:t>Intended usage: COMMON</w:t>
      </w:r>
    </w:p>
    <w:p w14:paraId="04D977C4" w14:textId="77777777" w:rsidR="001B40D3" w:rsidRPr="00826514" w:rsidRDefault="001B40D3" w:rsidP="001B40D3">
      <w:r w:rsidRPr="00826514">
        <w:t>Restrictions on usage: None</w:t>
      </w:r>
    </w:p>
    <w:p w14:paraId="25D44C7B" w14:textId="77777777" w:rsidR="001B40D3" w:rsidRPr="00826514" w:rsidRDefault="001B40D3" w:rsidP="001B40D3">
      <w:r w:rsidRPr="00826514">
        <w:t>Author: 3GPP CT1 Working Group/3GPP_TSG_CT_WG1@LIST.ETSI.ORG</w:t>
      </w:r>
    </w:p>
    <w:p w14:paraId="5C86DFF3" w14:textId="77777777" w:rsidR="001B40D3" w:rsidRPr="00826514" w:rsidRDefault="001B40D3" w:rsidP="001B40D3">
      <w:r w:rsidRPr="00826514">
        <w:t>Change controller: &lt;MCC name&gt;/&lt;MCC email address&gt;</w:t>
      </w:r>
    </w:p>
    <w:p w14:paraId="635E4B46" w14:textId="77777777" w:rsidR="005458FF" w:rsidRDefault="005458FF" w:rsidP="005458FF">
      <w:pPr>
        <w:pStyle w:val="Heading2"/>
        <w:rPr>
          <w:lang w:eastAsia="zh-CN"/>
        </w:rPr>
      </w:pPr>
      <w:bookmarkStart w:id="768" w:name="_CRA_3_2"/>
      <w:bookmarkStart w:id="769" w:name="_Toc168325609"/>
      <w:bookmarkStart w:id="770" w:name="_Toc187929911"/>
      <w:bookmarkEnd w:id="768"/>
      <w:r>
        <w:rPr>
          <w:lang w:eastAsia="zh-CN"/>
        </w:rPr>
        <w:t>A.3.2</w:t>
      </w:r>
      <w:r>
        <w:rPr>
          <w:lang w:eastAsia="zh-CN"/>
        </w:rPr>
        <w:tab/>
      </w:r>
      <w:bookmarkStart w:id="771" w:name="OLE_LINK358"/>
      <w:bookmarkStart w:id="772" w:name="OLE_LINK359"/>
      <w:r w:rsidRPr="008D1232">
        <w:rPr>
          <w:lang w:eastAsia="zh-CN"/>
        </w:rPr>
        <w:t>Sdd_</w:t>
      </w:r>
      <w:bookmarkStart w:id="773" w:name="OLE_LINK313"/>
      <w:bookmarkStart w:id="774" w:name="OLE_LINK314"/>
      <w:bookmarkStart w:id="775" w:name="OLE_LINK320"/>
      <w:r>
        <w:t>TransmissionQualityMeasurement</w:t>
      </w:r>
      <w:bookmarkEnd w:id="773"/>
      <w:bookmarkEnd w:id="774"/>
      <w:bookmarkEnd w:id="775"/>
      <w:r>
        <w:rPr>
          <w:lang w:eastAsia="zh-CN"/>
        </w:rPr>
        <w:t xml:space="preserve"> </w:t>
      </w:r>
      <w:bookmarkEnd w:id="771"/>
      <w:bookmarkEnd w:id="772"/>
      <w:r>
        <w:rPr>
          <w:lang w:eastAsia="zh-CN"/>
        </w:rPr>
        <w:t>API</w:t>
      </w:r>
      <w:bookmarkEnd w:id="769"/>
      <w:bookmarkEnd w:id="770"/>
    </w:p>
    <w:p w14:paraId="337A9811" w14:textId="77777777" w:rsidR="005458FF" w:rsidRDefault="005458FF" w:rsidP="005458FF">
      <w:pPr>
        <w:pStyle w:val="Heading3"/>
        <w:rPr>
          <w:lang w:eastAsia="zh-CN"/>
        </w:rPr>
      </w:pPr>
      <w:bookmarkStart w:id="776" w:name="_CRA_3_2_1"/>
      <w:bookmarkStart w:id="777" w:name="_Toc168325610"/>
      <w:bookmarkStart w:id="778" w:name="_Toc187929912"/>
      <w:bookmarkEnd w:id="776"/>
      <w:r>
        <w:rPr>
          <w:lang w:eastAsia="zh-CN"/>
        </w:rPr>
        <w:t>A.3.2.1</w:t>
      </w:r>
      <w:r>
        <w:rPr>
          <w:lang w:eastAsia="zh-CN"/>
        </w:rPr>
        <w:tab/>
        <w:t>API URI</w:t>
      </w:r>
      <w:bookmarkEnd w:id="777"/>
      <w:bookmarkEnd w:id="778"/>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779" w:name="_CRA_3_2_2"/>
      <w:bookmarkStart w:id="780" w:name="_Toc168325611"/>
      <w:bookmarkStart w:id="781" w:name="_Toc187929913"/>
      <w:bookmarkEnd w:id="779"/>
      <w:r>
        <w:rPr>
          <w:lang w:eastAsia="zh-CN"/>
        </w:rPr>
        <w:t>A.3.2.2</w:t>
      </w:r>
      <w:r>
        <w:rPr>
          <w:lang w:eastAsia="zh-CN"/>
        </w:rPr>
        <w:tab/>
        <w:t>Resources</w:t>
      </w:r>
      <w:bookmarkEnd w:id="780"/>
      <w:bookmarkEnd w:id="781"/>
    </w:p>
    <w:p w14:paraId="03E75E07" w14:textId="77777777" w:rsidR="005458FF" w:rsidRDefault="005458FF" w:rsidP="005458FF">
      <w:pPr>
        <w:pStyle w:val="Heading4"/>
        <w:rPr>
          <w:lang w:eastAsia="zh-CN"/>
        </w:rPr>
      </w:pPr>
      <w:bookmarkStart w:id="782" w:name="_CRA_3_2_2_1"/>
      <w:bookmarkStart w:id="783" w:name="_Toc168325612"/>
      <w:bookmarkStart w:id="784" w:name="_Toc187929914"/>
      <w:bookmarkEnd w:id="782"/>
      <w:r>
        <w:rPr>
          <w:lang w:eastAsia="zh-CN"/>
        </w:rPr>
        <w:t>A.3.2.2.1</w:t>
      </w:r>
      <w:r>
        <w:rPr>
          <w:lang w:eastAsia="zh-CN"/>
        </w:rPr>
        <w:tab/>
        <w:t>Overview</w:t>
      </w:r>
      <w:bookmarkEnd w:id="783"/>
      <w:bookmarkEnd w:id="784"/>
    </w:p>
    <w:p w14:paraId="5E0EE186" w14:textId="77777777" w:rsidR="005458FF" w:rsidRPr="005D1384" w:rsidRDefault="005458FF" w:rsidP="005458FF">
      <w:pPr>
        <w:jc w:val="center"/>
        <w:rPr>
          <w:lang w:val="en-US" w:eastAsia="zh-CN"/>
        </w:rPr>
      </w:pPr>
      <w:r>
        <w:rPr>
          <w:noProof/>
        </w:rPr>
        <w:object w:dxaOrig="7245" w:dyaOrig="6705" w14:anchorId="79378E62">
          <v:shape id="_x0000_i1026" type="#_x0000_t75" alt="" style="width:362.85pt;height:337.2pt" o:ole="">
            <v:imagedata r:id="rId14" o:title=""/>
          </v:shape>
          <o:OLEObject Type="Embed" ProgID="Visio.Drawing.15" ShapeID="_x0000_i1026" DrawAspect="Content" ObjectID="_1798542562" r:id="rId15"/>
        </w:object>
      </w:r>
    </w:p>
    <w:p w14:paraId="7BEEA73F" w14:textId="77777777" w:rsidR="005458FF" w:rsidRDefault="005458FF" w:rsidP="005458FF">
      <w:pPr>
        <w:pStyle w:val="TF"/>
      </w:pPr>
      <w:bookmarkStart w:id="785" w:name="_CRFigureA_3_2_2_1_1"/>
      <w:r>
        <w:t xml:space="preserve">Figure </w:t>
      </w:r>
      <w:bookmarkEnd w:id="785"/>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786" w:name="_CRTableA_3_2_2_1_1"/>
      <w:r>
        <w:t>Table </w:t>
      </w:r>
      <w:bookmarkEnd w:id="786"/>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787" w:name="OLE_LINK310"/>
            <w:r>
              <w:rPr>
                <w:lang w:val="en-US" w:eastAsia="zh-CN"/>
              </w:rPr>
              <w:t>an SDDM data transmission quality measurement</w:t>
            </w:r>
            <w:bookmarkEnd w:id="787"/>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A42F3B4"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58C2C23"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788" w:name="_CRA_3_2_2_2"/>
      <w:bookmarkStart w:id="789" w:name="_Toc168325613"/>
      <w:bookmarkStart w:id="790" w:name="_Toc187929915"/>
      <w:bookmarkEnd w:id="788"/>
      <w:r>
        <w:rPr>
          <w:lang w:eastAsia="zh-CN"/>
        </w:rPr>
        <w:t>A.3.2.2.2</w:t>
      </w:r>
      <w:r>
        <w:rPr>
          <w:lang w:eastAsia="zh-CN"/>
        </w:rPr>
        <w:tab/>
        <w:t>Resource: SDD Transmission Quality Measurement</w:t>
      </w:r>
      <w:bookmarkEnd w:id="789"/>
      <w:bookmarkEnd w:id="790"/>
    </w:p>
    <w:p w14:paraId="4AFF2558" w14:textId="77777777" w:rsidR="005458FF" w:rsidRDefault="005458FF" w:rsidP="005458FF">
      <w:pPr>
        <w:pStyle w:val="Heading5"/>
        <w:rPr>
          <w:lang w:eastAsia="zh-CN"/>
        </w:rPr>
      </w:pPr>
      <w:bookmarkStart w:id="791" w:name="_CRA_3_2_2_2_1"/>
      <w:bookmarkStart w:id="792" w:name="_Toc168325614"/>
      <w:bookmarkStart w:id="793" w:name="_Toc187929916"/>
      <w:bookmarkEnd w:id="791"/>
      <w:r>
        <w:rPr>
          <w:lang w:eastAsia="zh-CN"/>
        </w:rPr>
        <w:t>A.3.2.2.2.1</w:t>
      </w:r>
      <w:r>
        <w:rPr>
          <w:lang w:eastAsia="zh-CN"/>
        </w:rPr>
        <w:tab/>
        <w:t>Description</w:t>
      </w:r>
      <w:bookmarkEnd w:id="792"/>
      <w:bookmarkEnd w:id="793"/>
    </w:p>
    <w:p w14:paraId="39487D82" w14:textId="77777777" w:rsidR="005458FF" w:rsidRDefault="005458FF" w:rsidP="005458FF">
      <w:pPr>
        <w:rPr>
          <w:lang w:eastAsia="zh-CN"/>
        </w:rPr>
      </w:pPr>
      <w:r>
        <w:rPr>
          <w:lang w:eastAsia="zh-CN"/>
        </w:rPr>
        <w:t xml:space="preserve">The SDD </w:t>
      </w:r>
      <w:bookmarkStart w:id="794" w:name="OLE_LINK315"/>
      <w:bookmarkStart w:id="795" w:name="OLE_LINK316"/>
      <w:r>
        <w:rPr>
          <w:lang w:eastAsia="zh-CN"/>
        </w:rPr>
        <w:t xml:space="preserve">transmission quality measurement </w:t>
      </w:r>
      <w:bookmarkEnd w:id="794"/>
      <w:bookmarkEnd w:id="795"/>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796" w:name="_CRA_3_2_2_2_2"/>
      <w:bookmarkStart w:id="797" w:name="_Toc168325615"/>
      <w:bookmarkStart w:id="798" w:name="_Toc187929917"/>
      <w:bookmarkEnd w:id="796"/>
      <w:r>
        <w:rPr>
          <w:lang w:eastAsia="zh-CN"/>
        </w:rPr>
        <w:t>A.3.2.2.2.2</w:t>
      </w:r>
      <w:r>
        <w:rPr>
          <w:lang w:eastAsia="zh-CN"/>
        </w:rPr>
        <w:tab/>
        <w:t>Resource Definition</w:t>
      </w:r>
      <w:bookmarkEnd w:id="797"/>
      <w:bookmarkEnd w:id="798"/>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bookmarkStart w:id="799" w:name="_CRTableA_3_2_2_2_2_1"/>
      <w:r>
        <w:t xml:space="preserve">Table </w:t>
      </w:r>
      <w:bookmarkEnd w:id="799"/>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800" w:name="_CRA_3_2_2_2_3"/>
      <w:bookmarkStart w:id="801" w:name="_Toc168325616"/>
      <w:bookmarkStart w:id="802" w:name="_Toc187929918"/>
      <w:bookmarkEnd w:id="800"/>
      <w:r>
        <w:rPr>
          <w:lang w:eastAsia="zh-CN"/>
        </w:rPr>
        <w:t>A.3.2.2.2.3</w:t>
      </w:r>
      <w:r>
        <w:rPr>
          <w:lang w:eastAsia="zh-CN"/>
        </w:rPr>
        <w:tab/>
        <w:t>Resource Standard Methods</w:t>
      </w:r>
      <w:bookmarkEnd w:id="801"/>
      <w:bookmarkEnd w:id="802"/>
    </w:p>
    <w:p w14:paraId="1A8471DB" w14:textId="77777777" w:rsidR="005458FF" w:rsidRDefault="005458FF" w:rsidP="005D1384">
      <w:pPr>
        <w:pStyle w:val="Heading6"/>
      </w:pPr>
      <w:bookmarkStart w:id="803" w:name="_CRA_3_2_2_2_3_1"/>
      <w:bookmarkStart w:id="804" w:name="_Toc168325617"/>
      <w:bookmarkStart w:id="805" w:name="_Toc187929919"/>
      <w:bookmarkEnd w:id="803"/>
      <w:r>
        <w:rPr>
          <w:lang w:eastAsia="zh-CN"/>
        </w:rPr>
        <w:t>A.3.2.2.2.3.1</w:t>
      </w:r>
      <w:r>
        <w:rPr>
          <w:lang w:eastAsia="zh-CN"/>
        </w:rPr>
        <w:tab/>
        <w:t>POST</w:t>
      </w:r>
      <w:bookmarkEnd w:id="804"/>
      <w:bookmarkEnd w:id="805"/>
    </w:p>
    <w:p w14:paraId="6610A118" w14:textId="77777777" w:rsidR="005458FF" w:rsidRDefault="005458FF" w:rsidP="005458FF">
      <w:pPr>
        <w:rPr>
          <w:lang w:eastAsia="zh-CN"/>
        </w:rPr>
      </w:pPr>
      <w:r>
        <w:rPr>
          <w:lang w:eastAsia="zh-CN"/>
        </w:rPr>
        <w:t xml:space="preserve">This operation allows to establish an </w:t>
      </w:r>
      <w:bookmarkStart w:id="806" w:name="OLE_LINK317"/>
      <w:bookmarkStart w:id="807" w:name="OLE_LINK318"/>
      <w:r>
        <w:rPr>
          <w:lang w:eastAsia="zh-CN"/>
        </w:rPr>
        <w:t>SDDM data transmission quality measurement</w:t>
      </w:r>
      <w:bookmarkEnd w:id="806"/>
      <w:bookmarkEnd w:id="807"/>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bookmarkStart w:id="808" w:name="_CRTableA_3_2_2_2_3_1_1"/>
      <w:r>
        <w:t xml:space="preserve">Table </w:t>
      </w:r>
      <w:bookmarkEnd w:id="808"/>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D861C31"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77777777" w:rsidR="005458FF" w:rsidRDefault="005458FF" w:rsidP="005458FF">
      <w:pPr>
        <w:pStyle w:val="TH"/>
      </w:pPr>
      <w:bookmarkStart w:id="809" w:name="_CRTableA_3_2_2_2_3_1_2"/>
      <w:r>
        <w:t xml:space="preserve">Table </w:t>
      </w:r>
      <w:bookmarkEnd w:id="809"/>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1CF49012" w:rsidR="005458FF" w:rsidRDefault="005458FF" w:rsidP="005458FF">
      <w:pPr>
        <w:pStyle w:val="Heading6"/>
      </w:pPr>
      <w:bookmarkStart w:id="810" w:name="_CRA_3_2_2_2_3_2"/>
      <w:bookmarkStart w:id="811" w:name="_Toc168325618"/>
      <w:bookmarkStart w:id="812" w:name="_Toc187929920"/>
      <w:bookmarkEnd w:id="810"/>
      <w:r>
        <w:rPr>
          <w:lang w:eastAsia="zh-CN"/>
        </w:rPr>
        <w:t>A.3.2.2.2.3.2</w:t>
      </w:r>
      <w:r>
        <w:rPr>
          <w:lang w:eastAsia="zh-CN"/>
        </w:rPr>
        <w:tab/>
      </w:r>
      <w:r w:rsidR="007411D6">
        <w:rPr>
          <w:lang w:eastAsia="zh-CN"/>
        </w:rPr>
        <w:t>FETCH</w:t>
      </w:r>
      <w:bookmarkEnd w:id="811"/>
      <w:bookmarkEnd w:id="812"/>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6D47B736" w:rsidR="007411D6" w:rsidRDefault="007411D6" w:rsidP="007411D6">
      <w:pPr>
        <w:pStyle w:val="TH"/>
      </w:pPr>
      <w:bookmarkStart w:id="813" w:name="_CRTableA_3_2_2_2_3_2_0"/>
      <w:r>
        <w:t>Table</w:t>
      </w:r>
      <w:r>
        <w:rPr>
          <w:noProof/>
        </w:rPr>
        <w:t> </w:t>
      </w:r>
      <w:bookmarkEnd w:id="813"/>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0A53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0A53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0A53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0A53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0A53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0A53D1">
            <w:pPr>
              <w:pStyle w:val="TAH"/>
            </w:pPr>
            <w:r>
              <w:t>Description</w:t>
            </w:r>
          </w:p>
        </w:tc>
      </w:tr>
      <w:tr w:rsidR="007411D6" w14:paraId="43A07FC7" w14:textId="77777777" w:rsidTr="000A53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0A53D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0A53D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0A53D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0A53D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0A53D1">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0A53D1">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0A53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0A53D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734C870E" w:rsidR="005458FF" w:rsidRDefault="005458FF" w:rsidP="005458FF">
      <w:pPr>
        <w:pStyle w:val="TH"/>
      </w:pPr>
      <w:bookmarkStart w:id="814" w:name="_CRTableA_3_2_2_2_3_2_1"/>
      <w:r>
        <w:t xml:space="preserve">Table </w:t>
      </w:r>
      <w:bookmarkEnd w:id="814"/>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59E6086A"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06583AF" w:rsidR="005458FF" w:rsidRDefault="007411D6" w:rsidP="00B433F0">
            <w:pPr>
              <w:pStyle w:val="TAL"/>
            </w:pPr>
            <w:r>
              <w:t>The identifier of a</w:t>
            </w:r>
            <w:r w:rsidR="003A012B">
              <w:t>n</w:t>
            </w:r>
            <w:r>
              <w:t xml:space="preserve">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2651763D" w:rsidR="005458FF" w:rsidRDefault="005458FF" w:rsidP="005458FF">
      <w:pPr>
        <w:pStyle w:val="TH"/>
      </w:pPr>
      <w:bookmarkStart w:id="815" w:name="_CRTableA_3_2_2_2_3_2_21"/>
      <w:bookmarkStart w:id="816" w:name="_CRTableA_3_2_2_2_3_2_2"/>
      <w:r>
        <w:t xml:space="preserve">Table </w:t>
      </w:r>
      <w:bookmarkEnd w:id="815"/>
      <w:bookmarkEnd w:id="816"/>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E31C719"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4FA8E161"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7C9434A4"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817" w:name="_CRA_3_2_2_2_3_3"/>
      <w:bookmarkStart w:id="818" w:name="_Toc168325619"/>
      <w:bookmarkStart w:id="819" w:name="_Toc187929921"/>
      <w:bookmarkEnd w:id="817"/>
      <w:r>
        <w:rPr>
          <w:lang w:eastAsia="zh-CN"/>
        </w:rPr>
        <w:t>A.3.2.2.2.3.3</w:t>
      </w:r>
      <w:r>
        <w:rPr>
          <w:lang w:eastAsia="zh-CN"/>
        </w:rPr>
        <w:tab/>
        <w:t>DELETE</w:t>
      </w:r>
      <w:bookmarkEnd w:id="818"/>
      <w:bookmarkEnd w:id="819"/>
    </w:p>
    <w:p w14:paraId="7AB5AC19" w14:textId="77777777" w:rsidR="005458FF" w:rsidRDefault="005458FF" w:rsidP="005458FF">
      <w:pPr>
        <w:rPr>
          <w:lang w:eastAsia="zh-CN"/>
        </w:rPr>
      </w:pPr>
      <w:r>
        <w:rPr>
          <w:lang w:eastAsia="zh-CN"/>
        </w:rPr>
        <w:t xml:space="preserve">This operation releases </w:t>
      </w:r>
      <w:bookmarkStart w:id="820" w:name="OLE_LINK319"/>
      <w:r>
        <w:rPr>
          <w:lang w:eastAsia="zh-CN"/>
        </w:rPr>
        <w:t>an SDDM data transmission quality measurement</w:t>
      </w:r>
      <w:bookmarkEnd w:id="820"/>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bookmarkStart w:id="821" w:name="_CRTableA_3_2_2_2_3_3_1"/>
      <w:r>
        <w:t xml:space="preserve">Table </w:t>
      </w:r>
      <w:bookmarkEnd w:id="821"/>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7777777" w:rsidR="005458FF" w:rsidRDefault="005458FF" w:rsidP="005458FF">
      <w:pPr>
        <w:pStyle w:val="TH"/>
      </w:pPr>
      <w:bookmarkStart w:id="822" w:name="_CRTableA_3_2_2_2_3_3_2"/>
      <w:r>
        <w:t xml:space="preserve">Table </w:t>
      </w:r>
      <w:bookmarkEnd w:id="822"/>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823" w:name="_CRA_3_2_3"/>
      <w:bookmarkStart w:id="824" w:name="_Toc168325620"/>
      <w:bookmarkStart w:id="825" w:name="_Toc187929922"/>
      <w:bookmarkEnd w:id="823"/>
      <w:r>
        <w:rPr>
          <w:lang w:eastAsia="zh-CN"/>
        </w:rPr>
        <w:t>A.3.2.3</w:t>
      </w:r>
      <w:r>
        <w:rPr>
          <w:lang w:eastAsia="zh-CN"/>
        </w:rPr>
        <w:tab/>
        <w:t>Data Model</w:t>
      </w:r>
      <w:bookmarkEnd w:id="824"/>
      <w:bookmarkEnd w:id="825"/>
    </w:p>
    <w:p w14:paraId="59FC3F8F" w14:textId="77777777" w:rsidR="005458FF" w:rsidRDefault="005458FF" w:rsidP="005458FF">
      <w:pPr>
        <w:pStyle w:val="Heading4"/>
        <w:rPr>
          <w:lang w:eastAsia="zh-CN"/>
        </w:rPr>
      </w:pPr>
      <w:bookmarkStart w:id="826" w:name="_CRA_3_2_3_1"/>
      <w:bookmarkStart w:id="827" w:name="_Toc168325621"/>
      <w:bookmarkStart w:id="828" w:name="_Toc187929923"/>
      <w:bookmarkEnd w:id="826"/>
      <w:r>
        <w:rPr>
          <w:lang w:eastAsia="zh-CN"/>
        </w:rPr>
        <w:t>A.3.2.3.1</w:t>
      </w:r>
      <w:r>
        <w:rPr>
          <w:lang w:eastAsia="zh-CN"/>
        </w:rPr>
        <w:tab/>
        <w:t>General</w:t>
      </w:r>
      <w:bookmarkEnd w:id="827"/>
      <w:bookmarkEnd w:id="828"/>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bookmarkStart w:id="829" w:name="_CRTableA_3_2_3_1_1"/>
      <w:r>
        <w:t>Table </w:t>
      </w:r>
      <w:bookmarkEnd w:id="829"/>
      <w:r>
        <w:rPr>
          <w:lang w:eastAsia="zh-CN"/>
        </w:rPr>
        <w:t>A.3.2.3.1</w:t>
      </w:r>
      <w:r>
        <w:t xml:space="preserve">.1: </w:t>
      </w:r>
      <w:bookmarkStart w:id="830" w:name="OLE_LINK334"/>
      <w:bookmarkStart w:id="831" w:name="OLE_LINK335"/>
      <w:r>
        <w:t xml:space="preserve">SDD_TransmissionQualityMeasurement </w:t>
      </w:r>
      <w:bookmarkEnd w:id="830"/>
      <w:bookmarkEnd w:id="831"/>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011CB9B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746C66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136176A"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32D079D"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189DE29" w14:textId="77777777" w:rsidR="008343BE" w:rsidRDefault="008343BE" w:rsidP="008343BE">
            <w:pPr>
              <w:pStyle w:val="TAH"/>
            </w:pPr>
            <w:r>
              <w:t>Applicability</w:t>
            </w:r>
          </w:p>
        </w:tc>
      </w:tr>
      <w:tr w:rsidR="008343BE" w14:paraId="3990FE21"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60D6DC2" w14:textId="5CFDF294" w:rsidR="008343BE" w:rsidRPr="00830AC8" w:rsidRDefault="008343BE" w:rsidP="008343BE">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881E0" w14:textId="3BBD21E3"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EDB1782" w14:textId="193C8202" w:rsidR="008343BE" w:rsidRPr="00830AC8" w:rsidRDefault="008343BE" w:rsidP="008343BE">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21CBB6" w14:textId="77777777" w:rsidR="008343BE" w:rsidRPr="000C7D35" w:rsidRDefault="008343BE" w:rsidP="008343BE">
            <w:pPr>
              <w:pStyle w:val="TAH"/>
            </w:pPr>
          </w:p>
        </w:tc>
      </w:tr>
      <w:tr w:rsidR="008343BE" w14:paraId="78F61FB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B1BE9B4" w14:textId="41544E6F" w:rsidR="008343BE" w:rsidRPr="00830AC8" w:rsidRDefault="008343BE" w:rsidP="008343BE">
            <w:pPr>
              <w:pStyle w:val="TAL"/>
              <w:jc w:val="center"/>
            </w:pPr>
            <w:r w:rsidRPr="00830AC8">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8E16799" w14:textId="5A51CBA5"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A501DD2" w14:textId="0EFE522F" w:rsidR="008343BE" w:rsidRPr="00830AC8" w:rsidRDefault="008343BE" w:rsidP="008343BE">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94AE79" w14:textId="77777777" w:rsidR="008343BE" w:rsidRPr="000C7D35" w:rsidRDefault="008343BE" w:rsidP="008343BE">
            <w:pPr>
              <w:pStyle w:val="TAH"/>
            </w:pPr>
          </w:p>
        </w:tc>
      </w:tr>
      <w:tr w:rsidR="008343BE" w14:paraId="1A5BD43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8C248B5" w14:textId="4DA3955D" w:rsidR="008343BE" w:rsidRPr="00830AC8" w:rsidRDefault="008343BE" w:rsidP="008343BE">
            <w:pPr>
              <w:pStyle w:val="TAL"/>
              <w:jc w:val="center"/>
            </w:pPr>
            <w:r w:rsidRPr="00830AC8">
              <w:t>GeographicalCoordinates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6C3393" w14:textId="17A5E4C8" w:rsidR="008343BE" w:rsidRPr="00830AC8" w:rsidRDefault="008343BE" w:rsidP="008343BE">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20376DB" w14:textId="524697E2" w:rsidR="008343BE" w:rsidRPr="00830AC8" w:rsidRDefault="008343BE" w:rsidP="008343BE">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9F36AFA" w14:textId="77777777" w:rsidR="008343BE" w:rsidRPr="000C7D35" w:rsidRDefault="008343BE" w:rsidP="008343BE">
            <w:pPr>
              <w:pStyle w:val="TAH"/>
            </w:pPr>
          </w:p>
        </w:tc>
      </w:tr>
      <w:tr w:rsidR="008343BE" w14:paraId="71E902E6"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71F8E1" w14:textId="4C5760E9" w:rsidR="008343BE" w:rsidRPr="00830AC8" w:rsidRDefault="008343BE" w:rsidP="008343BE">
            <w:pPr>
              <w:pStyle w:val="TAL"/>
              <w:jc w:val="center"/>
            </w:pPr>
            <w:r w:rsidRPr="00830AC8">
              <w:t>MeasurementsSubscriptionRequest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1658EC1" w14:textId="23E1082C" w:rsidR="008343BE" w:rsidRPr="00830AC8" w:rsidRDefault="008343BE" w:rsidP="008343BE">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02252BD" w14:textId="15C5BCF0" w:rsidR="008343BE" w:rsidRPr="00830AC8" w:rsidRDefault="008343BE" w:rsidP="008343BE">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FCCE137" w14:textId="77777777" w:rsidR="008343BE" w:rsidRPr="000C7D35" w:rsidRDefault="008343BE" w:rsidP="008343BE">
            <w:pPr>
              <w:pStyle w:val="TAH"/>
            </w:pPr>
          </w:p>
        </w:tc>
      </w:tr>
      <w:tr w:rsidR="008343BE" w14:paraId="452DADA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211E94" w14:textId="0E251D89" w:rsidR="008343BE" w:rsidRPr="00830AC8" w:rsidRDefault="008343BE" w:rsidP="008343BE">
            <w:pPr>
              <w:pStyle w:val="TAL"/>
              <w:jc w:val="center"/>
            </w:pPr>
            <w:r w:rsidRPr="00830AC8">
              <w:t>MeasurementsSubscriptionResponse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9ED254" w14:textId="0A12AF94" w:rsidR="008343BE" w:rsidRPr="00830AC8" w:rsidRDefault="008343BE" w:rsidP="008343BE">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FF7D40D" w14:textId="6A1A33C7" w:rsidR="008343BE" w:rsidRPr="00830AC8" w:rsidRDefault="008343BE" w:rsidP="008343BE">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18EFA85" w14:textId="77777777" w:rsidR="008343BE" w:rsidRPr="000C7D35" w:rsidRDefault="008343BE" w:rsidP="008343BE">
            <w:pPr>
              <w:pStyle w:val="TAH"/>
            </w:pPr>
          </w:p>
        </w:tc>
      </w:tr>
      <w:tr w:rsidR="008343BE" w14:paraId="58F6F51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1EDA0D0" w14:textId="5CB4687E" w:rsidR="008343BE" w:rsidRPr="00830AC8" w:rsidRDefault="004C15CA" w:rsidP="008343BE">
            <w:pPr>
              <w:pStyle w:val="TAL"/>
              <w:jc w:val="center"/>
            </w:pPr>
            <w:r>
              <w:t>MeasurementNotification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3F1BF6" w14:textId="06360448" w:rsidR="008343BE" w:rsidRPr="00830AC8" w:rsidRDefault="008343BE" w:rsidP="008343BE">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208263" w14:textId="614EEABD" w:rsidR="008343BE" w:rsidRPr="00830AC8" w:rsidRDefault="008343BE" w:rsidP="008343BE">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E36D786" w14:textId="77777777" w:rsidR="008343BE" w:rsidRPr="000C7D35" w:rsidRDefault="008343BE" w:rsidP="008343BE">
            <w:pPr>
              <w:pStyle w:val="TAH"/>
            </w:pPr>
          </w:p>
        </w:tc>
      </w:tr>
      <w:tr w:rsidR="008343BE" w14:paraId="1686F6B5"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44297" w14:textId="2B90316C" w:rsidR="008343BE" w:rsidRPr="00830AC8" w:rsidRDefault="008343BE" w:rsidP="008343BE">
            <w:pPr>
              <w:pStyle w:val="TAL"/>
              <w:jc w:val="center"/>
            </w:pPr>
            <w:r w:rsidRPr="00830AC8">
              <w:t>ReportingCriteria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1B89FA" w14:textId="55C4D121" w:rsidR="008343BE" w:rsidRPr="00830AC8" w:rsidRDefault="008343BE" w:rsidP="008343BE">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288FDAE" w14:textId="7A97B11B" w:rsidR="008343BE" w:rsidRPr="00830AC8" w:rsidRDefault="008343BE" w:rsidP="008343BE">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C78EF74" w14:textId="77777777" w:rsidR="008343BE" w:rsidRPr="000C7D35" w:rsidRDefault="008343BE" w:rsidP="008343BE">
            <w:pPr>
              <w:pStyle w:val="TAH"/>
            </w:pPr>
          </w:p>
        </w:tc>
      </w:tr>
      <w:tr w:rsidR="008343BE" w14:paraId="24CA8E2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295317" w14:textId="28725C03" w:rsidR="008343BE" w:rsidRPr="00830AC8" w:rsidRDefault="008343BE" w:rsidP="008343BE">
            <w:pPr>
              <w:pStyle w:val="TAL"/>
              <w:jc w:val="center"/>
            </w:pPr>
            <w:r w:rsidRPr="00830AC8">
              <w:t>MeasurementPeriod</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659D87" w14:textId="464094AA" w:rsidR="008343BE" w:rsidRPr="00830AC8" w:rsidRDefault="008343BE" w:rsidP="008343BE">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6592DC5" w14:textId="369412BA" w:rsidR="008343BE" w:rsidRPr="00830AC8" w:rsidRDefault="008343BE" w:rsidP="008343BE">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3D9D5C" w14:textId="77777777" w:rsidR="008343BE" w:rsidRPr="000C7D35" w:rsidRDefault="008343BE" w:rsidP="008343BE">
            <w:pPr>
              <w:pStyle w:val="TAH"/>
            </w:pPr>
          </w:p>
        </w:tc>
      </w:tr>
      <w:tr w:rsidR="008343BE" w14:paraId="55A26D1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68D356" w14:textId="699F42A8" w:rsidR="008343BE" w:rsidRPr="00830AC8" w:rsidRDefault="008343BE" w:rsidP="008343BE">
            <w:pPr>
              <w:pStyle w:val="TAL"/>
              <w:jc w:val="center"/>
            </w:pPr>
            <w:r w:rsidRPr="00830AC8">
              <w:t>SpatialConditions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78065F4" w14:textId="1DCD261D" w:rsidR="008343BE" w:rsidRPr="00830AC8" w:rsidRDefault="008343BE" w:rsidP="008343BE">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3D42812" w14:textId="623BDC68" w:rsidR="008343BE" w:rsidRPr="00830AC8" w:rsidRDefault="008343BE" w:rsidP="008343BE">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D11F9A2" w14:textId="77777777" w:rsidR="008343BE" w:rsidRPr="000C7D35" w:rsidRDefault="008343BE" w:rsidP="008343BE">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832" w:name="_CRTableA_3_2_3_1_2"/>
      <w:r>
        <w:t>Table </w:t>
      </w:r>
      <w:bookmarkEnd w:id="832"/>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833" w:name="_CRTableA_3_2_3_1_3"/>
      <w:r>
        <w:t>Table </w:t>
      </w:r>
      <w:bookmarkEnd w:id="833"/>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834" w:name="_CRA_3_2_3_2"/>
      <w:bookmarkStart w:id="835" w:name="_Toc168325622"/>
      <w:bookmarkStart w:id="836" w:name="_Toc187929924"/>
      <w:bookmarkEnd w:id="834"/>
      <w:r>
        <w:rPr>
          <w:lang w:eastAsia="zh-CN"/>
        </w:rPr>
        <w:t>A.3.2.3.2</w:t>
      </w:r>
      <w:r>
        <w:rPr>
          <w:lang w:eastAsia="zh-CN"/>
        </w:rPr>
        <w:tab/>
        <w:t>Structured data types</w:t>
      </w:r>
      <w:bookmarkEnd w:id="835"/>
      <w:bookmarkEnd w:id="836"/>
    </w:p>
    <w:p w14:paraId="0AAAA122" w14:textId="77777777" w:rsidR="000160EB" w:rsidRDefault="000160EB" w:rsidP="000160EB">
      <w:pPr>
        <w:pStyle w:val="Heading5"/>
        <w:rPr>
          <w:lang w:eastAsia="zh-CN"/>
        </w:rPr>
      </w:pPr>
      <w:bookmarkStart w:id="837" w:name="_CRA_3_2_3_2_1"/>
      <w:bookmarkStart w:id="838" w:name="_Toc168325623"/>
      <w:bookmarkStart w:id="839" w:name="_Toc187929925"/>
      <w:bookmarkEnd w:id="837"/>
      <w:r>
        <w:rPr>
          <w:lang w:eastAsia="zh-CN"/>
        </w:rPr>
        <w:t>A.3.2.3.2.1</w:t>
      </w:r>
      <w:r>
        <w:rPr>
          <w:lang w:eastAsia="zh-CN"/>
        </w:rPr>
        <w:tab/>
        <w:t xml:space="preserve">Type: </w:t>
      </w:r>
      <w:r>
        <w:t>MeasurementsSubscriptionRequest</w:t>
      </w:r>
      <w:bookmarkEnd w:id="838"/>
      <w:bookmarkEnd w:id="839"/>
    </w:p>
    <w:p w14:paraId="4EF45C9C" w14:textId="77777777" w:rsidR="000160EB" w:rsidRDefault="000160EB" w:rsidP="000160EB">
      <w:pPr>
        <w:pStyle w:val="TH"/>
      </w:pPr>
      <w:r>
        <w:rPr>
          <w:noProof/>
        </w:rPr>
        <w:t>Table </w:t>
      </w:r>
      <w:r>
        <w:rPr>
          <w:lang w:eastAsia="zh-CN"/>
        </w:rPr>
        <w:t>A.3.2.3.2.2.</w:t>
      </w:r>
      <w:r>
        <w:t xml:space="preserve">1: </w:t>
      </w:r>
      <w:r>
        <w:rPr>
          <w:noProof/>
        </w:rPr>
        <w:t xml:space="preserve">Definition of type </w:t>
      </w:r>
      <w:r>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7C9DE6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19C8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02F727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46FD4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6F2932"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8C1092"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648DBB" w14:textId="77777777" w:rsidR="000160EB" w:rsidRDefault="000160EB" w:rsidP="000160EB">
            <w:pPr>
              <w:pStyle w:val="TAH"/>
              <w:rPr>
                <w:rFonts w:cs="Arial"/>
                <w:szCs w:val="18"/>
              </w:rPr>
            </w:pPr>
            <w:r>
              <w:t>Applicability</w:t>
            </w:r>
          </w:p>
        </w:tc>
      </w:tr>
      <w:tr w:rsidR="000160EB" w14:paraId="7FDD532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0A06C61" w14:textId="06A845B5"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56AA1C7"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CD0F48"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D01BA5"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1C13E4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7F834F" w14:textId="77777777" w:rsidR="000160EB" w:rsidRDefault="000160EB" w:rsidP="000160EB">
            <w:pPr>
              <w:pStyle w:val="TAL"/>
              <w:rPr>
                <w:rFonts w:cs="Arial"/>
                <w:szCs w:val="18"/>
                <w:lang w:eastAsia="en-GB"/>
              </w:rPr>
            </w:pPr>
          </w:p>
        </w:tc>
      </w:tr>
      <w:tr w:rsidR="000160EB" w14:paraId="3A0E97B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CBD6C2"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6EFAB75A"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358E099"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AD0C73"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0C35A77"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1725409" w14:textId="77777777" w:rsidR="000160EB" w:rsidRDefault="000160EB" w:rsidP="000160EB">
            <w:pPr>
              <w:pStyle w:val="TAL"/>
              <w:rPr>
                <w:rFonts w:cs="Arial"/>
                <w:szCs w:val="18"/>
                <w:lang w:eastAsia="en-GB"/>
              </w:rPr>
            </w:pPr>
          </w:p>
        </w:tc>
      </w:tr>
      <w:tr w:rsidR="000160EB" w14:paraId="5A4B203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CDF1508" w14:textId="77777777" w:rsidR="000160EB" w:rsidRPr="004C0D68" w:rsidRDefault="000160EB" w:rsidP="000160EB">
            <w:pPr>
              <w:pStyle w:val="TAL"/>
              <w:rPr>
                <w:lang w:val="sv-SE"/>
              </w:rPr>
            </w:pPr>
            <w:r>
              <w:t>reportingFrequency</w:t>
            </w:r>
          </w:p>
        </w:tc>
        <w:tc>
          <w:tcPr>
            <w:tcW w:w="1006" w:type="dxa"/>
            <w:tcBorders>
              <w:top w:val="single" w:sz="4" w:space="0" w:color="auto"/>
              <w:left w:val="single" w:sz="4" w:space="0" w:color="auto"/>
              <w:bottom w:val="single" w:sz="4" w:space="0" w:color="auto"/>
              <w:right w:val="single" w:sz="4" w:space="0" w:color="auto"/>
            </w:tcBorders>
            <w:hideMark/>
          </w:tcPr>
          <w:p w14:paraId="7536ADA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DB16A30"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A439106"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D1F67F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8E59327" w14:textId="77777777" w:rsidR="000160EB" w:rsidRDefault="000160EB" w:rsidP="000160EB">
            <w:pPr>
              <w:pStyle w:val="TAL"/>
              <w:rPr>
                <w:rFonts w:cs="Arial"/>
                <w:szCs w:val="18"/>
                <w:lang w:eastAsia="en-GB"/>
              </w:rPr>
            </w:pPr>
          </w:p>
        </w:tc>
      </w:tr>
      <w:tr w:rsidR="000160EB" w14:paraId="67B1B13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1F26FD" w14:textId="77777777" w:rsidR="000160EB" w:rsidRPr="00830AC8" w:rsidRDefault="000160EB" w:rsidP="000160EB">
            <w:pPr>
              <w:pStyle w:val="TAL"/>
              <w:rPr>
                <w:lang w:val="en-US"/>
              </w:rPr>
            </w:pPr>
            <w:r>
              <w:t>reportingPeriodicity</w:t>
            </w:r>
          </w:p>
        </w:tc>
        <w:tc>
          <w:tcPr>
            <w:tcW w:w="1006" w:type="dxa"/>
            <w:tcBorders>
              <w:top w:val="single" w:sz="4" w:space="0" w:color="auto"/>
              <w:left w:val="single" w:sz="4" w:space="0" w:color="auto"/>
              <w:bottom w:val="single" w:sz="4" w:space="0" w:color="auto"/>
              <w:right w:val="single" w:sz="4" w:space="0" w:color="auto"/>
            </w:tcBorders>
            <w:hideMark/>
          </w:tcPr>
          <w:p w14:paraId="39275EF3" w14:textId="77777777" w:rsidR="000160EB" w:rsidRPr="00830AC8"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6725C1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C444AC1"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F4AAE0" w14:textId="77777777" w:rsidR="000160EB" w:rsidRPr="004C0D68" w:rsidRDefault="000160EB" w:rsidP="000160EB">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F4C2845" w14:textId="77777777" w:rsidR="000160EB" w:rsidRDefault="000160EB" w:rsidP="000160EB">
            <w:pPr>
              <w:pStyle w:val="TAL"/>
              <w:rPr>
                <w:rFonts w:cs="Arial"/>
                <w:szCs w:val="18"/>
                <w:lang w:eastAsia="en-GB"/>
              </w:rPr>
            </w:pPr>
          </w:p>
        </w:tc>
      </w:tr>
      <w:tr w:rsidR="000160EB" w14:paraId="1C483D3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6E75B47" w14:textId="77777777" w:rsidR="000160EB" w:rsidRPr="004C0D68" w:rsidRDefault="000160EB" w:rsidP="000160EB">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14A5684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89ED340"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518"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39986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994712" w14:textId="77777777" w:rsidR="000160EB" w:rsidRDefault="000160EB" w:rsidP="000160EB">
            <w:pPr>
              <w:pStyle w:val="TAL"/>
              <w:rPr>
                <w:rFonts w:cs="Arial"/>
                <w:szCs w:val="18"/>
                <w:lang w:eastAsia="en-GB"/>
              </w:rPr>
            </w:pPr>
          </w:p>
        </w:tc>
      </w:tr>
      <w:tr w:rsidR="000160EB" w14:paraId="40873CE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A61C30C" w14:textId="77777777" w:rsidR="000160EB" w:rsidRPr="004C0D68" w:rsidRDefault="000160EB" w:rsidP="000160EB">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3384693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9C461B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E6101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04DF9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C032AA2" w14:textId="77777777" w:rsidR="000160EB" w:rsidRDefault="000160EB" w:rsidP="000160EB">
            <w:pPr>
              <w:pStyle w:val="TAL"/>
              <w:rPr>
                <w:rFonts w:cs="Arial"/>
                <w:szCs w:val="18"/>
                <w:lang w:eastAsia="en-GB"/>
              </w:rPr>
            </w:pPr>
          </w:p>
        </w:tc>
      </w:tr>
      <w:tr w:rsidR="000160EB" w14:paraId="57237F2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F393328" w14:textId="77777777" w:rsidR="000160EB" w:rsidRPr="00830AC8" w:rsidRDefault="000160EB" w:rsidP="000160EB">
            <w:pPr>
              <w:pStyle w:val="TAL"/>
              <w:rPr>
                <w:lang w:val="en-US"/>
              </w:rPr>
            </w:pPr>
            <w:r w:rsidRPr="00830AC8">
              <w:rPr>
                <w:lang w:val="en-US"/>
              </w:rPr>
              <w:t>seal</w:t>
            </w:r>
            <w:r w:rsidRPr="000030D2">
              <w:rPr>
                <w:lang w:val="en-US"/>
              </w:rPr>
              <w:t>Policy</w:t>
            </w:r>
          </w:p>
        </w:tc>
        <w:tc>
          <w:tcPr>
            <w:tcW w:w="1006" w:type="dxa"/>
            <w:tcBorders>
              <w:top w:val="single" w:sz="4" w:space="0" w:color="auto"/>
              <w:left w:val="single" w:sz="4" w:space="0" w:color="auto"/>
              <w:bottom w:val="single" w:sz="4" w:space="0" w:color="auto"/>
              <w:right w:val="single" w:sz="4" w:space="0" w:color="auto"/>
            </w:tcBorders>
            <w:hideMark/>
          </w:tcPr>
          <w:p w14:paraId="706C3DF3" w14:textId="77777777" w:rsidR="000160EB" w:rsidRPr="004C0D68" w:rsidRDefault="000160EB"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3918ADE"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89163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3269607" w14:textId="77777777" w:rsidR="000160EB" w:rsidRPr="00830AC8" w:rsidRDefault="000160EB" w:rsidP="000160EB">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7A562DAF" w14:textId="77777777" w:rsidR="000160EB" w:rsidRPr="000159E9" w:rsidRDefault="000160EB" w:rsidP="000160EB">
            <w:pPr>
              <w:pStyle w:val="TAL"/>
              <w:rPr>
                <w:lang w:eastAsia="zh-CN"/>
              </w:rPr>
            </w:pPr>
          </w:p>
        </w:tc>
      </w:tr>
      <w:tr w:rsidR="000160EB" w14:paraId="4B6D01E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7D2E8E6" w14:textId="77777777" w:rsidR="000160EB" w:rsidRPr="004C0D68" w:rsidRDefault="000160EB" w:rsidP="000160EB">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413D6339" w14:textId="77777777" w:rsidR="000160EB" w:rsidRPr="004C0D68" w:rsidRDefault="000160EB" w:rsidP="000160EB">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B1446D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3EF7F3B" w14:textId="77777777" w:rsidR="000160EB" w:rsidRPr="004C0D68"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15F0A020"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3BAD1D" w14:textId="77777777" w:rsidR="000160EB" w:rsidRPr="000159E9" w:rsidRDefault="000160EB" w:rsidP="000160EB">
            <w:pPr>
              <w:pStyle w:val="TAL"/>
              <w:rPr>
                <w:lang w:eastAsia="zh-CN"/>
              </w:rPr>
            </w:pPr>
          </w:p>
        </w:tc>
      </w:tr>
      <w:tr w:rsidR="000160EB" w14:paraId="4EAD9FF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FF003D8" w14:textId="77777777" w:rsidR="000160EB" w:rsidRDefault="000160EB" w:rsidP="000160EB">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25D03D07" w14:textId="77777777" w:rsidR="000160EB" w:rsidRDefault="000160EB" w:rsidP="000160EB">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40C1FAED"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CC43794"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E950EAB"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609128" w14:textId="77777777" w:rsidR="000160EB" w:rsidRPr="00CA1AE7" w:rsidRDefault="000160EB" w:rsidP="000160EB">
            <w:pPr>
              <w:pStyle w:val="TAL"/>
              <w:rPr>
                <w:lang w:eastAsia="zh-CN"/>
              </w:rPr>
            </w:pPr>
          </w:p>
        </w:tc>
      </w:tr>
      <w:tr w:rsidR="000160EB" w14:paraId="410BB20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5DED16B" w14:textId="77777777" w:rsidR="000160EB" w:rsidRDefault="000160EB" w:rsidP="000160EB">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0014FE65" w14:textId="77777777" w:rsidR="000160EB" w:rsidRDefault="000160EB" w:rsidP="000160EB">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40701A5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7B07266"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2189E6" w14:textId="77777777" w:rsidR="000160EB" w:rsidRDefault="000160EB" w:rsidP="000160EB">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1CB4040A" w14:textId="77777777" w:rsidR="000160EB" w:rsidRDefault="000160EB" w:rsidP="000160EB">
            <w:pPr>
              <w:pStyle w:val="TAL"/>
              <w:rPr>
                <w:lang w:eastAsia="zh-CN"/>
              </w:rPr>
            </w:pPr>
          </w:p>
        </w:tc>
      </w:tr>
      <w:tr w:rsidR="000160EB" w14:paraId="2066D1E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8BA5BF6" w14:textId="77777777" w:rsidR="000160EB" w:rsidRPr="00430F46" w:rsidRDefault="000160EB" w:rsidP="000160EB">
            <w:pPr>
              <w:pStyle w:val="TAN"/>
            </w:pPr>
            <w:r>
              <w:t>NOTE:</w:t>
            </w:r>
            <w:r>
              <w:tab/>
              <w:t>This attribute shall be included if reportingFrequency is set to "PERIODIC".</w:t>
            </w:r>
          </w:p>
        </w:tc>
      </w:tr>
    </w:tbl>
    <w:p w14:paraId="238F1CD4" w14:textId="77777777" w:rsidR="000160EB" w:rsidRPr="009832D5" w:rsidRDefault="000160EB" w:rsidP="000160EB">
      <w:pPr>
        <w:rPr>
          <w:lang w:val="en-US" w:eastAsia="zh-CN"/>
        </w:rPr>
      </w:pPr>
    </w:p>
    <w:p w14:paraId="4451B44D" w14:textId="77777777" w:rsidR="000160EB" w:rsidRDefault="000160EB" w:rsidP="000160EB">
      <w:pPr>
        <w:pStyle w:val="Heading5"/>
        <w:rPr>
          <w:lang w:eastAsia="zh-CN"/>
        </w:rPr>
      </w:pPr>
      <w:bookmarkStart w:id="840" w:name="_CRA_3_2_3_2_2"/>
      <w:bookmarkStart w:id="841" w:name="_Toc168325624"/>
      <w:bookmarkStart w:id="842" w:name="_Toc187929926"/>
      <w:bookmarkEnd w:id="840"/>
      <w:r>
        <w:rPr>
          <w:lang w:eastAsia="zh-CN"/>
        </w:rPr>
        <w:t>A.3.2.3.2.2</w:t>
      </w:r>
      <w:r>
        <w:rPr>
          <w:lang w:eastAsia="zh-CN"/>
        </w:rPr>
        <w:tab/>
        <w:t xml:space="preserve">Type: </w:t>
      </w:r>
      <w:r>
        <w:t>MeasurementsSubscriptionResponse</w:t>
      </w:r>
      <w:bookmarkEnd w:id="841"/>
      <w:bookmarkEnd w:id="842"/>
    </w:p>
    <w:p w14:paraId="0D7ECC29" w14:textId="77777777" w:rsidR="000160EB" w:rsidRDefault="000160EB" w:rsidP="000160EB">
      <w:pPr>
        <w:pStyle w:val="TH"/>
      </w:pPr>
      <w:bookmarkStart w:id="843" w:name="_CRTableA_3_2_3_2_2_1"/>
      <w:r>
        <w:rPr>
          <w:noProof/>
        </w:rPr>
        <w:t>Table </w:t>
      </w:r>
      <w:bookmarkEnd w:id="843"/>
      <w:r>
        <w:rPr>
          <w:lang w:eastAsia="zh-CN"/>
        </w:rPr>
        <w:t>A.3.2.3.2.2.1</w:t>
      </w:r>
      <w:r>
        <w:t xml:space="preserve">: </w:t>
      </w:r>
      <w:r>
        <w:rPr>
          <w:noProof/>
        </w:rPr>
        <w:t xml:space="preserve">Definition of type </w:t>
      </w:r>
      <w:r>
        <w:t>MeasurementsSubscriptionResponse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10199FCA" w:rsidR="000160EB" w:rsidRDefault="000160EB" w:rsidP="000160EB">
      <w:pPr>
        <w:pStyle w:val="Heading5"/>
        <w:rPr>
          <w:lang w:eastAsia="zh-CN"/>
        </w:rPr>
      </w:pPr>
      <w:bookmarkStart w:id="844" w:name="_CRA_3_2_3_2_3"/>
      <w:bookmarkStart w:id="845" w:name="_Toc168325625"/>
      <w:bookmarkStart w:id="846" w:name="_Toc187929927"/>
      <w:bookmarkEnd w:id="844"/>
      <w:r>
        <w:rPr>
          <w:lang w:eastAsia="zh-CN"/>
        </w:rPr>
        <w:t>A.3.2.3.2.3</w:t>
      </w:r>
      <w:r>
        <w:rPr>
          <w:lang w:eastAsia="zh-CN"/>
        </w:rPr>
        <w:tab/>
        <w:t xml:space="preserve">Type: </w:t>
      </w:r>
      <w:r w:rsidR="004C15CA">
        <w:t>MeasurementNotification</w:t>
      </w:r>
      <w:bookmarkEnd w:id="845"/>
      <w:bookmarkEnd w:id="846"/>
    </w:p>
    <w:p w14:paraId="68C79D42" w14:textId="4213BF15" w:rsidR="000160EB" w:rsidRDefault="000160EB" w:rsidP="000160EB">
      <w:pPr>
        <w:pStyle w:val="TH"/>
      </w:pPr>
      <w:bookmarkStart w:id="847" w:name="_CRTableA_3_2_3_2_3_1"/>
      <w:r>
        <w:rPr>
          <w:noProof/>
        </w:rPr>
        <w:t>Table </w:t>
      </w:r>
      <w:bookmarkEnd w:id="847"/>
      <w:r>
        <w:rPr>
          <w:lang w:eastAsia="zh-CN"/>
        </w:rPr>
        <w:t>A.3.2.3.2.3.</w:t>
      </w:r>
      <w:r>
        <w:t xml:space="preserve">1: </w:t>
      </w:r>
      <w:r>
        <w:rPr>
          <w:noProof/>
        </w:rPr>
        <w:t xml:space="preserve">Definition of type </w:t>
      </w:r>
      <w:r w:rsidR="004C15CA">
        <w:t>MeasurementNotification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5405A98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E8D99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F19124"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9C688"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22089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AFDFF1"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2F1A03" w14:textId="77777777" w:rsidR="000160EB" w:rsidRDefault="000160EB" w:rsidP="000160EB">
            <w:pPr>
              <w:pStyle w:val="TAH"/>
              <w:rPr>
                <w:rFonts w:cs="Arial"/>
                <w:szCs w:val="18"/>
              </w:rPr>
            </w:pPr>
            <w:r>
              <w:t>Applicability</w:t>
            </w:r>
          </w:p>
        </w:tc>
      </w:tr>
      <w:tr w:rsidR="000160EB" w14:paraId="47BE40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844671E" w14:textId="11B981B3" w:rsidR="000160EB" w:rsidRPr="004C0D68" w:rsidRDefault="000160EB" w:rsidP="000160EB">
            <w:pPr>
              <w:pStyle w:val="TAL"/>
              <w:rPr>
                <w:lang w:val="sv-SE"/>
              </w:rPr>
            </w:pPr>
            <w:r>
              <w:rPr>
                <w:lang w:val="sv-SE"/>
              </w:rPr>
              <w:t>seal</w:t>
            </w:r>
            <w:r w:rsidR="00D85D0C">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334DF0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E5C4C55"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5E9356A"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EB309DD"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8E1B68" w14:textId="77777777" w:rsidR="000160EB" w:rsidRDefault="000160EB" w:rsidP="000160EB">
            <w:pPr>
              <w:pStyle w:val="TAL"/>
              <w:rPr>
                <w:rFonts w:cs="Arial"/>
                <w:szCs w:val="18"/>
                <w:lang w:eastAsia="en-GB"/>
              </w:rPr>
            </w:pPr>
          </w:p>
        </w:tc>
      </w:tr>
      <w:tr w:rsidR="000160EB" w14:paraId="0CE9247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BD0833"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36F071F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15181C6"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EEC6FBB"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873AD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EA19B7" w14:textId="77777777" w:rsidR="000160EB" w:rsidRDefault="000160EB" w:rsidP="000160EB">
            <w:pPr>
              <w:pStyle w:val="TAL"/>
              <w:rPr>
                <w:rFonts w:cs="Arial"/>
                <w:szCs w:val="18"/>
                <w:lang w:eastAsia="en-GB"/>
              </w:rPr>
            </w:pPr>
          </w:p>
        </w:tc>
      </w:tr>
      <w:tr w:rsidR="000160EB" w14:paraId="1D89A89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7290921" w14:textId="77777777" w:rsidR="000160EB" w:rsidRPr="004C0D68" w:rsidRDefault="000160EB" w:rsidP="000160EB">
            <w:pPr>
              <w:pStyle w:val="TAL"/>
              <w:rPr>
                <w:lang w:val="sv-SE"/>
              </w:rPr>
            </w:pPr>
            <w:r>
              <w:t>valUeIdList</w:t>
            </w:r>
          </w:p>
        </w:tc>
        <w:tc>
          <w:tcPr>
            <w:tcW w:w="1006" w:type="dxa"/>
            <w:tcBorders>
              <w:top w:val="single" w:sz="4" w:space="0" w:color="auto"/>
              <w:left w:val="single" w:sz="4" w:space="0" w:color="auto"/>
              <w:bottom w:val="single" w:sz="4" w:space="0" w:color="auto"/>
              <w:right w:val="single" w:sz="4" w:space="0" w:color="auto"/>
            </w:tcBorders>
            <w:hideMark/>
          </w:tcPr>
          <w:p w14:paraId="2C501949" w14:textId="77777777" w:rsidR="000160EB" w:rsidRPr="004C0D68" w:rsidRDefault="000160EB" w:rsidP="000160E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7E6DC11"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9523CA" w14:textId="77777777" w:rsidR="000160EB" w:rsidRPr="00E01342" w:rsidRDefault="000160EB" w:rsidP="000160EB">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0A8AA4EC"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03E5AF7B" w14:textId="77777777" w:rsidR="000160EB" w:rsidRDefault="000160EB" w:rsidP="000160EB">
            <w:pPr>
              <w:pStyle w:val="TAL"/>
              <w:rPr>
                <w:rFonts w:cs="Arial"/>
                <w:szCs w:val="18"/>
                <w:lang w:eastAsia="en-GB"/>
              </w:rPr>
            </w:pPr>
          </w:p>
        </w:tc>
      </w:tr>
      <w:tr w:rsidR="000160EB" w14:paraId="285A35B1"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514CD4B" w14:textId="77777777" w:rsidR="000160EB" w:rsidRPr="00E01342" w:rsidRDefault="000160EB" w:rsidP="000160EB">
            <w:pPr>
              <w:pStyle w:val="TAL"/>
              <w:rPr>
                <w:lang w:val="en-US"/>
              </w:rPr>
            </w:pPr>
            <w: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4A14916F" w14:textId="77777777" w:rsidR="000160EB" w:rsidRPr="00E01342"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121C2B57"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DB75E2D"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EA4DFAE"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7625EF4C" w14:textId="77777777" w:rsidR="000160EB" w:rsidRDefault="000160EB" w:rsidP="000160EB">
            <w:pPr>
              <w:pStyle w:val="TAL"/>
              <w:rPr>
                <w:rFonts w:cs="Arial"/>
                <w:szCs w:val="18"/>
                <w:lang w:eastAsia="en-GB"/>
              </w:rPr>
            </w:pPr>
          </w:p>
        </w:tc>
      </w:tr>
      <w:tr w:rsidR="000160EB" w14:paraId="5255BA9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CA7D2D" w14:textId="77777777" w:rsidR="000160EB" w:rsidRPr="004C0D68" w:rsidRDefault="000160EB" w:rsidP="000160EB">
            <w:pPr>
              <w:pStyle w:val="TAL"/>
              <w:rPr>
                <w:lang w:val="sv-SE"/>
              </w:rPr>
            </w:pPr>
            <w: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E30F1D4"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BA1A9F"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9C1FFA"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C8387F8"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04203D" w14:textId="77777777" w:rsidR="000160EB" w:rsidRDefault="000160EB" w:rsidP="000160EB">
            <w:pPr>
              <w:pStyle w:val="TAL"/>
              <w:rPr>
                <w:rFonts w:cs="Arial"/>
                <w:szCs w:val="18"/>
                <w:lang w:eastAsia="en-GB"/>
              </w:rPr>
            </w:pPr>
          </w:p>
        </w:tc>
      </w:tr>
      <w:tr w:rsidR="000160EB" w14:paraId="0333CC0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3DE54658" w14:textId="77777777" w:rsidR="000160EB" w:rsidRPr="004C0D68" w:rsidRDefault="000160EB" w:rsidP="000160EB">
            <w:pPr>
              <w:pStyle w:val="TAL"/>
              <w:rPr>
                <w:lang w:val="sv-SE"/>
              </w:rPr>
            </w:pPr>
            <w: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FC87CF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F68F2"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9FBD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9DFE8A2" w14:textId="77777777" w:rsidR="000160EB" w:rsidRPr="004C0D68" w:rsidRDefault="000160EB" w:rsidP="000160EB">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DEC743B" w14:textId="77777777" w:rsidR="000160EB" w:rsidRDefault="000160EB" w:rsidP="000160EB">
            <w:pPr>
              <w:pStyle w:val="TAL"/>
              <w:rPr>
                <w:rFonts w:cs="Arial"/>
                <w:szCs w:val="18"/>
                <w:lang w:eastAsia="en-GB"/>
              </w:rPr>
            </w:pPr>
          </w:p>
        </w:tc>
      </w:tr>
      <w:tr w:rsidR="000160EB" w14:paraId="5DFC4E41"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75282001" w14:textId="77777777" w:rsidR="000160EB" w:rsidRPr="00E01342" w:rsidRDefault="000160EB" w:rsidP="000160EB">
            <w:pPr>
              <w:pStyle w:val="TAL"/>
              <w:rPr>
                <w:lang w:val="en-US"/>
              </w:rPr>
            </w:pPr>
            <w:r>
              <w:t>standardDeviationMeasurementValue</w:t>
            </w:r>
          </w:p>
        </w:tc>
        <w:tc>
          <w:tcPr>
            <w:tcW w:w="1006" w:type="dxa"/>
            <w:tcBorders>
              <w:top w:val="single" w:sz="4" w:space="0" w:color="auto"/>
              <w:left w:val="single" w:sz="4" w:space="0" w:color="auto"/>
              <w:bottom w:val="single" w:sz="4" w:space="0" w:color="auto"/>
              <w:right w:val="single" w:sz="4" w:space="0" w:color="auto"/>
            </w:tcBorders>
          </w:tcPr>
          <w:p w14:paraId="1F60CE4A"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D6A41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6274A1"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210FA5"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361E78A" w14:textId="77777777" w:rsidR="000160EB" w:rsidRPr="000159E9" w:rsidRDefault="000160EB" w:rsidP="000160EB">
            <w:pPr>
              <w:pStyle w:val="TAL"/>
              <w:rPr>
                <w:lang w:eastAsia="zh-CN"/>
              </w:rPr>
            </w:pPr>
          </w:p>
        </w:tc>
      </w:tr>
      <w:tr w:rsidR="000160EB" w14:paraId="289F7683"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530B80" w14:textId="77777777" w:rsidR="000160EB" w:rsidRPr="004C0D68" w:rsidRDefault="000160EB" w:rsidP="000160EB">
            <w:pPr>
              <w:pStyle w:val="TAL"/>
              <w:rPr>
                <w:lang w:val="sv-SE"/>
              </w:rPr>
            </w:pPr>
            <w:r>
              <w:t>kPercentileMeasurementValue</w:t>
            </w:r>
          </w:p>
        </w:tc>
        <w:tc>
          <w:tcPr>
            <w:tcW w:w="1006" w:type="dxa"/>
            <w:tcBorders>
              <w:top w:val="single" w:sz="4" w:space="0" w:color="auto"/>
              <w:left w:val="single" w:sz="4" w:space="0" w:color="auto"/>
              <w:bottom w:val="single" w:sz="4" w:space="0" w:color="auto"/>
              <w:right w:val="single" w:sz="4" w:space="0" w:color="auto"/>
            </w:tcBorders>
          </w:tcPr>
          <w:p w14:paraId="13ECF8F5"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5177F1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174202C"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F03315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889C6E2" w14:textId="77777777" w:rsidR="000160EB" w:rsidRPr="000159E9" w:rsidRDefault="000160EB" w:rsidP="000160EB">
            <w:pPr>
              <w:pStyle w:val="TAL"/>
              <w:rPr>
                <w:lang w:eastAsia="zh-CN"/>
              </w:rPr>
            </w:pPr>
          </w:p>
        </w:tc>
      </w:tr>
      <w:tr w:rsidR="000160EB" w14:paraId="6E4DA4C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tcPr>
          <w:p w14:paraId="08925217" w14:textId="77777777" w:rsidR="000160EB" w:rsidRDefault="000160EB" w:rsidP="000160EB">
            <w:pPr>
              <w:pStyle w:val="TAL"/>
            </w:pPr>
            <w:r>
              <w:t>measurementPeriod</w:t>
            </w:r>
          </w:p>
        </w:tc>
        <w:tc>
          <w:tcPr>
            <w:tcW w:w="1006" w:type="dxa"/>
            <w:tcBorders>
              <w:top w:val="single" w:sz="4" w:space="0" w:color="auto"/>
              <w:left w:val="single" w:sz="4" w:space="0" w:color="auto"/>
              <w:bottom w:val="single" w:sz="4" w:space="0" w:color="auto"/>
              <w:right w:val="single" w:sz="4" w:space="0" w:color="auto"/>
            </w:tcBorders>
          </w:tcPr>
          <w:p w14:paraId="7063EF4E" w14:textId="77777777" w:rsidR="000160EB" w:rsidRPr="004C0D68" w:rsidRDefault="000160EB" w:rsidP="000160E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44E070F5"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15A36F3" w14:textId="77777777" w:rsidR="000160EB" w:rsidRDefault="000160EB" w:rsidP="000160EB">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CFB0137"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6A550D" w14:textId="77777777" w:rsidR="000160EB" w:rsidRPr="000159E9" w:rsidRDefault="000160EB" w:rsidP="000160EB">
            <w:pPr>
              <w:pStyle w:val="TAL"/>
              <w:rPr>
                <w:lang w:eastAsia="zh-CN"/>
              </w:rPr>
            </w:pPr>
          </w:p>
        </w:tc>
      </w:tr>
      <w:tr w:rsidR="000160EB" w14:paraId="1F617F2A"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B7EE1E" w14:textId="77777777" w:rsidR="000160EB" w:rsidRDefault="000160EB" w:rsidP="000160EB">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236BDCE"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791C578E"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57ECF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B2B1F8A"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065E07A" w14:textId="77777777" w:rsidR="000160EB" w:rsidRPr="00CA1AE7" w:rsidRDefault="000160EB" w:rsidP="000160EB">
            <w:pPr>
              <w:pStyle w:val="TAL"/>
              <w:rPr>
                <w:lang w:eastAsia="zh-CN"/>
              </w:rPr>
            </w:pPr>
          </w:p>
        </w:tc>
      </w:tr>
      <w:tr w:rsidR="000160EB" w14:paraId="25127871"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A5835BC" w14:textId="77777777" w:rsidR="000160EB" w:rsidRPr="00430F46" w:rsidRDefault="000160EB" w:rsidP="000160EB">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77777777" w:rsidR="000160EB" w:rsidRPr="00830AC8" w:rsidRDefault="000160EB" w:rsidP="000160EB">
      <w:pPr>
        <w:rPr>
          <w:lang w:eastAsia="zh-CN"/>
        </w:rPr>
      </w:pPr>
    </w:p>
    <w:p w14:paraId="22CF4A49" w14:textId="77777777" w:rsidR="000160EB" w:rsidRDefault="000160EB" w:rsidP="000160EB">
      <w:pPr>
        <w:pStyle w:val="Heading5"/>
        <w:rPr>
          <w:lang w:eastAsia="zh-CN"/>
        </w:rPr>
      </w:pPr>
      <w:bookmarkStart w:id="848" w:name="_CRA_3_2_3_2_4"/>
      <w:bookmarkStart w:id="849" w:name="_Toc168325626"/>
      <w:bookmarkStart w:id="850" w:name="_Toc187929928"/>
      <w:bookmarkEnd w:id="848"/>
      <w:r>
        <w:rPr>
          <w:lang w:eastAsia="zh-CN"/>
        </w:rPr>
        <w:t>A.3.2.3.2.4</w:t>
      </w:r>
      <w:r>
        <w:rPr>
          <w:lang w:eastAsia="zh-CN"/>
        </w:rPr>
        <w:tab/>
        <w:t>Type: ReportingCriteria</w:t>
      </w:r>
      <w:bookmarkEnd w:id="849"/>
      <w:bookmarkEnd w:id="850"/>
    </w:p>
    <w:p w14:paraId="05618699" w14:textId="77777777" w:rsidR="000160EB" w:rsidRDefault="000160EB" w:rsidP="000160EB">
      <w:pPr>
        <w:pStyle w:val="TH"/>
      </w:pPr>
      <w:bookmarkStart w:id="851" w:name="_CRTableA_3_2_3_2_4_1"/>
      <w:r>
        <w:rPr>
          <w:noProof/>
        </w:rPr>
        <w:t>Table </w:t>
      </w:r>
      <w:bookmarkEnd w:id="851"/>
      <w:r>
        <w:rPr>
          <w:lang w:eastAsia="zh-CN"/>
        </w:rPr>
        <w:t>A.3.2.3.2.4.1</w:t>
      </w:r>
      <w:r>
        <w:t xml:space="preserve">: </w:t>
      </w:r>
      <w:r>
        <w:rPr>
          <w:noProof/>
        </w:rPr>
        <w:t xml:space="preserve">Definition of type </w:t>
      </w:r>
      <w:r>
        <w:t>ReportingCriteria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24743B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006"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E3F3F8B" w14:textId="0A965309"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006"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602AD5" w14:textId="43FC41E8"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852" w:name="_CRA_3_2_3_2_5"/>
      <w:bookmarkStart w:id="853" w:name="_Toc168325627"/>
      <w:bookmarkStart w:id="854" w:name="_Toc187929929"/>
      <w:bookmarkEnd w:id="852"/>
      <w:r>
        <w:rPr>
          <w:lang w:eastAsia="zh-CN"/>
        </w:rPr>
        <w:t>A.3.2.3.2.5</w:t>
      </w:r>
      <w:r>
        <w:rPr>
          <w:lang w:eastAsia="zh-CN"/>
        </w:rPr>
        <w:tab/>
        <w:t>Type: LatencyValue</w:t>
      </w:r>
      <w:bookmarkEnd w:id="853"/>
      <w:bookmarkEnd w:id="854"/>
    </w:p>
    <w:p w14:paraId="1B25BF88" w14:textId="77777777" w:rsidR="000160EB" w:rsidRDefault="000160EB" w:rsidP="000160EB">
      <w:pPr>
        <w:pStyle w:val="TH"/>
      </w:pPr>
      <w:bookmarkStart w:id="855" w:name="_CRTableA_3_2_3_2_5_1"/>
      <w:r>
        <w:rPr>
          <w:noProof/>
        </w:rPr>
        <w:t>Table </w:t>
      </w:r>
      <w:bookmarkEnd w:id="855"/>
      <w:r>
        <w:rPr>
          <w:lang w:eastAsia="zh-CN"/>
        </w:rPr>
        <w:t>A.3.2.3.2.5.1</w:t>
      </w:r>
      <w:r>
        <w:t xml:space="preserve">: </w:t>
      </w:r>
      <w:r>
        <w:rPr>
          <w:noProof/>
        </w:rPr>
        <w:t>Definition of type LatencyValue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33B1CE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006"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998"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856" w:name="_CRA_3_2_3_2_6"/>
      <w:bookmarkStart w:id="857" w:name="_Toc168325628"/>
      <w:bookmarkStart w:id="858" w:name="_Toc187929930"/>
      <w:bookmarkEnd w:id="856"/>
      <w:r>
        <w:rPr>
          <w:lang w:eastAsia="zh-CN"/>
        </w:rPr>
        <w:t>A.3.2.3.2.6</w:t>
      </w:r>
      <w:r>
        <w:rPr>
          <w:lang w:eastAsia="zh-CN"/>
        </w:rPr>
        <w:tab/>
        <w:t>Type: BitrateValue</w:t>
      </w:r>
      <w:bookmarkEnd w:id="857"/>
      <w:bookmarkEnd w:id="858"/>
    </w:p>
    <w:p w14:paraId="27FFE8E9" w14:textId="77777777" w:rsidR="000160EB" w:rsidRDefault="000160EB" w:rsidP="000160EB">
      <w:pPr>
        <w:pStyle w:val="TH"/>
      </w:pPr>
      <w:bookmarkStart w:id="859" w:name="_CRTableA_3_2_3_2_6_1"/>
      <w:r>
        <w:rPr>
          <w:noProof/>
        </w:rPr>
        <w:t>Table </w:t>
      </w:r>
      <w:bookmarkEnd w:id="859"/>
      <w:r>
        <w:rPr>
          <w:lang w:eastAsia="zh-CN"/>
        </w:rPr>
        <w:t>A.3.2.3.2.6.1</w:t>
      </w:r>
      <w:r>
        <w:t xml:space="preserve">: </w:t>
      </w:r>
      <w:r>
        <w:rPr>
          <w:noProof/>
        </w:rPr>
        <w:t xml:space="preserve">Definition of type </w:t>
      </w:r>
      <w:r>
        <w:t>BitrateValue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860" w:name="_CRA_3_2_3_2_7"/>
      <w:bookmarkStart w:id="861" w:name="_Toc168325629"/>
      <w:bookmarkStart w:id="862" w:name="_Toc187929931"/>
      <w:bookmarkEnd w:id="860"/>
      <w:r>
        <w:rPr>
          <w:lang w:eastAsia="zh-CN"/>
        </w:rPr>
        <w:t>A.3.2.3.2.7</w:t>
      </w:r>
      <w:r>
        <w:rPr>
          <w:lang w:eastAsia="zh-CN"/>
        </w:rPr>
        <w:tab/>
        <w:t>Type: MeasurementConditions</w:t>
      </w:r>
      <w:bookmarkEnd w:id="861"/>
      <w:bookmarkEnd w:id="862"/>
    </w:p>
    <w:p w14:paraId="036288C0" w14:textId="77777777" w:rsidR="000160EB" w:rsidRDefault="000160EB" w:rsidP="000160EB">
      <w:pPr>
        <w:pStyle w:val="TH"/>
      </w:pPr>
      <w:bookmarkStart w:id="863" w:name="_CRTableA_3_2_3_2_7_1"/>
      <w:r>
        <w:rPr>
          <w:noProof/>
        </w:rPr>
        <w:t>Table </w:t>
      </w:r>
      <w:bookmarkEnd w:id="863"/>
      <w:r>
        <w:rPr>
          <w:lang w:eastAsia="zh-CN"/>
        </w:rPr>
        <w:t>A.3.2.3.2.7.1</w:t>
      </w:r>
      <w:r>
        <w:t xml:space="preserve">: </w:t>
      </w:r>
      <w:r>
        <w:rPr>
          <w:noProof/>
        </w:rPr>
        <w:t xml:space="preserve">Definition of type </w:t>
      </w:r>
      <w:r>
        <w:t>MeasurementConditions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864" w:name="_CRA_3_2_3_2_8"/>
      <w:bookmarkStart w:id="865" w:name="_Toc168325630"/>
      <w:bookmarkStart w:id="866" w:name="_Toc187929932"/>
      <w:bookmarkEnd w:id="864"/>
      <w:r>
        <w:rPr>
          <w:lang w:eastAsia="zh-CN"/>
        </w:rPr>
        <w:t>A.3.2.3.2.8</w:t>
      </w:r>
      <w:r>
        <w:rPr>
          <w:lang w:eastAsia="zh-CN"/>
        </w:rPr>
        <w:tab/>
        <w:t>Type: MeasurementPeriod</w:t>
      </w:r>
      <w:bookmarkEnd w:id="865"/>
      <w:bookmarkEnd w:id="866"/>
    </w:p>
    <w:p w14:paraId="4423F4D8" w14:textId="77777777" w:rsidR="000160EB" w:rsidRDefault="000160EB" w:rsidP="000160EB">
      <w:pPr>
        <w:pStyle w:val="TH"/>
      </w:pPr>
      <w:bookmarkStart w:id="867" w:name="_CRTableA_3_2_3_2_8_1"/>
      <w:r>
        <w:rPr>
          <w:noProof/>
        </w:rPr>
        <w:t>Table </w:t>
      </w:r>
      <w:bookmarkEnd w:id="867"/>
      <w:r>
        <w:rPr>
          <w:lang w:eastAsia="zh-CN"/>
        </w:rPr>
        <w:t>A.3.2.3.2.8.1</w:t>
      </w:r>
      <w:r>
        <w:t xml:space="preserve">: </w:t>
      </w:r>
      <w:r>
        <w:rPr>
          <w:noProof/>
        </w:rPr>
        <w:t xml:space="preserve">Definition of type </w:t>
      </w:r>
      <w:r>
        <w:t>MeasurementPeriod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868" w:name="_CRA_3_2_3_2_9"/>
      <w:bookmarkStart w:id="869" w:name="_Toc168325631"/>
      <w:bookmarkStart w:id="870" w:name="_Toc187929933"/>
      <w:bookmarkEnd w:id="868"/>
      <w:r>
        <w:rPr>
          <w:lang w:eastAsia="zh-CN"/>
        </w:rPr>
        <w:t>A.3.2.3.2.9</w:t>
      </w:r>
      <w:r>
        <w:rPr>
          <w:lang w:eastAsia="zh-CN"/>
        </w:rPr>
        <w:tab/>
        <w:t>Type: SpatialConditions</w:t>
      </w:r>
      <w:bookmarkEnd w:id="869"/>
      <w:bookmarkEnd w:id="870"/>
    </w:p>
    <w:p w14:paraId="3E549ED1" w14:textId="77777777" w:rsidR="000160EB" w:rsidRDefault="000160EB" w:rsidP="000160EB">
      <w:pPr>
        <w:pStyle w:val="TH"/>
      </w:pPr>
      <w:bookmarkStart w:id="871" w:name="_CRTableA_3_2_3_2_9_1"/>
      <w:r>
        <w:rPr>
          <w:noProof/>
        </w:rPr>
        <w:t>Table </w:t>
      </w:r>
      <w:bookmarkEnd w:id="871"/>
      <w:r>
        <w:rPr>
          <w:lang w:eastAsia="zh-CN"/>
        </w:rPr>
        <w:t>A.3.2.3.2.9.1</w:t>
      </w:r>
      <w:r>
        <w:t xml:space="preserve">: </w:t>
      </w:r>
      <w:r>
        <w:rPr>
          <w:noProof/>
        </w:rPr>
        <w:t xml:space="preserve">Definition of type </w:t>
      </w:r>
      <w:r>
        <w:t>SpatialConditions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872" w:name="_CRA_3_2_3_3"/>
      <w:bookmarkStart w:id="873" w:name="_Toc168325632"/>
      <w:bookmarkStart w:id="874" w:name="_Toc187929934"/>
      <w:bookmarkEnd w:id="872"/>
      <w:r>
        <w:rPr>
          <w:lang w:eastAsia="zh-CN"/>
        </w:rPr>
        <w:t>A.3.2.3.3</w:t>
      </w:r>
      <w:r>
        <w:rPr>
          <w:lang w:eastAsia="zh-CN"/>
        </w:rPr>
        <w:tab/>
        <w:t>Simple data types and enumerations</w:t>
      </w:r>
      <w:bookmarkEnd w:id="873"/>
      <w:bookmarkEnd w:id="874"/>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875" w:name="_CRA_3_2_4"/>
      <w:bookmarkStart w:id="876" w:name="_Toc168325633"/>
      <w:bookmarkStart w:id="877" w:name="_Toc187929935"/>
      <w:bookmarkEnd w:id="875"/>
      <w:r>
        <w:t>A.3.2.4</w:t>
      </w:r>
      <w:r>
        <w:tab/>
        <w:t>Error Handling</w:t>
      </w:r>
      <w:bookmarkEnd w:id="876"/>
      <w:bookmarkEnd w:id="877"/>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878" w:name="_CRA_3_2_5"/>
      <w:bookmarkStart w:id="879" w:name="_Toc168325634"/>
      <w:bookmarkStart w:id="880" w:name="_Toc187929936"/>
      <w:bookmarkEnd w:id="878"/>
      <w:r>
        <w:t>A.3.2.5</w:t>
      </w:r>
      <w:r>
        <w:tab/>
        <w:t>CDDL Specification</w:t>
      </w:r>
      <w:bookmarkEnd w:id="879"/>
      <w:bookmarkEnd w:id="880"/>
    </w:p>
    <w:p w14:paraId="3942B4B9" w14:textId="77777777" w:rsidR="005458FF" w:rsidRDefault="005458FF" w:rsidP="005458FF">
      <w:pPr>
        <w:pStyle w:val="Heading4"/>
        <w:rPr>
          <w:lang w:eastAsia="zh-CN"/>
        </w:rPr>
      </w:pPr>
      <w:bookmarkStart w:id="881" w:name="_CRA_3_2_5_1"/>
      <w:bookmarkStart w:id="882" w:name="_Toc168325635"/>
      <w:bookmarkStart w:id="883" w:name="_Toc187929937"/>
      <w:bookmarkEnd w:id="881"/>
      <w:r>
        <w:t>A.3.2.5</w:t>
      </w:r>
      <w:r>
        <w:rPr>
          <w:lang w:eastAsia="zh-CN"/>
        </w:rPr>
        <w:t>.1</w:t>
      </w:r>
      <w:r>
        <w:rPr>
          <w:lang w:eastAsia="zh-CN"/>
        </w:rPr>
        <w:tab/>
        <w:t>Introduction</w:t>
      </w:r>
      <w:bookmarkEnd w:id="882"/>
      <w:bookmarkEnd w:id="883"/>
    </w:p>
    <w:p w14:paraId="4F1C013C" w14:textId="730314B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884" w:name="_CRA_3_2_5_2"/>
      <w:bookmarkStart w:id="885" w:name="_Toc168325636"/>
      <w:bookmarkStart w:id="886" w:name="_Toc187929938"/>
      <w:bookmarkEnd w:id="884"/>
      <w:r>
        <w:t>A.3.2.5</w:t>
      </w:r>
      <w:r>
        <w:rPr>
          <w:lang w:eastAsia="zh-CN"/>
        </w:rPr>
        <w:t>.2</w:t>
      </w:r>
      <w:r>
        <w:rPr>
          <w:lang w:eastAsia="zh-CN"/>
        </w:rPr>
        <w:tab/>
        <w:t>CDDL document</w:t>
      </w:r>
      <w:bookmarkEnd w:id="885"/>
      <w:bookmarkEnd w:id="886"/>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3F793F9E"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7055868"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731D35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1904681D" w14:textId="77777777" w:rsidR="00867D82" w:rsidRPr="00932268" w:rsidRDefault="00867D82" w:rsidP="00867D82">
      <w:pPr>
        <w:pStyle w:val="PL"/>
        <w:rPr>
          <w:lang w:eastAsia="zh-CN"/>
        </w:rPr>
      </w:pPr>
      <w:r>
        <w:rPr>
          <w:lang w:eastAsia="zh-CN"/>
        </w:rPr>
        <w:t xml:space="preserve"> ? valTgtUe: ValTargetUe</w:t>
      </w:r>
      <w:r w:rsidRPr="00932268">
        <w:rPr>
          <w:lang w:eastAsia="zh-CN"/>
        </w:rPr>
        <w:t xml:space="preserve">         </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298A5E2D"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3C4BACA7"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3E2B675F"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2801EEF0" w14:textId="77777777" w:rsidR="00867D82" w:rsidRPr="00932268" w:rsidRDefault="00867D82" w:rsidP="00867D82">
      <w:pPr>
        <w:pStyle w:val="PL"/>
        <w:rPr>
          <w:lang w:eastAsia="zh-CN"/>
        </w:rPr>
      </w:pPr>
      <w:r>
        <w:rPr>
          <w:lang w:eastAsia="zh-CN"/>
        </w:rPr>
        <w:t xml:space="preserve"> ? timeStamp: TimeOfDay </w:t>
      </w:r>
      <w:r w:rsidRPr="00932268">
        <w:rPr>
          <w:lang w:eastAsia="zh-CN"/>
        </w:rPr>
        <w:t xml:space="preserve">         </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Pr="00932268"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Pr="00932268" w:rsidRDefault="00867D82" w:rsidP="00867D82">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77777777" w:rsidR="00867D82" w:rsidRPr="00950778" w:rsidRDefault="00867D82" w:rsidP="00867D82">
      <w:pPr>
        <w:pStyle w:val="PL"/>
        <w:rPr>
          <w:lang w:eastAsia="zh-CN"/>
        </w:rPr>
      </w:pPr>
      <w:r w:rsidRPr="00950778">
        <w:rPr>
          <w:lang w:eastAsia="zh-CN"/>
        </w:rPr>
        <w:t>TimeOfDay = text</w:t>
      </w:r>
    </w:p>
    <w:p w14:paraId="6098D1CC" w14:textId="77777777" w:rsidR="00867D82" w:rsidRPr="00932268" w:rsidRDefault="00867D82"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77777777" w:rsidR="00867D82" w:rsidRPr="00932268" w:rsidRDefault="00867D82" w:rsidP="00867D82">
      <w:pPr>
        <w:pStyle w:val="PL"/>
        <w:rPr>
          <w:lang w:eastAsia="zh-CN"/>
        </w:rPr>
      </w:pPr>
      <w:r w:rsidRPr="00932268">
        <w:rPr>
          <w:lang w:eastAsia="zh-CN"/>
        </w:rPr>
        <w:t xml:space="preserve"> valUserId: text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77777777" w:rsidR="00867D82" w:rsidRPr="00932268" w:rsidRDefault="00867D82" w:rsidP="00867D82">
      <w:pPr>
        <w:pStyle w:val="PL"/>
        <w:rPr>
          <w:lang w:eastAsia="zh-CN"/>
        </w:rPr>
      </w:pPr>
      <w:r w:rsidRPr="00932268">
        <w:rPr>
          <w:lang w:eastAsia="zh-CN"/>
        </w:rPr>
        <w:t xml:space="preserve"> valUeId: text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Pr="00932268"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Pr="00932268" w:rsidRDefault="00867D82" w:rsidP="00867D82">
      <w:pPr>
        <w:pStyle w:val="PL"/>
        <w:rPr>
          <w:lang w:eastAsia="zh-CN"/>
        </w:rPr>
      </w:pPr>
      <w:r w:rsidRPr="00932268">
        <w:rPr>
          <w:lang w:eastAsia="zh-CN"/>
        </w:rPr>
        <w:t xml:space="preserve"> confidence: Confidence</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Pr="00932268" w:rsidRDefault="00867D82" w:rsidP="00867D82">
      <w:pPr>
        <w:pStyle w:val="PL"/>
        <w:rPr>
          <w:lang w:eastAsia="zh-CN"/>
        </w:rPr>
      </w:pPr>
      <w:r w:rsidRPr="00932268">
        <w:rPr>
          <w:lang w:eastAsia="zh-CN"/>
        </w:rPr>
        <w:t xml:space="preserve"> altitude: Altitude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77777777" w:rsidR="00867D82" w:rsidRPr="00932268" w:rsidRDefault="00867D82" w:rsidP="00867D82">
      <w:pPr>
        <w:pStyle w:val="PL"/>
        <w:rPr>
          <w:lang w:eastAsia="zh-CN"/>
        </w:rPr>
      </w:pPr>
      <w:r w:rsidRPr="00932268">
        <w:rPr>
          <w:lang w:eastAsia="zh-CN"/>
        </w:rPr>
        <w:t xml:space="preserve"> altitude: Altitude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Pr="00932268" w:rsidRDefault="00867D82" w:rsidP="00867D82">
      <w:pPr>
        <w:pStyle w:val="PL"/>
        <w:rPr>
          <w:lang w:eastAsia="zh-CN"/>
        </w:rPr>
      </w:pPr>
      <w:r w:rsidRPr="00932268">
        <w:rPr>
          <w:lang w:eastAsia="zh-CN"/>
        </w:rPr>
        <w:t xml:space="preserve"> confidence: Confidence</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Pr="00932268" w:rsidRDefault="00867D82" w:rsidP="00867D82">
      <w:pPr>
        <w:pStyle w:val="PL"/>
        <w:rPr>
          <w:lang w:eastAsia="zh-CN"/>
        </w:rPr>
      </w:pPr>
      <w:r w:rsidRPr="00932268">
        <w:rPr>
          <w:lang w:eastAsia="zh-CN"/>
        </w:rPr>
        <w:t xml:space="preserve"> confidence: Confidence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Pr="00932268" w:rsidRDefault="00867D82" w:rsidP="00867D82">
      <w:pPr>
        <w:pStyle w:val="PL"/>
        <w:rPr>
          <w:lang w:eastAsia="zh-CN"/>
        </w:rPr>
      </w:pPr>
      <w:r w:rsidRPr="00932268">
        <w:rPr>
          <w:lang w:eastAsia="zh-CN"/>
        </w:rPr>
        <w:t xml:space="preserve"> orientationMajor: Orientation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77777777" w:rsidR="00867D82" w:rsidRPr="00932268" w:rsidRDefault="00867D82" w:rsidP="00867D82">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63F0D77" w14:textId="77777777" w:rsidR="00867D82" w:rsidRDefault="00867D82" w:rsidP="00867D82">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3814C11" w14:textId="77777777" w:rsidR="005458FF" w:rsidRDefault="005458FF" w:rsidP="005458FF">
      <w:pPr>
        <w:pStyle w:val="Heading3"/>
        <w:rPr>
          <w:noProof/>
        </w:rPr>
      </w:pPr>
      <w:bookmarkStart w:id="887" w:name="_CRA_3_2_6"/>
      <w:bookmarkStart w:id="888" w:name="_Toc168325637"/>
      <w:bookmarkStart w:id="889" w:name="_Toc187929939"/>
      <w:bookmarkEnd w:id="887"/>
      <w:r>
        <w:rPr>
          <w:noProof/>
        </w:rPr>
        <w:t>A.3.2.6</w:t>
      </w:r>
      <w:r>
        <w:rPr>
          <w:noProof/>
        </w:rPr>
        <w:tab/>
        <w:t>Media Types</w:t>
      </w:r>
      <w:bookmarkEnd w:id="888"/>
      <w:bookmarkEnd w:id="889"/>
    </w:p>
    <w:p w14:paraId="0427C0C2" w14:textId="77777777" w:rsidR="000160EB" w:rsidRPr="00826514" w:rsidRDefault="000160EB" w:rsidP="000160EB">
      <w:pPr>
        <w:rPr>
          <w:lang w:val="en-US"/>
        </w:rPr>
      </w:pPr>
      <w:r>
        <w:rPr>
          <w:lang w:val="en-US"/>
        </w:rPr>
        <w:t xml:space="preserve">The media type for a request to establish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data-delivery-measurement-subscription-req-info</w:t>
      </w:r>
      <w:r w:rsidRPr="0073469F">
        <w:t>+</w:t>
      </w:r>
      <w:r>
        <w:t>cbor</w:t>
      </w:r>
      <w:r w:rsidRPr="00826514">
        <w:t>"</w:t>
      </w:r>
      <w:r w:rsidRPr="00826514">
        <w:rPr>
          <w:lang w:val="en-US"/>
        </w:rPr>
        <w:t>.</w:t>
      </w:r>
    </w:p>
    <w:p w14:paraId="041A8D60" w14:textId="77777777" w:rsidR="000160EB" w:rsidRPr="00826514" w:rsidRDefault="000160EB" w:rsidP="000160EB">
      <w:pPr>
        <w:rPr>
          <w:lang w:val="en-US"/>
        </w:rPr>
      </w:pPr>
      <w:r>
        <w:rPr>
          <w:lang w:val="en-US"/>
        </w:rPr>
        <w:t xml:space="preserve">The media type for a response of establishing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data-delivery-measurement-subscription-res-info</w:t>
      </w:r>
      <w:r w:rsidRPr="0073469F">
        <w:t>+</w:t>
      </w:r>
      <w:r>
        <w:t>cbor</w:t>
      </w:r>
      <w:r w:rsidRPr="00826514">
        <w:t>"</w:t>
      </w:r>
      <w:r w:rsidRPr="00826514">
        <w:rPr>
          <w:lang w:val="en-US"/>
        </w:rPr>
        <w:t>.</w:t>
      </w:r>
    </w:p>
    <w:p w14:paraId="09AE4683" w14:textId="77777777" w:rsidR="000160EB" w:rsidRPr="00826514" w:rsidRDefault="000160EB" w:rsidP="000160EB">
      <w:pPr>
        <w:rPr>
          <w:lang w:val="en-US"/>
        </w:rPr>
      </w:pPr>
      <w:r>
        <w:rPr>
          <w:lang w:val="en-US"/>
        </w:rPr>
        <w:t xml:space="preserve">The media type for notification of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data-delivery-measurement-notification-info</w:t>
      </w:r>
      <w:r w:rsidRPr="0073469F">
        <w:t>+</w:t>
      </w:r>
      <w:r>
        <w:t>cbor</w:t>
      </w:r>
      <w:r w:rsidRPr="00826514">
        <w:t>"</w:t>
      </w:r>
      <w:r w:rsidRPr="00826514">
        <w:rPr>
          <w:lang w:val="en-US"/>
        </w:rPr>
        <w:t>.</w:t>
      </w:r>
    </w:p>
    <w:p w14:paraId="10B76185" w14:textId="77777777" w:rsidR="008D7C8D" w:rsidRDefault="008D7C8D" w:rsidP="008D7C8D">
      <w:pPr>
        <w:pStyle w:val="EditorsNote"/>
      </w:pPr>
      <w:bookmarkStart w:id="890" w:name="_Toc168325638"/>
      <w:r>
        <w:t>Editor’s note:</w:t>
      </w:r>
      <w:r w:rsidRPr="0073469F">
        <w:tab/>
      </w:r>
      <w:r>
        <w:t>The MIME types need to be registered after the approval of the TS.</w:t>
      </w:r>
    </w:p>
    <w:p w14:paraId="7DD3D0A0" w14:textId="77777777" w:rsidR="000160EB" w:rsidRPr="00826514" w:rsidRDefault="000160EB" w:rsidP="000160EB">
      <w:pPr>
        <w:pStyle w:val="Heading3"/>
        <w:rPr>
          <w:noProof/>
        </w:rPr>
      </w:pPr>
      <w:bookmarkStart w:id="891" w:name="_CRA_3_2_7"/>
      <w:bookmarkStart w:id="892" w:name="_Toc187929940"/>
      <w:bookmarkEnd w:id="891"/>
      <w:r>
        <w:rPr>
          <w:noProof/>
        </w:rPr>
        <w:t>A.3</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data-delivery-measurement-subscription-req-info</w:t>
      </w:r>
      <w:r w:rsidRPr="0073469F">
        <w:t>+</w:t>
      </w:r>
      <w:r>
        <w:t>cbor</w:t>
      </w:r>
      <w:bookmarkEnd w:id="890"/>
      <w:bookmarkEnd w:id="892"/>
    </w:p>
    <w:p w14:paraId="41F77D71" w14:textId="77777777" w:rsidR="000160EB" w:rsidRPr="00826514" w:rsidRDefault="000160EB" w:rsidP="000160EB">
      <w:r w:rsidRPr="00826514">
        <w:t>Type name: application</w:t>
      </w:r>
    </w:p>
    <w:p w14:paraId="4E942082" w14:textId="77777777" w:rsidR="000160EB" w:rsidRPr="00826514" w:rsidRDefault="000160EB" w:rsidP="000160EB">
      <w:r w:rsidRPr="00826514">
        <w:t xml:space="preserve">Subtype name: </w:t>
      </w:r>
      <w:r w:rsidRPr="00826514">
        <w:rPr>
          <w:noProof/>
        </w:rPr>
        <w:t>vnd.3gpp.seal-</w:t>
      </w:r>
      <w:r>
        <w:rPr>
          <w:noProof/>
        </w:rPr>
        <w:t>data-delivery-measurement-subscription-req-info</w:t>
      </w:r>
      <w:r w:rsidRPr="00826514">
        <w:rPr>
          <w:noProof/>
        </w:rPr>
        <w:t>+cbor</w:t>
      </w:r>
    </w:p>
    <w:p w14:paraId="23AFE781" w14:textId="77777777" w:rsidR="000160EB" w:rsidRPr="00826514" w:rsidRDefault="000160EB" w:rsidP="000160EB">
      <w:r w:rsidRPr="00826514">
        <w:t>Required parameters: none</w:t>
      </w:r>
    </w:p>
    <w:p w14:paraId="2E511642" w14:textId="77777777" w:rsidR="000160EB" w:rsidRPr="00826514" w:rsidRDefault="000160EB" w:rsidP="000160EB">
      <w:r w:rsidRPr="00826514">
        <w:t>Optional parameters: none</w:t>
      </w:r>
    </w:p>
    <w:p w14:paraId="77CFA602" w14:textId="01495EAB"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"MeasurementSubscriptionRequest" data type in 3GPP TS 24.543 clause A.3.2.3.2.1 </w:t>
      </w:r>
      <w:r w:rsidRPr="00826514">
        <w:t>for details.</w:t>
      </w:r>
    </w:p>
    <w:p w14:paraId="7420983B" w14:textId="7468F686"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17CF2DE"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517DE39F"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59234B5"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4FCFDD0" w14:textId="7230A6BC"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8A1EA47" w14:textId="77777777" w:rsidR="000160EB" w:rsidRPr="00826514" w:rsidRDefault="000160EB" w:rsidP="000160EB">
      <w:r w:rsidRPr="00826514">
        <w:t>Additional information:</w:t>
      </w:r>
    </w:p>
    <w:p w14:paraId="26A59E34" w14:textId="77777777" w:rsidR="000160EB" w:rsidRPr="00826514" w:rsidRDefault="000160EB" w:rsidP="000160EB">
      <w:pPr>
        <w:ind w:firstLine="284"/>
      </w:pPr>
      <w:r w:rsidRPr="00826514">
        <w:t>Deprecated alias names for this type: N/A</w:t>
      </w:r>
    </w:p>
    <w:p w14:paraId="3AB306C2" w14:textId="77777777" w:rsidR="000160EB" w:rsidRPr="00826514" w:rsidRDefault="000160EB" w:rsidP="000160EB">
      <w:pPr>
        <w:ind w:firstLine="284"/>
      </w:pPr>
      <w:r w:rsidRPr="00826514">
        <w:t>Magic number(s): N/A</w:t>
      </w:r>
    </w:p>
    <w:p w14:paraId="01172077" w14:textId="77777777" w:rsidR="000160EB" w:rsidRPr="00826514" w:rsidRDefault="000160EB" w:rsidP="000160EB">
      <w:pPr>
        <w:ind w:firstLine="284"/>
      </w:pPr>
      <w:r w:rsidRPr="00826514">
        <w:t>File extension(s): none</w:t>
      </w:r>
    </w:p>
    <w:p w14:paraId="6F451C7E" w14:textId="77777777" w:rsidR="000160EB" w:rsidRPr="00826514" w:rsidRDefault="000160EB" w:rsidP="000160EB">
      <w:pPr>
        <w:ind w:firstLine="284"/>
      </w:pPr>
      <w:r w:rsidRPr="00826514">
        <w:t>Macintosh file type code(s): none</w:t>
      </w:r>
    </w:p>
    <w:p w14:paraId="4962EE82" w14:textId="77777777" w:rsidR="000160EB" w:rsidRPr="00826514" w:rsidRDefault="000160EB" w:rsidP="000160EB">
      <w:r w:rsidRPr="00826514">
        <w:t>Person &amp; email address to contact for further information: &lt;MCC name&gt;, &lt;MCC email address&gt;</w:t>
      </w:r>
    </w:p>
    <w:p w14:paraId="7364C36C" w14:textId="77777777" w:rsidR="000160EB" w:rsidRPr="00826514" w:rsidRDefault="000160EB" w:rsidP="000160EB">
      <w:r w:rsidRPr="00826514">
        <w:t>Intended usage: COMMON</w:t>
      </w:r>
    </w:p>
    <w:p w14:paraId="7BA9EA09" w14:textId="77777777" w:rsidR="000160EB" w:rsidRPr="00826514" w:rsidRDefault="000160EB" w:rsidP="000160EB">
      <w:r w:rsidRPr="00826514">
        <w:t>Restrictions on usage: None</w:t>
      </w:r>
    </w:p>
    <w:p w14:paraId="40845960" w14:textId="77777777" w:rsidR="000160EB" w:rsidRPr="00826514" w:rsidRDefault="000160EB" w:rsidP="000160EB">
      <w:r w:rsidRPr="00826514">
        <w:t>Author: 3GPP CT1 Working Group/3GPP_TSG_CT_WG1@LIST.ETSI.ORG</w:t>
      </w:r>
    </w:p>
    <w:p w14:paraId="30658654" w14:textId="77777777" w:rsidR="000160EB" w:rsidRPr="00826514" w:rsidRDefault="000160EB" w:rsidP="000160EB">
      <w:r w:rsidRPr="00826514">
        <w:t>Change controller: &lt;MCC name&gt;/&lt;MCC email address&gt;</w:t>
      </w:r>
    </w:p>
    <w:p w14:paraId="41DEFECF" w14:textId="77777777" w:rsidR="000160EB" w:rsidRPr="00826514" w:rsidRDefault="000160EB" w:rsidP="000160EB">
      <w:pPr>
        <w:pStyle w:val="Heading3"/>
        <w:rPr>
          <w:noProof/>
        </w:rPr>
      </w:pPr>
      <w:bookmarkStart w:id="893" w:name="_CRA_3_2_8"/>
      <w:bookmarkStart w:id="894" w:name="_Toc168325639"/>
      <w:bookmarkStart w:id="895" w:name="_Toc187929941"/>
      <w:bookmarkEnd w:id="893"/>
      <w:r>
        <w:rPr>
          <w:noProof/>
        </w:rPr>
        <w:t>A.3.2.8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data-delivery-measurement-subscription-res-info</w:t>
      </w:r>
      <w:r w:rsidRPr="0073469F">
        <w:t>+</w:t>
      </w:r>
      <w:r>
        <w:t>cbor</w:t>
      </w:r>
      <w:bookmarkEnd w:id="894"/>
      <w:bookmarkEnd w:id="895"/>
    </w:p>
    <w:p w14:paraId="22E2312E" w14:textId="77777777" w:rsidR="000160EB" w:rsidRPr="00826514" w:rsidRDefault="000160EB" w:rsidP="000160EB">
      <w:r w:rsidRPr="00826514">
        <w:t>Type name: application</w:t>
      </w:r>
    </w:p>
    <w:p w14:paraId="5A856D5A" w14:textId="77777777" w:rsidR="000160EB" w:rsidRPr="00826514" w:rsidRDefault="000160EB" w:rsidP="000160EB">
      <w:r w:rsidRPr="00826514">
        <w:t xml:space="preserve">Subtype name: </w:t>
      </w:r>
      <w:r w:rsidRPr="00826514">
        <w:rPr>
          <w:noProof/>
        </w:rPr>
        <w:t>vnd.3gpp.seal-</w:t>
      </w:r>
      <w:r>
        <w:rPr>
          <w:noProof/>
        </w:rPr>
        <w:t>data-delivery-measurement-subscription-res-info</w:t>
      </w:r>
      <w:r w:rsidRPr="00826514">
        <w:rPr>
          <w:noProof/>
        </w:rPr>
        <w:t>+cbor</w:t>
      </w:r>
    </w:p>
    <w:p w14:paraId="4BC10603" w14:textId="77777777" w:rsidR="000160EB" w:rsidRPr="00826514" w:rsidRDefault="000160EB" w:rsidP="000160EB">
      <w:r w:rsidRPr="00826514">
        <w:t>Required parameters: none</w:t>
      </w:r>
    </w:p>
    <w:p w14:paraId="471085A5" w14:textId="77777777" w:rsidR="000160EB" w:rsidRPr="00826514" w:rsidRDefault="000160EB" w:rsidP="000160EB">
      <w:r w:rsidRPr="00826514">
        <w:t>Optional parameters: none</w:t>
      </w:r>
    </w:p>
    <w:p w14:paraId="5FE3DBA3" w14:textId="46730767"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"MeasurementSubscriptionResponse" data type in 3GPP TS 24.543 clause A.3.2.3.2.2 </w:t>
      </w:r>
      <w:r w:rsidRPr="00826514">
        <w:t>for details.</w:t>
      </w:r>
    </w:p>
    <w:p w14:paraId="436DEE1B" w14:textId="1C7B6F8C"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545F3E"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1ED6BAC5"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EC7EB1D"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6937F51" w14:textId="3C7ED2B4"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38820B7" w14:textId="77777777" w:rsidR="000160EB" w:rsidRPr="00826514" w:rsidRDefault="000160EB" w:rsidP="000160EB">
      <w:r w:rsidRPr="00826514">
        <w:t>Additional information:</w:t>
      </w:r>
    </w:p>
    <w:p w14:paraId="385BE19A" w14:textId="77777777" w:rsidR="000160EB" w:rsidRPr="00826514" w:rsidRDefault="000160EB" w:rsidP="000160EB">
      <w:pPr>
        <w:ind w:firstLine="284"/>
      </w:pPr>
      <w:r w:rsidRPr="00826514">
        <w:t>Deprecated alias names for this type: N/A</w:t>
      </w:r>
    </w:p>
    <w:p w14:paraId="37EA919C" w14:textId="77777777" w:rsidR="000160EB" w:rsidRPr="00826514" w:rsidRDefault="000160EB" w:rsidP="000160EB">
      <w:pPr>
        <w:ind w:firstLine="284"/>
      </w:pPr>
      <w:r w:rsidRPr="00826514">
        <w:t>Magic number(s): N/A</w:t>
      </w:r>
    </w:p>
    <w:p w14:paraId="3CE0DE25" w14:textId="77777777" w:rsidR="000160EB" w:rsidRPr="00826514" w:rsidRDefault="000160EB" w:rsidP="000160EB">
      <w:pPr>
        <w:ind w:firstLine="284"/>
      </w:pPr>
      <w:r w:rsidRPr="00826514">
        <w:t>File extension(s): none</w:t>
      </w:r>
    </w:p>
    <w:p w14:paraId="19B70E6E" w14:textId="77777777" w:rsidR="000160EB" w:rsidRPr="00826514" w:rsidRDefault="000160EB" w:rsidP="000160EB">
      <w:pPr>
        <w:ind w:firstLine="284"/>
      </w:pPr>
      <w:r w:rsidRPr="00826514">
        <w:t>Macintosh file type code(s): none</w:t>
      </w:r>
    </w:p>
    <w:p w14:paraId="1EB15566" w14:textId="77777777" w:rsidR="000160EB" w:rsidRPr="00826514" w:rsidRDefault="000160EB" w:rsidP="000160EB">
      <w:r w:rsidRPr="00826514">
        <w:t>Person &amp; email address to contact for further information: &lt;MCC name&gt;, &lt;MCC email address&gt;</w:t>
      </w:r>
    </w:p>
    <w:p w14:paraId="1425EFD1" w14:textId="77777777" w:rsidR="000160EB" w:rsidRPr="00826514" w:rsidRDefault="000160EB" w:rsidP="000160EB">
      <w:r w:rsidRPr="00826514">
        <w:t>Intended usage: COMMON</w:t>
      </w:r>
    </w:p>
    <w:p w14:paraId="0E6DDC87" w14:textId="77777777" w:rsidR="000160EB" w:rsidRPr="00826514" w:rsidRDefault="000160EB" w:rsidP="000160EB">
      <w:r w:rsidRPr="00826514">
        <w:t>Restrictions on usage: None</w:t>
      </w:r>
    </w:p>
    <w:p w14:paraId="27B1D1FB" w14:textId="77777777" w:rsidR="000160EB" w:rsidRPr="00826514" w:rsidRDefault="000160EB" w:rsidP="000160EB">
      <w:r w:rsidRPr="00826514">
        <w:t>Author: 3GPP CT1 Working Group/3GPP_TSG_CT_WG1@LIST.ETSI.ORG</w:t>
      </w:r>
    </w:p>
    <w:p w14:paraId="6BD140BB" w14:textId="77777777" w:rsidR="000160EB" w:rsidRPr="00826514" w:rsidRDefault="000160EB" w:rsidP="000160EB">
      <w:r w:rsidRPr="00826514">
        <w:t>Change controller: &lt;MCC name&gt;/&lt;MCC email address&gt;</w:t>
      </w:r>
    </w:p>
    <w:p w14:paraId="55AD28C3" w14:textId="77777777" w:rsidR="000160EB" w:rsidRPr="00826514" w:rsidRDefault="000160EB" w:rsidP="000160EB">
      <w:pPr>
        <w:pStyle w:val="Heading3"/>
        <w:rPr>
          <w:noProof/>
        </w:rPr>
      </w:pPr>
      <w:bookmarkStart w:id="896" w:name="_CRA_3_2_9"/>
      <w:bookmarkStart w:id="897" w:name="_Toc168325640"/>
      <w:bookmarkStart w:id="898" w:name="_Toc187929942"/>
      <w:bookmarkEnd w:id="896"/>
      <w:r>
        <w:rPr>
          <w:noProof/>
        </w:rPr>
        <w:t>A.3.2.9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data-delivery-measurement-notification-info</w:t>
      </w:r>
      <w:r w:rsidRPr="0073469F">
        <w:t>+</w:t>
      </w:r>
      <w:r>
        <w:t>cbor</w:t>
      </w:r>
      <w:bookmarkEnd w:id="897"/>
      <w:bookmarkEnd w:id="898"/>
    </w:p>
    <w:p w14:paraId="6F01B128" w14:textId="77777777" w:rsidR="000160EB" w:rsidRPr="00826514" w:rsidRDefault="000160EB" w:rsidP="000160EB">
      <w:r w:rsidRPr="00826514">
        <w:t>Type name: application</w:t>
      </w:r>
    </w:p>
    <w:p w14:paraId="2EF63016" w14:textId="77777777" w:rsidR="000160EB" w:rsidRPr="00826514" w:rsidRDefault="000160EB" w:rsidP="000160EB">
      <w:r w:rsidRPr="00826514">
        <w:t xml:space="preserve">Subtype name: </w:t>
      </w:r>
      <w:r w:rsidRPr="00826514">
        <w:rPr>
          <w:noProof/>
        </w:rPr>
        <w:t>vnd.3gpp.seal-</w:t>
      </w:r>
      <w:r>
        <w:rPr>
          <w:noProof/>
        </w:rPr>
        <w:t>data-delivery-measurement-notification-info</w:t>
      </w:r>
      <w:r w:rsidRPr="00826514">
        <w:rPr>
          <w:noProof/>
        </w:rPr>
        <w:t>+cbor</w:t>
      </w:r>
    </w:p>
    <w:p w14:paraId="359F8CD7" w14:textId="77777777" w:rsidR="000160EB" w:rsidRPr="00826514" w:rsidRDefault="000160EB" w:rsidP="000160EB">
      <w:r w:rsidRPr="00826514">
        <w:t>Required parameters: none</w:t>
      </w:r>
    </w:p>
    <w:p w14:paraId="44EAED92" w14:textId="77777777" w:rsidR="000160EB" w:rsidRPr="00826514" w:rsidRDefault="000160EB" w:rsidP="000160EB">
      <w:r w:rsidRPr="00826514">
        <w:t>Optional parameters: none</w:t>
      </w:r>
    </w:p>
    <w:p w14:paraId="03A8CF3D" w14:textId="1B0501A2"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"MeasurementNotification" data type in 3GPP TS 24.543 clause A.3.2.3.2.3 </w:t>
      </w:r>
      <w:r w:rsidRPr="00826514">
        <w:t>for details.</w:t>
      </w:r>
    </w:p>
    <w:p w14:paraId="7E22F86D" w14:textId="2A1C57DA"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EA16051"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2FF8BA80"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4178761"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5B18DFF" w14:textId="1862A29C"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47A14FEB" w14:textId="77777777" w:rsidR="000160EB" w:rsidRPr="00826514" w:rsidRDefault="000160EB" w:rsidP="000160EB">
      <w:r w:rsidRPr="00826514">
        <w:t>Additional information:</w:t>
      </w:r>
    </w:p>
    <w:p w14:paraId="1283D3E0" w14:textId="77777777" w:rsidR="000160EB" w:rsidRPr="00826514" w:rsidRDefault="000160EB" w:rsidP="000160EB">
      <w:pPr>
        <w:ind w:firstLine="284"/>
      </w:pPr>
      <w:r w:rsidRPr="00826514">
        <w:t>Deprecated alias names for this type: N/A</w:t>
      </w:r>
    </w:p>
    <w:p w14:paraId="6663E242" w14:textId="77777777" w:rsidR="000160EB" w:rsidRPr="00826514" w:rsidRDefault="000160EB" w:rsidP="000160EB">
      <w:pPr>
        <w:ind w:firstLine="284"/>
      </w:pPr>
      <w:r w:rsidRPr="00826514">
        <w:t>Magic number(s): N/A</w:t>
      </w:r>
    </w:p>
    <w:p w14:paraId="20EBEC6C" w14:textId="77777777" w:rsidR="000160EB" w:rsidRPr="00826514" w:rsidRDefault="000160EB" w:rsidP="000160EB">
      <w:pPr>
        <w:ind w:firstLine="284"/>
      </w:pPr>
      <w:r w:rsidRPr="00826514">
        <w:t>File extension(s): none</w:t>
      </w:r>
    </w:p>
    <w:p w14:paraId="15D9BB09" w14:textId="77777777" w:rsidR="000160EB" w:rsidRPr="00826514" w:rsidRDefault="000160EB" w:rsidP="000160EB">
      <w:pPr>
        <w:ind w:firstLine="284"/>
      </w:pPr>
      <w:r w:rsidRPr="00826514">
        <w:t>Macintosh file type code(s): none</w:t>
      </w:r>
    </w:p>
    <w:p w14:paraId="5CE90CE7" w14:textId="77777777" w:rsidR="000160EB" w:rsidRPr="00826514" w:rsidRDefault="000160EB" w:rsidP="000160EB">
      <w:r w:rsidRPr="00826514">
        <w:t>Person &amp; email address to contact for further information: &lt;MCC name&gt;, &lt;MCC email address&gt;</w:t>
      </w:r>
    </w:p>
    <w:p w14:paraId="73A0E271" w14:textId="77777777" w:rsidR="000160EB" w:rsidRPr="00826514" w:rsidRDefault="000160EB" w:rsidP="000160EB">
      <w:r w:rsidRPr="00826514">
        <w:t>Intended usage: COMMON</w:t>
      </w:r>
    </w:p>
    <w:p w14:paraId="7E1BF1CC" w14:textId="77777777" w:rsidR="000160EB" w:rsidRPr="00826514" w:rsidRDefault="000160EB" w:rsidP="000160EB">
      <w:r w:rsidRPr="00826514">
        <w:t>Restrictions on usage: None</w:t>
      </w:r>
    </w:p>
    <w:p w14:paraId="11181CEB" w14:textId="77777777" w:rsidR="000160EB" w:rsidRPr="00826514" w:rsidRDefault="000160EB" w:rsidP="000160EB">
      <w:r w:rsidRPr="00826514">
        <w:t>Author: 3GPP CT1 Working Group/3GPP_TSG_CT_WG1@LIST.ETSI.ORG</w:t>
      </w:r>
    </w:p>
    <w:p w14:paraId="651A15F2" w14:textId="77777777" w:rsidR="000160EB" w:rsidRPr="00826514" w:rsidRDefault="000160EB" w:rsidP="000160EB">
      <w:r w:rsidRPr="00826514">
        <w:t>Change controller: &lt;MCC name&gt;/&lt;MCC email address&gt;</w:t>
      </w:r>
    </w:p>
    <w:p w14:paraId="23F3C51E" w14:textId="77777777" w:rsidR="00807EAD" w:rsidRPr="00A24324" w:rsidRDefault="00807EAD" w:rsidP="00807EAD">
      <w:pPr>
        <w:pStyle w:val="Heading2"/>
        <w:rPr>
          <w:lang w:val="fr-FR" w:eastAsia="zh-CN"/>
        </w:rPr>
      </w:pPr>
      <w:bookmarkStart w:id="899" w:name="_CRA_3_3"/>
      <w:bookmarkStart w:id="900" w:name="_Toc168325641"/>
      <w:bookmarkStart w:id="901" w:name="_Toc187929943"/>
      <w:bookmarkEnd w:id="899"/>
      <w:r w:rsidRPr="00A24324">
        <w:rPr>
          <w:lang w:val="fr-FR" w:eastAsia="zh-CN"/>
        </w:rPr>
        <w:t>A.3.3</w:t>
      </w:r>
      <w:r w:rsidRPr="00A24324">
        <w:rPr>
          <w:lang w:val="fr-FR" w:eastAsia="zh-CN"/>
        </w:rPr>
        <w:tab/>
      </w:r>
      <w:bookmarkStart w:id="902" w:name="OLE_LINK332"/>
      <w:r w:rsidRPr="00A24324">
        <w:rPr>
          <w:lang w:val="fr-FR" w:eastAsia="zh-CN"/>
        </w:rPr>
        <w:t>Sdd_</w:t>
      </w:r>
      <w:r w:rsidRPr="00A24324">
        <w:rPr>
          <w:lang w:val="fr-FR"/>
        </w:rPr>
        <w:t>TransmissionQualityManagement</w:t>
      </w:r>
      <w:bookmarkEnd w:id="902"/>
      <w:r w:rsidRPr="00A24324">
        <w:rPr>
          <w:lang w:val="fr-FR" w:eastAsia="zh-CN"/>
        </w:rPr>
        <w:t xml:space="preserve"> API</w:t>
      </w:r>
      <w:bookmarkEnd w:id="900"/>
      <w:bookmarkEnd w:id="901"/>
    </w:p>
    <w:p w14:paraId="59DDD50E" w14:textId="77777777" w:rsidR="00807EAD" w:rsidRPr="00A24324" w:rsidRDefault="00807EAD" w:rsidP="00807EAD">
      <w:pPr>
        <w:pStyle w:val="Heading3"/>
        <w:rPr>
          <w:lang w:val="fr-FR" w:eastAsia="zh-CN"/>
        </w:rPr>
      </w:pPr>
      <w:bookmarkStart w:id="903" w:name="_CRA_3_3_1"/>
      <w:bookmarkStart w:id="904" w:name="_Toc168325642"/>
      <w:bookmarkStart w:id="905" w:name="_Toc187929944"/>
      <w:bookmarkEnd w:id="903"/>
      <w:r w:rsidRPr="00A24324">
        <w:rPr>
          <w:lang w:val="fr-FR" w:eastAsia="zh-CN"/>
        </w:rPr>
        <w:t>A.3.3.1</w:t>
      </w:r>
      <w:r w:rsidRPr="00A24324">
        <w:rPr>
          <w:lang w:val="fr-FR" w:eastAsia="zh-CN"/>
        </w:rPr>
        <w:tab/>
        <w:t>API URI</w:t>
      </w:r>
      <w:bookmarkEnd w:id="904"/>
      <w:bookmarkEnd w:id="905"/>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906" w:name="_CRA_3_3_2"/>
      <w:bookmarkStart w:id="907" w:name="_Toc168325643"/>
      <w:bookmarkStart w:id="908" w:name="_Toc187929945"/>
      <w:bookmarkEnd w:id="906"/>
      <w:r>
        <w:rPr>
          <w:lang w:eastAsia="zh-CN"/>
        </w:rPr>
        <w:t>A.3.3.2</w:t>
      </w:r>
      <w:r>
        <w:rPr>
          <w:lang w:eastAsia="zh-CN"/>
        </w:rPr>
        <w:tab/>
        <w:t>Resources</w:t>
      </w:r>
      <w:bookmarkEnd w:id="907"/>
      <w:bookmarkEnd w:id="908"/>
    </w:p>
    <w:p w14:paraId="193A413A" w14:textId="77777777" w:rsidR="00807EAD" w:rsidRDefault="00807EAD" w:rsidP="00807EAD">
      <w:pPr>
        <w:pStyle w:val="Heading4"/>
        <w:rPr>
          <w:lang w:eastAsia="zh-CN"/>
        </w:rPr>
      </w:pPr>
      <w:bookmarkStart w:id="909" w:name="_CRA_3_3_2_1"/>
      <w:bookmarkStart w:id="910" w:name="_Toc168325644"/>
      <w:bookmarkStart w:id="911" w:name="_Toc187929946"/>
      <w:bookmarkEnd w:id="909"/>
      <w:r>
        <w:rPr>
          <w:lang w:eastAsia="zh-CN"/>
        </w:rPr>
        <w:t>A.3.3.2.1</w:t>
      </w:r>
      <w:r>
        <w:rPr>
          <w:lang w:eastAsia="zh-CN"/>
        </w:rPr>
        <w:tab/>
        <w:t>Overview</w:t>
      </w:r>
      <w:bookmarkEnd w:id="910"/>
      <w:bookmarkEnd w:id="911"/>
    </w:p>
    <w:p w14:paraId="6AE4FDDF" w14:textId="77777777" w:rsidR="00807EAD" w:rsidRPr="006C42C6" w:rsidRDefault="00807EAD" w:rsidP="00807EAD">
      <w:pPr>
        <w:jc w:val="center"/>
        <w:rPr>
          <w:lang w:val="en-US" w:eastAsia="zh-CN"/>
        </w:rPr>
      </w:pPr>
      <w:r>
        <w:rPr>
          <w:noProof/>
        </w:rPr>
        <w:object w:dxaOrig="7245" w:dyaOrig="6705" w14:anchorId="3C264A0E">
          <v:shape id="_x0000_i1027" type="#_x0000_t75" alt="" style="width:361.45pt;height:337.2pt" o:ole="">
            <v:imagedata r:id="rId16" o:title=""/>
          </v:shape>
          <o:OLEObject Type="Embed" ProgID="Visio.Drawing.15" ShapeID="_x0000_i1027" DrawAspect="Content" ObjectID="_1798542563" r:id="rId17"/>
        </w:object>
      </w:r>
    </w:p>
    <w:p w14:paraId="6DEC4FDE" w14:textId="77777777" w:rsidR="00807EAD" w:rsidRDefault="00807EAD" w:rsidP="00807EAD">
      <w:pPr>
        <w:pStyle w:val="TF"/>
      </w:pPr>
      <w:bookmarkStart w:id="912" w:name="_CRFigureA_3_3_2_1_1"/>
      <w:r>
        <w:t xml:space="preserve">Figure </w:t>
      </w:r>
      <w:bookmarkEnd w:id="912"/>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913" w:name="_CRTableA_3_3_2_1_1"/>
      <w:r>
        <w:t>Table </w:t>
      </w:r>
      <w:bookmarkEnd w:id="913"/>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914" w:name="_CRA_3_3_2_2"/>
      <w:bookmarkStart w:id="915" w:name="_Toc168325645"/>
      <w:bookmarkStart w:id="916" w:name="_Toc187929947"/>
      <w:bookmarkEnd w:id="914"/>
      <w:r>
        <w:rPr>
          <w:lang w:eastAsia="zh-CN"/>
        </w:rPr>
        <w:t>A.3.3.2.2</w:t>
      </w:r>
      <w:r>
        <w:rPr>
          <w:lang w:eastAsia="zh-CN"/>
        </w:rPr>
        <w:tab/>
        <w:t>Resource: SDD Transmission Quality Management</w:t>
      </w:r>
      <w:bookmarkEnd w:id="915"/>
      <w:bookmarkEnd w:id="916"/>
    </w:p>
    <w:p w14:paraId="7C951618" w14:textId="77777777" w:rsidR="00807EAD" w:rsidRDefault="00807EAD" w:rsidP="00807EAD">
      <w:pPr>
        <w:pStyle w:val="Heading5"/>
        <w:rPr>
          <w:lang w:eastAsia="zh-CN"/>
        </w:rPr>
      </w:pPr>
      <w:bookmarkStart w:id="917" w:name="_CRA_3_3_2_2_1"/>
      <w:bookmarkStart w:id="918" w:name="_Toc168325646"/>
      <w:bookmarkStart w:id="919" w:name="_Toc187929948"/>
      <w:bookmarkEnd w:id="917"/>
      <w:r>
        <w:rPr>
          <w:lang w:eastAsia="zh-CN"/>
        </w:rPr>
        <w:t>A.3.3.2.2.1</w:t>
      </w:r>
      <w:r>
        <w:rPr>
          <w:lang w:eastAsia="zh-CN"/>
        </w:rPr>
        <w:tab/>
        <w:t>Description</w:t>
      </w:r>
      <w:bookmarkEnd w:id="918"/>
      <w:bookmarkEnd w:id="919"/>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920" w:name="_CRA_3_3_2_2_2"/>
      <w:bookmarkStart w:id="921" w:name="_Toc168325647"/>
      <w:bookmarkStart w:id="922" w:name="_Toc187929949"/>
      <w:bookmarkEnd w:id="920"/>
      <w:r>
        <w:rPr>
          <w:lang w:eastAsia="zh-CN"/>
        </w:rPr>
        <w:t>A.3.3.2.2.2</w:t>
      </w:r>
      <w:r>
        <w:rPr>
          <w:lang w:eastAsia="zh-CN"/>
        </w:rPr>
        <w:tab/>
        <w:t>Resource Definition</w:t>
      </w:r>
      <w:bookmarkEnd w:id="921"/>
      <w:bookmarkEnd w:id="922"/>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77777777" w:rsidR="00807EAD" w:rsidRDefault="00807EAD" w:rsidP="00807EAD">
      <w:pPr>
        <w:pStyle w:val="TH"/>
        <w:rPr>
          <w:rFonts w:cs="Arial"/>
        </w:rPr>
      </w:pPr>
      <w:bookmarkStart w:id="923" w:name="_CRTableA_3_3_2_2_2_1"/>
      <w:r>
        <w:t xml:space="preserve">Table </w:t>
      </w:r>
      <w:bookmarkEnd w:id="923"/>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924" w:name="_CRA_3_3_2_2_3"/>
      <w:bookmarkStart w:id="925" w:name="_Toc168325648"/>
      <w:bookmarkStart w:id="926" w:name="_Toc187929950"/>
      <w:bookmarkEnd w:id="924"/>
      <w:r>
        <w:rPr>
          <w:lang w:eastAsia="zh-CN"/>
        </w:rPr>
        <w:t>A.3.3.2.2.3</w:t>
      </w:r>
      <w:r>
        <w:rPr>
          <w:lang w:eastAsia="zh-CN"/>
        </w:rPr>
        <w:tab/>
        <w:t>Resource Standard Methods</w:t>
      </w:r>
      <w:bookmarkEnd w:id="925"/>
      <w:bookmarkEnd w:id="926"/>
    </w:p>
    <w:p w14:paraId="0B8E5D81" w14:textId="77777777" w:rsidR="00807EAD" w:rsidRDefault="00807EAD" w:rsidP="00807EAD">
      <w:pPr>
        <w:pStyle w:val="Heading6"/>
      </w:pPr>
      <w:bookmarkStart w:id="927" w:name="_CRA_3_3_2_2_3_1"/>
      <w:bookmarkStart w:id="928" w:name="_Toc168325649"/>
      <w:bookmarkStart w:id="929" w:name="_Toc187929951"/>
      <w:bookmarkEnd w:id="927"/>
      <w:r>
        <w:rPr>
          <w:lang w:eastAsia="zh-CN"/>
        </w:rPr>
        <w:t>A.3.3.2.2.3.1</w:t>
      </w:r>
      <w:r>
        <w:rPr>
          <w:lang w:eastAsia="zh-CN"/>
        </w:rPr>
        <w:tab/>
        <w:t>POST</w:t>
      </w:r>
      <w:bookmarkEnd w:id="928"/>
      <w:bookmarkEnd w:id="929"/>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bookmarkStart w:id="930" w:name="_CRTableA_3_3_2_2_3_1_1"/>
      <w:r>
        <w:t xml:space="preserve">Table </w:t>
      </w:r>
      <w:bookmarkEnd w:id="930"/>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0A53D1">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22298626" w:rsidR="00B052F9" w:rsidRDefault="00B052F9" w:rsidP="000A53D1">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0A53D1">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7777777" w:rsidR="00807EAD" w:rsidRDefault="00807EAD" w:rsidP="00807EAD">
      <w:pPr>
        <w:pStyle w:val="TH"/>
      </w:pPr>
      <w:bookmarkStart w:id="931" w:name="_CRTableA_3_3_2_2_3_1_2"/>
      <w:r>
        <w:t xml:space="preserve">Table </w:t>
      </w:r>
      <w:bookmarkEnd w:id="931"/>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191BD5C5" w:rsidR="00807EAD" w:rsidRDefault="00B052F9" w:rsidP="00B433F0">
            <w:pPr>
              <w:pStyle w:val="TAL"/>
              <w:rPr>
                <w:lang w:eastAsia="en-GB"/>
              </w:rPr>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932" w:name="_CRA_3_3_2_2_3_2"/>
      <w:bookmarkStart w:id="933" w:name="_Toc168325650"/>
      <w:bookmarkStart w:id="934" w:name="_Toc187929952"/>
      <w:bookmarkEnd w:id="932"/>
      <w:r>
        <w:rPr>
          <w:lang w:eastAsia="zh-CN"/>
        </w:rPr>
        <w:t>A.3.3.2.2.3.2</w:t>
      </w:r>
      <w:r>
        <w:rPr>
          <w:lang w:eastAsia="zh-CN"/>
        </w:rPr>
        <w:tab/>
        <w:t>DELETE</w:t>
      </w:r>
      <w:bookmarkEnd w:id="933"/>
      <w:bookmarkEnd w:id="934"/>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bookmarkStart w:id="935" w:name="_CRTableA_3_3_2_2_3_2_1"/>
      <w:r>
        <w:t xml:space="preserve">Table </w:t>
      </w:r>
      <w:bookmarkEnd w:id="935"/>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77777777" w:rsidR="00807EAD" w:rsidRDefault="00807EAD" w:rsidP="00807EAD">
      <w:pPr>
        <w:pStyle w:val="TH"/>
      </w:pPr>
      <w:bookmarkStart w:id="936" w:name="_CRTableA_3_3_2_2_3_2_2"/>
      <w:r>
        <w:t xml:space="preserve">Table </w:t>
      </w:r>
      <w:bookmarkEnd w:id="936"/>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937" w:name="_CRA_3_3_3"/>
      <w:bookmarkStart w:id="938" w:name="_Toc168325651"/>
      <w:bookmarkStart w:id="939" w:name="_Toc187929953"/>
      <w:bookmarkEnd w:id="937"/>
      <w:r>
        <w:rPr>
          <w:lang w:eastAsia="zh-CN"/>
        </w:rPr>
        <w:t>A.3.3.3</w:t>
      </w:r>
      <w:r>
        <w:rPr>
          <w:lang w:eastAsia="zh-CN"/>
        </w:rPr>
        <w:tab/>
        <w:t>Data Model</w:t>
      </w:r>
      <w:bookmarkEnd w:id="938"/>
      <w:bookmarkEnd w:id="939"/>
    </w:p>
    <w:p w14:paraId="2D0CE12A" w14:textId="77777777" w:rsidR="00807EAD" w:rsidRDefault="00807EAD" w:rsidP="00807EAD">
      <w:pPr>
        <w:pStyle w:val="Heading4"/>
        <w:rPr>
          <w:lang w:eastAsia="zh-CN"/>
        </w:rPr>
      </w:pPr>
      <w:bookmarkStart w:id="940" w:name="_CRA_3_3_3_1"/>
      <w:bookmarkStart w:id="941" w:name="_Toc168325652"/>
      <w:bookmarkStart w:id="942" w:name="_Toc187929954"/>
      <w:bookmarkEnd w:id="940"/>
      <w:r>
        <w:rPr>
          <w:lang w:eastAsia="zh-CN"/>
        </w:rPr>
        <w:t>A.3.3.3.1</w:t>
      </w:r>
      <w:r>
        <w:rPr>
          <w:lang w:eastAsia="zh-CN"/>
        </w:rPr>
        <w:tab/>
        <w:t>General</w:t>
      </w:r>
      <w:bookmarkEnd w:id="941"/>
      <w:bookmarkEnd w:id="942"/>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943" w:name="_CRTableA_3_3_3_1_1"/>
      <w:r>
        <w:t>Table </w:t>
      </w:r>
      <w:bookmarkEnd w:id="943"/>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r w:rsidRPr="00830AC8">
              <w:t>TxQualityManagementRequest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r w:rsidRPr="00830AC8">
              <w:t>TxQualityManagementResponse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w:t>
      </w:r>
      <w:bookmarkStart w:id="944" w:name="OLE_LINK333"/>
      <w:r>
        <w:t>TransmissionQualityManagement</w:t>
      </w:r>
      <w:bookmarkEnd w:id="944"/>
      <w:r>
        <w:t xml:space="preserve"> API service provided by SDDM-S.</w:t>
      </w:r>
    </w:p>
    <w:p w14:paraId="798DEA7F" w14:textId="77777777" w:rsidR="00807EAD" w:rsidRDefault="00807EAD" w:rsidP="00807EAD">
      <w:pPr>
        <w:pStyle w:val="TH"/>
      </w:pPr>
      <w:bookmarkStart w:id="945" w:name="_CRTableA_3_3_3_1_2"/>
      <w:r>
        <w:t>Table </w:t>
      </w:r>
      <w:bookmarkEnd w:id="945"/>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946" w:name="_CRTableA_3_3_3_1_3"/>
      <w:r>
        <w:t>Table </w:t>
      </w:r>
      <w:bookmarkEnd w:id="946"/>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947" w:name="_CRA_3_3_3_2"/>
      <w:bookmarkStart w:id="948" w:name="_Toc168325653"/>
      <w:bookmarkStart w:id="949" w:name="_Toc187929955"/>
      <w:bookmarkEnd w:id="947"/>
      <w:r>
        <w:rPr>
          <w:lang w:eastAsia="zh-CN"/>
        </w:rPr>
        <w:t>A.3.3.3.2</w:t>
      </w:r>
      <w:r>
        <w:rPr>
          <w:lang w:eastAsia="zh-CN"/>
        </w:rPr>
        <w:tab/>
        <w:t>Structured data types</w:t>
      </w:r>
      <w:bookmarkEnd w:id="948"/>
      <w:bookmarkEnd w:id="949"/>
    </w:p>
    <w:p w14:paraId="2A1AFCD8" w14:textId="77777777" w:rsidR="000C7D35" w:rsidRDefault="000C7D35" w:rsidP="000C7D35">
      <w:pPr>
        <w:pStyle w:val="Heading5"/>
        <w:rPr>
          <w:lang w:eastAsia="zh-CN"/>
        </w:rPr>
      </w:pPr>
      <w:bookmarkStart w:id="950" w:name="_CRA_3_3_3_2_1"/>
      <w:bookmarkStart w:id="951" w:name="_Toc168325654"/>
      <w:bookmarkStart w:id="952" w:name="_Toc187929956"/>
      <w:bookmarkEnd w:id="950"/>
      <w:r>
        <w:rPr>
          <w:lang w:eastAsia="zh-CN"/>
        </w:rPr>
        <w:t>A.3.3.3.2.1</w:t>
      </w:r>
      <w:r>
        <w:rPr>
          <w:lang w:eastAsia="zh-CN"/>
        </w:rPr>
        <w:tab/>
        <w:t xml:space="preserve">Type: </w:t>
      </w:r>
      <w:r>
        <w:t>TxQualityManagementRequest</w:t>
      </w:r>
      <w:bookmarkEnd w:id="951"/>
      <w:bookmarkEnd w:id="952"/>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1430"/>
        <w:gridCol w:w="1006"/>
        <w:gridCol w:w="425"/>
        <w:gridCol w:w="1368"/>
        <w:gridCol w:w="3438"/>
        <w:gridCol w:w="1953"/>
        <w:gridCol w:w="45"/>
      </w:tblGrid>
      <w:tr w:rsidR="000C7D35" w14:paraId="3AB35A29"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998" w:type="dxa"/>
            <w:gridSpan w:val="2"/>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gridSpan w:val="2"/>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3A185C6" w14:textId="05E61135" w:rsidR="000C7D35" w:rsidRPr="004C0D68" w:rsidRDefault="0098778A"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 xml:space="preserve"> or</w:t>
            </w:r>
            <w:r>
              <w:rPr>
                <w:lang w:eastAsia="zh-CN"/>
              </w:rPr>
              <w:t xml:space="preserve"> </w:t>
            </w:r>
            <w:r w:rsidRPr="00004F96">
              <w:t>"</w:t>
            </w:r>
            <w:r>
              <w:t>SWITCH TO BACKUP TRANSMISSION PATH</w:t>
            </w:r>
            <w:r w:rsidRPr="00004F96">
              <w:t>"</w:t>
            </w:r>
            <w:r>
              <w:t xml:space="preserve">) or </w:t>
            </w:r>
            <w:r w:rsidRPr="001C57DD">
              <w:rPr>
                <w:lang w:eastAsia="zh-CN"/>
              </w:rPr>
              <w:t>optimization action</w:t>
            </w:r>
            <w:r>
              <w:rPr>
                <w:lang w:eastAsia="zh-CN"/>
              </w:rPr>
              <w:t xml:space="preserve"> (</w:t>
            </w:r>
            <w:r>
              <w:t xml:space="preserve">set to </w:t>
            </w:r>
            <w:r w:rsidRPr="00004F96">
              <w:t>"</w:t>
            </w:r>
            <w:r>
              <w:rPr>
                <w:lang w:eastAsia="zh-CN"/>
              </w:rPr>
              <w:t>BACK TO SINGLE TRANSMISSION PATH</w:t>
            </w:r>
            <w:r w:rsidRPr="00004F96">
              <w:t>"</w:t>
            </w:r>
            <w:r>
              <w:t xml:space="preserve"> or </w:t>
            </w:r>
            <w:r>
              <w:rPr>
                <w:rFonts w:cs="Arial"/>
              </w:rPr>
              <w:t>"</w:t>
            </w:r>
            <w:r>
              <w:rPr>
                <w:lang w:eastAsia="zh-CN"/>
              </w:rPr>
              <w:t>TRANSMISSION PARAMETER ADJUSTMENT</w:t>
            </w:r>
            <w:r>
              <w:rPr>
                <w:rFonts w:cs="Arial"/>
                <w:lang w:eastAsia="zh-CN"/>
              </w:rPr>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p>
        </w:tc>
        <w:tc>
          <w:tcPr>
            <w:tcW w:w="1998" w:type="dxa"/>
            <w:gridSpan w:val="2"/>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r w:rsidR="0098778A" w14:paraId="7D0B6AAF" w14:textId="77777777" w:rsidTr="00661C20">
        <w:trPr>
          <w:jc w:val="center"/>
        </w:trPr>
        <w:tc>
          <w:tcPr>
            <w:tcW w:w="1444" w:type="dxa"/>
            <w:gridSpan w:val="2"/>
            <w:tcBorders>
              <w:top w:val="single" w:sz="4" w:space="0" w:color="auto"/>
              <w:left w:val="single" w:sz="4" w:space="0" w:color="auto"/>
              <w:bottom w:val="single" w:sz="4" w:space="0" w:color="auto"/>
              <w:right w:val="single" w:sz="4" w:space="0" w:color="auto"/>
            </w:tcBorders>
          </w:tcPr>
          <w:p w14:paraId="6FB3785E" w14:textId="77777777" w:rsidR="0098778A" w:rsidRDefault="0098778A" w:rsidP="000A53D1">
            <w:pPr>
              <w:pStyle w:val="TAL"/>
            </w:pPr>
            <w:r>
              <w:t>batOffsetUl</w:t>
            </w:r>
          </w:p>
        </w:tc>
        <w:tc>
          <w:tcPr>
            <w:tcW w:w="1006" w:type="dxa"/>
            <w:tcBorders>
              <w:top w:val="single" w:sz="4" w:space="0" w:color="auto"/>
              <w:left w:val="single" w:sz="4" w:space="0" w:color="auto"/>
              <w:bottom w:val="single" w:sz="4" w:space="0" w:color="auto"/>
              <w:right w:val="single" w:sz="4" w:space="0" w:color="auto"/>
            </w:tcBorders>
          </w:tcPr>
          <w:p w14:paraId="531D9147" w14:textId="77777777" w:rsidR="0098778A" w:rsidRPr="004C0D68" w:rsidRDefault="0098778A"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05B369F" w14:textId="77777777" w:rsidR="0098778A" w:rsidRDefault="0098778A"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64B45D5" w14:textId="77777777" w:rsidR="0098778A" w:rsidRPr="004C0D68" w:rsidRDefault="0098778A" w:rsidP="000A53D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0C2CE94" w14:textId="77777777" w:rsidR="0098778A" w:rsidRDefault="0098778A" w:rsidP="000A53D1">
            <w:pPr>
              <w:pStyle w:val="TAL"/>
              <w:rPr>
                <w:rFonts w:cs="Arial"/>
                <w:szCs w:val="18"/>
              </w:rPr>
            </w:pPr>
            <w:r>
              <w:t xml:space="preserve">Indicates the BAT </w:t>
            </w:r>
            <w:r>
              <w:rPr>
                <w:rFonts w:hint="eastAsia"/>
                <w:lang w:eastAsia="zh-CN"/>
              </w:rPr>
              <w:t>offset</w:t>
            </w:r>
            <w:r>
              <w:t xml:space="preserve"> of the arrival time of the data burst</w:t>
            </w:r>
            <w:r w:rsidRPr="006C2FF0">
              <w:t xml:space="preserve"> in units of milliseconds</w:t>
            </w:r>
            <w:r>
              <w:t xml:space="preserve"> for the uplink data.</w:t>
            </w:r>
          </w:p>
          <w:p w14:paraId="4C7BC135" w14:textId="77777777" w:rsidR="0098778A" w:rsidRDefault="0098778A" w:rsidP="000A53D1">
            <w:pPr>
              <w:pStyle w:val="TAL"/>
              <w:rPr>
                <w:rFonts w:cs="Arial"/>
                <w:szCs w:val="18"/>
                <w:lang w:val="en-US" w:eastAsia="zh-CN"/>
              </w:rPr>
            </w:pPr>
            <w:r>
              <w:rPr>
                <w:rFonts w:cs="Arial"/>
                <w:szCs w:val="18"/>
              </w:rPr>
              <w:t>(NOTE 1)</w:t>
            </w:r>
          </w:p>
        </w:tc>
        <w:tc>
          <w:tcPr>
            <w:tcW w:w="1998" w:type="dxa"/>
            <w:gridSpan w:val="2"/>
            <w:tcBorders>
              <w:top w:val="single" w:sz="4" w:space="0" w:color="auto"/>
              <w:left w:val="single" w:sz="4" w:space="0" w:color="auto"/>
              <w:bottom w:val="single" w:sz="4" w:space="0" w:color="auto"/>
              <w:right w:val="single" w:sz="4" w:space="0" w:color="auto"/>
            </w:tcBorders>
          </w:tcPr>
          <w:p w14:paraId="42AFE5FF" w14:textId="77777777" w:rsidR="0098778A" w:rsidRDefault="0098778A" w:rsidP="000A53D1">
            <w:pPr>
              <w:pStyle w:val="TAL"/>
              <w:rPr>
                <w:rFonts w:cs="Arial"/>
                <w:szCs w:val="18"/>
                <w:lang w:eastAsia="en-GB"/>
              </w:rPr>
            </w:pPr>
          </w:p>
        </w:tc>
      </w:tr>
      <w:tr w:rsidR="0098778A" w14:paraId="25801E51" w14:textId="77777777" w:rsidTr="00661C20">
        <w:trPr>
          <w:jc w:val="center"/>
        </w:trPr>
        <w:tc>
          <w:tcPr>
            <w:tcW w:w="1444" w:type="dxa"/>
            <w:gridSpan w:val="2"/>
            <w:tcBorders>
              <w:top w:val="single" w:sz="4" w:space="0" w:color="auto"/>
              <w:left w:val="single" w:sz="4" w:space="0" w:color="auto"/>
              <w:bottom w:val="single" w:sz="4" w:space="0" w:color="auto"/>
              <w:right w:val="single" w:sz="4" w:space="0" w:color="auto"/>
            </w:tcBorders>
          </w:tcPr>
          <w:p w14:paraId="2437B6FF" w14:textId="77777777" w:rsidR="0098778A" w:rsidRDefault="0098778A" w:rsidP="000A53D1">
            <w:pPr>
              <w:pStyle w:val="TAL"/>
            </w:pPr>
            <w:r w:rsidRPr="00C03440">
              <w:rPr>
                <w:lang w:eastAsia="zh-CN"/>
              </w:rPr>
              <w:t>periodicity</w:t>
            </w:r>
            <w:r>
              <w:rPr>
                <w:lang w:eastAsia="zh-CN"/>
              </w:rPr>
              <w:t>Ul</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98778A" w:rsidRPr="004C0D68" w:rsidRDefault="0098778A"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98778A" w:rsidRDefault="0098778A"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98778A" w:rsidRPr="004C0D68" w:rsidRDefault="0098778A" w:rsidP="000A53D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98778A" w:rsidRDefault="0098778A" w:rsidP="000A53D1">
            <w:pPr>
              <w:pStyle w:val="TAL"/>
              <w:rPr>
                <w:rFonts w:cs="Arial"/>
                <w:szCs w:val="18"/>
              </w:rPr>
            </w:pPr>
            <w:r>
              <w:t>Indicates</w:t>
            </w:r>
            <w:r w:rsidRPr="004E5023">
              <w:t xml:space="preserve"> </w:t>
            </w:r>
            <w:r w:rsidRPr="004E5023">
              <w:rPr>
                <w:lang w:eastAsia="zh-CN"/>
              </w:rPr>
              <w:t xml:space="preserve">the </w:t>
            </w:r>
            <w:r>
              <w:rPr>
                <w:lang w:eastAsia="zh-CN"/>
              </w:rPr>
              <w:t>adjusted periodicity</w:t>
            </w:r>
            <w:r w:rsidRPr="006C2FF0">
              <w:rPr>
                <w:lang w:eastAsia="zh-CN"/>
              </w:rPr>
              <w:t xml:space="preserve"> </w:t>
            </w:r>
            <w:r w:rsidRPr="004E5023">
              <w:rPr>
                <w:lang w:eastAsia="zh-CN"/>
              </w:rPr>
              <w:t xml:space="preserve">of the </w:t>
            </w:r>
            <w:r>
              <w:rPr>
                <w:lang w:eastAsia="zh-CN"/>
              </w:rPr>
              <w:t>data</w:t>
            </w:r>
            <w:r w:rsidRPr="004E5023">
              <w:rPr>
                <w:lang w:eastAsia="zh-CN"/>
              </w:rPr>
              <w:t xml:space="preserve"> bursts </w:t>
            </w:r>
            <w:r w:rsidRPr="006C2FF0">
              <w:rPr>
                <w:lang w:eastAsia="zh-CN"/>
              </w:rPr>
              <w:t>in units of milliseconds</w:t>
            </w:r>
            <w:r w:rsidRPr="004E5023">
              <w:rPr>
                <w:lang w:eastAsia="zh-CN"/>
              </w:rPr>
              <w:t xml:space="preserve"> </w:t>
            </w:r>
            <w:r>
              <w:t>for the uplink data</w:t>
            </w:r>
            <w:r w:rsidRPr="004E5023">
              <w:rPr>
                <w:rFonts w:cs="Arial"/>
                <w:szCs w:val="18"/>
              </w:rPr>
              <w:t>.</w:t>
            </w:r>
          </w:p>
          <w:p w14:paraId="65EF3BE5" w14:textId="77777777" w:rsidR="0098778A" w:rsidRDefault="0098778A" w:rsidP="000A53D1">
            <w:pPr>
              <w:pStyle w:val="TAL"/>
              <w:rPr>
                <w:rFonts w:cs="Arial"/>
                <w:szCs w:val="18"/>
                <w:lang w:val="en-US" w:eastAsia="zh-CN"/>
              </w:rPr>
            </w:pPr>
            <w:r>
              <w:rPr>
                <w:rFonts w:cs="Arial"/>
                <w:szCs w:val="18"/>
              </w:rPr>
              <w:t>(NOTE 2)</w:t>
            </w:r>
          </w:p>
        </w:tc>
        <w:tc>
          <w:tcPr>
            <w:tcW w:w="1998" w:type="dxa"/>
            <w:gridSpan w:val="2"/>
            <w:tcBorders>
              <w:top w:val="single" w:sz="4" w:space="0" w:color="auto"/>
              <w:left w:val="single" w:sz="4" w:space="0" w:color="auto"/>
              <w:bottom w:val="single" w:sz="4" w:space="0" w:color="auto"/>
              <w:right w:val="single" w:sz="4" w:space="0" w:color="auto"/>
            </w:tcBorders>
          </w:tcPr>
          <w:p w14:paraId="25D9B83A" w14:textId="77777777" w:rsidR="0098778A" w:rsidRDefault="0098778A" w:rsidP="000A53D1">
            <w:pPr>
              <w:pStyle w:val="TAL"/>
              <w:rPr>
                <w:rFonts w:cs="Arial"/>
                <w:szCs w:val="18"/>
                <w:lang w:eastAsia="en-GB"/>
              </w:rPr>
            </w:pPr>
          </w:p>
        </w:tc>
      </w:tr>
      <w:tr w:rsidR="0098778A" w14:paraId="6CE615DC" w14:textId="77777777" w:rsidTr="00661C20">
        <w:trPr>
          <w:gridAfter w:val="1"/>
          <w:wAfter w:w="45" w:type="dxa"/>
          <w:jc w:val="center"/>
        </w:trPr>
        <w:tc>
          <w:tcPr>
            <w:tcW w:w="9634" w:type="dxa"/>
            <w:gridSpan w:val="7"/>
            <w:tcBorders>
              <w:top w:val="single" w:sz="4" w:space="0" w:color="auto"/>
              <w:left w:val="single" w:sz="4" w:space="0" w:color="auto"/>
              <w:bottom w:val="single" w:sz="4" w:space="0" w:color="auto"/>
              <w:right w:val="single" w:sz="4" w:space="0" w:color="auto"/>
            </w:tcBorders>
          </w:tcPr>
          <w:p w14:paraId="4097605C" w14:textId="77777777" w:rsidR="0098778A" w:rsidRDefault="0098778A" w:rsidP="000A53D1">
            <w:pPr>
              <w:pStyle w:val="TAN"/>
              <w:rPr>
                <w:rFonts w:cs="Arial"/>
                <w:lang w:eastAsia="zh-CN"/>
              </w:rPr>
            </w:pPr>
            <w:r w:rsidRPr="00C03440">
              <w:t>NOTE</w:t>
            </w:r>
            <w:r>
              <w:t> 1</w:t>
            </w:r>
            <w:r w:rsidRPr="00C03440">
              <w:t>:</w:t>
            </w:r>
            <w:r w:rsidRPr="00C03440">
              <w:tab/>
              <w:t xml:space="preserve">This attribute </w:t>
            </w:r>
            <w:r>
              <w:t>shall</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w:t>
            </w:r>
          </w:p>
          <w:p w14:paraId="0A58704F" w14:textId="77777777" w:rsidR="0098778A" w:rsidRDefault="0098778A" w:rsidP="000A53D1">
            <w:pPr>
              <w:pStyle w:val="TAN"/>
              <w:rPr>
                <w:lang w:eastAsia="en-GB"/>
              </w:rPr>
            </w:pPr>
            <w:r w:rsidRPr="00C03440">
              <w:t>NOTE</w:t>
            </w:r>
            <w:r>
              <w:t> 2</w:t>
            </w:r>
            <w:r w:rsidRPr="00C03440">
              <w:t>:</w:t>
            </w:r>
            <w:r w:rsidRPr="00C03440">
              <w:tab/>
              <w:t xml:space="preserve">This attribute </w:t>
            </w:r>
            <w:r>
              <w:t>may</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 and "</w:t>
            </w:r>
            <w:r>
              <w:t>batOffsetUl</w:t>
            </w:r>
            <w:r>
              <w:rPr>
                <w:rFonts w:cs="Arial"/>
              </w:rPr>
              <w:t>"</w:t>
            </w:r>
            <w:r>
              <w:t xml:space="preserve"> attribute is included</w:t>
            </w:r>
            <w:r>
              <w:rPr>
                <w:rFonts w:cs="Arial"/>
                <w:lang w:eastAsia="zh-CN"/>
              </w:rPr>
              <w:t>.</w:t>
            </w: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953" w:name="_CRA_3_3_3_2_2"/>
      <w:bookmarkStart w:id="954" w:name="_Toc168325655"/>
      <w:bookmarkStart w:id="955" w:name="_Toc187929957"/>
      <w:bookmarkEnd w:id="953"/>
      <w:r>
        <w:rPr>
          <w:lang w:eastAsia="zh-CN"/>
        </w:rPr>
        <w:t>A.3.3.3.2.2</w:t>
      </w:r>
      <w:r>
        <w:rPr>
          <w:lang w:eastAsia="zh-CN"/>
        </w:rPr>
        <w:tab/>
        <w:t xml:space="preserve">Type: </w:t>
      </w:r>
      <w:r>
        <w:t>TxQualityManagementResponse</w:t>
      </w:r>
      <w:bookmarkEnd w:id="954"/>
      <w:bookmarkEnd w:id="955"/>
    </w:p>
    <w:p w14:paraId="383F9E43" w14:textId="77777777" w:rsidR="000C7D35" w:rsidRDefault="000C7D35" w:rsidP="000C7D35">
      <w:pPr>
        <w:pStyle w:val="TH"/>
      </w:pPr>
      <w:bookmarkStart w:id="956" w:name="_CRTableA_3_3_3_2_2_1"/>
      <w:r>
        <w:rPr>
          <w:noProof/>
        </w:rPr>
        <w:t>Table </w:t>
      </w:r>
      <w:bookmarkEnd w:id="956"/>
      <w:r>
        <w:rPr>
          <w:lang w:eastAsia="zh-CN"/>
        </w:rPr>
        <w:t>A.3.3.3.2.2.1</w:t>
      </w:r>
      <w:r>
        <w:t xml:space="preserve">: </w:t>
      </w:r>
      <w:r>
        <w:rPr>
          <w:noProof/>
        </w:rPr>
        <w:t xml:space="preserve">Definition of type </w:t>
      </w:r>
      <w:r>
        <w:t>TxQualityManagementResponse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957" w:name="_CRA_3_3_3_3"/>
      <w:bookmarkStart w:id="958" w:name="_Toc168325656"/>
      <w:bookmarkStart w:id="959" w:name="_Toc187929958"/>
      <w:bookmarkEnd w:id="957"/>
      <w:r>
        <w:rPr>
          <w:lang w:eastAsia="zh-CN"/>
        </w:rPr>
        <w:t>A.3.3.3.3</w:t>
      </w:r>
      <w:r>
        <w:rPr>
          <w:lang w:eastAsia="zh-CN"/>
        </w:rPr>
        <w:tab/>
        <w:t>Simple data types and enumerations</w:t>
      </w:r>
      <w:bookmarkEnd w:id="958"/>
      <w:bookmarkEnd w:id="959"/>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960" w:name="_CRA_3_3_4"/>
      <w:bookmarkStart w:id="961" w:name="_Toc168325657"/>
      <w:bookmarkStart w:id="962" w:name="_Toc187929959"/>
      <w:bookmarkEnd w:id="960"/>
      <w:r>
        <w:t>A.3.3.4</w:t>
      </w:r>
      <w:r>
        <w:tab/>
        <w:t>Error Handling</w:t>
      </w:r>
      <w:bookmarkEnd w:id="961"/>
      <w:bookmarkEnd w:id="962"/>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963" w:name="_CRA_3_3_5"/>
      <w:bookmarkStart w:id="964" w:name="_Toc168325658"/>
      <w:bookmarkStart w:id="965" w:name="_Toc187929960"/>
      <w:bookmarkEnd w:id="963"/>
      <w:r>
        <w:t>A.3.3.5</w:t>
      </w:r>
      <w:r>
        <w:tab/>
        <w:t>CDDL Specification</w:t>
      </w:r>
      <w:bookmarkEnd w:id="964"/>
      <w:bookmarkEnd w:id="965"/>
    </w:p>
    <w:p w14:paraId="2C776E02" w14:textId="77777777" w:rsidR="00807EAD" w:rsidRDefault="00807EAD" w:rsidP="00807EAD">
      <w:pPr>
        <w:pStyle w:val="Heading4"/>
        <w:rPr>
          <w:lang w:eastAsia="zh-CN"/>
        </w:rPr>
      </w:pPr>
      <w:bookmarkStart w:id="966" w:name="_CRA_3_3_5_1"/>
      <w:bookmarkStart w:id="967" w:name="_Toc168325659"/>
      <w:bookmarkStart w:id="968" w:name="_Toc187929961"/>
      <w:bookmarkEnd w:id="966"/>
      <w:r>
        <w:t>A.3.3.5</w:t>
      </w:r>
      <w:r>
        <w:rPr>
          <w:lang w:eastAsia="zh-CN"/>
        </w:rPr>
        <w:t>.1</w:t>
      </w:r>
      <w:r>
        <w:rPr>
          <w:lang w:eastAsia="zh-CN"/>
        </w:rPr>
        <w:tab/>
        <w:t>Introduction</w:t>
      </w:r>
      <w:bookmarkEnd w:id="967"/>
      <w:bookmarkEnd w:id="968"/>
    </w:p>
    <w:p w14:paraId="7CC40842" w14:textId="331661EC"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969" w:name="_CRA_3_3_5_2"/>
      <w:bookmarkStart w:id="970" w:name="_Toc168325660"/>
      <w:bookmarkStart w:id="971" w:name="_Toc187929962"/>
      <w:bookmarkEnd w:id="969"/>
      <w:r>
        <w:t>A.3.3.5</w:t>
      </w:r>
      <w:r>
        <w:rPr>
          <w:lang w:eastAsia="zh-CN"/>
        </w:rPr>
        <w:t>.2</w:t>
      </w:r>
      <w:r>
        <w:rPr>
          <w:lang w:eastAsia="zh-CN"/>
        </w:rPr>
        <w:tab/>
        <w:t>CDDL document</w:t>
      </w:r>
      <w:bookmarkEnd w:id="970"/>
      <w:bookmarkEnd w:id="971"/>
    </w:p>
    <w:p w14:paraId="4DEA905C" w14:textId="44314BB4" w:rsidR="0098778A" w:rsidRPr="0098778A" w:rsidRDefault="0098778A" w:rsidP="00661C20">
      <w:pPr>
        <w:pStyle w:val="EditorsNote"/>
        <w:rPr>
          <w:lang w:eastAsia="zh-CN"/>
        </w:rPr>
      </w:pPr>
      <w:r w:rsidRPr="00C03440">
        <w:t>Editor's note</w:t>
      </w:r>
      <w:r>
        <w:t xml:space="preserve"> [WID: SEALDD_Ph2, CR#: 0022]</w:t>
      </w:r>
      <w:r w:rsidRPr="00C03440">
        <w:t>:</w:t>
      </w:r>
      <w:r w:rsidRPr="00C03440">
        <w:tab/>
        <w:t xml:space="preserve">Update of the </w:t>
      </w:r>
      <w:r>
        <w:t>CDDL document</w:t>
      </w:r>
      <w:r w:rsidRPr="00C03440">
        <w:t xml:space="preserve"> to support BAT and periodicity adaptation is FFS.</w:t>
      </w:r>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662EE2F6"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77777777" w:rsidR="00F54EC9" w:rsidRPr="00932268" w:rsidRDefault="00F54EC9" w:rsidP="00F54EC9">
      <w:pPr>
        <w:pStyle w:val="PL"/>
        <w:rPr>
          <w:lang w:eastAsia="zh-CN"/>
        </w:rPr>
      </w:pPr>
      <w:r>
        <w:rPr>
          <w:lang w:eastAsia="zh-CN"/>
        </w:rPr>
        <w:t xml:space="preserve"> txQualityManagementAction</w:t>
      </w:r>
      <w:r w:rsidRPr="00932268">
        <w:rPr>
          <w:lang w:eastAsia="zh-CN"/>
        </w:rPr>
        <w:t xml:space="preserve">: </w:t>
      </w:r>
      <w:r>
        <w:rPr>
          <w:lang w:eastAsia="zh-CN"/>
        </w:rPr>
        <w:t xml:space="preserve">string </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77777777" w:rsidR="00F54EC9" w:rsidRPr="00932268" w:rsidRDefault="00F54EC9" w:rsidP="00F54EC9">
      <w:pPr>
        <w:pStyle w:val="PL"/>
        <w:rPr>
          <w:lang w:eastAsia="zh-CN"/>
        </w:rPr>
      </w:pPr>
      <w:r w:rsidRPr="00932268">
        <w:rPr>
          <w:lang w:eastAsia="zh-CN"/>
        </w:rPr>
        <w:t xml:space="preserve"> valUeId: text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4090651F" w14:textId="77777777" w:rsidR="00807EAD" w:rsidRPr="00830AC8" w:rsidRDefault="00807EAD" w:rsidP="00807EAD">
      <w:pPr>
        <w:pStyle w:val="Heading3"/>
        <w:rPr>
          <w:noProof/>
          <w:lang w:val="sv-SE"/>
        </w:rPr>
      </w:pPr>
      <w:bookmarkStart w:id="972" w:name="_CRA_3_3_6"/>
      <w:bookmarkStart w:id="973" w:name="_Toc168325661"/>
      <w:bookmarkStart w:id="974" w:name="_Toc187929963"/>
      <w:bookmarkEnd w:id="972"/>
      <w:r w:rsidRPr="00830AC8">
        <w:rPr>
          <w:noProof/>
          <w:lang w:val="sv-SE"/>
        </w:rPr>
        <w:t>A.3.3.6</w:t>
      </w:r>
      <w:r w:rsidRPr="00830AC8">
        <w:rPr>
          <w:noProof/>
          <w:lang w:val="sv-SE"/>
        </w:rPr>
        <w:tab/>
        <w:t>Media Types</w:t>
      </w:r>
      <w:bookmarkEnd w:id="973"/>
      <w:bookmarkEnd w:id="974"/>
    </w:p>
    <w:p w14:paraId="78B48B72" w14:textId="77777777" w:rsidR="000C7D35" w:rsidRPr="00826514" w:rsidRDefault="000C7D35" w:rsidP="000C7D35">
      <w:pPr>
        <w:rPr>
          <w:lang w:val="en-US"/>
        </w:rPr>
      </w:pPr>
      <w:r>
        <w:rPr>
          <w:lang w:val="en-US"/>
        </w:rPr>
        <w:t xml:space="preserve">The media type for a request to establish </w:t>
      </w:r>
      <w:r>
        <w:rPr>
          <w:lang w:val="en-US" w:eastAsia="zh-CN"/>
        </w:rPr>
        <w:t xml:space="preserve">an </w:t>
      </w:r>
      <w:r>
        <w:t xml:space="preserve">SDDM data transmission quality guarantee </w:t>
      </w:r>
      <w:r w:rsidRPr="00826514">
        <w:rPr>
          <w:lang w:val="en-US"/>
        </w:rPr>
        <w:t xml:space="preserve">shall be </w:t>
      </w:r>
      <w:r w:rsidRPr="00826514">
        <w:t>"</w:t>
      </w:r>
      <w:r w:rsidRPr="0073469F">
        <w:t>application/vnd.3gpp.</w:t>
      </w:r>
      <w:r>
        <w:t>seal</w:t>
      </w:r>
      <w:r w:rsidRPr="0073469F">
        <w:t>-</w:t>
      </w:r>
      <w:r>
        <w:t>data-delivery-tx-quality-mgt-req-info</w:t>
      </w:r>
      <w:r w:rsidRPr="0073469F">
        <w:t>+</w:t>
      </w:r>
      <w:r>
        <w:t>cbor</w:t>
      </w:r>
      <w:r w:rsidRPr="00826514">
        <w:t>"</w:t>
      </w:r>
      <w:r w:rsidRPr="00826514">
        <w:rPr>
          <w:lang w:val="en-US"/>
        </w:rPr>
        <w:t>.</w:t>
      </w:r>
    </w:p>
    <w:p w14:paraId="41568448" w14:textId="5BADD3F9" w:rsidR="000C7D35" w:rsidRPr="00826514" w:rsidRDefault="000C7D35" w:rsidP="000C7D35">
      <w:pPr>
        <w:rPr>
          <w:lang w:val="en-US"/>
        </w:rPr>
      </w:pPr>
      <w:r>
        <w:rPr>
          <w:lang w:val="en-US"/>
        </w:rPr>
        <w:t xml:space="preserve">The media type for a response of establishing </w:t>
      </w:r>
      <w:r>
        <w:rPr>
          <w:lang w:val="en-US" w:eastAsia="zh-CN"/>
        </w:rPr>
        <w:t>a</w:t>
      </w:r>
      <w:r w:rsidR="003A012B">
        <w:rPr>
          <w:lang w:val="en-US" w:eastAsia="zh-CN"/>
        </w:rPr>
        <w:t>n</w:t>
      </w:r>
      <w:r>
        <w:rPr>
          <w:lang w:val="en-US" w:eastAsia="zh-CN"/>
        </w:rPr>
        <w:t xml:space="preserve"> SDDM data transmission quality guarantee</w:t>
      </w:r>
      <w:r w:rsidRPr="00826514">
        <w:rPr>
          <w:lang w:val="en-US"/>
        </w:rPr>
        <w:t xml:space="preserve"> shall be </w:t>
      </w:r>
      <w:r w:rsidRPr="00826514">
        <w:t>"</w:t>
      </w:r>
      <w:r w:rsidRPr="0073469F">
        <w:t>application/vnd.3gpp.</w:t>
      </w:r>
      <w:r>
        <w:t>seal</w:t>
      </w:r>
      <w:r w:rsidRPr="0073469F">
        <w:t>-</w:t>
      </w:r>
      <w:r>
        <w:t>data-delivery-tx-quality-mgt-res-info</w:t>
      </w:r>
      <w:r w:rsidRPr="0073469F">
        <w:t>+</w:t>
      </w:r>
      <w:r>
        <w:t>cbor</w:t>
      </w:r>
      <w:r w:rsidRPr="00826514">
        <w:t>"</w:t>
      </w:r>
      <w:r w:rsidRPr="00826514">
        <w:rPr>
          <w:lang w:val="en-US"/>
        </w:rPr>
        <w:t>.</w:t>
      </w:r>
    </w:p>
    <w:p w14:paraId="6624F86A" w14:textId="77777777" w:rsidR="008D7C8D" w:rsidRDefault="008D7C8D" w:rsidP="008D7C8D">
      <w:pPr>
        <w:pStyle w:val="EditorsNote"/>
      </w:pPr>
      <w:bookmarkStart w:id="975" w:name="_Toc168325662"/>
      <w:r>
        <w:t>Editor’s note:</w:t>
      </w:r>
      <w:r w:rsidRPr="0073469F">
        <w:tab/>
      </w:r>
      <w:r>
        <w:t>The MIME types need to be registered after the approval of the TS.</w:t>
      </w:r>
    </w:p>
    <w:p w14:paraId="2F1D9F57" w14:textId="77777777" w:rsidR="000C7D35" w:rsidRPr="00826514" w:rsidRDefault="000C7D35" w:rsidP="000C7D35">
      <w:pPr>
        <w:pStyle w:val="Heading3"/>
        <w:rPr>
          <w:noProof/>
        </w:rPr>
      </w:pPr>
      <w:bookmarkStart w:id="976" w:name="_CRA_3_3_7"/>
      <w:bookmarkStart w:id="977" w:name="_Toc187929964"/>
      <w:bookmarkEnd w:id="976"/>
      <w:r>
        <w:rPr>
          <w:noProof/>
        </w:rPr>
        <w:t>A.3</w:t>
      </w:r>
      <w:r w:rsidRPr="00826514">
        <w:rPr>
          <w:noProof/>
        </w:rPr>
        <w:t>.</w:t>
      </w:r>
      <w:r>
        <w:rPr>
          <w:noProof/>
        </w:rPr>
        <w:t>3</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data-delivery-tx-quality-mgt-req-info</w:t>
      </w:r>
      <w:r w:rsidRPr="0073469F">
        <w:t>+</w:t>
      </w:r>
      <w:r>
        <w:t>cbor</w:t>
      </w:r>
      <w:bookmarkEnd w:id="975"/>
      <w:bookmarkEnd w:id="977"/>
    </w:p>
    <w:p w14:paraId="1E7696A3" w14:textId="77777777" w:rsidR="000C7D35" w:rsidRPr="00826514" w:rsidRDefault="000C7D35" w:rsidP="000C7D35">
      <w:r w:rsidRPr="00826514">
        <w:t>Type name: application</w:t>
      </w:r>
    </w:p>
    <w:p w14:paraId="467DB060" w14:textId="77777777" w:rsidR="000C7D35" w:rsidRPr="00826514" w:rsidRDefault="000C7D35" w:rsidP="000C7D35">
      <w:r w:rsidRPr="00826514">
        <w:t xml:space="preserve">Subtype name: </w:t>
      </w:r>
      <w:r w:rsidRPr="00826514">
        <w:rPr>
          <w:noProof/>
        </w:rPr>
        <w:t>vnd.3gpp.seal-</w:t>
      </w:r>
      <w:r>
        <w:rPr>
          <w:noProof/>
        </w:rPr>
        <w:t>data-delivery-</w:t>
      </w:r>
      <w:r w:rsidRPr="00F13A18">
        <w:rPr>
          <w:noProof/>
        </w:rPr>
        <w:t>tx-quality-mgt-req</w:t>
      </w:r>
      <w:r>
        <w:rPr>
          <w:noProof/>
        </w:rPr>
        <w:t>-info</w:t>
      </w:r>
      <w:r w:rsidRPr="00826514">
        <w:rPr>
          <w:noProof/>
        </w:rPr>
        <w:t>+cbor</w:t>
      </w:r>
    </w:p>
    <w:p w14:paraId="5EE41F73" w14:textId="77777777" w:rsidR="000C7D35" w:rsidRPr="00826514" w:rsidRDefault="000C7D35" w:rsidP="000C7D35">
      <w:r w:rsidRPr="00826514">
        <w:t>Required parameters: none</w:t>
      </w:r>
    </w:p>
    <w:p w14:paraId="7097710A" w14:textId="77777777" w:rsidR="000C7D35" w:rsidRPr="00826514" w:rsidRDefault="000C7D35" w:rsidP="000C7D35">
      <w:r w:rsidRPr="00826514">
        <w:t>Optional parameters: none</w:t>
      </w:r>
    </w:p>
    <w:p w14:paraId="7CD88CE8" w14:textId="6FB5B139"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"TxQualityManagementRequest" data type in 3GPP TS 24.543 clause A.3.3.3.2.1 </w:t>
      </w:r>
      <w:r w:rsidRPr="00826514">
        <w:t>for details.</w:t>
      </w:r>
    </w:p>
    <w:p w14:paraId="1AA29F4A" w14:textId="08087A15" w:rsidR="000C7D35" w:rsidRPr="00826514" w:rsidRDefault="000C7D35" w:rsidP="000C7D35">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C588DC"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14205BDB"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870A4D2"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46FD1F9" w14:textId="064AD8EA" w:rsidR="000C7D35" w:rsidRPr="00826514" w:rsidRDefault="000C7D35" w:rsidP="000C7D3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0D71472" w14:textId="77777777" w:rsidR="000C7D35" w:rsidRPr="00826514" w:rsidRDefault="000C7D35" w:rsidP="000C7D35">
      <w:r w:rsidRPr="00826514">
        <w:t>Additional information:</w:t>
      </w:r>
    </w:p>
    <w:p w14:paraId="36385532" w14:textId="77777777" w:rsidR="000C7D35" w:rsidRPr="00826514" w:rsidRDefault="000C7D35" w:rsidP="000C7D35">
      <w:pPr>
        <w:ind w:firstLine="284"/>
      </w:pPr>
      <w:r w:rsidRPr="00826514">
        <w:t>Deprecated alias names for this type: N/A</w:t>
      </w:r>
    </w:p>
    <w:p w14:paraId="2A293BB4" w14:textId="77777777" w:rsidR="000C7D35" w:rsidRPr="00826514" w:rsidRDefault="000C7D35" w:rsidP="000C7D35">
      <w:pPr>
        <w:ind w:firstLine="284"/>
      </w:pPr>
      <w:r w:rsidRPr="00826514">
        <w:t>Magic number(s): N/A</w:t>
      </w:r>
    </w:p>
    <w:p w14:paraId="0AE42862" w14:textId="77777777" w:rsidR="000C7D35" w:rsidRPr="00826514" w:rsidRDefault="000C7D35" w:rsidP="000C7D35">
      <w:pPr>
        <w:ind w:firstLine="284"/>
      </w:pPr>
      <w:r w:rsidRPr="00826514">
        <w:t>File extension(s): none</w:t>
      </w:r>
    </w:p>
    <w:p w14:paraId="6DEDEFB8" w14:textId="77777777" w:rsidR="000C7D35" w:rsidRPr="00826514" w:rsidRDefault="000C7D35" w:rsidP="000C7D35">
      <w:pPr>
        <w:ind w:firstLine="284"/>
      </w:pPr>
      <w:r w:rsidRPr="00826514">
        <w:t>Macintosh file type code(s): none</w:t>
      </w:r>
    </w:p>
    <w:p w14:paraId="5C1267EB" w14:textId="77777777" w:rsidR="000C7D35" w:rsidRPr="00826514" w:rsidRDefault="000C7D35" w:rsidP="000C7D35">
      <w:r w:rsidRPr="00826514">
        <w:t>Person &amp; email address to contact for further information: &lt;MCC name&gt;, &lt;MCC email address&gt;</w:t>
      </w:r>
    </w:p>
    <w:p w14:paraId="492988CC" w14:textId="77777777" w:rsidR="000C7D35" w:rsidRPr="00826514" w:rsidRDefault="000C7D35" w:rsidP="000C7D35">
      <w:r w:rsidRPr="00826514">
        <w:t>Intended usage: COMMON</w:t>
      </w:r>
    </w:p>
    <w:p w14:paraId="5971DF90" w14:textId="77777777" w:rsidR="000C7D35" w:rsidRPr="00826514" w:rsidRDefault="000C7D35" w:rsidP="000C7D35">
      <w:r w:rsidRPr="00826514">
        <w:t>Restrictions on usage: None</w:t>
      </w:r>
    </w:p>
    <w:p w14:paraId="009A6EE8" w14:textId="77777777" w:rsidR="000C7D35" w:rsidRPr="00826514" w:rsidRDefault="000C7D35" w:rsidP="000C7D35">
      <w:r w:rsidRPr="00826514">
        <w:t>Author: 3GPP CT1 Working Group/3GPP_TSG_CT_WG1@LIST.ETSI.ORG</w:t>
      </w:r>
    </w:p>
    <w:p w14:paraId="3F9D7AB8" w14:textId="77777777" w:rsidR="000C7D35" w:rsidRPr="00826514" w:rsidRDefault="000C7D35" w:rsidP="000C7D35">
      <w:r w:rsidRPr="00826514">
        <w:t>Change controller: &lt;MCC name&gt;/&lt;MCC email address&gt;</w:t>
      </w:r>
    </w:p>
    <w:p w14:paraId="1779C6C7" w14:textId="77777777" w:rsidR="000C7D35" w:rsidRPr="00826514" w:rsidRDefault="000C7D35" w:rsidP="000C7D35">
      <w:pPr>
        <w:pStyle w:val="Heading3"/>
        <w:rPr>
          <w:noProof/>
        </w:rPr>
      </w:pPr>
      <w:bookmarkStart w:id="978" w:name="_CRA_3_3_8"/>
      <w:bookmarkStart w:id="979" w:name="_Toc168325663"/>
      <w:bookmarkStart w:id="980" w:name="_Toc187929965"/>
      <w:bookmarkEnd w:id="978"/>
      <w:r>
        <w:rPr>
          <w:noProof/>
        </w:rPr>
        <w:t>A.3.3.8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data-delivery-tx-quality-mgt-res-info</w:t>
      </w:r>
      <w:r w:rsidRPr="0073469F">
        <w:t>+</w:t>
      </w:r>
      <w:r>
        <w:t>cbor</w:t>
      </w:r>
      <w:bookmarkEnd w:id="979"/>
      <w:bookmarkEnd w:id="980"/>
    </w:p>
    <w:p w14:paraId="35CB8EBE" w14:textId="77777777" w:rsidR="000C7D35" w:rsidRPr="00826514" w:rsidRDefault="000C7D35" w:rsidP="000C7D35">
      <w:r w:rsidRPr="00826514">
        <w:t>Type name: application</w:t>
      </w:r>
    </w:p>
    <w:p w14:paraId="5D2FEFAE" w14:textId="2FC5E6DD" w:rsidR="000C7D35" w:rsidRPr="00826514" w:rsidRDefault="000C7D35" w:rsidP="000C7D35">
      <w:r w:rsidRPr="00826514">
        <w:t xml:space="preserve">Subtype name: </w:t>
      </w:r>
      <w:r w:rsidRPr="00826514">
        <w:rPr>
          <w:noProof/>
        </w:rPr>
        <w:t>vnd.3gpp.seal-</w:t>
      </w:r>
      <w:r>
        <w:rPr>
          <w:noProof/>
        </w:rPr>
        <w:t>data-delivery-tx-quality-mgt-res-info</w:t>
      </w:r>
      <w:r w:rsidRPr="00826514">
        <w:rPr>
          <w:noProof/>
        </w:rPr>
        <w:t>+cbor</w:t>
      </w:r>
    </w:p>
    <w:p w14:paraId="130ACC31" w14:textId="77777777" w:rsidR="000C7D35" w:rsidRPr="00826514" w:rsidRDefault="000C7D35" w:rsidP="000C7D35">
      <w:r w:rsidRPr="00826514">
        <w:t>Required parameters: none</w:t>
      </w:r>
    </w:p>
    <w:p w14:paraId="20482F72" w14:textId="77777777" w:rsidR="000C7D35" w:rsidRPr="00826514" w:rsidRDefault="000C7D35" w:rsidP="000C7D35">
      <w:r w:rsidRPr="00826514">
        <w:t>Optional parameters: none</w:t>
      </w:r>
    </w:p>
    <w:p w14:paraId="0C50F25F" w14:textId="72AD4775"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"TxQualityManagementResponse" data type in 3GPP TS 24.543 clause A.3.3.3.2.2 </w:t>
      </w:r>
      <w:r w:rsidRPr="00826514">
        <w:t>for details.</w:t>
      </w:r>
    </w:p>
    <w:p w14:paraId="186EE4B4" w14:textId="7C9B4FCE" w:rsidR="000C7D35" w:rsidRPr="00826514" w:rsidRDefault="000C7D35" w:rsidP="000C7D35">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489E16"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09E5A3E3"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9CCF289"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6815F04" w14:textId="7216E071" w:rsidR="000C7D35" w:rsidRPr="00826514" w:rsidRDefault="000C7D35" w:rsidP="000C7D3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C26EFD9" w14:textId="77777777" w:rsidR="000C7D35" w:rsidRPr="00826514" w:rsidRDefault="000C7D35" w:rsidP="000C7D35">
      <w:r w:rsidRPr="00826514">
        <w:t>Additional information:</w:t>
      </w:r>
    </w:p>
    <w:p w14:paraId="3CCC380A" w14:textId="77777777" w:rsidR="000C7D35" w:rsidRPr="00826514" w:rsidRDefault="000C7D35" w:rsidP="000C7D35">
      <w:pPr>
        <w:ind w:firstLine="284"/>
      </w:pPr>
      <w:r w:rsidRPr="00826514">
        <w:t>Deprecated alias names for this type: N/A</w:t>
      </w:r>
    </w:p>
    <w:p w14:paraId="018EBA2B" w14:textId="77777777" w:rsidR="000C7D35" w:rsidRPr="00826514" w:rsidRDefault="000C7D35" w:rsidP="000C7D35">
      <w:pPr>
        <w:ind w:firstLine="284"/>
      </w:pPr>
      <w:r w:rsidRPr="00826514">
        <w:t>Magic number(s): N/A</w:t>
      </w:r>
    </w:p>
    <w:p w14:paraId="5B88B1A0" w14:textId="77777777" w:rsidR="000C7D35" w:rsidRPr="00826514" w:rsidRDefault="000C7D35" w:rsidP="000C7D35">
      <w:pPr>
        <w:ind w:firstLine="284"/>
      </w:pPr>
      <w:r w:rsidRPr="00826514">
        <w:t>File extension(s): none</w:t>
      </w:r>
    </w:p>
    <w:p w14:paraId="26133533" w14:textId="77777777" w:rsidR="000C7D35" w:rsidRPr="00826514" w:rsidRDefault="000C7D35" w:rsidP="000C7D35">
      <w:pPr>
        <w:ind w:firstLine="284"/>
      </w:pPr>
      <w:r w:rsidRPr="00826514">
        <w:t>Macintosh file type code(s): none</w:t>
      </w:r>
    </w:p>
    <w:p w14:paraId="49EC9DF3" w14:textId="77777777" w:rsidR="000C7D35" w:rsidRPr="00826514" w:rsidRDefault="000C7D35" w:rsidP="000C7D35">
      <w:r w:rsidRPr="00826514">
        <w:t>Person &amp; email address to contact for further information: &lt;MCC name&gt;, &lt;MCC email address&gt;</w:t>
      </w:r>
    </w:p>
    <w:p w14:paraId="15744481" w14:textId="77777777" w:rsidR="000C7D35" w:rsidRPr="00826514" w:rsidRDefault="000C7D35" w:rsidP="000C7D35">
      <w:r w:rsidRPr="00826514">
        <w:t>Intended usage: COMMON</w:t>
      </w:r>
    </w:p>
    <w:p w14:paraId="2874B872" w14:textId="77777777" w:rsidR="000C7D35" w:rsidRPr="00826514" w:rsidRDefault="000C7D35" w:rsidP="000C7D35">
      <w:r w:rsidRPr="00826514">
        <w:t>Restrictions on usage: None</w:t>
      </w:r>
    </w:p>
    <w:p w14:paraId="20D4AE01" w14:textId="77777777" w:rsidR="000C7D35" w:rsidRPr="00826514" w:rsidRDefault="000C7D35" w:rsidP="000C7D35">
      <w:r w:rsidRPr="00826514">
        <w:t>Author: 3GPP CT1 Working Group/3GPP_TSG_CT_WG1@LIST.ETSI.ORG</w:t>
      </w:r>
    </w:p>
    <w:p w14:paraId="1A2425DF" w14:textId="77777777" w:rsidR="000C7D35" w:rsidRDefault="000C7D35" w:rsidP="000C7D35">
      <w:r w:rsidRPr="00826514">
        <w:t>Change controller: &lt;MCC name&gt;/&lt;MCC email address&gt;</w:t>
      </w:r>
    </w:p>
    <w:p w14:paraId="400E4A7D" w14:textId="178F5C88" w:rsidR="000066D4" w:rsidRPr="000A26DA" w:rsidRDefault="000066D4" w:rsidP="000066D4">
      <w:pPr>
        <w:pStyle w:val="Heading2"/>
      </w:pPr>
      <w:bookmarkStart w:id="981" w:name="_CRA_3_4"/>
      <w:bookmarkStart w:id="982" w:name="_Toc168326513"/>
      <w:bookmarkStart w:id="983" w:name="_Toc187929966"/>
      <w:bookmarkEnd w:id="981"/>
      <w:r w:rsidRPr="000A26DA">
        <w:t>A.3.</w:t>
      </w:r>
      <w:r>
        <w:t>4</w:t>
      </w:r>
      <w:r w:rsidRPr="000A26DA">
        <w:tab/>
        <w:t>Sdd_ConnectionStatusEvent API</w:t>
      </w:r>
      <w:bookmarkEnd w:id="982"/>
      <w:bookmarkEnd w:id="983"/>
    </w:p>
    <w:p w14:paraId="7F4C7C6A" w14:textId="4F212D26" w:rsidR="000066D4" w:rsidRDefault="000066D4" w:rsidP="000066D4">
      <w:pPr>
        <w:pStyle w:val="Heading3"/>
        <w:rPr>
          <w:lang w:eastAsia="zh-CN"/>
        </w:rPr>
      </w:pPr>
      <w:bookmarkStart w:id="984" w:name="_CRA_3_4_1"/>
      <w:bookmarkStart w:id="985" w:name="_Toc168326514"/>
      <w:bookmarkStart w:id="986" w:name="_Toc187929967"/>
      <w:bookmarkEnd w:id="984"/>
      <w:r>
        <w:rPr>
          <w:lang w:eastAsia="zh-CN"/>
        </w:rPr>
        <w:t>A.3.4.1</w:t>
      </w:r>
      <w:r>
        <w:rPr>
          <w:lang w:eastAsia="zh-CN"/>
        </w:rPr>
        <w:tab/>
        <w:t>API URI</w:t>
      </w:r>
      <w:bookmarkEnd w:id="985"/>
      <w:bookmarkEnd w:id="986"/>
    </w:p>
    <w:p w14:paraId="344DFB00" w14:textId="77777777" w:rsidR="000066D4" w:rsidRDefault="000066D4" w:rsidP="000066D4">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2EA2F8A8" w14:textId="77777777" w:rsidR="000066D4" w:rsidRDefault="000066D4" w:rsidP="000066D4">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3D2A0DB6" w14:textId="77777777" w:rsidR="000066D4" w:rsidRDefault="000066D4" w:rsidP="000066D4">
      <w:pPr>
        <w:pStyle w:val="B1"/>
      </w:pPr>
      <w:r>
        <w:t>b)</w:t>
      </w:r>
      <w:r>
        <w:tab/>
        <w:t>the &lt;apiVersion&gt; shall be "v1"; and</w:t>
      </w:r>
    </w:p>
    <w:p w14:paraId="115CE04D" w14:textId="56366A8D" w:rsidR="000066D4" w:rsidRDefault="000066D4" w:rsidP="000066D4">
      <w:pPr>
        <w:pStyle w:val="B1"/>
        <w:rPr>
          <w:lang w:eastAsia="zh-CN"/>
        </w:rPr>
      </w:pPr>
      <w:r>
        <w:t>c)</w:t>
      </w:r>
      <w:r>
        <w:tab/>
        <w:t>the &lt;apiSpecificSuffixes&gt; shall be set as described in clause</w:t>
      </w:r>
      <w:r>
        <w:rPr>
          <w:lang w:eastAsia="zh-CN"/>
        </w:rPr>
        <w:t> A.3.</w:t>
      </w:r>
      <w:r w:rsidR="008C19BC">
        <w:rPr>
          <w:lang w:eastAsia="zh-CN"/>
        </w:rPr>
        <w:t>4</w:t>
      </w:r>
      <w:r>
        <w:rPr>
          <w:lang w:eastAsia="zh-CN"/>
        </w:rPr>
        <w:t>.</w:t>
      </w:r>
      <w:r>
        <w:rPr>
          <w:lang w:val="en-US" w:eastAsia="zh-CN"/>
        </w:rPr>
        <w:t>2</w:t>
      </w:r>
      <w:r>
        <w:rPr>
          <w:lang w:eastAsia="zh-CN"/>
        </w:rPr>
        <w:t>.</w:t>
      </w:r>
    </w:p>
    <w:p w14:paraId="3315B401" w14:textId="13EC0E51" w:rsidR="000066D4" w:rsidRDefault="000066D4" w:rsidP="000066D4">
      <w:pPr>
        <w:pStyle w:val="Heading3"/>
        <w:rPr>
          <w:lang w:eastAsia="zh-CN"/>
        </w:rPr>
      </w:pPr>
      <w:bookmarkStart w:id="987" w:name="_CRA_3_4_2"/>
      <w:bookmarkStart w:id="988" w:name="_Toc168326515"/>
      <w:bookmarkStart w:id="989" w:name="_Toc187929968"/>
      <w:bookmarkEnd w:id="987"/>
      <w:r>
        <w:rPr>
          <w:lang w:eastAsia="zh-CN"/>
        </w:rPr>
        <w:t>A.3.4.2</w:t>
      </w:r>
      <w:r>
        <w:rPr>
          <w:lang w:eastAsia="zh-CN"/>
        </w:rPr>
        <w:tab/>
        <w:t>Resources</w:t>
      </w:r>
      <w:bookmarkEnd w:id="988"/>
      <w:bookmarkEnd w:id="989"/>
    </w:p>
    <w:p w14:paraId="62A74F85" w14:textId="5D1425A0" w:rsidR="000066D4" w:rsidRDefault="000066D4" w:rsidP="000066D4">
      <w:pPr>
        <w:pStyle w:val="Heading4"/>
        <w:rPr>
          <w:lang w:eastAsia="zh-CN"/>
        </w:rPr>
      </w:pPr>
      <w:bookmarkStart w:id="990" w:name="_CRA_3_4_2_1"/>
      <w:bookmarkStart w:id="991" w:name="_Toc168326516"/>
      <w:bookmarkStart w:id="992" w:name="_Toc187929969"/>
      <w:bookmarkEnd w:id="990"/>
      <w:r>
        <w:rPr>
          <w:lang w:eastAsia="zh-CN"/>
        </w:rPr>
        <w:t>A.3.4.2.1</w:t>
      </w:r>
      <w:r>
        <w:rPr>
          <w:lang w:eastAsia="zh-CN"/>
        </w:rPr>
        <w:tab/>
        <w:t>Overview</w:t>
      </w:r>
      <w:bookmarkEnd w:id="991"/>
      <w:bookmarkEnd w:id="992"/>
    </w:p>
    <w:p w14:paraId="47A29442" w14:textId="77777777" w:rsidR="000066D4" w:rsidRDefault="000066D4" w:rsidP="000066D4">
      <w:pPr>
        <w:pStyle w:val="TH"/>
        <w:rPr>
          <w:lang w:eastAsia="zh-CN"/>
        </w:rPr>
      </w:pPr>
      <w:r>
        <w:rPr>
          <w:lang w:eastAsia="zh-CN"/>
        </w:rPr>
        <w:object w:dxaOrig="5956" w:dyaOrig="4215" w14:anchorId="5E1AAA90">
          <v:shape id="_x0000_i1028" type="#_x0000_t75" style="width:298pt;height:211pt" o:ole="">
            <v:imagedata r:id="rId18" o:title=""/>
          </v:shape>
          <o:OLEObject Type="Embed" ProgID="Visio.Drawing.15" ShapeID="_x0000_i1028" DrawAspect="Content" ObjectID="_1798542564" r:id="rId19"/>
        </w:object>
      </w:r>
    </w:p>
    <w:p w14:paraId="431E73E1" w14:textId="6B8309A1" w:rsidR="000066D4" w:rsidRDefault="000066D4" w:rsidP="000066D4">
      <w:pPr>
        <w:pStyle w:val="TF"/>
      </w:pPr>
      <w:bookmarkStart w:id="993" w:name="_CRFigureA_3_4_2_1_1"/>
      <w:r>
        <w:t>Figure </w:t>
      </w:r>
      <w:bookmarkEnd w:id="993"/>
      <w:r>
        <w:t>A.3.4.2.1.1: Resource URI structure of the Sdd_ConnectionStatusEvent API provided by SDDM-S</w:t>
      </w:r>
    </w:p>
    <w:p w14:paraId="025058A8" w14:textId="2D2A8BA5" w:rsidR="000066D4" w:rsidRDefault="000066D4" w:rsidP="000066D4">
      <w:r>
        <w:t>Table A.3.4.2.1.1 provides an overview of the resources and applicable CoAP methods.</w:t>
      </w:r>
    </w:p>
    <w:p w14:paraId="5F65D74E" w14:textId="19CB29AC" w:rsidR="000066D4" w:rsidRDefault="000066D4" w:rsidP="000066D4">
      <w:pPr>
        <w:pStyle w:val="TH"/>
      </w:pPr>
      <w:bookmarkStart w:id="994" w:name="_CRTableA_3_4_2_1_1"/>
      <w:r>
        <w:t>Table </w:t>
      </w:r>
      <w:bookmarkEnd w:id="994"/>
      <w:r>
        <w:t>A.3.4.2.1.1: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2"/>
        <w:gridCol w:w="2834"/>
        <w:gridCol w:w="1701"/>
        <w:gridCol w:w="3208"/>
      </w:tblGrid>
      <w:tr w:rsidR="000066D4" w14:paraId="1220DD1B" w14:textId="77777777" w:rsidTr="000A53D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1C6F8" w14:textId="77777777" w:rsidR="000066D4" w:rsidRDefault="000066D4" w:rsidP="000A53D1">
            <w:pPr>
              <w:pStyle w:val="TAH"/>
            </w:pPr>
            <w:r>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FDB3" w14:textId="77777777" w:rsidR="000066D4" w:rsidRDefault="000066D4" w:rsidP="000A53D1">
            <w:pPr>
              <w:pStyle w:val="TAH"/>
            </w:pPr>
            <w:r>
              <w:t>Resource URI</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237B32" w14:textId="77777777" w:rsidR="000066D4" w:rsidRDefault="000066D4" w:rsidP="000A53D1">
            <w:pPr>
              <w:pStyle w:val="TAH"/>
            </w:pPr>
            <w:r>
              <w:rPr>
                <w:lang w:val="sv-SE"/>
              </w:rPr>
              <w:t>CoAP</w:t>
            </w:r>
            <w:r>
              <w:t xml:space="preserve"> method</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9E55C" w14:textId="77777777" w:rsidR="000066D4" w:rsidRDefault="000066D4" w:rsidP="000A53D1">
            <w:pPr>
              <w:pStyle w:val="TAH"/>
            </w:pPr>
            <w:r>
              <w:t>Description</w:t>
            </w:r>
          </w:p>
        </w:tc>
      </w:tr>
      <w:tr w:rsidR="000066D4" w14:paraId="694E8211" w14:textId="77777777" w:rsidTr="000A53D1">
        <w:trPr>
          <w:jc w:val="center"/>
        </w:trPr>
        <w:tc>
          <w:tcPr>
            <w:tcW w:w="939" w:type="pct"/>
            <w:vMerge w:val="restart"/>
            <w:tcBorders>
              <w:top w:val="single" w:sz="4" w:space="0" w:color="auto"/>
              <w:left w:val="single" w:sz="4" w:space="0" w:color="auto"/>
              <w:right w:val="single" w:sz="4" w:space="0" w:color="auto"/>
            </w:tcBorders>
          </w:tcPr>
          <w:p w14:paraId="11CF10C1" w14:textId="77777777" w:rsidR="000066D4" w:rsidRDefault="000066D4" w:rsidP="000A53D1">
            <w:pPr>
              <w:pStyle w:val="TAL"/>
            </w:pPr>
            <w:r w:rsidRPr="00A32026">
              <w:rPr>
                <w:lang w:val="en-US"/>
              </w:rPr>
              <w:t xml:space="preserve">SDD </w:t>
            </w:r>
            <w:r>
              <w:rPr>
                <w:lang w:val="en-US"/>
              </w:rPr>
              <w:t>Connection Status Event</w:t>
            </w:r>
          </w:p>
        </w:tc>
        <w:tc>
          <w:tcPr>
            <w:tcW w:w="1486" w:type="pct"/>
            <w:vMerge w:val="restart"/>
            <w:tcBorders>
              <w:top w:val="single" w:sz="4" w:space="0" w:color="auto"/>
              <w:left w:val="single" w:sz="4" w:space="0" w:color="auto"/>
              <w:right w:val="single" w:sz="4" w:space="0" w:color="auto"/>
            </w:tcBorders>
          </w:tcPr>
          <w:p w14:paraId="4FC27B94" w14:textId="77777777" w:rsidR="000066D4" w:rsidRDefault="000066D4" w:rsidP="000A53D1">
            <w:pPr>
              <w:pStyle w:val="TAL"/>
            </w:pPr>
            <w:r>
              <w:t>val-services/{valServiceId}/sdd-connection-status-event</w:t>
            </w:r>
          </w:p>
        </w:tc>
        <w:tc>
          <w:tcPr>
            <w:tcW w:w="892" w:type="pct"/>
            <w:tcBorders>
              <w:top w:val="single" w:sz="4" w:space="0" w:color="auto"/>
              <w:left w:val="single" w:sz="4" w:space="0" w:color="auto"/>
              <w:bottom w:val="single" w:sz="4" w:space="0" w:color="auto"/>
              <w:right w:val="single" w:sz="4" w:space="0" w:color="auto"/>
            </w:tcBorders>
          </w:tcPr>
          <w:p w14:paraId="730BB0D5" w14:textId="77777777" w:rsidR="000066D4" w:rsidRDefault="000066D4" w:rsidP="000A53D1">
            <w:pPr>
              <w:pStyle w:val="TAL"/>
            </w:pPr>
            <w:r>
              <w:t>POST</w:t>
            </w:r>
          </w:p>
        </w:tc>
        <w:tc>
          <w:tcPr>
            <w:tcW w:w="1682" w:type="pct"/>
            <w:tcBorders>
              <w:top w:val="single" w:sz="4" w:space="0" w:color="auto"/>
              <w:left w:val="single" w:sz="4" w:space="0" w:color="auto"/>
              <w:bottom w:val="single" w:sz="4" w:space="0" w:color="auto"/>
              <w:right w:val="single" w:sz="4" w:space="0" w:color="auto"/>
            </w:tcBorders>
          </w:tcPr>
          <w:p w14:paraId="228BD3F1" w14:textId="77777777" w:rsidR="000066D4" w:rsidRDefault="000066D4" w:rsidP="000A53D1">
            <w:pPr>
              <w:pStyle w:val="TAL"/>
            </w:pPr>
            <w:r>
              <w:rPr>
                <w:lang w:val="en-US" w:eastAsia="zh-CN"/>
              </w:rPr>
              <w:t>Establish an</w:t>
            </w:r>
            <w:r>
              <w:rPr>
                <w:b/>
                <w:bCs/>
              </w:rPr>
              <w:t xml:space="preserve"> </w:t>
            </w:r>
            <w:r>
              <w:rPr>
                <w:bCs/>
              </w:rPr>
              <w:t>SDDM connection status event</w:t>
            </w:r>
            <w:r>
              <w:rPr>
                <w:lang w:val="en-US" w:eastAsia="zh-CN"/>
              </w:rPr>
              <w:t>.</w:t>
            </w:r>
          </w:p>
        </w:tc>
      </w:tr>
      <w:tr w:rsidR="000066D4" w14:paraId="3C6F3CF3" w14:textId="77777777" w:rsidTr="000A53D1">
        <w:trPr>
          <w:trHeight w:val="321"/>
          <w:jc w:val="center"/>
        </w:trPr>
        <w:tc>
          <w:tcPr>
            <w:tcW w:w="939" w:type="pct"/>
            <w:vMerge/>
            <w:tcBorders>
              <w:left w:val="single" w:sz="4" w:space="0" w:color="auto"/>
              <w:bottom w:val="single" w:sz="4" w:space="0" w:color="auto"/>
              <w:right w:val="single" w:sz="4" w:space="0" w:color="auto"/>
            </w:tcBorders>
          </w:tcPr>
          <w:p w14:paraId="03E0A4E4" w14:textId="77777777" w:rsidR="000066D4" w:rsidRDefault="000066D4" w:rsidP="000A53D1">
            <w:pPr>
              <w:pStyle w:val="TAL"/>
            </w:pPr>
          </w:p>
        </w:tc>
        <w:tc>
          <w:tcPr>
            <w:tcW w:w="1486" w:type="pct"/>
            <w:vMerge/>
            <w:tcBorders>
              <w:left w:val="single" w:sz="4" w:space="0" w:color="auto"/>
              <w:bottom w:val="single" w:sz="4" w:space="0" w:color="auto"/>
              <w:right w:val="single" w:sz="4" w:space="0" w:color="auto"/>
            </w:tcBorders>
          </w:tcPr>
          <w:p w14:paraId="5C2262B8" w14:textId="77777777" w:rsidR="000066D4" w:rsidRDefault="000066D4" w:rsidP="000A53D1">
            <w:pPr>
              <w:pStyle w:val="TAL"/>
            </w:pPr>
          </w:p>
        </w:tc>
        <w:tc>
          <w:tcPr>
            <w:tcW w:w="892" w:type="pct"/>
            <w:tcBorders>
              <w:top w:val="single" w:sz="4" w:space="0" w:color="auto"/>
              <w:left w:val="single" w:sz="4" w:space="0" w:color="auto"/>
              <w:bottom w:val="single" w:sz="4" w:space="0" w:color="auto"/>
              <w:right w:val="single" w:sz="4" w:space="0" w:color="auto"/>
            </w:tcBorders>
          </w:tcPr>
          <w:p w14:paraId="2E3206E9" w14:textId="77777777" w:rsidR="000066D4" w:rsidRDefault="000066D4" w:rsidP="000A53D1">
            <w:pPr>
              <w:pStyle w:val="TAL"/>
            </w:pPr>
            <w:r>
              <w:t>DELETE</w:t>
            </w:r>
          </w:p>
        </w:tc>
        <w:tc>
          <w:tcPr>
            <w:tcW w:w="1682" w:type="pct"/>
            <w:tcBorders>
              <w:top w:val="single" w:sz="4" w:space="0" w:color="auto"/>
              <w:left w:val="single" w:sz="4" w:space="0" w:color="auto"/>
              <w:bottom w:val="single" w:sz="4" w:space="0" w:color="auto"/>
              <w:right w:val="single" w:sz="4" w:space="0" w:color="auto"/>
            </w:tcBorders>
          </w:tcPr>
          <w:p w14:paraId="503FD8DB" w14:textId="77777777" w:rsidR="000066D4" w:rsidRDefault="000066D4" w:rsidP="000A53D1">
            <w:pPr>
              <w:pStyle w:val="TAL"/>
              <w:rPr>
                <w:lang w:val="en-US" w:eastAsia="zh-CN"/>
              </w:rPr>
            </w:pPr>
            <w:r>
              <w:rPr>
                <w:lang w:val="en-US" w:eastAsia="zh-CN"/>
              </w:rPr>
              <w:t>Release an</w:t>
            </w:r>
            <w:r>
              <w:rPr>
                <w:b/>
                <w:bCs/>
              </w:rPr>
              <w:t xml:space="preserve"> </w:t>
            </w:r>
            <w:r>
              <w:rPr>
                <w:bCs/>
              </w:rPr>
              <w:t>SDDM connection status event.</w:t>
            </w:r>
          </w:p>
        </w:tc>
      </w:tr>
    </w:tbl>
    <w:p w14:paraId="128205A1" w14:textId="77777777" w:rsidR="000066D4" w:rsidRDefault="000066D4" w:rsidP="000066D4">
      <w:pPr>
        <w:rPr>
          <w:lang w:eastAsia="zh-CN"/>
        </w:rPr>
      </w:pPr>
    </w:p>
    <w:p w14:paraId="211EB2AE" w14:textId="01EE114E" w:rsidR="000066D4" w:rsidRDefault="000066D4" w:rsidP="000066D4">
      <w:pPr>
        <w:pStyle w:val="Heading4"/>
        <w:rPr>
          <w:lang w:eastAsia="zh-CN"/>
        </w:rPr>
      </w:pPr>
      <w:bookmarkStart w:id="995" w:name="_CRA_3_4_2_2"/>
      <w:bookmarkStart w:id="996" w:name="_Toc168326517"/>
      <w:bookmarkStart w:id="997" w:name="_Toc187929970"/>
      <w:bookmarkEnd w:id="995"/>
      <w:r>
        <w:rPr>
          <w:lang w:eastAsia="zh-CN"/>
        </w:rPr>
        <w:t>A.3.4.2.2</w:t>
      </w:r>
      <w:r>
        <w:rPr>
          <w:lang w:eastAsia="zh-CN"/>
        </w:rPr>
        <w:tab/>
        <w:t xml:space="preserve">Resource: SDD </w:t>
      </w:r>
      <w:bookmarkEnd w:id="996"/>
      <w:r>
        <w:rPr>
          <w:lang w:eastAsia="zh-CN"/>
        </w:rPr>
        <w:t>Connection Status Event</w:t>
      </w:r>
      <w:bookmarkEnd w:id="997"/>
    </w:p>
    <w:p w14:paraId="31B971BD" w14:textId="543DD158" w:rsidR="000066D4" w:rsidRDefault="000066D4" w:rsidP="000066D4">
      <w:pPr>
        <w:pStyle w:val="Heading5"/>
        <w:rPr>
          <w:lang w:eastAsia="zh-CN"/>
        </w:rPr>
      </w:pPr>
      <w:bookmarkStart w:id="998" w:name="_CRA_3_4_2_2_1"/>
      <w:bookmarkStart w:id="999" w:name="_Toc168326518"/>
      <w:bookmarkStart w:id="1000" w:name="_Toc187929971"/>
      <w:bookmarkEnd w:id="998"/>
      <w:r>
        <w:rPr>
          <w:lang w:eastAsia="zh-CN"/>
        </w:rPr>
        <w:t>A.3.4.2.2.1</w:t>
      </w:r>
      <w:r>
        <w:rPr>
          <w:lang w:eastAsia="zh-CN"/>
        </w:rPr>
        <w:tab/>
        <w:t>Description</w:t>
      </w:r>
      <w:bookmarkEnd w:id="999"/>
      <w:bookmarkEnd w:id="1000"/>
    </w:p>
    <w:p w14:paraId="324D1FCD" w14:textId="77777777" w:rsidR="000066D4" w:rsidRDefault="000066D4" w:rsidP="000066D4">
      <w:pPr>
        <w:rPr>
          <w:lang w:eastAsia="zh-CN"/>
        </w:rPr>
      </w:pPr>
      <w:r>
        <w:rPr>
          <w:lang w:eastAsia="zh-CN"/>
        </w:rPr>
        <w:t>The SDD connection status event resource represents an SDD connection status event to be created at a given SDDM-C and SDDM-S.</w:t>
      </w:r>
    </w:p>
    <w:p w14:paraId="53C9C188" w14:textId="13503E57" w:rsidR="000066D4" w:rsidRDefault="000066D4" w:rsidP="000066D4">
      <w:pPr>
        <w:pStyle w:val="Heading5"/>
        <w:rPr>
          <w:lang w:eastAsia="zh-CN"/>
        </w:rPr>
      </w:pPr>
      <w:bookmarkStart w:id="1001" w:name="_CRA_3_4_2_2_2"/>
      <w:bookmarkStart w:id="1002" w:name="_Toc168326519"/>
      <w:bookmarkStart w:id="1003" w:name="_Toc187929972"/>
      <w:bookmarkEnd w:id="1001"/>
      <w:r>
        <w:rPr>
          <w:lang w:eastAsia="zh-CN"/>
        </w:rPr>
        <w:t>A.3.4.2.2.2</w:t>
      </w:r>
      <w:r>
        <w:rPr>
          <w:lang w:eastAsia="zh-CN"/>
        </w:rPr>
        <w:tab/>
        <w:t>Resource Definition</w:t>
      </w:r>
      <w:bookmarkEnd w:id="1002"/>
      <w:bookmarkEnd w:id="1003"/>
    </w:p>
    <w:p w14:paraId="7E1251DF" w14:textId="77777777" w:rsidR="000066D4" w:rsidRDefault="000066D4" w:rsidP="000066D4">
      <w:pPr>
        <w:rPr>
          <w:b/>
          <w:lang w:eastAsia="zh-CN"/>
        </w:rPr>
      </w:pPr>
      <w:r>
        <w:rPr>
          <w:lang w:eastAsia="zh-CN"/>
        </w:rPr>
        <w:t xml:space="preserve">Resource URI: </w:t>
      </w:r>
      <w:r>
        <w:rPr>
          <w:b/>
          <w:lang w:eastAsia="zh-CN"/>
        </w:rPr>
        <w:t>{apiRoot}/sdd-rtc-s/&lt;apiVersion&gt;/val-services/</w:t>
      </w:r>
      <w:r>
        <w:rPr>
          <w:b/>
          <w:lang w:val="en-US" w:eastAsia="zh-CN"/>
        </w:rPr>
        <w:t>{valServiceId}/sdd-connection-status-event</w:t>
      </w:r>
    </w:p>
    <w:p w14:paraId="1FDBE58E" w14:textId="37B462B1" w:rsidR="000066D4" w:rsidRDefault="000066D4" w:rsidP="000066D4">
      <w:pPr>
        <w:rPr>
          <w:lang w:eastAsia="zh-CN"/>
        </w:rPr>
      </w:pPr>
      <w:r>
        <w:rPr>
          <w:lang w:eastAsia="zh-CN"/>
        </w:rPr>
        <w:t>This resource shall support the resource URI variables defined in the table A.3.4.2.2.2.1.</w:t>
      </w:r>
    </w:p>
    <w:p w14:paraId="520230B5" w14:textId="18601622" w:rsidR="000066D4" w:rsidRDefault="000066D4" w:rsidP="000066D4">
      <w:pPr>
        <w:pStyle w:val="TH"/>
        <w:rPr>
          <w:rFonts w:cs="Arial"/>
        </w:rPr>
      </w:pPr>
      <w:bookmarkStart w:id="1004" w:name="_CRTableA_3_4_2_2_2_1"/>
      <w:r>
        <w:t>Table </w:t>
      </w:r>
      <w:bookmarkEnd w:id="1004"/>
      <w:r>
        <w:t>A.3.4.2.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0066D4" w14:paraId="18C8E0A4"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9136B78" w14:textId="77777777" w:rsidR="000066D4" w:rsidRDefault="000066D4" w:rsidP="000A53D1">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390E9AA8" w14:textId="77777777" w:rsidR="000066D4" w:rsidRDefault="000066D4" w:rsidP="000A53D1">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hideMark/>
          </w:tcPr>
          <w:p w14:paraId="0050047D" w14:textId="77777777" w:rsidR="000066D4" w:rsidRDefault="000066D4" w:rsidP="000A53D1">
            <w:pPr>
              <w:pStyle w:val="TAH"/>
            </w:pPr>
            <w:r>
              <w:t>Definition</w:t>
            </w:r>
          </w:p>
        </w:tc>
      </w:tr>
      <w:tr w:rsidR="000066D4" w14:paraId="17E42A75"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D5EB404" w14:textId="77777777" w:rsidR="000066D4" w:rsidRDefault="000066D4" w:rsidP="000A53D1">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652CEDC0"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07A9CB2D" w14:textId="77777777" w:rsidR="000066D4" w:rsidRDefault="000066D4"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066D4" w14:paraId="09BD8DAC"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73D8B52" w14:textId="77777777" w:rsidR="000066D4" w:rsidRDefault="000066D4" w:rsidP="000A53D1">
            <w:pPr>
              <w:pStyle w:val="TAL"/>
            </w:pPr>
            <w:r>
              <w:t>apiVersion</w:t>
            </w:r>
          </w:p>
        </w:tc>
        <w:tc>
          <w:tcPr>
            <w:tcW w:w="968" w:type="pct"/>
            <w:tcBorders>
              <w:top w:val="single" w:sz="6" w:space="0" w:color="000000"/>
              <w:left w:val="single" w:sz="6" w:space="0" w:color="000000"/>
              <w:bottom w:val="single" w:sz="6" w:space="0" w:color="000000"/>
              <w:right w:val="single" w:sz="6" w:space="0" w:color="000000"/>
            </w:tcBorders>
            <w:hideMark/>
          </w:tcPr>
          <w:p w14:paraId="7F1680D5"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1D59667D" w14:textId="00A27AE5" w:rsidR="000066D4" w:rsidRDefault="000066D4" w:rsidP="000A53D1">
            <w:pPr>
              <w:pStyle w:val="TAL"/>
            </w:pPr>
            <w:r>
              <w:t>See clause</w:t>
            </w:r>
            <w:r>
              <w:rPr>
                <w:lang w:eastAsia="zh-CN"/>
              </w:rPr>
              <w:t> A.3.</w:t>
            </w:r>
            <w:r w:rsidR="008C19BC">
              <w:rPr>
                <w:lang w:eastAsia="zh-CN"/>
              </w:rPr>
              <w:t>4</w:t>
            </w:r>
            <w:r>
              <w:rPr>
                <w:lang w:eastAsia="zh-CN"/>
              </w:rPr>
              <w:t>.1.</w:t>
            </w:r>
          </w:p>
        </w:tc>
      </w:tr>
      <w:tr w:rsidR="000066D4" w14:paraId="73E30BAD"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7F0C52B" w14:textId="77777777" w:rsidR="000066D4" w:rsidRDefault="000066D4" w:rsidP="000A53D1">
            <w:pPr>
              <w:pStyle w:val="TAL"/>
            </w:pPr>
            <w:r>
              <w:t>valServiceId</w:t>
            </w:r>
          </w:p>
        </w:tc>
        <w:tc>
          <w:tcPr>
            <w:tcW w:w="968" w:type="pct"/>
            <w:tcBorders>
              <w:top w:val="single" w:sz="6" w:space="0" w:color="000000"/>
              <w:left w:val="single" w:sz="6" w:space="0" w:color="000000"/>
              <w:bottom w:val="single" w:sz="6" w:space="0" w:color="000000"/>
              <w:right w:val="single" w:sz="6" w:space="0" w:color="000000"/>
            </w:tcBorders>
            <w:hideMark/>
          </w:tcPr>
          <w:p w14:paraId="7AC8D99C" w14:textId="77777777" w:rsidR="000066D4" w:rsidRDefault="000066D4" w:rsidP="000A53D1">
            <w:pPr>
              <w:pStyle w:val="TAL"/>
            </w:pPr>
            <w:r>
              <w:rPr>
                <w:lang w:val="sv-SE"/>
              </w:rPr>
              <w:t>string</w:t>
            </w:r>
          </w:p>
        </w:tc>
        <w:tc>
          <w:tcPr>
            <w:tcW w:w="3169" w:type="pct"/>
            <w:tcBorders>
              <w:top w:val="single" w:sz="6" w:space="0" w:color="000000"/>
              <w:left w:val="single" w:sz="6" w:space="0" w:color="000000"/>
              <w:bottom w:val="single" w:sz="6" w:space="0" w:color="000000"/>
              <w:right w:val="single" w:sz="6" w:space="0" w:color="000000"/>
            </w:tcBorders>
            <w:hideMark/>
          </w:tcPr>
          <w:p w14:paraId="06513175" w14:textId="77777777" w:rsidR="000066D4" w:rsidRDefault="000066D4" w:rsidP="000A53D1">
            <w:pPr>
              <w:pStyle w:val="TAL"/>
            </w:pPr>
            <w:r>
              <w:t>Identifier of a VAL service.</w:t>
            </w:r>
          </w:p>
        </w:tc>
      </w:tr>
    </w:tbl>
    <w:p w14:paraId="6843D233" w14:textId="77777777" w:rsidR="000066D4" w:rsidRDefault="000066D4" w:rsidP="000066D4">
      <w:pPr>
        <w:rPr>
          <w:lang w:eastAsia="zh-CN"/>
        </w:rPr>
      </w:pPr>
    </w:p>
    <w:p w14:paraId="0CE3CD2A" w14:textId="04B6BF15" w:rsidR="000066D4" w:rsidRDefault="000066D4" w:rsidP="000066D4">
      <w:pPr>
        <w:pStyle w:val="Heading5"/>
        <w:rPr>
          <w:lang w:eastAsia="zh-CN"/>
        </w:rPr>
      </w:pPr>
      <w:bookmarkStart w:id="1005" w:name="_CRA_3_4_2_2_3"/>
      <w:bookmarkStart w:id="1006" w:name="_Toc168326520"/>
      <w:bookmarkStart w:id="1007" w:name="_Toc187929973"/>
      <w:bookmarkEnd w:id="1005"/>
      <w:r>
        <w:rPr>
          <w:lang w:eastAsia="zh-CN"/>
        </w:rPr>
        <w:t>A.3.4.2.2.3</w:t>
      </w:r>
      <w:r>
        <w:rPr>
          <w:lang w:eastAsia="zh-CN"/>
        </w:rPr>
        <w:tab/>
        <w:t>Resource Standard Methods</w:t>
      </w:r>
      <w:bookmarkEnd w:id="1006"/>
      <w:bookmarkEnd w:id="1007"/>
    </w:p>
    <w:p w14:paraId="1A42878C" w14:textId="63BF3B6F" w:rsidR="000066D4" w:rsidRDefault="000066D4" w:rsidP="000066D4">
      <w:pPr>
        <w:pStyle w:val="Heading6"/>
      </w:pPr>
      <w:bookmarkStart w:id="1008" w:name="_CRA_3_4_2_2_3_1"/>
      <w:bookmarkStart w:id="1009" w:name="_Toc187929974"/>
      <w:bookmarkEnd w:id="1008"/>
      <w:r>
        <w:rPr>
          <w:lang w:eastAsia="zh-CN"/>
        </w:rPr>
        <w:t>A.3.4.2.2.3.1</w:t>
      </w:r>
      <w:r>
        <w:rPr>
          <w:lang w:eastAsia="zh-CN"/>
        </w:rPr>
        <w:tab/>
        <w:t>POST</w:t>
      </w:r>
      <w:bookmarkEnd w:id="1009"/>
    </w:p>
    <w:p w14:paraId="0556BDAF" w14:textId="77777777" w:rsidR="000066D4" w:rsidRDefault="000066D4" w:rsidP="000066D4">
      <w:pPr>
        <w:rPr>
          <w:lang w:eastAsia="zh-CN"/>
        </w:rPr>
      </w:pPr>
      <w:r>
        <w:rPr>
          <w:lang w:eastAsia="zh-CN"/>
        </w:rPr>
        <w:t>This operation allows to establish an SDDM connection status event.</w:t>
      </w:r>
    </w:p>
    <w:p w14:paraId="6BB7A269" w14:textId="579EC35F"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w:t>
      </w:r>
      <w:r>
        <w:rPr>
          <w:lang w:eastAsia="zh-CN"/>
        </w:rPr>
        <w:t>2</w:t>
      </w:r>
      <w:r>
        <w:t>.3.</w:t>
      </w:r>
      <w:r>
        <w:rPr>
          <w:lang w:val="en-US"/>
        </w:rPr>
        <w:t>1</w:t>
      </w:r>
      <w:r>
        <w:t>.</w:t>
      </w:r>
      <w:r>
        <w:rPr>
          <w:lang w:val="en-US"/>
        </w:rPr>
        <w:t xml:space="preserve">1 and </w:t>
      </w:r>
      <w:r>
        <w:t>A.3.4.2.2.3.1.2.</w:t>
      </w:r>
    </w:p>
    <w:p w14:paraId="7EDE8D0D" w14:textId="59A413CA" w:rsidR="000066D4" w:rsidRDefault="000066D4" w:rsidP="000066D4">
      <w:pPr>
        <w:pStyle w:val="TH"/>
      </w:pPr>
      <w:bookmarkStart w:id="1010" w:name="_CRTableA_3_4_2_2_3_1_1"/>
      <w:r>
        <w:t xml:space="preserve">Table </w:t>
      </w:r>
      <w:bookmarkEnd w:id="1010"/>
      <w:r>
        <w:t>A.3.4.2.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25"/>
        <w:gridCol w:w="566"/>
        <w:gridCol w:w="1278"/>
        <w:gridCol w:w="4766"/>
      </w:tblGrid>
      <w:tr w:rsidR="000066D4" w14:paraId="09B94093"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shd w:val="clear" w:color="auto" w:fill="C0C0C0"/>
            <w:hideMark/>
          </w:tcPr>
          <w:p w14:paraId="3AD6361E"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46E6E342" w14:textId="77777777" w:rsidR="000066D4" w:rsidRDefault="000066D4" w:rsidP="000A53D1">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22A923F5" w14:textId="77777777" w:rsidR="000066D4" w:rsidRDefault="000066D4" w:rsidP="000A53D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4DD544B2" w14:textId="77777777" w:rsidR="000066D4" w:rsidRDefault="000066D4" w:rsidP="000A53D1">
            <w:pPr>
              <w:pStyle w:val="TAH"/>
            </w:pPr>
            <w:r>
              <w:t>Description</w:t>
            </w:r>
          </w:p>
        </w:tc>
      </w:tr>
      <w:tr w:rsidR="000066D4" w14:paraId="51D705DA"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hideMark/>
          </w:tcPr>
          <w:p w14:paraId="22EF0E10" w14:textId="77777777" w:rsidR="000066D4" w:rsidRDefault="000066D4" w:rsidP="000A53D1">
            <w:pPr>
              <w:pStyle w:val="TAL"/>
            </w:pPr>
            <w:r w:rsidRPr="00C237E6">
              <w:rPr>
                <w:lang w:eastAsia="zh-CN"/>
              </w:rPr>
              <w:t>ConnectionStatusConfigurationRequest</w:t>
            </w:r>
          </w:p>
        </w:tc>
        <w:tc>
          <w:tcPr>
            <w:tcW w:w="297" w:type="pct"/>
            <w:tcBorders>
              <w:top w:val="single" w:sz="4" w:space="0" w:color="auto"/>
              <w:left w:val="single" w:sz="4" w:space="0" w:color="auto"/>
              <w:bottom w:val="single" w:sz="4" w:space="0" w:color="auto"/>
              <w:right w:val="single" w:sz="4" w:space="0" w:color="auto"/>
            </w:tcBorders>
            <w:hideMark/>
          </w:tcPr>
          <w:p w14:paraId="47FB3A4D" w14:textId="77777777" w:rsidR="000066D4" w:rsidRDefault="000066D4" w:rsidP="000A53D1">
            <w:pPr>
              <w:pStyle w:val="TAC"/>
              <w:rPr>
                <w:lang w:eastAsia="zh-CN"/>
              </w:rPr>
            </w:pPr>
            <w:r>
              <w:rPr>
                <w:lang w:eastAsia="zh-CN"/>
              </w:rPr>
              <w:t>M</w:t>
            </w:r>
          </w:p>
        </w:tc>
        <w:tc>
          <w:tcPr>
            <w:tcW w:w="670" w:type="pct"/>
            <w:tcBorders>
              <w:top w:val="single" w:sz="4" w:space="0" w:color="auto"/>
              <w:left w:val="single" w:sz="4" w:space="0" w:color="auto"/>
              <w:bottom w:val="single" w:sz="4" w:space="0" w:color="auto"/>
              <w:right w:val="single" w:sz="4" w:space="0" w:color="auto"/>
            </w:tcBorders>
            <w:hideMark/>
          </w:tcPr>
          <w:p w14:paraId="0BF8888C" w14:textId="77777777" w:rsidR="000066D4" w:rsidRDefault="000066D4" w:rsidP="000A53D1">
            <w:pPr>
              <w:pStyle w:val="TAL"/>
            </w:pPr>
            <w:r>
              <w:t>1</w:t>
            </w:r>
          </w:p>
        </w:tc>
        <w:tc>
          <w:tcPr>
            <w:tcW w:w="2500" w:type="pct"/>
            <w:tcBorders>
              <w:top w:val="single" w:sz="4" w:space="0" w:color="auto"/>
              <w:left w:val="single" w:sz="4" w:space="0" w:color="auto"/>
              <w:bottom w:val="single" w:sz="4" w:space="0" w:color="auto"/>
              <w:right w:val="single" w:sz="4" w:space="0" w:color="auto"/>
            </w:tcBorders>
            <w:hideMark/>
          </w:tcPr>
          <w:p w14:paraId="589B1DE7" w14:textId="77777777" w:rsidR="000066D4" w:rsidRDefault="000066D4" w:rsidP="000A53D1">
            <w:pPr>
              <w:pStyle w:val="TAL"/>
            </w:pPr>
            <w:r>
              <w:t>The information of request of establishment of an SDDM connection status event.</w:t>
            </w:r>
          </w:p>
        </w:tc>
      </w:tr>
    </w:tbl>
    <w:p w14:paraId="41085B5B" w14:textId="77777777" w:rsidR="000066D4" w:rsidRDefault="000066D4" w:rsidP="000066D4">
      <w:pPr>
        <w:rPr>
          <w:lang w:eastAsia="zh-CN"/>
        </w:rPr>
      </w:pPr>
    </w:p>
    <w:p w14:paraId="78A57FC2" w14:textId="41D9D221" w:rsidR="000066D4" w:rsidRDefault="000066D4" w:rsidP="000066D4">
      <w:pPr>
        <w:pStyle w:val="TH"/>
      </w:pPr>
      <w:bookmarkStart w:id="1011" w:name="_CRTableA_3_4_2_2_3_1_2"/>
      <w:r>
        <w:t xml:space="preserve">Table </w:t>
      </w:r>
      <w:bookmarkEnd w:id="1011"/>
      <w:r>
        <w:t xml:space="preserve">A.3.4.2.2.3.1.2: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423"/>
        <w:gridCol w:w="1278"/>
        <w:gridCol w:w="1701"/>
        <w:gridCol w:w="3633"/>
      </w:tblGrid>
      <w:tr w:rsidR="000066D4" w14:paraId="18015AAA" w14:textId="77777777" w:rsidTr="000A53D1">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00231D2E" w14:textId="77777777" w:rsidR="000066D4" w:rsidRDefault="000066D4"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23302C" w14:textId="77777777" w:rsidR="000066D4" w:rsidRDefault="000066D4" w:rsidP="000A53D1">
            <w:pPr>
              <w:pStyle w:val="TAH"/>
              <w:rPr>
                <w:lang w:eastAsia="en-GB"/>
              </w:rPr>
            </w:pPr>
            <w:r>
              <w:rPr>
                <w:lang w:eastAsia="en-GB"/>
              </w:rP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06FBE640" w14:textId="77777777" w:rsidR="000066D4" w:rsidRDefault="000066D4" w:rsidP="000A53D1">
            <w:pPr>
              <w:pStyle w:val="TAH"/>
              <w:tabs>
                <w:tab w:val="left" w:pos="1129"/>
              </w:tabs>
              <w:rPr>
                <w:lang w:eastAsia="en-GB"/>
              </w:rPr>
            </w:pPr>
            <w:r>
              <w:rPr>
                <w:lang w:eastAsia="en-GB"/>
              </w:rPr>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08BCD415" w14:textId="77777777" w:rsidR="000066D4" w:rsidRDefault="000066D4" w:rsidP="000A53D1">
            <w:pPr>
              <w:pStyle w:val="TAH"/>
              <w:rPr>
                <w:lang w:eastAsia="en-GB"/>
              </w:rPr>
            </w:pPr>
            <w:r>
              <w:rPr>
                <w:lang w:eastAsia="en-GB"/>
              </w:rPr>
              <w:t>Response</w:t>
            </w:r>
          </w:p>
          <w:p w14:paraId="4F20F142" w14:textId="77777777" w:rsidR="000066D4" w:rsidRDefault="000066D4" w:rsidP="000A53D1">
            <w:pPr>
              <w:pStyle w:val="TAH"/>
              <w:rPr>
                <w:lang w:eastAsia="en-GB"/>
              </w:rPr>
            </w:pPr>
            <w:r>
              <w:rPr>
                <w:lang w:eastAsia="en-GB"/>
              </w:rPr>
              <w:t>codes</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3DD463B1" w14:textId="77777777" w:rsidR="000066D4" w:rsidRDefault="000066D4" w:rsidP="000A53D1">
            <w:pPr>
              <w:pStyle w:val="TAH"/>
              <w:rPr>
                <w:lang w:eastAsia="en-GB"/>
              </w:rPr>
            </w:pPr>
            <w:r>
              <w:rPr>
                <w:lang w:eastAsia="en-GB"/>
              </w:rPr>
              <w:t>Description</w:t>
            </w:r>
          </w:p>
        </w:tc>
      </w:tr>
      <w:tr w:rsidR="000066D4" w14:paraId="294AD1C4" w14:textId="77777777" w:rsidTr="000A53D1">
        <w:trPr>
          <w:jc w:val="center"/>
        </w:trPr>
        <w:tc>
          <w:tcPr>
            <w:tcW w:w="1311" w:type="pct"/>
            <w:tcBorders>
              <w:top w:val="single" w:sz="4" w:space="0" w:color="auto"/>
              <w:left w:val="single" w:sz="6" w:space="0" w:color="000000"/>
              <w:bottom w:val="single" w:sz="4" w:space="0" w:color="auto"/>
              <w:right w:val="single" w:sz="6" w:space="0" w:color="000000"/>
            </w:tcBorders>
            <w:hideMark/>
          </w:tcPr>
          <w:p w14:paraId="06FFEBAD" w14:textId="77777777" w:rsidR="000066D4" w:rsidRDefault="000066D4" w:rsidP="000A53D1">
            <w:pPr>
              <w:pStyle w:val="TAL"/>
              <w:rPr>
                <w:lang w:eastAsia="en-GB"/>
              </w:rPr>
            </w:pPr>
            <w:r w:rsidRPr="00C237E6">
              <w:rPr>
                <w:lang w:eastAsia="zh-CN"/>
              </w:rPr>
              <w:t>ConnectionStatusConfiguration</w:t>
            </w:r>
            <w:r>
              <w:rPr>
                <w:lang w:eastAsia="zh-CN"/>
              </w:rPr>
              <w:t>Response</w:t>
            </w:r>
          </w:p>
        </w:tc>
        <w:tc>
          <w:tcPr>
            <w:tcW w:w="222" w:type="pct"/>
            <w:tcBorders>
              <w:top w:val="single" w:sz="4" w:space="0" w:color="auto"/>
              <w:left w:val="single" w:sz="6" w:space="0" w:color="000000"/>
              <w:bottom w:val="single" w:sz="4" w:space="0" w:color="auto"/>
              <w:right w:val="single" w:sz="6" w:space="0" w:color="000000"/>
            </w:tcBorders>
            <w:hideMark/>
          </w:tcPr>
          <w:p w14:paraId="2300FD01" w14:textId="77777777" w:rsidR="000066D4" w:rsidRDefault="000066D4" w:rsidP="000A53D1">
            <w:pPr>
              <w:pStyle w:val="TAC"/>
              <w:rPr>
                <w:lang w:eastAsia="en-GB"/>
              </w:rPr>
            </w:pPr>
            <w:r>
              <w:rPr>
                <w:lang w:eastAsia="en-GB"/>
              </w:rPr>
              <w:t>M</w:t>
            </w:r>
          </w:p>
        </w:tc>
        <w:tc>
          <w:tcPr>
            <w:tcW w:w="670" w:type="pct"/>
            <w:tcBorders>
              <w:top w:val="single" w:sz="4" w:space="0" w:color="auto"/>
              <w:left w:val="single" w:sz="6" w:space="0" w:color="000000"/>
              <w:bottom w:val="single" w:sz="4" w:space="0" w:color="auto"/>
              <w:right w:val="single" w:sz="6" w:space="0" w:color="000000"/>
            </w:tcBorders>
            <w:hideMark/>
          </w:tcPr>
          <w:p w14:paraId="77F6C8D5" w14:textId="77777777" w:rsidR="000066D4" w:rsidRDefault="000066D4" w:rsidP="000A53D1">
            <w:pPr>
              <w:pStyle w:val="TAL"/>
              <w:rPr>
                <w:lang w:eastAsia="en-GB"/>
              </w:rPr>
            </w:pPr>
            <w:r>
              <w:rPr>
                <w:lang w:eastAsia="en-GB"/>
              </w:rPr>
              <w:t>1</w:t>
            </w:r>
          </w:p>
        </w:tc>
        <w:tc>
          <w:tcPr>
            <w:tcW w:w="892" w:type="pct"/>
            <w:tcBorders>
              <w:top w:val="single" w:sz="4" w:space="0" w:color="auto"/>
              <w:left w:val="single" w:sz="6" w:space="0" w:color="000000"/>
              <w:bottom w:val="single" w:sz="4" w:space="0" w:color="auto"/>
              <w:right w:val="single" w:sz="6" w:space="0" w:color="000000"/>
            </w:tcBorders>
            <w:hideMark/>
          </w:tcPr>
          <w:p w14:paraId="5183796E" w14:textId="77777777" w:rsidR="000066D4" w:rsidRDefault="000066D4" w:rsidP="000A53D1">
            <w:pPr>
              <w:pStyle w:val="TAL"/>
              <w:rPr>
                <w:lang w:eastAsia="en-GB"/>
              </w:rPr>
            </w:pPr>
            <w:r>
              <w:rPr>
                <w:lang w:eastAsia="en-GB"/>
              </w:rPr>
              <w:t>2.01 Created</w:t>
            </w:r>
          </w:p>
        </w:tc>
        <w:tc>
          <w:tcPr>
            <w:tcW w:w="1905" w:type="pct"/>
            <w:tcBorders>
              <w:top w:val="single" w:sz="4" w:space="0" w:color="auto"/>
              <w:left w:val="single" w:sz="6" w:space="0" w:color="000000"/>
              <w:bottom w:val="single" w:sz="4" w:space="0" w:color="auto"/>
              <w:right w:val="single" w:sz="6" w:space="0" w:color="000000"/>
            </w:tcBorders>
          </w:tcPr>
          <w:p w14:paraId="3BD65A16" w14:textId="77777777" w:rsidR="000066D4" w:rsidRDefault="000066D4" w:rsidP="000A53D1">
            <w:pPr>
              <w:pStyle w:val="TAL"/>
              <w:rPr>
                <w:lang w:eastAsia="en-GB"/>
              </w:rPr>
            </w:pPr>
            <w:r>
              <w:rPr>
                <w:lang w:eastAsia="zh-CN"/>
              </w:rPr>
              <w:t xml:space="preserve">SDDM connection status event </w:t>
            </w:r>
            <w:r>
              <w:rPr>
                <w:lang w:eastAsia="en-GB"/>
              </w:rPr>
              <w:t>created successfully.</w:t>
            </w:r>
          </w:p>
        </w:tc>
      </w:tr>
      <w:tr w:rsidR="000066D4" w14:paraId="4F93C2F8"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5E0287" w14:textId="77777777" w:rsidR="000066D4" w:rsidRDefault="000066D4"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2AB7A55" w14:textId="77777777" w:rsidR="000066D4" w:rsidRDefault="000066D4" w:rsidP="000066D4">
      <w:pPr>
        <w:rPr>
          <w:lang w:eastAsia="zh-CN"/>
        </w:rPr>
      </w:pPr>
    </w:p>
    <w:p w14:paraId="378111B4" w14:textId="7C0165AE" w:rsidR="000066D4" w:rsidRDefault="000066D4" w:rsidP="000066D4">
      <w:pPr>
        <w:pStyle w:val="Heading6"/>
      </w:pPr>
      <w:bookmarkStart w:id="1012" w:name="_CRA_3_4_2_2_3_2"/>
      <w:bookmarkStart w:id="1013" w:name="_Toc187929975"/>
      <w:bookmarkEnd w:id="1012"/>
      <w:r>
        <w:rPr>
          <w:lang w:eastAsia="zh-CN"/>
        </w:rPr>
        <w:t>A.3.4.2.2.3.2</w:t>
      </w:r>
      <w:r>
        <w:rPr>
          <w:lang w:eastAsia="zh-CN"/>
        </w:rPr>
        <w:tab/>
        <w:t>DELETE</w:t>
      </w:r>
      <w:bookmarkEnd w:id="1013"/>
    </w:p>
    <w:p w14:paraId="6D9105EC" w14:textId="77777777" w:rsidR="000066D4" w:rsidRDefault="000066D4" w:rsidP="000066D4">
      <w:pPr>
        <w:rPr>
          <w:lang w:eastAsia="zh-CN"/>
        </w:rPr>
      </w:pPr>
      <w:r>
        <w:rPr>
          <w:lang w:eastAsia="zh-CN"/>
        </w:rPr>
        <w:t>This operation releases an SDDM connection status event.</w:t>
      </w:r>
    </w:p>
    <w:p w14:paraId="6F9D1F46" w14:textId="3D235B26"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A.3.4.2.2.3.2.</w:t>
      </w:r>
      <w:r>
        <w:rPr>
          <w:lang w:val="en-US"/>
        </w:rPr>
        <w:t xml:space="preserve">1 and </w:t>
      </w:r>
      <w:r>
        <w:t>A.3.4.2.2.3.2.</w:t>
      </w:r>
      <w:r>
        <w:rPr>
          <w:lang w:val="en-US"/>
        </w:rPr>
        <w:t>2</w:t>
      </w:r>
      <w:r>
        <w:t>.</w:t>
      </w:r>
    </w:p>
    <w:p w14:paraId="79C5BA09" w14:textId="4C33CD42" w:rsidR="000066D4" w:rsidRDefault="000066D4" w:rsidP="000066D4">
      <w:pPr>
        <w:pStyle w:val="TH"/>
      </w:pPr>
      <w:bookmarkStart w:id="1014" w:name="_CRTableA_3_4_2_2_3_2_1"/>
      <w:r>
        <w:t xml:space="preserve">Table </w:t>
      </w:r>
      <w:bookmarkEnd w:id="1014"/>
      <w:r>
        <w:t>A.3.4.2.2.3.2.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6"/>
        <w:gridCol w:w="566"/>
        <w:gridCol w:w="1419"/>
        <w:gridCol w:w="5334"/>
      </w:tblGrid>
      <w:tr w:rsidR="000066D4" w14:paraId="09CE2A88"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17EE3FB"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6BFCDFA2" w14:textId="77777777" w:rsidR="000066D4" w:rsidRDefault="000066D4" w:rsidP="000A53D1">
            <w:pPr>
              <w:pStyle w:val="TAH"/>
            </w:pPr>
            <w:r>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F1C46AE" w14:textId="77777777" w:rsidR="000066D4" w:rsidRDefault="000066D4" w:rsidP="000A53D1">
            <w:pPr>
              <w:pStyle w:val="TAH"/>
            </w:pPr>
            <w:r>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5AD072BA" w14:textId="77777777" w:rsidR="000066D4" w:rsidRDefault="000066D4" w:rsidP="000A53D1">
            <w:pPr>
              <w:pStyle w:val="TAH"/>
            </w:pPr>
            <w:r>
              <w:t>Description</w:t>
            </w:r>
          </w:p>
        </w:tc>
      </w:tr>
      <w:tr w:rsidR="000066D4" w14:paraId="6B84AD52"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hideMark/>
          </w:tcPr>
          <w:p w14:paraId="45425888" w14:textId="77777777" w:rsidR="000066D4" w:rsidRDefault="000066D4" w:rsidP="000A53D1">
            <w:pPr>
              <w:pStyle w:val="TAL"/>
            </w:pPr>
            <w:r>
              <w:rPr>
                <w:lang w:eastAsia="zh-CN"/>
              </w:rPr>
              <w:t>n/a</w:t>
            </w:r>
          </w:p>
        </w:tc>
        <w:tc>
          <w:tcPr>
            <w:tcW w:w="297" w:type="pct"/>
            <w:tcBorders>
              <w:top w:val="single" w:sz="4" w:space="0" w:color="auto"/>
              <w:left w:val="single" w:sz="4" w:space="0" w:color="auto"/>
              <w:bottom w:val="single" w:sz="4" w:space="0" w:color="auto"/>
              <w:right w:val="single" w:sz="4" w:space="0" w:color="auto"/>
            </w:tcBorders>
          </w:tcPr>
          <w:p w14:paraId="1D4B2AEE" w14:textId="77777777" w:rsidR="000066D4" w:rsidRDefault="000066D4" w:rsidP="000A53D1">
            <w:pPr>
              <w:pStyle w:val="TAC"/>
              <w:rPr>
                <w:lang w:eastAsia="zh-CN"/>
              </w:rPr>
            </w:pPr>
          </w:p>
        </w:tc>
        <w:tc>
          <w:tcPr>
            <w:tcW w:w="744" w:type="pct"/>
            <w:tcBorders>
              <w:top w:val="single" w:sz="4" w:space="0" w:color="auto"/>
              <w:left w:val="single" w:sz="4" w:space="0" w:color="auto"/>
              <w:bottom w:val="single" w:sz="4" w:space="0" w:color="auto"/>
              <w:right w:val="single" w:sz="4" w:space="0" w:color="auto"/>
            </w:tcBorders>
          </w:tcPr>
          <w:p w14:paraId="67BAB7E9" w14:textId="77777777" w:rsidR="000066D4" w:rsidRDefault="000066D4" w:rsidP="000A53D1">
            <w:pPr>
              <w:pStyle w:val="TAL"/>
            </w:pPr>
          </w:p>
        </w:tc>
        <w:tc>
          <w:tcPr>
            <w:tcW w:w="2797" w:type="pct"/>
            <w:tcBorders>
              <w:top w:val="single" w:sz="4" w:space="0" w:color="auto"/>
              <w:left w:val="single" w:sz="4" w:space="0" w:color="auto"/>
              <w:bottom w:val="single" w:sz="4" w:space="0" w:color="auto"/>
              <w:right w:val="single" w:sz="4" w:space="0" w:color="auto"/>
            </w:tcBorders>
            <w:hideMark/>
          </w:tcPr>
          <w:p w14:paraId="012E627B" w14:textId="77777777" w:rsidR="000066D4" w:rsidRDefault="000066D4" w:rsidP="000A53D1">
            <w:pPr>
              <w:pStyle w:val="TAL"/>
            </w:pPr>
            <w:r>
              <w:t>The information of request of release of an SDDM connection status event.</w:t>
            </w:r>
          </w:p>
        </w:tc>
      </w:tr>
    </w:tbl>
    <w:p w14:paraId="5BFA1C2C" w14:textId="77777777" w:rsidR="000066D4" w:rsidRDefault="000066D4" w:rsidP="000066D4">
      <w:pPr>
        <w:rPr>
          <w:lang w:eastAsia="zh-CN"/>
        </w:rPr>
      </w:pPr>
    </w:p>
    <w:p w14:paraId="2517B341" w14:textId="5063F9B9" w:rsidR="000066D4" w:rsidRDefault="000066D4" w:rsidP="000066D4">
      <w:pPr>
        <w:pStyle w:val="TH"/>
      </w:pPr>
      <w:bookmarkStart w:id="1015" w:name="_CRTableA_3_4_2_2_3_2_2"/>
      <w:r>
        <w:t xml:space="preserve">Table </w:t>
      </w:r>
      <w:bookmarkEnd w:id="1015"/>
      <w:r>
        <w:t xml:space="preserve">A.3.4.2.2.3.2.2: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521"/>
        <w:gridCol w:w="1306"/>
        <w:gridCol w:w="1854"/>
        <w:gridCol w:w="3780"/>
      </w:tblGrid>
      <w:tr w:rsidR="000066D4" w14:paraId="45300D21" w14:textId="77777777" w:rsidTr="000A53D1">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19449457" w14:textId="77777777" w:rsidR="000066D4" w:rsidRDefault="000066D4" w:rsidP="000A53D1">
            <w:pPr>
              <w:pStyle w:val="TAH"/>
              <w:rPr>
                <w:lang w:eastAsia="en-GB"/>
              </w:rPr>
            </w:pPr>
            <w:r>
              <w:rPr>
                <w:lang w:eastAsia="en-GB"/>
              </w:rPr>
              <w:t>Data type</w:t>
            </w:r>
          </w:p>
        </w:tc>
        <w:tc>
          <w:tcPr>
            <w:tcW w:w="273" w:type="pct"/>
            <w:tcBorders>
              <w:top w:val="single" w:sz="4" w:space="0" w:color="auto"/>
              <w:left w:val="single" w:sz="4" w:space="0" w:color="auto"/>
              <w:bottom w:val="single" w:sz="4" w:space="0" w:color="auto"/>
              <w:right w:val="single" w:sz="4" w:space="0" w:color="auto"/>
            </w:tcBorders>
            <w:shd w:val="clear" w:color="auto" w:fill="C0C0C0"/>
            <w:hideMark/>
          </w:tcPr>
          <w:p w14:paraId="76FB8B45" w14:textId="77777777" w:rsidR="000066D4" w:rsidRDefault="000066D4"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2B1AC2B7" w14:textId="77777777" w:rsidR="000066D4" w:rsidRDefault="000066D4"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CACA8A5" w14:textId="77777777" w:rsidR="000066D4" w:rsidRDefault="000066D4" w:rsidP="000A53D1">
            <w:pPr>
              <w:pStyle w:val="TAH"/>
              <w:rPr>
                <w:lang w:eastAsia="en-GB"/>
              </w:rPr>
            </w:pPr>
            <w:r>
              <w:rPr>
                <w:lang w:eastAsia="en-GB"/>
              </w:rPr>
              <w:t>Response</w:t>
            </w:r>
          </w:p>
          <w:p w14:paraId="46CE8454" w14:textId="77777777" w:rsidR="000066D4" w:rsidRDefault="000066D4"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BB761CE" w14:textId="77777777" w:rsidR="000066D4" w:rsidRDefault="000066D4" w:rsidP="000A53D1">
            <w:pPr>
              <w:pStyle w:val="TAH"/>
              <w:rPr>
                <w:lang w:eastAsia="en-GB"/>
              </w:rPr>
            </w:pPr>
            <w:r>
              <w:rPr>
                <w:lang w:eastAsia="en-GB"/>
              </w:rPr>
              <w:t>Description</w:t>
            </w:r>
          </w:p>
        </w:tc>
      </w:tr>
      <w:tr w:rsidR="000066D4" w14:paraId="605E867C" w14:textId="77777777" w:rsidTr="000A53D1">
        <w:trPr>
          <w:jc w:val="center"/>
        </w:trPr>
        <w:tc>
          <w:tcPr>
            <w:tcW w:w="1088" w:type="pct"/>
            <w:tcBorders>
              <w:top w:val="single" w:sz="4" w:space="0" w:color="auto"/>
              <w:left w:val="single" w:sz="6" w:space="0" w:color="000000"/>
              <w:bottom w:val="single" w:sz="4" w:space="0" w:color="auto"/>
              <w:right w:val="single" w:sz="6" w:space="0" w:color="000000"/>
            </w:tcBorders>
            <w:hideMark/>
          </w:tcPr>
          <w:p w14:paraId="5F74770A" w14:textId="77777777" w:rsidR="000066D4" w:rsidRDefault="000066D4" w:rsidP="000A53D1">
            <w:pPr>
              <w:pStyle w:val="TAL"/>
              <w:rPr>
                <w:lang w:eastAsia="en-GB"/>
              </w:rPr>
            </w:pPr>
            <w:r>
              <w:rPr>
                <w:lang w:eastAsia="en-GB"/>
              </w:rPr>
              <w:t>n/a</w:t>
            </w:r>
          </w:p>
        </w:tc>
        <w:tc>
          <w:tcPr>
            <w:tcW w:w="273" w:type="pct"/>
            <w:tcBorders>
              <w:top w:val="single" w:sz="4" w:space="0" w:color="auto"/>
              <w:left w:val="single" w:sz="6" w:space="0" w:color="000000"/>
              <w:bottom w:val="single" w:sz="4" w:space="0" w:color="auto"/>
              <w:right w:val="single" w:sz="6" w:space="0" w:color="000000"/>
            </w:tcBorders>
            <w:hideMark/>
          </w:tcPr>
          <w:p w14:paraId="1207A27D" w14:textId="77777777" w:rsidR="000066D4" w:rsidRDefault="000066D4"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9F13F72" w14:textId="77777777" w:rsidR="000066D4" w:rsidRDefault="000066D4"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71BCE6E" w14:textId="77777777" w:rsidR="000066D4" w:rsidRDefault="000066D4"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10CB3FE2" w14:textId="77777777" w:rsidR="000066D4" w:rsidRDefault="000066D4" w:rsidP="000A53D1">
            <w:pPr>
              <w:pStyle w:val="TAL"/>
              <w:rPr>
                <w:lang w:eastAsia="en-GB"/>
              </w:rPr>
            </w:pPr>
            <w:r>
              <w:rPr>
                <w:lang w:eastAsia="zh-CN"/>
              </w:rPr>
              <w:t xml:space="preserve">SDDM connection event </w:t>
            </w:r>
            <w:r>
              <w:rPr>
                <w:lang w:eastAsia="en-GB"/>
              </w:rPr>
              <w:t>released successfully.</w:t>
            </w:r>
          </w:p>
        </w:tc>
      </w:tr>
      <w:tr w:rsidR="000066D4" w14:paraId="0E3834F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5A2488" w14:textId="77777777" w:rsidR="000066D4" w:rsidRDefault="000066D4"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1D5402F4" w14:textId="77777777" w:rsidR="000066D4" w:rsidRPr="002A5D10" w:rsidRDefault="000066D4" w:rsidP="000066D4">
      <w:pPr>
        <w:rPr>
          <w:lang w:eastAsia="zh-CN"/>
        </w:rPr>
      </w:pPr>
    </w:p>
    <w:p w14:paraId="3B0218B7" w14:textId="1D401E70" w:rsidR="000066D4" w:rsidRDefault="000066D4" w:rsidP="000066D4">
      <w:pPr>
        <w:pStyle w:val="Heading3"/>
        <w:rPr>
          <w:lang w:eastAsia="zh-CN"/>
        </w:rPr>
      </w:pPr>
      <w:bookmarkStart w:id="1016" w:name="_CRA_3_4_3"/>
      <w:bookmarkStart w:id="1017" w:name="_Toc168326521"/>
      <w:bookmarkStart w:id="1018" w:name="_Toc187929976"/>
      <w:bookmarkEnd w:id="1016"/>
      <w:r>
        <w:rPr>
          <w:lang w:eastAsia="zh-CN"/>
        </w:rPr>
        <w:t>A.3.4.3</w:t>
      </w:r>
      <w:r>
        <w:rPr>
          <w:lang w:eastAsia="zh-CN"/>
        </w:rPr>
        <w:tab/>
        <w:t>Data Model</w:t>
      </w:r>
      <w:bookmarkEnd w:id="1017"/>
      <w:bookmarkEnd w:id="1018"/>
    </w:p>
    <w:p w14:paraId="5A7B08A9" w14:textId="76BB1FF9" w:rsidR="000066D4" w:rsidRDefault="000066D4" w:rsidP="000066D4">
      <w:pPr>
        <w:pStyle w:val="Heading4"/>
        <w:rPr>
          <w:lang w:eastAsia="zh-CN"/>
        </w:rPr>
      </w:pPr>
      <w:bookmarkStart w:id="1019" w:name="_CRA_3_4_3_1"/>
      <w:bookmarkStart w:id="1020" w:name="_Toc168326522"/>
      <w:bookmarkStart w:id="1021" w:name="_Toc187929977"/>
      <w:bookmarkEnd w:id="1019"/>
      <w:r>
        <w:rPr>
          <w:lang w:eastAsia="zh-CN"/>
        </w:rPr>
        <w:t>A.3.4.3.1</w:t>
      </w:r>
      <w:r>
        <w:rPr>
          <w:lang w:eastAsia="zh-CN"/>
        </w:rPr>
        <w:tab/>
        <w:t>General</w:t>
      </w:r>
      <w:bookmarkEnd w:id="1020"/>
      <w:bookmarkEnd w:id="1021"/>
    </w:p>
    <w:p w14:paraId="3D080F9D" w14:textId="62FC69BB" w:rsidR="000066D4" w:rsidRDefault="000066D4" w:rsidP="000066D4">
      <w:r>
        <w:t>Table </w:t>
      </w:r>
      <w:r>
        <w:rPr>
          <w:lang w:eastAsia="zh-CN"/>
        </w:rPr>
        <w:t>A.3.4.3.1</w:t>
      </w:r>
      <w:r>
        <w:t>.1 specifies the data types defined specifically for the SDD_ConnectionStatusEvent API service provided by SDDM-S.</w:t>
      </w:r>
    </w:p>
    <w:p w14:paraId="794BDA2A" w14:textId="7451443B" w:rsidR="000066D4" w:rsidRDefault="000066D4" w:rsidP="000066D4">
      <w:pPr>
        <w:pStyle w:val="TH"/>
      </w:pPr>
      <w:bookmarkStart w:id="1022" w:name="_CRTableA_3_4_3_1_1"/>
      <w:r>
        <w:t>Table </w:t>
      </w:r>
      <w:bookmarkEnd w:id="1022"/>
      <w:r>
        <w:rPr>
          <w:lang w:eastAsia="zh-CN"/>
        </w:rPr>
        <w:t>A.3.4.3.1</w:t>
      </w:r>
      <w:r>
        <w:t>.1: SDD_</w:t>
      </w:r>
      <w:r w:rsidRPr="006E6D40">
        <w:t>ConnectionStatusEvent</w:t>
      </w:r>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5"/>
        <w:gridCol w:w="1724"/>
        <w:gridCol w:w="3238"/>
        <w:gridCol w:w="1648"/>
      </w:tblGrid>
      <w:tr w:rsidR="000066D4" w14:paraId="70D499D0" w14:textId="77777777" w:rsidTr="000A53D1">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DFD7F2E" w14:textId="77777777" w:rsidR="000066D4" w:rsidRPr="00B92A8D" w:rsidRDefault="000066D4" w:rsidP="000A53D1">
            <w:pPr>
              <w:pStyle w:val="TAH"/>
            </w:pPr>
            <w:r w:rsidRPr="00B92A8D">
              <w:t>Data type</w:t>
            </w:r>
          </w:p>
        </w:tc>
        <w:tc>
          <w:tcPr>
            <w:tcW w:w="1724" w:type="dxa"/>
            <w:tcBorders>
              <w:top w:val="single" w:sz="4" w:space="0" w:color="auto"/>
              <w:left w:val="single" w:sz="4" w:space="0" w:color="auto"/>
              <w:bottom w:val="single" w:sz="4" w:space="0" w:color="auto"/>
              <w:right w:val="single" w:sz="4" w:space="0" w:color="auto"/>
            </w:tcBorders>
            <w:shd w:val="clear" w:color="auto" w:fill="C0C0C0"/>
            <w:hideMark/>
          </w:tcPr>
          <w:p w14:paraId="310506B7" w14:textId="77777777" w:rsidR="000066D4" w:rsidRPr="00B92A8D" w:rsidRDefault="000066D4" w:rsidP="000A53D1">
            <w:pPr>
              <w:pStyle w:val="TAH"/>
            </w:pPr>
            <w:r w:rsidRPr="00B92A8D">
              <w:t>Section defined</w:t>
            </w:r>
          </w:p>
        </w:tc>
        <w:tc>
          <w:tcPr>
            <w:tcW w:w="3237" w:type="dxa"/>
            <w:tcBorders>
              <w:top w:val="single" w:sz="4" w:space="0" w:color="auto"/>
              <w:left w:val="single" w:sz="4" w:space="0" w:color="auto"/>
              <w:bottom w:val="single" w:sz="4" w:space="0" w:color="auto"/>
              <w:right w:val="single" w:sz="4" w:space="0" w:color="auto"/>
            </w:tcBorders>
            <w:shd w:val="clear" w:color="auto" w:fill="C0C0C0"/>
            <w:hideMark/>
          </w:tcPr>
          <w:p w14:paraId="28DF6FD3" w14:textId="77777777" w:rsidR="000066D4" w:rsidRPr="00B92A8D" w:rsidRDefault="000066D4" w:rsidP="000A53D1">
            <w:pPr>
              <w:pStyle w:val="TAH"/>
            </w:pPr>
            <w:r w:rsidRPr="00B92A8D">
              <w:t>Description</w:t>
            </w:r>
          </w:p>
        </w:tc>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ED1C739" w14:textId="77777777" w:rsidR="000066D4" w:rsidRPr="00B92A8D" w:rsidRDefault="000066D4" w:rsidP="000A53D1">
            <w:pPr>
              <w:pStyle w:val="TAH"/>
            </w:pPr>
            <w:r w:rsidRPr="00B92A8D">
              <w:t>Applicability</w:t>
            </w:r>
          </w:p>
        </w:tc>
      </w:tr>
      <w:tr w:rsidR="000066D4" w:rsidRPr="00772C56" w14:paraId="5C7D7EBF" w14:textId="77777777" w:rsidTr="000A53D1">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271DC50A" w14:textId="77777777" w:rsidR="000066D4" w:rsidRPr="00B92A8D" w:rsidRDefault="000066D4" w:rsidP="000A53D1">
            <w:pPr>
              <w:pStyle w:val="TAL"/>
            </w:pPr>
            <w:r w:rsidRPr="00B92A8D">
              <w:t>ConnectionStatusConfigurationRequest</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3C1CC981" w14:textId="6CB38F9B" w:rsidR="000066D4" w:rsidRPr="00B92A8D" w:rsidRDefault="000066D4" w:rsidP="000A53D1">
            <w:pPr>
              <w:pStyle w:val="TAL"/>
            </w:pPr>
            <w:r w:rsidRPr="00B92A8D">
              <w:t>A.3.</w:t>
            </w:r>
            <w:r w:rsidR="008C19BC">
              <w:t>4</w:t>
            </w:r>
            <w:r w:rsidRPr="00B92A8D">
              <w:t>.3.2.1</w:t>
            </w:r>
          </w:p>
        </w:tc>
        <w:tc>
          <w:tcPr>
            <w:tcW w:w="3237" w:type="dxa"/>
            <w:tcBorders>
              <w:top w:val="single" w:sz="4" w:space="0" w:color="auto"/>
              <w:left w:val="single" w:sz="4" w:space="0" w:color="auto"/>
              <w:bottom w:val="single" w:sz="4" w:space="0" w:color="auto"/>
              <w:right w:val="single" w:sz="4" w:space="0" w:color="auto"/>
            </w:tcBorders>
            <w:shd w:val="clear" w:color="auto" w:fill="auto"/>
          </w:tcPr>
          <w:p w14:paraId="376B2E88" w14:textId="77777777" w:rsidR="000066D4" w:rsidRPr="00B92A8D" w:rsidRDefault="000066D4" w:rsidP="000A53D1">
            <w:pPr>
              <w:pStyle w:val="TAL"/>
            </w:pPr>
            <w:r w:rsidRPr="00B92A8D">
              <w:t>Information identifying an SDD connection status event request.</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25E4FAFD" w14:textId="77777777" w:rsidR="000066D4" w:rsidRPr="00B92A8D" w:rsidRDefault="000066D4" w:rsidP="000A53D1">
            <w:pPr>
              <w:pStyle w:val="TAL"/>
            </w:pPr>
          </w:p>
        </w:tc>
      </w:tr>
      <w:tr w:rsidR="000066D4" w:rsidRPr="00504D40" w14:paraId="6D765B7A" w14:textId="77777777" w:rsidTr="000A53D1">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hideMark/>
          </w:tcPr>
          <w:p w14:paraId="55744020" w14:textId="77777777" w:rsidR="000066D4" w:rsidRPr="00B92A8D" w:rsidRDefault="000066D4" w:rsidP="000A53D1">
            <w:pPr>
              <w:pStyle w:val="TAL"/>
            </w:pPr>
            <w:r w:rsidRPr="00B92A8D">
              <w:t>ConnectionStatusConfigurationResponse</w:t>
            </w:r>
          </w:p>
        </w:tc>
        <w:tc>
          <w:tcPr>
            <w:tcW w:w="1724" w:type="dxa"/>
            <w:tcBorders>
              <w:top w:val="single" w:sz="4" w:space="0" w:color="auto"/>
              <w:left w:val="single" w:sz="4" w:space="0" w:color="auto"/>
              <w:bottom w:val="single" w:sz="4" w:space="0" w:color="auto"/>
              <w:right w:val="single" w:sz="4" w:space="0" w:color="auto"/>
            </w:tcBorders>
            <w:shd w:val="clear" w:color="auto" w:fill="auto"/>
            <w:hideMark/>
          </w:tcPr>
          <w:p w14:paraId="67CCE430" w14:textId="3F992292" w:rsidR="000066D4" w:rsidRPr="00B92A8D" w:rsidRDefault="000066D4" w:rsidP="000A53D1">
            <w:pPr>
              <w:pStyle w:val="TAL"/>
            </w:pPr>
            <w:r w:rsidRPr="00B92A8D">
              <w:t>A.3.</w:t>
            </w:r>
            <w:r w:rsidR="008C19BC">
              <w:t>4</w:t>
            </w:r>
            <w:r w:rsidRPr="00B92A8D">
              <w:t>.3.2.2</w:t>
            </w:r>
          </w:p>
        </w:tc>
        <w:tc>
          <w:tcPr>
            <w:tcW w:w="3237" w:type="dxa"/>
            <w:tcBorders>
              <w:top w:val="single" w:sz="4" w:space="0" w:color="auto"/>
              <w:left w:val="single" w:sz="4" w:space="0" w:color="auto"/>
              <w:bottom w:val="single" w:sz="4" w:space="0" w:color="auto"/>
              <w:right w:val="single" w:sz="4" w:space="0" w:color="auto"/>
            </w:tcBorders>
            <w:shd w:val="clear" w:color="auto" w:fill="auto"/>
            <w:hideMark/>
          </w:tcPr>
          <w:p w14:paraId="3A5AFA1A" w14:textId="77777777" w:rsidR="000066D4" w:rsidRPr="00B92A8D" w:rsidRDefault="000066D4" w:rsidP="000A53D1">
            <w:pPr>
              <w:pStyle w:val="TAL"/>
            </w:pPr>
            <w:r w:rsidRPr="00B92A8D">
              <w:t>Information identifying an SDD connection status event response.</w:t>
            </w:r>
          </w:p>
        </w:tc>
        <w:tc>
          <w:tcPr>
            <w:tcW w:w="1648" w:type="dxa"/>
            <w:tcBorders>
              <w:top w:val="single" w:sz="4" w:space="0" w:color="auto"/>
              <w:left w:val="single" w:sz="4" w:space="0" w:color="auto"/>
              <w:bottom w:val="single" w:sz="4" w:space="0" w:color="auto"/>
              <w:right w:val="single" w:sz="4" w:space="0" w:color="auto"/>
            </w:tcBorders>
            <w:shd w:val="clear" w:color="auto" w:fill="auto"/>
            <w:hideMark/>
          </w:tcPr>
          <w:p w14:paraId="4F398A2A" w14:textId="77777777" w:rsidR="000066D4" w:rsidRPr="00B92A8D" w:rsidRDefault="000066D4" w:rsidP="000A53D1">
            <w:pPr>
              <w:pStyle w:val="TAL"/>
            </w:pPr>
          </w:p>
        </w:tc>
      </w:tr>
    </w:tbl>
    <w:p w14:paraId="70A03893" w14:textId="77777777" w:rsidR="000066D4" w:rsidRDefault="000066D4" w:rsidP="000066D4"/>
    <w:p w14:paraId="4DA756EA" w14:textId="7002B762" w:rsidR="000066D4" w:rsidRDefault="000066D4" w:rsidP="000066D4">
      <w:r>
        <w:t>Table </w:t>
      </w:r>
      <w:r>
        <w:rPr>
          <w:lang w:eastAsia="zh-CN"/>
        </w:rPr>
        <w:t>A.3.4.3.1</w:t>
      </w:r>
      <w:r>
        <w:t>.2 specifies the simple data types defined specifically for the SDD_</w:t>
      </w:r>
      <w:r w:rsidRPr="00B1301D">
        <w:t>ConnectionStatusEvent</w:t>
      </w:r>
      <w:r>
        <w:t xml:space="preserve"> API service provided by SDDM-S.</w:t>
      </w:r>
    </w:p>
    <w:p w14:paraId="27BE1E0F" w14:textId="373A2ADB" w:rsidR="000066D4" w:rsidRDefault="000066D4" w:rsidP="000066D4">
      <w:pPr>
        <w:pStyle w:val="TH"/>
      </w:pPr>
      <w:bookmarkStart w:id="1023" w:name="_CRTableA_3_4_3_1_2"/>
      <w:r>
        <w:t>Table </w:t>
      </w:r>
      <w:bookmarkEnd w:id="1023"/>
      <w:r>
        <w:rPr>
          <w:lang w:eastAsia="zh-CN"/>
        </w:rPr>
        <w:t>A.3.4.3.1</w:t>
      </w:r>
      <w:r>
        <w:t>.2: SDD_</w:t>
      </w:r>
      <w:r w:rsidRPr="006E6D40">
        <w:t>ConnectionStatusEvent</w:t>
      </w:r>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066D4" w14:paraId="3A29D1B9"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4393F120" w14:textId="77777777" w:rsidR="000066D4" w:rsidRPr="00B92A8D" w:rsidRDefault="000066D4" w:rsidP="000A53D1">
            <w:pPr>
              <w:pStyle w:val="TAH"/>
            </w:pPr>
            <w:r w:rsidRPr="00B92A8D">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D964400" w14:textId="77777777" w:rsidR="000066D4" w:rsidRPr="00B92A8D" w:rsidRDefault="000066D4" w:rsidP="000A53D1">
            <w:pPr>
              <w:pStyle w:val="TAH"/>
            </w:pPr>
            <w:r w:rsidRPr="00B92A8D">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28BB72A4" w14:textId="77777777" w:rsidR="000066D4" w:rsidRPr="00B92A8D" w:rsidRDefault="000066D4" w:rsidP="000A53D1">
            <w:pPr>
              <w:pStyle w:val="TAH"/>
            </w:pPr>
            <w:r w:rsidRPr="00B92A8D">
              <w:t>Description</w:t>
            </w:r>
          </w:p>
        </w:tc>
      </w:tr>
      <w:tr w:rsidR="000066D4" w:rsidRPr="00E42F12" w14:paraId="254C29F5"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715F7F5E" w14:textId="77777777" w:rsidR="000066D4" w:rsidRPr="00B92A8D" w:rsidRDefault="000066D4" w:rsidP="000A53D1">
            <w:pPr>
              <w:pStyle w:val="TAL"/>
            </w:pPr>
            <w:r w:rsidRPr="00B92A8D">
              <w:t>Uinteger</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7A63F31" w14:textId="77777777" w:rsidR="000066D4" w:rsidRPr="00B92A8D" w:rsidRDefault="000066D4" w:rsidP="000A53D1">
            <w:pPr>
              <w:pStyle w:val="TAL"/>
            </w:pPr>
            <w:r w:rsidRPr="00B92A8D">
              <w:t>A</w:t>
            </w:r>
            <w:r w:rsidRPr="00B92A8D">
              <w:rPr>
                <w:rFonts w:hint="eastAsia"/>
              </w:rPr>
              <w:t>.</w:t>
            </w:r>
            <w:r w:rsidRPr="00B92A8D">
              <w:t>2.3</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3FD3395B" w14:textId="77777777" w:rsidR="000066D4" w:rsidRPr="00B92A8D" w:rsidRDefault="000066D4" w:rsidP="000A53D1">
            <w:pPr>
              <w:pStyle w:val="TAL"/>
            </w:pPr>
            <w:r w:rsidRPr="00B92A8D">
              <w:t>Unsigned integer.</w:t>
            </w:r>
          </w:p>
        </w:tc>
      </w:tr>
    </w:tbl>
    <w:p w14:paraId="75F263EF" w14:textId="77777777" w:rsidR="000066D4" w:rsidRDefault="000066D4" w:rsidP="000066D4"/>
    <w:p w14:paraId="6EF0B00C" w14:textId="26B1CB7C" w:rsidR="000066D4" w:rsidRDefault="000066D4" w:rsidP="000066D4">
      <w:r>
        <w:t>Table </w:t>
      </w:r>
      <w:r>
        <w:rPr>
          <w:lang w:eastAsia="zh-CN"/>
        </w:rPr>
        <w:t>A.3.4.3.1</w:t>
      </w:r>
      <w:r>
        <w:t>.3 specifies the enumerations defined specifically for the SDD_</w:t>
      </w:r>
      <w:r w:rsidRPr="00B1301D">
        <w:t>ConnectionStatusEvent</w:t>
      </w:r>
      <w:r>
        <w:t xml:space="preserve"> API service provided by SDDM-S.</w:t>
      </w:r>
    </w:p>
    <w:p w14:paraId="229EAFAD" w14:textId="67EB165F" w:rsidR="000066D4" w:rsidRDefault="000066D4" w:rsidP="000066D4">
      <w:pPr>
        <w:pStyle w:val="TH"/>
      </w:pPr>
      <w:bookmarkStart w:id="1024" w:name="_CRTableA_3_4_3_1_3"/>
      <w:r>
        <w:t>Table </w:t>
      </w:r>
      <w:bookmarkEnd w:id="1024"/>
      <w:r>
        <w:rPr>
          <w:lang w:eastAsia="zh-CN"/>
        </w:rPr>
        <w:t>A.3.4.3.1</w:t>
      </w:r>
      <w:r>
        <w:t>.3: SDD_</w:t>
      </w:r>
      <w:r w:rsidRPr="006E6D40">
        <w:t>ConnectionStatusEvent</w:t>
      </w:r>
      <w:r>
        <w:t xml:space="preserve">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066D4" w14:paraId="2B05CCFF"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3CC6484E" w14:textId="77777777" w:rsidR="000066D4" w:rsidRDefault="000066D4" w:rsidP="000A53D1">
            <w:pPr>
              <w:pStyle w:val="TAH"/>
            </w:pPr>
            <w:r>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DD0A49E" w14:textId="77777777" w:rsidR="000066D4" w:rsidRDefault="000066D4" w:rsidP="000A53D1">
            <w:pPr>
              <w:pStyle w:val="TAH"/>
            </w:pPr>
            <w:r>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6847F16D" w14:textId="77777777" w:rsidR="000066D4" w:rsidRDefault="000066D4" w:rsidP="000A53D1">
            <w:pPr>
              <w:pStyle w:val="TAH"/>
            </w:pPr>
            <w:r>
              <w:t>Description</w:t>
            </w:r>
          </w:p>
        </w:tc>
      </w:tr>
      <w:tr w:rsidR="000066D4" w:rsidRPr="00E42F12" w14:paraId="0DAE22B0"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189629C8" w14:textId="77777777" w:rsidR="000066D4" w:rsidRPr="00E42F12" w:rsidRDefault="000066D4" w:rsidP="000A53D1">
            <w:pPr>
              <w:pStyle w:val="TAL"/>
              <w:jc w:val="center"/>
              <w:rPr>
                <w:b/>
              </w:rPr>
            </w:pPr>
            <w:r w:rsidRPr="00E42F12">
              <w:t>ResultOp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3CD9AA6" w14:textId="77777777" w:rsidR="000066D4" w:rsidRPr="00E42F12" w:rsidRDefault="000066D4" w:rsidP="000A53D1">
            <w:pPr>
              <w:pStyle w:val="TAL"/>
              <w:jc w:val="center"/>
              <w:rPr>
                <w:b/>
              </w:rPr>
            </w:pPr>
            <w:r w:rsidRPr="00E42F12">
              <w:t>A</w:t>
            </w:r>
            <w:r w:rsidRPr="00E42F12">
              <w:rPr>
                <w:rFonts w:hint="eastAsia"/>
              </w:rPr>
              <w:t>.</w:t>
            </w:r>
            <w:r>
              <w:t>2.6</w:t>
            </w:r>
            <w:r w:rsidRPr="00E42F12">
              <w:t>.</w:t>
            </w:r>
            <w:r>
              <w:t>2</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11B2A69A" w14:textId="77777777" w:rsidR="000066D4" w:rsidRPr="00E42F12" w:rsidRDefault="000066D4" w:rsidP="000A53D1">
            <w:pPr>
              <w:pStyle w:val="TAL"/>
              <w:jc w:val="center"/>
              <w:rPr>
                <w:b/>
              </w:rPr>
            </w:pPr>
            <w:r w:rsidRPr="00E42F12">
              <w:t xml:space="preserve">Information identifying the result of </w:t>
            </w:r>
            <w:r>
              <w:t>an</w:t>
            </w:r>
            <w:r w:rsidRPr="00E42F12">
              <w:t xml:space="preserve"> operation.</w:t>
            </w:r>
          </w:p>
        </w:tc>
      </w:tr>
    </w:tbl>
    <w:p w14:paraId="6C756B03" w14:textId="77777777" w:rsidR="000066D4" w:rsidRDefault="000066D4" w:rsidP="000066D4"/>
    <w:p w14:paraId="6F975151" w14:textId="10EA82F0" w:rsidR="000066D4" w:rsidRDefault="000066D4" w:rsidP="000066D4">
      <w:pPr>
        <w:pStyle w:val="Heading4"/>
        <w:rPr>
          <w:lang w:eastAsia="zh-CN"/>
        </w:rPr>
      </w:pPr>
      <w:bookmarkStart w:id="1025" w:name="_CRA_3_4_3_2"/>
      <w:bookmarkStart w:id="1026" w:name="_Toc168326523"/>
      <w:bookmarkStart w:id="1027" w:name="_Toc187929978"/>
      <w:bookmarkEnd w:id="1025"/>
      <w:r>
        <w:rPr>
          <w:lang w:eastAsia="zh-CN"/>
        </w:rPr>
        <w:t>A.3.4.3.2</w:t>
      </w:r>
      <w:r>
        <w:rPr>
          <w:lang w:eastAsia="zh-CN"/>
        </w:rPr>
        <w:tab/>
        <w:t>Structured data types</w:t>
      </w:r>
      <w:bookmarkEnd w:id="1026"/>
      <w:bookmarkEnd w:id="1027"/>
    </w:p>
    <w:p w14:paraId="1B177AC0" w14:textId="2AFDB271" w:rsidR="000066D4" w:rsidRDefault="000066D4" w:rsidP="000066D4">
      <w:pPr>
        <w:pStyle w:val="Heading5"/>
        <w:rPr>
          <w:lang w:eastAsia="zh-CN"/>
        </w:rPr>
      </w:pPr>
      <w:bookmarkStart w:id="1028" w:name="_CRA_3_4_3_2_1"/>
      <w:bookmarkStart w:id="1029" w:name="_Toc168326524"/>
      <w:bookmarkStart w:id="1030" w:name="_Toc187929979"/>
      <w:bookmarkEnd w:id="1028"/>
      <w:r>
        <w:rPr>
          <w:lang w:eastAsia="zh-CN"/>
        </w:rPr>
        <w:t>A.3.4.3.2.1</w:t>
      </w:r>
      <w:r>
        <w:rPr>
          <w:lang w:eastAsia="zh-CN"/>
        </w:rPr>
        <w:tab/>
        <w:t xml:space="preserve">Type: </w:t>
      </w:r>
      <w:bookmarkEnd w:id="1029"/>
      <w:r>
        <w:rPr>
          <w:lang w:eastAsia="zh-CN"/>
        </w:rPr>
        <w:t>ConnectionStatusConfigurationRequest</w:t>
      </w:r>
      <w:bookmarkEnd w:id="1030"/>
    </w:p>
    <w:p w14:paraId="6ECCE7FF" w14:textId="71F3FF12" w:rsidR="000066D4" w:rsidRDefault="000066D4" w:rsidP="000066D4">
      <w:pPr>
        <w:pStyle w:val="TH"/>
      </w:pPr>
      <w:bookmarkStart w:id="1031" w:name="_CRTableA_3_4_3_2_1_1"/>
      <w:r>
        <w:rPr>
          <w:noProof/>
        </w:rPr>
        <w:t>Table </w:t>
      </w:r>
      <w:bookmarkEnd w:id="1031"/>
      <w:r>
        <w:rPr>
          <w:lang w:eastAsia="zh-CN"/>
        </w:rPr>
        <w:t>A.3.4.3.2.1.</w:t>
      </w:r>
      <w:r>
        <w:t xml:space="preserve">1: </w:t>
      </w:r>
      <w:r>
        <w:rPr>
          <w:noProof/>
        </w:rPr>
        <w:t>Definition of type ConnectionStatusConfigurationRequest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066D4" w14:paraId="32C3A773"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ED1015" w14:textId="77777777" w:rsidR="000066D4" w:rsidRDefault="000066D4" w:rsidP="000A53D1">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8EC594" w14:textId="77777777" w:rsidR="000066D4" w:rsidRDefault="000066D4" w:rsidP="000A53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A3E9157" w14:textId="77777777" w:rsidR="000066D4" w:rsidRDefault="000066D4" w:rsidP="000A53D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D5A7087" w14:textId="77777777" w:rsidR="000066D4" w:rsidRDefault="000066D4" w:rsidP="000A53D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19BAE2E" w14:textId="77777777" w:rsidR="000066D4" w:rsidRDefault="000066D4" w:rsidP="000A53D1">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C75EAF5" w14:textId="77777777" w:rsidR="000066D4" w:rsidRDefault="000066D4" w:rsidP="000A53D1">
            <w:pPr>
              <w:pStyle w:val="TAH"/>
              <w:rPr>
                <w:rFonts w:cs="Arial"/>
                <w:szCs w:val="18"/>
              </w:rPr>
            </w:pPr>
            <w:r>
              <w:t>Applicability</w:t>
            </w:r>
          </w:p>
        </w:tc>
      </w:tr>
      <w:tr w:rsidR="000066D4" w14:paraId="0422A2FB"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16FBB694" w14:textId="77777777" w:rsidR="000066D4" w:rsidRDefault="000066D4" w:rsidP="000A53D1">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51981066" w14:textId="77777777" w:rsidR="000066D4" w:rsidRDefault="000066D4" w:rsidP="000A53D1">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51BA0194" w14:textId="77777777" w:rsidR="000066D4" w:rsidRDefault="000066D4" w:rsidP="000A53D1">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67DB7383" w14:textId="77777777" w:rsidR="000066D4" w:rsidRDefault="000066D4" w:rsidP="000A53D1">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8EB663E" w14:textId="77777777" w:rsidR="000066D4" w:rsidRDefault="000066D4"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29BE49D1" w14:textId="77777777" w:rsidR="000066D4" w:rsidRDefault="000066D4" w:rsidP="000A53D1">
            <w:pPr>
              <w:pStyle w:val="TAL"/>
              <w:rPr>
                <w:rFonts w:cs="Arial"/>
                <w:szCs w:val="18"/>
                <w:lang w:eastAsia="en-GB"/>
              </w:rPr>
            </w:pPr>
          </w:p>
        </w:tc>
      </w:tr>
      <w:tr w:rsidR="000066D4" w14:paraId="3810DFA2"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3FD338AC" w14:textId="77777777" w:rsidR="000066D4" w:rsidRPr="004C0D68" w:rsidRDefault="000066D4" w:rsidP="000A53D1">
            <w:pPr>
              <w:pStyle w:val="TAL"/>
              <w:rPr>
                <w:lang w:val="sv-SE"/>
              </w:rPr>
            </w:pPr>
            <w:r>
              <w:rPr>
                <w:lang w:val="sv-SE"/>
              </w:rPr>
              <w:t>reportingMode</w:t>
            </w:r>
          </w:p>
        </w:tc>
        <w:tc>
          <w:tcPr>
            <w:tcW w:w="1134" w:type="dxa"/>
            <w:tcBorders>
              <w:top w:val="single" w:sz="4" w:space="0" w:color="auto"/>
              <w:left w:val="single" w:sz="4" w:space="0" w:color="auto"/>
              <w:bottom w:val="single" w:sz="4" w:space="0" w:color="auto"/>
              <w:right w:val="single" w:sz="4" w:space="0" w:color="auto"/>
            </w:tcBorders>
            <w:hideMark/>
          </w:tcPr>
          <w:p w14:paraId="2531EEE2" w14:textId="77777777" w:rsidR="000066D4" w:rsidRPr="004C0D68" w:rsidRDefault="000066D4" w:rsidP="000A53D1">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07A62A1F" w14:textId="77777777" w:rsidR="000066D4" w:rsidRPr="004C0D68" w:rsidRDefault="000066D4" w:rsidP="000A53D1">
            <w:pPr>
              <w:pStyle w:val="TAC"/>
              <w:rPr>
                <w:lang w:val="sv-SE"/>
              </w:rPr>
            </w:pPr>
            <w:r w:rsidRPr="004C0D68">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0CAAAED2" w14:textId="77777777" w:rsidR="000066D4" w:rsidRPr="004C0D68" w:rsidRDefault="000066D4" w:rsidP="000A53D1">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B0173AD" w14:textId="77777777" w:rsidR="000066D4" w:rsidRPr="004C0D68" w:rsidRDefault="000066D4" w:rsidP="000A53D1">
            <w:pPr>
              <w:pStyle w:val="TAL"/>
              <w:rPr>
                <w:rFonts w:cs="Arial"/>
                <w:szCs w:val="18"/>
                <w:lang w:val="en-US" w:eastAsia="zh-CN"/>
              </w:rPr>
            </w:pPr>
            <w:r w:rsidRPr="001728FD">
              <w:rPr>
                <w:rFonts w:cs="Arial"/>
                <w:szCs w:val="18"/>
                <w:lang w:val="en-US" w:eastAsia="zh-CN"/>
              </w:rPr>
              <w:t xml:space="preserve">Indicates the mode of </w:t>
            </w:r>
            <w:r>
              <w:rPr>
                <w:rFonts w:cs="Arial"/>
                <w:szCs w:val="18"/>
                <w:lang w:val="en-US" w:eastAsia="zh-CN"/>
              </w:rPr>
              <w:t xml:space="preserve">the </w:t>
            </w:r>
            <w:r w:rsidRPr="001728FD">
              <w:rPr>
                <w:rFonts w:cs="Arial"/>
                <w:szCs w:val="18"/>
                <w:lang w:val="en-US" w:eastAsia="zh-CN"/>
              </w:rPr>
              <w:t xml:space="preserve">reporting. </w:t>
            </w:r>
            <w:r>
              <w:rPr>
                <w:rFonts w:cs="Arial"/>
                <w:szCs w:val="18"/>
                <w:lang w:val="en-US" w:eastAsia="zh-CN"/>
              </w:rPr>
              <w:t>i</w:t>
            </w:r>
            <w:r w:rsidRPr="001728FD">
              <w:rPr>
                <w:rFonts w:cs="Arial"/>
                <w:szCs w:val="18"/>
                <w:lang w:val="en-US" w:eastAsia="zh-CN"/>
              </w:rPr>
              <w:t>.</w:t>
            </w:r>
            <w:r>
              <w:rPr>
                <w:rFonts w:cs="Arial"/>
                <w:szCs w:val="18"/>
                <w:lang w:val="en-US" w:eastAsia="zh-CN"/>
              </w:rPr>
              <w:t>e</w:t>
            </w:r>
            <w:r w:rsidRPr="001728FD">
              <w:rPr>
                <w:rFonts w:cs="Arial"/>
                <w:szCs w:val="18"/>
                <w:lang w:val="en-US" w:eastAsia="zh-CN"/>
              </w:rPr>
              <w:t>. regular or irregular</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51BF6EF7" w14:textId="77777777" w:rsidR="000066D4" w:rsidRDefault="000066D4" w:rsidP="000A53D1">
            <w:pPr>
              <w:pStyle w:val="TAL"/>
              <w:rPr>
                <w:rFonts w:cs="Arial"/>
                <w:szCs w:val="18"/>
                <w:lang w:eastAsia="en-GB"/>
              </w:rPr>
            </w:pPr>
          </w:p>
        </w:tc>
      </w:tr>
      <w:tr w:rsidR="000066D4" w14:paraId="11B905BE"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7A6024E3" w14:textId="77777777" w:rsidR="000066D4" w:rsidRPr="00FD0F4B" w:rsidRDefault="000066D4" w:rsidP="000A53D1">
            <w:pPr>
              <w:pStyle w:val="TAL"/>
              <w:rPr>
                <w:lang w:val="sv-SE"/>
              </w:rPr>
            </w:pPr>
            <w:r>
              <w:rPr>
                <w:lang w:val="sv-SE"/>
              </w:rPr>
              <w:t>reportingInterval</w:t>
            </w:r>
          </w:p>
        </w:tc>
        <w:tc>
          <w:tcPr>
            <w:tcW w:w="1134" w:type="dxa"/>
            <w:tcBorders>
              <w:top w:val="single" w:sz="4" w:space="0" w:color="auto"/>
              <w:left w:val="single" w:sz="4" w:space="0" w:color="auto"/>
              <w:bottom w:val="single" w:sz="4" w:space="0" w:color="auto"/>
              <w:right w:val="single" w:sz="4" w:space="0" w:color="auto"/>
            </w:tcBorders>
            <w:hideMark/>
          </w:tcPr>
          <w:p w14:paraId="55740CE7" w14:textId="77777777" w:rsidR="000066D4" w:rsidRPr="00FD0F4B" w:rsidRDefault="000066D4" w:rsidP="000A53D1">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601FDE3F" w14:textId="77777777" w:rsidR="000066D4" w:rsidRPr="00FD0F4B" w:rsidRDefault="000066D4" w:rsidP="000A53D1">
            <w:pPr>
              <w:pStyle w:val="TAC"/>
              <w:rPr>
                <w:lang w:val="sv-SE"/>
              </w:rPr>
            </w:pPr>
            <w:r>
              <w:rPr>
                <w:lang w:val="en-US"/>
              </w:rPr>
              <w:t>O</w:t>
            </w:r>
          </w:p>
        </w:tc>
        <w:tc>
          <w:tcPr>
            <w:tcW w:w="1275" w:type="dxa"/>
            <w:tcBorders>
              <w:top w:val="single" w:sz="4" w:space="0" w:color="auto"/>
              <w:left w:val="single" w:sz="4" w:space="0" w:color="auto"/>
              <w:bottom w:val="single" w:sz="4" w:space="0" w:color="auto"/>
              <w:right w:val="single" w:sz="4" w:space="0" w:color="auto"/>
            </w:tcBorders>
            <w:hideMark/>
          </w:tcPr>
          <w:p w14:paraId="419DF90B" w14:textId="77777777" w:rsidR="000066D4" w:rsidRPr="00FD0F4B" w:rsidRDefault="000066D4" w:rsidP="000A53D1">
            <w:pPr>
              <w:pStyle w:val="TAL"/>
              <w:rPr>
                <w:lang w:val="sv-SE"/>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467F2E3" w14:textId="77777777" w:rsidR="000066D4" w:rsidRPr="00FD0F4B" w:rsidRDefault="000066D4" w:rsidP="000A53D1">
            <w:pPr>
              <w:pStyle w:val="TAL"/>
              <w:rPr>
                <w:rFonts w:cs="Arial"/>
                <w:szCs w:val="18"/>
                <w:lang w:val="en-US" w:eastAsia="zh-CN"/>
              </w:rPr>
            </w:pPr>
            <w:r w:rsidRPr="00AD50A5">
              <w:rPr>
                <w:rFonts w:cs="Arial"/>
                <w:szCs w:val="18"/>
                <w:lang w:val="en-US" w:eastAsia="zh-CN"/>
              </w:rPr>
              <w:t>Indicates the reporting interval to report the notification</w:t>
            </w:r>
            <w:r>
              <w:rPr>
                <w:rFonts w:cs="Arial"/>
                <w:szCs w:val="18"/>
                <w:lang w:val="en-US" w:eastAsia="zh-CN"/>
              </w:rPr>
              <w:t xml:space="preserve"> (NOTE).</w:t>
            </w:r>
          </w:p>
        </w:tc>
        <w:tc>
          <w:tcPr>
            <w:tcW w:w="1506" w:type="dxa"/>
            <w:tcBorders>
              <w:top w:val="single" w:sz="4" w:space="0" w:color="auto"/>
              <w:left w:val="single" w:sz="4" w:space="0" w:color="auto"/>
              <w:bottom w:val="single" w:sz="4" w:space="0" w:color="auto"/>
              <w:right w:val="single" w:sz="4" w:space="0" w:color="auto"/>
            </w:tcBorders>
          </w:tcPr>
          <w:p w14:paraId="02DDCAC8" w14:textId="77777777" w:rsidR="000066D4" w:rsidRDefault="000066D4" w:rsidP="000A53D1">
            <w:pPr>
              <w:pStyle w:val="TAL"/>
              <w:rPr>
                <w:rFonts w:cs="Arial"/>
                <w:szCs w:val="18"/>
                <w:lang w:eastAsia="en-GB"/>
              </w:rPr>
            </w:pPr>
          </w:p>
        </w:tc>
      </w:tr>
      <w:tr w:rsidR="000066D4" w14:paraId="5CC59755"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021E0E84" w14:textId="77777777" w:rsidR="000066D4" w:rsidRPr="004C0D68" w:rsidRDefault="000066D4" w:rsidP="000A53D1">
            <w:pPr>
              <w:pStyle w:val="TAL"/>
              <w:rPr>
                <w:lang w:val="sv-SE"/>
              </w:rPr>
            </w:pPr>
            <w:r>
              <w:rPr>
                <w:lang w:val="sv-SE"/>
              </w:rPr>
              <w:t>reportingPriority</w:t>
            </w:r>
          </w:p>
        </w:tc>
        <w:tc>
          <w:tcPr>
            <w:tcW w:w="1134" w:type="dxa"/>
            <w:tcBorders>
              <w:top w:val="single" w:sz="4" w:space="0" w:color="auto"/>
              <w:left w:val="single" w:sz="4" w:space="0" w:color="auto"/>
              <w:bottom w:val="single" w:sz="4" w:space="0" w:color="auto"/>
              <w:right w:val="single" w:sz="4" w:space="0" w:color="auto"/>
            </w:tcBorders>
            <w:hideMark/>
          </w:tcPr>
          <w:p w14:paraId="561F82D1" w14:textId="77777777" w:rsidR="000066D4" w:rsidRPr="004C0D68" w:rsidRDefault="000066D4" w:rsidP="000A53D1">
            <w:pPr>
              <w:pStyle w:val="TAL"/>
              <w:rPr>
                <w:lang w:val="sv-SE"/>
              </w:rPr>
            </w:pPr>
            <w:r w:rsidRPr="004C0D68">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11EA73DB" w14:textId="77777777" w:rsidR="000066D4" w:rsidRPr="004C0D68" w:rsidRDefault="000066D4" w:rsidP="000A53D1">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6A6B6090" w14:textId="77777777" w:rsidR="000066D4" w:rsidRPr="004C0D68" w:rsidRDefault="000066D4" w:rsidP="000A53D1">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4646382" w14:textId="77777777" w:rsidR="000066D4" w:rsidRPr="004C0D68" w:rsidRDefault="000066D4" w:rsidP="000A53D1">
            <w:pPr>
              <w:pStyle w:val="TAL"/>
              <w:rPr>
                <w:rFonts w:cs="Arial"/>
                <w:szCs w:val="18"/>
                <w:lang w:val="en-US" w:eastAsia="zh-CN"/>
              </w:rPr>
            </w:pPr>
            <w:r w:rsidRPr="00682E0F">
              <w:rPr>
                <w:rFonts w:cs="Arial"/>
                <w:szCs w:val="18"/>
                <w:lang w:val="en-US" w:eastAsia="zh-CN"/>
              </w:rPr>
              <w:t>Indicates the priority of SEALDD client connection status for the requested SEALDD flow ID</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0A4A3AFC" w14:textId="77777777" w:rsidR="000066D4" w:rsidRDefault="000066D4" w:rsidP="000A53D1">
            <w:pPr>
              <w:pStyle w:val="TAL"/>
              <w:rPr>
                <w:rFonts w:cs="Arial"/>
                <w:szCs w:val="18"/>
                <w:lang w:eastAsia="en-GB"/>
              </w:rPr>
            </w:pPr>
          </w:p>
        </w:tc>
      </w:tr>
      <w:tr w:rsidR="000066D4" w14:paraId="231991B4" w14:textId="77777777" w:rsidTr="000A53D1">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34B8427" w14:textId="77777777" w:rsidR="000066D4" w:rsidRDefault="000066D4" w:rsidP="000A53D1">
            <w:pPr>
              <w:pStyle w:val="TAL"/>
              <w:rPr>
                <w:rFonts w:cs="Arial"/>
                <w:szCs w:val="18"/>
                <w:lang w:eastAsia="en-GB"/>
              </w:rPr>
            </w:pPr>
            <w:r>
              <w:t>NOTE:</w:t>
            </w:r>
            <w:r>
              <w:tab/>
              <w:t xml:space="preserve">This attribute </w:t>
            </w:r>
            <w:r w:rsidRPr="0060349F">
              <w:t>shall be included</w:t>
            </w:r>
            <w:r w:rsidRPr="00FA1E94">
              <w:t xml:space="preserve"> if </w:t>
            </w:r>
            <w:r>
              <w:t xml:space="preserve">the </w:t>
            </w:r>
            <w:r>
              <w:rPr>
                <w:rFonts w:cs="Arial"/>
              </w:rPr>
              <w:t>"</w:t>
            </w:r>
            <w:r>
              <w:t>reportingMode</w:t>
            </w:r>
            <w:r>
              <w:rPr>
                <w:rFonts w:cs="Arial"/>
              </w:rPr>
              <w:t>"</w:t>
            </w:r>
            <w:r>
              <w:t xml:space="preserve"> attribute</w:t>
            </w:r>
            <w:r w:rsidRPr="00FA1E94">
              <w:t xml:space="preserve"> is </w:t>
            </w:r>
            <w:r>
              <w:t>set to "</w:t>
            </w:r>
            <w:r w:rsidRPr="00FA1E94">
              <w:t>regular</w:t>
            </w:r>
            <w:r>
              <w:t>"</w:t>
            </w:r>
            <w:r w:rsidRPr="0018322D">
              <w:t>.</w:t>
            </w:r>
          </w:p>
        </w:tc>
      </w:tr>
    </w:tbl>
    <w:p w14:paraId="26F76F73" w14:textId="77777777" w:rsidR="000066D4" w:rsidRPr="00430F46" w:rsidRDefault="000066D4" w:rsidP="000066D4">
      <w:pPr>
        <w:rPr>
          <w:lang w:val="en-US" w:eastAsia="zh-CN"/>
        </w:rPr>
      </w:pPr>
    </w:p>
    <w:p w14:paraId="7D7B4612" w14:textId="77777777" w:rsidR="000066D4" w:rsidRPr="00DA034D" w:rsidRDefault="000066D4" w:rsidP="000066D4">
      <w:pPr>
        <w:pStyle w:val="EditorsNote"/>
      </w:pPr>
      <w:bookmarkStart w:id="1032" w:name="_Toc168326525"/>
      <w:r w:rsidRPr="00DA034D">
        <w:t>Editor's note [WID: SEALDD_Ph2, CR#: 002</w:t>
      </w:r>
      <w:r>
        <w:t>4</w:t>
      </w:r>
      <w:r w:rsidRPr="00DA034D">
        <w:t>]:</w:t>
      </w:r>
      <w:r w:rsidRPr="00DA034D">
        <w:tab/>
      </w:r>
      <w:r>
        <w:t>Definitions</w:t>
      </w:r>
      <w:r w:rsidRPr="00DA034D">
        <w:t xml:space="preserve"> of </w:t>
      </w:r>
      <w:r>
        <w:rPr>
          <w:lang w:val="sv-SE"/>
        </w:rPr>
        <w:t>reportingMode</w:t>
      </w:r>
      <w:r>
        <w:t>,</w:t>
      </w:r>
      <w:r w:rsidRPr="00DA034D">
        <w:t xml:space="preserve"> </w:t>
      </w:r>
      <w:r>
        <w:rPr>
          <w:lang w:val="sv-SE"/>
        </w:rPr>
        <w:t>reportingInterval</w:t>
      </w:r>
      <w:r w:rsidRPr="00DA034D">
        <w:rPr>
          <w:lang w:eastAsia="zh-CN"/>
        </w:rPr>
        <w:t xml:space="preserve"> </w:t>
      </w:r>
      <w:r>
        <w:rPr>
          <w:lang w:eastAsia="zh-CN"/>
        </w:rPr>
        <w:t xml:space="preserve">and </w:t>
      </w:r>
      <w:r>
        <w:rPr>
          <w:lang w:val="sv-SE"/>
        </w:rPr>
        <w:t>reportingPriority</w:t>
      </w:r>
      <w:r>
        <w:t xml:space="preserve"> attributes </w:t>
      </w:r>
      <w:r>
        <w:rPr>
          <w:lang w:eastAsia="zh-CN"/>
        </w:rPr>
        <w:t>are</w:t>
      </w:r>
      <w:r w:rsidRPr="00DA034D">
        <w:t xml:space="preserve"> FFS.</w:t>
      </w:r>
    </w:p>
    <w:p w14:paraId="7D3C22B0" w14:textId="1DE4FC88" w:rsidR="000066D4" w:rsidRDefault="000066D4" w:rsidP="000066D4">
      <w:pPr>
        <w:pStyle w:val="Heading5"/>
        <w:rPr>
          <w:lang w:eastAsia="zh-CN"/>
        </w:rPr>
      </w:pPr>
      <w:bookmarkStart w:id="1033" w:name="_CRA_3_4_3_2_2"/>
      <w:bookmarkStart w:id="1034" w:name="_Toc187929980"/>
      <w:bookmarkEnd w:id="1033"/>
      <w:r>
        <w:rPr>
          <w:lang w:eastAsia="zh-CN"/>
        </w:rPr>
        <w:t>A.3.4.3.2.2</w:t>
      </w:r>
      <w:r>
        <w:rPr>
          <w:lang w:eastAsia="zh-CN"/>
        </w:rPr>
        <w:tab/>
        <w:t xml:space="preserve">Type: </w:t>
      </w:r>
      <w:bookmarkEnd w:id="1032"/>
      <w:r>
        <w:rPr>
          <w:lang w:eastAsia="zh-CN"/>
        </w:rPr>
        <w:t>ConnectionStatusConfigurationResponse</w:t>
      </w:r>
      <w:bookmarkEnd w:id="1034"/>
    </w:p>
    <w:p w14:paraId="070BA769" w14:textId="77777777" w:rsidR="000066D4" w:rsidRDefault="000066D4" w:rsidP="000066D4">
      <w:pPr>
        <w:pStyle w:val="TH"/>
      </w:pPr>
      <w:bookmarkStart w:id="1035" w:name="_CRTableA_3_X_3_2_2_1"/>
      <w:r>
        <w:rPr>
          <w:noProof/>
        </w:rPr>
        <w:t>Table </w:t>
      </w:r>
      <w:bookmarkEnd w:id="1035"/>
      <w:r>
        <w:rPr>
          <w:lang w:eastAsia="zh-CN"/>
        </w:rPr>
        <w:t>A.3.X.3.2.2.1</w:t>
      </w:r>
      <w:r>
        <w:t xml:space="preserve">: </w:t>
      </w:r>
      <w:r>
        <w:rPr>
          <w:noProof/>
        </w:rPr>
        <w:t>Definition of type ConnectionStatusConfigurationResponse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066D4" w14:paraId="6CAA43AB"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5222928" w14:textId="77777777" w:rsidR="000066D4" w:rsidRDefault="000066D4" w:rsidP="000A53D1">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1BE58" w14:textId="77777777" w:rsidR="000066D4" w:rsidRDefault="000066D4" w:rsidP="000A53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4401580" w14:textId="77777777" w:rsidR="000066D4" w:rsidRDefault="000066D4" w:rsidP="000A53D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985C00B" w14:textId="77777777" w:rsidR="000066D4" w:rsidRDefault="000066D4" w:rsidP="000A53D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B25393D" w14:textId="77777777" w:rsidR="000066D4" w:rsidRDefault="000066D4" w:rsidP="000A53D1">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E11D1CB" w14:textId="77777777" w:rsidR="000066D4" w:rsidRDefault="000066D4" w:rsidP="000A53D1">
            <w:pPr>
              <w:pStyle w:val="TAH"/>
              <w:rPr>
                <w:rFonts w:cs="Arial"/>
                <w:szCs w:val="18"/>
              </w:rPr>
            </w:pPr>
            <w:r>
              <w:t>Applicability</w:t>
            </w:r>
          </w:p>
        </w:tc>
      </w:tr>
      <w:tr w:rsidR="000066D4" w14:paraId="05452612"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5AF2D8AD" w14:textId="77777777" w:rsidR="000066D4" w:rsidRDefault="000066D4" w:rsidP="000A53D1">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316F51DF" w14:textId="77777777" w:rsidR="000066D4" w:rsidRDefault="000066D4" w:rsidP="000A53D1">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6A49681" w14:textId="77777777" w:rsidR="000066D4" w:rsidRDefault="000066D4" w:rsidP="000A53D1">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32E9912" w14:textId="77777777" w:rsidR="000066D4" w:rsidRDefault="000066D4" w:rsidP="000A53D1">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DB328F2" w14:textId="77777777" w:rsidR="000066D4" w:rsidRDefault="000066D4" w:rsidP="000A53D1">
            <w:pPr>
              <w:pStyle w:val="TAL"/>
              <w:rPr>
                <w:rFonts w:cs="Arial"/>
                <w:szCs w:val="18"/>
                <w:lang w:val="en-US" w:eastAsia="zh-CN"/>
              </w:rPr>
            </w:pPr>
            <w:r w:rsidRPr="00982F8E">
              <w:rPr>
                <w:rFonts w:cs="Arial"/>
                <w:szCs w:val="18"/>
                <w:lang w:val="en-US" w:eastAsia="zh-CN"/>
              </w:rPr>
              <w:t xml:space="preserve">Result of the </w:t>
            </w:r>
            <w:r>
              <w:rPr>
                <w:rFonts w:cs="Arial"/>
                <w:szCs w:val="18"/>
                <w:lang w:val="en-US" w:eastAsia="zh-CN"/>
              </w:rPr>
              <w:t>c</w:t>
            </w:r>
            <w:r w:rsidRPr="00982F8E">
              <w:rPr>
                <w:rFonts w:cs="Arial"/>
                <w:szCs w:val="18"/>
                <w:lang w:val="en-US" w:eastAsia="zh-CN"/>
              </w:rPr>
              <w:t>onnection</w:t>
            </w:r>
            <w:r>
              <w:rPr>
                <w:rFonts w:cs="Arial"/>
                <w:szCs w:val="18"/>
                <w:lang w:val="en-US" w:eastAsia="zh-CN"/>
              </w:rPr>
              <w:t xml:space="preserve"> s</w:t>
            </w:r>
            <w:r w:rsidRPr="00982F8E">
              <w:rPr>
                <w:rFonts w:cs="Arial"/>
                <w:szCs w:val="18"/>
                <w:lang w:val="en-US" w:eastAsia="zh-CN"/>
              </w:rPr>
              <w:t>tatus</w:t>
            </w:r>
            <w:r>
              <w:rPr>
                <w:rFonts w:cs="Arial"/>
                <w:szCs w:val="18"/>
                <w:lang w:val="en-US" w:eastAsia="zh-CN"/>
              </w:rPr>
              <w:t xml:space="preserve"> </w:t>
            </w:r>
            <w:r w:rsidRPr="00982F8E">
              <w:rPr>
                <w:rFonts w:cs="Arial"/>
                <w:szCs w:val="18"/>
                <w:lang w:val="en-US" w:eastAsia="zh-CN"/>
              </w:rPr>
              <w:t>request.</w:t>
            </w:r>
          </w:p>
        </w:tc>
        <w:tc>
          <w:tcPr>
            <w:tcW w:w="1506" w:type="dxa"/>
            <w:tcBorders>
              <w:top w:val="single" w:sz="4" w:space="0" w:color="auto"/>
              <w:left w:val="single" w:sz="4" w:space="0" w:color="auto"/>
              <w:bottom w:val="single" w:sz="4" w:space="0" w:color="auto"/>
              <w:right w:val="single" w:sz="4" w:space="0" w:color="auto"/>
            </w:tcBorders>
          </w:tcPr>
          <w:p w14:paraId="0D36AADA" w14:textId="77777777" w:rsidR="000066D4" w:rsidRDefault="000066D4" w:rsidP="000A53D1">
            <w:pPr>
              <w:pStyle w:val="TAL"/>
              <w:rPr>
                <w:rFonts w:cs="Arial"/>
                <w:szCs w:val="18"/>
                <w:lang w:eastAsia="en-GB"/>
              </w:rPr>
            </w:pPr>
          </w:p>
        </w:tc>
      </w:tr>
    </w:tbl>
    <w:p w14:paraId="48D22ED8" w14:textId="77777777" w:rsidR="000066D4" w:rsidRDefault="000066D4" w:rsidP="000066D4">
      <w:pPr>
        <w:rPr>
          <w:lang w:eastAsia="zh-CN"/>
        </w:rPr>
      </w:pPr>
    </w:p>
    <w:p w14:paraId="425BF80C" w14:textId="733E6CF9" w:rsidR="000066D4" w:rsidRDefault="000066D4" w:rsidP="000066D4">
      <w:pPr>
        <w:pStyle w:val="Heading4"/>
        <w:rPr>
          <w:lang w:eastAsia="zh-CN"/>
        </w:rPr>
      </w:pPr>
      <w:bookmarkStart w:id="1036" w:name="_CRA_3_4_3_3"/>
      <w:bookmarkStart w:id="1037" w:name="_Toc168326526"/>
      <w:bookmarkStart w:id="1038" w:name="_Toc187929981"/>
      <w:bookmarkEnd w:id="1036"/>
      <w:r>
        <w:rPr>
          <w:lang w:eastAsia="zh-CN"/>
        </w:rPr>
        <w:t>A.3.4.3.3</w:t>
      </w:r>
      <w:r>
        <w:rPr>
          <w:lang w:eastAsia="zh-CN"/>
        </w:rPr>
        <w:tab/>
        <w:t>Simple data types and enumerations</w:t>
      </w:r>
      <w:bookmarkEnd w:id="1037"/>
      <w:bookmarkEnd w:id="1038"/>
    </w:p>
    <w:p w14:paraId="5D47CD8F" w14:textId="77777777" w:rsidR="000066D4" w:rsidRPr="00FF2CB9" w:rsidRDefault="000066D4" w:rsidP="000066D4">
      <w:pPr>
        <w:rPr>
          <w:lang w:eastAsia="zh-CN"/>
        </w:rPr>
      </w:pPr>
      <w:r>
        <w:rPr>
          <w:lang w:eastAsia="zh-CN"/>
        </w:rPr>
        <w:t>None.</w:t>
      </w:r>
    </w:p>
    <w:p w14:paraId="26A5C1B0" w14:textId="2CDDC18D" w:rsidR="000066D4" w:rsidRDefault="000066D4" w:rsidP="000066D4">
      <w:pPr>
        <w:pStyle w:val="Heading3"/>
      </w:pPr>
      <w:bookmarkStart w:id="1039" w:name="_CRA_3_4_4"/>
      <w:bookmarkStart w:id="1040" w:name="_Toc168326527"/>
      <w:bookmarkStart w:id="1041" w:name="_Toc187929982"/>
      <w:bookmarkEnd w:id="1039"/>
      <w:r>
        <w:t>A.3.4.4</w:t>
      </w:r>
      <w:r>
        <w:tab/>
        <w:t>Error Handling</w:t>
      </w:r>
      <w:bookmarkEnd w:id="1040"/>
      <w:bookmarkEnd w:id="1041"/>
    </w:p>
    <w:p w14:paraId="40045581" w14:textId="77777777" w:rsidR="000066D4" w:rsidRDefault="000066D4" w:rsidP="000066D4">
      <w:pPr>
        <w:rPr>
          <w:lang w:eastAsia="zh-CN"/>
        </w:rPr>
      </w:pPr>
      <w:r>
        <w:rPr>
          <w:lang w:eastAsia="zh-CN"/>
        </w:rPr>
        <w:t xml:space="preserve">General error responses are defined in </w:t>
      </w:r>
      <w:r>
        <w:rPr>
          <w:lang w:eastAsia="x-none"/>
        </w:rPr>
        <w:t>clause</w:t>
      </w:r>
      <w:r>
        <w:t> C.1.3 of 3GPP TS 24.546 [6]</w:t>
      </w:r>
      <w:r>
        <w:rPr>
          <w:lang w:eastAsia="zh-CN"/>
        </w:rPr>
        <w:t>.</w:t>
      </w:r>
    </w:p>
    <w:p w14:paraId="0151042B" w14:textId="18EB1094" w:rsidR="000066D4" w:rsidRDefault="000066D4" w:rsidP="000066D4">
      <w:pPr>
        <w:pStyle w:val="Heading3"/>
      </w:pPr>
      <w:bookmarkStart w:id="1042" w:name="_CRA_3_4_5"/>
      <w:bookmarkStart w:id="1043" w:name="_Toc168326528"/>
      <w:bookmarkStart w:id="1044" w:name="_Toc187929983"/>
      <w:bookmarkEnd w:id="1042"/>
      <w:r>
        <w:t>A.3.4.5</w:t>
      </w:r>
      <w:r>
        <w:tab/>
        <w:t>CDDL Specification</w:t>
      </w:r>
      <w:bookmarkEnd w:id="1043"/>
      <w:bookmarkEnd w:id="1044"/>
    </w:p>
    <w:p w14:paraId="1C1991FB" w14:textId="0BCB0C96" w:rsidR="000066D4" w:rsidRDefault="000066D4" w:rsidP="000066D4">
      <w:pPr>
        <w:pStyle w:val="Heading4"/>
        <w:rPr>
          <w:lang w:eastAsia="zh-CN"/>
        </w:rPr>
      </w:pPr>
      <w:bookmarkStart w:id="1045" w:name="_CRA_3_4_5_1"/>
      <w:bookmarkStart w:id="1046" w:name="_Toc168326529"/>
      <w:bookmarkStart w:id="1047" w:name="_Toc187929984"/>
      <w:bookmarkEnd w:id="1045"/>
      <w:r>
        <w:t>A.3.4.5</w:t>
      </w:r>
      <w:r>
        <w:rPr>
          <w:lang w:eastAsia="zh-CN"/>
        </w:rPr>
        <w:t>.1</w:t>
      </w:r>
      <w:r>
        <w:rPr>
          <w:lang w:eastAsia="zh-CN"/>
        </w:rPr>
        <w:tab/>
        <w:t>Introduction</w:t>
      </w:r>
      <w:bookmarkEnd w:id="1046"/>
      <w:bookmarkEnd w:id="1047"/>
    </w:p>
    <w:p w14:paraId="1C02120B" w14:textId="3D70979C" w:rsidR="000066D4" w:rsidRDefault="000066D4" w:rsidP="000066D4">
      <w:r>
        <w:t>The data model described in clause </w:t>
      </w:r>
      <w:r>
        <w:rPr>
          <w:lang w:eastAsia="zh-CN"/>
        </w:rPr>
        <w:t>A.3.4.3</w:t>
      </w:r>
      <w:r>
        <w:t xml:space="preserve"> shall be binary encoded in the CBOR format as described in IETF RFC 8949 </w:t>
      </w:r>
      <w:r>
        <w:rPr>
          <w:lang w:eastAsia="zh-CN"/>
        </w:rPr>
        <w:t>[20]</w:t>
      </w:r>
      <w:r>
        <w:t>.</w:t>
      </w:r>
    </w:p>
    <w:p w14:paraId="167AF665" w14:textId="068FF075" w:rsidR="000066D4" w:rsidRDefault="000066D4" w:rsidP="000066D4">
      <w:r>
        <w:t>Clause A.3.4.5</w:t>
      </w:r>
      <w:r>
        <w:rPr>
          <w:lang w:eastAsia="zh-CN"/>
        </w:rPr>
        <w:t>.2</w:t>
      </w:r>
      <w:r>
        <w:t xml:space="preserve"> uses the concise data definition language described in IETF RFC 8610 [19] and provides corresponding representation of the </w:t>
      </w:r>
      <w:r>
        <w:rPr>
          <w:lang w:eastAsia="zh-CN"/>
        </w:rPr>
        <w:t>SDD_ConnectionStatusEvent</w:t>
      </w:r>
      <w:r>
        <w:rPr>
          <w:lang w:val="en-US" w:eastAsia="zh-CN"/>
        </w:rPr>
        <w:t xml:space="preserve"> API provided by the SDDM-S</w:t>
      </w:r>
      <w:r>
        <w:rPr>
          <w:lang w:eastAsia="zh-CN"/>
        </w:rPr>
        <w:t xml:space="preserve"> data model</w:t>
      </w:r>
      <w:r>
        <w:t>.</w:t>
      </w:r>
    </w:p>
    <w:p w14:paraId="064B39FA" w14:textId="6526E216" w:rsidR="000066D4" w:rsidRDefault="000066D4" w:rsidP="000066D4">
      <w:pPr>
        <w:pStyle w:val="Heading4"/>
        <w:rPr>
          <w:lang w:eastAsia="zh-CN"/>
        </w:rPr>
      </w:pPr>
      <w:bookmarkStart w:id="1048" w:name="_CRA_3_4_5_2"/>
      <w:bookmarkStart w:id="1049" w:name="_Toc168326586"/>
      <w:bookmarkStart w:id="1050" w:name="_Toc168326531"/>
      <w:bookmarkStart w:id="1051" w:name="_Toc187929985"/>
      <w:bookmarkEnd w:id="1048"/>
      <w:r>
        <w:t>A.3.4.5</w:t>
      </w:r>
      <w:r>
        <w:rPr>
          <w:lang w:eastAsia="zh-CN"/>
        </w:rPr>
        <w:t>.2</w:t>
      </w:r>
      <w:r>
        <w:rPr>
          <w:lang w:eastAsia="zh-CN"/>
        </w:rPr>
        <w:tab/>
        <w:t>CDDL document</w:t>
      </w:r>
      <w:bookmarkEnd w:id="1049"/>
      <w:bookmarkEnd w:id="1051"/>
    </w:p>
    <w:p w14:paraId="0EFBED46" w14:textId="77777777" w:rsidR="000066D4" w:rsidRPr="00DA034D" w:rsidRDefault="000066D4" w:rsidP="000066D4">
      <w:pPr>
        <w:pStyle w:val="EditorsNote"/>
      </w:pPr>
      <w:r w:rsidRPr="00DA034D">
        <w:t>Editor's note [WID: SEALDD_Ph2, CR#: 002</w:t>
      </w:r>
      <w:r>
        <w:t>4</w:t>
      </w:r>
      <w:r w:rsidRPr="00DA034D">
        <w:t>]:</w:t>
      </w:r>
      <w:r w:rsidRPr="00DA034D">
        <w:tab/>
      </w:r>
      <w:r>
        <w:t>Definitions</w:t>
      </w:r>
      <w:r w:rsidRPr="00DA034D">
        <w:t xml:space="preserve"> of </w:t>
      </w:r>
      <w:r>
        <w:rPr>
          <w:lang w:val="sv-SE"/>
        </w:rPr>
        <w:t>reportingMode</w:t>
      </w:r>
      <w:r>
        <w:t>,</w:t>
      </w:r>
      <w:r w:rsidRPr="00DA034D">
        <w:t xml:space="preserve"> </w:t>
      </w:r>
      <w:r>
        <w:rPr>
          <w:lang w:val="sv-SE"/>
        </w:rPr>
        <w:t>reportingInterval</w:t>
      </w:r>
      <w:r w:rsidRPr="00DA034D">
        <w:rPr>
          <w:lang w:eastAsia="zh-CN"/>
        </w:rPr>
        <w:t xml:space="preserve"> </w:t>
      </w:r>
      <w:r>
        <w:rPr>
          <w:lang w:eastAsia="zh-CN"/>
        </w:rPr>
        <w:t xml:space="preserve">and </w:t>
      </w:r>
      <w:r>
        <w:rPr>
          <w:lang w:val="sv-SE"/>
        </w:rPr>
        <w:t>reportingPriority</w:t>
      </w:r>
      <w:r>
        <w:t xml:space="preserve"> attributes </w:t>
      </w:r>
      <w:r>
        <w:rPr>
          <w:lang w:eastAsia="zh-CN"/>
        </w:rPr>
        <w:t>are</w:t>
      </w:r>
      <w:r w:rsidRPr="00DA034D">
        <w:t xml:space="preserve"> FFS.</w:t>
      </w:r>
    </w:p>
    <w:p w14:paraId="71CA5029" w14:textId="77777777" w:rsidR="000066D4" w:rsidRDefault="000066D4" w:rsidP="000066D4">
      <w:pPr>
        <w:pStyle w:val="PL"/>
        <w:rPr>
          <w:lang w:eastAsia="zh-CN"/>
        </w:rPr>
      </w:pPr>
      <w:r>
        <w:rPr>
          <w:lang w:eastAsia="zh-CN"/>
        </w:rPr>
        <w:t xml:space="preserve">;;; </w:t>
      </w:r>
      <w:r>
        <w:t>ConnectionStatusConfigurationRequest</w:t>
      </w:r>
    </w:p>
    <w:p w14:paraId="7972202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a request for performing </w:t>
      </w:r>
      <w:r>
        <w:rPr>
          <w:lang w:eastAsia="zh-CN"/>
        </w:rPr>
        <w:t>SDDM connection status reporting</w:t>
      </w:r>
      <w:r w:rsidRPr="00950778">
        <w:rPr>
          <w:lang w:eastAsia="zh-CN"/>
        </w:rPr>
        <w:t>.</w:t>
      </w:r>
    </w:p>
    <w:p w14:paraId="2A4865F1" w14:textId="77777777" w:rsidR="000066D4" w:rsidRPr="00932268" w:rsidRDefault="000066D4" w:rsidP="000066D4">
      <w:pPr>
        <w:pStyle w:val="PL"/>
        <w:rPr>
          <w:lang w:eastAsia="zh-CN"/>
        </w:rPr>
      </w:pPr>
      <w:r>
        <w:t>ConnectionStatusConfigurationRequest</w:t>
      </w:r>
      <w:r w:rsidRPr="002D5808">
        <w:t xml:space="preserve"> </w:t>
      </w:r>
      <w:r w:rsidRPr="00932268">
        <w:rPr>
          <w:lang w:eastAsia="zh-CN"/>
        </w:rPr>
        <w:t>= {</w:t>
      </w:r>
    </w:p>
    <w:p w14:paraId="367B8613" w14:textId="77777777" w:rsidR="000066D4" w:rsidRDefault="000066D4" w:rsidP="000066D4">
      <w:pPr>
        <w:pStyle w:val="PL"/>
        <w:rPr>
          <w:lang w:eastAsia="zh-CN"/>
        </w:rPr>
      </w:pPr>
      <w:r>
        <w:rPr>
          <w:lang w:eastAsia="zh-CN"/>
        </w:rPr>
        <w:t xml:space="preserve"> </w:t>
      </w:r>
      <w:r w:rsidRPr="00B54C75">
        <w:rPr>
          <w:lang w:eastAsia="zh-CN"/>
        </w:rPr>
        <w:t>seal</w:t>
      </w:r>
      <w:r>
        <w:rPr>
          <w:lang w:eastAsia="zh-CN"/>
        </w:rPr>
        <w:t>dd</w:t>
      </w:r>
      <w:r w:rsidRPr="00B54C75">
        <w:rPr>
          <w:lang w:eastAsia="zh-CN"/>
        </w:rPr>
        <w:t xml:space="preserve">FlowId: Uinteger  </w:t>
      </w:r>
      <w:r>
        <w:rPr>
          <w:lang w:eastAsia="zh-CN"/>
        </w:rPr>
        <w:t xml:space="preserve">     </w:t>
      </w:r>
      <w:r w:rsidRPr="00B54C75">
        <w:rPr>
          <w:lang w:eastAsia="zh-CN"/>
        </w:rPr>
        <w:t xml:space="preserve">      </w:t>
      </w:r>
    </w:p>
    <w:p w14:paraId="3BD3513B" w14:textId="77777777" w:rsidR="000066D4" w:rsidRPr="00932268" w:rsidRDefault="000066D4" w:rsidP="000066D4">
      <w:pPr>
        <w:pStyle w:val="PL"/>
        <w:rPr>
          <w:lang w:eastAsia="zh-CN"/>
        </w:rPr>
      </w:pPr>
      <w:r>
        <w:rPr>
          <w:lang w:eastAsia="zh-CN"/>
        </w:rPr>
        <w:t xml:space="preserve"> ? reportingMode</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4E02577" w14:textId="77777777" w:rsidR="000066D4" w:rsidRPr="00932268" w:rsidRDefault="000066D4" w:rsidP="000066D4">
      <w:pPr>
        <w:pStyle w:val="PL"/>
        <w:rPr>
          <w:lang w:eastAsia="zh-CN"/>
        </w:rPr>
      </w:pPr>
      <w:r>
        <w:rPr>
          <w:lang w:eastAsia="zh-CN"/>
        </w:rPr>
        <w:t xml:space="preserve"> ? reportingInterval</w:t>
      </w:r>
      <w:r w:rsidRPr="00932268">
        <w:rPr>
          <w:lang w:eastAsia="zh-CN"/>
        </w:rPr>
        <w:t xml:space="preserve">: </w:t>
      </w:r>
      <w:r w:rsidRPr="00B54C75">
        <w:rPr>
          <w:lang w:eastAsia="zh-CN"/>
        </w:rPr>
        <w:t>Uinteger</w:t>
      </w:r>
      <w:r>
        <w:rPr>
          <w:lang w:eastAsia="zh-CN"/>
        </w:rPr>
        <w:t xml:space="preserve">        </w:t>
      </w:r>
    </w:p>
    <w:p w14:paraId="160A28B0" w14:textId="77777777" w:rsidR="000066D4" w:rsidRPr="00932268" w:rsidRDefault="000066D4" w:rsidP="000066D4">
      <w:pPr>
        <w:pStyle w:val="PL"/>
        <w:rPr>
          <w:lang w:eastAsia="zh-CN"/>
        </w:rPr>
      </w:pPr>
      <w:r>
        <w:rPr>
          <w:lang w:eastAsia="zh-CN"/>
        </w:rPr>
        <w:t xml:space="preserve"> ?</w:t>
      </w:r>
      <w:r w:rsidRPr="00932268">
        <w:rPr>
          <w:lang w:eastAsia="zh-CN"/>
        </w:rPr>
        <w:t xml:space="preserve"> </w:t>
      </w:r>
      <w:r w:rsidRPr="00B52697">
        <w:rPr>
          <w:lang w:eastAsia="zh-CN"/>
        </w:rPr>
        <w:t>reportingPriority</w:t>
      </w:r>
      <w:r>
        <w:rPr>
          <w:lang w:eastAsia="zh-CN"/>
        </w:rPr>
        <w:t xml:space="preserve">: string      </w:t>
      </w:r>
    </w:p>
    <w:p w14:paraId="1EC7B557" w14:textId="77777777" w:rsidR="000066D4" w:rsidRPr="00932268" w:rsidRDefault="000066D4" w:rsidP="000066D4">
      <w:pPr>
        <w:pStyle w:val="PL"/>
        <w:rPr>
          <w:lang w:eastAsia="zh-CN"/>
        </w:rPr>
      </w:pPr>
      <w:r w:rsidRPr="00932268">
        <w:rPr>
          <w:lang w:eastAsia="zh-CN"/>
        </w:rPr>
        <w:t>}</w:t>
      </w:r>
    </w:p>
    <w:p w14:paraId="6E84966E" w14:textId="77777777" w:rsidR="000066D4" w:rsidRDefault="000066D4" w:rsidP="000066D4">
      <w:pPr>
        <w:pStyle w:val="PL"/>
        <w:rPr>
          <w:lang w:eastAsia="zh-CN"/>
        </w:rPr>
      </w:pPr>
    </w:p>
    <w:p w14:paraId="6F8BF344" w14:textId="77777777" w:rsidR="000066D4" w:rsidRPr="00932268" w:rsidRDefault="000066D4" w:rsidP="000066D4">
      <w:pPr>
        <w:pStyle w:val="PL"/>
        <w:rPr>
          <w:lang w:eastAsia="zh-CN"/>
        </w:rPr>
      </w:pPr>
      <w:r>
        <w:rPr>
          <w:lang w:eastAsia="zh-CN"/>
        </w:rPr>
        <w:t xml:space="preserve">;;; </w:t>
      </w:r>
      <w:r>
        <w:t>ConnectionStatusConfigurationResponse</w:t>
      </w:r>
    </w:p>
    <w:p w14:paraId="67007AE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the response of a </w:t>
      </w:r>
      <w:r w:rsidRPr="00A624AB">
        <w:rPr>
          <w:rFonts w:cs="Arial"/>
          <w:szCs w:val="18"/>
        </w:rPr>
        <w:t>request for performing SDDM connection status reporting</w:t>
      </w:r>
      <w:r w:rsidRPr="00950778">
        <w:rPr>
          <w:lang w:eastAsia="zh-CN"/>
        </w:rPr>
        <w:t>.</w:t>
      </w:r>
    </w:p>
    <w:p w14:paraId="1877CBDC" w14:textId="77777777" w:rsidR="000066D4" w:rsidRPr="00932268" w:rsidRDefault="000066D4" w:rsidP="000066D4">
      <w:pPr>
        <w:pStyle w:val="PL"/>
        <w:rPr>
          <w:lang w:eastAsia="zh-CN"/>
        </w:rPr>
      </w:pPr>
      <w:r>
        <w:rPr>
          <w:lang w:eastAsia="zh-CN"/>
        </w:rPr>
        <w:t>ConnectionStatusConfigurationResponse</w:t>
      </w:r>
      <w:r w:rsidRPr="00C769EC">
        <w:rPr>
          <w:lang w:eastAsia="zh-CN"/>
        </w:rPr>
        <w:t xml:space="preserve"> </w:t>
      </w:r>
      <w:r w:rsidRPr="00932268">
        <w:rPr>
          <w:lang w:eastAsia="zh-CN"/>
        </w:rPr>
        <w:t>= {</w:t>
      </w:r>
    </w:p>
    <w:p w14:paraId="46D46587" w14:textId="77777777" w:rsidR="000066D4" w:rsidRPr="00932268" w:rsidRDefault="000066D4" w:rsidP="000066D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D47C522" w14:textId="77777777" w:rsidR="000066D4" w:rsidRPr="00932268" w:rsidRDefault="000066D4" w:rsidP="000066D4">
      <w:pPr>
        <w:pStyle w:val="PL"/>
        <w:rPr>
          <w:lang w:eastAsia="zh-CN"/>
        </w:rPr>
      </w:pPr>
      <w:r w:rsidRPr="00932268">
        <w:rPr>
          <w:lang w:eastAsia="zh-CN"/>
        </w:rPr>
        <w:t>}</w:t>
      </w:r>
    </w:p>
    <w:p w14:paraId="25628212" w14:textId="77777777" w:rsidR="000066D4" w:rsidRPr="00932268" w:rsidRDefault="000066D4" w:rsidP="000066D4">
      <w:pPr>
        <w:pStyle w:val="PL"/>
        <w:rPr>
          <w:lang w:eastAsia="zh-CN"/>
        </w:rPr>
      </w:pPr>
    </w:p>
    <w:p w14:paraId="4F24A269" w14:textId="77777777" w:rsidR="000066D4" w:rsidRPr="00932268" w:rsidRDefault="000066D4" w:rsidP="000066D4">
      <w:pPr>
        <w:pStyle w:val="PL"/>
        <w:rPr>
          <w:lang w:eastAsia="zh-CN"/>
        </w:rPr>
      </w:pPr>
      <w:r>
        <w:rPr>
          <w:lang w:eastAsia="zh-CN"/>
        </w:rPr>
        <w:t>;;; ResultOp</w:t>
      </w:r>
    </w:p>
    <w:p w14:paraId="4B7786FC" w14:textId="77777777" w:rsidR="000066D4" w:rsidRPr="00950778" w:rsidRDefault="000066D4" w:rsidP="000066D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3826084" w14:textId="77777777" w:rsidR="000066D4" w:rsidRDefault="000066D4" w:rsidP="000066D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BBD822A" w14:textId="77777777" w:rsidR="000066D4" w:rsidRPr="00932268" w:rsidRDefault="000066D4" w:rsidP="000066D4">
      <w:pPr>
        <w:pStyle w:val="PL"/>
        <w:rPr>
          <w:lang w:eastAsia="zh-CN"/>
        </w:rPr>
      </w:pPr>
    </w:p>
    <w:p w14:paraId="303779C6" w14:textId="77777777" w:rsidR="000066D4" w:rsidRPr="00932268" w:rsidRDefault="000066D4" w:rsidP="000066D4">
      <w:pPr>
        <w:pStyle w:val="PL"/>
        <w:rPr>
          <w:lang w:eastAsia="zh-CN"/>
        </w:rPr>
      </w:pPr>
      <w:r w:rsidRPr="00932268">
        <w:rPr>
          <w:lang w:eastAsia="zh-CN"/>
        </w:rPr>
        <w:t>;;; Uinteger</w:t>
      </w:r>
    </w:p>
    <w:p w14:paraId="5B4765CA" w14:textId="77777777" w:rsidR="000066D4" w:rsidRPr="00932268" w:rsidRDefault="000066D4" w:rsidP="000066D4">
      <w:pPr>
        <w:pStyle w:val="PL"/>
        <w:rPr>
          <w:lang w:eastAsia="zh-CN"/>
        </w:rPr>
      </w:pPr>
      <w:r w:rsidRPr="00932268">
        <w:rPr>
          <w:lang w:eastAsia="zh-CN"/>
        </w:rPr>
        <w:t>;;+ Unsigned Integer, i.e. only value 0 and integers above 0 are permissible.</w:t>
      </w:r>
    </w:p>
    <w:p w14:paraId="5D18CD73" w14:textId="77777777" w:rsidR="000066D4" w:rsidRPr="00830AC8" w:rsidRDefault="000066D4" w:rsidP="000066D4">
      <w:pPr>
        <w:pStyle w:val="PL"/>
        <w:rPr>
          <w:lang w:val="sv-SE" w:eastAsia="zh-CN"/>
        </w:rPr>
      </w:pPr>
      <w:r w:rsidRPr="00830AC8">
        <w:rPr>
          <w:lang w:val="sv-SE" w:eastAsia="zh-CN"/>
        </w:rPr>
        <w:t>Uinteger = int .ge 0</w:t>
      </w:r>
    </w:p>
    <w:p w14:paraId="1B8E912B" w14:textId="77777777" w:rsidR="000066D4" w:rsidRPr="00830AC8" w:rsidRDefault="000066D4" w:rsidP="000066D4">
      <w:pPr>
        <w:pStyle w:val="PL"/>
        <w:rPr>
          <w:lang w:val="sv-SE" w:eastAsia="zh-CN"/>
        </w:rPr>
      </w:pPr>
    </w:p>
    <w:p w14:paraId="4763D0AC" w14:textId="6BB27E2B" w:rsidR="000066D4" w:rsidRDefault="000066D4" w:rsidP="000066D4">
      <w:pPr>
        <w:pStyle w:val="Heading3"/>
        <w:rPr>
          <w:noProof/>
        </w:rPr>
      </w:pPr>
      <w:bookmarkStart w:id="1052" w:name="_CRA_3_4_6"/>
      <w:bookmarkStart w:id="1053" w:name="_Toc187929986"/>
      <w:bookmarkEnd w:id="1052"/>
      <w:r>
        <w:rPr>
          <w:noProof/>
        </w:rPr>
        <w:t>A.3.4.6</w:t>
      </w:r>
      <w:r>
        <w:rPr>
          <w:noProof/>
        </w:rPr>
        <w:tab/>
        <w:t>Media Types</w:t>
      </w:r>
      <w:bookmarkEnd w:id="1050"/>
      <w:bookmarkEnd w:id="1053"/>
    </w:p>
    <w:p w14:paraId="5B493D36" w14:textId="77777777" w:rsidR="000066D4" w:rsidRPr="00826514" w:rsidRDefault="000066D4" w:rsidP="000066D4">
      <w:pPr>
        <w:rPr>
          <w:lang w:val="en-US"/>
        </w:rPr>
      </w:pPr>
      <w:r>
        <w:rPr>
          <w:lang w:val="en-US"/>
        </w:rPr>
        <w:t xml:space="preserve">The media type for a request to establish </w:t>
      </w:r>
      <w:r>
        <w:rPr>
          <w:lang w:val="en-US" w:eastAsia="zh-CN"/>
        </w:rPr>
        <w:t>an SDDM connection status reporting configuration</w:t>
      </w:r>
      <w:r w:rsidRPr="00826514">
        <w:rPr>
          <w:lang w:val="en-US"/>
        </w:rPr>
        <w:t xml:space="preserve"> shall be </w:t>
      </w:r>
      <w:r w:rsidRPr="00826514">
        <w:t>"</w:t>
      </w:r>
      <w:r w:rsidRPr="0073469F">
        <w:t>application/vnd.3gpp.</w:t>
      </w:r>
      <w:r w:rsidRPr="00896EEA">
        <w:rPr>
          <w:noProof/>
        </w:rPr>
        <w:t>seal-data-delivery-connection-status-configuration</w:t>
      </w:r>
      <w:r>
        <w:t>-req-info</w:t>
      </w:r>
      <w:r w:rsidRPr="0073469F">
        <w:t>+</w:t>
      </w:r>
      <w:r>
        <w:t>cbor</w:t>
      </w:r>
      <w:r w:rsidRPr="00826514">
        <w:t>"</w:t>
      </w:r>
      <w:r w:rsidRPr="00826514">
        <w:rPr>
          <w:lang w:val="en-US"/>
        </w:rPr>
        <w:t>.</w:t>
      </w:r>
    </w:p>
    <w:p w14:paraId="23BE1B95" w14:textId="77777777" w:rsidR="000066D4" w:rsidRPr="00826514" w:rsidRDefault="000066D4" w:rsidP="000066D4">
      <w:pPr>
        <w:rPr>
          <w:lang w:val="en-US"/>
        </w:rPr>
      </w:pPr>
      <w:r>
        <w:rPr>
          <w:lang w:val="en-US"/>
        </w:rPr>
        <w:t xml:space="preserve">The media type for a response of establishing </w:t>
      </w:r>
      <w:r>
        <w:rPr>
          <w:lang w:val="en-US" w:eastAsia="zh-CN"/>
        </w:rPr>
        <w:t>an SDDM connection status reporting configuration</w:t>
      </w:r>
      <w:r w:rsidRPr="00826514">
        <w:rPr>
          <w:lang w:val="en-US"/>
        </w:rPr>
        <w:t xml:space="preserve"> shall be </w:t>
      </w:r>
      <w:r w:rsidRPr="00826514">
        <w:t>"</w:t>
      </w:r>
      <w:r w:rsidRPr="0073469F">
        <w:t>application/vnd.3gpp.</w:t>
      </w:r>
      <w:r w:rsidRPr="008F5A3F">
        <w:t>seal-data-delivery-connection-status-configuration</w:t>
      </w:r>
      <w:r>
        <w:t>-res-info</w:t>
      </w:r>
      <w:r w:rsidRPr="0073469F">
        <w:t>+</w:t>
      </w:r>
      <w:r>
        <w:t>cbor</w:t>
      </w:r>
      <w:r w:rsidRPr="00826514">
        <w:t>"</w:t>
      </w:r>
      <w:r w:rsidRPr="00826514">
        <w:rPr>
          <w:lang w:val="en-US"/>
        </w:rPr>
        <w:t>.</w:t>
      </w:r>
    </w:p>
    <w:p w14:paraId="4F34EA3C" w14:textId="77777777" w:rsidR="000066D4" w:rsidRDefault="000066D4" w:rsidP="000066D4">
      <w:pPr>
        <w:pStyle w:val="EditorsNote"/>
      </w:pPr>
      <w:r>
        <w:t>Editor's note</w:t>
      </w:r>
      <w:r w:rsidRPr="00DA034D">
        <w:t xml:space="preserve"> [WID: SEALDD_Ph2, CR#: 002</w:t>
      </w:r>
      <w:r>
        <w:t>4</w:t>
      </w:r>
      <w:r w:rsidRPr="00DA034D">
        <w:t>]</w:t>
      </w:r>
      <w:r>
        <w:t>:</w:t>
      </w:r>
      <w:r w:rsidRPr="0073469F">
        <w:tab/>
      </w:r>
      <w:r>
        <w:t>The MIME types need to be registered after the freeze of rel-19.</w:t>
      </w:r>
    </w:p>
    <w:p w14:paraId="3C0AE819" w14:textId="5DAC1ADE" w:rsidR="000066D4" w:rsidRPr="00826514" w:rsidRDefault="000066D4" w:rsidP="000066D4">
      <w:pPr>
        <w:pStyle w:val="Heading3"/>
        <w:rPr>
          <w:noProof/>
        </w:rPr>
      </w:pPr>
      <w:bookmarkStart w:id="1054" w:name="_CRA_3_4_7"/>
      <w:bookmarkStart w:id="1055" w:name="_Toc187929987"/>
      <w:bookmarkEnd w:id="1054"/>
      <w:r>
        <w:rPr>
          <w:noProof/>
        </w:rPr>
        <w:t>A.3</w:t>
      </w:r>
      <w:r w:rsidRPr="00826514">
        <w:rPr>
          <w:noProof/>
        </w:rPr>
        <w:t>.</w:t>
      </w:r>
      <w:r>
        <w:rPr>
          <w:noProof/>
        </w:rPr>
        <w:t>4</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w:t>
      </w:r>
      <w:bookmarkStart w:id="1056" w:name="_Hlk178758675"/>
      <w:r w:rsidRPr="0073469F">
        <w:t>vnd.3gpp.</w:t>
      </w:r>
      <w:r>
        <w:t>seal</w:t>
      </w:r>
      <w:r w:rsidRPr="0073469F">
        <w:t>-</w:t>
      </w:r>
      <w:r>
        <w:t>data-delivery-</w:t>
      </w:r>
      <w:r w:rsidRPr="00896EEA">
        <w:t>connection-status-configuration-r</w:t>
      </w:r>
      <w:r>
        <w:t>e</w:t>
      </w:r>
      <w:bookmarkEnd w:id="1056"/>
      <w:r>
        <w:t>q-info</w:t>
      </w:r>
      <w:r w:rsidRPr="0073469F">
        <w:t>+</w:t>
      </w:r>
      <w:r>
        <w:t>cbor</w:t>
      </w:r>
      <w:bookmarkEnd w:id="1055"/>
    </w:p>
    <w:p w14:paraId="0976DAEE" w14:textId="77777777" w:rsidR="000066D4" w:rsidRPr="00826514" w:rsidRDefault="000066D4" w:rsidP="000066D4">
      <w:r w:rsidRPr="00826514">
        <w:t>Type name: application</w:t>
      </w:r>
    </w:p>
    <w:p w14:paraId="2FB999C1" w14:textId="77777777" w:rsidR="000066D4" w:rsidRPr="00826514" w:rsidRDefault="000066D4" w:rsidP="000066D4">
      <w:r w:rsidRPr="00826514">
        <w:t xml:space="preserve">Subtype name: </w:t>
      </w:r>
      <w:r w:rsidRPr="00896EEA">
        <w:rPr>
          <w:noProof/>
        </w:rPr>
        <w:t>vnd.3gpp.</w:t>
      </w:r>
      <w:bookmarkStart w:id="1057" w:name="_Hlk178862291"/>
      <w:r w:rsidRPr="00896EEA">
        <w:rPr>
          <w:noProof/>
        </w:rPr>
        <w:t>seal-data-delivery-connection-status-configuration</w:t>
      </w:r>
      <w:bookmarkEnd w:id="1057"/>
      <w:r w:rsidRPr="00896EEA">
        <w:rPr>
          <w:noProof/>
        </w:rPr>
        <w:t>-req</w:t>
      </w:r>
      <w:r>
        <w:rPr>
          <w:noProof/>
        </w:rPr>
        <w:t>-info</w:t>
      </w:r>
      <w:r w:rsidRPr="00826514">
        <w:rPr>
          <w:noProof/>
        </w:rPr>
        <w:t>+cbor</w:t>
      </w:r>
    </w:p>
    <w:p w14:paraId="7E4C4AEA" w14:textId="77777777" w:rsidR="000066D4" w:rsidRPr="00826514" w:rsidRDefault="000066D4" w:rsidP="000066D4">
      <w:r w:rsidRPr="00826514">
        <w:t>Required parameters: none</w:t>
      </w:r>
    </w:p>
    <w:p w14:paraId="4FE2EFFD" w14:textId="77777777" w:rsidR="000066D4" w:rsidRPr="00826514" w:rsidRDefault="000066D4" w:rsidP="000066D4">
      <w:r w:rsidRPr="00826514">
        <w:t>Optional parameters: none</w:t>
      </w:r>
    </w:p>
    <w:p w14:paraId="501D95D9" w14:textId="70D01F37" w:rsidR="000066D4" w:rsidRPr="00826514" w:rsidRDefault="000066D4" w:rsidP="000066D4">
      <w:r w:rsidRPr="00826514">
        <w:t>Encoding considerations: Must be encoded as using IETF RFC 8949 </w:t>
      </w:r>
      <w:r>
        <w:rPr>
          <w:lang w:eastAsia="zh-CN"/>
        </w:rPr>
        <w:t>[20]</w:t>
      </w:r>
      <w:r w:rsidRPr="00826514">
        <w:t>.</w:t>
      </w:r>
      <w:r>
        <w:t xml:space="preserve"> </w:t>
      </w:r>
      <w:r w:rsidRPr="00826514">
        <w:t xml:space="preserve">See </w:t>
      </w:r>
      <w:r>
        <w:t>"</w:t>
      </w:r>
      <w:r w:rsidRPr="002C4E1F">
        <w:t>ConnectionStatusConfigurationRequest</w:t>
      </w:r>
      <w:r>
        <w:t>" data type in 3GPP TS 24.543 clause A.3.</w:t>
      </w:r>
      <w:r w:rsidR="008C19BC">
        <w:t>4</w:t>
      </w:r>
      <w:r>
        <w:t xml:space="preserve">.3.2.1 </w:t>
      </w:r>
      <w:r w:rsidRPr="00826514">
        <w:t>for details.</w:t>
      </w:r>
    </w:p>
    <w:p w14:paraId="1A0A96FA" w14:textId="77777777" w:rsidR="000066D4" w:rsidRPr="00826514" w:rsidRDefault="000066D4" w:rsidP="000066D4">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234EB2F0" w14:textId="77777777" w:rsidR="000066D4" w:rsidRPr="00826514" w:rsidRDefault="000066D4" w:rsidP="000066D4">
      <w:r w:rsidRPr="00826514">
        <w:t>Interoperability considerations: Applications must ignore any key-value pairs that they do not understand. This allows backwards-compatible extensions to this specification.</w:t>
      </w:r>
    </w:p>
    <w:p w14:paraId="1D336AEB" w14:textId="77777777" w:rsidR="000066D4" w:rsidRPr="00826514" w:rsidRDefault="000066D4" w:rsidP="000066D4">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8998905" w14:textId="77777777" w:rsidR="000066D4" w:rsidRPr="00826514" w:rsidRDefault="000066D4" w:rsidP="000066D4">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152A61E1" w14:textId="77777777" w:rsidR="000066D4" w:rsidRPr="00826514" w:rsidRDefault="000066D4" w:rsidP="000066D4">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15F9BF25" w14:textId="77777777" w:rsidR="000066D4" w:rsidRPr="00826514" w:rsidRDefault="000066D4" w:rsidP="000066D4">
      <w:r w:rsidRPr="00826514">
        <w:t>Additional information:</w:t>
      </w:r>
    </w:p>
    <w:p w14:paraId="2926B015" w14:textId="77777777" w:rsidR="000066D4" w:rsidRPr="00826514" w:rsidRDefault="000066D4" w:rsidP="000066D4">
      <w:pPr>
        <w:ind w:firstLine="284"/>
      </w:pPr>
      <w:r w:rsidRPr="00826514">
        <w:t>Deprecated alias names for this type: N/A</w:t>
      </w:r>
    </w:p>
    <w:p w14:paraId="4C3DCD9A" w14:textId="77777777" w:rsidR="000066D4" w:rsidRPr="00826514" w:rsidRDefault="000066D4" w:rsidP="000066D4">
      <w:pPr>
        <w:ind w:firstLine="284"/>
      </w:pPr>
      <w:r w:rsidRPr="00826514">
        <w:t>Magic number(s): N/A</w:t>
      </w:r>
    </w:p>
    <w:p w14:paraId="7A055AB8" w14:textId="77777777" w:rsidR="000066D4" w:rsidRPr="00826514" w:rsidRDefault="000066D4" w:rsidP="000066D4">
      <w:pPr>
        <w:ind w:firstLine="284"/>
      </w:pPr>
      <w:r w:rsidRPr="00826514">
        <w:t>File extension(s): none</w:t>
      </w:r>
    </w:p>
    <w:p w14:paraId="3A763383" w14:textId="77777777" w:rsidR="000066D4" w:rsidRPr="00826514" w:rsidRDefault="000066D4" w:rsidP="000066D4">
      <w:pPr>
        <w:ind w:firstLine="284"/>
      </w:pPr>
      <w:r w:rsidRPr="00826514">
        <w:t>Macintosh file type code(s): none</w:t>
      </w:r>
    </w:p>
    <w:p w14:paraId="63A30D5E" w14:textId="77777777" w:rsidR="000066D4" w:rsidRPr="00826514" w:rsidRDefault="000066D4" w:rsidP="000066D4">
      <w:r w:rsidRPr="00826514">
        <w:t>Person &amp; email address to contact for further information: &lt;MCC name&gt;, &lt;MCC email address&gt;</w:t>
      </w:r>
    </w:p>
    <w:p w14:paraId="0144B4C1" w14:textId="77777777" w:rsidR="000066D4" w:rsidRPr="00826514" w:rsidRDefault="000066D4" w:rsidP="000066D4">
      <w:r w:rsidRPr="00826514">
        <w:t>Intended usage: COMMON</w:t>
      </w:r>
    </w:p>
    <w:p w14:paraId="43D70F47" w14:textId="77777777" w:rsidR="000066D4" w:rsidRPr="00826514" w:rsidRDefault="000066D4" w:rsidP="000066D4">
      <w:r w:rsidRPr="00826514">
        <w:t>Restrictions on usage: None</w:t>
      </w:r>
    </w:p>
    <w:p w14:paraId="2C71F55B" w14:textId="77777777" w:rsidR="000066D4" w:rsidRPr="00826514" w:rsidRDefault="000066D4" w:rsidP="000066D4">
      <w:r w:rsidRPr="00826514">
        <w:t>Author: 3GPP CT1 Working Group/3GPP_TSG_CT_WG1@LIST.ETSI.ORG</w:t>
      </w:r>
    </w:p>
    <w:p w14:paraId="2ADE6BD7" w14:textId="77777777" w:rsidR="000066D4" w:rsidRPr="00826514" w:rsidRDefault="000066D4" w:rsidP="000066D4">
      <w:r w:rsidRPr="00826514">
        <w:t>Change controller: &lt;MCC name&gt;/&lt;MCC email address&gt;</w:t>
      </w:r>
    </w:p>
    <w:p w14:paraId="31DBF165" w14:textId="49F15849" w:rsidR="000066D4" w:rsidRPr="00826514" w:rsidRDefault="000066D4" w:rsidP="000066D4">
      <w:pPr>
        <w:pStyle w:val="Heading3"/>
        <w:rPr>
          <w:noProof/>
        </w:rPr>
      </w:pPr>
      <w:bookmarkStart w:id="1058" w:name="_CRA_3_4_8"/>
      <w:bookmarkStart w:id="1059" w:name="_Toc187929988"/>
      <w:bookmarkEnd w:id="1058"/>
      <w:r>
        <w:rPr>
          <w:noProof/>
        </w:rPr>
        <w:t>A.3.4.8</w:t>
      </w:r>
      <w:r w:rsidRPr="00826514">
        <w:rPr>
          <w:noProof/>
        </w:rPr>
        <w:tab/>
        <w:t xml:space="preserve">Media Type registration </w:t>
      </w:r>
      <w:r>
        <w:rPr>
          <w:noProof/>
        </w:rPr>
        <w:t xml:space="preserve">template </w:t>
      </w:r>
      <w:r w:rsidRPr="00826514">
        <w:rPr>
          <w:noProof/>
        </w:rPr>
        <w:t xml:space="preserve">for </w:t>
      </w:r>
      <w:r w:rsidRPr="0073469F">
        <w:t>application/</w:t>
      </w:r>
      <w:r w:rsidRPr="00896EEA">
        <w:t>vnd.3gpp.seal-data-delivery-connection-status-configuration-r</w:t>
      </w:r>
      <w:r>
        <w:t>es-info</w:t>
      </w:r>
      <w:r w:rsidRPr="0073469F">
        <w:t>+</w:t>
      </w:r>
      <w:r>
        <w:t>cbor</w:t>
      </w:r>
      <w:bookmarkEnd w:id="1059"/>
    </w:p>
    <w:p w14:paraId="5DC884CF" w14:textId="77777777" w:rsidR="000066D4" w:rsidRPr="00826514" w:rsidRDefault="000066D4" w:rsidP="000066D4">
      <w:r w:rsidRPr="00826514">
        <w:t>Type name: application</w:t>
      </w:r>
    </w:p>
    <w:p w14:paraId="709BE039" w14:textId="77777777" w:rsidR="000066D4" w:rsidRPr="00826514" w:rsidRDefault="000066D4" w:rsidP="000066D4">
      <w:r w:rsidRPr="00826514">
        <w:t xml:space="preserve">Subtype name: </w:t>
      </w:r>
      <w:r w:rsidRPr="00896EEA">
        <w:rPr>
          <w:noProof/>
        </w:rPr>
        <w:t>vnd.3gpp.seal-data-delivery-connection-status-configuration-re</w:t>
      </w:r>
      <w:r>
        <w:rPr>
          <w:noProof/>
        </w:rPr>
        <w:t>s-info</w:t>
      </w:r>
      <w:r w:rsidRPr="00826514">
        <w:rPr>
          <w:noProof/>
        </w:rPr>
        <w:t>+cbor</w:t>
      </w:r>
    </w:p>
    <w:p w14:paraId="26F5E18C" w14:textId="77777777" w:rsidR="000066D4" w:rsidRPr="00826514" w:rsidRDefault="000066D4" w:rsidP="000066D4">
      <w:r w:rsidRPr="00826514">
        <w:t>Required parameters: none</w:t>
      </w:r>
    </w:p>
    <w:p w14:paraId="41DA6EA2" w14:textId="77777777" w:rsidR="000066D4" w:rsidRPr="00826514" w:rsidRDefault="000066D4" w:rsidP="000066D4">
      <w:r w:rsidRPr="00826514">
        <w:t>Optional parameters: none</w:t>
      </w:r>
    </w:p>
    <w:p w14:paraId="73D30E39" w14:textId="7B4A7B8F" w:rsidR="000066D4" w:rsidRPr="00826514" w:rsidRDefault="000066D4" w:rsidP="000066D4">
      <w:r w:rsidRPr="00826514">
        <w:t>Encoding considerations: Must be encoded as using IETF RFC 8949 </w:t>
      </w:r>
      <w:r>
        <w:rPr>
          <w:lang w:eastAsia="zh-CN"/>
        </w:rPr>
        <w:t>[20]</w:t>
      </w:r>
      <w:r w:rsidRPr="00826514">
        <w:t>.</w:t>
      </w:r>
      <w:r>
        <w:t xml:space="preserve"> </w:t>
      </w:r>
      <w:r w:rsidRPr="00826514">
        <w:t xml:space="preserve">See </w:t>
      </w:r>
      <w:r>
        <w:t>"</w:t>
      </w:r>
      <w:r w:rsidRPr="004A662D">
        <w:t>ConnectionStatusConfiguration</w:t>
      </w:r>
      <w:r>
        <w:t>Response" data type in 3GPP TS 24.543 clause A.3.</w:t>
      </w:r>
      <w:r w:rsidR="008C19BC">
        <w:t>4</w:t>
      </w:r>
      <w:r>
        <w:t xml:space="preserve">.3.2.2 </w:t>
      </w:r>
      <w:r w:rsidRPr="00826514">
        <w:t>for details.</w:t>
      </w:r>
    </w:p>
    <w:p w14:paraId="02D58497" w14:textId="77777777" w:rsidR="000066D4" w:rsidRPr="00826514" w:rsidRDefault="000066D4" w:rsidP="000066D4">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44C4D47" w14:textId="77777777" w:rsidR="000066D4" w:rsidRPr="00826514" w:rsidRDefault="000066D4" w:rsidP="000066D4">
      <w:r w:rsidRPr="00826514">
        <w:t>Interoperability considerations: Applications must ignore any key-value pairs that they do not understand. This allows backwards-compatible extensions to this specification.</w:t>
      </w:r>
    </w:p>
    <w:p w14:paraId="0E3D6E05" w14:textId="77777777" w:rsidR="000066D4" w:rsidRPr="00826514" w:rsidRDefault="000066D4" w:rsidP="000066D4">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5B27C66" w14:textId="77777777" w:rsidR="000066D4" w:rsidRPr="00826514" w:rsidRDefault="000066D4" w:rsidP="000066D4">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0B5B32F2" w14:textId="77777777" w:rsidR="000066D4" w:rsidRPr="00826514" w:rsidRDefault="000066D4" w:rsidP="000066D4">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44BE11E1" w14:textId="77777777" w:rsidR="000066D4" w:rsidRPr="00826514" w:rsidRDefault="000066D4" w:rsidP="000066D4">
      <w:r w:rsidRPr="00826514">
        <w:t>Additional information:</w:t>
      </w:r>
    </w:p>
    <w:p w14:paraId="4AC0C5C5" w14:textId="77777777" w:rsidR="000066D4" w:rsidRPr="00826514" w:rsidRDefault="000066D4" w:rsidP="000066D4">
      <w:pPr>
        <w:ind w:firstLine="284"/>
      </w:pPr>
      <w:r w:rsidRPr="00826514">
        <w:t>Deprecated alias names for this type: N/A</w:t>
      </w:r>
    </w:p>
    <w:p w14:paraId="606FF905" w14:textId="77777777" w:rsidR="000066D4" w:rsidRPr="00826514" w:rsidRDefault="000066D4" w:rsidP="000066D4">
      <w:pPr>
        <w:ind w:firstLine="284"/>
      </w:pPr>
      <w:r w:rsidRPr="00826514">
        <w:t>Magic number(s): N/A</w:t>
      </w:r>
    </w:p>
    <w:p w14:paraId="42B12895" w14:textId="77777777" w:rsidR="000066D4" w:rsidRPr="00826514" w:rsidRDefault="000066D4" w:rsidP="000066D4">
      <w:pPr>
        <w:ind w:firstLine="284"/>
      </w:pPr>
      <w:r w:rsidRPr="00826514">
        <w:t>File extension(s): none</w:t>
      </w:r>
    </w:p>
    <w:p w14:paraId="216EA7F5" w14:textId="77777777" w:rsidR="000066D4" w:rsidRPr="00826514" w:rsidRDefault="000066D4" w:rsidP="000066D4">
      <w:pPr>
        <w:ind w:firstLine="284"/>
      </w:pPr>
      <w:r w:rsidRPr="00826514">
        <w:t>Macintosh file type code(s): none</w:t>
      </w:r>
    </w:p>
    <w:p w14:paraId="2D2E34F3" w14:textId="77777777" w:rsidR="000066D4" w:rsidRPr="00826514" w:rsidRDefault="000066D4" w:rsidP="000066D4">
      <w:r w:rsidRPr="00826514">
        <w:t>Person &amp; email address to contact for further information: &lt;MCC name&gt;, &lt;MCC email address&gt;</w:t>
      </w:r>
    </w:p>
    <w:p w14:paraId="60B22B09" w14:textId="77777777" w:rsidR="000066D4" w:rsidRPr="00826514" w:rsidRDefault="000066D4" w:rsidP="000066D4">
      <w:r w:rsidRPr="00826514">
        <w:t>Intended usage: COMMON</w:t>
      </w:r>
    </w:p>
    <w:p w14:paraId="2E29F387" w14:textId="77777777" w:rsidR="000066D4" w:rsidRPr="00826514" w:rsidRDefault="000066D4" w:rsidP="000066D4">
      <w:r w:rsidRPr="00826514">
        <w:t>Restrictions on usage: None</w:t>
      </w:r>
    </w:p>
    <w:p w14:paraId="1A70542B" w14:textId="77777777" w:rsidR="000066D4" w:rsidRPr="00826514" w:rsidRDefault="000066D4" w:rsidP="000066D4">
      <w:r w:rsidRPr="00826514">
        <w:t>Author: 3GPP CT1 Working Group/3GPP_TSG_CT_WG1@LIST.ETSI.ORG</w:t>
      </w:r>
    </w:p>
    <w:p w14:paraId="7DB7C7B6" w14:textId="56B86ABB" w:rsidR="000066D4" w:rsidRDefault="000066D4" w:rsidP="000C7D35">
      <w:r w:rsidRPr="00826514">
        <w:t>Change controller: &lt;MCC name&gt;/&lt;MCC email address&gt;</w:t>
      </w:r>
    </w:p>
    <w:p w14:paraId="422707C9" w14:textId="2D6CD419" w:rsidR="00391FEE" w:rsidRDefault="00391FEE" w:rsidP="00391FEE">
      <w:pPr>
        <w:pStyle w:val="Heading2"/>
        <w:rPr>
          <w:lang w:eastAsia="zh-CN"/>
        </w:rPr>
      </w:pPr>
      <w:bookmarkStart w:id="1060" w:name="_CRA_3_5"/>
      <w:bookmarkStart w:id="1061" w:name="_Toc187929989"/>
      <w:bookmarkEnd w:id="1060"/>
      <w:r>
        <w:rPr>
          <w:lang w:eastAsia="zh-CN"/>
        </w:rPr>
        <w:t>A.3.5</w:t>
      </w:r>
      <w:r>
        <w:rPr>
          <w:lang w:eastAsia="zh-CN"/>
        </w:rPr>
        <w:tab/>
      </w:r>
      <w:r w:rsidRPr="008D1232">
        <w:rPr>
          <w:lang w:eastAsia="zh-CN"/>
        </w:rPr>
        <w:t>Sdd_</w:t>
      </w:r>
      <w:r>
        <w:rPr>
          <w:lang w:eastAsia="zh-CN"/>
        </w:rPr>
        <w:t>URLLC</w:t>
      </w:r>
      <w:r w:rsidRPr="008D1232">
        <w:rPr>
          <w:lang w:eastAsia="zh-CN"/>
        </w:rPr>
        <w:t>TransmissionConnection</w:t>
      </w:r>
      <w:r>
        <w:rPr>
          <w:lang w:eastAsia="zh-CN"/>
        </w:rPr>
        <w:t xml:space="preserve"> API</w:t>
      </w:r>
      <w:bookmarkEnd w:id="1061"/>
    </w:p>
    <w:p w14:paraId="6E628EA5" w14:textId="092912DB" w:rsidR="00391FEE" w:rsidRDefault="00391FEE" w:rsidP="00391FEE">
      <w:pPr>
        <w:pStyle w:val="Heading3"/>
        <w:rPr>
          <w:lang w:eastAsia="zh-CN"/>
        </w:rPr>
      </w:pPr>
      <w:bookmarkStart w:id="1062" w:name="_CRA_3_5_1"/>
      <w:bookmarkStart w:id="1063" w:name="_Toc187929990"/>
      <w:bookmarkEnd w:id="1062"/>
      <w:r>
        <w:rPr>
          <w:lang w:eastAsia="zh-CN"/>
        </w:rPr>
        <w:t>A.3.5.1</w:t>
      </w:r>
      <w:r>
        <w:rPr>
          <w:lang w:eastAsia="zh-CN"/>
        </w:rPr>
        <w:tab/>
        <w:t>API URI</w:t>
      </w:r>
      <w:bookmarkEnd w:id="1063"/>
    </w:p>
    <w:p w14:paraId="56074DF8" w14:textId="77777777" w:rsidR="00391FEE" w:rsidRDefault="00391FEE" w:rsidP="00391FEE">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71471103" w14:textId="77777777" w:rsidR="00391FEE" w:rsidRDefault="00391FEE" w:rsidP="00391FEE">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E648BD6" w14:textId="77777777" w:rsidR="00391FEE" w:rsidRDefault="00391FEE" w:rsidP="00391FEE">
      <w:pPr>
        <w:pStyle w:val="B1"/>
      </w:pPr>
      <w:r>
        <w:t>b)</w:t>
      </w:r>
      <w:r>
        <w:tab/>
        <w:t>the &lt;apiVersion&gt; shall be "v1"; and</w:t>
      </w:r>
    </w:p>
    <w:p w14:paraId="02557261" w14:textId="73732371" w:rsidR="00391FEE" w:rsidRDefault="00391FEE" w:rsidP="00391FEE">
      <w:pPr>
        <w:pStyle w:val="B1"/>
        <w:rPr>
          <w:lang w:eastAsia="zh-CN"/>
        </w:rPr>
      </w:pPr>
      <w:r>
        <w:t>c)</w:t>
      </w:r>
      <w:r>
        <w:tab/>
        <w:t>the &lt;apiSpecificSuffixes&gt; shall be set as described in clause</w:t>
      </w:r>
      <w:r>
        <w:rPr>
          <w:lang w:eastAsia="zh-CN"/>
        </w:rPr>
        <w:t> A.3.</w:t>
      </w:r>
      <w:r w:rsidR="008C19BC">
        <w:rPr>
          <w:lang w:eastAsia="zh-CN"/>
        </w:rPr>
        <w:t>5</w:t>
      </w:r>
      <w:r>
        <w:rPr>
          <w:lang w:eastAsia="zh-CN"/>
        </w:rPr>
        <w:t>.</w:t>
      </w:r>
      <w:r>
        <w:rPr>
          <w:lang w:val="en-US" w:eastAsia="zh-CN"/>
        </w:rPr>
        <w:t>2</w:t>
      </w:r>
      <w:r>
        <w:rPr>
          <w:lang w:eastAsia="zh-CN"/>
        </w:rPr>
        <w:t>.</w:t>
      </w:r>
    </w:p>
    <w:p w14:paraId="23119A5A" w14:textId="52E3FA4A" w:rsidR="00391FEE" w:rsidRDefault="00391FEE" w:rsidP="00391FEE">
      <w:pPr>
        <w:pStyle w:val="Heading3"/>
        <w:rPr>
          <w:lang w:eastAsia="zh-CN"/>
        </w:rPr>
      </w:pPr>
      <w:bookmarkStart w:id="1064" w:name="_CRA_3_5_2"/>
      <w:bookmarkStart w:id="1065" w:name="_Toc187929991"/>
      <w:bookmarkEnd w:id="1064"/>
      <w:r>
        <w:rPr>
          <w:lang w:eastAsia="zh-CN"/>
        </w:rPr>
        <w:t>A.3.5.2</w:t>
      </w:r>
      <w:r>
        <w:rPr>
          <w:lang w:eastAsia="zh-CN"/>
        </w:rPr>
        <w:tab/>
        <w:t>Resources</w:t>
      </w:r>
      <w:bookmarkEnd w:id="1065"/>
    </w:p>
    <w:p w14:paraId="755B417E" w14:textId="57FF42B3" w:rsidR="00391FEE" w:rsidRDefault="00391FEE" w:rsidP="00391FEE">
      <w:pPr>
        <w:pStyle w:val="Heading4"/>
        <w:rPr>
          <w:lang w:eastAsia="zh-CN"/>
        </w:rPr>
      </w:pPr>
      <w:bookmarkStart w:id="1066" w:name="_CRA_3_5_2_1"/>
      <w:bookmarkStart w:id="1067" w:name="_Toc187929992"/>
      <w:bookmarkEnd w:id="1066"/>
      <w:r>
        <w:rPr>
          <w:lang w:eastAsia="zh-CN"/>
        </w:rPr>
        <w:t>A.3.5.2.1</w:t>
      </w:r>
      <w:r>
        <w:rPr>
          <w:lang w:eastAsia="zh-CN"/>
        </w:rPr>
        <w:tab/>
        <w:t>Overview</w:t>
      </w:r>
      <w:bookmarkEnd w:id="1067"/>
    </w:p>
    <w:p w14:paraId="48EC649A" w14:textId="77777777" w:rsidR="00391FEE" w:rsidRDefault="00391FEE" w:rsidP="00391FEE">
      <w:pPr>
        <w:jc w:val="center"/>
        <w:rPr>
          <w:lang w:eastAsia="zh-CN"/>
        </w:rPr>
      </w:pPr>
      <w:r>
        <w:rPr>
          <w:lang w:eastAsia="zh-CN"/>
        </w:rPr>
        <w:object w:dxaOrig="5865" w:dyaOrig="3810" w14:anchorId="1DDCFEC8">
          <v:shape id="_x0000_i1029" type="#_x0000_t75" style="width:293pt;height:190.35pt" o:ole="">
            <v:imagedata r:id="rId20" o:title=""/>
          </v:shape>
          <o:OLEObject Type="Embed" ProgID="Visio.Drawing.15" ShapeID="_x0000_i1029" DrawAspect="Content" ObjectID="_1798542565" r:id="rId21"/>
        </w:object>
      </w:r>
    </w:p>
    <w:p w14:paraId="2FDC3C17" w14:textId="48E75F90" w:rsidR="00391FEE" w:rsidRDefault="00391FEE" w:rsidP="00391FEE">
      <w:pPr>
        <w:pStyle w:val="TF"/>
      </w:pPr>
      <w:bookmarkStart w:id="1068" w:name="_CRFigureA_3_5_2_1_1"/>
      <w:r>
        <w:t xml:space="preserve">Figure </w:t>
      </w:r>
      <w:bookmarkEnd w:id="1068"/>
      <w:r>
        <w:t>A.3.5.2.1.1: Resource URI structure of the Sdd_URLLCTransmissionConnection API provided by SDDM-S</w:t>
      </w:r>
    </w:p>
    <w:p w14:paraId="2EFA1786" w14:textId="66F7558F" w:rsidR="00391FEE" w:rsidRDefault="00391FEE" w:rsidP="00391FEE">
      <w:r>
        <w:t>Table A.3.5.2.1.1 provides an overview of the resources and applicable CoAP methods.</w:t>
      </w:r>
    </w:p>
    <w:p w14:paraId="4B652900" w14:textId="6DEBE33D" w:rsidR="00391FEE" w:rsidRDefault="00391FEE" w:rsidP="00391FEE">
      <w:pPr>
        <w:pStyle w:val="TH"/>
      </w:pPr>
      <w:bookmarkStart w:id="1069" w:name="_CRTableA_3_5_2_1_1"/>
      <w:r>
        <w:t>Table </w:t>
      </w:r>
      <w:bookmarkEnd w:id="1069"/>
      <w:r>
        <w:t>A.3.5.2.1.1: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391FEE" w14:paraId="0F99BC0A" w14:textId="77777777" w:rsidTr="000A53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2BD1F" w14:textId="77777777" w:rsidR="00391FEE" w:rsidRDefault="00391FEE" w:rsidP="000A53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DF2C0" w14:textId="77777777" w:rsidR="00391FEE" w:rsidRDefault="00391FEE" w:rsidP="000A53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9B33" w14:textId="77777777" w:rsidR="00391FEE" w:rsidRDefault="00391FEE" w:rsidP="000A53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CD024" w14:textId="77777777" w:rsidR="00391FEE" w:rsidRDefault="00391FEE" w:rsidP="000A53D1">
            <w:pPr>
              <w:pStyle w:val="TAH"/>
            </w:pPr>
            <w:r>
              <w:t>Description</w:t>
            </w:r>
          </w:p>
        </w:tc>
      </w:tr>
      <w:tr w:rsidR="00391FEE" w14:paraId="4CC53C24" w14:textId="77777777" w:rsidTr="000A53D1">
        <w:trPr>
          <w:jc w:val="center"/>
        </w:trPr>
        <w:tc>
          <w:tcPr>
            <w:tcW w:w="0" w:type="auto"/>
            <w:vMerge w:val="restart"/>
            <w:tcBorders>
              <w:top w:val="single" w:sz="4" w:space="0" w:color="auto"/>
              <w:left w:val="single" w:sz="4" w:space="0" w:color="auto"/>
              <w:right w:val="single" w:sz="4" w:space="0" w:color="auto"/>
            </w:tcBorders>
          </w:tcPr>
          <w:p w14:paraId="17CF7FA3" w14:textId="77777777" w:rsidR="00391FEE" w:rsidRDefault="00391FEE" w:rsidP="000A53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0E6045F1" w14:textId="77777777" w:rsidR="00391FEE" w:rsidRDefault="00391FEE" w:rsidP="000A53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1E67EB18" w14:textId="77777777" w:rsidR="00391FEE" w:rsidRDefault="00391FEE" w:rsidP="000A53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13B2C892" w14:textId="77777777" w:rsidR="00391FEE" w:rsidRDefault="00391FEE" w:rsidP="000A53D1">
            <w:pPr>
              <w:pStyle w:val="TAL"/>
              <w:rPr>
                <w:rFonts w:eastAsia="SimSun"/>
              </w:rPr>
            </w:pPr>
            <w:r>
              <w:rPr>
                <w:lang w:val="en-US" w:eastAsia="zh-CN"/>
              </w:rPr>
              <w:t>Establish a URLLC</w:t>
            </w:r>
            <w:r>
              <w:rPr>
                <w:bCs/>
              </w:rPr>
              <w:t xml:space="preserve"> transmission connection</w:t>
            </w:r>
            <w:r>
              <w:rPr>
                <w:lang w:val="en-US" w:eastAsia="zh-CN"/>
              </w:rPr>
              <w:t>.</w:t>
            </w:r>
          </w:p>
        </w:tc>
      </w:tr>
      <w:tr w:rsidR="00391FEE" w14:paraId="041E9CD4" w14:textId="77777777" w:rsidTr="000A53D1">
        <w:trPr>
          <w:jc w:val="center"/>
        </w:trPr>
        <w:tc>
          <w:tcPr>
            <w:tcW w:w="0" w:type="auto"/>
            <w:vMerge/>
            <w:tcBorders>
              <w:left w:val="single" w:sz="4" w:space="0" w:color="auto"/>
              <w:bottom w:val="single" w:sz="4" w:space="0" w:color="auto"/>
              <w:right w:val="single" w:sz="4" w:space="0" w:color="auto"/>
            </w:tcBorders>
          </w:tcPr>
          <w:p w14:paraId="45A10646"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D7A7310"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6D9CF929" w14:textId="77777777" w:rsidR="00391FEE" w:rsidRPr="004D3119" w:rsidRDefault="00391FEE" w:rsidP="000A53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A0F9D9F" w14:textId="77777777" w:rsidR="00391FEE" w:rsidRPr="004D3119" w:rsidRDefault="00391FEE" w:rsidP="000A53D1">
            <w:pPr>
              <w:pStyle w:val="TAL"/>
            </w:pPr>
            <w:r>
              <w:t>U</w:t>
            </w:r>
            <w:r w:rsidRPr="004D3119">
              <w:t xml:space="preserve">pdate </w:t>
            </w:r>
            <w:r>
              <w:t>a URLLC transmission connection</w:t>
            </w:r>
            <w:r w:rsidRPr="004D3119">
              <w:t>.</w:t>
            </w:r>
          </w:p>
        </w:tc>
      </w:tr>
      <w:tr w:rsidR="00391FEE" w:rsidRPr="00162E2B" w14:paraId="292631C3" w14:textId="77777777" w:rsidTr="000A53D1">
        <w:trPr>
          <w:jc w:val="center"/>
        </w:trPr>
        <w:tc>
          <w:tcPr>
            <w:tcW w:w="0" w:type="auto"/>
            <w:vMerge/>
            <w:tcBorders>
              <w:left w:val="single" w:sz="4" w:space="0" w:color="auto"/>
              <w:bottom w:val="single" w:sz="4" w:space="0" w:color="auto"/>
              <w:right w:val="single" w:sz="4" w:space="0" w:color="auto"/>
            </w:tcBorders>
          </w:tcPr>
          <w:p w14:paraId="2573301B"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F095366"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33D156DB" w14:textId="77777777" w:rsidR="00391FEE" w:rsidRPr="004D3119" w:rsidRDefault="00391FEE" w:rsidP="000A53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0FDF17E" w14:textId="77777777" w:rsidR="00391FEE" w:rsidRPr="004D3119" w:rsidRDefault="00391FEE" w:rsidP="000A53D1">
            <w:pPr>
              <w:pStyle w:val="TAL"/>
            </w:pPr>
            <w:r>
              <w:t>Releases a URLLC transmission connection</w:t>
            </w:r>
            <w:r w:rsidRPr="004D3119">
              <w:t>.</w:t>
            </w:r>
          </w:p>
        </w:tc>
      </w:tr>
    </w:tbl>
    <w:p w14:paraId="394FC827" w14:textId="77777777" w:rsidR="00391FEE" w:rsidRDefault="00391FEE" w:rsidP="00391FEE">
      <w:pPr>
        <w:rPr>
          <w:lang w:eastAsia="zh-CN"/>
        </w:rPr>
      </w:pPr>
    </w:p>
    <w:p w14:paraId="44BE5BFE" w14:textId="08CF865D" w:rsidR="00391FEE" w:rsidRDefault="00391FEE" w:rsidP="00391FEE">
      <w:pPr>
        <w:pStyle w:val="Heading4"/>
        <w:rPr>
          <w:lang w:eastAsia="zh-CN"/>
        </w:rPr>
      </w:pPr>
      <w:bookmarkStart w:id="1070" w:name="_CRA_3_5_2_2"/>
      <w:bookmarkStart w:id="1071" w:name="_Toc187929993"/>
      <w:bookmarkEnd w:id="1070"/>
      <w:r>
        <w:rPr>
          <w:lang w:eastAsia="zh-CN"/>
        </w:rPr>
        <w:t>A.3.5.2.2</w:t>
      </w:r>
      <w:r>
        <w:rPr>
          <w:lang w:eastAsia="zh-CN"/>
        </w:rPr>
        <w:tab/>
        <w:t>Resource: URLLC Transmission Connection</w:t>
      </w:r>
      <w:bookmarkEnd w:id="1071"/>
    </w:p>
    <w:p w14:paraId="55DBFCEF" w14:textId="6242C861" w:rsidR="00391FEE" w:rsidRDefault="00391FEE" w:rsidP="00391FEE">
      <w:pPr>
        <w:pStyle w:val="Heading5"/>
        <w:rPr>
          <w:lang w:eastAsia="zh-CN"/>
        </w:rPr>
      </w:pPr>
      <w:bookmarkStart w:id="1072" w:name="_CRA_3_5_2_2_1"/>
      <w:bookmarkStart w:id="1073" w:name="_Toc187929994"/>
      <w:bookmarkEnd w:id="1072"/>
      <w:r>
        <w:rPr>
          <w:lang w:eastAsia="zh-CN"/>
        </w:rPr>
        <w:t>A.3.5.2.2.1</w:t>
      </w:r>
      <w:r>
        <w:rPr>
          <w:lang w:eastAsia="zh-CN"/>
        </w:rPr>
        <w:tab/>
        <w:t>Description</w:t>
      </w:r>
      <w:bookmarkEnd w:id="1073"/>
    </w:p>
    <w:p w14:paraId="7383389C" w14:textId="77777777" w:rsidR="00391FEE" w:rsidRDefault="00391FEE" w:rsidP="00391FEE">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C</w:t>
      </w:r>
      <w:r w:rsidRPr="004F79CD">
        <w:rPr>
          <w:lang w:val="en-US" w:eastAsia="zh-CN"/>
        </w:rPr>
        <w:t xml:space="preserve"> to </w:t>
      </w:r>
      <w:r>
        <w:rPr>
          <w:lang w:val="en-US" w:eastAsia="zh-CN"/>
        </w:rPr>
        <w:t>manage a URLCC transmission connection of an</w:t>
      </w:r>
      <w:r>
        <w:rPr>
          <w:lang w:eastAsia="zh-CN"/>
        </w:rPr>
        <w:t xml:space="preserve"> SDDM-S.</w:t>
      </w:r>
    </w:p>
    <w:p w14:paraId="0C1FA612" w14:textId="1DC8C008" w:rsidR="00391FEE" w:rsidRDefault="00391FEE" w:rsidP="00391FEE">
      <w:pPr>
        <w:pStyle w:val="Heading5"/>
        <w:rPr>
          <w:lang w:eastAsia="zh-CN"/>
        </w:rPr>
      </w:pPr>
      <w:bookmarkStart w:id="1074" w:name="_CRA_3_5_2_2_2"/>
      <w:bookmarkStart w:id="1075" w:name="_Toc187929995"/>
      <w:bookmarkEnd w:id="1074"/>
      <w:r>
        <w:rPr>
          <w:lang w:eastAsia="zh-CN"/>
        </w:rPr>
        <w:t>A.3.5.2.2.2</w:t>
      </w:r>
      <w:r>
        <w:rPr>
          <w:lang w:eastAsia="zh-CN"/>
        </w:rPr>
        <w:tab/>
        <w:t>Resource Definition</w:t>
      </w:r>
      <w:bookmarkEnd w:id="1075"/>
    </w:p>
    <w:p w14:paraId="3532BB82" w14:textId="77777777" w:rsidR="00391FEE" w:rsidRDefault="00391FEE" w:rsidP="00391FEE">
      <w:pPr>
        <w:rPr>
          <w:b/>
          <w:lang w:eastAsia="zh-CN"/>
        </w:rPr>
      </w:pPr>
      <w:r>
        <w:rPr>
          <w:lang w:eastAsia="zh-CN"/>
        </w:rPr>
        <w:t xml:space="preserve">Resource URI: </w:t>
      </w:r>
      <w:r>
        <w:rPr>
          <w:b/>
          <w:lang w:eastAsia="zh-CN"/>
        </w:rPr>
        <w:t>{apiRoot}/sdd-rtc-s&lt;apiVersion&gt;/val-services/</w:t>
      </w:r>
      <w:r>
        <w:rPr>
          <w:b/>
          <w:lang w:val="en-US" w:eastAsia="zh-CN"/>
        </w:rPr>
        <w:t>{valServiceId}/urllc-transmission-connection</w:t>
      </w:r>
    </w:p>
    <w:p w14:paraId="76504230" w14:textId="0CEF43FB" w:rsidR="00391FEE" w:rsidRDefault="00391FEE" w:rsidP="00391FEE">
      <w:pPr>
        <w:rPr>
          <w:lang w:eastAsia="zh-CN"/>
        </w:rPr>
      </w:pPr>
      <w:r>
        <w:rPr>
          <w:lang w:eastAsia="zh-CN"/>
        </w:rPr>
        <w:t>This resource shall support the resource URI variables defined in the table A.3.5.2.2.2.1.</w:t>
      </w:r>
    </w:p>
    <w:p w14:paraId="00083516" w14:textId="07692697" w:rsidR="00391FEE" w:rsidRDefault="00391FEE" w:rsidP="00391FEE">
      <w:pPr>
        <w:pStyle w:val="TH"/>
        <w:rPr>
          <w:rFonts w:cs="Arial"/>
        </w:rPr>
      </w:pPr>
      <w:bookmarkStart w:id="1076" w:name="_CRTableA_3_5_2_2_2_1"/>
      <w:r>
        <w:t xml:space="preserve">Table </w:t>
      </w:r>
      <w:bookmarkEnd w:id="1076"/>
      <w:r>
        <w:t>A.3.5.2.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391FEE" w14:paraId="5F9064D2"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E93407" w14:textId="77777777" w:rsidR="00391FEE" w:rsidRDefault="00391FEE" w:rsidP="000A53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E7DE2BC" w14:textId="77777777" w:rsidR="00391FEE" w:rsidRDefault="00391FEE" w:rsidP="000A53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7026E0" w14:textId="77777777" w:rsidR="00391FEE" w:rsidRDefault="00391FEE" w:rsidP="000A53D1">
            <w:pPr>
              <w:pStyle w:val="TAH"/>
            </w:pPr>
            <w:r>
              <w:t>Definition</w:t>
            </w:r>
          </w:p>
        </w:tc>
      </w:tr>
      <w:tr w:rsidR="00391FEE" w14:paraId="2B6E168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78B976" w14:textId="77777777" w:rsidR="00391FEE" w:rsidRDefault="00391FEE" w:rsidP="000A53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6FB04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ACB1194" w14:textId="77777777" w:rsidR="00391FEE" w:rsidRDefault="00391FEE"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391FEE" w14:paraId="73664345"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96443D7" w14:textId="77777777" w:rsidR="00391FEE" w:rsidRDefault="00391FEE" w:rsidP="000A53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568B6B6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DA4B952" w14:textId="2323A80E" w:rsidR="00391FEE" w:rsidRDefault="00391FEE" w:rsidP="000A53D1">
            <w:pPr>
              <w:pStyle w:val="TAL"/>
            </w:pPr>
            <w:r>
              <w:t>See clause</w:t>
            </w:r>
            <w:r>
              <w:rPr>
                <w:lang w:eastAsia="zh-CN"/>
              </w:rPr>
              <w:t> A.3.</w:t>
            </w:r>
            <w:r w:rsidR="008C19BC">
              <w:rPr>
                <w:lang w:eastAsia="zh-CN"/>
              </w:rPr>
              <w:t>5</w:t>
            </w:r>
            <w:r>
              <w:rPr>
                <w:lang w:eastAsia="zh-CN"/>
              </w:rPr>
              <w:t>.1.</w:t>
            </w:r>
          </w:p>
        </w:tc>
      </w:tr>
      <w:tr w:rsidR="00391FEE" w14:paraId="0E6216D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52FAF05" w14:textId="77777777" w:rsidR="00391FEE" w:rsidRDefault="00391FEE" w:rsidP="000A53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15A1D86" w14:textId="77777777" w:rsidR="00391FEE" w:rsidRDefault="00391FEE" w:rsidP="000A53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92B54D3" w14:textId="77777777" w:rsidR="00391FEE" w:rsidRDefault="00391FEE" w:rsidP="000A53D1">
            <w:pPr>
              <w:pStyle w:val="TAL"/>
            </w:pPr>
            <w:r>
              <w:t>Identifier of a VAL service.</w:t>
            </w:r>
          </w:p>
        </w:tc>
      </w:tr>
    </w:tbl>
    <w:p w14:paraId="64141D89" w14:textId="77777777" w:rsidR="00391FEE" w:rsidRDefault="00391FEE" w:rsidP="00391FEE">
      <w:pPr>
        <w:rPr>
          <w:lang w:eastAsia="zh-CN"/>
        </w:rPr>
      </w:pPr>
    </w:p>
    <w:p w14:paraId="72BDF745" w14:textId="6972139A" w:rsidR="00391FEE" w:rsidRDefault="00391FEE" w:rsidP="00391FEE">
      <w:pPr>
        <w:pStyle w:val="Heading5"/>
        <w:rPr>
          <w:lang w:eastAsia="zh-CN"/>
        </w:rPr>
      </w:pPr>
      <w:bookmarkStart w:id="1077" w:name="_CRA_3_5_2_2_3"/>
      <w:bookmarkStart w:id="1078" w:name="_Toc187929996"/>
      <w:bookmarkEnd w:id="1077"/>
      <w:r>
        <w:rPr>
          <w:lang w:eastAsia="zh-CN"/>
        </w:rPr>
        <w:t>A.3.5.2.2.3</w:t>
      </w:r>
      <w:r>
        <w:rPr>
          <w:lang w:eastAsia="zh-CN"/>
        </w:rPr>
        <w:tab/>
        <w:t>Resource Standard Methods</w:t>
      </w:r>
      <w:bookmarkEnd w:id="1078"/>
    </w:p>
    <w:p w14:paraId="7CC3FE7C" w14:textId="4313FEE0" w:rsidR="00391FEE" w:rsidRDefault="00391FEE" w:rsidP="00391FEE">
      <w:pPr>
        <w:pStyle w:val="H6"/>
      </w:pPr>
      <w:bookmarkStart w:id="1079" w:name="_CRA_3_5_2_2_3_1"/>
      <w:r>
        <w:rPr>
          <w:lang w:eastAsia="zh-CN"/>
        </w:rPr>
        <w:t>A.3.5.2.2.3.1</w:t>
      </w:r>
      <w:r>
        <w:rPr>
          <w:lang w:eastAsia="zh-CN"/>
        </w:rPr>
        <w:tab/>
        <w:t>POST</w:t>
      </w:r>
    </w:p>
    <w:bookmarkEnd w:id="1079"/>
    <w:p w14:paraId="0606D4F6" w14:textId="77777777" w:rsidR="00391FEE" w:rsidRDefault="00391FEE" w:rsidP="00391FEE">
      <w:pPr>
        <w:rPr>
          <w:lang w:eastAsia="zh-CN"/>
        </w:rPr>
      </w:pPr>
      <w:r>
        <w:rPr>
          <w:lang w:eastAsia="zh-CN"/>
        </w:rPr>
        <w:t>This operation retrieves the allowed registration.</w:t>
      </w:r>
    </w:p>
    <w:p w14:paraId="4F2482DC" w14:textId="79FB21C6" w:rsidR="00391FEE" w:rsidRDefault="00391FEE" w:rsidP="00391FEE">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A.3.5.2.</w:t>
      </w:r>
      <w:r>
        <w:rPr>
          <w:lang w:eastAsia="zh-CN"/>
        </w:rPr>
        <w:t>2</w:t>
      </w:r>
      <w:r>
        <w:t>.3.</w:t>
      </w:r>
      <w:r>
        <w:rPr>
          <w:lang w:val="en-US"/>
        </w:rPr>
        <w:t>1</w:t>
      </w:r>
      <w:r>
        <w:t>.</w:t>
      </w:r>
      <w:r>
        <w:rPr>
          <w:lang w:val="en-US"/>
        </w:rPr>
        <w:t xml:space="preserve">1 and </w:t>
      </w:r>
      <w:r>
        <w:t>A.3.5.2.</w:t>
      </w:r>
      <w:r>
        <w:rPr>
          <w:lang w:eastAsia="zh-CN"/>
        </w:rPr>
        <w:t>2</w:t>
      </w:r>
      <w:r>
        <w:t>.3.</w:t>
      </w:r>
      <w:r>
        <w:rPr>
          <w:lang w:val="en-US"/>
        </w:rPr>
        <w:t>1</w:t>
      </w:r>
      <w:r>
        <w:t>.</w:t>
      </w:r>
      <w:r>
        <w:rPr>
          <w:lang w:val="en-US"/>
        </w:rPr>
        <w:t>2</w:t>
      </w:r>
      <w:r>
        <w:t>.</w:t>
      </w:r>
    </w:p>
    <w:p w14:paraId="46BD132E" w14:textId="4FA5A6FB" w:rsidR="00391FEE" w:rsidRDefault="00391FEE" w:rsidP="00391FEE">
      <w:pPr>
        <w:pStyle w:val="TH"/>
      </w:pPr>
      <w:bookmarkStart w:id="1080" w:name="_CRTableA_3_5_2_2_3_1_1"/>
      <w:r>
        <w:t xml:space="preserve">Table </w:t>
      </w:r>
      <w:bookmarkEnd w:id="1080"/>
      <w:r>
        <w:t>A.3.5.2.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3018EC45"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E959CB5"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CA9B328"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54AD27D"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279A76E" w14:textId="77777777" w:rsidR="00391FEE" w:rsidRDefault="00391FEE" w:rsidP="000A53D1">
            <w:pPr>
              <w:pStyle w:val="TAH"/>
            </w:pPr>
            <w:r>
              <w:t>Description</w:t>
            </w:r>
          </w:p>
        </w:tc>
      </w:tr>
      <w:tr w:rsidR="00391FEE" w14:paraId="5BFAA26C"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472CED94" w14:textId="77777777" w:rsidR="00391FEE" w:rsidRDefault="00391FEE" w:rsidP="000A53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21A330CB"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C93900D"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409EDF6" w14:textId="77777777" w:rsidR="00391FEE" w:rsidRDefault="00391FEE" w:rsidP="000A53D1">
            <w:pPr>
              <w:pStyle w:val="TAL"/>
            </w:pPr>
            <w:r>
              <w:t>The information of request of establishment of an SDDM URLLC transmission connection.</w:t>
            </w:r>
          </w:p>
        </w:tc>
      </w:tr>
    </w:tbl>
    <w:p w14:paraId="393601F2" w14:textId="77777777" w:rsidR="00391FEE" w:rsidRDefault="00391FEE" w:rsidP="00391FEE">
      <w:pPr>
        <w:rPr>
          <w:lang w:eastAsia="zh-CN"/>
        </w:rPr>
      </w:pPr>
    </w:p>
    <w:p w14:paraId="67F56C4A" w14:textId="453537EC" w:rsidR="00391FEE" w:rsidRDefault="00391FEE" w:rsidP="00391FEE">
      <w:pPr>
        <w:pStyle w:val="TH"/>
      </w:pPr>
      <w:bookmarkStart w:id="1081" w:name="_CRTableA_3_5_2_2_3_1_2"/>
      <w:r>
        <w:t xml:space="preserve">Table </w:t>
      </w:r>
      <w:bookmarkEnd w:id="1081"/>
      <w:r>
        <w:t xml:space="preserve">A.3.5.2.2.3.1.2: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391FEE" w14:paraId="54A37014"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D4848BF"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91B9682"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269F23C"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157ECF0D" w14:textId="77777777" w:rsidR="00391FEE" w:rsidRDefault="00391FEE" w:rsidP="000A53D1">
            <w:pPr>
              <w:pStyle w:val="TAH"/>
              <w:rPr>
                <w:lang w:eastAsia="en-GB"/>
              </w:rPr>
            </w:pPr>
            <w:r>
              <w:rPr>
                <w:lang w:eastAsia="en-GB"/>
              </w:rPr>
              <w:t>Response</w:t>
            </w:r>
          </w:p>
          <w:p w14:paraId="3CD9E4BD"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E28F749" w14:textId="77777777" w:rsidR="00391FEE" w:rsidRDefault="00391FEE" w:rsidP="000A53D1">
            <w:pPr>
              <w:pStyle w:val="TAH"/>
              <w:rPr>
                <w:lang w:eastAsia="en-GB"/>
              </w:rPr>
            </w:pPr>
            <w:r>
              <w:rPr>
                <w:lang w:eastAsia="en-GB"/>
              </w:rPr>
              <w:t>Description</w:t>
            </w:r>
          </w:p>
        </w:tc>
      </w:tr>
      <w:tr w:rsidR="00391FEE" w14:paraId="59ECA25D"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D0F90D3" w14:textId="77777777" w:rsidR="00391FEE" w:rsidRDefault="00391FEE" w:rsidP="000A53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933B528" w14:textId="77777777" w:rsidR="00391FEE" w:rsidRDefault="00391FEE" w:rsidP="000A53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FB9BCD0" w14:textId="77777777" w:rsidR="00391FEE" w:rsidRDefault="00391FEE" w:rsidP="000A53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38D4604" w14:textId="77777777" w:rsidR="00391FEE" w:rsidRDefault="00391FEE" w:rsidP="000A53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DC3C1BE" w14:textId="77777777" w:rsidR="00391FEE" w:rsidRDefault="00391FEE" w:rsidP="000A53D1">
            <w:pPr>
              <w:pStyle w:val="TAL"/>
              <w:rPr>
                <w:lang w:eastAsia="en-GB"/>
              </w:rPr>
            </w:pPr>
            <w:r>
              <w:rPr>
                <w:lang w:eastAsia="zh-CN"/>
              </w:rPr>
              <w:t xml:space="preserve">URLLC transmission connection </w:t>
            </w:r>
            <w:r>
              <w:rPr>
                <w:lang w:eastAsia="en-GB"/>
              </w:rPr>
              <w:t>created successfully.</w:t>
            </w:r>
          </w:p>
        </w:tc>
      </w:tr>
      <w:tr w:rsidR="00391FEE" w14:paraId="1B57349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1DABDD" w14:textId="77777777" w:rsidR="00391FEE" w:rsidRDefault="00391FEE"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B88A578" w14:textId="77777777" w:rsidR="00391FEE" w:rsidRDefault="00391FEE" w:rsidP="00391FEE">
      <w:pPr>
        <w:rPr>
          <w:lang w:eastAsia="zh-CN"/>
        </w:rPr>
      </w:pPr>
    </w:p>
    <w:p w14:paraId="4440E408" w14:textId="5EDB4BF7" w:rsidR="00391FEE" w:rsidRDefault="00391FEE" w:rsidP="00391FEE">
      <w:pPr>
        <w:pStyle w:val="H6"/>
      </w:pPr>
      <w:bookmarkStart w:id="1082" w:name="_CRA_3_5_2_2_3_2"/>
      <w:r>
        <w:rPr>
          <w:lang w:eastAsia="zh-CN"/>
        </w:rPr>
        <w:t>A.3.5.2.2.3.2</w:t>
      </w:r>
      <w:r>
        <w:rPr>
          <w:lang w:eastAsia="zh-CN"/>
        </w:rPr>
        <w:tab/>
        <w:t>DELETE</w:t>
      </w:r>
    </w:p>
    <w:bookmarkEnd w:id="1082"/>
    <w:p w14:paraId="0878CF11" w14:textId="77777777" w:rsidR="00391FEE" w:rsidRDefault="00391FEE" w:rsidP="00391FEE">
      <w:pPr>
        <w:rPr>
          <w:lang w:eastAsia="zh-CN"/>
        </w:rPr>
      </w:pPr>
      <w:r>
        <w:rPr>
          <w:lang w:eastAsia="zh-CN"/>
        </w:rPr>
        <w:t>This operation releases a URLLC transmission connection.</w:t>
      </w:r>
    </w:p>
    <w:p w14:paraId="1DAC6F95" w14:textId="132C590B" w:rsidR="00391FEE" w:rsidRDefault="00391FEE" w:rsidP="00391FEE">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A.3.5.2.2.3.2.</w:t>
      </w:r>
      <w:r>
        <w:rPr>
          <w:lang w:val="en-US"/>
        </w:rPr>
        <w:t>1 and A.3.5.2.2.3.2.2</w:t>
      </w:r>
      <w:r>
        <w:t>.</w:t>
      </w:r>
    </w:p>
    <w:p w14:paraId="7B4167A4" w14:textId="338AC905" w:rsidR="00391FEE" w:rsidRDefault="00391FEE" w:rsidP="00391FEE">
      <w:pPr>
        <w:pStyle w:val="TH"/>
      </w:pPr>
      <w:bookmarkStart w:id="1083" w:name="_CRTableA_3_5_2_2_3_2_1"/>
      <w:r>
        <w:t xml:space="preserve">Table </w:t>
      </w:r>
      <w:bookmarkEnd w:id="1083"/>
      <w:r>
        <w:t>A.3.5.2.2.3.2.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1D47E40A"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731E77B"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A188C"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CDC9BE8"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0699" w14:textId="77777777" w:rsidR="00391FEE" w:rsidRDefault="00391FEE" w:rsidP="000A53D1">
            <w:pPr>
              <w:pStyle w:val="TAH"/>
            </w:pPr>
            <w:r>
              <w:t>Description</w:t>
            </w:r>
          </w:p>
        </w:tc>
      </w:tr>
      <w:tr w:rsidR="00391FEE" w14:paraId="6FF0D7C4"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6A041FE8" w14:textId="77777777" w:rsidR="00391FEE" w:rsidRDefault="00391FEE" w:rsidP="000A53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3B49040A"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B2CB7AA"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D8EF242" w14:textId="77777777" w:rsidR="00391FEE" w:rsidRDefault="00391FEE" w:rsidP="000A53D1">
            <w:pPr>
              <w:pStyle w:val="TAL"/>
            </w:pPr>
            <w:r>
              <w:t>The information of request of release of a URLCC transmission connection.</w:t>
            </w:r>
          </w:p>
        </w:tc>
      </w:tr>
    </w:tbl>
    <w:p w14:paraId="05927BE8" w14:textId="77777777" w:rsidR="00391FEE" w:rsidRDefault="00391FEE" w:rsidP="00391FEE">
      <w:pPr>
        <w:rPr>
          <w:lang w:eastAsia="zh-CN"/>
        </w:rPr>
      </w:pPr>
    </w:p>
    <w:p w14:paraId="5FA836F1" w14:textId="648274B0" w:rsidR="00391FEE" w:rsidRDefault="00391FEE" w:rsidP="00391FEE">
      <w:pPr>
        <w:pStyle w:val="TH"/>
      </w:pPr>
      <w:bookmarkStart w:id="1084" w:name="_CRTableA_3_5_2_2_3_2_2"/>
      <w:r>
        <w:t xml:space="preserve">Table </w:t>
      </w:r>
      <w:bookmarkEnd w:id="1084"/>
      <w:r>
        <w:t xml:space="preserve">A.3.5.2.2.3.2.2: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391FEE" w14:paraId="5EEB20B5"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3509637"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59F8D94"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507392F"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29B8C8" w14:textId="77777777" w:rsidR="00391FEE" w:rsidRDefault="00391FEE" w:rsidP="000A53D1">
            <w:pPr>
              <w:pStyle w:val="TAH"/>
              <w:rPr>
                <w:lang w:eastAsia="en-GB"/>
              </w:rPr>
            </w:pPr>
            <w:r>
              <w:rPr>
                <w:lang w:eastAsia="en-GB"/>
              </w:rPr>
              <w:t>Response</w:t>
            </w:r>
          </w:p>
          <w:p w14:paraId="18A2C266"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8928E" w14:textId="77777777" w:rsidR="00391FEE" w:rsidRDefault="00391FEE" w:rsidP="000A53D1">
            <w:pPr>
              <w:pStyle w:val="TAH"/>
              <w:rPr>
                <w:lang w:eastAsia="en-GB"/>
              </w:rPr>
            </w:pPr>
            <w:r>
              <w:rPr>
                <w:lang w:eastAsia="en-GB"/>
              </w:rPr>
              <w:t>Description</w:t>
            </w:r>
          </w:p>
        </w:tc>
      </w:tr>
      <w:tr w:rsidR="00391FEE" w14:paraId="35BADFF3"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D52B8C2" w14:textId="77777777" w:rsidR="00391FEE" w:rsidRDefault="00391FEE" w:rsidP="000A53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986F817" w14:textId="77777777" w:rsidR="00391FEE" w:rsidRDefault="00391FEE"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9E86FE1" w14:textId="77777777" w:rsidR="00391FEE" w:rsidRDefault="00391FEE"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65190FA9" w14:textId="77777777" w:rsidR="00391FEE" w:rsidRDefault="00391FEE"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0D7AA93A" w14:textId="77777777" w:rsidR="00391FEE" w:rsidRDefault="00391FEE" w:rsidP="000A53D1">
            <w:pPr>
              <w:pStyle w:val="TAL"/>
              <w:rPr>
                <w:lang w:eastAsia="en-GB"/>
              </w:rPr>
            </w:pPr>
            <w:r>
              <w:rPr>
                <w:lang w:eastAsia="zh-CN"/>
              </w:rPr>
              <w:t xml:space="preserve">URLLC transmission connection </w:t>
            </w:r>
            <w:r>
              <w:rPr>
                <w:lang w:eastAsia="en-GB"/>
              </w:rPr>
              <w:t>released successfully.</w:t>
            </w:r>
          </w:p>
        </w:tc>
      </w:tr>
      <w:tr w:rsidR="00391FEE" w14:paraId="53FAD51A"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D2E4ADC" w14:textId="77777777" w:rsidR="00391FEE" w:rsidRDefault="00391FEE"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58CE37F6" w14:textId="77777777" w:rsidR="00391FEE" w:rsidRPr="000B489D" w:rsidRDefault="00391FEE" w:rsidP="00391FEE">
      <w:pPr>
        <w:rPr>
          <w:lang w:val="en-US" w:eastAsia="zh-CN"/>
        </w:rPr>
      </w:pPr>
    </w:p>
    <w:p w14:paraId="7A45B952" w14:textId="22E769DF" w:rsidR="00391FEE" w:rsidRDefault="00391FEE" w:rsidP="00391FEE">
      <w:pPr>
        <w:pStyle w:val="Heading3"/>
        <w:rPr>
          <w:lang w:eastAsia="zh-CN"/>
        </w:rPr>
      </w:pPr>
      <w:bookmarkStart w:id="1085" w:name="_CRA_3_5_3"/>
      <w:bookmarkStart w:id="1086" w:name="_Toc187929997"/>
      <w:bookmarkEnd w:id="1085"/>
      <w:r>
        <w:rPr>
          <w:lang w:eastAsia="zh-CN"/>
        </w:rPr>
        <w:t>A.3.5.3</w:t>
      </w:r>
      <w:r>
        <w:rPr>
          <w:lang w:eastAsia="zh-CN"/>
        </w:rPr>
        <w:tab/>
        <w:t>Data Model</w:t>
      </w:r>
      <w:bookmarkEnd w:id="1086"/>
    </w:p>
    <w:p w14:paraId="5FE380A3" w14:textId="323765A7" w:rsidR="00391FEE" w:rsidRDefault="00391FEE" w:rsidP="00391FEE">
      <w:pPr>
        <w:pStyle w:val="Heading4"/>
        <w:rPr>
          <w:lang w:eastAsia="zh-CN"/>
        </w:rPr>
      </w:pPr>
      <w:bookmarkStart w:id="1087" w:name="_CRA_3_5_3_1"/>
      <w:bookmarkStart w:id="1088" w:name="_Toc187929998"/>
      <w:bookmarkEnd w:id="1087"/>
      <w:r>
        <w:rPr>
          <w:lang w:eastAsia="zh-CN"/>
        </w:rPr>
        <w:t>A.3.5.3.1</w:t>
      </w:r>
      <w:r>
        <w:rPr>
          <w:lang w:eastAsia="zh-CN"/>
        </w:rPr>
        <w:tab/>
        <w:t>General</w:t>
      </w:r>
      <w:bookmarkEnd w:id="1088"/>
    </w:p>
    <w:p w14:paraId="35CAE52D" w14:textId="55B9A681" w:rsidR="00391FEE" w:rsidRDefault="00391FEE" w:rsidP="00391FEE">
      <w:r>
        <w:t>Table </w:t>
      </w:r>
      <w:r>
        <w:rPr>
          <w:lang w:eastAsia="zh-CN"/>
        </w:rPr>
        <w:t>A.3.5.3.1</w:t>
      </w:r>
      <w:r>
        <w:t>.1 specifies the data types defined specifically for the SDD_URLLCTransmissionConnection API service provided by SDDM-S.</w:t>
      </w:r>
    </w:p>
    <w:p w14:paraId="43C6C1C5" w14:textId="7F9E8255" w:rsidR="00391FEE" w:rsidRDefault="00391FEE" w:rsidP="00391FEE">
      <w:pPr>
        <w:pStyle w:val="TH"/>
      </w:pPr>
      <w:bookmarkStart w:id="1089" w:name="_CRTableA_3_5_3_1_1"/>
      <w:r>
        <w:t>Table </w:t>
      </w:r>
      <w:bookmarkEnd w:id="1089"/>
      <w:r>
        <w:rPr>
          <w:lang w:eastAsia="zh-CN"/>
        </w:rPr>
        <w:t>A.3.5.3.1</w:t>
      </w:r>
      <w:r>
        <w:t>.1: SDD_URLLCTransmissionConnection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391FEE" w14:paraId="073796B5"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474EA"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5060063" w14:textId="77777777" w:rsidR="00391FEE" w:rsidRDefault="00391FEE" w:rsidP="000A53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249A577" w14:textId="77777777" w:rsidR="00391FEE" w:rsidRDefault="00391FEE" w:rsidP="000A53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1E5D955B" w14:textId="77777777" w:rsidR="00391FEE" w:rsidRDefault="00391FEE" w:rsidP="000A53D1">
            <w:pPr>
              <w:pStyle w:val="TAH"/>
            </w:pPr>
            <w:r>
              <w:t>Applicability</w:t>
            </w:r>
          </w:p>
        </w:tc>
      </w:tr>
      <w:tr w:rsidR="00391FEE" w14:paraId="640F74CF"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9D5EA3" w14:textId="77777777" w:rsidR="00391FEE" w:rsidRPr="00830AC8" w:rsidRDefault="00391FEE" w:rsidP="000A53D1">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449EF6" w14:textId="77777777" w:rsidR="00391FEE" w:rsidRPr="00830AC8" w:rsidRDefault="00391FEE" w:rsidP="000A53D1">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D92EDB4" w14:textId="77777777" w:rsidR="00391FEE" w:rsidRPr="00830AC8" w:rsidRDefault="00391FEE" w:rsidP="000A53D1">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8B5DDEC" w14:textId="77777777" w:rsidR="00391FEE" w:rsidRPr="000C7D35" w:rsidRDefault="00391FEE" w:rsidP="000A53D1">
            <w:pPr>
              <w:pStyle w:val="TAH"/>
            </w:pPr>
          </w:p>
        </w:tc>
      </w:tr>
      <w:tr w:rsidR="00391FEE" w14:paraId="3254E8C9"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0010D61" w14:textId="77777777" w:rsidR="00391FEE" w:rsidRPr="00830AC8" w:rsidRDefault="00391FEE" w:rsidP="000A53D1">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36B1676" w14:textId="29F2DA42" w:rsidR="00391FEE" w:rsidRPr="00830AC8" w:rsidRDefault="00391FEE" w:rsidP="000A53D1">
            <w:pPr>
              <w:pStyle w:val="TAL"/>
              <w:jc w:val="center"/>
            </w:pPr>
            <w:r w:rsidRPr="00456C3C">
              <w:t>A.</w:t>
            </w:r>
            <w:r>
              <w:t>2.4.</w:t>
            </w:r>
            <w:r w:rsidR="008C19BC">
              <w:t>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E4966A3" w14:textId="77777777" w:rsidR="00391FEE" w:rsidRPr="00830AC8" w:rsidRDefault="00391FEE" w:rsidP="000A53D1">
            <w:pPr>
              <w:pStyle w:val="TAL"/>
              <w:jc w:val="center"/>
            </w:pPr>
            <w:r w:rsidRPr="00456C3C">
              <w:t>Information identifying a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0F356C8" w14:textId="77777777" w:rsidR="00391FEE" w:rsidRPr="000C7D35" w:rsidRDefault="00391FEE" w:rsidP="000A53D1">
            <w:pPr>
              <w:pStyle w:val="TAH"/>
            </w:pPr>
          </w:p>
        </w:tc>
      </w:tr>
      <w:tr w:rsidR="00391FEE" w14:paraId="6E1B6434"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E732E59" w14:textId="77777777" w:rsidR="00391FEE" w:rsidRPr="00830AC8" w:rsidRDefault="00391FEE" w:rsidP="000A53D1">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C6098A" w14:textId="64ABE027" w:rsidR="00391FEE" w:rsidRPr="00830AC8" w:rsidRDefault="00391FEE" w:rsidP="000A53D1">
            <w:pPr>
              <w:pStyle w:val="TAL"/>
              <w:jc w:val="center"/>
            </w:pPr>
            <w:r w:rsidRPr="00456C3C">
              <w:t>A.</w:t>
            </w:r>
            <w:r>
              <w:t>2.4.</w:t>
            </w:r>
            <w:r w:rsidR="008C19BC">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F68BAB0" w14:textId="77777777" w:rsidR="00391FEE" w:rsidRPr="00830AC8" w:rsidRDefault="00391FEE" w:rsidP="000A53D1">
            <w:pPr>
              <w:pStyle w:val="TAL"/>
              <w:jc w:val="center"/>
            </w:pPr>
            <w:r w:rsidRPr="00456C3C">
              <w:t>Information identifying a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FCEDDAF" w14:textId="77777777" w:rsidR="00391FEE" w:rsidRPr="000C7D35" w:rsidRDefault="00391FEE" w:rsidP="000A53D1">
            <w:pPr>
              <w:pStyle w:val="TAH"/>
            </w:pPr>
          </w:p>
        </w:tc>
      </w:tr>
      <w:tr w:rsidR="00391FEE" w14:paraId="1212B0FB"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BE012CE" w14:textId="77777777" w:rsidR="00391FEE" w:rsidRPr="00456C3C" w:rsidRDefault="00391FEE" w:rsidP="000A53D1">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E3E42AD" w14:textId="30C331A1" w:rsidR="00391FEE" w:rsidRPr="00456C3C" w:rsidRDefault="00391FEE" w:rsidP="000A53D1">
            <w:pPr>
              <w:pStyle w:val="TAL"/>
              <w:jc w:val="center"/>
            </w:pPr>
            <w:r w:rsidRPr="00456C3C">
              <w:t>A.</w:t>
            </w:r>
            <w:r>
              <w:t>2.4</w:t>
            </w:r>
            <w:r w:rsidRPr="00456C3C">
              <w:t>.</w:t>
            </w:r>
            <w:r w:rsidR="008C19BC">
              <w:t>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90B885" w14:textId="77777777" w:rsidR="00391FEE" w:rsidRPr="00456C3C" w:rsidRDefault="00391FEE" w:rsidP="000A53D1">
            <w:pPr>
              <w:pStyle w:val="TAL"/>
              <w:jc w:val="center"/>
            </w:pPr>
            <w:r w:rsidRPr="00456C3C">
              <w:t>Information identifying a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C039FB4" w14:textId="77777777" w:rsidR="00391FEE" w:rsidRPr="000C7D35" w:rsidRDefault="00391FEE" w:rsidP="000A53D1">
            <w:pPr>
              <w:pStyle w:val="TAH"/>
            </w:pPr>
          </w:p>
        </w:tc>
      </w:tr>
    </w:tbl>
    <w:p w14:paraId="721C58EF" w14:textId="77777777" w:rsidR="00391FEE" w:rsidRDefault="00391FEE" w:rsidP="00391FEE"/>
    <w:p w14:paraId="448CBB2A" w14:textId="52F206F7" w:rsidR="00391FEE" w:rsidRDefault="00391FEE" w:rsidP="00391FEE">
      <w:r>
        <w:t>Table </w:t>
      </w:r>
      <w:r>
        <w:rPr>
          <w:lang w:eastAsia="zh-CN"/>
        </w:rPr>
        <w:t>A.3.5.3.1</w:t>
      </w:r>
      <w:r>
        <w:t>.2 specifies the simple data types defined specifically for the SDD_URLLCTransmissionConnection API service provided by SDDM-S.</w:t>
      </w:r>
    </w:p>
    <w:p w14:paraId="65F51B4A" w14:textId="691FE8E6" w:rsidR="00391FEE" w:rsidRDefault="00391FEE" w:rsidP="00391FEE">
      <w:pPr>
        <w:pStyle w:val="TH"/>
      </w:pPr>
      <w:bookmarkStart w:id="1090" w:name="_CRTableA_3_5_3_1_2"/>
      <w:r>
        <w:t>Table </w:t>
      </w:r>
      <w:bookmarkEnd w:id="1090"/>
      <w:r>
        <w:rPr>
          <w:lang w:eastAsia="zh-CN"/>
        </w:rPr>
        <w:t>A.3.5.3.1</w:t>
      </w:r>
      <w:r>
        <w:t>.2: SDD_URLLCTransmissionConnection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391FEE" w14:paraId="5C708988"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724C858"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267F02"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4E33B8E" w14:textId="77777777" w:rsidR="00391FEE" w:rsidRDefault="00391FEE" w:rsidP="000A53D1">
            <w:pPr>
              <w:pStyle w:val="TAH"/>
            </w:pPr>
            <w:r>
              <w:t>Description</w:t>
            </w:r>
          </w:p>
        </w:tc>
      </w:tr>
      <w:tr w:rsidR="00391FEE" w:rsidRPr="00456C3C" w14:paraId="7CA8ACBC"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459032A" w14:textId="77777777" w:rsidR="00391FEE" w:rsidRPr="00456C3C" w:rsidRDefault="00391FEE" w:rsidP="000A53D1">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5DB5D84" w14:textId="77777777" w:rsidR="00391FEE" w:rsidRPr="00456C3C" w:rsidRDefault="00391FEE" w:rsidP="000A53D1">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B9F6314" w14:textId="77777777" w:rsidR="00391FEE" w:rsidRPr="00456C3C" w:rsidRDefault="00391FEE" w:rsidP="000A53D1">
            <w:pPr>
              <w:pStyle w:val="TAL"/>
              <w:jc w:val="center"/>
              <w:rPr>
                <w:b/>
              </w:rPr>
            </w:pPr>
            <w:r w:rsidRPr="00456C3C">
              <w:t>Unsigned integer.</w:t>
            </w:r>
          </w:p>
        </w:tc>
      </w:tr>
      <w:tr w:rsidR="00391FEE" w:rsidRPr="00E42F12" w14:paraId="0EC3AF3B"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DF7AA85" w14:textId="77777777" w:rsidR="00391FEE" w:rsidRPr="00E42F12" w:rsidRDefault="00391FEE" w:rsidP="000A53D1">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155A4D4" w14:textId="77777777" w:rsidR="00391FEE" w:rsidRPr="00E42F12" w:rsidRDefault="00391FEE" w:rsidP="000A53D1">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DA1443D" w14:textId="77777777" w:rsidR="00391FEE" w:rsidRPr="00A168FB" w:rsidRDefault="00391FEE" w:rsidP="000A53D1">
            <w:pPr>
              <w:pStyle w:val="TAL"/>
              <w:jc w:val="center"/>
              <w:rPr>
                <w:b/>
              </w:rPr>
            </w:pPr>
            <w:r w:rsidRPr="00E01342">
              <w:t xml:space="preserve">String representing a unique identifier of a </w:t>
            </w:r>
            <w:r>
              <w:t>VAL server</w:t>
            </w:r>
            <w:r w:rsidRPr="00E01342">
              <w:t>.</w:t>
            </w:r>
          </w:p>
        </w:tc>
      </w:tr>
    </w:tbl>
    <w:p w14:paraId="04262076" w14:textId="77777777" w:rsidR="00391FEE" w:rsidRDefault="00391FEE" w:rsidP="00391FEE"/>
    <w:p w14:paraId="45B800EB" w14:textId="56FA8BB6" w:rsidR="00391FEE" w:rsidRDefault="00391FEE" w:rsidP="00391FEE">
      <w:r>
        <w:t>Table </w:t>
      </w:r>
      <w:r>
        <w:rPr>
          <w:lang w:eastAsia="zh-CN"/>
        </w:rPr>
        <w:t>A.3.5.3.1</w:t>
      </w:r>
      <w:r>
        <w:t>.3 specifies the enumerations defined specifically for the SDD_URLLCTransmissionConnection API service provided by SDDM-S.</w:t>
      </w:r>
    </w:p>
    <w:p w14:paraId="3F081E19" w14:textId="1F09E1BA" w:rsidR="00391FEE" w:rsidRDefault="00391FEE" w:rsidP="00391FEE">
      <w:pPr>
        <w:pStyle w:val="TH"/>
      </w:pPr>
      <w:bookmarkStart w:id="1091" w:name="_CRTableA_3_5_3_1_3"/>
      <w:r>
        <w:t>Table </w:t>
      </w:r>
      <w:bookmarkEnd w:id="1091"/>
      <w:r>
        <w:rPr>
          <w:lang w:eastAsia="zh-CN"/>
        </w:rPr>
        <w:t>A.3.5.3.1</w:t>
      </w:r>
      <w:r>
        <w:t>.3: SDD_URLLCTransmissionConnection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391FEE" w14:paraId="1AA7C941"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77800C"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4781377"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D8FA488" w14:textId="77777777" w:rsidR="00391FEE" w:rsidRDefault="00391FEE" w:rsidP="000A53D1">
            <w:pPr>
              <w:pStyle w:val="TAH"/>
            </w:pPr>
            <w:r>
              <w:t>Description</w:t>
            </w:r>
          </w:p>
        </w:tc>
      </w:tr>
      <w:tr w:rsidR="00391FEE" w:rsidRPr="00456C3C" w14:paraId="44D38C9D"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1E07FE8" w14:textId="77777777" w:rsidR="00391FEE" w:rsidRPr="00456C3C" w:rsidRDefault="00391FEE" w:rsidP="000A53D1">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97B117" w14:textId="77777777" w:rsidR="00391FEE" w:rsidRPr="00456C3C" w:rsidRDefault="00391FEE" w:rsidP="000A53D1">
            <w:pPr>
              <w:pStyle w:val="TAL"/>
              <w:jc w:val="center"/>
              <w:rPr>
                <w:b/>
              </w:rPr>
            </w:pPr>
            <w:r w:rsidRPr="00456C3C">
              <w:t>A</w:t>
            </w:r>
            <w:r w:rsidRPr="00456C3C">
              <w:rPr>
                <w:rFonts w:hint="eastAsia"/>
              </w:rPr>
              <w:t>.</w:t>
            </w:r>
            <w:r>
              <w:t>2</w:t>
            </w:r>
            <w:r w:rsidRPr="00456C3C">
              <w:t>.</w:t>
            </w:r>
            <w:r>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2716F9C" w14:textId="77777777" w:rsidR="00391FEE" w:rsidRPr="00456C3C" w:rsidRDefault="00391FEE" w:rsidP="000A53D1">
            <w:pPr>
              <w:pStyle w:val="TAL"/>
              <w:jc w:val="center"/>
              <w:rPr>
                <w:b/>
              </w:rPr>
            </w:pPr>
            <w:r w:rsidRPr="00456C3C">
              <w:t xml:space="preserve">Information identifying the result of </w:t>
            </w:r>
            <w:r>
              <w:t>an</w:t>
            </w:r>
            <w:r w:rsidRPr="00456C3C">
              <w:t xml:space="preserve"> operation.</w:t>
            </w:r>
          </w:p>
        </w:tc>
      </w:tr>
      <w:tr w:rsidR="00391FEE" w:rsidRPr="00E42F12" w14:paraId="59508A36"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2C62DD1" w14:textId="77777777" w:rsidR="00391FEE" w:rsidRPr="00E42F12" w:rsidRDefault="00391FEE" w:rsidP="000A53D1">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7D8690C" w14:textId="77777777" w:rsidR="00391FEE" w:rsidRPr="00E42F12" w:rsidRDefault="00391FEE" w:rsidP="000A53D1">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44294BB" w14:textId="77777777" w:rsidR="00391FEE" w:rsidRPr="00E42F12" w:rsidRDefault="00391FEE" w:rsidP="000A53D1">
            <w:pPr>
              <w:pStyle w:val="TAL"/>
              <w:jc w:val="center"/>
              <w:rPr>
                <w:b/>
              </w:rPr>
            </w:pPr>
            <w:r>
              <w:t>Information identifying the r</w:t>
            </w:r>
            <w:r w:rsidRPr="00E01342">
              <w:t xml:space="preserve">eason of the cause of the failure of </w:t>
            </w:r>
            <w:r>
              <w:t>an operation.</w:t>
            </w:r>
          </w:p>
        </w:tc>
      </w:tr>
    </w:tbl>
    <w:p w14:paraId="01D324BB" w14:textId="77777777" w:rsidR="00391FEE" w:rsidRDefault="00391FEE" w:rsidP="00391FEE"/>
    <w:p w14:paraId="1C34D355" w14:textId="74EB97C3" w:rsidR="00391FEE" w:rsidRDefault="00391FEE" w:rsidP="00391FEE">
      <w:pPr>
        <w:pStyle w:val="Heading4"/>
        <w:rPr>
          <w:lang w:eastAsia="zh-CN"/>
        </w:rPr>
      </w:pPr>
      <w:bookmarkStart w:id="1092" w:name="_CRA_3_5_3_2"/>
      <w:bookmarkStart w:id="1093" w:name="_Toc187929999"/>
      <w:bookmarkEnd w:id="1092"/>
      <w:r>
        <w:rPr>
          <w:lang w:eastAsia="zh-CN"/>
        </w:rPr>
        <w:t>A.3.5.3.2</w:t>
      </w:r>
      <w:r>
        <w:rPr>
          <w:lang w:eastAsia="zh-CN"/>
        </w:rPr>
        <w:tab/>
        <w:t>Structured data types</w:t>
      </w:r>
      <w:bookmarkEnd w:id="1093"/>
    </w:p>
    <w:p w14:paraId="319C1C9A" w14:textId="77777777" w:rsidR="00391FEE" w:rsidRPr="00FF2CB9" w:rsidRDefault="00391FEE" w:rsidP="00391FEE">
      <w:pPr>
        <w:rPr>
          <w:lang w:eastAsia="zh-CN"/>
        </w:rPr>
      </w:pPr>
      <w:r>
        <w:rPr>
          <w:lang w:eastAsia="zh-CN"/>
        </w:rPr>
        <w:t>None.</w:t>
      </w:r>
    </w:p>
    <w:p w14:paraId="4D021DAE" w14:textId="73A64D56" w:rsidR="00391FEE" w:rsidRDefault="00391FEE" w:rsidP="00391FEE">
      <w:pPr>
        <w:pStyle w:val="Heading4"/>
        <w:rPr>
          <w:lang w:eastAsia="zh-CN"/>
        </w:rPr>
      </w:pPr>
      <w:bookmarkStart w:id="1094" w:name="_CRA_3_5_3_3"/>
      <w:bookmarkStart w:id="1095" w:name="_Toc187930000"/>
      <w:bookmarkEnd w:id="1094"/>
      <w:r>
        <w:rPr>
          <w:lang w:eastAsia="zh-CN"/>
        </w:rPr>
        <w:t>A.3.5.3.3</w:t>
      </w:r>
      <w:r>
        <w:rPr>
          <w:lang w:eastAsia="zh-CN"/>
        </w:rPr>
        <w:tab/>
        <w:t>Simple data types and enumerations</w:t>
      </w:r>
      <w:bookmarkEnd w:id="1095"/>
    </w:p>
    <w:p w14:paraId="65397EF7" w14:textId="77777777" w:rsidR="00391FEE" w:rsidRPr="00FF2CB9" w:rsidRDefault="00391FEE" w:rsidP="00391FEE">
      <w:pPr>
        <w:rPr>
          <w:lang w:eastAsia="zh-CN"/>
        </w:rPr>
      </w:pPr>
      <w:r>
        <w:rPr>
          <w:lang w:eastAsia="zh-CN"/>
        </w:rPr>
        <w:t>None.</w:t>
      </w:r>
    </w:p>
    <w:p w14:paraId="69C8B301" w14:textId="2F91A885" w:rsidR="00391FEE" w:rsidRDefault="00391FEE" w:rsidP="00391FEE">
      <w:pPr>
        <w:pStyle w:val="Heading3"/>
      </w:pPr>
      <w:bookmarkStart w:id="1096" w:name="_CRA_3_5_4"/>
      <w:bookmarkStart w:id="1097" w:name="_Toc187930001"/>
      <w:bookmarkEnd w:id="1096"/>
      <w:r>
        <w:t>A.3.5.4</w:t>
      </w:r>
      <w:r>
        <w:tab/>
        <w:t>Error Handling</w:t>
      </w:r>
      <w:bookmarkEnd w:id="1097"/>
    </w:p>
    <w:p w14:paraId="27EBA479" w14:textId="27918C05" w:rsidR="00391FEE" w:rsidRPr="00826514" w:rsidRDefault="00391FEE" w:rsidP="000C7D35">
      <w:pPr>
        <w:rPr>
          <w:lang w:eastAsia="zh-CN"/>
        </w:rPr>
      </w:pPr>
      <w:r>
        <w:rPr>
          <w:lang w:eastAsia="zh-CN"/>
        </w:rPr>
        <w:t xml:space="preserve">General error responses are defined in </w:t>
      </w:r>
      <w:r>
        <w:rPr>
          <w:lang w:eastAsia="x-none"/>
        </w:rPr>
        <w:t>clause</w:t>
      </w:r>
      <w:r>
        <w:t> C.1.3 of 3GPP TS 24.546 [6]</w:t>
      </w:r>
      <w:r>
        <w:rPr>
          <w:lang w:eastAsia="zh-CN"/>
        </w:rPr>
        <w:t>.</w:t>
      </w:r>
    </w:p>
    <w:p w14:paraId="5527F63D" w14:textId="52881FDF" w:rsidR="006331D1" w:rsidRDefault="006331D1" w:rsidP="006331D1">
      <w:pPr>
        <w:pStyle w:val="Heading1"/>
      </w:pPr>
      <w:bookmarkStart w:id="1098" w:name="_CRA_4"/>
      <w:bookmarkStart w:id="1099" w:name="_Toc168325664"/>
      <w:bookmarkStart w:id="1100" w:name="_Toc187930002"/>
      <w:bookmarkEnd w:id="1098"/>
      <w:r>
        <w:t>A.4</w:t>
      </w:r>
      <w:r>
        <w:tab/>
        <w:t>Resource representation and APIs provided by SDDM-C</w:t>
      </w:r>
      <w:bookmarkEnd w:id="758"/>
      <w:bookmarkEnd w:id="1099"/>
      <w:bookmarkEnd w:id="1100"/>
    </w:p>
    <w:p w14:paraId="4DCCEE2C" w14:textId="77777777" w:rsidR="006331D1" w:rsidRDefault="006331D1" w:rsidP="006331D1">
      <w:pPr>
        <w:pStyle w:val="Heading2"/>
        <w:rPr>
          <w:lang w:eastAsia="zh-CN"/>
        </w:rPr>
      </w:pPr>
      <w:bookmarkStart w:id="1101" w:name="_CRA_4_1"/>
      <w:bookmarkStart w:id="1102" w:name="_Toc168325665"/>
      <w:bookmarkStart w:id="1103" w:name="_Toc187930003"/>
      <w:bookmarkEnd w:id="1101"/>
      <w:r>
        <w:rPr>
          <w:lang w:eastAsia="zh-CN"/>
        </w:rPr>
        <w:t>A.4.1</w:t>
      </w:r>
      <w:r>
        <w:rPr>
          <w:lang w:eastAsia="zh-CN"/>
        </w:rPr>
        <w:tab/>
      </w:r>
      <w:r w:rsidRPr="008D1232">
        <w:rPr>
          <w:lang w:eastAsia="zh-CN"/>
        </w:rPr>
        <w:t>Sdd_RegularTransmissionConnection</w:t>
      </w:r>
      <w:bookmarkStart w:id="1104" w:name="_Toc154277384"/>
      <w:r>
        <w:rPr>
          <w:lang w:eastAsia="zh-CN"/>
        </w:rPr>
        <w:t xml:space="preserve"> API</w:t>
      </w:r>
      <w:bookmarkEnd w:id="1102"/>
      <w:bookmarkEnd w:id="1104"/>
      <w:bookmarkEnd w:id="1103"/>
    </w:p>
    <w:p w14:paraId="49D9E739" w14:textId="77777777" w:rsidR="006331D1" w:rsidRDefault="006331D1" w:rsidP="006331D1">
      <w:pPr>
        <w:pStyle w:val="Heading3"/>
        <w:rPr>
          <w:lang w:eastAsia="zh-CN"/>
        </w:rPr>
      </w:pPr>
      <w:bookmarkStart w:id="1105" w:name="_CRA_4_1_1"/>
      <w:bookmarkStart w:id="1106" w:name="_Toc154277385"/>
      <w:bookmarkStart w:id="1107" w:name="_Toc168325666"/>
      <w:bookmarkStart w:id="1108" w:name="_Toc187930004"/>
      <w:bookmarkEnd w:id="1105"/>
      <w:r>
        <w:rPr>
          <w:lang w:eastAsia="zh-CN"/>
        </w:rPr>
        <w:t>A.4.1.1</w:t>
      </w:r>
      <w:r>
        <w:rPr>
          <w:lang w:eastAsia="zh-CN"/>
        </w:rPr>
        <w:tab/>
        <w:t>API URI</w:t>
      </w:r>
      <w:bookmarkEnd w:id="1106"/>
      <w:bookmarkEnd w:id="1107"/>
      <w:bookmarkEnd w:id="1108"/>
    </w:p>
    <w:p w14:paraId="47885C5C" w14:textId="75985F37" w:rsidR="006331D1" w:rsidRDefault="006331D1" w:rsidP="006331D1">
      <w:pPr>
        <w:rPr>
          <w:lang w:eastAsia="zh-CN"/>
        </w:rPr>
      </w:pPr>
      <w:bookmarkStart w:id="1109" w:name="_Toc83234128"/>
      <w:bookmarkStart w:id="1110" w:name="_Toc68170087"/>
      <w:bookmarkStart w:id="1111" w:name="_Toc59019414"/>
      <w:bookmarkStart w:id="1112" w:name="_Toc57206073"/>
      <w:bookmarkStart w:id="1113" w:name="_Toc51763841"/>
      <w:bookmarkStart w:id="1114" w:name="_Toc51189165"/>
      <w:bookmarkStart w:id="1115" w:name="_Toc45134633"/>
      <w:bookmarkStart w:id="1116" w:name="_Toc43481356"/>
      <w:bookmarkStart w:id="1117" w:name="_Toc43196586"/>
      <w:bookmarkStart w:id="1118" w:name="_Toc36041343"/>
      <w:bookmarkStart w:id="1119" w:name="_Toc36041030"/>
      <w:bookmarkStart w:id="1120" w:name="_Toc34154086"/>
      <w:bookmarkStart w:id="1121"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1122" w:name="_CRA_4_1_2"/>
      <w:bookmarkStart w:id="1123" w:name="_Toc154277386"/>
      <w:bookmarkStart w:id="1124" w:name="_Toc168325667"/>
      <w:bookmarkStart w:id="1125" w:name="_Toc187930005"/>
      <w:bookmarkEnd w:id="1122"/>
      <w:r>
        <w:rPr>
          <w:lang w:eastAsia="zh-CN"/>
        </w:rPr>
        <w:t>A.4.1.2</w:t>
      </w:r>
      <w:r>
        <w:rPr>
          <w:lang w:eastAsia="zh-CN"/>
        </w:rPr>
        <w:tab/>
        <w:t>Resources</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3"/>
      <w:bookmarkEnd w:id="1124"/>
      <w:bookmarkEnd w:id="1125"/>
    </w:p>
    <w:p w14:paraId="2A6F1A9E" w14:textId="77777777" w:rsidR="006331D1" w:rsidRDefault="006331D1" w:rsidP="006331D1">
      <w:pPr>
        <w:pStyle w:val="Heading4"/>
        <w:rPr>
          <w:lang w:eastAsia="zh-CN"/>
        </w:rPr>
      </w:pPr>
      <w:bookmarkStart w:id="1126" w:name="_CRA_4_1_2_1"/>
      <w:bookmarkStart w:id="1127" w:name="_Toc154277387"/>
      <w:bookmarkStart w:id="1128" w:name="_Toc83234129"/>
      <w:bookmarkStart w:id="1129" w:name="_Toc68170088"/>
      <w:bookmarkStart w:id="1130" w:name="_Toc59019415"/>
      <w:bookmarkStart w:id="1131" w:name="_Toc57206074"/>
      <w:bookmarkStart w:id="1132" w:name="_Toc51763842"/>
      <w:bookmarkStart w:id="1133" w:name="_Toc51189166"/>
      <w:bookmarkStart w:id="1134" w:name="_Toc45134634"/>
      <w:bookmarkStart w:id="1135" w:name="_Toc43481357"/>
      <w:bookmarkStart w:id="1136" w:name="_Toc43196587"/>
      <w:bookmarkStart w:id="1137" w:name="_Toc36041344"/>
      <w:bookmarkStart w:id="1138" w:name="_Toc36041031"/>
      <w:bookmarkStart w:id="1139" w:name="_Toc34154087"/>
      <w:bookmarkStart w:id="1140" w:name="_Toc24868605"/>
      <w:bookmarkStart w:id="1141" w:name="_Toc168325668"/>
      <w:bookmarkStart w:id="1142" w:name="_Toc187930006"/>
      <w:bookmarkEnd w:id="1126"/>
      <w:r>
        <w:rPr>
          <w:lang w:eastAsia="zh-CN"/>
        </w:rPr>
        <w:t>A.4.1.2.1</w:t>
      </w:r>
      <w:r>
        <w:rPr>
          <w:lang w:eastAsia="zh-CN"/>
        </w:rPr>
        <w:tab/>
        <w:t>Overview</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035CE755" w14:textId="183EB82F" w:rsidR="006331D1" w:rsidRDefault="00D611F8" w:rsidP="006331D1">
      <w:pPr>
        <w:jc w:val="center"/>
        <w:rPr>
          <w:lang w:eastAsia="zh-CN"/>
        </w:rPr>
      </w:pPr>
      <w:r>
        <w:rPr>
          <w:noProof/>
        </w:rPr>
        <w:object w:dxaOrig="7245" w:dyaOrig="6705" w14:anchorId="03422C8F">
          <v:shape id="_x0000_i1030" type="#_x0000_t75" alt="" style="width:361.45pt;height:337.2pt" o:ole="">
            <v:imagedata r:id="rId22" o:title=""/>
          </v:shape>
          <o:OLEObject Type="Embed" ProgID="Visio.Drawing.15" ShapeID="_x0000_i1030" DrawAspect="Content" ObjectID="_1798542566" r:id="rId23"/>
        </w:object>
      </w:r>
    </w:p>
    <w:p w14:paraId="1E2369BE" w14:textId="77777777" w:rsidR="006331D1" w:rsidRDefault="006331D1" w:rsidP="006331D1">
      <w:pPr>
        <w:pStyle w:val="TF"/>
      </w:pPr>
      <w:bookmarkStart w:id="1143" w:name="_CRFigureA_4_1_2_1_1"/>
      <w:r>
        <w:t xml:space="preserve">Figure </w:t>
      </w:r>
      <w:bookmarkEnd w:id="1143"/>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1144" w:name="_CRTableA_4_1_2_1_1"/>
      <w:r>
        <w:t>Table </w:t>
      </w:r>
      <w:bookmarkEnd w:id="1144"/>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1145" w:name="_CRA_4_1_2_2"/>
      <w:bookmarkStart w:id="1146" w:name="_Toc154277404"/>
      <w:bookmarkStart w:id="1147" w:name="_Toc168325669"/>
      <w:bookmarkStart w:id="1148" w:name="_Toc83234137"/>
      <w:bookmarkStart w:id="1149" w:name="_Toc68170096"/>
      <w:bookmarkStart w:id="1150" w:name="_Toc59019423"/>
      <w:bookmarkStart w:id="1151" w:name="_Toc57206082"/>
      <w:bookmarkStart w:id="1152" w:name="_Toc51763850"/>
      <w:bookmarkStart w:id="1153" w:name="_Toc51189174"/>
      <w:bookmarkStart w:id="1154" w:name="_Toc45134642"/>
      <w:bookmarkStart w:id="1155" w:name="_Toc43481365"/>
      <w:bookmarkStart w:id="1156" w:name="_Toc43196595"/>
      <w:bookmarkStart w:id="1157" w:name="_Toc36041352"/>
      <w:bookmarkStart w:id="1158" w:name="_Toc36041039"/>
      <w:bookmarkStart w:id="1159" w:name="_Toc34154095"/>
      <w:bookmarkStart w:id="1160" w:name="_Toc24868617"/>
      <w:bookmarkStart w:id="1161" w:name="_Toc187930007"/>
      <w:bookmarkEnd w:id="1145"/>
      <w:r>
        <w:rPr>
          <w:lang w:eastAsia="zh-CN"/>
        </w:rPr>
        <w:t>A.4.1.2.2</w:t>
      </w:r>
      <w:r>
        <w:rPr>
          <w:lang w:eastAsia="zh-CN"/>
        </w:rPr>
        <w:tab/>
        <w:t>Resource: SDD Regular Transmission Connection</w:t>
      </w:r>
      <w:bookmarkEnd w:id="1146"/>
      <w:bookmarkEnd w:id="1147"/>
      <w:bookmarkEnd w:id="1161"/>
    </w:p>
    <w:p w14:paraId="412657B3" w14:textId="77777777" w:rsidR="006331D1" w:rsidRDefault="006331D1" w:rsidP="006331D1">
      <w:pPr>
        <w:pStyle w:val="Heading5"/>
        <w:rPr>
          <w:lang w:eastAsia="zh-CN"/>
        </w:rPr>
      </w:pPr>
      <w:bookmarkStart w:id="1162" w:name="_CRA_4_1_2_2_1"/>
      <w:bookmarkStart w:id="1163" w:name="_Toc154277405"/>
      <w:bookmarkStart w:id="1164" w:name="_Toc168325670"/>
      <w:bookmarkStart w:id="1165" w:name="_Toc187930008"/>
      <w:bookmarkEnd w:id="1162"/>
      <w:r>
        <w:rPr>
          <w:lang w:eastAsia="zh-CN"/>
        </w:rPr>
        <w:t>A.4.1.2.2.1</w:t>
      </w:r>
      <w:r>
        <w:rPr>
          <w:lang w:eastAsia="zh-CN"/>
        </w:rPr>
        <w:tab/>
        <w:t>Description</w:t>
      </w:r>
      <w:bookmarkEnd w:id="1163"/>
      <w:bookmarkEnd w:id="1164"/>
      <w:bookmarkEnd w:id="1165"/>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018E365D" w:rsidR="006331D1" w:rsidRDefault="006331D1" w:rsidP="006331D1">
      <w:pPr>
        <w:rPr>
          <w:lang w:eastAsia="zh-CN"/>
        </w:rPr>
      </w:pPr>
      <w:r>
        <w:rPr>
          <w:lang w:eastAsia="zh-CN"/>
        </w:rPr>
        <w:t>The establishment request resource allows a</w:t>
      </w:r>
      <w:r w:rsidR="003A012B">
        <w:rPr>
          <w:lang w:eastAsia="zh-CN"/>
        </w:rPr>
        <w:t>n</w:t>
      </w:r>
      <w:r>
        <w:rPr>
          <w:lang w:eastAsia="zh-CN"/>
        </w:rPr>
        <w:t xml:space="preserve"> SDDM-C to request the SDDM-S to establish an SDDM regular transmission.</w:t>
      </w:r>
    </w:p>
    <w:p w14:paraId="3C9C72C7" w14:textId="77777777" w:rsidR="006331D1" w:rsidRDefault="006331D1" w:rsidP="006331D1">
      <w:pPr>
        <w:pStyle w:val="Heading5"/>
        <w:rPr>
          <w:lang w:eastAsia="zh-CN"/>
        </w:rPr>
      </w:pPr>
      <w:bookmarkStart w:id="1166" w:name="_CRA_4_1_2_2_2"/>
      <w:bookmarkStart w:id="1167" w:name="_Toc154277406"/>
      <w:bookmarkStart w:id="1168" w:name="_Toc168325671"/>
      <w:bookmarkStart w:id="1169" w:name="_Toc187930009"/>
      <w:bookmarkEnd w:id="1166"/>
      <w:r>
        <w:rPr>
          <w:lang w:eastAsia="zh-CN"/>
        </w:rPr>
        <w:t>A.4.1.2.2.2</w:t>
      </w:r>
      <w:r>
        <w:rPr>
          <w:lang w:eastAsia="zh-CN"/>
        </w:rPr>
        <w:tab/>
        <w:t>Resource Definition</w:t>
      </w:r>
      <w:bookmarkEnd w:id="1167"/>
      <w:bookmarkEnd w:id="1168"/>
      <w:bookmarkEnd w:id="1169"/>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170" w:name="_CRA_4_1_2_2_3"/>
      <w:bookmarkStart w:id="1171" w:name="_Toc154277407"/>
      <w:bookmarkStart w:id="1172" w:name="_Toc168325672"/>
      <w:bookmarkStart w:id="1173" w:name="_Toc187930010"/>
      <w:bookmarkEnd w:id="1170"/>
      <w:r>
        <w:rPr>
          <w:lang w:eastAsia="zh-CN"/>
        </w:rPr>
        <w:t>A.4.1.2.2.3</w:t>
      </w:r>
      <w:r>
        <w:rPr>
          <w:lang w:eastAsia="zh-CN"/>
        </w:rPr>
        <w:tab/>
        <w:t>Resource Standard Methods</w:t>
      </w:r>
      <w:bookmarkEnd w:id="1171"/>
      <w:bookmarkEnd w:id="1172"/>
      <w:bookmarkEnd w:id="1173"/>
    </w:p>
    <w:p w14:paraId="48E5E09A" w14:textId="77777777" w:rsidR="006331D1" w:rsidRDefault="006331D1" w:rsidP="006331D1">
      <w:pPr>
        <w:pStyle w:val="H6"/>
      </w:pPr>
      <w:bookmarkStart w:id="1174" w:name="_CRA_4_1_2_2_3_1"/>
      <w:r>
        <w:rPr>
          <w:lang w:eastAsia="zh-CN"/>
        </w:rPr>
        <w:t>A.4.1.2.2.3.1</w:t>
      </w:r>
      <w:r>
        <w:rPr>
          <w:lang w:eastAsia="zh-CN"/>
        </w:rPr>
        <w:tab/>
        <w:t>POST</w:t>
      </w:r>
    </w:p>
    <w:p w14:paraId="35E65B46" w14:textId="77777777" w:rsidR="006331D1" w:rsidRDefault="006331D1" w:rsidP="006331D1">
      <w:pPr>
        <w:rPr>
          <w:lang w:eastAsia="zh-CN"/>
        </w:rPr>
      </w:pPr>
      <w:bookmarkStart w:id="1175" w:name="_Toc154277412"/>
      <w:bookmarkEnd w:id="1174"/>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bookmarkStart w:id="1176" w:name="_CRTableA_4_1_2_2_3_1_1"/>
      <w:r>
        <w:t xml:space="preserve">Table </w:t>
      </w:r>
      <w:bookmarkEnd w:id="1176"/>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77777777" w:rsidR="006331D1" w:rsidRDefault="006331D1" w:rsidP="006331D1">
      <w:pPr>
        <w:pStyle w:val="TH"/>
      </w:pPr>
      <w:bookmarkStart w:id="1177" w:name="_CRTableA_4_1_2_2_3_1_2"/>
      <w:r>
        <w:t xml:space="preserve">Table </w:t>
      </w:r>
      <w:bookmarkEnd w:id="1177"/>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178" w:name="_CRA_4_1_2_2_3_2"/>
      <w:r>
        <w:rPr>
          <w:lang w:eastAsia="zh-CN"/>
        </w:rPr>
        <w:t>A.4.1.2.2.3.2</w:t>
      </w:r>
      <w:r>
        <w:rPr>
          <w:lang w:eastAsia="zh-CN"/>
        </w:rPr>
        <w:tab/>
        <w:t>DELETE</w:t>
      </w:r>
    </w:p>
    <w:bookmarkEnd w:id="1178"/>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bookmarkStart w:id="1179" w:name="_CRTableA_4_1_2_2_3_2_1"/>
      <w:r>
        <w:t xml:space="preserve">Table </w:t>
      </w:r>
      <w:bookmarkEnd w:id="1179"/>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7777777" w:rsidR="006331D1" w:rsidRDefault="006331D1" w:rsidP="006331D1">
      <w:pPr>
        <w:pStyle w:val="TH"/>
      </w:pPr>
      <w:bookmarkStart w:id="1180" w:name="_CRTableA_4_1_2_2_3_2_2"/>
      <w:r>
        <w:t xml:space="preserve">Table </w:t>
      </w:r>
      <w:bookmarkEnd w:id="1180"/>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181" w:name="_CRA_4_1_3"/>
      <w:bookmarkStart w:id="1182" w:name="_Toc168325673"/>
      <w:bookmarkStart w:id="1183" w:name="_Toc187930011"/>
      <w:bookmarkEnd w:id="1181"/>
      <w:r>
        <w:rPr>
          <w:lang w:eastAsia="zh-CN"/>
        </w:rPr>
        <w:t>A.4.1.3</w:t>
      </w:r>
      <w:r>
        <w:rPr>
          <w:lang w:eastAsia="zh-CN"/>
        </w:rPr>
        <w:tab/>
        <w:t>Data Model</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75"/>
      <w:bookmarkEnd w:id="1182"/>
      <w:bookmarkEnd w:id="1183"/>
    </w:p>
    <w:p w14:paraId="760E14B2" w14:textId="77777777" w:rsidR="006331D1" w:rsidRDefault="006331D1" w:rsidP="006331D1">
      <w:pPr>
        <w:pStyle w:val="Heading4"/>
        <w:rPr>
          <w:lang w:eastAsia="zh-CN"/>
        </w:rPr>
      </w:pPr>
      <w:bookmarkStart w:id="1184" w:name="_CRA_4_1_3_1"/>
      <w:bookmarkStart w:id="1185" w:name="_Toc154277413"/>
      <w:bookmarkStart w:id="1186" w:name="_Toc83234138"/>
      <w:bookmarkStart w:id="1187" w:name="_Toc68170097"/>
      <w:bookmarkStart w:id="1188" w:name="_Toc59019424"/>
      <w:bookmarkStart w:id="1189" w:name="_Toc57206083"/>
      <w:bookmarkStart w:id="1190" w:name="_Toc51763851"/>
      <w:bookmarkStart w:id="1191" w:name="_Toc51189175"/>
      <w:bookmarkStart w:id="1192" w:name="_Toc45134643"/>
      <w:bookmarkStart w:id="1193" w:name="_Toc43481366"/>
      <w:bookmarkStart w:id="1194" w:name="_Toc43196596"/>
      <w:bookmarkStart w:id="1195" w:name="_Toc36041353"/>
      <w:bookmarkStart w:id="1196" w:name="_Toc36041040"/>
      <w:bookmarkStart w:id="1197" w:name="_Toc34154096"/>
      <w:bookmarkStart w:id="1198" w:name="_Toc24868618"/>
      <w:bookmarkStart w:id="1199" w:name="_Toc168325674"/>
      <w:bookmarkStart w:id="1200" w:name="_Toc187930012"/>
      <w:bookmarkEnd w:id="1184"/>
      <w:r>
        <w:rPr>
          <w:lang w:eastAsia="zh-CN"/>
        </w:rPr>
        <w:t>A.4.1.3.1</w:t>
      </w:r>
      <w:r>
        <w:rPr>
          <w:lang w:eastAsia="zh-CN"/>
        </w:rPr>
        <w:tab/>
        <w:t>General</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1201" w:name="_CRTableA_4_1_3_1_1"/>
      <w:r>
        <w:t>Table </w:t>
      </w:r>
      <w:bookmarkEnd w:id="1201"/>
      <w:r>
        <w:rPr>
          <w:lang w:eastAsia="zh-CN"/>
        </w:rPr>
        <w:t>A.4.1.3.1</w:t>
      </w:r>
      <w:r>
        <w:t>.1: SDD_RegularTransmissionConnection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4897833F"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8343BE">
            <w:pPr>
              <w:pStyle w:val="TAH"/>
            </w:pPr>
            <w:r>
              <w:t>Applicability</w:t>
            </w:r>
          </w:p>
        </w:tc>
      </w:tr>
      <w:tr w:rsidR="008343BE" w14:paraId="2B69BA9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8343BE">
            <w:pPr>
              <w:pStyle w:val="TAL"/>
              <w:jc w:val="center"/>
            </w:pPr>
            <w:r w:rsidRPr="00E36516">
              <w:t>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8343BE">
            <w:pPr>
              <w:pStyle w:val="TAL"/>
              <w:jc w:val="center"/>
            </w:pPr>
            <w:r w:rsidRPr="00E36516">
              <w:t>A.</w:t>
            </w:r>
            <w:r>
              <w:t>2</w:t>
            </w:r>
            <w:r w:rsidRPr="00E36516">
              <w:t>.</w:t>
            </w:r>
            <w:r>
              <w:t>4.1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8343BE">
            <w:pPr>
              <w:pStyle w:val="TAL"/>
              <w:jc w:val="center"/>
            </w:pPr>
            <w:r w:rsidRPr="00E36516">
              <w:t>Information identifying an SDD regular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8343BE">
            <w:pPr>
              <w:pStyle w:val="TAL"/>
              <w:jc w:val="center"/>
            </w:pPr>
            <w:r w:rsidRPr="00E36516">
              <w:t>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FDE84A3" w14:textId="1B56531F" w:rsidR="008343BE" w:rsidRPr="00830AC8" w:rsidRDefault="003B2BC5" w:rsidP="008343BE">
            <w:pPr>
              <w:pStyle w:val="TAL"/>
              <w:jc w:val="center"/>
            </w:pPr>
            <w:r w:rsidRPr="00E36516">
              <w:t>A.</w:t>
            </w:r>
            <w:r>
              <w:t>2.4.2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8343BE">
            <w:pPr>
              <w:pStyle w:val="TAL"/>
              <w:jc w:val="center"/>
            </w:pPr>
            <w:r w:rsidRPr="00E36516">
              <w:t>Information identifying an SDD regular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8343BE" w14:paraId="0C4EC58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8343BE" w:rsidRPr="00830AC8" w:rsidRDefault="008343BE" w:rsidP="008343BE">
            <w:pPr>
              <w:pStyle w:val="TAL"/>
              <w:jc w:val="center"/>
            </w:pPr>
            <w:r w:rsidRPr="00E36516">
              <w:t>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8343BE" w:rsidRPr="00830AC8" w:rsidRDefault="008343BE" w:rsidP="008343BE">
            <w:pPr>
              <w:pStyle w:val="TAL"/>
              <w:jc w:val="center"/>
            </w:pPr>
            <w:r w:rsidRPr="00E36516">
              <w:t>A.3.1.3.2.3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8343BE" w:rsidRPr="00830AC8" w:rsidRDefault="008343BE" w:rsidP="008343BE">
            <w:pPr>
              <w:pStyle w:val="TAL"/>
              <w:jc w:val="center"/>
            </w:pPr>
            <w:r w:rsidRPr="00E36516">
              <w:t>Information identifying an SDD regular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8343BE" w:rsidRPr="000C7D35" w:rsidRDefault="008343BE" w:rsidP="008343BE">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1202" w:name="_CRTableA_4_1_3_1_2"/>
      <w:r>
        <w:t>Table </w:t>
      </w:r>
      <w:bookmarkEnd w:id="1202"/>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1203" w:name="_CRTableA_4_1_3_1_3"/>
      <w:r>
        <w:t>Table </w:t>
      </w:r>
      <w:bookmarkEnd w:id="1203"/>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204" w:name="_CRA_4_1_3_2"/>
      <w:bookmarkStart w:id="1205" w:name="_Toc154277414"/>
      <w:bookmarkStart w:id="1206" w:name="_Toc99195522"/>
      <w:bookmarkStart w:id="1207" w:name="_Toc168325675"/>
      <w:bookmarkStart w:id="1208" w:name="_Toc187930013"/>
      <w:bookmarkEnd w:id="1204"/>
      <w:r>
        <w:rPr>
          <w:lang w:eastAsia="zh-CN"/>
        </w:rPr>
        <w:t>A.4.1.3.2</w:t>
      </w:r>
      <w:r>
        <w:rPr>
          <w:lang w:eastAsia="zh-CN"/>
        </w:rPr>
        <w:tab/>
        <w:t>Structured data types</w:t>
      </w:r>
      <w:bookmarkEnd w:id="1205"/>
      <w:bookmarkEnd w:id="1206"/>
      <w:bookmarkEnd w:id="1207"/>
      <w:bookmarkEnd w:id="1208"/>
    </w:p>
    <w:p w14:paraId="555CA078" w14:textId="59BF965D" w:rsidR="00E36516" w:rsidRDefault="00E36516" w:rsidP="00E36516">
      <w:pPr>
        <w:pStyle w:val="Heading5"/>
        <w:rPr>
          <w:lang w:eastAsia="zh-CN"/>
        </w:rPr>
      </w:pPr>
      <w:bookmarkStart w:id="1209" w:name="_CRA_4_1_3_2_1"/>
      <w:bookmarkStart w:id="1210" w:name="_Toc168325676"/>
      <w:bookmarkStart w:id="1211" w:name="_Toc154277419"/>
      <w:bookmarkStart w:id="1212" w:name="_Toc99195527"/>
      <w:bookmarkStart w:id="1213" w:name="_Toc187930014"/>
      <w:bookmarkEnd w:id="1209"/>
      <w:r>
        <w:rPr>
          <w:lang w:eastAsia="zh-CN"/>
        </w:rPr>
        <w:t>A.4.1.3.2.1</w:t>
      </w:r>
      <w:r>
        <w:rPr>
          <w:lang w:eastAsia="zh-CN"/>
        </w:rPr>
        <w:tab/>
      </w:r>
      <w:r w:rsidR="003B2BC5">
        <w:rPr>
          <w:lang w:eastAsia="zh-CN"/>
        </w:rPr>
        <w:t>Void</w:t>
      </w:r>
      <w:bookmarkEnd w:id="1210"/>
      <w:bookmarkEnd w:id="1213"/>
    </w:p>
    <w:p w14:paraId="512ADF94" w14:textId="3F2488BA" w:rsidR="00E36516" w:rsidRDefault="00E36516" w:rsidP="00E36516">
      <w:pPr>
        <w:pStyle w:val="Heading5"/>
        <w:rPr>
          <w:lang w:eastAsia="zh-CN"/>
        </w:rPr>
      </w:pPr>
      <w:bookmarkStart w:id="1214" w:name="_CRA_4_1_3_2_2"/>
      <w:bookmarkStart w:id="1215" w:name="_Toc168325677"/>
      <w:bookmarkStart w:id="1216" w:name="_Toc187930015"/>
      <w:bookmarkEnd w:id="1214"/>
      <w:r>
        <w:rPr>
          <w:lang w:eastAsia="zh-CN"/>
        </w:rPr>
        <w:t>A.4.1.3.2.</w:t>
      </w:r>
      <w:r w:rsidR="006A68E3">
        <w:rPr>
          <w:lang w:eastAsia="zh-CN"/>
        </w:rPr>
        <w:t>2</w:t>
      </w:r>
      <w:r>
        <w:rPr>
          <w:lang w:eastAsia="zh-CN"/>
        </w:rPr>
        <w:tab/>
        <w:t>Type: ReleaseRequest</w:t>
      </w:r>
      <w:bookmarkEnd w:id="1215"/>
      <w:bookmarkEnd w:id="1216"/>
    </w:p>
    <w:p w14:paraId="74D006DB" w14:textId="779E1891" w:rsidR="00E36516" w:rsidRDefault="00E36516" w:rsidP="00E36516">
      <w:pPr>
        <w:pStyle w:val="TH"/>
      </w:pPr>
      <w:bookmarkStart w:id="1217" w:name="_CRTableA_4_1_3_2_2_1"/>
      <w:r>
        <w:rPr>
          <w:noProof/>
        </w:rPr>
        <w:t>Table </w:t>
      </w:r>
      <w:bookmarkEnd w:id="1217"/>
      <w:r>
        <w:rPr>
          <w:lang w:eastAsia="zh-CN"/>
        </w:rPr>
        <w:t>A.4.1.3.2.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218" w:name="_CRA_4_1_3_3"/>
      <w:bookmarkStart w:id="1219" w:name="_Toc168325678"/>
      <w:bookmarkStart w:id="1220" w:name="_Toc187930016"/>
      <w:bookmarkEnd w:id="1218"/>
      <w:r>
        <w:rPr>
          <w:lang w:eastAsia="zh-CN"/>
        </w:rPr>
        <w:t>A.4.1.3.3</w:t>
      </w:r>
      <w:r>
        <w:rPr>
          <w:lang w:eastAsia="zh-CN"/>
        </w:rPr>
        <w:tab/>
        <w:t>Simple data types and enumerations</w:t>
      </w:r>
      <w:bookmarkEnd w:id="1211"/>
      <w:bookmarkEnd w:id="1212"/>
      <w:bookmarkEnd w:id="1219"/>
      <w:bookmarkEnd w:id="1220"/>
    </w:p>
    <w:p w14:paraId="3473A61C" w14:textId="77777777" w:rsidR="006B2993" w:rsidRPr="00FF2CB9" w:rsidRDefault="006B2993" w:rsidP="006B2993">
      <w:pPr>
        <w:rPr>
          <w:lang w:eastAsia="zh-CN"/>
        </w:rPr>
      </w:pPr>
      <w:bookmarkStart w:id="1221" w:name="_Toc154277420"/>
      <w:bookmarkStart w:id="1222" w:name="_Toc98783317"/>
      <w:r>
        <w:rPr>
          <w:lang w:eastAsia="zh-CN"/>
        </w:rPr>
        <w:t>None.</w:t>
      </w:r>
    </w:p>
    <w:p w14:paraId="08DF2D97" w14:textId="77777777" w:rsidR="006331D1" w:rsidRDefault="006331D1" w:rsidP="006331D1">
      <w:pPr>
        <w:pStyle w:val="Heading3"/>
      </w:pPr>
      <w:bookmarkStart w:id="1223" w:name="_CRA_4_1_4"/>
      <w:bookmarkStart w:id="1224" w:name="_Toc168325679"/>
      <w:bookmarkStart w:id="1225" w:name="_Toc187930017"/>
      <w:bookmarkEnd w:id="1223"/>
      <w:r>
        <w:t>A.4.1.4</w:t>
      </w:r>
      <w:r>
        <w:tab/>
        <w:t>Error Handling</w:t>
      </w:r>
      <w:bookmarkEnd w:id="1221"/>
      <w:bookmarkEnd w:id="1222"/>
      <w:bookmarkEnd w:id="1224"/>
      <w:bookmarkEnd w:id="1225"/>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226" w:name="_CRA_4_1_5"/>
      <w:bookmarkStart w:id="1227" w:name="_Toc154277421"/>
      <w:bookmarkStart w:id="1228" w:name="_Toc99195530"/>
      <w:bookmarkStart w:id="1229" w:name="_Toc168325680"/>
      <w:bookmarkStart w:id="1230" w:name="_Toc187930018"/>
      <w:bookmarkEnd w:id="1226"/>
      <w:r>
        <w:t>A.4.1.5</w:t>
      </w:r>
      <w:r>
        <w:tab/>
        <w:t>CDDL Specification</w:t>
      </w:r>
      <w:bookmarkEnd w:id="1227"/>
      <w:bookmarkEnd w:id="1228"/>
      <w:bookmarkEnd w:id="1229"/>
      <w:bookmarkEnd w:id="1230"/>
    </w:p>
    <w:p w14:paraId="50CCAC9E" w14:textId="77777777" w:rsidR="006331D1" w:rsidRDefault="006331D1" w:rsidP="006331D1">
      <w:pPr>
        <w:pStyle w:val="Heading4"/>
        <w:rPr>
          <w:lang w:eastAsia="zh-CN"/>
        </w:rPr>
      </w:pPr>
      <w:bookmarkStart w:id="1231" w:name="_CRA_4_1_5_1"/>
      <w:bookmarkStart w:id="1232" w:name="_Toc154277422"/>
      <w:bookmarkStart w:id="1233" w:name="_Toc99195531"/>
      <w:bookmarkStart w:id="1234" w:name="_Toc168325681"/>
      <w:bookmarkStart w:id="1235" w:name="_Toc187930019"/>
      <w:bookmarkEnd w:id="1231"/>
      <w:r>
        <w:t>A.4.1.5</w:t>
      </w:r>
      <w:r>
        <w:rPr>
          <w:lang w:eastAsia="zh-CN"/>
        </w:rPr>
        <w:t>.1</w:t>
      </w:r>
      <w:r>
        <w:rPr>
          <w:lang w:eastAsia="zh-CN"/>
        </w:rPr>
        <w:tab/>
        <w:t>Introduction</w:t>
      </w:r>
      <w:bookmarkEnd w:id="1232"/>
      <w:bookmarkEnd w:id="1233"/>
      <w:bookmarkEnd w:id="1234"/>
      <w:bookmarkEnd w:id="1235"/>
    </w:p>
    <w:p w14:paraId="570700EA" w14:textId="100CFD9C"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1236" w:name="_CRA_4_1_5_2"/>
      <w:bookmarkStart w:id="1237" w:name="_Toc154277423"/>
      <w:bookmarkStart w:id="1238" w:name="_Toc99195532"/>
      <w:bookmarkStart w:id="1239" w:name="_Toc168325682"/>
      <w:bookmarkStart w:id="1240" w:name="_Toc187930020"/>
      <w:bookmarkEnd w:id="1236"/>
      <w:r>
        <w:t>A.4.1.5</w:t>
      </w:r>
      <w:r>
        <w:rPr>
          <w:lang w:eastAsia="zh-CN"/>
        </w:rPr>
        <w:t>.2</w:t>
      </w:r>
      <w:r>
        <w:rPr>
          <w:lang w:eastAsia="zh-CN"/>
        </w:rPr>
        <w:tab/>
        <w:t>CDDL document</w:t>
      </w:r>
      <w:bookmarkEnd w:id="1237"/>
      <w:bookmarkEnd w:id="1238"/>
      <w:bookmarkEnd w:id="1239"/>
      <w:bookmarkEnd w:id="1240"/>
    </w:p>
    <w:p w14:paraId="7E3D23DF" w14:textId="77777777" w:rsidR="007D40A0" w:rsidRPr="00932268" w:rsidRDefault="007D40A0" w:rsidP="007D40A0">
      <w:pPr>
        <w:pStyle w:val="PL"/>
        <w:rPr>
          <w:lang w:eastAsia="zh-CN"/>
        </w:rPr>
      </w:pPr>
      <w:bookmarkStart w:id="1241" w:name="_Toc98783321"/>
      <w:bookmarkStart w:id="1242" w:name="_Toc154277424"/>
      <w:r>
        <w:rPr>
          <w:lang w:eastAsia="zh-CN"/>
        </w:rPr>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77777777"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68A9E6D" w14:textId="6481E260"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13809954" w:rsidR="007D40A0" w:rsidRDefault="007D40A0" w:rsidP="007D40A0">
      <w:pPr>
        <w:pStyle w:val="PL"/>
        <w:rPr>
          <w:lang w:eastAsia="zh-CN"/>
        </w:rPr>
      </w:pPr>
      <w:r w:rsidRPr="009A5274">
        <w:rPr>
          <w:lang w:val="en-US" w:eastAsia="zh-CN"/>
        </w:rPr>
        <w:t xml:space="preserve"> endpointId: string</w:t>
      </w:r>
      <w:r>
        <w:rPr>
          <w:lang w:val="en-US" w:eastAsia="zh-CN"/>
        </w:rPr>
        <w:t xml:space="preserve">  </w:t>
      </w:r>
      <w:r w:rsidRPr="009A5274">
        <w:rPr>
          <w:lang w:val="en-US" w:eastAsia="zh-CN"/>
        </w:rPr>
        <w:t xml:space="preserve">            </w:t>
      </w:r>
      <w:r>
        <w:rPr>
          <w:lang w:eastAsia="zh-CN"/>
        </w:rPr>
        <w:t xml:space="preserve">        </w:t>
      </w:r>
    </w:p>
    <w:p w14:paraId="4957CECA" w14:textId="77777777" w:rsidR="007D40A0" w:rsidRPr="009A5274" w:rsidRDefault="007D40A0" w:rsidP="007D40A0">
      <w:pPr>
        <w:pStyle w:val="PL"/>
        <w:rPr>
          <w:lang w:val="en-US" w:eastAsia="zh-CN"/>
        </w:rPr>
      </w:pPr>
      <w:r w:rsidRPr="009A5274">
        <w:rPr>
          <w:lang w:val="en-US" w:eastAsia="zh-CN"/>
        </w:rPr>
        <w:t xml:space="preserve"> ? valServiceId: string    </w:t>
      </w:r>
      <w:r w:rsidRPr="00811471">
        <w:rPr>
          <w:lang w:val="en-US" w:eastAsia="zh-CN"/>
        </w:rPr>
        <w:t xml:space="preserve">      </w:t>
      </w:r>
      <w:r>
        <w:rPr>
          <w:lang w:eastAsia="zh-CN"/>
        </w:rPr>
        <w:t xml:space="preserve">        </w:t>
      </w:r>
    </w:p>
    <w:p w14:paraId="48A4E5F0" w14:textId="77777777"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A25A46C"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2121B1D5" w14:textId="77777777" w:rsidR="007D40A0" w:rsidRPr="00932268"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7321FCFA"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ReleaseRequest</w:t>
      </w:r>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77777777" w:rsidR="007D40A0" w:rsidRPr="00932268" w:rsidRDefault="007D40A0" w:rsidP="007D40A0">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23F1425" w14:textId="4786F2C6"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3BEF8DC3" w14:textId="77777777" w:rsidR="007D40A0" w:rsidRPr="00932268" w:rsidRDefault="007D40A0" w:rsidP="007D40A0">
      <w:pPr>
        <w:pStyle w:val="PL"/>
        <w:rPr>
          <w:lang w:eastAsia="zh-CN"/>
        </w:rPr>
      </w:pPr>
    </w:p>
    <w:p w14:paraId="701E4156" w14:textId="77777777" w:rsidR="007D40A0" w:rsidRPr="00932268" w:rsidRDefault="007D40A0" w:rsidP="007D40A0">
      <w:pPr>
        <w:pStyle w:val="PL"/>
        <w:rPr>
          <w:lang w:eastAsia="zh-CN"/>
        </w:rPr>
      </w:pPr>
      <w:r w:rsidRPr="00932268">
        <w:rPr>
          <w:lang w:eastAsia="zh-CN"/>
        </w:rPr>
        <w:t xml:space="preserve">;;; </w:t>
      </w:r>
      <w:r>
        <w:rPr>
          <w:lang w:eastAsia="zh-CN"/>
        </w:rPr>
        <w:t>RequestorId</w:t>
      </w:r>
    </w:p>
    <w:p w14:paraId="53BD75BB" w14:textId="77777777" w:rsidR="007D40A0" w:rsidRPr="00932268" w:rsidRDefault="007D40A0" w:rsidP="007D40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65A5995" w14:textId="77777777" w:rsidR="007D40A0" w:rsidRPr="00932268" w:rsidRDefault="007D40A0" w:rsidP="007D40A0">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32B6A04" w14:textId="77777777" w:rsidR="007D40A0"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77777777" w:rsidR="007D40A0" w:rsidRPr="00932268" w:rsidRDefault="007D40A0" w:rsidP="007D40A0">
      <w:pPr>
        <w:pStyle w:val="PL"/>
        <w:rPr>
          <w:lang w:eastAsia="zh-CN"/>
        </w:rPr>
      </w:pPr>
      <w:r w:rsidRPr="00932268">
        <w:rPr>
          <w:lang w:eastAsia="zh-CN"/>
        </w:rPr>
        <w:t xml:space="preserve"> valUserId: text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77777777" w:rsidR="007D40A0" w:rsidRPr="00932268" w:rsidRDefault="007D40A0" w:rsidP="007D40A0">
      <w:pPr>
        <w:pStyle w:val="PL"/>
        <w:rPr>
          <w:lang w:eastAsia="zh-CN"/>
        </w:rPr>
      </w:pPr>
      <w:r w:rsidRPr="00932268">
        <w:rPr>
          <w:lang w:eastAsia="zh-CN"/>
        </w:rPr>
        <w:t xml:space="preserve"> valUeId: text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Pr="00932268"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0B0F90C" w14:textId="77777777" w:rsidR="007D40A0" w:rsidRPr="00932268" w:rsidRDefault="007D40A0" w:rsidP="007D40A0">
      <w:pPr>
        <w:pStyle w:val="PL"/>
        <w:rPr>
          <w:lang w:eastAsia="zh-CN"/>
        </w:rPr>
      </w:pPr>
      <w:r>
        <w:rPr>
          <w:lang w:eastAsia="zh-CN"/>
        </w:rPr>
        <w:t>serverId</w:t>
      </w:r>
      <w:r w:rsidRPr="00932268">
        <w:rPr>
          <w:lang w:eastAsia="zh-CN"/>
        </w:rPr>
        <w:t xml:space="preserve"> = text          </w:t>
      </w:r>
      <w:r>
        <w:rPr>
          <w:lang w:eastAsia="zh-CN"/>
        </w:rPr>
        <w:t xml:space="preserve">        </w:t>
      </w:r>
    </w:p>
    <w:p w14:paraId="604F2A2F" w14:textId="77777777" w:rsidR="007D40A0" w:rsidRPr="00932268" w:rsidRDefault="007D40A0"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4E13D82" w14:textId="1DE8E86E" w:rsidR="006331D1" w:rsidRPr="008B09BE" w:rsidRDefault="006331D1" w:rsidP="00661C20">
      <w:pPr>
        <w:pStyle w:val="EditorsNote"/>
      </w:pPr>
    </w:p>
    <w:p w14:paraId="70016A0F" w14:textId="77777777" w:rsidR="006331D1" w:rsidRDefault="006331D1" w:rsidP="006331D1">
      <w:pPr>
        <w:pStyle w:val="Heading3"/>
        <w:rPr>
          <w:noProof/>
        </w:rPr>
      </w:pPr>
      <w:bookmarkStart w:id="1243" w:name="_CRA_4_1_6"/>
      <w:bookmarkStart w:id="1244" w:name="_Toc168325683"/>
      <w:bookmarkStart w:id="1245" w:name="_Toc187930021"/>
      <w:bookmarkEnd w:id="1243"/>
      <w:r>
        <w:rPr>
          <w:noProof/>
        </w:rPr>
        <w:t>A.4.1.6</w:t>
      </w:r>
      <w:r>
        <w:rPr>
          <w:noProof/>
        </w:rPr>
        <w:tab/>
        <w:t>Media Type</w:t>
      </w:r>
      <w:bookmarkEnd w:id="1241"/>
      <w:r>
        <w:rPr>
          <w:noProof/>
        </w:rPr>
        <w:t>s</w:t>
      </w:r>
      <w:bookmarkEnd w:id="1242"/>
      <w:bookmarkEnd w:id="1244"/>
      <w:bookmarkEnd w:id="1245"/>
    </w:p>
    <w:p w14:paraId="68E8BE01" w14:textId="77777777" w:rsidR="005B24D8" w:rsidRPr="00826514" w:rsidRDefault="005B24D8" w:rsidP="005B24D8">
      <w:pPr>
        <w:rPr>
          <w:lang w:val="en-US"/>
        </w:rPr>
      </w:pPr>
      <w:bookmarkStart w:id="1246" w:name="_Toc154277353"/>
      <w:r>
        <w:rPr>
          <w:lang w:eastAsia="zh-CN"/>
        </w:rPr>
        <w:t>See clause A.3.1.6</w:t>
      </w:r>
      <w:r w:rsidRPr="00826514">
        <w:rPr>
          <w:lang w:val="en-US"/>
        </w:rPr>
        <w:t>.</w:t>
      </w:r>
    </w:p>
    <w:p w14:paraId="67F48E88" w14:textId="1E668483" w:rsidR="006331D1" w:rsidRDefault="006331D1" w:rsidP="006331D1">
      <w:pPr>
        <w:pStyle w:val="Heading2"/>
        <w:rPr>
          <w:lang w:eastAsia="zh-CN"/>
        </w:rPr>
      </w:pPr>
      <w:bookmarkStart w:id="1247" w:name="_CRA_4_2"/>
      <w:bookmarkStart w:id="1248" w:name="_Toc168325684"/>
      <w:bookmarkStart w:id="1249" w:name="_Toc187930022"/>
      <w:bookmarkEnd w:id="1247"/>
      <w:r>
        <w:rPr>
          <w:lang w:eastAsia="zh-CN"/>
        </w:rPr>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248"/>
      <w:bookmarkEnd w:id="1249"/>
    </w:p>
    <w:p w14:paraId="2C0CE434" w14:textId="77777777" w:rsidR="006331D1" w:rsidRDefault="006331D1" w:rsidP="006331D1">
      <w:pPr>
        <w:pStyle w:val="Heading3"/>
        <w:rPr>
          <w:lang w:eastAsia="zh-CN"/>
        </w:rPr>
      </w:pPr>
      <w:bookmarkStart w:id="1250" w:name="_CRA_4_2_1"/>
      <w:bookmarkStart w:id="1251" w:name="_Toc168325685"/>
      <w:bookmarkStart w:id="1252" w:name="_Toc187930023"/>
      <w:bookmarkEnd w:id="1250"/>
      <w:r>
        <w:rPr>
          <w:lang w:eastAsia="zh-CN"/>
        </w:rPr>
        <w:t>A.4.2.1</w:t>
      </w:r>
      <w:r>
        <w:rPr>
          <w:lang w:eastAsia="zh-CN"/>
        </w:rPr>
        <w:tab/>
        <w:t>API URI</w:t>
      </w:r>
      <w:bookmarkEnd w:id="1251"/>
      <w:bookmarkEnd w:id="1252"/>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253" w:name="_CRA_4_2_2"/>
      <w:bookmarkStart w:id="1254" w:name="_Toc168325686"/>
      <w:bookmarkStart w:id="1255" w:name="_Toc187930024"/>
      <w:bookmarkEnd w:id="1253"/>
      <w:r>
        <w:rPr>
          <w:lang w:eastAsia="zh-CN"/>
        </w:rPr>
        <w:t>A.4.2.2</w:t>
      </w:r>
      <w:r>
        <w:rPr>
          <w:lang w:eastAsia="zh-CN"/>
        </w:rPr>
        <w:tab/>
        <w:t>Resources</w:t>
      </w:r>
      <w:bookmarkEnd w:id="1254"/>
      <w:bookmarkEnd w:id="1255"/>
    </w:p>
    <w:p w14:paraId="70538E8C" w14:textId="77777777" w:rsidR="006331D1" w:rsidRDefault="006331D1" w:rsidP="006331D1">
      <w:pPr>
        <w:pStyle w:val="Heading4"/>
        <w:rPr>
          <w:lang w:eastAsia="zh-CN"/>
        </w:rPr>
      </w:pPr>
      <w:bookmarkStart w:id="1256" w:name="_CRA_4_2_2_1"/>
      <w:bookmarkStart w:id="1257" w:name="_Toc168325687"/>
      <w:bookmarkStart w:id="1258" w:name="_Toc187930025"/>
      <w:bookmarkEnd w:id="1256"/>
      <w:r>
        <w:rPr>
          <w:lang w:eastAsia="zh-CN"/>
        </w:rPr>
        <w:t>A.4.2.2.1</w:t>
      </w:r>
      <w:r>
        <w:rPr>
          <w:lang w:eastAsia="zh-CN"/>
        </w:rPr>
        <w:tab/>
        <w:t>Overview</w:t>
      </w:r>
      <w:bookmarkEnd w:id="1257"/>
      <w:bookmarkEnd w:id="1258"/>
    </w:p>
    <w:p w14:paraId="50908DFD" w14:textId="1B24E25B" w:rsidR="006331D1" w:rsidRDefault="00D611F8" w:rsidP="006331D1">
      <w:pPr>
        <w:jc w:val="center"/>
        <w:rPr>
          <w:lang w:eastAsia="zh-CN"/>
        </w:rPr>
      </w:pPr>
      <w:r>
        <w:rPr>
          <w:noProof/>
        </w:rPr>
        <w:object w:dxaOrig="7245" w:dyaOrig="6705" w14:anchorId="22EBFD02">
          <v:shape id="_x0000_i1031" type="#_x0000_t75" alt="" style="width:361.45pt;height:337.2pt" o:ole="">
            <v:imagedata r:id="rId24" o:title=""/>
          </v:shape>
          <o:OLEObject Type="Embed" ProgID="Visio.Drawing.15" ShapeID="_x0000_i1031" DrawAspect="Content" ObjectID="_1798542567" r:id="rId25"/>
        </w:object>
      </w:r>
    </w:p>
    <w:p w14:paraId="54A409F0" w14:textId="77777777" w:rsidR="006331D1" w:rsidRDefault="006331D1" w:rsidP="006331D1">
      <w:pPr>
        <w:pStyle w:val="TF"/>
      </w:pPr>
      <w:bookmarkStart w:id="1259" w:name="_CRFigureA_4_2_2_1_1"/>
      <w:r>
        <w:t xml:space="preserve">Figure </w:t>
      </w:r>
      <w:bookmarkEnd w:id="1259"/>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260" w:name="_CRTableA_4_2_2_1_1"/>
      <w:r>
        <w:t>Table </w:t>
      </w:r>
      <w:bookmarkEnd w:id="1260"/>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261" w:name="_CRA_4_2_2_2"/>
      <w:bookmarkStart w:id="1262" w:name="_Toc168325688"/>
      <w:bookmarkStart w:id="1263" w:name="_Toc187930026"/>
      <w:bookmarkEnd w:id="1261"/>
      <w:r>
        <w:rPr>
          <w:lang w:eastAsia="zh-CN"/>
        </w:rPr>
        <w:t>A.4.2.2.2</w:t>
      </w:r>
      <w:r>
        <w:rPr>
          <w:lang w:eastAsia="zh-CN"/>
        </w:rPr>
        <w:tab/>
        <w:t>Resource: URLLC Transmission Connection</w:t>
      </w:r>
      <w:bookmarkEnd w:id="1262"/>
      <w:bookmarkEnd w:id="1263"/>
    </w:p>
    <w:p w14:paraId="12350C1C" w14:textId="77777777" w:rsidR="006331D1" w:rsidRDefault="006331D1" w:rsidP="006331D1">
      <w:pPr>
        <w:pStyle w:val="Heading5"/>
        <w:rPr>
          <w:lang w:eastAsia="zh-CN"/>
        </w:rPr>
      </w:pPr>
      <w:bookmarkStart w:id="1264" w:name="_CRA_4_2_2_2_1"/>
      <w:bookmarkStart w:id="1265" w:name="_Toc168325689"/>
      <w:bookmarkStart w:id="1266" w:name="_Toc187930027"/>
      <w:bookmarkEnd w:id="1264"/>
      <w:r>
        <w:rPr>
          <w:lang w:eastAsia="zh-CN"/>
        </w:rPr>
        <w:t>A.4.2.2.2.1</w:t>
      </w:r>
      <w:r>
        <w:rPr>
          <w:lang w:eastAsia="zh-CN"/>
        </w:rPr>
        <w:tab/>
        <w:t>Description</w:t>
      </w:r>
      <w:bookmarkEnd w:id="1265"/>
      <w:bookmarkEnd w:id="1266"/>
    </w:p>
    <w:p w14:paraId="181E410D" w14:textId="5DF64DB6"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w:t>
      </w:r>
      <w:r w:rsidR="008C19BC">
        <w:rPr>
          <w:lang w:val="en-US" w:eastAsia="zh-CN"/>
        </w:rPr>
        <w:t>n</w:t>
      </w:r>
      <w:r>
        <w:rPr>
          <w:lang w:val="en-US" w:eastAsia="zh-CN"/>
        </w:rPr>
        <w:t xml:space="preserve">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267" w:name="_CRA_4_2_2_2_2"/>
      <w:bookmarkStart w:id="1268" w:name="_Toc168325690"/>
      <w:bookmarkStart w:id="1269" w:name="_Toc187930028"/>
      <w:bookmarkEnd w:id="1267"/>
      <w:r>
        <w:rPr>
          <w:lang w:eastAsia="zh-CN"/>
        </w:rPr>
        <w:t>A.4.2.2.2.2</w:t>
      </w:r>
      <w:r>
        <w:rPr>
          <w:lang w:eastAsia="zh-CN"/>
        </w:rPr>
        <w:tab/>
        <w:t>Resource Definition</w:t>
      </w:r>
      <w:bookmarkEnd w:id="1268"/>
      <w:bookmarkEnd w:id="1269"/>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bookmarkStart w:id="1270" w:name="_CRTableA_4_1_2_2_2_1"/>
      <w:r>
        <w:t xml:space="preserve">Table </w:t>
      </w:r>
      <w:bookmarkEnd w:id="1270"/>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271" w:name="_CRA_4_2_2_2_3"/>
      <w:bookmarkStart w:id="1272" w:name="_Toc168325691"/>
      <w:bookmarkStart w:id="1273" w:name="_Toc187930029"/>
      <w:bookmarkEnd w:id="1271"/>
      <w:r>
        <w:rPr>
          <w:lang w:eastAsia="zh-CN"/>
        </w:rPr>
        <w:t>A.4.2.2.2.3</w:t>
      </w:r>
      <w:r>
        <w:rPr>
          <w:lang w:eastAsia="zh-CN"/>
        </w:rPr>
        <w:tab/>
        <w:t>Resource Standard Methods</w:t>
      </w:r>
      <w:bookmarkEnd w:id="1272"/>
      <w:bookmarkEnd w:id="1273"/>
    </w:p>
    <w:p w14:paraId="2B64E312" w14:textId="77777777" w:rsidR="006331D1" w:rsidRDefault="006331D1" w:rsidP="006331D1">
      <w:pPr>
        <w:pStyle w:val="H6"/>
      </w:pPr>
      <w:bookmarkStart w:id="1274" w:name="_CRA_4_2_2_2_3_1"/>
      <w:r>
        <w:rPr>
          <w:lang w:eastAsia="zh-CN"/>
        </w:rPr>
        <w:t>A.4.2.2.2.3.1</w:t>
      </w:r>
      <w:r>
        <w:rPr>
          <w:lang w:eastAsia="zh-CN"/>
        </w:rPr>
        <w:tab/>
        <w:t>POST</w:t>
      </w:r>
    </w:p>
    <w:bookmarkEnd w:id="1274"/>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1275" w:name="OLE_LINK148"/>
      <w:bookmarkStart w:id="1276" w:name="OLE_LINK149"/>
      <w:r>
        <w:t>A.4.2.2.</w:t>
      </w:r>
      <w:r>
        <w:rPr>
          <w:lang w:eastAsia="zh-CN"/>
        </w:rPr>
        <w:t>2</w:t>
      </w:r>
      <w:r>
        <w:t>.3.</w:t>
      </w:r>
      <w:r>
        <w:rPr>
          <w:lang w:val="en-US"/>
        </w:rPr>
        <w:t>1</w:t>
      </w:r>
      <w:r>
        <w:t>.</w:t>
      </w:r>
      <w:r>
        <w:rPr>
          <w:lang w:val="en-US"/>
        </w:rPr>
        <w:t>1</w:t>
      </w:r>
      <w:bookmarkEnd w:id="1275"/>
      <w:bookmarkEnd w:id="1276"/>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bookmarkStart w:id="1277" w:name="_CRTableA_4_2_2_2_3_1_1"/>
      <w:r>
        <w:t xml:space="preserve">Table </w:t>
      </w:r>
      <w:bookmarkEnd w:id="1277"/>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77777777" w:rsidR="006331D1" w:rsidRDefault="006331D1" w:rsidP="006331D1">
      <w:pPr>
        <w:pStyle w:val="TH"/>
      </w:pPr>
      <w:bookmarkStart w:id="1278" w:name="_CRTableA_4_2_2_2_3_1_2"/>
      <w:r>
        <w:t xml:space="preserve">Table </w:t>
      </w:r>
      <w:bookmarkEnd w:id="1278"/>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279" w:name="_CRA_4_2_2_2_3_2"/>
      <w:r>
        <w:rPr>
          <w:lang w:eastAsia="zh-CN"/>
        </w:rPr>
        <w:t>A.4.2.2.2.3.2</w:t>
      </w:r>
      <w:r>
        <w:rPr>
          <w:lang w:eastAsia="zh-CN"/>
        </w:rPr>
        <w:tab/>
        <w:t>PUT</w:t>
      </w:r>
    </w:p>
    <w:bookmarkEnd w:id="1279"/>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77777777" w:rsidR="006331D1" w:rsidRDefault="006331D1" w:rsidP="006331D1">
      <w:pPr>
        <w:pStyle w:val="TH"/>
      </w:pPr>
      <w:bookmarkStart w:id="1280" w:name="_CRTableA_4_2_2_2_3_2_1"/>
      <w:r>
        <w:t xml:space="preserve">Table </w:t>
      </w:r>
      <w:bookmarkEnd w:id="1280"/>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281" w:name="_CRA_4_2_2_2_3_3"/>
      <w:r>
        <w:rPr>
          <w:lang w:eastAsia="zh-CN"/>
        </w:rPr>
        <w:t>A.4.2.2.2.3.3</w:t>
      </w:r>
      <w:r>
        <w:rPr>
          <w:lang w:eastAsia="zh-CN"/>
        </w:rPr>
        <w:tab/>
        <w:t>DELETE</w:t>
      </w:r>
    </w:p>
    <w:bookmarkEnd w:id="1281"/>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bookmarkStart w:id="1282" w:name="_CRTableA_4_2_2_2_3_3_1"/>
      <w:r>
        <w:t xml:space="preserve">Table </w:t>
      </w:r>
      <w:bookmarkEnd w:id="1282"/>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4D101AD4" w:rsidR="006331D1" w:rsidRDefault="006331D1" w:rsidP="006331D1">
            <w:pPr>
              <w:pStyle w:val="TAL"/>
            </w:pPr>
            <w:r>
              <w:t>The information of request of release of a</w:t>
            </w:r>
            <w:r w:rsidR="008C19BC">
              <w:t>n</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77777777" w:rsidR="006331D1" w:rsidRDefault="006331D1" w:rsidP="006331D1">
      <w:pPr>
        <w:pStyle w:val="TH"/>
      </w:pPr>
      <w:bookmarkStart w:id="1283" w:name="_CRTableA_4_2_2_2_3_3_2"/>
      <w:r>
        <w:t xml:space="preserve">Table </w:t>
      </w:r>
      <w:bookmarkEnd w:id="1283"/>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284" w:name="_CRA_4_2_3"/>
      <w:bookmarkStart w:id="1285" w:name="_Toc168325692"/>
      <w:bookmarkStart w:id="1286" w:name="_Toc187930030"/>
      <w:bookmarkEnd w:id="1284"/>
      <w:r>
        <w:rPr>
          <w:lang w:eastAsia="zh-CN"/>
        </w:rPr>
        <w:t>A.4.2.3</w:t>
      </w:r>
      <w:r>
        <w:rPr>
          <w:lang w:eastAsia="zh-CN"/>
        </w:rPr>
        <w:tab/>
        <w:t>Data Model</w:t>
      </w:r>
      <w:bookmarkEnd w:id="1285"/>
      <w:bookmarkEnd w:id="1286"/>
    </w:p>
    <w:p w14:paraId="754BB793" w14:textId="77777777" w:rsidR="006331D1" w:rsidRDefault="006331D1" w:rsidP="006331D1">
      <w:pPr>
        <w:pStyle w:val="Heading4"/>
        <w:rPr>
          <w:lang w:eastAsia="zh-CN"/>
        </w:rPr>
      </w:pPr>
      <w:bookmarkStart w:id="1287" w:name="_CRA_4_2_3_1"/>
      <w:bookmarkStart w:id="1288" w:name="_Toc168325693"/>
      <w:bookmarkStart w:id="1289" w:name="_Toc187930031"/>
      <w:bookmarkEnd w:id="1287"/>
      <w:r>
        <w:rPr>
          <w:lang w:eastAsia="zh-CN"/>
        </w:rPr>
        <w:t>A.4.2.3.1</w:t>
      </w:r>
      <w:r>
        <w:rPr>
          <w:lang w:eastAsia="zh-CN"/>
        </w:rPr>
        <w:tab/>
        <w:t>General</w:t>
      </w:r>
      <w:bookmarkEnd w:id="1288"/>
      <w:bookmarkEnd w:id="1289"/>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290" w:name="_CRTableA_4_2_3_1_1"/>
      <w:r>
        <w:t>Table </w:t>
      </w:r>
      <w:bookmarkEnd w:id="1290"/>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7705B33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343BE" w14:paraId="396379D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8343BE">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45DCC1" w14:textId="4B5FF59B" w:rsidR="008343BE" w:rsidRPr="00830AC8" w:rsidRDefault="00197419" w:rsidP="00197419">
            <w:pPr>
              <w:pStyle w:val="TAL"/>
              <w:jc w:val="center"/>
            </w:pPr>
            <w:r w:rsidRPr="00456C3C">
              <w:t>A.</w:t>
            </w:r>
            <w:r>
              <w:t>2.4.</w:t>
            </w:r>
            <w:r w:rsidR="008C19BC">
              <w:t>3</w:t>
            </w:r>
            <w:r w:rsidRPr="00456C3C" w:rsidDel="00197419">
              <w:t xml:space="preserve"> </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8343BE">
            <w:pPr>
              <w:pStyle w:val="TAL"/>
              <w:jc w:val="center"/>
            </w:pPr>
            <w:r w:rsidRPr="00456C3C">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8343BE">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5BE12F5" w14:textId="21A65844" w:rsidR="008343BE" w:rsidRPr="00830AC8" w:rsidRDefault="002F0AD5" w:rsidP="008343BE">
            <w:pPr>
              <w:pStyle w:val="TAL"/>
              <w:jc w:val="center"/>
            </w:pPr>
            <w:r w:rsidRPr="00456C3C">
              <w:t>A.</w:t>
            </w:r>
            <w:r>
              <w:t>2.4.</w:t>
            </w:r>
            <w:r w:rsidR="008C19BC">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8343BE">
            <w:pPr>
              <w:pStyle w:val="TAL"/>
              <w:jc w:val="center"/>
            </w:pPr>
            <w:r w:rsidRPr="00456C3C">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8343BE">
            <w:pPr>
              <w:pStyle w:val="TAL"/>
              <w:jc w:val="center"/>
            </w:pPr>
            <w:r w:rsidRPr="00456C3C">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8343BE">
            <w:pPr>
              <w:pStyle w:val="TAL"/>
              <w:jc w:val="center"/>
            </w:pPr>
            <w:r w:rsidRPr="00456C3C">
              <w:t>A.4.2.3.2.3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8343BE">
            <w:pPr>
              <w:pStyle w:val="TAL"/>
              <w:jc w:val="center"/>
            </w:pPr>
            <w:r w:rsidRPr="00456C3C">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8343BE">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F2CAB0" w14:textId="3D3F6652" w:rsidR="008343BE" w:rsidRPr="00456C3C" w:rsidRDefault="002F0AD5" w:rsidP="008343BE">
            <w:pPr>
              <w:pStyle w:val="TAL"/>
              <w:jc w:val="center"/>
            </w:pPr>
            <w:r w:rsidRPr="00456C3C">
              <w:t>A.</w:t>
            </w:r>
            <w:r>
              <w:t>2.4.</w:t>
            </w:r>
            <w:r w:rsidR="008C19BC">
              <w:t>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8343BE">
            <w:pPr>
              <w:pStyle w:val="TAL"/>
              <w:jc w:val="center"/>
            </w:pPr>
            <w:r w:rsidRPr="00456C3C">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291" w:name="_CRTableA_4_2_3_1_2"/>
      <w:r>
        <w:t>Table </w:t>
      </w:r>
      <w:bookmarkEnd w:id="1291"/>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292" w:name="_CRTableA_4_2_3_1_3"/>
      <w:r>
        <w:t>Table </w:t>
      </w:r>
      <w:bookmarkEnd w:id="1292"/>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293" w:name="_CRA_4_2_3_2"/>
      <w:bookmarkStart w:id="1294" w:name="_Toc168325694"/>
      <w:bookmarkStart w:id="1295" w:name="_Toc187930032"/>
      <w:bookmarkEnd w:id="1293"/>
      <w:r>
        <w:rPr>
          <w:lang w:eastAsia="zh-CN"/>
        </w:rPr>
        <w:t>A.4.2.3.2</w:t>
      </w:r>
      <w:r>
        <w:rPr>
          <w:lang w:eastAsia="zh-CN"/>
        </w:rPr>
        <w:tab/>
        <w:t>Structured data types</w:t>
      </w:r>
      <w:bookmarkEnd w:id="1294"/>
      <w:bookmarkEnd w:id="1295"/>
    </w:p>
    <w:p w14:paraId="673DD29E" w14:textId="44452544" w:rsidR="00E42F12" w:rsidRDefault="00E42F12" w:rsidP="00E42F12">
      <w:pPr>
        <w:pStyle w:val="Heading5"/>
        <w:rPr>
          <w:lang w:eastAsia="zh-CN"/>
        </w:rPr>
      </w:pPr>
      <w:bookmarkStart w:id="1296" w:name="_CRA_4_2_3_2_1"/>
      <w:bookmarkStart w:id="1297" w:name="_Toc168325695"/>
      <w:bookmarkStart w:id="1298" w:name="_Toc187930033"/>
      <w:bookmarkEnd w:id="1296"/>
      <w:r>
        <w:rPr>
          <w:lang w:eastAsia="zh-CN"/>
        </w:rPr>
        <w:t>A.4.2.3.2.1</w:t>
      </w:r>
      <w:r>
        <w:rPr>
          <w:lang w:eastAsia="zh-CN"/>
        </w:rPr>
        <w:tab/>
      </w:r>
      <w:r w:rsidR="002F0AD5">
        <w:rPr>
          <w:lang w:eastAsia="zh-CN"/>
        </w:rPr>
        <w:t>Void</w:t>
      </w:r>
      <w:bookmarkEnd w:id="1297"/>
      <w:bookmarkEnd w:id="1298"/>
    </w:p>
    <w:p w14:paraId="3C1F96F5" w14:textId="1A1BEC65" w:rsidR="00E42F12" w:rsidRDefault="00E42F12" w:rsidP="00E42F12">
      <w:pPr>
        <w:pStyle w:val="Heading5"/>
        <w:rPr>
          <w:lang w:eastAsia="zh-CN"/>
        </w:rPr>
      </w:pPr>
      <w:bookmarkStart w:id="1299" w:name="_CRA_4_2_3_2_2"/>
      <w:bookmarkStart w:id="1300" w:name="_Toc168325696"/>
      <w:bookmarkStart w:id="1301" w:name="_Toc187930034"/>
      <w:bookmarkEnd w:id="1299"/>
      <w:r>
        <w:rPr>
          <w:lang w:eastAsia="zh-CN"/>
        </w:rPr>
        <w:t>A.4.2.3.2.2</w:t>
      </w:r>
      <w:r>
        <w:rPr>
          <w:lang w:eastAsia="zh-CN"/>
        </w:rPr>
        <w:tab/>
      </w:r>
      <w:r w:rsidR="002F0AD5">
        <w:rPr>
          <w:lang w:eastAsia="zh-CN"/>
        </w:rPr>
        <w:t>Void</w:t>
      </w:r>
      <w:bookmarkEnd w:id="1300"/>
      <w:bookmarkEnd w:id="1301"/>
    </w:p>
    <w:p w14:paraId="78EBC26F" w14:textId="77777777" w:rsidR="00E42F12" w:rsidRDefault="00E42F12" w:rsidP="00E42F12">
      <w:pPr>
        <w:pStyle w:val="Heading5"/>
        <w:rPr>
          <w:lang w:eastAsia="zh-CN"/>
        </w:rPr>
      </w:pPr>
      <w:bookmarkStart w:id="1302" w:name="_CRA_4_2_3_2_3"/>
      <w:bookmarkStart w:id="1303" w:name="_Toc168325697"/>
      <w:bookmarkStart w:id="1304" w:name="_Toc187930035"/>
      <w:bookmarkEnd w:id="1302"/>
      <w:r>
        <w:rPr>
          <w:lang w:eastAsia="zh-CN"/>
        </w:rPr>
        <w:t>A.4.2.3.2.3</w:t>
      </w:r>
      <w:r>
        <w:rPr>
          <w:lang w:eastAsia="zh-CN"/>
        </w:rPr>
        <w:tab/>
        <w:t>Type: URLLCUpdateRequest</w:t>
      </w:r>
      <w:bookmarkEnd w:id="1303"/>
      <w:bookmarkEnd w:id="1304"/>
    </w:p>
    <w:p w14:paraId="078F06F3" w14:textId="77777777" w:rsidR="00E42F12" w:rsidRDefault="00E42F12" w:rsidP="00E42F12">
      <w:pPr>
        <w:pStyle w:val="TH"/>
      </w:pPr>
      <w:bookmarkStart w:id="1305" w:name="_CRTableA_4_2_3_2_1_3"/>
      <w:r>
        <w:rPr>
          <w:noProof/>
        </w:rPr>
        <w:t>Table </w:t>
      </w:r>
      <w:bookmarkEnd w:id="1305"/>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26978C2A" w:rsidR="00E42F12" w:rsidRDefault="00E42F12" w:rsidP="00E42F12">
      <w:pPr>
        <w:pStyle w:val="Heading5"/>
        <w:rPr>
          <w:lang w:eastAsia="zh-CN"/>
        </w:rPr>
      </w:pPr>
      <w:bookmarkStart w:id="1306" w:name="_CRA_4_2_3_2_4"/>
      <w:bookmarkStart w:id="1307" w:name="_Toc168325698"/>
      <w:bookmarkStart w:id="1308" w:name="_Toc187930036"/>
      <w:bookmarkEnd w:id="1306"/>
      <w:r>
        <w:rPr>
          <w:lang w:eastAsia="zh-CN"/>
        </w:rPr>
        <w:t>A.4.2.3.2.4</w:t>
      </w:r>
      <w:r>
        <w:rPr>
          <w:lang w:eastAsia="zh-CN"/>
        </w:rPr>
        <w:tab/>
      </w:r>
      <w:r w:rsidR="002F0AD5">
        <w:rPr>
          <w:lang w:eastAsia="zh-CN"/>
        </w:rPr>
        <w:t>Void</w:t>
      </w:r>
      <w:bookmarkEnd w:id="1307"/>
      <w:bookmarkEnd w:id="1308"/>
    </w:p>
    <w:p w14:paraId="6528C0D6" w14:textId="77777777" w:rsidR="00156F92" w:rsidRDefault="00156F92" w:rsidP="00156F92">
      <w:pPr>
        <w:pStyle w:val="Heading5"/>
        <w:rPr>
          <w:lang w:eastAsia="zh-CN"/>
        </w:rPr>
      </w:pPr>
      <w:bookmarkStart w:id="1309" w:name="_CRA_4_2_3_2_5"/>
      <w:bookmarkStart w:id="1310" w:name="_Toc187930037"/>
      <w:bookmarkEnd w:id="1309"/>
      <w:r>
        <w:rPr>
          <w:lang w:eastAsia="zh-CN"/>
        </w:rPr>
        <w:t>A.4.2.3.2.5</w:t>
      </w:r>
      <w:r>
        <w:rPr>
          <w:lang w:eastAsia="zh-CN"/>
        </w:rPr>
        <w:tab/>
        <w:t>Type: URLLCUpdateResponse</w:t>
      </w:r>
      <w:bookmarkEnd w:id="1310"/>
    </w:p>
    <w:p w14:paraId="677ABCF6" w14:textId="77777777" w:rsidR="00156F92" w:rsidRDefault="00156F92" w:rsidP="00156F92">
      <w:pPr>
        <w:pStyle w:val="TH"/>
      </w:pPr>
      <w:bookmarkStart w:id="1311" w:name="_CRTableA_4_2_3_2_5_1"/>
      <w:r>
        <w:rPr>
          <w:noProof/>
        </w:rPr>
        <w:t>Table </w:t>
      </w:r>
      <w:bookmarkEnd w:id="1311"/>
      <w:r>
        <w:rPr>
          <w:lang w:eastAsia="zh-CN"/>
        </w:rPr>
        <w:t>A.4.2.3.2.5.1</w:t>
      </w:r>
      <w:r>
        <w:t xml:space="preserve">: </w:t>
      </w:r>
      <w:r>
        <w:rPr>
          <w:noProof/>
        </w:rPr>
        <w:t>Definition of type URLLCUpdateResponse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56F92" w14:paraId="1E18EE39"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9A527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312" w:name="_CRA_4_2_3_3"/>
      <w:bookmarkStart w:id="1313" w:name="_Toc168325699"/>
      <w:bookmarkStart w:id="1314" w:name="_Toc187930038"/>
      <w:bookmarkEnd w:id="1312"/>
      <w:r>
        <w:rPr>
          <w:lang w:eastAsia="zh-CN"/>
        </w:rPr>
        <w:t>A.4.2.3.3</w:t>
      </w:r>
      <w:r>
        <w:rPr>
          <w:lang w:eastAsia="zh-CN"/>
        </w:rPr>
        <w:tab/>
        <w:t>Simple data types and enumerations</w:t>
      </w:r>
      <w:bookmarkEnd w:id="1313"/>
      <w:bookmarkEnd w:id="1314"/>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315" w:name="_CRA_4_2_4"/>
      <w:bookmarkStart w:id="1316" w:name="_Toc168325700"/>
      <w:bookmarkStart w:id="1317" w:name="_Toc187930039"/>
      <w:bookmarkEnd w:id="1315"/>
      <w:r>
        <w:t>A.4.2.4</w:t>
      </w:r>
      <w:r>
        <w:tab/>
        <w:t>Error Handling</w:t>
      </w:r>
      <w:bookmarkEnd w:id="1316"/>
      <w:bookmarkEnd w:id="1317"/>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318" w:name="_CRA_4_2_5"/>
      <w:bookmarkStart w:id="1319" w:name="_Toc168325701"/>
      <w:bookmarkStart w:id="1320" w:name="_Toc187930040"/>
      <w:bookmarkEnd w:id="1318"/>
      <w:r>
        <w:t>A.4.2.5</w:t>
      </w:r>
      <w:r>
        <w:tab/>
        <w:t>CDDL Specification</w:t>
      </w:r>
      <w:bookmarkEnd w:id="1319"/>
      <w:bookmarkEnd w:id="1320"/>
    </w:p>
    <w:p w14:paraId="46952FF7" w14:textId="77777777" w:rsidR="006331D1" w:rsidRDefault="006331D1" w:rsidP="006331D1">
      <w:pPr>
        <w:pStyle w:val="Heading4"/>
        <w:rPr>
          <w:lang w:eastAsia="zh-CN"/>
        </w:rPr>
      </w:pPr>
      <w:bookmarkStart w:id="1321" w:name="_CRA_4_2_5_1"/>
      <w:bookmarkStart w:id="1322" w:name="_Toc168325702"/>
      <w:bookmarkStart w:id="1323" w:name="_Toc187930041"/>
      <w:bookmarkEnd w:id="1321"/>
      <w:r>
        <w:t>A.4.2.5</w:t>
      </w:r>
      <w:r>
        <w:rPr>
          <w:lang w:eastAsia="zh-CN"/>
        </w:rPr>
        <w:t>.1</w:t>
      </w:r>
      <w:r>
        <w:rPr>
          <w:lang w:eastAsia="zh-CN"/>
        </w:rPr>
        <w:tab/>
        <w:t>Introduction</w:t>
      </w:r>
      <w:bookmarkEnd w:id="1322"/>
      <w:bookmarkEnd w:id="1323"/>
    </w:p>
    <w:p w14:paraId="645DF9A2" w14:textId="291B46A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324" w:name="_CRA_4_2_5_2"/>
      <w:bookmarkStart w:id="1325" w:name="_Toc168325703"/>
      <w:bookmarkStart w:id="1326" w:name="_Toc187930042"/>
      <w:bookmarkEnd w:id="1324"/>
      <w:r>
        <w:t>A.4.2.5</w:t>
      </w:r>
      <w:r>
        <w:rPr>
          <w:lang w:eastAsia="zh-CN"/>
        </w:rPr>
        <w:t>.2</w:t>
      </w:r>
      <w:r>
        <w:rPr>
          <w:lang w:eastAsia="zh-CN"/>
        </w:rPr>
        <w:tab/>
        <w:t>CDDL document</w:t>
      </w:r>
      <w:bookmarkEnd w:id="1325"/>
      <w:bookmarkEnd w:id="1326"/>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p>
    <w:p w14:paraId="517E69ED" w14:textId="1BAA99B0"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932268" w:rsidRDefault="00156F92" w:rsidP="00156F92">
      <w:pPr>
        <w:pStyle w:val="PL"/>
        <w:rPr>
          <w:lang w:eastAsia="zh-CN"/>
        </w:rPr>
      </w:pPr>
      <w:r>
        <w:rPr>
          <w:lang w:eastAsia="zh-CN"/>
        </w:rPr>
        <w:t xml:space="preserve"> valTgtUe: ValTargetUe</w:t>
      </w:r>
      <w:r w:rsidRPr="00932268">
        <w:rPr>
          <w:lang w:eastAsia="zh-CN"/>
        </w:rPr>
        <w:t xml:space="preserve">      </w:t>
      </w:r>
      <w:r>
        <w:rPr>
          <w:lang w:eastAsia="zh-CN"/>
        </w:rPr>
        <w:t xml:space="preserve">  </w:t>
      </w:r>
      <w:r w:rsidRPr="00932268">
        <w:rPr>
          <w:lang w:eastAsia="zh-CN"/>
        </w:rPr>
        <w:t xml:space="preserve">   </w:t>
      </w:r>
    </w:p>
    <w:p w14:paraId="52D70605" w14:textId="77777777" w:rsidR="00156F92" w:rsidRPr="009A5274" w:rsidRDefault="00156F92" w:rsidP="00156F92">
      <w:pPr>
        <w:pStyle w:val="PL"/>
        <w:rPr>
          <w:lang w:val="en-US" w:eastAsia="zh-CN"/>
        </w:rPr>
      </w:pPr>
      <w:r w:rsidRPr="009A5274">
        <w:rPr>
          <w:lang w:val="en-US" w:eastAsia="zh-CN"/>
        </w:rPr>
        <w:t xml:space="preserve"> serverId: ServerId              </w:t>
      </w:r>
    </w:p>
    <w:p w14:paraId="1E0EC902" w14:textId="77777777" w:rsidR="00156F92" w:rsidRPr="009A5274" w:rsidRDefault="00156F92" w:rsidP="00156F92">
      <w:pPr>
        <w:pStyle w:val="PL"/>
        <w:rPr>
          <w:lang w:val="en-US" w:eastAsia="zh-CN"/>
        </w:rPr>
      </w:pPr>
      <w:r w:rsidRPr="009A5274">
        <w:rPr>
          <w:lang w:val="en-US" w:eastAsia="zh-CN"/>
        </w:rPr>
        <w:t xml:space="preserve"> valServiceId: string    </w:t>
      </w:r>
      <w:r w:rsidRPr="00811471">
        <w:rPr>
          <w:lang w:val="en-US" w:eastAsia="zh-CN"/>
        </w:rPr>
        <w:t xml:space="preserve"> </w:t>
      </w:r>
      <w:r>
        <w:rPr>
          <w:lang w:val="en-US" w:eastAsia="zh-CN"/>
        </w:rPr>
        <w:t xml:space="preserve">  </w:t>
      </w:r>
      <w:r w:rsidRPr="00811471">
        <w:rPr>
          <w:lang w:val="en-US" w:eastAsia="zh-CN"/>
        </w:rPr>
        <w:t xml:space="preserve">     </w:t>
      </w:r>
    </w:p>
    <w:p w14:paraId="38420760"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1D090B8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2718E14"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46755E14"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1FA71224" w14:textId="7AD6C8B4"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77777777"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string    </w:t>
      </w:r>
      <w:r w:rsidRPr="00811471">
        <w:rPr>
          <w:lang w:val="en-US" w:eastAsia="zh-CN"/>
        </w:rPr>
        <w:t xml:space="preserve"> </w:t>
      </w:r>
      <w:r>
        <w:rPr>
          <w:lang w:val="en-US" w:eastAsia="zh-CN"/>
        </w:rPr>
        <w:t xml:space="preserve">  </w:t>
      </w:r>
      <w:r w:rsidRPr="00811471">
        <w:rPr>
          <w:lang w:val="en-US" w:eastAsia="zh-CN"/>
        </w:rPr>
        <w:t xml:space="preserve">   </w:t>
      </w:r>
    </w:p>
    <w:p w14:paraId="404BD84D"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31E573C"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367FD880" w14:textId="1CDEA471"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0CB9B04A" w14:textId="77777777" w:rsidR="00156F92" w:rsidRPr="00932268" w:rsidRDefault="00156F92"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77777777" w:rsidR="00156F92" w:rsidRPr="00932268" w:rsidRDefault="00156F92" w:rsidP="00156F92">
      <w:pPr>
        <w:pStyle w:val="PL"/>
        <w:rPr>
          <w:lang w:eastAsia="zh-CN"/>
        </w:rPr>
      </w:pPr>
      <w:r w:rsidRPr="00932268">
        <w:rPr>
          <w:lang w:eastAsia="zh-CN"/>
        </w:rPr>
        <w:t xml:space="preserve"> valUserId: text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77777777" w:rsidR="00156F92" w:rsidRPr="00932268" w:rsidRDefault="00156F92" w:rsidP="00156F92">
      <w:pPr>
        <w:pStyle w:val="PL"/>
        <w:rPr>
          <w:lang w:eastAsia="zh-CN"/>
        </w:rPr>
      </w:pPr>
      <w:r w:rsidRPr="00932268">
        <w:rPr>
          <w:lang w:eastAsia="zh-CN"/>
        </w:rPr>
        <w:t xml:space="preserve"> valUeId: text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Pr="00932268"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B9B1EC7" w14:textId="77777777" w:rsidR="00156F92" w:rsidRPr="00932268" w:rsidRDefault="00156F92" w:rsidP="00156F92">
      <w:pPr>
        <w:pStyle w:val="PL"/>
        <w:rPr>
          <w:lang w:eastAsia="zh-CN"/>
        </w:rPr>
      </w:pPr>
      <w:r>
        <w:rPr>
          <w:lang w:eastAsia="zh-CN"/>
        </w:rPr>
        <w:t>serverId</w:t>
      </w:r>
      <w:r w:rsidRPr="00932268">
        <w:rPr>
          <w:lang w:eastAsia="zh-CN"/>
        </w:rPr>
        <w:t xml:space="preserve"> = text          </w:t>
      </w:r>
      <w:r>
        <w:rPr>
          <w:lang w:eastAsia="zh-CN"/>
        </w:rPr>
        <w:t xml:space="preserve">        </w:t>
      </w:r>
    </w:p>
    <w:p w14:paraId="28F875F6" w14:textId="77777777" w:rsidR="00156F92" w:rsidRPr="00932268" w:rsidRDefault="00156F92" w:rsidP="00156F92">
      <w:pPr>
        <w:pStyle w:val="PL"/>
        <w:rPr>
          <w:lang w:eastAsia="zh-CN"/>
        </w:rPr>
      </w:pP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10A7752B"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163F9F" w14:textId="77777777" w:rsidR="006331D1" w:rsidRDefault="006331D1" w:rsidP="006331D1">
      <w:pPr>
        <w:pStyle w:val="Heading3"/>
        <w:rPr>
          <w:noProof/>
        </w:rPr>
      </w:pPr>
      <w:bookmarkStart w:id="1327" w:name="_CRA_4_2_6"/>
      <w:bookmarkStart w:id="1328" w:name="_Toc168325704"/>
      <w:bookmarkStart w:id="1329" w:name="_Toc187930043"/>
      <w:bookmarkEnd w:id="1327"/>
      <w:r>
        <w:rPr>
          <w:noProof/>
        </w:rPr>
        <w:t>A.4.2.6</w:t>
      </w:r>
      <w:r>
        <w:rPr>
          <w:noProof/>
        </w:rPr>
        <w:tab/>
        <w:t>Media Types</w:t>
      </w:r>
      <w:bookmarkEnd w:id="1328"/>
      <w:bookmarkEnd w:id="1329"/>
    </w:p>
    <w:bookmarkEnd w:id="1246"/>
    <w:p w14:paraId="2D0B1B0E" w14:textId="3B58115E" w:rsidR="005B24D8" w:rsidRPr="00826514" w:rsidRDefault="005B24D8" w:rsidP="005B24D8">
      <w:pPr>
        <w:rPr>
          <w:lang w:val="en-US"/>
        </w:rPr>
      </w:pPr>
      <w:r>
        <w:rPr>
          <w:lang w:val="en-US"/>
        </w:rPr>
        <w:t xml:space="preserve">The media type for </w:t>
      </w:r>
      <w:r w:rsidR="0007522E">
        <w:rPr>
          <w:lang w:val="en-US"/>
        </w:rPr>
        <w:t xml:space="preserve">a request to establish a </w:t>
      </w:r>
      <w:r>
        <w:rPr>
          <w:lang w:val="en-US"/>
        </w:rPr>
        <w:t>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07522E">
        <w:t>-urllc-establishment-req</w:t>
      </w:r>
      <w:r>
        <w:t>-info</w:t>
      </w:r>
      <w:r w:rsidRPr="0073469F">
        <w:t>+</w:t>
      </w:r>
      <w:r>
        <w:t>cbor</w:t>
      </w:r>
      <w:r w:rsidRPr="00826514">
        <w:t>"</w:t>
      </w:r>
      <w:r w:rsidRPr="00826514">
        <w:rPr>
          <w:lang w:val="en-US"/>
        </w:rPr>
        <w:t>.</w:t>
      </w:r>
    </w:p>
    <w:p w14:paraId="014F92D7" w14:textId="77777777" w:rsidR="0007522E" w:rsidRPr="00826514" w:rsidRDefault="0007522E" w:rsidP="0007522E">
      <w:pPr>
        <w:rPr>
          <w:lang w:val="en-US"/>
        </w:rPr>
      </w:pPr>
      <w:r>
        <w:rPr>
          <w:lang w:val="en-US"/>
        </w:rPr>
        <w:t>The media type for a response of establishing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data-delivery-urllc-establishment-res-info</w:t>
      </w:r>
      <w:r w:rsidRPr="0073469F">
        <w:t>+</w:t>
      </w:r>
      <w:r>
        <w:t>cbor</w:t>
      </w:r>
      <w:r w:rsidRPr="00826514">
        <w:t>"</w:t>
      </w:r>
      <w:r w:rsidRPr="00826514">
        <w:rPr>
          <w:lang w:val="en-US"/>
        </w:rPr>
        <w:t>.</w:t>
      </w:r>
    </w:p>
    <w:p w14:paraId="64C0F6C7" w14:textId="77777777" w:rsidR="0007522E" w:rsidRDefault="0007522E" w:rsidP="0007522E">
      <w:pPr>
        <w:rPr>
          <w:lang w:val="en-US"/>
        </w:rPr>
      </w:pPr>
      <w:r>
        <w:rPr>
          <w:lang w:val="en-US"/>
        </w:rPr>
        <w:t>The media type for updating an established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data-delivery-urllc-update-req-info</w:t>
      </w:r>
      <w:r w:rsidRPr="0073469F">
        <w:t>+</w:t>
      </w:r>
      <w:r>
        <w:t>cbor</w:t>
      </w:r>
      <w:r w:rsidRPr="00826514">
        <w:t>"</w:t>
      </w:r>
      <w:r w:rsidRPr="00826514">
        <w:rPr>
          <w:lang w:val="en-US"/>
        </w:rPr>
        <w:t>.</w:t>
      </w:r>
    </w:p>
    <w:p w14:paraId="5A2735A6" w14:textId="053142D6" w:rsidR="006D7D95" w:rsidRPr="00826514" w:rsidRDefault="006D7D95" w:rsidP="0007522E">
      <w:pPr>
        <w:rPr>
          <w:lang w:val="en-US"/>
        </w:rPr>
      </w:pPr>
      <w:r>
        <w:rPr>
          <w:lang w:val="en-US"/>
        </w:rPr>
        <w:t>The media type for updating an established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data-delivery-urllc-update-res-info</w:t>
      </w:r>
      <w:r w:rsidRPr="0073469F">
        <w:t>+</w:t>
      </w:r>
      <w:r>
        <w:t>cbor</w:t>
      </w:r>
      <w:r w:rsidRPr="00826514">
        <w:t>"</w:t>
      </w:r>
      <w:r w:rsidRPr="00826514">
        <w:rPr>
          <w:lang w:val="en-US"/>
        </w:rPr>
        <w:t>.</w:t>
      </w:r>
    </w:p>
    <w:p w14:paraId="59C824BB" w14:textId="77777777" w:rsidR="0007522E" w:rsidRPr="00826514" w:rsidRDefault="0007522E" w:rsidP="0007522E">
      <w:pPr>
        <w:rPr>
          <w:lang w:val="en-US"/>
        </w:rPr>
      </w:pPr>
      <w:r>
        <w:rPr>
          <w:lang w:val="en-US"/>
        </w:rPr>
        <w:t>The media type for a request to release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data-delivery-urllc-release-req-info</w:t>
      </w:r>
      <w:r w:rsidRPr="0073469F">
        <w:t>+</w:t>
      </w:r>
      <w:r>
        <w:t>cbor</w:t>
      </w:r>
      <w:r w:rsidRPr="00826514">
        <w:t>"</w:t>
      </w:r>
      <w:r w:rsidRPr="00826514">
        <w:rPr>
          <w:lang w:val="en-US"/>
        </w:rPr>
        <w:t>.</w:t>
      </w:r>
    </w:p>
    <w:p w14:paraId="335AF731" w14:textId="77777777" w:rsidR="008D7C8D" w:rsidRDefault="008D7C8D" w:rsidP="008D7C8D">
      <w:pPr>
        <w:pStyle w:val="EditorsNote"/>
      </w:pPr>
      <w:bookmarkStart w:id="1330" w:name="_Toc168325705"/>
      <w:r>
        <w:t>Editor’s note:</w:t>
      </w:r>
      <w:r w:rsidRPr="0073469F">
        <w:tab/>
      </w:r>
      <w:r>
        <w:t>The MIME types need to be registered after the approval of the TS.</w:t>
      </w:r>
    </w:p>
    <w:p w14:paraId="6E360993" w14:textId="77777777" w:rsidR="0007522E" w:rsidRPr="00826514" w:rsidRDefault="0007522E" w:rsidP="0007522E">
      <w:pPr>
        <w:pStyle w:val="Heading3"/>
        <w:rPr>
          <w:noProof/>
        </w:rPr>
      </w:pPr>
      <w:bookmarkStart w:id="1331" w:name="_CRA_4_2_7"/>
      <w:bookmarkStart w:id="1332" w:name="_Toc187930044"/>
      <w:bookmarkEnd w:id="1331"/>
      <w:r>
        <w:rPr>
          <w:noProof/>
        </w:rPr>
        <w:t>A.4</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data-delivery-urllc-establishment-req-info</w:t>
      </w:r>
      <w:r w:rsidRPr="0073469F">
        <w:t>+</w:t>
      </w:r>
      <w:r>
        <w:t>cbor</w:t>
      </w:r>
      <w:bookmarkEnd w:id="1330"/>
      <w:bookmarkEnd w:id="1332"/>
    </w:p>
    <w:p w14:paraId="2A1A3EF8" w14:textId="77777777" w:rsidR="0007522E" w:rsidRPr="00826514" w:rsidRDefault="0007522E" w:rsidP="0007522E">
      <w:r w:rsidRPr="00826514">
        <w:t>Type name: application</w:t>
      </w:r>
    </w:p>
    <w:p w14:paraId="4BEE7F98" w14:textId="77777777" w:rsidR="0007522E" w:rsidRPr="00826514" w:rsidRDefault="0007522E" w:rsidP="0007522E">
      <w:r w:rsidRPr="00826514">
        <w:t xml:space="preserve">Subtype name: </w:t>
      </w:r>
      <w:r w:rsidRPr="00826514">
        <w:rPr>
          <w:noProof/>
        </w:rPr>
        <w:t>vnd.3gpp.seal-</w:t>
      </w:r>
      <w:r>
        <w:rPr>
          <w:noProof/>
        </w:rPr>
        <w:t>data-delivery-urllc-establishment-req-info</w:t>
      </w:r>
      <w:r w:rsidRPr="00826514">
        <w:rPr>
          <w:noProof/>
        </w:rPr>
        <w:t>+cbor</w:t>
      </w:r>
    </w:p>
    <w:p w14:paraId="17A1B959" w14:textId="77777777" w:rsidR="0007522E" w:rsidRPr="00826514" w:rsidRDefault="0007522E" w:rsidP="0007522E">
      <w:r w:rsidRPr="00826514">
        <w:t>Required parameters: none</w:t>
      </w:r>
    </w:p>
    <w:p w14:paraId="3250379E" w14:textId="77777777" w:rsidR="0007522E" w:rsidRPr="00826514" w:rsidRDefault="0007522E" w:rsidP="0007522E">
      <w:r w:rsidRPr="00826514">
        <w:t>Optional parameters: none</w:t>
      </w:r>
    </w:p>
    <w:p w14:paraId="4A726949" w14:textId="060836F3"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"URLLCEstablishmentRequest" data type in 3GPP TS 24.543 clause A.4.2.3.2.1 </w:t>
      </w:r>
      <w:r w:rsidRPr="00826514">
        <w:t>for details.</w:t>
      </w:r>
    </w:p>
    <w:p w14:paraId="223DFAE6" w14:textId="53B1DC70"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ECF1A2E"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2A2C1B4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91F079F"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6744BA2" w14:textId="773D4AAD"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6865CD8" w14:textId="77777777" w:rsidR="0007522E" w:rsidRPr="00826514" w:rsidRDefault="0007522E" w:rsidP="0007522E">
      <w:r w:rsidRPr="00826514">
        <w:t>Additional information:</w:t>
      </w:r>
    </w:p>
    <w:p w14:paraId="0BA49FE4" w14:textId="77777777" w:rsidR="0007522E" w:rsidRPr="00826514" w:rsidRDefault="0007522E" w:rsidP="0007522E">
      <w:pPr>
        <w:ind w:firstLine="284"/>
      </w:pPr>
      <w:r w:rsidRPr="00826514">
        <w:t>Deprecated alias names for this type: N/A</w:t>
      </w:r>
    </w:p>
    <w:p w14:paraId="4596A400" w14:textId="77777777" w:rsidR="0007522E" w:rsidRPr="00826514" w:rsidRDefault="0007522E" w:rsidP="0007522E">
      <w:pPr>
        <w:ind w:firstLine="284"/>
      </w:pPr>
      <w:r w:rsidRPr="00826514">
        <w:t>Magic number(s): N/A</w:t>
      </w:r>
    </w:p>
    <w:p w14:paraId="3F1E7A5A" w14:textId="77777777" w:rsidR="0007522E" w:rsidRPr="00826514" w:rsidRDefault="0007522E" w:rsidP="0007522E">
      <w:pPr>
        <w:ind w:firstLine="284"/>
      </w:pPr>
      <w:r w:rsidRPr="00826514">
        <w:t>File extension(s): none</w:t>
      </w:r>
    </w:p>
    <w:p w14:paraId="0F48AD2F" w14:textId="77777777" w:rsidR="0007522E" w:rsidRPr="00826514" w:rsidRDefault="0007522E" w:rsidP="0007522E">
      <w:pPr>
        <w:ind w:firstLine="284"/>
      </w:pPr>
      <w:r w:rsidRPr="00826514">
        <w:t>Macintosh file type code(s): none</w:t>
      </w:r>
    </w:p>
    <w:p w14:paraId="7228996C" w14:textId="77777777" w:rsidR="0007522E" w:rsidRPr="00826514" w:rsidRDefault="0007522E" w:rsidP="0007522E">
      <w:r w:rsidRPr="00826514">
        <w:t>Person &amp; email address to contact for further information: &lt;MCC name&gt;, &lt;MCC email address&gt;</w:t>
      </w:r>
    </w:p>
    <w:p w14:paraId="1A92AAAA" w14:textId="77777777" w:rsidR="0007522E" w:rsidRPr="00826514" w:rsidRDefault="0007522E" w:rsidP="0007522E">
      <w:r w:rsidRPr="00826514">
        <w:t>Intended usage: COMMON</w:t>
      </w:r>
    </w:p>
    <w:p w14:paraId="07A9FAED" w14:textId="77777777" w:rsidR="0007522E" w:rsidRPr="00826514" w:rsidRDefault="0007522E" w:rsidP="0007522E">
      <w:r w:rsidRPr="00826514">
        <w:t>Restrictions on usage: None</w:t>
      </w:r>
    </w:p>
    <w:p w14:paraId="1F0C0E4C" w14:textId="77777777" w:rsidR="0007522E" w:rsidRPr="00826514" w:rsidRDefault="0007522E" w:rsidP="0007522E">
      <w:r w:rsidRPr="00826514">
        <w:t>Author: 3GPP CT1 Working Group/3GPP_TSG_CT_WG1@LIST.ETSI.ORG</w:t>
      </w:r>
    </w:p>
    <w:p w14:paraId="2C8D35EE" w14:textId="77777777" w:rsidR="0007522E" w:rsidRPr="00826514" w:rsidRDefault="0007522E" w:rsidP="0007522E">
      <w:r w:rsidRPr="00826514">
        <w:t>Change controller: &lt;MCC name&gt;/&lt;MCC email address&gt;</w:t>
      </w:r>
    </w:p>
    <w:p w14:paraId="405AA767" w14:textId="77777777" w:rsidR="0007522E" w:rsidRPr="00826514" w:rsidRDefault="0007522E" w:rsidP="0007522E">
      <w:pPr>
        <w:pStyle w:val="Heading3"/>
        <w:rPr>
          <w:noProof/>
        </w:rPr>
      </w:pPr>
      <w:bookmarkStart w:id="1333" w:name="_CRA_4_2_8"/>
      <w:bookmarkStart w:id="1334" w:name="_Toc168325706"/>
      <w:bookmarkStart w:id="1335" w:name="_Toc187930045"/>
      <w:bookmarkEnd w:id="1333"/>
      <w:r>
        <w:rPr>
          <w:noProof/>
        </w:rPr>
        <w:t>A.4.2.8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data-delivery-urllc-establishment-res-info</w:t>
      </w:r>
      <w:r w:rsidRPr="0073469F">
        <w:t>+</w:t>
      </w:r>
      <w:r>
        <w:t>cbor</w:t>
      </w:r>
      <w:bookmarkEnd w:id="1334"/>
      <w:bookmarkEnd w:id="1335"/>
    </w:p>
    <w:p w14:paraId="70D5003E" w14:textId="77777777" w:rsidR="0007522E" w:rsidRPr="00826514" w:rsidRDefault="0007522E" w:rsidP="0007522E">
      <w:r w:rsidRPr="00826514">
        <w:t>Type name: application</w:t>
      </w:r>
    </w:p>
    <w:p w14:paraId="367744F5" w14:textId="77777777" w:rsidR="0007522E" w:rsidRPr="00826514" w:rsidRDefault="0007522E" w:rsidP="0007522E">
      <w:r w:rsidRPr="00826514">
        <w:t xml:space="preserve">Subtype name: </w:t>
      </w:r>
      <w:r w:rsidRPr="00826514">
        <w:rPr>
          <w:noProof/>
        </w:rPr>
        <w:t>vnd.3gpp.seal-</w:t>
      </w:r>
      <w:r>
        <w:rPr>
          <w:noProof/>
        </w:rPr>
        <w:t>data-delivery-urllc-establishment-res-info</w:t>
      </w:r>
      <w:r w:rsidRPr="00826514">
        <w:rPr>
          <w:noProof/>
        </w:rPr>
        <w:t>+cbor</w:t>
      </w:r>
    </w:p>
    <w:p w14:paraId="189D3D5A" w14:textId="77777777" w:rsidR="0007522E" w:rsidRPr="00826514" w:rsidRDefault="0007522E" w:rsidP="0007522E">
      <w:r w:rsidRPr="00826514">
        <w:t>Required parameters: none</w:t>
      </w:r>
    </w:p>
    <w:p w14:paraId="63477112" w14:textId="77777777" w:rsidR="0007522E" w:rsidRPr="00826514" w:rsidRDefault="0007522E" w:rsidP="0007522E">
      <w:r w:rsidRPr="00826514">
        <w:t>Optional parameters: none</w:t>
      </w:r>
    </w:p>
    <w:p w14:paraId="46C9B567" w14:textId="7B0CC401"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"URLLCEstablishmentResponse" data type in 3GPP TS 24.543 clause A.4.2.3.2.2 </w:t>
      </w:r>
      <w:r w:rsidRPr="00826514">
        <w:t>for details.</w:t>
      </w:r>
    </w:p>
    <w:p w14:paraId="4340FF8B" w14:textId="33C84895"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F984A25"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00612E55"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B3B31E5"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18F5EED2" w14:textId="6C3CFEED"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DD79ADF" w14:textId="77777777" w:rsidR="0007522E" w:rsidRPr="00826514" w:rsidRDefault="0007522E" w:rsidP="0007522E">
      <w:r w:rsidRPr="00826514">
        <w:t>Additional information:</w:t>
      </w:r>
    </w:p>
    <w:p w14:paraId="435D39C6" w14:textId="77777777" w:rsidR="0007522E" w:rsidRPr="00826514" w:rsidRDefault="0007522E" w:rsidP="0007522E">
      <w:pPr>
        <w:ind w:firstLine="284"/>
      </w:pPr>
      <w:r w:rsidRPr="00826514">
        <w:t>Deprecated alias names for this type: N/A</w:t>
      </w:r>
    </w:p>
    <w:p w14:paraId="6A7E35D2" w14:textId="77777777" w:rsidR="0007522E" w:rsidRPr="00826514" w:rsidRDefault="0007522E" w:rsidP="0007522E">
      <w:pPr>
        <w:ind w:firstLine="284"/>
      </w:pPr>
      <w:r w:rsidRPr="00826514">
        <w:t>Magic number(s): N/A</w:t>
      </w:r>
    </w:p>
    <w:p w14:paraId="06E3B1C7" w14:textId="77777777" w:rsidR="0007522E" w:rsidRPr="00826514" w:rsidRDefault="0007522E" w:rsidP="0007522E">
      <w:pPr>
        <w:ind w:firstLine="284"/>
      </w:pPr>
      <w:r w:rsidRPr="00826514">
        <w:t>File extension(s): none</w:t>
      </w:r>
    </w:p>
    <w:p w14:paraId="6827D5C4" w14:textId="77777777" w:rsidR="0007522E" w:rsidRPr="00826514" w:rsidRDefault="0007522E" w:rsidP="0007522E">
      <w:pPr>
        <w:ind w:firstLine="284"/>
      </w:pPr>
      <w:r w:rsidRPr="00826514">
        <w:t>Macintosh file type code(s): none</w:t>
      </w:r>
    </w:p>
    <w:p w14:paraId="5B409C10" w14:textId="77777777" w:rsidR="0007522E" w:rsidRPr="00826514" w:rsidRDefault="0007522E" w:rsidP="0007522E">
      <w:r w:rsidRPr="00826514">
        <w:t>Person &amp; email address to contact for further information: &lt;MCC name&gt;, &lt;MCC email address&gt;</w:t>
      </w:r>
    </w:p>
    <w:p w14:paraId="58B0062D" w14:textId="77777777" w:rsidR="0007522E" w:rsidRPr="00826514" w:rsidRDefault="0007522E" w:rsidP="0007522E">
      <w:r w:rsidRPr="00826514">
        <w:t>Intended usage: COMMON</w:t>
      </w:r>
    </w:p>
    <w:p w14:paraId="73E9C98E" w14:textId="77777777" w:rsidR="0007522E" w:rsidRPr="00826514" w:rsidRDefault="0007522E" w:rsidP="0007522E">
      <w:r w:rsidRPr="00826514">
        <w:t>Restrictions on usage: None</w:t>
      </w:r>
    </w:p>
    <w:p w14:paraId="6AE64B4A" w14:textId="77777777" w:rsidR="0007522E" w:rsidRPr="00826514" w:rsidRDefault="0007522E" w:rsidP="0007522E">
      <w:r w:rsidRPr="00826514">
        <w:t>Author: 3GPP CT1 Working Group/3GPP_TSG_CT_WG1@LIST.ETSI.ORG</w:t>
      </w:r>
    </w:p>
    <w:p w14:paraId="1FE335B8" w14:textId="77777777" w:rsidR="0007522E" w:rsidRPr="00826514" w:rsidRDefault="0007522E" w:rsidP="0007522E">
      <w:r w:rsidRPr="00826514">
        <w:t>Change controller: &lt;MCC name&gt;/&lt;MCC email address&gt;</w:t>
      </w:r>
    </w:p>
    <w:p w14:paraId="6A90939B" w14:textId="77777777" w:rsidR="0007522E" w:rsidRPr="00826514" w:rsidRDefault="0007522E" w:rsidP="0007522E">
      <w:pPr>
        <w:pStyle w:val="Heading3"/>
        <w:rPr>
          <w:noProof/>
        </w:rPr>
      </w:pPr>
      <w:bookmarkStart w:id="1336" w:name="_CRA_4_2_9"/>
      <w:bookmarkStart w:id="1337" w:name="_Toc168325707"/>
      <w:bookmarkStart w:id="1338" w:name="_Toc187930046"/>
      <w:bookmarkEnd w:id="1336"/>
      <w:r>
        <w:rPr>
          <w:noProof/>
        </w:rPr>
        <w:t>A.4.2.9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data-delivery-urllc-update-req-info</w:t>
      </w:r>
      <w:r w:rsidRPr="0073469F">
        <w:t>+</w:t>
      </w:r>
      <w:r>
        <w:t>cbor</w:t>
      </w:r>
      <w:bookmarkEnd w:id="1337"/>
      <w:bookmarkEnd w:id="1338"/>
    </w:p>
    <w:p w14:paraId="477B9140" w14:textId="77777777" w:rsidR="0007522E" w:rsidRPr="00826514" w:rsidRDefault="0007522E" w:rsidP="0007522E">
      <w:r w:rsidRPr="00826514">
        <w:t>Type name: application</w:t>
      </w:r>
    </w:p>
    <w:p w14:paraId="6A802C53" w14:textId="77777777" w:rsidR="0007522E" w:rsidRPr="00826514" w:rsidRDefault="0007522E" w:rsidP="0007522E">
      <w:r w:rsidRPr="00826514">
        <w:t xml:space="preserve">Subtype name: </w:t>
      </w:r>
      <w:r w:rsidRPr="00826514">
        <w:rPr>
          <w:noProof/>
        </w:rPr>
        <w:t>vnd.3gpp.seal-</w:t>
      </w:r>
      <w:r>
        <w:rPr>
          <w:noProof/>
        </w:rPr>
        <w:t>data-delivery-urllc-update-req-info</w:t>
      </w:r>
      <w:r w:rsidRPr="00826514">
        <w:rPr>
          <w:noProof/>
        </w:rPr>
        <w:t>+cbor</w:t>
      </w:r>
    </w:p>
    <w:p w14:paraId="52315174" w14:textId="77777777" w:rsidR="0007522E" w:rsidRPr="00826514" w:rsidRDefault="0007522E" w:rsidP="0007522E">
      <w:r w:rsidRPr="00826514">
        <w:t>Required parameters: none</w:t>
      </w:r>
    </w:p>
    <w:p w14:paraId="490EBF28" w14:textId="77777777" w:rsidR="0007522E" w:rsidRPr="00826514" w:rsidRDefault="0007522E" w:rsidP="0007522E">
      <w:r w:rsidRPr="00826514">
        <w:t>Optional parameters: none</w:t>
      </w:r>
    </w:p>
    <w:p w14:paraId="55C85093" w14:textId="0E81641E"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"URLLCUpdateRequest" data type in 3GPP TS 24.543 clause A.4.2.3.2.3 </w:t>
      </w:r>
      <w:r w:rsidRPr="00826514">
        <w:t>for details.</w:t>
      </w:r>
    </w:p>
    <w:p w14:paraId="00C7F897" w14:textId="07DAF864"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2985C86"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7A2245D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FDE2130"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7ABE2A9" w14:textId="76AD46EF"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78235E62" w14:textId="77777777" w:rsidR="0007522E" w:rsidRPr="00826514" w:rsidRDefault="0007522E" w:rsidP="0007522E">
      <w:r w:rsidRPr="00826514">
        <w:t>Additional information:</w:t>
      </w:r>
    </w:p>
    <w:p w14:paraId="7FE8D281" w14:textId="77777777" w:rsidR="0007522E" w:rsidRPr="00826514" w:rsidRDefault="0007522E" w:rsidP="0007522E">
      <w:pPr>
        <w:ind w:firstLine="284"/>
      </w:pPr>
      <w:r w:rsidRPr="00826514">
        <w:t>Deprecated alias names for this type: N/A</w:t>
      </w:r>
    </w:p>
    <w:p w14:paraId="21E09746" w14:textId="77777777" w:rsidR="0007522E" w:rsidRPr="00826514" w:rsidRDefault="0007522E" w:rsidP="0007522E">
      <w:pPr>
        <w:ind w:firstLine="284"/>
      </w:pPr>
      <w:r w:rsidRPr="00826514">
        <w:t>Magic number(s): N/A</w:t>
      </w:r>
    </w:p>
    <w:p w14:paraId="40182E5F" w14:textId="77777777" w:rsidR="0007522E" w:rsidRPr="00826514" w:rsidRDefault="0007522E" w:rsidP="0007522E">
      <w:pPr>
        <w:ind w:firstLine="284"/>
      </w:pPr>
      <w:r w:rsidRPr="00826514">
        <w:t>File extension(s): none</w:t>
      </w:r>
    </w:p>
    <w:p w14:paraId="7AB7D976" w14:textId="77777777" w:rsidR="0007522E" w:rsidRPr="00826514" w:rsidRDefault="0007522E" w:rsidP="0007522E">
      <w:pPr>
        <w:ind w:firstLine="284"/>
      </w:pPr>
      <w:r w:rsidRPr="00826514">
        <w:t>Macintosh file type code(s): none</w:t>
      </w:r>
    </w:p>
    <w:p w14:paraId="7A1E73BB" w14:textId="77777777" w:rsidR="0007522E" w:rsidRPr="00826514" w:rsidRDefault="0007522E" w:rsidP="0007522E">
      <w:r w:rsidRPr="00826514">
        <w:t>Person &amp; email address to contact for further information: &lt;MCC name&gt;, &lt;MCC email address&gt;</w:t>
      </w:r>
    </w:p>
    <w:p w14:paraId="7D4AD47A" w14:textId="77777777" w:rsidR="0007522E" w:rsidRPr="00826514" w:rsidRDefault="0007522E" w:rsidP="0007522E">
      <w:r w:rsidRPr="00826514">
        <w:t>Intended usage: COMMON</w:t>
      </w:r>
    </w:p>
    <w:p w14:paraId="3AC63CCA" w14:textId="77777777" w:rsidR="0007522E" w:rsidRPr="00826514" w:rsidRDefault="0007522E" w:rsidP="0007522E">
      <w:r w:rsidRPr="00826514">
        <w:t>Restrictions on usage: None</w:t>
      </w:r>
    </w:p>
    <w:p w14:paraId="6216DD95" w14:textId="77777777" w:rsidR="0007522E" w:rsidRPr="00826514" w:rsidRDefault="0007522E" w:rsidP="0007522E">
      <w:r w:rsidRPr="00826514">
        <w:t>Author: 3GPP CT1 Working Group/3GPP_TSG_CT_WG1@LIST.ETSI.ORG</w:t>
      </w:r>
    </w:p>
    <w:p w14:paraId="223F92EB" w14:textId="77777777" w:rsidR="0007522E" w:rsidRPr="00826514" w:rsidRDefault="0007522E" w:rsidP="0007522E">
      <w:r w:rsidRPr="00826514">
        <w:t>Change controller: &lt;MCC name&gt;/&lt;MCC email address&gt;</w:t>
      </w:r>
    </w:p>
    <w:p w14:paraId="7BF40986" w14:textId="77777777" w:rsidR="0007522E" w:rsidRPr="00826514" w:rsidRDefault="0007522E" w:rsidP="0007522E">
      <w:pPr>
        <w:pStyle w:val="Heading3"/>
        <w:rPr>
          <w:noProof/>
        </w:rPr>
      </w:pPr>
      <w:bookmarkStart w:id="1339" w:name="_CRA_4_2_10"/>
      <w:bookmarkStart w:id="1340" w:name="_Toc168325708"/>
      <w:bookmarkStart w:id="1341" w:name="_Toc187930047"/>
      <w:bookmarkEnd w:id="1339"/>
      <w:r>
        <w:rPr>
          <w:noProof/>
        </w:rPr>
        <w:t>A.4.2.10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data-delivery-urllc-release-req-info</w:t>
      </w:r>
      <w:r w:rsidRPr="0073469F">
        <w:t>+</w:t>
      </w:r>
      <w:r>
        <w:t>cbor</w:t>
      </w:r>
      <w:bookmarkEnd w:id="1340"/>
      <w:bookmarkEnd w:id="1341"/>
    </w:p>
    <w:p w14:paraId="5C1E56CF" w14:textId="77777777" w:rsidR="0007522E" w:rsidRPr="00826514" w:rsidRDefault="0007522E" w:rsidP="0007522E">
      <w:r w:rsidRPr="00826514">
        <w:t>Type name: application</w:t>
      </w:r>
    </w:p>
    <w:p w14:paraId="12F52A3B" w14:textId="77777777" w:rsidR="0007522E" w:rsidRPr="00826514" w:rsidRDefault="0007522E" w:rsidP="0007522E">
      <w:r w:rsidRPr="00826514">
        <w:t xml:space="preserve">Subtype name: </w:t>
      </w:r>
      <w:r w:rsidRPr="00826514">
        <w:rPr>
          <w:noProof/>
        </w:rPr>
        <w:t>vnd.3gpp.seal-</w:t>
      </w:r>
      <w:r>
        <w:rPr>
          <w:noProof/>
        </w:rPr>
        <w:t>data-delivery-urllc-release-req-info</w:t>
      </w:r>
      <w:r w:rsidRPr="00826514">
        <w:rPr>
          <w:noProof/>
        </w:rPr>
        <w:t>+cbor</w:t>
      </w:r>
    </w:p>
    <w:p w14:paraId="6261C38B" w14:textId="77777777" w:rsidR="0007522E" w:rsidRPr="00826514" w:rsidRDefault="0007522E" w:rsidP="0007522E">
      <w:r w:rsidRPr="00826514">
        <w:t>Required parameters: none</w:t>
      </w:r>
    </w:p>
    <w:p w14:paraId="5B97887B" w14:textId="77777777" w:rsidR="0007522E" w:rsidRPr="00826514" w:rsidRDefault="0007522E" w:rsidP="0007522E">
      <w:r w:rsidRPr="00826514">
        <w:t>Optional parameters: none</w:t>
      </w:r>
    </w:p>
    <w:p w14:paraId="5F5BC07B" w14:textId="572B01EB"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"URLLCReleaseRequest" data type in 3GPP TS 24.543 clause A.4.2.3.2.4 </w:t>
      </w:r>
      <w:r w:rsidRPr="00826514">
        <w:t>for details.</w:t>
      </w:r>
    </w:p>
    <w:p w14:paraId="5DF41ACE" w14:textId="27F57ACD"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8B52ECB"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59D11968"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5C887C4"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0D5401" w14:textId="536B51B9"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4F5C701F" w14:textId="77777777" w:rsidR="0007522E" w:rsidRPr="00826514" w:rsidRDefault="0007522E" w:rsidP="0007522E">
      <w:r w:rsidRPr="00826514">
        <w:t>Additional information:</w:t>
      </w:r>
    </w:p>
    <w:p w14:paraId="28463339" w14:textId="77777777" w:rsidR="0007522E" w:rsidRPr="00826514" w:rsidRDefault="0007522E" w:rsidP="0007522E">
      <w:pPr>
        <w:ind w:firstLine="284"/>
      </w:pPr>
      <w:r w:rsidRPr="00826514">
        <w:t>Deprecated alias names for this type: N/A</w:t>
      </w:r>
    </w:p>
    <w:p w14:paraId="2827E302" w14:textId="77777777" w:rsidR="0007522E" w:rsidRPr="00826514" w:rsidRDefault="0007522E" w:rsidP="0007522E">
      <w:pPr>
        <w:ind w:firstLine="284"/>
      </w:pPr>
      <w:r w:rsidRPr="00826514">
        <w:t>Magic number(s): N/A</w:t>
      </w:r>
    </w:p>
    <w:p w14:paraId="1D3C7A47" w14:textId="77777777" w:rsidR="0007522E" w:rsidRPr="00826514" w:rsidRDefault="0007522E" w:rsidP="0007522E">
      <w:pPr>
        <w:ind w:firstLine="284"/>
      </w:pPr>
      <w:r w:rsidRPr="00826514">
        <w:t>File extension(s): none</w:t>
      </w:r>
    </w:p>
    <w:p w14:paraId="342BB243" w14:textId="77777777" w:rsidR="0007522E" w:rsidRPr="00826514" w:rsidRDefault="0007522E" w:rsidP="0007522E">
      <w:pPr>
        <w:ind w:firstLine="284"/>
      </w:pPr>
      <w:r w:rsidRPr="00826514">
        <w:t>Macintosh file type code(s): none</w:t>
      </w:r>
    </w:p>
    <w:p w14:paraId="0B627E39" w14:textId="77777777" w:rsidR="0007522E" w:rsidRPr="00826514" w:rsidRDefault="0007522E" w:rsidP="0007522E">
      <w:r w:rsidRPr="00826514">
        <w:t>Person &amp; email address to contact for further information: &lt;MCC name&gt;, &lt;MCC email address&gt;</w:t>
      </w:r>
    </w:p>
    <w:p w14:paraId="5C9107EE" w14:textId="77777777" w:rsidR="0007522E" w:rsidRPr="00826514" w:rsidRDefault="0007522E" w:rsidP="0007522E">
      <w:r w:rsidRPr="00826514">
        <w:t>Intended usage: COMMON</w:t>
      </w:r>
    </w:p>
    <w:p w14:paraId="42EA0A48" w14:textId="77777777" w:rsidR="0007522E" w:rsidRPr="00826514" w:rsidRDefault="0007522E" w:rsidP="0007522E">
      <w:r w:rsidRPr="00826514">
        <w:t>Restrictions on usage: None</w:t>
      </w:r>
    </w:p>
    <w:p w14:paraId="27993750" w14:textId="77777777" w:rsidR="0007522E" w:rsidRPr="00826514" w:rsidRDefault="0007522E" w:rsidP="0007522E">
      <w:r w:rsidRPr="00826514">
        <w:t>Author: 3GPP CT1 Working Group/3GPP_TSG_CT_WG1@LIST.ETSI.ORG</w:t>
      </w:r>
    </w:p>
    <w:p w14:paraId="3BEBB2A8" w14:textId="77777777" w:rsidR="0007522E" w:rsidRDefault="0007522E" w:rsidP="0007522E">
      <w:r w:rsidRPr="00826514">
        <w:t>Change controller: &lt;MCC name&gt;/&lt;MCC email address&gt;</w:t>
      </w:r>
    </w:p>
    <w:p w14:paraId="54D411B8" w14:textId="77777777" w:rsidR="006D7D95" w:rsidRPr="00826514" w:rsidRDefault="006D7D95" w:rsidP="006D7D95">
      <w:pPr>
        <w:pStyle w:val="Heading3"/>
        <w:rPr>
          <w:noProof/>
        </w:rPr>
      </w:pPr>
      <w:bookmarkStart w:id="1342" w:name="_CRA_4_2_11"/>
      <w:bookmarkStart w:id="1343" w:name="_Toc187930048"/>
      <w:bookmarkEnd w:id="1342"/>
      <w:r>
        <w:rPr>
          <w:noProof/>
        </w:rPr>
        <w:t>A.4</w:t>
      </w:r>
      <w:r w:rsidRPr="00826514">
        <w:rPr>
          <w:noProof/>
        </w:rPr>
        <w:t>.</w:t>
      </w:r>
      <w:r>
        <w:rPr>
          <w:noProof/>
        </w:rPr>
        <w:t>2</w:t>
      </w:r>
      <w:r w:rsidRPr="00826514">
        <w:rPr>
          <w:noProof/>
        </w:rPr>
        <w:t>.</w:t>
      </w:r>
      <w:r>
        <w:rPr>
          <w:noProof/>
        </w:rPr>
        <w:t>11</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data-delivery-urllc-update-res-info</w:t>
      </w:r>
      <w:r w:rsidRPr="0073469F">
        <w:t>+</w:t>
      </w:r>
      <w:r>
        <w:t>cbor</w:t>
      </w:r>
      <w:bookmarkEnd w:id="1343"/>
    </w:p>
    <w:p w14:paraId="66B895C9" w14:textId="77777777" w:rsidR="006D7D95" w:rsidRPr="00826514" w:rsidRDefault="006D7D95" w:rsidP="006D7D95">
      <w:r w:rsidRPr="00826514">
        <w:t>Type name: application</w:t>
      </w:r>
    </w:p>
    <w:p w14:paraId="525726F8" w14:textId="77777777" w:rsidR="006D7D95" w:rsidRPr="00826514" w:rsidRDefault="006D7D95" w:rsidP="006D7D95">
      <w:r w:rsidRPr="00826514">
        <w:t xml:space="preserve">Subtype name: </w:t>
      </w:r>
      <w:r w:rsidRPr="00826514">
        <w:rPr>
          <w:noProof/>
        </w:rPr>
        <w:t>vnd.3gpp.seal-</w:t>
      </w:r>
      <w:r>
        <w:rPr>
          <w:noProof/>
        </w:rPr>
        <w:t>data-delivery-urllc-update-res-info</w:t>
      </w:r>
      <w:r w:rsidRPr="00826514">
        <w:rPr>
          <w:noProof/>
        </w:rPr>
        <w:t>+cbor</w:t>
      </w:r>
    </w:p>
    <w:p w14:paraId="747EE7F5" w14:textId="77777777" w:rsidR="006D7D95" w:rsidRPr="00826514" w:rsidRDefault="006D7D95" w:rsidP="006D7D95">
      <w:r w:rsidRPr="00826514">
        <w:t>Required parameters: none</w:t>
      </w:r>
    </w:p>
    <w:p w14:paraId="4395A979" w14:textId="77777777" w:rsidR="006D7D95" w:rsidRPr="00826514" w:rsidRDefault="006D7D95" w:rsidP="006D7D95">
      <w:r w:rsidRPr="00826514">
        <w:t>Optional parameters: none</w:t>
      </w:r>
    </w:p>
    <w:p w14:paraId="5F937061" w14:textId="77777777" w:rsidR="006D7D95" w:rsidRPr="00826514" w:rsidRDefault="006D7D95" w:rsidP="006D7D95">
      <w:r w:rsidRPr="00826514">
        <w:t>Encoding considerations: Must be encoded as using IETF RFC 8949 </w:t>
      </w:r>
      <w:r>
        <w:rPr>
          <w:lang w:eastAsia="zh-CN"/>
        </w:rPr>
        <w:t>[20]</w:t>
      </w:r>
      <w:r w:rsidRPr="00826514">
        <w:t>.</w:t>
      </w:r>
      <w:r>
        <w:t xml:space="preserve"> </w:t>
      </w:r>
      <w:r w:rsidRPr="00826514">
        <w:t xml:space="preserve">See </w:t>
      </w:r>
      <w:r>
        <w:t xml:space="preserve">"URLLCUpdateResponse" data type in 3GPP TS 24.543 clause A.4.2.3.2.5 </w:t>
      </w:r>
      <w:r w:rsidRPr="00826514">
        <w:t>for details.</w:t>
      </w:r>
    </w:p>
    <w:p w14:paraId="364B28E2" w14:textId="77777777" w:rsidR="006D7D95" w:rsidRPr="00826514" w:rsidRDefault="006D7D95" w:rsidP="006D7D95">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7C6C324D" w14:textId="77777777" w:rsidR="006D7D95" w:rsidRPr="00826514" w:rsidRDefault="006D7D95" w:rsidP="006D7D95">
      <w:r w:rsidRPr="00826514">
        <w:t>Interoperability considerations: Applications must ignore any key-value pairs that they do not understand. This allows backwards-compatible extensions to this specification.</w:t>
      </w:r>
    </w:p>
    <w:p w14:paraId="5DD2A9C2" w14:textId="77777777" w:rsidR="006D7D95" w:rsidRPr="00826514" w:rsidRDefault="006D7D95" w:rsidP="006D7D9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5C765FE" w14:textId="77777777" w:rsidR="006D7D95" w:rsidRPr="00826514" w:rsidRDefault="006D7D95" w:rsidP="006D7D9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7DA0BE66" w14:textId="77777777" w:rsidR="006D7D95" w:rsidRPr="00826514" w:rsidRDefault="006D7D95" w:rsidP="006D7D9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1AB55C72" w14:textId="77777777" w:rsidR="006D7D95" w:rsidRPr="00826514" w:rsidRDefault="006D7D95" w:rsidP="006D7D95">
      <w:r w:rsidRPr="00826514">
        <w:t>Additional information:</w:t>
      </w:r>
    </w:p>
    <w:p w14:paraId="3AA851F6" w14:textId="77777777" w:rsidR="006D7D95" w:rsidRPr="00826514" w:rsidRDefault="006D7D95" w:rsidP="006D7D95">
      <w:pPr>
        <w:ind w:firstLine="284"/>
      </w:pPr>
      <w:r w:rsidRPr="00826514">
        <w:t>Deprecated alias names for this type: N/A</w:t>
      </w:r>
    </w:p>
    <w:p w14:paraId="665D2E52" w14:textId="77777777" w:rsidR="006D7D95" w:rsidRPr="00826514" w:rsidRDefault="006D7D95" w:rsidP="006D7D95">
      <w:pPr>
        <w:ind w:firstLine="284"/>
      </w:pPr>
      <w:r w:rsidRPr="00826514">
        <w:t>Magic number(s): N/A</w:t>
      </w:r>
    </w:p>
    <w:p w14:paraId="1FC6E578" w14:textId="77777777" w:rsidR="006D7D95" w:rsidRPr="00826514" w:rsidRDefault="006D7D95" w:rsidP="006D7D95">
      <w:pPr>
        <w:ind w:firstLine="284"/>
      </w:pPr>
      <w:r w:rsidRPr="00826514">
        <w:t>File extension(s): none</w:t>
      </w:r>
    </w:p>
    <w:p w14:paraId="2C5DF2BA" w14:textId="77777777" w:rsidR="006D7D95" w:rsidRPr="00826514" w:rsidRDefault="006D7D95" w:rsidP="006D7D95">
      <w:pPr>
        <w:ind w:firstLine="284"/>
      </w:pPr>
      <w:r w:rsidRPr="00826514">
        <w:t>Macintosh file type code(s): none</w:t>
      </w:r>
    </w:p>
    <w:p w14:paraId="2B35A403" w14:textId="77777777" w:rsidR="006D7D95" w:rsidRPr="00826514" w:rsidRDefault="006D7D95" w:rsidP="006D7D95">
      <w:r w:rsidRPr="00826514">
        <w:t>Person &amp; email address to contact for further information: &lt;MCC name&gt;, &lt;MCC email address&gt;</w:t>
      </w:r>
    </w:p>
    <w:p w14:paraId="43E1C3C8" w14:textId="77777777" w:rsidR="006D7D95" w:rsidRPr="00826514" w:rsidRDefault="006D7D95" w:rsidP="006D7D95">
      <w:r w:rsidRPr="00826514">
        <w:t>Intended usage: COMMON</w:t>
      </w:r>
    </w:p>
    <w:p w14:paraId="4720AE71" w14:textId="77777777" w:rsidR="006D7D95" w:rsidRPr="00826514" w:rsidRDefault="006D7D95" w:rsidP="006D7D95">
      <w:r w:rsidRPr="00826514">
        <w:t>Restrictions on usage: None</w:t>
      </w:r>
    </w:p>
    <w:p w14:paraId="4BD0F646" w14:textId="77777777" w:rsidR="006D7D95" w:rsidRPr="00826514" w:rsidRDefault="006D7D95" w:rsidP="006D7D95">
      <w:r w:rsidRPr="00826514">
        <w:t>Author: 3GPP CT1 Working Group/3GPP_TSG_CT_WG1@LIST.ETSI.ORG</w:t>
      </w:r>
    </w:p>
    <w:p w14:paraId="30429116" w14:textId="769704F5" w:rsidR="006D7D95" w:rsidRPr="00826514" w:rsidRDefault="006D7D95" w:rsidP="0007522E">
      <w:r w:rsidRPr="00826514">
        <w:t>Change controller: &lt;MCC name&gt;/&lt;MCC email address&gt;</w:t>
      </w:r>
    </w:p>
    <w:p w14:paraId="75DE1BA7" w14:textId="77777777" w:rsidR="002E2734" w:rsidRPr="005D1384" w:rsidRDefault="002E2734" w:rsidP="002E2734">
      <w:pPr>
        <w:pStyle w:val="Heading2"/>
        <w:rPr>
          <w:lang w:val="sv-SE" w:eastAsia="zh-CN"/>
        </w:rPr>
      </w:pPr>
      <w:bookmarkStart w:id="1344" w:name="_CRA_4_3"/>
      <w:bookmarkStart w:id="1345" w:name="_Toc168325709"/>
      <w:bookmarkStart w:id="1346" w:name="_Toc187930049"/>
      <w:bookmarkEnd w:id="1344"/>
      <w:r w:rsidRPr="005D1384">
        <w:rPr>
          <w:lang w:val="sv-SE" w:eastAsia="zh-CN"/>
        </w:rPr>
        <w:t>A.4.3</w:t>
      </w:r>
      <w:r w:rsidRPr="005D1384">
        <w:rPr>
          <w:lang w:val="sv-SE" w:eastAsia="zh-CN"/>
        </w:rPr>
        <w:tab/>
        <w:t>Sdd_DataStorage API</w:t>
      </w:r>
      <w:bookmarkEnd w:id="1345"/>
      <w:bookmarkEnd w:id="1346"/>
    </w:p>
    <w:p w14:paraId="64D7DB0A" w14:textId="77777777" w:rsidR="002E2734" w:rsidRPr="005D1384" w:rsidRDefault="002E2734" w:rsidP="002E2734">
      <w:pPr>
        <w:pStyle w:val="Heading3"/>
        <w:rPr>
          <w:lang w:val="sv-SE" w:eastAsia="zh-CN"/>
        </w:rPr>
      </w:pPr>
      <w:bookmarkStart w:id="1347" w:name="_CRA_4_3_1"/>
      <w:bookmarkStart w:id="1348" w:name="_Toc168325710"/>
      <w:bookmarkStart w:id="1349" w:name="_Toc187930050"/>
      <w:bookmarkEnd w:id="1347"/>
      <w:r w:rsidRPr="005D1384">
        <w:rPr>
          <w:lang w:val="sv-SE" w:eastAsia="zh-CN"/>
        </w:rPr>
        <w:t>A.4.3.1</w:t>
      </w:r>
      <w:r w:rsidRPr="005D1384">
        <w:rPr>
          <w:lang w:val="sv-SE" w:eastAsia="zh-CN"/>
        </w:rPr>
        <w:tab/>
        <w:t>API URI</w:t>
      </w:r>
      <w:bookmarkEnd w:id="1348"/>
      <w:bookmarkEnd w:id="1349"/>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350" w:name="_CRA_4_3_2"/>
      <w:bookmarkStart w:id="1351" w:name="_Toc168325711"/>
      <w:bookmarkStart w:id="1352" w:name="_Toc187930051"/>
      <w:bookmarkEnd w:id="1350"/>
      <w:r>
        <w:rPr>
          <w:lang w:eastAsia="zh-CN"/>
        </w:rPr>
        <w:t>A.4.3.2</w:t>
      </w:r>
      <w:r>
        <w:rPr>
          <w:lang w:eastAsia="zh-CN"/>
        </w:rPr>
        <w:tab/>
        <w:t>Resources</w:t>
      </w:r>
      <w:bookmarkEnd w:id="1351"/>
      <w:bookmarkEnd w:id="1352"/>
    </w:p>
    <w:p w14:paraId="61D821D4" w14:textId="77777777" w:rsidR="002E2734" w:rsidRDefault="002E2734" w:rsidP="002E2734">
      <w:pPr>
        <w:pStyle w:val="Heading4"/>
        <w:rPr>
          <w:lang w:eastAsia="zh-CN"/>
        </w:rPr>
      </w:pPr>
      <w:bookmarkStart w:id="1353" w:name="_CRA_4_3_2_1"/>
      <w:bookmarkStart w:id="1354" w:name="_Toc168325712"/>
      <w:bookmarkStart w:id="1355" w:name="_Toc187930052"/>
      <w:bookmarkEnd w:id="1353"/>
      <w:r>
        <w:rPr>
          <w:lang w:eastAsia="zh-CN"/>
        </w:rPr>
        <w:t>A.4.3.2.1</w:t>
      </w:r>
      <w:r>
        <w:rPr>
          <w:lang w:eastAsia="zh-CN"/>
        </w:rPr>
        <w:tab/>
        <w:t>Overview</w:t>
      </w:r>
      <w:bookmarkEnd w:id="1354"/>
      <w:bookmarkEnd w:id="1355"/>
    </w:p>
    <w:p w14:paraId="3B96A393" w14:textId="77777777" w:rsidR="002E2734" w:rsidRDefault="002E2734" w:rsidP="002E2734">
      <w:pPr>
        <w:jc w:val="center"/>
        <w:rPr>
          <w:lang w:eastAsia="zh-CN"/>
        </w:rPr>
      </w:pPr>
      <w:r>
        <w:rPr>
          <w:noProof/>
        </w:rPr>
        <w:object w:dxaOrig="7245" w:dyaOrig="6705" w14:anchorId="1EEFF030">
          <v:shape id="_x0000_i1032" type="#_x0000_t75" alt="" style="width:362.85pt;height:337.2pt" o:ole="">
            <v:imagedata r:id="rId26" o:title=""/>
          </v:shape>
          <o:OLEObject Type="Embed" ProgID="Visio.Drawing.15" ShapeID="_x0000_i1032" DrawAspect="Content" ObjectID="_1798542568" r:id="rId27"/>
        </w:object>
      </w:r>
    </w:p>
    <w:p w14:paraId="1D0E04EA" w14:textId="77777777" w:rsidR="002E2734" w:rsidRDefault="002E2734" w:rsidP="002E2734">
      <w:pPr>
        <w:pStyle w:val="TF"/>
      </w:pPr>
      <w:bookmarkStart w:id="1356" w:name="_CRFigureA_4_3_2_1_1"/>
      <w:r>
        <w:t xml:space="preserve">Figure </w:t>
      </w:r>
      <w:bookmarkEnd w:id="1356"/>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357" w:name="_CRTableA_4_3_2_1_1"/>
      <w:r>
        <w:t>Table </w:t>
      </w:r>
      <w:bookmarkEnd w:id="1357"/>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1358" w:name="OLE_LINK186"/>
            <w:bookmarkStart w:id="1359"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5ECACE31" w:rsidR="002E2734" w:rsidRDefault="002E2734" w:rsidP="00DA7A8C">
            <w:pPr>
              <w:pStyle w:val="TAL"/>
              <w:rPr>
                <w:rFonts w:eastAsia="SimSun"/>
              </w:rPr>
            </w:pPr>
            <w:r>
              <w:rPr>
                <w:lang w:val="en-US" w:eastAsia="zh-CN"/>
              </w:rPr>
              <w:t>Establish a</w:t>
            </w:r>
            <w:r w:rsidR="003A012B">
              <w:rPr>
                <w:lang w:val="en-US" w:eastAsia="zh-CN"/>
              </w:rPr>
              <w:t>n</w:t>
            </w:r>
            <w:r>
              <w:rPr>
                <w:lang w:val="en-US" w:eastAsia="zh-CN"/>
              </w:rPr>
              <w:t xml:space="preserve"> SDDM data storage or reservation of a</w:t>
            </w:r>
            <w:r w:rsidR="003A012B">
              <w:rPr>
                <w:lang w:val="en-US" w:eastAsia="zh-CN"/>
              </w:rPr>
              <w:t>n</w:t>
            </w:r>
            <w:r>
              <w:rPr>
                <w:lang w:val="en-US" w:eastAsia="zh-CN"/>
              </w:rPr>
              <w:t xml:space="preserve">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6FE0FA67" w:rsidR="002E2734" w:rsidRPr="004D3119" w:rsidRDefault="002E2734" w:rsidP="00DA7A8C">
            <w:pPr>
              <w:pStyle w:val="TAL"/>
            </w:pPr>
            <w:r>
              <w:t>U</w:t>
            </w:r>
            <w:r w:rsidRPr="004D3119">
              <w:t xml:space="preserve">pdate </w:t>
            </w:r>
            <w:r>
              <w:t>a</w:t>
            </w:r>
            <w:r w:rsidR="003A012B">
              <w:t>n</w:t>
            </w:r>
            <w:r>
              <w:t xml:space="preserve">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6050DE7C" w:rsidR="002E2734" w:rsidRPr="004D3119" w:rsidRDefault="002E2734" w:rsidP="00DA7A8C">
            <w:pPr>
              <w:pStyle w:val="TAL"/>
            </w:pPr>
            <w:r>
              <w:t>Releases a</w:t>
            </w:r>
            <w:r w:rsidR="003A012B">
              <w:t>n</w:t>
            </w:r>
            <w:r>
              <w:t xml:space="preserve">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5B8DDE75" w:rsidR="002E2734" w:rsidRDefault="002E2734" w:rsidP="00DA7A8C">
            <w:pPr>
              <w:pStyle w:val="TAL"/>
            </w:pPr>
            <w:r>
              <w:t>Retrieve a</w:t>
            </w:r>
            <w:r w:rsidR="003A012B">
              <w:t>n</w:t>
            </w:r>
            <w:r>
              <w:t xml:space="preserve">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1E206263" w:rsidR="002E2734" w:rsidRDefault="002E2734" w:rsidP="00DA7A8C">
            <w:pPr>
              <w:pStyle w:val="TAL"/>
            </w:pPr>
            <w:r>
              <w:rPr>
                <w:lang w:val="en-US" w:eastAsia="zh-CN"/>
              </w:rPr>
              <w:t>Observe a</w:t>
            </w:r>
            <w:r w:rsidR="003A012B">
              <w:rPr>
                <w:lang w:val="en-US" w:eastAsia="zh-CN"/>
              </w:rPr>
              <w:t>n</w:t>
            </w:r>
            <w:r>
              <w:rPr>
                <w:lang w:val="en-US" w:eastAsia="zh-CN"/>
              </w:rPr>
              <w:t xml:space="preserve"> SDDM data storage</w:t>
            </w:r>
            <w:r>
              <w:rPr>
                <w:lang w:eastAsia="zh-CN"/>
              </w:rPr>
              <w:t>.</w:t>
            </w:r>
          </w:p>
        </w:tc>
      </w:tr>
      <w:bookmarkEnd w:id="1358"/>
      <w:bookmarkEnd w:id="1359"/>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360" w:name="_CRA_4_3_2_2"/>
      <w:bookmarkStart w:id="1361" w:name="_Toc168325713"/>
      <w:bookmarkStart w:id="1362" w:name="_Toc187930053"/>
      <w:bookmarkEnd w:id="1360"/>
      <w:r>
        <w:rPr>
          <w:lang w:eastAsia="zh-CN"/>
        </w:rPr>
        <w:t>A.4.3.2.2</w:t>
      </w:r>
      <w:r>
        <w:rPr>
          <w:lang w:eastAsia="zh-CN"/>
        </w:rPr>
        <w:tab/>
        <w:t>Resource: SDD Data Storage</w:t>
      </w:r>
      <w:bookmarkEnd w:id="1361"/>
      <w:bookmarkEnd w:id="1362"/>
    </w:p>
    <w:p w14:paraId="01298723" w14:textId="77777777" w:rsidR="002E2734" w:rsidRDefault="002E2734" w:rsidP="002E2734">
      <w:pPr>
        <w:pStyle w:val="Heading5"/>
        <w:rPr>
          <w:lang w:eastAsia="zh-CN"/>
        </w:rPr>
      </w:pPr>
      <w:bookmarkStart w:id="1363" w:name="_CRA_4_3_2_2_1"/>
      <w:bookmarkStart w:id="1364" w:name="_Toc168325714"/>
      <w:bookmarkStart w:id="1365" w:name="_Toc187930054"/>
      <w:bookmarkEnd w:id="1363"/>
      <w:r>
        <w:rPr>
          <w:lang w:eastAsia="zh-CN"/>
        </w:rPr>
        <w:t>A.4.3.2.2.1</w:t>
      </w:r>
      <w:r>
        <w:rPr>
          <w:lang w:eastAsia="zh-CN"/>
        </w:rPr>
        <w:tab/>
        <w:t>Description</w:t>
      </w:r>
      <w:bookmarkEnd w:id="1364"/>
      <w:bookmarkEnd w:id="1365"/>
    </w:p>
    <w:p w14:paraId="31320403" w14:textId="77777777" w:rsidR="002E2734" w:rsidRDefault="002E2734" w:rsidP="002E2734">
      <w:pPr>
        <w:rPr>
          <w:lang w:eastAsia="zh-CN"/>
        </w:rPr>
      </w:pPr>
      <w:r>
        <w:rPr>
          <w:lang w:eastAsia="zh-CN"/>
        </w:rPr>
        <w:t xml:space="preserve">The SDDM data storage resource </w:t>
      </w:r>
      <w:bookmarkStart w:id="1366" w:name="OLE_LINK311"/>
      <w:bookmarkStart w:id="1367"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1366"/>
      <w:bookmarkEnd w:id="1367"/>
      <w:r>
        <w:rPr>
          <w:lang w:eastAsia="zh-CN"/>
        </w:rPr>
        <w:t>.</w:t>
      </w:r>
    </w:p>
    <w:p w14:paraId="66D0A6B4" w14:textId="77777777" w:rsidR="002E2734" w:rsidRDefault="002E2734" w:rsidP="002E2734">
      <w:pPr>
        <w:pStyle w:val="Heading5"/>
        <w:rPr>
          <w:lang w:eastAsia="zh-CN"/>
        </w:rPr>
      </w:pPr>
      <w:bookmarkStart w:id="1368" w:name="_CRA_4_3_2_2_2"/>
      <w:bookmarkStart w:id="1369" w:name="_Toc168325715"/>
      <w:bookmarkStart w:id="1370" w:name="_Toc187930055"/>
      <w:bookmarkEnd w:id="1368"/>
      <w:r>
        <w:rPr>
          <w:lang w:eastAsia="zh-CN"/>
        </w:rPr>
        <w:t>A.4.3.2.2.2</w:t>
      </w:r>
      <w:r>
        <w:rPr>
          <w:lang w:eastAsia="zh-CN"/>
        </w:rPr>
        <w:tab/>
        <w:t>Resource Definition</w:t>
      </w:r>
      <w:bookmarkEnd w:id="1369"/>
      <w:bookmarkEnd w:id="1370"/>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bookmarkStart w:id="1371" w:name="_CRTableA_4_3_2_2_2_1"/>
      <w:r>
        <w:t xml:space="preserve">Table </w:t>
      </w:r>
      <w:bookmarkEnd w:id="1371"/>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372" w:name="_CRA_4_3_2_2_3"/>
      <w:bookmarkStart w:id="1373" w:name="_Toc168325716"/>
      <w:bookmarkStart w:id="1374" w:name="_Toc187930056"/>
      <w:bookmarkEnd w:id="1372"/>
      <w:r>
        <w:rPr>
          <w:lang w:eastAsia="zh-CN"/>
        </w:rPr>
        <w:t>A.4.3.2.2.3</w:t>
      </w:r>
      <w:r>
        <w:rPr>
          <w:lang w:eastAsia="zh-CN"/>
        </w:rPr>
        <w:tab/>
        <w:t>Resource Standard Methods</w:t>
      </w:r>
      <w:bookmarkEnd w:id="1373"/>
      <w:bookmarkEnd w:id="1374"/>
    </w:p>
    <w:p w14:paraId="4A889859" w14:textId="77777777" w:rsidR="002E2734" w:rsidRDefault="002E2734" w:rsidP="005D1384">
      <w:pPr>
        <w:pStyle w:val="Heading6"/>
      </w:pPr>
      <w:bookmarkStart w:id="1375" w:name="_CRA_4_3_2_2_3_1"/>
      <w:bookmarkStart w:id="1376" w:name="OLE_LINK181"/>
      <w:bookmarkStart w:id="1377" w:name="OLE_LINK182"/>
      <w:bookmarkStart w:id="1378" w:name="_Toc168325717"/>
      <w:bookmarkStart w:id="1379" w:name="_Toc187930057"/>
      <w:bookmarkEnd w:id="1375"/>
      <w:r>
        <w:rPr>
          <w:lang w:eastAsia="zh-CN"/>
        </w:rPr>
        <w:t>A.4.3.2.2.3.1</w:t>
      </w:r>
      <w:bookmarkEnd w:id="1376"/>
      <w:bookmarkEnd w:id="1377"/>
      <w:r>
        <w:rPr>
          <w:lang w:eastAsia="zh-CN"/>
        </w:rPr>
        <w:tab/>
        <w:t>POST</w:t>
      </w:r>
      <w:bookmarkEnd w:id="1378"/>
      <w:bookmarkEnd w:id="1379"/>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bookmarkStart w:id="1380" w:name="_CRTableA_4_3_2_2_3_1_1"/>
      <w:r>
        <w:t xml:space="preserve">Table </w:t>
      </w:r>
      <w:bookmarkEnd w:id="1380"/>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77777777" w:rsidR="002E2734" w:rsidRDefault="002E2734" w:rsidP="002E2734">
      <w:pPr>
        <w:pStyle w:val="TH"/>
      </w:pPr>
      <w:bookmarkStart w:id="1381" w:name="_CRTableA_4_3_2_2_3_1_2"/>
      <w:r>
        <w:t xml:space="preserve">Table </w:t>
      </w:r>
      <w:bookmarkEnd w:id="1381"/>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1382" w:name="OLE_LINK175"/>
            <w:r>
              <w:t>DataStorageCreationResponse</w:t>
            </w:r>
            <w:bookmarkEnd w:id="1382"/>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383" w:name="_CRA_4_3_2_2_3_2"/>
      <w:bookmarkStart w:id="1384" w:name="_Toc168325718"/>
      <w:bookmarkStart w:id="1385" w:name="OLE_LINK306"/>
      <w:bookmarkStart w:id="1386" w:name="_Toc187930058"/>
      <w:bookmarkEnd w:id="1383"/>
      <w:r>
        <w:rPr>
          <w:lang w:eastAsia="zh-CN"/>
        </w:rPr>
        <w:t>A.4.3.2.2.3.2</w:t>
      </w:r>
      <w:r>
        <w:rPr>
          <w:lang w:eastAsia="zh-CN"/>
        </w:rPr>
        <w:tab/>
        <w:t>PUT</w:t>
      </w:r>
      <w:bookmarkEnd w:id="1384"/>
      <w:bookmarkEnd w:id="1386"/>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1387" w:name="OLE_LINK224"/>
            <w:bookmarkStart w:id="1388" w:name="OLE_LINK225"/>
            <w:bookmarkStart w:id="1389"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1387"/>
      <w:bookmarkEnd w:id="1388"/>
    </w:tbl>
    <w:p w14:paraId="5E810216" w14:textId="77777777" w:rsidR="002E2734" w:rsidRDefault="002E2734" w:rsidP="00A85617">
      <w:pPr>
        <w:rPr>
          <w:lang w:eastAsia="zh-CN"/>
        </w:rPr>
      </w:pPr>
    </w:p>
    <w:p w14:paraId="1639E65A" w14:textId="77777777" w:rsidR="002E2734" w:rsidRDefault="002E2734" w:rsidP="002E2734">
      <w:pPr>
        <w:pStyle w:val="TH"/>
      </w:pPr>
      <w:bookmarkStart w:id="1390" w:name="_CRTableA_4_3_2_2_3_2_1"/>
      <w:bookmarkEnd w:id="1389"/>
      <w:r>
        <w:t xml:space="preserve">Table </w:t>
      </w:r>
      <w:bookmarkEnd w:id="1390"/>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391" w:name="_CRA_4_3_2_2_3_3"/>
      <w:bookmarkStart w:id="1392" w:name="_Toc168325719"/>
      <w:bookmarkStart w:id="1393" w:name="_Toc187930059"/>
      <w:bookmarkEnd w:id="1385"/>
      <w:bookmarkEnd w:id="1391"/>
      <w:r>
        <w:rPr>
          <w:lang w:eastAsia="zh-CN"/>
        </w:rPr>
        <w:t>A.4.3.2.2.3.3</w:t>
      </w:r>
      <w:r>
        <w:rPr>
          <w:lang w:eastAsia="zh-CN"/>
        </w:rPr>
        <w:tab/>
        <w:t>DELETE</w:t>
      </w:r>
      <w:bookmarkEnd w:id="1392"/>
      <w:bookmarkEnd w:id="1393"/>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1394" w:name="OLE_LINK195"/>
      <w:bookmarkStart w:id="1395" w:name="OLE_LINK196"/>
      <w:bookmarkStart w:id="1396" w:name="OLE_LINK197"/>
      <w:bookmarkStart w:id="1397" w:name="OLE_LINK198"/>
      <w:r>
        <w:t xml:space="preserve">This method shall support the data structures, request codes and </w:t>
      </w:r>
      <w:r>
        <w:rPr>
          <w:lang w:eastAsia="zh-CN"/>
        </w:rPr>
        <w:t>response</w:t>
      </w:r>
      <w:r>
        <w:t xml:space="preserve"> codes specified in </w:t>
      </w:r>
      <w:bookmarkEnd w:id="1394"/>
      <w:bookmarkEnd w:id="1395"/>
      <w:r>
        <w:t>table A.4.3.2.2.3.3.</w:t>
      </w:r>
      <w:r>
        <w:rPr>
          <w:lang w:val="en-US"/>
        </w:rPr>
        <w:t>1 and A.4.3.2.2.3.3.2</w:t>
      </w:r>
      <w:r>
        <w:t>.</w:t>
      </w:r>
    </w:p>
    <w:p w14:paraId="21C11CC5" w14:textId="77777777" w:rsidR="002E2734" w:rsidRDefault="002E2734" w:rsidP="002E2734">
      <w:pPr>
        <w:pStyle w:val="TH"/>
      </w:pPr>
      <w:bookmarkStart w:id="1398" w:name="_CRTableA_4_3_2_2_3_3_1"/>
      <w:bookmarkEnd w:id="1396"/>
      <w:bookmarkEnd w:id="1397"/>
      <w:r>
        <w:t xml:space="preserve">Table </w:t>
      </w:r>
      <w:bookmarkEnd w:id="1398"/>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1399"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1400" w:name="OLE_LINK192"/>
            <w:bookmarkStart w:id="1401"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77777777" w:rsidR="002E2734" w:rsidRDefault="002E2734" w:rsidP="002E2734">
      <w:pPr>
        <w:pStyle w:val="TH"/>
      </w:pPr>
      <w:bookmarkStart w:id="1402" w:name="_CRTableA_4_3_2_2_3_3_2"/>
      <w:bookmarkEnd w:id="1399"/>
      <w:bookmarkEnd w:id="1400"/>
      <w:bookmarkEnd w:id="1401"/>
      <w:r>
        <w:t xml:space="preserve">Table </w:t>
      </w:r>
      <w:bookmarkEnd w:id="1402"/>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403" w:name="_CRA_4_3_2_2_3_4"/>
      <w:bookmarkStart w:id="1404" w:name="_Toc168325720"/>
      <w:bookmarkStart w:id="1405" w:name="_Toc187930060"/>
      <w:bookmarkEnd w:id="1403"/>
      <w:r>
        <w:rPr>
          <w:lang w:eastAsia="zh-CN"/>
        </w:rPr>
        <w:t>A.4.3.2.2.3.4</w:t>
      </w:r>
      <w:r>
        <w:tab/>
        <w:t>GET</w:t>
      </w:r>
      <w:bookmarkEnd w:id="1404"/>
      <w:bookmarkEnd w:id="1405"/>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1406" w:name="_CRTableA_4_3_2_2_3_4_1"/>
      <w:bookmarkStart w:id="1407" w:name="OLE_LINK183"/>
      <w:bookmarkStart w:id="1408" w:name="OLE_LINK184"/>
      <w:r>
        <w:t xml:space="preserve">Table </w:t>
      </w:r>
      <w:bookmarkEnd w:id="1406"/>
      <w:r>
        <w:rPr>
          <w:lang w:eastAsia="zh-CN"/>
        </w:rPr>
        <w:t>A.4.3.2.2.3</w:t>
      </w:r>
      <w:r>
        <w:t>.4.1</w:t>
      </w:r>
      <w:bookmarkEnd w:id="1407"/>
      <w:bookmarkEnd w:id="1408"/>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bookmarkStart w:id="1409" w:name="_CRTableA_4_3_2_2_3_4_2"/>
      <w:r>
        <w:t xml:space="preserve">Table </w:t>
      </w:r>
      <w:bookmarkEnd w:id="1409"/>
      <w:r>
        <w:rPr>
          <w:lang w:eastAsia="zh-CN"/>
        </w:rPr>
        <w:t>A.4.3.2.2.3</w:t>
      </w:r>
      <w:r>
        <w:t xml:space="preserve">.4.2: </w:t>
      </w:r>
      <w:bookmarkStart w:id="1410" w:name="OLE_LINK227"/>
      <w:bookmarkStart w:id="1411" w:name="OLE_LINK228"/>
      <w:r>
        <w:t>Data structures</w:t>
      </w:r>
      <w:bookmarkEnd w:id="1410"/>
      <w:bookmarkEnd w:id="1411"/>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412" w:name="_CRA_4_3_2_2_3_5"/>
      <w:bookmarkStart w:id="1413" w:name="_Toc168325721"/>
      <w:bookmarkStart w:id="1414" w:name="_Toc187930061"/>
      <w:bookmarkEnd w:id="1412"/>
      <w:r>
        <w:rPr>
          <w:lang w:eastAsia="zh-CN"/>
        </w:rPr>
        <w:t>A.4.3.</w:t>
      </w:r>
      <w:bookmarkStart w:id="1415" w:name="OLE_LINK207"/>
      <w:bookmarkStart w:id="1416" w:name="OLE_LINK208"/>
      <w:r>
        <w:rPr>
          <w:lang w:eastAsia="zh-CN"/>
        </w:rPr>
        <w:t>2.2.3.5</w:t>
      </w:r>
      <w:bookmarkEnd w:id="1415"/>
      <w:bookmarkEnd w:id="1416"/>
      <w:r>
        <w:tab/>
        <w:t>FETCH</w:t>
      </w:r>
      <w:bookmarkEnd w:id="1413"/>
      <w:bookmarkEnd w:id="1414"/>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1417" w:name="OLE_LINK235"/>
      <w:bookmarkStart w:id="1418"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1419" w:name="OLE_LINK237"/>
      <w:bookmarkStart w:id="1420" w:name="OLE_LINK238"/>
      <w:bookmarkEnd w:id="1417"/>
      <w:bookmarkEnd w:id="1418"/>
      <w:r>
        <w:t>specified in</w:t>
      </w:r>
      <w:bookmarkEnd w:id="1419"/>
      <w:bookmarkEnd w:id="1420"/>
      <w:r>
        <w:t xml:space="preserve"> </w:t>
      </w:r>
      <w:bookmarkStart w:id="1421" w:name="OLE_LINK239"/>
      <w:bookmarkStart w:id="1422" w:name="OLE_LINK240"/>
      <w:r>
        <w:t>table A.4.3.2.2.3.5.</w:t>
      </w:r>
      <w:r>
        <w:rPr>
          <w:lang w:val="en-US"/>
        </w:rPr>
        <w:t>1, A.4.3.2.2.3.5.2</w:t>
      </w:r>
      <w:bookmarkEnd w:id="1421"/>
      <w:bookmarkEnd w:id="1422"/>
      <w:r>
        <w:rPr>
          <w:lang w:val="en-US"/>
        </w:rPr>
        <w:t>, A.4.3.2.2.3.5.3 and A.4.3.2.2.3.5.4</w:t>
      </w:r>
      <w:r>
        <w:t>.</w:t>
      </w:r>
    </w:p>
    <w:p w14:paraId="6AD00CB2" w14:textId="19671098" w:rsidR="002E2734" w:rsidRDefault="002E2734" w:rsidP="002E2734">
      <w:pPr>
        <w:pStyle w:val="TH"/>
      </w:pPr>
      <w:bookmarkStart w:id="1423" w:name="_CRTableA_4_3_2_2_3_5_1"/>
      <w:r>
        <w:t>Table</w:t>
      </w:r>
      <w:r>
        <w:rPr>
          <w:noProof/>
        </w:rPr>
        <w:t> </w:t>
      </w:r>
      <w:bookmarkEnd w:id="1423"/>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3807109E" w:rsidR="002E2734" w:rsidRDefault="002E2734" w:rsidP="002E2734">
      <w:pPr>
        <w:pStyle w:val="TH"/>
      </w:pPr>
      <w:bookmarkStart w:id="1424" w:name="_CRTableA_3_2_2_3_5_2"/>
      <w:bookmarkStart w:id="1425" w:name="_CRTableA_43_2_2_3_5_2"/>
      <w:bookmarkStart w:id="1426" w:name="_CRTableA_4_2_2_3_5_2"/>
      <w:r>
        <w:t xml:space="preserve">Table </w:t>
      </w:r>
      <w:bookmarkEnd w:id="1424"/>
      <w:bookmarkEnd w:id="1425"/>
      <w:bookmarkEnd w:id="1426"/>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02153E4A" w:rsidR="002E2734" w:rsidRDefault="002E2734" w:rsidP="002E2734">
      <w:pPr>
        <w:pStyle w:val="TH"/>
      </w:pPr>
      <w:bookmarkStart w:id="1427" w:name="_CRTableA_3_2_2_3_5_3"/>
      <w:bookmarkStart w:id="1428" w:name="_CRTableA_43_2_2_3_5_3"/>
      <w:bookmarkStart w:id="1429" w:name="_CRTableA_4_2_2_3_5_3"/>
      <w:r>
        <w:t xml:space="preserve">Table </w:t>
      </w:r>
      <w:bookmarkStart w:id="1430" w:name="OLE_LINK256"/>
      <w:bookmarkEnd w:id="1427"/>
      <w:bookmarkEnd w:id="1428"/>
      <w:bookmarkEnd w:id="1429"/>
      <w:r>
        <w:rPr>
          <w:lang w:eastAsia="zh-CN"/>
        </w:rPr>
        <w:t>A.</w:t>
      </w:r>
      <w:r w:rsidR="004513CE">
        <w:rPr>
          <w:lang w:eastAsia="zh-CN"/>
        </w:rPr>
        <w:t>4</w:t>
      </w:r>
      <w:r>
        <w:rPr>
          <w:lang w:eastAsia="zh-CN"/>
        </w:rPr>
        <w:t>.2.2.3</w:t>
      </w:r>
      <w:r>
        <w:t>.5.3</w:t>
      </w:r>
      <w:bookmarkEnd w:id="1430"/>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434807D0" w:rsidR="002E2734" w:rsidRDefault="002E2734" w:rsidP="002E2734">
      <w:pPr>
        <w:pStyle w:val="TH"/>
      </w:pPr>
      <w:bookmarkStart w:id="1431" w:name="_CRTableA_3_2_2_3_5_4"/>
      <w:bookmarkStart w:id="1432" w:name="_CRTableA_43_2_2_3_5_4"/>
      <w:bookmarkStart w:id="1433" w:name="_CRTableA_4_2_2_3_5_4"/>
      <w:r>
        <w:t xml:space="preserve">Table </w:t>
      </w:r>
      <w:bookmarkEnd w:id="1431"/>
      <w:bookmarkEnd w:id="1432"/>
      <w:bookmarkEnd w:id="1433"/>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434" w:name="_CRA_4_3_3"/>
      <w:bookmarkStart w:id="1435" w:name="_Toc168325722"/>
      <w:bookmarkStart w:id="1436" w:name="_Toc187930062"/>
      <w:bookmarkEnd w:id="1434"/>
      <w:r>
        <w:rPr>
          <w:lang w:eastAsia="zh-CN"/>
        </w:rPr>
        <w:t>A.4.3.3</w:t>
      </w:r>
      <w:r>
        <w:rPr>
          <w:lang w:eastAsia="zh-CN"/>
        </w:rPr>
        <w:tab/>
        <w:t>Data Model</w:t>
      </w:r>
      <w:bookmarkEnd w:id="1435"/>
      <w:bookmarkEnd w:id="1436"/>
    </w:p>
    <w:p w14:paraId="313F79E8" w14:textId="77777777" w:rsidR="002E2734" w:rsidRDefault="002E2734" w:rsidP="002E2734">
      <w:pPr>
        <w:pStyle w:val="Heading4"/>
        <w:rPr>
          <w:lang w:eastAsia="zh-CN"/>
        </w:rPr>
      </w:pPr>
      <w:bookmarkStart w:id="1437" w:name="_CRA_4_3_3_1"/>
      <w:bookmarkStart w:id="1438" w:name="_Toc168325723"/>
      <w:bookmarkStart w:id="1439" w:name="_Toc187930063"/>
      <w:bookmarkEnd w:id="1437"/>
      <w:r>
        <w:rPr>
          <w:lang w:eastAsia="zh-CN"/>
        </w:rPr>
        <w:t>A.4.3.3.1</w:t>
      </w:r>
      <w:r>
        <w:rPr>
          <w:lang w:eastAsia="zh-CN"/>
        </w:rPr>
        <w:tab/>
        <w:t>General</w:t>
      </w:r>
      <w:bookmarkEnd w:id="1438"/>
      <w:bookmarkEnd w:id="1439"/>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440" w:name="_CRTableA_4_3_3_1_1"/>
      <w:r>
        <w:t>Table </w:t>
      </w:r>
      <w:bookmarkEnd w:id="1440"/>
      <w:r>
        <w:rPr>
          <w:lang w:eastAsia="zh-CN"/>
        </w:rPr>
        <w:t>A.4.3.3.1</w:t>
      </w:r>
      <w:r>
        <w:t>.1: SDD_DataStorage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r w:rsidRPr="00830AC8">
              <w:t>DataStorageCreationRequest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r w:rsidRPr="00830AC8">
              <w:t>DataStorageCreationResponse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r w:rsidRPr="00830AC8">
              <w:t>DataStorageReservationRequest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r w:rsidRPr="00830AC8">
              <w:t>DataStorageReservationResponse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r w:rsidRPr="00830AC8">
              <w:t>DataStorageStatusNotification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r w:rsidRPr="00830AC8">
              <w:t>DataStorageQueryResponse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r w:rsidRPr="00830AC8">
              <w:t>DataStorageMgtRequest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441" w:name="_CRTableA_4_3_3_1_2"/>
      <w:r>
        <w:t>Table </w:t>
      </w:r>
      <w:bookmarkEnd w:id="1441"/>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442" w:name="_CRTableA_4_3_3_1_3"/>
      <w:r>
        <w:t>Table </w:t>
      </w:r>
      <w:bookmarkEnd w:id="1442"/>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443" w:name="_CRA_4_3_3_2"/>
      <w:bookmarkStart w:id="1444" w:name="_Toc168325724"/>
      <w:bookmarkStart w:id="1445" w:name="_Toc187930064"/>
      <w:bookmarkEnd w:id="1443"/>
      <w:r>
        <w:rPr>
          <w:lang w:eastAsia="zh-CN"/>
        </w:rPr>
        <w:t>A.4.3.3.2</w:t>
      </w:r>
      <w:r>
        <w:rPr>
          <w:lang w:eastAsia="zh-CN"/>
        </w:rPr>
        <w:tab/>
        <w:t>Structured data types</w:t>
      </w:r>
      <w:bookmarkEnd w:id="1444"/>
      <w:bookmarkEnd w:id="1445"/>
    </w:p>
    <w:p w14:paraId="60437343" w14:textId="77777777" w:rsidR="00D71840" w:rsidRDefault="00D71840" w:rsidP="00D71840">
      <w:pPr>
        <w:pStyle w:val="Heading5"/>
        <w:rPr>
          <w:lang w:eastAsia="zh-CN"/>
        </w:rPr>
      </w:pPr>
      <w:bookmarkStart w:id="1446" w:name="_CRA_4_3_3_2_1"/>
      <w:bookmarkStart w:id="1447" w:name="_Toc168325725"/>
      <w:bookmarkStart w:id="1448" w:name="_Toc187930065"/>
      <w:bookmarkEnd w:id="1446"/>
      <w:r>
        <w:rPr>
          <w:lang w:eastAsia="zh-CN"/>
        </w:rPr>
        <w:t>A.4.3.3.2.1</w:t>
      </w:r>
      <w:r>
        <w:rPr>
          <w:lang w:eastAsia="zh-CN"/>
        </w:rPr>
        <w:tab/>
        <w:t>Type: DataStorageCreationRequest</w:t>
      </w:r>
      <w:bookmarkEnd w:id="1447"/>
      <w:bookmarkEnd w:id="1448"/>
    </w:p>
    <w:p w14:paraId="16A9BAEB" w14:textId="77777777" w:rsidR="00D71840" w:rsidRDefault="00D71840" w:rsidP="00D71840">
      <w:pPr>
        <w:pStyle w:val="TH"/>
      </w:pPr>
      <w:bookmarkStart w:id="1449" w:name="_CRTableA_4_3_3_2_1_1"/>
      <w:r>
        <w:rPr>
          <w:noProof/>
        </w:rPr>
        <w:t>Table </w:t>
      </w:r>
      <w:bookmarkEnd w:id="1449"/>
      <w:r>
        <w:rPr>
          <w:lang w:eastAsia="zh-CN"/>
        </w:rPr>
        <w:t>A.4.3.3.2.1.</w:t>
      </w:r>
      <w:r>
        <w:t xml:space="preserve">1: </w:t>
      </w:r>
      <w:r>
        <w:rPr>
          <w:noProof/>
        </w:rPr>
        <w:t>Definition of type DataStorageCreationRequest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450" w:name="_CRA_4_3_3_2_2"/>
      <w:bookmarkStart w:id="1451" w:name="_Toc168325726"/>
      <w:bookmarkStart w:id="1452" w:name="_Toc187930066"/>
      <w:bookmarkEnd w:id="1450"/>
      <w:r>
        <w:rPr>
          <w:lang w:eastAsia="zh-CN"/>
        </w:rPr>
        <w:t>A.4.3.3.2.2</w:t>
      </w:r>
      <w:r>
        <w:rPr>
          <w:lang w:eastAsia="zh-CN"/>
        </w:rPr>
        <w:tab/>
        <w:t>Type: DataStorageCreationResponse</w:t>
      </w:r>
      <w:bookmarkEnd w:id="1451"/>
      <w:bookmarkEnd w:id="1452"/>
    </w:p>
    <w:p w14:paraId="7F0BE6E4" w14:textId="77777777" w:rsidR="00D71840" w:rsidRDefault="00D71840" w:rsidP="00D71840">
      <w:pPr>
        <w:pStyle w:val="TH"/>
      </w:pPr>
      <w:bookmarkStart w:id="1453" w:name="_CRTableA_4_3_3_2_2_1"/>
      <w:r>
        <w:rPr>
          <w:noProof/>
        </w:rPr>
        <w:t>Table </w:t>
      </w:r>
      <w:bookmarkEnd w:id="1453"/>
      <w:r>
        <w:rPr>
          <w:lang w:eastAsia="zh-CN"/>
        </w:rPr>
        <w:t>A.4.3.3.2.2.1</w:t>
      </w:r>
      <w:r>
        <w:t xml:space="preserve">: </w:t>
      </w:r>
      <w:r>
        <w:rPr>
          <w:noProof/>
        </w:rPr>
        <w:t>Definition of type DataStorageCreationResponse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454" w:name="_CRA_4_3_3_2_3"/>
      <w:bookmarkStart w:id="1455" w:name="_Toc168325727"/>
      <w:bookmarkStart w:id="1456" w:name="_Toc187930067"/>
      <w:bookmarkEnd w:id="1454"/>
      <w:r>
        <w:rPr>
          <w:lang w:eastAsia="zh-CN"/>
        </w:rPr>
        <w:t>A.4.3.3.2.3</w:t>
      </w:r>
      <w:r>
        <w:rPr>
          <w:lang w:eastAsia="zh-CN"/>
        </w:rPr>
        <w:tab/>
        <w:t>Type: DataStorageReservationRequest</w:t>
      </w:r>
      <w:bookmarkEnd w:id="1455"/>
      <w:bookmarkEnd w:id="1456"/>
    </w:p>
    <w:p w14:paraId="64FCE040" w14:textId="77777777" w:rsidR="00D71840" w:rsidRDefault="00D71840" w:rsidP="00D71840">
      <w:pPr>
        <w:pStyle w:val="TH"/>
      </w:pPr>
      <w:bookmarkStart w:id="1457" w:name="_CRTableA_4_3_3_2_3_1"/>
      <w:r>
        <w:rPr>
          <w:noProof/>
        </w:rPr>
        <w:t>Table </w:t>
      </w:r>
      <w:bookmarkEnd w:id="1457"/>
      <w:r>
        <w:rPr>
          <w:lang w:eastAsia="zh-CN"/>
        </w:rPr>
        <w:t>A.4.3.3.2.3.1</w:t>
      </w:r>
      <w:r>
        <w:t xml:space="preserve">: </w:t>
      </w:r>
      <w:r>
        <w:rPr>
          <w:noProof/>
        </w:rPr>
        <w:t>Definition of type DataStorageReservationRequest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7C690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006"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99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458" w:name="_CRA_4_3_3_2_4"/>
      <w:bookmarkStart w:id="1459" w:name="_Toc168325728"/>
      <w:bookmarkStart w:id="1460" w:name="_Toc187930068"/>
      <w:bookmarkEnd w:id="1458"/>
      <w:r>
        <w:rPr>
          <w:lang w:eastAsia="zh-CN"/>
        </w:rPr>
        <w:t>A.4.3.3.2.4</w:t>
      </w:r>
      <w:r>
        <w:rPr>
          <w:lang w:eastAsia="zh-CN"/>
        </w:rPr>
        <w:tab/>
        <w:t>Type: DataStorageReservationResponse</w:t>
      </w:r>
      <w:bookmarkEnd w:id="1459"/>
      <w:bookmarkEnd w:id="1460"/>
    </w:p>
    <w:p w14:paraId="4A2F629A" w14:textId="77777777" w:rsidR="00D71840" w:rsidRDefault="00D71840" w:rsidP="00D71840">
      <w:pPr>
        <w:pStyle w:val="TH"/>
      </w:pPr>
      <w:bookmarkStart w:id="1461" w:name="_CRTableA_4_3_3_2_4_1"/>
      <w:r>
        <w:rPr>
          <w:noProof/>
        </w:rPr>
        <w:t>Table </w:t>
      </w:r>
      <w:bookmarkEnd w:id="1461"/>
      <w:r>
        <w:rPr>
          <w:lang w:eastAsia="zh-CN"/>
        </w:rPr>
        <w:t>A.4.3.3.2.4.1</w:t>
      </w:r>
      <w:r>
        <w:t xml:space="preserve">: </w:t>
      </w:r>
      <w:r>
        <w:rPr>
          <w:noProof/>
        </w:rPr>
        <w:t>Definition of type DataStorageReservationResponse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462" w:name="_CRA_4_3_3_2_5"/>
      <w:bookmarkStart w:id="1463" w:name="_Toc168325729"/>
      <w:bookmarkStart w:id="1464" w:name="_Toc187930069"/>
      <w:bookmarkEnd w:id="1462"/>
      <w:r>
        <w:rPr>
          <w:lang w:eastAsia="zh-CN"/>
        </w:rPr>
        <w:t>A.4.3.3.2.5</w:t>
      </w:r>
      <w:r>
        <w:rPr>
          <w:lang w:eastAsia="zh-CN"/>
        </w:rPr>
        <w:tab/>
        <w:t>Type: DataStorageStatus</w:t>
      </w:r>
      <w:r>
        <w:t>Notification</w:t>
      </w:r>
      <w:bookmarkEnd w:id="1463"/>
      <w:bookmarkEnd w:id="1464"/>
    </w:p>
    <w:p w14:paraId="76A48D51" w14:textId="77777777" w:rsidR="00D71840" w:rsidRDefault="00D71840" w:rsidP="00D71840">
      <w:pPr>
        <w:pStyle w:val="TH"/>
      </w:pPr>
      <w:bookmarkStart w:id="1465" w:name="_CRTableA_4_3_3_2_5_1"/>
      <w:r>
        <w:rPr>
          <w:noProof/>
        </w:rPr>
        <w:t>Table </w:t>
      </w:r>
      <w:bookmarkEnd w:id="1465"/>
      <w:r>
        <w:rPr>
          <w:lang w:eastAsia="zh-CN"/>
        </w:rPr>
        <w:t>A.4.3.3.2.5.</w:t>
      </w:r>
      <w:r>
        <w:t xml:space="preserve">1: </w:t>
      </w:r>
      <w:r>
        <w:rPr>
          <w:noProof/>
        </w:rPr>
        <w:t>Definition of type DataStorageStatus</w:t>
      </w:r>
      <w: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466" w:name="_CRA_4_3_3_2_6"/>
      <w:bookmarkStart w:id="1467" w:name="_Toc168325730"/>
      <w:bookmarkStart w:id="1468" w:name="_Toc187930070"/>
      <w:bookmarkEnd w:id="1466"/>
      <w:r>
        <w:rPr>
          <w:lang w:eastAsia="zh-CN"/>
        </w:rPr>
        <w:t>A.4.3.3.2.6</w:t>
      </w:r>
      <w:r>
        <w:rPr>
          <w:lang w:eastAsia="zh-CN"/>
        </w:rPr>
        <w:tab/>
        <w:t>Type: DataStorageQueryResponse</w:t>
      </w:r>
      <w:bookmarkEnd w:id="1467"/>
      <w:bookmarkEnd w:id="1468"/>
    </w:p>
    <w:p w14:paraId="3BAE1E1D" w14:textId="77777777" w:rsidR="00D71840" w:rsidRDefault="00D71840" w:rsidP="00D71840">
      <w:pPr>
        <w:pStyle w:val="TH"/>
      </w:pPr>
      <w:bookmarkStart w:id="1469" w:name="_CRTableA_4_3_3_2_6_1"/>
      <w:r>
        <w:rPr>
          <w:noProof/>
        </w:rPr>
        <w:t>Table </w:t>
      </w:r>
      <w:bookmarkEnd w:id="1469"/>
      <w:r>
        <w:rPr>
          <w:lang w:eastAsia="zh-CN"/>
        </w:rPr>
        <w:t>A.4.3.3.2.6.1</w:t>
      </w:r>
      <w:r>
        <w:t xml:space="preserve">: </w:t>
      </w:r>
      <w:r>
        <w:rPr>
          <w:noProof/>
        </w:rPr>
        <w:t>Definition of type DataStorageQueryResponse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470" w:name="_CRA_4_3_3_2_7"/>
      <w:bookmarkStart w:id="1471" w:name="_Toc168325731"/>
      <w:bookmarkStart w:id="1472" w:name="_Toc187930071"/>
      <w:bookmarkEnd w:id="1470"/>
      <w:r>
        <w:rPr>
          <w:lang w:eastAsia="zh-CN"/>
        </w:rPr>
        <w:t>A.4.3.3.2.7</w:t>
      </w:r>
      <w:r>
        <w:rPr>
          <w:lang w:eastAsia="zh-CN"/>
        </w:rPr>
        <w:tab/>
        <w:t>Type: DataStorageMgtRequest</w:t>
      </w:r>
      <w:bookmarkEnd w:id="1471"/>
      <w:bookmarkEnd w:id="1472"/>
    </w:p>
    <w:p w14:paraId="61D067C7" w14:textId="77777777" w:rsidR="00D71840" w:rsidRDefault="00D71840" w:rsidP="00D71840">
      <w:pPr>
        <w:pStyle w:val="TH"/>
      </w:pPr>
      <w:bookmarkStart w:id="1473" w:name="_CRTableA_4_3_3_2_7_1"/>
      <w:r>
        <w:rPr>
          <w:noProof/>
        </w:rPr>
        <w:t>Table </w:t>
      </w:r>
      <w:bookmarkEnd w:id="1473"/>
      <w:r>
        <w:rPr>
          <w:lang w:eastAsia="zh-CN"/>
        </w:rPr>
        <w:t>A.4.3.3.2.7.1</w:t>
      </w:r>
      <w:r>
        <w:t xml:space="preserve">: </w:t>
      </w:r>
      <w:r>
        <w:rPr>
          <w:noProof/>
        </w:rPr>
        <w:t>Definition of type DataStorageMgtRequest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474" w:name="_CRA_4_3_3_2_8"/>
      <w:bookmarkStart w:id="1475" w:name="_Toc168325732"/>
      <w:bookmarkStart w:id="1476" w:name="_Toc187930072"/>
      <w:bookmarkEnd w:id="1474"/>
      <w:r>
        <w:rPr>
          <w:lang w:eastAsia="zh-CN"/>
        </w:rPr>
        <w:t>A.4.3.3.2.8</w:t>
      </w:r>
      <w:r>
        <w:rPr>
          <w:lang w:eastAsia="zh-CN"/>
        </w:rPr>
        <w:tab/>
        <w:t xml:space="preserve">Type: </w:t>
      </w:r>
      <w:r w:rsidRPr="00830AC8">
        <w:rPr>
          <w:lang w:val="en-US"/>
        </w:rPr>
        <w:t>StatusInformationReq</w:t>
      </w:r>
      <w:bookmarkEnd w:id="1475"/>
      <w:bookmarkEnd w:id="1476"/>
    </w:p>
    <w:p w14:paraId="0FB5CB87" w14:textId="77777777" w:rsidR="00D71840" w:rsidRDefault="00D71840" w:rsidP="00D71840">
      <w:pPr>
        <w:pStyle w:val="TH"/>
      </w:pPr>
      <w:bookmarkStart w:id="1477" w:name="_CRTableA_4_3_3_2_8_1"/>
      <w:r>
        <w:rPr>
          <w:noProof/>
        </w:rPr>
        <w:t>Table </w:t>
      </w:r>
      <w:bookmarkEnd w:id="1477"/>
      <w:r>
        <w:rPr>
          <w:lang w:eastAsia="zh-CN"/>
        </w:rPr>
        <w:t>A.4.3.3.2.8.1</w:t>
      </w:r>
      <w:r>
        <w:t xml:space="preserve">: </w:t>
      </w:r>
      <w:r>
        <w:rPr>
          <w:noProof/>
        </w:rPr>
        <w:t xml:space="preserve">Definition of type </w:t>
      </w:r>
      <w:r w:rsidRPr="00830AC8">
        <w:rPr>
          <w:lang w:val="en-US"/>
        </w:rPr>
        <w:t>StatusInformationReq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478" w:name="_CRA_4_3_3_2_9"/>
      <w:bookmarkStart w:id="1479" w:name="_Toc168325733"/>
      <w:bookmarkStart w:id="1480" w:name="_Toc187930073"/>
      <w:bookmarkEnd w:id="1478"/>
      <w:r>
        <w:rPr>
          <w:lang w:eastAsia="zh-CN"/>
        </w:rPr>
        <w:t>A.4.3.3.2.9</w:t>
      </w:r>
      <w:r>
        <w:rPr>
          <w:lang w:eastAsia="zh-CN"/>
        </w:rPr>
        <w:tab/>
        <w:t xml:space="preserve">Type: </w:t>
      </w:r>
      <w:r w:rsidRPr="00830AC8">
        <w:rPr>
          <w:lang w:val="en-US"/>
        </w:rPr>
        <w:t>StatusInformationRes</w:t>
      </w:r>
      <w:bookmarkEnd w:id="1479"/>
      <w:bookmarkEnd w:id="1480"/>
    </w:p>
    <w:p w14:paraId="24247B62" w14:textId="77777777" w:rsidR="00D71840" w:rsidRPr="00830AC8" w:rsidRDefault="00D71840" w:rsidP="00D71840">
      <w:pPr>
        <w:pStyle w:val="TH"/>
        <w:rPr>
          <w:lang w:val="en-US"/>
        </w:rPr>
      </w:pPr>
      <w:bookmarkStart w:id="1481" w:name="_CRTableA_4_3_3_2_9_1"/>
      <w:r>
        <w:rPr>
          <w:noProof/>
        </w:rPr>
        <w:t>Table </w:t>
      </w:r>
      <w:bookmarkEnd w:id="1481"/>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482" w:name="_CRA_4_3_3_3"/>
      <w:bookmarkStart w:id="1483" w:name="_Toc168325734"/>
      <w:bookmarkStart w:id="1484" w:name="_Toc187930074"/>
      <w:bookmarkEnd w:id="1482"/>
      <w:r>
        <w:rPr>
          <w:lang w:eastAsia="zh-CN"/>
        </w:rPr>
        <w:t>A.4.3.3.3</w:t>
      </w:r>
      <w:r>
        <w:rPr>
          <w:lang w:eastAsia="zh-CN"/>
        </w:rPr>
        <w:tab/>
        <w:t>Simple data types and enumerations</w:t>
      </w:r>
      <w:bookmarkEnd w:id="1483"/>
      <w:bookmarkEnd w:id="1484"/>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485" w:name="_CRA_4_3_4"/>
      <w:bookmarkStart w:id="1486" w:name="_Toc168325735"/>
      <w:bookmarkStart w:id="1487" w:name="_Toc187930075"/>
      <w:bookmarkEnd w:id="1485"/>
      <w:r>
        <w:t>A.4.3.4</w:t>
      </w:r>
      <w:r>
        <w:tab/>
        <w:t>Error Handling</w:t>
      </w:r>
      <w:bookmarkEnd w:id="1486"/>
      <w:bookmarkEnd w:id="1487"/>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488" w:name="_CRA_4_3_5"/>
      <w:bookmarkStart w:id="1489" w:name="_Toc168325736"/>
      <w:bookmarkStart w:id="1490" w:name="_Toc187930076"/>
      <w:bookmarkEnd w:id="1488"/>
      <w:r>
        <w:t>A.4.3.5</w:t>
      </w:r>
      <w:r>
        <w:tab/>
        <w:t>CDDL Specification</w:t>
      </w:r>
      <w:bookmarkEnd w:id="1489"/>
      <w:bookmarkEnd w:id="1490"/>
    </w:p>
    <w:p w14:paraId="2B10D54A" w14:textId="77777777" w:rsidR="002E2734" w:rsidRDefault="002E2734" w:rsidP="002E2734">
      <w:pPr>
        <w:pStyle w:val="Heading4"/>
        <w:rPr>
          <w:lang w:eastAsia="zh-CN"/>
        </w:rPr>
      </w:pPr>
      <w:bookmarkStart w:id="1491" w:name="_CRA_4_3_5_1"/>
      <w:bookmarkStart w:id="1492" w:name="_Toc168325737"/>
      <w:bookmarkStart w:id="1493" w:name="_Toc187930077"/>
      <w:bookmarkEnd w:id="1491"/>
      <w:r>
        <w:t>A.4.3.5</w:t>
      </w:r>
      <w:r>
        <w:rPr>
          <w:lang w:eastAsia="zh-CN"/>
        </w:rPr>
        <w:t>.1</w:t>
      </w:r>
      <w:r>
        <w:rPr>
          <w:lang w:eastAsia="zh-CN"/>
        </w:rPr>
        <w:tab/>
        <w:t>Introduction</w:t>
      </w:r>
      <w:bookmarkEnd w:id="1492"/>
      <w:bookmarkEnd w:id="1493"/>
    </w:p>
    <w:p w14:paraId="3FD339E5" w14:textId="06DAA018"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494" w:name="_CRA_4_3_5_2"/>
      <w:bookmarkStart w:id="1495" w:name="_Toc168325738"/>
      <w:bookmarkStart w:id="1496" w:name="_Toc187930078"/>
      <w:bookmarkEnd w:id="1494"/>
      <w:r>
        <w:t>A.4.3.5</w:t>
      </w:r>
      <w:r>
        <w:rPr>
          <w:lang w:eastAsia="zh-CN"/>
        </w:rPr>
        <w:t>.2</w:t>
      </w:r>
      <w:r>
        <w:rPr>
          <w:lang w:eastAsia="zh-CN"/>
        </w:rPr>
        <w:tab/>
        <w:t>CDDL document</w:t>
      </w:r>
      <w:bookmarkEnd w:id="1495"/>
      <w:bookmarkEnd w:id="1496"/>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77777777"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77777777"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Pr="00932268"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61332BCB" w14:textId="77777777" w:rsidR="00F54EC9" w:rsidRPr="00932268" w:rsidRDefault="00F54EC9" w:rsidP="00F54EC9">
      <w:pPr>
        <w:pStyle w:val="PL"/>
        <w:rPr>
          <w:lang w:eastAsia="zh-CN"/>
        </w:rPr>
      </w:pPr>
      <w:r w:rsidRPr="00932268">
        <w:rPr>
          <w:lang w:eastAsia="zh-CN"/>
        </w:rPr>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4424678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Pr="00932268"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Pr="00932268"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2A48627A" w14:textId="77777777" w:rsidR="00F54EC9" w:rsidRPr="00932268" w:rsidRDefault="00F54EC9" w:rsidP="00F54EC9">
      <w:pPr>
        <w:pStyle w:val="PL"/>
        <w:rPr>
          <w:lang w:eastAsia="zh-CN"/>
        </w:rPr>
      </w:pPr>
      <w:r w:rsidRPr="00932268">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77777777" w:rsidR="00F54EC9" w:rsidRPr="00932268" w:rsidRDefault="00F54EC9" w:rsidP="00F54EC9">
      <w:pPr>
        <w:pStyle w:val="PL"/>
        <w:rPr>
          <w:lang w:eastAsia="zh-CN"/>
        </w:rPr>
      </w:pPr>
      <w:r w:rsidRPr="00932268">
        <w:rPr>
          <w:lang w:eastAsia="zh-CN"/>
        </w:rPr>
        <w:t xml:space="preserve"> valUeId: text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718FEE64" w14:textId="77777777" w:rsidR="002E2734" w:rsidRPr="00830AC8" w:rsidRDefault="002E2734" w:rsidP="002E2734">
      <w:pPr>
        <w:pStyle w:val="Heading3"/>
        <w:rPr>
          <w:noProof/>
          <w:lang w:val="sv-SE"/>
        </w:rPr>
      </w:pPr>
      <w:bookmarkStart w:id="1497" w:name="_CRA_4_3_6"/>
      <w:bookmarkStart w:id="1498" w:name="_Toc168325739"/>
      <w:bookmarkStart w:id="1499" w:name="_Toc187930079"/>
      <w:bookmarkEnd w:id="1497"/>
      <w:r w:rsidRPr="00830AC8">
        <w:rPr>
          <w:noProof/>
          <w:lang w:val="sv-SE"/>
        </w:rPr>
        <w:t>A.4.3.6</w:t>
      </w:r>
      <w:r w:rsidRPr="00830AC8">
        <w:rPr>
          <w:noProof/>
          <w:lang w:val="sv-SE"/>
        </w:rPr>
        <w:tab/>
        <w:t>Media Types</w:t>
      </w:r>
      <w:bookmarkEnd w:id="1498"/>
      <w:bookmarkEnd w:id="1499"/>
    </w:p>
    <w:p w14:paraId="3ABD49E5" w14:textId="77777777" w:rsidR="00D71840" w:rsidRPr="00826514" w:rsidRDefault="00D71840" w:rsidP="00D71840">
      <w:pPr>
        <w:rPr>
          <w:lang w:val="en-US"/>
        </w:rPr>
      </w:pPr>
      <w:r>
        <w:rPr>
          <w:lang w:val="en-US"/>
        </w:rPr>
        <w:t xml:space="preserve">The media type for a request </w:t>
      </w:r>
      <w:r>
        <w:rPr>
          <w:lang w:eastAsia="zh-CN"/>
        </w:rPr>
        <w:t>to create data storage to the SDDM-S</w:t>
      </w:r>
      <w:r w:rsidRPr="00826514">
        <w:rPr>
          <w:lang w:val="en-US"/>
        </w:rPr>
        <w:t xml:space="preserve"> shall be </w:t>
      </w:r>
      <w:r w:rsidRPr="00826514">
        <w:t>"</w:t>
      </w:r>
      <w:r w:rsidRPr="0073469F">
        <w:t>application/vnd.3gpp.</w:t>
      </w:r>
      <w:r>
        <w:t>seal</w:t>
      </w:r>
      <w:r w:rsidRPr="0073469F">
        <w:t>-</w:t>
      </w:r>
      <w:r>
        <w:t>data-delivery-data-storage-creation-req-info</w:t>
      </w:r>
      <w:r w:rsidRPr="0073469F">
        <w:t>+</w:t>
      </w:r>
      <w:r>
        <w:t>cbor</w:t>
      </w:r>
      <w:r w:rsidRPr="00826514">
        <w:t>"</w:t>
      </w:r>
      <w:r w:rsidRPr="00826514">
        <w:rPr>
          <w:lang w:val="en-US"/>
        </w:rPr>
        <w:t>.</w:t>
      </w:r>
    </w:p>
    <w:p w14:paraId="0AC8BC06" w14:textId="77777777" w:rsidR="00D71840" w:rsidRPr="00826514" w:rsidRDefault="00D71840" w:rsidP="00D71840">
      <w:pPr>
        <w:rPr>
          <w:lang w:val="en-US"/>
        </w:rPr>
      </w:pPr>
      <w:r>
        <w:rPr>
          <w:lang w:val="en-US"/>
        </w:rPr>
        <w:t>The media type for a response of creating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data-delivery-data-storage-creation-res-info</w:t>
      </w:r>
      <w:r w:rsidRPr="0073469F">
        <w:t>+</w:t>
      </w:r>
      <w:r>
        <w:t>cbor</w:t>
      </w:r>
      <w:r w:rsidRPr="00826514">
        <w:t>"</w:t>
      </w:r>
      <w:r w:rsidRPr="00826514">
        <w:rPr>
          <w:lang w:val="en-US"/>
        </w:rPr>
        <w:t>.</w:t>
      </w:r>
    </w:p>
    <w:p w14:paraId="51E1DFE3" w14:textId="77777777" w:rsidR="00D71840" w:rsidRPr="00826514" w:rsidRDefault="00D71840" w:rsidP="00D71840">
      <w:pPr>
        <w:rPr>
          <w:lang w:val="en-US"/>
        </w:rPr>
      </w:pPr>
      <w:r>
        <w:rPr>
          <w:lang w:val="en-US"/>
        </w:rPr>
        <w:t xml:space="preserve">The media type for a request to reserve data storage </w:t>
      </w:r>
      <w:r w:rsidRPr="00826514">
        <w:rPr>
          <w:lang w:val="en-US"/>
        </w:rPr>
        <w:t xml:space="preserve">shall be </w:t>
      </w:r>
      <w:r w:rsidRPr="00826514">
        <w:t>"</w:t>
      </w:r>
      <w:r w:rsidRPr="0073469F">
        <w:t>application/vnd.3gpp.</w:t>
      </w:r>
      <w:r>
        <w:t>seal</w:t>
      </w:r>
      <w:r w:rsidRPr="0073469F">
        <w:t>-</w:t>
      </w:r>
      <w:r>
        <w:t>data-delivery-data-storage-reservation-req-info</w:t>
      </w:r>
      <w:r w:rsidRPr="0073469F">
        <w:t>+</w:t>
      </w:r>
      <w:r>
        <w:t>cbor</w:t>
      </w:r>
      <w:r w:rsidRPr="00826514">
        <w:t>"</w:t>
      </w:r>
      <w:r w:rsidRPr="00826514">
        <w:rPr>
          <w:lang w:val="en-US"/>
        </w:rPr>
        <w:t>.</w:t>
      </w:r>
    </w:p>
    <w:p w14:paraId="6156D9A9" w14:textId="77777777" w:rsidR="00D71840" w:rsidRPr="00826514" w:rsidRDefault="00D71840" w:rsidP="00D71840">
      <w:pPr>
        <w:rPr>
          <w:lang w:val="en-US"/>
        </w:rPr>
      </w:pPr>
      <w:r>
        <w:rPr>
          <w:lang w:val="en-US"/>
        </w:rPr>
        <w:t>The media type for a response of reserving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data-delivery-data-storage-reservation-res-info</w:t>
      </w:r>
      <w:r w:rsidRPr="0073469F">
        <w:t>+</w:t>
      </w:r>
      <w:r>
        <w:t>cbor</w:t>
      </w:r>
      <w:r w:rsidRPr="00826514">
        <w:t>"</w:t>
      </w:r>
      <w:r w:rsidRPr="00826514">
        <w:rPr>
          <w:lang w:val="en-US"/>
        </w:rPr>
        <w:t>.</w:t>
      </w:r>
    </w:p>
    <w:p w14:paraId="5BE90C33" w14:textId="77777777" w:rsidR="00D71840" w:rsidRPr="00826514" w:rsidRDefault="00D71840" w:rsidP="00D71840">
      <w:pPr>
        <w:rPr>
          <w:lang w:val="en-US"/>
        </w:rPr>
      </w:pPr>
      <w:r>
        <w:rPr>
          <w:lang w:val="en-US"/>
        </w:rPr>
        <w:t>The media type for a data storage notification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data-delivery-data-storage-status-notification-info</w:t>
      </w:r>
      <w:r w:rsidRPr="0073469F">
        <w:t xml:space="preserve"> +</w:t>
      </w:r>
      <w:r>
        <w:t>cbor</w:t>
      </w:r>
      <w:r w:rsidRPr="00826514">
        <w:t>"</w:t>
      </w:r>
      <w:r w:rsidRPr="00826514">
        <w:rPr>
          <w:lang w:val="en-US"/>
        </w:rPr>
        <w:t>.</w:t>
      </w:r>
    </w:p>
    <w:p w14:paraId="1685D845" w14:textId="77777777" w:rsidR="00D71840" w:rsidRPr="00826514" w:rsidRDefault="00D71840" w:rsidP="00D71840">
      <w:pPr>
        <w:rPr>
          <w:lang w:val="en-US"/>
        </w:rPr>
      </w:pPr>
      <w:r>
        <w:rPr>
          <w:lang w:val="en-US"/>
        </w:rPr>
        <w:t>The media type for a response of querying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data-delivery-data-storage-query-res-info</w:t>
      </w:r>
      <w:r w:rsidRPr="0073469F">
        <w:t>+</w:t>
      </w:r>
      <w:r>
        <w:t>cbor</w:t>
      </w:r>
      <w:r w:rsidRPr="00826514">
        <w:t>"</w:t>
      </w:r>
      <w:r w:rsidRPr="00826514">
        <w:rPr>
          <w:lang w:val="en-US"/>
        </w:rPr>
        <w:t>.</w:t>
      </w:r>
    </w:p>
    <w:p w14:paraId="27C69D71" w14:textId="77777777" w:rsidR="00D71840" w:rsidRPr="00826514" w:rsidRDefault="00D71840" w:rsidP="00D71840">
      <w:pPr>
        <w:rPr>
          <w:lang w:val="en-US"/>
        </w:rPr>
      </w:pPr>
      <w:r>
        <w:rPr>
          <w:lang w:val="en-US"/>
        </w:rPr>
        <w:t xml:space="preserve">The media type for a request to manage data storage </w:t>
      </w:r>
      <w:r w:rsidRPr="00826514">
        <w:rPr>
          <w:lang w:val="en-US"/>
        </w:rPr>
        <w:t xml:space="preserve">shall be </w:t>
      </w:r>
      <w:r w:rsidRPr="00826514">
        <w:t>"</w:t>
      </w:r>
      <w:r w:rsidRPr="0073469F">
        <w:t>application/vnd.3gpp.</w:t>
      </w:r>
      <w:r>
        <w:t>seal</w:t>
      </w:r>
      <w:r w:rsidRPr="0073469F">
        <w:t>-</w:t>
      </w:r>
      <w:r>
        <w:t>data-delivery-data-storage-mgt-req-info</w:t>
      </w:r>
      <w:r w:rsidRPr="0073469F">
        <w:t>+</w:t>
      </w:r>
      <w:r>
        <w:t>cbor</w:t>
      </w:r>
      <w:r w:rsidRPr="00826514">
        <w:t>"</w:t>
      </w:r>
      <w:r w:rsidRPr="00826514">
        <w:rPr>
          <w:lang w:val="en-US"/>
        </w:rPr>
        <w:t>.</w:t>
      </w:r>
    </w:p>
    <w:p w14:paraId="43C9CFDE" w14:textId="77777777" w:rsidR="008D7C8D" w:rsidRDefault="008D7C8D" w:rsidP="008D7C8D">
      <w:pPr>
        <w:pStyle w:val="EditorsNote"/>
      </w:pPr>
      <w:bookmarkStart w:id="1500" w:name="_Toc168325740"/>
      <w:r>
        <w:t>Editor’s note:</w:t>
      </w:r>
      <w:r w:rsidRPr="0073469F">
        <w:tab/>
      </w:r>
      <w:r>
        <w:t>The MIME types need to be registered after the approval of the TS.</w:t>
      </w:r>
    </w:p>
    <w:p w14:paraId="0992D1BE" w14:textId="418C0426" w:rsidR="00D71840" w:rsidRPr="00826514" w:rsidRDefault="00D71840" w:rsidP="00D71840">
      <w:pPr>
        <w:pStyle w:val="Heading3"/>
        <w:rPr>
          <w:noProof/>
        </w:rPr>
      </w:pPr>
      <w:bookmarkStart w:id="1501" w:name="_CRA_4_3_7"/>
      <w:bookmarkStart w:id="1502" w:name="_Toc187930080"/>
      <w:bookmarkEnd w:id="1501"/>
      <w:r>
        <w:rPr>
          <w:noProof/>
        </w:rPr>
        <w:t>A.4</w:t>
      </w:r>
      <w:r w:rsidRPr="00826514">
        <w:rPr>
          <w:noProof/>
        </w:rPr>
        <w:t>.</w:t>
      </w:r>
      <w:r w:rsidR="00BE5D38">
        <w:rPr>
          <w:noProof/>
        </w:rPr>
        <w:t>3</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data-delivery-data-storage-creation-req-info</w:t>
      </w:r>
      <w:r w:rsidRPr="0073469F">
        <w:t>+</w:t>
      </w:r>
      <w:r>
        <w:t>cbor</w:t>
      </w:r>
      <w:bookmarkEnd w:id="1500"/>
      <w:bookmarkEnd w:id="1502"/>
    </w:p>
    <w:p w14:paraId="608529C2" w14:textId="77777777" w:rsidR="00D71840" w:rsidRPr="00826514" w:rsidRDefault="00D71840" w:rsidP="00D71840">
      <w:r w:rsidRPr="00826514">
        <w:t>Type name: application</w:t>
      </w:r>
    </w:p>
    <w:p w14:paraId="6F9FD91B" w14:textId="77777777" w:rsidR="00D71840" w:rsidRPr="00826514" w:rsidRDefault="00D71840" w:rsidP="00D71840">
      <w:r w:rsidRPr="00826514">
        <w:t xml:space="preserve">Subtype name: </w:t>
      </w:r>
      <w:r w:rsidRPr="0073469F">
        <w:t>application/vnd.3gpp.</w:t>
      </w:r>
      <w:r>
        <w:t>seal</w:t>
      </w:r>
      <w:r w:rsidRPr="0073469F">
        <w:t>-</w:t>
      </w:r>
      <w:r>
        <w:t>data-delivery-data-storage-creation-req-info</w:t>
      </w:r>
      <w:r w:rsidRPr="0073469F">
        <w:t>+</w:t>
      </w:r>
      <w:r>
        <w:t>cbor</w:t>
      </w:r>
    </w:p>
    <w:p w14:paraId="6258D4A5" w14:textId="77777777" w:rsidR="00D71840" w:rsidRPr="00826514" w:rsidRDefault="00D71840" w:rsidP="00D71840">
      <w:r w:rsidRPr="00826514">
        <w:t>Required parameters: none</w:t>
      </w:r>
    </w:p>
    <w:p w14:paraId="04E2B741" w14:textId="77777777" w:rsidR="00D71840" w:rsidRPr="00826514" w:rsidRDefault="00D71840" w:rsidP="00D71840">
      <w:r w:rsidRPr="00826514">
        <w:t>Optional parameters: none</w:t>
      </w:r>
    </w:p>
    <w:p w14:paraId="089CEF04" w14:textId="7BAD2A2A"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"DataStorageCreationRequest" data type in 3GPP TS 24.543 clause A.4.3.3.2.1 </w:t>
      </w:r>
      <w:r w:rsidRPr="00826514">
        <w:t>for details.</w:t>
      </w:r>
    </w:p>
    <w:p w14:paraId="078A1AFD" w14:textId="153DF095"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83A07AB"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454507F5"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44F1DDF"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A399BA6" w14:textId="7C1F726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F150C84" w14:textId="77777777" w:rsidR="00D71840" w:rsidRPr="00826514" w:rsidRDefault="00D71840" w:rsidP="00D71840">
      <w:r w:rsidRPr="00826514">
        <w:t>Additional information:</w:t>
      </w:r>
    </w:p>
    <w:p w14:paraId="258DFC4C" w14:textId="77777777" w:rsidR="00D71840" w:rsidRPr="00826514" w:rsidRDefault="00D71840" w:rsidP="00D71840">
      <w:pPr>
        <w:ind w:firstLine="284"/>
      </w:pPr>
      <w:r w:rsidRPr="00826514">
        <w:t>Deprecated alias names for this type: N/A</w:t>
      </w:r>
    </w:p>
    <w:p w14:paraId="5314A901" w14:textId="77777777" w:rsidR="00D71840" w:rsidRPr="00826514" w:rsidRDefault="00D71840" w:rsidP="00D71840">
      <w:pPr>
        <w:ind w:firstLine="284"/>
      </w:pPr>
      <w:r w:rsidRPr="00826514">
        <w:t>Magic number(s): N/A</w:t>
      </w:r>
    </w:p>
    <w:p w14:paraId="5AA46A72" w14:textId="77777777" w:rsidR="00D71840" w:rsidRPr="00826514" w:rsidRDefault="00D71840" w:rsidP="00D71840">
      <w:pPr>
        <w:ind w:firstLine="284"/>
      </w:pPr>
      <w:r w:rsidRPr="00826514">
        <w:t>File extension(s): none</w:t>
      </w:r>
    </w:p>
    <w:p w14:paraId="70948482" w14:textId="77777777" w:rsidR="00D71840" w:rsidRPr="00826514" w:rsidRDefault="00D71840" w:rsidP="00D71840">
      <w:pPr>
        <w:ind w:firstLine="284"/>
      </w:pPr>
      <w:r w:rsidRPr="00826514">
        <w:t>Macintosh file type code(s): none</w:t>
      </w:r>
    </w:p>
    <w:p w14:paraId="0CAC5B0D" w14:textId="77777777" w:rsidR="00D71840" w:rsidRPr="00826514" w:rsidRDefault="00D71840" w:rsidP="00D71840">
      <w:r w:rsidRPr="00826514">
        <w:t>Person &amp; email address to contact for further information: &lt;MCC name&gt;, &lt;MCC email address&gt;</w:t>
      </w:r>
    </w:p>
    <w:p w14:paraId="4B2DC3E2" w14:textId="77777777" w:rsidR="00D71840" w:rsidRPr="00826514" w:rsidRDefault="00D71840" w:rsidP="00D71840">
      <w:r w:rsidRPr="00826514">
        <w:t>Intended usage: COMMON</w:t>
      </w:r>
    </w:p>
    <w:p w14:paraId="35C09DDA" w14:textId="77777777" w:rsidR="00D71840" w:rsidRPr="00826514" w:rsidRDefault="00D71840" w:rsidP="00D71840">
      <w:r w:rsidRPr="00826514">
        <w:t>Restrictions on usage: None</w:t>
      </w:r>
    </w:p>
    <w:p w14:paraId="39748B7D" w14:textId="77777777" w:rsidR="00D71840" w:rsidRPr="00826514" w:rsidRDefault="00D71840" w:rsidP="00D71840">
      <w:r w:rsidRPr="00826514">
        <w:t>Author: 3GPP CT1 Working Group/3GPP_TSG_CT_WG1@LIST.ETSI.ORG</w:t>
      </w:r>
    </w:p>
    <w:p w14:paraId="47180557" w14:textId="77777777" w:rsidR="00D71840" w:rsidRPr="00826514" w:rsidRDefault="00D71840" w:rsidP="00D71840">
      <w:r w:rsidRPr="00826514">
        <w:t>Change controller: &lt;MCC name&gt;/&lt;MCC email address&gt;</w:t>
      </w:r>
    </w:p>
    <w:p w14:paraId="7F91A6A7" w14:textId="32018BFB" w:rsidR="00D71840" w:rsidRPr="00826514" w:rsidRDefault="00D71840" w:rsidP="00D71840">
      <w:pPr>
        <w:pStyle w:val="Heading3"/>
        <w:rPr>
          <w:noProof/>
        </w:rPr>
      </w:pPr>
      <w:bookmarkStart w:id="1503" w:name="_CRA_4_3_8"/>
      <w:bookmarkStart w:id="1504" w:name="_Toc168325741"/>
      <w:bookmarkStart w:id="1505" w:name="_Toc187930081"/>
      <w:bookmarkEnd w:id="1503"/>
      <w:r>
        <w:rPr>
          <w:noProof/>
        </w:rPr>
        <w:t>A.4.</w:t>
      </w:r>
      <w:r w:rsidR="00BE5D38">
        <w:rPr>
          <w:noProof/>
        </w:rPr>
        <w:t>3</w:t>
      </w:r>
      <w:r>
        <w:rPr>
          <w:noProof/>
        </w:rPr>
        <w:t>.8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data-delivery-data-storage-creation-res-info</w:t>
      </w:r>
      <w:r w:rsidRPr="0073469F">
        <w:t>+</w:t>
      </w:r>
      <w:r>
        <w:t>cbor</w:t>
      </w:r>
      <w:bookmarkEnd w:id="1504"/>
      <w:bookmarkEnd w:id="1505"/>
    </w:p>
    <w:p w14:paraId="11B362E3" w14:textId="77777777" w:rsidR="00D71840" w:rsidRPr="00826514" w:rsidRDefault="00D71840" w:rsidP="00D71840">
      <w:r w:rsidRPr="00826514">
        <w:t>Type name: application</w:t>
      </w:r>
    </w:p>
    <w:p w14:paraId="29E548A7" w14:textId="77777777" w:rsidR="00D71840" w:rsidRPr="00826514" w:rsidRDefault="00D71840" w:rsidP="00D71840">
      <w:r w:rsidRPr="00826514">
        <w:t xml:space="preserve">Subtype name: </w:t>
      </w:r>
      <w:r w:rsidRPr="0073469F">
        <w:t>application/vnd.3gpp.</w:t>
      </w:r>
      <w:r>
        <w:t>seal</w:t>
      </w:r>
      <w:r w:rsidRPr="0073469F">
        <w:t>-</w:t>
      </w:r>
      <w:r>
        <w:t>data-delivery-data-storage-creation-res-info</w:t>
      </w:r>
      <w:r w:rsidRPr="0073469F">
        <w:t>+</w:t>
      </w:r>
      <w:r>
        <w:t>cbor</w:t>
      </w:r>
    </w:p>
    <w:p w14:paraId="5C20EC42" w14:textId="77777777" w:rsidR="00D71840" w:rsidRPr="00826514" w:rsidRDefault="00D71840" w:rsidP="00D71840">
      <w:r w:rsidRPr="00826514">
        <w:t>Required parameters: none</w:t>
      </w:r>
    </w:p>
    <w:p w14:paraId="761485A7" w14:textId="77777777" w:rsidR="00D71840" w:rsidRPr="00826514" w:rsidRDefault="00D71840" w:rsidP="00D71840">
      <w:r w:rsidRPr="00826514">
        <w:t>Optional parameters: none</w:t>
      </w:r>
    </w:p>
    <w:p w14:paraId="0C58442B" w14:textId="431CB686"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"DataStorageCreationResponse" data type in 3GPP TS 24.543 clause A.4.3.3.2.2 </w:t>
      </w:r>
      <w:r w:rsidRPr="00826514">
        <w:t>for details.</w:t>
      </w:r>
    </w:p>
    <w:p w14:paraId="313BD9B3" w14:textId="3F930182"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01B64B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15F3C5A2"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3F182B6"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305610" w14:textId="03468303"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10626467" w14:textId="77777777" w:rsidR="00D71840" w:rsidRPr="00826514" w:rsidRDefault="00D71840" w:rsidP="00D71840">
      <w:r w:rsidRPr="00826514">
        <w:t>Additional information:</w:t>
      </w:r>
    </w:p>
    <w:p w14:paraId="29B28CED" w14:textId="77777777" w:rsidR="00D71840" w:rsidRPr="00826514" w:rsidRDefault="00D71840" w:rsidP="00D71840">
      <w:pPr>
        <w:ind w:firstLine="284"/>
      </w:pPr>
      <w:r w:rsidRPr="00826514">
        <w:t>Deprecated alias names for this type: N/A</w:t>
      </w:r>
    </w:p>
    <w:p w14:paraId="41D51AD7" w14:textId="77777777" w:rsidR="00D71840" w:rsidRPr="00826514" w:rsidRDefault="00D71840" w:rsidP="00D71840">
      <w:pPr>
        <w:ind w:firstLine="284"/>
      </w:pPr>
      <w:r w:rsidRPr="00826514">
        <w:t>Magic number(s): N/A</w:t>
      </w:r>
    </w:p>
    <w:p w14:paraId="27739388" w14:textId="77777777" w:rsidR="00D71840" w:rsidRPr="00826514" w:rsidRDefault="00D71840" w:rsidP="00D71840">
      <w:pPr>
        <w:ind w:firstLine="284"/>
      </w:pPr>
      <w:r w:rsidRPr="00826514">
        <w:t>File extension(s): none</w:t>
      </w:r>
    </w:p>
    <w:p w14:paraId="17EF91B0" w14:textId="77777777" w:rsidR="00D71840" w:rsidRPr="00826514" w:rsidRDefault="00D71840" w:rsidP="00D71840">
      <w:pPr>
        <w:ind w:firstLine="284"/>
      </w:pPr>
      <w:r w:rsidRPr="00826514">
        <w:t>Macintosh file type code(s): none</w:t>
      </w:r>
    </w:p>
    <w:p w14:paraId="5CB4D923" w14:textId="77777777" w:rsidR="00D71840" w:rsidRPr="00826514" w:rsidRDefault="00D71840" w:rsidP="00D71840">
      <w:r w:rsidRPr="00826514">
        <w:t>Person &amp; email address to contact for further information: &lt;MCC name&gt;, &lt;MCC email address&gt;</w:t>
      </w:r>
    </w:p>
    <w:p w14:paraId="20FB0981" w14:textId="77777777" w:rsidR="00D71840" w:rsidRPr="00826514" w:rsidRDefault="00D71840" w:rsidP="00D71840">
      <w:r w:rsidRPr="00826514">
        <w:t>Intended usage: COMMON</w:t>
      </w:r>
    </w:p>
    <w:p w14:paraId="59A86205" w14:textId="77777777" w:rsidR="00D71840" w:rsidRPr="00826514" w:rsidRDefault="00D71840" w:rsidP="00D71840">
      <w:r w:rsidRPr="00826514">
        <w:t>Restrictions on usage: None</w:t>
      </w:r>
    </w:p>
    <w:p w14:paraId="2BC53096" w14:textId="77777777" w:rsidR="00D71840" w:rsidRPr="00826514" w:rsidRDefault="00D71840" w:rsidP="00D71840">
      <w:r w:rsidRPr="00826514">
        <w:t>Author: 3GPP CT1 Working Group/3GPP_TSG_CT_WG1@LIST.ETSI.ORG</w:t>
      </w:r>
    </w:p>
    <w:p w14:paraId="46E5AB01" w14:textId="77777777" w:rsidR="00D71840" w:rsidRPr="00826514" w:rsidRDefault="00D71840" w:rsidP="00D71840">
      <w:r w:rsidRPr="00826514">
        <w:t>Change controller: &lt;MCC name&gt;/&lt;MCC email address&gt;</w:t>
      </w:r>
    </w:p>
    <w:p w14:paraId="73DE2E43" w14:textId="1E624264" w:rsidR="00D71840" w:rsidRPr="00826514" w:rsidRDefault="00D71840" w:rsidP="00D71840">
      <w:pPr>
        <w:pStyle w:val="Heading3"/>
        <w:rPr>
          <w:noProof/>
        </w:rPr>
      </w:pPr>
      <w:bookmarkStart w:id="1506" w:name="_CRA_4_3_9"/>
      <w:bookmarkStart w:id="1507" w:name="_Toc168325742"/>
      <w:bookmarkStart w:id="1508" w:name="_Toc187930082"/>
      <w:bookmarkEnd w:id="1506"/>
      <w:r>
        <w:rPr>
          <w:noProof/>
        </w:rPr>
        <w:t>A.4.</w:t>
      </w:r>
      <w:r w:rsidR="00BE5D38">
        <w:rPr>
          <w:noProof/>
        </w:rPr>
        <w:t>3</w:t>
      </w:r>
      <w:r>
        <w:rPr>
          <w:noProof/>
        </w:rPr>
        <w:t>.9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data-delivery-data-storage-reservation-req-info</w:t>
      </w:r>
      <w:r w:rsidRPr="0073469F">
        <w:t>+</w:t>
      </w:r>
      <w:r>
        <w:t>cbor</w:t>
      </w:r>
      <w:bookmarkEnd w:id="1507"/>
      <w:bookmarkEnd w:id="1508"/>
    </w:p>
    <w:p w14:paraId="2DA1A592" w14:textId="77777777" w:rsidR="00D71840" w:rsidRPr="00826514" w:rsidRDefault="00D71840" w:rsidP="00D71840">
      <w:r w:rsidRPr="00826514">
        <w:t>Type name: application</w:t>
      </w:r>
    </w:p>
    <w:p w14:paraId="2D5994CD" w14:textId="77777777" w:rsidR="00D71840" w:rsidRPr="00826514" w:rsidRDefault="00D71840" w:rsidP="00D71840">
      <w:r w:rsidRPr="00826514">
        <w:t xml:space="preserve">Subtype name: </w:t>
      </w:r>
      <w:r w:rsidRPr="0073469F">
        <w:t>application/vnd.3gpp.</w:t>
      </w:r>
      <w:r>
        <w:t>seal</w:t>
      </w:r>
      <w:r w:rsidRPr="0073469F">
        <w:t>-</w:t>
      </w:r>
      <w:r>
        <w:t>data-delivery-data-storage-reservation-req-info</w:t>
      </w:r>
      <w:r w:rsidRPr="0073469F">
        <w:t>+</w:t>
      </w:r>
      <w:r>
        <w:t>cbor</w:t>
      </w:r>
    </w:p>
    <w:p w14:paraId="60AE503E" w14:textId="77777777" w:rsidR="00D71840" w:rsidRPr="00826514" w:rsidRDefault="00D71840" w:rsidP="00D71840">
      <w:r w:rsidRPr="00826514">
        <w:t>Required parameters: none</w:t>
      </w:r>
    </w:p>
    <w:p w14:paraId="1A493736" w14:textId="77777777" w:rsidR="00D71840" w:rsidRPr="00826514" w:rsidRDefault="00D71840" w:rsidP="00D71840">
      <w:r w:rsidRPr="00826514">
        <w:t>Optional parameters: none</w:t>
      </w:r>
    </w:p>
    <w:p w14:paraId="05D7E08C" w14:textId="022ADBF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"DataStorageReservationRequest" data type in 3GPP TS 24.543 clause A.4.3.3.2.3 </w:t>
      </w:r>
      <w:r w:rsidRPr="00826514">
        <w:t>for details.</w:t>
      </w:r>
    </w:p>
    <w:p w14:paraId="45CE0ABD" w14:textId="330293AB"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0C7ED120"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82971A4"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8F9A98B"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CEA3B32" w14:textId="5D40132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0EDD71D" w14:textId="77777777" w:rsidR="00D71840" w:rsidRPr="00826514" w:rsidRDefault="00D71840" w:rsidP="00D71840">
      <w:r w:rsidRPr="00826514">
        <w:t>Additional information:</w:t>
      </w:r>
    </w:p>
    <w:p w14:paraId="4F62473B" w14:textId="77777777" w:rsidR="00D71840" w:rsidRPr="00826514" w:rsidRDefault="00D71840" w:rsidP="00D71840">
      <w:pPr>
        <w:ind w:firstLine="284"/>
      </w:pPr>
      <w:r w:rsidRPr="00826514">
        <w:t>Deprecated alias names for this type: N/A</w:t>
      </w:r>
    </w:p>
    <w:p w14:paraId="08537828" w14:textId="77777777" w:rsidR="00D71840" w:rsidRPr="00826514" w:rsidRDefault="00D71840" w:rsidP="00D71840">
      <w:pPr>
        <w:ind w:firstLine="284"/>
      </w:pPr>
      <w:r w:rsidRPr="00826514">
        <w:t>Magic number(s): N/A</w:t>
      </w:r>
    </w:p>
    <w:p w14:paraId="05354238" w14:textId="77777777" w:rsidR="00D71840" w:rsidRPr="00826514" w:rsidRDefault="00D71840" w:rsidP="00D71840">
      <w:pPr>
        <w:ind w:firstLine="284"/>
      </w:pPr>
      <w:r w:rsidRPr="00826514">
        <w:t>File extension(s): none</w:t>
      </w:r>
    </w:p>
    <w:p w14:paraId="673A0DD9" w14:textId="77777777" w:rsidR="00D71840" w:rsidRPr="00826514" w:rsidRDefault="00D71840" w:rsidP="00D71840">
      <w:pPr>
        <w:ind w:firstLine="284"/>
      </w:pPr>
      <w:r w:rsidRPr="00826514">
        <w:t>Macintosh file type code(s): none</w:t>
      </w:r>
    </w:p>
    <w:p w14:paraId="39321DD1" w14:textId="77777777" w:rsidR="00D71840" w:rsidRPr="00826514" w:rsidRDefault="00D71840" w:rsidP="00D71840">
      <w:r w:rsidRPr="00826514">
        <w:t>Person &amp; email address to contact for further information: &lt;MCC name&gt;, &lt;MCC email address&gt;</w:t>
      </w:r>
    </w:p>
    <w:p w14:paraId="52AEA88D" w14:textId="77777777" w:rsidR="00D71840" w:rsidRPr="00826514" w:rsidRDefault="00D71840" w:rsidP="00D71840">
      <w:r w:rsidRPr="00826514">
        <w:t>Intended usage: COMMON</w:t>
      </w:r>
    </w:p>
    <w:p w14:paraId="118509F5" w14:textId="77777777" w:rsidR="00D71840" w:rsidRPr="00826514" w:rsidRDefault="00D71840" w:rsidP="00D71840">
      <w:r w:rsidRPr="00826514">
        <w:t>Restrictions on usage: None</w:t>
      </w:r>
    </w:p>
    <w:p w14:paraId="37DBC296" w14:textId="77777777" w:rsidR="00D71840" w:rsidRPr="00826514" w:rsidRDefault="00D71840" w:rsidP="00D71840">
      <w:r w:rsidRPr="00826514">
        <w:t>Author: 3GPP CT1 Working Group/3GPP_TSG_CT_WG1@LIST.ETSI.ORG</w:t>
      </w:r>
    </w:p>
    <w:p w14:paraId="04C4D262" w14:textId="77777777" w:rsidR="00D71840" w:rsidRPr="00826514" w:rsidRDefault="00D71840" w:rsidP="00D71840">
      <w:r w:rsidRPr="00826514">
        <w:t>Change controller: &lt;MCC name&gt;/&lt;MCC email address&gt;</w:t>
      </w:r>
    </w:p>
    <w:p w14:paraId="0DC79D92" w14:textId="270CDA9B" w:rsidR="00D71840" w:rsidRPr="00826514" w:rsidRDefault="00D71840" w:rsidP="00D71840">
      <w:pPr>
        <w:pStyle w:val="Heading3"/>
        <w:rPr>
          <w:noProof/>
        </w:rPr>
      </w:pPr>
      <w:bookmarkStart w:id="1509" w:name="_CRA_4_3_10"/>
      <w:bookmarkStart w:id="1510" w:name="_Toc168325743"/>
      <w:bookmarkStart w:id="1511" w:name="_Toc187930083"/>
      <w:bookmarkEnd w:id="1509"/>
      <w:r>
        <w:rPr>
          <w:noProof/>
        </w:rPr>
        <w:t>A.4.</w:t>
      </w:r>
      <w:r w:rsidR="00BE5D38">
        <w:rPr>
          <w:noProof/>
        </w:rPr>
        <w:t>3</w:t>
      </w:r>
      <w:r>
        <w:rPr>
          <w:noProof/>
        </w:rPr>
        <w:t>.10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data-delivery-data-storage-reservation-res-info</w:t>
      </w:r>
      <w:r w:rsidRPr="0073469F">
        <w:t>+</w:t>
      </w:r>
      <w:r>
        <w:t>cbor</w:t>
      </w:r>
      <w:bookmarkEnd w:id="1510"/>
      <w:bookmarkEnd w:id="1511"/>
    </w:p>
    <w:p w14:paraId="3DF4A4B5" w14:textId="77777777" w:rsidR="00D71840" w:rsidRPr="00826514" w:rsidRDefault="00D71840" w:rsidP="00D71840">
      <w:r w:rsidRPr="00826514">
        <w:t>Type name: application</w:t>
      </w:r>
    </w:p>
    <w:p w14:paraId="6D5F9635" w14:textId="77777777" w:rsidR="00D71840" w:rsidRPr="00826514" w:rsidRDefault="00D71840" w:rsidP="00D71840">
      <w:r w:rsidRPr="00826514">
        <w:t xml:space="preserve">Subtype name: </w:t>
      </w:r>
      <w:r w:rsidRPr="0073469F">
        <w:t>application/vnd.3gpp.</w:t>
      </w:r>
      <w:r>
        <w:t>seal</w:t>
      </w:r>
      <w:r w:rsidRPr="0073469F">
        <w:t>-</w:t>
      </w:r>
      <w:r>
        <w:t>data-delivery-data-storage-reservation-res-info</w:t>
      </w:r>
      <w:r w:rsidRPr="0073469F">
        <w:t>+</w:t>
      </w:r>
      <w:r>
        <w:t>cbor</w:t>
      </w:r>
    </w:p>
    <w:p w14:paraId="07126306" w14:textId="77777777" w:rsidR="00D71840" w:rsidRPr="00826514" w:rsidRDefault="00D71840" w:rsidP="00D71840">
      <w:r w:rsidRPr="00826514">
        <w:t>Required parameters: none</w:t>
      </w:r>
    </w:p>
    <w:p w14:paraId="676D82B7" w14:textId="77777777" w:rsidR="00D71840" w:rsidRPr="00826514" w:rsidRDefault="00D71840" w:rsidP="00D71840">
      <w:r w:rsidRPr="00826514">
        <w:t>Optional parameters: none</w:t>
      </w:r>
    </w:p>
    <w:p w14:paraId="6F3CA6C1" w14:textId="7A68DD0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"DataStorageReservationResponse" data type in 3GPP TS 24.543 clause A.4.3.3.2.4 </w:t>
      </w:r>
      <w:r w:rsidRPr="00826514">
        <w:t>for details.</w:t>
      </w:r>
    </w:p>
    <w:p w14:paraId="04D6391F" w14:textId="23F35784"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95A093E"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E216517"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300DD4"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88F5C33" w14:textId="4CDAA13F"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ED0F6BA" w14:textId="77777777" w:rsidR="00D71840" w:rsidRPr="00826514" w:rsidRDefault="00D71840" w:rsidP="00D71840">
      <w:r w:rsidRPr="00826514">
        <w:t>Additional information:</w:t>
      </w:r>
    </w:p>
    <w:p w14:paraId="1196347C" w14:textId="77777777" w:rsidR="00D71840" w:rsidRPr="00826514" w:rsidRDefault="00D71840" w:rsidP="00D71840">
      <w:pPr>
        <w:ind w:firstLine="284"/>
      </w:pPr>
      <w:r w:rsidRPr="00826514">
        <w:t>Deprecated alias names for this type: N/A</w:t>
      </w:r>
    </w:p>
    <w:p w14:paraId="4A6836A3" w14:textId="77777777" w:rsidR="00D71840" w:rsidRPr="00826514" w:rsidRDefault="00D71840" w:rsidP="00D71840">
      <w:pPr>
        <w:ind w:firstLine="284"/>
      </w:pPr>
      <w:r w:rsidRPr="00826514">
        <w:t>Magic number(s): N/A</w:t>
      </w:r>
    </w:p>
    <w:p w14:paraId="1B04F0E5" w14:textId="77777777" w:rsidR="00D71840" w:rsidRPr="00826514" w:rsidRDefault="00D71840" w:rsidP="00D71840">
      <w:pPr>
        <w:ind w:firstLine="284"/>
      </w:pPr>
      <w:r w:rsidRPr="00826514">
        <w:t>File extension(s): none</w:t>
      </w:r>
    </w:p>
    <w:p w14:paraId="279A4753" w14:textId="77777777" w:rsidR="00D71840" w:rsidRPr="00826514" w:rsidRDefault="00D71840" w:rsidP="00D71840">
      <w:pPr>
        <w:ind w:firstLine="284"/>
      </w:pPr>
      <w:r w:rsidRPr="00826514">
        <w:t>Macintosh file type code(s): none</w:t>
      </w:r>
    </w:p>
    <w:p w14:paraId="64AF1597" w14:textId="77777777" w:rsidR="00D71840" w:rsidRPr="00826514" w:rsidRDefault="00D71840" w:rsidP="00D71840">
      <w:r w:rsidRPr="00826514">
        <w:t>Person &amp; email address to contact for further information: &lt;MCC name&gt;, &lt;MCC email address&gt;</w:t>
      </w:r>
    </w:p>
    <w:p w14:paraId="2BDC24EA" w14:textId="77777777" w:rsidR="00D71840" w:rsidRPr="00826514" w:rsidRDefault="00D71840" w:rsidP="00D71840">
      <w:r w:rsidRPr="00826514">
        <w:t>Intended usage: COMMON</w:t>
      </w:r>
    </w:p>
    <w:p w14:paraId="3780DD6E" w14:textId="77777777" w:rsidR="00D71840" w:rsidRPr="00826514" w:rsidRDefault="00D71840" w:rsidP="00D71840">
      <w:r w:rsidRPr="00826514">
        <w:t>Restrictions on usage: None</w:t>
      </w:r>
    </w:p>
    <w:p w14:paraId="65BB962E" w14:textId="77777777" w:rsidR="00D71840" w:rsidRPr="00826514" w:rsidRDefault="00D71840" w:rsidP="00D71840">
      <w:r w:rsidRPr="00826514">
        <w:t>Author: 3GPP CT1 Working Group/3GPP_TSG_CT_WG1@LIST.ETSI.ORG</w:t>
      </w:r>
    </w:p>
    <w:p w14:paraId="687D5F04" w14:textId="77777777" w:rsidR="00D71840" w:rsidRPr="00826514" w:rsidRDefault="00D71840" w:rsidP="00D71840">
      <w:r w:rsidRPr="00826514">
        <w:t>Change controller: &lt;MCC name&gt;/&lt;MCC email address&gt;</w:t>
      </w:r>
    </w:p>
    <w:p w14:paraId="2CB30368" w14:textId="7F06573E" w:rsidR="00D71840" w:rsidRPr="00826514" w:rsidRDefault="00D71840" w:rsidP="00D71840">
      <w:pPr>
        <w:pStyle w:val="Heading3"/>
        <w:rPr>
          <w:noProof/>
        </w:rPr>
      </w:pPr>
      <w:bookmarkStart w:id="1512" w:name="_CRA_4_3_11"/>
      <w:bookmarkStart w:id="1513" w:name="_Toc168325744"/>
      <w:bookmarkStart w:id="1514" w:name="_Toc187930084"/>
      <w:bookmarkEnd w:id="1512"/>
      <w:r>
        <w:rPr>
          <w:noProof/>
        </w:rPr>
        <w:t>A.4.</w:t>
      </w:r>
      <w:r w:rsidR="00BE5D38">
        <w:rPr>
          <w:noProof/>
        </w:rPr>
        <w:t>3</w:t>
      </w:r>
      <w:r>
        <w:rPr>
          <w:noProof/>
        </w:rPr>
        <w:t>.11</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data-delivery-data-storage-status-notification-info</w:t>
      </w:r>
      <w:r w:rsidRPr="0073469F">
        <w:t>+</w:t>
      </w:r>
      <w:r>
        <w:t>cbor</w:t>
      </w:r>
      <w:bookmarkEnd w:id="1513"/>
      <w:bookmarkEnd w:id="1514"/>
    </w:p>
    <w:p w14:paraId="6A967649" w14:textId="77777777" w:rsidR="00D71840" w:rsidRPr="00826514" w:rsidRDefault="00D71840" w:rsidP="00D71840">
      <w:r w:rsidRPr="00826514">
        <w:t>Type name: application</w:t>
      </w:r>
    </w:p>
    <w:p w14:paraId="2944AFA1" w14:textId="77777777" w:rsidR="00D71840" w:rsidRPr="00826514" w:rsidRDefault="00D71840" w:rsidP="00D71840">
      <w:r w:rsidRPr="00826514">
        <w:t xml:space="preserve">Subtype name: </w:t>
      </w:r>
      <w:r w:rsidRPr="0073469F">
        <w:t>application/vnd.3gpp.</w:t>
      </w:r>
      <w:r>
        <w:t>seal</w:t>
      </w:r>
      <w:r w:rsidRPr="0073469F">
        <w:t>-</w:t>
      </w:r>
      <w:r>
        <w:t>data-delivery-data-storage-status-notification-info</w:t>
      </w:r>
      <w:r w:rsidRPr="0073469F">
        <w:t>+</w:t>
      </w:r>
      <w:r>
        <w:t>cbor</w:t>
      </w:r>
    </w:p>
    <w:p w14:paraId="4B12768C" w14:textId="77777777" w:rsidR="00D71840" w:rsidRPr="00826514" w:rsidRDefault="00D71840" w:rsidP="00D71840">
      <w:r w:rsidRPr="00826514">
        <w:t>Required parameters: none</w:t>
      </w:r>
    </w:p>
    <w:p w14:paraId="1E5AC881" w14:textId="77777777" w:rsidR="00D71840" w:rsidRPr="00826514" w:rsidRDefault="00D71840" w:rsidP="00D71840">
      <w:r w:rsidRPr="00826514">
        <w:t>Optional parameters: none</w:t>
      </w:r>
    </w:p>
    <w:p w14:paraId="1BCAC911" w14:textId="3376F420"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"DataStorageStatusNotification" data type in 3GPP TS 24.543 clause A.4.3.3.2.5 </w:t>
      </w:r>
      <w:r w:rsidRPr="00826514">
        <w:t>for details.</w:t>
      </w:r>
    </w:p>
    <w:p w14:paraId="4D906099" w14:textId="375B51B7"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6D6BC1A"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66FB0836"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776E67E"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77558AD" w14:textId="449F9DA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BD7A3B7" w14:textId="77777777" w:rsidR="00D71840" w:rsidRPr="00826514" w:rsidRDefault="00D71840" w:rsidP="00D71840">
      <w:r w:rsidRPr="00826514">
        <w:t>Additional information:</w:t>
      </w:r>
    </w:p>
    <w:p w14:paraId="0AB0662C" w14:textId="77777777" w:rsidR="00D71840" w:rsidRPr="00826514" w:rsidRDefault="00D71840" w:rsidP="00D71840">
      <w:pPr>
        <w:ind w:firstLine="284"/>
      </w:pPr>
      <w:r w:rsidRPr="00826514">
        <w:t>Deprecated alias names for this type: N/A</w:t>
      </w:r>
    </w:p>
    <w:p w14:paraId="2C4C4C6D" w14:textId="77777777" w:rsidR="00D71840" w:rsidRPr="00826514" w:rsidRDefault="00D71840" w:rsidP="00D71840">
      <w:pPr>
        <w:ind w:firstLine="284"/>
      </w:pPr>
      <w:r w:rsidRPr="00826514">
        <w:t>Magic number(s): N/A</w:t>
      </w:r>
    </w:p>
    <w:p w14:paraId="061CAC0C" w14:textId="77777777" w:rsidR="00D71840" w:rsidRPr="00826514" w:rsidRDefault="00D71840" w:rsidP="00D71840">
      <w:pPr>
        <w:ind w:firstLine="284"/>
      </w:pPr>
      <w:r w:rsidRPr="00826514">
        <w:t>File extension(s): none</w:t>
      </w:r>
    </w:p>
    <w:p w14:paraId="1500EF8D" w14:textId="77777777" w:rsidR="00D71840" w:rsidRPr="00826514" w:rsidRDefault="00D71840" w:rsidP="00D71840">
      <w:pPr>
        <w:ind w:firstLine="284"/>
      </w:pPr>
      <w:r w:rsidRPr="00826514">
        <w:t>Macintosh file type code(s): none</w:t>
      </w:r>
    </w:p>
    <w:p w14:paraId="5FF2A79F" w14:textId="77777777" w:rsidR="00D71840" w:rsidRPr="00826514" w:rsidRDefault="00D71840" w:rsidP="00D71840">
      <w:r w:rsidRPr="00826514">
        <w:t>Person &amp; email address to contact for further information: &lt;MCC name&gt;, &lt;MCC email address&gt;</w:t>
      </w:r>
    </w:p>
    <w:p w14:paraId="7B156FD3" w14:textId="77777777" w:rsidR="00D71840" w:rsidRPr="00826514" w:rsidRDefault="00D71840" w:rsidP="00D71840">
      <w:r w:rsidRPr="00826514">
        <w:t>Intended usage: COMMON</w:t>
      </w:r>
    </w:p>
    <w:p w14:paraId="006FF588" w14:textId="77777777" w:rsidR="00D71840" w:rsidRPr="00826514" w:rsidRDefault="00D71840" w:rsidP="00D71840">
      <w:r w:rsidRPr="00826514">
        <w:t>Restrictions on usage: None</w:t>
      </w:r>
    </w:p>
    <w:p w14:paraId="622B09E4" w14:textId="77777777" w:rsidR="00D71840" w:rsidRPr="00826514" w:rsidRDefault="00D71840" w:rsidP="00D71840">
      <w:r w:rsidRPr="00826514">
        <w:t>Author: 3GPP CT1 Working Group/3GPP_TSG_CT_WG1@LIST.ETSI.ORG</w:t>
      </w:r>
    </w:p>
    <w:p w14:paraId="28276578" w14:textId="77777777" w:rsidR="00D71840" w:rsidRPr="00826514" w:rsidRDefault="00D71840" w:rsidP="00D71840">
      <w:r w:rsidRPr="00826514">
        <w:t>Change controller: &lt;MCC name&gt;/&lt;MCC email address&gt;</w:t>
      </w:r>
    </w:p>
    <w:p w14:paraId="0A6C7248" w14:textId="1AFAD9CB" w:rsidR="00D71840" w:rsidRPr="00826514" w:rsidRDefault="00D71840" w:rsidP="00D71840">
      <w:pPr>
        <w:pStyle w:val="Heading3"/>
        <w:rPr>
          <w:noProof/>
        </w:rPr>
      </w:pPr>
      <w:bookmarkStart w:id="1515" w:name="_CRA_4_3_12"/>
      <w:bookmarkStart w:id="1516" w:name="_Toc168325745"/>
      <w:bookmarkStart w:id="1517" w:name="_Toc187930085"/>
      <w:bookmarkEnd w:id="1515"/>
      <w:r>
        <w:rPr>
          <w:noProof/>
        </w:rPr>
        <w:t>A.4.</w:t>
      </w:r>
      <w:r w:rsidR="00BE5D38">
        <w:rPr>
          <w:noProof/>
        </w:rPr>
        <w:t>3</w:t>
      </w:r>
      <w:r>
        <w:rPr>
          <w:noProof/>
        </w:rPr>
        <w:t>.12</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data-delivery-data-storage-query-res-info</w:t>
      </w:r>
      <w:r w:rsidRPr="0073469F">
        <w:t>+</w:t>
      </w:r>
      <w:r>
        <w:t>cbor</w:t>
      </w:r>
      <w:bookmarkEnd w:id="1516"/>
      <w:bookmarkEnd w:id="1517"/>
    </w:p>
    <w:p w14:paraId="7D68E4C8" w14:textId="77777777" w:rsidR="00D71840" w:rsidRPr="00826514" w:rsidRDefault="00D71840" w:rsidP="00D71840">
      <w:r w:rsidRPr="00826514">
        <w:t>Type name: application</w:t>
      </w:r>
    </w:p>
    <w:p w14:paraId="3C1DC870" w14:textId="77777777" w:rsidR="00D71840" w:rsidRPr="00826514" w:rsidRDefault="00D71840" w:rsidP="00D71840">
      <w:r w:rsidRPr="00826514">
        <w:t xml:space="preserve">Subtype name: </w:t>
      </w:r>
      <w:r w:rsidRPr="0073469F">
        <w:t>application/vnd.3gpp.</w:t>
      </w:r>
      <w:r>
        <w:t>seal</w:t>
      </w:r>
      <w:r w:rsidRPr="0073469F">
        <w:t>-</w:t>
      </w:r>
      <w:r>
        <w:t>data-delivery-data-storage-query-res-info</w:t>
      </w:r>
      <w:r w:rsidRPr="0073469F">
        <w:t>+</w:t>
      </w:r>
      <w:r>
        <w:t>cbor</w:t>
      </w:r>
    </w:p>
    <w:p w14:paraId="5D9F4D39" w14:textId="77777777" w:rsidR="00D71840" w:rsidRPr="00826514" w:rsidRDefault="00D71840" w:rsidP="00D71840">
      <w:r w:rsidRPr="00826514">
        <w:t>Required parameters: none</w:t>
      </w:r>
    </w:p>
    <w:p w14:paraId="43626A0F" w14:textId="77777777" w:rsidR="00D71840" w:rsidRPr="00826514" w:rsidRDefault="00D71840" w:rsidP="00D71840">
      <w:r w:rsidRPr="00826514">
        <w:t>Optional parameters: none</w:t>
      </w:r>
    </w:p>
    <w:p w14:paraId="318B9FEF" w14:textId="4E4BE216"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"DataStorageQueryResponse" data type in 3GPP TS 24.543 clause A.4.3.3.2.6 </w:t>
      </w:r>
      <w:r w:rsidRPr="00826514">
        <w:t>for details.</w:t>
      </w:r>
    </w:p>
    <w:p w14:paraId="54836F89" w14:textId="3F474361"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15AC132"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21B2809F"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7FD04FD"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0B544B7" w14:textId="386FD5A4"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519DC0C" w14:textId="77777777" w:rsidR="00D71840" w:rsidRPr="00826514" w:rsidRDefault="00D71840" w:rsidP="00D71840">
      <w:r w:rsidRPr="00826514">
        <w:t>Additional information:</w:t>
      </w:r>
    </w:p>
    <w:p w14:paraId="2C1BA1B6" w14:textId="77777777" w:rsidR="00D71840" w:rsidRPr="00826514" w:rsidRDefault="00D71840" w:rsidP="00D71840">
      <w:pPr>
        <w:ind w:firstLine="284"/>
      </w:pPr>
      <w:r w:rsidRPr="00826514">
        <w:t>Deprecated alias names for this type: N/A</w:t>
      </w:r>
    </w:p>
    <w:p w14:paraId="3B17856E" w14:textId="77777777" w:rsidR="00D71840" w:rsidRPr="00826514" w:rsidRDefault="00D71840" w:rsidP="00D71840">
      <w:pPr>
        <w:ind w:firstLine="284"/>
      </w:pPr>
      <w:r w:rsidRPr="00826514">
        <w:t>Magic number(s): N/A</w:t>
      </w:r>
    </w:p>
    <w:p w14:paraId="10669D4A" w14:textId="77777777" w:rsidR="00D71840" w:rsidRPr="00826514" w:rsidRDefault="00D71840" w:rsidP="00D71840">
      <w:pPr>
        <w:ind w:firstLine="284"/>
      </w:pPr>
      <w:r w:rsidRPr="00826514">
        <w:t>File extension(s): none</w:t>
      </w:r>
    </w:p>
    <w:p w14:paraId="4BACC892" w14:textId="77777777" w:rsidR="00D71840" w:rsidRPr="00826514" w:rsidRDefault="00D71840" w:rsidP="00D71840">
      <w:pPr>
        <w:ind w:firstLine="284"/>
      </w:pPr>
      <w:r w:rsidRPr="00826514">
        <w:t>Macintosh file type code(s): none</w:t>
      </w:r>
    </w:p>
    <w:p w14:paraId="3E9754B8" w14:textId="77777777" w:rsidR="00D71840" w:rsidRPr="00826514" w:rsidRDefault="00D71840" w:rsidP="00D71840">
      <w:r w:rsidRPr="00826514">
        <w:t>Person &amp; email address to contact for further information: &lt;MCC name&gt;, &lt;MCC email address&gt;</w:t>
      </w:r>
    </w:p>
    <w:p w14:paraId="4E99DBDA" w14:textId="77777777" w:rsidR="00D71840" w:rsidRPr="00826514" w:rsidRDefault="00D71840" w:rsidP="00D71840">
      <w:r w:rsidRPr="00826514">
        <w:t>Intended usage: COMMON</w:t>
      </w:r>
    </w:p>
    <w:p w14:paraId="7F941F32" w14:textId="77777777" w:rsidR="00D71840" w:rsidRPr="00826514" w:rsidRDefault="00D71840" w:rsidP="00D71840">
      <w:r w:rsidRPr="00826514">
        <w:t>Restrictions on usage: None</w:t>
      </w:r>
    </w:p>
    <w:p w14:paraId="707DBBAB" w14:textId="77777777" w:rsidR="00D71840" w:rsidRPr="00826514" w:rsidRDefault="00D71840" w:rsidP="00D71840">
      <w:r w:rsidRPr="00826514">
        <w:t>Author: 3GPP CT1 Working Group/3GPP_TSG_CT_WG1@LIST.ETSI.ORG</w:t>
      </w:r>
    </w:p>
    <w:p w14:paraId="22958EBA" w14:textId="77777777" w:rsidR="00D71840" w:rsidRPr="00826514" w:rsidRDefault="00D71840" w:rsidP="00D71840">
      <w:r w:rsidRPr="00826514">
        <w:t>Change controller: &lt;MCC name&gt;/&lt;MCC email address&gt;</w:t>
      </w:r>
    </w:p>
    <w:p w14:paraId="5E9135EF" w14:textId="61F41D0B" w:rsidR="00D71840" w:rsidRPr="00826514" w:rsidRDefault="00D71840" w:rsidP="00D71840">
      <w:pPr>
        <w:pStyle w:val="Heading3"/>
        <w:rPr>
          <w:noProof/>
        </w:rPr>
      </w:pPr>
      <w:bookmarkStart w:id="1518" w:name="_CRA_4_3_13"/>
      <w:bookmarkStart w:id="1519" w:name="_Toc168325746"/>
      <w:bookmarkStart w:id="1520" w:name="_Toc187930086"/>
      <w:bookmarkEnd w:id="1518"/>
      <w:r>
        <w:rPr>
          <w:noProof/>
        </w:rPr>
        <w:t>A.4.</w:t>
      </w:r>
      <w:r w:rsidR="00BE5D38">
        <w:rPr>
          <w:noProof/>
        </w:rPr>
        <w:t>3</w:t>
      </w:r>
      <w:r>
        <w:rPr>
          <w:noProof/>
        </w:rPr>
        <w:t>.13</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data-delivery-data-storage-mgt-req-info</w:t>
      </w:r>
      <w:r w:rsidRPr="0073469F">
        <w:t>+</w:t>
      </w:r>
      <w:r>
        <w:t>cbor</w:t>
      </w:r>
      <w:bookmarkEnd w:id="1519"/>
      <w:bookmarkEnd w:id="1520"/>
    </w:p>
    <w:p w14:paraId="03CEECCB" w14:textId="77777777" w:rsidR="00D71840" w:rsidRPr="00826514" w:rsidRDefault="00D71840" w:rsidP="00D71840">
      <w:r w:rsidRPr="00826514">
        <w:t>Type name: application</w:t>
      </w:r>
    </w:p>
    <w:p w14:paraId="345EC87E" w14:textId="77777777" w:rsidR="00D71840" w:rsidRPr="00826514" w:rsidRDefault="00D71840" w:rsidP="00D71840">
      <w:r w:rsidRPr="00826514">
        <w:t xml:space="preserve">Subtype name: </w:t>
      </w:r>
      <w:r w:rsidRPr="0073469F">
        <w:t>application/vnd.3gpp.</w:t>
      </w:r>
      <w:r>
        <w:t>seal</w:t>
      </w:r>
      <w:r w:rsidRPr="0073469F">
        <w:t>-</w:t>
      </w:r>
      <w:r>
        <w:t>data-delivery-data-storage-mgt-req-info</w:t>
      </w:r>
      <w:r w:rsidRPr="0073469F">
        <w:t>+</w:t>
      </w:r>
      <w:r>
        <w:t>cbor</w:t>
      </w:r>
    </w:p>
    <w:p w14:paraId="333E4BB6" w14:textId="77777777" w:rsidR="00D71840" w:rsidRPr="00826514" w:rsidRDefault="00D71840" w:rsidP="00D71840">
      <w:r w:rsidRPr="00826514">
        <w:t>Required parameters: none</w:t>
      </w:r>
    </w:p>
    <w:p w14:paraId="77EB58F5" w14:textId="77777777" w:rsidR="00D71840" w:rsidRPr="00826514" w:rsidRDefault="00D71840" w:rsidP="00D71840">
      <w:r w:rsidRPr="00826514">
        <w:t>Optional parameters: none</w:t>
      </w:r>
    </w:p>
    <w:p w14:paraId="1AC0B906" w14:textId="76479823"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"DataStorageQueryRequest" data type in 3GPP TS 24.543 clause A.4.3.3.2.7 </w:t>
      </w:r>
      <w:r w:rsidRPr="00826514">
        <w:t>for details.</w:t>
      </w:r>
    </w:p>
    <w:p w14:paraId="6E86E522" w14:textId="203E6889"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8112DE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561AEE21"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2E4173"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91D456" w14:textId="63C0E6BA"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C8BAEE0" w14:textId="77777777" w:rsidR="00D71840" w:rsidRPr="00826514" w:rsidRDefault="00D71840" w:rsidP="00D71840">
      <w:r w:rsidRPr="00826514">
        <w:t>Additional information:</w:t>
      </w:r>
    </w:p>
    <w:p w14:paraId="05C093BB" w14:textId="77777777" w:rsidR="00D71840" w:rsidRPr="00826514" w:rsidRDefault="00D71840" w:rsidP="00D71840">
      <w:pPr>
        <w:ind w:firstLine="284"/>
      </w:pPr>
      <w:r w:rsidRPr="00826514">
        <w:t>Deprecated alias names for this type: N/A</w:t>
      </w:r>
    </w:p>
    <w:p w14:paraId="47F023EE" w14:textId="77777777" w:rsidR="00D71840" w:rsidRPr="00826514" w:rsidRDefault="00D71840" w:rsidP="00D71840">
      <w:pPr>
        <w:ind w:firstLine="284"/>
      </w:pPr>
      <w:r w:rsidRPr="00826514">
        <w:t>Magic number(s): N/A</w:t>
      </w:r>
    </w:p>
    <w:p w14:paraId="629F47BC" w14:textId="77777777" w:rsidR="00D71840" w:rsidRPr="00826514" w:rsidRDefault="00D71840" w:rsidP="00D71840">
      <w:pPr>
        <w:ind w:firstLine="284"/>
      </w:pPr>
      <w:r w:rsidRPr="00826514">
        <w:t>File extension(s): none</w:t>
      </w:r>
    </w:p>
    <w:p w14:paraId="138FF52E" w14:textId="77777777" w:rsidR="00D71840" w:rsidRPr="00826514" w:rsidRDefault="00D71840" w:rsidP="00D71840">
      <w:pPr>
        <w:ind w:firstLine="284"/>
      </w:pPr>
      <w:r w:rsidRPr="00826514">
        <w:t>Macintosh file type code(s): none</w:t>
      </w:r>
    </w:p>
    <w:p w14:paraId="14BD9F2F" w14:textId="77777777" w:rsidR="00D71840" w:rsidRPr="00826514" w:rsidRDefault="00D71840" w:rsidP="00D71840">
      <w:r w:rsidRPr="00826514">
        <w:t>Person &amp; email address to contact for further information: &lt;MCC name&gt;, &lt;MCC email address&gt;</w:t>
      </w:r>
    </w:p>
    <w:p w14:paraId="49908DC3" w14:textId="77777777" w:rsidR="00D71840" w:rsidRPr="00826514" w:rsidRDefault="00D71840" w:rsidP="00D71840">
      <w:r w:rsidRPr="00826514">
        <w:t>Intended usage: COMMON</w:t>
      </w:r>
    </w:p>
    <w:p w14:paraId="499B5AD0" w14:textId="77777777" w:rsidR="00D71840" w:rsidRPr="00826514" w:rsidRDefault="00D71840" w:rsidP="00D71840">
      <w:r w:rsidRPr="00826514">
        <w:t>Restrictions on usage: None</w:t>
      </w:r>
    </w:p>
    <w:p w14:paraId="67F7C9C2" w14:textId="77777777" w:rsidR="00D71840" w:rsidRPr="00826514" w:rsidRDefault="00D71840" w:rsidP="00D71840">
      <w:r w:rsidRPr="00826514">
        <w:t>Author: 3GPP CT1 Working Group/3GPP_TSG_CT_WG1@LIST.ETSI.ORG</w:t>
      </w:r>
    </w:p>
    <w:p w14:paraId="2803FC68" w14:textId="77777777" w:rsidR="00D71840" w:rsidRDefault="00D71840" w:rsidP="00D71840">
      <w:r w:rsidRPr="00826514">
        <w:t>Change controller: &lt;MCC name&gt;/&lt;MCC email address&gt;</w:t>
      </w:r>
    </w:p>
    <w:p w14:paraId="5CA5E6C2" w14:textId="26D2E882" w:rsidR="00080512" w:rsidRPr="004D3578" w:rsidRDefault="003C68A7" w:rsidP="00C63C09">
      <w:pPr>
        <w:pStyle w:val="Heading8"/>
      </w:pPr>
      <w:bookmarkStart w:id="1521" w:name="_CRAnnexBinformative"/>
      <w:bookmarkStart w:id="1522" w:name="_Toc168325747"/>
      <w:bookmarkStart w:id="1523" w:name="_Toc187930087"/>
      <w:bookmarkEnd w:id="1521"/>
      <w:r>
        <w:t>An</w:t>
      </w:r>
      <w:r w:rsidR="00080512" w:rsidRPr="004D3578">
        <w:t xml:space="preserve">nex </w:t>
      </w:r>
      <w:r w:rsidR="000026A6">
        <w:t>B</w:t>
      </w:r>
      <w:r w:rsidR="00080512" w:rsidRPr="004D3578">
        <w:t xml:space="preserve"> (informative):</w:t>
      </w:r>
      <w:r w:rsidR="00080512" w:rsidRPr="004D3578">
        <w:br/>
        <w:t>Change history</w:t>
      </w:r>
      <w:bookmarkEnd w:id="1522"/>
      <w:bookmarkEnd w:id="1523"/>
    </w:p>
    <w:p w14:paraId="06FAD520" w14:textId="77777777" w:rsidR="00054A22" w:rsidRPr="00235394" w:rsidRDefault="00054A22" w:rsidP="00054A22">
      <w:pPr>
        <w:pStyle w:val="TH"/>
      </w:pPr>
      <w:bookmarkStart w:id="1524" w:name="historyclause"/>
      <w:bookmarkEnd w:id="15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9A527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A52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9A5274">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4D3D1A" w:rsidRPr="006B0D02" w14:paraId="2069077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A24324" w:rsidRPr="006B0D02" w14:paraId="45B7D90E"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E5D38" w:rsidRPr="006B0D02" w14:paraId="5DCF9E4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6D292" w14:textId="4FD84E03" w:rsidR="00BE5D38" w:rsidRPr="00661C20" w:rsidRDefault="00BE5D38"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DE0DF0" w:rsidRPr="006B0D02" w14:paraId="3E7EDDB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661C20" w:rsidRDefault="00DE0DF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7C05D7" w:rsidRPr="006B0D02" w14:paraId="75419BC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661C20" w:rsidRDefault="007C05D7"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331F4" w:rsidRPr="006B0D02" w14:paraId="4D2BF1A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661C20" w:rsidRDefault="00B331F4"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7D40A0" w:rsidRPr="006B0D02" w14:paraId="2FCD549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661C20" w:rsidRDefault="007D40A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7D746B" w:rsidRPr="006B0D02" w14:paraId="5F7C3C8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661C20" w:rsidRDefault="007D746B"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0E1503" w:rsidRPr="006B0D02" w14:paraId="29AF8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56A1FB25" w:rsidR="000E1503" w:rsidRPr="00661C20" w:rsidRDefault="000E1503" w:rsidP="000E1503">
            <w:pPr>
              <w:spacing w:after="0"/>
              <w:jc w:val="center"/>
              <w:rPr>
                <w:rFonts w:ascii="Arial" w:hAnsi="Arial" w:cs="Arial"/>
                <w:b/>
                <w:bCs/>
                <w:color w:val="0000FF"/>
                <w:sz w:val="16"/>
                <w:szCs w:val="16"/>
                <w:u w:val="single"/>
              </w:rPr>
            </w:pPr>
            <w:hyperlink r:id="rId28"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117C18" w:rsidRPr="006B0D02" w14:paraId="5198F6A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11EEE32C" w:rsidR="00117C18" w:rsidRDefault="00117C18" w:rsidP="00117C18">
            <w:pPr>
              <w:spacing w:after="0"/>
              <w:jc w:val="center"/>
              <w:rPr>
                <w:rFonts w:ascii="Arial" w:hAnsi="Arial" w:cs="Arial"/>
                <w:b/>
                <w:bCs/>
                <w:color w:val="0000FF"/>
                <w:sz w:val="16"/>
                <w:szCs w:val="16"/>
                <w:u w:val="single"/>
              </w:rPr>
            </w:pPr>
            <w:hyperlink r:id="rId29"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82E2E" w:rsidRPr="006B0D02" w14:paraId="4AA39E9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5B63D536" w:rsidR="00B82E2E" w:rsidRDefault="00B82E2E" w:rsidP="00B82E2E">
            <w:pPr>
              <w:spacing w:after="0"/>
              <w:jc w:val="center"/>
              <w:rPr>
                <w:rFonts w:ascii="Arial" w:hAnsi="Arial" w:cs="Arial"/>
                <w:b/>
                <w:bCs/>
                <w:color w:val="0000FF"/>
                <w:sz w:val="16"/>
                <w:szCs w:val="16"/>
                <w:u w:val="single"/>
              </w:rPr>
            </w:pPr>
            <w:hyperlink r:id="rId30"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42005" w:rsidRPr="006B0D02" w14:paraId="2FEAF7E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35CD4B73" w:rsidR="00B42005" w:rsidRDefault="00B42005" w:rsidP="00B42005">
            <w:pPr>
              <w:spacing w:after="0"/>
              <w:jc w:val="center"/>
              <w:rPr>
                <w:rFonts w:ascii="Arial" w:hAnsi="Arial" w:cs="Arial"/>
                <w:b/>
                <w:bCs/>
                <w:color w:val="0000FF"/>
                <w:sz w:val="16"/>
                <w:szCs w:val="16"/>
                <w:u w:val="single"/>
              </w:rPr>
            </w:pPr>
            <w:hyperlink r:id="rId31"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8F73EB" w:rsidRPr="006B0D02" w14:paraId="117CE53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54108E75" w:rsidR="008F73EB" w:rsidRDefault="008F73EB" w:rsidP="008F73EB">
            <w:pPr>
              <w:spacing w:after="0"/>
              <w:jc w:val="center"/>
              <w:rPr>
                <w:rFonts w:ascii="Arial" w:hAnsi="Arial" w:cs="Arial"/>
                <w:b/>
                <w:bCs/>
                <w:color w:val="0000FF"/>
                <w:sz w:val="16"/>
                <w:szCs w:val="16"/>
                <w:u w:val="single"/>
              </w:rPr>
            </w:pPr>
            <w:hyperlink r:id="rId32"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307197" w:rsidRPr="006B0D02" w14:paraId="31A5F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0F3F1A2C" w:rsidR="00307197" w:rsidRDefault="00307197" w:rsidP="00307197">
            <w:pPr>
              <w:spacing w:after="0"/>
              <w:jc w:val="center"/>
              <w:rPr>
                <w:rFonts w:ascii="Arial" w:hAnsi="Arial" w:cs="Arial"/>
                <w:b/>
                <w:bCs/>
                <w:color w:val="0000FF"/>
                <w:sz w:val="16"/>
                <w:szCs w:val="16"/>
                <w:u w:val="single"/>
              </w:rPr>
            </w:pPr>
            <w:hyperlink r:id="rId33"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F87CB8" w:rsidRPr="006B0D02" w14:paraId="45FF6C9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6D21A549" w:rsidR="00F87CB8" w:rsidRDefault="00F87CB8" w:rsidP="00F87CB8">
            <w:pPr>
              <w:spacing w:after="0"/>
              <w:jc w:val="center"/>
              <w:rPr>
                <w:rFonts w:ascii="Arial" w:hAnsi="Arial" w:cs="Arial"/>
                <w:b/>
                <w:bCs/>
                <w:color w:val="0000FF"/>
                <w:sz w:val="16"/>
                <w:szCs w:val="16"/>
                <w:u w:val="single"/>
              </w:rPr>
            </w:pPr>
            <w:hyperlink r:id="rId34"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582D67" w:rsidRPr="006B0D02" w14:paraId="758797F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1D4C6FAE" w:rsidR="00582D67" w:rsidRDefault="00582D67" w:rsidP="00582D67">
            <w:pPr>
              <w:spacing w:after="0"/>
              <w:jc w:val="center"/>
              <w:rPr>
                <w:rFonts w:ascii="Arial" w:hAnsi="Arial" w:cs="Arial"/>
                <w:b/>
                <w:bCs/>
                <w:color w:val="0000FF"/>
                <w:sz w:val="16"/>
                <w:szCs w:val="16"/>
                <w:u w:val="single"/>
              </w:rPr>
            </w:pPr>
            <w:hyperlink r:id="rId35"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DC02F9" w:rsidRPr="006B0D02" w14:paraId="109B9E0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18CF68BB" w:rsidR="00DC02F9" w:rsidRDefault="00DC02F9" w:rsidP="00DC02F9">
            <w:pPr>
              <w:spacing w:after="0"/>
              <w:jc w:val="center"/>
              <w:rPr>
                <w:rFonts w:ascii="Arial" w:hAnsi="Arial" w:cs="Arial"/>
                <w:b/>
                <w:bCs/>
                <w:color w:val="0000FF"/>
                <w:sz w:val="16"/>
                <w:szCs w:val="16"/>
                <w:u w:val="single"/>
              </w:rPr>
            </w:pPr>
            <w:hyperlink r:id="rId36"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2936B9" w:rsidRPr="006B0D02" w14:paraId="4FF1736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34790C78" w:rsidR="002936B9" w:rsidRDefault="002936B9" w:rsidP="002936B9">
            <w:pPr>
              <w:spacing w:after="0"/>
              <w:jc w:val="center"/>
              <w:rPr>
                <w:rFonts w:ascii="Arial" w:hAnsi="Arial" w:cs="Arial"/>
                <w:b/>
                <w:bCs/>
                <w:color w:val="0000FF"/>
                <w:sz w:val="16"/>
                <w:szCs w:val="16"/>
                <w:u w:val="single"/>
              </w:rPr>
            </w:pPr>
            <w:hyperlink r:id="rId37"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B5BDB" w:rsidRPr="006B0D02" w14:paraId="0EA0562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41F3B6CA" w:rsidR="00BB5BDB" w:rsidRDefault="00BB5BDB" w:rsidP="00BB5BDB">
            <w:pPr>
              <w:spacing w:after="0"/>
              <w:jc w:val="center"/>
              <w:rPr>
                <w:rFonts w:ascii="Arial" w:hAnsi="Arial" w:cs="Arial"/>
                <w:b/>
                <w:bCs/>
                <w:color w:val="0000FF"/>
                <w:sz w:val="16"/>
                <w:szCs w:val="16"/>
                <w:u w:val="single"/>
              </w:rPr>
            </w:pPr>
            <w:hyperlink r:id="rId38"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4513CE" w:rsidRPr="006B0D02" w14:paraId="2D498A8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24B43190" w:rsidR="004513CE" w:rsidRDefault="004513CE" w:rsidP="004513CE">
            <w:pPr>
              <w:spacing w:after="0"/>
              <w:jc w:val="center"/>
              <w:rPr>
                <w:rFonts w:ascii="Arial" w:hAnsi="Arial" w:cs="Arial"/>
                <w:b/>
                <w:bCs/>
                <w:color w:val="0000FF"/>
                <w:sz w:val="16"/>
                <w:szCs w:val="16"/>
                <w:u w:val="single"/>
              </w:rPr>
            </w:pPr>
            <w:hyperlink r:id="rId39" w:history="1">
              <w:r>
                <w:rPr>
                  <w:rStyle w:val="Hyperlink"/>
                  <w:rFonts w:ascii="Arial" w:hAnsi="Arial" w:cs="Arial"/>
                  <w:b/>
                  <w:bCs/>
                  <w:color w:val="0000FF"/>
                  <w:sz w:val="16"/>
                  <w:szCs w:val="16"/>
                </w:rPr>
                <w:t>CP-243228</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E625B7" w:rsidRPr="006B0D02" w14:paraId="7E4B318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02693F8" w14:textId="25B924AD" w:rsidR="00E625B7" w:rsidRDefault="00E625B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7889B" w14:textId="4AC0BFB6" w:rsidR="00E625B7" w:rsidRDefault="00E625B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07149" w14:textId="62DA83AB" w:rsidR="00E625B7" w:rsidRDefault="00E625B7" w:rsidP="00E625B7">
            <w:pPr>
              <w:spacing w:after="0"/>
              <w:jc w:val="center"/>
              <w:rPr>
                <w:rFonts w:ascii="Arial" w:hAnsi="Arial" w:cs="Arial"/>
                <w:b/>
                <w:bCs/>
                <w:color w:val="0000FF"/>
                <w:sz w:val="16"/>
                <w:szCs w:val="16"/>
                <w:u w:val="single"/>
              </w:rPr>
            </w:pPr>
            <w:hyperlink r:id="rId40"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D6C23A" w14:textId="5F87922A" w:rsidR="00E625B7" w:rsidRDefault="00E625B7" w:rsidP="004D3D1A">
            <w:pPr>
              <w:pStyle w:val="TAL"/>
              <w:rPr>
                <w:sz w:val="16"/>
                <w:szCs w:val="16"/>
              </w:rPr>
            </w:pPr>
            <w:r>
              <w:rPr>
                <w:sz w:val="16"/>
                <w:szCs w:val="16"/>
              </w:rPr>
              <w:t>0013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E61A90" w14:textId="6EFF486C" w:rsidR="00E625B7" w:rsidRDefault="00E625B7"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EAF1" w14:textId="528A380A" w:rsidR="00E625B7" w:rsidRDefault="00E625B7"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2F738" w14:textId="1B94CB8D" w:rsidR="00E625B7" w:rsidRDefault="00E625B7" w:rsidP="004D3D1A">
            <w:pPr>
              <w:pStyle w:val="TAL"/>
              <w:rPr>
                <w:snapToGrid w:val="0"/>
                <w:sz w:val="16"/>
                <w:lang w:val="en-AU"/>
              </w:rPr>
            </w:pPr>
            <w:r>
              <w:rPr>
                <w:snapToGrid w:val="0"/>
                <w:sz w:val="16"/>
                <w:lang w:val="en-AU"/>
              </w:rPr>
              <w:t xml:space="preserve">Data semantics for SEALDD enabled URLLC transmission connection establishment based on policy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E6C1" w14:textId="7592264A" w:rsidR="00E625B7" w:rsidRDefault="00E625B7" w:rsidP="004D3D1A">
            <w:pPr>
              <w:pStyle w:val="TAC"/>
              <w:rPr>
                <w:sz w:val="16"/>
                <w:szCs w:val="16"/>
              </w:rPr>
            </w:pPr>
            <w:r>
              <w:rPr>
                <w:sz w:val="16"/>
                <w:szCs w:val="16"/>
              </w:rPr>
              <w:t>19.0.0</w:t>
            </w:r>
          </w:p>
        </w:tc>
      </w:tr>
      <w:tr w:rsidR="00AA0C80" w:rsidRPr="006B0D02" w14:paraId="40F7075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89CCCC7" w14:textId="5FE1295C" w:rsidR="00AA0C80" w:rsidRDefault="00AA0C80"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8B15A" w14:textId="17D2EE0E" w:rsidR="00AA0C80" w:rsidRDefault="00AA0C80"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B957" w14:textId="11A3E9C2" w:rsidR="00AA0C80" w:rsidRDefault="00AA0C80" w:rsidP="00AA0C80">
            <w:pPr>
              <w:spacing w:after="0"/>
              <w:jc w:val="center"/>
              <w:rPr>
                <w:rFonts w:ascii="Arial" w:hAnsi="Arial" w:cs="Arial"/>
                <w:b/>
                <w:bCs/>
                <w:color w:val="0000FF"/>
                <w:sz w:val="16"/>
                <w:szCs w:val="16"/>
                <w:u w:val="single"/>
              </w:rPr>
            </w:pPr>
            <w:hyperlink r:id="rId41"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9B0ACE" w14:textId="12034DE1" w:rsidR="00AA0C80" w:rsidRDefault="00AA0C80" w:rsidP="004D3D1A">
            <w:pPr>
              <w:pStyle w:val="TAL"/>
              <w:rPr>
                <w:sz w:val="16"/>
                <w:szCs w:val="16"/>
              </w:rPr>
            </w:pPr>
            <w:r>
              <w:rPr>
                <w:sz w:val="16"/>
                <w:szCs w:val="16"/>
              </w:rPr>
              <w:t>0015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FA769F" w14:textId="23CF6C75" w:rsidR="00AA0C80" w:rsidRDefault="00AA0C80"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A047" w14:textId="6780956D" w:rsidR="00AA0C80" w:rsidRDefault="00AA0C80"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2C0FF" w14:textId="4AF15708" w:rsidR="00AA0C80" w:rsidRDefault="00AA0C80" w:rsidP="004D3D1A">
            <w:pPr>
              <w:pStyle w:val="TAL"/>
              <w:rPr>
                <w:snapToGrid w:val="0"/>
                <w:sz w:val="16"/>
                <w:lang w:val="en-AU"/>
              </w:rPr>
            </w:pPr>
            <w:r>
              <w:rPr>
                <w:snapToGrid w:val="0"/>
                <w:sz w:val="16"/>
                <w:lang w:val="en-AU"/>
              </w:rPr>
              <w:t xml:space="preserve">SEALDD enabled URLLC transmission connection deletion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2E48E" w14:textId="27A49EFB" w:rsidR="00AA0C80" w:rsidRDefault="00AA0C80" w:rsidP="004D3D1A">
            <w:pPr>
              <w:pStyle w:val="TAC"/>
              <w:rPr>
                <w:sz w:val="16"/>
                <w:szCs w:val="16"/>
              </w:rPr>
            </w:pPr>
            <w:r>
              <w:rPr>
                <w:sz w:val="16"/>
                <w:szCs w:val="16"/>
              </w:rPr>
              <w:t>19.0.0</w:t>
            </w:r>
          </w:p>
        </w:tc>
      </w:tr>
      <w:tr w:rsidR="00CB278F" w:rsidRPr="006B0D02" w14:paraId="029A44B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C39D373" w14:textId="734BB80A" w:rsidR="00CB278F" w:rsidRDefault="00CB278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ED4" w14:textId="64C5F72C" w:rsidR="00CB278F" w:rsidRDefault="00CB278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CE2DE" w14:textId="69B13A0C" w:rsidR="00CB278F" w:rsidRDefault="00CB278F" w:rsidP="00CB278F">
            <w:pPr>
              <w:spacing w:after="0"/>
              <w:jc w:val="center"/>
              <w:rPr>
                <w:rFonts w:ascii="Arial" w:hAnsi="Arial" w:cs="Arial"/>
                <w:b/>
                <w:bCs/>
                <w:color w:val="0000FF"/>
                <w:sz w:val="16"/>
                <w:szCs w:val="16"/>
                <w:u w:val="single"/>
              </w:rPr>
            </w:pPr>
            <w:hyperlink r:id="rId42"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A82F32" w14:textId="19A84D92" w:rsidR="00CB278F" w:rsidRDefault="00CB278F" w:rsidP="004D3D1A">
            <w:pPr>
              <w:pStyle w:val="TAL"/>
              <w:rPr>
                <w:sz w:val="16"/>
                <w:szCs w:val="16"/>
              </w:rPr>
            </w:pPr>
            <w:r>
              <w:rPr>
                <w:sz w:val="16"/>
                <w:szCs w:val="16"/>
              </w:rPr>
              <w:t>0025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27751E" w14:textId="68B493CE" w:rsidR="00CB278F" w:rsidRDefault="00CB278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E5BA" w14:textId="729747C2" w:rsidR="00CB278F" w:rsidRDefault="00CB278F"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DE4A4" w14:textId="30A8DC55" w:rsidR="00CB278F" w:rsidRDefault="00CB278F" w:rsidP="004D3D1A">
            <w:pPr>
              <w:pStyle w:val="TAL"/>
              <w:rPr>
                <w:snapToGrid w:val="0"/>
                <w:sz w:val="16"/>
                <w:lang w:val="en-AU"/>
              </w:rPr>
            </w:pPr>
            <w:r>
              <w:rPr>
                <w:snapToGrid w:val="0"/>
                <w:sz w:val="16"/>
                <w:lang w:val="en-AU"/>
              </w:rPr>
              <w:t xml:space="preserve">Update to the SEALDD server relocation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39C7" w14:textId="59197049" w:rsidR="00CB278F" w:rsidRDefault="00CB278F" w:rsidP="004D3D1A">
            <w:pPr>
              <w:pStyle w:val="TAC"/>
              <w:rPr>
                <w:sz w:val="16"/>
                <w:szCs w:val="16"/>
              </w:rPr>
            </w:pPr>
            <w:r>
              <w:rPr>
                <w:sz w:val="16"/>
                <w:szCs w:val="16"/>
              </w:rPr>
              <w:t>19.0.0</w:t>
            </w:r>
          </w:p>
        </w:tc>
      </w:tr>
      <w:tr w:rsidR="00532F9B" w:rsidRPr="006B0D02" w14:paraId="240B4F8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E25C314" w14:textId="60F7F099" w:rsidR="00532F9B" w:rsidRDefault="00532F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9BE0B" w14:textId="0F8518A8" w:rsidR="00532F9B" w:rsidRDefault="00532F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C756C" w14:textId="1F9AB0C6" w:rsidR="00532F9B" w:rsidRDefault="00532F9B" w:rsidP="00532F9B">
            <w:pPr>
              <w:spacing w:after="0"/>
              <w:jc w:val="center"/>
              <w:rPr>
                <w:rFonts w:ascii="Arial" w:hAnsi="Arial" w:cs="Arial"/>
                <w:b/>
                <w:bCs/>
                <w:color w:val="0000FF"/>
                <w:sz w:val="16"/>
                <w:szCs w:val="16"/>
                <w:u w:val="single"/>
              </w:rPr>
            </w:pPr>
            <w:hyperlink r:id="rId43"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1B0BC" w14:textId="000F9CDB" w:rsidR="00532F9B" w:rsidRDefault="00532F9B" w:rsidP="004D3D1A">
            <w:pPr>
              <w:pStyle w:val="TAL"/>
              <w:rPr>
                <w:sz w:val="16"/>
                <w:szCs w:val="16"/>
              </w:rPr>
            </w:pPr>
            <w:r>
              <w:rPr>
                <w:sz w:val="16"/>
                <w:szCs w:val="16"/>
              </w:rPr>
              <w:t>0021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1609EB" w14:textId="72013D65" w:rsidR="00532F9B" w:rsidRDefault="00532F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74C3E" w14:textId="349D429B" w:rsidR="00532F9B" w:rsidRDefault="00532F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4D87E" w14:textId="1010FF9D" w:rsidR="00532F9B" w:rsidRDefault="00532F9B" w:rsidP="004D3D1A">
            <w:pPr>
              <w:pStyle w:val="TAL"/>
              <w:rPr>
                <w:snapToGrid w:val="0"/>
                <w:sz w:val="16"/>
                <w:lang w:val="en-AU"/>
              </w:rPr>
            </w:pPr>
            <w:r>
              <w:rPr>
                <w:snapToGrid w:val="0"/>
                <w:sz w:val="16"/>
                <w:lang w:val="en-AU"/>
              </w:rPr>
              <w:t>BAT and periodicity adaptation in transmission quality guarantee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17E4" w14:textId="772AF290" w:rsidR="00532F9B" w:rsidRDefault="00532F9B" w:rsidP="004D3D1A">
            <w:pPr>
              <w:pStyle w:val="TAC"/>
              <w:rPr>
                <w:sz w:val="16"/>
                <w:szCs w:val="16"/>
              </w:rPr>
            </w:pPr>
            <w:r>
              <w:rPr>
                <w:sz w:val="16"/>
                <w:szCs w:val="16"/>
              </w:rPr>
              <w:t>19.0.0</w:t>
            </w:r>
          </w:p>
        </w:tc>
      </w:tr>
      <w:tr w:rsidR="00D22E0D" w:rsidRPr="006B0D02" w14:paraId="6BAC4E4E"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E5E0FD6" w14:textId="4C4502B7" w:rsidR="00D22E0D" w:rsidRDefault="00D22E0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256F0" w14:textId="2C58B9D0" w:rsidR="00D22E0D" w:rsidRDefault="00D22E0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E18FE" w14:textId="3DCC9184" w:rsidR="00D22E0D" w:rsidRDefault="00D22E0D" w:rsidP="00D22E0D">
            <w:pPr>
              <w:spacing w:after="0"/>
              <w:jc w:val="center"/>
              <w:rPr>
                <w:rFonts w:ascii="Arial" w:hAnsi="Arial" w:cs="Arial"/>
                <w:b/>
                <w:bCs/>
                <w:color w:val="0000FF"/>
                <w:sz w:val="16"/>
                <w:szCs w:val="16"/>
                <w:u w:val="single"/>
              </w:rPr>
            </w:pPr>
            <w:hyperlink r:id="rId44"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B1A004" w14:textId="62DD3C20" w:rsidR="00D22E0D" w:rsidRDefault="00D22E0D" w:rsidP="004D3D1A">
            <w:pPr>
              <w:pStyle w:val="TAL"/>
              <w:rPr>
                <w:sz w:val="16"/>
                <w:szCs w:val="16"/>
              </w:rPr>
            </w:pPr>
            <w:r>
              <w:rPr>
                <w:sz w:val="16"/>
                <w:szCs w:val="16"/>
              </w:rPr>
              <w:t>0022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5487D3" w14:textId="5C58701D" w:rsidR="00D22E0D" w:rsidRDefault="00D22E0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BA9B4" w14:textId="47D1F63B" w:rsidR="00D22E0D" w:rsidRDefault="00D22E0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A4890" w14:textId="5CE00C46" w:rsidR="00D22E0D" w:rsidRDefault="00D22E0D" w:rsidP="004D3D1A">
            <w:pPr>
              <w:pStyle w:val="TAL"/>
              <w:rPr>
                <w:snapToGrid w:val="0"/>
                <w:sz w:val="16"/>
                <w:lang w:val="en-AU"/>
              </w:rPr>
            </w:pPr>
            <w:r>
              <w:rPr>
                <w:snapToGrid w:val="0"/>
                <w:sz w:val="16"/>
                <w:lang w:val="en-AU"/>
              </w:rPr>
              <w:t>BAT and periodicity adaptation in transmission quality guarantee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EA4FE" w14:textId="1A43C747" w:rsidR="00D22E0D" w:rsidRDefault="00D22E0D" w:rsidP="004D3D1A">
            <w:pPr>
              <w:pStyle w:val="TAC"/>
              <w:rPr>
                <w:sz w:val="16"/>
                <w:szCs w:val="16"/>
              </w:rPr>
            </w:pPr>
            <w:r>
              <w:rPr>
                <w:sz w:val="16"/>
                <w:szCs w:val="16"/>
              </w:rPr>
              <w:t>19.0.0</w:t>
            </w:r>
          </w:p>
        </w:tc>
      </w:tr>
      <w:tr w:rsidR="00DB73DD" w:rsidRPr="006B0D02" w14:paraId="7E7ED0E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66F8E16" w14:textId="62215F6C" w:rsidR="00DB73DD" w:rsidRDefault="00DB73D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A9A91" w14:textId="0899B86F" w:rsidR="00DB73DD" w:rsidRDefault="00DB73D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86579" w14:textId="5072027D" w:rsidR="00DB73DD" w:rsidRDefault="00DB73DD" w:rsidP="00DB73DD">
            <w:pPr>
              <w:spacing w:after="0"/>
              <w:jc w:val="center"/>
              <w:rPr>
                <w:rFonts w:ascii="Arial" w:hAnsi="Arial" w:cs="Arial"/>
                <w:b/>
                <w:bCs/>
                <w:color w:val="0000FF"/>
                <w:sz w:val="16"/>
                <w:szCs w:val="16"/>
                <w:u w:val="single"/>
              </w:rPr>
            </w:pPr>
            <w:hyperlink r:id="rId45"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59A0A9" w14:textId="0C453512" w:rsidR="00DB73DD" w:rsidRDefault="00DB73DD" w:rsidP="004D3D1A">
            <w:pPr>
              <w:pStyle w:val="TAL"/>
              <w:rPr>
                <w:sz w:val="16"/>
                <w:szCs w:val="16"/>
              </w:rPr>
            </w:pPr>
            <w:r>
              <w:rPr>
                <w:sz w:val="16"/>
                <w:szCs w:val="16"/>
              </w:rPr>
              <w:t>0012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7534BB" w14:textId="5611B699" w:rsidR="00DB73DD" w:rsidRDefault="00DB73D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4D2C2" w14:textId="0096FB3B" w:rsidR="00DB73DD" w:rsidRDefault="00DB73D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63AD0" w14:textId="3B30AC46" w:rsidR="00DB73DD" w:rsidRDefault="00DB73DD" w:rsidP="004D3D1A">
            <w:pPr>
              <w:pStyle w:val="TAL"/>
              <w:rPr>
                <w:snapToGrid w:val="0"/>
                <w:sz w:val="16"/>
                <w:lang w:val="en-AU"/>
              </w:rPr>
            </w:pPr>
            <w:r>
              <w:rPr>
                <w:snapToGrid w:val="0"/>
                <w:sz w:val="16"/>
                <w:lang w:val="en-AU"/>
              </w:rPr>
              <w:t xml:space="preserve">SEALDD enabled URLLC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0B56" w14:textId="554DC8DB" w:rsidR="00DB73DD" w:rsidRDefault="00DB73DD" w:rsidP="004D3D1A">
            <w:pPr>
              <w:pStyle w:val="TAC"/>
              <w:rPr>
                <w:sz w:val="16"/>
                <w:szCs w:val="16"/>
              </w:rPr>
            </w:pPr>
            <w:r>
              <w:rPr>
                <w:sz w:val="16"/>
                <w:szCs w:val="16"/>
              </w:rPr>
              <w:t>19.0.0</w:t>
            </w:r>
          </w:p>
        </w:tc>
      </w:tr>
      <w:tr w:rsidR="00F864A5" w:rsidRPr="006B0D02" w14:paraId="628A73C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1CD3FAF" w14:textId="7487AAC5" w:rsidR="00F864A5" w:rsidRDefault="00F864A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0EA59" w14:textId="6932ED1A" w:rsidR="00F864A5" w:rsidRDefault="00F864A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4700" w14:textId="42E261E9" w:rsidR="00F864A5" w:rsidRDefault="00F864A5" w:rsidP="00F864A5">
            <w:pPr>
              <w:spacing w:after="0"/>
              <w:jc w:val="center"/>
              <w:rPr>
                <w:rFonts w:ascii="Arial" w:hAnsi="Arial" w:cs="Arial"/>
                <w:b/>
                <w:bCs/>
                <w:color w:val="0000FF"/>
                <w:sz w:val="16"/>
                <w:szCs w:val="16"/>
                <w:u w:val="single"/>
              </w:rPr>
            </w:pPr>
            <w:hyperlink r:id="rId46"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DFAFC7" w14:textId="61BEF73A" w:rsidR="00F864A5" w:rsidRDefault="00F864A5" w:rsidP="004D3D1A">
            <w:pPr>
              <w:pStyle w:val="TAL"/>
              <w:rPr>
                <w:sz w:val="16"/>
                <w:szCs w:val="16"/>
              </w:rPr>
            </w:pPr>
            <w:r>
              <w:rPr>
                <w:sz w:val="16"/>
                <w:szCs w:val="16"/>
              </w:rPr>
              <w:t>0023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674AF8" w14:textId="761F64C7" w:rsidR="00F864A5" w:rsidRDefault="00F864A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F897" w14:textId="2D6A1809" w:rsidR="00F864A5" w:rsidRDefault="00F864A5"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4934C" w14:textId="5A28E0EB" w:rsidR="00F864A5" w:rsidRDefault="00F864A5" w:rsidP="004D3D1A">
            <w:pPr>
              <w:pStyle w:val="TAL"/>
              <w:rPr>
                <w:snapToGrid w:val="0"/>
                <w:sz w:val="16"/>
                <w:lang w:val="en-AU"/>
              </w:rPr>
            </w:pPr>
            <w:r>
              <w:rPr>
                <w:snapToGrid w:val="0"/>
                <w:sz w:val="16"/>
                <w:lang w:val="en-AU"/>
              </w:rPr>
              <w:t>SEALDD connection status reporting configuration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3874C" w14:textId="6D49746E" w:rsidR="00F864A5" w:rsidRDefault="00F864A5" w:rsidP="004D3D1A">
            <w:pPr>
              <w:pStyle w:val="TAC"/>
              <w:rPr>
                <w:sz w:val="16"/>
                <w:szCs w:val="16"/>
              </w:rPr>
            </w:pPr>
            <w:r>
              <w:rPr>
                <w:sz w:val="16"/>
                <w:szCs w:val="16"/>
              </w:rPr>
              <w:t>19.0.0</w:t>
            </w:r>
          </w:p>
        </w:tc>
      </w:tr>
      <w:tr w:rsidR="0090159B" w:rsidRPr="006B0D02" w14:paraId="7352B74E"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C4B8301" w14:textId="474F25B2" w:rsidR="0090159B" w:rsidRDefault="009015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8DB0" w14:textId="6D731FC6" w:rsidR="0090159B" w:rsidRDefault="009015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167FD" w14:textId="677C9941" w:rsidR="0090159B" w:rsidRDefault="0090159B" w:rsidP="0090159B">
            <w:pPr>
              <w:spacing w:after="0"/>
              <w:jc w:val="center"/>
              <w:rPr>
                <w:rFonts w:ascii="Arial" w:hAnsi="Arial" w:cs="Arial"/>
                <w:b/>
                <w:bCs/>
                <w:color w:val="0000FF"/>
                <w:sz w:val="16"/>
                <w:szCs w:val="16"/>
                <w:u w:val="single"/>
              </w:rPr>
            </w:pPr>
            <w:hyperlink r:id="rId47"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DF2096" w14:textId="7496D26E" w:rsidR="0090159B" w:rsidRDefault="0090159B" w:rsidP="004D3D1A">
            <w:pPr>
              <w:pStyle w:val="TAL"/>
              <w:rPr>
                <w:sz w:val="16"/>
                <w:szCs w:val="16"/>
              </w:rPr>
            </w:pPr>
            <w:r>
              <w:rPr>
                <w:sz w:val="16"/>
                <w:szCs w:val="16"/>
              </w:rPr>
              <w:t>0024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F205DC" w14:textId="5913CE8E" w:rsidR="0090159B" w:rsidRDefault="009015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D449" w14:textId="67E7FC85" w:rsidR="0090159B" w:rsidRDefault="009015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7EF07" w14:textId="49CF597A" w:rsidR="0090159B" w:rsidRDefault="0090159B" w:rsidP="004D3D1A">
            <w:pPr>
              <w:pStyle w:val="TAL"/>
              <w:rPr>
                <w:snapToGrid w:val="0"/>
                <w:sz w:val="16"/>
                <w:lang w:val="en-AU"/>
              </w:rPr>
            </w:pPr>
            <w:r>
              <w:rPr>
                <w:snapToGrid w:val="0"/>
                <w:sz w:val="16"/>
                <w:lang w:val="en-AU"/>
              </w:rPr>
              <w:t>SEALDD connection status reporting configuration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9B8C9" w14:textId="32A86B06" w:rsidR="0090159B" w:rsidRDefault="0090159B" w:rsidP="004D3D1A">
            <w:pPr>
              <w:pStyle w:val="TAC"/>
              <w:rPr>
                <w:sz w:val="16"/>
                <w:szCs w:val="16"/>
              </w:rPr>
            </w:pPr>
            <w:r>
              <w:rPr>
                <w:sz w:val="16"/>
                <w:szCs w:val="16"/>
              </w:rPr>
              <w:t>19.0.0</w:t>
            </w:r>
          </w:p>
        </w:tc>
      </w:tr>
      <w:tr w:rsidR="00CA6DE2" w:rsidRPr="006B0D02" w14:paraId="17C02436"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2D27092" w14:textId="4139E6F6" w:rsidR="00CA6DE2" w:rsidRDefault="00CA6DE2"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54F88" w14:textId="216BAFAF" w:rsidR="00CA6DE2" w:rsidRDefault="00CA6DE2"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8DA9D" w14:textId="60EA5C29" w:rsidR="00CA6DE2" w:rsidRDefault="00CA6DE2" w:rsidP="00CA6DE2">
            <w:pPr>
              <w:spacing w:after="0"/>
              <w:jc w:val="center"/>
              <w:rPr>
                <w:rFonts w:ascii="Arial" w:hAnsi="Arial" w:cs="Arial"/>
                <w:b/>
                <w:bCs/>
                <w:color w:val="0000FF"/>
                <w:sz w:val="16"/>
                <w:szCs w:val="16"/>
                <w:u w:val="single"/>
              </w:rPr>
            </w:pPr>
            <w:hyperlink r:id="rId48"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279A70" w14:textId="3B3FA1B2" w:rsidR="00CA6DE2" w:rsidRDefault="00CA6DE2" w:rsidP="004D3D1A">
            <w:pPr>
              <w:pStyle w:val="TAL"/>
              <w:rPr>
                <w:sz w:val="16"/>
                <w:szCs w:val="16"/>
              </w:rPr>
            </w:pPr>
            <w:r>
              <w:rPr>
                <w:sz w:val="16"/>
                <w:szCs w:val="16"/>
              </w:rPr>
              <w:t>0017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5CBFFC" w14:textId="132AEA55" w:rsidR="00CA6DE2" w:rsidRDefault="00CA6DE2"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05C8" w14:textId="706C68FC" w:rsidR="00CA6DE2" w:rsidRDefault="00CA6DE2"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09E53" w14:textId="0A048EE6" w:rsidR="00CA6DE2" w:rsidRDefault="00CA6DE2" w:rsidP="004D3D1A">
            <w:pPr>
              <w:pStyle w:val="TAL"/>
              <w:rPr>
                <w:snapToGrid w:val="0"/>
                <w:sz w:val="16"/>
                <w:lang w:val="en-AU"/>
              </w:rPr>
            </w:pPr>
            <w:r>
              <w:rPr>
                <w:snapToGrid w:val="0"/>
                <w:sz w:val="16"/>
                <w:lang w:val="en-AU"/>
              </w:rPr>
              <w:t xml:space="preserve">Introduction of Sdd_URLCCTransmissionConnection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6B9BB" w14:textId="6BEAD110" w:rsidR="00CA6DE2" w:rsidRDefault="00CA6DE2" w:rsidP="004D3D1A">
            <w:pPr>
              <w:pStyle w:val="TAC"/>
              <w:rPr>
                <w:sz w:val="16"/>
                <w:szCs w:val="16"/>
              </w:rPr>
            </w:pPr>
            <w:r>
              <w:rPr>
                <w:sz w:val="16"/>
                <w:szCs w:val="16"/>
              </w:rPr>
              <w:t>19.0.0</w:t>
            </w:r>
          </w:p>
        </w:tc>
      </w:tr>
      <w:tr w:rsidR="00111EA4" w:rsidRPr="006B0D02" w14:paraId="7E23D29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C214D58" w14:textId="3F535049" w:rsidR="00111EA4" w:rsidRDefault="00111EA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109DB" w14:textId="13F6ADCE" w:rsidR="00111EA4" w:rsidRDefault="00111EA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3C4B7" w14:textId="62B2D673" w:rsidR="00111EA4" w:rsidRDefault="00111EA4" w:rsidP="00111EA4">
            <w:pPr>
              <w:spacing w:after="0"/>
              <w:jc w:val="center"/>
              <w:rPr>
                <w:rFonts w:ascii="Arial" w:hAnsi="Arial" w:cs="Arial"/>
                <w:b/>
                <w:bCs/>
                <w:color w:val="0000FF"/>
                <w:sz w:val="16"/>
                <w:szCs w:val="16"/>
                <w:u w:val="single"/>
              </w:rPr>
            </w:pPr>
            <w:hyperlink r:id="rId49"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9E761F" w14:textId="797675F3" w:rsidR="00111EA4" w:rsidRDefault="00111EA4" w:rsidP="004D3D1A">
            <w:pPr>
              <w:pStyle w:val="TAL"/>
              <w:rPr>
                <w:sz w:val="16"/>
                <w:szCs w:val="16"/>
              </w:rPr>
            </w:pPr>
            <w:r>
              <w:rPr>
                <w:sz w:val="16"/>
                <w:szCs w:val="16"/>
              </w:rPr>
              <w:t>0014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2674B3" w14:textId="5097DB5F" w:rsidR="00111EA4" w:rsidRDefault="00111EA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F787" w14:textId="6CC79B28" w:rsidR="00111EA4" w:rsidRDefault="00111EA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FE3A9" w14:textId="409850F5" w:rsidR="00111EA4" w:rsidRDefault="00111EA4" w:rsidP="004D3D1A">
            <w:pPr>
              <w:pStyle w:val="TAL"/>
              <w:rPr>
                <w:snapToGrid w:val="0"/>
                <w:sz w:val="16"/>
                <w:lang w:val="en-AU"/>
              </w:rPr>
            </w:pPr>
            <w:r>
              <w:rPr>
                <w:snapToGrid w:val="0"/>
                <w:sz w:val="16"/>
                <w:lang w:val="en-AU"/>
              </w:rPr>
              <w:t xml:space="preserve">SEALDD enabled URLLC transmission connection establishment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DC0A1" w14:textId="2E66918F" w:rsidR="00111EA4" w:rsidRDefault="00111EA4" w:rsidP="004D3D1A">
            <w:pPr>
              <w:pStyle w:val="TAC"/>
              <w:rPr>
                <w:sz w:val="16"/>
                <w:szCs w:val="16"/>
              </w:rPr>
            </w:pPr>
            <w:r>
              <w:rPr>
                <w:sz w:val="16"/>
                <w:szCs w:val="16"/>
              </w:rPr>
              <w:t>19.0.0</w:t>
            </w:r>
          </w:p>
        </w:tc>
      </w:tr>
      <w:tr w:rsidR="00684EEA" w:rsidRPr="006B0D02" w14:paraId="47203F9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B203B3C" w14:textId="3B34E757" w:rsidR="00684EEA" w:rsidRDefault="00684EE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D3C72" w14:textId="779BB9C3" w:rsidR="00684EEA" w:rsidRDefault="00684EE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4BE79" w14:textId="34558DDF" w:rsidR="00684EEA" w:rsidRDefault="00684EEA" w:rsidP="00684EEA">
            <w:pPr>
              <w:spacing w:after="0"/>
              <w:jc w:val="center"/>
              <w:rPr>
                <w:rFonts w:ascii="Arial" w:hAnsi="Arial" w:cs="Arial"/>
                <w:b/>
                <w:bCs/>
                <w:color w:val="0000FF"/>
                <w:sz w:val="16"/>
                <w:szCs w:val="16"/>
                <w:u w:val="single"/>
              </w:rPr>
            </w:pPr>
            <w:hyperlink r:id="rId50"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1C18BA" w14:textId="2C3260C8" w:rsidR="00684EEA" w:rsidRDefault="00684EEA" w:rsidP="004D3D1A">
            <w:pPr>
              <w:pStyle w:val="TAL"/>
              <w:rPr>
                <w:sz w:val="16"/>
                <w:szCs w:val="16"/>
              </w:rPr>
            </w:pPr>
            <w:r>
              <w:rPr>
                <w:sz w:val="16"/>
                <w:szCs w:val="16"/>
              </w:rPr>
              <w:t>0016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ED5949" w14:textId="23B7A4B6" w:rsidR="00684EEA" w:rsidRDefault="00684EEA"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0476" w14:textId="57369B9A" w:rsidR="00684EEA" w:rsidRDefault="00684EEA"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2EC87" w14:textId="64FC59B4" w:rsidR="00684EEA" w:rsidRDefault="00684EEA" w:rsidP="004D3D1A">
            <w:pPr>
              <w:pStyle w:val="TAL"/>
              <w:rPr>
                <w:snapToGrid w:val="0"/>
                <w:sz w:val="16"/>
                <w:lang w:val="en-AU"/>
              </w:rPr>
            </w:pPr>
            <w:r>
              <w:rPr>
                <w:snapToGrid w:val="0"/>
                <w:sz w:val="16"/>
                <w:lang w:val="en-AU"/>
              </w:rPr>
              <w:t xml:space="preserve">SEALDD enabled URLLC transmission connection deletion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8995C" w14:textId="400A4AC6" w:rsidR="00684EEA" w:rsidRDefault="00684EEA" w:rsidP="004D3D1A">
            <w:pPr>
              <w:pStyle w:val="TAC"/>
              <w:rPr>
                <w:sz w:val="16"/>
                <w:szCs w:val="16"/>
              </w:rPr>
            </w:pPr>
            <w:r>
              <w:rPr>
                <w:sz w:val="16"/>
                <w:szCs w:val="16"/>
              </w:rPr>
              <w:t>19.0.0</w:t>
            </w:r>
          </w:p>
        </w:tc>
      </w:tr>
      <w:tr w:rsidR="002D7123" w:rsidRPr="006B0D02" w14:paraId="122A929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98AD5CE" w14:textId="0647019B" w:rsidR="002D7123" w:rsidRDefault="002D712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911CF" w14:textId="570D536F" w:rsidR="002D7123" w:rsidRDefault="002D712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D011A" w14:textId="380705AE" w:rsidR="002D7123" w:rsidRDefault="002D7123" w:rsidP="002D7123">
            <w:pPr>
              <w:spacing w:after="0"/>
              <w:jc w:val="center"/>
              <w:rPr>
                <w:rFonts w:ascii="Arial" w:hAnsi="Arial" w:cs="Arial"/>
                <w:b/>
                <w:bCs/>
                <w:color w:val="0000FF"/>
                <w:sz w:val="16"/>
                <w:szCs w:val="16"/>
                <w:u w:val="single"/>
              </w:rPr>
            </w:pPr>
            <w:hyperlink r:id="rId51"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D00031" w14:textId="3546AC01" w:rsidR="002D7123" w:rsidRDefault="002D7123" w:rsidP="004D3D1A">
            <w:pPr>
              <w:pStyle w:val="TAL"/>
              <w:rPr>
                <w:sz w:val="16"/>
                <w:szCs w:val="16"/>
              </w:rPr>
            </w:pPr>
            <w:r>
              <w:rPr>
                <w:sz w:val="16"/>
                <w:szCs w:val="16"/>
              </w:rPr>
              <w:t>0038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4A3FEB0" w14:textId="734184AB" w:rsidR="002D7123" w:rsidRDefault="002D712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8A31" w14:textId="338B79F3" w:rsidR="002D7123" w:rsidRDefault="002D7123"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85523" w14:textId="08D2336D" w:rsidR="002D7123" w:rsidRDefault="002D7123" w:rsidP="004D3D1A">
            <w:pPr>
              <w:pStyle w:val="TAL"/>
              <w:rPr>
                <w:snapToGrid w:val="0"/>
                <w:sz w:val="16"/>
                <w:lang w:val="en-AU"/>
              </w:rPr>
            </w:pPr>
            <w:r>
              <w:rPr>
                <w:snapToGrid w:val="0"/>
                <w:sz w:val="16"/>
                <w:lang w:val="en-AU"/>
              </w:rPr>
              <w:t>SEALDD connection status reporting configuration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09AA" w14:textId="030B8F67" w:rsidR="002D7123" w:rsidRDefault="002D7123" w:rsidP="004D3D1A">
            <w:pPr>
              <w:pStyle w:val="TAC"/>
              <w:rPr>
                <w:sz w:val="16"/>
                <w:szCs w:val="16"/>
              </w:rPr>
            </w:pPr>
            <w:r>
              <w:rPr>
                <w:sz w:val="16"/>
                <w:szCs w:val="16"/>
              </w:rPr>
              <w:t>19.0.0</w:t>
            </w:r>
          </w:p>
        </w:tc>
      </w:tr>
      <w:tr w:rsidR="00475034" w:rsidRPr="006B0D02" w14:paraId="6B329A04"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8EB31CB" w14:textId="0F4B6957" w:rsidR="00475034" w:rsidRDefault="0047503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0C70" w14:textId="593DFDD2" w:rsidR="00475034" w:rsidRDefault="0047503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420C5" w14:textId="3233637E" w:rsidR="00475034" w:rsidRDefault="00475034" w:rsidP="00475034">
            <w:pPr>
              <w:spacing w:after="0"/>
              <w:jc w:val="center"/>
              <w:rPr>
                <w:rFonts w:ascii="Arial" w:hAnsi="Arial" w:cs="Arial"/>
                <w:b/>
                <w:bCs/>
                <w:color w:val="0000FF"/>
                <w:sz w:val="16"/>
                <w:szCs w:val="16"/>
                <w:u w:val="single"/>
              </w:rPr>
            </w:pPr>
            <w:hyperlink r:id="rId52"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69F79E" w14:textId="3A3F5581" w:rsidR="00475034" w:rsidRDefault="00475034" w:rsidP="004D3D1A">
            <w:pPr>
              <w:pStyle w:val="TAL"/>
              <w:rPr>
                <w:sz w:val="16"/>
                <w:szCs w:val="16"/>
              </w:rPr>
            </w:pPr>
            <w:r>
              <w:rPr>
                <w:sz w:val="16"/>
                <w:szCs w:val="16"/>
              </w:rPr>
              <w:t>0036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4D17E8" w14:textId="2AC00524" w:rsidR="00475034" w:rsidRDefault="00475034"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AD8E8" w14:textId="2391F04D" w:rsidR="00475034" w:rsidRDefault="0047503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FE38C" w14:textId="30BC729F" w:rsidR="00475034" w:rsidRDefault="00475034" w:rsidP="004D3D1A">
            <w:pPr>
              <w:pStyle w:val="TAL"/>
              <w:rPr>
                <w:snapToGrid w:val="0"/>
                <w:sz w:val="16"/>
                <w:lang w:val="en-AU"/>
              </w:rPr>
            </w:pPr>
            <w:r>
              <w:rPr>
                <w:snapToGrid w:val="0"/>
                <w:sz w:val="16"/>
                <w:lang w:val="en-AU"/>
              </w:rPr>
              <w:t>BAT and periodicity adaptation support in SEALDD regular transmission connection establishment HTTP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92C3B" w14:textId="4885FD87" w:rsidR="00475034" w:rsidRDefault="00475034" w:rsidP="004D3D1A">
            <w:pPr>
              <w:pStyle w:val="TAC"/>
              <w:rPr>
                <w:sz w:val="16"/>
                <w:szCs w:val="16"/>
              </w:rPr>
            </w:pPr>
            <w:r>
              <w:rPr>
                <w:sz w:val="16"/>
                <w:szCs w:val="16"/>
              </w:rPr>
              <w:t>19.0.0</w:t>
            </w:r>
          </w:p>
        </w:tc>
      </w:tr>
      <w:tr w:rsidR="0096407B" w:rsidRPr="006B0D02" w14:paraId="02C438B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D61F673" w14:textId="3CC0F084" w:rsidR="0096407B" w:rsidRDefault="0096407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87F3A" w14:textId="16FBA667" w:rsidR="0096407B" w:rsidRDefault="0096407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5D205" w14:textId="5D185B65" w:rsidR="0096407B" w:rsidRDefault="0096407B" w:rsidP="0096407B">
            <w:pPr>
              <w:spacing w:after="0"/>
              <w:jc w:val="center"/>
              <w:rPr>
                <w:rFonts w:ascii="Arial" w:hAnsi="Arial" w:cs="Arial"/>
                <w:b/>
                <w:bCs/>
                <w:color w:val="0000FF"/>
                <w:sz w:val="16"/>
                <w:szCs w:val="16"/>
                <w:u w:val="single"/>
              </w:rPr>
            </w:pPr>
            <w:hyperlink r:id="rId53"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07170E" w14:textId="4F2B8DF7" w:rsidR="0096407B" w:rsidRDefault="0096407B" w:rsidP="004D3D1A">
            <w:pPr>
              <w:pStyle w:val="TAL"/>
              <w:rPr>
                <w:sz w:val="16"/>
                <w:szCs w:val="16"/>
              </w:rPr>
            </w:pPr>
            <w:r>
              <w:rPr>
                <w:sz w:val="16"/>
                <w:szCs w:val="16"/>
              </w:rPr>
              <w:t>0039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E0C5D0F" w14:textId="54F220AF" w:rsidR="0096407B" w:rsidRDefault="0096407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F4A6" w14:textId="67DCBF40" w:rsidR="0096407B" w:rsidRDefault="0096407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842E0" w14:textId="1AA1E6C0" w:rsidR="0096407B" w:rsidRDefault="0096407B" w:rsidP="004D3D1A">
            <w:pPr>
              <w:pStyle w:val="TAL"/>
              <w:rPr>
                <w:snapToGrid w:val="0"/>
                <w:sz w:val="16"/>
                <w:lang w:val="en-AU"/>
              </w:rPr>
            </w:pPr>
            <w:r>
              <w:rPr>
                <w:snapToGrid w:val="0"/>
                <w:sz w:val="16"/>
                <w:lang w:val="en-AU"/>
              </w:rPr>
              <w:t>SEALDD connection status reporting configuration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A3230" w14:textId="501E07D3" w:rsidR="0096407B" w:rsidRDefault="0096407B" w:rsidP="004D3D1A">
            <w:pPr>
              <w:pStyle w:val="TAC"/>
              <w:rPr>
                <w:sz w:val="16"/>
                <w:szCs w:val="16"/>
              </w:rPr>
            </w:pPr>
            <w:r>
              <w:rPr>
                <w:sz w:val="16"/>
                <w:szCs w:val="16"/>
              </w:rPr>
              <w:t>19.0.0</w:t>
            </w:r>
          </w:p>
        </w:tc>
      </w:tr>
      <w:tr w:rsidR="00D35109" w:rsidRPr="006B0D02" w14:paraId="56648BA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CE4" w14:textId="6A4E1F5E" w:rsidR="00D35109" w:rsidRDefault="00D3510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564DD" w14:textId="6CDB4791" w:rsidR="00D35109" w:rsidRDefault="00D3510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B4A8C" w14:textId="0A529A9E" w:rsidR="00D35109" w:rsidRDefault="00D35109" w:rsidP="00D35109">
            <w:pPr>
              <w:spacing w:after="0"/>
              <w:jc w:val="center"/>
              <w:rPr>
                <w:rFonts w:ascii="Arial" w:hAnsi="Arial" w:cs="Arial"/>
                <w:b/>
                <w:bCs/>
                <w:color w:val="0000FF"/>
                <w:sz w:val="16"/>
                <w:szCs w:val="16"/>
                <w:u w:val="single"/>
              </w:rPr>
            </w:pPr>
            <w:hyperlink r:id="rId54"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87DC03" w14:textId="335582CF" w:rsidR="00D35109" w:rsidRDefault="00D35109" w:rsidP="004D3D1A">
            <w:pPr>
              <w:pStyle w:val="TAL"/>
              <w:rPr>
                <w:sz w:val="16"/>
                <w:szCs w:val="16"/>
              </w:rPr>
            </w:pPr>
            <w:r>
              <w:rPr>
                <w:sz w:val="16"/>
                <w:szCs w:val="16"/>
              </w:rPr>
              <w:t>0040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A10425E" w14:textId="7287FFDC" w:rsidR="00D35109" w:rsidRDefault="00D3510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F03D7" w14:textId="666F91C2" w:rsidR="00D35109" w:rsidRDefault="00D35109"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313F6" w14:textId="61379C9C" w:rsidR="00D35109" w:rsidRDefault="00D35109" w:rsidP="004D3D1A">
            <w:pPr>
              <w:pStyle w:val="TAL"/>
              <w:rPr>
                <w:snapToGrid w:val="0"/>
                <w:sz w:val="16"/>
                <w:lang w:val="en-AU"/>
              </w:rPr>
            </w:pPr>
            <w:r>
              <w:rPr>
                <w:snapToGrid w:val="0"/>
                <w:sz w:val="16"/>
                <w:lang w:val="en-AU"/>
              </w:rPr>
              <w:t>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C1CB" w14:textId="2D800469" w:rsidR="00D35109" w:rsidRDefault="00D35109" w:rsidP="004D3D1A">
            <w:pPr>
              <w:pStyle w:val="TAC"/>
              <w:rPr>
                <w:sz w:val="16"/>
                <w:szCs w:val="16"/>
              </w:rPr>
            </w:pPr>
            <w:r>
              <w:rPr>
                <w:sz w:val="16"/>
                <w:szCs w:val="16"/>
              </w:rPr>
              <w:t>19.0.0</w:t>
            </w:r>
          </w:p>
        </w:tc>
      </w:tr>
      <w:tr w:rsidR="008B3BDF" w:rsidRPr="006B0D02" w14:paraId="46AF880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1234DD6" w14:textId="5701C124" w:rsidR="008B3BDF" w:rsidRDefault="008B3BD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E435" w14:textId="7C5A7E94" w:rsidR="008B3BDF" w:rsidRDefault="008B3BD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89A72" w14:textId="62AC0581" w:rsidR="008B3BDF" w:rsidRDefault="008B3BDF" w:rsidP="008B3BDF">
            <w:pPr>
              <w:spacing w:after="0"/>
              <w:jc w:val="center"/>
              <w:rPr>
                <w:rFonts w:ascii="Arial" w:hAnsi="Arial" w:cs="Arial"/>
                <w:b/>
                <w:bCs/>
                <w:color w:val="0000FF"/>
                <w:sz w:val="16"/>
                <w:szCs w:val="16"/>
                <w:u w:val="single"/>
              </w:rPr>
            </w:pPr>
            <w:hyperlink r:id="rId55"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CA9F569" w14:textId="36B6EDD3" w:rsidR="008B3BDF" w:rsidRDefault="008B3BDF" w:rsidP="004D3D1A">
            <w:pPr>
              <w:pStyle w:val="TAL"/>
              <w:rPr>
                <w:sz w:val="16"/>
                <w:szCs w:val="16"/>
              </w:rPr>
            </w:pPr>
            <w:r>
              <w:rPr>
                <w:sz w:val="16"/>
                <w:szCs w:val="16"/>
              </w:rPr>
              <w:t>0041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38897F" w14:textId="22CE8D73" w:rsidR="008B3BDF" w:rsidRDefault="008B3BD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AA80" w14:textId="6915276D" w:rsidR="008B3BDF" w:rsidRDefault="008B3BDF"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CB06A" w14:textId="6B9678B5" w:rsidR="008B3BDF" w:rsidRDefault="008B3BDF" w:rsidP="004D3D1A">
            <w:pPr>
              <w:pStyle w:val="TAL"/>
              <w:rPr>
                <w:snapToGrid w:val="0"/>
                <w:sz w:val="16"/>
                <w:lang w:val="en-AU"/>
              </w:rPr>
            </w:pPr>
            <w:r>
              <w:rPr>
                <w:snapToGrid w:val="0"/>
                <w:sz w:val="16"/>
                <w:lang w:val="en-AU"/>
              </w:rPr>
              <w:t>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8AA06" w14:textId="06A1981E" w:rsidR="008B3BDF" w:rsidRDefault="008B3BDF" w:rsidP="004D3D1A">
            <w:pPr>
              <w:pStyle w:val="TAC"/>
              <w:rPr>
                <w:sz w:val="16"/>
                <w:szCs w:val="16"/>
              </w:rPr>
            </w:pPr>
            <w:r>
              <w:rPr>
                <w:sz w:val="16"/>
                <w:szCs w:val="16"/>
              </w:rPr>
              <w:t>19.0.0</w:t>
            </w:r>
          </w:p>
        </w:tc>
      </w:tr>
      <w:tr w:rsidR="00FA212E" w:rsidRPr="006B0D02" w14:paraId="1152823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DF5BA85" w14:textId="255B280B" w:rsidR="00FA212E" w:rsidRDefault="00FA21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177FA" w14:textId="27078B6A" w:rsidR="00FA212E" w:rsidRDefault="00FA21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48ECE" w14:textId="1175C91B" w:rsidR="00FA212E" w:rsidRDefault="00FA212E" w:rsidP="00FA212E">
            <w:pPr>
              <w:spacing w:after="0"/>
              <w:jc w:val="center"/>
              <w:rPr>
                <w:rFonts w:ascii="Arial" w:hAnsi="Arial" w:cs="Arial"/>
                <w:b/>
                <w:bCs/>
                <w:color w:val="0000FF"/>
                <w:sz w:val="16"/>
                <w:szCs w:val="16"/>
                <w:u w:val="single"/>
              </w:rPr>
            </w:pPr>
            <w:hyperlink r:id="rId56"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75EA3" w14:textId="677C3487" w:rsidR="00FA212E" w:rsidRDefault="00FA212E" w:rsidP="004D3D1A">
            <w:pPr>
              <w:pStyle w:val="TAL"/>
              <w:rPr>
                <w:sz w:val="16"/>
                <w:szCs w:val="16"/>
              </w:rPr>
            </w:pPr>
            <w:r>
              <w:rPr>
                <w:sz w:val="16"/>
                <w:szCs w:val="16"/>
              </w:rPr>
              <w:t>0027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8658F9" w14:textId="22F802C6" w:rsidR="00FA212E" w:rsidRDefault="00FA212E"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266B" w14:textId="1F8F36B4" w:rsidR="00FA212E" w:rsidRDefault="00FA212E"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A82A" w14:textId="543269E3" w:rsidR="00FA212E" w:rsidRDefault="00FA212E" w:rsidP="004D3D1A">
            <w:pPr>
              <w:pStyle w:val="TAL"/>
              <w:rPr>
                <w:snapToGrid w:val="0"/>
                <w:sz w:val="16"/>
                <w:lang w:val="en-AU"/>
              </w:rPr>
            </w:pPr>
            <w:r>
              <w:rPr>
                <w:snapToGrid w:val="0"/>
                <w:sz w:val="16"/>
                <w:lang w:val="en-AU"/>
              </w:rPr>
              <w:t>Updates for SEALDD enabled congestion control for VAL application by supporting L4S mechanism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65689" w14:textId="2D1502C8" w:rsidR="00FA212E" w:rsidRDefault="00FA212E" w:rsidP="004D3D1A">
            <w:pPr>
              <w:pStyle w:val="TAC"/>
              <w:rPr>
                <w:sz w:val="16"/>
                <w:szCs w:val="16"/>
              </w:rPr>
            </w:pPr>
            <w:r>
              <w:rPr>
                <w:sz w:val="16"/>
                <w:szCs w:val="16"/>
              </w:rPr>
              <w:t>19.0.0</w:t>
            </w:r>
          </w:p>
        </w:tc>
      </w:tr>
      <w:tr w:rsidR="00FE0821" w:rsidRPr="006B0D02" w14:paraId="26D76C8C"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A72933B" w14:textId="316C0DB4" w:rsidR="00FE0821" w:rsidRDefault="00FE082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73FD6" w14:textId="2A1015DD" w:rsidR="00FE0821" w:rsidRDefault="00FE082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8C2D2" w14:textId="1986586F" w:rsidR="00FE0821" w:rsidRDefault="00FE0821" w:rsidP="00FE0821">
            <w:pPr>
              <w:spacing w:after="0"/>
              <w:jc w:val="center"/>
              <w:rPr>
                <w:rFonts w:ascii="Arial" w:hAnsi="Arial" w:cs="Arial"/>
                <w:b/>
                <w:bCs/>
                <w:color w:val="0000FF"/>
                <w:sz w:val="16"/>
                <w:szCs w:val="16"/>
                <w:u w:val="single"/>
              </w:rPr>
            </w:pPr>
            <w:hyperlink r:id="rId57" w:history="1">
              <w:r>
                <w:rPr>
                  <w:rStyle w:val="Hyperlink"/>
                  <w:rFonts w:ascii="Arial" w:hAnsi="Arial" w:cs="Arial"/>
                  <w:b/>
                  <w:bCs/>
                  <w:color w:val="0000FF"/>
                  <w:sz w:val="16"/>
                  <w:szCs w:val="16"/>
                </w:rPr>
                <w:t>CP-243229</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46B01A" w14:textId="4623838B" w:rsidR="00FE0821" w:rsidRDefault="00FE0821" w:rsidP="004D3D1A">
            <w:pPr>
              <w:pStyle w:val="TAL"/>
              <w:rPr>
                <w:sz w:val="16"/>
                <w:szCs w:val="16"/>
              </w:rPr>
            </w:pPr>
            <w:r>
              <w:rPr>
                <w:sz w:val="16"/>
                <w:szCs w:val="16"/>
              </w:rPr>
              <w:t>0029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DED007" w14:textId="5B7A578B" w:rsidR="00FE0821" w:rsidRDefault="00FE082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F7CAE" w14:textId="7F7D467C" w:rsidR="00FE0821" w:rsidRDefault="00FE0821"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ED469" w14:textId="0405FED5" w:rsidR="00FE0821" w:rsidRDefault="00FE0821" w:rsidP="004D3D1A">
            <w:pPr>
              <w:pStyle w:val="TAL"/>
              <w:rPr>
                <w:snapToGrid w:val="0"/>
                <w:sz w:val="16"/>
                <w:lang w:val="en-AU"/>
              </w:rPr>
            </w:pPr>
            <w:r>
              <w:rPr>
                <w:snapToGrid w:val="0"/>
                <w:sz w:val="16"/>
                <w:lang w:val="en-AU"/>
              </w:rPr>
              <w:t xml:space="preserve">SEALDD enabled regular data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798A3" w14:textId="750DE78D" w:rsidR="00FE0821" w:rsidRDefault="00FE0821" w:rsidP="004D3D1A">
            <w:pPr>
              <w:pStyle w:val="TAC"/>
              <w:rPr>
                <w:sz w:val="16"/>
                <w:szCs w:val="16"/>
              </w:rPr>
            </w:pPr>
            <w:r>
              <w:rPr>
                <w:sz w:val="16"/>
                <w:szCs w:val="16"/>
              </w:rPr>
              <w:t>19.0.0</w:t>
            </w:r>
          </w:p>
        </w:tc>
      </w:tr>
    </w:tbl>
    <w:p w14:paraId="6AE5F0B0" w14:textId="5331A985" w:rsidR="00080512" w:rsidRDefault="00080512" w:rsidP="00230528"/>
    <w:sectPr w:rsidR="00080512">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062CE" w14:textId="77777777" w:rsidR="005D2F70" w:rsidRDefault="005D2F70">
      <w:r>
        <w:separator/>
      </w:r>
    </w:p>
  </w:endnote>
  <w:endnote w:type="continuationSeparator" w:id="0">
    <w:p w14:paraId="6D0FA9A0" w14:textId="77777777" w:rsidR="005D2F70" w:rsidRDefault="005D2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53D1" w:rsidRDefault="000A53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96E69" w14:textId="77777777" w:rsidR="005D2F70" w:rsidRDefault="005D2F70">
      <w:r>
        <w:separator/>
      </w:r>
    </w:p>
  </w:footnote>
  <w:footnote w:type="continuationSeparator" w:id="0">
    <w:p w14:paraId="53C4B5D8" w14:textId="77777777" w:rsidR="005D2F70" w:rsidRDefault="005D2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49B4ACE" w:rsidR="000A53D1" w:rsidRDefault="000A53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C20">
      <w:rPr>
        <w:rFonts w:ascii="Arial" w:hAnsi="Arial" w:cs="Arial"/>
        <w:b/>
        <w:noProof/>
        <w:sz w:val="18"/>
        <w:szCs w:val="18"/>
      </w:rPr>
      <w:t>3GPP TS 24.543 V19.0.0 (2024-12)</w:t>
    </w:r>
    <w:r>
      <w:rPr>
        <w:rFonts w:ascii="Arial" w:hAnsi="Arial" w:cs="Arial"/>
        <w:b/>
        <w:sz w:val="18"/>
        <w:szCs w:val="18"/>
      </w:rPr>
      <w:fldChar w:fldCharType="end"/>
    </w:r>
  </w:p>
  <w:p w14:paraId="7A6BC72E" w14:textId="77777777" w:rsidR="000A53D1" w:rsidRDefault="000A53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65401E9E" w:rsidR="000A53D1" w:rsidRDefault="000A53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C20">
      <w:rPr>
        <w:rFonts w:ascii="Arial" w:hAnsi="Arial" w:cs="Arial"/>
        <w:b/>
        <w:noProof/>
        <w:sz w:val="18"/>
        <w:szCs w:val="18"/>
      </w:rPr>
      <w:t>Release 19</w:t>
    </w:r>
    <w:r>
      <w:rPr>
        <w:rFonts w:ascii="Arial" w:hAnsi="Arial" w:cs="Arial"/>
        <w:b/>
        <w:sz w:val="18"/>
        <w:szCs w:val="18"/>
      </w:rPr>
      <w:fldChar w:fldCharType="end"/>
    </w:r>
  </w:p>
  <w:p w14:paraId="1024E63D" w14:textId="77777777" w:rsidR="000A53D1" w:rsidRDefault="000A5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952980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31674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6499502">
    <w:abstractNumId w:val="9"/>
  </w:num>
  <w:num w:numId="4" w16cid:durableId="1425568885">
    <w:abstractNumId w:val="12"/>
  </w:num>
  <w:num w:numId="5" w16cid:durableId="452988452">
    <w:abstractNumId w:val="11"/>
  </w:num>
  <w:num w:numId="6" w16cid:durableId="1676221823">
    <w:abstractNumId w:val="6"/>
  </w:num>
  <w:num w:numId="7" w16cid:durableId="687027141">
    <w:abstractNumId w:val="5"/>
  </w:num>
  <w:num w:numId="8" w16cid:durableId="1941832271">
    <w:abstractNumId w:val="4"/>
  </w:num>
  <w:num w:numId="9" w16cid:durableId="12271027">
    <w:abstractNumId w:val="7"/>
  </w:num>
  <w:num w:numId="10" w16cid:durableId="2039700572">
    <w:abstractNumId w:val="3"/>
  </w:num>
  <w:num w:numId="11" w16cid:durableId="209001479">
    <w:abstractNumId w:val="2"/>
  </w:num>
  <w:num w:numId="12" w16cid:durableId="1869904165">
    <w:abstractNumId w:val="1"/>
  </w:num>
  <w:num w:numId="13" w16cid:durableId="204103679">
    <w:abstractNumId w:val="0"/>
  </w:num>
  <w:num w:numId="14" w16cid:durableId="12681504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066D4"/>
    <w:rsid w:val="00013172"/>
    <w:rsid w:val="00015C87"/>
    <w:rsid w:val="000160EB"/>
    <w:rsid w:val="00027F89"/>
    <w:rsid w:val="00033397"/>
    <w:rsid w:val="00040095"/>
    <w:rsid w:val="00051834"/>
    <w:rsid w:val="00052A01"/>
    <w:rsid w:val="00052C58"/>
    <w:rsid w:val="0005446A"/>
    <w:rsid w:val="00054A22"/>
    <w:rsid w:val="000572B0"/>
    <w:rsid w:val="00060916"/>
    <w:rsid w:val="00062023"/>
    <w:rsid w:val="00062624"/>
    <w:rsid w:val="000655A6"/>
    <w:rsid w:val="0007522E"/>
    <w:rsid w:val="00076A82"/>
    <w:rsid w:val="00080512"/>
    <w:rsid w:val="00092A5B"/>
    <w:rsid w:val="00095525"/>
    <w:rsid w:val="00095626"/>
    <w:rsid w:val="000A4605"/>
    <w:rsid w:val="000A53D1"/>
    <w:rsid w:val="000A69EB"/>
    <w:rsid w:val="000B72CE"/>
    <w:rsid w:val="000C47C3"/>
    <w:rsid w:val="000C7D35"/>
    <w:rsid w:val="000D3201"/>
    <w:rsid w:val="000D58AB"/>
    <w:rsid w:val="000E1503"/>
    <w:rsid w:val="000F18D5"/>
    <w:rsid w:val="00101D4F"/>
    <w:rsid w:val="001031B5"/>
    <w:rsid w:val="00107339"/>
    <w:rsid w:val="0010765A"/>
    <w:rsid w:val="00111EA4"/>
    <w:rsid w:val="00115E27"/>
    <w:rsid w:val="001167D9"/>
    <w:rsid w:val="00117C18"/>
    <w:rsid w:val="00133525"/>
    <w:rsid w:val="00142959"/>
    <w:rsid w:val="00144365"/>
    <w:rsid w:val="00155D1A"/>
    <w:rsid w:val="00156F92"/>
    <w:rsid w:val="00160B2E"/>
    <w:rsid w:val="001628DB"/>
    <w:rsid w:val="00166B54"/>
    <w:rsid w:val="00177770"/>
    <w:rsid w:val="00184F9F"/>
    <w:rsid w:val="00191CF4"/>
    <w:rsid w:val="00197419"/>
    <w:rsid w:val="001A4C42"/>
    <w:rsid w:val="001A7420"/>
    <w:rsid w:val="001B40D3"/>
    <w:rsid w:val="001B6637"/>
    <w:rsid w:val="001C21C3"/>
    <w:rsid w:val="001D02C2"/>
    <w:rsid w:val="001D0EDA"/>
    <w:rsid w:val="001E3E57"/>
    <w:rsid w:val="001F0C1D"/>
    <w:rsid w:val="001F1132"/>
    <w:rsid w:val="001F168B"/>
    <w:rsid w:val="00200361"/>
    <w:rsid w:val="002032B0"/>
    <w:rsid w:val="00214B3B"/>
    <w:rsid w:val="00225094"/>
    <w:rsid w:val="00230528"/>
    <w:rsid w:val="002347A2"/>
    <w:rsid w:val="00243D07"/>
    <w:rsid w:val="00263C89"/>
    <w:rsid w:val="00267097"/>
    <w:rsid w:val="002675F0"/>
    <w:rsid w:val="00274FF4"/>
    <w:rsid w:val="002760EE"/>
    <w:rsid w:val="00276D89"/>
    <w:rsid w:val="00292847"/>
    <w:rsid w:val="002936B9"/>
    <w:rsid w:val="00294608"/>
    <w:rsid w:val="002B6339"/>
    <w:rsid w:val="002C0F49"/>
    <w:rsid w:val="002C702E"/>
    <w:rsid w:val="002D2B79"/>
    <w:rsid w:val="002D7123"/>
    <w:rsid w:val="002E00EE"/>
    <w:rsid w:val="002E2734"/>
    <w:rsid w:val="002F09E2"/>
    <w:rsid w:val="002F0AD5"/>
    <w:rsid w:val="002F338B"/>
    <w:rsid w:val="00307197"/>
    <w:rsid w:val="003172DC"/>
    <w:rsid w:val="003251B6"/>
    <w:rsid w:val="0033422C"/>
    <w:rsid w:val="0033648F"/>
    <w:rsid w:val="00342BAE"/>
    <w:rsid w:val="00342BE9"/>
    <w:rsid w:val="0035462D"/>
    <w:rsid w:val="00356555"/>
    <w:rsid w:val="0035711A"/>
    <w:rsid w:val="003765B8"/>
    <w:rsid w:val="003806BF"/>
    <w:rsid w:val="00391FEE"/>
    <w:rsid w:val="003A012B"/>
    <w:rsid w:val="003A69F5"/>
    <w:rsid w:val="003B2BC5"/>
    <w:rsid w:val="003B5DAE"/>
    <w:rsid w:val="003B6357"/>
    <w:rsid w:val="003B6BE8"/>
    <w:rsid w:val="003C2CA4"/>
    <w:rsid w:val="003C3971"/>
    <w:rsid w:val="003C68A7"/>
    <w:rsid w:val="003D28B6"/>
    <w:rsid w:val="003D29E8"/>
    <w:rsid w:val="003E2307"/>
    <w:rsid w:val="004009AB"/>
    <w:rsid w:val="004157BA"/>
    <w:rsid w:val="00423334"/>
    <w:rsid w:val="004345EC"/>
    <w:rsid w:val="00435B9B"/>
    <w:rsid w:val="004374CD"/>
    <w:rsid w:val="004432FD"/>
    <w:rsid w:val="004477D2"/>
    <w:rsid w:val="004513CE"/>
    <w:rsid w:val="00453F8A"/>
    <w:rsid w:val="00456C3C"/>
    <w:rsid w:val="00465515"/>
    <w:rsid w:val="00475034"/>
    <w:rsid w:val="00476F4F"/>
    <w:rsid w:val="00485DF9"/>
    <w:rsid w:val="0049196E"/>
    <w:rsid w:val="0049751D"/>
    <w:rsid w:val="004A2BCE"/>
    <w:rsid w:val="004B792E"/>
    <w:rsid w:val="004B7AEB"/>
    <w:rsid w:val="004C15CA"/>
    <w:rsid w:val="004C30AC"/>
    <w:rsid w:val="004C39D8"/>
    <w:rsid w:val="004C6BE3"/>
    <w:rsid w:val="004D3578"/>
    <w:rsid w:val="004D3D1A"/>
    <w:rsid w:val="004E213A"/>
    <w:rsid w:val="004F0988"/>
    <w:rsid w:val="004F3340"/>
    <w:rsid w:val="004F58F6"/>
    <w:rsid w:val="00502945"/>
    <w:rsid w:val="005159AE"/>
    <w:rsid w:val="00532F9B"/>
    <w:rsid w:val="0053388B"/>
    <w:rsid w:val="00533E9D"/>
    <w:rsid w:val="00535773"/>
    <w:rsid w:val="00536760"/>
    <w:rsid w:val="00543E6C"/>
    <w:rsid w:val="005458FF"/>
    <w:rsid w:val="00551E1B"/>
    <w:rsid w:val="00553064"/>
    <w:rsid w:val="00565087"/>
    <w:rsid w:val="00567653"/>
    <w:rsid w:val="00575363"/>
    <w:rsid w:val="00582D67"/>
    <w:rsid w:val="00584D31"/>
    <w:rsid w:val="00597B11"/>
    <w:rsid w:val="005A16B1"/>
    <w:rsid w:val="005B23E0"/>
    <w:rsid w:val="005B24D8"/>
    <w:rsid w:val="005D1384"/>
    <w:rsid w:val="005D2E01"/>
    <w:rsid w:val="005D2F70"/>
    <w:rsid w:val="005D7526"/>
    <w:rsid w:val="005E4BB2"/>
    <w:rsid w:val="005F788A"/>
    <w:rsid w:val="00602AEA"/>
    <w:rsid w:val="006059E8"/>
    <w:rsid w:val="00613137"/>
    <w:rsid w:val="00614FDF"/>
    <w:rsid w:val="006331D1"/>
    <w:rsid w:val="0063543D"/>
    <w:rsid w:val="006436EB"/>
    <w:rsid w:val="00647114"/>
    <w:rsid w:val="00653D6C"/>
    <w:rsid w:val="00661C20"/>
    <w:rsid w:val="00675D3A"/>
    <w:rsid w:val="00684EEA"/>
    <w:rsid w:val="00687131"/>
    <w:rsid w:val="006912E9"/>
    <w:rsid w:val="006A323F"/>
    <w:rsid w:val="006A68E3"/>
    <w:rsid w:val="006B0E81"/>
    <w:rsid w:val="006B2993"/>
    <w:rsid w:val="006B30D0"/>
    <w:rsid w:val="006B3863"/>
    <w:rsid w:val="006B445C"/>
    <w:rsid w:val="006C33EA"/>
    <w:rsid w:val="006C3D95"/>
    <w:rsid w:val="006D7D95"/>
    <w:rsid w:val="006E5C86"/>
    <w:rsid w:val="00700BA7"/>
    <w:rsid w:val="00701116"/>
    <w:rsid w:val="007022FC"/>
    <w:rsid w:val="0071174C"/>
    <w:rsid w:val="00713C44"/>
    <w:rsid w:val="0072358D"/>
    <w:rsid w:val="00724D56"/>
    <w:rsid w:val="00734A5B"/>
    <w:rsid w:val="0074026F"/>
    <w:rsid w:val="007411D6"/>
    <w:rsid w:val="007429F6"/>
    <w:rsid w:val="00744601"/>
    <w:rsid w:val="00744E76"/>
    <w:rsid w:val="00751C40"/>
    <w:rsid w:val="007523F9"/>
    <w:rsid w:val="0076231E"/>
    <w:rsid w:val="00763358"/>
    <w:rsid w:val="00765EA3"/>
    <w:rsid w:val="00772C56"/>
    <w:rsid w:val="007736AF"/>
    <w:rsid w:val="00774DA4"/>
    <w:rsid w:val="0077633E"/>
    <w:rsid w:val="00781F0F"/>
    <w:rsid w:val="00797019"/>
    <w:rsid w:val="007B600E"/>
    <w:rsid w:val="007C05D7"/>
    <w:rsid w:val="007D3F2B"/>
    <w:rsid w:val="007D40A0"/>
    <w:rsid w:val="007D746B"/>
    <w:rsid w:val="007F0F4A"/>
    <w:rsid w:val="008025A2"/>
    <w:rsid w:val="008028A4"/>
    <w:rsid w:val="00804970"/>
    <w:rsid w:val="00807EAD"/>
    <w:rsid w:val="00813182"/>
    <w:rsid w:val="008172F0"/>
    <w:rsid w:val="00830747"/>
    <w:rsid w:val="00830AC8"/>
    <w:rsid w:val="008343BE"/>
    <w:rsid w:val="00835787"/>
    <w:rsid w:val="0084138F"/>
    <w:rsid w:val="00851949"/>
    <w:rsid w:val="00851A61"/>
    <w:rsid w:val="00862924"/>
    <w:rsid w:val="00867D82"/>
    <w:rsid w:val="008768CA"/>
    <w:rsid w:val="00882C81"/>
    <w:rsid w:val="00882F0B"/>
    <w:rsid w:val="00893F4D"/>
    <w:rsid w:val="008A56B9"/>
    <w:rsid w:val="008B09BE"/>
    <w:rsid w:val="008B398A"/>
    <w:rsid w:val="008B3BDF"/>
    <w:rsid w:val="008C19BC"/>
    <w:rsid w:val="008C384C"/>
    <w:rsid w:val="008C5080"/>
    <w:rsid w:val="008D494A"/>
    <w:rsid w:val="008D7C8D"/>
    <w:rsid w:val="008E2D68"/>
    <w:rsid w:val="008E6756"/>
    <w:rsid w:val="008F73EB"/>
    <w:rsid w:val="0090159B"/>
    <w:rsid w:val="0090271F"/>
    <w:rsid w:val="00902E23"/>
    <w:rsid w:val="00906CD8"/>
    <w:rsid w:val="009114D7"/>
    <w:rsid w:val="0091348E"/>
    <w:rsid w:val="00917CCB"/>
    <w:rsid w:val="00920DC9"/>
    <w:rsid w:val="00933FB0"/>
    <w:rsid w:val="00941568"/>
    <w:rsid w:val="00942EC2"/>
    <w:rsid w:val="00961B28"/>
    <w:rsid w:val="00962690"/>
    <w:rsid w:val="0096407B"/>
    <w:rsid w:val="0098778A"/>
    <w:rsid w:val="009910C3"/>
    <w:rsid w:val="009A3332"/>
    <w:rsid w:val="009A4016"/>
    <w:rsid w:val="009A42B0"/>
    <w:rsid w:val="009A5274"/>
    <w:rsid w:val="009B4AC2"/>
    <w:rsid w:val="009B56A9"/>
    <w:rsid w:val="009F37B7"/>
    <w:rsid w:val="00A03B11"/>
    <w:rsid w:val="00A05EB0"/>
    <w:rsid w:val="00A10F02"/>
    <w:rsid w:val="00A15C76"/>
    <w:rsid w:val="00A164B4"/>
    <w:rsid w:val="00A24324"/>
    <w:rsid w:val="00A26956"/>
    <w:rsid w:val="00A27486"/>
    <w:rsid w:val="00A27BAA"/>
    <w:rsid w:val="00A32A45"/>
    <w:rsid w:val="00A3606D"/>
    <w:rsid w:val="00A42140"/>
    <w:rsid w:val="00A53724"/>
    <w:rsid w:val="00A54533"/>
    <w:rsid w:val="00A553BA"/>
    <w:rsid w:val="00A56066"/>
    <w:rsid w:val="00A61203"/>
    <w:rsid w:val="00A73129"/>
    <w:rsid w:val="00A82346"/>
    <w:rsid w:val="00A85617"/>
    <w:rsid w:val="00A92BA1"/>
    <w:rsid w:val="00A940A4"/>
    <w:rsid w:val="00A95A32"/>
    <w:rsid w:val="00A9730A"/>
    <w:rsid w:val="00AA0C80"/>
    <w:rsid w:val="00AA2FEE"/>
    <w:rsid w:val="00AA6148"/>
    <w:rsid w:val="00AB3D1F"/>
    <w:rsid w:val="00AB4A5D"/>
    <w:rsid w:val="00AB726D"/>
    <w:rsid w:val="00AC6BC6"/>
    <w:rsid w:val="00AE2616"/>
    <w:rsid w:val="00AE65E2"/>
    <w:rsid w:val="00AF1460"/>
    <w:rsid w:val="00AF5909"/>
    <w:rsid w:val="00B011E7"/>
    <w:rsid w:val="00B01E64"/>
    <w:rsid w:val="00B052F9"/>
    <w:rsid w:val="00B15449"/>
    <w:rsid w:val="00B16A4A"/>
    <w:rsid w:val="00B2691D"/>
    <w:rsid w:val="00B331F4"/>
    <w:rsid w:val="00B3326B"/>
    <w:rsid w:val="00B42005"/>
    <w:rsid w:val="00B433F0"/>
    <w:rsid w:val="00B43948"/>
    <w:rsid w:val="00B635FC"/>
    <w:rsid w:val="00B6794A"/>
    <w:rsid w:val="00B702C7"/>
    <w:rsid w:val="00B82E2E"/>
    <w:rsid w:val="00B877D9"/>
    <w:rsid w:val="00B93086"/>
    <w:rsid w:val="00BA19ED"/>
    <w:rsid w:val="00BA4B8D"/>
    <w:rsid w:val="00BB5BDB"/>
    <w:rsid w:val="00BC0F7D"/>
    <w:rsid w:val="00BD2EF8"/>
    <w:rsid w:val="00BD7C44"/>
    <w:rsid w:val="00BD7D31"/>
    <w:rsid w:val="00BE3255"/>
    <w:rsid w:val="00BE5D38"/>
    <w:rsid w:val="00BF128E"/>
    <w:rsid w:val="00BF4ABD"/>
    <w:rsid w:val="00C067B6"/>
    <w:rsid w:val="00C074DD"/>
    <w:rsid w:val="00C1496A"/>
    <w:rsid w:val="00C15848"/>
    <w:rsid w:val="00C303B1"/>
    <w:rsid w:val="00C30C40"/>
    <w:rsid w:val="00C33079"/>
    <w:rsid w:val="00C37973"/>
    <w:rsid w:val="00C45231"/>
    <w:rsid w:val="00C47F26"/>
    <w:rsid w:val="00C551FF"/>
    <w:rsid w:val="00C63C09"/>
    <w:rsid w:val="00C700FA"/>
    <w:rsid w:val="00C72833"/>
    <w:rsid w:val="00C80AD0"/>
    <w:rsid w:val="00C80F1D"/>
    <w:rsid w:val="00C85A4E"/>
    <w:rsid w:val="00C91962"/>
    <w:rsid w:val="00C93F40"/>
    <w:rsid w:val="00C95F11"/>
    <w:rsid w:val="00C978AE"/>
    <w:rsid w:val="00CA3ACF"/>
    <w:rsid w:val="00CA3D0C"/>
    <w:rsid w:val="00CA6DE2"/>
    <w:rsid w:val="00CB278F"/>
    <w:rsid w:val="00CB46C8"/>
    <w:rsid w:val="00CC0B86"/>
    <w:rsid w:val="00CC0D62"/>
    <w:rsid w:val="00CD1205"/>
    <w:rsid w:val="00CD23B2"/>
    <w:rsid w:val="00CD7AF2"/>
    <w:rsid w:val="00CE2A1F"/>
    <w:rsid w:val="00CE5F1F"/>
    <w:rsid w:val="00CF0951"/>
    <w:rsid w:val="00CF207E"/>
    <w:rsid w:val="00CF2AD7"/>
    <w:rsid w:val="00D01A04"/>
    <w:rsid w:val="00D05364"/>
    <w:rsid w:val="00D13886"/>
    <w:rsid w:val="00D22E0D"/>
    <w:rsid w:val="00D309A8"/>
    <w:rsid w:val="00D35109"/>
    <w:rsid w:val="00D35CB3"/>
    <w:rsid w:val="00D451A8"/>
    <w:rsid w:val="00D46B96"/>
    <w:rsid w:val="00D50A36"/>
    <w:rsid w:val="00D57972"/>
    <w:rsid w:val="00D611F8"/>
    <w:rsid w:val="00D62119"/>
    <w:rsid w:val="00D675A9"/>
    <w:rsid w:val="00D71840"/>
    <w:rsid w:val="00D738D6"/>
    <w:rsid w:val="00D755EB"/>
    <w:rsid w:val="00D76048"/>
    <w:rsid w:val="00D808B0"/>
    <w:rsid w:val="00D82E6F"/>
    <w:rsid w:val="00D85D0C"/>
    <w:rsid w:val="00D87E00"/>
    <w:rsid w:val="00D9134D"/>
    <w:rsid w:val="00DA7A03"/>
    <w:rsid w:val="00DA7A8C"/>
    <w:rsid w:val="00DB1818"/>
    <w:rsid w:val="00DB4F91"/>
    <w:rsid w:val="00DB73DD"/>
    <w:rsid w:val="00DC02F9"/>
    <w:rsid w:val="00DC309B"/>
    <w:rsid w:val="00DC4DA2"/>
    <w:rsid w:val="00DD12DE"/>
    <w:rsid w:val="00DD4C17"/>
    <w:rsid w:val="00DD5372"/>
    <w:rsid w:val="00DD74A5"/>
    <w:rsid w:val="00DE0DF0"/>
    <w:rsid w:val="00DF2B1F"/>
    <w:rsid w:val="00DF2C34"/>
    <w:rsid w:val="00DF62CD"/>
    <w:rsid w:val="00E1533B"/>
    <w:rsid w:val="00E16509"/>
    <w:rsid w:val="00E166A6"/>
    <w:rsid w:val="00E26BAE"/>
    <w:rsid w:val="00E36516"/>
    <w:rsid w:val="00E42F12"/>
    <w:rsid w:val="00E44582"/>
    <w:rsid w:val="00E625B7"/>
    <w:rsid w:val="00E77645"/>
    <w:rsid w:val="00E91AD5"/>
    <w:rsid w:val="00E93ACD"/>
    <w:rsid w:val="00EA15B0"/>
    <w:rsid w:val="00EA3D34"/>
    <w:rsid w:val="00EA4E07"/>
    <w:rsid w:val="00EA5EA7"/>
    <w:rsid w:val="00EB55AE"/>
    <w:rsid w:val="00EC0104"/>
    <w:rsid w:val="00EC36EA"/>
    <w:rsid w:val="00EC4A25"/>
    <w:rsid w:val="00ED6E4D"/>
    <w:rsid w:val="00EF608C"/>
    <w:rsid w:val="00EF6817"/>
    <w:rsid w:val="00EF7BCC"/>
    <w:rsid w:val="00EF7F96"/>
    <w:rsid w:val="00F025A2"/>
    <w:rsid w:val="00F04712"/>
    <w:rsid w:val="00F057AF"/>
    <w:rsid w:val="00F13360"/>
    <w:rsid w:val="00F15A4A"/>
    <w:rsid w:val="00F22EC7"/>
    <w:rsid w:val="00F325C8"/>
    <w:rsid w:val="00F54EC9"/>
    <w:rsid w:val="00F64443"/>
    <w:rsid w:val="00F653B8"/>
    <w:rsid w:val="00F864A5"/>
    <w:rsid w:val="00F87CB8"/>
    <w:rsid w:val="00F9008D"/>
    <w:rsid w:val="00FA1266"/>
    <w:rsid w:val="00FA212E"/>
    <w:rsid w:val="00FC1192"/>
    <w:rsid w:val="00FC1844"/>
    <w:rsid w:val="00FC491B"/>
    <w:rsid w:val="00FE0821"/>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qFormat/>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qFormat/>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DengXi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3251B6"/>
    <w:rPr>
      <w:rFonts w:ascii="Arial" w:hAnsi="Arial"/>
      <w:sz w:val="28"/>
      <w:lang w:val="en-GB"/>
    </w:rPr>
  </w:style>
  <w:style w:type="character" w:styleId="CommentReference">
    <w:name w:val="annotation reference"/>
    <w:basedOn w:val="DefaultParagraphFont"/>
    <w:rsid w:val="003E230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211620436">
      <w:bodyDiv w:val="1"/>
      <w:marLeft w:val="0"/>
      <w:marRight w:val="0"/>
      <w:marTop w:val="0"/>
      <w:marBottom w:val="0"/>
      <w:divBdr>
        <w:top w:val="none" w:sz="0" w:space="0" w:color="auto"/>
        <w:left w:val="none" w:sz="0" w:space="0" w:color="auto"/>
        <w:bottom w:val="none" w:sz="0" w:space="0" w:color="auto"/>
        <w:right w:val="none" w:sz="0" w:space="0" w:color="auto"/>
      </w:divBdr>
    </w:div>
    <w:div w:id="216479840">
      <w:bodyDiv w:val="1"/>
      <w:marLeft w:val="0"/>
      <w:marRight w:val="0"/>
      <w:marTop w:val="0"/>
      <w:marBottom w:val="0"/>
      <w:divBdr>
        <w:top w:val="none" w:sz="0" w:space="0" w:color="auto"/>
        <w:left w:val="none" w:sz="0" w:space="0" w:color="auto"/>
        <w:bottom w:val="none" w:sz="0" w:space="0" w:color="auto"/>
        <w:right w:val="none" w:sz="0" w:space="0" w:color="auto"/>
      </w:divBdr>
    </w:div>
    <w:div w:id="224880594">
      <w:bodyDiv w:val="1"/>
      <w:marLeft w:val="0"/>
      <w:marRight w:val="0"/>
      <w:marTop w:val="0"/>
      <w:marBottom w:val="0"/>
      <w:divBdr>
        <w:top w:val="none" w:sz="0" w:space="0" w:color="auto"/>
        <w:left w:val="none" w:sz="0" w:space="0" w:color="auto"/>
        <w:bottom w:val="none" w:sz="0" w:space="0" w:color="auto"/>
        <w:right w:val="none" w:sz="0" w:space="0" w:color="auto"/>
      </w:divBdr>
    </w:div>
    <w:div w:id="263920842">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654798730">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19235470">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194155584">
      <w:bodyDiv w:val="1"/>
      <w:marLeft w:val="0"/>
      <w:marRight w:val="0"/>
      <w:marTop w:val="0"/>
      <w:marBottom w:val="0"/>
      <w:divBdr>
        <w:top w:val="none" w:sz="0" w:space="0" w:color="auto"/>
        <w:left w:val="none" w:sz="0" w:space="0" w:color="auto"/>
        <w:bottom w:val="none" w:sz="0" w:space="0" w:color="auto"/>
        <w:right w:val="none" w:sz="0" w:space="0" w:color="auto"/>
      </w:divBdr>
    </w:div>
    <w:div w:id="1221475774">
      <w:bodyDiv w:val="1"/>
      <w:marLeft w:val="0"/>
      <w:marRight w:val="0"/>
      <w:marTop w:val="0"/>
      <w:marBottom w:val="0"/>
      <w:divBdr>
        <w:top w:val="none" w:sz="0" w:space="0" w:color="auto"/>
        <w:left w:val="none" w:sz="0" w:space="0" w:color="auto"/>
        <w:bottom w:val="none" w:sz="0" w:space="0" w:color="auto"/>
        <w:right w:val="none" w:sz="0" w:space="0" w:color="auto"/>
      </w:divBdr>
    </w:div>
    <w:div w:id="1288511935">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548759543">
      <w:bodyDiv w:val="1"/>
      <w:marLeft w:val="0"/>
      <w:marRight w:val="0"/>
      <w:marTop w:val="0"/>
      <w:marBottom w:val="0"/>
      <w:divBdr>
        <w:top w:val="none" w:sz="0" w:space="0" w:color="auto"/>
        <w:left w:val="none" w:sz="0" w:space="0" w:color="auto"/>
        <w:bottom w:val="none" w:sz="0" w:space="0" w:color="auto"/>
        <w:right w:val="none" w:sz="0" w:space="0" w:color="auto"/>
      </w:divBdr>
    </w:div>
    <w:div w:id="1556501852">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631863380">
      <w:bodyDiv w:val="1"/>
      <w:marLeft w:val="0"/>
      <w:marRight w:val="0"/>
      <w:marTop w:val="0"/>
      <w:marBottom w:val="0"/>
      <w:divBdr>
        <w:top w:val="none" w:sz="0" w:space="0" w:color="auto"/>
        <w:left w:val="none" w:sz="0" w:space="0" w:color="auto"/>
        <w:bottom w:val="none" w:sz="0" w:space="0" w:color="auto"/>
        <w:right w:val="none" w:sz="0" w:space="0" w:color="auto"/>
      </w:divBdr>
    </w:div>
    <w:div w:id="1690521602">
      <w:bodyDiv w:val="1"/>
      <w:marLeft w:val="0"/>
      <w:marRight w:val="0"/>
      <w:marTop w:val="0"/>
      <w:marBottom w:val="0"/>
      <w:divBdr>
        <w:top w:val="none" w:sz="0" w:space="0" w:color="auto"/>
        <w:left w:val="none" w:sz="0" w:space="0" w:color="auto"/>
        <w:bottom w:val="none" w:sz="0" w:space="0" w:color="auto"/>
        <w:right w:val="none" w:sz="0" w:space="0" w:color="auto"/>
      </w:divBdr>
    </w:div>
    <w:div w:id="1721049637">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883323160">
      <w:bodyDiv w:val="1"/>
      <w:marLeft w:val="0"/>
      <w:marRight w:val="0"/>
      <w:marTop w:val="0"/>
      <w:marBottom w:val="0"/>
      <w:divBdr>
        <w:top w:val="none" w:sz="0" w:space="0" w:color="auto"/>
        <w:left w:val="none" w:sz="0" w:space="0" w:color="auto"/>
        <w:bottom w:val="none" w:sz="0" w:space="0" w:color="auto"/>
        <w:right w:val="none" w:sz="0" w:space="0" w:color="auto"/>
      </w:divBdr>
    </w:div>
    <w:div w:id="1928422862">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1996953790">
      <w:bodyDiv w:val="1"/>
      <w:marLeft w:val="0"/>
      <w:marRight w:val="0"/>
      <w:marTop w:val="0"/>
      <w:marBottom w:val="0"/>
      <w:divBdr>
        <w:top w:val="none" w:sz="0" w:space="0" w:color="auto"/>
        <w:left w:val="none" w:sz="0" w:space="0" w:color="auto"/>
        <w:bottom w:val="none" w:sz="0" w:space="0" w:color="auto"/>
        <w:right w:val="none" w:sz="0" w:space="0" w:color="auto"/>
      </w:divBdr>
    </w:div>
    <w:div w:id="2061397349">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43228" TargetMode="External"/><Relationship Id="rId21" Type="http://schemas.openxmlformats.org/officeDocument/2006/relationships/package" Target="embeddings/Microsoft_Visio_Drawing4.vsdx"/><Relationship Id="rId34" Type="http://schemas.openxmlformats.org/officeDocument/2006/relationships/hyperlink" Target="https://portal.3gpp.org/ngppapp/CreateTdoc.aspx?mode=view&amp;contributionUid=CP-243228" TargetMode="External"/><Relationship Id="rId42" Type="http://schemas.openxmlformats.org/officeDocument/2006/relationships/hyperlink" Target="https://portal.3gpp.org/ngppapp/CreateTdoc.aspx?mode=view&amp;contributionUid=CP-243229" TargetMode="External"/><Relationship Id="rId47" Type="http://schemas.openxmlformats.org/officeDocument/2006/relationships/hyperlink" Target="https://portal.3gpp.org/ngppapp/CreateTdoc.aspx?mode=view&amp;contributionUid=CP-243229" TargetMode="External"/><Relationship Id="rId50" Type="http://schemas.openxmlformats.org/officeDocument/2006/relationships/hyperlink" Target="https://portal.3gpp.org/ngppapp/CreateTdoc.aspx?mode=view&amp;contributionUid=CP-243229" TargetMode="External"/><Relationship Id="rId55" Type="http://schemas.openxmlformats.org/officeDocument/2006/relationships/hyperlink" Target="https://portal.3gpp.org/ngppapp/CreateTdoc.aspx?mode=view&amp;contributionUid=CP-243229"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43228" TargetMode="External"/><Relationship Id="rId41" Type="http://schemas.openxmlformats.org/officeDocument/2006/relationships/hyperlink" Target="https://portal.3gpp.org/ngppapp/CreateTdoc.aspx?mode=view&amp;contributionUid=CP-243229" TargetMode="External"/><Relationship Id="rId54" Type="http://schemas.openxmlformats.org/officeDocument/2006/relationships/hyperlink" Target="https://portal.3gpp.org/ngppapp/CreateTdoc.aspx?mode=view&amp;contributionUid=CP-24322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43228" TargetMode="External"/><Relationship Id="rId37" Type="http://schemas.openxmlformats.org/officeDocument/2006/relationships/hyperlink" Target="https://portal.3gpp.org/ngppapp/CreateTdoc.aspx?mode=view&amp;contributionUid=CP-243228" TargetMode="External"/><Relationship Id="rId40" Type="http://schemas.openxmlformats.org/officeDocument/2006/relationships/hyperlink" Target="https://portal.3gpp.org/ngppapp/CreateTdoc.aspx?mode=view&amp;contributionUid=CP-243229" TargetMode="External"/><Relationship Id="rId45" Type="http://schemas.openxmlformats.org/officeDocument/2006/relationships/hyperlink" Target="https://portal.3gpp.org/ngppapp/CreateTdoc.aspx?mode=view&amp;contributionUid=CP-243229" TargetMode="External"/><Relationship Id="rId53" Type="http://schemas.openxmlformats.org/officeDocument/2006/relationships/hyperlink" Target="https://portal.3gpp.org/ngppapp/CreateTdoc.aspx?mode=view&amp;contributionUid=CP-243229" TargetMode="External"/><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45.vsdx"/><Relationship Id="rId28" Type="http://schemas.openxmlformats.org/officeDocument/2006/relationships/hyperlink" Target="https://portal.3gpp.org/ngppapp/CreateTdoc.aspx?mode=view&amp;contributionUid=CP-243228" TargetMode="External"/><Relationship Id="rId36" Type="http://schemas.openxmlformats.org/officeDocument/2006/relationships/hyperlink" Target="https://portal.3gpp.org/ngppapp/CreateTdoc.aspx?mode=view&amp;contributionUid=CP-243228" TargetMode="External"/><Relationship Id="rId49" Type="http://schemas.openxmlformats.org/officeDocument/2006/relationships/hyperlink" Target="https://portal.3gpp.org/ngppapp/CreateTdoc.aspx?mode=view&amp;contributionUid=CP-243229" TargetMode="External"/><Relationship Id="rId57" Type="http://schemas.openxmlformats.org/officeDocument/2006/relationships/hyperlink" Target="https://portal.3gpp.org/ngppapp/CreateTdoc.aspx?mode=view&amp;contributionUid=CP-243229" TargetMode="External"/><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hyperlink" Target="https://portal.3gpp.org/ngppapp/CreateTdoc.aspx?mode=view&amp;contributionUid=CP-243228" TargetMode="External"/><Relationship Id="rId44" Type="http://schemas.openxmlformats.org/officeDocument/2006/relationships/hyperlink" Target="https://portal.3gpp.org/ngppapp/CreateTdoc.aspx?mode=view&amp;contributionUid=CP-243229" TargetMode="External"/><Relationship Id="rId52" Type="http://schemas.openxmlformats.org/officeDocument/2006/relationships/hyperlink" Target="https://portal.3gpp.org/ngppapp/CreateTdoc.aspx?mode=view&amp;contributionUid=CP-243229"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yperlink" Target="https://portal.3gpp.org/ngppapp/CreateTdoc.aspx?mode=view&amp;contributionUid=CP-243228" TargetMode="External"/><Relationship Id="rId35" Type="http://schemas.openxmlformats.org/officeDocument/2006/relationships/hyperlink" Target="https://portal.3gpp.org/ngppapp/CreateTdoc.aspx?mode=view&amp;contributionUid=CP-243228" TargetMode="External"/><Relationship Id="rId43" Type="http://schemas.openxmlformats.org/officeDocument/2006/relationships/hyperlink" Target="https://portal.3gpp.org/ngppapp/CreateTdoc.aspx?mode=view&amp;contributionUid=CP-243229" TargetMode="External"/><Relationship Id="rId48" Type="http://schemas.openxmlformats.org/officeDocument/2006/relationships/hyperlink" Target="https://portal.3gpp.org/ngppapp/CreateTdoc.aspx?mode=view&amp;contributionUid=CP-243229" TargetMode="External"/><Relationship Id="rId56" Type="http://schemas.openxmlformats.org/officeDocument/2006/relationships/hyperlink" Target="https://portal.3gpp.org/ngppapp/CreateTdoc.aspx?mode=view&amp;contributionUid=CP-243229" TargetMode="External"/><Relationship Id="rId8" Type="http://schemas.openxmlformats.org/officeDocument/2006/relationships/endnotes" Target="endnotes.xml"/><Relationship Id="rId51" Type="http://schemas.openxmlformats.org/officeDocument/2006/relationships/hyperlink" Target="https://portal.3gpp.org/ngppapp/CreateTdoc.aspx?mode=view&amp;contributionUid=CP-243229"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5.vsdx"/><Relationship Id="rId33" Type="http://schemas.openxmlformats.org/officeDocument/2006/relationships/hyperlink" Target="https://portal.3gpp.org/ngppapp/CreateTdoc.aspx?mode=view&amp;contributionUid=CP-243228" TargetMode="External"/><Relationship Id="rId38" Type="http://schemas.openxmlformats.org/officeDocument/2006/relationships/hyperlink" Target="https://portal.3gpp.org/ngppapp/CreateTdoc.aspx?mode=view&amp;contributionUid=CP-243228" TargetMode="External"/><Relationship Id="rId46" Type="http://schemas.openxmlformats.org/officeDocument/2006/relationships/hyperlink" Target="https://portal.3gpp.org/ngppapp/CreateTdoc.aspx?mode=view&amp;contributionUid=CP-243229" TargetMode="External"/><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400F1-EB8C-43F8-9811-5D78BBC04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154</Pages>
  <Words>57147</Words>
  <Characters>325740</Characters>
  <Application>Microsoft Office Word</Application>
  <DocSecurity>0</DocSecurity>
  <Lines>2714</Lines>
  <Paragraphs>764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2025-01-15T13:49:00Z</dcterms:created>
  <dcterms:modified xsi:type="dcterms:W3CDTF">2025-01-16T13:23:00Z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543%Rel-19%0013%</vt:lpwstr>
  </property>
</Properties>
</file>