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6044843C"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58110A">
              <w:rPr>
                <w:noProof w:val="0"/>
              </w:rPr>
              <w:t>19.1.0</w:t>
            </w:r>
            <w:bookmarkEnd w:id="3"/>
            <w:r w:rsidRPr="00644C11">
              <w:rPr>
                <w:noProof w:val="0"/>
              </w:rPr>
              <w:t xml:space="preserve"> </w:t>
            </w:r>
            <w:r w:rsidRPr="00644C11">
              <w:rPr>
                <w:noProof w:val="0"/>
                <w:sz w:val="32"/>
              </w:rPr>
              <w:t>(</w:t>
            </w:r>
            <w:bookmarkStart w:id="4" w:name="issueDate"/>
            <w:r w:rsidR="0058110A">
              <w:rPr>
                <w:noProof w:val="0"/>
                <w:sz w:val="32"/>
              </w:rPr>
              <w:t>2024-12</w:t>
            </w:r>
            <w:bookmarkEnd w:id="4"/>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4528D257"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F148CB">
              <w:rPr>
                <w:rStyle w:val="ZGSM"/>
              </w:rPr>
              <w:t>9</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12" o:title=""/>
                </v:shape>
                <o:OLEObject Type="Embed" ProgID="Word.Picture.8" ShapeID="_x0000_i1025" DrawAspect="Content" ObjectID="_1798025812"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5pt;height:73.25pt" o:ole="">
                  <v:imagedata r:id="rId14" o:title=""/>
                </v:shape>
                <o:OLEObject Type="Embed" ProgID="Word.Picture.8" ShapeID="_x0000_i1026" DrawAspect="Content" ObjectID="_1798025813"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85CF334" w:rsidR="00E16509" w:rsidRPr="00644C11" w:rsidRDefault="00E16509" w:rsidP="00133525">
            <w:pPr>
              <w:pStyle w:val="FP"/>
              <w:jc w:val="center"/>
              <w:rPr>
                <w:sz w:val="18"/>
              </w:rPr>
            </w:pPr>
            <w:r w:rsidRPr="00644C11">
              <w:rPr>
                <w:sz w:val="18"/>
              </w:rPr>
              <w:t xml:space="preserve">© </w:t>
            </w:r>
            <w:r w:rsidR="00242616" w:rsidRPr="00644C11">
              <w:rPr>
                <w:sz w:val="18"/>
              </w:rPr>
              <w:t>202</w:t>
            </w:r>
            <w:r w:rsidR="00FD7A08">
              <w:rPr>
                <w:sz w:val="18"/>
              </w:rPr>
              <w:t>4</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45A6D4F3" w14:textId="74D8F6C5" w:rsidR="008353F7" w:rsidRDefault="008F55A2">
      <w:pPr>
        <w:pStyle w:val="TOC1"/>
        <w:rPr>
          <w:rFonts w:asciiTheme="minorHAnsi" w:eastAsiaTheme="minorEastAsia" w:hAnsiTheme="minorHAnsi" w:cstheme="minorBidi"/>
          <w:noProof/>
          <w:kern w:val="2"/>
          <w:szCs w:val="22"/>
          <w:lang w:eastAsia="en-GB"/>
          <w14:ligatures w14:val="standardContextual"/>
        </w:rPr>
      </w:pPr>
      <w:r w:rsidRPr="00644C11">
        <w:fldChar w:fldCharType="begin" w:fldLock="1"/>
      </w:r>
      <w:r w:rsidRPr="00644C11">
        <w:instrText xml:space="preserve"> TOC \o "1-9" </w:instrText>
      </w:r>
      <w:r w:rsidRPr="00644C11">
        <w:fldChar w:fldCharType="separate"/>
      </w:r>
      <w:r w:rsidR="008353F7">
        <w:rPr>
          <w:noProof/>
        </w:rPr>
        <w:t>Foreword</w:t>
      </w:r>
      <w:r w:rsidR="008353F7">
        <w:rPr>
          <w:noProof/>
        </w:rPr>
        <w:tab/>
      </w:r>
      <w:r w:rsidR="008353F7">
        <w:rPr>
          <w:noProof/>
        </w:rPr>
        <w:fldChar w:fldCharType="begin" w:fldLock="1"/>
      </w:r>
      <w:r w:rsidR="008353F7">
        <w:rPr>
          <w:noProof/>
        </w:rPr>
        <w:instrText xml:space="preserve"> PAGEREF _Toc171628749 \h </w:instrText>
      </w:r>
      <w:r w:rsidR="008353F7">
        <w:rPr>
          <w:noProof/>
        </w:rPr>
      </w:r>
      <w:r w:rsidR="008353F7">
        <w:rPr>
          <w:noProof/>
        </w:rPr>
        <w:fldChar w:fldCharType="separate"/>
      </w:r>
      <w:r w:rsidR="008353F7">
        <w:rPr>
          <w:noProof/>
        </w:rPr>
        <w:t>6</w:t>
      </w:r>
      <w:r w:rsidR="008353F7">
        <w:rPr>
          <w:noProof/>
        </w:rPr>
        <w:fldChar w:fldCharType="end"/>
      </w:r>
    </w:p>
    <w:p w14:paraId="2C443995" w14:textId="13CF4A14"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_Toc171628750 \h </w:instrText>
      </w:r>
      <w:r>
        <w:rPr>
          <w:noProof/>
        </w:rPr>
      </w:r>
      <w:r>
        <w:rPr>
          <w:noProof/>
        </w:rPr>
        <w:fldChar w:fldCharType="separate"/>
      </w:r>
      <w:r>
        <w:rPr>
          <w:noProof/>
        </w:rPr>
        <w:t>8</w:t>
      </w:r>
      <w:r>
        <w:rPr>
          <w:noProof/>
        </w:rPr>
        <w:fldChar w:fldCharType="end"/>
      </w:r>
    </w:p>
    <w:p w14:paraId="5061D1A9" w14:textId="3E2EB105"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_Toc171628751 \h </w:instrText>
      </w:r>
      <w:r>
        <w:rPr>
          <w:noProof/>
        </w:rPr>
      </w:r>
      <w:r>
        <w:rPr>
          <w:noProof/>
        </w:rPr>
        <w:fldChar w:fldCharType="separate"/>
      </w:r>
      <w:r>
        <w:rPr>
          <w:noProof/>
        </w:rPr>
        <w:t>8</w:t>
      </w:r>
      <w:r>
        <w:rPr>
          <w:noProof/>
        </w:rPr>
        <w:fldChar w:fldCharType="end"/>
      </w:r>
    </w:p>
    <w:p w14:paraId="53B513A4" w14:textId="49E8C29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_Toc171628752 \h </w:instrText>
      </w:r>
      <w:r>
        <w:rPr>
          <w:noProof/>
        </w:rPr>
      </w:r>
      <w:r>
        <w:rPr>
          <w:noProof/>
        </w:rPr>
        <w:fldChar w:fldCharType="separate"/>
      </w:r>
      <w:r>
        <w:rPr>
          <w:noProof/>
        </w:rPr>
        <w:t>9</w:t>
      </w:r>
      <w:r>
        <w:rPr>
          <w:noProof/>
        </w:rPr>
        <w:fldChar w:fldCharType="end"/>
      </w:r>
    </w:p>
    <w:p w14:paraId="64BF4CD9" w14:textId="782E047E"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_Toc171628753 \h </w:instrText>
      </w:r>
      <w:r>
        <w:rPr>
          <w:noProof/>
        </w:rPr>
      </w:r>
      <w:r>
        <w:rPr>
          <w:noProof/>
        </w:rPr>
        <w:fldChar w:fldCharType="separate"/>
      </w:r>
      <w:r>
        <w:rPr>
          <w:noProof/>
        </w:rPr>
        <w:t>9</w:t>
      </w:r>
      <w:r>
        <w:rPr>
          <w:noProof/>
        </w:rPr>
        <w:fldChar w:fldCharType="end"/>
      </w:r>
    </w:p>
    <w:p w14:paraId="19F40B9C" w14:textId="7C6729EF"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_Toc171628754 \h </w:instrText>
      </w:r>
      <w:r>
        <w:rPr>
          <w:noProof/>
        </w:rPr>
      </w:r>
      <w:r>
        <w:rPr>
          <w:noProof/>
        </w:rPr>
        <w:fldChar w:fldCharType="separate"/>
      </w:r>
      <w:r>
        <w:rPr>
          <w:noProof/>
        </w:rPr>
        <w:t>9</w:t>
      </w:r>
      <w:r>
        <w:rPr>
          <w:noProof/>
        </w:rPr>
        <w:fldChar w:fldCharType="end"/>
      </w:r>
    </w:p>
    <w:p w14:paraId="426E0CEE" w14:textId="6C4A6BD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_Toc171628755 \h </w:instrText>
      </w:r>
      <w:r>
        <w:rPr>
          <w:noProof/>
        </w:rPr>
      </w:r>
      <w:r>
        <w:rPr>
          <w:noProof/>
        </w:rPr>
        <w:fldChar w:fldCharType="separate"/>
      </w:r>
      <w:r>
        <w:rPr>
          <w:noProof/>
        </w:rPr>
        <w:t>10</w:t>
      </w:r>
      <w:r>
        <w:rPr>
          <w:noProof/>
        </w:rPr>
        <w:fldChar w:fldCharType="end"/>
      </w:r>
    </w:p>
    <w:p w14:paraId="12F2D537" w14:textId="116140A2"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_Toc171628756 \h </w:instrText>
      </w:r>
      <w:r>
        <w:rPr>
          <w:noProof/>
        </w:rPr>
      </w:r>
      <w:r>
        <w:rPr>
          <w:noProof/>
        </w:rPr>
        <w:fldChar w:fldCharType="separate"/>
      </w:r>
      <w:r>
        <w:rPr>
          <w:noProof/>
        </w:rPr>
        <w:t>10</w:t>
      </w:r>
      <w:r>
        <w:rPr>
          <w:noProof/>
        </w:rPr>
        <w:fldChar w:fldCharType="end"/>
      </w:r>
    </w:p>
    <w:p w14:paraId="08EA4ECA" w14:textId="4649BB03"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_Toc171628757 \h </w:instrText>
      </w:r>
      <w:r>
        <w:rPr>
          <w:noProof/>
        </w:rPr>
      </w:r>
      <w:r>
        <w:rPr>
          <w:noProof/>
        </w:rPr>
        <w:fldChar w:fldCharType="separate"/>
      </w:r>
      <w:r>
        <w:rPr>
          <w:noProof/>
        </w:rPr>
        <w:t>10</w:t>
      </w:r>
      <w:r>
        <w:rPr>
          <w:noProof/>
        </w:rPr>
        <w:fldChar w:fldCharType="end"/>
      </w:r>
    </w:p>
    <w:p w14:paraId="1FDD4A84" w14:textId="6242B28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_Toc171628758 \h </w:instrText>
      </w:r>
      <w:r>
        <w:rPr>
          <w:noProof/>
        </w:rPr>
      </w:r>
      <w:r>
        <w:rPr>
          <w:noProof/>
        </w:rPr>
        <w:fldChar w:fldCharType="separate"/>
      </w:r>
      <w:r>
        <w:rPr>
          <w:noProof/>
        </w:rPr>
        <w:t>11</w:t>
      </w:r>
      <w:r>
        <w:rPr>
          <w:noProof/>
        </w:rPr>
        <w:fldChar w:fldCharType="end"/>
      </w:r>
    </w:p>
    <w:p w14:paraId="07806719" w14:textId="12CC8A6C"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_Toc171628759 \h </w:instrText>
      </w:r>
      <w:r>
        <w:rPr>
          <w:noProof/>
        </w:rPr>
      </w:r>
      <w:r>
        <w:rPr>
          <w:noProof/>
        </w:rPr>
        <w:fldChar w:fldCharType="separate"/>
      </w:r>
      <w:r>
        <w:rPr>
          <w:noProof/>
        </w:rPr>
        <w:t>11</w:t>
      </w:r>
      <w:r>
        <w:rPr>
          <w:noProof/>
        </w:rPr>
        <w:fldChar w:fldCharType="end"/>
      </w:r>
    </w:p>
    <w:p w14:paraId="63FFE5F3" w14:textId="27736CD1"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_Toc171628760 \h </w:instrText>
      </w:r>
      <w:r>
        <w:rPr>
          <w:noProof/>
        </w:rPr>
      </w:r>
      <w:r>
        <w:rPr>
          <w:noProof/>
        </w:rPr>
        <w:fldChar w:fldCharType="separate"/>
      </w:r>
      <w:r>
        <w:rPr>
          <w:noProof/>
        </w:rPr>
        <w:t>11</w:t>
      </w:r>
      <w:r>
        <w:rPr>
          <w:noProof/>
        </w:rPr>
        <w:fldChar w:fldCharType="end"/>
      </w:r>
    </w:p>
    <w:p w14:paraId="6B257A22" w14:textId="38AFB9C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_Toc171628761 \h </w:instrText>
      </w:r>
      <w:r>
        <w:rPr>
          <w:noProof/>
        </w:rPr>
      </w:r>
      <w:r>
        <w:rPr>
          <w:noProof/>
        </w:rPr>
        <w:fldChar w:fldCharType="separate"/>
      </w:r>
      <w:r>
        <w:rPr>
          <w:noProof/>
        </w:rPr>
        <w:t>11</w:t>
      </w:r>
      <w:r>
        <w:rPr>
          <w:noProof/>
        </w:rPr>
        <w:fldChar w:fldCharType="end"/>
      </w:r>
    </w:p>
    <w:p w14:paraId="17CB68E9" w14:textId="36A1F575"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_Toc171628762 \h </w:instrText>
      </w:r>
      <w:r>
        <w:rPr>
          <w:noProof/>
        </w:rPr>
      </w:r>
      <w:r>
        <w:rPr>
          <w:noProof/>
        </w:rPr>
        <w:fldChar w:fldCharType="separate"/>
      </w:r>
      <w:r>
        <w:rPr>
          <w:noProof/>
        </w:rPr>
        <w:t>11</w:t>
      </w:r>
      <w:r>
        <w:rPr>
          <w:noProof/>
        </w:rPr>
        <w:fldChar w:fldCharType="end"/>
      </w:r>
    </w:p>
    <w:p w14:paraId="71845E2D" w14:textId="2E1732F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_Toc171628763 \h </w:instrText>
      </w:r>
      <w:r>
        <w:rPr>
          <w:noProof/>
        </w:rPr>
      </w:r>
      <w:r>
        <w:rPr>
          <w:noProof/>
        </w:rPr>
        <w:fldChar w:fldCharType="separate"/>
      </w:r>
      <w:r>
        <w:rPr>
          <w:noProof/>
        </w:rPr>
        <w:t>12</w:t>
      </w:r>
      <w:r>
        <w:rPr>
          <w:noProof/>
        </w:rPr>
        <w:fldChar w:fldCharType="end"/>
      </w:r>
    </w:p>
    <w:p w14:paraId="7E1DD2A3" w14:textId="3D602657"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_Toc171628764 \h </w:instrText>
      </w:r>
      <w:r>
        <w:rPr>
          <w:noProof/>
        </w:rPr>
      </w:r>
      <w:r>
        <w:rPr>
          <w:noProof/>
        </w:rPr>
        <w:fldChar w:fldCharType="separate"/>
      </w:r>
      <w:r>
        <w:rPr>
          <w:noProof/>
        </w:rPr>
        <w:t>13</w:t>
      </w:r>
      <w:r>
        <w:rPr>
          <w:noProof/>
        </w:rPr>
        <w:fldChar w:fldCharType="end"/>
      </w:r>
    </w:p>
    <w:p w14:paraId="5926C5CD" w14:textId="5ED4F92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_Toc171628765 \h </w:instrText>
      </w:r>
      <w:r>
        <w:rPr>
          <w:noProof/>
        </w:rPr>
      </w:r>
      <w:r>
        <w:rPr>
          <w:noProof/>
        </w:rPr>
        <w:fldChar w:fldCharType="separate"/>
      </w:r>
      <w:r>
        <w:rPr>
          <w:noProof/>
        </w:rPr>
        <w:t>13</w:t>
      </w:r>
      <w:r>
        <w:rPr>
          <w:noProof/>
        </w:rPr>
        <w:fldChar w:fldCharType="end"/>
      </w:r>
    </w:p>
    <w:p w14:paraId="3F7F3CCA" w14:textId="06A4915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_Toc171628766 \h </w:instrText>
      </w:r>
      <w:r>
        <w:rPr>
          <w:noProof/>
        </w:rPr>
      </w:r>
      <w:r>
        <w:rPr>
          <w:noProof/>
        </w:rPr>
        <w:fldChar w:fldCharType="separate"/>
      </w:r>
      <w:r>
        <w:rPr>
          <w:noProof/>
        </w:rPr>
        <w:t>13</w:t>
      </w:r>
      <w:r>
        <w:rPr>
          <w:noProof/>
        </w:rPr>
        <w:fldChar w:fldCharType="end"/>
      </w:r>
    </w:p>
    <w:p w14:paraId="0F4BD9C4" w14:textId="36338C9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_Toc171628767 \h </w:instrText>
      </w:r>
      <w:r>
        <w:rPr>
          <w:noProof/>
        </w:rPr>
      </w:r>
      <w:r>
        <w:rPr>
          <w:noProof/>
        </w:rPr>
        <w:fldChar w:fldCharType="separate"/>
      </w:r>
      <w:r>
        <w:rPr>
          <w:noProof/>
        </w:rPr>
        <w:t>13</w:t>
      </w:r>
      <w:r>
        <w:rPr>
          <w:noProof/>
        </w:rPr>
        <w:fldChar w:fldCharType="end"/>
      </w:r>
    </w:p>
    <w:p w14:paraId="6BEDF982" w14:textId="291E0D03"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_Toc171628768 \h </w:instrText>
      </w:r>
      <w:r>
        <w:rPr>
          <w:noProof/>
        </w:rPr>
      </w:r>
      <w:r>
        <w:rPr>
          <w:noProof/>
        </w:rPr>
        <w:fldChar w:fldCharType="separate"/>
      </w:r>
      <w:r>
        <w:rPr>
          <w:noProof/>
        </w:rPr>
        <w:t>13</w:t>
      </w:r>
      <w:r>
        <w:rPr>
          <w:noProof/>
        </w:rPr>
        <w:fldChar w:fldCharType="end"/>
      </w:r>
    </w:p>
    <w:p w14:paraId="2389F11B" w14:textId="0B77C0EC"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_Toc171628769 \h </w:instrText>
      </w:r>
      <w:r>
        <w:rPr>
          <w:noProof/>
        </w:rPr>
      </w:r>
      <w:r>
        <w:rPr>
          <w:noProof/>
        </w:rPr>
        <w:fldChar w:fldCharType="separate"/>
      </w:r>
      <w:r>
        <w:rPr>
          <w:noProof/>
        </w:rPr>
        <w:t>14</w:t>
      </w:r>
      <w:r>
        <w:rPr>
          <w:noProof/>
        </w:rPr>
        <w:fldChar w:fldCharType="end"/>
      </w:r>
    </w:p>
    <w:p w14:paraId="7DF35C77" w14:textId="2566966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_Toc171628770 \h </w:instrText>
      </w:r>
      <w:r>
        <w:rPr>
          <w:noProof/>
        </w:rPr>
      </w:r>
      <w:r>
        <w:rPr>
          <w:noProof/>
        </w:rPr>
        <w:fldChar w:fldCharType="separate"/>
      </w:r>
      <w:r>
        <w:rPr>
          <w:noProof/>
        </w:rPr>
        <w:t>14</w:t>
      </w:r>
      <w:r>
        <w:rPr>
          <w:noProof/>
        </w:rPr>
        <w:fldChar w:fldCharType="end"/>
      </w:r>
    </w:p>
    <w:p w14:paraId="7C2F4241" w14:textId="6379782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_Toc171628771 \h </w:instrText>
      </w:r>
      <w:r>
        <w:rPr>
          <w:noProof/>
        </w:rPr>
      </w:r>
      <w:r>
        <w:rPr>
          <w:noProof/>
        </w:rPr>
        <w:fldChar w:fldCharType="separate"/>
      </w:r>
      <w:r>
        <w:rPr>
          <w:noProof/>
        </w:rPr>
        <w:t>14</w:t>
      </w:r>
      <w:r>
        <w:rPr>
          <w:noProof/>
        </w:rPr>
        <w:fldChar w:fldCharType="end"/>
      </w:r>
    </w:p>
    <w:p w14:paraId="3C0DAFB9" w14:textId="2233C5E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_Toc171628772 \h </w:instrText>
      </w:r>
      <w:r>
        <w:rPr>
          <w:noProof/>
        </w:rPr>
      </w:r>
      <w:r>
        <w:rPr>
          <w:noProof/>
        </w:rPr>
        <w:fldChar w:fldCharType="separate"/>
      </w:r>
      <w:r>
        <w:rPr>
          <w:noProof/>
        </w:rPr>
        <w:t>14</w:t>
      </w:r>
      <w:r>
        <w:rPr>
          <w:noProof/>
        </w:rPr>
        <w:fldChar w:fldCharType="end"/>
      </w:r>
    </w:p>
    <w:p w14:paraId="741B2CA3" w14:textId="0B2732E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_Toc171628773 \h </w:instrText>
      </w:r>
      <w:r>
        <w:rPr>
          <w:noProof/>
        </w:rPr>
      </w:r>
      <w:r>
        <w:rPr>
          <w:noProof/>
        </w:rPr>
        <w:fldChar w:fldCharType="separate"/>
      </w:r>
      <w:r>
        <w:rPr>
          <w:noProof/>
        </w:rPr>
        <w:t>14</w:t>
      </w:r>
      <w:r>
        <w:rPr>
          <w:noProof/>
        </w:rPr>
        <w:fldChar w:fldCharType="end"/>
      </w:r>
    </w:p>
    <w:p w14:paraId="518C60A6" w14:textId="2C71FE1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_Toc171628774 \h </w:instrText>
      </w:r>
      <w:r>
        <w:rPr>
          <w:noProof/>
        </w:rPr>
      </w:r>
      <w:r>
        <w:rPr>
          <w:noProof/>
        </w:rPr>
        <w:fldChar w:fldCharType="separate"/>
      </w:r>
      <w:r>
        <w:rPr>
          <w:noProof/>
        </w:rPr>
        <w:t>14</w:t>
      </w:r>
      <w:r>
        <w:rPr>
          <w:noProof/>
        </w:rPr>
        <w:fldChar w:fldCharType="end"/>
      </w:r>
    </w:p>
    <w:p w14:paraId="1164AED4" w14:textId="4DC73781"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_Toc171628775 \h </w:instrText>
      </w:r>
      <w:r>
        <w:rPr>
          <w:noProof/>
        </w:rPr>
      </w:r>
      <w:r>
        <w:rPr>
          <w:noProof/>
        </w:rPr>
        <w:fldChar w:fldCharType="separate"/>
      </w:r>
      <w:r>
        <w:rPr>
          <w:noProof/>
        </w:rPr>
        <w:t>15</w:t>
      </w:r>
      <w:r>
        <w:rPr>
          <w:noProof/>
        </w:rPr>
        <w:fldChar w:fldCharType="end"/>
      </w:r>
    </w:p>
    <w:p w14:paraId="5E93AB6B" w14:textId="74BFDAE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_Toc171628776 \h </w:instrText>
      </w:r>
      <w:r>
        <w:rPr>
          <w:noProof/>
        </w:rPr>
      </w:r>
      <w:r>
        <w:rPr>
          <w:noProof/>
        </w:rPr>
        <w:fldChar w:fldCharType="separate"/>
      </w:r>
      <w:r>
        <w:rPr>
          <w:noProof/>
        </w:rPr>
        <w:t>15</w:t>
      </w:r>
      <w:r>
        <w:rPr>
          <w:noProof/>
        </w:rPr>
        <w:fldChar w:fldCharType="end"/>
      </w:r>
    </w:p>
    <w:p w14:paraId="62240EBF" w14:textId="5538C27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_Toc171628777 \h </w:instrText>
      </w:r>
      <w:r>
        <w:rPr>
          <w:noProof/>
        </w:rPr>
      </w:r>
      <w:r>
        <w:rPr>
          <w:noProof/>
        </w:rPr>
        <w:fldChar w:fldCharType="separate"/>
      </w:r>
      <w:r>
        <w:rPr>
          <w:noProof/>
        </w:rPr>
        <w:t>15</w:t>
      </w:r>
      <w:r>
        <w:rPr>
          <w:noProof/>
        </w:rPr>
        <w:fldChar w:fldCharType="end"/>
      </w:r>
    </w:p>
    <w:p w14:paraId="1C569E4A" w14:textId="7C85ECC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_Toc171628778 \h </w:instrText>
      </w:r>
      <w:r>
        <w:rPr>
          <w:noProof/>
        </w:rPr>
      </w:r>
      <w:r>
        <w:rPr>
          <w:noProof/>
        </w:rPr>
        <w:fldChar w:fldCharType="separate"/>
      </w:r>
      <w:r>
        <w:rPr>
          <w:noProof/>
        </w:rPr>
        <w:t>15</w:t>
      </w:r>
      <w:r>
        <w:rPr>
          <w:noProof/>
        </w:rPr>
        <w:fldChar w:fldCharType="end"/>
      </w:r>
    </w:p>
    <w:p w14:paraId="42033BBF" w14:textId="2BC4C56A"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_Toc171628779 \h </w:instrText>
      </w:r>
      <w:r>
        <w:rPr>
          <w:noProof/>
        </w:rPr>
      </w:r>
      <w:r>
        <w:rPr>
          <w:noProof/>
        </w:rPr>
        <w:fldChar w:fldCharType="separate"/>
      </w:r>
      <w:r>
        <w:rPr>
          <w:noProof/>
        </w:rPr>
        <w:t>15</w:t>
      </w:r>
      <w:r>
        <w:rPr>
          <w:noProof/>
        </w:rPr>
        <w:fldChar w:fldCharType="end"/>
      </w:r>
    </w:p>
    <w:p w14:paraId="1117F770" w14:textId="439F8AD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_Toc171628780 \h </w:instrText>
      </w:r>
      <w:r>
        <w:rPr>
          <w:noProof/>
        </w:rPr>
      </w:r>
      <w:r>
        <w:rPr>
          <w:noProof/>
        </w:rPr>
        <w:fldChar w:fldCharType="separate"/>
      </w:r>
      <w:r>
        <w:rPr>
          <w:noProof/>
        </w:rPr>
        <w:t>15</w:t>
      </w:r>
      <w:r>
        <w:rPr>
          <w:noProof/>
        </w:rPr>
        <w:fldChar w:fldCharType="end"/>
      </w:r>
    </w:p>
    <w:p w14:paraId="5F7C507D" w14:textId="2719394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_Toc171628781 \h </w:instrText>
      </w:r>
      <w:r>
        <w:rPr>
          <w:noProof/>
        </w:rPr>
      </w:r>
      <w:r>
        <w:rPr>
          <w:noProof/>
        </w:rPr>
        <w:fldChar w:fldCharType="separate"/>
      </w:r>
      <w:r>
        <w:rPr>
          <w:noProof/>
        </w:rPr>
        <w:t>16</w:t>
      </w:r>
      <w:r>
        <w:rPr>
          <w:noProof/>
        </w:rPr>
        <w:fldChar w:fldCharType="end"/>
      </w:r>
    </w:p>
    <w:p w14:paraId="3F28AC38" w14:textId="50D261FE"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_Toc171628782 \h </w:instrText>
      </w:r>
      <w:r>
        <w:rPr>
          <w:noProof/>
        </w:rPr>
      </w:r>
      <w:r>
        <w:rPr>
          <w:noProof/>
        </w:rPr>
        <w:fldChar w:fldCharType="separate"/>
      </w:r>
      <w:r>
        <w:rPr>
          <w:noProof/>
        </w:rPr>
        <w:t>17</w:t>
      </w:r>
      <w:r>
        <w:rPr>
          <w:noProof/>
        </w:rPr>
        <w:fldChar w:fldCharType="end"/>
      </w:r>
    </w:p>
    <w:p w14:paraId="1663ADE6" w14:textId="08D810E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_Toc171628783 \h </w:instrText>
      </w:r>
      <w:r>
        <w:rPr>
          <w:noProof/>
        </w:rPr>
      </w:r>
      <w:r>
        <w:rPr>
          <w:noProof/>
        </w:rPr>
        <w:fldChar w:fldCharType="separate"/>
      </w:r>
      <w:r>
        <w:rPr>
          <w:noProof/>
        </w:rPr>
        <w:t>17</w:t>
      </w:r>
      <w:r>
        <w:rPr>
          <w:noProof/>
        </w:rPr>
        <w:fldChar w:fldCharType="end"/>
      </w:r>
    </w:p>
    <w:p w14:paraId="091303F6" w14:textId="03588B7E"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_Toc171628784 \h </w:instrText>
      </w:r>
      <w:r>
        <w:rPr>
          <w:noProof/>
        </w:rPr>
      </w:r>
      <w:r>
        <w:rPr>
          <w:noProof/>
        </w:rPr>
        <w:fldChar w:fldCharType="separate"/>
      </w:r>
      <w:r>
        <w:rPr>
          <w:noProof/>
        </w:rPr>
        <w:t>17</w:t>
      </w:r>
      <w:r>
        <w:rPr>
          <w:noProof/>
        </w:rPr>
        <w:fldChar w:fldCharType="end"/>
      </w:r>
    </w:p>
    <w:p w14:paraId="398B98B5" w14:textId="51E4CA87"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_Toc171628785 \h </w:instrText>
      </w:r>
      <w:r>
        <w:rPr>
          <w:noProof/>
        </w:rPr>
      </w:r>
      <w:r>
        <w:rPr>
          <w:noProof/>
        </w:rPr>
        <w:fldChar w:fldCharType="separate"/>
      </w:r>
      <w:r>
        <w:rPr>
          <w:noProof/>
        </w:rPr>
        <w:t>17</w:t>
      </w:r>
      <w:r>
        <w:rPr>
          <w:noProof/>
        </w:rPr>
        <w:fldChar w:fldCharType="end"/>
      </w:r>
    </w:p>
    <w:p w14:paraId="3B6E3544" w14:textId="7ED73D2C"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_Toc171628786 \h </w:instrText>
      </w:r>
      <w:r>
        <w:rPr>
          <w:noProof/>
        </w:rPr>
      </w:r>
      <w:r>
        <w:rPr>
          <w:noProof/>
        </w:rPr>
        <w:fldChar w:fldCharType="separate"/>
      </w:r>
      <w:r>
        <w:rPr>
          <w:noProof/>
        </w:rPr>
        <w:t>17</w:t>
      </w:r>
      <w:r>
        <w:rPr>
          <w:noProof/>
        </w:rPr>
        <w:fldChar w:fldCharType="end"/>
      </w:r>
    </w:p>
    <w:p w14:paraId="0DFE3F8F" w14:textId="470DB0AE"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_Toc171628787 \h </w:instrText>
      </w:r>
      <w:r>
        <w:rPr>
          <w:noProof/>
        </w:rPr>
      </w:r>
      <w:r>
        <w:rPr>
          <w:noProof/>
        </w:rPr>
        <w:fldChar w:fldCharType="separate"/>
      </w:r>
      <w:r>
        <w:rPr>
          <w:noProof/>
        </w:rPr>
        <w:t>18</w:t>
      </w:r>
      <w:r>
        <w:rPr>
          <w:noProof/>
        </w:rPr>
        <w:fldChar w:fldCharType="end"/>
      </w:r>
    </w:p>
    <w:p w14:paraId="6DD8F9DC" w14:textId="5BEC5A4D"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_Toc171628788 \h </w:instrText>
      </w:r>
      <w:r>
        <w:rPr>
          <w:noProof/>
        </w:rPr>
      </w:r>
      <w:r>
        <w:rPr>
          <w:noProof/>
        </w:rPr>
        <w:fldChar w:fldCharType="separate"/>
      </w:r>
      <w:r>
        <w:rPr>
          <w:noProof/>
        </w:rPr>
        <w:t>18</w:t>
      </w:r>
      <w:r>
        <w:rPr>
          <w:noProof/>
        </w:rPr>
        <w:fldChar w:fldCharType="end"/>
      </w:r>
    </w:p>
    <w:p w14:paraId="37F64D81" w14:textId="78B1C42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_Toc171628789 \h </w:instrText>
      </w:r>
      <w:r>
        <w:rPr>
          <w:noProof/>
        </w:rPr>
      </w:r>
      <w:r>
        <w:rPr>
          <w:noProof/>
        </w:rPr>
        <w:fldChar w:fldCharType="separate"/>
      </w:r>
      <w:r>
        <w:rPr>
          <w:noProof/>
        </w:rPr>
        <w:t>18</w:t>
      </w:r>
      <w:r>
        <w:rPr>
          <w:noProof/>
        </w:rPr>
        <w:fldChar w:fldCharType="end"/>
      </w:r>
    </w:p>
    <w:p w14:paraId="7F082CF2" w14:textId="6722ABF8"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_Toc171628790 \h </w:instrText>
      </w:r>
      <w:r>
        <w:rPr>
          <w:noProof/>
        </w:rPr>
      </w:r>
      <w:r>
        <w:rPr>
          <w:noProof/>
        </w:rPr>
        <w:fldChar w:fldCharType="separate"/>
      </w:r>
      <w:r>
        <w:rPr>
          <w:noProof/>
        </w:rPr>
        <w:t>18</w:t>
      </w:r>
      <w:r>
        <w:rPr>
          <w:noProof/>
        </w:rPr>
        <w:fldChar w:fldCharType="end"/>
      </w:r>
    </w:p>
    <w:p w14:paraId="77B12D02" w14:textId="5E5D04B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_Toc171628791 \h </w:instrText>
      </w:r>
      <w:r>
        <w:rPr>
          <w:noProof/>
        </w:rPr>
      </w:r>
      <w:r>
        <w:rPr>
          <w:noProof/>
        </w:rPr>
        <w:fldChar w:fldCharType="separate"/>
      </w:r>
      <w:r>
        <w:rPr>
          <w:noProof/>
        </w:rPr>
        <w:t>18</w:t>
      </w:r>
      <w:r>
        <w:rPr>
          <w:noProof/>
        </w:rPr>
        <w:fldChar w:fldCharType="end"/>
      </w:r>
    </w:p>
    <w:p w14:paraId="6318918C" w14:textId="2918F7E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_Toc171628792 \h </w:instrText>
      </w:r>
      <w:r>
        <w:rPr>
          <w:noProof/>
        </w:rPr>
      </w:r>
      <w:r>
        <w:rPr>
          <w:noProof/>
        </w:rPr>
        <w:fldChar w:fldCharType="separate"/>
      </w:r>
      <w:r>
        <w:rPr>
          <w:noProof/>
        </w:rPr>
        <w:t>18</w:t>
      </w:r>
      <w:r>
        <w:rPr>
          <w:noProof/>
        </w:rPr>
        <w:fldChar w:fldCharType="end"/>
      </w:r>
    </w:p>
    <w:p w14:paraId="40949062" w14:textId="1A256DD8"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_Toc171628793 \h </w:instrText>
      </w:r>
      <w:r>
        <w:rPr>
          <w:noProof/>
        </w:rPr>
      </w:r>
      <w:r>
        <w:rPr>
          <w:noProof/>
        </w:rPr>
        <w:fldChar w:fldCharType="separate"/>
      </w:r>
      <w:r>
        <w:rPr>
          <w:noProof/>
        </w:rPr>
        <w:t>19</w:t>
      </w:r>
      <w:r>
        <w:rPr>
          <w:noProof/>
        </w:rPr>
        <w:fldChar w:fldCharType="end"/>
      </w:r>
    </w:p>
    <w:p w14:paraId="1E73E85B" w14:textId="614D68F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_Toc171628794 \h </w:instrText>
      </w:r>
      <w:r>
        <w:rPr>
          <w:noProof/>
        </w:rPr>
      </w:r>
      <w:r>
        <w:rPr>
          <w:noProof/>
        </w:rPr>
        <w:fldChar w:fldCharType="separate"/>
      </w:r>
      <w:r>
        <w:rPr>
          <w:noProof/>
        </w:rPr>
        <w:t>19</w:t>
      </w:r>
      <w:r>
        <w:rPr>
          <w:noProof/>
        </w:rPr>
        <w:fldChar w:fldCharType="end"/>
      </w:r>
    </w:p>
    <w:p w14:paraId="5FA59BFC" w14:textId="14C453E6"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_Toc171628795 \h </w:instrText>
      </w:r>
      <w:r>
        <w:rPr>
          <w:noProof/>
        </w:rPr>
      </w:r>
      <w:r>
        <w:rPr>
          <w:noProof/>
        </w:rPr>
        <w:fldChar w:fldCharType="separate"/>
      </w:r>
      <w:r>
        <w:rPr>
          <w:noProof/>
        </w:rPr>
        <w:t>20</w:t>
      </w:r>
      <w:r>
        <w:rPr>
          <w:noProof/>
        </w:rPr>
        <w:fldChar w:fldCharType="end"/>
      </w:r>
    </w:p>
    <w:p w14:paraId="6F5E03D6" w14:textId="401B1AD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_Toc171628796 \h </w:instrText>
      </w:r>
      <w:r>
        <w:rPr>
          <w:noProof/>
        </w:rPr>
      </w:r>
      <w:r>
        <w:rPr>
          <w:noProof/>
        </w:rPr>
        <w:fldChar w:fldCharType="separate"/>
      </w:r>
      <w:r>
        <w:rPr>
          <w:noProof/>
        </w:rPr>
        <w:t>21</w:t>
      </w:r>
      <w:r>
        <w:rPr>
          <w:noProof/>
        </w:rPr>
        <w:fldChar w:fldCharType="end"/>
      </w:r>
    </w:p>
    <w:p w14:paraId="04C61B29" w14:textId="75DF8F4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_Toc171628797 \h </w:instrText>
      </w:r>
      <w:r>
        <w:rPr>
          <w:noProof/>
        </w:rPr>
      </w:r>
      <w:r>
        <w:rPr>
          <w:noProof/>
        </w:rPr>
        <w:fldChar w:fldCharType="separate"/>
      </w:r>
      <w:r>
        <w:rPr>
          <w:noProof/>
        </w:rPr>
        <w:t>21</w:t>
      </w:r>
      <w:r>
        <w:rPr>
          <w:noProof/>
        </w:rPr>
        <w:fldChar w:fldCharType="end"/>
      </w:r>
    </w:p>
    <w:p w14:paraId="3F0CB575" w14:textId="16A52D0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_Toc171628798 \h </w:instrText>
      </w:r>
      <w:r>
        <w:rPr>
          <w:noProof/>
        </w:rPr>
      </w:r>
      <w:r>
        <w:rPr>
          <w:noProof/>
        </w:rPr>
        <w:fldChar w:fldCharType="separate"/>
      </w:r>
      <w:r>
        <w:rPr>
          <w:noProof/>
        </w:rPr>
        <w:t>21</w:t>
      </w:r>
      <w:r>
        <w:rPr>
          <w:noProof/>
        </w:rPr>
        <w:fldChar w:fldCharType="end"/>
      </w:r>
    </w:p>
    <w:p w14:paraId="659A20DE" w14:textId="1D8FA98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_Toc171628799 \h </w:instrText>
      </w:r>
      <w:r>
        <w:rPr>
          <w:noProof/>
        </w:rPr>
      </w:r>
      <w:r>
        <w:rPr>
          <w:noProof/>
        </w:rPr>
        <w:fldChar w:fldCharType="separate"/>
      </w:r>
      <w:r>
        <w:rPr>
          <w:noProof/>
        </w:rPr>
        <w:t>21</w:t>
      </w:r>
      <w:r>
        <w:rPr>
          <w:noProof/>
        </w:rPr>
        <w:fldChar w:fldCharType="end"/>
      </w:r>
    </w:p>
    <w:p w14:paraId="64EBDCE8" w14:textId="24264E6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_Toc171628800 \h </w:instrText>
      </w:r>
      <w:r>
        <w:rPr>
          <w:noProof/>
        </w:rPr>
      </w:r>
      <w:r>
        <w:rPr>
          <w:noProof/>
        </w:rPr>
        <w:fldChar w:fldCharType="separate"/>
      </w:r>
      <w:r>
        <w:rPr>
          <w:noProof/>
        </w:rPr>
        <w:t>21</w:t>
      </w:r>
      <w:r>
        <w:rPr>
          <w:noProof/>
        </w:rPr>
        <w:fldChar w:fldCharType="end"/>
      </w:r>
    </w:p>
    <w:p w14:paraId="47869E93" w14:textId="2AD0368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_Toc171628801 \h </w:instrText>
      </w:r>
      <w:r>
        <w:rPr>
          <w:noProof/>
        </w:rPr>
      </w:r>
      <w:r>
        <w:rPr>
          <w:noProof/>
        </w:rPr>
        <w:fldChar w:fldCharType="separate"/>
      </w:r>
      <w:r>
        <w:rPr>
          <w:noProof/>
        </w:rPr>
        <w:t>22</w:t>
      </w:r>
      <w:r>
        <w:rPr>
          <w:noProof/>
        </w:rPr>
        <w:fldChar w:fldCharType="end"/>
      </w:r>
    </w:p>
    <w:p w14:paraId="127E55A1" w14:textId="0CB9ED25"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_Toc171628802 \h </w:instrText>
      </w:r>
      <w:r>
        <w:rPr>
          <w:noProof/>
        </w:rPr>
      </w:r>
      <w:r>
        <w:rPr>
          <w:noProof/>
        </w:rPr>
        <w:fldChar w:fldCharType="separate"/>
      </w:r>
      <w:r>
        <w:rPr>
          <w:noProof/>
        </w:rPr>
        <w:t>22</w:t>
      </w:r>
      <w:r>
        <w:rPr>
          <w:noProof/>
        </w:rPr>
        <w:fldChar w:fldCharType="end"/>
      </w:r>
    </w:p>
    <w:p w14:paraId="13A7CE5E" w14:textId="32D2A3B2"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_Toc171628803 \h </w:instrText>
      </w:r>
      <w:r>
        <w:rPr>
          <w:noProof/>
        </w:rPr>
      </w:r>
      <w:r>
        <w:rPr>
          <w:noProof/>
        </w:rPr>
        <w:fldChar w:fldCharType="separate"/>
      </w:r>
      <w:r>
        <w:rPr>
          <w:noProof/>
        </w:rPr>
        <w:t>22</w:t>
      </w:r>
      <w:r>
        <w:rPr>
          <w:noProof/>
        </w:rPr>
        <w:fldChar w:fldCharType="end"/>
      </w:r>
    </w:p>
    <w:p w14:paraId="27A4AD90" w14:textId="338B10A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_Toc171628804 \h </w:instrText>
      </w:r>
      <w:r>
        <w:rPr>
          <w:noProof/>
        </w:rPr>
      </w:r>
      <w:r>
        <w:rPr>
          <w:noProof/>
        </w:rPr>
        <w:fldChar w:fldCharType="separate"/>
      </w:r>
      <w:r>
        <w:rPr>
          <w:noProof/>
        </w:rPr>
        <w:t>22</w:t>
      </w:r>
      <w:r>
        <w:rPr>
          <w:noProof/>
        </w:rPr>
        <w:fldChar w:fldCharType="end"/>
      </w:r>
    </w:p>
    <w:p w14:paraId="73A336BD" w14:textId="7D3A1E9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_Toc171628805 \h </w:instrText>
      </w:r>
      <w:r>
        <w:rPr>
          <w:noProof/>
        </w:rPr>
      </w:r>
      <w:r>
        <w:rPr>
          <w:noProof/>
        </w:rPr>
        <w:fldChar w:fldCharType="separate"/>
      </w:r>
      <w:r>
        <w:rPr>
          <w:noProof/>
        </w:rPr>
        <w:t>22</w:t>
      </w:r>
      <w:r>
        <w:rPr>
          <w:noProof/>
        </w:rPr>
        <w:fldChar w:fldCharType="end"/>
      </w:r>
    </w:p>
    <w:p w14:paraId="5777F129" w14:textId="2F8AE4F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_Toc171628806 \h </w:instrText>
      </w:r>
      <w:r>
        <w:rPr>
          <w:noProof/>
        </w:rPr>
      </w:r>
      <w:r>
        <w:rPr>
          <w:noProof/>
        </w:rPr>
        <w:fldChar w:fldCharType="separate"/>
      </w:r>
      <w:r>
        <w:rPr>
          <w:noProof/>
        </w:rPr>
        <w:t>22</w:t>
      </w:r>
      <w:r>
        <w:rPr>
          <w:noProof/>
        </w:rPr>
        <w:fldChar w:fldCharType="end"/>
      </w:r>
    </w:p>
    <w:p w14:paraId="2F6B9F84" w14:textId="63F05A6F"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_Toc171628807 \h </w:instrText>
      </w:r>
      <w:r>
        <w:rPr>
          <w:noProof/>
        </w:rPr>
      </w:r>
      <w:r>
        <w:rPr>
          <w:noProof/>
        </w:rPr>
        <w:fldChar w:fldCharType="separate"/>
      </w:r>
      <w:r>
        <w:rPr>
          <w:noProof/>
        </w:rPr>
        <w:t>23</w:t>
      </w:r>
      <w:r>
        <w:rPr>
          <w:noProof/>
        </w:rPr>
        <w:fldChar w:fldCharType="end"/>
      </w:r>
    </w:p>
    <w:p w14:paraId="4ED35AD3" w14:textId="2BBBC0F9"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_Toc171628808 \h </w:instrText>
      </w:r>
      <w:r>
        <w:rPr>
          <w:noProof/>
        </w:rPr>
      </w:r>
      <w:r>
        <w:rPr>
          <w:noProof/>
        </w:rPr>
        <w:fldChar w:fldCharType="separate"/>
      </w:r>
      <w:r>
        <w:rPr>
          <w:noProof/>
        </w:rPr>
        <w:t>23</w:t>
      </w:r>
      <w:r>
        <w:rPr>
          <w:noProof/>
        </w:rPr>
        <w:fldChar w:fldCharType="end"/>
      </w:r>
    </w:p>
    <w:p w14:paraId="1D50429F" w14:textId="3268E90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_Toc171628809 \h </w:instrText>
      </w:r>
      <w:r>
        <w:rPr>
          <w:noProof/>
        </w:rPr>
      </w:r>
      <w:r>
        <w:rPr>
          <w:noProof/>
        </w:rPr>
        <w:fldChar w:fldCharType="separate"/>
      </w:r>
      <w:r>
        <w:rPr>
          <w:noProof/>
        </w:rPr>
        <w:t>23</w:t>
      </w:r>
      <w:r>
        <w:rPr>
          <w:noProof/>
        </w:rPr>
        <w:fldChar w:fldCharType="end"/>
      </w:r>
    </w:p>
    <w:p w14:paraId="2B188BCE" w14:textId="5881966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_Toc171628810 \h </w:instrText>
      </w:r>
      <w:r>
        <w:rPr>
          <w:noProof/>
        </w:rPr>
      </w:r>
      <w:r>
        <w:rPr>
          <w:noProof/>
        </w:rPr>
        <w:fldChar w:fldCharType="separate"/>
      </w:r>
      <w:r>
        <w:rPr>
          <w:noProof/>
        </w:rPr>
        <w:t>24</w:t>
      </w:r>
      <w:r>
        <w:rPr>
          <w:noProof/>
        </w:rPr>
        <w:fldChar w:fldCharType="end"/>
      </w:r>
    </w:p>
    <w:p w14:paraId="67B82098" w14:textId="281CCBE0"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_Toc171628811 \h </w:instrText>
      </w:r>
      <w:r>
        <w:rPr>
          <w:noProof/>
        </w:rPr>
      </w:r>
      <w:r>
        <w:rPr>
          <w:noProof/>
        </w:rPr>
        <w:fldChar w:fldCharType="separate"/>
      </w:r>
      <w:r>
        <w:rPr>
          <w:noProof/>
        </w:rPr>
        <w:t>24</w:t>
      </w:r>
      <w:r>
        <w:rPr>
          <w:noProof/>
        </w:rPr>
        <w:fldChar w:fldCharType="end"/>
      </w:r>
    </w:p>
    <w:p w14:paraId="1DC7615B" w14:textId="496EB96B"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_Toc171628812 \h </w:instrText>
      </w:r>
      <w:r>
        <w:rPr>
          <w:noProof/>
        </w:rPr>
      </w:r>
      <w:r>
        <w:rPr>
          <w:noProof/>
        </w:rPr>
        <w:fldChar w:fldCharType="separate"/>
      </w:r>
      <w:r>
        <w:rPr>
          <w:noProof/>
        </w:rPr>
        <w:t>24</w:t>
      </w:r>
      <w:r>
        <w:rPr>
          <w:noProof/>
        </w:rPr>
        <w:fldChar w:fldCharType="end"/>
      </w:r>
    </w:p>
    <w:p w14:paraId="04EE9663" w14:textId="67D9590A"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_Toc171628813 \h </w:instrText>
      </w:r>
      <w:r>
        <w:rPr>
          <w:noProof/>
        </w:rPr>
      </w:r>
      <w:r>
        <w:rPr>
          <w:noProof/>
        </w:rPr>
        <w:fldChar w:fldCharType="separate"/>
      </w:r>
      <w:r>
        <w:rPr>
          <w:noProof/>
        </w:rPr>
        <w:t>24</w:t>
      </w:r>
      <w:r>
        <w:rPr>
          <w:noProof/>
        </w:rPr>
        <w:fldChar w:fldCharType="end"/>
      </w:r>
    </w:p>
    <w:p w14:paraId="500BFB87" w14:textId="65F8D32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_Toc171628814 \h </w:instrText>
      </w:r>
      <w:r>
        <w:rPr>
          <w:noProof/>
        </w:rPr>
      </w:r>
      <w:r>
        <w:rPr>
          <w:noProof/>
        </w:rPr>
        <w:fldChar w:fldCharType="separate"/>
      </w:r>
      <w:r>
        <w:rPr>
          <w:noProof/>
        </w:rPr>
        <w:t>24</w:t>
      </w:r>
      <w:r>
        <w:rPr>
          <w:noProof/>
        </w:rPr>
        <w:fldChar w:fldCharType="end"/>
      </w:r>
    </w:p>
    <w:p w14:paraId="76BD4048" w14:textId="683F8BC8"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_Toc171628815 \h </w:instrText>
      </w:r>
      <w:r>
        <w:rPr>
          <w:noProof/>
        </w:rPr>
      </w:r>
      <w:r>
        <w:rPr>
          <w:noProof/>
        </w:rPr>
        <w:fldChar w:fldCharType="separate"/>
      </w:r>
      <w:r>
        <w:rPr>
          <w:noProof/>
        </w:rPr>
        <w:t>24</w:t>
      </w:r>
      <w:r>
        <w:rPr>
          <w:noProof/>
        </w:rPr>
        <w:fldChar w:fldCharType="end"/>
      </w:r>
    </w:p>
    <w:p w14:paraId="55580CFB" w14:textId="09ADA319"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_Toc171628816 \h </w:instrText>
      </w:r>
      <w:r>
        <w:rPr>
          <w:noProof/>
        </w:rPr>
      </w:r>
      <w:r>
        <w:rPr>
          <w:noProof/>
        </w:rPr>
        <w:fldChar w:fldCharType="separate"/>
      </w:r>
      <w:r>
        <w:rPr>
          <w:noProof/>
        </w:rPr>
        <w:t>24</w:t>
      </w:r>
      <w:r>
        <w:rPr>
          <w:noProof/>
        </w:rPr>
        <w:fldChar w:fldCharType="end"/>
      </w:r>
    </w:p>
    <w:p w14:paraId="2DF6D8B8" w14:textId="713C3FEC"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_Toc171628817 \h </w:instrText>
      </w:r>
      <w:r>
        <w:rPr>
          <w:noProof/>
        </w:rPr>
      </w:r>
      <w:r>
        <w:rPr>
          <w:noProof/>
        </w:rPr>
        <w:fldChar w:fldCharType="separate"/>
      </w:r>
      <w:r>
        <w:rPr>
          <w:noProof/>
        </w:rPr>
        <w:t>24</w:t>
      </w:r>
      <w:r>
        <w:rPr>
          <w:noProof/>
        </w:rPr>
        <w:fldChar w:fldCharType="end"/>
      </w:r>
    </w:p>
    <w:p w14:paraId="71E4D505" w14:textId="4CC7E5F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_Toc171628818 \h </w:instrText>
      </w:r>
      <w:r>
        <w:rPr>
          <w:noProof/>
        </w:rPr>
      </w:r>
      <w:r>
        <w:rPr>
          <w:noProof/>
        </w:rPr>
        <w:fldChar w:fldCharType="separate"/>
      </w:r>
      <w:r>
        <w:rPr>
          <w:noProof/>
        </w:rPr>
        <w:t>25</w:t>
      </w:r>
      <w:r>
        <w:rPr>
          <w:noProof/>
        </w:rPr>
        <w:fldChar w:fldCharType="end"/>
      </w:r>
    </w:p>
    <w:p w14:paraId="72CD1A46" w14:textId="454F6A6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_Toc171628819 \h </w:instrText>
      </w:r>
      <w:r>
        <w:rPr>
          <w:noProof/>
        </w:rPr>
      </w:r>
      <w:r>
        <w:rPr>
          <w:noProof/>
        </w:rPr>
        <w:fldChar w:fldCharType="separate"/>
      </w:r>
      <w:r>
        <w:rPr>
          <w:noProof/>
        </w:rPr>
        <w:t>25</w:t>
      </w:r>
      <w:r>
        <w:rPr>
          <w:noProof/>
        </w:rPr>
        <w:fldChar w:fldCharType="end"/>
      </w:r>
    </w:p>
    <w:p w14:paraId="4175DA34" w14:textId="26FE06F2"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port command</w:t>
      </w:r>
      <w:r w:rsidRPr="008353F7">
        <w:rPr>
          <w:noProof/>
          <w:lang w:val="fr-FR"/>
        </w:rPr>
        <w:tab/>
      </w:r>
      <w:r>
        <w:rPr>
          <w:noProof/>
        </w:rPr>
        <w:fldChar w:fldCharType="begin" w:fldLock="1"/>
      </w:r>
      <w:r w:rsidRPr="008353F7">
        <w:rPr>
          <w:noProof/>
          <w:lang w:val="fr-FR"/>
        </w:rPr>
        <w:instrText xml:space="preserve"> PAGEREF _Toc171628820 \h </w:instrText>
      </w:r>
      <w:r>
        <w:rPr>
          <w:noProof/>
        </w:rPr>
      </w:r>
      <w:r>
        <w:rPr>
          <w:noProof/>
        </w:rPr>
        <w:fldChar w:fldCharType="separate"/>
      </w:r>
      <w:r w:rsidRPr="008353F7">
        <w:rPr>
          <w:noProof/>
          <w:lang w:val="fr-FR"/>
        </w:rPr>
        <w:t>25</w:t>
      </w:r>
      <w:r>
        <w:rPr>
          <w:noProof/>
        </w:rPr>
        <w:fldChar w:fldCharType="end"/>
      </w:r>
    </w:p>
    <w:p w14:paraId="6140D095" w14:textId="013AD5FD"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8.1.1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_Toc171628821 \h </w:instrText>
      </w:r>
      <w:r>
        <w:rPr>
          <w:noProof/>
        </w:rPr>
      </w:r>
      <w:r>
        <w:rPr>
          <w:noProof/>
        </w:rPr>
        <w:fldChar w:fldCharType="separate"/>
      </w:r>
      <w:r w:rsidRPr="008353F7">
        <w:rPr>
          <w:noProof/>
          <w:lang w:val="fr-FR"/>
        </w:rPr>
        <w:t>25</w:t>
      </w:r>
      <w:r>
        <w:rPr>
          <w:noProof/>
        </w:rPr>
        <w:fldChar w:fldCharType="end"/>
      </w:r>
    </w:p>
    <w:p w14:paraId="0E8EE037" w14:textId="13CECDF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port complete</w:t>
      </w:r>
      <w:r w:rsidRPr="008353F7">
        <w:rPr>
          <w:noProof/>
          <w:lang w:val="fr-FR"/>
        </w:rPr>
        <w:tab/>
      </w:r>
      <w:r>
        <w:rPr>
          <w:noProof/>
        </w:rPr>
        <w:fldChar w:fldCharType="begin" w:fldLock="1"/>
      </w:r>
      <w:r w:rsidRPr="008353F7">
        <w:rPr>
          <w:noProof/>
          <w:lang w:val="fr-FR"/>
        </w:rPr>
        <w:instrText xml:space="preserve"> PAGEREF _Toc171628822 \h </w:instrText>
      </w:r>
      <w:r>
        <w:rPr>
          <w:noProof/>
        </w:rPr>
      </w:r>
      <w:r>
        <w:rPr>
          <w:noProof/>
        </w:rPr>
        <w:fldChar w:fldCharType="separate"/>
      </w:r>
      <w:r w:rsidRPr="008353F7">
        <w:rPr>
          <w:noProof/>
          <w:lang w:val="fr-FR"/>
        </w:rPr>
        <w:t>25</w:t>
      </w:r>
      <w:r>
        <w:rPr>
          <w:noProof/>
        </w:rPr>
        <w:fldChar w:fldCharType="end"/>
      </w:r>
    </w:p>
    <w:p w14:paraId="1A3C49AB" w14:textId="268756F8"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_Toc171628823 \h </w:instrText>
      </w:r>
      <w:r>
        <w:rPr>
          <w:noProof/>
        </w:rPr>
      </w:r>
      <w:r>
        <w:rPr>
          <w:noProof/>
        </w:rPr>
        <w:fldChar w:fldCharType="separate"/>
      </w:r>
      <w:r w:rsidRPr="008353F7">
        <w:rPr>
          <w:noProof/>
          <w:lang w:val="fr-FR"/>
        </w:rPr>
        <w:t>25</w:t>
      </w:r>
      <w:r>
        <w:rPr>
          <w:noProof/>
        </w:rPr>
        <w:fldChar w:fldCharType="end"/>
      </w:r>
    </w:p>
    <w:p w14:paraId="15E2D4A1" w14:textId="2BA70B9F"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management capability</w:t>
      </w:r>
      <w:r w:rsidRPr="008353F7">
        <w:rPr>
          <w:noProof/>
          <w:lang w:val="fr-FR"/>
        </w:rPr>
        <w:tab/>
      </w:r>
      <w:r>
        <w:rPr>
          <w:noProof/>
        </w:rPr>
        <w:fldChar w:fldCharType="begin" w:fldLock="1"/>
      </w:r>
      <w:r w:rsidRPr="008353F7">
        <w:rPr>
          <w:noProof/>
          <w:lang w:val="fr-FR"/>
        </w:rPr>
        <w:instrText xml:space="preserve"> PAGEREF _Toc171628824 \h </w:instrText>
      </w:r>
      <w:r>
        <w:rPr>
          <w:noProof/>
        </w:rPr>
      </w:r>
      <w:r>
        <w:rPr>
          <w:noProof/>
        </w:rPr>
        <w:fldChar w:fldCharType="separate"/>
      </w:r>
      <w:r w:rsidRPr="008353F7">
        <w:rPr>
          <w:noProof/>
          <w:lang w:val="fr-FR"/>
        </w:rPr>
        <w:t>26</w:t>
      </w:r>
      <w:r>
        <w:rPr>
          <w:noProof/>
        </w:rPr>
        <w:fldChar w:fldCharType="end"/>
      </w:r>
    </w:p>
    <w:p w14:paraId="3A03DE1C" w14:textId="0CBB2A47"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status</w:t>
      </w:r>
      <w:r w:rsidRPr="008353F7">
        <w:rPr>
          <w:noProof/>
          <w:lang w:val="fr-FR"/>
        </w:rPr>
        <w:tab/>
      </w:r>
      <w:r>
        <w:rPr>
          <w:noProof/>
        </w:rPr>
        <w:fldChar w:fldCharType="begin" w:fldLock="1"/>
      </w:r>
      <w:r w:rsidRPr="008353F7">
        <w:rPr>
          <w:noProof/>
          <w:lang w:val="fr-FR"/>
        </w:rPr>
        <w:instrText xml:space="preserve"> PAGEREF _Toc171628825 \h </w:instrText>
      </w:r>
      <w:r>
        <w:rPr>
          <w:noProof/>
        </w:rPr>
      </w:r>
      <w:r>
        <w:rPr>
          <w:noProof/>
        </w:rPr>
        <w:fldChar w:fldCharType="separate"/>
      </w:r>
      <w:r w:rsidRPr="008353F7">
        <w:rPr>
          <w:noProof/>
          <w:lang w:val="fr-FR"/>
        </w:rPr>
        <w:t>26</w:t>
      </w:r>
      <w:r>
        <w:rPr>
          <w:noProof/>
        </w:rPr>
        <w:fldChar w:fldCharType="end"/>
      </w:r>
    </w:p>
    <w:p w14:paraId="416CA5CC" w14:textId="2D1DD883"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update result</w:t>
      </w:r>
      <w:r w:rsidRPr="008353F7">
        <w:rPr>
          <w:noProof/>
          <w:lang w:val="fr-FR"/>
        </w:rPr>
        <w:tab/>
      </w:r>
      <w:r>
        <w:rPr>
          <w:noProof/>
        </w:rPr>
        <w:fldChar w:fldCharType="begin" w:fldLock="1"/>
      </w:r>
      <w:r w:rsidRPr="008353F7">
        <w:rPr>
          <w:noProof/>
          <w:lang w:val="fr-FR"/>
        </w:rPr>
        <w:instrText xml:space="preserve"> PAGEREF _Toc171628826 \h </w:instrText>
      </w:r>
      <w:r>
        <w:rPr>
          <w:noProof/>
        </w:rPr>
      </w:r>
      <w:r>
        <w:rPr>
          <w:noProof/>
        </w:rPr>
        <w:fldChar w:fldCharType="separate"/>
      </w:r>
      <w:r w:rsidRPr="008353F7">
        <w:rPr>
          <w:noProof/>
          <w:lang w:val="fr-FR"/>
        </w:rPr>
        <w:t>26</w:t>
      </w:r>
      <w:r>
        <w:rPr>
          <w:noProof/>
        </w:rPr>
        <w:fldChar w:fldCharType="end"/>
      </w:r>
    </w:p>
    <w:p w14:paraId="002163D9" w14:textId="5833AEC3"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w:t>
      </w:r>
      <w:r w:rsidRPr="008353F7">
        <w:rPr>
          <w:noProof/>
          <w:lang w:val="fr-FR"/>
        </w:rPr>
        <w:tab/>
      </w:r>
      <w:r>
        <w:rPr>
          <w:noProof/>
        </w:rPr>
        <w:fldChar w:fldCharType="begin" w:fldLock="1"/>
      </w:r>
      <w:r w:rsidRPr="008353F7">
        <w:rPr>
          <w:noProof/>
          <w:lang w:val="fr-FR"/>
        </w:rPr>
        <w:instrText xml:space="preserve"> PAGEREF _Toc171628827 \h </w:instrText>
      </w:r>
      <w:r>
        <w:rPr>
          <w:noProof/>
        </w:rPr>
      </w:r>
      <w:r>
        <w:rPr>
          <w:noProof/>
        </w:rPr>
        <w:fldChar w:fldCharType="separate"/>
      </w:r>
      <w:r w:rsidRPr="008353F7">
        <w:rPr>
          <w:noProof/>
          <w:lang w:val="fr-FR"/>
        </w:rPr>
        <w:t>26</w:t>
      </w:r>
      <w:r>
        <w:rPr>
          <w:noProof/>
        </w:rPr>
        <w:fldChar w:fldCharType="end"/>
      </w:r>
    </w:p>
    <w:p w14:paraId="1C001C0E" w14:textId="44F7431D"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8.3.1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_Toc171628828 \h </w:instrText>
      </w:r>
      <w:r>
        <w:rPr>
          <w:noProof/>
        </w:rPr>
      </w:r>
      <w:r>
        <w:rPr>
          <w:noProof/>
        </w:rPr>
        <w:fldChar w:fldCharType="separate"/>
      </w:r>
      <w:r w:rsidRPr="008353F7">
        <w:rPr>
          <w:noProof/>
          <w:lang w:val="fr-FR"/>
        </w:rPr>
        <w:t>26</w:t>
      </w:r>
      <w:r>
        <w:rPr>
          <w:noProof/>
        </w:rPr>
        <w:fldChar w:fldCharType="end"/>
      </w:r>
    </w:p>
    <w:p w14:paraId="4B40FC9C" w14:textId="0DECC241"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 ack</w:t>
      </w:r>
      <w:r w:rsidRPr="008353F7">
        <w:rPr>
          <w:noProof/>
          <w:lang w:val="fr-FR"/>
        </w:rPr>
        <w:tab/>
      </w:r>
      <w:r>
        <w:rPr>
          <w:noProof/>
        </w:rPr>
        <w:fldChar w:fldCharType="begin" w:fldLock="1"/>
      </w:r>
      <w:r w:rsidRPr="008353F7">
        <w:rPr>
          <w:noProof/>
          <w:lang w:val="fr-FR"/>
        </w:rPr>
        <w:instrText xml:space="preserve"> PAGEREF _Toc171628829 \h </w:instrText>
      </w:r>
      <w:r>
        <w:rPr>
          <w:noProof/>
        </w:rPr>
      </w:r>
      <w:r>
        <w:rPr>
          <w:noProof/>
        </w:rPr>
        <w:fldChar w:fldCharType="separate"/>
      </w:r>
      <w:r w:rsidRPr="008353F7">
        <w:rPr>
          <w:noProof/>
          <w:lang w:val="fr-FR"/>
        </w:rPr>
        <w:t>26</w:t>
      </w:r>
      <w:r>
        <w:rPr>
          <w:noProof/>
        </w:rPr>
        <w:fldChar w:fldCharType="end"/>
      </w:r>
    </w:p>
    <w:p w14:paraId="1727C564" w14:textId="35AC5CE5"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8.4.1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_Toc171628830 \h </w:instrText>
      </w:r>
      <w:r>
        <w:rPr>
          <w:noProof/>
        </w:rPr>
      </w:r>
      <w:r>
        <w:rPr>
          <w:noProof/>
        </w:rPr>
        <w:fldChar w:fldCharType="separate"/>
      </w:r>
      <w:r w:rsidRPr="008353F7">
        <w:rPr>
          <w:noProof/>
          <w:lang w:val="fr-FR"/>
        </w:rPr>
        <w:t>26</w:t>
      </w:r>
      <w:r>
        <w:rPr>
          <w:noProof/>
        </w:rPr>
        <w:fldChar w:fldCharType="end"/>
      </w:r>
    </w:p>
    <w:p w14:paraId="6BCC4333" w14:textId="4E799CD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8.5</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 complete</w:t>
      </w:r>
      <w:r w:rsidRPr="008353F7">
        <w:rPr>
          <w:noProof/>
          <w:lang w:val="fr-FR"/>
        </w:rPr>
        <w:tab/>
      </w:r>
      <w:r>
        <w:rPr>
          <w:noProof/>
        </w:rPr>
        <w:fldChar w:fldCharType="begin" w:fldLock="1"/>
      </w:r>
      <w:r w:rsidRPr="008353F7">
        <w:rPr>
          <w:noProof/>
          <w:lang w:val="fr-FR"/>
        </w:rPr>
        <w:instrText xml:space="preserve"> PAGEREF _Toc171628831 \h </w:instrText>
      </w:r>
      <w:r>
        <w:rPr>
          <w:noProof/>
        </w:rPr>
      </w:r>
      <w:r>
        <w:rPr>
          <w:noProof/>
        </w:rPr>
        <w:fldChar w:fldCharType="separate"/>
      </w:r>
      <w:r w:rsidRPr="008353F7">
        <w:rPr>
          <w:noProof/>
          <w:lang w:val="fr-FR"/>
        </w:rPr>
        <w:t>27</w:t>
      </w:r>
      <w:r>
        <w:rPr>
          <w:noProof/>
        </w:rPr>
        <w:fldChar w:fldCharType="end"/>
      </w:r>
    </w:p>
    <w:p w14:paraId="163AEC5F" w14:textId="58838C6C"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8.5.1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_Toc171628832 \h </w:instrText>
      </w:r>
      <w:r>
        <w:rPr>
          <w:noProof/>
        </w:rPr>
      </w:r>
      <w:r>
        <w:rPr>
          <w:noProof/>
        </w:rPr>
        <w:fldChar w:fldCharType="separate"/>
      </w:r>
      <w:r w:rsidRPr="008353F7">
        <w:rPr>
          <w:noProof/>
          <w:lang w:val="fr-FR"/>
        </w:rPr>
        <w:t>27</w:t>
      </w:r>
      <w:r>
        <w:rPr>
          <w:noProof/>
        </w:rPr>
        <w:fldChar w:fldCharType="end"/>
      </w:r>
    </w:p>
    <w:p w14:paraId="6D8AC144" w14:textId="5884FEE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capability</w:t>
      </w:r>
      <w:r w:rsidRPr="008353F7">
        <w:rPr>
          <w:noProof/>
          <w:lang w:val="fr-FR"/>
        </w:rPr>
        <w:tab/>
      </w:r>
      <w:r>
        <w:rPr>
          <w:noProof/>
        </w:rPr>
        <w:fldChar w:fldCharType="begin" w:fldLock="1"/>
      </w:r>
      <w:r w:rsidRPr="008353F7">
        <w:rPr>
          <w:noProof/>
          <w:lang w:val="fr-FR"/>
        </w:rPr>
        <w:instrText xml:space="preserve"> PAGEREF _Toc171628833 \h </w:instrText>
      </w:r>
      <w:r>
        <w:rPr>
          <w:noProof/>
        </w:rPr>
      </w:r>
      <w:r>
        <w:rPr>
          <w:noProof/>
        </w:rPr>
        <w:fldChar w:fldCharType="separate"/>
      </w:r>
      <w:r w:rsidRPr="008353F7">
        <w:rPr>
          <w:noProof/>
          <w:lang w:val="fr-FR"/>
        </w:rPr>
        <w:t>27</w:t>
      </w:r>
      <w:r>
        <w:rPr>
          <w:noProof/>
        </w:rPr>
        <w:fldChar w:fldCharType="end"/>
      </w:r>
    </w:p>
    <w:p w14:paraId="7F2535DA" w14:textId="3FA3B2FE"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_Toc171628834 \h </w:instrText>
      </w:r>
      <w:r>
        <w:rPr>
          <w:noProof/>
        </w:rPr>
      </w:r>
      <w:r>
        <w:rPr>
          <w:noProof/>
        </w:rPr>
        <w:fldChar w:fldCharType="separate"/>
      </w:r>
      <w:r w:rsidRPr="008353F7">
        <w:rPr>
          <w:noProof/>
          <w:lang w:val="fr-FR"/>
        </w:rPr>
        <w:t>27</w:t>
      </w:r>
      <w:r>
        <w:rPr>
          <w:noProof/>
        </w:rPr>
        <w:fldChar w:fldCharType="end"/>
      </w:r>
    </w:p>
    <w:p w14:paraId="518FD89E" w14:textId="35F2F626"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Void</w:t>
      </w:r>
      <w:r w:rsidRPr="008353F7">
        <w:rPr>
          <w:noProof/>
          <w:lang w:val="fr-FR"/>
        </w:rPr>
        <w:tab/>
      </w:r>
      <w:r>
        <w:rPr>
          <w:noProof/>
        </w:rPr>
        <w:fldChar w:fldCharType="begin" w:fldLock="1"/>
      </w:r>
      <w:r w:rsidRPr="008353F7">
        <w:rPr>
          <w:noProof/>
          <w:lang w:val="fr-FR"/>
        </w:rPr>
        <w:instrText xml:space="preserve"> PAGEREF _Toc171628835 \h </w:instrText>
      </w:r>
      <w:r>
        <w:rPr>
          <w:noProof/>
        </w:rPr>
      </w:r>
      <w:r>
        <w:rPr>
          <w:noProof/>
        </w:rPr>
        <w:fldChar w:fldCharType="separate"/>
      </w:r>
      <w:r w:rsidRPr="008353F7">
        <w:rPr>
          <w:noProof/>
          <w:lang w:val="fr-FR"/>
        </w:rPr>
        <w:t>28</w:t>
      </w:r>
      <w:r>
        <w:rPr>
          <w:noProof/>
        </w:rPr>
        <w:fldChar w:fldCharType="end"/>
      </w:r>
    </w:p>
    <w:p w14:paraId="1675F8F2" w14:textId="441776DF"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8.7</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User plane node command</w:t>
      </w:r>
      <w:r w:rsidRPr="008353F7">
        <w:rPr>
          <w:noProof/>
          <w:lang w:val="fr-FR"/>
        </w:rPr>
        <w:tab/>
      </w:r>
      <w:r>
        <w:rPr>
          <w:noProof/>
        </w:rPr>
        <w:fldChar w:fldCharType="begin" w:fldLock="1"/>
      </w:r>
      <w:r w:rsidRPr="008353F7">
        <w:rPr>
          <w:noProof/>
          <w:lang w:val="fr-FR"/>
        </w:rPr>
        <w:instrText xml:space="preserve"> PAGEREF _Toc171628836 \h </w:instrText>
      </w:r>
      <w:r>
        <w:rPr>
          <w:noProof/>
        </w:rPr>
      </w:r>
      <w:r>
        <w:rPr>
          <w:noProof/>
        </w:rPr>
        <w:fldChar w:fldCharType="separate"/>
      </w:r>
      <w:r w:rsidRPr="008353F7">
        <w:rPr>
          <w:noProof/>
          <w:lang w:val="fr-FR"/>
        </w:rPr>
        <w:t>28</w:t>
      </w:r>
      <w:r>
        <w:rPr>
          <w:noProof/>
        </w:rPr>
        <w:fldChar w:fldCharType="end"/>
      </w:r>
    </w:p>
    <w:p w14:paraId="46DC23B2" w14:textId="4FAE6309"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8.7.1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_Toc171628837 \h </w:instrText>
      </w:r>
      <w:r>
        <w:rPr>
          <w:noProof/>
        </w:rPr>
      </w:r>
      <w:r>
        <w:rPr>
          <w:noProof/>
        </w:rPr>
        <w:fldChar w:fldCharType="separate"/>
      </w:r>
      <w:r w:rsidRPr="008353F7">
        <w:rPr>
          <w:noProof/>
          <w:lang w:val="fr-FR"/>
        </w:rPr>
        <w:t>28</w:t>
      </w:r>
      <w:r>
        <w:rPr>
          <w:noProof/>
        </w:rPr>
        <w:fldChar w:fldCharType="end"/>
      </w:r>
    </w:p>
    <w:p w14:paraId="06523DF5" w14:textId="128796E4"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User plane node complete</w:t>
      </w:r>
      <w:r w:rsidRPr="008353F7">
        <w:rPr>
          <w:noProof/>
          <w:lang w:val="fr-FR"/>
        </w:rPr>
        <w:tab/>
      </w:r>
      <w:r>
        <w:rPr>
          <w:noProof/>
        </w:rPr>
        <w:fldChar w:fldCharType="begin" w:fldLock="1"/>
      </w:r>
      <w:r w:rsidRPr="008353F7">
        <w:rPr>
          <w:noProof/>
          <w:lang w:val="fr-FR"/>
        </w:rPr>
        <w:instrText xml:space="preserve"> PAGEREF _Toc171628838 \h </w:instrText>
      </w:r>
      <w:r>
        <w:rPr>
          <w:noProof/>
        </w:rPr>
      </w:r>
      <w:r>
        <w:rPr>
          <w:noProof/>
        </w:rPr>
        <w:fldChar w:fldCharType="separate"/>
      </w:r>
      <w:r w:rsidRPr="008353F7">
        <w:rPr>
          <w:noProof/>
          <w:lang w:val="fr-FR"/>
        </w:rPr>
        <w:t>28</w:t>
      </w:r>
      <w:r>
        <w:rPr>
          <w:noProof/>
        </w:rPr>
        <w:fldChar w:fldCharType="end"/>
      </w:r>
    </w:p>
    <w:p w14:paraId="1C1F8EC3" w14:textId="119D7CBF"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_Toc171628839 \h </w:instrText>
      </w:r>
      <w:r>
        <w:rPr>
          <w:noProof/>
        </w:rPr>
      </w:r>
      <w:r>
        <w:rPr>
          <w:noProof/>
        </w:rPr>
        <w:fldChar w:fldCharType="separate"/>
      </w:r>
      <w:r w:rsidRPr="008353F7">
        <w:rPr>
          <w:noProof/>
          <w:lang w:val="fr-FR"/>
        </w:rPr>
        <w:t>28</w:t>
      </w:r>
      <w:r>
        <w:rPr>
          <w:noProof/>
        </w:rPr>
        <w:fldChar w:fldCharType="end"/>
      </w:r>
    </w:p>
    <w:p w14:paraId="01B48F82" w14:textId="0F4A631A"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User plane node management capability</w:t>
      </w:r>
      <w:r w:rsidRPr="008353F7">
        <w:rPr>
          <w:noProof/>
          <w:lang w:val="fr-FR"/>
        </w:rPr>
        <w:tab/>
      </w:r>
      <w:r>
        <w:rPr>
          <w:noProof/>
        </w:rPr>
        <w:fldChar w:fldCharType="begin" w:fldLock="1"/>
      </w:r>
      <w:r w:rsidRPr="008353F7">
        <w:rPr>
          <w:noProof/>
          <w:lang w:val="fr-FR"/>
        </w:rPr>
        <w:instrText xml:space="preserve"> PAGEREF _Toc171628840 \h </w:instrText>
      </w:r>
      <w:r>
        <w:rPr>
          <w:noProof/>
        </w:rPr>
      </w:r>
      <w:r>
        <w:rPr>
          <w:noProof/>
        </w:rPr>
        <w:fldChar w:fldCharType="separate"/>
      </w:r>
      <w:r w:rsidRPr="008353F7">
        <w:rPr>
          <w:noProof/>
          <w:lang w:val="fr-FR"/>
        </w:rPr>
        <w:t>28</w:t>
      </w:r>
      <w:r>
        <w:rPr>
          <w:noProof/>
        </w:rPr>
        <w:fldChar w:fldCharType="end"/>
      </w:r>
    </w:p>
    <w:p w14:paraId="06F21857" w14:textId="37471602"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User plane node status</w:t>
      </w:r>
      <w:r w:rsidRPr="008353F7">
        <w:rPr>
          <w:noProof/>
          <w:lang w:val="fr-FR"/>
        </w:rPr>
        <w:tab/>
      </w:r>
      <w:r>
        <w:rPr>
          <w:noProof/>
        </w:rPr>
        <w:fldChar w:fldCharType="begin" w:fldLock="1"/>
      </w:r>
      <w:r w:rsidRPr="008353F7">
        <w:rPr>
          <w:noProof/>
          <w:lang w:val="fr-FR"/>
        </w:rPr>
        <w:instrText xml:space="preserve"> PAGEREF _Toc171628841 \h </w:instrText>
      </w:r>
      <w:r>
        <w:rPr>
          <w:noProof/>
        </w:rPr>
      </w:r>
      <w:r>
        <w:rPr>
          <w:noProof/>
        </w:rPr>
        <w:fldChar w:fldCharType="separate"/>
      </w:r>
      <w:r w:rsidRPr="008353F7">
        <w:rPr>
          <w:noProof/>
          <w:lang w:val="fr-FR"/>
        </w:rPr>
        <w:t>29</w:t>
      </w:r>
      <w:r>
        <w:rPr>
          <w:noProof/>
        </w:rPr>
        <w:fldChar w:fldCharType="end"/>
      </w:r>
    </w:p>
    <w:p w14:paraId="109C783C" w14:textId="489E42E6"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_Toc171628842 \h </w:instrText>
      </w:r>
      <w:r>
        <w:rPr>
          <w:noProof/>
        </w:rPr>
      </w:r>
      <w:r>
        <w:rPr>
          <w:noProof/>
        </w:rPr>
        <w:fldChar w:fldCharType="separate"/>
      </w:r>
      <w:r>
        <w:rPr>
          <w:noProof/>
        </w:rPr>
        <w:t>29</w:t>
      </w:r>
      <w:r>
        <w:rPr>
          <w:noProof/>
        </w:rPr>
        <w:fldChar w:fldCharType="end"/>
      </w:r>
    </w:p>
    <w:p w14:paraId="5DBD49DC" w14:textId="2DC62B22"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_Toc171628843 \h </w:instrText>
      </w:r>
      <w:r>
        <w:rPr>
          <w:noProof/>
        </w:rPr>
      </w:r>
      <w:r>
        <w:rPr>
          <w:noProof/>
        </w:rPr>
        <w:fldChar w:fldCharType="separate"/>
      </w:r>
      <w:r>
        <w:rPr>
          <w:noProof/>
        </w:rPr>
        <w:t>29</w:t>
      </w:r>
      <w:r>
        <w:rPr>
          <w:noProof/>
        </w:rPr>
        <w:fldChar w:fldCharType="end"/>
      </w:r>
    </w:p>
    <w:p w14:paraId="41C77718" w14:textId="188E9A0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_Toc171628844 \h </w:instrText>
      </w:r>
      <w:r>
        <w:rPr>
          <w:noProof/>
        </w:rPr>
      </w:r>
      <w:r>
        <w:rPr>
          <w:noProof/>
        </w:rPr>
        <w:fldChar w:fldCharType="separate"/>
      </w:r>
      <w:r>
        <w:rPr>
          <w:noProof/>
        </w:rPr>
        <w:t>29</w:t>
      </w:r>
      <w:r>
        <w:rPr>
          <w:noProof/>
        </w:rPr>
        <w:fldChar w:fldCharType="end"/>
      </w:r>
    </w:p>
    <w:p w14:paraId="1C30A0BF" w14:textId="54CC820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_Toc171628845 \h </w:instrText>
      </w:r>
      <w:r>
        <w:rPr>
          <w:noProof/>
        </w:rPr>
      </w:r>
      <w:r>
        <w:rPr>
          <w:noProof/>
        </w:rPr>
        <w:fldChar w:fldCharType="separate"/>
      </w:r>
      <w:r>
        <w:rPr>
          <w:noProof/>
        </w:rPr>
        <w:t>29</w:t>
      </w:r>
      <w:r>
        <w:rPr>
          <w:noProof/>
        </w:rPr>
        <w:fldChar w:fldCharType="end"/>
      </w:r>
    </w:p>
    <w:p w14:paraId="10938EBD" w14:textId="2BF8DE55"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_Toc171628846 \h </w:instrText>
      </w:r>
      <w:r>
        <w:rPr>
          <w:noProof/>
        </w:rPr>
      </w:r>
      <w:r>
        <w:rPr>
          <w:noProof/>
        </w:rPr>
        <w:fldChar w:fldCharType="separate"/>
      </w:r>
      <w:r>
        <w:rPr>
          <w:noProof/>
        </w:rPr>
        <w:t>29</w:t>
      </w:r>
      <w:r>
        <w:rPr>
          <w:noProof/>
        </w:rPr>
        <w:fldChar w:fldCharType="end"/>
      </w:r>
    </w:p>
    <w:p w14:paraId="07D7A9DA" w14:textId="5E4D70DB" w:rsidR="008353F7" w:rsidRDefault="008353F7">
      <w:pPr>
        <w:pStyle w:val="TOC1"/>
        <w:rPr>
          <w:rFonts w:asciiTheme="minorHAnsi" w:eastAsiaTheme="minorEastAsia" w:hAnsiTheme="minorHAnsi" w:cstheme="minorBidi"/>
          <w:noProof/>
          <w:kern w:val="2"/>
          <w:szCs w:val="22"/>
          <w:lang w:eastAsia="en-GB"/>
          <w14:ligatures w14:val="standardContextual"/>
        </w:rPr>
      </w:pPr>
      <w:r w:rsidRPr="008353F7">
        <w:rPr>
          <w:noProof/>
        </w:rPr>
        <w:t>9</w:t>
      </w:r>
      <w:r>
        <w:rPr>
          <w:rFonts w:asciiTheme="minorHAnsi" w:eastAsiaTheme="minorEastAsia" w:hAnsiTheme="minorHAnsi" w:cstheme="minorBidi"/>
          <w:noProof/>
          <w:kern w:val="2"/>
          <w:szCs w:val="22"/>
          <w:lang w:eastAsia="en-GB"/>
          <w14:ligatures w14:val="standardContextual"/>
        </w:rPr>
        <w:tab/>
      </w:r>
      <w:r w:rsidRPr="008353F7">
        <w:rPr>
          <w:noProof/>
        </w:rPr>
        <w:t>Information elements coding</w:t>
      </w:r>
      <w:r>
        <w:rPr>
          <w:noProof/>
        </w:rPr>
        <w:tab/>
      </w:r>
      <w:r>
        <w:rPr>
          <w:noProof/>
        </w:rPr>
        <w:fldChar w:fldCharType="begin" w:fldLock="1"/>
      </w:r>
      <w:r>
        <w:rPr>
          <w:noProof/>
        </w:rPr>
        <w:instrText xml:space="preserve"> PAGEREF _Toc171628847 \h </w:instrText>
      </w:r>
      <w:r>
        <w:rPr>
          <w:noProof/>
        </w:rPr>
      </w:r>
      <w:r>
        <w:rPr>
          <w:noProof/>
        </w:rPr>
        <w:fldChar w:fldCharType="separate"/>
      </w:r>
      <w:r>
        <w:rPr>
          <w:noProof/>
        </w:rPr>
        <w:t>30</w:t>
      </w:r>
      <w:r>
        <w:rPr>
          <w:noProof/>
        </w:rPr>
        <w:fldChar w:fldCharType="end"/>
      </w:r>
    </w:p>
    <w:p w14:paraId="779BC4B8" w14:textId="2E7D469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sidRPr="008353F7">
        <w:rPr>
          <w:noProof/>
        </w:rPr>
        <w:t>9.1</w:t>
      </w:r>
      <w:r>
        <w:rPr>
          <w:rFonts w:asciiTheme="minorHAnsi" w:eastAsiaTheme="minorEastAsia" w:hAnsiTheme="minorHAnsi" w:cstheme="minorBidi"/>
          <w:noProof/>
          <w:kern w:val="2"/>
          <w:sz w:val="22"/>
          <w:szCs w:val="22"/>
          <w:lang w:eastAsia="en-GB"/>
          <w14:ligatures w14:val="standardContextual"/>
        </w:rPr>
        <w:tab/>
      </w:r>
      <w:r w:rsidRPr="008353F7">
        <w:rPr>
          <w:noProof/>
        </w:rPr>
        <w:t>Port management service message type</w:t>
      </w:r>
      <w:r>
        <w:rPr>
          <w:noProof/>
        </w:rPr>
        <w:tab/>
      </w:r>
      <w:r>
        <w:rPr>
          <w:noProof/>
        </w:rPr>
        <w:fldChar w:fldCharType="begin" w:fldLock="1"/>
      </w:r>
      <w:r>
        <w:rPr>
          <w:noProof/>
        </w:rPr>
        <w:instrText xml:space="preserve"> PAGEREF _Toc171628848 \h </w:instrText>
      </w:r>
      <w:r>
        <w:rPr>
          <w:noProof/>
        </w:rPr>
      </w:r>
      <w:r>
        <w:rPr>
          <w:noProof/>
        </w:rPr>
        <w:fldChar w:fldCharType="separate"/>
      </w:r>
      <w:r>
        <w:rPr>
          <w:noProof/>
        </w:rPr>
        <w:t>30</w:t>
      </w:r>
      <w:r>
        <w:rPr>
          <w:noProof/>
        </w:rPr>
        <w:fldChar w:fldCharType="end"/>
      </w:r>
    </w:p>
    <w:p w14:paraId="2DD6AD59" w14:textId="242CF09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list</w:t>
      </w:r>
      <w:r w:rsidRPr="008353F7">
        <w:rPr>
          <w:noProof/>
          <w:lang w:val="fr-FR"/>
        </w:rPr>
        <w:tab/>
      </w:r>
      <w:r>
        <w:rPr>
          <w:noProof/>
        </w:rPr>
        <w:fldChar w:fldCharType="begin" w:fldLock="1"/>
      </w:r>
      <w:r w:rsidRPr="008353F7">
        <w:rPr>
          <w:noProof/>
          <w:lang w:val="fr-FR"/>
        </w:rPr>
        <w:instrText xml:space="preserve"> PAGEREF _Toc171628849 \h </w:instrText>
      </w:r>
      <w:r>
        <w:rPr>
          <w:noProof/>
        </w:rPr>
      </w:r>
      <w:r>
        <w:rPr>
          <w:noProof/>
        </w:rPr>
        <w:fldChar w:fldCharType="separate"/>
      </w:r>
      <w:r w:rsidRPr="008353F7">
        <w:rPr>
          <w:noProof/>
          <w:lang w:val="fr-FR"/>
        </w:rPr>
        <w:t>30</w:t>
      </w:r>
      <w:r>
        <w:rPr>
          <w:noProof/>
        </w:rPr>
        <w:fldChar w:fldCharType="end"/>
      </w:r>
    </w:p>
    <w:p w14:paraId="1FC4F564" w14:textId="42063F90"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capability</w:t>
      </w:r>
      <w:r w:rsidRPr="008353F7">
        <w:rPr>
          <w:noProof/>
          <w:lang w:val="fr-FR"/>
        </w:rPr>
        <w:tab/>
      </w:r>
      <w:r>
        <w:rPr>
          <w:noProof/>
        </w:rPr>
        <w:fldChar w:fldCharType="begin" w:fldLock="1"/>
      </w:r>
      <w:r w:rsidRPr="008353F7">
        <w:rPr>
          <w:noProof/>
          <w:lang w:val="fr-FR"/>
        </w:rPr>
        <w:instrText xml:space="preserve"> PAGEREF _Toc171628850 \h </w:instrText>
      </w:r>
      <w:r>
        <w:rPr>
          <w:noProof/>
        </w:rPr>
      </w:r>
      <w:r>
        <w:rPr>
          <w:noProof/>
        </w:rPr>
        <w:fldChar w:fldCharType="separate"/>
      </w:r>
      <w:r w:rsidRPr="008353F7">
        <w:rPr>
          <w:noProof/>
          <w:lang w:val="fr-FR"/>
        </w:rPr>
        <w:t>40</w:t>
      </w:r>
      <w:r>
        <w:rPr>
          <w:noProof/>
        </w:rPr>
        <w:fldChar w:fldCharType="end"/>
      </w:r>
    </w:p>
    <w:p w14:paraId="6206D0CC" w14:textId="09EC7A8F"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status</w:t>
      </w:r>
      <w:r w:rsidRPr="008353F7">
        <w:rPr>
          <w:noProof/>
          <w:lang w:val="fr-FR"/>
        </w:rPr>
        <w:tab/>
      </w:r>
      <w:r>
        <w:rPr>
          <w:noProof/>
        </w:rPr>
        <w:fldChar w:fldCharType="begin" w:fldLock="1"/>
      </w:r>
      <w:r w:rsidRPr="008353F7">
        <w:rPr>
          <w:noProof/>
          <w:lang w:val="fr-FR"/>
        </w:rPr>
        <w:instrText xml:space="preserve"> PAGEREF _Toc171628851 \h </w:instrText>
      </w:r>
      <w:r>
        <w:rPr>
          <w:noProof/>
        </w:rPr>
      </w:r>
      <w:r>
        <w:rPr>
          <w:noProof/>
        </w:rPr>
        <w:fldChar w:fldCharType="separate"/>
      </w:r>
      <w:r w:rsidRPr="008353F7">
        <w:rPr>
          <w:noProof/>
          <w:lang w:val="fr-FR"/>
        </w:rPr>
        <w:t>41</w:t>
      </w:r>
      <w:r>
        <w:rPr>
          <w:noProof/>
        </w:rPr>
        <w:fldChar w:fldCharType="end"/>
      </w:r>
    </w:p>
    <w:p w14:paraId="3A850949" w14:textId="603F68BA"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update result</w:t>
      </w:r>
      <w:r w:rsidRPr="008353F7">
        <w:rPr>
          <w:noProof/>
          <w:lang w:val="fr-FR"/>
        </w:rPr>
        <w:tab/>
      </w:r>
      <w:r>
        <w:rPr>
          <w:noProof/>
        </w:rPr>
        <w:fldChar w:fldCharType="begin" w:fldLock="1"/>
      </w:r>
      <w:r w:rsidRPr="008353F7">
        <w:rPr>
          <w:noProof/>
          <w:lang w:val="fr-FR"/>
        </w:rPr>
        <w:instrText xml:space="preserve"> PAGEREF _Toc171628852 \h </w:instrText>
      </w:r>
      <w:r>
        <w:rPr>
          <w:noProof/>
        </w:rPr>
      </w:r>
      <w:r>
        <w:rPr>
          <w:noProof/>
        </w:rPr>
        <w:fldChar w:fldCharType="separate"/>
      </w:r>
      <w:r w:rsidRPr="008353F7">
        <w:rPr>
          <w:noProof/>
          <w:lang w:val="fr-FR"/>
        </w:rPr>
        <w:t>44</w:t>
      </w:r>
      <w:r>
        <w:rPr>
          <w:noProof/>
        </w:rPr>
        <w:fldChar w:fldCharType="end"/>
      </w:r>
    </w:p>
    <w:p w14:paraId="1CC213EF" w14:textId="2A0A678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EA2DEE">
        <w:rPr>
          <w:noProof/>
          <w:lang w:val="fr-FR"/>
        </w:rPr>
        <w:t>9.5A</w:t>
      </w:r>
      <w:r w:rsidRPr="008353F7">
        <w:rPr>
          <w:rFonts w:asciiTheme="minorHAnsi" w:eastAsiaTheme="minorEastAsia" w:hAnsiTheme="minorHAnsi" w:cstheme="minorBidi"/>
          <w:noProof/>
          <w:kern w:val="2"/>
          <w:sz w:val="22"/>
          <w:szCs w:val="22"/>
          <w:lang w:val="fr-FR" w:eastAsia="en-GB"/>
          <w14:ligatures w14:val="standardContextual"/>
        </w:rPr>
        <w:tab/>
      </w:r>
      <w:r w:rsidRPr="00EA2DEE">
        <w:rPr>
          <w:noProof/>
          <w:lang w:val="fr-FR"/>
        </w:rPr>
        <w:t>User plane node management service message type</w:t>
      </w:r>
      <w:r w:rsidRPr="008353F7">
        <w:rPr>
          <w:noProof/>
          <w:lang w:val="fr-FR"/>
        </w:rPr>
        <w:tab/>
      </w:r>
      <w:r>
        <w:rPr>
          <w:noProof/>
        </w:rPr>
        <w:fldChar w:fldCharType="begin" w:fldLock="1"/>
      </w:r>
      <w:r w:rsidRPr="008353F7">
        <w:rPr>
          <w:noProof/>
          <w:lang w:val="fr-FR"/>
        </w:rPr>
        <w:instrText xml:space="preserve"> PAGEREF _Toc171628853 \h </w:instrText>
      </w:r>
      <w:r>
        <w:rPr>
          <w:noProof/>
        </w:rPr>
      </w:r>
      <w:r>
        <w:rPr>
          <w:noProof/>
        </w:rPr>
        <w:fldChar w:fldCharType="separate"/>
      </w:r>
      <w:r w:rsidRPr="008353F7">
        <w:rPr>
          <w:noProof/>
          <w:lang w:val="fr-FR"/>
        </w:rPr>
        <w:t>49</w:t>
      </w:r>
      <w:r>
        <w:rPr>
          <w:noProof/>
        </w:rPr>
        <w:fldChar w:fldCharType="end"/>
      </w:r>
    </w:p>
    <w:p w14:paraId="5C836634" w14:textId="5D18BC9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9.5B</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User plane node management list</w:t>
      </w:r>
      <w:r w:rsidRPr="008353F7">
        <w:rPr>
          <w:noProof/>
          <w:lang w:val="fr-FR"/>
        </w:rPr>
        <w:tab/>
      </w:r>
      <w:r>
        <w:rPr>
          <w:noProof/>
        </w:rPr>
        <w:fldChar w:fldCharType="begin" w:fldLock="1"/>
      </w:r>
      <w:r w:rsidRPr="008353F7">
        <w:rPr>
          <w:noProof/>
          <w:lang w:val="fr-FR"/>
        </w:rPr>
        <w:instrText xml:space="preserve"> PAGEREF _Toc171628854 \h </w:instrText>
      </w:r>
      <w:r>
        <w:rPr>
          <w:noProof/>
        </w:rPr>
      </w:r>
      <w:r>
        <w:rPr>
          <w:noProof/>
        </w:rPr>
        <w:fldChar w:fldCharType="separate"/>
      </w:r>
      <w:r w:rsidRPr="008353F7">
        <w:rPr>
          <w:noProof/>
          <w:lang w:val="fr-FR"/>
        </w:rPr>
        <w:t>49</w:t>
      </w:r>
      <w:r>
        <w:rPr>
          <w:noProof/>
        </w:rPr>
        <w:fldChar w:fldCharType="end"/>
      </w:r>
    </w:p>
    <w:p w14:paraId="37F4C371" w14:textId="0BEB7050"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9.5C</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User plane node management capability</w:t>
      </w:r>
      <w:r w:rsidRPr="008353F7">
        <w:rPr>
          <w:noProof/>
          <w:lang w:val="fr-FR"/>
        </w:rPr>
        <w:tab/>
      </w:r>
      <w:r>
        <w:rPr>
          <w:noProof/>
        </w:rPr>
        <w:fldChar w:fldCharType="begin" w:fldLock="1"/>
      </w:r>
      <w:r w:rsidRPr="008353F7">
        <w:rPr>
          <w:noProof/>
          <w:lang w:val="fr-FR"/>
        </w:rPr>
        <w:instrText xml:space="preserve"> PAGEREF _Toc171628855 \h </w:instrText>
      </w:r>
      <w:r>
        <w:rPr>
          <w:noProof/>
        </w:rPr>
      </w:r>
      <w:r>
        <w:rPr>
          <w:noProof/>
        </w:rPr>
        <w:fldChar w:fldCharType="separate"/>
      </w:r>
      <w:r w:rsidRPr="008353F7">
        <w:rPr>
          <w:noProof/>
          <w:lang w:val="fr-FR"/>
        </w:rPr>
        <w:t>58</w:t>
      </w:r>
      <w:r>
        <w:rPr>
          <w:noProof/>
        </w:rPr>
        <w:fldChar w:fldCharType="end"/>
      </w:r>
    </w:p>
    <w:p w14:paraId="43FA84C4" w14:textId="3300AAF9"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User plane node status</w:t>
      </w:r>
      <w:r>
        <w:rPr>
          <w:noProof/>
        </w:rPr>
        <w:tab/>
      </w:r>
      <w:r>
        <w:rPr>
          <w:noProof/>
        </w:rPr>
        <w:fldChar w:fldCharType="begin" w:fldLock="1"/>
      </w:r>
      <w:r>
        <w:rPr>
          <w:noProof/>
        </w:rPr>
        <w:instrText xml:space="preserve"> PAGEREF _Toc171628856 \h </w:instrText>
      </w:r>
      <w:r>
        <w:rPr>
          <w:noProof/>
        </w:rPr>
      </w:r>
      <w:r>
        <w:rPr>
          <w:noProof/>
        </w:rPr>
        <w:fldChar w:fldCharType="separate"/>
      </w:r>
      <w:r>
        <w:rPr>
          <w:noProof/>
        </w:rPr>
        <w:t>59</w:t>
      </w:r>
      <w:r>
        <w:rPr>
          <w:noProof/>
        </w:rPr>
        <w:fldChar w:fldCharType="end"/>
      </w:r>
    </w:p>
    <w:p w14:paraId="7CC42E50" w14:textId="08210A3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_Toc171628857 \h </w:instrText>
      </w:r>
      <w:r>
        <w:rPr>
          <w:noProof/>
        </w:rPr>
      </w:r>
      <w:r>
        <w:rPr>
          <w:noProof/>
        </w:rPr>
        <w:fldChar w:fldCharType="separate"/>
      </w:r>
      <w:r>
        <w:rPr>
          <w:noProof/>
        </w:rPr>
        <w:t>61</w:t>
      </w:r>
      <w:r>
        <w:rPr>
          <w:noProof/>
        </w:rPr>
        <w:fldChar w:fldCharType="end"/>
      </w:r>
    </w:p>
    <w:p w14:paraId="0D31AE79" w14:textId="1BB4A85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_Toc171628858 \h </w:instrText>
      </w:r>
      <w:r>
        <w:rPr>
          <w:noProof/>
        </w:rPr>
      </w:r>
      <w:r>
        <w:rPr>
          <w:noProof/>
        </w:rPr>
        <w:fldChar w:fldCharType="separate"/>
      </w:r>
      <w:r>
        <w:rPr>
          <w:noProof/>
        </w:rPr>
        <w:t>66</w:t>
      </w:r>
      <w:r>
        <w:rPr>
          <w:noProof/>
        </w:rPr>
        <w:fldChar w:fldCharType="end"/>
      </w:r>
    </w:p>
    <w:p w14:paraId="45FF11BA" w14:textId="418311A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9.6B</w:t>
      </w:r>
      <w:r>
        <w:rPr>
          <w:rFonts w:asciiTheme="minorHAnsi" w:eastAsiaTheme="minorEastAsia" w:hAnsiTheme="minorHAnsi" w:cstheme="minorBidi"/>
          <w:noProof/>
          <w:kern w:val="2"/>
          <w:sz w:val="22"/>
          <w:szCs w:val="22"/>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_Toc171628859 \h </w:instrText>
      </w:r>
      <w:r>
        <w:rPr>
          <w:noProof/>
        </w:rPr>
      </w:r>
      <w:r>
        <w:rPr>
          <w:noProof/>
        </w:rPr>
        <w:fldChar w:fldCharType="separate"/>
      </w:r>
      <w:r>
        <w:rPr>
          <w:noProof/>
        </w:rPr>
        <w:t>67</w:t>
      </w:r>
      <w:r>
        <w:rPr>
          <w:noProof/>
        </w:rPr>
        <w:fldChar w:fldCharType="end"/>
      </w:r>
    </w:p>
    <w:p w14:paraId="6557E821" w14:textId="58C2B37A"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_Toc171628860 \h </w:instrText>
      </w:r>
      <w:r>
        <w:rPr>
          <w:noProof/>
        </w:rPr>
      </w:r>
      <w:r>
        <w:rPr>
          <w:noProof/>
        </w:rPr>
        <w:fldChar w:fldCharType="separate"/>
      </w:r>
      <w:r>
        <w:rPr>
          <w:noProof/>
        </w:rPr>
        <w:t>69</w:t>
      </w:r>
      <w:r>
        <w:rPr>
          <w:noProof/>
        </w:rPr>
        <w:fldChar w:fldCharType="end"/>
      </w:r>
    </w:p>
    <w:p w14:paraId="787138D7" w14:textId="3971FDC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_Toc171628861 \h </w:instrText>
      </w:r>
      <w:r>
        <w:rPr>
          <w:noProof/>
        </w:rPr>
      </w:r>
      <w:r>
        <w:rPr>
          <w:noProof/>
        </w:rPr>
        <w:fldChar w:fldCharType="separate"/>
      </w:r>
      <w:r>
        <w:rPr>
          <w:noProof/>
        </w:rPr>
        <w:t>73</w:t>
      </w:r>
      <w:r>
        <w:rPr>
          <w:noProof/>
        </w:rPr>
        <w:fldChar w:fldCharType="end"/>
      </w:r>
    </w:p>
    <w:p w14:paraId="2A9E7DCD" w14:textId="1DA436E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_Toc171628862 \h </w:instrText>
      </w:r>
      <w:r>
        <w:rPr>
          <w:noProof/>
        </w:rPr>
      </w:r>
      <w:r>
        <w:rPr>
          <w:noProof/>
        </w:rPr>
        <w:fldChar w:fldCharType="separate"/>
      </w:r>
      <w:r>
        <w:rPr>
          <w:noProof/>
        </w:rPr>
        <w:t>78</w:t>
      </w:r>
      <w:r>
        <w:rPr>
          <w:noProof/>
        </w:rPr>
        <w:fldChar w:fldCharType="end"/>
      </w:r>
    </w:p>
    <w:p w14:paraId="1D4CF851" w14:textId="7C4CD10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_Toc171628863 \h </w:instrText>
      </w:r>
      <w:r>
        <w:rPr>
          <w:noProof/>
        </w:rPr>
      </w:r>
      <w:r>
        <w:rPr>
          <w:noProof/>
        </w:rPr>
        <w:fldChar w:fldCharType="separate"/>
      </w:r>
      <w:r>
        <w:rPr>
          <w:noProof/>
        </w:rPr>
        <w:t>80</w:t>
      </w:r>
      <w:r>
        <w:rPr>
          <w:noProof/>
        </w:rPr>
        <w:fldChar w:fldCharType="end"/>
      </w:r>
    </w:p>
    <w:p w14:paraId="2CDF02E9" w14:textId="4014220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_Toc171628864 \h </w:instrText>
      </w:r>
      <w:r>
        <w:rPr>
          <w:noProof/>
        </w:rPr>
      </w:r>
      <w:r>
        <w:rPr>
          <w:noProof/>
        </w:rPr>
        <w:fldChar w:fldCharType="separate"/>
      </w:r>
      <w:r>
        <w:rPr>
          <w:noProof/>
        </w:rPr>
        <w:t>82</w:t>
      </w:r>
      <w:r>
        <w:rPr>
          <w:noProof/>
        </w:rPr>
        <w:fldChar w:fldCharType="end"/>
      </w:r>
    </w:p>
    <w:p w14:paraId="027F6310" w14:textId="47C85051"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_Toc171628865 \h </w:instrText>
      </w:r>
      <w:r>
        <w:rPr>
          <w:noProof/>
        </w:rPr>
      </w:r>
      <w:r>
        <w:rPr>
          <w:noProof/>
        </w:rPr>
        <w:fldChar w:fldCharType="separate"/>
      </w:r>
      <w:r>
        <w:rPr>
          <w:noProof/>
        </w:rPr>
        <w:t>85</w:t>
      </w:r>
      <w:r>
        <w:rPr>
          <w:noProof/>
        </w:rPr>
        <w:fldChar w:fldCharType="end"/>
      </w:r>
    </w:p>
    <w:p w14:paraId="6C081C0D" w14:textId="714F6440"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_Toc171628866 \h </w:instrText>
      </w:r>
      <w:r>
        <w:rPr>
          <w:noProof/>
        </w:rPr>
      </w:r>
      <w:r>
        <w:rPr>
          <w:noProof/>
        </w:rPr>
        <w:fldChar w:fldCharType="separate"/>
      </w:r>
      <w:r>
        <w:rPr>
          <w:noProof/>
        </w:rPr>
        <w:t>85</w:t>
      </w:r>
      <w:r>
        <w:rPr>
          <w:noProof/>
        </w:rPr>
        <w:fldChar w:fldCharType="end"/>
      </w:r>
    </w:p>
    <w:p w14:paraId="0E290442" w14:textId="30D026B2"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sidRPr="00EA2DEE">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EA2DEE">
        <w:rPr>
          <w:rFonts w:eastAsia="SimSun"/>
          <w:noProof/>
        </w:rPr>
        <w:t>NW-TT port numbers</w:t>
      </w:r>
      <w:r>
        <w:rPr>
          <w:noProof/>
        </w:rPr>
        <w:tab/>
      </w:r>
      <w:r>
        <w:rPr>
          <w:noProof/>
        </w:rPr>
        <w:fldChar w:fldCharType="begin" w:fldLock="1"/>
      </w:r>
      <w:r>
        <w:rPr>
          <w:noProof/>
        </w:rPr>
        <w:instrText xml:space="preserve"> PAGEREF _Toc171628867 \h </w:instrText>
      </w:r>
      <w:r>
        <w:rPr>
          <w:noProof/>
        </w:rPr>
      </w:r>
      <w:r>
        <w:rPr>
          <w:noProof/>
        </w:rPr>
        <w:fldChar w:fldCharType="separate"/>
      </w:r>
      <w:r>
        <w:rPr>
          <w:noProof/>
        </w:rPr>
        <w:t>85</w:t>
      </w:r>
      <w:r>
        <w:rPr>
          <w:noProof/>
        </w:rPr>
        <w:fldChar w:fldCharType="end"/>
      </w:r>
    </w:p>
    <w:p w14:paraId="569500D0" w14:textId="79C2F94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PTP instance list</w:t>
      </w:r>
      <w:r>
        <w:rPr>
          <w:noProof/>
        </w:rPr>
        <w:tab/>
      </w:r>
      <w:r>
        <w:rPr>
          <w:noProof/>
        </w:rPr>
        <w:fldChar w:fldCharType="begin" w:fldLock="1"/>
      </w:r>
      <w:r>
        <w:rPr>
          <w:noProof/>
        </w:rPr>
        <w:instrText xml:space="preserve"> PAGEREF _Toc171628868 \h </w:instrText>
      </w:r>
      <w:r>
        <w:rPr>
          <w:noProof/>
        </w:rPr>
      </w:r>
      <w:r>
        <w:rPr>
          <w:noProof/>
        </w:rPr>
        <w:fldChar w:fldCharType="separate"/>
      </w:r>
      <w:r>
        <w:rPr>
          <w:noProof/>
        </w:rPr>
        <w:t>85</w:t>
      </w:r>
      <w:r>
        <w:rPr>
          <w:noProof/>
        </w:rPr>
        <w:fldChar w:fldCharType="end"/>
      </w:r>
    </w:p>
    <w:p w14:paraId="2D4D052E" w14:textId="7F3D49A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_Toc171628869 \h </w:instrText>
      </w:r>
      <w:r>
        <w:rPr>
          <w:noProof/>
        </w:rPr>
      </w:r>
      <w:r>
        <w:rPr>
          <w:noProof/>
        </w:rPr>
        <w:fldChar w:fldCharType="separate"/>
      </w:r>
      <w:r>
        <w:rPr>
          <w:noProof/>
        </w:rPr>
        <w:t>102</w:t>
      </w:r>
      <w:r>
        <w:rPr>
          <w:noProof/>
        </w:rPr>
        <w:fldChar w:fldCharType="end"/>
      </w:r>
    </w:p>
    <w:p w14:paraId="7ECC7279" w14:textId="771F5CD1"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9.17</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IPv4 </w:t>
      </w:r>
      <w:r>
        <w:rPr>
          <w:noProof/>
        </w:rPr>
        <w:t>address information</w:t>
      </w:r>
      <w:r>
        <w:rPr>
          <w:noProof/>
        </w:rPr>
        <w:tab/>
      </w:r>
      <w:r>
        <w:rPr>
          <w:noProof/>
        </w:rPr>
        <w:fldChar w:fldCharType="begin" w:fldLock="1"/>
      </w:r>
      <w:r>
        <w:rPr>
          <w:noProof/>
        </w:rPr>
        <w:instrText xml:space="preserve"> PAGEREF _Toc171628870 \h </w:instrText>
      </w:r>
      <w:r>
        <w:rPr>
          <w:noProof/>
        </w:rPr>
      </w:r>
      <w:r>
        <w:rPr>
          <w:noProof/>
        </w:rPr>
        <w:fldChar w:fldCharType="separate"/>
      </w:r>
      <w:r>
        <w:rPr>
          <w:noProof/>
        </w:rPr>
        <w:t>103</w:t>
      </w:r>
      <w:r>
        <w:rPr>
          <w:noProof/>
        </w:rPr>
        <w:fldChar w:fldCharType="end"/>
      </w:r>
    </w:p>
    <w:p w14:paraId="04509814" w14:textId="57D8EAC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9.18</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IPv4 neighbor information</w:t>
      </w:r>
      <w:r>
        <w:rPr>
          <w:noProof/>
        </w:rPr>
        <w:tab/>
      </w:r>
      <w:r>
        <w:rPr>
          <w:noProof/>
        </w:rPr>
        <w:fldChar w:fldCharType="begin" w:fldLock="1"/>
      </w:r>
      <w:r>
        <w:rPr>
          <w:noProof/>
        </w:rPr>
        <w:instrText xml:space="preserve"> PAGEREF _Toc171628871 \h </w:instrText>
      </w:r>
      <w:r>
        <w:rPr>
          <w:noProof/>
        </w:rPr>
      </w:r>
      <w:r>
        <w:rPr>
          <w:noProof/>
        </w:rPr>
        <w:fldChar w:fldCharType="separate"/>
      </w:r>
      <w:r>
        <w:rPr>
          <w:noProof/>
        </w:rPr>
        <w:t>104</w:t>
      </w:r>
      <w:r>
        <w:rPr>
          <w:noProof/>
        </w:rPr>
        <w:fldChar w:fldCharType="end"/>
      </w:r>
    </w:p>
    <w:p w14:paraId="22E6DE28" w14:textId="398A8FB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9.19</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IPv6 </w:t>
      </w:r>
      <w:r>
        <w:rPr>
          <w:noProof/>
        </w:rPr>
        <w:t>address information</w:t>
      </w:r>
      <w:r>
        <w:rPr>
          <w:noProof/>
        </w:rPr>
        <w:tab/>
      </w:r>
      <w:r>
        <w:rPr>
          <w:noProof/>
        </w:rPr>
        <w:fldChar w:fldCharType="begin" w:fldLock="1"/>
      </w:r>
      <w:r>
        <w:rPr>
          <w:noProof/>
        </w:rPr>
        <w:instrText xml:space="preserve"> PAGEREF _Toc171628872 \h </w:instrText>
      </w:r>
      <w:r>
        <w:rPr>
          <w:noProof/>
        </w:rPr>
      </w:r>
      <w:r>
        <w:rPr>
          <w:noProof/>
        </w:rPr>
        <w:fldChar w:fldCharType="separate"/>
      </w:r>
      <w:r>
        <w:rPr>
          <w:noProof/>
        </w:rPr>
        <w:t>105</w:t>
      </w:r>
      <w:r>
        <w:rPr>
          <w:noProof/>
        </w:rPr>
        <w:fldChar w:fldCharType="end"/>
      </w:r>
    </w:p>
    <w:p w14:paraId="0DE5626D" w14:textId="0EE3435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9.20</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IPv6 </w:t>
      </w:r>
      <w:r>
        <w:rPr>
          <w:noProof/>
        </w:rPr>
        <w:t>neighbor information</w:t>
      </w:r>
      <w:r>
        <w:rPr>
          <w:noProof/>
        </w:rPr>
        <w:tab/>
      </w:r>
      <w:r>
        <w:rPr>
          <w:noProof/>
        </w:rPr>
        <w:fldChar w:fldCharType="begin" w:fldLock="1"/>
      </w:r>
      <w:r>
        <w:rPr>
          <w:noProof/>
        </w:rPr>
        <w:instrText xml:space="preserve"> PAGEREF _Toc171628873 \h </w:instrText>
      </w:r>
      <w:r>
        <w:rPr>
          <w:noProof/>
        </w:rPr>
      </w:r>
      <w:r>
        <w:rPr>
          <w:noProof/>
        </w:rPr>
        <w:fldChar w:fldCharType="separate"/>
      </w:r>
      <w:r>
        <w:rPr>
          <w:noProof/>
        </w:rPr>
        <w:t>109</w:t>
      </w:r>
      <w:r>
        <w:rPr>
          <w:noProof/>
        </w:rPr>
        <w:fldChar w:fldCharType="end"/>
      </w:r>
    </w:p>
    <w:p w14:paraId="33FDA46C" w14:textId="1BA4CCFA"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Clock quality</w:t>
      </w:r>
      <w:r>
        <w:rPr>
          <w:noProof/>
        </w:rPr>
        <w:tab/>
      </w:r>
      <w:r>
        <w:rPr>
          <w:noProof/>
        </w:rPr>
        <w:fldChar w:fldCharType="begin" w:fldLock="1"/>
      </w:r>
      <w:r>
        <w:rPr>
          <w:noProof/>
        </w:rPr>
        <w:instrText xml:space="preserve"> PAGEREF _Toc171628874 \h </w:instrText>
      </w:r>
      <w:r>
        <w:rPr>
          <w:noProof/>
        </w:rPr>
      </w:r>
      <w:r>
        <w:rPr>
          <w:noProof/>
        </w:rPr>
        <w:fldChar w:fldCharType="separate"/>
      </w:r>
      <w:r>
        <w:rPr>
          <w:noProof/>
        </w:rPr>
        <w:t>113</w:t>
      </w:r>
      <w:r>
        <w:rPr>
          <w:noProof/>
        </w:rPr>
        <w:fldChar w:fldCharType="end"/>
      </w:r>
    </w:p>
    <w:p w14:paraId="24999F40" w14:textId="42BCC204"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sidRPr="00EA2DEE">
        <w:rPr>
          <w:noProof/>
          <w:lang w:val="en-US"/>
        </w:rPr>
        <w:t>9.22</w:t>
      </w:r>
      <w:r>
        <w:rPr>
          <w:rFonts w:asciiTheme="minorHAnsi" w:eastAsiaTheme="minorEastAsia" w:hAnsiTheme="minorHAnsi" w:cstheme="minorBidi"/>
          <w:noProof/>
          <w:kern w:val="2"/>
          <w:sz w:val="22"/>
          <w:szCs w:val="22"/>
          <w:lang w:eastAsia="en-GB"/>
          <w14:ligatures w14:val="standardContextual"/>
        </w:rPr>
        <w:tab/>
      </w:r>
      <w:r w:rsidRPr="00EA2DEE">
        <w:rPr>
          <w:noProof/>
          <w:lang w:val="en-US"/>
        </w:rPr>
        <w:t>queueMaxSDUTable</w:t>
      </w:r>
      <w:r>
        <w:rPr>
          <w:noProof/>
        </w:rPr>
        <w:tab/>
      </w:r>
      <w:r>
        <w:rPr>
          <w:noProof/>
        </w:rPr>
        <w:fldChar w:fldCharType="begin" w:fldLock="1"/>
      </w:r>
      <w:r>
        <w:rPr>
          <w:noProof/>
        </w:rPr>
        <w:instrText xml:space="preserve"> PAGEREF _Toc171628875 \h </w:instrText>
      </w:r>
      <w:r>
        <w:rPr>
          <w:noProof/>
        </w:rPr>
      </w:r>
      <w:r>
        <w:rPr>
          <w:noProof/>
        </w:rPr>
        <w:fldChar w:fldCharType="separate"/>
      </w:r>
      <w:r>
        <w:rPr>
          <w:noProof/>
        </w:rPr>
        <w:t>114</w:t>
      </w:r>
      <w:r>
        <w:rPr>
          <w:noProof/>
        </w:rPr>
        <w:fldChar w:fldCharType="end"/>
      </w:r>
    </w:p>
    <w:p w14:paraId="347F0FD3" w14:textId="05C083F9"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_Toc171628876 \h </w:instrText>
      </w:r>
      <w:r>
        <w:rPr>
          <w:noProof/>
        </w:rPr>
      </w:r>
      <w:r>
        <w:rPr>
          <w:noProof/>
        </w:rPr>
        <w:fldChar w:fldCharType="separate"/>
      </w:r>
      <w:r>
        <w:rPr>
          <w:noProof/>
        </w:rPr>
        <w:t>115</w:t>
      </w:r>
      <w:r>
        <w:rPr>
          <w:noProof/>
        </w:rPr>
        <w:fldChar w:fldCharType="end"/>
      </w:r>
    </w:p>
    <w:p w14:paraId="098EE6A0" w14:textId="69B88365" w:rsidR="008353F7" w:rsidRDefault="008353F7" w:rsidP="008353F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_Toc171628877 \h </w:instrText>
      </w:r>
      <w:r>
        <w:rPr>
          <w:noProof/>
        </w:rPr>
      </w:r>
      <w:r>
        <w:rPr>
          <w:noProof/>
        </w:rPr>
        <w:fldChar w:fldCharType="separate"/>
      </w:r>
      <w:r>
        <w:rPr>
          <w:noProof/>
        </w:rPr>
        <w:t>117</w:t>
      </w:r>
      <w:r>
        <w:rPr>
          <w:noProof/>
        </w:rPr>
        <w:fldChar w:fldCharType="end"/>
      </w:r>
    </w:p>
    <w:p w14:paraId="2C112167" w14:textId="4A323ADA"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71628749"/>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71628750"/>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71628751"/>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71628752"/>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71628753"/>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71628754"/>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C779D4" w:rsidRDefault="0078234A" w:rsidP="00E80BE1">
      <w:pPr>
        <w:pStyle w:val="EW"/>
        <w:rPr>
          <w:lang w:val="fr-FR"/>
        </w:rPr>
      </w:pPr>
      <w:r w:rsidRPr="00C779D4">
        <w:rPr>
          <w:lang w:val="fr-FR" w:eastAsia="ko-KR"/>
        </w:rPr>
        <w:t>MTU</w:t>
      </w:r>
      <w:r w:rsidRPr="00C779D4">
        <w:rPr>
          <w:lang w:val="fr-FR" w:eastAsia="ko-KR"/>
        </w:rPr>
        <w:tab/>
      </w:r>
      <w:r w:rsidRPr="00C779D4">
        <w:rPr>
          <w:lang w:val="fr-FR"/>
        </w:rPr>
        <w:t>Maximum Transmission Unit</w:t>
      </w:r>
    </w:p>
    <w:p w14:paraId="4458AAC1" w14:textId="7AC2D99A" w:rsidR="001F6A93" w:rsidRPr="00C779D4" w:rsidRDefault="00E80BE1" w:rsidP="00E80BE1">
      <w:pPr>
        <w:pStyle w:val="EW"/>
        <w:rPr>
          <w:lang w:val="fr-FR" w:eastAsia="ko-KR"/>
        </w:rPr>
      </w:pPr>
      <w:r w:rsidRPr="00C779D4">
        <w:rPr>
          <w:lang w:val="fr-FR"/>
        </w:rPr>
        <w:t>PMS</w:t>
      </w:r>
      <w:r w:rsidRPr="00C779D4">
        <w:rPr>
          <w:lang w:val="fr-FR"/>
        </w:rPr>
        <w:tab/>
      </w:r>
      <w:r w:rsidR="001F46D1" w:rsidRPr="00C779D4">
        <w:rPr>
          <w:lang w:val="fr-FR"/>
        </w:rPr>
        <w:t>P</w:t>
      </w:r>
      <w:r w:rsidRPr="00C779D4">
        <w:rPr>
          <w:lang w:val="fr-FR"/>
        </w:rPr>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71628755"/>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4E702E6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9B58FC" w:rsidRPr="00644C11">
        <w:t>table</w:t>
      </w:r>
      <w:r w:rsidR="009B58FC" w:rsidRPr="00644C11">
        <w:rPr>
          <w:lang w:eastAsia="ko-KR"/>
        </w:rPr>
        <w:t> </w:t>
      </w:r>
      <w:r w:rsidR="009B58FC">
        <w:t>K.1-1</w:t>
      </w:r>
      <w:r w:rsidR="009B58FC" w:rsidRPr="00644C11">
        <w:t xml:space="preserve"> and table </w:t>
      </w:r>
      <w:r w:rsidR="009B58FC">
        <w:t>K.1-2</w:t>
      </w:r>
      <w:r w:rsidR="009B58FC" w:rsidRPr="00644C11">
        <w:t>.</w:t>
      </w:r>
    </w:p>
    <w:p w14:paraId="2B054AA9" w14:textId="689299CA"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F64650" w:rsidRPr="00644C11">
        <w:t>table</w:t>
      </w:r>
      <w:r w:rsidR="00F64650" w:rsidRPr="00644C11">
        <w:rPr>
          <w:lang w:eastAsia="ko-KR"/>
        </w:rPr>
        <w:t> </w:t>
      </w:r>
      <w:r w:rsidR="00F64650">
        <w:t>K.1-1</w:t>
      </w:r>
      <w:r w:rsidR="00F64650" w:rsidRPr="00644C11">
        <w:t xml:space="preserve"> and table </w:t>
      </w:r>
      <w:r w:rsidR="00F64650">
        <w:t>K.1-2</w:t>
      </w:r>
      <w:r w:rsidR="00F64650" w:rsidRPr="00644C11">
        <w:t>.</w:t>
      </w:r>
    </w:p>
    <w:p w14:paraId="3801C31B" w14:textId="7C3BF64C"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r w:rsidR="00A67777">
        <w:rPr>
          <w:rFonts w:ascii="Arial" w:hAnsi="Arial"/>
          <w:sz w:val="18"/>
        </w:rPr>
        <w:t>K.1-1</w:t>
      </w:r>
      <w:r w:rsidR="00A67777">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71628756"/>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171628757"/>
      <w:bookmarkStart w:id="81" w:name="_Toc20233370"/>
      <w:bookmarkEnd w:id="66"/>
      <w:r w:rsidRPr="00644C11">
        <w:t>5.1</w:t>
      </w:r>
      <w:r w:rsidRPr="00644C11">
        <w:tab/>
        <w:t>General</w:t>
      </w:r>
      <w:bookmarkEnd w:id="75"/>
      <w:bookmarkEnd w:id="76"/>
      <w:bookmarkEnd w:id="77"/>
      <w:bookmarkEnd w:id="78"/>
      <w:bookmarkEnd w:id="79"/>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171628758"/>
      <w:bookmarkStart w:id="88" w:name="_Toc20233373"/>
      <w:bookmarkEnd w:id="81"/>
      <w:r w:rsidRPr="00644C11">
        <w:lastRenderedPageBreak/>
        <w:t>5.2</w:t>
      </w:r>
      <w:r w:rsidRPr="00644C11">
        <w:tab/>
        <w:t>Procedures</w:t>
      </w:r>
      <w:bookmarkEnd w:id="82"/>
      <w:bookmarkEnd w:id="83"/>
      <w:bookmarkEnd w:id="84"/>
      <w:bookmarkEnd w:id="85"/>
      <w:bookmarkEnd w:id="86"/>
      <w:bookmarkEnd w:id="87"/>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71628759"/>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71628760"/>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8"/>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71628761"/>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6pt;height:103.3pt" o:ole="">
            <v:imagedata r:id="rId16" o:title="" croptop="9094f" cropbottom="13170f" cropright="14105f"/>
          </v:shape>
          <o:OLEObject Type="Embed" ProgID="Visio.Drawing.11" ShapeID="_x0000_i1027" DrawAspect="Content" ObjectID="_1798025814"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171628762"/>
      <w:bookmarkStart w:id="115" w:name="_Toc20233375"/>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5A61D1B8"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rsidR="00C779D4">
        <w:t>(s)</w:t>
      </w:r>
      <w:r w:rsidRPr="00644C11">
        <w:t xml:space="preserv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5"/>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19AF6A58" w:rsidR="00813CE9" w:rsidRPr="00D25151" w:rsidRDefault="00813CE9" w:rsidP="00813CE9">
      <w:pPr>
        <w:pStyle w:val="NO"/>
      </w:pPr>
      <w:r w:rsidRPr="00380405">
        <w:t>NOTE 2:</w:t>
      </w:r>
      <w:r w:rsidRPr="00380405">
        <w:tab/>
      </w:r>
      <w:r w:rsidRPr="00F04FD3">
        <w:t>If the operation code is "subscribe</w:t>
      </w:r>
      <w:r w:rsidR="0096314D"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71628763"/>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171628764"/>
      <w:bookmarkStart w:id="130" w:name="_Toc20233377"/>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171628765"/>
      <w:bookmarkStart w:id="137" w:name="_Toc20233379"/>
      <w:bookmarkEnd w:id="130"/>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6"/>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71628766"/>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171628767"/>
      <w:bookmarkStart w:id="150" w:name="_Toc20233380"/>
      <w:bookmarkEnd w:id="137"/>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5pt;height:132.75pt" o:ole="">
            <v:imagedata r:id="rId18" o:title="" croptop="5137f" cropbottom="33157f" cropright="24961f"/>
          </v:shape>
          <o:OLEObject Type="Embed" ProgID="Visio.Drawing.11" ShapeID="_x0000_i1028" DrawAspect="Content" ObjectID="_1798025815"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171628768"/>
      <w:bookmarkStart w:id="157" w:name="_Toc20233381"/>
      <w:bookmarkEnd w:id="150"/>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171628769"/>
      <w:bookmarkStart w:id="164" w:name="_Toc20233382"/>
      <w:bookmarkEnd w:id="157"/>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171628770"/>
      <w:bookmarkStart w:id="171" w:name="_Toc20233383"/>
      <w:bookmarkEnd w:id="164"/>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171628771"/>
      <w:bookmarkStart w:id="178" w:name="_Toc20233384"/>
      <w:bookmarkEnd w:id="171"/>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71628772"/>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71628773"/>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71628774"/>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4.95pt;height:89.55pt" o:ole="">
            <v:imagedata r:id="rId20" o:title=""/>
          </v:shape>
          <o:OLEObject Type="Embed" ProgID="Visio.Drawing.11" ShapeID="_x0000_i1029" DrawAspect="Content" ObjectID="_1798025816"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71628775"/>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71628776"/>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71628777"/>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71628778"/>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71628779"/>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71628780"/>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40" w:name="_MON_1742410445"/>
    <w:bookmarkEnd w:id="240"/>
    <w:p w14:paraId="0BBBFE61" w14:textId="2F87C83E" w:rsidR="00D02AD0" w:rsidRPr="00644C11" w:rsidRDefault="00D02AD0" w:rsidP="00D02AD0">
      <w:pPr>
        <w:pStyle w:val="TH"/>
      </w:pPr>
      <w:r w:rsidRPr="00B63935">
        <w:object w:dxaOrig="7938" w:dyaOrig="2126" w14:anchorId="7812FE8A">
          <v:shape id="_x0000_i1030" type="#_x0000_t75" style="width:400.05pt;height:107.05pt" o:ole="" fillcolor="window">
            <v:imagedata r:id="rId22" o:title=""/>
          </v:shape>
          <o:OLEObject Type="Embed" ProgID="Word.Picture.8" ShapeID="_x0000_i1030" DrawAspect="Content" ObjectID="_1798025817" r:id="rId23"/>
        </w:object>
      </w:r>
    </w:p>
    <w:p w14:paraId="461A87A9" w14:textId="77777777" w:rsidR="00D02AD0" w:rsidRPr="00644C11" w:rsidRDefault="00D02AD0" w:rsidP="00D02AD0">
      <w:pPr>
        <w:pStyle w:val="TF"/>
      </w:pPr>
      <w:r w:rsidRPr="00644C11">
        <w:t>Figure 6.2.1.2.1: TSN AF-requested port management procedure</w:t>
      </w:r>
    </w:p>
    <w:p w14:paraId="6D801243" w14:textId="261587C9" w:rsidR="00D6344C" w:rsidRPr="00644C11" w:rsidRDefault="00D6344C" w:rsidP="00D6344C">
      <w:pPr>
        <w:pStyle w:val="Heading4"/>
      </w:pPr>
      <w:bookmarkStart w:id="241" w:name="_Toc22917676"/>
      <w:bookmarkStart w:id="242" w:name="_Toc33963248"/>
      <w:bookmarkStart w:id="243" w:name="_Toc34393318"/>
      <w:bookmarkStart w:id="244" w:name="_Toc45216121"/>
      <w:bookmarkStart w:id="245" w:name="_Toc51931690"/>
      <w:bookmarkStart w:id="246" w:name="_Toc58235049"/>
      <w:bookmarkStart w:id="247" w:name="_Toc171628781"/>
      <w:r w:rsidRPr="00644C11">
        <w:t>6.2.1.3</w:t>
      </w:r>
      <w:r w:rsidRPr="00644C11">
        <w:tab/>
        <w:t>TSN AF-requested port management procedure completion</w:t>
      </w:r>
      <w:bookmarkEnd w:id="241"/>
      <w:bookmarkEnd w:id="242"/>
      <w:bookmarkEnd w:id="243"/>
      <w:bookmarkEnd w:id="244"/>
      <w:bookmarkEnd w:id="245"/>
      <w:bookmarkEnd w:id="246"/>
      <w:bookmarkEnd w:id="24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4A9F77D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A60217">
        <w:t>(s)</w:t>
      </w:r>
      <w:r w:rsidRPr="00644C11">
        <w:t xml:space="preserv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8" w:name="_Toc22917677"/>
      <w:bookmarkStart w:id="249" w:name="_Toc33963249"/>
      <w:bookmarkStart w:id="250" w:name="_Toc34393319"/>
      <w:bookmarkStart w:id="251" w:name="_Toc45216122"/>
      <w:bookmarkStart w:id="252" w:name="_Toc51931691"/>
      <w:bookmarkStart w:id="253"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4779ED72" w:rsidR="00813CE9" w:rsidRPr="00D25151" w:rsidRDefault="00813CE9" w:rsidP="00813CE9">
      <w:pPr>
        <w:pStyle w:val="NO"/>
      </w:pPr>
      <w:r w:rsidRPr="00380405">
        <w:t>NOTE 2:</w:t>
      </w:r>
      <w:r w:rsidRPr="00380405">
        <w:tab/>
      </w:r>
      <w:r w:rsidRPr="00F04FD3">
        <w:t>If the operation code is "subscribe</w:t>
      </w:r>
      <w:r w:rsidR="00C339AC"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4" w:name="_Toc171628782"/>
      <w:r w:rsidRPr="00644C11">
        <w:t>6.2.1.4</w:t>
      </w:r>
      <w:r w:rsidRPr="00644C11">
        <w:tab/>
        <w:t>Abnormal cases in the TSN AF</w:t>
      </w:r>
      <w:bookmarkEnd w:id="248"/>
      <w:bookmarkEnd w:id="249"/>
      <w:bookmarkEnd w:id="250"/>
      <w:bookmarkEnd w:id="251"/>
      <w:bookmarkEnd w:id="252"/>
      <w:bookmarkEnd w:id="253"/>
      <w:bookmarkEnd w:id="25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5" w:name="_Toc22917678"/>
      <w:bookmarkStart w:id="256" w:name="_Toc33963250"/>
      <w:bookmarkStart w:id="257" w:name="_Toc34393320"/>
      <w:bookmarkStart w:id="258" w:name="_Toc45216123"/>
      <w:bookmarkStart w:id="259" w:name="_Toc51931692"/>
      <w:bookmarkStart w:id="260" w:name="_Toc58235051"/>
      <w:bookmarkStart w:id="261" w:name="_Toc171628783"/>
      <w:r w:rsidRPr="00644C11">
        <w:t>6.2.1.5</w:t>
      </w:r>
      <w:r w:rsidRPr="00644C11">
        <w:tab/>
        <w:t>Abnormal cases in the NW-TT</w:t>
      </w:r>
      <w:bookmarkEnd w:id="255"/>
      <w:bookmarkEnd w:id="256"/>
      <w:bookmarkEnd w:id="257"/>
      <w:bookmarkEnd w:id="258"/>
      <w:bookmarkEnd w:id="259"/>
      <w:bookmarkEnd w:id="260"/>
      <w:bookmarkEnd w:id="26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2" w:name="_Toc22917679"/>
      <w:bookmarkStart w:id="263" w:name="_Toc33963251"/>
      <w:bookmarkStart w:id="264" w:name="_Toc34393321"/>
      <w:bookmarkStart w:id="265" w:name="_Toc45216124"/>
      <w:bookmarkStart w:id="266" w:name="_Toc51931693"/>
      <w:bookmarkStart w:id="267" w:name="_Toc58235052"/>
      <w:bookmarkStart w:id="268" w:name="_Toc171628784"/>
      <w:r w:rsidRPr="00644C11">
        <w:t>6.2.2</w:t>
      </w:r>
      <w:r w:rsidRPr="00644C11">
        <w:tab/>
        <w:t>NW-TT-initiated port management procedure</w:t>
      </w:r>
      <w:bookmarkEnd w:id="262"/>
      <w:bookmarkEnd w:id="263"/>
      <w:bookmarkEnd w:id="264"/>
      <w:bookmarkEnd w:id="265"/>
      <w:bookmarkEnd w:id="266"/>
      <w:bookmarkEnd w:id="267"/>
      <w:bookmarkEnd w:id="268"/>
    </w:p>
    <w:p w14:paraId="257FADBF" w14:textId="77777777" w:rsidR="00D6344C" w:rsidRPr="00644C11" w:rsidRDefault="00D6344C" w:rsidP="00D6344C">
      <w:pPr>
        <w:pStyle w:val="Heading4"/>
      </w:pPr>
      <w:bookmarkStart w:id="269" w:name="_Toc20233378"/>
      <w:bookmarkStart w:id="270" w:name="_Toc22917680"/>
      <w:bookmarkStart w:id="271" w:name="_Toc33963252"/>
      <w:bookmarkStart w:id="272" w:name="_Toc34393322"/>
      <w:bookmarkStart w:id="273" w:name="_Toc45216125"/>
      <w:bookmarkStart w:id="274" w:name="_Toc51931694"/>
      <w:bookmarkStart w:id="275" w:name="_Toc58235053"/>
      <w:bookmarkStart w:id="276" w:name="_Toc171628785"/>
      <w:r w:rsidRPr="00644C11">
        <w:t>6.2.2.1</w:t>
      </w:r>
      <w:r w:rsidRPr="00644C11">
        <w:tab/>
        <w:t>General</w:t>
      </w:r>
      <w:bookmarkEnd w:id="269"/>
      <w:bookmarkEnd w:id="270"/>
      <w:bookmarkEnd w:id="271"/>
      <w:bookmarkEnd w:id="272"/>
      <w:bookmarkEnd w:id="273"/>
      <w:bookmarkEnd w:id="274"/>
      <w:bookmarkEnd w:id="275"/>
      <w:bookmarkEnd w:id="27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7" w:name="_Toc22917681"/>
      <w:bookmarkStart w:id="278" w:name="_Toc33963253"/>
      <w:bookmarkStart w:id="279" w:name="_Toc34393323"/>
      <w:bookmarkStart w:id="280" w:name="_Toc45216126"/>
      <w:bookmarkStart w:id="281" w:name="_Toc51931695"/>
      <w:bookmarkStart w:id="282" w:name="_Toc58235054"/>
      <w:bookmarkStart w:id="283" w:name="_Toc171628786"/>
      <w:r w:rsidRPr="00644C11">
        <w:t>6.2.2.2</w:t>
      </w:r>
      <w:r w:rsidRPr="00644C11">
        <w:tab/>
        <w:t>NW-TT-initiated port management procedure initiation</w:t>
      </w:r>
      <w:bookmarkEnd w:id="277"/>
      <w:bookmarkEnd w:id="278"/>
      <w:bookmarkEnd w:id="279"/>
      <w:bookmarkEnd w:id="280"/>
      <w:bookmarkEnd w:id="281"/>
      <w:bookmarkEnd w:id="282"/>
      <w:bookmarkEnd w:id="28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05pt;height:105.8pt" o:ole="">
            <v:imagedata r:id="rId24" o:title="" croptop="5423f" cropbottom="37648f" cropright="21881f"/>
          </v:shape>
          <o:OLEObject Type="Embed" ProgID="Visio.Drawing.11" ShapeID="_x0000_i1031" DrawAspect="Content" ObjectID="_1798025818"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4" w:name="_Toc22917682"/>
      <w:bookmarkStart w:id="285" w:name="_Toc33963254"/>
      <w:bookmarkStart w:id="286" w:name="_Toc34393324"/>
      <w:bookmarkStart w:id="287" w:name="_Toc45216127"/>
      <w:bookmarkStart w:id="288" w:name="_Toc51931696"/>
      <w:bookmarkStart w:id="289" w:name="_Toc58235055"/>
      <w:bookmarkStart w:id="290" w:name="_Toc171628787"/>
      <w:r w:rsidRPr="00644C11">
        <w:t>6.2.2.3</w:t>
      </w:r>
      <w:r w:rsidRPr="00644C11">
        <w:tab/>
        <w:t>NW-TT-initiated port management procedure completion</w:t>
      </w:r>
      <w:bookmarkEnd w:id="284"/>
      <w:bookmarkEnd w:id="285"/>
      <w:bookmarkEnd w:id="286"/>
      <w:bookmarkEnd w:id="287"/>
      <w:bookmarkEnd w:id="288"/>
      <w:bookmarkEnd w:id="289"/>
      <w:bookmarkEnd w:id="29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1" w:name="_Toc22917684"/>
      <w:bookmarkStart w:id="292" w:name="_Toc33963255"/>
      <w:bookmarkStart w:id="293" w:name="_Toc34393325"/>
      <w:bookmarkStart w:id="294" w:name="_Toc45216128"/>
      <w:bookmarkStart w:id="295" w:name="_Toc51931697"/>
      <w:bookmarkStart w:id="296" w:name="_Toc58235056"/>
      <w:bookmarkStart w:id="297" w:name="_Toc171628788"/>
      <w:r w:rsidRPr="00644C11">
        <w:t>6.2.2.4</w:t>
      </w:r>
      <w:r w:rsidRPr="00644C11">
        <w:tab/>
        <w:t>Abnormal cases in the TSN AF</w:t>
      </w:r>
      <w:bookmarkEnd w:id="291"/>
      <w:bookmarkEnd w:id="292"/>
      <w:bookmarkEnd w:id="293"/>
      <w:bookmarkEnd w:id="294"/>
      <w:bookmarkEnd w:id="295"/>
      <w:bookmarkEnd w:id="296"/>
      <w:bookmarkEnd w:id="29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8" w:name="_Toc22917685"/>
      <w:bookmarkStart w:id="299" w:name="_Toc33963256"/>
      <w:bookmarkStart w:id="300" w:name="_Toc34393326"/>
      <w:bookmarkStart w:id="301" w:name="_Toc45216129"/>
      <w:bookmarkStart w:id="302" w:name="_Toc51931698"/>
      <w:bookmarkStart w:id="303" w:name="_Toc58235057"/>
      <w:bookmarkStart w:id="304" w:name="_Toc171628789"/>
      <w:r w:rsidRPr="00644C11">
        <w:t>6.2.2.5</w:t>
      </w:r>
      <w:r w:rsidRPr="00644C11">
        <w:tab/>
        <w:t>Abnormal cases in the NW-TT</w:t>
      </w:r>
      <w:bookmarkEnd w:id="298"/>
      <w:bookmarkEnd w:id="299"/>
      <w:bookmarkEnd w:id="300"/>
      <w:bookmarkEnd w:id="301"/>
      <w:bookmarkEnd w:id="302"/>
      <w:bookmarkEnd w:id="303"/>
      <w:bookmarkEnd w:id="30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5" w:name="_Toc45216130"/>
      <w:bookmarkStart w:id="306" w:name="_Toc51931699"/>
      <w:bookmarkStart w:id="307" w:name="_Toc58235058"/>
      <w:bookmarkStart w:id="308" w:name="_Toc171628790"/>
      <w:bookmarkStart w:id="309" w:name="_Hlk40196395"/>
      <w:bookmarkStart w:id="310" w:name="_Toc33963257"/>
      <w:bookmarkStart w:id="311" w:name="_Toc34393327"/>
      <w:r w:rsidRPr="00644C11">
        <w:t>6.3</w:t>
      </w:r>
      <w:r w:rsidRPr="00644C11">
        <w:tab/>
        <w:t xml:space="preserve">Procedures for </w:t>
      </w:r>
      <w:r w:rsidR="00DB3FD5" w:rsidRPr="00644C11">
        <w:t>User plane node</w:t>
      </w:r>
      <w:r w:rsidRPr="00644C11">
        <w:t xml:space="preserve"> management service</w:t>
      </w:r>
      <w:bookmarkEnd w:id="305"/>
      <w:bookmarkEnd w:id="306"/>
      <w:bookmarkEnd w:id="307"/>
      <w:bookmarkEnd w:id="308"/>
    </w:p>
    <w:p w14:paraId="3FFE06BE" w14:textId="30F3A898" w:rsidR="004236FF" w:rsidRPr="00644C11" w:rsidRDefault="004236FF" w:rsidP="004236FF">
      <w:pPr>
        <w:pStyle w:val="Heading3"/>
      </w:pPr>
      <w:bookmarkStart w:id="312" w:name="_Toc45216131"/>
      <w:bookmarkStart w:id="313" w:name="_Toc51931700"/>
      <w:bookmarkStart w:id="314" w:name="_Toc58235059"/>
      <w:bookmarkStart w:id="315" w:name="_Toc171628791"/>
      <w:r w:rsidRPr="00644C11">
        <w:t>6.3.1</w:t>
      </w:r>
      <w:r w:rsidRPr="00644C11">
        <w:tab/>
        <w:t xml:space="preserve">TSN AF-requested </w:t>
      </w:r>
      <w:r w:rsidR="00D829C5" w:rsidRPr="00644C11">
        <w:t>User plane node</w:t>
      </w:r>
      <w:r w:rsidRPr="00644C11">
        <w:t xml:space="preserve"> management procedure</w:t>
      </w:r>
      <w:bookmarkEnd w:id="312"/>
      <w:bookmarkEnd w:id="313"/>
      <w:bookmarkEnd w:id="314"/>
      <w:bookmarkEnd w:id="315"/>
    </w:p>
    <w:p w14:paraId="0F558D9B" w14:textId="77777777" w:rsidR="004236FF" w:rsidRPr="00644C11" w:rsidRDefault="004236FF" w:rsidP="004236FF">
      <w:pPr>
        <w:pStyle w:val="Heading4"/>
      </w:pPr>
      <w:bookmarkStart w:id="316" w:name="_Toc45216132"/>
      <w:bookmarkStart w:id="317" w:name="_Toc51931701"/>
      <w:bookmarkStart w:id="318" w:name="_Toc58235060"/>
      <w:bookmarkStart w:id="319" w:name="_Toc171628792"/>
      <w:r w:rsidRPr="00644C11">
        <w:t>6.3.1.1</w:t>
      </w:r>
      <w:r w:rsidRPr="00644C11">
        <w:tab/>
        <w:t>General</w:t>
      </w:r>
      <w:bookmarkEnd w:id="316"/>
      <w:bookmarkEnd w:id="317"/>
      <w:bookmarkEnd w:id="318"/>
      <w:bookmarkEnd w:id="31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lastRenderedPageBreak/>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20" w:name="_Toc45216133"/>
      <w:bookmarkStart w:id="321" w:name="_Toc51931702"/>
      <w:bookmarkStart w:id="322"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3" w:name="_Toc171628793"/>
      <w:r w:rsidRPr="00644C11">
        <w:t>6.3.1.2</w:t>
      </w:r>
      <w:r w:rsidRPr="00644C11">
        <w:tab/>
        <w:t xml:space="preserve">TSN AF-requested </w:t>
      </w:r>
      <w:r w:rsidR="00D829C5" w:rsidRPr="00644C11">
        <w:t>User plane node</w:t>
      </w:r>
      <w:r w:rsidRPr="00644C11">
        <w:t xml:space="preserve"> management procedure initiation</w:t>
      </w:r>
      <w:bookmarkEnd w:id="320"/>
      <w:bookmarkEnd w:id="321"/>
      <w:bookmarkEnd w:id="322"/>
      <w:bookmarkEnd w:id="32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1.95pt;height:114.55pt" o:ole="">
            <v:imagedata r:id="rId26" o:title="" croptop="8030f" cropbottom="5430f"/>
          </v:shape>
          <o:OLEObject Type="Embed" ProgID="Visio.Drawing.11" ShapeID="_x0000_i1032" DrawAspect="Content" ObjectID="_1798025819"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4" w:name="_Toc45216134"/>
      <w:bookmarkStart w:id="325" w:name="_Toc51931703"/>
      <w:bookmarkStart w:id="326" w:name="_Toc58235062"/>
      <w:bookmarkStart w:id="327" w:name="_Toc171628794"/>
      <w:r w:rsidRPr="00644C11">
        <w:t>6.3.1.3</w:t>
      </w:r>
      <w:r w:rsidRPr="00644C11">
        <w:tab/>
        <w:t xml:space="preserve">TSN AF-requested </w:t>
      </w:r>
      <w:r w:rsidR="00FB427E" w:rsidRPr="00644C11">
        <w:t>User plane node</w:t>
      </w:r>
      <w:r w:rsidRPr="00644C11">
        <w:t xml:space="preserve"> management procedure completion</w:t>
      </w:r>
      <w:bookmarkEnd w:id="324"/>
      <w:bookmarkEnd w:id="325"/>
      <w:bookmarkEnd w:id="326"/>
      <w:bookmarkEnd w:id="327"/>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0F5D4C5E"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5E4610">
        <w:t>(s)</w:t>
      </w:r>
      <w:r w:rsidRPr="00644C11">
        <w:t xml:space="preserv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8" w:name="_Toc45216135"/>
      <w:bookmarkStart w:id="329" w:name="_Toc51931704"/>
      <w:bookmarkStart w:id="330"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46EEC4AC" w:rsidR="00813CE9" w:rsidRPr="00D25151" w:rsidRDefault="00813CE9" w:rsidP="00813CE9">
      <w:pPr>
        <w:pStyle w:val="NO"/>
      </w:pPr>
      <w:r w:rsidRPr="00380405">
        <w:t>NOTE 2:</w:t>
      </w:r>
      <w:r w:rsidRPr="00380405">
        <w:tab/>
      </w:r>
      <w:r w:rsidRPr="00F04FD3">
        <w:t>If the operation code is "subscribe</w:t>
      </w:r>
      <w:r w:rsidR="00531B94"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1" w:name="_Toc171628795"/>
      <w:r w:rsidRPr="00644C11">
        <w:t>6.3.1.4</w:t>
      </w:r>
      <w:r w:rsidRPr="00644C11">
        <w:tab/>
        <w:t>Abnormal cases in the TSN AF</w:t>
      </w:r>
      <w:bookmarkEnd w:id="328"/>
      <w:bookmarkEnd w:id="329"/>
      <w:bookmarkEnd w:id="330"/>
      <w:bookmarkEnd w:id="331"/>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2" w:name="_Toc45216136"/>
      <w:bookmarkStart w:id="333" w:name="_Toc51931705"/>
      <w:bookmarkStart w:id="334" w:name="_Toc58235064"/>
      <w:bookmarkStart w:id="335" w:name="_Toc171628796"/>
      <w:r w:rsidRPr="00644C11">
        <w:lastRenderedPageBreak/>
        <w:t>6.3.1.5</w:t>
      </w:r>
      <w:r w:rsidRPr="00644C11">
        <w:tab/>
        <w:t>Abnormal cases in the NW-TT</w:t>
      </w:r>
      <w:bookmarkEnd w:id="332"/>
      <w:bookmarkEnd w:id="333"/>
      <w:bookmarkEnd w:id="334"/>
      <w:bookmarkEnd w:id="335"/>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6" w:name="_Toc45216137"/>
      <w:bookmarkStart w:id="337" w:name="_Toc51931706"/>
      <w:bookmarkStart w:id="338" w:name="_Toc58235065"/>
      <w:bookmarkStart w:id="339" w:name="_Toc171628797"/>
      <w:r w:rsidRPr="00644C11">
        <w:t>6.3.2</w:t>
      </w:r>
      <w:r w:rsidRPr="00644C11">
        <w:tab/>
        <w:t xml:space="preserve">NW-TT-initiated </w:t>
      </w:r>
      <w:r w:rsidR="00576E91" w:rsidRPr="00644C11">
        <w:t>User plane node</w:t>
      </w:r>
      <w:r w:rsidRPr="00644C11">
        <w:t xml:space="preserve"> management procedure</w:t>
      </w:r>
      <w:bookmarkEnd w:id="336"/>
      <w:bookmarkEnd w:id="337"/>
      <w:bookmarkEnd w:id="338"/>
      <w:bookmarkEnd w:id="339"/>
    </w:p>
    <w:p w14:paraId="0BFAE98B" w14:textId="77777777" w:rsidR="004236FF" w:rsidRPr="00644C11" w:rsidRDefault="004236FF" w:rsidP="004236FF">
      <w:pPr>
        <w:pStyle w:val="Heading4"/>
      </w:pPr>
      <w:bookmarkStart w:id="340" w:name="_Toc45216138"/>
      <w:bookmarkStart w:id="341" w:name="_Toc51931707"/>
      <w:bookmarkStart w:id="342" w:name="_Toc58235066"/>
      <w:bookmarkStart w:id="343" w:name="_Toc171628798"/>
      <w:r w:rsidRPr="00644C11">
        <w:t>6.3.2.1</w:t>
      </w:r>
      <w:r w:rsidRPr="00644C11">
        <w:tab/>
        <w:t>General</w:t>
      </w:r>
      <w:bookmarkEnd w:id="340"/>
      <w:bookmarkEnd w:id="341"/>
      <w:bookmarkEnd w:id="342"/>
      <w:bookmarkEnd w:id="343"/>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4" w:name="_Toc45216139"/>
      <w:bookmarkStart w:id="345" w:name="_Toc51931708"/>
      <w:bookmarkStart w:id="346" w:name="_Toc58235067"/>
      <w:bookmarkStart w:id="347" w:name="_Toc171628799"/>
      <w:r w:rsidRPr="00644C11">
        <w:t>6.3.2.2</w:t>
      </w:r>
      <w:r w:rsidRPr="00644C11">
        <w:tab/>
      </w:r>
      <w:bookmarkStart w:id="348" w:name="_Hlk40198344"/>
      <w:r w:rsidRPr="00644C11">
        <w:t xml:space="preserve">NW-TT-initiated </w:t>
      </w:r>
      <w:r w:rsidR="00576E91" w:rsidRPr="00644C11">
        <w:t xml:space="preserve">User plane node </w:t>
      </w:r>
      <w:r w:rsidRPr="00644C11">
        <w:t xml:space="preserve">management procedure </w:t>
      </w:r>
      <w:bookmarkEnd w:id="348"/>
      <w:r w:rsidRPr="00644C11">
        <w:t>initiation</w:t>
      </w:r>
      <w:bookmarkEnd w:id="344"/>
      <w:bookmarkEnd w:id="345"/>
      <w:bookmarkEnd w:id="346"/>
      <w:bookmarkEnd w:id="347"/>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6.85pt;height:150.25pt" o:ole="">
            <v:imagedata r:id="rId28" o:title=""/>
          </v:shape>
          <o:OLEObject Type="Embed" ProgID="Visio.Drawing.11" ShapeID="_x0000_i1033" DrawAspect="Content" ObjectID="_1798025820"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9" w:name="_Toc45216140"/>
      <w:bookmarkStart w:id="350" w:name="_Toc51931709"/>
      <w:bookmarkStart w:id="351" w:name="_Toc58235068"/>
      <w:bookmarkStart w:id="352" w:name="_Toc171628800"/>
      <w:r w:rsidRPr="00644C11">
        <w:t>6.3.2.3</w:t>
      </w:r>
      <w:r w:rsidRPr="00644C11">
        <w:tab/>
        <w:t xml:space="preserve">NW-TT-initiated </w:t>
      </w:r>
      <w:r w:rsidR="00576E91" w:rsidRPr="00644C11">
        <w:t>User plane node</w:t>
      </w:r>
      <w:r w:rsidRPr="00644C11">
        <w:t xml:space="preserve"> management procedure completion</w:t>
      </w:r>
      <w:bookmarkEnd w:id="349"/>
      <w:bookmarkEnd w:id="350"/>
      <w:bookmarkEnd w:id="351"/>
      <w:bookmarkEnd w:id="352"/>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3" w:name="_Toc45216141"/>
      <w:bookmarkStart w:id="354" w:name="_Toc51931710"/>
      <w:bookmarkStart w:id="355" w:name="_Toc58235069"/>
      <w:bookmarkStart w:id="356" w:name="_Toc171628801"/>
      <w:r w:rsidRPr="00644C11">
        <w:lastRenderedPageBreak/>
        <w:t>6.3.2.4</w:t>
      </w:r>
      <w:r w:rsidRPr="00644C11">
        <w:tab/>
        <w:t>Abnormal cases in the TSN AF</w:t>
      </w:r>
      <w:bookmarkEnd w:id="353"/>
      <w:bookmarkEnd w:id="354"/>
      <w:bookmarkEnd w:id="355"/>
      <w:bookmarkEnd w:id="35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7" w:name="_Toc45216142"/>
      <w:bookmarkStart w:id="358" w:name="_Toc51931711"/>
      <w:bookmarkStart w:id="359" w:name="_Toc58235070"/>
      <w:bookmarkStart w:id="360" w:name="_Toc171628802"/>
      <w:r w:rsidRPr="00644C11">
        <w:t>6.3.2.5</w:t>
      </w:r>
      <w:r w:rsidRPr="00644C11">
        <w:tab/>
        <w:t>Abnormal cases in the NW-TT</w:t>
      </w:r>
      <w:bookmarkEnd w:id="357"/>
      <w:bookmarkEnd w:id="358"/>
      <w:bookmarkEnd w:id="359"/>
      <w:bookmarkEnd w:id="360"/>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1" w:name="_Toc45216143"/>
      <w:bookmarkStart w:id="362" w:name="_Toc51931712"/>
      <w:bookmarkStart w:id="363" w:name="_Toc58235071"/>
      <w:bookmarkStart w:id="364" w:name="_Toc171628803"/>
      <w:bookmarkEnd w:id="309"/>
      <w:r w:rsidRPr="00644C11">
        <w:t>7</w:t>
      </w:r>
      <w:r w:rsidRPr="00644C11">
        <w:tab/>
      </w:r>
      <w:bookmarkStart w:id="365"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10"/>
      <w:bookmarkEnd w:id="311"/>
      <w:bookmarkEnd w:id="361"/>
      <w:bookmarkEnd w:id="362"/>
      <w:bookmarkEnd w:id="363"/>
      <w:bookmarkEnd w:id="364"/>
    </w:p>
    <w:p w14:paraId="6AE4478D" w14:textId="77777777" w:rsidR="00E80BE1" w:rsidRPr="00644C11" w:rsidRDefault="00E80BE1" w:rsidP="00E80BE1">
      <w:pPr>
        <w:pStyle w:val="Heading2"/>
      </w:pPr>
      <w:bookmarkStart w:id="366" w:name="_Toc33963258"/>
      <w:bookmarkStart w:id="367" w:name="_Toc34393328"/>
      <w:bookmarkStart w:id="368" w:name="_Toc45216144"/>
      <w:bookmarkStart w:id="369" w:name="_Toc51931713"/>
      <w:bookmarkStart w:id="370" w:name="_Toc58235072"/>
      <w:bookmarkStart w:id="371" w:name="_Toc171628804"/>
      <w:bookmarkStart w:id="372" w:name="_Toc20233385"/>
      <w:bookmarkEnd w:id="178"/>
      <w:bookmarkEnd w:id="365"/>
      <w:r w:rsidRPr="00644C11">
        <w:t>7.1</w:t>
      </w:r>
      <w:r w:rsidRPr="00644C11">
        <w:tab/>
        <w:t>General</w:t>
      </w:r>
      <w:bookmarkEnd w:id="366"/>
      <w:bookmarkEnd w:id="367"/>
      <w:bookmarkEnd w:id="368"/>
      <w:bookmarkEnd w:id="369"/>
      <w:bookmarkEnd w:id="370"/>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3" w:name="_Toc33963259"/>
      <w:bookmarkStart w:id="374" w:name="_Toc34393329"/>
      <w:bookmarkStart w:id="375" w:name="_Toc45216145"/>
      <w:bookmarkStart w:id="376" w:name="_Toc51931714"/>
      <w:bookmarkStart w:id="377" w:name="_Toc58235073"/>
      <w:bookmarkStart w:id="378" w:name="_Toc171628805"/>
      <w:r w:rsidRPr="00644C11">
        <w:t>7.2</w:t>
      </w:r>
      <w:r w:rsidRPr="00644C11">
        <w:tab/>
        <w:t>Message too short or too long</w:t>
      </w:r>
      <w:bookmarkEnd w:id="373"/>
      <w:bookmarkEnd w:id="374"/>
      <w:bookmarkEnd w:id="375"/>
      <w:bookmarkEnd w:id="376"/>
      <w:bookmarkEnd w:id="377"/>
      <w:bookmarkEnd w:id="378"/>
    </w:p>
    <w:p w14:paraId="009F518A" w14:textId="77777777" w:rsidR="00E80BE1" w:rsidRPr="00644C11" w:rsidRDefault="00E80BE1" w:rsidP="00E80BE1">
      <w:pPr>
        <w:pStyle w:val="Heading3"/>
      </w:pPr>
      <w:bookmarkStart w:id="379" w:name="_Toc33963260"/>
      <w:bookmarkStart w:id="380" w:name="_Toc34393330"/>
      <w:bookmarkStart w:id="381" w:name="_Toc45216146"/>
      <w:bookmarkStart w:id="382" w:name="_Toc51931715"/>
      <w:bookmarkStart w:id="383" w:name="_Toc58235074"/>
      <w:bookmarkStart w:id="384" w:name="_Toc171628806"/>
      <w:r w:rsidRPr="00644C11">
        <w:t>7.2.1</w:t>
      </w:r>
      <w:r w:rsidRPr="00644C11">
        <w:tab/>
        <w:t>Message too short</w:t>
      </w:r>
      <w:bookmarkEnd w:id="379"/>
      <w:bookmarkEnd w:id="380"/>
      <w:bookmarkEnd w:id="381"/>
      <w:bookmarkEnd w:id="382"/>
      <w:bookmarkEnd w:id="383"/>
      <w:bookmarkEnd w:id="384"/>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5" w:name="_Toc33963261"/>
      <w:bookmarkStart w:id="386" w:name="_Toc34393331"/>
      <w:bookmarkStart w:id="387" w:name="_Toc45216147"/>
      <w:bookmarkStart w:id="388" w:name="_Toc51931716"/>
      <w:bookmarkStart w:id="389" w:name="_Toc58235075"/>
      <w:bookmarkStart w:id="390" w:name="_Toc171628807"/>
      <w:r w:rsidRPr="00644C11">
        <w:lastRenderedPageBreak/>
        <w:t>7.2.2</w:t>
      </w:r>
      <w:r w:rsidRPr="00644C11">
        <w:tab/>
        <w:t>Message too long</w:t>
      </w:r>
      <w:bookmarkEnd w:id="385"/>
      <w:bookmarkEnd w:id="386"/>
      <w:bookmarkEnd w:id="387"/>
      <w:bookmarkEnd w:id="388"/>
      <w:bookmarkEnd w:id="389"/>
      <w:bookmarkEnd w:id="390"/>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1" w:name="_Toc33963262"/>
      <w:bookmarkStart w:id="392" w:name="_Toc34393332"/>
      <w:bookmarkStart w:id="393" w:name="_Toc45216148"/>
      <w:bookmarkStart w:id="394" w:name="_Toc51931717"/>
      <w:bookmarkStart w:id="395" w:name="_Toc58235076"/>
      <w:bookmarkStart w:id="396" w:name="_Toc171628808"/>
      <w:r w:rsidRPr="00644C11">
        <w:t>7.3</w:t>
      </w:r>
      <w:r w:rsidRPr="00644C11">
        <w:tab/>
        <w:t>Unknown or unforeseen message type</w:t>
      </w:r>
      <w:bookmarkEnd w:id="391"/>
      <w:bookmarkEnd w:id="392"/>
      <w:bookmarkEnd w:id="393"/>
      <w:bookmarkEnd w:id="394"/>
      <w:bookmarkEnd w:id="395"/>
      <w:bookmarkEnd w:id="396"/>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7" w:name="_Toc33963263"/>
      <w:bookmarkStart w:id="398"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9" w:name="_Toc45216149"/>
      <w:bookmarkStart w:id="400" w:name="_Toc51931718"/>
      <w:bookmarkStart w:id="401" w:name="_Toc58235077"/>
      <w:bookmarkStart w:id="402" w:name="_Toc171628809"/>
      <w:r w:rsidRPr="00644C11">
        <w:t>7.4</w:t>
      </w:r>
      <w:r w:rsidRPr="00644C11">
        <w:tab/>
        <w:t>Non-semantical mandatory information element errors</w:t>
      </w:r>
      <w:bookmarkEnd w:id="397"/>
      <w:bookmarkEnd w:id="398"/>
      <w:bookmarkEnd w:id="399"/>
      <w:bookmarkEnd w:id="400"/>
      <w:bookmarkEnd w:id="401"/>
      <w:bookmarkEnd w:id="402"/>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3" w:name="_Toc33963264"/>
      <w:bookmarkStart w:id="404" w:name="_Toc34393334"/>
      <w:bookmarkStart w:id="405" w:name="_Toc45216150"/>
      <w:bookmarkStart w:id="406" w:name="_Toc51931719"/>
      <w:bookmarkStart w:id="407" w:name="_Toc58235078"/>
      <w:bookmarkStart w:id="408" w:name="_Toc171628810"/>
      <w:r w:rsidRPr="00644C11">
        <w:lastRenderedPageBreak/>
        <w:t>7.5</w:t>
      </w:r>
      <w:r w:rsidRPr="00644C11">
        <w:tab/>
        <w:t>Unknown and unforeseen IEs in the non-imperative message part</w:t>
      </w:r>
      <w:bookmarkEnd w:id="403"/>
      <w:bookmarkEnd w:id="404"/>
      <w:bookmarkEnd w:id="405"/>
      <w:bookmarkEnd w:id="406"/>
      <w:bookmarkEnd w:id="407"/>
      <w:bookmarkEnd w:id="408"/>
    </w:p>
    <w:p w14:paraId="513095E6" w14:textId="77777777" w:rsidR="00E80BE1" w:rsidRPr="00644C11" w:rsidRDefault="00E80BE1" w:rsidP="00E80BE1">
      <w:pPr>
        <w:pStyle w:val="Heading3"/>
      </w:pPr>
      <w:bookmarkStart w:id="409" w:name="_Toc33963265"/>
      <w:bookmarkStart w:id="410" w:name="_Toc34393335"/>
      <w:bookmarkStart w:id="411" w:name="_Toc45216151"/>
      <w:bookmarkStart w:id="412" w:name="_Toc51931720"/>
      <w:bookmarkStart w:id="413" w:name="_Toc58235079"/>
      <w:bookmarkStart w:id="414" w:name="_Toc171628811"/>
      <w:r w:rsidRPr="00644C11">
        <w:t>7.5.1</w:t>
      </w:r>
      <w:r w:rsidRPr="00644C11">
        <w:tab/>
        <w:t>IEIs unknown in the message</w:t>
      </w:r>
      <w:bookmarkEnd w:id="409"/>
      <w:bookmarkEnd w:id="410"/>
      <w:bookmarkEnd w:id="411"/>
      <w:bookmarkEnd w:id="412"/>
      <w:bookmarkEnd w:id="413"/>
      <w:bookmarkEnd w:id="41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5" w:name="_Toc33963266"/>
      <w:bookmarkStart w:id="416" w:name="_Toc34393336"/>
      <w:bookmarkStart w:id="417" w:name="_Toc45216152"/>
      <w:bookmarkStart w:id="418" w:name="_Toc51931721"/>
      <w:bookmarkStart w:id="419" w:name="_Toc58235080"/>
      <w:bookmarkStart w:id="420" w:name="_Toc171628812"/>
      <w:r w:rsidRPr="00644C11">
        <w:t>7.5.2</w:t>
      </w:r>
      <w:r w:rsidRPr="00644C11">
        <w:tab/>
        <w:t>Out of sequence IEs</w:t>
      </w:r>
      <w:bookmarkEnd w:id="415"/>
      <w:bookmarkEnd w:id="416"/>
      <w:bookmarkEnd w:id="417"/>
      <w:bookmarkEnd w:id="418"/>
      <w:bookmarkEnd w:id="419"/>
      <w:bookmarkEnd w:id="420"/>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1" w:name="_Toc33963267"/>
      <w:bookmarkStart w:id="422" w:name="_Toc34393337"/>
      <w:bookmarkStart w:id="423" w:name="_Toc45216153"/>
      <w:bookmarkStart w:id="424" w:name="_Toc51931722"/>
      <w:bookmarkStart w:id="425" w:name="_Toc58235081"/>
      <w:bookmarkStart w:id="426" w:name="_Toc171628813"/>
      <w:r w:rsidRPr="00644C11">
        <w:t>7.5.3</w:t>
      </w:r>
      <w:r w:rsidRPr="00644C11">
        <w:tab/>
        <w:t>Repeated IEs</w:t>
      </w:r>
      <w:bookmarkEnd w:id="421"/>
      <w:bookmarkEnd w:id="422"/>
      <w:bookmarkEnd w:id="423"/>
      <w:bookmarkEnd w:id="424"/>
      <w:bookmarkEnd w:id="425"/>
      <w:bookmarkEnd w:id="426"/>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7" w:name="_Toc33963268"/>
      <w:bookmarkStart w:id="428" w:name="_Toc34393338"/>
      <w:bookmarkStart w:id="429" w:name="_Toc45216154"/>
      <w:bookmarkStart w:id="430" w:name="_Toc51931723"/>
      <w:bookmarkStart w:id="431" w:name="_Toc58235082"/>
      <w:bookmarkStart w:id="432" w:name="_Toc171628814"/>
      <w:r w:rsidRPr="00644C11">
        <w:t>7.6</w:t>
      </w:r>
      <w:r w:rsidRPr="00644C11">
        <w:tab/>
        <w:t>Non-imperative message part errors</w:t>
      </w:r>
      <w:bookmarkEnd w:id="427"/>
      <w:bookmarkEnd w:id="428"/>
      <w:bookmarkEnd w:id="429"/>
      <w:bookmarkEnd w:id="430"/>
      <w:bookmarkEnd w:id="431"/>
      <w:bookmarkEnd w:id="432"/>
    </w:p>
    <w:p w14:paraId="138E943E" w14:textId="77777777" w:rsidR="00E80BE1" w:rsidRPr="00644C11" w:rsidRDefault="00E80BE1" w:rsidP="00E80BE1">
      <w:pPr>
        <w:pStyle w:val="Heading3"/>
      </w:pPr>
      <w:bookmarkStart w:id="433" w:name="_Toc33963269"/>
      <w:bookmarkStart w:id="434" w:name="_Toc34393339"/>
      <w:bookmarkStart w:id="435" w:name="_Toc45216155"/>
      <w:bookmarkStart w:id="436" w:name="_Toc51931724"/>
      <w:bookmarkStart w:id="437" w:name="_Toc58235083"/>
      <w:bookmarkStart w:id="438" w:name="_Toc171628815"/>
      <w:r w:rsidRPr="00644C11">
        <w:t>7.6.1</w:t>
      </w:r>
      <w:r w:rsidRPr="00644C11">
        <w:tab/>
        <w:t>General</w:t>
      </w:r>
      <w:bookmarkEnd w:id="433"/>
      <w:bookmarkEnd w:id="434"/>
      <w:bookmarkEnd w:id="435"/>
      <w:bookmarkEnd w:id="436"/>
      <w:bookmarkEnd w:id="437"/>
      <w:bookmarkEnd w:id="438"/>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9" w:name="_Toc33963270"/>
      <w:bookmarkStart w:id="440" w:name="_Toc34393340"/>
      <w:bookmarkStart w:id="441" w:name="_Toc45216156"/>
      <w:bookmarkStart w:id="442" w:name="_Toc51931725"/>
      <w:bookmarkStart w:id="443" w:name="_Toc58235084"/>
      <w:bookmarkStart w:id="444" w:name="_Toc171628816"/>
      <w:r w:rsidRPr="00644C11">
        <w:t>7.6.2</w:t>
      </w:r>
      <w:r w:rsidRPr="00644C11">
        <w:tab/>
        <w:t>Syntactically incorrect optional IEs</w:t>
      </w:r>
      <w:bookmarkEnd w:id="439"/>
      <w:bookmarkEnd w:id="440"/>
      <w:bookmarkEnd w:id="441"/>
      <w:bookmarkEnd w:id="442"/>
      <w:bookmarkEnd w:id="443"/>
      <w:bookmarkEnd w:id="444"/>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5" w:name="_Toc33963271"/>
      <w:bookmarkStart w:id="446" w:name="_Toc34393341"/>
      <w:bookmarkStart w:id="447" w:name="_Toc45216157"/>
      <w:bookmarkStart w:id="448" w:name="_Toc51931726"/>
      <w:bookmarkStart w:id="449" w:name="_Toc58235085"/>
      <w:bookmarkStart w:id="450" w:name="_Toc171628817"/>
      <w:r w:rsidRPr="00644C11">
        <w:t>7.6.3</w:t>
      </w:r>
      <w:r w:rsidRPr="00644C11">
        <w:tab/>
        <w:t>Conditional IE errors</w:t>
      </w:r>
      <w:bookmarkEnd w:id="445"/>
      <w:bookmarkEnd w:id="446"/>
      <w:bookmarkEnd w:id="447"/>
      <w:bookmarkEnd w:id="448"/>
      <w:bookmarkEnd w:id="449"/>
      <w:bookmarkEnd w:id="450"/>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1" w:name="_Toc33963272"/>
      <w:bookmarkStart w:id="452" w:name="_Toc34393342"/>
      <w:bookmarkStart w:id="453" w:name="_Toc45216158"/>
      <w:bookmarkStart w:id="454" w:name="_Toc51931727"/>
      <w:bookmarkStart w:id="455" w:name="_Toc58235086"/>
      <w:bookmarkStart w:id="456" w:name="_Toc171628818"/>
      <w:r w:rsidRPr="00644C11">
        <w:t>7.7</w:t>
      </w:r>
      <w:r w:rsidRPr="00644C11">
        <w:tab/>
        <w:t>Messages with semantically incorrect contents</w:t>
      </w:r>
      <w:bookmarkEnd w:id="451"/>
      <w:bookmarkEnd w:id="452"/>
      <w:bookmarkEnd w:id="453"/>
      <w:bookmarkEnd w:id="454"/>
      <w:bookmarkEnd w:id="455"/>
      <w:bookmarkEnd w:id="456"/>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7" w:name="_Toc33963273"/>
      <w:bookmarkStart w:id="458" w:name="_Toc34393343"/>
      <w:bookmarkStart w:id="459" w:name="_Toc45216159"/>
      <w:bookmarkStart w:id="460" w:name="_Toc51931728"/>
      <w:bookmarkStart w:id="461" w:name="_Toc58235087"/>
      <w:bookmarkStart w:id="462" w:name="_Toc171628819"/>
      <w:r w:rsidRPr="00644C11">
        <w:t>8</w:t>
      </w:r>
      <w:r w:rsidR="005B5AD6" w:rsidRPr="00644C11">
        <w:tab/>
        <w:t>Message functional definition and contents</w:t>
      </w:r>
      <w:bookmarkEnd w:id="457"/>
      <w:bookmarkEnd w:id="458"/>
      <w:bookmarkEnd w:id="459"/>
      <w:bookmarkEnd w:id="460"/>
      <w:bookmarkEnd w:id="461"/>
      <w:bookmarkEnd w:id="462"/>
    </w:p>
    <w:p w14:paraId="4971CACA" w14:textId="69C8C55F" w:rsidR="005B5AD6" w:rsidRPr="00644C11" w:rsidRDefault="00F40D79" w:rsidP="007A3061">
      <w:pPr>
        <w:pStyle w:val="Heading2"/>
      </w:pPr>
      <w:bookmarkStart w:id="463" w:name="_Toc33963274"/>
      <w:bookmarkStart w:id="464" w:name="_Toc34393344"/>
      <w:bookmarkStart w:id="465" w:name="_Toc45216160"/>
      <w:bookmarkStart w:id="466" w:name="_Toc51931729"/>
      <w:bookmarkStart w:id="467" w:name="_Toc58235088"/>
      <w:bookmarkStart w:id="468" w:name="_Toc171628820"/>
      <w:bookmarkStart w:id="469" w:name="_Toc20233387"/>
      <w:bookmarkEnd w:id="372"/>
      <w:r w:rsidRPr="00644C11">
        <w:t>8</w:t>
      </w:r>
      <w:r w:rsidR="005B5AD6" w:rsidRPr="00644C11">
        <w:t>.1</w:t>
      </w:r>
      <w:r w:rsidR="005B5AD6" w:rsidRPr="00644C11">
        <w:tab/>
        <w:t>Manage port command</w:t>
      </w:r>
      <w:bookmarkEnd w:id="463"/>
      <w:bookmarkEnd w:id="464"/>
      <w:bookmarkEnd w:id="465"/>
      <w:bookmarkEnd w:id="466"/>
      <w:bookmarkEnd w:id="467"/>
      <w:bookmarkEnd w:id="468"/>
    </w:p>
    <w:p w14:paraId="2D7D8F29" w14:textId="39C57706" w:rsidR="005B5AD6" w:rsidRPr="00644C11"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bookmarkStart w:id="475" w:name="_Toc171628821"/>
      <w:r w:rsidRPr="00644C11">
        <w:t>8</w:t>
      </w:r>
      <w:r w:rsidR="005B5AD6" w:rsidRPr="00644C11">
        <w:t>.1.1</w:t>
      </w:r>
      <w:r w:rsidR="005B5AD6" w:rsidRPr="00644C11">
        <w:tab/>
      </w:r>
      <w:r w:rsidR="005B5AD6" w:rsidRPr="00644C11">
        <w:rPr>
          <w:lang w:eastAsia="ko-KR"/>
        </w:rPr>
        <w:t>Message definition</w:t>
      </w:r>
      <w:bookmarkEnd w:id="470"/>
      <w:bookmarkEnd w:id="471"/>
      <w:bookmarkEnd w:id="472"/>
      <w:bookmarkEnd w:id="473"/>
      <w:bookmarkEnd w:id="474"/>
      <w:bookmarkEnd w:id="47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6" w:name="_Toc33963276"/>
      <w:bookmarkStart w:id="477" w:name="_Toc34393346"/>
      <w:bookmarkStart w:id="478" w:name="_Toc45216162"/>
      <w:bookmarkStart w:id="479" w:name="_Toc51931731"/>
      <w:bookmarkStart w:id="480" w:name="_Toc58235091"/>
      <w:bookmarkStart w:id="481" w:name="_Toc171628822"/>
      <w:bookmarkStart w:id="482" w:name="_Toc20233392"/>
      <w:bookmarkEnd w:id="469"/>
      <w:r w:rsidRPr="00644C11">
        <w:t>8</w:t>
      </w:r>
      <w:r w:rsidR="005B5AD6" w:rsidRPr="00644C11">
        <w:t>.2</w:t>
      </w:r>
      <w:r w:rsidR="005B5AD6" w:rsidRPr="00644C11">
        <w:tab/>
        <w:t>Manage port complete</w:t>
      </w:r>
      <w:bookmarkEnd w:id="476"/>
      <w:bookmarkEnd w:id="477"/>
      <w:bookmarkEnd w:id="478"/>
      <w:bookmarkEnd w:id="479"/>
      <w:bookmarkEnd w:id="480"/>
      <w:bookmarkEnd w:id="481"/>
    </w:p>
    <w:p w14:paraId="6D472F51" w14:textId="0A544960" w:rsidR="005B5AD6" w:rsidRPr="00644C11" w:rsidRDefault="00F40D79" w:rsidP="007A3061">
      <w:pPr>
        <w:pStyle w:val="Heading3"/>
        <w:rPr>
          <w:lang w:eastAsia="ko-KR"/>
        </w:rPr>
      </w:pPr>
      <w:bookmarkStart w:id="483" w:name="_Toc33963277"/>
      <w:bookmarkStart w:id="484" w:name="_Toc34393347"/>
      <w:bookmarkStart w:id="485" w:name="_Toc45216163"/>
      <w:bookmarkStart w:id="486" w:name="_Toc51931732"/>
      <w:bookmarkStart w:id="487" w:name="_Toc58235092"/>
      <w:bookmarkStart w:id="488" w:name="_Toc171628823"/>
      <w:r w:rsidRPr="00644C11">
        <w:t>8</w:t>
      </w:r>
      <w:r w:rsidR="005B5AD6" w:rsidRPr="00644C11">
        <w:t>.2.1</w:t>
      </w:r>
      <w:r w:rsidR="005B5AD6" w:rsidRPr="00644C11">
        <w:tab/>
      </w:r>
      <w:r w:rsidR="005B5AD6" w:rsidRPr="00644C11">
        <w:rPr>
          <w:lang w:eastAsia="ko-KR"/>
        </w:rPr>
        <w:t>Message definition</w:t>
      </w:r>
      <w:bookmarkEnd w:id="483"/>
      <w:bookmarkEnd w:id="484"/>
      <w:bookmarkEnd w:id="485"/>
      <w:bookmarkEnd w:id="486"/>
      <w:bookmarkEnd w:id="487"/>
      <w:bookmarkEnd w:id="488"/>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9" w:name="_Toc33963278"/>
      <w:bookmarkStart w:id="490" w:name="_Toc34393348"/>
      <w:bookmarkStart w:id="491" w:name="_Toc45216164"/>
      <w:bookmarkStart w:id="492" w:name="_Toc51931733"/>
      <w:bookmarkStart w:id="493" w:name="_Toc58235093"/>
      <w:bookmarkStart w:id="494" w:name="_Toc171628824"/>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9"/>
      <w:bookmarkEnd w:id="490"/>
      <w:bookmarkEnd w:id="491"/>
      <w:bookmarkEnd w:id="492"/>
      <w:bookmarkEnd w:id="493"/>
      <w:bookmarkEnd w:id="494"/>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5" w:name="_Toc33963279"/>
      <w:bookmarkStart w:id="496" w:name="_Toc34393349"/>
      <w:bookmarkStart w:id="497" w:name="_Toc45216165"/>
      <w:bookmarkStart w:id="498" w:name="_Toc51931734"/>
      <w:bookmarkStart w:id="499" w:name="_Toc58235094"/>
      <w:bookmarkStart w:id="500" w:name="_Toc171628825"/>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5"/>
      <w:bookmarkEnd w:id="496"/>
      <w:bookmarkEnd w:id="497"/>
      <w:bookmarkEnd w:id="498"/>
      <w:bookmarkEnd w:id="499"/>
      <w:bookmarkEnd w:id="500"/>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1" w:name="_Toc33963280"/>
      <w:bookmarkStart w:id="502" w:name="_Toc34393350"/>
      <w:bookmarkStart w:id="503" w:name="_Toc45216166"/>
      <w:bookmarkStart w:id="504" w:name="_Toc51931735"/>
      <w:bookmarkStart w:id="505" w:name="_Toc58235095"/>
      <w:bookmarkStart w:id="506" w:name="_Toc171628826"/>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1"/>
      <w:bookmarkEnd w:id="502"/>
      <w:bookmarkEnd w:id="503"/>
      <w:bookmarkEnd w:id="504"/>
      <w:bookmarkEnd w:id="505"/>
      <w:bookmarkEnd w:id="506"/>
    </w:p>
    <w:p w14:paraId="705C96BC" w14:textId="10D0D4D7" w:rsidR="005B5AD6" w:rsidRPr="00644C11" w:rsidRDefault="005B5AD6" w:rsidP="005B5AD6">
      <w:pPr>
        <w:rPr>
          <w:lang w:eastAsia="ko-KR"/>
        </w:rPr>
      </w:pPr>
      <w:r w:rsidRPr="00644C11">
        <w:rPr>
          <w:lang w:eastAsia="ko-KR"/>
        </w:rPr>
        <w:t xml:space="preserve">This IE shall be included if the TSN AF has included one or more operations with operation code set to "set parameter" </w:t>
      </w:r>
      <w:r w:rsidR="00E52C35">
        <w:rPr>
          <w:lang w:eastAsia="ko-KR"/>
        </w:rPr>
        <w:t xml:space="preserve">or </w:t>
      </w:r>
      <w:r w:rsidR="00E52C35" w:rsidRPr="00644C11">
        <w:rPr>
          <w:lang w:eastAsia="ko-KR"/>
        </w:rPr>
        <w:t>"</w:t>
      </w:r>
      <w:r w:rsidR="00E52C35">
        <w:t>delete parameter-entry</w:t>
      </w:r>
      <w:r w:rsidR="00E52C35" w:rsidRPr="00644C11">
        <w:rPr>
          <w:lang w:eastAsia="ko-KR"/>
        </w:rPr>
        <w:t>"</w:t>
      </w:r>
      <w:r w:rsidR="00E52C35">
        <w:t xml:space="preserve"> </w:t>
      </w:r>
      <w:r w:rsidRPr="00644C11">
        <w:rPr>
          <w:lang w:eastAsia="ko-KR"/>
        </w:rPr>
        <w:t>in the MANAGE PORT COMMAND message.</w:t>
      </w:r>
    </w:p>
    <w:p w14:paraId="0DC9BC72" w14:textId="6E591E08" w:rsidR="005B5AD6" w:rsidRPr="00644C11" w:rsidRDefault="007541E9" w:rsidP="007A3061">
      <w:pPr>
        <w:pStyle w:val="Heading2"/>
      </w:pPr>
      <w:bookmarkStart w:id="507" w:name="_Toc33963281"/>
      <w:bookmarkStart w:id="508" w:name="_Toc34393351"/>
      <w:bookmarkStart w:id="509" w:name="_Toc45216167"/>
      <w:bookmarkStart w:id="510" w:name="_Toc51931736"/>
      <w:bookmarkStart w:id="511" w:name="_Toc58235097"/>
      <w:bookmarkStart w:id="512" w:name="_Toc171628827"/>
      <w:bookmarkStart w:id="513" w:name="_Toc20233394"/>
      <w:bookmarkEnd w:id="482"/>
      <w:r w:rsidRPr="00644C11">
        <w:t>8</w:t>
      </w:r>
      <w:r w:rsidR="005B5AD6" w:rsidRPr="00644C11">
        <w:t>.3</w:t>
      </w:r>
      <w:r w:rsidR="005B5AD6" w:rsidRPr="00644C11">
        <w:tab/>
      </w:r>
      <w:r w:rsidR="00590B58" w:rsidRPr="00644C11">
        <w:t>P</w:t>
      </w:r>
      <w:r w:rsidR="005B5AD6" w:rsidRPr="00644C11">
        <w:t>ort management notify</w:t>
      </w:r>
      <w:bookmarkEnd w:id="507"/>
      <w:bookmarkEnd w:id="508"/>
      <w:bookmarkEnd w:id="509"/>
      <w:bookmarkEnd w:id="510"/>
      <w:bookmarkEnd w:id="511"/>
      <w:bookmarkEnd w:id="512"/>
    </w:p>
    <w:p w14:paraId="0F4F1AAA" w14:textId="5E3E3A63" w:rsidR="005B5AD6" w:rsidRPr="00644C11" w:rsidRDefault="00C534A0" w:rsidP="007A3061">
      <w:pPr>
        <w:pStyle w:val="Heading3"/>
        <w:rPr>
          <w:lang w:eastAsia="ko-KR"/>
        </w:rPr>
      </w:pPr>
      <w:bookmarkStart w:id="514" w:name="_Toc33963282"/>
      <w:bookmarkStart w:id="515" w:name="_Toc34393352"/>
      <w:bookmarkStart w:id="516" w:name="_Toc45216168"/>
      <w:bookmarkStart w:id="517" w:name="_Toc51931737"/>
      <w:bookmarkStart w:id="518" w:name="_Toc58235098"/>
      <w:bookmarkStart w:id="519" w:name="_Toc171628828"/>
      <w:r w:rsidRPr="00644C11">
        <w:t>8</w:t>
      </w:r>
      <w:r w:rsidR="005B5AD6" w:rsidRPr="00644C11">
        <w:t>.3.1</w:t>
      </w:r>
      <w:r w:rsidR="005B5AD6" w:rsidRPr="00644C11">
        <w:tab/>
      </w:r>
      <w:r w:rsidR="005B5AD6" w:rsidRPr="00644C11">
        <w:rPr>
          <w:lang w:eastAsia="ko-KR"/>
        </w:rPr>
        <w:t>Message definition</w:t>
      </w:r>
      <w:bookmarkEnd w:id="514"/>
      <w:bookmarkEnd w:id="515"/>
      <w:bookmarkEnd w:id="516"/>
      <w:bookmarkEnd w:id="517"/>
      <w:bookmarkEnd w:id="518"/>
      <w:bookmarkEnd w:id="519"/>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0" w:name="_Toc33963283"/>
      <w:bookmarkStart w:id="521" w:name="_Toc34393353"/>
      <w:bookmarkStart w:id="522" w:name="_Toc45216169"/>
      <w:bookmarkStart w:id="523" w:name="_Toc51931738"/>
      <w:bookmarkStart w:id="524" w:name="_Toc58235099"/>
      <w:bookmarkStart w:id="525" w:name="_Toc171628829"/>
      <w:bookmarkStart w:id="526" w:name="_Toc20233396"/>
      <w:bookmarkEnd w:id="513"/>
      <w:r w:rsidRPr="00644C11">
        <w:t>8</w:t>
      </w:r>
      <w:r w:rsidR="005B5AD6" w:rsidRPr="00644C11">
        <w:t>.4</w:t>
      </w:r>
      <w:r w:rsidR="005B5AD6" w:rsidRPr="00644C11">
        <w:tab/>
      </w:r>
      <w:r w:rsidR="00590B58" w:rsidRPr="00644C11">
        <w:t>P</w:t>
      </w:r>
      <w:r w:rsidR="005B5AD6" w:rsidRPr="00644C11">
        <w:t>ort management notify ack</w:t>
      </w:r>
      <w:bookmarkEnd w:id="520"/>
      <w:bookmarkEnd w:id="521"/>
      <w:bookmarkEnd w:id="522"/>
      <w:bookmarkEnd w:id="523"/>
      <w:bookmarkEnd w:id="524"/>
      <w:bookmarkEnd w:id="525"/>
    </w:p>
    <w:p w14:paraId="0E254B26" w14:textId="29AB5E80" w:rsidR="005B5AD6" w:rsidRPr="00644C11" w:rsidRDefault="00C534A0" w:rsidP="007A3061">
      <w:pPr>
        <w:pStyle w:val="Heading3"/>
        <w:rPr>
          <w:lang w:eastAsia="ko-KR"/>
        </w:rPr>
      </w:pPr>
      <w:bookmarkStart w:id="527" w:name="_Toc33963284"/>
      <w:bookmarkStart w:id="528" w:name="_Toc34393354"/>
      <w:bookmarkStart w:id="529" w:name="_Toc45216170"/>
      <w:bookmarkStart w:id="530" w:name="_Toc51931739"/>
      <w:bookmarkStart w:id="531" w:name="_Toc58235100"/>
      <w:bookmarkStart w:id="532" w:name="_Toc171628830"/>
      <w:r w:rsidRPr="00644C11">
        <w:t>8</w:t>
      </w:r>
      <w:r w:rsidR="005B5AD6" w:rsidRPr="00644C11">
        <w:t>.4.1</w:t>
      </w:r>
      <w:r w:rsidR="005B5AD6" w:rsidRPr="00644C11">
        <w:tab/>
      </w:r>
      <w:r w:rsidR="005B5AD6" w:rsidRPr="00644C11">
        <w:rPr>
          <w:lang w:eastAsia="ko-KR"/>
        </w:rPr>
        <w:t>Message definition</w:t>
      </w:r>
      <w:bookmarkEnd w:id="527"/>
      <w:bookmarkEnd w:id="528"/>
      <w:bookmarkEnd w:id="529"/>
      <w:bookmarkEnd w:id="530"/>
      <w:bookmarkEnd w:id="531"/>
      <w:bookmarkEnd w:id="532"/>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3" w:name="_Toc33963285"/>
      <w:bookmarkStart w:id="534" w:name="_Toc34393355"/>
      <w:bookmarkStart w:id="535" w:name="_Toc45216171"/>
      <w:bookmarkStart w:id="536" w:name="_Toc51931740"/>
      <w:bookmarkStart w:id="537" w:name="_Toc58235101"/>
      <w:bookmarkStart w:id="538" w:name="_Toc171628831"/>
      <w:bookmarkStart w:id="539" w:name="_Toc20233398"/>
      <w:bookmarkEnd w:id="526"/>
      <w:r w:rsidRPr="00644C11">
        <w:t>8</w:t>
      </w:r>
      <w:r w:rsidR="005B5AD6" w:rsidRPr="00644C11">
        <w:t>.5</w:t>
      </w:r>
      <w:r w:rsidR="005B5AD6" w:rsidRPr="00644C11">
        <w:tab/>
      </w:r>
      <w:r w:rsidR="00590B58" w:rsidRPr="00644C11">
        <w:t>P</w:t>
      </w:r>
      <w:r w:rsidR="005B5AD6" w:rsidRPr="00644C11">
        <w:t>ort management notify complete</w:t>
      </w:r>
      <w:bookmarkEnd w:id="533"/>
      <w:bookmarkEnd w:id="534"/>
      <w:bookmarkEnd w:id="535"/>
      <w:bookmarkEnd w:id="536"/>
      <w:bookmarkEnd w:id="537"/>
      <w:bookmarkEnd w:id="538"/>
    </w:p>
    <w:p w14:paraId="18A28E9F" w14:textId="7D17BF3D" w:rsidR="005B5AD6" w:rsidRPr="00644C11" w:rsidRDefault="00C30FB2" w:rsidP="007A3061">
      <w:pPr>
        <w:pStyle w:val="Heading3"/>
        <w:rPr>
          <w:lang w:eastAsia="ko-KR"/>
        </w:rPr>
      </w:pPr>
      <w:bookmarkStart w:id="540" w:name="_Toc33963286"/>
      <w:bookmarkStart w:id="541" w:name="_Toc34393356"/>
      <w:bookmarkStart w:id="542" w:name="_Toc45216172"/>
      <w:bookmarkStart w:id="543" w:name="_Toc51931741"/>
      <w:bookmarkStart w:id="544" w:name="_Toc58235102"/>
      <w:bookmarkStart w:id="545" w:name="_Toc171628832"/>
      <w:r w:rsidRPr="00644C11">
        <w:t>8</w:t>
      </w:r>
      <w:r w:rsidR="005B5AD6" w:rsidRPr="00644C11">
        <w:t>.5.1</w:t>
      </w:r>
      <w:r w:rsidR="005B5AD6" w:rsidRPr="00644C11">
        <w:tab/>
      </w:r>
      <w:r w:rsidR="005B5AD6" w:rsidRPr="00644C11">
        <w:rPr>
          <w:lang w:eastAsia="ko-KR"/>
        </w:rPr>
        <w:t>Message definition</w:t>
      </w:r>
      <w:bookmarkEnd w:id="540"/>
      <w:bookmarkEnd w:id="541"/>
      <w:bookmarkEnd w:id="542"/>
      <w:bookmarkEnd w:id="543"/>
      <w:bookmarkEnd w:id="544"/>
      <w:bookmarkEnd w:id="545"/>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6" w:name="_Toc22917696"/>
      <w:bookmarkStart w:id="547" w:name="_Toc33963287"/>
      <w:bookmarkStart w:id="548" w:name="_Toc34393357"/>
      <w:bookmarkStart w:id="549" w:name="_Toc45216173"/>
      <w:bookmarkStart w:id="550" w:name="_Toc51931742"/>
      <w:bookmarkStart w:id="551" w:name="_Toc58235103"/>
      <w:bookmarkStart w:id="552" w:name="_Toc171628833"/>
      <w:bookmarkStart w:id="553" w:name="_Toc20233400"/>
      <w:bookmarkStart w:id="554" w:name="_Hlk23686580"/>
      <w:bookmarkEnd w:id="539"/>
      <w:r w:rsidRPr="00644C11">
        <w:t>8.</w:t>
      </w:r>
      <w:r w:rsidR="00104F8D" w:rsidRPr="00644C11">
        <w:t>6</w:t>
      </w:r>
      <w:r w:rsidRPr="00644C11">
        <w:tab/>
      </w:r>
      <w:r w:rsidR="00EA4CED" w:rsidRPr="00644C11">
        <w:t>P</w:t>
      </w:r>
      <w:r w:rsidRPr="00644C11">
        <w:t xml:space="preserve">ort management </w:t>
      </w:r>
      <w:bookmarkEnd w:id="546"/>
      <w:r w:rsidRPr="00644C11">
        <w:t>capability</w:t>
      </w:r>
      <w:bookmarkEnd w:id="547"/>
      <w:bookmarkEnd w:id="548"/>
      <w:bookmarkEnd w:id="549"/>
      <w:bookmarkEnd w:id="550"/>
      <w:bookmarkEnd w:id="551"/>
      <w:bookmarkEnd w:id="552"/>
    </w:p>
    <w:p w14:paraId="175B2671" w14:textId="43B8B8A2" w:rsidR="00EC4ACE" w:rsidRPr="00644C11" w:rsidRDefault="00EC4ACE" w:rsidP="00EC4ACE">
      <w:pPr>
        <w:pStyle w:val="Heading3"/>
        <w:rPr>
          <w:lang w:eastAsia="ko-KR"/>
        </w:rPr>
      </w:pPr>
      <w:bookmarkStart w:id="555" w:name="_Toc33963288"/>
      <w:bookmarkStart w:id="556" w:name="_Toc34393358"/>
      <w:bookmarkStart w:id="557" w:name="_Toc45216174"/>
      <w:bookmarkStart w:id="558" w:name="_Toc51931743"/>
      <w:bookmarkStart w:id="559" w:name="_Toc58235104"/>
      <w:bookmarkStart w:id="560" w:name="_Toc171628834"/>
      <w:r w:rsidRPr="00644C11">
        <w:t>8.</w:t>
      </w:r>
      <w:r w:rsidR="00104F8D" w:rsidRPr="00644C11">
        <w:t>6</w:t>
      </w:r>
      <w:r w:rsidRPr="00644C11">
        <w:t>.1</w:t>
      </w:r>
      <w:r w:rsidRPr="00644C11">
        <w:tab/>
      </w:r>
      <w:r w:rsidRPr="00644C11">
        <w:rPr>
          <w:lang w:eastAsia="ko-KR"/>
        </w:rPr>
        <w:t>Message definition</w:t>
      </w:r>
      <w:bookmarkEnd w:id="555"/>
      <w:bookmarkEnd w:id="556"/>
      <w:bookmarkEnd w:id="557"/>
      <w:bookmarkEnd w:id="558"/>
      <w:bookmarkEnd w:id="559"/>
      <w:bookmarkEnd w:id="560"/>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1" w:name="_Toc33963289"/>
      <w:bookmarkStart w:id="562" w:name="_Toc34393359"/>
      <w:bookmarkStart w:id="563" w:name="_Toc45216175"/>
      <w:bookmarkStart w:id="564" w:name="_Toc51931744"/>
      <w:bookmarkStart w:id="565" w:name="_Toc58235105"/>
      <w:bookmarkStart w:id="566" w:name="_Toc171628835"/>
      <w:r w:rsidRPr="00644C11">
        <w:t>8.</w:t>
      </w:r>
      <w:r w:rsidR="00104F8D" w:rsidRPr="00644C11">
        <w:t>6</w:t>
      </w:r>
      <w:r w:rsidRPr="00644C11">
        <w:t>.2</w:t>
      </w:r>
      <w:r w:rsidRPr="00644C11">
        <w:tab/>
      </w:r>
      <w:bookmarkEnd w:id="561"/>
      <w:bookmarkEnd w:id="562"/>
      <w:r w:rsidR="00446AE9" w:rsidRPr="00644C11">
        <w:rPr>
          <w:lang w:eastAsia="ko-KR"/>
        </w:rPr>
        <w:t>Void</w:t>
      </w:r>
      <w:bookmarkEnd w:id="563"/>
      <w:bookmarkEnd w:id="564"/>
      <w:bookmarkEnd w:id="565"/>
      <w:bookmarkEnd w:id="566"/>
    </w:p>
    <w:p w14:paraId="2F4D021E" w14:textId="544E43B5" w:rsidR="0063384D" w:rsidRPr="00644C11" w:rsidRDefault="0063384D" w:rsidP="0063384D">
      <w:pPr>
        <w:pStyle w:val="Heading2"/>
      </w:pPr>
      <w:bookmarkStart w:id="567" w:name="_Toc45216176"/>
      <w:bookmarkStart w:id="568" w:name="_Toc51931745"/>
      <w:bookmarkStart w:id="569" w:name="_Toc58235107"/>
      <w:bookmarkStart w:id="570" w:name="_Toc171628836"/>
      <w:bookmarkStart w:id="571" w:name="_Toc33963290"/>
      <w:bookmarkStart w:id="572" w:name="_Toc34393360"/>
      <w:r w:rsidRPr="00644C11">
        <w:t>8.7</w:t>
      </w:r>
      <w:r w:rsidRPr="00644C11">
        <w:tab/>
        <w:t xml:space="preserve">Manage </w:t>
      </w:r>
      <w:r w:rsidR="00EA4CED" w:rsidRPr="00644C11">
        <w:t>User plane node</w:t>
      </w:r>
      <w:r w:rsidRPr="00644C11">
        <w:t xml:space="preserve"> command</w:t>
      </w:r>
      <w:bookmarkEnd w:id="567"/>
      <w:bookmarkEnd w:id="568"/>
      <w:bookmarkEnd w:id="569"/>
      <w:bookmarkEnd w:id="570"/>
    </w:p>
    <w:p w14:paraId="3856F90A" w14:textId="77777777" w:rsidR="0063384D" w:rsidRPr="00644C11" w:rsidRDefault="0063384D" w:rsidP="0063384D">
      <w:pPr>
        <w:pStyle w:val="Heading3"/>
        <w:rPr>
          <w:lang w:eastAsia="ko-KR"/>
        </w:rPr>
      </w:pPr>
      <w:bookmarkStart w:id="573" w:name="_Toc45216177"/>
      <w:bookmarkStart w:id="574" w:name="_Toc51931746"/>
      <w:bookmarkStart w:id="575" w:name="_Toc58235108"/>
      <w:bookmarkStart w:id="576" w:name="_Toc171628837"/>
      <w:r w:rsidRPr="00644C11">
        <w:t>8.7.1</w:t>
      </w:r>
      <w:r w:rsidRPr="00644C11">
        <w:tab/>
      </w:r>
      <w:r w:rsidRPr="00644C11">
        <w:rPr>
          <w:lang w:eastAsia="ko-KR"/>
        </w:rPr>
        <w:t>Message definition</w:t>
      </w:r>
      <w:bookmarkEnd w:id="573"/>
      <w:bookmarkEnd w:id="574"/>
      <w:bookmarkEnd w:id="575"/>
      <w:bookmarkEnd w:id="576"/>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7" w:name="_Toc45216178"/>
      <w:bookmarkStart w:id="578" w:name="_Toc51931747"/>
      <w:bookmarkStart w:id="579" w:name="_Toc58235109"/>
      <w:bookmarkStart w:id="580" w:name="_Toc171628838"/>
      <w:r w:rsidRPr="00644C11">
        <w:t>8.8</w:t>
      </w:r>
      <w:r w:rsidRPr="00644C11">
        <w:tab/>
        <w:t xml:space="preserve">Manage </w:t>
      </w:r>
      <w:r w:rsidR="00EA4CED" w:rsidRPr="00644C11">
        <w:t>User plane node</w:t>
      </w:r>
      <w:r w:rsidRPr="00644C11">
        <w:t xml:space="preserve"> complete</w:t>
      </w:r>
      <w:bookmarkEnd w:id="577"/>
      <w:bookmarkEnd w:id="578"/>
      <w:bookmarkEnd w:id="579"/>
      <w:bookmarkEnd w:id="580"/>
    </w:p>
    <w:p w14:paraId="5A2298E2" w14:textId="77777777" w:rsidR="006D5029" w:rsidRPr="00644C11" w:rsidRDefault="006D5029" w:rsidP="006D5029">
      <w:pPr>
        <w:pStyle w:val="Heading3"/>
        <w:rPr>
          <w:lang w:eastAsia="ko-KR"/>
        </w:rPr>
      </w:pPr>
      <w:bookmarkStart w:id="581" w:name="_Toc45216179"/>
      <w:bookmarkStart w:id="582" w:name="_Toc51931748"/>
      <w:bookmarkStart w:id="583" w:name="_Toc58235110"/>
      <w:bookmarkStart w:id="584" w:name="_Toc171628839"/>
      <w:r w:rsidRPr="00644C11">
        <w:t>8.8.1</w:t>
      </w:r>
      <w:r w:rsidRPr="00644C11">
        <w:tab/>
      </w:r>
      <w:r w:rsidRPr="00644C11">
        <w:rPr>
          <w:lang w:eastAsia="ko-KR"/>
        </w:rPr>
        <w:t>Message definition</w:t>
      </w:r>
      <w:bookmarkEnd w:id="581"/>
      <w:bookmarkEnd w:id="582"/>
      <w:bookmarkEnd w:id="583"/>
      <w:bookmarkEnd w:id="584"/>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5" w:name="_Toc45216180"/>
      <w:bookmarkStart w:id="586" w:name="_Toc51931749"/>
      <w:bookmarkStart w:id="587" w:name="_Toc58235111"/>
      <w:bookmarkStart w:id="588" w:name="_Toc171628840"/>
      <w:r w:rsidRPr="00644C11">
        <w:t>8.8.2</w:t>
      </w:r>
      <w:r w:rsidRPr="00644C11">
        <w:tab/>
      </w:r>
      <w:r w:rsidR="00EA4CED" w:rsidRPr="00644C11">
        <w:rPr>
          <w:lang w:eastAsia="ko-KR"/>
        </w:rPr>
        <w:t>User plane node</w:t>
      </w:r>
      <w:r w:rsidRPr="00644C11">
        <w:rPr>
          <w:lang w:eastAsia="ko-KR"/>
        </w:rPr>
        <w:t xml:space="preserve"> management capability</w:t>
      </w:r>
      <w:bookmarkEnd w:id="585"/>
      <w:bookmarkEnd w:id="586"/>
      <w:bookmarkEnd w:id="587"/>
      <w:bookmarkEnd w:id="588"/>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9" w:name="_Toc45216181"/>
      <w:bookmarkStart w:id="590" w:name="_Toc51931750"/>
      <w:bookmarkStart w:id="591" w:name="_Toc58235112"/>
      <w:bookmarkStart w:id="592" w:name="_Toc171628841"/>
      <w:r w:rsidRPr="00644C11">
        <w:t>8.8.3</w:t>
      </w:r>
      <w:r w:rsidRPr="00644C11">
        <w:tab/>
      </w:r>
      <w:r w:rsidR="00EA4CED" w:rsidRPr="00644C11">
        <w:rPr>
          <w:lang w:eastAsia="ko-KR"/>
        </w:rPr>
        <w:t>User plane node</w:t>
      </w:r>
      <w:r w:rsidRPr="00644C11">
        <w:rPr>
          <w:lang w:eastAsia="ko-KR"/>
        </w:rPr>
        <w:t xml:space="preserve"> status</w:t>
      </w:r>
      <w:bookmarkEnd w:id="589"/>
      <w:bookmarkEnd w:id="590"/>
      <w:bookmarkEnd w:id="591"/>
      <w:bookmarkEnd w:id="592"/>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3" w:name="_Toc45216182"/>
      <w:bookmarkStart w:id="594" w:name="_Toc51931751"/>
      <w:bookmarkStart w:id="595" w:name="_Toc58235113"/>
      <w:bookmarkStart w:id="596" w:name="_Toc171628842"/>
      <w:r w:rsidRPr="00644C11">
        <w:t>8.8.4</w:t>
      </w:r>
      <w:r w:rsidRPr="00644C11">
        <w:tab/>
      </w:r>
      <w:r w:rsidR="00EA4CED" w:rsidRPr="00644C11">
        <w:rPr>
          <w:lang w:eastAsia="ko-KR"/>
        </w:rPr>
        <w:t>User plane node</w:t>
      </w:r>
      <w:r w:rsidRPr="00644C11">
        <w:rPr>
          <w:lang w:eastAsia="ko-KR"/>
        </w:rPr>
        <w:t xml:space="preserve"> update result</w:t>
      </w:r>
      <w:bookmarkEnd w:id="593"/>
      <w:bookmarkEnd w:id="594"/>
      <w:bookmarkEnd w:id="595"/>
      <w:bookmarkEnd w:id="596"/>
    </w:p>
    <w:p w14:paraId="2D04D2D4" w14:textId="114DA705"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w:t>
      </w:r>
      <w:r w:rsidR="003A316E">
        <w:rPr>
          <w:lang w:eastAsia="ko-KR"/>
        </w:rPr>
        <w:t xml:space="preserve">or </w:t>
      </w:r>
      <w:r w:rsidR="003A316E" w:rsidRPr="00644C11">
        <w:rPr>
          <w:lang w:eastAsia="ko-KR"/>
        </w:rPr>
        <w:t>"</w:t>
      </w:r>
      <w:r w:rsidR="003A316E">
        <w:t>delete parameter-entry</w:t>
      </w:r>
      <w:r w:rsidR="003A316E" w:rsidRPr="00644C11">
        <w:rPr>
          <w:lang w:eastAsia="ko-KR"/>
        </w:rPr>
        <w:t>"</w:t>
      </w:r>
      <w:r w:rsidR="003A316E">
        <w:t xml:space="preserve"> </w:t>
      </w:r>
      <w:r w:rsidRPr="00644C11">
        <w:rPr>
          <w:lang w:eastAsia="ko-KR"/>
        </w:rPr>
        <w:t xml:space="preserve">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7" w:name="_Toc45216183"/>
      <w:bookmarkStart w:id="598" w:name="_Toc51931752"/>
      <w:bookmarkStart w:id="599" w:name="_Toc58235114"/>
      <w:bookmarkStart w:id="600" w:name="_Toc171628843"/>
      <w:r w:rsidRPr="00644C11">
        <w:t>8.9</w:t>
      </w:r>
      <w:r w:rsidRPr="00644C11">
        <w:tab/>
      </w:r>
      <w:r w:rsidR="00EA4CED" w:rsidRPr="00644C11">
        <w:t>User plane node</w:t>
      </w:r>
      <w:r w:rsidRPr="00644C11">
        <w:t xml:space="preserve"> management notify</w:t>
      </w:r>
      <w:bookmarkEnd w:id="597"/>
      <w:bookmarkEnd w:id="598"/>
      <w:bookmarkEnd w:id="599"/>
      <w:bookmarkEnd w:id="600"/>
    </w:p>
    <w:p w14:paraId="2D11E91B" w14:textId="77777777" w:rsidR="006D5029" w:rsidRPr="00644C11" w:rsidRDefault="006D5029" w:rsidP="006D5029">
      <w:pPr>
        <w:pStyle w:val="Heading3"/>
        <w:rPr>
          <w:lang w:eastAsia="ko-KR"/>
        </w:rPr>
      </w:pPr>
      <w:bookmarkStart w:id="601" w:name="_Toc45216184"/>
      <w:bookmarkStart w:id="602" w:name="_Toc51931753"/>
      <w:bookmarkStart w:id="603" w:name="_Toc58235115"/>
      <w:bookmarkStart w:id="604" w:name="_Toc171628844"/>
      <w:r w:rsidRPr="00644C11">
        <w:t>8.9.1</w:t>
      </w:r>
      <w:r w:rsidRPr="00644C11">
        <w:tab/>
      </w:r>
      <w:r w:rsidRPr="00644C11">
        <w:rPr>
          <w:lang w:eastAsia="ko-KR"/>
        </w:rPr>
        <w:t>Message definition</w:t>
      </w:r>
      <w:bookmarkEnd w:id="601"/>
      <w:bookmarkEnd w:id="602"/>
      <w:bookmarkEnd w:id="603"/>
      <w:bookmarkEnd w:id="604"/>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5" w:name="_Toc45216185"/>
      <w:bookmarkStart w:id="606" w:name="_Toc51931754"/>
      <w:bookmarkStart w:id="607" w:name="_Toc58235116"/>
      <w:bookmarkStart w:id="608" w:name="_Toc171628845"/>
      <w:r w:rsidRPr="00644C11">
        <w:t>8.10</w:t>
      </w:r>
      <w:r w:rsidRPr="00644C11">
        <w:tab/>
      </w:r>
      <w:r w:rsidR="00EA4CED" w:rsidRPr="00644C11">
        <w:t>User plane node</w:t>
      </w:r>
      <w:r w:rsidRPr="00644C11">
        <w:t xml:space="preserve"> management notify ack</w:t>
      </w:r>
      <w:bookmarkEnd w:id="605"/>
      <w:bookmarkEnd w:id="606"/>
      <w:bookmarkEnd w:id="607"/>
      <w:bookmarkEnd w:id="608"/>
    </w:p>
    <w:p w14:paraId="638E0594" w14:textId="77777777" w:rsidR="006D5029" w:rsidRPr="00644C11" w:rsidRDefault="006D5029" w:rsidP="006D5029">
      <w:pPr>
        <w:pStyle w:val="Heading3"/>
        <w:rPr>
          <w:lang w:eastAsia="ko-KR"/>
        </w:rPr>
      </w:pPr>
      <w:bookmarkStart w:id="609" w:name="_Toc45216186"/>
      <w:bookmarkStart w:id="610" w:name="_Toc51931755"/>
      <w:bookmarkStart w:id="611" w:name="_Toc58235117"/>
      <w:bookmarkStart w:id="612" w:name="_Toc171628846"/>
      <w:r w:rsidRPr="00644C11">
        <w:t>8.10.1</w:t>
      </w:r>
      <w:r w:rsidRPr="00644C11">
        <w:tab/>
      </w:r>
      <w:r w:rsidRPr="00644C11">
        <w:rPr>
          <w:lang w:eastAsia="ko-KR"/>
        </w:rPr>
        <w:t>Message definition</w:t>
      </w:r>
      <w:bookmarkEnd w:id="609"/>
      <w:bookmarkEnd w:id="610"/>
      <w:bookmarkEnd w:id="611"/>
      <w:bookmarkEnd w:id="612"/>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3" w:name="_Toc45216187"/>
      <w:bookmarkStart w:id="614" w:name="_Toc51931756"/>
      <w:bookmarkStart w:id="615" w:name="_Toc58235118"/>
      <w:bookmarkStart w:id="616" w:name="_Toc171628847"/>
      <w:r w:rsidRPr="00644C11">
        <w:rPr>
          <w:lang w:val="fr-FR"/>
        </w:rPr>
        <w:t>9</w:t>
      </w:r>
      <w:r w:rsidR="005B5AD6" w:rsidRPr="00644C11">
        <w:rPr>
          <w:lang w:val="fr-FR"/>
        </w:rPr>
        <w:tab/>
        <w:t>Information elements coding</w:t>
      </w:r>
      <w:bookmarkEnd w:id="571"/>
      <w:bookmarkEnd w:id="572"/>
      <w:bookmarkEnd w:id="613"/>
      <w:bookmarkEnd w:id="614"/>
      <w:bookmarkEnd w:id="615"/>
      <w:bookmarkEnd w:id="616"/>
    </w:p>
    <w:p w14:paraId="149029F1" w14:textId="09055CBF" w:rsidR="005B5AD6" w:rsidRPr="00644C11" w:rsidRDefault="00C30FB2" w:rsidP="007A3061">
      <w:pPr>
        <w:pStyle w:val="Heading2"/>
        <w:rPr>
          <w:lang w:val="fr-FR"/>
        </w:rPr>
      </w:pPr>
      <w:bookmarkStart w:id="617" w:name="_Toc33963291"/>
      <w:bookmarkStart w:id="618" w:name="_Toc34393361"/>
      <w:bookmarkStart w:id="619" w:name="_Toc45216188"/>
      <w:bookmarkStart w:id="620" w:name="_Toc51931757"/>
      <w:bookmarkStart w:id="621" w:name="_Toc58235119"/>
      <w:bookmarkStart w:id="622" w:name="_Toc171628848"/>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7"/>
      <w:bookmarkEnd w:id="618"/>
      <w:bookmarkEnd w:id="619"/>
      <w:bookmarkEnd w:id="620"/>
      <w:bookmarkEnd w:id="621"/>
      <w:bookmarkEnd w:id="622"/>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4C254C"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3" w:name="_Toc33963292"/>
      <w:bookmarkStart w:id="624" w:name="_Toc34393362"/>
      <w:bookmarkStart w:id="625" w:name="_Toc45216189"/>
      <w:bookmarkStart w:id="626" w:name="_Toc51931758"/>
      <w:bookmarkStart w:id="627" w:name="_Toc58235120"/>
      <w:bookmarkStart w:id="628" w:name="_Toc171628849"/>
      <w:bookmarkStart w:id="629" w:name="_Toc20233401"/>
      <w:bookmarkEnd w:id="553"/>
      <w:bookmarkEnd w:id="554"/>
      <w:r w:rsidRPr="00644C11">
        <w:t>9</w:t>
      </w:r>
      <w:r w:rsidR="005B5AD6" w:rsidRPr="00644C11">
        <w:t>.2</w:t>
      </w:r>
      <w:r w:rsidR="005B5AD6" w:rsidRPr="00644C11">
        <w:tab/>
      </w:r>
      <w:r w:rsidR="00973FDC" w:rsidRPr="00644C11">
        <w:t>P</w:t>
      </w:r>
      <w:r w:rsidR="005B5AD6" w:rsidRPr="00644C11">
        <w:t>ort management list</w:t>
      </w:r>
      <w:bookmarkEnd w:id="623"/>
      <w:bookmarkEnd w:id="624"/>
      <w:bookmarkEnd w:id="625"/>
      <w:bookmarkEnd w:id="626"/>
      <w:bookmarkEnd w:id="627"/>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0" w:name="_Toc33963293"/>
      <w:bookmarkStart w:id="631" w:name="_Toc34393363"/>
      <w:bookmarkStart w:id="632" w:name="_Toc45216190"/>
      <w:bookmarkStart w:id="633" w:name="_Toc51931759"/>
      <w:bookmarkStart w:id="634" w:name="_Toc58235121"/>
      <w:bookmarkStart w:id="635" w:name="_Toc20233402"/>
      <w:bookmarkEnd w:id="629"/>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5C0C4C13" w14:textId="13666B9A" w:rsidR="0032080C" w:rsidRPr="0045243D" w:rsidRDefault="009945F3" w:rsidP="0032080C">
      <w:pPr>
        <w:pStyle w:val="TH"/>
        <w:rPr>
          <w:lang w:val="fr-FR"/>
        </w:rPr>
      </w:pPr>
      <w:r w:rsidRPr="00676E26">
        <w:rPr>
          <w:lang w:val="fr-FR"/>
        </w:rPr>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7ACF9838" w:rsidR="0032080C" w:rsidRPr="00D25151" w:rsidRDefault="0032080C" w:rsidP="00FA3117">
            <w:pPr>
              <w:pStyle w:val="TAL"/>
            </w:pPr>
            <w:r w:rsidRPr="00D25151">
              <w:t>0 0 0 0 0 0 1 1</w:t>
            </w:r>
            <w:r w:rsidRPr="00D25151">
              <w:tab/>
              <w:t>Set parameter (NOTE</w:t>
            </w:r>
            <w:r w:rsidRPr="00D25151">
              <w:rPr>
                <w:rFonts w:cs="Arial"/>
              </w:rPr>
              <w:t> 1</w:t>
            </w:r>
            <w:r w:rsidR="008C7566">
              <w:rPr>
                <w:rFonts w:cs="Arial"/>
              </w:rPr>
              <w:t xml:space="preserve">, </w:t>
            </w:r>
            <w:r w:rsidR="008C7566">
              <w:t>NOTE in Table 9.</w:t>
            </w:r>
            <w:r w:rsidR="009A10B4">
              <w:t>22</w:t>
            </w:r>
            <w:r w:rsidR="008C7566">
              <w:t>.1</w:t>
            </w:r>
            <w:r w:rsidR="0090731A">
              <w:t>, NOTE</w:t>
            </w:r>
            <w:r w:rsidR="0090731A" w:rsidRPr="00D25151">
              <w:rPr>
                <w:rFonts w:cs="Arial"/>
              </w:rPr>
              <w:t> </w:t>
            </w:r>
            <w:r w:rsidR="0090731A">
              <w:rPr>
                <w:rFonts w:cs="Arial"/>
              </w:rPr>
              <w:t xml:space="preserve">5 </w:t>
            </w:r>
            <w:r w:rsidR="0090731A">
              <w:t>in Table 9.15.1</w:t>
            </w:r>
            <w:r w:rsidR="0090731A"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6B80397A"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5C2679" w14:textId="77777777" w:rsidR="00577503" w:rsidRDefault="00577503" w:rsidP="00577503">
            <w:pPr>
              <w:pStyle w:val="TAL"/>
              <w:rPr>
                <w:rFonts w:cs="Arial"/>
              </w:rPr>
            </w:pPr>
            <w:r w:rsidRPr="00C54769">
              <w:rPr>
                <w:rFonts w:cs="Arial"/>
              </w:rPr>
              <w:t>-</w:t>
            </w:r>
            <w:r w:rsidRPr="00C54769">
              <w:rPr>
                <w:rFonts w:cs="Arial"/>
              </w:rPr>
              <w:tab/>
              <w:t>000BH SupportedListMax;</w:t>
            </w:r>
          </w:p>
          <w:p w14:paraId="343CD87C" w14:textId="77777777" w:rsidR="00577503" w:rsidRPr="00F85509" w:rsidRDefault="00577503" w:rsidP="0057750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01CE49DC" w14:textId="3DC0F559" w:rsidR="00577503" w:rsidRDefault="00577503" w:rsidP="00FA3117">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5F897140" w14:textId="77777777" w:rsidR="0032080C" w:rsidRPr="00D25151" w:rsidRDefault="0032080C" w:rsidP="00FA3117">
            <w:pPr>
              <w:pStyle w:val="TAL"/>
              <w:rPr>
                <w:rFonts w:cs="Arial"/>
              </w:rPr>
            </w:pPr>
          </w:p>
          <w:p w14:paraId="1ABC32FC" w14:textId="113523DD" w:rsidR="001650A2" w:rsidRPr="00D25151" w:rsidRDefault="001650A2" w:rsidP="001650A2">
            <w:pPr>
              <w:pStyle w:val="TAL"/>
              <w:rPr>
                <w:rFonts w:cs="Arial"/>
              </w:rPr>
            </w:pPr>
            <w:r w:rsidRPr="00D25151">
              <w:rPr>
                <w:rFonts w:cs="Arial"/>
              </w:rPr>
              <w:t>-</w:t>
            </w:r>
            <w:r w:rsidRPr="00D25151">
              <w:rPr>
                <w:rFonts w:cs="Arial"/>
              </w:rPr>
              <w:tab/>
            </w:r>
            <w:r>
              <w:rPr>
                <w:rFonts w:cs="Arial"/>
              </w:rPr>
              <w:t>000EH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0CCDCEEE" w14:textId="77777777" w:rsidR="0032080C" w:rsidRPr="00D25151" w:rsidRDefault="0032080C" w:rsidP="00FA3117">
            <w:pPr>
              <w:pStyle w:val="TAL"/>
              <w:rPr>
                <w:rFonts w:cs="Arial"/>
              </w:rPr>
            </w:pPr>
          </w:p>
          <w:p w14:paraId="4E88356D" w14:textId="77777777" w:rsidR="0032080C" w:rsidRPr="00D25151" w:rsidRDefault="0032080C" w:rsidP="00FA3117">
            <w:pPr>
              <w:pStyle w:val="TAL"/>
              <w:rPr>
                <w:rFonts w:cs="Arial"/>
              </w:rPr>
            </w:pPr>
            <w:r w:rsidRPr="00D25151">
              <w:rPr>
                <w:rFonts w:cs="Arial"/>
              </w:rPr>
              <w:t>-</w:t>
            </w:r>
            <w:r w:rsidRPr="00D25151">
              <w:rPr>
                <w:rFonts w:cs="Arial"/>
              </w:rPr>
              <w:tab/>
              <w:t>0062H</w:t>
            </w:r>
          </w:p>
          <w:p w14:paraId="5A76714A" w14:textId="77777777" w:rsidR="0032080C" w:rsidRPr="00D25151" w:rsidRDefault="0032080C" w:rsidP="00FA3117">
            <w:pPr>
              <w:pStyle w:val="TAL"/>
            </w:pPr>
            <w:r w:rsidRPr="00D25151">
              <w:tab/>
              <w:t>to</w:t>
            </w:r>
            <w:r w:rsidRPr="00D25151">
              <w:tab/>
            </w:r>
            <w:r w:rsidRPr="00D25151">
              <w:tab/>
            </w:r>
            <w:r w:rsidRPr="00D25151">
              <w:tab/>
              <w:t>Spare</w:t>
            </w:r>
          </w:p>
          <w:p w14:paraId="0CE4FCE7" w14:textId="77777777" w:rsidR="0032080C" w:rsidRPr="00D25151" w:rsidRDefault="0032080C" w:rsidP="00FA3117">
            <w:pPr>
              <w:pStyle w:val="TAL"/>
              <w:rPr>
                <w:rFonts w:cs="Arial"/>
              </w:rPr>
            </w:pPr>
            <w:r w:rsidRPr="00D25151">
              <w:rPr>
                <w:rFonts w:cs="Arial"/>
              </w:rPr>
              <w:t>-</w:t>
            </w:r>
            <w:r w:rsidRPr="00D25151">
              <w:rPr>
                <w:rFonts w:cs="Arial"/>
              </w:rPr>
              <w:tab/>
              <w:t>009FH</w:t>
            </w:r>
          </w:p>
          <w:p w14:paraId="47C6D54D" w14:textId="77777777" w:rsidR="0032080C" w:rsidRPr="00D25151" w:rsidRDefault="0032080C" w:rsidP="00FA3117">
            <w:pPr>
              <w:pStyle w:val="TAL"/>
              <w:rPr>
                <w:rFonts w:cs="Arial"/>
              </w:rPr>
            </w:pPr>
          </w:p>
          <w:p w14:paraId="31F1CB55" w14:textId="77777777" w:rsidR="0032080C" w:rsidRPr="00D25151" w:rsidRDefault="0032080C" w:rsidP="00FA3117">
            <w:pPr>
              <w:pStyle w:val="TAL"/>
              <w:rPr>
                <w:rFonts w:cs="Arial"/>
              </w:rPr>
            </w:pPr>
            <w:r w:rsidRPr="00D25151">
              <w:rPr>
                <w:rFonts w:cs="Arial"/>
              </w:rPr>
              <w:t>-</w:t>
            </w:r>
            <w:r w:rsidRPr="00D25151">
              <w:rPr>
                <w:rFonts w:cs="Arial"/>
              </w:rPr>
              <w:tab/>
              <w:t>00A0H lldpV2RemChassisIdSubtype;</w:t>
            </w:r>
          </w:p>
          <w:p w14:paraId="241245FC" w14:textId="77777777" w:rsidR="0032080C" w:rsidRPr="00D25151" w:rsidRDefault="0032080C" w:rsidP="00FA3117">
            <w:pPr>
              <w:pStyle w:val="TAL"/>
              <w:rPr>
                <w:rFonts w:cs="Arial"/>
              </w:rPr>
            </w:pPr>
            <w:r w:rsidRPr="00D25151">
              <w:rPr>
                <w:rFonts w:cs="Arial"/>
              </w:rPr>
              <w:t>-</w:t>
            </w:r>
            <w:r w:rsidRPr="00D25151">
              <w:rPr>
                <w:rFonts w:cs="Arial"/>
              </w:rPr>
              <w:tab/>
              <w:t>00A1H lldpV2RemChassisId;</w:t>
            </w:r>
          </w:p>
          <w:p w14:paraId="6C13A0AC" w14:textId="77777777" w:rsidR="0032080C" w:rsidRPr="00D25151" w:rsidRDefault="0032080C" w:rsidP="00FA3117">
            <w:pPr>
              <w:pStyle w:val="TAL"/>
              <w:rPr>
                <w:rFonts w:cs="Arial"/>
              </w:rPr>
            </w:pPr>
            <w:r w:rsidRPr="00D25151">
              <w:rPr>
                <w:rFonts w:cs="Arial"/>
              </w:rPr>
              <w:t>-</w:t>
            </w:r>
            <w:r w:rsidRPr="00D25151">
              <w:rPr>
                <w:rFonts w:cs="Arial"/>
              </w:rPr>
              <w:tab/>
              <w:t>00A2H lldpV2RemPortIdSubtype;</w:t>
            </w:r>
          </w:p>
          <w:p w14:paraId="4807D54E" w14:textId="77777777" w:rsidR="0032080C" w:rsidRPr="00D25151" w:rsidRDefault="0032080C" w:rsidP="00FA3117">
            <w:pPr>
              <w:pStyle w:val="TAL"/>
              <w:rPr>
                <w:rFonts w:cs="Arial"/>
              </w:rPr>
            </w:pPr>
            <w:r w:rsidRPr="00D25151">
              <w:rPr>
                <w:rFonts w:cs="Arial"/>
              </w:rPr>
              <w:t>-</w:t>
            </w:r>
            <w:r w:rsidRPr="00D25151">
              <w:rPr>
                <w:rFonts w:cs="Arial"/>
              </w:rPr>
              <w:tab/>
              <w:t>00A3H lldpV2RemPortId;</w:t>
            </w:r>
          </w:p>
          <w:p w14:paraId="6F8EDDAF" w14:textId="77777777" w:rsidR="0032080C" w:rsidRPr="00D25151" w:rsidRDefault="0032080C" w:rsidP="00FA3117">
            <w:pPr>
              <w:pStyle w:val="TAL"/>
              <w:rPr>
                <w:rFonts w:cs="Arial"/>
              </w:rPr>
            </w:pPr>
            <w:r w:rsidRPr="00D25151">
              <w:rPr>
                <w:rFonts w:cs="Arial"/>
              </w:rPr>
              <w:t>-</w:t>
            </w:r>
            <w:r w:rsidRPr="00D25151">
              <w:rPr>
                <w:rFonts w:cs="Arial"/>
              </w:rPr>
              <w:tab/>
              <w:t>00A4H lldpTTL;</w:t>
            </w:r>
          </w:p>
          <w:p w14:paraId="56DB864C" w14:textId="77777777" w:rsidR="0032080C" w:rsidRPr="00D25151" w:rsidRDefault="0032080C" w:rsidP="00FA3117">
            <w:pPr>
              <w:pStyle w:val="TAL"/>
              <w:rPr>
                <w:rFonts w:cs="Arial"/>
              </w:rPr>
            </w:pPr>
          </w:p>
          <w:p w14:paraId="3EBBF809" w14:textId="77777777" w:rsidR="0032080C" w:rsidRPr="00D25151" w:rsidRDefault="0032080C" w:rsidP="00FA3117">
            <w:pPr>
              <w:pStyle w:val="TAL"/>
              <w:rPr>
                <w:rFonts w:cs="Arial"/>
              </w:rPr>
            </w:pPr>
            <w:r w:rsidRPr="00D25151">
              <w:rPr>
                <w:rFonts w:cs="Arial"/>
              </w:rPr>
              <w:t>-</w:t>
            </w:r>
            <w:r w:rsidRPr="00D25151">
              <w:rPr>
                <w:rFonts w:cs="Arial"/>
              </w:rPr>
              <w:tab/>
              <w:t>00A5H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4AF1F6B6" w:rsidR="0032080C" w:rsidRPr="00D25151" w:rsidRDefault="0032080C" w:rsidP="00FA3117">
            <w:pPr>
              <w:pStyle w:val="TAL"/>
              <w:rPr>
                <w:rFonts w:cs="Arial"/>
              </w:rPr>
            </w:pPr>
            <w:r w:rsidRPr="00D25151">
              <w:rPr>
                <w:rFonts w:cs="Arial"/>
              </w:rPr>
              <w:t>-</w:t>
            </w:r>
            <w:r w:rsidRPr="00D25151">
              <w:rPr>
                <w:rFonts w:cs="Arial"/>
              </w:rPr>
              <w:tab/>
            </w:r>
            <w:r w:rsidR="00F265F0">
              <w:rPr>
                <w:rFonts w:cs="Arial"/>
              </w:rPr>
              <w:t>00EF</w:t>
            </w:r>
            <w:r w:rsidR="00F265F0" w:rsidRPr="00D25151">
              <w:rPr>
                <w:rFonts w:cs="Arial"/>
              </w:rPr>
              <w:t>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3F926F6C"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7C6A03">
              <w:t>K.1-1</w:t>
            </w:r>
            <w:r w:rsidRPr="00D25151">
              <w:t>,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50C681AB" w14:textId="77777777" w:rsidR="00EC3C97" w:rsidRDefault="00EC3C97" w:rsidP="00FA3117">
            <w:pPr>
              <w:pStyle w:val="TAL"/>
            </w:pPr>
          </w:p>
          <w:p w14:paraId="5C2DD193" w14:textId="1DB55690" w:rsidR="00EC3C97" w:rsidRDefault="00EC3C97" w:rsidP="00FA3117">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3E65776E" w14:textId="77777777" w:rsidR="0032080C" w:rsidRPr="00D25151" w:rsidRDefault="0032080C" w:rsidP="00FA3117">
            <w:pPr>
              <w:pStyle w:val="TAL"/>
            </w:pPr>
          </w:p>
          <w:p w14:paraId="55A37E84" w14:textId="77777777" w:rsidR="0032080C"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1686560" w14:textId="0B43209C" w:rsidR="004200E9" w:rsidRPr="00C54769" w:rsidRDefault="004200E9" w:rsidP="004200E9">
            <w:pPr>
              <w:pStyle w:val="TAL"/>
            </w:pPr>
            <w:r w:rsidRPr="00F85509">
              <w:t xml:space="preserve">When the Ethernet port parameter name indicates </w:t>
            </w:r>
            <w:r>
              <w:t>queueMaxSDUTable</w:t>
            </w:r>
            <w:r w:rsidRPr="00F85509">
              <w:t xml:space="preserve">, the Ethernet port parameter value field contains the value </w:t>
            </w:r>
            <w:r>
              <w:t xml:space="preserve">of </w:t>
            </w:r>
            <w:r w:rsidRPr="00D25151">
              <w:t xml:space="preserve">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9A10B4">
              <w:t>22</w:t>
            </w:r>
            <w:r w:rsidRPr="00D25151">
              <w:t>.</w:t>
            </w:r>
            <w:r>
              <w:t xml:space="preserve"> </w:t>
            </w:r>
            <w:r w:rsidRPr="00F85509">
              <w:t xml:space="preserve">The length of Ethernet port parameter value field indicates a value </w:t>
            </w:r>
            <w:r>
              <w:t>between 5 and 104</w:t>
            </w:r>
            <w:r w:rsidRPr="00F85509">
              <w:t>.</w:t>
            </w:r>
          </w:p>
          <w:p w14:paraId="7C3979B2" w14:textId="77777777" w:rsidR="0032080C" w:rsidRPr="00D25151" w:rsidRDefault="0032080C" w:rsidP="00FA3117">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6FC94AC3"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B67630">
              <w:rPr>
                <w:rFonts w:ascii="Arial" w:hAnsi="Arial"/>
                <w:sz w:val="18"/>
              </w:rPr>
              <w:t>K.1-1</w:t>
            </w:r>
            <w:r w:rsidRPr="00D25151">
              <w:rPr>
                <w:rFonts w:ascii="Arial" w:hAnsi="Arial"/>
                <w:sz w:val="18"/>
              </w:rPr>
              <w:t>. The length of port parameter value field indicates a value of 1.</w:t>
            </w:r>
          </w:p>
          <w:p w14:paraId="247B19B9" w14:textId="18461474"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w:t>
            </w:r>
            <w:r w:rsidR="001B7EBF">
              <w:t>K.1-1</w:t>
            </w:r>
            <w:r w:rsidRPr="00D25151">
              <w:t>,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538B521F"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636" w:name="_Hlk31730501"/>
            <w:r w:rsidRPr="00D25151">
              <w:t>3GPP TS 23.501 [2] table </w:t>
            </w:r>
            <w:r w:rsidR="005E3A06">
              <w:t>K.1-1</w:t>
            </w:r>
            <w:r w:rsidR="005E3A06" w:rsidRPr="00D25151">
              <w:t>,</w:t>
            </w:r>
            <w:bookmarkEnd w:id="636"/>
            <w:r w:rsidRPr="00D25151">
              <w:t xml:space="preserve">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22DA6101" w:rsidR="0032080C" w:rsidRDefault="0032080C" w:rsidP="00FA3117">
            <w:pPr>
              <w:pStyle w:val="TAL"/>
            </w:pPr>
            <w:r w:rsidRPr="00D25151">
              <w:t>When the port parameter name indicates PTP instance list, the port parameter value field contains a PTP instance list as defined in 3GPP TS 23.501 [2] table </w:t>
            </w:r>
            <w:r w:rsidR="0050674F">
              <w:t>K.1-1</w:t>
            </w:r>
            <w:r w:rsidR="0050674F" w:rsidRPr="00D25151">
              <w:t>,</w:t>
            </w:r>
            <w:r w:rsidR="0050674F">
              <w:t xml:space="preserve"> </w:t>
            </w:r>
            <w:r w:rsidRPr="00D25151">
              <w:t>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27BD4BDD" w14:textId="77777777" w:rsidR="008541F8" w:rsidRPr="00D25151" w:rsidRDefault="008541F8" w:rsidP="00FA3117">
            <w:pPr>
              <w:pStyle w:val="TAL"/>
            </w:pP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1502EDAD" w14:textId="6615CFB2" w:rsidR="008541F8" w:rsidRPr="00D25151" w:rsidRDefault="0032080C" w:rsidP="00FA3117">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w:t>
            </w:r>
            <w:r w:rsidRPr="00D25151">
              <w:br/>
              <w:t>-</w:t>
            </w:r>
            <w:r w:rsidRPr="00D25151">
              <w:tab/>
              <w:t>00D3H PSFPSupportedListMax</w:t>
            </w:r>
            <w:r w:rsidR="008541F8">
              <w:t>;</w:t>
            </w:r>
            <w:r w:rsidR="008541F8">
              <w:br/>
            </w:r>
            <w:r w:rsidR="008541F8" w:rsidRPr="00D25151">
              <w:t>-</w:t>
            </w:r>
            <w:r w:rsidR="008541F8" w:rsidRPr="00D25151">
              <w:tab/>
            </w:r>
            <w:r w:rsidR="008541F8" w:rsidRPr="008541F8">
              <w:t>00F0H Interface type</w:t>
            </w:r>
            <w:r w:rsidR="008541F8" w:rsidRPr="00D25151">
              <w:t xml:space="preserve">; </w:t>
            </w:r>
            <w:r w:rsidR="008541F8" w:rsidRPr="00D25151">
              <w:br/>
              <w:t>-</w:t>
            </w:r>
            <w:r w:rsidR="008541F8" w:rsidRPr="00D25151">
              <w:tab/>
            </w:r>
            <w:r w:rsidR="008541F8" w:rsidRPr="00D25151">
              <w:rPr>
                <w:rFonts w:cs="Arial"/>
              </w:rPr>
              <w:t>00</w:t>
            </w:r>
            <w:r w:rsidR="008541F8">
              <w:rPr>
                <w:rFonts w:cs="Arial"/>
              </w:rPr>
              <w:t>F1</w:t>
            </w:r>
            <w:r w:rsidR="008541F8" w:rsidRPr="00D25151">
              <w:rPr>
                <w:rFonts w:cs="Arial"/>
              </w:rPr>
              <w:t>H</w:t>
            </w:r>
            <w:r w:rsidR="008541F8">
              <w:rPr>
                <w:rFonts w:cs="Arial"/>
              </w:rPr>
              <w:t xml:space="preserve"> </w:t>
            </w:r>
            <w:r w:rsidR="008541F8">
              <w:t>Interface enable status</w:t>
            </w:r>
            <w:r w:rsidR="008541F8" w:rsidRPr="00D25151">
              <w:t>;</w:t>
            </w:r>
            <w:r w:rsidR="008541F8" w:rsidRPr="00D25151">
              <w:br/>
              <w:t>-</w:t>
            </w:r>
            <w:r w:rsidR="008541F8" w:rsidRPr="00D25151">
              <w:tab/>
            </w:r>
            <w:r w:rsidR="008541F8" w:rsidRPr="00D25151">
              <w:rPr>
                <w:rFonts w:cs="Arial"/>
              </w:rPr>
              <w:t>00</w:t>
            </w:r>
            <w:r w:rsidR="008541F8">
              <w:rPr>
                <w:rFonts w:cs="Arial"/>
              </w:rPr>
              <w:t>F2</w:t>
            </w:r>
            <w:r w:rsidR="008541F8" w:rsidRPr="00D25151">
              <w:rPr>
                <w:rFonts w:cs="Arial"/>
              </w:rPr>
              <w:t>H</w:t>
            </w:r>
            <w:r w:rsidR="008541F8">
              <w:rPr>
                <w:rFonts w:cs="Arial"/>
              </w:rPr>
              <w:t xml:space="preserve"> </w:t>
            </w:r>
            <w:r w:rsidR="008541F8">
              <w:t>Phys-address</w:t>
            </w:r>
            <w:r w:rsidR="008541F8" w:rsidRPr="00D25151">
              <w:t xml:space="preserve">; </w:t>
            </w:r>
            <w:r w:rsidR="008541F8" w:rsidRPr="00D25151">
              <w:br/>
              <w:t>-</w:t>
            </w:r>
            <w:r w:rsidR="008541F8" w:rsidRPr="00D25151">
              <w:tab/>
            </w:r>
            <w:r w:rsidR="008541F8" w:rsidRPr="00D25151">
              <w:rPr>
                <w:rFonts w:cs="Arial"/>
              </w:rPr>
              <w:t>00</w:t>
            </w:r>
            <w:r w:rsidR="008541F8">
              <w:rPr>
                <w:rFonts w:cs="Arial"/>
              </w:rPr>
              <w:t>F3</w:t>
            </w:r>
            <w:r w:rsidR="008541F8" w:rsidRPr="00D25151">
              <w:rPr>
                <w:rFonts w:cs="Arial"/>
              </w:rPr>
              <w:t>H</w:t>
            </w:r>
            <w:r w:rsidR="008541F8">
              <w:rPr>
                <w:rFonts w:cs="Arial"/>
              </w:rPr>
              <w:t xml:space="preserve"> IPv4 enable status</w:t>
            </w:r>
            <w:r w:rsidR="008541F8" w:rsidRPr="00D25151">
              <w:t>;</w:t>
            </w:r>
            <w:r w:rsidR="008541F8" w:rsidRPr="00D25151">
              <w:br/>
              <w:t>-</w:t>
            </w:r>
            <w:r w:rsidR="008541F8" w:rsidRPr="00D25151">
              <w:tab/>
            </w:r>
            <w:r w:rsidR="008541F8" w:rsidRPr="00D25151">
              <w:rPr>
                <w:rFonts w:cs="Arial"/>
              </w:rPr>
              <w:t>00</w:t>
            </w:r>
            <w:r w:rsidR="008541F8">
              <w:rPr>
                <w:rFonts w:cs="Arial"/>
              </w:rPr>
              <w:t>F4</w:t>
            </w:r>
            <w:r w:rsidR="008541F8" w:rsidRPr="00D25151">
              <w:rPr>
                <w:rFonts w:cs="Arial"/>
              </w:rPr>
              <w:t>H</w:t>
            </w:r>
            <w:r w:rsidR="008541F8">
              <w:rPr>
                <w:rFonts w:cs="Arial"/>
              </w:rPr>
              <w:t xml:space="preserve"> IPv4 forwarding status</w:t>
            </w:r>
            <w:r w:rsidR="008541F8" w:rsidRPr="00D25151">
              <w:t>;</w:t>
            </w:r>
            <w:r w:rsidR="008541F8" w:rsidRPr="00D25151">
              <w:br/>
              <w:t>-</w:t>
            </w:r>
            <w:r w:rsidR="008541F8" w:rsidRPr="00D25151">
              <w:tab/>
            </w:r>
            <w:r w:rsidR="008541F8" w:rsidRPr="00D25151">
              <w:rPr>
                <w:rFonts w:cs="Arial"/>
              </w:rPr>
              <w:t>00</w:t>
            </w:r>
            <w:r w:rsidR="008541F8">
              <w:rPr>
                <w:rFonts w:cs="Arial"/>
              </w:rPr>
              <w:t>F5</w:t>
            </w:r>
            <w:r w:rsidR="008541F8" w:rsidRPr="00D25151">
              <w:rPr>
                <w:rFonts w:cs="Arial"/>
              </w:rPr>
              <w:t>H</w:t>
            </w:r>
            <w:r w:rsidR="008541F8">
              <w:rPr>
                <w:rFonts w:cs="Arial"/>
              </w:rPr>
              <w:t xml:space="preserve"> IPv4 MTU</w:t>
            </w:r>
            <w:r w:rsidR="008541F8" w:rsidRPr="00D25151">
              <w:t>;</w:t>
            </w:r>
            <w:r w:rsidR="008541F8" w:rsidRPr="00D25151">
              <w:br/>
              <w:t>-</w:t>
            </w:r>
            <w:r w:rsidR="008541F8" w:rsidRPr="00D25151">
              <w:tab/>
            </w:r>
            <w:r w:rsidR="008541F8" w:rsidRPr="00D25151">
              <w:rPr>
                <w:rFonts w:cs="Arial"/>
              </w:rPr>
              <w:t>00</w:t>
            </w:r>
            <w:r w:rsidR="008541F8">
              <w:rPr>
                <w:rFonts w:cs="Arial"/>
              </w:rPr>
              <w:t>F6</w:t>
            </w:r>
            <w:r w:rsidR="008541F8" w:rsidRPr="00D25151">
              <w:rPr>
                <w:rFonts w:cs="Arial"/>
              </w:rPr>
              <w:t>H</w:t>
            </w:r>
            <w:r w:rsidR="008541F8">
              <w:rPr>
                <w:rFonts w:cs="Arial"/>
              </w:rPr>
              <w:t xml:space="preserve"> IPv4 address information</w:t>
            </w:r>
            <w:r w:rsidR="008541F8" w:rsidRPr="00D25151">
              <w:t>;</w:t>
            </w:r>
            <w:r w:rsidR="008541F8" w:rsidRPr="00D25151">
              <w:br/>
              <w:t>-</w:t>
            </w:r>
            <w:r w:rsidR="008541F8" w:rsidRPr="00D25151">
              <w:tab/>
            </w:r>
            <w:r w:rsidR="008541F8" w:rsidRPr="00D25151">
              <w:rPr>
                <w:rFonts w:cs="Arial"/>
              </w:rPr>
              <w:t>00</w:t>
            </w:r>
            <w:r w:rsidR="008541F8">
              <w:rPr>
                <w:rFonts w:cs="Arial"/>
              </w:rPr>
              <w:t>F7</w:t>
            </w:r>
            <w:r w:rsidR="008541F8" w:rsidRPr="00D25151">
              <w:rPr>
                <w:rFonts w:cs="Arial"/>
              </w:rPr>
              <w:t>H</w:t>
            </w:r>
            <w:r w:rsidR="008541F8">
              <w:rPr>
                <w:rFonts w:cs="Arial"/>
              </w:rPr>
              <w:t xml:space="preserve"> </w:t>
            </w:r>
            <w:r w:rsidR="008541F8">
              <w:rPr>
                <w:rFonts w:hint="eastAsia"/>
                <w:lang w:eastAsia="zh-CN"/>
              </w:rPr>
              <w:t>IPv4 neighbor information</w:t>
            </w:r>
            <w:r w:rsidR="008541F8" w:rsidRPr="00D25151">
              <w:t xml:space="preserve">; </w:t>
            </w:r>
            <w:r w:rsidR="008541F8" w:rsidRPr="00D25151">
              <w:br/>
              <w:t>-</w:t>
            </w:r>
            <w:r w:rsidR="008541F8" w:rsidRPr="00D25151">
              <w:tab/>
            </w:r>
            <w:r w:rsidR="008541F8" w:rsidRPr="00D25151">
              <w:rPr>
                <w:rFonts w:cs="Arial"/>
              </w:rPr>
              <w:t>00</w:t>
            </w:r>
            <w:r w:rsidR="008541F8">
              <w:rPr>
                <w:rFonts w:cs="Arial"/>
              </w:rPr>
              <w:t>F8</w:t>
            </w:r>
            <w:r w:rsidR="008541F8" w:rsidRPr="00D25151">
              <w:rPr>
                <w:rFonts w:cs="Arial"/>
              </w:rPr>
              <w:t>H</w:t>
            </w:r>
            <w:r w:rsidR="008541F8">
              <w:rPr>
                <w:rFonts w:cs="Arial"/>
              </w:rPr>
              <w:t xml:space="preserve"> IPv6 enable status</w:t>
            </w:r>
            <w:r w:rsidR="008541F8" w:rsidRPr="00D25151">
              <w:t>;</w:t>
            </w:r>
            <w:r w:rsidR="008541F8" w:rsidRPr="00D25151">
              <w:br/>
              <w:t>-</w:t>
            </w:r>
            <w:r w:rsidR="008541F8" w:rsidRPr="00D25151">
              <w:tab/>
            </w:r>
            <w:r w:rsidR="008541F8" w:rsidRPr="00D25151">
              <w:rPr>
                <w:rFonts w:cs="Arial"/>
              </w:rPr>
              <w:t>00</w:t>
            </w:r>
            <w:r w:rsidR="008541F8">
              <w:rPr>
                <w:rFonts w:cs="Arial"/>
              </w:rPr>
              <w:t>F9</w:t>
            </w:r>
            <w:r w:rsidR="008541F8" w:rsidRPr="00D25151">
              <w:rPr>
                <w:rFonts w:cs="Arial"/>
              </w:rPr>
              <w:t>H</w:t>
            </w:r>
            <w:r w:rsidR="008541F8">
              <w:rPr>
                <w:rFonts w:cs="Arial"/>
              </w:rPr>
              <w:t xml:space="preserve"> IPv6 forwarding status</w:t>
            </w:r>
            <w:r w:rsidR="008541F8" w:rsidRPr="00D25151">
              <w:t>;</w:t>
            </w:r>
            <w:r w:rsidR="008541F8" w:rsidRPr="00D25151">
              <w:br/>
              <w:t>-</w:t>
            </w:r>
            <w:r w:rsidR="008541F8" w:rsidRPr="00D25151">
              <w:tab/>
            </w:r>
            <w:r w:rsidR="008541F8" w:rsidRPr="00D25151">
              <w:rPr>
                <w:rFonts w:cs="Arial"/>
              </w:rPr>
              <w:t>00</w:t>
            </w:r>
            <w:r w:rsidR="008541F8">
              <w:rPr>
                <w:rFonts w:cs="Arial"/>
              </w:rPr>
              <w:t>FA</w:t>
            </w:r>
            <w:r w:rsidR="008541F8" w:rsidRPr="00D25151">
              <w:rPr>
                <w:rFonts w:cs="Arial"/>
              </w:rPr>
              <w:t>H</w:t>
            </w:r>
            <w:r w:rsidR="008541F8">
              <w:rPr>
                <w:rFonts w:cs="Arial"/>
              </w:rPr>
              <w:t xml:space="preserve"> IPv6 MTU</w:t>
            </w:r>
            <w:r w:rsidR="008541F8" w:rsidRPr="00D25151">
              <w:t>;</w:t>
            </w:r>
            <w:r w:rsidR="008541F8" w:rsidRPr="00D25151">
              <w:br/>
              <w:t>-</w:t>
            </w:r>
            <w:r w:rsidR="008541F8" w:rsidRPr="00D25151">
              <w:tab/>
            </w:r>
            <w:r w:rsidR="008541F8" w:rsidRPr="00D25151">
              <w:rPr>
                <w:rFonts w:cs="Arial"/>
              </w:rPr>
              <w:t>00</w:t>
            </w:r>
            <w:r w:rsidR="008541F8">
              <w:rPr>
                <w:rFonts w:cs="Arial"/>
              </w:rPr>
              <w:t>FB</w:t>
            </w:r>
            <w:r w:rsidR="008541F8" w:rsidRPr="00D25151">
              <w:rPr>
                <w:rFonts w:cs="Arial"/>
              </w:rPr>
              <w:t>H</w:t>
            </w:r>
            <w:r w:rsidR="008541F8">
              <w:rPr>
                <w:rFonts w:cs="Arial"/>
              </w:rPr>
              <w:t xml:space="preserve"> IPv6 address information</w:t>
            </w:r>
            <w:r w:rsidR="008541F8" w:rsidRPr="00D25151">
              <w:t xml:space="preserve">; </w:t>
            </w:r>
            <w:r w:rsidR="008541F8">
              <w:t>and</w:t>
            </w:r>
            <w:r w:rsidR="008541F8" w:rsidRPr="00D25151">
              <w:br/>
              <w:t>-</w:t>
            </w:r>
            <w:r w:rsidR="008541F8" w:rsidRPr="00D25151">
              <w:tab/>
            </w:r>
            <w:r w:rsidR="008541F8" w:rsidRPr="00D25151">
              <w:rPr>
                <w:rFonts w:cs="Arial"/>
              </w:rPr>
              <w:t>00</w:t>
            </w:r>
            <w:r w:rsidR="008541F8">
              <w:rPr>
                <w:rFonts w:cs="Arial"/>
              </w:rPr>
              <w:t>FC</w:t>
            </w:r>
            <w:r w:rsidR="008541F8" w:rsidRPr="00D25151">
              <w:rPr>
                <w:rFonts w:cs="Arial"/>
              </w:rPr>
              <w:t>H</w:t>
            </w:r>
            <w:r w:rsidR="008541F8">
              <w:rPr>
                <w:rFonts w:cs="Arial"/>
              </w:rPr>
              <w:t xml:space="preserve"> IPv6 neighbor information</w:t>
            </w:r>
            <w:r w:rsidR="008541F8">
              <w:t>.</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0AC4FF58"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3750E814" w14:textId="77777777" w:rsidR="0032080C" w:rsidRPr="00C779D4" w:rsidRDefault="0032080C" w:rsidP="009945F3">
      <w:pPr>
        <w:pStyle w:val="TH"/>
      </w:pPr>
    </w:p>
    <w:p w14:paraId="1489499E" w14:textId="19B3742C" w:rsidR="005B5AD6" w:rsidRPr="00644C11" w:rsidRDefault="00F13781" w:rsidP="007A3061">
      <w:pPr>
        <w:pStyle w:val="Heading2"/>
      </w:pPr>
      <w:bookmarkStart w:id="637" w:name="_Toc171628850"/>
      <w:r w:rsidRPr="00644C11">
        <w:t>9</w:t>
      </w:r>
      <w:r w:rsidR="005B5AD6" w:rsidRPr="00644C11">
        <w:t>.3</w:t>
      </w:r>
      <w:r w:rsidR="005B5AD6" w:rsidRPr="00644C11">
        <w:tab/>
      </w:r>
      <w:r w:rsidR="00B51DBC" w:rsidRPr="00644C11">
        <w:t>P</w:t>
      </w:r>
      <w:r w:rsidR="005B5AD6" w:rsidRPr="00644C11">
        <w:t>ort management capability</w:t>
      </w:r>
      <w:bookmarkEnd w:id="630"/>
      <w:bookmarkEnd w:id="631"/>
      <w:bookmarkEnd w:id="632"/>
      <w:bookmarkEnd w:id="633"/>
      <w:bookmarkEnd w:id="634"/>
      <w:bookmarkEnd w:id="637"/>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8" w:name="_Toc33963294"/>
      <w:bookmarkStart w:id="639" w:name="_Toc34393364"/>
      <w:bookmarkStart w:id="640" w:name="_Toc45216191"/>
      <w:bookmarkStart w:id="641" w:name="_Toc51931760"/>
      <w:bookmarkStart w:id="642" w:name="_Toc58235122"/>
      <w:bookmarkStart w:id="643" w:name="_Toc171628851"/>
      <w:bookmarkStart w:id="644" w:name="_Toc20233403"/>
      <w:bookmarkEnd w:id="635"/>
      <w:r w:rsidRPr="00644C11">
        <w:t>9</w:t>
      </w:r>
      <w:r w:rsidR="005B5AD6" w:rsidRPr="00644C11">
        <w:t>.4</w:t>
      </w:r>
      <w:r w:rsidR="005B5AD6" w:rsidRPr="00644C11">
        <w:tab/>
      </w:r>
      <w:r w:rsidR="00B51DBC" w:rsidRPr="00644C11">
        <w:t>P</w:t>
      </w:r>
      <w:r w:rsidR="005B5AD6" w:rsidRPr="00644C11">
        <w:t>ort status</w:t>
      </w:r>
      <w:bookmarkEnd w:id="638"/>
      <w:bookmarkEnd w:id="639"/>
      <w:bookmarkEnd w:id="640"/>
      <w:bookmarkEnd w:id="641"/>
      <w:bookmarkEnd w:id="642"/>
      <w:bookmarkEnd w:id="643"/>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5" w:name="_Toc33963295"/>
      <w:bookmarkStart w:id="646" w:name="_Toc34393365"/>
      <w:bookmarkStart w:id="647" w:name="_Toc45216192"/>
      <w:bookmarkStart w:id="648" w:name="_Toc51931761"/>
      <w:bookmarkStart w:id="649" w:name="_Toc58235123"/>
      <w:bookmarkStart w:id="650" w:name="_Toc171628852"/>
      <w:bookmarkStart w:id="651" w:name="_Toc20233404"/>
      <w:bookmarkEnd w:id="644"/>
      <w:r w:rsidRPr="00644C11">
        <w:t>9</w:t>
      </w:r>
      <w:r w:rsidR="005B5AD6" w:rsidRPr="00644C11">
        <w:t>.5</w:t>
      </w:r>
      <w:r w:rsidR="005B5AD6" w:rsidRPr="00644C11">
        <w:tab/>
      </w:r>
      <w:r w:rsidR="00616DD3" w:rsidRPr="00644C11">
        <w:t>P</w:t>
      </w:r>
      <w:r w:rsidR="005B5AD6" w:rsidRPr="00644C11">
        <w:t>ort update result</w:t>
      </w:r>
      <w:bookmarkEnd w:id="645"/>
      <w:bookmarkEnd w:id="646"/>
      <w:bookmarkEnd w:id="647"/>
      <w:bookmarkEnd w:id="648"/>
      <w:bookmarkEnd w:id="649"/>
      <w:bookmarkEnd w:id="650"/>
    </w:p>
    <w:p w14:paraId="2507C76A" w14:textId="67DE7B75"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r w:rsidR="000B3CF3">
        <w:t xml:space="preserve"> or </w:t>
      </w:r>
      <w:r w:rsidR="000B3CF3" w:rsidRPr="00687137">
        <w:t>to delete one or more port parameters</w:t>
      </w:r>
      <w:r w:rsidRPr="00644C11">
        <w:t>.</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703A193A" w:rsidR="00F14F5F" w:rsidRPr="00644C11" w:rsidRDefault="004B1EFB" w:rsidP="00F14F5F">
            <w:pPr>
              <w:pStyle w:val="TAC"/>
            </w:pPr>
            <w:r w:rsidRPr="00644C11">
              <w:t>Length of Port update result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0FD702F0" w:rsidR="005B5AD6" w:rsidRPr="00644C11" w:rsidRDefault="005B5AD6" w:rsidP="005B5AD6">
            <w:pPr>
              <w:pStyle w:val="TAL"/>
            </w:pPr>
            <w:r w:rsidRPr="00644C11">
              <w:t xml:space="preserve">This field contains the name of the port parameter which could be set </w:t>
            </w:r>
            <w:r w:rsidR="00901A83">
              <w:t>or deleted</w:t>
            </w:r>
            <w:r w:rsidR="00901A83" w:rsidRPr="00644C11">
              <w:t xml:space="preserve"> </w:t>
            </w:r>
            <w:r w:rsidRPr="00644C11">
              <w:t>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78A88A57" w:rsidR="005B5AD6" w:rsidRPr="00644C11" w:rsidRDefault="005B5AD6" w:rsidP="005B5AD6">
            <w:pPr>
              <w:pStyle w:val="TAL"/>
            </w:pPr>
            <w:r w:rsidRPr="00644C11">
              <w:t>This field contains the binary encoding of the length of the port parameter value</w:t>
            </w:r>
            <w:r w:rsidR="007602AA">
              <w:t>.</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31BC4FCB" w14:textId="77777777" w:rsidR="005B5AD6" w:rsidRDefault="00D172F1" w:rsidP="005B5AD6">
            <w:pPr>
              <w:pStyle w:val="TAL"/>
            </w:pPr>
            <w:r w:rsidRPr="00644C11">
              <w:t>P</w:t>
            </w:r>
            <w:r w:rsidR="005B5AD6" w:rsidRPr="00644C11">
              <w:t>ort parameter value (octets e+3 to f)</w:t>
            </w:r>
          </w:p>
          <w:p w14:paraId="7C4BC39C" w14:textId="080B544B" w:rsidR="00CB5240" w:rsidRPr="00644C11" w:rsidRDefault="00CB5240" w:rsidP="005B5AD6">
            <w:pPr>
              <w:pStyle w:val="TAL"/>
            </w:pPr>
            <w:r>
              <w:t>When the</w:t>
            </w:r>
            <w:r w:rsidRPr="00644C11">
              <w:t xml:space="preserve"> port parameter</w:t>
            </w:r>
            <w:r>
              <w:t xml:space="preserve"> is reported for the </w:t>
            </w:r>
            <w:r w:rsidRPr="00D25151">
              <w:t>"</w:t>
            </w:r>
            <w:r>
              <w:t>delete parameter-entry</w:t>
            </w:r>
            <w:r w:rsidRPr="00D25151">
              <w:t>"</w:t>
            </w:r>
            <w:r>
              <w:t xml:space="preserve"> operation, the receiving entity considers</w:t>
            </w:r>
            <w:r w:rsidRPr="00F458D5">
              <w:t xml:space="preserve"> the </w:t>
            </w:r>
            <w:r>
              <w:t>corresponding p</w:t>
            </w:r>
            <w:r w:rsidRPr="00644C11">
              <w:t>ort parameter</w:t>
            </w:r>
            <w:r w:rsidRPr="00F458D5">
              <w:t xml:space="preserve"> </w:t>
            </w:r>
            <w:r>
              <w:t xml:space="preserve">as </w:t>
            </w:r>
            <w:r w:rsidRPr="00F458D5">
              <w:t xml:space="preserve">deleted at the sending </w:t>
            </w:r>
            <w:r>
              <w:t>entity.</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2" w:name="_Toc45216193"/>
      <w:bookmarkStart w:id="653" w:name="_Toc51931762"/>
      <w:bookmarkStart w:id="654" w:name="_Toc58235124"/>
      <w:bookmarkStart w:id="655" w:name="_Toc171628853"/>
      <w:bookmarkStart w:id="656" w:name="_Toc33963296"/>
      <w:bookmarkStart w:id="657" w:name="_Toc34393366"/>
      <w:bookmarkStart w:id="658" w:name="_Toc20233405"/>
      <w:bookmarkEnd w:id="651"/>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2"/>
      <w:bookmarkEnd w:id="653"/>
      <w:bookmarkEnd w:id="654"/>
      <w:bookmarkEnd w:id="655"/>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9" w:name="_Toc45216194"/>
      <w:bookmarkStart w:id="660" w:name="_Toc51931763"/>
      <w:bookmarkStart w:id="661" w:name="_Toc58235125"/>
      <w:bookmarkStart w:id="662" w:name="_Toc171628854"/>
      <w:r w:rsidRPr="00644C11">
        <w:t>9.5B</w:t>
      </w:r>
      <w:r w:rsidRPr="00644C11">
        <w:tab/>
      </w:r>
      <w:r w:rsidR="00EA4CED" w:rsidRPr="00644C11">
        <w:t>User plane node</w:t>
      </w:r>
      <w:r w:rsidRPr="00644C11">
        <w:t xml:space="preserve"> management list</w:t>
      </w:r>
      <w:bookmarkEnd w:id="659"/>
      <w:bookmarkEnd w:id="660"/>
      <w:bookmarkEnd w:id="661"/>
      <w:bookmarkEnd w:id="662"/>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51EFAD02"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w:t>
            </w:r>
            <w:r w:rsidR="006F7FE2">
              <w:t>K.1-2</w:t>
            </w:r>
            <w:r w:rsidRPr="00D25151">
              <w:t>,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2CD075B" w:rsidR="008C45D9" w:rsidRPr="00D25151" w:rsidRDefault="008C45D9" w:rsidP="00577A13">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21050A">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3EA021E6" w:rsidR="008C45D9" w:rsidRPr="00D25151" w:rsidRDefault="008C45D9" w:rsidP="00577A13">
            <w:pPr>
              <w:pStyle w:val="TAL"/>
            </w:pPr>
            <w:r w:rsidRPr="00D25151">
              <w:t>When the User plane node parameter name indicates Static filtering with port-map support entries, the User plane node parameter value field contains Static filtering entries as defined in 3GPP TS 23.501 [2] table </w:t>
            </w:r>
            <w:r w:rsidR="0021050A">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20414781"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424BB4">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2684D8EC"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126304">
              <w:t>K.1-2</w:t>
            </w:r>
            <w:r w:rsidR="00126304"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51828C35"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FE6D60">
              <w:t>K.1-2</w:t>
            </w:r>
            <w:r w:rsidR="00FE6D60" w:rsidRPr="00D25151">
              <w:t>,</w:t>
            </w:r>
            <w:r w:rsidR="00FE6D60">
              <w:t xml:space="preserve"> </w:t>
            </w:r>
            <w:r w:rsidRPr="00D25151">
              <w:t>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1849A91E"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00CF168F">
              <w:t>K.1-2</w:t>
            </w:r>
            <w:r w:rsidR="00CF168F" w:rsidRPr="00D25151">
              <w:t xml:space="preserve">, </w:t>
            </w:r>
            <w:r w:rsidRPr="00D25151">
              <w:t>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42849C53"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r w:rsidR="00574DF5">
              <w:t>K.1-2</w:t>
            </w:r>
            <w:r>
              <w:t>, encoded as the value part of the Clock quality information element as specified in clause 9.</w:t>
            </w:r>
            <w:r w:rsidR="00FD2C5A">
              <w:t>21</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71628855"/>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71628856"/>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71628857"/>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0C5AA1C5"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r w:rsidR="001F1CE2">
        <w:t xml:space="preserve"> or to delete the referred </w:t>
      </w:r>
      <w:r w:rsidR="001F1CE2" w:rsidRPr="00774151">
        <w:t>parameter</w:t>
      </w:r>
      <w:r w:rsidR="001F1CE2">
        <w:t>-entry</w:t>
      </w:r>
      <w:r w:rsidR="001F1CE2" w:rsidRPr="00774151">
        <w:t xml:space="preserve"> </w:t>
      </w:r>
      <w:r w:rsidR="001F1CE2">
        <w:t xml:space="preserve">of the </w:t>
      </w:r>
      <w:r w:rsidR="001F1CE2" w:rsidRPr="00D25151">
        <w:t>parameter</w:t>
      </w:r>
      <w:r w:rsidR="001F1CE2" w:rsidRPr="00644C11">
        <w:t>.</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1779BD9" w14:textId="77777777" w:rsidR="005579D3" w:rsidRDefault="005579D3" w:rsidP="004E7FA3">
            <w:pPr>
              <w:pStyle w:val="TAC"/>
            </w:pPr>
          </w:p>
          <w:p w14:paraId="621C7602" w14:textId="3189D84B" w:rsidR="005057C4" w:rsidRPr="00644C11" w:rsidRDefault="005579D3" w:rsidP="004E7FA3">
            <w:pPr>
              <w:pStyle w:val="TAC"/>
            </w:pPr>
            <w:r w:rsidRPr="00644C11">
              <w:t>Length of User plane node update result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1EC33DC8"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w:t>
            </w:r>
            <w:r w:rsidR="00CF0D41">
              <w:t>or deleted</w:t>
            </w:r>
            <w:r w:rsidR="00CF0D41" w:rsidRPr="00644C11">
              <w:t xml:space="preserve"> </w:t>
            </w:r>
            <w:r w:rsidRPr="00644C11">
              <w:t>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5F7A2DAA"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r w:rsidR="001A1CE6">
              <w:t>.</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1B78535E" w14:textId="77777777" w:rsidR="005057C4" w:rsidRDefault="00EA4CED" w:rsidP="004E7FA3">
            <w:pPr>
              <w:pStyle w:val="TAL"/>
            </w:pPr>
            <w:r w:rsidRPr="00644C11">
              <w:t>User plane node</w:t>
            </w:r>
            <w:r w:rsidR="005057C4" w:rsidRPr="00644C11">
              <w:t xml:space="preserve"> parameter value (octets e+3 to f)</w:t>
            </w:r>
          </w:p>
          <w:p w14:paraId="79CB4CE9" w14:textId="69FE535E" w:rsidR="009E2092" w:rsidRPr="00644C11" w:rsidRDefault="009E2092" w:rsidP="004E7FA3">
            <w:pPr>
              <w:pStyle w:val="TAL"/>
            </w:pPr>
            <w:r>
              <w:t>When the</w:t>
            </w:r>
            <w:r w:rsidRPr="00644C11">
              <w:t xml:space="preserve"> </w:t>
            </w:r>
            <w:r>
              <w:t xml:space="preserve">user </w:t>
            </w:r>
            <w:r w:rsidRPr="00644C11">
              <w:t>plane node parameter</w:t>
            </w:r>
            <w:r>
              <w:t xml:space="preserve"> is reported for the </w:t>
            </w:r>
            <w:r w:rsidRPr="00D25151">
              <w:t>"</w:t>
            </w:r>
            <w:r>
              <w:t>delete parameter-entry</w:t>
            </w:r>
            <w:r w:rsidRPr="00D25151">
              <w:t>"</w:t>
            </w:r>
            <w:r>
              <w:t xml:space="preserve"> operation, the receiving entity </w:t>
            </w:r>
            <w:r w:rsidRPr="007F2770">
              <w:rPr>
                <w:noProof/>
              </w:rPr>
              <w:t xml:space="preserve">considers </w:t>
            </w:r>
            <w:r w:rsidRPr="00F458D5">
              <w:t xml:space="preserve">the </w:t>
            </w:r>
            <w:r>
              <w:t>corresponding u</w:t>
            </w:r>
            <w:r w:rsidRPr="00644C11">
              <w:t>ser plane node parameter</w:t>
            </w:r>
            <w:r w:rsidRPr="00F458D5">
              <w:t xml:space="preserve"> </w:t>
            </w:r>
            <w:r>
              <w:t xml:space="preserve">as </w:t>
            </w:r>
            <w:r w:rsidRPr="00F458D5">
              <w:t xml:space="preserve">deleted at the sending </w:t>
            </w:r>
            <w:r>
              <w:t>entity.</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71628858"/>
      <w:r w:rsidRPr="00644C11">
        <w:t>9.</w:t>
      </w:r>
      <w:r w:rsidR="00DF3809" w:rsidRPr="00644C11">
        <w:t>6</w:t>
      </w:r>
      <w:r w:rsidRPr="00644C11">
        <w:tab/>
        <w:t>Static filtering entries</w:t>
      </w:r>
      <w:bookmarkEnd w:id="656"/>
      <w:bookmarkEnd w:id="657"/>
      <w:bookmarkEnd w:id="675"/>
      <w:bookmarkEnd w:id="676"/>
      <w:bookmarkEnd w:id="677"/>
      <w:bookmarkEnd w:id="678"/>
    </w:p>
    <w:p w14:paraId="2FFA008F" w14:textId="7DD6CF64" w:rsidR="002C4D07" w:rsidRPr="00644C11" w:rsidRDefault="002C4D07" w:rsidP="002C4D07">
      <w:r w:rsidRPr="00644C11">
        <w:t>The purpose of the Static filtering entries information element is to convey Static filtering entries as defined in 3GPP TS 23.501 [2] table </w:t>
      </w:r>
      <w:r w:rsidR="00A5478A">
        <w:t>K.1-2</w:t>
      </w:r>
      <w:r w:rsidR="00A5478A"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171628859"/>
      <w:bookmarkStart w:id="680" w:name="_Toc33963297"/>
      <w:bookmarkStart w:id="681" w:name="_Toc34393367"/>
      <w:bookmarkStart w:id="682" w:name="_Toc45216199"/>
      <w:bookmarkStart w:id="683" w:name="_Toc51931768"/>
      <w:bookmarkStart w:id="684" w:name="_Toc58235130"/>
      <w:r w:rsidRPr="00972C99">
        <w:t>9.</w:t>
      </w:r>
      <w:r>
        <w:t>6B</w:t>
      </w:r>
      <w:r w:rsidRPr="00972C99">
        <w:tab/>
        <w:t xml:space="preserve">Static filtering </w:t>
      </w:r>
      <w:r>
        <w:t xml:space="preserve">with port-map support </w:t>
      </w:r>
      <w:r w:rsidRPr="00972C99">
        <w:t>entries</w:t>
      </w:r>
      <w:bookmarkEnd w:id="679"/>
    </w:p>
    <w:p w14:paraId="71D7B7FF" w14:textId="6EE7C054"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4D0580">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71628860"/>
      <w:r w:rsidRPr="00644C11">
        <w:t>9</w:t>
      </w:r>
      <w:r w:rsidR="005B5AD6" w:rsidRPr="00644C11">
        <w:t>.</w:t>
      </w:r>
      <w:r w:rsidR="00DF3809" w:rsidRPr="00644C11">
        <w:t>7</w:t>
      </w:r>
      <w:r w:rsidR="005B5AD6" w:rsidRPr="00644C11">
        <w:tab/>
        <w:t>Traffic class table</w:t>
      </w:r>
      <w:bookmarkEnd w:id="680"/>
      <w:bookmarkEnd w:id="681"/>
      <w:bookmarkEnd w:id="682"/>
      <w:bookmarkEnd w:id="683"/>
      <w:bookmarkEnd w:id="684"/>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71628861"/>
      <w:r w:rsidRPr="00644C11">
        <w:t>9.8</w:t>
      </w:r>
      <w:r w:rsidR="001207A1" w:rsidRPr="00644C11">
        <w:tab/>
        <w:t>Stream filter instance table</w:t>
      </w:r>
      <w:bookmarkEnd w:id="686"/>
      <w:bookmarkEnd w:id="687"/>
      <w:bookmarkEnd w:id="688"/>
      <w:bookmarkEnd w:id="689"/>
    </w:p>
    <w:p w14:paraId="6C12650E" w14:textId="4BCA4EDA" w:rsidR="001207A1" w:rsidRPr="00644C11" w:rsidRDefault="001207A1" w:rsidP="001207A1">
      <w:r w:rsidRPr="00644C11">
        <w:t>The purpose of the Stream filter instance table information element is to convey a Stream filter instance table as defined 3GPP TS 23.501 [2] table </w:t>
      </w:r>
      <w:r w:rsidR="00162F8F">
        <w:t>K.1-1</w:t>
      </w:r>
      <w:r w:rsidR="00162F8F"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71628862"/>
      <w:r w:rsidRPr="00644C11">
        <w:t>9.9</w:t>
      </w:r>
      <w:r w:rsidRPr="00644C11">
        <w:tab/>
        <w:t>Stream gate instance table</w:t>
      </w:r>
      <w:bookmarkEnd w:id="690"/>
      <w:bookmarkEnd w:id="691"/>
      <w:bookmarkEnd w:id="692"/>
      <w:bookmarkEnd w:id="698"/>
    </w:p>
    <w:p w14:paraId="5CDE3C6D" w14:textId="2B3FD03F" w:rsidR="00C0317B" w:rsidRPr="00644C11" w:rsidRDefault="00C0317B" w:rsidP="00C0317B">
      <w:r w:rsidRPr="00644C11">
        <w:t>The purpose of the Stream gate instance table information element is to convey a Stream gate instance table as defined in 3GPP TS 23.501 [2] table </w:t>
      </w:r>
      <w:r w:rsidR="00E9224A">
        <w:t>K.1-1</w:t>
      </w:r>
      <w:r w:rsidR="00E9224A"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6EE7B442" w14:textId="77777777" w:rsidR="0032080C" w:rsidRPr="00F85509" w:rsidRDefault="0032080C" w:rsidP="0032080C">
      <w:bookmarkStart w:id="699" w:name="_Toc45216202"/>
      <w:bookmarkStart w:id="700" w:name="_Toc51931771"/>
      <w:bookmarkStart w:id="701" w:name="_Toc58235133"/>
      <w:bookmarkStart w:id="702" w:name="_Toc33963298"/>
      <w:bookmarkStart w:id="703" w:name="_Toc34393368"/>
      <w:bookmarkEnd w:id="658"/>
    </w:p>
    <w:p w14:paraId="49FB4B40" w14:textId="77777777" w:rsidR="0032080C" w:rsidRPr="00F85509" w:rsidRDefault="0032080C" w:rsidP="0032080C">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704" w:name="MCCQCTEMPBM_00000147"/>
          </w:p>
        </w:tc>
      </w:tr>
      <w:bookmarkEnd w:id="704"/>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705" w:name="MCCQCTEMPBM_00000148"/>
          </w:p>
        </w:tc>
      </w:tr>
      <w:bookmarkEnd w:id="705"/>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706" w:name="MCCQCTEMPBM_00000149"/>
          </w:p>
        </w:tc>
      </w:tr>
      <w:bookmarkEnd w:id="706"/>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707" w:name="MCCQCTEMPBM_00000150"/>
          </w:p>
        </w:tc>
      </w:tr>
      <w:bookmarkEnd w:id="707"/>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708" w:name="MCCQCTEMPBM_00000151"/>
          </w:p>
        </w:tc>
      </w:tr>
      <w:bookmarkEnd w:id="708"/>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709" w:name="MCCQCTEMPBM_00000152"/>
          </w:p>
        </w:tc>
      </w:tr>
      <w:bookmarkEnd w:id="709"/>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71628863"/>
      <w:r w:rsidRPr="00644C11">
        <w:t>9.10</w:t>
      </w:r>
      <w:r w:rsidRPr="00644C11">
        <w:tab/>
        <w:t>DS-TT port neighbor discovery configuration for DS-TT ports</w:t>
      </w:r>
      <w:bookmarkEnd w:id="699"/>
      <w:bookmarkEnd w:id="700"/>
      <w:bookmarkEnd w:id="701"/>
      <w:bookmarkEnd w:id="710"/>
    </w:p>
    <w:p w14:paraId="323EC8AF" w14:textId="4A24CC90"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991626">
        <w:t>K.1-2</w:t>
      </w:r>
      <w:r w:rsidR="00991626" w:rsidRPr="00644C11">
        <w:t>.</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71628864"/>
      <w:r w:rsidRPr="00644C11">
        <w:t>9.11</w:t>
      </w:r>
      <w:r w:rsidRPr="00644C11">
        <w:tab/>
        <w:t>Discovered neighbor information for DS-TT ports</w:t>
      </w:r>
      <w:bookmarkEnd w:id="711"/>
      <w:bookmarkEnd w:id="712"/>
      <w:bookmarkEnd w:id="713"/>
      <w:bookmarkEnd w:id="722"/>
    </w:p>
    <w:p w14:paraId="262FF292" w14:textId="00C89BB0"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94557E">
        <w:t>K.1-2</w:t>
      </w:r>
      <w:r w:rsidR="0094557E"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171628865"/>
      <w:bookmarkStart w:id="736" w:name="_Toc58235135"/>
      <w:r w:rsidRPr="00644C11">
        <w:t>9.12</w:t>
      </w:r>
      <w:r w:rsidRPr="00644C11">
        <w:tab/>
      </w:r>
      <w:r w:rsidR="004B57FC">
        <w:t>Void</w:t>
      </w:r>
      <w:bookmarkEnd w:id="735"/>
    </w:p>
    <w:p w14:paraId="28752B61" w14:textId="77777777" w:rsidR="009117E3" w:rsidRDefault="00C831E5" w:rsidP="00C831E5">
      <w:pPr>
        <w:pStyle w:val="Heading2"/>
      </w:pPr>
      <w:bookmarkStart w:id="737" w:name="_Toc171628866"/>
      <w:bookmarkStart w:id="738" w:name="_Toc58235136"/>
      <w:bookmarkEnd w:id="736"/>
      <w:r w:rsidRPr="00644C11">
        <w:t>9.13</w:t>
      </w:r>
      <w:r w:rsidRPr="00644C11">
        <w:tab/>
      </w:r>
      <w:r w:rsidR="009117E3">
        <w:t>Void</w:t>
      </w:r>
      <w:bookmarkEnd w:id="737"/>
    </w:p>
    <w:p w14:paraId="3601AA6E" w14:textId="6F2975F1" w:rsidR="00D81F8D" w:rsidRPr="00644C11" w:rsidRDefault="00D81F8D" w:rsidP="00D81F8D">
      <w:pPr>
        <w:pStyle w:val="Heading2"/>
        <w:rPr>
          <w:rFonts w:eastAsia="SimSun"/>
        </w:rPr>
      </w:pPr>
      <w:bookmarkStart w:id="739" w:name="_Toc171628867"/>
      <w:bookmarkEnd w:id="738"/>
      <w:r w:rsidRPr="00644C11">
        <w:rPr>
          <w:rFonts w:eastAsia="SimSun"/>
        </w:rPr>
        <w:t>9.14</w:t>
      </w:r>
      <w:r w:rsidRPr="00644C11">
        <w:rPr>
          <w:rFonts w:eastAsia="SimSun"/>
        </w:rPr>
        <w:tab/>
        <w:t>NW-TT port numbers</w:t>
      </w:r>
      <w:bookmarkEnd w:id="739"/>
    </w:p>
    <w:p w14:paraId="78F40B22" w14:textId="2B096D94"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w:t>
      </w:r>
      <w:r w:rsidR="00C238C4">
        <w:t>K.1-2</w:t>
      </w:r>
      <w:r w:rsidR="00C238C4"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71628868"/>
      <w:r w:rsidRPr="00644C11">
        <w:t>9.15</w:t>
      </w:r>
      <w:r w:rsidRPr="00644C11">
        <w:tab/>
        <w:t>PTP instance</w:t>
      </w:r>
      <w:bookmarkEnd w:id="744"/>
      <w:r w:rsidRPr="00644C11">
        <w:t xml:space="preserve"> list</w:t>
      </w:r>
      <w:bookmarkEnd w:id="745"/>
    </w:p>
    <w:p w14:paraId="7995BF2C" w14:textId="3BECC150" w:rsidR="00D4527F" w:rsidRPr="00644C11" w:rsidRDefault="00D4527F" w:rsidP="00D4527F">
      <w:r w:rsidRPr="00644C11">
        <w:t>The purpose of the PTP instance list information element is to convey a list of PTP instances as defined 3GPP TS 23.501 [2] table </w:t>
      </w:r>
      <w:r w:rsidR="00905415">
        <w:t>K.1-1</w:t>
      </w:r>
      <w:r w:rsidRPr="00644C11">
        <w:t xml:space="preserve"> and table </w:t>
      </w:r>
      <w:r w:rsidR="00905415">
        <w:t>K.1-2</w:t>
      </w:r>
      <w:r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14D559DF" w:rsidR="00D4527F" w:rsidRPr="00644C11" w:rsidRDefault="00D4527F" w:rsidP="00D4527F">
            <w:pPr>
              <w:pStyle w:val="TAL"/>
              <w:rPr>
                <w:lang w:eastAsia="ko-KR"/>
              </w:rPr>
            </w:pPr>
            <w:r w:rsidRPr="00644C11">
              <w:rPr>
                <w:lang w:eastAsia="ko-KR"/>
              </w:rPr>
              <w:t>octet m</w:t>
            </w:r>
            <w:r w:rsidR="0090731A">
              <w:rPr>
                <w:lang w:eastAsia="ko-KR"/>
              </w:rPr>
              <w:t>*</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19EC840E" w:rsidR="00D4527F" w:rsidRPr="00644C11" w:rsidRDefault="00D4527F" w:rsidP="00D4527F">
            <w:pPr>
              <w:pStyle w:val="TAL"/>
              <w:rPr>
                <w:lang w:eastAsia="en-GB"/>
              </w:rPr>
            </w:pPr>
            <w:r w:rsidRPr="00644C11">
              <w:rPr>
                <w:lang w:eastAsia="en-GB"/>
              </w:rPr>
              <w:t xml:space="preserve">octet </w:t>
            </w:r>
            <w:r w:rsidR="0090731A">
              <w:rPr>
                <w:lang w:eastAsia="en-GB"/>
              </w:rPr>
              <w:t>(</w:t>
            </w:r>
            <w:r w:rsidRPr="00644C11">
              <w:rPr>
                <w:lang w:eastAsia="en-GB"/>
              </w:rPr>
              <w:t>p+1</w:t>
            </w:r>
            <w:r w:rsidR="0090731A">
              <w:rPr>
                <w:lang w:eastAsia="en-GB"/>
              </w:rPr>
              <w:t>)*</w:t>
            </w:r>
          </w:p>
          <w:p w14:paraId="493EEC6D" w14:textId="0BF2D69D" w:rsidR="00D4527F" w:rsidRPr="00644C11" w:rsidRDefault="00D4527F" w:rsidP="00D4527F">
            <w:pPr>
              <w:pStyle w:val="TAL"/>
              <w:rPr>
                <w:lang w:eastAsia="ko-KR"/>
              </w:rPr>
            </w:pPr>
            <w:r w:rsidRPr="00644C11">
              <w:rPr>
                <w:lang w:eastAsia="en-GB"/>
              </w:rPr>
              <w:t>octet q</w:t>
            </w:r>
            <w:r w:rsidR="0090731A">
              <w:rPr>
                <w:lang w:eastAsia="en-GB"/>
              </w:rPr>
              <w:t>*</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685C8897" w:rsidR="00D4527F" w:rsidRPr="00644C11" w:rsidRDefault="00D4527F" w:rsidP="00D4527F">
            <w:pPr>
              <w:pStyle w:val="TAL"/>
              <w:rPr>
                <w:lang w:eastAsia="ko-KR"/>
              </w:rPr>
            </w:pPr>
            <w:r w:rsidRPr="00644C11">
              <w:rPr>
                <w:lang w:eastAsia="ko-KR"/>
              </w:rPr>
              <w:t>octet r</w:t>
            </w:r>
            <w:r w:rsidR="0090731A">
              <w:rPr>
                <w:lang w:eastAsia="ko-KR"/>
              </w:rPr>
              <w:t>*</w:t>
            </w:r>
          </w:p>
          <w:p w14:paraId="76192CFB" w14:textId="1BBF9E83" w:rsidR="00D4527F" w:rsidRPr="00644C11" w:rsidRDefault="00D4527F" w:rsidP="00D4527F">
            <w:pPr>
              <w:pStyle w:val="TAL"/>
              <w:rPr>
                <w:lang w:eastAsia="ko-KR"/>
              </w:rPr>
            </w:pPr>
            <w:r w:rsidRPr="00644C11">
              <w:rPr>
                <w:lang w:eastAsia="ko-KR"/>
              </w:rPr>
              <w:t>octet s</w:t>
            </w:r>
            <w:r w:rsidR="0090731A">
              <w:rPr>
                <w:lang w:eastAsia="ko-KR"/>
              </w:rPr>
              <w:t>*</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3BA41CA1" w:rsidR="00D4527F" w:rsidRPr="00644C11" w:rsidRDefault="00D4527F" w:rsidP="00D4527F">
            <w:pPr>
              <w:pStyle w:val="TAC"/>
              <w:rPr>
                <w:lang w:eastAsia="en-GB"/>
              </w:rPr>
            </w:pPr>
            <w:r w:rsidRPr="00644C11">
              <w:rPr>
                <w:lang w:eastAsia="en-GB"/>
              </w:rPr>
              <w:t>PTP instance parameter value</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54CC27AA"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r w:rsidR="0090731A" w:rsidRPr="00686B76">
              <w:rPr>
                <w:lang w:eastAsia="en-GB"/>
              </w:rPr>
              <w:t xml:space="preserve"> (</w:t>
            </w:r>
            <w:r w:rsidR="0090731A">
              <w:rPr>
                <w:lang w:eastAsia="en-GB"/>
              </w:rPr>
              <w:t>NOTE</w:t>
            </w:r>
            <w:r w:rsidR="0090731A" w:rsidRPr="00644C11">
              <w:t> </w:t>
            </w:r>
            <w:r w:rsidR="0090731A">
              <w:t>6, NOTE</w:t>
            </w:r>
            <w:r w:rsidR="0090731A" w:rsidRPr="00644C11">
              <w:t> </w:t>
            </w:r>
            <w:r w:rsidR="0090731A">
              <w:t>7, NOTE</w:t>
            </w:r>
            <w:r w:rsidR="0090731A" w:rsidRPr="00644C11">
              <w:t> </w:t>
            </w:r>
            <w:r w:rsidR="0090731A">
              <w:t>8</w:t>
            </w:r>
            <w:r w:rsidR="0090731A">
              <w:rPr>
                <w:lang w:eastAsia="en-GB"/>
              </w:rPr>
              <w:t>)</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2904448" w:rsidR="00D4527F" w:rsidRPr="00644C11" w:rsidRDefault="00D4527F" w:rsidP="00D4527F">
            <w:pPr>
              <w:pStyle w:val="TAL"/>
              <w:rPr>
                <w:lang w:eastAsia="ko-KR"/>
              </w:rPr>
            </w:pPr>
            <w:r w:rsidRPr="00644C11">
              <w:t>PTP instance parameter name (octets 8 to 9)</w:t>
            </w:r>
            <w:r w:rsidR="0090731A" w:rsidRPr="00686B76">
              <w:rPr>
                <w:lang w:eastAsia="en-GB"/>
              </w:rPr>
              <w:t xml:space="preserve"> (</w:t>
            </w:r>
            <w:r w:rsidR="0090731A">
              <w:rPr>
                <w:lang w:eastAsia="en-GB"/>
              </w:rPr>
              <w:t>NOTE</w:t>
            </w:r>
            <w:r w:rsidR="0090731A" w:rsidRPr="00644C11">
              <w:t> </w:t>
            </w:r>
            <w:r w:rsidR="0090731A">
              <w:t>1, NOTE</w:t>
            </w:r>
            <w:r w:rsidR="0090731A" w:rsidRPr="00644C11">
              <w:t> </w:t>
            </w:r>
            <w:r w:rsidR="0090731A">
              <w:t>2, NOTE</w:t>
            </w:r>
            <w:r w:rsidR="0090731A" w:rsidRPr="00644C11">
              <w:t> </w:t>
            </w:r>
            <w:r w:rsidR="0090731A">
              <w:t>3, NOTE</w:t>
            </w:r>
            <w:r w:rsidR="0090731A" w:rsidRPr="00644C11">
              <w:t> </w:t>
            </w:r>
            <w:r w:rsidR="0090731A">
              <w:t>4</w:t>
            </w:r>
            <w:r w:rsidR="0090731A">
              <w:rPr>
                <w:lang w:eastAsia="en-GB"/>
              </w:rPr>
              <w:t>)</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28F9CCEC" w14:textId="77777777" w:rsidR="0090731A" w:rsidRDefault="0090731A" w:rsidP="0090731A">
            <w:pPr>
              <w:pStyle w:val="TAL"/>
              <w:rPr>
                <w:lang w:eastAsia="ko-KR"/>
              </w:rPr>
            </w:pPr>
          </w:p>
          <w:p w14:paraId="12373395" w14:textId="77777777" w:rsidR="0090731A" w:rsidRDefault="0090731A" w:rsidP="0090731A">
            <w:pPr>
              <w:pStyle w:val="TAL"/>
              <w:rPr>
                <w:lang w:eastAsia="en-GB"/>
              </w:rPr>
            </w:pPr>
            <w:r w:rsidRPr="00644C11">
              <w:t xml:space="preserve">PTP instance parameter </w:t>
            </w:r>
            <w:r>
              <w:t>value</w:t>
            </w:r>
            <w:r w:rsidRPr="00644C11">
              <w:t xml:space="preserve"> (octets </w:t>
            </w:r>
            <w:r>
              <w:t>11</w:t>
            </w:r>
            <w:r w:rsidRPr="00644C11">
              <w:t xml:space="preserve"> to </w:t>
            </w:r>
            <w:r>
              <w:t>t</w:t>
            </w:r>
            <w:r w:rsidRPr="00644C11">
              <w:t>)</w:t>
            </w:r>
          </w:p>
          <w:p w14:paraId="6AC2974B" w14:textId="77777777" w:rsidR="0090731A" w:rsidRDefault="0090731A" w:rsidP="0090731A">
            <w:pPr>
              <w:pStyle w:val="TAL"/>
            </w:pPr>
            <w:r w:rsidRPr="00644C11">
              <w:t xml:space="preserve">This field contains the </w:t>
            </w:r>
            <w:r>
              <w:t>value</w:t>
            </w:r>
            <w:r w:rsidRPr="00644C11">
              <w:t xml:space="preserve"> of the PTP instance parameter</w:t>
            </w:r>
            <w:r>
              <w:t>.</w:t>
            </w:r>
          </w:p>
          <w:p w14:paraId="651B3D4B" w14:textId="77777777" w:rsidR="0090731A" w:rsidRPr="00644C11" w:rsidRDefault="0090731A"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344E1A73"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w:t>
            </w:r>
            <w:r w:rsidR="0090731A" w:rsidRPr="00644C11">
              <w:rPr>
                <w:lang w:eastAsia="fr-FR"/>
              </w:rPr>
              <w:t> </w:t>
            </w:r>
            <w:r w:rsidR="00BD7D0E" w:rsidRPr="00644C11">
              <w:t>TS</w:t>
            </w:r>
            <w:r w:rsidR="0090731A" w:rsidRPr="00644C11">
              <w:rPr>
                <w:lang w:eastAsia="fr-FR"/>
              </w:rPr>
              <w:t> </w:t>
            </w:r>
            <w:r w:rsidR="00BD7D0E" w:rsidRPr="00644C11">
              <w:t>23.501</w:t>
            </w:r>
            <w:r w:rsidR="0090731A" w:rsidRPr="00644C11">
              <w:rPr>
                <w:lang w:eastAsia="fr-FR"/>
              </w:rPr>
              <w:t> </w:t>
            </w:r>
            <w:r w:rsidR="00BD7D0E" w:rsidRPr="00644C11">
              <w:t>[2] clause</w:t>
            </w:r>
            <w:r w:rsidR="0090731A" w:rsidRPr="00644C11">
              <w:rPr>
                <w:lang w:eastAsia="fr-FR"/>
              </w:rPr>
              <w:t> </w:t>
            </w:r>
            <w:r w:rsidR="00BD7D0E" w:rsidRPr="00644C11">
              <w:t>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4EA5E787"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w:t>
            </w:r>
            <w:r w:rsidR="0090731A" w:rsidRPr="00644C11">
              <w:rPr>
                <w:lang w:eastAsia="fr-FR"/>
              </w:rPr>
              <w:t> </w:t>
            </w:r>
            <w:r w:rsidR="00BD7D0E" w:rsidRPr="00644C11">
              <w:rPr>
                <w:rFonts w:cs="Arial"/>
              </w:rPr>
              <w:t>TS</w:t>
            </w:r>
            <w:r w:rsidR="0090731A" w:rsidRPr="00644C11">
              <w:rPr>
                <w:lang w:eastAsia="fr-FR"/>
              </w:rPr>
              <w:t> </w:t>
            </w:r>
            <w:r w:rsidR="00BD7D0E" w:rsidRPr="00644C11">
              <w:rPr>
                <w:rFonts w:cs="Arial"/>
              </w:rPr>
              <w:t>23.501</w:t>
            </w:r>
            <w:r w:rsidR="0090731A" w:rsidRPr="00644C11">
              <w:rPr>
                <w:lang w:eastAsia="fr-FR"/>
              </w:rPr>
              <w:t> </w:t>
            </w:r>
            <w:r w:rsidR="00BD7D0E" w:rsidRPr="00644C11">
              <w:rPr>
                <w:rFonts w:cs="Arial"/>
              </w:rPr>
              <w:t>[2] clause</w:t>
            </w:r>
            <w:r w:rsidR="0090731A" w:rsidRPr="00644C11">
              <w:rPr>
                <w:lang w:eastAsia="fr-FR"/>
              </w:rPr>
              <w:t> </w:t>
            </w:r>
            <w:r w:rsidR="00BD7D0E" w:rsidRPr="00644C11">
              <w:rPr>
                <w:rFonts w:cs="Arial"/>
              </w:rPr>
              <w:t>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7E883C90"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w:t>
            </w:r>
            <w:r w:rsidR="009A45A4" w:rsidRPr="00644C11">
              <w:rPr>
                <w:lang w:eastAsia="fr-FR"/>
              </w:rPr>
              <w:t> </w:t>
            </w:r>
            <w:r w:rsidR="00027826" w:rsidRPr="00644C11">
              <w:rPr>
                <w:rFonts w:cs="Arial"/>
              </w:rPr>
              <w:t>TS</w:t>
            </w:r>
            <w:r w:rsidR="009A45A4" w:rsidRPr="00644C11">
              <w:rPr>
                <w:lang w:eastAsia="fr-FR"/>
              </w:rPr>
              <w:t> </w:t>
            </w:r>
            <w:r w:rsidR="00027826" w:rsidRPr="00644C11">
              <w:rPr>
                <w:rFonts w:cs="Arial"/>
              </w:rPr>
              <w:t>23.501</w:t>
            </w:r>
            <w:r w:rsidR="009A45A4" w:rsidRPr="00644C11">
              <w:rPr>
                <w:lang w:eastAsia="fr-FR"/>
              </w:rPr>
              <w:t> </w:t>
            </w:r>
            <w:r w:rsidR="00027826" w:rsidRPr="00644C11">
              <w:rPr>
                <w:rFonts w:cs="Arial"/>
              </w:rPr>
              <w:t>[2] clause</w:t>
            </w:r>
            <w:r w:rsidR="009A45A4" w:rsidRPr="00644C11">
              <w:rPr>
                <w:lang w:eastAsia="fr-FR"/>
              </w:rPr>
              <w:t> </w:t>
            </w:r>
            <w:r w:rsidR="00027826" w:rsidRPr="00644C11">
              <w:rPr>
                <w:rFonts w:cs="Arial"/>
              </w:rPr>
              <w:t>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DE8918D" w:rsidR="00D4527F" w:rsidRPr="00644C11" w:rsidRDefault="00D4527F" w:rsidP="00D4527F">
            <w:pPr>
              <w:pStyle w:val="TAL"/>
            </w:pPr>
            <w:r w:rsidRPr="00644C11">
              <w:t>When the PTP instance parameter name indicates Grandmaster candidate enabled</w:t>
            </w:r>
            <w:r w:rsidR="00027826" w:rsidRPr="00644C11">
              <w:t xml:space="preserve"> as defined in 3GPP</w:t>
            </w:r>
            <w:r w:rsidR="009A45A4" w:rsidRPr="00644C11">
              <w:rPr>
                <w:lang w:eastAsia="fr-FR"/>
              </w:rPr>
              <w:t> </w:t>
            </w:r>
            <w:r w:rsidR="00027826" w:rsidRPr="00644C11">
              <w:t>TS</w:t>
            </w:r>
            <w:r w:rsidR="009A45A4" w:rsidRPr="00644C11">
              <w:rPr>
                <w:lang w:eastAsia="fr-FR"/>
              </w:rPr>
              <w:t> </w:t>
            </w:r>
            <w:r w:rsidR="00027826" w:rsidRPr="00644C11">
              <w:t>23.501</w:t>
            </w:r>
            <w:r w:rsidR="009A45A4" w:rsidRPr="00644C11">
              <w:rPr>
                <w:lang w:eastAsia="fr-FR"/>
              </w:rPr>
              <w:t> </w:t>
            </w:r>
            <w:r w:rsidR="00027826" w:rsidRPr="00644C11">
              <w:t>[2] clause</w:t>
            </w:r>
            <w:r w:rsidR="009A45A4" w:rsidRPr="00644C11">
              <w:rPr>
                <w:lang w:eastAsia="fr-FR"/>
              </w:rPr>
              <w:t> </w:t>
            </w:r>
            <w:r w:rsidR="00027826" w:rsidRPr="00644C11">
              <w:t>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4A975843"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rsidR="004C254C">
              <w:t xml:space="preserve"> It contains clockIdentity (octets 1 to 8) and portNumber (octets 9 and 10) attributes. The clockIdentity is encoded as an array of eight unsigned octets. The portNumber is encoded as an unsigned sixteen-bit long integer.</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1E24AB23" w:rsidR="00E82034" w:rsidRDefault="00E82034" w:rsidP="00E82034">
            <w:pPr>
              <w:pStyle w:val="TAN"/>
            </w:pPr>
            <w:r>
              <w:t>NOTE</w:t>
            </w:r>
            <w:r w:rsidR="00F1167D">
              <w:t>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7FC61A2E" w:rsidR="00E82034" w:rsidRDefault="00E82034" w:rsidP="00E82034">
            <w:pPr>
              <w:pStyle w:val="TAN"/>
            </w:pPr>
            <w:r>
              <w:t>NOTE</w:t>
            </w:r>
            <w:r w:rsidR="00F1167D">
              <w:t>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6DE746F3" w:rsidR="00E82034" w:rsidRDefault="00E82034" w:rsidP="00E82034">
            <w:pPr>
              <w:pStyle w:val="TAN"/>
            </w:pPr>
            <w:r>
              <w:t>NOTE</w:t>
            </w:r>
            <w:r w:rsidR="00F1167D">
              <w:t>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C99DC60" w:rsidR="00E82034" w:rsidRDefault="00E82034" w:rsidP="00E82034">
            <w:pPr>
              <w:pStyle w:val="TAN"/>
            </w:pPr>
            <w:r>
              <w:t>NOTE</w:t>
            </w:r>
            <w:r w:rsidR="00F1167D">
              <w:t>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15A831B5" w:rsidR="00E82034" w:rsidRDefault="00E82034" w:rsidP="00E82034">
            <w:pPr>
              <w:pStyle w:val="TAN"/>
            </w:pPr>
            <w:r>
              <w:t>NOTE</w:t>
            </w:r>
            <w:r w:rsidR="00F1167D">
              <w:t>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71628869"/>
      <w:r w:rsidRPr="00644C11">
        <w:t>9.16</w:t>
      </w:r>
      <w:r w:rsidRPr="00644C11">
        <w:tab/>
        <w:t>DS-TT port time synchronization information list</w:t>
      </w:r>
      <w:bookmarkEnd w:id="752"/>
    </w:p>
    <w:p w14:paraId="3318A8C0" w14:textId="04C0E209"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325A28">
        <w:t>K.1-1</w:t>
      </w:r>
      <w:r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45266142"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23161C">
              <w:t>K.1-1</w:t>
            </w:r>
            <w:r w:rsidRPr="00644C11">
              <w:t xml:space="preserve"> and table </w:t>
            </w:r>
            <w:r w:rsidR="0023161C">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tbl>
    <w:p w14:paraId="0BC3D76F" w14:textId="7CD4AE47" w:rsidR="00246FA1" w:rsidRPr="00644C11" w:rsidRDefault="00246FA1" w:rsidP="00246FA1">
      <w:pPr>
        <w:pStyle w:val="Heading2"/>
      </w:pPr>
      <w:bookmarkStart w:id="758" w:name="_Toc171628870"/>
      <w:bookmarkEnd w:id="757"/>
      <w:r w:rsidRPr="00644C11">
        <w:t>9.</w:t>
      </w:r>
      <w:r>
        <w:t>17</w:t>
      </w:r>
      <w:r w:rsidRPr="00644C11">
        <w:tab/>
      </w:r>
      <w:r>
        <w:rPr>
          <w:rFonts w:cs="Arial"/>
        </w:rPr>
        <w:t xml:space="preserve">IPv4 </w:t>
      </w:r>
      <w:r>
        <w:t>address information</w:t>
      </w:r>
      <w:bookmarkEnd w:id="758"/>
    </w:p>
    <w:p w14:paraId="732C7717" w14:textId="746DEF52"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w:t>
      </w:r>
      <w:r w:rsidR="008541F8" w:rsidRPr="00BB6A2C">
        <w:t>K.1-</w:t>
      </w:r>
      <w:r w:rsidR="008541F8">
        <w:t>1</w:t>
      </w:r>
      <w:r w:rsidRPr="00644C11">
        <w:t>.</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38830E75"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sidR="008541F8">
              <w:rPr>
                <w:rFonts w:cs="Arial"/>
                <w:lang w:eastAsia="en-GB"/>
              </w:rPr>
              <w:t>4</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16CE671D"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sidR="008541F8">
              <w:rPr>
                <w:rFonts w:cs="Arial"/>
                <w:lang w:eastAsia="en-GB"/>
              </w:rPr>
              <w:t>4</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32344234" w:rsidR="00246FA1" w:rsidRPr="00913BB3" w:rsidRDefault="00246FA1" w:rsidP="00507877">
            <w:pPr>
              <w:pStyle w:val="TAL"/>
            </w:pPr>
            <w:r w:rsidRPr="00913BB3">
              <w:t>Bits</w:t>
            </w:r>
            <w:r w:rsidRPr="00913BB3">
              <w:br/>
            </w:r>
            <w:r w:rsidR="008541F8">
              <w:t>8</w:t>
            </w:r>
            <w:r w:rsidR="008541F8" w:rsidRPr="00913BB3">
              <w:t xml:space="preserve"> </w:t>
            </w:r>
            <w:r w:rsidR="008541F8">
              <w:t>7</w:t>
            </w:r>
            <w:r w:rsidR="008541F8" w:rsidRPr="00913BB3">
              <w:t xml:space="preserve"> </w:t>
            </w:r>
            <w:r w:rsidR="008541F8">
              <w:t>6</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59" w:name="_Toc171628871"/>
      <w:r w:rsidRPr="00644C11">
        <w:t>9.</w:t>
      </w:r>
      <w:r>
        <w:t>18</w:t>
      </w:r>
      <w:r w:rsidRPr="00644C11">
        <w:tab/>
      </w:r>
      <w:r>
        <w:rPr>
          <w:rFonts w:cs="Arial"/>
        </w:rPr>
        <w:t>IPv4 neighbor information</w:t>
      </w:r>
      <w:bookmarkEnd w:id="759"/>
    </w:p>
    <w:p w14:paraId="535608D2" w14:textId="19DC8E79"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D5279AB"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 xml:space="preserve">information element (octets </w:t>
            </w:r>
            <w:r w:rsidR="008541F8">
              <w:rPr>
                <w:rFonts w:cs="Arial"/>
                <w:lang w:eastAsia="en-GB"/>
              </w:rPr>
              <w:t>4</w:t>
            </w:r>
            <w:r>
              <w:rPr>
                <w:rFonts w:cs="Arial"/>
                <w:lang w:eastAsia="en-GB"/>
              </w:rPr>
              <w:t xml:space="preserve">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20127A6D"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sidR="008541F8">
              <w:rPr>
                <w:rFonts w:cs="Arial"/>
                <w:lang w:eastAsia="en-GB"/>
              </w:rPr>
              <w:t>4</w:t>
            </w:r>
            <w:r>
              <w:rPr>
                <w:rFonts w:cs="Arial"/>
                <w:lang w:eastAsia="en-GB"/>
              </w:rPr>
              <w:t xml:space="preserve"> to n+13</w:t>
            </w:r>
            <w:r>
              <w:rPr>
                <w:lang w:eastAsia="en-GB"/>
              </w:rPr>
              <w:t>)</w:t>
            </w:r>
          </w:p>
          <w:p w14:paraId="5B73B3A5" w14:textId="4BCBEA79"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 xml:space="preserve">ies for IPv4 </w:t>
            </w:r>
            <w:r w:rsidR="008541F8">
              <w:t xml:space="preserve">addresses </w:t>
            </w:r>
            <w:r>
              <w:t>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0" w:name="_Toc171628872"/>
      <w:r w:rsidRPr="00644C11">
        <w:t>9.</w:t>
      </w:r>
      <w:r>
        <w:t>19</w:t>
      </w:r>
      <w:r w:rsidRPr="00644C11">
        <w:tab/>
      </w:r>
      <w:r>
        <w:rPr>
          <w:rFonts w:cs="Arial"/>
        </w:rPr>
        <w:t xml:space="preserve">IPv6 </w:t>
      </w:r>
      <w:r>
        <w:t>address information</w:t>
      </w:r>
      <w:bookmarkEnd w:id="760"/>
    </w:p>
    <w:p w14:paraId="18326B70" w14:textId="7FEF7140"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600164F7" w14:textId="0B1D0FD6" w:rsidR="008541F8" w:rsidRPr="00644C11" w:rsidRDefault="008541F8" w:rsidP="00246FA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1F8" w:rsidRPr="00644C11" w14:paraId="6CBF46C1" w14:textId="77777777" w:rsidTr="00736B38">
        <w:trPr>
          <w:cantSplit/>
          <w:jc w:val="center"/>
        </w:trPr>
        <w:tc>
          <w:tcPr>
            <w:tcW w:w="708" w:type="dxa"/>
            <w:hideMark/>
          </w:tcPr>
          <w:p w14:paraId="308B3B03" w14:textId="77777777" w:rsidR="008541F8" w:rsidRPr="00644C11" w:rsidRDefault="008541F8" w:rsidP="00736B38">
            <w:pPr>
              <w:pStyle w:val="TAC"/>
              <w:rPr>
                <w:lang w:eastAsia="en-GB"/>
              </w:rPr>
            </w:pPr>
            <w:r w:rsidRPr="00644C11">
              <w:rPr>
                <w:lang w:eastAsia="en-GB"/>
              </w:rPr>
              <w:t>8</w:t>
            </w:r>
          </w:p>
        </w:tc>
        <w:tc>
          <w:tcPr>
            <w:tcW w:w="709" w:type="dxa"/>
            <w:hideMark/>
          </w:tcPr>
          <w:p w14:paraId="6863AF6A" w14:textId="77777777" w:rsidR="008541F8" w:rsidRPr="00644C11" w:rsidRDefault="008541F8" w:rsidP="00736B38">
            <w:pPr>
              <w:pStyle w:val="TAC"/>
              <w:rPr>
                <w:lang w:eastAsia="en-GB"/>
              </w:rPr>
            </w:pPr>
            <w:r w:rsidRPr="00644C11">
              <w:rPr>
                <w:lang w:eastAsia="en-GB"/>
              </w:rPr>
              <w:t>7</w:t>
            </w:r>
          </w:p>
        </w:tc>
        <w:tc>
          <w:tcPr>
            <w:tcW w:w="709" w:type="dxa"/>
            <w:hideMark/>
          </w:tcPr>
          <w:p w14:paraId="534D60BB" w14:textId="77777777" w:rsidR="008541F8" w:rsidRPr="00644C11" w:rsidRDefault="008541F8" w:rsidP="00736B38">
            <w:pPr>
              <w:pStyle w:val="TAC"/>
              <w:rPr>
                <w:lang w:eastAsia="en-GB"/>
              </w:rPr>
            </w:pPr>
            <w:r w:rsidRPr="00644C11">
              <w:rPr>
                <w:lang w:eastAsia="en-GB"/>
              </w:rPr>
              <w:t>6</w:t>
            </w:r>
          </w:p>
        </w:tc>
        <w:tc>
          <w:tcPr>
            <w:tcW w:w="709" w:type="dxa"/>
            <w:hideMark/>
          </w:tcPr>
          <w:p w14:paraId="5A84BD00" w14:textId="77777777" w:rsidR="008541F8" w:rsidRPr="00644C11" w:rsidRDefault="008541F8" w:rsidP="00736B38">
            <w:pPr>
              <w:pStyle w:val="TAC"/>
              <w:rPr>
                <w:lang w:eastAsia="en-GB"/>
              </w:rPr>
            </w:pPr>
            <w:r w:rsidRPr="00644C11">
              <w:rPr>
                <w:lang w:eastAsia="en-GB"/>
              </w:rPr>
              <w:t>5</w:t>
            </w:r>
          </w:p>
        </w:tc>
        <w:tc>
          <w:tcPr>
            <w:tcW w:w="709" w:type="dxa"/>
            <w:hideMark/>
          </w:tcPr>
          <w:p w14:paraId="31538563" w14:textId="77777777" w:rsidR="008541F8" w:rsidRPr="00644C11" w:rsidRDefault="008541F8" w:rsidP="00736B38">
            <w:pPr>
              <w:pStyle w:val="TAC"/>
              <w:rPr>
                <w:lang w:eastAsia="en-GB"/>
              </w:rPr>
            </w:pPr>
            <w:r w:rsidRPr="00644C11">
              <w:rPr>
                <w:lang w:eastAsia="en-GB"/>
              </w:rPr>
              <w:t>4</w:t>
            </w:r>
          </w:p>
        </w:tc>
        <w:tc>
          <w:tcPr>
            <w:tcW w:w="709" w:type="dxa"/>
            <w:hideMark/>
          </w:tcPr>
          <w:p w14:paraId="6C30FF61" w14:textId="77777777" w:rsidR="008541F8" w:rsidRPr="00644C11" w:rsidRDefault="008541F8" w:rsidP="00736B38">
            <w:pPr>
              <w:pStyle w:val="TAC"/>
              <w:rPr>
                <w:lang w:eastAsia="en-GB"/>
              </w:rPr>
            </w:pPr>
            <w:r w:rsidRPr="00644C11">
              <w:rPr>
                <w:lang w:eastAsia="en-GB"/>
              </w:rPr>
              <w:t>3</w:t>
            </w:r>
          </w:p>
        </w:tc>
        <w:tc>
          <w:tcPr>
            <w:tcW w:w="709" w:type="dxa"/>
            <w:hideMark/>
          </w:tcPr>
          <w:p w14:paraId="2EC212F7" w14:textId="77777777" w:rsidR="008541F8" w:rsidRPr="00644C11" w:rsidRDefault="008541F8" w:rsidP="00736B38">
            <w:pPr>
              <w:pStyle w:val="TAC"/>
              <w:rPr>
                <w:lang w:eastAsia="en-GB"/>
              </w:rPr>
            </w:pPr>
            <w:r w:rsidRPr="00644C11">
              <w:rPr>
                <w:lang w:eastAsia="en-GB"/>
              </w:rPr>
              <w:t>2</w:t>
            </w:r>
          </w:p>
        </w:tc>
        <w:tc>
          <w:tcPr>
            <w:tcW w:w="709" w:type="dxa"/>
            <w:hideMark/>
          </w:tcPr>
          <w:p w14:paraId="665E68C4" w14:textId="77777777" w:rsidR="008541F8" w:rsidRPr="00644C11" w:rsidRDefault="008541F8" w:rsidP="00736B38">
            <w:pPr>
              <w:pStyle w:val="TAC"/>
              <w:rPr>
                <w:lang w:eastAsia="en-GB"/>
              </w:rPr>
            </w:pPr>
            <w:r w:rsidRPr="00644C11">
              <w:rPr>
                <w:lang w:eastAsia="en-GB"/>
              </w:rPr>
              <w:t>1</w:t>
            </w:r>
          </w:p>
        </w:tc>
        <w:tc>
          <w:tcPr>
            <w:tcW w:w="1134" w:type="dxa"/>
          </w:tcPr>
          <w:p w14:paraId="4EE61BA4" w14:textId="77777777" w:rsidR="008541F8" w:rsidRPr="00644C11" w:rsidRDefault="008541F8" w:rsidP="00736B38">
            <w:pPr>
              <w:pStyle w:val="TAL"/>
              <w:rPr>
                <w:lang w:eastAsia="en-GB"/>
              </w:rPr>
            </w:pPr>
          </w:p>
        </w:tc>
      </w:tr>
      <w:tr w:rsidR="008541F8" w:rsidRPr="00644C11" w14:paraId="3757D379"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0A54B3" w14:textId="77777777" w:rsidR="008541F8" w:rsidRPr="00644C11" w:rsidRDefault="008541F8" w:rsidP="00736B38">
            <w:pPr>
              <w:pStyle w:val="TAC"/>
              <w:rPr>
                <w:lang w:eastAsia="ko-KR"/>
              </w:rPr>
            </w:pPr>
            <w:r>
              <w:t>IPv6 address</w:t>
            </w:r>
          </w:p>
        </w:tc>
        <w:tc>
          <w:tcPr>
            <w:tcW w:w="1134" w:type="dxa"/>
            <w:hideMark/>
          </w:tcPr>
          <w:p w14:paraId="046010CD" w14:textId="77777777" w:rsidR="008541F8" w:rsidRPr="00644C11" w:rsidRDefault="008541F8" w:rsidP="00736B38">
            <w:pPr>
              <w:pStyle w:val="TAL"/>
              <w:rPr>
                <w:lang w:eastAsia="ko-KR"/>
              </w:rPr>
            </w:pPr>
            <w:r w:rsidRPr="00644C11">
              <w:rPr>
                <w:lang w:eastAsia="ko-KR"/>
              </w:rPr>
              <w:t xml:space="preserve">octet </w:t>
            </w:r>
            <w:r>
              <w:rPr>
                <w:lang w:eastAsia="ko-KR"/>
              </w:rPr>
              <w:t>n+3</w:t>
            </w:r>
          </w:p>
          <w:p w14:paraId="74713DAC" w14:textId="77777777" w:rsidR="008541F8" w:rsidRPr="00644C11" w:rsidRDefault="008541F8" w:rsidP="00736B38">
            <w:pPr>
              <w:pStyle w:val="TAL"/>
              <w:rPr>
                <w:lang w:eastAsia="ko-KR"/>
              </w:rPr>
            </w:pPr>
            <w:r w:rsidRPr="00644C11">
              <w:rPr>
                <w:lang w:eastAsia="ko-KR"/>
              </w:rPr>
              <w:t xml:space="preserve">octet </w:t>
            </w:r>
            <w:r>
              <w:rPr>
                <w:lang w:eastAsia="ko-KR"/>
              </w:rPr>
              <w:t>n+18</w:t>
            </w:r>
          </w:p>
        </w:tc>
      </w:tr>
      <w:tr w:rsidR="008541F8" w:rsidRPr="00644C11" w14:paraId="67298F91" w14:textId="77777777" w:rsidTr="00736B38">
        <w:trPr>
          <w:trHeight w:val="260"/>
          <w:jc w:val="center"/>
        </w:trPr>
        <w:tc>
          <w:tcPr>
            <w:tcW w:w="5671" w:type="dxa"/>
            <w:gridSpan w:val="8"/>
            <w:tcBorders>
              <w:top w:val="single" w:sz="4" w:space="0" w:color="auto"/>
              <w:left w:val="single" w:sz="4" w:space="0" w:color="auto"/>
              <w:right w:val="single" w:sz="4" w:space="0" w:color="auto"/>
            </w:tcBorders>
          </w:tcPr>
          <w:p w14:paraId="0FE8C217" w14:textId="77777777" w:rsidR="008541F8" w:rsidRPr="009E5D27" w:rsidRDefault="008541F8" w:rsidP="00736B38">
            <w:pPr>
              <w:pStyle w:val="TAC"/>
              <w:rPr>
                <w:rFonts w:cs="Arial"/>
              </w:rPr>
            </w:pPr>
            <w:r w:rsidRPr="00462D03">
              <w:rPr>
                <w:rFonts w:cs="Arial"/>
              </w:rPr>
              <w:t>prefix-length</w:t>
            </w:r>
          </w:p>
        </w:tc>
        <w:tc>
          <w:tcPr>
            <w:tcW w:w="1134" w:type="dxa"/>
            <w:tcBorders>
              <w:left w:val="single" w:sz="4" w:space="0" w:color="auto"/>
            </w:tcBorders>
          </w:tcPr>
          <w:p w14:paraId="6F6A96D6" w14:textId="77777777" w:rsidR="008541F8" w:rsidRPr="00644C11" w:rsidRDefault="008541F8" w:rsidP="00736B38">
            <w:pPr>
              <w:pStyle w:val="TAL"/>
              <w:rPr>
                <w:lang w:eastAsia="ko-KR"/>
              </w:rPr>
            </w:pPr>
            <w:r w:rsidRPr="00644C11">
              <w:rPr>
                <w:lang w:eastAsia="ko-KR"/>
              </w:rPr>
              <w:t xml:space="preserve">octet </w:t>
            </w:r>
            <w:r>
              <w:rPr>
                <w:lang w:eastAsia="ko-KR"/>
              </w:rPr>
              <w:t>n+19</w:t>
            </w:r>
          </w:p>
        </w:tc>
      </w:tr>
      <w:tr w:rsidR="008541F8" w:rsidRPr="00644C11" w14:paraId="504D301F" w14:textId="77777777" w:rsidTr="00736B38">
        <w:trPr>
          <w:trHeight w:val="260"/>
          <w:jc w:val="center"/>
        </w:trPr>
        <w:tc>
          <w:tcPr>
            <w:tcW w:w="2835" w:type="dxa"/>
            <w:gridSpan w:val="4"/>
            <w:vMerge w:val="restart"/>
            <w:tcBorders>
              <w:top w:val="single" w:sz="4" w:space="0" w:color="auto"/>
              <w:left w:val="single" w:sz="4" w:space="0" w:color="auto"/>
              <w:right w:val="single" w:sz="6" w:space="0" w:color="auto"/>
            </w:tcBorders>
          </w:tcPr>
          <w:p w14:paraId="4075A962" w14:textId="142ADBF4" w:rsidR="008541F8" w:rsidRPr="00644C11" w:rsidRDefault="008541F8" w:rsidP="00736B38">
            <w:pPr>
              <w:pStyle w:val="TAC"/>
              <w:rPr>
                <w:lang w:eastAsia="ko-KR"/>
              </w:rPr>
            </w:pPr>
            <w:r>
              <w:rPr>
                <w:lang w:eastAsia="ko-KR"/>
              </w:rPr>
              <w:t>status</w:t>
            </w:r>
          </w:p>
        </w:tc>
        <w:tc>
          <w:tcPr>
            <w:tcW w:w="709" w:type="dxa"/>
            <w:tcBorders>
              <w:top w:val="single" w:sz="4" w:space="0" w:color="auto"/>
              <w:left w:val="single" w:sz="6" w:space="0" w:color="auto"/>
              <w:bottom w:val="single" w:sz="4" w:space="0" w:color="auto"/>
              <w:right w:val="single" w:sz="6" w:space="0" w:color="auto"/>
            </w:tcBorders>
          </w:tcPr>
          <w:p w14:paraId="7CEFEA2B" w14:textId="77777777" w:rsidR="008541F8" w:rsidRPr="00644C11" w:rsidRDefault="008541F8" w:rsidP="00736B38">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1AF75E19" w14:textId="77777777" w:rsidR="008541F8" w:rsidRPr="00644C11" w:rsidRDefault="008541F8" w:rsidP="00736B38">
            <w:pPr>
              <w:pStyle w:val="TAC"/>
              <w:rPr>
                <w:lang w:eastAsia="ko-KR"/>
              </w:rPr>
            </w:pPr>
            <w:r w:rsidRPr="009E5D27">
              <w:rPr>
                <w:rFonts w:cs="Arial"/>
              </w:rPr>
              <w:t>origin</w:t>
            </w:r>
          </w:p>
        </w:tc>
        <w:tc>
          <w:tcPr>
            <w:tcW w:w="1134" w:type="dxa"/>
            <w:vMerge w:val="restart"/>
            <w:tcBorders>
              <w:left w:val="single" w:sz="4" w:space="0" w:color="auto"/>
            </w:tcBorders>
          </w:tcPr>
          <w:p w14:paraId="1EE19CE8" w14:textId="77777777" w:rsidR="008541F8" w:rsidRPr="00644C11" w:rsidRDefault="008541F8" w:rsidP="00736B38">
            <w:pPr>
              <w:pStyle w:val="TAL"/>
              <w:rPr>
                <w:lang w:eastAsia="ko-KR"/>
              </w:rPr>
            </w:pPr>
            <w:r w:rsidRPr="00644C11">
              <w:rPr>
                <w:lang w:eastAsia="ko-KR"/>
              </w:rPr>
              <w:t xml:space="preserve">octet </w:t>
            </w:r>
            <w:r>
              <w:rPr>
                <w:lang w:eastAsia="ko-KR"/>
              </w:rPr>
              <w:t>n+20</w:t>
            </w:r>
          </w:p>
        </w:tc>
      </w:tr>
      <w:tr w:rsidR="008541F8" w:rsidRPr="00644C11" w14:paraId="14CDA72C" w14:textId="77777777" w:rsidTr="00736B38">
        <w:trPr>
          <w:trHeight w:val="260"/>
          <w:jc w:val="center"/>
        </w:trPr>
        <w:tc>
          <w:tcPr>
            <w:tcW w:w="2835" w:type="dxa"/>
            <w:gridSpan w:val="4"/>
            <w:vMerge/>
            <w:tcBorders>
              <w:left w:val="single" w:sz="4" w:space="0" w:color="auto"/>
              <w:bottom w:val="single" w:sz="4" w:space="0" w:color="auto"/>
              <w:right w:val="single" w:sz="6" w:space="0" w:color="auto"/>
            </w:tcBorders>
          </w:tcPr>
          <w:p w14:paraId="3C3BE5CF" w14:textId="77777777" w:rsidR="008541F8" w:rsidRDefault="008541F8" w:rsidP="00736B38">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60EC1A27" w14:textId="77777777" w:rsidR="008541F8" w:rsidRPr="009E5D27" w:rsidRDefault="008541F8" w:rsidP="00736B38">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5CB42FD8" w14:textId="77777777" w:rsidR="008541F8" w:rsidRPr="009E5D27" w:rsidRDefault="008541F8" w:rsidP="00736B38">
            <w:pPr>
              <w:pStyle w:val="TAC"/>
              <w:rPr>
                <w:rFonts w:cs="Arial"/>
              </w:rPr>
            </w:pPr>
          </w:p>
        </w:tc>
        <w:tc>
          <w:tcPr>
            <w:tcW w:w="1134" w:type="dxa"/>
            <w:vMerge/>
            <w:tcBorders>
              <w:left w:val="single" w:sz="4" w:space="0" w:color="auto"/>
            </w:tcBorders>
          </w:tcPr>
          <w:p w14:paraId="079C5DF8" w14:textId="77777777" w:rsidR="008541F8" w:rsidRPr="00644C11" w:rsidRDefault="008541F8" w:rsidP="00736B38">
            <w:pPr>
              <w:pStyle w:val="TAL"/>
              <w:rPr>
                <w:lang w:eastAsia="ko-KR"/>
              </w:rPr>
            </w:pPr>
          </w:p>
        </w:tc>
      </w:tr>
    </w:tbl>
    <w:p w14:paraId="2422CF2E" w14:textId="3092FFAD" w:rsidR="00246FA1" w:rsidRPr="00644C11" w:rsidRDefault="008541F8" w:rsidP="00246FA1">
      <w:pPr>
        <w:pStyle w:val="TF"/>
      </w:pPr>
      <w:r w:rsidRPr="00644C11">
        <w:t>Figure 9.</w:t>
      </w:r>
      <w:r>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4B44CC99"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2969E2D3"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5E2F78F0"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w:t>
            </w:r>
            <w:r w:rsidR="007A3150">
              <w:rPr>
                <w:lang w:eastAsia="en-GB"/>
              </w:rPr>
              <w:t>8</w:t>
            </w:r>
            <w:r>
              <w:rPr>
                <w:lang w:eastAsia="en-GB"/>
              </w:rPr>
              <w:t xml:space="preserve">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1" w:name="_Toc171628873"/>
      <w:r w:rsidRPr="00644C11">
        <w:t>9.</w:t>
      </w:r>
      <w:r>
        <w:t>20</w:t>
      </w:r>
      <w:r w:rsidRPr="00644C11">
        <w:tab/>
      </w:r>
      <w:r>
        <w:rPr>
          <w:rFonts w:cs="Arial"/>
        </w:rPr>
        <w:t xml:space="preserve">IPv6 </w:t>
      </w:r>
      <w:r>
        <w:t xml:space="preserve">neighbor </w:t>
      </w:r>
      <w:r w:rsidRPr="00644C11">
        <w:t>information</w:t>
      </w:r>
      <w:bookmarkEnd w:id="761"/>
    </w:p>
    <w:p w14:paraId="77A9DA19" w14:textId="5E3F898B"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w:t>
      </w:r>
      <w:r w:rsidR="007A3150" w:rsidRPr="00BB6A2C">
        <w:t>K.1-</w:t>
      </w:r>
      <w:r w:rsidR="007A3150">
        <w:t>1</w:t>
      </w:r>
      <w:r w:rsidR="007A3150" w:rsidRPr="00644C11">
        <w:t>.</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3150" w:rsidRPr="00644C11" w14:paraId="2E36BC8B" w14:textId="77777777" w:rsidTr="00736B38">
        <w:trPr>
          <w:cantSplit/>
          <w:jc w:val="center"/>
        </w:trPr>
        <w:tc>
          <w:tcPr>
            <w:tcW w:w="708" w:type="dxa"/>
            <w:hideMark/>
          </w:tcPr>
          <w:p w14:paraId="11D713D0" w14:textId="77777777" w:rsidR="007A3150" w:rsidRPr="00644C11" w:rsidRDefault="007A3150" w:rsidP="00736B38">
            <w:pPr>
              <w:pStyle w:val="TAC"/>
              <w:rPr>
                <w:lang w:eastAsia="en-GB"/>
              </w:rPr>
            </w:pPr>
            <w:r w:rsidRPr="00644C11">
              <w:rPr>
                <w:lang w:eastAsia="en-GB"/>
              </w:rPr>
              <w:t>8</w:t>
            </w:r>
          </w:p>
        </w:tc>
        <w:tc>
          <w:tcPr>
            <w:tcW w:w="709" w:type="dxa"/>
            <w:hideMark/>
          </w:tcPr>
          <w:p w14:paraId="031FC7B1" w14:textId="77777777" w:rsidR="007A3150" w:rsidRPr="00644C11" w:rsidRDefault="007A3150" w:rsidP="00736B38">
            <w:pPr>
              <w:pStyle w:val="TAC"/>
              <w:rPr>
                <w:lang w:eastAsia="en-GB"/>
              </w:rPr>
            </w:pPr>
            <w:r w:rsidRPr="00644C11">
              <w:rPr>
                <w:lang w:eastAsia="en-GB"/>
              </w:rPr>
              <w:t>7</w:t>
            </w:r>
          </w:p>
        </w:tc>
        <w:tc>
          <w:tcPr>
            <w:tcW w:w="709" w:type="dxa"/>
            <w:hideMark/>
          </w:tcPr>
          <w:p w14:paraId="753C7C75" w14:textId="77777777" w:rsidR="007A3150" w:rsidRPr="00644C11" w:rsidRDefault="007A3150" w:rsidP="00736B38">
            <w:pPr>
              <w:pStyle w:val="TAC"/>
              <w:rPr>
                <w:lang w:eastAsia="en-GB"/>
              </w:rPr>
            </w:pPr>
            <w:r w:rsidRPr="00644C11">
              <w:rPr>
                <w:lang w:eastAsia="en-GB"/>
              </w:rPr>
              <w:t>6</w:t>
            </w:r>
          </w:p>
        </w:tc>
        <w:tc>
          <w:tcPr>
            <w:tcW w:w="709" w:type="dxa"/>
            <w:hideMark/>
          </w:tcPr>
          <w:p w14:paraId="2C7F8653" w14:textId="77777777" w:rsidR="007A3150" w:rsidRPr="00644C11" w:rsidRDefault="007A3150" w:rsidP="00736B38">
            <w:pPr>
              <w:pStyle w:val="TAC"/>
              <w:rPr>
                <w:lang w:eastAsia="en-GB"/>
              </w:rPr>
            </w:pPr>
            <w:r w:rsidRPr="00644C11">
              <w:rPr>
                <w:lang w:eastAsia="en-GB"/>
              </w:rPr>
              <w:t>5</w:t>
            </w:r>
          </w:p>
        </w:tc>
        <w:tc>
          <w:tcPr>
            <w:tcW w:w="709" w:type="dxa"/>
            <w:hideMark/>
          </w:tcPr>
          <w:p w14:paraId="3350E543" w14:textId="77777777" w:rsidR="007A3150" w:rsidRPr="00644C11" w:rsidRDefault="007A3150" w:rsidP="00736B38">
            <w:pPr>
              <w:pStyle w:val="TAC"/>
              <w:rPr>
                <w:lang w:eastAsia="en-GB"/>
              </w:rPr>
            </w:pPr>
            <w:r w:rsidRPr="00644C11">
              <w:rPr>
                <w:lang w:eastAsia="en-GB"/>
              </w:rPr>
              <w:t>4</w:t>
            </w:r>
          </w:p>
        </w:tc>
        <w:tc>
          <w:tcPr>
            <w:tcW w:w="709" w:type="dxa"/>
            <w:hideMark/>
          </w:tcPr>
          <w:p w14:paraId="4177FD47" w14:textId="77777777" w:rsidR="007A3150" w:rsidRPr="00644C11" w:rsidRDefault="007A3150" w:rsidP="00736B38">
            <w:pPr>
              <w:pStyle w:val="TAC"/>
              <w:rPr>
                <w:lang w:eastAsia="en-GB"/>
              </w:rPr>
            </w:pPr>
            <w:r w:rsidRPr="00644C11">
              <w:rPr>
                <w:lang w:eastAsia="en-GB"/>
              </w:rPr>
              <w:t>3</w:t>
            </w:r>
          </w:p>
        </w:tc>
        <w:tc>
          <w:tcPr>
            <w:tcW w:w="709" w:type="dxa"/>
            <w:hideMark/>
          </w:tcPr>
          <w:p w14:paraId="333C60A4" w14:textId="77777777" w:rsidR="007A3150" w:rsidRPr="00644C11" w:rsidRDefault="007A3150" w:rsidP="00736B38">
            <w:pPr>
              <w:pStyle w:val="TAC"/>
              <w:rPr>
                <w:lang w:eastAsia="en-GB"/>
              </w:rPr>
            </w:pPr>
            <w:r w:rsidRPr="00644C11">
              <w:rPr>
                <w:lang w:eastAsia="en-GB"/>
              </w:rPr>
              <w:t>2</w:t>
            </w:r>
          </w:p>
        </w:tc>
        <w:tc>
          <w:tcPr>
            <w:tcW w:w="709" w:type="dxa"/>
            <w:hideMark/>
          </w:tcPr>
          <w:p w14:paraId="2E5430DF" w14:textId="77777777" w:rsidR="007A3150" w:rsidRPr="00644C11" w:rsidRDefault="007A3150" w:rsidP="00736B38">
            <w:pPr>
              <w:pStyle w:val="TAC"/>
              <w:rPr>
                <w:lang w:eastAsia="en-GB"/>
              </w:rPr>
            </w:pPr>
            <w:r w:rsidRPr="00644C11">
              <w:rPr>
                <w:lang w:eastAsia="en-GB"/>
              </w:rPr>
              <w:t>1</w:t>
            </w:r>
          </w:p>
        </w:tc>
        <w:tc>
          <w:tcPr>
            <w:tcW w:w="1134" w:type="dxa"/>
          </w:tcPr>
          <w:p w14:paraId="6EE3A4D0" w14:textId="77777777" w:rsidR="007A3150" w:rsidRPr="00644C11" w:rsidRDefault="007A3150" w:rsidP="00736B38">
            <w:pPr>
              <w:pStyle w:val="TAL"/>
              <w:rPr>
                <w:lang w:eastAsia="en-GB"/>
              </w:rPr>
            </w:pPr>
          </w:p>
        </w:tc>
      </w:tr>
      <w:tr w:rsidR="007A3150" w:rsidRPr="00644C11" w14:paraId="7FAA8CEB"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4EBF971" w14:textId="77777777" w:rsidR="007A3150" w:rsidRPr="00644C11" w:rsidRDefault="007A3150" w:rsidP="00736B38">
            <w:pPr>
              <w:pStyle w:val="TAC"/>
              <w:rPr>
                <w:lang w:eastAsia="ko-KR"/>
              </w:rPr>
            </w:pPr>
            <w:r>
              <w:t>IPv6 address</w:t>
            </w:r>
          </w:p>
        </w:tc>
        <w:tc>
          <w:tcPr>
            <w:tcW w:w="1134" w:type="dxa"/>
            <w:hideMark/>
          </w:tcPr>
          <w:p w14:paraId="6BCD0877" w14:textId="77777777" w:rsidR="007A3150" w:rsidRPr="00644C11" w:rsidRDefault="007A3150" w:rsidP="00736B38">
            <w:pPr>
              <w:pStyle w:val="TAL"/>
              <w:rPr>
                <w:lang w:eastAsia="ko-KR"/>
              </w:rPr>
            </w:pPr>
            <w:r w:rsidRPr="00644C11">
              <w:rPr>
                <w:lang w:eastAsia="ko-KR"/>
              </w:rPr>
              <w:t xml:space="preserve">octet </w:t>
            </w:r>
            <w:r>
              <w:rPr>
                <w:lang w:eastAsia="ko-KR"/>
              </w:rPr>
              <w:t>n+3</w:t>
            </w:r>
          </w:p>
          <w:p w14:paraId="33CAA1B6" w14:textId="77777777" w:rsidR="007A3150" w:rsidRPr="00644C11" w:rsidRDefault="007A3150" w:rsidP="00736B38">
            <w:pPr>
              <w:pStyle w:val="TAL"/>
              <w:rPr>
                <w:lang w:eastAsia="ko-KR"/>
              </w:rPr>
            </w:pPr>
            <w:r w:rsidRPr="00644C11">
              <w:rPr>
                <w:lang w:eastAsia="ko-KR"/>
              </w:rPr>
              <w:t xml:space="preserve">octet </w:t>
            </w:r>
            <w:r>
              <w:rPr>
                <w:lang w:eastAsia="ko-KR"/>
              </w:rPr>
              <w:t>n+18</w:t>
            </w:r>
          </w:p>
        </w:tc>
      </w:tr>
      <w:tr w:rsidR="007A3150" w:rsidRPr="00644C11" w14:paraId="0670FCC2" w14:textId="77777777" w:rsidTr="00736B38">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CED105A" w14:textId="77777777" w:rsidR="007A3150" w:rsidRPr="00644C11" w:rsidRDefault="007A3150" w:rsidP="00736B38">
            <w:pPr>
              <w:pStyle w:val="TAC"/>
              <w:rPr>
                <w:lang w:eastAsia="ko-KR"/>
              </w:rPr>
            </w:pPr>
            <w:r w:rsidRPr="002763B3">
              <w:rPr>
                <w:rFonts w:cs="Arial"/>
              </w:rPr>
              <w:t>link-layer address</w:t>
            </w:r>
          </w:p>
        </w:tc>
        <w:tc>
          <w:tcPr>
            <w:tcW w:w="1134" w:type="dxa"/>
            <w:hideMark/>
          </w:tcPr>
          <w:p w14:paraId="3D9925A3" w14:textId="77777777" w:rsidR="007A3150" w:rsidRPr="00644C11" w:rsidRDefault="007A3150" w:rsidP="00736B38">
            <w:pPr>
              <w:pStyle w:val="TAL"/>
              <w:rPr>
                <w:lang w:eastAsia="ko-KR"/>
              </w:rPr>
            </w:pPr>
            <w:r w:rsidRPr="00644C11">
              <w:rPr>
                <w:lang w:eastAsia="ko-KR"/>
              </w:rPr>
              <w:t xml:space="preserve">octet </w:t>
            </w:r>
            <w:r>
              <w:rPr>
                <w:lang w:eastAsia="ko-KR"/>
              </w:rPr>
              <w:t>n+19</w:t>
            </w:r>
          </w:p>
          <w:p w14:paraId="3745A8FE" w14:textId="77777777" w:rsidR="007A3150" w:rsidRPr="00644C11" w:rsidRDefault="007A3150" w:rsidP="00736B38">
            <w:pPr>
              <w:pStyle w:val="TAL"/>
              <w:rPr>
                <w:lang w:eastAsia="ko-KR"/>
              </w:rPr>
            </w:pPr>
            <w:r w:rsidRPr="00644C11">
              <w:rPr>
                <w:lang w:eastAsia="ko-KR"/>
              </w:rPr>
              <w:t xml:space="preserve">octet </w:t>
            </w:r>
            <w:r>
              <w:rPr>
                <w:lang w:eastAsia="ko-KR"/>
              </w:rPr>
              <w:t>n+24</w:t>
            </w:r>
          </w:p>
        </w:tc>
      </w:tr>
      <w:tr w:rsidR="007A3150" w:rsidRPr="00644C11" w14:paraId="48D90C00" w14:textId="77777777" w:rsidTr="00736B38">
        <w:trPr>
          <w:jc w:val="center"/>
        </w:trPr>
        <w:tc>
          <w:tcPr>
            <w:tcW w:w="2835" w:type="dxa"/>
            <w:gridSpan w:val="4"/>
            <w:tcBorders>
              <w:top w:val="single" w:sz="4" w:space="0" w:color="auto"/>
              <w:left w:val="single" w:sz="6" w:space="0" w:color="auto"/>
              <w:bottom w:val="single" w:sz="6" w:space="0" w:color="auto"/>
              <w:right w:val="single" w:sz="6" w:space="0" w:color="auto"/>
            </w:tcBorders>
          </w:tcPr>
          <w:p w14:paraId="39E1CFF9" w14:textId="77777777" w:rsidR="007A3150" w:rsidRDefault="007A3150" w:rsidP="00736B38">
            <w:pPr>
              <w:pStyle w:val="TAC"/>
              <w:rPr>
                <w:lang w:eastAsia="ko-KR"/>
              </w:rPr>
            </w:pPr>
            <w:r>
              <w:rPr>
                <w:lang w:eastAsia="ko-KR"/>
              </w:rPr>
              <w:t>state</w:t>
            </w:r>
          </w:p>
        </w:tc>
        <w:tc>
          <w:tcPr>
            <w:tcW w:w="709" w:type="dxa"/>
            <w:tcBorders>
              <w:top w:val="single" w:sz="4" w:space="0" w:color="auto"/>
              <w:left w:val="single" w:sz="6" w:space="0" w:color="auto"/>
              <w:bottom w:val="single" w:sz="6" w:space="0" w:color="auto"/>
              <w:right w:val="single" w:sz="6" w:space="0" w:color="auto"/>
            </w:tcBorders>
          </w:tcPr>
          <w:p w14:paraId="26F44ACA" w14:textId="77777777" w:rsidR="007A3150" w:rsidRDefault="007A3150" w:rsidP="00736B38">
            <w:pPr>
              <w:pStyle w:val="TAC"/>
            </w:pPr>
            <w:r>
              <w:t>is-router</w:t>
            </w:r>
          </w:p>
        </w:tc>
        <w:tc>
          <w:tcPr>
            <w:tcW w:w="2127" w:type="dxa"/>
            <w:gridSpan w:val="3"/>
            <w:tcBorders>
              <w:top w:val="single" w:sz="4" w:space="0" w:color="auto"/>
              <w:left w:val="single" w:sz="6" w:space="0" w:color="auto"/>
              <w:bottom w:val="single" w:sz="6" w:space="0" w:color="auto"/>
              <w:right w:val="single" w:sz="6" w:space="0" w:color="auto"/>
            </w:tcBorders>
          </w:tcPr>
          <w:p w14:paraId="04E5FE3B" w14:textId="77777777" w:rsidR="007A3150" w:rsidRDefault="007A3150" w:rsidP="00736B38">
            <w:pPr>
              <w:pStyle w:val="TAC"/>
              <w:rPr>
                <w:rFonts w:cs="Arial"/>
              </w:rPr>
            </w:pPr>
            <w:r>
              <w:rPr>
                <w:rFonts w:cs="Arial"/>
              </w:rPr>
              <w:t>neighbor-</w:t>
            </w:r>
            <w:r w:rsidRPr="009E5D27">
              <w:rPr>
                <w:rFonts w:cs="Arial"/>
              </w:rPr>
              <w:t>origin</w:t>
            </w:r>
          </w:p>
        </w:tc>
        <w:tc>
          <w:tcPr>
            <w:tcW w:w="1134" w:type="dxa"/>
          </w:tcPr>
          <w:p w14:paraId="0656BE8E" w14:textId="77777777" w:rsidR="007A3150" w:rsidRPr="00644C11" w:rsidRDefault="007A3150" w:rsidP="00736B38">
            <w:pPr>
              <w:pStyle w:val="TAL"/>
              <w:rPr>
                <w:lang w:eastAsia="ko-KR"/>
              </w:rPr>
            </w:pPr>
            <w:r w:rsidRPr="00644C11">
              <w:rPr>
                <w:lang w:eastAsia="ko-KR"/>
              </w:rPr>
              <w:t xml:space="preserve">octet </w:t>
            </w:r>
            <w:r>
              <w:rPr>
                <w:lang w:eastAsia="ko-KR"/>
              </w:rPr>
              <w:t>n+25</w:t>
            </w: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441033C"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D25FF0B"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762" w:name="_Toc171628874"/>
      <w:r w:rsidRPr="00644C11">
        <w:t>9.</w:t>
      </w:r>
      <w:r>
        <w:t>21</w:t>
      </w:r>
      <w:r w:rsidRPr="00644C11">
        <w:tab/>
      </w:r>
      <w:r>
        <w:rPr>
          <w:rFonts w:cs="Arial"/>
        </w:rPr>
        <w:t>Clock quality</w:t>
      </w:r>
      <w:bookmarkEnd w:id="762"/>
    </w:p>
    <w:p w14:paraId="283F531E" w14:textId="2AAA97BA"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r w:rsidR="00FD2C5A" w:rsidRPr="00BB6A2C">
        <w:t>K.1-</w:t>
      </w:r>
      <w:r w:rsidR="00FD2C5A">
        <w:t>2</w:t>
      </w:r>
      <w:r w:rsidRPr="00644C11">
        <w:t>.</w:t>
      </w:r>
    </w:p>
    <w:p w14:paraId="20647746" w14:textId="512DC1C1" w:rsidR="008C45D9" w:rsidRDefault="008C45D9" w:rsidP="008C45D9">
      <w:r w:rsidRPr="00644C11">
        <w:t xml:space="preserve">The </w:t>
      </w:r>
      <w:r>
        <w:rPr>
          <w:rFonts w:cs="Arial"/>
        </w:rPr>
        <w:t>Clock quality</w:t>
      </w:r>
      <w:r w:rsidRPr="00644C11">
        <w:t xml:space="preserve"> information element is coded as shown in figure 9.</w:t>
      </w:r>
      <w:r w:rsidR="003425BA">
        <w:t>21</w:t>
      </w:r>
      <w:r w:rsidRPr="00644C11">
        <w:t>.</w:t>
      </w:r>
      <w:r>
        <w:t>1</w:t>
      </w:r>
      <w:r w:rsidRPr="00644C11">
        <w:t xml:space="preserve"> and table 9.</w:t>
      </w:r>
      <w:r w:rsidR="000D3D25">
        <w:t>21</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636EE63F" w:rsidR="008C45D9" w:rsidRPr="00644C11" w:rsidRDefault="008C45D9" w:rsidP="008C45D9">
      <w:pPr>
        <w:pStyle w:val="TF"/>
      </w:pPr>
      <w:r w:rsidRPr="00644C11">
        <w:t>Figure 9.</w:t>
      </w:r>
      <w:r w:rsidR="008A1391">
        <w:t>21</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3083F6A0" w:rsidR="008C45D9" w:rsidRPr="00644C11" w:rsidRDefault="008C45D9" w:rsidP="008C45D9">
      <w:pPr>
        <w:pStyle w:val="TH"/>
      </w:pPr>
      <w:r w:rsidRPr="00644C11">
        <w:t>Table 9.</w:t>
      </w:r>
      <w:r w:rsidR="000D3D25">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Default="00D4527F" w:rsidP="0028171D"/>
    <w:p w14:paraId="7A262CEF" w14:textId="38449458" w:rsidR="006B241F" w:rsidRPr="002D0FCB" w:rsidRDefault="006B241F" w:rsidP="006B241F">
      <w:pPr>
        <w:pStyle w:val="Heading3"/>
        <w:rPr>
          <w:lang w:val="en-US"/>
        </w:rPr>
      </w:pPr>
      <w:bookmarkStart w:id="763" w:name="_Toc171628875"/>
      <w:r w:rsidRPr="002D0FCB">
        <w:rPr>
          <w:lang w:val="en-US"/>
        </w:rPr>
        <w:t>9.</w:t>
      </w:r>
      <w:r w:rsidR="0063704A">
        <w:rPr>
          <w:lang w:val="en-US"/>
        </w:rPr>
        <w:t>22</w:t>
      </w:r>
      <w:r w:rsidRPr="002D0FCB">
        <w:rPr>
          <w:lang w:val="en-US"/>
        </w:rPr>
        <w:tab/>
        <w:t>queueMaxSDUTable</w:t>
      </w:r>
      <w:bookmarkEnd w:id="763"/>
    </w:p>
    <w:p w14:paraId="2596C3F6" w14:textId="77777777" w:rsidR="006B241F" w:rsidRPr="00644C11" w:rsidRDefault="006B241F" w:rsidP="006B241F">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w:t>
      </w:r>
      <w:r w:rsidRPr="00644C11">
        <w:t>1-1.</w:t>
      </w:r>
    </w:p>
    <w:p w14:paraId="23E88704" w14:textId="101F14BF" w:rsidR="006B241F" w:rsidRPr="00644C11" w:rsidRDefault="006B241F" w:rsidP="006B241F">
      <w:r w:rsidRPr="00644C11">
        <w:t xml:space="preserve">The </w:t>
      </w:r>
      <w:r>
        <w:t>queueMaxSDUTable</w:t>
      </w:r>
      <w:r w:rsidRPr="00644C11">
        <w:t xml:space="preserve"> information element is coded as shown in figure 9.</w:t>
      </w:r>
      <w:r w:rsidR="0085379D">
        <w:t>22</w:t>
      </w:r>
      <w:r w:rsidRPr="00644C11">
        <w:t>.1, figure 9.</w:t>
      </w:r>
      <w:r w:rsidR="0085379D">
        <w:t>22</w:t>
      </w:r>
      <w:r w:rsidRPr="00644C11">
        <w:t>.2, and table 9.</w:t>
      </w:r>
      <w:r w:rsidR="0085379D">
        <w:t>22</w:t>
      </w:r>
      <w:r w:rsidRPr="00644C11">
        <w:t>.1.</w:t>
      </w:r>
    </w:p>
    <w:p w14:paraId="2A906558" w14:textId="77777777" w:rsidR="006B241F" w:rsidRDefault="006B241F" w:rsidP="006B241F">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B241F" w:rsidRPr="00644C11" w14:paraId="3E4677AE" w14:textId="77777777" w:rsidTr="00CD65DD">
        <w:trPr>
          <w:cantSplit/>
          <w:jc w:val="center"/>
        </w:trPr>
        <w:tc>
          <w:tcPr>
            <w:tcW w:w="708" w:type="dxa"/>
          </w:tcPr>
          <w:p w14:paraId="008C9FFD" w14:textId="77777777" w:rsidR="006B241F" w:rsidRPr="00644C11" w:rsidRDefault="006B241F" w:rsidP="00CD65DD">
            <w:pPr>
              <w:pStyle w:val="TAC"/>
            </w:pPr>
            <w:r w:rsidRPr="00644C11">
              <w:t>8</w:t>
            </w:r>
          </w:p>
        </w:tc>
        <w:tc>
          <w:tcPr>
            <w:tcW w:w="709" w:type="dxa"/>
          </w:tcPr>
          <w:p w14:paraId="2DE2572C" w14:textId="77777777" w:rsidR="006B241F" w:rsidRPr="00644C11" w:rsidRDefault="006B241F" w:rsidP="00CD65DD">
            <w:pPr>
              <w:pStyle w:val="TAC"/>
            </w:pPr>
            <w:r w:rsidRPr="00644C11">
              <w:t>7</w:t>
            </w:r>
          </w:p>
        </w:tc>
        <w:tc>
          <w:tcPr>
            <w:tcW w:w="709" w:type="dxa"/>
          </w:tcPr>
          <w:p w14:paraId="5F36F78B" w14:textId="77777777" w:rsidR="006B241F" w:rsidRPr="00644C11" w:rsidRDefault="006B241F" w:rsidP="00CD65DD">
            <w:pPr>
              <w:pStyle w:val="TAC"/>
            </w:pPr>
            <w:r w:rsidRPr="00644C11">
              <w:t>6</w:t>
            </w:r>
          </w:p>
        </w:tc>
        <w:tc>
          <w:tcPr>
            <w:tcW w:w="709" w:type="dxa"/>
          </w:tcPr>
          <w:p w14:paraId="5AC37C8E" w14:textId="77777777" w:rsidR="006B241F" w:rsidRPr="00644C11" w:rsidRDefault="006B241F" w:rsidP="00CD65DD">
            <w:pPr>
              <w:pStyle w:val="TAC"/>
            </w:pPr>
            <w:r w:rsidRPr="00644C11">
              <w:t>5</w:t>
            </w:r>
          </w:p>
        </w:tc>
        <w:tc>
          <w:tcPr>
            <w:tcW w:w="709" w:type="dxa"/>
          </w:tcPr>
          <w:p w14:paraId="188E28B5" w14:textId="77777777" w:rsidR="006B241F" w:rsidRPr="00644C11" w:rsidRDefault="006B241F" w:rsidP="00CD65DD">
            <w:pPr>
              <w:pStyle w:val="TAC"/>
            </w:pPr>
            <w:r w:rsidRPr="00644C11">
              <w:t>4</w:t>
            </w:r>
          </w:p>
        </w:tc>
        <w:tc>
          <w:tcPr>
            <w:tcW w:w="709" w:type="dxa"/>
          </w:tcPr>
          <w:p w14:paraId="20BC686B" w14:textId="77777777" w:rsidR="006B241F" w:rsidRPr="00644C11" w:rsidRDefault="006B241F" w:rsidP="00CD65DD">
            <w:pPr>
              <w:pStyle w:val="TAC"/>
            </w:pPr>
            <w:r w:rsidRPr="00644C11">
              <w:t>3</w:t>
            </w:r>
          </w:p>
        </w:tc>
        <w:tc>
          <w:tcPr>
            <w:tcW w:w="709" w:type="dxa"/>
          </w:tcPr>
          <w:p w14:paraId="76FEA157" w14:textId="77777777" w:rsidR="006B241F" w:rsidRPr="00644C11" w:rsidRDefault="006B241F" w:rsidP="00CD65DD">
            <w:pPr>
              <w:pStyle w:val="TAC"/>
            </w:pPr>
            <w:r w:rsidRPr="00644C11">
              <w:t>2</w:t>
            </w:r>
          </w:p>
        </w:tc>
        <w:tc>
          <w:tcPr>
            <w:tcW w:w="709" w:type="dxa"/>
          </w:tcPr>
          <w:p w14:paraId="218089F5" w14:textId="77777777" w:rsidR="006B241F" w:rsidRPr="00644C11" w:rsidRDefault="006B241F" w:rsidP="00CD65DD">
            <w:pPr>
              <w:pStyle w:val="TAC"/>
            </w:pPr>
            <w:r w:rsidRPr="00644C11">
              <w:t>1</w:t>
            </w:r>
          </w:p>
        </w:tc>
        <w:tc>
          <w:tcPr>
            <w:tcW w:w="1221" w:type="dxa"/>
          </w:tcPr>
          <w:p w14:paraId="5B393F83" w14:textId="77777777" w:rsidR="006B241F" w:rsidRPr="00644C11" w:rsidRDefault="006B241F" w:rsidP="00CD65DD">
            <w:pPr>
              <w:pStyle w:val="TAL"/>
            </w:pPr>
          </w:p>
        </w:tc>
      </w:tr>
      <w:tr w:rsidR="006B241F" w:rsidRPr="00644C11" w14:paraId="5B729814"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A280D" w14:textId="77777777" w:rsidR="006B241F" w:rsidRPr="00644C11" w:rsidRDefault="006B241F" w:rsidP="00CD65DD">
            <w:pPr>
              <w:pStyle w:val="TAC"/>
            </w:pPr>
            <w:r>
              <w:t>queueMaxSDUTable</w:t>
            </w:r>
            <w:r w:rsidRPr="00644C11">
              <w:t xml:space="preserve"> IEI</w:t>
            </w:r>
          </w:p>
        </w:tc>
        <w:tc>
          <w:tcPr>
            <w:tcW w:w="1221" w:type="dxa"/>
          </w:tcPr>
          <w:p w14:paraId="738F4C64" w14:textId="77777777" w:rsidR="006B241F" w:rsidRPr="00644C11" w:rsidRDefault="006B241F" w:rsidP="00CD65DD">
            <w:pPr>
              <w:pStyle w:val="TAL"/>
            </w:pPr>
            <w:r w:rsidRPr="00644C11">
              <w:t>octet 1</w:t>
            </w:r>
          </w:p>
        </w:tc>
      </w:tr>
      <w:tr w:rsidR="006B241F" w:rsidRPr="00644C11" w14:paraId="1928FEEF"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2BEE" w14:textId="77777777" w:rsidR="006B241F" w:rsidRDefault="006B241F" w:rsidP="00CD65DD">
            <w:pPr>
              <w:pStyle w:val="TAC"/>
            </w:pPr>
            <w:r w:rsidRPr="00F85509">
              <w:t xml:space="preserve">Length of </w:t>
            </w:r>
            <w:r>
              <w:t>queueMaxSDUTable</w:t>
            </w:r>
            <w:r w:rsidRPr="00F85509">
              <w:t xml:space="preserve"> contents</w:t>
            </w:r>
          </w:p>
        </w:tc>
        <w:tc>
          <w:tcPr>
            <w:tcW w:w="1221" w:type="dxa"/>
          </w:tcPr>
          <w:p w14:paraId="1D3F1C2F" w14:textId="77777777" w:rsidR="006B241F" w:rsidRPr="00644C11" w:rsidRDefault="006B241F" w:rsidP="00CD65DD">
            <w:pPr>
              <w:pStyle w:val="TAL"/>
            </w:pPr>
            <w:r>
              <w:t>octet 2</w:t>
            </w:r>
          </w:p>
        </w:tc>
      </w:tr>
      <w:tr w:rsidR="006B241F" w:rsidRPr="00644C11" w14:paraId="26DA68CD"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C8D1B8" w14:textId="77777777" w:rsidR="006B241F" w:rsidRDefault="006B241F" w:rsidP="00CD65DD">
            <w:pPr>
              <w:pStyle w:val="TAC"/>
            </w:pPr>
          </w:p>
          <w:p w14:paraId="372250D8" w14:textId="77777777" w:rsidR="006B241F" w:rsidRDefault="006B241F" w:rsidP="00CD65DD">
            <w:pPr>
              <w:pStyle w:val="TAC"/>
            </w:pPr>
            <w:r>
              <w:t>queueMaxSDUEntry 1</w:t>
            </w:r>
          </w:p>
          <w:p w14:paraId="3A842F82" w14:textId="77777777" w:rsidR="006B241F" w:rsidRDefault="006B241F" w:rsidP="00CD65DD">
            <w:pPr>
              <w:pStyle w:val="TAC"/>
              <w:jc w:val="left"/>
            </w:pPr>
          </w:p>
        </w:tc>
        <w:tc>
          <w:tcPr>
            <w:tcW w:w="1221" w:type="dxa"/>
          </w:tcPr>
          <w:p w14:paraId="7C1F5B2D" w14:textId="77777777" w:rsidR="006B241F" w:rsidRDefault="006B241F" w:rsidP="00CD65DD">
            <w:pPr>
              <w:pStyle w:val="TAL"/>
            </w:pPr>
            <w:r w:rsidRPr="00644C11">
              <w:t xml:space="preserve">octet </w:t>
            </w:r>
            <w:r>
              <w:t>3</w:t>
            </w:r>
          </w:p>
          <w:p w14:paraId="59F9BC17" w14:textId="77777777" w:rsidR="006B241F" w:rsidRDefault="006B241F" w:rsidP="00CD65DD">
            <w:pPr>
              <w:pStyle w:val="TAL"/>
            </w:pPr>
          </w:p>
          <w:p w14:paraId="5CB1AA2D" w14:textId="77777777" w:rsidR="006B241F" w:rsidRPr="00644C11" w:rsidRDefault="006B241F" w:rsidP="00CD65DD">
            <w:pPr>
              <w:pStyle w:val="TAL"/>
            </w:pPr>
            <w:r>
              <w:t>octet m</w:t>
            </w:r>
          </w:p>
        </w:tc>
      </w:tr>
      <w:tr w:rsidR="006B241F" w:rsidRPr="005E5970" w14:paraId="609F1B59" w14:textId="77777777" w:rsidTr="00CD65DD">
        <w:trPr>
          <w:jc w:val="center"/>
        </w:trPr>
        <w:tc>
          <w:tcPr>
            <w:tcW w:w="5671" w:type="dxa"/>
            <w:gridSpan w:val="8"/>
            <w:tcBorders>
              <w:left w:val="single" w:sz="6" w:space="0" w:color="auto"/>
              <w:bottom w:val="single" w:sz="6" w:space="0" w:color="auto"/>
              <w:right w:val="single" w:sz="6" w:space="0" w:color="auto"/>
            </w:tcBorders>
          </w:tcPr>
          <w:p w14:paraId="23F33BE5" w14:textId="77777777" w:rsidR="006B241F" w:rsidRDefault="006B241F" w:rsidP="00CD65DD">
            <w:pPr>
              <w:pStyle w:val="TAC"/>
            </w:pPr>
          </w:p>
          <w:p w14:paraId="454D753E" w14:textId="77777777" w:rsidR="006B241F" w:rsidRDefault="006B241F" w:rsidP="00CD65DD">
            <w:pPr>
              <w:pStyle w:val="TAC"/>
            </w:pPr>
            <w:r>
              <w:t>…</w:t>
            </w:r>
          </w:p>
          <w:p w14:paraId="47979614" w14:textId="77777777" w:rsidR="006B241F" w:rsidRPr="00644C11" w:rsidRDefault="006B241F" w:rsidP="00CD65DD">
            <w:pPr>
              <w:pStyle w:val="TAC"/>
            </w:pPr>
          </w:p>
        </w:tc>
        <w:tc>
          <w:tcPr>
            <w:tcW w:w="1221" w:type="dxa"/>
          </w:tcPr>
          <w:p w14:paraId="1D654CD8" w14:textId="77777777" w:rsidR="006B241F" w:rsidRPr="005E5970" w:rsidRDefault="006B241F" w:rsidP="00CD65DD">
            <w:pPr>
              <w:pStyle w:val="TAL"/>
              <w:rPr>
                <w:lang w:val="fr-FR"/>
              </w:rPr>
            </w:pPr>
            <w:r w:rsidRPr="005E5970">
              <w:rPr>
                <w:lang w:val="fr-FR"/>
              </w:rPr>
              <w:t>octet m+1*</w:t>
            </w:r>
          </w:p>
          <w:p w14:paraId="5241AA33" w14:textId="77777777" w:rsidR="006B241F" w:rsidRPr="005E5970" w:rsidRDefault="006B241F" w:rsidP="00CD65DD">
            <w:pPr>
              <w:pStyle w:val="TAL"/>
              <w:rPr>
                <w:lang w:val="fr-FR" w:eastAsia="ko-KR"/>
              </w:rPr>
            </w:pPr>
          </w:p>
          <w:p w14:paraId="3C2B350E" w14:textId="77777777" w:rsidR="006B241F" w:rsidRPr="005E5970" w:rsidRDefault="006B241F" w:rsidP="00CD65DD">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6B241F" w:rsidRPr="00644C11" w14:paraId="27700425" w14:textId="77777777" w:rsidTr="00CD65DD">
        <w:trPr>
          <w:jc w:val="center"/>
        </w:trPr>
        <w:tc>
          <w:tcPr>
            <w:tcW w:w="5671" w:type="dxa"/>
            <w:gridSpan w:val="8"/>
            <w:tcBorders>
              <w:left w:val="single" w:sz="6" w:space="0" w:color="auto"/>
              <w:bottom w:val="single" w:sz="4" w:space="0" w:color="auto"/>
              <w:right w:val="single" w:sz="6" w:space="0" w:color="auto"/>
            </w:tcBorders>
          </w:tcPr>
          <w:p w14:paraId="52E90730" w14:textId="77777777" w:rsidR="006B241F" w:rsidRPr="005E5970" w:rsidRDefault="006B241F" w:rsidP="00CD65DD">
            <w:pPr>
              <w:pStyle w:val="TAC"/>
              <w:rPr>
                <w:lang w:val="fr-FR"/>
              </w:rPr>
            </w:pPr>
          </w:p>
          <w:p w14:paraId="50C59ED1" w14:textId="77777777" w:rsidR="006B241F" w:rsidRDefault="006B241F" w:rsidP="00CD65DD">
            <w:pPr>
              <w:pStyle w:val="TAC"/>
            </w:pPr>
            <w:r>
              <w:t>queueMaxSDUEntry 8</w:t>
            </w:r>
          </w:p>
          <w:p w14:paraId="486AA4B9" w14:textId="77777777" w:rsidR="006B241F" w:rsidRPr="00644C11" w:rsidRDefault="006B241F" w:rsidP="00CD65DD">
            <w:pPr>
              <w:pStyle w:val="TAC"/>
              <w:rPr>
                <w:lang w:eastAsia="ko-KR"/>
              </w:rPr>
            </w:pPr>
          </w:p>
        </w:tc>
        <w:tc>
          <w:tcPr>
            <w:tcW w:w="1221" w:type="dxa"/>
          </w:tcPr>
          <w:p w14:paraId="3E3E1D28" w14:textId="77777777" w:rsidR="006B241F" w:rsidRPr="00644C11" w:rsidRDefault="006B241F" w:rsidP="00CD65DD">
            <w:pPr>
              <w:pStyle w:val="TAL"/>
              <w:rPr>
                <w:lang w:eastAsia="ko-KR"/>
              </w:rPr>
            </w:pPr>
            <w:r w:rsidRPr="00644C11">
              <w:rPr>
                <w:lang w:eastAsia="ko-KR"/>
              </w:rPr>
              <w:t xml:space="preserve">octet </w:t>
            </w:r>
            <w:r>
              <w:rPr>
                <w:lang w:eastAsia="ko-KR"/>
              </w:rPr>
              <w:t>n+1</w:t>
            </w:r>
            <w:r w:rsidRPr="00644C11">
              <w:rPr>
                <w:lang w:eastAsia="ko-KR"/>
              </w:rPr>
              <w:t>*</w:t>
            </w:r>
          </w:p>
          <w:p w14:paraId="6FF15A1A" w14:textId="77777777" w:rsidR="006B241F" w:rsidRDefault="006B241F" w:rsidP="00CD65DD">
            <w:pPr>
              <w:pStyle w:val="TAL"/>
              <w:rPr>
                <w:lang w:eastAsia="ko-KR"/>
              </w:rPr>
            </w:pPr>
          </w:p>
          <w:p w14:paraId="191A77BB" w14:textId="77777777" w:rsidR="006B241F" w:rsidRPr="00644C11" w:rsidRDefault="006B241F" w:rsidP="00CD65DD">
            <w:pPr>
              <w:pStyle w:val="TAL"/>
              <w:rPr>
                <w:lang w:eastAsia="ko-KR"/>
              </w:rPr>
            </w:pPr>
            <w:r>
              <w:rPr>
                <w:lang w:eastAsia="ko-KR"/>
              </w:rPr>
              <w:t>octet o*</w:t>
            </w:r>
          </w:p>
        </w:tc>
      </w:tr>
    </w:tbl>
    <w:p w14:paraId="0F5BD6A9" w14:textId="739376CE" w:rsidR="006B241F" w:rsidRPr="004A696F" w:rsidRDefault="006B241F" w:rsidP="006B241F">
      <w:pPr>
        <w:pStyle w:val="TF"/>
        <w:rPr>
          <w:lang w:val="fr-FR"/>
        </w:rPr>
      </w:pPr>
      <w:r w:rsidRPr="004A696F">
        <w:rPr>
          <w:lang w:val="fr-FR"/>
        </w:rPr>
        <w:t>Figure 9.</w:t>
      </w:r>
      <w:r w:rsidR="0085379D">
        <w:rPr>
          <w:lang w:val="fr-FR"/>
        </w:rPr>
        <w:t>22</w:t>
      </w:r>
      <w:r w:rsidRPr="004A696F">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6B241F" w:rsidRPr="00644C11" w14:paraId="77499626" w14:textId="77777777" w:rsidTr="00CD65DD">
        <w:trPr>
          <w:cantSplit/>
          <w:jc w:val="center"/>
        </w:trPr>
        <w:tc>
          <w:tcPr>
            <w:tcW w:w="708" w:type="dxa"/>
          </w:tcPr>
          <w:p w14:paraId="5146D55B" w14:textId="77777777" w:rsidR="006B241F" w:rsidRPr="00644C11" w:rsidRDefault="006B241F" w:rsidP="00CD65DD">
            <w:pPr>
              <w:pStyle w:val="TAC"/>
            </w:pPr>
            <w:r w:rsidRPr="00644C11">
              <w:t>8</w:t>
            </w:r>
          </w:p>
        </w:tc>
        <w:tc>
          <w:tcPr>
            <w:tcW w:w="709" w:type="dxa"/>
            <w:gridSpan w:val="3"/>
          </w:tcPr>
          <w:p w14:paraId="2573D43C" w14:textId="77777777" w:rsidR="006B241F" w:rsidRPr="00644C11" w:rsidRDefault="006B241F" w:rsidP="00CD65DD">
            <w:pPr>
              <w:pStyle w:val="TAC"/>
            </w:pPr>
            <w:r w:rsidRPr="00644C11">
              <w:t>7</w:t>
            </w:r>
          </w:p>
        </w:tc>
        <w:tc>
          <w:tcPr>
            <w:tcW w:w="743" w:type="dxa"/>
          </w:tcPr>
          <w:p w14:paraId="67A1C2E8" w14:textId="77777777" w:rsidR="006B241F" w:rsidRPr="00644C11" w:rsidRDefault="006B241F" w:rsidP="00CD65DD">
            <w:pPr>
              <w:pStyle w:val="TAC"/>
            </w:pPr>
            <w:r w:rsidRPr="00644C11">
              <w:t>6</w:t>
            </w:r>
          </w:p>
        </w:tc>
        <w:tc>
          <w:tcPr>
            <w:tcW w:w="720" w:type="dxa"/>
          </w:tcPr>
          <w:p w14:paraId="43BF3890" w14:textId="77777777" w:rsidR="006B241F" w:rsidRPr="00644C11" w:rsidRDefault="006B241F" w:rsidP="00CD65DD">
            <w:pPr>
              <w:pStyle w:val="TAC"/>
            </w:pPr>
            <w:r w:rsidRPr="00644C11">
              <w:t>5</w:t>
            </w:r>
          </w:p>
        </w:tc>
        <w:tc>
          <w:tcPr>
            <w:tcW w:w="666" w:type="dxa"/>
          </w:tcPr>
          <w:p w14:paraId="19E9D6F0" w14:textId="77777777" w:rsidR="006B241F" w:rsidRPr="00644C11" w:rsidRDefault="006B241F" w:rsidP="00CD65DD">
            <w:pPr>
              <w:pStyle w:val="TAC"/>
            </w:pPr>
            <w:r w:rsidRPr="00644C11">
              <w:t>4</w:t>
            </w:r>
          </w:p>
        </w:tc>
        <w:tc>
          <w:tcPr>
            <w:tcW w:w="707" w:type="dxa"/>
          </w:tcPr>
          <w:p w14:paraId="3AE77ADF" w14:textId="77777777" w:rsidR="006B241F" w:rsidRPr="00644C11" w:rsidRDefault="006B241F" w:rsidP="00CD65DD">
            <w:pPr>
              <w:pStyle w:val="TAC"/>
            </w:pPr>
            <w:r w:rsidRPr="00644C11">
              <w:t>3</w:t>
            </w:r>
          </w:p>
        </w:tc>
        <w:tc>
          <w:tcPr>
            <w:tcW w:w="709" w:type="dxa"/>
          </w:tcPr>
          <w:p w14:paraId="5D619401" w14:textId="77777777" w:rsidR="006B241F" w:rsidRPr="00644C11" w:rsidRDefault="006B241F" w:rsidP="00CD65DD">
            <w:pPr>
              <w:pStyle w:val="TAC"/>
            </w:pPr>
            <w:r w:rsidRPr="00644C11">
              <w:t>2</w:t>
            </w:r>
          </w:p>
        </w:tc>
        <w:tc>
          <w:tcPr>
            <w:tcW w:w="709" w:type="dxa"/>
          </w:tcPr>
          <w:p w14:paraId="0377BFC9" w14:textId="77777777" w:rsidR="006B241F" w:rsidRPr="00644C11" w:rsidRDefault="006B241F" w:rsidP="00CD65DD">
            <w:pPr>
              <w:pStyle w:val="TAC"/>
            </w:pPr>
            <w:r w:rsidRPr="00644C11">
              <w:t>1</w:t>
            </w:r>
          </w:p>
        </w:tc>
        <w:tc>
          <w:tcPr>
            <w:tcW w:w="1221" w:type="dxa"/>
          </w:tcPr>
          <w:p w14:paraId="24053832" w14:textId="77777777" w:rsidR="006B241F" w:rsidRPr="00644C11" w:rsidRDefault="006B241F" w:rsidP="00CD65DD">
            <w:pPr>
              <w:pStyle w:val="TAL"/>
            </w:pPr>
          </w:p>
        </w:tc>
      </w:tr>
      <w:tr w:rsidR="006B241F" w:rsidRPr="00644C11" w14:paraId="7BEF342F" w14:textId="77777777" w:rsidTr="00CD65DD">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5D1234A7" w14:textId="77777777" w:rsidR="006B241F" w:rsidRDefault="006B241F" w:rsidP="00CD65DD">
            <w:pPr>
              <w:pStyle w:val="TAC"/>
            </w:pPr>
            <w:r>
              <w:t>0</w:t>
            </w:r>
          </w:p>
          <w:p w14:paraId="1E7AC675" w14:textId="77777777" w:rsidR="006B241F" w:rsidRPr="00644C11" w:rsidRDefault="006B241F" w:rsidP="00CD65DD">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671C3D89" w14:textId="77777777" w:rsidR="006B241F" w:rsidRDefault="006B241F" w:rsidP="00CD65DD">
            <w:pPr>
              <w:pStyle w:val="TAC"/>
            </w:pPr>
            <w:r>
              <w:t>0</w:t>
            </w:r>
          </w:p>
          <w:p w14:paraId="4171921A" w14:textId="77777777" w:rsidR="006B241F" w:rsidRPr="00644C11" w:rsidRDefault="006B241F" w:rsidP="00CD65DD">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3CFEC769" w14:textId="77777777" w:rsidR="006B241F" w:rsidRDefault="006B241F" w:rsidP="00CD65DD">
            <w:pPr>
              <w:pStyle w:val="TAC"/>
            </w:pPr>
            <w:r>
              <w:t>0</w:t>
            </w:r>
          </w:p>
          <w:p w14:paraId="1534EA6D" w14:textId="77777777" w:rsidR="006B241F" w:rsidRPr="00644C11" w:rsidRDefault="006B241F" w:rsidP="00CD65DD">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2A1224ED" w14:textId="77777777" w:rsidR="006B241F" w:rsidRDefault="006B241F" w:rsidP="00CD65DD">
            <w:pPr>
              <w:pStyle w:val="TAC"/>
            </w:pPr>
            <w:r>
              <w:t>0</w:t>
            </w:r>
          </w:p>
          <w:p w14:paraId="151F5CF6" w14:textId="77777777" w:rsidR="006B241F" w:rsidRPr="00644C11" w:rsidRDefault="006B241F" w:rsidP="00CD65DD">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6F3DFA11" w14:textId="77777777" w:rsidR="006B241F" w:rsidRPr="00644C11" w:rsidRDefault="006B241F" w:rsidP="00CD65DD">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37AF60ED" w14:textId="77777777" w:rsidR="006B241F" w:rsidRPr="00644C11" w:rsidRDefault="006B241F" w:rsidP="00CD65DD">
            <w:pPr>
              <w:pStyle w:val="TAC"/>
            </w:pPr>
            <w:r>
              <w:t>TrafficClass</w:t>
            </w:r>
          </w:p>
        </w:tc>
        <w:tc>
          <w:tcPr>
            <w:tcW w:w="1221" w:type="dxa"/>
          </w:tcPr>
          <w:p w14:paraId="5E263C96" w14:textId="77777777" w:rsidR="006B241F" w:rsidRPr="00644C11" w:rsidRDefault="006B241F" w:rsidP="00CD65DD">
            <w:pPr>
              <w:pStyle w:val="TAL"/>
            </w:pPr>
            <w:r w:rsidRPr="00644C11">
              <w:t xml:space="preserve">octet </w:t>
            </w:r>
            <w:r>
              <w:t>3</w:t>
            </w:r>
          </w:p>
        </w:tc>
      </w:tr>
      <w:tr w:rsidR="006B241F" w:rsidRPr="00644C11" w14:paraId="3968E21B" w14:textId="77777777" w:rsidTr="00CD65DD">
        <w:trPr>
          <w:jc w:val="center"/>
        </w:trPr>
        <w:tc>
          <w:tcPr>
            <w:tcW w:w="5671" w:type="dxa"/>
            <w:gridSpan w:val="10"/>
            <w:vMerge w:val="restart"/>
            <w:tcBorders>
              <w:top w:val="single" w:sz="4" w:space="0" w:color="auto"/>
              <w:left w:val="single" w:sz="6" w:space="0" w:color="auto"/>
              <w:right w:val="single" w:sz="6" w:space="0" w:color="auto"/>
            </w:tcBorders>
          </w:tcPr>
          <w:p w14:paraId="22B1EC48" w14:textId="77777777" w:rsidR="006B241F" w:rsidRDefault="006B241F" w:rsidP="00CD65DD">
            <w:pPr>
              <w:pStyle w:val="TAC"/>
            </w:pPr>
          </w:p>
          <w:p w14:paraId="1EC24DB7" w14:textId="77777777" w:rsidR="006B241F" w:rsidRPr="00644C11" w:rsidRDefault="006B241F" w:rsidP="00CD65DD">
            <w:pPr>
              <w:pStyle w:val="TAC"/>
            </w:pPr>
            <w:r>
              <w:t>queueMaxSDU</w:t>
            </w:r>
          </w:p>
        </w:tc>
        <w:tc>
          <w:tcPr>
            <w:tcW w:w="1221" w:type="dxa"/>
          </w:tcPr>
          <w:p w14:paraId="1F2C2ADE" w14:textId="77777777" w:rsidR="006B241F" w:rsidRPr="00644C11" w:rsidRDefault="006B241F" w:rsidP="00CD65DD">
            <w:pPr>
              <w:pStyle w:val="TAL"/>
            </w:pPr>
            <w:r w:rsidRPr="00644C11">
              <w:t xml:space="preserve">octet </w:t>
            </w:r>
            <w:r>
              <w:t>4</w:t>
            </w:r>
          </w:p>
          <w:p w14:paraId="7C7541C3" w14:textId="77777777" w:rsidR="006B241F" w:rsidRPr="00644C11" w:rsidRDefault="006B241F" w:rsidP="00CD65DD">
            <w:pPr>
              <w:pStyle w:val="TAL"/>
              <w:rPr>
                <w:lang w:eastAsia="ko-KR"/>
              </w:rPr>
            </w:pPr>
          </w:p>
        </w:tc>
      </w:tr>
      <w:tr w:rsidR="006B241F" w:rsidRPr="00644C11" w14:paraId="5E817275" w14:textId="77777777" w:rsidTr="00CD65DD">
        <w:trPr>
          <w:jc w:val="center"/>
        </w:trPr>
        <w:tc>
          <w:tcPr>
            <w:tcW w:w="5671" w:type="dxa"/>
            <w:gridSpan w:val="10"/>
            <w:vMerge/>
            <w:tcBorders>
              <w:left w:val="single" w:sz="6" w:space="0" w:color="auto"/>
              <w:right w:val="single" w:sz="6" w:space="0" w:color="auto"/>
            </w:tcBorders>
          </w:tcPr>
          <w:p w14:paraId="07B700DA" w14:textId="77777777" w:rsidR="006B241F" w:rsidRDefault="006B241F" w:rsidP="00CD65DD">
            <w:pPr>
              <w:pStyle w:val="TAC"/>
            </w:pPr>
          </w:p>
        </w:tc>
        <w:tc>
          <w:tcPr>
            <w:tcW w:w="1221" w:type="dxa"/>
          </w:tcPr>
          <w:p w14:paraId="12A852E9" w14:textId="77777777" w:rsidR="006B241F" w:rsidRPr="00644C11" w:rsidRDefault="006B241F" w:rsidP="00CD65DD">
            <w:pPr>
              <w:pStyle w:val="TAL"/>
            </w:pPr>
          </w:p>
        </w:tc>
      </w:tr>
      <w:tr w:rsidR="006B241F" w:rsidRPr="00644C11" w14:paraId="54BCB830" w14:textId="77777777" w:rsidTr="00CD65DD">
        <w:trPr>
          <w:jc w:val="center"/>
        </w:trPr>
        <w:tc>
          <w:tcPr>
            <w:tcW w:w="5671" w:type="dxa"/>
            <w:gridSpan w:val="10"/>
            <w:vMerge/>
            <w:tcBorders>
              <w:left w:val="single" w:sz="6" w:space="0" w:color="auto"/>
              <w:bottom w:val="single" w:sz="6" w:space="0" w:color="auto"/>
              <w:right w:val="single" w:sz="6" w:space="0" w:color="auto"/>
            </w:tcBorders>
          </w:tcPr>
          <w:p w14:paraId="2710ED17" w14:textId="77777777" w:rsidR="006B241F" w:rsidRDefault="006B241F" w:rsidP="00CD65DD">
            <w:pPr>
              <w:pStyle w:val="TAC"/>
            </w:pPr>
          </w:p>
        </w:tc>
        <w:tc>
          <w:tcPr>
            <w:tcW w:w="1221" w:type="dxa"/>
          </w:tcPr>
          <w:p w14:paraId="4F644520" w14:textId="77777777" w:rsidR="006B241F" w:rsidRPr="00644C11" w:rsidRDefault="006B241F" w:rsidP="00CD65DD">
            <w:pPr>
              <w:pStyle w:val="TAL"/>
            </w:pPr>
            <w:r w:rsidRPr="00644C11">
              <w:t xml:space="preserve">octet </w:t>
            </w:r>
            <w:r>
              <w:t>7</w:t>
            </w:r>
          </w:p>
        </w:tc>
      </w:tr>
      <w:tr w:rsidR="006B241F" w:rsidRPr="00644C11" w14:paraId="06A28057" w14:textId="77777777" w:rsidTr="00CD65DD">
        <w:trPr>
          <w:jc w:val="center"/>
        </w:trPr>
        <w:tc>
          <w:tcPr>
            <w:tcW w:w="5671" w:type="dxa"/>
            <w:gridSpan w:val="10"/>
            <w:tcBorders>
              <w:left w:val="single" w:sz="6" w:space="0" w:color="auto"/>
              <w:right w:val="single" w:sz="6" w:space="0" w:color="auto"/>
            </w:tcBorders>
          </w:tcPr>
          <w:p w14:paraId="66F2E1ED" w14:textId="77777777" w:rsidR="006B241F" w:rsidRPr="00644C11" w:rsidRDefault="006B241F" w:rsidP="00CD65DD">
            <w:pPr>
              <w:pStyle w:val="TAC"/>
              <w:rPr>
                <w:lang w:eastAsia="ko-KR"/>
              </w:rPr>
            </w:pPr>
          </w:p>
        </w:tc>
        <w:tc>
          <w:tcPr>
            <w:tcW w:w="1221" w:type="dxa"/>
          </w:tcPr>
          <w:p w14:paraId="0ED22ECC" w14:textId="77777777" w:rsidR="006B241F" w:rsidRPr="00644C11" w:rsidRDefault="006B241F" w:rsidP="00CD65DD">
            <w:pPr>
              <w:pStyle w:val="TAL"/>
              <w:rPr>
                <w:lang w:eastAsia="ko-KR"/>
              </w:rPr>
            </w:pPr>
            <w:r w:rsidRPr="00644C11">
              <w:rPr>
                <w:lang w:eastAsia="ko-KR"/>
              </w:rPr>
              <w:t xml:space="preserve">octet </w:t>
            </w:r>
            <w:r>
              <w:rPr>
                <w:lang w:eastAsia="ko-KR"/>
              </w:rPr>
              <w:t>8*</w:t>
            </w:r>
          </w:p>
          <w:p w14:paraId="3059F897" w14:textId="77777777" w:rsidR="006B241F" w:rsidRPr="00644C11" w:rsidRDefault="006B241F" w:rsidP="00CD65DD">
            <w:pPr>
              <w:pStyle w:val="TAL"/>
              <w:rPr>
                <w:lang w:eastAsia="ko-KR"/>
              </w:rPr>
            </w:pPr>
          </w:p>
        </w:tc>
      </w:tr>
      <w:tr w:rsidR="006B241F" w:rsidRPr="00644C11" w14:paraId="12A26767" w14:textId="77777777" w:rsidTr="00CD65DD">
        <w:trPr>
          <w:jc w:val="center"/>
        </w:trPr>
        <w:tc>
          <w:tcPr>
            <w:tcW w:w="5671" w:type="dxa"/>
            <w:gridSpan w:val="10"/>
            <w:tcBorders>
              <w:left w:val="single" w:sz="6" w:space="0" w:color="auto"/>
              <w:right w:val="single" w:sz="6" w:space="0" w:color="auto"/>
            </w:tcBorders>
          </w:tcPr>
          <w:p w14:paraId="23224806" w14:textId="77777777" w:rsidR="006B241F" w:rsidRDefault="006B241F" w:rsidP="00CD65DD">
            <w:pPr>
              <w:pStyle w:val="TAC"/>
              <w:rPr>
                <w:lang w:eastAsia="ko-KR"/>
              </w:rPr>
            </w:pPr>
          </w:p>
        </w:tc>
        <w:tc>
          <w:tcPr>
            <w:tcW w:w="1221" w:type="dxa"/>
          </w:tcPr>
          <w:p w14:paraId="7531CD6B" w14:textId="77777777" w:rsidR="006B241F" w:rsidRPr="00644C11" w:rsidRDefault="006B241F" w:rsidP="00CD65DD">
            <w:pPr>
              <w:pStyle w:val="TAL"/>
              <w:rPr>
                <w:lang w:eastAsia="ko-KR"/>
              </w:rPr>
            </w:pPr>
          </w:p>
        </w:tc>
      </w:tr>
      <w:tr w:rsidR="006B241F" w:rsidRPr="00644C11" w14:paraId="1AC87FD4" w14:textId="77777777" w:rsidTr="00CD65DD">
        <w:trPr>
          <w:jc w:val="center"/>
        </w:trPr>
        <w:tc>
          <w:tcPr>
            <w:tcW w:w="5671" w:type="dxa"/>
            <w:gridSpan w:val="10"/>
            <w:tcBorders>
              <w:left w:val="single" w:sz="6" w:space="0" w:color="auto"/>
              <w:right w:val="single" w:sz="6" w:space="0" w:color="auto"/>
            </w:tcBorders>
          </w:tcPr>
          <w:p w14:paraId="7B6592B0" w14:textId="77777777" w:rsidR="006B241F" w:rsidRDefault="006B241F" w:rsidP="00CD65DD">
            <w:pPr>
              <w:pStyle w:val="TAC"/>
              <w:rPr>
                <w:lang w:eastAsia="ko-KR"/>
              </w:rPr>
            </w:pPr>
            <w:r>
              <w:rPr>
                <w:lang w:eastAsia="ko-KR"/>
              </w:rPr>
              <w:t>TransmissionOverrun</w:t>
            </w:r>
          </w:p>
        </w:tc>
        <w:tc>
          <w:tcPr>
            <w:tcW w:w="1221" w:type="dxa"/>
          </w:tcPr>
          <w:p w14:paraId="02B95397" w14:textId="77777777" w:rsidR="006B241F" w:rsidRPr="00644C11" w:rsidRDefault="006B241F" w:rsidP="00CD65DD">
            <w:pPr>
              <w:pStyle w:val="TAL"/>
              <w:rPr>
                <w:lang w:eastAsia="ko-KR"/>
              </w:rPr>
            </w:pPr>
          </w:p>
        </w:tc>
      </w:tr>
      <w:tr w:rsidR="006B241F" w:rsidRPr="00644C11" w14:paraId="68D650B9" w14:textId="77777777" w:rsidTr="00CD65DD">
        <w:trPr>
          <w:jc w:val="center"/>
        </w:trPr>
        <w:tc>
          <w:tcPr>
            <w:tcW w:w="5671" w:type="dxa"/>
            <w:gridSpan w:val="10"/>
            <w:tcBorders>
              <w:left w:val="single" w:sz="6" w:space="0" w:color="auto"/>
              <w:right w:val="single" w:sz="6" w:space="0" w:color="auto"/>
            </w:tcBorders>
          </w:tcPr>
          <w:p w14:paraId="18DCB5CC" w14:textId="77777777" w:rsidR="006B241F" w:rsidRDefault="006B241F" w:rsidP="00CD65DD">
            <w:pPr>
              <w:pStyle w:val="TAC"/>
              <w:rPr>
                <w:lang w:eastAsia="ko-KR"/>
              </w:rPr>
            </w:pPr>
          </w:p>
        </w:tc>
        <w:tc>
          <w:tcPr>
            <w:tcW w:w="1221" w:type="dxa"/>
          </w:tcPr>
          <w:p w14:paraId="66370C0E" w14:textId="77777777" w:rsidR="006B241F" w:rsidRPr="00644C11" w:rsidRDefault="006B241F" w:rsidP="00CD65DD">
            <w:pPr>
              <w:pStyle w:val="TAL"/>
              <w:rPr>
                <w:lang w:eastAsia="ko-KR"/>
              </w:rPr>
            </w:pPr>
          </w:p>
        </w:tc>
      </w:tr>
      <w:tr w:rsidR="006B241F" w:rsidRPr="00644C11" w14:paraId="48847319" w14:textId="77777777" w:rsidTr="00CD65DD">
        <w:trPr>
          <w:jc w:val="center"/>
        </w:trPr>
        <w:tc>
          <w:tcPr>
            <w:tcW w:w="5671" w:type="dxa"/>
            <w:gridSpan w:val="10"/>
            <w:tcBorders>
              <w:left w:val="single" w:sz="6" w:space="0" w:color="auto"/>
              <w:right w:val="single" w:sz="6" w:space="0" w:color="auto"/>
            </w:tcBorders>
          </w:tcPr>
          <w:p w14:paraId="00E3A8AB" w14:textId="77777777" w:rsidR="006B241F" w:rsidRDefault="006B241F" w:rsidP="00CD65DD">
            <w:pPr>
              <w:pStyle w:val="TAC"/>
              <w:rPr>
                <w:lang w:eastAsia="ko-KR"/>
              </w:rPr>
            </w:pPr>
          </w:p>
        </w:tc>
        <w:tc>
          <w:tcPr>
            <w:tcW w:w="1221" w:type="dxa"/>
          </w:tcPr>
          <w:p w14:paraId="38CA6B55" w14:textId="77777777" w:rsidR="006B241F" w:rsidRPr="00644C11" w:rsidRDefault="006B241F" w:rsidP="00CD65DD">
            <w:pPr>
              <w:pStyle w:val="TAL"/>
              <w:rPr>
                <w:lang w:eastAsia="ko-KR"/>
              </w:rPr>
            </w:pPr>
          </w:p>
        </w:tc>
      </w:tr>
      <w:tr w:rsidR="006B241F" w:rsidRPr="00644C11" w14:paraId="58099A5E" w14:textId="77777777" w:rsidTr="00CD65DD">
        <w:trPr>
          <w:jc w:val="center"/>
        </w:trPr>
        <w:tc>
          <w:tcPr>
            <w:tcW w:w="5671" w:type="dxa"/>
            <w:gridSpan w:val="10"/>
            <w:tcBorders>
              <w:left w:val="single" w:sz="6" w:space="0" w:color="auto"/>
              <w:right w:val="single" w:sz="6" w:space="0" w:color="auto"/>
            </w:tcBorders>
          </w:tcPr>
          <w:p w14:paraId="1C405582" w14:textId="77777777" w:rsidR="006B241F" w:rsidRDefault="006B241F" w:rsidP="00CD65DD">
            <w:pPr>
              <w:pStyle w:val="TAC"/>
              <w:rPr>
                <w:lang w:eastAsia="ko-KR"/>
              </w:rPr>
            </w:pPr>
          </w:p>
        </w:tc>
        <w:tc>
          <w:tcPr>
            <w:tcW w:w="1221" w:type="dxa"/>
          </w:tcPr>
          <w:p w14:paraId="6B1D2461" w14:textId="77777777" w:rsidR="006B241F" w:rsidRPr="00644C11" w:rsidRDefault="006B241F" w:rsidP="00CD65DD">
            <w:pPr>
              <w:pStyle w:val="TAL"/>
              <w:rPr>
                <w:lang w:eastAsia="ko-KR"/>
              </w:rPr>
            </w:pPr>
          </w:p>
        </w:tc>
      </w:tr>
      <w:tr w:rsidR="006B241F" w:rsidRPr="00644C11" w14:paraId="76D49246" w14:textId="77777777" w:rsidTr="00CD65DD">
        <w:trPr>
          <w:jc w:val="center"/>
        </w:trPr>
        <w:tc>
          <w:tcPr>
            <w:tcW w:w="5671" w:type="dxa"/>
            <w:gridSpan w:val="10"/>
            <w:tcBorders>
              <w:left w:val="single" w:sz="6" w:space="0" w:color="auto"/>
              <w:bottom w:val="single" w:sz="4" w:space="0" w:color="auto"/>
              <w:right w:val="single" w:sz="6" w:space="0" w:color="auto"/>
            </w:tcBorders>
          </w:tcPr>
          <w:p w14:paraId="0373EF2E" w14:textId="77777777" w:rsidR="006B241F" w:rsidRDefault="006B241F" w:rsidP="00CD65DD">
            <w:pPr>
              <w:pStyle w:val="TAC"/>
              <w:rPr>
                <w:lang w:eastAsia="ko-KR"/>
              </w:rPr>
            </w:pPr>
          </w:p>
        </w:tc>
        <w:tc>
          <w:tcPr>
            <w:tcW w:w="1221" w:type="dxa"/>
          </w:tcPr>
          <w:p w14:paraId="11AB61D3" w14:textId="77777777" w:rsidR="006B241F" w:rsidRPr="00644C11" w:rsidRDefault="006B241F" w:rsidP="00CD65DD">
            <w:pPr>
              <w:pStyle w:val="TAL"/>
              <w:rPr>
                <w:lang w:eastAsia="ko-KR"/>
              </w:rPr>
            </w:pPr>
            <w:r>
              <w:rPr>
                <w:lang w:eastAsia="ko-KR"/>
              </w:rPr>
              <w:t>octet 15*</w:t>
            </w:r>
          </w:p>
        </w:tc>
      </w:tr>
    </w:tbl>
    <w:p w14:paraId="53FC713A" w14:textId="688F24F8" w:rsidR="006B241F" w:rsidRPr="00EC5F3C" w:rsidRDefault="006B241F" w:rsidP="006B241F">
      <w:pPr>
        <w:pStyle w:val="TF"/>
        <w:rPr>
          <w:lang w:val="fr-FR"/>
        </w:rPr>
      </w:pPr>
      <w:r w:rsidRPr="00EC5F3C">
        <w:rPr>
          <w:lang w:val="fr-FR"/>
        </w:rPr>
        <w:t>Figure 9.</w:t>
      </w:r>
      <w:r w:rsidR="00CD1342">
        <w:rPr>
          <w:lang w:val="fr-FR"/>
        </w:rPr>
        <w:t>22</w:t>
      </w:r>
      <w:r w:rsidRPr="00EC5F3C">
        <w:rPr>
          <w:lang w:val="fr-FR"/>
        </w:rPr>
        <w:t>.2: queueMaxSDU</w:t>
      </w:r>
      <w:r>
        <w:rPr>
          <w:lang w:val="fr-FR"/>
        </w:rPr>
        <w:t>Entry</w:t>
      </w:r>
    </w:p>
    <w:p w14:paraId="1690AA32" w14:textId="59367070" w:rsidR="006B241F" w:rsidRPr="00D25151" w:rsidRDefault="006B241F" w:rsidP="006B241F">
      <w:pPr>
        <w:pStyle w:val="TH"/>
      </w:pPr>
      <w:r w:rsidRPr="00D25151">
        <w:t>Table 9.</w:t>
      </w:r>
      <w:r w:rsidR="009C4266">
        <w:t>22</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6B241F" w:rsidRPr="00A81C70" w14:paraId="231E5BC2" w14:textId="77777777" w:rsidTr="00CD65DD">
        <w:trPr>
          <w:trHeight w:val="384"/>
          <w:jc w:val="center"/>
        </w:trPr>
        <w:tc>
          <w:tcPr>
            <w:tcW w:w="7105" w:type="dxa"/>
            <w:gridSpan w:val="3"/>
            <w:tcBorders>
              <w:bottom w:val="nil"/>
            </w:tcBorders>
          </w:tcPr>
          <w:p w14:paraId="46DDF7C3" w14:textId="77777777" w:rsidR="006B241F" w:rsidRDefault="006B241F" w:rsidP="00CD65DD">
            <w:pPr>
              <w:pStyle w:val="TAL"/>
              <w:rPr>
                <w:rFonts w:cs="Arial"/>
              </w:rPr>
            </w:pPr>
            <w:r>
              <w:rPr>
                <w:rFonts w:cs="Arial"/>
              </w:rPr>
              <w:t>TrafficClass (octet 1 bits 1 to 3)</w:t>
            </w:r>
          </w:p>
          <w:p w14:paraId="4C76C523" w14:textId="77777777" w:rsidR="006B241F" w:rsidRDefault="006B241F" w:rsidP="00CD65DD">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0375ACA1" w14:textId="77777777" w:rsidR="006B241F" w:rsidRDefault="006B241F" w:rsidP="00CD65DD">
            <w:pPr>
              <w:pStyle w:val="TAL"/>
              <w:rPr>
                <w:rFonts w:cs="Arial"/>
              </w:rPr>
            </w:pPr>
          </w:p>
          <w:p w14:paraId="546C58F4" w14:textId="77777777" w:rsidR="006B241F" w:rsidRDefault="006B241F" w:rsidP="00CD65DD">
            <w:pPr>
              <w:pStyle w:val="TAL"/>
              <w:rPr>
                <w:rFonts w:cs="Arial"/>
              </w:rPr>
            </w:pPr>
            <w:r>
              <w:rPr>
                <w:rFonts w:cs="Arial"/>
              </w:rPr>
              <w:t>TransmissionOverrun presence indicator (TOPI)</w:t>
            </w:r>
          </w:p>
          <w:p w14:paraId="5B9D78E2" w14:textId="77777777" w:rsidR="006B241F" w:rsidRPr="00A81C70" w:rsidRDefault="006B241F" w:rsidP="00CD65DD">
            <w:pPr>
              <w:pStyle w:val="TAL"/>
            </w:pPr>
            <w:r w:rsidRPr="00A81C70">
              <w:t>Bit</w:t>
            </w:r>
          </w:p>
          <w:p w14:paraId="433353B0" w14:textId="77777777" w:rsidR="006B241F" w:rsidRPr="00A81C70" w:rsidRDefault="006B241F" w:rsidP="00CD65DD">
            <w:pPr>
              <w:pStyle w:val="TAL"/>
              <w:rPr>
                <w:b/>
                <w:bCs/>
              </w:rPr>
            </w:pPr>
            <w:r>
              <w:rPr>
                <w:b/>
                <w:bCs/>
              </w:rPr>
              <w:t>4</w:t>
            </w:r>
          </w:p>
        </w:tc>
      </w:tr>
      <w:tr w:rsidR="006B241F" w:rsidRPr="00A81C70" w14:paraId="7C6C99E6" w14:textId="77777777" w:rsidTr="00CD65DD">
        <w:trPr>
          <w:trHeight w:val="187"/>
          <w:jc w:val="center"/>
        </w:trPr>
        <w:tc>
          <w:tcPr>
            <w:tcW w:w="365" w:type="dxa"/>
            <w:tcBorders>
              <w:top w:val="nil"/>
              <w:left w:val="single" w:sz="4" w:space="0" w:color="auto"/>
              <w:bottom w:val="nil"/>
              <w:right w:val="nil"/>
            </w:tcBorders>
          </w:tcPr>
          <w:p w14:paraId="5EB2ECA1" w14:textId="77777777" w:rsidR="006B241F" w:rsidRPr="00A81C70" w:rsidRDefault="006B241F" w:rsidP="00CD65DD">
            <w:pPr>
              <w:pStyle w:val="TAL"/>
            </w:pPr>
            <w:r w:rsidRPr="00A81C70">
              <w:t>0</w:t>
            </w:r>
          </w:p>
        </w:tc>
        <w:tc>
          <w:tcPr>
            <w:tcW w:w="6740" w:type="dxa"/>
            <w:gridSpan w:val="2"/>
            <w:tcBorders>
              <w:top w:val="nil"/>
              <w:left w:val="nil"/>
              <w:bottom w:val="nil"/>
              <w:right w:val="single" w:sz="4" w:space="0" w:color="auto"/>
            </w:tcBorders>
          </w:tcPr>
          <w:p w14:paraId="112CBD73" w14:textId="77777777" w:rsidR="006B241F" w:rsidRPr="00A81C70" w:rsidRDefault="006B241F" w:rsidP="00CD65DD">
            <w:pPr>
              <w:pStyle w:val="TAL"/>
            </w:pPr>
            <w:r>
              <w:t>TransmisisonOverrun</w:t>
            </w:r>
            <w:r w:rsidRPr="00A81C70">
              <w:t xml:space="preserve"> is not present</w:t>
            </w:r>
          </w:p>
        </w:tc>
      </w:tr>
      <w:tr w:rsidR="006B241F" w:rsidRPr="00A81C70" w14:paraId="6D60E167" w14:textId="77777777" w:rsidTr="00CD65DD">
        <w:trPr>
          <w:trHeight w:val="184"/>
          <w:jc w:val="center"/>
        </w:trPr>
        <w:tc>
          <w:tcPr>
            <w:tcW w:w="365" w:type="dxa"/>
            <w:tcBorders>
              <w:top w:val="nil"/>
              <w:left w:val="single" w:sz="4" w:space="0" w:color="auto"/>
              <w:bottom w:val="nil"/>
              <w:right w:val="nil"/>
            </w:tcBorders>
          </w:tcPr>
          <w:p w14:paraId="6D590470" w14:textId="77777777" w:rsidR="006B241F" w:rsidRPr="00A81C70" w:rsidRDefault="006B241F" w:rsidP="00CD65DD">
            <w:pPr>
              <w:pStyle w:val="TAL"/>
            </w:pPr>
            <w:r w:rsidRPr="00A81C70">
              <w:t>1</w:t>
            </w:r>
          </w:p>
        </w:tc>
        <w:tc>
          <w:tcPr>
            <w:tcW w:w="6740" w:type="dxa"/>
            <w:gridSpan w:val="2"/>
            <w:tcBorders>
              <w:top w:val="nil"/>
              <w:left w:val="nil"/>
              <w:bottom w:val="nil"/>
              <w:right w:val="single" w:sz="4" w:space="0" w:color="auto"/>
            </w:tcBorders>
          </w:tcPr>
          <w:p w14:paraId="0B0C2E82" w14:textId="77777777" w:rsidR="006B241F" w:rsidRPr="00A81C70" w:rsidRDefault="006B241F" w:rsidP="00CD65DD">
            <w:pPr>
              <w:pStyle w:val="TAL"/>
            </w:pPr>
            <w:r>
              <w:t>TransmissionOverrun</w:t>
            </w:r>
            <w:r w:rsidRPr="00A81C70">
              <w:t xml:space="preserve"> is present</w:t>
            </w:r>
          </w:p>
        </w:tc>
      </w:tr>
      <w:tr w:rsidR="006B241F" w:rsidRPr="00D25151" w14:paraId="0B0249F0" w14:textId="77777777" w:rsidTr="00CD65DD">
        <w:trPr>
          <w:gridAfter w:val="1"/>
          <w:wAfter w:w="8" w:type="dxa"/>
          <w:cantSplit/>
          <w:jc w:val="center"/>
        </w:trPr>
        <w:tc>
          <w:tcPr>
            <w:tcW w:w="7097" w:type="dxa"/>
            <w:gridSpan w:val="2"/>
          </w:tcPr>
          <w:p w14:paraId="38B424C1" w14:textId="77777777" w:rsidR="006B241F" w:rsidRDefault="006B241F" w:rsidP="00CD65DD">
            <w:pPr>
              <w:pStyle w:val="TAL"/>
              <w:rPr>
                <w:rFonts w:cs="Arial"/>
              </w:rPr>
            </w:pPr>
          </w:p>
          <w:p w14:paraId="71F2CF29" w14:textId="77777777" w:rsidR="006B241F" w:rsidRPr="00D25151" w:rsidRDefault="006B241F" w:rsidP="00CD65DD">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6B241F" w:rsidRPr="00D25151" w14:paraId="17DD19B3" w14:textId="77777777" w:rsidTr="00CD65DD">
        <w:trPr>
          <w:gridAfter w:val="1"/>
          <w:wAfter w:w="8" w:type="dxa"/>
          <w:cantSplit/>
          <w:jc w:val="center"/>
        </w:trPr>
        <w:tc>
          <w:tcPr>
            <w:tcW w:w="7097" w:type="dxa"/>
            <w:gridSpan w:val="2"/>
          </w:tcPr>
          <w:p w14:paraId="71DB4158" w14:textId="77777777" w:rsidR="006B241F" w:rsidRDefault="006B241F" w:rsidP="00CD65DD">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0366BFEA" w14:textId="77777777" w:rsidR="006B241F" w:rsidRPr="00D25151" w:rsidRDefault="006B241F" w:rsidP="00CD65DD">
            <w:pPr>
              <w:pStyle w:val="TAL"/>
              <w:rPr>
                <w:rFonts w:cs="Arial"/>
              </w:rPr>
            </w:pPr>
          </w:p>
        </w:tc>
      </w:tr>
      <w:tr w:rsidR="006B241F" w:rsidRPr="00D25151" w14:paraId="20A9A30A" w14:textId="77777777" w:rsidTr="00CD65DD">
        <w:trPr>
          <w:gridAfter w:val="1"/>
          <w:wAfter w:w="8" w:type="dxa"/>
          <w:cantSplit/>
          <w:jc w:val="center"/>
        </w:trPr>
        <w:tc>
          <w:tcPr>
            <w:tcW w:w="7097" w:type="dxa"/>
            <w:gridSpan w:val="2"/>
          </w:tcPr>
          <w:p w14:paraId="182FA984" w14:textId="77777777" w:rsidR="006B241F" w:rsidRPr="00D25151" w:rsidRDefault="006B241F" w:rsidP="00CD65DD">
            <w:pPr>
              <w:pStyle w:val="TAL"/>
            </w:pPr>
            <w:r>
              <w:rPr>
                <w:rFonts w:cs="Arial"/>
              </w:rPr>
              <w:t xml:space="preserve">TransmissionOverrun </w:t>
            </w:r>
            <w:r w:rsidRPr="00D25151">
              <w:t>(octet</w:t>
            </w:r>
            <w:r>
              <w:t>s</w:t>
            </w:r>
            <w:r w:rsidRPr="00D25151">
              <w:t xml:space="preserve"> </w:t>
            </w:r>
            <w:r>
              <w:t>5 to 13</w:t>
            </w:r>
            <w:r w:rsidRPr="00D25151">
              <w:t>)</w:t>
            </w:r>
          </w:p>
          <w:p w14:paraId="7786FD59" w14:textId="77777777" w:rsidR="006B241F" w:rsidRDefault="006B241F" w:rsidP="00CD65DD">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10B23BB7" w14:textId="77777777" w:rsidR="006B241F" w:rsidRPr="00D25151" w:rsidRDefault="006B241F" w:rsidP="00CD65DD">
            <w:pPr>
              <w:pStyle w:val="TAL"/>
              <w:rPr>
                <w:rFonts w:cs="Arial"/>
              </w:rPr>
            </w:pPr>
          </w:p>
        </w:tc>
      </w:tr>
      <w:tr w:rsidR="006B241F" w:rsidRPr="00D25151" w14:paraId="0D0286F0" w14:textId="77777777" w:rsidTr="00CD65DD">
        <w:trPr>
          <w:gridAfter w:val="1"/>
          <w:wAfter w:w="8" w:type="dxa"/>
          <w:cantSplit/>
          <w:jc w:val="center"/>
        </w:trPr>
        <w:tc>
          <w:tcPr>
            <w:tcW w:w="7097" w:type="dxa"/>
            <w:gridSpan w:val="2"/>
          </w:tcPr>
          <w:p w14:paraId="26E07C05" w14:textId="77777777" w:rsidR="006B241F" w:rsidRPr="00D25151" w:rsidRDefault="006B241F" w:rsidP="00CD65DD">
            <w:pPr>
              <w:pStyle w:val="TAL"/>
              <w:rPr>
                <w:rFonts w:cs="Arial"/>
              </w:rPr>
            </w:pPr>
            <w:r>
              <w:rPr>
                <w:rFonts w:cs="Arial"/>
              </w:rPr>
              <w:t xml:space="preserve">NOTE: </w:t>
            </w:r>
            <w:r w:rsidRPr="00F85509">
              <w:t>The "Set parameter" operation shall not be applicable</w:t>
            </w:r>
            <w:r>
              <w:t xml:space="preserve"> to TransmissionOverrun</w:t>
            </w:r>
          </w:p>
        </w:tc>
      </w:tr>
    </w:tbl>
    <w:p w14:paraId="276F3AA6" w14:textId="77777777" w:rsidR="006B241F" w:rsidRPr="00644C11" w:rsidRDefault="006B241F" w:rsidP="0028171D"/>
    <w:p w14:paraId="56399AA6" w14:textId="1C751D34" w:rsidR="005B5AD6" w:rsidRPr="00644C11" w:rsidRDefault="002820D5" w:rsidP="007A3061">
      <w:pPr>
        <w:pStyle w:val="Heading1"/>
      </w:pPr>
      <w:bookmarkStart w:id="764" w:name="_Toc45216204"/>
      <w:bookmarkStart w:id="765" w:name="_Toc51931773"/>
      <w:bookmarkStart w:id="766" w:name="_Toc58235137"/>
      <w:bookmarkStart w:id="767" w:name="_Toc171628876"/>
      <w:r w:rsidRPr="00644C11">
        <w:t>10</w:t>
      </w:r>
      <w:r w:rsidR="005B5AD6" w:rsidRPr="00644C11">
        <w:tab/>
        <w:t>Timers of port management service</w:t>
      </w:r>
      <w:bookmarkEnd w:id="702"/>
      <w:bookmarkEnd w:id="703"/>
      <w:bookmarkEnd w:id="764"/>
      <w:bookmarkEnd w:id="765"/>
      <w:bookmarkEnd w:id="766"/>
      <w:bookmarkEnd w:id="767"/>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8" w:name="_Toc33963299"/>
      <w:bookmarkStart w:id="769" w:name="_Toc34393369"/>
      <w:bookmarkStart w:id="770" w:name="_Toc45216205"/>
      <w:bookmarkStart w:id="771" w:name="_Toc51931774"/>
      <w:bookmarkStart w:id="772" w:name="_Toc58235138"/>
      <w:bookmarkStart w:id="773" w:name="_Toc171628877"/>
      <w:r w:rsidRPr="00644C11">
        <w:t xml:space="preserve">Annex </w:t>
      </w:r>
      <w:r w:rsidR="00CB4F14" w:rsidRPr="00644C11">
        <w:t>A</w:t>
      </w:r>
      <w:r w:rsidRPr="00644C11">
        <w:t xml:space="preserve"> (informative):</w:t>
      </w:r>
      <w:r w:rsidRPr="00644C11">
        <w:br/>
        <w:t>Change history</w:t>
      </w:r>
      <w:bookmarkEnd w:id="768"/>
      <w:bookmarkEnd w:id="769"/>
      <w:bookmarkEnd w:id="770"/>
      <w:bookmarkEnd w:id="771"/>
      <w:bookmarkEnd w:id="772"/>
      <w:bookmarkEnd w:id="773"/>
    </w:p>
    <w:p w14:paraId="69DCB1D9" w14:textId="77777777" w:rsidR="00054A22" w:rsidRPr="00644C11" w:rsidRDefault="00054A22" w:rsidP="00054A22">
      <w:pPr>
        <w:pStyle w:val="TH"/>
      </w:pPr>
      <w:bookmarkStart w:id="774" w:name="historyclause"/>
      <w:bookmarkEnd w:id="7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CC7F90"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r w:rsidR="00825912" w:rsidRPr="00644C11" w14:paraId="5E67AA3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E64353B" w14:textId="3ACFFB20" w:rsidR="00825912" w:rsidRDefault="007945B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8DF" w14:textId="57E1C57A" w:rsidR="00825912" w:rsidRDefault="007945B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EC4F2" w14:textId="0CDA0143" w:rsidR="00825912" w:rsidRPr="00561C0E" w:rsidRDefault="00561C0E"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163AE7" w14:textId="0B61C4C5" w:rsidR="00825912" w:rsidRDefault="007945BA" w:rsidP="00EC265C">
            <w:pPr>
              <w:pStyle w:val="TAL"/>
              <w:rPr>
                <w:sz w:val="16"/>
                <w:szCs w:val="16"/>
              </w:rPr>
            </w:pPr>
            <w:r>
              <w:rPr>
                <w:sz w:val="16"/>
                <w:szCs w:val="16"/>
              </w:rPr>
              <w:t>0037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DE723B" w14:textId="40C67F2D" w:rsidR="00825912" w:rsidRDefault="007945B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11C2" w14:textId="1A09B160" w:rsidR="00825912" w:rsidRDefault="007945B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0E87" w14:textId="00E6630E" w:rsidR="00825912" w:rsidRDefault="007945BA" w:rsidP="00EC265C">
            <w:pPr>
              <w:pStyle w:val="TAL"/>
              <w:rPr>
                <w:sz w:val="16"/>
                <w:szCs w:val="16"/>
              </w:rPr>
            </w:pPr>
            <w:r>
              <w:rPr>
                <w:sz w:val="16"/>
                <w:szCs w:val="16"/>
              </w:rPr>
              <w:t>Correction to port management procedure and User plane node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11CB9" w14:textId="2172C5E3" w:rsidR="00825912" w:rsidRDefault="007945BA" w:rsidP="00EC265C">
            <w:pPr>
              <w:pStyle w:val="TAC"/>
              <w:rPr>
                <w:sz w:val="16"/>
                <w:szCs w:val="16"/>
              </w:rPr>
            </w:pPr>
            <w:r>
              <w:rPr>
                <w:sz w:val="16"/>
                <w:szCs w:val="16"/>
              </w:rPr>
              <w:t>18.4.0</w:t>
            </w:r>
          </w:p>
        </w:tc>
      </w:tr>
      <w:tr w:rsidR="000574DA" w:rsidRPr="00644C11" w14:paraId="4AE140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8F5" w14:textId="499C78F8" w:rsidR="000574DA" w:rsidRDefault="0077626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8CC5F" w14:textId="59AEAEA8" w:rsidR="000574DA" w:rsidRDefault="0077626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52949" w14:textId="71A42381" w:rsidR="000574DA" w:rsidRDefault="004F3CE9"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DA804" w14:textId="4F8F27A6" w:rsidR="000574DA" w:rsidRDefault="0077626A" w:rsidP="00EC265C">
            <w:pPr>
              <w:pStyle w:val="TAL"/>
              <w:rPr>
                <w:sz w:val="16"/>
                <w:szCs w:val="16"/>
              </w:rPr>
            </w:pPr>
            <w:r>
              <w:rPr>
                <w:sz w:val="16"/>
                <w:szCs w:val="16"/>
              </w:rPr>
              <w:t>0038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6A37AC5" w14:textId="66C64758" w:rsidR="000574DA" w:rsidRDefault="0077626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9ED3" w14:textId="79747B62" w:rsidR="000574DA" w:rsidRDefault="0077626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ED487" w14:textId="2EAD16D5" w:rsidR="000574DA" w:rsidRDefault="0077626A" w:rsidP="00EC265C">
            <w:pPr>
              <w:pStyle w:val="TAL"/>
              <w:rPr>
                <w:sz w:val="16"/>
                <w:szCs w:val="16"/>
              </w:rPr>
            </w:pPr>
            <w:r>
              <w:rPr>
                <w:sz w:val="16"/>
                <w:szCs w:val="16"/>
              </w:rPr>
              <w:t>Correction to port parameter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C0AA6" w14:textId="783EA608" w:rsidR="000574DA" w:rsidRDefault="0077626A" w:rsidP="00EC265C">
            <w:pPr>
              <w:pStyle w:val="TAC"/>
              <w:rPr>
                <w:sz w:val="16"/>
                <w:szCs w:val="16"/>
              </w:rPr>
            </w:pPr>
            <w:r>
              <w:rPr>
                <w:sz w:val="16"/>
                <w:szCs w:val="16"/>
              </w:rPr>
              <w:t>18.4.0</w:t>
            </w:r>
          </w:p>
        </w:tc>
      </w:tr>
      <w:tr w:rsidR="00617EE3" w:rsidRPr="00644C11" w14:paraId="441C37B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D27DFE4" w14:textId="38BE3491" w:rsidR="00617EE3" w:rsidRDefault="0047753B"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0A4B" w14:textId="2EE865E4" w:rsidR="00617EE3" w:rsidRDefault="0047753B"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89844" w14:textId="51D869FC" w:rsidR="00617EE3" w:rsidRDefault="00C61FA7" w:rsidP="00EC265C">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64B4F" w14:textId="4636C8A1" w:rsidR="00617EE3" w:rsidRDefault="0047753B" w:rsidP="00EC265C">
            <w:pPr>
              <w:pStyle w:val="TAL"/>
              <w:rPr>
                <w:sz w:val="16"/>
                <w:szCs w:val="16"/>
              </w:rPr>
            </w:pPr>
            <w:r>
              <w:rPr>
                <w:sz w:val="16"/>
                <w:szCs w:val="16"/>
              </w:rPr>
              <w:t>0032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63F109" w14:textId="6D0627AF" w:rsidR="00617EE3" w:rsidRDefault="0047753B" w:rsidP="00EC265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D037" w14:textId="41D2056C" w:rsidR="00617EE3" w:rsidRDefault="0047753B"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AC80A" w14:textId="17277F77" w:rsidR="00617EE3" w:rsidRDefault="0047753B" w:rsidP="00EC265C">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8FD5A" w14:textId="282968F8" w:rsidR="00617EE3" w:rsidRDefault="0047753B" w:rsidP="00EC265C">
            <w:pPr>
              <w:pStyle w:val="TAC"/>
              <w:rPr>
                <w:sz w:val="16"/>
                <w:szCs w:val="16"/>
              </w:rPr>
            </w:pPr>
            <w:r>
              <w:rPr>
                <w:sz w:val="16"/>
                <w:szCs w:val="16"/>
              </w:rPr>
              <w:t>18.4.0</w:t>
            </w:r>
          </w:p>
        </w:tc>
      </w:tr>
      <w:tr w:rsidR="00C12AA9" w:rsidRPr="00644C11" w14:paraId="64D2A96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80F6" w14:textId="5FDDC68C" w:rsidR="00C12AA9" w:rsidRDefault="00D20712"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648B4" w14:textId="14CA59B7" w:rsidR="00C12AA9" w:rsidRDefault="00D20712"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EFC4" w14:textId="1D7811AB" w:rsidR="00C12AA9" w:rsidRDefault="00AF0338" w:rsidP="00EC265C">
            <w:pPr>
              <w:spacing w:after="0"/>
              <w:jc w:val="center"/>
              <w:rPr>
                <w:rFonts w:ascii="Arial" w:hAnsi="Arial" w:cs="Arial"/>
                <w:sz w:val="18"/>
                <w:szCs w:val="18"/>
                <w:lang w:eastAsia="en-GB"/>
              </w:rPr>
            </w:pPr>
            <w:r>
              <w:rPr>
                <w:rFonts w:ascii="Arial" w:hAnsi="Arial" w:cs="Arial"/>
                <w:sz w:val="18"/>
                <w:szCs w:val="18"/>
              </w:rPr>
              <w:t>CP-233190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E0BE5" w14:textId="13B38EE4" w:rsidR="00C12AA9" w:rsidRDefault="00D20712" w:rsidP="00EC265C">
            <w:pPr>
              <w:pStyle w:val="TAL"/>
              <w:rPr>
                <w:sz w:val="16"/>
                <w:szCs w:val="16"/>
              </w:rPr>
            </w:pPr>
            <w:r>
              <w:rPr>
                <w:sz w:val="16"/>
                <w:szCs w:val="16"/>
              </w:rPr>
              <w:t>0034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DB13ED" w14:textId="09C4F38C" w:rsidR="00C12AA9" w:rsidRDefault="00D20712"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4CBC" w14:textId="71C82A60" w:rsidR="00C12AA9" w:rsidRDefault="00D20712"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6F69" w14:textId="1A40BA68" w:rsidR="00C12AA9" w:rsidRDefault="00D20712" w:rsidP="00EC265C">
            <w:pPr>
              <w:pStyle w:val="TAL"/>
              <w:rPr>
                <w:sz w:val="16"/>
                <w:szCs w:val="16"/>
              </w:rPr>
            </w:pPr>
            <w:r>
              <w:rPr>
                <w:sz w:val="16"/>
                <w:szCs w:val="16"/>
              </w:rPr>
              <w:t>Correction to port update result and user plane node update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2E1F1" w14:textId="6997D405" w:rsidR="00C12AA9" w:rsidRDefault="00D20712" w:rsidP="00EC265C">
            <w:pPr>
              <w:pStyle w:val="TAC"/>
              <w:rPr>
                <w:sz w:val="16"/>
                <w:szCs w:val="16"/>
              </w:rPr>
            </w:pPr>
            <w:r>
              <w:rPr>
                <w:sz w:val="16"/>
                <w:szCs w:val="16"/>
              </w:rPr>
              <w:t>18.4.0</w:t>
            </w:r>
          </w:p>
        </w:tc>
      </w:tr>
      <w:tr w:rsidR="00515A49" w:rsidRPr="00644C11" w14:paraId="372788EB"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016CE76" w14:textId="7BDA6222" w:rsidR="00515A49" w:rsidRDefault="00B74B61"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78" w14:textId="1BF7F2C0" w:rsidR="00515A49" w:rsidRDefault="00B74B61"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0631E" w14:textId="65E511F7" w:rsidR="00515A49" w:rsidRDefault="00660362" w:rsidP="00EC265C">
            <w:pPr>
              <w:spacing w:after="0"/>
              <w:jc w:val="center"/>
              <w:rPr>
                <w:rFonts w:ascii="Arial" w:hAnsi="Arial" w:cs="Arial"/>
                <w:sz w:val="18"/>
                <w:szCs w:val="18"/>
                <w:lang w:eastAsia="en-GB"/>
              </w:rPr>
            </w:pPr>
            <w:r>
              <w:rPr>
                <w:rFonts w:ascii="Arial" w:hAnsi="Arial" w:cs="Arial"/>
                <w:sz w:val="18"/>
                <w:szCs w:val="18"/>
              </w:rPr>
              <w:t>CP-233142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577AD2" w14:textId="58A6E2DF" w:rsidR="00515A49" w:rsidRDefault="00B74B61" w:rsidP="00EC265C">
            <w:pPr>
              <w:pStyle w:val="TAL"/>
              <w:rPr>
                <w:sz w:val="16"/>
                <w:szCs w:val="16"/>
              </w:rPr>
            </w:pPr>
            <w:r>
              <w:rPr>
                <w:sz w:val="16"/>
                <w:szCs w:val="16"/>
              </w:rPr>
              <w:t>0036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0FAD1F" w14:textId="3E1F93A0" w:rsidR="00515A49" w:rsidRDefault="00B74B61"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4824" w14:textId="3F3719BF" w:rsidR="00515A49" w:rsidRDefault="00B74B61"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96AA9" w14:textId="2767C132" w:rsidR="00515A49" w:rsidRDefault="00B74B61" w:rsidP="00EC265C">
            <w:pPr>
              <w:pStyle w:val="TAL"/>
              <w:rPr>
                <w:sz w:val="16"/>
                <w:szCs w:val="16"/>
              </w:rPr>
            </w:pPr>
            <w:r>
              <w:rPr>
                <w:sz w:val="16"/>
                <w:szCs w:val="16"/>
              </w:rPr>
              <w:t>Correction to user plane node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093" w14:textId="4800AA25" w:rsidR="00515A49" w:rsidRDefault="00B74B61" w:rsidP="00EC265C">
            <w:pPr>
              <w:pStyle w:val="TAC"/>
              <w:rPr>
                <w:sz w:val="16"/>
                <w:szCs w:val="16"/>
              </w:rPr>
            </w:pPr>
            <w:r>
              <w:rPr>
                <w:sz w:val="16"/>
                <w:szCs w:val="16"/>
              </w:rPr>
              <w:t>18.4.0</w:t>
            </w:r>
          </w:p>
        </w:tc>
      </w:tr>
      <w:tr w:rsidR="0071574E" w:rsidRPr="00644C11" w14:paraId="5E9B4DC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42787E8" w14:textId="6B582A6B" w:rsidR="0071574E" w:rsidRDefault="00555F80"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5B436" w14:textId="2DB04834" w:rsidR="0071574E" w:rsidRDefault="00555F80"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F48CA" w14:textId="7BC6B010" w:rsidR="0071574E" w:rsidRDefault="00BD12A2" w:rsidP="00EC265C">
            <w:pPr>
              <w:spacing w:after="0"/>
              <w:jc w:val="center"/>
              <w:rPr>
                <w:rFonts w:ascii="Arial" w:hAnsi="Arial" w:cs="Arial"/>
                <w:sz w:val="18"/>
                <w:szCs w:val="18"/>
                <w:lang w:eastAsia="en-GB"/>
              </w:rPr>
            </w:pPr>
            <w:r>
              <w:rPr>
                <w:rFonts w:ascii="Arial" w:hAnsi="Arial" w:cs="Arial"/>
                <w:sz w:val="18"/>
                <w:szCs w:val="18"/>
              </w:rPr>
              <w:t>CP-233143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87109" w14:textId="0C390B53" w:rsidR="0071574E" w:rsidRDefault="00555F80" w:rsidP="00EC265C">
            <w:pPr>
              <w:pStyle w:val="TAL"/>
              <w:rPr>
                <w:sz w:val="16"/>
                <w:szCs w:val="16"/>
              </w:rPr>
            </w:pPr>
            <w:r>
              <w:rPr>
                <w:sz w:val="16"/>
                <w:szCs w:val="16"/>
              </w:rPr>
              <w:t>0035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E51F4B" w14:textId="406E8394" w:rsidR="0071574E" w:rsidRDefault="00555F80"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3C7C" w14:textId="033D09F3" w:rsidR="0071574E" w:rsidRDefault="00555F80"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62C0" w14:textId="302A7150" w:rsidR="0071574E" w:rsidRDefault="00555F80" w:rsidP="00EC265C">
            <w:pPr>
              <w:pStyle w:val="TAL"/>
              <w:rPr>
                <w:sz w:val="16"/>
                <w:szCs w:val="16"/>
              </w:rPr>
            </w:pPr>
            <w:r>
              <w:rPr>
                <w:sz w:val="16"/>
                <w:szCs w:val="16"/>
              </w:rPr>
              <w:t>Correction to port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2369" w14:textId="45E03F6E" w:rsidR="0071574E" w:rsidRDefault="00555F80" w:rsidP="00EC265C">
            <w:pPr>
              <w:pStyle w:val="TAC"/>
              <w:rPr>
                <w:sz w:val="16"/>
                <w:szCs w:val="16"/>
              </w:rPr>
            </w:pPr>
            <w:r>
              <w:rPr>
                <w:sz w:val="16"/>
                <w:szCs w:val="16"/>
              </w:rPr>
              <w:t>18.4.0</w:t>
            </w:r>
          </w:p>
        </w:tc>
      </w:tr>
      <w:tr w:rsidR="00FB1533" w:rsidRPr="00644C11" w14:paraId="769759A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F2FA07D" w14:textId="4D78F51B" w:rsidR="00FB1533" w:rsidRDefault="00B945C5"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CBDDE" w14:textId="611C7C60" w:rsidR="00FB1533" w:rsidRDefault="00B945C5"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BB0D" w14:textId="3A5B721E" w:rsidR="00FB1533" w:rsidRDefault="00B945C5" w:rsidP="00EC265C">
            <w:pPr>
              <w:spacing w:after="0"/>
              <w:jc w:val="center"/>
              <w:rPr>
                <w:rFonts w:ascii="Arial" w:hAnsi="Arial" w:cs="Arial"/>
                <w:sz w:val="18"/>
                <w:szCs w:val="18"/>
              </w:rPr>
            </w:pPr>
            <w:r>
              <w:rPr>
                <w:rFonts w:ascii="Arial" w:hAnsi="Arial" w:cs="Arial"/>
                <w:sz w:val="18"/>
                <w:szCs w:val="18"/>
              </w:rPr>
              <w:t>CP-233314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20AD8C" w14:textId="174BE7CD" w:rsidR="00FB1533" w:rsidRDefault="00B945C5" w:rsidP="00EC265C">
            <w:pPr>
              <w:pStyle w:val="TAL"/>
              <w:rPr>
                <w:sz w:val="16"/>
                <w:szCs w:val="16"/>
              </w:rPr>
            </w:pPr>
            <w:r>
              <w:rPr>
                <w:sz w:val="16"/>
                <w:szCs w:val="16"/>
              </w:rPr>
              <w:t>0030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8AECD2B" w14:textId="4447998C" w:rsidR="00FB1533" w:rsidRDefault="00B945C5" w:rsidP="00EC265C">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C761" w14:textId="1F31AAAF" w:rsidR="00FB1533" w:rsidRDefault="00B945C5"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ACF7E" w14:textId="53144DFC" w:rsidR="00FB1533" w:rsidRDefault="00B945C5" w:rsidP="00EC265C">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0D56" w14:textId="247FB4A3" w:rsidR="00FB1533" w:rsidRDefault="00B945C5" w:rsidP="00EC265C">
            <w:pPr>
              <w:pStyle w:val="TAC"/>
              <w:rPr>
                <w:sz w:val="16"/>
                <w:szCs w:val="16"/>
              </w:rPr>
            </w:pPr>
            <w:r>
              <w:rPr>
                <w:sz w:val="16"/>
                <w:szCs w:val="16"/>
              </w:rPr>
              <w:t>18.4.0</w:t>
            </w:r>
          </w:p>
        </w:tc>
      </w:tr>
      <w:tr w:rsidR="00B0175F" w:rsidRPr="00644C11" w14:paraId="1CAD5D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CA8E431" w14:textId="41F7400E" w:rsidR="00B0175F" w:rsidRDefault="00B0175F"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6F108" w14:textId="45611F38" w:rsidR="00B0175F" w:rsidRDefault="00B0175F"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9B9D0" w14:textId="5ACDD0A3" w:rsidR="00B0175F" w:rsidRPr="00B0175F" w:rsidRDefault="00B0175F" w:rsidP="00EC265C">
            <w:pPr>
              <w:spacing w:after="0"/>
              <w:jc w:val="center"/>
              <w:rPr>
                <w:rFonts w:ascii="Arial" w:hAnsi="Arial" w:cs="Arial"/>
                <w:sz w:val="16"/>
                <w:szCs w:val="16"/>
                <w:lang w:eastAsia="en-GB"/>
              </w:rPr>
            </w:pPr>
            <w:r>
              <w:rPr>
                <w:rFonts w:ascii="Arial" w:hAnsi="Arial" w:cs="Arial"/>
                <w:sz w:val="16"/>
                <w:szCs w:val="16"/>
              </w:rPr>
              <w:t>CP-241201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7A4EB6" w14:textId="39F781C8" w:rsidR="00B0175F" w:rsidRDefault="00B0175F" w:rsidP="00EC265C">
            <w:pPr>
              <w:pStyle w:val="TAL"/>
              <w:rPr>
                <w:sz w:val="16"/>
                <w:szCs w:val="16"/>
              </w:rPr>
            </w:pPr>
            <w:r>
              <w:rPr>
                <w:sz w:val="16"/>
                <w:szCs w:val="16"/>
              </w:rPr>
              <w:t>0039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A500C" w14:textId="673AB8B6" w:rsidR="00B0175F" w:rsidRDefault="00B0175F"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D8B1D" w14:textId="52CCFCE7" w:rsidR="00B0175F" w:rsidRDefault="00B0175F"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EBE8F" w14:textId="1D0EFB25" w:rsidR="00B0175F" w:rsidRDefault="00B0175F" w:rsidP="00EC265C">
            <w:pPr>
              <w:pStyle w:val="TAL"/>
              <w:rPr>
                <w:sz w:val="16"/>
                <w:szCs w:val="16"/>
              </w:rPr>
            </w:pPr>
            <w:r>
              <w:rPr>
                <w:sz w:val="16"/>
                <w:szCs w:val="16"/>
              </w:rPr>
              <w:t>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16ADC" w14:textId="62C56A05" w:rsidR="00B0175F" w:rsidRDefault="00B0175F" w:rsidP="00EC265C">
            <w:pPr>
              <w:pStyle w:val="TAC"/>
              <w:rPr>
                <w:sz w:val="16"/>
                <w:szCs w:val="16"/>
              </w:rPr>
            </w:pPr>
            <w:r>
              <w:rPr>
                <w:sz w:val="16"/>
                <w:szCs w:val="16"/>
              </w:rPr>
              <w:t>18.5.0</w:t>
            </w:r>
          </w:p>
        </w:tc>
      </w:tr>
      <w:tr w:rsidR="00FD2C5A" w:rsidRPr="00644C11" w14:paraId="17FCC34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84BE034" w14:textId="56DC262D" w:rsidR="00FD2C5A" w:rsidRDefault="00FD2C5A"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E410" w14:textId="56B16CB4" w:rsidR="00FD2C5A" w:rsidRDefault="00FD2C5A"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03FE" w14:textId="68557BD3" w:rsidR="00FD2C5A" w:rsidRDefault="00FD2C5A" w:rsidP="00EC265C">
            <w:pPr>
              <w:spacing w:after="0"/>
              <w:jc w:val="center"/>
              <w:rPr>
                <w:rFonts w:ascii="Arial" w:hAnsi="Arial" w:cs="Arial"/>
                <w:sz w:val="16"/>
                <w:szCs w:val="16"/>
                <w:lang w:eastAsia="en-GB"/>
              </w:rPr>
            </w:pPr>
            <w:r>
              <w:rPr>
                <w:rFonts w:ascii="Arial" w:hAnsi="Arial" w:cs="Arial"/>
                <w:sz w:val="16"/>
                <w:szCs w:val="16"/>
              </w:rPr>
              <w:t>CP-241168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BBFA5E" w14:textId="6FA425DB" w:rsidR="00FD2C5A" w:rsidRDefault="00FD2C5A" w:rsidP="00EC265C">
            <w:pPr>
              <w:pStyle w:val="TAL"/>
              <w:rPr>
                <w:sz w:val="16"/>
                <w:szCs w:val="16"/>
              </w:rPr>
            </w:pPr>
            <w:r>
              <w:rPr>
                <w:sz w:val="16"/>
                <w:szCs w:val="16"/>
              </w:rPr>
              <w:t>0040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80D2D9" w14:textId="074D350E" w:rsidR="00FD2C5A" w:rsidRDefault="00FD2C5A"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9B7C" w14:textId="37F8FC2E" w:rsidR="00FD2C5A" w:rsidRDefault="00FD2C5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AB6EB" w14:textId="65EF3CFC" w:rsidR="00FD2C5A" w:rsidRDefault="00FD2C5A" w:rsidP="00EC265C">
            <w:pPr>
              <w:pStyle w:val="TAL"/>
              <w:rPr>
                <w:sz w:val="16"/>
                <w:szCs w:val="16"/>
              </w:rPr>
            </w:pPr>
            <w:r>
              <w:rPr>
                <w:sz w:val="16"/>
                <w:szCs w:val="16"/>
              </w:rPr>
              <w:t>Corrections to the port management information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2B29" w14:textId="26038C4E" w:rsidR="00FD2C5A" w:rsidRDefault="00FD2C5A" w:rsidP="00EC265C">
            <w:pPr>
              <w:pStyle w:val="TAC"/>
              <w:rPr>
                <w:sz w:val="16"/>
                <w:szCs w:val="16"/>
              </w:rPr>
            </w:pPr>
            <w:r>
              <w:rPr>
                <w:sz w:val="16"/>
                <w:szCs w:val="16"/>
              </w:rPr>
              <w:t>18.5.0</w:t>
            </w:r>
          </w:p>
        </w:tc>
      </w:tr>
      <w:tr w:rsidR="0090731A" w:rsidRPr="00644C11" w14:paraId="6B0E38E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015F376" w14:textId="1BA9279F" w:rsidR="0090731A" w:rsidRDefault="0090731A" w:rsidP="00EC265C">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9B88F" w14:textId="4361B96E" w:rsidR="0090731A" w:rsidRDefault="0090731A" w:rsidP="00EC265C">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9EC64" w14:textId="104DE14D" w:rsidR="0090731A" w:rsidRDefault="0090731A" w:rsidP="0090731A">
            <w:pPr>
              <w:spacing w:after="0"/>
              <w:jc w:val="center"/>
              <w:rPr>
                <w:rFonts w:ascii="Arial" w:hAnsi="Arial" w:cs="Arial"/>
                <w:sz w:val="16"/>
                <w:szCs w:val="16"/>
                <w:lang w:eastAsia="en-GB"/>
              </w:rPr>
            </w:pPr>
            <w:r>
              <w:rPr>
                <w:rFonts w:ascii="Arial" w:hAnsi="Arial" w:cs="Arial"/>
                <w:sz w:val="16"/>
                <w:szCs w:val="16"/>
              </w:rPr>
              <w:t>CP-242201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0E72C6" w14:textId="1713936B" w:rsidR="0090731A" w:rsidRDefault="0090731A" w:rsidP="00EC265C">
            <w:pPr>
              <w:pStyle w:val="TAL"/>
              <w:rPr>
                <w:sz w:val="16"/>
                <w:szCs w:val="16"/>
              </w:rPr>
            </w:pPr>
            <w:r>
              <w:rPr>
                <w:sz w:val="16"/>
                <w:szCs w:val="16"/>
              </w:rPr>
              <w:t>0041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D55E37B" w14:textId="650B3D45" w:rsidR="0090731A" w:rsidRDefault="0090731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4BF72" w14:textId="7B3A7241" w:rsidR="0090731A" w:rsidRDefault="0090731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1697C" w14:textId="0C3E20ED" w:rsidR="0090731A" w:rsidRDefault="0090731A" w:rsidP="00EC265C">
            <w:pPr>
              <w:pStyle w:val="TAL"/>
              <w:rPr>
                <w:sz w:val="16"/>
                <w:szCs w:val="16"/>
              </w:rPr>
            </w:pPr>
            <w:r>
              <w:rPr>
                <w:sz w:val="16"/>
                <w:szCs w:val="16"/>
              </w:rPr>
              <w:t>Corrections to references to notes in the PTP instance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87145" w14:textId="4681DA92" w:rsidR="0090731A" w:rsidRDefault="0090731A" w:rsidP="00EC265C">
            <w:pPr>
              <w:pStyle w:val="TAC"/>
              <w:rPr>
                <w:sz w:val="16"/>
                <w:szCs w:val="16"/>
              </w:rPr>
            </w:pPr>
            <w:r>
              <w:rPr>
                <w:sz w:val="16"/>
                <w:szCs w:val="16"/>
              </w:rPr>
              <w:t>19.0.0</w:t>
            </w:r>
          </w:p>
        </w:tc>
      </w:tr>
      <w:tr w:rsidR="0058110A" w:rsidRPr="00644C11" w14:paraId="3738693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CD68AA" w14:textId="0A2A1571" w:rsidR="0058110A" w:rsidRDefault="0058110A" w:rsidP="00EC265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29D5" w14:textId="0B854015" w:rsidR="0058110A" w:rsidRDefault="0058110A" w:rsidP="00EC265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2B5AF" w14:textId="7638227B" w:rsidR="0058110A" w:rsidRPr="0058110A" w:rsidRDefault="0058110A" w:rsidP="0058110A">
            <w:pPr>
              <w:spacing w:after="0"/>
              <w:jc w:val="center"/>
              <w:rPr>
                <w:rFonts w:ascii="Arial" w:hAnsi="Arial" w:cs="Arial"/>
                <w:b/>
                <w:bCs/>
                <w:color w:val="0000FF"/>
                <w:sz w:val="16"/>
                <w:szCs w:val="16"/>
                <w:u w:val="single"/>
                <w:lang w:eastAsia="en-GB"/>
              </w:rPr>
            </w:pPr>
            <w:hyperlink r:id="rId31" w:history="1">
              <w:r>
                <w:rPr>
                  <w:rStyle w:val="Hyperlink"/>
                  <w:rFonts w:ascii="Arial" w:hAnsi="Arial" w:cs="Arial"/>
                  <w:b/>
                  <w:bCs/>
                  <w:color w:val="0000FF"/>
                  <w:sz w:val="16"/>
                  <w:szCs w:val="16"/>
                </w:rPr>
                <w:t>CP-243220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50C43B" w14:textId="11F829AB" w:rsidR="0058110A" w:rsidRDefault="0058110A" w:rsidP="00EC265C">
            <w:pPr>
              <w:pStyle w:val="TAL"/>
              <w:rPr>
                <w:sz w:val="16"/>
                <w:szCs w:val="16"/>
              </w:rPr>
            </w:pPr>
            <w:r>
              <w:rPr>
                <w:sz w:val="16"/>
                <w:szCs w:val="16"/>
              </w:rPr>
              <w:t>0044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84D41C" w14:textId="786335E5" w:rsidR="0058110A" w:rsidRDefault="0058110A" w:rsidP="00EC265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A3DB7" w14:textId="11179BEA" w:rsidR="0058110A" w:rsidRDefault="0058110A"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E85F3" w14:textId="51C50E17" w:rsidR="0058110A" w:rsidRDefault="0058110A" w:rsidP="00EC265C">
            <w:pPr>
              <w:pStyle w:val="TAL"/>
              <w:rPr>
                <w:sz w:val="16"/>
                <w:szCs w:val="16"/>
              </w:rPr>
            </w:pPr>
            <w:r>
              <w:rPr>
                <w:sz w:val="16"/>
                <w:szCs w:val="16"/>
              </w:rPr>
              <w:t>Corrections to the encoding of portIdentity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8768" w14:textId="0FBA5709" w:rsidR="0058110A" w:rsidRDefault="0058110A" w:rsidP="00EC265C">
            <w:pPr>
              <w:pStyle w:val="TAC"/>
              <w:rPr>
                <w:sz w:val="16"/>
                <w:szCs w:val="16"/>
              </w:rPr>
            </w:pPr>
            <w:r>
              <w:rPr>
                <w:sz w:val="16"/>
                <w:szCs w:val="16"/>
              </w:rPr>
              <w:t>19.1.0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DB71" w14:textId="77777777" w:rsidR="0051102A" w:rsidRDefault="0051102A">
      <w:r>
        <w:separator/>
      </w:r>
    </w:p>
    <w:p w14:paraId="2C4F5DBC" w14:textId="77777777" w:rsidR="0051102A" w:rsidRDefault="0051102A"/>
  </w:endnote>
  <w:endnote w:type="continuationSeparator" w:id="0">
    <w:p w14:paraId="5497063B" w14:textId="77777777" w:rsidR="0051102A" w:rsidRDefault="0051102A">
      <w:r>
        <w:continuationSeparator/>
      </w:r>
    </w:p>
    <w:p w14:paraId="40D6ECC3" w14:textId="77777777" w:rsidR="0051102A" w:rsidRDefault="0051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EDCC" w14:textId="77777777" w:rsidR="0051102A" w:rsidRDefault="0051102A">
      <w:r>
        <w:separator/>
      </w:r>
    </w:p>
    <w:p w14:paraId="376F7A29" w14:textId="77777777" w:rsidR="0051102A" w:rsidRDefault="0051102A"/>
  </w:footnote>
  <w:footnote w:type="continuationSeparator" w:id="0">
    <w:p w14:paraId="1A3CC66A" w14:textId="77777777" w:rsidR="0051102A" w:rsidRDefault="0051102A">
      <w:r>
        <w:continuationSeparator/>
      </w:r>
    </w:p>
    <w:p w14:paraId="28948F26" w14:textId="77777777" w:rsidR="0051102A" w:rsidRDefault="00511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4B2DC86B"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F90">
      <w:rPr>
        <w:rFonts w:ascii="Arial" w:hAnsi="Arial" w:cs="Arial"/>
        <w:b/>
        <w:noProof/>
        <w:sz w:val="18"/>
        <w:szCs w:val="18"/>
      </w:rPr>
      <w:t>3GPP TS 24.539 V19.1.0 (2024-12)</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88D2825"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F90">
      <w:rPr>
        <w:rFonts w:ascii="Arial" w:hAnsi="Arial" w:cs="Arial"/>
        <w:b/>
        <w:noProof/>
        <w:sz w:val="18"/>
        <w:szCs w:val="18"/>
      </w:rPr>
      <w:t>Release 19</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574DA"/>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3CF3"/>
    <w:rsid w:val="000B5D23"/>
    <w:rsid w:val="000C0993"/>
    <w:rsid w:val="000C1980"/>
    <w:rsid w:val="000C2323"/>
    <w:rsid w:val="000C47C3"/>
    <w:rsid w:val="000C6208"/>
    <w:rsid w:val="000D1CD6"/>
    <w:rsid w:val="000D3D25"/>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26304"/>
    <w:rsid w:val="001312B6"/>
    <w:rsid w:val="00133525"/>
    <w:rsid w:val="0013352A"/>
    <w:rsid w:val="001355D0"/>
    <w:rsid w:val="00135920"/>
    <w:rsid w:val="00135ACA"/>
    <w:rsid w:val="0014023B"/>
    <w:rsid w:val="001451B6"/>
    <w:rsid w:val="001467A6"/>
    <w:rsid w:val="00150A5B"/>
    <w:rsid w:val="00156162"/>
    <w:rsid w:val="00156B7F"/>
    <w:rsid w:val="00162F8F"/>
    <w:rsid w:val="0016302B"/>
    <w:rsid w:val="001650A2"/>
    <w:rsid w:val="001673BF"/>
    <w:rsid w:val="001739D3"/>
    <w:rsid w:val="00184887"/>
    <w:rsid w:val="00190AF8"/>
    <w:rsid w:val="00190BB1"/>
    <w:rsid w:val="00193577"/>
    <w:rsid w:val="00197FA1"/>
    <w:rsid w:val="001A10AD"/>
    <w:rsid w:val="001A1CE6"/>
    <w:rsid w:val="001A45AD"/>
    <w:rsid w:val="001A4C42"/>
    <w:rsid w:val="001A4E05"/>
    <w:rsid w:val="001A5C83"/>
    <w:rsid w:val="001A7420"/>
    <w:rsid w:val="001B0CEA"/>
    <w:rsid w:val="001B59BB"/>
    <w:rsid w:val="001B6637"/>
    <w:rsid w:val="001B7EBF"/>
    <w:rsid w:val="001C21C3"/>
    <w:rsid w:val="001C30DF"/>
    <w:rsid w:val="001C6BA3"/>
    <w:rsid w:val="001D02C2"/>
    <w:rsid w:val="001D5D57"/>
    <w:rsid w:val="001D5FC5"/>
    <w:rsid w:val="001D7D53"/>
    <w:rsid w:val="001E1F02"/>
    <w:rsid w:val="001E6B17"/>
    <w:rsid w:val="001F086B"/>
    <w:rsid w:val="001F0C1D"/>
    <w:rsid w:val="001F1132"/>
    <w:rsid w:val="001F168B"/>
    <w:rsid w:val="001F1CE2"/>
    <w:rsid w:val="001F46D1"/>
    <w:rsid w:val="001F5DAB"/>
    <w:rsid w:val="001F6A93"/>
    <w:rsid w:val="001F7D5E"/>
    <w:rsid w:val="00203991"/>
    <w:rsid w:val="00204654"/>
    <w:rsid w:val="002065E7"/>
    <w:rsid w:val="0021050A"/>
    <w:rsid w:val="00212E11"/>
    <w:rsid w:val="00214160"/>
    <w:rsid w:val="002213DA"/>
    <w:rsid w:val="00223A65"/>
    <w:rsid w:val="0023161C"/>
    <w:rsid w:val="00233D8D"/>
    <w:rsid w:val="002347A2"/>
    <w:rsid w:val="002352EC"/>
    <w:rsid w:val="00242616"/>
    <w:rsid w:val="002432FB"/>
    <w:rsid w:val="002438E2"/>
    <w:rsid w:val="002454A8"/>
    <w:rsid w:val="00246FA1"/>
    <w:rsid w:val="00253298"/>
    <w:rsid w:val="00253650"/>
    <w:rsid w:val="00255821"/>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D4BB1"/>
    <w:rsid w:val="002E00EE"/>
    <w:rsid w:val="002E2DEA"/>
    <w:rsid w:val="0030133C"/>
    <w:rsid w:val="00306015"/>
    <w:rsid w:val="003117C2"/>
    <w:rsid w:val="003120E3"/>
    <w:rsid w:val="00316B76"/>
    <w:rsid w:val="003172DC"/>
    <w:rsid w:val="0032080C"/>
    <w:rsid w:val="00325A28"/>
    <w:rsid w:val="003274BB"/>
    <w:rsid w:val="003425BA"/>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316E"/>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1531C"/>
    <w:rsid w:val="004200E9"/>
    <w:rsid w:val="00423334"/>
    <w:rsid w:val="004236FF"/>
    <w:rsid w:val="00424BB4"/>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7753B"/>
    <w:rsid w:val="0048078D"/>
    <w:rsid w:val="00483D08"/>
    <w:rsid w:val="00486301"/>
    <w:rsid w:val="0049137F"/>
    <w:rsid w:val="00491875"/>
    <w:rsid w:val="004A4723"/>
    <w:rsid w:val="004A47AD"/>
    <w:rsid w:val="004A739B"/>
    <w:rsid w:val="004B1EFB"/>
    <w:rsid w:val="004B57FC"/>
    <w:rsid w:val="004B6DA5"/>
    <w:rsid w:val="004C254C"/>
    <w:rsid w:val="004C3D0B"/>
    <w:rsid w:val="004D0580"/>
    <w:rsid w:val="004D3578"/>
    <w:rsid w:val="004E0202"/>
    <w:rsid w:val="004E1F5D"/>
    <w:rsid w:val="004E213A"/>
    <w:rsid w:val="004E5C12"/>
    <w:rsid w:val="004E61D4"/>
    <w:rsid w:val="004E7FA3"/>
    <w:rsid w:val="004F0988"/>
    <w:rsid w:val="004F2F02"/>
    <w:rsid w:val="004F3340"/>
    <w:rsid w:val="004F3CE9"/>
    <w:rsid w:val="004F644E"/>
    <w:rsid w:val="004F687E"/>
    <w:rsid w:val="005023DD"/>
    <w:rsid w:val="00502590"/>
    <w:rsid w:val="0050518E"/>
    <w:rsid w:val="005057C4"/>
    <w:rsid w:val="00506492"/>
    <w:rsid w:val="0050674F"/>
    <w:rsid w:val="00507A61"/>
    <w:rsid w:val="0051102A"/>
    <w:rsid w:val="00513E29"/>
    <w:rsid w:val="00515A49"/>
    <w:rsid w:val="00517ED1"/>
    <w:rsid w:val="0052379A"/>
    <w:rsid w:val="0052715F"/>
    <w:rsid w:val="005302E3"/>
    <w:rsid w:val="00531B94"/>
    <w:rsid w:val="0053388B"/>
    <w:rsid w:val="00535773"/>
    <w:rsid w:val="00543E6C"/>
    <w:rsid w:val="005444AA"/>
    <w:rsid w:val="00545ECB"/>
    <w:rsid w:val="005519A6"/>
    <w:rsid w:val="00552382"/>
    <w:rsid w:val="00555F80"/>
    <w:rsid w:val="005568AB"/>
    <w:rsid w:val="005579D3"/>
    <w:rsid w:val="00557F0F"/>
    <w:rsid w:val="00560C9C"/>
    <w:rsid w:val="00561C0E"/>
    <w:rsid w:val="0056406D"/>
    <w:rsid w:val="0056480E"/>
    <w:rsid w:val="00565087"/>
    <w:rsid w:val="00566F52"/>
    <w:rsid w:val="00570201"/>
    <w:rsid w:val="00574DF5"/>
    <w:rsid w:val="00575BA7"/>
    <w:rsid w:val="00576173"/>
    <w:rsid w:val="005769B4"/>
    <w:rsid w:val="00576E91"/>
    <w:rsid w:val="00577503"/>
    <w:rsid w:val="0058099F"/>
    <w:rsid w:val="0058110A"/>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1B8A"/>
    <w:rsid w:val="005C355F"/>
    <w:rsid w:val="005C5118"/>
    <w:rsid w:val="005C6F8E"/>
    <w:rsid w:val="005D29B2"/>
    <w:rsid w:val="005D2E01"/>
    <w:rsid w:val="005D7526"/>
    <w:rsid w:val="005E3A06"/>
    <w:rsid w:val="005E4610"/>
    <w:rsid w:val="005E4BB2"/>
    <w:rsid w:val="005E6524"/>
    <w:rsid w:val="005F1FDF"/>
    <w:rsid w:val="005F2546"/>
    <w:rsid w:val="005F66C9"/>
    <w:rsid w:val="00602AEA"/>
    <w:rsid w:val="0060493C"/>
    <w:rsid w:val="00614FDF"/>
    <w:rsid w:val="00616DD3"/>
    <w:rsid w:val="00617AC0"/>
    <w:rsid w:val="00617EE3"/>
    <w:rsid w:val="00623546"/>
    <w:rsid w:val="006271E4"/>
    <w:rsid w:val="00630D8E"/>
    <w:rsid w:val="0063380B"/>
    <w:rsid w:val="0063384D"/>
    <w:rsid w:val="00633BF5"/>
    <w:rsid w:val="0063543D"/>
    <w:rsid w:val="0063704A"/>
    <w:rsid w:val="00637B11"/>
    <w:rsid w:val="00644C11"/>
    <w:rsid w:val="00644CE5"/>
    <w:rsid w:val="00647114"/>
    <w:rsid w:val="00650912"/>
    <w:rsid w:val="00651A2D"/>
    <w:rsid w:val="00660362"/>
    <w:rsid w:val="0066075D"/>
    <w:rsid w:val="0067092F"/>
    <w:rsid w:val="00671CDC"/>
    <w:rsid w:val="0067494B"/>
    <w:rsid w:val="00675DCF"/>
    <w:rsid w:val="00676E26"/>
    <w:rsid w:val="006804FB"/>
    <w:rsid w:val="0068457A"/>
    <w:rsid w:val="00685003"/>
    <w:rsid w:val="00686B76"/>
    <w:rsid w:val="0069633B"/>
    <w:rsid w:val="006A0125"/>
    <w:rsid w:val="006A2F63"/>
    <w:rsid w:val="006A323F"/>
    <w:rsid w:val="006A3A98"/>
    <w:rsid w:val="006A44DB"/>
    <w:rsid w:val="006A57F3"/>
    <w:rsid w:val="006A746D"/>
    <w:rsid w:val="006B241F"/>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6F7FE2"/>
    <w:rsid w:val="007009CD"/>
    <w:rsid w:val="00701116"/>
    <w:rsid w:val="00702658"/>
    <w:rsid w:val="00704379"/>
    <w:rsid w:val="007049E0"/>
    <w:rsid w:val="007053CC"/>
    <w:rsid w:val="00713C44"/>
    <w:rsid w:val="0071574E"/>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02AA"/>
    <w:rsid w:val="00765A41"/>
    <w:rsid w:val="007728C8"/>
    <w:rsid w:val="00774DA4"/>
    <w:rsid w:val="0077626A"/>
    <w:rsid w:val="00777055"/>
    <w:rsid w:val="00781F0F"/>
    <w:rsid w:val="0078234A"/>
    <w:rsid w:val="0078476E"/>
    <w:rsid w:val="007924ED"/>
    <w:rsid w:val="007945BA"/>
    <w:rsid w:val="007A06A7"/>
    <w:rsid w:val="007A3061"/>
    <w:rsid w:val="007A3150"/>
    <w:rsid w:val="007A371A"/>
    <w:rsid w:val="007B1674"/>
    <w:rsid w:val="007B1A66"/>
    <w:rsid w:val="007B57A3"/>
    <w:rsid w:val="007B5D74"/>
    <w:rsid w:val="007B600E"/>
    <w:rsid w:val="007C5AAD"/>
    <w:rsid w:val="007C62A6"/>
    <w:rsid w:val="007C6A03"/>
    <w:rsid w:val="007D3939"/>
    <w:rsid w:val="007D4A47"/>
    <w:rsid w:val="007D6B0B"/>
    <w:rsid w:val="007D758D"/>
    <w:rsid w:val="007F0F4A"/>
    <w:rsid w:val="007F3FEC"/>
    <w:rsid w:val="007F7D3A"/>
    <w:rsid w:val="008028A4"/>
    <w:rsid w:val="00813CE9"/>
    <w:rsid w:val="00815A7A"/>
    <w:rsid w:val="00816A03"/>
    <w:rsid w:val="00822D77"/>
    <w:rsid w:val="00823D6D"/>
    <w:rsid w:val="008247E0"/>
    <w:rsid w:val="00825912"/>
    <w:rsid w:val="00825DF8"/>
    <w:rsid w:val="00830747"/>
    <w:rsid w:val="00832053"/>
    <w:rsid w:val="008353F7"/>
    <w:rsid w:val="008359EA"/>
    <w:rsid w:val="00840DBE"/>
    <w:rsid w:val="008454CE"/>
    <w:rsid w:val="008465F2"/>
    <w:rsid w:val="0085379D"/>
    <w:rsid w:val="008541F8"/>
    <w:rsid w:val="00856AC7"/>
    <w:rsid w:val="00857319"/>
    <w:rsid w:val="00863CFD"/>
    <w:rsid w:val="008647F5"/>
    <w:rsid w:val="00866632"/>
    <w:rsid w:val="008768CA"/>
    <w:rsid w:val="00882682"/>
    <w:rsid w:val="00882E3A"/>
    <w:rsid w:val="00883402"/>
    <w:rsid w:val="00884AD8"/>
    <w:rsid w:val="0089286F"/>
    <w:rsid w:val="008937F0"/>
    <w:rsid w:val="00896AD6"/>
    <w:rsid w:val="008A0153"/>
    <w:rsid w:val="008A1391"/>
    <w:rsid w:val="008B0E82"/>
    <w:rsid w:val="008B1026"/>
    <w:rsid w:val="008B401E"/>
    <w:rsid w:val="008C37C9"/>
    <w:rsid w:val="008C384C"/>
    <w:rsid w:val="008C45D9"/>
    <w:rsid w:val="008C5468"/>
    <w:rsid w:val="008C7566"/>
    <w:rsid w:val="008C79A5"/>
    <w:rsid w:val="008C7B5A"/>
    <w:rsid w:val="008C7D92"/>
    <w:rsid w:val="008D0D76"/>
    <w:rsid w:val="008D2E31"/>
    <w:rsid w:val="008D3331"/>
    <w:rsid w:val="008D45FE"/>
    <w:rsid w:val="008D7247"/>
    <w:rsid w:val="008E1DA0"/>
    <w:rsid w:val="008E3C6B"/>
    <w:rsid w:val="008E41E4"/>
    <w:rsid w:val="008E4855"/>
    <w:rsid w:val="008F05AF"/>
    <w:rsid w:val="008F0B2C"/>
    <w:rsid w:val="008F2A64"/>
    <w:rsid w:val="008F4E50"/>
    <w:rsid w:val="008F55A2"/>
    <w:rsid w:val="008F6CEA"/>
    <w:rsid w:val="00901A83"/>
    <w:rsid w:val="0090271F"/>
    <w:rsid w:val="00902E23"/>
    <w:rsid w:val="00905415"/>
    <w:rsid w:val="0090731A"/>
    <w:rsid w:val="009114D7"/>
    <w:rsid w:val="009117E3"/>
    <w:rsid w:val="00912695"/>
    <w:rsid w:val="0091348E"/>
    <w:rsid w:val="00915576"/>
    <w:rsid w:val="00917CCB"/>
    <w:rsid w:val="0092519F"/>
    <w:rsid w:val="00937D5F"/>
    <w:rsid w:val="00942EC2"/>
    <w:rsid w:val="0094557E"/>
    <w:rsid w:val="00951A70"/>
    <w:rsid w:val="009573D3"/>
    <w:rsid w:val="00960DF9"/>
    <w:rsid w:val="0096314D"/>
    <w:rsid w:val="00963911"/>
    <w:rsid w:val="009656E4"/>
    <w:rsid w:val="00965E44"/>
    <w:rsid w:val="00972514"/>
    <w:rsid w:val="00972C99"/>
    <w:rsid w:val="00973FDC"/>
    <w:rsid w:val="009741B6"/>
    <w:rsid w:val="0097558B"/>
    <w:rsid w:val="00991626"/>
    <w:rsid w:val="009935E5"/>
    <w:rsid w:val="009945F3"/>
    <w:rsid w:val="009A10B4"/>
    <w:rsid w:val="009A45A4"/>
    <w:rsid w:val="009A5961"/>
    <w:rsid w:val="009A76E6"/>
    <w:rsid w:val="009A7EBF"/>
    <w:rsid w:val="009B2FDB"/>
    <w:rsid w:val="009B4854"/>
    <w:rsid w:val="009B58FC"/>
    <w:rsid w:val="009C05D2"/>
    <w:rsid w:val="009C202F"/>
    <w:rsid w:val="009C2E9E"/>
    <w:rsid w:val="009C4266"/>
    <w:rsid w:val="009C6769"/>
    <w:rsid w:val="009D3DC4"/>
    <w:rsid w:val="009D5147"/>
    <w:rsid w:val="009E13ED"/>
    <w:rsid w:val="009E2092"/>
    <w:rsid w:val="009E2291"/>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3CDE"/>
    <w:rsid w:val="00A5478A"/>
    <w:rsid w:val="00A56066"/>
    <w:rsid w:val="00A57FCD"/>
    <w:rsid w:val="00A60217"/>
    <w:rsid w:val="00A63904"/>
    <w:rsid w:val="00A6669D"/>
    <w:rsid w:val="00A67777"/>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338"/>
    <w:rsid w:val="00AF0474"/>
    <w:rsid w:val="00AF09DD"/>
    <w:rsid w:val="00AF10FB"/>
    <w:rsid w:val="00AF1E5C"/>
    <w:rsid w:val="00AF224C"/>
    <w:rsid w:val="00AF4B23"/>
    <w:rsid w:val="00AF5A46"/>
    <w:rsid w:val="00AF774B"/>
    <w:rsid w:val="00B00D77"/>
    <w:rsid w:val="00B0175F"/>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67630"/>
    <w:rsid w:val="00B73B8E"/>
    <w:rsid w:val="00B73EB7"/>
    <w:rsid w:val="00B73ED5"/>
    <w:rsid w:val="00B74524"/>
    <w:rsid w:val="00B74B61"/>
    <w:rsid w:val="00B80D45"/>
    <w:rsid w:val="00B84D3B"/>
    <w:rsid w:val="00B93086"/>
    <w:rsid w:val="00B945C5"/>
    <w:rsid w:val="00B97240"/>
    <w:rsid w:val="00BA0D1C"/>
    <w:rsid w:val="00BA19ED"/>
    <w:rsid w:val="00BA3DCA"/>
    <w:rsid w:val="00BA4B8D"/>
    <w:rsid w:val="00BC00FE"/>
    <w:rsid w:val="00BC0101"/>
    <w:rsid w:val="00BC0F7D"/>
    <w:rsid w:val="00BD0716"/>
    <w:rsid w:val="00BD12A2"/>
    <w:rsid w:val="00BD1FFB"/>
    <w:rsid w:val="00BD221C"/>
    <w:rsid w:val="00BD5005"/>
    <w:rsid w:val="00BD5552"/>
    <w:rsid w:val="00BD7D0E"/>
    <w:rsid w:val="00BD7D31"/>
    <w:rsid w:val="00BE3255"/>
    <w:rsid w:val="00BE4391"/>
    <w:rsid w:val="00BF128E"/>
    <w:rsid w:val="00C0317B"/>
    <w:rsid w:val="00C074DD"/>
    <w:rsid w:val="00C079CA"/>
    <w:rsid w:val="00C12AA9"/>
    <w:rsid w:val="00C1496A"/>
    <w:rsid w:val="00C22158"/>
    <w:rsid w:val="00C238C4"/>
    <w:rsid w:val="00C254E7"/>
    <w:rsid w:val="00C2681F"/>
    <w:rsid w:val="00C26DC1"/>
    <w:rsid w:val="00C30994"/>
    <w:rsid w:val="00C30FB2"/>
    <w:rsid w:val="00C31C0F"/>
    <w:rsid w:val="00C33079"/>
    <w:rsid w:val="00C339AC"/>
    <w:rsid w:val="00C34898"/>
    <w:rsid w:val="00C34C23"/>
    <w:rsid w:val="00C44A0B"/>
    <w:rsid w:val="00C45036"/>
    <w:rsid w:val="00C45231"/>
    <w:rsid w:val="00C47D91"/>
    <w:rsid w:val="00C529E6"/>
    <w:rsid w:val="00C534A0"/>
    <w:rsid w:val="00C54769"/>
    <w:rsid w:val="00C56B34"/>
    <w:rsid w:val="00C5766B"/>
    <w:rsid w:val="00C61FA7"/>
    <w:rsid w:val="00C632ED"/>
    <w:rsid w:val="00C72823"/>
    <w:rsid w:val="00C72833"/>
    <w:rsid w:val="00C72DC9"/>
    <w:rsid w:val="00C779D4"/>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240"/>
    <w:rsid w:val="00CB5F79"/>
    <w:rsid w:val="00CB60D0"/>
    <w:rsid w:val="00CB628A"/>
    <w:rsid w:val="00CC1686"/>
    <w:rsid w:val="00CC46D5"/>
    <w:rsid w:val="00CC63FC"/>
    <w:rsid w:val="00CC7DDA"/>
    <w:rsid w:val="00CC7F90"/>
    <w:rsid w:val="00CD1342"/>
    <w:rsid w:val="00CD305F"/>
    <w:rsid w:val="00CE6235"/>
    <w:rsid w:val="00CE6EB5"/>
    <w:rsid w:val="00CF017C"/>
    <w:rsid w:val="00CF0D41"/>
    <w:rsid w:val="00CF168F"/>
    <w:rsid w:val="00D003E6"/>
    <w:rsid w:val="00D02AD0"/>
    <w:rsid w:val="00D03187"/>
    <w:rsid w:val="00D03259"/>
    <w:rsid w:val="00D036F2"/>
    <w:rsid w:val="00D1716F"/>
    <w:rsid w:val="00D172F1"/>
    <w:rsid w:val="00D20712"/>
    <w:rsid w:val="00D20E32"/>
    <w:rsid w:val="00D31F9E"/>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52C35"/>
    <w:rsid w:val="00E6358B"/>
    <w:rsid w:val="00E71858"/>
    <w:rsid w:val="00E72782"/>
    <w:rsid w:val="00E7294F"/>
    <w:rsid w:val="00E7450C"/>
    <w:rsid w:val="00E775D8"/>
    <w:rsid w:val="00E77645"/>
    <w:rsid w:val="00E80BE1"/>
    <w:rsid w:val="00E82034"/>
    <w:rsid w:val="00E85892"/>
    <w:rsid w:val="00E86FCF"/>
    <w:rsid w:val="00E90B2B"/>
    <w:rsid w:val="00E90F11"/>
    <w:rsid w:val="00E9224A"/>
    <w:rsid w:val="00E924F1"/>
    <w:rsid w:val="00E9414F"/>
    <w:rsid w:val="00E975A5"/>
    <w:rsid w:val="00EA03E6"/>
    <w:rsid w:val="00EA15B0"/>
    <w:rsid w:val="00EA31B1"/>
    <w:rsid w:val="00EA4CED"/>
    <w:rsid w:val="00EA5EA7"/>
    <w:rsid w:val="00EA6E6D"/>
    <w:rsid w:val="00EA7A14"/>
    <w:rsid w:val="00EB1F00"/>
    <w:rsid w:val="00EB7ADD"/>
    <w:rsid w:val="00EC1132"/>
    <w:rsid w:val="00EC1992"/>
    <w:rsid w:val="00EC265C"/>
    <w:rsid w:val="00EC3C97"/>
    <w:rsid w:val="00EC42A3"/>
    <w:rsid w:val="00EC4A25"/>
    <w:rsid w:val="00EC4ACE"/>
    <w:rsid w:val="00EC726F"/>
    <w:rsid w:val="00ED4789"/>
    <w:rsid w:val="00ED53CA"/>
    <w:rsid w:val="00EE4955"/>
    <w:rsid w:val="00EE4B04"/>
    <w:rsid w:val="00EF7456"/>
    <w:rsid w:val="00F01F88"/>
    <w:rsid w:val="00F025A2"/>
    <w:rsid w:val="00F02989"/>
    <w:rsid w:val="00F04712"/>
    <w:rsid w:val="00F07C80"/>
    <w:rsid w:val="00F1167D"/>
    <w:rsid w:val="00F13360"/>
    <w:rsid w:val="00F13781"/>
    <w:rsid w:val="00F148CB"/>
    <w:rsid w:val="00F14F5F"/>
    <w:rsid w:val="00F22EC7"/>
    <w:rsid w:val="00F265F0"/>
    <w:rsid w:val="00F31684"/>
    <w:rsid w:val="00F325C8"/>
    <w:rsid w:val="00F32E93"/>
    <w:rsid w:val="00F40D79"/>
    <w:rsid w:val="00F41F00"/>
    <w:rsid w:val="00F423AF"/>
    <w:rsid w:val="00F44713"/>
    <w:rsid w:val="00F50276"/>
    <w:rsid w:val="00F508B8"/>
    <w:rsid w:val="00F50CE6"/>
    <w:rsid w:val="00F51DA3"/>
    <w:rsid w:val="00F545B4"/>
    <w:rsid w:val="00F5659B"/>
    <w:rsid w:val="00F64650"/>
    <w:rsid w:val="00F653B8"/>
    <w:rsid w:val="00F66FFA"/>
    <w:rsid w:val="00F67C9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1533"/>
    <w:rsid w:val="00FB427E"/>
    <w:rsid w:val="00FB58D7"/>
    <w:rsid w:val="00FC1192"/>
    <w:rsid w:val="00FC3BA3"/>
    <w:rsid w:val="00FC49AB"/>
    <w:rsid w:val="00FC5C18"/>
    <w:rsid w:val="00FC6627"/>
    <w:rsid w:val="00FD2C5A"/>
    <w:rsid w:val="00FD414B"/>
    <w:rsid w:val="00FD5A7D"/>
    <w:rsid w:val="00FD7A08"/>
    <w:rsid w:val="00FE3AAF"/>
    <w:rsid w:val="00FE4371"/>
    <w:rsid w:val="00FE5365"/>
    <w:rsid w:val="00FE5F36"/>
    <w:rsid w:val="00FE6D60"/>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174661604">
      <w:bodyDiv w:val="1"/>
      <w:marLeft w:val="0"/>
      <w:marRight w:val="0"/>
      <w:marTop w:val="0"/>
      <w:marBottom w:val="0"/>
      <w:divBdr>
        <w:top w:val="none" w:sz="0" w:space="0" w:color="auto"/>
        <w:left w:val="none" w:sz="0" w:space="0" w:color="auto"/>
        <w:bottom w:val="none" w:sz="0" w:space="0" w:color="auto"/>
        <w:right w:val="none" w:sz="0" w:space="0" w:color="auto"/>
      </w:divBdr>
    </w:div>
    <w:div w:id="23914217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738094442">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07959751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10931712">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13162237">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707414575">
      <w:bodyDiv w:val="1"/>
      <w:marLeft w:val="0"/>
      <w:marRight w:val="0"/>
      <w:marTop w:val="0"/>
      <w:marBottom w:val="0"/>
      <w:divBdr>
        <w:top w:val="none" w:sz="0" w:space="0" w:color="auto"/>
        <w:left w:val="none" w:sz="0" w:space="0" w:color="auto"/>
        <w:bottom w:val="none" w:sz="0" w:space="0" w:color="auto"/>
        <w:right w:val="none" w:sz="0" w:space="0" w:color="auto"/>
      </w:divBdr>
    </w:div>
    <w:div w:id="1715231432">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4100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 w:id="21465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yperlink" Target="https://portal.3gpp.org/ngppapp/CreateTdoc.aspx?mode=view&amp;contributionUid=CP-24322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34729</Words>
  <Characters>197958</Characters>
  <Application>Microsoft Office Word</Application>
  <DocSecurity>0</DocSecurity>
  <Lines>1649</Lines>
  <Paragraphs>464</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232223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Correction</cp:lastModifiedBy>
  <cp:revision>3</cp:revision>
  <cp:lastPrinted>2019-02-25T14:05:00Z</cp:lastPrinted>
  <dcterms:created xsi:type="dcterms:W3CDTF">2025-01-08T23:23:00Z</dcterms:created>
  <dcterms:modified xsi:type="dcterms:W3CDTF">2025-01-10T13:50:00Z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