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11B2B58A"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5F727A">
        <w:rPr>
          <w:lang w:val="sv-SE"/>
        </w:rPr>
        <w:t>19.1.0</w:t>
      </w:r>
      <w:r w:rsidR="00B87E84" w:rsidRPr="00AF6896">
        <w:rPr>
          <w:lang w:val="sv-SE"/>
        </w:rPr>
        <w:t xml:space="preserve"> </w:t>
      </w:r>
      <w:r w:rsidR="00763F92" w:rsidRPr="00AF6896">
        <w:rPr>
          <w:sz w:val="32"/>
          <w:lang w:val="sv-SE"/>
        </w:rPr>
        <w:t>(</w:t>
      </w:r>
      <w:r w:rsidR="005F727A">
        <w:rPr>
          <w:sz w:val="32"/>
          <w:lang w:val="sv-SE"/>
        </w:rPr>
        <w:t>2024-12</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11837EDC" w:rsidR="00080512" w:rsidRPr="00FC2F45" w:rsidRDefault="00763F92" w:rsidP="00763F92">
      <w:pPr>
        <w:pStyle w:val="ZT"/>
        <w:framePr w:wrap="notBeside"/>
        <w:rPr>
          <w:i/>
          <w:sz w:val="28"/>
        </w:rPr>
      </w:pPr>
      <w:r>
        <w:t>(</w:t>
      </w:r>
      <w:r>
        <w:rPr>
          <w:rStyle w:val="ZGSM"/>
        </w:rPr>
        <w:t xml:space="preserve">Release </w:t>
      </w:r>
      <w:r w:rsidR="00920B20">
        <w:rPr>
          <w:rStyle w:val="ZGSM"/>
        </w:rPr>
        <w:t>1</w:t>
      </w:r>
      <w:r w:rsidR="00BB727E">
        <w:rPr>
          <w:rStyle w:val="ZGSM"/>
        </w:rPr>
        <w:t>9</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40B75FB1"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A80677">
        <w:rPr>
          <w:noProof/>
          <w:sz w:val="18"/>
        </w:rPr>
        <w:t>4</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5CFF3275" w14:textId="1A7D79DA" w:rsidR="00F907B2"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907B2">
        <w:rPr>
          <w:noProof/>
        </w:rPr>
        <w:t>Foreword</w:t>
      </w:r>
      <w:r w:rsidR="00F907B2">
        <w:rPr>
          <w:noProof/>
        </w:rPr>
        <w:tab/>
      </w:r>
      <w:r w:rsidR="00F907B2">
        <w:rPr>
          <w:noProof/>
        </w:rPr>
        <w:fldChar w:fldCharType="begin" w:fldLock="1"/>
      </w:r>
      <w:r w:rsidR="00F907B2">
        <w:rPr>
          <w:noProof/>
        </w:rPr>
        <w:instrText xml:space="preserve"> PAGEREF _Toc187928984 \h </w:instrText>
      </w:r>
      <w:r w:rsidR="00F907B2">
        <w:rPr>
          <w:noProof/>
        </w:rPr>
      </w:r>
      <w:r w:rsidR="00F907B2">
        <w:rPr>
          <w:noProof/>
        </w:rPr>
        <w:fldChar w:fldCharType="separate"/>
      </w:r>
      <w:r w:rsidR="00F907B2">
        <w:rPr>
          <w:noProof/>
        </w:rPr>
        <w:t>8</w:t>
      </w:r>
      <w:r w:rsidR="00F907B2">
        <w:rPr>
          <w:noProof/>
        </w:rPr>
        <w:fldChar w:fldCharType="end"/>
      </w:r>
    </w:p>
    <w:p w14:paraId="453F8959" w14:textId="28E0FF98"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_Toc187928985 \h </w:instrText>
      </w:r>
      <w:r>
        <w:rPr>
          <w:noProof/>
        </w:rPr>
      </w:r>
      <w:r>
        <w:rPr>
          <w:noProof/>
        </w:rPr>
        <w:fldChar w:fldCharType="separate"/>
      </w:r>
      <w:r>
        <w:rPr>
          <w:noProof/>
        </w:rPr>
        <w:t>9</w:t>
      </w:r>
      <w:r>
        <w:rPr>
          <w:noProof/>
        </w:rPr>
        <w:fldChar w:fldCharType="end"/>
      </w:r>
    </w:p>
    <w:p w14:paraId="3184E2D1" w14:textId="01FDC9F3"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_Toc187928986 \h </w:instrText>
      </w:r>
      <w:r>
        <w:rPr>
          <w:noProof/>
        </w:rPr>
      </w:r>
      <w:r>
        <w:rPr>
          <w:noProof/>
        </w:rPr>
        <w:fldChar w:fldCharType="separate"/>
      </w:r>
      <w:r>
        <w:rPr>
          <w:noProof/>
        </w:rPr>
        <w:t>9</w:t>
      </w:r>
      <w:r>
        <w:rPr>
          <w:noProof/>
        </w:rPr>
        <w:fldChar w:fldCharType="end"/>
      </w:r>
    </w:p>
    <w:p w14:paraId="51FE2A57" w14:textId="1F39D8EE"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_Toc187928987 \h </w:instrText>
      </w:r>
      <w:r>
        <w:rPr>
          <w:noProof/>
        </w:rPr>
      </w:r>
      <w:r>
        <w:rPr>
          <w:noProof/>
        </w:rPr>
        <w:fldChar w:fldCharType="separate"/>
      </w:r>
      <w:r>
        <w:rPr>
          <w:noProof/>
        </w:rPr>
        <w:t>11</w:t>
      </w:r>
      <w:r>
        <w:rPr>
          <w:noProof/>
        </w:rPr>
        <w:fldChar w:fldCharType="end"/>
      </w:r>
    </w:p>
    <w:p w14:paraId="1EAB3136" w14:textId="47E6F2D0"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_Toc187928988 \h </w:instrText>
      </w:r>
      <w:r>
        <w:rPr>
          <w:noProof/>
        </w:rPr>
      </w:r>
      <w:r>
        <w:rPr>
          <w:noProof/>
        </w:rPr>
        <w:fldChar w:fldCharType="separate"/>
      </w:r>
      <w:r>
        <w:rPr>
          <w:noProof/>
        </w:rPr>
        <w:t>11</w:t>
      </w:r>
      <w:r>
        <w:rPr>
          <w:noProof/>
        </w:rPr>
        <w:fldChar w:fldCharType="end"/>
      </w:r>
    </w:p>
    <w:p w14:paraId="288BA3C9" w14:textId="282DA134"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_Toc187928989 \h </w:instrText>
      </w:r>
      <w:r>
        <w:rPr>
          <w:noProof/>
        </w:rPr>
      </w:r>
      <w:r>
        <w:rPr>
          <w:noProof/>
        </w:rPr>
        <w:fldChar w:fldCharType="separate"/>
      </w:r>
      <w:r>
        <w:rPr>
          <w:noProof/>
        </w:rPr>
        <w:t>12</w:t>
      </w:r>
      <w:r>
        <w:rPr>
          <w:noProof/>
        </w:rPr>
        <w:fldChar w:fldCharType="end"/>
      </w:r>
    </w:p>
    <w:p w14:paraId="10170E38" w14:textId="2AEC151D"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_Toc187928990 \h </w:instrText>
      </w:r>
      <w:r>
        <w:rPr>
          <w:noProof/>
        </w:rPr>
      </w:r>
      <w:r>
        <w:rPr>
          <w:noProof/>
        </w:rPr>
        <w:fldChar w:fldCharType="separate"/>
      </w:r>
      <w:r>
        <w:rPr>
          <w:noProof/>
        </w:rPr>
        <w:t>13</w:t>
      </w:r>
      <w:r>
        <w:rPr>
          <w:noProof/>
        </w:rPr>
        <w:fldChar w:fldCharType="end"/>
      </w:r>
    </w:p>
    <w:p w14:paraId="5F8936A9" w14:textId="6A6C7020"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_Toc187928991 \h </w:instrText>
      </w:r>
      <w:r>
        <w:rPr>
          <w:noProof/>
        </w:rPr>
      </w:r>
      <w:r>
        <w:rPr>
          <w:noProof/>
        </w:rPr>
        <w:fldChar w:fldCharType="separate"/>
      </w:r>
      <w:r>
        <w:rPr>
          <w:noProof/>
        </w:rPr>
        <w:t>13</w:t>
      </w:r>
      <w:r>
        <w:rPr>
          <w:noProof/>
        </w:rPr>
        <w:fldChar w:fldCharType="end"/>
      </w:r>
    </w:p>
    <w:p w14:paraId="2E02D3B4" w14:textId="5E36C5B9"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_Toc187928992 \h </w:instrText>
      </w:r>
      <w:r>
        <w:rPr>
          <w:noProof/>
        </w:rPr>
      </w:r>
      <w:r>
        <w:rPr>
          <w:noProof/>
        </w:rPr>
        <w:fldChar w:fldCharType="separate"/>
      </w:r>
      <w:r>
        <w:rPr>
          <w:noProof/>
        </w:rPr>
        <w:t>14</w:t>
      </w:r>
      <w:r>
        <w:rPr>
          <w:noProof/>
        </w:rPr>
        <w:fldChar w:fldCharType="end"/>
      </w:r>
    </w:p>
    <w:p w14:paraId="3D805FDB" w14:textId="06B85A5F"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_Toc187928993 \h </w:instrText>
      </w:r>
      <w:r>
        <w:rPr>
          <w:noProof/>
        </w:rPr>
      </w:r>
      <w:r>
        <w:rPr>
          <w:noProof/>
        </w:rPr>
        <w:fldChar w:fldCharType="separate"/>
      </w:r>
      <w:r>
        <w:rPr>
          <w:noProof/>
        </w:rPr>
        <w:t>14</w:t>
      </w:r>
      <w:r>
        <w:rPr>
          <w:noProof/>
        </w:rPr>
        <w:fldChar w:fldCharType="end"/>
      </w:r>
    </w:p>
    <w:p w14:paraId="00EA28A2" w14:textId="5001BC3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_Toc187928994 \h </w:instrText>
      </w:r>
      <w:r>
        <w:rPr>
          <w:noProof/>
        </w:rPr>
      </w:r>
      <w:r>
        <w:rPr>
          <w:noProof/>
        </w:rPr>
        <w:fldChar w:fldCharType="separate"/>
      </w:r>
      <w:r>
        <w:rPr>
          <w:noProof/>
        </w:rPr>
        <w:t>14</w:t>
      </w:r>
      <w:r>
        <w:rPr>
          <w:noProof/>
        </w:rPr>
        <w:fldChar w:fldCharType="end"/>
      </w:r>
    </w:p>
    <w:p w14:paraId="32257AB0" w14:textId="7F004F2E"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_Toc187928995 \h </w:instrText>
      </w:r>
      <w:r>
        <w:rPr>
          <w:noProof/>
        </w:rPr>
      </w:r>
      <w:r>
        <w:rPr>
          <w:noProof/>
        </w:rPr>
        <w:fldChar w:fldCharType="separate"/>
      </w:r>
      <w:r>
        <w:rPr>
          <w:noProof/>
        </w:rPr>
        <w:t>14</w:t>
      </w:r>
      <w:r>
        <w:rPr>
          <w:noProof/>
        </w:rPr>
        <w:fldChar w:fldCharType="end"/>
      </w:r>
    </w:p>
    <w:p w14:paraId="62E06F61" w14:textId="4FF5F336"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_Toc187928996 \h </w:instrText>
      </w:r>
      <w:r>
        <w:rPr>
          <w:noProof/>
        </w:rPr>
      </w:r>
      <w:r>
        <w:rPr>
          <w:noProof/>
        </w:rPr>
        <w:fldChar w:fldCharType="separate"/>
      </w:r>
      <w:r>
        <w:rPr>
          <w:noProof/>
        </w:rPr>
        <w:t>15</w:t>
      </w:r>
      <w:r>
        <w:rPr>
          <w:noProof/>
        </w:rPr>
        <w:fldChar w:fldCharType="end"/>
      </w:r>
    </w:p>
    <w:p w14:paraId="571DBF7B" w14:textId="58203174"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_Toc187928997 \h </w:instrText>
      </w:r>
      <w:r>
        <w:rPr>
          <w:noProof/>
        </w:rPr>
      </w:r>
      <w:r>
        <w:rPr>
          <w:noProof/>
        </w:rPr>
        <w:fldChar w:fldCharType="separate"/>
      </w:r>
      <w:r>
        <w:rPr>
          <w:noProof/>
        </w:rPr>
        <w:t>15</w:t>
      </w:r>
      <w:r>
        <w:rPr>
          <w:noProof/>
        </w:rPr>
        <w:fldChar w:fldCharType="end"/>
      </w:r>
    </w:p>
    <w:p w14:paraId="2B47AEBF" w14:textId="6977428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_Toc187928998 \h </w:instrText>
      </w:r>
      <w:r>
        <w:rPr>
          <w:noProof/>
        </w:rPr>
      </w:r>
      <w:r>
        <w:rPr>
          <w:noProof/>
        </w:rPr>
        <w:fldChar w:fldCharType="separate"/>
      </w:r>
      <w:r>
        <w:rPr>
          <w:noProof/>
        </w:rPr>
        <w:t>15</w:t>
      </w:r>
      <w:r>
        <w:rPr>
          <w:noProof/>
        </w:rPr>
        <w:fldChar w:fldCharType="end"/>
      </w:r>
    </w:p>
    <w:p w14:paraId="78079FCA" w14:textId="46A778E1"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_Toc187928999 \h </w:instrText>
      </w:r>
      <w:r>
        <w:rPr>
          <w:noProof/>
        </w:rPr>
      </w:r>
      <w:r>
        <w:rPr>
          <w:noProof/>
        </w:rPr>
        <w:fldChar w:fldCharType="separate"/>
      </w:r>
      <w:r>
        <w:rPr>
          <w:noProof/>
        </w:rPr>
        <w:t>15</w:t>
      </w:r>
      <w:r>
        <w:rPr>
          <w:noProof/>
        </w:rPr>
        <w:fldChar w:fldCharType="end"/>
      </w:r>
    </w:p>
    <w:p w14:paraId="5789F062" w14:textId="09990E7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_Toc187929000 \h </w:instrText>
      </w:r>
      <w:r>
        <w:rPr>
          <w:noProof/>
        </w:rPr>
      </w:r>
      <w:r>
        <w:rPr>
          <w:noProof/>
        </w:rPr>
        <w:fldChar w:fldCharType="separate"/>
      </w:r>
      <w:r>
        <w:rPr>
          <w:noProof/>
        </w:rPr>
        <w:t>15</w:t>
      </w:r>
      <w:r>
        <w:rPr>
          <w:noProof/>
        </w:rPr>
        <w:fldChar w:fldCharType="end"/>
      </w:r>
    </w:p>
    <w:p w14:paraId="61D7BDEF" w14:textId="192436F6"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_Toc187929001 \h </w:instrText>
      </w:r>
      <w:r>
        <w:rPr>
          <w:noProof/>
        </w:rPr>
      </w:r>
      <w:r>
        <w:rPr>
          <w:noProof/>
        </w:rPr>
        <w:fldChar w:fldCharType="separate"/>
      </w:r>
      <w:r>
        <w:rPr>
          <w:noProof/>
        </w:rPr>
        <w:t>16</w:t>
      </w:r>
      <w:r>
        <w:rPr>
          <w:noProof/>
        </w:rPr>
        <w:fldChar w:fldCharType="end"/>
      </w:r>
    </w:p>
    <w:p w14:paraId="2C9E6DF7" w14:textId="430F4FF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_Toc187929002 \h </w:instrText>
      </w:r>
      <w:r>
        <w:rPr>
          <w:noProof/>
        </w:rPr>
      </w:r>
      <w:r>
        <w:rPr>
          <w:noProof/>
        </w:rPr>
        <w:fldChar w:fldCharType="separate"/>
      </w:r>
      <w:r>
        <w:rPr>
          <w:noProof/>
        </w:rPr>
        <w:t>16</w:t>
      </w:r>
      <w:r>
        <w:rPr>
          <w:noProof/>
        </w:rPr>
        <w:fldChar w:fldCharType="end"/>
      </w:r>
    </w:p>
    <w:p w14:paraId="54ED6509" w14:textId="2B06F5D3"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_Toc187929003 \h </w:instrText>
      </w:r>
      <w:r>
        <w:rPr>
          <w:noProof/>
        </w:rPr>
      </w:r>
      <w:r>
        <w:rPr>
          <w:noProof/>
        </w:rPr>
        <w:fldChar w:fldCharType="separate"/>
      </w:r>
      <w:r>
        <w:rPr>
          <w:noProof/>
        </w:rPr>
        <w:t>17</w:t>
      </w:r>
      <w:r>
        <w:rPr>
          <w:noProof/>
        </w:rPr>
        <w:fldChar w:fldCharType="end"/>
      </w:r>
    </w:p>
    <w:p w14:paraId="3249EEF9" w14:textId="269C1F9F"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_Toc187929004 \h </w:instrText>
      </w:r>
      <w:r>
        <w:rPr>
          <w:noProof/>
        </w:rPr>
      </w:r>
      <w:r>
        <w:rPr>
          <w:noProof/>
        </w:rPr>
        <w:fldChar w:fldCharType="separate"/>
      </w:r>
      <w:r>
        <w:rPr>
          <w:noProof/>
        </w:rPr>
        <w:t>17</w:t>
      </w:r>
      <w:r>
        <w:rPr>
          <w:noProof/>
        </w:rPr>
        <w:fldChar w:fldCharType="end"/>
      </w:r>
    </w:p>
    <w:p w14:paraId="5961A517" w14:textId="4F972ED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_Toc187929005 \h </w:instrText>
      </w:r>
      <w:r>
        <w:rPr>
          <w:noProof/>
        </w:rPr>
      </w:r>
      <w:r>
        <w:rPr>
          <w:noProof/>
        </w:rPr>
        <w:fldChar w:fldCharType="separate"/>
      </w:r>
      <w:r>
        <w:rPr>
          <w:noProof/>
        </w:rPr>
        <w:t>17</w:t>
      </w:r>
      <w:r>
        <w:rPr>
          <w:noProof/>
        </w:rPr>
        <w:fldChar w:fldCharType="end"/>
      </w:r>
    </w:p>
    <w:p w14:paraId="12074D02" w14:textId="5285D283"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_Toc187929006 \h </w:instrText>
      </w:r>
      <w:r>
        <w:rPr>
          <w:noProof/>
        </w:rPr>
      </w:r>
      <w:r>
        <w:rPr>
          <w:noProof/>
        </w:rPr>
        <w:fldChar w:fldCharType="separate"/>
      </w:r>
      <w:r>
        <w:rPr>
          <w:noProof/>
        </w:rPr>
        <w:t>18</w:t>
      </w:r>
      <w:r>
        <w:rPr>
          <w:noProof/>
        </w:rPr>
        <w:fldChar w:fldCharType="end"/>
      </w:r>
    </w:p>
    <w:p w14:paraId="3D21FD8C" w14:textId="1915A936"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_Toc187929007 \h </w:instrText>
      </w:r>
      <w:r>
        <w:rPr>
          <w:noProof/>
        </w:rPr>
      </w:r>
      <w:r>
        <w:rPr>
          <w:noProof/>
        </w:rPr>
        <w:fldChar w:fldCharType="separate"/>
      </w:r>
      <w:r>
        <w:rPr>
          <w:noProof/>
        </w:rPr>
        <w:t>18</w:t>
      </w:r>
      <w:r>
        <w:rPr>
          <w:noProof/>
        </w:rPr>
        <w:fldChar w:fldCharType="end"/>
      </w:r>
    </w:p>
    <w:p w14:paraId="5C08CA0F" w14:textId="70CBD109"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_Toc187929008 \h </w:instrText>
      </w:r>
      <w:r>
        <w:rPr>
          <w:noProof/>
        </w:rPr>
      </w:r>
      <w:r>
        <w:rPr>
          <w:noProof/>
        </w:rPr>
        <w:fldChar w:fldCharType="separate"/>
      </w:r>
      <w:r>
        <w:rPr>
          <w:noProof/>
        </w:rPr>
        <w:t>18</w:t>
      </w:r>
      <w:r>
        <w:rPr>
          <w:noProof/>
        </w:rPr>
        <w:fldChar w:fldCharType="end"/>
      </w:r>
    </w:p>
    <w:p w14:paraId="583C985C" w14:textId="14DA27D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_Toc187929009 \h </w:instrText>
      </w:r>
      <w:r>
        <w:rPr>
          <w:noProof/>
        </w:rPr>
      </w:r>
      <w:r>
        <w:rPr>
          <w:noProof/>
        </w:rPr>
        <w:fldChar w:fldCharType="separate"/>
      </w:r>
      <w:r>
        <w:rPr>
          <w:noProof/>
        </w:rPr>
        <w:t>18</w:t>
      </w:r>
      <w:r>
        <w:rPr>
          <w:noProof/>
        </w:rPr>
        <w:fldChar w:fldCharType="end"/>
      </w:r>
    </w:p>
    <w:p w14:paraId="27ADE561" w14:textId="2643188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_Toc187929010 \h </w:instrText>
      </w:r>
      <w:r>
        <w:rPr>
          <w:noProof/>
        </w:rPr>
      </w:r>
      <w:r>
        <w:rPr>
          <w:noProof/>
        </w:rPr>
        <w:fldChar w:fldCharType="separate"/>
      </w:r>
      <w:r>
        <w:rPr>
          <w:noProof/>
        </w:rPr>
        <w:t>18</w:t>
      </w:r>
      <w:r>
        <w:rPr>
          <w:noProof/>
        </w:rPr>
        <w:fldChar w:fldCharType="end"/>
      </w:r>
    </w:p>
    <w:p w14:paraId="5545798D" w14:textId="338B25D0"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_Toc187929011 \h </w:instrText>
      </w:r>
      <w:r>
        <w:rPr>
          <w:noProof/>
        </w:rPr>
      </w:r>
      <w:r>
        <w:rPr>
          <w:noProof/>
        </w:rPr>
        <w:fldChar w:fldCharType="separate"/>
      </w:r>
      <w:r>
        <w:rPr>
          <w:noProof/>
        </w:rPr>
        <w:t>19</w:t>
      </w:r>
      <w:r>
        <w:rPr>
          <w:noProof/>
        </w:rPr>
        <w:fldChar w:fldCharType="end"/>
      </w:r>
    </w:p>
    <w:p w14:paraId="655502B8" w14:textId="60521954"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_Toc187929012 \h </w:instrText>
      </w:r>
      <w:r>
        <w:rPr>
          <w:noProof/>
        </w:rPr>
      </w:r>
      <w:r>
        <w:rPr>
          <w:noProof/>
        </w:rPr>
        <w:fldChar w:fldCharType="separate"/>
      </w:r>
      <w:r>
        <w:rPr>
          <w:noProof/>
        </w:rPr>
        <w:t>19</w:t>
      </w:r>
      <w:r>
        <w:rPr>
          <w:noProof/>
        </w:rPr>
        <w:fldChar w:fldCharType="end"/>
      </w:r>
    </w:p>
    <w:p w14:paraId="09562749" w14:textId="4AB80FB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_Toc187929013 \h </w:instrText>
      </w:r>
      <w:r>
        <w:rPr>
          <w:noProof/>
        </w:rPr>
      </w:r>
      <w:r>
        <w:rPr>
          <w:noProof/>
        </w:rPr>
        <w:fldChar w:fldCharType="separate"/>
      </w:r>
      <w:r>
        <w:rPr>
          <w:noProof/>
        </w:rPr>
        <w:t>19</w:t>
      </w:r>
      <w:r>
        <w:rPr>
          <w:noProof/>
        </w:rPr>
        <w:fldChar w:fldCharType="end"/>
      </w:r>
    </w:p>
    <w:p w14:paraId="492DD836" w14:textId="3F4A57E2"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_Toc187929014 \h </w:instrText>
      </w:r>
      <w:r>
        <w:rPr>
          <w:noProof/>
        </w:rPr>
      </w:r>
      <w:r>
        <w:rPr>
          <w:noProof/>
        </w:rPr>
        <w:fldChar w:fldCharType="separate"/>
      </w:r>
      <w:r>
        <w:rPr>
          <w:noProof/>
        </w:rPr>
        <w:t>19</w:t>
      </w:r>
      <w:r>
        <w:rPr>
          <w:noProof/>
        </w:rPr>
        <w:fldChar w:fldCharType="end"/>
      </w:r>
    </w:p>
    <w:p w14:paraId="7ECC6E66" w14:textId="51863AC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_Toc187929015 \h </w:instrText>
      </w:r>
      <w:r>
        <w:rPr>
          <w:noProof/>
        </w:rPr>
      </w:r>
      <w:r>
        <w:rPr>
          <w:noProof/>
        </w:rPr>
        <w:fldChar w:fldCharType="separate"/>
      </w:r>
      <w:r>
        <w:rPr>
          <w:noProof/>
        </w:rPr>
        <w:t>20</w:t>
      </w:r>
      <w:r>
        <w:rPr>
          <w:noProof/>
        </w:rPr>
        <w:fldChar w:fldCharType="end"/>
      </w:r>
    </w:p>
    <w:p w14:paraId="03B436A5" w14:textId="78F6AB2D"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_Toc187929016 \h </w:instrText>
      </w:r>
      <w:r>
        <w:rPr>
          <w:noProof/>
        </w:rPr>
      </w:r>
      <w:r>
        <w:rPr>
          <w:noProof/>
        </w:rPr>
        <w:fldChar w:fldCharType="separate"/>
      </w:r>
      <w:r>
        <w:rPr>
          <w:noProof/>
        </w:rPr>
        <w:t>20</w:t>
      </w:r>
      <w:r>
        <w:rPr>
          <w:noProof/>
        </w:rPr>
        <w:fldChar w:fldCharType="end"/>
      </w:r>
    </w:p>
    <w:p w14:paraId="33A10786" w14:textId="4974C59C"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_Toc187929017 \h </w:instrText>
      </w:r>
      <w:r>
        <w:rPr>
          <w:noProof/>
        </w:rPr>
      </w:r>
      <w:r>
        <w:rPr>
          <w:noProof/>
        </w:rPr>
        <w:fldChar w:fldCharType="separate"/>
      </w:r>
      <w:r>
        <w:rPr>
          <w:noProof/>
        </w:rPr>
        <w:t>22</w:t>
      </w:r>
      <w:r>
        <w:rPr>
          <w:noProof/>
        </w:rPr>
        <w:fldChar w:fldCharType="end"/>
      </w:r>
    </w:p>
    <w:p w14:paraId="43AA6045" w14:textId="080AE63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_Toc187929018 \h </w:instrText>
      </w:r>
      <w:r>
        <w:rPr>
          <w:noProof/>
        </w:rPr>
      </w:r>
      <w:r>
        <w:rPr>
          <w:noProof/>
        </w:rPr>
        <w:fldChar w:fldCharType="separate"/>
      </w:r>
      <w:r>
        <w:rPr>
          <w:noProof/>
        </w:rPr>
        <w:t>22</w:t>
      </w:r>
      <w:r>
        <w:rPr>
          <w:noProof/>
        </w:rPr>
        <w:fldChar w:fldCharType="end"/>
      </w:r>
    </w:p>
    <w:p w14:paraId="7A3C0091" w14:textId="48D5C5F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_Toc187929019 \h </w:instrText>
      </w:r>
      <w:r>
        <w:rPr>
          <w:noProof/>
        </w:rPr>
      </w:r>
      <w:r>
        <w:rPr>
          <w:noProof/>
        </w:rPr>
        <w:fldChar w:fldCharType="separate"/>
      </w:r>
      <w:r>
        <w:rPr>
          <w:noProof/>
        </w:rPr>
        <w:t>23</w:t>
      </w:r>
      <w:r>
        <w:rPr>
          <w:noProof/>
        </w:rPr>
        <w:fldChar w:fldCharType="end"/>
      </w:r>
    </w:p>
    <w:p w14:paraId="6AEEC225" w14:textId="565AF4DC"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_Toc187929020 \h </w:instrText>
      </w:r>
      <w:r>
        <w:rPr>
          <w:noProof/>
        </w:rPr>
      </w:r>
      <w:r>
        <w:rPr>
          <w:noProof/>
        </w:rPr>
        <w:fldChar w:fldCharType="separate"/>
      </w:r>
      <w:r>
        <w:rPr>
          <w:noProof/>
        </w:rPr>
        <w:t>23</w:t>
      </w:r>
      <w:r>
        <w:rPr>
          <w:noProof/>
        </w:rPr>
        <w:fldChar w:fldCharType="end"/>
      </w:r>
    </w:p>
    <w:p w14:paraId="649AEEDD" w14:textId="5A07103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_Toc187929021 \h </w:instrText>
      </w:r>
      <w:r>
        <w:rPr>
          <w:noProof/>
        </w:rPr>
      </w:r>
      <w:r>
        <w:rPr>
          <w:noProof/>
        </w:rPr>
        <w:fldChar w:fldCharType="separate"/>
      </w:r>
      <w:r>
        <w:rPr>
          <w:noProof/>
        </w:rPr>
        <w:t>23</w:t>
      </w:r>
      <w:r>
        <w:rPr>
          <w:noProof/>
        </w:rPr>
        <w:fldChar w:fldCharType="end"/>
      </w:r>
    </w:p>
    <w:p w14:paraId="26CA8401" w14:textId="7A737C1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_Toc187929022 \h </w:instrText>
      </w:r>
      <w:r>
        <w:rPr>
          <w:noProof/>
        </w:rPr>
      </w:r>
      <w:r>
        <w:rPr>
          <w:noProof/>
        </w:rPr>
        <w:fldChar w:fldCharType="separate"/>
      </w:r>
      <w:r>
        <w:rPr>
          <w:noProof/>
        </w:rPr>
        <w:t>23</w:t>
      </w:r>
      <w:r>
        <w:rPr>
          <w:noProof/>
        </w:rPr>
        <w:fldChar w:fldCharType="end"/>
      </w:r>
    </w:p>
    <w:p w14:paraId="4236ED89" w14:textId="4ABC588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_Toc187929023 \h </w:instrText>
      </w:r>
      <w:r>
        <w:rPr>
          <w:noProof/>
        </w:rPr>
      </w:r>
      <w:r>
        <w:rPr>
          <w:noProof/>
        </w:rPr>
        <w:fldChar w:fldCharType="separate"/>
      </w:r>
      <w:r>
        <w:rPr>
          <w:noProof/>
        </w:rPr>
        <w:t>25</w:t>
      </w:r>
      <w:r>
        <w:rPr>
          <w:noProof/>
        </w:rPr>
        <w:fldChar w:fldCharType="end"/>
      </w:r>
    </w:p>
    <w:p w14:paraId="50436C12" w14:textId="59AA96F1"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_Toc187929024 \h </w:instrText>
      </w:r>
      <w:r>
        <w:rPr>
          <w:noProof/>
        </w:rPr>
      </w:r>
      <w:r>
        <w:rPr>
          <w:noProof/>
        </w:rPr>
        <w:fldChar w:fldCharType="separate"/>
      </w:r>
      <w:r>
        <w:rPr>
          <w:noProof/>
        </w:rPr>
        <w:t>25</w:t>
      </w:r>
      <w:r>
        <w:rPr>
          <w:noProof/>
        </w:rPr>
        <w:fldChar w:fldCharType="end"/>
      </w:r>
    </w:p>
    <w:p w14:paraId="4595DD6F" w14:textId="1C3C947B"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_Toc187929025 \h </w:instrText>
      </w:r>
      <w:r>
        <w:rPr>
          <w:noProof/>
        </w:rPr>
      </w:r>
      <w:r>
        <w:rPr>
          <w:noProof/>
        </w:rPr>
        <w:fldChar w:fldCharType="separate"/>
      </w:r>
      <w:r>
        <w:rPr>
          <w:noProof/>
        </w:rPr>
        <w:t>25</w:t>
      </w:r>
      <w:r>
        <w:rPr>
          <w:noProof/>
        </w:rPr>
        <w:fldChar w:fldCharType="end"/>
      </w:r>
    </w:p>
    <w:p w14:paraId="215CBE92" w14:textId="71DE90F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5G NSWO</w:t>
      </w:r>
      <w:r>
        <w:rPr>
          <w:noProof/>
        </w:rPr>
        <w:tab/>
      </w:r>
      <w:r>
        <w:rPr>
          <w:noProof/>
        </w:rPr>
        <w:fldChar w:fldCharType="begin" w:fldLock="1"/>
      </w:r>
      <w:r>
        <w:rPr>
          <w:noProof/>
        </w:rPr>
        <w:instrText xml:space="preserve"> PAGEREF _Toc187929026 \h </w:instrText>
      </w:r>
      <w:r>
        <w:rPr>
          <w:noProof/>
        </w:rPr>
      </w:r>
      <w:r>
        <w:rPr>
          <w:noProof/>
        </w:rPr>
        <w:fldChar w:fldCharType="separate"/>
      </w:r>
      <w:r>
        <w:rPr>
          <w:noProof/>
        </w:rPr>
        <w:t>25</w:t>
      </w:r>
      <w:r>
        <w:rPr>
          <w:noProof/>
        </w:rPr>
        <w:fldChar w:fldCharType="end"/>
      </w:r>
    </w:p>
    <w:p w14:paraId="7E07B94F" w14:textId="499BFFBF"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5.3D</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_Toc187929027 \h </w:instrText>
      </w:r>
      <w:r>
        <w:rPr>
          <w:noProof/>
        </w:rPr>
      </w:r>
      <w:r>
        <w:rPr>
          <w:noProof/>
        </w:rPr>
        <w:fldChar w:fldCharType="separate"/>
      </w:r>
      <w:r>
        <w:rPr>
          <w:noProof/>
        </w:rPr>
        <w:t>26</w:t>
      </w:r>
      <w:r>
        <w:rPr>
          <w:noProof/>
        </w:rPr>
        <w:fldChar w:fldCharType="end"/>
      </w:r>
    </w:p>
    <w:p w14:paraId="095CF67A" w14:textId="63F6FDE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5.3D.1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_Toc187929028 \h </w:instrText>
      </w:r>
      <w:r>
        <w:rPr>
          <w:noProof/>
        </w:rPr>
      </w:r>
      <w:r>
        <w:rPr>
          <w:noProof/>
        </w:rPr>
        <w:fldChar w:fldCharType="separate"/>
      </w:r>
      <w:r>
        <w:rPr>
          <w:noProof/>
        </w:rPr>
        <w:t>26</w:t>
      </w:r>
      <w:r>
        <w:rPr>
          <w:noProof/>
        </w:rPr>
        <w:fldChar w:fldCharType="end"/>
      </w:r>
    </w:p>
    <w:p w14:paraId="4E6853A7" w14:textId="1E066ED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5.3D.2</w:t>
      </w:r>
      <w:r>
        <w:rPr>
          <w:rFonts w:asciiTheme="minorHAnsi" w:eastAsiaTheme="minorEastAsia" w:hAnsiTheme="minorHAnsi" w:cstheme="minorBidi"/>
          <w:noProof/>
          <w:kern w:val="2"/>
          <w:sz w:val="22"/>
          <w:szCs w:val="22"/>
          <w:lang w:eastAsia="en-GB"/>
          <w14:ligatures w14:val="standardContextual"/>
        </w:rPr>
        <w:tab/>
      </w:r>
      <w:r>
        <w:rPr>
          <w:noProof/>
        </w:rPr>
        <w:t>SNPN solicitation</w:t>
      </w:r>
      <w:r>
        <w:rPr>
          <w:noProof/>
        </w:rPr>
        <w:tab/>
      </w:r>
      <w:r>
        <w:rPr>
          <w:noProof/>
        </w:rPr>
        <w:fldChar w:fldCharType="begin" w:fldLock="1"/>
      </w:r>
      <w:r>
        <w:rPr>
          <w:noProof/>
        </w:rPr>
        <w:instrText xml:space="preserve"> PAGEREF _Toc187929029 \h </w:instrText>
      </w:r>
      <w:r>
        <w:rPr>
          <w:noProof/>
        </w:rPr>
      </w:r>
      <w:r>
        <w:rPr>
          <w:noProof/>
        </w:rPr>
        <w:fldChar w:fldCharType="separate"/>
      </w:r>
      <w:r>
        <w:rPr>
          <w:noProof/>
        </w:rPr>
        <w:t>26</w:t>
      </w:r>
      <w:r>
        <w:rPr>
          <w:noProof/>
        </w:rPr>
        <w:fldChar w:fldCharType="end"/>
      </w:r>
    </w:p>
    <w:p w14:paraId="135E0364" w14:textId="160FFD1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5.3D.3</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_Toc187929030 \h </w:instrText>
      </w:r>
      <w:r>
        <w:rPr>
          <w:noProof/>
        </w:rPr>
      </w:r>
      <w:r>
        <w:rPr>
          <w:noProof/>
        </w:rPr>
        <w:fldChar w:fldCharType="separate"/>
      </w:r>
      <w:r>
        <w:rPr>
          <w:noProof/>
        </w:rPr>
        <w:t>26</w:t>
      </w:r>
      <w:r>
        <w:rPr>
          <w:noProof/>
        </w:rPr>
        <w:fldChar w:fldCharType="end"/>
      </w:r>
    </w:p>
    <w:p w14:paraId="18B4BF04" w14:textId="38A8A3C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_Toc187929031 \h </w:instrText>
      </w:r>
      <w:r>
        <w:rPr>
          <w:noProof/>
        </w:rPr>
      </w:r>
      <w:r>
        <w:rPr>
          <w:noProof/>
        </w:rPr>
        <w:fldChar w:fldCharType="separate"/>
      </w:r>
      <w:r>
        <w:rPr>
          <w:noProof/>
        </w:rPr>
        <w:t>27</w:t>
      </w:r>
      <w:r>
        <w:rPr>
          <w:noProof/>
        </w:rPr>
        <w:fldChar w:fldCharType="end"/>
      </w:r>
    </w:p>
    <w:p w14:paraId="6910ABF5" w14:textId="02A4330F"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5.3D.4.1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_Toc187929032 \h </w:instrText>
      </w:r>
      <w:r>
        <w:rPr>
          <w:noProof/>
        </w:rPr>
      </w:r>
      <w:r>
        <w:rPr>
          <w:noProof/>
        </w:rPr>
        <w:fldChar w:fldCharType="separate"/>
      </w:r>
      <w:r>
        <w:rPr>
          <w:noProof/>
        </w:rPr>
        <w:t>27</w:t>
      </w:r>
      <w:r>
        <w:rPr>
          <w:noProof/>
        </w:rPr>
        <w:fldChar w:fldCharType="end"/>
      </w:r>
    </w:p>
    <w:p w14:paraId="3FA1B5FD" w14:textId="4A2FDF0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5.3D.5</w:t>
      </w:r>
      <w:r>
        <w:rPr>
          <w:rFonts w:asciiTheme="minorHAnsi" w:eastAsiaTheme="minorEastAsia" w:hAnsiTheme="minorHAnsi" w:cstheme="minorBidi"/>
          <w:noProof/>
          <w:kern w:val="2"/>
          <w:sz w:val="22"/>
          <w:szCs w:val="22"/>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_Toc187929033 \h </w:instrText>
      </w:r>
      <w:r>
        <w:rPr>
          <w:noProof/>
        </w:rPr>
      </w:r>
      <w:r>
        <w:rPr>
          <w:noProof/>
        </w:rPr>
        <w:fldChar w:fldCharType="separate"/>
      </w:r>
      <w:r>
        <w:rPr>
          <w:noProof/>
        </w:rPr>
        <w:t>28</w:t>
      </w:r>
      <w:r>
        <w:rPr>
          <w:noProof/>
        </w:rPr>
        <w:fldChar w:fldCharType="end"/>
      </w:r>
    </w:p>
    <w:p w14:paraId="39CF7889" w14:textId="398F8D06"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5.3E</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_Toc187929034 \h </w:instrText>
      </w:r>
      <w:r>
        <w:rPr>
          <w:noProof/>
        </w:rPr>
      </w:r>
      <w:r>
        <w:rPr>
          <w:noProof/>
        </w:rPr>
        <w:fldChar w:fldCharType="separate"/>
      </w:r>
      <w:r>
        <w:rPr>
          <w:noProof/>
        </w:rPr>
        <w:t>28</w:t>
      </w:r>
      <w:r>
        <w:rPr>
          <w:noProof/>
        </w:rPr>
        <w:fldChar w:fldCharType="end"/>
      </w:r>
    </w:p>
    <w:p w14:paraId="67500080" w14:textId="432F819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5.3F</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_Toc187929035 \h </w:instrText>
      </w:r>
      <w:r>
        <w:rPr>
          <w:noProof/>
        </w:rPr>
      </w:r>
      <w:r>
        <w:rPr>
          <w:noProof/>
        </w:rPr>
        <w:fldChar w:fldCharType="separate"/>
      </w:r>
      <w:r>
        <w:rPr>
          <w:noProof/>
        </w:rPr>
        <w:t>28</w:t>
      </w:r>
      <w:r>
        <w:rPr>
          <w:noProof/>
        </w:rPr>
        <w:fldChar w:fldCharType="end"/>
      </w:r>
    </w:p>
    <w:p w14:paraId="03301B73" w14:textId="0EA31EC7"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5.3G</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_Toc187929036 \h </w:instrText>
      </w:r>
      <w:r>
        <w:rPr>
          <w:noProof/>
        </w:rPr>
      </w:r>
      <w:r>
        <w:rPr>
          <w:noProof/>
        </w:rPr>
        <w:fldChar w:fldCharType="separate"/>
      </w:r>
      <w:r>
        <w:rPr>
          <w:noProof/>
        </w:rPr>
        <w:t>29</w:t>
      </w:r>
      <w:r>
        <w:rPr>
          <w:noProof/>
        </w:rPr>
        <w:fldChar w:fldCharType="end"/>
      </w:r>
    </w:p>
    <w:p w14:paraId="6799C24C" w14:textId="6949D35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5.3H</w:t>
      </w:r>
      <w:r>
        <w:rPr>
          <w:rFonts w:asciiTheme="minorHAnsi" w:eastAsiaTheme="minorEastAsia" w:hAnsiTheme="minorHAnsi" w:cstheme="minorBidi"/>
          <w:noProof/>
          <w:kern w:val="2"/>
          <w:sz w:val="22"/>
          <w:szCs w:val="22"/>
          <w:lang w:eastAsia="en-GB"/>
          <w14:ligatures w14:val="standardContextual"/>
        </w:rPr>
        <w:tab/>
      </w:r>
      <w:r>
        <w:rPr>
          <w:noProof/>
        </w:rPr>
        <w:t>SNPN selection procedures for 5G NSWO</w:t>
      </w:r>
      <w:r>
        <w:rPr>
          <w:noProof/>
        </w:rPr>
        <w:tab/>
      </w:r>
      <w:r>
        <w:rPr>
          <w:noProof/>
        </w:rPr>
        <w:fldChar w:fldCharType="begin" w:fldLock="1"/>
      </w:r>
      <w:r>
        <w:rPr>
          <w:noProof/>
        </w:rPr>
        <w:instrText xml:space="preserve"> PAGEREF _Toc187929037 \h </w:instrText>
      </w:r>
      <w:r>
        <w:rPr>
          <w:noProof/>
        </w:rPr>
      </w:r>
      <w:r>
        <w:rPr>
          <w:noProof/>
        </w:rPr>
        <w:fldChar w:fldCharType="separate"/>
      </w:r>
      <w:r>
        <w:rPr>
          <w:noProof/>
        </w:rPr>
        <w:t>29</w:t>
      </w:r>
      <w:r>
        <w:rPr>
          <w:noProof/>
        </w:rPr>
        <w:fldChar w:fldCharType="end"/>
      </w:r>
    </w:p>
    <w:p w14:paraId="10BFCE4F" w14:textId="1649148A"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_Toc187929038 \h </w:instrText>
      </w:r>
      <w:r>
        <w:rPr>
          <w:noProof/>
        </w:rPr>
      </w:r>
      <w:r>
        <w:rPr>
          <w:noProof/>
        </w:rPr>
        <w:fldChar w:fldCharType="separate"/>
      </w:r>
      <w:r>
        <w:rPr>
          <w:noProof/>
        </w:rPr>
        <w:t>29</w:t>
      </w:r>
      <w:r>
        <w:rPr>
          <w:noProof/>
        </w:rPr>
        <w:fldChar w:fldCharType="end"/>
      </w:r>
    </w:p>
    <w:p w14:paraId="295A5802" w14:textId="204E9D66"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_Toc187929039 \h </w:instrText>
      </w:r>
      <w:r>
        <w:rPr>
          <w:noProof/>
        </w:rPr>
      </w:r>
      <w:r>
        <w:rPr>
          <w:noProof/>
        </w:rPr>
        <w:fldChar w:fldCharType="separate"/>
      </w:r>
      <w:r>
        <w:rPr>
          <w:noProof/>
        </w:rPr>
        <w:t>29</w:t>
      </w:r>
      <w:r>
        <w:rPr>
          <w:noProof/>
        </w:rPr>
        <w:fldChar w:fldCharType="end"/>
      </w:r>
    </w:p>
    <w:p w14:paraId="09EF1E1F" w14:textId="483FB8C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_Toc187929040 \h </w:instrText>
      </w:r>
      <w:r>
        <w:rPr>
          <w:noProof/>
        </w:rPr>
      </w:r>
      <w:r>
        <w:rPr>
          <w:noProof/>
        </w:rPr>
        <w:fldChar w:fldCharType="separate"/>
      </w:r>
      <w:r>
        <w:rPr>
          <w:noProof/>
        </w:rPr>
        <w:t>29</w:t>
      </w:r>
      <w:r>
        <w:rPr>
          <w:noProof/>
        </w:rPr>
        <w:fldChar w:fldCharType="end"/>
      </w:r>
    </w:p>
    <w:p w14:paraId="35633320" w14:textId="57D50983"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_Toc187929041 \h </w:instrText>
      </w:r>
      <w:r>
        <w:rPr>
          <w:noProof/>
        </w:rPr>
      </w:r>
      <w:r>
        <w:rPr>
          <w:noProof/>
        </w:rPr>
        <w:fldChar w:fldCharType="separate"/>
      </w:r>
      <w:r>
        <w:rPr>
          <w:noProof/>
        </w:rPr>
        <w:t>29</w:t>
      </w:r>
      <w:r>
        <w:rPr>
          <w:noProof/>
        </w:rPr>
        <w:fldChar w:fldCharType="end"/>
      </w:r>
    </w:p>
    <w:p w14:paraId="39AD1E61" w14:textId="133807C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_Toc187929042 \h </w:instrText>
      </w:r>
      <w:r>
        <w:rPr>
          <w:noProof/>
        </w:rPr>
      </w:r>
      <w:r>
        <w:rPr>
          <w:noProof/>
        </w:rPr>
        <w:fldChar w:fldCharType="separate"/>
      </w:r>
      <w:r>
        <w:rPr>
          <w:noProof/>
        </w:rPr>
        <w:t>29</w:t>
      </w:r>
      <w:r>
        <w:rPr>
          <w:noProof/>
        </w:rPr>
        <w:fldChar w:fldCharType="end"/>
      </w:r>
    </w:p>
    <w:p w14:paraId="41733B37" w14:textId="07FD3475"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_Toc187929043 \h </w:instrText>
      </w:r>
      <w:r>
        <w:rPr>
          <w:noProof/>
        </w:rPr>
      </w:r>
      <w:r>
        <w:rPr>
          <w:noProof/>
        </w:rPr>
        <w:fldChar w:fldCharType="separate"/>
      </w:r>
      <w:r>
        <w:rPr>
          <w:noProof/>
        </w:rPr>
        <w:t>30</w:t>
      </w:r>
      <w:r>
        <w:rPr>
          <w:noProof/>
        </w:rPr>
        <w:fldChar w:fldCharType="end"/>
      </w:r>
    </w:p>
    <w:p w14:paraId="7CB38DDC" w14:textId="6E72BDBB"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_Toc187929044 \h </w:instrText>
      </w:r>
      <w:r>
        <w:rPr>
          <w:noProof/>
        </w:rPr>
      </w:r>
      <w:r>
        <w:rPr>
          <w:noProof/>
        </w:rPr>
        <w:fldChar w:fldCharType="separate"/>
      </w:r>
      <w:r>
        <w:rPr>
          <w:noProof/>
        </w:rPr>
        <w:t>30</w:t>
      </w:r>
      <w:r>
        <w:rPr>
          <w:noProof/>
        </w:rPr>
        <w:fldChar w:fldCharType="end"/>
      </w:r>
    </w:p>
    <w:p w14:paraId="0F562BCF" w14:textId="643127F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_Toc187929045 \h </w:instrText>
      </w:r>
      <w:r>
        <w:rPr>
          <w:noProof/>
        </w:rPr>
      </w:r>
      <w:r>
        <w:rPr>
          <w:noProof/>
        </w:rPr>
        <w:fldChar w:fldCharType="separate"/>
      </w:r>
      <w:r>
        <w:rPr>
          <w:noProof/>
        </w:rPr>
        <w:t>30</w:t>
      </w:r>
      <w:r>
        <w:rPr>
          <w:noProof/>
        </w:rPr>
        <w:fldChar w:fldCharType="end"/>
      </w:r>
    </w:p>
    <w:p w14:paraId="77DB537A" w14:textId="67CB5C7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_Toc187929046 \h </w:instrText>
      </w:r>
      <w:r>
        <w:rPr>
          <w:noProof/>
        </w:rPr>
      </w:r>
      <w:r>
        <w:rPr>
          <w:noProof/>
        </w:rPr>
        <w:fldChar w:fldCharType="separate"/>
      </w:r>
      <w:r>
        <w:rPr>
          <w:noProof/>
        </w:rPr>
        <w:t>30</w:t>
      </w:r>
      <w:r>
        <w:rPr>
          <w:noProof/>
        </w:rPr>
        <w:fldChar w:fldCharType="end"/>
      </w:r>
    </w:p>
    <w:p w14:paraId="341E60C3" w14:textId="1897B27C"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5G NSWO</w:t>
      </w:r>
      <w:r>
        <w:rPr>
          <w:noProof/>
        </w:rPr>
        <w:tab/>
      </w:r>
      <w:r>
        <w:rPr>
          <w:noProof/>
        </w:rPr>
        <w:fldChar w:fldCharType="begin" w:fldLock="1"/>
      </w:r>
      <w:r>
        <w:rPr>
          <w:noProof/>
        </w:rPr>
        <w:instrText xml:space="preserve"> PAGEREF _Toc187929047 \h </w:instrText>
      </w:r>
      <w:r>
        <w:rPr>
          <w:noProof/>
        </w:rPr>
      </w:r>
      <w:r>
        <w:rPr>
          <w:noProof/>
        </w:rPr>
        <w:fldChar w:fldCharType="separate"/>
      </w:r>
      <w:r>
        <w:rPr>
          <w:noProof/>
        </w:rPr>
        <w:t>31</w:t>
      </w:r>
      <w:r>
        <w:rPr>
          <w:noProof/>
        </w:rPr>
        <w:fldChar w:fldCharType="end"/>
      </w:r>
    </w:p>
    <w:p w14:paraId="0C72F2FB" w14:textId="082B64E4"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6.3b</w:t>
      </w:r>
      <w:r>
        <w:rPr>
          <w:rFonts w:asciiTheme="minorHAnsi" w:eastAsiaTheme="minorEastAsia" w:hAnsiTheme="minorHAnsi" w:cstheme="minorBidi"/>
          <w:noProof/>
          <w:kern w:val="2"/>
          <w:sz w:val="22"/>
          <w:szCs w:val="22"/>
          <w:lang w:eastAsia="en-GB"/>
          <w14:ligatures w14:val="standardContextual"/>
        </w:rPr>
        <w:tab/>
      </w:r>
      <w:r>
        <w:rPr>
          <w:noProof/>
          <w:lang w:eastAsia="de-DE"/>
        </w:rPr>
        <w:t>5G NSWO provided by 5G-RG</w:t>
      </w:r>
      <w:r>
        <w:rPr>
          <w:noProof/>
        </w:rPr>
        <w:tab/>
      </w:r>
      <w:r>
        <w:rPr>
          <w:noProof/>
        </w:rPr>
        <w:fldChar w:fldCharType="begin" w:fldLock="1"/>
      </w:r>
      <w:r>
        <w:rPr>
          <w:noProof/>
        </w:rPr>
        <w:instrText xml:space="preserve"> PAGEREF _Toc187929048 \h </w:instrText>
      </w:r>
      <w:r>
        <w:rPr>
          <w:noProof/>
        </w:rPr>
      </w:r>
      <w:r>
        <w:rPr>
          <w:noProof/>
        </w:rPr>
        <w:fldChar w:fldCharType="separate"/>
      </w:r>
      <w:r>
        <w:rPr>
          <w:noProof/>
        </w:rPr>
        <w:t>32</w:t>
      </w:r>
      <w:r>
        <w:rPr>
          <w:noProof/>
        </w:rPr>
        <w:fldChar w:fldCharType="end"/>
      </w:r>
    </w:p>
    <w:p w14:paraId="30E04E5E" w14:textId="349F370E"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6.3b.1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_Toc187929049 \h </w:instrText>
      </w:r>
      <w:r>
        <w:rPr>
          <w:noProof/>
        </w:rPr>
      </w:r>
      <w:r>
        <w:rPr>
          <w:noProof/>
        </w:rPr>
        <w:fldChar w:fldCharType="separate"/>
      </w:r>
      <w:r>
        <w:rPr>
          <w:noProof/>
        </w:rPr>
        <w:t>32</w:t>
      </w:r>
      <w:r>
        <w:rPr>
          <w:noProof/>
        </w:rPr>
        <w:fldChar w:fldCharType="end"/>
      </w:r>
    </w:p>
    <w:p w14:paraId="282B350E" w14:textId="34F78A7D"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6.3b.2</w:t>
      </w:r>
      <w:r>
        <w:rPr>
          <w:rFonts w:asciiTheme="minorHAnsi" w:eastAsiaTheme="minorEastAsia" w:hAnsiTheme="minorHAnsi" w:cstheme="minorBidi"/>
          <w:noProof/>
          <w:kern w:val="2"/>
          <w:sz w:val="22"/>
          <w:szCs w:val="22"/>
          <w:lang w:eastAsia="en-GB"/>
          <w14:ligatures w14:val="standardContextual"/>
        </w:rPr>
        <w:tab/>
      </w:r>
      <w:r>
        <w:rPr>
          <w:noProof/>
        </w:rPr>
        <w:t>Authentication for 5G NSWO provided by 5G-RG</w:t>
      </w:r>
      <w:r>
        <w:rPr>
          <w:noProof/>
        </w:rPr>
        <w:tab/>
      </w:r>
      <w:r>
        <w:rPr>
          <w:noProof/>
        </w:rPr>
        <w:fldChar w:fldCharType="begin" w:fldLock="1"/>
      </w:r>
      <w:r>
        <w:rPr>
          <w:noProof/>
        </w:rPr>
        <w:instrText xml:space="preserve"> PAGEREF _Toc187929050 \h </w:instrText>
      </w:r>
      <w:r>
        <w:rPr>
          <w:noProof/>
        </w:rPr>
      </w:r>
      <w:r>
        <w:rPr>
          <w:noProof/>
        </w:rPr>
        <w:fldChar w:fldCharType="separate"/>
      </w:r>
      <w:r>
        <w:rPr>
          <w:noProof/>
        </w:rPr>
        <w:t>32</w:t>
      </w:r>
      <w:r>
        <w:rPr>
          <w:noProof/>
        </w:rPr>
        <w:fldChar w:fldCharType="end"/>
      </w:r>
    </w:p>
    <w:p w14:paraId="1C9F29D0" w14:textId="4C539CB9"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_Toc187929051 \h </w:instrText>
      </w:r>
      <w:r>
        <w:rPr>
          <w:noProof/>
        </w:rPr>
      </w:r>
      <w:r>
        <w:rPr>
          <w:noProof/>
        </w:rPr>
        <w:fldChar w:fldCharType="separate"/>
      </w:r>
      <w:r>
        <w:rPr>
          <w:noProof/>
        </w:rPr>
        <w:t>32</w:t>
      </w:r>
      <w:r>
        <w:rPr>
          <w:noProof/>
        </w:rPr>
        <w:fldChar w:fldCharType="end"/>
      </w:r>
    </w:p>
    <w:p w14:paraId="2113CE3B" w14:textId="391FCD4E"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6.4.1</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General</w:t>
      </w:r>
      <w:r>
        <w:rPr>
          <w:noProof/>
        </w:rPr>
        <w:tab/>
      </w:r>
      <w:r>
        <w:rPr>
          <w:noProof/>
        </w:rPr>
        <w:fldChar w:fldCharType="begin" w:fldLock="1"/>
      </w:r>
      <w:r>
        <w:rPr>
          <w:noProof/>
        </w:rPr>
        <w:instrText xml:space="preserve"> PAGEREF _Toc187929052 \h </w:instrText>
      </w:r>
      <w:r>
        <w:rPr>
          <w:noProof/>
        </w:rPr>
      </w:r>
      <w:r>
        <w:rPr>
          <w:noProof/>
        </w:rPr>
        <w:fldChar w:fldCharType="separate"/>
      </w:r>
      <w:r>
        <w:rPr>
          <w:noProof/>
        </w:rPr>
        <w:t>32</w:t>
      </w:r>
      <w:r>
        <w:rPr>
          <w:noProof/>
        </w:rPr>
        <w:fldChar w:fldCharType="end"/>
      </w:r>
    </w:p>
    <w:p w14:paraId="0FDB73B8" w14:textId="213E0B2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UE procedures</w:t>
      </w:r>
      <w:r>
        <w:rPr>
          <w:noProof/>
        </w:rPr>
        <w:tab/>
      </w:r>
      <w:r>
        <w:rPr>
          <w:noProof/>
        </w:rPr>
        <w:fldChar w:fldCharType="begin" w:fldLock="1"/>
      </w:r>
      <w:r>
        <w:rPr>
          <w:noProof/>
        </w:rPr>
        <w:instrText xml:space="preserve"> PAGEREF _Toc187929053 \h </w:instrText>
      </w:r>
      <w:r>
        <w:rPr>
          <w:noProof/>
        </w:rPr>
      </w:r>
      <w:r>
        <w:rPr>
          <w:noProof/>
        </w:rPr>
        <w:fldChar w:fldCharType="separate"/>
      </w:r>
      <w:r>
        <w:rPr>
          <w:noProof/>
        </w:rPr>
        <w:t>33</w:t>
      </w:r>
      <w:r>
        <w:rPr>
          <w:noProof/>
        </w:rPr>
        <w:fldChar w:fldCharType="end"/>
      </w:r>
    </w:p>
    <w:p w14:paraId="70F31BDA" w14:textId="4C26573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_Toc187929054 \h </w:instrText>
      </w:r>
      <w:r>
        <w:rPr>
          <w:noProof/>
        </w:rPr>
      </w:r>
      <w:r>
        <w:rPr>
          <w:noProof/>
        </w:rPr>
        <w:fldChar w:fldCharType="separate"/>
      </w:r>
      <w:r>
        <w:rPr>
          <w:noProof/>
        </w:rPr>
        <w:t>33</w:t>
      </w:r>
      <w:r>
        <w:rPr>
          <w:noProof/>
        </w:rPr>
        <w:fldChar w:fldCharType="end"/>
      </w:r>
    </w:p>
    <w:p w14:paraId="39807B5F" w14:textId="1B9A6562"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_Toc187929055 \h </w:instrText>
      </w:r>
      <w:r>
        <w:rPr>
          <w:noProof/>
        </w:rPr>
      </w:r>
      <w:r>
        <w:rPr>
          <w:noProof/>
        </w:rPr>
        <w:fldChar w:fldCharType="separate"/>
      </w:r>
      <w:r>
        <w:rPr>
          <w:noProof/>
        </w:rPr>
        <w:t>33</w:t>
      </w:r>
      <w:r>
        <w:rPr>
          <w:noProof/>
        </w:rPr>
        <w:fldChar w:fldCharType="end"/>
      </w:r>
    </w:p>
    <w:p w14:paraId="1109CB0C" w14:textId="6C69751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_Toc187929056 \h </w:instrText>
      </w:r>
      <w:r>
        <w:rPr>
          <w:noProof/>
        </w:rPr>
      </w:r>
      <w:r>
        <w:rPr>
          <w:noProof/>
        </w:rPr>
        <w:fldChar w:fldCharType="separate"/>
      </w:r>
      <w:r>
        <w:rPr>
          <w:noProof/>
        </w:rPr>
        <w:t>33</w:t>
      </w:r>
      <w:r>
        <w:rPr>
          <w:noProof/>
        </w:rPr>
        <w:fldChar w:fldCharType="end"/>
      </w:r>
    </w:p>
    <w:p w14:paraId="3FBF558A" w14:textId="004B009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ANDSP information from the network</w:t>
      </w:r>
      <w:r>
        <w:rPr>
          <w:noProof/>
        </w:rPr>
        <w:tab/>
      </w:r>
      <w:r>
        <w:rPr>
          <w:noProof/>
        </w:rPr>
        <w:fldChar w:fldCharType="begin" w:fldLock="1"/>
      </w:r>
      <w:r>
        <w:rPr>
          <w:noProof/>
        </w:rPr>
        <w:instrText xml:space="preserve"> PAGEREF _Toc187929057 \h </w:instrText>
      </w:r>
      <w:r>
        <w:rPr>
          <w:noProof/>
        </w:rPr>
      </w:r>
      <w:r>
        <w:rPr>
          <w:noProof/>
        </w:rPr>
        <w:fldChar w:fldCharType="separate"/>
      </w:r>
      <w:r>
        <w:rPr>
          <w:noProof/>
        </w:rPr>
        <w:t>33</w:t>
      </w:r>
      <w:r>
        <w:rPr>
          <w:noProof/>
        </w:rPr>
        <w:fldChar w:fldCharType="end"/>
      </w:r>
    </w:p>
    <w:p w14:paraId="2A41623B" w14:textId="645A51A6"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_Toc187929058 \h </w:instrText>
      </w:r>
      <w:r>
        <w:rPr>
          <w:noProof/>
        </w:rPr>
      </w:r>
      <w:r>
        <w:rPr>
          <w:noProof/>
        </w:rPr>
        <w:fldChar w:fldCharType="separate"/>
      </w:r>
      <w:r>
        <w:rPr>
          <w:noProof/>
        </w:rPr>
        <w:t>33</w:t>
      </w:r>
      <w:r>
        <w:rPr>
          <w:noProof/>
        </w:rPr>
        <w:fldChar w:fldCharType="end"/>
      </w:r>
    </w:p>
    <w:p w14:paraId="296235C5" w14:textId="2F870D18"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_Toc187929059 \h </w:instrText>
      </w:r>
      <w:r>
        <w:rPr>
          <w:noProof/>
        </w:rPr>
      </w:r>
      <w:r>
        <w:rPr>
          <w:noProof/>
        </w:rPr>
        <w:fldChar w:fldCharType="separate"/>
      </w:r>
      <w:r>
        <w:rPr>
          <w:noProof/>
        </w:rPr>
        <w:t>33</w:t>
      </w:r>
      <w:r>
        <w:rPr>
          <w:noProof/>
        </w:rPr>
        <w:fldChar w:fldCharType="end"/>
      </w:r>
    </w:p>
    <w:p w14:paraId="37B59338" w14:textId="26B5375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_Toc187929060 \h </w:instrText>
      </w:r>
      <w:r>
        <w:rPr>
          <w:noProof/>
        </w:rPr>
      </w:r>
      <w:r>
        <w:rPr>
          <w:noProof/>
        </w:rPr>
        <w:fldChar w:fldCharType="separate"/>
      </w:r>
      <w:r>
        <w:rPr>
          <w:noProof/>
        </w:rPr>
        <w:t>34</w:t>
      </w:r>
      <w:r>
        <w:rPr>
          <w:noProof/>
        </w:rPr>
        <w:fldChar w:fldCharType="end"/>
      </w:r>
    </w:p>
    <w:p w14:paraId="4BDD9E37" w14:textId="00A3556F"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General</w:t>
      </w:r>
      <w:r>
        <w:rPr>
          <w:noProof/>
        </w:rPr>
        <w:tab/>
      </w:r>
      <w:r>
        <w:rPr>
          <w:noProof/>
        </w:rPr>
        <w:fldChar w:fldCharType="begin" w:fldLock="1"/>
      </w:r>
      <w:r>
        <w:rPr>
          <w:noProof/>
        </w:rPr>
        <w:instrText xml:space="preserve"> PAGEREF _Toc187929061 \h </w:instrText>
      </w:r>
      <w:r>
        <w:rPr>
          <w:noProof/>
        </w:rPr>
      </w:r>
      <w:r>
        <w:rPr>
          <w:noProof/>
        </w:rPr>
        <w:fldChar w:fldCharType="separate"/>
      </w:r>
      <w:r>
        <w:rPr>
          <w:noProof/>
        </w:rPr>
        <w:t>34</w:t>
      </w:r>
      <w:r>
        <w:rPr>
          <w:noProof/>
        </w:rPr>
        <w:fldChar w:fldCharType="end"/>
      </w:r>
    </w:p>
    <w:p w14:paraId="100B79C7" w14:textId="0FA5ADE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_Toc187929062 \h </w:instrText>
      </w:r>
      <w:r>
        <w:rPr>
          <w:noProof/>
        </w:rPr>
      </w:r>
      <w:r>
        <w:rPr>
          <w:noProof/>
        </w:rPr>
        <w:fldChar w:fldCharType="separate"/>
      </w:r>
      <w:r>
        <w:rPr>
          <w:noProof/>
        </w:rPr>
        <w:t>34</w:t>
      </w:r>
      <w:r>
        <w:rPr>
          <w:noProof/>
        </w:rPr>
        <w:fldChar w:fldCharType="end"/>
      </w:r>
    </w:p>
    <w:p w14:paraId="234B79F2" w14:textId="2EBD2076"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_Toc187929063 \h </w:instrText>
      </w:r>
      <w:r>
        <w:rPr>
          <w:noProof/>
        </w:rPr>
      </w:r>
      <w:r>
        <w:rPr>
          <w:noProof/>
        </w:rPr>
        <w:fldChar w:fldCharType="separate"/>
      </w:r>
      <w:r>
        <w:rPr>
          <w:noProof/>
        </w:rPr>
        <w:t>35</w:t>
      </w:r>
      <w:r>
        <w:rPr>
          <w:noProof/>
        </w:rPr>
        <w:fldChar w:fldCharType="end"/>
      </w:r>
    </w:p>
    <w:p w14:paraId="21920AAA" w14:textId="38853D9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_Toc187929064 \h </w:instrText>
      </w:r>
      <w:r>
        <w:rPr>
          <w:noProof/>
        </w:rPr>
      </w:r>
      <w:r>
        <w:rPr>
          <w:noProof/>
        </w:rPr>
        <w:fldChar w:fldCharType="separate"/>
      </w:r>
      <w:r>
        <w:rPr>
          <w:noProof/>
        </w:rPr>
        <w:t>35</w:t>
      </w:r>
      <w:r>
        <w:rPr>
          <w:noProof/>
        </w:rPr>
        <w:fldChar w:fldCharType="end"/>
      </w:r>
    </w:p>
    <w:p w14:paraId="7AAFD5C0" w14:textId="584D5083"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_Toc187929065 \h </w:instrText>
      </w:r>
      <w:r>
        <w:rPr>
          <w:noProof/>
        </w:rPr>
      </w:r>
      <w:r>
        <w:rPr>
          <w:noProof/>
        </w:rPr>
        <w:fldChar w:fldCharType="separate"/>
      </w:r>
      <w:r>
        <w:rPr>
          <w:noProof/>
        </w:rPr>
        <w:t>35</w:t>
      </w:r>
      <w:r>
        <w:rPr>
          <w:noProof/>
        </w:rPr>
        <w:fldChar w:fldCharType="end"/>
      </w:r>
    </w:p>
    <w:p w14:paraId="46A81738" w14:textId="46D8D5CF"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_Toc187929066 \h </w:instrText>
      </w:r>
      <w:r>
        <w:rPr>
          <w:noProof/>
        </w:rPr>
      </w:r>
      <w:r>
        <w:rPr>
          <w:noProof/>
        </w:rPr>
        <w:fldChar w:fldCharType="separate"/>
      </w:r>
      <w:r>
        <w:rPr>
          <w:noProof/>
        </w:rPr>
        <w:t>35</w:t>
      </w:r>
      <w:r>
        <w:rPr>
          <w:noProof/>
        </w:rPr>
        <w:fldChar w:fldCharType="end"/>
      </w:r>
    </w:p>
    <w:p w14:paraId="398F8B8C" w14:textId="7D1E517D"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_Toc187929067 \h </w:instrText>
      </w:r>
      <w:r>
        <w:rPr>
          <w:noProof/>
        </w:rPr>
      </w:r>
      <w:r>
        <w:rPr>
          <w:noProof/>
        </w:rPr>
        <w:fldChar w:fldCharType="separate"/>
      </w:r>
      <w:r>
        <w:rPr>
          <w:noProof/>
        </w:rPr>
        <w:t>36</w:t>
      </w:r>
      <w:r>
        <w:rPr>
          <w:noProof/>
        </w:rPr>
        <w:fldChar w:fldCharType="end"/>
      </w:r>
    </w:p>
    <w:p w14:paraId="52E94948" w14:textId="2604A1C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_Toc187929068 \h </w:instrText>
      </w:r>
      <w:r>
        <w:rPr>
          <w:noProof/>
        </w:rPr>
      </w:r>
      <w:r>
        <w:rPr>
          <w:noProof/>
        </w:rPr>
        <w:fldChar w:fldCharType="separate"/>
      </w:r>
      <w:r>
        <w:rPr>
          <w:noProof/>
        </w:rPr>
        <w:t>39</w:t>
      </w:r>
      <w:r>
        <w:rPr>
          <w:noProof/>
        </w:rPr>
        <w:fldChar w:fldCharType="end"/>
      </w:r>
    </w:p>
    <w:p w14:paraId="5AAD3DAD" w14:textId="62BB097F"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CB219D">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_Toc187929069 \h </w:instrText>
      </w:r>
      <w:r>
        <w:rPr>
          <w:noProof/>
        </w:rPr>
      </w:r>
      <w:r>
        <w:rPr>
          <w:noProof/>
        </w:rPr>
        <w:fldChar w:fldCharType="separate"/>
      </w:r>
      <w:r>
        <w:rPr>
          <w:noProof/>
        </w:rPr>
        <w:t>39</w:t>
      </w:r>
      <w:r>
        <w:rPr>
          <w:noProof/>
        </w:rPr>
        <w:fldChar w:fldCharType="end"/>
      </w:r>
    </w:p>
    <w:p w14:paraId="4323EC9D" w14:textId="08E3E680"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CB219D">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_Toc187929070 \h </w:instrText>
      </w:r>
      <w:r>
        <w:rPr>
          <w:noProof/>
        </w:rPr>
      </w:r>
      <w:r>
        <w:rPr>
          <w:noProof/>
        </w:rPr>
        <w:fldChar w:fldCharType="separate"/>
      </w:r>
      <w:r>
        <w:rPr>
          <w:noProof/>
        </w:rPr>
        <w:t>39</w:t>
      </w:r>
      <w:r>
        <w:rPr>
          <w:noProof/>
        </w:rPr>
        <w:fldChar w:fldCharType="end"/>
      </w:r>
    </w:p>
    <w:p w14:paraId="543929E9" w14:textId="31D307C5"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CB219D">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_Toc187929071 \h </w:instrText>
      </w:r>
      <w:r>
        <w:rPr>
          <w:noProof/>
        </w:rPr>
      </w:r>
      <w:r>
        <w:rPr>
          <w:noProof/>
        </w:rPr>
        <w:fldChar w:fldCharType="separate"/>
      </w:r>
      <w:r>
        <w:rPr>
          <w:noProof/>
        </w:rPr>
        <w:t>44</w:t>
      </w:r>
      <w:r>
        <w:rPr>
          <w:noProof/>
        </w:rPr>
        <w:fldChar w:fldCharType="end"/>
      </w:r>
    </w:p>
    <w:p w14:paraId="3009B88C" w14:textId="1BEDDF7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Selection of an N3AN node in an SNPN</w:t>
      </w:r>
      <w:r>
        <w:rPr>
          <w:noProof/>
        </w:rPr>
        <w:tab/>
      </w:r>
      <w:r>
        <w:rPr>
          <w:noProof/>
        </w:rPr>
        <w:fldChar w:fldCharType="begin" w:fldLock="1"/>
      </w:r>
      <w:r>
        <w:rPr>
          <w:noProof/>
        </w:rPr>
        <w:instrText xml:space="preserve"> PAGEREF _Toc187929072 \h </w:instrText>
      </w:r>
      <w:r>
        <w:rPr>
          <w:noProof/>
        </w:rPr>
      </w:r>
      <w:r>
        <w:rPr>
          <w:noProof/>
        </w:rPr>
        <w:fldChar w:fldCharType="separate"/>
      </w:r>
      <w:r>
        <w:rPr>
          <w:noProof/>
        </w:rPr>
        <w:t>48</w:t>
      </w:r>
      <w:r>
        <w:rPr>
          <w:noProof/>
        </w:rPr>
        <w:fldChar w:fldCharType="end"/>
      </w:r>
    </w:p>
    <w:p w14:paraId="7FF991B8" w14:textId="3865AC7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_Toc187929073 \h </w:instrText>
      </w:r>
      <w:r>
        <w:rPr>
          <w:noProof/>
        </w:rPr>
      </w:r>
      <w:r>
        <w:rPr>
          <w:noProof/>
        </w:rPr>
        <w:fldChar w:fldCharType="separate"/>
      </w:r>
      <w:r>
        <w:rPr>
          <w:noProof/>
        </w:rPr>
        <w:t>49</w:t>
      </w:r>
      <w:r>
        <w:rPr>
          <w:noProof/>
        </w:rPr>
        <w:fldChar w:fldCharType="end"/>
      </w:r>
    </w:p>
    <w:p w14:paraId="24584F42" w14:textId="0F50BEB0"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_Toc187929074 \h </w:instrText>
      </w:r>
      <w:r>
        <w:rPr>
          <w:noProof/>
        </w:rPr>
      </w:r>
      <w:r>
        <w:rPr>
          <w:noProof/>
        </w:rPr>
        <w:fldChar w:fldCharType="separate"/>
      </w:r>
      <w:r>
        <w:rPr>
          <w:noProof/>
        </w:rPr>
        <w:t>49</w:t>
      </w:r>
      <w:r>
        <w:rPr>
          <w:noProof/>
        </w:rPr>
        <w:fldChar w:fldCharType="end"/>
      </w:r>
    </w:p>
    <w:p w14:paraId="6AE563ED" w14:textId="78190FE2"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_Toc187929075 \h </w:instrText>
      </w:r>
      <w:r>
        <w:rPr>
          <w:noProof/>
        </w:rPr>
      </w:r>
      <w:r>
        <w:rPr>
          <w:noProof/>
        </w:rPr>
        <w:fldChar w:fldCharType="separate"/>
      </w:r>
      <w:r>
        <w:rPr>
          <w:noProof/>
        </w:rPr>
        <w:t>49</w:t>
      </w:r>
      <w:r>
        <w:rPr>
          <w:noProof/>
        </w:rPr>
        <w:fldChar w:fldCharType="end"/>
      </w:r>
    </w:p>
    <w:p w14:paraId="7D3769D7" w14:textId="487C53C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7.2.6.2a</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_Toc187929076 \h </w:instrText>
      </w:r>
      <w:r>
        <w:rPr>
          <w:noProof/>
        </w:rPr>
      </w:r>
      <w:r>
        <w:rPr>
          <w:noProof/>
        </w:rPr>
        <w:fldChar w:fldCharType="separate"/>
      </w:r>
      <w:r>
        <w:rPr>
          <w:noProof/>
        </w:rPr>
        <w:t>49</w:t>
      </w:r>
      <w:r>
        <w:rPr>
          <w:noProof/>
        </w:rPr>
        <w:fldChar w:fldCharType="end"/>
      </w:r>
    </w:p>
    <w:p w14:paraId="51E448ED" w14:textId="7D976DAF"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_Toc187929077 \h </w:instrText>
      </w:r>
      <w:r>
        <w:rPr>
          <w:noProof/>
        </w:rPr>
      </w:r>
      <w:r>
        <w:rPr>
          <w:noProof/>
        </w:rPr>
        <w:fldChar w:fldCharType="separate"/>
      </w:r>
      <w:r>
        <w:rPr>
          <w:noProof/>
        </w:rPr>
        <w:t>50</w:t>
      </w:r>
      <w:r>
        <w:rPr>
          <w:noProof/>
        </w:rPr>
        <w:fldChar w:fldCharType="end"/>
      </w:r>
    </w:p>
    <w:p w14:paraId="3DCE94A0" w14:textId="36452E7C"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_Toc187929078 \h </w:instrText>
      </w:r>
      <w:r>
        <w:rPr>
          <w:noProof/>
        </w:rPr>
      </w:r>
      <w:r>
        <w:rPr>
          <w:noProof/>
        </w:rPr>
        <w:fldChar w:fldCharType="separate"/>
      </w:r>
      <w:r>
        <w:rPr>
          <w:noProof/>
        </w:rPr>
        <w:t>51</w:t>
      </w:r>
      <w:r>
        <w:rPr>
          <w:noProof/>
        </w:rPr>
        <w:fldChar w:fldCharType="end"/>
      </w:r>
    </w:p>
    <w:p w14:paraId="39288083" w14:textId="394EFFDC"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7.2.8</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N3IWF selection for onboarding SNPN</w:t>
      </w:r>
      <w:r>
        <w:rPr>
          <w:noProof/>
        </w:rPr>
        <w:tab/>
      </w:r>
      <w:r>
        <w:rPr>
          <w:noProof/>
        </w:rPr>
        <w:fldChar w:fldCharType="begin" w:fldLock="1"/>
      </w:r>
      <w:r>
        <w:rPr>
          <w:noProof/>
        </w:rPr>
        <w:instrText xml:space="preserve"> PAGEREF _Toc187929079 \h </w:instrText>
      </w:r>
      <w:r>
        <w:rPr>
          <w:noProof/>
        </w:rPr>
      </w:r>
      <w:r>
        <w:rPr>
          <w:noProof/>
        </w:rPr>
        <w:fldChar w:fldCharType="separate"/>
      </w:r>
      <w:r>
        <w:rPr>
          <w:noProof/>
        </w:rPr>
        <w:t>51</w:t>
      </w:r>
      <w:r>
        <w:rPr>
          <w:noProof/>
        </w:rPr>
        <w:fldChar w:fldCharType="end"/>
      </w:r>
    </w:p>
    <w:p w14:paraId="61D6F8E1" w14:textId="60F61C11"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_Toc187929080 \h </w:instrText>
      </w:r>
      <w:r>
        <w:rPr>
          <w:noProof/>
        </w:rPr>
      </w:r>
      <w:r>
        <w:rPr>
          <w:noProof/>
        </w:rPr>
        <w:fldChar w:fldCharType="separate"/>
      </w:r>
      <w:r>
        <w:rPr>
          <w:noProof/>
        </w:rPr>
        <w:t>52</w:t>
      </w:r>
      <w:r>
        <w:rPr>
          <w:noProof/>
        </w:rPr>
        <w:fldChar w:fldCharType="end"/>
      </w:r>
    </w:p>
    <w:p w14:paraId="0F16C108" w14:textId="7E23307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_Toc187929081 \h </w:instrText>
      </w:r>
      <w:r>
        <w:rPr>
          <w:noProof/>
        </w:rPr>
      </w:r>
      <w:r>
        <w:rPr>
          <w:noProof/>
        </w:rPr>
        <w:fldChar w:fldCharType="separate"/>
      </w:r>
      <w:r>
        <w:rPr>
          <w:noProof/>
        </w:rPr>
        <w:t>52</w:t>
      </w:r>
      <w:r>
        <w:rPr>
          <w:noProof/>
        </w:rPr>
        <w:fldChar w:fldCharType="end"/>
      </w:r>
    </w:p>
    <w:p w14:paraId="76F81BF5" w14:textId="2E8CBAD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IKE SA and signalling IPsec SA establishment procedure</w:t>
      </w:r>
      <w:r>
        <w:rPr>
          <w:noProof/>
        </w:rPr>
        <w:tab/>
      </w:r>
      <w:r>
        <w:rPr>
          <w:noProof/>
        </w:rPr>
        <w:fldChar w:fldCharType="begin" w:fldLock="1"/>
      </w:r>
      <w:r>
        <w:rPr>
          <w:noProof/>
        </w:rPr>
        <w:instrText xml:space="preserve"> PAGEREF _Toc187929082 \h </w:instrText>
      </w:r>
      <w:r>
        <w:rPr>
          <w:noProof/>
        </w:rPr>
      </w:r>
      <w:r>
        <w:rPr>
          <w:noProof/>
        </w:rPr>
        <w:fldChar w:fldCharType="separate"/>
      </w:r>
      <w:r>
        <w:rPr>
          <w:noProof/>
        </w:rPr>
        <w:t>52</w:t>
      </w:r>
      <w:r>
        <w:rPr>
          <w:noProof/>
        </w:rPr>
        <w:fldChar w:fldCharType="end"/>
      </w:r>
    </w:p>
    <w:p w14:paraId="27556DDB" w14:textId="20927E1F"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_Toc187929083 \h </w:instrText>
      </w:r>
      <w:r>
        <w:rPr>
          <w:noProof/>
        </w:rPr>
      </w:r>
      <w:r>
        <w:rPr>
          <w:noProof/>
        </w:rPr>
        <w:fldChar w:fldCharType="separate"/>
      </w:r>
      <w:r>
        <w:rPr>
          <w:noProof/>
        </w:rPr>
        <w:t>52</w:t>
      </w:r>
      <w:r>
        <w:rPr>
          <w:noProof/>
        </w:rPr>
        <w:fldChar w:fldCharType="end"/>
      </w:r>
    </w:p>
    <w:p w14:paraId="13643B1C" w14:textId="1A0542A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_Toc187929084 \h </w:instrText>
      </w:r>
      <w:r>
        <w:rPr>
          <w:noProof/>
        </w:rPr>
      </w:r>
      <w:r>
        <w:rPr>
          <w:noProof/>
        </w:rPr>
        <w:fldChar w:fldCharType="separate"/>
      </w:r>
      <w:r>
        <w:rPr>
          <w:noProof/>
        </w:rPr>
        <w:t>53</w:t>
      </w:r>
      <w:r>
        <w:rPr>
          <w:noProof/>
        </w:rPr>
        <w:fldChar w:fldCharType="end"/>
      </w:r>
    </w:p>
    <w:p w14:paraId="073C5EC4" w14:textId="791C7DA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_Toc187929085 \h </w:instrText>
      </w:r>
      <w:r>
        <w:rPr>
          <w:noProof/>
        </w:rPr>
      </w:r>
      <w:r>
        <w:rPr>
          <w:noProof/>
        </w:rPr>
        <w:fldChar w:fldCharType="separate"/>
      </w:r>
      <w:r>
        <w:rPr>
          <w:noProof/>
        </w:rPr>
        <w:t>54</w:t>
      </w:r>
      <w:r>
        <w:rPr>
          <w:noProof/>
        </w:rPr>
        <w:fldChar w:fldCharType="end"/>
      </w:r>
    </w:p>
    <w:p w14:paraId="320C4485" w14:textId="18A9BAA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EAP-5G session over non-3GPP access</w:t>
      </w:r>
      <w:r>
        <w:rPr>
          <w:noProof/>
        </w:rPr>
        <w:tab/>
      </w:r>
      <w:r>
        <w:rPr>
          <w:noProof/>
        </w:rPr>
        <w:fldChar w:fldCharType="begin" w:fldLock="1"/>
      </w:r>
      <w:r>
        <w:rPr>
          <w:noProof/>
        </w:rPr>
        <w:instrText xml:space="preserve"> PAGEREF _Toc187929086 \h </w:instrText>
      </w:r>
      <w:r>
        <w:rPr>
          <w:noProof/>
        </w:rPr>
      </w:r>
      <w:r>
        <w:rPr>
          <w:noProof/>
        </w:rPr>
        <w:fldChar w:fldCharType="separate"/>
      </w:r>
      <w:r>
        <w:rPr>
          <w:noProof/>
        </w:rPr>
        <w:t>56</w:t>
      </w:r>
      <w:r>
        <w:rPr>
          <w:noProof/>
        </w:rPr>
        <w:fldChar w:fldCharType="end"/>
      </w:r>
    </w:p>
    <w:p w14:paraId="1BAD6874" w14:textId="08B8CD0B"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_Toc187929087 \h </w:instrText>
      </w:r>
      <w:r>
        <w:rPr>
          <w:noProof/>
        </w:rPr>
      </w:r>
      <w:r>
        <w:rPr>
          <w:noProof/>
        </w:rPr>
        <w:fldChar w:fldCharType="separate"/>
      </w:r>
      <w:r>
        <w:rPr>
          <w:noProof/>
        </w:rPr>
        <w:t>56</w:t>
      </w:r>
      <w:r>
        <w:rPr>
          <w:noProof/>
        </w:rPr>
        <w:fldChar w:fldCharType="end"/>
      </w:r>
    </w:p>
    <w:p w14:paraId="668CDE37" w14:textId="7E911D13"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_Toc187929088 \h </w:instrText>
      </w:r>
      <w:r>
        <w:rPr>
          <w:noProof/>
        </w:rPr>
      </w:r>
      <w:r>
        <w:rPr>
          <w:noProof/>
        </w:rPr>
        <w:fldChar w:fldCharType="separate"/>
      </w:r>
      <w:r>
        <w:rPr>
          <w:noProof/>
        </w:rPr>
        <w:t>56</w:t>
      </w:r>
      <w:r>
        <w:rPr>
          <w:noProof/>
        </w:rPr>
        <w:fldChar w:fldCharType="end"/>
      </w:r>
    </w:p>
    <w:p w14:paraId="4535C709" w14:textId="4840F0E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_Toc187929089 \h </w:instrText>
      </w:r>
      <w:r>
        <w:rPr>
          <w:noProof/>
        </w:rPr>
      </w:r>
      <w:r>
        <w:rPr>
          <w:noProof/>
        </w:rPr>
        <w:fldChar w:fldCharType="separate"/>
      </w:r>
      <w:r>
        <w:rPr>
          <w:noProof/>
        </w:rPr>
        <w:t>56</w:t>
      </w:r>
      <w:r>
        <w:rPr>
          <w:noProof/>
        </w:rPr>
        <w:fldChar w:fldCharType="end"/>
      </w:r>
    </w:p>
    <w:p w14:paraId="3B21830E" w14:textId="3DFDBF3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_Toc187929090 \h </w:instrText>
      </w:r>
      <w:r>
        <w:rPr>
          <w:noProof/>
        </w:rPr>
      </w:r>
      <w:r>
        <w:rPr>
          <w:noProof/>
        </w:rPr>
        <w:fldChar w:fldCharType="separate"/>
      </w:r>
      <w:r>
        <w:rPr>
          <w:noProof/>
        </w:rPr>
        <w:t>57</w:t>
      </w:r>
      <w:r>
        <w:rPr>
          <w:noProof/>
        </w:rPr>
        <w:fldChar w:fldCharType="end"/>
      </w:r>
    </w:p>
    <w:p w14:paraId="0FAD8150" w14:textId="21C7646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UE</w:t>
      </w:r>
      <w:r>
        <w:rPr>
          <w:noProof/>
        </w:rPr>
        <w:tab/>
      </w:r>
      <w:r>
        <w:rPr>
          <w:noProof/>
        </w:rPr>
        <w:fldChar w:fldCharType="begin" w:fldLock="1"/>
      </w:r>
      <w:r>
        <w:rPr>
          <w:noProof/>
        </w:rPr>
        <w:instrText xml:space="preserve"> PAGEREF _Toc187929091 \h </w:instrText>
      </w:r>
      <w:r>
        <w:rPr>
          <w:noProof/>
        </w:rPr>
      </w:r>
      <w:r>
        <w:rPr>
          <w:noProof/>
        </w:rPr>
        <w:fldChar w:fldCharType="separate"/>
      </w:r>
      <w:r>
        <w:rPr>
          <w:noProof/>
        </w:rPr>
        <w:t>58</w:t>
      </w:r>
      <w:r>
        <w:rPr>
          <w:noProof/>
        </w:rPr>
        <w:fldChar w:fldCharType="end"/>
      </w:r>
    </w:p>
    <w:p w14:paraId="0E4689A5" w14:textId="7146F40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N3IWF</w:t>
      </w:r>
      <w:r>
        <w:rPr>
          <w:noProof/>
        </w:rPr>
        <w:tab/>
      </w:r>
      <w:r>
        <w:rPr>
          <w:noProof/>
        </w:rPr>
        <w:fldChar w:fldCharType="begin" w:fldLock="1"/>
      </w:r>
      <w:r>
        <w:rPr>
          <w:noProof/>
        </w:rPr>
        <w:instrText xml:space="preserve"> PAGEREF _Toc187929092 \h </w:instrText>
      </w:r>
      <w:r>
        <w:rPr>
          <w:noProof/>
        </w:rPr>
      </w:r>
      <w:r>
        <w:rPr>
          <w:noProof/>
        </w:rPr>
        <w:fldChar w:fldCharType="separate"/>
      </w:r>
      <w:r>
        <w:rPr>
          <w:noProof/>
        </w:rPr>
        <w:t>58</w:t>
      </w:r>
      <w:r>
        <w:rPr>
          <w:noProof/>
        </w:rPr>
        <w:fldChar w:fldCharType="end"/>
      </w:r>
    </w:p>
    <w:p w14:paraId="431B3F88" w14:textId="1543EDA2"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7.3.6</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_Toc187929093 \h </w:instrText>
      </w:r>
      <w:r>
        <w:rPr>
          <w:noProof/>
        </w:rPr>
      </w:r>
      <w:r>
        <w:rPr>
          <w:noProof/>
        </w:rPr>
        <w:fldChar w:fldCharType="separate"/>
      </w:r>
      <w:r>
        <w:rPr>
          <w:noProof/>
        </w:rPr>
        <w:t>58</w:t>
      </w:r>
      <w:r>
        <w:rPr>
          <w:noProof/>
        </w:rPr>
        <w:fldChar w:fldCharType="end"/>
      </w:r>
    </w:p>
    <w:p w14:paraId="07610DEA" w14:textId="52B259A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_Toc187929094 \h </w:instrText>
      </w:r>
      <w:r>
        <w:rPr>
          <w:noProof/>
        </w:rPr>
      </w:r>
      <w:r>
        <w:rPr>
          <w:noProof/>
        </w:rPr>
        <w:fldChar w:fldCharType="separate"/>
      </w:r>
      <w:r>
        <w:rPr>
          <w:noProof/>
        </w:rPr>
        <w:t>59</w:t>
      </w:r>
      <w:r>
        <w:rPr>
          <w:noProof/>
        </w:rPr>
        <w:fldChar w:fldCharType="end"/>
      </w:r>
    </w:p>
    <w:p w14:paraId="315F84C1" w14:textId="2A286044"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_Toc187929095 \h </w:instrText>
      </w:r>
      <w:r>
        <w:rPr>
          <w:noProof/>
        </w:rPr>
      </w:r>
      <w:r>
        <w:rPr>
          <w:noProof/>
        </w:rPr>
        <w:fldChar w:fldCharType="separate"/>
      </w:r>
      <w:r>
        <w:rPr>
          <w:noProof/>
        </w:rPr>
        <w:t>59</w:t>
      </w:r>
      <w:r>
        <w:rPr>
          <w:noProof/>
        </w:rPr>
        <w:fldChar w:fldCharType="end"/>
      </w:r>
    </w:p>
    <w:p w14:paraId="3874A32D" w14:textId="0749B4D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lastRenderedPageBreak/>
        <w:t>7.3A.2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EAP session over non-3GPP access</w:t>
      </w:r>
      <w:r>
        <w:rPr>
          <w:noProof/>
        </w:rPr>
        <w:tab/>
      </w:r>
      <w:r>
        <w:rPr>
          <w:noProof/>
        </w:rPr>
        <w:fldChar w:fldCharType="begin" w:fldLock="1"/>
      </w:r>
      <w:r>
        <w:rPr>
          <w:noProof/>
        </w:rPr>
        <w:instrText xml:space="preserve"> PAGEREF _Toc187929096 \h </w:instrText>
      </w:r>
      <w:r>
        <w:rPr>
          <w:noProof/>
        </w:rPr>
      </w:r>
      <w:r>
        <w:rPr>
          <w:noProof/>
        </w:rPr>
        <w:fldChar w:fldCharType="separate"/>
      </w:r>
      <w:r>
        <w:rPr>
          <w:noProof/>
        </w:rPr>
        <w:t>60</w:t>
      </w:r>
      <w:r>
        <w:rPr>
          <w:noProof/>
        </w:rPr>
        <w:fldChar w:fldCharType="end"/>
      </w:r>
    </w:p>
    <w:p w14:paraId="6DA4BEA0" w14:textId="60947DC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_Toc187929097 \h </w:instrText>
      </w:r>
      <w:r>
        <w:rPr>
          <w:noProof/>
        </w:rPr>
      </w:r>
      <w:r>
        <w:rPr>
          <w:noProof/>
        </w:rPr>
        <w:fldChar w:fldCharType="separate"/>
      </w:r>
      <w:r>
        <w:rPr>
          <w:noProof/>
        </w:rPr>
        <w:t>60</w:t>
      </w:r>
      <w:r>
        <w:rPr>
          <w:noProof/>
        </w:rPr>
        <w:fldChar w:fldCharType="end"/>
      </w:r>
    </w:p>
    <w:p w14:paraId="6431F2B0" w14:textId="7D60895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_Toc187929098 \h </w:instrText>
      </w:r>
      <w:r>
        <w:rPr>
          <w:noProof/>
        </w:rPr>
      </w:r>
      <w:r>
        <w:rPr>
          <w:noProof/>
        </w:rPr>
        <w:fldChar w:fldCharType="separate"/>
      </w:r>
      <w:r>
        <w:rPr>
          <w:noProof/>
        </w:rPr>
        <w:t>61</w:t>
      </w:r>
      <w:r>
        <w:rPr>
          <w:noProof/>
        </w:rPr>
        <w:fldChar w:fldCharType="end"/>
      </w:r>
    </w:p>
    <w:p w14:paraId="6B383FCC" w14:textId="30FB333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_Toc187929099 \h </w:instrText>
      </w:r>
      <w:r>
        <w:rPr>
          <w:noProof/>
        </w:rPr>
      </w:r>
      <w:r>
        <w:rPr>
          <w:noProof/>
        </w:rPr>
        <w:fldChar w:fldCharType="separate"/>
      </w:r>
      <w:r>
        <w:rPr>
          <w:noProof/>
        </w:rPr>
        <w:t>61</w:t>
      </w:r>
      <w:r>
        <w:rPr>
          <w:noProof/>
        </w:rPr>
        <w:fldChar w:fldCharType="end"/>
      </w:r>
    </w:p>
    <w:p w14:paraId="67F46A98" w14:textId="6CFA931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_Toc187929100 \h </w:instrText>
      </w:r>
      <w:r>
        <w:rPr>
          <w:noProof/>
        </w:rPr>
      </w:r>
      <w:r>
        <w:rPr>
          <w:noProof/>
        </w:rPr>
        <w:fldChar w:fldCharType="separate"/>
      </w:r>
      <w:r>
        <w:rPr>
          <w:noProof/>
        </w:rPr>
        <w:t>62</w:t>
      </w:r>
      <w:r>
        <w:rPr>
          <w:noProof/>
        </w:rPr>
        <w:fldChar w:fldCharType="end"/>
      </w:r>
    </w:p>
    <w:p w14:paraId="26AA423B" w14:textId="5E54928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_Toc187929101 \h </w:instrText>
      </w:r>
      <w:r>
        <w:rPr>
          <w:noProof/>
        </w:rPr>
      </w:r>
      <w:r>
        <w:rPr>
          <w:noProof/>
        </w:rPr>
        <w:fldChar w:fldCharType="separate"/>
      </w:r>
      <w:r>
        <w:rPr>
          <w:noProof/>
        </w:rPr>
        <w:t>62</w:t>
      </w:r>
      <w:r>
        <w:rPr>
          <w:noProof/>
        </w:rPr>
        <w:fldChar w:fldCharType="end"/>
      </w:r>
    </w:p>
    <w:p w14:paraId="6CBB9252" w14:textId="20AA899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IKE SA and signalling IPsec SA establishment procedure</w:t>
      </w:r>
      <w:r>
        <w:rPr>
          <w:noProof/>
        </w:rPr>
        <w:tab/>
      </w:r>
      <w:r>
        <w:rPr>
          <w:noProof/>
        </w:rPr>
        <w:fldChar w:fldCharType="begin" w:fldLock="1"/>
      </w:r>
      <w:r>
        <w:rPr>
          <w:noProof/>
        </w:rPr>
        <w:instrText xml:space="preserve"> PAGEREF _Toc187929102 \h </w:instrText>
      </w:r>
      <w:r>
        <w:rPr>
          <w:noProof/>
        </w:rPr>
      </w:r>
      <w:r>
        <w:rPr>
          <w:noProof/>
        </w:rPr>
        <w:fldChar w:fldCharType="separate"/>
      </w:r>
      <w:r>
        <w:rPr>
          <w:noProof/>
        </w:rPr>
        <w:t>62</w:t>
      </w:r>
      <w:r>
        <w:rPr>
          <w:noProof/>
        </w:rPr>
        <w:fldChar w:fldCharType="end"/>
      </w:r>
    </w:p>
    <w:p w14:paraId="72E9392A" w14:textId="31EBECA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_Toc187929103 \h </w:instrText>
      </w:r>
      <w:r>
        <w:rPr>
          <w:noProof/>
        </w:rPr>
      </w:r>
      <w:r>
        <w:rPr>
          <w:noProof/>
        </w:rPr>
        <w:fldChar w:fldCharType="separate"/>
      </w:r>
      <w:r>
        <w:rPr>
          <w:noProof/>
        </w:rPr>
        <w:t>62</w:t>
      </w:r>
      <w:r>
        <w:rPr>
          <w:noProof/>
        </w:rPr>
        <w:fldChar w:fldCharType="end"/>
      </w:r>
    </w:p>
    <w:p w14:paraId="7842F751" w14:textId="1CA7A3E6"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_Toc187929104 \h </w:instrText>
      </w:r>
      <w:r>
        <w:rPr>
          <w:noProof/>
        </w:rPr>
      </w:r>
      <w:r>
        <w:rPr>
          <w:noProof/>
        </w:rPr>
        <w:fldChar w:fldCharType="separate"/>
      </w:r>
      <w:r>
        <w:rPr>
          <w:noProof/>
        </w:rPr>
        <w:t>63</w:t>
      </w:r>
      <w:r>
        <w:rPr>
          <w:noProof/>
        </w:rPr>
        <w:fldChar w:fldCharType="end"/>
      </w:r>
    </w:p>
    <w:p w14:paraId="3C16D064" w14:textId="5DFABE91"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_Toc187929105 \h </w:instrText>
      </w:r>
      <w:r>
        <w:rPr>
          <w:noProof/>
        </w:rPr>
      </w:r>
      <w:r>
        <w:rPr>
          <w:noProof/>
        </w:rPr>
        <w:fldChar w:fldCharType="separate"/>
      </w:r>
      <w:r>
        <w:rPr>
          <w:noProof/>
        </w:rPr>
        <w:t>63</w:t>
      </w:r>
      <w:r>
        <w:rPr>
          <w:noProof/>
        </w:rPr>
        <w:fldChar w:fldCharType="end"/>
      </w:r>
    </w:p>
    <w:p w14:paraId="524570CE" w14:textId="36C8049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Procedure for devices without NAS support</w:t>
      </w:r>
      <w:r>
        <w:rPr>
          <w:noProof/>
        </w:rPr>
        <w:tab/>
      </w:r>
      <w:r>
        <w:rPr>
          <w:noProof/>
        </w:rPr>
        <w:fldChar w:fldCharType="begin" w:fldLock="1"/>
      </w:r>
      <w:r>
        <w:rPr>
          <w:noProof/>
        </w:rPr>
        <w:instrText xml:space="preserve"> PAGEREF _Toc187929106 \h </w:instrText>
      </w:r>
      <w:r>
        <w:rPr>
          <w:noProof/>
        </w:rPr>
      </w:r>
      <w:r>
        <w:rPr>
          <w:noProof/>
        </w:rPr>
        <w:fldChar w:fldCharType="separate"/>
      </w:r>
      <w:r>
        <w:rPr>
          <w:noProof/>
        </w:rPr>
        <w:t>63</w:t>
      </w:r>
      <w:r>
        <w:rPr>
          <w:noProof/>
        </w:rPr>
        <w:fldChar w:fldCharType="end"/>
      </w:r>
    </w:p>
    <w:p w14:paraId="4D057EEE" w14:textId="396B154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_Toc187929107 \h </w:instrText>
      </w:r>
      <w:r>
        <w:rPr>
          <w:noProof/>
        </w:rPr>
      </w:r>
      <w:r>
        <w:rPr>
          <w:noProof/>
        </w:rPr>
        <w:fldChar w:fldCharType="separate"/>
      </w:r>
      <w:r>
        <w:rPr>
          <w:noProof/>
        </w:rPr>
        <w:t>63</w:t>
      </w:r>
      <w:r>
        <w:rPr>
          <w:noProof/>
        </w:rPr>
        <w:fldChar w:fldCharType="end"/>
      </w:r>
    </w:p>
    <w:p w14:paraId="66E3401C" w14:textId="1DB9569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_Toc187929108 \h </w:instrText>
      </w:r>
      <w:r>
        <w:rPr>
          <w:noProof/>
        </w:rPr>
      </w:r>
      <w:r>
        <w:rPr>
          <w:noProof/>
        </w:rPr>
        <w:fldChar w:fldCharType="separate"/>
      </w:r>
      <w:r>
        <w:rPr>
          <w:noProof/>
        </w:rPr>
        <w:t>63</w:t>
      </w:r>
      <w:r>
        <w:rPr>
          <w:noProof/>
        </w:rPr>
        <w:fldChar w:fldCharType="end"/>
      </w:r>
    </w:p>
    <w:p w14:paraId="371F4F3C" w14:textId="192861F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7.3A.5</w:t>
      </w:r>
      <w:r>
        <w:rPr>
          <w:rFonts w:asciiTheme="minorHAnsi" w:eastAsiaTheme="minorEastAsia" w:hAnsiTheme="minorHAnsi" w:cstheme="minorBidi"/>
          <w:noProof/>
          <w:kern w:val="2"/>
          <w:sz w:val="22"/>
          <w:szCs w:val="22"/>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_Toc187929109 \h </w:instrText>
      </w:r>
      <w:r>
        <w:rPr>
          <w:noProof/>
        </w:rPr>
      </w:r>
      <w:r>
        <w:rPr>
          <w:noProof/>
        </w:rPr>
        <w:fldChar w:fldCharType="separate"/>
      </w:r>
      <w:r>
        <w:rPr>
          <w:noProof/>
        </w:rPr>
        <w:t>64</w:t>
      </w:r>
      <w:r>
        <w:rPr>
          <w:noProof/>
        </w:rPr>
        <w:fldChar w:fldCharType="end"/>
      </w:r>
    </w:p>
    <w:p w14:paraId="472F7B33" w14:textId="5C5C12F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7.3A.6</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_Toc187929110 \h </w:instrText>
      </w:r>
      <w:r>
        <w:rPr>
          <w:noProof/>
        </w:rPr>
      </w:r>
      <w:r>
        <w:rPr>
          <w:noProof/>
        </w:rPr>
        <w:fldChar w:fldCharType="separate"/>
      </w:r>
      <w:r>
        <w:rPr>
          <w:noProof/>
        </w:rPr>
        <w:t>64</w:t>
      </w:r>
      <w:r>
        <w:rPr>
          <w:noProof/>
        </w:rPr>
        <w:fldChar w:fldCharType="end"/>
      </w:r>
    </w:p>
    <w:p w14:paraId="03963B88" w14:textId="4211008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7.3A.x</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 xml:space="preserve">Re-authentication procedure for the UE </w:t>
      </w:r>
      <w:r w:rsidRPr="00CB219D">
        <w:rPr>
          <w:rFonts w:eastAsia="SimSun"/>
          <w:iCs/>
          <w:noProof/>
        </w:rPr>
        <w:t>mobility between two TNAPs connected to the same TNGF</w:t>
      </w:r>
      <w:r>
        <w:rPr>
          <w:noProof/>
        </w:rPr>
        <w:tab/>
      </w:r>
      <w:r>
        <w:rPr>
          <w:noProof/>
        </w:rPr>
        <w:fldChar w:fldCharType="begin" w:fldLock="1"/>
      </w:r>
      <w:r>
        <w:rPr>
          <w:noProof/>
        </w:rPr>
        <w:instrText xml:space="preserve"> PAGEREF _Toc187929111 \h </w:instrText>
      </w:r>
      <w:r>
        <w:rPr>
          <w:noProof/>
        </w:rPr>
      </w:r>
      <w:r>
        <w:rPr>
          <w:noProof/>
        </w:rPr>
        <w:fldChar w:fldCharType="separate"/>
      </w:r>
      <w:r>
        <w:rPr>
          <w:noProof/>
        </w:rPr>
        <w:t>65</w:t>
      </w:r>
      <w:r>
        <w:rPr>
          <w:noProof/>
        </w:rPr>
        <w:fldChar w:fldCharType="end"/>
      </w:r>
    </w:p>
    <w:p w14:paraId="35768861" w14:textId="05BE9FFF"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_Toc187929112 \h </w:instrText>
      </w:r>
      <w:r>
        <w:rPr>
          <w:noProof/>
        </w:rPr>
      </w:r>
      <w:r>
        <w:rPr>
          <w:noProof/>
        </w:rPr>
        <w:fldChar w:fldCharType="separate"/>
      </w:r>
      <w:r>
        <w:rPr>
          <w:noProof/>
        </w:rPr>
        <w:t>65</w:t>
      </w:r>
      <w:r>
        <w:rPr>
          <w:noProof/>
        </w:rPr>
        <w:fldChar w:fldCharType="end"/>
      </w:r>
    </w:p>
    <w:p w14:paraId="1F5ABF04" w14:textId="1E26C6F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_Toc187929113 \h </w:instrText>
      </w:r>
      <w:r>
        <w:rPr>
          <w:noProof/>
        </w:rPr>
      </w:r>
      <w:r>
        <w:rPr>
          <w:noProof/>
        </w:rPr>
        <w:fldChar w:fldCharType="separate"/>
      </w:r>
      <w:r>
        <w:rPr>
          <w:noProof/>
        </w:rPr>
        <w:t>65</w:t>
      </w:r>
      <w:r>
        <w:rPr>
          <w:noProof/>
        </w:rPr>
        <w:fldChar w:fldCharType="end"/>
      </w:r>
    </w:p>
    <w:p w14:paraId="775EC4C2" w14:textId="7607A966"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IKE SA deletion procedure initiated by the N3IWF and the TNGF</w:t>
      </w:r>
      <w:r>
        <w:rPr>
          <w:noProof/>
        </w:rPr>
        <w:tab/>
      </w:r>
      <w:r>
        <w:rPr>
          <w:noProof/>
        </w:rPr>
        <w:fldChar w:fldCharType="begin" w:fldLock="1"/>
      </w:r>
      <w:r>
        <w:rPr>
          <w:noProof/>
        </w:rPr>
        <w:instrText xml:space="preserve"> PAGEREF _Toc187929114 \h </w:instrText>
      </w:r>
      <w:r>
        <w:rPr>
          <w:noProof/>
        </w:rPr>
      </w:r>
      <w:r>
        <w:rPr>
          <w:noProof/>
        </w:rPr>
        <w:fldChar w:fldCharType="separate"/>
      </w:r>
      <w:r>
        <w:rPr>
          <w:noProof/>
        </w:rPr>
        <w:t>66</w:t>
      </w:r>
      <w:r>
        <w:rPr>
          <w:noProof/>
        </w:rPr>
        <w:fldChar w:fldCharType="end"/>
      </w:r>
    </w:p>
    <w:p w14:paraId="09AF2B2F" w14:textId="1CCB0446"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_Toc187929115 \h </w:instrText>
      </w:r>
      <w:r>
        <w:rPr>
          <w:noProof/>
        </w:rPr>
      </w:r>
      <w:r>
        <w:rPr>
          <w:noProof/>
        </w:rPr>
        <w:fldChar w:fldCharType="separate"/>
      </w:r>
      <w:r>
        <w:rPr>
          <w:noProof/>
        </w:rPr>
        <w:t>66</w:t>
      </w:r>
      <w:r>
        <w:rPr>
          <w:noProof/>
        </w:rPr>
        <w:fldChar w:fldCharType="end"/>
      </w:r>
    </w:p>
    <w:p w14:paraId="20186259" w14:textId="590CCC9B"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_Toc187929116 \h </w:instrText>
      </w:r>
      <w:r>
        <w:rPr>
          <w:noProof/>
        </w:rPr>
      </w:r>
      <w:r>
        <w:rPr>
          <w:noProof/>
        </w:rPr>
        <w:fldChar w:fldCharType="separate"/>
      </w:r>
      <w:r>
        <w:rPr>
          <w:noProof/>
        </w:rPr>
        <w:t>66</w:t>
      </w:r>
      <w:r>
        <w:rPr>
          <w:noProof/>
        </w:rPr>
        <w:fldChar w:fldCharType="end"/>
      </w:r>
    </w:p>
    <w:p w14:paraId="6281B39E" w14:textId="317F677C"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N3IWF and the TNGF</w:t>
      </w:r>
      <w:r>
        <w:rPr>
          <w:noProof/>
        </w:rPr>
        <w:tab/>
      </w:r>
      <w:r>
        <w:rPr>
          <w:noProof/>
        </w:rPr>
        <w:fldChar w:fldCharType="begin" w:fldLock="1"/>
      </w:r>
      <w:r>
        <w:rPr>
          <w:noProof/>
        </w:rPr>
        <w:instrText xml:space="preserve"> PAGEREF _Toc187929117 \h </w:instrText>
      </w:r>
      <w:r>
        <w:rPr>
          <w:noProof/>
        </w:rPr>
      </w:r>
      <w:r>
        <w:rPr>
          <w:noProof/>
        </w:rPr>
        <w:fldChar w:fldCharType="separate"/>
      </w:r>
      <w:r>
        <w:rPr>
          <w:noProof/>
        </w:rPr>
        <w:t>66</w:t>
      </w:r>
      <w:r>
        <w:rPr>
          <w:noProof/>
        </w:rPr>
        <w:fldChar w:fldCharType="end"/>
      </w:r>
    </w:p>
    <w:p w14:paraId="24D49296" w14:textId="53D983E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IKE SA deletion procedure initiated by the UE</w:t>
      </w:r>
      <w:r>
        <w:rPr>
          <w:noProof/>
        </w:rPr>
        <w:tab/>
      </w:r>
      <w:r>
        <w:rPr>
          <w:noProof/>
        </w:rPr>
        <w:fldChar w:fldCharType="begin" w:fldLock="1"/>
      </w:r>
      <w:r>
        <w:rPr>
          <w:noProof/>
        </w:rPr>
        <w:instrText xml:space="preserve"> PAGEREF _Toc187929118 \h </w:instrText>
      </w:r>
      <w:r>
        <w:rPr>
          <w:noProof/>
        </w:rPr>
      </w:r>
      <w:r>
        <w:rPr>
          <w:noProof/>
        </w:rPr>
        <w:fldChar w:fldCharType="separate"/>
      </w:r>
      <w:r>
        <w:rPr>
          <w:noProof/>
        </w:rPr>
        <w:t>66</w:t>
      </w:r>
      <w:r>
        <w:rPr>
          <w:noProof/>
        </w:rPr>
        <w:fldChar w:fldCharType="end"/>
      </w:r>
    </w:p>
    <w:p w14:paraId="0A084456" w14:textId="16AC9FFC"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_Toc187929119 \h </w:instrText>
      </w:r>
      <w:r>
        <w:rPr>
          <w:noProof/>
        </w:rPr>
      </w:r>
      <w:r>
        <w:rPr>
          <w:noProof/>
        </w:rPr>
        <w:fldChar w:fldCharType="separate"/>
      </w:r>
      <w:r>
        <w:rPr>
          <w:noProof/>
        </w:rPr>
        <w:t>66</w:t>
      </w:r>
      <w:r>
        <w:rPr>
          <w:noProof/>
        </w:rPr>
        <w:fldChar w:fldCharType="end"/>
      </w:r>
    </w:p>
    <w:p w14:paraId="7A32416C" w14:textId="519A92F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_Toc187929120 \h </w:instrText>
      </w:r>
      <w:r>
        <w:rPr>
          <w:noProof/>
        </w:rPr>
      </w:r>
      <w:r>
        <w:rPr>
          <w:noProof/>
        </w:rPr>
        <w:fldChar w:fldCharType="separate"/>
      </w:r>
      <w:r>
        <w:rPr>
          <w:noProof/>
        </w:rPr>
        <w:t>67</w:t>
      </w:r>
      <w:r>
        <w:rPr>
          <w:noProof/>
        </w:rPr>
        <w:fldChar w:fldCharType="end"/>
      </w:r>
    </w:p>
    <w:p w14:paraId="7504D68D" w14:textId="734B1180"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UE</w:t>
      </w:r>
      <w:r>
        <w:rPr>
          <w:noProof/>
        </w:rPr>
        <w:tab/>
      </w:r>
      <w:r>
        <w:rPr>
          <w:noProof/>
        </w:rPr>
        <w:fldChar w:fldCharType="begin" w:fldLock="1"/>
      </w:r>
      <w:r>
        <w:rPr>
          <w:noProof/>
        </w:rPr>
        <w:instrText xml:space="preserve"> PAGEREF _Toc187929121 \h </w:instrText>
      </w:r>
      <w:r>
        <w:rPr>
          <w:noProof/>
        </w:rPr>
      </w:r>
      <w:r>
        <w:rPr>
          <w:noProof/>
        </w:rPr>
        <w:fldChar w:fldCharType="separate"/>
      </w:r>
      <w:r>
        <w:rPr>
          <w:noProof/>
        </w:rPr>
        <w:t>67</w:t>
      </w:r>
      <w:r>
        <w:rPr>
          <w:noProof/>
        </w:rPr>
        <w:fldChar w:fldCharType="end"/>
      </w:r>
    </w:p>
    <w:p w14:paraId="55A7C50D" w14:textId="1FA36854"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_Toc187929122 \h </w:instrText>
      </w:r>
      <w:r>
        <w:rPr>
          <w:noProof/>
        </w:rPr>
      </w:r>
      <w:r>
        <w:rPr>
          <w:noProof/>
        </w:rPr>
        <w:fldChar w:fldCharType="separate"/>
      </w:r>
      <w:r>
        <w:rPr>
          <w:noProof/>
        </w:rPr>
        <w:t>67</w:t>
      </w:r>
      <w:r>
        <w:rPr>
          <w:noProof/>
        </w:rPr>
        <w:fldChar w:fldCharType="end"/>
      </w:r>
    </w:p>
    <w:p w14:paraId="203F57DF" w14:textId="4A85CA8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_Toc187929123 \h </w:instrText>
      </w:r>
      <w:r>
        <w:rPr>
          <w:noProof/>
        </w:rPr>
      </w:r>
      <w:r>
        <w:rPr>
          <w:noProof/>
        </w:rPr>
        <w:fldChar w:fldCharType="separate"/>
      </w:r>
      <w:r>
        <w:rPr>
          <w:noProof/>
        </w:rPr>
        <w:t>67</w:t>
      </w:r>
      <w:r>
        <w:rPr>
          <w:noProof/>
        </w:rPr>
        <w:fldChar w:fldCharType="end"/>
      </w:r>
    </w:p>
    <w:p w14:paraId="391AB8D0" w14:textId="6E1ACD6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Child SA creation procedure initiation</w:t>
      </w:r>
      <w:r>
        <w:rPr>
          <w:noProof/>
        </w:rPr>
        <w:tab/>
      </w:r>
      <w:r>
        <w:rPr>
          <w:noProof/>
        </w:rPr>
        <w:fldChar w:fldCharType="begin" w:fldLock="1"/>
      </w:r>
      <w:r>
        <w:rPr>
          <w:noProof/>
        </w:rPr>
        <w:instrText xml:space="preserve"> PAGEREF _Toc187929124 \h </w:instrText>
      </w:r>
      <w:r>
        <w:rPr>
          <w:noProof/>
        </w:rPr>
      </w:r>
      <w:r>
        <w:rPr>
          <w:noProof/>
        </w:rPr>
        <w:fldChar w:fldCharType="separate"/>
      </w:r>
      <w:r>
        <w:rPr>
          <w:noProof/>
        </w:rPr>
        <w:t>67</w:t>
      </w:r>
      <w:r>
        <w:rPr>
          <w:noProof/>
        </w:rPr>
        <w:fldChar w:fldCharType="end"/>
      </w:r>
    </w:p>
    <w:p w14:paraId="5130E33F" w14:textId="502DD2A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Child SA creation procedure accepted by the UE</w:t>
      </w:r>
      <w:r>
        <w:rPr>
          <w:noProof/>
        </w:rPr>
        <w:tab/>
      </w:r>
      <w:r>
        <w:rPr>
          <w:noProof/>
        </w:rPr>
        <w:fldChar w:fldCharType="begin" w:fldLock="1"/>
      </w:r>
      <w:r>
        <w:rPr>
          <w:noProof/>
        </w:rPr>
        <w:instrText xml:space="preserve"> PAGEREF _Toc187929125 \h </w:instrText>
      </w:r>
      <w:r>
        <w:rPr>
          <w:noProof/>
        </w:rPr>
      </w:r>
      <w:r>
        <w:rPr>
          <w:noProof/>
        </w:rPr>
        <w:fldChar w:fldCharType="separate"/>
      </w:r>
      <w:r>
        <w:rPr>
          <w:noProof/>
        </w:rPr>
        <w:t>68</w:t>
      </w:r>
      <w:r>
        <w:rPr>
          <w:noProof/>
        </w:rPr>
        <w:fldChar w:fldCharType="end"/>
      </w:r>
    </w:p>
    <w:p w14:paraId="5B8AC000" w14:textId="7EA018B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Child SA creation procedure not accepted by the UE</w:t>
      </w:r>
      <w:r>
        <w:rPr>
          <w:noProof/>
        </w:rPr>
        <w:tab/>
      </w:r>
      <w:r>
        <w:rPr>
          <w:noProof/>
        </w:rPr>
        <w:fldChar w:fldCharType="begin" w:fldLock="1"/>
      </w:r>
      <w:r>
        <w:rPr>
          <w:noProof/>
        </w:rPr>
        <w:instrText xml:space="preserve"> PAGEREF _Toc187929126 \h </w:instrText>
      </w:r>
      <w:r>
        <w:rPr>
          <w:noProof/>
        </w:rPr>
      </w:r>
      <w:r>
        <w:rPr>
          <w:noProof/>
        </w:rPr>
        <w:fldChar w:fldCharType="separate"/>
      </w:r>
      <w:r>
        <w:rPr>
          <w:noProof/>
        </w:rPr>
        <w:t>68</w:t>
      </w:r>
      <w:r>
        <w:rPr>
          <w:noProof/>
        </w:rPr>
        <w:fldChar w:fldCharType="end"/>
      </w:r>
    </w:p>
    <w:p w14:paraId="74F4B137" w14:textId="368CB97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UE</w:t>
      </w:r>
      <w:r>
        <w:rPr>
          <w:noProof/>
        </w:rPr>
        <w:tab/>
      </w:r>
      <w:r>
        <w:rPr>
          <w:noProof/>
        </w:rPr>
        <w:fldChar w:fldCharType="begin" w:fldLock="1"/>
      </w:r>
      <w:r>
        <w:rPr>
          <w:noProof/>
        </w:rPr>
        <w:instrText xml:space="preserve"> PAGEREF _Toc187929127 \h </w:instrText>
      </w:r>
      <w:r>
        <w:rPr>
          <w:noProof/>
        </w:rPr>
      </w:r>
      <w:r>
        <w:rPr>
          <w:noProof/>
        </w:rPr>
        <w:fldChar w:fldCharType="separate"/>
      </w:r>
      <w:r>
        <w:rPr>
          <w:noProof/>
        </w:rPr>
        <w:t>69</w:t>
      </w:r>
      <w:r>
        <w:rPr>
          <w:noProof/>
        </w:rPr>
        <w:fldChar w:fldCharType="end"/>
      </w:r>
    </w:p>
    <w:p w14:paraId="6A3F766D" w14:textId="54310E3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N3IWF and the TNGF</w:t>
      </w:r>
      <w:r>
        <w:rPr>
          <w:noProof/>
        </w:rPr>
        <w:tab/>
      </w:r>
      <w:r>
        <w:rPr>
          <w:noProof/>
        </w:rPr>
        <w:fldChar w:fldCharType="begin" w:fldLock="1"/>
      </w:r>
      <w:r>
        <w:rPr>
          <w:noProof/>
        </w:rPr>
        <w:instrText xml:space="preserve"> PAGEREF _Toc187929128 \h </w:instrText>
      </w:r>
      <w:r>
        <w:rPr>
          <w:noProof/>
        </w:rPr>
      </w:r>
      <w:r>
        <w:rPr>
          <w:noProof/>
        </w:rPr>
        <w:fldChar w:fldCharType="separate"/>
      </w:r>
      <w:r>
        <w:rPr>
          <w:noProof/>
        </w:rPr>
        <w:t>69</w:t>
      </w:r>
      <w:r>
        <w:rPr>
          <w:noProof/>
        </w:rPr>
        <w:fldChar w:fldCharType="end"/>
      </w:r>
    </w:p>
    <w:p w14:paraId="1FAF1FB9" w14:textId="7D5445A6"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_Toc187929129 \h </w:instrText>
      </w:r>
      <w:r>
        <w:rPr>
          <w:noProof/>
        </w:rPr>
      </w:r>
      <w:r>
        <w:rPr>
          <w:noProof/>
        </w:rPr>
        <w:fldChar w:fldCharType="separate"/>
      </w:r>
      <w:r>
        <w:rPr>
          <w:noProof/>
        </w:rPr>
        <w:t>69</w:t>
      </w:r>
      <w:r>
        <w:rPr>
          <w:noProof/>
        </w:rPr>
        <w:fldChar w:fldCharType="end"/>
      </w:r>
    </w:p>
    <w:p w14:paraId="1C60B3CE" w14:textId="309AD8EB"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_Toc187929130 \h </w:instrText>
      </w:r>
      <w:r>
        <w:rPr>
          <w:noProof/>
        </w:rPr>
      </w:r>
      <w:r>
        <w:rPr>
          <w:noProof/>
        </w:rPr>
        <w:fldChar w:fldCharType="separate"/>
      </w:r>
      <w:r>
        <w:rPr>
          <w:noProof/>
        </w:rPr>
        <w:t>69</w:t>
      </w:r>
      <w:r>
        <w:rPr>
          <w:noProof/>
        </w:rPr>
        <w:fldChar w:fldCharType="end"/>
      </w:r>
    </w:p>
    <w:p w14:paraId="44DEB722" w14:textId="4DDF116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CB219D">
        <w:rPr>
          <w:rFonts w:eastAsia="SimSun"/>
          <w:noProof/>
        </w:rPr>
        <w:t>IPsec child SA modification</w:t>
      </w:r>
      <w:r>
        <w:rPr>
          <w:noProof/>
        </w:rPr>
        <w:tab/>
      </w:r>
      <w:r>
        <w:rPr>
          <w:noProof/>
        </w:rPr>
        <w:fldChar w:fldCharType="begin" w:fldLock="1"/>
      </w:r>
      <w:r>
        <w:rPr>
          <w:noProof/>
        </w:rPr>
        <w:instrText xml:space="preserve"> PAGEREF _Toc187929131 \h </w:instrText>
      </w:r>
      <w:r>
        <w:rPr>
          <w:noProof/>
        </w:rPr>
      </w:r>
      <w:r>
        <w:rPr>
          <w:noProof/>
        </w:rPr>
        <w:fldChar w:fldCharType="separate"/>
      </w:r>
      <w:r>
        <w:rPr>
          <w:noProof/>
        </w:rPr>
        <w:t>69</w:t>
      </w:r>
      <w:r>
        <w:rPr>
          <w:noProof/>
        </w:rPr>
        <w:fldChar w:fldCharType="end"/>
      </w:r>
    </w:p>
    <w:p w14:paraId="2F247044" w14:textId="45D1137E"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CB219D">
        <w:rPr>
          <w:rFonts w:eastAsia="SimSun"/>
          <w:noProof/>
        </w:rPr>
        <w:t>IPsec child SA modification</w:t>
      </w:r>
      <w:r>
        <w:rPr>
          <w:noProof/>
        </w:rPr>
        <w:tab/>
      </w:r>
      <w:r>
        <w:rPr>
          <w:noProof/>
        </w:rPr>
        <w:fldChar w:fldCharType="begin" w:fldLock="1"/>
      </w:r>
      <w:r>
        <w:rPr>
          <w:noProof/>
        </w:rPr>
        <w:instrText xml:space="preserve"> PAGEREF _Toc187929132 \h </w:instrText>
      </w:r>
      <w:r>
        <w:rPr>
          <w:noProof/>
        </w:rPr>
      </w:r>
      <w:r>
        <w:rPr>
          <w:noProof/>
        </w:rPr>
        <w:fldChar w:fldCharType="separate"/>
      </w:r>
      <w:r>
        <w:rPr>
          <w:noProof/>
        </w:rPr>
        <w:t>69</w:t>
      </w:r>
      <w:r>
        <w:rPr>
          <w:noProof/>
        </w:rPr>
        <w:fldChar w:fldCharType="end"/>
      </w:r>
    </w:p>
    <w:p w14:paraId="23F39D2C" w14:textId="3BF44033"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_Toc187929133 \h </w:instrText>
      </w:r>
      <w:r>
        <w:rPr>
          <w:noProof/>
        </w:rPr>
      </w:r>
      <w:r>
        <w:rPr>
          <w:noProof/>
        </w:rPr>
        <w:fldChar w:fldCharType="separate"/>
      </w:r>
      <w:r>
        <w:rPr>
          <w:noProof/>
        </w:rPr>
        <w:t>70</w:t>
      </w:r>
      <w:r>
        <w:rPr>
          <w:noProof/>
        </w:rPr>
        <w:fldChar w:fldCharType="end"/>
      </w:r>
    </w:p>
    <w:p w14:paraId="53E16ADD" w14:textId="27544C6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_Toc187929134 \h </w:instrText>
      </w:r>
      <w:r>
        <w:rPr>
          <w:noProof/>
        </w:rPr>
      </w:r>
      <w:r>
        <w:rPr>
          <w:noProof/>
        </w:rPr>
        <w:fldChar w:fldCharType="separate"/>
      </w:r>
      <w:r>
        <w:rPr>
          <w:noProof/>
        </w:rPr>
        <w:t>70</w:t>
      </w:r>
      <w:r>
        <w:rPr>
          <w:noProof/>
        </w:rPr>
        <w:fldChar w:fldCharType="end"/>
      </w:r>
    </w:p>
    <w:p w14:paraId="09CD7DE0" w14:textId="125BA11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N3IWF-initated and TNGF-initiated child SA deletion procedure</w:t>
      </w:r>
      <w:r>
        <w:rPr>
          <w:noProof/>
        </w:rPr>
        <w:tab/>
      </w:r>
      <w:r>
        <w:rPr>
          <w:noProof/>
        </w:rPr>
        <w:fldChar w:fldCharType="begin" w:fldLock="1"/>
      </w:r>
      <w:r>
        <w:rPr>
          <w:noProof/>
        </w:rPr>
        <w:instrText xml:space="preserve"> PAGEREF _Toc187929135 \h </w:instrText>
      </w:r>
      <w:r>
        <w:rPr>
          <w:noProof/>
        </w:rPr>
      </w:r>
      <w:r>
        <w:rPr>
          <w:noProof/>
        </w:rPr>
        <w:fldChar w:fldCharType="separate"/>
      </w:r>
      <w:r>
        <w:rPr>
          <w:noProof/>
        </w:rPr>
        <w:t>70</w:t>
      </w:r>
      <w:r>
        <w:rPr>
          <w:noProof/>
        </w:rPr>
        <w:fldChar w:fldCharType="end"/>
      </w:r>
    </w:p>
    <w:p w14:paraId="2B62A8D5" w14:textId="27F9812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N3IWF-initiated and TNGF-initiated child SA deletion procedure initiation</w:t>
      </w:r>
      <w:r>
        <w:rPr>
          <w:noProof/>
        </w:rPr>
        <w:tab/>
      </w:r>
      <w:r>
        <w:rPr>
          <w:noProof/>
        </w:rPr>
        <w:fldChar w:fldCharType="begin" w:fldLock="1"/>
      </w:r>
      <w:r>
        <w:rPr>
          <w:noProof/>
        </w:rPr>
        <w:instrText xml:space="preserve"> PAGEREF _Toc187929136 \h </w:instrText>
      </w:r>
      <w:r>
        <w:rPr>
          <w:noProof/>
        </w:rPr>
      </w:r>
      <w:r>
        <w:rPr>
          <w:noProof/>
        </w:rPr>
        <w:fldChar w:fldCharType="separate"/>
      </w:r>
      <w:r>
        <w:rPr>
          <w:noProof/>
        </w:rPr>
        <w:t>70</w:t>
      </w:r>
      <w:r>
        <w:rPr>
          <w:noProof/>
        </w:rPr>
        <w:fldChar w:fldCharType="end"/>
      </w:r>
    </w:p>
    <w:p w14:paraId="02F3BE89" w14:textId="621E37F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_Toc187929137 \h </w:instrText>
      </w:r>
      <w:r>
        <w:rPr>
          <w:noProof/>
        </w:rPr>
      </w:r>
      <w:r>
        <w:rPr>
          <w:noProof/>
        </w:rPr>
        <w:fldChar w:fldCharType="separate"/>
      </w:r>
      <w:r>
        <w:rPr>
          <w:noProof/>
        </w:rPr>
        <w:t>70</w:t>
      </w:r>
      <w:r>
        <w:rPr>
          <w:noProof/>
        </w:rPr>
        <w:fldChar w:fldCharType="end"/>
      </w:r>
    </w:p>
    <w:p w14:paraId="5BE1485D" w14:textId="0C7EE703"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N3IWF and the TNGF</w:t>
      </w:r>
      <w:r>
        <w:rPr>
          <w:noProof/>
        </w:rPr>
        <w:tab/>
      </w:r>
      <w:r>
        <w:rPr>
          <w:noProof/>
        </w:rPr>
        <w:fldChar w:fldCharType="begin" w:fldLock="1"/>
      </w:r>
      <w:r>
        <w:rPr>
          <w:noProof/>
        </w:rPr>
        <w:instrText xml:space="preserve"> PAGEREF _Toc187929138 \h </w:instrText>
      </w:r>
      <w:r>
        <w:rPr>
          <w:noProof/>
        </w:rPr>
      </w:r>
      <w:r>
        <w:rPr>
          <w:noProof/>
        </w:rPr>
        <w:fldChar w:fldCharType="separate"/>
      </w:r>
      <w:r>
        <w:rPr>
          <w:noProof/>
        </w:rPr>
        <w:t>70</w:t>
      </w:r>
      <w:r>
        <w:rPr>
          <w:noProof/>
        </w:rPr>
        <w:fldChar w:fldCharType="end"/>
      </w:r>
    </w:p>
    <w:p w14:paraId="6CA1F346" w14:textId="726A82F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UE-initiated child SA deletion procedure</w:t>
      </w:r>
      <w:r>
        <w:rPr>
          <w:noProof/>
        </w:rPr>
        <w:tab/>
      </w:r>
      <w:r>
        <w:rPr>
          <w:noProof/>
        </w:rPr>
        <w:fldChar w:fldCharType="begin" w:fldLock="1"/>
      </w:r>
      <w:r>
        <w:rPr>
          <w:noProof/>
        </w:rPr>
        <w:instrText xml:space="preserve"> PAGEREF _Toc187929139 \h </w:instrText>
      </w:r>
      <w:r>
        <w:rPr>
          <w:noProof/>
        </w:rPr>
      </w:r>
      <w:r>
        <w:rPr>
          <w:noProof/>
        </w:rPr>
        <w:fldChar w:fldCharType="separate"/>
      </w:r>
      <w:r>
        <w:rPr>
          <w:noProof/>
        </w:rPr>
        <w:t>71</w:t>
      </w:r>
      <w:r>
        <w:rPr>
          <w:noProof/>
        </w:rPr>
        <w:fldChar w:fldCharType="end"/>
      </w:r>
    </w:p>
    <w:p w14:paraId="1BFEACF5" w14:textId="11D86246"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UE-initiated child SA deletion procedure initiation</w:t>
      </w:r>
      <w:r>
        <w:rPr>
          <w:noProof/>
        </w:rPr>
        <w:tab/>
      </w:r>
      <w:r>
        <w:rPr>
          <w:noProof/>
        </w:rPr>
        <w:fldChar w:fldCharType="begin" w:fldLock="1"/>
      </w:r>
      <w:r>
        <w:rPr>
          <w:noProof/>
        </w:rPr>
        <w:instrText xml:space="preserve"> PAGEREF _Toc187929140 \h </w:instrText>
      </w:r>
      <w:r>
        <w:rPr>
          <w:noProof/>
        </w:rPr>
      </w:r>
      <w:r>
        <w:rPr>
          <w:noProof/>
        </w:rPr>
        <w:fldChar w:fldCharType="separate"/>
      </w:r>
      <w:r>
        <w:rPr>
          <w:noProof/>
        </w:rPr>
        <w:t>71</w:t>
      </w:r>
      <w:r>
        <w:rPr>
          <w:noProof/>
        </w:rPr>
        <w:fldChar w:fldCharType="end"/>
      </w:r>
    </w:p>
    <w:p w14:paraId="143DF578" w14:textId="2FA94216"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_Toc187929141 \h </w:instrText>
      </w:r>
      <w:r>
        <w:rPr>
          <w:noProof/>
        </w:rPr>
      </w:r>
      <w:r>
        <w:rPr>
          <w:noProof/>
        </w:rPr>
        <w:fldChar w:fldCharType="separate"/>
      </w:r>
      <w:r>
        <w:rPr>
          <w:noProof/>
        </w:rPr>
        <w:t>71</w:t>
      </w:r>
      <w:r>
        <w:rPr>
          <w:noProof/>
        </w:rPr>
        <w:fldChar w:fldCharType="end"/>
      </w:r>
    </w:p>
    <w:p w14:paraId="27FEB47E" w14:textId="6D1AB048"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UE</w:t>
      </w:r>
      <w:r>
        <w:rPr>
          <w:noProof/>
        </w:rPr>
        <w:tab/>
      </w:r>
      <w:r>
        <w:rPr>
          <w:noProof/>
        </w:rPr>
        <w:fldChar w:fldCharType="begin" w:fldLock="1"/>
      </w:r>
      <w:r>
        <w:rPr>
          <w:noProof/>
        </w:rPr>
        <w:instrText xml:space="preserve"> PAGEREF _Toc187929142 \h </w:instrText>
      </w:r>
      <w:r>
        <w:rPr>
          <w:noProof/>
        </w:rPr>
      </w:r>
      <w:r>
        <w:rPr>
          <w:noProof/>
        </w:rPr>
        <w:fldChar w:fldCharType="separate"/>
      </w:r>
      <w:r>
        <w:rPr>
          <w:noProof/>
        </w:rPr>
        <w:t>71</w:t>
      </w:r>
      <w:r>
        <w:rPr>
          <w:noProof/>
        </w:rPr>
        <w:fldChar w:fldCharType="end"/>
      </w:r>
    </w:p>
    <w:p w14:paraId="715F0C94" w14:textId="36EC8CC2"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UE</w:t>
      </w:r>
      <w:r>
        <w:rPr>
          <w:noProof/>
        </w:rPr>
        <w:tab/>
      </w:r>
      <w:r>
        <w:rPr>
          <w:noProof/>
        </w:rPr>
        <w:fldChar w:fldCharType="begin" w:fldLock="1"/>
      </w:r>
      <w:r>
        <w:rPr>
          <w:noProof/>
        </w:rPr>
        <w:instrText xml:space="preserve"> PAGEREF _Toc187929143 \h </w:instrText>
      </w:r>
      <w:r>
        <w:rPr>
          <w:noProof/>
        </w:rPr>
      </w:r>
      <w:r>
        <w:rPr>
          <w:noProof/>
        </w:rPr>
        <w:fldChar w:fldCharType="separate"/>
      </w:r>
      <w:r>
        <w:rPr>
          <w:noProof/>
        </w:rPr>
        <w:t>71</w:t>
      </w:r>
      <w:r>
        <w:rPr>
          <w:noProof/>
        </w:rPr>
        <w:fldChar w:fldCharType="end"/>
      </w:r>
    </w:p>
    <w:p w14:paraId="66727C8E" w14:textId="7C6CF55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 in the N3IWF and the TNGF</w:t>
      </w:r>
      <w:r>
        <w:rPr>
          <w:noProof/>
        </w:rPr>
        <w:tab/>
      </w:r>
      <w:r>
        <w:rPr>
          <w:noProof/>
        </w:rPr>
        <w:fldChar w:fldCharType="begin" w:fldLock="1"/>
      </w:r>
      <w:r>
        <w:rPr>
          <w:noProof/>
        </w:rPr>
        <w:instrText xml:space="preserve"> PAGEREF _Toc187929144 \h </w:instrText>
      </w:r>
      <w:r>
        <w:rPr>
          <w:noProof/>
        </w:rPr>
      </w:r>
      <w:r>
        <w:rPr>
          <w:noProof/>
        </w:rPr>
        <w:fldChar w:fldCharType="separate"/>
      </w:r>
      <w:r>
        <w:rPr>
          <w:noProof/>
        </w:rPr>
        <w:t>71</w:t>
      </w:r>
      <w:r>
        <w:rPr>
          <w:noProof/>
        </w:rPr>
        <w:fldChar w:fldCharType="end"/>
      </w:r>
    </w:p>
    <w:p w14:paraId="512137EA" w14:textId="04992AC2"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_Toc187929145 \h </w:instrText>
      </w:r>
      <w:r>
        <w:rPr>
          <w:noProof/>
        </w:rPr>
      </w:r>
      <w:r>
        <w:rPr>
          <w:noProof/>
        </w:rPr>
        <w:fldChar w:fldCharType="separate"/>
      </w:r>
      <w:r>
        <w:rPr>
          <w:noProof/>
        </w:rPr>
        <w:t>71</w:t>
      </w:r>
      <w:r>
        <w:rPr>
          <w:noProof/>
        </w:rPr>
        <w:fldChar w:fldCharType="end"/>
      </w:r>
    </w:p>
    <w:p w14:paraId="026AEE2B" w14:textId="6EDBF9E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_Toc187929146 \h </w:instrText>
      </w:r>
      <w:r>
        <w:rPr>
          <w:noProof/>
        </w:rPr>
      </w:r>
      <w:r>
        <w:rPr>
          <w:noProof/>
        </w:rPr>
        <w:fldChar w:fldCharType="separate"/>
      </w:r>
      <w:r>
        <w:rPr>
          <w:noProof/>
        </w:rPr>
        <w:t>71</w:t>
      </w:r>
      <w:r>
        <w:rPr>
          <w:noProof/>
        </w:rPr>
        <w:fldChar w:fldCharType="end"/>
      </w:r>
    </w:p>
    <w:p w14:paraId="5B3F9926" w14:textId="454C065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CB219D">
        <w:rPr>
          <w:rFonts w:eastAsia="SimSun"/>
          <w:noProof/>
        </w:rPr>
        <w:t xml:space="preserve"> procedure initiation</w:t>
      </w:r>
      <w:r>
        <w:rPr>
          <w:noProof/>
        </w:rPr>
        <w:tab/>
      </w:r>
      <w:r>
        <w:rPr>
          <w:noProof/>
        </w:rPr>
        <w:fldChar w:fldCharType="begin" w:fldLock="1"/>
      </w:r>
      <w:r>
        <w:rPr>
          <w:noProof/>
        </w:rPr>
        <w:instrText xml:space="preserve"> PAGEREF _Toc187929147 \h </w:instrText>
      </w:r>
      <w:r>
        <w:rPr>
          <w:noProof/>
        </w:rPr>
      </w:r>
      <w:r>
        <w:rPr>
          <w:noProof/>
        </w:rPr>
        <w:fldChar w:fldCharType="separate"/>
      </w:r>
      <w:r>
        <w:rPr>
          <w:noProof/>
        </w:rPr>
        <w:t>71</w:t>
      </w:r>
      <w:r>
        <w:rPr>
          <w:noProof/>
        </w:rPr>
        <w:fldChar w:fldCharType="end"/>
      </w:r>
    </w:p>
    <w:p w14:paraId="31E3231F" w14:textId="06BC3DB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CB219D">
        <w:rPr>
          <w:rFonts w:eastAsia="SimSun"/>
          <w:noProof/>
        </w:rPr>
        <w:t xml:space="preserve"> completion</w:t>
      </w:r>
      <w:r>
        <w:rPr>
          <w:noProof/>
        </w:rPr>
        <w:tab/>
      </w:r>
      <w:r>
        <w:rPr>
          <w:noProof/>
        </w:rPr>
        <w:fldChar w:fldCharType="begin" w:fldLock="1"/>
      </w:r>
      <w:r>
        <w:rPr>
          <w:noProof/>
        </w:rPr>
        <w:instrText xml:space="preserve"> PAGEREF _Toc187929148 \h </w:instrText>
      </w:r>
      <w:r>
        <w:rPr>
          <w:noProof/>
        </w:rPr>
      </w:r>
      <w:r>
        <w:rPr>
          <w:noProof/>
        </w:rPr>
        <w:fldChar w:fldCharType="separate"/>
      </w:r>
      <w:r>
        <w:rPr>
          <w:noProof/>
        </w:rPr>
        <w:t>72</w:t>
      </w:r>
      <w:r>
        <w:rPr>
          <w:noProof/>
        </w:rPr>
        <w:fldChar w:fldCharType="end"/>
      </w:r>
    </w:p>
    <w:p w14:paraId="71C71E59" w14:textId="0A215F44"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Abnormal cases</w:t>
      </w:r>
      <w:r>
        <w:rPr>
          <w:noProof/>
        </w:rPr>
        <w:tab/>
      </w:r>
      <w:r>
        <w:rPr>
          <w:noProof/>
        </w:rPr>
        <w:fldChar w:fldCharType="begin" w:fldLock="1"/>
      </w:r>
      <w:r>
        <w:rPr>
          <w:noProof/>
        </w:rPr>
        <w:instrText xml:space="preserve"> PAGEREF _Toc187929149 \h </w:instrText>
      </w:r>
      <w:r>
        <w:rPr>
          <w:noProof/>
        </w:rPr>
      </w:r>
      <w:r>
        <w:rPr>
          <w:noProof/>
        </w:rPr>
        <w:fldChar w:fldCharType="separate"/>
      </w:r>
      <w:r>
        <w:rPr>
          <w:noProof/>
        </w:rPr>
        <w:t>72</w:t>
      </w:r>
      <w:r>
        <w:rPr>
          <w:noProof/>
        </w:rPr>
        <w:fldChar w:fldCharType="end"/>
      </w:r>
    </w:p>
    <w:p w14:paraId="7EE41E1C" w14:textId="433B35B2"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_Toc187929150 \h </w:instrText>
      </w:r>
      <w:r>
        <w:rPr>
          <w:noProof/>
        </w:rPr>
      </w:r>
      <w:r>
        <w:rPr>
          <w:noProof/>
        </w:rPr>
        <w:fldChar w:fldCharType="separate"/>
      </w:r>
      <w:r>
        <w:rPr>
          <w:noProof/>
        </w:rPr>
        <w:t>72</w:t>
      </w:r>
      <w:r>
        <w:rPr>
          <w:noProof/>
        </w:rPr>
        <w:fldChar w:fldCharType="end"/>
      </w:r>
    </w:p>
    <w:p w14:paraId="10641A07" w14:textId="6C38BFA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_Toc187929151 \h </w:instrText>
      </w:r>
      <w:r>
        <w:rPr>
          <w:noProof/>
        </w:rPr>
      </w:r>
      <w:r>
        <w:rPr>
          <w:noProof/>
        </w:rPr>
        <w:fldChar w:fldCharType="separate"/>
      </w:r>
      <w:r>
        <w:rPr>
          <w:noProof/>
        </w:rPr>
        <w:t>72</w:t>
      </w:r>
      <w:r>
        <w:rPr>
          <w:noProof/>
        </w:rPr>
        <w:fldChar w:fldCharType="end"/>
      </w:r>
    </w:p>
    <w:p w14:paraId="6B4729C6" w14:textId="454D11D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CB219D">
        <w:rPr>
          <w:rFonts w:eastAsia="SimSun"/>
          <w:noProof/>
        </w:rPr>
        <w:t xml:space="preserve"> procedure initiation</w:t>
      </w:r>
      <w:r>
        <w:rPr>
          <w:noProof/>
        </w:rPr>
        <w:tab/>
      </w:r>
      <w:r>
        <w:rPr>
          <w:noProof/>
        </w:rPr>
        <w:fldChar w:fldCharType="begin" w:fldLock="1"/>
      </w:r>
      <w:r>
        <w:rPr>
          <w:noProof/>
        </w:rPr>
        <w:instrText xml:space="preserve"> PAGEREF _Toc187929152 \h </w:instrText>
      </w:r>
      <w:r>
        <w:rPr>
          <w:noProof/>
        </w:rPr>
      </w:r>
      <w:r>
        <w:rPr>
          <w:noProof/>
        </w:rPr>
        <w:fldChar w:fldCharType="separate"/>
      </w:r>
      <w:r>
        <w:rPr>
          <w:noProof/>
        </w:rPr>
        <w:t>72</w:t>
      </w:r>
      <w:r>
        <w:rPr>
          <w:noProof/>
        </w:rPr>
        <w:fldChar w:fldCharType="end"/>
      </w:r>
    </w:p>
    <w:p w14:paraId="241A89B7" w14:textId="0AB9E16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CB219D">
        <w:rPr>
          <w:rFonts w:eastAsia="SimSun"/>
          <w:noProof/>
        </w:rPr>
        <w:t xml:space="preserve"> completion</w:t>
      </w:r>
      <w:r>
        <w:rPr>
          <w:noProof/>
        </w:rPr>
        <w:tab/>
      </w:r>
      <w:r>
        <w:rPr>
          <w:noProof/>
        </w:rPr>
        <w:fldChar w:fldCharType="begin" w:fldLock="1"/>
      </w:r>
      <w:r>
        <w:rPr>
          <w:noProof/>
        </w:rPr>
        <w:instrText xml:space="preserve"> PAGEREF _Toc187929153 \h </w:instrText>
      </w:r>
      <w:r>
        <w:rPr>
          <w:noProof/>
        </w:rPr>
      </w:r>
      <w:r>
        <w:rPr>
          <w:noProof/>
        </w:rPr>
        <w:fldChar w:fldCharType="separate"/>
      </w:r>
      <w:r>
        <w:rPr>
          <w:noProof/>
        </w:rPr>
        <w:t>72</w:t>
      </w:r>
      <w:r>
        <w:rPr>
          <w:noProof/>
        </w:rPr>
        <w:fldChar w:fldCharType="end"/>
      </w:r>
    </w:p>
    <w:p w14:paraId="292203D4" w14:textId="6FFC23F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_Toc187929154 \h </w:instrText>
      </w:r>
      <w:r>
        <w:rPr>
          <w:noProof/>
        </w:rPr>
      </w:r>
      <w:r>
        <w:rPr>
          <w:noProof/>
        </w:rPr>
        <w:fldChar w:fldCharType="separate"/>
      </w:r>
      <w:r>
        <w:rPr>
          <w:noProof/>
        </w:rPr>
        <w:t>72</w:t>
      </w:r>
      <w:r>
        <w:rPr>
          <w:noProof/>
        </w:rPr>
        <w:fldChar w:fldCharType="end"/>
      </w:r>
    </w:p>
    <w:p w14:paraId="18F9A765" w14:textId="50F6F8E1"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_Toc187929155 \h </w:instrText>
      </w:r>
      <w:r>
        <w:rPr>
          <w:noProof/>
        </w:rPr>
      </w:r>
      <w:r>
        <w:rPr>
          <w:noProof/>
        </w:rPr>
        <w:fldChar w:fldCharType="separate"/>
      </w:r>
      <w:r>
        <w:rPr>
          <w:noProof/>
        </w:rPr>
        <w:t>73</w:t>
      </w:r>
      <w:r>
        <w:rPr>
          <w:noProof/>
        </w:rPr>
        <w:fldChar w:fldCharType="end"/>
      </w:r>
    </w:p>
    <w:p w14:paraId="3C979D31" w14:textId="66D4223D"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_Toc187929156 \h </w:instrText>
      </w:r>
      <w:r>
        <w:rPr>
          <w:noProof/>
        </w:rPr>
      </w:r>
      <w:r>
        <w:rPr>
          <w:noProof/>
        </w:rPr>
        <w:fldChar w:fldCharType="separate"/>
      </w:r>
      <w:r>
        <w:rPr>
          <w:noProof/>
        </w:rPr>
        <w:t>73</w:t>
      </w:r>
      <w:r>
        <w:rPr>
          <w:noProof/>
        </w:rPr>
        <w:fldChar w:fldCharType="end"/>
      </w:r>
    </w:p>
    <w:p w14:paraId="1F762FED" w14:textId="51AC9CB3"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lastRenderedPageBreak/>
        <w:t>7.10.2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_Toc187929157 \h </w:instrText>
      </w:r>
      <w:r>
        <w:rPr>
          <w:noProof/>
        </w:rPr>
      </w:r>
      <w:r>
        <w:rPr>
          <w:noProof/>
        </w:rPr>
        <w:fldChar w:fldCharType="separate"/>
      </w:r>
      <w:r>
        <w:rPr>
          <w:noProof/>
        </w:rPr>
        <w:t>73</w:t>
      </w:r>
      <w:r>
        <w:rPr>
          <w:noProof/>
        </w:rPr>
        <w:fldChar w:fldCharType="end"/>
      </w:r>
    </w:p>
    <w:p w14:paraId="141969BF" w14:textId="5E22B48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_Toc187929158 \h </w:instrText>
      </w:r>
      <w:r>
        <w:rPr>
          <w:noProof/>
        </w:rPr>
      </w:r>
      <w:r>
        <w:rPr>
          <w:noProof/>
        </w:rPr>
        <w:fldChar w:fldCharType="separate"/>
      </w:r>
      <w:r>
        <w:rPr>
          <w:noProof/>
        </w:rPr>
        <w:t>73</w:t>
      </w:r>
      <w:r>
        <w:rPr>
          <w:noProof/>
        </w:rPr>
        <w:fldChar w:fldCharType="end"/>
      </w:r>
    </w:p>
    <w:p w14:paraId="2DFA8547" w14:textId="77EED40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_Toc187929159 \h </w:instrText>
      </w:r>
      <w:r>
        <w:rPr>
          <w:noProof/>
        </w:rPr>
      </w:r>
      <w:r>
        <w:rPr>
          <w:noProof/>
        </w:rPr>
        <w:fldChar w:fldCharType="separate"/>
      </w:r>
      <w:r>
        <w:rPr>
          <w:noProof/>
        </w:rPr>
        <w:t>73</w:t>
      </w:r>
      <w:r>
        <w:rPr>
          <w:noProof/>
        </w:rPr>
        <w:fldChar w:fldCharType="end"/>
      </w:r>
    </w:p>
    <w:p w14:paraId="7ED7B3CE" w14:textId="1E69AB09"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_Toc187929160 \h </w:instrText>
      </w:r>
      <w:r>
        <w:rPr>
          <w:noProof/>
        </w:rPr>
      </w:r>
      <w:r>
        <w:rPr>
          <w:noProof/>
        </w:rPr>
        <w:fldChar w:fldCharType="separate"/>
      </w:r>
      <w:r>
        <w:rPr>
          <w:noProof/>
        </w:rPr>
        <w:t>73</w:t>
      </w:r>
      <w:r>
        <w:rPr>
          <w:noProof/>
        </w:rPr>
        <w:fldChar w:fldCharType="end"/>
      </w:r>
    </w:p>
    <w:p w14:paraId="3419DCD3" w14:textId="31C86D7F"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_Toc187929161 \h </w:instrText>
      </w:r>
      <w:r>
        <w:rPr>
          <w:noProof/>
        </w:rPr>
      </w:r>
      <w:r>
        <w:rPr>
          <w:noProof/>
        </w:rPr>
        <w:fldChar w:fldCharType="separate"/>
      </w:r>
      <w:r>
        <w:rPr>
          <w:noProof/>
        </w:rPr>
        <w:t>73</w:t>
      </w:r>
      <w:r>
        <w:rPr>
          <w:noProof/>
        </w:rPr>
        <w:fldChar w:fldCharType="end"/>
      </w:r>
    </w:p>
    <w:p w14:paraId="5F394F36" w14:textId="49AE916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_Toc187929162 \h </w:instrText>
      </w:r>
      <w:r>
        <w:rPr>
          <w:noProof/>
        </w:rPr>
      </w:r>
      <w:r>
        <w:rPr>
          <w:noProof/>
        </w:rPr>
        <w:fldChar w:fldCharType="separate"/>
      </w:r>
      <w:r>
        <w:rPr>
          <w:noProof/>
        </w:rPr>
        <w:t>73</w:t>
      </w:r>
      <w:r>
        <w:rPr>
          <w:noProof/>
        </w:rPr>
        <w:fldChar w:fldCharType="end"/>
      </w:r>
    </w:p>
    <w:p w14:paraId="34A0AC2D" w14:textId="48FAF012"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_Toc187929163 \h </w:instrText>
      </w:r>
      <w:r>
        <w:rPr>
          <w:noProof/>
        </w:rPr>
      </w:r>
      <w:r>
        <w:rPr>
          <w:noProof/>
        </w:rPr>
        <w:fldChar w:fldCharType="separate"/>
      </w:r>
      <w:r>
        <w:rPr>
          <w:noProof/>
        </w:rPr>
        <w:t>74</w:t>
      </w:r>
      <w:r>
        <w:rPr>
          <w:noProof/>
        </w:rPr>
        <w:fldChar w:fldCharType="end"/>
      </w:r>
    </w:p>
    <w:p w14:paraId="12FA00DC" w14:textId="6BA66128"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_Toc187929164 \h </w:instrText>
      </w:r>
      <w:r>
        <w:rPr>
          <w:noProof/>
        </w:rPr>
      </w:r>
      <w:r>
        <w:rPr>
          <w:noProof/>
        </w:rPr>
        <w:fldChar w:fldCharType="separate"/>
      </w:r>
      <w:r>
        <w:rPr>
          <w:noProof/>
        </w:rPr>
        <w:t>74</w:t>
      </w:r>
      <w:r>
        <w:rPr>
          <w:noProof/>
        </w:rPr>
        <w:fldChar w:fldCharType="end"/>
      </w:r>
    </w:p>
    <w:p w14:paraId="1BFFA87A" w14:textId="5779AE0E"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_Toc187929165 \h </w:instrText>
      </w:r>
      <w:r>
        <w:rPr>
          <w:noProof/>
        </w:rPr>
      </w:r>
      <w:r>
        <w:rPr>
          <w:noProof/>
        </w:rPr>
        <w:fldChar w:fldCharType="separate"/>
      </w:r>
      <w:r>
        <w:rPr>
          <w:noProof/>
        </w:rPr>
        <w:t>74</w:t>
      </w:r>
      <w:r>
        <w:rPr>
          <w:noProof/>
        </w:rPr>
        <w:fldChar w:fldCharType="end"/>
      </w:r>
    </w:p>
    <w:p w14:paraId="39EF1EC5" w14:textId="2E7817BE"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General</w:t>
      </w:r>
      <w:r>
        <w:rPr>
          <w:noProof/>
        </w:rPr>
        <w:tab/>
      </w:r>
      <w:r>
        <w:rPr>
          <w:noProof/>
        </w:rPr>
        <w:fldChar w:fldCharType="begin" w:fldLock="1"/>
      </w:r>
      <w:r>
        <w:rPr>
          <w:noProof/>
        </w:rPr>
        <w:instrText xml:space="preserve"> PAGEREF _Toc187929166 \h </w:instrText>
      </w:r>
      <w:r>
        <w:rPr>
          <w:noProof/>
        </w:rPr>
      </w:r>
      <w:r>
        <w:rPr>
          <w:noProof/>
        </w:rPr>
        <w:fldChar w:fldCharType="separate"/>
      </w:r>
      <w:r>
        <w:rPr>
          <w:noProof/>
        </w:rPr>
        <w:t>74</w:t>
      </w:r>
      <w:r>
        <w:rPr>
          <w:noProof/>
        </w:rPr>
        <w:fldChar w:fldCharType="end"/>
      </w:r>
    </w:p>
    <w:p w14:paraId="257C4C3A" w14:textId="3B801D5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_Toc187929167 \h </w:instrText>
      </w:r>
      <w:r>
        <w:rPr>
          <w:noProof/>
        </w:rPr>
      </w:r>
      <w:r>
        <w:rPr>
          <w:noProof/>
        </w:rPr>
        <w:fldChar w:fldCharType="separate"/>
      </w:r>
      <w:r>
        <w:rPr>
          <w:noProof/>
        </w:rPr>
        <w:t>74</w:t>
      </w:r>
      <w:r>
        <w:rPr>
          <w:noProof/>
        </w:rPr>
        <w:fldChar w:fldCharType="end"/>
      </w:r>
    </w:p>
    <w:p w14:paraId="2C850CB0" w14:textId="0332F930"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_Toc187929168 \h </w:instrText>
      </w:r>
      <w:r>
        <w:rPr>
          <w:noProof/>
        </w:rPr>
      </w:r>
      <w:r>
        <w:rPr>
          <w:noProof/>
        </w:rPr>
        <w:fldChar w:fldCharType="separate"/>
      </w:r>
      <w:r>
        <w:rPr>
          <w:noProof/>
        </w:rPr>
        <w:t>74</w:t>
      </w:r>
      <w:r>
        <w:rPr>
          <w:noProof/>
        </w:rPr>
        <w:fldChar w:fldCharType="end"/>
      </w:r>
    </w:p>
    <w:p w14:paraId="07447796" w14:textId="4C70CA3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_Toc187929169 \h </w:instrText>
      </w:r>
      <w:r>
        <w:rPr>
          <w:noProof/>
        </w:rPr>
      </w:r>
      <w:r>
        <w:rPr>
          <w:noProof/>
        </w:rPr>
        <w:fldChar w:fldCharType="separate"/>
      </w:r>
      <w:r>
        <w:rPr>
          <w:noProof/>
        </w:rPr>
        <w:t>74</w:t>
      </w:r>
      <w:r>
        <w:rPr>
          <w:noProof/>
        </w:rPr>
        <w:fldChar w:fldCharType="end"/>
      </w:r>
    </w:p>
    <w:p w14:paraId="68AC5915" w14:textId="59BF4D4A"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_Toc187929170 \h </w:instrText>
      </w:r>
      <w:r>
        <w:rPr>
          <w:noProof/>
        </w:rPr>
      </w:r>
      <w:r>
        <w:rPr>
          <w:noProof/>
        </w:rPr>
        <w:fldChar w:fldCharType="separate"/>
      </w:r>
      <w:r>
        <w:rPr>
          <w:noProof/>
        </w:rPr>
        <w:t>75</w:t>
      </w:r>
      <w:r>
        <w:rPr>
          <w:noProof/>
        </w:rPr>
        <w:fldChar w:fldCharType="end"/>
      </w:r>
    </w:p>
    <w:p w14:paraId="36E25F2F" w14:textId="1D39B90B"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CB219D">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_Toc187929171 \h </w:instrText>
      </w:r>
      <w:r>
        <w:rPr>
          <w:noProof/>
        </w:rPr>
      </w:r>
      <w:r>
        <w:rPr>
          <w:noProof/>
        </w:rPr>
        <w:fldChar w:fldCharType="separate"/>
      </w:r>
      <w:r>
        <w:rPr>
          <w:noProof/>
        </w:rPr>
        <w:t>75</w:t>
      </w:r>
      <w:r>
        <w:rPr>
          <w:noProof/>
        </w:rPr>
        <w:fldChar w:fldCharType="end"/>
      </w:r>
    </w:p>
    <w:p w14:paraId="256A5EC6" w14:textId="586A425D"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_Toc187929172 \h </w:instrText>
      </w:r>
      <w:r>
        <w:rPr>
          <w:noProof/>
        </w:rPr>
      </w:r>
      <w:r>
        <w:rPr>
          <w:noProof/>
        </w:rPr>
        <w:fldChar w:fldCharType="separate"/>
      </w:r>
      <w:r>
        <w:rPr>
          <w:noProof/>
        </w:rPr>
        <w:t>75</w:t>
      </w:r>
      <w:r>
        <w:rPr>
          <w:noProof/>
        </w:rPr>
        <w:fldChar w:fldCharType="end"/>
      </w:r>
    </w:p>
    <w:p w14:paraId="7CC29D74" w14:textId="5BBABA0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_Toc187929173 \h </w:instrText>
      </w:r>
      <w:r>
        <w:rPr>
          <w:noProof/>
        </w:rPr>
      </w:r>
      <w:r>
        <w:rPr>
          <w:noProof/>
        </w:rPr>
        <w:fldChar w:fldCharType="separate"/>
      </w:r>
      <w:r>
        <w:rPr>
          <w:noProof/>
        </w:rPr>
        <w:t>75</w:t>
      </w:r>
      <w:r>
        <w:rPr>
          <w:noProof/>
        </w:rPr>
        <w:fldChar w:fldCharType="end"/>
      </w:r>
    </w:p>
    <w:p w14:paraId="511F6EF0" w14:textId="4498BC4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_Toc187929174 \h </w:instrText>
      </w:r>
      <w:r>
        <w:rPr>
          <w:noProof/>
        </w:rPr>
      </w:r>
      <w:r>
        <w:rPr>
          <w:noProof/>
        </w:rPr>
        <w:fldChar w:fldCharType="separate"/>
      </w:r>
      <w:r>
        <w:rPr>
          <w:noProof/>
        </w:rPr>
        <w:t>75</w:t>
      </w:r>
      <w:r>
        <w:rPr>
          <w:noProof/>
        </w:rPr>
        <w:fldChar w:fldCharType="end"/>
      </w:r>
    </w:p>
    <w:p w14:paraId="3DEFDA82" w14:textId="4D5A6472" w:rsidR="00F907B2" w:rsidRDefault="00F907B2">
      <w:pPr>
        <w:pStyle w:val="TOC1"/>
        <w:rPr>
          <w:rFonts w:asciiTheme="minorHAnsi" w:eastAsiaTheme="minorEastAsia" w:hAnsiTheme="minorHAnsi" w:cstheme="minorBidi"/>
          <w:noProof/>
          <w:kern w:val="2"/>
          <w:szCs w:val="22"/>
          <w:lang w:eastAsia="en-GB"/>
          <w14:ligatures w14:val="standardContextual"/>
        </w:rPr>
      </w:pPr>
      <w:r w:rsidRPr="00CB219D">
        <w:rPr>
          <w:rFonts w:eastAsia="SimSun"/>
          <w:noProof/>
        </w:rPr>
        <w:t>7A</w:t>
      </w:r>
      <w:r>
        <w:rPr>
          <w:rFonts w:asciiTheme="minorHAnsi" w:eastAsiaTheme="minorEastAsia" w:hAnsiTheme="minorHAnsi" w:cstheme="minorBidi"/>
          <w:noProof/>
          <w:kern w:val="2"/>
          <w:szCs w:val="22"/>
          <w:lang w:eastAsia="en-GB"/>
          <w14:ligatures w14:val="standardContextual"/>
        </w:rPr>
        <w:tab/>
      </w:r>
      <w:r w:rsidRPr="00CB219D">
        <w:rPr>
          <w:rFonts w:eastAsia="SimSun"/>
          <w:noProof/>
        </w:rPr>
        <w:t>void</w:t>
      </w:r>
      <w:r>
        <w:rPr>
          <w:noProof/>
        </w:rPr>
        <w:tab/>
      </w:r>
      <w:r>
        <w:rPr>
          <w:noProof/>
        </w:rPr>
        <w:fldChar w:fldCharType="begin" w:fldLock="1"/>
      </w:r>
      <w:r>
        <w:rPr>
          <w:noProof/>
        </w:rPr>
        <w:instrText xml:space="preserve"> PAGEREF _Toc187929175 \h </w:instrText>
      </w:r>
      <w:r>
        <w:rPr>
          <w:noProof/>
        </w:rPr>
      </w:r>
      <w:r>
        <w:rPr>
          <w:noProof/>
        </w:rPr>
        <w:fldChar w:fldCharType="separate"/>
      </w:r>
      <w:r>
        <w:rPr>
          <w:noProof/>
        </w:rPr>
        <w:t>75</w:t>
      </w:r>
      <w:r>
        <w:rPr>
          <w:noProof/>
        </w:rPr>
        <w:fldChar w:fldCharType="end"/>
      </w:r>
    </w:p>
    <w:p w14:paraId="359E8797" w14:textId="79BADDBC"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_Toc187929176 \h </w:instrText>
      </w:r>
      <w:r>
        <w:rPr>
          <w:noProof/>
        </w:rPr>
      </w:r>
      <w:r>
        <w:rPr>
          <w:noProof/>
        </w:rPr>
        <w:fldChar w:fldCharType="separate"/>
      </w:r>
      <w:r>
        <w:rPr>
          <w:noProof/>
        </w:rPr>
        <w:t>75</w:t>
      </w:r>
      <w:r>
        <w:rPr>
          <w:noProof/>
        </w:rPr>
        <w:fldChar w:fldCharType="end"/>
      </w:r>
    </w:p>
    <w:p w14:paraId="1DC487F2" w14:textId="7C9C821B"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_Toc187929177 \h </w:instrText>
      </w:r>
      <w:r>
        <w:rPr>
          <w:noProof/>
        </w:rPr>
      </w:r>
      <w:r>
        <w:rPr>
          <w:noProof/>
        </w:rPr>
        <w:fldChar w:fldCharType="separate"/>
      </w:r>
      <w:r>
        <w:rPr>
          <w:noProof/>
        </w:rPr>
        <w:t>75</w:t>
      </w:r>
      <w:r>
        <w:rPr>
          <w:noProof/>
        </w:rPr>
        <w:fldChar w:fldCharType="end"/>
      </w:r>
    </w:p>
    <w:p w14:paraId="17A00B75" w14:textId="26228E37"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_Toc187929178 \h </w:instrText>
      </w:r>
      <w:r>
        <w:rPr>
          <w:noProof/>
        </w:rPr>
      </w:r>
      <w:r>
        <w:rPr>
          <w:noProof/>
        </w:rPr>
        <w:fldChar w:fldCharType="separate"/>
      </w:r>
      <w:r>
        <w:rPr>
          <w:noProof/>
        </w:rPr>
        <w:t>76</w:t>
      </w:r>
      <w:r>
        <w:rPr>
          <w:noProof/>
        </w:rPr>
        <w:fldChar w:fldCharType="end"/>
      </w:r>
    </w:p>
    <w:p w14:paraId="71E45859" w14:textId="06E8465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General</w:t>
      </w:r>
      <w:r>
        <w:rPr>
          <w:noProof/>
        </w:rPr>
        <w:tab/>
      </w:r>
      <w:r>
        <w:rPr>
          <w:noProof/>
        </w:rPr>
        <w:fldChar w:fldCharType="begin" w:fldLock="1"/>
      </w:r>
      <w:r>
        <w:rPr>
          <w:noProof/>
        </w:rPr>
        <w:instrText xml:space="preserve"> PAGEREF _Toc187929179 \h </w:instrText>
      </w:r>
      <w:r>
        <w:rPr>
          <w:noProof/>
        </w:rPr>
      </w:r>
      <w:r>
        <w:rPr>
          <w:noProof/>
        </w:rPr>
        <w:fldChar w:fldCharType="separate"/>
      </w:r>
      <w:r>
        <w:rPr>
          <w:noProof/>
        </w:rPr>
        <w:t>76</w:t>
      </w:r>
      <w:r>
        <w:rPr>
          <w:noProof/>
        </w:rPr>
        <w:fldChar w:fldCharType="end"/>
      </w:r>
    </w:p>
    <w:p w14:paraId="601E4E28" w14:textId="43AA5A34"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8.2.2</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TCP packet encapsulation</w:t>
      </w:r>
      <w:r>
        <w:rPr>
          <w:noProof/>
        </w:rPr>
        <w:tab/>
      </w:r>
      <w:r>
        <w:rPr>
          <w:noProof/>
        </w:rPr>
        <w:fldChar w:fldCharType="begin" w:fldLock="1"/>
      </w:r>
      <w:r>
        <w:rPr>
          <w:noProof/>
        </w:rPr>
        <w:instrText xml:space="preserve"> PAGEREF _Toc187929180 \h </w:instrText>
      </w:r>
      <w:r>
        <w:rPr>
          <w:noProof/>
        </w:rPr>
      </w:r>
      <w:r>
        <w:rPr>
          <w:noProof/>
        </w:rPr>
        <w:fldChar w:fldCharType="separate"/>
      </w:r>
      <w:r>
        <w:rPr>
          <w:noProof/>
        </w:rPr>
        <w:t>76</w:t>
      </w:r>
      <w:r>
        <w:rPr>
          <w:noProof/>
        </w:rPr>
        <w:fldChar w:fldCharType="end"/>
      </w:r>
    </w:p>
    <w:p w14:paraId="05A9503E" w14:textId="275BE59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_Toc187929181 \h </w:instrText>
      </w:r>
      <w:r>
        <w:rPr>
          <w:noProof/>
        </w:rPr>
      </w:r>
      <w:r>
        <w:rPr>
          <w:noProof/>
        </w:rPr>
        <w:fldChar w:fldCharType="separate"/>
      </w:r>
      <w:r>
        <w:rPr>
          <w:noProof/>
        </w:rPr>
        <w:t>78</w:t>
      </w:r>
      <w:r>
        <w:rPr>
          <w:noProof/>
        </w:rPr>
        <w:fldChar w:fldCharType="end"/>
      </w:r>
    </w:p>
    <w:p w14:paraId="4B7809BA" w14:textId="722BBD2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_Toc187929182 \h </w:instrText>
      </w:r>
      <w:r>
        <w:rPr>
          <w:noProof/>
        </w:rPr>
      </w:r>
      <w:r>
        <w:rPr>
          <w:noProof/>
        </w:rPr>
        <w:fldChar w:fldCharType="separate"/>
      </w:r>
      <w:r>
        <w:rPr>
          <w:noProof/>
        </w:rPr>
        <w:t>78</w:t>
      </w:r>
      <w:r>
        <w:rPr>
          <w:noProof/>
        </w:rPr>
        <w:fldChar w:fldCharType="end"/>
      </w:r>
    </w:p>
    <w:p w14:paraId="571A0F0B" w14:textId="1DD60BC2"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_Toc187929183 \h </w:instrText>
      </w:r>
      <w:r>
        <w:rPr>
          <w:noProof/>
        </w:rPr>
      </w:r>
      <w:r>
        <w:rPr>
          <w:noProof/>
        </w:rPr>
        <w:fldChar w:fldCharType="separate"/>
      </w:r>
      <w:r>
        <w:rPr>
          <w:noProof/>
        </w:rPr>
        <w:t>79</w:t>
      </w:r>
      <w:r>
        <w:rPr>
          <w:noProof/>
        </w:rPr>
        <w:fldChar w:fldCharType="end"/>
      </w:r>
    </w:p>
    <w:p w14:paraId="1DBFF71C" w14:textId="0B10695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_Toc187929184 \h </w:instrText>
      </w:r>
      <w:r>
        <w:rPr>
          <w:noProof/>
        </w:rPr>
      </w:r>
      <w:r>
        <w:rPr>
          <w:noProof/>
        </w:rPr>
        <w:fldChar w:fldCharType="separate"/>
      </w:r>
      <w:r>
        <w:rPr>
          <w:noProof/>
        </w:rPr>
        <w:t>79</w:t>
      </w:r>
      <w:r>
        <w:rPr>
          <w:noProof/>
        </w:rPr>
        <w:fldChar w:fldCharType="end"/>
      </w:r>
    </w:p>
    <w:p w14:paraId="6877A60A" w14:textId="79180B66"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_Toc187929185 \h </w:instrText>
      </w:r>
      <w:r>
        <w:rPr>
          <w:noProof/>
        </w:rPr>
      </w:r>
      <w:r>
        <w:rPr>
          <w:noProof/>
        </w:rPr>
        <w:fldChar w:fldCharType="separate"/>
      </w:r>
      <w:r>
        <w:rPr>
          <w:noProof/>
        </w:rPr>
        <w:t>79</w:t>
      </w:r>
      <w:r>
        <w:rPr>
          <w:noProof/>
        </w:rPr>
        <w:fldChar w:fldCharType="end"/>
      </w:r>
    </w:p>
    <w:p w14:paraId="5129C8AA" w14:textId="1321BD60"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General</w:t>
      </w:r>
      <w:r>
        <w:rPr>
          <w:noProof/>
        </w:rPr>
        <w:tab/>
      </w:r>
      <w:r>
        <w:rPr>
          <w:noProof/>
        </w:rPr>
        <w:fldChar w:fldCharType="begin" w:fldLock="1"/>
      </w:r>
      <w:r>
        <w:rPr>
          <w:noProof/>
        </w:rPr>
        <w:instrText xml:space="preserve"> PAGEREF _Toc187929186 \h </w:instrText>
      </w:r>
      <w:r>
        <w:rPr>
          <w:noProof/>
        </w:rPr>
      </w:r>
      <w:r>
        <w:rPr>
          <w:noProof/>
        </w:rPr>
        <w:fldChar w:fldCharType="separate"/>
      </w:r>
      <w:r>
        <w:rPr>
          <w:noProof/>
        </w:rPr>
        <w:t>79</w:t>
      </w:r>
      <w:r>
        <w:rPr>
          <w:noProof/>
        </w:rPr>
        <w:fldChar w:fldCharType="end"/>
      </w:r>
    </w:p>
    <w:p w14:paraId="4B040556" w14:textId="3E693591"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Generic routing encapsulation (GRE)</w:t>
      </w:r>
      <w:r>
        <w:rPr>
          <w:noProof/>
        </w:rPr>
        <w:tab/>
      </w:r>
      <w:r>
        <w:rPr>
          <w:noProof/>
        </w:rPr>
        <w:fldChar w:fldCharType="begin" w:fldLock="1"/>
      </w:r>
      <w:r>
        <w:rPr>
          <w:noProof/>
        </w:rPr>
        <w:instrText xml:space="preserve"> PAGEREF _Toc187929187 \h </w:instrText>
      </w:r>
      <w:r>
        <w:rPr>
          <w:noProof/>
        </w:rPr>
      </w:r>
      <w:r>
        <w:rPr>
          <w:noProof/>
        </w:rPr>
        <w:fldChar w:fldCharType="separate"/>
      </w:r>
      <w:r>
        <w:rPr>
          <w:noProof/>
        </w:rPr>
        <w:t>80</w:t>
      </w:r>
      <w:r>
        <w:rPr>
          <w:noProof/>
        </w:rPr>
        <w:fldChar w:fldCharType="end"/>
      </w:r>
    </w:p>
    <w:p w14:paraId="744D9D70" w14:textId="5B812DA1" w:rsidR="00F907B2" w:rsidRDefault="00F907B2">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_Toc187929188 \h </w:instrText>
      </w:r>
      <w:r>
        <w:rPr>
          <w:noProof/>
        </w:rPr>
      </w:r>
      <w:r>
        <w:rPr>
          <w:noProof/>
        </w:rPr>
        <w:fldChar w:fldCharType="separate"/>
      </w:r>
      <w:r>
        <w:rPr>
          <w:noProof/>
        </w:rPr>
        <w:t>81</w:t>
      </w:r>
      <w:r>
        <w:rPr>
          <w:noProof/>
        </w:rPr>
        <w:fldChar w:fldCharType="end"/>
      </w:r>
    </w:p>
    <w:p w14:paraId="609DD2CA" w14:textId="5E39C153"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_Toc187929189 \h </w:instrText>
      </w:r>
      <w:r>
        <w:rPr>
          <w:noProof/>
        </w:rPr>
      </w:r>
      <w:r>
        <w:rPr>
          <w:noProof/>
        </w:rPr>
        <w:fldChar w:fldCharType="separate"/>
      </w:r>
      <w:r>
        <w:rPr>
          <w:noProof/>
        </w:rPr>
        <w:t>81</w:t>
      </w:r>
      <w:r>
        <w:rPr>
          <w:noProof/>
        </w:rPr>
        <w:fldChar w:fldCharType="end"/>
      </w:r>
    </w:p>
    <w:p w14:paraId="21AC6806" w14:textId="57EA6CC3"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_Toc187929190 \h </w:instrText>
      </w:r>
      <w:r>
        <w:rPr>
          <w:noProof/>
        </w:rPr>
      </w:r>
      <w:r>
        <w:rPr>
          <w:noProof/>
        </w:rPr>
        <w:fldChar w:fldCharType="separate"/>
      </w:r>
      <w:r>
        <w:rPr>
          <w:noProof/>
        </w:rPr>
        <w:t>82</w:t>
      </w:r>
      <w:r>
        <w:rPr>
          <w:noProof/>
        </w:rPr>
        <w:fldChar w:fldCharType="end"/>
      </w:r>
    </w:p>
    <w:p w14:paraId="6E1F8372" w14:textId="6AE552B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_Toc187929191 \h </w:instrText>
      </w:r>
      <w:r>
        <w:rPr>
          <w:noProof/>
        </w:rPr>
      </w:r>
      <w:r>
        <w:rPr>
          <w:noProof/>
        </w:rPr>
        <w:fldChar w:fldCharType="separate"/>
      </w:r>
      <w:r>
        <w:rPr>
          <w:noProof/>
        </w:rPr>
        <w:t>82</w:t>
      </w:r>
      <w:r>
        <w:rPr>
          <w:noProof/>
        </w:rPr>
        <w:fldChar w:fldCharType="end"/>
      </w:r>
    </w:p>
    <w:p w14:paraId="4A02A160" w14:textId="61FC702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_Toc187929192 \h </w:instrText>
      </w:r>
      <w:r>
        <w:rPr>
          <w:noProof/>
        </w:rPr>
      </w:r>
      <w:r>
        <w:rPr>
          <w:noProof/>
        </w:rPr>
        <w:fldChar w:fldCharType="separate"/>
      </w:r>
      <w:r>
        <w:rPr>
          <w:noProof/>
        </w:rPr>
        <w:t>82</w:t>
      </w:r>
      <w:r>
        <w:rPr>
          <w:noProof/>
        </w:rPr>
        <w:fldChar w:fldCharType="end"/>
      </w:r>
    </w:p>
    <w:p w14:paraId="61F5CE8B" w14:textId="294B8282"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CB219D">
        <w:rPr>
          <w:noProof/>
          <w:lang w:val="en-US"/>
        </w:rPr>
        <w:t>PLMN ID</w:t>
      </w:r>
      <w:r>
        <w:rPr>
          <w:noProof/>
        </w:rPr>
        <w:tab/>
      </w:r>
      <w:r>
        <w:rPr>
          <w:noProof/>
        </w:rPr>
        <w:fldChar w:fldCharType="begin" w:fldLock="1"/>
      </w:r>
      <w:r>
        <w:rPr>
          <w:noProof/>
        </w:rPr>
        <w:instrText xml:space="preserve"> PAGEREF _Toc187929193 \h </w:instrText>
      </w:r>
      <w:r>
        <w:rPr>
          <w:noProof/>
        </w:rPr>
      </w:r>
      <w:r>
        <w:rPr>
          <w:noProof/>
        </w:rPr>
        <w:fldChar w:fldCharType="separate"/>
      </w:r>
      <w:r>
        <w:rPr>
          <w:noProof/>
        </w:rPr>
        <w:t>83</w:t>
      </w:r>
      <w:r>
        <w:rPr>
          <w:noProof/>
        </w:rPr>
        <w:fldChar w:fldCharType="end"/>
      </w:r>
    </w:p>
    <w:p w14:paraId="2E018F33" w14:textId="2703D965"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CB219D">
        <w:rPr>
          <w:noProof/>
          <w:lang w:val="en-CA"/>
        </w:rPr>
        <w:t>IKEv2 Notify Message Type value</w:t>
      </w:r>
      <w:r>
        <w:rPr>
          <w:noProof/>
        </w:rPr>
        <w:tab/>
      </w:r>
      <w:r>
        <w:rPr>
          <w:noProof/>
        </w:rPr>
        <w:fldChar w:fldCharType="begin" w:fldLock="1"/>
      </w:r>
      <w:r>
        <w:rPr>
          <w:noProof/>
        </w:rPr>
        <w:instrText xml:space="preserve"> PAGEREF _Toc187929194 \h </w:instrText>
      </w:r>
      <w:r>
        <w:rPr>
          <w:noProof/>
        </w:rPr>
      </w:r>
      <w:r>
        <w:rPr>
          <w:noProof/>
        </w:rPr>
        <w:fldChar w:fldCharType="separate"/>
      </w:r>
      <w:r>
        <w:rPr>
          <w:noProof/>
        </w:rPr>
        <w:t>83</w:t>
      </w:r>
      <w:r>
        <w:rPr>
          <w:noProof/>
        </w:rPr>
        <w:fldChar w:fldCharType="end"/>
      </w:r>
    </w:p>
    <w:p w14:paraId="0CDF762A" w14:textId="6C5E9387"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CB219D">
        <w:rPr>
          <w:noProof/>
          <w:lang w:val="en-CA"/>
        </w:rPr>
        <w:t>General</w:t>
      </w:r>
      <w:r>
        <w:rPr>
          <w:noProof/>
        </w:rPr>
        <w:tab/>
      </w:r>
      <w:r>
        <w:rPr>
          <w:noProof/>
        </w:rPr>
        <w:fldChar w:fldCharType="begin" w:fldLock="1"/>
      </w:r>
      <w:r>
        <w:rPr>
          <w:noProof/>
        </w:rPr>
        <w:instrText xml:space="preserve"> PAGEREF _Toc187929195 \h </w:instrText>
      </w:r>
      <w:r>
        <w:rPr>
          <w:noProof/>
        </w:rPr>
      </w:r>
      <w:r>
        <w:rPr>
          <w:noProof/>
        </w:rPr>
        <w:fldChar w:fldCharType="separate"/>
      </w:r>
      <w:r>
        <w:rPr>
          <w:noProof/>
        </w:rPr>
        <w:t>83</w:t>
      </w:r>
      <w:r>
        <w:rPr>
          <w:noProof/>
        </w:rPr>
        <w:fldChar w:fldCharType="end"/>
      </w:r>
    </w:p>
    <w:p w14:paraId="73C4EC8A" w14:textId="4ED9B063"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CB219D">
        <w:rPr>
          <w:noProof/>
          <w:lang w:val="en-CA"/>
        </w:rPr>
        <w:t>Private Notify Message - Error Types</w:t>
      </w:r>
      <w:r>
        <w:rPr>
          <w:noProof/>
        </w:rPr>
        <w:tab/>
      </w:r>
      <w:r>
        <w:rPr>
          <w:noProof/>
        </w:rPr>
        <w:fldChar w:fldCharType="begin" w:fldLock="1"/>
      </w:r>
      <w:r>
        <w:rPr>
          <w:noProof/>
        </w:rPr>
        <w:instrText xml:space="preserve"> PAGEREF _Toc187929196 \h </w:instrText>
      </w:r>
      <w:r>
        <w:rPr>
          <w:noProof/>
        </w:rPr>
      </w:r>
      <w:r>
        <w:rPr>
          <w:noProof/>
        </w:rPr>
        <w:fldChar w:fldCharType="separate"/>
      </w:r>
      <w:r>
        <w:rPr>
          <w:noProof/>
        </w:rPr>
        <w:t>84</w:t>
      </w:r>
      <w:r>
        <w:rPr>
          <w:noProof/>
        </w:rPr>
        <w:fldChar w:fldCharType="end"/>
      </w:r>
    </w:p>
    <w:p w14:paraId="64B36EAE" w14:textId="7DA7CED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CB219D">
        <w:rPr>
          <w:noProof/>
          <w:lang w:val="en-CA"/>
        </w:rPr>
        <w:t>Private Notify Message - Status Types</w:t>
      </w:r>
      <w:r>
        <w:rPr>
          <w:noProof/>
        </w:rPr>
        <w:tab/>
      </w:r>
      <w:r>
        <w:rPr>
          <w:noProof/>
        </w:rPr>
        <w:fldChar w:fldCharType="begin" w:fldLock="1"/>
      </w:r>
      <w:r>
        <w:rPr>
          <w:noProof/>
        </w:rPr>
        <w:instrText xml:space="preserve"> PAGEREF _Toc187929197 \h </w:instrText>
      </w:r>
      <w:r>
        <w:rPr>
          <w:noProof/>
        </w:rPr>
      </w:r>
      <w:r>
        <w:rPr>
          <w:noProof/>
        </w:rPr>
        <w:fldChar w:fldCharType="separate"/>
      </w:r>
      <w:r>
        <w:rPr>
          <w:noProof/>
        </w:rPr>
        <w:t>84</w:t>
      </w:r>
      <w:r>
        <w:rPr>
          <w:noProof/>
        </w:rPr>
        <w:fldChar w:fldCharType="end"/>
      </w:r>
    </w:p>
    <w:p w14:paraId="52A9EF7D" w14:textId="5D4B38A6"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CB219D">
        <w:rPr>
          <w:noProof/>
          <w:lang w:val="en-US"/>
        </w:rPr>
        <w:t>TNGF IPv4 contact info</w:t>
      </w:r>
      <w:r>
        <w:rPr>
          <w:noProof/>
        </w:rPr>
        <w:tab/>
      </w:r>
      <w:r>
        <w:rPr>
          <w:noProof/>
        </w:rPr>
        <w:fldChar w:fldCharType="begin" w:fldLock="1"/>
      </w:r>
      <w:r>
        <w:rPr>
          <w:noProof/>
        </w:rPr>
        <w:instrText xml:space="preserve"> PAGEREF _Toc187929198 \h </w:instrText>
      </w:r>
      <w:r>
        <w:rPr>
          <w:noProof/>
        </w:rPr>
      </w:r>
      <w:r>
        <w:rPr>
          <w:noProof/>
        </w:rPr>
        <w:fldChar w:fldCharType="separate"/>
      </w:r>
      <w:r>
        <w:rPr>
          <w:noProof/>
        </w:rPr>
        <w:t>85</w:t>
      </w:r>
      <w:r>
        <w:rPr>
          <w:noProof/>
        </w:rPr>
        <w:fldChar w:fldCharType="end"/>
      </w:r>
    </w:p>
    <w:p w14:paraId="5C5565ED" w14:textId="3F46F099"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CB219D">
        <w:rPr>
          <w:noProof/>
          <w:lang w:val="en-US"/>
        </w:rPr>
        <w:t>TNGF IPv6 contact info</w:t>
      </w:r>
      <w:r>
        <w:rPr>
          <w:noProof/>
        </w:rPr>
        <w:tab/>
      </w:r>
      <w:r>
        <w:rPr>
          <w:noProof/>
        </w:rPr>
        <w:fldChar w:fldCharType="begin" w:fldLock="1"/>
      </w:r>
      <w:r>
        <w:rPr>
          <w:noProof/>
        </w:rPr>
        <w:instrText xml:space="preserve"> PAGEREF _Toc187929199 \h </w:instrText>
      </w:r>
      <w:r>
        <w:rPr>
          <w:noProof/>
        </w:rPr>
      </w:r>
      <w:r>
        <w:rPr>
          <w:noProof/>
        </w:rPr>
        <w:fldChar w:fldCharType="separate"/>
      </w:r>
      <w:r>
        <w:rPr>
          <w:noProof/>
        </w:rPr>
        <w:t>86</w:t>
      </w:r>
      <w:r>
        <w:rPr>
          <w:noProof/>
        </w:rPr>
        <w:fldChar w:fldCharType="end"/>
      </w:r>
    </w:p>
    <w:p w14:paraId="533414EE" w14:textId="708A71E7"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CB219D">
        <w:rPr>
          <w:noProof/>
          <w:lang w:val="en-US" w:eastAsia="zh-CN"/>
        </w:rPr>
        <w:t>NID</w:t>
      </w:r>
      <w:r>
        <w:rPr>
          <w:noProof/>
        </w:rPr>
        <w:tab/>
      </w:r>
      <w:r>
        <w:rPr>
          <w:noProof/>
        </w:rPr>
        <w:fldChar w:fldCharType="begin" w:fldLock="1"/>
      </w:r>
      <w:r>
        <w:rPr>
          <w:noProof/>
        </w:rPr>
        <w:instrText xml:space="preserve"> PAGEREF _Toc187929200 \h </w:instrText>
      </w:r>
      <w:r>
        <w:rPr>
          <w:noProof/>
        </w:rPr>
      </w:r>
      <w:r>
        <w:rPr>
          <w:noProof/>
        </w:rPr>
        <w:fldChar w:fldCharType="separate"/>
      </w:r>
      <w:r>
        <w:rPr>
          <w:noProof/>
        </w:rPr>
        <w:t>86</w:t>
      </w:r>
      <w:r>
        <w:rPr>
          <w:noProof/>
        </w:rPr>
        <w:fldChar w:fldCharType="end"/>
      </w:r>
    </w:p>
    <w:p w14:paraId="1013D484" w14:textId="37130835"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_Toc187929201 \h </w:instrText>
      </w:r>
      <w:r>
        <w:rPr>
          <w:noProof/>
        </w:rPr>
      </w:r>
      <w:r>
        <w:rPr>
          <w:noProof/>
        </w:rPr>
        <w:fldChar w:fldCharType="separate"/>
      </w:r>
      <w:r>
        <w:rPr>
          <w:noProof/>
        </w:rPr>
        <w:t>87</w:t>
      </w:r>
      <w:r>
        <w:rPr>
          <w:noProof/>
        </w:rPr>
        <w:fldChar w:fldCharType="end"/>
      </w:r>
    </w:p>
    <w:p w14:paraId="63CC8E90" w14:textId="7A35733A"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CB219D">
        <w:rPr>
          <w:noProof/>
          <w:lang w:val="en-US"/>
        </w:rPr>
        <w:t>IKEv2 Notify payloads</w:t>
      </w:r>
      <w:r>
        <w:rPr>
          <w:noProof/>
        </w:rPr>
        <w:tab/>
      </w:r>
      <w:r>
        <w:rPr>
          <w:noProof/>
        </w:rPr>
        <w:fldChar w:fldCharType="begin" w:fldLock="1"/>
      </w:r>
      <w:r>
        <w:rPr>
          <w:noProof/>
        </w:rPr>
        <w:instrText xml:space="preserve"> PAGEREF _Toc187929202 \h </w:instrText>
      </w:r>
      <w:r>
        <w:rPr>
          <w:noProof/>
        </w:rPr>
      </w:r>
      <w:r>
        <w:rPr>
          <w:noProof/>
        </w:rPr>
        <w:fldChar w:fldCharType="separate"/>
      </w:r>
      <w:r>
        <w:rPr>
          <w:noProof/>
        </w:rPr>
        <w:t>87</w:t>
      </w:r>
      <w:r>
        <w:rPr>
          <w:noProof/>
        </w:rPr>
        <w:fldChar w:fldCharType="end"/>
      </w:r>
    </w:p>
    <w:p w14:paraId="39861682" w14:textId="26CE6624"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_Toc187929203 \h </w:instrText>
      </w:r>
      <w:r>
        <w:rPr>
          <w:noProof/>
        </w:rPr>
      </w:r>
      <w:r>
        <w:rPr>
          <w:noProof/>
        </w:rPr>
        <w:fldChar w:fldCharType="separate"/>
      </w:r>
      <w:r>
        <w:rPr>
          <w:noProof/>
        </w:rPr>
        <w:t>87</w:t>
      </w:r>
      <w:r>
        <w:rPr>
          <w:noProof/>
        </w:rPr>
        <w:fldChar w:fldCharType="end"/>
      </w:r>
    </w:p>
    <w:p w14:paraId="681A5E27" w14:textId="692B719C"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_Toc187929204 \h </w:instrText>
      </w:r>
      <w:r>
        <w:rPr>
          <w:noProof/>
        </w:rPr>
      </w:r>
      <w:r>
        <w:rPr>
          <w:noProof/>
        </w:rPr>
        <w:fldChar w:fldCharType="separate"/>
      </w:r>
      <w:r>
        <w:rPr>
          <w:noProof/>
        </w:rPr>
        <w:t>94</w:t>
      </w:r>
      <w:r>
        <w:rPr>
          <w:noProof/>
        </w:rPr>
        <w:fldChar w:fldCharType="end"/>
      </w:r>
    </w:p>
    <w:p w14:paraId="569AF1B5" w14:textId="51BFAADC"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_Toc187929205 \h </w:instrText>
      </w:r>
      <w:r>
        <w:rPr>
          <w:noProof/>
        </w:rPr>
      </w:r>
      <w:r>
        <w:rPr>
          <w:noProof/>
        </w:rPr>
        <w:fldChar w:fldCharType="separate"/>
      </w:r>
      <w:r>
        <w:rPr>
          <w:noProof/>
        </w:rPr>
        <w:t>94</w:t>
      </w:r>
      <w:r>
        <w:rPr>
          <w:noProof/>
        </w:rPr>
        <w:fldChar w:fldCharType="end"/>
      </w:r>
    </w:p>
    <w:p w14:paraId="11378A0B" w14:textId="5D49E88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_Toc187929206 \h </w:instrText>
      </w:r>
      <w:r>
        <w:rPr>
          <w:noProof/>
        </w:rPr>
      </w:r>
      <w:r>
        <w:rPr>
          <w:noProof/>
        </w:rPr>
        <w:fldChar w:fldCharType="separate"/>
      </w:r>
      <w:r>
        <w:rPr>
          <w:noProof/>
        </w:rPr>
        <w:t>95</w:t>
      </w:r>
      <w:r>
        <w:rPr>
          <w:noProof/>
        </w:rPr>
        <w:fldChar w:fldCharType="end"/>
      </w:r>
    </w:p>
    <w:p w14:paraId="1AB780F2" w14:textId="77655A50"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_Toc187929207 \h </w:instrText>
      </w:r>
      <w:r>
        <w:rPr>
          <w:noProof/>
        </w:rPr>
      </w:r>
      <w:r>
        <w:rPr>
          <w:noProof/>
        </w:rPr>
        <w:fldChar w:fldCharType="separate"/>
      </w:r>
      <w:r>
        <w:rPr>
          <w:noProof/>
        </w:rPr>
        <w:t>96</w:t>
      </w:r>
      <w:r>
        <w:rPr>
          <w:noProof/>
        </w:rPr>
        <w:fldChar w:fldCharType="end"/>
      </w:r>
    </w:p>
    <w:p w14:paraId="0CDA7931" w14:textId="692A2F31"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_Toc187929208 \h </w:instrText>
      </w:r>
      <w:r>
        <w:rPr>
          <w:noProof/>
        </w:rPr>
      </w:r>
      <w:r>
        <w:rPr>
          <w:noProof/>
        </w:rPr>
        <w:fldChar w:fldCharType="separate"/>
      </w:r>
      <w:r>
        <w:rPr>
          <w:noProof/>
        </w:rPr>
        <w:t>96</w:t>
      </w:r>
      <w:r>
        <w:rPr>
          <w:noProof/>
        </w:rPr>
        <w:fldChar w:fldCharType="end"/>
      </w:r>
    </w:p>
    <w:p w14:paraId="346805E6" w14:textId="7B9AF2E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sidRPr="00CB219D">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CB219D">
        <w:rPr>
          <w:noProof/>
          <w:lang w:val="en-US"/>
        </w:rPr>
        <w:t>N3GPP_BACKOFF_TIMER Notify payload</w:t>
      </w:r>
      <w:r>
        <w:rPr>
          <w:noProof/>
        </w:rPr>
        <w:tab/>
      </w:r>
      <w:r>
        <w:rPr>
          <w:noProof/>
        </w:rPr>
        <w:fldChar w:fldCharType="begin" w:fldLock="1"/>
      </w:r>
      <w:r>
        <w:rPr>
          <w:noProof/>
        </w:rPr>
        <w:instrText xml:space="preserve"> PAGEREF _Toc187929209 \h </w:instrText>
      </w:r>
      <w:r>
        <w:rPr>
          <w:noProof/>
        </w:rPr>
      </w:r>
      <w:r>
        <w:rPr>
          <w:noProof/>
        </w:rPr>
        <w:fldChar w:fldCharType="separate"/>
      </w:r>
      <w:r>
        <w:rPr>
          <w:noProof/>
        </w:rPr>
        <w:t>97</w:t>
      </w:r>
      <w:r>
        <w:rPr>
          <w:noProof/>
        </w:rPr>
        <w:fldChar w:fldCharType="end"/>
      </w:r>
    </w:p>
    <w:p w14:paraId="15B70BC5" w14:textId="38B73575"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9.3.1.8</w:t>
      </w:r>
      <w:r>
        <w:rPr>
          <w:rFonts w:asciiTheme="minorHAnsi" w:eastAsiaTheme="minorEastAsia" w:hAnsiTheme="minorHAnsi" w:cstheme="minorBidi"/>
          <w:noProof/>
          <w:kern w:val="2"/>
          <w:sz w:val="22"/>
          <w:szCs w:val="22"/>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_Toc187929210 \h </w:instrText>
      </w:r>
      <w:r>
        <w:rPr>
          <w:noProof/>
        </w:rPr>
      </w:r>
      <w:r>
        <w:rPr>
          <w:noProof/>
        </w:rPr>
        <w:fldChar w:fldCharType="separate"/>
      </w:r>
      <w:r>
        <w:rPr>
          <w:noProof/>
        </w:rPr>
        <w:t>97</w:t>
      </w:r>
      <w:r>
        <w:rPr>
          <w:noProof/>
        </w:rPr>
        <w:fldChar w:fldCharType="end"/>
      </w:r>
    </w:p>
    <w:p w14:paraId="2A4B356C" w14:textId="444DBF2B"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_Toc187929211 \h </w:instrText>
      </w:r>
      <w:r>
        <w:rPr>
          <w:noProof/>
        </w:rPr>
      </w:r>
      <w:r>
        <w:rPr>
          <w:noProof/>
        </w:rPr>
        <w:fldChar w:fldCharType="separate"/>
      </w:r>
      <w:r>
        <w:rPr>
          <w:noProof/>
        </w:rPr>
        <w:t>98</w:t>
      </w:r>
      <w:r>
        <w:rPr>
          <w:noProof/>
        </w:rPr>
        <w:fldChar w:fldCharType="end"/>
      </w:r>
    </w:p>
    <w:p w14:paraId="224D3432" w14:textId="3084337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_Toc187929212 \h </w:instrText>
      </w:r>
      <w:r>
        <w:rPr>
          <w:noProof/>
        </w:rPr>
      </w:r>
      <w:r>
        <w:rPr>
          <w:noProof/>
        </w:rPr>
        <w:fldChar w:fldCharType="separate"/>
      </w:r>
      <w:r>
        <w:rPr>
          <w:noProof/>
        </w:rPr>
        <w:t>98</w:t>
      </w:r>
      <w:r>
        <w:rPr>
          <w:noProof/>
        </w:rPr>
        <w:fldChar w:fldCharType="end"/>
      </w:r>
    </w:p>
    <w:p w14:paraId="06D83257" w14:textId="546E6BEE" w:rsidR="00F907B2" w:rsidRDefault="00F907B2">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_Toc187929213 \h </w:instrText>
      </w:r>
      <w:r>
        <w:rPr>
          <w:noProof/>
        </w:rPr>
      </w:r>
      <w:r>
        <w:rPr>
          <w:noProof/>
        </w:rPr>
        <w:fldChar w:fldCharType="separate"/>
      </w:r>
      <w:r>
        <w:rPr>
          <w:noProof/>
        </w:rPr>
        <w:t>98</w:t>
      </w:r>
      <w:r>
        <w:rPr>
          <w:noProof/>
        </w:rPr>
        <w:fldChar w:fldCharType="end"/>
      </w:r>
    </w:p>
    <w:p w14:paraId="2F0FF4B8" w14:textId="04B4E447"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_Toc187929214 \h </w:instrText>
      </w:r>
      <w:r>
        <w:rPr>
          <w:noProof/>
        </w:rPr>
      </w:r>
      <w:r>
        <w:rPr>
          <w:noProof/>
        </w:rPr>
        <w:fldChar w:fldCharType="separate"/>
      </w:r>
      <w:r>
        <w:rPr>
          <w:noProof/>
        </w:rPr>
        <w:t>98</w:t>
      </w:r>
      <w:r>
        <w:rPr>
          <w:noProof/>
        </w:rPr>
        <w:fldChar w:fldCharType="end"/>
      </w:r>
    </w:p>
    <w:p w14:paraId="122C0AC4" w14:textId="4ECE34B2"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_Toc187929215 \h </w:instrText>
      </w:r>
      <w:r>
        <w:rPr>
          <w:noProof/>
        </w:rPr>
      </w:r>
      <w:r>
        <w:rPr>
          <w:noProof/>
        </w:rPr>
        <w:fldChar w:fldCharType="separate"/>
      </w:r>
      <w:r>
        <w:rPr>
          <w:noProof/>
        </w:rPr>
        <w:t>99</w:t>
      </w:r>
      <w:r>
        <w:rPr>
          <w:noProof/>
        </w:rPr>
        <w:fldChar w:fldCharType="end"/>
      </w:r>
    </w:p>
    <w:p w14:paraId="3EA5C577" w14:textId="44023850"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_Toc187929216 \h </w:instrText>
      </w:r>
      <w:r>
        <w:rPr>
          <w:noProof/>
        </w:rPr>
      </w:r>
      <w:r>
        <w:rPr>
          <w:noProof/>
        </w:rPr>
        <w:fldChar w:fldCharType="separate"/>
      </w:r>
      <w:r>
        <w:rPr>
          <w:noProof/>
        </w:rPr>
        <w:t>103</w:t>
      </w:r>
      <w:r>
        <w:rPr>
          <w:noProof/>
        </w:rPr>
        <w:fldChar w:fldCharType="end"/>
      </w:r>
    </w:p>
    <w:p w14:paraId="78952BE9" w14:textId="1C0CA1FA"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_Toc187929217 \h </w:instrText>
      </w:r>
      <w:r>
        <w:rPr>
          <w:noProof/>
        </w:rPr>
      </w:r>
      <w:r>
        <w:rPr>
          <w:noProof/>
        </w:rPr>
        <w:fldChar w:fldCharType="separate"/>
      </w:r>
      <w:r>
        <w:rPr>
          <w:noProof/>
        </w:rPr>
        <w:t>104</w:t>
      </w:r>
      <w:r>
        <w:rPr>
          <w:noProof/>
        </w:rPr>
        <w:fldChar w:fldCharType="end"/>
      </w:r>
    </w:p>
    <w:p w14:paraId="0DC28701" w14:textId="2DC8082D"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_Toc187929218 \h </w:instrText>
      </w:r>
      <w:r>
        <w:rPr>
          <w:noProof/>
        </w:rPr>
      </w:r>
      <w:r>
        <w:rPr>
          <w:noProof/>
        </w:rPr>
        <w:fldChar w:fldCharType="separate"/>
      </w:r>
      <w:r>
        <w:rPr>
          <w:noProof/>
        </w:rPr>
        <w:t>105</w:t>
      </w:r>
      <w:r>
        <w:rPr>
          <w:noProof/>
        </w:rPr>
        <w:fldChar w:fldCharType="end"/>
      </w:r>
    </w:p>
    <w:p w14:paraId="7AC1E07D" w14:textId="7C1BD4B5" w:rsidR="00F907B2" w:rsidRDefault="00F907B2">
      <w:pPr>
        <w:pStyle w:val="TOC5"/>
        <w:rPr>
          <w:rFonts w:asciiTheme="minorHAnsi" w:eastAsiaTheme="minorEastAsia" w:hAnsiTheme="minorHAnsi" w:cstheme="minorBidi"/>
          <w:noProof/>
          <w:kern w:val="2"/>
          <w:sz w:val="22"/>
          <w:szCs w:val="22"/>
          <w:lang w:eastAsia="en-GB"/>
          <w14:ligatures w14:val="standardContextual"/>
        </w:rPr>
      </w:pPr>
      <w:r>
        <w:rPr>
          <w:noProof/>
        </w:rPr>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_Toc187929219 \h </w:instrText>
      </w:r>
      <w:r>
        <w:rPr>
          <w:noProof/>
        </w:rPr>
      </w:r>
      <w:r>
        <w:rPr>
          <w:noProof/>
        </w:rPr>
        <w:fldChar w:fldCharType="separate"/>
      </w:r>
      <w:r>
        <w:rPr>
          <w:noProof/>
        </w:rPr>
        <w:t>107</w:t>
      </w:r>
      <w:r>
        <w:rPr>
          <w:noProof/>
        </w:rPr>
        <w:fldChar w:fldCharType="end"/>
      </w:r>
    </w:p>
    <w:p w14:paraId="7ACE2546" w14:textId="78C91028" w:rsidR="00F907B2" w:rsidRDefault="00F907B2">
      <w:pPr>
        <w:pStyle w:val="TOC3"/>
        <w:rPr>
          <w:rFonts w:asciiTheme="minorHAnsi" w:eastAsiaTheme="minorEastAsia" w:hAnsiTheme="minorHAnsi" w:cstheme="minorBidi"/>
          <w:noProof/>
          <w:kern w:val="2"/>
          <w:sz w:val="22"/>
          <w:szCs w:val="22"/>
          <w:lang w:eastAsia="en-GB"/>
          <w14:ligatures w14:val="standardContextual"/>
        </w:rPr>
      </w:pPr>
      <w:r w:rsidRPr="00CB219D">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_Toc187929220 \h </w:instrText>
      </w:r>
      <w:r>
        <w:rPr>
          <w:noProof/>
        </w:rPr>
      </w:r>
      <w:r>
        <w:rPr>
          <w:noProof/>
        </w:rPr>
        <w:fldChar w:fldCharType="separate"/>
      </w:r>
      <w:r>
        <w:rPr>
          <w:noProof/>
        </w:rPr>
        <w:t>108</w:t>
      </w:r>
      <w:r>
        <w:rPr>
          <w:noProof/>
        </w:rPr>
        <w:fldChar w:fldCharType="end"/>
      </w:r>
    </w:p>
    <w:p w14:paraId="5178F706" w14:textId="7AA8A8A1" w:rsidR="00F907B2" w:rsidRDefault="00F907B2">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_Toc187929221 \h </w:instrText>
      </w:r>
      <w:r>
        <w:rPr>
          <w:noProof/>
        </w:rPr>
      </w:r>
      <w:r>
        <w:rPr>
          <w:noProof/>
        </w:rPr>
        <w:fldChar w:fldCharType="separate"/>
      </w:r>
      <w:r>
        <w:rPr>
          <w:noProof/>
        </w:rPr>
        <w:t>109</w:t>
      </w:r>
      <w:r>
        <w:rPr>
          <w:noProof/>
        </w:rPr>
        <w:fldChar w:fldCharType="end"/>
      </w:r>
    </w:p>
    <w:p w14:paraId="28A9801E" w14:textId="1DDC984D" w:rsidR="00F907B2" w:rsidRDefault="00F907B2" w:rsidP="00F907B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_Toc187929222 \h </w:instrText>
      </w:r>
      <w:r>
        <w:rPr>
          <w:noProof/>
        </w:rPr>
      </w:r>
      <w:r>
        <w:rPr>
          <w:noProof/>
        </w:rPr>
        <w:fldChar w:fldCharType="separate"/>
      </w:r>
      <w:r>
        <w:rPr>
          <w:noProof/>
        </w:rPr>
        <w:t>111</w:t>
      </w:r>
      <w:r>
        <w:rPr>
          <w:noProof/>
        </w:rPr>
        <w:fldChar w:fldCharType="end"/>
      </w:r>
    </w:p>
    <w:p w14:paraId="32F3E701" w14:textId="09A4B7B3" w:rsidR="00E63F21" w:rsidRDefault="002F6666">
      <w:r>
        <w:rPr>
          <w:noProof/>
          <w:sz w:val="22"/>
        </w:rPr>
        <w:fldChar w:fldCharType="end"/>
      </w:r>
    </w:p>
    <w:p w14:paraId="51F1E20F" w14:textId="77777777" w:rsidR="00763F92" w:rsidRPr="00022B68" w:rsidRDefault="00B910EA" w:rsidP="00B910EA">
      <w:pPr>
        <w:pStyle w:val="Heading1"/>
      </w:pPr>
      <w:bookmarkStart w:id="3" w:name="_CRForeword"/>
      <w:bookmarkEnd w:id="3"/>
      <w:r>
        <w:br w:type="page"/>
      </w:r>
      <w:bookmarkStart w:id="4" w:name="_Toc20212006"/>
      <w:bookmarkStart w:id="5" w:name="_Toc27744888"/>
      <w:bookmarkStart w:id="6" w:name="_Toc36114688"/>
      <w:bookmarkStart w:id="7" w:name="_Toc45271282"/>
      <w:bookmarkStart w:id="8" w:name="_Toc51936540"/>
      <w:bookmarkStart w:id="9" w:name="_Toc58230210"/>
      <w:bookmarkStart w:id="10" w:name="_Toc187928984"/>
      <w:r w:rsidR="00763F92" w:rsidRPr="00022B68">
        <w:lastRenderedPageBreak/>
        <w:t>Foreword</w:t>
      </w:r>
      <w:bookmarkEnd w:id="4"/>
      <w:bookmarkEnd w:id="5"/>
      <w:bookmarkEnd w:id="6"/>
      <w:bookmarkEnd w:id="7"/>
      <w:bookmarkEnd w:id="8"/>
      <w:bookmarkEnd w:id="9"/>
      <w:bookmarkEnd w:id="10"/>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bookmarkStart w:id="11" w:name="_CR1"/>
      <w:bookmarkEnd w:id="11"/>
      <w:r w:rsidRPr="00022B68">
        <w:br w:type="page"/>
      </w:r>
      <w:bookmarkStart w:id="12" w:name="_Toc20212007"/>
      <w:bookmarkStart w:id="13" w:name="_Toc27744889"/>
      <w:bookmarkStart w:id="14" w:name="_Toc36114689"/>
      <w:bookmarkStart w:id="15" w:name="_Toc45271283"/>
      <w:bookmarkStart w:id="16" w:name="_Toc51936541"/>
      <w:bookmarkStart w:id="17" w:name="_Toc58230211"/>
      <w:bookmarkStart w:id="18" w:name="_Toc187928985"/>
      <w:r w:rsidRPr="00022B68">
        <w:t>1</w:t>
      </w:r>
      <w:r w:rsidRPr="00022B68">
        <w:tab/>
        <w:t>Scope</w:t>
      </w:r>
      <w:bookmarkEnd w:id="12"/>
      <w:bookmarkEnd w:id="13"/>
      <w:bookmarkEnd w:id="14"/>
      <w:bookmarkEnd w:id="15"/>
      <w:bookmarkEnd w:id="16"/>
      <w:bookmarkEnd w:id="17"/>
      <w:bookmarkEnd w:id="18"/>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9"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20" w:name="_CR2"/>
      <w:bookmarkStart w:id="21" w:name="_Toc27744890"/>
      <w:bookmarkStart w:id="22" w:name="_Toc36114690"/>
      <w:bookmarkStart w:id="23" w:name="_Toc45271284"/>
      <w:bookmarkStart w:id="24" w:name="_Toc51936542"/>
      <w:bookmarkStart w:id="25" w:name="_Toc58230212"/>
      <w:bookmarkStart w:id="26" w:name="_Toc187928986"/>
      <w:bookmarkEnd w:id="20"/>
      <w:r>
        <w:t>2</w:t>
      </w:r>
      <w:r>
        <w:tab/>
        <w:t>References</w:t>
      </w:r>
      <w:bookmarkEnd w:id="19"/>
      <w:bookmarkEnd w:id="21"/>
      <w:bookmarkEnd w:id="22"/>
      <w:bookmarkEnd w:id="23"/>
      <w:bookmarkEnd w:id="24"/>
      <w:bookmarkEnd w:id="25"/>
      <w:bookmarkEnd w:id="26"/>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0B7AE27F"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rsidR="006977CA">
        <w:t>20</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044FCF8C"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w:t>
      </w:r>
      <w:r w:rsidR="006977CA">
        <w:t>2</w:t>
      </w:r>
      <w:r>
        <w:t>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04D9E430" w:rsidR="009E57FC" w:rsidRDefault="009E57FC" w:rsidP="009E57FC">
      <w:pPr>
        <w:pStyle w:val="EX"/>
        <w:rPr>
          <w:lang w:eastAsia="zh-CN"/>
        </w:rPr>
      </w:pPr>
      <w:r>
        <w:rPr>
          <w:lang w:val="en-US"/>
        </w:rPr>
        <w:t>[34]</w:t>
      </w:r>
      <w:r>
        <w:rPr>
          <w:lang w:val="en-US"/>
        </w:rPr>
        <w:tab/>
        <w:t>IETF RFC 2410: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1" w:name="_Toc20212009"/>
      <w:bookmarkStart w:id="32"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3"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4"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5" w:name="_CR3"/>
      <w:bookmarkStart w:id="36" w:name="_Toc51936543"/>
      <w:bookmarkStart w:id="37" w:name="_Toc58230213"/>
      <w:bookmarkStart w:id="38" w:name="_Toc187928987"/>
      <w:bookmarkEnd w:id="35"/>
      <w:r w:rsidRPr="00022B68">
        <w:t>3</w:t>
      </w:r>
      <w:r w:rsidRPr="00022B68">
        <w:tab/>
        <w:t>Definitions, symbols and abbreviations</w:t>
      </w:r>
      <w:bookmarkEnd w:id="31"/>
      <w:bookmarkEnd w:id="32"/>
      <w:bookmarkEnd w:id="33"/>
      <w:bookmarkEnd w:id="34"/>
      <w:bookmarkEnd w:id="36"/>
      <w:bookmarkEnd w:id="37"/>
      <w:bookmarkEnd w:id="38"/>
    </w:p>
    <w:p w14:paraId="112D5EBB" w14:textId="77777777" w:rsidR="00763F92" w:rsidRPr="00022B68" w:rsidRDefault="00763F92" w:rsidP="00763F92">
      <w:pPr>
        <w:pStyle w:val="Heading2"/>
      </w:pPr>
      <w:bookmarkStart w:id="39" w:name="_CR3_1"/>
      <w:bookmarkStart w:id="40" w:name="_Toc20212010"/>
      <w:bookmarkStart w:id="41" w:name="_Toc27744892"/>
      <w:bookmarkStart w:id="42" w:name="_Toc36114692"/>
      <w:bookmarkStart w:id="43" w:name="_Toc45271286"/>
      <w:bookmarkStart w:id="44" w:name="_Toc51936544"/>
      <w:bookmarkStart w:id="45" w:name="_Toc58230214"/>
      <w:bookmarkStart w:id="46" w:name="_Toc187928988"/>
      <w:bookmarkEnd w:id="39"/>
      <w:r w:rsidRPr="00022B68">
        <w:t>3.1</w:t>
      </w:r>
      <w:r w:rsidRPr="00022B68">
        <w:tab/>
        <w:t>Definitions</w:t>
      </w:r>
      <w:bookmarkEnd w:id="40"/>
      <w:bookmarkEnd w:id="41"/>
      <w:bookmarkEnd w:id="42"/>
      <w:bookmarkEnd w:id="43"/>
      <w:bookmarkEnd w:id="44"/>
      <w:bookmarkEnd w:id="45"/>
      <w:bookmarkEnd w:id="46"/>
    </w:p>
    <w:p w14:paraId="1497E57B" w14:textId="3E840110" w:rsidR="00763F92" w:rsidRDefault="00763F92" w:rsidP="00763F92">
      <w:r w:rsidRPr="00022B68">
        <w:t xml:space="preserve">For the purposes of the present document, the terms and definitions given in </w:t>
      </w:r>
      <w:bookmarkStart w:id="47" w:name="OLE_LINK6"/>
      <w:bookmarkStart w:id="48" w:name="OLE_LINK7"/>
      <w:bookmarkStart w:id="49" w:name="OLE_LINK8"/>
      <w:r w:rsidRPr="00022B68">
        <w:t>3GPP</w:t>
      </w:r>
      <w:bookmarkEnd w:id="47"/>
      <w:bookmarkEnd w:id="48"/>
      <w:bookmarkEnd w:id="49"/>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50"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51" w:name="_Hlk135887869"/>
      <w:r w:rsidRPr="007034AF">
        <w:rPr>
          <w:bCs/>
        </w:rPr>
        <w:t>The UE using 5G NSWO authenticates using credentials in the selected entry of "list of subscriber data" or using credentials in the USIM, if PLMN subscription is selected.</w:t>
      </w:r>
      <w:bookmarkEnd w:id="50"/>
      <w:bookmarkEnd w:id="51"/>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2" w:name="_Toc20212011"/>
      <w:bookmarkStart w:id="53"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4" w:name="_Toc36114693"/>
      <w:bookmarkStart w:id="55" w:name="_Toc45271287"/>
      <w:r>
        <w:t>For the purposes of the present document, the following terms and definitions given in 3GPP TS 23.316 [</w:t>
      </w:r>
      <w:r w:rsidR="00624A97">
        <w:rPr>
          <w:lang w:val="en-US"/>
        </w:rPr>
        <w:t>40</w:t>
      </w:r>
      <w:r>
        <w:t>] apply:</w:t>
      </w:r>
    </w:p>
    <w:p w14:paraId="181EF0AD" w14:textId="272DBEDC" w:rsidR="006244ED" w:rsidRPr="00FC099D" w:rsidRDefault="006244ED" w:rsidP="006244ED">
      <w:pPr>
        <w:pStyle w:val="EW"/>
        <w:rPr>
          <w:b/>
          <w:bCs/>
          <w:lang w:val="fr-FR"/>
        </w:rPr>
      </w:pPr>
      <w:r w:rsidRPr="00FC099D">
        <w:rPr>
          <w:b/>
          <w:bCs/>
          <w:lang w:val="fr-FR"/>
        </w:rPr>
        <w:t>Authenticable Non-3GPP (AUN3)</w:t>
      </w:r>
      <w:r w:rsidR="006439AE">
        <w:rPr>
          <w:b/>
          <w:bCs/>
          <w:lang w:val="fr-FR"/>
        </w:rPr>
        <w:t xml:space="preserve"> device</w:t>
      </w:r>
    </w:p>
    <w:p w14:paraId="4ADF2975" w14:textId="20FFB286" w:rsidR="006244ED" w:rsidRPr="00FC099D" w:rsidRDefault="006244ED" w:rsidP="00786697">
      <w:pPr>
        <w:pStyle w:val="EW"/>
        <w:rPr>
          <w:b/>
          <w:bCs/>
          <w:lang w:val="fr-FR"/>
        </w:rPr>
      </w:pPr>
      <w:r w:rsidRPr="00FC099D">
        <w:rPr>
          <w:b/>
          <w:bCs/>
          <w:lang w:val="fr-FR"/>
        </w:rPr>
        <w:t>Non-Authenticable Non-3GPP (NAUN3)</w:t>
      </w:r>
      <w:r w:rsidR="006439AE">
        <w:rPr>
          <w:b/>
          <w:bCs/>
          <w:lang w:val="fr-FR"/>
        </w:rPr>
        <w:t xml:space="preserve"> </w:t>
      </w:r>
      <w:r w:rsidR="006439AE" w:rsidRPr="00FC099D">
        <w:rPr>
          <w:b/>
          <w:bCs/>
          <w:lang w:val="fr-FR"/>
        </w:rPr>
        <w:t>device</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6" w:name="_CR3_2"/>
      <w:bookmarkStart w:id="57" w:name="_Toc51936545"/>
      <w:bookmarkStart w:id="58" w:name="_Toc58230215"/>
      <w:bookmarkStart w:id="59" w:name="_Toc187928989"/>
      <w:bookmarkEnd w:id="56"/>
      <w:r w:rsidRPr="00022B68">
        <w:t>3.</w:t>
      </w:r>
      <w:r w:rsidR="00B748CD">
        <w:t>2</w:t>
      </w:r>
      <w:r w:rsidRPr="00022B68">
        <w:tab/>
        <w:t>Abbreviations</w:t>
      </w:r>
      <w:bookmarkEnd w:id="52"/>
      <w:bookmarkEnd w:id="53"/>
      <w:bookmarkEnd w:id="54"/>
      <w:bookmarkEnd w:id="55"/>
      <w:bookmarkEnd w:id="57"/>
      <w:bookmarkEnd w:id="58"/>
      <w:bookmarkEnd w:id="59"/>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35CDBD02" w14:textId="4F6D67AB" w:rsidR="006439AE" w:rsidRDefault="006439AE" w:rsidP="009D29C6">
      <w:pPr>
        <w:pStyle w:val="EW"/>
      </w:pPr>
      <w:r>
        <w:t>AUN3</w:t>
      </w:r>
      <w:r>
        <w:tab/>
        <w:t>Authenticable Non-3GPP</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4570F98E" w14:textId="757516E9" w:rsidR="0047695E" w:rsidRDefault="0047695E" w:rsidP="008E13F3">
      <w:pPr>
        <w:pStyle w:val="EW"/>
      </w:pPr>
      <w:r>
        <w:t>FT</w:t>
      </w:r>
      <w:r>
        <w:tab/>
      </w:r>
      <w:r w:rsidRPr="007A097C">
        <w:rPr>
          <w:iCs/>
        </w:rPr>
        <w:t>Fast BSS Transition</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Default="00373363" w:rsidP="00751906">
      <w:pPr>
        <w:pStyle w:val="EW"/>
      </w:pPr>
      <w:r w:rsidRPr="00C75448">
        <w:t>NAPTR</w:t>
      </w:r>
      <w:r w:rsidRPr="006242AD">
        <w:tab/>
      </w:r>
      <w:r w:rsidRPr="00AA5E9F">
        <w:t>Naming Authority Pointer</w:t>
      </w:r>
    </w:p>
    <w:p w14:paraId="29BC71E0" w14:textId="2452BBE1" w:rsidR="006439AE" w:rsidRPr="0063337C" w:rsidRDefault="006439AE" w:rsidP="00751906">
      <w:pPr>
        <w:pStyle w:val="EW"/>
        <w:rPr>
          <w:lang w:val="fr-FR"/>
        </w:rPr>
      </w:pPr>
      <w:r w:rsidRPr="0063337C">
        <w:rPr>
          <w:lang w:val="fr-FR"/>
        </w:rPr>
        <w:t>NAUN3</w:t>
      </w:r>
      <w:r w:rsidRPr="0063337C">
        <w:rPr>
          <w:lang w:val="fr-FR"/>
        </w:rPr>
        <w:tab/>
        <w:t>Non-Authenticable Non-3GPP</w:t>
      </w:r>
    </w:p>
    <w:p w14:paraId="346AD956" w14:textId="77777777" w:rsidR="009C5CB7" w:rsidRPr="0063337C" w:rsidRDefault="009C5CB7" w:rsidP="009C5CB7">
      <w:pPr>
        <w:pStyle w:val="EW"/>
        <w:rPr>
          <w:lang w:val="fr-FR"/>
        </w:rPr>
      </w:pPr>
      <w:r w:rsidRPr="0063337C">
        <w:rPr>
          <w:lang w:val="fr-FR"/>
        </w:rPr>
        <w:t>NAS</w:t>
      </w:r>
      <w:r w:rsidRPr="0063337C">
        <w:rPr>
          <w:lang w:val="fr-FR"/>
        </w:rP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60" w:name="_CR4"/>
      <w:bookmarkStart w:id="61" w:name="_Toc20212012"/>
      <w:bookmarkStart w:id="62" w:name="_Toc27744894"/>
      <w:bookmarkStart w:id="63" w:name="_Toc36114694"/>
      <w:bookmarkStart w:id="64" w:name="_Toc45271288"/>
      <w:bookmarkStart w:id="65" w:name="_Toc51936546"/>
      <w:bookmarkStart w:id="66" w:name="_Toc58230216"/>
      <w:bookmarkStart w:id="67" w:name="_Toc187928990"/>
      <w:bookmarkEnd w:id="60"/>
      <w:r>
        <w:t>4</w:t>
      </w:r>
      <w:r>
        <w:tab/>
        <w:t>General</w:t>
      </w:r>
      <w:bookmarkEnd w:id="61"/>
      <w:bookmarkEnd w:id="62"/>
      <w:bookmarkEnd w:id="63"/>
      <w:bookmarkEnd w:id="64"/>
      <w:bookmarkEnd w:id="65"/>
      <w:bookmarkEnd w:id="66"/>
      <w:bookmarkEnd w:id="67"/>
    </w:p>
    <w:p w14:paraId="045D3E54" w14:textId="77777777" w:rsidR="00B748CD" w:rsidRDefault="00B748CD" w:rsidP="00B748CD">
      <w:pPr>
        <w:pStyle w:val="Heading2"/>
      </w:pPr>
      <w:bookmarkStart w:id="68" w:name="_CR4_1"/>
      <w:bookmarkStart w:id="69" w:name="_Toc20212013"/>
      <w:bookmarkStart w:id="70" w:name="_Toc27744895"/>
      <w:bookmarkStart w:id="71" w:name="_Toc36114695"/>
      <w:bookmarkStart w:id="72" w:name="_Toc45271289"/>
      <w:bookmarkStart w:id="73" w:name="_Toc51936547"/>
      <w:bookmarkStart w:id="74" w:name="_Toc58230217"/>
      <w:bookmarkStart w:id="75" w:name="_Toc187928991"/>
      <w:bookmarkEnd w:id="68"/>
      <w:r>
        <w:t>4.1</w:t>
      </w:r>
      <w:r>
        <w:tab/>
        <w:t>Overview</w:t>
      </w:r>
      <w:bookmarkEnd w:id="69"/>
      <w:bookmarkEnd w:id="70"/>
      <w:bookmarkEnd w:id="71"/>
      <w:bookmarkEnd w:id="72"/>
      <w:bookmarkEnd w:id="73"/>
      <w:bookmarkEnd w:id="74"/>
      <w:bookmarkEnd w:id="75"/>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76" w:name="_Hlk151044862"/>
      <w:r>
        <w:rPr>
          <w:lang w:eastAsia="ko-KR"/>
        </w:rPr>
        <w:t>NOTE 1:</w:t>
      </w:r>
      <w:r>
        <w:rPr>
          <w:lang w:eastAsia="ko-KR"/>
        </w:rPr>
        <w:tab/>
        <w:t>A wireline access network does not indicate PLMNs or SNPNs for which it supports connectivity.</w:t>
      </w:r>
    </w:p>
    <w:bookmarkEnd w:id="76"/>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77" w:name="_CR4_2"/>
      <w:bookmarkStart w:id="78" w:name="_Toc20212014"/>
      <w:bookmarkStart w:id="79" w:name="_Toc27744896"/>
      <w:bookmarkStart w:id="80" w:name="_Toc36114696"/>
      <w:bookmarkStart w:id="81" w:name="_Toc45271290"/>
      <w:bookmarkStart w:id="82" w:name="_Toc51936548"/>
      <w:bookmarkStart w:id="83" w:name="_Toc58230218"/>
      <w:bookmarkStart w:id="84" w:name="_Toc187928992"/>
      <w:bookmarkEnd w:id="77"/>
      <w:r w:rsidRPr="00022B68">
        <w:t>4.2</w:t>
      </w:r>
      <w:r w:rsidRPr="00022B68">
        <w:tab/>
      </w:r>
      <w:r w:rsidR="009F4097">
        <w:t>U</w:t>
      </w:r>
      <w:r w:rsidR="00FF478C">
        <w:t>ntrusted access</w:t>
      </w:r>
      <w:bookmarkEnd w:id="78"/>
      <w:bookmarkEnd w:id="79"/>
      <w:bookmarkEnd w:id="80"/>
      <w:bookmarkEnd w:id="81"/>
      <w:bookmarkEnd w:id="82"/>
      <w:bookmarkEnd w:id="83"/>
      <w:bookmarkEnd w:id="8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85" w:name="_CR4_3"/>
      <w:bookmarkStart w:id="86" w:name="_Toc20212015"/>
      <w:bookmarkStart w:id="87" w:name="_Toc27744897"/>
      <w:bookmarkStart w:id="88" w:name="_Toc36114697"/>
      <w:bookmarkStart w:id="89" w:name="_Toc45271291"/>
      <w:bookmarkStart w:id="90" w:name="_Toc51936549"/>
      <w:bookmarkStart w:id="91" w:name="_Toc58230219"/>
      <w:bookmarkStart w:id="92" w:name="_Toc187928993"/>
      <w:bookmarkEnd w:id="85"/>
      <w:r>
        <w:t>4.3</w:t>
      </w:r>
      <w:r>
        <w:tab/>
        <w:t>Identities</w:t>
      </w:r>
      <w:bookmarkEnd w:id="86"/>
      <w:bookmarkEnd w:id="87"/>
      <w:bookmarkEnd w:id="88"/>
      <w:bookmarkEnd w:id="89"/>
      <w:bookmarkEnd w:id="90"/>
      <w:bookmarkEnd w:id="91"/>
      <w:bookmarkEnd w:id="92"/>
    </w:p>
    <w:p w14:paraId="32C2A011" w14:textId="77777777" w:rsidR="00751906" w:rsidRDefault="00751906" w:rsidP="00751906">
      <w:pPr>
        <w:pStyle w:val="Heading3"/>
      </w:pPr>
      <w:bookmarkStart w:id="93" w:name="_CR4_3_1"/>
      <w:bookmarkStart w:id="94" w:name="_Toc20212016"/>
      <w:bookmarkStart w:id="95" w:name="_Toc27744898"/>
      <w:bookmarkStart w:id="96" w:name="_Toc36114698"/>
      <w:bookmarkStart w:id="97" w:name="_Toc45271292"/>
      <w:bookmarkStart w:id="98" w:name="_Toc51936550"/>
      <w:bookmarkStart w:id="99" w:name="_Toc58230220"/>
      <w:bookmarkStart w:id="100" w:name="_Toc187928994"/>
      <w:bookmarkEnd w:id="93"/>
      <w:r>
        <w:t>4.3.1</w:t>
      </w:r>
      <w:r>
        <w:tab/>
        <w:t>User identities</w:t>
      </w:r>
      <w:bookmarkEnd w:id="94"/>
      <w:bookmarkEnd w:id="95"/>
      <w:bookmarkEnd w:id="96"/>
      <w:bookmarkEnd w:id="97"/>
      <w:bookmarkEnd w:id="98"/>
      <w:bookmarkEnd w:id="99"/>
      <w:bookmarkEnd w:id="100"/>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101" w:name="_CR4_3_2"/>
      <w:bookmarkStart w:id="102" w:name="_Toc20212017"/>
      <w:bookmarkStart w:id="103" w:name="_Toc27744899"/>
      <w:bookmarkStart w:id="104" w:name="_Toc36114699"/>
      <w:bookmarkStart w:id="105" w:name="_Toc45271293"/>
      <w:bookmarkStart w:id="106" w:name="_Toc51936551"/>
      <w:bookmarkStart w:id="107" w:name="_Toc58230221"/>
      <w:bookmarkStart w:id="108" w:name="_Toc187928995"/>
      <w:bookmarkEnd w:id="101"/>
      <w:r>
        <w:t>4.3.2</w:t>
      </w:r>
      <w:r>
        <w:tab/>
        <w:t>FQDN for N3IWF Selection</w:t>
      </w:r>
      <w:bookmarkEnd w:id="102"/>
      <w:bookmarkEnd w:id="103"/>
      <w:bookmarkEnd w:id="104"/>
      <w:bookmarkEnd w:id="105"/>
      <w:bookmarkEnd w:id="106"/>
      <w:bookmarkEnd w:id="107"/>
      <w:bookmarkEnd w:id="108"/>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D34629">
      <w:pPr>
        <w:ind w:left="720" w:hanging="360"/>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D34629">
      <w:pPr>
        <w:pStyle w:val="B1"/>
        <w:ind w:left="720" w:hanging="360"/>
      </w:pPr>
      <w:r>
        <w:t>b)</w:t>
      </w:r>
      <w:r>
        <w:tab/>
      </w:r>
      <w:r w:rsidR="00E051CA">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09" w:name="_CR4_4"/>
      <w:bookmarkStart w:id="110" w:name="_Toc20212018"/>
      <w:bookmarkStart w:id="111" w:name="_Toc27744900"/>
      <w:bookmarkStart w:id="112" w:name="_Toc36114700"/>
      <w:bookmarkStart w:id="113" w:name="_Toc45271294"/>
      <w:bookmarkStart w:id="114" w:name="_Toc51936552"/>
      <w:bookmarkStart w:id="115" w:name="_Toc58230222"/>
      <w:bookmarkStart w:id="116" w:name="_Toc187928996"/>
      <w:bookmarkEnd w:id="109"/>
      <w:r>
        <w:t>4.4</w:t>
      </w:r>
      <w:r>
        <w:tab/>
        <w:t>Quality of service support</w:t>
      </w:r>
      <w:bookmarkEnd w:id="110"/>
      <w:bookmarkEnd w:id="111"/>
      <w:bookmarkEnd w:id="112"/>
      <w:bookmarkEnd w:id="113"/>
      <w:bookmarkEnd w:id="114"/>
      <w:bookmarkEnd w:id="115"/>
      <w:bookmarkEnd w:id="116"/>
    </w:p>
    <w:p w14:paraId="7C06F19B" w14:textId="77777777" w:rsidR="00EC1A6E" w:rsidRDefault="00EC1A6E" w:rsidP="00EC1A6E">
      <w:pPr>
        <w:pStyle w:val="Heading3"/>
      </w:pPr>
      <w:bookmarkStart w:id="117" w:name="_CR4_4_1"/>
      <w:bookmarkStart w:id="118" w:name="_Toc20212019"/>
      <w:bookmarkStart w:id="119" w:name="_Toc27744901"/>
      <w:bookmarkStart w:id="120" w:name="_Toc36114701"/>
      <w:bookmarkStart w:id="121" w:name="_Toc45271295"/>
      <w:bookmarkStart w:id="122" w:name="_Toc51936553"/>
      <w:bookmarkStart w:id="123" w:name="_Toc58230223"/>
      <w:bookmarkStart w:id="124" w:name="_Toc187928997"/>
      <w:bookmarkEnd w:id="117"/>
      <w:r>
        <w:t>4.4.1</w:t>
      </w:r>
      <w:r>
        <w:tab/>
        <w:t>General</w:t>
      </w:r>
      <w:bookmarkEnd w:id="118"/>
      <w:bookmarkEnd w:id="119"/>
      <w:bookmarkEnd w:id="120"/>
      <w:bookmarkEnd w:id="121"/>
      <w:bookmarkEnd w:id="122"/>
      <w:bookmarkEnd w:id="123"/>
      <w:bookmarkEnd w:id="124"/>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25" w:name="_CR4_4_2"/>
      <w:bookmarkStart w:id="126" w:name="_Toc20212020"/>
      <w:bookmarkStart w:id="127" w:name="_Toc27744902"/>
      <w:bookmarkStart w:id="128" w:name="_Toc36114702"/>
      <w:bookmarkStart w:id="129" w:name="_Toc45271296"/>
      <w:bookmarkStart w:id="130" w:name="_Toc51936554"/>
      <w:bookmarkStart w:id="131" w:name="_Toc58230224"/>
      <w:bookmarkStart w:id="132" w:name="_Toc187928998"/>
      <w:bookmarkEnd w:id="125"/>
      <w:r>
        <w:t>4.4.2</w:t>
      </w:r>
      <w:r>
        <w:tab/>
        <w:t>QoS</w:t>
      </w:r>
      <w:r w:rsidRPr="00956224">
        <w:t xml:space="preserve"> </w:t>
      </w:r>
      <w:r>
        <w:t>differentiation</w:t>
      </w:r>
      <w:r w:rsidRPr="00956224">
        <w:t xml:space="preserve"> </w:t>
      </w:r>
      <w:r>
        <w:t>in non-3GPP access</w:t>
      </w:r>
      <w:bookmarkEnd w:id="126"/>
      <w:bookmarkEnd w:id="127"/>
      <w:bookmarkEnd w:id="128"/>
      <w:bookmarkEnd w:id="129"/>
      <w:bookmarkEnd w:id="130"/>
      <w:bookmarkEnd w:id="131"/>
      <w:bookmarkEnd w:id="132"/>
    </w:p>
    <w:p w14:paraId="08F915B5" w14:textId="77777777" w:rsidR="00EC1A6E" w:rsidRDefault="00EC1A6E" w:rsidP="00EC1A6E">
      <w:pPr>
        <w:pStyle w:val="Heading4"/>
      </w:pPr>
      <w:bookmarkStart w:id="133" w:name="_CR4_4_2_1"/>
      <w:bookmarkStart w:id="134" w:name="_Toc20212021"/>
      <w:bookmarkStart w:id="135" w:name="_Toc27744903"/>
      <w:bookmarkStart w:id="136" w:name="_Toc36114703"/>
      <w:bookmarkStart w:id="137" w:name="_Toc45271297"/>
      <w:bookmarkStart w:id="138" w:name="_Toc51936555"/>
      <w:bookmarkStart w:id="139" w:name="_Toc58230225"/>
      <w:bookmarkStart w:id="140" w:name="_Toc187928999"/>
      <w:bookmarkEnd w:id="133"/>
      <w:r>
        <w:t>4.4.2.1</w:t>
      </w:r>
      <w:r>
        <w:tab/>
        <w:t>General</w:t>
      </w:r>
      <w:bookmarkEnd w:id="134"/>
      <w:bookmarkEnd w:id="135"/>
      <w:bookmarkEnd w:id="136"/>
      <w:bookmarkEnd w:id="137"/>
      <w:bookmarkEnd w:id="138"/>
      <w:bookmarkEnd w:id="139"/>
      <w:bookmarkEnd w:id="140"/>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41"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42" w:name="_CR4_4_2_2"/>
      <w:bookmarkStart w:id="143" w:name="_Toc27744904"/>
      <w:bookmarkStart w:id="144" w:name="_Toc36114704"/>
      <w:bookmarkStart w:id="145" w:name="_Toc45271298"/>
      <w:bookmarkStart w:id="146" w:name="_Toc51936556"/>
      <w:bookmarkStart w:id="147" w:name="_Toc58230226"/>
      <w:bookmarkStart w:id="148" w:name="_Toc187929000"/>
      <w:bookmarkEnd w:id="142"/>
      <w:r>
        <w:t>4.4.2</w:t>
      </w:r>
      <w:r w:rsidRPr="000F1C98">
        <w:t>.</w:t>
      </w:r>
      <w:r>
        <w:t>2</w:t>
      </w:r>
      <w:r w:rsidRPr="000F1C98">
        <w:tab/>
      </w:r>
      <w:r>
        <w:t>QoS signalling</w:t>
      </w:r>
      <w:bookmarkEnd w:id="141"/>
      <w:bookmarkEnd w:id="143"/>
      <w:bookmarkEnd w:id="144"/>
      <w:bookmarkEnd w:id="145"/>
      <w:bookmarkEnd w:id="146"/>
      <w:bookmarkEnd w:id="147"/>
      <w:bookmarkEnd w:id="148"/>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49" w:name="_CR4_4_2_3"/>
      <w:bookmarkStart w:id="150" w:name="_Toc20212023"/>
      <w:bookmarkStart w:id="151" w:name="_Toc27744905"/>
      <w:bookmarkStart w:id="152" w:name="_Toc36114705"/>
      <w:bookmarkStart w:id="153" w:name="_Toc45271299"/>
      <w:bookmarkStart w:id="154" w:name="_Toc51936557"/>
      <w:bookmarkStart w:id="155" w:name="_Toc58230227"/>
      <w:bookmarkStart w:id="156" w:name="_Toc187929001"/>
      <w:bookmarkEnd w:id="149"/>
      <w:r>
        <w:t>4.4.2</w:t>
      </w:r>
      <w:r w:rsidRPr="000F1C98">
        <w:t>.</w:t>
      </w:r>
      <w:r>
        <w:t>3</w:t>
      </w:r>
      <w:r w:rsidRPr="000F1C98">
        <w:tab/>
      </w:r>
      <w:r>
        <w:t>QoS differentiation in user plane</w:t>
      </w:r>
      <w:bookmarkEnd w:id="150"/>
      <w:bookmarkEnd w:id="151"/>
      <w:bookmarkEnd w:id="152"/>
      <w:bookmarkEnd w:id="153"/>
      <w:bookmarkEnd w:id="154"/>
      <w:bookmarkEnd w:id="155"/>
      <w:bookmarkEnd w:id="156"/>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57"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58" w:name="_CR4_4_2_4"/>
      <w:bookmarkStart w:id="159" w:name="_Toc27744906"/>
      <w:bookmarkStart w:id="160" w:name="_Toc36114706"/>
      <w:bookmarkStart w:id="161" w:name="_Toc45271300"/>
      <w:bookmarkStart w:id="162" w:name="_Toc51936558"/>
      <w:bookmarkStart w:id="163" w:name="_Toc58230228"/>
      <w:bookmarkStart w:id="164" w:name="_Toc187929002"/>
      <w:bookmarkEnd w:id="158"/>
      <w:r>
        <w:t>4.4.2.4</w:t>
      </w:r>
      <w:r>
        <w:tab/>
        <w:t>Reflective QoS</w:t>
      </w:r>
      <w:bookmarkEnd w:id="157"/>
      <w:bookmarkEnd w:id="159"/>
      <w:bookmarkEnd w:id="160"/>
      <w:bookmarkEnd w:id="161"/>
      <w:bookmarkEnd w:id="162"/>
      <w:bookmarkEnd w:id="163"/>
      <w:bookmarkEnd w:id="16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65" w:name="_CR4_4_2_5"/>
      <w:bookmarkStart w:id="166" w:name="_Toc20212025"/>
      <w:bookmarkStart w:id="167" w:name="_Toc27744907"/>
      <w:bookmarkStart w:id="168" w:name="_Toc36114707"/>
      <w:bookmarkStart w:id="169" w:name="_Toc45271301"/>
      <w:bookmarkStart w:id="170" w:name="_Toc51936559"/>
      <w:bookmarkStart w:id="171" w:name="_Toc58230229"/>
      <w:bookmarkStart w:id="172" w:name="_Toc187929003"/>
      <w:bookmarkEnd w:id="165"/>
      <w:r>
        <w:t>4.4.2.5</w:t>
      </w:r>
      <w:r>
        <w:tab/>
        <w:t>QoS enforcement</w:t>
      </w:r>
      <w:bookmarkEnd w:id="166"/>
      <w:bookmarkEnd w:id="167"/>
      <w:bookmarkEnd w:id="168"/>
      <w:bookmarkEnd w:id="169"/>
      <w:bookmarkEnd w:id="170"/>
      <w:bookmarkEnd w:id="171"/>
      <w:bookmarkEnd w:id="17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73" w:name="_CR4_5"/>
      <w:bookmarkStart w:id="174" w:name="_Toc20212026"/>
      <w:bookmarkStart w:id="175" w:name="_Toc27744908"/>
      <w:bookmarkStart w:id="176" w:name="_Toc36114708"/>
      <w:bookmarkStart w:id="177" w:name="_Toc45271302"/>
      <w:bookmarkStart w:id="178" w:name="_Toc51936560"/>
      <w:bookmarkStart w:id="179" w:name="_Toc58230230"/>
      <w:bookmarkStart w:id="180" w:name="_Toc187929004"/>
      <w:bookmarkEnd w:id="173"/>
      <w:r>
        <w:t>4.5</w:t>
      </w:r>
      <w:r>
        <w:tab/>
        <w:t>Trusted access</w:t>
      </w:r>
      <w:bookmarkEnd w:id="174"/>
      <w:bookmarkEnd w:id="175"/>
      <w:bookmarkEnd w:id="176"/>
      <w:bookmarkEnd w:id="177"/>
      <w:bookmarkEnd w:id="178"/>
      <w:bookmarkEnd w:id="179"/>
      <w:bookmarkEnd w:id="180"/>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81" w:name="_CR4_6"/>
      <w:bookmarkStart w:id="182" w:name="_Toc20212027"/>
      <w:bookmarkStart w:id="183" w:name="_Toc27744909"/>
      <w:bookmarkStart w:id="184" w:name="_Toc36114709"/>
      <w:bookmarkStart w:id="185" w:name="_Toc45271303"/>
      <w:bookmarkStart w:id="186" w:name="_Toc51936561"/>
      <w:bookmarkStart w:id="187" w:name="_Toc58230231"/>
      <w:bookmarkStart w:id="188" w:name="_Toc187929005"/>
      <w:bookmarkEnd w:id="181"/>
      <w:r>
        <w:t>4.6</w:t>
      </w:r>
      <w:r>
        <w:tab/>
        <w:t>F</w:t>
      </w:r>
      <w:r w:rsidRPr="00D27A95">
        <w:t>orbidden PLMNs</w:t>
      </w:r>
      <w:r>
        <w:t xml:space="preserve"> for non-3GPP access to 5GCN</w:t>
      </w:r>
      <w:bookmarkEnd w:id="182"/>
      <w:bookmarkEnd w:id="183"/>
      <w:bookmarkEnd w:id="184"/>
      <w:bookmarkEnd w:id="185"/>
      <w:bookmarkEnd w:id="186"/>
      <w:bookmarkEnd w:id="187"/>
      <w:bookmarkEnd w:id="188"/>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585EB44" w14:textId="77777777" w:rsidR="00876FFA" w:rsidRDefault="00876FFA" w:rsidP="00876FFA">
      <w:r>
        <w:t>A UE that is:</w:t>
      </w:r>
    </w:p>
    <w:p w14:paraId="0D9F83C5" w14:textId="77777777" w:rsidR="00876FFA" w:rsidRDefault="00876FFA" w:rsidP="00876FFA">
      <w:pPr>
        <w:pStyle w:val="B1"/>
      </w:pPr>
      <w:r>
        <w:t>a)</w:t>
      </w:r>
      <w:r>
        <w:tab/>
        <w:t>registering for emergency services; or</w:t>
      </w:r>
    </w:p>
    <w:p w14:paraId="3B8EDDE8" w14:textId="77777777" w:rsidR="00876FFA" w:rsidRDefault="00876FFA" w:rsidP="00876FFA">
      <w:pPr>
        <w:pStyle w:val="B1"/>
      </w:pPr>
      <w:r>
        <w:t>b)</w:t>
      </w:r>
      <w:r>
        <w:tab/>
        <w:t>registered for emergency services;</w:t>
      </w:r>
    </w:p>
    <w:p w14:paraId="4B13F2A7" w14:textId="72E3CFBD" w:rsidR="00876FFA" w:rsidRPr="00F200D7" w:rsidRDefault="00876FFA" w:rsidP="00876FFA">
      <w:r>
        <w:t>may access PLMNs in the list of "forbidden PLMNs</w:t>
      </w:r>
      <w:r w:rsidRPr="00EB115A">
        <w:t xml:space="preserve"> </w:t>
      </w:r>
      <w:r>
        <w:t>for non-3GPP access to 5GCN". The UE shall not remove any entry from the list of "forbidden PLMNs for non-3GPP access to 5GCN" as a result of such accesses.</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89" w:name="_Toc20212028"/>
      <w:bookmarkStart w:id="190" w:name="_Toc27744910"/>
      <w:bookmarkStart w:id="191"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92" w:name="_CR5"/>
      <w:bookmarkStart w:id="193" w:name="_Toc45271304"/>
      <w:bookmarkStart w:id="194" w:name="_Toc51936562"/>
      <w:bookmarkStart w:id="195" w:name="_Toc58230232"/>
      <w:bookmarkStart w:id="196" w:name="_Toc187929006"/>
      <w:bookmarkEnd w:id="192"/>
      <w:r>
        <w:t>5</w:t>
      </w:r>
      <w:r>
        <w:tab/>
      </w:r>
      <w:r w:rsidR="00B7055B">
        <w:t>N</w:t>
      </w:r>
      <w:r>
        <w:t>etwork discovery and s</w:t>
      </w:r>
      <w:r w:rsidR="00B748CD">
        <w:t>election</w:t>
      </w:r>
      <w:bookmarkEnd w:id="189"/>
      <w:bookmarkEnd w:id="190"/>
      <w:bookmarkEnd w:id="191"/>
      <w:bookmarkEnd w:id="193"/>
      <w:bookmarkEnd w:id="194"/>
      <w:bookmarkEnd w:id="195"/>
      <w:bookmarkEnd w:id="196"/>
    </w:p>
    <w:p w14:paraId="2B99AD7B" w14:textId="77777777" w:rsidR="00CB748D" w:rsidRDefault="00CB748D" w:rsidP="00CB748D">
      <w:pPr>
        <w:pStyle w:val="Heading2"/>
      </w:pPr>
      <w:bookmarkStart w:id="197" w:name="_CR5_1"/>
      <w:bookmarkStart w:id="198" w:name="_Toc20212029"/>
      <w:bookmarkStart w:id="199" w:name="_Toc27744911"/>
      <w:bookmarkStart w:id="200" w:name="_Toc36114711"/>
      <w:bookmarkStart w:id="201" w:name="_Toc45271305"/>
      <w:bookmarkStart w:id="202" w:name="_Toc51936563"/>
      <w:bookmarkStart w:id="203" w:name="_Toc58230233"/>
      <w:bookmarkStart w:id="204" w:name="_Toc187929007"/>
      <w:bookmarkEnd w:id="197"/>
      <w:r>
        <w:t>5.1</w:t>
      </w:r>
      <w:r>
        <w:tab/>
        <w:t>General</w:t>
      </w:r>
      <w:bookmarkEnd w:id="198"/>
      <w:bookmarkEnd w:id="199"/>
      <w:bookmarkEnd w:id="200"/>
      <w:bookmarkEnd w:id="201"/>
      <w:bookmarkEnd w:id="202"/>
      <w:bookmarkEnd w:id="203"/>
      <w:bookmarkEnd w:id="20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205" w:name="_CR5_2"/>
      <w:bookmarkStart w:id="206" w:name="_Toc20212030"/>
      <w:bookmarkStart w:id="207" w:name="_Toc27744912"/>
      <w:bookmarkStart w:id="208" w:name="_Toc36114712"/>
      <w:bookmarkStart w:id="209" w:name="_Toc45271306"/>
      <w:bookmarkStart w:id="210" w:name="_Toc51936564"/>
      <w:bookmarkStart w:id="211" w:name="_Toc58230234"/>
      <w:bookmarkStart w:id="212" w:name="_Toc187929008"/>
      <w:bookmarkEnd w:id="205"/>
      <w:r>
        <w:t>5.</w:t>
      </w:r>
      <w:r w:rsidR="002C0C03">
        <w:t>2</w:t>
      </w:r>
      <w:r>
        <w:tab/>
      </w:r>
      <w:r w:rsidR="00CB748D">
        <w:t>Access network discovery procedure</w:t>
      </w:r>
      <w:bookmarkEnd w:id="206"/>
      <w:bookmarkEnd w:id="207"/>
      <w:bookmarkEnd w:id="208"/>
      <w:bookmarkEnd w:id="209"/>
      <w:bookmarkEnd w:id="210"/>
      <w:bookmarkEnd w:id="211"/>
      <w:bookmarkEnd w:id="212"/>
    </w:p>
    <w:p w14:paraId="47DF0D11" w14:textId="77777777" w:rsidR="009D29C6" w:rsidRDefault="009D29C6" w:rsidP="009D29C6">
      <w:pPr>
        <w:pStyle w:val="Heading3"/>
      </w:pPr>
      <w:bookmarkStart w:id="213" w:name="_CR5_2_1"/>
      <w:bookmarkStart w:id="214" w:name="_Toc20212031"/>
      <w:bookmarkStart w:id="215" w:name="_Toc27744913"/>
      <w:bookmarkStart w:id="216" w:name="_Toc36114713"/>
      <w:bookmarkStart w:id="217" w:name="_Toc45271307"/>
      <w:bookmarkStart w:id="218" w:name="_Toc51936565"/>
      <w:bookmarkStart w:id="219" w:name="_Toc58230235"/>
      <w:bookmarkStart w:id="220" w:name="_Toc187929009"/>
      <w:bookmarkEnd w:id="213"/>
      <w:r>
        <w:t>5.2.1</w:t>
      </w:r>
      <w:r>
        <w:tab/>
        <w:t>General</w:t>
      </w:r>
      <w:bookmarkEnd w:id="214"/>
      <w:bookmarkEnd w:id="215"/>
      <w:bookmarkEnd w:id="216"/>
      <w:bookmarkEnd w:id="217"/>
      <w:bookmarkEnd w:id="218"/>
      <w:bookmarkEnd w:id="219"/>
      <w:bookmarkEnd w:id="220"/>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21"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22" w:name="_CR5_2_2"/>
      <w:bookmarkStart w:id="223" w:name="_Toc27744914"/>
      <w:bookmarkStart w:id="224" w:name="_Toc36114714"/>
      <w:bookmarkStart w:id="225" w:name="_Toc45271308"/>
      <w:bookmarkStart w:id="226" w:name="_Toc51936566"/>
      <w:bookmarkStart w:id="227" w:name="_Toc58230236"/>
      <w:bookmarkStart w:id="228" w:name="_Toc187929010"/>
      <w:bookmarkEnd w:id="222"/>
      <w:r>
        <w:t>5.2.2</w:t>
      </w:r>
      <w:r>
        <w:tab/>
        <w:t>Discovering availability of WLAN access networks</w:t>
      </w:r>
      <w:bookmarkEnd w:id="221"/>
      <w:bookmarkEnd w:id="223"/>
      <w:bookmarkEnd w:id="224"/>
      <w:bookmarkEnd w:id="225"/>
      <w:bookmarkEnd w:id="226"/>
      <w:bookmarkEnd w:id="227"/>
      <w:bookmarkEnd w:id="228"/>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29" w:name="_CR5_3"/>
      <w:bookmarkStart w:id="230" w:name="_Toc20212033"/>
      <w:bookmarkStart w:id="231" w:name="_Toc27744915"/>
      <w:bookmarkStart w:id="232" w:name="_Toc36114715"/>
      <w:bookmarkStart w:id="233" w:name="_Toc45271309"/>
      <w:bookmarkStart w:id="234" w:name="_Toc51936567"/>
      <w:bookmarkStart w:id="235" w:name="_Toc58230237"/>
      <w:bookmarkStart w:id="236" w:name="_Toc187929011"/>
      <w:bookmarkEnd w:id="229"/>
      <w:r>
        <w:t>5.</w:t>
      </w:r>
      <w:r w:rsidR="002C0C03">
        <w:t>3</w:t>
      </w:r>
      <w:r>
        <w:tab/>
        <w:t>Access network selection procedure</w:t>
      </w:r>
      <w:bookmarkEnd w:id="230"/>
      <w:bookmarkEnd w:id="231"/>
      <w:bookmarkEnd w:id="232"/>
      <w:bookmarkEnd w:id="233"/>
      <w:bookmarkEnd w:id="234"/>
      <w:bookmarkEnd w:id="235"/>
      <w:bookmarkEnd w:id="236"/>
    </w:p>
    <w:p w14:paraId="4CFB867B" w14:textId="77777777" w:rsidR="009D29C6" w:rsidRDefault="009D29C6" w:rsidP="009D29C6">
      <w:pPr>
        <w:pStyle w:val="Heading3"/>
      </w:pPr>
      <w:bookmarkStart w:id="237" w:name="_CR5_3_1"/>
      <w:bookmarkStart w:id="238" w:name="_Toc20212034"/>
      <w:bookmarkStart w:id="239" w:name="_Toc27744916"/>
      <w:bookmarkStart w:id="240" w:name="_Toc36114716"/>
      <w:bookmarkStart w:id="241" w:name="_Toc45271310"/>
      <w:bookmarkStart w:id="242" w:name="_Toc51936568"/>
      <w:bookmarkStart w:id="243" w:name="_Toc58230238"/>
      <w:bookmarkStart w:id="244" w:name="_Toc187929012"/>
      <w:bookmarkEnd w:id="237"/>
      <w:r>
        <w:t>5.3.1</w:t>
      </w:r>
      <w:r>
        <w:tab/>
        <w:t>General</w:t>
      </w:r>
      <w:bookmarkEnd w:id="238"/>
      <w:bookmarkEnd w:id="239"/>
      <w:bookmarkEnd w:id="240"/>
      <w:bookmarkEnd w:id="241"/>
      <w:bookmarkEnd w:id="242"/>
      <w:bookmarkEnd w:id="243"/>
      <w:bookmarkEnd w:id="24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45" w:name="_CR5_3_2"/>
      <w:bookmarkStart w:id="246" w:name="_Toc20212035"/>
      <w:bookmarkStart w:id="247" w:name="_Toc27744917"/>
      <w:bookmarkStart w:id="248" w:name="_Toc36114717"/>
      <w:bookmarkStart w:id="249" w:name="_Toc45271311"/>
      <w:bookmarkStart w:id="250" w:name="_Toc51936569"/>
      <w:bookmarkStart w:id="251" w:name="_Toc58230239"/>
      <w:bookmarkStart w:id="252" w:name="_Toc187929013"/>
      <w:bookmarkEnd w:id="245"/>
      <w:r>
        <w:rPr>
          <w:rFonts w:hint="eastAsia"/>
        </w:rPr>
        <w:t>5.</w:t>
      </w:r>
      <w:r>
        <w:t>3.2</w:t>
      </w:r>
      <w:r>
        <w:rPr>
          <w:rFonts w:hint="eastAsia"/>
        </w:rPr>
        <w:tab/>
        <w:t>WLAN selection</w:t>
      </w:r>
      <w:r>
        <w:t xml:space="preserve"> procedure</w:t>
      </w:r>
      <w:bookmarkEnd w:id="246"/>
      <w:bookmarkEnd w:id="247"/>
      <w:bookmarkEnd w:id="248"/>
      <w:bookmarkEnd w:id="249"/>
      <w:bookmarkEnd w:id="250"/>
      <w:bookmarkEnd w:id="251"/>
      <w:bookmarkEnd w:id="252"/>
    </w:p>
    <w:p w14:paraId="36432CFE" w14:textId="77777777" w:rsidR="00B051B9" w:rsidRDefault="00B051B9" w:rsidP="00B051B9">
      <w:pPr>
        <w:pStyle w:val="Heading4"/>
      </w:pPr>
      <w:bookmarkStart w:id="253" w:name="_CR5_3_2_1"/>
      <w:bookmarkStart w:id="254" w:name="_Toc20212036"/>
      <w:bookmarkStart w:id="255" w:name="_Toc27744918"/>
      <w:bookmarkStart w:id="256" w:name="_Toc36114718"/>
      <w:bookmarkStart w:id="257" w:name="_Toc45271312"/>
      <w:bookmarkStart w:id="258" w:name="_Toc51936570"/>
      <w:bookmarkStart w:id="259" w:name="_Toc58230240"/>
      <w:bookmarkStart w:id="260" w:name="_Toc187929014"/>
      <w:bookmarkEnd w:id="253"/>
      <w:r>
        <w:t>5.3.2.1</w:t>
      </w:r>
      <w:r>
        <w:tab/>
        <w:t>General</w:t>
      </w:r>
      <w:bookmarkEnd w:id="254"/>
      <w:bookmarkEnd w:id="255"/>
      <w:bookmarkEnd w:id="256"/>
      <w:bookmarkEnd w:id="257"/>
      <w:bookmarkEnd w:id="258"/>
      <w:bookmarkEnd w:id="259"/>
      <w:bookmarkEnd w:id="260"/>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61" w:name="_CR5_3_2_2"/>
      <w:bookmarkStart w:id="262" w:name="_Toc20212037"/>
      <w:bookmarkStart w:id="263" w:name="_Toc27744919"/>
      <w:bookmarkStart w:id="264" w:name="_Toc36114719"/>
      <w:bookmarkStart w:id="265" w:name="_Toc45271313"/>
      <w:bookmarkStart w:id="266" w:name="_Toc51936571"/>
      <w:bookmarkStart w:id="267" w:name="_Toc58230241"/>
      <w:bookmarkStart w:id="268" w:name="_Toc187929015"/>
      <w:bookmarkEnd w:id="261"/>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62"/>
      <w:bookmarkEnd w:id="263"/>
      <w:bookmarkEnd w:id="264"/>
      <w:bookmarkEnd w:id="265"/>
      <w:bookmarkEnd w:id="266"/>
      <w:bookmarkEnd w:id="267"/>
      <w:bookmarkEnd w:id="268"/>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69" w:name="_CR5_3_2_3"/>
      <w:bookmarkStart w:id="270" w:name="_Toc20212038"/>
      <w:bookmarkStart w:id="271" w:name="_Toc27744920"/>
      <w:bookmarkStart w:id="272" w:name="_Toc36114720"/>
      <w:bookmarkStart w:id="273" w:name="_Toc45271314"/>
      <w:bookmarkStart w:id="274" w:name="_Toc51936572"/>
      <w:bookmarkStart w:id="275" w:name="_Toc58230242"/>
      <w:bookmarkStart w:id="276" w:name="_Toc187929016"/>
      <w:bookmarkEnd w:id="269"/>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70"/>
      <w:bookmarkEnd w:id="271"/>
      <w:bookmarkEnd w:id="272"/>
      <w:bookmarkEnd w:id="273"/>
      <w:bookmarkEnd w:id="274"/>
      <w:bookmarkEnd w:id="275"/>
      <w:bookmarkEnd w:id="276"/>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77" w:name="_Hlk2256485"/>
      <w:r w:rsidR="00C92C61">
        <w:rPr>
          <w:lang w:eastAsia="zh-CN"/>
        </w:rPr>
        <w:t xml:space="preserve">If the UE supports ANQP procedures, the UE may </w:t>
      </w:r>
      <w:r w:rsidR="00C92C61" w:rsidRPr="00134D97">
        <w:t xml:space="preserve">send an ANQP request for </w:t>
      </w:r>
      <w:bookmarkEnd w:id="277"/>
      <w:r w:rsidR="00C92C61" w:rsidRPr="00134D97">
        <w:t>list</w:t>
      </w:r>
      <w:r w:rsidR="00C92C61">
        <w:t>s</w:t>
      </w:r>
      <w:r w:rsidR="00C92C61" w:rsidRPr="00134D97">
        <w:t xml:space="preserve"> of </w:t>
      </w:r>
      <w:r w:rsidR="00C92C61">
        <w:t>service provider</w:t>
      </w:r>
      <w:r w:rsidR="00C92C61" w:rsidRPr="00134D97">
        <w:t xml:space="preserve">s </w:t>
      </w:r>
      <w:bookmarkStart w:id="278"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78"/>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79" w:name="_Hlk2134616"/>
      <w:r w:rsidR="00C92C61" w:rsidRPr="00134D97">
        <w:t xml:space="preserve">ANQP-element </w:t>
      </w:r>
      <w:r w:rsidR="00C92C61" w:rsidRPr="00134D97">
        <w:rPr>
          <w:lang w:eastAsia="zh-CN"/>
        </w:rPr>
        <w:t>"3GPP Cellular Network"</w:t>
      </w:r>
      <w:bookmarkEnd w:id="279"/>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80" w:name="_Hlk131086841"/>
      <w:r>
        <w:rPr>
          <w:lang w:eastAsia="x-none"/>
        </w:rPr>
        <w:t xml:space="preserve">or </w:t>
      </w:r>
      <w:r>
        <w:t>the SNPN List with</w:t>
      </w:r>
      <w:r>
        <w:rPr>
          <w:lang w:eastAsia="x-none"/>
        </w:rPr>
        <w:t xml:space="preserve"> trusted 5G connectivity-without-NAS IE</w:t>
      </w:r>
      <w:bookmarkEnd w:id="280"/>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81" w:name="_CR5_3A"/>
      <w:bookmarkStart w:id="282" w:name="_Toc20212039"/>
      <w:bookmarkStart w:id="283" w:name="_Toc27744921"/>
      <w:bookmarkStart w:id="284" w:name="_Toc36114721"/>
      <w:bookmarkStart w:id="285" w:name="_Toc45271315"/>
      <w:bookmarkStart w:id="286" w:name="_Toc51936573"/>
      <w:bookmarkStart w:id="287" w:name="_Toc58230243"/>
      <w:bookmarkStart w:id="288" w:name="_Toc187929017"/>
      <w:bookmarkEnd w:id="281"/>
      <w:r>
        <w:t>5.3A</w:t>
      </w:r>
      <w:r>
        <w:tab/>
        <w:t>PLMN selection procedures using trusted non-3GPP access</w:t>
      </w:r>
      <w:bookmarkEnd w:id="282"/>
      <w:bookmarkEnd w:id="283"/>
      <w:bookmarkEnd w:id="284"/>
      <w:bookmarkEnd w:id="285"/>
      <w:bookmarkEnd w:id="286"/>
      <w:bookmarkEnd w:id="287"/>
      <w:bookmarkEnd w:id="288"/>
    </w:p>
    <w:p w14:paraId="79BD12E0" w14:textId="77777777" w:rsidR="00FA69F7" w:rsidRDefault="00FA69F7" w:rsidP="00FA69F7">
      <w:pPr>
        <w:pStyle w:val="Heading3"/>
      </w:pPr>
      <w:bookmarkStart w:id="289" w:name="_CR5_3A_1"/>
      <w:bookmarkStart w:id="290" w:name="_Toc20212040"/>
      <w:bookmarkStart w:id="291" w:name="_Toc27744922"/>
      <w:bookmarkStart w:id="292" w:name="_Toc36114722"/>
      <w:bookmarkStart w:id="293" w:name="_Toc45271316"/>
      <w:bookmarkStart w:id="294" w:name="_Toc51936574"/>
      <w:bookmarkStart w:id="295" w:name="_Toc58230244"/>
      <w:bookmarkStart w:id="296" w:name="_Toc187929018"/>
      <w:bookmarkEnd w:id="289"/>
      <w:r>
        <w:t>5.3A.1</w:t>
      </w:r>
      <w:r>
        <w:tab/>
        <w:t>General</w:t>
      </w:r>
      <w:bookmarkEnd w:id="290"/>
      <w:bookmarkEnd w:id="291"/>
      <w:bookmarkEnd w:id="292"/>
      <w:bookmarkEnd w:id="293"/>
      <w:bookmarkEnd w:id="294"/>
      <w:bookmarkEnd w:id="295"/>
      <w:bookmarkEnd w:id="296"/>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97"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98" w:name="_CR5_3A_2"/>
      <w:bookmarkStart w:id="299" w:name="_Toc27744923"/>
      <w:bookmarkStart w:id="300" w:name="_Toc36114723"/>
      <w:bookmarkStart w:id="301" w:name="_Toc45271317"/>
      <w:bookmarkStart w:id="302" w:name="_Toc51936575"/>
      <w:bookmarkStart w:id="303" w:name="_Toc58230245"/>
      <w:bookmarkStart w:id="304" w:name="_Toc187929019"/>
      <w:bookmarkEnd w:id="298"/>
      <w:r>
        <w:t>5.3A.2</w:t>
      </w:r>
      <w:r>
        <w:tab/>
        <w:t>PLMN solicitation</w:t>
      </w:r>
      <w:bookmarkEnd w:id="297"/>
      <w:bookmarkEnd w:id="299"/>
      <w:bookmarkEnd w:id="300"/>
      <w:bookmarkEnd w:id="301"/>
      <w:bookmarkEnd w:id="302"/>
      <w:bookmarkEnd w:id="303"/>
      <w:bookmarkEnd w:id="304"/>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305" w:name="_CR5_3A_3"/>
      <w:bookmarkStart w:id="306" w:name="_Toc20212042"/>
      <w:bookmarkStart w:id="307" w:name="_Toc27744924"/>
      <w:bookmarkStart w:id="308" w:name="_Toc36114724"/>
      <w:bookmarkStart w:id="309" w:name="_Toc45271318"/>
      <w:bookmarkStart w:id="310" w:name="_Toc51936576"/>
      <w:bookmarkStart w:id="311" w:name="_Toc58230246"/>
      <w:bookmarkStart w:id="312" w:name="_Toc187929020"/>
      <w:bookmarkEnd w:id="305"/>
      <w:r>
        <w:t>5.3A.3</w:t>
      </w:r>
      <w:r>
        <w:tab/>
        <w:t>Manual PLMN selection mode procedure</w:t>
      </w:r>
      <w:bookmarkEnd w:id="306"/>
      <w:bookmarkEnd w:id="307"/>
      <w:bookmarkEnd w:id="308"/>
      <w:bookmarkEnd w:id="309"/>
      <w:bookmarkEnd w:id="310"/>
      <w:bookmarkEnd w:id="311"/>
      <w:bookmarkEnd w:id="312"/>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313" w:name="_CR5_3A_4"/>
      <w:bookmarkStart w:id="314" w:name="_Toc20212043"/>
      <w:bookmarkStart w:id="315" w:name="_Toc27744925"/>
      <w:bookmarkStart w:id="316" w:name="_Toc36114725"/>
      <w:bookmarkStart w:id="317" w:name="_Toc45271319"/>
      <w:bookmarkStart w:id="318" w:name="_Toc51936577"/>
      <w:bookmarkStart w:id="319" w:name="_Toc58230247"/>
      <w:bookmarkStart w:id="320" w:name="_Toc187929021"/>
      <w:bookmarkEnd w:id="313"/>
      <w:r>
        <w:t>5.3A.</w:t>
      </w:r>
      <w:r>
        <w:rPr>
          <w:lang w:eastAsia="zh-CN"/>
        </w:rPr>
        <w:t>4</w:t>
      </w:r>
      <w:r>
        <w:tab/>
        <w:t>Automatic mode PLMN selection procedure</w:t>
      </w:r>
      <w:bookmarkEnd w:id="314"/>
      <w:bookmarkEnd w:id="315"/>
      <w:bookmarkEnd w:id="316"/>
      <w:bookmarkEnd w:id="317"/>
      <w:bookmarkEnd w:id="318"/>
      <w:bookmarkEnd w:id="319"/>
      <w:bookmarkEnd w:id="320"/>
    </w:p>
    <w:p w14:paraId="6B2D5CB0" w14:textId="77777777" w:rsidR="00FA69F7" w:rsidRPr="00557CB2" w:rsidRDefault="00FA69F7" w:rsidP="00FA69F7">
      <w:pPr>
        <w:pStyle w:val="Heading4"/>
      </w:pPr>
      <w:bookmarkStart w:id="321" w:name="_CR5_3A_4_1"/>
      <w:bookmarkStart w:id="322" w:name="_Hlk8735028"/>
      <w:bookmarkStart w:id="323" w:name="_Toc20212044"/>
      <w:bookmarkStart w:id="324" w:name="_Toc27744926"/>
      <w:bookmarkStart w:id="325" w:name="_Toc36114726"/>
      <w:bookmarkStart w:id="326" w:name="_Toc45271320"/>
      <w:bookmarkStart w:id="327" w:name="_Toc51936578"/>
      <w:bookmarkStart w:id="328" w:name="_Toc58230248"/>
      <w:bookmarkStart w:id="329" w:name="_Toc187929022"/>
      <w:bookmarkEnd w:id="321"/>
      <w:r w:rsidRPr="00557CB2">
        <w:t>5.3A.4.1</w:t>
      </w:r>
      <w:bookmarkEnd w:id="322"/>
      <w:r w:rsidRPr="00557CB2">
        <w:tab/>
        <w:t>General</w:t>
      </w:r>
      <w:bookmarkEnd w:id="323"/>
      <w:bookmarkEnd w:id="324"/>
      <w:bookmarkEnd w:id="325"/>
      <w:bookmarkEnd w:id="326"/>
      <w:bookmarkEnd w:id="327"/>
      <w:bookmarkEnd w:id="328"/>
      <w:bookmarkEnd w:id="329"/>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33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330"/>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331"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332" w:name="_CR5_3A_4_2"/>
      <w:bookmarkStart w:id="333" w:name="_Toc27744927"/>
      <w:bookmarkStart w:id="334" w:name="_Toc36114727"/>
      <w:bookmarkStart w:id="335" w:name="_Toc45271321"/>
      <w:bookmarkStart w:id="336" w:name="_Toc51936579"/>
      <w:bookmarkStart w:id="337" w:name="_Toc58230249"/>
      <w:bookmarkStart w:id="338" w:name="_Toc187929023"/>
      <w:bookmarkEnd w:id="332"/>
      <w:r>
        <w:t>5.3A.4</w:t>
      </w:r>
      <w:r>
        <w:rPr>
          <w:lang w:eastAsia="zh-CN"/>
        </w:rPr>
        <w:t>.2</w:t>
      </w:r>
      <w:r>
        <w:tab/>
        <w:t>Attempting to select HPLMN or equivalent HPLMN</w:t>
      </w:r>
      <w:bookmarkEnd w:id="331"/>
      <w:bookmarkEnd w:id="333"/>
      <w:bookmarkEnd w:id="334"/>
      <w:bookmarkEnd w:id="335"/>
      <w:bookmarkEnd w:id="336"/>
      <w:bookmarkEnd w:id="337"/>
      <w:bookmarkEnd w:id="33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39" w:name="_CR5_3A_4_3"/>
      <w:bookmarkStart w:id="340" w:name="_Toc20212046"/>
      <w:bookmarkStart w:id="341" w:name="_Toc27744928"/>
      <w:bookmarkStart w:id="342" w:name="_Toc36114728"/>
      <w:bookmarkStart w:id="343" w:name="_Toc45271322"/>
      <w:bookmarkStart w:id="344" w:name="_Toc51936580"/>
      <w:bookmarkStart w:id="345" w:name="_Toc58230250"/>
      <w:bookmarkStart w:id="346" w:name="_Toc187929024"/>
      <w:bookmarkEnd w:id="339"/>
      <w:r>
        <w:t>5.3A.4</w:t>
      </w:r>
      <w:r>
        <w:rPr>
          <w:lang w:eastAsia="zh-CN"/>
        </w:rPr>
        <w:t>.3</w:t>
      </w:r>
      <w:r>
        <w:tab/>
      </w:r>
      <w:bookmarkEnd w:id="340"/>
      <w:bookmarkEnd w:id="341"/>
      <w:bookmarkEnd w:id="342"/>
      <w:bookmarkEnd w:id="343"/>
      <w:bookmarkEnd w:id="344"/>
      <w:r w:rsidR="009B0FAF">
        <w:t>Void</w:t>
      </w:r>
      <w:bookmarkEnd w:id="345"/>
      <w:bookmarkEnd w:id="346"/>
    </w:p>
    <w:p w14:paraId="6A87B3E4" w14:textId="77777777" w:rsidR="003B7DCC" w:rsidRDefault="003B7DCC" w:rsidP="003B7DCC">
      <w:pPr>
        <w:pStyle w:val="Heading2"/>
      </w:pPr>
      <w:bookmarkStart w:id="347" w:name="_CR5_3B"/>
      <w:bookmarkStart w:id="348" w:name="_Toc27744929"/>
      <w:bookmarkStart w:id="349" w:name="_Toc36114729"/>
      <w:bookmarkStart w:id="350" w:name="_Toc45271323"/>
      <w:bookmarkStart w:id="351" w:name="_Toc51936581"/>
      <w:bookmarkStart w:id="352" w:name="_Toc58230251"/>
      <w:bookmarkStart w:id="353" w:name="_Toc20212047"/>
      <w:bookmarkStart w:id="354" w:name="_Toc187929025"/>
      <w:bookmarkEnd w:id="347"/>
      <w:r>
        <w:t>5.3B</w:t>
      </w:r>
      <w:r>
        <w:tab/>
        <w:t>PLMN selection procedures using wireline access</w:t>
      </w:r>
      <w:bookmarkEnd w:id="348"/>
      <w:bookmarkEnd w:id="349"/>
      <w:bookmarkEnd w:id="350"/>
      <w:bookmarkEnd w:id="351"/>
      <w:bookmarkEnd w:id="352"/>
      <w:bookmarkEnd w:id="354"/>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67AC042E" w:rsidR="00541DAE" w:rsidRDefault="00541DAE" w:rsidP="00541DAE">
      <w:pPr>
        <w:pStyle w:val="Heading2"/>
      </w:pPr>
      <w:bookmarkStart w:id="355" w:name="_CR5_3C"/>
      <w:bookmarkStart w:id="356" w:name="_Toc27744930"/>
      <w:bookmarkStart w:id="357" w:name="_Toc36114730"/>
      <w:bookmarkStart w:id="358" w:name="_Toc45271324"/>
      <w:bookmarkStart w:id="359" w:name="_Toc51936582"/>
      <w:bookmarkStart w:id="360" w:name="_Toc58230252"/>
      <w:bookmarkStart w:id="361" w:name="_Toc187929026"/>
      <w:bookmarkEnd w:id="355"/>
      <w:r>
        <w:t>5.3C</w:t>
      </w:r>
      <w:r>
        <w:tab/>
        <w:t xml:space="preserve">PLMN selection procedures for </w:t>
      </w:r>
      <w:r w:rsidR="008F09EA">
        <w:t>5G NSWO</w:t>
      </w:r>
      <w:bookmarkEnd w:id="361"/>
      <w:r>
        <w:t xml:space="preserve"> </w:t>
      </w:r>
    </w:p>
    <w:p w14:paraId="0EC2FC4D" w14:textId="11A2345F" w:rsidR="00817F2F" w:rsidRDefault="00817F2F" w:rsidP="00817F2F">
      <w:bookmarkStart w:id="362" w:name="_Hlk116391764"/>
      <w:r>
        <w:t xml:space="preserve">The UE shall select a PLMN to authenticate with for </w:t>
      </w:r>
      <w:r w:rsidR="008F09EA">
        <w:t>5G </w:t>
      </w:r>
      <w:r>
        <w:t>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53D5F382" w:rsidR="00817F2F" w:rsidRDefault="008F09EA" w:rsidP="00817F2F">
      <w:pPr>
        <w:pStyle w:val="NO"/>
        <w:rPr>
          <w:lang w:eastAsia="x-none"/>
        </w:rPr>
      </w:pPr>
      <w:r>
        <w:t>NOTE:</w:t>
      </w:r>
      <w:r>
        <w:tab/>
        <w:t xml:space="preserve">UEs supporting 5G NSWO only use the PLMN list with </w:t>
      </w:r>
      <w:r>
        <w:rPr>
          <w:lang w:eastAsia="x-none"/>
        </w:rPr>
        <w:t xml:space="preserve">AAA connectivity to 5GC IE for 5G NSWO, and </w:t>
      </w:r>
      <w:r>
        <w:t xml:space="preserve">the PLMN list with </w:t>
      </w:r>
      <w:r>
        <w:rPr>
          <w:lang w:eastAsia="x-none"/>
        </w:rPr>
        <w:t xml:space="preserve">AAA connectivity to 5GC IE is only used by UEs </w:t>
      </w:r>
      <w:r>
        <w:t>supporting 5G NSWO</w:t>
      </w:r>
      <w:r>
        <w:rPr>
          <w:lang w:eastAsia="x-none"/>
        </w:rPr>
        <w:t>.</w:t>
      </w:r>
    </w:p>
    <w:p w14:paraId="7DFD670A" w14:textId="77137F26" w:rsidR="00B35F41" w:rsidRDefault="00B35F41" w:rsidP="00B35F41">
      <w:pPr>
        <w:pStyle w:val="Heading2"/>
      </w:pPr>
      <w:bookmarkStart w:id="363" w:name="_CR5_3D"/>
      <w:bookmarkStart w:id="364" w:name="_Toc187929027"/>
      <w:bookmarkEnd w:id="362"/>
      <w:bookmarkEnd w:id="363"/>
      <w:r>
        <w:t>5.3D</w:t>
      </w:r>
      <w:r>
        <w:tab/>
        <w:t>SNPN selection procedures using trusted non-3GPP access</w:t>
      </w:r>
      <w:bookmarkEnd w:id="364"/>
    </w:p>
    <w:p w14:paraId="7D66DFE4" w14:textId="025E6437" w:rsidR="00B35F41" w:rsidRDefault="00B35F41" w:rsidP="00B35F41">
      <w:pPr>
        <w:pStyle w:val="Heading3"/>
      </w:pPr>
      <w:bookmarkStart w:id="365" w:name="_CR5_3D_1"/>
      <w:bookmarkStart w:id="366" w:name="_Toc187929028"/>
      <w:bookmarkEnd w:id="365"/>
      <w:r>
        <w:t>5.3D.1</w:t>
      </w:r>
      <w:r>
        <w:tab/>
        <w:t>General</w:t>
      </w:r>
      <w:bookmarkEnd w:id="366"/>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67" w:name="_CR5_3D_2"/>
      <w:bookmarkStart w:id="368" w:name="_Toc187929029"/>
      <w:bookmarkEnd w:id="367"/>
      <w:r>
        <w:t>5.3D</w:t>
      </w:r>
      <w:r w:rsidRPr="00DD2007">
        <w:t>.2</w:t>
      </w:r>
      <w:r w:rsidRPr="00DD2007">
        <w:tab/>
        <w:t>SNPN solicitation</w:t>
      </w:r>
      <w:bookmarkEnd w:id="368"/>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69" w:name="_CR5_3D_3"/>
      <w:bookmarkStart w:id="370" w:name="_Toc187929030"/>
      <w:bookmarkEnd w:id="369"/>
      <w:r>
        <w:t>5.3D.3</w:t>
      </w:r>
      <w:r>
        <w:tab/>
        <w:t>Manual SNPN selection mode procedure</w:t>
      </w:r>
      <w:bookmarkEnd w:id="370"/>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71" w:name="_CR5_3D_4"/>
      <w:bookmarkStart w:id="372" w:name="_Toc187929031"/>
      <w:bookmarkEnd w:id="371"/>
      <w:r>
        <w:t>5.3D.</w:t>
      </w:r>
      <w:r>
        <w:rPr>
          <w:lang w:eastAsia="zh-CN"/>
        </w:rPr>
        <w:t>4</w:t>
      </w:r>
      <w:r>
        <w:tab/>
        <w:t>Automatic mode SNPN selection procedure</w:t>
      </w:r>
      <w:bookmarkEnd w:id="372"/>
    </w:p>
    <w:p w14:paraId="55F30F35" w14:textId="5F1E1325" w:rsidR="00B35F41" w:rsidRPr="00557CB2" w:rsidRDefault="00B35F41" w:rsidP="00B35F41">
      <w:pPr>
        <w:pStyle w:val="Heading4"/>
      </w:pPr>
      <w:bookmarkStart w:id="373" w:name="_CR5_3D_4_1"/>
      <w:bookmarkStart w:id="374" w:name="_Toc187929032"/>
      <w:bookmarkEnd w:id="373"/>
      <w:r>
        <w:t>5.3D</w:t>
      </w:r>
      <w:r w:rsidRPr="00557CB2">
        <w:t>.</w:t>
      </w:r>
      <w:r>
        <w:t>4</w:t>
      </w:r>
      <w:r w:rsidRPr="00557CB2">
        <w:t>.1</w:t>
      </w:r>
      <w:r w:rsidRPr="00557CB2">
        <w:tab/>
        <w:t>General</w:t>
      </w:r>
      <w:bookmarkEnd w:id="374"/>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75"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76" w:name="_CR5_3D_5"/>
      <w:bookmarkStart w:id="377" w:name="_Toc187929033"/>
      <w:bookmarkEnd w:id="376"/>
      <w:r>
        <w:t>5.3D.</w:t>
      </w:r>
      <w:r w:rsidR="004E6C29">
        <w:t>5</w:t>
      </w:r>
      <w:r>
        <w:tab/>
        <w:t>Automatic SNPN selection procedure for onboarding services in SNPN over trusted non-3GPP access</w:t>
      </w:r>
      <w:bookmarkEnd w:id="37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78" w:name="_CR5_3E"/>
      <w:bookmarkStart w:id="379" w:name="_Toc187929034"/>
      <w:bookmarkEnd w:id="378"/>
      <w:r>
        <w:t>5.3E</w:t>
      </w:r>
      <w:r>
        <w:tab/>
        <w:t>PLMN selection procedures using untrusted non-3GPP access</w:t>
      </w:r>
      <w:bookmarkEnd w:id="379"/>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80" w:name="_CR5_3F"/>
      <w:bookmarkStart w:id="381" w:name="_Toc187929035"/>
      <w:bookmarkEnd w:id="380"/>
      <w:r>
        <w:t>5.3F</w:t>
      </w:r>
      <w:r>
        <w:tab/>
        <w:t>SNPN selection procedures using untrusted non-3GPP access</w:t>
      </w:r>
      <w:bookmarkEnd w:id="381"/>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82" w:name="_CR5_3G"/>
      <w:bookmarkStart w:id="383" w:name="_Toc187929036"/>
      <w:bookmarkEnd w:id="382"/>
      <w:r w:rsidRPr="009E46C1">
        <w:t>5.3</w:t>
      </w:r>
      <w:r w:rsidR="006703A9">
        <w:t>G</w:t>
      </w:r>
      <w:r w:rsidRPr="009E46C1">
        <w:tab/>
        <w:t>SNPN selection procedures using wireline access</w:t>
      </w:r>
      <w:bookmarkEnd w:id="383"/>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55D7D4F8" w:rsidR="00726510" w:rsidRDefault="00726510" w:rsidP="00726510">
      <w:pPr>
        <w:pStyle w:val="Heading2"/>
      </w:pPr>
      <w:bookmarkStart w:id="384" w:name="_CR5_3H"/>
      <w:bookmarkStart w:id="385" w:name="_Toc187929037"/>
      <w:bookmarkEnd w:id="384"/>
      <w:r>
        <w:t>5.3H</w:t>
      </w:r>
      <w:r>
        <w:tab/>
        <w:t xml:space="preserve">SNPN selection procedures for </w:t>
      </w:r>
      <w:r w:rsidR="00554FB3">
        <w:t>5G NSWO</w:t>
      </w:r>
      <w:bookmarkEnd w:id="385"/>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541210A0" w:rsidR="00726510" w:rsidRDefault="00726510" w:rsidP="00726510">
      <w:pPr>
        <w:pStyle w:val="NO"/>
      </w:pPr>
      <w:r>
        <w:t>NOTE:</w:t>
      </w:r>
      <w:r>
        <w:tab/>
      </w:r>
      <w:r>
        <w:rPr>
          <w:color w:val="000000"/>
          <w:shd w:val="clear" w:color="auto" w:fill="FFFFFF"/>
        </w:rPr>
        <w:t>The SNPN identity of the selected SNPN is used to construct the NAI for the authentication procedure for</w:t>
      </w:r>
      <w:r w:rsidR="00554FB3">
        <w:rPr>
          <w:color w:val="000000"/>
          <w:shd w:val="clear" w:color="auto" w:fill="FFFFFF"/>
        </w:rPr>
        <w:t xml:space="preserve"> 5G </w:t>
      </w:r>
      <w:r>
        <w:rPr>
          <w:color w:val="000000"/>
          <w:shd w:val="clear" w:color="auto" w:fill="FFFFFF"/>
        </w:rPr>
        <w:t>NSWO</w:t>
      </w:r>
      <w:r>
        <w:t>.</w:t>
      </w:r>
    </w:p>
    <w:p w14:paraId="7B3BACEC" w14:textId="77777777" w:rsidR="00CA6536" w:rsidRDefault="00CA6536" w:rsidP="00CA6536">
      <w:pPr>
        <w:pStyle w:val="Heading2"/>
      </w:pPr>
      <w:bookmarkStart w:id="386" w:name="_CR5_4"/>
      <w:bookmarkStart w:id="387" w:name="_Toc187929038"/>
      <w:bookmarkEnd w:id="375"/>
      <w:bookmarkEnd w:id="386"/>
      <w:r>
        <w:t>5.4</w:t>
      </w:r>
      <w:r>
        <w:tab/>
        <w:t>Access network reselection procedure</w:t>
      </w:r>
      <w:bookmarkEnd w:id="353"/>
      <w:bookmarkEnd w:id="356"/>
      <w:bookmarkEnd w:id="357"/>
      <w:bookmarkEnd w:id="358"/>
      <w:bookmarkEnd w:id="359"/>
      <w:bookmarkEnd w:id="360"/>
      <w:bookmarkEnd w:id="387"/>
    </w:p>
    <w:p w14:paraId="3B65E241" w14:textId="77777777" w:rsidR="002A3EC9" w:rsidRDefault="002A3EC9" w:rsidP="002A3EC9">
      <w:pPr>
        <w:pStyle w:val="Heading3"/>
      </w:pPr>
      <w:bookmarkStart w:id="388" w:name="_CR5_4_1"/>
      <w:bookmarkStart w:id="389" w:name="_Toc20212048"/>
      <w:bookmarkStart w:id="390" w:name="_Toc27744931"/>
      <w:bookmarkStart w:id="391" w:name="_Toc36114731"/>
      <w:bookmarkStart w:id="392" w:name="_Toc45271325"/>
      <w:bookmarkStart w:id="393" w:name="_Toc51936583"/>
      <w:bookmarkStart w:id="394" w:name="_Toc58230253"/>
      <w:bookmarkStart w:id="395" w:name="_Toc187929039"/>
      <w:bookmarkEnd w:id="388"/>
      <w:r>
        <w:t>5.4.1</w:t>
      </w:r>
      <w:r>
        <w:tab/>
        <w:t>General</w:t>
      </w:r>
      <w:bookmarkEnd w:id="389"/>
      <w:bookmarkEnd w:id="390"/>
      <w:bookmarkEnd w:id="391"/>
      <w:bookmarkEnd w:id="392"/>
      <w:bookmarkEnd w:id="393"/>
      <w:bookmarkEnd w:id="394"/>
      <w:bookmarkEnd w:id="395"/>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96" w:name="_CR5_4_2"/>
      <w:bookmarkStart w:id="397" w:name="_Toc20212049"/>
      <w:bookmarkStart w:id="398" w:name="_Toc27744932"/>
      <w:bookmarkStart w:id="399" w:name="_Toc36114732"/>
      <w:bookmarkStart w:id="400" w:name="_Toc45271326"/>
      <w:bookmarkStart w:id="401" w:name="_Toc51936584"/>
      <w:bookmarkStart w:id="402" w:name="_Toc58230254"/>
      <w:bookmarkStart w:id="403" w:name="_Toc187929040"/>
      <w:bookmarkEnd w:id="3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97"/>
      <w:bookmarkEnd w:id="398"/>
      <w:bookmarkEnd w:id="399"/>
      <w:bookmarkEnd w:id="400"/>
      <w:bookmarkEnd w:id="401"/>
      <w:bookmarkEnd w:id="402"/>
      <w:bookmarkEnd w:id="403"/>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404" w:name="_CR6"/>
      <w:bookmarkStart w:id="405" w:name="_Toc20212050"/>
      <w:bookmarkStart w:id="406" w:name="_Toc27744933"/>
      <w:bookmarkStart w:id="407" w:name="_Toc36114733"/>
      <w:bookmarkStart w:id="408" w:name="_Toc45271327"/>
      <w:bookmarkStart w:id="409" w:name="_Toc51936585"/>
      <w:bookmarkStart w:id="410" w:name="_Toc58230255"/>
      <w:bookmarkStart w:id="411" w:name="_Toc187929041"/>
      <w:bookmarkEnd w:id="404"/>
      <w:r>
        <w:t>6</w:t>
      </w:r>
      <w:r w:rsidR="00B748CD">
        <w:tab/>
      </w:r>
      <w:r w:rsidR="00131101">
        <w:t>UE - 5GC network protocols</w:t>
      </w:r>
      <w:bookmarkEnd w:id="405"/>
      <w:bookmarkEnd w:id="406"/>
      <w:bookmarkEnd w:id="407"/>
      <w:bookmarkEnd w:id="408"/>
      <w:bookmarkEnd w:id="409"/>
      <w:bookmarkEnd w:id="410"/>
      <w:bookmarkEnd w:id="411"/>
    </w:p>
    <w:p w14:paraId="33D251C5" w14:textId="77777777" w:rsidR="00B748CD" w:rsidRPr="005D3588" w:rsidRDefault="00EE7FBE" w:rsidP="00B748CD">
      <w:pPr>
        <w:pStyle w:val="Heading2"/>
      </w:pPr>
      <w:bookmarkStart w:id="412" w:name="_CR6_1"/>
      <w:bookmarkStart w:id="413" w:name="_Toc20212051"/>
      <w:bookmarkStart w:id="414" w:name="_Toc27744934"/>
      <w:bookmarkStart w:id="415" w:name="_Toc36114734"/>
      <w:bookmarkStart w:id="416" w:name="_Toc45271328"/>
      <w:bookmarkStart w:id="417" w:name="_Toc51936586"/>
      <w:bookmarkStart w:id="418" w:name="_Toc58230256"/>
      <w:bookmarkStart w:id="419" w:name="_Toc187929042"/>
      <w:bookmarkEnd w:id="412"/>
      <w:r>
        <w:t>6</w:t>
      </w:r>
      <w:r w:rsidR="00B748CD" w:rsidRPr="005D3588">
        <w:t>.1</w:t>
      </w:r>
      <w:r w:rsidR="00B748CD" w:rsidRPr="005D3588">
        <w:tab/>
      </w:r>
      <w:r w:rsidR="00B748CD">
        <w:t>General</w:t>
      </w:r>
      <w:bookmarkEnd w:id="413"/>
      <w:bookmarkEnd w:id="414"/>
      <w:bookmarkEnd w:id="415"/>
      <w:bookmarkEnd w:id="416"/>
      <w:bookmarkEnd w:id="417"/>
      <w:bookmarkEnd w:id="418"/>
      <w:bookmarkEnd w:id="419"/>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420" w:name="_CR6_2"/>
      <w:bookmarkStart w:id="421" w:name="_Toc20212052"/>
      <w:bookmarkStart w:id="422" w:name="_Toc27744935"/>
      <w:bookmarkStart w:id="423" w:name="_Toc36114735"/>
      <w:bookmarkStart w:id="424" w:name="_Toc45271329"/>
      <w:bookmarkStart w:id="425" w:name="_Toc51936587"/>
      <w:bookmarkStart w:id="426" w:name="_Toc58230257"/>
      <w:bookmarkStart w:id="427" w:name="_Toc187929043"/>
      <w:bookmarkEnd w:id="420"/>
      <w:r>
        <w:t>6.2</w:t>
      </w:r>
      <w:r w:rsidR="00CB5CD2">
        <w:tab/>
      </w:r>
      <w:r w:rsidR="001D7F2D">
        <w:t>Void</w:t>
      </w:r>
      <w:bookmarkEnd w:id="421"/>
      <w:bookmarkEnd w:id="422"/>
      <w:bookmarkEnd w:id="423"/>
      <w:bookmarkEnd w:id="424"/>
      <w:bookmarkEnd w:id="425"/>
      <w:bookmarkEnd w:id="426"/>
      <w:bookmarkEnd w:id="427"/>
    </w:p>
    <w:p w14:paraId="0219D745" w14:textId="77BDAD1E" w:rsidR="00C304AC" w:rsidRDefault="003B0400" w:rsidP="00C304AC">
      <w:pPr>
        <w:pStyle w:val="Heading2"/>
      </w:pPr>
      <w:bookmarkStart w:id="428" w:name="_CR6_3"/>
      <w:bookmarkStart w:id="429" w:name="_Toc20212053"/>
      <w:bookmarkStart w:id="430" w:name="_Toc27744936"/>
      <w:bookmarkStart w:id="431" w:name="_Toc36114736"/>
      <w:bookmarkStart w:id="432" w:name="_Toc45271330"/>
      <w:bookmarkStart w:id="433" w:name="_Toc51936588"/>
      <w:bookmarkStart w:id="434" w:name="_Toc58230258"/>
      <w:bookmarkStart w:id="435" w:name="_Toc187929044"/>
      <w:bookmarkEnd w:id="428"/>
      <w:r>
        <w:t>6</w:t>
      </w:r>
      <w:r w:rsidR="00DF13ED">
        <w:t>.</w:t>
      </w:r>
      <w:r>
        <w:t>3</w:t>
      </w:r>
      <w:r w:rsidR="00C304AC">
        <w:tab/>
      </w:r>
      <w:r w:rsidR="00C304AC">
        <w:rPr>
          <w:lang w:eastAsia="de-DE"/>
        </w:rPr>
        <w:t>Authentication and authorization for accessing 5GS via non-3GPP access network</w:t>
      </w:r>
      <w:bookmarkEnd w:id="429"/>
      <w:bookmarkEnd w:id="430"/>
      <w:bookmarkEnd w:id="431"/>
      <w:bookmarkEnd w:id="432"/>
      <w:bookmarkEnd w:id="433"/>
      <w:bookmarkEnd w:id="434"/>
      <w:bookmarkEnd w:id="435"/>
    </w:p>
    <w:p w14:paraId="34643581" w14:textId="77777777" w:rsidR="002A3EC9" w:rsidRDefault="002A3EC9" w:rsidP="002A3EC9">
      <w:pPr>
        <w:pStyle w:val="Heading3"/>
      </w:pPr>
      <w:bookmarkStart w:id="436" w:name="_CR6_3_1"/>
      <w:bookmarkStart w:id="437" w:name="_Toc20212054"/>
      <w:bookmarkStart w:id="438" w:name="_Toc27744937"/>
      <w:bookmarkStart w:id="439" w:name="_Toc36114737"/>
      <w:bookmarkStart w:id="440" w:name="_Toc45271331"/>
      <w:bookmarkStart w:id="441" w:name="_Toc51936589"/>
      <w:bookmarkStart w:id="442" w:name="_Toc58230259"/>
      <w:bookmarkStart w:id="443" w:name="_Toc187929045"/>
      <w:bookmarkEnd w:id="436"/>
      <w:r>
        <w:t>6.3.1</w:t>
      </w:r>
      <w:r>
        <w:tab/>
        <w:t>General</w:t>
      </w:r>
      <w:bookmarkEnd w:id="437"/>
      <w:bookmarkEnd w:id="438"/>
      <w:bookmarkEnd w:id="439"/>
      <w:bookmarkEnd w:id="440"/>
      <w:bookmarkEnd w:id="441"/>
      <w:bookmarkEnd w:id="442"/>
      <w:bookmarkEnd w:id="443"/>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444" w:name="_Toc20212055"/>
      <w:bookmarkStart w:id="445"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446" w:name="_CR6_3_2"/>
      <w:bookmarkStart w:id="447" w:name="_Toc36114738"/>
      <w:bookmarkStart w:id="448" w:name="_Toc45271332"/>
      <w:bookmarkStart w:id="449" w:name="_Toc51936590"/>
      <w:bookmarkStart w:id="450" w:name="_Toc58230260"/>
      <w:bookmarkStart w:id="451" w:name="_Toc187929046"/>
      <w:bookmarkEnd w:id="446"/>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447"/>
      <w:bookmarkEnd w:id="448"/>
      <w:bookmarkEnd w:id="449"/>
      <w:bookmarkEnd w:id="450"/>
      <w:bookmarkEnd w:id="451"/>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452" w:name="_Hlk33554232"/>
      <w:r w:rsidRPr="003523AB">
        <w:t> </w:t>
      </w:r>
      <w:bookmarkEnd w:id="452"/>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627F889F" w:rsidR="00E56E7C" w:rsidRDefault="00E56E7C" w:rsidP="00E56E7C">
      <w:pPr>
        <w:pStyle w:val="Heading2"/>
      </w:pPr>
      <w:bookmarkStart w:id="453" w:name="_CR6_3a"/>
      <w:bookmarkStart w:id="454" w:name="_Hlk96097903"/>
      <w:bookmarkStart w:id="455" w:name="_Toc36114739"/>
      <w:bookmarkStart w:id="456" w:name="_Toc45271333"/>
      <w:bookmarkStart w:id="457" w:name="_Toc51936591"/>
      <w:bookmarkStart w:id="458" w:name="_Toc58230261"/>
      <w:bookmarkStart w:id="459" w:name="_Toc187929047"/>
      <w:bookmarkEnd w:id="453"/>
      <w:r>
        <w:t>6.3a</w:t>
      </w:r>
      <w:r>
        <w:tab/>
      </w:r>
      <w:r>
        <w:rPr>
          <w:lang w:eastAsia="de-DE"/>
        </w:rPr>
        <w:t xml:space="preserve">Authentication for </w:t>
      </w:r>
      <w:r w:rsidR="00554FB3">
        <w:rPr>
          <w:lang w:eastAsia="de-DE"/>
        </w:rPr>
        <w:t>5G NSWO</w:t>
      </w:r>
      <w:bookmarkEnd w:id="459"/>
    </w:p>
    <w:p w14:paraId="470AE3B0" w14:textId="13A3DC26" w:rsidR="00E56E7C" w:rsidRDefault="00554FB3" w:rsidP="00E56E7C">
      <w:pPr>
        <w:rPr>
          <w:noProof/>
          <w:lang w:eastAsia="zh-CN"/>
        </w:rPr>
      </w:pPr>
      <w:bookmarkStart w:id="460" w:name="_Hlk166574460"/>
      <w:r w:rsidRPr="00B97763">
        <w:t xml:space="preserve">A UE that supports </w:t>
      </w:r>
      <w:r>
        <w:t>5G NSWO can be</w:t>
      </w:r>
      <w:r w:rsidRPr="00B97763">
        <w:t xml:space="preserve"> configured to use </w:t>
      </w:r>
      <w:r>
        <w:t>5G NSWO for authentication with WLAN, as specified in Annex S of 3GPP TS 33.501 [5]. If the UE is configured to use 5G NSWO for authentication with WLAN, the UE</w:t>
      </w:r>
      <w:r w:rsidRPr="00B97763">
        <w:t xml:space="preserve"> </w:t>
      </w:r>
      <w:r>
        <w:t>shall not use EPS NSWO as specified in 3GPP TS 33.501 [5]</w:t>
      </w:r>
      <w:bookmarkEnd w:id="460"/>
      <w:r w:rsidRPr="00630185">
        <w:t>.</w:t>
      </w:r>
      <w:r>
        <w:t xml:space="preserve"> </w:t>
      </w:r>
      <w:r>
        <w:rPr>
          <w:noProof/>
          <w:lang w:eastAsia="zh-CN"/>
        </w:rPr>
        <w:t>5G NSWO</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10414718" w:rsidR="00857756" w:rsidRDefault="00E56E7C" w:rsidP="00017278">
      <w:pPr>
        <w:rPr>
          <w:lang w:val="en-US"/>
        </w:rPr>
      </w:pPr>
      <w:r>
        <w:t xml:space="preserve">In order to </w:t>
      </w:r>
      <w:r>
        <w:rPr>
          <w:lang w:val="en-US"/>
        </w:rPr>
        <w:t xml:space="preserve">use </w:t>
      </w:r>
      <w:r w:rsidR="00554FB3">
        <w:rPr>
          <w:lang w:val="en-US"/>
        </w:rPr>
        <w:t>5G NSWO</w:t>
      </w:r>
      <w:r>
        <w:rPr>
          <w:lang w:val="en-US"/>
        </w:rPr>
        <w:t xml:space="preserve">,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08700524" w14:textId="496F4546" w:rsidR="00DF775B" w:rsidRDefault="00E56E7C" w:rsidP="00DF775B">
      <w:pPr>
        <w:rPr>
          <w:lang w:eastAsia="zh-CN"/>
        </w:rPr>
      </w:pPr>
      <w:r>
        <w:t xml:space="preserve">The UE shall use </w:t>
      </w:r>
      <w:r w:rsidRPr="00ED1F71">
        <w:t xml:space="preserve">as its identity </w:t>
      </w:r>
      <w:r>
        <w:t xml:space="preserve">the SUCI in NAI format </w:t>
      </w:r>
      <w:r w:rsidR="009E3D2D">
        <w:t xml:space="preserve">for </w:t>
      </w:r>
      <w:r w:rsidR="00554FB3">
        <w:rPr>
          <w:lang w:val="en-US"/>
        </w:rPr>
        <w:t>5G NSWO</w:t>
      </w:r>
      <w:r w:rsidR="009E3D2D">
        <w:t xml:space="preserve">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sidR="00DF775B" w:rsidRPr="00DF775B">
        <w:rPr>
          <w:lang w:eastAsia="zh-CN"/>
        </w:rPr>
        <w:t xml:space="preserve"> </w:t>
      </w:r>
      <w:r w:rsidR="00DF775B">
        <w:rPr>
          <w:lang w:eastAsia="zh-CN"/>
        </w:rPr>
        <w:t>when:</w:t>
      </w:r>
    </w:p>
    <w:p w14:paraId="4C81E030" w14:textId="77777777" w:rsidR="00DF775B" w:rsidRDefault="00DF775B" w:rsidP="00DF775B">
      <w:pPr>
        <w:pStyle w:val="B1"/>
        <w:rPr>
          <w:lang w:eastAsia="zh-CN"/>
        </w:rPr>
      </w:pPr>
      <w:r>
        <w:rPr>
          <w:lang w:eastAsia="zh-CN"/>
        </w:rPr>
        <w:t>-</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2D826E6D" w14:textId="77777777" w:rsidR="00DF775B" w:rsidRDefault="00DF775B" w:rsidP="00DF775B">
      <w:pPr>
        <w:pStyle w:val="B1"/>
        <w:rPr>
          <w:lang w:eastAsia="zh-CN"/>
        </w:rPr>
      </w:pPr>
      <w:r>
        <w:rPr>
          <w:lang w:eastAsia="zh-CN"/>
        </w:rPr>
        <w:t>-</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1EC16CC" w14:textId="3613AD00" w:rsidR="00017278" w:rsidRDefault="00DF775B" w:rsidP="00DF775B">
      <w:pPr>
        <w:pStyle w:val="B1"/>
      </w:pPr>
      <w:r>
        <w:rPr>
          <w:lang w:eastAsia="zh-CN"/>
        </w:rPr>
        <w:t>-</w:t>
      </w:r>
      <w:r>
        <w:rPr>
          <w:lang w:eastAsia="zh-CN"/>
        </w:rPr>
        <w:tab/>
      </w:r>
      <w:r w:rsidRPr="007F2770">
        <w:rPr>
          <w:lang w:eastAsia="zh-CN"/>
        </w:rPr>
        <w:t>the UE operates in SNPN access operation mode</w:t>
      </w:r>
      <w:r>
        <w:rPr>
          <w:lang w:eastAsia="zh-CN"/>
        </w:rPr>
        <w:t xml:space="preserve"> </w:t>
      </w:r>
      <w:r w:rsidRPr="006E4E41">
        <w:rPr>
          <w:lang w:eastAsia="zh-CN"/>
        </w:rPr>
        <w:t>for 5G NSWO</w:t>
      </w:r>
      <w:r>
        <w:rPr>
          <w:lang w:eastAsia="zh-CN"/>
        </w:rPr>
        <w:t xml:space="preserve"> and an indication to use SUPI which is </w:t>
      </w:r>
      <w:r w:rsidRPr="007F2770">
        <w:rPr>
          <w:lang w:eastAsia="zh-CN"/>
        </w:rPr>
        <w:t>associated with the selected entry of the "list of subscriber data"</w:t>
      </w:r>
      <w:r>
        <w:rPr>
          <w:lang w:eastAsia="zh-CN"/>
        </w:rPr>
        <w:t>, is not configured in the ME</w:t>
      </w:r>
      <w:r w:rsidR="00E56E7C">
        <w:rPr>
          <w:lang w:eastAsia="zh-CN"/>
        </w:rPr>
        <w:t>.</w:t>
      </w:r>
    </w:p>
    <w:p w14:paraId="1BB55700" w14:textId="34E9384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w:t>
      </w:r>
      <w:r w:rsidR="00554FB3">
        <w:t>5G NSWO</w:t>
      </w:r>
      <w:r>
        <w:t xml:space="preserve">,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5143D807" w14:textId="77777777" w:rsidR="00DF775B" w:rsidRDefault="00DF775B" w:rsidP="00DF775B">
      <w:r>
        <w:t>If:</w:t>
      </w:r>
    </w:p>
    <w:p w14:paraId="32C35FA8" w14:textId="77777777" w:rsidR="00DF775B" w:rsidRDefault="00DF775B" w:rsidP="00DF775B">
      <w:pPr>
        <w:pStyle w:val="B1"/>
      </w:pPr>
      <w:r>
        <w:t>a</w:t>
      </w:r>
      <w:r w:rsidRPr="007F2770">
        <w:t>)</w:t>
      </w:r>
      <w:r w:rsidRPr="007F2770">
        <w:tab/>
        <w:t>the UE operates in SNPN access operation mode</w:t>
      </w:r>
      <w:r>
        <w:t xml:space="preserve"> </w:t>
      </w:r>
      <w:r w:rsidRPr="006E4E41">
        <w:t>for 5G NSWO</w:t>
      </w:r>
      <w:r>
        <w:t>; and</w:t>
      </w:r>
    </w:p>
    <w:p w14:paraId="0C398514" w14:textId="77777777" w:rsidR="00DF775B" w:rsidRPr="007F2770" w:rsidRDefault="00DF775B" w:rsidP="00DF775B">
      <w:pPr>
        <w:pStyle w:val="B1"/>
      </w:pPr>
      <w:r>
        <w:t>b)</w:t>
      </w:r>
      <w:r>
        <w:tab/>
        <w:t xml:space="preserve">an indication to use SUPI which is </w:t>
      </w:r>
      <w:r w:rsidRPr="007F2770">
        <w:t>associated with the selected entry of the "list of subscriber data"</w:t>
      </w:r>
      <w:r>
        <w:t>, is configured in the ME;</w:t>
      </w:r>
    </w:p>
    <w:p w14:paraId="15B309F7" w14:textId="77777777" w:rsidR="00DF775B" w:rsidRDefault="00DF775B" w:rsidP="00DF775B">
      <w:r w:rsidRPr="007F2770">
        <w:t>then the UE</w:t>
      </w:r>
      <w:r>
        <w:t>:</w:t>
      </w:r>
    </w:p>
    <w:p w14:paraId="1091F6F7" w14:textId="77777777" w:rsidR="00DF775B" w:rsidRDefault="00DF775B" w:rsidP="00A763E8">
      <w:pPr>
        <w:pStyle w:val="B1"/>
      </w:pPr>
      <w:r>
        <w:t>a)</w:t>
      </w:r>
      <w:r>
        <w:tab/>
        <w:t xml:space="preserve">if the indication to use SUPI is set to "SUPI", </w:t>
      </w:r>
      <w:r w:rsidRPr="007F2770">
        <w:t>shall</w:t>
      </w:r>
      <w:r>
        <w:t xml:space="preserve"> </w:t>
      </w:r>
      <w:r w:rsidRPr="007F2770">
        <w:t xml:space="preserve">use </w:t>
      </w:r>
      <w:r w:rsidRPr="00ED1F71">
        <w:t xml:space="preserve">as its identity </w:t>
      </w:r>
      <w:r>
        <w:t xml:space="preserve">the SUPI, in NAI format </w:t>
      </w:r>
      <w:r w:rsidRPr="007F2770">
        <w:t xml:space="preserve">as specified in </w:t>
      </w:r>
      <w:r>
        <w:t xml:space="preserve">clause 28.7.12 of </w:t>
      </w:r>
      <w:r w:rsidRPr="007F2770">
        <w:t>3GPP TS 23.003 [</w:t>
      </w:r>
      <w:r>
        <w:t>8</w:t>
      </w:r>
      <w:r w:rsidRPr="007F2770">
        <w:t>]</w:t>
      </w:r>
      <w:r>
        <w:t>; or</w:t>
      </w:r>
    </w:p>
    <w:p w14:paraId="4ABC17FA" w14:textId="77777777" w:rsidR="00DF775B" w:rsidRPr="007F2770" w:rsidRDefault="00DF775B" w:rsidP="00DF775B">
      <w:pPr>
        <w:pStyle w:val="B1"/>
      </w:pPr>
      <w:r>
        <w:t>b)</w:t>
      </w:r>
      <w:r>
        <w:tab/>
        <w:t xml:space="preserve">if the indication to use SUPI is set to "anonymous SUPI", </w:t>
      </w:r>
      <w:r w:rsidRPr="007F2770">
        <w:t xml:space="preserve">shall use </w:t>
      </w:r>
      <w:r w:rsidRPr="00ED1F71">
        <w:t xml:space="preserve">as its identity </w:t>
      </w:r>
      <w:r>
        <w:t>the anonymous SUPI</w:t>
      </w:r>
      <w:r w:rsidRPr="007F2770">
        <w:t xml:space="preserve"> </w:t>
      </w:r>
      <w:r>
        <w:t xml:space="preserve">in NAI format </w:t>
      </w:r>
      <w:r w:rsidRPr="007F2770">
        <w:t xml:space="preserve">as specified in </w:t>
      </w:r>
      <w:r>
        <w:t xml:space="preserve">clause 28.7.12 of </w:t>
      </w:r>
      <w:r w:rsidRPr="007F2770">
        <w:t>3GPP TS 23.003 [</w:t>
      </w:r>
      <w:r>
        <w:t>8</w:t>
      </w:r>
      <w:r w:rsidRPr="007F2770">
        <w:t>]</w:t>
      </w:r>
      <w:r>
        <w:t>;</w:t>
      </w:r>
    </w:p>
    <w:p w14:paraId="6F406FAF" w14:textId="2CF0BF24" w:rsidR="00DF775B" w:rsidRDefault="00DF775B" w:rsidP="00DF775B">
      <w:pPr>
        <w:pStyle w:val="NO"/>
      </w:pPr>
      <w:r w:rsidRPr="007F2770">
        <w:rPr>
          <w:noProof/>
        </w:rPr>
        <w:t>NOTE </w:t>
      </w:r>
      <w:r>
        <w:rPr>
          <w:noProof/>
        </w:rPr>
        <w:t>3</w:t>
      </w:r>
      <w:r w:rsidRPr="007F2770">
        <w:rPr>
          <w:noProof/>
        </w:rPr>
        <w:t>:</w:t>
      </w:r>
      <w:r w:rsidRPr="007F2770">
        <w:rPr>
          <w:noProof/>
        </w:rPr>
        <w:tab/>
        <w:t xml:space="preserve">The ME can be configured with </w:t>
      </w:r>
      <w:r>
        <w:rPr>
          <w:noProof/>
        </w:rPr>
        <w:t xml:space="preserve">an indication to use SUPI </w:t>
      </w:r>
      <w:r w:rsidRPr="007F2770">
        <w:rPr>
          <w:noProof/>
        </w:rPr>
        <w:t>associated with the selected entry of the "list of subscriber data"</w:t>
      </w:r>
      <w:r>
        <w:rPr>
          <w:noProof/>
        </w:rPr>
        <w:t xml:space="preserve"> with value set to "anonymous SUPI"</w:t>
      </w:r>
      <w:r w:rsidRPr="007F2770">
        <w:rPr>
          <w:noProof/>
        </w:rPr>
        <w:t xml:space="preserve"> when the EAP method associated with the credentials of the entry supports SUPI privacy at the EAP layer.</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2218962" w:rsidR="00D57215" w:rsidRDefault="00D57215" w:rsidP="002321FF">
      <w:pPr>
        <w:pStyle w:val="B1"/>
      </w:pPr>
      <w:r>
        <w:t>b)</w:t>
      </w:r>
      <w:r>
        <w:tab/>
        <w:t xml:space="preserve">UE which selected a non-subscribed SNPN in the SNPN selection procedures for </w:t>
      </w:r>
      <w:r w:rsidR="00554FB3">
        <w:t>5G NSWO</w:t>
      </w:r>
      <w:r>
        <w:t>;</w:t>
      </w:r>
    </w:p>
    <w:p w14:paraId="052B37BE" w14:textId="180290E6" w:rsidR="00D57215" w:rsidRDefault="00554FB3" w:rsidP="00D57215">
      <w:pPr>
        <w:rPr>
          <w:lang w:eastAsia="zh-CN"/>
        </w:rPr>
      </w:pPr>
      <w:r w:rsidRPr="00B97763">
        <w:t xml:space="preserve">that supports </w:t>
      </w:r>
      <w:r>
        <w:t xml:space="preserve">5G NSWO </w:t>
      </w:r>
      <w:r w:rsidRPr="00B97763">
        <w:t xml:space="preserve">and is configured to use </w:t>
      </w:r>
      <w:r>
        <w:t>5G NSWO</w:t>
      </w:r>
      <w:r w:rsidRPr="008631E3">
        <w:t xml:space="preserve"> for authentication with WLAN</w:t>
      </w:r>
      <w:r>
        <w:t xml:space="preserve"> shall use </w:t>
      </w:r>
      <w:r w:rsidRPr="00ED1F71">
        <w:t xml:space="preserve">as its identity </w:t>
      </w:r>
      <w:r>
        <w:t>the SUCI in decorated NAI format or the SUPI in decorated NAI format, as specified for 5G NSWO in</w:t>
      </w:r>
      <w:r w:rsidRPr="006C5BE1">
        <w:t xml:space="preserve"> </w:t>
      </w:r>
      <w:r>
        <w:t>clause</w:t>
      </w:r>
      <w:r>
        <w:rPr>
          <w:lang w:eastAsia="zh-CN"/>
        </w:rPr>
        <w:t> 28.7.9 of 3GPP TS 23.003 [8].</w:t>
      </w:r>
    </w:p>
    <w:p w14:paraId="671E1A64" w14:textId="357D8A18" w:rsidR="00813980" w:rsidRDefault="00813980" w:rsidP="00813980">
      <w:pPr>
        <w:pStyle w:val="Heading2"/>
        <w:rPr>
          <w:lang w:eastAsia="de-DE"/>
        </w:rPr>
      </w:pPr>
      <w:bookmarkStart w:id="461" w:name="_CR6_3b"/>
      <w:bookmarkStart w:id="462" w:name="_Toc187929048"/>
      <w:bookmarkEnd w:id="461"/>
      <w:r>
        <w:t>6.3b</w:t>
      </w:r>
      <w:r>
        <w:tab/>
      </w:r>
      <w:r w:rsidR="00554FB3">
        <w:rPr>
          <w:lang w:eastAsia="de-DE"/>
        </w:rPr>
        <w:t>5G NSWO</w:t>
      </w:r>
      <w:r w:rsidRPr="00CF6056">
        <w:rPr>
          <w:lang w:eastAsia="de-DE"/>
        </w:rPr>
        <w:t xml:space="preserve"> provided by 5G-RG</w:t>
      </w:r>
      <w:bookmarkEnd w:id="462"/>
    </w:p>
    <w:p w14:paraId="08E768D7" w14:textId="77777777" w:rsidR="00813980" w:rsidRPr="00371333" w:rsidRDefault="00813980" w:rsidP="00813980">
      <w:pPr>
        <w:pStyle w:val="Heading3"/>
      </w:pPr>
      <w:bookmarkStart w:id="463" w:name="_CR6_3b_1"/>
      <w:bookmarkStart w:id="464" w:name="_Toc187929049"/>
      <w:bookmarkEnd w:id="463"/>
      <w:r>
        <w:t>6</w:t>
      </w:r>
      <w:r w:rsidRPr="00371333">
        <w:t>.</w:t>
      </w:r>
      <w:r>
        <w:t>3b</w:t>
      </w:r>
      <w:r w:rsidRPr="00371333">
        <w:t>.1</w:t>
      </w:r>
      <w:r w:rsidRPr="00371333">
        <w:tab/>
        <w:t>General</w:t>
      </w:r>
      <w:bookmarkEnd w:id="464"/>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2C277996" w:rsidR="00813980" w:rsidRDefault="00CC407C" w:rsidP="00813980">
      <w:r>
        <w:t>The 5G-RG shall register to 5GC before initiating the a</w:t>
      </w:r>
      <w:r w:rsidRPr="000B6A19">
        <w:t xml:space="preserve">uthentication for </w:t>
      </w:r>
      <w:r w:rsidR="00554FB3">
        <w:rPr>
          <w:lang w:eastAsia="de-DE"/>
        </w:rPr>
        <w:t>5G NSWO</w:t>
      </w:r>
      <w:r>
        <w:t>.</w:t>
      </w:r>
    </w:p>
    <w:p w14:paraId="38921E1E" w14:textId="0170322F" w:rsidR="00813980" w:rsidRPr="00371333" w:rsidRDefault="00813980" w:rsidP="00813980">
      <w:pPr>
        <w:pStyle w:val="Heading3"/>
      </w:pPr>
      <w:bookmarkStart w:id="465" w:name="_CR6_3b_2"/>
      <w:bookmarkStart w:id="466" w:name="_Toc187929050"/>
      <w:bookmarkEnd w:id="465"/>
      <w:r>
        <w:t>6</w:t>
      </w:r>
      <w:r w:rsidRPr="00371333">
        <w:t>.</w:t>
      </w:r>
      <w:r>
        <w:t>3b</w:t>
      </w:r>
      <w:r w:rsidRPr="00371333">
        <w:t>.</w:t>
      </w:r>
      <w:r>
        <w:t>2</w:t>
      </w:r>
      <w:r w:rsidRPr="00371333">
        <w:tab/>
      </w:r>
      <w:r w:rsidRPr="001A7444">
        <w:t xml:space="preserve">Authentication for </w:t>
      </w:r>
      <w:r w:rsidR="00554FB3">
        <w:t>5G NSWO</w:t>
      </w:r>
      <w:r>
        <w:t xml:space="preserve"> provided by 5G-RG</w:t>
      </w:r>
      <w:bookmarkEnd w:id="466"/>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467" w:name="_CR6_4"/>
      <w:bookmarkStart w:id="468" w:name="_Toc187929051"/>
      <w:bookmarkEnd w:id="454"/>
      <w:bookmarkEnd w:id="467"/>
      <w:r>
        <w:t>6.4</w:t>
      </w:r>
      <w:r>
        <w:tab/>
        <w:t xml:space="preserve">Handling of </w:t>
      </w:r>
      <w:r>
        <w:rPr>
          <w:lang w:eastAsia="de-DE"/>
        </w:rPr>
        <w:t>ANDSP Information</w:t>
      </w:r>
      <w:bookmarkEnd w:id="444"/>
      <w:bookmarkEnd w:id="445"/>
      <w:bookmarkEnd w:id="455"/>
      <w:bookmarkEnd w:id="456"/>
      <w:bookmarkEnd w:id="457"/>
      <w:bookmarkEnd w:id="458"/>
      <w:bookmarkEnd w:id="468"/>
    </w:p>
    <w:p w14:paraId="3EB0CAD6" w14:textId="77777777" w:rsidR="00813891" w:rsidRDefault="00813891" w:rsidP="00813891">
      <w:pPr>
        <w:pStyle w:val="Heading3"/>
        <w:rPr>
          <w:lang w:val="en-US" w:eastAsia="zh-CN"/>
        </w:rPr>
      </w:pPr>
      <w:bookmarkStart w:id="469" w:name="_CR6_4_1"/>
      <w:bookmarkStart w:id="470" w:name="_Toc20212056"/>
      <w:bookmarkStart w:id="471" w:name="_Toc27744939"/>
      <w:bookmarkStart w:id="472" w:name="_Toc36114740"/>
      <w:bookmarkStart w:id="473" w:name="_Toc45271334"/>
      <w:bookmarkStart w:id="474" w:name="_Toc51936592"/>
      <w:bookmarkStart w:id="475" w:name="_Toc58230262"/>
      <w:bookmarkStart w:id="476" w:name="_Toc187929052"/>
      <w:bookmarkEnd w:id="469"/>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70"/>
      <w:bookmarkEnd w:id="471"/>
      <w:bookmarkEnd w:id="472"/>
      <w:bookmarkEnd w:id="473"/>
      <w:bookmarkEnd w:id="474"/>
      <w:bookmarkEnd w:id="475"/>
      <w:bookmarkEnd w:id="476"/>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77" w:name="_CR6_4_2"/>
      <w:bookmarkStart w:id="478" w:name="_Toc20212057"/>
      <w:bookmarkStart w:id="479" w:name="_Toc27744940"/>
      <w:bookmarkStart w:id="480" w:name="_Toc36114741"/>
      <w:bookmarkStart w:id="481" w:name="_Toc45271335"/>
      <w:bookmarkStart w:id="482" w:name="_Toc51936593"/>
      <w:bookmarkStart w:id="483" w:name="_Toc58230263"/>
      <w:bookmarkStart w:id="484" w:name="_Toc187929053"/>
      <w:bookmarkEnd w:id="47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78"/>
      <w:bookmarkEnd w:id="479"/>
      <w:bookmarkEnd w:id="480"/>
      <w:bookmarkEnd w:id="481"/>
      <w:bookmarkEnd w:id="482"/>
      <w:bookmarkEnd w:id="483"/>
      <w:bookmarkEnd w:id="484"/>
    </w:p>
    <w:p w14:paraId="76B0B530" w14:textId="77777777" w:rsidR="002A3EC9" w:rsidRPr="00F955AB" w:rsidRDefault="002A3EC9" w:rsidP="002A3EC9">
      <w:pPr>
        <w:pStyle w:val="Heading4"/>
      </w:pPr>
      <w:bookmarkStart w:id="485" w:name="_CR6_4_2_1"/>
      <w:bookmarkStart w:id="486" w:name="_Toc20212058"/>
      <w:bookmarkStart w:id="487" w:name="_Toc27744941"/>
      <w:bookmarkStart w:id="488" w:name="_Toc36114742"/>
      <w:bookmarkStart w:id="489" w:name="_Toc45271336"/>
      <w:bookmarkStart w:id="490" w:name="_Toc51936594"/>
      <w:bookmarkStart w:id="491" w:name="_Toc58230264"/>
      <w:bookmarkStart w:id="492" w:name="_Toc187929054"/>
      <w:bookmarkEnd w:id="485"/>
      <w:r>
        <w:t>6.4.2.1</w:t>
      </w:r>
      <w:r>
        <w:tab/>
        <w:t>General</w:t>
      </w:r>
      <w:bookmarkEnd w:id="486"/>
      <w:bookmarkEnd w:id="487"/>
      <w:bookmarkEnd w:id="488"/>
      <w:bookmarkEnd w:id="489"/>
      <w:bookmarkEnd w:id="490"/>
      <w:bookmarkEnd w:id="491"/>
      <w:bookmarkEnd w:id="492"/>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93" w:name="_CR6_4_2_2"/>
      <w:bookmarkStart w:id="494" w:name="_Toc20212059"/>
      <w:bookmarkStart w:id="495" w:name="_Toc27744942"/>
      <w:bookmarkStart w:id="496" w:name="_Toc36114743"/>
      <w:bookmarkStart w:id="497" w:name="_Toc45271337"/>
      <w:bookmarkStart w:id="498" w:name="_Toc51936595"/>
      <w:bookmarkStart w:id="499" w:name="_Toc58230265"/>
      <w:bookmarkStart w:id="500" w:name="_Toc187929055"/>
      <w:bookmarkEnd w:id="493"/>
      <w:r w:rsidRPr="00F955AB">
        <w:t>6.</w:t>
      </w:r>
      <w:r>
        <w:t>4.2.2</w:t>
      </w:r>
      <w:r w:rsidRPr="00F955AB">
        <w:tab/>
        <w:t>Use of WLAN selection information</w:t>
      </w:r>
      <w:bookmarkEnd w:id="494"/>
      <w:bookmarkEnd w:id="495"/>
      <w:bookmarkEnd w:id="496"/>
      <w:bookmarkEnd w:id="497"/>
      <w:bookmarkEnd w:id="498"/>
      <w:bookmarkEnd w:id="499"/>
      <w:bookmarkEnd w:id="500"/>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501" w:name="_CR6_4_2_3"/>
      <w:bookmarkStart w:id="502" w:name="_Toc20212060"/>
      <w:bookmarkStart w:id="503" w:name="_Toc27744943"/>
      <w:bookmarkStart w:id="504" w:name="_Toc36114744"/>
      <w:bookmarkStart w:id="505" w:name="_Toc45271338"/>
      <w:bookmarkStart w:id="506" w:name="_Toc51936596"/>
      <w:bookmarkStart w:id="507" w:name="_Toc58230266"/>
      <w:bookmarkStart w:id="508" w:name="_Toc187929056"/>
      <w:bookmarkEnd w:id="501"/>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502"/>
      <w:bookmarkEnd w:id="503"/>
      <w:bookmarkEnd w:id="504"/>
      <w:bookmarkEnd w:id="505"/>
      <w:bookmarkEnd w:id="506"/>
      <w:bookmarkEnd w:id="507"/>
      <w:bookmarkEnd w:id="508"/>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509" w:name="_CR6_4_3"/>
      <w:bookmarkStart w:id="510" w:name="_Toc20212061"/>
      <w:bookmarkStart w:id="511" w:name="_Toc27744944"/>
      <w:bookmarkStart w:id="512" w:name="_Toc36114745"/>
      <w:bookmarkStart w:id="513" w:name="_Toc45271339"/>
      <w:bookmarkStart w:id="514" w:name="_Toc51936597"/>
      <w:bookmarkStart w:id="515" w:name="_Toc58230267"/>
      <w:bookmarkStart w:id="516" w:name="_Toc187929057"/>
      <w:bookmarkEnd w:id="50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510"/>
      <w:bookmarkEnd w:id="511"/>
      <w:bookmarkEnd w:id="512"/>
      <w:bookmarkEnd w:id="513"/>
      <w:bookmarkEnd w:id="514"/>
      <w:bookmarkEnd w:id="515"/>
      <w:bookmarkEnd w:id="516"/>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517" w:name="_CR7"/>
      <w:bookmarkStart w:id="518" w:name="_Toc20212062"/>
      <w:bookmarkStart w:id="519" w:name="_Toc27744945"/>
      <w:bookmarkStart w:id="520" w:name="_Toc36114746"/>
      <w:bookmarkStart w:id="521" w:name="_Toc45271340"/>
      <w:bookmarkStart w:id="522" w:name="_Toc51936598"/>
      <w:bookmarkStart w:id="523" w:name="_Toc58230268"/>
      <w:bookmarkStart w:id="524" w:name="_Toc187929058"/>
      <w:bookmarkEnd w:id="517"/>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518"/>
      <w:bookmarkEnd w:id="519"/>
      <w:bookmarkEnd w:id="520"/>
      <w:bookmarkEnd w:id="521"/>
      <w:bookmarkEnd w:id="522"/>
      <w:bookmarkEnd w:id="523"/>
      <w:bookmarkEnd w:id="524"/>
    </w:p>
    <w:p w14:paraId="58550ABF" w14:textId="77777777" w:rsidR="00B748CD" w:rsidRDefault="00C13D36" w:rsidP="00B748CD">
      <w:pPr>
        <w:pStyle w:val="Heading2"/>
      </w:pPr>
      <w:bookmarkStart w:id="525" w:name="_CR7_1"/>
      <w:bookmarkStart w:id="526" w:name="_Toc20212063"/>
      <w:bookmarkStart w:id="527" w:name="_Toc27744946"/>
      <w:bookmarkStart w:id="528" w:name="_Toc36114747"/>
      <w:bookmarkStart w:id="529" w:name="_Toc45271341"/>
      <w:bookmarkStart w:id="530" w:name="_Toc51936599"/>
      <w:bookmarkStart w:id="531" w:name="_Toc58230269"/>
      <w:bookmarkStart w:id="532" w:name="_Toc187929059"/>
      <w:bookmarkEnd w:id="525"/>
      <w:r>
        <w:t>7</w:t>
      </w:r>
      <w:r w:rsidR="00B748CD">
        <w:t>.1</w:t>
      </w:r>
      <w:r w:rsidR="00B748CD">
        <w:tab/>
        <w:t>General</w:t>
      </w:r>
      <w:bookmarkEnd w:id="526"/>
      <w:bookmarkEnd w:id="527"/>
      <w:bookmarkEnd w:id="528"/>
      <w:bookmarkEnd w:id="529"/>
      <w:bookmarkEnd w:id="530"/>
      <w:bookmarkEnd w:id="531"/>
      <w:bookmarkEnd w:id="532"/>
    </w:p>
    <w:p w14:paraId="518A1408" w14:textId="2A6746FE"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rsidR="00383802" w:rsidRPr="009D08B2">
        <w:rPr>
          <w:lang w:eastAsia="zh-CN"/>
        </w:rPr>
        <w:t xml:space="preserve">(for </w:t>
      </w:r>
      <w:r w:rsidR="00383802" w:rsidRPr="009D08B2">
        <w:rPr>
          <w:rFonts w:hint="eastAsia"/>
          <w:lang w:eastAsia="zh-CN"/>
        </w:rPr>
        <w:t>untrusted non-3GPP access</w:t>
      </w:r>
      <w:r w:rsidR="00383802" w:rsidRPr="009D08B2">
        <w:rPr>
          <w:lang w:eastAsia="zh-CN"/>
        </w:rPr>
        <w:t>) or the UE and the TNGF (for trusted non-3GPP access)</w:t>
      </w:r>
      <w:r w:rsidR="00383802">
        <w:rPr>
          <w:lang w:eastAsia="zh-CN"/>
        </w:rPr>
        <w:t xml:space="preserve">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w:t>
      </w:r>
      <w:r w:rsidR="00383802" w:rsidRPr="00EC71E6">
        <w:rPr>
          <w:lang w:eastAsia="zh-CN"/>
        </w:rPr>
        <w:t>or the TNGF</w:t>
      </w:r>
      <w:r w:rsidR="00383802">
        <w:rPr>
          <w:lang w:eastAsia="zh-CN"/>
        </w:rPr>
        <w:t xml:space="preserve"> </w:t>
      </w:r>
      <w:r>
        <w:rPr>
          <w:lang w:eastAsia="zh-CN"/>
        </w:rPr>
        <w:t xml:space="preserve">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1996CBE1" w:rsidR="007D005D" w:rsidRDefault="00383802" w:rsidP="007D005D">
      <w:pPr>
        <w:rPr>
          <w:lang w:val="en-US"/>
        </w:rPr>
      </w:pPr>
      <w:r w:rsidRPr="00DF25A8">
        <w:t xml:space="preserve">For </w:t>
      </w:r>
      <w:r w:rsidRPr="00DF25A8">
        <w:rPr>
          <w:rFonts w:hint="eastAsia"/>
        </w:rPr>
        <w:t>untrusted non-3GPP access</w:t>
      </w:r>
      <w:r>
        <w:t>, t</w:t>
      </w:r>
      <w:r w:rsidR="007D005D" w:rsidRPr="00D459C0">
        <w:rPr>
          <w:lang w:val="en-US"/>
        </w:rPr>
        <w:t xml:space="preserve">he UE </w:t>
      </w:r>
      <w:r w:rsidR="007D005D">
        <w:rPr>
          <w:lang w:val="en-US"/>
        </w:rPr>
        <w:t xml:space="preserve">selects an N3IWF according to the procedure in </w:t>
      </w:r>
      <w:r w:rsidR="001B3DE5">
        <w:rPr>
          <w:lang w:val="en-US"/>
        </w:rPr>
        <w:t>clause</w:t>
      </w:r>
      <w:r w:rsidR="007D005D" w:rsidRPr="00D459C0">
        <w:t> </w:t>
      </w:r>
      <w:r w:rsidR="007D005D">
        <w:rPr>
          <w:lang w:val="en-US"/>
        </w:rPr>
        <w:t xml:space="preserve">7.2. </w:t>
      </w:r>
      <w:r w:rsidR="007D005D">
        <w:t xml:space="preserve">Once the N3IWF has been selected, the security associations are established </w:t>
      </w:r>
      <w:r>
        <w:t xml:space="preserve">and </w:t>
      </w:r>
      <w:r w:rsidR="007D005D">
        <w:t xml:space="preserve">managed </w:t>
      </w:r>
      <w:r w:rsidR="007D005D">
        <w:rPr>
          <w:lang w:val="en-US"/>
        </w:rPr>
        <w:t xml:space="preserve">according to the procedures in </w:t>
      </w:r>
      <w:r w:rsidR="001B3DE5">
        <w:rPr>
          <w:lang w:val="en-US"/>
        </w:rPr>
        <w:t>clause</w:t>
      </w:r>
      <w:r w:rsidR="007D005D" w:rsidRPr="00D459C0">
        <w:t> </w:t>
      </w:r>
      <w:r w:rsidR="007D005D">
        <w:rPr>
          <w:lang w:val="en-US"/>
        </w:rPr>
        <w:t xml:space="preserve">7.3 to </w:t>
      </w:r>
      <w:r w:rsidR="001B3DE5">
        <w:rPr>
          <w:lang w:val="en-US"/>
        </w:rPr>
        <w:t>clause</w:t>
      </w:r>
      <w:r w:rsidR="007D005D" w:rsidRPr="00D459C0">
        <w:t> </w:t>
      </w:r>
      <w:r w:rsidR="007D005D">
        <w:rPr>
          <w:lang w:val="en-US"/>
        </w:rPr>
        <w:t>7.</w:t>
      </w:r>
      <w:r>
        <w:rPr>
          <w:lang w:val="en-US"/>
        </w:rPr>
        <w:t>11</w:t>
      </w:r>
      <w:r w:rsidR="007D005D">
        <w:rPr>
          <w:lang w:val="en-US"/>
        </w:rPr>
        <w:t>.</w:t>
      </w:r>
    </w:p>
    <w:p w14:paraId="6F8095DB" w14:textId="061918B0" w:rsidR="00383802" w:rsidRDefault="00383802" w:rsidP="007D005D">
      <w:r w:rsidRPr="00474D61">
        <w:rPr>
          <w:lang w:val="en-US"/>
        </w:rPr>
        <w:t xml:space="preserve">For trusted </w:t>
      </w:r>
      <w:r w:rsidRPr="00474D61">
        <w:rPr>
          <w:rFonts w:hint="eastAsia"/>
        </w:rPr>
        <w:t>non-3GPP access</w:t>
      </w:r>
      <w:r w:rsidRPr="00474D61">
        <w:t xml:space="preserve">, the UE selects a WLAN according to the </w:t>
      </w:r>
      <w:r w:rsidRPr="00474D61">
        <w:rPr>
          <w:lang w:val="en-US"/>
        </w:rPr>
        <w:t>the procedure in clause</w:t>
      </w:r>
      <w:r w:rsidRPr="00474D61">
        <w:t> </w:t>
      </w:r>
      <w:r w:rsidRPr="00474D61">
        <w:rPr>
          <w:lang w:val="en-US"/>
        </w:rPr>
        <w:t>5.3</w:t>
      </w:r>
      <w:r w:rsidRPr="00474D61">
        <w:t xml:space="preserve">. Once the WLAN has been selected, the security associations are established and managed </w:t>
      </w:r>
      <w:r w:rsidRPr="00474D61">
        <w:rPr>
          <w:lang w:val="en-US"/>
        </w:rPr>
        <w:t>according to the procedures in clause</w:t>
      </w:r>
      <w:r w:rsidRPr="00474D61">
        <w:t> </w:t>
      </w:r>
      <w:r w:rsidRPr="00474D61">
        <w:rPr>
          <w:lang w:val="en-US"/>
        </w:rPr>
        <w:t>7.3 to clause</w:t>
      </w:r>
      <w:r w:rsidRPr="00474D61">
        <w:t> </w:t>
      </w:r>
      <w:r w:rsidRPr="00474D61">
        <w:rPr>
          <w:lang w:val="en-US"/>
        </w:rPr>
        <w:t>7.11</w:t>
      </w:r>
      <w:r>
        <w:rPr>
          <w:lang w:val="en-US"/>
        </w:rPr>
        <w:t>.</w:t>
      </w:r>
    </w:p>
    <w:p w14:paraId="693C09E8" w14:textId="00AEE178"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r w:rsidR="00383802">
        <w:rPr>
          <w:lang w:val="en-US"/>
        </w:rPr>
        <w:t xml:space="preserve"> </w:t>
      </w:r>
      <w:r w:rsidR="00383802" w:rsidRPr="001319A7">
        <w:rPr>
          <w:lang w:val="en-US"/>
        </w:rPr>
        <w:t xml:space="preserve">or </w:t>
      </w:r>
      <w:r w:rsidR="00383802" w:rsidRPr="001319A7">
        <w:t>TNGF</w:t>
      </w:r>
      <w:r>
        <w:rPr>
          <w:lang w:val="en-US"/>
        </w:rPr>
        <w:t>.</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533" w:name="_CR7_2"/>
      <w:bookmarkStart w:id="534" w:name="_Toc20212064"/>
      <w:bookmarkStart w:id="535" w:name="_Toc27744947"/>
      <w:bookmarkStart w:id="536" w:name="_Toc36114748"/>
      <w:bookmarkStart w:id="537" w:name="_Toc45271342"/>
      <w:bookmarkStart w:id="538" w:name="_Toc51936600"/>
      <w:bookmarkStart w:id="539" w:name="_Toc58230270"/>
      <w:bookmarkStart w:id="540" w:name="_Toc187929060"/>
      <w:bookmarkEnd w:id="533"/>
      <w:r>
        <w:t>7</w:t>
      </w:r>
      <w:r w:rsidR="00E26061">
        <w:t>.2</w:t>
      </w:r>
      <w:r w:rsidR="00E26061">
        <w:tab/>
      </w:r>
      <w:r w:rsidR="002A3EC9">
        <w:t>N3AN node</w:t>
      </w:r>
      <w:r w:rsidR="00850981">
        <w:t xml:space="preserve"> selection procedure</w:t>
      </w:r>
      <w:bookmarkEnd w:id="534"/>
      <w:bookmarkEnd w:id="535"/>
      <w:bookmarkEnd w:id="536"/>
      <w:bookmarkEnd w:id="537"/>
      <w:bookmarkEnd w:id="538"/>
      <w:bookmarkEnd w:id="539"/>
      <w:bookmarkEnd w:id="540"/>
    </w:p>
    <w:p w14:paraId="5B48AAAE" w14:textId="77777777" w:rsidR="005E5B74" w:rsidRPr="00F37B07" w:rsidRDefault="005E5B74" w:rsidP="005E5B74">
      <w:pPr>
        <w:pStyle w:val="Heading3"/>
        <w:rPr>
          <w:lang w:val="en-US" w:eastAsia="zh-CN"/>
        </w:rPr>
      </w:pPr>
      <w:bookmarkStart w:id="541" w:name="_CR7_2_1"/>
      <w:bookmarkStart w:id="542" w:name="_Toc20212065"/>
      <w:bookmarkStart w:id="543" w:name="_Toc27744948"/>
      <w:bookmarkStart w:id="544" w:name="_Toc36114749"/>
      <w:bookmarkStart w:id="545" w:name="_Toc45271343"/>
      <w:bookmarkStart w:id="546" w:name="_Toc51936601"/>
      <w:bookmarkStart w:id="547" w:name="_Toc58230271"/>
      <w:bookmarkStart w:id="548" w:name="_Toc187929061"/>
      <w:bookmarkEnd w:id="541"/>
      <w:r w:rsidRPr="00F37B07">
        <w:rPr>
          <w:lang w:val="en-US" w:eastAsia="zh-CN"/>
        </w:rPr>
        <w:t>7.2.1</w:t>
      </w:r>
      <w:r w:rsidRPr="00F37B07">
        <w:rPr>
          <w:lang w:val="en-US" w:eastAsia="zh-CN"/>
        </w:rPr>
        <w:tab/>
        <w:t>General</w:t>
      </w:r>
      <w:bookmarkEnd w:id="542"/>
      <w:bookmarkEnd w:id="543"/>
      <w:bookmarkEnd w:id="544"/>
      <w:bookmarkEnd w:id="545"/>
      <w:bookmarkEnd w:id="546"/>
      <w:bookmarkEnd w:id="547"/>
      <w:bookmarkEnd w:id="548"/>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D34629">
      <w:pPr>
        <w:ind w:left="720" w:hanging="360"/>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D34629">
      <w:pPr>
        <w:pStyle w:val="B1"/>
        <w:ind w:left="720" w:hanging="360"/>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549" w:name="_Toc20212066"/>
      <w:bookmarkStart w:id="550" w:name="_Toc27744949"/>
      <w:bookmarkStart w:id="551" w:name="_Toc36114750"/>
      <w:bookmarkStart w:id="552"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553" w:name="_CR7_2_2"/>
      <w:bookmarkStart w:id="554" w:name="_Toc51936602"/>
      <w:bookmarkStart w:id="555" w:name="_Toc58230272"/>
      <w:bookmarkStart w:id="556" w:name="_Toc187929062"/>
      <w:bookmarkEnd w:id="553"/>
      <w:r>
        <w:t>7.2.2</w:t>
      </w:r>
      <w:r>
        <w:tab/>
        <w:t>N3AN node configuration information</w:t>
      </w:r>
      <w:bookmarkEnd w:id="549"/>
      <w:bookmarkEnd w:id="550"/>
      <w:bookmarkEnd w:id="551"/>
      <w:bookmarkEnd w:id="552"/>
      <w:bookmarkEnd w:id="554"/>
      <w:bookmarkEnd w:id="555"/>
      <w:bookmarkEnd w:id="556"/>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557" w:name="_Hlk118464096"/>
      <w:r>
        <w:t xml:space="preserve">Slice-specific N3IWF prefix configuration </w:t>
      </w:r>
      <w:bookmarkEnd w:id="557"/>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558" w:name="_Hlk127262267"/>
      <w:r>
        <w:t>NOTE 2:</w:t>
      </w:r>
      <w:r>
        <w:tab/>
        <w:t xml:space="preserve">As an implementation option, the UE can store slice-specific N3IWF prefix configuration provisioned by a PLMN for later use. </w:t>
      </w:r>
      <w:bookmarkEnd w:id="558"/>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559" w:name="_CR7_2_3"/>
      <w:bookmarkStart w:id="560" w:name="_Toc20212067"/>
      <w:bookmarkStart w:id="561" w:name="_Toc27744950"/>
      <w:bookmarkStart w:id="562" w:name="_Toc36114751"/>
      <w:bookmarkStart w:id="563" w:name="_Toc45271345"/>
      <w:bookmarkStart w:id="564" w:name="_Toc51936603"/>
      <w:bookmarkStart w:id="565" w:name="_Toc58230273"/>
      <w:bookmarkStart w:id="566" w:name="_Toc187929063"/>
      <w:bookmarkEnd w:id="559"/>
      <w:r>
        <w:t>7.2.3</w:t>
      </w:r>
      <w:r>
        <w:tab/>
        <w:t>Determination of the country the UE is located in</w:t>
      </w:r>
      <w:bookmarkEnd w:id="560"/>
      <w:bookmarkEnd w:id="561"/>
      <w:bookmarkEnd w:id="562"/>
      <w:bookmarkEnd w:id="563"/>
      <w:bookmarkEnd w:id="564"/>
      <w:bookmarkEnd w:id="565"/>
      <w:bookmarkEnd w:id="566"/>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567" w:name="_CR7_2_4"/>
      <w:bookmarkStart w:id="568" w:name="_Toc20212068"/>
      <w:bookmarkStart w:id="569" w:name="_Toc27744951"/>
      <w:bookmarkStart w:id="570" w:name="_Toc36114752"/>
      <w:bookmarkStart w:id="571" w:name="_Toc45271346"/>
      <w:bookmarkStart w:id="572" w:name="_Toc51936604"/>
      <w:bookmarkStart w:id="573" w:name="_Toc58230274"/>
      <w:bookmarkStart w:id="574" w:name="_Toc187929064"/>
      <w:bookmarkEnd w:id="567"/>
      <w:r>
        <w:t>7.2.4</w:t>
      </w:r>
      <w:r>
        <w:tab/>
      </w:r>
      <w:r w:rsidR="002A3EC9">
        <w:t>N3AN node</w:t>
      </w:r>
      <w:r>
        <w:t xml:space="preserve"> selection</w:t>
      </w:r>
      <w:bookmarkEnd w:id="568"/>
      <w:bookmarkEnd w:id="569"/>
      <w:bookmarkEnd w:id="570"/>
      <w:bookmarkEnd w:id="571"/>
      <w:bookmarkEnd w:id="572"/>
      <w:bookmarkEnd w:id="573"/>
      <w:r w:rsidR="00DB209B" w:rsidRPr="00DB209B">
        <w:t xml:space="preserve"> for non-emergency services</w:t>
      </w:r>
      <w:bookmarkEnd w:id="574"/>
    </w:p>
    <w:p w14:paraId="51720CBD" w14:textId="77777777" w:rsidR="005E5B74" w:rsidRDefault="005E5B74" w:rsidP="005E5B74">
      <w:pPr>
        <w:pStyle w:val="Heading4"/>
      </w:pPr>
      <w:bookmarkStart w:id="575" w:name="_CR7_2_4_1"/>
      <w:bookmarkStart w:id="576" w:name="_Toc20212069"/>
      <w:bookmarkStart w:id="577" w:name="_Toc27744952"/>
      <w:bookmarkStart w:id="578" w:name="_Toc36114753"/>
      <w:bookmarkStart w:id="579" w:name="_Toc45271347"/>
      <w:bookmarkStart w:id="580" w:name="_Toc51936605"/>
      <w:bookmarkStart w:id="581" w:name="_Toc58230275"/>
      <w:bookmarkStart w:id="582" w:name="_Toc187929065"/>
      <w:bookmarkEnd w:id="575"/>
      <w:r>
        <w:t>7.2.4.1</w:t>
      </w:r>
      <w:r>
        <w:tab/>
        <w:t>General</w:t>
      </w:r>
      <w:bookmarkEnd w:id="576"/>
      <w:bookmarkEnd w:id="577"/>
      <w:bookmarkEnd w:id="578"/>
      <w:bookmarkEnd w:id="579"/>
      <w:bookmarkEnd w:id="580"/>
      <w:bookmarkEnd w:id="581"/>
      <w:bookmarkEnd w:id="582"/>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83" w:name="_CR7_2_4_2"/>
      <w:bookmarkStart w:id="584" w:name="_Toc20212070"/>
      <w:bookmarkStart w:id="585" w:name="_Toc27744953"/>
      <w:bookmarkStart w:id="586" w:name="_Toc36114754"/>
      <w:bookmarkStart w:id="587" w:name="_Toc45271348"/>
      <w:bookmarkStart w:id="588" w:name="_Toc51936606"/>
      <w:bookmarkStart w:id="589" w:name="_Toc58230276"/>
      <w:bookmarkStart w:id="590" w:name="_Toc187929066"/>
      <w:bookmarkEnd w:id="583"/>
      <w:r w:rsidRPr="008A4C7A">
        <w:t>7.2.4.</w:t>
      </w:r>
      <w:r>
        <w:t>2</w:t>
      </w:r>
      <w:r w:rsidRPr="008A4C7A">
        <w:tab/>
        <w:t>Determine if the visited country mandates the selection of N3IWF in this country</w:t>
      </w:r>
      <w:bookmarkEnd w:id="584"/>
      <w:bookmarkEnd w:id="585"/>
      <w:bookmarkEnd w:id="586"/>
      <w:bookmarkEnd w:id="587"/>
      <w:bookmarkEnd w:id="588"/>
      <w:bookmarkEnd w:id="589"/>
      <w:bookmarkEnd w:id="590"/>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91" w:name="_CR7_2_4_3"/>
      <w:bookmarkStart w:id="592" w:name="_Toc20212071"/>
      <w:bookmarkStart w:id="593" w:name="_Toc27744954"/>
      <w:bookmarkStart w:id="594" w:name="_Toc36114755"/>
      <w:bookmarkStart w:id="595" w:name="_Toc45271349"/>
      <w:bookmarkStart w:id="596" w:name="_Toc51936607"/>
      <w:bookmarkStart w:id="597" w:name="_Toc58230277"/>
      <w:bookmarkStart w:id="598" w:name="_Toc187929067"/>
      <w:bookmarkEnd w:id="591"/>
      <w:r>
        <w:t>7.2.4.3</w:t>
      </w:r>
      <w:r>
        <w:tab/>
        <w:t>UE procedure when the UE only supports connectivity with N3IWF</w:t>
      </w:r>
      <w:bookmarkEnd w:id="592"/>
      <w:bookmarkEnd w:id="593"/>
      <w:bookmarkEnd w:id="594"/>
      <w:bookmarkEnd w:id="595"/>
      <w:bookmarkEnd w:id="596"/>
      <w:bookmarkEnd w:id="597"/>
      <w:bookmarkEnd w:id="598"/>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99"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99"/>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600" w:name="_CR7_2_4_4"/>
      <w:bookmarkStart w:id="601" w:name="_Toc20212072"/>
      <w:bookmarkStart w:id="602" w:name="_Toc27744955"/>
      <w:bookmarkStart w:id="603" w:name="_Toc36114756"/>
      <w:bookmarkStart w:id="604" w:name="_Toc45271350"/>
      <w:bookmarkStart w:id="605" w:name="_Toc51936608"/>
      <w:bookmarkStart w:id="606" w:name="_Toc58230278"/>
      <w:bookmarkStart w:id="607" w:name="_Toc187929068"/>
      <w:bookmarkEnd w:id="600"/>
      <w:r>
        <w:t>7.2.4.</w:t>
      </w:r>
      <w:r w:rsidR="002A3EC9">
        <w:t>4</w:t>
      </w:r>
      <w:r>
        <w:tab/>
        <w:t>UE procedure when the UE supports connectivity with N3IWF and ePDG</w:t>
      </w:r>
      <w:bookmarkEnd w:id="601"/>
      <w:bookmarkEnd w:id="602"/>
      <w:bookmarkEnd w:id="603"/>
      <w:bookmarkEnd w:id="604"/>
      <w:bookmarkEnd w:id="605"/>
      <w:bookmarkEnd w:id="606"/>
      <w:bookmarkEnd w:id="607"/>
    </w:p>
    <w:p w14:paraId="18343D02" w14:textId="77777777" w:rsidR="002A3EC9" w:rsidRPr="004C43A6" w:rsidRDefault="002A3EC9" w:rsidP="002A3EC9">
      <w:pPr>
        <w:pStyle w:val="Heading5"/>
        <w:rPr>
          <w:rFonts w:eastAsia="MS Mincho"/>
        </w:rPr>
      </w:pPr>
      <w:bookmarkStart w:id="608" w:name="_CR7_2_4_4_1"/>
      <w:bookmarkStart w:id="609" w:name="_Toc20212073"/>
      <w:bookmarkStart w:id="610" w:name="_Toc27744956"/>
      <w:bookmarkStart w:id="611" w:name="_Toc36114757"/>
      <w:bookmarkStart w:id="612" w:name="_Toc45271351"/>
      <w:bookmarkStart w:id="613" w:name="_Toc51936609"/>
      <w:bookmarkStart w:id="614" w:name="_Toc58230279"/>
      <w:bookmarkStart w:id="615" w:name="_Toc187929069"/>
      <w:bookmarkEnd w:id="608"/>
      <w:r>
        <w:t>7.2.4.4.</w:t>
      </w:r>
      <w:r>
        <w:rPr>
          <w:lang w:val="en-US"/>
        </w:rPr>
        <w:t>1</w:t>
      </w:r>
      <w:r w:rsidRPr="00003137">
        <w:tab/>
      </w:r>
      <w:r>
        <w:t>General</w:t>
      </w:r>
      <w:bookmarkEnd w:id="609"/>
      <w:bookmarkEnd w:id="610"/>
      <w:bookmarkEnd w:id="611"/>
      <w:bookmarkEnd w:id="612"/>
      <w:bookmarkEnd w:id="613"/>
      <w:bookmarkEnd w:id="614"/>
      <w:bookmarkEnd w:id="615"/>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616" w:name="_CR7_2_4_4_2"/>
      <w:bookmarkStart w:id="617" w:name="_Toc20212074"/>
      <w:bookmarkStart w:id="618" w:name="_Toc27744957"/>
      <w:bookmarkStart w:id="619" w:name="_Toc36114758"/>
      <w:bookmarkStart w:id="620" w:name="_Toc45271352"/>
      <w:bookmarkStart w:id="621" w:name="_Toc51936610"/>
      <w:bookmarkStart w:id="622" w:name="_Toc58230280"/>
      <w:bookmarkStart w:id="623" w:name="_Toc187929070"/>
      <w:bookmarkEnd w:id="616"/>
      <w:r>
        <w:t>7.2.4.4.</w:t>
      </w:r>
      <w:r>
        <w:rPr>
          <w:lang w:val="en-US"/>
        </w:rPr>
        <w:t>2</w:t>
      </w:r>
      <w:r w:rsidRPr="00003137">
        <w:tab/>
      </w:r>
      <w:r w:rsidR="000A0FA7">
        <w:t>N3AN n</w:t>
      </w:r>
      <w:r>
        <w:t>ode selection for IMS service</w:t>
      </w:r>
      <w:bookmarkEnd w:id="617"/>
      <w:bookmarkEnd w:id="618"/>
      <w:bookmarkEnd w:id="619"/>
      <w:bookmarkEnd w:id="620"/>
      <w:bookmarkEnd w:id="621"/>
      <w:bookmarkEnd w:id="622"/>
      <w:bookmarkEnd w:id="623"/>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624" w:name="_CR7_2_4_4_3"/>
      <w:bookmarkStart w:id="625" w:name="_Toc20212075"/>
      <w:bookmarkStart w:id="626" w:name="_Toc27744958"/>
      <w:bookmarkStart w:id="627" w:name="_Toc36114759"/>
      <w:bookmarkStart w:id="628" w:name="_Toc45271353"/>
      <w:bookmarkStart w:id="629" w:name="_Toc51936611"/>
      <w:bookmarkStart w:id="630" w:name="_Toc58230281"/>
      <w:bookmarkStart w:id="631" w:name="_Toc187929071"/>
      <w:bookmarkEnd w:id="624"/>
      <w:r>
        <w:t>7.2.4.4.</w:t>
      </w:r>
      <w:r>
        <w:rPr>
          <w:lang w:val="en-US"/>
        </w:rPr>
        <w:t>3</w:t>
      </w:r>
      <w:r w:rsidRPr="00003137">
        <w:tab/>
      </w:r>
      <w:r w:rsidR="0069440F">
        <w:t>N3AN n</w:t>
      </w:r>
      <w:r>
        <w:t>ode selection for Non-IMS service</w:t>
      </w:r>
      <w:bookmarkEnd w:id="625"/>
      <w:bookmarkEnd w:id="626"/>
      <w:bookmarkEnd w:id="627"/>
      <w:bookmarkEnd w:id="628"/>
      <w:bookmarkEnd w:id="629"/>
      <w:bookmarkEnd w:id="630"/>
      <w:bookmarkEnd w:id="631"/>
    </w:p>
    <w:p w14:paraId="21158CD6" w14:textId="77777777" w:rsidR="00303FDE" w:rsidRDefault="00303FDE" w:rsidP="00303FDE">
      <w:bookmarkStart w:id="632" w:name="_Toc51936612"/>
      <w:bookmarkStart w:id="633" w:name="_Toc58230282"/>
      <w:bookmarkStart w:id="634" w:name="_Toc20212076"/>
      <w:bookmarkStart w:id="635" w:name="_Toc27744959"/>
      <w:bookmarkStart w:id="636" w:name="_Toc36114760"/>
      <w:bookmarkStart w:id="637"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638" w:name="_CR7_2_5"/>
      <w:bookmarkStart w:id="639" w:name="_Toc187929072"/>
      <w:bookmarkEnd w:id="638"/>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632"/>
      <w:bookmarkEnd w:id="633"/>
      <w:bookmarkEnd w:id="639"/>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640" w:name="_CR7_2_6"/>
      <w:bookmarkStart w:id="641" w:name="_Toc187929073"/>
      <w:bookmarkEnd w:id="640"/>
      <w:r>
        <w:t>7.2.6</w:t>
      </w:r>
      <w:r>
        <w:tab/>
        <w:t>N3AN node selection for emergency services</w:t>
      </w:r>
      <w:bookmarkEnd w:id="641"/>
    </w:p>
    <w:p w14:paraId="56A4AE7E" w14:textId="583CC2F3" w:rsidR="00DB209B" w:rsidRDefault="00DB209B" w:rsidP="00DB209B">
      <w:pPr>
        <w:pStyle w:val="Heading4"/>
      </w:pPr>
      <w:bookmarkStart w:id="642" w:name="_CR7_2_6_1"/>
      <w:bookmarkStart w:id="643" w:name="_Toc187929074"/>
      <w:bookmarkEnd w:id="642"/>
      <w:r>
        <w:t>7.2.6.1</w:t>
      </w:r>
      <w:r>
        <w:tab/>
        <w:t>General</w:t>
      </w:r>
      <w:bookmarkEnd w:id="64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644" w:name="_CR7_2_6_2"/>
      <w:bookmarkStart w:id="645" w:name="_Toc187929075"/>
      <w:bookmarkEnd w:id="644"/>
      <w:r>
        <w:t>7.2.6.2</w:t>
      </w:r>
      <w:r>
        <w:tab/>
        <w:t>UE procedure when the UE only supports connectivity with N3IWF</w:t>
      </w:r>
      <w:bookmarkEnd w:id="645"/>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646" w:name="_Hlk70696649"/>
      <w:bookmarkStart w:id="647"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646"/>
      <w:bookmarkEnd w:id="647"/>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648" w:name="_CR7_2_6_2a"/>
      <w:bookmarkStart w:id="649" w:name="_Toc187929076"/>
      <w:bookmarkEnd w:id="648"/>
      <w:r>
        <w:t>7.2.6.2a</w:t>
      </w:r>
      <w:r>
        <w:tab/>
        <w:t>UE procedure when the UE only supports connectivity with N3IWF when accessing SNPN via non-3GPP access</w:t>
      </w:r>
      <w:bookmarkEnd w:id="649"/>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91840D8"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FQDN as specified in</w:t>
      </w:r>
      <w:r>
        <w:t xml:space="preserve"> 3GPP TS 23.003 [8] via the non-3GPP access network to determine SNPNs in the visited country that support emergency services in non-3GPP access via N3IWF:</w:t>
      </w:r>
    </w:p>
    <w:p w14:paraId="09C98315" w14:textId="018FB114"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w:t>
      </w:r>
      <w:r w:rsidR="00642DEF">
        <w:t>s</w:t>
      </w:r>
      <w:r w:rsidRPr="00F810CB">
        <w:t>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427C6A99" w:rsidR="00D33076" w:rsidRPr="005819E6" w:rsidRDefault="00D33076" w:rsidP="00D33076">
      <w:pPr>
        <w:pStyle w:val="B4"/>
      </w:pPr>
      <w:r>
        <w:t>II</w:t>
      </w:r>
      <w:r w:rsidRPr="005819E6">
        <w:t>)</w:t>
      </w:r>
      <w:r w:rsidRPr="005819E6">
        <w:tab/>
      </w:r>
      <w:r>
        <w:t xml:space="preserve">if the DNS resolution of </w:t>
      </w:r>
      <w:r w:rsidRPr="00F810CB">
        <w:t>con</w:t>
      </w:r>
      <w:r w:rsidR="00642DEF">
        <w:t>s</w:t>
      </w:r>
      <w:r w:rsidRPr="00F810CB">
        <w:t>tructed SNPN N3IWF FQDN</w:t>
      </w:r>
      <w:r>
        <w:t xml:space="preserve"> fails, or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650" w:name="_CR7_2_6_3"/>
      <w:bookmarkStart w:id="651" w:name="_Toc187929077"/>
      <w:bookmarkEnd w:id="650"/>
      <w:r>
        <w:t>7.2.6.3</w:t>
      </w:r>
      <w:r>
        <w:tab/>
        <w:t>UE procedure when the UE supports connectivity with N3IWF and ePDG</w:t>
      </w:r>
      <w:bookmarkEnd w:id="651"/>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652" w:name="_CR7_2_7"/>
      <w:bookmarkStart w:id="653" w:name="_Toc187929078"/>
      <w:bookmarkEnd w:id="652"/>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653"/>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654" w:name="_CR7_2_8"/>
      <w:bookmarkStart w:id="655" w:name="_Toc187929079"/>
      <w:bookmarkEnd w:id="654"/>
      <w:r>
        <w:rPr>
          <w:lang w:val="en-US" w:eastAsia="zh-CN"/>
        </w:rPr>
        <w:t>7.2.8</w:t>
      </w:r>
      <w:r>
        <w:rPr>
          <w:lang w:val="en-US" w:eastAsia="zh-CN"/>
        </w:rPr>
        <w:tab/>
        <w:t>N3IWF selection for onboarding SNPN</w:t>
      </w:r>
      <w:bookmarkEnd w:id="655"/>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656" w:name="_CR7_3"/>
      <w:bookmarkStart w:id="657" w:name="_Toc51936613"/>
      <w:bookmarkStart w:id="658" w:name="_Toc58230283"/>
      <w:bookmarkStart w:id="659" w:name="_Toc187929080"/>
      <w:bookmarkEnd w:id="65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634"/>
      <w:bookmarkEnd w:id="635"/>
      <w:bookmarkEnd w:id="636"/>
      <w:bookmarkEnd w:id="637"/>
      <w:bookmarkEnd w:id="657"/>
      <w:bookmarkEnd w:id="658"/>
      <w:bookmarkEnd w:id="659"/>
    </w:p>
    <w:p w14:paraId="63761BA6" w14:textId="77777777" w:rsidR="000030BA" w:rsidRPr="000030BA" w:rsidRDefault="000030BA" w:rsidP="000030BA">
      <w:pPr>
        <w:pStyle w:val="Heading3"/>
        <w:rPr>
          <w:rFonts w:eastAsia="SimSun"/>
        </w:rPr>
      </w:pPr>
      <w:bookmarkStart w:id="660" w:name="_CR7_3_1"/>
      <w:bookmarkStart w:id="661" w:name="_Toc20212077"/>
      <w:bookmarkStart w:id="662" w:name="_Toc27744960"/>
      <w:bookmarkStart w:id="663" w:name="_Toc36114761"/>
      <w:bookmarkStart w:id="664" w:name="_Toc45271355"/>
      <w:bookmarkStart w:id="665" w:name="_Toc51936614"/>
      <w:bookmarkStart w:id="666" w:name="_Toc58230284"/>
      <w:bookmarkStart w:id="667" w:name="_Toc187929081"/>
      <w:bookmarkEnd w:id="660"/>
      <w:r>
        <w:rPr>
          <w:rFonts w:eastAsia="SimSun"/>
        </w:rPr>
        <w:t>7.3</w:t>
      </w:r>
      <w:r w:rsidRPr="000030BA">
        <w:rPr>
          <w:rFonts w:eastAsia="SimSun"/>
        </w:rPr>
        <w:t>.1</w:t>
      </w:r>
      <w:r w:rsidRPr="000030BA">
        <w:rPr>
          <w:rFonts w:eastAsia="SimSun" w:hint="eastAsia"/>
        </w:rPr>
        <w:tab/>
      </w:r>
      <w:r w:rsidRPr="000030BA">
        <w:rPr>
          <w:rFonts w:eastAsia="SimSun"/>
        </w:rPr>
        <w:t>General</w:t>
      </w:r>
      <w:bookmarkEnd w:id="661"/>
      <w:bookmarkEnd w:id="662"/>
      <w:bookmarkEnd w:id="663"/>
      <w:bookmarkEnd w:id="664"/>
      <w:bookmarkEnd w:id="665"/>
      <w:bookmarkEnd w:id="666"/>
      <w:bookmarkEnd w:id="667"/>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668" w:name="_CR7_3_2"/>
      <w:bookmarkStart w:id="669" w:name="_Toc20212078"/>
      <w:bookmarkStart w:id="670" w:name="_Toc27744961"/>
      <w:bookmarkStart w:id="671" w:name="_Toc36114762"/>
      <w:bookmarkStart w:id="672" w:name="_Toc45271356"/>
      <w:bookmarkStart w:id="673" w:name="_Toc51936615"/>
      <w:bookmarkStart w:id="674" w:name="_Toc58230285"/>
      <w:bookmarkStart w:id="675" w:name="_Toc187929082"/>
      <w:bookmarkEnd w:id="66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669"/>
      <w:bookmarkEnd w:id="670"/>
      <w:bookmarkEnd w:id="671"/>
      <w:bookmarkEnd w:id="672"/>
      <w:bookmarkEnd w:id="673"/>
      <w:bookmarkEnd w:id="674"/>
      <w:bookmarkEnd w:id="675"/>
    </w:p>
    <w:p w14:paraId="01402CD8" w14:textId="77777777" w:rsidR="007536A6" w:rsidRPr="004348F0" w:rsidRDefault="007536A6" w:rsidP="007536A6">
      <w:pPr>
        <w:pStyle w:val="Heading4"/>
      </w:pPr>
      <w:bookmarkStart w:id="676" w:name="_CR7_3_2_1"/>
      <w:bookmarkStart w:id="677" w:name="_Toc20212079"/>
      <w:bookmarkStart w:id="678" w:name="_Toc27744962"/>
      <w:bookmarkStart w:id="679" w:name="_Toc36114763"/>
      <w:bookmarkStart w:id="680" w:name="_Toc45271357"/>
      <w:bookmarkStart w:id="681" w:name="_Toc51936616"/>
      <w:bookmarkStart w:id="682" w:name="_Toc58230286"/>
      <w:bookmarkStart w:id="683" w:name="_Toc187929083"/>
      <w:bookmarkEnd w:id="676"/>
      <w:r>
        <w:t>7.3.2.1</w:t>
      </w:r>
      <w:r>
        <w:tab/>
      </w:r>
      <w:r w:rsidRPr="004348F0">
        <w:t>IKE SA and signalling IPsec SA establishment</w:t>
      </w:r>
      <w:r>
        <w:t xml:space="preserve"> initiation</w:t>
      </w:r>
      <w:bookmarkEnd w:id="677"/>
      <w:bookmarkEnd w:id="678"/>
      <w:bookmarkEnd w:id="679"/>
      <w:bookmarkEnd w:id="680"/>
      <w:bookmarkEnd w:id="681"/>
      <w:bookmarkEnd w:id="682"/>
      <w:bookmarkEnd w:id="683"/>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684" w:name="_Toc20212080"/>
      <w:bookmarkStart w:id="685" w:name="_Toc27744963"/>
      <w:bookmarkStart w:id="686" w:name="_Toc36114764"/>
      <w:bookmarkStart w:id="687" w:name="_Toc45271358"/>
      <w:bookmarkStart w:id="688" w:name="_Toc51936617"/>
      <w:bookmarkStart w:id="689"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690" w:name="_CR7_3_2_2"/>
      <w:bookmarkStart w:id="691" w:name="_Toc187929084"/>
      <w:bookmarkEnd w:id="690"/>
      <w:r>
        <w:t>7.3.2.2</w:t>
      </w:r>
      <w:r>
        <w:tab/>
      </w:r>
      <w:r w:rsidRPr="004348F0">
        <w:t>IKE SA and signalling IPsec SA establishment</w:t>
      </w:r>
      <w:r>
        <w:t xml:space="preserve"> accepted by the network</w:t>
      </w:r>
      <w:bookmarkEnd w:id="684"/>
      <w:bookmarkEnd w:id="685"/>
      <w:bookmarkEnd w:id="686"/>
      <w:bookmarkEnd w:id="687"/>
      <w:bookmarkEnd w:id="688"/>
      <w:bookmarkEnd w:id="689"/>
      <w:bookmarkEnd w:id="691"/>
    </w:p>
    <w:p w14:paraId="6EB78CEE" w14:textId="5C893824"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w:t>
      </w:r>
      <w:r w:rsidR="00383802">
        <w:t>.2</w:t>
      </w:r>
      <w:r w:rsidR="00776FBD">
        <w:t>-1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bookmarkStart w:id="692" w:name="_CRFigure7_3_2_21"/>
      <w:r w:rsidRPr="00901F7D">
        <w:t>Figure </w:t>
      </w:r>
      <w:bookmarkEnd w:id="692"/>
      <w:r w:rsidRPr="00901F7D">
        <w:t>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693" w:name="_CR7_3_2_3"/>
      <w:bookmarkStart w:id="694" w:name="_Toc20212081"/>
      <w:bookmarkStart w:id="695" w:name="_Toc27744964"/>
      <w:bookmarkStart w:id="696" w:name="_Toc36114765"/>
      <w:bookmarkStart w:id="697" w:name="_Toc45271359"/>
      <w:bookmarkStart w:id="698" w:name="_Toc51936618"/>
      <w:bookmarkStart w:id="699" w:name="_Toc58230288"/>
      <w:bookmarkStart w:id="700" w:name="_Toc187929085"/>
      <w:bookmarkEnd w:id="693"/>
      <w:r>
        <w:t>7.3.2.3</w:t>
      </w:r>
      <w:r>
        <w:tab/>
      </w:r>
      <w:r w:rsidRPr="004348F0">
        <w:t>IKE SA and signalling IPsec SA establishment</w:t>
      </w:r>
      <w:r>
        <w:t xml:space="preserve"> not accepted by the network</w:t>
      </w:r>
      <w:bookmarkEnd w:id="694"/>
      <w:bookmarkEnd w:id="695"/>
      <w:bookmarkEnd w:id="696"/>
      <w:bookmarkEnd w:id="697"/>
      <w:bookmarkEnd w:id="698"/>
      <w:bookmarkEnd w:id="699"/>
      <w:bookmarkEnd w:id="700"/>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701" w:name="_Hlk45831147"/>
      <w:r>
        <w:rPr>
          <w:lang w:eastAsia="zh-CN"/>
        </w:rPr>
        <w:t>the UE needs to request one or more S-NSSAIs that were not included in the requested NSSAI provided to the N3IWF previously</w:t>
      </w:r>
      <w:bookmarkEnd w:id="701"/>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702" w:name="_CR7_3_3"/>
      <w:bookmarkStart w:id="703" w:name="_Toc20212082"/>
      <w:bookmarkStart w:id="704" w:name="_Toc27744965"/>
      <w:bookmarkStart w:id="705" w:name="_Toc36114766"/>
      <w:bookmarkStart w:id="706" w:name="_Toc45271360"/>
      <w:bookmarkStart w:id="707" w:name="_Toc51936619"/>
      <w:bookmarkStart w:id="708" w:name="_Toc58230289"/>
      <w:bookmarkStart w:id="709" w:name="_Toc187929086"/>
      <w:bookmarkEnd w:id="702"/>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703"/>
      <w:bookmarkEnd w:id="704"/>
      <w:bookmarkEnd w:id="705"/>
      <w:bookmarkEnd w:id="706"/>
      <w:bookmarkEnd w:id="707"/>
      <w:bookmarkEnd w:id="708"/>
      <w:bookmarkEnd w:id="709"/>
    </w:p>
    <w:p w14:paraId="00C6B49F" w14:textId="77777777" w:rsidR="007536A6" w:rsidRPr="004348F0" w:rsidRDefault="007536A6" w:rsidP="007536A6">
      <w:pPr>
        <w:pStyle w:val="Heading4"/>
      </w:pPr>
      <w:bookmarkStart w:id="710" w:name="_CR7_3_3_1"/>
      <w:bookmarkStart w:id="711" w:name="_Toc20212083"/>
      <w:bookmarkStart w:id="712" w:name="_Toc27744966"/>
      <w:bookmarkStart w:id="713" w:name="_Toc36114767"/>
      <w:bookmarkStart w:id="714" w:name="_Toc45271361"/>
      <w:bookmarkStart w:id="715" w:name="_Toc51936620"/>
      <w:bookmarkStart w:id="716" w:name="_Toc58230290"/>
      <w:bookmarkStart w:id="717" w:name="_Toc187929087"/>
      <w:bookmarkEnd w:id="710"/>
      <w:r>
        <w:t>7.3.3.1</w:t>
      </w:r>
      <w:r>
        <w:tab/>
        <w:t>General</w:t>
      </w:r>
      <w:bookmarkEnd w:id="711"/>
      <w:bookmarkEnd w:id="712"/>
      <w:bookmarkEnd w:id="713"/>
      <w:bookmarkEnd w:id="714"/>
      <w:bookmarkEnd w:id="715"/>
      <w:bookmarkEnd w:id="716"/>
      <w:bookmarkEnd w:id="717"/>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718" w:name="_CR7_3_3_1A"/>
      <w:bookmarkStart w:id="719" w:name="_Toc20212084"/>
      <w:bookmarkStart w:id="720" w:name="_Toc27744967"/>
      <w:bookmarkStart w:id="721" w:name="_Toc36114768"/>
      <w:bookmarkStart w:id="722" w:name="_Toc45271362"/>
      <w:bookmarkStart w:id="723" w:name="_Toc51936621"/>
      <w:bookmarkStart w:id="724" w:name="_Toc58230291"/>
      <w:bookmarkStart w:id="725" w:name="_Toc187929088"/>
      <w:bookmarkEnd w:id="718"/>
      <w:r>
        <w:t>7.3.3.1A</w:t>
      </w:r>
      <w:r>
        <w:tab/>
        <w:t>EAP-5G session initiation</w:t>
      </w:r>
      <w:bookmarkEnd w:id="719"/>
      <w:bookmarkEnd w:id="720"/>
      <w:bookmarkEnd w:id="721"/>
      <w:bookmarkEnd w:id="722"/>
      <w:bookmarkEnd w:id="723"/>
      <w:bookmarkEnd w:id="724"/>
      <w:bookmarkEnd w:id="725"/>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726" w:name="_CR7_3_3_2"/>
      <w:bookmarkStart w:id="727" w:name="_Toc20212085"/>
      <w:bookmarkStart w:id="728" w:name="_Toc27744968"/>
      <w:bookmarkStart w:id="729" w:name="_Toc36114769"/>
      <w:bookmarkStart w:id="730" w:name="_Toc45271363"/>
      <w:bookmarkStart w:id="731" w:name="_Toc51936622"/>
      <w:bookmarkStart w:id="732" w:name="_Toc58230292"/>
      <w:bookmarkStart w:id="733" w:name="_Toc187929089"/>
      <w:bookmarkEnd w:id="726"/>
      <w:r>
        <w:t>7.3.3.2</w:t>
      </w:r>
      <w:r>
        <w:tab/>
        <w:t>EAP-5G session completion initiated by the network</w:t>
      </w:r>
      <w:bookmarkEnd w:id="727"/>
      <w:bookmarkEnd w:id="728"/>
      <w:bookmarkEnd w:id="729"/>
      <w:bookmarkEnd w:id="730"/>
      <w:bookmarkEnd w:id="731"/>
      <w:bookmarkEnd w:id="732"/>
      <w:bookmarkEnd w:id="733"/>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91.55pt" o:ole="">
            <v:imagedata r:id="rId14" o:title=""/>
          </v:shape>
          <o:OLEObject Type="Embed" ProgID="Visio.Drawing.15" ShapeID="_x0000_i1025" DrawAspect="Content" ObjectID="_1798541807" r:id="rId15"/>
        </w:object>
      </w:r>
    </w:p>
    <w:p w14:paraId="440401E3" w14:textId="77777777" w:rsidR="000030BA" w:rsidRDefault="000030BA" w:rsidP="0069428F">
      <w:pPr>
        <w:pStyle w:val="TF"/>
      </w:pPr>
      <w:bookmarkStart w:id="734" w:name="_CRFigure7_3_3_21"/>
      <w:r w:rsidRPr="00901F7D">
        <w:t>Figure </w:t>
      </w:r>
      <w:bookmarkEnd w:id="734"/>
      <w:r w:rsidRPr="00901F7D">
        <w:t>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735" w:name="_CR7_3_3_3"/>
      <w:bookmarkStart w:id="736" w:name="_Toc20212086"/>
      <w:bookmarkStart w:id="737" w:name="_Toc27744969"/>
      <w:bookmarkStart w:id="738" w:name="_Toc36114770"/>
      <w:bookmarkStart w:id="739" w:name="_Toc45271364"/>
      <w:bookmarkStart w:id="740" w:name="_Toc51936623"/>
      <w:bookmarkStart w:id="741" w:name="_Toc58230293"/>
      <w:bookmarkStart w:id="742" w:name="_Toc187929090"/>
      <w:bookmarkEnd w:id="735"/>
      <w:r>
        <w:t>7.3.3.3</w:t>
      </w:r>
      <w:r>
        <w:tab/>
        <w:t>EAP-5G session completion initiated by the UE</w:t>
      </w:r>
      <w:bookmarkEnd w:id="736"/>
      <w:bookmarkEnd w:id="737"/>
      <w:bookmarkEnd w:id="738"/>
      <w:bookmarkEnd w:id="739"/>
      <w:bookmarkEnd w:id="740"/>
      <w:bookmarkEnd w:id="741"/>
      <w:bookmarkEnd w:id="74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35pt;height:255.2pt" o:ole="">
            <v:imagedata r:id="rId16" o:title=""/>
          </v:shape>
          <o:OLEObject Type="Embed" ProgID="Visio.Drawing.11" ShapeID="_x0000_i1026" DrawAspect="Content" ObjectID="_1798541808" r:id="rId17"/>
        </w:object>
      </w:r>
    </w:p>
    <w:p w14:paraId="0D30D2B8" w14:textId="77777777" w:rsidR="007536A6" w:rsidRPr="00D82AD4" w:rsidRDefault="007536A6" w:rsidP="0069428F">
      <w:pPr>
        <w:pStyle w:val="TF"/>
      </w:pPr>
      <w:bookmarkStart w:id="743" w:name="_CRFigure7_3_3_31"/>
      <w:r w:rsidRPr="006242AD">
        <w:t>Figure </w:t>
      </w:r>
      <w:bookmarkEnd w:id="743"/>
      <w:r w:rsidRPr="006242AD">
        <w:t>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744" w:name="_CR7_3_4"/>
      <w:bookmarkStart w:id="745" w:name="_Toc20212087"/>
      <w:bookmarkStart w:id="746" w:name="_Toc27744970"/>
      <w:bookmarkStart w:id="747" w:name="_Toc36114771"/>
      <w:bookmarkStart w:id="748" w:name="_Toc45271365"/>
      <w:bookmarkStart w:id="749" w:name="_Toc51936624"/>
      <w:bookmarkStart w:id="750" w:name="_Toc58230294"/>
      <w:bookmarkStart w:id="751" w:name="_Toc187929091"/>
      <w:bookmarkEnd w:id="744"/>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745"/>
      <w:bookmarkEnd w:id="746"/>
      <w:bookmarkEnd w:id="747"/>
      <w:bookmarkEnd w:id="748"/>
      <w:bookmarkEnd w:id="749"/>
      <w:bookmarkEnd w:id="750"/>
      <w:bookmarkEnd w:id="751"/>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752" w:name="_CR7_3_5"/>
      <w:bookmarkStart w:id="753" w:name="_Toc20212088"/>
      <w:bookmarkStart w:id="754" w:name="_Toc27744971"/>
      <w:bookmarkStart w:id="755" w:name="_Toc36114772"/>
      <w:bookmarkStart w:id="756" w:name="_Toc45271366"/>
      <w:bookmarkStart w:id="757" w:name="_Toc51936625"/>
      <w:bookmarkStart w:id="758" w:name="_Toc58230295"/>
      <w:bookmarkStart w:id="759" w:name="_Toc187929092"/>
      <w:bookmarkEnd w:id="752"/>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753"/>
      <w:bookmarkEnd w:id="754"/>
      <w:bookmarkEnd w:id="755"/>
      <w:bookmarkEnd w:id="756"/>
      <w:bookmarkEnd w:id="757"/>
      <w:bookmarkEnd w:id="758"/>
      <w:bookmarkEnd w:id="759"/>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760" w:name="_CR7_3_6"/>
      <w:bookmarkStart w:id="761" w:name="_Toc187929093"/>
      <w:bookmarkEnd w:id="760"/>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761"/>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762" w:name="_CR7_3A"/>
      <w:bookmarkStart w:id="763" w:name="_Toc20212089"/>
      <w:bookmarkStart w:id="764" w:name="_Toc27744972"/>
      <w:bookmarkStart w:id="765" w:name="_Toc36114773"/>
      <w:bookmarkStart w:id="766" w:name="_Toc45271367"/>
      <w:bookmarkStart w:id="767" w:name="_Toc51936626"/>
      <w:bookmarkStart w:id="768" w:name="_Toc58230296"/>
      <w:bookmarkStart w:id="769" w:name="_Toc187929094"/>
      <w:bookmarkEnd w:id="762"/>
      <w:r>
        <w:t>7.3A</w:t>
      </w:r>
      <w:r>
        <w:tab/>
        <w:t>IKE SA establishment procedure for trusted non-3GPP access</w:t>
      </w:r>
      <w:bookmarkEnd w:id="763"/>
      <w:bookmarkEnd w:id="764"/>
      <w:bookmarkEnd w:id="765"/>
      <w:bookmarkEnd w:id="766"/>
      <w:bookmarkEnd w:id="767"/>
      <w:bookmarkEnd w:id="768"/>
      <w:bookmarkEnd w:id="769"/>
    </w:p>
    <w:p w14:paraId="0D18520D" w14:textId="77777777" w:rsidR="009E57FC" w:rsidRPr="000030BA" w:rsidRDefault="009E57FC" w:rsidP="009E57FC">
      <w:pPr>
        <w:pStyle w:val="Heading3"/>
        <w:rPr>
          <w:rFonts w:eastAsia="SimSun"/>
        </w:rPr>
      </w:pPr>
      <w:bookmarkStart w:id="770" w:name="_CR7_3A_1"/>
      <w:bookmarkStart w:id="771" w:name="_Toc20212090"/>
      <w:bookmarkStart w:id="772" w:name="_Toc27744973"/>
      <w:bookmarkStart w:id="773" w:name="_Toc36114774"/>
      <w:bookmarkStart w:id="774" w:name="_Toc45271368"/>
      <w:bookmarkStart w:id="775" w:name="_Toc51936627"/>
      <w:bookmarkStart w:id="776" w:name="_Toc58230297"/>
      <w:bookmarkStart w:id="777" w:name="_Toc187929095"/>
      <w:bookmarkEnd w:id="770"/>
      <w:r>
        <w:rPr>
          <w:rFonts w:eastAsia="SimSun"/>
        </w:rPr>
        <w:t>7.3A</w:t>
      </w:r>
      <w:r w:rsidRPr="000030BA">
        <w:rPr>
          <w:rFonts w:eastAsia="SimSun"/>
        </w:rPr>
        <w:t>.1</w:t>
      </w:r>
      <w:r w:rsidRPr="000030BA">
        <w:rPr>
          <w:rFonts w:eastAsia="SimSun" w:hint="eastAsia"/>
        </w:rPr>
        <w:tab/>
      </w:r>
      <w:r w:rsidRPr="000030BA">
        <w:rPr>
          <w:rFonts w:eastAsia="SimSun"/>
        </w:rPr>
        <w:t>General</w:t>
      </w:r>
      <w:bookmarkEnd w:id="771"/>
      <w:bookmarkEnd w:id="772"/>
      <w:bookmarkEnd w:id="773"/>
      <w:bookmarkEnd w:id="774"/>
      <w:bookmarkEnd w:id="775"/>
      <w:bookmarkEnd w:id="776"/>
      <w:bookmarkEnd w:id="777"/>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2C2E2AAD"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r w:rsidR="0047695E">
        <w:t xml:space="preserve"> (or FT key, see clause </w:t>
      </w:r>
      <w:r w:rsidR="0047695E" w:rsidRPr="00443BBE">
        <w:t>7.3A.x</w:t>
      </w:r>
      <w:r w:rsidR="0047695E">
        <w:t>)</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15pt;height:525.4pt" o:ole="">
            <v:imagedata r:id="rId18" o:title=""/>
          </v:shape>
          <o:OLEObject Type="Embed" ProgID="Visio.Drawing.15" ShapeID="_x0000_i1027" DrawAspect="Content" ObjectID="_1798541809" r:id="rId19"/>
        </w:object>
      </w:r>
    </w:p>
    <w:p w14:paraId="2BDA759D" w14:textId="77777777" w:rsidR="009E57FC" w:rsidRDefault="009E57FC" w:rsidP="0085402B">
      <w:pPr>
        <w:pStyle w:val="TF"/>
      </w:pPr>
      <w:bookmarkStart w:id="778" w:name="_CRFigure7_3A_11"/>
      <w:r w:rsidRPr="00901F7D">
        <w:t>Figure </w:t>
      </w:r>
      <w:bookmarkEnd w:id="778"/>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779" w:name="_CR7_3A_2"/>
      <w:bookmarkStart w:id="780" w:name="_Toc20212091"/>
      <w:bookmarkStart w:id="781" w:name="_Toc27744974"/>
      <w:bookmarkStart w:id="782" w:name="_Toc36114775"/>
      <w:bookmarkStart w:id="783" w:name="_Toc45271369"/>
      <w:bookmarkStart w:id="784" w:name="_Toc51936628"/>
      <w:bookmarkStart w:id="785" w:name="_Toc58230298"/>
      <w:bookmarkStart w:id="786" w:name="_Toc187929096"/>
      <w:bookmarkEnd w:id="779"/>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780"/>
      <w:bookmarkEnd w:id="781"/>
      <w:bookmarkEnd w:id="782"/>
      <w:bookmarkEnd w:id="783"/>
      <w:bookmarkEnd w:id="784"/>
      <w:bookmarkEnd w:id="785"/>
      <w:bookmarkEnd w:id="786"/>
    </w:p>
    <w:p w14:paraId="5EA90A43" w14:textId="77777777" w:rsidR="009E57FC" w:rsidRPr="004348F0" w:rsidRDefault="009E57FC" w:rsidP="009E57FC">
      <w:pPr>
        <w:pStyle w:val="Heading4"/>
      </w:pPr>
      <w:bookmarkStart w:id="787" w:name="_CR7_3A_2_1"/>
      <w:bookmarkStart w:id="788" w:name="_Toc20212092"/>
      <w:bookmarkStart w:id="789" w:name="_Toc27744975"/>
      <w:bookmarkStart w:id="790" w:name="_Toc36114776"/>
      <w:bookmarkStart w:id="791" w:name="_Toc45271370"/>
      <w:bookmarkStart w:id="792" w:name="_Toc51936629"/>
      <w:bookmarkStart w:id="793" w:name="_Toc58230299"/>
      <w:bookmarkStart w:id="794" w:name="_Toc187929097"/>
      <w:bookmarkEnd w:id="787"/>
      <w:r>
        <w:t>7.3A.2.1</w:t>
      </w:r>
      <w:r>
        <w:tab/>
        <w:t>General</w:t>
      </w:r>
      <w:bookmarkEnd w:id="788"/>
      <w:bookmarkEnd w:id="789"/>
      <w:bookmarkEnd w:id="790"/>
      <w:bookmarkEnd w:id="791"/>
      <w:bookmarkEnd w:id="792"/>
      <w:bookmarkEnd w:id="793"/>
      <w:bookmarkEnd w:id="794"/>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795" w:name="_CR7_3A_2_2"/>
      <w:bookmarkStart w:id="796" w:name="_Toc20212093"/>
      <w:bookmarkStart w:id="797" w:name="_Toc27744976"/>
      <w:bookmarkStart w:id="798" w:name="_Toc36114777"/>
      <w:bookmarkStart w:id="799" w:name="_Toc45271371"/>
      <w:bookmarkStart w:id="800" w:name="_Toc51936630"/>
      <w:bookmarkStart w:id="801" w:name="_Toc58230300"/>
      <w:bookmarkStart w:id="802" w:name="_Toc187929098"/>
      <w:bookmarkEnd w:id="795"/>
      <w:r>
        <w:t>7.3A.2.2</w:t>
      </w:r>
      <w:r>
        <w:tab/>
        <w:t>Identity transaction</w:t>
      </w:r>
      <w:bookmarkEnd w:id="796"/>
      <w:bookmarkEnd w:id="797"/>
      <w:bookmarkEnd w:id="798"/>
      <w:bookmarkEnd w:id="799"/>
      <w:bookmarkEnd w:id="800"/>
      <w:bookmarkEnd w:id="801"/>
      <w:bookmarkEnd w:id="802"/>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D34629">
      <w:pPr>
        <w:pStyle w:val="B1"/>
        <w:ind w:left="644" w:hanging="360"/>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8A0AA3C" w14:textId="214CF049" w:rsidR="005D7D04" w:rsidRDefault="004C69F6" w:rsidP="004738DD">
      <w:pPr>
        <w:pStyle w:val="B1"/>
        <w:rPr>
          <w:lang w:eastAsia="ko-KR"/>
        </w:rPr>
      </w:pPr>
      <w:r>
        <w:rPr>
          <w:lang w:eastAsia="ko-KR"/>
        </w:rPr>
        <w:t>b)</w:t>
      </w:r>
      <w:r>
        <w:rPr>
          <w:lang w:eastAsia="ko-KR"/>
        </w:rPr>
        <w:tab/>
      </w:r>
      <w:r>
        <w:t>if the UE has a valid Access Identity 1 as specified in clause 4.5.2 of 3GPP TS 24.501 [4], and the UE is configured to apply NAI decoration for MPS</w:t>
      </w:r>
      <w:bookmarkStart w:id="803" w:name="_Hlk160637863"/>
      <w:r>
        <w:t xml:space="preserve"> </w:t>
      </w:r>
      <w:bookmarkStart w:id="804" w:name="_Hlk166903107"/>
      <w:r>
        <w:t>as specified for the MPS_NAIDecoration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bookmarkEnd w:id="803"/>
      <w:bookmarkEnd w:id="804"/>
      <w:r>
        <w:t xml:space="preserve">, include #mps appended to the NAI as specified in </w:t>
      </w:r>
      <w:r w:rsidRPr="00134D97">
        <w:t>3GPP TS 23.003 [</w:t>
      </w:r>
      <w:r>
        <w:t>8</w:t>
      </w:r>
      <w:r w:rsidRPr="00134D97">
        <w:t>]</w:t>
      </w:r>
      <w:r>
        <w:t>; and</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2655055D" w14:textId="541C64AE" w:rsidR="0088274E" w:rsidRPr="0088274E" w:rsidRDefault="0088274E" w:rsidP="005D7D04">
      <w:bookmarkStart w:id="805"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805"/>
      <w:r>
        <w:rPr>
          <w:lang w:eastAsia="zh-CN"/>
        </w:rPr>
        <w:t xml:space="preserve"> </w:t>
      </w:r>
    </w:p>
    <w:p w14:paraId="567B8020" w14:textId="77777777" w:rsidR="009E57FC" w:rsidRPr="004348F0" w:rsidRDefault="009E57FC" w:rsidP="009E57FC">
      <w:pPr>
        <w:pStyle w:val="Heading4"/>
      </w:pPr>
      <w:bookmarkStart w:id="806" w:name="_CR7_3A_2_3"/>
      <w:bookmarkStart w:id="807" w:name="_Toc20212094"/>
      <w:bookmarkStart w:id="808" w:name="_Toc27744977"/>
      <w:bookmarkStart w:id="809" w:name="_Toc36114778"/>
      <w:bookmarkStart w:id="810" w:name="_Toc45271372"/>
      <w:bookmarkStart w:id="811" w:name="_Toc51936631"/>
      <w:bookmarkStart w:id="812" w:name="_Toc58230301"/>
      <w:bookmarkStart w:id="813" w:name="_Toc187929099"/>
      <w:bookmarkEnd w:id="806"/>
      <w:r>
        <w:t>7.3A.2.3</w:t>
      </w:r>
      <w:r>
        <w:tab/>
        <w:t>EAP-5G session initiation</w:t>
      </w:r>
      <w:bookmarkEnd w:id="807"/>
      <w:bookmarkEnd w:id="808"/>
      <w:bookmarkEnd w:id="809"/>
      <w:bookmarkEnd w:id="810"/>
      <w:bookmarkEnd w:id="811"/>
      <w:bookmarkEnd w:id="812"/>
      <w:bookmarkEnd w:id="813"/>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763637A6"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w:t>
      </w:r>
      <w:r w:rsidR="003F347C">
        <w:t>. If</w:t>
      </w:r>
      <w:r w:rsidR="003F347C" w:rsidRPr="00A65500">
        <w:t xml:space="preserve"> </w:t>
      </w:r>
      <w:r w:rsidR="003F347C">
        <w:t xml:space="preserve">the UE operates in the SNPN access operation mode for non-3GPP access and the UE identity provided by upper layers is the </w:t>
      </w:r>
      <w:r w:rsidR="003F347C" w:rsidRPr="00A65500">
        <w:t>anonymous SUCI</w:t>
      </w:r>
      <w:r w:rsidR="003F347C">
        <w:t xml:space="preserve"> </w:t>
      </w:r>
      <w:r w:rsidR="003F347C" w:rsidRPr="007F2770">
        <w:t>as specified in 3GPP TS 23.003</w:t>
      </w:r>
      <w:r w:rsidR="003F347C">
        <w:t xml:space="preserve"> [8], the UE shall set </w:t>
      </w:r>
      <w:r w:rsidR="003F347C" w:rsidRPr="00A65500">
        <w:t xml:space="preserve">the </w:t>
      </w:r>
      <w:r w:rsidR="003F347C">
        <w:t xml:space="preserve">UE identity AN-parameter of the </w:t>
      </w:r>
      <w:r w:rsidR="003F347C" w:rsidRPr="00A65500">
        <w:t>AN</w:t>
      </w:r>
      <w:r w:rsidR="003F347C">
        <w:t>-</w:t>
      </w:r>
      <w:r w:rsidR="003F347C" w:rsidRPr="00A65500">
        <w:t>parameters</w:t>
      </w:r>
      <w:r w:rsidR="003F347C">
        <w:t xml:space="preserve"> field to the UE identity provided by upper layers with a modified username. The modified username is set to a username of an anonymous SUCI which includes </w:t>
      </w:r>
      <w:r w:rsidR="003F347C" w:rsidRPr="00BB7F6A">
        <w:t>"anonymous"</w:t>
      </w:r>
      <w:r w:rsidR="003F347C">
        <w:t xml:space="preserve">, appended with a </w:t>
      </w:r>
      <w:r w:rsidR="003F347C" w:rsidRPr="00A65500">
        <w:t xml:space="preserve">64-bit </w:t>
      </w:r>
      <w:r w:rsidR="003F347C">
        <w:t xml:space="preserve">random number generated </w:t>
      </w:r>
      <w:r w:rsidR="003F347C" w:rsidRPr="007F2770">
        <w:t xml:space="preserve">as specified in </w:t>
      </w:r>
      <w:r w:rsidR="003F347C">
        <w:t>3GPP TS 33.501 [5] and encoded using 16 (decimal) ASCII coded hexadecimal digits</w:t>
      </w:r>
      <w:r w:rsidR="00656105" w:rsidRPr="00656105">
        <w:t>;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3B7275B5" w14:textId="51F09512" w:rsidR="003F347C" w:rsidRDefault="003F347C" w:rsidP="002D3FD4">
      <w:pPr>
        <w:pStyle w:val="NO"/>
      </w:pPr>
      <w:r w:rsidRPr="00287DBC">
        <w:t xml:space="preserve">NOTE </w:t>
      </w:r>
      <w:r w:rsidRPr="00A763E8">
        <w:t>1A</w:t>
      </w:r>
      <w:r w:rsidRPr="00287DBC">
        <w:t>:</w:t>
      </w:r>
      <w:r w:rsidRPr="00287DBC">
        <w:tab/>
        <w:t xml:space="preserve">An example of </w:t>
      </w:r>
      <w:r w:rsidRPr="00287DBC">
        <w:rPr>
          <w:lang w:val="en-US"/>
        </w:rPr>
        <w:t xml:space="preserve">the </w:t>
      </w:r>
      <w:r>
        <w:rPr>
          <w:lang w:val="en-US"/>
        </w:rPr>
        <w:t xml:space="preserve">anonymous </w:t>
      </w:r>
      <w:r w:rsidRPr="00287DBC">
        <w:rPr>
          <w:lang w:val="en-US"/>
        </w:rPr>
        <w:t>SUCI with modified username</w:t>
      </w:r>
      <w:r>
        <w:t xml:space="preserve"> in the UE identity AN-parameter of </w:t>
      </w:r>
      <w:r w:rsidRPr="00A65500">
        <w:t xml:space="preserve">the </w:t>
      </w:r>
      <w:r>
        <w:t xml:space="preserve">AN-parameters field </w:t>
      </w:r>
      <w:r>
        <w:rPr>
          <w:lang w:val="en-US"/>
        </w:rPr>
        <w:t xml:space="preserve">is </w:t>
      </w:r>
      <w:r w:rsidRPr="00287DBC">
        <w:t>"</w:t>
      </w:r>
      <w:r w:rsidRPr="006A67E2">
        <w:t>type1.rid678.schid0.</w:t>
      </w:r>
      <w:r>
        <w:t>userid</w:t>
      </w:r>
      <w:r w:rsidRPr="00287DBC">
        <w:t>anonymous</w:t>
      </w:r>
      <w:r>
        <w:t>0</w:t>
      </w:r>
      <w:r w:rsidRPr="00287DBC">
        <w:t>123456789ABCDEF</w:t>
      </w:r>
      <w:r w:rsidRPr="006A67E2">
        <w:t>@</w:t>
      </w:r>
      <w:r>
        <w:t>5gc.</w:t>
      </w:r>
      <w:r>
        <w:rPr>
          <w:snapToGrid w:val="0"/>
        </w:rPr>
        <w:t>nid</w:t>
      </w:r>
      <w:r>
        <w:t>000007ed9d5.mnc012.mcc345.3gppnetwork.org</w:t>
      </w:r>
      <w:r w:rsidRPr="00287DBC">
        <w:t>"</w:t>
      </w:r>
      <w:r w:rsidRPr="006A67E2">
        <w:t xml:space="preserve">, where </w:t>
      </w:r>
      <w:r w:rsidRPr="0087788B">
        <w:t xml:space="preserve">678 is </w:t>
      </w:r>
      <w:r>
        <w:t xml:space="preserve">the </w:t>
      </w:r>
      <w:r w:rsidRPr="0087788B">
        <w:t xml:space="preserve">routing indicator, </w:t>
      </w:r>
      <w:r>
        <w:t>0</w:t>
      </w:r>
      <w:r w:rsidRPr="00287DBC">
        <w:t>123456789ABCDEF</w:t>
      </w:r>
      <w:r w:rsidRPr="0087788B">
        <w:t xml:space="preserve"> </w:t>
      </w:r>
      <w:r>
        <w:t xml:space="preserve">(hexadecimal) </w:t>
      </w:r>
      <w:r w:rsidRPr="0087788B">
        <w:t xml:space="preserve">is the 64-bit random number, and </w:t>
      </w:r>
      <w:r>
        <w:t xml:space="preserve">000007ed9d5 (hexadecimal) is NID, 012 (decimal) is MNC and 345 (decimal) is MCC, of the </w:t>
      </w:r>
      <w:r>
        <w:rPr>
          <w:noProof/>
        </w:rPr>
        <w:t>SNPN identity of the subscribed SNPN</w:t>
      </w:r>
      <w:r w:rsidRPr="00287DBC">
        <w:t>.</w:t>
      </w:r>
    </w:p>
    <w:p w14:paraId="2B9A3BB4" w14:textId="0AA27067" w:rsidR="00656105" w:rsidRDefault="00656105" w:rsidP="00505589">
      <w:pPr>
        <w:pStyle w:val="B1"/>
      </w:pPr>
      <w:bookmarkStart w:id="814"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814"/>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815" w:name="_Hlk146620013"/>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bookmarkEnd w:id="815"/>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816" w:name="_Toc20212095"/>
      <w:bookmarkStart w:id="817" w:name="_Toc27744978"/>
      <w:bookmarkStart w:id="818"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819" w:name="_CR7_3A_2_4"/>
      <w:bookmarkStart w:id="820" w:name="_Toc45271373"/>
      <w:bookmarkStart w:id="821" w:name="_Toc51936632"/>
      <w:bookmarkStart w:id="822" w:name="_Toc58230302"/>
      <w:bookmarkStart w:id="823" w:name="_Toc187929100"/>
      <w:bookmarkEnd w:id="819"/>
      <w:r>
        <w:t>7.3A.2.4</w:t>
      </w:r>
      <w:r>
        <w:tab/>
        <w:t>EAP-5G session completion initiated by the network</w:t>
      </w:r>
      <w:bookmarkEnd w:id="816"/>
      <w:bookmarkEnd w:id="817"/>
      <w:bookmarkEnd w:id="818"/>
      <w:bookmarkEnd w:id="820"/>
      <w:bookmarkEnd w:id="821"/>
      <w:bookmarkEnd w:id="822"/>
      <w:bookmarkEnd w:id="823"/>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824" w:name="_CR7_3A_2_5"/>
      <w:bookmarkStart w:id="825" w:name="_Toc20212096"/>
      <w:bookmarkStart w:id="826" w:name="_Toc27744979"/>
      <w:bookmarkStart w:id="827" w:name="_Toc36114780"/>
      <w:bookmarkStart w:id="828" w:name="_Toc45271374"/>
      <w:bookmarkStart w:id="829" w:name="_Toc51936633"/>
      <w:bookmarkStart w:id="830" w:name="_Toc58230303"/>
      <w:bookmarkStart w:id="831" w:name="_Toc187929101"/>
      <w:bookmarkEnd w:id="824"/>
      <w:r>
        <w:t>7.3A.2.5</w:t>
      </w:r>
      <w:r>
        <w:tab/>
        <w:t>EAP-5G session completion initiated by the UE</w:t>
      </w:r>
      <w:bookmarkEnd w:id="825"/>
      <w:bookmarkEnd w:id="826"/>
      <w:bookmarkEnd w:id="827"/>
      <w:bookmarkEnd w:id="828"/>
      <w:bookmarkEnd w:id="829"/>
      <w:bookmarkEnd w:id="830"/>
      <w:bookmarkEnd w:id="831"/>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832" w:name="_CR7_3A_3"/>
      <w:bookmarkStart w:id="833" w:name="_Toc20212097"/>
      <w:bookmarkStart w:id="834" w:name="_Toc27744980"/>
      <w:bookmarkStart w:id="835" w:name="_Toc36114781"/>
      <w:bookmarkStart w:id="836" w:name="_Toc45271375"/>
      <w:bookmarkStart w:id="837" w:name="_Toc51936634"/>
      <w:bookmarkStart w:id="838" w:name="_Toc58230304"/>
      <w:bookmarkStart w:id="839" w:name="_Toc187929102"/>
      <w:bookmarkEnd w:id="832"/>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833"/>
      <w:bookmarkEnd w:id="834"/>
      <w:bookmarkEnd w:id="835"/>
      <w:bookmarkEnd w:id="836"/>
      <w:bookmarkEnd w:id="837"/>
      <w:bookmarkEnd w:id="838"/>
      <w:bookmarkEnd w:id="839"/>
    </w:p>
    <w:p w14:paraId="5CEEF0AC" w14:textId="77777777" w:rsidR="009E57FC" w:rsidRDefault="009E57FC" w:rsidP="009E57FC">
      <w:pPr>
        <w:pStyle w:val="Heading4"/>
      </w:pPr>
      <w:bookmarkStart w:id="840" w:name="_CR7_3A_3_1"/>
      <w:bookmarkStart w:id="841" w:name="_Toc20212098"/>
      <w:bookmarkStart w:id="842" w:name="_Toc27744981"/>
      <w:bookmarkStart w:id="843" w:name="_Toc36114782"/>
      <w:bookmarkStart w:id="844" w:name="_Toc45271376"/>
      <w:bookmarkStart w:id="845" w:name="_Toc51936635"/>
      <w:bookmarkStart w:id="846" w:name="_Toc58230305"/>
      <w:bookmarkStart w:id="847" w:name="_Toc187929103"/>
      <w:bookmarkEnd w:id="840"/>
      <w:r>
        <w:t>7.3A.3.1</w:t>
      </w:r>
      <w:r>
        <w:tab/>
      </w:r>
      <w:r w:rsidRPr="004348F0">
        <w:t>IKE SA and signalling IPsec SA establishment</w:t>
      </w:r>
      <w:r>
        <w:t xml:space="preserve"> initiation</w:t>
      </w:r>
      <w:bookmarkEnd w:id="841"/>
      <w:bookmarkEnd w:id="842"/>
      <w:bookmarkEnd w:id="843"/>
      <w:bookmarkEnd w:id="844"/>
      <w:bookmarkEnd w:id="845"/>
      <w:bookmarkEnd w:id="846"/>
      <w:bookmarkEnd w:id="847"/>
    </w:p>
    <w:p w14:paraId="5593CFB9" w14:textId="33510E45"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w:t>
      </w:r>
      <w:r w:rsidR="0063337C" w:rsidRPr="00C96A4F">
        <w:t>using integrity protection</w:t>
      </w:r>
      <w:r w:rsidR="0063337C">
        <w:t xml:space="preserve"> </w:t>
      </w:r>
      <w:r>
        <w:t>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848" w:name="_CR7_3A_3_2"/>
      <w:bookmarkStart w:id="849" w:name="_Toc20212099"/>
      <w:bookmarkStart w:id="850" w:name="_Toc27744982"/>
      <w:bookmarkStart w:id="851" w:name="_Toc36114783"/>
      <w:bookmarkStart w:id="852" w:name="_Toc45271377"/>
      <w:bookmarkStart w:id="853" w:name="_Toc51936636"/>
      <w:bookmarkStart w:id="854" w:name="_Toc58230306"/>
      <w:bookmarkStart w:id="855" w:name="_Toc187929104"/>
      <w:bookmarkEnd w:id="848"/>
      <w:r>
        <w:t>7.3A.3.2</w:t>
      </w:r>
      <w:r>
        <w:tab/>
      </w:r>
      <w:r w:rsidRPr="004348F0">
        <w:t>IKE SA and signalling IPsec SA establishment</w:t>
      </w:r>
      <w:r>
        <w:t xml:space="preserve"> accepted by the network</w:t>
      </w:r>
      <w:bookmarkEnd w:id="849"/>
      <w:bookmarkEnd w:id="850"/>
      <w:bookmarkEnd w:id="851"/>
      <w:bookmarkEnd w:id="852"/>
      <w:bookmarkEnd w:id="853"/>
      <w:bookmarkEnd w:id="854"/>
      <w:bookmarkEnd w:id="855"/>
    </w:p>
    <w:p w14:paraId="25151961" w14:textId="48A06663" w:rsidR="005F727A" w:rsidRDefault="005F727A" w:rsidP="005F727A">
      <w:r>
        <w:t>The UE shall establish the IKE SA and signalling IPsec SA (first child SA) according to clause 7.3.2.2 with the difference that:</w:t>
      </w:r>
    </w:p>
    <w:p w14:paraId="357B6E43" w14:textId="77777777" w:rsidR="005F727A" w:rsidRDefault="005F727A" w:rsidP="005F727A">
      <w:pPr>
        <w:pStyle w:val="B1"/>
      </w:pPr>
      <w:r>
        <w:t>a)</w:t>
      </w:r>
      <w:r>
        <w:tab/>
        <w:t>the N3IWF is replaced by the TNGF; and</w:t>
      </w:r>
    </w:p>
    <w:p w14:paraId="426A15EB" w14:textId="7D2D14AD" w:rsidR="009E57FC" w:rsidRDefault="005F727A" w:rsidP="005F727A">
      <w:pPr>
        <w:pStyle w:val="B1"/>
      </w:pPr>
      <w:r w:rsidRPr="005F727A">
        <w:rPr>
          <w:rFonts w:eastAsia="Times New Roman"/>
        </w:rPr>
        <w:t>b)</w:t>
      </w:r>
      <w:r w:rsidRPr="005F727A">
        <w:rPr>
          <w:rFonts w:eastAsia="Times New Roman"/>
        </w:rPr>
        <w:tab/>
        <w:t>the initial IKE_AUTH request message contains also the AUTH payload on top of what is specified in clause 7.3.2.2 (i.e. there is only one IKE_AUTH exchange).</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856" w:name="_CR7_3A_3_3"/>
      <w:bookmarkStart w:id="857" w:name="_Toc20212100"/>
      <w:bookmarkStart w:id="858" w:name="_Toc27744983"/>
      <w:bookmarkStart w:id="859" w:name="_Toc36114784"/>
      <w:bookmarkStart w:id="860" w:name="_Toc45271378"/>
      <w:bookmarkStart w:id="861" w:name="_Toc51936637"/>
      <w:bookmarkStart w:id="862" w:name="_Toc58230307"/>
      <w:bookmarkStart w:id="863" w:name="_Toc187929105"/>
      <w:bookmarkEnd w:id="856"/>
      <w:r>
        <w:t>7.3A.3.3</w:t>
      </w:r>
      <w:r>
        <w:tab/>
      </w:r>
      <w:r w:rsidRPr="004348F0">
        <w:t>IKE SA and signalling IPsec SA establishment</w:t>
      </w:r>
      <w:r>
        <w:t xml:space="preserve"> not accepted by the network</w:t>
      </w:r>
      <w:bookmarkEnd w:id="857"/>
      <w:bookmarkEnd w:id="858"/>
      <w:bookmarkEnd w:id="859"/>
      <w:bookmarkEnd w:id="860"/>
      <w:bookmarkEnd w:id="861"/>
      <w:bookmarkEnd w:id="862"/>
      <w:bookmarkEnd w:id="863"/>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864" w:name="_CR7_3A_4"/>
      <w:bookmarkStart w:id="865" w:name="_Toc27744984"/>
      <w:bookmarkStart w:id="866" w:name="_Toc36114785"/>
      <w:bookmarkStart w:id="867" w:name="_Toc45271379"/>
      <w:bookmarkStart w:id="868" w:name="_Toc51936638"/>
      <w:bookmarkStart w:id="869" w:name="_Toc58230308"/>
      <w:bookmarkStart w:id="870" w:name="_Toc20212101"/>
      <w:bookmarkStart w:id="871" w:name="_Toc187929106"/>
      <w:bookmarkEnd w:id="864"/>
      <w:r>
        <w:rPr>
          <w:rFonts w:eastAsia="SimSun"/>
        </w:rPr>
        <w:t>7.3A.4</w:t>
      </w:r>
      <w:r w:rsidRPr="000030BA">
        <w:rPr>
          <w:rFonts w:eastAsia="SimSun" w:hint="eastAsia"/>
        </w:rPr>
        <w:tab/>
      </w:r>
      <w:r>
        <w:rPr>
          <w:rFonts w:eastAsia="SimSun"/>
        </w:rPr>
        <w:t>Procedure for devices without NAS support</w:t>
      </w:r>
      <w:bookmarkEnd w:id="865"/>
      <w:bookmarkEnd w:id="866"/>
      <w:bookmarkEnd w:id="867"/>
      <w:bookmarkEnd w:id="868"/>
      <w:bookmarkEnd w:id="869"/>
      <w:bookmarkEnd w:id="871"/>
    </w:p>
    <w:p w14:paraId="06A2E3B9" w14:textId="77777777" w:rsidR="00A4443E" w:rsidRDefault="00A4443E" w:rsidP="00A4443E">
      <w:pPr>
        <w:pStyle w:val="Heading4"/>
      </w:pPr>
      <w:bookmarkStart w:id="872" w:name="_CR7_3A_4_1"/>
      <w:bookmarkStart w:id="873" w:name="_Toc27744985"/>
      <w:bookmarkStart w:id="874" w:name="_Toc36114786"/>
      <w:bookmarkStart w:id="875" w:name="_Toc45271380"/>
      <w:bookmarkStart w:id="876" w:name="_Toc51936639"/>
      <w:bookmarkStart w:id="877" w:name="_Toc58230309"/>
      <w:bookmarkStart w:id="878" w:name="_Toc187929107"/>
      <w:bookmarkEnd w:id="872"/>
      <w:r>
        <w:t>7.3A.4.1</w:t>
      </w:r>
      <w:r>
        <w:tab/>
        <w:t>General</w:t>
      </w:r>
      <w:bookmarkEnd w:id="873"/>
      <w:bookmarkEnd w:id="874"/>
      <w:bookmarkEnd w:id="875"/>
      <w:bookmarkEnd w:id="876"/>
      <w:bookmarkEnd w:id="877"/>
      <w:bookmarkEnd w:id="878"/>
    </w:p>
    <w:p w14:paraId="3206F272" w14:textId="77777777" w:rsidR="002B02A2" w:rsidRDefault="002B02A2" w:rsidP="002B02A2">
      <w:bookmarkStart w:id="879" w:name="_Toc27744986"/>
      <w:bookmarkStart w:id="880" w:name="_Toc36114787"/>
      <w:bookmarkStart w:id="881" w:name="_Toc45271381"/>
      <w:bookmarkStart w:id="882" w:name="_Toc51936640"/>
      <w:bookmarkStart w:id="88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884" w:name="_CR7_3A_4_2"/>
      <w:bookmarkStart w:id="885" w:name="_Toc187929108"/>
      <w:bookmarkEnd w:id="884"/>
      <w:r>
        <w:t>7.3A.4.2</w:t>
      </w:r>
      <w:r>
        <w:tab/>
        <w:t>N5CW device registration over trusted WLAN access network</w:t>
      </w:r>
      <w:bookmarkEnd w:id="879"/>
      <w:bookmarkEnd w:id="880"/>
      <w:bookmarkEnd w:id="881"/>
      <w:bookmarkEnd w:id="882"/>
      <w:bookmarkEnd w:id="883"/>
      <w:bookmarkEnd w:id="885"/>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5pt;height:82pt" o:ole="">
                  <v:imagedata r:id="rId20" o:title=""/>
                </v:shape>
                <o:OLEObject Type="Embed" ProgID="Visio.Drawing.15" ShapeID="_x0000_i1028" DrawAspect="Content" ObjectID="_1798541810" r:id="rId21"/>
              </w:object>
            </w:r>
          </w:p>
        </w:tc>
      </w:tr>
    </w:tbl>
    <w:p w14:paraId="2394BE96" w14:textId="77777777" w:rsidR="00A4443E" w:rsidRDefault="00A4443E" w:rsidP="00A4443E">
      <w:pPr>
        <w:pStyle w:val="TF"/>
        <w:rPr>
          <w:noProof/>
        </w:rPr>
      </w:pPr>
      <w:bookmarkStart w:id="886" w:name="_CRFigure7_3A_4_21"/>
      <w:r w:rsidRPr="00901F7D">
        <w:t>Figure </w:t>
      </w:r>
      <w:bookmarkEnd w:id="886"/>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887" w:name="_CR7_3A_5"/>
      <w:bookmarkStart w:id="888" w:name="_Toc187929109"/>
      <w:bookmarkEnd w:id="887"/>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888"/>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889" w:name="_CR7_3A_6"/>
      <w:bookmarkStart w:id="890" w:name="_Toc187929110"/>
      <w:bookmarkEnd w:id="889"/>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890"/>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694284DF" w14:textId="77777777" w:rsidR="0047695E" w:rsidRPr="000030BA" w:rsidRDefault="0047695E" w:rsidP="0047695E">
      <w:pPr>
        <w:pStyle w:val="Heading3"/>
        <w:rPr>
          <w:rFonts w:eastAsia="SimSun"/>
        </w:rPr>
      </w:pPr>
      <w:bookmarkStart w:id="891" w:name="_Toc187929111"/>
      <w:r>
        <w:rPr>
          <w:rFonts w:eastAsia="SimSun"/>
        </w:rPr>
        <w:t>7.3A</w:t>
      </w:r>
      <w:r w:rsidRPr="000030BA">
        <w:rPr>
          <w:rFonts w:eastAsia="SimSun"/>
        </w:rPr>
        <w:t>.</w:t>
      </w:r>
      <w:r>
        <w:rPr>
          <w:rFonts w:eastAsia="SimSun"/>
        </w:rPr>
        <w:t>x</w:t>
      </w:r>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891"/>
    </w:p>
    <w:p w14:paraId="3C54CB7F" w14:textId="37F04750" w:rsidR="0047695E" w:rsidRDefault="0047695E" w:rsidP="0047695E">
      <w:r>
        <w:t xml:space="preserve">When the UE </w:t>
      </w:r>
      <w:r w:rsidRPr="00457526">
        <w:t>support</w:t>
      </w:r>
      <w:r>
        <w:t>ing</w:t>
      </w:r>
      <w:r w:rsidRPr="00457526">
        <w:t xml:space="preserve"> FT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r>
        <w:rPr>
          <w:iCs/>
        </w:rPr>
        <w:t xml:space="preserve">as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277C3C2A" w14:textId="77777777" w:rsidR="00E26061" w:rsidRDefault="00C13D36" w:rsidP="00E26061">
      <w:pPr>
        <w:pStyle w:val="Heading2"/>
      </w:pPr>
      <w:bookmarkStart w:id="892" w:name="_CR7_4"/>
      <w:bookmarkStart w:id="893" w:name="_Toc27744987"/>
      <w:bookmarkStart w:id="894" w:name="_Toc36114788"/>
      <w:bookmarkStart w:id="895" w:name="_Toc45271382"/>
      <w:bookmarkStart w:id="896" w:name="_Toc51936641"/>
      <w:bookmarkStart w:id="897" w:name="_Toc58230311"/>
      <w:bookmarkStart w:id="898" w:name="_Toc187929112"/>
      <w:bookmarkEnd w:id="892"/>
      <w:r>
        <w:t>7</w:t>
      </w:r>
      <w:r w:rsidR="00E26061">
        <w:t>.</w:t>
      </w:r>
      <w:r w:rsidR="004809D3">
        <w:t>4</w:t>
      </w:r>
      <w:r w:rsidR="00E26061">
        <w:tab/>
      </w:r>
      <w:r>
        <w:t>IKE</w:t>
      </w:r>
      <w:r w:rsidR="00EC1269">
        <w:t>v2</w:t>
      </w:r>
      <w:r>
        <w:t xml:space="preserve"> SA </w:t>
      </w:r>
      <w:r w:rsidR="000030BA">
        <w:t>deletion</w:t>
      </w:r>
      <w:r w:rsidR="00E26061">
        <w:t xml:space="preserve"> procedure</w:t>
      </w:r>
      <w:bookmarkEnd w:id="870"/>
      <w:bookmarkEnd w:id="893"/>
      <w:bookmarkEnd w:id="894"/>
      <w:bookmarkEnd w:id="895"/>
      <w:bookmarkEnd w:id="896"/>
      <w:bookmarkEnd w:id="897"/>
      <w:bookmarkEnd w:id="898"/>
    </w:p>
    <w:p w14:paraId="641CE914" w14:textId="77777777" w:rsidR="000030BA" w:rsidRPr="003B2431" w:rsidRDefault="003B2431" w:rsidP="003B2431">
      <w:pPr>
        <w:pStyle w:val="Heading3"/>
        <w:rPr>
          <w:rFonts w:eastAsia="SimSun"/>
        </w:rPr>
      </w:pPr>
      <w:bookmarkStart w:id="899" w:name="_CR7_4_1"/>
      <w:bookmarkStart w:id="900" w:name="_Toc20212102"/>
      <w:bookmarkStart w:id="901" w:name="_Toc27744988"/>
      <w:bookmarkStart w:id="902" w:name="_Toc36114789"/>
      <w:bookmarkStart w:id="903" w:name="_Toc45271383"/>
      <w:bookmarkStart w:id="904" w:name="_Toc51936642"/>
      <w:bookmarkStart w:id="905" w:name="_Toc58230312"/>
      <w:bookmarkStart w:id="906" w:name="_Toc187929113"/>
      <w:bookmarkEnd w:id="899"/>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900"/>
      <w:bookmarkEnd w:id="901"/>
      <w:bookmarkEnd w:id="902"/>
      <w:bookmarkEnd w:id="903"/>
      <w:bookmarkEnd w:id="904"/>
      <w:bookmarkEnd w:id="905"/>
      <w:bookmarkEnd w:id="906"/>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907" w:name="_CR7_4_2"/>
      <w:bookmarkStart w:id="908" w:name="_Toc20212103"/>
      <w:bookmarkStart w:id="909" w:name="_Toc27744989"/>
      <w:bookmarkStart w:id="910" w:name="_Toc36114790"/>
      <w:bookmarkStart w:id="911" w:name="_Toc45271384"/>
      <w:bookmarkStart w:id="912" w:name="_Toc51936643"/>
      <w:bookmarkStart w:id="913" w:name="_Toc58230313"/>
      <w:bookmarkStart w:id="914" w:name="_Toc187929114"/>
      <w:bookmarkEnd w:id="907"/>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908"/>
      <w:bookmarkEnd w:id="909"/>
      <w:bookmarkEnd w:id="910"/>
      <w:bookmarkEnd w:id="911"/>
      <w:bookmarkEnd w:id="912"/>
      <w:bookmarkEnd w:id="913"/>
      <w:bookmarkEnd w:id="914"/>
    </w:p>
    <w:p w14:paraId="39FCF2CB" w14:textId="77777777" w:rsidR="00B3565C" w:rsidRDefault="00B3565C" w:rsidP="00B3565C">
      <w:pPr>
        <w:pStyle w:val="Heading4"/>
      </w:pPr>
      <w:bookmarkStart w:id="915" w:name="_CR7_4_2_1"/>
      <w:bookmarkStart w:id="916" w:name="_Toc20212104"/>
      <w:bookmarkStart w:id="917" w:name="_Toc27744990"/>
      <w:bookmarkStart w:id="918" w:name="_Toc36114791"/>
      <w:bookmarkStart w:id="919" w:name="_Toc45271385"/>
      <w:bookmarkStart w:id="920" w:name="_Toc51936644"/>
      <w:bookmarkStart w:id="921" w:name="_Toc58230314"/>
      <w:bookmarkStart w:id="922" w:name="_Toc187929115"/>
      <w:bookmarkEnd w:id="915"/>
      <w:r>
        <w:t>7.4.2.1</w:t>
      </w:r>
      <w:r>
        <w:tab/>
        <w:t>IKE SA deletion initiation</w:t>
      </w:r>
      <w:bookmarkEnd w:id="916"/>
      <w:bookmarkEnd w:id="917"/>
      <w:bookmarkEnd w:id="918"/>
      <w:bookmarkEnd w:id="919"/>
      <w:bookmarkEnd w:id="920"/>
      <w:bookmarkEnd w:id="921"/>
      <w:bookmarkEnd w:id="922"/>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923" w:name="_CR7_4_2_2"/>
      <w:bookmarkStart w:id="924" w:name="_Toc20212105"/>
      <w:bookmarkStart w:id="925" w:name="_Toc27744991"/>
      <w:bookmarkStart w:id="926" w:name="_Toc36114792"/>
      <w:bookmarkStart w:id="927" w:name="_Toc45271386"/>
      <w:bookmarkStart w:id="928" w:name="_Toc51936645"/>
      <w:bookmarkStart w:id="929" w:name="_Toc58230315"/>
      <w:bookmarkStart w:id="930" w:name="_Toc187929116"/>
      <w:bookmarkEnd w:id="923"/>
      <w:r>
        <w:t>7.4.2.2</w:t>
      </w:r>
      <w:r>
        <w:tab/>
        <w:t>IKE SA deletion accepted by the UE</w:t>
      </w:r>
      <w:bookmarkEnd w:id="924"/>
      <w:bookmarkEnd w:id="925"/>
      <w:bookmarkEnd w:id="926"/>
      <w:bookmarkEnd w:id="927"/>
      <w:bookmarkEnd w:id="928"/>
      <w:bookmarkEnd w:id="929"/>
      <w:bookmarkEnd w:id="93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931" w:name="_CR7_4_2_3"/>
      <w:bookmarkStart w:id="932" w:name="_Toc20212106"/>
      <w:bookmarkStart w:id="933" w:name="_Toc27744992"/>
      <w:bookmarkStart w:id="934" w:name="_Toc36114793"/>
      <w:bookmarkStart w:id="935" w:name="_Toc45271387"/>
      <w:bookmarkStart w:id="936" w:name="_Toc51936646"/>
      <w:bookmarkStart w:id="937" w:name="_Toc58230316"/>
      <w:bookmarkStart w:id="938" w:name="_Toc187929117"/>
      <w:bookmarkEnd w:id="931"/>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932"/>
      <w:bookmarkEnd w:id="933"/>
      <w:bookmarkEnd w:id="934"/>
      <w:bookmarkEnd w:id="935"/>
      <w:bookmarkEnd w:id="936"/>
      <w:bookmarkEnd w:id="937"/>
      <w:bookmarkEnd w:id="938"/>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939" w:name="_CR7_4_3"/>
      <w:bookmarkStart w:id="940" w:name="_Toc20212107"/>
      <w:bookmarkStart w:id="941" w:name="_Toc27744993"/>
      <w:bookmarkStart w:id="942" w:name="_Toc36114794"/>
      <w:bookmarkStart w:id="943" w:name="_Toc45271388"/>
      <w:bookmarkStart w:id="944" w:name="_Toc51936647"/>
      <w:bookmarkStart w:id="945" w:name="_Toc58230317"/>
      <w:bookmarkStart w:id="946" w:name="_Toc187929118"/>
      <w:bookmarkEnd w:id="939"/>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940"/>
      <w:bookmarkEnd w:id="941"/>
      <w:bookmarkEnd w:id="942"/>
      <w:bookmarkEnd w:id="943"/>
      <w:bookmarkEnd w:id="944"/>
      <w:bookmarkEnd w:id="945"/>
      <w:bookmarkEnd w:id="946"/>
    </w:p>
    <w:p w14:paraId="24D9283E" w14:textId="77777777" w:rsidR="009E60BA" w:rsidRDefault="009E60BA" w:rsidP="009E60BA">
      <w:pPr>
        <w:pStyle w:val="Heading4"/>
      </w:pPr>
      <w:bookmarkStart w:id="947" w:name="_CR7_4_3_1"/>
      <w:bookmarkStart w:id="948" w:name="_Toc20212108"/>
      <w:bookmarkStart w:id="949" w:name="_Toc27744994"/>
      <w:bookmarkStart w:id="950" w:name="_Toc36114795"/>
      <w:bookmarkStart w:id="951" w:name="_Toc45271389"/>
      <w:bookmarkStart w:id="952" w:name="_Toc51936648"/>
      <w:bookmarkStart w:id="953" w:name="_Toc58230318"/>
      <w:bookmarkStart w:id="954" w:name="_Toc187929119"/>
      <w:bookmarkEnd w:id="947"/>
      <w:r>
        <w:t>7.4.3.1</w:t>
      </w:r>
      <w:r>
        <w:tab/>
        <w:t>IKE SA deletion initiation</w:t>
      </w:r>
      <w:bookmarkEnd w:id="948"/>
      <w:bookmarkEnd w:id="949"/>
      <w:bookmarkEnd w:id="950"/>
      <w:bookmarkEnd w:id="951"/>
      <w:bookmarkEnd w:id="952"/>
      <w:bookmarkEnd w:id="953"/>
      <w:bookmarkEnd w:id="954"/>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955" w:name="_CR7_4_3_2"/>
      <w:bookmarkStart w:id="956" w:name="_Toc20212109"/>
      <w:bookmarkStart w:id="957" w:name="_Toc27744995"/>
      <w:bookmarkStart w:id="958" w:name="_Toc36114796"/>
      <w:bookmarkStart w:id="959" w:name="_Toc45271390"/>
      <w:bookmarkStart w:id="960" w:name="_Toc51936649"/>
      <w:bookmarkStart w:id="961" w:name="_Toc58230319"/>
      <w:bookmarkStart w:id="962" w:name="_Toc187929120"/>
      <w:bookmarkEnd w:id="955"/>
      <w:r>
        <w:t>7.4.3.2</w:t>
      </w:r>
      <w:r>
        <w:tab/>
        <w:t>IKE SA deletion accepted by the N3IWF</w:t>
      </w:r>
      <w:r w:rsidR="009E57FC">
        <w:t xml:space="preserve"> and the TNGF</w:t>
      </w:r>
      <w:bookmarkEnd w:id="956"/>
      <w:bookmarkEnd w:id="957"/>
      <w:bookmarkEnd w:id="958"/>
      <w:bookmarkEnd w:id="959"/>
      <w:bookmarkEnd w:id="960"/>
      <w:bookmarkEnd w:id="961"/>
      <w:bookmarkEnd w:id="962"/>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963" w:name="_CR7_4_3_3"/>
      <w:bookmarkStart w:id="964" w:name="_Toc20212110"/>
      <w:bookmarkStart w:id="965" w:name="_Toc27744996"/>
      <w:bookmarkStart w:id="966" w:name="_Toc36114797"/>
      <w:bookmarkStart w:id="967" w:name="_Toc45271391"/>
      <w:bookmarkStart w:id="968" w:name="_Toc51936650"/>
      <w:bookmarkStart w:id="969" w:name="_Toc58230320"/>
      <w:bookmarkStart w:id="970" w:name="_Toc187929121"/>
      <w:bookmarkEnd w:id="963"/>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964"/>
      <w:bookmarkEnd w:id="965"/>
      <w:bookmarkEnd w:id="966"/>
      <w:bookmarkEnd w:id="967"/>
      <w:bookmarkEnd w:id="968"/>
      <w:bookmarkEnd w:id="969"/>
      <w:bookmarkEnd w:id="970"/>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971" w:name="_CR7_5"/>
      <w:bookmarkStart w:id="972" w:name="_Toc20212111"/>
      <w:bookmarkStart w:id="973" w:name="_Toc27744997"/>
      <w:bookmarkStart w:id="974" w:name="_Toc36114798"/>
      <w:bookmarkStart w:id="975" w:name="_Toc45271392"/>
      <w:bookmarkStart w:id="976" w:name="_Toc51936651"/>
      <w:bookmarkStart w:id="977" w:name="_Toc58230321"/>
      <w:bookmarkStart w:id="978" w:name="_Toc187929122"/>
      <w:bookmarkEnd w:id="971"/>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972"/>
      <w:bookmarkEnd w:id="973"/>
      <w:bookmarkEnd w:id="974"/>
      <w:bookmarkEnd w:id="975"/>
      <w:bookmarkEnd w:id="976"/>
      <w:bookmarkEnd w:id="977"/>
      <w:bookmarkEnd w:id="978"/>
    </w:p>
    <w:p w14:paraId="400AF198" w14:textId="77777777" w:rsidR="003B2431" w:rsidRPr="003B2431" w:rsidRDefault="003B2431" w:rsidP="003B2431">
      <w:pPr>
        <w:pStyle w:val="Heading3"/>
        <w:rPr>
          <w:rFonts w:eastAsia="SimSun"/>
        </w:rPr>
      </w:pPr>
      <w:bookmarkStart w:id="979" w:name="_CR7_5_1"/>
      <w:bookmarkStart w:id="980" w:name="_Toc20212112"/>
      <w:bookmarkStart w:id="981" w:name="_Toc27744998"/>
      <w:bookmarkStart w:id="982" w:name="_Toc36114799"/>
      <w:bookmarkStart w:id="983" w:name="_Toc45271393"/>
      <w:bookmarkStart w:id="984" w:name="_Toc51936652"/>
      <w:bookmarkStart w:id="985" w:name="_Toc58230322"/>
      <w:bookmarkStart w:id="986" w:name="_Toc187929123"/>
      <w:bookmarkEnd w:id="979"/>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980"/>
      <w:bookmarkEnd w:id="981"/>
      <w:bookmarkEnd w:id="982"/>
      <w:bookmarkEnd w:id="983"/>
      <w:bookmarkEnd w:id="984"/>
      <w:bookmarkEnd w:id="985"/>
      <w:bookmarkEnd w:id="986"/>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987" w:name="_CR7_5_2"/>
      <w:bookmarkStart w:id="988" w:name="_Toc20212113"/>
      <w:bookmarkStart w:id="989" w:name="_Toc27744999"/>
      <w:bookmarkStart w:id="990" w:name="_Toc36114800"/>
      <w:bookmarkStart w:id="991" w:name="_Toc45271394"/>
      <w:bookmarkStart w:id="992" w:name="_Toc51936653"/>
      <w:bookmarkStart w:id="993" w:name="_Toc58230323"/>
      <w:bookmarkStart w:id="994" w:name="_Toc187929124"/>
      <w:bookmarkEnd w:id="987"/>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988"/>
      <w:bookmarkEnd w:id="989"/>
      <w:bookmarkEnd w:id="990"/>
      <w:bookmarkEnd w:id="991"/>
      <w:bookmarkEnd w:id="992"/>
      <w:bookmarkEnd w:id="993"/>
      <w:bookmarkEnd w:id="994"/>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44E60580" w:rsidR="00F43DA0" w:rsidRDefault="00EA5D54" w:rsidP="00F43DA0">
      <w:pPr>
        <w:pStyle w:val="B2"/>
        <w:rPr>
          <w:lang w:eastAsia="zh-CN"/>
        </w:rPr>
      </w:pPr>
      <w:r>
        <w:rPr>
          <w:lang w:eastAsia="zh-CN"/>
        </w:rPr>
        <w:t>4)</w:t>
      </w:r>
      <w:r>
        <w:rPr>
          <w:lang w:eastAsia="zh-CN"/>
        </w:rPr>
        <w:tab/>
        <w:t xml:space="preserve">an indication of whether the child SA is the </w:t>
      </w:r>
      <w:r w:rsidRPr="00AB198B">
        <w:rPr>
          <w:lang w:eastAsia="zh-CN"/>
        </w:rPr>
        <w:t xml:space="preserve">default </w:t>
      </w:r>
      <w:r>
        <w:rPr>
          <w:lang w:eastAsia="zh-CN"/>
        </w:rPr>
        <w:t xml:space="preserve">child SA. For a given PDU session ID, there </w:t>
      </w:r>
      <w:r w:rsidRPr="00192468">
        <w:rPr>
          <w:lang w:eastAsia="zh-CN"/>
        </w:rPr>
        <w:t>shall be one and only one</w:t>
      </w:r>
      <w:r>
        <w:rPr>
          <w:lang w:eastAsia="zh-CN"/>
        </w:rPr>
        <w:t xml:space="preserve"> </w:t>
      </w:r>
      <w:r w:rsidRPr="00AB198B">
        <w:rPr>
          <w:lang w:eastAsia="zh-CN"/>
        </w:rPr>
        <w:t xml:space="preserve">default </w:t>
      </w:r>
      <w:r>
        <w:rPr>
          <w:lang w:eastAsia="zh-CN"/>
        </w:rPr>
        <w:t>child SA;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995" w:name="_CR7_5_3"/>
      <w:bookmarkStart w:id="996" w:name="_Toc20212114"/>
      <w:bookmarkStart w:id="997" w:name="_Toc27745000"/>
      <w:bookmarkStart w:id="998" w:name="_Toc36114801"/>
      <w:bookmarkStart w:id="999" w:name="_Toc45271395"/>
      <w:bookmarkStart w:id="1000" w:name="_Toc51936654"/>
      <w:bookmarkStart w:id="1001" w:name="_Toc58230324"/>
      <w:bookmarkStart w:id="1002" w:name="_Toc187929125"/>
      <w:bookmarkEnd w:id="995"/>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996"/>
      <w:bookmarkEnd w:id="997"/>
      <w:bookmarkEnd w:id="998"/>
      <w:bookmarkEnd w:id="999"/>
      <w:bookmarkEnd w:id="1000"/>
      <w:bookmarkEnd w:id="1001"/>
      <w:bookmarkEnd w:id="1002"/>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476DDBBD"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1003" w:name="_CR7_5_4"/>
      <w:bookmarkStart w:id="1004" w:name="_Toc20212115"/>
      <w:bookmarkStart w:id="1005" w:name="_Toc27745001"/>
      <w:bookmarkStart w:id="1006" w:name="_Toc36114802"/>
      <w:bookmarkStart w:id="1007" w:name="_Toc45271396"/>
      <w:bookmarkStart w:id="1008" w:name="_Toc51936655"/>
      <w:bookmarkStart w:id="1009" w:name="_Toc58230325"/>
      <w:bookmarkStart w:id="1010" w:name="_Toc187929126"/>
      <w:bookmarkEnd w:id="1003"/>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1004"/>
      <w:bookmarkEnd w:id="1005"/>
      <w:bookmarkEnd w:id="1006"/>
      <w:bookmarkEnd w:id="1007"/>
      <w:bookmarkEnd w:id="1008"/>
      <w:bookmarkEnd w:id="1009"/>
      <w:bookmarkEnd w:id="101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1011" w:name="_CR7_5_5"/>
      <w:bookmarkStart w:id="1012" w:name="_Toc20212116"/>
      <w:bookmarkStart w:id="1013" w:name="_Toc27745002"/>
      <w:bookmarkStart w:id="1014" w:name="_Toc36114803"/>
      <w:bookmarkStart w:id="1015" w:name="_Toc45271397"/>
      <w:bookmarkStart w:id="1016" w:name="_Toc51936656"/>
      <w:bookmarkStart w:id="1017" w:name="_Toc58230326"/>
      <w:bookmarkStart w:id="1018" w:name="_Toc187929127"/>
      <w:bookmarkEnd w:id="1011"/>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1012"/>
      <w:bookmarkEnd w:id="1013"/>
      <w:bookmarkEnd w:id="1014"/>
      <w:bookmarkEnd w:id="1015"/>
      <w:bookmarkEnd w:id="1016"/>
      <w:bookmarkEnd w:id="1017"/>
      <w:bookmarkEnd w:id="1018"/>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1019" w:name="_CR7_5_6"/>
      <w:bookmarkStart w:id="1020" w:name="_Toc20212117"/>
      <w:bookmarkStart w:id="1021" w:name="_Toc27745003"/>
      <w:bookmarkStart w:id="1022" w:name="_Toc36114804"/>
      <w:bookmarkStart w:id="1023" w:name="_Toc45271398"/>
      <w:bookmarkStart w:id="1024" w:name="_Toc51936657"/>
      <w:bookmarkStart w:id="1025" w:name="_Toc58230327"/>
      <w:bookmarkStart w:id="1026" w:name="_Toc187929128"/>
      <w:bookmarkEnd w:id="1019"/>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1020"/>
      <w:bookmarkEnd w:id="1021"/>
      <w:bookmarkEnd w:id="1022"/>
      <w:bookmarkEnd w:id="1023"/>
      <w:bookmarkEnd w:id="1024"/>
      <w:bookmarkEnd w:id="1025"/>
      <w:bookmarkEnd w:id="1026"/>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1027" w:name="_CR7_6"/>
      <w:bookmarkStart w:id="1028" w:name="_Toc20212118"/>
      <w:bookmarkStart w:id="1029" w:name="_Toc27745004"/>
      <w:bookmarkStart w:id="1030" w:name="_Toc36114805"/>
      <w:bookmarkStart w:id="1031" w:name="_Toc45271399"/>
      <w:bookmarkStart w:id="1032" w:name="_Toc51936658"/>
      <w:bookmarkStart w:id="1033" w:name="_Toc58230328"/>
      <w:bookmarkStart w:id="1034" w:name="_Toc187929129"/>
      <w:bookmarkEnd w:id="1027"/>
      <w:r>
        <w:t>7</w:t>
      </w:r>
      <w:r w:rsidR="00E26061">
        <w:t>.</w:t>
      </w:r>
      <w:r w:rsidR="004809D3">
        <w:t>6</w:t>
      </w:r>
      <w:r w:rsidR="00E26061">
        <w:tab/>
      </w:r>
      <w:r w:rsidR="00EC1269">
        <w:t>IP</w:t>
      </w:r>
      <w:r w:rsidR="00DD2BBC">
        <w:t>s</w:t>
      </w:r>
      <w:r w:rsidR="00EC1269">
        <w:t xml:space="preserve">ec </w:t>
      </w:r>
      <w:r w:rsidR="00E26061">
        <w:t>SA modification procedure</w:t>
      </w:r>
      <w:bookmarkEnd w:id="1028"/>
      <w:bookmarkEnd w:id="1029"/>
      <w:bookmarkEnd w:id="1030"/>
      <w:bookmarkEnd w:id="1031"/>
      <w:bookmarkEnd w:id="1032"/>
      <w:bookmarkEnd w:id="1033"/>
      <w:bookmarkEnd w:id="1034"/>
    </w:p>
    <w:p w14:paraId="6ED81494" w14:textId="77777777" w:rsidR="00DD2BBC" w:rsidRDefault="00DD2BBC" w:rsidP="00DD2BBC">
      <w:pPr>
        <w:pStyle w:val="Heading3"/>
        <w:rPr>
          <w:noProof/>
        </w:rPr>
      </w:pPr>
      <w:bookmarkStart w:id="1035" w:name="_CR7_6_1"/>
      <w:bookmarkStart w:id="1036" w:name="_Toc20212119"/>
      <w:bookmarkStart w:id="1037" w:name="_Toc27745005"/>
      <w:bookmarkStart w:id="1038" w:name="_Toc36114806"/>
      <w:bookmarkStart w:id="1039" w:name="_Toc45271400"/>
      <w:bookmarkStart w:id="1040" w:name="_Toc51936659"/>
      <w:bookmarkStart w:id="1041" w:name="_Toc58230329"/>
      <w:bookmarkStart w:id="1042" w:name="_Toc187929130"/>
      <w:bookmarkEnd w:id="1035"/>
      <w:r>
        <w:rPr>
          <w:noProof/>
        </w:rPr>
        <w:t>7.6.1</w:t>
      </w:r>
      <w:r>
        <w:rPr>
          <w:noProof/>
        </w:rPr>
        <w:tab/>
        <w:t>General</w:t>
      </w:r>
      <w:bookmarkEnd w:id="1036"/>
      <w:bookmarkEnd w:id="1037"/>
      <w:bookmarkEnd w:id="1038"/>
      <w:bookmarkEnd w:id="1039"/>
      <w:bookmarkEnd w:id="1040"/>
      <w:bookmarkEnd w:id="1041"/>
      <w:bookmarkEnd w:id="1042"/>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1043" w:name="_CR7_6_2"/>
      <w:bookmarkStart w:id="1044" w:name="_Toc20212120"/>
      <w:bookmarkStart w:id="1045" w:name="_Toc27745006"/>
      <w:bookmarkStart w:id="1046" w:name="_Toc36114807"/>
      <w:bookmarkStart w:id="1047" w:name="_Toc45271401"/>
      <w:bookmarkStart w:id="1048" w:name="_Toc51936660"/>
      <w:bookmarkStart w:id="1049" w:name="_Toc58230330"/>
      <w:bookmarkStart w:id="1050" w:name="_Toc187929131"/>
      <w:bookmarkEnd w:id="1043"/>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1044"/>
      <w:bookmarkEnd w:id="1045"/>
      <w:bookmarkEnd w:id="1046"/>
      <w:bookmarkEnd w:id="1047"/>
      <w:bookmarkEnd w:id="1048"/>
      <w:bookmarkEnd w:id="1049"/>
      <w:bookmarkEnd w:id="1050"/>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1051"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1051"/>
    </w:p>
    <w:p w14:paraId="55BF1407" w14:textId="77777777" w:rsidR="00DD2BBC" w:rsidRDefault="00DD2BBC" w:rsidP="00DD2BBC">
      <w:pPr>
        <w:pStyle w:val="Heading3"/>
        <w:rPr>
          <w:noProof/>
        </w:rPr>
      </w:pPr>
      <w:bookmarkStart w:id="1052" w:name="_CR7_6_3"/>
      <w:bookmarkStart w:id="1053" w:name="_Toc20212121"/>
      <w:bookmarkStart w:id="1054" w:name="_Toc27745007"/>
      <w:bookmarkStart w:id="1055" w:name="_Toc36114808"/>
      <w:bookmarkStart w:id="1056" w:name="_Toc45271402"/>
      <w:bookmarkStart w:id="1057" w:name="_Toc51936661"/>
      <w:bookmarkStart w:id="1058" w:name="_Toc58230331"/>
      <w:bookmarkStart w:id="1059" w:name="_Toc187929132"/>
      <w:bookmarkEnd w:id="1052"/>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1053"/>
      <w:bookmarkEnd w:id="1054"/>
      <w:bookmarkEnd w:id="1055"/>
      <w:bookmarkEnd w:id="1056"/>
      <w:bookmarkEnd w:id="1057"/>
      <w:bookmarkEnd w:id="1058"/>
      <w:bookmarkEnd w:id="1059"/>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1060" w:name="_Toc20212122"/>
      <w:bookmarkStart w:id="1061" w:name="_Toc27745008"/>
      <w:bookmarkStart w:id="1062" w:name="_Toc36114809"/>
      <w:bookmarkStart w:id="1063" w:name="_Toc45271403"/>
      <w:bookmarkStart w:id="1064" w:name="_Toc51936662"/>
      <w:bookmarkStart w:id="1065"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1066" w:name="_CR7_7"/>
      <w:bookmarkStart w:id="1067" w:name="_Toc187929133"/>
      <w:bookmarkEnd w:id="1066"/>
      <w:r>
        <w:t>7</w:t>
      </w:r>
      <w:r w:rsidR="00E26061">
        <w:t>.</w:t>
      </w:r>
      <w:r w:rsidR="004809D3">
        <w:t>7</w:t>
      </w:r>
      <w:r w:rsidR="00E26061">
        <w:tab/>
      </w:r>
      <w:r w:rsidR="00EC1269">
        <w:t xml:space="preserve">IPSec </w:t>
      </w:r>
      <w:r w:rsidR="00E26061">
        <w:t>SA deletion procedure</w:t>
      </w:r>
      <w:bookmarkEnd w:id="1060"/>
      <w:bookmarkEnd w:id="1061"/>
      <w:bookmarkEnd w:id="1062"/>
      <w:bookmarkEnd w:id="1063"/>
      <w:bookmarkEnd w:id="1064"/>
      <w:bookmarkEnd w:id="1065"/>
      <w:bookmarkEnd w:id="1067"/>
    </w:p>
    <w:p w14:paraId="4B5C9A41" w14:textId="77777777" w:rsidR="003B2431" w:rsidRPr="003B2431" w:rsidRDefault="003B2431" w:rsidP="003B2431">
      <w:pPr>
        <w:pStyle w:val="Heading3"/>
        <w:rPr>
          <w:rFonts w:eastAsia="SimSun"/>
        </w:rPr>
      </w:pPr>
      <w:bookmarkStart w:id="1068" w:name="_CR7_7_1"/>
      <w:bookmarkStart w:id="1069" w:name="_Toc20212123"/>
      <w:bookmarkStart w:id="1070" w:name="_Toc27745009"/>
      <w:bookmarkStart w:id="1071" w:name="_Toc36114810"/>
      <w:bookmarkStart w:id="1072" w:name="_Toc45271404"/>
      <w:bookmarkStart w:id="1073" w:name="_Toc51936663"/>
      <w:bookmarkStart w:id="1074" w:name="_Toc58230333"/>
      <w:bookmarkStart w:id="1075" w:name="_Toc187929134"/>
      <w:bookmarkEnd w:id="1068"/>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1069"/>
      <w:bookmarkEnd w:id="1070"/>
      <w:bookmarkEnd w:id="1071"/>
      <w:bookmarkEnd w:id="1072"/>
      <w:bookmarkEnd w:id="1073"/>
      <w:bookmarkEnd w:id="1074"/>
      <w:bookmarkEnd w:id="1075"/>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1076" w:name="_CR7_7_2"/>
      <w:bookmarkStart w:id="1077" w:name="_Toc20212124"/>
      <w:bookmarkStart w:id="1078" w:name="_Toc27745010"/>
      <w:bookmarkStart w:id="1079" w:name="_Toc36114811"/>
      <w:bookmarkStart w:id="1080" w:name="_Toc45271405"/>
      <w:bookmarkStart w:id="1081" w:name="_Toc51936664"/>
      <w:bookmarkStart w:id="1082" w:name="_Toc58230334"/>
      <w:bookmarkStart w:id="1083" w:name="_Toc187929135"/>
      <w:bookmarkEnd w:id="1076"/>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1077"/>
      <w:bookmarkEnd w:id="1078"/>
      <w:bookmarkEnd w:id="1079"/>
      <w:bookmarkEnd w:id="1080"/>
      <w:bookmarkEnd w:id="1081"/>
      <w:bookmarkEnd w:id="1082"/>
      <w:bookmarkEnd w:id="1083"/>
    </w:p>
    <w:p w14:paraId="570C8F4D" w14:textId="77777777" w:rsidR="009E60BA" w:rsidRPr="003B2431" w:rsidRDefault="009E60BA" w:rsidP="0069428F">
      <w:pPr>
        <w:pStyle w:val="Heading4"/>
        <w:rPr>
          <w:rFonts w:eastAsia="SimSun"/>
        </w:rPr>
      </w:pPr>
      <w:bookmarkStart w:id="1084" w:name="_CR7_7_2_1"/>
      <w:bookmarkStart w:id="1085" w:name="_Toc20212125"/>
      <w:bookmarkStart w:id="1086" w:name="_Toc27745011"/>
      <w:bookmarkStart w:id="1087" w:name="_Toc36114812"/>
      <w:bookmarkStart w:id="1088" w:name="_Toc45271406"/>
      <w:bookmarkStart w:id="1089" w:name="_Toc51936665"/>
      <w:bookmarkStart w:id="1090" w:name="_Toc58230335"/>
      <w:bookmarkStart w:id="1091" w:name="_Toc187929136"/>
      <w:bookmarkEnd w:id="1084"/>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1085"/>
      <w:bookmarkEnd w:id="1086"/>
      <w:bookmarkEnd w:id="1087"/>
      <w:bookmarkEnd w:id="1088"/>
      <w:bookmarkEnd w:id="1089"/>
      <w:bookmarkEnd w:id="1090"/>
      <w:bookmarkEnd w:id="1091"/>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1092" w:name="_CR7_7_2_2"/>
      <w:bookmarkStart w:id="1093" w:name="_Toc20212126"/>
      <w:bookmarkStart w:id="1094" w:name="_Toc27745012"/>
      <w:bookmarkStart w:id="1095" w:name="_Toc36114813"/>
      <w:bookmarkStart w:id="1096" w:name="_Toc45271407"/>
      <w:bookmarkStart w:id="1097" w:name="_Toc51936666"/>
      <w:bookmarkStart w:id="1098" w:name="_Toc58230336"/>
      <w:bookmarkStart w:id="1099" w:name="_Toc187929137"/>
      <w:bookmarkEnd w:id="1092"/>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1093"/>
      <w:bookmarkEnd w:id="1094"/>
      <w:bookmarkEnd w:id="1095"/>
      <w:bookmarkEnd w:id="1096"/>
      <w:bookmarkEnd w:id="1097"/>
      <w:bookmarkEnd w:id="1098"/>
      <w:bookmarkEnd w:id="1099"/>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1100" w:name="_CR7_7_2_3"/>
      <w:bookmarkStart w:id="1101" w:name="_Toc20212127"/>
      <w:bookmarkStart w:id="1102" w:name="_Toc27745013"/>
      <w:bookmarkStart w:id="1103" w:name="_Toc36114814"/>
      <w:bookmarkStart w:id="1104" w:name="_Toc45271408"/>
      <w:bookmarkStart w:id="1105" w:name="_Toc51936667"/>
      <w:bookmarkStart w:id="1106" w:name="_Toc58230337"/>
      <w:bookmarkStart w:id="1107" w:name="_Toc187929138"/>
      <w:bookmarkEnd w:id="1100"/>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1101"/>
      <w:bookmarkEnd w:id="1102"/>
      <w:bookmarkEnd w:id="1103"/>
      <w:bookmarkEnd w:id="1104"/>
      <w:bookmarkEnd w:id="1105"/>
      <w:bookmarkEnd w:id="1106"/>
      <w:bookmarkEnd w:id="1107"/>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1108" w:name="_CR7_7_3"/>
      <w:bookmarkStart w:id="1109" w:name="_Toc20212128"/>
      <w:bookmarkStart w:id="1110" w:name="_Toc27745014"/>
      <w:bookmarkStart w:id="1111" w:name="_Toc36114815"/>
      <w:bookmarkStart w:id="1112" w:name="_Toc45271409"/>
      <w:bookmarkStart w:id="1113" w:name="_Toc51936668"/>
      <w:bookmarkStart w:id="1114" w:name="_Toc58230338"/>
      <w:bookmarkStart w:id="1115" w:name="_Toc187929139"/>
      <w:bookmarkEnd w:id="1108"/>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1109"/>
      <w:bookmarkEnd w:id="1110"/>
      <w:bookmarkEnd w:id="1111"/>
      <w:bookmarkEnd w:id="1112"/>
      <w:bookmarkEnd w:id="1113"/>
      <w:bookmarkEnd w:id="1114"/>
      <w:bookmarkEnd w:id="1115"/>
    </w:p>
    <w:p w14:paraId="1F2A4D05" w14:textId="77777777" w:rsidR="009E60BA" w:rsidRPr="003B2431" w:rsidRDefault="009E60BA" w:rsidP="009E60BA">
      <w:pPr>
        <w:pStyle w:val="Heading4"/>
        <w:rPr>
          <w:rFonts w:eastAsia="SimSun"/>
        </w:rPr>
      </w:pPr>
      <w:bookmarkStart w:id="1116" w:name="_CR7_7_3_1"/>
      <w:bookmarkStart w:id="1117" w:name="_Toc20212129"/>
      <w:bookmarkStart w:id="1118" w:name="_Toc27745015"/>
      <w:bookmarkStart w:id="1119" w:name="_Toc36114816"/>
      <w:bookmarkStart w:id="1120" w:name="_Toc45271410"/>
      <w:bookmarkStart w:id="1121" w:name="_Toc51936669"/>
      <w:bookmarkStart w:id="1122" w:name="_Toc58230339"/>
      <w:bookmarkStart w:id="1123" w:name="_Toc187929140"/>
      <w:bookmarkEnd w:id="1116"/>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1117"/>
      <w:bookmarkEnd w:id="1118"/>
      <w:bookmarkEnd w:id="1119"/>
      <w:bookmarkEnd w:id="1120"/>
      <w:bookmarkEnd w:id="1121"/>
      <w:bookmarkEnd w:id="1122"/>
      <w:bookmarkEnd w:id="1123"/>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1124" w:name="_CR7_7_3_2"/>
      <w:bookmarkStart w:id="1125" w:name="_Toc20212130"/>
      <w:bookmarkStart w:id="1126" w:name="_Toc27745016"/>
      <w:bookmarkStart w:id="1127" w:name="_Toc36114817"/>
      <w:bookmarkStart w:id="1128" w:name="_Toc45271411"/>
      <w:bookmarkStart w:id="1129" w:name="_Toc51936670"/>
      <w:bookmarkStart w:id="1130" w:name="_Toc58230340"/>
      <w:bookmarkStart w:id="1131" w:name="_Toc187929141"/>
      <w:bookmarkEnd w:id="1124"/>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1125"/>
      <w:bookmarkEnd w:id="1126"/>
      <w:bookmarkEnd w:id="1127"/>
      <w:bookmarkEnd w:id="1128"/>
      <w:bookmarkEnd w:id="1129"/>
      <w:bookmarkEnd w:id="1130"/>
      <w:bookmarkEnd w:id="1131"/>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1132" w:name="_CR7_7_3_3"/>
      <w:bookmarkStart w:id="1133" w:name="_Toc20212131"/>
      <w:bookmarkStart w:id="1134" w:name="_Toc27745017"/>
      <w:bookmarkStart w:id="1135" w:name="_Toc36114818"/>
      <w:bookmarkStart w:id="1136" w:name="_Toc45271412"/>
      <w:bookmarkStart w:id="1137" w:name="_Toc51936671"/>
      <w:bookmarkStart w:id="1138" w:name="_Toc58230341"/>
      <w:bookmarkStart w:id="1139" w:name="_Toc187929142"/>
      <w:bookmarkEnd w:id="1132"/>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1133"/>
      <w:bookmarkEnd w:id="1134"/>
      <w:bookmarkEnd w:id="1135"/>
      <w:bookmarkEnd w:id="1136"/>
      <w:bookmarkEnd w:id="1137"/>
      <w:bookmarkEnd w:id="1138"/>
      <w:bookmarkEnd w:id="1139"/>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1140" w:name="_CR7_7_4"/>
      <w:bookmarkStart w:id="1141" w:name="_Toc20212132"/>
      <w:bookmarkStart w:id="1142" w:name="_Toc27745018"/>
      <w:bookmarkStart w:id="1143" w:name="_Toc36114819"/>
      <w:bookmarkStart w:id="1144" w:name="_Toc45271413"/>
      <w:bookmarkStart w:id="1145" w:name="_Toc51936672"/>
      <w:bookmarkStart w:id="1146" w:name="_Toc58230342"/>
      <w:bookmarkStart w:id="1147" w:name="_Toc187929143"/>
      <w:bookmarkEnd w:id="1140"/>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1141"/>
      <w:bookmarkEnd w:id="1142"/>
      <w:bookmarkEnd w:id="1143"/>
      <w:bookmarkEnd w:id="1144"/>
      <w:bookmarkEnd w:id="1145"/>
      <w:bookmarkEnd w:id="1146"/>
      <w:bookmarkEnd w:id="1147"/>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1148" w:name="_CR7_7_5"/>
      <w:bookmarkStart w:id="1149" w:name="_Toc20212133"/>
      <w:bookmarkStart w:id="1150" w:name="_Toc27745019"/>
      <w:bookmarkStart w:id="1151" w:name="_Toc36114820"/>
      <w:bookmarkStart w:id="1152" w:name="_Toc45271414"/>
      <w:bookmarkStart w:id="1153" w:name="_Toc51936673"/>
      <w:bookmarkStart w:id="1154" w:name="_Toc58230343"/>
      <w:bookmarkStart w:id="1155" w:name="_Toc187929144"/>
      <w:bookmarkEnd w:id="1148"/>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1149"/>
      <w:bookmarkEnd w:id="1150"/>
      <w:bookmarkEnd w:id="1151"/>
      <w:bookmarkEnd w:id="1152"/>
      <w:bookmarkEnd w:id="1153"/>
      <w:bookmarkEnd w:id="1154"/>
      <w:bookmarkEnd w:id="1155"/>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1156" w:name="_CR7_8"/>
      <w:bookmarkStart w:id="1157" w:name="_Toc20212134"/>
      <w:bookmarkStart w:id="1158" w:name="_Toc27745020"/>
      <w:bookmarkStart w:id="1159" w:name="_Toc36114821"/>
      <w:bookmarkStart w:id="1160" w:name="_Toc45271415"/>
      <w:bookmarkStart w:id="1161" w:name="_Toc51936674"/>
      <w:bookmarkStart w:id="1162" w:name="_Toc58230344"/>
      <w:bookmarkStart w:id="1163" w:name="_Toc187929145"/>
      <w:bookmarkEnd w:id="1156"/>
      <w:r>
        <w:t>7.8</w:t>
      </w:r>
      <w:r>
        <w:tab/>
        <w:t>UE-initiated liveness check procedure</w:t>
      </w:r>
      <w:bookmarkEnd w:id="1157"/>
      <w:bookmarkEnd w:id="1158"/>
      <w:bookmarkEnd w:id="1159"/>
      <w:bookmarkEnd w:id="1160"/>
      <w:bookmarkEnd w:id="1161"/>
      <w:bookmarkEnd w:id="1162"/>
      <w:bookmarkEnd w:id="1163"/>
    </w:p>
    <w:p w14:paraId="6452853F" w14:textId="77777777" w:rsidR="00D93114" w:rsidRDefault="00D93114" w:rsidP="00D93114">
      <w:pPr>
        <w:pStyle w:val="Heading3"/>
        <w:rPr>
          <w:rFonts w:eastAsia="SimSun"/>
        </w:rPr>
      </w:pPr>
      <w:bookmarkStart w:id="1164" w:name="_CR7_8_1"/>
      <w:bookmarkStart w:id="1165" w:name="_Toc20212135"/>
      <w:bookmarkStart w:id="1166" w:name="_Toc27745021"/>
      <w:bookmarkStart w:id="1167" w:name="_Toc36114822"/>
      <w:bookmarkStart w:id="1168" w:name="_Toc45271416"/>
      <w:bookmarkStart w:id="1169" w:name="_Toc51936675"/>
      <w:bookmarkStart w:id="1170" w:name="_Toc58230345"/>
      <w:bookmarkStart w:id="1171" w:name="_Toc187929146"/>
      <w:bookmarkEnd w:id="1164"/>
      <w:r>
        <w:rPr>
          <w:rFonts w:eastAsia="SimSun" w:hint="eastAsia"/>
        </w:rPr>
        <w:t>7.8</w:t>
      </w:r>
      <w:r w:rsidRPr="003B2431">
        <w:rPr>
          <w:rFonts w:eastAsia="SimSun" w:hint="eastAsia"/>
        </w:rPr>
        <w:t>.1</w:t>
      </w:r>
      <w:r w:rsidRPr="003B2431">
        <w:rPr>
          <w:rFonts w:eastAsia="SimSun" w:hint="eastAsia"/>
        </w:rPr>
        <w:tab/>
        <w:t>General</w:t>
      </w:r>
      <w:bookmarkEnd w:id="1165"/>
      <w:bookmarkEnd w:id="1166"/>
      <w:bookmarkEnd w:id="1167"/>
      <w:bookmarkEnd w:id="1168"/>
      <w:bookmarkEnd w:id="1169"/>
      <w:bookmarkEnd w:id="1170"/>
      <w:bookmarkEnd w:id="1171"/>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172" w:name="_CR7_8_2"/>
      <w:bookmarkStart w:id="1173" w:name="_Toc20212136"/>
      <w:bookmarkStart w:id="1174" w:name="_Toc27745022"/>
      <w:bookmarkStart w:id="1175" w:name="_Toc36114823"/>
      <w:bookmarkStart w:id="1176" w:name="_Toc45271417"/>
      <w:bookmarkStart w:id="1177" w:name="_Toc51936676"/>
      <w:bookmarkStart w:id="1178" w:name="_Toc58230346"/>
      <w:bookmarkStart w:id="1179" w:name="_Toc187929147"/>
      <w:bookmarkEnd w:id="1172"/>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173"/>
      <w:bookmarkEnd w:id="1174"/>
      <w:bookmarkEnd w:id="1175"/>
      <w:bookmarkEnd w:id="1176"/>
      <w:bookmarkEnd w:id="1177"/>
      <w:bookmarkEnd w:id="1178"/>
      <w:bookmarkEnd w:id="1179"/>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180" w:name="_CR7_8_3"/>
      <w:bookmarkStart w:id="1181" w:name="_Toc20212137"/>
      <w:bookmarkStart w:id="1182" w:name="_Toc27745023"/>
      <w:bookmarkStart w:id="1183" w:name="_Toc36114824"/>
      <w:bookmarkStart w:id="1184" w:name="_Toc45271418"/>
      <w:bookmarkStart w:id="1185" w:name="_Toc51936677"/>
      <w:bookmarkStart w:id="1186" w:name="_Toc58230347"/>
      <w:bookmarkStart w:id="1187" w:name="_Toc187929148"/>
      <w:bookmarkEnd w:id="1180"/>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181"/>
      <w:bookmarkEnd w:id="1182"/>
      <w:bookmarkEnd w:id="1183"/>
      <w:bookmarkEnd w:id="1184"/>
      <w:bookmarkEnd w:id="1185"/>
      <w:bookmarkEnd w:id="1186"/>
      <w:bookmarkEnd w:id="1187"/>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188" w:name="_CR7_8_4"/>
      <w:bookmarkStart w:id="1189" w:name="_Toc20212138"/>
      <w:bookmarkStart w:id="1190" w:name="_Toc27745024"/>
      <w:bookmarkStart w:id="1191" w:name="_Toc36114825"/>
      <w:bookmarkStart w:id="1192" w:name="_Toc45271419"/>
      <w:bookmarkStart w:id="1193" w:name="_Toc51936678"/>
      <w:bookmarkStart w:id="1194" w:name="_Toc58230348"/>
      <w:bookmarkStart w:id="1195" w:name="_Toc187929149"/>
      <w:bookmarkEnd w:id="1188"/>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189"/>
      <w:bookmarkEnd w:id="1190"/>
      <w:bookmarkEnd w:id="1191"/>
      <w:bookmarkEnd w:id="1192"/>
      <w:bookmarkEnd w:id="1193"/>
      <w:bookmarkEnd w:id="1194"/>
      <w:bookmarkEnd w:id="1195"/>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196" w:name="_CR7_9"/>
      <w:bookmarkStart w:id="1197" w:name="_Toc20212139"/>
      <w:bookmarkStart w:id="1198" w:name="_Toc27745025"/>
      <w:bookmarkStart w:id="1199" w:name="_Toc36114826"/>
      <w:bookmarkStart w:id="1200" w:name="_Toc45271420"/>
      <w:bookmarkStart w:id="1201" w:name="_Toc51936679"/>
      <w:bookmarkStart w:id="1202" w:name="_Toc58230349"/>
      <w:bookmarkStart w:id="1203" w:name="_Toc187929150"/>
      <w:bookmarkEnd w:id="1196"/>
      <w:r>
        <w:t>7.9</w:t>
      </w:r>
      <w:r>
        <w:tab/>
        <w:t>Network-initiated liveness check procedure</w:t>
      </w:r>
      <w:bookmarkEnd w:id="1197"/>
      <w:bookmarkEnd w:id="1198"/>
      <w:bookmarkEnd w:id="1199"/>
      <w:bookmarkEnd w:id="1200"/>
      <w:bookmarkEnd w:id="1201"/>
      <w:bookmarkEnd w:id="1202"/>
      <w:bookmarkEnd w:id="1203"/>
    </w:p>
    <w:p w14:paraId="61302E82" w14:textId="77777777" w:rsidR="00D93114" w:rsidRDefault="00D93114" w:rsidP="00D93114">
      <w:pPr>
        <w:pStyle w:val="Heading3"/>
        <w:rPr>
          <w:rFonts w:eastAsia="SimSun"/>
        </w:rPr>
      </w:pPr>
      <w:bookmarkStart w:id="1204" w:name="_CR7_9_1"/>
      <w:bookmarkStart w:id="1205" w:name="_Toc20212140"/>
      <w:bookmarkStart w:id="1206" w:name="_Toc27745026"/>
      <w:bookmarkStart w:id="1207" w:name="_Toc36114827"/>
      <w:bookmarkStart w:id="1208" w:name="_Toc45271421"/>
      <w:bookmarkStart w:id="1209" w:name="_Toc51936680"/>
      <w:bookmarkStart w:id="1210" w:name="_Toc58230350"/>
      <w:bookmarkStart w:id="1211" w:name="_Toc187929151"/>
      <w:bookmarkEnd w:id="1204"/>
      <w:r>
        <w:rPr>
          <w:rFonts w:eastAsia="SimSun" w:hint="eastAsia"/>
        </w:rPr>
        <w:t>7.9</w:t>
      </w:r>
      <w:r w:rsidRPr="003B2431">
        <w:rPr>
          <w:rFonts w:eastAsia="SimSun" w:hint="eastAsia"/>
        </w:rPr>
        <w:t>.1</w:t>
      </w:r>
      <w:r w:rsidRPr="003B2431">
        <w:rPr>
          <w:rFonts w:eastAsia="SimSun" w:hint="eastAsia"/>
        </w:rPr>
        <w:tab/>
        <w:t>General</w:t>
      </w:r>
      <w:bookmarkEnd w:id="1205"/>
      <w:bookmarkEnd w:id="1206"/>
      <w:bookmarkEnd w:id="1207"/>
      <w:bookmarkEnd w:id="1208"/>
      <w:bookmarkEnd w:id="1209"/>
      <w:bookmarkEnd w:id="1210"/>
      <w:bookmarkEnd w:id="1211"/>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212" w:name="_CR7_9_2"/>
      <w:bookmarkStart w:id="1213" w:name="_Toc20212141"/>
      <w:bookmarkStart w:id="1214" w:name="_Toc27745027"/>
      <w:bookmarkStart w:id="1215" w:name="_Toc36114828"/>
      <w:bookmarkStart w:id="1216" w:name="_Toc45271422"/>
      <w:bookmarkStart w:id="1217" w:name="_Toc51936681"/>
      <w:bookmarkStart w:id="1218" w:name="_Toc58230351"/>
      <w:bookmarkStart w:id="1219" w:name="_Toc187929152"/>
      <w:bookmarkEnd w:id="1212"/>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213"/>
      <w:bookmarkEnd w:id="1214"/>
      <w:bookmarkEnd w:id="1215"/>
      <w:bookmarkEnd w:id="1216"/>
      <w:bookmarkEnd w:id="1217"/>
      <w:bookmarkEnd w:id="1218"/>
      <w:bookmarkEnd w:id="1219"/>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220" w:name="_CR7_9_3"/>
      <w:bookmarkStart w:id="1221" w:name="_Toc20212142"/>
      <w:bookmarkStart w:id="1222" w:name="_Toc27745028"/>
      <w:bookmarkStart w:id="1223" w:name="_Toc36114829"/>
      <w:bookmarkStart w:id="1224" w:name="_Toc45271423"/>
      <w:bookmarkStart w:id="1225" w:name="_Toc51936682"/>
      <w:bookmarkStart w:id="1226" w:name="_Toc58230352"/>
      <w:bookmarkStart w:id="1227" w:name="_Toc187929153"/>
      <w:bookmarkEnd w:id="1220"/>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221"/>
      <w:bookmarkEnd w:id="1222"/>
      <w:bookmarkEnd w:id="1223"/>
      <w:bookmarkEnd w:id="1224"/>
      <w:bookmarkEnd w:id="1225"/>
      <w:bookmarkEnd w:id="1226"/>
      <w:bookmarkEnd w:id="1227"/>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228" w:name="_CR7_9_4"/>
      <w:bookmarkStart w:id="1229" w:name="_Toc20212143"/>
      <w:bookmarkStart w:id="1230" w:name="_Toc27745029"/>
      <w:bookmarkStart w:id="1231" w:name="_Toc36114830"/>
      <w:bookmarkStart w:id="1232" w:name="_Toc45271424"/>
      <w:bookmarkStart w:id="1233" w:name="_Toc51936683"/>
      <w:bookmarkStart w:id="1234" w:name="_Toc58230353"/>
      <w:bookmarkStart w:id="1235" w:name="_Toc187929154"/>
      <w:bookmarkEnd w:id="1228"/>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229"/>
      <w:bookmarkEnd w:id="1230"/>
      <w:bookmarkEnd w:id="1231"/>
      <w:bookmarkEnd w:id="1232"/>
      <w:bookmarkEnd w:id="1233"/>
      <w:bookmarkEnd w:id="1234"/>
      <w:bookmarkEnd w:id="1235"/>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236" w:name="_CR7_10"/>
      <w:bookmarkStart w:id="1237" w:name="_Toc20212144"/>
      <w:bookmarkStart w:id="1238" w:name="_Toc27745030"/>
      <w:bookmarkStart w:id="1239" w:name="_Toc36114831"/>
      <w:bookmarkStart w:id="1240" w:name="_Toc45271425"/>
      <w:bookmarkStart w:id="1241" w:name="_Toc51936684"/>
      <w:bookmarkStart w:id="1242" w:name="_Toc58230354"/>
      <w:bookmarkStart w:id="1243" w:name="_Toc187929155"/>
      <w:bookmarkEnd w:id="1236"/>
      <w:r>
        <w:t>7.10</w:t>
      </w:r>
      <w:r>
        <w:tab/>
        <w:t>IKE SA rekeying procedure</w:t>
      </w:r>
      <w:bookmarkEnd w:id="1237"/>
      <w:bookmarkEnd w:id="1238"/>
      <w:bookmarkEnd w:id="1239"/>
      <w:bookmarkEnd w:id="1240"/>
      <w:bookmarkEnd w:id="1241"/>
      <w:bookmarkEnd w:id="1242"/>
      <w:bookmarkEnd w:id="1243"/>
    </w:p>
    <w:p w14:paraId="7C02EF6B" w14:textId="77777777" w:rsidR="00C3286D" w:rsidRDefault="00C3286D" w:rsidP="00C3286D">
      <w:pPr>
        <w:pStyle w:val="Heading3"/>
        <w:rPr>
          <w:rFonts w:eastAsia="SimSun"/>
        </w:rPr>
      </w:pPr>
      <w:bookmarkStart w:id="1244" w:name="_CR7_10_1"/>
      <w:bookmarkStart w:id="1245" w:name="_Toc20212145"/>
      <w:bookmarkStart w:id="1246" w:name="_Toc27745031"/>
      <w:bookmarkStart w:id="1247" w:name="_Toc36114832"/>
      <w:bookmarkStart w:id="1248" w:name="_Toc45271426"/>
      <w:bookmarkStart w:id="1249" w:name="_Toc51936685"/>
      <w:bookmarkStart w:id="1250" w:name="_Toc58230355"/>
      <w:bookmarkStart w:id="1251" w:name="_Toc187929156"/>
      <w:bookmarkEnd w:id="1244"/>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245"/>
      <w:bookmarkEnd w:id="1246"/>
      <w:bookmarkEnd w:id="1247"/>
      <w:bookmarkEnd w:id="1248"/>
      <w:bookmarkEnd w:id="1249"/>
      <w:bookmarkEnd w:id="1250"/>
      <w:bookmarkEnd w:id="1251"/>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252" w:name="_CR7_10_2"/>
      <w:bookmarkStart w:id="1253" w:name="_Toc20212146"/>
      <w:bookmarkStart w:id="1254" w:name="_Toc27745032"/>
      <w:bookmarkStart w:id="1255" w:name="_Toc36114833"/>
      <w:bookmarkStart w:id="1256" w:name="_Toc45271427"/>
      <w:bookmarkStart w:id="1257" w:name="_Toc51936686"/>
      <w:bookmarkStart w:id="1258" w:name="_Toc58230356"/>
      <w:bookmarkStart w:id="1259" w:name="_Toc187929157"/>
      <w:bookmarkEnd w:id="1252"/>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253"/>
      <w:bookmarkEnd w:id="1254"/>
      <w:bookmarkEnd w:id="1255"/>
      <w:bookmarkEnd w:id="1256"/>
      <w:bookmarkEnd w:id="1257"/>
      <w:bookmarkEnd w:id="1258"/>
      <w:bookmarkEnd w:id="1259"/>
    </w:p>
    <w:p w14:paraId="6173957E" w14:textId="77777777" w:rsidR="00C3286D" w:rsidRDefault="00C3286D" w:rsidP="00C3286D">
      <w:pPr>
        <w:pStyle w:val="Heading4"/>
      </w:pPr>
      <w:bookmarkStart w:id="1260" w:name="_CR7_10_2_1"/>
      <w:bookmarkStart w:id="1261" w:name="_Toc20212147"/>
      <w:bookmarkStart w:id="1262" w:name="_Toc27745033"/>
      <w:bookmarkStart w:id="1263" w:name="_Toc36114834"/>
      <w:bookmarkStart w:id="1264" w:name="_Toc45271428"/>
      <w:bookmarkStart w:id="1265" w:name="_Toc51936687"/>
      <w:bookmarkStart w:id="1266" w:name="_Toc58230357"/>
      <w:bookmarkStart w:id="1267" w:name="_Toc187929158"/>
      <w:bookmarkEnd w:id="1260"/>
      <w:r>
        <w:t>7.10.2.1</w:t>
      </w:r>
      <w:r>
        <w:tab/>
        <w:t>N3IWF-initiated</w:t>
      </w:r>
      <w:r w:rsidR="00FC30FC">
        <w:t xml:space="preserve"> and TNGF-initiated</w:t>
      </w:r>
      <w:r>
        <w:t xml:space="preserve"> IKE SA rekeying procedure initiation</w:t>
      </w:r>
      <w:bookmarkEnd w:id="1261"/>
      <w:bookmarkEnd w:id="1262"/>
      <w:bookmarkEnd w:id="1263"/>
      <w:bookmarkEnd w:id="1264"/>
      <w:bookmarkEnd w:id="1265"/>
      <w:bookmarkEnd w:id="1266"/>
      <w:bookmarkEnd w:id="1267"/>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268" w:name="_CR7_10_2_2"/>
      <w:bookmarkStart w:id="1269" w:name="_Toc20212148"/>
      <w:bookmarkStart w:id="1270" w:name="_Toc27745034"/>
      <w:bookmarkStart w:id="1271" w:name="_Toc36114835"/>
      <w:bookmarkStart w:id="1272" w:name="_Toc45271429"/>
      <w:bookmarkStart w:id="1273" w:name="_Toc51936688"/>
      <w:bookmarkStart w:id="1274" w:name="_Toc58230358"/>
      <w:bookmarkStart w:id="1275" w:name="_Toc187929159"/>
      <w:bookmarkEnd w:id="1268"/>
      <w:r>
        <w:t>7.10.2.2</w:t>
      </w:r>
      <w:r>
        <w:tab/>
        <w:t xml:space="preserve">N3IWF-initiated </w:t>
      </w:r>
      <w:r w:rsidR="00FC30FC">
        <w:t xml:space="preserve">and TNGF-initiated </w:t>
      </w:r>
      <w:r>
        <w:t>IKE SA rekeying procedure completion</w:t>
      </w:r>
      <w:bookmarkEnd w:id="1269"/>
      <w:bookmarkEnd w:id="1270"/>
      <w:bookmarkEnd w:id="1271"/>
      <w:bookmarkEnd w:id="1272"/>
      <w:bookmarkEnd w:id="1273"/>
      <w:bookmarkEnd w:id="1274"/>
      <w:bookmarkEnd w:id="1275"/>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276" w:name="_CR7_10_2_3"/>
      <w:bookmarkStart w:id="1277" w:name="_Toc20212149"/>
      <w:bookmarkStart w:id="1278" w:name="_Toc27745035"/>
      <w:bookmarkStart w:id="1279" w:name="_Toc36114836"/>
      <w:bookmarkStart w:id="1280" w:name="_Toc45271430"/>
      <w:bookmarkStart w:id="1281" w:name="_Toc51936689"/>
      <w:bookmarkStart w:id="1282" w:name="_Toc58230359"/>
      <w:bookmarkStart w:id="1283" w:name="_Toc187929160"/>
      <w:bookmarkEnd w:id="1276"/>
      <w:r>
        <w:t>7.10.2.3</w:t>
      </w:r>
      <w:r>
        <w:tab/>
        <w:t>Abnormal cases</w:t>
      </w:r>
      <w:bookmarkEnd w:id="1277"/>
      <w:bookmarkEnd w:id="1278"/>
      <w:bookmarkEnd w:id="1279"/>
      <w:bookmarkEnd w:id="1280"/>
      <w:bookmarkEnd w:id="1281"/>
      <w:bookmarkEnd w:id="1282"/>
      <w:bookmarkEnd w:id="1283"/>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284" w:name="_CR7_10_3"/>
      <w:bookmarkStart w:id="1285" w:name="_Toc20212150"/>
      <w:bookmarkStart w:id="1286" w:name="_Toc27745036"/>
      <w:bookmarkStart w:id="1287" w:name="_Toc36114837"/>
      <w:bookmarkStart w:id="1288" w:name="_Toc45271431"/>
      <w:bookmarkStart w:id="1289" w:name="_Toc51936690"/>
      <w:bookmarkStart w:id="1290" w:name="_Toc58230360"/>
      <w:bookmarkStart w:id="1291" w:name="_Toc187929161"/>
      <w:bookmarkEnd w:id="1284"/>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285"/>
      <w:bookmarkEnd w:id="1286"/>
      <w:bookmarkEnd w:id="1287"/>
      <w:bookmarkEnd w:id="1288"/>
      <w:bookmarkEnd w:id="1289"/>
      <w:bookmarkEnd w:id="1290"/>
      <w:bookmarkEnd w:id="1291"/>
    </w:p>
    <w:p w14:paraId="04E42D1B" w14:textId="77777777" w:rsidR="00C3286D" w:rsidRDefault="00C3286D" w:rsidP="00C3286D">
      <w:pPr>
        <w:pStyle w:val="Heading4"/>
      </w:pPr>
      <w:bookmarkStart w:id="1292" w:name="_CR7_10_3_1"/>
      <w:bookmarkStart w:id="1293" w:name="_Toc20212151"/>
      <w:bookmarkStart w:id="1294" w:name="_Toc27745037"/>
      <w:bookmarkStart w:id="1295" w:name="_Toc36114838"/>
      <w:bookmarkStart w:id="1296" w:name="_Toc45271432"/>
      <w:bookmarkStart w:id="1297" w:name="_Toc51936691"/>
      <w:bookmarkStart w:id="1298" w:name="_Toc58230361"/>
      <w:bookmarkStart w:id="1299" w:name="_Toc187929162"/>
      <w:bookmarkEnd w:id="1292"/>
      <w:r>
        <w:t>7.10.3.1</w:t>
      </w:r>
      <w:r>
        <w:tab/>
        <w:t>UE-initiated IKE SA rekeying procedure initiation</w:t>
      </w:r>
      <w:bookmarkEnd w:id="1293"/>
      <w:bookmarkEnd w:id="1294"/>
      <w:bookmarkEnd w:id="1295"/>
      <w:bookmarkEnd w:id="1296"/>
      <w:bookmarkEnd w:id="1297"/>
      <w:bookmarkEnd w:id="1298"/>
      <w:bookmarkEnd w:id="1299"/>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300" w:name="_CR7_10_3_2"/>
      <w:bookmarkStart w:id="1301" w:name="_Toc20212152"/>
      <w:bookmarkStart w:id="1302" w:name="_Toc27745038"/>
      <w:bookmarkStart w:id="1303" w:name="_Toc36114839"/>
      <w:bookmarkStart w:id="1304" w:name="_Toc45271433"/>
      <w:bookmarkStart w:id="1305" w:name="_Toc51936692"/>
      <w:bookmarkStart w:id="1306" w:name="_Toc58230362"/>
      <w:bookmarkStart w:id="1307" w:name="_Toc187929163"/>
      <w:bookmarkEnd w:id="1300"/>
      <w:r>
        <w:t>7.10.3.2</w:t>
      </w:r>
      <w:r>
        <w:tab/>
        <w:t>UE-initiated IKE SA rekeying procedure completion</w:t>
      </w:r>
      <w:bookmarkEnd w:id="1301"/>
      <w:bookmarkEnd w:id="1302"/>
      <w:bookmarkEnd w:id="1303"/>
      <w:bookmarkEnd w:id="1304"/>
      <w:bookmarkEnd w:id="1305"/>
      <w:bookmarkEnd w:id="1306"/>
      <w:bookmarkEnd w:id="1307"/>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308" w:name="_CR7_10_3_3"/>
      <w:bookmarkStart w:id="1309" w:name="_Toc20212153"/>
      <w:bookmarkStart w:id="1310" w:name="_Toc27745039"/>
      <w:bookmarkStart w:id="1311" w:name="_Toc36114840"/>
      <w:bookmarkStart w:id="1312" w:name="_Toc45271434"/>
      <w:bookmarkStart w:id="1313" w:name="_Toc51936693"/>
      <w:bookmarkStart w:id="1314" w:name="_Toc58230363"/>
      <w:bookmarkStart w:id="1315" w:name="_Toc187929164"/>
      <w:bookmarkEnd w:id="1308"/>
      <w:r>
        <w:t>7.10.3.3</w:t>
      </w:r>
      <w:r>
        <w:tab/>
        <w:t>Abnormal cases</w:t>
      </w:r>
      <w:bookmarkEnd w:id="1309"/>
      <w:bookmarkEnd w:id="1310"/>
      <w:bookmarkEnd w:id="1311"/>
      <w:bookmarkEnd w:id="1312"/>
      <w:bookmarkEnd w:id="1313"/>
      <w:bookmarkEnd w:id="1314"/>
      <w:bookmarkEnd w:id="1315"/>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316" w:name="_CR7_11"/>
      <w:bookmarkStart w:id="1317" w:name="_Toc20212154"/>
      <w:bookmarkStart w:id="1318" w:name="_Toc27745040"/>
      <w:bookmarkStart w:id="1319" w:name="_Toc36114841"/>
      <w:bookmarkStart w:id="1320" w:name="_Toc45271435"/>
      <w:bookmarkStart w:id="1321" w:name="_Toc51936694"/>
      <w:bookmarkStart w:id="1322" w:name="_Toc58230364"/>
      <w:bookmarkStart w:id="1323" w:name="_Toc187929165"/>
      <w:bookmarkEnd w:id="1316"/>
      <w:r>
        <w:t>7.11</w:t>
      </w:r>
      <w:r>
        <w:tab/>
        <w:t>IPsec SA rekeying procedure</w:t>
      </w:r>
      <w:bookmarkEnd w:id="1317"/>
      <w:bookmarkEnd w:id="1318"/>
      <w:bookmarkEnd w:id="1319"/>
      <w:bookmarkEnd w:id="1320"/>
      <w:bookmarkEnd w:id="1321"/>
      <w:bookmarkEnd w:id="1322"/>
      <w:bookmarkEnd w:id="1323"/>
    </w:p>
    <w:p w14:paraId="328794E0" w14:textId="77777777" w:rsidR="00C3286D" w:rsidRDefault="00C3286D" w:rsidP="00C3286D">
      <w:pPr>
        <w:pStyle w:val="Heading3"/>
        <w:rPr>
          <w:rFonts w:eastAsia="SimSun"/>
        </w:rPr>
      </w:pPr>
      <w:bookmarkStart w:id="1324" w:name="_CR7_11_1"/>
      <w:bookmarkStart w:id="1325" w:name="_Toc20212155"/>
      <w:bookmarkStart w:id="1326" w:name="_Toc27745041"/>
      <w:bookmarkStart w:id="1327" w:name="_Toc36114842"/>
      <w:bookmarkStart w:id="1328" w:name="_Toc45271436"/>
      <w:bookmarkStart w:id="1329" w:name="_Toc51936695"/>
      <w:bookmarkStart w:id="1330" w:name="_Toc58230365"/>
      <w:bookmarkStart w:id="1331" w:name="_Toc187929166"/>
      <w:bookmarkEnd w:id="1324"/>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325"/>
      <w:bookmarkEnd w:id="1326"/>
      <w:bookmarkEnd w:id="1327"/>
      <w:bookmarkEnd w:id="1328"/>
      <w:bookmarkEnd w:id="1329"/>
      <w:bookmarkEnd w:id="1330"/>
      <w:bookmarkEnd w:id="1331"/>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332" w:name="_CR7_11_2"/>
      <w:bookmarkStart w:id="1333" w:name="_Toc20212156"/>
      <w:bookmarkStart w:id="1334" w:name="_Toc27745042"/>
      <w:bookmarkStart w:id="1335" w:name="_Toc36114843"/>
      <w:bookmarkStart w:id="1336" w:name="_Toc45271437"/>
      <w:bookmarkStart w:id="1337" w:name="_Toc51936696"/>
      <w:bookmarkStart w:id="1338" w:name="_Toc58230366"/>
      <w:bookmarkStart w:id="1339" w:name="_Toc187929167"/>
      <w:bookmarkEnd w:id="1332"/>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333"/>
      <w:bookmarkEnd w:id="1334"/>
      <w:bookmarkEnd w:id="1335"/>
      <w:bookmarkEnd w:id="1336"/>
      <w:bookmarkEnd w:id="1337"/>
      <w:bookmarkEnd w:id="1338"/>
      <w:bookmarkEnd w:id="1339"/>
    </w:p>
    <w:p w14:paraId="4E96BF5A" w14:textId="77777777" w:rsidR="00C3286D" w:rsidRDefault="00C3286D" w:rsidP="00C3286D">
      <w:pPr>
        <w:pStyle w:val="Heading4"/>
      </w:pPr>
      <w:bookmarkStart w:id="1340" w:name="_CR7_11_2_1"/>
      <w:bookmarkStart w:id="1341" w:name="_Toc20212157"/>
      <w:bookmarkStart w:id="1342" w:name="_Toc27745043"/>
      <w:bookmarkStart w:id="1343" w:name="_Toc36114844"/>
      <w:bookmarkStart w:id="1344" w:name="_Toc45271438"/>
      <w:bookmarkStart w:id="1345" w:name="_Toc51936697"/>
      <w:bookmarkStart w:id="1346" w:name="_Toc58230367"/>
      <w:bookmarkStart w:id="1347" w:name="_Toc187929168"/>
      <w:bookmarkEnd w:id="1340"/>
      <w:r>
        <w:t>7.11.2.1</w:t>
      </w:r>
      <w:r>
        <w:tab/>
        <w:t>N3IWF-initiated</w:t>
      </w:r>
      <w:r w:rsidR="00BA5AA5">
        <w:t xml:space="preserve"> and TNGF-initiated</w:t>
      </w:r>
      <w:r>
        <w:t xml:space="preserve"> IPsec SA rekeying procedure initiation</w:t>
      </w:r>
      <w:bookmarkEnd w:id="1341"/>
      <w:bookmarkEnd w:id="1342"/>
      <w:bookmarkEnd w:id="1343"/>
      <w:bookmarkEnd w:id="1344"/>
      <w:bookmarkEnd w:id="1345"/>
      <w:bookmarkEnd w:id="1346"/>
      <w:bookmarkEnd w:id="1347"/>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348" w:name="_CR7_11_2_2"/>
      <w:bookmarkStart w:id="1349" w:name="_Toc20212158"/>
      <w:bookmarkStart w:id="1350" w:name="_Toc27745044"/>
      <w:bookmarkStart w:id="1351" w:name="_Toc36114845"/>
      <w:bookmarkStart w:id="1352" w:name="_Toc45271439"/>
      <w:bookmarkStart w:id="1353" w:name="_Toc51936698"/>
      <w:bookmarkStart w:id="1354" w:name="_Toc58230368"/>
      <w:bookmarkStart w:id="1355" w:name="_Toc187929169"/>
      <w:bookmarkEnd w:id="1348"/>
      <w:r>
        <w:t>7.11.2.2</w:t>
      </w:r>
      <w:r>
        <w:tab/>
        <w:t>N3IWF-initiated</w:t>
      </w:r>
      <w:r w:rsidR="00BA5AA5">
        <w:t xml:space="preserve"> and TNGF-initiated</w:t>
      </w:r>
      <w:r>
        <w:t xml:space="preserve"> IPsec SA rekeying procedure completion</w:t>
      </w:r>
      <w:bookmarkEnd w:id="1349"/>
      <w:bookmarkEnd w:id="1350"/>
      <w:bookmarkEnd w:id="1351"/>
      <w:bookmarkEnd w:id="1352"/>
      <w:bookmarkEnd w:id="1353"/>
      <w:bookmarkEnd w:id="1354"/>
      <w:bookmarkEnd w:id="1355"/>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356" w:name="_CR7_11_2_3"/>
      <w:bookmarkStart w:id="1357" w:name="_Toc20212159"/>
      <w:bookmarkStart w:id="1358" w:name="_Toc27745045"/>
      <w:bookmarkStart w:id="1359" w:name="_Toc36114846"/>
      <w:bookmarkStart w:id="1360" w:name="_Toc45271440"/>
      <w:bookmarkStart w:id="1361" w:name="_Toc51936699"/>
      <w:bookmarkStart w:id="1362" w:name="_Toc58230369"/>
      <w:bookmarkStart w:id="1363" w:name="_Toc187929170"/>
      <w:bookmarkEnd w:id="1356"/>
      <w:r>
        <w:t>7.11.2.3</w:t>
      </w:r>
      <w:r>
        <w:tab/>
        <w:t>Abnormal cases</w:t>
      </w:r>
      <w:bookmarkEnd w:id="1357"/>
      <w:bookmarkEnd w:id="1358"/>
      <w:bookmarkEnd w:id="1359"/>
      <w:bookmarkEnd w:id="1360"/>
      <w:bookmarkEnd w:id="1361"/>
      <w:bookmarkEnd w:id="1362"/>
      <w:bookmarkEnd w:id="1363"/>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364" w:name="_CR7_11_3"/>
      <w:bookmarkStart w:id="1365" w:name="_Toc20212160"/>
      <w:bookmarkStart w:id="1366" w:name="_Toc27745046"/>
      <w:bookmarkStart w:id="1367" w:name="_Toc36114847"/>
      <w:bookmarkStart w:id="1368" w:name="_Toc45271441"/>
      <w:bookmarkStart w:id="1369" w:name="_Toc51936700"/>
      <w:bookmarkStart w:id="1370" w:name="_Toc58230370"/>
      <w:bookmarkStart w:id="1371" w:name="_Toc187929171"/>
      <w:bookmarkEnd w:id="1364"/>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365"/>
      <w:bookmarkEnd w:id="1366"/>
      <w:bookmarkEnd w:id="1367"/>
      <w:bookmarkEnd w:id="1368"/>
      <w:bookmarkEnd w:id="1369"/>
      <w:bookmarkEnd w:id="1370"/>
      <w:bookmarkEnd w:id="1371"/>
    </w:p>
    <w:p w14:paraId="26219AE8" w14:textId="77777777" w:rsidR="00C3286D" w:rsidRDefault="00C3286D" w:rsidP="00C3286D">
      <w:pPr>
        <w:pStyle w:val="Heading4"/>
      </w:pPr>
      <w:bookmarkStart w:id="1372" w:name="_CR7_11_3_1"/>
      <w:bookmarkStart w:id="1373" w:name="_Toc20212161"/>
      <w:bookmarkStart w:id="1374" w:name="_Toc27745047"/>
      <w:bookmarkStart w:id="1375" w:name="_Toc36114848"/>
      <w:bookmarkStart w:id="1376" w:name="_Toc45271442"/>
      <w:bookmarkStart w:id="1377" w:name="_Toc51936701"/>
      <w:bookmarkStart w:id="1378" w:name="_Toc58230371"/>
      <w:bookmarkStart w:id="1379" w:name="_Toc187929172"/>
      <w:bookmarkEnd w:id="1372"/>
      <w:r>
        <w:t>7.11.3.1</w:t>
      </w:r>
      <w:r>
        <w:tab/>
        <w:t>UE-initiated IPsec SA rekeying procedure initiation</w:t>
      </w:r>
      <w:bookmarkEnd w:id="1373"/>
      <w:bookmarkEnd w:id="1374"/>
      <w:bookmarkEnd w:id="1375"/>
      <w:bookmarkEnd w:id="1376"/>
      <w:bookmarkEnd w:id="1377"/>
      <w:bookmarkEnd w:id="1378"/>
      <w:bookmarkEnd w:id="1379"/>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380" w:name="_CR7_11_3_2"/>
      <w:bookmarkStart w:id="1381" w:name="_Toc20212162"/>
      <w:bookmarkStart w:id="1382" w:name="_Toc27745048"/>
      <w:bookmarkStart w:id="1383" w:name="_Toc36114849"/>
      <w:bookmarkStart w:id="1384" w:name="_Toc45271443"/>
      <w:bookmarkStart w:id="1385" w:name="_Toc51936702"/>
      <w:bookmarkStart w:id="1386" w:name="_Toc58230372"/>
      <w:bookmarkStart w:id="1387" w:name="_Toc187929173"/>
      <w:bookmarkEnd w:id="1380"/>
      <w:r>
        <w:t>7.11</w:t>
      </w:r>
      <w:r w:rsidRPr="00B5626F">
        <w:t>.3.2</w:t>
      </w:r>
      <w:r>
        <w:tab/>
        <w:t>UE-initiated IPsec SA rekeying procedure completion</w:t>
      </w:r>
      <w:bookmarkEnd w:id="1381"/>
      <w:bookmarkEnd w:id="1382"/>
      <w:bookmarkEnd w:id="1383"/>
      <w:bookmarkEnd w:id="1384"/>
      <w:bookmarkEnd w:id="1385"/>
      <w:bookmarkEnd w:id="1386"/>
      <w:bookmarkEnd w:id="1387"/>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388" w:name="_CR7_11_3_3"/>
      <w:bookmarkStart w:id="1389" w:name="_Toc20212163"/>
      <w:bookmarkStart w:id="1390" w:name="_Toc27745049"/>
      <w:bookmarkStart w:id="1391" w:name="_Toc36114850"/>
      <w:bookmarkStart w:id="1392" w:name="_Toc45271444"/>
      <w:bookmarkStart w:id="1393" w:name="_Toc51936703"/>
      <w:bookmarkStart w:id="1394" w:name="_Toc58230373"/>
      <w:bookmarkStart w:id="1395" w:name="_Toc187929174"/>
      <w:bookmarkEnd w:id="1388"/>
      <w:r>
        <w:t>7.11.3.3</w:t>
      </w:r>
      <w:r>
        <w:tab/>
        <w:t>Abnormal cases</w:t>
      </w:r>
      <w:bookmarkEnd w:id="1389"/>
      <w:bookmarkEnd w:id="1390"/>
      <w:bookmarkEnd w:id="1391"/>
      <w:bookmarkEnd w:id="1392"/>
      <w:bookmarkEnd w:id="1393"/>
      <w:bookmarkEnd w:id="1394"/>
      <w:bookmarkEnd w:id="1395"/>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396" w:name="_CR7A"/>
      <w:bookmarkStart w:id="1397" w:name="_Toc36114851"/>
      <w:bookmarkStart w:id="1398" w:name="_Toc45271445"/>
      <w:bookmarkStart w:id="1399" w:name="_Toc51936704"/>
      <w:bookmarkStart w:id="1400" w:name="_Toc58230374"/>
      <w:bookmarkStart w:id="1401" w:name="_Toc20212164"/>
      <w:bookmarkStart w:id="1402" w:name="_Toc27745050"/>
      <w:bookmarkStart w:id="1403" w:name="_Toc187929175"/>
      <w:bookmarkEnd w:id="1396"/>
      <w:r>
        <w:rPr>
          <w:rFonts w:eastAsia="SimSun"/>
        </w:rPr>
        <w:t>7A</w:t>
      </w:r>
      <w:r w:rsidRPr="000030BA">
        <w:rPr>
          <w:rFonts w:eastAsia="SimSun"/>
        </w:rPr>
        <w:tab/>
      </w:r>
      <w:r w:rsidR="0004140F">
        <w:rPr>
          <w:rFonts w:eastAsia="SimSun"/>
        </w:rPr>
        <w:t>void</w:t>
      </w:r>
      <w:bookmarkEnd w:id="1397"/>
      <w:bookmarkEnd w:id="1398"/>
      <w:bookmarkEnd w:id="1399"/>
      <w:bookmarkEnd w:id="1400"/>
      <w:bookmarkEnd w:id="1403"/>
    </w:p>
    <w:p w14:paraId="559EF0E9" w14:textId="77777777" w:rsidR="00617F38" w:rsidRDefault="00C13D36" w:rsidP="00617F38">
      <w:pPr>
        <w:pStyle w:val="Heading1"/>
      </w:pPr>
      <w:bookmarkStart w:id="1404" w:name="_CR8"/>
      <w:bookmarkStart w:id="1405" w:name="_Toc36114856"/>
      <w:bookmarkStart w:id="1406" w:name="_Toc45271450"/>
      <w:bookmarkStart w:id="1407" w:name="_Toc51936709"/>
      <w:bookmarkStart w:id="1408" w:name="_Toc58230379"/>
      <w:bookmarkStart w:id="1409" w:name="_Toc187929176"/>
      <w:bookmarkEnd w:id="1404"/>
      <w:r>
        <w:t>8</w:t>
      </w:r>
      <w:r w:rsidR="00617F38">
        <w:tab/>
      </w:r>
      <w:r w:rsidR="004B5889">
        <w:t>M</w:t>
      </w:r>
      <w:r w:rsidR="00335B5D">
        <w:t>essage</w:t>
      </w:r>
      <w:r w:rsidR="004B5889">
        <w:t xml:space="preserve"> </w:t>
      </w:r>
      <w:r w:rsidR="009C5CB7">
        <w:t>t</w:t>
      </w:r>
      <w:r w:rsidR="00101E94">
        <w:t xml:space="preserve">ransport </w:t>
      </w:r>
      <w:r w:rsidR="004B5889">
        <w:t>procedures</w:t>
      </w:r>
      <w:bookmarkEnd w:id="1401"/>
      <w:bookmarkEnd w:id="1402"/>
      <w:bookmarkEnd w:id="1405"/>
      <w:bookmarkEnd w:id="1406"/>
      <w:bookmarkEnd w:id="1407"/>
      <w:bookmarkEnd w:id="1408"/>
      <w:bookmarkEnd w:id="1409"/>
    </w:p>
    <w:p w14:paraId="4D8CF575" w14:textId="77777777" w:rsidR="00617F38" w:rsidRDefault="00575B29" w:rsidP="00617F38">
      <w:pPr>
        <w:pStyle w:val="Heading2"/>
      </w:pPr>
      <w:bookmarkStart w:id="1410" w:name="_CR8_1"/>
      <w:bookmarkStart w:id="1411" w:name="_Toc20212165"/>
      <w:bookmarkStart w:id="1412" w:name="_Toc27745051"/>
      <w:bookmarkStart w:id="1413" w:name="_Toc36114857"/>
      <w:bookmarkStart w:id="1414" w:name="_Toc45271451"/>
      <w:bookmarkStart w:id="1415" w:name="_Toc51936710"/>
      <w:bookmarkStart w:id="1416" w:name="_Toc58230380"/>
      <w:bookmarkStart w:id="1417" w:name="_Toc187929177"/>
      <w:bookmarkEnd w:id="1410"/>
      <w:r>
        <w:t>8</w:t>
      </w:r>
      <w:r w:rsidR="00617F38">
        <w:t>.1</w:t>
      </w:r>
      <w:r w:rsidR="00617F38">
        <w:tab/>
        <w:t>General</w:t>
      </w:r>
      <w:bookmarkEnd w:id="1411"/>
      <w:bookmarkEnd w:id="1412"/>
      <w:bookmarkEnd w:id="1413"/>
      <w:bookmarkEnd w:id="1414"/>
      <w:bookmarkEnd w:id="1415"/>
      <w:bookmarkEnd w:id="1416"/>
      <w:bookmarkEnd w:id="1417"/>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418"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419" w:name="_CR8_2"/>
      <w:bookmarkStart w:id="1420" w:name="_Toc27745052"/>
      <w:bookmarkStart w:id="1421" w:name="_Toc36114858"/>
      <w:bookmarkStart w:id="1422" w:name="_Toc45271452"/>
      <w:bookmarkStart w:id="1423" w:name="_Toc51936711"/>
      <w:bookmarkStart w:id="1424" w:name="_Toc58230381"/>
      <w:bookmarkStart w:id="1425" w:name="_Toc187929178"/>
      <w:bookmarkEnd w:id="1419"/>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418"/>
      <w:bookmarkEnd w:id="1420"/>
      <w:bookmarkEnd w:id="1421"/>
      <w:bookmarkEnd w:id="1422"/>
      <w:bookmarkEnd w:id="1423"/>
      <w:bookmarkEnd w:id="1424"/>
      <w:bookmarkEnd w:id="1425"/>
    </w:p>
    <w:p w14:paraId="6A70BBBA" w14:textId="77777777" w:rsidR="003A1F08" w:rsidRDefault="003A1F08" w:rsidP="003A1F08">
      <w:pPr>
        <w:pStyle w:val="Heading3"/>
        <w:rPr>
          <w:noProof/>
          <w:lang w:val="en-US" w:eastAsia="zh-CN"/>
        </w:rPr>
      </w:pPr>
      <w:bookmarkStart w:id="1426" w:name="_CR8_2_1"/>
      <w:bookmarkStart w:id="1427" w:name="_Toc20212167"/>
      <w:bookmarkStart w:id="1428" w:name="_Toc27745053"/>
      <w:bookmarkStart w:id="1429" w:name="_Toc36114859"/>
      <w:bookmarkStart w:id="1430" w:name="_Toc45271453"/>
      <w:bookmarkStart w:id="1431" w:name="_Toc51936712"/>
      <w:bookmarkStart w:id="1432" w:name="_Toc58230382"/>
      <w:bookmarkStart w:id="1433" w:name="_Toc187929179"/>
      <w:bookmarkEnd w:id="1426"/>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27"/>
      <w:bookmarkEnd w:id="1428"/>
      <w:bookmarkEnd w:id="1429"/>
      <w:bookmarkEnd w:id="1430"/>
      <w:bookmarkEnd w:id="1431"/>
      <w:bookmarkEnd w:id="1432"/>
      <w:bookmarkEnd w:id="1433"/>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434" w:name="_Toc20212168"/>
      <w:bookmarkStart w:id="1435"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436" w:name="_CR8_2_2"/>
      <w:bookmarkStart w:id="1437" w:name="_Toc36114860"/>
      <w:bookmarkStart w:id="1438" w:name="_Toc45271454"/>
      <w:bookmarkStart w:id="1439" w:name="_Toc51936713"/>
      <w:bookmarkStart w:id="1440" w:name="_Toc58230383"/>
      <w:bookmarkStart w:id="1441" w:name="_Toc187929180"/>
      <w:bookmarkEnd w:id="1436"/>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434"/>
      <w:bookmarkEnd w:id="1435"/>
      <w:bookmarkEnd w:id="1437"/>
      <w:bookmarkEnd w:id="1438"/>
      <w:bookmarkEnd w:id="1439"/>
      <w:bookmarkEnd w:id="1440"/>
      <w:bookmarkEnd w:id="1441"/>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bookmarkStart w:id="1442" w:name="_CRFigure8_2_21"/>
      <w:r w:rsidRPr="0046444F">
        <w:t>Figure </w:t>
      </w:r>
      <w:bookmarkEnd w:id="1442"/>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bookmarkStart w:id="1443" w:name="_CRFigure8_2_22"/>
      <w:r w:rsidRPr="0046444F">
        <w:t>Figure </w:t>
      </w:r>
      <w:bookmarkEnd w:id="1443"/>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444" w:name="_CR8_2_3"/>
      <w:bookmarkStart w:id="1445" w:name="_Toc20212169"/>
      <w:bookmarkStart w:id="1446" w:name="_Toc27745055"/>
      <w:bookmarkStart w:id="1447" w:name="_Toc36114861"/>
      <w:bookmarkStart w:id="1448" w:name="_Toc45271455"/>
      <w:bookmarkStart w:id="1449" w:name="_Toc51936714"/>
      <w:bookmarkStart w:id="1450" w:name="_Toc58230384"/>
      <w:bookmarkStart w:id="1451" w:name="_Toc187929181"/>
      <w:bookmarkEnd w:id="1444"/>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445"/>
      <w:bookmarkEnd w:id="1446"/>
      <w:bookmarkEnd w:id="1447"/>
      <w:bookmarkEnd w:id="1448"/>
      <w:bookmarkEnd w:id="1449"/>
      <w:bookmarkEnd w:id="1450"/>
      <w:bookmarkEnd w:id="1451"/>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452" w:name="_CR8_2_3A"/>
      <w:bookmarkStart w:id="1453" w:name="_Toc45271456"/>
      <w:bookmarkStart w:id="1454" w:name="_Toc51936715"/>
      <w:bookmarkStart w:id="1455" w:name="_Toc58230385"/>
      <w:bookmarkStart w:id="1456" w:name="_Toc20212170"/>
      <w:bookmarkStart w:id="1457" w:name="_Toc27745056"/>
      <w:bookmarkStart w:id="1458" w:name="_Toc36114862"/>
      <w:bookmarkStart w:id="1459" w:name="_Toc187929182"/>
      <w:bookmarkEnd w:id="145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453"/>
      <w:bookmarkEnd w:id="1454"/>
      <w:bookmarkEnd w:id="1455"/>
      <w:bookmarkEnd w:id="1459"/>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460" w:name="_CR8_2_4"/>
      <w:bookmarkStart w:id="1461" w:name="_Toc45271457"/>
      <w:bookmarkStart w:id="1462" w:name="_Toc51936716"/>
      <w:bookmarkStart w:id="1463" w:name="_Toc58230386"/>
      <w:bookmarkStart w:id="1464" w:name="_Toc187929183"/>
      <w:bookmarkEnd w:id="1460"/>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456"/>
      <w:bookmarkEnd w:id="1457"/>
      <w:bookmarkEnd w:id="1458"/>
      <w:bookmarkEnd w:id="1461"/>
      <w:bookmarkEnd w:id="1462"/>
      <w:bookmarkEnd w:id="1463"/>
      <w:bookmarkEnd w:id="1464"/>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465" w:name="_CR8_2_5"/>
      <w:bookmarkStart w:id="1466" w:name="_Toc20212171"/>
      <w:bookmarkStart w:id="1467" w:name="_Toc27745057"/>
      <w:bookmarkStart w:id="1468" w:name="_Toc36114863"/>
      <w:bookmarkStart w:id="1469" w:name="_Toc45271458"/>
      <w:bookmarkStart w:id="1470" w:name="_Toc51936717"/>
      <w:bookmarkStart w:id="1471" w:name="_Toc58230387"/>
      <w:bookmarkStart w:id="1472" w:name="_Toc187929184"/>
      <w:bookmarkEnd w:id="1465"/>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466"/>
      <w:bookmarkEnd w:id="1467"/>
      <w:bookmarkEnd w:id="1468"/>
      <w:bookmarkEnd w:id="1469"/>
      <w:bookmarkEnd w:id="1470"/>
      <w:bookmarkEnd w:id="1471"/>
      <w:bookmarkEnd w:id="1472"/>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473" w:name="_CR8_3"/>
      <w:bookmarkStart w:id="1474" w:name="_Toc20212172"/>
      <w:bookmarkStart w:id="1475" w:name="_Toc27745058"/>
      <w:bookmarkStart w:id="1476" w:name="_Toc36114864"/>
      <w:bookmarkStart w:id="1477" w:name="_Toc45271459"/>
      <w:bookmarkStart w:id="1478" w:name="_Toc51936718"/>
      <w:bookmarkStart w:id="1479" w:name="_Toc58230388"/>
      <w:bookmarkStart w:id="1480" w:name="_Toc187929185"/>
      <w:bookmarkEnd w:id="1473"/>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474"/>
      <w:bookmarkEnd w:id="1475"/>
      <w:bookmarkEnd w:id="1476"/>
      <w:bookmarkEnd w:id="1477"/>
      <w:bookmarkEnd w:id="1478"/>
      <w:bookmarkEnd w:id="1479"/>
      <w:bookmarkEnd w:id="1480"/>
    </w:p>
    <w:p w14:paraId="76C3A067" w14:textId="77777777" w:rsidR="00855DCF" w:rsidRDefault="00855DCF" w:rsidP="00855DCF">
      <w:pPr>
        <w:pStyle w:val="Heading3"/>
        <w:rPr>
          <w:noProof/>
          <w:lang w:val="en-US" w:eastAsia="zh-CN"/>
        </w:rPr>
      </w:pPr>
      <w:bookmarkStart w:id="1481" w:name="_CR8_3_1"/>
      <w:bookmarkStart w:id="1482" w:name="_Toc20212173"/>
      <w:bookmarkStart w:id="1483" w:name="_Toc27745059"/>
      <w:bookmarkStart w:id="1484" w:name="_Toc36114865"/>
      <w:bookmarkStart w:id="1485" w:name="_Toc45271460"/>
      <w:bookmarkStart w:id="1486" w:name="_Toc51936719"/>
      <w:bookmarkStart w:id="1487" w:name="_Toc58230389"/>
      <w:bookmarkStart w:id="1488" w:name="_Toc187929186"/>
      <w:bookmarkEnd w:id="148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482"/>
      <w:bookmarkEnd w:id="1483"/>
      <w:bookmarkEnd w:id="1484"/>
      <w:bookmarkEnd w:id="1485"/>
      <w:bookmarkEnd w:id="1486"/>
      <w:bookmarkEnd w:id="1487"/>
      <w:bookmarkEnd w:id="1488"/>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2D0C4108" w:rsidR="004E7511" w:rsidRPr="00B56030" w:rsidRDefault="004E7511" w:rsidP="004E7511">
      <w:pPr>
        <w:pStyle w:val="NO"/>
      </w:pPr>
      <w:r>
        <w:t>NOTE</w:t>
      </w:r>
      <w:r w:rsidR="00EA5D54">
        <w:t> 1</w:t>
      </w:r>
      <w:r>
        <w:t>:</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7079C431" w14:textId="7E108F09" w:rsidR="00EA5D54" w:rsidRDefault="00EA5D54" w:rsidP="00EA5D54">
      <w:pPr>
        <w:pStyle w:val="NO"/>
      </w:pPr>
      <w:r>
        <w:t>NOTE 2:</w:t>
      </w:r>
      <w:r>
        <w:tab/>
        <w:t xml:space="preserve">The </w:t>
      </w:r>
      <w:r w:rsidRPr="00344A15">
        <w:t>UE determine</w:t>
      </w:r>
      <w:r>
        <w:t>s</w:t>
      </w:r>
      <w:r w:rsidRPr="00344A15">
        <w:t xml:space="preserve"> the QFI associated with the uplink user data packet by evaluating the QoS rules of the PDU </w:t>
      </w:r>
      <w:r>
        <w:t>s</w:t>
      </w:r>
      <w:r w:rsidRPr="00344A15">
        <w:t>ession</w:t>
      </w:r>
      <w:r>
        <w:t xml:space="preserve"> as specified in </w:t>
      </w:r>
      <w:r w:rsidRPr="00344A15">
        <w:t>3GPP TS 24.501 [</w:t>
      </w:r>
      <w:r w:rsidRPr="00EA5D54">
        <w:t>4</w:t>
      </w:r>
      <w:r w:rsidRPr="00344A15">
        <w:t>]</w:t>
      </w:r>
      <w:r>
        <w:t>.</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489" w:name="_CR8_3_2"/>
      <w:bookmarkStart w:id="1490" w:name="_Toc20212174"/>
      <w:bookmarkStart w:id="1491" w:name="_Toc27745060"/>
      <w:bookmarkStart w:id="1492" w:name="_Toc36114866"/>
      <w:bookmarkStart w:id="1493" w:name="_Toc45271461"/>
      <w:bookmarkStart w:id="1494" w:name="_Toc51936720"/>
      <w:bookmarkStart w:id="1495" w:name="_Toc58230390"/>
      <w:bookmarkStart w:id="1496" w:name="_Toc187929187"/>
      <w:bookmarkEnd w:id="1489"/>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490"/>
      <w:bookmarkEnd w:id="1491"/>
      <w:bookmarkEnd w:id="1492"/>
      <w:bookmarkEnd w:id="1493"/>
      <w:bookmarkEnd w:id="1494"/>
      <w:bookmarkEnd w:id="1495"/>
      <w:bookmarkEnd w:id="1496"/>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604F42FF"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w:t>
      </w:r>
      <w:r w:rsidR="004A266C">
        <w:rPr>
          <w:noProof/>
          <w:lang w:val="en-US" w:eastAsia="zh-CN"/>
        </w:rPr>
        <w:t>6</w:t>
      </w:r>
      <w:r>
        <w:rPr>
          <w:noProof/>
          <w:lang w:val="en-US" w:eastAsia="zh-CN"/>
        </w:rPr>
        <w:t xml:space="preserve"> datagram is the outer IP datagram.</w:t>
      </w:r>
    </w:p>
    <w:p w14:paraId="45699328" w14:textId="5C5877B4"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the</w:t>
      </w:r>
      <w:r w:rsidR="004A266C">
        <w:rPr>
          <w:noProof/>
          <w:lang w:val="en-US" w:eastAsia="zh-CN"/>
        </w:rPr>
        <w:t xml:space="preserve"> </w:t>
      </w:r>
      <w:r w:rsidR="00776FBD">
        <w:rPr>
          <w:noProof/>
          <w:lang w:val="en-US" w:eastAsia="zh-CN"/>
        </w:rPr>
        <w:t xml:space="preserv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497" w:name="_CR9"/>
      <w:bookmarkStart w:id="1498" w:name="_Toc20212175"/>
      <w:bookmarkStart w:id="1499" w:name="_Toc27745061"/>
      <w:bookmarkStart w:id="1500" w:name="_Toc36114867"/>
      <w:bookmarkStart w:id="1501" w:name="_Toc45271462"/>
      <w:bookmarkStart w:id="1502" w:name="_Toc51936721"/>
      <w:bookmarkStart w:id="1503" w:name="_Toc58230391"/>
      <w:bookmarkStart w:id="1504" w:name="_Toc187929188"/>
      <w:bookmarkEnd w:id="1497"/>
      <w:r>
        <w:rPr>
          <w:noProof/>
        </w:rPr>
        <w:t>9</w:t>
      </w:r>
      <w:r w:rsidR="00DF13ED">
        <w:rPr>
          <w:noProof/>
        </w:rPr>
        <w:tab/>
      </w:r>
      <w:r w:rsidR="0019549C">
        <w:rPr>
          <w:noProof/>
        </w:rPr>
        <w:t>P</w:t>
      </w:r>
      <w:r w:rsidR="00DF13ED">
        <w:rPr>
          <w:noProof/>
        </w:rPr>
        <w:t>arameters</w:t>
      </w:r>
      <w:r w:rsidR="0019549C">
        <w:rPr>
          <w:noProof/>
        </w:rPr>
        <w:t xml:space="preserve"> and coding</w:t>
      </w:r>
      <w:bookmarkEnd w:id="1498"/>
      <w:bookmarkEnd w:id="1499"/>
      <w:bookmarkEnd w:id="1500"/>
      <w:bookmarkEnd w:id="1501"/>
      <w:bookmarkEnd w:id="1502"/>
      <w:bookmarkEnd w:id="1503"/>
      <w:bookmarkEnd w:id="1504"/>
    </w:p>
    <w:p w14:paraId="1F2568E7" w14:textId="77777777" w:rsidR="00DF13ED" w:rsidRDefault="00C13D36" w:rsidP="00DF13ED">
      <w:pPr>
        <w:pStyle w:val="Heading2"/>
      </w:pPr>
      <w:bookmarkStart w:id="1505" w:name="_CR9_1"/>
      <w:bookmarkStart w:id="1506" w:name="_Toc20212176"/>
      <w:bookmarkStart w:id="1507" w:name="_Toc27745062"/>
      <w:bookmarkStart w:id="1508" w:name="_Toc36114868"/>
      <w:bookmarkStart w:id="1509" w:name="_Toc45271463"/>
      <w:bookmarkStart w:id="1510" w:name="_Toc51936722"/>
      <w:bookmarkStart w:id="1511" w:name="_Toc58230392"/>
      <w:bookmarkStart w:id="1512" w:name="_Toc187929189"/>
      <w:bookmarkEnd w:id="1505"/>
      <w:r>
        <w:t>9</w:t>
      </w:r>
      <w:r w:rsidR="00DF13ED">
        <w:t>.1</w:t>
      </w:r>
      <w:r w:rsidR="00DF13ED">
        <w:tab/>
        <w:t>General</w:t>
      </w:r>
      <w:bookmarkEnd w:id="1506"/>
      <w:bookmarkEnd w:id="1507"/>
      <w:bookmarkEnd w:id="1508"/>
      <w:bookmarkEnd w:id="1509"/>
      <w:bookmarkEnd w:id="1510"/>
      <w:bookmarkEnd w:id="1511"/>
      <w:bookmarkEnd w:id="1512"/>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513" w:name="_CR9_2"/>
      <w:bookmarkStart w:id="1514" w:name="_Toc20212177"/>
      <w:bookmarkStart w:id="1515" w:name="_Toc27745063"/>
      <w:bookmarkStart w:id="1516" w:name="_Toc36114869"/>
      <w:bookmarkStart w:id="1517" w:name="_Toc45271464"/>
      <w:bookmarkStart w:id="1518" w:name="_Toc51936723"/>
      <w:bookmarkStart w:id="1519" w:name="_Toc58230393"/>
      <w:bookmarkStart w:id="1520" w:name="_Toc187929190"/>
      <w:bookmarkEnd w:id="1513"/>
      <w:r>
        <w:t>9</w:t>
      </w:r>
      <w:r w:rsidR="00DF13ED">
        <w:t>.2</w:t>
      </w:r>
      <w:r w:rsidR="00DF13ED">
        <w:tab/>
        <w:t>3GPP specific coding information</w:t>
      </w:r>
      <w:bookmarkEnd w:id="1514"/>
      <w:bookmarkEnd w:id="1515"/>
      <w:bookmarkEnd w:id="1516"/>
      <w:bookmarkEnd w:id="1517"/>
      <w:bookmarkEnd w:id="1518"/>
      <w:bookmarkEnd w:id="1519"/>
      <w:bookmarkEnd w:id="1520"/>
    </w:p>
    <w:p w14:paraId="70DBCF66" w14:textId="77777777" w:rsidR="00B5348B" w:rsidRDefault="00B3565C" w:rsidP="00B5348B">
      <w:pPr>
        <w:pStyle w:val="Heading3"/>
      </w:pPr>
      <w:bookmarkStart w:id="1521" w:name="_CR9_2_1"/>
      <w:bookmarkStart w:id="1522" w:name="_Toc20212178"/>
      <w:bookmarkStart w:id="1523" w:name="_Toc27745064"/>
      <w:bookmarkStart w:id="1524" w:name="_Toc36114870"/>
      <w:bookmarkStart w:id="1525" w:name="_Toc45271465"/>
      <w:bookmarkStart w:id="1526" w:name="_Toc51936724"/>
      <w:bookmarkStart w:id="1527" w:name="_Toc58230394"/>
      <w:bookmarkStart w:id="1528" w:name="_Toc187929191"/>
      <w:bookmarkEnd w:id="1521"/>
      <w:r>
        <w:t>9.2.1</w:t>
      </w:r>
      <w:r w:rsidR="00B5348B">
        <w:tab/>
        <w:t>GUAMI</w:t>
      </w:r>
      <w:bookmarkEnd w:id="1522"/>
      <w:bookmarkEnd w:id="1523"/>
      <w:bookmarkEnd w:id="1524"/>
      <w:bookmarkEnd w:id="1525"/>
      <w:bookmarkEnd w:id="1526"/>
      <w:bookmarkEnd w:id="1527"/>
      <w:bookmarkEnd w:id="1528"/>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bookmarkStart w:id="1529" w:name="_CRFigure9_2_11"/>
      <w:r>
        <w:t>Figure </w:t>
      </w:r>
      <w:bookmarkEnd w:id="1529"/>
      <w:r w:rsidR="00B3565C" w:rsidRPr="00B3565C">
        <w:t>9.2.1</w:t>
      </w:r>
      <w:r w:rsidR="00A22705">
        <w:t>-</w:t>
      </w:r>
      <w:r w:rsidRPr="00B3565C">
        <w:t>1: GUAMI information element</w:t>
      </w:r>
    </w:p>
    <w:p w14:paraId="3676D651" w14:textId="77777777" w:rsidR="00B5348B" w:rsidRDefault="00B5348B" w:rsidP="00B5348B">
      <w:pPr>
        <w:pStyle w:val="TH"/>
      </w:pPr>
      <w:bookmarkStart w:id="1530" w:name="_CRTable9_2_11"/>
      <w:r w:rsidRPr="00B3565C">
        <w:t>Table </w:t>
      </w:r>
      <w:bookmarkEnd w:id="1530"/>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531" w:name="_CR9_2_2"/>
      <w:bookmarkStart w:id="1532" w:name="_Toc20212179"/>
      <w:bookmarkStart w:id="1533" w:name="_Toc27745065"/>
      <w:bookmarkStart w:id="1534" w:name="_Toc36114871"/>
      <w:bookmarkStart w:id="1535" w:name="_Toc45271466"/>
      <w:bookmarkStart w:id="1536" w:name="_Toc51936725"/>
      <w:bookmarkStart w:id="1537" w:name="_Toc58230395"/>
      <w:bookmarkStart w:id="1538" w:name="_Toc187929192"/>
      <w:bookmarkEnd w:id="1531"/>
      <w:r w:rsidRPr="00F761BE">
        <w:t>9.2.2</w:t>
      </w:r>
      <w:r w:rsidR="00B5348B" w:rsidRPr="00F761BE">
        <w:tab/>
        <w:t>Establishment cause for non-3GPP access</w:t>
      </w:r>
      <w:bookmarkEnd w:id="1532"/>
      <w:bookmarkEnd w:id="1533"/>
      <w:bookmarkEnd w:id="1534"/>
      <w:bookmarkEnd w:id="1535"/>
      <w:bookmarkEnd w:id="1536"/>
      <w:bookmarkEnd w:id="1537"/>
      <w:bookmarkEnd w:id="1538"/>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bookmarkStart w:id="1539" w:name="_CRFigure9_2_21"/>
      <w:r>
        <w:t>Figure </w:t>
      </w:r>
      <w:bookmarkEnd w:id="1539"/>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bookmarkStart w:id="1540" w:name="_CRTable9_2_21"/>
      <w:r w:rsidRPr="00AF01B0">
        <w:t>Table </w:t>
      </w:r>
      <w:bookmarkEnd w:id="1540"/>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541" w:name="_CR9_2_3"/>
      <w:bookmarkStart w:id="1542" w:name="_Toc20212180"/>
      <w:bookmarkStart w:id="1543" w:name="_Toc27745066"/>
      <w:bookmarkStart w:id="1544" w:name="_Toc36114872"/>
      <w:bookmarkStart w:id="1545" w:name="_Toc45271467"/>
      <w:bookmarkStart w:id="1546" w:name="_Toc51936726"/>
      <w:bookmarkStart w:id="1547" w:name="_Toc58230396"/>
      <w:bookmarkStart w:id="1548" w:name="_Toc187929193"/>
      <w:bookmarkEnd w:id="1541"/>
      <w:r>
        <w:rPr>
          <w:noProof/>
          <w:lang w:val="en-US" w:eastAsia="zh-CN"/>
        </w:rPr>
        <w:t>9.2.3</w:t>
      </w:r>
      <w:r w:rsidR="0069440F">
        <w:rPr>
          <w:noProof/>
          <w:lang w:val="en-US" w:eastAsia="zh-CN"/>
        </w:rPr>
        <w:tab/>
      </w:r>
      <w:r w:rsidR="0069440F">
        <w:rPr>
          <w:lang w:val="en-US"/>
        </w:rPr>
        <w:t>PLMN ID</w:t>
      </w:r>
      <w:bookmarkEnd w:id="1542"/>
      <w:bookmarkEnd w:id="1543"/>
      <w:bookmarkEnd w:id="1544"/>
      <w:bookmarkEnd w:id="1545"/>
      <w:bookmarkEnd w:id="1546"/>
      <w:bookmarkEnd w:id="1547"/>
      <w:bookmarkEnd w:id="1548"/>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bookmarkStart w:id="1549" w:name="_CRFigure9_2_31"/>
      <w:r>
        <w:t>Figure</w:t>
      </w:r>
      <w:r w:rsidRPr="003168A2">
        <w:t> </w:t>
      </w:r>
      <w:bookmarkEnd w:id="1549"/>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bookmarkStart w:id="1550" w:name="_CRTable9_2_31"/>
      <w:r>
        <w:t>Table</w:t>
      </w:r>
      <w:r w:rsidRPr="003168A2">
        <w:t> </w:t>
      </w:r>
      <w:bookmarkEnd w:id="1550"/>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551" w:name="_CR9_2_4"/>
      <w:bookmarkStart w:id="1552" w:name="_Toc20212181"/>
      <w:bookmarkStart w:id="1553" w:name="_Toc27745067"/>
      <w:bookmarkStart w:id="1554" w:name="_Toc36114873"/>
      <w:bookmarkStart w:id="1555" w:name="_Toc45271468"/>
      <w:bookmarkStart w:id="1556" w:name="_Toc51936727"/>
      <w:bookmarkStart w:id="1557" w:name="_Toc58230397"/>
      <w:bookmarkStart w:id="1558" w:name="_Toc187929194"/>
      <w:bookmarkEnd w:id="1551"/>
      <w:r>
        <w:rPr>
          <w:lang w:val="en-CA"/>
        </w:rPr>
        <w:t>9.2.4</w:t>
      </w:r>
      <w:r w:rsidR="0069440F" w:rsidRPr="001F0186">
        <w:rPr>
          <w:lang w:val="en-CA"/>
        </w:rPr>
        <w:tab/>
        <w:t>IKEv2 Notify Message Type value</w:t>
      </w:r>
      <w:bookmarkEnd w:id="1552"/>
      <w:bookmarkEnd w:id="1553"/>
      <w:bookmarkEnd w:id="1554"/>
      <w:bookmarkEnd w:id="1555"/>
      <w:bookmarkEnd w:id="1556"/>
      <w:bookmarkEnd w:id="1557"/>
      <w:bookmarkEnd w:id="1558"/>
    </w:p>
    <w:p w14:paraId="145F2D72" w14:textId="77777777" w:rsidR="0069440F" w:rsidRPr="001F0186" w:rsidRDefault="00B3565C" w:rsidP="0069440F">
      <w:pPr>
        <w:pStyle w:val="Heading4"/>
        <w:rPr>
          <w:lang w:val="en-CA"/>
        </w:rPr>
      </w:pPr>
      <w:bookmarkStart w:id="1559" w:name="_CR9_2_4_1"/>
      <w:bookmarkStart w:id="1560" w:name="_Toc20212182"/>
      <w:bookmarkStart w:id="1561" w:name="_Toc27745068"/>
      <w:bookmarkStart w:id="1562" w:name="_Toc36114874"/>
      <w:bookmarkStart w:id="1563" w:name="_Toc45271469"/>
      <w:bookmarkStart w:id="1564" w:name="_Toc51936728"/>
      <w:bookmarkStart w:id="1565" w:name="_Toc58230398"/>
      <w:bookmarkStart w:id="1566" w:name="_Toc187929195"/>
      <w:bookmarkEnd w:id="1559"/>
      <w:r>
        <w:rPr>
          <w:lang w:val="en-CA"/>
        </w:rPr>
        <w:t>9.2.4</w:t>
      </w:r>
      <w:r w:rsidR="0069440F">
        <w:rPr>
          <w:lang w:val="en-CA"/>
        </w:rPr>
        <w:t>.1</w:t>
      </w:r>
      <w:r w:rsidR="0069440F">
        <w:rPr>
          <w:lang w:val="en-CA"/>
        </w:rPr>
        <w:tab/>
        <w:t>General</w:t>
      </w:r>
      <w:bookmarkEnd w:id="1560"/>
      <w:bookmarkEnd w:id="1561"/>
      <w:bookmarkEnd w:id="1562"/>
      <w:bookmarkEnd w:id="1563"/>
      <w:bookmarkEnd w:id="1564"/>
      <w:bookmarkEnd w:id="1565"/>
      <w:bookmarkEnd w:id="1566"/>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567" w:name="_CR9_2_4_2"/>
      <w:bookmarkStart w:id="1568" w:name="_Toc20212183"/>
      <w:bookmarkStart w:id="1569" w:name="_Toc27745069"/>
      <w:bookmarkStart w:id="1570" w:name="_Toc36114875"/>
      <w:bookmarkStart w:id="1571" w:name="_Toc45271470"/>
      <w:bookmarkStart w:id="1572" w:name="_Toc51936729"/>
      <w:bookmarkStart w:id="1573" w:name="_Toc58230399"/>
      <w:bookmarkStart w:id="1574" w:name="_Toc187929196"/>
      <w:bookmarkEnd w:id="1567"/>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568"/>
      <w:bookmarkEnd w:id="1569"/>
      <w:bookmarkEnd w:id="1570"/>
      <w:bookmarkEnd w:id="1571"/>
      <w:bookmarkEnd w:id="1572"/>
      <w:bookmarkEnd w:id="1573"/>
      <w:bookmarkEnd w:id="1574"/>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bookmarkStart w:id="1575" w:name="_CRTable9_2_4_21"/>
      <w:r w:rsidRPr="001F0186">
        <w:rPr>
          <w:lang w:val="en-CA"/>
        </w:rPr>
        <w:t>Table </w:t>
      </w:r>
      <w:bookmarkEnd w:id="1575"/>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576" w:name="_CR9_2_4_3"/>
      <w:bookmarkStart w:id="1577" w:name="_Toc20212184"/>
      <w:bookmarkStart w:id="1578" w:name="_Toc27745070"/>
      <w:bookmarkStart w:id="1579" w:name="_Toc36114876"/>
      <w:bookmarkStart w:id="1580" w:name="_Toc45271471"/>
      <w:bookmarkStart w:id="1581" w:name="_Toc51936730"/>
      <w:bookmarkStart w:id="1582" w:name="_Toc58230400"/>
      <w:bookmarkStart w:id="1583" w:name="_Toc187929197"/>
      <w:bookmarkEnd w:id="1576"/>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577"/>
      <w:bookmarkEnd w:id="1578"/>
      <w:bookmarkEnd w:id="1579"/>
      <w:bookmarkEnd w:id="1580"/>
      <w:bookmarkEnd w:id="1581"/>
      <w:bookmarkEnd w:id="1582"/>
      <w:bookmarkEnd w:id="1583"/>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bookmarkStart w:id="1584" w:name="_CRTable9_2_4_31"/>
      <w:r w:rsidRPr="001F0186">
        <w:rPr>
          <w:lang w:val="en-CA"/>
        </w:rPr>
        <w:t>Table </w:t>
      </w:r>
      <w:bookmarkEnd w:id="1584"/>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585" w:name="_Toc20212185"/>
      <w:bookmarkStart w:id="1586" w:name="_Toc27745071"/>
      <w:bookmarkStart w:id="1587" w:name="_Toc36114877"/>
      <w:bookmarkStart w:id="1588" w:name="_Toc45271472"/>
    </w:p>
    <w:p w14:paraId="56992973" w14:textId="77777777" w:rsidR="001D7F2D" w:rsidRPr="004E6569" w:rsidRDefault="001D7F2D" w:rsidP="001D7F2D">
      <w:pPr>
        <w:pStyle w:val="Heading3"/>
        <w:rPr>
          <w:lang w:val="en-US"/>
        </w:rPr>
      </w:pPr>
      <w:bookmarkStart w:id="1589" w:name="_CR9_2_5"/>
      <w:bookmarkStart w:id="1590" w:name="_Toc51936731"/>
      <w:bookmarkStart w:id="1591" w:name="_Toc58230401"/>
      <w:bookmarkStart w:id="1592" w:name="_Toc187929198"/>
      <w:bookmarkEnd w:id="1589"/>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585"/>
      <w:bookmarkEnd w:id="1586"/>
      <w:bookmarkEnd w:id="1587"/>
      <w:bookmarkEnd w:id="1588"/>
      <w:bookmarkEnd w:id="1590"/>
      <w:bookmarkEnd w:id="1591"/>
      <w:bookmarkEnd w:id="1592"/>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bookmarkStart w:id="1593" w:name="_CRFigure9_2_51"/>
      <w:r>
        <w:t>Figure</w:t>
      </w:r>
      <w:r w:rsidRPr="003168A2">
        <w:t> </w:t>
      </w:r>
      <w:bookmarkEnd w:id="1593"/>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bookmarkStart w:id="1594" w:name="_CRTable9_2_51"/>
      <w:r>
        <w:t>Table</w:t>
      </w:r>
      <w:r w:rsidRPr="003168A2">
        <w:t> </w:t>
      </w:r>
      <w:bookmarkEnd w:id="1594"/>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595" w:name="_CR9_2_6"/>
      <w:bookmarkStart w:id="1596" w:name="_Toc20212186"/>
      <w:bookmarkStart w:id="1597" w:name="_Toc27745072"/>
      <w:bookmarkStart w:id="1598" w:name="_Toc36114878"/>
      <w:bookmarkStart w:id="1599" w:name="_Toc45271473"/>
      <w:bookmarkStart w:id="1600" w:name="_Toc51936732"/>
      <w:bookmarkStart w:id="1601" w:name="_Toc58230402"/>
      <w:bookmarkStart w:id="1602" w:name="_Toc187929199"/>
      <w:bookmarkEnd w:id="1595"/>
      <w:r>
        <w:rPr>
          <w:noProof/>
          <w:lang w:val="en-US" w:eastAsia="zh-CN"/>
        </w:rPr>
        <w:t>9.2.6</w:t>
      </w:r>
      <w:r>
        <w:rPr>
          <w:noProof/>
          <w:lang w:val="en-US" w:eastAsia="zh-CN"/>
        </w:rPr>
        <w:tab/>
      </w:r>
      <w:r>
        <w:rPr>
          <w:lang w:val="en-US"/>
        </w:rPr>
        <w:t>TNGF IPv6 contact info</w:t>
      </w:r>
      <w:bookmarkEnd w:id="1596"/>
      <w:bookmarkEnd w:id="1597"/>
      <w:bookmarkEnd w:id="1598"/>
      <w:bookmarkEnd w:id="1599"/>
      <w:bookmarkEnd w:id="1600"/>
      <w:bookmarkEnd w:id="1601"/>
      <w:bookmarkEnd w:id="1602"/>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bookmarkStart w:id="1603" w:name="_CRFigure9_2_61"/>
      <w:r>
        <w:t>Figure</w:t>
      </w:r>
      <w:r w:rsidRPr="003168A2">
        <w:t> </w:t>
      </w:r>
      <w:bookmarkEnd w:id="1603"/>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bookmarkStart w:id="1604" w:name="_CRTable9_2_61"/>
      <w:r>
        <w:t>Table</w:t>
      </w:r>
      <w:r w:rsidRPr="003168A2">
        <w:t> </w:t>
      </w:r>
      <w:bookmarkEnd w:id="1604"/>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605" w:name="_CR9_2_7"/>
      <w:bookmarkStart w:id="1606" w:name="_Toc27745073"/>
      <w:bookmarkStart w:id="1607" w:name="_Toc36114879"/>
      <w:bookmarkStart w:id="1608" w:name="_Toc45271474"/>
      <w:bookmarkStart w:id="1609" w:name="_Toc51936733"/>
      <w:bookmarkStart w:id="1610" w:name="_Toc58230403"/>
      <w:bookmarkStart w:id="1611" w:name="_Toc20212187"/>
      <w:bookmarkStart w:id="1612" w:name="_Toc187929200"/>
      <w:bookmarkEnd w:id="1605"/>
      <w:r>
        <w:rPr>
          <w:noProof/>
          <w:lang w:val="en-US" w:eastAsia="zh-CN"/>
        </w:rPr>
        <w:t>9.2.7</w:t>
      </w:r>
      <w:r>
        <w:rPr>
          <w:noProof/>
          <w:lang w:val="en-US" w:eastAsia="zh-CN"/>
        </w:rPr>
        <w:tab/>
        <w:t>NID</w:t>
      </w:r>
      <w:bookmarkEnd w:id="1606"/>
      <w:bookmarkEnd w:id="1607"/>
      <w:bookmarkEnd w:id="1608"/>
      <w:bookmarkEnd w:id="1609"/>
      <w:bookmarkEnd w:id="1610"/>
      <w:bookmarkEnd w:id="1612"/>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bookmarkStart w:id="1613" w:name="_CRFigure9_2_71"/>
      <w:r>
        <w:t>Figure</w:t>
      </w:r>
      <w:r w:rsidRPr="003168A2">
        <w:t> </w:t>
      </w:r>
      <w:bookmarkEnd w:id="1613"/>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bookmarkStart w:id="1614" w:name="_CRTable9_2_71"/>
      <w:r>
        <w:t>Table</w:t>
      </w:r>
      <w:r w:rsidRPr="003168A2">
        <w:t> </w:t>
      </w:r>
      <w:bookmarkEnd w:id="1614"/>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bookmarkStart w:id="1615" w:name="_CRFigure9_2_72"/>
      <w:r>
        <w:t>Figure</w:t>
      </w:r>
      <w:r w:rsidRPr="003168A2">
        <w:t> </w:t>
      </w:r>
      <w:bookmarkEnd w:id="1615"/>
      <w:r w:rsidRPr="00B3565C">
        <w:t>9.2.</w:t>
      </w:r>
      <w:r>
        <w:t>7-2</w:t>
      </w:r>
      <w:r w:rsidRPr="00B3565C">
        <w:t xml:space="preserve">: </w:t>
      </w:r>
      <w:r>
        <w:t>NID</w:t>
      </w:r>
    </w:p>
    <w:p w14:paraId="4653EF59" w14:textId="57448597" w:rsidR="002E1322" w:rsidRPr="00D204E5" w:rsidRDefault="002E1322" w:rsidP="002E1322">
      <w:pPr>
        <w:pStyle w:val="TH"/>
      </w:pPr>
      <w:bookmarkStart w:id="1616" w:name="_CRTable9_2_72"/>
      <w:r>
        <w:t>Table</w:t>
      </w:r>
      <w:r w:rsidRPr="003168A2">
        <w:t> </w:t>
      </w:r>
      <w:bookmarkEnd w:id="1616"/>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617" w:name="_CR9_3"/>
      <w:bookmarkStart w:id="1618" w:name="_Toc27745074"/>
      <w:bookmarkStart w:id="1619" w:name="_Toc36114880"/>
      <w:bookmarkStart w:id="1620" w:name="_Toc45271475"/>
      <w:bookmarkStart w:id="1621" w:name="_Toc51936734"/>
      <w:bookmarkStart w:id="1622" w:name="_Toc58230404"/>
      <w:bookmarkStart w:id="1623" w:name="_Toc187929201"/>
      <w:bookmarkEnd w:id="1617"/>
      <w:r>
        <w:rPr>
          <w:noProof/>
        </w:rPr>
        <w:t>9</w:t>
      </w:r>
      <w:r w:rsidR="00DF13ED">
        <w:rPr>
          <w:noProof/>
        </w:rPr>
        <w:t>.3</w:t>
      </w:r>
      <w:r w:rsidR="00DF13ED">
        <w:rPr>
          <w:noProof/>
        </w:rPr>
        <w:tab/>
        <w:t>IETF RFC coding information</w:t>
      </w:r>
      <w:bookmarkEnd w:id="1611"/>
      <w:bookmarkEnd w:id="1618"/>
      <w:bookmarkEnd w:id="1619"/>
      <w:bookmarkEnd w:id="1620"/>
      <w:bookmarkEnd w:id="1621"/>
      <w:bookmarkEnd w:id="1622"/>
      <w:bookmarkEnd w:id="1623"/>
    </w:p>
    <w:p w14:paraId="7A27A438" w14:textId="77777777" w:rsidR="00E24F72" w:rsidRDefault="00E24F72" w:rsidP="00E24F72">
      <w:pPr>
        <w:pStyle w:val="Heading3"/>
        <w:rPr>
          <w:lang w:eastAsia="zh-CN"/>
        </w:rPr>
      </w:pPr>
      <w:bookmarkStart w:id="1624" w:name="_CR9_3_1"/>
      <w:bookmarkStart w:id="1625" w:name="_Toc20212188"/>
      <w:bookmarkStart w:id="1626" w:name="_Toc27745075"/>
      <w:bookmarkStart w:id="1627" w:name="_Toc36114881"/>
      <w:bookmarkStart w:id="1628" w:name="_Toc45271476"/>
      <w:bookmarkStart w:id="1629" w:name="_Toc51936735"/>
      <w:bookmarkStart w:id="1630" w:name="_Toc58230405"/>
      <w:bookmarkStart w:id="1631" w:name="_Toc187929202"/>
      <w:bookmarkEnd w:id="1624"/>
      <w:r>
        <w:rPr>
          <w:noProof/>
          <w:lang w:val="en-US" w:eastAsia="zh-CN"/>
        </w:rPr>
        <w:t>9.3.1</w:t>
      </w:r>
      <w:r>
        <w:rPr>
          <w:noProof/>
          <w:lang w:val="en-US" w:eastAsia="zh-CN"/>
        </w:rPr>
        <w:tab/>
      </w:r>
      <w:r>
        <w:rPr>
          <w:lang w:val="en-US"/>
        </w:rPr>
        <w:t>IKEv2 Notify payloads</w:t>
      </w:r>
      <w:bookmarkEnd w:id="1625"/>
      <w:bookmarkEnd w:id="1626"/>
      <w:bookmarkEnd w:id="1627"/>
      <w:bookmarkEnd w:id="1628"/>
      <w:bookmarkEnd w:id="1629"/>
      <w:bookmarkEnd w:id="1630"/>
      <w:bookmarkEnd w:id="1631"/>
    </w:p>
    <w:p w14:paraId="5DD3E058" w14:textId="77777777" w:rsidR="00A429BB" w:rsidRDefault="00A429BB" w:rsidP="00A429BB">
      <w:pPr>
        <w:jc w:val="center"/>
        <w:rPr>
          <w:noProof/>
        </w:rPr>
      </w:pPr>
      <w:bookmarkStart w:id="1632" w:name="_Toc20212189"/>
      <w:bookmarkStart w:id="1633" w:name="_Toc27745076"/>
      <w:bookmarkStart w:id="1634" w:name="_Toc36114882"/>
      <w:bookmarkStart w:id="1635" w:name="_Toc45271477"/>
    </w:p>
    <w:p w14:paraId="24526E4E" w14:textId="77777777" w:rsidR="00E24F72" w:rsidRDefault="00E24F72" w:rsidP="00E24F72">
      <w:pPr>
        <w:pStyle w:val="Heading4"/>
        <w:rPr>
          <w:lang w:eastAsia="zh-CN"/>
        </w:rPr>
      </w:pPr>
      <w:bookmarkStart w:id="1636" w:name="_CR9_3_1_1"/>
      <w:bookmarkStart w:id="1637" w:name="_Toc51936736"/>
      <w:bookmarkStart w:id="1638" w:name="_Toc58230406"/>
      <w:bookmarkStart w:id="1639" w:name="_Toc187929203"/>
      <w:bookmarkEnd w:id="1636"/>
      <w:r>
        <w:rPr>
          <w:lang w:eastAsia="zh-CN"/>
        </w:rPr>
        <w:t>9.3.1.1</w:t>
      </w:r>
      <w:r>
        <w:rPr>
          <w:lang w:eastAsia="zh-CN"/>
        </w:rPr>
        <w:tab/>
        <w:t>5G_QOS_INFO Notify payload</w:t>
      </w:r>
      <w:bookmarkEnd w:id="1632"/>
      <w:bookmarkEnd w:id="1633"/>
      <w:bookmarkEnd w:id="1634"/>
      <w:bookmarkEnd w:id="1635"/>
      <w:bookmarkEnd w:id="1637"/>
      <w:bookmarkEnd w:id="1638"/>
      <w:bookmarkEnd w:id="1639"/>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4AEDFEBE" w:rsidR="00695063" w:rsidRPr="0058285C" w:rsidRDefault="00695063" w:rsidP="00695063">
      <w:pPr>
        <w:pStyle w:val="B1"/>
        <w:rPr>
          <w:lang w:val="en-US"/>
        </w:rPr>
      </w:pPr>
      <w:r>
        <w:rPr>
          <w:lang w:eastAsia="zh-CN"/>
        </w:rPr>
        <w:t>e)</w:t>
      </w:r>
      <w:r>
        <w:rPr>
          <w:lang w:eastAsia="zh-CN"/>
        </w:rPr>
        <w:tab/>
        <w:t>if trusted non-3GPP access, Additional QoS Information</w:t>
      </w:r>
      <w:r w:rsidR="00EA5D54">
        <w:rPr>
          <w:lang w:eastAsia="zh-CN"/>
        </w:rPr>
        <w:t>,</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bookmarkStart w:id="1640" w:name="_CRFigure9_3_1_11"/>
      <w:r>
        <w:t>Figure </w:t>
      </w:r>
      <w:bookmarkEnd w:id="1640"/>
      <w:r>
        <w:t xml:space="preserve">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bookmarkStart w:id="1641" w:name="_CRFigure9_3_1_12"/>
      <w:r>
        <w:t>Figure </w:t>
      </w:r>
      <w:bookmarkEnd w:id="1641"/>
      <w:r>
        <w:t xml:space="preserve">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bookmarkStart w:id="1642" w:name="_CRFigure9_3_1_13"/>
      <w:r>
        <w:t>Figure </w:t>
      </w:r>
      <w:bookmarkEnd w:id="1642"/>
      <w:r>
        <w:t xml:space="preserve">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bookmarkStart w:id="1643" w:name="_CRFigure9_3_1_14"/>
      <w:r>
        <w:t>Figure </w:t>
      </w:r>
      <w:bookmarkEnd w:id="1643"/>
      <w:r>
        <w:t xml:space="preserve">9.3.1.1-4: </w:t>
      </w:r>
      <w:r>
        <w:rPr>
          <w:lang w:val="en-US"/>
        </w:rPr>
        <w:t>Parameter</w:t>
      </w:r>
    </w:p>
    <w:p w14:paraId="058A521F" w14:textId="77777777" w:rsidR="00E24F72" w:rsidRDefault="00E24F72" w:rsidP="00E24F72">
      <w:pPr>
        <w:pStyle w:val="TH"/>
      </w:pPr>
      <w:bookmarkStart w:id="1644" w:name="_CRTable9_3_1_11"/>
      <w:r>
        <w:t>Table </w:t>
      </w:r>
      <w:bookmarkEnd w:id="1644"/>
      <w:r>
        <w:t xml:space="preserve">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bookmarkStart w:id="1645" w:name="_CRTable9_3_1_12"/>
      <w:r>
        <w:t>Table </w:t>
      </w:r>
      <w:bookmarkEnd w:id="1645"/>
      <w:r>
        <w:t xml:space="preserve">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646" w:name="_CR9_3_1_2"/>
      <w:bookmarkStart w:id="1647" w:name="_Toc20212190"/>
      <w:bookmarkStart w:id="1648" w:name="_Toc27745077"/>
      <w:bookmarkStart w:id="1649" w:name="_Toc36114883"/>
      <w:bookmarkStart w:id="1650" w:name="_Toc45271478"/>
      <w:bookmarkStart w:id="1651" w:name="_Toc51936737"/>
      <w:bookmarkStart w:id="1652" w:name="_Toc58230407"/>
      <w:bookmarkStart w:id="1653" w:name="_Hlk519674817"/>
      <w:bookmarkStart w:id="1654" w:name="_Toc187929204"/>
      <w:bookmarkEnd w:id="1646"/>
      <w:r>
        <w:rPr>
          <w:lang w:eastAsia="zh-CN"/>
        </w:rPr>
        <w:t>9.3.1.2</w:t>
      </w:r>
      <w:r>
        <w:rPr>
          <w:lang w:eastAsia="zh-CN"/>
        </w:rPr>
        <w:tab/>
        <w:t>NAS_IP4_ADDRESS Notify payload</w:t>
      </w:r>
      <w:bookmarkEnd w:id="1647"/>
      <w:bookmarkEnd w:id="1648"/>
      <w:bookmarkEnd w:id="1649"/>
      <w:bookmarkEnd w:id="1650"/>
      <w:bookmarkEnd w:id="1651"/>
      <w:bookmarkEnd w:id="1652"/>
      <w:bookmarkEnd w:id="1654"/>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bookmarkStart w:id="1655" w:name="_CRFigure9_3_1_21"/>
      <w:r>
        <w:t>Figure </w:t>
      </w:r>
      <w:bookmarkEnd w:id="1655"/>
      <w:r>
        <w:t xml:space="preserve">9.3.1.2-1: </w:t>
      </w:r>
      <w:r>
        <w:rPr>
          <w:lang w:val="en-US"/>
        </w:rPr>
        <w:t xml:space="preserve">NAS_IP4_ADDRESS </w:t>
      </w:r>
      <w:r>
        <w:t>Notify payload format</w:t>
      </w:r>
    </w:p>
    <w:p w14:paraId="6E039FA2" w14:textId="77777777" w:rsidR="00D93114" w:rsidRDefault="00D93114" w:rsidP="00D93114">
      <w:pPr>
        <w:pStyle w:val="TH"/>
      </w:pPr>
      <w:bookmarkStart w:id="1656" w:name="_CRTable9_3_1_21"/>
      <w:r>
        <w:t>Table </w:t>
      </w:r>
      <w:bookmarkEnd w:id="1656"/>
      <w:r>
        <w:t xml:space="preserve">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657" w:name="_CR9_3_1_3"/>
      <w:bookmarkStart w:id="1658" w:name="_Toc20212191"/>
      <w:bookmarkStart w:id="1659" w:name="_Toc27745078"/>
      <w:bookmarkStart w:id="1660" w:name="_Toc36114884"/>
      <w:bookmarkStart w:id="1661" w:name="_Toc45271479"/>
      <w:bookmarkStart w:id="1662" w:name="_Toc51936738"/>
      <w:bookmarkStart w:id="1663" w:name="_Toc58230408"/>
      <w:bookmarkStart w:id="1664" w:name="_Toc187929205"/>
      <w:bookmarkEnd w:id="1653"/>
      <w:bookmarkEnd w:id="1657"/>
      <w:r>
        <w:rPr>
          <w:lang w:eastAsia="zh-CN"/>
        </w:rPr>
        <w:t>9.3.1.3</w:t>
      </w:r>
      <w:r>
        <w:rPr>
          <w:lang w:eastAsia="zh-CN"/>
        </w:rPr>
        <w:tab/>
        <w:t>NAS_IP6_ADDRESS Notify payload</w:t>
      </w:r>
      <w:bookmarkEnd w:id="1658"/>
      <w:bookmarkEnd w:id="1659"/>
      <w:bookmarkEnd w:id="1660"/>
      <w:bookmarkEnd w:id="1661"/>
      <w:bookmarkEnd w:id="1662"/>
      <w:bookmarkEnd w:id="1663"/>
      <w:bookmarkEnd w:id="1664"/>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bookmarkStart w:id="1665" w:name="_CRFigure9_3_1_31"/>
      <w:r>
        <w:t>Figure </w:t>
      </w:r>
      <w:bookmarkEnd w:id="1665"/>
      <w:r>
        <w:t xml:space="preserve">9.3.1.3-1: </w:t>
      </w:r>
      <w:r>
        <w:rPr>
          <w:lang w:val="en-US"/>
        </w:rPr>
        <w:t xml:space="preserve">NAS_IP6_ADDRESS </w:t>
      </w:r>
      <w:r>
        <w:t>Notify payload format</w:t>
      </w:r>
    </w:p>
    <w:p w14:paraId="7212FF52" w14:textId="77777777" w:rsidR="00D93114" w:rsidRDefault="00D93114" w:rsidP="00D93114">
      <w:pPr>
        <w:pStyle w:val="TH"/>
      </w:pPr>
      <w:bookmarkStart w:id="1666" w:name="_CRTable9_3_1_31"/>
      <w:r>
        <w:t>Table </w:t>
      </w:r>
      <w:bookmarkEnd w:id="1666"/>
      <w:r>
        <w:t xml:space="preserve">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667" w:name="_CR9_3_1_4"/>
      <w:bookmarkStart w:id="1668" w:name="_Toc20212192"/>
      <w:bookmarkStart w:id="1669" w:name="_Toc27745079"/>
      <w:bookmarkStart w:id="1670" w:name="_Toc36114885"/>
      <w:bookmarkStart w:id="1671" w:name="_Toc45271480"/>
      <w:bookmarkStart w:id="1672" w:name="_Toc51936739"/>
      <w:bookmarkStart w:id="1673" w:name="_Toc58230409"/>
      <w:bookmarkStart w:id="1674" w:name="_Toc187929206"/>
      <w:bookmarkEnd w:id="1667"/>
      <w:r>
        <w:rPr>
          <w:lang w:eastAsia="zh-CN"/>
        </w:rPr>
        <w:t>9.3.1.4</w:t>
      </w:r>
      <w:r>
        <w:rPr>
          <w:lang w:eastAsia="zh-CN"/>
        </w:rPr>
        <w:tab/>
        <w:t>UP_IP4_ADDRESS Notify payload</w:t>
      </w:r>
      <w:bookmarkEnd w:id="1668"/>
      <w:bookmarkEnd w:id="1669"/>
      <w:bookmarkEnd w:id="1670"/>
      <w:bookmarkEnd w:id="1671"/>
      <w:bookmarkEnd w:id="1672"/>
      <w:bookmarkEnd w:id="1673"/>
      <w:bookmarkEnd w:id="1674"/>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bookmarkStart w:id="1675" w:name="_CRFigure9_3_1_41"/>
      <w:r>
        <w:t>Figure </w:t>
      </w:r>
      <w:bookmarkEnd w:id="1675"/>
      <w:r>
        <w:t xml:space="preserve">9.3.1.4-1: </w:t>
      </w:r>
      <w:r>
        <w:rPr>
          <w:lang w:val="en-US"/>
        </w:rPr>
        <w:t xml:space="preserve">UP_IP4_ADDRESS </w:t>
      </w:r>
      <w:r>
        <w:t>Notify payload format</w:t>
      </w:r>
    </w:p>
    <w:p w14:paraId="7B64ECFE" w14:textId="77777777" w:rsidR="00D93114" w:rsidRDefault="00D93114" w:rsidP="00D93114">
      <w:pPr>
        <w:pStyle w:val="TH"/>
      </w:pPr>
      <w:bookmarkStart w:id="1676" w:name="_CRTable9_3_1_41"/>
      <w:r>
        <w:t>Table </w:t>
      </w:r>
      <w:bookmarkEnd w:id="1676"/>
      <w:r>
        <w:t xml:space="preserve">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677" w:name="_CR9_3_1_5"/>
      <w:bookmarkStart w:id="1678" w:name="_Toc20212193"/>
      <w:bookmarkStart w:id="1679" w:name="_Toc27745080"/>
      <w:bookmarkStart w:id="1680" w:name="_Toc36114886"/>
      <w:bookmarkStart w:id="1681" w:name="_Toc45271481"/>
      <w:bookmarkStart w:id="1682" w:name="_Toc51936740"/>
      <w:bookmarkStart w:id="1683" w:name="_Toc58230410"/>
      <w:bookmarkStart w:id="1684" w:name="_Toc187929207"/>
      <w:bookmarkEnd w:id="1677"/>
      <w:r>
        <w:rPr>
          <w:lang w:eastAsia="zh-CN"/>
        </w:rPr>
        <w:t>9.3.1.5</w:t>
      </w:r>
      <w:r>
        <w:rPr>
          <w:lang w:eastAsia="zh-CN"/>
        </w:rPr>
        <w:tab/>
        <w:t>UP_IP6_ADDRESS Notify payload</w:t>
      </w:r>
      <w:bookmarkEnd w:id="1678"/>
      <w:bookmarkEnd w:id="1679"/>
      <w:bookmarkEnd w:id="1680"/>
      <w:bookmarkEnd w:id="1681"/>
      <w:bookmarkEnd w:id="1682"/>
      <w:bookmarkEnd w:id="1683"/>
      <w:bookmarkEnd w:id="1684"/>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bookmarkStart w:id="1685" w:name="_CRFigure9_3_1_51"/>
      <w:r>
        <w:t>Figure </w:t>
      </w:r>
      <w:bookmarkEnd w:id="1685"/>
      <w:r>
        <w:t xml:space="preserve">9.3.1.5-1: </w:t>
      </w:r>
      <w:r>
        <w:rPr>
          <w:lang w:val="en-US"/>
        </w:rPr>
        <w:t xml:space="preserve">UP_IP6_ADDRESS </w:t>
      </w:r>
      <w:r>
        <w:t>Notify payload format</w:t>
      </w:r>
    </w:p>
    <w:p w14:paraId="7804E3FB" w14:textId="77777777" w:rsidR="00D93114" w:rsidRDefault="00D93114" w:rsidP="00D93114">
      <w:pPr>
        <w:pStyle w:val="TH"/>
      </w:pPr>
      <w:bookmarkStart w:id="1686" w:name="_CRTable9_3_1_51"/>
      <w:r>
        <w:t>Table </w:t>
      </w:r>
      <w:bookmarkEnd w:id="1686"/>
      <w:r>
        <w:t xml:space="preserve">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687" w:name="_CR9_3_1_6"/>
      <w:bookmarkStart w:id="1688" w:name="_Toc20212194"/>
      <w:bookmarkStart w:id="1689" w:name="_Toc27745081"/>
      <w:bookmarkStart w:id="1690" w:name="_Toc36114887"/>
      <w:bookmarkStart w:id="1691" w:name="_Toc45271482"/>
      <w:bookmarkStart w:id="1692" w:name="_Toc51936741"/>
      <w:bookmarkStart w:id="1693" w:name="_Toc58230411"/>
      <w:bookmarkStart w:id="1694" w:name="_Toc187929208"/>
      <w:bookmarkEnd w:id="1687"/>
      <w:r>
        <w:rPr>
          <w:lang w:eastAsia="zh-CN"/>
        </w:rPr>
        <w:t>9.3.1.6</w:t>
      </w:r>
      <w:r>
        <w:rPr>
          <w:lang w:eastAsia="zh-CN"/>
        </w:rPr>
        <w:tab/>
        <w:t>NAS_TCP_PORT Notify payload</w:t>
      </w:r>
      <w:bookmarkEnd w:id="1688"/>
      <w:bookmarkEnd w:id="1689"/>
      <w:bookmarkEnd w:id="1690"/>
      <w:bookmarkEnd w:id="1691"/>
      <w:bookmarkEnd w:id="1692"/>
      <w:bookmarkEnd w:id="1693"/>
      <w:bookmarkEnd w:id="1694"/>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bookmarkStart w:id="1695" w:name="_CRFigure9_3_1_61"/>
      <w:r>
        <w:t>Figure </w:t>
      </w:r>
      <w:bookmarkEnd w:id="1695"/>
      <w:r>
        <w:t xml:space="preserve">9.3.1.6-1: </w:t>
      </w:r>
      <w:r>
        <w:rPr>
          <w:lang w:val="en-US"/>
        </w:rPr>
        <w:t xml:space="preserve">NAS_TCP_PORT </w:t>
      </w:r>
      <w:r>
        <w:t>Notify payload format</w:t>
      </w:r>
    </w:p>
    <w:p w14:paraId="0D5EC621" w14:textId="77777777" w:rsidR="00CC1581" w:rsidRDefault="00CC1581" w:rsidP="00CC1581">
      <w:pPr>
        <w:pStyle w:val="TH"/>
      </w:pPr>
      <w:bookmarkStart w:id="1696" w:name="_CRTable9_3_1_61"/>
      <w:r>
        <w:t>Table </w:t>
      </w:r>
      <w:bookmarkEnd w:id="1696"/>
      <w:r>
        <w:t xml:space="preserve">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697" w:name="_CR9_3_1_7"/>
      <w:bookmarkStart w:id="1698" w:name="_Toc20212195"/>
      <w:bookmarkStart w:id="1699" w:name="_Toc27745082"/>
      <w:bookmarkStart w:id="1700" w:name="_Toc36114888"/>
      <w:bookmarkStart w:id="1701" w:name="_Toc45271483"/>
      <w:bookmarkStart w:id="1702" w:name="_Toc51936742"/>
      <w:bookmarkStart w:id="1703" w:name="_Toc58230412"/>
      <w:bookmarkStart w:id="1704" w:name="_Toc187929209"/>
      <w:bookmarkEnd w:id="1697"/>
      <w:r>
        <w:rPr>
          <w:lang w:val="en-US"/>
        </w:rPr>
        <w:t>9.3.1.7</w:t>
      </w:r>
      <w:r w:rsidRPr="00134D97">
        <w:rPr>
          <w:lang w:val="en-US"/>
        </w:rPr>
        <w:tab/>
      </w:r>
      <w:r>
        <w:rPr>
          <w:lang w:val="en-US"/>
        </w:rPr>
        <w:t>N3GPP_</w:t>
      </w:r>
      <w:r w:rsidRPr="00134D97">
        <w:rPr>
          <w:lang w:val="en-US"/>
        </w:rPr>
        <w:t>BACKOFF_TIMER Notify payload</w:t>
      </w:r>
      <w:bookmarkEnd w:id="1698"/>
      <w:bookmarkEnd w:id="1699"/>
      <w:bookmarkEnd w:id="1700"/>
      <w:bookmarkEnd w:id="1701"/>
      <w:bookmarkEnd w:id="1702"/>
      <w:bookmarkEnd w:id="1703"/>
      <w:bookmarkEnd w:id="1704"/>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bookmarkStart w:id="1705" w:name="_CRFigure9_3_1_71"/>
      <w:r>
        <w:t>Figure </w:t>
      </w:r>
      <w:bookmarkEnd w:id="1705"/>
      <w:r>
        <w:t>9.3.1.7</w:t>
      </w:r>
      <w:r w:rsidRPr="00134D97">
        <w:t xml:space="preserve">-1: </w:t>
      </w:r>
      <w:r>
        <w:t>N3GPP_</w:t>
      </w:r>
      <w:r w:rsidRPr="00134D97">
        <w:t>BACKOFF_TIMER Notify payload format</w:t>
      </w:r>
    </w:p>
    <w:p w14:paraId="03AB5D91" w14:textId="77777777" w:rsidR="001A727C" w:rsidRPr="00134D97" w:rsidRDefault="001A727C" w:rsidP="001A727C">
      <w:pPr>
        <w:pStyle w:val="TH"/>
      </w:pPr>
      <w:bookmarkStart w:id="1706" w:name="_CRTable9_3_1_71"/>
      <w:r w:rsidRPr="00134D97">
        <w:t>Table </w:t>
      </w:r>
      <w:bookmarkEnd w:id="1706"/>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707" w:name="_CR9_3_1_8"/>
      <w:bookmarkStart w:id="1708" w:name="_Toc187929210"/>
      <w:bookmarkEnd w:id="1707"/>
      <w:r>
        <w:rPr>
          <w:lang w:eastAsia="zh-CN"/>
        </w:rPr>
        <w:t>9.3.1.8</w:t>
      </w:r>
      <w:r>
        <w:rPr>
          <w:lang w:eastAsia="zh-CN"/>
        </w:rPr>
        <w:tab/>
        <w:t>UP_SA_INFO Notify payload</w:t>
      </w:r>
      <w:bookmarkEnd w:id="1708"/>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bookmarkStart w:id="1709" w:name="_CRFigure9_3_1_8"/>
      <w:r>
        <w:t>Figure </w:t>
      </w:r>
      <w:bookmarkEnd w:id="1709"/>
      <w:r>
        <w:t>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bookmarkStart w:id="1710" w:name="_CRTable9_3_1_8"/>
      <w:r>
        <w:t>Table </w:t>
      </w:r>
      <w:bookmarkEnd w:id="1710"/>
      <w:r>
        <w:t>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711" w:name="_CR9_3_2"/>
      <w:bookmarkStart w:id="1712" w:name="_Toc20212196"/>
      <w:bookmarkStart w:id="1713" w:name="_Toc27745083"/>
      <w:bookmarkStart w:id="1714" w:name="_Toc36114889"/>
      <w:bookmarkStart w:id="1715" w:name="_Toc45271484"/>
      <w:bookmarkStart w:id="1716" w:name="_Toc51936743"/>
      <w:bookmarkStart w:id="1717" w:name="_Toc58230413"/>
      <w:bookmarkStart w:id="1718" w:name="_Toc187929211"/>
      <w:bookmarkEnd w:id="1711"/>
      <w:r>
        <w:t>9.3.2</w:t>
      </w:r>
      <w:r>
        <w:tab/>
        <w:t>EAP-</w:t>
      </w:r>
      <w:r>
        <w:rPr>
          <w:lang w:eastAsia="ko-KR"/>
        </w:rPr>
        <w:t>5G method</w:t>
      </w:r>
      <w:bookmarkEnd w:id="1712"/>
      <w:bookmarkEnd w:id="1713"/>
      <w:bookmarkEnd w:id="1714"/>
      <w:bookmarkEnd w:id="1715"/>
      <w:bookmarkEnd w:id="1716"/>
      <w:bookmarkEnd w:id="1717"/>
      <w:bookmarkEnd w:id="1718"/>
    </w:p>
    <w:p w14:paraId="4E53A900" w14:textId="77777777" w:rsidR="00E24F72" w:rsidRDefault="00E24F72" w:rsidP="00E24F72">
      <w:pPr>
        <w:pStyle w:val="Heading4"/>
      </w:pPr>
      <w:bookmarkStart w:id="1719" w:name="_CR9_3_2_1"/>
      <w:bookmarkStart w:id="1720" w:name="_Toc20212197"/>
      <w:bookmarkStart w:id="1721" w:name="_Toc27745084"/>
      <w:bookmarkStart w:id="1722" w:name="_Toc36114890"/>
      <w:bookmarkStart w:id="1723" w:name="_Toc45271485"/>
      <w:bookmarkStart w:id="1724" w:name="_Toc51936744"/>
      <w:bookmarkStart w:id="1725" w:name="_Toc58230414"/>
      <w:bookmarkStart w:id="1726" w:name="_Toc187929212"/>
      <w:bookmarkEnd w:id="1719"/>
      <w:r>
        <w:t>9.3.2.1</w:t>
      </w:r>
      <w:r>
        <w:tab/>
        <w:t>General</w:t>
      </w:r>
      <w:bookmarkEnd w:id="1720"/>
      <w:bookmarkEnd w:id="1721"/>
      <w:bookmarkEnd w:id="1722"/>
      <w:bookmarkEnd w:id="1723"/>
      <w:bookmarkEnd w:id="1724"/>
      <w:bookmarkEnd w:id="1725"/>
      <w:bookmarkEnd w:id="1726"/>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727" w:name="_CR9_3_2_2"/>
      <w:bookmarkStart w:id="1728" w:name="_Toc20212198"/>
      <w:bookmarkStart w:id="1729" w:name="_Toc27745085"/>
      <w:bookmarkStart w:id="1730" w:name="_Toc36114891"/>
      <w:bookmarkStart w:id="1731" w:name="_Toc45271486"/>
      <w:bookmarkStart w:id="1732" w:name="_Toc51936745"/>
      <w:bookmarkStart w:id="1733" w:name="_Toc58230415"/>
      <w:bookmarkStart w:id="1734" w:name="_Toc187929213"/>
      <w:bookmarkEnd w:id="1727"/>
      <w:r>
        <w:t>9.3.2.2</w:t>
      </w:r>
      <w:r>
        <w:tab/>
        <w:t>Message format</w:t>
      </w:r>
      <w:bookmarkEnd w:id="1728"/>
      <w:bookmarkEnd w:id="1729"/>
      <w:bookmarkEnd w:id="1730"/>
      <w:bookmarkEnd w:id="1731"/>
      <w:bookmarkEnd w:id="1732"/>
      <w:bookmarkEnd w:id="1733"/>
      <w:bookmarkEnd w:id="1734"/>
    </w:p>
    <w:p w14:paraId="7BD5B8E4" w14:textId="77777777" w:rsidR="00E24F72" w:rsidRDefault="00E24F72" w:rsidP="00E24F72">
      <w:pPr>
        <w:pStyle w:val="Heading5"/>
      </w:pPr>
      <w:bookmarkStart w:id="1735" w:name="_CR9_3_2_2_1"/>
      <w:bookmarkStart w:id="1736" w:name="_Toc20212199"/>
      <w:bookmarkStart w:id="1737" w:name="_Toc27745086"/>
      <w:bookmarkStart w:id="1738" w:name="_Toc36114892"/>
      <w:bookmarkStart w:id="1739" w:name="_Toc45271487"/>
      <w:bookmarkStart w:id="1740" w:name="_Toc51936746"/>
      <w:bookmarkStart w:id="1741" w:name="_Toc58230416"/>
      <w:bookmarkStart w:id="1742" w:name="_Toc187929214"/>
      <w:bookmarkEnd w:id="1735"/>
      <w:r>
        <w:t>9.3.2.2.1</w:t>
      </w:r>
      <w:r>
        <w:tab/>
        <w:t>EAP-Request/5G-Start message</w:t>
      </w:r>
      <w:bookmarkEnd w:id="1736"/>
      <w:bookmarkEnd w:id="1737"/>
      <w:bookmarkEnd w:id="1738"/>
      <w:bookmarkEnd w:id="1739"/>
      <w:bookmarkEnd w:id="1740"/>
      <w:bookmarkEnd w:id="1741"/>
      <w:bookmarkEnd w:id="1742"/>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bookmarkStart w:id="1743" w:name="_CRFigure9_3_2_2_11"/>
      <w:r>
        <w:t>Figure </w:t>
      </w:r>
      <w:bookmarkEnd w:id="1743"/>
      <w:r>
        <w:t xml:space="preserve">9.3.2.2.1-1: </w:t>
      </w:r>
      <w:r>
        <w:rPr>
          <w:lang w:eastAsia="zh-CN"/>
        </w:rPr>
        <w:t>EAP-Request/5G-Start message</w:t>
      </w:r>
    </w:p>
    <w:p w14:paraId="75D86841" w14:textId="77777777" w:rsidR="00E24F72" w:rsidRDefault="00E24F72" w:rsidP="00E24F72">
      <w:pPr>
        <w:pStyle w:val="TH"/>
        <w:rPr>
          <w:lang w:eastAsia="zh-CN"/>
        </w:rPr>
      </w:pPr>
      <w:bookmarkStart w:id="1744" w:name="_CRTable9_3_2_2_11"/>
      <w:r>
        <w:t>Table </w:t>
      </w:r>
      <w:bookmarkEnd w:id="1744"/>
      <w:r>
        <w:t xml:space="preserve">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745" w:name="_CR9_3_2_2_2"/>
      <w:bookmarkStart w:id="1746" w:name="_Toc20212200"/>
      <w:bookmarkStart w:id="1747" w:name="_Toc27745087"/>
      <w:bookmarkStart w:id="1748" w:name="_Toc36114893"/>
      <w:bookmarkStart w:id="1749" w:name="_Toc45271488"/>
      <w:bookmarkStart w:id="1750" w:name="_Toc51936747"/>
      <w:bookmarkStart w:id="1751" w:name="_Toc58230417"/>
      <w:bookmarkStart w:id="1752" w:name="_Toc187929215"/>
      <w:bookmarkEnd w:id="1745"/>
      <w:r>
        <w:t>9.3.2.2.2</w:t>
      </w:r>
      <w:r>
        <w:tab/>
        <w:t>EAP-Response/5G-NAS message</w:t>
      </w:r>
      <w:bookmarkEnd w:id="1746"/>
      <w:bookmarkEnd w:id="1747"/>
      <w:bookmarkEnd w:id="1748"/>
      <w:bookmarkEnd w:id="1749"/>
      <w:bookmarkEnd w:id="1750"/>
      <w:bookmarkEnd w:id="1751"/>
      <w:bookmarkEnd w:id="1752"/>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F5BAE" w14:paraId="2BA2C019" w14:textId="77777777" w:rsidTr="0011655E">
        <w:trPr>
          <w:trHeight w:val="255"/>
        </w:trPr>
        <w:tc>
          <w:tcPr>
            <w:tcW w:w="5671" w:type="dxa"/>
            <w:gridSpan w:val="8"/>
            <w:vAlign w:val="center"/>
            <w:hideMark/>
          </w:tcPr>
          <w:p w14:paraId="5D4ED92A" w14:textId="77777777" w:rsidR="006F5BAE" w:rsidRDefault="006F5BAE" w:rsidP="0011655E">
            <w:pPr>
              <w:pStyle w:val="TAH"/>
            </w:pPr>
            <w:r>
              <w:t>Bits</w:t>
            </w:r>
          </w:p>
        </w:tc>
        <w:tc>
          <w:tcPr>
            <w:tcW w:w="1134" w:type="dxa"/>
            <w:vAlign w:val="center"/>
          </w:tcPr>
          <w:p w14:paraId="34EE0E2E" w14:textId="77777777" w:rsidR="006F5BAE" w:rsidRDefault="006F5BAE" w:rsidP="0011655E">
            <w:pPr>
              <w:pStyle w:val="TAH"/>
            </w:pPr>
          </w:p>
        </w:tc>
      </w:tr>
      <w:tr w:rsidR="006F5BAE" w14:paraId="032A24BD" w14:textId="77777777" w:rsidTr="0011655E">
        <w:trPr>
          <w:trHeight w:val="255"/>
        </w:trPr>
        <w:tc>
          <w:tcPr>
            <w:tcW w:w="708" w:type="dxa"/>
            <w:tcBorders>
              <w:top w:val="nil"/>
              <w:left w:val="nil"/>
              <w:bottom w:val="single" w:sz="4" w:space="0" w:color="auto"/>
              <w:right w:val="nil"/>
            </w:tcBorders>
            <w:hideMark/>
          </w:tcPr>
          <w:p w14:paraId="1DB03A34" w14:textId="77777777" w:rsidR="006F5BAE" w:rsidRDefault="006F5BAE" w:rsidP="0011655E">
            <w:pPr>
              <w:pStyle w:val="TAH"/>
            </w:pPr>
            <w:r>
              <w:t>7</w:t>
            </w:r>
          </w:p>
        </w:tc>
        <w:tc>
          <w:tcPr>
            <w:tcW w:w="709" w:type="dxa"/>
            <w:tcBorders>
              <w:top w:val="nil"/>
              <w:left w:val="nil"/>
              <w:bottom w:val="single" w:sz="4" w:space="0" w:color="auto"/>
              <w:right w:val="nil"/>
            </w:tcBorders>
            <w:vAlign w:val="center"/>
            <w:hideMark/>
          </w:tcPr>
          <w:p w14:paraId="0CB59C6F" w14:textId="77777777" w:rsidR="006F5BAE" w:rsidRDefault="006F5BAE" w:rsidP="0011655E">
            <w:pPr>
              <w:pStyle w:val="TAH"/>
            </w:pPr>
            <w:r>
              <w:t>6</w:t>
            </w:r>
          </w:p>
        </w:tc>
        <w:tc>
          <w:tcPr>
            <w:tcW w:w="709" w:type="dxa"/>
            <w:tcBorders>
              <w:top w:val="nil"/>
              <w:left w:val="nil"/>
              <w:bottom w:val="single" w:sz="4" w:space="0" w:color="auto"/>
              <w:right w:val="nil"/>
            </w:tcBorders>
            <w:vAlign w:val="center"/>
            <w:hideMark/>
          </w:tcPr>
          <w:p w14:paraId="2E3F0300" w14:textId="77777777" w:rsidR="006F5BAE" w:rsidRDefault="006F5BAE" w:rsidP="0011655E">
            <w:pPr>
              <w:pStyle w:val="TAH"/>
            </w:pPr>
            <w:r>
              <w:t>5</w:t>
            </w:r>
          </w:p>
        </w:tc>
        <w:tc>
          <w:tcPr>
            <w:tcW w:w="709" w:type="dxa"/>
            <w:tcBorders>
              <w:top w:val="nil"/>
              <w:left w:val="nil"/>
              <w:bottom w:val="single" w:sz="4" w:space="0" w:color="auto"/>
              <w:right w:val="nil"/>
            </w:tcBorders>
            <w:vAlign w:val="center"/>
            <w:hideMark/>
          </w:tcPr>
          <w:p w14:paraId="4262E513" w14:textId="77777777" w:rsidR="006F5BAE" w:rsidRDefault="006F5BAE" w:rsidP="0011655E">
            <w:pPr>
              <w:pStyle w:val="TAH"/>
            </w:pPr>
            <w:r>
              <w:t>4</w:t>
            </w:r>
          </w:p>
        </w:tc>
        <w:tc>
          <w:tcPr>
            <w:tcW w:w="709" w:type="dxa"/>
            <w:tcBorders>
              <w:top w:val="nil"/>
              <w:left w:val="nil"/>
              <w:bottom w:val="single" w:sz="4" w:space="0" w:color="auto"/>
              <w:right w:val="nil"/>
            </w:tcBorders>
            <w:vAlign w:val="center"/>
            <w:hideMark/>
          </w:tcPr>
          <w:p w14:paraId="66FAEE14" w14:textId="77777777" w:rsidR="006F5BAE" w:rsidRDefault="006F5BAE" w:rsidP="0011655E">
            <w:pPr>
              <w:pStyle w:val="TAH"/>
            </w:pPr>
            <w:r>
              <w:t>3</w:t>
            </w:r>
          </w:p>
        </w:tc>
        <w:tc>
          <w:tcPr>
            <w:tcW w:w="709" w:type="dxa"/>
            <w:tcBorders>
              <w:top w:val="nil"/>
              <w:left w:val="nil"/>
              <w:bottom w:val="single" w:sz="4" w:space="0" w:color="auto"/>
              <w:right w:val="nil"/>
            </w:tcBorders>
            <w:vAlign w:val="center"/>
            <w:hideMark/>
          </w:tcPr>
          <w:p w14:paraId="438C6FD9" w14:textId="77777777" w:rsidR="006F5BAE" w:rsidRDefault="006F5BAE" w:rsidP="0011655E">
            <w:pPr>
              <w:pStyle w:val="TAH"/>
            </w:pPr>
            <w:r>
              <w:t>2</w:t>
            </w:r>
          </w:p>
        </w:tc>
        <w:tc>
          <w:tcPr>
            <w:tcW w:w="709" w:type="dxa"/>
            <w:tcBorders>
              <w:top w:val="nil"/>
              <w:left w:val="nil"/>
              <w:bottom w:val="single" w:sz="4" w:space="0" w:color="auto"/>
              <w:right w:val="nil"/>
            </w:tcBorders>
            <w:vAlign w:val="center"/>
            <w:hideMark/>
          </w:tcPr>
          <w:p w14:paraId="7DABB7F6" w14:textId="77777777" w:rsidR="006F5BAE" w:rsidRDefault="006F5BAE" w:rsidP="0011655E">
            <w:pPr>
              <w:pStyle w:val="TAH"/>
            </w:pPr>
            <w:r>
              <w:t>1</w:t>
            </w:r>
          </w:p>
        </w:tc>
        <w:tc>
          <w:tcPr>
            <w:tcW w:w="709" w:type="dxa"/>
            <w:tcBorders>
              <w:top w:val="nil"/>
              <w:left w:val="nil"/>
              <w:bottom w:val="single" w:sz="4" w:space="0" w:color="auto"/>
              <w:right w:val="nil"/>
            </w:tcBorders>
            <w:vAlign w:val="center"/>
            <w:hideMark/>
          </w:tcPr>
          <w:p w14:paraId="3FBD5A4B" w14:textId="77777777" w:rsidR="006F5BAE" w:rsidRDefault="006F5BAE" w:rsidP="0011655E">
            <w:pPr>
              <w:pStyle w:val="TAH"/>
            </w:pPr>
            <w:r>
              <w:t>0</w:t>
            </w:r>
          </w:p>
        </w:tc>
        <w:tc>
          <w:tcPr>
            <w:tcW w:w="1134" w:type="dxa"/>
            <w:vAlign w:val="center"/>
            <w:hideMark/>
          </w:tcPr>
          <w:p w14:paraId="5E3DC7E2" w14:textId="77777777" w:rsidR="006F5BAE" w:rsidRDefault="006F5BAE" w:rsidP="0011655E">
            <w:pPr>
              <w:pStyle w:val="TAH"/>
            </w:pPr>
            <w:r>
              <w:t>Octets</w:t>
            </w:r>
          </w:p>
        </w:tc>
      </w:tr>
      <w:tr w:rsidR="006F5BAE" w14:paraId="405FF4C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2D00EE7" w14:textId="77777777" w:rsidR="006F5BAE" w:rsidRDefault="006F5BAE" w:rsidP="0011655E">
            <w:pPr>
              <w:pStyle w:val="TAC"/>
            </w:pPr>
            <w:r>
              <w:t>Code</w:t>
            </w:r>
          </w:p>
        </w:tc>
        <w:tc>
          <w:tcPr>
            <w:tcW w:w="1134" w:type="dxa"/>
            <w:tcBorders>
              <w:top w:val="nil"/>
              <w:left w:val="single" w:sz="4" w:space="0" w:color="auto"/>
              <w:bottom w:val="nil"/>
              <w:right w:val="nil"/>
            </w:tcBorders>
            <w:vAlign w:val="center"/>
            <w:hideMark/>
          </w:tcPr>
          <w:p w14:paraId="02D855CB" w14:textId="77777777" w:rsidR="006F5BAE" w:rsidRDefault="006F5BAE" w:rsidP="0011655E">
            <w:pPr>
              <w:pStyle w:val="TAC"/>
            </w:pPr>
            <w:r>
              <w:t>1</w:t>
            </w:r>
          </w:p>
        </w:tc>
      </w:tr>
      <w:tr w:rsidR="006F5BAE" w14:paraId="15D5470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3D622D" w14:textId="77777777" w:rsidR="006F5BAE" w:rsidRDefault="006F5BAE" w:rsidP="0011655E">
            <w:pPr>
              <w:pStyle w:val="TAC"/>
            </w:pPr>
            <w:r>
              <w:t>Identifier</w:t>
            </w:r>
          </w:p>
        </w:tc>
        <w:tc>
          <w:tcPr>
            <w:tcW w:w="1134" w:type="dxa"/>
            <w:tcBorders>
              <w:top w:val="nil"/>
              <w:left w:val="single" w:sz="4" w:space="0" w:color="auto"/>
              <w:bottom w:val="nil"/>
              <w:right w:val="nil"/>
            </w:tcBorders>
            <w:vAlign w:val="center"/>
            <w:hideMark/>
          </w:tcPr>
          <w:p w14:paraId="19EC35B6" w14:textId="77777777" w:rsidR="006F5BAE" w:rsidRDefault="006F5BAE" w:rsidP="0011655E">
            <w:pPr>
              <w:pStyle w:val="TAC"/>
            </w:pPr>
            <w:r>
              <w:t>2</w:t>
            </w:r>
          </w:p>
        </w:tc>
      </w:tr>
      <w:tr w:rsidR="006F5BAE" w14:paraId="67E2223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12D56C" w14:textId="77777777" w:rsidR="006F5BAE" w:rsidRDefault="006F5BAE" w:rsidP="0011655E">
            <w:pPr>
              <w:pStyle w:val="TAC"/>
            </w:pPr>
            <w:r>
              <w:t>Length</w:t>
            </w:r>
          </w:p>
        </w:tc>
        <w:tc>
          <w:tcPr>
            <w:tcW w:w="1134" w:type="dxa"/>
            <w:tcBorders>
              <w:top w:val="nil"/>
              <w:left w:val="single" w:sz="4" w:space="0" w:color="auto"/>
              <w:bottom w:val="nil"/>
              <w:right w:val="nil"/>
            </w:tcBorders>
            <w:vAlign w:val="center"/>
            <w:hideMark/>
          </w:tcPr>
          <w:p w14:paraId="17927012" w14:textId="77777777" w:rsidR="006F5BAE" w:rsidRDefault="006F5BAE" w:rsidP="0011655E">
            <w:pPr>
              <w:pStyle w:val="TAC"/>
            </w:pPr>
            <w:r>
              <w:t>3 - 4</w:t>
            </w:r>
          </w:p>
        </w:tc>
      </w:tr>
      <w:tr w:rsidR="006F5BAE" w14:paraId="6DADDABA"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6947F40B" w14:textId="77777777" w:rsidR="006F5BAE" w:rsidRDefault="006F5BAE" w:rsidP="0011655E">
            <w:pPr>
              <w:pStyle w:val="TAC"/>
            </w:pPr>
            <w:r>
              <w:t>Type</w:t>
            </w:r>
          </w:p>
        </w:tc>
        <w:tc>
          <w:tcPr>
            <w:tcW w:w="1134" w:type="dxa"/>
            <w:tcBorders>
              <w:top w:val="nil"/>
              <w:left w:val="single" w:sz="4" w:space="0" w:color="auto"/>
              <w:bottom w:val="nil"/>
              <w:right w:val="nil"/>
            </w:tcBorders>
            <w:vAlign w:val="center"/>
            <w:hideMark/>
          </w:tcPr>
          <w:p w14:paraId="086A3632" w14:textId="77777777" w:rsidR="006F5BAE" w:rsidRDefault="006F5BAE" w:rsidP="0011655E">
            <w:pPr>
              <w:pStyle w:val="TAC"/>
            </w:pPr>
            <w:r>
              <w:t>5</w:t>
            </w:r>
          </w:p>
        </w:tc>
      </w:tr>
      <w:tr w:rsidR="006F5BAE" w14:paraId="011A878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1AD051C" w14:textId="77777777" w:rsidR="006F5BAE" w:rsidRDefault="006F5BAE" w:rsidP="0011655E">
            <w:pPr>
              <w:pStyle w:val="TAC"/>
            </w:pPr>
            <w:r>
              <w:t>Vendor-Id</w:t>
            </w:r>
          </w:p>
        </w:tc>
        <w:tc>
          <w:tcPr>
            <w:tcW w:w="1134" w:type="dxa"/>
            <w:tcBorders>
              <w:top w:val="nil"/>
              <w:left w:val="single" w:sz="4" w:space="0" w:color="auto"/>
              <w:bottom w:val="nil"/>
              <w:right w:val="nil"/>
            </w:tcBorders>
            <w:vAlign w:val="center"/>
            <w:hideMark/>
          </w:tcPr>
          <w:p w14:paraId="25A9E09C" w14:textId="77777777" w:rsidR="006F5BAE" w:rsidRDefault="006F5BAE" w:rsidP="0011655E">
            <w:pPr>
              <w:pStyle w:val="TAC"/>
            </w:pPr>
            <w:r>
              <w:t>6 - 8</w:t>
            </w:r>
          </w:p>
        </w:tc>
      </w:tr>
      <w:tr w:rsidR="006F5BAE" w14:paraId="5FF66065"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CF25FA" w14:textId="77777777" w:rsidR="006F5BAE" w:rsidRDefault="006F5BAE" w:rsidP="0011655E">
            <w:pPr>
              <w:pStyle w:val="TAC"/>
            </w:pPr>
            <w:r>
              <w:t>Vendor-Type</w:t>
            </w:r>
          </w:p>
        </w:tc>
        <w:tc>
          <w:tcPr>
            <w:tcW w:w="1134" w:type="dxa"/>
            <w:tcBorders>
              <w:top w:val="nil"/>
              <w:left w:val="single" w:sz="4" w:space="0" w:color="auto"/>
              <w:bottom w:val="nil"/>
              <w:right w:val="nil"/>
            </w:tcBorders>
            <w:vAlign w:val="center"/>
            <w:hideMark/>
          </w:tcPr>
          <w:p w14:paraId="32F0EE65" w14:textId="77777777" w:rsidR="006F5BAE" w:rsidRDefault="006F5BAE" w:rsidP="0011655E">
            <w:pPr>
              <w:pStyle w:val="TAC"/>
            </w:pPr>
            <w:r>
              <w:t>9 - 12</w:t>
            </w:r>
          </w:p>
        </w:tc>
      </w:tr>
      <w:tr w:rsidR="006F5BAE" w14:paraId="676BE7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9DCFC61" w14:textId="77777777" w:rsidR="006F5BAE" w:rsidRDefault="006F5BAE" w:rsidP="0011655E">
            <w:pPr>
              <w:pStyle w:val="TAC"/>
            </w:pPr>
            <w:r>
              <w:t>Message-Id</w:t>
            </w:r>
          </w:p>
        </w:tc>
        <w:tc>
          <w:tcPr>
            <w:tcW w:w="1134" w:type="dxa"/>
            <w:tcBorders>
              <w:top w:val="nil"/>
              <w:left w:val="single" w:sz="4" w:space="0" w:color="auto"/>
              <w:bottom w:val="nil"/>
              <w:right w:val="nil"/>
            </w:tcBorders>
            <w:vAlign w:val="center"/>
            <w:hideMark/>
          </w:tcPr>
          <w:p w14:paraId="7DCAC81C" w14:textId="77777777" w:rsidR="006F5BAE" w:rsidRDefault="006F5BAE" w:rsidP="0011655E">
            <w:pPr>
              <w:pStyle w:val="TAC"/>
            </w:pPr>
            <w:r>
              <w:t>13</w:t>
            </w:r>
          </w:p>
        </w:tc>
      </w:tr>
      <w:tr w:rsidR="006F5BAE" w14:paraId="2B89E5EE"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190F095" w14:textId="77777777" w:rsidR="006F5BAE" w:rsidRDefault="006F5BAE" w:rsidP="0011655E">
            <w:pPr>
              <w:pStyle w:val="TAC"/>
            </w:pPr>
            <w:r>
              <w:t>Spare</w:t>
            </w:r>
          </w:p>
        </w:tc>
        <w:tc>
          <w:tcPr>
            <w:tcW w:w="1134" w:type="dxa"/>
            <w:tcBorders>
              <w:top w:val="nil"/>
              <w:left w:val="single" w:sz="4" w:space="0" w:color="auto"/>
              <w:bottom w:val="nil"/>
              <w:right w:val="nil"/>
            </w:tcBorders>
            <w:vAlign w:val="center"/>
            <w:hideMark/>
          </w:tcPr>
          <w:p w14:paraId="206A5D4C" w14:textId="77777777" w:rsidR="006F5BAE" w:rsidRDefault="006F5BAE" w:rsidP="0011655E">
            <w:pPr>
              <w:pStyle w:val="TAC"/>
            </w:pPr>
            <w:r>
              <w:t>14</w:t>
            </w:r>
          </w:p>
        </w:tc>
      </w:tr>
      <w:tr w:rsidR="006F5BAE" w14:paraId="22523BD9"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446B393" w14:textId="77777777" w:rsidR="006F5BAE" w:rsidRDefault="006F5BAE" w:rsidP="0011655E">
            <w:pPr>
              <w:pStyle w:val="TAC"/>
            </w:pPr>
            <w:r>
              <w:t>AN-parameters length</w:t>
            </w:r>
          </w:p>
        </w:tc>
        <w:tc>
          <w:tcPr>
            <w:tcW w:w="1134" w:type="dxa"/>
            <w:tcBorders>
              <w:top w:val="nil"/>
              <w:left w:val="single" w:sz="4" w:space="0" w:color="auto"/>
              <w:bottom w:val="nil"/>
              <w:right w:val="nil"/>
            </w:tcBorders>
            <w:vAlign w:val="center"/>
            <w:hideMark/>
          </w:tcPr>
          <w:p w14:paraId="0763FF9F" w14:textId="77777777" w:rsidR="006F5BAE" w:rsidRDefault="006F5BAE" w:rsidP="0011655E">
            <w:pPr>
              <w:pStyle w:val="TAC"/>
            </w:pPr>
            <w:r>
              <w:t>15-16</w:t>
            </w:r>
          </w:p>
        </w:tc>
      </w:tr>
      <w:tr w:rsidR="006F5BAE" w14:paraId="661C5671"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7CEB971" w14:textId="77777777" w:rsidR="006F5BAE" w:rsidRDefault="006F5BAE" w:rsidP="0011655E">
            <w:pPr>
              <w:pStyle w:val="TAC"/>
            </w:pPr>
            <w:r>
              <w:t>AN-parameters</w:t>
            </w:r>
          </w:p>
        </w:tc>
        <w:tc>
          <w:tcPr>
            <w:tcW w:w="1134" w:type="dxa"/>
            <w:tcBorders>
              <w:top w:val="nil"/>
              <w:left w:val="single" w:sz="4" w:space="0" w:color="auto"/>
              <w:bottom w:val="nil"/>
              <w:right w:val="nil"/>
            </w:tcBorders>
            <w:vAlign w:val="center"/>
            <w:hideMark/>
          </w:tcPr>
          <w:p w14:paraId="60ACF413" w14:textId="77777777" w:rsidR="006F5BAE" w:rsidRDefault="006F5BAE" w:rsidP="0011655E">
            <w:pPr>
              <w:pStyle w:val="TAC"/>
            </w:pPr>
            <w:r>
              <w:t>17* - (17+x)*</w:t>
            </w:r>
          </w:p>
        </w:tc>
      </w:tr>
      <w:tr w:rsidR="006F5BAE" w14:paraId="51E81C80"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82D0936" w14:textId="77777777" w:rsidR="006F5BAE" w:rsidRDefault="006F5BAE" w:rsidP="0011655E">
            <w:pPr>
              <w:pStyle w:val="TAC"/>
            </w:pPr>
            <w:r>
              <w:t>NAS-PDU length</w:t>
            </w:r>
          </w:p>
        </w:tc>
        <w:tc>
          <w:tcPr>
            <w:tcW w:w="1134" w:type="dxa"/>
            <w:tcBorders>
              <w:top w:val="nil"/>
              <w:left w:val="single" w:sz="4" w:space="0" w:color="auto"/>
              <w:bottom w:val="nil"/>
              <w:right w:val="nil"/>
            </w:tcBorders>
            <w:vAlign w:val="center"/>
            <w:hideMark/>
          </w:tcPr>
          <w:p w14:paraId="22C7467E" w14:textId="6EC81DD2" w:rsidR="006F5BAE" w:rsidRDefault="006F5BAE" w:rsidP="0011655E">
            <w:pPr>
              <w:pStyle w:val="TAC"/>
            </w:pPr>
            <w:r>
              <w:t>y - (y+1)</w:t>
            </w:r>
          </w:p>
        </w:tc>
      </w:tr>
      <w:tr w:rsidR="006F5BAE" w14:paraId="3774E02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09A3457" w14:textId="77777777" w:rsidR="006F5BAE" w:rsidRDefault="006F5BAE" w:rsidP="0011655E">
            <w:pPr>
              <w:pStyle w:val="TAC"/>
            </w:pPr>
            <w:r>
              <w:t xml:space="preserve">NAS-PDU </w:t>
            </w:r>
          </w:p>
        </w:tc>
        <w:tc>
          <w:tcPr>
            <w:tcW w:w="1134" w:type="dxa"/>
            <w:tcBorders>
              <w:top w:val="nil"/>
              <w:left w:val="single" w:sz="4" w:space="0" w:color="auto"/>
              <w:bottom w:val="nil"/>
              <w:right w:val="nil"/>
            </w:tcBorders>
            <w:vAlign w:val="center"/>
            <w:hideMark/>
          </w:tcPr>
          <w:p w14:paraId="46D6BF47" w14:textId="6AC26897" w:rsidR="006F5BAE" w:rsidRDefault="006F5BAE" w:rsidP="0011655E">
            <w:pPr>
              <w:pStyle w:val="TAC"/>
            </w:pPr>
            <w:r>
              <w:t>(y+2) - (y+n)</w:t>
            </w:r>
          </w:p>
        </w:tc>
      </w:tr>
      <w:tr w:rsidR="006F5BAE" w14:paraId="64B04D8C"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9C9394D" w14:textId="77777777" w:rsidR="006F5BAE" w:rsidRDefault="006F5BAE" w:rsidP="0011655E">
            <w:pPr>
              <w:pStyle w:val="TAC"/>
            </w:pPr>
            <w:r>
              <w:t>Extended-AN-parameters length</w:t>
            </w:r>
          </w:p>
        </w:tc>
        <w:tc>
          <w:tcPr>
            <w:tcW w:w="1134" w:type="dxa"/>
            <w:tcBorders>
              <w:top w:val="nil"/>
              <w:left w:val="single" w:sz="4" w:space="0" w:color="auto"/>
              <w:bottom w:val="nil"/>
              <w:right w:val="nil"/>
            </w:tcBorders>
            <w:vAlign w:val="center"/>
            <w:hideMark/>
          </w:tcPr>
          <w:p w14:paraId="57A80AB9" w14:textId="318BDF0C" w:rsidR="006F5BAE" w:rsidRDefault="006F5BAE" w:rsidP="0011655E">
            <w:pPr>
              <w:pStyle w:val="TAC"/>
            </w:pPr>
            <w:r>
              <w:t>(y+n+1)*-(y+n+2)*</w:t>
            </w:r>
          </w:p>
        </w:tc>
      </w:tr>
      <w:tr w:rsidR="006F5BAE" w14:paraId="766E1723"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A9BD4BE" w14:textId="77777777" w:rsidR="006F5BAE" w:rsidRDefault="006F5BAE" w:rsidP="0011655E">
            <w:pPr>
              <w:pStyle w:val="TAC"/>
            </w:pPr>
            <w:r>
              <w:t>Extended-AN-parameters</w:t>
            </w:r>
          </w:p>
        </w:tc>
        <w:tc>
          <w:tcPr>
            <w:tcW w:w="1134" w:type="dxa"/>
            <w:tcBorders>
              <w:top w:val="nil"/>
              <w:left w:val="single" w:sz="4" w:space="0" w:color="auto"/>
              <w:bottom w:val="nil"/>
              <w:right w:val="nil"/>
            </w:tcBorders>
            <w:vAlign w:val="center"/>
            <w:hideMark/>
          </w:tcPr>
          <w:p w14:paraId="273D518B" w14:textId="54BD3359" w:rsidR="006F5BAE" w:rsidRDefault="006F5BAE" w:rsidP="0011655E">
            <w:pPr>
              <w:pStyle w:val="TAC"/>
            </w:pPr>
            <w:r>
              <w:t>(y+n+3)* - f*</w:t>
            </w:r>
          </w:p>
        </w:tc>
      </w:tr>
      <w:tr w:rsidR="006F5BAE" w14:paraId="02E528BF" w14:textId="77777777" w:rsidTr="0011655E">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7A8B27" w14:textId="77777777" w:rsidR="006F5BAE" w:rsidRDefault="006F5BAE" w:rsidP="0011655E">
            <w:pPr>
              <w:pStyle w:val="TAC"/>
            </w:pPr>
            <w:r>
              <w:t>Extensions</w:t>
            </w:r>
          </w:p>
        </w:tc>
        <w:tc>
          <w:tcPr>
            <w:tcW w:w="1134" w:type="dxa"/>
            <w:tcBorders>
              <w:top w:val="nil"/>
              <w:left w:val="single" w:sz="4" w:space="0" w:color="auto"/>
              <w:bottom w:val="nil"/>
              <w:right w:val="nil"/>
            </w:tcBorders>
            <w:vAlign w:val="center"/>
            <w:hideMark/>
          </w:tcPr>
          <w:p w14:paraId="103957AC" w14:textId="3E2654D5" w:rsidR="006F5BAE" w:rsidRDefault="006F5BAE" w:rsidP="0011655E">
            <w:pPr>
              <w:pStyle w:val="TAC"/>
            </w:pPr>
            <w:r>
              <w:t>g* - z*</w:t>
            </w:r>
          </w:p>
        </w:tc>
      </w:tr>
    </w:tbl>
    <w:p w14:paraId="6195A61B" w14:textId="77777777" w:rsidR="006F5BAE" w:rsidRDefault="006F5BAE" w:rsidP="006F5BAE">
      <w:pPr>
        <w:pStyle w:val="TF"/>
        <w:rPr>
          <w:lang w:eastAsia="zh-CN"/>
        </w:rPr>
      </w:pPr>
      <w:bookmarkStart w:id="1753" w:name="_CRFigure9_3_2_2_21"/>
      <w:r>
        <w:t>Figure </w:t>
      </w:r>
      <w:bookmarkEnd w:id="1753"/>
      <w:r>
        <w:t xml:space="preserve">9.3.2.2.2-1: </w:t>
      </w:r>
      <w:bookmarkStart w:id="1754" w:name="OLE_LINK90"/>
      <w:r>
        <w:rPr>
          <w:lang w:eastAsia="zh-CN"/>
        </w:rPr>
        <w:t>EAP-Response/5G-NAS message</w:t>
      </w:r>
      <w:bookmarkEnd w:id="1754"/>
    </w:p>
    <w:p w14:paraId="6E98FBCB" w14:textId="2E1B1F89" w:rsidR="00E24F72" w:rsidRDefault="00E24F72" w:rsidP="006F5BAE">
      <w:pPr>
        <w:pStyle w:val="TF"/>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533B6219"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r w:rsidR="006F5BAE">
              <w:t xml:space="preserve">. </w:t>
            </w:r>
            <w:bookmarkStart w:id="1755" w:name="OLE_LINK34"/>
            <w:r w:rsidR="006F5BAE">
              <w:rPr>
                <w:lang w:eastAsia="en-GB"/>
              </w:rPr>
              <w:t xml:space="preserve">If the </w:t>
            </w:r>
            <w:r w:rsidR="006F5BAE">
              <w:t xml:space="preserve">AN-parameters length field is set to zero value, the AN-parameters field is absent. </w:t>
            </w:r>
            <w:r w:rsidR="006F5BAE">
              <w:rPr>
                <w:lang w:eastAsia="en-GB"/>
              </w:rPr>
              <w:t xml:space="preserve">If the </w:t>
            </w:r>
            <w:r w:rsidR="006F5BAE">
              <w:t>AN-parameters length field is set to a non-zero value, the AN-parameters field is present.</w:t>
            </w:r>
            <w:bookmarkEnd w:id="1755"/>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12B8416D" w:rsidR="00E24F72" w:rsidRDefault="00E24F72">
            <w:pPr>
              <w:pStyle w:val="TAL"/>
            </w:pPr>
            <w:r>
              <w:t>NAS-PDU length field indicates the length of NAS-PDU field in octets.</w:t>
            </w:r>
            <w:r w:rsidR="006F5BAE">
              <w:t xml:space="preserve"> </w:t>
            </w:r>
            <w:bookmarkStart w:id="1756" w:name="OLE_LINK35"/>
            <w:r w:rsidR="006F5BAE">
              <w:t>The NAS-PDU length field is set to a non-zero value.</w:t>
            </w:r>
            <w:bookmarkEnd w:id="1756"/>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6F81984C" w:rsidR="007C4264" w:rsidRDefault="007C4264" w:rsidP="001A2DD4">
            <w:pPr>
              <w:pStyle w:val="TAL"/>
            </w:pPr>
            <w:r>
              <w:t>Extended-AN-parameters length field indicates the length of the extended-AN-parameters field in octets.</w:t>
            </w:r>
            <w:r w:rsidR="006F5BAE">
              <w:t xml:space="preserve"> </w:t>
            </w:r>
            <w:bookmarkStart w:id="1757" w:name="OLE_LINK27"/>
            <w:bookmarkStart w:id="1758" w:name="OLE_LINK36"/>
            <w:r w:rsidR="006F5BAE">
              <w:t xml:space="preserve">The Extended-AN-parameters length field is present </w:t>
            </w:r>
            <w:bookmarkEnd w:id="1757"/>
            <w:r w:rsidR="006F5BAE">
              <w:t xml:space="preserve">if the </w:t>
            </w:r>
            <w:r w:rsidR="006F5BAE">
              <w:rPr>
                <w:lang w:eastAsia="zh-CN"/>
              </w:rPr>
              <w:t>EAP-Response/5G-NAS message is at least (</w:t>
            </w:r>
            <w:r w:rsidR="006F5BAE">
              <w:t>y+n+1</w:t>
            </w:r>
            <w:r w:rsidR="006F5BAE">
              <w:rPr>
                <w:lang w:eastAsia="zh-CN"/>
              </w:rPr>
              <w:t>) octets long.</w:t>
            </w:r>
            <w:bookmarkEnd w:id="1758"/>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256E2AB8"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r w:rsidR="006F5BAE">
              <w:t xml:space="preserve"> </w:t>
            </w:r>
            <w:bookmarkStart w:id="1759" w:name="OLE_LINK38"/>
            <w:r w:rsidR="006F5BAE">
              <w:rPr>
                <w:lang w:eastAsia="en-GB"/>
              </w:rPr>
              <w:t xml:space="preserve">If the </w:t>
            </w:r>
            <w:bookmarkStart w:id="1760" w:name="OLE_LINK37"/>
            <w:r w:rsidR="006F5BAE">
              <w:t xml:space="preserve">Extended-AN-parameters length field is set to zero value, the Extended-AN-parameters field is absent. </w:t>
            </w:r>
            <w:r w:rsidR="006F5BAE">
              <w:rPr>
                <w:lang w:eastAsia="en-GB"/>
              </w:rPr>
              <w:t xml:space="preserve">If the </w:t>
            </w:r>
            <w:r w:rsidR="006F5BAE">
              <w:t>Extended-AN-parameters length field is set to a non-zero value, the Extended-AN-parameters field is present.</w:t>
            </w:r>
            <w:bookmarkEnd w:id="1760"/>
            <w:bookmarkEnd w:id="1759"/>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5F5109CE" w:rsidR="00E24F72" w:rsidRDefault="00E24F72">
            <w:pPr>
              <w:pStyle w:val="TAL"/>
            </w:pPr>
            <w:r>
              <w:t>Extensions field is an optional field and consists of spare bits.</w:t>
            </w:r>
            <w:r w:rsidR="006F5BAE">
              <w:t xml:space="preserve"> </w:t>
            </w:r>
            <w:r w:rsidR="006F5BAE" w:rsidRPr="00461BFC">
              <w:t>The sending entity shall not include the Extensions field.</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6F5BAE" w14:paraId="6AB5A4B5" w14:textId="77777777" w:rsidTr="0011655E">
        <w:trPr>
          <w:cantSplit/>
          <w:jc w:val="center"/>
        </w:trPr>
        <w:tc>
          <w:tcPr>
            <w:tcW w:w="709" w:type="dxa"/>
            <w:tcBorders>
              <w:top w:val="nil"/>
              <w:left w:val="nil"/>
              <w:bottom w:val="nil"/>
              <w:right w:val="nil"/>
            </w:tcBorders>
            <w:hideMark/>
          </w:tcPr>
          <w:p w14:paraId="59D4AE19" w14:textId="77777777" w:rsidR="006F5BAE" w:rsidRDefault="006F5BAE" w:rsidP="0011655E">
            <w:pPr>
              <w:pStyle w:val="TAC"/>
            </w:pPr>
            <w:r>
              <w:t>7</w:t>
            </w:r>
          </w:p>
        </w:tc>
        <w:tc>
          <w:tcPr>
            <w:tcW w:w="781" w:type="dxa"/>
            <w:tcBorders>
              <w:top w:val="nil"/>
              <w:left w:val="nil"/>
              <w:bottom w:val="nil"/>
              <w:right w:val="nil"/>
            </w:tcBorders>
            <w:hideMark/>
          </w:tcPr>
          <w:p w14:paraId="4F27E181" w14:textId="77777777" w:rsidR="006F5BAE" w:rsidRDefault="006F5BAE" w:rsidP="0011655E">
            <w:pPr>
              <w:pStyle w:val="TAC"/>
            </w:pPr>
            <w:r>
              <w:t>6</w:t>
            </w:r>
          </w:p>
        </w:tc>
        <w:tc>
          <w:tcPr>
            <w:tcW w:w="780" w:type="dxa"/>
            <w:tcBorders>
              <w:top w:val="nil"/>
              <w:left w:val="nil"/>
              <w:bottom w:val="nil"/>
              <w:right w:val="nil"/>
            </w:tcBorders>
            <w:hideMark/>
          </w:tcPr>
          <w:p w14:paraId="4802E555" w14:textId="77777777" w:rsidR="006F5BAE" w:rsidRDefault="006F5BAE" w:rsidP="0011655E">
            <w:pPr>
              <w:pStyle w:val="TAC"/>
            </w:pPr>
            <w:r>
              <w:t>5</w:t>
            </w:r>
          </w:p>
        </w:tc>
        <w:tc>
          <w:tcPr>
            <w:tcW w:w="779" w:type="dxa"/>
            <w:tcBorders>
              <w:top w:val="nil"/>
              <w:left w:val="nil"/>
              <w:bottom w:val="nil"/>
              <w:right w:val="nil"/>
            </w:tcBorders>
            <w:hideMark/>
          </w:tcPr>
          <w:p w14:paraId="3224D50E" w14:textId="77777777" w:rsidR="006F5BAE" w:rsidRDefault="006F5BAE" w:rsidP="0011655E">
            <w:pPr>
              <w:pStyle w:val="TAC"/>
            </w:pPr>
            <w:r>
              <w:t>4</w:t>
            </w:r>
          </w:p>
        </w:tc>
        <w:tc>
          <w:tcPr>
            <w:tcW w:w="708" w:type="dxa"/>
            <w:tcBorders>
              <w:top w:val="nil"/>
              <w:left w:val="nil"/>
              <w:bottom w:val="nil"/>
              <w:right w:val="nil"/>
            </w:tcBorders>
            <w:hideMark/>
          </w:tcPr>
          <w:p w14:paraId="4A0E587F" w14:textId="77777777" w:rsidR="006F5BAE" w:rsidRDefault="006F5BAE" w:rsidP="0011655E">
            <w:pPr>
              <w:pStyle w:val="TAC"/>
            </w:pPr>
            <w:r>
              <w:t>3</w:t>
            </w:r>
          </w:p>
        </w:tc>
        <w:tc>
          <w:tcPr>
            <w:tcW w:w="709" w:type="dxa"/>
            <w:tcBorders>
              <w:top w:val="nil"/>
              <w:left w:val="nil"/>
              <w:bottom w:val="nil"/>
              <w:right w:val="nil"/>
            </w:tcBorders>
            <w:hideMark/>
          </w:tcPr>
          <w:p w14:paraId="2365D4E2" w14:textId="77777777" w:rsidR="006F5BAE" w:rsidRDefault="006F5BAE" w:rsidP="0011655E">
            <w:pPr>
              <w:pStyle w:val="TAC"/>
            </w:pPr>
            <w:r>
              <w:t>2</w:t>
            </w:r>
          </w:p>
        </w:tc>
        <w:tc>
          <w:tcPr>
            <w:tcW w:w="781" w:type="dxa"/>
            <w:tcBorders>
              <w:top w:val="nil"/>
              <w:left w:val="nil"/>
              <w:bottom w:val="nil"/>
              <w:right w:val="nil"/>
            </w:tcBorders>
            <w:hideMark/>
          </w:tcPr>
          <w:p w14:paraId="14A4A64A" w14:textId="77777777" w:rsidR="006F5BAE" w:rsidRDefault="006F5BAE" w:rsidP="0011655E">
            <w:pPr>
              <w:pStyle w:val="TAC"/>
            </w:pPr>
            <w:r>
              <w:t>1</w:t>
            </w:r>
          </w:p>
        </w:tc>
        <w:tc>
          <w:tcPr>
            <w:tcW w:w="708" w:type="dxa"/>
            <w:tcBorders>
              <w:top w:val="nil"/>
              <w:left w:val="nil"/>
              <w:bottom w:val="nil"/>
              <w:right w:val="nil"/>
            </w:tcBorders>
            <w:hideMark/>
          </w:tcPr>
          <w:p w14:paraId="0B8C239A" w14:textId="77777777" w:rsidR="006F5BAE" w:rsidRDefault="006F5BAE" w:rsidP="0011655E">
            <w:pPr>
              <w:pStyle w:val="TAC"/>
            </w:pPr>
            <w:r>
              <w:t>0</w:t>
            </w:r>
          </w:p>
        </w:tc>
        <w:tc>
          <w:tcPr>
            <w:tcW w:w="1560" w:type="dxa"/>
            <w:tcBorders>
              <w:top w:val="nil"/>
              <w:left w:val="nil"/>
              <w:bottom w:val="nil"/>
              <w:right w:val="nil"/>
            </w:tcBorders>
          </w:tcPr>
          <w:p w14:paraId="1A3E7FB3" w14:textId="77777777" w:rsidR="006F5BAE" w:rsidRDefault="006F5BAE" w:rsidP="0011655E">
            <w:pPr>
              <w:pStyle w:val="TAL"/>
            </w:pPr>
          </w:p>
        </w:tc>
      </w:tr>
      <w:tr w:rsidR="006F5BAE" w14:paraId="481E5BF5"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57C93D0" w14:textId="77777777" w:rsidR="006F5BAE" w:rsidRDefault="006F5BAE" w:rsidP="0011655E">
            <w:pPr>
              <w:pStyle w:val="TAC"/>
            </w:pPr>
          </w:p>
          <w:p w14:paraId="273F6729" w14:textId="77777777" w:rsidR="006F5BAE" w:rsidRDefault="006F5BAE" w:rsidP="0011655E">
            <w:pPr>
              <w:pStyle w:val="TAC"/>
            </w:pPr>
            <w:r>
              <w:t>AN-parameter 1</w:t>
            </w:r>
          </w:p>
        </w:tc>
        <w:tc>
          <w:tcPr>
            <w:tcW w:w="1560" w:type="dxa"/>
            <w:tcBorders>
              <w:top w:val="nil"/>
              <w:left w:val="nil"/>
              <w:bottom w:val="nil"/>
              <w:right w:val="nil"/>
            </w:tcBorders>
          </w:tcPr>
          <w:p w14:paraId="46654624" w14:textId="77777777" w:rsidR="006F5BAE" w:rsidRDefault="006F5BAE" w:rsidP="0011655E">
            <w:pPr>
              <w:pStyle w:val="TAL"/>
            </w:pPr>
            <w:r>
              <w:t>octet 17</w:t>
            </w:r>
          </w:p>
          <w:p w14:paraId="3640C066" w14:textId="77777777" w:rsidR="006F5BAE" w:rsidRDefault="006F5BAE" w:rsidP="0011655E">
            <w:pPr>
              <w:pStyle w:val="TAL"/>
            </w:pPr>
          </w:p>
          <w:p w14:paraId="6D21E36A" w14:textId="77777777" w:rsidR="006F5BAE" w:rsidRDefault="006F5BAE" w:rsidP="0011655E">
            <w:pPr>
              <w:pStyle w:val="TAL"/>
            </w:pPr>
            <w:r>
              <w:t>octet a</w:t>
            </w:r>
          </w:p>
        </w:tc>
      </w:tr>
      <w:tr w:rsidR="006F5BAE" w14:paraId="3810728F"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BAA8FC" w14:textId="77777777" w:rsidR="006F5BAE" w:rsidRDefault="006F5BAE" w:rsidP="0011655E">
            <w:pPr>
              <w:pStyle w:val="TAC"/>
            </w:pPr>
          </w:p>
          <w:p w14:paraId="46F1A35D" w14:textId="77777777" w:rsidR="006F5BAE" w:rsidRDefault="006F5BAE" w:rsidP="0011655E">
            <w:pPr>
              <w:pStyle w:val="TAC"/>
            </w:pPr>
            <w:r>
              <w:t>AN-parameter 2</w:t>
            </w:r>
          </w:p>
        </w:tc>
        <w:tc>
          <w:tcPr>
            <w:tcW w:w="1560" w:type="dxa"/>
            <w:tcBorders>
              <w:top w:val="nil"/>
              <w:left w:val="nil"/>
              <w:bottom w:val="nil"/>
              <w:right w:val="nil"/>
            </w:tcBorders>
          </w:tcPr>
          <w:p w14:paraId="3F14FC21" w14:textId="77777777" w:rsidR="006F5BAE" w:rsidRDefault="006F5BAE" w:rsidP="0011655E">
            <w:pPr>
              <w:pStyle w:val="TAL"/>
            </w:pPr>
            <w:r>
              <w:t>octet (a+1)*</w:t>
            </w:r>
          </w:p>
          <w:p w14:paraId="2319538F" w14:textId="77777777" w:rsidR="006F5BAE" w:rsidRDefault="006F5BAE" w:rsidP="0011655E">
            <w:pPr>
              <w:pStyle w:val="TAL"/>
            </w:pPr>
          </w:p>
          <w:p w14:paraId="1DA75910" w14:textId="77777777" w:rsidR="006F5BAE" w:rsidRDefault="006F5BAE" w:rsidP="0011655E">
            <w:pPr>
              <w:pStyle w:val="TAL"/>
            </w:pPr>
            <w:r>
              <w:t>octet b*</w:t>
            </w:r>
          </w:p>
        </w:tc>
      </w:tr>
      <w:tr w:rsidR="006F5BAE" w14:paraId="34A14D2E"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07B72E" w14:textId="77777777" w:rsidR="006F5BAE" w:rsidRDefault="006F5BAE" w:rsidP="0011655E">
            <w:pPr>
              <w:pStyle w:val="TAC"/>
            </w:pPr>
            <w:r>
              <w:t>...</w:t>
            </w:r>
          </w:p>
        </w:tc>
        <w:tc>
          <w:tcPr>
            <w:tcW w:w="1560" w:type="dxa"/>
            <w:tcBorders>
              <w:top w:val="nil"/>
              <w:left w:val="nil"/>
              <w:bottom w:val="nil"/>
              <w:right w:val="nil"/>
            </w:tcBorders>
          </w:tcPr>
          <w:p w14:paraId="450B5ABE" w14:textId="77777777" w:rsidR="006F5BAE" w:rsidRDefault="006F5BAE" w:rsidP="0011655E">
            <w:pPr>
              <w:pStyle w:val="TAL"/>
            </w:pPr>
            <w:r>
              <w:t>octet (b+1)*</w:t>
            </w:r>
          </w:p>
          <w:p w14:paraId="5FA50E9A" w14:textId="77777777" w:rsidR="006F5BAE" w:rsidRDefault="006F5BAE" w:rsidP="0011655E">
            <w:pPr>
              <w:pStyle w:val="TAL"/>
            </w:pPr>
          </w:p>
          <w:p w14:paraId="5A2E1325" w14:textId="77777777" w:rsidR="006F5BAE" w:rsidRDefault="006F5BAE" w:rsidP="0011655E">
            <w:pPr>
              <w:pStyle w:val="TAL"/>
            </w:pPr>
            <w:r>
              <w:t>octet k*</w:t>
            </w:r>
          </w:p>
        </w:tc>
      </w:tr>
      <w:tr w:rsidR="006F5BAE" w14:paraId="23EEFD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AB647" w14:textId="77777777" w:rsidR="006F5BAE" w:rsidRDefault="006F5BAE" w:rsidP="0011655E">
            <w:pPr>
              <w:pStyle w:val="TAC"/>
            </w:pPr>
          </w:p>
          <w:p w14:paraId="3ACF9018" w14:textId="77777777" w:rsidR="006F5BAE" w:rsidRDefault="006F5BAE" w:rsidP="0011655E">
            <w:pPr>
              <w:pStyle w:val="TAC"/>
            </w:pPr>
            <w:r>
              <w:t>AN-parameter n</w:t>
            </w:r>
          </w:p>
        </w:tc>
        <w:tc>
          <w:tcPr>
            <w:tcW w:w="1560" w:type="dxa"/>
            <w:tcBorders>
              <w:top w:val="nil"/>
              <w:left w:val="nil"/>
              <w:bottom w:val="nil"/>
              <w:right w:val="nil"/>
            </w:tcBorders>
          </w:tcPr>
          <w:p w14:paraId="47D7BB70" w14:textId="77777777" w:rsidR="006F5BAE" w:rsidRDefault="006F5BAE" w:rsidP="0011655E">
            <w:pPr>
              <w:pStyle w:val="TAL"/>
            </w:pPr>
            <w:r>
              <w:t>octet (k+1)*</w:t>
            </w:r>
          </w:p>
          <w:p w14:paraId="3A3EA5E8" w14:textId="77777777" w:rsidR="006F5BAE" w:rsidRDefault="006F5BAE" w:rsidP="0011655E">
            <w:pPr>
              <w:pStyle w:val="TAL"/>
            </w:pPr>
          </w:p>
          <w:p w14:paraId="106F968B" w14:textId="77777777" w:rsidR="006F5BAE" w:rsidRDefault="006F5BAE" w:rsidP="0011655E">
            <w:pPr>
              <w:pStyle w:val="TAL"/>
            </w:pPr>
            <w:r>
              <w:t>octet (17+x)*</w:t>
            </w:r>
          </w:p>
        </w:tc>
      </w:tr>
    </w:tbl>
    <w:p w14:paraId="0F29E83D" w14:textId="77777777" w:rsidR="006F5BAE" w:rsidRDefault="006F5BAE" w:rsidP="00177BD2">
      <w:pPr>
        <w:pStyle w:val="TH"/>
        <w:rPr>
          <w:lang w:val="fr-FR"/>
        </w:rPr>
      </w:pPr>
      <w:r>
        <w:t>Figure 9.3.2.2.2-2: AN-parameters field</w:t>
      </w:r>
      <w:r w:rsidRPr="00BB130A">
        <w:rPr>
          <w:lang w:val="fr-FR"/>
        </w:rPr>
        <w:t xml:space="preserve"> </w:t>
      </w:r>
    </w:p>
    <w:p w14:paraId="13862640" w14:textId="34507F21" w:rsidR="00177BD2" w:rsidRDefault="00177BD2" w:rsidP="00177BD2">
      <w:pPr>
        <w:pStyle w:val="TH"/>
      </w:pPr>
      <w:bookmarkStart w:id="1761" w:name="_CRTable9_3_2_2_22"/>
      <w:r w:rsidRPr="00BB130A">
        <w:rPr>
          <w:lang w:val="fr-FR"/>
        </w:rPr>
        <w:t>Table </w:t>
      </w:r>
      <w:bookmarkEnd w:id="1761"/>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2A310DFC" w:rsidR="00177BD2" w:rsidRDefault="00177BD2" w:rsidP="00595315">
            <w:pPr>
              <w:pStyle w:val="TAL"/>
            </w:pPr>
            <w:r w:rsidRPr="003168A2">
              <w:t xml:space="preserve">octet </w:t>
            </w:r>
            <w:r w:rsidR="006F5BAE">
              <w:t>(</w:t>
            </w:r>
            <w:r>
              <w:t>a+3</w:t>
            </w:r>
            <w:r w:rsidR="006F5BAE">
              <w:t>)*</w:t>
            </w:r>
          </w:p>
          <w:p w14:paraId="5EAEBD71" w14:textId="77777777" w:rsidR="00177BD2" w:rsidRDefault="00177BD2" w:rsidP="00595315">
            <w:pPr>
              <w:pStyle w:val="TAL"/>
            </w:pPr>
          </w:p>
          <w:p w14:paraId="70A68B83" w14:textId="23D78FD9" w:rsidR="00177BD2" w:rsidRPr="003168A2" w:rsidRDefault="00177BD2" w:rsidP="00595315">
            <w:pPr>
              <w:pStyle w:val="TAL"/>
            </w:pPr>
            <w:r>
              <w:t>octet b</w:t>
            </w:r>
            <w:r w:rsidR="004859F4">
              <w:t>*</w:t>
            </w:r>
          </w:p>
        </w:tc>
      </w:tr>
    </w:tbl>
    <w:p w14:paraId="69C6C37E" w14:textId="77777777" w:rsidR="00177BD2" w:rsidRPr="00BD0557" w:rsidRDefault="00177BD2" w:rsidP="00177BD2">
      <w:pPr>
        <w:pStyle w:val="TF"/>
      </w:pPr>
      <w:bookmarkStart w:id="1762" w:name="_CRFigure9_3_2_2_23"/>
      <w:r>
        <w:t>Figure </w:t>
      </w:r>
      <w:bookmarkEnd w:id="1762"/>
      <w:r>
        <w:t>9.3.2.2.2</w:t>
      </w:r>
      <w:r w:rsidR="009C7FAC">
        <w:t>-</w:t>
      </w:r>
      <w:r>
        <w:t>3</w:t>
      </w:r>
      <w:r w:rsidRPr="00BD0557">
        <w:t xml:space="preserve">: </w:t>
      </w:r>
      <w:r>
        <w:t>AN-parameter field</w:t>
      </w:r>
    </w:p>
    <w:p w14:paraId="0946BA67" w14:textId="77777777" w:rsidR="00177BD2" w:rsidRDefault="00177BD2" w:rsidP="00177BD2">
      <w:pPr>
        <w:pStyle w:val="TH"/>
      </w:pPr>
      <w:bookmarkStart w:id="1763" w:name="_CRTable9_3_2_2_23"/>
      <w:r w:rsidRPr="00BB130A">
        <w:rPr>
          <w:lang w:val="fr-FR"/>
        </w:rPr>
        <w:t>Table </w:t>
      </w:r>
      <w:bookmarkEnd w:id="1763"/>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0DC71836" w:rsidR="00177BD2" w:rsidRDefault="00177BD2" w:rsidP="00595315">
            <w:pPr>
              <w:pStyle w:val="TAL"/>
            </w:pPr>
            <w:r>
              <w:t>The AN-parameter length field indicates the length of the AN-parameter value field.</w:t>
            </w:r>
            <w:r w:rsidR="004859F4">
              <w:t xml:space="preserve"> </w:t>
            </w:r>
            <w:bookmarkStart w:id="1764" w:name="OLE_LINK40"/>
            <w:r w:rsidR="004859F4">
              <w:rPr>
                <w:lang w:eastAsia="en-GB"/>
              </w:rPr>
              <w:t xml:space="preserve">If the </w:t>
            </w:r>
            <w:r w:rsidR="004859F4">
              <w:t xml:space="preserve">AN-parameter length field is set to zero value, the AN-parameter value field is absent. </w:t>
            </w:r>
            <w:r w:rsidR="004859F4">
              <w:rPr>
                <w:lang w:eastAsia="en-GB"/>
              </w:rPr>
              <w:t xml:space="preserve">If the </w:t>
            </w:r>
            <w:r w:rsidR="004859F4">
              <w:t>AN-parameter length field is set to non-zero value, the AN-parameter value field is present.</w:t>
            </w:r>
            <w:bookmarkEnd w:id="1764"/>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4859F4" w14:paraId="7EE64853" w14:textId="77777777" w:rsidTr="0011655E">
        <w:trPr>
          <w:cantSplit/>
          <w:jc w:val="center"/>
        </w:trPr>
        <w:tc>
          <w:tcPr>
            <w:tcW w:w="709" w:type="dxa"/>
            <w:tcBorders>
              <w:top w:val="nil"/>
              <w:left w:val="nil"/>
              <w:bottom w:val="nil"/>
              <w:right w:val="nil"/>
            </w:tcBorders>
            <w:hideMark/>
          </w:tcPr>
          <w:p w14:paraId="5965679D" w14:textId="77777777" w:rsidR="004859F4" w:rsidRDefault="004859F4" w:rsidP="0011655E">
            <w:pPr>
              <w:pStyle w:val="TAC"/>
            </w:pPr>
            <w:r>
              <w:t>7</w:t>
            </w:r>
          </w:p>
        </w:tc>
        <w:tc>
          <w:tcPr>
            <w:tcW w:w="781" w:type="dxa"/>
            <w:tcBorders>
              <w:top w:val="nil"/>
              <w:left w:val="nil"/>
              <w:bottom w:val="nil"/>
              <w:right w:val="nil"/>
            </w:tcBorders>
            <w:hideMark/>
          </w:tcPr>
          <w:p w14:paraId="2244CE33" w14:textId="77777777" w:rsidR="004859F4" w:rsidRDefault="004859F4" w:rsidP="0011655E">
            <w:pPr>
              <w:pStyle w:val="TAC"/>
            </w:pPr>
            <w:r>
              <w:t>6</w:t>
            </w:r>
          </w:p>
        </w:tc>
        <w:tc>
          <w:tcPr>
            <w:tcW w:w="780" w:type="dxa"/>
            <w:tcBorders>
              <w:top w:val="nil"/>
              <w:left w:val="nil"/>
              <w:bottom w:val="nil"/>
              <w:right w:val="nil"/>
            </w:tcBorders>
            <w:hideMark/>
          </w:tcPr>
          <w:p w14:paraId="44A73E0A" w14:textId="77777777" w:rsidR="004859F4" w:rsidRDefault="004859F4" w:rsidP="0011655E">
            <w:pPr>
              <w:pStyle w:val="TAC"/>
            </w:pPr>
            <w:r>
              <w:t>5</w:t>
            </w:r>
          </w:p>
        </w:tc>
        <w:tc>
          <w:tcPr>
            <w:tcW w:w="779" w:type="dxa"/>
            <w:tcBorders>
              <w:top w:val="nil"/>
              <w:left w:val="nil"/>
              <w:bottom w:val="nil"/>
              <w:right w:val="nil"/>
            </w:tcBorders>
            <w:hideMark/>
          </w:tcPr>
          <w:p w14:paraId="5F03D25C" w14:textId="77777777" w:rsidR="004859F4" w:rsidRDefault="004859F4" w:rsidP="0011655E">
            <w:pPr>
              <w:pStyle w:val="TAC"/>
            </w:pPr>
            <w:r>
              <w:t>4</w:t>
            </w:r>
          </w:p>
        </w:tc>
        <w:tc>
          <w:tcPr>
            <w:tcW w:w="708" w:type="dxa"/>
            <w:tcBorders>
              <w:top w:val="nil"/>
              <w:left w:val="nil"/>
              <w:bottom w:val="nil"/>
              <w:right w:val="nil"/>
            </w:tcBorders>
            <w:hideMark/>
          </w:tcPr>
          <w:p w14:paraId="30A9ED43" w14:textId="77777777" w:rsidR="004859F4" w:rsidRDefault="004859F4" w:rsidP="0011655E">
            <w:pPr>
              <w:pStyle w:val="TAC"/>
            </w:pPr>
            <w:r>
              <w:t>3</w:t>
            </w:r>
          </w:p>
        </w:tc>
        <w:tc>
          <w:tcPr>
            <w:tcW w:w="709" w:type="dxa"/>
            <w:tcBorders>
              <w:top w:val="nil"/>
              <w:left w:val="nil"/>
              <w:bottom w:val="nil"/>
              <w:right w:val="nil"/>
            </w:tcBorders>
            <w:hideMark/>
          </w:tcPr>
          <w:p w14:paraId="01FFF504" w14:textId="77777777" w:rsidR="004859F4" w:rsidRDefault="004859F4" w:rsidP="0011655E">
            <w:pPr>
              <w:pStyle w:val="TAC"/>
            </w:pPr>
            <w:r>
              <w:t>2</w:t>
            </w:r>
          </w:p>
        </w:tc>
        <w:tc>
          <w:tcPr>
            <w:tcW w:w="781" w:type="dxa"/>
            <w:tcBorders>
              <w:top w:val="nil"/>
              <w:left w:val="nil"/>
              <w:bottom w:val="nil"/>
              <w:right w:val="nil"/>
            </w:tcBorders>
            <w:hideMark/>
          </w:tcPr>
          <w:p w14:paraId="53674D7A" w14:textId="77777777" w:rsidR="004859F4" w:rsidRDefault="004859F4" w:rsidP="0011655E">
            <w:pPr>
              <w:pStyle w:val="TAC"/>
            </w:pPr>
            <w:r>
              <w:t>1</w:t>
            </w:r>
          </w:p>
        </w:tc>
        <w:tc>
          <w:tcPr>
            <w:tcW w:w="708" w:type="dxa"/>
            <w:tcBorders>
              <w:top w:val="nil"/>
              <w:left w:val="nil"/>
              <w:bottom w:val="nil"/>
              <w:right w:val="nil"/>
            </w:tcBorders>
            <w:hideMark/>
          </w:tcPr>
          <w:p w14:paraId="3D1435E9" w14:textId="77777777" w:rsidR="004859F4" w:rsidRDefault="004859F4" w:rsidP="0011655E">
            <w:pPr>
              <w:pStyle w:val="TAC"/>
            </w:pPr>
            <w:r>
              <w:t>0</w:t>
            </w:r>
          </w:p>
        </w:tc>
        <w:tc>
          <w:tcPr>
            <w:tcW w:w="1560" w:type="dxa"/>
            <w:tcBorders>
              <w:top w:val="nil"/>
              <w:left w:val="nil"/>
              <w:bottom w:val="nil"/>
              <w:right w:val="nil"/>
            </w:tcBorders>
          </w:tcPr>
          <w:p w14:paraId="4B650E66" w14:textId="77777777" w:rsidR="004859F4" w:rsidRDefault="004859F4" w:rsidP="0011655E">
            <w:pPr>
              <w:pStyle w:val="TAL"/>
            </w:pPr>
          </w:p>
        </w:tc>
      </w:tr>
      <w:tr w:rsidR="004859F4" w:rsidRPr="00F907B2" w14:paraId="3437264C"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371A038" w14:textId="77777777" w:rsidR="004859F4" w:rsidRDefault="004859F4" w:rsidP="0011655E">
            <w:pPr>
              <w:pStyle w:val="TAC"/>
            </w:pPr>
          </w:p>
          <w:p w14:paraId="191C7F27" w14:textId="77777777" w:rsidR="004859F4" w:rsidRDefault="004859F4" w:rsidP="0011655E">
            <w:pPr>
              <w:pStyle w:val="TAC"/>
            </w:pPr>
            <w:r>
              <w:t>Extended-AN-parameter 1</w:t>
            </w:r>
          </w:p>
        </w:tc>
        <w:tc>
          <w:tcPr>
            <w:tcW w:w="1560" w:type="dxa"/>
            <w:tcBorders>
              <w:top w:val="nil"/>
              <w:left w:val="nil"/>
              <w:bottom w:val="nil"/>
              <w:right w:val="nil"/>
            </w:tcBorders>
          </w:tcPr>
          <w:p w14:paraId="7546C9D7" w14:textId="666DD2E7" w:rsidR="004859F4" w:rsidRPr="004859F4" w:rsidRDefault="004859F4" w:rsidP="0011655E">
            <w:pPr>
              <w:pStyle w:val="TAL"/>
              <w:rPr>
                <w:lang w:val="fr-FR"/>
              </w:rPr>
            </w:pPr>
            <w:r w:rsidRPr="004859F4">
              <w:rPr>
                <w:lang w:val="fr-FR"/>
              </w:rPr>
              <w:t>octet (y+n+3)</w:t>
            </w:r>
          </w:p>
          <w:p w14:paraId="37BA32AB" w14:textId="77777777" w:rsidR="004859F4" w:rsidRPr="004859F4" w:rsidRDefault="004859F4" w:rsidP="0011655E">
            <w:pPr>
              <w:pStyle w:val="TAL"/>
              <w:rPr>
                <w:lang w:val="fr-FR"/>
              </w:rPr>
            </w:pPr>
          </w:p>
          <w:p w14:paraId="7D36A3CF" w14:textId="77777777" w:rsidR="004859F4" w:rsidRPr="004859F4" w:rsidRDefault="004859F4" w:rsidP="0011655E">
            <w:pPr>
              <w:pStyle w:val="TAL"/>
              <w:rPr>
                <w:lang w:val="fr-FR"/>
              </w:rPr>
            </w:pPr>
            <w:r w:rsidRPr="004859F4">
              <w:rPr>
                <w:lang w:val="fr-FR"/>
              </w:rPr>
              <w:t>octet c</w:t>
            </w:r>
          </w:p>
        </w:tc>
      </w:tr>
      <w:tr w:rsidR="004859F4" w14:paraId="46E530BD"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2C5133E" w14:textId="77777777" w:rsidR="004859F4" w:rsidRPr="004859F4" w:rsidRDefault="004859F4" w:rsidP="0011655E">
            <w:pPr>
              <w:pStyle w:val="TAC"/>
              <w:rPr>
                <w:lang w:val="fr-FR"/>
              </w:rPr>
            </w:pPr>
          </w:p>
          <w:p w14:paraId="1D7FFF00" w14:textId="77777777" w:rsidR="004859F4" w:rsidRDefault="004859F4" w:rsidP="0011655E">
            <w:pPr>
              <w:pStyle w:val="TAC"/>
            </w:pPr>
            <w:r>
              <w:t>Extended-AN-parameter 2</w:t>
            </w:r>
          </w:p>
        </w:tc>
        <w:tc>
          <w:tcPr>
            <w:tcW w:w="1560" w:type="dxa"/>
            <w:tcBorders>
              <w:top w:val="nil"/>
              <w:left w:val="nil"/>
              <w:bottom w:val="nil"/>
              <w:right w:val="nil"/>
            </w:tcBorders>
          </w:tcPr>
          <w:p w14:paraId="526675CC" w14:textId="77777777" w:rsidR="004859F4" w:rsidRDefault="004859F4" w:rsidP="0011655E">
            <w:pPr>
              <w:pStyle w:val="TAL"/>
            </w:pPr>
            <w:r>
              <w:t>octet (c+1)*</w:t>
            </w:r>
          </w:p>
          <w:p w14:paraId="3FC1E1EF" w14:textId="77777777" w:rsidR="004859F4" w:rsidRDefault="004859F4" w:rsidP="0011655E">
            <w:pPr>
              <w:pStyle w:val="TAL"/>
            </w:pPr>
          </w:p>
          <w:p w14:paraId="0C056AF7" w14:textId="77777777" w:rsidR="004859F4" w:rsidRDefault="004859F4" w:rsidP="0011655E">
            <w:pPr>
              <w:pStyle w:val="TAL"/>
            </w:pPr>
            <w:r>
              <w:t>octet d*</w:t>
            </w:r>
          </w:p>
        </w:tc>
      </w:tr>
      <w:tr w:rsidR="004859F4" w14:paraId="37774ECB"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8BA68A" w14:textId="77777777" w:rsidR="004859F4" w:rsidRDefault="004859F4" w:rsidP="0011655E">
            <w:pPr>
              <w:pStyle w:val="TAC"/>
            </w:pPr>
            <w:r>
              <w:t>...</w:t>
            </w:r>
          </w:p>
        </w:tc>
        <w:tc>
          <w:tcPr>
            <w:tcW w:w="1560" w:type="dxa"/>
            <w:tcBorders>
              <w:top w:val="nil"/>
              <w:left w:val="nil"/>
              <w:bottom w:val="nil"/>
              <w:right w:val="nil"/>
            </w:tcBorders>
          </w:tcPr>
          <w:p w14:paraId="4580DAD8" w14:textId="77777777" w:rsidR="004859F4" w:rsidRDefault="004859F4" w:rsidP="0011655E">
            <w:pPr>
              <w:pStyle w:val="TAL"/>
            </w:pPr>
            <w:r>
              <w:t>octet (d+1)*</w:t>
            </w:r>
          </w:p>
          <w:p w14:paraId="7B585AB8" w14:textId="77777777" w:rsidR="004859F4" w:rsidRDefault="004859F4" w:rsidP="0011655E">
            <w:pPr>
              <w:pStyle w:val="TAL"/>
            </w:pPr>
          </w:p>
          <w:p w14:paraId="079D4546" w14:textId="77777777" w:rsidR="004859F4" w:rsidRDefault="004859F4" w:rsidP="0011655E">
            <w:pPr>
              <w:pStyle w:val="TAL"/>
            </w:pPr>
            <w:r>
              <w:t>octet e*</w:t>
            </w:r>
          </w:p>
        </w:tc>
      </w:tr>
      <w:tr w:rsidR="004859F4" w14:paraId="4ECA6E22" w14:textId="77777777" w:rsidTr="0011655E">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169CB5" w14:textId="77777777" w:rsidR="004859F4" w:rsidRDefault="004859F4" w:rsidP="0011655E">
            <w:pPr>
              <w:pStyle w:val="TAC"/>
            </w:pPr>
          </w:p>
          <w:p w14:paraId="3986B93A" w14:textId="77777777" w:rsidR="004859F4" w:rsidRDefault="004859F4" w:rsidP="0011655E">
            <w:pPr>
              <w:pStyle w:val="TAC"/>
            </w:pPr>
            <w:r>
              <w:t>Extended-AN-parameter n</w:t>
            </w:r>
          </w:p>
        </w:tc>
        <w:tc>
          <w:tcPr>
            <w:tcW w:w="1560" w:type="dxa"/>
            <w:tcBorders>
              <w:top w:val="nil"/>
              <w:left w:val="nil"/>
              <w:bottom w:val="nil"/>
              <w:right w:val="nil"/>
            </w:tcBorders>
          </w:tcPr>
          <w:p w14:paraId="007CA816" w14:textId="77777777" w:rsidR="004859F4" w:rsidRDefault="004859F4" w:rsidP="0011655E">
            <w:pPr>
              <w:pStyle w:val="TAL"/>
              <w:rPr>
                <w:lang w:val="sv-SE"/>
              </w:rPr>
            </w:pPr>
            <w:r>
              <w:rPr>
                <w:lang w:val="sv-SE"/>
              </w:rPr>
              <w:t>octet (e+1)*</w:t>
            </w:r>
          </w:p>
          <w:p w14:paraId="49490871" w14:textId="77777777" w:rsidR="004859F4" w:rsidRDefault="004859F4" w:rsidP="0011655E">
            <w:pPr>
              <w:pStyle w:val="TAL"/>
              <w:rPr>
                <w:lang w:val="sv-SE"/>
              </w:rPr>
            </w:pPr>
          </w:p>
          <w:p w14:paraId="11D5B697" w14:textId="40E157D5" w:rsidR="004859F4" w:rsidRDefault="004859F4" w:rsidP="0011655E">
            <w:pPr>
              <w:pStyle w:val="TAL"/>
              <w:rPr>
                <w:lang w:val="sv-SE"/>
              </w:rPr>
            </w:pPr>
            <w:r>
              <w:rPr>
                <w:lang w:val="sv-SE"/>
              </w:rPr>
              <w:t>octet f*</w:t>
            </w:r>
          </w:p>
        </w:tc>
      </w:tr>
    </w:tbl>
    <w:p w14:paraId="04BD2C46" w14:textId="77777777" w:rsidR="004859F4" w:rsidRDefault="004859F4" w:rsidP="004859F4">
      <w:pPr>
        <w:pStyle w:val="TF"/>
      </w:pPr>
      <w:bookmarkStart w:id="1765" w:name="_CRFigure9_3_2_2_24"/>
      <w:r>
        <w:t>Figure </w:t>
      </w:r>
      <w:bookmarkEnd w:id="1765"/>
      <w:r>
        <w:t>9.3.2.2.2-4: Extended-AN-parameters field</w:t>
      </w:r>
      <w:r w:rsidRPr="00DA17EE">
        <w:t xml:space="preserve"> </w:t>
      </w:r>
    </w:p>
    <w:p w14:paraId="1D9B2BBC" w14:textId="18801548" w:rsidR="00EB2BA3" w:rsidRDefault="00EB2BA3" w:rsidP="004859F4">
      <w:pPr>
        <w:pStyle w:val="TF"/>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bookmarkStart w:id="1766" w:name="_CRFigure9_3_2_2_25"/>
      <w:r>
        <w:t>Figure </w:t>
      </w:r>
      <w:bookmarkEnd w:id="1766"/>
      <w:r>
        <w:t>9.3.2.2.2-5</w:t>
      </w:r>
      <w:r w:rsidRPr="00BD0557">
        <w:t xml:space="preserve">: </w:t>
      </w:r>
      <w:r>
        <w:t>Extended-AN-parameter field</w:t>
      </w:r>
    </w:p>
    <w:p w14:paraId="0964B547" w14:textId="0175C5E3" w:rsidR="00EB2BA3" w:rsidRDefault="00EB2BA3" w:rsidP="00EB2BA3">
      <w:pPr>
        <w:pStyle w:val="TH"/>
      </w:pPr>
      <w:bookmarkStart w:id="1767" w:name="_CRTable9_3_2_2_25"/>
      <w:r w:rsidRPr="004859F4">
        <w:t>Table </w:t>
      </w:r>
      <w:bookmarkEnd w:id="1767"/>
      <w:r>
        <w:t>9.3.2.2.2-5</w:t>
      </w:r>
      <w:r w:rsidRPr="00BD0557">
        <w:t xml:space="preserve">: </w:t>
      </w:r>
      <w:r w:rsidR="004859F4">
        <w:t xml:space="preserve">Extended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9854974" w:rsidR="00EB2BA3" w:rsidRDefault="00EB2BA3" w:rsidP="001A2DD4">
            <w:pPr>
              <w:pStyle w:val="TAL"/>
            </w:pPr>
            <w:r>
              <w:t>The extended-AN-parameter length field indicates the length of the extended-AN-parameter value field.</w:t>
            </w:r>
            <w:r w:rsidR="004859F4">
              <w:t xml:space="preserve"> </w:t>
            </w:r>
            <w:bookmarkStart w:id="1768" w:name="OLE_LINK41"/>
            <w:r w:rsidR="004859F4">
              <w:t>The extended-AN-parameter length field is set to a non-zero value.</w:t>
            </w:r>
            <w:bookmarkEnd w:id="1768"/>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769" w:name="_CR9_3_2_2_3"/>
      <w:bookmarkStart w:id="1770" w:name="_Toc20212201"/>
      <w:bookmarkStart w:id="1771" w:name="_Toc27745088"/>
      <w:bookmarkStart w:id="1772" w:name="_Toc36114894"/>
      <w:bookmarkStart w:id="1773" w:name="_Toc45271489"/>
      <w:bookmarkStart w:id="1774" w:name="_Toc51936748"/>
      <w:bookmarkStart w:id="1775" w:name="_Toc58230418"/>
      <w:bookmarkStart w:id="1776" w:name="_Toc187929216"/>
      <w:bookmarkEnd w:id="1769"/>
      <w:r>
        <w:t>9.3.2.2.3</w:t>
      </w:r>
      <w:r>
        <w:tab/>
        <w:t>EAP-Request/5G-NAS message</w:t>
      </w:r>
      <w:bookmarkEnd w:id="1770"/>
      <w:bookmarkEnd w:id="1771"/>
      <w:bookmarkEnd w:id="1772"/>
      <w:bookmarkEnd w:id="1773"/>
      <w:bookmarkEnd w:id="1774"/>
      <w:bookmarkEnd w:id="1775"/>
      <w:bookmarkEnd w:id="1776"/>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bookmarkStart w:id="1777" w:name="_CRFigure9_3_2_2_31"/>
      <w:r>
        <w:t>Figure </w:t>
      </w:r>
      <w:bookmarkEnd w:id="1777"/>
      <w:r>
        <w:t xml:space="preserve">9.3.2.2.3-1: </w:t>
      </w:r>
      <w:r>
        <w:rPr>
          <w:lang w:eastAsia="zh-CN"/>
        </w:rPr>
        <w:t>EAP-Request/5G-NAS message</w:t>
      </w:r>
    </w:p>
    <w:p w14:paraId="62163202" w14:textId="77777777" w:rsidR="00E24F72" w:rsidRDefault="00E24F72" w:rsidP="00E24F72">
      <w:pPr>
        <w:pStyle w:val="TH"/>
        <w:rPr>
          <w:lang w:eastAsia="zh-CN"/>
        </w:rPr>
      </w:pPr>
      <w:bookmarkStart w:id="1778" w:name="_CRTable9_3_2_2_31"/>
      <w:r>
        <w:t>Table </w:t>
      </w:r>
      <w:bookmarkEnd w:id="1778"/>
      <w:r>
        <w:t xml:space="preserve">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779" w:name="_CR9_3_2_2_4"/>
      <w:bookmarkStart w:id="1780" w:name="_Toc20212202"/>
      <w:bookmarkStart w:id="1781" w:name="_Toc27745089"/>
      <w:bookmarkStart w:id="1782" w:name="_Toc36114895"/>
      <w:bookmarkStart w:id="1783" w:name="_Toc45271490"/>
      <w:bookmarkStart w:id="1784" w:name="_Toc51936749"/>
      <w:bookmarkStart w:id="1785" w:name="_Toc58230419"/>
      <w:bookmarkStart w:id="1786" w:name="_Toc187929217"/>
      <w:bookmarkEnd w:id="1779"/>
      <w:r>
        <w:t>9.3.2.2.4</w:t>
      </w:r>
      <w:r>
        <w:tab/>
        <w:t>EAP-Response/5G-Stop message</w:t>
      </w:r>
      <w:bookmarkEnd w:id="1780"/>
      <w:bookmarkEnd w:id="1781"/>
      <w:bookmarkEnd w:id="1782"/>
      <w:bookmarkEnd w:id="1783"/>
      <w:bookmarkEnd w:id="1784"/>
      <w:bookmarkEnd w:id="1785"/>
      <w:bookmarkEnd w:id="1786"/>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bookmarkStart w:id="1787" w:name="_CRFigure9_3_2_2_41"/>
      <w:r>
        <w:t>Figure </w:t>
      </w:r>
      <w:bookmarkEnd w:id="1787"/>
      <w:r>
        <w:t xml:space="preserve">9.3.2.2.4-1: </w:t>
      </w:r>
      <w:r>
        <w:rPr>
          <w:lang w:eastAsia="zh-CN"/>
        </w:rPr>
        <w:t>EAP-Response/5G-Stop message</w:t>
      </w:r>
    </w:p>
    <w:p w14:paraId="61D941C5" w14:textId="77777777" w:rsidR="00163B70" w:rsidRDefault="00163B70" w:rsidP="00163B70">
      <w:pPr>
        <w:pStyle w:val="TH"/>
        <w:rPr>
          <w:lang w:eastAsia="zh-CN"/>
        </w:rPr>
      </w:pPr>
      <w:bookmarkStart w:id="1788" w:name="_CRTable9_3_2_2_41"/>
      <w:r>
        <w:t>Table </w:t>
      </w:r>
      <w:bookmarkEnd w:id="1788"/>
      <w:r>
        <w:t xml:space="preserve">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789" w:name="_CR9_3_2_2_5"/>
      <w:bookmarkStart w:id="1790" w:name="_Toc45271491"/>
      <w:bookmarkStart w:id="1791" w:name="_Toc51936750"/>
      <w:bookmarkStart w:id="1792" w:name="_Toc58230420"/>
      <w:bookmarkStart w:id="1793" w:name="_Toc20212203"/>
      <w:bookmarkStart w:id="1794" w:name="_Toc27745090"/>
      <w:bookmarkStart w:id="1795" w:name="_Toc36114896"/>
      <w:bookmarkStart w:id="1796" w:name="_Toc187929218"/>
      <w:bookmarkEnd w:id="1789"/>
      <w:r>
        <w:t>9.3.2.2.5</w:t>
      </w:r>
      <w:r>
        <w:tab/>
        <w:t>EAP-Request/5G-Notification message</w:t>
      </w:r>
      <w:bookmarkEnd w:id="1790"/>
      <w:bookmarkEnd w:id="1791"/>
      <w:bookmarkEnd w:id="1792"/>
      <w:bookmarkEnd w:id="1796"/>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bookmarkStart w:id="1797" w:name="_CRFigure9_3_2_2_51"/>
      <w:r>
        <w:t>Figure </w:t>
      </w:r>
      <w:bookmarkEnd w:id="1797"/>
      <w:r>
        <w:t xml:space="preserve">9.3.2.2.5-1: </w:t>
      </w:r>
      <w:r>
        <w:rPr>
          <w:lang w:eastAsia="zh-CN"/>
        </w:rPr>
        <w:t>EAP-Request/5G-Notification message</w:t>
      </w:r>
    </w:p>
    <w:p w14:paraId="735E4509" w14:textId="77777777" w:rsidR="0085402B" w:rsidRDefault="0085402B" w:rsidP="0085402B">
      <w:pPr>
        <w:pStyle w:val="TH"/>
        <w:rPr>
          <w:lang w:eastAsia="zh-CN"/>
        </w:rPr>
      </w:pPr>
      <w:bookmarkStart w:id="1798" w:name="_CRTable9_3_2_2_51"/>
      <w:r>
        <w:t>Table </w:t>
      </w:r>
      <w:bookmarkEnd w:id="1798"/>
      <w:r>
        <w:t xml:space="preserve">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bookmarkStart w:id="1799" w:name="_CRFigure9_3_2_2_52"/>
      <w:r>
        <w:t>Figure </w:t>
      </w:r>
      <w:bookmarkEnd w:id="1799"/>
      <w:r>
        <w:t>9.3.2.2.5-2: AN-parameters field</w:t>
      </w:r>
    </w:p>
    <w:p w14:paraId="537D48A8" w14:textId="77777777" w:rsidR="0085402B" w:rsidRDefault="0085402B" w:rsidP="0085402B">
      <w:pPr>
        <w:pStyle w:val="TH"/>
      </w:pPr>
      <w:bookmarkStart w:id="1800" w:name="_CRTable9_3_2_2_52"/>
      <w:r>
        <w:rPr>
          <w:lang w:val="fr-FR"/>
        </w:rPr>
        <w:t>Table </w:t>
      </w:r>
      <w:bookmarkEnd w:id="1800"/>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bookmarkStart w:id="1801" w:name="_CRFigure9_3_2_2_53"/>
      <w:r>
        <w:t>Figure </w:t>
      </w:r>
      <w:bookmarkEnd w:id="1801"/>
      <w:r>
        <w:t>9.3.2.2.5-3: AN-parameter field</w:t>
      </w:r>
    </w:p>
    <w:p w14:paraId="50F11F5D" w14:textId="77777777" w:rsidR="0085402B" w:rsidRDefault="0085402B" w:rsidP="0085402B">
      <w:pPr>
        <w:pStyle w:val="TH"/>
      </w:pPr>
      <w:bookmarkStart w:id="1802" w:name="_CRTable9_3_2_2_53"/>
      <w:r>
        <w:rPr>
          <w:lang w:val="fr-FR"/>
        </w:rPr>
        <w:t>Table </w:t>
      </w:r>
      <w:bookmarkEnd w:id="1802"/>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803" w:name="_CR9_3_2_2_6"/>
      <w:bookmarkStart w:id="1804" w:name="_Toc45271492"/>
      <w:bookmarkStart w:id="1805" w:name="_Toc51936751"/>
      <w:bookmarkStart w:id="1806" w:name="_Toc58230421"/>
      <w:bookmarkStart w:id="1807" w:name="_Toc187929219"/>
      <w:bookmarkEnd w:id="1803"/>
      <w:r w:rsidRPr="00C03F87">
        <w:t>9.3.2.2.6</w:t>
      </w:r>
      <w:r w:rsidRPr="0085402B">
        <w:tab/>
        <w:t>EAP-Response/5G-</w:t>
      </w:r>
      <w:r w:rsidRPr="00442CFF">
        <w:t>Notification</w:t>
      </w:r>
      <w:r w:rsidRPr="00C03F87">
        <w:t xml:space="preserve"> message</w:t>
      </w:r>
      <w:bookmarkEnd w:id="1804"/>
      <w:bookmarkEnd w:id="1805"/>
      <w:bookmarkEnd w:id="1806"/>
      <w:bookmarkEnd w:id="1807"/>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bookmarkStart w:id="1808" w:name="_CRFigure9_3_2_2_61"/>
      <w:r w:rsidRPr="00C03F87">
        <w:rPr>
          <w:lang w:val="fr-FR"/>
        </w:rPr>
        <w:t>Figure </w:t>
      </w:r>
      <w:bookmarkEnd w:id="1808"/>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bookmarkStart w:id="1809" w:name="_CRTable9_3_2_2_61"/>
      <w:r>
        <w:t>Table </w:t>
      </w:r>
      <w:bookmarkEnd w:id="1809"/>
      <w:r>
        <w:t xml:space="preserve">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810" w:name="_CR9_3_3"/>
      <w:bookmarkStart w:id="1811" w:name="_Toc45271493"/>
      <w:bookmarkStart w:id="1812" w:name="_Toc51936752"/>
      <w:bookmarkStart w:id="1813" w:name="_Toc58230422"/>
      <w:bookmarkStart w:id="1814" w:name="_Toc187929220"/>
      <w:bookmarkEnd w:id="1810"/>
      <w:r>
        <w:rPr>
          <w:noProof/>
          <w:lang w:val="en-US" w:eastAsia="zh-CN"/>
        </w:rPr>
        <w:t>9.3.3</w:t>
      </w:r>
      <w:r>
        <w:rPr>
          <w:noProof/>
          <w:lang w:val="en-US" w:eastAsia="zh-CN"/>
        </w:rPr>
        <w:tab/>
      </w:r>
      <w:r>
        <w:rPr>
          <w:lang w:eastAsia="zh-CN"/>
        </w:rPr>
        <w:t>GRE encapsulated user data packet</w:t>
      </w:r>
      <w:bookmarkEnd w:id="1793"/>
      <w:bookmarkEnd w:id="1794"/>
      <w:bookmarkEnd w:id="1795"/>
      <w:bookmarkEnd w:id="1811"/>
      <w:bookmarkEnd w:id="1812"/>
      <w:bookmarkEnd w:id="1813"/>
      <w:bookmarkEnd w:id="1814"/>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bookmarkStart w:id="1815" w:name="_CRFigure9_3_31"/>
      <w:r>
        <w:t>Figure </w:t>
      </w:r>
      <w:bookmarkEnd w:id="1815"/>
      <w:r>
        <w:t xml:space="preserve">9.3.3-1: </w:t>
      </w:r>
      <w:r>
        <w:rPr>
          <w:lang w:eastAsia="zh-CN"/>
        </w:rPr>
        <w:t xml:space="preserve">GRE encapsulated user data packet </w:t>
      </w:r>
    </w:p>
    <w:p w14:paraId="3E239643" w14:textId="77777777" w:rsidR="008E592F" w:rsidRDefault="008E592F" w:rsidP="008E592F">
      <w:pPr>
        <w:pStyle w:val="TH"/>
      </w:pPr>
      <w:bookmarkStart w:id="1816" w:name="_CRTable9_3_31"/>
      <w:r>
        <w:t>Table </w:t>
      </w:r>
      <w:bookmarkEnd w:id="1816"/>
      <w:r>
        <w:t xml:space="preserve">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bookmarkStart w:id="1817" w:name="_CRFigure9_3_32"/>
      <w:r>
        <w:t>Figure </w:t>
      </w:r>
      <w:bookmarkEnd w:id="1817"/>
      <w:r>
        <w:t xml:space="preserve">9.3.3-2: </w:t>
      </w:r>
      <w:r>
        <w:rPr>
          <w:lang w:eastAsia="zh-CN"/>
        </w:rPr>
        <w:t>GRE header field</w:t>
      </w:r>
    </w:p>
    <w:p w14:paraId="6F85931B" w14:textId="77777777" w:rsidR="008E592F" w:rsidRDefault="008E592F" w:rsidP="008E592F">
      <w:pPr>
        <w:pStyle w:val="TH"/>
      </w:pPr>
      <w:bookmarkStart w:id="1818" w:name="_CRTable9_3_32"/>
      <w:r>
        <w:t>Table </w:t>
      </w:r>
      <w:bookmarkEnd w:id="1818"/>
      <w:r>
        <w:t xml:space="preserve">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bookmarkStart w:id="1819" w:name="_CRFigure9_3_33"/>
      <w:r>
        <w:t>Figure </w:t>
      </w:r>
      <w:bookmarkEnd w:id="1819"/>
      <w:r>
        <w:t xml:space="preserve">9.3.3-3: Key field of </w:t>
      </w:r>
      <w:r>
        <w:rPr>
          <w:lang w:val="en-US"/>
        </w:rPr>
        <w:t>GRE header</w:t>
      </w:r>
    </w:p>
    <w:p w14:paraId="7A4FFAFF" w14:textId="77777777" w:rsidR="008E592F" w:rsidRDefault="008E592F" w:rsidP="008E592F">
      <w:pPr>
        <w:pStyle w:val="TH"/>
      </w:pPr>
      <w:bookmarkStart w:id="1820" w:name="_CRTable9_3_33"/>
      <w:r>
        <w:t>Table </w:t>
      </w:r>
      <w:bookmarkEnd w:id="1820"/>
      <w:r>
        <w:t xml:space="preserve">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821" w:name="_CR9_4"/>
      <w:bookmarkStart w:id="1822" w:name="_Toc20212204"/>
      <w:bookmarkStart w:id="1823" w:name="_Toc27745091"/>
      <w:bookmarkStart w:id="1824" w:name="_Toc36114897"/>
      <w:bookmarkStart w:id="1825" w:name="_Toc45271494"/>
      <w:bookmarkStart w:id="1826" w:name="_Toc51936753"/>
      <w:bookmarkStart w:id="1827" w:name="_Toc58230423"/>
      <w:bookmarkStart w:id="1828" w:name="_Toc187929221"/>
      <w:bookmarkEnd w:id="1821"/>
      <w:r>
        <w:rPr>
          <w:noProof/>
        </w:rPr>
        <w:t>9.4</w:t>
      </w:r>
      <w:r>
        <w:rPr>
          <w:noProof/>
        </w:rPr>
        <w:tab/>
        <w:t>NAS message envelope</w:t>
      </w:r>
      <w:bookmarkEnd w:id="1822"/>
      <w:bookmarkEnd w:id="1823"/>
      <w:bookmarkEnd w:id="1824"/>
      <w:bookmarkEnd w:id="1825"/>
      <w:bookmarkEnd w:id="1826"/>
      <w:bookmarkEnd w:id="1827"/>
      <w:bookmarkEnd w:id="1828"/>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bookmarkStart w:id="1829" w:name="_CRFigure9_41"/>
      <w:r w:rsidRPr="0069428F">
        <w:rPr>
          <w:lang w:val="fr-FR"/>
        </w:rPr>
        <w:t>Figure </w:t>
      </w:r>
      <w:bookmarkEnd w:id="1829"/>
      <w:r>
        <w:rPr>
          <w:lang w:val="fr-FR"/>
        </w:rPr>
        <w:t>9.4</w:t>
      </w:r>
      <w:r w:rsidRPr="0069428F">
        <w:rPr>
          <w:lang w:val="fr-FR"/>
        </w:rPr>
        <w:t>-1: NAS message envelope format</w:t>
      </w:r>
    </w:p>
    <w:p w14:paraId="706D43C3" w14:textId="77777777" w:rsidR="00CC1581" w:rsidRDefault="00CC1581" w:rsidP="00CC1581">
      <w:pPr>
        <w:pStyle w:val="TH"/>
      </w:pPr>
      <w:bookmarkStart w:id="1830" w:name="_CRTable9_41"/>
      <w:r>
        <w:t>Table </w:t>
      </w:r>
      <w:bookmarkEnd w:id="1830"/>
      <w:r>
        <w:t xml:space="preserve">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bookmarkStart w:id="1831" w:name="_CRAnnexAinformative"/>
      <w:bookmarkEnd w:id="1831"/>
      <w:r>
        <w:br w:type="page"/>
      </w:r>
      <w:bookmarkStart w:id="1832" w:name="_Toc20212205"/>
      <w:bookmarkStart w:id="1833" w:name="_Toc27745092"/>
      <w:bookmarkStart w:id="1834" w:name="_Toc36114898"/>
      <w:bookmarkStart w:id="1835" w:name="_Toc45271495"/>
      <w:bookmarkStart w:id="1836" w:name="_Toc51936754"/>
      <w:bookmarkStart w:id="1837" w:name="_Toc58230424"/>
      <w:bookmarkStart w:id="1838" w:name="historyclause"/>
      <w:bookmarkStart w:id="1839" w:name="_Toc187929222"/>
      <w:r w:rsidR="00763F92" w:rsidRPr="00022B68">
        <w:t xml:space="preserve">Annex </w:t>
      </w:r>
      <w:r w:rsidR="009C4BED">
        <w:t>A</w:t>
      </w:r>
      <w:r w:rsidR="00763F92" w:rsidRPr="00022B68">
        <w:t xml:space="preserve"> (informative):</w:t>
      </w:r>
      <w:r w:rsidR="00763F92" w:rsidRPr="00022B68">
        <w:br/>
        <w:t>Change history</w:t>
      </w:r>
      <w:bookmarkEnd w:id="1832"/>
      <w:bookmarkEnd w:id="1833"/>
      <w:bookmarkEnd w:id="1834"/>
      <w:bookmarkEnd w:id="1835"/>
      <w:bookmarkEnd w:id="1836"/>
      <w:bookmarkEnd w:id="1837"/>
      <w:bookmarkEnd w:id="1839"/>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838"/>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F907B2"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F907B2"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F907B2"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F907B2"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F907B2"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F907B2"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F907B2"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F907B2"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F907B2"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F907B2"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F907B2"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F907B2"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F907B2"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F907B2"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sz w:val="16"/>
              </w:rPr>
            </w:pPr>
            <w:r w:rsidRPr="00DC3B56">
              <w:rPr>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noProof/>
                <w:sz w:val="16"/>
              </w:rPr>
            </w:pPr>
            <w:r w:rsidRPr="00DC3B56">
              <w:rPr>
                <w:noProof/>
                <w:sz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sz w:val="16"/>
              </w:rPr>
            </w:pPr>
            <w:r w:rsidRPr="00DC3B56">
              <w:rPr>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sz w:val="16"/>
              </w:rPr>
            </w:pPr>
            <w:r w:rsidRPr="00DC3B56">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noProof/>
                <w:sz w:val="16"/>
              </w:rPr>
            </w:pPr>
            <w:r w:rsidRPr="00DC3B56">
              <w:rPr>
                <w:noProof/>
                <w:sz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sz w:val="16"/>
              </w:rPr>
            </w:pPr>
            <w:r w:rsidRPr="00DC3B56">
              <w:rPr>
                <w:sz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noProof/>
                <w:sz w:val="16"/>
              </w:rPr>
            </w:pPr>
            <w:r w:rsidRPr="00DC3B56">
              <w:rPr>
                <w:noProof/>
                <w:sz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sz w:val="16"/>
              </w:rPr>
            </w:pPr>
            <w:r w:rsidRPr="00DC3B56">
              <w:rPr>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noProof/>
                <w:sz w:val="16"/>
              </w:rPr>
            </w:pPr>
            <w:r w:rsidRPr="00DC3B56">
              <w:rPr>
                <w:noProof/>
                <w:sz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sz w:val="16"/>
              </w:rPr>
            </w:pPr>
            <w:r w:rsidRPr="00DC3B56">
              <w:rPr>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noProof/>
                <w:sz w:val="16"/>
              </w:rPr>
            </w:pPr>
            <w:r w:rsidRPr="00DC3B56">
              <w:rPr>
                <w:noProof/>
                <w:sz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sz w:val="16"/>
              </w:rPr>
            </w:pPr>
            <w:r w:rsidRPr="00DC3B56">
              <w:rPr>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noProof/>
                <w:sz w:val="16"/>
              </w:rPr>
            </w:pPr>
            <w:r w:rsidRPr="00DC3B56">
              <w:rPr>
                <w:noProof/>
                <w:sz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sz w:val="16"/>
              </w:rPr>
            </w:pPr>
            <w:r w:rsidRPr="00DC3B56">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noProof/>
                <w:sz w:val="16"/>
              </w:rPr>
            </w:pPr>
            <w:r w:rsidRPr="00DC3B56">
              <w:rPr>
                <w:noProof/>
                <w:sz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sz w:val="16"/>
              </w:rPr>
            </w:pPr>
            <w:r w:rsidRPr="00DC3B56">
              <w:rPr>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noProof/>
                <w:sz w:val="16"/>
              </w:rPr>
            </w:pPr>
            <w:r w:rsidRPr="00DC3B56">
              <w:rPr>
                <w:noProof/>
                <w:sz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sz w:val="16"/>
              </w:rPr>
            </w:pPr>
            <w:r w:rsidRPr="00DC3B56">
              <w:rPr>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noProof/>
                <w:sz w:val="16"/>
              </w:rPr>
            </w:pPr>
            <w:r w:rsidRPr="00DC3B56">
              <w:rPr>
                <w:noProof/>
                <w:sz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sz w:val="16"/>
              </w:rPr>
            </w:pPr>
            <w:r w:rsidRPr="00DC3B56">
              <w:rPr>
                <w:sz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noProof/>
                <w:sz w:val="16"/>
              </w:rPr>
            </w:pPr>
            <w:r w:rsidRPr="00DC3B56">
              <w:rPr>
                <w:noProof/>
                <w:sz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sz w:val="16"/>
              </w:rPr>
            </w:pPr>
            <w:r w:rsidRPr="00DC3B56">
              <w:rPr>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noProof/>
                <w:sz w:val="16"/>
              </w:rPr>
            </w:pPr>
            <w:r w:rsidRPr="00DC3B56">
              <w:rPr>
                <w:noProof/>
                <w:sz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sz w:val="16"/>
              </w:rPr>
            </w:pPr>
            <w:r w:rsidRPr="00DC3B56">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noProof/>
                <w:sz w:val="16"/>
              </w:rPr>
            </w:pPr>
            <w:r w:rsidRPr="00DC3B56">
              <w:rPr>
                <w:noProof/>
                <w:sz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sz w:val="16"/>
              </w:rPr>
            </w:pPr>
            <w:r w:rsidRPr="00DC3B56">
              <w:rPr>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noProof/>
                <w:sz w:val="16"/>
              </w:rPr>
            </w:pPr>
            <w:r w:rsidRPr="00DC3B56">
              <w:rPr>
                <w:noProof/>
                <w:sz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r w:rsidR="006977CA" w:rsidRPr="00DC3B56" w14:paraId="0CCB6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EB44C" w14:textId="71ADAF41" w:rsidR="006977CA" w:rsidRPr="00DC3B56" w:rsidRDefault="006977CA"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7B95A" w14:textId="2F293D7C" w:rsidR="006977CA" w:rsidRPr="00DC3B56" w:rsidRDefault="006977CA"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E8133" w14:textId="6E677599" w:rsidR="006977CA" w:rsidRPr="006977CA" w:rsidRDefault="006977CA" w:rsidP="006977CA">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6F2A4B" w14:textId="5C28950A" w:rsidR="006977CA" w:rsidRPr="00DC3B56" w:rsidRDefault="006977CA" w:rsidP="00DC3B56">
            <w:pPr>
              <w:pStyle w:val="TAC"/>
              <w:rPr>
                <w:sz w:val="16"/>
              </w:rPr>
            </w:pPr>
            <w:r>
              <w:rPr>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2B87" w14:textId="1BEA760E" w:rsidR="006977CA" w:rsidRPr="00DC3B56" w:rsidRDefault="006977CA"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C14C" w14:textId="0CBFAD43" w:rsidR="006977CA" w:rsidRPr="00DC3B56" w:rsidRDefault="006977C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F43FA0" w14:textId="3066A354" w:rsidR="006977CA" w:rsidRPr="00DC3B56" w:rsidRDefault="006977CA" w:rsidP="00DC3B56">
            <w:pPr>
              <w:pStyle w:val="TAC"/>
              <w:rPr>
                <w:noProof/>
                <w:sz w:val="16"/>
              </w:rPr>
            </w:pPr>
            <w:r>
              <w:rPr>
                <w:noProof/>
                <w:sz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9ADC0" w14:textId="6C94ABFF" w:rsidR="006977CA" w:rsidRPr="00DC3B56" w:rsidRDefault="006977CA" w:rsidP="00DC3B56">
            <w:pPr>
              <w:pStyle w:val="TAC"/>
              <w:rPr>
                <w:snapToGrid w:val="0"/>
                <w:sz w:val="16"/>
                <w:lang w:val="en-AU"/>
              </w:rPr>
            </w:pPr>
            <w:r>
              <w:rPr>
                <w:snapToGrid w:val="0"/>
                <w:sz w:val="16"/>
                <w:lang w:val="en-AU"/>
              </w:rPr>
              <w:t>18.5.0</w:t>
            </w:r>
          </w:p>
        </w:tc>
      </w:tr>
      <w:tr w:rsidR="004E26C0" w:rsidRPr="00DC3B56" w14:paraId="0EE96D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BC39030" w14:textId="2C0A959F" w:rsidR="004E26C0" w:rsidRDefault="004E26C0"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6B03" w14:textId="57264A05" w:rsidR="004E26C0" w:rsidRDefault="004E26C0"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9294F" w14:textId="610BE407" w:rsidR="004E26C0" w:rsidRDefault="004E26C0" w:rsidP="006977CA">
            <w:pPr>
              <w:spacing w:after="0"/>
              <w:jc w:val="center"/>
              <w:rPr>
                <w:rFonts w:ascii="Arial" w:hAnsi="Arial" w:cs="Arial"/>
                <w:sz w:val="16"/>
                <w:szCs w:val="16"/>
                <w:lang w:eastAsia="en-GB"/>
              </w:rPr>
            </w:pPr>
            <w:r>
              <w:rPr>
                <w:rFonts w:ascii="Arial" w:hAnsi="Arial" w:cs="Arial"/>
                <w:sz w:val="16"/>
                <w:szCs w:val="16"/>
              </w:rPr>
              <w:t>CP-240133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27FA9" w14:textId="26CA3FC2" w:rsidR="004E26C0" w:rsidRDefault="004E26C0" w:rsidP="00DC3B56">
            <w:pPr>
              <w:pStyle w:val="TAC"/>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4691" w14:textId="258F8ADD" w:rsidR="004E26C0" w:rsidRDefault="004E26C0"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1028" w14:textId="6F112DFE" w:rsidR="004E26C0" w:rsidRDefault="004E26C0"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707C16" w14:textId="28FAD96F" w:rsidR="004E26C0" w:rsidRDefault="004E26C0" w:rsidP="00DC3B56">
            <w:pPr>
              <w:pStyle w:val="TAC"/>
              <w:rPr>
                <w:noProof/>
                <w:sz w:val="16"/>
              </w:rPr>
            </w:pPr>
            <w:r>
              <w:rPr>
                <w:noProof/>
                <w:sz w:val="16"/>
              </w:rPr>
              <w:t>Correction to the wrong IP type in outer IP datagram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429E" w14:textId="35EED70F" w:rsidR="004E26C0" w:rsidRDefault="004E26C0" w:rsidP="00DC3B56">
            <w:pPr>
              <w:pStyle w:val="TAC"/>
              <w:rPr>
                <w:snapToGrid w:val="0"/>
                <w:sz w:val="16"/>
                <w:lang w:val="en-AU"/>
              </w:rPr>
            </w:pPr>
            <w:r>
              <w:rPr>
                <w:snapToGrid w:val="0"/>
                <w:sz w:val="16"/>
                <w:lang w:val="en-AU"/>
              </w:rPr>
              <w:t>18.5.0</w:t>
            </w:r>
          </w:p>
        </w:tc>
      </w:tr>
      <w:tr w:rsidR="003F347C" w:rsidRPr="00DC3B56" w14:paraId="397B3E2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F2A54E" w14:textId="480CF2F4" w:rsidR="003F347C" w:rsidRDefault="003F347C"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C734F" w14:textId="3668A1FF" w:rsidR="003F347C" w:rsidRDefault="003F347C"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6C9A" w14:textId="703011C8" w:rsidR="003F347C" w:rsidRDefault="003F347C"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730DAF" w14:textId="0542AE93" w:rsidR="003F347C" w:rsidRDefault="003F347C" w:rsidP="00DC3B56">
            <w:pPr>
              <w:pStyle w:val="TAC"/>
              <w:rPr>
                <w:sz w:val="16"/>
              </w:rPr>
            </w:pPr>
            <w:r>
              <w:rPr>
                <w:sz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E630" w14:textId="2345EF81" w:rsidR="003F347C" w:rsidRDefault="003F347C"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BA3B1" w14:textId="79C08655" w:rsidR="003F347C" w:rsidRDefault="003F347C"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F3987C" w14:textId="315F16FE" w:rsidR="003F347C" w:rsidRDefault="003F347C" w:rsidP="00DC3B56">
            <w:pPr>
              <w:pStyle w:val="TAC"/>
              <w:rPr>
                <w:noProof/>
                <w:sz w:val="16"/>
              </w:rPr>
            </w:pPr>
            <w:r>
              <w:rPr>
                <w:noProof/>
                <w:sz w:val="16"/>
              </w:rPr>
              <w:t>Key identifier in AN-parameter when anonymous SUCI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DCF6C" w14:textId="47D2E3C7" w:rsidR="003F347C" w:rsidRDefault="003F347C" w:rsidP="00DC3B56">
            <w:pPr>
              <w:pStyle w:val="TAC"/>
              <w:rPr>
                <w:snapToGrid w:val="0"/>
                <w:sz w:val="16"/>
                <w:lang w:val="en-AU"/>
              </w:rPr>
            </w:pPr>
            <w:r>
              <w:rPr>
                <w:snapToGrid w:val="0"/>
                <w:sz w:val="16"/>
                <w:lang w:val="en-AU"/>
              </w:rPr>
              <w:t>18.5.0</w:t>
            </w:r>
          </w:p>
        </w:tc>
      </w:tr>
      <w:tr w:rsidR="00FD2FC8" w:rsidRPr="00DC3B56" w14:paraId="76A2F9F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D82AD9" w14:textId="655B559C" w:rsidR="00FD2FC8" w:rsidRDefault="00FD2FC8"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08E77" w14:textId="283995C0" w:rsidR="00FD2FC8" w:rsidRDefault="00FD2FC8"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63794" w14:textId="27C6F1B0" w:rsidR="00FD2FC8" w:rsidRDefault="00FD2FC8" w:rsidP="006977CA">
            <w:pPr>
              <w:spacing w:after="0"/>
              <w:jc w:val="center"/>
              <w:rPr>
                <w:rFonts w:ascii="Arial" w:hAnsi="Arial" w:cs="Arial"/>
                <w:sz w:val="16"/>
                <w:szCs w:val="16"/>
                <w:lang w:eastAsia="en-GB"/>
              </w:rPr>
            </w:pPr>
            <w:r>
              <w:rPr>
                <w:rFonts w:ascii="Arial" w:hAnsi="Arial" w:cs="Arial"/>
                <w:sz w:val="16"/>
                <w:szCs w:val="16"/>
              </w:rPr>
              <w:t>CP-240116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F2C7D" w14:textId="193EC03E" w:rsidR="00FD2FC8" w:rsidRDefault="00FD2FC8" w:rsidP="00DC3B56">
            <w:pPr>
              <w:pStyle w:val="TAC"/>
              <w:rPr>
                <w:sz w:val="16"/>
              </w:rPr>
            </w:pPr>
            <w:r>
              <w:rPr>
                <w:sz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9DD6" w14:textId="7D42A62E" w:rsidR="00FD2FC8" w:rsidRDefault="00FD2FC8"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60032" w14:textId="5DC7154B" w:rsidR="00FD2FC8" w:rsidRDefault="00FD2FC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E8255C1" w14:textId="3F681055" w:rsidR="00FD2FC8" w:rsidRDefault="00FD2FC8" w:rsidP="00DC3B56">
            <w:pPr>
              <w:pStyle w:val="TAC"/>
              <w:rPr>
                <w:noProof/>
                <w:sz w:val="16"/>
              </w:rPr>
            </w:pPr>
            <w:r>
              <w:rPr>
                <w:noProof/>
                <w:sz w:val="16"/>
              </w:rPr>
              <w:t>MPS for WLAN NAI decoration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B3E9" w14:textId="2482E853" w:rsidR="00FD2FC8" w:rsidRDefault="00FD2FC8" w:rsidP="00DC3B56">
            <w:pPr>
              <w:pStyle w:val="TAC"/>
              <w:rPr>
                <w:snapToGrid w:val="0"/>
                <w:sz w:val="16"/>
                <w:lang w:val="en-AU"/>
              </w:rPr>
            </w:pPr>
            <w:r>
              <w:rPr>
                <w:snapToGrid w:val="0"/>
                <w:sz w:val="16"/>
                <w:lang w:val="en-AU"/>
              </w:rPr>
              <w:t>18.5.0</w:t>
            </w:r>
          </w:p>
        </w:tc>
      </w:tr>
      <w:tr w:rsidR="00DF775B" w:rsidRPr="00DC3B56" w14:paraId="78849E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C7823" w14:textId="12B2FDC1" w:rsidR="00DF775B" w:rsidRDefault="00DF775B" w:rsidP="00DC3B56">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99B0D" w14:textId="08C0EB18" w:rsidR="00DF775B" w:rsidRDefault="00DF775B" w:rsidP="00DC3B56">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E0E61" w14:textId="3553D70E" w:rsidR="00DF775B" w:rsidRDefault="00DF775B" w:rsidP="006977CA">
            <w:pPr>
              <w:spacing w:after="0"/>
              <w:jc w:val="center"/>
              <w:rPr>
                <w:rFonts w:ascii="Arial" w:hAnsi="Arial" w:cs="Arial"/>
                <w:sz w:val="16"/>
                <w:szCs w:val="16"/>
                <w:lang w:eastAsia="en-GB"/>
              </w:rPr>
            </w:pPr>
            <w:r>
              <w:rPr>
                <w:rFonts w:ascii="Arial" w:hAnsi="Arial" w:cs="Arial"/>
                <w:sz w:val="16"/>
                <w:szCs w:val="16"/>
              </w:rPr>
              <w:t>CP-240105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2A4BBF" w14:textId="6FB2AA11" w:rsidR="00DF775B" w:rsidRDefault="00DF775B" w:rsidP="00DC3B56">
            <w:pPr>
              <w:pStyle w:val="TAC"/>
              <w:rPr>
                <w:sz w:val="16"/>
              </w:rPr>
            </w:pPr>
            <w:r>
              <w:rPr>
                <w:sz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B42E" w14:textId="3222D5F1" w:rsidR="00DF775B" w:rsidRDefault="00DF775B"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21BB" w14:textId="0899D507" w:rsidR="00DF775B" w:rsidRDefault="00DF775B" w:rsidP="00DC3B56">
            <w:pPr>
              <w:pStyle w:val="TAC"/>
              <w:rPr>
                <w:sz w:val="16"/>
              </w:rPr>
            </w:pPr>
            <w:r>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BAE52" w14:textId="73C7AB12" w:rsidR="00DF775B" w:rsidRDefault="00DF775B" w:rsidP="00DC3B56">
            <w:pPr>
              <w:pStyle w:val="TAC"/>
              <w:rPr>
                <w:noProof/>
                <w:sz w:val="16"/>
              </w:rPr>
            </w:pPr>
            <w:r>
              <w:rPr>
                <w:noProof/>
                <w:sz w:val="16"/>
              </w:rPr>
              <w:t>NSWO in 5GS and CH with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B39C8" w14:textId="0BD9EE11" w:rsidR="00DF775B" w:rsidRDefault="00DF775B" w:rsidP="00DC3B56">
            <w:pPr>
              <w:pStyle w:val="TAC"/>
              <w:rPr>
                <w:snapToGrid w:val="0"/>
                <w:sz w:val="16"/>
                <w:lang w:val="en-AU"/>
              </w:rPr>
            </w:pPr>
            <w:r>
              <w:rPr>
                <w:snapToGrid w:val="0"/>
                <w:sz w:val="16"/>
                <w:lang w:val="en-AU"/>
              </w:rPr>
              <w:t>18.5.0</w:t>
            </w:r>
          </w:p>
        </w:tc>
      </w:tr>
      <w:tr w:rsidR="00EC1D48" w:rsidRPr="00DC3B56" w14:paraId="24A929F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CD5C9F" w14:textId="08BB4C69" w:rsidR="00EC1D48" w:rsidRDefault="00EC1D48"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7005A" w14:textId="146F18A9" w:rsidR="00EC1D48" w:rsidRDefault="00EC1D48"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54633" w14:textId="611C9B97" w:rsidR="00EC1D48" w:rsidRDefault="00EC1D48" w:rsidP="006977CA">
            <w:pPr>
              <w:spacing w:after="0"/>
              <w:jc w:val="center"/>
              <w:rPr>
                <w:rFonts w:ascii="Arial" w:hAnsi="Arial" w:cs="Arial"/>
                <w:sz w:val="16"/>
                <w:szCs w:val="16"/>
                <w:lang w:eastAsia="en-GB"/>
              </w:rPr>
            </w:pPr>
            <w:r>
              <w:rPr>
                <w:rFonts w:ascii="Arial" w:hAnsi="Arial" w:cs="Arial"/>
                <w:sz w:val="16"/>
                <w:szCs w:val="16"/>
              </w:rPr>
              <w:t>CP-241162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E2F3A2" w14:textId="0511CDEF" w:rsidR="00EC1D48" w:rsidRDefault="00EC1D48" w:rsidP="00DC3B56">
            <w:pPr>
              <w:pStyle w:val="TAC"/>
              <w:rPr>
                <w:sz w:val="16"/>
              </w:rPr>
            </w:pPr>
            <w:r>
              <w:rPr>
                <w:sz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97748" w14:textId="171608B1" w:rsidR="00EC1D48" w:rsidRDefault="00EC1D48"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1A812" w14:textId="435830FD" w:rsidR="00EC1D48" w:rsidRDefault="00EC1D4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FA9AD1B" w14:textId="295C26B7" w:rsidR="00EC1D48" w:rsidRDefault="00EC1D48" w:rsidP="00DC3B56">
            <w:pPr>
              <w:pStyle w:val="TAC"/>
              <w:rPr>
                <w:noProof/>
                <w:sz w:val="16"/>
              </w:rPr>
            </w:pPr>
            <w:r>
              <w:rPr>
                <w:noProof/>
                <w:sz w:val="16"/>
              </w:rPr>
              <w:t>Clarifications and corrections related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B43B" w14:textId="4F45F4ED" w:rsidR="00EC1D48" w:rsidRDefault="00EC1D48" w:rsidP="00DC3B56">
            <w:pPr>
              <w:pStyle w:val="TAC"/>
              <w:rPr>
                <w:snapToGrid w:val="0"/>
                <w:sz w:val="16"/>
                <w:lang w:val="en-AU"/>
              </w:rPr>
            </w:pPr>
            <w:r>
              <w:rPr>
                <w:snapToGrid w:val="0"/>
                <w:sz w:val="16"/>
                <w:lang w:val="en-AU"/>
              </w:rPr>
              <w:t>18.6.0</w:t>
            </w:r>
          </w:p>
        </w:tc>
      </w:tr>
      <w:tr w:rsidR="00F905EC" w:rsidRPr="00DC3B56" w14:paraId="291403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873BD" w14:textId="7FCD6971" w:rsidR="00F905EC" w:rsidRDefault="00F905E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CD3E2" w14:textId="065300ED" w:rsidR="00F905EC" w:rsidRDefault="00F905E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3DBF" w14:textId="14FEE546" w:rsidR="00F905EC" w:rsidRDefault="00F905EC" w:rsidP="006977CA">
            <w:pPr>
              <w:spacing w:after="0"/>
              <w:jc w:val="center"/>
              <w:rPr>
                <w:rFonts w:ascii="Arial" w:hAnsi="Arial" w:cs="Arial"/>
                <w:sz w:val="16"/>
                <w:szCs w:val="16"/>
                <w:lang w:eastAsia="en-GB"/>
              </w:rPr>
            </w:pPr>
            <w:r>
              <w:rPr>
                <w:rFonts w:ascii="Arial" w:hAnsi="Arial" w:cs="Arial"/>
                <w:sz w:val="16"/>
                <w:szCs w:val="16"/>
              </w:rPr>
              <w:t>CP-241176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2B2AE84" w14:textId="395734BA" w:rsidR="00F905EC" w:rsidRDefault="00F905EC" w:rsidP="00DC3B56">
            <w:pPr>
              <w:pStyle w:val="TAC"/>
              <w:rPr>
                <w:sz w:val="16"/>
              </w:rPr>
            </w:pPr>
            <w:r>
              <w:rPr>
                <w:sz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DC788" w14:textId="618E98FD" w:rsidR="00F905EC" w:rsidRDefault="00F905EC"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C947C" w14:textId="368FFE73" w:rsidR="00F905EC" w:rsidRDefault="00F905E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D191810" w14:textId="4D2141C4" w:rsidR="00F905EC" w:rsidRDefault="00F905EC" w:rsidP="00DC3B56">
            <w:pPr>
              <w:pStyle w:val="TAC"/>
              <w:rPr>
                <w:noProof/>
                <w:sz w:val="16"/>
              </w:rPr>
            </w:pPr>
            <w:r>
              <w:rPr>
                <w:noProof/>
                <w:sz w:val="16"/>
              </w:rPr>
              <w:t>Correction of usage of undefined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EE6F" w14:textId="0FE4DAB1" w:rsidR="00F905EC" w:rsidRDefault="00F905EC" w:rsidP="00DC3B56">
            <w:pPr>
              <w:pStyle w:val="TAC"/>
              <w:rPr>
                <w:snapToGrid w:val="0"/>
                <w:sz w:val="16"/>
                <w:lang w:val="en-AU"/>
              </w:rPr>
            </w:pPr>
            <w:r>
              <w:rPr>
                <w:snapToGrid w:val="0"/>
                <w:sz w:val="16"/>
                <w:lang w:val="en-AU"/>
              </w:rPr>
              <w:t>18.6.0</w:t>
            </w:r>
          </w:p>
        </w:tc>
      </w:tr>
      <w:tr w:rsidR="00F309A2" w:rsidRPr="00DC3B56" w14:paraId="6F9822B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1888C7A" w14:textId="3A779C8B" w:rsidR="00F309A2" w:rsidRDefault="00F309A2"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1FBA" w14:textId="19BD5BD6" w:rsidR="00F309A2" w:rsidRDefault="00F309A2"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802A0" w14:textId="360774E1" w:rsidR="00F309A2" w:rsidRDefault="00F309A2" w:rsidP="006977CA">
            <w:pPr>
              <w:spacing w:after="0"/>
              <w:jc w:val="center"/>
              <w:rPr>
                <w:rFonts w:ascii="Arial" w:hAnsi="Arial" w:cs="Arial"/>
                <w:sz w:val="16"/>
                <w:szCs w:val="16"/>
                <w:lang w:eastAsia="en-GB"/>
              </w:rPr>
            </w:pPr>
            <w:r>
              <w:rPr>
                <w:rFonts w:ascii="Arial" w:hAnsi="Arial" w:cs="Arial"/>
                <w:sz w:val="16"/>
                <w:szCs w:val="16"/>
              </w:rPr>
              <w:t>CP-241165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B59AF15" w14:textId="1078E455" w:rsidR="00F309A2" w:rsidRDefault="00F309A2" w:rsidP="00DC3B56">
            <w:pPr>
              <w:pStyle w:val="TAC"/>
              <w:rPr>
                <w:sz w:val="16"/>
              </w:rPr>
            </w:pPr>
            <w:r>
              <w:rPr>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E9551" w14:textId="08DC3E37" w:rsidR="00F309A2" w:rsidRDefault="00F309A2"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3125A" w14:textId="044B7357" w:rsidR="00F309A2" w:rsidRDefault="00F309A2"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73DCF0" w14:textId="5D947C4A" w:rsidR="00F309A2" w:rsidRDefault="00F309A2" w:rsidP="00DC3B56">
            <w:pPr>
              <w:pStyle w:val="TAC"/>
              <w:rPr>
                <w:noProof/>
                <w:sz w:val="16"/>
              </w:rPr>
            </w:pPr>
            <w:r>
              <w:rPr>
                <w:noProof/>
                <w:sz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BFA7" w14:textId="2470F8C1" w:rsidR="00F309A2" w:rsidRDefault="00F309A2" w:rsidP="00DC3B56">
            <w:pPr>
              <w:pStyle w:val="TAC"/>
              <w:rPr>
                <w:snapToGrid w:val="0"/>
                <w:sz w:val="16"/>
                <w:lang w:val="en-AU"/>
              </w:rPr>
            </w:pPr>
            <w:r>
              <w:rPr>
                <w:snapToGrid w:val="0"/>
                <w:sz w:val="16"/>
                <w:lang w:val="en-AU"/>
              </w:rPr>
              <w:t>18.6.0</w:t>
            </w:r>
          </w:p>
        </w:tc>
      </w:tr>
      <w:tr w:rsidR="00695EE3" w:rsidRPr="00DC3B56" w14:paraId="6C11B2C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12F70" w14:textId="7E054BAB" w:rsidR="00695EE3" w:rsidRDefault="00695EE3"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5DB85" w14:textId="2C34E039" w:rsidR="00695EE3" w:rsidRDefault="00695EE3"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32C4C" w14:textId="6AF266C8" w:rsidR="00695EE3" w:rsidRDefault="00695EE3" w:rsidP="006977CA">
            <w:pPr>
              <w:spacing w:after="0"/>
              <w:jc w:val="center"/>
              <w:rPr>
                <w:rFonts w:ascii="Arial" w:hAnsi="Arial" w:cs="Arial"/>
                <w:sz w:val="16"/>
                <w:szCs w:val="16"/>
                <w:lang w:eastAsia="en-GB"/>
              </w:rPr>
            </w:pPr>
            <w:r>
              <w:rPr>
                <w:rFonts w:ascii="Arial" w:hAnsi="Arial" w:cs="Arial"/>
                <w:sz w:val="16"/>
                <w:szCs w:val="16"/>
              </w:rPr>
              <w:t>CP-241226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37352E" w14:textId="038AC35A" w:rsidR="00695EE3" w:rsidRDefault="00695EE3" w:rsidP="00DC3B56">
            <w:pPr>
              <w:pStyle w:val="TAC"/>
              <w:rPr>
                <w:sz w:val="16"/>
              </w:rPr>
            </w:pPr>
            <w:r>
              <w:rPr>
                <w:sz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E9D1" w14:textId="7D750299" w:rsidR="00695EE3" w:rsidRDefault="00695EE3" w:rsidP="00DC3B56">
            <w:pPr>
              <w:pStyle w:val="TAC"/>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FB66" w14:textId="0CF19C8C" w:rsidR="00695EE3" w:rsidRDefault="00695EE3" w:rsidP="00DC3B56">
            <w:pPr>
              <w:pStyle w:val="TAC"/>
              <w:rPr>
                <w:sz w:val="16"/>
              </w:rPr>
            </w:pPr>
            <w:r>
              <w:rPr>
                <w:sz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EE574A" w14:textId="2C0F6F2B" w:rsidR="00695EE3" w:rsidRDefault="00695EE3" w:rsidP="00DC3B56">
            <w:pPr>
              <w:pStyle w:val="TAC"/>
              <w:rPr>
                <w:noProof/>
                <w:sz w:val="16"/>
              </w:rPr>
            </w:pPr>
            <w:r>
              <w:rPr>
                <w:noProof/>
                <w:sz w:val="16"/>
              </w:rPr>
              <w:t>Clarification on optionality of AN-parameters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868D" w14:textId="672882F6" w:rsidR="00695EE3" w:rsidRDefault="00695EE3" w:rsidP="00DC3B56">
            <w:pPr>
              <w:pStyle w:val="TAC"/>
              <w:rPr>
                <w:snapToGrid w:val="0"/>
                <w:sz w:val="16"/>
                <w:lang w:val="en-AU"/>
              </w:rPr>
            </w:pPr>
            <w:r>
              <w:rPr>
                <w:snapToGrid w:val="0"/>
                <w:sz w:val="16"/>
                <w:lang w:val="en-AU"/>
              </w:rPr>
              <w:t>18.6.0</w:t>
            </w:r>
          </w:p>
        </w:tc>
      </w:tr>
      <w:tr w:rsidR="0002021B" w:rsidRPr="00DC3B56" w14:paraId="5B33701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E41E348" w14:textId="5F60A29C" w:rsidR="0002021B" w:rsidRDefault="0002021B"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3E96" w14:textId="194B1C9B" w:rsidR="0002021B" w:rsidRDefault="0002021B"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2DD08" w14:textId="01AF43D9" w:rsidR="0002021B" w:rsidRDefault="0002021B" w:rsidP="006977CA">
            <w:pPr>
              <w:spacing w:after="0"/>
              <w:jc w:val="center"/>
              <w:rPr>
                <w:rFonts w:ascii="Arial" w:hAnsi="Arial" w:cs="Arial"/>
                <w:sz w:val="16"/>
                <w:szCs w:val="16"/>
                <w:lang w:eastAsia="en-GB"/>
              </w:rPr>
            </w:pPr>
            <w:r>
              <w:rPr>
                <w:rFonts w:ascii="Arial" w:hAnsi="Arial" w:cs="Arial"/>
                <w:sz w:val="16"/>
                <w:szCs w:val="16"/>
              </w:rPr>
              <w:t>CP-241185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063BE6" w14:textId="7195294B" w:rsidR="0002021B" w:rsidRDefault="0002021B" w:rsidP="00DC3B56">
            <w:pPr>
              <w:pStyle w:val="TAC"/>
              <w:rPr>
                <w:sz w:val="16"/>
              </w:rPr>
            </w:pPr>
            <w:r>
              <w:rPr>
                <w:sz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9EAD" w14:textId="025E0AED" w:rsidR="0002021B" w:rsidRDefault="0002021B"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82E90" w14:textId="6CD5D021" w:rsidR="0002021B" w:rsidRDefault="0002021B"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3DF0A61" w14:textId="619E7E5F" w:rsidR="0002021B" w:rsidRDefault="0002021B" w:rsidP="00DC3B56">
            <w:pPr>
              <w:pStyle w:val="TAC"/>
              <w:rPr>
                <w:noProof/>
                <w:sz w:val="16"/>
              </w:rPr>
            </w:pPr>
            <w:r>
              <w:rPr>
                <w:noProof/>
                <w:sz w:val="16"/>
              </w:rPr>
              <w:t>MPS for WLAN EN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DEA55" w14:textId="1862E126" w:rsidR="0002021B" w:rsidRDefault="0002021B" w:rsidP="00DC3B56">
            <w:pPr>
              <w:pStyle w:val="TAC"/>
              <w:rPr>
                <w:snapToGrid w:val="0"/>
                <w:sz w:val="16"/>
                <w:lang w:val="en-AU"/>
              </w:rPr>
            </w:pPr>
            <w:r>
              <w:rPr>
                <w:snapToGrid w:val="0"/>
                <w:sz w:val="16"/>
                <w:lang w:val="en-AU"/>
              </w:rPr>
              <w:t>18.6.0</w:t>
            </w:r>
          </w:p>
        </w:tc>
      </w:tr>
      <w:tr w:rsidR="001729DC" w:rsidRPr="00DC3B56" w14:paraId="4DB9FDA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94B7AAA" w14:textId="73450080" w:rsidR="001729DC" w:rsidRDefault="001729DC" w:rsidP="00DC3B56">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DBF3A" w14:textId="393132F9" w:rsidR="001729DC" w:rsidRDefault="001729DC" w:rsidP="00DC3B56">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DC407" w14:textId="2E11E266" w:rsidR="001729DC" w:rsidRDefault="001729DC" w:rsidP="006977CA">
            <w:pPr>
              <w:spacing w:after="0"/>
              <w:jc w:val="center"/>
              <w:rPr>
                <w:rFonts w:ascii="Arial" w:hAnsi="Arial" w:cs="Arial"/>
                <w:sz w:val="16"/>
                <w:szCs w:val="16"/>
                <w:lang w:eastAsia="en-GB"/>
              </w:rPr>
            </w:pPr>
            <w:r>
              <w:rPr>
                <w:rFonts w:ascii="Arial" w:hAnsi="Arial" w:cs="Arial"/>
                <w:sz w:val="16"/>
                <w:szCs w:val="16"/>
              </w:rPr>
              <w:t>CP-241189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4A5FD9C" w14:textId="2F7D59B1" w:rsidR="001729DC" w:rsidRDefault="001729DC" w:rsidP="00DC3B56">
            <w:pPr>
              <w:pStyle w:val="TAC"/>
              <w:rPr>
                <w:sz w:val="16"/>
              </w:rPr>
            </w:pPr>
            <w:r>
              <w:rPr>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24EF" w14:textId="76E6AFF7" w:rsidR="001729DC" w:rsidRDefault="001729DC"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C7CD" w14:textId="0AF9A0AD" w:rsidR="001729DC" w:rsidRDefault="001729DC"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65601A8" w14:textId="2595CFC3" w:rsidR="001729DC" w:rsidRDefault="001729DC" w:rsidP="00DC3B56">
            <w:pPr>
              <w:pStyle w:val="TAC"/>
              <w:rPr>
                <w:noProof/>
                <w:sz w:val="16"/>
              </w:rPr>
            </w:pPr>
            <w:r>
              <w:rPr>
                <w:noProof/>
                <w:sz w:val="16"/>
              </w:rPr>
              <w:t>Correction of the terminology NSWO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A3903" w14:textId="7F50272E" w:rsidR="001729DC" w:rsidRDefault="001729DC" w:rsidP="00DC3B56">
            <w:pPr>
              <w:pStyle w:val="TAC"/>
              <w:rPr>
                <w:snapToGrid w:val="0"/>
                <w:sz w:val="16"/>
                <w:lang w:val="en-AU"/>
              </w:rPr>
            </w:pPr>
            <w:r>
              <w:rPr>
                <w:snapToGrid w:val="0"/>
                <w:sz w:val="16"/>
                <w:lang w:val="en-AU"/>
              </w:rPr>
              <w:t>18.6.0</w:t>
            </w:r>
          </w:p>
        </w:tc>
      </w:tr>
      <w:tr w:rsidR="005D3F0A" w:rsidRPr="00DC3B56" w14:paraId="72191A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018" w14:textId="4811C3E0" w:rsidR="005D3F0A" w:rsidRDefault="005D3F0A"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1DEA" w14:textId="6C94371F" w:rsidR="005D3F0A" w:rsidRDefault="005D3F0A"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761A3" w14:textId="77851D90" w:rsidR="005D3F0A" w:rsidRDefault="005D3F0A" w:rsidP="005D3F0A">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F99CEE" w14:textId="0D139CCC" w:rsidR="005D3F0A" w:rsidRDefault="005D3F0A" w:rsidP="00DC3B56">
            <w:pPr>
              <w:pStyle w:val="TAC"/>
              <w:rPr>
                <w:sz w:val="16"/>
              </w:rPr>
            </w:pPr>
            <w:r>
              <w:rPr>
                <w:sz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33E5" w14:textId="4472ED64" w:rsidR="005D3F0A" w:rsidRDefault="005D3F0A" w:rsidP="00DC3B56">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C56F" w14:textId="0809E069" w:rsidR="005D3F0A" w:rsidRDefault="005D3F0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5002D16" w14:textId="7DF2CFC4" w:rsidR="005D3F0A" w:rsidRDefault="005D3F0A" w:rsidP="00DC3B56">
            <w:pPr>
              <w:pStyle w:val="TAC"/>
              <w:rPr>
                <w:noProof/>
                <w:sz w:val="16"/>
              </w:rPr>
            </w:pPr>
            <w:r>
              <w:rPr>
                <w:noProof/>
                <w:sz w:val="16"/>
              </w:rPr>
              <w:t>Correction for security protection when accessing the network through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E5ED6" w14:textId="6719982C" w:rsidR="005D3F0A" w:rsidRDefault="005D3F0A" w:rsidP="00DC3B56">
            <w:pPr>
              <w:pStyle w:val="TAC"/>
              <w:rPr>
                <w:snapToGrid w:val="0"/>
                <w:sz w:val="16"/>
                <w:lang w:val="en-AU"/>
              </w:rPr>
            </w:pPr>
            <w:r>
              <w:rPr>
                <w:snapToGrid w:val="0"/>
                <w:sz w:val="16"/>
                <w:lang w:val="en-AU"/>
              </w:rPr>
              <w:t>18.7.0</w:t>
            </w:r>
          </w:p>
        </w:tc>
      </w:tr>
      <w:tr w:rsidR="000E3D78" w:rsidRPr="00DC3B56" w14:paraId="386C2A7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3615FEB" w14:textId="28A53BF8" w:rsidR="000E3D78" w:rsidRDefault="000E3D78"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992C9" w14:textId="2B5B1145" w:rsidR="000E3D78" w:rsidRDefault="000E3D78"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10FBF" w14:textId="1C484FE7" w:rsidR="000E3D78" w:rsidRDefault="000E3D78" w:rsidP="000E3D78">
            <w:pPr>
              <w:spacing w:after="0"/>
              <w:jc w:val="center"/>
              <w:rPr>
                <w:rFonts w:ascii="Arial" w:hAnsi="Arial" w:cs="Arial"/>
                <w:sz w:val="16"/>
                <w:szCs w:val="16"/>
                <w:lang w:eastAsia="en-GB"/>
              </w:rPr>
            </w:pPr>
            <w:r>
              <w:rPr>
                <w:rFonts w:ascii="Arial" w:hAnsi="Arial" w:cs="Arial"/>
                <w:sz w:val="16"/>
                <w:szCs w:val="16"/>
              </w:rPr>
              <w:t>CP-242168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75ED59" w14:textId="5FB2536A" w:rsidR="000E3D78" w:rsidRDefault="000E3D78" w:rsidP="00DC3B56">
            <w:pPr>
              <w:pStyle w:val="TAC"/>
              <w:rPr>
                <w:sz w:val="16"/>
              </w:rPr>
            </w:pPr>
            <w:r>
              <w:rPr>
                <w:sz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5CCE" w14:textId="5736F10F" w:rsidR="000E3D78" w:rsidRDefault="000E3D78"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0CC6" w14:textId="71CAA756" w:rsidR="000E3D78" w:rsidRDefault="000E3D78"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EDBC5" w14:textId="068274BF" w:rsidR="000E3D78" w:rsidRDefault="000E3D78" w:rsidP="00DC3B56">
            <w:pPr>
              <w:pStyle w:val="TAC"/>
              <w:rPr>
                <w:noProof/>
                <w:sz w:val="16"/>
              </w:rPr>
            </w:pPr>
            <w:r>
              <w:rPr>
                <w:noProof/>
                <w:sz w:val="16"/>
              </w:rPr>
              <w:t>Corrections for Child SA creation procedure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1E96" w14:textId="55C58972" w:rsidR="000E3D78" w:rsidRDefault="000E3D78" w:rsidP="00DC3B56">
            <w:pPr>
              <w:pStyle w:val="TAC"/>
              <w:rPr>
                <w:snapToGrid w:val="0"/>
                <w:sz w:val="16"/>
                <w:lang w:val="en-AU"/>
              </w:rPr>
            </w:pPr>
            <w:r>
              <w:rPr>
                <w:snapToGrid w:val="0"/>
                <w:sz w:val="16"/>
                <w:lang w:val="en-AU"/>
              </w:rPr>
              <w:t>18.7.0</w:t>
            </w:r>
          </w:p>
        </w:tc>
      </w:tr>
      <w:tr w:rsidR="001E6904" w:rsidRPr="00DC3B56" w14:paraId="385B85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74F3A2" w14:textId="2A2DA772" w:rsidR="001E6904" w:rsidRDefault="001E6904" w:rsidP="00DC3B56">
            <w:pPr>
              <w:pStyle w:val="TAC"/>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366B8" w14:textId="347D8BCB" w:rsidR="001E6904" w:rsidRDefault="001E6904" w:rsidP="00DC3B56">
            <w:pPr>
              <w:pStyle w:val="TAC"/>
              <w:rPr>
                <w:sz w:val="16"/>
              </w:rPr>
            </w:pPr>
            <w:r>
              <w:rPr>
                <w:sz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864A8" w14:textId="70999B8E" w:rsidR="001E6904" w:rsidRDefault="001E6904" w:rsidP="001E6904">
            <w:pPr>
              <w:spacing w:after="0"/>
              <w:jc w:val="center"/>
              <w:rPr>
                <w:rFonts w:ascii="Arial" w:hAnsi="Arial" w:cs="Arial"/>
                <w:sz w:val="16"/>
                <w:szCs w:val="16"/>
                <w:lang w:eastAsia="en-GB"/>
              </w:rPr>
            </w:pPr>
            <w:r>
              <w:rPr>
                <w:rFonts w:ascii="Arial" w:hAnsi="Arial" w:cs="Arial"/>
                <w:sz w:val="16"/>
                <w:szCs w:val="16"/>
              </w:rPr>
              <w:t>CP-242170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BA4345" w14:textId="4F68BA3F" w:rsidR="001E6904" w:rsidRDefault="001E6904" w:rsidP="00DC3B56">
            <w:pPr>
              <w:pStyle w:val="TAC"/>
              <w:rPr>
                <w:sz w:val="16"/>
              </w:rPr>
            </w:pPr>
            <w:r>
              <w:rPr>
                <w:sz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3776B" w14:textId="7FBDD202" w:rsidR="001E6904" w:rsidRDefault="001E6904"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93D68" w14:textId="302E8FBD" w:rsidR="001E6904" w:rsidRDefault="001E6904"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AB58A16" w14:textId="054D06A0" w:rsidR="001E6904" w:rsidRDefault="001E6904" w:rsidP="00DC3B56">
            <w:pPr>
              <w:pStyle w:val="TAC"/>
              <w:rPr>
                <w:noProof/>
                <w:sz w:val="16"/>
              </w:rPr>
            </w:pPr>
            <w:r>
              <w:rPr>
                <w:noProof/>
                <w:sz w:val="16"/>
              </w:rPr>
              <w:t>Clarification of emergency services in FPLMN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3685" w14:textId="7703EE1B" w:rsidR="001E6904" w:rsidRDefault="001E6904" w:rsidP="00DC3B56">
            <w:pPr>
              <w:pStyle w:val="TAC"/>
              <w:rPr>
                <w:snapToGrid w:val="0"/>
                <w:sz w:val="16"/>
                <w:lang w:val="en-AU"/>
              </w:rPr>
            </w:pPr>
            <w:r>
              <w:rPr>
                <w:snapToGrid w:val="0"/>
                <w:sz w:val="16"/>
                <w:lang w:val="en-AU"/>
              </w:rPr>
              <w:t>19.0.0</w:t>
            </w:r>
          </w:p>
        </w:tc>
      </w:tr>
      <w:tr w:rsidR="005F727A" w:rsidRPr="00DC3B56" w14:paraId="735D16C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D7B4296" w14:textId="553F77B4" w:rsidR="005F727A" w:rsidRDefault="005F727A" w:rsidP="00DC3B56">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6676" w14:textId="7EE02335" w:rsidR="005F727A" w:rsidRDefault="005F727A"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57AFB" w14:textId="78446818" w:rsidR="005F727A" w:rsidRPr="005F727A" w:rsidRDefault="005F727A" w:rsidP="005F727A">
            <w:pPr>
              <w:spacing w:after="0"/>
              <w:jc w:val="center"/>
              <w:rPr>
                <w:rFonts w:ascii="Arial" w:hAnsi="Arial" w:cs="Arial"/>
                <w:b/>
                <w:bCs/>
                <w:color w:val="0000FF"/>
                <w:sz w:val="16"/>
                <w:szCs w:val="16"/>
                <w:u w:val="single"/>
                <w:lang w:eastAsia="en-GB"/>
              </w:rPr>
            </w:pPr>
            <w:hyperlink r:id="rId36" w:history="1">
              <w:r>
                <w:rPr>
                  <w:rStyle w:val="Hyperlink"/>
                  <w:rFonts w:cs="Arial"/>
                  <w:b/>
                  <w:bCs/>
                  <w:color w:val="0000FF"/>
                  <w:sz w:val="16"/>
                  <w:szCs w:val="16"/>
                </w:rPr>
                <w:t>CP-243180</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CBDF46" w14:textId="77B39AE4" w:rsidR="005F727A" w:rsidRDefault="005F727A" w:rsidP="00DC3B56">
            <w:pPr>
              <w:pStyle w:val="TAC"/>
              <w:rPr>
                <w:sz w:val="16"/>
              </w:rPr>
            </w:pPr>
            <w:r>
              <w:rPr>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17671" w14:textId="404A19BC" w:rsidR="005F727A" w:rsidRDefault="005F727A" w:rsidP="00DC3B56">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9AA1D" w14:textId="75CA1357" w:rsidR="005F727A" w:rsidRDefault="005F727A" w:rsidP="00DC3B56">
            <w:pPr>
              <w:pStyle w:val="TAC"/>
              <w:rPr>
                <w:sz w:val="16"/>
              </w:rPr>
            </w:pPr>
            <w:r>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AFE4F1" w14:textId="6454ECD6" w:rsidR="005F727A" w:rsidRDefault="005F727A" w:rsidP="00DC3B56">
            <w:pPr>
              <w:pStyle w:val="TAC"/>
              <w:rPr>
                <w:noProof/>
                <w:sz w:val="16"/>
              </w:rPr>
            </w:pPr>
            <w:r>
              <w:rPr>
                <w:noProof/>
                <w:sz w:val="16"/>
              </w:rPr>
              <w:t>Clarification for indicating the MOBIKE support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EB330" w14:textId="290EADE0" w:rsidR="005F727A" w:rsidRDefault="005F727A" w:rsidP="00DC3B56">
            <w:pPr>
              <w:pStyle w:val="TAC"/>
              <w:rPr>
                <w:snapToGrid w:val="0"/>
                <w:sz w:val="16"/>
                <w:lang w:val="en-AU"/>
              </w:rPr>
            </w:pPr>
            <w:r>
              <w:rPr>
                <w:snapToGrid w:val="0"/>
                <w:sz w:val="16"/>
                <w:lang w:val="en-AU"/>
              </w:rPr>
              <w:t>19.1.0</w:t>
            </w:r>
          </w:p>
        </w:tc>
      </w:tr>
      <w:tr w:rsidR="006065E8" w:rsidRPr="00DC3B56" w14:paraId="39E5163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445A5A0" w14:textId="2492C29B" w:rsidR="006065E8" w:rsidRDefault="006065E8" w:rsidP="00DC3B56">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FB17C" w14:textId="57D58C83" w:rsidR="006065E8" w:rsidRDefault="006065E8" w:rsidP="00DC3B56">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AB06" w14:textId="7FCFEA1E" w:rsidR="006065E8" w:rsidRDefault="006065E8" w:rsidP="006065E8">
            <w:pPr>
              <w:spacing w:after="0"/>
              <w:jc w:val="center"/>
              <w:rPr>
                <w:rFonts w:ascii="Arial" w:hAnsi="Arial" w:cs="Arial"/>
                <w:b/>
                <w:bCs/>
                <w:color w:val="0000FF"/>
                <w:sz w:val="16"/>
                <w:szCs w:val="16"/>
                <w:u w:val="single"/>
                <w:lang w:eastAsia="en-GB"/>
              </w:rPr>
            </w:pPr>
            <w:hyperlink r:id="rId37" w:history="1">
              <w:r>
                <w:rPr>
                  <w:rStyle w:val="Hyperlink"/>
                  <w:rFonts w:cs="Arial"/>
                  <w:b/>
                  <w:bCs/>
                  <w:color w:val="0000FF"/>
                  <w:sz w:val="16"/>
                  <w:szCs w:val="16"/>
                </w:rPr>
                <w:t>CP-243225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46023C" w14:textId="367C5422" w:rsidR="006065E8" w:rsidRDefault="006065E8" w:rsidP="00DC3B56">
            <w:pPr>
              <w:pStyle w:val="TAC"/>
              <w:rPr>
                <w:sz w:val="16"/>
              </w:rPr>
            </w:pPr>
            <w:r>
              <w:rPr>
                <w:sz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097C7" w14:textId="5AB46E52" w:rsidR="006065E8" w:rsidRDefault="006065E8" w:rsidP="00DC3B56">
            <w:pPr>
              <w:pStyle w:val="TAC"/>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BA15B" w14:textId="56F9350D" w:rsidR="006065E8" w:rsidRDefault="006065E8" w:rsidP="00DC3B56">
            <w:pPr>
              <w:pStyle w:val="TAC"/>
              <w:rPr>
                <w:sz w:val="16"/>
              </w:rPr>
            </w:pPr>
            <w:r>
              <w:rPr>
                <w:sz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4A07C3" w14:textId="317517D4" w:rsidR="006065E8" w:rsidRDefault="006065E8" w:rsidP="00DC3B56">
            <w:pPr>
              <w:pStyle w:val="TAC"/>
              <w:rPr>
                <w:noProof/>
                <w:sz w:val="16"/>
              </w:rPr>
            </w:pPr>
            <w:r>
              <w:rPr>
                <w:noProof/>
                <w:sz w:val="16"/>
              </w:rPr>
              <w:t>Mobility of the UE connected to a TNAP to another TNAP connected to the same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8864E" w14:textId="741FED44" w:rsidR="006065E8" w:rsidRDefault="006065E8" w:rsidP="00DC3B56">
            <w:pPr>
              <w:pStyle w:val="TAC"/>
              <w:rPr>
                <w:snapToGrid w:val="0"/>
                <w:sz w:val="16"/>
                <w:lang w:val="en-AU"/>
              </w:rPr>
            </w:pPr>
            <w:r>
              <w:rPr>
                <w:snapToGrid w:val="0"/>
                <w:sz w:val="16"/>
                <w:lang w:val="en-AU"/>
              </w:rPr>
              <w:t>19.1.0</w:t>
            </w:r>
          </w:p>
        </w:tc>
      </w:tr>
    </w:tbl>
    <w:p w14:paraId="4A8A5364" w14:textId="77777777" w:rsidR="00BE5896" w:rsidRPr="00A257F7" w:rsidRDefault="00BE5896" w:rsidP="004349EF"/>
    <w:sectPr w:rsidR="00BE5896" w:rsidRPr="00A257F7">
      <w:headerReference w:type="even" r:id="rId38"/>
      <w:headerReference w:type="default" r:id="rId39"/>
      <w:footerReference w:type="default" r:id="rId40"/>
      <w:headerReference w:type="firs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FB96" w14:textId="77777777" w:rsidR="00547FD0" w:rsidRDefault="00547FD0">
      <w:r>
        <w:separator/>
      </w:r>
    </w:p>
  </w:endnote>
  <w:endnote w:type="continuationSeparator" w:id="0">
    <w:p w14:paraId="16E06812" w14:textId="77777777" w:rsidR="00547FD0" w:rsidRDefault="005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08F8" w14:textId="77777777" w:rsidR="00547FD0" w:rsidRDefault="00547FD0">
      <w:r>
        <w:separator/>
      </w:r>
    </w:p>
  </w:footnote>
  <w:footnote w:type="continuationSeparator" w:id="0">
    <w:p w14:paraId="47F61739" w14:textId="77777777" w:rsidR="00547FD0" w:rsidRDefault="0054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0389E82D"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7B2">
      <w:rPr>
        <w:rFonts w:ascii="Arial" w:hAnsi="Arial" w:cs="Arial"/>
        <w:b/>
        <w:noProof/>
        <w:sz w:val="18"/>
        <w:szCs w:val="18"/>
      </w:rPr>
      <w:t>3GPP TS 24.502 V19.1.0 (2024-12)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415DF61"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7B2">
      <w:rPr>
        <w:rFonts w:ascii="Arial" w:hAnsi="Arial" w:cs="Arial"/>
        <w:b/>
        <w:noProof/>
        <w:sz w:val="18"/>
        <w:szCs w:val="18"/>
      </w:rPr>
      <w:t>Release 19</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07B24"/>
    <w:rsid w:val="000111A9"/>
    <w:rsid w:val="00012915"/>
    <w:rsid w:val="00013090"/>
    <w:rsid w:val="00013755"/>
    <w:rsid w:val="000137D4"/>
    <w:rsid w:val="00014126"/>
    <w:rsid w:val="00015C8A"/>
    <w:rsid w:val="00015E55"/>
    <w:rsid w:val="0001681D"/>
    <w:rsid w:val="0001704C"/>
    <w:rsid w:val="0001713B"/>
    <w:rsid w:val="00017278"/>
    <w:rsid w:val="00017D14"/>
    <w:rsid w:val="0002021B"/>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3D78"/>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3DC"/>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736"/>
    <w:rsid w:val="00165882"/>
    <w:rsid w:val="00165A9E"/>
    <w:rsid w:val="00166A72"/>
    <w:rsid w:val="00166F47"/>
    <w:rsid w:val="001709B0"/>
    <w:rsid w:val="00170F96"/>
    <w:rsid w:val="001711A9"/>
    <w:rsid w:val="001729DC"/>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E6904"/>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395"/>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3802"/>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347C"/>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695E"/>
    <w:rsid w:val="00477452"/>
    <w:rsid w:val="00477774"/>
    <w:rsid w:val="00480307"/>
    <w:rsid w:val="004803B8"/>
    <w:rsid w:val="004809D3"/>
    <w:rsid w:val="00482DBB"/>
    <w:rsid w:val="00483069"/>
    <w:rsid w:val="00483E5D"/>
    <w:rsid w:val="004845CA"/>
    <w:rsid w:val="00484643"/>
    <w:rsid w:val="004854F8"/>
    <w:rsid w:val="004859F4"/>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266C"/>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9F6"/>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26C0"/>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4FB3"/>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542E"/>
    <w:rsid w:val="005C76F1"/>
    <w:rsid w:val="005D2A77"/>
    <w:rsid w:val="005D2E01"/>
    <w:rsid w:val="005D3F0A"/>
    <w:rsid w:val="005D521D"/>
    <w:rsid w:val="005D5A41"/>
    <w:rsid w:val="005D624D"/>
    <w:rsid w:val="005D7952"/>
    <w:rsid w:val="005D7D04"/>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27A"/>
    <w:rsid w:val="005F7368"/>
    <w:rsid w:val="00600704"/>
    <w:rsid w:val="006011EB"/>
    <w:rsid w:val="0060495C"/>
    <w:rsid w:val="006052F0"/>
    <w:rsid w:val="00605E3B"/>
    <w:rsid w:val="006065E8"/>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337C"/>
    <w:rsid w:val="00634104"/>
    <w:rsid w:val="00634498"/>
    <w:rsid w:val="006347FE"/>
    <w:rsid w:val="00634CA8"/>
    <w:rsid w:val="00635296"/>
    <w:rsid w:val="00635708"/>
    <w:rsid w:val="00635916"/>
    <w:rsid w:val="00637A6C"/>
    <w:rsid w:val="00642DEF"/>
    <w:rsid w:val="006439AE"/>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5EE3"/>
    <w:rsid w:val="006961A8"/>
    <w:rsid w:val="0069641C"/>
    <w:rsid w:val="00696985"/>
    <w:rsid w:val="006977CA"/>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078D"/>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2F96"/>
    <w:rsid w:val="006F3B83"/>
    <w:rsid w:val="006F418A"/>
    <w:rsid w:val="006F495A"/>
    <w:rsid w:val="006F4962"/>
    <w:rsid w:val="006F5BAE"/>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6FFA"/>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9EA"/>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5844"/>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3E8"/>
    <w:rsid w:val="00A76DDC"/>
    <w:rsid w:val="00A7781D"/>
    <w:rsid w:val="00A80677"/>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27E"/>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DF775B"/>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5D54"/>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1D48"/>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09A2"/>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05EC"/>
    <w:rsid w:val="00F907B2"/>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2FC8"/>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09223522">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2709197">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30530103">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72966146">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3286072">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792748096">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1309698">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896547474">
      <w:bodyDiv w:val="1"/>
      <w:marLeft w:val="0"/>
      <w:marRight w:val="0"/>
      <w:marTop w:val="0"/>
      <w:marBottom w:val="0"/>
      <w:divBdr>
        <w:top w:val="none" w:sz="0" w:space="0" w:color="auto"/>
        <w:left w:val="none" w:sz="0" w:space="0" w:color="auto"/>
        <w:bottom w:val="none" w:sz="0" w:space="0" w:color="auto"/>
        <w:right w:val="none" w:sz="0" w:space="0" w:color="auto"/>
      </w:divBdr>
    </w:div>
    <w:div w:id="901477347">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38893949">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78700873">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13972386">
      <w:bodyDiv w:val="1"/>
      <w:marLeft w:val="0"/>
      <w:marRight w:val="0"/>
      <w:marTop w:val="0"/>
      <w:marBottom w:val="0"/>
      <w:divBdr>
        <w:top w:val="none" w:sz="0" w:space="0" w:color="auto"/>
        <w:left w:val="none" w:sz="0" w:space="0" w:color="auto"/>
        <w:bottom w:val="none" w:sz="0" w:space="0" w:color="auto"/>
        <w:right w:val="none" w:sz="0" w:space="0" w:color="auto"/>
      </w:divBdr>
    </w:div>
    <w:div w:id="162211216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6460524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49641574">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89879697">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yperlink" Target="https://portal.3gpp.org/ngppapp/CreateTdoc.aspx?mode=view&amp;contributionUid=CP-243225"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yperlink" Target="https://portal.3gpp.org/ngppapp/CreateTdoc.aspx?mode=view&amp;contributionUid=CP-243180" TargetMode="Externa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116</Pages>
  <Words>50042</Words>
  <Characters>285246</Characters>
  <Application>Microsoft Office Word</Application>
  <DocSecurity>0</DocSecurity>
  <Lines>2377</Lines>
  <Paragraphs>669</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334619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MCC</cp:lastModifiedBy>
  <cp:revision>5</cp:revision>
  <cp:lastPrinted>2017-09-10T13:57:00Z</cp:lastPrinted>
  <dcterms:created xsi:type="dcterms:W3CDTF">2025-01-12T12:54:00Z</dcterms:created>
  <dcterms:modified xsi:type="dcterms:W3CDTF">2025-01-16T13:10:00Z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