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54A0BE3B"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4A35F0">
              <w:t>19.1.0</w:t>
            </w:r>
            <w:r w:rsidRPr="00B02A0B">
              <w:t xml:space="preserve"> </w:t>
            </w:r>
            <w:r w:rsidRPr="00B02A0B">
              <w:rPr>
                <w:sz w:val="32"/>
              </w:rPr>
              <w:t>(</w:t>
            </w:r>
            <w:r w:rsidR="004A35F0">
              <w:rPr>
                <w:sz w:val="32"/>
              </w:rPr>
              <w:t>2024-12</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24D4327F" w:rsidR="004F0988" w:rsidRPr="00B02A0B" w:rsidRDefault="005C310B" w:rsidP="005C310B">
            <w:pPr>
              <w:pStyle w:val="ZT"/>
              <w:framePr w:wrap="auto" w:hAnchor="text" w:yAlign="inline"/>
              <w:rPr>
                <w:i/>
                <w:sz w:val="28"/>
              </w:rPr>
            </w:pPr>
            <w:r w:rsidRPr="00B02A0B">
              <w:t>(</w:t>
            </w:r>
            <w:r w:rsidRPr="00B02A0B">
              <w:rPr>
                <w:rStyle w:val="ZGSM"/>
              </w:rPr>
              <w:t>Release 1</w:t>
            </w:r>
            <w:r w:rsidR="0034402E">
              <w:rPr>
                <w:rStyle w:val="ZGSM"/>
              </w:rPr>
              <w:t>9</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1E92DE73" w:rsidR="00E16509" w:rsidRPr="00B02A0B" w:rsidRDefault="00E16509" w:rsidP="00133525">
            <w:pPr>
              <w:pStyle w:val="FP"/>
              <w:jc w:val="center"/>
              <w:rPr>
                <w:noProof/>
                <w:sz w:val="18"/>
              </w:rPr>
            </w:pPr>
            <w:r w:rsidRPr="00B02A0B">
              <w:rPr>
                <w:noProof/>
                <w:sz w:val="18"/>
              </w:rPr>
              <w:t xml:space="preserve">© </w:t>
            </w:r>
            <w:bookmarkStart w:id="7" w:name="copyrightDate"/>
            <w:r w:rsidRPr="00B02A0B">
              <w:rPr>
                <w:noProof/>
                <w:sz w:val="18"/>
              </w:rPr>
              <w:t>2</w:t>
            </w:r>
            <w:r w:rsidR="008E2D68" w:rsidRPr="00B02A0B">
              <w:rPr>
                <w:noProof/>
                <w:sz w:val="18"/>
              </w:rPr>
              <w:t>02</w:t>
            </w:r>
            <w:bookmarkEnd w:id="7"/>
            <w:r w:rsidR="003533B9">
              <w:rPr>
                <w:noProof/>
                <w:sz w:val="18"/>
              </w:rPr>
              <w:t>4</w:t>
            </w:r>
            <w:r w:rsidRPr="00B02A0B">
              <w:rPr>
                <w:noProof/>
                <w:sz w:val="18"/>
              </w:rPr>
              <w:t>, 3GPP Organizational Partners (ARIB, ATIS, CCSA, ETSI, TSDSI, TTA, TTC).</w:t>
            </w:r>
            <w:bookmarkStart w:id="8" w:name="copyrightaddon"/>
            <w:bookmarkEnd w:id="8"/>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9" w:name="tableOfContents"/>
      <w:bookmarkEnd w:id="9"/>
      <w:r w:rsidRPr="00B02A0B">
        <w:t>Contents</w:t>
      </w:r>
    </w:p>
    <w:p w14:paraId="4208C8C7" w14:textId="7888B4FF" w:rsidR="00FF1CA9" w:rsidRDefault="004D3578">
      <w:pPr>
        <w:pStyle w:val="TOC1"/>
        <w:rPr>
          <w:rFonts w:asciiTheme="minorHAnsi" w:eastAsiaTheme="minorEastAsia" w:hAnsiTheme="minorHAnsi" w:cstheme="minorBidi"/>
          <w:noProof/>
          <w:kern w:val="2"/>
          <w:szCs w:val="22"/>
          <w:lang w:eastAsia="en-GB"/>
          <w14:ligatures w14:val="standardContextual"/>
        </w:rPr>
      </w:pPr>
      <w:r w:rsidRPr="00B02A0B">
        <w:fldChar w:fldCharType="begin" w:fldLock="1"/>
      </w:r>
      <w:r w:rsidRPr="00B02A0B">
        <w:instrText xml:space="preserve"> TOC \o "1-9" </w:instrText>
      </w:r>
      <w:r w:rsidRPr="00B02A0B">
        <w:fldChar w:fldCharType="separate"/>
      </w:r>
      <w:r w:rsidR="00FF1CA9">
        <w:rPr>
          <w:noProof/>
        </w:rPr>
        <w:t>Foreword</w:t>
      </w:r>
      <w:r w:rsidR="00FF1CA9">
        <w:rPr>
          <w:noProof/>
        </w:rPr>
        <w:tab/>
      </w:r>
      <w:r w:rsidR="00FF1CA9">
        <w:rPr>
          <w:noProof/>
        </w:rPr>
        <w:fldChar w:fldCharType="begin" w:fldLock="1"/>
      </w:r>
      <w:r w:rsidR="00FF1CA9">
        <w:rPr>
          <w:noProof/>
        </w:rPr>
        <w:instrText xml:space="preserve"> PAGEREF _Toc171585744 \h </w:instrText>
      </w:r>
      <w:r w:rsidR="00FF1CA9">
        <w:rPr>
          <w:noProof/>
        </w:rPr>
      </w:r>
      <w:r w:rsidR="00FF1CA9">
        <w:rPr>
          <w:noProof/>
        </w:rPr>
        <w:fldChar w:fldCharType="separate"/>
      </w:r>
      <w:r w:rsidR="00FF1CA9">
        <w:rPr>
          <w:noProof/>
        </w:rPr>
        <w:t>25</w:t>
      </w:r>
      <w:r w:rsidR="00FF1CA9">
        <w:rPr>
          <w:noProof/>
        </w:rPr>
        <w:fldChar w:fldCharType="end"/>
      </w:r>
    </w:p>
    <w:p w14:paraId="660B534E" w14:textId="40C7E168"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_Toc171585745 \h </w:instrText>
      </w:r>
      <w:r>
        <w:rPr>
          <w:noProof/>
        </w:rPr>
      </w:r>
      <w:r>
        <w:rPr>
          <w:noProof/>
        </w:rPr>
        <w:fldChar w:fldCharType="separate"/>
      </w:r>
      <w:r>
        <w:rPr>
          <w:noProof/>
        </w:rPr>
        <w:t>26</w:t>
      </w:r>
      <w:r>
        <w:rPr>
          <w:noProof/>
        </w:rPr>
        <w:fldChar w:fldCharType="end"/>
      </w:r>
    </w:p>
    <w:p w14:paraId="5B87CF72" w14:textId="3EFD5A6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_Toc171585746 \h </w:instrText>
      </w:r>
      <w:r>
        <w:rPr>
          <w:noProof/>
        </w:rPr>
      </w:r>
      <w:r>
        <w:rPr>
          <w:noProof/>
        </w:rPr>
        <w:fldChar w:fldCharType="separate"/>
      </w:r>
      <w:r>
        <w:rPr>
          <w:noProof/>
        </w:rPr>
        <w:t>26</w:t>
      </w:r>
      <w:r>
        <w:rPr>
          <w:noProof/>
        </w:rPr>
        <w:fldChar w:fldCharType="end"/>
      </w:r>
    </w:p>
    <w:p w14:paraId="042E28C7" w14:textId="54D2C30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_Toc171585747 \h </w:instrText>
      </w:r>
      <w:r>
        <w:rPr>
          <w:noProof/>
        </w:rPr>
      </w:r>
      <w:r>
        <w:rPr>
          <w:noProof/>
        </w:rPr>
        <w:fldChar w:fldCharType="separate"/>
      </w:r>
      <w:r>
        <w:rPr>
          <w:noProof/>
        </w:rPr>
        <w:t>30</w:t>
      </w:r>
      <w:r>
        <w:rPr>
          <w:noProof/>
        </w:rPr>
        <w:fldChar w:fldCharType="end"/>
      </w:r>
    </w:p>
    <w:p w14:paraId="79DEFE08" w14:textId="75005E1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_Toc171585748 \h </w:instrText>
      </w:r>
      <w:r>
        <w:rPr>
          <w:noProof/>
        </w:rPr>
      </w:r>
      <w:r>
        <w:rPr>
          <w:noProof/>
        </w:rPr>
        <w:fldChar w:fldCharType="separate"/>
      </w:r>
      <w:r>
        <w:rPr>
          <w:noProof/>
        </w:rPr>
        <w:t>30</w:t>
      </w:r>
      <w:r>
        <w:rPr>
          <w:noProof/>
        </w:rPr>
        <w:fldChar w:fldCharType="end"/>
      </w:r>
    </w:p>
    <w:p w14:paraId="7AC46B65" w14:textId="45FFB5B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_Toc171585749 \h </w:instrText>
      </w:r>
      <w:r>
        <w:rPr>
          <w:noProof/>
        </w:rPr>
      </w:r>
      <w:r>
        <w:rPr>
          <w:noProof/>
        </w:rPr>
        <w:fldChar w:fldCharType="separate"/>
      </w:r>
      <w:r>
        <w:rPr>
          <w:noProof/>
        </w:rPr>
        <w:t>31</w:t>
      </w:r>
      <w:r>
        <w:rPr>
          <w:noProof/>
        </w:rPr>
        <w:fldChar w:fldCharType="end"/>
      </w:r>
    </w:p>
    <w:p w14:paraId="5C58F082" w14:textId="3C4056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_Toc171585750 \h </w:instrText>
      </w:r>
      <w:r>
        <w:rPr>
          <w:noProof/>
        </w:rPr>
      </w:r>
      <w:r>
        <w:rPr>
          <w:noProof/>
        </w:rPr>
        <w:fldChar w:fldCharType="separate"/>
      </w:r>
      <w:r>
        <w:rPr>
          <w:noProof/>
        </w:rPr>
        <w:t>32</w:t>
      </w:r>
      <w:r>
        <w:rPr>
          <w:noProof/>
        </w:rPr>
        <w:fldChar w:fldCharType="end"/>
      </w:r>
    </w:p>
    <w:p w14:paraId="5B0F9DF1" w14:textId="5084B14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MCData overview</w:t>
      </w:r>
      <w:r>
        <w:rPr>
          <w:noProof/>
        </w:rPr>
        <w:tab/>
      </w:r>
      <w:r>
        <w:rPr>
          <w:noProof/>
        </w:rPr>
        <w:fldChar w:fldCharType="begin" w:fldLock="1"/>
      </w:r>
      <w:r>
        <w:rPr>
          <w:noProof/>
        </w:rPr>
        <w:instrText xml:space="preserve"> PAGEREF _Toc171585751 \h </w:instrText>
      </w:r>
      <w:r>
        <w:rPr>
          <w:noProof/>
        </w:rPr>
      </w:r>
      <w:r>
        <w:rPr>
          <w:noProof/>
        </w:rPr>
        <w:fldChar w:fldCharType="separate"/>
      </w:r>
      <w:r>
        <w:rPr>
          <w:noProof/>
        </w:rPr>
        <w:t>32</w:t>
      </w:r>
      <w:r>
        <w:rPr>
          <w:noProof/>
        </w:rPr>
        <w:fldChar w:fldCharType="end"/>
      </w:r>
    </w:p>
    <w:p w14:paraId="012B03EA" w14:textId="1DCA3AD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_Toc171585752 \h </w:instrText>
      </w:r>
      <w:r>
        <w:rPr>
          <w:noProof/>
        </w:rPr>
      </w:r>
      <w:r>
        <w:rPr>
          <w:noProof/>
        </w:rPr>
        <w:fldChar w:fldCharType="separate"/>
      </w:r>
      <w:r>
        <w:rPr>
          <w:noProof/>
        </w:rPr>
        <w:t>34</w:t>
      </w:r>
      <w:r>
        <w:rPr>
          <w:noProof/>
        </w:rPr>
        <w:fldChar w:fldCharType="end"/>
      </w:r>
    </w:p>
    <w:p w14:paraId="6A41E7EB" w14:textId="5764D05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_Toc171585753 \h </w:instrText>
      </w:r>
      <w:r>
        <w:rPr>
          <w:noProof/>
        </w:rPr>
      </w:r>
      <w:r>
        <w:rPr>
          <w:noProof/>
        </w:rPr>
        <w:fldChar w:fldCharType="separate"/>
      </w:r>
      <w:r>
        <w:rPr>
          <w:noProof/>
        </w:rPr>
        <w:t>34</w:t>
      </w:r>
      <w:r>
        <w:rPr>
          <w:noProof/>
        </w:rPr>
        <w:fldChar w:fldCharType="end"/>
      </w:r>
    </w:p>
    <w:p w14:paraId="7D6B2040" w14:textId="75C128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session identity</w:t>
      </w:r>
      <w:r>
        <w:rPr>
          <w:noProof/>
        </w:rPr>
        <w:tab/>
      </w:r>
      <w:r>
        <w:rPr>
          <w:noProof/>
        </w:rPr>
        <w:fldChar w:fldCharType="begin" w:fldLock="1"/>
      </w:r>
      <w:r>
        <w:rPr>
          <w:noProof/>
        </w:rPr>
        <w:instrText xml:space="preserve"> PAGEREF _Toc171585754 \h </w:instrText>
      </w:r>
      <w:r>
        <w:rPr>
          <w:noProof/>
        </w:rPr>
      </w:r>
      <w:r>
        <w:rPr>
          <w:noProof/>
        </w:rPr>
        <w:fldChar w:fldCharType="separate"/>
      </w:r>
      <w:r>
        <w:rPr>
          <w:noProof/>
        </w:rPr>
        <w:t>34</w:t>
      </w:r>
      <w:r>
        <w:rPr>
          <w:noProof/>
        </w:rPr>
        <w:fldChar w:fldCharType="end"/>
      </w:r>
    </w:p>
    <w:p w14:paraId="11C1228D" w14:textId="3B274D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ID</w:t>
      </w:r>
      <w:r>
        <w:rPr>
          <w:noProof/>
        </w:rPr>
        <w:tab/>
      </w:r>
      <w:r>
        <w:rPr>
          <w:noProof/>
        </w:rPr>
        <w:fldChar w:fldCharType="begin" w:fldLock="1"/>
      </w:r>
      <w:r>
        <w:rPr>
          <w:noProof/>
        </w:rPr>
        <w:instrText xml:space="preserve"> PAGEREF _Toc171585755 \h </w:instrText>
      </w:r>
      <w:r>
        <w:rPr>
          <w:noProof/>
        </w:rPr>
      </w:r>
      <w:r>
        <w:rPr>
          <w:noProof/>
        </w:rPr>
        <w:fldChar w:fldCharType="separate"/>
      </w:r>
      <w:r>
        <w:rPr>
          <w:noProof/>
        </w:rPr>
        <w:t>34</w:t>
      </w:r>
      <w:r>
        <w:rPr>
          <w:noProof/>
        </w:rPr>
        <w:fldChar w:fldCharType="end"/>
      </w:r>
    </w:p>
    <w:p w14:paraId="395732E5" w14:textId="7A6785B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Pre-established sessions</w:t>
      </w:r>
      <w:r>
        <w:rPr>
          <w:noProof/>
        </w:rPr>
        <w:tab/>
      </w:r>
      <w:r>
        <w:rPr>
          <w:noProof/>
        </w:rPr>
        <w:fldChar w:fldCharType="begin" w:fldLock="1"/>
      </w:r>
      <w:r>
        <w:rPr>
          <w:noProof/>
        </w:rPr>
        <w:instrText xml:space="preserve"> PAGEREF _Toc171585756 \h </w:instrText>
      </w:r>
      <w:r>
        <w:rPr>
          <w:noProof/>
        </w:rPr>
      </w:r>
      <w:r>
        <w:rPr>
          <w:noProof/>
        </w:rPr>
        <w:fldChar w:fldCharType="separate"/>
      </w:r>
      <w:r>
        <w:rPr>
          <w:noProof/>
        </w:rPr>
        <w:t>34</w:t>
      </w:r>
      <w:r>
        <w:rPr>
          <w:noProof/>
        </w:rPr>
        <w:fldChar w:fldCharType="end"/>
      </w:r>
    </w:p>
    <w:p w14:paraId="61485375" w14:textId="385F796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Emergency Alerts</w:t>
      </w:r>
      <w:r>
        <w:rPr>
          <w:noProof/>
        </w:rPr>
        <w:tab/>
      </w:r>
      <w:r>
        <w:rPr>
          <w:noProof/>
        </w:rPr>
        <w:fldChar w:fldCharType="begin" w:fldLock="1"/>
      </w:r>
      <w:r>
        <w:rPr>
          <w:noProof/>
        </w:rPr>
        <w:instrText xml:space="preserve"> PAGEREF _Toc171585757 \h </w:instrText>
      </w:r>
      <w:r>
        <w:rPr>
          <w:noProof/>
        </w:rPr>
      </w:r>
      <w:r>
        <w:rPr>
          <w:noProof/>
        </w:rPr>
        <w:fldChar w:fldCharType="separate"/>
      </w:r>
      <w:r>
        <w:rPr>
          <w:noProof/>
        </w:rPr>
        <w:t>35</w:t>
      </w:r>
      <w:r>
        <w:rPr>
          <w:noProof/>
        </w:rPr>
        <w:fldChar w:fldCharType="end"/>
      </w:r>
    </w:p>
    <w:p w14:paraId="2EB6884C" w14:textId="5AADE48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Protocol</w:t>
      </w:r>
      <w:r>
        <w:rPr>
          <w:noProof/>
        </w:rPr>
        <w:tab/>
      </w:r>
      <w:r>
        <w:rPr>
          <w:noProof/>
        </w:rPr>
        <w:fldChar w:fldCharType="begin" w:fldLock="1"/>
      </w:r>
      <w:r>
        <w:rPr>
          <w:noProof/>
        </w:rPr>
        <w:instrText xml:space="preserve"> PAGEREF _Toc171585758 \h </w:instrText>
      </w:r>
      <w:r>
        <w:rPr>
          <w:noProof/>
        </w:rPr>
      </w:r>
      <w:r>
        <w:rPr>
          <w:noProof/>
        </w:rPr>
        <w:fldChar w:fldCharType="separate"/>
      </w:r>
      <w:r>
        <w:rPr>
          <w:noProof/>
        </w:rPr>
        <w:t>35</w:t>
      </w:r>
      <w:r>
        <w:rPr>
          <w:noProof/>
        </w:rPr>
        <w:fldChar w:fldCharType="end"/>
      </w:r>
    </w:p>
    <w:p w14:paraId="2B978874" w14:textId="6756C6F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_Toc171585759 \h </w:instrText>
      </w:r>
      <w:r>
        <w:rPr>
          <w:noProof/>
        </w:rPr>
      </w:r>
      <w:r>
        <w:rPr>
          <w:noProof/>
        </w:rPr>
        <w:fldChar w:fldCharType="separate"/>
      </w:r>
      <w:r>
        <w:rPr>
          <w:noProof/>
        </w:rPr>
        <w:t>35</w:t>
      </w:r>
      <w:r>
        <w:rPr>
          <w:noProof/>
        </w:rPr>
        <w:fldChar w:fldCharType="end"/>
      </w:r>
    </w:p>
    <w:p w14:paraId="6F5A907F" w14:textId="5FC3482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_Toc171585760 \h </w:instrText>
      </w:r>
      <w:r>
        <w:rPr>
          <w:noProof/>
        </w:rPr>
      </w:r>
      <w:r>
        <w:rPr>
          <w:noProof/>
        </w:rPr>
        <w:fldChar w:fldCharType="separate"/>
      </w:r>
      <w:r>
        <w:rPr>
          <w:noProof/>
        </w:rPr>
        <w:t>38</w:t>
      </w:r>
      <w:r>
        <w:rPr>
          <w:noProof/>
        </w:rPr>
        <w:fldChar w:fldCharType="end"/>
      </w:r>
    </w:p>
    <w:p w14:paraId="0066477C" w14:textId="51EED8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4.7</w:t>
      </w:r>
      <w:r w:rsidRPr="004F50CC">
        <w:rPr>
          <w:noProof/>
          <w:lang w:val="en-US"/>
        </w:rPr>
        <w:t>A</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sidRPr="004F50CC">
        <w:rPr>
          <w:noProof/>
          <w:lang w:val="en-US"/>
        </w:rPr>
        <w:t xml:space="preserve"> when using MBMS</w:t>
      </w:r>
      <w:r>
        <w:rPr>
          <w:noProof/>
        </w:rPr>
        <w:tab/>
      </w:r>
      <w:r>
        <w:rPr>
          <w:noProof/>
        </w:rPr>
        <w:fldChar w:fldCharType="begin" w:fldLock="1"/>
      </w:r>
      <w:r>
        <w:rPr>
          <w:noProof/>
        </w:rPr>
        <w:instrText xml:space="preserve"> PAGEREF _Toc171585761 \h </w:instrText>
      </w:r>
      <w:r>
        <w:rPr>
          <w:noProof/>
        </w:rPr>
      </w:r>
      <w:r>
        <w:rPr>
          <w:noProof/>
        </w:rPr>
        <w:fldChar w:fldCharType="separate"/>
      </w:r>
      <w:r>
        <w:rPr>
          <w:noProof/>
        </w:rPr>
        <w:t>38</w:t>
      </w:r>
      <w:r>
        <w:rPr>
          <w:noProof/>
        </w:rPr>
        <w:fldChar w:fldCharType="end"/>
      </w:r>
    </w:p>
    <w:p w14:paraId="6ED11086" w14:textId="2628FA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MCData client ID</w:t>
      </w:r>
      <w:r>
        <w:rPr>
          <w:noProof/>
        </w:rPr>
        <w:tab/>
      </w:r>
      <w:r>
        <w:rPr>
          <w:noProof/>
        </w:rPr>
        <w:fldChar w:fldCharType="begin" w:fldLock="1"/>
      </w:r>
      <w:r>
        <w:rPr>
          <w:noProof/>
        </w:rPr>
        <w:instrText xml:space="preserve"> PAGEREF _Toc171585762 \h </w:instrText>
      </w:r>
      <w:r>
        <w:rPr>
          <w:noProof/>
        </w:rPr>
      </w:r>
      <w:r>
        <w:rPr>
          <w:noProof/>
        </w:rPr>
        <w:fldChar w:fldCharType="separate"/>
      </w:r>
      <w:r>
        <w:rPr>
          <w:noProof/>
        </w:rPr>
        <w:t>39</w:t>
      </w:r>
      <w:r>
        <w:rPr>
          <w:noProof/>
        </w:rPr>
        <w:fldChar w:fldCharType="end"/>
      </w:r>
    </w:p>
    <w:p w14:paraId="6573D286" w14:textId="20C8DF7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Warning Header Field</w:t>
      </w:r>
      <w:r>
        <w:rPr>
          <w:noProof/>
        </w:rPr>
        <w:tab/>
      </w:r>
      <w:r>
        <w:rPr>
          <w:noProof/>
        </w:rPr>
        <w:fldChar w:fldCharType="begin" w:fldLock="1"/>
      </w:r>
      <w:r>
        <w:rPr>
          <w:noProof/>
        </w:rPr>
        <w:instrText xml:space="preserve"> PAGEREF _Toc171585763 \h </w:instrText>
      </w:r>
      <w:r>
        <w:rPr>
          <w:noProof/>
        </w:rPr>
      </w:r>
      <w:r>
        <w:rPr>
          <w:noProof/>
        </w:rPr>
        <w:fldChar w:fldCharType="separate"/>
      </w:r>
      <w:r>
        <w:rPr>
          <w:noProof/>
        </w:rPr>
        <w:t>40</w:t>
      </w:r>
      <w:r>
        <w:rPr>
          <w:noProof/>
        </w:rPr>
        <w:fldChar w:fldCharType="end"/>
      </w:r>
    </w:p>
    <w:p w14:paraId="276051D9" w14:textId="57649D1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4.9.1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_Toc171585764 \h </w:instrText>
      </w:r>
      <w:r>
        <w:rPr>
          <w:noProof/>
        </w:rPr>
      </w:r>
      <w:r>
        <w:rPr>
          <w:noProof/>
        </w:rPr>
        <w:fldChar w:fldCharType="separate"/>
      </w:r>
      <w:r>
        <w:rPr>
          <w:noProof/>
        </w:rPr>
        <w:t>40</w:t>
      </w:r>
      <w:r>
        <w:rPr>
          <w:noProof/>
        </w:rPr>
        <w:fldChar w:fldCharType="end"/>
      </w:r>
    </w:p>
    <w:p w14:paraId="3530AC47" w14:textId="070F454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_Toc171585765 \h </w:instrText>
      </w:r>
      <w:r>
        <w:rPr>
          <w:noProof/>
        </w:rPr>
      </w:r>
      <w:r>
        <w:rPr>
          <w:noProof/>
        </w:rPr>
        <w:fldChar w:fldCharType="separate"/>
      </w:r>
      <w:r>
        <w:rPr>
          <w:noProof/>
        </w:rPr>
        <w:t>40</w:t>
      </w:r>
      <w:r>
        <w:rPr>
          <w:noProof/>
        </w:rPr>
        <w:fldChar w:fldCharType="end"/>
      </w:r>
    </w:p>
    <w:p w14:paraId="274DED58" w14:textId="1F8170C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emergency groups and emergency group communications</w:t>
      </w:r>
      <w:r>
        <w:rPr>
          <w:noProof/>
        </w:rPr>
        <w:tab/>
      </w:r>
      <w:r>
        <w:rPr>
          <w:noProof/>
        </w:rPr>
        <w:fldChar w:fldCharType="begin" w:fldLock="1"/>
      </w:r>
      <w:r>
        <w:rPr>
          <w:noProof/>
        </w:rPr>
        <w:instrText xml:space="preserve"> PAGEREF _Toc171585766 \h </w:instrText>
      </w:r>
      <w:r>
        <w:rPr>
          <w:noProof/>
        </w:rPr>
      </w:r>
      <w:r>
        <w:rPr>
          <w:noProof/>
        </w:rPr>
        <w:fldChar w:fldCharType="separate"/>
      </w:r>
      <w:r>
        <w:rPr>
          <w:noProof/>
        </w:rPr>
        <w:t>45</w:t>
      </w:r>
      <w:r>
        <w:rPr>
          <w:noProof/>
        </w:rPr>
        <w:fldChar w:fldCharType="end"/>
      </w:r>
    </w:p>
    <w:p w14:paraId="739722BB" w14:textId="658AA85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imminent peril group communications</w:t>
      </w:r>
      <w:r>
        <w:rPr>
          <w:noProof/>
        </w:rPr>
        <w:tab/>
      </w:r>
      <w:r>
        <w:rPr>
          <w:noProof/>
        </w:rPr>
        <w:fldChar w:fldCharType="begin" w:fldLock="1"/>
      </w:r>
      <w:r>
        <w:rPr>
          <w:noProof/>
        </w:rPr>
        <w:instrText xml:space="preserve"> PAGEREF _Toc171585767 \h </w:instrText>
      </w:r>
      <w:r>
        <w:rPr>
          <w:noProof/>
        </w:rPr>
      </w:r>
      <w:r>
        <w:rPr>
          <w:noProof/>
        </w:rPr>
        <w:fldChar w:fldCharType="separate"/>
      </w:r>
      <w:r>
        <w:rPr>
          <w:noProof/>
        </w:rPr>
        <w:t>45</w:t>
      </w:r>
      <w:r>
        <w:rPr>
          <w:noProof/>
        </w:rPr>
        <w:fldChar w:fldCharType="end"/>
      </w:r>
    </w:p>
    <w:p w14:paraId="081C5101" w14:textId="0846045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4.12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emergency private communications</w:t>
      </w:r>
      <w:r>
        <w:rPr>
          <w:noProof/>
        </w:rPr>
        <w:tab/>
      </w:r>
      <w:r>
        <w:rPr>
          <w:noProof/>
        </w:rPr>
        <w:fldChar w:fldCharType="begin" w:fldLock="1"/>
      </w:r>
      <w:r>
        <w:rPr>
          <w:noProof/>
        </w:rPr>
        <w:instrText xml:space="preserve"> PAGEREF _Toc171585768 \h </w:instrText>
      </w:r>
      <w:r>
        <w:rPr>
          <w:noProof/>
        </w:rPr>
      </w:r>
      <w:r>
        <w:rPr>
          <w:noProof/>
        </w:rPr>
        <w:fldChar w:fldCharType="separate"/>
      </w:r>
      <w:r>
        <w:rPr>
          <w:noProof/>
        </w:rPr>
        <w:t>46</w:t>
      </w:r>
      <w:r>
        <w:rPr>
          <w:noProof/>
        </w:rPr>
        <w:fldChar w:fldCharType="end"/>
      </w:r>
    </w:p>
    <w:p w14:paraId="415C4A96" w14:textId="3EF6B8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_Toc171585769 \h </w:instrText>
      </w:r>
      <w:r>
        <w:rPr>
          <w:noProof/>
        </w:rPr>
      </w:r>
      <w:r>
        <w:rPr>
          <w:noProof/>
        </w:rPr>
        <w:fldChar w:fldCharType="separate"/>
      </w:r>
      <w:r>
        <w:rPr>
          <w:noProof/>
        </w:rPr>
        <w:t>47</w:t>
      </w:r>
      <w:r>
        <w:rPr>
          <w:noProof/>
        </w:rPr>
        <w:fldChar w:fldCharType="end"/>
      </w:r>
    </w:p>
    <w:p w14:paraId="0CA63151" w14:textId="7602621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_Toc171585770 \h </w:instrText>
      </w:r>
      <w:r>
        <w:rPr>
          <w:noProof/>
        </w:rPr>
      </w:r>
      <w:r>
        <w:rPr>
          <w:noProof/>
        </w:rPr>
        <w:fldChar w:fldCharType="separate"/>
      </w:r>
      <w:r>
        <w:rPr>
          <w:noProof/>
        </w:rPr>
        <w:t>48</w:t>
      </w:r>
      <w:r>
        <w:rPr>
          <w:noProof/>
        </w:rPr>
        <w:fldChar w:fldCharType="end"/>
      </w:r>
    </w:p>
    <w:p w14:paraId="5EBE9537" w14:textId="2EF1AE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_Toc171585771 \h </w:instrText>
      </w:r>
      <w:r>
        <w:rPr>
          <w:noProof/>
        </w:rPr>
      </w:r>
      <w:r>
        <w:rPr>
          <w:noProof/>
        </w:rPr>
        <w:fldChar w:fldCharType="separate"/>
      </w:r>
      <w:r>
        <w:rPr>
          <w:noProof/>
        </w:rPr>
        <w:t>48</w:t>
      </w:r>
      <w:r>
        <w:rPr>
          <w:noProof/>
        </w:rPr>
        <w:fldChar w:fldCharType="end"/>
      </w:r>
    </w:p>
    <w:p w14:paraId="506F3FF0" w14:textId="4467F82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_Toc171585772 \h </w:instrText>
      </w:r>
      <w:r>
        <w:rPr>
          <w:noProof/>
        </w:rPr>
      </w:r>
      <w:r>
        <w:rPr>
          <w:noProof/>
        </w:rPr>
        <w:fldChar w:fldCharType="separate"/>
      </w:r>
      <w:r>
        <w:rPr>
          <w:noProof/>
        </w:rPr>
        <w:t>48</w:t>
      </w:r>
      <w:r>
        <w:rPr>
          <w:noProof/>
        </w:rPr>
        <w:fldChar w:fldCharType="end"/>
      </w:r>
    </w:p>
    <w:p w14:paraId="56F4B5AD" w14:textId="69F5F52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_Toc171585773 \h </w:instrText>
      </w:r>
      <w:r>
        <w:rPr>
          <w:noProof/>
        </w:rPr>
      </w:r>
      <w:r>
        <w:rPr>
          <w:noProof/>
        </w:rPr>
        <w:fldChar w:fldCharType="separate"/>
      </w:r>
      <w:r>
        <w:rPr>
          <w:noProof/>
        </w:rPr>
        <w:t>49</w:t>
      </w:r>
      <w:r>
        <w:rPr>
          <w:noProof/>
        </w:rPr>
        <w:fldChar w:fldCharType="end"/>
      </w:r>
    </w:p>
    <w:p w14:paraId="04EA7F60" w14:textId="17F74B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_Toc171585774 \h </w:instrText>
      </w:r>
      <w:r>
        <w:rPr>
          <w:noProof/>
        </w:rPr>
      </w:r>
      <w:r>
        <w:rPr>
          <w:noProof/>
        </w:rPr>
        <w:fldChar w:fldCharType="separate"/>
      </w:r>
      <w:r>
        <w:rPr>
          <w:noProof/>
        </w:rPr>
        <w:t>49</w:t>
      </w:r>
      <w:r>
        <w:rPr>
          <w:noProof/>
        </w:rPr>
        <w:fldChar w:fldCharType="end"/>
      </w:r>
    </w:p>
    <w:p w14:paraId="33252AF7" w14:textId="31341A2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SIP failure case</w:t>
      </w:r>
      <w:r>
        <w:rPr>
          <w:noProof/>
        </w:rPr>
        <w:tab/>
      </w:r>
      <w:r>
        <w:rPr>
          <w:noProof/>
        </w:rPr>
        <w:fldChar w:fldCharType="begin" w:fldLock="1"/>
      </w:r>
      <w:r>
        <w:rPr>
          <w:noProof/>
        </w:rPr>
        <w:instrText xml:space="preserve"> PAGEREF _Toc171585775 \h </w:instrText>
      </w:r>
      <w:r>
        <w:rPr>
          <w:noProof/>
        </w:rPr>
      </w:r>
      <w:r>
        <w:rPr>
          <w:noProof/>
        </w:rPr>
        <w:fldChar w:fldCharType="separate"/>
      </w:r>
      <w:r>
        <w:rPr>
          <w:noProof/>
        </w:rPr>
        <w:t>50</w:t>
      </w:r>
      <w:r>
        <w:rPr>
          <w:noProof/>
        </w:rPr>
        <w:fldChar w:fldCharType="end"/>
      </w:r>
    </w:p>
    <w:p w14:paraId="33EE1C33" w14:textId="28B451C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5.3.1A</w:t>
      </w:r>
      <w:r>
        <w:rPr>
          <w:rFonts w:asciiTheme="minorHAnsi" w:eastAsiaTheme="minorEastAsia" w:hAnsiTheme="minorHAnsi" w:cstheme="minorBidi"/>
          <w:noProof/>
          <w:kern w:val="2"/>
          <w:sz w:val="22"/>
          <w:szCs w:val="22"/>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_Toc171585776 \h </w:instrText>
      </w:r>
      <w:r>
        <w:rPr>
          <w:noProof/>
        </w:rPr>
      </w:r>
      <w:r>
        <w:rPr>
          <w:noProof/>
        </w:rPr>
        <w:fldChar w:fldCharType="separate"/>
      </w:r>
      <w:r>
        <w:rPr>
          <w:noProof/>
        </w:rPr>
        <w:t>50</w:t>
      </w:r>
      <w:r>
        <w:rPr>
          <w:noProof/>
        </w:rPr>
        <w:fldChar w:fldCharType="end"/>
      </w:r>
    </w:p>
    <w:p w14:paraId="50BC9B88" w14:textId="600E78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_Toc171585777 \h </w:instrText>
      </w:r>
      <w:r>
        <w:rPr>
          <w:noProof/>
        </w:rPr>
      </w:r>
      <w:r>
        <w:rPr>
          <w:noProof/>
        </w:rPr>
        <w:fldChar w:fldCharType="separate"/>
      </w:r>
      <w:r>
        <w:rPr>
          <w:noProof/>
        </w:rPr>
        <w:t>51</w:t>
      </w:r>
      <w:r>
        <w:rPr>
          <w:noProof/>
        </w:rPr>
        <w:fldChar w:fldCharType="end"/>
      </w:r>
    </w:p>
    <w:p w14:paraId="6EA7836D" w14:textId="27772E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_Toc171585778 \h </w:instrText>
      </w:r>
      <w:r>
        <w:rPr>
          <w:noProof/>
        </w:rPr>
      </w:r>
      <w:r>
        <w:rPr>
          <w:noProof/>
        </w:rPr>
        <w:fldChar w:fldCharType="separate"/>
      </w:r>
      <w:r>
        <w:rPr>
          <w:noProof/>
        </w:rPr>
        <w:t>51</w:t>
      </w:r>
      <w:r>
        <w:rPr>
          <w:noProof/>
        </w:rPr>
        <w:fldChar w:fldCharType="end"/>
      </w:r>
    </w:p>
    <w:p w14:paraId="2B69D054" w14:textId="15CB9F4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4</w:t>
      </w:r>
      <w:r>
        <w:rPr>
          <w:rFonts w:asciiTheme="minorHAnsi" w:eastAsiaTheme="minorEastAsia" w:hAnsiTheme="minorHAnsi" w:cstheme="minorBidi"/>
          <w:noProof/>
          <w:kern w:val="2"/>
          <w:sz w:val="22"/>
          <w:szCs w:val="22"/>
          <w:lang w:eastAsia="en-GB"/>
          <w14:ligatures w14:val="standardContextual"/>
        </w:rPr>
        <w:tab/>
      </w:r>
      <w:r>
        <w:rPr>
          <w:noProof/>
        </w:rPr>
        <w:t>MCData gateway server</w:t>
      </w:r>
      <w:r>
        <w:rPr>
          <w:noProof/>
        </w:rPr>
        <w:tab/>
      </w:r>
      <w:r>
        <w:rPr>
          <w:noProof/>
        </w:rPr>
        <w:fldChar w:fldCharType="begin" w:fldLock="1"/>
      </w:r>
      <w:r>
        <w:rPr>
          <w:noProof/>
        </w:rPr>
        <w:instrText xml:space="preserve"> PAGEREF _Toc171585779 \h </w:instrText>
      </w:r>
      <w:r>
        <w:rPr>
          <w:noProof/>
        </w:rPr>
      </w:r>
      <w:r>
        <w:rPr>
          <w:noProof/>
        </w:rPr>
        <w:fldChar w:fldCharType="separate"/>
      </w:r>
      <w:r>
        <w:rPr>
          <w:noProof/>
        </w:rPr>
        <w:t>51</w:t>
      </w:r>
      <w:r>
        <w:rPr>
          <w:noProof/>
        </w:rPr>
        <w:fldChar w:fldCharType="end"/>
      </w:r>
    </w:p>
    <w:p w14:paraId="1569F75E" w14:textId="3915D90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_Toc171585780 \h </w:instrText>
      </w:r>
      <w:r>
        <w:rPr>
          <w:noProof/>
        </w:rPr>
      </w:r>
      <w:r>
        <w:rPr>
          <w:noProof/>
        </w:rPr>
        <w:fldChar w:fldCharType="separate"/>
      </w:r>
      <w:r>
        <w:rPr>
          <w:noProof/>
        </w:rPr>
        <w:t>51</w:t>
      </w:r>
      <w:r>
        <w:rPr>
          <w:noProof/>
        </w:rPr>
        <w:fldChar w:fldCharType="end"/>
      </w:r>
    </w:p>
    <w:p w14:paraId="1D438441" w14:textId="2AD3418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MCData gateway UE</w:t>
      </w:r>
      <w:r>
        <w:rPr>
          <w:noProof/>
        </w:rPr>
        <w:tab/>
      </w:r>
      <w:r>
        <w:rPr>
          <w:noProof/>
        </w:rPr>
        <w:fldChar w:fldCharType="begin" w:fldLock="1"/>
      </w:r>
      <w:r>
        <w:rPr>
          <w:noProof/>
        </w:rPr>
        <w:instrText xml:space="preserve"> PAGEREF _Toc171585781 \h </w:instrText>
      </w:r>
      <w:r>
        <w:rPr>
          <w:noProof/>
        </w:rPr>
      </w:r>
      <w:r>
        <w:rPr>
          <w:noProof/>
        </w:rPr>
        <w:fldChar w:fldCharType="separate"/>
      </w:r>
      <w:r>
        <w:rPr>
          <w:noProof/>
        </w:rPr>
        <w:t>52</w:t>
      </w:r>
      <w:r>
        <w:rPr>
          <w:noProof/>
        </w:rPr>
        <w:fldChar w:fldCharType="end"/>
      </w:r>
    </w:p>
    <w:p w14:paraId="42356072" w14:textId="62F524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_Toc171585782 \h </w:instrText>
      </w:r>
      <w:r>
        <w:rPr>
          <w:noProof/>
        </w:rPr>
      </w:r>
      <w:r>
        <w:rPr>
          <w:noProof/>
        </w:rPr>
        <w:fldChar w:fldCharType="separate"/>
      </w:r>
      <w:r>
        <w:rPr>
          <w:noProof/>
        </w:rPr>
        <w:t>52</w:t>
      </w:r>
      <w:r>
        <w:rPr>
          <w:noProof/>
        </w:rPr>
        <w:fldChar w:fldCharType="end"/>
      </w:r>
    </w:p>
    <w:p w14:paraId="14C1BD0C" w14:textId="2AB15EE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_Toc171585783 \h </w:instrText>
      </w:r>
      <w:r>
        <w:rPr>
          <w:noProof/>
        </w:rPr>
      </w:r>
      <w:r>
        <w:rPr>
          <w:noProof/>
        </w:rPr>
        <w:fldChar w:fldCharType="separate"/>
      </w:r>
      <w:r>
        <w:rPr>
          <w:noProof/>
        </w:rPr>
        <w:t>52</w:t>
      </w:r>
      <w:r>
        <w:rPr>
          <w:noProof/>
        </w:rPr>
        <w:fldChar w:fldCharType="end"/>
      </w:r>
    </w:p>
    <w:p w14:paraId="677E41B6" w14:textId="2807605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50CC">
        <w:rPr>
          <w:noProof/>
          <w:lang w:val="hr-HR"/>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_Toc171585784 \h </w:instrText>
      </w:r>
      <w:r>
        <w:rPr>
          <w:noProof/>
        </w:rPr>
      </w:r>
      <w:r>
        <w:rPr>
          <w:noProof/>
        </w:rPr>
        <w:fldChar w:fldCharType="separate"/>
      </w:r>
      <w:r>
        <w:rPr>
          <w:noProof/>
        </w:rPr>
        <w:t>53</w:t>
      </w:r>
      <w:r>
        <w:rPr>
          <w:noProof/>
        </w:rPr>
        <w:fldChar w:fldCharType="end"/>
      </w:r>
    </w:p>
    <w:p w14:paraId="71ABC07A" w14:textId="7D1FAB6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_Toc171585785 \h </w:instrText>
      </w:r>
      <w:r>
        <w:rPr>
          <w:noProof/>
        </w:rPr>
      </w:r>
      <w:r>
        <w:rPr>
          <w:noProof/>
        </w:rPr>
        <w:fldChar w:fldCharType="separate"/>
      </w:r>
      <w:r>
        <w:rPr>
          <w:noProof/>
        </w:rPr>
        <w:t>53</w:t>
      </w:r>
      <w:r>
        <w:rPr>
          <w:noProof/>
        </w:rPr>
        <w:fldChar w:fldCharType="end"/>
      </w:r>
    </w:p>
    <w:p w14:paraId="6503EE98" w14:textId="409F26B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_Toc171585786 \h </w:instrText>
      </w:r>
      <w:r>
        <w:rPr>
          <w:noProof/>
        </w:rPr>
      </w:r>
      <w:r>
        <w:rPr>
          <w:noProof/>
        </w:rPr>
        <w:fldChar w:fldCharType="separate"/>
      </w:r>
      <w:r>
        <w:rPr>
          <w:noProof/>
        </w:rPr>
        <w:t>53</w:t>
      </w:r>
      <w:r>
        <w:rPr>
          <w:noProof/>
        </w:rPr>
        <w:fldChar w:fldCharType="end"/>
      </w:r>
    </w:p>
    <w:p w14:paraId="62E53B2C" w14:textId="644E32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_Toc171585787 \h </w:instrText>
      </w:r>
      <w:r>
        <w:rPr>
          <w:noProof/>
        </w:rPr>
      </w:r>
      <w:r>
        <w:rPr>
          <w:noProof/>
        </w:rPr>
        <w:fldChar w:fldCharType="separate"/>
      </w:r>
      <w:r>
        <w:rPr>
          <w:noProof/>
        </w:rPr>
        <w:t>53</w:t>
      </w:r>
      <w:r>
        <w:rPr>
          <w:noProof/>
        </w:rPr>
        <w:fldChar w:fldCharType="end"/>
      </w:r>
    </w:p>
    <w:p w14:paraId="0F1BEDCA" w14:textId="43E743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Distinction of requests at the MCData client</w:t>
      </w:r>
      <w:r>
        <w:rPr>
          <w:noProof/>
        </w:rPr>
        <w:tab/>
      </w:r>
      <w:r>
        <w:rPr>
          <w:noProof/>
        </w:rPr>
        <w:fldChar w:fldCharType="begin" w:fldLock="1"/>
      </w:r>
      <w:r>
        <w:rPr>
          <w:noProof/>
        </w:rPr>
        <w:instrText xml:space="preserve"> PAGEREF _Toc171585788 \h </w:instrText>
      </w:r>
      <w:r>
        <w:rPr>
          <w:noProof/>
        </w:rPr>
      </w:r>
      <w:r>
        <w:rPr>
          <w:noProof/>
        </w:rPr>
        <w:fldChar w:fldCharType="separate"/>
      </w:r>
      <w:r>
        <w:rPr>
          <w:noProof/>
        </w:rPr>
        <w:t>53</w:t>
      </w:r>
      <w:r>
        <w:rPr>
          <w:noProof/>
        </w:rPr>
        <w:fldChar w:fldCharType="end"/>
      </w:r>
    </w:p>
    <w:p w14:paraId="3D7E19F4" w14:textId="545B68A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_Toc171585789 \h </w:instrText>
      </w:r>
      <w:r>
        <w:rPr>
          <w:noProof/>
        </w:rPr>
      </w:r>
      <w:r>
        <w:rPr>
          <w:noProof/>
        </w:rPr>
        <w:fldChar w:fldCharType="separate"/>
      </w:r>
      <w:r>
        <w:rPr>
          <w:noProof/>
        </w:rPr>
        <w:t>53</w:t>
      </w:r>
      <w:r>
        <w:rPr>
          <w:noProof/>
        </w:rPr>
        <w:fldChar w:fldCharType="end"/>
      </w:r>
    </w:p>
    <w:p w14:paraId="29B668A1" w14:textId="5ACA5F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_Toc171585790 \h </w:instrText>
      </w:r>
      <w:r>
        <w:rPr>
          <w:noProof/>
        </w:rPr>
      </w:r>
      <w:r>
        <w:rPr>
          <w:noProof/>
        </w:rPr>
        <w:fldChar w:fldCharType="separate"/>
      </w:r>
      <w:r>
        <w:rPr>
          <w:noProof/>
        </w:rPr>
        <w:t>55</w:t>
      </w:r>
      <w:r>
        <w:rPr>
          <w:noProof/>
        </w:rPr>
        <w:fldChar w:fldCharType="end"/>
      </w:r>
    </w:p>
    <w:p w14:paraId="55D8AACC" w14:textId="5000F7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conversation items</w:t>
      </w:r>
      <w:r>
        <w:rPr>
          <w:noProof/>
        </w:rPr>
        <w:tab/>
      </w:r>
      <w:r>
        <w:rPr>
          <w:noProof/>
        </w:rPr>
        <w:fldChar w:fldCharType="begin" w:fldLock="1"/>
      </w:r>
      <w:r>
        <w:rPr>
          <w:noProof/>
        </w:rPr>
        <w:instrText xml:space="preserve"> PAGEREF _Toc171585791 \h </w:instrText>
      </w:r>
      <w:r>
        <w:rPr>
          <w:noProof/>
        </w:rPr>
      </w:r>
      <w:r>
        <w:rPr>
          <w:noProof/>
        </w:rPr>
        <w:fldChar w:fldCharType="separate"/>
      </w:r>
      <w:r>
        <w:rPr>
          <w:noProof/>
        </w:rPr>
        <w:t>55</w:t>
      </w:r>
      <w:r>
        <w:rPr>
          <w:noProof/>
        </w:rPr>
        <w:fldChar w:fldCharType="end"/>
      </w:r>
    </w:p>
    <w:p w14:paraId="741D4ACB" w14:textId="7167EBA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SDS Message</w:t>
      </w:r>
      <w:r>
        <w:rPr>
          <w:noProof/>
        </w:rPr>
        <w:tab/>
      </w:r>
      <w:r>
        <w:rPr>
          <w:noProof/>
        </w:rPr>
        <w:fldChar w:fldCharType="begin" w:fldLock="1"/>
      </w:r>
      <w:r>
        <w:rPr>
          <w:noProof/>
        </w:rPr>
        <w:instrText xml:space="preserve"> PAGEREF _Toc171585792 \h </w:instrText>
      </w:r>
      <w:r>
        <w:rPr>
          <w:noProof/>
        </w:rPr>
      </w:r>
      <w:r>
        <w:rPr>
          <w:noProof/>
        </w:rPr>
        <w:fldChar w:fldCharType="separate"/>
      </w:r>
      <w:r>
        <w:rPr>
          <w:noProof/>
        </w:rPr>
        <w:t>55</w:t>
      </w:r>
      <w:r>
        <w:rPr>
          <w:noProof/>
        </w:rPr>
        <w:fldChar w:fldCharType="end"/>
      </w:r>
    </w:p>
    <w:p w14:paraId="22CB4329" w14:textId="44A3198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Message for FD using HTTP</w:t>
      </w:r>
      <w:r>
        <w:rPr>
          <w:noProof/>
        </w:rPr>
        <w:tab/>
      </w:r>
      <w:r>
        <w:rPr>
          <w:noProof/>
        </w:rPr>
        <w:fldChar w:fldCharType="begin" w:fldLock="1"/>
      </w:r>
      <w:r>
        <w:rPr>
          <w:noProof/>
        </w:rPr>
        <w:instrText xml:space="preserve"> PAGEREF _Toc171585793 \h </w:instrText>
      </w:r>
      <w:r>
        <w:rPr>
          <w:noProof/>
        </w:rPr>
      </w:r>
      <w:r>
        <w:rPr>
          <w:noProof/>
        </w:rPr>
        <w:fldChar w:fldCharType="separate"/>
      </w:r>
      <w:r>
        <w:rPr>
          <w:noProof/>
        </w:rPr>
        <w:t>56</w:t>
      </w:r>
      <w:r>
        <w:rPr>
          <w:noProof/>
        </w:rPr>
        <w:fldChar w:fldCharType="end"/>
      </w:r>
    </w:p>
    <w:p w14:paraId="6ADC47A5" w14:textId="730C68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Message for FD using media plane</w:t>
      </w:r>
      <w:r>
        <w:rPr>
          <w:noProof/>
        </w:rPr>
        <w:tab/>
      </w:r>
      <w:r>
        <w:rPr>
          <w:noProof/>
        </w:rPr>
        <w:fldChar w:fldCharType="begin" w:fldLock="1"/>
      </w:r>
      <w:r>
        <w:rPr>
          <w:noProof/>
        </w:rPr>
        <w:instrText xml:space="preserve"> PAGEREF _Toc171585794 \h </w:instrText>
      </w:r>
      <w:r>
        <w:rPr>
          <w:noProof/>
        </w:rPr>
      </w:r>
      <w:r>
        <w:rPr>
          <w:noProof/>
        </w:rPr>
        <w:fldChar w:fldCharType="separate"/>
      </w:r>
      <w:r>
        <w:rPr>
          <w:noProof/>
        </w:rPr>
        <w:t>57</w:t>
      </w:r>
      <w:r>
        <w:rPr>
          <w:noProof/>
        </w:rPr>
        <w:fldChar w:fldCharType="end"/>
      </w:r>
    </w:p>
    <w:p w14:paraId="1FB57749" w14:textId="2331695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Client </w:t>
      </w:r>
      <w:r w:rsidRPr="004F50CC">
        <w:rPr>
          <w:rFonts w:eastAsia="SimSun"/>
          <w:noProof/>
        </w:rPr>
        <w:t>generating message to terminate FD over HTTP</w:t>
      </w:r>
      <w:r>
        <w:rPr>
          <w:noProof/>
        </w:rPr>
        <w:tab/>
      </w:r>
      <w:r>
        <w:rPr>
          <w:noProof/>
        </w:rPr>
        <w:fldChar w:fldCharType="begin" w:fldLock="1"/>
      </w:r>
      <w:r>
        <w:rPr>
          <w:noProof/>
        </w:rPr>
        <w:instrText xml:space="preserve"> PAGEREF _Toc171585795 \h </w:instrText>
      </w:r>
      <w:r>
        <w:rPr>
          <w:noProof/>
        </w:rPr>
      </w:r>
      <w:r>
        <w:rPr>
          <w:noProof/>
        </w:rPr>
        <w:fldChar w:fldCharType="separate"/>
      </w:r>
      <w:r>
        <w:rPr>
          <w:noProof/>
        </w:rPr>
        <w:t>58</w:t>
      </w:r>
      <w:r>
        <w:rPr>
          <w:noProof/>
        </w:rPr>
        <w:fldChar w:fldCharType="end"/>
      </w:r>
    </w:p>
    <w:p w14:paraId="0FADE631" w14:textId="22D2D38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Disposition Notifications</w:t>
      </w:r>
      <w:r>
        <w:rPr>
          <w:noProof/>
        </w:rPr>
        <w:tab/>
      </w:r>
      <w:r>
        <w:rPr>
          <w:noProof/>
        </w:rPr>
        <w:fldChar w:fldCharType="begin" w:fldLock="1"/>
      </w:r>
      <w:r>
        <w:rPr>
          <w:noProof/>
        </w:rPr>
        <w:instrText xml:space="preserve"> PAGEREF _Toc171585796 \h </w:instrText>
      </w:r>
      <w:r>
        <w:rPr>
          <w:noProof/>
        </w:rPr>
      </w:r>
      <w:r>
        <w:rPr>
          <w:noProof/>
        </w:rPr>
        <w:fldChar w:fldCharType="separate"/>
      </w:r>
      <w:r>
        <w:rPr>
          <w:noProof/>
        </w:rPr>
        <w:t>58</w:t>
      </w:r>
      <w:r>
        <w:rPr>
          <w:noProof/>
        </w:rPr>
        <w:fldChar w:fldCharType="end"/>
      </w:r>
    </w:p>
    <w:p w14:paraId="1D64A1E5" w14:textId="34E60DA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SDS Notification</w:t>
      </w:r>
      <w:r>
        <w:rPr>
          <w:noProof/>
        </w:rPr>
        <w:tab/>
      </w:r>
      <w:r>
        <w:rPr>
          <w:noProof/>
        </w:rPr>
        <w:fldChar w:fldCharType="begin" w:fldLock="1"/>
      </w:r>
      <w:r>
        <w:rPr>
          <w:noProof/>
        </w:rPr>
        <w:instrText xml:space="preserve"> PAGEREF _Toc171585797 \h </w:instrText>
      </w:r>
      <w:r>
        <w:rPr>
          <w:noProof/>
        </w:rPr>
      </w:r>
      <w:r>
        <w:rPr>
          <w:noProof/>
        </w:rPr>
        <w:fldChar w:fldCharType="separate"/>
      </w:r>
      <w:r>
        <w:rPr>
          <w:noProof/>
        </w:rPr>
        <w:t>58</w:t>
      </w:r>
      <w:r>
        <w:rPr>
          <w:noProof/>
        </w:rPr>
        <w:fldChar w:fldCharType="end"/>
      </w:r>
    </w:p>
    <w:p w14:paraId="38A39B98" w14:textId="4BD8952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6.2.3.2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Notification</w:t>
      </w:r>
      <w:r>
        <w:rPr>
          <w:noProof/>
        </w:rPr>
        <w:tab/>
      </w:r>
      <w:r>
        <w:rPr>
          <w:noProof/>
        </w:rPr>
        <w:fldChar w:fldCharType="begin" w:fldLock="1"/>
      </w:r>
      <w:r>
        <w:rPr>
          <w:noProof/>
        </w:rPr>
        <w:instrText xml:space="preserve"> PAGEREF _Toc171585798 \h </w:instrText>
      </w:r>
      <w:r>
        <w:rPr>
          <w:noProof/>
        </w:rPr>
      </w:r>
      <w:r>
        <w:rPr>
          <w:noProof/>
        </w:rPr>
        <w:fldChar w:fldCharType="separate"/>
      </w:r>
      <w:r>
        <w:rPr>
          <w:noProof/>
        </w:rPr>
        <w:t>59</w:t>
      </w:r>
      <w:r>
        <w:rPr>
          <w:noProof/>
        </w:rPr>
        <w:fldChar w:fldCharType="end"/>
      </w:r>
    </w:p>
    <w:p w14:paraId="7794E20B" w14:textId="75D5F15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SIP requests and receiving SIP responses</w:t>
      </w:r>
      <w:r>
        <w:rPr>
          <w:noProof/>
        </w:rPr>
        <w:tab/>
      </w:r>
      <w:r>
        <w:rPr>
          <w:noProof/>
        </w:rPr>
        <w:fldChar w:fldCharType="begin" w:fldLock="1"/>
      </w:r>
      <w:r>
        <w:rPr>
          <w:noProof/>
        </w:rPr>
        <w:instrText xml:space="preserve"> PAGEREF _Toc171585799 \h </w:instrText>
      </w:r>
      <w:r>
        <w:rPr>
          <w:noProof/>
        </w:rPr>
      </w:r>
      <w:r>
        <w:rPr>
          <w:noProof/>
        </w:rPr>
        <w:fldChar w:fldCharType="separate"/>
      </w:r>
      <w:r>
        <w:rPr>
          <w:noProof/>
        </w:rPr>
        <w:t>60</w:t>
      </w:r>
      <w:r>
        <w:rPr>
          <w:noProof/>
        </w:rPr>
        <w:fldChar w:fldCharType="end"/>
      </w:r>
    </w:p>
    <w:p w14:paraId="25B0B94F" w14:textId="6BA670C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6.2.4.1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Generating a SIP MESSAGE request</w:t>
      </w:r>
      <w:r>
        <w:rPr>
          <w:noProof/>
        </w:rPr>
        <w:t xml:space="preserve"> </w:t>
      </w:r>
      <w:r w:rsidRPr="004F50CC">
        <w:rPr>
          <w:noProof/>
          <w:lang w:val="en-US"/>
        </w:rPr>
        <w:t>towards the originating participating MCData function</w:t>
      </w:r>
      <w:r>
        <w:rPr>
          <w:noProof/>
        </w:rPr>
        <w:tab/>
      </w:r>
      <w:r>
        <w:rPr>
          <w:noProof/>
        </w:rPr>
        <w:fldChar w:fldCharType="begin" w:fldLock="1"/>
      </w:r>
      <w:r>
        <w:rPr>
          <w:noProof/>
        </w:rPr>
        <w:instrText xml:space="preserve"> PAGEREF _Toc171585800 \h </w:instrText>
      </w:r>
      <w:r>
        <w:rPr>
          <w:noProof/>
        </w:rPr>
      </w:r>
      <w:r>
        <w:rPr>
          <w:noProof/>
        </w:rPr>
        <w:fldChar w:fldCharType="separate"/>
      </w:r>
      <w:r>
        <w:rPr>
          <w:noProof/>
        </w:rPr>
        <w:t>60</w:t>
      </w:r>
      <w:r>
        <w:rPr>
          <w:noProof/>
        </w:rPr>
        <w:fldChar w:fldCharType="end"/>
      </w:r>
    </w:p>
    <w:p w14:paraId="07C1C22D" w14:textId="344DA34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_Toc171585801 \h </w:instrText>
      </w:r>
      <w:r>
        <w:rPr>
          <w:noProof/>
        </w:rPr>
      </w:r>
      <w:r>
        <w:rPr>
          <w:noProof/>
        </w:rPr>
        <w:fldChar w:fldCharType="separate"/>
      </w:r>
      <w:r>
        <w:rPr>
          <w:noProof/>
        </w:rPr>
        <w:t>60</w:t>
      </w:r>
      <w:r>
        <w:rPr>
          <w:noProof/>
        </w:rPr>
        <w:fldChar w:fldCharType="end"/>
      </w:r>
    </w:p>
    <w:p w14:paraId="2F42EDD9" w14:textId="377E59E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_Toc171585802 \h </w:instrText>
      </w:r>
      <w:r>
        <w:rPr>
          <w:noProof/>
        </w:rPr>
      </w:r>
      <w:r>
        <w:rPr>
          <w:noProof/>
        </w:rPr>
        <w:fldChar w:fldCharType="separate"/>
      </w:r>
      <w:r>
        <w:rPr>
          <w:noProof/>
        </w:rPr>
        <w:t>60</w:t>
      </w:r>
      <w:r>
        <w:rPr>
          <w:noProof/>
        </w:rPr>
        <w:fldChar w:fldCharType="end"/>
      </w:r>
    </w:p>
    <w:p w14:paraId="35AB6BD5" w14:textId="5305849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_Toc171585803 \h </w:instrText>
      </w:r>
      <w:r>
        <w:rPr>
          <w:noProof/>
        </w:rPr>
      </w:r>
      <w:r>
        <w:rPr>
          <w:noProof/>
        </w:rPr>
        <w:fldChar w:fldCharType="separate"/>
      </w:r>
      <w:r>
        <w:rPr>
          <w:noProof/>
        </w:rPr>
        <w:t>61</w:t>
      </w:r>
      <w:r>
        <w:rPr>
          <w:noProof/>
        </w:rPr>
        <w:fldChar w:fldCharType="end"/>
      </w:r>
    </w:p>
    <w:p w14:paraId="0C54A798" w14:textId="53387AF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_Toc171585804 \h </w:instrText>
      </w:r>
      <w:r>
        <w:rPr>
          <w:noProof/>
        </w:rPr>
      </w:r>
      <w:r>
        <w:rPr>
          <w:noProof/>
        </w:rPr>
        <w:fldChar w:fldCharType="separate"/>
      </w:r>
      <w:r>
        <w:rPr>
          <w:noProof/>
        </w:rPr>
        <w:t>61</w:t>
      </w:r>
      <w:r>
        <w:rPr>
          <w:noProof/>
        </w:rPr>
        <w:fldChar w:fldCharType="end"/>
      </w:r>
    </w:p>
    <w:p w14:paraId="26AE2433" w14:textId="75648F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_Toc171585805 \h </w:instrText>
      </w:r>
      <w:r>
        <w:rPr>
          <w:noProof/>
        </w:rPr>
      </w:r>
      <w:r>
        <w:rPr>
          <w:noProof/>
        </w:rPr>
        <w:fldChar w:fldCharType="separate"/>
      </w:r>
      <w:r>
        <w:rPr>
          <w:noProof/>
        </w:rPr>
        <w:t>61</w:t>
      </w:r>
      <w:r>
        <w:rPr>
          <w:noProof/>
        </w:rPr>
        <w:fldChar w:fldCharType="end"/>
      </w:r>
    </w:p>
    <w:p w14:paraId="01AF71ED" w14:textId="7D0B683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_Toc171585806 \h </w:instrText>
      </w:r>
      <w:r>
        <w:rPr>
          <w:noProof/>
        </w:rPr>
      </w:r>
      <w:r>
        <w:rPr>
          <w:noProof/>
        </w:rPr>
        <w:fldChar w:fldCharType="separate"/>
      </w:r>
      <w:r>
        <w:rPr>
          <w:noProof/>
        </w:rPr>
        <w:t>63</w:t>
      </w:r>
      <w:r>
        <w:rPr>
          <w:noProof/>
        </w:rPr>
        <w:fldChar w:fldCharType="end"/>
      </w:r>
    </w:p>
    <w:p w14:paraId="42B249D2" w14:textId="3ECD6D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_Toc171585807 \h </w:instrText>
      </w:r>
      <w:r>
        <w:rPr>
          <w:noProof/>
        </w:rPr>
      </w:r>
      <w:r>
        <w:rPr>
          <w:noProof/>
        </w:rPr>
        <w:fldChar w:fldCharType="separate"/>
      </w:r>
      <w:r>
        <w:rPr>
          <w:noProof/>
        </w:rPr>
        <w:t>64</w:t>
      </w:r>
      <w:r>
        <w:rPr>
          <w:noProof/>
        </w:rPr>
        <w:fldChar w:fldCharType="end"/>
      </w:r>
    </w:p>
    <w:p w14:paraId="4CC6C406" w14:textId="2E42C40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_Toc171585808 \h </w:instrText>
      </w:r>
      <w:r>
        <w:rPr>
          <w:noProof/>
        </w:rPr>
      </w:r>
      <w:r>
        <w:rPr>
          <w:noProof/>
        </w:rPr>
        <w:fldChar w:fldCharType="separate"/>
      </w:r>
      <w:r>
        <w:rPr>
          <w:noProof/>
        </w:rPr>
        <w:t>65</w:t>
      </w:r>
      <w:r>
        <w:rPr>
          <w:noProof/>
        </w:rPr>
        <w:fldChar w:fldCharType="end"/>
      </w:r>
    </w:p>
    <w:p w14:paraId="005AF6A5" w14:textId="21C8520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6.2.7.5</w:t>
      </w:r>
      <w:r>
        <w:rPr>
          <w:rFonts w:asciiTheme="minorHAnsi" w:eastAsiaTheme="minorEastAsia" w:hAnsiTheme="minorHAnsi" w:cstheme="minorBidi"/>
          <w:noProof/>
          <w:kern w:val="2"/>
          <w:sz w:val="22"/>
          <w:szCs w:val="22"/>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_Toc171585809 \h </w:instrText>
      </w:r>
      <w:r>
        <w:rPr>
          <w:noProof/>
        </w:rPr>
      </w:r>
      <w:r>
        <w:rPr>
          <w:noProof/>
        </w:rPr>
        <w:fldChar w:fldCharType="separate"/>
      </w:r>
      <w:r>
        <w:rPr>
          <w:noProof/>
        </w:rPr>
        <w:t>67</w:t>
      </w:r>
      <w:r>
        <w:rPr>
          <w:noProof/>
        </w:rPr>
        <w:fldChar w:fldCharType="end"/>
      </w:r>
    </w:p>
    <w:p w14:paraId="3CB4D0F6" w14:textId="787D03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_Toc171585810 \h </w:instrText>
      </w:r>
      <w:r>
        <w:rPr>
          <w:noProof/>
        </w:rPr>
      </w:r>
      <w:r>
        <w:rPr>
          <w:noProof/>
        </w:rPr>
        <w:fldChar w:fldCharType="separate"/>
      </w:r>
      <w:r>
        <w:rPr>
          <w:noProof/>
        </w:rPr>
        <w:t>68</w:t>
      </w:r>
      <w:r>
        <w:rPr>
          <w:noProof/>
        </w:rPr>
        <w:fldChar w:fldCharType="end"/>
      </w:r>
    </w:p>
    <w:p w14:paraId="7FC14FF9" w14:textId="0E43F7A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_Toc171585811 \h </w:instrText>
      </w:r>
      <w:r>
        <w:rPr>
          <w:noProof/>
        </w:rPr>
      </w:r>
      <w:r>
        <w:rPr>
          <w:noProof/>
        </w:rPr>
        <w:fldChar w:fldCharType="separate"/>
      </w:r>
      <w:r>
        <w:rPr>
          <w:noProof/>
        </w:rPr>
        <w:t>68</w:t>
      </w:r>
      <w:r>
        <w:rPr>
          <w:noProof/>
        </w:rPr>
        <w:fldChar w:fldCharType="end"/>
      </w:r>
    </w:p>
    <w:p w14:paraId="3625ED2F" w14:textId="75AAEA9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_Toc171585812 \h </w:instrText>
      </w:r>
      <w:r>
        <w:rPr>
          <w:noProof/>
        </w:rPr>
      </w:r>
      <w:r>
        <w:rPr>
          <w:noProof/>
        </w:rPr>
        <w:fldChar w:fldCharType="separate"/>
      </w:r>
      <w:r>
        <w:rPr>
          <w:noProof/>
        </w:rPr>
        <w:t>68</w:t>
      </w:r>
      <w:r>
        <w:rPr>
          <w:noProof/>
        </w:rPr>
        <w:fldChar w:fldCharType="end"/>
      </w:r>
    </w:p>
    <w:p w14:paraId="6808E2F0" w14:textId="0CFDCF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_Toc171585813 \h </w:instrText>
      </w:r>
      <w:r>
        <w:rPr>
          <w:noProof/>
        </w:rPr>
      </w:r>
      <w:r>
        <w:rPr>
          <w:noProof/>
        </w:rPr>
        <w:fldChar w:fldCharType="separate"/>
      </w:r>
      <w:r>
        <w:rPr>
          <w:noProof/>
        </w:rPr>
        <w:t>69</w:t>
      </w:r>
      <w:r>
        <w:rPr>
          <w:noProof/>
        </w:rPr>
        <w:fldChar w:fldCharType="end"/>
      </w:r>
    </w:p>
    <w:p w14:paraId="37F6FA3D" w14:textId="5A8A75F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_Toc171585814 \h </w:instrText>
      </w:r>
      <w:r>
        <w:rPr>
          <w:noProof/>
        </w:rPr>
      </w:r>
      <w:r>
        <w:rPr>
          <w:noProof/>
        </w:rPr>
        <w:fldChar w:fldCharType="separate"/>
      </w:r>
      <w:r>
        <w:rPr>
          <w:noProof/>
        </w:rPr>
        <w:t>70</w:t>
      </w:r>
      <w:r>
        <w:rPr>
          <w:noProof/>
        </w:rPr>
        <w:fldChar w:fldCharType="end"/>
      </w:r>
    </w:p>
    <w:p w14:paraId="18EAC2F7" w14:textId="395BD58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_Toc171585815 \h </w:instrText>
      </w:r>
      <w:r>
        <w:rPr>
          <w:noProof/>
        </w:rPr>
      </w:r>
      <w:r>
        <w:rPr>
          <w:noProof/>
        </w:rPr>
        <w:fldChar w:fldCharType="separate"/>
      </w:r>
      <w:r>
        <w:rPr>
          <w:noProof/>
        </w:rPr>
        <w:t>70</w:t>
      </w:r>
      <w:r>
        <w:rPr>
          <w:noProof/>
        </w:rPr>
        <w:fldChar w:fldCharType="end"/>
      </w:r>
    </w:p>
    <w:p w14:paraId="0146382E" w14:textId="7DF886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_Toc171585816 \h </w:instrText>
      </w:r>
      <w:r>
        <w:rPr>
          <w:noProof/>
        </w:rPr>
      </w:r>
      <w:r>
        <w:rPr>
          <w:noProof/>
        </w:rPr>
        <w:fldChar w:fldCharType="separate"/>
      </w:r>
      <w:r>
        <w:rPr>
          <w:noProof/>
        </w:rPr>
        <w:t>71</w:t>
      </w:r>
      <w:r>
        <w:rPr>
          <w:noProof/>
        </w:rPr>
        <w:fldChar w:fldCharType="end"/>
      </w:r>
    </w:p>
    <w:p w14:paraId="7DE5E3E5" w14:textId="1B8E844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_Toc171585817 \h </w:instrText>
      </w:r>
      <w:r>
        <w:rPr>
          <w:noProof/>
        </w:rPr>
      </w:r>
      <w:r>
        <w:rPr>
          <w:noProof/>
        </w:rPr>
        <w:fldChar w:fldCharType="separate"/>
      </w:r>
      <w:r>
        <w:rPr>
          <w:noProof/>
        </w:rPr>
        <w:t>71</w:t>
      </w:r>
      <w:r>
        <w:rPr>
          <w:noProof/>
        </w:rPr>
        <w:fldChar w:fldCharType="end"/>
      </w:r>
    </w:p>
    <w:p w14:paraId="7764C851" w14:textId="6D1EB7E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_Toc171585818 \h </w:instrText>
      </w:r>
      <w:r>
        <w:rPr>
          <w:noProof/>
        </w:rPr>
      </w:r>
      <w:r>
        <w:rPr>
          <w:noProof/>
        </w:rPr>
        <w:fldChar w:fldCharType="separate"/>
      </w:r>
      <w:r>
        <w:rPr>
          <w:noProof/>
        </w:rPr>
        <w:t>72</w:t>
      </w:r>
      <w:r>
        <w:rPr>
          <w:noProof/>
        </w:rPr>
        <w:fldChar w:fldCharType="end"/>
      </w:r>
    </w:p>
    <w:p w14:paraId="7065C807" w14:textId="1FE1987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_Toc171585819 \h </w:instrText>
      </w:r>
      <w:r>
        <w:rPr>
          <w:noProof/>
        </w:rPr>
      </w:r>
      <w:r>
        <w:rPr>
          <w:noProof/>
        </w:rPr>
        <w:fldChar w:fldCharType="separate"/>
      </w:r>
      <w:r>
        <w:rPr>
          <w:noProof/>
        </w:rPr>
        <w:t>72</w:t>
      </w:r>
      <w:r>
        <w:rPr>
          <w:noProof/>
        </w:rPr>
        <w:fldChar w:fldCharType="end"/>
      </w:r>
    </w:p>
    <w:p w14:paraId="0BB7B772" w14:textId="63CFF37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_Toc171585820 \h </w:instrText>
      </w:r>
      <w:r>
        <w:rPr>
          <w:noProof/>
        </w:rPr>
      </w:r>
      <w:r>
        <w:rPr>
          <w:noProof/>
        </w:rPr>
        <w:fldChar w:fldCharType="separate"/>
      </w:r>
      <w:r>
        <w:rPr>
          <w:noProof/>
        </w:rPr>
        <w:t>73</w:t>
      </w:r>
      <w:r>
        <w:rPr>
          <w:noProof/>
        </w:rPr>
        <w:fldChar w:fldCharType="end"/>
      </w:r>
    </w:p>
    <w:p w14:paraId="2205507B" w14:textId="6018B3E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_Toc171585821 \h </w:instrText>
      </w:r>
      <w:r>
        <w:rPr>
          <w:noProof/>
        </w:rPr>
      </w:r>
      <w:r>
        <w:rPr>
          <w:noProof/>
        </w:rPr>
        <w:fldChar w:fldCharType="separate"/>
      </w:r>
      <w:r>
        <w:rPr>
          <w:noProof/>
        </w:rPr>
        <w:t>73</w:t>
      </w:r>
      <w:r>
        <w:rPr>
          <w:noProof/>
        </w:rPr>
        <w:fldChar w:fldCharType="end"/>
      </w:r>
    </w:p>
    <w:p w14:paraId="40ED3DC6" w14:textId="4BAEF4C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_Toc171585822 \h </w:instrText>
      </w:r>
      <w:r>
        <w:rPr>
          <w:noProof/>
        </w:rPr>
      </w:r>
      <w:r>
        <w:rPr>
          <w:noProof/>
        </w:rPr>
        <w:fldChar w:fldCharType="separate"/>
      </w:r>
      <w:r>
        <w:rPr>
          <w:noProof/>
        </w:rPr>
        <w:t>74</w:t>
      </w:r>
      <w:r>
        <w:rPr>
          <w:noProof/>
        </w:rPr>
        <w:fldChar w:fldCharType="end"/>
      </w:r>
    </w:p>
    <w:p w14:paraId="6867AC85" w14:textId="208ED23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_Toc171585823 \h </w:instrText>
      </w:r>
      <w:r>
        <w:rPr>
          <w:noProof/>
        </w:rPr>
      </w:r>
      <w:r>
        <w:rPr>
          <w:noProof/>
        </w:rPr>
        <w:fldChar w:fldCharType="separate"/>
      </w:r>
      <w:r>
        <w:rPr>
          <w:noProof/>
        </w:rPr>
        <w:t>74</w:t>
      </w:r>
      <w:r>
        <w:rPr>
          <w:noProof/>
        </w:rPr>
        <w:fldChar w:fldCharType="end"/>
      </w:r>
    </w:p>
    <w:p w14:paraId="6C52511E" w14:textId="1D2DC3A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_Toc171585824 \h </w:instrText>
      </w:r>
      <w:r>
        <w:rPr>
          <w:noProof/>
        </w:rPr>
      </w:r>
      <w:r>
        <w:rPr>
          <w:noProof/>
        </w:rPr>
        <w:fldChar w:fldCharType="separate"/>
      </w:r>
      <w:r>
        <w:rPr>
          <w:noProof/>
        </w:rPr>
        <w:t>74</w:t>
      </w:r>
      <w:r>
        <w:rPr>
          <w:noProof/>
        </w:rPr>
        <w:fldChar w:fldCharType="end"/>
      </w:r>
    </w:p>
    <w:p w14:paraId="2CFECDD5" w14:textId="5245B0B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_Toc171585825 \h </w:instrText>
      </w:r>
      <w:r>
        <w:rPr>
          <w:noProof/>
        </w:rPr>
      </w:r>
      <w:r>
        <w:rPr>
          <w:noProof/>
        </w:rPr>
        <w:fldChar w:fldCharType="separate"/>
      </w:r>
      <w:r>
        <w:rPr>
          <w:noProof/>
        </w:rPr>
        <w:t>75</w:t>
      </w:r>
      <w:r>
        <w:rPr>
          <w:noProof/>
        </w:rPr>
        <w:fldChar w:fldCharType="end"/>
      </w:r>
    </w:p>
    <w:p w14:paraId="462B2771" w14:textId="11B7506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_Toc171585826 \h </w:instrText>
      </w:r>
      <w:r>
        <w:rPr>
          <w:noProof/>
        </w:rPr>
      </w:r>
      <w:r>
        <w:rPr>
          <w:noProof/>
        </w:rPr>
        <w:fldChar w:fldCharType="separate"/>
      </w:r>
      <w:r>
        <w:rPr>
          <w:noProof/>
        </w:rPr>
        <w:t>76</w:t>
      </w:r>
      <w:r>
        <w:rPr>
          <w:noProof/>
        </w:rPr>
        <w:fldChar w:fldCharType="end"/>
      </w:r>
    </w:p>
    <w:p w14:paraId="0094E356" w14:textId="5048D6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_Toc171585827 \h </w:instrText>
      </w:r>
      <w:r>
        <w:rPr>
          <w:noProof/>
        </w:rPr>
      </w:r>
      <w:r>
        <w:rPr>
          <w:noProof/>
        </w:rPr>
        <w:fldChar w:fldCharType="separate"/>
      </w:r>
      <w:r>
        <w:rPr>
          <w:noProof/>
        </w:rPr>
        <w:t>76</w:t>
      </w:r>
      <w:r>
        <w:rPr>
          <w:noProof/>
        </w:rPr>
        <w:fldChar w:fldCharType="end"/>
      </w:r>
    </w:p>
    <w:p w14:paraId="6AE20014" w14:textId="3598973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_Toc171585828 \h </w:instrText>
      </w:r>
      <w:r>
        <w:rPr>
          <w:noProof/>
        </w:rPr>
      </w:r>
      <w:r>
        <w:rPr>
          <w:noProof/>
        </w:rPr>
        <w:fldChar w:fldCharType="separate"/>
      </w:r>
      <w:r>
        <w:rPr>
          <w:noProof/>
        </w:rPr>
        <w:t>77</w:t>
      </w:r>
      <w:r>
        <w:rPr>
          <w:noProof/>
        </w:rPr>
        <w:fldChar w:fldCharType="end"/>
      </w:r>
    </w:p>
    <w:p w14:paraId="7B29F50D" w14:textId="4C1DB21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_Toc171585829 \h </w:instrText>
      </w:r>
      <w:r>
        <w:rPr>
          <w:noProof/>
        </w:rPr>
      </w:r>
      <w:r>
        <w:rPr>
          <w:noProof/>
        </w:rPr>
        <w:fldChar w:fldCharType="separate"/>
      </w:r>
      <w:r>
        <w:rPr>
          <w:noProof/>
        </w:rPr>
        <w:t>78</w:t>
      </w:r>
      <w:r>
        <w:rPr>
          <w:noProof/>
        </w:rPr>
        <w:fldChar w:fldCharType="end"/>
      </w:r>
    </w:p>
    <w:p w14:paraId="13AAEDC9" w14:textId="6FE16E7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Void</w:t>
      </w:r>
      <w:r>
        <w:rPr>
          <w:noProof/>
        </w:rPr>
        <w:tab/>
      </w:r>
      <w:r>
        <w:rPr>
          <w:noProof/>
        </w:rPr>
        <w:fldChar w:fldCharType="begin" w:fldLock="1"/>
      </w:r>
      <w:r>
        <w:rPr>
          <w:noProof/>
        </w:rPr>
        <w:instrText xml:space="preserve"> PAGEREF _Toc171585830 \h </w:instrText>
      </w:r>
      <w:r>
        <w:rPr>
          <w:noProof/>
        </w:rPr>
      </w:r>
      <w:r>
        <w:rPr>
          <w:noProof/>
        </w:rPr>
        <w:fldChar w:fldCharType="separate"/>
      </w:r>
      <w:r>
        <w:rPr>
          <w:noProof/>
        </w:rPr>
        <w:t>78</w:t>
      </w:r>
      <w:r>
        <w:rPr>
          <w:noProof/>
        </w:rPr>
        <w:fldChar w:fldCharType="end"/>
      </w:r>
    </w:p>
    <w:p w14:paraId="1F70E774" w14:textId="645140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_Toc171585831 \h </w:instrText>
      </w:r>
      <w:r>
        <w:rPr>
          <w:noProof/>
        </w:rPr>
      </w:r>
      <w:r>
        <w:rPr>
          <w:noProof/>
        </w:rPr>
        <w:fldChar w:fldCharType="separate"/>
      </w:r>
      <w:r>
        <w:rPr>
          <w:noProof/>
        </w:rPr>
        <w:t>78</w:t>
      </w:r>
      <w:r>
        <w:rPr>
          <w:noProof/>
        </w:rPr>
        <w:fldChar w:fldCharType="end"/>
      </w:r>
    </w:p>
    <w:p w14:paraId="496BFFCB" w14:textId="1C24235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_Toc171585832 \h </w:instrText>
      </w:r>
      <w:r>
        <w:rPr>
          <w:noProof/>
        </w:rPr>
      </w:r>
      <w:r>
        <w:rPr>
          <w:noProof/>
        </w:rPr>
        <w:fldChar w:fldCharType="separate"/>
      </w:r>
      <w:r>
        <w:rPr>
          <w:noProof/>
        </w:rPr>
        <w:t>78</w:t>
      </w:r>
      <w:r>
        <w:rPr>
          <w:noProof/>
        </w:rPr>
        <w:fldChar w:fldCharType="end"/>
      </w:r>
    </w:p>
    <w:p w14:paraId="4F40E07E" w14:textId="1459A2E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_Toc171585833 \h </w:instrText>
      </w:r>
      <w:r>
        <w:rPr>
          <w:noProof/>
        </w:rPr>
      </w:r>
      <w:r>
        <w:rPr>
          <w:noProof/>
        </w:rPr>
        <w:fldChar w:fldCharType="separate"/>
      </w:r>
      <w:r>
        <w:rPr>
          <w:noProof/>
        </w:rPr>
        <w:t>78</w:t>
      </w:r>
      <w:r>
        <w:rPr>
          <w:noProof/>
        </w:rPr>
        <w:fldChar w:fldCharType="end"/>
      </w:r>
    </w:p>
    <w:p w14:paraId="06F12223" w14:textId="19581D8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_Toc171585834 \h </w:instrText>
      </w:r>
      <w:r>
        <w:rPr>
          <w:noProof/>
        </w:rPr>
      </w:r>
      <w:r>
        <w:rPr>
          <w:noProof/>
        </w:rPr>
        <w:fldChar w:fldCharType="separate"/>
      </w:r>
      <w:r>
        <w:rPr>
          <w:noProof/>
        </w:rPr>
        <w:t>78</w:t>
      </w:r>
      <w:r>
        <w:rPr>
          <w:noProof/>
        </w:rPr>
        <w:fldChar w:fldCharType="end"/>
      </w:r>
    </w:p>
    <w:p w14:paraId="6BB73C74" w14:textId="038D934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F50CC">
        <w:rPr>
          <w:noProof/>
          <w:lang w:val="en-US"/>
        </w:rPr>
        <w:t>3</w:t>
      </w:r>
      <w:r>
        <w:rPr>
          <w:noProof/>
        </w:rPr>
        <w:t>.</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sidRPr="004F50CC">
        <w:rPr>
          <w:noProof/>
          <w:lang w:val="en-US"/>
        </w:rPr>
        <w:t xml:space="preserve"> to a MCData user</w:t>
      </w:r>
      <w:r>
        <w:rPr>
          <w:noProof/>
        </w:rPr>
        <w:tab/>
      </w:r>
      <w:r>
        <w:rPr>
          <w:noProof/>
        </w:rPr>
        <w:fldChar w:fldCharType="begin" w:fldLock="1"/>
      </w:r>
      <w:r>
        <w:rPr>
          <w:noProof/>
        </w:rPr>
        <w:instrText xml:space="preserve"> PAGEREF _Toc171585835 \h </w:instrText>
      </w:r>
      <w:r>
        <w:rPr>
          <w:noProof/>
        </w:rPr>
      </w:r>
      <w:r>
        <w:rPr>
          <w:noProof/>
        </w:rPr>
        <w:fldChar w:fldCharType="separate"/>
      </w:r>
      <w:r>
        <w:rPr>
          <w:noProof/>
        </w:rPr>
        <w:t>79</w:t>
      </w:r>
      <w:r>
        <w:rPr>
          <w:noProof/>
        </w:rPr>
        <w:fldChar w:fldCharType="end"/>
      </w:r>
    </w:p>
    <w:p w14:paraId="6F9720A1" w14:textId="6140D2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_Toc171585836 \h </w:instrText>
      </w:r>
      <w:r>
        <w:rPr>
          <w:noProof/>
        </w:rPr>
      </w:r>
      <w:r>
        <w:rPr>
          <w:noProof/>
        </w:rPr>
        <w:fldChar w:fldCharType="separate"/>
      </w:r>
      <w:r>
        <w:rPr>
          <w:noProof/>
        </w:rPr>
        <w:t>79</w:t>
      </w:r>
      <w:r>
        <w:rPr>
          <w:noProof/>
        </w:rPr>
        <w:fldChar w:fldCharType="end"/>
      </w:r>
    </w:p>
    <w:p w14:paraId="13CBAF4F" w14:textId="3E59E7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_Toc171585837 \h </w:instrText>
      </w:r>
      <w:r>
        <w:rPr>
          <w:noProof/>
        </w:rPr>
      </w:r>
      <w:r>
        <w:rPr>
          <w:noProof/>
        </w:rPr>
        <w:fldChar w:fldCharType="separate"/>
      </w:r>
      <w:r>
        <w:rPr>
          <w:noProof/>
        </w:rPr>
        <w:t>79</w:t>
      </w:r>
      <w:r>
        <w:rPr>
          <w:noProof/>
        </w:rPr>
        <w:fldChar w:fldCharType="end"/>
      </w:r>
    </w:p>
    <w:p w14:paraId="0811360E" w14:textId="5C693B8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_Toc171585838 \h </w:instrText>
      </w:r>
      <w:r>
        <w:rPr>
          <w:noProof/>
        </w:rPr>
      </w:r>
      <w:r>
        <w:rPr>
          <w:noProof/>
        </w:rPr>
        <w:fldChar w:fldCharType="separate"/>
      </w:r>
      <w:r>
        <w:rPr>
          <w:noProof/>
        </w:rPr>
        <w:t>80</w:t>
      </w:r>
      <w:r>
        <w:rPr>
          <w:noProof/>
        </w:rPr>
        <w:fldChar w:fldCharType="end"/>
      </w:r>
    </w:p>
    <w:p w14:paraId="17536E16" w14:textId="5E7B8AB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_Toc171585839 \h </w:instrText>
      </w:r>
      <w:r>
        <w:rPr>
          <w:noProof/>
        </w:rPr>
      </w:r>
      <w:r>
        <w:rPr>
          <w:noProof/>
        </w:rPr>
        <w:fldChar w:fldCharType="separate"/>
      </w:r>
      <w:r>
        <w:rPr>
          <w:noProof/>
        </w:rPr>
        <w:t>80</w:t>
      </w:r>
      <w:r>
        <w:rPr>
          <w:noProof/>
        </w:rPr>
        <w:fldChar w:fldCharType="end"/>
      </w:r>
    </w:p>
    <w:p w14:paraId="76B301E7" w14:textId="7D500EA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_Toc171585840 \h </w:instrText>
      </w:r>
      <w:r>
        <w:rPr>
          <w:noProof/>
        </w:rPr>
      </w:r>
      <w:r>
        <w:rPr>
          <w:noProof/>
        </w:rPr>
        <w:fldChar w:fldCharType="separate"/>
      </w:r>
      <w:r>
        <w:rPr>
          <w:noProof/>
        </w:rPr>
        <w:t>80</w:t>
      </w:r>
      <w:r>
        <w:rPr>
          <w:noProof/>
        </w:rPr>
        <w:fldChar w:fldCharType="end"/>
      </w:r>
    </w:p>
    <w:p w14:paraId="4C5CF8CC" w14:textId="092BE4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_Toc171585841 \h </w:instrText>
      </w:r>
      <w:r>
        <w:rPr>
          <w:noProof/>
        </w:rPr>
      </w:r>
      <w:r>
        <w:rPr>
          <w:noProof/>
        </w:rPr>
        <w:fldChar w:fldCharType="separate"/>
      </w:r>
      <w:r>
        <w:rPr>
          <w:noProof/>
        </w:rPr>
        <w:t>81</w:t>
      </w:r>
      <w:r>
        <w:rPr>
          <w:noProof/>
        </w:rPr>
        <w:fldChar w:fldCharType="end"/>
      </w:r>
    </w:p>
    <w:p w14:paraId="25C189F2" w14:textId="0F9EE44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_Toc171585842 \h </w:instrText>
      </w:r>
      <w:r>
        <w:rPr>
          <w:noProof/>
        </w:rPr>
      </w:r>
      <w:r>
        <w:rPr>
          <w:noProof/>
        </w:rPr>
        <w:fldChar w:fldCharType="separate"/>
      </w:r>
      <w:r>
        <w:rPr>
          <w:noProof/>
        </w:rPr>
        <w:t>82</w:t>
      </w:r>
      <w:r>
        <w:rPr>
          <w:noProof/>
        </w:rPr>
        <w:fldChar w:fldCharType="end"/>
      </w:r>
    </w:p>
    <w:p w14:paraId="0CD5C89B" w14:textId="215665F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_Toc171585843 \h </w:instrText>
      </w:r>
      <w:r>
        <w:rPr>
          <w:noProof/>
        </w:rPr>
      </w:r>
      <w:r>
        <w:rPr>
          <w:noProof/>
        </w:rPr>
        <w:fldChar w:fldCharType="separate"/>
      </w:r>
      <w:r>
        <w:rPr>
          <w:noProof/>
        </w:rPr>
        <w:t>82</w:t>
      </w:r>
      <w:r>
        <w:rPr>
          <w:noProof/>
        </w:rPr>
        <w:fldChar w:fldCharType="end"/>
      </w:r>
    </w:p>
    <w:p w14:paraId="007DA4ED" w14:textId="0E8EE5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6.2.8.4</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_Toc171585844 \h </w:instrText>
      </w:r>
      <w:r>
        <w:rPr>
          <w:noProof/>
        </w:rPr>
      </w:r>
      <w:r>
        <w:rPr>
          <w:noProof/>
        </w:rPr>
        <w:fldChar w:fldCharType="separate"/>
      </w:r>
      <w:r>
        <w:rPr>
          <w:noProof/>
        </w:rPr>
        <w:t>83</w:t>
      </w:r>
      <w:r>
        <w:rPr>
          <w:noProof/>
        </w:rPr>
        <w:fldChar w:fldCharType="end"/>
      </w:r>
    </w:p>
    <w:p w14:paraId="6F2CB791" w14:textId="16A655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6.2.8.4.1</w:t>
      </w:r>
      <w:r>
        <w:rPr>
          <w:rFonts w:asciiTheme="minorHAnsi" w:eastAsiaTheme="minorEastAsia" w:hAnsiTheme="minorHAnsi" w:cstheme="minorBidi"/>
          <w:noProof/>
          <w:kern w:val="2"/>
          <w:sz w:val="22"/>
          <w:szCs w:val="22"/>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_Toc171585845 \h </w:instrText>
      </w:r>
      <w:r>
        <w:rPr>
          <w:noProof/>
        </w:rPr>
      </w:r>
      <w:r>
        <w:rPr>
          <w:noProof/>
        </w:rPr>
        <w:fldChar w:fldCharType="separate"/>
      </w:r>
      <w:r>
        <w:rPr>
          <w:noProof/>
        </w:rPr>
        <w:t>83</w:t>
      </w:r>
      <w:r>
        <w:rPr>
          <w:noProof/>
        </w:rPr>
        <w:fldChar w:fldCharType="end"/>
      </w:r>
    </w:p>
    <w:p w14:paraId="218B1A9C" w14:textId="2012E02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_Toc171585846 \h </w:instrText>
      </w:r>
      <w:r>
        <w:rPr>
          <w:noProof/>
        </w:rPr>
      </w:r>
      <w:r>
        <w:rPr>
          <w:noProof/>
        </w:rPr>
        <w:fldChar w:fldCharType="separate"/>
      </w:r>
      <w:r>
        <w:rPr>
          <w:noProof/>
        </w:rPr>
        <w:t>84</w:t>
      </w:r>
      <w:r>
        <w:rPr>
          <w:noProof/>
        </w:rPr>
        <w:fldChar w:fldCharType="end"/>
      </w:r>
    </w:p>
    <w:p w14:paraId="70888519" w14:textId="3027845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6.2.8.4.3</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_Toc171585847 \h </w:instrText>
      </w:r>
      <w:r>
        <w:rPr>
          <w:noProof/>
        </w:rPr>
      </w:r>
      <w:r>
        <w:rPr>
          <w:noProof/>
        </w:rPr>
        <w:fldChar w:fldCharType="separate"/>
      </w:r>
      <w:r>
        <w:rPr>
          <w:noProof/>
        </w:rPr>
        <w:t>85</w:t>
      </w:r>
      <w:r>
        <w:rPr>
          <w:noProof/>
        </w:rPr>
        <w:fldChar w:fldCharType="end"/>
      </w:r>
    </w:p>
    <w:p w14:paraId="4066F34A" w14:textId="1301FC0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6.2.8.4.4</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_Toc171585848 \h </w:instrText>
      </w:r>
      <w:r>
        <w:rPr>
          <w:noProof/>
        </w:rPr>
      </w:r>
      <w:r>
        <w:rPr>
          <w:noProof/>
        </w:rPr>
        <w:fldChar w:fldCharType="separate"/>
      </w:r>
      <w:r>
        <w:rPr>
          <w:noProof/>
        </w:rPr>
        <w:t>86</w:t>
      </w:r>
      <w:r>
        <w:rPr>
          <w:noProof/>
        </w:rPr>
        <w:fldChar w:fldCharType="end"/>
      </w:r>
    </w:p>
    <w:p w14:paraId="4890243E" w14:textId="0D5B5F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_Toc171585849 \h </w:instrText>
      </w:r>
      <w:r>
        <w:rPr>
          <w:noProof/>
        </w:rPr>
      </w:r>
      <w:r>
        <w:rPr>
          <w:noProof/>
        </w:rPr>
        <w:fldChar w:fldCharType="separate"/>
      </w:r>
      <w:r>
        <w:rPr>
          <w:noProof/>
        </w:rPr>
        <w:t>87</w:t>
      </w:r>
      <w:r>
        <w:rPr>
          <w:noProof/>
        </w:rPr>
        <w:fldChar w:fldCharType="end"/>
      </w:r>
    </w:p>
    <w:p w14:paraId="5CCB2781" w14:textId="024ACF7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_Toc171585850 \h </w:instrText>
      </w:r>
      <w:r>
        <w:rPr>
          <w:noProof/>
        </w:rPr>
      </w:r>
      <w:r>
        <w:rPr>
          <w:noProof/>
        </w:rPr>
        <w:fldChar w:fldCharType="separate"/>
      </w:r>
      <w:r>
        <w:rPr>
          <w:noProof/>
        </w:rPr>
        <w:t>87</w:t>
      </w:r>
      <w:r>
        <w:rPr>
          <w:noProof/>
        </w:rPr>
        <w:fldChar w:fldCharType="end"/>
      </w:r>
    </w:p>
    <w:p w14:paraId="78B7568D" w14:textId="3C96BB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_Toc171585851 \h </w:instrText>
      </w:r>
      <w:r>
        <w:rPr>
          <w:noProof/>
        </w:rPr>
      </w:r>
      <w:r>
        <w:rPr>
          <w:noProof/>
        </w:rPr>
        <w:fldChar w:fldCharType="separate"/>
      </w:r>
      <w:r>
        <w:rPr>
          <w:noProof/>
        </w:rPr>
        <w:t>87</w:t>
      </w:r>
      <w:r>
        <w:rPr>
          <w:noProof/>
        </w:rPr>
        <w:fldChar w:fldCharType="end"/>
      </w:r>
    </w:p>
    <w:p w14:paraId="2C80657F" w14:textId="2D6C7E5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_Toc171585852 \h </w:instrText>
      </w:r>
      <w:r>
        <w:rPr>
          <w:noProof/>
        </w:rPr>
      </w:r>
      <w:r>
        <w:rPr>
          <w:noProof/>
        </w:rPr>
        <w:fldChar w:fldCharType="separate"/>
      </w:r>
      <w:r>
        <w:rPr>
          <w:noProof/>
        </w:rPr>
        <w:t>91</w:t>
      </w:r>
      <w:r>
        <w:rPr>
          <w:noProof/>
        </w:rPr>
        <w:fldChar w:fldCharType="end"/>
      </w:r>
    </w:p>
    <w:p w14:paraId="54C27FCB" w14:textId="6ACE52D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_Toc171585853 \h </w:instrText>
      </w:r>
      <w:r>
        <w:rPr>
          <w:noProof/>
        </w:rPr>
      </w:r>
      <w:r>
        <w:rPr>
          <w:noProof/>
        </w:rPr>
        <w:fldChar w:fldCharType="separate"/>
      </w:r>
      <w:r>
        <w:rPr>
          <w:noProof/>
        </w:rPr>
        <w:t>93</w:t>
      </w:r>
      <w:r>
        <w:rPr>
          <w:noProof/>
        </w:rPr>
        <w:fldChar w:fldCharType="end"/>
      </w:r>
    </w:p>
    <w:p w14:paraId="44AD739A" w14:textId="5AE0FA3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SIP requests and receiving SIP responses</w:t>
      </w:r>
      <w:r>
        <w:rPr>
          <w:noProof/>
        </w:rPr>
        <w:tab/>
      </w:r>
      <w:r>
        <w:rPr>
          <w:noProof/>
        </w:rPr>
        <w:fldChar w:fldCharType="begin" w:fldLock="1"/>
      </w:r>
      <w:r>
        <w:rPr>
          <w:noProof/>
        </w:rPr>
        <w:instrText xml:space="preserve"> PAGEREF _Toc171585854 \h </w:instrText>
      </w:r>
      <w:r>
        <w:rPr>
          <w:noProof/>
        </w:rPr>
      </w:r>
      <w:r>
        <w:rPr>
          <w:noProof/>
        </w:rPr>
        <w:fldChar w:fldCharType="separate"/>
      </w:r>
      <w:r>
        <w:rPr>
          <w:noProof/>
        </w:rPr>
        <w:t>93</w:t>
      </w:r>
      <w:r>
        <w:rPr>
          <w:noProof/>
        </w:rPr>
        <w:fldChar w:fldCharType="end"/>
      </w:r>
    </w:p>
    <w:p w14:paraId="4D38A127" w14:textId="3D2D1BB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6.3.2.1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_Toc171585855 \h </w:instrText>
      </w:r>
      <w:r>
        <w:rPr>
          <w:noProof/>
        </w:rPr>
      </w:r>
      <w:r>
        <w:rPr>
          <w:noProof/>
        </w:rPr>
        <w:fldChar w:fldCharType="separate"/>
      </w:r>
      <w:r>
        <w:rPr>
          <w:noProof/>
        </w:rPr>
        <w:t>93</w:t>
      </w:r>
      <w:r>
        <w:rPr>
          <w:noProof/>
        </w:rPr>
        <w:fldChar w:fldCharType="end"/>
      </w:r>
    </w:p>
    <w:p w14:paraId="108B3694" w14:textId="6DF5B96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6.3.2.2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Generating a SIP MESSAGE request</w:t>
      </w:r>
      <w:r>
        <w:rPr>
          <w:noProof/>
        </w:rPr>
        <w:t xml:space="preserve"> </w:t>
      </w:r>
      <w:r w:rsidRPr="004F50CC">
        <w:rPr>
          <w:noProof/>
          <w:lang w:val="en-US"/>
        </w:rPr>
        <w:t>towards the controlling MCData function</w:t>
      </w:r>
      <w:r>
        <w:rPr>
          <w:noProof/>
        </w:rPr>
        <w:tab/>
      </w:r>
      <w:r>
        <w:rPr>
          <w:noProof/>
        </w:rPr>
        <w:fldChar w:fldCharType="begin" w:fldLock="1"/>
      </w:r>
      <w:r>
        <w:rPr>
          <w:noProof/>
        </w:rPr>
        <w:instrText xml:space="preserve"> PAGEREF _Toc171585856 \h </w:instrText>
      </w:r>
      <w:r>
        <w:rPr>
          <w:noProof/>
        </w:rPr>
      </w:r>
      <w:r>
        <w:rPr>
          <w:noProof/>
        </w:rPr>
        <w:fldChar w:fldCharType="separate"/>
      </w:r>
      <w:r>
        <w:rPr>
          <w:noProof/>
        </w:rPr>
        <w:t>93</w:t>
      </w:r>
      <w:r>
        <w:rPr>
          <w:noProof/>
        </w:rPr>
        <w:fldChar w:fldCharType="end"/>
      </w:r>
    </w:p>
    <w:p w14:paraId="47B98456" w14:textId="0C0D1D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6.3.2.3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_Toc171585857 \h </w:instrText>
      </w:r>
      <w:r>
        <w:rPr>
          <w:noProof/>
        </w:rPr>
      </w:r>
      <w:r>
        <w:rPr>
          <w:noProof/>
        </w:rPr>
        <w:fldChar w:fldCharType="separate"/>
      </w:r>
      <w:r>
        <w:rPr>
          <w:noProof/>
        </w:rPr>
        <w:t>94</w:t>
      </w:r>
      <w:r>
        <w:rPr>
          <w:noProof/>
        </w:rPr>
        <w:fldChar w:fldCharType="end"/>
      </w:r>
    </w:p>
    <w:p w14:paraId="3316B667" w14:textId="0F44F87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6.3.3</w:t>
      </w:r>
      <w:r>
        <w:rPr>
          <w:rFonts w:asciiTheme="minorHAnsi" w:eastAsiaTheme="minorEastAsia" w:hAnsiTheme="minorHAnsi" w:cstheme="minorBidi"/>
          <w:noProof/>
          <w:kern w:val="2"/>
          <w:sz w:val="22"/>
          <w:szCs w:val="22"/>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_Toc171585858 \h </w:instrText>
      </w:r>
      <w:r>
        <w:rPr>
          <w:noProof/>
        </w:rPr>
      </w:r>
      <w:r>
        <w:rPr>
          <w:noProof/>
        </w:rPr>
        <w:fldChar w:fldCharType="separate"/>
      </w:r>
      <w:r>
        <w:rPr>
          <w:noProof/>
        </w:rPr>
        <w:t>95</w:t>
      </w:r>
      <w:r>
        <w:rPr>
          <w:noProof/>
        </w:rPr>
        <w:fldChar w:fldCharType="end"/>
      </w:r>
    </w:p>
    <w:p w14:paraId="09605B1F" w14:textId="3BAA66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6.3.4</w:t>
      </w:r>
      <w:r>
        <w:rPr>
          <w:rFonts w:asciiTheme="minorHAnsi" w:eastAsiaTheme="minorEastAsia" w:hAnsiTheme="minorHAnsi" w:cstheme="minorBidi"/>
          <w:noProof/>
          <w:kern w:val="2"/>
          <w:sz w:val="22"/>
          <w:szCs w:val="22"/>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_Toc171585859 \h </w:instrText>
      </w:r>
      <w:r>
        <w:rPr>
          <w:noProof/>
        </w:rPr>
      </w:r>
      <w:r>
        <w:rPr>
          <w:noProof/>
        </w:rPr>
        <w:fldChar w:fldCharType="separate"/>
      </w:r>
      <w:r>
        <w:rPr>
          <w:noProof/>
        </w:rPr>
        <w:t>95</w:t>
      </w:r>
      <w:r>
        <w:rPr>
          <w:noProof/>
        </w:rPr>
        <w:fldChar w:fldCharType="end"/>
      </w:r>
    </w:p>
    <w:p w14:paraId="50947599" w14:textId="5B2FEDE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_Toc171585860 \h </w:instrText>
      </w:r>
      <w:r>
        <w:rPr>
          <w:noProof/>
        </w:rPr>
      </w:r>
      <w:r>
        <w:rPr>
          <w:noProof/>
        </w:rPr>
        <w:fldChar w:fldCharType="separate"/>
      </w:r>
      <w:r>
        <w:rPr>
          <w:noProof/>
        </w:rPr>
        <w:t>96</w:t>
      </w:r>
      <w:r>
        <w:rPr>
          <w:noProof/>
        </w:rPr>
        <w:fldChar w:fldCharType="end"/>
      </w:r>
    </w:p>
    <w:p w14:paraId="6A705768" w14:textId="67D80F9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_Toc171585861 \h </w:instrText>
      </w:r>
      <w:r>
        <w:rPr>
          <w:noProof/>
        </w:rPr>
      </w:r>
      <w:r>
        <w:rPr>
          <w:noProof/>
        </w:rPr>
        <w:fldChar w:fldCharType="separate"/>
      </w:r>
      <w:r>
        <w:rPr>
          <w:noProof/>
        </w:rPr>
        <w:t>96</w:t>
      </w:r>
      <w:r>
        <w:rPr>
          <w:noProof/>
        </w:rPr>
        <w:fldChar w:fldCharType="end"/>
      </w:r>
    </w:p>
    <w:p w14:paraId="72D60F0A" w14:textId="041974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Server </w:t>
      </w:r>
      <w:r w:rsidRPr="004F50CC">
        <w:rPr>
          <w:rFonts w:eastAsia="SimSun"/>
          <w:noProof/>
        </w:rPr>
        <w:t xml:space="preserve">generating a </w:t>
      </w:r>
      <w:r>
        <w:rPr>
          <w:noProof/>
        </w:rPr>
        <w:t>FD HTTP TERMINATION</w:t>
      </w:r>
      <w:r w:rsidRPr="004F50CC">
        <w:rPr>
          <w:rFonts w:eastAsia="SimSun"/>
          <w:noProof/>
          <w:lang w:val="en-US"/>
        </w:rPr>
        <w:t xml:space="preserve"> </w:t>
      </w:r>
      <w:r w:rsidRPr="004F50CC">
        <w:rPr>
          <w:rFonts w:eastAsia="SimSun"/>
          <w:noProof/>
        </w:rPr>
        <w:t>message for FD over HTTP</w:t>
      </w:r>
      <w:r>
        <w:rPr>
          <w:noProof/>
        </w:rPr>
        <w:tab/>
      </w:r>
      <w:r>
        <w:rPr>
          <w:noProof/>
        </w:rPr>
        <w:fldChar w:fldCharType="begin" w:fldLock="1"/>
      </w:r>
      <w:r>
        <w:rPr>
          <w:noProof/>
        </w:rPr>
        <w:instrText xml:space="preserve"> PAGEREF _Toc171585862 \h </w:instrText>
      </w:r>
      <w:r>
        <w:rPr>
          <w:noProof/>
        </w:rPr>
      </w:r>
      <w:r>
        <w:rPr>
          <w:noProof/>
        </w:rPr>
        <w:fldChar w:fldCharType="separate"/>
      </w:r>
      <w:r>
        <w:rPr>
          <w:noProof/>
        </w:rPr>
        <w:t>96</w:t>
      </w:r>
      <w:r>
        <w:rPr>
          <w:noProof/>
        </w:rPr>
        <w:fldChar w:fldCharType="end"/>
      </w:r>
    </w:p>
    <w:p w14:paraId="190BDFCE" w14:textId="5E99B90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6.3.</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Procedures referenceable from other procedures</w:t>
      </w:r>
      <w:r>
        <w:rPr>
          <w:noProof/>
        </w:rPr>
        <w:tab/>
      </w:r>
      <w:r>
        <w:rPr>
          <w:noProof/>
        </w:rPr>
        <w:fldChar w:fldCharType="begin" w:fldLock="1"/>
      </w:r>
      <w:r>
        <w:rPr>
          <w:noProof/>
        </w:rPr>
        <w:instrText xml:space="preserve"> PAGEREF _Toc171585863 \h </w:instrText>
      </w:r>
      <w:r>
        <w:rPr>
          <w:noProof/>
        </w:rPr>
      </w:r>
      <w:r>
        <w:rPr>
          <w:noProof/>
        </w:rPr>
        <w:fldChar w:fldCharType="separate"/>
      </w:r>
      <w:r>
        <w:rPr>
          <w:noProof/>
        </w:rPr>
        <w:t>96</w:t>
      </w:r>
      <w:r>
        <w:rPr>
          <w:noProof/>
        </w:rPr>
        <w:fldChar w:fldCharType="end"/>
      </w:r>
    </w:p>
    <w:p w14:paraId="7795AE56" w14:textId="180DB54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Emergency alert and emergency communications procedures</w:t>
      </w:r>
      <w:r>
        <w:rPr>
          <w:noProof/>
        </w:rPr>
        <w:tab/>
      </w:r>
      <w:r>
        <w:rPr>
          <w:noProof/>
        </w:rPr>
        <w:fldChar w:fldCharType="begin" w:fldLock="1"/>
      </w:r>
      <w:r>
        <w:rPr>
          <w:noProof/>
        </w:rPr>
        <w:instrText xml:space="preserve"> PAGEREF _Toc171585864 \h </w:instrText>
      </w:r>
      <w:r>
        <w:rPr>
          <w:noProof/>
        </w:rPr>
      </w:r>
      <w:r>
        <w:rPr>
          <w:noProof/>
        </w:rPr>
        <w:fldChar w:fldCharType="separate"/>
      </w:r>
      <w:r>
        <w:rPr>
          <w:noProof/>
        </w:rPr>
        <w:t>96</w:t>
      </w:r>
      <w:r>
        <w:rPr>
          <w:noProof/>
        </w:rPr>
        <w:fldChar w:fldCharType="end"/>
      </w:r>
    </w:p>
    <w:p w14:paraId="444E048A" w14:textId="5733778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_Toc171585865 \h </w:instrText>
      </w:r>
      <w:r>
        <w:rPr>
          <w:noProof/>
        </w:rPr>
      </w:r>
      <w:r>
        <w:rPr>
          <w:noProof/>
        </w:rPr>
        <w:fldChar w:fldCharType="separate"/>
      </w:r>
      <w:r>
        <w:rPr>
          <w:noProof/>
        </w:rPr>
        <w:t>96</w:t>
      </w:r>
      <w:r>
        <w:rPr>
          <w:noProof/>
        </w:rPr>
        <w:fldChar w:fldCharType="end"/>
      </w:r>
    </w:p>
    <w:p w14:paraId="0011002C" w14:textId="63108BF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w:t>
      </w:r>
      <w:r w:rsidRPr="004F50CC">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_Toc171585866 \h </w:instrText>
      </w:r>
      <w:r>
        <w:rPr>
          <w:noProof/>
        </w:rPr>
      </w:r>
      <w:r>
        <w:rPr>
          <w:noProof/>
        </w:rPr>
        <w:fldChar w:fldCharType="separate"/>
      </w:r>
      <w:r>
        <w:rPr>
          <w:noProof/>
        </w:rPr>
        <w:t>97</w:t>
      </w:r>
      <w:r>
        <w:rPr>
          <w:noProof/>
        </w:rPr>
        <w:fldChar w:fldCharType="end"/>
      </w:r>
    </w:p>
    <w:p w14:paraId="274049E3" w14:textId="16E34F4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_Toc171585867 \h </w:instrText>
      </w:r>
      <w:r>
        <w:rPr>
          <w:noProof/>
        </w:rPr>
      </w:r>
      <w:r>
        <w:rPr>
          <w:noProof/>
        </w:rPr>
        <w:fldChar w:fldCharType="separate"/>
      </w:r>
      <w:r>
        <w:rPr>
          <w:noProof/>
        </w:rPr>
        <w:t>98</w:t>
      </w:r>
      <w:r>
        <w:rPr>
          <w:noProof/>
        </w:rPr>
        <w:fldChar w:fldCharType="end"/>
      </w:r>
    </w:p>
    <w:p w14:paraId="685F6241" w14:textId="7AA9DA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sidRPr="004F50CC">
        <w:rPr>
          <w:noProof/>
          <w:lang w:val="en-US" w:eastAsia="ko-KR"/>
        </w:rPr>
        <w:t xml:space="preserve"> for emergency communications</w:t>
      </w:r>
      <w:r>
        <w:rPr>
          <w:noProof/>
        </w:rPr>
        <w:tab/>
      </w:r>
      <w:r>
        <w:rPr>
          <w:noProof/>
        </w:rPr>
        <w:fldChar w:fldCharType="begin" w:fldLock="1"/>
      </w:r>
      <w:r>
        <w:rPr>
          <w:noProof/>
        </w:rPr>
        <w:instrText xml:space="preserve"> PAGEREF _Toc171585868 \h </w:instrText>
      </w:r>
      <w:r>
        <w:rPr>
          <w:noProof/>
        </w:rPr>
      </w:r>
      <w:r>
        <w:rPr>
          <w:noProof/>
        </w:rPr>
        <w:fldChar w:fldCharType="separate"/>
      </w:r>
      <w:r>
        <w:rPr>
          <w:noProof/>
        </w:rPr>
        <w:t>99</w:t>
      </w:r>
      <w:r>
        <w:rPr>
          <w:noProof/>
        </w:rPr>
        <w:fldChar w:fldCharType="end"/>
      </w:r>
    </w:p>
    <w:p w14:paraId="2E494875" w14:textId="4FA151C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w:t>
      </w:r>
      <w:r w:rsidRPr="004F50CC">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_Toc171585869 \h </w:instrText>
      </w:r>
      <w:r>
        <w:rPr>
          <w:noProof/>
        </w:rPr>
      </w:r>
      <w:r>
        <w:rPr>
          <w:noProof/>
        </w:rPr>
        <w:fldChar w:fldCharType="separate"/>
      </w:r>
      <w:r>
        <w:rPr>
          <w:noProof/>
        </w:rPr>
        <w:t>99</w:t>
      </w:r>
      <w:r>
        <w:rPr>
          <w:noProof/>
        </w:rPr>
        <w:fldChar w:fldCharType="end"/>
      </w:r>
    </w:p>
    <w:p w14:paraId="4C6D791C" w14:textId="30390AB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50CC">
        <w:rPr>
          <w:noProof/>
          <w:lang w:val="en-US" w:eastAsia="ko-KR"/>
        </w:rPr>
        <w:t>entry into</w:t>
      </w:r>
      <w:r>
        <w:rPr>
          <w:noProof/>
          <w:lang w:eastAsia="ko-KR"/>
        </w:rPr>
        <w:t xml:space="preserve"> or exit from an emergency </w:t>
      </w:r>
      <w:r w:rsidRPr="004F50CC">
        <w:rPr>
          <w:noProof/>
          <w:lang w:val="en-US" w:eastAsia="ko-KR"/>
        </w:rPr>
        <w:t>alert area</w:t>
      </w:r>
      <w:r>
        <w:rPr>
          <w:noProof/>
        </w:rPr>
        <w:tab/>
      </w:r>
      <w:r>
        <w:rPr>
          <w:noProof/>
        </w:rPr>
        <w:fldChar w:fldCharType="begin" w:fldLock="1"/>
      </w:r>
      <w:r>
        <w:rPr>
          <w:noProof/>
        </w:rPr>
        <w:instrText xml:space="preserve"> PAGEREF _Toc171585870 \h </w:instrText>
      </w:r>
      <w:r>
        <w:rPr>
          <w:noProof/>
        </w:rPr>
      </w:r>
      <w:r>
        <w:rPr>
          <w:noProof/>
        </w:rPr>
        <w:fldChar w:fldCharType="separate"/>
      </w:r>
      <w:r>
        <w:rPr>
          <w:noProof/>
        </w:rPr>
        <w:t>100</w:t>
      </w:r>
      <w:r>
        <w:rPr>
          <w:noProof/>
        </w:rPr>
        <w:fldChar w:fldCharType="end"/>
      </w:r>
    </w:p>
    <w:p w14:paraId="1ECC0163" w14:textId="5218E2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4F50CC">
        <w:rPr>
          <w:noProof/>
          <w:lang w:val="en-US" w:eastAsia="ko-KR"/>
        </w:rPr>
        <w:t>7</w:t>
      </w:r>
      <w:r>
        <w:rPr>
          <w:noProof/>
          <w:lang w:eastAsia="ko-KR"/>
        </w:rPr>
        <w:t>.1.7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50CC">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_Toc171585871 \h </w:instrText>
      </w:r>
      <w:r>
        <w:rPr>
          <w:noProof/>
        </w:rPr>
      </w:r>
      <w:r>
        <w:rPr>
          <w:noProof/>
        </w:rPr>
        <w:fldChar w:fldCharType="separate"/>
      </w:r>
      <w:r>
        <w:rPr>
          <w:noProof/>
        </w:rPr>
        <w:t>101</w:t>
      </w:r>
      <w:r>
        <w:rPr>
          <w:noProof/>
        </w:rPr>
        <w:fldChar w:fldCharType="end"/>
      </w:r>
    </w:p>
    <w:p w14:paraId="135E011E" w14:textId="38BD7E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6.3.7.1.8</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_Toc171585872 \h </w:instrText>
      </w:r>
      <w:r>
        <w:rPr>
          <w:noProof/>
        </w:rPr>
      </w:r>
      <w:r>
        <w:rPr>
          <w:noProof/>
        </w:rPr>
        <w:fldChar w:fldCharType="separate"/>
      </w:r>
      <w:r>
        <w:rPr>
          <w:noProof/>
        </w:rPr>
        <w:t>102</w:t>
      </w:r>
      <w:r>
        <w:rPr>
          <w:noProof/>
        </w:rPr>
        <w:fldChar w:fldCharType="end"/>
      </w:r>
    </w:p>
    <w:p w14:paraId="185DA0AF" w14:textId="6DABAB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6.3.7.1.9</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_Toc171585873 \h </w:instrText>
      </w:r>
      <w:r>
        <w:rPr>
          <w:noProof/>
        </w:rPr>
      </w:r>
      <w:r>
        <w:rPr>
          <w:noProof/>
        </w:rPr>
        <w:fldChar w:fldCharType="separate"/>
      </w:r>
      <w:r>
        <w:rPr>
          <w:noProof/>
        </w:rPr>
        <w:t>102</w:t>
      </w:r>
      <w:r>
        <w:rPr>
          <w:noProof/>
        </w:rPr>
        <w:fldChar w:fldCharType="end"/>
      </w:r>
    </w:p>
    <w:p w14:paraId="5AEA29AC" w14:textId="58B5B1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6.3.7.1.10</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_Toc171585874 \h </w:instrText>
      </w:r>
      <w:r>
        <w:rPr>
          <w:noProof/>
        </w:rPr>
      </w:r>
      <w:r>
        <w:rPr>
          <w:noProof/>
        </w:rPr>
        <w:fldChar w:fldCharType="separate"/>
      </w:r>
      <w:r>
        <w:rPr>
          <w:noProof/>
        </w:rPr>
        <w:t>103</w:t>
      </w:r>
      <w:r>
        <w:rPr>
          <w:noProof/>
        </w:rPr>
        <w:fldChar w:fldCharType="end"/>
      </w:r>
    </w:p>
    <w:p w14:paraId="644D8BFD" w14:textId="01A439B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_Toc171585875 \h </w:instrText>
      </w:r>
      <w:r>
        <w:rPr>
          <w:noProof/>
        </w:rPr>
      </w:r>
      <w:r>
        <w:rPr>
          <w:noProof/>
        </w:rPr>
        <w:fldChar w:fldCharType="separate"/>
      </w:r>
      <w:r>
        <w:rPr>
          <w:noProof/>
        </w:rPr>
        <w:t>103</w:t>
      </w:r>
      <w:r>
        <w:rPr>
          <w:noProof/>
        </w:rPr>
        <w:fldChar w:fldCharType="end"/>
      </w:r>
    </w:p>
    <w:p w14:paraId="0E006751" w14:textId="3D4EE25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_Toc171585876 \h </w:instrText>
      </w:r>
      <w:r>
        <w:rPr>
          <w:noProof/>
        </w:rPr>
      </w:r>
      <w:r>
        <w:rPr>
          <w:noProof/>
        </w:rPr>
        <w:fldChar w:fldCharType="separate"/>
      </w:r>
      <w:r>
        <w:rPr>
          <w:noProof/>
        </w:rPr>
        <w:t>104</w:t>
      </w:r>
      <w:r>
        <w:rPr>
          <w:noProof/>
        </w:rPr>
        <w:fldChar w:fldCharType="end"/>
      </w:r>
    </w:p>
    <w:p w14:paraId="40885250" w14:textId="157B7C6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Generating a SIP re-INVITE request</w:t>
      </w:r>
      <w:r>
        <w:rPr>
          <w:noProof/>
        </w:rPr>
        <w:tab/>
      </w:r>
      <w:r>
        <w:rPr>
          <w:noProof/>
        </w:rPr>
        <w:fldChar w:fldCharType="begin" w:fldLock="1"/>
      </w:r>
      <w:r>
        <w:rPr>
          <w:noProof/>
        </w:rPr>
        <w:instrText xml:space="preserve"> PAGEREF _Toc171585877 \h </w:instrText>
      </w:r>
      <w:r>
        <w:rPr>
          <w:noProof/>
        </w:rPr>
      </w:r>
      <w:r>
        <w:rPr>
          <w:noProof/>
        </w:rPr>
        <w:fldChar w:fldCharType="separate"/>
      </w:r>
      <w:r>
        <w:rPr>
          <w:noProof/>
        </w:rPr>
        <w:t>105</w:t>
      </w:r>
      <w:r>
        <w:rPr>
          <w:noProof/>
        </w:rPr>
        <w:fldChar w:fldCharType="end"/>
      </w:r>
    </w:p>
    <w:p w14:paraId="48CA9044" w14:textId="082BD93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eastAsia="ko-KR"/>
        </w:rPr>
        <w:t>6.3.7.1.14</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_Toc171585878 \h </w:instrText>
      </w:r>
      <w:r>
        <w:rPr>
          <w:noProof/>
        </w:rPr>
      </w:r>
      <w:r>
        <w:rPr>
          <w:noProof/>
        </w:rPr>
        <w:fldChar w:fldCharType="separate"/>
      </w:r>
      <w:r>
        <w:rPr>
          <w:noProof/>
        </w:rPr>
        <w:t>105</w:t>
      </w:r>
      <w:r>
        <w:rPr>
          <w:noProof/>
        </w:rPr>
        <w:fldChar w:fldCharType="end"/>
      </w:r>
    </w:p>
    <w:p w14:paraId="1E0D6C4D" w14:textId="6E2CCA6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6.3.7.1.15</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_Toc171585879 \h </w:instrText>
      </w:r>
      <w:r>
        <w:rPr>
          <w:noProof/>
        </w:rPr>
      </w:r>
      <w:r>
        <w:rPr>
          <w:noProof/>
        </w:rPr>
        <w:fldChar w:fldCharType="separate"/>
      </w:r>
      <w:r>
        <w:rPr>
          <w:noProof/>
        </w:rPr>
        <w:t>106</w:t>
      </w:r>
      <w:r>
        <w:rPr>
          <w:noProof/>
        </w:rPr>
        <w:fldChar w:fldCharType="end"/>
      </w:r>
    </w:p>
    <w:p w14:paraId="04009986" w14:textId="6F1A051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_Toc171585880 \h </w:instrText>
      </w:r>
      <w:r>
        <w:rPr>
          <w:noProof/>
        </w:rPr>
      </w:r>
      <w:r>
        <w:rPr>
          <w:noProof/>
        </w:rPr>
        <w:fldChar w:fldCharType="separate"/>
      </w:r>
      <w:r>
        <w:rPr>
          <w:noProof/>
        </w:rPr>
        <w:t>106</w:t>
      </w:r>
      <w:r>
        <w:rPr>
          <w:noProof/>
        </w:rPr>
        <w:fldChar w:fldCharType="end"/>
      </w:r>
    </w:p>
    <w:p w14:paraId="260E4B1A" w14:textId="18BFB4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6.3.7.1.17</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_Toc171585881 \h </w:instrText>
      </w:r>
      <w:r>
        <w:rPr>
          <w:noProof/>
        </w:rPr>
      </w:r>
      <w:r>
        <w:rPr>
          <w:noProof/>
        </w:rPr>
        <w:fldChar w:fldCharType="separate"/>
      </w:r>
      <w:r>
        <w:rPr>
          <w:noProof/>
        </w:rPr>
        <w:t>108</w:t>
      </w:r>
      <w:r>
        <w:rPr>
          <w:noProof/>
        </w:rPr>
        <w:fldChar w:fldCharType="end"/>
      </w:r>
    </w:p>
    <w:p w14:paraId="0D63D860" w14:textId="11E736A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6.3.7.1.18</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_Toc171585882 \h </w:instrText>
      </w:r>
      <w:r>
        <w:rPr>
          <w:noProof/>
        </w:rPr>
      </w:r>
      <w:r>
        <w:rPr>
          <w:noProof/>
        </w:rPr>
        <w:fldChar w:fldCharType="separate"/>
      </w:r>
      <w:r>
        <w:rPr>
          <w:noProof/>
        </w:rPr>
        <w:t>108</w:t>
      </w:r>
      <w:r>
        <w:rPr>
          <w:noProof/>
        </w:rPr>
        <w:fldChar w:fldCharType="end"/>
      </w:r>
    </w:p>
    <w:p w14:paraId="4A7089A1" w14:textId="6792DE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6.3.7.1.19</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_Toc171585883 \h </w:instrText>
      </w:r>
      <w:r>
        <w:rPr>
          <w:noProof/>
        </w:rPr>
      </w:r>
      <w:r>
        <w:rPr>
          <w:noProof/>
        </w:rPr>
        <w:fldChar w:fldCharType="separate"/>
      </w:r>
      <w:r>
        <w:rPr>
          <w:noProof/>
        </w:rPr>
        <w:t>109</w:t>
      </w:r>
      <w:r>
        <w:rPr>
          <w:noProof/>
        </w:rPr>
        <w:fldChar w:fldCharType="end"/>
      </w:r>
    </w:p>
    <w:p w14:paraId="5A5CCC83" w14:textId="44C69F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6.3.7.1.20</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_Toc171585884 \h </w:instrText>
      </w:r>
      <w:r>
        <w:rPr>
          <w:noProof/>
        </w:rPr>
      </w:r>
      <w:r>
        <w:rPr>
          <w:noProof/>
        </w:rPr>
        <w:fldChar w:fldCharType="separate"/>
      </w:r>
      <w:r>
        <w:rPr>
          <w:noProof/>
        </w:rPr>
        <w:t>110</w:t>
      </w:r>
      <w:r>
        <w:rPr>
          <w:noProof/>
        </w:rPr>
        <w:fldChar w:fldCharType="end"/>
      </w:r>
    </w:p>
    <w:p w14:paraId="351EB46D" w14:textId="5D1F306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_Toc171585885 \h </w:instrText>
      </w:r>
      <w:r>
        <w:rPr>
          <w:noProof/>
        </w:rPr>
      </w:r>
      <w:r>
        <w:rPr>
          <w:noProof/>
        </w:rPr>
        <w:fldChar w:fldCharType="separate"/>
      </w:r>
      <w:r>
        <w:rPr>
          <w:noProof/>
        </w:rPr>
        <w:t>112</w:t>
      </w:r>
      <w:r>
        <w:rPr>
          <w:noProof/>
        </w:rPr>
        <w:fldChar w:fldCharType="end"/>
      </w:r>
    </w:p>
    <w:p w14:paraId="75FC9695" w14:textId="6D5B2A3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6.3.7.1.22</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_Toc171585886 \h </w:instrText>
      </w:r>
      <w:r>
        <w:rPr>
          <w:noProof/>
        </w:rPr>
      </w:r>
      <w:r>
        <w:rPr>
          <w:noProof/>
        </w:rPr>
        <w:fldChar w:fldCharType="separate"/>
      </w:r>
      <w:r>
        <w:rPr>
          <w:noProof/>
        </w:rPr>
        <w:t>112</w:t>
      </w:r>
      <w:r>
        <w:rPr>
          <w:noProof/>
        </w:rPr>
        <w:fldChar w:fldCharType="end"/>
      </w:r>
    </w:p>
    <w:p w14:paraId="7629BBED" w14:textId="5A34402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_Toc171585887 \h </w:instrText>
      </w:r>
      <w:r>
        <w:rPr>
          <w:noProof/>
        </w:rPr>
      </w:r>
      <w:r>
        <w:rPr>
          <w:noProof/>
        </w:rPr>
        <w:fldChar w:fldCharType="separate"/>
      </w:r>
      <w:r>
        <w:rPr>
          <w:noProof/>
        </w:rPr>
        <w:t>113</w:t>
      </w:r>
      <w:r>
        <w:rPr>
          <w:noProof/>
        </w:rPr>
        <w:fldChar w:fldCharType="end"/>
      </w:r>
    </w:p>
    <w:p w14:paraId="3A1B5F38" w14:textId="600C0F1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Authorisations</w:t>
      </w:r>
      <w:r>
        <w:rPr>
          <w:noProof/>
        </w:rPr>
        <w:tab/>
      </w:r>
      <w:r>
        <w:rPr>
          <w:noProof/>
        </w:rPr>
        <w:fldChar w:fldCharType="begin" w:fldLock="1"/>
      </w:r>
      <w:r>
        <w:rPr>
          <w:noProof/>
        </w:rPr>
        <w:instrText xml:space="preserve"> PAGEREF _Toc171585888 \h </w:instrText>
      </w:r>
      <w:r>
        <w:rPr>
          <w:noProof/>
        </w:rPr>
      </w:r>
      <w:r>
        <w:rPr>
          <w:noProof/>
        </w:rPr>
        <w:fldChar w:fldCharType="separate"/>
      </w:r>
      <w:r>
        <w:rPr>
          <w:noProof/>
        </w:rPr>
        <w:t>114</w:t>
      </w:r>
      <w:r>
        <w:rPr>
          <w:noProof/>
        </w:rPr>
        <w:fldChar w:fldCharType="end"/>
      </w:r>
    </w:p>
    <w:p w14:paraId="4720C561" w14:textId="1465A7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_Toc171585889 \h </w:instrText>
      </w:r>
      <w:r>
        <w:rPr>
          <w:noProof/>
        </w:rPr>
      </w:r>
      <w:r>
        <w:rPr>
          <w:noProof/>
        </w:rPr>
        <w:fldChar w:fldCharType="separate"/>
      </w:r>
      <w:r>
        <w:rPr>
          <w:noProof/>
        </w:rPr>
        <w:t>114</w:t>
      </w:r>
      <w:r>
        <w:rPr>
          <w:noProof/>
        </w:rPr>
        <w:fldChar w:fldCharType="end"/>
      </w:r>
    </w:p>
    <w:p w14:paraId="4F40F281" w14:textId="12F102A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_Toc171585890 \h </w:instrText>
      </w:r>
      <w:r>
        <w:rPr>
          <w:noProof/>
        </w:rPr>
      </w:r>
      <w:r>
        <w:rPr>
          <w:noProof/>
        </w:rPr>
        <w:fldChar w:fldCharType="separate"/>
      </w:r>
      <w:r>
        <w:rPr>
          <w:noProof/>
        </w:rPr>
        <w:t>115</w:t>
      </w:r>
      <w:r>
        <w:rPr>
          <w:noProof/>
        </w:rPr>
        <w:fldChar w:fldCharType="end"/>
      </w:r>
    </w:p>
    <w:p w14:paraId="09A417A8" w14:textId="4E3BDCA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_Toc171585891 \h </w:instrText>
      </w:r>
      <w:r>
        <w:rPr>
          <w:noProof/>
        </w:rPr>
      </w:r>
      <w:r>
        <w:rPr>
          <w:noProof/>
        </w:rPr>
        <w:fldChar w:fldCharType="separate"/>
      </w:r>
      <w:r>
        <w:rPr>
          <w:noProof/>
        </w:rPr>
        <w:t>115</w:t>
      </w:r>
      <w:r>
        <w:rPr>
          <w:noProof/>
        </w:rPr>
        <w:fldChar w:fldCharType="end"/>
      </w:r>
    </w:p>
    <w:p w14:paraId="772C44DF" w14:textId="458A102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_Toc171585892 \h </w:instrText>
      </w:r>
      <w:r>
        <w:rPr>
          <w:noProof/>
        </w:rPr>
      </w:r>
      <w:r>
        <w:rPr>
          <w:noProof/>
        </w:rPr>
        <w:fldChar w:fldCharType="separate"/>
      </w:r>
      <w:r>
        <w:rPr>
          <w:noProof/>
        </w:rPr>
        <w:t>116</w:t>
      </w:r>
      <w:r>
        <w:rPr>
          <w:noProof/>
        </w:rPr>
        <w:fldChar w:fldCharType="end"/>
      </w:r>
    </w:p>
    <w:p w14:paraId="785B0BBB" w14:textId="333CEA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_Toc171585893 \h </w:instrText>
      </w:r>
      <w:r>
        <w:rPr>
          <w:noProof/>
        </w:rPr>
      </w:r>
      <w:r>
        <w:rPr>
          <w:noProof/>
        </w:rPr>
        <w:fldChar w:fldCharType="separate"/>
      </w:r>
      <w:r>
        <w:rPr>
          <w:noProof/>
        </w:rPr>
        <w:t>116</w:t>
      </w:r>
      <w:r>
        <w:rPr>
          <w:noProof/>
        </w:rPr>
        <w:fldChar w:fldCharType="end"/>
      </w:r>
    </w:p>
    <w:p w14:paraId="57DDF45A" w14:textId="395B048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6.3.7.2.6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_Toc171585894 \h </w:instrText>
      </w:r>
      <w:r>
        <w:rPr>
          <w:noProof/>
        </w:rPr>
      </w:r>
      <w:r>
        <w:rPr>
          <w:noProof/>
        </w:rPr>
        <w:fldChar w:fldCharType="separate"/>
      </w:r>
      <w:r>
        <w:rPr>
          <w:noProof/>
        </w:rPr>
        <w:t>117</w:t>
      </w:r>
      <w:r>
        <w:rPr>
          <w:noProof/>
        </w:rPr>
        <w:fldChar w:fldCharType="end"/>
      </w:r>
    </w:p>
    <w:p w14:paraId="78F3FE6D" w14:textId="1E2E500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_Toc171585895 \h </w:instrText>
      </w:r>
      <w:r>
        <w:rPr>
          <w:noProof/>
        </w:rPr>
      </w:r>
      <w:r>
        <w:rPr>
          <w:noProof/>
        </w:rPr>
        <w:fldChar w:fldCharType="separate"/>
      </w:r>
      <w:r>
        <w:rPr>
          <w:noProof/>
        </w:rPr>
        <w:t>118</w:t>
      </w:r>
      <w:r>
        <w:rPr>
          <w:noProof/>
        </w:rPr>
        <w:fldChar w:fldCharType="end"/>
      </w:r>
    </w:p>
    <w:p w14:paraId="4374A4B7" w14:textId="27AAA1D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6.3.</w:t>
      </w:r>
      <w:r w:rsidRPr="004F50CC">
        <w:rPr>
          <w:rFonts w:eastAsia="SimSun"/>
          <w:noProof/>
          <w:lang w:val="en-US"/>
        </w:rPr>
        <w:t>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Disposition Notifications</w:t>
      </w:r>
      <w:r>
        <w:rPr>
          <w:noProof/>
        </w:rPr>
        <w:tab/>
      </w:r>
      <w:r>
        <w:rPr>
          <w:noProof/>
        </w:rPr>
        <w:fldChar w:fldCharType="begin" w:fldLock="1"/>
      </w:r>
      <w:r>
        <w:rPr>
          <w:noProof/>
        </w:rPr>
        <w:instrText xml:space="preserve"> PAGEREF _Toc171585896 \h </w:instrText>
      </w:r>
      <w:r>
        <w:rPr>
          <w:noProof/>
        </w:rPr>
      </w:r>
      <w:r>
        <w:rPr>
          <w:noProof/>
        </w:rPr>
        <w:fldChar w:fldCharType="separate"/>
      </w:r>
      <w:r>
        <w:rPr>
          <w:noProof/>
        </w:rPr>
        <w:t>118</w:t>
      </w:r>
      <w:r>
        <w:rPr>
          <w:noProof/>
        </w:rPr>
        <w:fldChar w:fldCharType="end"/>
      </w:r>
    </w:p>
    <w:p w14:paraId="6CDFE9E7" w14:textId="4465064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6.3.</w:t>
      </w:r>
      <w:r w:rsidRPr="004F50CC">
        <w:rPr>
          <w:rFonts w:eastAsia="SimSun"/>
          <w:noProof/>
          <w:lang w:val="en-US"/>
        </w:rPr>
        <w:t>8</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Generating an FD Notification</w:t>
      </w:r>
      <w:r>
        <w:rPr>
          <w:noProof/>
        </w:rPr>
        <w:tab/>
      </w:r>
      <w:r>
        <w:rPr>
          <w:noProof/>
        </w:rPr>
        <w:fldChar w:fldCharType="begin" w:fldLock="1"/>
      </w:r>
      <w:r>
        <w:rPr>
          <w:noProof/>
        </w:rPr>
        <w:instrText xml:space="preserve"> PAGEREF _Toc171585897 \h </w:instrText>
      </w:r>
      <w:r>
        <w:rPr>
          <w:noProof/>
        </w:rPr>
      </w:r>
      <w:r>
        <w:rPr>
          <w:noProof/>
        </w:rPr>
        <w:fldChar w:fldCharType="separate"/>
      </w:r>
      <w:r>
        <w:rPr>
          <w:noProof/>
        </w:rPr>
        <w:t>118</w:t>
      </w:r>
      <w:r>
        <w:rPr>
          <w:noProof/>
        </w:rPr>
        <w:fldChar w:fldCharType="end"/>
      </w:r>
    </w:p>
    <w:p w14:paraId="651D328F" w14:textId="6DB5388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6.4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MIME bodies in a SIP message</w:t>
      </w:r>
      <w:r>
        <w:rPr>
          <w:noProof/>
        </w:rPr>
        <w:tab/>
      </w:r>
      <w:r>
        <w:rPr>
          <w:noProof/>
        </w:rPr>
        <w:fldChar w:fldCharType="begin" w:fldLock="1"/>
      </w:r>
      <w:r>
        <w:rPr>
          <w:noProof/>
        </w:rPr>
        <w:instrText xml:space="preserve"> PAGEREF _Toc171585898 \h </w:instrText>
      </w:r>
      <w:r>
        <w:rPr>
          <w:noProof/>
        </w:rPr>
      </w:r>
      <w:r>
        <w:rPr>
          <w:noProof/>
        </w:rPr>
        <w:fldChar w:fldCharType="separate"/>
      </w:r>
      <w:r>
        <w:rPr>
          <w:noProof/>
        </w:rPr>
        <w:t>119</w:t>
      </w:r>
      <w:r>
        <w:rPr>
          <w:noProof/>
        </w:rPr>
        <w:fldChar w:fldCharType="end"/>
      </w:r>
    </w:p>
    <w:p w14:paraId="2C298AAA" w14:textId="03824B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_Toc171585899 \h </w:instrText>
      </w:r>
      <w:r>
        <w:rPr>
          <w:noProof/>
        </w:rPr>
      </w:r>
      <w:r>
        <w:rPr>
          <w:noProof/>
        </w:rPr>
        <w:fldChar w:fldCharType="separate"/>
      </w:r>
      <w:r>
        <w:rPr>
          <w:noProof/>
        </w:rPr>
        <w:t>119</w:t>
      </w:r>
      <w:r>
        <w:rPr>
          <w:noProof/>
        </w:rPr>
        <w:fldChar w:fldCharType="end"/>
      </w:r>
    </w:p>
    <w:p w14:paraId="50B9791E" w14:textId="3F03D4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_Toc171585900 \h </w:instrText>
      </w:r>
      <w:r>
        <w:rPr>
          <w:noProof/>
        </w:rPr>
      </w:r>
      <w:r>
        <w:rPr>
          <w:noProof/>
        </w:rPr>
        <w:fldChar w:fldCharType="separate"/>
      </w:r>
      <w:r>
        <w:rPr>
          <w:noProof/>
        </w:rPr>
        <w:t>119</w:t>
      </w:r>
      <w:r>
        <w:rPr>
          <w:noProof/>
        </w:rPr>
        <w:fldChar w:fldCharType="end"/>
      </w:r>
    </w:p>
    <w:p w14:paraId="76685A2C" w14:textId="0C807DE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_Toc171585901 \h </w:instrText>
      </w:r>
      <w:r>
        <w:rPr>
          <w:noProof/>
        </w:rPr>
      </w:r>
      <w:r>
        <w:rPr>
          <w:noProof/>
        </w:rPr>
        <w:fldChar w:fldCharType="separate"/>
      </w:r>
      <w:r>
        <w:rPr>
          <w:noProof/>
        </w:rPr>
        <w:t>119</w:t>
      </w:r>
      <w:r>
        <w:rPr>
          <w:noProof/>
        </w:rPr>
        <w:fldChar w:fldCharType="end"/>
      </w:r>
    </w:p>
    <w:p w14:paraId="1C5847DE" w14:textId="47085B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_Toc171585902 \h </w:instrText>
      </w:r>
      <w:r>
        <w:rPr>
          <w:noProof/>
        </w:rPr>
      </w:r>
      <w:r>
        <w:rPr>
          <w:noProof/>
        </w:rPr>
        <w:fldChar w:fldCharType="separate"/>
      </w:r>
      <w:r>
        <w:rPr>
          <w:noProof/>
        </w:rPr>
        <w:t>119</w:t>
      </w:r>
      <w:r>
        <w:rPr>
          <w:noProof/>
        </w:rPr>
        <w:fldChar w:fldCharType="end"/>
      </w:r>
    </w:p>
    <w:p w14:paraId="01C9C91F" w14:textId="12FF014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_Toc171585903 \h </w:instrText>
      </w:r>
      <w:r>
        <w:rPr>
          <w:noProof/>
        </w:rPr>
      </w:r>
      <w:r>
        <w:rPr>
          <w:noProof/>
        </w:rPr>
        <w:fldChar w:fldCharType="separate"/>
      </w:r>
      <w:r>
        <w:rPr>
          <w:noProof/>
        </w:rPr>
        <w:t>120</w:t>
      </w:r>
      <w:r>
        <w:rPr>
          <w:noProof/>
        </w:rPr>
        <w:fldChar w:fldCharType="end"/>
      </w:r>
    </w:p>
    <w:p w14:paraId="353569F4" w14:textId="03833C2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_Toc171585904 \h </w:instrText>
      </w:r>
      <w:r>
        <w:rPr>
          <w:noProof/>
        </w:rPr>
      </w:r>
      <w:r>
        <w:rPr>
          <w:noProof/>
        </w:rPr>
        <w:fldChar w:fldCharType="separate"/>
      </w:r>
      <w:r>
        <w:rPr>
          <w:noProof/>
        </w:rPr>
        <w:t>120</w:t>
      </w:r>
      <w:r>
        <w:rPr>
          <w:noProof/>
        </w:rPr>
        <w:fldChar w:fldCharType="end"/>
      </w:r>
    </w:p>
    <w:p w14:paraId="5D2E7841" w14:textId="5210ED9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_Toc171585905 \h </w:instrText>
      </w:r>
      <w:r>
        <w:rPr>
          <w:noProof/>
        </w:rPr>
      </w:r>
      <w:r>
        <w:rPr>
          <w:noProof/>
        </w:rPr>
        <w:fldChar w:fldCharType="separate"/>
      </w:r>
      <w:r>
        <w:rPr>
          <w:noProof/>
        </w:rPr>
        <w:t>120</w:t>
      </w:r>
      <w:r>
        <w:rPr>
          <w:noProof/>
        </w:rPr>
        <w:fldChar w:fldCharType="end"/>
      </w:r>
    </w:p>
    <w:p w14:paraId="5AC83273" w14:textId="72103C7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_Toc171585906 \h </w:instrText>
      </w:r>
      <w:r>
        <w:rPr>
          <w:noProof/>
        </w:rPr>
      </w:r>
      <w:r>
        <w:rPr>
          <w:noProof/>
        </w:rPr>
        <w:fldChar w:fldCharType="separate"/>
      </w:r>
      <w:r>
        <w:rPr>
          <w:noProof/>
        </w:rPr>
        <w:t>120</w:t>
      </w:r>
      <w:r>
        <w:rPr>
          <w:noProof/>
        </w:rPr>
        <w:fldChar w:fldCharType="end"/>
      </w:r>
    </w:p>
    <w:p w14:paraId="4D4441A4" w14:textId="3B65AD1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_Toc171585907 \h </w:instrText>
      </w:r>
      <w:r>
        <w:rPr>
          <w:noProof/>
        </w:rPr>
      </w:r>
      <w:r>
        <w:rPr>
          <w:noProof/>
        </w:rPr>
        <w:fldChar w:fldCharType="separate"/>
      </w:r>
      <w:r>
        <w:rPr>
          <w:noProof/>
        </w:rPr>
        <w:t>120</w:t>
      </w:r>
      <w:r>
        <w:rPr>
          <w:noProof/>
        </w:rPr>
        <w:fldChar w:fldCharType="end"/>
      </w:r>
    </w:p>
    <w:p w14:paraId="4E96FE94" w14:textId="364C902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_Toc171585908 \h </w:instrText>
      </w:r>
      <w:r>
        <w:rPr>
          <w:noProof/>
        </w:rPr>
      </w:r>
      <w:r>
        <w:rPr>
          <w:noProof/>
        </w:rPr>
        <w:fldChar w:fldCharType="separate"/>
      </w:r>
      <w:r>
        <w:rPr>
          <w:noProof/>
        </w:rPr>
        <w:t>121</w:t>
      </w:r>
      <w:r>
        <w:rPr>
          <w:noProof/>
        </w:rPr>
        <w:fldChar w:fldCharType="end"/>
      </w:r>
    </w:p>
    <w:p w14:paraId="11B150FB" w14:textId="0432EE5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_Toc171585909 \h </w:instrText>
      </w:r>
      <w:r>
        <w:rPr>
          <w:noProof/>
        </w:rPr>
      </w:r>
      <w:r>
        <w:rPr>
          <w:noProof/>
        </w:rPr>
        <w:fldChar w:fldCharType="separate"/>
      </w:r>
      <w:r>
        <w:rPr>
          <w:noProof/>
        </w:rPr>
        <w:t>121</w:t>
      </w:r>
      <w:r>
        <w:rPr>
          <w:noProof/>
        </w:rPr>
        <w:fldChar w:fldCharType="end"/>
      </w:r>
    </w:p>
    <w:p w14:paraId="5A7C5F29" w14:textId="37348F8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_Toc171585910 \h </w:instrText>
      </w:r>
      <w:r>
        <w:rPr>
          <w:noProof/>
        </w:rPr>
      </w:r>
      <w:r>
        <w:rPr>
          <w:noProof/>
        </w:rPr>
        <w:fldChar w:fldCharType="separate"/>
      </w:r>
      <w:r>
        <w:rPr>
          <w:noProof/>
        </w:rPr>
        <w:t>121</w:t>
      </w:r>
      <w:r>
        <w:rPr>
          <w:noProof/>
        </w:rPr>
        <w:fldChar w:fldCharType="end"/>
      </w:r>
    </w:p>
    <w:p w14:paraId="705B87A6" w14:textId="4D8C49F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_Toc171585911 \h </w:instrText>
      </w:r>
      <w:r>
        <w:rPr>
          <w:noProof/>
        </w:rPr>
      </w:r>
      <w:r>
        <w:rPr>
          <w:noProof/>
        </w:rPr>
        <w:fldChar w:fldCharType="separate"/>
      </w:r>
      <w:r>
        <w:rPr>
          <w:noProof/>
        </w:rPr>
        <w:t>121</w:t>
      </w:r>
      <w:r>
        <w:rPr>
          <w:noProof/>
        </w:rPr>
        <w:fldChar w:fldCharType="end"/>
      </w:r>
    </w:p>
    <w:p w14:paraId="026FF0C2" w14:textId="41B1F39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_Toc171585912 \h </w:instrText>
      </w:r>
      <w:r>
        <w:rPr>
          <w:noProof/>
        </w:rPr>
      </w:r>
      <w:r>
        <w:rPr>
          <w:noProof/>
        </w:rPr>
        <w:fldChar w:fldCharType="separate"/>
      </w:r>
      <w:r>
        <w:rPr>
          <w:noProof/>
        </w:rPr>
        <w:t>122</w:t>
      </w:r>
      <w:r>
        <w:rPr>
          <w:noProof/>
        </w:rPr>
        <w:fldChar w:fldCharType="end"/>
      </w:r>
    </w:p>
    <w:p w14:paraId="1B73E2EC" w14:textId="2CFEFE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_Toc171585913 \h </w:instrText>
      </w:r>
      <w:r>
        <w:rPr>
          <w:noProof/>
        </w:rPr>
      </w:r>
      <w:r>
        <w:rPr>
          <w:noProof/>
        </w:rPr>
        <w:fldChar w:fldCharType="separate"/>
      </w:r>
      <w:r>
        <w:rPr>
          <w:noProof/>
        </w:rPr>
        <w:t>122</w:t>
      </w:r>
      <w:r>
        <w:rPr>
          <w:noProof/>
        </w:rPr>
        <w:fldChar w:fldCharType="end"/>
      </w:r>
    </w:p>
    <w:p w14:paraId="47D5442A" w14:textId="1D4FF8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_Toc171585914 \h </w:instrText>
      </w:r>
      <w:r>
        <w:rPr>
          <w:noProof/>
        </w:rPr>
      </w:r>
      <w:r>
        <w:rPr>
          <w:noProof/>
        </w:rPr>
        <w:fldChar w:fldCharType="separate"/>
      </w:r>
      <w:r>
        <w:rPr>
          <w:noProof/>
        </w:rPr>
        <w:t>122</w:t>
      </w:r>
      <w:r>
        <w:rPr>
          <w:noProof/>
        </w:rPr>
        <w:fldChar w:fldCharType="end"/>
      </w:r>
    </w:p>
    <w:p w14:paraId="5BA4D43A" w14:textId="51E053C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_Toc171585915 \h </w:instrText>
      </w:r>
      <w:r>
        <w:rPr>
          <w:noProof/>
        </w:rPr>
      </w:r>
      <w:r>
        <w:rPr>
          <w:noProof/>
        </w:rPr>
        <w:fldChar w:fldCharType="separate"/>
      </w:r>
      <w:r>
        <w:rPr>
          <w:noProof/>
        </w:rPr>
        <w:t>122</w:t>
      </w:r>
      <w:r>
        <w:rPr>
          <w:noProof/>
        </w:rPr>
        <w:fldChar w:fldCharType="end"/>
      </w:r>
    </w:p>
    <w:p w14:paraId="5D6E8E29" w14:textId="203AA0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_Toc171585916 \h </w:instrText>
      </w:r>
      <w:r>
        <w:rPr>
          <w:noProof/>
        </w:rPr>
      </w:r>
      <w:r>
        <w:rPr>
          <w:noProof/>
        </w:rPr>
        <w:fldChar w:fldCharType="separate"/>
      </w:r>
      <w:r>
        <w:rPr>
          <w:noProof/>
        </w:rPr>
        <w:t>123</w:t>
      </w:r>
      <w:r>
        <w:rPr>
          <w:noProof/>
        </w:rPr>
        <w:fldChar w:fldCharType="end"/>
      </w:r>
    </w:p>
    <w:p w14:paraId="7550939B" w14:textId="59C44A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_Toc171585917 \h </w:instrText>
      </w:r>
      <w:r>
        <w:rPr>
          <w:noProof/>
        </w:rPr>
      </w:r>
      <w:r>
        <w:rPr>
          <w:noProof/>
        </w:rPr>
        <w:fldChar w:fldCharType="separate"/>
      </w:r>
      <w:r>
        <w:rPr>
          <w:noProof/>
        </w:rPr>
        <w:t>123</w:t>
      </w:r>
      <w:r>
        <w:rPr>
          <w:noProof/>
        </w:rPr>
        <w:fldChar w:fldCharType="end"/>
      </w:r>
    </w:p>
    <w:p w14:paraId="2F3BA3E9" w14:textId="63DD8FF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_Toc171585918 \h </w:instrText>
      </w:r>
      <w:r>
        <w:rPr>
          <w:noProof/>
        </w:rPr>
      </w:r>
      <w:r>
        <w:rPr>
          <w:noProof/>
        </w:rPr>
        <w:fldChar w:fldCharType="separate"/>
      </w:r>
      <w:r>
        <w:rPr>
          <w:noProof/>
        </w:rPr>
        <w:t>124</w:t>
      </w:r>
      <w:r>
        <w:rPr>
          <w:noProof/>
        </w:rPr>
        <w:fldChar w:fldCharType="end"/>
      </w:r>
    </w:p>
    <w:p w14:paraId="1E0BEC33" w14:textId="2B1B4F6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_Toc171585919 \h </w:instrText>
      </w:r>
      <w:r>
        <w:rPr>
          <w:noProof/>
        </w:rPr>
      </w:r>
      <w:r>
        <w:rPr>
          <w:noProof/>
        </w:rPr>
        <w:fldChar w:fldCharType="separate"/>
      </w:r>
      <w:r>
        <w:rPr>
          <w:noProof/>
        </w:rPr>
        <w:t>124</w:t>
      </w:r>
      <w:r>
        <w:rPr>
          <w:noProof/>
        </w:rPr>
        <w:fldChar w:fldCharType="end"/>
      </w:r>
    </w:p>
    <w:p w14:paraId="4A71301A" w14:textId="55D089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_Toc171585920 \h </w:instrText>
      </w:r>
      <w:r>
        <w:rPr>
          <w:noProof/>
        </w:rPr>
      </w:r>
      <w:r>
        <w:rPr>
          <w:noProof/>
        </w:rPr>
        <w:fldChar w:fldCharType="separate"/>
      </w:r>
      <w:r>
        <w:rPr>
          <w:noProof/>
        </w:rPr>
        <w:t>125</w:t>
      </w:r>
      <w:r>
        <w:rPr>
          <w:noProof/>
        </w:rPr>
        <w:fldChar w:fldCharType="end"/>
      </w:r>
    </w:p>
    <w:p w14:paraId="734F2B89" w14:textId="6AAE715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_Toc171585921 \h </w:instrText>
      </w:r>
      <w:r>
        <w:rPr>
          <w:noProof/>
        </w:rPr>
      </w:r>
      <w:r>
        <w:rPr>
          <w:noProof/>
        </w:rPr>
        <w:fldChar w:fldCharType="separate"/>
      </w:r>
      <w:r>
        <w:rPr>
          <w:noProof/>
        </w:rPr>
        <w:t>126</w:t>
      </w:r>
      <w:r>
        <w:rPr>
          <w:noProof/>
        </w:rPr>
        <w:fldChar w:fldCharType="end"/>
      </w:r>
    </w:p>
    <w:p w14:paraId="3F461BA8" w14:textId="420448F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_Toc171585922 \h </w:instrText>
      </w:r>
      <w:r>
        <w:rPr>
          <w:noProof/>
        </w:rPr>
      </w:r>
      <w:r>
        <w:rPr>
          <w:noProof/>
        </w:rPr>
        <w:fldChar w:fldCharType="separate"/>
      </w:r>
      <w:r>
        <w:rPr>
          <w:noProof/>
        </w:rPr>
        <w:t>126</w:t>
      </w:r>
      <w:r>
        <w:rPr>
          <w:noProof/>
        </w:rPr>
        <w:fldChar w:fldCharType="end"/>
      </w:r>
    </w:p>
    <w:p w14:paraId="7F9FE3A7" w14:textId="42859D0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_Toc171585923 \h </w:instrText>
      </w:r>
      <w:r>
        <w:rPr>
          <w:noProof/>
        </w:rPr>
      </w:r>
      <w:r>
        <w:rPr>
          <w:noProof/>
        </w:rPr>
        <w:fldChar w:fldCharType="separate"/>
      </w:r>
      <w:r>
        <w:rPr>
          <w:noProof/>
        </w:rPr>
        <w:t>126</w:t>
      </w:r>
      <w:r>
        <w:rPr>
          <w:noProof/>
        </w:rPr>
        <w:fldChar w:fldCharType="end"/>
      </w:r>
    </w:p>
    <w:p w14:paraId="33ED85E4" w14:textId="62C175D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_Toc171585924 \h </w:instrText>
      </w:r>
      <w:r>
        <w:rPr>
          <w:noProof/>
        </w:rPr>
      </w:r>
      <w:r>
        <w:rPr>
          <w:noProof/>
        </w:rPr>
        <w:fldChar w:fldCharType="separate"/>
      </w:r>
      <w:r>
        <w:rPr>
          <w:noProof/>
        </w:rPr>
        <w:t>126</w:t>
      </w:r>
      <w:r>
        <w:rPr>
          <w:noProof/>
        </w:rPr>
        <w:fldChar w:fldCharType="end"/>
      </w:r>
    </w:p>
    <w:p w14:paraId="3A3637FF" w14:textId="2249D87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_Toc171585925 \h </w:instrText>
      </w:r>
      <w:r>
        <w:rPr>
          <w:noProof/>
        </w:rPr>
      </w:r>
      <w:r>
        <w:rPr>
          <w:noProof/>
        </w:rPr>
        <w:fldChar w:fldCharType="separate"/>
      </w:r>
      <w:r>
        <w:rPr>
          <w:noProof/>
        </w:rPr>
        <w:t>127</w:t>
      </w:r>
      <w:r>
        <w:rPr>
          <w:noProof/>
        </w:rPr>
        <w:fldChar w:fldCharType="end"/>
      </w:r>
    </w:p>
    <w:p w14:paraId="4D0F0601" w14:textId="79E5267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_Toc171585926 \h </w:instrText>
      </w:r>
      <w:r>
        <w:rPr>
          <w:noProof/>
        </w:rPr>
      </w:r>
      <w:r>
        <w:rPr>
          <w:noProof/>
        </w:rPr>
        <w:fldChar w:fldCharType="separate"/>
      </w:r>
      <w:r>
        <w:rPr>
          <w:noProof/>
        </w:rPr>
        <w:t>127</w:t>
      </w:r>
      <w:r>
        <w:rPr>
          <w:noProof/>
        </w:rPr>
        <w:fldChar w:fldCharType="end"/>
      </w:r>
    </w:p>
    <w:p w14:paraId="5466426F" w14:textId="5142B0C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6.5.3.4.2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_Toc171585927 \h </w:instrText>
      </w:r>
      <w:r>
        <w:rPr>
          <w:noProof/>
        </w:rPr>
      </w:r>
      <w:r>
        <w:rPr>
          <w:noProof/>
        </w:rPr>
        <w:fldChar w:fldCharType="separate"/>
      </w:r>
      <w:r>
        <w:rPr>
          <w:noProof/>
        </w:rPr>
        <w:t>127</w:t>
      </w:r>
      <w:r>
        <w:rPr>
          <w:noProof/>
        </w:rPr>
        <w:fldChar w:fldCharType="end"/>
      </w:r>
    </w:p>
    <w:p w14:paraId="720F6FA4" w14:textId="33D61AA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_Toc171585928 \h </w:instrText>
      </w:r>
      <w:r>
        <w:rPr>
          <w:noProof/>
        </w:rPr>
      </w:r>
      <w:r>
        <w:rPr>
          <w:noProof/>
        </w:rPr>
        <w:fldChar w:fldCharType="separate"/>
      </w:r>
      <w:r>
        <w:rPr>
          <w:noProof/>
        </w:rPr>
        <w:t>127</w:t>
      </w:r>
      <w:r>
        <w:rPr>
          <w:noProof/>
        </w:rPr>
        <w:fldChar w:fldCharType="end"/>
      </w:r>
    </w:p>
    <w:p w14:paraId="553AE62E" w14:textId="35E6DB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_Toc171585929 \h </w:instrText>
      </w:r>
      <w:r>
        <w:rPr>
          <w:noProof/>
        </w:rPr>
      </w:r>
      <w:r>
        <w:rPr>
          <w:noProof/>
        </w:rPr>
        <w:fldChar w:fldCharType="separate"/>
      </w:r>
      <w:r>
        <w:rPr>
          <w:noProof/>
        </w:rPr>
        <w:t>127</w:t>
      </w:r>
      <w:r>
        <w:rPr>
          <w:noProof/>
        </w:rPr>
        <w:fldChar w:fldCharType="end"/>
      </w:r>
    </w:p>
    <w:p w14:paraId="4F9D5970" w14:textId="5D5EAB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_Toc171585930 \h </w:instrText>
      </w:r>
      <w:r>
        <w:rPr>
          <w:noProof/>
        </w:rPr>
      </w:r>
      <w:r>
        <w:rPr>
          <w:noProof/>
        </w:rPr>
        <w:fldChar w:fldCharType="separate"/>
      </w:r>
      <w:r>
        <w:rPr>
          <w:noProof/>
        </w:rPr>
        <w:t>128</w:t>
      </w:r>
      <w:r>
        <w:rPr>
          <w:noProof/>
        </w:rPr>
        <w:fldChar w:fldCharType="end"/>
      </w:r>
    </w:p>
    <w:p w14:paraId="627CF8A6" w14:textId="000EBD8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_Toc171585931 \h </w:instrText>
      </w:r>
      <w:r>
        <w:rPr>
          <w:noProof/>
        </w:rPr>
      </w:r>
      <w:r>
        <w:rPr>
          <w:noProof/>
        </w:rPr>
        <w:fldChar w:fldCharType="separate"/>
      </w:r>
      <w:r>
        <w:rPr>
          <w:noProof/>
        </w:rPr>
        <w:t>129</w:t>
      </w:r>
      <w:r>
        <w:rPr>
          <w:noProof/>
        </w:rPr>
        <w:fldChar w:fldCharType="end"/>
      </w:r>
    </w:p>
    <w:p w14:paraId="6F5BE5C6" w14:textId="60135D5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_Toc171585932 \h </w:instrText>
      </w:r>
      <w:r>
        <w:rPr>
          <w:noProof/>
        </w:rPr>
      </w:r>
      <w:r>
        <w:rPr>
          <w:noProof/>
        </w:rPr>
        <w:fldChar w:fldCharType="separate"/>
      </w:r>
      <w:r>
        <w:rPr>
          <w:noProof/>
        </w:rPr>
        <w:t>129</w:t>
      </w:r>
      <w:r>
        <w:rPr>
          <w:noProof/>
        </w:rPr>
        <w:fldChar w:fldCharType="end"/>
      </w:r>
    </w:p>
    <w:p w14:paraId="338AC53B" w14:textId="684C750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The MCData client</w:t>
      </w:r>
      <w:r>
        <w:rPr>
          <w:noProof/>
        </w:rPr>
        <w:tab/>
      </w:r>
      <w:r>
        <w:rPr>
          <w:noProof/>
        </w:rPr>
        <w:fldChar w:fldCharType="begin" w:fldLock="1"/>
      </w:r>
      <w:r>
        <w:rPr>
          <w:noProof/>
        </w:rPr>
        <w:instrText xml:space="preserve"> PAGEREF _Toc171585933 \h </w:instrText>
      </w:r>
      <w:r>
        <w:rPr>
          <w:noProof/>
        </w:rPr>
      </w:r>
      <w:r>
        <w:rPr>
          <w:noProof/>
        </w:rPr>
        <w:fldChar w:fldCharType="separate"/>
      </w:r>
      <w:r>
        <w:rPr>
          <w:noProof/>
        </w:rPr>
        <w:t>129</w:t>
      </w:r>
      <w:r>
        <w:rPr>
          <w:noProof/>
        </w:rPr>
        <w:fldChar w:fldCharType="end"/>
      </w:r>
    </w:p>
    <w:p w14:paraId="6DBD3C47" w14:textId="07F7A82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_Toc171585934 \h </w:instrText>
      </w:r>
      <w:r>
        <w:rPr>
          <w:noProof/>
        </w:rPr>
      </w:r>
      <w:r>
        <w:rPr>
          <w:noProof/>
        </w:rPr>
        <w:fldChar w:fldCharType="separate"/>
      </w:r>
      <w:r>
        <w:rPr>
          <w:noProof/>
        </w:rPr>
        <w:t>129</w:t>
      </w:r>
      <w:r>
        <w:rPr>
          <w:noProof/>
        </w:rPr>
        <w:fldChar w:fldCharType="end"/>
      </w:r>
    </w:p>
    <w:p w14:paraId="0FBE5373" w14:textId="1292783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_Toc171585935 \h </w:instrText>
      </w:r>
      <w:r>
        <w:rPr>
          <w:noProof/>
        </w:rPr>
      </w:r>
      <w:r>
        <w:rPr>
          <w:noProof/>
        </w:rPr>
        <w:fldChar w:fldCharType="separate"/>
      </w:r>
      <w:r>
        <w:rPr>
          <w:noProof/>
        </w:rPr>
        <w:t>129</w:t>
      </w:r>
      <w:r>
        <w:rPr>
          <w:noProof/>
        </w:rPr>
        <w:fldChar w:fldCharType="end"/>
      </w:r>
    </w:p>
    <w:p w14:paraId="13942CBC" w14:textId="575D3AB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_Toc171585936 \h </w:instrText>
      </w:r>
      <w:r>
        <w:rPr>
          <w:noProof/>
        </w:rPr>
      </w:r>
      <w:r>
        <w:rPr>
          <w:noProof/>
        </w:rPr>
        <w:fldChar w:fldCharType="separate"/>
      </w:r>
      <w:r>
        <w:rPr>
          <w:noProof/>
        </w:rPr>
        <w:t>130</w:t>
      </w:r>
      <w:r>
        <w:rPr>
          <w:noProof/>
        </w:rPr>
        <w:fldChar w:fldCharType="end"/>
      </w:r>
    </w:p>
    <w:p w14:paraId="3684E67D" w14:textId="477BA2C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_Toc171585937 \h </w:instrText>
      </w:r>
      <w:r>
        <w:rPr>
          <w:noProof/>
        </w:rPr>
      </w:r>
      <w:r>
        <w:rPr>
          <w:noProof/>
        </w:rPr>
        <w:fldChar w:fldCharType="separate"/>
      </w:r>
      <w:r>
        <w:rPr>
          <w:noProof/>
        </w:rPr>
        <w:t>130</w:t>
      </w:r>
      <w:r>
        <w:rPr>
          <w:noProof/>
        </w:rPr>
        <w:fldChar w:fldCharType="end"/>
      </w:r>
    </w:p>
    <w:p w14:paraId="238B1A1C" w14:textId="207453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 xml:space="preserve">Retrieve the stored file </w:t>
      </w:r>
      <w:r w:rsidRPr="004F50CC">
        <w:rPr>
          <w:rFonts w:eastAsia="SimSun"/>
          <w:noProof/>
        </w:rPr>
        <w:t>procedure</w:t>
      </w:r>
      <w:r>
        <w:rPr>
          <w:noProof/>
        </w:rPr>
        <w:tab/>
      </w:r>
      <w:r>
        <w:rPr>
          <w:noProof/>
        </w:rPr>
        <w:fldChar w:fldCharType="begin" w:fldLock="1"/>
      </w:r>
      <w:r>
        <w:rPr>
          <w:noProof/>
        </w:rPr>
        <w:instrText xml:space="preserve"> PAGEREF _Toc171585938 \h </w:instrText>
      </w:r>
      <w:r>
        <w:rPr>
          <w:noProof/>
        </w:rPr>
      </w:r>
      <w:r>
        <w:rPr>
          <w:noProof/>
        </w:rPr>
        <w:fldChar w:fldCharType="separate"/>
      </w:r>
      <w:r>
        <w:rPr>
          <w:noProof/>
        </w:rPr>
        <w:t>130</w:t>
      </w:r>
      <w:r>
        <w:rPr>
          <w:noProof/>
        </w:rPr>
        <w:fldChar w:fldCharType="end"/>
      </w:r>
    </w:p>
    <w:p w14:paraId="2A756FB4" w14:textId="60B7D43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client procedures</w:t>
      </w:r>
      <w:r>
        <w:rPr>
          <w:noProof/>
        </w:rPr>
        <w:tab/>
      </w:r>
      <w:r>
        <w:rPr>
          <w:noProof/>
        </w:rPr>
        <w:fldChar w:fldCharType="begin" w:fldLock="1"/>
      </w:r>
      <w:r>
        <w:rPr>
          <w:noProof/>
        </w:rPr>
        <w:instrText xml:space="preserve"> PAGEREF _Toc171585939 \h </w:instrText>
      </w:r>
      <w:r>
        <w:rPr>
          <w:noProof/>
        </w:rPr>
      </w:r>
      <w:r>
        <w:rPr>
          <w:noProof/>
        </w:rPr>
        <w:fldChar w:fldCharType="separate"/>
      </w:r>
      <w:r>
        <w:rPr>
          <w:noProof/>
        </w:rPr>
        <w:t>130</w:t>
      </w:r>
      <w:r>
        <w:rPr>
          <w:noProof/>
        </w:rPr>
        <w:fldChar w:fldCharType="end"/>
      </w:r>
    </w:p>
    <w:p w14:paraId="764B0376" w14:textId="3848CC4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server procedures</w:t>
      </w:r>
      <w:r>
        <w:rPr>
          <w:noProof/>
        </w:rPr>
        <w:tab/>
      </w:r>
      <w:r>
        <w:rPr>
          <w:noProof/>
        </w:rPr>
        <w:fldChar w:fldCharType="begin" w:fldLock="1"/>
      </w:r>
      <w:r>
        <w:rPr>
          <w:noProof/>
        </w:rPr>
        <w:instrText xml:space="preserve"> PAGEREF _Toc171585940 \h </w:instrText>
      </w:r>
      <w:r>
        <w:rPr>
          <w:noProof/>
        </w:rPr>
      </w:r>
      <w:r>
        <w:rPr>
          <w:noProof/>
        </w:rPr>
        <w:fldChar w:fldCharType="separate"/>
      </w:r>
      <w:r>
        <w:rPr>
          <w:noProof/>
        </w:rPr>
        <w:t>130</w:t>
      </w:r>
      <w:r>
        <w:rPr>
          <w:noProof/>
        </w:rPr>
        <w:fldChar w:fldCharType="end"/>
      </w:r>
    </w:p>
    <w:p w14:paraId="36D0B31D" w14:textId="6B3715B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 xml:space="preserve">Verify the stored file availability </w:t>
      </w:r>
      <w:r w:rsidRPr="004F50CC">
        <w:rPr>
          <w:rFonts w:eastAsia="SimSun"/>
          <w:noProof/>
        </w:rPr>
        <w:t>procedure</w:t>
      </w:r>
      <w:r>
        <w:rPr>
          <w:noProof/>
        </w:rPr>
        <w:tab/>
      </w:r>
      <w:r>
        <w:rPr>
          <w:noProof/>
        </w:rPr>
        <w:fldChar w:fldCharType="begin" w:fldLock="1"/>
      </w:r>
      <w:r>
        <w:rPr>
          <w:noProof/>
        </w:rPr>
        <w:instrText xml:space="preserve"> PAGEREF _Toc171585941 \h </w:instrText>
      </w:r>
      <w:r>
        <w:rPr>
          <w:noProof/>
        </w:rPr>
      </w:r>
      <w:r>
        <w:rPr>
          <w:noProof/>
        </w:rPr>
        <w:fldChar w:fldCharType="separate"/>
      </w:r>
      <w:r>
        <w:rPr>
          <w:noProof/>
        </w:rPr>
        <w:t>131</w:t>
      </w:r>
      <w:r>
        <w:rPr>
          <w:noProof/>
        </w:rPr>
        <w:fldChar w:fldCharType="end"/>
      </w:r>
    </w:p>
    <w:p w14:paraId="7F743314" w14:textId="563A0E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client procedures</w:t>
      </w:r>
      <w:r>
        <w:rPr>
          <w:noProof/>
        </w:rPr>
        <w:tab/>
      </w:r>
      <w:r>
        <w:rPr>
          <w:noProof/>
        </w:rPr>
        <w:fldChar w:fldCharType="begin" w:fldLock="1"/>
      </w:r>
      <w:r>
        <w:rPr>
          <w:noProof/>
        </w:rPr>
        <w:instrText xml:space="preserve"> PAGEREF _Toc171585942 \h </w:instrText>
      </w:r>
      <w:r>
        <w:rPr>
          <w:noProof/>
        </w:rPr>
      </w:r>
      <w:r>
        <w:rPr>
          <w:noProof/>
        </w:rPr>
        <w:fldChar w:fldCharType="separate"/>
      </w:r>
      <w:r>
        <w:rPr>
          <w:noProof/>
        </w:rPr>
        <w:t>131</w:t>
      </w:r>
      <w:r>
        <w:rPr>
          <w:noProof/>
        </w:rPr>
        <w:fldChar w:fldCharType="end"/>
      </w:r>
    </w:p>
    <w:p w14:paraId="27D87469" w14:textId="7CD261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 server procedures</w:t>
      </w:r>
      <w:r>
        <w:rPr>
          <w:noProof/>
        </w:rPr>
        <w:tab/>
      </w:r>
      <w:r>
        <w:rPr>
          <w:noProof/>
        </w:rPr>
        <w:fldChar w:fldCharType="begin" w:fldLock="1"/>
      </w:r>
      <w:r>
        <w:rPr>
          <w:noProof/>
        </w:rPr>
        <w:instrText xml:space="preserve"> PAGEREF _Toc171585943 \h </w:instrText>
      </w:r>
      <w:r>
        <w:rPr>
          <w:noProof/>
        </w:rPr>
      </w:r>
      <w:r>
        <w:rPr>
          <w:noProof/>
        </w:rPr>
        <w:fldChar w:fldCharType="separate"/>
      </w:r>
      <w:r>
        <w:rPr>
          <w:noProof/>
        </w:rPr>
        <w:t>131</w:t>
      </w:r>
      <w:r>
        <w:rPr>
          <w:noProof/>
        </w:rPr>
        <w:fldChar w:fldCharType="end"/>
      </w:r>
    </w:p>
    <w:p w14:paraId="35F6BA95" w14:textId="04B8AF6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Procedures at the MCData gateway</w:t>
      </w:r>
      <w:r>
        <w:rPr>
          <w:noProof/>
        </w:rPr>
        <w:tab/>
      </w:r>
      <w:r>
        <w:rPr>
          <w:noProof/>
        </w:rPr>
        <w:fldChar w:fldCharType="begin" w:fldLock="1"/>
      </w:r>
      <w:r>
        <w:rPr>
          <w:noProof/>
        </w:rPr>
        <w:instrText xml:space="preserve"> PAGEREF _Toc171585944 \h </w:instrText>
      </w:r>
      <w:r>
        <w:rPr>
          <w:noProof/>
        </w:rPr>
      </w:r>
      <w:r>
        <w:rPr>
          <w:noProof/>
        </w:rPr>
        <w:fldChar w:fldCharType="separate"/>
      </w:r>
      <w:r>
        <w:rPr>
          <w:noProof/>
        </w:rPr>
        <w:t>131</w:t>
      </w:r>
      <w:r>
        <w:rPr>
          <w:noProof/>
        </w:rPr>
        <w:fldChar w:fldCharType="end"/>
      </w:r>
    </w:p>
    <w:p w14:paraId="5560C92F" w14:textId="7F75C0D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_Toc171585945 \h </w:instrText>
      </w:r>
      <w:r>
        <w:rPr>
          <w:noProof/>
        </w:rPr>
      </w:r>
      <w:r>
        <w:rPr>
          <w:noProof/>
        </w:rPr>
        <w:fldChar w:fldCharType="separate"/>
      </w:r>
      <w:r>
        <w:rPr>
          <w:noProof/>
        </w:rPr>
        <w:t>131</w:t>
      </w:r>
      <w:r>
        <w:rPr>
          <w:noProof/>
        </w:rPr>
        <w:fldChar w:fldCharType="end"/>
      </w:r>
    </w:p>
    <w:p w14:paraId="7D12EEDB" w14:textId="7180BC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MCData gateway server acting as an exit point from an MCData system</w:t>
      </w:r>
      <w:r>
        <w:rPr>
          <w:noProof/>
        </w:rPr>
        <w:tab/>
      </w:r>
      <w:r>
        <w:rPr>
          <w:noProof/>
        </w:rPr>
        <w:fldChar w:fldCharType="begin" w:fldLock="1"/>
      </w:r>
      <w:r>
        <w:rPr>
          <w:noProof/>
        </w:rPr>
        <w:instrText xml:space="preserve"> PAGEREF _Toc171585946 \h </w:instrText>
      </w:r>
      <w:r>
        <w:rPr>
          <w:noProof/>
        </w:rPr>
      </w:r>
      <w:r>
        <w:rPr>
          <w:noProof/>
        </w:rPr>
        <w:fldChar w:fldCharType="separate"/>
      </w:r>
      <w:r>
        <w:rPr>
          <w:noProof/>
        </w:rPr>
        <w:t>132</w:t>
      </w:r>
      <w:r>
        <w:rPr>
          <w:noProof/>
        </w:rPr>
        <w:fldChar w:fldCharType="end"/>
      </w:r>
    </w:p>
    <w:p w14:paraId="5A623F25" w14:textId="49B59C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MCData gateway server acting as an entry point in an MCData system</w:t>
      </w:r>
      <w:r>
        <w:rPr>
          <w:noProof/>
        </w:rPr>
        <w:tab/>
      </w:r>
      <w:r>
        <w:rPr>
          <w:noProof/>
        </w:rPr>
        <w:fldChar w:fldCharType="begin" w:fldLock="1"/>
      </w:r>
      <w:r>
        <w:rPr>
          <w:noProof/>
        </w:rPr>
        <w:instrText xml:space="preserve"> PAGEREF _Toc171585947 \h </w:instrText>
      </w:r>
      <w:r>
        <w:rPr>
          <w:noProof/>
        </w:rPr>
      </w:r>
      <w:r>
        <w:rPr>
          <w:noProof/>
        </w:rPr>
        <w:fldChar w:fldCharType="separate"/>
      </w:r>
      <w:r>
        <w:rPr>
          <w:noProof/>
        </w:rPr>
        <w:t>132</w:t>
      </w:r>
      <w:r>
        <w:rPr>
          <w:noProof/>
        </w:rPr>
        <w:fldChar w:fldCharType="end"/>
      </w:r>
    </w:p>
    <w:p w14:paraId="061D4463" w14:textId="04B0FA6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Local policies enforcement</w:t>
      </w:r>
      <w:r>
        <w:rPr>
          <w:noProof/>
        </w:rPr>
        <w:tab/>
      </w:r>
      <w:r>
        <w:rPr>
          <w:noProof/>
        </w:rPr>
        <w:fldChar w:fldCharType="begin" w:fldLock="1"/>
      </w:r>
      <w:r>
        <w:rPr>
          <w:noProof/>
        </w:rPr>
        <w:instrText xml:space="preserve"> PAGEREF _Toc171585948 \h </w:instrText>
      </w:r>
      <w:r>
        <w:rPr>
          <w:noProof/>
        </w:rPr>
      </w:r>
      <w:r>
        <w:rPr>
          <w:noProof/>
        </w:rPr>
        <w:fldChar w:fldCharType="separate"/>
      </w:r>
      <w:r>
        <w:rPr>
          <w:noProof/>
        </w:rPr>
        <w:t>132</w:t>
      </w:r>
      <w:r>
        <w:rPr>
          <w:noProof/>
        </w:rPr>
        <w:fldChar w:fldCharType="end"/>
      </w:r>
    </w:p>
    <w:p w14:paraId="2BD54A8E" w14:textId="011DBAD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_Toc171585949 \h </w:instrText>
      </w:r>
      <w:r>
        <w:rPr>
          <w:noProof/>
        </w:rPr>
      </w:r>
      <w:r>
        <w:rPr>
          <w:noProof/>
        </w:rPr>
        <w:fldChar w:fldCharType="separate"/>
      </w:r>
      <w:r>
        <w:rPr>
          <w:noProof/>
        </w:rPr>
        <w:t>133</w:t>
      </w:r>
      <w:r>
        <w:rPr>
          <w:noProof/>
        </w:rPr>
        <w:fldChar w:fldCharType="end"/>
      </w:r>
    </w:p>
    <w:p w14:paraId="3099F318" w14:textId="3693375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_Toc171585950 \h </w:instrText>
      </w:r>
      <w:r>
        <w:rPr>
          <w:noProof/>
        </w:rPr>
      </w:r>
      <w:r>
        <w:rPr>
          <w:noProof/>
        </w:rPr>
        <w:fldChar w:fldCharType="separate"/>
      </w:r>
      <w:r>
        <w:rPr>
          <w:noProof/>
        </w:rPr>
        <w:t>133</w:t>
      </w:r>
      <w:r>
        <w:rPr>
          <w:noProof/>
        </w:rPr>
        <w:fldChar w:fldCharType="end"/>
      </w:r>
    </w:p>
    <w:p w14:paraId="1D0F9A77" w14:textId="3989FA9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_Toc171585951 \h </w:instrText>
      </w:r>
      <w:r>
        <w:rPr>
          <w:noProof/>
        </w:rPr>
      </w:r>
      <w:r>
        <w:rPr>
          <w:noProof/>
        </w:rPr>
        <w:fldChar w:fldCharType="separate"/>
      </w:r>
      <w:r>
        <w:rPr>
          <w:noProof/>
        </w:rPr>
        <w:t>133</w:t>
      </w:r>
      <w:r>
        <w:rPr>
          <w:noProof/>
        </w:rPr>
        <w:fldChar w:fldCharType="end"/>
      </w:r>
    </w:p>
    <w:p w14:paraId="7AA58A4A" w14:textId="3CF9560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_Toc171585952 \h </w:instrText>
      </w:r>
      <w:r>
        <w:rPr>
          <w:noProof/>
        </w:rPr>
      </w:r>
      <w:r>
        <w:rPr>
          <w:noProof/>
        </w:rPr>
        <w:fldChar w:fldCharType="separate"/>
      </w:r>
      <w:r>
        <w:rPr>
          <w:noProof/>
        </w:rPr>
        <w:t>133</w:t>
      </w:r>
      <w:r>
        <w:rPr>
          <w:noProof/>
        </w:rPr>
        <w:fldChar w:fldCharType="end"/>
      </w:r>
    </w:p>
    <w:p w14:paraId="3BB72887" w14:textId="2312F76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_Toc171585953 \h </w:instrText>
      </w:r>
      <w:r>
        <w:rPr>
          <w:noProof/>
        </w:rPr>
      </w:r>
      <w:r>
        <w:rPr>
          <w:noProof/>
        </w:rPr>
        <w:fldChar w:fldCharType="separate"/>
      </w:r>
      <w:r>
        <w:rPr>
          <w:noProof/>
        </w:rPr>
        <w:t>135</w:t>
      </w:r>
      <w:r>
        <w:rPr>
          <w:noProof/>
        </w:rPr>
        <w:fldChar w:fldCharType="end"/>
      </w:r>
    </w:p>
    <w:p w14:paraId="7C9A8F64" w14:textId="1070F7E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_Toc171585954 \h </w:instrText>
      </w:r>
      <w:r>
        <w:rPr>
          <w:noProof/>
        </w:rPr>
      </w:r>
      <w:r>
        <w:rPr>
          <w:noProof/>
        </w:rPr>
        <w:fldChar w:fldCharType="separate"/>
      </w:r>
      <w:r>
        <w:rPr>
          <w:noProof/>
        </w:rPr>
        <w:t>135</w:t>
      </w:r>
      <w:r>
        <w:rPr>
          <w:noProof/>
        </w:rPr>
        <w:fldChar w:fldCharType="end"/>
      </w:r>
    </w:p>
    <w:p w14:paraId="507BF30D" w14:textId="41D05AA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_Toc171585955 \h </w:instrText>
      </w:r>
      <w:r>
        <w:rPr>
          <w:noProof/>
        </w:rPr>
      </w:r>
      <w:r>
        <w:rPr>
          <w:noProof/>
        </w:rPr>
        <w:fldChar w:fldCharType="separate"/>
      </w:r>
      <w:r>
        <w:rPr>
          <w:noProof/>
        </w:rPr>
        <w:t>136</w:t>
      </w:r>
      <w:r>
        <w:rPr>
          <w:noProof/>
        </w:rPr>
        <w:fldChar w:fldCharType="end"/>
      </w:r>
    </w:p>
    <w:p w14:paraId="3E282026" w14:textId="0F60C96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_Toc171585956 \h </w:instrText>
      </w:r>
      <w:r>
        <w:rPr>
          <w:noProof/>
        </w:rPr>
      </w:r>
      <w:r>
        <w:rPr>
          <w:noProof/>
        </w:rPr>
        <w:fldChar w:fldCharType="separate"/>
      </w:r>
      <w:r>
        <w:rPr>
          <w:noProof/>
        </w:rPr>
        <w:t>137</w:t>
      </w:r>
      <w:r>
        <w:rPr>
          <w:noProof/>
        </w:rPr>
        <w:fldChar w:fldCharType="end"/>
      </w:r>
    </w:p>
    <w:p w14:paraId="24663742" w14:textId="07CB98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_Toc171585957 \h </w:instrText>
      </w:r>
      <w:r>
        <w:rPr>
          <w:noProof/>
        </w:rPr>
      </w:r>
      <w:r>
        <w:rPr>
          <w:noProof/>
        </w:rPr>
        <w:fldChar w:fldCharType="separate"/>
      </w:r>
      <w:r>
        <w:rPr>
          <w:noProof/>
        </w:rPr>
        <w:t>137</w:t>
      </w:r>
      <w:r>
        <w:rPr>
          <w:noProof/>
        </w:rPr>
        <w:fldChar w:fldCharType="end"/>
      </w:r>
    </w:p>
    <w:p w14:paraId="0062B692" w14:textId="69507CD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_Toc171585958 \h </w:instrText>
      </w:r>
      <w:r>
        <w:rPr>
          <w:noProof/>
        </w:rPr>
      </w:r>
      <w:r>
        <w:rPr>
          <w:noProof/>
        </w:rPr>
        <w:fldChar w:fldCharType="separate"/>
      </w:r>
      <w:r>
        <w:rPr>
          <w:noProof/>
        </w:rPr>
        <w:t>138</w:t>
      </w:r>
      <w:r>
        <w:rPr>
          <w:noProof/>
        </w:rPr>
        <w:fldChar w:fldCharType="end"/>
      </w:r>
    </w:p>
    <w:p w14:paraId="6602BF7A" w14:textId="6D5551E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_Toc171585959 \h </w:instrText>
      </w:r>
      <w:r>
        <w:rPr>
          <w:noProof/>
        </w:rPr>
      </w:r>
      <w:r>
        <w:rPr>
          <w:noProof/>
        </w:rPr>
        <w:fldChar w:fldCharType="separate"/>
      </w:r>
      <w:r>
        <w:rPr>
          <w:noProof/>
        </w:rPr>
        <w:t>139</w:t>
      </w:r>
      <w:r>
        <w:rPr>
          <w:noProof/>
        </w:rPr>
        <w:fldChar w:fldCharType="end"/>
      </w:r>
    </w:p>
    <w:p w14:paraId="12788D42" w14:textId="6CD8D5D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_Toc171585960 \h </w:instrText>
      </w:r>
      <w:r>
        <w:rPr>
          <w:noProof/>
        </w:rPr>
      </w:r>
      <w:r>
        <w:rPr>
          <w:noProof/>
        </w:rPr>
        <w:fldChar w:fldCharType="separate"/>
      </w:r>
      <w:r>
        <w:rPr>
          <w:noProof/>
        </w:rPr>
        <w:t>139</w:t>
      </w:r>
      <w:r>
        <w:rPr>
          <w:noProof/>
        </w:rPr>
        <w:fldChar w:fldCharType="end"/>
      </w:r>
    </w:p>
    <w:p w14:paraId="35CFC7FD" w14:textId="0CC5D74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_Toc171585961 \h </w:instrText>
      </w:r>
      <w:r>
        <w:rPr>
          <w:noProof/>
        </w:rPr>
      </w:r>
      <w:r>
        <w:rPr>
          <w:noProof/>
        </w:rPr>
        <w:fldChar w:fldCharType="separate"/>
      </w:r>
      <w:r>
        <w:rPr>
          <w:noProof/>
        </w:rPr>
        <w:t>139</w:t>
      </w:r>
      <w:r>
        <w:rPr>
          <w:noProof/>
        </w:rPr>
        <w:fldChar w:fldCharType="end"/>
      </w:r>
    </w:p>
    <w:p w14:paraId="7F37F26C" w14:textId="0FD1FB1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_Toc171585962 \h </w:instrText>
      </w:r>
      <w:r>
        <w:rPr>
          <w:noProof/>
        </w:rPr>
      </w:r>
      <w:r>
        <w:rPr>
          <w:noProof/>
        </w:rPr>
        <w:fldChar w:fldCharType="separate"/>
      </w:r>
      <w:r>
        <w:rPr>
          <w:noProof/>
        </w:rPr>
        <w:t>141</w:t>
      </w:r>
      <w:r>
        <w:rPr>
          <w:noProof/>
        </w:rPr>
        <w:fldChar w:fldCharType="end"/>
      </w:r>
    </w:p>
    <w:p w14:paraId="205C1E4F" w14:textId="6F395C8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_Toc171585963 \h </w:instrText>
      </w:r>
      <w:r>
        <w:rPr>
          <w:noProof/>
        </w:rPr>
      </w:r>
      <w:r>
        <w:rPr>
          <w:noProof/>
        </w:rPr>
        <w:fldChar w:fldCharType="separate"/>
      </w:r>
      <w:r>
        <w:rPr>
          <w:noProof/>
        </w:rPr>
        <w:t>142</w:t>
      </w:r>
      <w:r>
        <w:rPr>
          <w:noProof/>
        </w:rPr>
        <w:fldChar w:fldCharType="end"/>
      </w:r>
    </w:p>
    <w:p w14:paraId="090386F5" w14:textId="0B30D8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F50CC">
        <w:rPr>
          <w:noProof/>
          <w:lang w:val="en-US"/>
        </w:rPr>
        <w:t>I</w:t>
      </w:r>
      <w:r>
        <w:rPr>
          <w:noProof/>
        </w:rPr>
        <w:t xml:space="preserve">SH request for </w:t>
      </w:r>
      <w:r w:rsidRPr="004F50CC">
        <w:rPr>
          <w:noProof/>
          <w:lang w:val="en-US"/>
        </w:rPr>
        <w:t>MCData service</w:t>
      </w:r>
      <w:r>
        <w:rPr>
          <w:noProof/>
        </w:rPr>
        <w:t xml:space="preserve"> settings only</w:t>
      </w:r>
      <w:r>
        <w:rPr>
          <w:noProof/>
        </w:rPr>
        <w:tab/>
      </w:r>
      <w:r>
        <w:rPr>
          <w:noProof/>
        </w:rPr>
        <w:fldChar w:fldCharType="begin" w:fldLock="1"/>
      </w:r>
      <w:r>
        <w:rPr>
          <w:noProof/>
        </w:rPr>
        <w:instrText xml:space="preserve"> PAGEREF _Toc171585964 \h </w:instrText>
      </w:r>
      <w:r>
        <w:rPr>
          <w:noProof/>
        </w:rPr>
      </w:r>
      <w:r>
        <w:rPr>
          <w:noProof/>
        </w:rPr>
        <w:fldChar w:fldCharType="separate"/>
      </w:r>
      <w:r>
        <w:rPr>
          <w:noProof/>
        </w:rPr>
        <w:t>143</w:t>
      </w:r>
      <w:r>
        <w:rPr>
          <w:noProof/>
        </w:rPr>
        <w:fldChar w:fldCharType="end"/>
      </w:r>
    </w:p>
    <w:p w14:paraId="675D18B4" w14:textId="34DEB11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_Toc171585965 \h </w:instrText>
      </w:r>
      <w:r>
        <w:rPr>
          <w:noProof/>
        </w:rPr>
      </w:r>
      <w:r>
        <w:rPr>
          <w:noProof/>
        </w:rPr>
        <w:fldChar w:fldCharType="separate"/>
      </w:r>
      <w:r>
        <w:rPr>
          <w:noProof/>
        </w:rPr>
        <w:t>144</w:t>
      </w:r>
      <w:r>
        <w:rPr>
          <w:noProof/>
        </w:rPr>
        <w:fldChar w:fldCharType="end"/>
      </w:r>
    </w:p>
    <w:p w14:paraId="798997F7" w14:textId="40E11BE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F50C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_Toc171585966 \h </w:instrText>
      </w:r>
      <w:r>
        <w:rPr>
          <w:noProof/>
        </w:rPr>
      </w:r>
      <w:r>
        <w:rPr>
          <w:noProof/>
        </w:rPr>
        <w:fldChar w:fldCharType="separate"/>
      </w:r>
      <w:r>
        <w:rPr>
          <w:noProof/>
        </w:rPr>
        <w:t>145</w:t>
      </w:r>
      <w:r>
        <w:rPr>
          <w:noProof/>
        </w:rPr>
        <w:fldChar w:fldCharType="end"/>
      </w:r>
    </w:p>
    <w:p w14:paraId="2E97D21F" w14:textId="4D4C200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F50CC">
        <w:rPr>
          <w:noProof/>
          <w:lang w:val="en-US"/>
        </w:rPr>
        <w:t>MCData service</w:t>
      </w:r>
      <w:r>
        <w:rPr>
          <w:noProof/>
        </w:rPr>
        <w:t xml:space="preserve"> settings</w:t>
      </w:r>
      <w:r>
        <w:rPr>
          <w:noProof/>
        </w:rPr>
        <w:tab/>
      </w:r>
      <w:r>
        <w:rPr>
          <w:noProof/>
        </w:rPr>
        <w:fldChar w:fldCharType="begin" w:fldLock="1"/>
      </w:r>
      <w:r>
        <w:rPr>
          <w:noProof/>
        </w:rPr>
        <w:instrText xml:space="preserve"> PAGEREF _Toc171585967 \h </w:instrText>
      </w:r>
      <w:r>
        <w:rPr>
          <w:noProof/>
        </w:rPr>
      </w:r>
      <w:r>
        <w:rPr>
          <w:noProof/>
        </w:rPr>
        <w:fldChar w:fldCharType="separate"/>
      </w:r>
      <w:r>
        <w:rPr>
          <w:noProof/>
        </w:rPr>
        <w:t>145</w:t>
      </w:r>
      <w:r>
        <w:rPr>
          <w:noProof/>
        </w:rPr>
        <w:fldChar w:fldCharType="end"/>
      </w:r>
    </w:p>
    <w:p w14:paraId="1164BE9D" w14:textId="33CD4E3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F50CC">
        <w:rPr>
          <w:noProof/>
          <w:lang w:val="en-US"/>
        </w:rPr>
        <w:t>MCData service</w:t>
      </w:r>
      <w:r>
        <w:rPr>
          <w:noProof/>
        </w:rPr>
        <w:t xml:space="preserve"> settings</w:t>
      </w:r>
      <w:r>
        <w:rPr>
          <w:noProof/>
        </w:rPr>
        <w:tab/>
      </w:r>
      <w:r>
        <w:rPr>
          <w:noProof/>
        </w:rPr>
        <w:fldChar w:fldCharType="begin" w:fldLock="1"/>
      </w:r>
      <w:r>
        <w:rPr>
          <w:noProof/>
        </w:rPr>
        <w:instrText xml:space="preserve"> PAGEREF _Toc171585968 \h </w:instrText>
      </w:r>
      <w:r>
        <w:rPr>
          <w:noProof/>
        </w:rPr>
      </w:r>
      <w:r>
        <w:rPr>
          <w:noProof/>
        </w:rPr>
        <w:fldChar w:fldCharType="separate"/>
      </w:r>
      <w:r>
        <w:rPr>
          <w:noProof/>
        </w:rPr>
        <w:t>145</w:t>
      </w:r>
      <w:r>
        <w:rPr>
          <w:noProof/>
        </w:rPr>
        <w:fldChar w:fldCharType="end"/>
      </w:r>
    </w:p>
    <w:p w14:paraId="60F14E39" w14:textId="2ACAE0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_Toc171585969 \h </w:instrText>
      </w:r>
      <w:r>
        <w:rPr>
          <w:noProof/>
        </w:rPr>
      </w:r>
      <w:r>
        <w:rPr>
          <w:noProof/>
        </w:rPr>
        <w:fldChar w:fldCharType="separate"/>
      </w:r>
      <w:r>
        <w:rPr>
          <w:noProof/>
        </w:rPr>
        <w:t>145</w:t>
      </w:r>
      <w:r>
        <w:rPr>
          <w:noProof/>
        </w:rPr>
        <w:fldChar w:fldCharType="end"/>
      </w:r>
    </w:p>
    <w:p w14:paraId="2452BB99" w14:textId="07225686"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_Toc171585970 \h </w:instrText>
      </w:r>
      <w:r>
        <w:rPr>
          <w:noProof/>
        </w:rPr>
      </w:r>
      <w:r>
        <w:rPr>
          <w:noProof/>
        </w:rPr>
        <w:fldChar w:fldCharType="separate"/>
      </w:r>
      <w:r>
        <w:rPr>
          <w:noProof/>
        </w:rPr>
        <w:t>146</w:t>
      </w:r>
      <w:r>
        <w:rPr>
          <w:noProof/>
        </w:rPr>
        <w:fldChar w:fldCharType="end"/>
      </w:r>
    </w:p>
    <w:p w14:paraId="14F39CB9" w14:textId="44D3C8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_Toc171585971 \h </w:instrText>
      </w:r>
      <w:r>
        <w:rPr>
          <w:noProof/>
        </w:rPr>
      </w:r>
      <w:r>
        <w:rPr>
          <w:noProof/>
        </w:rPr>
        <w:fldChar w:fldCharType="separate"/>
      </w:r>
      <w:r>
        <w:rPr>
          <w:noProof/>
        </w:rPr>
        <w:t>146</w:t>
      </w:r>
      <w:r>
        <w:rPr>
          <w:noProof/>
        </w:rPr>
        <w:fldChar w:fldCharType="end"/>
      </w:r>
    </w:p>
    <w:p w14:paraId="60D02B43" w14:textId="13F729E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_Toc171585972 \h </w:instrText>
      </w:r>
      <w:r>
        <w:rPr>
          <w:noProof/>
        </w:rPr>
      </w:r>
      <w:r>
        <w:rPr>
          <w:noProof/>
        </w:rPr>
        <w:fldChar w:fldCharType="separate"/>
      </w:r>
      <w:r>
        <w:rPr>
          <w:noProof/>
        </w:rPr>
        <w:t>146</w:t>
      </w:r>
      <w:r>
        <w:rPr>
          <w:noProof/>
        </w:rPr>
        <w:fldChar w:fldCharType="end"/>
      </w:r>
    </w:p>
    <w:p w14:paraId="2D18A32D" w14:textId="6FC162C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_Toc171585973 \h </w:instrText>
      </w:r>
      <w:r>
        <w:rPr>
          <w:noProof/>
        </w:rPr>
      </w:r>
      <w:r>
        <w:rPr>
          <w:noProof/>
        </w:rPr>
        <w:fldChar w:fldCharType="separate"/>
      </w:r>
      <w:r>
        <w:rPr>
          <w:noProof/>
        </w:rPr>
        <w:t>146</w:t>
      </w:r>
      <w:r>
        <w:rPr>
          <w:noProof/>
        </w:rPr>
        <w:fldChar w:fldCharType="end"/>
      </w:r>
    </w:p>
    <w:p w14:paraId="2538B62A" w14:textId="0F58990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_Toc171585974 \h </w:instrText>
      </w:r>
      <w:r>
        <w:rPr>
          <w:noProof/>
        </w:rPr>
      </w:r>
      <w:r>
        <w:rPr>
          <w:noProof/>
        </w:rPr>
        <w:fldChar w:fldCharType="separate"/>
      </w:r>
      <w:r>
        <w:rPr>
          <w:noProof/>
        </w:rPr>
        <w:t>148</w:t>
      </w:r>
      <w:r>
        <w:rPr>
          <w:noProof/>
        </w:rPr>
        <w:fldChar w:fldCharType="end"/>
      </w:r>
    </w:p>
    <w:p w14:paraId="0BB1214F" w14:textId="1CAF811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_Toc171585975 \h </w:instrText>
      </w:r>
      <w:r>
        <w:rPr>
          <w:noProof/>
        </w:rPr>
      </w:r>
      <w:r>
        <w:rPr>
          <w:noProof/>
        </w:rPr>
        <w:fldChar w:fldCharType="separate"/>
      </w:r>
      <w:r>
        <w:rPr>
          <w:noProof/>
        </w:rPr>
        <w:t>148</w:t>
      </w:r>
      <w:r>
        <w:rPr>
          <w:noProof/>
        </w:rPr>
        <w:fldChar w:fldCharType="end"/>
      </w:r>
    </w:p>
    <w:p w14:paraId="25578215" w14:textId="783CEDC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_Toc171585976 \h </w:instrText>
      </w:r>
      <w:r>
        <w:rPr>
          <w:noProof/>
        </w:rPr>
      </w:r>
      <w:r>
        <w:rPr>
          <w:noProof/>
        </w:rPr>
        <w:fldChar w:fldCharType="separate"/>
      </w:r>
      <w:r>
        <w:rPr>
          <w:noProof/>
        </w:rPr>
        <w:t>148</w:t>
      </w:r>
      <w:r>
        <w:rPr>
          <w:noProof/>
        </w:rPr>
        <w:fldChar w:fldCharType="end"/>
      </w:r>
    </w:p>
    <w:p w14:paraId="292623D1" w14:textId="476E01E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_Toc171585977 \h </w:instrText>
      </w:r>
      <w:r>
        <w:rPr>
          <w:noProof/>
        </w:rPr>
      </w:r>
      <w:r>
        <w:rPr>
          <w:noProof/>
        </w:rPr>
        <w:fldChar w:fldCharType="separate"/>
      </w:r>
      <w:r>
        <w:rPr>
          <w:noProof/>
        </w:rPr>
        <w:t>148</w:t>
      </w:r>
      <w:r>
        <w:rPr>
          <w:noProof/>
        </w:rPr>
        <w:fldChar w:fldCharType="end"/>
      </w:r>
    </w:p>
    <w:p w14:paraId="3738C7A4" w14:textId="1FC187F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_Toc171585978 \h </w:instrText>
      </w:r>
      <w:r>
        <w:rPr>
          <w:noProof/>
        </w:rPr>
      </w:r>
      <w:r>
        <w:rPr>
          <w:noProof/>
        </w:rPr>
        <w:fldChar w:fldCharType="separate"/>
      </w:r>
      <w:r>
        <w:rPr>
          <w:noProof/>
        </w:rPr>
        <w:t>148</w:t>
      </w:r>
      <w:r>
        <w:rPr>
          <w:noProof/>
        </w:rPr>
        <w:fldChar w:fldCharType="end"/>
      </w:r>
    </w:p>
    <w:p w14:paraId="184FB9B2" w14:textId="2058737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_Toc171585979 \h </w:instrText>
      </w:r>
      <w:r>
        <w:rPr>
          <w:noProof/>
        </w:rPr>
      </w:r>
      <w:r>
        <w:rPr>
          <w:noProof/>
        </w:rPr>
        <w:fldChar w:fldCharType="separate"/>
      </w:r>
      <w:r>
        <w:rPr>
          <w:noProof/>
        </w:rPr>
        <w:t>149</w:t>
      </w:r>
      <w:r>
        <w:rPr>
          <w:noProof/>
        </w:rPr>
        <w:fldChar w:fldCharType="end"/>
      </w:r>
    </w:p>
    <w:p w14:paraId="45939058" w14:textId="7134305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_Toc171585980 \h </w:instrText>
      </w:r>
      <w:r>
        <w:rPr>
          <w:noProof/>
        </w:rPr>
      </w:r>
      <w:r>
        <w:rPr>
          <w:noProof/>
        </w:rPr>
        <w:fldChar w:fldCharType="separate"/>
      </w:r>
      <w:r>
        <w:rPr>
          <w:noProof/>
        </w:rPr>
        <w:t>150</w:t>
      </w:r>
      <w:r>
        <w:rPr>
          <w:noProof/>
        </w:rPr>
        <w:fldChar w:fldCharType="end"/>
      </w:r>
    </w:p>
    <w:p w14:paraId="49156007" w14:textId="5DEEFA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_Toc171585981 \h </w:instrText>
      </w:r>
      <w:r>
        <w:rPr>
          <w:noProof/>
        </w:rPr>
      </w:r>
      <w:r>
        <w:rPr>
          <w:noProof/>
        </w:rPr>
        <w:fldChar w:fldCharType="separate"/>
      </w:r>
      <w:r>
        <w:rPr>
          <w:noProof/>
        </w:rPr>
        <w:t>150</w:t>
      </w:r>
      <w:r>
        <w:rPr>
          <w:noProof/>
        </w:rPr>
        <w:fldChar w:fldCharType="end"/>
      </w:r>
    </w:p>
    <w:p w14:paraId="5411C123" w14:textId="3336BA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_Toc171585982 \h </w:instrText>
      </w:r>
      <w:r>
        <w:rPr>
          <w:noProof/>
        </w:rPr>
      </w:r>
      <w:r>
        <w:rPr>
          <w:noProof/>
        </w:rPr>
        <w:fldChar w:fldCharType="separate"/>
      </w:r>
      <w:r>
        <w:rPr>
          <w:noProof/>
        </w:rPr>
        <w:t>150</w:t>
      </w:r>
      <w:r>
        <w:rPr>
          <w:noProof/>
        </w:rPr>
        <w:fldChar w:fldCharType="end"/>
      </w:r>
    </w:p>
    <w:p w14:paraId="482B3853" w14:textId="3B0B1DC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_Toc171585983 \h </w:instrText>
      </w:r>
      <w:r>
        <w:rPr>
          <w:noProof/>
        </w:rPr>
      </w:r>
      <w:r>
        <w:rPr>
          <w:noProof/>
        </w:rPr>
        <w:fldChar w:fldCharType="separate"/>
      </w:r>
      <w:r>
        <w:rPr>
          <w:noProof/>
        </w:rPr>
        <w:t>151</w:t>
      </w:r>
      <w:r>
        <w:rPr>
          <w:noProof/>
        </w:rPr>
        <w:fldChar w:fldCharType="end"/>
      </w:r>
    </w:p>
    <w:p w14:paraId="3D1CB579" w14:textId="434FE6E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_Toc171585984 \h </w:instrText>
      </w:r>
      <w:r>
        <w:rPr>
          <w:noProof/>
        </w:rPr>
      </w:r>
      <w:r>
        <w:rPr>
          <w:noProof/>
        </w:rPr>
        <w:fldChar w:fldCharType="separate"/>
      </w:r>
      <w:r>
        <w:rPr>
          <w:noProof/>
        </w:rPr>
        <w:t>151</w:t>
      </w:r>
      <w:r>
        <w:rPr>
          <w:noProof/>
        </w:rPr>
        <w:fldChar w:fldCharType="end"/>
      </w:r>
    </w:p>
    <w:p w14:paraId="116ABD53" w14:textId="452730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_Toc171585985 \h </w:instrText>
      </w:r>
      <w:r>
        <w:rPr>
          <w:noProof/>
        </w:rPr>
      </w:r>
      <w:r>
        <w:rPr>
          <w:noProof/>
        </w:rPr>
        <w:fldChar w:fldCharType="separate"/>
      </w:r>
      <w:r>
        <w:rPr>
          <w:noProof/>
        </w:rPr>
        <w:t>151</w:t>
      </w:r>
      <w:r>
        <w:rPr>
          <w:noProof/>
        </w:rPr>
        <w:fldChar w:fldCharType="end"/>
      </w:r>
    </w:p>
    <w:p w14:paraId="46EDCEE0" w14:textId="2B9E5B1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_Toc171585986 \h </w:instrText>
      </w:r>
      <w:r>
        <w:rPr>
          <w:noProof/>
        </w:rPr>
      </w:r>
      <w:r>
        <w:rPr>
          <w:noProof/>
        </w:rPr>
        <w:fldChar w:fldCharType="separate"/>
      </w:r>
      <w:r>
        <w:rPr>
          <w:noProof/>
        </w:rPr>
        <w:t>151</w:t>
      </w:r>
      <w:r>
        <w:rPr>
          <w:noProof/>
        </w:rPr>
        <w:fldChar w:fldCharType="end"/>
      </w:r>
    </w:p>
    <w:p w14:paraId="2C264A48" w14:textId="576D471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_Toc171585987 \h </w:instrText>
      </w:r>
      <w:r>
        <w:rPr>
          <w:noProof/>
        </w:rPr>
      </w:r>
      <w:r>
        <w:rPr>
          <w:noProof/>
        </w:rPr>
        <w:fldChar w:fldCharType="separate"/>
      </w:r>
      <w:r>
        <w:rPr>
          <w:noProof/>
        </w:rPr>
        <w:t>152</w:t>
      </w:r>
      <w:r>
        <w:rPr>
          <w:noProof/>
        </w:rPr>
        <w:fldChar w:fldCharType="end"/>
      </w:r>
    </w:p>
    <w:p w14:paraId="53FC7D01" w14:textId="5E2676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_Toc171585988 \h </w:instrText>
      </w:r>
      <w:r>
        <w:rPr>
          <w:noProof/>
        </w:rPr>
      </w:r>
      <w:r>
        <w:rPr>
          <w:noProof/>
        </w:rPr>
        <w:fldChar w:fldCharType="separate"/>
      </w:r>
      <w:r>
        <w:rPr>
          <w:noProof/>
        </w:rPr>
        <w:t>152</w:t>
      </w:r>
      <w:r>
        <w:rPr>
          <w:noProof/>
        </w:rPr>
        <w:fldChar w:fldCharType="end"/>
      </w:r>
    </w:p>
    <w:p w14:paraId="185468D5" w14:textId="6690E1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_Toc171585989 \h </w:instrText>
      </w:r>
      <w:r>
        <w:rPr>
          <w:noProof/>
        </w:rPr>
      </w:r>
      <w:r>
        <w:rPr>
          <w:noProof/>
        </w:rPr>
        <w:fldChar w:fldCharType="separate"/>
      </w:r>
      <w:r>
        <w:rPr>
          <w:noProof/>
        </w:rPr>
        <w:t>152</w:t>
      </w:r>
      <w:r>
        <w:rPr>
          <w:noProof/>
        </w:rPr>
        <w:fldChar w:fldCharType="end"/>
      </w:r>
    </w:p>
    <w:p w14:paraId="79466235" w14:textId="059596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_Toc171585990 \h </w:instrText>
      </w:r>
      <w:r>
        <w:rPr>
          <w:noProof/>
        </w:rPr>
      </w:r>
      <w:r>
        <w:rPr>
          <w:noProof/>
        </w:rPr>
        <w:fldChar w:fldCharType="separate"/>
      </w:r>
      <w:r>
        <w:rPr>
          <w:noProof/>
        </w:rPr>
        <w:t>152</w:t>
      </w:r>
      <w:r>
        <w:rPr>
          <w:noProof/>
        </w:rPr>
        <w:fldChar w:fldCharType="end"/>
      </w:r>
    </w:p>
    <w:p w14:paraId="1C327940" w14:textId="311AD1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_Toc171585991 \h </w:instrText>
      </w:r>
      <w:r>
        <w:rPr>
          <w:noProof/>
        </w:rPr>
      </w:r>
      <w:r>
        <w:rPr>
          <w:noProof/>
        </w:rPr>
        <w:fldChar w:fldCharType="separate"/>
      </w:r>
      <w:r>
        <w:rPr>
          <w:noProof/>
        </w:rPr>
        <w:t>152</w:t>
      </w:r>
      <w:r>
        <w:rPr>
          <w:noProof/>
        </w:rPr>
        <w:fldChar w:fldCharType="end"/>
      </w:r>
    </w:p>
    <w:p w14:paraId="5762589A" w14:textId="707E8BE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_Toc171585992 \h </w:instrText>
      </w:r>
      <w:r>
        <w:rPr>
          <w:noProof/>
        </w:rPr>
      </w:r>
      <w:r>
        <w:rPr>
          <w:noProof/>
        </w:rPr>
        <w:fldChar w:fldCharType="separate"/>
      </w:r>
      <w:r>
        <w:rPr>
          <w:noProof/>
        </w:rPr>
        <w:t>153</w:t>
      </w:r>
      <w:r>
        <w:rPr>
          <w:noProof/>
        </w:rPr>
        <w:fldChar w:fldCharType="end"/>
      </w:r>
    </w:p>
    <w:p w14:paraId="72EDE94E" w14:textId="70E7022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_Toc171585993 \h </w:instrText>
      </w:r>
      <w:r>
        <w:rPr>
          <w:noProof/>
        </w:rPr>
      </w:r>
      <w:r>
        <w:rPr>
          <w:noProof/>
        </w:rPr>
        <w:fldChar w:fldCharType="separate"/>
      </w:r>
      <w:r>
        <w:rPr>
          <w:noProof/>
        </w:rPr>
        <w:t>153</w:t>
      </w:r>
      <w:r>
        <w:rPr>
          <w:noProof/>
        </w:rPr>
        <w:fldChar w:fldCharType="end"/>
      </w:r>
    </w:p>
    <w:p w14:paraId="2C1C3B9D" w14:textId="502EC04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_Toc171585994 \h </w:instrText>
      </w:r>
      <w:r>
        <w:rPr>
          <w:noProof/>
        </w:rPr>
      </w:r>
      <w:r>
        <w:rPr>
          <w:noProof/>
        </w:rPr>
        <w:fldChar w:fldCharType="separate"/>
      </w:r>
      <w:r>
        <w:rPr>
          <w:noProof/>
        </w:rPr>
        <w:t>153</w:t>
      </w:r>
      <w:r>
        <w:rPr>
          <w:noProof/>
        </w:rPr>
        <w:fldChar w:fldCharType="end"/>
      </w:r>
    </w:p>
    <w:p w14:paraId="5227CDA0" w14:textId="5550FA4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_Toc171585995 \h </w:instrText>
      </w:r>
      <w:r>
        <w:rPr>
          <w:noProof/>
        </w:rPr>
      </w:r>
      <w:r>
        <w:rPr>
          <w:noProof/>
        </w:rPr>
        <w:fldChar w:fldCharType="separate"/>
      </w:r>
      <w:r>
        <w:rPr>
          <w:noProof/>
        </w:rPr>
        <w:t>153</w:t>
      </w:r>
      <w:r>
        <w:rPr>
          <w:noProof/>
        </w:rPr>
        <w:fldChar w:fldCharType="end"/>
      </w:r>
    </w:p>
    <w:p w14:paraId="5C0859ED" w14:textId="3E5453A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_Toc171585996 \h </w:instrText>
      </w:r>
      <w:r>
        <w:rPr>
          <w:noProof/>
        </w:rPr>
      </w:r>
      <w:r>
        <w:rPr>
          <w:noProof/>
        </w:rPr>
        <w:fldChar w:fldCharType="separate"/>
      </w:r>
      <w:r>
        <w:rPr>
          <w:noProof/>
        </w:rPr>
        <w:t>154</w:t>
      </w:r>
      <w:r>
        <w:rPr>
          <w:noProof/>
        </w:rPr>
        <w:fldChar w:fldCharType="end"/>
      </w:r>
    </w:p>
    <w:p w14:paraId="476EBB07" w14:textId="680CC7A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_Toc171585997 \h </w:instrText>
      </w:r>
      <w:r>
        <w:rPr>
          <w:noProof/>
        </w:rPr>
      </w:r>
      <w:r>
        <w:rPr>
          <w:noProof/>
        </w:rPr>
        <w:fldChar w:fldCharType="separate"/>
      </w:r>
      <w:r>
        <w:rPr>
          <w:noProof/>
        </w:rPr>
        <w:t>154</w:t>
      </w:r>
      <w:r>
        <w:rPr>
          <w:noProof/>
        </w:rPr>
        <w:fldChar w:fldCharType="end"/>
      </w:r>
    </w:p>
    <w:p w14:paraId="7E09E4E4" w14:textId="6496B6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_Toc171585998 \h </w:instrText>
      </w:r>
      <w:r>
        <w:rPr>
          <w:noProof/>
        </w:rPr>
      </w:r>
      <w:r>
        <w:rPr>
          <w:noProof/>
        </w:rPr>
        <w:fldChar w:fldCharType="separate"/>
      </w:r>
      <w:r>
        <w:rPr>
          <w:noProof/>
        </w:rPr>
        <w:t>154</w:t>
      </w:r>
      <w:r>
        <w:rPr>
          <w:noProof/>
        </w:rPr>
        <w:fldChar w:fldCharType="end"/>
      </w:r>
    </w:p>
    <w:p w14:paraId="5C9EE780" w14:textId="3F4451D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_Toc171585999 \h </w:instrText>
      </w:r>
      <w:r>
        <w:rPr>
          <w:noProof/>
        </w:rPr>
      </w:r>
      <w:r>
        <w:rPr>
          <w:noProof/>
        </w:rPr>
        <w:fldChar w:fldCharType="separate"/>
      </w:r>
      <w:r>
        <w:rPr>
          <w:noProof/>
        </w:rPr>
        <w:t>155</w:t>
      </w:r>
      <w:r>
        <w:rPr>
          <w:noProof/>
        </w:rPr>
        <w:fldChar w:fldCharType="end"/>
      </w:r>
    </w:p>
    <w:p w14:paraId="57241043" w14:textId="77183EE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_Toc171586000 \h </w:instrText>
      </w:r>
      <w:r>
        <w:rPr>
          <w:noProof/>
        </w:rPr>
      </w:r>
      <w:r>
        <w:rPr>
          <w:noProof/>
        </w:rPr>
        <w:fldChar w:fldCharType="separate"/>
      </w:r>
      <w:r>
        <w:rPr>
          <w:noProof/>
        </w:rPr>
        <w:t>156</w:t>
      </w:r>
      <w:r>
        <w:rPr>
          <w:noProof/>
        </w:rPr>
        <w:fldChar w:fldCharType="end"/>
      </w:r>
    </w:p>
    <w:p w14:paraId="1D90B05C" w14:textId="1402CB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_Toc171586001 \h </w:instrText>
      </w:r>
      <w:r>
        <w:rPr>
          <w:noProof/>
        </w:rPr>
      </w:r>
      <w:r>
        <w:rPr>
          <w:noProof/>
        </w:rPr>
        <w:fldChar w:fldCharType="separate"/>
      </w:r>
      <w:r>
        <w:rPr>
          <w:noProof/>
        </w:rPr>
        <w:t>157</w:t>
      </w:r>
      <w:r>
        <w:rPr>
          <w:noProof/>
        </w:rPr>
        <w:fldChar w:fldCharType="end"/>
      </w:r>
    </w:p>
    <w:p w14:paraId="52CA80FA" w14:textId="382EC7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_Toc171586002 \h </w:instrText>
      </w:r>
      <w:r>
        <w:rPr>
          <w:noProof/>
        </w:rPr>
      </w:r>
      <w:r>
        <w:rPr>
          <w:noProof/>
        </w:rPr>
        <w:fldChar w:fldCharType="separate"/>
      </w:r>
      <w:r>
        <w:rPr>
          <w:noProof/>
        </w:rPr>
        <w:t>157</w:t>
      </w:r>
      <w:r>
        <w:rPr>
          <w:noProof/>
        </w:rPr>
        <w:fldChar w:fldCharType="end"/>
      </w:r>
    </w:p>
    <w:p w14:paraId="3DC2E291" w14:textId="39DAE5B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_Toc171586003 \h </w:instrText>
      </w:r>
      <w:r>
        <w:rPr>
          <w:noProof/>
        </w:rPr>
      </w:r>
      <w:r>
        <w:rPr>
          <w:noProof/>
        </w:rPr>
        <w:fldChar w:fldCharType="separate"/>
      </w:r>
      <w:r>
        <w:rPr>
          <w:noProof/>
        </w:rPr>
        <w:t>157</w:t>
      </w:r>
      <w:r>
        <w:rPr>
          <w:noProof/>
        </w:rPr>
        <w:fldChar w:fldCharType="end"/>
      </w:r>
    </w:p>
    <w:p w14:paraId="787AB628" w14:textId="717D9CE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_Toc171586004 \h </w:instrText>
      </w:r>
      <w:r>
        <w:rPr>
          <w:noProof/>
        </w:rPr>
      </w:r>
      <w:r>
        <w:rPr>
          <w:noProof/>
        </w:rPr>
        <w:fldChar w:fldCharType="separate"/>
      </w:r>
      <w:r>
        <w:rPr>
          <w:noProof/>
        </w:rPr>
        <w:t>157</w:t>
      </w:r>
      <w:r>
        <w:rPr>
          <w:noProof/>
        </w:rPr>
        <w:fldChar w:fldCharType="end"/>
      </w:r>
    </w:p>
    <w:p w14:paraId="16AB0270" w14:textId="411645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_Toc171586005 \h </w:instrText>
      </w:r>
      <w:r>
        <w:rPr>
          <w:noProof/>
        </w:rPr>
      </w:r>
      <w:r>
        <w:rPr>
          <w:noProof/>
        </w:rPr>
        <w:fldChar w:fldCharType="separate"/>
      </w:r>
      <w:r>
        <w:rPr>
          <w:noProof/>
        </w:rPr>
        <w:t>157</w:t>
      </w:r>
      <w:r>
        <w:rPr>
          <w:noProof/>
        </w:rPr>
        <w:fldChar w:fldCharType="end"/>
      </w:r>
    </w:p>
    <w:p w14:paraId="3989375D" w14:textId="5E26A40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_Toc171586006 \h </w:instrText>
      </w:r>
      <w:r>
        <w:rPr>
          <w:noProof/>
        </w:rPr>
      </w:r>
      <w:r>
        <w:rPr>
          <w:noProof/>
        </w:rPr>
        <w:fldChar w:fldCharType="separate"/>
      </w:r>
      <w:r>
        <w:rPr>
          <w:noProof/>
        </w:rPr>
        <w:t>158</w:t>
      </w:r>
      <w:r>
        <w:rPr>
          <w:noProof/>
        </w:rPr>
        <w:fldChar w:fldCharType="end"/>
      </w:r>
    </w:p>
    <w:p w14:paraId="601DB8DC" w14:textId="0C2ACAE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_Toc171586007 \h </w:instrText>
      </w:r>
      <w:r>
        <w:rPr>
          <w:noProof/>
        </w:rPr>
      </w:r>
      <w:r>
        <w:rPr>
          <w:noProof/>
        </w:rPr>
        <w:fldChar w:fldCharType="separate"/>
      </w:r>
      <w:r>
        <w:rPr>
          <w:noProof/>
        </w:rPr>
        <w:t>158</w:t>
      </w:r>
      <w:r>
        <w:rPr>
          <w:noProof/>
        </w:rPr>
        <w:fldChar w:fldCharType="end"/>
      </w:r>
    </w:p>
    <w:p w14:paraId="6F49B419" w14:textId="59113CC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_Toc171586008 \h </w:instrText>
      </w:r>
      <w:r>
        <w:rPr>
          <w:noProof/>
        </w:rPr>
      </w:r>
      <w:r>
        <w:rPr>
          <w:noProof/>
        </w:rPr>
        <w:fldChar w:fldCharType="separate"/>
      </w:r>
      <w:r>
        <w:rPr>
          <w:noProof/>
        </w:rPr>
        <w:t>158</w:t>
      </w:r>
      <w:r>
        <w:rPr>
          <w:noProof/>
        </w:rPr>
        <w:fldChar w:fldCharType="end"/>
      </w:r>
    </w:p>
    <w:p w14:paraId="798F1DA9" w14:textId="3958835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_Toc171586009 \h </w:instrText>
      </w:r>
      <w:r>
        <w:rPr>
          <w:noProof/>
        </w:rPr>
      </w:r>
      <w:r>
        <w:rPr>
          <w:noProof/>
        </w:rPr>
        <w:fldChar w:fldCharType="separate"/>
      </w:r>
      <w:r>
        <w:rPr>
          <w:noProof/>
        </w:rPr>
        <w:t>158</w:t>
      </w:r>
      <w:r>
        <w:rPr>
          <w:noProof/>
        </w:rPr>
        <w:fldChar w:fldCharType="end"/>
      </w:r>
    </w:p>
    <w:p w14:paraId="0271E2E5" w14:textId="1B0946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_Toc171586010 \h </w:instrText>
      </w:r>
      <w:r>
        <w:rPr>
          <w:noProof/>
        </w:rPr>
      </w:r>
      <w:r>
        <w:rPr>
          <w:noProof/>
        </w:rPr>
        <w:fldChar w:fldCharType="separate"/>
      </w:r>
      <w:r>
        <w:rPr>
          <w:noProof/>
        </w:rPr>
        <w:t>158</w:t>
      </w:r>
      <w:r>
        <w:rPr>
          <w:noProof/>
        </w:rPr>
        <w:fldChar w:fldCharType="end"/>
      </w:r>
    </w:p>
    <w:p w14:paraId="661A2077" w14:textId="2D08A2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_Toc171586011 \h </w:instrText>
      </w:r>
      <w:r>
        <w:rPr>
          <w:noProof/>
        </w:rPr>
      </w:r>
      <w:r>
        <w:rPr>
          <w:noProof/>
        </w:rPr>
        <w:fldChar w:fldCharType="separate"/>
      </w:r>
      <w:r>
        <w:rPr>
          <w:noProof/>
        </w:rPr>
        <w:t>159</w:t>
      </w:r>
      <w:r>
        <w:rPr>
          <w:noProof/>
        </w:rPr>
        <w:fldChar w:fldCharType="end"/>
      </w:r>
    </w:p>
    <w:p w14:paraId="135C54B2" w14:textId="240347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_Toc171586012 \h </w:instrText>
      </w:r>
      <w:r>
        <w:rPr>
          <w:noProof/>
        </w:rPr>
      </w:r>
      <w:r>
        <w:rPr>
          <w:noProof/>
        </w:rPr>
        <w:fldChar w:fldCharType="separate"/>
      </w:r>
      <w:r>
        <w:rPr>
          <w:noProof/>
        </w:rPr>
        <w:t>162</w:t>
      </w:r>
      <w:r>
        <w:rPr>
          <w:noProof/>
        </w:rPr>
        <w:fldChar w:fldCharType="end"/>
      </w:r>
    </w:p>
    <w:p w14:paraId="5829E483" w14:textId="2332628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_Toc171586013 \h </w:instrText>
      </w:r>
      <w:r>
        <w:rPr>
          <w:noProof/>
        </w:rPr>
      </w:r>
      <w:r>
        <w:rPr>
          <w:noProof/>
        </w:rPr>
        <w:fldChar w:fldCharType="separate"/>
      </w:r>
      <w:r>
        <w:rPr>
          <w:noProof/>
        </w:rPr>
        <w:t>162</w:t>
      </w:r>
      <w:r>
        <w:rPr>
          <w:noProof/>
        </w:rPr>
        <w:fldChar w:fldCharType="end"/>
      </w:r>
    </w:p>
    <w:p w14:paraId="5A306A1A" w14:textId="707CE46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8.3.2.6</w:t>
      </w:r>
      <w:r>
        <w:rPr>
          <w:rFonts w:asciiTheme="minorHAnsi" w:eastAsiaTheme="minorEastAsia" w:hAnsiTheme="minorHAnsi" w:cstheme="minorBidi"/>
          <w:noProof/>
          <w:kern w:val="2"/>
          <w:sz w:val="22"/>
          <w:szCs w:val="22"/>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_Toc171586014 \h </w:instrText>
      </w:r>
      <w:r>
        <w:rPr>
          <w:noProof/>
        </w:rPr>
      </w:r>
      <w:r>
        <w:rPr>
          <w:noProof/>
        </w:rPr>
        <w:fldChar w:fldCharType="separate"/>
      </w:r>
      <w:r>
        <w:rPr>
          <w:noProof/>
        </w:rPr>
        <w:t>163</w:t>
      </w:r>
      <w:r>
        <w:rPr>
          <w:noProof/>
        </w:rPr>
        <w:fldChar w:fldCharType="end"/>
      </w:r>
    </w:p>
    <w:p w14:paraId="0E635299" w14:textId="226FA09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F50CC">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_Toc171586015 \h </w:instrText>
      </w:r>
      <w:r>
        <w:rPr>
          <w:noProof/>
        </w:rPr>
      </w:r>
      <w:r>
        <w:rPr>
          <w:noProof/>
        </w:rPr>
        <w:fldChar w:fldCharType="separate"/>
      </w:r>
      <w:r>
        <w:rPr>
          <w:noProof/>
        </w:rPr>
        <w:t>165</w:t>
      </w:r>
      <w:r>
        <w:rPr>
          <w:noProof/>
        </w:rPr>
        <w:fldChar w:fldCharType="end"/>
      </w:r>
    </w:p>
    <w:p w14:paraId="13646152" w14:textId="4EFFE8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50CC">
        <w:rPr>
          <w:noProof/>
          <w:lang w:val="en-US"/>
        </w:rPr>
        <w:t>authorizing</w:t>
      </w:r>
      <w:r>
        <w:rPr>
          <w:noProof/>
        </w:rPr>
        <w:t xml:space="preserve"> affiliation status change request in negotiated mode </w:t>
      </w:r>
      <w:r w:rsidRPr="004F50CC">
        <w:rPr>
          <w:noProof/>
          <w:lang w:val="en-US"/>
        </w:rPr>
        <w:t xml:space="preserve">sent to served </w:t>
      </w:r>
      <w:r>
        <w:rPr>
          <w:noProof/>
        </w:rPr>
        <w:t>MCData user</w:t>
      </w:r>
      <w:r>
        <w:rPr>
          <w:noProof/>
        </w:rPr>
        <w:tab/>
      </w:r>
      <w:r>
        <w:rPr>
          <w:noProof/>
        </w:rPr>
        <w:fldChar w:fldCharType="begin" w:fldLock="1"/>
      </w:r>
      <w:r>
        <w:rPr>
          <w:noProof/>
        </w:rPr>
        <w:instrText xml:space="preserve"> PAGEREF _Toc171586016 \h </w:instrText>
      </w:r>
      <w:r>
        <w:rPr>
          <w:noProof/>
        </w:rPr>
      </w:r>
      <w:r>
        <w:rPr>
          <w:noProof/>
        </w:rPr>
        <w:fldChar w:fldCharType="separate"/>
      </w:r>
      <w:r>
        <w:rPr>
          <w:noProof/>
        </w:rPr>
        <w:t>167</w:t>
      </w:r>
      <w:r>
        <w:rPr>
          <w:noProof/>
        </w:rPr>
        <w:fldChar w:fldCharType="end"/>
      </w:r>
    </w:p>
    <w:p w14:paraId="0CF640F0" w14:textId="1F4ADD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8.3.2.9</w:t>
      </w:r>
      <w:r>
        <w:rPr>
          <w:rFonts w:asciiTheme="minorHAnsi" w:eastAsiaTheme="minorEastAsia" w:hAnsiTheme="minorHAnsi" w:cstheme="minorBidi"/>
          <w:noProof/>
          <w:kern w:val="2"/>
          <w:sz w:val="22"/>
          <w:szCs w:val="22"/>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_Toc171586017 \h </w:instrText>
      </w:r>
      <w:r>
        <w:rPr>
          <w:noProof/>
        </w:rPr>
      </w:r>
      <w:r>
        <w:rPr>
          <w:noProof/>
        </w:rPr>
        <w:fldChar w:fldCharType="separate"/>
      </w:r>
      <w:r>
        <w:rPr>
          <w:noProof/>
        </w:rPr>
        <w:t>168</w:t>
      </w:r>
      <w:r>
        <w:rPr>
          <w:noProof/>
        </w:rPr>
        <w:fldChar w:fldCharType="end"/>
      </w:r>
    </w:p>
    <w:p w14:paraId="5E25E8DD" w14:textId="0AEC7E2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Forwarding </w:t>
      </w:r>
      <w:r>
        <w:rPr>
          <w:noProof/>
        </w:rPr>
        <w:t xml:space="preserve">subscription to affiliation status </w:t>
      </w:r>
      <w:r w:rsidRPr="004F50CC">
        <w:rPr>
          <w:noProof/>
          <w:lang w:val="en-US"/>
        </w:rPr>
        <w:t xml:space="preserve">towards another </w:t>
      </w:r>
      <w:r>
        <w:rPr>
          <w:noProof/>
        </w:rPr>
        <w:t>MCData user</w:t>
      </w:r>
      <w:r w:rsidRPr="004F50CC">
        <w:rPr>
          <w:noProof/>
          <w:lang w:val="en-US"/>
        </w:rPr>
        <w:t xml:space="preserve"> procedure</w:t>
      </w:r>
      <w:r>
        <w:rPr>
          <w:noProof/>
        </w:rPr>
        <w:tab/>
      </w:r>
      <w:r>
        <w:rPr>
          <w:noProof/>
        </w:rPr>
        <w:fldChar w:fldCharType="begin" w:fldLock="1"/>
      </w:r>
      <w:r>
        <w:rPr>
          <w:noProof/>
        </w:rPr>
        <w:instrText xml:space="preserve"> PAGEREF _Toc171586018 \h </w:instrText>
      </w:r>
      <w:r>
        <w:rPr>
          <w:noProof/>
        </w:rPr>
      </w:r>
      <w:r>
        <w:rPr>
          <w:noProof/>
        </w:rPr>
        <w:fldChar w:fldCharType="separate"/>
      </w:r>
      <w:r>
        <w:rPr>
          <w:noProof/>
        </w:rPr>
        <w:t>169</w:t>
      </w:r>
      <w:r>
        <w:rPr>
          <w:noProof/>
        </w:rPr>
        <w:fldChar w:fldCharType="end"/>
      </w:r>
    </w:p>
    <w:p w14:paraId="6F635088" w14:textId="26E2819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_Toc171586019 \h </w:instrText>
      </w:r>
      <w:r>
        <w:rPr>
          <w:noProof/>
        </w:rPr>
      </w:r>
      <w:r>
        <w:rPr>
          <w:noProof/>
        </w:rPr>
        <w:fldChar w:fldCharType="separate"/>
      </w:r>
      <w:r>
        <w:rPr>
          <w:noProof/>
        </w:rPr>
        <w:t>170</w:t>
      </w:r>
      <w:r>
        <w:rPr>
          <w:noProof/>
        </w:rPr>
        <w:fldChar w:fldCharType="end"/>
      </w:r>
    </w:p>
    <w:p w14:paraId="501560F9" w14:textId="4B8C12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_Toc171586020 \h </w:instrText>
      </w:r>
      <w:r>
        <w:rPr>
          <w:noProof/>
        </w:rPr>
      </w:r>
      <w:r>
        <w:rPr>
          <w:noProof/>
        </w:rPr>
        <w:fldChar w:fldCharType="separate"/>
      </w:r>
      <w:r>
        <w:rPr>
          <w:noProof/>
        </w:rPr>
        <w:t>171</w:t>
      </w:r>
      <w:r>
        <w:rPr>
          <w:noProof/>
        </w:rPr>
        <w:fldChar w:fldCharType="end"/>
      </w:r>
    </w:p>
    <w:p w14:paraId="5F361C21" w14:textId="7754022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_Toc171586021 \h </w:instrText>
      </w:r>
      <w:r>
        <w:rPr>
          <w:noProof/>
        </w:rPr>
      </w:r>
      <w:r>
        <w:rPr>
          <w:noProof/>
        </w:rPr>
        <w:fldChar w:fldCharType="separate"/>
      </w:r>
      <w:r>
        <w:rPr>
          <w:noProof/>
        </w:rPr>
        <w:t>172</w:t>
      </w:r>
      <w:r>
        <w:rPr>
          <w:noProof/>
        </w:rPr>
        <w:fldChar w:fldCharType="end"/>
      </w:r>
    </w:p>
    <w:p w14:paraId="39E1F881" w14:textId="3E8324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_Toc171586022 \h </w:instrText>
      </w:r>
      <w:r>
        <w:rPr>
          <w:noProof/>
        </w:rPr>
      </w:r>
      <w:r>
        <w:rPr>
          <w:noProof/>
        </w:rPr>
        <w:fldChar w:fldCharType="separate"/>
      </w:r>
      <w:r>
        <w:rPr>
          <w:noProof/>
        </w:rPr>
        <w:t>172</w:t>
      </w:r>
      <w:r>
        <w:rPr>
          <w:noProof/>
        </w:rPr>
        <w:fldChar w:fldCharType="end"/>
      </w:r>
    </w:p>
    <w:p w14:paraId="2D073086" w14:textId="0EB06C6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8.3.2.15</w:t>
      </w:r>
      <w:r>
        <w:rPr>
          <w:rFonts w:asciiTheme="minorHAnsi" w:eastAsiaTheme="minorEastAsia" w:hAnsiTheme="minorHAnsi" w:cstheme="minorBidi"/>
          <w:noProof/>
          <w:kern w:val="2"/>
          <w:sz w:val="22"/>
          <w:szCs w:val="22"/>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_Toc171586023 \h </w:instrText>
      </w:r>
      <w:r>
        <w:rPr>
          <w:noProof/>
        </w:rPr>
      </w:r>
      <w:r>
        <w:rPr>
          <w:noProof/>
        </w:rPr>
        <w:fldChar w:fldCharType="separate"/>
      </w:r>
      <w:r>
        <w:rPr>
          <w:noProof/>
        </w:rPr>
        <w:t>172</w:t>
      </w:r>
      <w:r>
        <w:rPr>
          <w:noProof/>
        </w:rPr>
        <w:fldChar w:fldCharType="end"/>
      </w:r>
    </w:p>
    <w:p w14:paraId="07DD5F59" w14:textId="56825CE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_Toc171586024 \h </w:instrText>
      </w:r>
      <w:r>
        <w:rPr>
          <w:noProof/>
        </w:rPr>
      </w:r>
      <w:r>
        <w:rPr>
          <w:noProof/>
        </w:rPr>
        <w:fldChar w:fldCharType="separate"/>
      </w:r>
      <w:r>
        <w:rPr>
          <w:noProof/>
        </w:rPr>
        <w:t>174</w:t>
      </w:r>
      <w:r>
        <w:rPr>
          <w:noProof/>
        </w:rPr>
        <w:fldChar w:fldCharType="end"/>
      </w:r>
    </w:p>
    <w:p w14:paraId="529F8491" w14:textId="15FDDF9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_Toc171586025 \h </w:instrText>
      </w:r>
      <w:r>
        <w:rPr>
          <w:noProof/>
        </w:rPr>
      </w:r>
      <w:r>
        <w:rPr>
          <w:noProof/>
        </w:rPr>
        <w:fldChar w:fldCharType="separate"/>
      </w:r>
      <w:r>
        <w:rPr>
          <w:noProof/>
        </w:rPr>
        <w:t>174</w:t>
      </w:r>
      <w:r>
        <w:rPr>
          <w:noProof/>
        </w:rPr>
        <w:fldChar w:fldCharType="end"/>
      </w:r>
    </w:p>
    <w:p w14:paraId="4CAD8119" w14:textId="02D51E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_Toc171586026 \h </w:instrText>
      </w:r>
      <w:r>
        <w:rPr>
          <w:noProof/>
        </w:rPr>
      </w:r>
      <w:r>
        <w:rPr>
          <w:noProof/>
        </w:rPr>
        <w:fldChar w:fldCharType="separate"/>
      </w:r>
      <w:r>
        <w:rPr>
          <w:noProof/>
        </w:rPr>
        <w:t>174</w:t>
      </w:r>
      <w:r>
        <w:rPr>
          <w:noProof/>
        </w:rPr>
        <w:fldChar w:fldCharType="end"/>
      </w:r>
    </w:p>
    <w:p w14:paraId="373E6E6E" w14:textId="58C503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_Toc171586027 \h </w:instrText>
      </w:r>
      <w:r>
        <w:rPr>
          <w:noProof/>
        </w:rPr>
      </w:r>
      <w:r>
        <w:rPr>
          <w:noProof/>
        </w:rPr>
        <w:fldChar w:fldCharType="separate"/>
      </w:r>
      <w:r>
        <w:rPr>
          <w:noProof/>
        </w:rPr>
        <w:t>175</w:t>
      </w:r>
      <w:r>
        <w:rPr>
          <w:noProof/>
        </w:rPr>
        <w:fldChar w:fldCharType="end"/>
      </w:r>
    </w:p>
    <w:p w14:paraId="711F3D56" w14:textId="6395A9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_Toc171586028 \h </w:instrText>
      </w:r>
      <w:r>
        <w:rPr>
          <w:noProof/>
        </w:rPr>
      </w:r>
      <w:r>
        <w:rPr>
          <w:noProof/>
        </w:rPr>
        <w:fldChar w:fldCharType="separate"/>
      </w:r>
      <w:r>
        <w:rPr>
          <w:noProof/>
        </w:rPr>
        <w:t>176</w:t>
      </w:r>
      <w:r>
        <w:rPr>
          <w:noProof/>
        </w:rPr>
        <w:fldChar w:fldCharType="end"/>
      </w:r>
    </w:p>
    <w:p w14:paraId="5681021A" w14:textId="044887F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_Toc171586029 \h </w:instrText>
      </w:r>
      <w:r>
        <w:rPr>
          <w:noProof/>
        </w:rPr>
      </w:r>
      <w:r>
        <w:rPr>
          <w:noProof/>
        </w:rPr>
        <w:fldChar w:fldCharType="separate"/>
      </w:r>
      <w:r>
        <w:rPr>
          <w:noProof/>
        </w:rPr>
        <w:t>177</w:t>
      </w:r>
      <w:r>
        <w:rPr>
          <w:noProof/>
        </w:rPr>
        <w:fldChar w:fldCharType="end"/>
      </w:r>
    </w:p>
    <w:p w14:paraId="2E3A9502" w14:textId="2233A8B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_Toc171586030 \h </w:instrText>
      </w:r>
      <w:r>
        <w:rPr>
          <w:noProof/>
        </w:rPr>
      </w:r>
      <w:r>
        <w:rPr>
          <w:noProof/>
        </w:rPr>
        <w:fldChar w:fldCharType="separate"/>
      </w:r>
      <w:r>
        <w:rPr>
          <w:noProof/>
        </w:rPr>
        <w:t>178</w:t>
      </w:r>
      <w:r>
        <w:rPr>
          <w:noProof/>
        </w:rPr>
        <w:fldChar w:fldCharType="end"/>
      </w:r>
    </w:p>
    <w:p w14:paraId="18734758" w14:textId="3DA73E3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_Toc171586031 \h </w:instrText>
      </w:r>
      <w:r>
        <w:rPr>
          <w:noProof/>
        </w:rPr>
      </w:r>
      <w:r>
        <w:rPr>
          <w:noProof/>
        </w:rPr>
        <w:fldChar w:fldCharType="separate"/>
      </w:r>
      <w:r>
        <w:rPr>
          <w:noProof/>
        </w:rPr>
        <w:t>178</w:t>
      </w:r>
      <w:r>
        <w:rPr>
          <w:noProof/>
        </w:rPr>
        <w:fldChar w:fldCharType="end"/>
      </w:r>
    </w:p>
    <w:p w14:paraId="1984B7BD" w14:textId="293E71F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_Toc171586032 \h </w:instrText>
      </w:r>
      <w:r>
        <w:rPr>
          <w:noProof/>
        </w:rPr>
      </w:r>
      <w:r>
        <w:rPr>
          <w:noProof/>
        </w:rPr>
        <w:fldChar w:fldCharType="separate"/>
      </w:r>
      <w:r>
        <w:rPr>
          <w:noProof/>
        </w:rPr>
        <w:t>179</w:t>
      </w:r>
      <w:r>
        <w:rPr>
          <w:noProof/>
        </w:rPr>
        <w:fldChar w:fldCharType="end"/>
      </w:r>
    </w:p>
    <w:p w14:paraId="13898D0D" w14:textId="072A33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8.4.</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application/pidf+xml MIME type</w:t>
      </w:r>
      <w:r>
        <w:rPr>
          <w:noProof/>
        </w:rPr>
        <w:tab/>
      </w:r>
      <w:r>
        <w:rPr>
          <w:noProof/>
        </w:rPr>
        <w:fldChar w:fldCharType="begin" w:fldLock="1"/>
      </w:r>
      <w:r>
        <w:rPr>
          <w:noProof/>
        </w:rPr>
        <w:instrText xml:space="preserve"> PAGEREF _Toc171586033 \h </w:instrText>
      </w:r>
      <w:r>
        <w:rPr>
          <w:noProof/>
        </w:rPr>
      </w:r>
      <w:r>
        <w:rPr>
          <w:noProof/>
        </w:rPr>
        <w:fldChar w:fldCharType="separate"/>
      </w:r>
      <w:r>
        <w:rPr>
          <w:noProof/>
        </w:rPr>
        <w:t>179</w:t>
      </w:r>
      <w:r>
        <w:rPr>
          <w:noProof/>
        </w:rPr>
        <w:fldChar w:fldCharType="end"/>
      </w:r>
    </w:p>
    <w:p w14:paraId="1EF4F8D4" w14:textId="45D8587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_Toc171586034 \h </w:instrText>
      </w:r>
      <w:r>
        <w:rPr>
          <w:noProof/>
        </w:rPr>
      </w:r>
      <w:r>
        <w:rPr>
          <w:noProof/>
        </w:rPr>
        <w:fldChar w:fldCharType="separate"/>
      </w:r>
      <w:r>
        <w:rPr>
          <w:noProof/>
        </w:rPr>
        <w:t>179</w:t>
      </w:r>
      <w:r>
        <w:rPr>
          <w:noProof/>
        </w:rPr>
        <w:fldChar w:fldCharType="end"/>
      </w:r>
    </w:p>
    <w:p w14:paraId="36FA8CF8" w14:textId="33CEFC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_Toc171586035 \h </w:instrText>
      </w:r>
      <w:r>
        <w:rPr>
          <w:noProof/>
        </w:rPr>
      </w:r>
      <w:r>
        <w:rPr>
          <w:noProof/>
        </w:rPr>
        <w:fldChar w:fldCharType="separate"/>
      </w:r>
      <w:r>
        <w:rPr>
          <w:noProof/>
        </w:rPr>
        <w:t>179</w:t>
      </w:r>
      <w:r>
        <w:rPr>
          <w:noProof/>
        </w:rPr>
        <w:fldChar w:fldCharType="end"/>
      </w:r>
    </w:p>
    <w:p w14:paraId="44FEE986" w14:textId="555B6B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application/simple-filter+xml MIME type</w:t>
      </w:r>
      <w:r>
        <w:rPr>
          <w:noProof/>
        </w:rPr>
        <w:tab/>
      </w:r>
      <w:r>
        <w:rPr>
          <w:noProof/>
        </w:rPr>
        <w:fldChar w:fldCharType="begin" w:fldLock="1"/>
      </w:r>
      <w:r>
        <w:rPr>
          <w:noProof/>
        </w:rPr>
        <w:instrText xml:space="preserve"> PAGEREF _Toc171586036 \h </w:instrText>
      </w:r>
      <w:r>
        <w:rPr>
          <w:noProof/>
        </w:rPr>
      </w:r>
      <w:r>
        <w:rPr>
          <w:noProof/>
        </w:rPr>
        <w:fldChar w:fldCharType="separate"/>
      </w:r>
      <w:r>
        <w:rPr>
          <w:noProof/>
        </w:rPr>
        <w:t>181</w:t>
      </w:r>
      <w:r>
        <w:rPr>
          <w:noProof/>
        </w:rPr>
        <w:fldChar w:fldCharType="end"/>
      </w:r>
    </w:p>
    <w:p w14:paraId="025194F2" w14:textId="255BE80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_Toc171586037 \h </w:instrText>
      </w:r>
      <w:r>
        <w:rPr>
          <w:noProof/>
        </w:rPr>
      </w:r>
      <w:r>
        <w:rPr>
          <w:noProof/>
        </w:rPr>
        <w:fldChar w:fldCharType="separate"/>
      </w:r>
      <w:r>
        <w:rPr>
          <w:noProof/>
        </w:rPr>
        <w:t>181</w:t>
      </w:r>
      <w:r>
        <w:rPr>
          <w:noProof/>
        </w:rPr>
        <w:fldChar w:fldCharType="end"/>
      </w:r>
    </w:p>
    <w:p w14:paraId="0ECBC489" w14:textId="58394DF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_Toc171586038 \h </w:instrText>
      </w:r>
      <w:r>
        <w:rPr>
          <w:noProof/>
        </w:rPr>
      </w:r>
      <w:r>
        <w:rPr>
          <w:noProof/>
        </w:rPr>
        <w:fldChar w:fldCharType="separate"/>
      </w:r>
      <w:r>
        <w:rPr>
          <w:noProof/>
        </w:rPr>
        <w:t>181</w:t>
      </w:r>
      <w:r>
        <w:rPr>
          <w:noProof/>
        </w:rPr>
        <w:fldChar w:fldCharType="end"/>
      </w:r>
    </w:p>
    <w:p w14:paraId="3A3F6D3A" w14:textId="799FB79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Short Data Service (SDS)</w:t>
      </w:r>
      <w:r>
        <w:rPr>
          <w:noProof/>
        </w:rPr>
        <w:tab/>
      </w:r>
      <w:r>
        <w:rPr>
          <w:noProof/>
        </w:rPr>
        <w:fldChar w:fldCharType="begin" w:fldLock="1"/>
      </w:r>
      <w:r>
        <w:rPr>
          <w:noProof/>
        </w:rPr>
        <w:instrText xml:space="preserve"> PAGEREF _Toc171586039 \h </w:instrText>
      </w:r>
      <w:r>
        <w:rPr>
          <w:noProof/>
        </w:rPr>
      </w:r>
      <w:r>
        <w:rPr>
          <w:noProof/>
        </w:rPr>
        <w:fldChar w:fldCharType="separate"/>
      </w:r>
      <w:r>
        <w:rPr>
          <w:noProof/>
        </w:rPr>
        <w:t>182</w:t>
      </w:r>
      <w:r>
        <w:rPr>
          <w:noProof/>
        </w:rPr>
        <w:fldChar w:fldCharType="end"/>
      </w:r>
    </w:p>
    <w:p w14:paraId="2E4E100E" w14:textId="667663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_Toc171586040 \h </w:instrText>
      </w:r>
      <w:r>
        <w:rPr>
          <w:noProof/>
        </w:rPr>
      </w:r>
      <w:r>
        <w:rPr>
          <w:noProof/>
        </w:rPr>
        <w:fldChar w:fldCharType="separate"/>
      </w:r>
      <w:r>
        <w:rPr>
          <w:noProof/>
        </w:rPr>
        <w:t>182</w:t>
      </w:r>
      <w:r>
        <w:rPr>
          <w:noProof/>
        </w:rPr>
        <w:fldChar w:fldCharType="end"/>
      </w:r>
    </w:p>
    <w:p w14:paraId="03CAB597" w14:textId="4AE372E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SDS</w:t>
      </w:r>
      <w:r>
        <w:rPr>
          <w:noProof/>
        </w:rPr>
        <w:tab/>
      </w:r>
      <w:r>
        <w:rPr>
          <w:noProof/>
        </w:rPr>
        <w:fldChar w:fldCharType="begin" w:fldLock="1"/>
      </w:r>
      <w:r>
        <w:rPr>
          <w:noProof/>
        </w:rPr>
        <w:instrText xml:space="preserve"> PAGEREF _Toc171586041 \h </w:instrText>
      </w:r>
      <w:r>
        <w:rPr>
          <w:noProof/>
        </w:rPr>
      </w:r>
      <w:r>
        <w:rPr>
          <w:noProof/>
        </w:rPr>
        <w:fldChar w:fldCharType="separate"/>
      </w:r>
      <w:r>
        <w:rPr>
          <w:noProof/>
        </w:rPr>
        <w:t>182</w:t>
      </w:r>
      <w:r>
        <w:rPr>
          <w:noProof/>
        </w:rPr>
        <w:fldChar w:fldCharType="end"/>
      </w:r>
    </w:p>
    <w:p w14:paraId="12A526CB" w14:textId="62B9345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_Toc171586042 \h </w:instrText>
      </w:r>
      <w:r>
        <w:rPr>
          <w:noProof/>
        </w:rPr>
      </w:r>
      <w:r>
        <w:rPr>
          <w:noProof/>
        </w:rPr>
        <w:fldChar w:fldCharType="separate"/>
      </w:r>
      <w:r>
        <w:rPr>
          <w:noProof/>
        </w:rPr>
        <w:t>182</w:t>
      </w:r>
      <w:r>
        <w:rPr>
          <w:noProof/>
        </w:rPr>
        <w:fldChar w:fldCharType="end"/>
      </w:r>
    </w:p>
    <w:p w14:paraId="64CDF16A" w14:textId="0A07674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an SDS message</w:t>
      </w:r>
      <w:r>
        <w:rPr>
          <w:noProof/>
        </w:rPr>
        <w:tab/>
      </w:r>
      <w:r>
        <w:rPr>
          <w:noProof/>
        </w:rPr>
        <w:fldChar w:fldCharType="begin" w:fldLock="1"/>
      </w:r>
      <w:r>
        <w:rPr>
          <w:noProof/>
        </w:rPr>
        <w:instrText xml:space="preserve"> PAGEREF _Toc171586043 \h </w:instrText>
      </w:r>
      <w:r>
        <w:rPr>
          <w:noProof/>
        </w:rPr>
      </w:r>
      <w:r>
        <w:rPr>
          <w:noProof/>
        </w:rPr>
        <w:fldChar w:fldCharType="separate"/>
      </w:r>
      <w:r>
        <w:rPr>
          <w:noProof/>
        </w:rPr>
        <w:t>182</w:t>
      </w:r>
      <w:r>
        <w:rPr>
          <w:noProof/>
        </w:rPr>
        <w:fldChar w:fldCharType="end"/>
      </w:r>
    </w:p>
    <w:p w14:paraId="4BB36E23" w14:textId="67CFD97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received SDS messages with or without disposition requests</w:t>
      </w:r>
      <w:r>
        <w:rPr>
          <w:noProof/>
        </w:rPr>
        <w:tab/>
      </w:r>
      <w:r>
        <w:rPr>
          <w:noProof/>
        </w:rPr>
        <w:fldChar w:fldCharType="begin" w:fldLock="1"/>
      </w:r>
      <w:r>
        <w:rPr>
          <w:noProof/>
        </w:rPr>
        <w:instrText xml:space="preserve"> PAGEREF _Toc171586044 \h </w:instrText>
      </w:r>
      <w:r>
        <w:rPr>
          <w:noProof/>
        </w:rPr>
      </w:r>
      <w:r>
        <w:rPr>
          <w:noProof/>
        </w:rPr>
        <w:fldChar w:fldCharType="separate"/>
      </w:r>
      <w:r>
        <w:rPr>
          <w:noProof/>
        </w:rPr>
        <w:t>183</w:t>
      </w:r>
      <w:r>
        <w:rPr>
          <w:noProof/>
        </w:rPr>
        <w:fldChar w:fldCharType="end"/>
      </w:r>
    </w:p>
    <w:p w14:paraId="3D950D81" w14:textId="05547C9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Handling of disposition requests</w:t>
      </w:r>
      <w:r>
        <w:rPr>
          <w:noProof/>
        </w:rPr>
        <w:tab/>
      </w:r>
      <w:r>
        <w:rPr>
          <w:noProof/>
        </w:rPr>
        <w:fldChar w:fldCharType="begin" w:fldLock="1"/>
      </w:r>
      <w:r>
        <w:rPr>
          <w:noProof/>
        </w:rPr>
        <w:instrText xml:space="preserve"> PAGEREF _Toc171586045 \h </w:instrText>
      </w:r>
      <w:r>
        <w:rPr>
          <w:noProof/>
        </w:rPr>
      </w:r>
      <w:r>
        <w:rPr>
          <w:noProof/>
        </w:rPr>
        <w:fldChar w:fldCharType="separate"/>
      </w:r>
      <w:r>
        <w:rPr>
          <w:noProof/>
        </w:rPr>
        <w:t>184</w:t>
      </w:r>
      <w:r>
        <w:rPr>
          <w:noProof/>
        </w:rPr>
        <w:fldChar w:fldCharType="end"/>
      </w:r>
    </w:p>
    <w:p w14:paraId="1A33F112" w14:textId="12AD56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signalling control plane</w:t>
      </w:r>
      <w:r>
        <w:rPr>
          <w:noProof/>
        </w:rPr>
        <w:tab/>
      </w:r>
      <w:r>
        <w:rPr>
          <w:noProof/>
        </w:rPr>
        <w:fldChar w:fldCharType="begin" w:fldLock="1"/>
      </w:r>
      <w:r>
        <w:rPr>
          <w:noProof/>
        </w:rPr>
        <w:instrText xml:space="preserve"> PAGEREF _Toc171586046 \h </w:instrText>
      </w:r>
      <w:r>
        <w:rPr>
          <w:noProof/>
        </w:rPr>
      </w:r>
      <w:r>
        <w:rPr>
          <w:noProof/>
        </w:rPr>
        <w:fldChar w:fldCharType="separate"/>
      </w:r>
      <w:r>
        <w:rPr>
          <w:noProof/>
        </w:rPr>
        <w:t>185</w:t>
      </w:r>
      <w:r>
        <w:rPr>
          <w:noProof/>
        </w:rPr>
        <w:fldChar w:fldCharType="end"/>
      </w:r>
    </w:p>
    <w:p w14:paraId="55B405E5" w14:textId="732C6F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_Toc171586047 \h </w:instrText>
      </w:r>
      <w:r>
        <w:rPr>
          <w:noProof/>
        </w:rPr>
      </w:r>
      <w:r>
        <w:rPr>
          <w:noProof/>
        </w:rPr>
        <w:fldChar w:fldCharType="separate"/>
      </w:r>
      <w:r>
        <w:rPr>
          <w:noProof/>
        </w:rPr>
        <w:t>185</w:t>
      </w:r>
      <w:r>
        <w:rPr>
          <w:noProof/>
        </w:rPr>
        <w:fldChar w:fldCharType="end"/>
      </w:r>
    </w:p>
    <w:p w14:paraId="76531188" w14:textId="1860469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_Toc171586048 \h </w:instrText>
      </w:r>
      <w:r>
        <w:rPr>
          <w:noProof/>
        </w:rPr>
      </w:r>
      <w:r>
        <w:rPr>
          <w:noProof/>
        </w:rPr>
        <w:fldChar w:fldCharType="separate"/>
      </w:r>
      <w:r>
        <w:rPr>
          <w:noProof/>
        </w:rPr>
        <w:t>185</w:t>
      </w:r>
      <w:r>
        <w:rPr>
          <w:noProof/>
        </w:rPr>
        <w:fldChar w:fldCharType="end"/>
      </w:r>
    </w:p>
    <w:p w14:paraId="6BD48B76" w14:textId="42BC197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_Toc171586049 \h </w:instrText>
      </w:r>
      <w:r>
        <w:rPr>
          <w:noProof/>
        </w:rPr>
      </w:r>
      <w:r>
        <w:rPr>
          <w:noProof/>
        </w:rPr>
        <w:fldChar w:fldCharType="separate"/>
      </w:r>
      <w:r>
        <w:rPr>
          <w:noProof/>
        </w:rPr>
        <w:t>185</w:t>
      </w:r>
      <w:r>
        <w:rPr>
          <w:noProof/>
        </w:rPr>
        <w:fldChar w:fldCharType="end"/>
      </w:r>
    </w:p>
    <w:p w14:paraId="53F70DD9" w14:textId="1705ED5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_Toc171586050 \h </w:instrText>
      </w:r>
      <w:r>
        <w:rPr>
          <w:noProof/>
        </w:rPr>
      </w:r>
      <w:r>
        <w:rPr>
          <w:noProof/>
        </w:rPr>
        <w:fldChar w:fldCharType="separate"/>
      </w:r>
      <w:r>
        <w:rPr>
          <w:noProof/>
        </w:rPr>
        <w:t>187</w:t>
      </w:r>
      <w:r>
        <w:rPr>
          <w:noProof/>
        </w:rPr>
        <w:fldChar w:fldCharType="end"/>
      </w:r>
    </w:p>
    <w:p w14:paraId="47DB31E5" w14:textId="70413D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_Toc171586051 \h </w:instrText>
      </w:r>
      <w:r>
        <w:rPr>
          <w:noProof/>
        </w:rPr>
      </w:r>
      <w:r>
        <w:rPr>
          <w:noProof/>
        </w:rPr>
        <w:fldChar w:fldCharType="separate"/>
      </w:r>
      <w:r>
        <w:rPr>
          <w:noProof/>
        </w:rPr>
        <w:t>188</w:t>
      </w:r>
      <w:r>
        <w:rPr>
          <w:noProof/>
        </w:rPr>
        <w:fldChar w:fldCharType="end"/>
      </w:r>
    </w:p>
    <w:p w14:paraId="3F1605E4" w14:textId="04F58B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_Toc171586052 \h </w:instrText>
      </w:r>
      <w:r>
        <w:rPr>
          <w:noProof/>
        </w:rPr>
      </w:r>
      <w:r>
        <w:rPr>
          <w:noProof/>
        </w:rPr>
        <w:fldChar w:fldCharType="separate"/>
      </w:r>
      <w:r>
        <w:rPr>
          <w:noProof/>
        </w:rPr>
        <w:t>188</w:t>
      </w:r>
      <w:r>
        <w:rPr>
          <w:noProof/>
        </w:rPr>
        <w:fldChar w:fldCharType="end"/>
      </w:r>
    </w:p>
    <w:p w14:paraId="4AECE4A7" w14:textId="1D17DCA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_Toc171586053 \h </w:instrText>
      </w:r>
      <w:r>
        <w:rPr>
          <w:noProof/>
        </w:rPr>
      </w:r>
      <w:r>
        <w:rPr>
          <w:noProof/>
        </w:rPr>
        <w:fldChar w:fldCharType="separate"/>
      </w:r>
      <w:r>
        <w:rPr>
          <w:noProof/>
        </w:rPr>
        <w:t>190</w:t>
      </w:r>
      <w:r>
        <w:rPr>
          <w:noProof/>
        </w:rPr>
        <w:fldChar w:fldCharType="end"/>
      </w:r>
    </w:p>
    <w:p w14:paraId="7D0CB8ED" w14:textId="61478E0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_Toc171586054 \h </w:instrText>
      </w:r>
      <w:r>
        <w:rPr>
          <w:noProof/>
        </w:rPr>
      </w:r>
      <w:r>
        <w:rPr>
          <w:noProof/>
        </w:rPr>
        <w:fldChar w:fldCharType="separate"/>
      </w:r>
      <w:r>
        <w:rPr>
          <w:noProof/>
        </w:rPr>
        <w:t>191</w:t>
      </w:r>
      <w:r>
        <w:rPr>
          <w:noProof/>
        </w:rPr>
        <w:fldChar w:fldCharType="end"/>
      </w:r>
    </w:p>
    <w:p w14:paraId="6C1F4944" w14:textId="641A33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_Toc171586055 \h </w:instrText>
      </w:r>
      <w:r>
        <w:rPr>
          <w:noProof/>
        </w:rPr>
      </w:r>
      <w:r>
        <w:rPr>
          <w:noProof/>
        </w:rPr>
        <w:fldChar w:fldCharType="separate"/>
      </w:r>
      <w:r>
        <w:rPr>
          <w:noProof/>
        </w:rPr>
        <w:t>191</w:t>
      </w:r>
      <w:r>
        <w:rPr>
          <w:noProof/>
        </w:rPr>
        <w:fldChar w:fldCharType="end"/>
      </w:r>
    </w:p>
    <w:p w14:paraId="074AA892" w14:textId="7462610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_Toc171586056 \h </w:instrText>
      </w:r>
      <w:r>
        <w:rPr>
          <w:noProof/>
        </w:rPr>
      </w:r>
      <w:r>
        <w:rPr>
          <w:noProof/>
        </w:rPr>
        <w:fldChar w:fldCharType="separate"/>
      </w:r>
      <w:r>
        <w:rPr>
          <w:noProof/>
        </w:rPr>
        <w:t>193</w:t>
      </w:r>
      <w:r>
        <w:rPr>
          <w:noProof/>
        </w:rPr>
        <w:fldChar w:fldCharType="end"/>
      </w:r>
    </w:p>
    <w:p w14:paraId="5631AE0C" w14:textId="1F56143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_Toc171586057 \h </w:instrText>
      </w:r>
      <w:r>
        <w:rPr>
          <w:noProof/>
        </w:rPr>
      </w:r>
      <w:r>
        <w:rPr>
          <w:noProof/>
        </w:rPr>
        <w:fldChar w:fldCharType="separate"/>
      </w:r>
      <w:r>
        <w:rPr>
          <w:noProof/>
        </w:rPr>
        <w:t>196</w:t>
      </w:r>
      <w:r>
        <w:rPr>
          <w:noProof/>
        </w:rPr>
        <w:fldChar w:fldCharType="end"/>
      </w:r>
    </w:p>
    <w:p w14:paraId="4AEEE75D" w14:textId="59C2CD9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Terminating procedure</w:t>
      </w:r>
      <w:r>
        <w:rPr>
          <w:noProof/>
        </w:rPr>
        <w:tab/>
      </w:r>
      <w:r>
        <w:rPr>
          <w:noProof/>
        </w:rPr>
        <w:fldChar w:fldCharType="begin" w:fldLock="1"/>
      </w:r>
      <w:r>
        <w:rPr>
          <w:noProof/>
        </w:rPr>
        <w:instrText xml:space="preserve"> PAGEREF _Toc171586058 \h </w:instrText>
      </w:r>
      <w:r>
        <w:rPr>
          <w:noProof/>
        </w:rPr>
      </w:r>
      <w:r>
        <w:rPr>
          <w:noProof/>
        </w:rPr>
        <w:fldChar w:fldCharType="separate"/>
      </w:r>
      <w:r>
        <w:rPr>
          <w:noProof/>
        </w:rPr>
        <w:t>196</w:t>
      </w:r>
      <w:r>
        <w:rPr>
          <w:noProof/>
        </w:rPr>
        <w:fldChar w:fldCharType="end"/>
      </w:r>
    </w:p>
    <w:p w14:paraId="4A2EAEEE" w14:textId="7153828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9.2.2.5.2</w:t>
      </w:r>
      <w:r>
        <w:rPr>
          <w:rFonts w:asciiTheme="minorHAnsi" w:eastAsiaTheme="minorEastAsia" w:hAnsiTheme="minorHAnsi" w:cstheme="minorBidi"/>
          <w:noProof/>
          <w:kern w:val="2"/>
          <w:sz w:val="22"/>
          <w:szCs w:val="22"/>
          <w:lang w:eastAsia="en-GB"/>
          <w14:ligatures w14:val="standardContextual"/>
        </w:rPr>
        <w:tab/>
      </w:r>
      <w:r>
        <w:rPr>
          <w:noProof/>
        </w:rPr>
        <w:t>Originating procedure</w:t>
      </w:r>
      <w:r>
        <w:rPr>
          <w:noProof/>
        </w:rPr>
        <w:tab/>
      </w:r>
      <w:r>
        <w:rPr>
          <w:noProof/>
        </w:rPr>
        <w:fldChar w:fldCharType="begin" w:fldLock="1"/>
      </w:r>
      <w:r>
        <w:rPr>
          <w:noProof/>
        </w:rPr>
        <w:instrText xml:space="preserve"> PAGEREF _Toc171586059 \h </w:instrText>
      </w:r>
      <w:r>
        <w:rPr>
          <w:noProof/>
        </w:rPr>
      </w:r>
      <w:r>
        <w:rPr>
          <w:noProof/>
        </w:rPr>
        <w:fldChar w:fldCharType="separate"/>
      </w:r>
      <w:r>
        <w:rPr>
          <w:noProof/>
        </w:rPr>
        <w:t>197</w:t>
      </w:r>
      <w:r>
        <w:rPr>
          <w:noProof/>
        </w:rPr>
        <w:fldChar w:fldCharType="end"/>
      </w:r>
    </w:p>
    <w:p w14:paraId="7BF9B99F" w14:textId="56E158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media plane</w:t>
      </w:r>
      <w:r>
        <w:rPr>
          <w:noProof/>
        </w:rPr>
        <w:tab/>
      </w:r>
      <w:r>
        <w:rPr>
          <w:noProof/>
        </w:rPr>
        <w:fldChar w:fldCharType="begin" w:fldLock="1"/>
      </w:r>
      <w:r>
        <w:rPr>
          <w:noProof/>
        </w:rPr>
        <w:instrText xml:space="preserve"> PAGEREF _Toc171586060 \h </w:instrText>
      </w:r>
      <w:r>
        <w:rPr>
          <w:noProof/>
        </w:rPr>
      </w:r>
      <w:r>
        <w:rPr>
          <w:noProof/>
        </w:rPr>
        <w:fldChar w:fldCharType="separate"/>
      </w:r>
      <w:r>
        <w:rPr>
          <w:noProof/>
        </w:rPr>
        <w:t>200</w:t>
      </w:r>
      <w:r>
        <w:rPr>
          <w:noProof/>
        </w:rPr>
        <w:fldChar w:fldCharType="end"/>
      </w:r>
    </w:p>
    <w:p w14:paraId="36530ECF" w14:textId="27C81F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_Toc171586061 \h </w:instrText>
      </w:r>
      <w:r>
        <w:rPr>
          <w:noProof/>
        </w:rPr>
      </w:r>
      <w:r>
        <w:rPr>
          <w:noProof/>
        </w:rPr>
        <w:fldChar w:fldCharType="separate"/>
      </w:r>
      <w:r>
        <w:rPr>
          <w:noProof/>
        </w:rPr>
        <w:t>200</w:t>
      </w:r>
      <w:r>
        <w:rPr>
          <w:noProof/>
        </w:rPr>
        <w:fldChar w:fldCharType="end"/>
      </w:r>
    </w:p>
    <w:p w14:paraId="2B6BF364" w14:textId="4DB888F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_Toc171586062 \h </w:instrText>
      </w:r>
      <w:r>
        <w:rPr>
          <w:noProof/>
        </w:rPr>
      </w:r>
      <w:r>
        <w:rPr>
          <w:noProof/>
        </w:rPr>
        <w:fldChar w:fldCharType="separate"/>
      </w:r>
      <w:r>
        <w:rPr>
          <w:noProof/>
        </w:rPr>
        <w:t>200</w:t>
      </w:r>
      <w:r>
        <w:rPr>
          <w:noProof/>
        </w:rPr>
        <w:fldChar w:fldCharType="end"/>
      </w:r>
    </w:p>
    <w:p w14:paraId="67651526" w14:textId="277EA1B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_Toc171586063 \h </w:instrText>
      </w:r>
      <w:r>
        <w:rPr>
          <w:noProof/>
        </w:rPr>
      </w:r>
      <w:r>
        <w:rPr>
          <w:noProof/>
        </w:rPr>
        <w:fldChar w:fldCharType="separate"/>
      </w:r>
      <w:r>
        <w:rPr>
          <w:noProof/>
        </w:rPr>
        <w:t>200</w:t>
      </w:r>
      <w:r>
        <w:rPr>
          <w:noProof/>
        </w:rPr>
        <w:fldChar w:fldCharType="end"/>
      </w:r>
    </w:p>
    <w:p w14:paraId="2BE93A22" w14:textId="1913E5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_Toc171586064 \h </w:instrText>
      </w:r>
      <w:r>
        <w:rPr>
          <w:noProof/>
        </w:rPr>
      </w:r>
      <w:r>
        <w:rPr>
          <w:noProof/>
        </w:rPr>
        <w:fldChar w:fldCharType="separate"/>
      </w:r>
      <w:r>
        <w:rPr>
          <w:noProof/>
        </w:rPr>
        <w:t>201</w:t>
      </w:r>
      <w:r>
        <w:rPr>
          <w:noProof/>
        </w:rPr>
        <w:fldChar w:fldCharType="end"/>
      </w:r>
    </w:p>
    <w:p w14:paraId="2D67F056" w14:textId="5573A6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_Toc171586065 \h </w:instrText>
      </w:r>
      <w:r>
        <w:rPr>
          <w:noProof/>
        </w:rPr>
      </w:r>
      <w:r>
        <w:rPr>
          <w:noProof/>
        </w:rPr>
        <w:fldChar w:fldCharType="separate"/>
      </w:r>
      <w:r>
        <w:rPr>
          <w:noProof/>
        </w:rPr>
        <w:t>201</w:t>
      </w:r>
      <w:r>
        <w:rPr>
          <w:noProof/>
        </w:rPr>
        <w:fldChar w:fldCharType="end"/>
      </w:r>
    </w:p>
    <w:p w14:paraId="077BDFBF" w14:textId="730EF96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_Toc171586066 \h </w:instrText>
      </w:r>
      <w:r>
        <w:rPr>
          <w:noProof/>
        </w:rPr>
      </w:r>
      <w:r>
        <w:rPr>
          <w:noProof/>
        </w:rPr>
        <w:fldChar w:fldCharType="separate"/>
      </w:r>
      <w:r>
        <w:rPr>
          <w:noProof/>
        </w:rPr>
        <w:t>204</w:t>
      </w:r>
      <w:r>
        <w:rPr>
          <w:noProof/>
        </w:rPr>
        <w:fldChar w:fldCharType="end"/>
      </w:r>
    </w:p>
    <w:p w14:paraId="36436752" w14:textId="70B9C69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_Toc171586067 \h </w:instrText>
      </w:r>
      <w:r>
        <w:rPr>
          <w:noProof/>
        </w:rPr>
      </w:r>
      <w:r>
        <w:rPr>
          <w:noProof/>
        </w:rPr>
        <w:fldChar w:fldCharType="separate"/>
      </w:r>
      <w:r>
        <w:rPr>
          <w:noProof/>
        </w:rPr>
        <w:t>205</w:t>
      </w:r>
      <w:r>
        <w:rPr>
          <w:noProof/>
        </w:rPr>
        <w:fldChar w:fldCharType="end"/>
      </w:r>
    </w:p>
    <w:p w14:paraId="52DF92D3" w14:textId="7F71F30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_Toc171586068 \h </w:instrText>
      </w:r>
      <w:r>
        <w:rPr>
          <w:noProof/>
        </w:rPr>
      </w:r>
      <w:r>
        <w:rPr>
          <w:noProof/>
        </w:rPr>
        <w:fldChar w:fldCharType="separate"/>
      </w:r>
      <w:r>
        <w:rPr>
          <w:noProof/>
        </w:rPr>
        <w:t>205</w:t>
      </w:r>
      <w:r>
        <w:rPr>
          <w:noProof/>
        </w:rPr>
        <w:fldChar w:fldCharType="end"/>
      </w:r>
    </w:p>
    <w:p w14:paraId="661080EA" w14:textId="3984663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_Toc171586069 \h </w:instrText>
      </w:r>
      <w:r>
        <w:rPr>
          <w:noProof/>
        </w:rPr>
      </w:r>
      <w:r>
        <w:rPr>
          <w:noProof/>
        </w:rPr>
        <w:fldChar w:fldCharType="separate"/>
      </w:r>
      <w:r>
        <w:rPr>
          <w:noProof/>
        </w:rPr>
        <w:t>206</w:t>
      </w:r>
      <w:r>
        <w:rPr>
          <w:noProof/>
        </w:rPr>
        <w:fldChar w:fldCharType="end"/>
      </w:r>
    </w:p>
    <w:p w14:paraId="222E902A" w14:textId="73076EE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_Toc171586070 \h </w:instrText>
      </w:r>
      <w:r>
        <w:rPr>
          <w:noProof/>
        </w:rPr>
      </w:r>
      <w:r>
        <w:rPr>
          <w:noProof/>
        </w:rPr>
        <w:fldChar w:fldCharType="separate"/>
      </w:r>
      <w:r>
        <w:rPr>
          <w:noProof/>
        </w:rPr>
        <w:t>206</w:t>
      </w:r>
      <w:r>
        <w:rPr>
          <w:noProof/>
        </w:rPr>
        <w:fldChar w:fldCharType="end"/>
      </w:r>
    </w:p>
    <w:p w14:paraId="6F5D5819" w14:textId="440E78A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_Toc171586071 \h </w:instrText>
      </w:r>
      <w:r>
        <w:rPr>
          <w:noProof/>
        </w:rPr>
      </w:r>
      <w:r>
        <w:rPr>
          <w:noProof/>
        </w:rPr>
        <w:fldChar w:fldCharType="separate"/>
      </w:r>
      <w:r>
        <w:rPr>
          <w:noProof/>
        </w:rPr>
        <w:t>208</w:t>
      </w:r>
      <w:r>
        <w:rPr>
          <w:noProof/>
        </w:rPr>
        <w:fldChar w:fldCharType="end"/>
      </w:r>
    </w:p>
    <w:p w14:paraId="6B09A3CD" w14:textId="605ADDD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_Toc171586072 \h </w:instrText>
      </w:r>
      <w:r>
        <w:rPr>
          <w:noProof/>
        </w:rPr>
      </w:r>
      <w:r>
        <w:rPr>
          <w:noProof/>
        </w:rPr>
        <w:fldChar w:fldCharType="separate"/>
      </w:r>
      <w:r>
        <w:rPr>
          <w:noProof/>
        </w:rPr>
        <w:t>210</w:t>
      </w:r>
      <w:r>
        <w:rPr>
          <w:noProof/>
        </w:rPr>
        <w:fldChar w:fldCharType="end"/>
      </w:r>
    </w:p>
    <w:p w14:paraId="6BDDDEE4" w14:textId="601B25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_Toc171586073 \h </w:instrText>
      </w:r>
      <w:r>
        <w:rPr>
          <w:noProof/>
        </w:rPr>
      </w:r>
      <w:r>
        <w:rPr>
          <w:noProof/>
        </w:rPr>
        <w:fldChar w:fldCharType="separate"/>
      </w:r>
      <w:r>
        <w:rPr>
          <w:noProof/>
        </w:rPr>
        <w:t>210</w:t>
      </w:r>
      <w:r>
        <w:rPr>
          <w:noProof/>
        </w:rPr>
        <w:fldChar w:fldCharType="end"/>
      </w:r>
    </w:p>
    <w:p w14:paraId="39BCAE90" w14:textId="61A685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_Toc171586074 \h </w:instrText>
      </w:r>
      <w:r>
        <w:rPr>
          <w:noProof/>
        </w:rPr>
      </w:r>
      <w:r>
        <w:rPr>
          <w:noProof/>
        </w:rPr>
        <w:fldChar w:fldCharType="separate"/>
      </w:r>
      <w:r>
        <w:rPr>
          <w:noProof/>
        </w:rPr>
        <w:t>211</w:t>
      </w:r>
      <w:r>
        <w:rPr>
          <w:noProof/>
        </w:rPr>
        <w:fldChar w:fldCharType="end"/>
      </w:r>
    </w:p>
    <w:p w14:paraId="1681AD25" w14:textId="3C9FCA2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9.2.3.4.3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US"/>
        </w:rPr>
        <w:t>controlling MCData function p</w:t>
      </w:r>
      <w:r>
        <w:rPr>
          <w:noProof/>
        </w:rPr>
        <w:t>rocedures</w:t>
      </w:r>
      <w:r>
        <w:rPr>
          <w:noProof/>
        </w:rPr>
        <w:tab/>
      </w:r>
      <w:r>
        <w:rPr>
          <w:noProof/>
        </w:rPr>
        <w:fldChar w:fldCharType="begin" w:fldLock="1"/>
      </w:r>
      <w:r>
        <w:rPr>
          <w:noProof/>
        </w:rPr>
        <w:instrText xml:space="preserve"> PAGEREF _Toc171586075 \h </w:instrText>
      </w:r>
      <w:r>
        <w:rPr>
          <w:noProof/>
        </w:rPr>
      </w:r>
      <w:r>
        <w:rPr>
          <w:noProof/>
        </w:rPr>
        <w:fldChar w:fldCharType="separate"/>
      </w:r>
      <w:r>
        <w:rPr>
          <w:noProof/>
        </w:rPr>
        <w:t>211</w:t>
      </w:r>
      <w:r>
        <w:rPr>
          <w:noProof/>
        </w:rPr>
        <w:fldChar w:fldCharType="end"/>
      </w:r>
    </w:p>
    <w:p w14:paraId="07DC2E53" w14:textId="1303EE1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9.2.3.4.4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_Toc171586076 \h </w:instrText>
      </w:r>
      <w:r>
        <w:rPr>
          <w:noProof/>
        </w:rPr>
      </w:r>
      <w:r>
        <w:rPr>
          <w:noProof/>
        </w:rPr>
        <w:fldChar w:fldCharType="separate"/>
      </w:r>
      <w:r>
        <w:rPr>
          <w:noProof/>
        </w:rPr>
        <w:t>212</w:t>
      </w:r>
      <w:r>
        <w:rPr>
          <w:noProof/>
        </w:rPr>
        <w:fldChar w:fldCharType="end"/>
      </w:r>
    </w:p>
    <w:p w14:paraId="24E9DD60" w14:textId="05CE82F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w:t>
      </w:r>
      <w:r>
        <w:rPr>
          <w:noProof/>
        </w:rPr>
        <w:tab/>
      </w:r>
      <w:r>
        <w:rPr>
          <w:noProof/>
        </w:rPr>
        <w:fldChar w:fldCharType="begin" w:fldLock="1"/>
      </w:r>
      <w:r>
        <w:rPr>
          <w:noProof/>
        </w:rPr>
        <w:instrText xml:space="preserve"> PAGEREF _Toc171586077 \h </w:instrText>
      </w:r>
      <w:r>
        <w:rPr>
          <w:noProof/>
        </w:rPr>
      </w:r>
      <w:r>
        <w:rPr>
          <w:noProof/>
        </w:rPr>
        <w:fldChar w:fldCharType="separate"/>
      </w:r>
      <w:r>
        <w:rPr>
          <w:noProof/>
        </w:rPr>
        <w:t>214</w:t>
      </w:r>
      <w:r>
        <w:rPr>
          <w:noProof/>
        </w:rPr>
        <w:fldChar w:fldCharType="end"/>
      </w:r>
    </w:p>
    <w:p w14:paraId="3ADE80B2" w14:textId="04F9F19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_Toc171586078 \h </w:instrText>
      </w:r>
      <w:r>
        <w:rPr>
          <w:noProof/>
        </w:rPr>
      </w:r>
      <w:r>
        <w:rPr>
          <w:noProof/>
        </w:rPr>
        <w:fldChar w:fldCharType="separate"/>
      </w:r>
      <w:r>
        <w:rPr>
          <w:noProof/>
        </w:rPr>
        <w:t>214</w:t>
      </w:r>
      <w:r>
        <w:rPr>
          <w:noProof/>
        </w:rPr>
        <w:fldChar w:fldCharType="end"/>
      </w:r>
    </w:p>
    <w:p w14:paraId="04FBF7D2" w14:textId="07115A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_Toc171586079 \h </w:instrText>
      </w:r>
      <w:r>
        <w:rPr>
          <w:noProof/>
        </w:rPr>
      </w:r>
      <w:r>
        <w:rPr>
          <w:noProof/>
        </w:rPr>
        <w:fldChar w:fldCharType="separate"/>
      </w:r>
      <w:r>
        <w:rPr>
          <w:noProof/>
        </w:rPr>
        <w:t>214</w:t>
      </w:r>
      <w:r>
        <w:rPr>
          <w:noProof/>
        </w:rPr>
        <w:fldChar w:fldCharType="end"/>
      </w:r>
    </w:p>
    <w:p w14:paraId="515EEDE2" w14:textId="76A1C4A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_Toc171586080 \h </w:instrText>
      </w:r>
      <w:r>
        <w:rPr>
          <w:noProof/>
        </w:rPr>
      </w:r>
      <w:r>
        <w:rPr>
          <w:noProof/>
        </w:rPr>
        <w:fldChar w:fldCharType="separate"/>
      </w:r>
      <w:r>
        <w:rPr>
          <w:noProof/>
        </w:rPr>
        <w:t>214</w:t>
      </w:r>
      <w:r>
        <w:rPr>
          <w:noProof/>
        </w:rPr>
        <w:fldChar w:fldCharType="end"/>
      </w:r>
    </w:p>
    <w:p w14:paraId="41D8D297" w14:textId="14742EE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_Toc171586081 \h </w:instrText>
      </w:r>
      <w:r>
        <w:rPr>
          <w:noProof/>
        </w:rPr>
      </w:r>
      <w:r>
        <w:rPr>
          <w:noProof/>
        </w:rPr>
        <w:fldChar w:fldCharType="separate"/>
      </w:r>
      <w:r>
        <w:rPr>
          <w:noProof/>
        </w:rPr>
        <w:t>215</w:t>
      </w:r>
      <w:r>
        <w:rPr>
          <w:noProof/>
        </w:rPr>
        <w:fldChar w:fldCharType="end"/>
      </w:r>
    </w:p>
    <w:p w14:paraId="3613BC61" w14:textId="2D5A4D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_Toc171586082 \h </w:instrText>
      </w:r>
      <w:r>
        <w:rPr>
          <w:noProof/>
        </w:rPr>
      </w:r>
      <w:r>
        <w:rPr>
          <w:noProof/>
        </w:rPr>
        <w:fldChar w:fldCharType="separate"/>
      </w:r>
      <w:r>
        <w:rPr>
          <w:noProof/>
        </w:rPr>
        <w:t>215</w:t>
      </w:r>
      <w:r>
        <w:rPr>
          <w:noProof/>
        </w:rPr>
        <w:fldChar w:fldCharType="end"/>
      </w:r>
    </w:p>
    <w:p w14:paraId="2E2EA0B1" w14:textId="32B9C5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_Toc171586083 \h </w:instrText>
      </w:r>
      <w:r>
        <w:rPr>
          <w:noProof/>
        </w:rPr>
      </w:r>
      <w:r>
        <w:rPr>
          <w:noProof/>
        </w:rPr>
        <w:fldChar w:fldCharType="separate"/>
      </w:r>
      <w:r>
        <w:rPr>
          <w:noProof/>
        </w:rPr>
        <w:t>219</w:t>
      </w:r>
      <w:r>
        <w:rPr>
          <w:noProof/>
        </w:rPr>
        <w:fldChar w:fldCharType="end"/>
      </w:r>
    </w:p>
    <w:p w14:paraId="4DD77CC4" w14:textId="4876699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_Toc171586084 \h </w:instrText>
      </w:r>
      <w:r>
        <w:rPr>
          <w:noProof/>
        </w:rPr>
      </w:r>
      <w:r>
        <w:rPr>
          <w:noProof/>
        </w:rPr>
        <w:fldChar w:fldCharType="separate"/>
      </w:r>
      <w:r>
        <w:rPr>
          <w:noProof/>
        </w:rPr>
        <w:t>221</w:t>
      </w:r>
      <w:r>
        <w:rPr>
          <w:noProof/>
        </w:rPr>
        <w:fldChar w:fldCharType="end"/>
      </w:r>
    </w:p>
    <w:p w14:paraId="5EDA5C91" w14:textId="3738910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_Toc171586085 \h </w:instrText>
      </w:r>
      <w:r>
        <w:rPr>
          <w:noProof/>
        </w:rPr>
      </w:r>
      <w:r>
        <w:rPr>
          <w:noProof/>
        </w:rPr>
        <w:fldChar w:fldCharType="separate"/>
      </w:r>
      <w:r>
        <w:rPr>
          <w:noProof/>
        </w:rPr>
        <w:t>221</w:t>
      </w:r>
      <w:r>
        <w:rPr>
          <w:noProof/>
        </w:rPr>
        <w:fldChar w:fldCharType="end"/>
      </w:r>
    </w:p>
    <w:p w14:paraId="7A1E200E" w14:textId="50C72AB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_Toc171586086 \h </w:instrText>
      </w:r>
      <w:r>
        <w:rPr>
          <w:noProof/>
        </w:rPr>
      </w:r>
      <w:r>
        <w:rPr>
          <w:noProof/>
        </w:rPr>
        <w:fldChar w:fldCharType="separate"/>
      </w:r>
      <w:r>
        <w:rPr>
          <w:noProof/>
        </w:rPr>
        <w:t>221</w:t>
      </w:r>
      <w:r>
        <w:rPr>
          <w:noProof/>
        </w:rPr>
        <w:fldChar w:fldCharType="end"/>
      </w:r>
    </w:p>
    <w:p w14:paraId="70C0C32D" w14:textId="7EEF55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_Toc171586087 \h </w:instrText>
      </w:r>
      <w:r>
        <w:rPr>
          <w:noProof/>
        </w:rPr>
      </w:r>
      <w:r>
        <w:rPr>
          <w:noProof/>
        </w:rPr>
        <w:fldChar w:fldCharType="separate"/>
      </w:r>
      <w:r>
        <w:rPr>
          <w:noProof/>
        </w:rPr>
        <w:t>221</w:t>
      </w:r>
      <w:r>
        <w:rPr>
          <w:noProof/>
        </w:rPr>
        <w:fldChar w:fldCharType="end"/>
      </w:r>
    </w:p>
    <w:p w14:paraId="2E0C8C8F" w14:textId="494F83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_Toc171586088 \h </w:instrText>
      </w:r>
      <w:r>
        <w:rPr>
          <w:noProof/>
        </w:rPr>
      </w:r>
      <w:r>
        <w:rPr>
          <w:noProof/>
        </w:rPr>
        <w:fldChar w:fldCharType="separate"/>
      </w:r>
      <w:r>
        <w:rPr>
          <w:noProof/>
        </w:rPr>
        <w:t>221</w:t>
      </w:r>
      <w:r>
        <w:rPr>
          <w:noProof/>
        </w:rPr>
        <w:fldChar w:fldCharType="end"/>
      </w:r>
    </w:p>
    <w:p w14:paraId="3279237D" w14:textId="3D41699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_Toc171586089 \h </w:instrText>
      </w:r>
      <w:r>
        <w:rPr>
          <w:noProof/>
        </w:rPr>
      </w:r>
      <w:r>
        <w:rPr>
          <w:noProof/>
        </w:rPr>
        <w:fldChar w:fldCharType="separate"/>
      </w:r>
      <w:r>
        <w:rPr>
          <w:noProof/>
        </w:rPr>
        <w:t>221</w:t>
      </w:r>
      <w:r>
        <w:rPr>
          <w:noProof/>
        </w:rPr>
        <w:fldChar w:fldCharType="end"/>
      </w:r>
    </w:p>
    <w:p w14:paraId="6C534E92" w14:textId="3AE2A3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_Toc171586090 \h </w:instrText>
      </w:r>
      <w:r>
        <w:rPr>
          <w:noProof/>
        </w:rPr>
      </w:r>
      <w:r>
        <w:rPr>
          <w:noProof/>
        </w:rPr>
        <w:fldChar w:fldCharType="separate"/>
      </w:r>
      <w:r>
        <w:rPr>
          <w:noProof/>
        </w:rPr>
        <w:t>222</w:t>
      </w:r>
      <w:r>
        <w:rPr>
          <w:noProof/>
        </w:rPr>
        <w:fldChar w:fldCharType="end"/>
      </w:r>
    </w:p>
    <w:p w14:paraId="52FA20E9" w14:textId="0DF2059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_Toc171586091 \h </w:instrText>
      </w:r>
      <w:r>
        <w:rPr>
          <w:noProof/>
        </w:rPr>
      </w:r>
      <w:r>
        <w:rPr>
          <w:noProof/>
        </w:rPr>
        <w:fldChar w:fldCharType="separate"/>
      </w:r>
      <w:r>
        <w:rPr>
          <w:noProof/>
        </w:rPr>
        <w:t>224</w:t>
      </w:r>
      <w:r>
        <w:rPr>
          <w:noProof/>
        </w:rPr>
        <w:fldChar w:fldCharType="end"/>
      </w:r>
    </w:p>
    <w:p w14:paraId="60CD7DCF" w14:textId="27BA59C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9.2.4.3.5</w:t>
      </w:r>
      <w:r>
        <w:rPr>
          <w:rFonts w:asciiTheme="minorHAnsi" w:eastAsiaTheme="minorEastAsia" w:hAnsiTheme="minorHAnsi" w:cstheme="minorBidi"/>
          <w:noProof/>
          <w:kern w:val="2"/>
          <w:sz w:val="22"/>
          <w:szCs w:val="22"/>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_Toc171586092 \h </w:instrText>
      </w:r>
      <w:r>
        <w:rPr>
          <w:noProof/>
        </w:rPr>
      </w:r>
      <w:r>
        <w:rPr>
          <w:noProof/>
        </w:rPr>
        <w:fldChar w:fldCharType="separate"/>
      </w:r>
      <w:r>
        <w:rPr>
          <w:noProof/>
        </w:rPr>
        <w:t>226</w:t>
      </w:r>
      <w:r>
        <w:rPr>
          <w:noProof/>
        </w:rPr>
        <w:fldChar w:fldCharType="end"/>
      </w:r>
    </w:p>
    <w:p w14:paraId="46604F02" w14:textId="4DAEAB0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_Toc171586093 \h </w:instrText>
      </w:r>
      <w:r>
        <w:rPr>
          <w:noProof/>
        </w:rPr>
      </w:r>
      <w:r>
        <w:rPr>
          <w:noProof/>
        </w:rPr>
        <w:fldChar w:fldCharType="separate"/>
      </w:r>
      <w:r>
        <w:rPr>
          <w:noProof/>
        </w:rPr>
        <w:t>226</w:t>
      </w:r>
      <w:r>
        <w:rPr>
          <w:noProof/>
        </w:rPr>
        <w:fldChar w:fldCharType="end"/>
      </w:r>
    </w:p>
    <w:p w14:paraId="77C3CD46" w14:textId="2E898A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9.2.4.4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_Toc171586094 \h </w:instrText>
      </w:r>
      <w:r>
        <w:rPr>
          <w:noProof/>
        </w:rPr>
      </w:r>
      <w:r>
        <w:rPr>
          <w:noProof/>
        </w:rPr>
        <w:fldChar w:fldCharType="separate"/>
      </w:r>
      <w:r>
        <w:rPr>
          <w:noProof/>
        </w:rPr>
        <w:t>227</w:t>
      </w:r>
      <w:r>
        <w:rPr>
          <w:noProof/>
        </w:rPr>
        <w:fldChar w:fldCharType="end"/>
      </w:r>
    </w:p>
    <w:p w14:paraId="2DA6F68F" w14:textId="673DE3A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_Toc171586095 \h </w:instrText>
      </w:r>
      <w:r>
        <w:rPr>
          <w:noProof/>
        </w:rPr>
      </w:r>
      <w:r>
        <w:rPr>
          <w:noProof/>
        </w:rPr>
        <w:fldChar w:fldCharType="separate"/>
      </w:r>
      <w:r>
        <w:rPr>
          <w:noProof/>
        </w:rPr>
        <w:t>227</w:t>
      </w:r>
      <w:r>
        <w:rPr>
          <w:noProof/>
        </w:rPr>
        <w:fldChar w:fldCharType="end"/>
      </w:r>
    </w:p>
    <w:p w14:paraId="794D96CD" w14:textId="173869E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_Toc171586096 \h </w:instrText>
      </w:r>
      <w:r>
        <w:rPr>
          <w:noProof/>
        </w:rPr>
      </w:r>
      <w:r>
        <w:rPr>
          <w:noProof/>
        </w:rPr>
        <w:fldChar w:fldCharType="separate"/>
      </w:r>
      <w:r>
        <w:rPr>
          <w:noProof/>
        </w:rPr>
        <w:t>227</w:t>
      </w:r>
      <w:r>
        <w:rPr>
          <w:noProof/>
        </w:rPr>
        <w:fldChar w:fldCharType="end"/>
      </w:r>
    </w:p>
    <w:p w14:paraId="309F21EC" w14:textId="43F25C1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IN"/>
        </w:rPr>
        <w:t xml:space="preserve">controlling MCData function </w:t>
      </w:r>
      <w:r w:rsidRPr="004F50CC">
        <w:rPr>
          <w:noProof/>
          <w:lang w:val="en-US"/>
        </w:rPr>
        <w:t>p</w:t>
      </w:r>
      <w:r>
        <w:rPr>
          <w:noProof/>
        </w:rPr>
        <w:t>rocedures</w:t>
      </w:r>
      <w:r>
        <w:rPr>
          <w:noProof/>
        </w:rPr>
        <w:tab/>
      </w:r>
      <w:r>
        <w:rPr>
          <w:noProof/>
        </w:rPr>
        <w:fldChar w:fldCharType="begin" w:fldLock="1"/>
      </w:r>
      <w:r>
        <w:rPr>
          <w:noProof/>
        </w:rPr>
        <w:instrText xml:space="preserve"> PAGEREF _Toc171586097 \h </w:instrText>
      </w:r>
      <w:r>
        <w:rPr>
          <w:noProof/>
        </w:rPr>
      </w:r>
      <w:r>
        <w:rPr>
          <w:noProof/>
        </w:rPr>
        <w:fldChar w:fldCharType="separate"/>
      </w:r>
      <w:r>
        <w:rPr>
          <w:noProof/>
        </w:rPr>
        <w:t>227</w:t>
      </w:r>
      <w:r>
        <w:rPr>
          <w:noProof/>
        </w:rPr>
        <w:fldChar w:fldCharType="end"/>
      </w:r>
    </w:p>
    <w:p w14:paraId="63E5207E" w14:textId="18E5D6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_Toc171586098 \h </w:instrText>
      </w:r>
      <w:r>
        <w:rPr>
          <w:noProof/>
        </w:rPr>
      </w:r>
      <w:r>
        <w:rPr>
          <w:noProof/>
        </w:rPr>
        <w:fldChar w:fldCharType="separate"/>
      </w:r>
      <w:r>
        <w:rPr>
          <w:noProof/>
        </w:rPr>
        <w:t>229</w:t>
      </w:r>
      <w:r>
        <w:rPr>
          <w:noProof/>
        </w:rPr>
        <w:fldChar w:fldCharType="end"/>
      </w:r>
    </w:p>
    <w:p w14:paraId="681C5FBB" w14:textId="5703945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_Toc171586099 \h </w:instrText>
      </w:r>
      <w:r>
        <w:rPr>
          <w:noProof/>
        </w:rPr>
      </w:r>
      <w:r>
        <w:rPr>
          <w:noProof/>
        </w:rPr>
        <w:fldChar w:fldCharType="separate"/>
      </w:r>
      <w:r>
        <w:rPr>
          <w:noProof/>
        </w:rPr>
        <w:t>232</w:t>
      </w:r>
      <w:r>
        <w:rPr>
          <w:noProof/>
        </w:rPr>
        <w:fldChar w:fldCharType="end"/>
      </w:r>
    </w:p>
    <w:p w14:paraId="23918099" w14:textId="233833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_Toc171586100 \h </w:instrText>
      </w:r>
      <w:r>
        <w:rPr>
          <w:noProof/>
        </w:rPr>
      </w:r>
      <w:r>
        <w:rPr>
          <w:noProof/>
        </w:rPr>
        <w:fldChar w:fldCharType="separate"/>
      </w:r>
      <w:r>
        <w:rPr>
          <w:noProof/>
        </w:rPr>
        <w:t>232</w:t>
      </w:r>
      <w:r>
        <w:rPr>
          <w:noProof/>
        </w:rPr>
        <w:fldChar w:fldCharType="end"/>
      </w:r>
    </w:p>
    <w:p w14:paraId="1FFF2422" w14:textId="6B797D6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_Toc171586101 \h </w:instrText>
      </w:r>
      <w:r>
        <w:rPr>
          <w:noProof/>
        </w:rPr>
      </w:r>
      <w:r>
        <w:rPr>
          <w:noProof/>
        </w:rPr>
        <w:fldChar w:fldCharType="separate"/>
      </w:r>
      <w:r>
        <w:rPr>
          <w:noProof/>
        </w:rPr>
        <w:t>232</w:t>
      </w:r>
      <w:r>
        <w:rPr>
          <w:noProof/>
        </w:rPr>
        <w:fldChar w:fldCharType="end"/>
      </w:r>
    </w:p>
    <w:p w14:paraId="1A19E8D2" w14:textId="556DAD9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9.2.4.4.8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_Toc171586102 \h </w:instrText>
      </w:r>
      <w:r>
        <w:rPr>
          <w:noProof/>
        </w:rPr>
      </w:r>
      <w:r>
        <w:rPr>
          <w:noProof/>
        </w:rPr>
        <w:fldChar w:fldCharType="separate"/>
      </w:r>
      <w:r>
        <w:rPr>
          <w:noProof/>
        </w:rPr>
        <w:t>232</w:t>
      </w:r>
      <w:r>
        <w:rPr>
          <w:noProof/>
        </w:rPr>
        <w:fldChar w:fldCharType="end"/>
      </w:r>
    </w:p>
    <w:p w14:paraId="6F058A2A" w14:textId="03336DF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_Toc171586103 \h </w:instrText>
      </w:r>
      <w:r>
        <w:rPr>
          <w:noProof/>
        </w:rPr>
      </w:r>
      <w:r>
        <w:rPr>
          <w:noProof/>
        </w:rPr>
        <w:fldChar w:fldCharType="separate"/>
      </w:r>
      <w:r>
        <w:rPr>
          <w:noProof/>
        </w:rPr>
        <w:t>232</w:t>
      </w:r>
      <w:r>
        <w:rPr>
          <w:noProof/>
        </w:rPr>
        <w:fldChar w:fldCharType="end"/>
      </w:r>
    </w:p>
    <w:p w14:paraId="42927135" w14:textId="0670EC8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9.2.5.1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Common procedure</w:t>
      </w:r>
      <w:r>
        <w:rPr>
          <w:noProof/>
        </w:rPr>
        <w:tab/>
      </w:r>
      <w:r>
        <w:rPr>
          <w:noProof/>
        </w:rPr>
        <w:fldChar w:fldCharType="begin" w:fldLock="1"/>
      </w:r>
      <w:r>
        <w:rPr>
          <w:noProof/>
        </w:rPr>
        <w:instrText xml:space="preserve"> PAGEREF _Toc171586104 \h </w:instrText>
      </w:r>
      <w:r>
        <w:rPr>
          <w:noProof/>
        </w:rPr>
      </w:r>
      <w:r>
        <w:rPr>
          <w:noProof/>
        </w:rPr>
        <w:fldChar w:fldCharType="separate"/>
      </w:r>
      <w:r>
        <w:rPr>
          <w:noProof/>
        </w:rPr>
        <w:t>232</w:t>
      </w:r>
      <w:r>
        <w:rPr>
          <w:noProof/>
        </w:rPr>
        <w:fldChar w:fldCharType="end"/>
      </w:r>
    </w:p>
    <w:p w14:paraId="070DD327" w14:textId="6CE49C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an INVITE request on receipt of a REFER request</w:t>
      </w:r>
      <w:r>
        <w:rPr>
          <w:noProof/>
        </w:rPr>
        <w:tab/>
      </w:r>
      <w:r>
        <w:rPr>
          <w:noProof/>
        </w:rPr>
        <w:fldChar w:fldCharType="begin" w:fldLock="1"/>
      </w:r>
      <w:r>
        <w:rPr>
          <w:noProof/>
        </w:rPr>
        <w:instrText xml:space="preserve"> PAGEREF _Toc171586105 \h </w:instrText>
      </w:r>
      <w:r>
        <w:rPr>
          <w:noProof/>
        </w:rPr>
      </w:r>
      <w:r>
        <w:rPr>
          <w:noProof/>
        </w:rPr>
        <w:fldChar w:fldCharType="separate"/>
      </w:r>
      <w:r>
        <w:rPr>
          <w:noProof/>
        </w:rPr>
        <w:t>232</w:t>
      </w:r>
      <w:r>
        <w:rPr>
          <w:noProof/>
        </w:rPr>
        <w:fldChar w:fldCharType="end"/>
      </w:r>
    </w:p>
    <w:p w14:paraId="386A2AED" w14:textId="6198548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w:t>
      </w:r>
      <w:r w:rsidRPr="004F50CC">
        <w:rPr>
          <w:rFonts w:eastAsia="Malgun Gothic"/>
          <w:noProof/>
          <w:lang w:val="en-US"/>
        </w:rPr>
        <w:t>Re-</w:t>
      </w:r>
      <w:r w:rsidRPr="004F50CC">
        <w:rPr>
          <w:rFonts w:eastAsia="Malgun Gothic"/>
          <w:noProof/>
        </w:rPr>
        <w:t xml:space="preserve">INVITE request </w:t>
      </w:r>
      <w:r w:rsidRPr="004F50CC">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_Toc171586106 \h </w:instrText>
      </w:r>
      <w:r>
        <w:rPr>
          <w:noProof/>
        </w:rPr>
      </w:r>
      <w:r>
        <w:rPr>
          <w:noProof/>
        </w:rPr>
        <w:fldChar w:fldCharType="separate"/>
      </w:r>
      <w:r>
        <w:rPr>
          <w:noProof/>
        </w:rPr>
        <w:t>233</w:t>
      </w:r>
      <w:r>
        <w:rPr>
          <w:noProof/>
        </w:rPr>
        <w:fldChar w:fldCharType="end"/>
      </w:r>
    </w:p>
    <w:p w14:paraId="5BFDA2EF" w14:textId="3F1802E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Generating</w:t>
      </w:r>
      <w:r w:rsidRPr="004F50CC">
        <w:rPr>
          <w:rFonts w:eastAsia="Malgun Gothic"/>
          <w:noProof/>
        </w:rPr>
        <w:t xml:space="preserve"> </w:t>
      </w:r>
      <w:r w:rsidRPr="004F50CC">
        <w:rPr>
          <w:rFonts w:eastAsia="Malgun Gothic"/>
          <w:noProof/>
          <w:lang w:val="en-US"/>
        </w:rPr>
        <w:t>Re-</w:t>
      </w:r>
      <w:r w:rsidRPr="004F50CC">
        <w:rPr>
          <w:rFonts w:eastAsia="Malgun Gothic"/>
          <w:noProof/>
        </w:rPr>
        <w:t xml:space="preserve">INVITE request </w:t>
      </w:r>
      <w:r w:rsidRPr="004F50CC">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_Toc171586107 \h </w:instrText>
      </w:r>
      <w:r>
        <w:rPr>
          <w:noProof/>
        </w:rPr>
      </w:r>
      <w:r>
        <w:rPr>
          <w:noProof/>
        </w:rPr>
        <w:fldChar w:fldCharType="separate"/>
      </w:r>
      <w:r>
        <w:rPr>
          <w:noProof/>
        </w:rPr>
        <w:t>234</w:t>
      </w:r>
      <w:r>
        <w:rPr>
          <w:noProof/>
        </w:rPr>
        <w:fldChar w:fldCharType="end"/>
      </w:r>
    </w:p>
    <w:p w14:paraId="2C6086B0" w14:textId="1C68F0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Initiating o</w:t>
      </w:r>
      <w:r>
        <w:rPr>
          <w:noProof/>
        </w:rPr>
        <w:t>ne-to-one SDS communication</w:t>
      </w:r>
      <w:r>
        <w:rPr>
          <w:noProof/>
        </w:rPr>
        <w:tab/>
      </w:r>
      <w:r>
        <w:rPr>
          <w:noProof/>
        </w:rPr>
        <w:fldChar w:fldCharType="begin" w:fldLock="1"/>
      </w:r>
      <w:r>
        <w:rPr>
          <w:noProof/>
        </w:rPr>
        <w:instrText xml:space="preserve"> PAGEREF _Toc171586108 \h </w:instrText>
      </w:r>
      <w:r>
        <w:rPr>
          <w:noProof/>
        </w:rPr>
      </w:r>
      <w:r>
        <w:rPr>
          <w:noProof/>
        </w:rPr>
        <w:fldChar w:fldCharType="separate"/>
      </w:r>
      <w:r>
        <w:rPr>
          <w:noProof/>
        </w:rPr>
        <w:t>234</w:t>
      </w:r>
      <w:r>
        <w:rPr>
          <w:noProof/>
        </w:rPr>
        <w:fldChar w:fldCharType="end"/>
      </w:r>
    </w:p>
    <w:p w14:paraId="0E1BDBF1" w14:textId="6C7FCD2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_Toc171586109 \h </w:instrText>
      </w:r>
      <w:r>
        <w:rPr>
          <w:noProof/>
        </w:rPr>
      </w:r>
      <w:r>
        <w:rPr>
          <w:noProof/>
        </w:rPr>
        <w:fldChar w:fldCharType="separate"/>
      </w:r>
      <w:r>
        <w:rPr>
          <w:noProof/>
        </w:rPr>
        <w:t>234</w:t>
      </w:r>
      <w:r>
        <w:rPr>
          <w:noProof/>
        </w:rPr>
        <w:fldChar w:fldCharType="end"/>
      </w:r>
    </w:p>
    <w:p w14:paraId="5DD16366" w14:textId="1B918C8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_Toc171586110 \h </w:instrText>
      </w:r>
      <w:r>
        <w:rPr>
          <w:noProof/>
        </w:rPr>
      </w:r>
      <w:r>
        <w:rPr>
          <w:noProof/>
        </w:rPr>
        <w:fldChar w:fldCharType="separate"/>
      </w:r>
      <w:r>
        <w:rPr>
          <w:noProof/>
        </w:rPr>
        <w:t>234</w:t>
      </w:r>
      <w:r>
        <w:rPr>
          <w:noProof/>
        </w:rPr>
        <w:fldChar w:fldCharType="end"/>
      </w:r>
    </w:p>
    <w:p w14:paraId="44DF1865" w14:textId="1DF5703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_Toc171586111 \h </w:instrText>
      </w:r>
      <w:r>
        <w:rPr>
          <w:noProof/>
        </w:rPr>
      </w:r>
      <w:r>
        <w:rPr>
          <w:noProof/>
        </w:rPr>
        <w:fldChar w:fldCharType="separate"/>
      </w:r>
      <w:r>
        <w:rPr>
          <w:noProof/>
        </w:rPr>
        <w:t>238</w:t>
      </w:r>
      <w:r>
        <w:rPr>
          <w:noProof/>
        </w:rPr>
        <w:fldChar w:fldCharType="end"/>
      </w:r>
    </w:p>
    <w:p w14:paraId="3DB7BA73" w14:textId="4D3C9D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9.2.5.2.3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Controlling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_Toc171586112 \h </w:instrText>
      </w:r>
      <w:r>
        <w:rPr>
          <w:noProof/>
        </w:rPr>
      </w:r>
      <w:r>
        <w:rPr>
          <w:noProof/>
        </w:rPr>
        <w:fldChar w:fldCharType="separate"/>
      </w:r>
      <w:r>
        <w:rPr>
          <w:noProof/>
        </w:rPr>
        <w:t>241</w:t>
      </w:r>
      <w:r>
        <w:rPr>
          <w:noProof/>
        </w:rPr>
        <w:fldChar w:fldCharType="end"/>
      </w:r>
    </w:p>
    <w:p w14:paraId="4C78ACDC" w14:textId="73B845B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Initiating group</w:t>
      </w:r>
      <w:r>
        <w:rPr>
          <w:noProof/>
        </w:rPr>
        <w:t xml:space="preserve"> SDS communication</w:t>
      </w:r>
      <w:r>
        <w:rPr>
          <w:noProof/>
        </w:rPr>
        <w:tab/>
      </w:r>
      <w:r>
        <w:rPr>
          <w:noProof/>
        </w:rPr>
        <w:fldChar w:fldCharType="begin" w:fldLock="1"/>
      </w:r>
      <w:r>
        <w:rPr>
          <w:noProof/>
        </w:rPr>
        <w:instrText xml:space="preserve"> PAGEREF _Toc171586113 \h </w:instrText>
      </w:r>
      <w:r>
        <w:rPr>
          <w:noProof/>
        </w:rPr>
      </w:r>
      <w:r>
        <w:rPr>
          <w:noProof/>
        </w:rPr>
        <w:fldChar w:fldCharType="separate"/>
      </w:r>
      <w:r>
        <w:rPr>
          <w:noProof/>
        </w:rPr>
        <w:t>242</w:t>
      </w:r>
      <w:r>
        <w:rPr>
          <w:noProof/>
        </w:rPr>
        <w:fldChar w:fldCharType="end"/>
      </w:r>
    </w:p>
    <w:p w14:paraId="4C8C6104" w14:textId="66E5EBF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_Toc171586114 \h </w:instrText>
      </w:r>
      <w:r>
        <w:rPr>
          <w:noProof/>
        </w:rPr>
      </w:r>
      <w:r>
        <w:rPr>
          <w:noProof/>
        </w:rPr>
        <w:fldChar w:fldCharType="separate"/>
      </w:r>
      <w:r>
        <w:rPr>
          <w:noProof/>
        </w:rPr>
        <w:t>242</w:t>
      </w:r>
      <w:r>
        <w:rPr>
          <w:noProof/>
        </w:rPr>
        <w:fldChar w:fldCharType="end"/>
      </w:r>
    </w:p>
    <w:p w14:paraId="4072C246" w14:textId="531F0EB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_Toc171586115 \h </w:instrText>
      </w:r>
      <w:r>
        <w:rPr>
          <w:noProof/>
        </w:rPr>
      </w:r>
      <w:r>
        <w:rPr>
          <w:noProof/>
        </w:rPr>
        <w:fldChar w:fldCharType="separate"/>
      </w:r>
      <w:r>
        <w:rPr>
          <w:noProof/>
        </w:rPr>
        <w:t>242</w:t>
      </w:r>
      <w:r>
        <w:rPr>
          <w:noProof/>
        </w:rPr>
        <w:fldChar w:fldCharType="end"/>
      </w:r>
    </w:p>
    <w:p w14:paraId="0D93DFE2" w14:textId="3BCDDBE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3</w:t>
      </w:r>
      <w:r>
        <w:rPr>
          <w:noProof/>
        </w:rPr>
        <w:t>.</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_Toc171586116 \h </w:instrText>
      </w:r>
      <w:r>
        <w:rPr>
          <w:noProof/>
        </w:rPr>
      </w:r>
      <w:r>
        <w:rPr>
          <w:noProof/>
        </w:rPr>
        <w:fldChar w:fldCharType="separate"/>
      </w:r>
      <w:r>
        <w:rPr>
          <w:noProof/>
        </w:rPr>
        <w:t>244</w:t>
      </w:r>
      <w:r>
        <w:rPr>
          <w:noProof/>
        </w:rPr>
        <w:fldChar w:fldCharType="end"/>
      </w:r>
    </w:p>
    <w:p w14:paraId="7D009C84" w14:textId="7E3C1B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Leaving </w:t>
      </w:r>
      <w:r>
        <w:rPr>
          <w:noProof/>
        </w:rPr>
        <w:t>SDS communication</w:t>
      </w:r>
      <w:r>
        <w:rPr>
          <w:noProof/>
        </w:rPr>
        <w:tab/>
      </w:r>
      <w:r>
        <w:rPr>
          <w:noProof/>
        </w:rPr>
        <w:fldChar w:fldCharType="begin" w:fldLock="1"/>
      </w:r>
      <w:r>
        <w:rPr>
          <w:noProof/>
        </w:rPr>
        <w:instrText xml:space="preserve"> PAGEREF _Toc171586117 \h </w:instrText>
      </w:r>
      <w:r>
        <w:rPr>
          <w:noProof/>
        </w:rPr>
      </w:r>
      <w:r>
        <w:rPr>
          <w:noProof/>
        </w:rPr>
        <w:fldChar w:fldCharType="separate"/>
      </w:r>
      <w:r>
        <w:rPr>
          <w:noProof/>
        </w:rPr>
        <w:t>247</w:t>
      </w:r>
      <w:r>
        <w:rPr>
          <w:noProof/>
        </w:rPr>
        <w:fldChar w:fldCharType="end"/>
      </w:r>
    </w:p>
    <w:p w14:paraId="1B8175BB" w14:textId="5C67698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_Toc171586118 \h </w:instrText>
      </w:r>
      <w:r>
        <w:rPr>
          <w:noProof/>
        </w:rPr>
      </w:r>
      <w:r>
        <w:rPr>
          <w:noProof/>
        </w:rPr>
        <w:fldChar w:fldCharType="separate"/>
      </w:r>
      <w:r>
        <w:rPr>
          <w:noProof/>
        </w:rPr>
        <w:t>247</w:t>
      </w:r>
      <w:r>
        <w:rPr>
          <w:noProof/>
        </w:rPr>
        <w:fldChar w:fldCharType="end"/>
      </w:r>
    </w:p>
    <w:p w14:paraId="508E517D" w14:textId="15E45D4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4F50CC">
        <w:rPr>
          <w:noProof/>
          <w:lang w:val="en-US"/>
        </w:rPr>
        <w:t>4</w:t>
      </w:r>
      <w:r>
        <w:rPr>
          <w:noProof/>
        </w:rPr>
        <w:t>.</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Participating </w:t>
      </w:r>
      <w:r>
        <w:rPr>
          <w:noProof/>
        </w:rPr>
        <w:t xml:space="preserve">MCData </w:t>
      </w:r>
      <w:r w:rsidRPr="004F50CC">
        <w:rPr>
          <w:noProof/>
          <w:lang w:val="en-US"/>
        </w:rPr>
        <w:t>function</w:t>
      </w:r>
      <w:r>
        <w:rPr>
          <w:noProof/>
        </w:rPr>
        <w:t xml:space="preserve"> procedures</w:t>
      </w:r>
      <w:r>
        <w:rPr>
          <w:noProof/>
        </w:rPr>
        <w:tab/>
      </w:r>
      <w:r>
        <w:rPr>
          <w:noProof/>
        </w:rPr>
        <w:fldChar w:fldCharType="begin" w:fldLock="1"/>
      </w:r>
      <w:r>
        <w:rPr>
          <w:noProof/>
        </w:rPr>
        <w:instrText xml:space="preserve"> PAGEREF _Toc171586119 \h </w:instrText>
      </w:r>
      <w:r>
        <w:rPr>
          <w:noProof/>
        </w:rPr>
      </w:r>
      <w:r>
        <w:rPr>
          <w:noProof/>
        </w:rPr>
        <w:fldChar w:fldCharType="separate"/>
      </w:r>
      <w:r>
        <w:rPr>
          <w:noProof/>
        </w:rPr>
        <w:t>248</w:t>
      </w:r>
      <w:r>
        <w:rPr>
          <w:noProof/>
        </w:rPr>
        <w:fldChar w:fldCharType="end"/>
      </w:r>
    </w:p>
    <w:p w14:paraId="7ED8F7FB" w14:textId="16656A4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 using MBMS delivery in the media plane</w:t>
      </w:r>
      <w:r>
        <w:rPr>
          <w:noProof/>
        </w:rPr>
        <w:tab/>
      </w:r>
      <w:r>
        <w:rPr>
          <w:noProof/>
        </w:rPr>
        <w:fldChar w:fldCharType="begin" w:fldLock="1"/>
      </w:r>
      <w:r>
        <w:rPr>
          <w:noProof/>
        </w:rPr>
        <w:instrText xml:space="preserve"> PAGEREF _Toc171586120 \h </w:instrText>
      </w:r>
      <w:r>
        <w:rPr>
          <w:noProof/>
        </w:rPr>
      </w:r>
      <w:r>
        <w:rPr>
          <w:noProof/>
        </w:rPr>
        <w:fldChar w:fldCharType="separate"/>
      </w:r>
      <w:r>
        <w:rPr>
          <w:noProof/>
        </w:rPr>
        <w:t>249</w:t>
      </w:r>
      <w:r>
        <w:rPr>
          <w:noProof/>
        </w:rPr>
        <w:fldChar w:fldCharType="end"/>
      </w:r>
    </w:p>
    <w:p w14:paraId="64AE54A3" w14:textId="6ED60EC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SDS session using MBS delivery in the media plane</w:t>
      </w:r>
      <w:r>
        <w:rPr>
          <w:noProof/>
        </w:rPr>
        <w:tab/>
      </w:r>
      <w:r>
        <w:rPr>
          <w:noProof/>
        </w:rPr>
        <w:fldChar w:fldCharType="begin" w:fldLock="1"/>
      </w:r>
      <w:r>
        <w:rPr>
          <w:noProof/>
        </w:rPr>
        <w:instrText xml:space="preserve"> PAGEREF _Toc171586121 \h </w:instrText>
      </w:r>
      <w:r>
        <w:rPr>
          <w:noProof/>
        </w:rPr>
      </w:r>
      <w:r>
        <w:rPr>
          <w:noProof/>
        </w:rPr>
        <w:fldChar w:fldCharType="separate"/>
      </w:r>
      <w:r>
        <w:rPr>
          <w:noProof/>
        </w:rPr>
        <w:t>250</w:t>
      </w:r>
      <w:r>
        <w:rPr>
          <w:noProof/>
        </w:rPr>
        <w:fldChar w:fldCharType="end"/>
      </w:r>
    </w:p>
    <w:p w14:paraId="0EF1E62E" w14:textId="54F6868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SDS</w:t>
      </w:r>
      <w:r>
        <w:rPr>
          <w:noProof/>
        </w:rPr>
        <w:tab/>
      </w:r>
      <w:r>
        <w:rPr>
          <w:noProof/>
        </w:rPr>
        <w:fldChar w:fldCharType="begin" w:fldLock="1"/>
      </w:r>
      <w:r>
        <w:rPr>
          <w:noProof/>
        </w:rPr>
        <w:instrText xml:space="preserve"> PAGEREF _Toc171586122 \h </w:instrText>
      </w:r>
      <w:r>
        <w:rPr>
          <w:noProof/>
        </w:rPr>
      </w:r>
      <w:r>
        <w:rPr>
          <w:noProof/>
        </w:rPr>
        <w:fldChar w:fldCharType="separate"/>
      </w:r>
      <w:r>
        <w:rPr>
          <w:noProof/>
        </w:rPr>
        <w:t>250</w:t>
      </w:r>
      <w:r>
        <w:rPr>
          <w:noProof/>
        </w:rPr>
        <w:fldChar w:fldCharType="end"/>
      </w:r>
    </w:p>
    <w:p w14:paraId="71183AF0" w14:textId="61B77D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_Toc171586123 \h </w:instrText>
      </w:r>
      <w:r>
        <w:rPr>
          <w:noProof/>
        </w:rPr>
      </w:r>
      <w:r>
        <w:rPr>
          <w:noProof/>
        </w:rPr>
        <w:fldChar w:fldCharType="separate"/>
      </w:r>
      <w:r>
        <w:rPr>
          <w:noProof/>
        </w:rPr>
        <w:t>250</w:t>
      </w:r>
      <w:r>
        <w:rPr>
          <w:noProof/>
        </w:rPr>
        <w:fldChar w:fldCharType="end"/>
      </w:r>
    </w:p>
    <w:p w14:paraId="499A0D49" w14:textId="578813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Message transport to a MCData Client</w:t>
      </w:r>
      <w:r>
        <w:rPr>
          <w:noProof/>
        </w:rPr>
        <w:tab/>
      </w:r>
      <w:r>
        <w:rPr>
          <w:noProof/>
        </w:rPr>
        <w:fldChar w:fldCharType="begin" w:fldLock="1"/>
      </w:r>
      <w:r>
        <w:rPr>
          <w:noProof/>
        </w:rPr>
        <w:instrText xml:space="preserve"> PAGEREF _Toc171586124 \h </w:instrText>
      </w:r>
      <w:r>
        <w:rPr>
          <w:noProof/>
        </w:rPr>
      </w:r>
      <w:r>
        <w:rPr>
          <w:noProof/>
        </w:rPr>
        <w:fldChar w:fldCharType="separate"/>
      </w:r>
      <w:r>
        <w:rPr>
          <w:noProof/>
        </w:rPr>
        <w:t>250</w:t>
      </w:r>
      <w:r>
        <w:rPr>
          <w:noProof/>
        </w:rPr>
        <w:fldChar w:fldCharType="end"/>
      </w:r>
    </w:p>
    <w:p w14:paraId="35FC8C5A" w14:textId="7D98825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9.3.1.2</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Message transport to a MCData Group</w:t>
      </w:r>
      <w:r>
        <w:rPr>
          <w:noProof/>
        </w:rPr>
        <w:tab/>
      </w:r>
      <w:r>
        <w:rPr>
          <w:noProof/>
        </w:rPr>
        <w:fldChar w:fldCharType="begin" w:fldLock="1"/>
      </w:r>
      <w:r>
        <w:rPr>
          <w:noProof/>
        </w:rPr>
        <w:instrText xml:space="preserve"> PAGEREF _Toc171586125 \h </w:instrText>
      </w:r>
      <w:r>
        <w:rPr>
          <w:noProof/>
        </w:rPr>
      </w:r>
      <w:r>
        <w:rPr>
          <w:noProof/>
        </w:rPr>
        <w:fldChar w:fldCharType="separate"/>
      </w:r>
      <w:r>
        <w:rPr>
          <w:noProof/>
        </w:rPr>
        <w:t>250</w:t>
      </w:r>
      <w:r>
        <w:rPr>
          <w:noProof/>
        </w:rPr>
        <w:fldChar w:fldCharType="end"/>
      </w:r>
    </w:p>
    <w:p w14:paraId="34A12293" w14:textId="5BB1008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9.3.2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Standalone SDS using signalling control plane</w:t>
      </w:r>
      <w:r>
        <w:rPr>
          <w:noProof/>
        </w:rPr>
        <w:tab/>
      </w:r>
      <w:r>
        <w:rPr>
          <w:noProof/>
        </w:rPr>
        <w:fldChar w:fldCharType="begin" w:fldLock="1"/>
      </w:r>
      <w:r>
        <w:rPr>
          <w:noProof/>
        </w:rPr>
        <w:instrText xml:space="preserve"> PAGEREF _Toc171586126 \h </w:instrText>
      </w:r>
      <w:r>
        <w:rPr>
          <w:noProof/>
        </w:rPr>
      </w:r>
      <w:r>
        <w:rPr>
          <w:noProof/>
        </w:rPr>
        <w:fldChar w:fldCharType="separate"/>
      </w:r>
      <w:r>
        <w:rPr>
          <w:noProof/>
        </w:rPr>
        <w:t>250</w:t>
      </w:r>
      <w:r>
        <w:rPr>
          <w:noProof/>
        </w:rPr>
        <w:fldChar w:fldCharType="end"/>
      </w:r>
    </w:p>
    <w:p w14:paraId="24B83EFD" w14:textId="6D0F2FD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9.3.2.1</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General</w:t>
      </w:r>
      <w:r>
        <w:rPr>
          <w:noProof/>
        </w:rPr>
        <w:tab/>
      </w:r>
      <w:r>
        <w:rPr>
          <w:noProof/>
        </w:rPr>
        <w:fldChar w:fldCharType="begin" w:fldLock="1"/>
      </w:r>
      <w:r>
        <w:rPr>
          <w:noProof/>
        </w:rPr>
        <w:instrText xml:space="preserve"> PAGEREF _Toc171586127 \h </w:instrText>
      </w:r>
      <w:r>
        <w:rPr>
          <w:noProof/>
        </w:rPr>
      </w:r>
      <w:r>
        <w:rPr>
          <w:noProof/>
        </w:rPr>
        <w:fldChar w:fldCharType="separate"/>
      </w:r>
      <w:r>
        <w:rPr>
          <w:noProof/>
        </w:rPr>
        <w:t>250</w:t>
      </w:r>
      <w:r>
        <w:rPr>
          <w:noProof/>
        </w:rPr>
        <w:fldChar w:fldCharType="end"/>
      </w:r>
    </w:p>
    <w:p w14:paraId="4B5544BB" w14:textId="5F7CA52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Sending SDS message</w:t>
      </w:r>
      <w:r>
        <w:rPr>
          <w:noProof/>
        </w:rPr>
        <w:tab/>
      </w:r>
      <w:r>
        <w:rPr>
          <w:noProof/>
        </w:rPr>
        <w:fldChar w:fldCharType="begin" w:fldLock="1"/>
      </w:r>
      <w:r>
        <w:rPr>
          <w:noProof/>
        </w:rPr>
        <w:instrText xml:space="preserve"> PAGEREF _Toc171586128 \h </w:instrText>
      </w:r>
      <w:r>
        <w:rPr>
          <w:noProof/>
        </w:rPr>
      </w:r>
      <w:r>
        <w:rPr>
          <w:noProof/>
        </w:rPr>
        <w:fldChar w:fldCharType="separate"/>
      </w:r>
      <w:r>
        <w:rPr>
          <w:noProof/>
        </w:rPr>
        <w:t>250</w:t>
      </w:r>
      <w:r>
        <w:rPr>
          <w:noProof/>
        </w:rPr>
        <w:fldChar w:fldCharType="end"/>
      </w:r>
    </w:p>
    <w:p w14:paraId="213A8517" w14:textId="4980FBA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Retransmitting SDS message</w:t>
      </w:r>
      <w:r>
        <w:rPr>
          <w:noProof/>
        </w:rPr>
        <w:tab/>
      </w:r>
      <w:r>
        <w:rPr>
          <w:noProof/>
        </w:rPr>
        <w:fldChar w:fldCharType="begin" w:fldLock="1"/>
      </w:r>
      <w:r>
        <w:rPr>
          <w:noProof/>
        </w:rPr>
        <w:instrText xml:space="preserve"> PAGEREF _Toc171586129 \h </w:instrText>
      </w:r>
      <w:r>
        <w:rPr>
          <w:noProof/>
        </w:rPr>
      </w:r>
      <w:r>
        <w:rPr>
          <w:noProof/>
        </w:rPr>
        <w:fldChar w:fldCharType="separate"/>
      </w:r>
      <w:r>
        <w:rPr>
          <w:noProof/>
        </w:rPr>
        <w:t>252</w:t>
      </w:r>
      <w:r>
        <w:rPr>
          <w:noProof/>
        </w:rPr>
        <w:fldChar w:fldCharType="end"/>
      </w:r>
    </w:p>
    <w:p w14:paraId="5D107DF3" w14:textId="240768A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Receiving SDS message</w:t>
      </w:r>
      <w:r>
        <w:rPr>
          <w:noProof/>
        </w:rPr>
        <w:tab/>
      </w:r>
      <w:r>
        <w:rPr>
          <w:noProof/>
        </w:rPr>
        <w:fldChar w:fldCharType="begin" w:fldLock="1"/>
      </w:r>
      <w:r>
        <w:rPr>
          <w:noProof/>
        </w:rPr>
        <w:instrText xml:space="preserve"> PAGEREF _Toc171586130 \h </w:instrText>
      </w:r>
      <w:r>
        <w:rPr>
          <w:noProof/>
        </w:rPr>
      </w:r>
      <w:r>
        <w:rPr>
          <w:noProof/>
        </w:rPr>
        <w:fldChar w:fldCharType="separate"/>
      </w:r>
      <w:r>
        <w:rPr>
          <w:noProof/>
        </w:rPr>
        <w:t>253</w:t>
      </w:r>
      <w:r>
        <w:rPr>
          <w:noProof/>
        </w:rPr>
        <w:fldChar w:fldCharType="end"/>
      </w:r>
    </w:p>
    <w:p w14:paraId="5CBCAEC3" w14:textId="1C625F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9.3.2.5</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SDS Read while TFS3 (delivery and read) is running</w:t>
      </w:r>
      <w:r>
        <w:rPr>
          <w:noProof/>
        </w:rPr>
        <w:tab/>
      </w:r>
      <w:r>
        <w:rPr>
          <w:noProof/>
        </w:rPr>
        <w:fldChar w:fldCharType="begin" w:fldLock="1"/>
      </w:r>
      <w:r>
        <w:rPr>
          <w:noProof/>
        </w:rPr>
        <w:instrText xml:space="preserve"> PAGEREF _Toc171586131 \h </w:instrText>
      </w:r>
      <w:r>
        <w:rPr>
          <w:noProof/>
        </w:rPr>
      </w:r>
      <w:r>
        <w:rPr>
          <w:noProof/>
        </w:rPr>
        <w:fldChar w:fldCharType="separate"/>
      </w:r>
      <w:r>
        <w:rPr>
          <w:noProof/>
        </w:rPr>
        <w:t>253</w:t>
      </w:r>
      <w:r>
        <w:rPr>
          <w:noProof/>
        </w:rPr>
        <w:fldChar w:fldCharType="end"/>
      </w:r>
    </w:p>
    <w:p w14:paraId="4D8966B9" w14:textId="121258D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9.3.2.6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Timer TFS3 (delivery and read) expires</w:t>
      </w:r>
      <w:r>
        <w:rPr>
          <w:noProof/>
        </w:rPr>
        <w:tab/>
      </w:r>
      <w:r>
        <w:rPr>
          <w:noProof/>
        </w:rPr>
        <w:fldChar w:fldCharType="begin" w:fldLock="1"/>
      </w:r>
      <w:r>
        <w:rPr>
          <w:noProof/>
        </w:rPr>
        <w:instrText xml:space="preserve"> PAGEREF _Toc171586132 \h </w:instrText>
      </w:r>
      <w:r>
        <w:rPr>
          <w:noProof/>
        </w:rPr>
      </w:r>
      <w:r>
        <w:rPr>
          <w:noProof/>
        </w:rPr>
        <w:fldChar w:fldCharType="separate"/>
      </w:r>
      <w:r>
        <w:rPr>
          <w:noProof/>
        </w:rPr>
        <w:t>253</w:t>
      </w:r>
      <w:r>
        <w:rPr>
          <w:noProof/>
        </w:rPr>
        <w:fldChar w:fldCharType="end"/>
      </w:r>
    </w:p>
    <w:p w14:paraId="2B36B906" w14:textId="6F6D66B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File Distribution (FD)</w:t>
      </w:r>
      <w:r>
        <w:rPr>
          <w:noProof/>
        </w:rPr>
        <w:tab/>
      </w:r>
      <w:r>
        <w:rPr>
          <w:noProof/>
        </w:rPr>
        <w:fldChar w:fldCharType="begin" w:fldLock="1"/>
      </w:r>
      <w:r>
        <w:rPr>
          <w:noProof/>
        </w:rPr>
        <w:instrText xml:space="preserve"> PAGEREF _Toc171586133 \h </w:instrText>
      </w:r>
      <w:r>
        <w:rPr>
          <w:noProof/>
        </w:rPr>
      </w:r>
      <w:r>
        <w:rPr>
          <w:noProof/>
        </w:rPr>
        <w:fldChar w:fldCharType="separate"/>
      </w:r>
      <w:r>
        <w:rPr>
          <w:noProof/>
        </w:rPr>
        <w:t>254</w:t>
      </w:r>
      <w:r>
        <w:rPr>
          <w:noProof/>
        </w:rPr>
        <w:fldChar w:fldCharType="end"/>
      </w:r>
    </w:p>
    <w:p w14:paraId="6D64F1A5" w14:textId="569F29A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_Toc171586134 \h </w:instrText>
      </w:r>
      <w:r>
        <w:rPr>
          <w:noProof/>
        </w:rPr>
      </w:r>
      <w:r>
        <w:rPr>
          <w:noProof/>
        </w:rPr>
        <w:fldChar w:fldCharType="separate"/>
      </w:r>
      <w:r>
        <w:rPr>
          <w:noProof/>
        </w:rPr>
        <w:t>254</w:t>
      </w:r>
      <w:r>
        <w:rPr>
          <w:noProof/>
        </w:rPr>
        <w:fldChar w:fldCharType="end"/>
      </w:r>
    </w:p>
    <w:p w14:paraId="5497384F" w14:textId="7E3D0CB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On-network FD</w:t>
      </w:r>
      <w:r>
        <w:rPr>
          <w:noProof/>
        </w:rPr>
        <w:tab/>
      </w:r>
      <w:r>
        <w:rPr>
          <w:noProof/>
        </w:rPr>
        <w:fldChar w:fldCharType="begin" w:fldLock="1"/>
      </w:r>
      <w:r>
        <w:rPr>
          <w:noProof/>
        </w:rPr>
        <w:instrText xml:space="preserve"> PAGEREF _Toc171586135 \h </w:instrText>
      </w:r>
      <w:r>
        <w:rPr>
          <w:noProof/>
        </w:rPr>
      </w:r>
      <w:r>
        <w:rPr>
          <w:noProof/>
        </w:rPr>
        <w:fldChar w:fldCharType="separate"/>
      </w:r>
      <w:r>
        <w:rPr>
          <w:noProof/>
        </w:rPr>
        <w:t>254</w:t>
      </w:r>
      <w:r>
        <w:rPr>
          <w:noProof/>
        </w:rPr>
        <w:fldChar w:fldCharType="end"/>
      </w:r>
    </w:p>
    <w:p w14:paraId="485801CB" w14:textId="0764C29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_Toc171586136 \h </w:instrText>
      </w:r>
      <w:r>
        <w:rPr>
          <w:noProof/>
        </w:rPr>
      </w:r>
      <w:r>
        <w:rPr>
          <w:noProof/>
        </w:rPr>
        <w:fldChar w:fldCharType="separate"/>
      </w:r>
      <w:r>
        <w:rPr>
          <w:noProof/>
        </w:rPr>
        <w:t>254</w:t>
      </w:r>
      <w:r>
        <w:rPr>
          <w:noProof/>
        </w:rPr>
        <w:fldChar w:fldCharType="end"/>
      </w:r>
    </w:p>
    <w:p w14:paraId="7349B371" w14:textId="36A8C0F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10.2.1.1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Sending an FD message</w:t>
      </w:r>
      <w:r>
        <w:rPr>
          <w:noProof/>
        </w:rPr>
        <w:tab/>
      </w:r>
      <w:r>
        <w:rPr>
          <w:noProof/>
        </w:rPr>
        <w:fldChar w:fldCharType="begin" w:fldLock="1"/>
      </w:r>
      <w:r>
        <w:rPr>
          <w:noProof/>
        </w:rPr>
        <w:instrText xml:space="preserve"> PAGEREF _Toc171586137 \h </w:instrText>
      </w:r>
      <w:r>
        <w:rPr>
          <w:noProof/>
        </w:rPr>
      </w:r>
      <w:r>
        <w:rPr>
          <w:noProof/>
        </w:rPr>
        <w:fldChar w:fldCharType="separate"/>
      </w:r>
      <w:r>
        <w:rPr>
          <w:noProof/>
        </w:rPr>
        <w:t>254</w:t>
      </w:r>
      <w:r>
        <w:rPr>
          <w:noProof/>
        </w:rPr>
        <w:fldChar w:fldCharType="end"/>
      </w:r>
    </w:p>
    <w:p w14:paraId="6D75E910" w14:textId="7E241D8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Handling of received FD messages</w:t>
      </w:r>
      <w:r>
        <w:rPr>
          <w:noProof/>
        </w:rPr>
        <w:tab/>
      </w:r>
      <w:r>
        <w:rPr>
          <w:noProof/>
        </w:rPr>
        <w:fldChar w:fldCharType="begin" w:fldLock="1"/>
      </w:r>
      <w:r>
        <w:rPr>
          <w:noProof/>
        </w:rPr>
        <w:instrText xml:space="preserve"> PAGEREF _Toc171586138 \h </w:instrText>
      </w:r>
      <w:r>
        <w:rPr>
          <w:noProof/>
        </w:rPr>
      </w:r>
      <w:r>
        <w:rPr>
          <w:noProof/>
        </w:rPr>
        <w:fldChar w:fldCharType="separate"/>
      </w:r>
      <w:r>
        <w:rPr>
          <w:noProof/>
        </w:rPr>
        <w:t>254</w:t>
      </w:r>
      <w:r>
        <w:rPr>
          <w:noProof/>
        </w:rPr>
        <w:fldChar w:fldCharType="end"/>
      </w:r>
    </w:p>
    <w:p w14:paraId="5F7B041F" w14:textId="06583F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Initial processing of the received FD message</w:t>
      </w:r>
      <w:r>
        <w:rPr>
          <w:noProof/>
        </w:rPr>
        <w:tab/>
      </w:r>
      <w:r>
        <w:rPr>
          <w:noProof/>
        </w:rPr>
        <w:fldChar w:fldCharType="begin" w:fldLock="1"/>
      </w:r>
      <w:r>
        <w:rPr>
          <w:noProof/>
        </w:rPr>
        <w:instrText xml:space="preserve"> PAGEREF _Toc171586139 \h </w:instrText>
      </w:r>
      <w:r>
        <w:rPr>
          <w:noProof/>
        </w:rPr>
      </w:r>
      <w:r>
        <w:rPr>
          <w:noProof/>
        </w:rPr>
        <w:fldChar w:fldCharType="separate"/>
      </w:r>
      <w:r>
        <w:rPr>
          <w:noProof/>
        </w:rPr>
        <w:t>254</w:t>
      </w:r>
      <w:r>
        <w:rPr>
          <w:noProof/>
        </w:rPr>
        <w:fldChar w:fldCharType="end"/>
      </w:r>
    </w:p>
    <w:p w14:paraId="0D59F61A" w14:textId="31ED7C9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Mandatory Download</w:t>
      </w:r>
      <w:r>
        <w:rPr>
          <w:noProof/>
        </w:rPr>
        <w:tab/>
      </w:r>
      <w:r>
        <w:rPr>
          <w:noProof/>
        </w:rPr>
        <w:fldChar w:fldCharType="begin" w:fldLock="1"/>
      </w:r>
      <w:r>
        <w:rPr>
          <w:noProof/>
        </w:rPr>
        <w:instrText xml:space="preserve"> PAGEREF _Toc171586140 \h </w:instrText>
      </w:r>
      <w:r>
        <w:rPr>
          <w:noProof/>
        </w:rPr>
      </w:r>
      <w:r>
        <w:rPr>
          <w:noProof/>
        </w:rPr>
        <w:fldChar w:fldCharType="separate"/>
      </w:r>
      <w:r>
        <w:rPr>
          <w:noProof/>
        </w:rPr>
        <w:t>255</w:t>
      </w:r>
      <w:r>
        <w:rPr>
          <w:noProof/>
        </w:rPr>
        <w:fldChar w:fldCharType="end"/>
      </w:r>
    </w:p>
    <w:p w14:paraId="4F42F8F2" w14:textId="2C19C04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IN"/>
        </w:rPr>
        <w:t>Non-Mandatory download</w:t>
      </w:r>
      <w:r>
        <w:rPr>
          <w:noProof/>
        </w:rPr>
        <w:tab/>
      </w:r>
      <w:r>
        <w:rPr>
          <w:noProof/>
        </w:rPr>
        <w:fldChar w:fldCharType="begin" w:fldLock="1"/>
      </w:r>
      <w:r>
        <w:rPr>
          <w:noProof/>
        </w:rPr>
        <w:instrText xml:space="preserve"> PAGEREF _Toc171586141 \h </w:instrText>
      </w:r>
      <w:r>
        <w:rPr>
          <w:noProof/>
        </w:rPr>
      </w:r>
      <w:r>
        <w:rPr>
          <w:noProof/>
        </w:rPr>
        <w:fldChar w:fldCharType="separate"/>
      </w:r>
      <w:r>
        <w:rPr>
          <w:noProof/>
        </w:rPr>
        <w:t>256</w:t>
      </w:r>
      <w:r>
        <w:rPr>
          <w:noProof/>
        </w:rPr>
        <w:fldChar w:fldCharType="end"/>
      </w:r>
    </w:p>
    <w:p w14:paraId="575529EA" w14:textId="470A6C9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10.2.1.3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Discovery of the Absolute URI of the media storage function</w:t>
      </w:r>
      <w:r>
        <w:rPr>
          <w:noProof/>
        </w:rPr>
        <w:tab/>
      </w:r>
      <w:r>
        <w:rPr>
          <w:noProof/>
        </w:rPr>
        <w:fldChar w:fldCharType="begin" w:fldLock="1"/>
      </w:r>
      <w:r>
        <w:rPr>
          <w:noProof/>
        </w:rPr>
        <w:instrText xml:space="preserve"> PAGEREF _Toc171586142 \h </w:instrText>
      </w:r>
      <w:r>
        <w:rPr>
          <w:noProof/>
        </w:rPr>
      </w:r>
      <w:r>
        <w:rPr>
          <w:noProof/>
        </w:rPr>
        <w:fldChar w:fldCharType="separate"/>
      </w:r>
      <w:r>
        <w:rPr>
          <w:noProof/>
        </w:rPr>
        <w:t>258</w:t>
      </w:r>
      <w:r>
        <w:rPr>
          <w:noProof/>
        </w:rPr>
        <w:fldChar w:fldCharType="end"/>
      </w:r>
    </w:p>
    <w:p w14:paraId="7935D337" w14:textId="01547B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_Toc171586143 \h </w:instrText>
      </w:r>
      <w:r>
        <w:rPr>
          <w:noProof/>
        </w:rPr>
      </w:r>
      <w:r>
        <w:rPr>
          <w:noProof/>
        </w:rPr>
        <w:fldChar w:fldCharType="separate"/>
      </w:r>
      <w:r>
        <w:rPr>
          <w:noProof/>
        </w:rPr>
        <w:t>258</w:t>
      </w:r>
      <w:r>
        <w:rPr>
          <w:noProof/>
        </w:rPr>
        <w:fldChar w:fldCharType="end"/>
      </w:r>
    </w:p>
    <w:p w14:paraId="20F4E3B0" w14:textId="5D6203F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_Toc171586144 \h </w:instrText>
      </w:r>
      <w:r>
        <w:rPr>
          <w:noProof/>
        </w:rPr>
      </w:r>
      <w:r>
        <w:rPr>
          <w:noProof/>
        </w:rPr>
        <w:fldChar w:fldCharType="separate"/>
      </w:r>
      <w:r>
        <w:rPr>
          <w:noProof/>
        </w:rPr>
        <w:t>258</w:t>
      </w:r>
      <w:r>
        <w:rPr>
          <w:noProof/>
        </w:rPr>
        <w:fldChar w:fldCharType="end"/>
      </w:r>
    </w:p>
    <w:p w14:paraId="6DCF9068" w14:textId="22172F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_Toc171586145 \h </w:instrText>
      </w:r>
      <w:r>
        <w:rPr>
          <w:noProof/>
        </w:rPr>
      </w:r>
      <w:r>
        <w:rPr>
          <w:noProof/>
        </w:rPr>
        <w:fldChar w:fldCharType="separate"/>
      </w:r>
      <w:r>
        <w:rPr>
          <w:noProof/>
        </w:rPr>
        <w:t>258</w:t>
      </w:r>
      <w:r>
        <w:rPr>
          <w:noProof/>
        </w:rPr>
        <w:fldChar w:fldCharType="end"/>
      </w:r>
    </w:p>
    <w:p w14:paraId="4EE3CBD5" w14:textId="0E1E4EC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10.2.1.3.4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_Toc171586146 \h </w:instrText>
      </w:r>
      <w:r>
        <w:rPr>
          <w:noProof/>
        </w:rPr>
      </w:r>
      <w:r>
        <w:rPr>
          <w:noProof/>
        </w:rPr>
        <w:fldChar w:fldCharType="separate"/>
      </w:r>
      <w:r>
        <w:rPr>
          <w:noProof/>
        </w:rPr>
        <w:t>259</w:t>
      </w:r>
      <w:r>
        <w:rPr>
          <w:noProof/>
        </w:rPr>
        <w:fldChar w:fldCharType="end"/>
      </w:r>
    </w:p>
    <w:p w14:paraId="140F9382" w14:textId="18252F0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File upload using HTTP</w:t>
      </w:r>
      <w:r>
        <w:rPr>
          <w:noProof/>
        </w:rPr>
        <w:tab/>
      </w:r>
      <w:r>
        <w:rPr>
          <w:noProof/>
        </w:rPr>
        <w:fldChar w:fldCharType="begin" w:fldLock="1"/>
      </w:r>
      <w:r>
        <w:rPr>
          <w:noProof/>
        </w:rPr>
        <w:instrText xml:space="preserve"> PAGEREF _Toc171586147 \h </w:instrText>
      </w:r>
      <w:r>
        <w:rPr>
          <w:noProof/>
        </w:rPr>
      </w:r>
      <w:r>
        <w:rPr>
          <w:noProof/>
        </w:rPr>
        <w:fldChar w:fldCharType="separate"/>
      </w:r>
      <w:r>
        <w:rPr>
          <w:noProof/>
        </w:rPr>
        <w:t>261</w:t>
      </w:r>
      <w:r>
        <w:rPr>
          <w:noProof/>
        </w:rPr>
        <w:fldChar w:fldCharType="end"/>
      </w:r>
    </w:p>
    <w:p w14:paraId="349A8FA2" w14:textId="583C587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client procedures</w:t>
      </w:r>
      <w:r>
        <w:rPr>
          <w:noProof/>
        </w:rPr>
        <w:tab/>
      </w:r>
      <w:r>
        <w:rPr>
          <w:noProof/>
        </w:rPr>
        <w:fldChar w:fldCharType="begin" w:fldLock="1"/>
      </w:r>
      <w:r>
        <w:rPr>
          <w:noProof/>
        </w:rPr>
        <w:instrText xml:space="preserve"> PAGEREF _Toc171586148 \h </w:instrText>
      </w:r>
      <w:r>
        <w:rPr>
          <w:noProof/>
        </w:rPr>
      </w:r>
      <w:r>
        <w:rPr>
          <w:noProof/>
        </w:rPr>
        <w:fldChar w:fldCharType="separate"/>
      </w:r>
      <w:r>
        <w:rPr>
          <w:noProof/>
        </w:rPr>
        <w:t>261</w:t>
      </w:r>
      <w:r>
        <w:rPr>
          <w:noProof/>
        </w:rPr>
        <w:fldChar w:fldCharType="end"/>
      </w:r>
    </w:p>
    <w:p w14:paraId="2885168A" w14:textId="757231A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function procedures</w:t>
      </w:r>
      <w:r>
        <w:rPr>
          <w:noProof/>
        </w:rPr>
        <w:tab/>
      </w:r>
      <w:r>
        <w:rPr>
          <w:noProof/>
        </w:rPr>
        <w:fldChar w:fldCharType="begin" w:fldLock="1"/>
      </w:r>
      <w:r>
        <w:rPr>
          <w:noProof/>
        </w:rPr>
        <w:instrText xml:space="preserve"> PAGEREF _Toc171586149 \h </w:instrText>
      </w:r>
      <w:r>
        <w:rPr>
          <w:noProof/>
        </w:rPr>
      </w:r>
      <w:r>
        <w:rPr>
          <w:noProof/>
        </w:rPr>
        <w:fldChar w:fldCharType="separate"/>
      </w:r>
      <w:r>
        <w:rPr>
          <w:noProof/>
        </w:rPr>
        <w:t>263</w:t>
      </w:r>
      <w:r>
        <w:rPr>
          <w:noProof/>
        </w:rPr>
        <w:fldChar w:fldCharType="end"/>
      </w:r>
    </w:p>
    <w:p w14:paraId="14BE7A10" w14:textId="6FBBF52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File download using HTTP</w:t>
      </w:r>
      <w:r>
        <w:rPr>
          <w:noProof/>
        </w:rPr>
        <w:tab/>
      </w:r>
      <w:r>
        <w:rPr>
          <w:noProof/>
        </w:rPr>
        <w:fldChar w:fldCharType="begin" w:fldLock="1"/>
      </w:r>
      <w:r>
        <w:rPr>
          <w:noProof/>
        </w:rPr>
        <w:instrText xml:space="preserve"> PAGEREF _Toc171586150 \h </w:instrText>
      </w:r>
      <w:r>
        <w:rPr>
          <w:noProof/>
        </w:rPr>
      </w:r>
      <w:r>
        <w:rPr>
          <w:noProof/>
        </w:rPr>
        <w:fldChar w:fldCharType="separate"/>
      </w:r>
      <w:r>
        <w:rPr>
          <w:noProof/>
        </w:rPr>
        <w:t>264</w:t>
      </w:r>
      <w:r>
        <w:rPr>
          <w:noProof/>
        </w:rPr>
        <w:fldChar w:fldCharType="end"/>
      </w:r>
    </w:p>
    <w:p w14:paraId="6A5D67B0" w14:textId="120C067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client procedures</w:t>
      </w:r>
      <w:r>
        <w:rPr>
          <w:noProof/>
        </w:rPr>
        <w:tab/>
      </w:r>
      <w:r>
        <w:rPr>
          <w:noProof/>
        </w:rPr>
        <w:fldChar w:fldCharType="begin" w:fldLock="1"/>
      </w:r>
      <w:r>
        <w:rPr>
          <w:noProof/>
        </w:rPr>
        <w:instrText xml:space="preserve"> PAGEREF _Toc171586151 \h </w:instrText>
      </w:r>
      <w:r>
        <w:rPr>
          <w:noProof/>
        </w:rPr>
      </w:r>
      <w:r>
        <w:rPr>
          <w:noProof/>
        </w:rPr>
        <w:fldChar w:fldCharType="separate"/>
      </w:r>
      <w:r>
        <w:rPr>
          <w:noProof/>
        </w:rPr>
        <w:t>264</w:t>
      </w:r>
      <w:r>
        <w:rPr>
          <w:noProof/>
        </w:rPr>
        <w:fldChar w:fldCharType="end"/>
      </w:r>
    </w:p>
    <w:p w14:paraId="1C5FCDC4" w14:textId="3B577D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Media storage function procedures</w:t>
      </w:r>
      <w:r>
        <w:rPr>
          <w:noProof/>
        </w:rPr>
        <w:tab/>
      </w:r>
      <w:r>
        <w:rPr>
          <w:noProof/>
        </w:rPr>
        <w:fldChar w:fldCharType="begin" w:fldLock="1"/>
      </w:r>
      <w:r>
        <w:rPr>
          <w:noProof/>
        </w:rPr>
        <w:instrText xml:space="preserve"> PAGEREF _Toc171586152 \h </w:instrText>
      </w:r>
      <w:r>
        <w:rPr>
          <w:noProof/>
        </w:rPr>
      </w:r>
      <w:r>
        <w:rPr>
          <w:noProof/>
        </w:rPr>
        <w:fldChar w:fldCharType="separate"/>
      </w:r>
      <w:r>
        <w:rPr>
          <w:noProof/>
        </w:rPr>
        <w:t>264</w:t>
      </w:r>
      <w:r>
        <w:rPr>
          <w:noProof/>
        </w:rPr>
        <w:fldChar w:fldCharType="end"/>
      </w:r>
    </w:p>
    <w:p w14:paraId="2265913A" w14:textId="5BBC1F4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HTTP</w:t>
      </w:r>
      <w:r>
        <w:rPr>
          <w:noProof/>
        </w:rPr>
        <w:tab/>
      </w:r>
      <w:r>
        <w:rPr>
          <w:noProof/>
        </w:rPr>
        <w:fldChar w:fldCharType="begin" w:fldLock="1"/>
      </w:r>
      <w:r>
        <w:rPr>
          <w:noProof/>
        </w:rPr>
        <w:instrText xml:space="preserve"> PAGEREF _Toc171586153 \h </w:instrText>
      </w:r>
      <w:r>
        <w:rPr>
          <w:noProof/>
        </w:rPr>
      </w:r>
      <w:r>
        <w:rPr>
          <w:noProof/>
        </w:rPr>
        <w:fldChar w:fldCharType="separate"/>
      </w:r>
      <w:r>
        <w:rPr>
          <w:noProof/>
        </w:rPr>
        <w:t>265</w:t>
      </w:r>
      <w:r>
        <w:rPr>
          <w:noProof/>
        </w:rPr>
        <w:fldChar w:fldCharType="end"/>
      </w:r>
    </w:p>
    <w:p w14:paraId="2D811A50" w14:textId="07C2D4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_Toc171586154 \h </w:instrText>
      </w:r>
      <w:r>
        <w:rPr>
          <w:noProof/>
        </w:rPr>
      </w:r>
      <w:r>
        <w:rPr>
          <w:noProof/>
        </w:rPr>
        <w:fldChar w:fldCharType="separate"/>
      </w:r>
      <w:r>
        <w:rPr>
          <w:noProof/>
        </w:rPr>
        <w:t>265</w:t>
      </w:r>
      <w:r>
        <w:rPr>
          <w:noProof/>
        </w:rPr>
        <w:fldChar w:fldCharType="end"/>
      </w:r>
    </w:p>
    <w:p w14:paraId="4CDB4A66" w14:textId="1306AF7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_Toc171586155 \h </w:instrText>
      </w:r>
      <w:r>
        <w:rPr>
          <w:noProof/>
        </w:rPr>
      </w:r>
      <w:r>
        <w:rPr>
          <w:noProof/>
        </w:rPr>
        <w:fldChar w:fldCharType="separate"/>
      </w:r>
      <w:r>
        <w:rPr>
          <w:noProof/>
        </w:rPr>
        <w:t>265</w:t>
      </w:r>
      <w:r>
        <w:rPr>
          <w:noProof/>
        </w:rPr>
        <w:fldChar w:fldCharType="end"/>
      </w:r>
    </w:p>
    <w:p w14:paraId="13C21502" w14:textId="242CB74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_Toc171586156 \h </w:instrText>
      </w:r>
      <w:r>
        <w:rPr>
          <w:noProof/>
        </w:rPr>
      </w:r>
      <w:r>
        <w:rPr>
          <w:noProof/>
        </w:rPr>
        <w:fldChar w:fldCharType="separate"/>
      </w:r>
      <w:r>
        <w:rPr>
          <w:noProof/>
        </w:rPr>
        <w:t>265</w:t>
      </w:r>
      <w:r>
        <w:rPr>
          <w:noProof/>
        </w:rPr>
        <w:fldChar w:fldCharType="end"/>
      </w:r>
    </w:p>
    <w:p w14:paraId="17AC9B10" w14:textId="073D35E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_Toc171586157 \h </w:instrText>
      </w:r>
      <w:r>
        <w:rPr>
          <w:noProof/>
        </w:rPr>
      </w:r>
      <w:r>
        <w:rPr>
          <w:noProof/>
        </w:rPr>
        <w:fldChar w:fldCharType="separate"/>
      </w:r>
      <w:r>
        <w:rPr>
          <w:noProof/>
        </w:rPr>
        <w:t>266</w:t>
      </w:r>
      <w:r>
        <w:rPr>
          <w:noProof/>
        </w:rPr>
        <w:fldChar w:fldCharType="end"/>
      </w:r>
    </w:p>
    <w:p w14:paraId="53C5642B" w14:textId="6FC4E9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_Toc171586158 \h </w:instrText>
      </w:r>
      <w:r>
        <w:rPr>
          <w:noProof/>
        </w:rPr>
      </w:r>
      <w:r>
        <w:rPr>
          <w:noProof/>
        </w:rPr>
        <w:fldChar w:fldCharType="separate"/>
      </w:r>
      <w:r>
        <w:rPr>
          <w:noProof/>
        </w:rPr>
        <w:t>267</w:t>
      </w:r>
      <w:r>
        <w:rPr>
          <w:noProof/>
        </w:rPr>
        <w:fldChar w:fldCharType="end"/>
      </w:r>
    </w:p>
    <w:p w14:paraId="56A097AB" w14:textId="61BAFC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10.2.4.3.1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Originating participating MCData function procedures</w:t>
      </w:r>
      <w:r>
        <w:rPr>
          <w:noProof/>
        </w:rPr>
        <w:tab/>
      </w:r>
      <w:r>
        <w:rPr>
          <w:noProof/>
        </w:rPr>
        <w:fldChar w:fldCharType="begin" w:fldLock="1"/>
      </w:r>
      <w:r>
        <w:rPr>
          <w:noProof/>
        </w:rPr>
        <w:instrText xml:space="preserve"> PAGEREF _Toc171586159 \h </w:instrText>
      </w:r>
      <w:r>
        <w:rPr>
          <w:noProof/>
        </w:rPr>
      </w:r>
      <w:r>
        <w:rPr>
          <w:noProof/>
        </w:rPr>
        <w:fldChar w:fldCharType="separate"/>
      </w:r>
      <w:r>
        <w:rPr>
          <w:noProof/>
        </w:rPr>
        <w:t>267</w:t>
      </w:r>
      <w:r>
        <w:rPr>
          <w:noProof/>
        </w:rPr>
        <w:fldChar w:fldCharType="end"/>
      </w:r>
    </w:p>
    <w:p w14:paraId="69E750FD" w14:textId="153101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10.2.4.3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_Toc171586160 \h </w:instrText>
      </w:r>
      <w:r>
        <w:rPr>
          <w:noProof/>
        </w:rPr>
      </w:r>
      <w:r>
        <w:rPr>
          <w:noProof/>
        </w:rPr>
        <w:fldChar w:fldCharType="separate"/>
      </w:r>
      <w:r>
        <w:rPr>
          <w:noProof/>
        </w:rPr>
        <w:t>269</w:t>
      </w:r>
      <w:r>
        <w:rPr>
          <w:noProof/>
        </w:rPr>
        <w:fldChar w:fldCharType="end"/>
      </w:r>
    </w:p>
    <w:p w14:paraId="6A1AD9E4" w14:textId="7C55627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_Toc171586161 \h </w:instrText>
      </w:r>
      <w:r>
        <w:rPr>
          <w:noProof/>
        </w:rPr>
      </w:r>
      <w:r>
        <w:rPr>
          <w:noProof/>
        </w:rPr>
        <w:fldChar w:fldCharType="separate"/>
      </w:r>
      <w:r>
        <w:rPr>
          <w:noProof/>
        </w:rPr>
        <w:t>270</w:t>
      </w:r>
      <w:r>
        <w:rPr>
          <w:noProof/>
        </w:rPr>
        <w:fldChar w:fldCharType="end"/>
      </w:r>
    </w:p>
    <w:p w14:paraId="2325F3D2" w14:textId="51F98C6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_Toc171586162 \h </w:instrText>
      </w:r>
      <w:r>
        <w:rPr>
          <w:noProof/>
        </w:rPr>
      </w:r>
      <w:r>
        <w:rPr>
          <w:noProof/>
        </w:rPr>
        <w:fldChar w:fldCharType="separate"/>
      </w:r>
      <w:r>
        <w:rPr>
          <w:noProof/>
        </w:rPr>
        <w:t>270</w:t>
      </w:r>
      <w:r>
        <w:rPr>
          <w:noProof/>
        </w:rPr>
        <w:fldChar w:fldCharType="end"/>
      </w:r>
    </w:p>
    <w:p w14:paraId="020779AA" w14:textId="50C2140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10.2.4.4.2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_Toc171586163 \h </w:instrText>
      </w:r>
      <w:r>
        <w:rPr>
          <w:noProof/>
        </w:rPr>
      </w:r>
      <w:r>
        <w:rPr>
          <w:noProof/>
        </w:rPr>
        <w:fldChar w:fldCharType="separate"/>
      </w:r>
      <w:r>
        <w:rPr>
          <w:noProof/>
        </w:rPr>
        <w:t>271</w:t>
      </w:r>
      <w:r>
        <w:rPr>
          <w:noProof/>
        </w:rPr>
        <w:fldChar w:fldCharType="end"/>
      </w:r>
    </w:p>
    <w:p w14:paraId="73D30EF9" w14:textId="16D3157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media plane</w:t>
      </w:r>
      <w:r>
        <w:rPr>
          <w:noProof/>
        </w:rPr>
        <w:tab/>
      </w:r>
      <w:r>
        <w:rPr>
          <w:noProof/>
        </w:rPr>
        <w:fldChar w:fldCharType="begin" w:fldLock="1"/>
      </w:r>
      <w:r>
        <w:rPr>
          <w:noProof/>
        </w:rPr>
        <w:instrText xml:space="preserve"> PAGEREF _Toc171586164 \h </w:instrText>
      </w:r>
      <w:r>
        <w:rPr>
          <w:noProof/>
        </w:rPr>
      </w:r>
      <w:r>
        <w:rPr>
          <w:noProof/>
        </w:rPr>
        <w:fldChar w:fldCharType="separate"/>
      </w:r>
      <w:r>
        <w:rPr>
          <w:noProof/>
        </w:rPr>
        <w:t>276</w:t>
      </w:r>
      <w:r>
        <w:rPr>
          <w:noProof/>
        </w:rPr>
        <w:fldChar w:fldCharType="end"/>
      </w:r>
    </w:p>
    <w:p w14:paraId="02F26AB6" w14:textId="69F9561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_Toc171586165 \h </w:instrText>
      </w:r>
      <w:r>
        <w:rPr>
          <w:noProof/>
        </w:rPr>
      </w:r>
      <w:r>
        <w:rPr>
          <w:noProof/>
        </w:rPr>
        <w:fldChar w:fldCharType="separate"/>
      </w:r>
      <w:r>
        <w:rPr>
          <w:noProof/>
        </w:rPr>
        <w:t>276</w:t>
      </w:r>
      <w:r>
        <w:rPr>
          <w:noProof/>
        </w:rPr>
        <w:fldChar w:fldCharType="end"/>
      </w:r>
    </w:p>
    <w:p w14:paraId="28F48316" w14:textId="5E89D8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_Toc171586166 \h </w:instrText>
      </w:r>
      <w:r>
        <w:rPr>
          <w:noProof/>
        </w:rPr>
      </w:r>
      <w:r>
        <w:rPr>
          <w:noProof/>
        </w:rPr>
        <w:fldChar w:fldCharType="separate"/>
      </w:r>
      <w:r>
        <w:rPr>
          <w:noProof/>
        </w:rPr>
        <w:t>276</w:t>
      </w:r>
      <w:r>
        <w:rPr>
          <w:noProof/>
        </w:rPr>
        <w:fldChar w:fldCharType="end"/>
      </w:r>
    </w:p>
    <w:p w14:paraId="4755BAF6" w14:textId="1E1A448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_Toc171586167 \h </w:instrText>
      </w:r>
      <w:r>
        <w:rPr>
          <w:noProof/>
        </w:rPr>
      </w:r>
      <w:r>
        <w:rPr>
          <w:noProof/>
        </w:rPr>
        <w:fldChar w:fldCharType="separate"/>
      </w:r>
      <w:r>
        <w:rPr>
          <w:noProof/>
        </w:rPr>
        <w:t>276</w:t>
      </w:r>
      <w:r>
        <w:rPr>
          <w:noProof/>
        </w:rPr>
        <w:fldChar w:fldCharType="end"/>
      </w:r>
    </w:p>
    <w:p w14:paraId="3EF2434A" w14:textId="1FE7D48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_Toc171586168 \h </w:instrText>
      </w:r>
      <w:r>
        <w:rPr>
          <w:noProof/>
        </w:rPr>
      </w:r>
      <w:r>
        <w:rPr>
          <w:noProof/>
        </w:rPr>
        <w:fldChar w:fldCharType="separate"/>
      </w:r>
      <w:r>
        <w:rPr>
          <w:noProof/>
        </w:rPr>
        <w:t>276</w:t>
      </w:r>
      <w:r>
        <w:rPr>
          <w:noProof/>
        </w:rPr>
        <w:fldChar w:fldCharType="end"/>
      </w:r>
    </w:p>
    <w:p w14:paraId="6F0C3224" w14:textId="327FDF6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_Toc171586169 \h </w:instrText>
      </w:r>
      <w:r>
        <w:rPr>
          <w:noProof/>
        </w:rPr>
      </w:r>
      <w:r>
        <w:rPr>
          <w:noProof/>
        </w:rPr>
        <w:fldChar w:fldCharType="separate"/>
      </w:r>
      <w:r>
        <w:rPr>
          <w:noProof/>
        </w:rPr>
        <w:t>277</w:t>
      </w:r>
      <w:r>
        <w:rPr>
          <w:noProof/>
        </w:rPr>
        <w:fldChar w:fldCharType="end"/>
      </w:r>
    </w:p>
    <w:p w14:paraId="41EC7B20" w14:textId="5F03ADA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_Toc171586170 \h </w:instrText>
      </w:r>
      <w:r>
        <w:rPr>
          <w:noProof/>
        </w:rPr>
      </w:r>
      <w:r>
        <w:rPr>
          <w:noProof/>
        </w:rPr>
        <w:fldChar w:fldCharType="separate"/>
      </w:r>
      <w:r>
        <w:rPr>
          <w:noProof/>
        </w:rPr>
        <w:t>280</w:t>
      </w:r>
      <w:r>
        <w:rPr>
          <w:noProof/>
        </w:rPr>
        <w:fldChar w:fldCharType="end"/>
      </w:r>
    </w:p>
    <w:p w14:paraId="283C51C5" w14:textId="0C8D6AC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_Toc171586171 \h </w:instrText>
      </w:r>
      <w:r>
        <w:rPr>
          <w:noProof/>
        </w:rPr>
      </w:r>
      <w:r>
        <w:rPr>
          <w:noProof/>
        </w:rPr>
        <w:fldChar w:fldCharType="separate"/>
      </w:r>
      <w:r>
        <w:rPr>
          <w:noProof/>
        </w:rPr>
        <w:t>284</w:t>
      </w:r>
      <w:r>
        <w:rPr>
          <w:noProof/>
        </w:rPr>
        <w:fldChar w:fldCharType="end"/>
      </w:r>
    </w:p>
    <w:p w14:paraId="2D19AF8F" w14:textId="66DEE9B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_Toc171586172 \h </w:instrText>
      </w:r>
      <w:r>
        <w:rPr>
          <w:noProof/>
        </w:rPr>
      </w:r>
      <w:r>
        <w:rPr>
          <w:noProof/>
        </w:rPr>
        <w:fldChar w:fldCharType="separate"/>
      </w:r>
      <w:r>
        <w:rPr>
          <w:noProof/>
        </w:rPr>
        <w:t>284</w:t>
      </w:r>
      <w:r>
        <w:rPr>
          <w:noProof/>
        </w:rPr>
        <w:fldChar w:fldCharType="end"/>
      </w:r>
    </w:p>
    <w:p w14:paraId="4D70D53E" w14:textId="38B4F2D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_Toc171586173 \h </w:instrText>
      </w:r>
      <w:r>
        <w:rPr>
          <w:noProof/>
        </w:rPr>
      </w:r>
      <w:r>
        <w:rPr>
          <w:noProof/>
        </w:rPr>
        <w:fldChar w:fldCharType="separate"/>
      </w:r>
      <w:r>
        <w:rPr>
          <w:noProof/>
        </w:rPr>
        <w:t>284</w:t>
      </w:r>
      <w:r>
        <w:rPr>
          <w:noProof/>
        </w:rPr>
        <w:fldChar w:fldCharType="end"/>
      </w:r>
    </w:p>
    <w:p w14:paraId="7CB1929F" w14:textId="47A03CC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_Toc171586174 \h </w:instrText>
      </w:r>
      <w:r>
        <w:rPr>
          <w:noProof/>
        </w:rPr>
      </w:r>
      <w:r>
        <w:rPr>
          <w:noProof/>
        </w:rPr>
        <w:fldChar w:fldCharType="separate"/>
      </w:r>
      <w:r>
        <w:rPr>
          <w:noProof/>
        </w:rPr>
        <w:t>284</w:t>
      </w:r>
      <w:r>
        <w:rPr>
          <w:noProof/>
        </w:rPr>
        <w:fldChar w:fldCharType="end"/>
      </w:r>
    </w:p>
    <w:p w14:paraId="4352DB91" w14:textId="1B39DD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offer generation</w:t>
      </w:r>
      <w:r>
        <w:rPr>
          <w:noProof/>
        </w:rPr>
        <w:tab/>
      </w:r>
      <w:r>
        <w:rPr>
          <w:noProof/>
        </w:rPr>
        <w:fldChar w:fldCharType="begin" w:fldLock="1"/>
      </w:r>
      <w:r>
        <w:rPr>
          <w:noProof/>
        </w:rPr>
        <w:instrText xml:space="preserve"> PAGEREF _Toc171586175 \h </w:instrText>
      </w:r>
      <w:r>
        <w:rPr>
          <w:noProof/>
        </w:rPr>
      </w:r>
      <w:r>
        <w:rPr>
          <w:noProof/>
        </w:rPr>
        <w:fldChar w:fldCharType="separate"/>
      </w:r>
      <w:r>
        <w:rPr>
          <w:noProof/>
        </w:rPr>
        <w:t>284</w:t>
      </w:r>
      <w:r>
        <w:rPr>
          <w:noProof/>
        </w:rPr>
        <w:fldChar w:fldCharType="end"/>
      </w:r>
    </w:p>
    <w:p w14:paraId="5CBE229D" w14:textId="2CCE0B5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SDP answer generation</w:t>
      </w:r>
      <w:r>
        <w:rPr>
          <w:noProof/>
        </w:rPr>
        <w:tab/>
      </w:r>
      <w:r>
        <w:rPr>
          <w:noProof/>
        </w:rPr>
        <w:fldChar w:fldCharType="begin" w:fldLock="1"/>
      </w:r>
      <w:r>
        <w:rPr>
          <w:noProof/>
        </w:rPr>
        <w:instrText xml:space="preserve"> PAGEREF _Toc171586176 \h </w:instrText>
      </w:r>
      <w:r>
        <w:rPr>
          <w:noProof/>
        </w:rPr>
      </w:r>
      <w:r>
        <w:rPr>
          <w:noProof/>
        </w:rPr>
        <w:fldChar w:fldCharType="separate"/>
      </w:r>
      <w:r>
        <w:rPr>
          <w:noProof/>
        </w:rPr>
        <w:t>284</w:t>
      </w:r>
      <w:r>
        <w:rPr>
          <w:noProof/>
        </w:rPr>
        <w:fldChar w:fldCharType="end"/>
      </w:r>
    </w:p>
    <w:p w14:paraId="0542D22E" w14:textId="685DC51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_Toc171586177 \h </w:instrText>
      </w:r>
      <w:r>
        <w:rPr>
          <w:noProof/>
        </w:rPr>
      </w:r>
      <w:r>
        <w:rPr>
          <w:noProof/>
        </w:rPr>
        <w:fldChar w:fldCharType="separate"/>
      </w:r>
      <w:r>
        <w:rPr>
          <w:noProof/>
        </w:rPr>
        <w:t>285</w:t>
      </w:r>
      <w:r>
        <w:rPr>
          <w:noProof/>
        </w:rPr>
        <w:fldChar w:fldCharType="end"/>
      </w:r>
    </w:p>
    <w:p w14:paraId="6F85ECD3" w14:textId="0CAA15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_Toc171586178 \h </w:instrText>
      </w:r>
      <w:r>
        <w:rPr>
          <w:noProof/>
        </w:rPr>
      </w:r>
      <w:r>
        <w:rPr>
          <w:noProof/>
        </w:rPr>
        <w:fldChar w:fldCharType="separate"/>
      </w:r>
      <w:r>
        <w:rPr>
          <w:noProof/>
        </w:rPr>
        <w:t>287</w:t>
      </w:r>
      <w:r>
        <w:rPr>
          <w:noProof/>
        </w:rPr>
        <w:fldChar w:fldCharType="end"/>
      </w:r>
    </w:p>
    <w:p w14:paraId="7FDB4ABE" w14:textId="7AFA070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10.2.5.3.5</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_Toc171586179 \h </w:instrText>
      </w:r>
      <w:r>
        <w:rPr>
          <w:noProof/>
        </w:rPr>
      </w:r>
      <w:r>
        <w:rPr>
          <w:noProof/>
        </w:rPr>
        <w:fldChar w:fldCharType="separate"/>
      </w:r>
      <w:r>
        <w:rPr>
          <w:noProof/>
        </w:rPr>
        <w:t>292</w:t>
      </w:r>
      <w:r>
        <w:rPr>
          <w:noProof/>
        </w:rPr>
        <w:fldChar w:fldCharType="end"/>
      </w:r>
    </w:p>
    <w:p w14:paraId="1ACF510A" w14:textId="10213A1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_Toc171586180 \h </w:instrText>
      </w:r>
      <w:r>
        <w:rPr>
          <w:noProof/>
        </w:rPr>
      </w:r>
      <w:r>
        <w:rPr>
          <w:noProof/>
        </w:rPr>
        <w:fldChar w:fldCharType="separate"/>
      </w:r>
      <w:r>
        <w:rPr>
          <w:noProof/>
        </w:rPr>
        <w:t>292</w:t>
      </w:r>
      <w:r>
        <w:rPr>
          <w:noProof/>
        </w:rPr>
        <w:fldChar w:fldCharType="end"/>
      </w:r>
    </w:p>
    <w:p w14:paraId="1E64A368" w14:textId="0BE8DC7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10.2.5.4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_Toc171586181 \h </w:instrText>
      </w:r>
      <w:r>
        <w:rPr>
          <w:noProof/>
        </w:rPr>
      </w:r>
      <w:r>
        <w:rPr>
          <w:noProof/>
        </w:rPr>
        <w:fldChar w:fldCharType="separate"/>
      </w:r>
      <w:r>
        <w:rPr>
          <w:noProof/>
        </w:rPr>
        <w:t>292</w:t>
      </w:r>
      <w:r>
        <w:rPr>
          <w:noProof/>
        </w:rPr>
        <w:fldChar w:fldCharType="end"/>
      </w:r>
    </w:p>
    <w:p w14:paraId="15DD9E28" w14:textId="738BC5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_Toc171586182 \h </w:instrText>
      </w:r>
      <w:r>
        <w:rPr>
          <w:noProof/>
        </w:rPr>
      </w:r>
      <w:r>
        <w:rPr>
          <w:noProof/>
        </w:rPr>
        <w:fldChar w:fldCharType="separate"/>
      </w:r>
      <w:r>
        <w:rPr>
          <w:noProof/>
        </w:rPr>
        <w:t>292</w:t>
      </w:r>
      <w:r>
        <w:rPr>
          <w:noProof/>
        </w:rPr>
        <w:fldChar w:fldCharType="end"/>
      </w:r>
    </w:p>
    <w:p w14:paraId="7209220B" w14:textId="46C83A3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_Toc171586183 \h </w:instrText>
      </w:r>
      <w:r>
        <w:rPr>
          <w:noProof/>
        </w:rPr>
      </w:r>
      <w:r>
        <w:rPr>
          <w:noProof/>
        </w:rPr>
        <w:fldChar w:fldCharType="separate"/>
      </w:r>
      <w:r>
        <w:rPr>
          <w:noProof/>
        </w:rPr>
        <w:t>292</w:t>
      </w:r>
      <w:r>
        <w:rPr>
          <w:noProof/>
        </w:rPr>
        <w:fldChar w:fldCharType="end"/>
      </w:r>
    </w:p>
    <w:p w14:paraId="636C0511" w14:textId="08D56F8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_Toc171586184 \h </w:instrText>
      </w:r>
      <w:r>
        <w:rPr>
          <w:noProof/>
        </w:rPr>
      </w:r>
      <w:r>
        <w:rPr>
          <w:noProof/>
        </w:rPr>
        <w:fldChar w:fldCharType="separate"/>
      </w:r>
      <w:r>
        <w:rPr>
          <w:noProof/>
        </w:rPr>
        <w:t>293</w:t>
      </w:r>
      <w:r>
        <w:rPr>
          <w:noProof/>
        </w:rPr>
        <w:fldChar w:fldCharType="end"/>
      </w:r>
    </w:p>
    <w:p w14:paraId="420B4DCB" w14:textId="0493C09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4F50CC">
        <w:rPr>
          <w:noProof/>
          <w:lang w:val="en-IN"/>
        </w:rPr>
        <w:t>controlling MCData function p</w:t>
      </w:r>
      <w:r>
        <w:rPr>
          <w:noProof/>
        </w:rPr>
        <w:t>rocedures</w:t>
      </w:r>
      <w:r>
        <w:rPr>
          <w:noProof/>
        </w:rPr>
        <w:tab/>
      </w:r>
      <w:r>
        <w:rPr>
          <w:noProof/>
        </w:rPr>
        <w:fldChar w:fldCharType="begin" w:fldLock="1"/>
      </w:r>
      <w:r>
        <w:rPr>
          <w:noProof/>
        </w:rPr>
        <w:instrText xml:space="preserve"> PAGEREF _Toc171586185 \h </w:instrText>
      </w:r>
      <w:r>
        <w:rPr>
          <w:noProof/>
        </w:rPr>
      </w:r>
      <w:r>
        <w:rPr>
          <w:noProof/>
        </w:rPr>
        <w:fldChar w:fldCharType="separate"/>
      </w:r>
      <w:r>
        <w:rPr>
          <w:noProof/>
        </w:rPr>
        <w:t>295</w:t>
      </w:r>
      <w:r>
        <w:rPr>
          <w:noProof/>
        </w:rPr>
        <w:fldChar w:fldCharType="end"/>
      </w:r>
    </w:p>
    <w:p w14:paraId="46B43ECF" w14:textId="6832A53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_Toc171586186 \h </w:instrText>
      </w:r>
      <w:r>
        <w:rPr>
          <w:noProof/>
        </w:rPr>
      </w:r>
      <w:r>
        <w:rPr>
          <w:noProof/>
        </w:rPr>
        <w:fldChar w:fldCharType="separate"/>
      </w:r>
      <w:r>
        <w:rPr>
          <w:noProof/>
        </w:rPr>
        <w:t>299</w:t>
      </w:r>
      <w:r>
        <w:rPr>
          <w:noProof/>
        </w:rPr>
        <w:fldChar w:fldCharType="end"/>
      </w:r>
    </w:p>
    <w:p w14:paraId="0BDA71C8" w14:textId="09831A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_Toc171586187 \h </w:instrText>
      </w:r>
      <w:r>
        <w:rPr>
          <w:noProof/>
        </w:rPr>
      </w:r>
      <w:r>
        <w:rPr>
          <w:noProof/>
        </w:rPr>
        <w:fldChar w:fldCharType="separate"/>
      </w:r>
      <w:r>
        <w:rPr>
          <w:noProof/>
        </w:rPr>
        <w:t>299</w:t>
      </w:r>
      <w:r>
        <w:rPr>
          <w:noProof/>
        </w:rPr>
        <w:fldChar w:fldCharType="end"/>
      </w:r>
    </w:p>
    <w:p w14:paraId="564BAC51" w14:textId="6DFE75B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_Toc171586188 \h </w:instrText>
      </w:r>
      <w:r>
        <w:rPr>
          <w:noProof/>
        </w:rPr>
      </w:r>
      <w:r>
        <w:rPr>
          <w:noProof/>
        </w:rPr>
        <w:fldChar w:fldCharType="separate"/>
      </w:r>
      <w:r>
        <w:rPr>
          <w:noProof/>
        </w:rPr>
        <w:t>299</w:t>
      </w:r>
      <w:r>
        <w:rPr>
          <w:noProof/>
        </w:rPr>
        <w:fldChar w:fldCharType="end"/>
      </w:r>
    </w:p>
    <w:p w14:paraId="301E9524" w14:textId="443F21D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10.2.5.4.8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_Toc171586189 \h </w:instrText>
      </w:r>
      <w:r>
        <w:rPr>
          <w:noProof/>
        </w:rPr>
      </w:r>
      <w:r>
        <w:rPr>
          <w:noProof/>
        </w:rPr>
        <w:fldChar w:fldCharType="separate"/>
      </w:r>
      <w:r>
        <w:rPr>
          <w:noProof/>
        </w:rPr>
        <w:t>299</w:t>
      </w:r>
      <w:r>
        <w:rPr>
          <w:noProof/>
        </w:rPr>
        <w:fldChar w:fldCharType="end"/>
      </w:r>
    </w:p>
    <w:p w14:paraId="204C4745" w14:textId="01A13FF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MBMS delivery via MB2 interface</w:t>
      </w:r>
      <w:r>
        <w:rPr>
          <w:noProof/>
        </w:rPr>
        <w:tab/>
      </w:r>
      <w:r>
        <w:rPr>
          <w:noProof/>
        </w:rPr>
        <w:fldChar w:fldCharType="begin" w:fldLock="1"/>
      </w:r>
      <w:r>
        <w:rPr>
          <w:noProof/>
        </w:rPr>
        <w:instrText xml:space="preserve"> PAGEREF _Toc171586190 \h </w:instrText>
      </w:r>
      <w:r>
        <w:rPr>
          <w:noProof/>
        </w:rPr>
      </w:r>
      <w:r>
        <w:rPr>
          <w:noProof/>
        </w:rPr>
        <w:fldChar w:fldCharType="separate"/>
      </w:r>
      <w:r>
        <w:rPr>
          <w:noProof/>
        </w:rPr>
        <w:t>299</w:t>
      </w:r>
      <w:r>
        <w:rPr>
          <w:noProof/>
        </w:rPr>
        <w:fldChar w:fldCharType="end"/>
      </w:r>
    </w:p>
    <w:p w14:paraId="2956D698" w14:textId="5EF5BB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10.2.7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FD using MBS delivery via MB2 interface</w:t>
      </w:r>
      <w:r>
        <w:rPr>
          <w:noProof/>
        </w:rPr>
        <w:tab/>
      </w:r>
      <w:r>
        <w:rPr>
          <w:noProof/>
        </w:rPr>
        <w:fldChar w:fldCharType="begin" w:fldLock="1"/>
      </w:r>
      <w:r>
        <w:rPr>
          <w:noProof/>
        </w:rPr>
        <w:instrText xml:space="preserve"> PAGEREF _Toc171586191 \h </w:instrText>
      </w:r>
      <w:r>
        <w:rPr>
          <w:noProof/>
        </w:rPr>
      </w:r>
      <w:r>
        <w:rPr>
          <w:noProof/>
        </w:rPr>
        <w:fldChar w:fldCharType="separate"/>
      </w:r>
      <w:r>
        <w:rPr>
          <w:noProof/>
        </w:rPr>
        <w:t>299</w:t>
      </w:r>
      <w:r>
        <w:rPr>
          <w:noProof/>
        </w:rPr>
        <w:fldChar w:fldCharType="end"/>
      </w:r>
    </w:p>
    <w:p w14:paraId="0373455D" w14:textId="2C8319C3"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Transmission and Reception Control</w:t>
      </w:r>
      <w:r>
        <w:rPr>
          <w:noProof/>
        </w:rPr>
        <w:tab/>
      </w:r>
      <w:r>
        <w:rPr>
          <w:noProof/>
        </w:rPr>
        <w:fldChar w:fldCharType="begin" w:fldLock="1"/>
      </w:r>
      <w:r>
        <w:rPr>
          <w:noProof/>
        </w:rPr>
        <w:instrText xml:space="preserve"> PAGEREF _Toc171586192 \h </w:instrText>
      </w:r>
      <w:r>
        <w:rPr>
          <w:noProof/>
        </w:rPr>
      </w:r>
      <w:r>
        <w:rPr>
          <w:noProof/>
        </w:rPr>
        <w:fldChar w:fldCharType="separate"/>
      </w:r>
      <w:r>
        <w:rPr>
          <w:noProof/>
        </w:rPr>
        <w:t>300</w:t>
      </w:r>
      <w:r>
        <w:rPr>
          <w:noProof/>
        </w:rPr>
        <w:fldChar w:fldCharType="end"/>
      </w:r>
    </w:p>
    <w:p w14:paraId="7838A07A" w14:textId="1A48921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_Toc171586193 \h </w:instrText>
      </w:r>
      <w:r>
        <w:rPr>
          <w:noProof/>
        </w:rPr>
      </w:r>
      <w:r>
        <w:rPr>
          <w:noProof/>
        </w:rPr>
        <w:fldChar w:fldCharType="separate"/>
      </w:r>
      <w:r>
        <w:rPr>
          <w:noProof/>
        </w:rPr>
        <w:t>300</w:t>
      </w:r>
      <w:r>
        <w:rPr>
          <w:noProof/>
        </w:rPr>
        <w:fldChar w:fldCharType="end"/>
      </w:r>
    </w:p>
    <w:p w14:paraId="2F716228" w14:textId="1B18654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Auto-receive</w:t>
      </w:r>
      <w:r w:rsidRPr="004F50CC">
        <w:rPr>
          <w:rFonts w:eastAsia="Malgun Gothic"/>
          <w:noProof/>
          <w:lang w:val="en-IN"/>
        </w:rPr>
        <w:t xml:space="preserve"> for File Distribution</w:t>
      </w:r>
      <w:r>
        <w:rPr>
          <w:noProof/>
        </w:rPr>
        <w:tab/>
      </w:r>
      <w:r>
        <w:rPr>
          <w:noProof/>
        </w:rPr>
        <w:fldChar w:fldCharType="begin" w:fldLock="1"/>
      </w:r>
      <w:r>
        <w:rPr>
          <w:noProof/>
        </w:rPr>
        <w:instrText xml:space="preserve"> PAGEREF _Toc171586194 \h </w:instrText>
      </w:r>
      <w:r>
        <w:rPr>
          <w:noProof/>
        </w:rPr>
      </w:r>
      <w:r>
        <w:rPr>
          <w:noProof/>
        </w:rPr>
        <w:fldChar w:fldCharType="separate"/>
      </w:r>
      <w:r>
        <w:rPr>
          <w:noProof/>
        </w:rPr>
        <w:t>301</w:t>
      </w:r>
      <w:r>
        <w:rPr>
          <w:noProof/>
        </w:rPr>
        <w:fldChar w:fldCharType="end"/>
      </w:r>
    </w:p>
    <w:p w14:paraId="2BCF597F" w14:textId="2DC8A3C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1</w:t>
      </w:r>
      <w:r>
        <w:rPr>
          <w:noProof/>
        </w:rPr>
        <w:t>.</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_Toc171586195 \h </w:instrText>
      </w:r>
      <w:r>
        <w:rPr>
          <w:noProof/>
        </w:rPr>
      </w:r>
      <w:r>
        <w:rPr>
          <w:noProof/>
        </w:rPr>
        <w:fldChar w:fldCharType="separate"/>
      </w:r>
      <w:r>
        <w:rPr>
          <w:noProof/>
        </w:rPr>
        <w:t>302</w:t>
      </w:r>
      <w:r>
        <w:rPr>
          <w:noProof/>
        </w:rPr>
        <w:fldChar w:fldCharType="end"/>
      </w:r>
    </w:p>
    <w:p w14:paraId="4CA9231F" w14:textId="3844B5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_Toc171586196 \h </w:instrText>
      </w:r>
      <w:r>
        <w:rPr>
          <w:noProof/>
        </w:rPr>
      </w:r>
      <w:r>
        <w:rPr>
          <w:noProof/>
        </w:rPr>
        <w:fldChar w:fldCharType="separate"/>
      </w:r>
      <w:r>
        <w:rPr>
          <w:noProof/>
        </w:rPr>
        <w:t>302</w:t>
      </w:r>
      <w:r>
        <w:rPr>
          <w:noProof/>
        </w:rPr>
        <w:fldChar w:fldCharType="end"/>
      </w:r>
    </w:p>
    <w:p w14:paraId="0FB528C4" w14:textId="25296E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procedures</w:t>
      </w:r>
      <w:r>
        <w:rPr>
          <w:noProof/>
        </w:rPr>
        <w:tab/>
      </w:r>
      <w:r>
        <w:rPr>
          <w:noProof/>
        </w:rPr>
        <w:fldChar w:fldCharType="begin" w:fldLock="1"/>
      </w:r>
      <w:r>
        <w:rPr>
          <w:noProof/>
        </w:rPr>
        <w:instrText xml:space="preserve"> PAGEREF _Toc171586197 \h </w:instrText>
      </w:r>
      <w:r>
        <w:rPr>
          <w:noProof/>
        </w:rPr>
      </w:r>
      <w:r>
        <w:rPr>
          <w:noProof/>
        </w:rPr>
        <w:fldChar w:fldCharType="separate"/>
      </w:r>
      <w:r>
        <w:rPr>
          <w:noProof/>
        </w:rPr>
        <w:t>302</w:t>
      </w:r>
      <w:r>
        <w:rPr>
          <w:noProof/>
        </w:rPr>
        <w:fldChar w:fldCharType="end"/>
      </w:r>
    </w:p>
    <w:p w14:paraId="33E9AC23" w14:textId="79D2578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1</w:t>
      </w:r>
      <w:r w:rsidRPr="004F50CC">
        <w:rPr>
          <w:rFonts w:eastAsia="Malgun Gothic"/>
          <w:noProof/>
        </w:rPr>
        <w:t>.</w:t>
      </w:r>
      <w:r w:rsidRPr="004F50CC">
        <w:rPr>
          <w:rFonts w:eastAsia="Malgun Gothic"/>
          <w:noProof/>
          <w:lang w:val="en-US"/>
        </w:rPr>
        <w:t>3</w:t>
      </w:r>
      <w:r w:rsidRPr="004F50CC">
        <w:rPr>
          <w:rFonts w:eastAsia="Malgun Gothic"/>
          <w:noProof/>
        </w:rPr>
        <w:t>.</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_Toc171586198 \h </w:instrText>
      </w:r>
      <w:r>
        <w:rPr>
          <w:noProof/>
        </w:rPr>
      </w:r>
      <w:r>
        <w:rPr>
          <w:noProof/>
        </w:rPr>
        <w:fldChar w:fldCharType="separate"/>
      </w:r>
      <w:r>
        <w:rPr>
          <w:noProof/>
        </w:rPr>
        <w:t>302</w:t>
      </w:r>
      <w:r>
        <w:rPr>
          <w:noProof/>
        </w:rPr>
        <w:fldChar w:fldCharType="end"/>
      </w:r>
    </w:p>
    <w:p w14:paraId="267D98C0" w14:textId="1C49FAE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1</w:t>
      </w:r>
      <w:r w:rsidRPr="004F50CC">
        <w:rPr>
          <w:rFonts w:eastAsia="Malgun Gothic"/>
          <w:noProof/>
        </w:rPr>
        <w:t>.</w:t>
      </w:r>
      <w:r w:rsidRPr="004F50CC">
        <w:rPr>
          <w:rFonts w:eastAsia="Malgun Gothic"/>
          <w:noProof/>
          <w:lang w:val="en-US"/>
        </w:rPr>
        <w:t>3</w:t>
      </w:r>
      <w:r w:rsidRPr="004F50CC">
        <w:rPr>
          <w:rFonts w:eastAsia="Malgun Gothic"/>
          <w:noProof/>
        </w:rPr>
        <w:t>.</w:t>
      </w:r>
      <w:r w:rsidRPr="004F50CC">
        <w:rPr>
          <w:rFonts w:eastAsia="Malgun Gothic"/>
          <w:noProof/>
          <w:lang w:val="en-US"/>
        </w:rPr>
        <w:t>2</w:t>
      </w:r>
      <w:r w:rsidRPr="004F50CC">
        <w:rPr>
          <w:rFonts w:eastAsia="Malgun Gothic"/>
          <w:noProof/>
        </w:rPr>
        <w:t>.</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Receiving a list of deferred group communications</w:t>
      </w:r>
      <w:r>
        <w:rPr>
          <w:noProof/>
        </w:rPr>
        <w:tab/>
      </w:r>
      <w:r>
        <w:rPr>
          <w:noProof/>
        </w:rPr>
        <w:fldChar w:fldCharType="begin" w:fldLock="1"/>
      </w:r>
      <w:r>
        <w:rPr>
          <w:noProof/>
        </w:rPr>
        <w:instrText xml:space="preserve"> PAGEREF _Toc171586199 \h </w:instrText>
      </w:r>
      <w:r>
        <w:rPr>
          <w:noProof/>
        </w:rPr>
      </w:r>
      <w:r>
        <w:rPr>
          <w:noProof/>
        </w:rPr>
        <w:fldChar w:fldCharType="separate"/>
      </w:r>
      <w:r>
        <w:rPr>
          <w:noProof/>
        </w:rPr>
        <w:t>302</w:t>
      </w:r>
      <w:r>
        <w:rPr>
          <w:noProof/>
        </w:rPr>
        <w:fldChar w:fldCharType="end"/>
      </w:r>
    </w:p>
    <w:p w14:paraId="3B59D604" w14:textId="0DF234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w:t>
      </w:r>
      <w:r w:rsidRPr="004F50CC">
        <w:rPr>
          <w:rFonts w:eastAsia="SimSun"/>
          <w:noProof/>
          <w:lang w:val="en-US"/>
        </w:rPr>
        <w:t>1</w:t>
      </w:r>
      <w:r w:rsidRPr="004F50CC">
        <w:rPr>
          <w:rFonts w:eastAsia="SimSun"/>
          <w:noProof/>
        </w:rPr>
        <w:t>.</w:t>
      </w:r>
      <w:r w:rsidRPr="004F50CC">
        <w:rPr>
          <w:rFonts w:eastAsia="SimSun"/>
          <w:noProof/>
          <w:lang w:val="en-US"/>
        </w:rPr>
        <w:t>3</w:t>
      </w:r>
      <w:r w:rsidRPr="004F50CC">
        <w:rPr>
          <w:rFonts w:eastAsia="SimSun"/>
          <w:noProof/>
        </w:rPr>
        <w:t>.</w:t>
      </w:r>
      <w:r w:rsidRPr="004F50CC">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 xml:space="preserve">Participating </w:t>
      </w:r>
      <w:r w:rsidRPr="004F50CC">
        <w:rPr>
          <w:rFonts w:eastAsia="SimSun"/>
          <w:noProof/>
        </w:rPr>
        <w:t xml:space="preserve">MCData </w:t>
      </w:r>
      <w:r w:rsidRPr="004F50CC">
        <w:rPr>
          <w:rFonts w:eastAsia="SimSun"/>
          <w:noProof/>
          <w:lang w:val="en-US"/>
        </w:rPr>
        <w:t>function</w:t>
      </w:r>
      <w:r w:rsidRPr="004F50CC">
        <w:rPr>
          <w:rFonts w:eastAsia="SimSun"/>
          <w:noProof/>
        </w:rPr>
        <w:t xml:space="preserve"> procedures</w:t>
      </w:r>
      <w:r>
        <w:rPr>
          <w:noProof/>
        </w:rPr>
        <w:tab/>
      </w:r>
      <w:r>
        <w:rPr>
          <w:noProof/>
        </w:rPr>
        <w:fldChar w:fldCharType="begin" w:fldLock="1"/>
      </w:r>
      <w:r>
        <w:rPr>
          <w:noProof/>
        </w:rPr>
        <w:instrText xml:space="preserve"> PAGEREF _Toc171586200 \h </w:instrText>
      </w:r>
      <w:r>
        <w:rPr>
          <w:noProof/>
        </w:rPr>
      </w:r>
      <w:r>
        <w:rPr>
          <w:noProof/>
        </w:rPr>
        <w:fldChar w:fldCharType="separate"/>
      </w:r>
      <w:r>
        <w:rPr>
          <w:noProof/>
        </w:rPr>
        <w:t>302</w:t>
      </w:r>
      <w:r>
        <w:rPr>
          <w:noProof/>
        </w:rPr>
        <w:fldChar w:fldCharType="end"/>
      </w:r>
    </w:p>
    <w:p w14:paraId="0074303F" w14:textId="0F8109F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_Toc171586201 \h </w:instrText>
      </w:r>
      <w:r>
        <w:rPr>
          <w:noProof/>
        </w:rPr>
      </w:r>
      <w:r>
        <w:rPr>
          <w:noProof/>
        </w:rPr>
        <w:fldChar w:fldCharType="separate"/>
      </w:r>
      <w:r>
        <w:rPr>
          <w:noProof/>
        </w:rPr>
        <w:t>302</w:t>
      </w:r>
      <w:r>
        <w:rPr>
          <w:noProof/>
        </w:rPr>
        <w:fldChar w:fldCharType="end"/>
      </w:r>
    </w:p>
    <w:p w14:paraId="046B9DBC" w14:textId="7401183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11.3.3.</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Sending</w:t>
      </w:r>
      <w:r w:rsidRPr="004F50CC">
        <w:rPr>
          <w:rFonts w:eastAsia="Malgun Gothic"/>
          <w:noProof/>
        </w:rPr>
        <w:t xml:space="preserve"> a list of deferred group communications</w:t>
      </w:r>
      <w:r>
        <w:rPr>
          <w:noProof/>
        </w:rPr>
        <w:tab/>
      </w:r>
      <w:r>
        <w:rPr>
          <w:noProof/>
        </w:rPr>
        <w:fldChar w:fldCharType="begin" w:fldLock="1"/>
      </w:r>
      <w:r>
        <w:rPr>
          <w:noProof/>
        </w:rPr>
        <w:instrText xml:space="preserve"> PAGEREF _Toc171586202 \h </w:instrText>
      </w:r>
      <w:r>
        <w:rPr>
          <w:noProof/>
        </w:rPr>
      </w:r>
      <w:r>
        <w:rPr>
          <w:noProof/>
        </w:rPr>
        <w:fldChar w:fldCharType="separate"/>
      </w:r>
      <w:r>
        <w:rPr>
          <w:noProof/>
        </w:rPr>
        <w:t>303</w:t>
      </w:r>
      <w:r>
        <w:rPr>
          <w:noProof/>
        </w:rPr>
        <w:fldChar w:fldCharType="end"/>
      </w:r>
    </w:p>
    <w:p w14:paraId="2F8ED54B" w14:textId="1D8A4CC0"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_Toc171586203 \h </w:instrText>
      </w:r>
      <w:r>
        <w:rPr>
          <w:noProof/>
        </w:rPr>
      </w:r>
      <w:r>
        <w:rPr>
          <w:noProof/>
        </w:rPr>
        <w:fldChar w:fldCharType="separate"/>
      </w:r>
      <w:r>
        <w:rPr>
          <w:noProof/>
        </w:rPr>
        <w:t>303</w:t>
      </w:r>
      <w:r>
        <w:rPr>
          <w:noProof/>
        </w:rPr>
        <w:fldChar w:fldCharType="end"/>
      </w:r>
    </w:p>
    <w:p w14:paraId="159972BA" w14:textId="01414F2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_Toc171586204 \h </w:instrText>
      </w:r>
      <w:r>
        <w:rPr>
          <w:noProof/>
        </w:rPr>
      </w:r>
      <w:r>
        <w:rPr>
          <w:noProof/>
        </w:rPr>
        <w:fldChar w:fldCharType="separate"/>
      </w:r>
      <w:r>
        <w:rPr>
          <w:noProof/>
        </w:rPr>
        <w:t>303</w:t>
      </w:r>
      <w:r>
        <w:rPr>
          <w:noProof/>
        </w:rPr>
        <w:fldChar w:fldCharType="end"/>
      </w:r>
    </w:p>
    <w:p w14:paraId="3AD300E8" w14:textId="3353F8B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_Toc171586205 \h </w:instrText>
      </w:r>
      <w:r>
        <w:rPr>
          <w:noProof/>
        </w:rPr>
      </w:r>
      <w:r>
        <w:rPr>
          <w:noProof/>
        </w:rPr>
        <w:fldChar w:fldCharType="separate"/>
      </w:r>
      <w:r>
        <w:rPr>
          <w:noProof/>
        </w:rPr>
        <w:t>304</w:t>
      </w:r>
      <w:r>
        <w:rPr>
          <w:noProof/>
        </w:rPr>
        <w:fldChar w:fldCharType="end"/>
      </w:r>
    </w:p>
    <w:p w14:paraId="4BD6905F" w14:textId="3833D64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12.2.1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MCData client procedures</w:t>
      </w:r>
      <w:r>
        <w:rPr>
          <w:noProof/>
        </w:rPr>
        <w:tab/>
      </w:r>
      <w:r>
        <w:rPr>
          <w:noProof/>
        </w:rPr>
        <w:fldChar w:fldCharType="begin" w:fldLock="1"/>
      </w:r>
      <w:r>
        <w:rPr>
          <w:noProof/>
        </w:rPr>
        <w:instrText xml:space="preserve"> PAGEREF _Toc171586206 \h </w:instrText>
      </w:r>
      <w:r>
        <w:rPr>
          <w:noProof/>
        </w:rPr>
      </w:r>
      <w:r>
        <w:rPr>
          <w:noProof/>
        </w:rPr>
        <w:fldChar w:fldCharType="separate"/>
      </w:r>
      <w:r>
        <w:rPr>
          <w:noProof/>
        </w:rPr>
        <w:t>304</w:t>
      </w:r>
      <w:r>
        <w:rPr>
          <w:noProof/>
        </w:rPr>
        <w:fldChar w:fldCharType="end"/>
      </w:r>
    </w:p>
    <w:p w14:paraId="016D64A2" w14:textId="5CE1E9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sends a disposition notification message</w:t>
      </w:r>
      <w:r>
        <w:rPr>
          <w:noProof/>
        </w:rPr>
        <w:tab/>
      </w:r>
      <w:r>
        <w:rPr>
          <w:noProof/>
        </w:rPr>
        <w:fldChar w:fldCharType="begin" w:fldLock="1"/>
      </w:r>
      <w:r>
        <w:rPr>
          <w:noProof/>
        </w:rPr>
        <w:instrText xml:space="preserve"> PAGEREF _Toc171586207 \h </w:instrText>
      </w:r>
      <w:r>
        <w:rPr>
          <w:noProof/>
        </w:rPr>
      </w:r>
      <w:r>
        <w:rPr>
          <w:noProof/>
        </w:rPr>
        <w:fldChar w:fldCharType="separate"/>
      </w:r>
      <w:r>
        <w:rPr>
          <w:noProof/>
        </w:rPr>
        <w:t>304</w:t>
      </w:r>
      <w:r>
        <w:rPr>
          <w:noProof/>
        </w:rPr>
        <w:fldChar w:fldCharType="end"/>
      </w:r>
    </w:p>
    <w:p w14:paraId="5CBA3F57" w14:textId="5F0EA50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receives a disposition notification message</w:t>
      </w:r>
      <w:r>
        <w:rPr>
          <w:noProof/>
        </w:rPr>
        <w:tab/>
      </w:r>
      <w:r>
        <w:rPr>
          <w:noProof/>
        </w:rPr>
        <w:fldChar w:fldCharType="begin" w:fldLock="1"/>
      </w:r>
      <w:r>
        <w:rPr>
          <w:noProof/>
        </w:rPr>
        <w:instrText xml:space="preserve"> PAGEREF _Toc171586208 \h </w:instrText>
      </w:r>
      <w:r>
        <w:rPr>
          <w:noProof/>
        </w:rPr>
      </w:r>
      <w:r>
        <w:rPr>
          <w:noProof/>
        </w:rPr>
        <w:fldChar w:fldCharType="separate"/>
      </w:r>
      <w:r>
        <w:rPr>
          <w:noProof/>
        </w:rPr>
        <w:t>304</w:t>
      </w:r>
      <w:r>
        <w:rPr>
          <w:noProof/>
        </w:rPr>
        <w:fldChar w:fldCharType="end"/>
      </w:r>
    </w:p>
    <w:p w14:paraId="701CD80D" w14:textId="5EFD3B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_Toc171586209 \h </w:instrText>
      </w:r>
      <w:r>
        <w:rPr>
          <w:noProof/>
        </w:rPr>
      </w:r>
      <w:r>
        <w:rPr>
          <w:noProof/>
        </w:rPr>
        <w:fldChar w:fldCharType="separate"/>
      </w:r>
      <w:r>
        <w:rPr>
          <w:noProof/>
        </w:rPr>
        <w:t>305</w:t>
      </w:r>
      <w:r>
        <w:rPr>
          <w:noProof/>
        </w:rPr>
        <w:fldChar w:fldCharType="end"/>
      </w:r>
    </w:p>
    <w:p w14:paraId="1D996229" w14:textId="54DC66C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_Toc171586210 \h </w:instrText>
      </w:r>
      <w:r>
        <w:rPr>
          <w:noProof/>
        </w:rPr>
      </w:r>
      <w:r>
        <w:rPr>
          <w:noProof/>
        </w:rPr>
        <w:fldChar w:fldCharType="separate"/>
      </w:r>
      <w:r>
        <w:rPr>
          <w:noProof/>
        </w:rPr>
        <w:t>305</w:t>
      </w:r>
      <w:r>
        <w:rPr>
          <w:noProof/>
        </w:rPr>
        <w:fldChar w:fldCharType="end"/>
      </w:r>
    </w:p>
    <w:p w14:paraId="2057870E" w14:textId="3527F81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_Toc171586211 \h </w:instrText>
      </w:r>
      <w:r>
        <w:rPr>
          <w:noProof/>
        </w:rPr>
      </w:r>
      <w:r>
        <w:rPr>
          <w:noProof/>
        </w:rPr>
        <w:fldChar w:fldCharType="separate"/>
      </w:r>
      <w:r>
        <w:rPr>
          <w:noProof/>
        </w:rPr>
        <w:t>307</w:t>
      </w:r>
      <w:r>
        <w:rPr>
          <w:noProof/>
        </w:rPr>
        <w:fldChar w:fldCharType="end"/>
      </w:r>
    </w:p>
    <w:p w14:paraId="58E4D47D" w14:textId="75B2BC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_Toc171586212 \h </w:instrText>
      </w:r>
      <w:r>
        <w:rPr>
          <w:noProof/>
        </w:rPr>
      </w:r>
      <w:r>
        <w:rPr>
          <w:noProof/>
        </w:rPr>
        <w:fldChar w:fldCharType="separate"/>
      </w:r>
      <w:r>
        <w:rPr>
          <w:noProof/>
        </w:rPr>
        <w:t>307</w:t>
      </w:r>
      <w:r>
        <w:rPr>
          <w:noProof/>
        </w:rPr>
        <w:fldChar w:fldCharType="end"/>
      </w:r>
    </w:p>
    <w:p w14:paraId="5DB8A649" w14:textId="5965B2F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_Toc171586213 \h </w:instrText>
      </w:r>
      <w:r>
        <w:rPr>
          <w:noProof/>
        </w:rPr>
      </w:r>
      <w:r>
        <w:rPr>
          <w:noProof/>
        </w:rPr>
        <w:fldChar w:fldCharType="separate"/>
      </w:r>
      <w:r>
        <w:rPr>
          <w:noProof/>
        </w:rPr>
        <w:t>308</w:t>
      </w:r>
      <w:r>
        <w:rPr>
          <w:noProof/>
        </w:rPr>
        <w:fldChar w:fldCharType="end"/>
      </w:r>
    </w:p>
    <w:p w14:paraId="0FD0276C" w14:textId="75205DF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_Toc171586214 \h </w:instrText>
      </w:r>
      <w:r>
        <w:rPr>
          <w:noProof/>
        </w:rPr>
      </w:r>
      <w:r>
        <w:rPr>
          <w:noProof/>
        </w:rPr>
        <w:fldChar w:fldCharType="separate"/>
      </w:r>
      <w:r>
        <w:rPr>
          <w:noProof/>
        </w:rPr>
        <w:t>310</w:t>
      </w:r>
      <w:r>
        <w:rPr>
          <w:noProof/>
        </w:rPr>
        <w:fldChar w:fldCharType="end"/>
      </w:r>
    </w:p>
    <w:p w14:paraId="3F851919" w14:textId="6668067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_Toc171586215 \h </w:instrText>
      </w:r>
      <w:r>
        <w:rPr>
          <w:noProof/>
        </w:rPr>
      </w:r>
      <w:r>
        <w:rPr>
          <w:noProof/>
        </w:rPr>
        <w:fldChar w:fldCharType="separate"/>
      </w:r>
      <w:r>
        <w:rPr>
          <w:noProof/>
        </w:rPr>
        <w:t>310</w:t>
      </w:r>
      <w:r>
        <w:rPr>
          <w:noProof/>
        </w:rPr>
        <w:fldChar w:fldCharType="end"/>
      </w:r>
    </w:p>
    <w:p w14:paraId="7020BD21" w14:textId="4E92D69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Sending off-network SDS delivery notification</w:t>
      </w:r>
      <w:r>
        <w:rPr>
          <w:noProof/>
        </w:rPr>
        <w:tab/>
      </w:r>
      <w:r>
        <w:rPr>
          <w:noProof/>
        </w:rPr>
        <w:fldChar w:fldCharType="begin" w:fldLock="1"/>
      </w:r>
      <w:r>
        <w:rPr>
          <w:noProof/>
        </w:rPr>
        <w:instrText xml:space="preserve"> PAGEREF _Toc171586216 \h </w:instrText>
      </w:r>
      <w:r>
        <w:rPr>
          <w:noProof/>
        </w:rPr>
      </w:r>
      <w:r>
        <w:rPr>
          <w:noProof/>
        </w:rPr>
        <w:fldChar w:fldCharType="separate"/>
      </w:r>
      <w:r>
        <w:rPr>
          <w:noProof/>
        </w:rPr>
        <w:t>310</w:t>
      </w:r>
      <w:r>
        <w:rPr>
          <w:noProof/>
        </w:rPr>
        <w:fldChar w:fldCharType="end"/>
      </w:r>
    </w:p>
    <w:p w14:paraId="33048E27" w14:textId="468BF4A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Sending off-network SDS read notification</w:t>
      </w:r>
      <w:r>
        <w:rPr>
          <w:noProof/>
        </w:rPr>
        <w:tab/>
      </w:r>
      <w:r>
        <w:rPr>
          <w:noProof/>
        </w:rPr>
        <w:fldChar w:fldCharType="begin" w:fldLock="1"/>
      </w:r>
      <w:r>
        <w:rPr>
          <w:noProof/>
        </w:rPr>
        <w:instrText xml:space="preserve"> PAGEREF _Toc171586217 \h </w:instrText>
      </w:r>
      <w:r>
        <w:rPr>
          <w:noProof/>
        </w:rPr>
      </w:r>
      <w:r>
        <w:rPr>
          <w:noProof/>
        </w:rPr>
        <w:fldChar w:fldCharType="separate"/>
      </w:r>
      <w:r>
        <w:rPr>
          <w:noProof/>
        </w:rPr>
        <w:t>311</w:t>
      </w:r>
      <w:r>
        <w:rPr>
          <w:noProof/>
        </w:rPr>
        <w:fldChar w:fldCharType="end"/>
      </w:r>
    </w:p>
    <w:p w14:paraId="50CE4F0D" w14:textId="6C938D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12.3.4</w:t>
      </w:r>
      <w:r>
        <w:rPr>
          <w:rFonts w:asciiTheme="minorHAnsi" w:eastAsiaTheme="minorEastAsia" w:hAnsiTheme="minorHAnsi" w:cstheme="minorBidi"/>
          <w:noProof/>
          <w:kern w:val="2"/>
          <w:sz w:val="22"/>
          <w:szCs w:val="22"/>
          <w:lang w:eastAsia="en-GB"/>
          <w14:ligatures w14:val="standardContextual"/>
        </w:rPr>
        <w:tab/>
      </w:r>
      <w:r w:rsidRPr="004F50CC">
        <w:rPr>
          <w:noProof/>
          <w:lang w:val="en-IN" w:eastAsia="zh-CN"/>
        </w:rPr>
        <w:t>Sending off-network SDS delivered and read notification</w:t>
      </w:r>
      <w:r>
        <w:rPr>
          <w:noProof/>
        </w:rPr>
        <w:tab/>
      </w:r>
      <w:r>
        <w:rPr>
          <w:noProof/>
        </w:rPr>
        <w:fldChar w:fldCharType="begin" w:fldLock="1"/>
      </w:r>
      <w:r>
        <w:rPr>
          <w:noProof/>
        </w:rPr>
        <w:instrText xml:space="preserve"> PAGEREF _Toc171586218 \h </w:instrText>
      </w:r>
      <w:r>
        <w:rPr>
          <w:noProof/>
        </w:rPr>
      </w:r>
      <w:r>
        <w:rPr>
          <w:noProof/>
        </w:rPr>
        <w:fldChar w:fldCharType="separate"/>
      </w:r>
      <w:r>
        <w:rPr>
          <w:noProof/>
        </w:rPr>
        <w:t>312</w:t>
      </w:r>
      <w:r>
        <w:rPr>
          <w:noProof/>
        </w:rPr>
        <w:fldChar w:fldCharType="end"/>
      </w:r>
    </w:p>
    <w:p w14:paraId="15BB7A3F" w14:textId="320793A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IN" w:eastAsia="zh-CN"/>
        </w:rPr>
        <w:t>12.3.5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Off-network SDS notification retransmission</w:t>
      </w:r>
      <w:r>
        <w:rPr>
          <w:noProof/>
        </w:rPr>
        <w:tab/>
      </w:r>
      <w:r>
        <w:rPr>
          <w:noProof/>
        </w:rPr>
        <w:fldChar w:fldCharType="begin" w:fldLock="1"/>
      </w:r>
      <w:r>
        <w:rPr>
          <w:noProof/>
        </w:rPr>
        <w:instrText xml:space="preserve"> PAGEREF _Toc171586219 \h </w:instrText>
      </w:r>
      <w:r>
        <w:rPr>
          <w:noProof/>
        </w:rPr>
      </w:r>
      <w:r>
        <w:rPr>
          <w:noProof/>
        </w:rPr>
        <w:fldChar w:fldCharType="separate"/>
      </w:r>
      <w:r>
        <w:rPr>
          <w:noProof/>
        </w:rPr>
        <w:t>312</w:t>
      </w:r>
      <w:r>
        <w:rPr>
          <w:noProof/>
        </w:rPr>
        <w:fldChar w:fldCharType="end"/>
      </w:r>
    </w:p>
    <w:p w14:paraId="544D722A" w14:textId="13CA26C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Network-triggered notifications for FD</w:t>
      </w:r>
      <w:r>
        <w:rPr>
          <w:noProof/>
        </w:rPr>
        <w:tab/>
      </w:r>
      <w:r>
        <w:rPr>
          <w:noProof/>
        </w:rPr>
        <w:fldChar w:fldCharType="begin" w:fldLock="1"/>
      </w:r>
      <w:r>
        <w:rPr>
          <w:noProof/>
        </w:rPr>
        <w:instrText xml:space="preserve"> PAGEREF _Toc171586220 \h </w:instrText>
      </w:r>
      <w:r>
        <w:rPr>
          <w:noProof/>
        </w:rPr>
      </w:r>
      <w:r>
        <w:rPr>
          <w:noProof/>
        </w:rPr>
        <w:fldChar w:fldCharType="separate"/>
      </w:r>
      <w:r>
        <w:rPr>
          <w:noProof/>
        </w:rPr>
        <w:t>313</w:t>
      </w:r>
      <w:r>
        <w:rPr>
          <w:noProof/>
        </w:rPr>
        <w:fldChar w:fldCharType="end"/>
      </w:r>
    </w:p>
    <w:p w14:paraId="3A21A6B3" w14:textId="1B3ECD1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_Toc171586221 \h </w:instrText>
      </w:r>
      <w:r>
        <w:rPr>
          <w:noProof/>
        </w:rPr>
      </w:r>
      <w:r>
        <w:rPr>
          <w:noProof/>
        </w:rPr>
        <w:fldChar w:fldCharType="separate"/>
      </w:r>
      <w:r>
        <w:rPr>
          <w:noProof/>
        </w:rPr>
        <w:t>313</w:t>
      </w:r>
      <w:r>
        <w:rPr>
          <w:noProof/>
        </w:rPr>
        <w:fldChar w:fldCharType="end"/>
      </w:r>
    </w:p>
    <w:p w14:paraId="3804FB04" w14:textId="56290DD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File availability expiry</w:t>
      </w:r>
      <w:r>
        <w:rPr>
          <w:noProof/>
        </w:rPr>
        <w:tab/>
      </w:r>
      <w:r>
        <w:rPr>
          <w:noProof/>
        </w:rPr>
        <w:fldChar w:fldCharType="begin" w:fldLock="1"/>
      </w:r>
      <w:r>
        <w:rPr>
          <w:noProof/>
        </w:rPr>
        <w:instrText xml:space="preserve"> PAGEREF _Toc171586222 \h </w:instrText>
      </w:r>
      <w:r>
        <w:rPr>
          <w:noProof/>
        </w:rPr>
      </w:r>
      <w:r>
        <w:rPr>
          <w:noProof/>
        </w:rPr>
        <w:fldChar w:fldCharType="separate"/>
      </w:r>
      <w:r>
        <w:rPr>
          <w:noProof/>
        </w:rPr>
        <w:t>313</w:t>
      </w:r>
      <w:r>
        <w:rPr>
          <w:noProof/>
        </w:rPr>
        <w:fldChar w:fldCharType="end"/>
      </w:r>
    </w:p>
    <w:p w14:paraId="321EA810" w14:textId="0C44CB7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_Toc171586223 \h </w:instrText>
      </w:r>
      <w:r>
        <w:rPr>
          <w:noProof/>
        </w:rPr>
      </w:r>
      <w:r>
        <w:rPr>
          <w:noProof/>
        </w:rPr>
        <w:fldChar w:fldCharType="separate"/>
      </w:r>
      <w:r>
        <w:rPr>
          <w:noProof/>
        </w:rPr>
        <w:t>313</w:t>
      </w:r>
      <w:r>
        <w:rPr>
          <w:noProof/>
        </w:rPr>
        <w:fldChar w:fldCharType="end"/>
      </w:r>
    </w:p>
    <w:p w14:paraId="5D223EF5" w14:textId="4F1AF26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Generation of a SIP MESSAGE request for notification</w:t>
      </w:r>
      <w:r>
        <w:rPr>
          <w:noProof/>
        </w:rPr>
        <w:tab/>
      </w:r>
      <w:r>
        <w:rPr>
          <w:noProof/>
        </w:rPr>
        <w:fldChar w:fldCharType="begin" w:fldLock="1"/>
      </w:r>
      <w:r>
        <w:rPr>
          <w:noProof/>
        </w:rPr>
        <w:instrText xml:space="preserve"> PAGEREF _Toc171586224 \h </w:instrText>
      </w:r>
      <w:r>
        <w:rPr>
          <w:noProof/>
        </w:rPr>
      </w:r>
      <w:r>
        <w:rPr>
          <w:noProof/>
        </w:rPr>
        <w:fldChar w:fldCharType="separate"/>
      </w:r>
      <w:r>
        <w:rPr>
          <w:noProof/>
        </w:rPr>
        <w:t>313</w:t>
      </w:r>
      <w:r>
        <w:rPr>
          <w:noProof/>
        </w:rPr>
        <w:fldChar w:fldCharType="end"/>
      </w:r>
    </w:p>
    <w:p w14:paraId="05D63258" w14:textId="461A2E5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_Toc171586225 \h </w:instrText>
      </w:r>
      <w:r>
        <w:rPr>
          <w:noProof/>
        </w:rPr>
      </w:r>
      <w:r>
        <w:rPr>
          <w:noProof/>
        </w:rPr>
        <w:fldChar w:fldCharType="separate"/>
      </w:r>
      <w:r>
        <w:rPr>
          <w:noProof/>
        </w:rPr>
        <w:t>314</w:t>
      </w:r>
      <w:r>
        <w:rPr>
          <w:noProof/>
        </w:rPr>
        <w:fldChar w:fldCharType="end"/>
      </w:r>
    </w:p>
    <w:p w14:paraId="05561EAF" w14:textId="7F3C576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_Toc171586226 \h </w:instrText>
      </w:r>
      <w:r>
        <w:rPr>
          <w:noProof/>
        </w:rPr>
      </w:r>
      <w:r>
        <w:rPr>
          <w:noProof/>
        </w:rPr>
        <w:fldChar w:fldCharType="separate"/>
      </w:r>
      <w:r>
        <w:rPr>
          <w:noProof/>
        </w:rPr>
        <w:t>314</w:t>
      </w:r>
      <w:r>
        <w:rPr>
          <w:noProof/>
        </w:rPr>
        <w:fldChar w:fldCharType="end"/>
      </w:r>
    </w:p>
    <w:p w14:paraId="53E3C257" w14:textId="59A597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12.4.4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_Toc171586227 \h </w:instrText>
      </w:r>
      <w:r>
        <w:rPr>
          <w:noProof/>
        </w:rPr>
      </w:r>
      <w:r>
        <w:rPr>
          <w:noProof/>
        </w:rPr>
        <w:fldChar w:fldCharType="separate"/>
      </w:r>
      <w:r>
        <w:rPr>
          <w:noProof/>
        </w:rPr>
        <w:t>314</w:t>
      </w:r>
      <w:r>
        <w:rPr>
          <w:noProof/>
        </w:rPr>
        <w:fldChar w:fldCharType="end"/>
      </w:r>
    </w:p>
    <w:p w14:paraId="63A3683B" w14:textId="25F3C39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Communication Release</w:t>
      </w:r>
      <w:r>
        <w:rPr>
          <w:noProof/>
        </w:rPr>
        <w:tab/>
      </w:r>
      <w:r>
        <w:rPr>
          <w:noProof/>
        </w:rPr>
        <w:fldChar w:fldCharType="begin" w:fldLock="1"/>
      </w:r>
      <w:r>
        <w:rPr>
          <w:noProof/>
        </w:rPr>
        <w:instrText xml:space="preserve"> PAGEREF _Toc171586228 \h </w:instrText>
      </w:r>
      <w:r>
        <w:rPr>
          <w:noProof/>
        </w:rPr>
      </w:r>
      <w:r>
        <w:rPr>
          <w:noProof/>
        </w:rPr>
        <w:fldChar w:fldCharType="separate"/>
      </w:r>
      <w:r>
        <w:rPr>
          <w:noProof/>
        </w:rPr>
        <w:t>315</w:t>
      </w:r>
      <w:r>
        <w:rPr>
          <w:noProof/>
        </w:rPr>
        <w:fldChar w:fldCharType="end"/>
      </w:r>
    </w:p>
    <w:p w14:paraId="0EE29D77" w14:textId="2F3274C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_Toc171586229 \h </w:instrText>
      </w:r>
      <w:r>
        <w:rPr>
          <w:noProof/>
        </w:rPr>
      </w:r>
      <w:r>
        <w:rPr>
          <w:noProof/>
        </w:rPr>
        <w:fldChar w:fldCharType="separate"/>
      </w:r>
      <w:r>
        <w:rPr>
          <w:noProof/>
        </w:rPr>
        <w:t>315</w:t>
      </w:r>
      <w:r>
        <w:rPr>
          <w:noProof/>
        </w:rPr>
        <w:fldChar w:fldCharType="end"/>
      </w:r>
    </w:p>
    <w:p w14:paraId="26BFA5A4" w14:textId="1E66AA3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w:t>
      </w:r>
      <w:r>
        <w:rPr>
          <w:noProof/>
        </w:rPr>
        <w:tab/>
      </w:r>
      <w:r>
        <w:rPr>
          <w:noProof/>
        </w:rPr>
        <w:fldChar w:fldCharType="begin" w:fldLock="1"/>
      </w:r>
      <w:r>
        <w:rPr>
          <w:noProof/>
        </w:rPr>
        <w:instrText xml:space="preserve"> PAGEREF _Toc171586230 \h </w:instrText>
      </w:r>
      <w:r>
        <w:rPr>
          <w:noProof/>
        </w:rPr>
      </w:r>
      <w:r>
        <w:rPr>
          <w:noProof/>
        </w:rPr>
        <w:fldChar w:fldCharType="separate"/>
      </w:r>
      <w:r>
        <w:rPr>
          <w:noProof/>
        </w:rPr>
        <w:t>315</w:t>
      </w:r>
      <w:r>
        <w:rPr>
          <w:noProof/>
        </w:rPr>
        <w:fldChar w:fldCharType="end"/>
      </w:r>
    </w:p>
    <w:p w14:paraId="21423C07" w14:textId="644392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_Toc171586231 \h </w:instrText>
      </w:r>
      <w:r>
        <w:rPr>
          <w:noProof/>
        </w:rPr>
      </w:r>
      <w:r>
        <w:rPr>
          <w:noProof/>
        </w:rPr>
        <w:fldChar w:fldCharType="separate"/>
      </w:r>
      <w:r>
        <w:rPr>
          <w:noProof/>
        </w:rPr>
        <w:t>315</w:t>
      </w:r>
      <w:r>
        <w:rPr>
          <w:noProof/>
        </w:rPr>
        <w:fldChar w:fldCharType="end"/>
      </w:r>
    </w:p>
    <w:p w14:paraId="05059BE8" w14:textId="74860A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13.2.1.1</w:t>
      </w:r>
      <w:r>
        <w:rPr>
          <w:rFonts w:asciiTheme="minorHAnsi" w:eastAsiaTheme="minorEastAsia" w:hAnsiTheme="minorHAnsi" w:cstheme="minorBidi"/>
          <w:noProof/>
          <w:kern w:val="2"/>
          <w:sz w:val="22"/>
          <w:szCs w:val="22"/>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_Toc171586232 \h </w:instrText>
      </w:r>
      <w:r>
        <w:rPr>
          <w:noProof/>
        </w:rPr>
      </w:r>
      <w:r>
        <w:rPr>
          <w:noProof/>
        </w:rPr>
        <w:fldChar w:fldCharType="separate"/>
      </w:r>
      <w:r>
        <w:rPr>
          <w:noProof/>
        </w:rPr>
        <w:t>315</w:t>
      </w:r>
      <w:r>
        <w:rPr>
          <w:noProof/>
        </w:rPr>
        <w:fldChar w:fldCharType="end"/>
      </w:r>
    </w:p>
    <w:p w14:paraId="433AD212" w14:textId="6A36FA7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13.2.1.2</w:t>
      </w:r>
      <w:r>
        <w:rPr>
          <w:rFonts w:asciiTheme="minorHAnsi" w:eastAsiaTheme="minorEastAsia" w:hAnsiTheme="minorHAnsi" w:cstheme="minorBidi"/>
          <w:noProof/>
          <w:kern w:val="2"/>
          <w:sz w:val="22"/>
          <w:szCs w:val="22"/>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_Toc171586233 \h </w:instrText>
      </w:r>
      <w:r>
        <w:rPr>
          <w:noProof/>
        </w:rPr>
      </w:r>
      <w:r>
        <w:rPr>
          <w:noProof/>
        </w:rPr>
        <w:fldChar w:fldCharType="separate"/>
      </w:r>
      <w:r>
        <w:rPr>
          <w:noProof/>
        </w:rPr>
        <w:t>316</w:t>
      </w:r>
      <w:r>
        <w:rPr>
          <w:noProof/>
        </w:rPr>
        <w:fldChar w:fldCharType="end"/>
      </w:r>
    </w:p>
    <w:p w14:paraId="4299DE9F" w14:textId="736B6F0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_Toc171586234 \h </w:instrText>
      </w:r>
      <w:r>
        <w:rPr>
          <w:noProof/>
        </w:rPr>
      </w:r>
      <w:r>
        <w:rPr>
          <w:noProof/>
        </w:rPr>
        <w:fldChar w:fldCharType="separate"/>
      </w:r>
      <w:r>
        <w:rPr>
          <w:noProof/>
        </w:rPr>
        <w:t>316</w:t>
      </w:r>
      <w:r>
        <w:rPr>
          <w:noProof/>
        </w:rPr>
        <w:fldChar w:fldCharType="end"/>
      </w:r>
    </w:p>
    <w:p w14:paraId="23FE4AB0" w14:textId="642634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_Toc171586235 \h </w:instrText>
      </w:r>
      <w:r>
        <w:rPr>
          <w:noProof/>
        </w:rPr>
      </w:r>
      <w:r>
        <w:rPr>
          <w:noProof/>
        </w:rPr>
        <w:fldChar w:fldCharType="separate"/>
      </w:r>
      <w:r>
        <w:rPr>
          <w:noProof/>
        </w:rPr>
        <w:t>316</w:t>
      </w:r>
      <w:r>
        <w:rPr>
          <w:noProof/>
        </w:rPr>
        <w:fldChar w:fldCharType="end"/>
      </w:r>
    </w:p>
    <w:p w14:paraId="6D83FC01" w14:textId="7EE97C7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_Toc171586236 \h </w:instrText>
      </w:r>
      <w:r>
        <w:rPr>
          <w:noProof/>
        </w:rPr>
      </w:r>
      <w:r>
        <w:rPr>
          <w:noProof/>
        </w:rPr>
        <w:fldChar w:fldCharType="separate"/>
      </w:r>
      <w:r>
        <w:rPr>
          <w:noProof/>
        </w:rPr>
        <w:t>316</w:t>
      </w:r>
      <w:r>
        <w:rPr>
          <w:noProof/>
        </w:rPr>
        <w:fldChar w:fldCharType="end"/>
      </w:r>
    </w:p>
    <w:p w14:paraId="7B67A9CC" w14:textId="7B9247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_Toc171586237 \h </w:instrText>
      </w:r>
      <w:r>
        <w:rPr>
          <w:noProof/>
        </w:rPr>
      </w:r>
      <w:r>
        <w:rPr>
          <w:noProof/>
        </w:rPr>
        <w:fldChar w:fldCharType="separate"/>
      </w:r>
      <w:r>
        <w:rPr>
          <w:noProof/>
        </w:rPr>
        <w:t>316</w:t>
      </w:r>
      <w:r>
        <w:rPr>
          <w:noProof/>
        </w:rPr>
        <w:fldChar w:fldCharType="end"/>
      </w:r>
    </w:p>
    <w:p w14:paraId="52E9E5A1" w14:textId="004C71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_Toc171586238 \h </w:instrText>
      </w:r>
      <w:r>
        <w:rPr>
          <w:noProof/>
        </w:rPr>
      </w:r>
      <w:r>
        <w:rPr>
          <w:noProof/>
        </w:rPr>
        <w:fldChar w:fldCharType="separate"/>
      </w:r>
      <w:r>
        <w:rPr>
          <w:noProof/>
        </w:rPr>
        <w:t>317</w:t>
      </w:r>
      <w:r>
        <w:rPr>
          <w:noProof/>
        </w:rPr>
        <w:fldChar w:fldCharType="end"/>
      </w:r>
    </w:p>
    <w:p w14:paraId="721B2854" w14:textId="349329F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_Toc171586239 \h </w:instrText>
      </w:r>
      <w:r>
        <w:rPr>
          <w:noProof/>
        </w:rPr>
      </w:r>
      <w:r>
        <w:rPr>
          <w:noProof/>
        </w:rPr>
        <w:fldChar w:fldCharType="separate"/>
      </w:r>
      <w:r>
        <w:rPr>
          <w:noProof/>
        </w:rPr>
        <w:t>317</w:t>
      </w:r>
      <w:r>
        <w:rPr>
          <w:noProof/>
        </w:rPr>
        <w:fldChar w:fldCharType="end"/>
      </w:r>
    </w:p>
    <w:p w14:paraId="16E70C5D" w14:textId="3C1CFDE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_Toc171586240 \h </w:instrText>
      </w:r>
      <w:r>
        <w:rPr>
          <w:noProof/>
        </w:rPr>
      </w:r>
      <w:r>
        <w:rPr>
          <w:noProof/>
        </w:rPr>
        <w:fldChar w:fldCharType="separate"/>
      </w:r>
      <w:r>
        <w:rPr>
          <w:noProof/>
        </w:rPr>
        <w:t>317</w:t>
      </w:r>
      <w:r>
        <w:rPr>
          <w:noProof/>
        </w:rPr>
        <w:fldChar w:fldCharType="end"/>
      </w:r>
    </w:p>
    <w:p w14:paraId="38D20A5A" w14:textId="4C22E65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_Toc171586241 \h </w:instrText>
      </w:r>
      <w:r>
        <w:rPr>
          <w:noProof/>
        </w:rPr>
      </w:r>
      <w:r>
        <w:rPr>
          <w:noProof/>
        </w:rPr>
        <w:fldChar w:fldCharType="separate"/>
      </w:r>
      <w:r>
        <w:rPr>
          <w:noProof/>
        </w:rPr>
        <w:t>317</w:t>
      </w:r>
      <w:r>
        <w:rPr>
          <w:noProof/>
        </w:rPr>
        <w:fldChar w:fldCharType="end"/>
      </w:r>
    </w:p>
    <w:p w14:paraId="6CE3EBDE" w14:textId="1469E92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_Toc171586242 \h </w:instrText>
      </w:r>
      <w:r>
        <w:rPr>
          <w:noProof/>
        </w:rPr>
      </w:r>
      <w:r>
        <w:rPr>
          <w:noProof/>
        </w:rPr>
        <w:fldChar w:fldCharType="separate"/>
      </w:r>
      <w:r>
        <w:rPr>
          <w:noProof/>
        </w:rPr>
        <w:t>317</w:t>
      </w:r>
      <w:r>
        <w:rPr>
          <w:noProof/>
        </w:rPr>
        <w:fldChar w:fldCharType="end"/>
      </w:r>
    </w:p>
    <w:p w14:paraId="7EDCA74B" w14:textId="78BD0F1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_Toc171586243 \h </w:instrText>
      </w:r>
      <w:r>
        <w:rPr>
          <w:noProof/>
        </w:rPr>
      </w:r>
      <w:r>
        <w:rPr>
          <w:noProof/>
        </w:rPr>
        <w:fldChar w:fldCharType="separate"/>
      </w:r>
      <w:r>
        <w:rPr>
          <w:noProof/>
        </w:rPr>
        <w:t>317</w:t>
      </w:r>
      <w:r>
        <w:rPr>
          <w:noProof/>
        </w:rPr>
        <w:fldChar w:fldCharType="end"/>
      </w:r>
    </w:p>
    <w:p w14:paraId="720AEDFE" w14:textId="455366F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w:t>
      </w:r>
      <w:r w:rsidRPr="004F50CC">
        <w:rPr>
          <w:rFonts w:eastAsia="Malgun Gothic"/>
          <w:noProof/>
          <w:lang w:val="en-US"/>
        </w:rPr>
        <w:t>2</w:t>
      </w:r>
      <w:r w:rsidRPr="004F50CC">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_Toc171586244 \h </w:instrText>
      </w:r>
      <w:r>
        <w:rPr>
          <w:noProof/>
        </w:rPr>
      </w:r>
      <w:r>
        <w:rPr>
          <w:noProof/>
        </w:rPr>
        <w:fldChar w:fldCharType="separate"/>
      </w:r>
      <w:r>
        <w:rPr>
          <w:noProof/>
        </w:rPr>
        <w:t>318</w:t>
      </w:r>
      <w:r>
        <w:rPr>
          <w:noProof/>
        </w:rPr>
        <w:fldChar w:fldCharType="end"/>
      </w:r>
    </w:p>
    <w:p w14:paraId="28590BF5" w14:textId="5F3A4CE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w:t>
      </w:r>
      <w:r>
        <w:rPr>
          <w:noProof/>
        </w:rPr>
        <w:t xml:space="preserve"> release policy for</w:t>
      </w:r>
      <w:r w:rsidRPr="004F50CC">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_Toc171586245 \h </w:instrText>
      </w:r>
      <w:r>
        <w:rPr>
          <w:noProof/>
        </w:rPr>
      </w:r>
      <w:r>
        <w:rPr>
          <w:noProof/>
        </w:rPr>
        <w:fldChar w:fldCharType="separate"/>
      </w:r>
      <w:r>
        <w:rPr>
          <w:noProof/>
        </w:rPr>
        <w:t>318</w:t>
      </w:r>
      <w:r>
        <w:rPr>
          <w:noProof/>
        </w:rPr>
        <w:fldChar w:fldCharType="end"/>
      </w:r>
    </w:p>
    <w:p w14:paraId="7B2C7205" w14:textId="419A312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_Toc171586246 \h </w:instrText>
      </w:r>
      <w:r>
        <w:rPr>
          <w:noProof/>
        </w:rPr>
      </w:r>
      <w:r>
        <w:rPr>
          <w:noProof/>
        </w:rPr>
        <w:fldChar w:fldCharType="separate"/>
      </w:r>
      <w:r>
        <w:rPr>
          <w:noProof/>
        </w:rPr>
        <w:t>318</w:t>
      </w:r>
      <w:r>
        <w:rPr>
          <w:noProof/>
        </w:rPr>
        <w:fldChar w:fldCharType="end"/>
      </w:r>
    </w:p>
    <w:p w14:paraId="731F169C" w14:textId="393B676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_Toc171586247 \h </w:instrText>
      </w:r>
      <w:r>
        <w:rPr>
          <w:noProof/>
        </w:rPr>
      </w:r>
      <w:r>
        <w:rPr>
          <w:noProof/>
        </w:rPr>
        <w:fldChar w:fldCharType="separate"/>
      </w:r>
      <w:r>
        <w:rPr>
          <w:noProof/>
        </w:rPr>
        <w:t>318</w:t>
      </w:r>
      <w:r>
        <w:rPr>
          <w:noProof/>
        </w:rPr>
        <w:fldChar w:fldCharType="end"/>
      </w:r>
    </w:p>
    <w:p w14:paraId="0AB354FD" w14:textId="670D919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4F50CC">
        <w:rPr>
          <w:noProof/>
          <w:lang w:val="en-US"/>
        </w:rPr>
        <w:t>2</w:t>
      </w:r>
      <w:r>
        <w:rPr>
          <w:noProof/>
        </w:rPr>
        <w:t>.4.4</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_Toc171586248 \h </w:instrText>
      </w:r>
      <w:r>
        <w:rPr>
          <w:noProof/>
        </w:rPr>
      </w:r>
      <w:r>
        <w:rPr>
          <w:noProof/>
        </w:rPr>
        <w:fldChar w:fldCharType="separate"/>
      </w:r>
      <w:r>
        <w:rPr>
          <w:noProof/>
        </w:rPr>
        <w:t>318</w:t>
      </w:r>
      <w:r>
        <w:rPr>
          <w:noProof/>
        </w:rPr>
        <w:fldChar w:fldCharType="end"/>
      </w:r>
    </w:p>
    <w:p w14:paraId="1CD01A32" w14:textId="1EAF8B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_Toc171586249 \h </w:instrText>
      </w:r>
      <w:r>
        <w:rPr>
          <w:noProof/>
        </w:rPr>
      </w:r>
      <w:r>
        <w:rPr>
          <w:noProof/>
        </w:rPr>
        <w:fldChar w:fldCharType="separate"/>
      </w:r>
      <w:r>
        <w:rPr>
          <w:noProof/>
        </w:rPr>
        <w:t>319</w:t>
      </w:r>
      <w:r>
        <w:rPr>
          <w:noProof/>
        </w:rPr>
        <w:fldChar w:fldCharType="end"/>
      </w:r>
    </w:p>
    <w:p w14:paraId="7689B10D" w14:textId="0B524D5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_Toc171586250 \h </w:instrText>
      </w:r>
      <w:r>
        <w:rPr>
          <w:noProof/>
        </w:rPr>
      </w:r>
      <w:r>
        <w:rPr>
          <w:noProof/>
        </w:rPr>
        <w:fldChar w:fldCharType="separate"/>
      </w:r>
      <w:r>
        <w:rPr>
          <w:noProof/>
        </w:rPr>
        <w:t>319</w:t>
      </w:r>
      <w:r>
        <w:rPr>
          <w:noProof/>
        </w:rPr>
        <w:fldChar w:fldCharType="end"/>
      </w:r>
    </w:p>
    <w:p w14:paraId="1B5A251A" w14:textId="5D06211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_Toc171586251 \h </w:instrText>
      </w:r>
      <w:r>
        <w:rPr>
          <w:noProof/>
        </w:rPr>
      </w:r>
      <w:r>
        <w:rPr>
          <w:noProof/>
        </w:rPr>
        <w:fldChar w:fldCharType="separate"/>
      </w:r>
      <w:r>
        <w:rPr>
          <w:noProof/>
        </w:rPr>
        <w:t>319</w:t>
      </w:r>
      <w:r>
        <w:rPr>
          <w:noProof/>
        </w:rPr>
        <w:fldChar w:fldCharType="end"/>
      </w:r>
    </w:p>
    <w:p w14:paraId="6C4E2724" w14:textId="68903137"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_Toc171586252 \h </w:instrText>
      </w:r>
      <w:r>
        <w:rPr>
          <w:noProof/>
        </w:rPr>
      </w:r>
      <w:r>
        <w:rPr>
          <w:noProof/>
        </w:rPr>
        <w:fldChar w:fldCharType="separate"/>
      </w:r>
      <w:r>
        <w:rPr>
          <w:noProof/>
        </w:rPr>
        <w:t>319</w:t>
      </w:r>
      <w:r>
        <w:rPr>
          <w:noProof/>
        </w:rPr>
        <w:fldChar w:fldCharType="end"/>
      </w:r>
    </w:p>
    <w:p w14:paraId="0D4081F9" w14:textId="3710651A" w:rsidR="00FF1CA9" w:rsidRDefault="00FF1CA9">
      <w:pPr>
        <w:pStyle w:val="TOC7"/>
        <w:rPr>
          <w:rFonts w:asciiTheme="minorHAnsi" w:eastAsiaTheme="minorEastAsia" w:hAnsiTheme="minorHAnsi" w:cstheme="minorBidi"/>
          <w:noProof/>
          <w:kern w:val="2"/>
          <w:sz w:val="22"/>
          <w:szCs w:val="22"/>
          <w:lang w:eastAsia="en-GB"/>
          <w14:ligatures w14:val="standardContextual"/>
        </w:rPr>
      </w:pPr>
      <w:r>
        <w:rPr>
          <w:noProof/>
        </w:rPr>
        <w:t>13.2.2.3.2.1.1</w:t>
      </w:r>
      <w:r>
        <w:rPr>
          <w:rFonts w:asciiTheme="minorHAnsi" w:eastAsiaTheme="minorEastAsia" w:hAnsiTheme="minorHAnsi" w:cstheme="minorBidi"/>
          <w:noProof/>
          <w:kern w:val="2"/>
          <w:sz w:val="22"/>
          <w:szCs w:val="22"/>
          <w:lang w:eastAsia="en-GB"/>
          <w14:ligatures w14:val="standardContextual"/>
        </w:rPr>
        <w:tab/>
      </w:r>
      <w:r>
        <w:rPr>
          <w:noProof/>
        </w:rPr>
        <w:t>Initiating Release</w:t>
      </w:r>
      <w:r>
        <w:rPr>
          <w:noProof/>
        </w:rPr>
        <w:tab/>
      </w:r>
      <w:r>
        <w:rPr>
          <w:noProof/>
        </w:rPr>
        <w:fldChar w:fldCharType="begin" w:fldLock="1"/>
      </w:r>
      <w:r>
        <w:rPr>
          <w:noProof/>
        </w:rPr>
        <w:instrText xml:space="preserve"> PAGEREF _Toc171586253 \h </w:instrText>
      </w:r>
      <w:r>
        <w:rPr>
          <w:noProof/>
        </w:rPr>
      </w:r>
      <w:r>
        <w:rPr>
          <w:noProof/>
        </w:rPr>
        <w:fldChar w:fldCharType="separate"/>
      </w:r>
      <w:r>
        <w:rPr>
          <w:noProof/>
        </w:rPr>
        <w:t>319</w:t>
      </w:r>
      <w:r>
        <w:rPr>
          <w:noProof/>
        </w:rPr>
        <w:fldChar w:fldCharType="end"/>
      </w:r>
    </w:p>
    <w:p w14:paraId="7EC6E487" w14:textId="6E4F97BB" w:rsidR="00FF1CA9" w:rsidRDefault="00FF1CA9">
      <w:pPr>
        <w:pStyle w:val="TOC7"/>
        <w:rPr>
          <w:rFonts w:asciiTheme="minorHAnsi" w:eastAsiaTheme="minorEastAsia" w:hAnsiTheme="minorHAnsi" w:cstheme="minorBidi"/>
          <w:noProof/>
          <w:kern w:val="2"/>
          <w:sz w:val="22"/>
          <w:szCs w:val="22"/>
          <w:lang w:eastAsia="en-GB"/>
          <w14:ligatures w14:val="standardContextual"/>
        </w:rPr>
      </w:pPr>
      <w:r>
        <w:rPr>
          <w:noProof/>
        </w:rPr>
        <w:t>13.2.2.3.2.1.2</w:t>
      </w:r>
      <w:r>
        <w:rPr>
          <w:rFonts w:asciiTheme="minorHAnsi" w:eastAsiaTheme="minorEastAsia" w:hAnsiTheme="minorHAnsi" w:cstheme="minorBidi"/>
          <w:noProof/>
          <w:kern w:val="2"/>
          <w:sz w:val="22"/>
          <w:szCs w:val="22"/>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_Toc171586254 \h </w:instrText>
      </w:r>
      <w:r>
        <w:rPr>
          <w:noProof/>
        </w:rPr>
      </w:r>
      <w:r>
        <w:rPr>
          <w:noProof/>
        </w:rPr>
        <w:fldChar w:fldCharType="separate"/>
      </w:r>
      <w:r>
        <w:rPr>
          <w:noProof/>
        </w:rPr>
        <w:t>319</w:t>
      </w:r>
      <w:r>
        <w:rPr>
          <w:noProof/>
        </w:rPr>
        <w:fldChar w:fldCharType="end"/>
      </w:r>
    </w:p>
    <w:p w14:paraId="2F39FC4A" w14:textId="5380A1FA"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_Toc171586255 \h </w:instrText>
      </w:r>
      <w:r>
        <w:rPr>
          <w:noProof/>
        </w:rPr>
      </w:r>
      <w:r>
        <w:rPr>
          <w:noProof/>
        </w:rPr>
        <w:fldChar w:fldCharType="separate"/>
      </w:r>
      <w:r>
        <w:rPr>
          <w:noProof/>
        </w:rPr>
        <w:t>320</w:t>
      </w:r>
      <w:r>
        <w:rPr>
          <w:noProof/>
        </w:rPr>
        <w:fldChar w:fldCharType="end"/>
      </w:r>
    </w:p>
    <w:p w14:paraId="5E90766D" w14:textId="03FCBEC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_Toc171586256 \h </w:instrText>
      </w:r>
      <w:r>
        <w:rPr>
          <w:noProof/>
        </w:rPr>
      </w:r>
      <w:r>
        <w:rPr>
          <w:noProof/>
        </w:rPr>
        <w:fldChar w:fldCharType="separate"/>
      </w:r>
      <w:r>
        <w:rPr>
          <w:noProof/>
        </w:rPr>
        <w:t>320</w:t>
      </w:r>
      <w:r>
        <w:rPr>
          <w:noProof/>
        </w:rPr>
        <w:fldChar w:fldCharType="end"/>
      </w:r>
    </w:p>
    <w:p w14:paraId="671C21BD" w14:textId="5114D6C8"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_Toc171586257 \h </w:instrText>
      </w:r>
      <w:r>
        <w:rPr>
          <w:noProof/>
        </w:rPr>
      </w:r>
      <w:r>
        <w:rPr>
          <w:noProof/>
        </w:rPr>
        <w:fldChar w:fldCharType="separate"/>
      </w:r>
      <w:r>
        <w:rPr>
          <w:noProof/>
        </w:rPr>
        <w:t>320</w:t>
      </w:r>
      <w:r>
        <w:rPr>
          <w:noProof/>
        </w:rPr>
        <w:fldChar w:fldCharType="end"/>
      </w:r>
    </w:p>
    <w:p w14:paraId="3D475050" w14:textId="4AFD162C"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13.2.2.3.3.2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_Toc171586258 \h </w:instrText>
      </w:r>
      <w:r>
        <w:rPr>
          <w:noProof/>
        </w:rPr>
      </w:r>
      <w:r>
        <w:rPr>
          <w:noProof/>
        </w:rPr>
        <w:fldChar w:fldCharType="separate"/>
      </w:r>
      <w:r>
        <w:rPr>
          <w:noProof/>
        </w:rPr>
        <w:t>320</w:t>
      </w:r>
      <w:r>
        <w:rPr>
          <w:noProof/>
        </w:rPr>
        <w:fldChar w:fldCharType="end"/>
      </w:r>
    </w:p>
    <w:p w14:paraId="73E0E22E" w14:textId="2F23D86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13.2.2.3.4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_Toc171586259 \h </w:instrText>
      </w:r>
      <w:r>
        <w:rPr>
          <w:noProof/>
        </w:rPr>
      </w:r>
      <w:r>
        <w:rPr>
          <w:noProof/>
        </w:rPr>
        <w:fldChar w:fldCharType="separate"/>
      </w:r>
      <w:r>
        <w:rPr>
          <w:noProof/>
        </w:rPr>
        <w:t>320</w:t>
      </w:r>
      <w:r>
        <w:rPr>
          <w:noProof/>
        </w:rPr>
        <w:fldChar w:fldCharType="end"/>
      </w:r>
    </w:p>
    <w:p w14:paraId="1551E5BE" w14:textId="3668C7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_Toc171586260 \h </w:instrText>
      </w:r>
      <w:r>
        <w:rPr>
          <w:noProof/>
        </w:rPr>
      </w:r>
      <w:r>
        <w:rPr>
          <w:noProof/>
        </w:rPr>
        <w:fldChar w:fldCharType="separate"/>
      </w:r>
      <w:r>
        <w:rPr>
          <w:noProof/>
        </w:rPr>
        <w:t>320</w:t>
      </w:r>
      <w:r>
        <w:rPr>
          <w:noProof/>
        </w:rPr>
        <w:fldChar w:fldCharType="end"/>
      </w:r>
    </w:p>
    <w:p w14:paraId="01E75436" w14:textId="377E7F6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_Toc171586261 \h </w:instrText>
      </w:r>
      <w:r>
        <w:rPr>
          <w:noProof/>
        </w:rPr>
      </w:r>
      <w:r>
        <w:rPr>
          <w:noProof/>
        </w:rPr>
        <w:fldChar w:fldCharType="separate"/>
      </w:r>
      <w:r>
        <w:rPr>
          <w:noProof/>
        </w:rPr>
        <w:t>320</w:t>
      </w:r>
      <w:r>
        <w:rPr>
          <w:noProof/>
        </w:rPr>
        <w:fldChar w:fldCharType="end"/>
      </w:r>
    </w:p>
    <w:p w14:paraId="22965936" w14:textId="6C853D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_Toc171586262 \h </w:instrText>
      </w:r>
      <w:r>
        <w:rPr>
          <w:noProof/>
        </w:rPr>
      </w:r>
      <w:r>
        <w:rPr>
          <w:noProof/>
        </w:rPr>
        <w:fldChar w:fldCharType="separate"/>
      </w:r>
      <w:r>
        <w:rPr>
          <w:noProof/>
        </w:rPr>
        <w:t>320</w:t>
      </w:r>
      <w:r>
        <w:rPr>
          <w:noProof/>
        </w:rPr>
        <w:fldChar w:fldCharType="end"/>
      </w:r>
    </w:p>
    <w:p w14:paraId="7CE92BEE" w14:textId="46890D9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_Toc171586263 \h </w:instrText>
      </w:r>
      <w:r>
        <w:rPr>
          <w:noProof/>
        </w:rPr>
      </w:r>
      <w:r>
        <w:rPr>
          <w:noProof/>
        </w:rPr>
        <w:fldChar w:fldCharType="separate"/>
      </w:r>
      <w:r>
        <w:rPr>
          <w:noProof/>
        </w:rPr>
        <w:t>320</w:t>
      </w:r>
      <w:r>
        <w:rPr>
          <w:noProof/>
        </w:rPr>
        <w:fldChar w:fldCharType="end"/>
      </w:r>
    </w:p>
    <w:p w14:paraId="18474CF6" w14:textId="5E39E90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_Toc171586264 \h </w:instrText>
      </w:r>
      <w:r>
        <w:rPr>
          <w:noProof/>
        </w:rPr>
      </w:r>
      <w:r>
        <w:rPr>
          <w:noProof/>
        </w:rPr>
        <w:fldChar w:fldCharType="separate"/>
      </w:r>
      <w:r>
        <w:rPr>
          <w:noProof/>
        </w:rPr>
        <w:t>320</w:t>
      </w:r>
      <w:r>
        <w:rPr>
          <w:noProof/>
        </w:rPr>
        <w:fldChar w:fldCharType="end"/>
      </w:r>
    </w:p>
    <w:p w14:paraId="02604AD1" w14:textId="31C8DB1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_Toc171586265 \h </w:instrText>
      </w:r>
      <w:r>
        <w:rPr>
          <w:noProof/>
        </w:rPr>
      </w:r>
      <w:r>
        <w:rPr>
          <w:noProof/>
        </w:rPr>
        <w:fldChar w:fldCharType="separate"/>
      </w:r>
      <w:r>
        <w:rPr>
          <w:noProof/>
        </w:rPr>
        <w:t>320</w:t>
      </w:r>
      <w:r>
        <w:rPr>
          <w:noProof/>
        </w:rPr>
        <w:fldChar w:fldCharType="end"/>
      </w:r>
    </w:p>
    <w:p w14:paraId="4322F869" w14:textId="014D3B4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3</w:t>
      </w:r>
      <w:r w:rsidRPr="004F50CC">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_Toc171586266 \h </w:instrText>
      </w:r>
      <w:r>
        <w:rPr>
          <w:noProof/>
        </w:rPr>
      </w:r>
      <w:r>
        <w:rPr>
          <w:noProof/>
        </w:rPr>
        <w:fldChar w:fldCharType="separate"/>
      </w:r>
      <w:r>
        <w:rPr>
          <w:noProof/>
        </w:rPr>
        <w:t>321</w:t>
      </w:r>
      <w:r>
        <w:rPr>
          <w:noProof/>
        </w:rPr>
        <w:fldChar w:fldCharType="end"/>
      </w:r>
    </w:p>
    <w:p w14:paraId="2FA0AEBD" w14:textId="2F1109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13.2.3.3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_Toc171586267 \h </w:instrText>
      </w:r>
      <w:r>
        <w:rPr>
          <w:noProof/>
        </w:rPr>
      </w:r>
      <w:r>
        <w:rPr>
          <w:noProof/>
        </w:rPr>
        <w:fldChar w:fldCharType="separate"/>
      </w:r>
      <w:r>
        <w:rPr>
          <w:noProof/>
        </w:rPr>
        <w:t>321</w:t>
      </w:r>
      <w:r>
        <w:rPr>
          <w:noProof/>
        </w:rPr>
        <w:fldChar w:fldCharType="end"/>
      </w:r>
    </w:p>
    <w:p w14:paraId="425C43EE" w14:textId="39B69CF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_Toc171586268 \h </w:instrText>
      </w:r>
      <w:r>
        <w:rPr>
          <w:noProof/>
        </w:rPr>
      </w:r>
      <w:r>
        <w:rPr>
          <w:noProof/>
        </w:rPr>
        <w:fldChar w:fldCharType="separate"/>
      </w:r>
      <w:r>
        <w:rPr>
          <w:noProof/>
        </w:rPr>
        <w:t>321</w:t>
      </w:r>
      <w:r>
        <w:rPr>
          <w:noProof/>
        </w:rPr>
        <w:fldChar w:fldCharType="end"/>
      </w:r>
    </w:p>
    <w:p w14:paraId="68A6CEEF" w14:textId="4301EAE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_Toc171586269 \h </w:instrText>
      </w:r>
      <w:r>
        <w:rPr>
          <w:noProof/>
        </w:rPr>
      </w:r>
      <w:r>
        <w:rPr>
          <w:noProof/>
        </w:rPr>
        <w:fldChar w:fldCharType="separate"/>
      </w:r>
      <w:r>
        <w:rPr>
          <w:noProof/>
        </w:rPr>
        <w:t>321</w:t>
      </w:r>
      <w:r>
        <w:rPr>
          <w:noProof/>
        </w:rPr>
        <w:fldChar w:fldCharType="end"/>
      </w:r>
    </w:p>
    <w:p w14:paraId="625D9FFB" w14:textId="73EFAD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13.2.3.3.2.1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_Toc171586270 \h </w:instrText>
      </w:r>
      <w:r>
        <w:rPr>
          <w:noProof/>
        </w:rPr>
      </w:r>
      <w:r>
        <w:rPr>
          <w:noProof/>
        </w:rPr>
        <w:fldChar w:fldCharType="separate"/>
      </w:r>
      <w:r>
        <w:rPr>
          <w:noProof/>
        </w:rPr>
        <w:t>321</w:t>
      </w:r>
      <w:r>
        <w:rPr>
          <w:noProof/>
        </w:rPr>
        <w:fldChar w:fldCharType="end"/>
      </w:r>
    </w:p>
    <w:p w14:paraId="3CCF555F" w14:textId="04AA29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13.2.3.3.2.2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_Toc171586271 \h </w:instrText>
      </w:r>
      <w:r>
        <w:rPr>
          <w:noProof/>
        </w:rPr>
      </w:r>
      <w:r>
        <w:rPr>
          <w:noProof/>
        </w:rPr>
        <w:fldChar w:fldCharType="separate"/>
      </w:r>
      <w:r>
        <w:rPr>
          <w:noProof/>
        </w:rPr>
        <w:t>321</w:t>
      </w:r>
      <w:r>
        <w:rPr>
          <w:noProof/>
        </w:rPr>
        <w:fldChar w:fldCharType="end"/>
      </w:r>
    </w:p>
    <w:p w14:paraId="790AFAA5" w14:textId="57275B1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_Toc171586272 \h </w:instrText>
      </w:r>
      <w:r>
        <w:rPr>
          <w:noProof/>
        </w:rPr>
      </w:r>
      <w:r>
        <w:rPr>
          <w:noProof/>
        </w:rPr>
        <w:fldChar w:fldCharType="separate"/>
      </w:r>
      <w:r>
        <w:rPr>
          <w:noProof/>
        </w:rPr>
        <w:t>321</w:t>
      </w:r>
      <w:r>
        <w:rPr>
          <w:noProof/>
        </w:rPr>
        <w:fldChar w:fldCharType="end"/>
      </w:r>
    </w:p>
    <w:p w14:paraId="353E83AE" w14:textId="1CF7D77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13.2.3.3.4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_Toc171586273 \h </w:instrText>
      </w:r>
      <w:r>
        <w:rPr>
          <w:noProof/>
        </w:rPr>
      </w:r>
      <w:r>
        <w:rPr>
          <w:noProof/>
        </w:rPr>
        <w:fldChar w:fldCharType="separate"/>
      </w:r>
      <w:r>
        <w:rPr>
          <w:noProof/>
        </w:rPr>
        <w:t>321</w:t>
      </w:r>
      <w:r>
        <w:rPr>
          <w:noProof/>
        </w:rPr>
        <w:fldChar w:fldCharType="end"/>
      </w:r>
    </w:p>
    <w:p w14:paraId="3A4E67E1" w14:textId="521578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_Toc171586274 \h </w:instrText>
      </w:r>
      <w:r>
        <w:rPr>
          <w:noProof/>
        </w:rPr>
      </w:r>
      <w:r>
        <w:rPr>
          <w:noProof/>
        </w:rPr>
        <w:fldChar w:fldCharType="separate"/>
      </w:r>
      <w:r>
        <w:rPr>
          <w:noProof/>
        </w:rPr>
        <w:t>322</w:t>
      </w:r>
      <w:r>
        <w:rPr>
          <w:noProof/>
        </w:rPr>
        <w:fldChar w:fldCharType="end"/>
      </w:r>
    </w:p>
    <w:p w14:paraId="6CF3E905" w14:textId="1D252C9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_Toc171586275 \h </w:instrText>
      </w:r>
      <w:r>
        <w:rPr>
          <w:noProof/>
        </w:rPr>
      </w:r>
      <w:r>
        <w:rPr>
          <w:noProof/>
        </w:rPr>
        <w:fldChar w:fldCharType="separate"/>
      </w:r>
      <w:r>
        <w:rPr>
          <w:noProof/>
        </w:rPr>
        <w:t>322</w:t>
      </w:r>
      <w:r>
        <w:rPr>
          <w:noProof/>
        </w:rPr>
        <w:fldChar w:fldCharType="end"/>
      </w:r>
    </w:p>
    <w:p w14:paraId="643F4D31" w14:textId="0F2EC51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 for communication over media plane</w:t>
      </w:r>
      <w:r>
        <w:rPr>
          <w:noProof/>
        </w:rPr>
        <w:tab/>
      </w:r>
      <w:r>
        <w:rPr>
          <w:noProof/>
        </w:rPr>
        <w:fldChar w:fldCharType="begin" w:fldLock="1"/>
      </w:r>
      <w:r>
        <w:rPr>
          <w:noProof/>
        </w:rPr>
        <w:instrText xml:space="preserve"> PAGEREF _Toc171586276 \h </w:instrText>
      </w:r>
      <w:r>
        <w:rPr>
          <w:noProof/>
        </w:rPr>
      </w:r>
      <w:r>
        <w:rPr>
          <w:noProof/>
        </w:rPr>
        <w:fldChar w:fldCharType="separate"/>
      </w:r>
      <w:r>
        <w:rPr>
          <w:noProof/>
        </w:rPr>
        <w:t>322</w:t>
      </w:r>
      <w:r>
        <w:rPr>
          <w:noProof/>
        </w:rPr>
        <w:fldChar w:fldCharType="end"/>
      </w:r>
    </w:p>
    <w:p w14:paraId="6B812BB0" w14:textId="07E39FF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_Toc171586277 \h </w:instrText>
      </w:r>
      <w:r>
        <w:rPr>
          <w:noProof/>
        </w:rPr>
      </w:r>
      <w:r>
        <w:rPr>
          <w:noProof/>
        </w:rPr>
        <w:fldChar w:fldCharType="separate"/>
      </w:r>
      <w:r>
        <w:rPr>
          <w:noProof/>
        </w:rPr>
        <w:t>322</w:t>
      </w:r>
      <w:r>
        <w:rPr>
          <w:noProof/>
        </w:rPr>
        <w:fldChar w:fldCharType="end"/>
      </w:r>
    </w:p>
    <w:p w14:paraId="5575E570" w14:textId="6B9D3D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US"/>
        </w:rPr>
        <w:t>Request for extension of communication</w:t>
      </w:r>
      <w:r>
        <w:rPr>
          <w:noProof/>
        </w:rPr>
        <w:tab/>
      </w:r>
      <w:r>
        <w:rPr>
          <w:noProof/>
        </w:rPr>
        <w:fldChar w:fldCharType="begin" w:fldLock="1"/>
      </w:r>
      <w:r>
        <w:rPr>
          <w:noProof/>
        </w:rPr>
        <w:instrText xml:space="preserve"> PAGEREF _Toc171586278 \h </w:instrText>
      </w:r>
      <w:r>
        <w:rPr>
          <w:noProof/>
        </w:rPr>
      </w:r>
      <w:r>
        <w:rPr>
          <w:noProof/>
        </w:rPr>
        <w:fldChar w:fldCharType="separate"/>
      </w:r>
      <w:r>
        <w:rPr>
          <w:noProof/>
        </w:rPr>
        <w:t>323</w:t>
      </w:r>
      <w:r>
        <w:rPr>
          <w:noProof/>
        </w:rPr>
        <w:fldChar w:fldCharType="end"/>
      </w:r>
    </w:p>
    <w:p w14:paraId="26EFE61C" w14:textId="77AA1E6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.2</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Receiving response to communication extension request</w:t>
      </w:r>
      <w:r>
        <w:rPr>
          <w:noProof/>
        </w:rPr>
        <w:tab/>
      </w:r>
      <w:r>
        <w:rPr>
          <w:noProof/>
        </w:rPr>
        <w:fldChar w:fldCharType="begin" w:fldLock="1"/>
      </w:r>
      <w:r>
        <w:rPr>
          <w:noProof/>
        </w:rPr>
        <w:instrText xml:space="preserve"> PAGEREF _Toc171586279 \h </w:instrText>
      </w:r>
      <w:r>
        <w:rPr>
          <w:noProof/>
        </w:rPr>
      </w:r>
      <w:r>
        <w:rPr>
          <w:noProof/>
        </w:rPr>
        <w:fldChar w:fldCharType="separate"/>
      </w:r>
      <w:r>
        <w:rPr>
          <w:noProof/>
        </w:rPr>
        <w:t>323</w:t>
      </w:r>
      <w:r>
        <w:rPr>
          <w:noProof/>
        </w:rPr>
        <w:fldChar w:fldCharType="end"/>
      </w:r>
    </w:p>
    <w:p w14:paraId="5C5B93A4" w14:textId="25FB6E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_Toc171586280 \h </w:instrText>
      </w:r>
      <w:r>
        <w:rPr>
          <w:noProof/>
        </w:rPr>
      </w:r>
      <w:r>
        <w:rPr>
          <w:noProof/>
        </w:rPr>
        <w:fldChar w:fldCharType="separate"/>
      </w:r>
      <w:r>
        <w:rPr>
          <w:noProof/>
        </w:rPr>
        <w:t>323</w:t>
      </w:r>
      <w:r>
        <w:rPr>
          <w:noProof/>
        </w:rPr>
        <w:fldChar w:fldCharType="end"/>
      </w:r>
    </w:p>
    <w:p w14:paraId="403BE1C1" w14:textId="461803E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13.2.4.3.1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controlling MCData function</w:t>
      </w:r>
      <w:r>
        <w:rPr>
          <w:noProof/>
        </w:rPr>
        <w:tab/>
      </w:r>
      <w:r>
        <w:rPr>
          <w:noProof/>
        </w:rPr>
        <w:fldChar w:fldCharType="begin" w:fldLock="1"/>
      </w:r>
      <w:r>
        <w:rPr>
          <w:noProof/>
        </w:rPr>
        <w:instrText xml:space="preserve"> PAGEREF _Toc171586281 \h </w:instrText>
      </w:r>
      <w:r>
        <w:rPr>
          <w:noProof/>
        </w:rPr>
      </w:r>
      <w:r>
        <w:rPr>
          <w:noProof/>
        </w:rPr>
        <w:fldChar w:fldCharType="separate"/>
      </w:r>
      <w:r>
        <w:rPr>
          <w:noProof/>
        </w:rPr>
        <w:t>323</w:t>
      </w:r>
      <w:r>
        <w:rPr>
          <w:noProof/>
        </w:rPr>
        <w:fldChar w:fldCharType="end"/>
      </w:r>
    </w:p>
    <w:p w14:paraId="54508786" w14:textId="344BB68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MCData client</w:t>
      </w:r>
      <w:r>
        <w:rPr>
          <w:noProof/>
        </w:rPr>
        <w:tab/>
      </w:r>
      <w:r>
        <w:rPr>
          <w:noProof/>
        </w:rPr>
        <w:fldChar w:fldCharType="begin" w:fldLock="1"/>
      </w:r>
      <w:r>
        <w:rPr>
          <w:noProof/>
        </w:rPr>
        <w:instrText xml:space="preserve"> PAGEREF _Toc171586282 \h </w:instrText>
      </w:r>
      <w:r>
        <w:rPr>
          <w:noProof/>
        </w:rPr>
      </w:r>
      <w:r>
        <w:rPr>
          <w:noProof/>
        </w:rPr>
        <w:fldChar w:fldCharType="separate"/>
      </w:r>
      <w:r>
        <w:rPr>
          <w:noProof/>
        </w:rPr>
        <w:t>324</w:t>
      </w:r>
      <w:r>
        <w:rPr>
          <w:noProof/>
        </w:rPr>
        <w:fldChar w:fldCharType="end"/>
      </w:r>
    </w:p>
    <w:p w14:paraId="306BF46D" w14:textId="1C2CB41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_Toc171586283 \h </w:instrText>
      </w:r>
      <w:r>
        <w:rPr>
          <w:noProof/>
        </w:rPr>
      </w:r>
      <w:r>
        <w:rPr>
          <w:noProof/>
        </w:rPr>
        <w:fldChar w:fldCharType="separate"/>
      </w:r>
      <w:r>
        <w:rPr>
          <w:noProof/>
        </w:rPr>
        <w:t>324</w:t>
      </w:r>
      <w:r>
        <w:rPr>
          <w:noProof/>
        </w:rPr>
        <w:fldChar w:fldCharType="end"/>
      </w:r>
    </w:p>
    <w:p w14:paraId="388CBDC8" w14:textId="242B490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_Toc171586284 \h </w:instrText>
      </w:r>
      <w:r>
        <w:rPr>
          <w:noProof/>
        </w:rPr>
      </w:r>
      <w:r>
        <w:rPr>
          <w:noProof/>
        </w:rPr>
        <w:fldChar w:fldCharType="separate"/>
      </w:r>
      <w:r>
        <w:rPr>
          <w:noProof/>
        </w:rPr>
        <w:t>324</w:t>
      </w:r>
      <w:r>
        <w:rPr>
          <w:noProof/>
        </w:rPr>
        <w:fldChar w:fldCharType="end"/>
      </w:r>
    </w:p>
    <w:p w14:paraId="0A5986BD" w14:textId="40B6483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_Toc171586285 \h </w:instrText>
      </w:r>
      <w:r>
        <w:rPr>
          <w:noProof/>
        </w:rPr>
      </w:r>
      <w:r>
        <w:rPr>
          <w:noProof/>
        </w:rPr>
        <w:fldChar w:fldCharType="separate"/>
      </w:r>
      <w:r>
        <w:rPr>
          <w:noProof/>
        </w:rPr>
        <w:t>325</w:t>
      </w:r>
      <w:r>
        <w:rPr>
          <w:noProof/>
        </w:rPr>
        <w:fldChar w:fldCharType="end"/>
      </w:r>
    </w:p>
    <w:p w14:paraId="2792B569" w14:textId="597124A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_Toc171586286 \h </w:instrText>
      </w:r>
      <w:r>
        <w:rPr>
          <w:noProof/>
        </w:rPr>
      </w:r>
      <w:r>
        <w:rPr>
          <w:noProof/>
        </w:rPr>
        <w:fldChar w:fldCharType="separate"/>
      </w:r>
      <w:r>
        <w:rPr>
          <w:noProof/>
        </w:rPr>
        <w:t>325</w:t>
      </w:r>
      <w:r>
        <w:rPr>
          <w:noProof/>
        </w:rPr>
        <w:fldChar w:fldCharType="end"/>
      </w:r>
    </w:p>
    <w:p w14:paraId="42465230" w14:textId="4B5DF59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sidRPr="004F50CC">
        <w:rPr>
          <w:rFonts w:eastAsia="Malgun Gothic"/>
          <w:noProof/>
          <w:lang w:val="en-US"/>
        </w:rPr>
        <w:t>4</w:t>
      </w:r>
      <w:r>
        <w:rPr>
          <w:noProof/>
        </w:rPr>
        <w:t>.4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_Toc171586287 \h </w:instrText>
      </w:r>
      <w:r>
        <w:rPr>
          <w:noProof/>
        </w:rPr>
      </w:r>
      <w:r>
        <w:rPr>
          <w:noProof/>
        </w:rPr>
        <w:fldChar w:fldCharType="separate"/>
      </w:r>
      <w:r>
        <w:rPr>
          <w:noProof/>
        </w:rPr>
        <w:t>325</w:t>
      </w:r>
      <w:r>
        <w:rPr>
          <w:noProof/>
        </w:rPr>
        <w:fldChar w:fldCharType="end"/>
      </w:r>
    </w:p>
    <w:p w14:paraId="1ECBDB7F" w14:textId="7A5E370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13.2.4.5</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_Toc171586288 \h </w:instrText>
      </w:r>
      <w:r>
        <w:rPr>
          <w:noProof/>
        </w:rPr>
      </w:r>
      <w:r>
        <w:rPr>
          <w:noProof/>
        </w:rPr>
        <w:fldChar w:fldCharType="separate"/>
      </w:r>
      <w:r>
        <w:rPr>
          <w:noProof/>
        </w:rPr>
        <w:t>326</w:t>
      </w:r>
      <w:r>
        <w:rPr>
          <w:noProof/>
        </w:rPr>
        <w:fldChar w:fldCharType="end"/>
      </w:r>
    </w:p>
    <w:p w14:paraId="0DB06BBC" w14:textId="7820682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13.2.4</w:t>
      </w:r>
      <w:r w:rsidRPr="004F50CC">
        <w:rPr>
          <w:rFonts w:eastAsia="Malgun Gothic"/>
          <w:noProof/>
        </w:rPr>
        <w:t>.</w:t>
      </w:r>
      <w:r>
        <w:rPr>
          <w:noProof/>
        </w:rPr>
        <w:t>5</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_Toc171586289 \h </w:instrText>
      </w:r>
      <w:r>
        <w:rPr>
          <w:noProof/>
        </w:rPr>
      </w:r>
      <w:r>
        <w:rPr>
          <w:noProof/>
        </w:rPr>
        <w:fldChar w:fldCharType="separate"/>
      </w:r>
      <w:r>
        <w:rPr>
          <w:noProof/>
        </w:rPr>
        <w:t>326</w:t>
      </w:r>
      <w:r>
        <w:rPr>
          <w:noProof/>
        </w:rPr>
        <w:fldChar w:fldCharType="end"/>
      </w:r>
    </w:p>
    <w:p w14:paraId="4421C18C" w14:textId="1224FE4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_Toc171586290 \h </w:instrText>
      </w:r>
      <w:r>
        <w:rPr>
          <w:noProof/>
        </w:rPr>
      </w:r>
      <w:r>
        <w:rPr>
          <w:noProof/>
        </w:rPr>
        <w:fldChar w:fldCharType="separate"/>
      </w:r>
      <w:r>
        <w:rPr>
          <w:noProof/>
        </w:rPr>
        <w:t>326</w:t>
      </w:r>
      <w:r>
        <w:rPr>
          <w:noProof/>
        </w:rPr>
        <w:fldChar w:fldCharType="end"/>
      </w:r>
    </w:p>
    <w:p w14:paraId="5E0ADED1" w14:textId="369EEF4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13.2.4.5.2.1</w:t>
      </w:r>
      <w:r>
        <w:rPr>
          <w:rFonts w:asciiTheme="minorHAnsi" w:eastAsiaTheme="minorEastAsia" w:hAnsiTheme="minorHAnsi" w:cstheme="minorBidi"/>
          <w:noProof/>
          <w:kern w:val="2"/>
          <w:sz w:val="22"/>
          <w:szCs w:val="22"/>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_Toc171586291 \h </w:instrText>
      </w:r>
      <w:r>
        <w:rPr>
          <w:noProof/>
        </w:rPr>
      </w:r>
      <w:r>
        <w:rPr>
          <w:noProof/>
        </w:rPr>
        <w:fldChar w:fldCharType="separate"/>
      </w:r>
      <w:r>
        <w:rPr>
          <w:noProof/>
        </w:rPr>
        <w:t>326</w:t>
      </w:r>
      <w:r>
        <w:rPr>
          <w:noProof/>
        </w:rPr>
        <w:fldChar w:fldCharType="end"/>
      </w:r>
    </w:p>
    <w:p w14:paraId="6212D24A" w14:textId="59C85818"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13.2.4.5.2.2</w:t>
      </w:r>
      <w:r>
        <w:rPr>
          <w:rFonts w:asciiTheme="minorHAnsi" w:eastAsiaTheme="minorEastAsia" w:hAnsiTheme="minorHAnsi" w:cstheme="minorBidi"/>
          <w:noProof/>
          <w:kern w:val="2"/>
          <w:sz w:val="22"/>
          <w:szCs w:val="22"/>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_Toc171586292 \h </w:instrText>
      </w:r>
      <w:r>
        <w:rPr>
          <w:noProof/>
        </w:rPr>
      </w:r>
      <w:r>
        <w:rPr>
          <w:noProof/>
        </w:rPr>
        <w:fldChar w:fldCharType="separate"/>
      </w:r>
      <w:r>
        <w:rPr>
          <w:noProof/>
        </w:rPr>
        <w:t>326</w:t>
      </w:r>
      <w:r>
        <w:rPr>
          <w:noProof/>
        </w:rPr>
        <w:fldChar w:fldCharType="end"/>
      </w:r>
    </w:p>
    <w:p w14:paraId="071A3CF9" w14:textId="3B3E869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13.2.4.5.2.3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_Toc171586293 \h </w:instrText>
      </w:r>
      <w:r>
        <w:rPr>
          <w:noProof/>
        </w:rPr>
      </w:r>
      <w:r>
        <w:rPr>
          <w:noProof/>
        </w:rPr>
        <w:fldChar w:fldCharType="separate"/>
      </w:r>
      <w:r>
        <w:rPr>
          <w:noProof/>
        </w:rPr>
        <w:t>327</w:t>
      </w:r>
      <w:r>
        <w:rPr>
          <w:noProof/>
        </w:rPr>
        <w:fldChar w:fldCharType="end"/>
      </w:r>
    </w:p>
    <w:p w14:paraId="14A1D901" w14:textId="3EDAA56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_Toc171586294 \h </w:instrText>
      </w:r>
      <w:r>
        <w:rPr>
          <w:noProof/>
        </w:rPr>
      </w:r>
      <w:r>
        <w:rPr>
          <w:noProof/>
        </w:rPr>
        <w:fldChar w:fldCharType="separate"/>
      </w:r>
      <w:r>
        <w:rPr>
          <w:noProof/>
        </w:rPr>
        <w:t>327</w:t>
      </w:r>
      <w:r>
        <w:rPr>
          <w:noProof/>
        </w:rPr>
        <w:fldChar w:fldCharType="end"/>
      </w:r>
    </w:p>
    <w:p w14:paraId="200EA5DA" w14:textId="4798A61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_Toc171586295 \h </w:instrText>
      </w:r>
      <w:r>
        <w:rPr>
          <w:noProof/>
        </w:rPr>
      </w:r>
      <w:r>
        <w:rPr>
          <w:noProof/>
        </w:rPr>
        <w:fldChar w:fldCharType="separate"/>
      </w:r>
      <w:r>
        <w:rPr>
          <w:noProof/>
        </w:rPr>
        <w:t>327</w:t>
      </w:r>
      <w:r>
        <w:rPr>
          <w:noProof/>
        </w:rPr>
        <w:fldChar w:fldCharType="end"/>
      </w:r>
    </w:p>
    <w:p w14:paraId="6CFD4F4B" w14:textId="3E6C49A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_Toc171586296 \h </w:instrText>
      </w:r>
      <w:r>
        <w:rPr>
          <w:noProof/>
        </w:rPr>
      </w:r>
      <w:r>
        <w:rPr>
          <w:noProof/>
        </w:rPr>
        <w:fldChar w:fldCharType="separate"/>
      </w:r>
      <w:r>
        <w:rPr>
          <w:noProof/>
        </w:rPr>
        <w:t>327</w:t>
      </w:r>
      <w:r>
        <w:rPr>
          <w:noProof/>
        </w:rPr>
        <w:fldChar w:fldCharType="end"/>
      </w:r>
    </w:p>
    <w:p w14:paraId="4CD7EBCD" w14:textId="7563BCF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13.2.4.5.4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_Toc171586297 \h </w:instrText>
      </w:r>
      <w:r>
        <w:rPr>
          <w:noProof/>
        </w:rPr>
      </w:r>
      <w:r>
        <w:rPr>
          <w:noProof/>
        </w:rPr>
        <w:fldChar w:fldCharType="separate"/>
      </w:r>
      <w:r>
        <w:rPr>
          <w:noProof/>
        </w:rPr>
        <w:t>327</w:t>
      </w:r>
      <w:r>
        <w:rPr>
          <w:noProof/>
        </w:rPr>
        <w:fldChar w:fldCharType="end"/>
      </w:r>
    </w:p>
    <w:p w14:paraId="127E058C" w14:textId="63ABC3D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13.2.4.5.4.1</w:t>
      </w:r>
      <w:r>
        <w:rPr>
          <w:rFonts w:asciiTheme="minorHAnsi" w:eastAsiaTheme="minorEastAsia" w:hAnsiTheme="minorHAnsi" w:cstheme="minorBidi"/>
          <w:noProof/>
          <w:kern w:val="2"/>
          <w:sz w:val="22"/>
          <w:szCs w:val="22"/>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_Toc171586298 \h </w:instrText>
      </w:r>
      <w:r>
        <w:rPr>
          <w:noProof/>
        </w:rPr>
      </w:r>
      <w:r>
        <w:rPr>
          <w:noProof/>
        </w:rPr>
        <w:fldChar w:fldCharType="separate"/>
      </w:r>
      <w:r>
        <w:rPr>
          <w:noProof/>
        </w:rPr>
        <w:t>327</w:t>
      </w:r>
      <w:r>
        <w:rPr>
          <w:noProof/>
        </w:rPr>
        <w:fldChar w:fldCharType="end"/>
      </w:r>
    </w:p>
    <w:p w14:paraId="07A778D2" w14:textId="102F1F9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_Toc171586299 \h </w:instrText>
      </w:r>
      <w:r>
        <w:rPr>
          <w:noProof/>
        </w:rPr>
      </w:r>
      <w:r>
        <w:rPr>
          <w:noProof/>
        </w:rPr>
        <w:fldChar w:fldCharType="separate"/>
      </w:r>
      <w:r>
        <w:rPr>
          <w:noProof/>
        </w:rPr>
        <w:t>327</w:t>
      </w:r>
      <w:r>
        <w:rPr>
          <w:noProof/>
        </w:rPr>
        <w:fldChar w:fldCharType="end"/>
      </w:r>
    </w:p>
    <w:p w14:paraId="3ED2C32A" w14:textId="6E9FB0A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13.2.4.5.4.3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_Toc171586300 \h </w:instrText>
      </w:r>
      <w:r>
        <w:rPr>
          <w:noProof/>
        </w:rPr>
      </w:r>
      <w:r>
        <w:rPr>
          <w:noProof/>
        </w:rPr>
        <w:fldChar w:fldCharType="separate"/>
      </w:r>
      <w:r>
        <w:rPr>
          <w:noProof/>
        </w:rPr>
        <w:t>328</w:t>
      </w:r>
      <w:r>
        <w:rPr>
          <w:noProof/>
        </w:rPr>
        <w:fldChar w:fldCharType="end"/>
      </w:r>
    </w:p>
    <w:p w14:paraId="369608E9" w14:textId="3D029D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_Toc171586301 \h </w:instrText>
      </w:r>
      <w:r>
        <w:rPr>
          <w:noProof/>
        </w:rPr>
      </w:r>
      <w:r>
        <w:rPr>
          <w:noProof/>
        </w:rPr>
        <w:fldChar w:fldCharType="separate"/>
      </w:r>
      <w:r>
        <w:rPr>
          <w:noProof/>
        </w:rPr>
        <w:t>328</w:t>
      </w:r>
      <w:r>
        <w:rPr>
          <w:noProof/>
        </w:rPr>
        <w:fldChar w:fldCharType="end"/>
      </w:r>
    </w:p>
    <w:p w14:paraId="34E0A6A4" w14:textId="10BE322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_Toc171586302 \h </w:instrText>
      </w:r>
      <w:r>
        <w:rPr>
          <w:noProof/>
        </w:rPr>
      </w:r>
      <w:r>
        <w:rPr>
          <w:noProof/>
        </w:rPr>
        <w:fldChar w:fldCharType="separate"/>
      </w:r>
      <w:r>
        <w:rPr>
          <w:noProof/>
        </w:rPr>
        <w:t>328</w:t>
      </w:r>
      <w:r>
        <w:rPr>
          <w:noProof/>
        </w:rPr>
        <w:fldChar w:fldCharType="end"/>
      </w:r>
    </w:p>
    <w:p w14:paraId="2965ACCF" w14:textId="4B142A2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_Toc171586303 \h </w:instrText>
      </w:r>
      <w:r>
        <w:rPr>
          <w:noProof/>
        </w:rPr>
      </w:r>
      <w:r>
        <w:rPr>
          <w:noProof/>
        </w:rPr>
        <w:fldChar w:fldCharType="separate"/>
      </w:r>
      <w:r>
        <w:rPr>
          <w:noProof/>
        </w:rPr>
        <w:t>328</w:t>
      </w:r>
      <w:r>
        <w:rPr>
          <w:noProof/>
        </w:rPr>
        <w:fldChar w:fldCharType="end"/>
      </w:r>
    </w:p>
    <w:p w14:paraId="3CA342C3" w14:textId="7CE9324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_Toc171586304 \h </w:instrText>
      </w:r>
      <w:r>
        <w:rPr>
          <w:noProof/>
        </w:rPr>
      </w:r>
      <w:r>
        <w:rPr>
          <w:noProof/>
        </w:rPr>
        <w:fldChar w:fldCharType="separate"/>
      </w:r>
      <w:r>
        <w:rPr>
          <w:noProof/>
        </w:rPr>
        <w:t>328</w:t>
      </w:r>
      <w:r>
        <w:rPr>
          <w:noProof/>
        </w:rPr>
        <w:fldChar w:fldCharType="end"/>
      </w:r>
    </w:p>
    <w:p w14:paraId="5E450A34" w14:textId="7FDC6CE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_Toc171586305 \h </w:instrText>
      </w:r>
      <w:r>
        <w:rPr>
          <w:noProof/>
        </w:rPr>
      </w:r>
      <w:r>
        <w:rPr>
          <w:noProof/>
        </w:rPr>
        <w:fldChar w:fldCharType="separate"/>
      </w:r>
      <w:r>
        <w:rPr>
          <w:noProof/>
        </w:rPr>
        <w:t>328</w:t>
      </w:r>
      <w:r>
        <w:rPr>
          <w:noProof/>
        </w:rPr>
        <w:fldChar w:fldCharType="end"/>
      </w:r>
    </w:p>
    <w:p w14:paraId="19A56527" w14:textId="6C5ABD29"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.2.</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communication</w:t>
      </w:r>
      <w:r w:rsidRPr="004F50CC">
        <w:rPr>
          <w:noProof/>
          <w:lang w:val="en-US"/>
        </w:rPr>
        <w:t xml:space="preserve"> release request</w:t>
      </w:r>
      <w:r>
        <w:rPr>
          <w:noProof/>
        </w:rPr>
        <w:tab/>
      </w:r>
      <w:r>
        <w:rPr>
          <w:noProof/>
        </w:rPr>
        <w:fldChar w:fldCharType="begin" w:fldLock="1"/>
      </w:r>
      <w:r>
        <w:rPr>
          <w:noProof/>
        </w:rPr>
        <w:instrText xml:space="preserve"> PAGEREF _Toc171586306 \h </w:instrText>
      </w:r>
      <w:r>
        <w:rPr>
          <w:noProof/>
        </w:rPr>
      </w:r>
      <w:r>
        <w:rPr>
          <w:noProof/>
        </w:rPr>
        <w:fldChar w:fldCharType="separate"/>
      </w:r>
      <w:r>
        <w:rPr>
          <w:noProof/>
        </w:rPr>
        <w:t>328</w:t>
      </w:r>
      <w:r>
        <w:rPr>
          <w:noProof/>
        </w:rPr>
        <w:fldChar w:fldCharType="end"/>
      </w:r>
    </w:p>
    <w:p w14:paraId="79265119" w14:textId="1646C8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_Toc171586307 \h </w:instrText>
      </w:r>
      <w:r>
        <w:rPr>
          <w:noProof/>
        </w:rPr>
      </w:r>
      <w:r>
        <w:rPr>
          <w:noProof/>
        </w:rPr>
        <w:fldChar w:fldCharType="separate"/>
      </w:r>
      <w:r>
        <w:rPr>
          <w:noProof/>
        </w:rPr>
        <w:t>329</w:t>
      </w:r>
      <w:r>
        <w:rPr>
          <w:noProof/>
        </w:rPr>
        <w:fldChar w:fldCharType="end"/>
      </w:r>
    </w:p>
    <w:p w14:paraId="4E02144F" w14:textId="2E0857FA"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13.2.5</w:t>
      </w:r>
      <w:r>
        <w:rPr>
          <w:noProof/>
        </w:rPr>
        <w:t>.2.</w:t>
      </w:r>
      <w:r w:rsidRPr="004F50CC">
        <w:rPr>
          <w:noProof/>
          <w:lang w:val="en-US"/>
        </w:rPr>
        <w:t>3</w:t>
      </w:r>
      <w:r>
        <w:rPr>
          <w:noProof/>
        </w:rPr>
        <w:t>.</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w:t>
      </w:r>
      <w:r w:rsidRPr="004F50CC">
        <w:rPr>
          <w:rFonts w:eastAsia="SimSun"/>
          <w:noProof/>
        </w:rPr>
        <w:t xml:space="preserve">SIP INFO request from the </w:t>
      </w:r>
      <w:r w:rsidRPr="004F50CC">
        <w:rPr>
          <w:rFonts w:eastAsia="SimSun"/>
          <w:noProof/>
          <w:lang w:val="en-US"/>
        </w:rPr>
        <w:t xml:space="preserve">authorized </w:t>
      </w:r>
      <w:r w:rsidRPr="004F50CC">
        <w:rPr>
          <w:rFonts w:eastAsia="SimSun"/>
          <w:noProof/>
        </w:rPr>
        <w:t>MCData client</w:t>
      </w:r>
      <w:r>
        <w:rPr>
          <w:noProof/>
        </w:rPr>
        <w:tab/>
      </w:r>
      <w:r>
        <w:rPr>
          <w:noProof/>
        </w:rPr>
        <w:fldChar w:fldCharType="begin" w:fldLock="1"/>
      </w:r>
      <w:r>
        <w:rPr>
          <w:noProof/>
        </w:rPr>
        <w:instrText xml:space="preserve"> PAGEREF _Toc171586308 \h </w:instrText>
      </w:r>
      <w:r>
        <w:rPr>
          <w:noProof/>
        </w:rPr>
      </w:r>
      <w:r>
        <w:rPr>
          <w:noProof/>
        </w:rPr>
        <w:fldChar w:fldCharType="separate"/>
      </w:r>
      <w:r>
        <w:rPr>
          <w:noProof/>
        </w:rPr>
        <w:t>329</w:t>
      </w:r>
      <w:r>
        <w:rPr>
          <w:noProof/>
        </w:rPr>
        <w:fldChar w:fldCharType="end"/>
      </w:r>
    </w:p>
    <w:p w14:paraId="40D1E7A7" w14:textId="15B3A41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.2.</w:t>
      </w:r>
      <w:r w:rsidRPr="004F50CC">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_Toc171586309 \h </w:instrText>
      </w:r>
      <w:r>
        <w:rPr>
          <w:noProof/>
        </w:rPr>
      </w:r>
      <w:r>
        <w:rPr>
          <w:noProof/>
        </w:rPr>
        <w:fldChar w:fldCharType="separate"/>
      </w:r>
      <w:r>
        <w:rPr>
          <w:noProof/>
        </w:rPr>
        <w:t>329</w:t>
      </w:r>
      <w:r>
        <w:rPr>
          <w:noProof/>
        </w:rPr>
        <w:fldChar w:fldCharType="end"/>
      </w:r>
    </w:p>
    <w:p w14:paraId="4FB0BA0C" w14:textId="0C32257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Receiving request to</w:t>
      </w:r>
      <w:r>
        <w:rPr>
          <w:noProof/>
        </w:rPr>
        <w:t xml:space="preserve"> release the communication</w:t>
      </w:r>
      <w:r w:rsidRPr="004F50CC">
        <w:rPr>
          <w:noProof/>
          <w:lang w:val="en-US"/>
        </w:rPr>
        <w:t xml:space="preserve"> from authorized MCData user</w:t>
      </w:r>
      <w:r>
        <w:rPr>
          <w:noProof/>
        </w:rPr>
        <w:tab/>
      </w:r>
      <w:r>
        <w:rPr>
          <w:noProof/>
        </w:rPr>
        <w:fldChar w:fldCharType="begin" w:fldLock="1"/>
      </w:r>
      <w:r>
        <w:rPr>
          <w:noProof/>
        </w:rPr>
        <w:instrText xml:space="preserve"> PAGEREF _Toc171586310 \h </w:instrText>
      </w:r>
      <w:r>
        <w:rPr>
          <w:noProof/>
        </w:rPr>
      </w:r>
      <w:r>
        <w:rPr>
          <w:noProof/>
        </w:rPr>
        <w:fldChar w:fldCharType="separate"/>
      </w:r>
      <w:r>
        <w:rPr>
          <w:noProof/>
        </w:rPr>
        <w:t>329</w:t>
      </w:r>
      <w:r>
        <w:rPr>
          <w:noProof/>
        </w:rPr>
        <w:fldChar w:fldCharType="end"/>
      </w:r>
    </w:p>
    <w:p w14:paraId="49DE4A08" w14:textId="4663651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_Toc171586311 \h </w:instrText>
      </w:r>
      <w:r>
        <w:rPr>
          <w:noProof/>
        </w:rPr>
      </w:r>
      <w:r>
        <w:rPr>
          <w:noProof/>
        </w:rPr>
        <w:fldChar w:fldCharType="separate"/>
      </w:r>
      <w:r>
        <w:rPr>
          <w:noProof/>
        </w:rPr>
        <w:t>330</w:t>
      </w:r>
      <w:r>
        <w:rPr>
          <w:noProof/>
        </w:rPr>
        <w:fldChar w:fldCharType="end"/>
      </w:r>
    </w:p>
    <w:p w14:paraId="6FCAEF6B" w14:textId="43DA5F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_Toc171586312 \h </w:instrText>
      </w:r>
      <w:r>
        <w:rPr>
          <w:noProof/>
        </w:rPr>
      </w:r>
      <w:r>
        <w:rPr>
          <w:noProof/>
        </w:rPr>
        <w:fldChar w:fldCharType="separate"/>
      </w:r>
      <w:r>
        <w:rPr>
          <w:noProof/>
        </w:rPr>
        <w:t>330</w:t>
      </w:r>
      <w:r>
        <w:rPr>
          <w:noProof/>
        </w:rPr>
        <w:fldChar w:fldCharType="end"/>
      </w:r>
    </w:p>
    <w:p w14:paraId="574FC5E5" w14:textId="5176DDA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5</w:t>
      </w:r>
      <w:r w:rsidRPr="004F50CC">
        <w:rPr>
          <w:rFonts w:eastAsia="Malgun Gothic"/>
          <w:noProof/>
        </w:rPr>
        <w:t>.3.</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_Toc171586313 \h </w:instrText>
      </w:r>
      <w:r>
        <w:rPr>
          <w:noProof/>
        </w:rPr>
      </w:r>
      <w:r>
        <w:rPr>
          <w:noProof/>
        </w:rPr>
        <w:fldChar w:fldCharType="separate"/>
      </w:r>
      <w:r>
        <w:rPr>
          <w:noProof/>
        </w:rPr>
        <w:t>330</w:t>
      </w:r>
      <w:r>
        <w:rPr>
          <w:noProof/>
        </w:rPr>
        <w:fldChar w:fldCharType="end"/>
      </w:r>
    </w:p>
    <w:p w14:paraId="2A67BCEE" w14:textId="4DAF9FD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5</w:t>
      </w:r>
      <w:r>
        <w:rPr>
          <w:noProof/>
        </w:rPr>
        <w:t>.3.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communication</w:t>
      </w:r>
      <w:r w:rsidRPr="004F50CC">
        <w:rPr>
          <w:noProof/>
          <w:lang w:val="en-US"/>
        </w:rPr>
        <w:t xml:space="preserve"> release request</w:t>
      </w:r>
      <w:r>
        <w:rPr>
          <w:noProof/>
        </w:rPr>
        <w:tab/>
      </w:r>
      <w:r>
        <w:rPr>
          <w:noProof/>
        </w:rPr>
        <w:fldChar w:fldCharType="begin" w:fldLock="1"/>
      </w:r>
      <w:r>
        <w:rPr>
          <w:noProof/>
        </w:rPr>
        <w:instrText xml:space="preserve"> PAGEREF _Toc171586314 \h </w:instrText>
      </w:r>
      <w:r>
        <w:rPr>
          <w:noProof/>
        </w:rPr>
      </w:r>
      <w:r>
        <w:rPr>
          <w:noProof/>
        </w:rPr>
        <w:fldChar w:fldCharType="separate"/>
      </w:r>
      <w:r>
        <w:rPr>
          <w:noProof/>
        </w:rPr>
        <w:t>330</w:t>
      </w:r>
      <w:r>
        <w:rPr>
          <w:noProof/>
        </w:rPr>
        <w:fldChar w:fldCharType="end"/>
      </w:r>
    </w:p>
    <w:p w14:paraId="68C7CF06" w14:textId="37A56CD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13.2.5.3.2.2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Release Response Type from server</w:t>
      </w:r>
      <w:r>
        <w:rPr>
          <w:noProof/>
        </w:rPr>
        <w:tab/>
      </w:r>
      <w:r>
        <w:rPr>
          <w:noProof/>
        </w:rPr>
        <w:fldChar w:fldCharType="begin" w:fldLock="1"/>
      </w:r>
      <w:r>
        <w:rPr>
          <w:noProof/>
        </w:rPr>
        <w:instrText xml:space="preserve"> PAGEREF _Toc171586315 \h </w:instrText>
      </w:r>
      <w:r>
        <w:rPr>
          <w:noProof/>
        </w:rPr>
      </w:r>
      <w:r>
        <w:rPr>
          <w:noProof/>
        </w:rPr>
        <w:fldChar w:fldCharType="separate"/>
      </w:r>
      <w:r>
        <w:rPr>
          <w:noProof/>
        </w:rPr>
        <w:t>330</w:t>
      </w:r>
      <w:r>
        <w:rPr>
          <w:noProof/>
        </w:rPr>
        <w:fldChar w:fldCharType="end"/>
      </w:r>
    </w:p>
    <w:p w14:paraId="545E0DD8" w14:textId="4C4918D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13.2.5.3.3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_Toc171586316 \h </w:instrText>
      </w:r>
      <w:r>
        <w:rPr>
          <w:noProof/>
        </w:rPr>
      </w:r>
      <w:r>
        <w:rPr>
          <w:noProof/>
        </w:rPr>
        <w:fldChar w:fldCharType="separate"/>
      </w:r>
      <w:r>
        <w:rPr>
          <w:noProof/>
        </w:rPr>
        <w:t>330</w:t>
      </w:r>
      <w:r>
        <w:rPr>
          <w:noProof/>
        </w:rPr>
        <w:fldChar w:fldCharType="end"/>
      </w:r>
    </w:p>
    <w:p w14:paraId="3745EA31" w14:textId="09DA55E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_Toc171586317 \h </w:instrText>
      </w:r>
      <w:r>
        <w:rPr>
          <w:noProof/>
        </w:rPr>
      </w:r>
      <w:r>
        <w:rPr>
          <w:noProof/>
        </w:rPr>
        <w:fldChar w:fldCharType="separate"/>
      </w:r>
      <w:r>
        <w:rPr>
          <w:noProof/>
        </w:rPr>
        <w:t>330</w:t>
      </w:r>
      <w:r>
        <w:rPr>
          <w:noProof/>
        </w:rPr>
        <w:fldChar w:fldCharType="end"/>
      </w:r>
    </w:p>
    <w:p w14:paraId="103621A9" w14:textId="19B4AC22"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_Toc171586318 \h </w:instrText>
      </w:r>
      <w:r>
        <w:rPr>
          <w:noProof/>
        </w:rPr>
      </w:r>
      <w:r>
        <w:rPr>
          <w:noProof/>
        </w:rPr>
        <w:fldChar w:fldCharType="separate"/>
      </w:r>
      <w:r>
        <w:rPr>
          <w:noProof/>
        </w:rPr>
        <w:t>331</w:t>
      </w:r>
      <w:r>
        <w:rPr>
          <w:noProof/>
        </w:rPr>
        <w:fldChar w:fldCharType="end"/>
      </w:r>
    </w:p>
    <w:p w14:paraId="07B60B4B" w14:textId="6FDDD36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13.2.5.3.4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_Toc171586319 \h </w:instrText>
      </w:r>
      <w:r>
        <w:rPr>
          <w:noProof/>
        </w:rPr>
      </w:r>
      <w:r>
        <w:rPr>
          <w:noProof/>
        </w:rPr>
        <w:fldChar w:fldCharType="separate"/>
      </w:r>
      <w:r>
        <w:rPr>
          <w:noProof/>
        </w:rPr>
        <w:t>331</w:t>
      </w:r>
      <w:r>
        <w:rPr>
          <w:noProof/>
        </w:rPr>
        <w:fldChar w:fldCharType="end"/>
      </w:r>
    </w:p>
    <w:p w14:paraId="6DDBE6E1" w14:textId="3D3D90A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13.2.5.3.4.1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_Toc171586320 \h </w:instrText>
      </w:r>
      <w:r>
        <w:rPr>
          <w:noProof/>
        </w:rPr>
      </w:r>
      <w:r>
        <w:rPr>
          <w:noProof/>
        </w:rPr>
        <w:fldChar w:fldCharType="separate"/>
      </w:r>
      <w:r>
        <w:rPr>
          <w:noProof/>
        </w:rPr>
        <w:t>331</w:t>
      </w:r>
      <w:r>
        <w:rPr>
          <w:noProof/>
        </w:rPr>
        <w:fldChar w:fldCharType="end"/>
      </w:r>
    </w:p>
    <w:p w14:paraId="28352D24" w14:textId="0B93AEF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_Toc171586321 \h </w:instrText>
      </w:r>
      <w:r>
        <w:rPr>
          <w:noProof/>
        </w:rPr>
      </w:r>
      <w:r>
        <w:rPr>
          <w:noProof/>
        </w:rPr>
        <w:fldChar w:fldCharType="separate"/>
      </w:r>
      <w:r>
        <w:rPr>
          <w:noProof/>
        </w:rPr>
        <w:t>331</w:t>
      </w:r>
      <w:r>
        <w:rPr>
          <w:noProof/>
        </w:rPr>
        <w:fldChar w:fldCharType="end"/>
      </w:r>
    </w:p>
    <w:p w14:paraId="1B118B08" w14:textId="0602A7D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_Toc171586322 \h </w:instrText>
      </w:r>
      <w:r>
        <w:rPr>
          <w:noProof/>
        </w:rPr>
      </w:r>
      <w:r>
        <w:rPr>
          <w:noProof/>
        </w:rPr>
        <w:fldChar w:fldCharType="separate"/>
      </w:r>
      <w:r>
        <w:rPr>
          <w:noProof/>
        </w:rPr>
        <w:t>331</w:t>
      </w:r>
      <w:r>
        <w:rPr>
          <w:noProof/>
        </w:rPr>
        <w:fldChar w:fldCharType="end"/>
      </w:r>
    </w:p>
    <w:p w14:paraId="0B0F7A4A" w14:textId="312CACA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_Toc171586323 \h </w:instrText>
      </w:r>
      <w:r>
        <w:rPr>
          <w:noProof/>
        </w:rPr>
      </w:r>
      <w:r>
        <w:rPr>
          <w:noProof/>
        </w:rPr>
        <w:fldChar w:fldCharType="separate"/>
      </w:r>
      <w:r>
        <w:rPr>
          <w:noProof/>
        </w:rPr>
        <w:t>332</w:t>
      </w:r>
      <w:r>
        <w:rPr>
          <w:noProof/>
        </w:rPr>
        <w:fldChar w:fldCharType="end"/>
      </w:r>
    </w:p>
    <w:p w14:paraId="6BD32E30" w14:textId="2C3B188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_Toc171586324 \h </w:instrText>
      </w:r>
      <w:r>
        <w:rPr>
          <w:noProof/>
        </w:rPr>
      </w:r>
      <w:r>
        <w:rPr>
          <w:noProof/>
        </w:rPr>
        <w:fldChar w:fldCharType="separate"/>
      </w:r>
      <w:r>
        <w:rPr>
          <w:noProof/>
        </w:rPr>
        <w:t>332</w:t>
      </w:r>
      <w:r>
        <w:rPr>
          <w:noProof/>
        </w:rPr>
        <w:fldChar w:fldCharType="end"/>
      </w:r>
    </w:p>
    <w:p w14:paraId="1F9FE851" w14:textId="31F32D7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_Toc171586325 \h </w:instrText>
      </w:r>
      <w:r>
        <w:rPr>
          <w:noProof/>
        </w:rPr>
      </w:r>
      <w:r>
        <w:rPr>
          <w:noProof/>
        </w:rPr>
        <w:fldChar w:fldCharType="separate"/>
      </w:r>
      <w:r>
        <w:rPr>
          <w:noProof/>
        </w:rPr>
        <w:t>332</w:t>
      </w:r>
      <w:r>
        <w:rPr>
          <w:noProof/>
        </w:rPr>
        <w:fldChar w:fldCharType="end"/>
      </w:r>
    </w:p>
    <w:p w14:paraId="54A02F16" w14:textId="550D644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_Toc171586326 \h </w:instrText>
      </w:r>
      <w:r>
        <w:rPr>
          <w:noProof/>
        </w:rPr>
      </w:r>
      <w:r>
        <w:rPr>
          <w:noProof/>
        </w:rPr>
        <w:fldChar w:fldCharType="separate"/>
      </w:r>
      <w:r>
        <w:rPr>
          <w:noProof/>
        </w:rPr>
        <w:t>332</w:t>
      </w:r>
      <w:r>
        <w:rPr>
          <w:noProof/>
        </w:rPr>
        <w:fldChar w:fldCharType="end"/>
      </w:r>
    </w:p>
    <w:p w14:paraId="203B39A8" w14:textId="5802EF1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_Toc171586327 \h </w:instrText>
      </w:r>
      <w:r>
        <w:rPr>
          <w:noProof/>
        </w:rPr>
      </w:r>
      <w:r>
        <w:rPr>
          <w:noProof/>
        </w:rPr>
        <w:fldChar w:fldCharType="separate"/>
      </w:r>
      <w:r>
        <w:rPr>
          <w:noProof/>
        </w:rPr>
        <w:t>332</w:t>
      </w:r>
      <w:r>
        <w:rPr>
          <w:noProof/>
        </w:rPr>
        <w:fldChar w:fldCharType="end"/>
      </w:r>
    </w:p>
    <w:p w14:paraId="1B1FB3A1" w14:textId="7AFE1FB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_Toc171586328 \h </w:instrText>
      </w:r>
      <w:r>
        <w:rPr>
          <w:noProof/>
        </w:rPr>
      </w:r>
      <w:r>
        <w:rPr>
          <w:noProof/>
        </w:rPr>
        <w:fldChar w:fldCharType="separate"/>
      </w:r>
      <w:r>
        <w:rPr>
          <w:noProof/>
        </w:rPr>
        <w:t>333</w:t>
      </w:r>
      <w:r>
        <w:rPr>
          <w:noProof/>
        </w:rPr>
        <w:fldChar w:fldCharType="end"/>
      </w:r>
    </w:p>
    <w:p w14:paraId="2A3AF9E9" w14:textId="1E95F76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_Toc171586329 \h </w:instrText>
      </w:r>
      <w:r>
        <w:rPr>
          <w:noProof/>
        </w:rPr>
      </w:r>
      <w:r>
        <w:rPr>
          <w:noProof/>
        </w:rPr>
        <w:fldChar w:fldCharType="separate"/>
      </w:r>
      <w:r>
        <w:rPr>
          <w:noProof/>
        </w:rPr>
        <w:t>333</w:t>
      </w:r>
      <w:r>
        <w:rPr>
          <w:noProof/>
        </w:rPr>
        <w:fldChar w:fldCharType="end"/>
      </w:r>
    </w:p>
    <w:p w14:paraId="339231FE" w14:textId="40ACFAFD"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_Toc171586330 \h </w:instrText>
      </w:r>
      <w:r>
        <w:rPr>
          <w:noProof/>
        </w:rPr>
      </w:r>
      <w:r>
        <w:rPr>
          <w:noProof/>
        </w:rPr>
        <w:fldChar w:fldCharType="separate"/>
      </w:r>
      <w:r>
        <w:rPr>
          <w:noProof/>
        </w:rPr>
        <w:t>333</w:t>
      </w:r>
      <w:r>
        <w:rPr>
          <w:noProof/>
        </w:rPr>
        <w:fldChar w:fldCharType="end"/>
      </w:r>
    </w:p>
    <w:p w14:paraId="0A94A8A8" w14:textId="211468BE"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3</w:t>
      </w:r>
      <w:r>
        <w:rPr>
          <w:noProof/>
        </w:rPr>
        <w:t>.</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w:t>
      </w:r>
      <w:r w:rsidRPr="004F50CC">
        <w:rPr>
          <w:rFonts w:eastAsia="SimSun"/>
          <w:noProof/>
        </w:rPr>
        <w:t xml:space="preserve">SIP INFO request from the </w:t>
      </w:r>
      <w:r w:rsidRPr="004F50CC">
        <w:rPr>
          <w:rFonts w:eastAsia="SimSun"/>
          <w:noProof/>
          <w:lang w:val="en-US"/>
        </w:rPr>
        <w:t xml:space="preserve">authorized </w:t>
      </w:r>
      <w:r w:rsidRPr="004F50CC">
        <w:rPr>
          <w:rFonts w:eastAsia="SimSun"/>
          <w:noProof/>
        </w:rPr>
        <w:t>MCData client</w:t>
      </w:r>
      <w:r>
        <w:rPr>
          <w:noProof/>
        </w:rPr>
        <w:tab/>
      </w:r>
      <w:r>
        <w:rPr>
          <w:noProof/>
        </w:rPr>
        <w:fldChar w:fldCharType="begin" w:fldLock="1"/>
      </w:r>
      <w:r>
        <w:rPr>
          <w:noProof/>
        </w:rPr>
        <w:instrText xml:space="preserve"> PAGEREF _Toc171586331 \h </w:instrText>
      </w:r>
      <w:r>
        <w:rPr>
          <w:noProof/>
        </w:rPr>
      </w:r>
      <w:r>
        <w:rPr>
          <w:noProof/>
        </w:rPr>
        <w:fldChar w:fldCharType="separate"/>
      </w:r>
      <w:r>
        <w:rPr>
          <w:noProof/>
        </w:rPr>
        <w:t>333</w:t>
      </w:r>
      <w:r>
        <w:rPr>
          <w:noProof/>
        </w:rPr>
        <w:fldChar w:fldCharType="end"/>
      </w:r>
    </w:p>
    <w:p w14:paraId="0416DE2C" w14:textId="485BC8DF"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sidRPr="004F50CC">
        <w:rPr>
          <w:rFonts w:eastAsia="SimSun"/>
          <w:noProof/>
        </w:rPr>
        <w:t>.2.3.</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SIP INFO request from the controlling MCData function</w:t>
      </w:r>
      <w:r>
        <w:rPr>
          <w:noProof/>
        </w:rPr>
        <w:tab/>
      </w:r>
      <w:r>
        <w:rPr>
          <w:noProof/>
        </w:rPr>
        <w:fldChar w:fldCharType="begin" w:fldLock="1"/>
      </w:r>
      <w:r>
        <w:rPr>
          <w:noProof/>
        </w:rPr>
        <w:instrText xml:space="preserve"> PAGEREF _Toc171586332 \h </w:instrText>
      </w:r>
      <w:r>
        <w:rPr>
          <w:noProof/>
        </w:rPr>
      </w:r>
      <w:r>
        <w:rPr>
          <w:noProof/>
        </w:rPr>
        <w:fldChar w:fldCharType="separate"/>
      </w:r>
      <w:r>
        <w:rPr>
          <w:noProof/>
        </w:rPr>
        <w:t>334</w:t>
      </w:r>
      <w:r>
        <w:rPr>
          <w:noProof/>
        </w:rPr>
        <w:fldChar w:fldCharType="end"/>
      </w:r>
    </w:p>
    <w:p w14:paraId="7C55E6BE" w14:textId="48DDF28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.2.</w:t>
      </w:r>
      <w:r w:rsidRPr="004F50CC">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_Toc171586333 \h </w:instrText>
      </w:r>
      <w:r>
        <w:rPr>
          <w:noProof/>
        </w:rPr>
      </w:r>
      <w:r>
        <w:rPr>
          <w:noProof/>
        </w:rPr>
        <w:fldChar w:fldCharType="separate"/>
      </w:r>
      <w:r>
        <w:rPr>
          <w:noProof/>
        </w:rPr>
        <w:t>334</w:t>
      </w:r>
      <w:r>
        <w:rPr>
          <w:noProof/>
        </w:rPr>
        <w:fldChar w:fldCharType="end"/>
      </w:r>
    </w:p>
    <w:p w14:paraId="06820009" w14:textId="6A15CF6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Receiving request to</w:t>
      </w:r>
      <w:r>
        <w:rPr>
          <w:noProof/>
        </w:rPr>
        <w:t xml:space="preserve"> release the communication</w:t>
      </w:r>
      <w:r w:rsidRPr="004F50CC">
        <w:rPr>
          <w:noProof/>
          <w:lang w:val="en-US"/>
        </w:rPr>
        <w:t xml:space="preserve"> from authorized MCData user</w:t>
      </w:r>
      <w:r>
        <w:rPr>
          <w:noProof/>
        </w:rPr>
        <w:tab/>
      </w:r>
      <w:r>
        <w:rPr>
          <w:noProof/>
        </w:rPr>
        <w:fldChar w:fldCharType="begin" w:fldLock="1"/>
      </w:r>
      <w:r>
        <w:rPr>
          <w:noProof/>
        </w:rPr>
        <w:instrText xml:space="preserve"> PAGEREF _Toc171586334 \h </w:instrText>
      </w:r>
      <w:r>
        <w:rPr>
          <w:noProof/>
        </w:rPr>
      </w:r>
      <w:r>
        <w:rPr>
          <w:noProof/>
        </w:rPr>
        <w:fldChar w:fldCharType="separate"/>
      </w:r>
      <w:r>
        <w:rPr>
          <w:noProof/>
        </w:rPr>
        <w:t>334</w:t>
      </w:r>
      <w:r>
        <w:rPr>
          <w:noProof/>
        </w:rPr>
        <w:fldChar w:fldCharType="end"/>
      </w:r>
    </w:p>
    <w:p w14:paraId="44481A3C" w14:textId="11137FB4"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_Toc171586335 \h </w:instrText>
      </w:r>
      <w:r>
        <w:rPr>
          <w:noProof/>
        </w:rPr>
      </w:r>
      <w:r>
        <w:rPr>
          <w:noProof/>
        </w:rPr>
        <w:fldChar w:fldCharType="separate"/>
      </w:r>
      <w:r>
        <w:rPr>
          <w:noProof/>
        </w:rPr>
        <w:t>334</w:t>
      </w:r>
      <w:r>
        <w:rPr>
          <w:noProof/>
        </w:rPr>
        <w:fldChar w:fldCharType="end"/>
      </w:r>
    </w:p>
    <w:p w14:paraId="1D2335C8" w14:textId="3F21705C"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_Toc171586336 \h </w:instrText>
      </w:r>
      <w:r>
        <w:rPr>
          <w:noProof/>
        </w:rPr>
      </w:r>
      <w:r>
        <w:rPr>
          <w:noProof/>
        </w:rPr>
        <w:fldChar w:fldCharType="separate"/>
      </w:r>
      <w:r>
        <w:rPr>
          <w:noProof/>
        </w:rPr>
        <w:t>335</w:t>
      </w:r>
      <w:r>
        <w:rPr>
          <w:noProof/>
        </w:rPr>
        <w:fldChar w:fldCharType="end"/>
      </w:r>
    </w:p>
    <w:p w14:paraId="6AD30628" w14:textId="22E6BF6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.2.</w:t>
      </w:r>
      <w:r w:rsidRPr="004F50CC">
        <w:rPr>
          <w:noProof/>
          <w:lang w:val="en-US"/>
        </w:rPr>
        <w:t>4.4</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_Toc171586337 \h </w:instrText>
      </w:r>
      <w:r>
        <w:rPr>
          <w:noProof/>
        </w:rPr>
      </w:r>
      <w:r>
        <w:rPr>
          <w:noProof/>
        </w:rPr>
        <w:fldChar w:fldCharType="separate"/>
      </w:r>
      <w:r>
        <w:rPr>
          <w:noProof/>
        </w:rPr>
        <w:t>335</w:t>
      </w:r>
      <w:r>
        <w:rPr>
          <w:noProof/>
        </w:rPr>
        <w:fldChar w:fldCharType="end"/>
      </w:r>
    </w:p>
    <w:p w14:paraId="3CA017D4" w14:textId="68553E3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w:t>
      </w:r>
      <w:r w:rsidRPr="004F50CC">
        <w:rPr>
          <w:rFonts w:eastAsia="Malgun Gothic"/>
          <w:noProof/>
          <w:lang w:val="en-US"/>
        </w:rPr>
        <w:t>6</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_Toc171586338 \h </w:instrText>
      </w:r>
      <w:r>
        <w:rPr>
          <w:noProof/>
        </w:rPr>
      </w:r>
      <w:r>
        <w:rPr>
          <w:noProof/>
        </w:rPr>
        <w:fldChar w:fldCharType="separate"/>
      </w:r>
      <w:r>
        <w:rPr>
          <w:noProof/>
        </w:rPr>
        <w:t>336</w:t>
      </w:r>
      <w:r>
        <w:rPr>
          <w:noProof/>
        </w:rPr>
        <w:fldChar w:fldCharType="end"/>
      </w:r>
    </w:p>
    <w:p w14:paraId="64BEFE0C" w14:textId="5C98722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_Toc171586339 \h </w:instrText>
      </w:r>
      <w:r>
        <w:rPr>
          <w:noProof/>
        </w:rPr>
      </w:r>
      <w:r>
        <w:rPr>
          <w:noProof/>
        </w:rPr>
        <w:fldChar w:fldCharType="separate"/>
      </w:r>
      <w:r>
        <w:rPr>
          <w:noProof/>
        </w:rPr>
        <w:t>336</w:t>
      </w:r>
      <w:r>
        <w:rPr>
          <w:noProof/>
        </w:rPr>
        <w:fldChar w:fldCharType="end"/>
      </w:r>
    </w:p>
    <w:p w14:paraId="0E2510FE" w14:textId="32A2360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Authorized MCData client procedures</w:t>
      </w:r>
      <w:r>
        <w:rPr>
          <w:noProof/>
        </w:rPr>
        <w:tab/>
      </w:r>
      <w:r>
        <w:rPr>
          <w:noProof/>
        </w:rPr>
        <w:fldChar w:fldCharType="begin" w:fldLock="1"/>
      </w:r>
      <w:r>
        <w:rPr>
          <w:noProof/>
        </w:rPr>
        <w:instrText xml:space="preserve"> PAGEREF _Toc171586340 \h </w:instrText>
      </w:r>
      <w:r>
        <w:rPr>
          <w:noProof/>
        </w:rPr>
      </w:r>
      <w:r>
        <w:rPr>
          <w:noProof/>
        </w:rPr>
        <w:fldChar w:fldCharType="separate"/>
      </w:r>
      <w:r>
        <w:rPr>
          <w:noProof/>
        </w:rPr>
        <w:t>336</w:t>
      </w:r>
      <w:r>
        <w:rPr>
          <w:noProof/>
        </w:rPr>
        <w:fldChar w:fldCharType="end"/>
      </w:r>
    </w:p>
    <w:p w14:paraId="3F0992B3" w14:textId="2D786A5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w:t>
      </w:r>
      <w:r w:rsidRPr="004F50CC">
        <w:rPr>
          <w:rFonts w:eastAsia="SimSun"/>
          <w:noProof/>
          <w:lang w:val="en-US"/>
        </w:rPr>
        <w:t>6</w:t>
      </w:r>
      <w:r>
        <w:rPr>
          <w:noProof/>
        </w:rPr>
        <w:t>.3.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_Toc171586341 \h </w:instrText>
      </w:r>
      <w:r>
        <w:rPr>
          <w:noProof/>
        </w:rPr>
      </w:r>
      <w:r>
        <w:rPr>
          <w:noProof/>
        </w:rPr>
        <w:fldChar w:fldCharType="separate"/>
      </w:r>
      <w:r>
        <w:rPr>
          <w:noProof/>
        </w:rPr>
        <w:t>336</w:t>
      </w:r>
      <w:r>
        <w:rPr>
          <w:noProof/>
        </w:rPr>
        <w:fldChar w:fldCharType="end"/>
      </w:r>
    </w:p>
    <w:p w14:paraId="6D4DC03B" w14:textId="6CF9752D"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_Toc171586342 \h </w:instrText>
      </w:r>
      <w:r>
        <w:rPr>
          <w:noProof/>
        </w:rPr>
      </w:r>
      <w:r>
        <w:rPr>
          <w:noProof/>
        </w:rPr>
        <w:fldChar w:fldCharType="separate"/>
      </w:r>
      <w:r>
        <w:rPr>
          <w:noProof/>
        </w:rPr>
        <w:t>336</w:t>
      </w:r>
      <w:r>
        <w:rPr>
          <w:noProof/>
        </w:rPr>
        <w:fldChar w:fldCharType="end"/>
      </w:r>
    </w:p>
    <w:p w14:paraId="5AD48427" w14:textId="1FD8B466"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13.2.6.3.2.3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_Toc171586343 \h </w:instrText>
      </w:r>
      <w:r>
        <w:rPr>
          <w:noProof/>
        </w:rPr>
      </w:r>
      <w:r>
        <w:rPr>
          <w:noProof/>
        </w:rPr>
        <w:fldChar w:fldCharType="separate"/>
      </w:r>
      <w:r>
        <w:rPr>
          <w:noProof/>
        </w:rPr>
        <w:t>337</w:t>
      </w:r>
      <w:r>
        <w:rPr>
          <w:noProof/>
        </w:rPr>
        <w:fldChar w:fldCharType="end"/>
      </w:r>
    </w:p>
    <w:p w14:paraId="25DEBB97" w14:textId="76068EC0"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.3.2.4</w:t>
      </w:r>
      <w:r>
        <w:rPr>
          <w:rFonts w:asciiTheme="minorHAnsi" w:eastAsiaTheme="minorEastAsia" w:hAnsiTheme="minorHAnsi" w:cstheme="minorBidi"/>
          <w:noProof/>
          <w:kern w:val="2"/>
          <w:sz w:val="22"/>
          <w:szCs w:val="22"/>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_Toc171586344 \h </w:instrText>
      </w:r>
      <w:r>
        <w:rPr>
          <w:noProof/>
        </w:rPr>
      </w:r>
      <w:r>
        <w:rPr>
          <w:noProof/>
        </w:rPr>
        <w:fldChar w:fldCharType="separate"/>
      </w:r>
      <w:r>
        <w:rPr>
          <w:noProof/>
        </w:rPr>
        <w:t>337</w:t>
      </w:r>
      <w:r>
        <w:rPr>
          <w:noProof/>
        </w:rPr>
        <w:fldChar w:fldCharType="end"/>
      </w:r>
    </w:p>
    <w:p w14:paraId="6CCF4726" w14:textId="41BAC9B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 procedures</w:t>
      </w:r>
      <w:r>
        <w:rPr>
          <w:noProof/>
        </w:rPr>
        <w:tab/>
      </w:r>
      <w:r>
        <w:rPr>
          <w:noProof/>
        </w:rPr>
        <w:fldChar w:fldCharType="begin" w:fldLock="1"/>
      </w:r>
      <w:r>
        <w:rPr>
          <w:noProof/>
        </w:rPr>
        <w:instrText xml:space="preserve"> PAGEREF _Toc171586345 \h </w:instrText>
      </w:r>
      <w:r>
        <w:rPr>
          <w:noProof/>
        </w:rPr>
      </w:r>
      <w:r>
        <w:rPr>
          <w:noProof/>
        </w:rPr>
        <w:fldChar w:fldCharType="separate"/>
      </w:r>
      <w:r>
        <w:rPr>
          <w:noProof/>
        </w:rPr>
        <w:t>337</w:t>
      </w:r>
      <w:r>
        <w:rPr>
          <w:noProof/>
        </w:rPr>
        <w:fldChar w:fldCharType="end"/>
      </w:r>
    </w:p>
    <w:p w14:paraId="66E97EF4" w14:textId="1A0F250B"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_Toc171586346 \h </w:instrText>
      </w:r>
      <w:r>
        <w:rPr>
          <w:noProof/>
        </w:rPr>
      </w:r>
      <w:r>
        <w:rPr>
          <w:noProof/>
        </w:rPr>
        <w:fldChar w:fldCharType="separate"/>
      </w:r>
      <w:r>
        <w:rPr>
          <w:noProof/>
        </w:rPr>
        <w:t>337</w:t>
      </w:r>
      <w:r>
        <w:rPr>
          <w:noProof/>
        </w:rPr>
        <w:fldChar w:fldCharType="end"/>
      </w:r>
    </w:p>
    <w:p w14:paraId="26B8441D" w14:textId="7CF07471"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_Toc171586347 \h </w:instrText>
      </w:r>
      <w:r>
        <w:rPr>
          <w:noProof/>
        </w:rPr>
      </w:r>
      <w:r>
        <w:rPr>
          <w:noProof/>
        </w:rPr>
        <w:fldChar w:fldCharType="separate"/>
      </w:r>
      <w:r>
        <w:rPr>
          <w:noProof/>
        </w:rPr>
        <w:t>337</w:t>
      </w:r>
      <w:r>
        <w:rPr>
          <w:noProof/>
        </w:rPr>
        <w:fldChar w:fldCharType="end"/>
      </w:r>
    </w:p>
    <w:p w14:paraId="0619CE7A" w14:textId="63DCC2A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13.2.6.3.4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 MCData function procedures</w:t>
      </w:r>
      <w:r>
        <w:rPr>
          <w:noProof/>
        </w:rPr>
        <w:tab/>
      </w:r>
      <w:r>
        <w:rPr>
          <w:noProof/>
        </w:rPr>
        <w:fldChar w:fldCharType="begin" w:fldLock="1"/>
      </w:r>
      <w:r>
        <w:rPr>
          <w:noProof/>
        </w:rPr>
        <w:instrText xml:space="preserve"> PAGEREF _Toc171586348 \h </w:instrText>
      </w:r>
      <w:r>
        <w:rPr>
          <w:noProof/>
        </w:rPr>
      </w:r>
      <w:r>
        <w:rPr>
          <w:noProof/>
        </w:rPr>
        <w:fldChar w:fldCharType="separate"/>
      </w:r>
      <w:r>
        <w:rPr>
          <w:noProof/>
        </w:rPr>
        <w:t>338</w:t>
      </w:r>
      <w:r>
        <w:rPr>
          <w:noProof/>
        </w:rPr>
        <w:fldChar w:fldCharType="end"/>
      </w:r>
    </w:p>
    <w:p w14:paraId="2712CBCE" w14:textId="6DE3AFD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13.2.6</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_Toc171586349 \h </w:instrText>
      </w:r>
      <w:r>
        <w:rPr>
          <w:noProof/>
        </w:rPr>
      </w:r>
      <w:r>
        <w:rPr>
          <w:noProof/>
        </w:rPr>
        <w:fldChar w:fldCharType="separate"/>
      </w:r>
      <w:r>
        <w:rPr>
          <w:noProof/>
        </w:rPr>
        <w:t>338</w:t>
      </w:r>
      <w:r>
        <w:rPr>
          <w:noProof/>
        </w:rPr>
        <w:fldChar w:fldCharType="end"/>
      </w:r>
    </w:p>
    <w:p w14:paraId="17215B21" w14:textId="621A2F75"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_Toc171586350 \h </w:instrText>
      </w:r>
      <w:r>
        <w:rPr>
          <w:noProof/>
        </w:rPr>
      </w:r>
      <w:r>
        <w:rPr>
          <w:noProof/>
        </w:rPr>
        <w:fldChar w:fldCharType="separate"/>
      </w:r>
      <w:r>
        <w:rPr>
          <w:noProof/>
        </w:rPr>
        <w:t>338</w:t>
      </w:r>
      <w:r>
        <w:rPr>
          <w:noProof/>
        </w:rPr>
        <w:fldChar w:fldCharType="end"/>
      </w:r>
    </w:p>
    <w:p w14:paraId="75B1CACA" w14:textId="408C1443" w:rsidR="00FF1CA9" w:rsidRDefault="00FF1CA9">
      <w:pPr>
        <w:pStyle w:val="TOC6"/>
        <w:rPr>
          <w:rFonts w:asciiTheme="minorHAnsi" w:eastAsiaTheme="minorEastAsia" w:hAnsiTheme="minorHAnsi" w:cstheme="minorBidi"/>
          <w:noProof/>
          <w:kern w:val="2"/>
          <w:sz w:val="22"/>
          <w:szCs w:val="22"/>
          <w:lang w:eastAsia="en-GB"/>
          <w14:ligatures w14:val="standardContextual"/>
        </w:rPr>
      </w:pPr>
      <w:r>
        <w:rPr>
          <w:noProof/>
        </w:rPr>
        <w:t>13.2.6.3.4.3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_Toc171586351 \h </w:instrText>
      </w:r>
      <w:r>
        <w:rPr>
          <w:noProof/>
        </w:rPr>
      </w:r>
      <w:r>
        <w:rPr>
          <w:noProof/>
        </w:rPr>
        <w:fldChar w:fldCharType="separate"/>
      </w:r>
      <w:r>
        <w:rPr>
          <w:noProof/>
        </w:rPr>
        <w:t>339</w:t>
      </w:r>
      <w:r>
        <w:rPr>
          <w:noProof/>
        </w:rPr>
        <w:fldChar w:fldCharType="end"/>
      </w:r>
    </w:p>
    <w:p w14:paraId="40BDA45D" w14:textId="5BACBC5A"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14</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Enhanced Status (ES)</w:t>
      </w:r>
      <w:r>
        <w:rPr>
          <w:noProof/>
        </w:rPr>
        <w:tab/>
      </w:r>
      <w:r>
        <w:rPr>
          <w:noProof/>
        </w:rPr>
        <w:fldChar w:fldCharType="begin" w:fldLock="1"/>
      </w:r>
      <w:r>
        <w:rPr>
          <w:noProof/>
        </w:rPr>
        <w:instrText xml:space="preserve"> PAGEREF _Toc171586352 \h </w:instrText>
      </w:r>
      <w:r>
        <w:rPr>
          <w:noProof/>
        </w:rPr>
      </w:r>
      <w:r>
        <w:rPr>
          <w:noProof/>
        </w:rPr>
        <w:fldChar w:fldCharType="separate"/>
      </w:r>
      <w:r>
        <w:rPr>
          <w:noProof/>
        </w:rPr>
        <w:t>340</w:t>
      </w:r>
      <w:r>
        <w:rPr>
          <w:noProof/>
        </w:rPr>
        <w:fldChar w:fldCharType="end"/>
      </w:r>
    </w:p>
    <w:p w14:paraId="46575CBA" w14:textId="5FDF953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_Toc171586353 \h </w:instrText>
      </w:r>
      <w:r>
        <w:rPr>
          <w:noProof/>
        </w:rPr>
      </w:r>
      <w:r>
        <w:rPr>
          <w:noProof/>
        </w:rPr>
        <w:fldChar w:fldCharType="separate"/>
      </w:r>
      <w:r>
        <w:rPr>
          <w:noProof/>
        </w:rPr>
        <w:t>340</w:t>
      </w:r>
      <w:r>
        <w:rPr>
          <w:noProof/>
        </w:rPr>
        <w:fldChar w:fldCharType="end"/>
      </w:r>
    </w:p>
    <w:p w14:paraId="208D165A" w14:textId="3EE5C36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ES</w:t>
      </w:r>
      <w:r>
        <w:rPr>
          <w:noProof/>
        </w:rPr>
        <w:tab/>
      </w:r>
      <w:r>
        <w:rPr>
          <w:noProof/>
        </w:rPr>
        <w:fldChar w:fldCharType="begin" w:fldLock="1"/>
      </w:r>
      <w:r>
        <w:rPr>
          <w:noProof/>
        </w:rPr>
        <w:instrText xml:space="preserve"> PAGEREF _Toc171586354 \h </w:instrText>
      </w:r>
      <w:r>
        <w:rPr>
          <w:noProof/>
        </w:rPr>
      </w:r>
      <w:r>
        <w:rPr>
          <w:noProof/>
        </w:rPr>
        <w:fldChar w:fldCharType="separate"/>
      </w:r>
      <w:r>
        <w:rPr>
          <w:noProof/>
        </w:rPr>
        <w:t>340</w:t>
      </w:r>
      <w:r>
        <w:rPr>
          <w:noProof/>
        </w:rPr>
        <w:fldChar w:fldCharType="end"/>
      </w:r>
    </w:p>
    <w:p w14:paraId="5F9F38CF" w14:textId="79DBD7D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_Toc171586355 \h </w:instrText>
      </w:r>
      <w:r>
        <w:rPr>
          <w:noProof/>
        </w:rPr>
      </w:r>
      <w:r>
        <w:rPr>
          <w:noProof/>
        </w:rPr>
        <w:fldChar w:fldCharType="separate"/>
      </w:r>
      <w:r>
        <w:rPr>
          <w:noProof/>
        </w:rPr>
        <w:t>340</w:t>
      </w:r>
      <w:r>
        <w:rPr>
          <w:noProof/>
        </w:rPr>
        <w:fldChar w:fldCharType="end"/>
      </w:r>
    </w:p>
    <w:p w14:paraId="7A534D4A" w14:textId="594AAE1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w:t>
      </w:r>
      <w:r w:rsidRPr="004F50CC">
        <w:rPr>
          <w:rFonts w:eastAsia="Malgun Gothic"/>
          <w:noProof/>
          <w:lang w:val="en-US"/>
        </w:rPr>
        <w:t>1</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originating procedures</w:t>
      </w:r>
      <w:r>
        <w:rPr>
          <w:noProof/>
        </w:rPr>
        <w:tab/>
      </w:r>
      <w:r>
        <w:rPr>
          <w:noProof/>
        </w:rPr>
        <w:fldChar w:fldCharType="begin" w:fldLock="1"/>
      </w:r>
      <w:r>
        <w:rPr>
          <w:noProof/>
        </w:rPr>
        <w:instrText xml:space="preserve"> PAGEREF _Toc171586356 \h </w:instrText>
      </w:r>
      <w:r>
        <w:rPr>
          <w:noProof/>
        </w:rPr>
      </w:r>
      <w:r>
        <w:rPr>
          <w:noProof/>
        </w:rPr>
        <w:fldChar w:fldCharType="separate"/>
      </w:r>
      <w:r>
        <w:rPr>
          <w:noProof/>
        </w:rPr>
        <w:t>340</w:t>
      </w:r>
      <w:r>
        <w:rPr>
          <w:noProof/>
        </w:rPr>
        <w:fldChar w:fldCharType="end"/>
      </w:r>
    </w:p>
    <w:p w14:paraId="68C905E5" w14:textId="1D9AA9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w:t>
      </w:r>
      <w:r w:rsidRPr="004F50CC">
        <w:rPr>
          <w:rFonts w:eastAsia="Malgun Gothic"/>
          <w:noProof/>
          <w:lang w:val="en-US"/>
        </w:rPr>
        <w:t>1</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terminating procedures</w:t>
      </w:r>
      <w:r>
        <w:rPr>
          <w:noProof/>
        </w:rPr>
        <w:tab/>
      </w:r>
      <w:r>
        <w:rPr>
          <w:noProof/>
        </w:rPr>
        <w:fldChar w:fldCharType="begin" w:fldLock="1"/>
      </w:r>
      <w:r>
        <w:rPr>
          <w:noProof/>
        </w:rPr>
        <w:instrText xml:space="preserve"> PAGEREF _Toc171586357 \h </w:instrText>
      </w:r>
      <w:r>
        <w:rPr>
          <w:noProof/>
        </w:rPr>
      </w:r>
      <w:r>
        <w:rPr>
          <w:noProof/>
        </w:rPr>
        <w:fldChar w:fldCharType="separate"/>
      </w:r>
      <w:r>
        <w:rPr>
          <w:noProof/>
        </w:rPr>
        <w:t>340</w:t>
      </w:r>
      <w:r>
        <w:rPr>
          <w:noProof/>
        </w:rPr>
        <w:fldChar w:fldCharType="end"/>
      </w:r>
    </w:p>
    <w:p w14:paraId="02F3FF55" w14:textId="4B8C13B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_Toc171586358 \h </w:instrText>
      </w:r>
      <w:r>
        <w:rPr>
          <w:noProof/>
        </w:rPr>
      </w:r>
      <w:r>
        <w:rPr>
          <w:noProof/>
        </w:rPr>
        <w:fldChar w:fldCharType="separate"/>
      </w:r>
      <w:r>
        <w:rPr>
          <w:noProof/>
        </w:rPr>
        <w:t>340</w:t>
      </w:r>
      <w:r>
        <w:rPr>
          <w:noProof/>
        </w:rPr>
        <w:fldChar w:fldCharType="end"/>
      </w:r>
    </w:p>
    <w:p w14:paraId="65970AE3" w14:textId="22A432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participating MCData function procedures</w:t>
      </w:r>
      <w:r>
        <w:rPr>
          <w:noProof/>
        </w:rPr>
        <w:tab/>
      </w:r>
      <w:r>
        <w:rPr>
          <w:noProof/>
        </w:rPr>
        <w:fldChar w:fldCharType="begin" w:fldLock="1"/>
      </w:r>
      <w:r>
        <w:rPr>
          <w:noProof/>
        </w:rPr>
        <w:instrText xml:space="preserve"> PAGEREF _Toc171586359 \h </w:instrText>
      </w:r>
      <w:r>
        <w:rPr>
          <w:noProof/>
        </w:rPr>
      </w:r>
      <w:r>
        <w:rPr>
          <w:noProof/>
        </w:rPr>
        <w:fldChar w:fldCharType="separate"/>
      </w:r>
      <w:r>
        <w:rPr>
          <w:noProof/>
        </w:rPr>
        <w:t>340</w:t>
      </w:r>
      <w:r>
        <w:rPr>
          <w:noProof/>
        </w:rPr>
        <w:fldChar w:fldCharType="end"/>
      </w:r>
    </w:p>
    <w:p w14:paraId="6E898A58" w14:textId="45A7CBF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participating MCData function procedures</w:t>
      </w:r>
      <w:r>
        <w:rPr>
          <w:noProof/>
        </w:rPr>
        <w:tab/>
      </w:r>
      <w:r>
        <w:rPr>
          <w:noProof/>
        </w:rPr>
        <w:fldChar w:fldCharType="begin" w:fldLock="1"/>
      </w:r>
      <w:r>
        <w:rPr>
          <w:noProof/>
        </w:rPr>
        <w:instrText xml:space="preserve"> PAGEREF _Toc171586360 \h </w:instrText>
      </w:r>
      <w:r>
        <w:rPr>
          <w:noProof/>
        </w:rPr>
      </w:r>
      <w:r>
        <w:rPr>
          <w:noProof/>
        </w:rPr>
        <w:fldChar w:fldCharType="separate"/>
      </w:r>
      <w:r>
        <w:rPr>
          <w:noProof/>
        </w:rPr>
        <w:t>340</w:t>
      </w:r>
      <w:r>
        <w:rPr>
          <w:noProof/>
        </w:rPr>
        <w:fldChar w:fldCharType="end"/>
      </w:r>
    </w:p>
    <w:p w14:paraId="2D8D47AF" w14:textId="0D67181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Controlling MCData function procedures</w:t>
      </w:r>
      <w:r>
        <w:rPr>
          <w:noProof/>
        </w:rPr>
        <w:tab/>
      </w:r>
      <w:r>
        <w:rPr>
          <w:noProof/>
        </w:rPr>
        <w:fldChar w:fldCharType="begin" w:fldLock="1"/>
      </w:r>
      <w:r>
        <w:rPr>
          <w:noProof/>
        </w:rPr>
        <w:instrText xml:space="preserve"> PAGEREF _Toc171586361 \h </w:instrText>
      </w:r>
      <w:r>
        <w:rPr>
          <w:noProof/>
        </w:rPr>
      </w:r>
      <w:r>
        <w:rPr>
          <w:noProof/>
        </w:rPr>
        <w:fldChar w:fldCharType="separate"/>
      </w:r>
      <w:r>
        <w:rPr>
          <w:noProof/>
        </w:rPr>
        <w:t>340</w:t>
      </w:r>
      <w:r>
        <w:rPr>
          <w:noProof/>
        </w:rPr>
        <w:fldChar w:fldCharType="end"/>
      </w:r>
    </w:p>
    <w:p w14:paraId="2003C5D7" w14:textId="6A0FB9A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Originating controlling MCData function procedures</w:t>
      </w:r>
      <w:r>
        <w:rPr>
          <w:noProof/>
        </w:rPr>
        <w:tab/>
      </w:r>
      <w:r>
        <w:rPr>
          <w:noProof/>
        </w:rPr>
        <w:fldChar w:fldCharType="begin" w:fldLock="1"/>
      </w:r>
      <w:r>
        <w:rPr>
          <w:noProof/>
        </w:rPr>
        <w:instrText xml:space="preserve"> PAGEREF _Toc171586362 \h </w:instrText>
      </w:r>
      <w:r>
        <w:rPr>
          <w:noProof/>
        </w:rPr>
      </w:r>
      <w:r>
        <w:rPr>
          <w:noProof/>
        </w:rPr>
        <w:fldChar w:fldCharType="separate"/>
      </w:r>
      <w:r>
        <w:rPr>
          <w:noProof/>
        </w:rPr>
        <w:t>340</w:t>
      </w:r>
      <w:r>
        <w:rPr>
          <w:noProof/>
        </w:rPr>
        <w:fldChar w:fldCharType="end"/>
      </w:r>
    </w:p>
    <w:p w14:paraId="4BC98499" w14:textId="50A7BB9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4F50CC">
        <w:rPr>
          <w:rFonts w:eastAsia="Malgun Gothic"/>
          <w:noProof/>
        </w:rPr>
        <w:t>.2.3.2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controlling MCData function procedures</w:t>
      </w:r>
      <w:r>
        <w:rPr>
          <w:noProof/>
        </w:rPr>
        <w:tab/>
      </w:r>
      <w:r>
        <w:rPr>
          <w:noProof/>
        </w:rPr>
        <w:fldChar w:fldCharType="begin" w:fldLock="1"/>
      </w:r>
      <w:r>
        <w:rPr>
          <w:noProof/>
        </w:rPr>
        <w:instrText xml:space="preserve"> PAGEREF _Toc171586363 \h </w:instrText>
      </w:r>
      <w:r>
        <w:rPr>
          <w:noProof/>
        </w:rPr>
      </w:r>
      <w:r>
        <w:rPr>
          <w:noProof/>
        </w:rPr>
        <w:fldChar w:fldCharType="separate"/>
      </w:r>
      <w:r>
        <w:rPr>
          <w:noProof/>
        </w:rPr>
        <w:t>340</w:t>
      </w:r>
      <w:r>
        <w:rPr>
          <w:noProof/>
        </w:rPr>
        <w:fldChar w:fldCharType="end"/>
      </w:r>
    </w:p>
    <w:p w14:paraId="0CF0C3F7" w14:textId="32DCF54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ES</w:t>
      </w:r>
      <w:r>
        <w:rPr>
          <w:noProof/>
        </w:rPr>
        <w:tab/>
      </w:r>
      <w:r>
        <w:rPr>
          <w:noProof/>
        </w:rPr>
        <w:fldChar w:fldCharType="begin" w:fldLock="1"/>
      </w:r>
      <w:r>
        <w:rPr>
          <w:noProof/>
        </w:rPr>
        <w:instrText xml:space="preserve"> PAGEREF _Toc171586364 \h </w:instrText>
      </w:r>
      <w:r>
        <w:rPr>
          <w:noProof/>
        </w:rPr>
      </w:r>
      <w:r>
        <w:rPr>
          <w:noProof/>
        </w:rPr>
        <w:fldChar w:fldCharType="separate"/>
      </w:r>
      <w:r>
        <w:rPr>
          <w:noProof/>
        </w:rPr>
        <w:t>341</w:t>
      </w:r>
      <w:r>
        <w:rPr>
          <w:noProof/>
        </w:rPr>
        <w:fldChar w:fldCharType="end"/>
      </w:r>
    </w:p>
    <w:p w14:paraId="0B9AA12B" w14:textId="471977C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val="en-IN" w:eastAsia="zh-CN"/>
        </w:rPr>
        <w:t>14.3.1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Sending enhanced status message</w:t>
      </w:r>
      <w:r>
        <w:rPr>
          <w:noProof/>
        </w:rPr>
        <w:tab/>
      </w:r>
      <w:r>
        <w:rPr>
          <w:noProof/>
        </w:rPr>
        <w:fldChar w:fldCharType="begin" w:fldLock="1"/>
      </w:r>
      <w:r>
        <w:rPr>
          <w:noProof/>
        </w:rPr>
        <w:instrText xml:space="preserve"> PAGEREF _Toc171586365 \h </w:instrText>
      </w:r>
      <w:r>
        <w:rPr>
          <w:noProof/>
        </w:rPr>
      </w:r>
      <w:r>
        <w:rPr>
          <w:noProof/>
        </w:rPr>
        <w:fldChar w:fldCharType="separate"/>
      </w:r>
      <w:r>
        <w:rPr>
          <w:noProof/>
        </w:rPr>
        <w:t>341</w:t>
      </w:r>
      <w:r>
        <w:rPr>
          <w:noProof/>
        </w:rPr>
        <w:fldChar w:fldCharType="end"/>
      </w:r>
    </w:p>
    <w:p w14:paraId="46259835" w14:textId="35AA0D8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val="en-IN" w:eastAsia="zh-CN"/>
        </w:rPr>
        <w:t>14.3.2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val="en-IN" w:eastAsia="zh-CN"/>
        </w:rPr>
        <w:t>Receiving enhanced status message</w:t>
      </w:r>
      <w:r>
        <w:rPr>
          <w:noProof/>
        </w:rPr>
        <w:tab/>
      </w:r>
      <w:r>
        <w:rPr>
          <w:noProof/>
        </w:rPr>
        <w:fldChar w:fldCharType="begin" w:fldLock="1"/>
      </w:r>
      <w:r>
        <w:rPr>
          <w:noProof/>
        </w:rPr>
        <w:instrText xml:space="preserve"> PAGEREF _Toc171586366 \h </w:instrText>
      </w:r>
      <w:r>
        <w:rPr>
          <w:noProof/>
        </w:rPr>
      </w:r>
      <w:r>
        <w:rPr>
          <w:noProof/>
        </w:rPr>
        <w:fldChar w:fldCharType="separate"/>
      </w:r>
      <w:r>
        <w:rPr>
          <w:noProof/>
        </w:rPr>
        <w:t>341</w:t>
      </w:r>
      <w:r>
        <w:rPr>
          <w:noProof/>
        </w:rPr>
        <w:fldChar w:fldCharType="end"/>
      </w:r>
    </w:p>
    <w:p w14:paraId="2B4CFBD4" w14:textId="5F65C9A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Message Formats</w:t>
      </w:r>
      <w:r>
        <w:rPr>
          <w:noProof/>
        </w:rPr>
        <w:tab/>
      </w:r>
      <w:r>
        <w:rPr>
          <w:noProof/>
        </w:rPr>
        <w:fldChar w:fldCharType="begin" w:fldLock="1"/>
      </w:r>
      <w:r>
        <w:rPr>
          <w:noProof/>
        </w:rPr>
        <w:instrText xml:space="preserve"> PAGEREF _Toc171586367 \h </w:instrText>
      </w:r>
      <w:r>
        <w:rPr>
          <w:noProof/>
        </w:rPr>
      </w:r>
      <w:r>
        <w:rPr>
          <w:noProof/>
        </w:rPr>
        <w:fldChar w:fldCharType="separate"/>
      </w:r>
      <w:r>
        <w:rPr>
          <w:noProof/>
        </w:rPr>
        <w:t>341</w:t>
      </w:r>
      <w:r>
        <w:rPr>
          <w:noProof/>
        </w:rPr>
        <w:fldChar w:fldCharType="end"/>
      </w:r>
    </w:p>
    <w:p w14:paraId="4365ADEF" w14:textId="1B95A2C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_Toc171586368 \h </w:instrText>
      </w:r>
      <w:r>
        <w:rPr>
          <w:noProof/>
        </w:rPr>
      </w:r>
      <w:r>
        <w:rPr>
          <w:noProof/>
        </w:rPr>
        <w:fldChar w:fldCharType="separate"/>
      </w:r>
      <w:r>
        <w:rPr>
          <w:noProof/>
        </w:rPr>
        <w:t>341</w:t>
      </w:r>
      <w:r>
        <w:rPr>
          <w:noProof/>
        </w:rPr>
        <w:fldChar w:fldCharType="end"/>
      </w:r>
    </w:p>
    <w:p w14:paraId="2ECE9353" w14:textId="65FC5DE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_Toc171586369 \h </w:instrText>
      </w:r>
      <w:r>
        <w:rPr>
          <w:noProof/>
        </w:rPr>
      </w:r>
      <w:r>
        <w:rPr>
          <w:noProof/>
        </w:rPr>
        <w:fldChar w:fldCharType="separate"/>
      </w:r>
      <w:r>
        <w:rPr>
          <w:noProof/>
        </w:rPr>
        <w:t>341</w:t>
      </w:r>
      <w:r>
        <w:rPr>
          <w:noProof/>
        </w:rPr>
        <w:fldChar w:fldCharType="end"/>
      </w:r>
    </w:p>
    <w:p w14:paraId="45F6A767" w14:textId="05A799A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_Toc171586370 \h </w:instrText>
      </w:r>
      <w:r>
        <w:rPr>
          <w:noProof/>
        </w:rPr>
      </w:r>
      <w:r>
        <w:rPr>
          <w:noProof/>
        </w:rPr>
        <w:fldChar w:fldCharType="separate"/>
      </w:r>
      <w:r>
        <w:rPr>
          <w:noProof/>
        </w:rPr>
        <w:t>341</w:t>
      </w:r>
      <w:r>
        <w:rPr>
          <w:noProof/>
        </w:rPr>
        <w:fldChar w:fldCharType="end"/>
      </w:r>
    </w:p>
    <w:p w14:paraId="2280E280" w14:textId="10F4498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_Toc171586371 \h </w:instrText>
      </w:r>
      <w:r>
        <w:rPr>
          <w:noProof/>
        </w:rPr>
      </w:r>
      <w:r>
        <w:rPr>
          <w:noProof/>
        </w:rPr>
        <w:fldChar w:fldCharType="separate"/>
      </w:r>
      <w:r>
        <w:rPr>
          <w:noProof/>
        </w:rPr>
        <w:t>341</w:t>
      </w:r>
      <w:r>
        <w:rPr>
          <w:noProof/>
        </w:rPr>
        <w:fldChar w:fldCharType="end"/>
      </w:r>
    </w:p>
    <w:p w14:paraId="457E184C" w14:textId="32B7DB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_Toc171586372 \h </w:instrText>
      </w:r>
      <w:r>
        <w:rPr>
          <w:noProof/>
        </w:rPr>
      </w:r>
      <w:r>
        <w:rPr>
          <w:noProof/>
        </w:rPr>
        <w:fldChar w:fldCharType="separate"/>
      </w:r>
      <w:r>
        <w:rPr>
          <w:noProof/>
        </w:rPr>
        <w:t>342</w:t>
      </w:r>
      <w:r>
        <w:rPr>
          <w:noProof/>
        </w:rPr>
        <w:fldChar w:fldCharType="end"/>
      </w:r>
    </w:p>
    <w:p w14:paraId="1177069C" w14:textId="2951BC8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_Toc171586373 \h </w:instrText>
      </w:r>
      <w:r>
        <w:rPr>
          <w:noProof/>
        </w:rPr>
      </w:r>
      <w:r>
        <w:rPr>
          <w:noProof/>
        </w:rPr>
        <w:fldChar w:fldCharType="separate"/>
      </w:r>
      <w:r>
        <w:rPr>
          <w:noProof/>
        </w:rPr>
        <w:t>342</w:t>
      </w:r>
      <w:r>
        <w:rPr>
          <w:noProof/>
        </w:rPr>
        <w:fldChar w:fldCharType="end"/>
      </w:r>
    </w:p>
    <w:p w14:paraId="1E4550D6" w14:textId="4835D86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_Toc171586374 \h </w:instrText>
      </w:r>
      <w:r>
        <w:rPr>
          <w:noProof/>
        </w:rPr>
      </w:r>
      <w:r>
        <w:rPr>
          <w:noProof/>
        </w:rPr>
        <w:fldChar w:fldCharType="separate"/>
      </w:r>
      <w:r>
        <w:rPr>
          <w:noProof/>
        </w:rPr>
        <w:t>343</w:t>
      </w:r>
      <w:r>
        <w:rPr>
          <w:noProof/>
        </w:rPr>
        <w:fldChar w:fldCharType="end"/>
      </w:r>
    </w:p>
    <w:p w14:paraId="643AE420" w14:textId="01FD1FE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_Toc171586375 \h </w:instrText>
      </w:r>
      <w:r>
        <w:rPr>
          <w:noProof/>
        </w:rPr>
      </w:r>
      <w:r>
        <w:rPr>
          <w:noProof/>
        </w:rPr>
        <w:fldChar w:fldCharType="separate"/>
      </w:r>
      <w:r>
        <w:rPr>
          <w:noProof/>
        </w:rPr>
        <w:t>343</w:t>
      </w:r>
      <w:r>
        <w:rPr>
          <w:noProof/>
        </w:rPr>
        <w:fldChar w:fldCharType="end"/>
      </w:r>
    </w:p>
    <w:p w14:paraId="424E9D48" w14:textId="21F8E74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_Toc171586376 \h </w:instrText>
      </w:r>
      <w:r>
        <w:rPr>
          <w:noProof/>
        </w:rPr>
      </w:r>
      <w:r>
        <w:rPr>
          <w:noProof/>
        </w:rPr>
        <w:fldChar w:fldCharType="separate"/>
      </w:r>
      <w:r>
        <w:rPr>
          <w:noProof/>
        </w:rPr>
        <w:t>344</w:t>
      </w:r>
      <w:r>
        <w:rPr>
          <w:noProof/>
        </w:rPr>
        <w:fldChar w:fldCharType="end"/>
      </w:r>
    </w:p>
    <w:p w14:paraId="5CF49E15" w14:textId="033C08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_Toc171586377 \h </w:instrText>
      </w:r>
      <w:r>
        <w:rPr>
          <w:noProof/>
        </w:rPr>
      </w:r>
      <w:r>
        <w:rPr>
          <w:noProof/>
        </w:rPr>
        <w:fldChar w:fldCharType="separate"/>
      </w:r>
      <w:r>
        <w:rPr>
          <w:noProof/>
        </w:rPr>
        <w:t>344</w:t>
      </w:r>
      <w:r>
        <w:rPr>
          <w:noProof/>
        </w:rPr>
        <w:fldChar w:fldCharType="end"/>
      </w:r>
    </w:p>
    <w:p w14:paraId="2F617E0C" w14:textId="585D274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_Toc171586378 \h </w:instrText>
      </w:r>
      <w:r>
        <w:rPr>
          <w:noProof/>
        </w:rPr>
      </w:r>
      <w:r>
        <w:rPr>
          <w:noProof/>
        </w:rPr>
        <w:fldChar w:fldCharType="separate"/>
      </w:r>
      <w:r>
        <w:rPr>
          <w:noProof/>
        </w:rPr>
        <w:t>344</w:t>
      </w:r>
      <w:r>
        <w:rPr>
          <w:noProof/>
        </w:rPr>
        <w:fldChar w:fldCharType="end"/>
      </w:r>
    </w:p>
    <w:p w14:paraId="4A2D53D9" w14:textId="1EEBF8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_Toc171586379 \h </w:instrText>
      </w:r>
      <w:r>
        <w:rPr>
          <w:noProof/>
        </w:rPr>
      </w:r>
      <w:r>
        <w:rPr>
          <w:noProof/>
        </w:rPr>
        <w:fldChar w:fldCharType="separate"/>
      </w:r>
      <w:r>
        <w:rPr>
          <w:noProof/>
        </w:rPr>
        <w:t>344</w:t>
      </w:r>
      <w:r>
        <w:rPr>
          <w:noProof/>
        </w:rPr>
        <w:fldChar w:fldCharType="end"/>
      </w:r>
    </w:p>
    <w:p w14:paraId="47F67C3B" w14:textId="6D04CFA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_Toc171586380 \h </w:instrText>
      </w:r>
      <w:r>
        <w:rPr>
          <w:noProof/>
        </w:rPr>
      </w:r>
      <w:r>
        <w:rPr>
          <w:noProof/>
        </w:rPr>
        <w:fldChar w:fldCharType="separate"/>
      </w:r>
      <w:r>
        <w:rPr>
          <w:noProof/>
        </w:rPr>
        <w:t>345</w:t>
      </w:r>
      <w:r>
        <w:rPr>
          <w:noProof/>
        </w:rPr>
        <w:fldChar w:fldCharType="end"/>
      </w:r>
    </w:p>
    <w:p w14:paraId="5608B973" w14:textId="3FA9B5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_Toc171586381 \h </w:instrText>
      </w:r>
      <w:r>
        <w:rPr>
          <w:noProof/>
        </w:rPr>
      </w:r>
      <w:r>
        <w:rPr>
          <w:noProof/>
        </w:rPr>
        <w:fldChar w:fldCharType="separate"/>
      </w:r>
      <w:r>
        <w:rPr>
          <w:noProof/>
        </w:rPr>
        <w:t>345</w:t>
      </w:r>
      <w:r>
        <w:rPr>
          <w:noProof/>
        </w:rPr>
        <w:fldChar w:fldCharType="end"/>
      </w:r>
    </w:p>
    <w:p w14:paraId="27BF5EB3" w14:textId="3AFA03B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_Toc171586382 \h </w:instrText>
      </w:r>
      <w:r>
        <w:rPr>
          <w:noProof/>
        </w:rPr>
      </w:r>
      <w:r>
        <w:rPr>
          <w:noProof/>
        </w:rPr>
        <w:fldChar w:fldCharType="separate"/>
      </w:r>
      <w:r>
        <w:rPr>
          <w:noProof/>
        </w:rPr>
        <w:t>346</w:t>
      </w:r>
      <w:r>
        <w:rPr>
          <w:noProof/>
        </w:rPr>
        <w:fldChar w:fldCharType="end"/>
      </w:r>
    </w:p>
    <w:p w14:paraId="73A0BE68" w14:textId="732672D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_Toc171586383 \h </w:instrText>
      </w:r>
      <w:r>
        <w:rPr>
          <w:noProof/>
        </w:rPr>
      </w:r>
      <w:r>
        <w:rPr>
          <w:noProof/>
        </w:rPr>
        <w:fldChar w:fldCharType="separate"/>
      </w:r>
      <w:r>
        <w:rPr>
          <w:noProof/>
        </w:rPr>
        <w:t>346</w:t>
      </w:r>
      <w:r>
        <w:rPr>
          <w:noProof/>
        </w:rPr>
        <w:fldChar w:fldCharType="end"/>
      </w:r>
    </w:p>
    <w:p w14:paraId="78B5A3A0" w14:textId="600C47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15.1.9</w:t>
      </w:r>
      <w:r>
        <w:rPr>
          <w:rFonts w:asciiTheme="minorHAnsi" w:eastAsiaTheme="minorEastAsia" w:hAnsiTheme="minorHAnsi" w:cstheme="minorBidi"/>
          <w:noProof/>
          <w:kern w:val="2"/>
          <w:sz w:val="22"/>
          <w:szCs w:val="22"/>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_Toc171586384 \h </w:instrText>
      </w:r>
      <w:r>
        <w:rPr>
          <w:noProof/>
        </w:rPr>
      </w:r>
      <w:r>
        <w:rPr>
          <w:noProof/>
        </w:rPr>
        <w:fldChar w:fldCharType="separate"/>
      </w:r>
      <w:r>
        <w:rPr>
          <w:noProof/>
        </w:rPr>
        <w:t>347</w:t>
      </w:r>
      <w:r>
        <w:rPr>
          <w:noProof/>
        </w:rPr>
        <w:fldChar w:fldCharType="end"/>
      </w:r>
    </w:p>
    <w:p w14:paraId="6B53171A" w14:textId="6218563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_Toc171586385 \h </w:instrText>
      </w:r>
      <w:r>
        <w:rPr>
          <w:noProof/>
        </w:rPr>
      </w:r>
      <w:r>
        <w:rPr>
          <w:noProof/>
        </w:rPr>
        <w:fldChar w:fldCharType="separate"/>
      </w:r>
      <w:r>
        <w:rPr>
          <w:noProof/>
        </w:rPr>
        <w:t>347</w:t>
      </w:r>
      <w:r>
        <w:rPr>
          <w:noProof/>
        </w:rPr>
        <w:fldChar w:fldCharType="end"/>
      </w:r>
    </w:p>
    <w:p w14:paraId="6DAA2286" w14:textId="6FA233E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_Toc171586386 \h </w:instrText>
      </w:r>
      <w:r>
        <w:rPr>
          <w:noProof/>
        </w:rPr>
      </w:r>
      <w:r>
        <w:rPr>
          <w:noProof/>
        </w:rPr>
        <w:fldChar w:fldCharType="separate"/>
      </w:r>
      <w:r>
        <w:rPr>
          <w:noProof/>
        </w:rPr>
        <w:t>347</w:t>
      </w:r>
      <w:r>
        <w:rPr>
          <w:noProof/>
        </w:rPr>
        <w:fldChar w:fldCharType="end"/>
      </w:r>
    </w:p>
    <w:p w14:paraId="32FB660B" w14:textId="6062EFD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_Toc171586387 \h </w:instrText>
      </w:r>
      <w:r>
        <w:rPr>
          <w:noProof/>
        </w:rPr>
      </w:r>
      <w:r>
        <w:rPr>
          <w:noProof/>
        </w:rPr>
        <w:fldChar w:fldCharType="separate"/>
      </w:r>
      <w:r>
        <w:rPr>
          <w:noProof/>
        </w:rPr>
        <w:t>347</w:t>
      </w:r>
      <w:r>
        <w:rPr>
          <w:noProof/>
        </w:rPr>
        <w:fldChar w:fldCharType="end"/>
      </w:r>
    </w:p>
    <w:p w14:paraId="7186751B" w14:textId="279FF91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DEFERRED DATA REQUEST m</w:t>
      </w:r>
      <w:r>
        <w:rPr>
          <w:noProof/>
          <w:lang w:eastAsia="ko-KR"/>
        </w:rPr>
        <w:t>essage</w:t>
      </w:r>
      <w:r>
        <w:rPr>
          <w:noProof/>
        </w:rPr>
        <w:tab/>
      </w:r>
      <w:r>
        <w:rPr>
          <w:noProof/>
        </w:rPr>
        <w:fldChar w:fldCharType="begin" w:fldLock="1"/>
      </w:r>
      <w:r>
        <w:rPr>
          <w:noProof/>
        </w:rPr>
        <w:instrText xml:space="preserve"> PAGEREF _Toc171586388 \h </w:instrText>
      </w:r>
      <w:r>
        <w:rPr>
          <w:noProof/>
        </w:rPr>
      </w:r>
      <w:r>
        <w:rPr>
          <w:noProof/>
        </w:rPr>
        <w:fldChar w:fldCharType="separate"/>
      </w:r>
      <w:r>
        <w:rPr>
          <w:noProof/>
        </w:rPr>
        <w:t>348</w:t>
      </w:r>
      <w:r>
        <w:rPr>
          <w:noProof/>
        </w:rPr>
        <w:fldChar w:fldCharType="end"/>
      </w:r>
    </w:p>
    <w:p w14:paraId="4E478717" w14:textId="5B12A36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_Toc171586389 \h </w:instrText>
      </w:r>
      <w:r>
        <w:rPr>
          <w:noProof/>
        </w:rPr>
      </w:r>
      <w:r>
        <w:rPr>
          <w:noProof/>
        </w:rPr>
        <w:fldChar w:fldCharType="separate"/>
      </w:r>
      <w:r>
        <w:rPr>
          <w:noProof/>
        </w:rPr>
        <w:t>348</w:t>
      </w:r>
      <w:r>
        <w:rPr>
          <w:noProof/>
        </w:rPr>
        <w:fldChar w:fldCharType="end"/>
      </w:r>
    </w:p>
    <w:p w14:paraId="291667FB" w14:textId="2B8A028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F50CC">
        <w:rPr>
          <w:noProof/>
          <w:lang w:val="en-US" w:eastAsia="ko-KR"/>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_Toc171586390 \h </w:instrText>
      </w:r>
      <w:r>
        <w:rPr>
          <w:noProof/>
        </w:rPr>
      </w:r>
      <w:r>
        <w:rPr>
          <w:noProof/>
        </w:rPr>
        <w:fldChar w:fldCharType="separate"/>
      </w:r>
      <w:r>
        <w:rPr>
          <w:noProof/>
        </w:rPr>
        <w:t>348</w:t>
      </w:r>
      <w:r>
        <w:rPr>
          <w:noProof/>
        </w:rPr>
        <w:fldChar w:fldCharType="end"/>
      </w:r>
    </w:p>
    <w:p w14:paraId="5B9FCDDE" w14:textId="05BE392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F50CC">
        <w:rPr>
          <w:noProof/>
          <w:lang w:val="en-US" w:eastAsia="zh-CN"/>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_Toc171586391 \h </w:instrText>
      </w:r>
      <w:r>
        <w:rPr>
          <w:noProof/>
        </w:rPr>
      </w:r>
      <w:r>
        <w:rPr>
          <w:noProof/>
        </w:rPr>
        <w:fldChar w:fldCharType="separate"/>
      </w:r>
      <w:r>
        <w:rPr>
          <w:noProof/>
        </w:rPr>
        <w:t>348</w:t>
      </w:r>
      <w:r>
        <w:rPr>
          <w:noProof/>
        </w:rPr>
        <w:fldChar w:fldCharType="end"/>
      </w:r>
    </w:p>
    <w:p w14:paraId="1CA994A5" w14:textId="7BD1B06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15.1.13</w:t>
      </w:r>
      <w:r>
        <w:rPr>
          <w:rFonts w:asciiTheme="minorHAnsi" w:eastAsiaTheme="minorEastAsia" w:hAnsiTheme="minorHAnsi" w:cstheme="minorBidi"/>
          <w:noProof/>
          <w:kern w:val="2"/>
          <w:sz w:val="22"/>
          <w:szCs w:val="22"/>
          <w:lang w:eastAsia="en-GB"/>
          <w14:ligatures w14:val="standardContextual"/>
        </w:rPr>
        <w:tab/>
      </w:r>
      <w:r>
        <w:rPr>
          <w:noProof/>
        </w:rPr>
        <w:t>FD HTTP TERMINATION</w:t>
      </w:r>
      <w:r>
        <w:rPr>
          <w:noProof/>
        </w:rPr>
        <w:tab/>
      </w:r>
      <w:r>
        <w:rPr>
          <w:noProof/>
        </w:rPr>
        <w:fldChar w:fldCharType="begin" w:fldLock="1"/>
      </w:r>
      <w:r>
        <w:rPr>
          <w:noProof/>
        </w:rPr>
        <w:instrText xml:space="preserve"> PAGEREF _Toc171586392 \h </w:instrText>
      </w:r>
      <w:r>
        <w:rPr>
          <w:noProof/>
        </w:rPr>
      </w:r>
      <w:r>
        <w:rPr>
          <w:noProof/>
        </w:rPr>
        <w:fldChar w:fldCharType="separate"/>
      </w:r>
      <w:r>
        <w:rPr>
          <w:noProof/>
        </w:rPr>
        <w:t>349</w:t>
      </w:r>
      <w:r>
        <w:rPr>
          <w:noProof/>
        </w:rPr>
        <w:fldChar w:fldCharType="end"/>
      </w:r>
    </w:p>
    <w:p w14:paraId="30B82CFF" w14:textId="6F9182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15.1.13.1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_Toc171586393 \h </w:instrText>
      </w:r>
      <w:r>
        <w:rPr>
          <w:noProof/>
        </w:rPr>
      </w:r>
      <w:r>
        <w:rPr>
          <w:noProof/>
        </w:rPr>
        <w:fldChar w:fldCharType="separate"/>
      </w:r>
      <w:r>
        <w:rPr>
          <w:noProof/>
        </w:rPr>
        <w:t>349</w:t>
      </w:r>
      <w:r>
        <w:rPr>
          <w:noProof/>
        </w:rPr>
        <w:fldChar w:fldCharType="end"/>
      </w:r>
    </w:p>
    <w:p w14:paraId="24A30F2D" w14:textId="7E21A74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_Toc171586394 \h </w:instrText>
      </w:r>
      <w:r>
        <w:rPr>
          <w:noProof/>
        </w:rPr>
      </w:r>
      <w:r>
        <w:rPr>
          <w:noProof/>
        </w:rPr>
        <w:fldChar w:fldCharType="separate"/>
      </w:r>
      <w:r>
        <w:rPr>
          <w:noProof/>
        </w:rPr>
        <w:t>349</w:t>
      </w:r>
      <w:r>
        <w:rPr>
          <w:noProof/>
        </w:rPr>
        <w:fldChar w:fldCharType="end"/>
      </w:r>
    </w:p>
    <w:p w14:paraId="1E89F157" w14:textId="3529CE3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_Toc171586395 \h </w:instrText>
      </w:r>
      <w:r>
        <w:rPr>
          <w:noProof/>
        </w:rPr>
      </w:r>
      <w:r>
        <w:rPr>
          <w:noProof/>
        </w:rPr>
        <w:fldChar w:fldCharType="separate"/>
      </w:r>
      <w:r>
        <w:rPr>
          <w:noProof/>
        </w:rPr>
        <w:t>349</w:t>
      </w:r>
      <w:r>
        <w:rPr>
          <w:noProof/>
        </w:rPr>
        <w:fldChar w:fldCharType="end"/>
      </w:r>
    </w:p>
    <w:p w14:paraId="2CFC4EBA" w14:textId="64E1F5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_Toc171586396 \h </w:instrText>
      </w:r>
      <w:r>
        <w:rPr>
          <w:noProof/>
        </w:rPr>
      </w:r>
      <w:r>
        <w:rPr>
          <w:noProof/>
        </w:rPr>
        <w:fldChar w:fldCharType="separate"/>
      </w:r>
      <w:r>
        <w:rPr>
          <w:noProof/>
        </w:rPr>
        <w:t>350</w:t>
      </w:r>
      <w:r>
        <w:rPr>
          <w:noProof/>
        </w:rPr>
        <w:fldChar w:fldCharType="end"/>
      </w:r>
    </w:p>
    <w:p w14:paraId="66651148" w14:textId="4384A3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_Toc171586397 \h </w:instrText>
      </w:r>
      <w:r>
        <w:rPr>
          <w:noProof/>
        </w:rPr>
      </w:r>
      <w:r>
        <w:rPr>
          <w:noProof/>
        </w:rPr>
        <w:fldChar w:fldCharType="separate"/>
      </w:r>
      <w:r>
        <w:rPr>
          <w:noProof/>
        </w:rPr>
        <w:t>350</w:t>
      </w:r>
      <w:r>
        <w:rPr>
          <w:noProof/>
        </w:rPr>
        <w:fldChar w:fldCharType="end"/>
      </w:r>
    </w:p>
    <w:p w14:paraId="4E54DD95" w14:textId="13FDCB7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_Toc171586398 \h </w:instrText>
      </w:r>
      <w:r>
        <w:rPr>
          <w:noProof/>
        </w:rPr>
      </w:r>
      <w:r>
        <w:rPr>
          <w:noProof/>
        </w:rPr>
        <w:fldChar w:fldCharType="separate"/>
      </w:r>
      <w:r>
        <w:rPr>
          <w:noProof/>
        </w:rPr>
        <w:t>350</w:t>
      </w:r>
      <w:r>
        <w:rPr>
          <w:noProof/>
        </w:rPr>
        <w:fldChar w:fldCharType="end"/>
      </w:r>
    </w:p>
    <w:p w14:paraId="28C58295" w14:textId="2758E79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_Toc171586399 \h </w:instrText>
      </w:r>
      <w:r>
        <w:rPr>
          <w:noProof/>
        </w:rPr>
      </w:r>
      <w:r>
        <w:rPr>
          <w:noProof/>
        </w:rPr>
        <w:fldChar w:fldCharType="separate"/>
      </w:r>
      <w:r>
        <w:rPr>
          <w:noProof/>
        </w:rPr>
        <w:t>350</w:t>
      </w:r>
      <w:r>
        <w:rPr>
          <w:noProof/>
        </w:rPr>
        <w:fldChar w:fldCharType="end"/>
      </w:r>
    </w:p>
    <w:p w14:paraId="3C2F65B8" w14:textId="58A040D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_Toc171586400 \h </w:instrText>
      </w:r>
      <w:r>
        <w:rPr>
          <w:noProof/>
        </w:rPr>
      </w:r>
      <w:r>
        <w:rPr>
          <w:noProof/>
        </w:rPr>
        <w:fldChar w:fldCharType="separate"/>
      </w:r>
      <w:r>
        <w:rPr>
          <w:noProof/>
        </w:rPr>
        <w:t>351</w:t>
      </w:r>
      <w:r>
        <w:rPr>
          <w:noProof/>
        </w:rPr>
        <w:fldChar w:fldCharType="end"/>
      </w:r>
    </w:p>
    <w:p w14:paraId="015E2AA6" w14:textId="7C459F7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_Toc171586401 \h </w:instrText>
      </w:r>
      <w:r>
        <w:rPr>
          <w:noProof/>
        </w:rPr>
      </w:r>
      <w:r>
        <w:rPr>
          <w:noProof/>
        </w:rPr>
        <w:fldChar w:fldCharType="separate"/>
      </w:r>
      <w:r>
        <w:rPr>
          <w:noProof/>
        </w:rPr>
        <w:t>351</w:t>
      </w:r>
      <w:r>
        <w:rPr>
          <w:noProof/>
        </w:rPr>
        <w:fldChar w:fldCharType="end"/>
      </w:r>
    </w:p>
    <w:p w14:paraId="1496DDE0" w14:textId="29D502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_Toc171586402 \h </w:instrText>
      </w:r>
      <w:r>
        <w:rPr>
          <w:noProof/>
        </w:rPr>
      </w:r>
      <w:r>
        <w:rPr>
          <w:noProof/>
        </w:rPr>
        <w:fldChar w:fldCharType="separate"/>
      </w:r>
      <w:r>
        <w:rPr>
          <w:noProof/>
        </w:rPr>
        <w:t>351</w:t>
      </w:r>
      <w:r>
        <w:rPr>
          <w:noProof/>
        </w:rPr>
        <w:fldChar w:fldCharType="end"/>
      </w:r>
    </w:p>
    <w:p w14:paraId="7ACA9D5C" w14:textId="171237D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_Toc171586403 \h </w:instrText>
      </w:r>
      <w:r>
        <w:rPr>
          <w:noProof/>
        </w:rPr>
      </w:r>
      <w:r>
        <w:rPr>
          <w:noProof/>
        </w:rPr>
        <w:fldChar w:fldCharType="separate"/>
      </w:r>
      <w:r>
        <w:rPr>
          <w:noProof/>
        </w:rPr>
        <w:t>351</w:t>
      </w:r>
      <w:r>
        <w:rPr>
          <w:noProof/>
        </w:rPr>
        <w:fldChar w:fldCharType="end"/>
      </w:r>
    </w:p>
    <w:p w14:paraId="4A03C699" w14:textId="68BCD705"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15.2.2</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eastAsia="ko-KR"/>
        </w:rPr>
        <w:t>Message type</w:t>
      </w:r>
      <w:r w:rsidRPr="00404CD6">
        <w:rPr>
          <w:noProof/>
          <w:lang w:val="fr-FR"/>
        </w:rPr>
        <w:tab/>
      </w:r>
      <w:r>
        <w:rPr>
          <w:noProof/>
        </w:rPr>
        <w:fldChar w:fldCharType="begin" w:fldLock="1"/>
      </w:r>
      <w:r w:rsidRPr="00404CD6">
        <w:rPr>
          <w:noProof/>
          <w:lang w:val="fr-FR"/>
        </w:rPr>
        <w:instrText xml:space="preserve"> PAGEREF _Toc171586404 \h </w:instrText>
      </w:r>
      <w:r>
        <w:rPr>
          <w:noProof/>
        </w:rPr>
      </w:r>
      <w:r>
        <w:rPr>
          <w:noProof/>
        </w:rPr>
        <w:fldChar w:fldCharType="separate"/>
      </w:r>
      <w:r w:rsidRPr="00404CD6">
        <w:rPr>
          <w:noProof/>
          <w:lang w:val="fr-FR"/>
        </w:rPr>
        <w:t>352</w:t>
      </w:r>
      <w:r>
        <w:rPr>
          <w:noProof/>
        </w:rPr>
        <w:fldChar w:fldCharType="end"/>
      </w:r>
    </w:p>
    <w:p w14:paraId="0DE6BAAB" w14:textId="79F626E9"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15.2.3</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eastAsia="ko-KR"/>
        </w:rPr>
        <w:t>SDS disposition request type</w:t>
      </w:r>
      <w:r w:rsidRPr="00404CD6">
        <w:rPr>
          <w:noProof/>
          <w:lang w:val="fr-FR"/>
        </w:rPr>
        <w:tab/>
      </w:r>
      <w:r>
        <w:rPr>
          <w:noProof/>
        </w:rPr>
        <w:fldChar w:fldCharType="begin" w:fldLock="1"/>
      </w:r>
      <w:r w:rsidRPr="00404CD6">
        <w:rPr>
          <w:noProof/>
          <w:lang w:val="fr-FR"/>
        </w:rPr>
        <w:instrText xml:space="preserve"> PAGEREF _Toc171586405 \h </w:instrText>
      </w:r>
      <w:r>
        <w:rPr>
          <w:noProof/>
        </w:rPr>
      </w:r>
      <w:r>
        <w:rPr>
          <w:noProof/>
        </w:rPr>
        <w:fldChar w:fldCharType="separate"/>
      </w:r>
      <w:r w:rsidRPr="00404CD6">
        <w:rPr>
          <w:noProof/>
          <w:lang w:val="fr-FR"/>
        </w:rPr>
        <w:t>352</w:t>
      </w:r>
      <w:r>
        <w:rPr>
          <w:noProof/>
        </w:rPr>
        <w:fldChar w:fldCharType="end"/>
      </w:r>
    </w:p>
    <w:p w14:paraId="6793F8DA" w14:textId="69FFD9E6"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15.2.4</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eastAsia="ko-KR"/>
        </w:rPr>
        <w:t>FD disposition request type</w:t>
      </w:r>
      <w:r w:rsidRPr="00404CD6">
        <w:rPr>
          <w:noProof/>
          <w:lang w:val="fr-FR"/>
        </w:rPr>
        <w:tab/>
      </w:r>
      <w:r>
        <w:rPr>
          <w:noProof/>
        </w:rPr>
        <w:fldChar w:fldCharType="begin" w:fldLock="1"/>
      </w:r>
      <w:r w:rsidRPr="00404CD6">
        <w:rPr>
          <w:noProof/>
          <w:lang w:val="fr-FR"/>
        </w:rPr>
        <w:instrText xml:space="preserve"> PAGEREF _Toc171586406 \h </w:instrText>
      </w:r>
      <w:r>
        <w:rPr>
          <w:noProof/>
        </w:rPr>
      </w:r>
      <w:r>
        <w:rPr>
          <w:noProof/>
        </w:rPr>
        <w:fldChar w:fldCharType="separate"/>
      </w:r>
      <w:r w:rsidRPr="00404CD6">
        <w:rPr>
          <w:noProof/>
          <w:lang w:val="fr-FR"/>
        </w:rPr>
        <w:t>353</w:t>
      </w:r>
      <w:r>
        <w:rPr>
          <w:noProof/>
        </w:rPr>
        <w:fldChar w:fldCharType="end"/>
      </w:r>
    </w:p>
    <w:p w14:paraId="32BEAF05" w14:textId="69A963BD"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15.2.5</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eastAsia="ko-KR"/>
        </w:rPr>
        <w:t>SDS disposition notification type</w:t>
      </w:r>
      <w:r w:rsidRPr="00404CD6">
        <w:rPr>
          <w:noProof/>
          <w:lang w:val="fr-FR"/>
        </w:rPr>
        <w:tab/>
      </w:r>
      <w:r>
        <w:rPr>
          <w:noProof/>
        </w:rPr>
        <w:fldChar w:fldCharType="begin" w:fldLock="1"/>
      </w:r>
      <w:r w:rsidRPr="00404CD6">
        <w:rPr>
          <w:noProof/>
          <w:lang w:val="fr-FR"/>
        </w:rPr>
        <w:instrText xml:space="preserve"> PAGEREF _Toc171586407 \h </w:instrText>
      </w:r>
      <w:r>
        <w:rPr>
          <w:noProof/>
        </w:rPr>
      </w:r>
      <w:r>
        <w:rPr>
          <w:noProof/>
        </w:rPr>
        <w:fldChar w:fldCharType="separate"/>
      </w:r>
      <w:r w:rsidRPr="00404CD6">
        <w:rPr>
          <w:noProof/>
          <w:lang w:val="fr-FR"/>
        </w:rPr>
        <w:t>353</w:t>
      </w:r>
      <w:r>
        <w:rPr>
          <w:noProof/>
        </w:rPr>
        <w:fldChar w:fldCharType="end"/>
      </w:r>
    </w:p>
    <w:p w14:paraId="584D14E7" w14:textId="720C72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_Toc171586408 \h </w:instrText>
      </w:r>
      <w:r>
        <w:rPr>
          <w:noProof/>
        </w:rPr>
      </w:r>
      <w:r>
        <w:rPr>
          <w:noProof/>
        </w:rPr>
        <w:fldChar w:fldCharType="separate"/>
      </w:r>
      <w:r>
        <w:rPr>
          <w:noProof/>
        </w:rPr>
        <w:t>354</w:t>
      </w:r>
      <w:r>
        <w:rPr>
          <w:noProof/>
        </w:rPr>
        <w:fldChar w:fldCharType="end"/>
      </w:r>
    </w:p>
    <w:p w14:paraId="2027C3B4" w14:textId="0D98DFD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rPr>
        <w:t>Application ID</w:t>
      </w:r>
      <w:r>
        <w:rPr>
          <w:noProof/>
        </w:rPr>
        <w:tab/>
      </w:r>
      <w:r>
        <w:rPr>
          <w:noProof/>
        </w:rPr>
        <w:fldChar w:fldCharType="begin" w:fldLock="1"/>
      </w:r>
      <w:r>
        <w:rPr>
          <w:noProof/>
        </w:rPr>
        <w:instrText xml:space="preserve"> PAGEREF _Toc171586409 \h </w:instrText>
      </w:r>
      <w:r>
        <w:rPr>
          <w:noProof/>
        </w:rPr>
      </w:r>
      <w:r>
        <w:rPr>
          <w:noProof/>
        </w:rPr>
        <w:fldChar w:fldCharType="separate"/>
      </w:r>
      <w:r>
        <w:rPr>
          <w:noProof/>
        </w:rPr>
        <w:t>354</w:t>
      </w:r>
      <w:r>
        <w:rPr>
          <w:noProof/>
        </w:rPr>
        <w:fldChar w:fldCharType="end"/>
      </w:r>
    </w:p>
    <w:p w14:paraId="308B8571" w14:textId="739559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15.2.8</w:t>
      </w:r>
      <w:r>
        <w:rPr>
          <w:rFonts w:asciiTheme="minorHAnsi" w:eastAsiaTheme="minorEastAsia" w:hAnsiTheme="minorHAnsi" w:cstheme="minorBidi"/>
          <w:noProof/>
          <w:kern w:val="2"/>
          <w:sz w:val="22"/>
          <w:szCs w:val="22"/>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_Toc171586410 \h </w:instrText>
      </w:r>
      <w:r>
        <w:rPr>
          <w:noProof/>
        </w:rPr>
      </w:r>
      <w:r>
        <w:rPr>
          <w:noProof/>
        </w:rPr>
        <w:fldChar w:fldCharType="separate"/>
      </w:r>
      <w:r>
        <w:rPr>
          <w:noProof/>
        </w:rPr>
        <w:t>354</w:t>
      </w:r>
      <w:r>
        <w:rPr>
          <w:noProof/>
        </w:rPr>
        <w:fldChar w:fldCharType="end"/>
      </w:r>
    </w:p>
    <w:p w14:paraId="738B0A9A" w14:textId="7C1276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_Toc171586411 \h </w:instrText>
      </w:r>
      <w:r>
        <w:rPr>
          <w:noProof/>
        </w:rPr>
      </w:r>
      <w:r>
        <w:rPr>
          <w:noProof/>
        </w:rPr>
        <w:fldChar w:fldCharType="separate"/>
      </w:r>
      <w:r>
        <w:rPr>
          <w:noProof/>
        </w:rPr>
        <w:t>355</w:t>
      </w:r>
      <w:r>
        <w:rPr>
          <w:noProof/>
        </w:rPr>
        <w:fldChar w:fldCharType="end"/>
      </w:r>
    </w:p>
    <w:p w14:paraId="3822ABE2" w14:textId="40FD3BC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_Toc171586412 \h </w:instrText>
      </w:r>
      <w:r>
        <w:rPr>
          <w:noProof/>
        </w:rPr>
      </w:r>
      <w:r>
        <w:rPr>
          <w:noProof/>
        </w:rPr>
        <w:fldChar w:fldCharType="separate"/>
      </w:r>
      <w:r>
        <w:rPr>
          <w:noProof/>
        </w:rPr>
        <w:t>355</w:t>
      </w:r>
      <w:r>
        <w:rPr>
          <w:noProof/>
        </w:rPr>
        <w:fldChar w:fldCharType="end"/>
      </w:r>
    </w:p>
    <w:p w14:paraId="2528D359" w14:textId="4F64203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_Toc171586413 \h </w:instrText>
      </w:r>
      <w:r>
        <w:rPr>
          <w:noProof/>
        </w:rPr>
      </w:r>
      <w:r>
        <w:rPr>
          <w:noProof/>
        </w:rPr>
        <w:fldChar w:fldCharType="separate"/>
      </w:r>
      <w:r>
        <w:rPr>
          <w:noProof/>
        </w:rPr>
        <w:t>355</w:t>
      </w:r>
      <w:r>
        <w:rPr>
          <w:noProof/>
        </w:rPr>
        <w:fldChar w:fldCharType="end"/>
      </w:r>
    </w:p>
    <w:p w14:paraId="2A40B36F" w14:textId="590F7FD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_Toc171586414 \h </w:instrText>
      </w:r>
      <w:r>
        <w:rPr>
          <w:noProof/>
        </w:rPr>
      </w:r>
      <w:r>
        <w:rPr>
          <w:noProof/>
        </w:rPr>
        <w:fldChar w:fldCharType="separate"/>
      </w:r>
      <w:r>
        <w:rPr>
          <w:noProof/>
        </w:rPr>
        <w:t>356</w:t>
      </w:r>
      <w:r>
        <w:rPr>
          <w:noProof/>
        </w:rPr>
        <w:fldChar w:fldCharType="end"/>
      </w:r>
    </w:p>
    <w:p w14:paraId="0F306259" w14:textId="083A8C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_Toc171586415 \h </w:instrText>
      </w:r>
      <w:r>
        <w:rPr>
          <w:noProof/>
        </w:rPr>
      </w:r>
      <w:r>
        <w:rPr>
          <w:noProof/>
        </w:rPr>
        <w:fldChar w:fldCharType="separate"/>
      </w:r>
      <w:r>
        <w:rPr>
          <w:noProof/>
        </w:rPr>
        <w:t>356</w:t>
      </w:r>
      <w:r>
        <w:rPr>
          <w:noProof/>
        </w:rPr>
        <w:fldChar w:fldCharType="end"/>
      </w:r>
    </w:p>
    <w:p w14:paraId="4E39AC93" w14:textId="43C8D49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rPr>
        <w:t>MCData group ID</w:t>
      </w:r>
      <w:r>
        <w:rPr>
          <w:noProof/>
        </w:rPr>
        <w:tab/>
      </w:r>
      <w:r>
        <w:rPr>
          <w:noProof/>
        </w:rPr>
        <w:fldChar w:fldCharType="begin" w:fldLock="1"/>
      </w:r>
      <w:r>
        <w:rPr>
          <w:noProof/>
        </w:rPr>
        <w:instrText xml:space="preserve"> PAGEREF _Toc171586416 \h </w:instrText>
      </w:r>
      <w:r>
        <w:rPr>
          <w:noProof/>
        </w:rPr>
      </w:r>
      <w:r>
        <w:rPr>
          <w:noProof/>
        </w:rPr>
        <w:fldChar w:fldCharType="separate"/>
      </w:r>
      <w:r>
        <w:rPr>
          <w:noProof/>
        </w:rPr>
        <w:t>357</w:t>
      </w:r>
      <w:r>
        <w:rPr>
          <w:noProof/>
        </w:rPr>
        <w:fldChar w:fldCharType="end"/>
      </w:r>
    </w:p>
    <w:p w14:paraId="159E5EBE" w14:textId="5DBCDF5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15.2.15</w:t>
      </w:r>
      <w:r>
        <w:rPr>
          <w:rFonts w:asciiTheme="minorHAnsi" w:eastAsiaTheme="minorEastAsia" w:hAnsiTheme="minorHAnsi" w:cstheme="minorBidi"/>
          <w:noProof/>
          <w:kern w:val="2"/>
          <w:sz w:val="22"/>
          <w:szCs w:val="22"/>
          <w:lang w:eastAsia="en-GB"/>
          <w14:ligatures w14:val="standardContextual"/>
        </w:rPr>
        <w:tab/>
      </w:r>
      <w:r>
        <w:rPr>
          <w:noProof/>
        </w:rPr>
        <w:t>MCData user ID</w:t>
      </w:r>
      <w:r>
        <w:rPr>
          <w:noProof/>
        </w:rPr>
        <w:tab/>
      </w:r>
      <w:r>
        <w:rPr>
          <w:noProof/>
        </w:rPr>
        <w:fldChar w:fldCharType="begin" w:fldLock="1"/>
      </w:r>
      <w:r>
        <w:rPr>
          <w:noProof/>
        </w:rPr>
        <w:instrText xml:space="preserve"> PAGEREF _Toc171586417 \h </w:instrText>
      </w:r>
      <w:r>
        <w:rPr>
          <w:noProof/>
        </w:rPr>
      </w:r>
      <w:r>
        <w:rPr>
          <w:noProof/>
        </w:rPr>
        <w:fldChar w:fldCharType="separate"/>
      </w:r>
      <w:r>
        <w:rPr>
          <w:noProof/>
        </w:rPr>
        <w:t>358</w:t>
      </w:r>
      <w:r>
        <w:rPr>
          <w:noProof/>
        </w:rPr>
        <w:fldChar w:fldCharType="end"/>
      </w:r>
    </w:p>
    <w:p w14:paraId="77A5629B" w14:textId="7D5ECA2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15.2.16</w:t>
      </w:r>
      <w:r>
        <w:rPr>
          <w:rFonts w:asciiTheme="minorHAnsi" w:eastAsiaTheme="minorEastAsia" w:hAnsiTheme="minorHAnsi" w:cstheme="minorBidi"/>
          <w:noProof/>
          <w:kern w:val="2"/>
          <w:sz w:val="22"/>
          <w:szCs w:val="22"/>
          <w:lang w:eastAsia="en-GB"/>
          <w14:ligatures w14:val="standardContextual"/>
        </w:rPr>
        <w:tab/>
      </w:r>
      <w:r>
        <w:rPr>
          <w:noProof/>
        </w:rPr>
        <w:t>Mandatory download</w:t>
      </w:r>
      <w:r>
        <w:rPr>
          <w:noProof/>
        </w:rPr>
        <w:tab/>
      </w:r>
      <w:r>
        <w:rPr>
          <w:noProof/>
        </w:rPr>
        <w:fldChar w:fldCharType="begin" w:fldLock="1"/>
      </w:r>
      <w:r>
        <w:rPr>
          <w:noProof/>
        </w:rPr>
        <w:instrText xml:space="preserve"> PAGEREF _Toc171586418 \h </w:instrText>
      </w:r>
      <w:r>
        <w:rPr>
          <w:noProof/>
        </w:rPr>
      </w:r>
      <w:r>
        <w:rPr>
          <w:noProof/>
        </w:rPr>
        <w:fldChar w:fldCharType="separate"/>
      </w:r>
      <w:r>
        <w:rPr>
          <w:noProof/>
        </w:rPr>
        <w:t>358</w:t>
      </w:r>
      <w:r>
        <w:rPr>
          <w:noProof/>
        </w:rPr>
        <w:fldChar w:fldCharType="end"/>
      </w:r>
    </w:p>
    <w:p w14:paraId="1EC4CE5E" w14:textId="304C6A4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15.2.17</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_Toc171586419 \h </w:instrText>
      </w:r>
      <w:r>
        <w:rPr>
          <w:noProof/>
        </w:rPr>
      </w:r>
      <w:r>
        <w:rPr>
          <w:noProof/>
        </w:rPr>
        <w:fldChar w:fldCharType="separate"/>
      </w:r>
      <w:r>
        <w:rPr>
          <w:noProof/>
        </w:rPr>
        <w:t>358</w:t>
      </w:r>
      <w:r>
        <w:rPr>
          <w:noProof/>
        </w:rPr>
        <w:fldChar w:fldCharType="end"/>
      </w:r>
    </w:p>
    <w:p w14:paraId="7F2DC1F0" w14:textId="5765151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15.2.18</w:t>
      </w:r>
      <w:r>
        <w:rPr>
          <w:rFonts w:asciiTheme="minorHAnsi" w:eastAsiaTheme="minorEastAsia" w:hAnsiTheme="minorHAnsi" w:cstheme="minorBidi"/>
          <w:noProof/>
          <w:kern w:val="2"/>
          <w:sz w:val="22"/>
          <w:szCs w:val="22"/>
          <w:lang w:eastAsia="en-GB"/>
          <w14:ligatures w14:val="standardContextual"/>
        </w:rPr>
        <w:tab/>
      </w:r>
      <w:r>
        <w:rPr>
          <w:noProof/>
        </w:rPr>
        <w:t>Notification type</w:t>
      </w:r>
      <w:r>
        <w:rPr>
          <w:noProof/>
        </w:rPr>
        <w:tab/>
      </w:r>
      <w:r>
        <w:rPr>
          <w:noProof/>
        </w:rPr>
        <w:fldChar w:fldCharType="begin" w:fldLock="1"/>
      </w:r>
      <w:r>
        <w:rPr>
          <w:noProof/>
        </w:rPr>
        <w:instrText xml:space="preserve"> PAGEREF _Toc171586420 \h </w:instrText>
      </w:r>
      <w:r>
        <w:rPr>
          <w:noProof/>
        </w:rPr>
      </w:r>
      <w:r>
        <w:rPr>
          <w:noProof/>
        </w:rPr>
        <w:fldChar w:fldCharType="separate"/>
      </w:r>
      <w:r>
        <w:rPr>
          <w:noProof/>
        </w:rPr>
        <w:t>359</w:t>
      </w:r>
      <w:r>
        <w:rPr>
          <w:noProof/>
        </w:rPr>
        <w:fldChar w:fldCharType="end"/>
      </w:r>
    </w:p>
    <w:p w14:paraId="19761391" w14:textId="41E6652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15.2.19</w:t>
      </w:r>
      <w:r>
        <w:rPr>
          <w:rFonts w:asciiTheme="minorHAnsi" w:eastAsiaTheme="minorEastAsia" w:hAnsiTheme="minorHAnsi" w:cstheme="minorBidi"/>
          <w:noProof/>
          <w:kern w:val="2"/>
          <w:sz w:val="22"/>
          <w:szCs w:val="22"/>
          <w:lang w:eastAsia="en-GB"/>
          <w14:ligatures w14:val="standardContextual"/>
        </w:rPr>
        <w:tab/>
      </w:r>
      <w:r w:rsidRPr="004F50CC">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_Toc171586421 \h </w:instrText>
      </w:r>
      <w:r>
        <w:rPr>
          <w:noProof/>
        </w:rPr>
      </w:r>
      <w:r>
        <w:rPr>
          <w:noProof/>
        </w:rPr>
        <w:fldChar w:fldCharType="separate"/>
      </w:r>
      <w:r>
        <w:rPr>
          <w:noProof/>
        </w:rPr>
        <w:t>359</w:t>
      </w:r>
      <w:r>
        <w:rPr>
          <w:noProof/>
        </w:rPr>
        <w:fldChar w:fldCharType="end"/>
      </w:r>
    </w:p>
    <w:p w14:paraId="61D9736C" w14:textId="336C18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_Toc171586422 \h </w:instrText>
      </w:r>
      <w:r>
        <w:rPr>
          <w:noProof/>
        </w:rPr>
      </w:r>
      <w:r>
        <w:rPr>
          <w:noProof/>
        </w:rPr>
        <w:fldChar w:fldCharType="separate"/>
      </w:r>
      <w:r>
        <w:rPr>
          <w:noProof/>
        </w:rPr>
        <w:t>360</w:t>
      </w:r>
      <w:r>
        <w:rPr>
          <w:noProof/>
        </w:rPr>
        <w:fldChar w:fldCharType="end"/>
      </w:r>
    </w:p>
    <w:p w14:paraId="6E2DD697" w14:textId="013265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Extension response type</w:t>
      </w:r>
      <w:r>
        <w:rPr>
          <w:noProof/>
        </w:rPr>
        <w:tab/>
      </w:r>
      <w:r>
        <w:rPr>
          <w:noProof/>
        </w:rPr>
        <w:fldChar w:fldCharType="begin" w:fldLock="1"/>
      </w:r>
      <w:r>
        <w:rPr>
          <w:noProof/>
        </w:rPr>
        <w:instrText xml:space="preserve"> PAGEREF _Toc171586423 \h </w:instrText>
      </w:r>
      <w:r>
        <w:rPr>
          <w:noProof/>
        </w:rPr>
      </w:r>
      <w:r>
        <w:rPr>
          <w:noProof/>
        </w:rPr>
        <w:fldChar w:fldCharType="separate"/>
      </w:r>
      <w:r>
        <w:rPr>
          <w:noProof/>
        </w:rPr>
        <w:t>360</w:t>
      </w:r>
      <w:r>
        <w:rPr>
          <w:noProof/>
        </w:rPr>
        <w:fldChar w:fldCharType="end"/>
      </w:r>
    </w:p>
    <w:p w14:paraId="6F8E4F52" w14:textId="37C99E2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15.2.22</w:t>
      </w:r>
      <w:r>
        <w:rPr>
          <w:rFonts w:asciiTheme="minorHAnsi" w:eastAsiaTheme="minorEastAsia" w:hAnsiTheme="minorHAnsi" w:cstheme="minorBidi"/>
          <w:noProof/>
          <w:kern w:val="2"/>
          <w:sz w:val="22"/>
          <w:szCs w:val="22"/>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_Toc171586424 \h </w:instrText>
      </w:r>
      <w:r>
        <w:rPr>
          <w:noProof/>
        </w:rPr>
      </w:r>
      <w:r>
        <w:rPr>
          <w:noProof/>
        </w:rPr>
        <w:fldChar w:fldCharType="separate"/>
      </w:r>
      <w:r>
        <w:rPr>
          <w:noProof/>
        </w:rPr>
        <w:t>361</w:t>
      </w:r>
      <w:r>
        <w:rPr>
          <w:noProof/>
        </w:rPr>
        <w:fldChar w:fldCharType="end"/>
      </w:r>
    </w:p>
    <w:p w14:paraId="4185EF5B" w14:textId="11582EF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15.2.23</w:t>
      </w:r>
      <w:r>
        <w:rPr>
          <w:rFonts w:asciiTheme="minorHAnsi" w:eastAsiaTheme="minorEastAsia" w:hAnsiTheme="minorHAnsi" w:cstheme="minorBidi"/>
          <w:noProof/>
          <w:kern w:val="2"/>
          <w:sz w:val="22"/>
          <w:szCs w:val="22"/>
          <w:lang w:eastAsia="en-GB"/>
          <w14:ligatures w14:val="standardContextual"/>
        </w:rPr>
        <w:tab/>
      </w:r>
      <w:r>
        <w:rPr>
          <w:noProof/>
        </w:rPr>
        <w:t>Release Response Type</w:t>
      </w:r>
      <w:r>
        <w:rPr>
          <w:noProof/>
        </w:rPr>
        <w:tab/>
      </w:r>
      <w:r>
        <w:rPr>
          <w:noProof/>
        </w:rPr>
        <w:fldChar w:fldCharType="begin" w:fldLock="1"/>
      </w:r>
      <w:r>
        <w:rPr>
          <w:noProof/>
        </w:rPr>
        <w:instrText xml:space="preserve"> PAGEREF _Toc171586425 \h </w:instrText>
      </w:r>
      <w:r>
        <w:rPr>
          <w:noProof/>
        </w:rPr>
      </w:r>
      <w:r>
        <w:rPr>
          <w:noProof/>
        </w:rPr>
        <w:fldChar w:fldCharType="separate"/>
      </w:r>
      <w:r>
        <w:rPr>
          <w:noProof/>
        </w:rPr>
        <w:t>361</w:t>
      </w:r>
      <w:r>
        <w:rPr>
          <w:noProof/>
        </w:rPr>
        <w:fldChar w:fldCharType="end"/>
      </w:r>
    </w:p>
    <w:p w14:paraId="4A3C458F" w14:textId="10E7D8D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15.2.24</w:t>
      </w:r>
      <w:r>
        <w:rPr>
          <w:rFonts w:asciiTheme="minorHAnsi" w:eastAsiaTheme="minorEastAsia" w:hAnsiTheme="minorHAnsi" w:cstheme="minorBidi"/>
          <w:noProof/>
          <w:kern w:val="2"/>
          <w:sz w:val="22"/>
          <w:szCs w:val="22"/>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_Toc171586426 \h </w:instrText>
      </w:r>
      <w:r>
        <w:rPr>
          <w:noProof/>
        </w:rPr>
      </w:r>
      <w:r>
        <w:rPr>
          <w:noProof/>
        </w:rPr>
        <w:fldChar w:fldCharType="separate"/>
      </w:r>
      <w:r>
        <w:rPr>
          <w:noProof/>
        </w:rPr>
        <w:t>362</w:t>
      </w:r>
      <w:r>
        <w:rPr>
          <w:noProof/>
        </w:rPr>
        <w:fldChar w:fldCharType="end"/>
      </w:r>
    </w:p>
    <w:p w14:paraId="05454E14" w14:textId="5033757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_Toc171586427 \h </w:instrText>
      </w:r>
      <w:r>
        <w:rPr>
          <w:noProof/>
        </w:rPr>
      </w:r>
      <w:r>
        <w:rPr>
          <w:noProof/>
        </w:rPr>
        <w:fldChar w:fldCharType="separate"/>
      </w:r>
      <w:r>
        <w:rPr>
          <w:noProof/>
        </w:rPr>
        <w:t>363</w:t>
      </w:r>
      <w:r>
        <w:rPr>
          <w:noProof/>
        </w:rPr>
        <w:fldChar w:fldCharType="end"/>
      </w:r>
    </w:p>
    <w:p w14:paraId="4ED1018C" w14:textId="72279E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15.2.26</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_Toc171586428 \h </w:instrText>
      </w:r>
      <w:r>
        <w:rPr>
          <w:noProof/>
        </w:rPr>
      </w:r>
      <w:r>
        <w:rPr>
          <w:noProof/>
        </w:rPr>
        <w:fldChar w:fldCharType="separate"/>
      </w:r>
      <w:r>
        <w:rPr>
          <w:noProof/>
        </w:rPr>
        <w:t>363</w:t>
      </w:r>
      <w:r>
        <w:rPr>
          <w:noProof/>
        </w:rPr>
        <w:fldChar w:fldCharType="end"/>
      </w:r>
    </w:p>
    <w:p w14:paraId="43353F1C" w14:textId="02750DC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15.2.27</w:t>
      </w:r>
      <w:r>
        <w:rPr>
          <w:rFonts w:asciiTheme="minorHAnsi" w:eastAsiaTheme="minorEastAsia" w:hAnsiTheme="minorHAnsi" w:cstheme="minorBidi"/>
          <w:noProof/>
          <w:kern w:val="2"/>
          <w:sz w:val="22"/>
          <w:szCs w:val="22"/>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_Toc171586429 \h </w:instrText>
      </w:r>
      <w:r>
        <w:rPr>
          <w:noProof/>
        </w:rPr>
      </w:r>
      <w:r>
        <w:rPr>
          <w:noProof/>
        </w:rPr>
        <w:fldChar w:fldCharType="separate"/>
      </w:r>
      <w:r>
        <w:rPr>
          <w:noProof/>
        </w:rPr>
        <w:t>363</w:t>
      </w:r>
      <w:r>
        <w:rPr>
          <w:noProof/>
        </w:rPr>
        <w:fldChar w:fldCharType="end"/>
      </w:r>
    </w:p>
    <w:p w14:paraId="6CC2FA8C" w14:textId="06F4D1A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15.2.</w:t>
      </w:r>
      <w:r w:rsidRPr="004F50CC">
        <w:rPr>
          <w:noProof/>
          <w:lang w:val="hr-HR"/>
        </w:rPr>
        <w:t>28</w:t>
      </w:r>
      <w:r>
        <w:rPr>
          <w:rFonts w:asciiTheme="minorHAnsi" w:eastAsiaTheme="minorEastAsia" w:hAnsiTheme="minorHAnsi" w:cstheme="minorBidi"/>
          <w:noProof/>
          <w:kern w:val="2"/>
          <w:sz w:val="22"/>
          <w:szCs w:val="22"/>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_Toc171586430 \h </w:instrText>
      </w:r>
      <w:r>
        <w:rPr>
          <w:noProof/>
        </w:rPr>
      </w:r>
      <w:r>
        <w:rPr>
          <w:noProof/>
        </w:rPr>
        <w:fldChar w:fldCharType="separate"/>
      </w:r>
      <w:r>
        <w:rPr>
          <w:noProof/>
        </w:rPr>
        <w:t>364</w:t>
      </w:r>
      <w:r>
        <w:rPr>
          <w:noProof/>
        </w:rPr>
        <w:fldChar w:fldCharType="end"/>
      </w:r>
    </w:p>
    <w:p w14:paraId="0F12C3D9" w14:textId="03CBF49D"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_Toc171586431 \h </w:instrText>
      </w:r>
      <w:r>
        <w:rPr>
          <w:noProof/>
        </w:rPr>
      </w:r>
      <w:r>
        <w:rPr>
          <w:noProof/>
        </w:rPr>
        <w:fldChar w:fldCharType="separate"/>
      </w:r>
      <w:r>
        <w:rPr>
          <w:noProof/>
        </w:rPr>
        <w:t>365</w:t>
      </w:r>
      <w:r>
        <w:rPr>
          <w:noProof/>
        </w:rPr>
        <w:fldChar w:fldCharType="end"/>
      </w:r>
    </w:p>
    <w:p w14:paraId="5DF02064" w14:textId="442607D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_Toc171586432 \h </w:instrText>
      </w:r>
      <w:r>
        <w:rPr>
          <w:noProof/>
        </w:rPr>
      </w:r>
      <w:r>
        <w:rPr>
          <w:noProof/>
        </w:rPr>
        <w:fldChar w:fldCharType="separate"/>
      </w:r>
      <w:r>
        <w:rPr>
          <w:noProof/>
        </w:rPr>
        <w:t>365</w:t>
      </w:r>
      <w:r>
        <w:rPr>
          <w:noProof/>
        </w:rPr>
        <w:fldChar w:fldCharType="end"/>
      </w:r>
    </w:p>
    <w:p w14:paraId="60177DE2" w14:textId="4B3D9F6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_Toc171586433 \h </w:instrText>
      </w:r>
      <w:r>
        <w:rPr>
          <w:noProof/>
        </w:rPr>
      </w:r>
      <w:r>
        <w:rPr>
          <w:noProof/>
        </w:rPr>
        <w:fldChar w:fldCharType="separate"/>
      </w:r>
      <w:r>
        <w:rPr>
          <w:noProof/>
        </w:rPr>
        <w:t>365</w:t>
      </w:r>
      <w:r>
        <w:rPr>
          <w:noProof/>
        </w:rPr>
        <w:fldChar w:fldCharType="end"/>
      </w:r>
    </w:p>
    <w:p w14:paraId="004533FA" w14:textId="7280C68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Client procedures</w:t>
      </w:r>
      <w:r>
        <w:rPr>
          <w:noProof/>
        </w:rPr>
        <w:tab/>
      </w:r>
      <w:r>
        <w:rPr>
          <w:noProof/>
        </w:rPr>
        <w:fldChar w:fldCharType="begin" w:fldLock="1"/>
      </w:r>
      <w:r>
        <w:rPr>
          <w:noProof/>
        </w:rPr>
        <w:instrText xml:space="preserve"> PAGEREF _Toc171586434 \h </w:instrText>
      </w:r>
      <w:r>
        <w:rPr>
          <w:noProof/>
        </w:rPr>
      </w:r>
      <w:r>
        <w:rPr>
          <w:noProof/>
        </w:rPr>
        <w:fldChar w:fldCharType="separate"/>
      </w:r>
      <w:r>
        <w:rPr>
          <w:noProof/>
        </w:rPr>
        <w:t>365</w:t>
      </w:r>
      <w:r>
        <w:rPr>
          <w:noProof/>
        </w:rPr>
        <w:fldChar w:fldCharType="end"/>
      </w:r>
    </w:p>
    <w:p w14:paraId="79E7AE5F" w14:textId="0C1484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origination</w:t>
      </w:r>
      <w:r>
        <w:rPr>
          <w:noProof/>
        </w:rPr>
        <w:tab/>
      </w:r>
      <w:r>
        <w:rPr>
          <w:noProof/>
        </w:rPr>
        <w:fldChar w:fldCharType="begin" w:fldLock="1"/>
      </w:r>
      <w:r>
        <w:rPr>
          <w:noProof/>
        </w:rPr>
        <w:instrText xml:space="preserve"> PAGEREF _Toc171586435 \h </w:instrText>
      </w:r>
      <w:r>
        <w:rPr>
          <w:noProof/>
        </w:rPr>
      </w:r>
      <w:r>
        <w:rPr>
          <w:noProof/>
        </w:rPr>
        <w:fldChar w:fldCharType="separate"/>
      </w:r>
      <w:r>
        <w:rPr>
          <w:noProof/>
        </w:rPr>
        <w:t>365</w:t>
      </w:r>
      <w:r>
        <w:rPr>
          <w:noProof/>
        </w:rPr>
        <w:fldChar w:fldCharType="end"/>
      </w:r>
    </w:p>
    <w:p w14:paraId="48196754" w14:textId="0C1E92C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cancellation</w:t>
      </w:r>
      <w:r>
        <w:rPr>
          <w:noProof/>
        </w:rPr>
        <w:tab/>
      </w:r>
      <w:r>
        <w:rPr>
          <w:noProof/>
        </w:rPr>
        <w:fldChar w:fldCharType="begin" w:fldLock="1"/>
      </w:r>
      <w:r>
        <w:rPr>
          <w:noProof/>
        </w:rPr>
        <w:instrText xml:space="preserve"> PAGEREF _Toc171586436 \h </w:instrText>
      </w:r>
      <w:r>
        <w:rPr>
          <w:noProof/>
        </w:rPr>
      </w:r>
      <w:r>
        <w:rPr>
          <w:noProof/>
        </w:rPr>
        <w:fldChar w:fldCharType="separate"/>
      </w:r>
      <w:r>
        <w:rPr>
          <w:noProof/>
        </w:rPr>
        <w:t>367</w:t>
      </w:r>
      <w:r>
        <w:rPr>
          <w:noProof/>
        </w:rPr>
        <w:fldChar w:fldCharType="end"/>
      </w:r>
    </w:p>
    <w:p w14:paraId="119DCA46" w14:textId="0F361E8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6</w:t>
      </w:r>
      <w:r w:rsidRPr="004F50CC">
        <w:rPr>
          <w:rFonts w:eastAsia="Malgun Gothic"/>
          <w:noProof/>
        </w:rPr>
        <w:t>.2.1.3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_Toc171586437 \h </w:instrText>
      </w:r>
      <w:r>
        <w:rPr>
          <w:noProof/>
        </w:rPr>
      </w:r>
      <w:r>
        <w:rPr>
          <w:noProof/>
        </w:rPr>
        <w:fldChar w:fldCharType="separate"/>
      </w:r>
      <w:r>
        <w:rPr>
          <w:noProof/>
        </w:rPr>
        <w:t>368</w:t>
      </w:r>
      <w:r>
        <w:rPr>
          <w:noProof/>
        </w:rPr>
        <w:fldChar w:fldCharType="end"/>
      </w:r>
    </w:p>
    <w:p w14:paraId="6D65A137" w14:textId="02C9A33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w:t>
      </w:r>
      <w:r w:rsidRPr="004F50CC">
        <w:rPr>
          <w:rFonts w:eastAsia="Malgun Gothic"/>
          <w:noProof/>
          <w:lang w:val="en-US"/>
        </w:rPr>
        <w:t>6</w:t>
      </w:r>
      <w:r w:rsidRPr="004F50CC">
        <w:rPr>
          <w:rFonts w:eastAsia="Malgun Gothic"/>
          <w:noProof/>
        </w:rPr>
        <w:t>.2.1.4</w:t>
      </w:r>
      <w:r>
        <w:rPr>
          <w:rFonts w:asciiTheme="minorHAnsi" w:eastAsiaTheme="minorEastAsia" w:hAnsiTheme="minorHAnsi" w:cstheme="minorBidi"/>
          <w:noProof/>
          <w:kern w:val="2"/>
          <w:sz w:val="22"/>
          <w:szCs w:val="22"/>
          <w:lang w:eastAsia="en-GB"/>
          <w14:ligatures w14:val="standardContextual"/>
        </w:rPr>
        <w:tab/>
      </w:r>
      <w:r w:rsidRPr="004F50CC">
        <w:rPr>
          <w:rFonts w:eastAsia="Calibri"/>
          <w:noProof/>
        </w:rPr>
        <w:t>MCData</w:t>
      </w:r>
      <w:r w:rsidRPr="004F50CC">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_Toc171586438 \h </w:instrText>
      </w:r>
      <w:r>
        <w:rPr>
          <w:noProof/>
        </w:rPr>
      </w:r>
      <w:r>
        <w:rPr>
          <w:noProof/>
        </w:rPr>
        <w:fldChar w:fldCharType="separate"/>
      </w:r>
      <w:r>
        <w:rPr>
          <w:noProof/>
        </w:rPr>
        <w:t>370</w:t>
      </w:r>
      <w:r>
        <w:rPr>
          <w:noProof/>
        </w:rPr>
        <w:fldChar w:fldCharType="end"/>
      </w:r>
    </w:p>
    <w:p w14:paraId="6EE6A740" w14:textId="3A70D02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16.2.1.5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MCData client receives notification of entry into or exit from </w:t>
      </w:r>
      <w:r>
        <w:rPr>
          <w:noProof/>
          <w:lang w:eastAsia="ko-KR"/>
        </w:rPr>
        <w:t xml:space="preserve">an emergency </w:t>
      </w:r>
      <w:r w:rsidRPr="004F50CC">
        <w:rPr>
          <w:noProof/>
          <w:lang w:val="en-US" w:eastAsia="ko-KR"/>
        </w:rPr>
        <w:t>alert area</w:t>
      </w:r>
      <w:r>
        <w:rPr>
          <w:noProof/>
        </w:rPr>
        <w:tab/>
      </w:r>
      <w:r>
        <w:rPr>
          <w:noProof/>
        </w:rPr>
        <w:fldChar w:fldCharType="begin" w:fldLock="1"/>
      </w:r>
      <w:r>
        <w:rPr>
          <w:noProof/>
        </w:rPr>
        <w:instrText xml:space="preserve"> PAGEREF _Toc171586439 \h </w:instrText>
      </w:r>
      <w:r>
        <w:rPr>
          <w:noProof/>
        </w:rPr>
      </w:r>
      <w:r>
        <w:rPr>
          <w:noProof/>
        </w:rPr>
        <w:fldChar w:fldCharType="separate"/>
      </w:r>
      <w:r>
        <w:rPr>
          <w:noProof/>
        </w:rPr>
        <w:t>371</w:t>
      </w:r>
      <w:r>
        <w:rPr>
          <w:noProof/>
        </w:rPr>
        <w:fldChar w:fldCharType="end"/>
      </w:r>
    </w:p>
    <w:p w14:paraId="21AB2E39" w14:textId="0CB67BA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w:t>
      </w:r>
      <w:r w:rsidRPr="004F50CC">
        <w:rPr>
          <w:noProof/>
          <w:lang w:val="en-US"/>
        </w:rPr>
        <w:t>Data</w:t>
      </w:r>
      <w:r>
        <w:rPr>
          <w:noProof/>
        </w:rPr>
        <w:t xml:space="preserve"> function procedures</w:t>
      </w:r>
      <w:r>
        <w:rPr>
          <w:noProof/>
        </w:rPr>
        <w:tab/>
      </w:r>
      <w:r>
        <w:rPr>
          <w:noProof/>
        </w:rPr>
        <w:fldChar w:fldCharType="begin" w:fldLock="1"/>
      </w:r>
      <w:r>
        <w:rPr>
          <w:noProof/>
        </w:rPr>
        <w:instrText xml:space="preserve"> PAGEREF _Toc171586440 \h </w:instrText>
      </w:r>
      <w:r>
        <w:rPr>
          <w:noProof/>
        </w:rPr>
      </w:r>
      <w:r>
        <w:rPr>
          <w:noProof/>
        </w:rPr>
        <w:fldChar w:fldCharType="separate"/>
      </w:r>
      <w:r>
        <w:rPr>
          <w:noProof/>
        </w:rPr>
        <w:t>371</w:t>
      </w:r>
      <w:r>
        <w:rPr>
          <w:noProof/>
        </w:rPr>
        <w:fldChar w:fldCharType="end"/>
      </w:r>
    </w:p>
    <w:p w14:paraId="3F1910CE" w14:textId="3036F4A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w:t>
      </w:r>
      <w:r w:rsidRPr="004F50CC">
        <w:rPr>
          <w:noProof/>
          <w:lang w:val="en-US"/>
        </w:rPr>
        <w:t>Data</w:t>
      </w:r>
      <w:r>
        <w:rPr>
          <w:noProof/>
        </w:rPr>
        <w:t xml:space="preserve"> client</w:t>
      </w:r>
      <w:r>
        <w:rPr>
          <w:noProof/>
        </w:rPr>
        <w:tab/>
      </w:r>
      <w:r>
        <w:rPr>
          <w:noProof/>
        </w:rPr>
        <w:fldChar w:fldCharType="begin" w:fldLock="1"/>
      </w:r>
      <w:r>
        <w:rPr>
          <w:noProof/>
        </w:rPr>
        <w:instrText xml:space="preserve"> PAGEREF _Toc171586441 \h </w:instrText>
      </w:r>
      <w:r>
        <w:rPr>
          <w:noProof/>
        </w:rPr>
      </w:r>
      <w:r>
        <w:rPr>
          <w:noProof/>
        </w:rPr>
        <w:fldChar w:fldCharType="separate"/>
      </w:r>
      <w:r>
        <w:rPr>
          <w:noProof/>
        </w:rPr>
        <w:t>371</w:t>
      </w:r>
      <w:r>
        <w:rPr>
          <w:noProof/>
        </w:rPr>
        <w:fldChar w:fldCharType="end"/>
      </w:r>
    </w:p>
    <w:p w14:paraId="3FA68F58" w14:textId="6CD90F4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16.2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w:t>
      </w:r>
      <w:r w:rsidRPr="004F50CC">
        <w:rPr>
          <w:noProof/>
          <w:lang w:val="en-US"/>
        </w:rPr>
        <w:t>Data</w:t>
      </w:r>
      <w:r>
        <w:rPr>
          <w:noProof/>
        </w:rPr>
        <w:t xml:space="preserve"> client</w:t>
      </w:r>
      <w:r>
        <w:rPr>
          <w:noProof/>
        </w:rPr>
        <w:tab/>
      </w:r>
      <w:r>
        <w:rPr>
          <w:noProof/>
        </w:rPr>
        <w:fldChar w:fldCharType="begin" w:fldLock="1"/>
      </w:r>
      <w:r>
        <w:rPr>
          <w:noProof/>
        </w:rPr>
        <w:instrText xml:space="preserve"> PAGEREF _Toc171586442 \h </w:instrText>
      </w:r>
      <w:r>
        <w:rPr>
          <w:noProof/>
        </w:rPr>
      </w:r>
      <w:r>
        <w:rPr>
          <w:noProof/>
        </w:rPr>
        <w:fldChar w:fldCharType="separate"/>
      </w:r>
      <w:r>
        <w:rPr>
          <w:noProof/>
        </w:rPr>
        <w:t>373</w:t>
      </w:r>
      <w:r>
        <w:rPr>
          <w:noProof/>
        </w:rPr>
        <w:fldChar w:fldCharType="end"/>
      </w:r>
    </w:p>
    <w:p w14:paraId="73D5FB02" w14:textId="50BCC7F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_Toc171586443 \h </w:instrText>
      </w:r>
      <w:r>
        <w:rPr>
          <w:noProof/>
        </w:rPr>
      </w:r>
      <w:r>
        <w:rPr>
          <w:noProof/>
        </w:rPr>
        <w:fldChar w:fldCharType="separate"/>
      </w:r>
      <w:r>
        <w:rPr>
          <w:noProof/>
        </w:rPr>
        <w:t>374</w:t>
      </w:r>
      <w:r>
        <w:rPr>
          <w:noProof/>
        </w:rPr>
        <w:fldChar w:fldCharType="end"/>
      </w:r>
    </w:p>
    <w:p w14:paraId="730B65F9" w14:textId="18C4BF2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Controlling MC</w:t>
      </w:r>
      <w:r w:rsidRPr="004F50CC">
        <w:rPr>
          <w:noProof/>
          <w:lang w:val="en-US"/>
        </w:rPr>
        <w:t>Data</w:t>
      </w:r>
      <w:r>
        <w:rPr>
          <w:noProof/>
        </w:rPr>
        <w:t xml:space="preserve"> function procedures</w:t>
      </w:r>
      <w:r>
        <w:rPr>
          <w:noProof/>
        </w:rPr>
        <w:tab/>
      </w:r>
      <w:r>
        <w:rPr>
          <w:noProof/>
        </w:rPr>
        <w:fldChar w:fldCharType="begin" w:fldLock="1"/>
      </w:r>
      <w:r>
        <w:rPr>
          <w:noProof/>
        </w:rPr>
        <w:instrText xml:space="preserve"> PAGEREF _Toc171586444 \h </w:instrText>
      </w:r>
      <w:r>
        <w:rPr>
          <w:noProof/>
        </w:rPr>
      </w:r>
      <w:r>
        <w:rPr>
          <w:noProof/>
        </w:rPr>
        <w:fldChar w:fldCharType="separate"/>
      </w:r>
      <w:r>
        <w:rPr>
          <w:noProof/>
        </w:rPr>
        <w:t>374</w:t>
      </w:r>
      <w:r>
        <w:rPr>
          <w:noProof/>
        </w:rPr>
        <w:fldChar w:fldCharType="end"/>
      </w:r>
    </w:p>
    <w:p w14:paraId="1753F12E" w14:textId="33B104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_Toc171586445 \h </w:instrText>
      </w:r>
      <w:r>
        <w:rPr>
          <w:noProof/>
        </w:rPr>
      </w:r>
      <w:r>
        <w:rPr>
          <w:noProof/>
        </w:rPr>
        <w:fldChar w:fldCharType="separate"/>
      </w:r>
      <w:r>
        <w:rPr>
          <w:noProof/>
        </w:rPr>
        <w:t>374</w:t>
      </w:r>
      <w:r>
        <w:rPr>
          <w:noProof/>
        </w:rPr>
        <w:fldChar w:fldCharType="end"/>
      </w:r>
    </w:p>
    <w:p w14:paraId="0A581E99" w14:textId="08EA350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6.2</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_Toc171586446 \h </w:instrText>
      </w:r>
      <w:r>
        <w:rPr>
          <w:noProof/>
        </w:rPr>
      </w:r>
      <w:r>
        <w:rPr>
          <w:noProof/>
        </w:rPr>
        <w:fldChar w:fldCharType="separate"/>
      </w:r>
      <w:r>
        <w:rPr>
          <w:noProof/>
        </w:rPr>
        <w:t>376</w:t>
      </w:r>
      <w:r>
        <w:rPr>
          <w:noProof/>
        </w:rPr>
        <w:fldChar w:fldCharType="end"/>
      </w:r>
    </w:p>
    <w:p w14:paraId="719A7F7D" w14:textId="14EF798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4F50CC">
        <w:rPr>
          <w:noProof/>
          <w:lang w:val="en-US"/>
        </w:rPr>
        <w:t>6</w:t>
      </w:r>
      <w:r>
        <w:rPr>
          <w:noProof/>
        </w:rPr>
        <w:t>.</w:t>
      </w:r>
      <w:r w:rsidRPr="004F50CC">
        <w:rPr>
          <w:noProof/>
          <w:lang w:val="en-US"/>
        </w:rPr>
        <w:t>2</w:t>
      </w:r>
      <w:r>
        <w:rPr>
          <w:noProof/>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_Toc171586447 \h </w:instrText>
      </w:r>
      <w:r>
        <w:rPr>
          <w:noProof/>
        </w:rPr>
      </w:r>
      <w:r>
        <w:rPr>
          <w:noProof/>
        </w:rPr>
        <w:fldChar w:fldCharType="separate"/>
      </w:r>
      <w:r>
        <w:rPr>
          <w:noProof/>
        </w:rPr>
        <w:t>379</w:t>
      </w:r>
      <w:r>
        <w:rPr>
          <w:noProof/>
        </w:rPr>
        <w:fldChar w:fldCharType="end"/>
      </w:r>
    </w:p>
    <w:p w14:paraId="4F19C92F" w14:textId="4FDB062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_Toc171586448 \h </w:instrText>
      </w:r>
      <w:r>
        <w:rPr>
          <w:noProof/>
        </w:rPr>
      </w:r>
      <w:r>
        <w:rPr>
          <w:noProof/>
        </w:rPr>
        <w:fldChar w:fldCharType="separate"/>
      </w:r>
      <w:r>
        <w:rPr>
          <w:noProof/>
        </w:rPr>
        <w:t>379</w:t>
      </w:r>
      <w:r>
        <w:rPr>
          <w:noProof/>
        </w:rPr>
        <w:fldChar w:fldCharType="end"/>
      </w:r>
    </w:p>
    <w:p w14:paraId="2B47E3C5" w14:textId="06505D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_Toc171586449 \h </w:instrText>
      </w:r>
      <w:r>
        <w:rPr>
          <w:noProof/>
        </w:rPr>
      </w:r>
      <w:r>
        <w:rPr>
          <w:noProof/>
        </w:rPr>
        <w:fldChar w:fldCharType="separate"/>
      </w:r>
      <w:r>
        <w:rPr>
          <w:noProof/>
        </w:rPr>
        <w:t>379</w:t>
      </w:r>
      <w:r>
        <w:rPr>
          <w:noProof/>
        </w:rPr>
        <w:fldChar w:fldCharType="end"/>
      </w:r>
    </w:p>
    <w:p w14:paraId="7FF9D248" w14:textId="67C05E1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Basic state machine</w:t>
      </w:r>
      <w:r>
        <w:rPr>
          <w:noProof/>
        </w:rPr>
        <w:tab/>
      </w:r>
      <w:r>
        <w:rPr>
          <w:noProof/>
        </w:rPr>
        <w:fldChar w:fldCharType="begin" w:fldLock="1"/>
      </w:r>
      <w:r>
        <w:rPr>
          <w:noProof/>
        </w:rPr>
        <w:instrText xml:space="preserve"> PAGEREF _Toc171586450 \h </w:instrText>
      </w:r>
      <w:r>
        <w:rPr>
          <w:noProof/>
        </w:rPr>
      </w:r>
      <w:r>
        <w:rPr>
          <w:noProof/>
        </w:rPr>
        <w:fldChar w:fldCharType="separate"/>
      </w:r>
      <w:r>
        <w:rPr>
          <w:noProof/>
        </w:rPr>
        <w:t>379</w:t>
      </w:r>
      <w:r>
        <w:rPr>
          <w:noProof/>
        </w:rPr>
        <w:fldChar w:fldCharType="end"/>
      </w:r>
    </w:p>
    <w:p w14:paraId="2E050C91" w14:textId="39AD88A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_Toc171586451 \h </w:instrText>
      </w:r>
      <w:r>
        <w:rPr>
          <w:noProof/>
        </w:rPr>
      </w:r>
      <w:r>
        <w:rPr>
          <w:noProof/>
        </w:rPr>
        <w:fldChar w:fldCharType="separate"/>
      </w:r>
      <w:r>
        <w:rPr>
          <w:noProof/>
        </w:rPr>
        <w:t>379</w:t>
      </w:r>
      <w:r>
        <w:rPr>
          <w:noProof/>
        </w:rPr>
        <w:fldChar w:fldCharType="end"/>
      </w:r>
    </w:p>
    <w:p w14:paraId="12BFEC9F" w14:textId="0280B27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w:t>
      </w:r>
      <w:r w:rsidRPr="004F50CC">
        <w:rPr>
          <w:rFonts w:eastAsia="Malgun Gothic"/>
          <w:noProof/>
          <w:lang w:eastAsia="zh-CN"/>
        </w:rPr>
        <w:t xml:space="preserve"> alert state machine</w:t>
      </w:r>
      <w:r>
        <w:rPr>
          <w:noProof/>
        </w:rPr>
        <w:tab/>
      </w:r>
      <w:r>
        <w:rPr>
          <w:noProof/>
        </w:rPr>
        <w:fldChar w:fldCharType="begin" w:fldLock="1"/>
      </w:r>
      <w:r>
        <w:rPr>
          <w:noProof/>
        </w:rPr>
        <w:instrText xml:space="preserve"> PAGEREF _Toc171586452 \h </w:instrText>
      </w:r>
      <w:r>
        <w:rPr>
          <w:noProof/>
        </w:rPr>
      </w:r>
      <w:r>
        <w:rPr>
          <w:noProof/>
        </w:rPr>
        <w:fldChar w:fldCharType="separate"/>
      </w:r>
      <w:r>
        <w:rPr>
          <w:noProof/>
        </w:rPr>
        <w:t>379</w:t>
      </w:r>
      <w:r>
        <w:rPr>
          <w:noProof/>
        </w:rPr>
        <w:fldChar w:fldCharType="end"/>
      </w:r>
    </w:p>
    <w:p w14:paraId="67E55059" w14:textId="36CFFF2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w:t>
      </w:r>
      <w:r w:rsidRPr="004F50CC">
        <w:rPr>
          <w:rFonts w:eastAsia="Malgun Gothic"/>
          <w:noProof/>
          <w:lang w:eastAsia="zh-CN"/>
        </w:rPr>
        <w:t xml:space="preserve"> states</w:t>
      </w:r>
      <w:r>
        <w:rPr>
          <w:noProof/>
        </w:rPr>
        <w:tab/>
      </w:r>
      <w:r>
        <w:rPr>
          <w:noProof/>
        </w:rPr>
        <w:fldChar w:fldCharType="begin" w:fldLock="1"/>
      </w:r>
      <w:r>
        <w:rPr>
          <w:noProof/>
        </w:rPr>
        <w:instrText xml:space="preserve"> PAGEREF _Toc171586453 \h </w:instrText>
      </w:r>
      <w:r>
        <w:rPr>
          <w:noProof/>
        </w:rPr>
      </w:r>
      <w:r>
        <w:rPr>
          <w:noProof/>
        </w:rPr>
        <w:fldChar w:fldCharType="separate"/>
      </w:r>
      <w:r>
        <w:rPr>
          <w:noProof/>
        </w:rPr>
        <w:t>380</w:t>
      </w:r>
      <w:r>
        <w:rPr>
          <w:noProof/>
        </w:rPr>
        <w:fldChar w:fldCharType="end"/>
      </w:r>
    </w:p>
    <w:p w14:paraId="63485633" w14:textId="17CF06F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E1: Not in emergency state</w:t>
      </w:r>
      <w:r>
        <w:rPr>
          <w:noProof/>
        </w:rPr>
        <w:tab/>
      </w:r>
      <w:r>
        <w:rPr>
          <w:noProof/>
        </w:rPr>
        <w:fldChar w:fldCharType="begin" w:fldLock="1"/>
      </w:r>
      <w:r>
        <w:rPr>
          <w:noProof/>
        </w:rPr>
        <w:instrText xml:space="preserve"> PAGEREF _Toc171586454 \h </w:instrText>
      </w:r>
      <w:r>
        <w:rPr>
          <w:noProof/>
        </w:rPr>
      </w:r>
      <w:r>
        <w:rPr>
          <w:noProof/>
        </w:rPr>
        <w:fldChar w:fldCharType="separate"/>
      </w:r>
      <w:r>
        <w:rPr>
          <w:noProof/>
        </w:rPr>
        <w:t>380</w:t>
      </w:r>
      <w:r>
        <w:rPr>
          <w:noProof/>
        </w:rPr>
        <w:fldChar w:fldCharType="end"/>
      </w:r>
    </w:p>
    <w:p w14:paraId="691FC3A2" w14:textId="05348E4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lang w:eastAsia="zh-CN"/>
        </w:rPr>
        <w:t>16.3.2.3.2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lang w:eastAsia="zh-CN"/>
        </w:rPr>
        <w:t>E2: Emergency state</w:t>
      </w:r>
      <w:r>
        <w:rPr>
          <w:noProof/>
        </w:rPr>
        <w:tab/>
      </w:r>
      <w:r>
        <w:rPr>
          <w:noProof/>
        </w:rPr>
        <w:fldChar w:fldCharType="begin" w:fldLock="1"/>
      </w:r>
      <w:r>
        <w:rPr>
          <w:noProof/>
        </w:rPr>
        <w:instrText xml:space="preserve"> PAGEREF _Toc171586455 \h </w:instrText>
      </w:r>
      <w:r>
        <w:rPr>
          <w:noProof/>
        </w:rPr>
      </w:r>
      <w:r>
        <w:rPr>
          <w:noProof/>
        </w:rPr>
        <w:fldChar w:fldCharType="separate"/>
      </w:r>
      <w:r>
        <w:rPr>
          <w:noProof/>
        </w:rPr>
        <w:t>380</w:t>
      </w:r>
      <w:r>
        <w:rPr>
          <w:noProof/>
        </w:rPr>
        <w:fldChar w:fldCharType="end"/>
      </w:r>
    </w:p>
    <w:p w14:paraId="02A10748" w14:textId="1696D44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_Toc171586456 \h </w:instrText>
      </w:r>
      <w:r>
        <w:rPr>
          <w:noProof/>
        </w:rPr>
      </w:r>
      <w:r>
        <w:rPr>
          <w:noProof/>
        </w:rPr>
        <w:fldChar w:fldCharType="separate"/>
      </w:r>
      <w:r>
        <w:rPr>
          <w:noProof/>
        </w:rPr>
        <w:t>380</w:t>
      </w:r>
      <w:r>
        <w:rPr>
          <w:noProof/>
        </w:rPr>
        <w:fldChar w:fldCharType="end"/>
      </w:r>
    </w:p>
    <w:p w14:paraId="76A0F812" w14:textId="40C09AE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_Toc171586457 \h </w:instrText>
      </w:r>
      <w:r>
        <w:rPr>
          <w:noProof/>
        </w:rPr>
      </w:r>
      <w:r>
        <w:rPr>
          <w:noProof/>
        </w:rPr>
        <w:fldChar w:fldCharType="separate"/>
      </w:r>
      <w:r>
        <w:rPr>
          <w:noProof/>
        </w:rPr>
        <w:t>380</w:t>
      </w:r>
      <w:r>
        <w:rPr>
          <w:noProof/>
        </w:rPr>
        <w:fldChar w:fldCharType="end"/>
      </w:r>
    </w:p>
    <w:p w14:paraId="1859BD1C" w14:textId="2FC3A5C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Emergency alert retransmission</w:t>
      </w:r>
      <w:r>
        <w:rPr>
          <w:noProof/>
        </w:rPr>
        <w:tab/>
      </w:r>
      <w:r>
        <w:rPr>
          <w:noProof/>
        </w:rPr>
        <w:fldChar w:fldCharType="begin" w:fldLock="1"/>
      </w:r>
      <w:r>
        <w:rPr>
          <w:noProof/>
        </w:rPr>
        <w:instrText xml:space="preserve"> PAGEREF _Toc171586458 \h </w:instrText>
      </w:r>
      <w:r>
        <w:rPr>
          <w:noProof/>
        </w:rPr>
      </w:r>
      <w:r>
        <w:rPr>
          <w:noProof/>
        </w:rPr>
        <w:fldChar w:fldCharType="separate"/>
      </w:r>
      <w:r>
        <w:rPr>
          <w:noProof/>
        </w:rPr>
        <w:t>380</w:t>
      </w:r>
      <w:r>
        <w:rPr>
          <w:noProof/>
        </w:rPr>
        <w:fldChar w:fldCharType="end"/>
      </w:r>
    </w:p>
    <w:p w14:paraId="45B89B3C" w14:textId="1CB04E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_Toc171586459 \h </w:instrText>
      </w:r>
      <w:r>
        <w:rPr>
          <w:noProof/>
        </w:rPr>
      </w:r>
      <w:r>
        <w:rPr>
          <w:noProof/>
        </w:rPr>
        <w:fldChar w:fldCharType="separate"/>
      </w:r>
      <w:r>
        <w:rPr>
          <w:noProof/>
        </w:rPr>
        <w:t>381</w:t>
      </w:r>
      <w:r>
        <w:rPr>
          <w:noProof/>
        </w:rPr>
        <w:fldChar w:fldCharType="end"/>
      </w:r>
    </w:p>
    <w:p w14:paraId="56283240" w14:textId="6A565A8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Terminating user receiving retransmitted emergency alert</w:t>
      </w:r>
      <w:r>
        <w:rPr>
          <w:noProof/>
        </w:rPr>
        <w:tab/>
      </w:r>
      <w:r>
        <w:rPr>
          <w:noProof/>
        </w:rPr>
        <w:fldChar w:fldCharType="begin" w:fldLock="1"/>
      </w:r>
      <w:r>
        <w:rPr>
          <w:noProof/>
        </w:rPr>
        <w:instrText xml:space="preserve"> PAGEREF _Toc171586460 \h </w:instrText>
      </w:r>
      <w:r>
        <w:rPr>
          <w:noProof/>
        </w:rPr>
      </w:r>
      <w:r>
        <w:rPr>
          <w:noProof/>
        </w:rPr>
        <w:fldChar w:fldCharType="separate"/>
      </w:r>
      <w:r>
        <w:rPr>
          <w:noProof/>
        </w:rPr>
        <w:t>381</w:t>
      </w:r>
      <w:r>
        <w:rPr>
          <w:noProof/>
        </w:rPr>
        <w:fldChar w:fldCharType="end"/>
      </w:r>
    </w:p>
    <w:p w14:paraId="5F1C98D7" w14:textId="357E260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_Toc171586461 \h </w:instrText>
      </w:r>
      <w:r>
        <w:rPr>
          <w:noProof/>
        </w:rPr>
      </w:r>
      <w:r>
        <w:rPr>
          <w:noProof/>
        </w:rPr>
        <w:fldChar w:fldCharType="separate"/>
      </w:r>
      <w:r>
        <w:rPr>
          <w:noProof/>
        </w:rPr>
        <w:t>381</w:t>
      </w:r>
      <w:r>
        <w:rPr>
          <w:noProof/>
        </w:rPr>
        <w:fldChar w:fldCharType="end"/>
      </w:r>
    </w:p>
    <w:p w14:paraId="672056E8" w14:textId="6C7539B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16.3.3.6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_Toc171586462 \h </w:instrText>
      </w:r>
      <w:r>
        <w:rPr>
          <w:noProof/>
        </w:rPr>
      </w:r>
      <w:r>
        <w:rPr>
          <w:noProof/>
        </w:rPr>
        <w:fldChar w:fldCharType="separate"/>
      </w:r>
      <w:r>
        <w:rPr>
          <w:noProof/>
        </w:rPr>
        <w:t>382</w:t>
      </w:r>
      <w:r>
        <w:rPr>
          <w:noProof/>
        </w:rPr>
        <w:fldChar w:fldCharType="end"/>
      </w:r>
    </w:p>
    <w:p w14:paraId="5EB2E436" w14:textId="418736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16.3.3.7</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Implicit emergency alert cancel</w:t>
      </w:r>
      <w:r>
        <w:rPr>
          <w:noProof/>
        </w:rPr>
        <w:tab/>
      </w:r>
      <w:r>
        <w:rPr>
          <w:noProof/>
        </w:rPr>
        <w:fldChar w:fldCharType="begin" w:fldLock="1"/>
      </w:r>
      <w:r>
        <w:rPr>
          <w:noProof/>
        </w:rPr>
        <w:instrText xml:space="preserve"> PAGEREF _Toc171586463 \h </w:instrText>
      </w:r>
      <w:r>
        <w:rPr>
          <w:noProof/>
        </w:rPr>
      </w:r>
      <w:r>
        <w:rPr>
          <w:noProof/>
        </w:rPr>
        <w:fldChar w:fldCharType="separate"/>
      </w:r>
      <w:r>
        <w:rPr>
          <w:noProof/>
        </w:rPr>
        <w:t>382</w:t>
      </w:r>
      <w:r>
        <w:rPr>
          <w:noProof/>
        </w:rPr>
        <w:fldChar w:fldCharType="end"/>
      </w:r>
    </w:p>
    <w:p w14:paraId="0FE9D4F8" w14:textId="065B688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_Toc171586464 \h </w:instrText>
      </w:r>
      <w:r>
        <w:rPr>
          <w:noProof/>
        </w:rPr>
      </w:r>
      <w:r>
        <w:rPr>
          <w:noProof/>
        </w:rPr>
        <w:fldChar w:fldCharType="separate"/>
      </w:r>
      <w:r>
        <w:rPr>
          <w:noProof/>
        </w:rPr>
        <w:t>382</w:t>
      </w:r>
      <w:r>
        <w:rPr>
          <w:noProof/>
        </w:rPr>
        <w:fldChar w:fldCharType="end"/>
      </w:r>
    </w:p>
    <w:p w14:paraId="189BF068" w14:textId="54A8B00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_Toc171586465 \h </w:instrText>
      </w:r>
      <w:r>
        <w:rPr>
          <w:noProof/>
        </w:rPr>
      </w:r>
      <w:r>
        <w:rPr>
          <w:noProof/>
        </w:rPr>
        <w:fldChar w:fldCharType="separate"/>
      </w:r>
      <w:r>
        <w:rPr>
          <w:noProof/>
        </w:rPr>
        <w:t>382</w:t>
      </w:r>
      <w:r>
        <w:rPr>
          <w:noProof/>
        </w:rPr>
        <w:fldChar w:fldCharType="end"/>
      </w:r>
    </w:p>
    <w:p w14:paraId="3162961B" w14:textId="2DEC98A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_Toc171586466 \h </w:instrText>
      </w:r>
      <w:r>
        <w:rPr>
          <w:noProof/>
        </w:rPr>
      </w:r>
      <w:r>
        <w:rPr>
          <w:noProof/>
        </w:rPr>
        <w:fldChar w:fldCharType="separate"/>
      </w:r>
      <w:r>
        <w:rPr>
          <w:noProof/>
        </w:rPr>
        <w:t>382</w:t>
      </w:r>
      <w:r>
        <w:rPr>
          <w:noProof/>
        </w:rPr>
        <w:fldChar w:fldCharType="end"/>
      </w:r>
    </w:p>
    <w:p w14:paraId="2E2558DC" w14:textId="103D434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_Toc171586467 \h </w:instrText>
      </w:r>
      <w:r>
        <w:rPr>
          <w:noProof/>
        </w:rPr>
      </w:r>
      <w:r>
        <w:rPr>
          <w:noProof/>
        </w:rPr>
        <w:fldChar w:fldCharType="separate"/>
      </w:r>
      <w:r>
        <w:rPr>
          <w:noProof/>
        </w:rPr>
        <w:t>382</w:t>
      </w:r>
      <w:r>
        <w:rPr>
          <w:noProof/>
        </w:rPr>
        <w:fldChar w:fldCharType="end"/>
      </w:r>
    </w:p>
    <w:p w14:paraId="69CEBB99" w14:textId="46EB8D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_Toc171586468 \h </w:instrText>
      </w:r>
      <w:r>
        <w:rPr>
          <w:noProof/>
        </w:rPr>
      </w:r>
      <w:r>
        <w:rPr>
          <w:noProof/>
        </w:rPr>
        <w:fldChar w:fldCharType="separate"/>
      </w:r>
      <w:r>
        <w:rPr>
          <w:noProof/>
        </w:rPr>
        <w:t>383</w:t>
      </w:r>
      <w:r>
        <w:rPr>
          <w:noProof/>
        </w:rPr>
        <w:fldChar w:fldCharType="end"/>
      </w:r>
    </w:p>
    <w:p w14:paraId="3AFFC7F4" w14:textId="7F62666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_Toc171586469 \h </w:instrText>
      </w:r>
      <w:r>
        <w:rPr>
          <w:noProof/>
        </w:rPr>
      </w:r>
      <w:r>
        <w:rPr>
          <w:noProof/>
        </w:rPr>
        <w:fldChar w:fldCharType="separate"/>
      </w:r>
      <w:r>
        <w:rPr>
          <w:noProof/>
        </w:rPr>
        <w:t>383</w:t>
      </w:r>
      <w:r>
        <w:rPr>
          <w:noProof/>
        </w:rPr>
        <w:fldChar w:fldCharType="end"/>
      </w:r>
    </w:p>
    <w:p w14:paraId="01A6C0A6" w14:textId="67B289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_Toc171586470 \h </w:instrText>
      </w:r>
      <w:r>
        <w:rPr>
          <w:noProof/>
        </w:rPr>
      </w:r>
      <w:r>
        <w:rPr>
          <w:noProof/>
        </w:rPr>
        <w:fldChar w:fldCharType="separate"/>
      </w:r>
      <w:r>
        <w:rPr>
          <w:noProof/>
        </w:rPr>
        <w:t>384</w:t>
      </w:r>
      <w:r>
        <w:rPr>
          <w:noProof/>
        </w:rPr>
        <w:fldChar w:fldCharType="end"/>
      </w:r>
    </w:p>
    <w:p w14:paraId="75394E15" w14:textId="4DDF17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_Toc171586471 \h </w:instrText>
      </w:r>
      <w:r>
        <w:rPr>
          <w:noProof/>
        </w:rPr>
      </w:r>
      <w:r>
        <w:rPr>
          <w:noProof/>
        </w:rPr>
        <w:fldChar w:fldCharType="separate"/>
      </w:r>
      <w:r>
        <w:rPr>
          <w:noProof/>
        </w:rPr>
        <w:t>385</w:t>
      </w:r>
      <w:r>
        <w:rPr>
          <w:noProof/>
        </w:rPr>
        <w:fldChar w:fldCharType="end"/>
      </w:r>
    </w:p>
    <w:p w14:paraId="32757B29" w14:textId="2C62A3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_Toc171586472 \h </w:instrText>
      </w:r>
      <w:r>
        <w:rPr>
          <w:noProof/>
        </w:rPr>
      </w:r>
      <w:r>
        <w:rPr>
          <w:noProof/>
        </w:rPr>
        <w:fldChar w:fldCharType="separate"/>
      </w:r>
      <w:r>
        <w:rPr>
          <w:noProof/>
        </w:rPr>
        <w:t>385</w:t>
      </w:r>
      <w:r>
        <w:rPr>
          <w:noProof/>
        </w:rPr>
        <w:fldChar w:fldCharType="end"/>
      </w:r>
    </w:p>
    <w:p w14:paraId="600298C1" w14:textId="4A0B759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_Toc171586473 \h </w:instrText>
      </w:r>
      <w:r>
        <w:rPr>
          <w:noProof/>
        </w:rPr>
      </w:r>
      <w:r>
        <w:rPr>
          <w:noProof/>
        </w:rPr>
        <w:fldChar w:fldCharType="separate"/>
      </w:r>
      <w:r>
        <w:rPr>
          <w:noProof/>
        </w:rPr>
        <w:t>385</w:t>
      </w:r>
      <w:r>
        <w:rPr>
          <w:noProof/>
        </w:rPr>
        <w:fldChar w:fldCharType="end"/>
      </w:r>
    </w:p>
    <w:p w14:paraId="5EAAFB2E" w14:textId="0EB8F15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_Toc171586474 \h </w:instrText>
      </w:r>
      <w:r>
        <w:rPr>
          <w:noProof/>
        </w:rPr>
      </w:r>
      <w:r>
        <w:rPr>
          <w:noProof/>
        </w:rPr>
        <w:fldChar w:fldCharType="separate"/>
      </w:r>
      <w:r>
        <w:rPr>
          <w:noProof/>
        </w:rPr>
        <w:t>387</w:t>
      </w:r>
      <w:r>
        <w:rPr>
          <w:noProof/>
        </w:rPr>
        <w:fldChar w:fldCharType="end"/>
      </w:r>
    </w:p>
    <w:p w14:paraId="6072F019" w14:textId="18A5E5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_Toc171586475 \h </w:instrText>
      </w:r>
      <w:r>
        <w:rPr>
          <w:noProof/>
        </w:rPr>
      </w:r>
      <w:r>
        <w:rPr>
          <w:noProof/>
        </w:rPr>
        <w:fldChar w:fldCharType="separate"/>
      </w:r>
      <w:r>
        <w:rPr>
          <w:noProof/>
        </w:rPr>
        <w:t>388</w:t>
      </w:r>
      <w:r>
        <w:rPr>
          <w:noProof/>
        </w:rPr>
        <w:fldChar w:fldCharType="end"/>
      </w:r>
    </w:p>
    <w:p w14:paraId="3471C780" w14:textId="77237D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_Toc171586476 \h </w:instrText>
      </w:r>
      <w:r>
        <w:rPr>
          <w:noProof/>
        </w:rPr>
      </w:r>
      <w:r>
        <w:rPr>
          <w:noProof/>
        </w:rPr>
        <w:fldChar w:fldCharType="separate"/>
      </w:r>
      <w:r>
        <w:rPr>
          <w:noProof/>
        </w:rPr>
        <w:t>388</w:t>
      </w:r>
      <w:r>
        <w:rPr>
          <w:noProof/>
        </w:rPr>
        <w:fldChar w:fldCharType="end"/>
      </w:r>
    </w:p>
    <w:p w14:paraId="0BFF39DE" w14:textId="41CC09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_Toc171586477 \h </w:instrText>
      </w:r>
      <w:r>
        <w:rPr>
          <w:noProof/>
        </w:rPr>
      </w:r>
      <w:r>
        <w:rPr>
          <w:noProof/>
        </w:rPr>
        <w:fldChar w:fldCharType="separate"/>
      </w:r>
      <w:r>
        <w:rPr>
          <w:noProof/>
        </w:rPr>
        <w:t>389</w:t>
      </w:r>
      <w:r>
        <w:rPr>
          <w:noProof/>
        </w:rPr>
        <w:fldChar w:fldCharType="end"/>
      </w:r>
    </w:p>
    <w:p w14:paraId="595BAE3F" w14:textId="7706FF3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_Toc171586478 \h </w:instrText>
      </w:r>
      <w:r>
        <w:rPr>
          <w:noProof/>
        </w:rPr>
      </w:r>
      <w:r>
        <w:rPr>
          <w:noProof/>
        </w:rPr>
        <w:fldChar w:fldCharType="separate"/>
      </w:r>
      <w:r>
        <w:rPr>
          <w:noProof/>
        </w:rPr>
        <w:t>389</w:t>
      </w:r>
      <w:r>
        <w:rPr>
          <w:noProof/>
        </w:rPr>
        <w:fldChar w:fldCharType="end"/>
      </w:r>
    </w:p>
    <w:p w14:paraId="2D38945C" w14:textId="62BBEE3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_Toc171586479 \h </w:instrText>
      </w:r>
      <w:r>
        <w:rPr>
          <w:noProof/>
        </w:rPr>
      </w:r>
      <w:r>
        <w:rPr>
          <w:noProof/>
        </w:rPr>
        <w:fldChar w:fldCharType="separate"/>
      </w:r>
      <w:r>
        <w:rPr>
          <w:noProof/>
        </w:rPr>
        <w:t>389</w:t>
      </w:r>
      <w:r>
        <w:rPr>
          <w:noProof/>
        </w:rPr>
        <w:fldChar w:fldCharType="end"/>
      </w:r>
    </w:p>
    <w:p w14:paraId="6EA04F5B" w14:textId="5E53CEB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_Toc171586480 \h </w:instrText>
      </w:r>
      <w:r>
        <w:rPr>
          <w:noProof/>
        </w:rPr>
      </w:r>
      <w:r>
        <w:rPr>
          <w:noProof/>
        </w:rPr>
        <w:fldChar w:fldCharType="separate"/>
      </w:r>
      <w:r>
        <w:rPr>
          <w:noProof/>
        </w:rPr>
        <w:t>389</w:t>
      </w:r>
      <w:r>
        <w:rPr>
          <w:noProof/>
        </w:rPr>
        <w:fldChar w:fldCharType="end"/>
      </w:r>
    </w:p>
    <w:p w14:paraId="17115045" w14:textId="19C0E4B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Location reporting configuration</w:t>
      </w:r>
      <w:r>
        <w:rPr>
          <w:noProof/>
        </w:rPr>
        <w:tab/>
      </w:r>
      <w:r>
        <w:rPr>
          <w:noProof/>
        </w:rPr>
        <w:fldChar w:fldCharType="begin" w:fldLock="1"/>
      </w:r>
      <w:r>
        <w:rPr>
          <w:noProof/>
        </w:rPr>
        <w:instrText xml:space="preserve"> PAGEREF _Toc171586481 \h </w:instrText>
      </w:r>
      <w:r>
        <w:rPr>
          <w:noProof/>
        </w:rPr>
      </w:r>
      <w:r>
        <w:rPr>
          <w:noProof/>
        </w:rPr>
        <w:fldChar w:fldCharType="separate"/>
      </w:r>
      <w:r>
        <w:rPr>
          <w:noProof/>
        </w:rPr>
        <w:t>390</w:t>
      </w:r>
      <w:r>
        <w:rPr>
          <w:noProof/>
        </w:rPr>
        <w:fldChar w:fldCharType="end"/>
      </w:r>
    </w:p>
    <w:p w14:paraId="0E412470" w14:textId="0C8473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receiving location reporting configuration</w:t>
      </w:r>
      <w:r>
        <w:rPr>
          <w:noProof/>
        </w:rPr>
        <w:tab/>
      </w:r>
      <w:r>
        <w:rPr>
          <w:noProof/>
        </w:rPr>
        <w:fldChar w:fldCharType="begin" w:fldLock="1"/>
      </w:r>
      <w:r>
        <w:rPr>
          <w:noProof/>
        </w:rPr>
        <w:instrText xml:space="preserve"> PAGEREF _Toc171586482 \h </w:instrText>
      </w:r>
      <w:r>
        <w:rPr>
          <w:noProof/>
        </w:rPr>
      </w:r>
      <w:r>
        <w:rPr>
          <w:noProof/>
        </w:rPr>
        <w:fldChar w:fldCharType="separate"/>
      </w:r>
      <w:r>
        <w:rPr>
          <w:noProof/>
        </w:rPr>
        <w:t>390</w:t>
      </w:r>
      <w:r>
        <w:rPr>
          <w:noProof/>
        </w:rPr>
        <w:fldChar w:fldCharType="end"/>
      </w:r>
    </w:p>
    <w:p w14:paraId="741F8718" w14:textId="7CE63AE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Authorized MCData client sending location reporting configuration</w:t>
      </w:r>
      <w:r>
        <w:rPr>
          <w:noProof/>
        </w:rPr>
        <w:tab/>
      </w:r>
      <w:r>
        <w:rPr>
          <w:noProof/>
        </w:rPr>
        <w:fldChar w:fldCharType="begin" w:fldLock="1"/>
      </w:r>
      <w:r>
        <w:rPr>
          <w:noProof/>
        </w:rPr>
        <w:instrText xml:space="preserve"> PAGEREF _Toc171586483 \h </w:instrText>
      </w:r>
      <w:r>
        <w:rPr>
          <w:noProof/>
        </w:rPr>
      </w:r>
      <w:r>
        <w:rPr>
          <w:noProof/>
        </w:rPr>
        <w:fldChar w:fldCharType="separate"/>
      </w:r>
      <w:r>
        <w:rPr>
          <w:noProof/>
        </w:rPr>
        <w:t>390</w:t>
      </w:r>
      <w:r>
        <w:rPr>
          <w:noProof/>
        </w:rPr>
        <w:fldChar w:fldCharType="end"/>
      </w:r>
    </w:p>
    <w:p w14:paraId="788E9C93" w14:textId="702053C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_Toc171586484 \h </w:instrText>
      </w:r>
      <w:r>
        <w:rPr>
          <w:noProof/>
        </w:rPr>
      </w:r>
      <w:r>
        <w:rPr>
          <w:noProof/>
        </w:rPr>
        <w:fldChar w:fldCharType="separate"/>
      </w:r>
      <w:r>
        <w:rPr>
          <w:noProof/>
        </w:rPr>
        <w:t>391</w:t>
      </w:r>
      <w:r>
        <w:rPr>
          <w:noProof/>
        </w:rPr>
        <w:fldChar w:fldCharType="end"/>
      </w:r>
    </w:p>
    <w:p w14:paraId="1219B329" w14:textId="7BAA3D9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_Toc171586485 \h </w:instrText>
      </w:r>
      <w:r>
        <w:rPr>
          <w:noProof/>
        </w:rPr>
      </w:r>
      <w:r>
        <w:rPr>
          <w:noProof/>
        </w:rPr>
        <w:fldChar w:fldCharType="separate"/>
      </w:r>
      <w:r>
        <w:rPr>
          <w:noProof/>
        </w:rPr>
        <w:t>391</w:t>
      </w:r>
      <w:r>
        <w:rPr>
          <w:noProof/>
        </w:rPr>
        <w:fldChar w:fldCharType="end"/>
      </w:r>
    </w:p>
    <w:p w14:paraId="7EFAD3D4" w14:textId="0AB1DB8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_Toc171586486 \h </w:instrText>
      </w:r>
      <w:r>
        <w:rPr>
          <w:noProof/>
        </w:rPr>
      </w:r>
      <w:r>
        <w:rPr>
          <w:noProof/>
        </w:rPr>
        <w:fldChar w:fldCharType="separate"/>
      </w:r>
      <w:r>
        <w:rPr>
          <w:noProof/>
        </w:rPr>
        <w:t>391</w:t>
      </w:r>
      <w:r>
        <w:rPr>
          <w:noProof/>
        </w:rPr>
        <w:fldChar w:fldCharType="end"/>
      </w:r>
    </w:p>
    <w:p w14:paraId="779D6519" w14:textId="179A504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_Toc171586487 \h </w:instrText>
      </w:r>
      <w:r>
        <w:rPr>
          <w:noProof/>
        </w:rPr>
      </w:r>
      <w:r>
        <w:rPr>
          <w:noProof/>
        </w:rPr>
        <w:fldChar w:fldCharType="separate"/>
      </w:r>
      <w:r>
        <w:rPr>
          <w:noProof/>
        </w:rPr>
        <w:t>392</w:t>
      </w:r>
      <w:r>
        <w:rPr>
          <w:noProof/>
        </w:rPr>
        <w:fldChar w:fldCharType="end"/>
      </w:r>
    </w:p>
    <w:p w14:paraId="6C3C5E4D" w14:textId="4417877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_Toc171586488 \h </w:instrText>
      </w:r>
      <w:r>
        <w:rPr>
          <w:noProof/>
        </w:rPr>
      </w:r>
      <w:r>
        <w:rPr>
          <w:noProof/>
        </w:rPr>
        <w:fldChar w:fldCharType="separate"/>
      </w:r>
      <w:r>
        <w:rPr>
          <w:noProof/>
        </w:rPr>
        <w:t>392</w:t>
      </w:r>
      <w:r>
        <w:rPr>
          <w:noProof/>
        </w:rPr>
        <w:fldChar w:fldCharType="end"/>
      </w:r>
    </w:p>
    <w:p w14:paraId="62FA914D" w14:textId="2104E76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17.3.4.2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_Toc171586489 \h </w:instrText>
      </w:r>
      <w:r>
        <w:rPr>
          <w:noProof/>
        </w:rPr>
      </w:r>
      <w:r>
        <w:rPr>
          <w:noProof/>
        </w:rPr>
        <w:fldChar w:fldCharType="separate"/>
      </w:r>
      <w:r>
        <w:rPr>
          <w:noProof/>
        </w:rPr>
        <w:t>392</w:t>
      </w:r>
      <w:r>
        <w:rPr>
          <w:noProof/>
        </w:rPr>
        <w:fldChar w:fldCharType="end"/>
      </w:r>
    </w:p>
    <w:p w14:paraId="41A53560" w14:textId="14BF62F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_Toc171586490 \h </w:instrText>
      </w:r>
      <w:r>
        <w:rPr>
          <w:noProof/>
        </w:rPr>
      </w:r>
      <w:r>
        <w:rPr>
          <w:noProof/>
        </w:rPr>
        <w:fldChar w:fldCharType="separate"/>
      </w:r>
      <w:r>
        <w:rPr>
          <w:noProof/>
        </w:rPr>
        <w:t>393</w:t>
      </w:r>
      <w:r>
        <w:rPr>
          <w:noProof/>
        </w:rPr>
        <w:fldChar w:fldCharType="end"/>
      </w:r>
    </w:p>
    <w:p w14:paraId="79FD8E1F" w14:textId="0D45795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_Toc171586491 \h </w:instrText>
      </w:r>
      <w:r>
        <w:rPr>
          <w:noProof/>
        </w:rPr>
      </w:r>
      <w:r>
        <w:rPr>
          <w:noProof/>
        </w:rPr>
        <w:fldChar w:fldCharType="separate"/>
      </w:r>
      <w:r>
        <w:rPr>
          <w:noProof/>
        </w:rPr>
        <w:t>393</w:t>
      </w:r>
      <w:r>
        <w:rPr>
          <w:noProof/>
        </w:rPr>
        <w:fldChar w:fldCharType="end"/>
      </w:r>
    </w:p>
    <w:p w14:paraId="0F422AD5" w14:textId="0A6666F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_Toc171586492 \h </w:instrText>
      </w:r>
      <w:r>
        <w:rPr>
          <w:noProof/>
        </w:rPr>
      </w:r>
      <w:r>
        <w:rPr>
          <w:noProof/>
        </w:rPr>
        <w:fldChar w:fldCharType="separate"/>
      </w:r>
      <w:r>
        <w:rPr>
          <w:noProof/>
        </w:rPr>
        <w:t>393</w:t>
      </w:r>
      <w:r>
        <w:rPr>
          <w:noProof/>
        </w:rPr>
        <w:fldChar w:fldCharType="end"/>
      </w:r>
    </w:p>
    <w:p w14:paraId="7871F2AF" w14:textId="5B1A20E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eastAsia="zh-CN"/>
        </w:rPr>
        <w:t>1</w:t>
      </w:r>
      <w:r w:rsidRPr="004F50CC">
        <w:rPr>
          <w:rFonts w:eastAsia="SimSun"/>
          <w:noProof/>
          <w:lang w:val="en-US" w:eastAsia="zh-CN"/>
        </w:rPr>
        <w:t>8</w:t>
      </w:r>
      <w:r w:rsidRPr="004F50CC">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eastAsia="zh-CN"/>
        </w:rPr>
        <w:t xml:space="preserve">Pre-established session for </w:t>
      </w:r>
      <w:r w:rsidRPr="004F50CC">
        <w:rPr>
          <w:rFonts w:eastAsia="SimSun"/>
          <w:noProof/>
          <w:lang w:eastAsia="zh-CN"/>
        </w:rPr>
        <w:t>MCData SDS communication</w:t>
      </w:r>
      <w:r>
        <w:rPr>
          <w:noProof/>
        </w:rPr>
        <w:tab/>
      </w:r>
      <w:r>
        <w:rPr>
          <w:noProof/>
        </w:rPr>
        <w:fldChar w:fldCharType="begin" w:fldLock="1"/>
      </w:r>
      <w:r>
        <w:rPr>
          <w:noProof/>
        </w:rPr>
        <w:instrText xml:space="preserve"> PAGEREF _Toc171586493 \h </w:instrText>
      </w:r>
      <w:r>
        <w:rPr>
          <w:noProof/>
        </w:rPr>
      </w:r>
      <w:r>
        <w:rPr>
          <w:noProof/>
        </w:rPr>
        <w:fldChar w:fldCharType="separate"/>
      </w:r>
      <w:r>
        <w:rPr>
          <w:noProof/>
        </w:rPr>
        <w:t>393</w:t>
      </w:r>
      <w:r>
        <w:rPr>
          <w:noProof/>
        </w:rPr>
        <w:fldChar w:fldCharType="end"/>
      </w:r>
    </w:p>
    <w:p w14:paraId="46782473" w14:textId="33754F6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18.3.1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_Toc171586494 \h </w:instrText>
      </w:r>
      <w:r>
        <w:rPr>
          <w:noProof/>
        </w:rPr>
      </w:r>
      <w:r>
        <w:rPr>
          <w:noProof/>
        </w:rPr>
        <w:fldChar w:fldCharType="separate"/>
      </w:r>
      <w:r>
        <w:rPr>
          <w:noProof/>
        </w:rPr>
        <w:t>393</w:t>
      </w:r>
      <w:r>
        <w:rPr>
          <w:noProof/>
        </w:rPr>
        <w:fldChar w:fldCharType="end"/>
      </w:r>
    </w:p>
    <w:p w14:paraId="0A1B39CE" w14:textId="7639981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4F50CC">
        <w:rPr>
          <w:noProof/>
          <w:lang w:val="en-US"/>
        </w:rPr>
        <w:t>3</w:t>
      </w:r>
      <w:r>
        <w:rPr>
          <w:noProof/>
        </w:rPr>
        <w:t>.</w:t>
      </w:r>
      <w:r w:rsidRPr="004F50CC">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_Toc171586495 \h </w:instrText>
      </w:r>
      <w:r>
        <w:rPr>
          <w:noProof/>
        </w:rPr>
      </w:r>
      <w:r>
        <w:rPr>
          <w:noProof/>
        </w:rPr>
        <w:fldChar w:fldCharType="separate"/>
      </w:r>
      <w:r>
        <w:rPr>
          <w:noProof/>
        </w:rPr>
        <w:t>393</w:t>
      </w:r>
      <w:r>
        <w:rPr>
          <w:noProof/>
        </w:rPr>
        <w:fldChar w:fldCharType="end"/>
      </w:r>
    </w:p>
    <w:p w14:paraId="51854823" w14:textId="09C504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4F50CC">
        <w:rPr>
          <w:noProof/>
          <w:lang w:val="en-US"/>
        </w:rPr>
        <w:t>3</w:t>
      </w:r>
      <w:r>
        <w:rPr>
          <w:noProof/>
        </w:rPr>
        <w:t>.</w:t>
      </w:r>
      <w:r w:rsidRPr="004F50CC">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_Toc171586496 \h </w:instrText>
      </w:r>
      <w:r>
        <w:rPr>
          <w:noProof/>
        </w:rPr>
      </w:r>
      <w:r>
        <w:rPr>
          <w:noProof/>
        </w:rPr>
        <w:fldChar w:fldCharType="separate"/>
      </w:r>
      <w:r>
        <w:rPr>
          <w:noProof/>
        </w:rPr>
        <w:t>394</w:t>
      </w:r>
      <w:r>
        <w:rPr>
          <w:noProof/>
        </w:rPr>
        <w:fldChar w:fldCharType="end"/>
      </w:r>
    </w:p>
    <w:p w14:paraId="012D3851" w14:textId="7CF4C4D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_Toc171586497 \h </w:instrText>
      </w:r>
      <w:r>
        <w:rPr>
          <w:noProof/>
        </w:rPr>
      </w:r>
      <w:r>
        <w:rPr>
          <w:noProof/>
        </w:rPr>
        <w:fldChar w:fldCharType="separate"/>
      </w:r>
      <w:r>
        <w:rPr>
          <w:noProof/>
        </w:rPr>
        <w:t>394</w:t>
      </w:r>
      <w:r>
        <w:rPr>
          <w:noProof/>
        </w:rPr>
        <w:fldChar w:fldCharType="end"/>
      </w:r>
    </w:p>
    <w:p w14:paraId="3ED6277C" w14:textId="39C598C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_Toc171586498 \h </w:instrText>
      </w:r>
      <w:r>
        <w:rPr>
          <w:noProof/>
        </w:rPr>
      </w:r>
      <w:r>
        <w:rPr>
          <w:noProof/>
        </w:rPr>
        <w:fldChar w:fldCharType="separate"/>
      </w:r>
      <w:r>
        <w:rPr>
          <w:noProof/>
        </w:rPr>
        <w:t>394</w:t>
      </w:r>
      <w:r>
        <w:rPr>
          <w:noProof/>
        </w:rPr>
        <w:fldChar w:fldCharType="end"/>
      </w:r>
    </w:p>
    <w:p w14:paraId="38B59265" w14:textId="33FE24C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_Toc171586499 \h </w:instrText>
      </w:r>
      <w:r>
        <w:rPr>
          <w:noProof/>
        </w:rPr>
      </w:r>
      <w:r>
        <w:rPr>
          <w:noProof/>
        </w:rPr>
        <w:fldChar w:fldCharType="separate"/>
      </w:r>
      <w:r>
        <w:rPr>
          <w:noProof/>
        </w:rPr>
        <w:t>395</w:t>
      </w:r>
      <w:r>
        <w:rPr>
          <w:noProof/>
        </w:rPr>
        <w:fldChar w:fldCharType="end"/>
      </w:r>
    </w:p>
    <w:p w14:paraId="28BE0389" w14:textId="51C1821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_Toc171586500 \h </w:instrText>
      </w:r>
      <w:r>
        <w:rPr>
          <w:noProof/>
        </w:rPr>
      </w:r>
      <w:r>
        <w:rPr>
          <w:noProof/>
        </w:rPr>
        <w:fldChar w:fldCharType="separate"/>
      </w:r>
      <w:r>
        <w:rPr>
          <w:noProof/>
        </w:rPr>
        <w:t>396</w:t>
      </w:r>
      <w:r>
        <w:rPr>
          <w:noProof/>
        </w:rPr>
        <w:fldChar w:fldCharType="end"/>
      </w:r>
    </w:p>
    <w:p w14:paraId="1C9A6641" w14:textId="11A4D25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_Toc171586501 \h </w:instrText>
      </w:r>
      <w:r>
        <w:rPr>
          <w:noProof/>
        </w:rPr>
      </w:r>
      <w:r>
        <w:rPr>
          <w:noProof/>
        </w:rPr>
        <w:fldChar w:fldCharType="separate"/>
      </w:r>
      <w:r>
        <w:rPr>
          <w:noProof/>
        </w:rPr>
        <w:t>396</w:t>
      </w:r>
      <w:r>
        <w:rPr>
          <w:noProof/>
        </w:rPr>
        <w:fldChar w:fldCharType="end"/>
      </w:r>
    </w:p>
    <w:p w14:paraId="6A518A07" w14:textId="7110769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4F50CC">
        <w:rPr>
          <w:noProof/>
          <w:lang w:val="en-US"/>
        </w:rPr>
        <w:t xml:space="preserve"> release</w:t>
      </w:r>
      <w:r>
        <w:rPr>
          <w:noProof/>
        </w:rPr>
        <w:tab/>
      </w:r>
      <w:r>
        <w:rPr>
          <w:noProof/>
        </w:rPr>
        <w:fldChar w:fldCharType="begin" w:fldLock="1"/>
      </w:r>
      <w:r>
        <w:rPr>
          <w:noProof/>
        </w:rPr>
        <w:instrText xml:space="preserve"> PAGEREF _Toc171586502 \h </w:instrText>
      </w:r>
      <w:r>
        <w:rPr>
          <w:noProof/>
        </w:rPr>
      </w:r>
      <w:r>
        <w:rPr>
          <w:noProof/>
        </w:rPr>
        <w:fldChar w:fldCharType="separate"/>
      </w:r>
      <w:r>
        <w:rPr>
          <w:noProof/>
        </w:rPr>
        <w:t>396</w:t>
      </w:r>
      <w:r>
        <w:rPr>
          <w:noProof/>
        </w:rPr>
        <w:fldChar w:fldCharType="end"/>
      </w:r>
    </w:p>
    <w:p w14:paraId="55291425" w14:textId="2630EC0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sidRPr="004F50CC">
        <w:rPr>
          <w:noProof/>
          <w:lang w:val="en-US"/>
        </w:rPr>
        <w:t xml:space="preserve"> release</w:t>
      </w:r>
      <w:r>
        <w:rPr>
          <w:noProof/>
        </w:rPr>
        <w:tab/>
      </w:r>
      <w:r>
        <w:rPr>
          <w:noProof/>
        </w:rPr>
        <w:fldChar w:fldCharType="begin" w:fldLock="1"/>
      </w:r>
      <w:r>
        <w:rPr>
          <w:noProof/>
        </w:rPr>
        <w:instrText xml:space="preserve"> PAGEREF _Toc171586503 \h </w:instrText>
      </w:r>
      <w:r>
        <w:rPr>
          <w:noProof/>
        </w:rPr>
      </w:r>
      <w:r>
        <w:rPr>
          <w:noProof/>
        </w:rPr>
        <w:fldChar w:fldCharType="separate"/>
      </w:r>
      <w:r>
        <w:rPr>
          <w:noProof/>
        </w:rPr>
        <w:t>396</w:t>
      </w:r>
      <w:r>
        <w:rPr>
          <w:noProof/>
        </w:rPr>
        <w:fldChar w:fldCharType="end"/>
      </w:r>
    </w:p>
    <w:p w14:paraId="23F6B4F9" w14:textId="0E72891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_Toc171586504 \h </w:instrText>
      </w:r>
      <w:r>
        <w:rPr>
          <w:noProof/>
        </w:rPr>
      </w:r>
      <w:r>
        <w:rPr>
          <w:noProof/>
        </w:rPr>
        <w:fldChar w:fldCharType="separate"/>
      </w:r>
      <w:r>
        <w:rPr>
          <w:noProof/>
        </w:rPr>
        <w:t>396</w:t>
      </w:r>
      <w:r>
        <w:rPr>
          <w:noProof/>
        </w:rPr>
        <w:fldChar w:fldCharType="end"/>
      </w:r>
    </w:p>
    <w:p w14:paraId="4A896CA7" w14:textId="7A6162E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4F50CC">
        <w:rPr>
          <w:noProof/>
          <w:lang w:val="en-US"/>
        </w:rPr>
        <w:t xml:space="preserve"> release</w:t>
      </w:r>
      <w:r>
        <w:rPr>
          <w:noProof/>
        </w:rPr>
        <w:tab/>
      </w:r>
      <w:r>
        <w:rPr>
          <w:noProof/>
        </w:rPr>
        <w:fldChar w:fldCharType="begin" w:fldLock="1"/>
      </w:r>
      <w:r>
        <w:rPr>
          <w:noProof/>
        </w:rPr>
        <w:instrText xml:space="preserve"> PAGEREF _Toc171586505 \h </w:instrText>
      </w:r>
      <w:r>
        <w:rPr>
          <w:noProof/>
        </w:rPr>
      </w:r>
      <w:r>
        <w:rPr>
          <w:noProof/>
        </w:rPr>
        <w:fldChar w:fldCharType="separate"/>
      </w:r>
      <w:r>
        <w:rPr>
          <w:noProof/>
        </w:rPr>
        <w:t>396</w:t>
      </w:r>
      <w:r>
        <w:rPr>
          <w:noProof/>
        </w:rPr>
        <w:fldChar w:fldCharType="end"/>
      </w:r>
    </w:p>
    <w:p w14:paraId="151A255A" w14:textId="5D0E0D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noProof/>
          <w:lang w:val="en-US"/>
        </w:rPr>
        <w:t>1</w:t>
      </w:r>
      <w:r>
        <w:rPr>
          <w:noProof/>
        </w:rPr>
        <w:t>8.</w:t>
      </w:r>
      <w:r w:rsidRPr="004F50CC">
        <w:rPr>
          <w:noProof/>
          <w:lang w:val="en-US"/>
        </w:rPr>
        <w:t>3.3</w:t>
      </w:r>
      <w:r>
        <w:rPr>
          <w:noProof/>
        </w:rPr>
        <w:t>.</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sidRPr="004F50CC">
        <w:rPr>
          <w:noProof/>
          <w:lang w:val="en-US"/>
        </w:rPr>
        <w:t xml:space="preserve"> release</w:t>
      </w:r>
      <w:r>
        <w:rPr>
          <w:noProof/>
        </w:rPr>
        <w:tab/>
      </w:r>
      <w:r>
        <w:rPr>
          <w:noProof/>
        </w:rPr>
        <w:fldChar w:fldCharType="begin" w:fldLock="1"/>
      </w:r>
      <w:r>
        <w:rPr>
          <w:noProof/>
        </w:rPr>
        <w:instrText xml:space="preserve"> PAGEREF _Toc171586506 \h </w:instrText>
      </w:r>
      <w:r>
        <w:rPr>
          <w:noProof/>
        </w:rPr>
      </w:r>
      <w:r>
        <w:rPr>
          <w:noProof/>
        </w:rPr>
        <w:fldChar w:fldCharType="separate"/>
      </w:r>
      <w:r>
        <w:rPr>
          <w:noProof/>
        </w:rPr>
        <w:t>397</w:t>
      </w:r>
      <w:r>
        <w:rPr>
          <w:noProof/>
        </w:rPr>
        <w:fldChar w:fldCharType="end"/>
      </w:r>
    </w:p>
    <w:p w14:paraId="2717A9A4" w14:textId="563B9D6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_Toc171586507 \h </w:instrText>
      </w:r>
      <w:r>
        <w:rPr>
          <w:noProof/>
        </w:rPr>
      </w:r>
      <w:r>
        <w:rPr>
          <w:noProof/>
        </w:rPr>
        <w:fldChar w:fldCharType="separate"/>
      </w:r>
      <w:r>
        <w:rPr>
          <w:noProof/>
        </w:rPr>
        <w:t>397</w:t>
      </w:r>
      <w:r>
        <w:rPr>
          <w:noProof/>
        </w:rPr>
        <w:fldChar w:fldCharType="end"/>
      </w:r>
    </w:p>
    <w:p w14:paraId="51D3B80B" w14:textId="048E4DD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_Toc171586508 \h </w:instrText>
      </w:r>
      <w:r>
        <w:rPr>
          <w:noProof/>
        </w:rPr>
      </w:r>
      <w:r>
        <w:rPr>
          <w:noProof/>
        </w:rPr>
        <w:fldChar w:fldCharType="separate"/>
      </w:r>
      <w:r>
        <w:rPr>
          <w:noProof/>
        </w:rPr>
        <w:t>397</w:t>
      </w:r>
      <w:r>
        <w:rPr>
          <w:noProof/>
        </w:rPr>
        <w:fldChar w:fldCharType="end"/>
      </w:r>
    </w:p>
    <w:p w14:paraId="42485211" w14:textId="68F55F9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_Toc171586509 \h </w:instrText>
      </w:r>
      <w:r>
        <w:rPr>
          <w:noProof/>
        </w:rPr>
      </w:r>
      <w:r>
        <w:rPr>
          <w:noProof/>
        </w:rPr>
        <w:fldChar w:fldCharType="separate"/>
      </w:r>
      <w:r>
        <w:rPr>
          <w:noProof/>
        </w:rPr>
        <w:t>397</w:t>
      </w:r>
      <w:r>
        <w:rPr>
          <w:noProof/>
        </w:rPr>
        <w:fldChar w:fldCharType="end"/>
      </w:r>
    </w:p>
    <w:p w14:paraId="6B81285F" w14:textId="17CCF6D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18.3.4.1.2</w:t>
      </w:r>
      <w:r>
        <w:rPr>
          <w:rFonts w:asciiTheme="minorHAnsi" w:eastAsiaTheme="minorEastAsia" w:hAnsiTheme="minorHAnsi" w:cstheme="minorBidi"/>
          <w:noProof/>
          <w:kern w:val="2"/>
          <w:sz w:val="22"/>
          <w:szCs w:val="22"/>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_Toc171586510 \h </w:instrText>
      </w:r>
      <w:r>
        <w:rPr>
          <w:noProof/>
        </w:rPr>
      </w:r>
      <w:r>
        <w:rPr>
          <w:noProof/>
        </w:rPr>
        <w:fldChar w:fldCharType="separate"/>
      </w:r>
      <w:r>
        <w:rPr>
          <w:noProof/>
        </w:rPr>
        <w:t>398</w:t>
      </w:r>
      <w:r>
        <w:rPr>
          <w:noProof/>
        </w:rPr>
        <w:fldChar w:fldCharType="end"/>
      </w:r>
    </w:p>
    <w:p w14:paraId="54F6A851" w14:textId="239CC1C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_Toc171586511 \h </w:instrText>
      </w:r>
      <w:r>
        <w:rPr>
          <w:noProof/>
        </w:rPr>
      </w:r>
      <w:r>
        <w:rPr>
          <w:noProof/>
        </w:rPr>
        <w:fldChar w:fldCharType="separate"/>
      </w:r>
      <w:r>
        <w:rPr>
          <w:noProof/>
        </w:rPr>
        <w:t>398</w:t>
      </w:r>
      <w:r>
        <w:rPr>
          <w:noProof/>
        </w:rPr>
        <w:fldChar w:fldCharType="end"/>
      </w:r>
    </w:p>
    <w:p w14:paraId="15A4032B" w14:textId="1EF40BD3"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4F50C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_Toc171586512 \h </w:instrText>
      </w:r>
      <w:r>
        <w:rPr>
          <w:noProof/>
        </w:rPr>
      </w:r>
      <w:r>
        <w:rPr>
          <w:noProof/>
        </w:rPr>
        <w:fldChar w:fldCharType="separate"/>
      </w:r>
      <w:r>
        <w:rPr>
          <w:noProof/>
        </w:rPr>
        <w:t>398</w:t>
      </w:r>
      <w:r>
        <w:rPr>
          <w:noProof/>
        </w:rPr>
        <w:fldChar w:fldCharType="end"/>
      </w:r>
    </w:p>
    <w:p w14:paraId="501A56FF" w14:textId="3375BD4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4F50C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w:t>
      </w:r>
      <w:r>
        <w:rPr>
          <w:noProof/>
        </w:rPr>
        <w:t>articipating MCData function initiated</w:t>
      </w:r>
      <w:r>
        <w:rPr>
          <w:noProof/>
        </w:rPr>
        <w:tab/>
      </w:r>
      <w:r>
        <w:rPr>
          <w:noProof/>
        </w:rPr>
        <w:fldChar w:fldCharType="begin" w:fldLock="1"/>
      </w:r>
      <w:r>
        <w:rPr>
          <w:noProof/>
        </w:rPr>
        <w:instrText xml:space="preserve"> PAGEREF _Toc171586513 \h </w:instrText>
      </w:r>
      <w:r>
        <w:rPr>
          <w:noProof/>
        </w:rPr>
      </w:r>
      <w:r>
        <w:rPr>
          <w:noProof/>
        </w:rPr>
        <w:fldChar w:fldCharType="separate"/>
      </w:r>
      <w:r>
        <w:rPr>
          <w:noProof/>
        </w:rPr>
        <w:t>398</w:t>
      </w:r>
      <w:r>
        <w:rPr>
          <w:noProof/>
        </w:rPr>
        <w:fldChar w:fldCharType="end"/>
      </w:r>
    </w:p>
    <w:p w14:paraId="1D884E54" w14:textId="3DF2919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_Toc171586514 \h </w:instrText>
      </w:r>
      <w:r>
        <w:rPr>
          <w:noProof/>
        </w:rPr>
      </w:r>
      <w:r>
        <w:rPr>
          <w:noProof/>
        </w:rPr>
        <w:fldChar w:fldCharType="separate"/>
      </w:r>
      <w:r>
        <w:rPr>
          <w:noProof/>
        </w:rPr>
        <w:t>399</w:t>
      </w:r>
      <w:r>
        <w:rPr>
          <w:noProof/>
        </w:rPr>
        <w:fldChar w:fldCharType="end"/>
      </w:r>
    </w:p>
    <w:p w14:paraId="1131B041" w14:textId="1BE327F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_Toc171586515 \h </w:instrText>
      </w:r>
      <w:r>
        <w:rPr>
          <w:noProof/>
        </w:rPr>
      </w:r>
      <w:r>
        <w:rPr>
          <w:noProof/>
        </w:rPr>
        <w:fldChar w:fldCharType="separate"/>
      </w:r>
      <w:r>
        <w:rPr>
          <w:noProof/>
        </w:rPr>
        <w:t>399</w:t>
      </w:r>
      <w:r>
        <w:rPr>
          <w:noProof/>
        </w:rPr>
        <w:fldChar w:fldCharType="end"/>
      </w:r>
    </w:p>
    <w:p w14:paraId="3A4368E2" w14:textId="3ABD6B9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_Toc171586516 \h </w:instrText>
      </w:r>
      <w:r>
        <w:rPr>
          <w:noProof/>
        </w:rPr>
      </w:r>
      <w:r>
        <w:rPr>
          <w:noProof/>
        </w:rPr>
        <w:fldChar w:fldCharType="separate"/>
      </w:r>
      <w:r>
        <w:rPr>
          <w:noProof/>
        </w:rPr>
        <w:t>399</w:t>
      </w:r>
      <w:r>
        <w:rPr>
          <w:noProof/>
        </w:rPr>
        <w:fldChar w:fldCharType="end"/>
      </w:r>
    </w:p>
    <w:p w14:paraId="471B7394" w14:textId="074B508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_Toc171586517 \h </w:instrText>
      </w:r>
      <w:r>
        <w:rPr>
          <w:noProof/>
        </w:rPr>
      </w:r>
      <w:r>
        <w:rPr>
          <w:noProof/>
        </w:rPr>
        <w:fldChar w:fldCharType="separate"/>
      </w:r>
      <w:r>
        <w:rPr>
          <w:noProof/>
        </w:rPr>
        <w:t>399</w:t>
      </w:r>
      <w:r>
        <w:rPr>
          <w:noProof/>
        </w:rPr>
        <w:fldChar w:fldCharType="end"/>
      </w:r>
    </w:p>
    <w:p w14:paraId="032DC791" w14:textId="037318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_Toc171586518 \h </w:instrText>
      </w:r>
      <w:r>
        <w:rPr>
          <w:noProof/>
        </w:rPr>
      </w:r>
      <w:r>
        <w:rPr>
          <w:noProof/>
        </w:rPr>
        <w:fldChar w:fldCharType="separate"/>
      </w:r>
      <w:r>
        <w:rPr>
          <w:noProof/>
        </w:rPr>
        <w:t>399</w:t>
      </w:r>
      <w:r>
        <w:rPr>
          <w:noProof/>
        </w:rPr>
        <w:fldChar w:fldCharType="end"/>
      </w:r>
    </w:p>
    <w:p w14:paraId="0E4DAE24" w14:textId="6F7314E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_Toc171586519 \h </w:instrText>
      </w:r>
      <w:r>
        <w:rPr>
          <w:noProof/>
        </w:rPr>
      </w:r>
      <w:r>
        <w:rPr>
          <w:noProof/>
        </w:rPr>
        <w:fldChar w:fldCharType="separate"/>
      </w:r>
      <w:r>
        <w:rPr>
          <w:noProof/>
        </w:rPr>
        <w:t>399</w:t>
      </w:r>
      <w:r>
        <w:rPr>
          <w:noProof/>
        </w:rPr>
        <w:fldChar w:fldCharType="end"/>
      </w:r>
    </w:p>
    <w:p w14:paraId="551E51DA" w14:textId="20B2218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_Toc171586520 \h </w:instrText>
      </w:r>
      <w:r>
        <w:rPr>
          <w:noProof/>
        </w:rPr>
      </w:r>
      <w:r>
        <w:rPr>
          <w:noProof/>
        </w:rPr>
        <w:fldChar w:fldCharType="separate"/>
      </w:r>
      <w:r>
        <w:rPr>
          <w:noProof/>
        </w:rPr>
        <w:t>400</w:t>
      </w:r>
      <w:r>
        <w:rPr>
          <w:noProof/>
        </w:rPr>
        <w:fldChar w:fldCharType="end"/>
      </w:r>
    </w:p>
    <w:p w14:paraId="07370093" w14:textId="009D7E7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_Toc171586521 \h </w:instrText>
      </w:r>
      <w:r>
        <w:rPr>
          <w:noProof/>
        </w:rPr>
      </w:r>
      <w:r>
        <w:rPr>
          <w:noProof/>
        </w:rPr>
        <w:fldChar w:fldCharType="separate"/>
      </w:r>
      <w:r>
        <w:rPr>
          <w:noProof/>
        </w:rPr>
        <w:t>402</w:t>
      </w:r>
      <w:r>
        <w:rPr>
          <w:noProof/>
        </w:rPr>
        <w:fldChar w:fldCharType="end"/>
      </w:r>
    </w:p>
    <w:p w14:paraId="641DBBDA" w14:textId="6457280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_Toc171586522 \h </w:instrText>
      </w:r>
      <w:r>
        <w:rPr>
          <w:noProof/>
        </w:rPr>
      </w:r>
      <w:r>
        <w:rPr>
          <w:noProof/>
        </w:rPr>
        <w:fldChar w:fldCharType="separate"/>
      </w:r>
      <w:r>
        <w:rPr>
          <w:noProof/>
        </w:rPr>
        <w:t>402</w:t>
      </w:r>
      <w:r>
        <w:rPr>
          <w:noProof/>
        </w:rPr>
        <w:fldChar w:fldCharType="end"/>
      </w:r>
    </w:p>
    <w:p w14:paraId="63BC79BA" w14:textId="3C6DFF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_Toc171586523 \h </w:instrText>
      </w:r>
      <w:r>
        <w:rPr>
          <w:noProof/>
        </w:rPr>
      </w:r>
      <w:r>
        <w:rPr>
          <w:noProof/>
        </w:rPr>
        <w:fldChar w:fldCharType="separate"/>
      </w:r>
      <w:r>
        <w:rPr>
          <w:noProof/>
        </w:rPr>
        <w:t>402</w:t>
      </w:r>
      <w:r>
        <w:rPr>
          <w:noProof/>
        </w:rPr>
        <w:fldChar w:fldCharType="end"/>
      </w:r>
    </w:p>
    <w:p w14:paraId="5096C51D" w14:textId="642164E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_Toc171586524 \h </w:instrText>
      </w:r>
      <w:r>
        <w:rPr>
          <w:noProof/>
        </w:rPr>
      </w:r>
      <w:r>
        <w:rPr>
          <w:noProof/>
        </w:rPr>
        <w:fldChar w:fldCharType="separate"/>
      </w:r>
      <w:r>
        <w:rPr>
          <w:noProof/>
        </w:rPr>
        <w:t>403</w:t>
      </w:r>
      <w:r>
        <w:rPr>
          <w:noProof/>
        </w:rPr>
        <w:fldChar w:fldCharType="end"/>
      </w:r>
    </w:p>
    <w:p w14:paraId="4314BCA1" w14:textId="51082C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_Toc171586525 \h </w:instrText>
      </w:r>
      <w:r>
        <w:rPr>
          <w:noProof/>
        </w:rPr>
      </w:r>
      <w:r>
        <w:rPr>
          <w:noProof/>
        </w:rPr>
        <w:fldChar w:fldCharType="separate"/>
      </w:r>
      <w:r>
        <w:rPr>
          <w:noProof/>
        </w:rPr>
        <w:t>404</w:t>
      </w:r>
      <w:r>
        <w:rPr>
          <w:noProof/>
        </w:rPr>
        <w:fldChar w:fldCharType="end"/>
      </w:r>
    </w:p>
    <w:p w14:paraId="0D955731" w14:textId="3A01D4B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_Toc171586526 \h </w:instrText>
      </w:r>
      <w:r>
        <w:rPr>
          <w:noProof/>
        </w:rPr>
      </w:r>
      <w:r>
        <w:rPr>
          <w:noProof/>
        </w:rPr>
        <w:fldChar w:fldCharType="separate"/>
      </w:r>
      <w:r>
        <w:rPr>
          <w:noProof/>
        </w:rPr>
        <w:t>405</w:t>
      </w:r>
      <w:r>
        <w:rPr>
          <w:noProof/>
        </w:rPr>
        <w:fldChar w:fldCharType="end"/>
      </w:r>
    </w:p>
    <w:p w14:paraId="353E9917" w14:textId="713E2B6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_Toc171586527 \h </w:instrText>
      </w:r>
      <w:r>
        <w:rPr>
          <w:noProof/>
        </w:rPr>
      </w:r>
      <w:r>
        <w:rPr>
          <w:noProof/>
        </w:rPr>
        <w:fldChar w:fldCharType="separate"/>
      </w:r>
      <w:r>
        <w:rPr>
          <w:noProof/>
        </w:rPr>
        <w:t>405</w:t>
      </w:r>
      <w:r>
        <w:rPr>
          <w:noProof/>
        </w:rPr>
        <w:fldChar w:fldCharType="end"/>
      </w:r>
    </w:p>
    <w:p w14:paraId="3D83DA3A" w14:textId="03B89F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_Toc171586528 \h </w:instrText>
      </w:r>
      <w:r>
        <w:rPr>
          <w:noProof/>
        </w:rPr>
      </w:r>
      <w:r>
        <w:rPr>
          <w:noProof/>
        </w:rPr>
        <w:fldChar w:fldCharType="separate"/>
      </w:r>
      <w:r>
        <w:rPr>
          <w:noProof/>
        </w:rPr>
        <w:t>405</w:t>
      </w:r>
      <w:r>
        <w:rPr>
          <w:noProof/>
        </w:rPr>
        <w:fldChar w:fldCharType="end"/>
      </w:r>
    </w:p>
    <w:p w14:paraId="0657B8DE" w14:textId="51F0AFD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_Toc171586529 \h </w:instrText>
      </w:r>
      <w:r>
        <w:rPr>
          <w:noProof/>
        </w:rPr>
      </w:r>
      <w:r>
        <w:rPr>
          <w:noProof/>
        </w:rPr>
        <w:fldChar w:fldCharType="separate"/>
      </w:r>
      <w:r>
        <w:rPr>
          <w:noProof/>
        </w:rPr>
        <w:t>406</w:t>
      </w:r>
      <w:r>
        <w:rPr>
          <w:noProof/>
        </w:rPr>
        <w:fldChar w:fldCharType="end"/>
      </w:r>
    </w:p>
    <w:p w14:paraId="6E5BCF4C" w14:textId="63F1853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_Toc171586530 \h </w:instrText>
      </w:r>
      <w:r>
        <w:rPr>
          <w:noProof/>
        </w:rPr>
      </w:r>
      <w:r>
        <w:rPr>
          <w:noProof/>
        </w:rPr>
        <w:fldChar w:fldCharType="separate"/>
      </w:r>
      <w:r>
        <w:rPr>
          <w:noProof/>
        </w:rPr>
        <w:t>406</w:t>
      </w:r>
      <w:r>
        <w:rPr>
          <w:noProof/>
        </w:rPr>
        <w:fldChar w:fldCharType="end"/>
      </w:r>
    </w:p>
    <w:p w14:paraId="532C8EB8" w14:textId="42CA5BE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_Toc171586531 \h </w:instrText>
      </w:r>
      <w:r>
        <w:rPr>
          <w:noProof/>
        </w:rPr>
      </w:r>
      <w:r>
        <w:rPr>
          <w:noProof/>
        </w:rPr>
        <w:fldChar w:fldCharType="separate"/>
      </w:r>
      <w:r>
        <w:rPr>
          <w:noProof/>
        </w:rPr>
        <w:t>407</w:t>
      </w:r>
      <w:r>
        <w:rPr>
          <w:noProof/>
        </w:rPr>
        <w:fldChar w:fldCharType="end"/>
      </w:r>
    </w:p>
    <w:p w14:paraId="6F6C0946" w14:textId="05A0893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_Toc171586532 \h </w:instrText>
      </w:r>
      <w:r>
        <w:rPr>
          <w:noProof/>
        </w:rPr>
      </w:r>
      <w:r>
        <w:rPr>
          <w:noProof/>
        </w:rPr>
        <w:fldChar w:fldCharType="separate"/>
      </w:r>
      <w:r>
        <w:rPr>
          <w:noProof/>
        </w:rPr>
        <w:t>409</w:t>
      </w:r>
      <w:r>
        <w:rPr>
          <w:noProof/>
        </w:rPr>
        <w:fldChar w:fldCharType="end"/>
      </w:r>
    </w:p>
    <w:p w14:paraId="1EACB9DE" w14:textId="5E0E76A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19A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_Toc171586533 \h </w:instrText>
      </w:r>
      <w:r>
        <w:rPr>
          <w:noProof/>
        </w:rPr>
      </w:r>
      <w:r>
        <w:rPr>
          <w:noProof/>
        </w:rPr>
        <w:fldChar w:fldCharType="separate"/>
      </w:r>
      <w:r>
        <w:rPr>
          <w:noProof/>
        </w:rPr>
        <w:t>410</w:t>
      </w:r>
      <w:r>
        <w:rPr>
          <w:noProof/>
        </w:rPr>
        <w:fldChar w:fldCharType="end"/>
      </w:r>
    </w:p>
    <w:p w14:paraId="636341CD" w14:textId="6BED3FB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_Toc171586534 \h </w:instrText>
      </w:r>
      <w:r>
        <w:rPr>
          <w:noProof/>
        </w:rPr>
      </w:r>
      <w:r>
        <w:rPr>
          <w:noProof/>
        </w:rPr>
        <w:fldChar w:fldCharType="separate"/>
      </w:r>
      <w:r>
        <w:rPr>
          <w:noProof/>
        </w:rPr>
        <w:t>410</w:t>
      </w:r>
      <w:r>
        <w:rPr>
          <w:noProof/>
        </w:rPr>
        <w:fldChar w:fldCharType="end"/>
      </w:r>
    </w:p>
    <w:p w14:paraId="71E0529A" w14:textId="64FC6A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_Toc171586535 \h </w:instrText>
      </w:r>
      <w:r>
        <w:rPr>
          <w:noProof/>
        </w:rPr>
      </w:r>
      <w:r>
        <w:rPr>
          <w:noProof/>
        </w:rPr>
        <w:fldChar w:fldCharType="separate"/>
      </w:r>
      <w:r>
        <w:rPr>
          <w:noProof/>
        </w:rPr>
        <w:t>411</w:t>
      </w:r>
      <w:r>
        <w:rPr>
          <w:noProof/>
        </w:rPr>
        <w:fldChar w:fldCharType="end"/>
      </w:r>
    </w:p>
    <w:p w14:paraId="45CDC4D2" w14:textId="41E156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_Toc171586536 \h </w:instrText>
      </w:r>
      <w:r>
        <w:rPr>
          <w:noProof/>
        </w:rPr>
      </w:r>
      <w:r>
        <w:rPr>
          <w:noProof/>
        </w:rPr>
        <w:fldChar w:fldCharType="separate"/>
      </w:r>
      <w:r>
        <w:rPr>
          <w:noProof/>
        </w:rPr>
        <w:t>411</w:t>
      </w:r>
      <w:r>
        <w:rPr>
          <w:noProof/>
        </w:rPr>
        <w:fldChar w:fldCharType="end"/>
      </w:r>
    </w:p>
    <w:p w14:paraId="02049545" w14:textId="120F8BB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_Toc171586537 \h </w:instrText>
      </w:r>
      <w:r>
        <w:rPr>
          <w:noProof/>
        </w:rPr>
      </w:r>
      <w:r>
        <w:rPr>
          <w:noProof/>
        </w:rPr>
        <w:fldChar w:fldCharType="separate"/>
      </w:r>
      <w:r>
        <w:rPr>
          <w:noProof/>
        </w:rPr>
        <w:t>411</w:t>
      </w:r>
      <w:r>
        <w:rPr>
          <w:noProof/>
        </w:rPr>
        <w:fldChar w:fldCharType="end"/>
      </w:r>
    </w:p>
    <w:p w14:paraId="04DF178A" w14:textId="47728E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_Toc171586538 \h </w:instrText>
      </w:r>
      <w:r>
        <w:rPr>
          <w:noProof/>
        </w:rPr>
      </w:r>
      <w:r>
        <w:rPr>
          <w:noProof/>
        </w:rPr>
        <w:fldChar w:fldCharType="separate"/>
      </w:r>
      <w:r>
        <w:rPr>
          <w:noProof/>
        </w:rPr>
        <w:t>411</w:t>
      </w:r>
      <w:r>
        <w:rPr>
          <w:noProof/>
        </w:rPr>
        <w:fldChar w:fldCharType="end"/>
      </w:r>
    </w:p>
    <w:p w14:paraId="7D96C7B2" w14:textId="4519318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_Toc171586539 \h </w:instrText>
      </w:r>
      <w:r>
        <w:rPr>
          <w:noProof/>
        </w:rPr>
      </w:r>
      <w:r>
        <w:rPr>
          <w:noProof/>
        </w:rPr>
        <w:fldChar w:fldCharType="separate"/>
      </w:r>
      <w:r>
        <w:rPr>
          <w:noProof/>
        </w:rPr>
        <w:t>411</w:t>
      </w:r>
      <w:r>
        <w:rPr>
          <w:noProof/>
        </w:rPr>
        <w:fldChar w:fldCharType="end"/>
      </w:r>
    </w:p>
    <w:p w14:paraId="1C780233" w14:textId="0F1EB46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_Toc171586540 \h </w:instrText>
      </w:r>
      <w:r>
        <w:rPr>
          <w:noProof/>
        </w:rPr>
      </w:r>
      <w:r>
        <w:rPr>
          <w:noProof/>
        </w:rPr>
        <w:fldChar w:fldCharType="separate"/>
      </w:r>
      <w:r>
        <w:rPr>
          <w:noProof/>
        </w:rPr>
        <w:t>412</w:t>
      </w:r>
      <w:r>
        <w:rPr>
          <w:noProof/>
        </w:rPr>
        <w:fldChar w:fldCharType="end"/>
      </w:r>
    </w:p>
    <w:p w14:paraId="42F92389" w14:textId="09F4A99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_Toc171586541 \h </w:instrText>
      </w:r>
      <w:r>
        <w:rPr>
          <w:noProof/>
        </w:rPr>
      </w:r>
      <w:r>
        <w:rPr>
          <w:noProof/>
        </w:rPr>
        <w:fldChar w:fldCharType="separate"/>
      </w:r>
      <w:r>
        <w:rPr>
          <w:noProof/>
        </w:rPr>
        <w:t>412</w:t>
      </w:r>
      <w:r>
        <w:rPr>
          <w:noProof/>
        </w:rPr>
        <w:fldChar w:fldCharType="end"/>
      </w:r>
    </w:p>
    <w:p w14:paraId="6AD523C5" w14:textId="4CDDB61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_Toc171586542 \h </w:instrText>
      </w:r>
      <w:r>
        <w:rPr>
          <w:noProof/>
        </w:rPr>
      </w:r>
      <w:r>
        <w:rPr>
          <w:noProof/>
        </w:rPr>
        <w:fldChar w:fldCharType="separate"/>
      </w:r>
      <w:r>
        <w:rPr>
          <w:noProof/>
        </w:rPr>
        <w:t>412</w:t>
      </w:r>
      <w:r>
        <w:rPr>
          <w:noProof/>
        </w:rPr>
        <w:fldChar w:fldCharType="end"/>
      </w:r>
    </w:p>
    <w:p w14:paraId="0DCA3714" w14:textId="544F621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_Toc171586543 \h </w:instrText>
      </w:r>
      <w:r>
        <w:rPr>
          <w:noProof/>
        </w:rPr>
      </w:r>
      <w:r>
        <w:rPr>
          <w:noProof/>
        </w:rPr>
        <w:fldChar w:fldCharType="separate"/>
      </w:r>
      <w:r>
        <w:rPr>
          <w:noProof/>
        </w:rPr>
        <w:t>412</w:t>
      </w:r>
      <w:r>
        <w:rPr>
          <w:noProof/>
        </w:rPr>
        <w:fldChar w:fldCharType="end"/>
      </w:r>
    </w:p>
    <w:p w14:paraId="21AFAD25" w14:textId="0076CF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_Toc171586544 \h </w:instrText>
      </w:r>
      <w:r>
        <w:rPr>
          <w:noProof/>
        </w:rPr>
      </w:r>
      <w:r>
        <w:rPr>
          <w:noProof/>
        </w:rPr>
        <w:fldChar w:fldCharType="separate"/>
      </w:r>
      <w:r>
        <w:rPr>
          <w:noProof/>
        </w:rPr>
        <w:t>413</w:t>
      </w:r>
      <w:r>
        <w:rPr>
          <w:noProof/>
        </w:rPr>
        <w:fldChar w:fldCharType="end"/>
      </w:r>
    </w:p>
    <w:p w14:paraId="6B9224BA" w14:textId="1793C84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_Toc171586545 \h </w:instrText>
      </w:r>
      <w:r>
        <w:rPr>
          <w:noProof/>
        </w:rPr>
      </w:r>
      <w:r>
        <w:rPr>
          <w:noProof/>
        </w:rPr>
        <w:fldChar w:fldCharType="separate"/>
      </w:r>
      <w:r>
        <w:rPr>
          <w:noProof/>
        </w:rPr>
        <w:t>413</w:t>
      </w:r>
      <w:r>
        <w:rPr>
          <w:noProof/>
        </w:rPr>
        <w:fldChar w:fldCharType="end"/>
      </w:r>
    </w:p>
    <w:p w14:paraId="6097EDED" w14:textId="46C6308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19A.3</w:t>
      </w:r>
      <w:r>
        <w:rPr>
          <w:rFonts w:asciiTheme="minorHAnsi" w:eastAsiaTheme="minorEastAsia" w:hAnsiTheme="minorHAnsi" w:cstheme="minorBidi"/>
          <w:noProof/>
          <w:kern w:val="2"/>
          <w:sz w:val="22"/>
          <w:szCs w:val="22"/>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_Toc171586546 \h </w:instrText>
      </w:r>
      <w:r>
        <w:rPr>
          <w:noProof/>
        </w:rPr>
      </w:r>
      <w:r>
        <w:rPr>
          <w:noProof/>
        </w:rPr>
        <w:fldChar w:fldCharType="separate"/>
      </w:r>
      <w:r>
        <w:rPr>
          <w:noProof/>
        </w:rPr>
        <w:t>414</w:t>
      </w:r>
      <w:r>
        <w:rPr>
          <w:noProof/>
        </w:rPr>
        <w:fldChar w:fldCharType="end"/>
      </w:r>
    </w:p>
    <w:p w14:paraId="3F8F8EC4" w14:textId="2B292A8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_Toc171586547 \h </w:instrText>
      </w:r>
      <w:r>
        <w:rPr>
          <w:noProof/>
        </w:rPr>
      </w:r>
      <w:r>
        <w:rPr>
          <w:noProof/>
        </w:rPr>
        <w:fldChar w:fldCharType="separate"/>
      </w:r>
      <w:r>
        <w:rPr>
          <w:noProof/>
        </w:rPr>
        <w:t>414</w:t>
      </w:r>
      <w:r>
        <w:rPr>
          <w:noProof/>
        </w:rPr>
        <w:fldChar w:fldCharType="end"/>
      </w:r>
    </w:p>
    <w:p w14:paraId="0164BDBD" w14:textId="3B835FE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_Toc171586548 \h </w:instrText>
      </w:r>
      <w:r>
        <w:rPr>
          <w:noProof/>
        </w:rPr>
      </w:r>
      <w:r>
        <w:rPr>
          <w:noProof/>
        </w:rPr>
        <w:fldChar w:fldCharType="separate"/>
      </w:r>
      <w:r>
        <w:rPr>
          <w:noProof/>
        </w:rPr>
        <w:t>414</w:t>
      </w:r>
      <w:r>
        <w:rPr>
          <w:noProof/>
        </w:rPr>
        <w:fldChar w:fldCharType="end"/>
      </w:r>
    </w:p>
    <w:p w14:paraId="10CFA88C" w14:textId="706A2C7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_Toc171586549 \h </w:instrText>
      </w:r>
      <w:r>
        <w:rPr>
          <w:noProof/>
        </w:rPr>
      </w:r>
      <w:r>
        <w:rPr>
          <w:noProof/>
        </w:rPr>
        <w:fldChar w:fldCharType="separate"/>
      </w:r>
      <w:r>
        <w:rPr>
          <w:noProof/>
        </w:rPr>
        <w:t>414</w:t>
      </w:r>
      <w:r>
        <w:rPr>
          <w:noProof/>
        </w:rPr>
        <w:fldChar w:fldCharType="end"/>
      </w:r>
    </w:p>
    <w:p w14:paraId="0981AEC6" w14:textId="54D972F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_Toc171586550 \h </w:instrText>
      </w:r>
      <w:r>
        <w:rPr>
          <w:noProof/>
        </w:rPr>
      </w:r>
      <w:r>
        <w:rPr>
          <w:noProof/>
        </w:rPr>
        <w:fldChar w:fldCharType="separate"/>
      </w:r>
      <w:r>
        <w:rPr>
          <w:noProof/>
        </w:rPr>
        <w:t>414</w:t>
      </w:r>
      <w:r>
        <w:rPr>
          <w:noProof/>
        </w:rPr>
        <w:fldChar w:fldCharType="end"/>
      </w:r>
    </w:p>
    <w:p w14:paraId="4F1A8B7A" w14:textId="6BCC670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_Toc171586551 \h </w:instrText>
      </w:r>
      <w:r>
        <w:rPr>
          <w:noProof/>
        </w:rPr>
      </w:r>
      <w:r>
        <w:rPr>
          <w:noProof/>
        </w:rPr>
        <w:fldChar w:fldCharType="separate"/>
      </w:r>
      <w:r>
        <w:rPr>
          <w:noProof/>
        </w:rPr>
        <w:t>415</w:t>
      </w:r>
      <w:r>
        <w:rPr>
          <w:noProof/>
        </w:rPr>
        <w:fldChar w:fldCharType="end"/>
      </w:r>
    </w:p>
    <w:p w14:paraId="4865A997" w14:textId="7F251F9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_Toc171586552 \h </w:instrText>
      </w:r>
      <w:r>
        <w:rPr>
          <w:noProof/>
        </w:rPr>
      </w:r>
      <w:r>
        <w:rPr>
          <w:noProof/>
        </w:rPr>
        <w:fldChar w:fldCharType="separate"/>
      </w:r>
      <w:r>
        <w:rPr>
          <w:noProof/>
        </w:rPr>
        <w:t>416</w:t>
      </w:r>
      <w:r>
        <w:rPr>
          <w:noProof/>
        </w:rPr>
        <w:fldChar w:fldCharType="end"/>
      </w:r>
    </w:p>
    <w:p w14:paraId="7F27D4FA" w14:textId="357C00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19A.3.2.5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_Toc171586553 \h </w:instrText>
      </w:r>
      <w:r>
        <w:rPr>
          <w:noProof/>
        </w:rPr>
      </w:r>
      <w:r>
        <w:rPr>
          <w:noProof/>
        </w:rPr>
        <w:fldChar w:fldCharType="separate"/>
      </w:r>
      <w:r>
        <w:rPr>
          <w:noProof/>
        </w:rPr>
        <w:t>416</w:t>
      </w:r>
      <w:r>
        <w:rPr>
          <w:noProof/>
        </w:rPr>
        <w:fldChar w:fldCharType="end"/>
      </w:r>
    </w:p>
    <w:p w14:paraId="362273D5" w14:textId="01A91DF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_Toc171586554 \h </w:instrText>
      </w:r>
      <w:r>
        <w:rPr>
          <w:noProof/>
        </w:rPr>
      </w:r>
      <w:r>
        <w:rPr>
          <w:noProof/>
        </w:rPr>
        <w:fldChar w:fldCharType="separate"/>
      </w:r>
      <w:r>
        <w:rPr>
          <w:noProof/>
        </w:rPr>
        <w:t>416</w:t>
      </w:r>
      <w:r>
        <w:rPr>
          <w:noProof/>
        </w:rPr>
        <w:fldChar w:fldCharType="end"/>
      </w:r>
    </w:p>
    <w:p w14:paraId="62C27357" w14:textId="28C997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_Toc171586555 \h </w:instrText>
      </w:r>
      <w:r>
        <w:rPr>
          <w:noProof/>
        </w:rPr>
      </w:r>
      <w:r>
        <w:rPr>
          <w:noProof/>
        </w:rPr>
        <w:fldChar w:fldCharType="separate"/>
      </w:r>
      <w:r>
        <w:rPr>
          <w:noProof/>
        </w:rPr>
        <w:t>416</w:t>
      </w:r>
      <w:r>
        <w:rPr>
          <w:noProof/>
        </w:rPr>
        <w:fldChar w:fldCharType="end"/>
      </w:r>
    </w:p>
    <w:p w14:paraId="58CFBCF3" w14:textId="3DA5318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19A.3.5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_Toc171586556 \h </w:instrText>
      </w:r>
      <w:r>
        <w:rPr>
          <w:noProof/>
        </w:rPr>
      </w:r>
      <w:r>
        <w:rPr>
          <w:noProof/>
        </w:rPr>
        <w:fldChar w:fldCharType="separate"/>
      </w:r>
      <w:r>
        <w:rPr>
          <w:noProof/>
        </w:rPr>
        <w:t>416</w:t>
      </w:r>
      <w:r>
        <w:rPr>
          <w:noProof/>
        </w:rPr>
        <w:fldChar w:fldCharType="end"/>
      </w:r>
    </w:p>
    <w:p w14:paraId="3490A925" w14:textId="0B7A8F9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20</w:t>
      </w:r>
      <w:r>
        <w:rPr>
          <w:rFonts w:asciiTheme="minorHAnsi" w:eastAsiaTheme="minorEastAsia" w:hAnsiTheme="minorHAnsi" w:cstheme="minorBidi"/>
          <w:noProof/>
          <w:kern w:val="2"/>
          <w:szCs w:val="22"/>
          <w:lang w:eastAsia="en-GB"/>
          <w14:ligatures w14:val="standardContextual"/>
        </w:rPr>
        <w:tab/>
      </w:r>
      <w:r>
        <w:rPr>
          <w:noProof/>
        </w:rPr>
        <w:t>IP Connectivity</w:t>
      </w:r>
      <w:r>
        <w:rPr>
          <w:noProof/>
        </w:rPr>
        <w:tab/>
      </w:r>
      <w:r>
        <w:rPr>
          <w:noProof/>
        </w:rPr>
        <w:fldChar w:fldCharType="begin" w:fldLock="1"/>
      </w:r>
      <w:r>
        <w:rPr>
          <w:noProof/>
        </w:rPr>
        <w:instrText xml:space="preserve"> PAGEREF _Toc171586557 \h </w:instrText>
      </w:r>
      <w:r>
        <w:rPr>
          <w:noProof/>
        </w:rPr>
      </w:r>
      <w:r>
        <w:rPr>
          <w:noProof/>
        </w:rPr>
        <w:fldChar w:fldCharType="separate"/>
      </w:r>
      <w:r>
        <w:rPr>
          <w:noProof/>
        </w:rPr>
        <w:t>417</w:t>
      </w:r>
      <w:r>
        <w:rPr>
          <w:noProof/>
        </w:rPr>
        <w:fldChar w:fldCharType="end"/>
      </w:r>
    </w:p>
    <w:p w14:paraId="2CB5B560" w14:textId="1F7FC37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_Toc171586558 \h </w:instrText>
      </w:r>
      <w:r>
        <w:rPr>
          <w:noProof/>
        </w:rPr>
      </w:r>
      <w:r>
        <w:rPr>
          <w:noProof/>
        </w:rPr>
        <w:fldChar w:fldCharType="separate"/>
      </w:r>
      <w:r>
        <w:rPr>
          <w:noProof/>
        </w:rPr>
        <w:t>417</w:t>
      </w:r>
      <w:r>
        <w:rPr>
          <w:noProof/>
        </w:rPr>
        <w:fldChar w:fldCharType="end"/>
      </w:r>
    </w:p>
    <w:p w14:paraId="51FC01E9" w14:textId="2C90082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_Toc171586559 \h </w:instrText>
      </w:r>
      <w:r>
        <w:rPr>
          <w:noProof/>
        </w:rPr>
      </w:r>
      <w:r>
        <w:rPr>
          <w:noProof/>
        </w:rPr>
        <w:fldChar w:fldCharType="separate"/>
      </w:r>
      <w:r>
        <w:rPr>
          <w:noProof/>
        </w:rPr>
        <w:t>417</w:t>
      </w:r>
      <w:r>
        <w:rPr>
          <w:noProof/>
        </w:rPr>
        <w:fldChar w:fldCharType="end"/>
      </w:r>
    </w:p>
    <w:p w14:paraId="4BE21FE9" w14:textId="084101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_Toc171586560 \h </w:instrText>
      </w:r>
      <w:r>
        <w:rPr>
          <w:noProof/>
        </w:rPr>
      </w:r>
      <w:r>
        <w:rPr>
          <w:noProof/>
        </w:rPr>
        <w:fldChar w:fldCharType="separate"/>
      </w:r>
      <w:r>
        <w:rPr>
          <w:noProof/>
        </w:rPr>
        <w:t>417</w:t>
      </w:r>
      <w:r>
        <w:rPr>
          <w:noProof/>
        </w:rPr>
        <w:fldChar w:fldCharType="end"/>
      </w:r>
    </w:p>
    <w:p w14:paraId="3CEF066F" w14:textId="6A13FAE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_Toc171586561 \h </w:instrText>
      </w:r>
      <w:r>
        <w:rPr>
          <w:noProof/>
        </w:rPr>
      </w:r>
      <w:r>
        <w:rPr>
          <w:noProof/>
        </w:rPr>
        <w:fldChar w:fldCharType="separate"/>
      </w:r>
      <w:r>
        <w:rPr>
          <w:noProof/>
        </w:rPr>
        <w:t>417</w:t>
      </w:r>
      <w:r>
        <w:rPr>
          <w:noProof/>
        </w:rPr>
        <w:fldChar w:fldCharType="end"/>
      </w:r>
    </w:p>
    <w:p w14:paraId="38D6B388" w14:textId="4A75735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_Toc171586562 \h </w:instrText>
      </w:r>
      <w:r>
        <w:rPr>
          <w:noProof/>
        </w:rPr>
      </w:r>
      <w:r>
        <w:rPr>
          <w:noProof/>
        </w:rPr>
        <w:fldChar w:fldCharType="separate"/>
      </w:r>
      <w:r>
        <w:rPr>
          <w:noProof/>
        </w:rPr>
        <w:t>417</w:t>
      </w:r>
      <w:r>
        <w:rPr>
          <w:noProof/>
        </w:rPr>
        <w:fldChar w:fldCharType="end"/>
      </w:r>
    </w:p>
    <w:p w14:paraId="1FB22EC4" w14:textId="4253496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_Toc171586563 \h </w:instrText>
      </w:r>
      <w:r>
        <w:rPr>
          <w:noProof/>
        </w:rPr>
      </w:r>
      <w:r>
        <w:rPr>
          <w:noProof/>
        </w:rPr>
        <w:fldChar w:fldCharType="separate"/>
      </w:r>
      <w:r>
        <w:rPr>
          <w:noProof/>
        </w:rPr>
        <w:t>417</w:t>
      </w:r>
      <w:r>
        <w:rPr>
          <w:noProof/>
        </w:rPr>
        <w:fldChar w:fldCharType="end"/>
      </w:r>
    </w:p>
    <w:p w14:paraId="11B8DE30" w14:textId="54C76F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_Toc171586564 \h </w:instrText>
      </w:r>
      <w:r>
        <w:rPr>
          <w:noProof/>
        </w:rPr>
      </w:r>
      <w:r>
        <w:rPr>
          <w:noProof/>
        </w:rPr>
        <w:fldChar w:fldCharType="separate"/>
      </w:r>
      <w:r>
        <w:rPr>
          <w:noProof/>
        </w:rPr>
        <w:t>418</w:t>
      </w:r>
      <w:r>
        <w:rPr>
          <w:noProof/>
        </w:rPr>
        <w:fldChar w:fldCharType="end"/>
      </w:r>
    </w:p>
    <w:p w14:paraId="7C3087C3" w14:textId="39A39F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_Toc171586565 \h </w:instrText>
      </w:r>
      <w:r>
        <w:rPr>
          <w:noProof/>
        </w:rPr>
      </w:r>
      <w:r>
        <w:rPr>
          <w:noProof/>
        </w:rPr>
        <w:fldChar w:fldCharType="separate"/>
      </w:r>
      <w:r>
        <w:rPr>
          <w:noProof/>
        </w:rPr>
        <w:t>418</w:t>
      </w:r>
      <w:r>
        <w:rPr>
          <w:noProof/>
        </w:rPr>
        <w:fldChar w:fldCharType="end"/>
      </w:r>
    </w:p>
    <w:p w14:paraId="6CD54A1C" w14:textId="3D45EFB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_Toc171586566 \h </w:instrText>
      </w:r>
      <w:r>
        <w:rPr>
          <w:noProof/>
        </w:rPr>
      </w:r>
      <w:r>
        <w:rPr>
          <w:noProof/>
        </w:rPr>
        <w:fldChar w:fldCharType="separate"/>
      </w:r>
      <w:r>
        <w:rPr>
          <w:noProof/>
        </w:rPr>
        <w:t>420</w:t>
      </w:r>
      <w:r>
        <w:rPr>
          <w:noProof/>
        </w:rPr>
        <w:fldChar w:fldCharType="end"/>
      </w:r>
    </w:p>
    <w:p w14:paraId="4D890131" w14:textId="068F691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_Toc171586567 \h </w:instrText>
      </w:r>
      <w:r>
        <w:rPr>
          <w:noProof/>
        </w:rPr>
      </w:r>
      <w:r>
        <w:rPr>
          <w:noProof/>
        </w:rPr>
        <w:fldChar w:fldCharType="separate"/>
      </w:r>
      <w:r>
        <w:rPr>
          <w:noProof/>
        </w:rPr>
        <w:t>421</w:t>
      </w:r>
      <w:r>
        <w:rPr>
          <w:noProof/>
        </w:rPr>
        <w:fldChar w:fldCharType="end"/>
      </w:r>
    </w:p>
    <w:p w14:paraId="1BFF99BB" w14:textId="7A4202C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_Toc171586568 \h </w:instrText>
      </w:r>
      <w:r>
        <w:rPr>
          <w:noProof/>
        </w:rPr>
      </w:r>
      <w:r>
        <w:rPr>
          <w:noProof/>
        </w:rPr>
        <w:fldChar w:fldCharType="separate"/>
      </w:r>
      <w:r>
        <w:rPr>
          <w:noProof/>
        </w:rPr>
        <w:t>421</w:t>
      </w:r>
      <w:r>
        <w:rPr>
          <w:noProof/>
        </w:rPr>
        <w:fldChar w:fldCharType="end"/>
      </w:r>
    </w:p>
    <w:p w14:paraId="37B9681C" w14:textId="6E267EA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_Toc171586569 \h </w:instrText>
      </w:r>
      <w:r>
        <w:rPr>
          <w:noProof/>
        </w:rPr>
      </w:r>
      <w:r>
        <w:rPr>
          <w:noProof/>
        </w:rPr>
        <w:fldChar w:fldCharType="separate"/>
      </w:r>
      <w:r>
        <w:rPr>
          <w:noProof/>
        </w:rPr>
        <w:t>421</w:t>
      </w:r>
      <w:r>
        <w:rPr>
          <w:noProof/>
        </w:rPr>
        <w:fldChar w:fldCharType="end"/>
      </w:r>
    </w:p>
    <w:p w14:paraId="5EDBD775" w14:textId="30D4791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_Toc171586570 \h </w:instrText>
      </w:r>
      <w:r>
        <w:rPr>
          <w:noProof/>
        </w:rPr>
      </w:r>
      <w:r>
        <w:rPr>
          <w:noProof/>
        </w:rPr>
        <w:fldChar w:fldCharType="separate"/>
      </w:r>
      <w:r>
        <w:rPr>
          <w:noProof/>
        </w:rPr>
        <w:t>421</w:t>
      </w:r>
      <w:r>
        <w:rPr>
          <w:noProof/>
        </w:rPr>
        <w:fldChar w:fldCharType="end"/>
      </w:r>
    </w:p>
    <w:p w14:paraId="32E582D0" w14:textId="0D59096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_Toc171586571 \h </w:instrText>
      </w:r>
      <w:r>
        <w:rPr>
          <w:noProof/>
        </w:rPr>
      </w:r>
      <w:r>
        <w:rPr>
          <w:noProof/>
        </w:rPr>
        <w:fldChar w:fldCharType="separate"/>
      </w:r>
      <w:r>
        <w:rPr>
          <w:noProof/>
        </w:rPr>
        <w:t>423</w:t>
      </w:r>
      <w:r>
        <w:rPr>
          <w:noProof/>
        </w:rPr>
        <w:fldChar w:fldCharType="end"/>
      </w:r>
    </w:p>
    <w:p w14:paraId="29D84134" w14:textId="6E3FDF9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20.4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_Toc171586572 \h </w:instrText>
      </w:r>
      <w:r>
        <w:rPr>
          <w:noProof/>
        </w:rPr>
      </w:r>
      <w:r>
        <w:rPr>
          <w:noProof/>
        </w:rPr>
        <w:fldChar w:fldCharType="separate"/>
      </w:r>
      <w:r>
        <w:rPr>
          <w:noProof/>
        </w:rPr>
        <w:t>425</w:t>
      </w:r>
      <w:r>
        <w:rPr>
          <w:noProof/>
        </w:rPr>
        <w:fldChar w:fldCharType="end"/>
      </w:r>
    </w:p>
    <w:p w14:paraId="684A20FC" w14:textId="4D6BA4C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20.4.0a</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_Toc171586573 \h </w:instrText>
      </w:r>
      <w:r>
        <w:rPr>
          <w:noProof/>
        </w:rPr>
      </w:r>
      <w:r>
        <w:rPr>
          <w:noProof/>
        </w:rPr>
        <w:fldChar w:fldCharType="separate"/>
      </w:r>
      <w:r>
        <w:rPr>
          <w:noProof/>
        </w:rPr>
        <w:t>425</w:t>
      </w:r>
      <w:r>
        <w:rPr>
          <w:noProof/>
        </w:rPr>
        <w:fldChar w:fldCharType="end"/>
      </w:r>
    </w:p>
    <w:p w14:paraId="7EE04D1E" w14:textId="40FB3E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20.4.0b</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_Toc171586574 \h </w:instrText>
      </w:r>
      <w:r>
        <w:rPr>
          <w:noProof/>
        </w:rPr>
      </w:r>
      <w:r>
        <w:rPr>
          <w:noProof/>
        </w:rPr>
        <w:fldChar w:fldCharType="separate"/>
      </w:r>
      <w:r>
        <w:rPr>
          <w:noProof/>
        </w:rPr>
        <w:t>425</w:t>
      </w:r>
      <w:r>
        <w:rPr>
          <w:noProof/>
        </w:rPr>
        <w:fldChar w:fldCharType="end"/>
      </w:r>
    </w:p>
    <w:p w14:paraId="7DFB757A" w14:textId="5408BE8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20.4.1</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4F50CC">
        <w:rPr>
          <w:noProof/>
          <w:lang w:val="en-US"/>
        </w:rPr>
        <w:t>p</w:t>
      </w:r>
      <w:r>
        <w:rPr>
          <w:noProof/>
        </w:rPr>
        <w:t>rocedures</w:t>
      </w:r>
      <w:r>
        <w:rPr>
          <w:noProof/>
        </w:rPr>
        <w:tab/>
      </w:r>
      <w:r>
        <w:rPr>
          <w:noProof/>
        </w:rPr>
        <w:fldChar w:fldCharType="begin" w:fldLock="1"/>
      </w:r>
      <w:r>
        <w:rPr>
          <w:noProof/>
        </w:rPr>
        <w:instrText xml:space="preserve"> PAGEREF _Toc171586575 \h </w:instrText>
      </w:r>
      <w:r>
        <w:rPr>
          <w:noProof/>
        </w:rPr>
      </w:r>
      <w:r>
        <w:rPr>
          <w:noProof/>
        </w:rPr>
        <w:fldChar w:fldCharType="separate"/>
      </w:r>
      <w:r>
        <w:rPr>
          <w:noProof/>
        </w:rPr>
        <w:t>425</w:t>
      </w:r>
      <w:r>
        <w:rPr>
          <w:noProof/>
        </w:rPr>
        <w:fldChar w:fldCharType="end"/>
      </w:r>
    </w:p>
    <w:p w14:paraId="32D6B3A5" w14:textId="47C3414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20.4.2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_Toc171586576 \h </w:instrText>
      </w:r>
      <w:r>
        <w:rPr>
          <w:noProof/>
        </w:rPr>
      </w:r>
      <w:r>
        <w:rPr>
          <w:noProof/>
        </w:rPr>
        <w:fldChar w:fldCharType="separate"/>
      </w:r>
      <w:r>
        <w:rPr>
          <w:noProof/>
        </w:rPr>
        <w:t>426</w:t>
      </w:r>
      <w:r>
        <w:rPr>
          <w:noProof/>
        </w:rPr>
        <w:fldChar w:fldCharType="end"/>
      </w:r>
    </w:p>
    <w:p w14:paraId="71B69130" w14:textId="643592C3"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Pr>
          <w:noProof/>
        </w:rPr>
        <w:t>MCData Message Store</w:t>
      </w:r>
      <w:r>
        <w:rPr>
          <w:noProof/>
        </w:rPr>
        <w:tab/>
      </w:r>
      <w:r>
        <w:rPr>
          <w:noProof/>
        </w:rPr>
        <w:fldChar w:fldCharType="begin" w:fldLock="1"/>
      </w:r>
      <w:r>
        <w:rPr>
          <w:noProof/>
        </w:rPr>
        <w:instrText xml:space="preserve"> PAGEREF _Toc171586577 \h </w:instrText>
      </w:r>
      <w:r>
        <w:rPr>
          <w:noProof/>
        </w:rPr>
      </w:r>
      <w:r>
        <w:rPr>
          <w:noProof/>
        </w:rPr>
        <w:fldChar w:fldCharType="separate"/>
      </w:r>
      <w:r>
        <w:rPr>
          <w:noProof/>
        </w:rPr>
        <w:t>428</w:t>
      </w:r>
      <w:r>
        <w:rPr>
          <w:noProof/>
        </w:rPr>
        <w:fldChar w:fldCharType="end"/>
      </w:r>
    </w:p>
    <w:p w14:paraId="03ECCCE3" w14:textId="51F6B04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_Toc171586578 \h </w:instrText>
      </w:r>
      <w:r>
        <w:rPr>
          <w:noProof/>
        </w:rPr>
      </w:r>
      <w:r>
        <w:rPr>
          <w:noProof/>
        </w:rPr>
        <w:fldChar w:fldCharType="separate"/>
      </w:r>
      <w:r>
        <w:rPr>
          <w:noProof/>
        </w:rPr>
        <w:t>428</w:t>
      </w:r>
      <w:r>
        <w:rPr>
          <w:noProof/>
        </w:rPr>
        <w:fldChar w:fldCharType="end"/>
      </w:r>
    </w:p>
    <w:p w14:paraId="2E7CCA0D" w14:textId="0066D16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_Toc171586579 \h </w:instrText>
      </w:r>
      <w:r>
        <w:rPr>
          <w:noProof/>
        </w:rPr>
      </w:r>
      <w:r>
        <w:rPr>
          <w:noProof/>
        </w:rPr>
        <w:fldChar w:fldCharType="separate"/>
      </w:r>
      <w:r>
        <w:rPr>
          <w:noProof/>
        </w:rPr>
        <w:t>429</w:t>
      </w:r>
      <w:r>
        <w:rPr>
          <w:noProof/>
        </w:rPr>
        <w:fldChar w:fldCharType="end"/>
      </w:r>
    </w:p>
    <w:p w14:paraId="0460274C" w14:textId="2BD3096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retrieval procedure</w:t>
      </w:r>
      <w:r>
        <w:rPr>
          <w:noProof/>
        </w:rPr>
        <w:tab/>
      </w:r>
      <w:r>
        <w:rPr>
          <w:noProof/>
        </w:rPr>
        <w:fldChar w:fldCharType="begin" w:fldLock="1"/>
      </w:r>
      <w:r>
        <w:rPr>
          <w:noProof/>
        </w:rPr>
        <w:instrText xml:space="preserve"> PAGEREF _Toc171586580 \h </w:instrText>
      </w:r>
      <w:r>
        <w:rPr>
          <w:noProof/>
        </w:rPr>
      </w:r>
      <w:r>
        <w:rPr>
          <w:noProof/>
        </w:rPr>
        <w:fldChar w:fldCharType="separate"/>
      </w:r>
      <w:r>
        <w:rPr>
          <w:noProof/>
        </w:rPr>
        <w:t>429</w:t>
      </w:r>
      <w:r>
        <w:rPr>
          <w:noProof/>
        </w:rPr>
        <w:fldChar w:fldCharType="end"/>
      </w:r>
    </w:p>
    <w:p w14:paraId="77D04887" w14:textId="272B755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_Toc171586581 \h </w:instrText>
      </w:r>
      <w:r>
        <w:rPr>
          <w:noProof/>
        </w:rPr>
      </w:r>
      <w:r>
        <w:rPr>
          <w:noProof/>
        </w:rPr>
        <w:fldChar w:fldCharType="separate"/>
      </w:r>
      <w:r>
        <w:rPr>
          <w:noProof/>
        </w:rPr>
        <w:t>429</w:t>
      </w:r>
      <w:r>
        <w:rPr>
          <w:noProof/>
        </w:rPr>
        <w:fldChar w:fldCharType="end"/>
      </w:r>
    </w:p>
    <w:p w14:paraId="0C7B4C8C" w14:textId="442D1E6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_Toc171586582 \h </w:instrText>
      </w:r>
      <w:r>
        <w:rPr>
          <w:noProof/>
        </w:rPr>
      </w:r>
      <w:r>
        <w:rPr>
          <w:noProof/>
        </w:rPr>
        <w:fldChar w:fldCharType="separate"/>
      </w:r>
      <w:r>
        <w:rPr>
          <w:noProof/>
        </w:rPr>
        <w:t>429</w:t>
      </w:r>
      <w:r>
        <w:rPr>
          <w:noProof/>
        </w:rPr>
        <w:fldChar w:fldCharType="end"/>
      </w:r>
    </w:p>
    <w:p w14:paraId="713440BE" w14:textId="14F64F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search procedure</w:t>
      </w:r>
      <w:r>
        <w:rPr>
          <w:noProof/>
        </w:rPr>
        <w:tab/>
      </w:r>
      <w:r>
        <w:rPr>
          <w:noProof/>
        </w:rPr>
        <w:fldChar w:fldCharType="begin" w:fldLock="1"/>
      </w:r>
      <w:r>
        <w:rPr>
          <w:noProof/>
        </w:rPr>
        <w:instrText xml:space="preserve"> PAGEREF _Toc171586583 \h </w:instrText>
      </w:r>
      <w:r>
        <w:rPr>
          <w:noProof/>
        </w:rPr>
      </w:r>
      <w:r>
        <w:rPr>
          <w:noProof/>
        </w:rPr>
        <w:fldChar w:fldCharType="separate"/>
      </w:r>
      <w:r>
        <w:rPr>
          <w:noProof/>
        </w:rPr>
        <w:t>429</w:t>
      </w:r>
      <w:r>
        <w:rPr>
          <w:noProof/>
        </w:rPr>
        <w:fldChar w:fldCharType="end"/>
      </w:r>
    </w:p>
    <w:p w14:paraId="7CA4A777" w14:textId="1C7056F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_Toc171586584 \h </w:instrText>
      </w:r>
      <w:r>
        <w:rPr>
          <w:noProof/>
        </w:rPr>
      </w:r>
      <w:r>
        <w:rPr>
          <w:noProof/>
        </w:rPr>
        <w:fldChar w:fldCharType="separate"/>
      </w:r>
      <w:r>
        <w:rPr>
          <w:noProof/>
        </w:rPr>
        <w:t>429</w:t>
      </w:r>
      <w:r>
        <w:rPr>
          <w:noProof/>
        </w:rPr>
        <w:fldChar w:fldCharType="end"/>
      </w:r>
    </w:p>
    <w:p w14:paraId="53B9768B" w14:textId="6074F5B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_Toc171586585 \h </w:instrText>
      </w:r>
      <w:r>
        <w:rPr>
          <w:noProof/>
        </w:rPr>
      </w:r>
      <w:r>
        <w:rPr>
          <w:noProof/>
        </w:rPr>
        <w:fldChar w:fldCharType="separate"/>
      </w:r>
      <w:r>
        <w:rPr>
          <w:noProof/>
        </w:rPr>
        <w:t>430</w:t>
      </w:r>
      <w:r>
        <w:rPr>
          <w:noProof/>
        </w:rPr>
        <w:fldChar w:fldCharType="end"/>
      </w:r>
    </w:p>
    <w:p w14:paraId="0D058525" w14:textId="23C3E2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object(s) procedure</w:t>
      </w:r>
      <w:r>
        <w:rPr>
          <w:noProof/>
        </w:rPr>
        <w:tab/>
      </w:r>
      <w:r>
        <w:rPr>
          <w:noProof/>
        </w:rPr>
        <w:fldChar w:fldCharType="begin" w:fldLock="1"/>
      </w:r>
      <w:r>
        <w:rPr>
          <w:noProof/>
        </w:rPr>
        <w:instrText xml:space="preserve"> PAGEREF _Toc171586586 \h </w:instrText>
      </w:r>
      <w:r>
        <w:rPr>
          <w:noProof/>
        </w:rPr>
      </w:r>
      <w:r>
        <w:rPr>
          <w:noProof/>
        </w:rPr>
        <w:fldChar w:fldCharType="separate"/>
      </w:r>
      <w:r>
        <w:rPr>
          <w:noProof/>
        </w:rPr>
        <w:t>430</w:t>
      </w:r>
      <w:r>
        <w:rPr>
          <w:noProof/>
        </w:rPr>
        <w:fldChar w:fldCharType="end"/>
      </w:r>
    </w:p>
    <w:p w14:paraId="27D19D55" w14:textId="220F2A0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_Toc171586587 \h </w:instrText>
      </w:r>
      <w:r>
        <w:rPr>
          <w:noProof/>
        </w:rPr>
      </w:r>
      <w:r>
        <w:rPr>
          <w:noProof/>
        </w:rPr>
        <w:fldChar w:fldCharType="separate"/>
      </w:r>
      <w:r>
        <w:rPr>
          <w:noProof/>
        </w:rPr>
        <w:t>430</w:t>
      </w:r>
      <w:r>
        <w:rPr>
          <w:noProof/>
        </w:rPr>
        <w:fldChar w:fldCharType="end"/>
      </w:r>
    </w:p>
    <w:p w14:paraId="2F8D84E5" w14:textId="20A0DAE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_Toc171586588 \h </w:instrText>
      </w:r>
      <w:r>
        <w:rPr>
          <w:noProof/>
        </w:rPr>
      </w:r>
      <w:r>
        <w:rPr>
          <w:noProof/>
        </w:rPr>
        <w:fldChar w:fldCharType="separate"/>
      </w:r>
      <w:r>
        <w:rPr>
          <w:noProof/>
        </w:rPr>
        <w:t>430</w:t>
      </w:r>
      <w:r>
        <w:rPr>
          <w:noProof/>
        </w:rPr>
        <w:fldChar w:fldCharType="end"/>
      </w:r>
    </w:p>
    <w:p w14:paraId="633015D0" w14:textId="132F39C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stored object(s) procedure</w:t>
      </w:r>
      <w:r>
        <w:rPr>
          <w:noProof/>
        </w:rPr>
        <w:tab/>
      </w:r>
      <w:r>
        <w:rPr>
          <w:noProof/>
        </w:rPr>
        <w:fldChar w:fldCharType="begin" w:fldLock="1"/>
      </w:r>
      <w:r>
        <w:rPr>
          <w:noProof/>
        </w:rPr>
        <w:instrText xml:space="preserve"> PAGEREF _Toc171586589 \h </w:instrText>
      </w:r>
      <w:r>
        <w:rPr>
          <w:noProof/>
        </w:rPr>
      </w:r>
      <w:r>
        <w:rPr>
          <w:noProof/>
        </w:rPr>
        <w:fldChar w:fldCharType="separate"/>
      </w:r>
      <w:r>
        <w:rPr>
          <w:noProof/>
        </w:rPr>
        <w:t>431</w:t>
      </w:r>
      <w:r>
        <w:rPr>
          <w:noProof/>
        </w:rPr>
        <w:fldChar w:fldCharType="end"/>
      </w:r>
    </w:p>
    <w:p w14:paraId="46C1B77C" w14:textId="549934D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_Toc171586590 \h </w:instrText>
      </w:r>
      <w:r>
        <w:rPr>
          <w:noProof/>
        </w:rPr>
      </w:r>
      <w:r>
        <w:rPr>
          <w:noProof/>
        </w:rPr>
        <w:fldChar w:fldCharType="separate"/>
      </w:r>
      <w:r>
        <w:rPr>
          <w:noProof/>
        </w:rPr>
        <w:t>431</w:t>
      </w:r>
      <w:r>
        <w:rPr>
          <w:noProof/>
        </w:rPr>
        <w:fldChar w:fldCharType="end"/>
      </w:r>
    </w:p>
    <w:p w14:paraId="10A8F19B" w14:textId="75B0613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_Toc171586591 \h </w:instrText>
      </w:r>
      <w:r>
        <w:rPr>
          <w:noProof/>
        </w:rPr>
      </w:r>
      <w:r>
        <w:rPr>
          <w:noProof/>
        </w:rPr>
        <w:fldChar w:fldCharType="separate"/>
      </w:r>
      <w:r>
        <w:rPr>
          <w:noProof/>
        </w:rPr>
        <w:t>431</w:t>
      </w:r>
      <w:r>
        <w:rPr>
          <w:noProof/>
        </w:rPr>
        <w:fldChar w:fldCharType="end"/>
      </w:r>
    </w:p>
    <w:p w14:paraId="3C498DD1" w14:textId="588976B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_Toc171586592 \h </w:instrText>
      </w:r>
      <w:r>
        <w:rPr>
          <w:noProof/>
        </w:rPr>
      </w:r>
      <w:r>
        <w:rPr>
          <w:noProof/>
        </w:rPr>
        <w:fldChar w:fldCharType="separate"/>
      </w:r>
      <w:r>
        <w:rPr>
          <w:noProof/>
        </w:rPr>
        <w:t>432</w:t>
      </w:r>
      <w:r>
        <w:rPr>
          <w:noProof/>
        </w:rPr>
        <w:fldChar w:fldCharType="end"/>
      </w:r>
    </w:p>
    <w:p w14:paraId="6CD261D7" w14:textId="501D095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21.2.5A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Deposit an object procedure</w:t>
      </w:r>
      <w:r>
        <w:rPr>
          <w:noProof/>
        </w:rPr>
        <w:tab/>
      </w:r>
      <w:r>
        <w:rPr>
          <w:noProof/>
        </w:rPr>
        <w:fldChar w:fldCharType="begin" w:fldLock="1"/>
      </w:r>
      <w:r>
        <w:rPr>
          <w:noProof/>
        </w:rPr>
        <w:instrText xml:space="preserve"> PAGEREF _Toc171586593 \h </w:instrText>
      </w:r>
      <w:r>
        <w:rPr>
          <w:noProof/>
        </w:rPr>
      </w:r>
      <w:r>
        <w:rPr>
          <w:noProof/>
        </w:rPr>
        <w:fldChar w:fldCharType="separate"/>
      </w:r>
      <w:r>
        <w:rPr>
          <w:noProof/>
        </w:rPr>
        <w:t>432</w:t>
      </w:r>
      <w:r>
        <w:rPr>
          <w:noProof/>
        </w:rPr>
        <w:fldChar w:fldCharType="end"/>
      </w:r>
    </w:p>
    <w:p w14:paraId="5E0069EB" w14:textId="2D83DA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21.2.5A.1</w:t>
      </w:r>
      <w:r>
        <w:rPr>
          <w:rFonts w:asciiTheme="minorHAnsi" w:eastAsiaTheme="minorEastAsia" w:hAnsiTheme="minorHAnsi" w:cstheme="minorBidi"/>
          <w:noProof/>
          <w:kern w:val="2"/>
          <w:sz w:val="22"/>
          <w:szCs w:val="22"/>
          <w:lang w:eastAsia="en-GB"/>
          <w14:ligatures w14:val="standardContextual"/>
        </w:rPr>
        <w:tab/>
      </w:r>
      <w:r>
        <w:rPr>
          <w:noProof/>
        </w:rPr>
        <w:t>MCData server</w:t>
      </w:r>
      <w:r w:rsidRPr="004F50CC">
        <w:rPr>
          <w:rFonts w:eastAsia="Malgun Gothic"/>
          <w:noProof/>
        </w:rPr>
        <w:t xml:space="preserve"> procedures</w:t>
      </w:r>
      <w:r>
        <w:rPr>
          <w:noProof/>
        </w:rPr>
        <w:tab/>
      </w:r>
      <w:r>
        <w:rPr>
          <w:noProof/>
        </w:rPr>
        <w:fldChar w:fldCharType="begin" w:fldLock="1"/>
      </w:r>
      <w:r>
        <w:rPr>
          <w:noProof/>
        </w:rPr>
        <w:instrText xml:space="preserve"> PAGEREF _Toc171586594 \h </w:instrText>
      </w:r>
      <w:r>
        <w:rPr>
          <w:noProof/>
        </w:rPr>
      </w:r>
      <w:r>
        <w:rPr>
          <w:noProof/>
        </w:rPr>
        <w:fldChar w:fldCharType="separate"/>
      </w:r>
      <w:r>
        <w:rPr>
          <w:noProof/>
        </w:rPr>
        <w:t>432</w:t>
      </w:r>
      <w:r>
        <w:rPr>
          <w:noProof/>
        </w:rPr>
        <w:fldChar w:fldCharType="end"/>
      </w:r>
    </w:p>
    <w:p w14:paraId="50EC3D1A" w14:textId="6C5853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21.2.5A.2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_Toc171586595 \h </w:instrText>
      </w:r>
      <w:r>
        <w:rPr>
          <w:noProof/>
        </w:rPr>
      </w:r>
      <w:r>
        <w:rPr>
          <w:noProof/>
        </w:rPr>
        <w:fldChar w:fldCharType="separate"/>
      </w:r>
      <w:r>
        <w:rPr>
          <w:noProof/>
        </w:rPr>
        <w:t>432</w:t>
      </w:r>
      <w:r>
        <w:rPr>
          <w:noProof/>
        </w:rPr>
        <w:fldChar w:fldCharType="end"/>
      </w:r>
    </w:p>
    <w:p w14:paraId="11F0FB65" w14:textId="05BAC0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21.2.6</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 and folder copy procedure</w:t>
      </w:r>
      <w:r>
        <w:rPr>
          <w:noProof/>
        </w:rPr>
        <w:tab/>
      </w:r>
      <w:r>
        <w:rPr>
          <w:noProof/>
        </w:rPr>
        <w:fldChar w:fldCharType="begin" w:fldLock="1"/>
      </w:r>
      <w:r>
        <w:rPr>
          <w:noProof/>
        </w:rPr>
        <w:instrText xml:space="preserve"> PAGEREF _Toc171586596 \h </w:instrText>
      </w:r>
      <w:r>
        <w:rPr>
          <w:noProof/>
        </w:rPr>
      </w:r>
      <w:r>
        <w:rPr>
          <w:noProof/>
        </w:rPr>
        <w:fldChar w:fldCharType="separate"/>
      </w:r>
      <w:r>
        <w:rPr>
          <w:noProof/>
        </w:rPr>
        <w:t>433</w:t>
      </w:r>
      <w:r>
        <w:rPr>
          <w:noProof/>
        </w:rPr>
        <w:fldChar w:fldCharType="end"/>
      </w:r>
    </w:p>
    <w:p w14:paraId="64E90936" w14:textId="0B00A38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_Toc171586597 \h </w:instrText>
      </w:r>
      <w:r>
        <w:rPr>
          <w:noProof/>
        </w:rPr>
      </w:r>
      <w:r>
        <w:rPr>
          <w:noProof/>
        </w:rPr>
        <w:fldChar w:fldCharType="separate"/>
      </w:r>
      <w:r>
        <w:rPr>
          <w:noProof/>
        </w:rPr>
        <w:t>433</w:t>
      </w:r>
      <w:r>
        <w:rPr>
          <w:noProof/>
        </w:rPr>
        <w:fldChar w:fldCharType="end"/>
      </w:r>
    </w:p>
    <w:p w14:paraId="5B134D4F" w14:textId="4073867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_Toc171586598 \h </w:instrText>
      </w:r>
      <w:r>
        <w:rPr>
          <w:noProof/>
        </w:rPr>
      </w:r>
      <w:r>
        <w:rPr>
          <w:noProof/>
        </w:rPr>
        <w:fldChar w:fldCharType="separate"/>
      </w:r>
      <w:r>
        <w:rPr>
          <w:noProof/>
        </w:rPr>
        <w:t>433</w:t>
      </w:r>
      <w:r>
        <w:rPr>
          <w:noProof/>
        </w:rPr>
        <w:fldChar w:fldCharType="end"/>
      </w:r>
    </w:p>
    <w:p w14:paraId="0E89B0BC" w14:textId="658FC7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Deleting a folder procedure</w:t>
      </w:r>
      <w:r>
        <w:rPr>
          <w:noProof/>
        </w:rPr>
        <w:tab/>
      </w:r>
      <w:r>
        <w:rPr>
          <w:noProof/>
        </w:rPr>
        <w:fldChar w:fldCharType="begin" w:fldLock="1"/>
      </w:r>
      <w:r>
        <w:rPr>
          <w:noProof/>
        </w:rPr>
        <w:instrText xml:space="preserve"> PAGEREF _Toc171586599 \h </w:instrText>
      </w:r>
      <w:r>
        <w:rPr>
          <w:noProof/>
        </w:rPr>
      </w:r>
      <w:r>
        <w:rPr>
          <w:noProof/>
        </w:rPr>
        <w:fldChar w:fldCharType="separate"/>
      </w:r>
      <w:r>
        <w:rPr>
          <w:noProof/>
        </w:rPr>
        <w:t>433</w:t>
      </w:r>
      <w:r>
        <w:rPr>
          <w:noProof/>
        </w:rPr>
        <w:fldChar w:fldCharType="end"/>
      </w:r>
    </w:p>
    <w:p w14:paraId="534DD863" w14:textId="470FC2E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21.2.7.1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_Toc171586600 \h </w:instrText>
      </w:r>
      <w:r>
        <w:rPr>
          <w:noProof/>
        </w:rPr>
      </w:r>
      <w:r>
        <w:rPr>
          <w:noProof/>
        </w:rPr>
        <w:fldChar w:fldCharType="separate"/>
      </w:r>
      <w:r>
        <w:rPr>
          <w:noProof/>
        </w:rPr>
        <w:t>433</w:t>
      </w:r>
      <w:r>
        <w:rPr>
          <w:noProof/>
        </w:rPr>
        <w:fldChar w:fldCharType="end"/>
      </w:r>
    </w:p>
    <w:p w14:paraId="6C7341BA" w14:textId="39C2921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21.2.7.2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_Toc171586601 \h </w:instrText>
      </w:r>
      <w:r>
        <w:rPr>
          <w:noProof/>
        </w:rPr>
      </w:r>
      <w:r>
        <w:rPr>
          <w:noProof/>
        </w:rPr>
        <w:fldChar w:fldCharType="separate"/>
      </w:r>
      <w:r>
        <w:rPr>
          <w:noProof/>
        </w:rPr>
        <w:t>433</w:t>
      </w:r>
      <w:r>
        <w:rPr>
          <w:noProof/>
        </w:rPr>
        <w:fldChar w:fldCharType="end"/>
      </w:r>
    </w:p>
    <w:p w14:paraId="1CAD6EC3" w14:textId="3077B40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.2.8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a folder procedure</w:t>
      </w:r>
      <w:r>
        <w:rPr>
          <w:noProof/>
        </w:rPr>
        <w:tab/>
      </w:r>
      <w:r>
        <w:rPr>
          <w:noProof/>
        </w:rPr>
        <w:fldChar w:fldCharType="begin" w:fldLock="1"/>
      </w:r>
      <w:r>
        <w:rPr>
          <w:noProof/>
        </w:rPr>
        <w:instrText xml:space="preserve"> PAGEREF _Toc171586602 \h </w:instrText>
      </w:r>
      <w:r>
        <w:rPr>
          <w:noProof/>
        </w:rPr>
      </w:r>
      <w:r>
        <w:rPr>
          <w:noProof/>
        </w:rPr>
        <w:fldChar w:fldCharType="separate"/>
      </w:r>
      <w:r>
        <w:rPr>
          <w:noProof/>
        </w:rPr>
        <w:t>434</w:t>
      </w:r>
      <w:r>
        <w:rPr>
          <w:noProof/>
        </w:rPr>
        <w:fldChar w:fldCharType="end"/>
      </w:r>
    </w:p>
    <w:p w14:paraId="447F01C9" w14:textId="561608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21.2.8.1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_Toc171586603 \h </w:instrText>
      </w:r>
      <w:r>
        <w:rPr>
          <w:noProof/>
        </w:rPr>
      </w:r>
      <w:r>
        <w:rPr>
          <w:noProof/>
        </w:rPr>
        <w:fldChar w:fldCharType="separate"/>
      </w:r>
      <w:r>
        <w:rPr>
          <w:noProof/>
        </w:rPr>
        <w:t>434</w:t>
      </w:r>
      <w:r>
        <w:rPr>
          <w:noProof/>
        </w:rPr>
        <w:fldChar w:fldCharType="end"/>
      </w:r>
    </w:p>
    <w:p w14:paraId="577458C8" w14:textId="1723C3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_Toc171586604 \h </w:instrText>
      </w:r>
      <w:r>
        <w:rPr>
          <w:noProof/>
        </w:rPr>
      </w:r>
      <w:r>
        <w:rPr>
          <w:noProof/>
        </w:rPr>
        <w:fldChar w:fldCharType="separate"/>
      </w:r>
      <w:r>
        <w:rPr>
          <w:noProof/>
        </w:rPr>
        <w:t>434</w:t>
      </w:r>
      <w:r>
        <w:rPr>
          <w:noProof/>
        </w:rPr>
        <w:fldChar w:fldCharType="end"/>
      </w:r>
    </w:p>
    <w:p w14:paraId="257EC58D" w14:textId="1AB445E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_Toc171586605 \h </w:instrText>
      </w:r>
      <w:r>
        <w:rPr>
          <w:noProof/>
        </w:rPr>
      </w:r>
      <w:r>
        <w:rPr>
          <w:noProof/>
        </w:rPr>
        <w:fldChar w:fldCharType="separate"/>
      </w:r>
      <w:r>
        <w:rPr>
          <w:noProof/>
        </w:rPr>
        <w:t>434</w:t>
      </w:r>
      <w:r>
        <w:rPr>
          <w:noProof/>
        </w:rPr>
        <w:fldChar w:fldCharType="end"/>
      </w:r>
    </w:p>
    <w:p w14:paraId="0B6D8459" w14:textId="33D92C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Moving object(s) and folder(s) procedure</w:t>
      </w:r>
      <w:r>
        <w:rPr>
          <w:noProof/>
        </w:rPr>
        <w:tab/>
      </w:r>
      <w:r>
        <w:rPr>
          <w:noProof/>
        </w:rPr>
        <w:fldChar w:fldCharType="begin" w:fldLock="1"/>
      </w:r>
      <w:r>
        <w:rPr>
          <w:noProof/>
        </w:rPr>
        <w:instrText xml:space="preserve"> PAGEREF _Toc171586606 \h </w:instrText>
      </w:r>
      <w:r>
        <w:rPr>
          <w:noProof/>
        </w:rPr>
      </w:r>
      <w:r>
        <w:rPr>
          <w:noProof/>
        </w:rPr>
        <w:fldChar w:fldCharType="separate"/>
      </w:r>
      <w:r>
        <w:rPr>
          <w:noProof/>
        </w:rPr>
        <w:t>434</w:t>
      </w:r>
      <w:r>
        <w:rPr>
          <w:noProof/>
        </w:rPr>
        <w:fldChar w:fldCharType="end"/>
      </w:r>
    </w:p>
    <w:p w14:paraId="037B00CF" w14:textId="566120D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21.2.10.1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_Toc171586607 \h </w:instrText>
      </w:r>
      <w:r>
        <w:rPr>
          <w:noProof/>
        </w:rPr>
      </w:r>
      <w:r>
        <w:rPr>
          <w:noProof/>
        </w:rPr>
        <w:fldChar w:fldCharType="separate"/>
      </w:r>
      <w:r>
        <w:rPr>
          <w:noProof/>
        </w:rPr>
        <w:t>434</w:t>
      </w:r>
      <w:r>
        <w:rPr>
          <w:noProof/>
        </w:rPr>
        <w:fldChar w:fldCharType="end"/>
      </w:r>
    </w:p>
    <w:p w14:paraId="20DABAB3" w14:textId="5F5EA5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21.2.10.2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_Toc171586608 \h </w:instrText>
      </w:r>
      <w:r>
        <w:rPr>
          <w:noProof/>
        </w:rPr>
      </w:r>
      <w:r>
        <w:rPr>
          <w:noProof/>
        </w:rPr>
        <w:fldChar w:fldCharType="separate"/>
      </w:r>
      <w:r>
        <w:rPr>
          <w:noProof/>
        </w:rPr>
        <w:t>435</w:t>
      </w:r>
      <w:r>
        <w:rPr>
          <w:noProof/>
        </w:rPr>
        <w:fldChar w:fldCharType="end"/>
      </w:r>
    </w:p>
    <w:p w14:paraId="02393308" w14:textId="7C6958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Folder search procedure</w:t>
      </w:r>
      <w:r>
        <w:rPr>
          <w:noProof/>
        </w:rPr>
        <w:tab/>
      </w:r>
      <w:r>
        <w:rPr>
          <w:noProof/>
        </w:rPr>
        <w:fldChar w:fldCharType="begin" w:fldLock="1"/>
      </w:r>
      <w:r>
        <w:rPr>
          <w:noProof/>
        </w:rPr>
        <w:instrText xml:space="preserve"> PAGEREF _Toc171586609 \h </w:instrText>
      </w:r>
      <w:r>
        <w:rPr>
          <w:noProof/>
        </w:rPr>
      </w:r>
      <w:r>
        <w:rPr>
          <w:noProof/>
        </w:rPr>
        <w:fldChar w:fldCharType="separate"/>
      </w:r>
      <w:r>
        <w:rPr>
          <w:noProof/>
        </w:rPr>
        <w:t>435</w:t>
      </w:r>
      <w:r>
        <w:rPr>
          <w:noProof/>
        </w:rPr>
        <w:fldChar w:fldCharType="end"/>
      </w:r>
    </w:p>
    <w:p w14:paraId="676770C0" w14:textId="6DE2D9E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_Toc171586610 \h </w:instrText>
      </w:r>
      <w:r>
        <w:rPr>
          <w:noProof/>
        </w:rPr>
      </w:r>
      <w:r>
        <w:rPr>
          <w:noProof/>
        </w:rPr>
        <w:fldChar w:fldCharType="separate"/>
      </w:r>
      <w:r>
        <w:rPr>
          <w:noProof/>
        </w:rPr>
        <w:t>435</w:t>
      </w:r>
      <w:r>
        <w:rPr>
          <w:noProof/>
        </w:rPr>
        <w:fldChar w:fldCharType="end"/>
      </w:r>
    </w:p>
    <w:p w14:paraId="065D7476" w14:textId="046DDAB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_Toc171586611 \h </w:instrText>
      </w:r>
      <w:r>
        <w:rPr>
          <w:noProof/>
        </w:rPr>
      </w:r>
      <w:r>
        <w:rPr>
          <w:noProof/>
        </w:rPr>
        <w:fldChar w:fldCharType="separate"/>
      </w:r>
      <w:r>
        <w:rPr>
          <w:noProof/>
        </w:rPr>
        <w:t>435</w:t>
      </w:r>
      <w:r>
        <w:rPr>
          <w:noProof/>
        </w:rPr>
        <w:fldChar w:fldCharType="end"/>
      </w:r>
    </w:p>
    <w:p w14:paraId="4A497CE7" w14:textId="146DA97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_Toc171586612 \h </w:instrText>
      </w:r>
      <w:r>
        <w:rPr>
          <w:noProof/>
        </w:rPr>
      </w:r>
      <w:r>
        <w:rPr>
          <w:noProof/>
        </w:rPr>
        <w:fldChar w:fldCharType="separate"/>
      </w:r>
      <w:r>
        <w:rPr>
          <w:noProof/>
        </w:rPr>
        <w:t>436</w:t>
      </w:r>
      <w:r>
        <w:rPr>
          <w:noProof/>
        </w:rPr>
        <w:fldChar w:fldCharType="end"/>
      </w:r>
    </w:p>
    <w:p w14:paraId="00497FF1" w14:textId="76F8D74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21.2.12A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a subscription to notifications procedure</w:t>
      </w:r>
      <w:r>
        <w:rPr>
          <w:noProof/>
        </w:rPr>
        <w:tab/>
      </w:r>
      <w:r>
        <w:rPr>
          <w:noProof/>
        </w:rPr>
        <w:fldChar w:fldCharType="begin" w:fldLock="1"/>
      </w:r>
      <w:r>
        <w:rPr>
          <w:noProof/>
        </w:rPr>
        <w:instrText xml:space="preserve"> PAGEREF _Toc171586613 \h </w:instrText>
      </w:r>
      <w:r>
        <w:rPr>
          <w:noProof/>
        </w:rPr>
      </w:r>
      <w:r>
        <w:rPr>
          <w:noProof/>
        </w:rPr>
        <w:fldChar w:fldCharType="separate"/>
      </w:r>
      <w:r>
        <w:rPr>
          <w:noProof/>
        </w:rPr>
        <w:t>436</w:t>
      </w:r>
      <w:r>
        <w:rPr>
          <w:noProof/>
        </w:rPr>
        <w:fldChar w:fldCharType="end"/>
      </w:r>
    </w:p>
    <w:p w14:paraId="1EBDE1BF" w14:textId="691BF0A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_Toc171586614 \h </w:instrText>
      </w:r>
      <w:r>
        <w:rPr>
          <w:noProof/>
        </w:rPr>
      </w:r>
      <w:r>
        <w:rPr>
          <w:noProof/>
        </w:rPr>
        <w:fldChar w:fldCharType="separate"/>
      </w:r>
      <w:r>
        <w:rPr>
          <w:noProof/>
        </w:rPr>
        <w:t>436</w:t>
      </w:r>
      <w:r>
        <w:rPr>
          <w:noProof/>
        </w:rPr>
        <w:fldChar w:fldCharType="end"/>
      </w:r>
    </w:p>
    <w:p w14:paraId="758A21C5" w14:textId="624BA1B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21.2.12A.2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_Toc171586615 \h </w:instrText>
      </w:r>
      <w:r>
        <w:rPr>
          <w:noProof/>
        </w:rPr>
      </w:r>
      <w:r>
        <w:rPr>
          <w:noProof/>
        </w:rPr>
        <w:fldChar w:fldCharType="separate"/>
      </w:r>
      <w:r>
        <w:rPr>
          <w:noProof/>
        </w:rPr>
        <w:t>436</w:t>
      </w:r>
      <w:r>
        <w:rPr>
          <w:noProof/>
        </w:rPr>
        <w:fldChar w:fldCharType="end"/>
      </w:r>
    </w:p>
    <w:p w14:paraId="4F3E726F" w14:textId="11A72D2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_Toc171586616 \h </w:instrText>
      </w:r>
      <w:r>
        <w:rPr>
          <w:noProof/>
        </w:rPr>
      </w:r>
      <w:r>
        <w:rPr>
          <w:noProof/>
        </w:rPr>
        <w:fldChar w:fldCharType="separate"/>
      </w:r>
      <w:r>
        <w:rPr>
          <w:noProof/>
        </w:rPr>
        <w:t>436</w:t>
      </w:r>
      <w:r>
        <w:rPr>
          <w:noProof/>
        </w:rPr>
        <w:fldChar w:fldCharType="end"/>
      </w:r>
    </w:p>
    <w:p w14:paraId="29B8ED82" w14:textId="540DB74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21.2.13A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a subscription to notifications procedure</w:t>
      </w:r>
      <w:r>
        <w:rPr>
          <w:noProof/>
        </w:rPr>
        <w:tab/>
      </w:r>
      <w:r>
        <w:rPr>
          <w:noProof/>
        </w:rPr>
        <w:fldChar w:fldCharType="begin" w:fldLock="1"/>
      </w:r>
      <w:r>
        <w:rPr>
          <w:noProof/>
        </w:rPr>
        <w:instrText xml:space="preserve"> PAGEREF _Toc171586617 \h </w:instrText>
      </w:r>
      <w:r>
        <w:rPr>
          <w:noProof/>
        </w:rPr>
      </w:r>
      <w:r>
        <w:rPr>
          <w:noProof/>
        </w:rPr>
        <w:fldChar w:fldCharType="separate"/>
      </w:r>
      <w:r>
        <w:rPr>
          <w:noProof/>
        </w:rPr>
        <w:t>436</w:t>
      </w:r>
      <w:r>
        <w:rPr>
          <w:noProof/>
        </w:rPr>
        <w:fldChar w:fldCharType="end"/>
      </w:r>
    </w:p>
    <w:p w14:paraId="367C5E42" w14:textId="2308D42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21.2.13A.1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_Toc171586618 \h </w:instrText>
      </w:r>
      <w:r>
        <w:rPr>
          <w:noProof/>
        </w:rPr>
      </w:r>
      <w:r>
        <w:rPr>
          <w:noProof/>
        </w:rPr>
        <w:fldChar w:fldCharType="separate"/>
      </w:r>
      <w:r>
        <w:rPr>
          <w:noProof/>
        </w:rPr>
        <w:t>436</w:t>
      </w:r>
      <w:r>
        <w:rPr>
          <w:noProof/>
        </w:rPr>
        <w:fldChar w:fldCharType="end"/>
      </w:r>
    </w:p>
    <w:p w14:paraId="5C38CF22" w14:textId="7322184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21.2.13A.2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_Toc171586619 \h </w:instrText>
      </w:r>
      <w:r>
        <w:rPr>
          <w:noProof/>
        </w:rPr>
      </w:r>
      <w:r>
        <w:rPr>
          <w:noProof/>
        </w:rPr>
        <w:fldChar w:fldCharType="separate"/>
      </w:r>
      <w:r>
        <w:rPr>
          <w:noProof/>
        </w:rPr>
        <w:t>437</w:t>
      </w:r>
      <w:r>
        <w:rPr>
          <w:noProof/>
        </w:rPr>
        <w:fldChar w:fldCharType="end"/>
      </w:r>
    </w:p>
    <w:p w14:paraId="0A6F3E4C" w14:textId="606658D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Void</w:t>
      </w:r>
      <w:r>
        <w:rPr>
          <w:noProof/>
        </w:rPr>
        <w:tab/>
      </w:r>
      <w:r>
        <w:rPr>
          <w:noProof/>
        </w:rPr>
        <w:fldChar w:fldCharType="begin" w:fldLock="1"/>
      </w:r>
      <w:r>
        <w:rPr>
          <w:noProof/>
        </w:rPr>
        <w:instrText xml:space="preserve"> PAGEREF _Toc171586620 \h </w:instrText>
      </w:r>
      <w:r>
        <w:rPr>
          <w:noProof/>
        </w:rPr>
      </w:r>
      <w:r>
        <w:rPr>
          <w:noProof/>
        </w:rPr>
        <w:fldChar w:fldCharType="separate"/>
      </w:r>
      <w:r>
        <w:rPr>
          <w:noProof/>
        </w:rPr>
        <w:t>437</w:t>
      </w:r>
      <w:r>
        <w:rPr>
          <w:noProof/>
        </w:rPr>
        <w:fldChar w:fldCharType="end"/>
      </w:r>
    </w:p>
    <w:p w14:paraId="68B58F25" w14:textId="675B165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21.2.14A</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a subscription to notifications procedure</w:t>
      </w:r>
      <w:r>
        <w:rPr>
          <w:noProof/>
        </w:rPr>
        <w:tab/>
      </w:r>
      <w:r>
        <w:rPr>
          <w:noProof/>
        </w:rPr>
        <w:fldChar w:fldCharType="begin" w:fldLock="1"/>
      </w:r>
      <w:r>
        <w:rPr>
          <w:noProof/>
        </w:rPr>
        <w:instrText xml:space="preserve"> PAGEREF _Toc171586621 \h </w:instrText>
      </w:r>
      <w:r>
        <w:rPr>
          <w:noProof/>
        </w:rPr>
      </w:r>
      <w:r>
        <w:rPr>
          <w:noProof/>
        </w:rPr>
        <w:fldChar w:fldCharType="separate"/>
      </w:r>
      <w:r>
        <w:rPr>
          <w:noProof/>
        </w:rPr>
        <w:t>437</w:t>
      </w:r>
      <w:r>
        <w:rPr>
          <w:noProof/>
        </w:rPr>
        <w:fldChar w:fldCharType="end"/>
      </w:r>
    </w:p>
    <w:p w14:paraId="18417EB9" w14:textId="6518261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21.2.14A.1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_Toc171586622 \h </w:instrText>
      </w:r>
      <w:r>
        <w:rPr>
          <w:noProof/>
        </w:rPr>
      </w:r>
      <w:r>
        <w:rPr>
          <w:noProof/>
        </w:rPr>
        <w:fldChar w:fldCharType="separate"/>
      </w:r>
      <w:r>
        <w:rPr>
          <w:noProof/>
        </w:rPr>
        <w:t>437</w:t>
      </w:r>
      <w:r>
        <w:rPr>
          <w:noProof/>
        </w:rPr>
        <w:fldChar w:fldCharType="end"/>
      </w:r>
    </w:p>
    <w:p w14:paraId="23A7317C" w14:textId="0CB5620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21.2.14A.2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_Toc171586623 \h </w:instrText>
      </w:r>
      <w:r>
        <w:rPr>
          <w:noProof/>
        </w:rPr>
      </w:r>
      <w:r>
        <w:rPr>
          <w:noProof/>
        </w:rPr>
        <w:fldChar w:fldCharType="separate"/>
      </w:r>
      <w:r>
        <w:rPr>
          <w:noProof/>
        </w:rPr>
        <w:t>437</w:t>
      </w:r>
      <w:r>
        <w:rPr>
          <w:noProof/>
        </w:rPr>
        <w:fldChar w:fldCharType="end"/>
      </w:r>
    </w:p>
    <w:p w14:paraId="60223750" w14:textId="2F08D04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21.2.15</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Object(s) upload procedure</w:t>
      </w:r>
      <w:r>
        <w:rPr>
          <w:noProof/>
        </w:rPr>
        <w:tab/>
      </w:r>
      <w:r>
        <w:rPr>
          <w:noProof/>
        </w:rPr>
        <w:fldChar w:fldCharType="begin" w:fldLock="1"/>
      </w:r>
      <w:r>
        <w:rPr>
          <w:noProof/>
        </w:rPr>
        <w:instrText xml:space="preserve"> PAGEREF _Toc171586624 \h </w:instrText>
      </w:r>
      <w:r>
        <w:rPr>
          <w:noProof/>
        </w:rPr>
      </w:r>
      <w:r>
        <w:rPr>
          <w:noProof/>
        </w:rPr>
        <w:fldChar w:fldCharType="separate"/>
      </w:r>
      <w:r>
        <w:rPr>
          <w:noProof/>
        </w:rPr>
        <w:t>438</w:t>
      </w:r>
      <w:r>
        <w:rPr>
          <w:noProof/>
        </w:rPr>
        <w:fldChar w:fldCharType="end"/>
      </w:r>
    </w:p>
    <w:p w14:paraId="1BB0ED07" w14:textId="412C64E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_Toc171586625 \h </w:instrText>
      </w:r>
      <w:r>
        <w:rPr>
          <w:noProof/>
        </w:rPr>
      </w:r>
      <w:r>
        <w:rPr>
          <w:noProof/>
        </w:rPr>
        <w:fldChar w:fldCharType="separate"/>
      </w:r>
      <w:r>
        <w:rPr>
          <w:noProof/>
        </w:rPr>
        <w:t>438</w:t>
      </w:r>
      <w:r>
        <w:rPr>
          <w:noProof/>
        </w:rPr>
        <w:fldChar w:fldCharType="end"/>
      </w:r>
    </w:p>
    <w:p w14:paraId="6D81EDC5" w14:textId="2866791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_Toc171586626 \h </w:instrText>
      </w:r>
      <w:r>
        <w:rPr>
          <w:noProof/>
        </w:rPr>
      </w:r>
      <w:r>
        <w:rPr>
          <w:noProof/>
        </w:rPr>
        <w:fldChar w:fldCharType="separate"/>
      </w:r>
      <w:r>
        <w:rPr>
          <w:noProof/>
        </w:rPr>
        <w:t>438</w:t>
      </w:r>
      <w:r>
        <w:rPr>
          <w:noProof/>
        </w:rPr>
        <w:fldChar w:fldCharType="end"/>
      </w:r>
    </w:p>
    <w:p w14:paraId="2C8BA2AB" w14:textId="63D9743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21.2.16</w:t>
      </w:r>
      <w:r>
        <w:rPr>
          <w:rFonts w:asciiTheme="minorHAnsi" w:eastAsiaTheme="minorEastAsia" w:hAnsiTheme="minorHAnsi" w:cstheme="minorBidi"/>
          <w:noProof/>
          <w:kern w:val="2"/>
          <w:sz w:val="22"/>
          <w:szCs w:val="22"/>
          <w:lang w:eastAsia="en-GB"/>
          <w14:ligatures w14:val="standardContextual"/>
        </w:rPr>
        <w:tab/>
      </w:r>
      <w:r>
        <w:rPr>
          <w:noProof/>
        </w:rPr>
        <w:t xml:space="preserve">Synchronization notifications </w:t>
      </w:r>
      <w:r w:rsidRPr="004F50CC">
        <w:rPr>
          <w:rFonts w:eastAsia="SimSun"/>
          <w:noProof/>
        </w:rPr>
        <w:t>procedure</w:t>
      </w:r>
      <w:r>
        <w:rPr>
          <w:noProof/>
        </w:rPr>
        <w:tab/>
      </w:r>
      <w:r>
        <w:rPr>
          <w:noProof/>
        </w:rPr>
        <w:fldChar w:fldCharType="begin" w:fldLock="1"/>
      </w:r>
      <w:r>
        <w:rPr>
          <w:noProof/>
        </w:rPr>
        <w:instrText xml:space="preserve"> PAGEREF _Toc171586627 \h </w:instrText>
      </w:r>
      <w:r>
        <w:rPr>
          <w:noProof/>
        </w:rPr>
      </w:r>
      <w:r>
        <w:rPr>
          <w:noProof/>
        </w:rPr>
        <w:fldChar w:fldCharType="separate"/>
      </w:r>
      <w:r>
        <w:rPr>
          <w:noProof/>
        </w:rPr>
        <w:t>438</w:t>
      </w:r>
      <w:r>
        <w:rPr>
          <w:noProof/>
        </w:rPr>
        <w:fldChar w:fldCharType="end"/>
      </w:r>
    </w:p>
    <w:p w14:paraId="03EC3698" w14:textId="3CB339D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_Toc171586628 \h </w:instrText>
      </w:r>
      <w:r>
        <w:rPr>
          <w:noProof/>
        </w:rPr>
      </w:r>
      <w:r>
        <w:rPr>
          <w:noProof/>
        </w:rPr>
        <w:fldChar w:fldCharType="separate"/>
      </w:r>
      <w:r>
        <w:rPr>
          <w:noProof/>
        </w:rPr>
        <w:t>438</w:t>
      </w:r>
      <w:r>
        <w:rPr>
          <w:noProof/>
        </w:rPr>
        <w:fldChar w:fldCharType="end"/>
      </w:r>
    </w:p>
    <w:p w14:paraId="17F708BD" w14:textId="2971DD3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_Toc171586629 \h </w:instrText>
      </w:r>
      <w:r>
        <w:rPr>
          <w:noProof/>
        </w:rPr>
      </w:r>
      <w:r>
        <w:rPr>
          <w:noProof/>
        </w:rPr>
        <w:fldChar w:fldCharType="separate"/>
      </w:r>
      <w:r>
        <w:rPr>
          <w:noProof/>
        </w:rPr>
        <w:t>439</w:t>
      </w:r>
      <w:r>
        <w:rPr>
          <w:noProof/>
        </w:rPr>
        <w:fldChar w:fldCharType="end"/>
      </w:r>
    </w:p>
    <w:p w14:paraId="7B16F1E1" w14:textId="6C5912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21.2.16.3</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4F50CC">
        <w:rPr>
          <w:rFonts w:eastAsia="Malgun Gothic"/>
          <w:noProof/>
        </w:rPr>
        <w:t>Notification server procedures</w:t>
      </w:r>
      <w:r>
        <w:rPr>
          <w:noProof/>
        </w:rPr>
        <w:tab/>
      </w:r>
      <w:r>
        <w:rPr>
          <w:noProof/>
        </w:rPr>
        <w:fldChar w:fldCharType="begin" w:fldLock="1"/>
      </w:r>
      <w:r>
        <w:rPr>
          <w:noProof/>
        </w:rPr>
        <w:instrText xml:space="preserve"> PAGEREF _Toc171586630 \h </w:instrText>
      </w:r>
      <w:r>
        <w:rPr>
          <w:noProof/>
        </w:rPr>
      </w:r>
      <w:r>
        <w:rPr>
          <w:noProof/>
        </w:rPr>
        <w:fldChar w:fldCharType="separate"/>
      </w:r>
      <w:r>
        <w:rPr>
          <w:noProof/>
        </w:rPr>
        <w:t>439</w:t>
      </w:r>
      <w:r>
        <w:rPr>
          <w:noProof/>
        </w:rPr>
        <w:fldChar w:fldCharType="end"/>
      </w:r>
    </w:p>
    <w:p w14:paraId="3A4A3FEC" w14:textId="5F63B13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21.2.17</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Search-based synchronization procedure</w:t>
      </w:r>
      <w:r>
        <w:rPr>
          <w:noProof/>
        </w:rPr>
        <w:tab/>
      </w:r>
      <w:r>
        <w:rPr>
          <w:noProof/>
        </w:rPr>
        <w:fldChar w:fldCharType="begin" w:fldLock="1"/>
      </w:r>
      <w:r>
        <w:rPr>
          <w:noProof/>
        </w:rPr>
        <w:instrText xml:space="preserve"> PAGEREF _Toc171586631 \h </w:instrText>
      </w:r>
      <w:r>
        <w:rPr>
          <w:noProof/>
        </w:rPr>
      </w:r>
      <w:r>
        <w:rPr>
          <w:noProof/>
        </w:rPr>
        <w:fldChar w:fldCharType="separate"/>
      </w:r>
      <w:r>
        <w:rPr>
          <w:noProof/>
        </w:rPr>
        <w:t>439</w:t>
      </w:r>
      <w:r>
        <w:rPr>
          <w:noProof/>
        </w:rPr>
        <w:fldChar w:fldCharType="end"/>
      </w:r>
    </w:p>
    <w:p w14:paraId="4D830BE3" w14:textId="27CF106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21.2.17.1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_Toc171586632 \h </w:instrText>
      </w:r>
      <w:r>
        <w:rPr>
          <w:noProof/>
        </w:rPr>
      </w:r>
      <w:r>
        <w:rPr>
          <w:noProof/>
        </w:rPr>
        <w:fldChar w:fldCharType="separate"/>
      </w:r>
      <w:r>
        <w:rPr>
          <w:noProof/>
        </w:rPr>
        <w:t>439</w:t>
      </w:r>
      <w:r>
        <w:rPr>
          <w:noProof/>
        </w:rPr>
        <w:fldChar w:fldCharType="end"/>
      </w:r>
    </w:p>
    <w:p w14:paraId="376BE46C" w14:textId="57E6E95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21.2.17.2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_Toc171586633 \h </w:instrText>
      </w:r>
      <w:r>
        <w:rPr>
          <w:noProof/>
        </w:rPr>
      </w:r>
      <w:r>
        <w:rPr>
          <w:noProof/>
        </w:rPr>
        <w:fldChar w:fldCharType="separate"/>
      </w:r>
      <w:r>
        <w:rPr>
          <w:noProof/>
        </w:rPr>
        <w:t>439</w:t>
      </w:r>
      <w:r>
        <w:rPr>
          <w:noProof/>
        </w:rPr>
        <w:fldChar w:fldCharType="end"/>
      </w:r>
    </w:p>
    <w:p w14:paraId="4126DEB9" w14:textId="638CB770"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21.2.18</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Retrieve</w:t>
      </w:r>
      <w:r w:rsidRPr="004F50CC">
        <w:rPr>
          <w:rFonts w:eastAsia="SimSun"/>
          <w:noProof/>
        </w:rPr>
        <w:t xml:space="preserve"> content </w:t>
      </w:r>
      <w:r w:rsidRPr="004F50CC">
        <w:rPr>
          <w:noProof/>
          <w:lang w:val="en-IN"/>
        </w:rPr>
        <w:t xml:space="preserve">of a given </w:t>
      </w:r>
      <w:r w:rsidRPr="004F50CC">
        <w:rPr>
          <w:rFonts w:eastAsia="SimSun"/>
          <w:noProof/>
        </w:rPr>
        <w:t>folder procedure</w:t>
      </w:r>
      <w:r>
        <w:rPr>
          <w:noProof/>
        </w:rPr>
        <w:tab/>
      </w:r>
      <w:r>
        <w:rPr>
          <w:noProof/>
        </w:rPr>
        <w:fldChar w:fldCharType="begin" w:fldLock="1"/>
      </w:r>
      <w:r>
        <w:rPr>
          <w:noProof/>
        </w:rPr>
        <w:instrText xml:space="preserve"> PAGEREF _Toc171586634 \h </w:instrText>
      </w:r>
      <w:r>
        <w:rPr>
          <w:noProof/>
        </w:rPr>
      </w:r>
      <w:r>
        <w:rPr>
          <w:noProof/>
        </w:rPr>
        <w:fldChar w:fldCharType="separate"/>
      </w:r>
      <w:r>
        <w:rPr>
          <w:noProof/>
        </w:rPr>
        <w:t>440</w:t>
      </w:r>
      <w:r>
        <w:rPr>
          <w:noProof/>
        </w:rPr>
        <w:fldChar w:fldCharType="end"/>
      </w:r>
    </w:p>
    <w:p w14:paraId="0B3B30BC" w14:textId="0CB4B4D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21.2.18.1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_Toc171586635 \h </w:instrText>
      </w:r>
      <w:r>
        <w:rPr>
          <w:noProof/>
        </w:rPr>
      </w:r>
      <w:r>
        <w:rPr>
          <w:noProof/>
        </w:rPr>
        <w:fldChar w:fldCharType="separate"/>
      </w:r>
      <w:r>
        <w:rPr>
          <w:noProof/>
        </w:rPr>
        <w:t>440</w:t>
      </w:r>
      <w:r>
        <w:rPr>
          <w:noProof/>
        </w:rPr>
        <w:fldChar w:fldCharType="end"/>
      </w:r>
    </w:p>
    <w:p w14:paraId="78C94162" w14:textId="6DAAEE4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21.2.18.2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_Toc171586636 \h </w:instrText>
      </w:r>
      <w:r>
        <w:rPr>
          <w:noProof/>
        </w:rPr>
      </w:r>
      <w:r>
        <w:rPr>
          <w:noProof/>
        </w:rPr>
        <w:fldChar w:fldCharType="separate"/>
      </w:r>
      <w:r>
        <w:rPr>
          <w:noProof/>
        </w:rPr>
        <w:t>440</w:t>
      </w:r>
      <w:r>
        <w:rPr>
          <w:noProof/>
        </w:rPr>
        <w:fldChar w:fldCharType="end"/>
      </w:r>
    </w:p>
    <w:p w14:paraId="5BDE496E" w14:textId="3255FAA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19</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Create notification channel procedure</w:t>
      </w:r>
      <w:r>
        <w:rPr>
          <w:noProof/>
        </w:rPr>
        <w:tab/>
      </w:r>
      <w:r>
        <w:rPr>
          <w:noProof/>
        </w:rPr>
        <w:fldChar w:fldCharType="begin" w:fldLock="1"/>
      </w:r>
      <w:r>
        <w:rPr>
          <w:noProof/>
        </w:rPr>
        <w:instrText xml:space="preserve"> PAGEREF _Toc171586637 \h </w:instrText>
      </w:r>
      <w:r>
        <w:rPr>
          <w:noProof/>
        </w:rPr>
      </w:r>
      <w:r>
        <w:rPr>
          <w:noProof/>
        </w:rPr>
        <w:fldChar w:fldCharType="separate"/>
      </w:r>
      <w:r>
        <w:rPr>
          <w:noProof/>
        </w:rPr>
        <w:t>440</w:t>
      </w:r>
      <w:r>
        <w:rPr>
          <w:noProof/>
        </w:rPr>
        <w:fldChar w:fldCharType="end"/>
      </w:r>
    </w:p>
    <w:p w14:paraId="79B3F279" w14:textId="53C04CF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19</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_Toc171586638 \h </w:instrText>
      </w:r>
      <w:r>
        <w:rPr>
          <w:noProof/>
        </w:rPr>
      </w:r>
      <w:r>
        <w:rPr>
          <w:noProof/>
        </w:rPr>
        <w:fldChar w:fldCharType="separate"/>
      </w:r>
      <w:r>
        <w:rPr>
          <w:noProof/>
        </w:rPr>
        <w:t>440</w:t>
      </w:r>
      <w:r>
        <w:rPr>
          <w:noProof/>
        </w:rPr>
        <w:fldChar w:fldCharType="end"/>
      </w:r>
    </w:p>
    <w:p w14:paraId="076A1348" w14:textId="7817DB8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19</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_Toc171586639 \h </w:instrText>
      </w:r>
      <w:r>
        <w:rPr>
          <w:noProof/>
        </w:rPr>
      </w:r>
      <w:r>
        <w:rPr>
          <w:noProof/>
        </w:rPr>
        <w:fldChar w:fldCharType="separate"/>
      </w:r>
      <w:r>
        <w:rPr>
          <w:noProof/>
        </w:rPr>
        <w:t>441</w:t>
      </w:r>
      <w:r>
        <w:rPr>
          <w:noProof/>
        </w:rPr>
        <w:fldChar w:fldCharType="end"/>
      </w:r>
    </w:p>
    <w:p w14:paraId="0B72666F" w14:textId="650EE2E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20</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Delete notification channel procedure</w:t>
      </w:r>
      <w:r>
        <w:rPr>
          <w:noProof/>
        </w:rPr>
        <w:tab/>
      </w:r>
      <w:r>
        <w:rPr>
          <w:noProof/>
        </w:rPr>
        <w:fldChar w:fldCharType="begin" w:fldLock="1"/>
      </w:r>
      <w:r>
        <w:rPr>
          <w:noProof/>
        </w:rPr>
        <w:instrText xml:space="preserve"> PAGEREF _Toc171586640 \h </w:instrText>
      </w:r>
      <w:r>
        <w:rPr>
          <w:noProof/>
        </w:rPr>
      </w:r>
      <w:r>
        <w:rPr>
          <w:noProof/>
        </w:rPr>
        <w:fldChar w:fldCharType="separate"/>
      </w:r>
      <w:r>
        <w:rPr>
          <w:noProof/>
        </w:rPr>
        <w:t>441</w:t>
      </w:r>
      <w:r>
        <w:rPr>
          <w:noProof/>
        </w:rPr>
        <w:fldChar w:fldCharType="end"/>
      </w:r>
    </w:p>
    <w:p w14:paraId="3ED0696C" w14:textId="263E99C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20</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_Toc171586641 \h </w:instrText>
      </w:r>
      <w:r>
        <w:rPr>
          <w:noProof/>
        </w:rPr>
      </w:r>
      <w:r>
        <w:rPr>
          <w:noProof/>
        </w:rPr>
        <w:fldChar w:fldCharType="separate"/>
      </w:r>
      <w:r>
        <w:rPr>
          <w:noProof/>
        </w:rPr>
        <w:t>441</w:t>
      </w:r>
      <w:r>
        <w:rPr>
          <w:noProof/>
        </w:rPr>
        <w:fldChar w:fldCharType="end"/>
      </w:r>
    </w:p>
    <w:p w14:paraId="5C691772" w14:textId="10E325A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20</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_Toc171586642 \h </w:instrText>
      </w:r>
      <w:r>
        <w:rPr>
          <w:noProof/>
        </w:rPr>
      </w:r>
      <w:r>
        <w:rPr>
          <w:noProof/>
        </w:rPr>
        <w:fldChar w:fldCharType="separate"/>
      </w:r>
      <w:r>
        <w:rPr>
          <w:noProof/>
        </w:rPr>
        <w:t>441</w:t>
      </w:r>
      <w:r>
        <w:rPr>
          <w:noProof/>
        </w:rPr>
        <w:fldChar w:fldCharType="end"/>
      </w:r>
    </w:p>
    <w:p w14:paraId="46B547A1" w14:textId="556B7B9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Update notification channel procedure</w:t>
      </w:r>
      <w:r>
        <w:rPr>
          <w:noProof/>
        </w:rPr>
        <w:tab/>
      </w:r>
      <w:r>
        <w:rPr>
          <w:noProof/>
        </w:rPr>
        <w:fldChar w:fldCharType="begin" w:fldLock="1"/>
      </w:r>
      <w:r>
        <w:rPr>
          <w:noProof/>
        </w:rPr>
        <w:instrText xml:space="preserve"> PAGEREF _Toc171586643 \h </w:instrText>
      </w:r>
      <w:r>
        <w:rPr>
          <w:noProof/>
        </w:rPr>
      </w:r>
      <w:r>
        <w:rPr>
          <w:noProof/>
        </w:rPr>
        <w:fldChar w:fldCharType="separate"/>
      </w:r>
      <w:r>
        <w:rPr>
          <w:noProof/>
        </w:rPr>
        <w:t>442</w:t>
      </w:r>
      <w:r>
        <w:rPr>
          <w:noProof/>
        </w:rPr>
        <w:fldChar w:fldCharType="end"/>
      </w:r>
    </w:p>
    <w:p w14:paraId="3389D5D0" w14:textId="3BB26A4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21</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_Toc171586644 \h </w:instrText>
      </w:r>
      <w:r>
        <w:rPr>
          <w:noProof/>
        </w:rPr>
      </w:r>
      <w:r>
        <w:rPr>
          <w:noProof/>
        </w:rPr>
        <w:fldChar w:fldCharType="separate"/>
      </w:r>
      <w:r>
        <w:rPr>
          <w:noProof/>
        </w:rPr>
        <w:t>442</w:t>
      </w:r>
      <w:r>
        <w:rPr>
          <w:noProof/>
        </w:rPr>
        <w:fldChar w:fldCharType="end"/>
      </w:r>
    </w:p>
    <w:p w14:paraId="49DC5CBC" w14:textId="277DC98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hr-HR"/>
        </w:rPr>
        <w:t>21</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_Toc171586645 \h </w:instrText>
      </w:r>
      <w:r>
        <w:rPr>
          <w:noProof/>
        </w:rPr>
      </w:r>
      <w:r>
        <w:rPr>
          <w:noProof/>
        </w:rPr>
        <w:fldChar w:fldCharType="separate"/>
      </w:r>
      <w:r>
        <w:rPr>
          <w:noProof/>
        </w:rPr>
        <w:t>442</w:t>
      </w:r>
      <w:r>
        <w:rPr>
          <w:noProof/>
        </w:rPr>
        <w:fldChar w:fldCharType="end"/>
      </w:r>
    </w:p>
    <w:p w14:paraId="25DE7FC6" w14:textId="149651D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Open notification channel procedure</w:t>
      </w:r>
      <w:r>
        <w:rPr>
          <w:noProof/>
        </w:rPr>
        <w:tab/>
      </w:r>
      <w:r>
        <w:rPr>
          <w:noProof/>
        </w:rPr>
        <w:fldChar w:fldCharType="begin" w:fldLock="1"/>
      </w:r>
      <w:r>
        <w:rPr>
          <w:noProof/>
        </w:rPr>
        <w:instrText xml:space="preserve"> PAGEREF _Toc171586646 \h </w:instrText>
      </w:r>
      <w:r>
        <w:rPr>
          <w:noProof/>
        </w:rPr>
      </w:r>
      <w:r>
        <w:rPr>
          <w:noProof/>
        </w:rPr>
        <w:fldChar w:fldCharType="separate"/>
      </w:r>
      <w:r>
        <w:rPr>
          <w:noProof/>
        </w:rPr>
        <w:t>442</w:t>
      </w:r>
      <w:r>
        <w:rPr>
          <w:noProof/>
        </w:rPr>
        <w:fldChar w:fldCharType="end"/>
      </w:r>
    </w:p>
    <w:p w14:paraId="63D8A2D9" w14:textId="6E13F85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en-US"/>
        </w:rPr>
        <w:t>22</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notification client procedures</w:t>
      </w:r>
      <w:r>
        <w:rPr>
          <w:noProof/>
        </w:rPr>
        <w:tab/>
      </w:r>
      <w:r>
        <w:rPr>
          <w:noProof/>
        </w:rPr>
        <w:fldChar w:fldCharType="begin" w:fldLock="1"/>
      </w:r>
      <w:r>
        <w:rPr>
          <w:noProof/>
        </w:rPr>
        <w:instrText xml:space="preserve"> PAGEREF _Toc171586647 \h </w:instrText>
      </w:r>
      <w:r>
        <w:rPr>
          <w:noProof/>
        </w:rPr>
      </w:r>
      <w:r>
        <w:rPr>
          <w:noProof/>
        </w:rPr>
        <w:fldChar w:fldCharType="separate"/>
      </w:r>
      <w:r>
        <w:rPr>
          <w:noProof/>
        </w:rPr>
        <w:t>442</w:t>
      </w:r>
      <w:r>
        <w:rPr>
          <w:noProof/>
        </w:rPr>
        <w:fldChar w:fldCharType="end"/>
      </w:r>
    </w:p>
    <w:p w14:paraId="08EC4975" w14:textId="559409B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SimSun"/>
          <w:noProof/>
          <w:lang w:val="en-US"/>
        </w:rPr>
        <w:t>22</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Notification server procedures</w:t>
      </w:r>
      <w:r>
        <w:rPr>
          <w:noProof/>
        </w:rPr>
        <w:tab/>
      </w:r>
      <w:r>
        <w:rPr>
          <w:noProof/>
        </w:rPr>
        <w:fldChar w:fldCharType="begin" w:fldLock="1"/>
      </w:r>
      <w:r>
        <w:rPr>
          <w:noProof/>
        </w:rPr>
        <w:instrText xml:space="preserve"> PAGEREF _Toc171586648 \h </w:instrText>
      </w:r>
      <w:r>
        <w:rPr>
          <w:noProof/>
        </w:rPr>
      </w:r>
      <w:r>
        <w:rPr>
          <w:noProof/>
        </w:rPr>
        <w:fldChar w:fldCharType="separate"/>
      </w:r>
      <w:r>
        <w:rPr>
          <w:noProof/>
        </w:rPr>
        <w:t>443</w:t>
      </w:r>
      <w:r>
        <w:rPr>
          <w:noProof/>
        </w:rPr>
        <w:fldChar w:fldCharType="end"/>
      </w:r>
    </w:p>
    <w:p w14:paraId="6BCAD32F" w14:textId="4DB25A0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w:t>
      </w:r>
      <w:r w:rsidRPr="004F50CC">
        <w:rPr>
          <w:rFonts w:eastAsia="SimSun"/>
          <w:noProof/>
          <w:lang w:val="hr-HR"/>
        </w:rPr>
        <w:t>23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List folder hierarchy procedure</w:t>
      </w:r>
      <w:r>
        <w:rPr>
          <w:noProof/>
        </w:rPr>
        <w:tab/>
      </w:r>
      <w:r>
        <w:rPr>
          <w:noProof/>
        </w:rPr>
        <w:fldChar w:fldCharType="begin" w:fldLock="1"/>
      </w:r>
      <w:r>
        <w:rPr>
          <w:noProof/>
        </w:rPr>
        <w:instrText xml:space="preserve"> PAGEREF _Toc171586649 \h </w:instrText>
      </w:r>
      <w:r>
        <w:rPr>
          <w:noProof/>
        </w:rPr>
      </w:r>
      <w:r>
        <w:rPr>
          <w:noProof/>
        </w:rPr>
        <w:fldChar w:fldCharType="separate"/>
      </w:r>
      <w:r>
        <w:rPr>
          <w:noProof/>
        </w:rPr>
        <w:t>443</w:t>
      </w:r>
      <w:r>
        <w:rPr>
          <w:noProof/>
        </w:rPr>
        <w:fldChar w:fldCharType="end"/>
      </w:r>
    </w:p>
    <w:p w14:paraId="5F14AF6D" w14:textId="785765C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23</w:t>
      </w:r>
      <w:r w:rsidRPr="004F50C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_Toc171586650 \h </w:instrText>
      </w:r>
      <w:r>
        <w:rPr>
          <w:noProof/>
        </w:rPr>
      </w:r>
      <w:r>
        <w:rPr>
          <w:noProof/>
        </w:rPr>
        <w:fldChar w:fldCharType="separate"/>
      </w:r>
      <w:r>
        <w:rPr>
          <w:noProof/>
        </w:rPr>
        <w:t>443</w:t>
      </w:r>
      <w:r>
        <w:rPr>
          <w:noProof/>
        </w:rPr>
        <w:fldChar w:fldCharType="end"/>
      </w:r>
    </w:p>
    <w:p w14:paraId="379AE474" w14:textId="182B837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w:t>
      </w:r>
      <w:r w:rsidRPr="004F50CC">
        <w:rPr>
          <w:rFonts w:eastAsia="Malgun Gothic"/>
          <w:noProof/>
          <w:lang w:val="hr-HR"/>
        </w:rPr>
        <w:t>23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_Toc171586651 \h </w:instrText>
      </w:r>
      <w:r>
        <w:rPr>
          <w:noProof/>
        </w:rPr>
      </w:r>
      <w:r>
        <w:rPr>
          <w:noProof/>
        </w:rPr>
        <w:fldChar w:fldCharType="separate"/>
      </w:r>
      <w:r>
        <w:rPr>
          <w:noProof/>
        </w:rPr>
        <w:t>444</w:t>
      </w:r>
      <w:r>
        <w:rPr>
          <w:noProof/>
        </w:rPr>
        <w:fldChar w:fldCharType="end"/>
      </w:r>
    </w:p>
    <w:p w14:paraId="4C3B19A5" w14:textId="217EDF3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21.2.24</w:t>
      </w:r>
      <w:r>
        <w:rPr>
          <w:rFonts w:asciiTheme="minorHAnsi" w:eastAsiaTheme="minorEastAsia" w:hAnsiTheme="minorHAnsi" w:cstheme="minorBidi"/>
          <w:noProof/>
          <w:kern w:val="2"/>
          <w:sz w:val="22"/>
          <w:szCs w:val="22"/>
          <w:lang w:eastAsia="en-GB"/>
          <w14:ligatures w14:val="standardContextual"/>
        </w:rPr>
        <w:tab/>
      </w:r>
      <w:r>
        <w:rPr>
          <w:noProof/>
        </w:rPr>
        <w:t>Retrieve file to store locally</w:t>
      </w:r>
      <w:r w:rsidRPr="004F50CC">
        <w:rPr>
          <w:rFonts w:eastAsia="SimSun"/>
          <w:noProof/>
        </w:rPr>
        <w:t xml:space="preserve"> procedure</w:t>
      </w:r>
      <w:r>
        <w:rPr>
          <w:noProof/>
        </w:rPr>
        <w:tab/>
      </w:r>
      <w:r>
        <w:rPr>
          <w:noProof/>
        </w:rPr>
        <w:fldChar w:fldCharType="begin" w:fldLock="1"/>
      </w:r>
      <w:r>
        <w:rPr>
          <w:noProof/>
        </w:rPr>
        <w:instrText xml:space="preserve"> PAGEREF _Toc171586652 \h </w:instrText>
      </w:r>
      <w:r>
        <w:rPr>
          <w:noProof/>
        </w:rPr>
      </w:r>
      <w:r>
        <w:rPr>
          <w:noProof/>
        </w:rPr>
        <w:fldChar w:fldCharType="separate"/>
      </w:r>
      <w:r>
        <w:rPr>
          <w:noProof/>
        </w:rPr>
        <w:t>444</w:t>
      </w:r>
      <w:r>
        <w:rPr>
          <w:noProof/>
        </w:rPr>
        <w:fldChar w:fldCharType="end"/>
      </w:r>
    </w:p>
    <w:p w14:paraId="1253B12D" w14:textId="6E1E9F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client procedures</w:t>
      </w:r>
      <w:r>
        <w:rPr>
          <w:noProof/>
        </w:rPr>
        <w:tab/>
      </w:r>
      <w:r>
        <w:rPr>
          <w:noProof/>
        </w:rPr>
        <w:fldChar w:fldCharType="begin" w:fldLock="1"/>
      </w:r>
      <w:r>
        <w:rPr>
          <w:noProof/>
        </w:rPr>
        <w:instrText xml:space="preserve"> PAGEREF _Toc171586653 \h </w:instrText>
      </w:r>
      <w:r>
        <w:rPr>
          <w:noProof/>
        </w:rPr>
      </w:r>
      <w:r>
        <w:rPr>
          <w:noProof/>
        </w:rPr>
        <w:fldChar w:fldCharType="separate"/>
      </w:r>
      <w:r>
        <w:rPr>
          <w:noProof/>
        </w:rPr>
        <w:t>444</w:t>
      </w:r>
      <w:r>
        <w:rPr>
          <w:noProof/>
        </w:rPr>
        <w:fldChar w:fldCharType="end"/>
      </w:r>
    </w:p>
    <w:p w14:paraId="2FC0C3D8" w14:textId="1C2C3F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Message store function procedures</w:t>
      </w:r>
      <w:r>
        <w:rPr>
          <w:noProof/>
        </w:rPr>
        <w:tab/>
      </w:r>
      <w:r>
        <w:rPr>
          <w:noProof/>
        </w:rPr>
        <w:fldChar w:fldCharType="begin" w:fldLock="1"/>
      </w:r>
      <w:r>
        <w:rPr>
          <w:noProof/>
        </w:rPr>
        <w:instrText xml:space="preserve"> PAGEREF _Toc171586654 \h </w:instrText>
      </w:r>
      <w:r>
        <w:rPr>
          <w:noProof/>
        </w:rPr>
      </w:r>
      <w:r>
        <w:rPr>
          <w:noProof/>
        </w:rPr>
        <w:fldChar w:fldCharType="separate"/>
      </w:r>
      <w:r>
        <w:rPr>
          <w:noProof/>
        </w:rPr>
        <w:t>444</w:t>
      </w:r>
      <w:r>
        <w:rPr>
          <w:noProof/>
        </w:rPr>
        <w:fldChar w:fldCharType="end"/>
      </w:r>
    </w:p>
    <w:p w14:paraId="11260DAA" w14:textId="770BA9A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rFonts w:asciiTheme="minorHAnsi" w:eastAsiaTheme="minorEastAsia" w:hAnsiTheme="minorHAnsi" w:cstheme="minorBidi"/>
          <w:noProof/>
          <w:kern w:val="2"/>
          <w:sz w:val="22"/>
          <w:szCs w:val="22"/>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_Toc171586655 \h </w:instrText>
      </w:r>
      <w:r>
        <w:rPr>
          <w:noProof/>
        </w:rPr>
      </w:r>
      <w:r>
        <w:rPr>
          <w:noProof/>
        </w:rPr>
        <w:fldChar w:fldCharType="separate"/>
      </w:r>
      <w:r>
        <w:rPr>
          <w:noProof/>
        </w:rPr>
        <w:t>445</w:t>
      </w:r>
      <w:r>
        <w:rPr>
          <w:noProof/>
        </w:rPr>
        <w:fldChar w:fldCharType="end"/>
      </w:r>
    </w:p>
    <w:p w14:paraId="7BE6DE37" w14:textId="672EC0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4F50CC">
        <w:rPr>
          <w:rFonts w:eastAsia="SimSun"/>
          <w:noProof/>
        </w:rPr>
        <w:t>.</w:t>
      </w:r>
      <w:r w:rsidRPr="004F50CC">
        <w:rPr>
          <w:rFonts w:eastAsia="SimSun"/>
          <w:noProof/>
          <w:lang w:val="hr-HR"/>
        </w:rPr>
        <w:t>3</w:t>
      </w:r>
      <w:r w:rsidRPr="004F50CC">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General</w:t>
      </w:r>
      <w:r>
        <w:rPr>
          <w:noProof/>
        </w:rPr>
        <w:tab/>
      </w:r>
      <w:r>
        <w:rPr>
          <w:noProof/>
        </w:rPr>
        <w:fldChar w:fldCharType="begin" w:fldLock="1"/>
      </w:r>
      <w:r>
        <w:rPr>
          <w:noProof/>
        </w:rPr>
        <w:instrText xml:space="preserve"> PAGEREF _Toc171586656 \h </w:instrText>
      </w:r>
      <w:r>
        <w:rPr>
          <w:noProof/>
        </w:rPr>
      </w:r>
      <w:r>
        <w:rPr>
          <w:noProof/>
        </w:rPr>
        <w:fldChar w:fldCharType="separate"/>
      </w:r>
      <w:r>
        <w:rPr>
          <w:noProof/>
        </w:rPr>
        <w:t>445</w:t>
      </w:r>
      <w:r>
        <w:rPr>
          <w:noProof/>
        </w:rPr>
        <w:fldChar w:fldCharType="end"/>
      </w:r>
    </w:p>
    <w:p w14:paraId="62E7CB4E" w14:textId="4DEEE48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w:t>
      </w:r>
      <w:r w:rsidRPr="004F50CC">
        <w:rPr>
          <w:rFonts w:eastAsia="Malgun Gothic"/>
          <w:noProof/>
          <w:lang w:val="hr-HR"/>
        </w:rPr>
        <w:t>3</w:t>
      </w:r>
      <w:r w:rsidRPr="004F50CC">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_Toc171586657 \h </w:instrText>
      </w:r>
      <w:r>
        <w:rPr>
          <w:noProof/>
        </w:rPr>
      </w:r>
      <w:r>
        <w:rPr>
          <w:noProof/>
        </w:rPr>
        <w:fldChar w:fldCharType="separate"/>
      </w:r>
      <w:r>
        <w:rPr>
          <w:noProof/>
        </w:rPr>
        <w:t>446</w:t>
      </w:r>
      <w:r>
        <w:rPr>
          <w:noProof/>
        </w:rPr>
        <w:fldChar w:fldCharType="end"/>
      </w:r>
    </w:p>
    <w:p w14:paraId="716F5BC1" w14:textId="45003D1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_Toc171586658 \h </w:instrText>
      </w:r>
      <w:r>
        <w:rPr>
          <w:noProof/>
        </w:rPr>
      </w:r>
      <w:r>
        <w:rPr>
          <w:noProof/>
        </w:rPr>
        <w:fldChar w:fldCharType="separate"/>
      </w:r>
      <w:r>
        <w:rPr>
          <w:noProof/>
        </w:rPr>
        <w:t>446</w:t>
      </w:r>
      <w:r>
        <w:rPr>
          <w:noProof/>
        </w:rPr>
        <w:fldChar w:fldCharType="end"/>
      </w:r>
    </w:p>
    <w:p w14:paraId="581FF4F2" w14:textId="06DBC60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_Toc171586659 \h </w:instrText>
      </w:r>
      <w:r>
        <w:rPr>
          <w:noProof/>
        </w:rPr>
      </w:r>
      <w:r>
        <w:rPr>
          <w:noProof/>
        </w:rPr>
        <w:fldChar w:fldCharType="separate"/>
      </w:r>
      <w:r>
        <w:rPr>
          <w:noProof/>
        </w:rPr>
        <w:t>446</w:t>
      </w:r>
      <w:r>
        <w:rPr>
          <w:noProof/>
        </w:rPr>
        <w:fldChar w:fldCharType="end"/>
      </w:r>
    </w:p>
    <w:p w14:paraId="5D04CF3D" w14:textId="5175995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_Toc171586660 \h </w:instrText>
      </w:r>
      <w:r>
        <w:rPr>
          <w:noProof/>
        </w:rPr>
      </w:r>
      <w:r>
        <w:rPr>
          <w:noProof/>
        </w:rPr>
        <w:fldChar w:fldCharType="separate"/>
      </w:r>
      <w:r>
        <w:rPr>
          <w:noProof/>
        </w:rPr>
        <w:t>447</w:t>
      </w:r>
      <w:r>
        <w:rPr>
          <w:noProof/>
        </w:rPr>
        <w:fldChar w:fldCharType="end"/>
      </w:r>
    </w:p>
    <w:p w14:paraId="1C8F4382" w14:textId="41A01B9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21.</w:t>
      </w:r>
      <w:r w:rsidRPr="004F50CC">
        <w:rPr>
          <w:rFonts w:eastAsia="Malgun Gothic"/>
          <w:noProof/>
          <w:lang w:val="hr-HR"/>
        </w:rPr>
        <w:t>3</w:t>
      </w:r>
      <w:r w:rsidRPr="004F50CC">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_Toc171586661 \h </w:instrText>
      </w:r>
      <w:r>
        <w:rPr>
          <w:noProof/>
        </w:rPr>
      </w:r>
      <w:r>
        <w:rPr>
          <w:noProof/>
        </w:rPr>
        <w:fldChar w:fldCharType="separate"/>
      </w:r>
      <w:r>
        <w:rPr>
          <w:noProof/>
        </w:rPr>
        <w:t>448</w:t>
      </w:r>
      <w:r>
        <w:rPr>
          <w:noProof/>
        </w:rPr>
        <w:fldChar w:fldCharType="end"/>
      </w:r>
    </w:p>
    <w:p w14:paraId="3F1D9EBB" w14:textId="3E3EAE8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_Toc171586662 \h </w:instrText>
      </w:r>
      <w:r>
        <w:rPr>
          <w:noProof/>
        </w:rPr>
      </w:r>
      <w:r>
        <w:rPr>
          <w:noProof/>
        </w:rPr>
        <w:fldChar w:fldCharType="separate"/>
      </w:r>
      <w:r>
        <w:rPr>
          <w:noProof/>
        </w:rPr>
        <w:t>448</w:t>
      </w:r>
      <w:r>
        <w:rPr>
          <w:noProof/>
        </w:rPr>
        <w:fldChar w:fldCharType="end"/>
      </w:r>
    </w:p>
    <w:p w14:paraId="6E5F30DD" w14:textId="2D3152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4F50CC">
        <w:rPr>
          <w:noProof/>
          <w:lang w:val="hr-HR"/>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_Toc171586663 \h </w:instrText>
      </w:r>
      <w:r>
        <w:rPr>
          <w:noProof/>
        </w:rPr>
      </w:r>
      <w:r>
        <w:rPr>
          <w:noProof/>
        </w:rPr>
        <w:fldChar w:fldCharType="separate"/>
      </w:r>
      <w:r>
        <w:rPr>
          <w:noProof/>
        </w:rPr>
        <w:t>448</w:t>
      </w:r>
      <w:r>
        <w:rPr>
          <w:noProof/>
        </w:rPr>
        <w:fldChar w:fldCharType="end"/>
      </w:r>
    </w:p>
    <w:p w14:paraId="54E292AF" w14:textId="44B58674"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lang w:val="en-US"/>
        </w:rPr>
        <w:t>22</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lang w:val="en-US"/>
        </w:rPr>
        <w:t>Functional alias</w:t>
      </w:r>
      <w:r>
        <w:rPr>
          <w:noProof/>
        </w:rPr>
        <w:tab/>
      </w:r>
      <w:r>
        <w:rPr>
          <w:noProof/>
        </w:rPr>
        <w:fldChar w:fldCharType="begin" w:fldLock="1"/>
      </w:r>
      <w:r>
        <w:rPr>
          <w:noProof/>
        </w:rPr>
        <w:instrText xml:space="preserve"> PAGEREF _Toc171586664 \h </w:instrText>
      </w:r>
      <w:r>
        <w:rPr>
          <w:noProof/>
        </w:rPr>
      </w:r>
      <w:r>
        <w:rPr>
          <w:noProof/>
        </w:rPr>
        <w:fldChar w:fldCharType="separate"/>
      </w:r>
      <w:r>
        <w:rPr>
          <w:noProof/>
        </w:rPr>
        <w:t>450</w:t>
      </w:r>
      <w:r>
        <w:rPr>
          <w:noProof/>
        </w:rPr>
        <w:fldChar w:fldCharType="end"/>
      </w:r>
    </w:p>
    <w:p w14:paraId="13221BEB" w14:textId="26CC1B4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_Toc171586665 \h </w:instrText>
      </w:r>
      <w:r>
        <w:rPr>
          <w:noProof/>
        </w:rPr>
      </w:r>
      <w:r>
        <w:rPr>
          <w:noProof/>
        </w:rPr>
        <w:fldChar w:fldCharType="separate"/>
      </w:r>
      <w:r>
        <w:rPr>
          <w:noProof/>
        </w:rPr>
        <w:t>450</w:t>
      </w:r>
      <w:r>
        <w:rPr>
          <w:noProof/>
        </w:rPr>
        <w:fldChar w:fldCharType="end"/>
      </w:r>
    </w:p>
    <w:p w14:paraId="1E95BFC5" w14:textId="3A4F003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Procedures</w:t>
      </w:r>
      <w:r>
        <w:rPr>
          <w:noProof/>
        </w:rPr>
        <w:tab/>
      </w:r>
      <w:r>
        <w:rPr>
          <w:noProof/>
        </w:rPr>
        <w:fldChar w:fldCharType="begin" w:fldLock="1"/>
      </w:r>
      <w:r>
        <w:rPr>
          <w:noProof/>
        </w:rPr>
        <w:instrText xml:space="preserve"> PAGEREF _Toc171586666 \h </w:instrText>
      </w:r>
      <w:r>
        <w:rPr>
          <w:noProof/>
        </w:rPr>
      </w:r>
      <w:r>
        <w:rPr>
          <w:noProof/>
        </w:rPr>
        <w:fldChar w:fldCharType="separate"/>
      </w:r>
      <w:r>
        <w:rPr>
          <w:noProof/>
        </w:rPr>
        <w:t>450</w:t>
      </w:r>
      <w:r>
        <w:rPr>
          <w:noProof/>
        </w:rPr>
        <w:fldChar w:fldCharType="end"/>
      </w:r>
    </w:p>
    <w:p w14:paraId="71EAA149" w14:textId="0A7C6C3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client procedures</w:t>
      </w:r>
      <w:r>
        <w:rPr>
          <w:noProof/>
        </w:rPr>
        <w:tab/>
      </w:r>
      <w:r>
        <w:rPr>
          <w:noProof/>
        </w:rPr>
        <w:fldChar w:fldCharType="begin" w:fldLock="1"/>
      </w:r>
      <w:r>
        <w:rPr>
          <w:noProof/>
        </w:rPr>
        <w:instrText xml:space="preserve"> PAGEREF _Toc171586667 \h </w:instrText>
      </w:r>
      <w:r>
        <w:rPr>
          <w:noProof/>
        </w:rPr>
      </w:r>
      <w:r>
        <w:rPr>
          <w:noProof/>
        </w:rPr>
        <w:fldChar w:fldCharType="separate"/>
      </w:r>
      <w:r>
        <w:rPr>
          <w:noProof/>
        </w:rPr>
        <w:t>450</w:t>
      </w:r>
      <w:r>
        <w:rPr>
          <w:noProof/>
        </w:rPr>
        <w:fldChar w:fldCharType="end"/>
      </w:r>
    </w:p>
    <w:p w14:paraId="513A5A9D" w14:textId="70CFE8D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_Toc171586668 \h </w:instrText>
      </w:r>
      <w:r>
        <w:rPr>
          <w:noProof/>
        </w:rPr>
      </w:r>
      <w:r>
        <w:rPr>
          <w:noProof/>
        </w:rPr>
        <w:fldChar w:fldCharType="separate"/>
      </w:r>
      <w:r>
        <w:rPr>
          <w:noProof/>
        </w:rPr>
        <w:t>450</w:t>
      </w:r>
      <w:r>
        <w:rPr>
          <w:noProof/>
        </w:rPr>
        <w:fldChar w:fldCharType="end"/>
      </w:r>
    </w:p>
    <w:p w14:paraId="46B324DB" w14:textId="3E4F5B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status change procedure</w:t>
      </w:r>
      <w:r>
        <w:rPr>
          <w:noProof/>
        </w:rPr>
        <w:tab/>
      </w:r>
      <w:r>
        <w:rPr>
          <w:noProof/>
        </w:rPr>
        <w:fldChar w:fldCharType="begin" w:fldLock="1"/>
      </w:r>
      <w:r>
        <w:rPr>
          <w:noProof/>
        </w:rPr>
        <w:instrText xml:space="preserve"> PAGEREF _Toc171586669 \h </w:instrText>
      </w:r>
      <w:r>
        <w:rPr>
          <w:noProof/>
        </w:rPr>
      </w:r>
      <w:r>
        <w:rPr>
          <w:noProof/>
        </w:rPr>
        <w:fldChar w:fldCharType="separate"/>
      </w:r>
      <w:r>
        <w:rPr>
          <w:noProof/>
        </w:rPr>
        <w:t>450</w:t>
      </w:r>
      <w:r>
        <w:rPr>
          <w:noProof/>
        </w:rPr>
        <w:fldChar w:fldCharType="end"/>
      </w:r>
    </w:p>
    <w:p w14:paraId="6199CE02" w14:textId="50CB974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_Toc171586670 \h </w:instrText>
      </w:r>
      <w:r>
        <w:rPr>
          <w:noProof/>
        </w:rPr>
      </w:r>
      <w:r>
        <w:rPr>
          <w:noProof/>
        </w:rPr>
        <w:fldChar w:fldCharType="separate"/>
      </w:r>
      <w:r>
        <w:rPr>
          <w:noProof/>
        </w:rPr>
        <w:t>451</w:t>
      </w:r>
      <w:r>
        <w:rPr>
          <w:noProof/>
        </w:rPr>
        <w:fldChar w:fldCharType="end"/>
      </w:r>
    </w:p>
    <w:p w14:paraId="64810482" w14:textId="2BD0328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_Toc171586671 \h </w:instrText>
      </w:r>
      <w:r>
        <w:rPr>
          <w:noProof/>
        </w:rPr>
      </w:r>
      <w:r>
        <w:rPr>
          <w:noProof/>
        </w:rPr>
        <w:fldChar w:fldCharType="separate"/>
      </w:r>
      <w:r>
        <w:rPr>
          <w:noProof/>
        </w:rPr>
        <w:t>452</w:t>
      </w:r>
      <w:r>
        <w:rPr>
          <w:noProof/>
        </w:rPr>
        <w:fldChar w:fldCharType="end"/>
      </w:r>
    </w:p>
    <w:p w14:paraId="4496CAA4" w14:textId="3A4E87F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MCData server procedures</w:t>
      </w:r>
      <w:r>
        <w:rPr>
          <w:noProof/>
        </w:rPr>
        <w:tab/>
      </w:r>
      <w:r>
        <w:rPr>
          <w:noProof/>
        </w:rPr>
        <w:fldChar w:fldCharType="begin" w:fldLock="1"/>
      </w:r>
      <w:r>
        <w:rPr>
          <w:noProof/>
        </w:rPr>
        <w:instrText xml:space="preserve"> PAGEREF _Toc171586672 \h </w:instrText>
      </w:r>
      <w:r>
        <w:rPr>
          <w:noProof/>
        </w:rPr>
      </w:r>
      <w:r>
        <w:rPr>
          <w:noProof/>
        </w:rPr>
        <w:fldChar w:fldCharType="separate"/>
      </w:r>
      <w:r>
        <w:rPr>
          <w:noProof/>
        </w:rPr>
        <w:t>452</w:t>
      </w:r>
      <w:r>
        <w:rPr>
          <w:noProof/>
        </w:rPr>
        <w:fldChar w:fldCharType="end"/>
      </w:r>
    </w:p>
    <w:p w14:paraId="67E8C021" w14:textId="6A980D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_Toc171586673 \h </w:instrText>
      </w:r>
      <w:r>
        <w:rPr>
          <w:noProof/>
        </w:rPr>
      </w:r>
      <w:r>
        <w:rPr>
          <w:noProof/>
        </w:rPr>
        <w:fldChar w:fldCharType="separate"/>
      </w:r>
      <w:r>
        <w:rPr>
          <w:noProof/>
        </w:rPr>
        <w:t>452</w:t>
      </w:r>
      <w:r>
        <w:rPr>
          <w:noProof/>
        </w:rPr>
        <w:fldChar w:fldCharType="end"/>
      </w:r>
    </w:p>
    <w:p w14:paraId="671FA7EC" w14:textId="4F0BB3F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_Toc171586674 \h </w:instrText>
      </w:r>
      <w:r>
        <w:rPr>
          <w:noProof/>
        </w:rPr>
      </w:r>
      <w:r>
        <w:rPr>
          <w:noProof/>
        </w:rPr>
        <w:fldChar w:fldCharType="separate"/>
      </w:r>
      <w:r>
        <w:rPr>
          <w:noProof/>
        </w:rPr>
        <w:t>452</w:t>
      </w:r>
      <w:r>
        <w:rPr>
          <w:noProof/>
        </w:rPr>
        <w:fldChar w:fldCharType="end"/>
      </w:r>
    </w:p>
    <w:p w14:paraId="447A0531" w14:textId="7FB567D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_Toc171586675 \h </w:instrText>
      </w:r>
      <w:r>
        <w:rPr>
          <w:noProof/>
        </w:rPr>
      </w:r>
      <w:r>
        <w:rPr>
          <w:noProof/>
        </w:rPr>
        <w:fldChar w:fldCharType="separate"/>
      </w:r>
      <w:r>
        <w:rPr>
          <w:noProof/>
        </w:rPr>
        <w:t>452</w:t>
      </w:r>
      <w:r>
        <w:rPr>
          <w:noProof/>
        </w:rPr>
        <w:fldChar w:fldCharType="end"/>
      </w:r>
    </w:p>
    <w:p w14:paraId="1825F754" w14:textId="56E8A83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_Toc171586676 \h </w:instrText>
      </w:r>
      <w:r>
        <w:rPr>
          <w:noProof/>
        </w:rPr>
      </w:r>
      <w:r>
        <w:rPr>
          <w:noProof/>
        </w:rPr>
        <w:fldChar w:fldCharType="separate"/>
      </w:r>
      <w:r>
        <w:rPr>
          <w:noProof/>
        </w:rPr>
        <w:t>453</w:t>
      </w:r>
      <w:r>
        <w:rPr>
          <w:noProof/>
        </w:rPr>
        <w:fldChar w:fldCharType="end"/>
      </w:r>
    </w:p>
    <w:p w14:paraId="038E12C8" w14:textId="3C23DE1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_Toc171586677 \h </w:instrText>
      </w:r>
      <w:r>
        <w:rPr>
          <w:noProof/>
        </w:rPr>
      </w:r>
      <w:r>
        <w:rPr>
          <w:noProof/>
        </w:rPr>
        <w:fldChar w:fldCharType="separate"/>
      </w:r>
      <w:r>
        <w:rPr>
          <w:noProof/>
        </w:rPr>
        <w:t>453</w:t>
      </w:r>
      <w:r>
        <w:rPr>
          <w:noProof/>
        </w:rPr>
        <w:fldChar w:fldCharType="end"/>
      </w:r>
    </w:p>
    <w:p w14:paraId="7C733E25" w14:textId="32AFF39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_Toc171586678 \h </w:instrText>
      </w:r>
      <w:r>
        <w:rPr>
          <w:noProof/>
        </w:rPr>
      </w:r>
      <w:r>
        <w:rPr>
          <w:noProof/>
        </w:rPr>
        <w:fldChar w:fldCharType="separate"/>
      </w:r>
      <w:r>
        <w:rPr>
          <w:noProof/>
        </w:rPr>
        <w:t>456</w:t>
      </w:r>
      <w:r>
        <w:rPr>
          <w:noProof/>
        </w:rPr>
        <w:fldChar w:fldCharType="end"/>
      </w:r>
    </w:p>
    <w:p w14:paraId="6C241A2F" w14:textId="7D68A7E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_Toc171586679 \h </w:instrText>
      </w:r>
      <w:r>
        <w:rPr>
          <w:noProof/>
        </w:rPr>
      </w:r>
      <w:r>
        <w:rPr>
          <w:noProof/>
        </w:rPr>
        <w:fldChar w:fldCharType="separate"/>
      </w:r>
      <w:r>
        <w:rPr>
          <w:noProof/>
        </w:rPr>
        <w:t>456</w:t>
      </w:r>
      <w:r>
        <w:rPr>
          <w:noProof/>
        </w:rPr>
        <w:fldChar w:fldCharType="end"/>
      </w:r>
    </w:p>
    <w:p w14:paraId="400D69F2" w14:textId="4A1D18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_Toc171586680 \h </w:instrText>
      </w:r>
      <w:r>
        <w:rPr>
          <w:noProof/>
        </w:rPr>
      </w:r>
      <w:r>
        <w:rPr>
          <w:noProof/>
        </w:rPr>
        <w:fldChar w:fldCharType="separate"/>
      </w:r>
      <w:r>
        <w:rPr>
          <w:noProof/>
        </w:rPr>
        <w:t>457</w:t>
      </w:r>
      <w:r>
        <w:rPr>
          <w:noProof/>
        </w:rPr>
        <w:fldChar w:fldCharType="end"/>
      </w:r>
    </w:p>
    <w:p w14:paraId="5DA63FE8" w14:textId="6A6C3E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w:t>
      </w:r>
      <w:r>
        <w:rPr>
          <w:noProof/>
        </w:rPr>
        <w:t xml:space="preserve"> status determination </w:t>
      </w:r>
      <w:r w:rsidRPr="004F50CC">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_Toc171586681 \h </w:instrText>
      </w:r>
      <w:r>
        <w:rPr>
          <w:noProof/>
        </w:rPr>
      </w:r>
      <w:r>
        <w:rPr>
          <w:noProof/>
        </w:rPr>
        <w:fldChar w:fldCharType="separate"/>
      </w:r>
      <w:r>
        <w:rPr>
          <w:noProof/>
        </w:rPr>
        <w:t>459</w:t>
      </w:r>
      <w:r>
        <w:rPr>
          <w:noProof/>
        </w:rPr>
        <w:fldChar w:fldCharType="end"/>
      </w:r>
    </w:p>
    <w:p w14:paraId="4DEE7CB3" w14:textId="33ADC52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w:t>
      </w:r>
      <w:r>
        <w:rPr>
          <w:noProof/>
        </w:rPr>
        <w:t xml:space="preserve"> resolution </w:t>
      </w:r>
      <w:r w:rsidRPr="004F50CC">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_Toc171586682 \h </w:instrText>
      </w:r>
      <w:r>
        <w:rPr>
          <w:noProof/>
        </w:rPr>
      </w:r>
      <w:r>
        <w:rPr>
          <w:noProof/>
        </w:rPr>
        <w:fldChar w:fldCharType="separate"/>
      </w:r>
      <w:r>
        <w:rPr>
          <w:noProof/>
        </w:rPr>
        <w:t>461</w:t>
      </w:r>
      <w:r>
        <w:rPr>
          <w:noProof/>
        </w:rPr>
        <w:fldChar w:fldCharType="end"/>
      </w:r>
    </w:p>
    <w:p w14:paraId="5132BB90" w14:textId="7CF4ADD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.2.2.2.</w:t>
      </w:r>
      <w:r w:rsidRPr="004F50CC">
        <w:rPr>
          <w:noProof/>
          <w:lang w:val="en-US"/>
        </w:rPr>
        <w:t>9</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Forwarding subscription to functional alias status towards another MCData </w:t>
      </w:r>
      <w:r>
        <w:rPr>
          <w:noProof/>
        </w:rPr>
        <w:t>server</w:t>
      </w:r>
      <w:r w:rsidRPr="004F50CC">
        <w:rPr>
          <w:noProof/>
          <w:lang w:val="en-US"/>
        </w:rPr>
        <w:t xml:space="preserve"> procedure</w:t>
      </w:r>
      <w:r>
        <w:rPr>
          <w:noProof/>
        </w:rPr>
        <w:tab/>
      </w:r>
      <w:r>
        <w:rPr>
          <w:noProof/>
        </w:rPr>
        <w:fldChar w:fldCharType="begin" w:fldLock="1"/>
      </w:r>
      <w:r>
        <w:rPr>
          <w:noProof/>
        </w:rPr>
        <w:instrText xml:space="preserve"> PAGEREF _Toc171586683 \h </w:instrText>
      </w:r>
      <w:r>
        <w:rPr>
          <w:noProof/>
        </w:rPr>
      </w:r>
      <w:r>
        <w:rPr>
          <w:noProof/>
        </w:rPr>
        <w:fldChar w:fldCharType="separate"/>
      </w:r>
      <w:r>
        <w:rPr>
          <w:noProof/>
        </w:rPr>
        <w:t>462</w:t>
      </w:r>
      <w:r>
        <w:rPr>
          <w:noProof/>
        </w:rPr>
        <w:fldChar w:fldCharType="end"/>
      </w:r>
    </w:p>
    <w:p w14:paraId="225269AB" w14:textId="5C4C1DF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_Toc171586684 \h </w:instrText>
      </w:r>
      <w:r>
        <w:rPr>
          <w:noProof/>
        </w:rPr>
      </w:r>
      <w:r>
        <w:rPr>
          <w:noProof/>
        </w:rPr>
        <w:fldChar w:fldCharType="separate"/>
      </w:r>
      <w:r>
        <w:rPr>
          <w:noProof/>
        </w:rPr>
        <w:t>463</w:t>
      </w:r>
      <w:r>
        <w:rPr>
          <w:noProof/>
        </w:rPr>
        <w:fldChar w:fldCharType="end"/>
      </w:r>
    </w:p>
    <w:p w14:paraId="4EAC7D3E" w14:textId="0B171DD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_Toc171586685 \h </w:instrText>
      </w:r>
      <w:r>
        <w:rPr>
          <w:noProof/>
        </w:rPr>
      </w:r>
      <w:r>
        <w:rPr>
          <w:noProof/>
        </w:rPr>
        <w:fldChar w:fldCharType="separate"/>
      </w:r>
      <w:r>
        <w:rPr>
          <w:noProof/>
        </w:rPr>
        <w:t>463</w:t>
      </w:r>
      <w:r>
        <w:rPr>
          <w:noProof/>
        </w:rPr>
        <w:fldChar w:fldCharType="end"/>
      </w:r>
    </w:p>
    <w:p w14:paraId="4A4D8F3C" w14:textId="5D02D15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_Toc171586686 \h </w:instrText>
      </w:r>
      <w:r>
        <w:rPr>
          <w:noProof/>
        </w:rPr>
      </w:r>
      <w:r>
        <w:rPr>
          <w:noProof/>
        </w:rPr>
        <w:fldChar w:fldCharType="separate"/>
      </w:r>
      <w:r>
        <w:rPr>
          <w:noProof/>
        </w:rPr>
        <w:t>463</w:t>
      </w:r>
      <w:r>
        <w:rPr>
          <w:noProof/>
        </w:rPr>
        <w:fldChar w:fldCharType="end"/>
      </w:r>
    </w:p>
    <w:p w14:paraId="1C7CD73A" w14:textId="0790773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F50CC">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_Toc171586687 \h </w:instrText>
      </w:r>
      <w:r>
        <w:rPr>
          <w:noProof/>
        </w:rPr>
      </w:r>
      <w:r>
        <w:rPr>
          <w:noProof/>
        </w:rPr>
        <w:fldChar w:fldCharType="separate"/>
      </w:r>
      <w:r>
        <w:rPr>
          <w:noProof/>
        </w:rPr>
        <w:t>463</w:t>
      </w:r>
      <w:r>
        <w:rPr>
          <w:noProof/>
        </w:rPr>
        <w:fldChar w:fldCharType="end"/>
      </w:r>
    </w:p>
    <w:p w14:paraId="7C598B28" w14:textId="53EE8A6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_Toc171586688 \h </w:instrText>
      </w:r>
      <w:r>
        <w:rPr>
          <w:noProof/>
        </w:rPr>
      </w:r>
      <w:r>
        <w:rPr>
          <w:noProof/>
        </w:rPr>
        <w:fldChar w:fldCharType="separate"/>
      </w:r>
      <w:r>
        <w:rPr>
          <w:noProof/>
        </w:rPr>
        <w:t>465</w:t>
      </w:r>
      <w:r>
        <w:rPr>
          <w:noProof/>
        </w:rPr>
        <w:fldChar w:fldCharType="end"/>
      </w:r>
    </w:p>
    <w:p w14:paraId="123C7B7D" w14:textId="1F08B82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Pr>
          <w:noProof/>
        </w:rPr>
        <w:t>.2.2.3.</w:t>
      </w:r>
      <w:r w:rsidRPr="004F50C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_Toc171586689 \h </w:instrText>
      </w:r>
      <w:r>
        <w:rPr>
          <w:noProof/>
        </w:rPr>
      </w:r>
      <w:r>
        <w:rPr>
          <w:noProof/>
        </w:rPr>
        <w:fldChar w:fldCharType="separate"/>
      </w:r>
      <w:r>
        <w:rPr>
          <w:noProof/>
        </w:rPr>
        <w:t>466</w:t>
      </w:r>
      <w:r>
        <w:rPr>
          <w:noProof/>
        </w:rPr>
        <w:fldChar w:fldCharType="end"/>
      </w:r>
    </w:p>
    <w:p w14:paraId="355A2AED" w14:textId="79643FD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Functional alias status automatic deactivation procedure</w:t>
      </w:r>
      <w:r>
        <w:rPr>
          <w:noProof/>
        </w:rPr>
        <w:tab/>
      </w:r>
      <w:r>
        <w:rPr>
          <w:noProof/>
        </w:rPr>
        <w:fldChar w:fldCharType="begin" w:fldLock="1"/>
      </w:r>
      <w:r>
        <w:rPr>
          <w:noProof/>
        </w:rPr>
        <w:instrText xml:space="preserve"> PAGEREF _Toc171586690 \h </w:instrText>
      </w:r>
      <w:r>
        <w:rPr>
          <w:noProof/>
        </w:rPr>
      </w:r>
      <w:r>
        <w:rPr>
          <w:noProof/>
        </w:rPr>
        <w:fldChar w:fldCharType="separate"/>
      </w:r>
      <w:r>
        <w:rPr>
          <w:noProof/>
        </w:rPr>
        <w:t>466</w:t>
      </w:r>
      <w:r>
        <w:rPr>
          <w:noProof/>
        </w:rPr>
        <w:fldChar w:fldCharType="end"/>
      </w:r>
    </w:p>
    <w:p w14:paraId="5F2D88A2" w14:textId="24D2B71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_Toc171586691 \h </w:instrText>
      </w:r>
      <w:r>
        <w:rPr>
          <w:noProof/>
        </w:rPr>
      </w:r>
      <w:r>
        <w:rPr>
          <w:noProof/>
        </w:rPr>
        <w:fldChar w:fldCharType="separate"/>
      </w:r>
      <w:r>
        <w:rPr>
          <w:noProof/>
        </w:rPr>
        <w:t>467</w:t>
      </w:r>
      <w:r>
        <w:rPr>
          <w:noProof/>
        </w:rPr>
        <w:fldChar w:fldCharType="end"/>
      </w:r>
    </w:p>
    <w:p w14:paraId="70DF9414" w14:textId="126DD47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w:t>
      </w:r>
      <w:r w:rsidRPr="004F50CC">
        <w:rPr>
          <w:noProof/>
          <w:lang w:val="en-US"/>
        </w:rPr>
        <w:t>.2.2.3.8</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_Toc171586692 \h </w:instrText>
      </w:r>
      <w:r>
        <w:rPr>
          <w:noProof/>
        </w:rPr>
      </w:r>
      <w:r>
        <w:rPr>
          <w:noProof/>
        </w:rPr>
        <w:fldChar w:fldCharType="separate"/>
      </w:r>
      <w:r>
        <w:rPr>
          <w:noProof/>
        </w:rPr>
        <w:t>467</w:t>
      </w:r>
      <w:r>
        <w:rPr>
          <w:noProof/>
        </w:rPr>
        <w:fldChar w:fldCharType="end"/>
      </w:r>
    </w:p>
    <w:p w14:paraId="4C40AC51" w14:textId="05E0402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_Toc171586693 \h </w:instrText>
      </w:r>
      <w:r>
        <w:rPr>
          <w:noProof/>
        </w:rPr>
      </w:r>
      <w:r>
        <w:rPr>
          <w:noProof/>
        </w:rPr>
        <w:fldChar w:fldCharType="separate"/>
      </w:r>
      <w:r>
        <w:rPr>
          <w:noProof/>
        </w:rPr>
        <w:t>468</w:t>
      </w:r>
      <w:r>
        <w:rPr>
          <w:noProof/>
        </w:rPr>
        <w:fldChar w:fldCharType="end"/>
      </w:r>
    </w:p>
    <w:p w14:paraId="681F6C60" w14:textId="59DB362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application/pidf+xml MIME type</w:t>
      </w:r>
      <w:r>
        <w:rPr>
          <w:noProof/>
        </w:rPr>
        <w:tab/>
      </w:r>
      <w:r>
        <w:rPr>
          <w:noProof/>
        </w:rPr>
        <w:fldChar w:fldCharType="begin" w:fldLock="1"/>
      </w:r>
      <w:r>
        <w:rPr>
          <w:noProof/>
        </w:rPr>
        <w:instrText xml:space="preserve"> PAGEREF _Toc171586694 \h </w:instrText>
      </w:r>
      <w:r>
        <w:rPr>
          <w:noProof/>
        </w:rPr>
      </w:r>
      <w:r>
        <w:rPr>
          <w:noProof/>
        </w:rPr>
        <w:fldChar w:fldCharType="separate"/>
      </w:r>
      <w:r>
        <w:rPr>
          <w:noProof/>
        </w:rPr>
        <w:t>468</w:t>
      </w:r>
      <w:r>
        <w:rPr>
          <w:noProof/>
        </w:rPr>
        <w:fldChar w:fldCharType="end"/>
      </w:r>
    </w:p>
    <w:p w14:paraId="188D8D9F" w14:textId="14C76DC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_Toc171586695 \h </w:instrText>
      </w:r>
      <w:r>
        <w:rPr>
          <w:noProof/>
        </w:rPr>
      </w:r>
      <w:r>
        <w:rPr>
          <w:noProof/>
        </w:rPr>
        <w:fldChar w:fldCharType="separate"/>
      </w:r>
      <w:r>
        <w:rPr>
          <w:noProof/>
        </w:rPr>
        <w:t>468</w:t>
      </w:r>
      <w:r>
        <w:rPr>
          <w:noProof/>
        </w:rPr>
        <w:fldChar w:fldCharType="end"/>
      </w:r>
    </w:p>
    <w:p w14:paraId="097ED213" w14:textId="5DF733C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noProof/>
          <w:lang w:val="en-US"/>
        </w:rPr>
        <w:t>22</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_Toc171586696 \h </w:instrText>
      </w:r>
      <w:r>
        <w:rPr>
          <w:noProof/>
        </w:rPr>
      </w:r>
      <w:r>
        <w:rPr>
          <w:noProof/>
        </w:rPr>
        <w:fldChar w:fldCharType="separate"/>
      </w:r>
      <w:r>
        <w:rPr>
          <w:noProof/>
        </w:rPr>
        <w:t>468</w:t>
      </w:r>
      <w:r>
        <w:rPr>
          <w:noProof/>
        </w:rPr>
        <w:fldChar w:fldCharType="end"/>
      </w:r>
    </w:p>
    <w:p w14:paraId="614DD70D" w14:textId="3B19A14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22.3.2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50CC">
        <w:rPr>
          <w:rFonts w:eastAsia="SimSun"/>
          <w:noProof/>
        </w:rPr>
        <w:t>application/simple-filter+xml MIME type</w:t>
      </w:r>
      <w:r>
        <w:rPr>
          <w:noProof/>
        </w:rPr>
        <w:tab/>
      </w:r>
      <w:r>
        <w:rPr>
          <w:noProof/>
        </w:rPr>
        <w:fldChar w:fldCharType="begin" w:fldLock="1"/>
      </w:r>
      <w:r>
        <w:rPr>
          <w:noProof/>
        </w:rPr>
        <w:instrText xml:space="preserve"> PAGEREF _Toc171586697 \h </w:instrText>
      </w:r>
      <w:r>
        <w:rPr>
          <w:noProof/>
        </w:rPr>
      </w:r>
      <w:r>
        <w:rPr>
          <w:noProof/>
        </w:rPr>
        <w:fldChar w:fldCharType="separate"/>
      </w:r>
      <w:r>
        <w:rPr>
          <w:noProof/>
        </w:rPr>
        <w:t>470</w:t>
      </w:r>
      <w:r>
        <w:rPr>
          <w:noProof/>
        </w:rPr>
        <w:fldChar w:fldCharType="end"/>
      </w:r>
    </w:p>
    <w:p w14:paraId="023FF7C0" w14:textId="30C281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_Toc171586698 \h </w:instrText>
      </w:r>
      <w:r>
        <w:rPr>
          <w:noProof/>
        </w:rPr>
      </w:r>
      <w:r>
        <w:rPr>
          <w:noProof/>
        </w:rPr>
        <w:fldChar w:fldCharType="separate"/>
      </w:r>
      <w:r>
        <w:rPr>
          <w:noProof/>
        </w:rPr>
        <w:t>470</w:t>
      </w:r>
      <w:r>
        <w:rPr>
          <w:noProof/>
        </w:rPr>
        <w:fldChar w:fldCharType="end"/>
      </w:r>
    </w:p>
    <w:p w14:paraId="6B10350C" w14:textId="1C3505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22.3.2.2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_Toc171586699 \h </w:instrText>
      </w:r>
      <w:r>
        <w:rPr>
          <w:noProof/>
        </w:rPr>
      </w:r>
      <w:r>
        <w:rPr>
          <w:noProof/>
        </w:rPr>
        <w:fldChar w:fldCharType="separate"/>
      </w:r>
      <w:r>
        <w:rPr>
          <w:noProof/>
        </w:rPr>
        <w:t>470</w:t>
      </w:r>
      <w:r>
        <w:rPr>
          <w:noProof/>
        </w:rPr>
        <w:fldChar w:fldCharType="end"/>
      </w:r>
    </w:p>
    <w:p w14:paraId="67D00552" w14:textId="05A460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Functional alias to group binding for the </w:t>
      </w:r>
      <w:r>
        <w:rPr>
          <w:noProof/>
          <w:lang w:eastAsia="fr-FR"/>
        </w:rPr>
        <w:t xml:space="preserve">MCData </w:t>
      </w:r>
      <w:r w:rsidRPr="004F50CC">
        <w:rPr>
          <w:rFonts w:eastAsia="Malgun Gothic"/>
          <w:noProof/>
        </w:rPr>
        <w:t>user procedures</w:t>
      </w:r>
      <w:r>
        <w:rPr>
          <w:noProof/>
        </w:rPr>
        <w:tab/>
      </w:r>
      <w:r>
        <w:rPr>
          <w:noProof/>
        </w:rPr>
        <w:fldChar w:fldCharType="begin" w:fldLock="1"/>
      </w:r>
      <w:r>
        <w:rPr>
          <w:noProof/>
        </w:rPr>
        <w:instrText xml:space="preserve"> PAGEREF _Toc171586700 \h </w:instrText>
      </w:r>
      <w:r>
        <w:rPr>
          <w:noProof/>
        </w:rPr>
      </w:r>
      <w:r>
        <w:rPr>
          <w:noProof/>
        </w:rPr>
        <w:fldChar w:fldCharType="separate"/>
      </w:r>
      <w:r>
        <w:rPr>
          <w:noProof/>
        </w:rPr>
        <w:t>470</w:t>
      </w:r>
      <w:r>
        <w:rPr>
          <w:noProof/>
        </w:rPr>
        <w:fldChar w:fldCharType="end"/>
      </w:r>
    </w:p>
    <w:p w14:paraId="32690437" w14:textId="4513B30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_Toc171586701 \h </w:instrText>
      </w:r>
      <w:r>
        <w:rPr>
          <w:noProof/>
        </w:rPr>
      </w:r>
      <w:r>
        <w:rPr>
          <w:noProof/>
        </w:rPr>
        <w:fldChar w:fldCharType="separate"/>
      </w:r>
      <w:r>
        <w:rPr>
          <w:noProof/>
        </w:rPr>
        <w:t>470</w:t>
      </w:r>
      <w:r>
        <w:rPr>
          <w:noProof/>
        </w:rPr>
        <w:fldChar w:fldCharType="end"/>
      </w:r>
    </w:p>
    <w:p w14:paraId="01D37B44" w14:textId="0CE41A9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On-network functional alias to group binding</w:t>
      </w:r>
      <w:r>
        <w:rPr>
          <w:noProof/>
        </w:rPr>
        <w:tab/>
      </w:r>
      <w:r>
        <w:rPr>
          <w:noProof/>
        </w:rPr>
        <w:fldChar w:fldCharType="begin" w:fldLock="1"/>
      </w:r>
      <w:r>
        <w:rPr>
          <w:noProof/>
        </w:rPr>
        <w:instrText xml:space="preserve"> PAGEREF _Toc171586702 \h </w:instrText>
      </w:r>
      <w:r>
        <w:rPr>
          <w:noProof/>
        </w:rPr>
      </w:r>
      <w:r>
        <w:rPr>
          <w:noProof/>
        </w:rPr>
        <w:fldChar w:fldCharType="separate"/>
      </w:r>
      <w:r>
        <w:rPr>
          <w:noProof/>
        </w:rPr>
        <w:t>471</w:t>
      </w:r>
      <w:r>
        <w:rPr>
          <w:noProof/>
        </w:rPr>
        <w:fldChar w:fldCharType="end"/>
      </w:r>
    </w:p>
    <w:p w14:paraId="292C858B" w14:textId="18DCC18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Client procedures</w:t>
      </w:r>
      <w:r>
        <w:rPr>
          <w:noProof/>
        </w:rPr>
        <w:tab/>
      </w:r>
      <w:r>
        <w:rPr>
          <w:noProof/>
        </w:rPr>
        <w:fldChar w:fldCharType="begin" w:fldLock="1"/>
      </w:r>
      <w:r>
        <w:rPr>
          <w:noProof/>
        </w:rPr>
        <w:instrText xml:space="preserve"> PAGEREF _Toc171586703 \h </w:instrText>
      </w:r>
      <w:r>
        <w:rPr>
          <w:noProof/>
        </w:rPr>
      </w:r>
      <w:r>
        <w:rPr>
          <w:noProof/>
        </w:rPr>
        <w:fldChar w:fldCharType="separate"/>
      </w:r>
      <w:r>
        <w:rPr>
          <w:noProof/>
        </w:rPr>
        <w:t>471</w:t>
      </w:r>
      <w:r>
        <w:rPr>
          <w:noProof/>
        </w:rPr>
        <w:fldChar w:fldCharType="end"/>
      </w:r>
    </w:p>
    <w:p w14:paraId="2C0BF4ED" w14:textId="7274875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_Toc171586704 \h </w:instrText>
      </w:r>
      <w:r>
        <w:rPr>
          <w:noProof/>
        </w:rPr>
      </w:r>
      <w:r>
        <w:rPr>
          <w:noProof/>
        </w:rPr>
        <w:fldChar w:fldCharType="separate"/>
      </w:r>
      <w:r>
        <w:rPr>
          <w:noProof/>
        </w:rPr>
        <w:t>471</w:t>
      </w:r>
      <w:r>
        <w:rPr>
          <w:noProof/>
        </w:rPr>
        <w:fldChar w:fldCharType="end"/>
      </w:r>
    </w:p>
    <w:p w14:paraId="61BFE0E4" w14:textId="69C9295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to group binding</w:t>
      </w:r>
      <w:r>
        <w:rPr>
          <w:noProof/>
        </w:rPr>
        <w:tab/>
      </w:r>
      <w:r>
        <w:rPr>
          <w:noProof/>
        </w:rPr>
        <w:fldChar w:fldCharType="begin" w:fldLock="1"/>
      </w:r>
      <w:r>
        <w:rPr>
          <w:noProof/>
        </w:rPr>
        <w:instrText xml:space="preserve"> PAGEREF _Toc171586705 \h </w:instrText>
      </w:r>
      <w:r>
        <w:rPr>
          <w:noProof/>
        </w:rPr>
      </w:r>
      <w:r>
        <w:rPr>
          <w:noProof/>
        </w:rPr>
        <w:fldChar w:fldCharType="separate"/>
      </w:r>
      <w:r>
        <w:rPr>
          <w:noProof/>
        </w:rPr>
        <w:t>471</w:t>
      </w:r>
      <w:r>
        <w:rPr>
          <w:noProof/>
        </w:rPr>
        <w:fldChar w:fldCharType="end"/>
      </w:r>
    </w:p>
    <w:p w14:paraId="19237EE5" w14:textId="208B624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22.4.2.1.3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Functional alias to group unbinding</w:t>
      </w:r>
      <w:r>
        <w:rPr>
          <w:noProof/>
        </w:rPr>
        <w:tab/>
      </w:r>
      <w:r>
        <w:rPr>
          <w:noProof/>
        </w:rPr>
        <w:fldChar w:fldCharType="begin" w:fldLock="1"/>
      </w:r>
      <w:r>
        <w:rPr>
          <w:noProof/>
        </w:rPr>
        <w:instrText xml:space="preserve"> PAGEREF _Toc171586706 \h </w:instrText>
      </w:r>
      <w:r>
        <w:rPr>
          <w:noProof/>
        </w:rPr>
      </w:r>
      <w:r>
        <w:rPr>
          <w:noProof/>
        </w:rPr>
        <w:fldChar w:fldCharType="separate"/>
      </w:r>
      <w:r>
        <w:rPr>
          <w:noProof/>
        </w:rPr>
        <w:t>472</w:t>
      </w:r>
      <w:r>
        <w:rPr>
          <w:noProof/>
        </w:rPr>
        <w:fldChar w:fldCharType="end"/>
      </w:r>
    </w:p>
    <w:p w14:paraId="01C7D888" w14:textId="7239C1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Participating </w:t>
      </w:r>
      <w:r>
        <w:rPr>
          <w:noProof/>
          <w:lang w:eastAsia="ko-KR"/>
        </w:rPr>
        <w:t xml:space="preserve">MCData </w:t>
      </w:r>
      <w:r w:rsidRPr="004F50CC">
        <w:rPr>
          <w:rFonts w:eastAsia="Malgun Gothic"/>
          <w:noProof/>
        </w:rPr>
        <w:t>function procedures</w:t>
      </w:r>
      <w:r>
        <w:rPr>
          <w:noProof/>
        </w:rPr>
        <w:tab/>
      </w:r>
      <w:r>
        <w:rPr>
          <w:noProof/>
        </w:rPr>
        <w:fldChar w:fldCharType="begin" w:fldLock="1"/>
      </w:r>
      <w:r>
        <w:rPr>
          <w:noProof/>
        </w:rPr>
        <w:instrText xml:space="preserve"> PAGEREF _Toc171586707 \h </w:instrText>
      </w:r>
      <w:r>
        <w:rPr>
          <w:noProof/>
        </w:rPr>
      </w:r>
      <w:r>
        <w:rPr>
          <w:noProof/>
        </w:rPr>
        <w:fldChar w:fldCharType="separate"/>
      </w:r>
      <w:r>
        <w:rPr>
          <w:noProof/>
        </w:rPr>
        <w:t>473</w:t>
      </w:r>
      <w:r>
        <w:rPr>
          <w:noProof/>
        </w:rPr>
        <w:fldChar w:fldCharType="end"/>
      </w:r>
    </w:p>
    <w:p w14:paraId="6ACA9BDE" w14:textId="0DCCCC3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_Toc171586708 \h </w:instrText>
      </w:r>
      <w:r>
        <w:rPr>
          <w:noProof/>
        </w:rPr>
      </w:r>
      <w:r>
        <w:rPr>
          <w:noProof/>
        </w:rPr>
        <w:fldChar w:fldCharType="separate"/>
      </w:r>
      <w:r>
        <w:rPr>
          <w:noProof/>
        </w:rPr>
        <w:t>473</w:t>
      </w:r>
      <w:r>
        <w:rPr>
          <w:noProof/>
        </w:rPr>
        <w:fldChar w:fldCharType="end"/>
      </w:r>
    </w:p>
    <w:p w14:paraId="79CA71E8" w14:textId="680FF65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Receipt of a SIP MESSAGE request for binding/unbinding of a functional alias with the </w:t>
      </w:r>
      <w:r>
        <w:rPr>
          <w:noProof/>
          <w:lang w:eastAsia="ko-KR"/>
        </w:rPr>
        <w:t xml:space="preserve">MCData </w:t>
      </w:r>
      <w:r w:rsidRPr="004F50CC">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_Toc171586709 \h </w:instrText>
      </w:r>
      <w:r>
        <w:rPr>
          <w:noProof/>
        </w:rPr>
      </w:r>
      <w:r>
        <w:rPr>
          <w:noProof/>
        </w:rPr>
        <w:fldChar w:fldCharType="separate"/>
      </w:r>
      <w:r>
        <w:rPr>
          <w:noProof/>
        </w:rPr>
        <w:t>473</w:t>
      </w:r>
      <w:r>
        <w:rPr>
          <w:noProof/>
        </w:rPr>
        <w:fldChar w:fldCharType="end"/>
      </w:r>
    </w:p>
    <w:p w14:paraId="6680D587" w14:textId="2919C2D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Controlling </w:t>
      </w:r>
      <w:r>
        <w:rPr>
          <w:noProof/>
          <w:lang w:eastAsia="ko-KR"/>
        </w:rPr>
        <w:t xml:space="preserve">MCData </w:t>
      </w:r>
      <w:r w:rsidRPr="004F50CC">
        <w:rPr>
          <w:rFonts w:eastAsia="Malgun Gothic"/>
          <w:noProof/>
        </w:rPr>
        <w:t>function procedures</w:t>
      </w:r>
      <w:r>
        <w:rPr>
          <w:noProof/>
        </w:rPr>
        <w:tab/>
      </w:r>
      <w:r>
        <w:rPr>
          <w:noProof/>
        </w:rPr>
        <w:fldChar w:fldCharType="begin" w:fldLock="1"/>
      </w:r>
      <w:r>
        <w:rPr>
          <w:noProof/>
        </w:rPr>
        <w:instrText xml:space="preserve"> PAGEREF _Toc171586710 \h </w:instrText>
      </w:r>
      <w:r>
        <w:rPr>
          <w:noProof/>
        </w:rPr>
      </w:r>
      <w:r>
        <w:rPr>
          <w:noProof/>
        </w:rPr>
        <w:fldChar w:fldCharType="separate"/>
      </w:r>
      <w:r>
        <w:rPr>
          <w:noProof/>
        </w:rPr>
        <w:t>474</w:t>
      </w:r>
      <w:r>
        <w:rPr>
          <w:noProof/>
        </w:rPr>
        <w:fldChar w:fldCharType="end"/>
      </w:r>
    </w:p>
    <w:p w14:paraId="778C8CCF" w14:textId="07D6427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_Toc171586711 \h </w:instrText>
      </w:r>
      <w:r>
        <w:rPr>
          <w:noProof/>
        </w:rPr>
      </w:r>
      <w:r>
        <w:rPr>
          <w:noProof/>
        </w:rPr>
        <w:fldChar w:fldCharType="separate"/>
      </w:r>
      <w:r>
        <w:rPr>
          <w:noProof/>
        </w:rPr>
        <w:t>474</w:t>
      </w:r>
      <w:r>
        <w:rPr>
          <w:noProof/>
        </w:rPr>
        <w:fldChar w:fldCharType="end"/>
      </w:r>
    </w:p>
    <w:p w14:paraId="6602C933" w14:textId="7ECE666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22.4.2.3.2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Receipt of a SIP MESSAGE request for binding/unbinding of a functional alias with the </w:t>
      </w:r>
      <w:r>
        <w:rPr>
          <w:noProof/>
          <w:lang w:eastAsia="ko-KR"/>
        </w:rPr>
        <w:t xml:space="preserve">MCData </w:t>
      </w:r>
      <w:r w:rsidRPr="004F50CC">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_Toc171586712 \h </w:instrText>
      </w:r>
      <w:r>
        <w:rPr>
          <w:noProof/>
        </w:rPr>
      </w:r>
      <w:r>
        <w:rPr>
          <w:noProof/>
        </w:rPr>
        <w:fldChar w:fldCharType="separate"/>
      </w:r>
      <w:r>
        <w:rPr>
          <w:noProof/>
        </w:rPr>
        <w:t>474</w:t>
      </w:r>
      <w:r>
        <w:rPr>
          <w:noProof/>
        </w:rPr>
        <w:fldChar w:fldCharType="end"/>
      </w:r>
    </w:p>
    <w:p w14:paraId="13ED87DD" w14:textId="70EAD660"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23</w:t>
      </w:r>
      <w:r>
        <w:rPr>
          <w:rFonts w:asciiTheme="minorHAnsi" w:eastAsiaTheme="minorEastAsia" w:hAnsiTheme="minorHAnsi" w:cstheme="minorBidi"/>
          <w:noProof/>
          <w:kern w:val="2"/>
          <w:szCs w:val="22"/>
          <w:lang w:eastAsia="en-GB"/>
          <w14:ligatures w14:val="standardContextual"/>
        </w:rPr>
        <w:tab/>
      </w:r>
      <w:r w:rsidRPr="004F50CC">
        <w:rPr>
          <w:noProof/>
          <w:lang w:val="en-US"/>
        </w:rPr>
        <w:t>Regroup using a preconfigured group</w:t>
      </w:r>
      <w:r>
        <w:rPr>
          <w:noProof/>
        </w:rPr>
        <w:tab/>
      </w:r>
      <w:r>
        <w:rPr>
          <w:noProof/>
        </w:rPr>
        <w:fldChar w:fldCharType="begin" w:fldLock="1"/>
      </w:r>
      <w:r>
        <w:rPr>
          <w:noProof/>
        </w:rPr>
        <w:instrText xml:space="preserve"> PAGEREF _Toc171586713 \h </w:instrText>
      </w:r>
      <w:r>
        <w:rPr>
          <w:noProof/>
        </w:rPr>
      </w:r>
      <w:r>
        <w:rPr>
          <w:noProof/>
        </w:rPr>
        <w:fldChar w:fldCharType="separate"/>
      </w:r>
      <w:r>
        <w:rPr>
          <w:noProof/>
        </w:rPr>
        <w:t>475</w:t>
      </w:r>
      <w:r>
        <w:rPr>
          <w:noProof/>
        </w:rPr>
        <w:fldChar w:fldCharType="end"/>
      </w:r>
    </w:p>
    <w:p w14:paraId="1A81F710" w14:textId="6B62ED0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_Toc171586714 \h </w:instrText>
      </w:r>
      <w:r>
        <w:rPr>
          <w:noProof/>
        </w:rPr>
      </w:r>
      <w:r>
        <w:rPr>
          <w:noProof/>
        </w:rPr>
        <w:fldChar w:fldCharType="separate"/>
      </w:r>
      <w:r>
        <w:rPr>
          <w:noProof/>
        </w:rPr>
        <w:t>475</w:t>
      </w:r>
      <w:r>
        <w:rPr>
          <w:noProof/>
        </w:rPr>
        <w:fldChar w:fldCharType="end"/>
      </w:r>
    </w:p>
    <w:p w14:paraId="06EFE91F" w14:textId="7E0ACED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Group regroup using a preconfigured group</w:t>
      </w:r>
      <w:r>
        <w:rPr>
          <w:noProof/>
        </w:rPr>
        <w:tab/>
      </w:r>
      <w:r>
        <w:rPr>
          <w:noProof/>
        </w:rPr>
        <w:fldChar w:fldCharType="begin" w:fldLock="1"/>
      </w:r>
      <w:r>
        <w:rPr>
          <w:noProof/>
        </w:rPr>
        <w:instrText xml:space="preserve"> PAGEREF _Toc171586715 \h </w:instrText>
      </w:r>
      <w:r>
        <w:rPr>
          <w:noProof/>
        </w:rPr>
      </w:r>
      <w:r>
        <w:rPr>
          <w:noProof/>
        </w:rPr>
        <w:fldChar w:fldCharType="separate"/>
      </w:r>
      <w:r>
        <w:rPr>
          <w:noProof/>
        </w:rPr>
        <w:t>476</w:t>
      </w:r>
      <w:r>
        <w:rPr>
          <w:noProof/>
        </w:rPr>
        <w:fldChar w:fldCharType="end"/>
      </w:r>
    </w:p>
    <w:p w14:paraId="3CCF089A" w14:textId="7F57B43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Client procedures</w:t>
      </w:r>
      <w:r>
        <w:rPr>
          <w:noProof/>
        </w:rPr>
        <w:tab/>
      </w:r>
      <w:r>
        <w:rPr>
          <w:noProof/>
        </w:rPr>
        <w:fldChar w:fldCharType="begin" w:fldLock="1"/>
      </w:r>
      <w:r>
        <w:rPr>
          <w:noProof/>
        </w:rPr>
        <w:instrText xml:space="preserve"> PAGEREF _Toc171586716 \h </w:instrText>
      </w:r>
      <w:r>
        <w:rPr>
          <w:noProof/>
        </w:rPr>
      </w:r>
      <w:r>
        <w:rPr>
          <w:noProof/>
        </w:rPr>
        <w:fldChar w:fldCharType="separate"/>
      </w:r>
      <w:r>
        <w:rPr>
          <w:noProof/>
        </w:rPr>
        <w:t>476</w:t>
      </w:r>
      <w:r>
        <w:rPr>
          <w:noProof/>
        </w:rPr>
        <w:fldChar w:fldCharType="end"/>
      </w:r>
    </w:p>
    <w:p w14:paraId="6D89DA94" w14:textId="46FF53F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group regroup using a preconfigured group</w:t>
      </w:r>
      <w:r>
        <w:rPr>
          <w:noProof/>
        </w:rPr>
        <w:tab/>
      </w:r>
      <w:r>
        <w:rPr>
          <w:noProof/>
        </w:rPr>
        <w:fldChar w:fldCharType="begin" w:fldLock="1"/>
      </w:r>
      <w:r>
        <w:rPr>
          <w:noProof/>
        </w:rPr>
        <w:instrText xml:space="preserve"> PAGEREF _Toc171586717 \h </w:instrText>
      </w:r>
      <w:r>
        <w:rPr>
          <w:noProof/>
        </w:rPr>
      </w:r>
      <w:r>
        <w:rPr>
          <w:noProof/>
        </w:rPr>
        <w:fldChar w:fldCharType="separate"/>
      </w:r>
      <w:r>
        <w:rPr>
          <w:noProof/>
        </w:rPr>
        <w:t>476</w:t>
      </w:r>
      <w:r>
        <w:rPr>
          <w:noProof/>
        </w:rPr>
        <w:fldChar w:fldCharType="end"/>
      </w:r>
    </w:p>
    <w:p w14:paraId="5C93496A" w14:textId="26A3224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_Toc171586718 \h </w:instrText>
      </w:r>
      <w:r>
        <w:rPr>
          <w:noProof/>
        </w:rPr>
      </w:r>
      <w:r>
        <w:rPr>
          <w:noProof/>
        </w:rPr>
        <w:fldChar w:fldCharType="separate"/>
      </w:r>
      <w:r>
        <w:rPr>
          <w:noProof/>
        </w:rPr>
        <w:t>477</w:t>
      </w:r>
      <w:r>
        <w:rPr>
          <w:noProof/>
        </w:rPr>
        <w:fldChar w:fldCharType="end"/>
      </w:r>
    </w:p>
    <w:p w14:paraId="197445D8" w14:textId="6E95B75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F50CC">
        <w:rPr>
          <w:noProof/>
          <w:lang w:val="en-US"/>
        </w:rPr>
        <w:t xml:space="preserve"> creation of a regroup using preconfigured group</w:t>
      </w:r>
      <w:r>
        <w:rPr>
          <w:noProof/>
        </w:rPr>
        <w:tab/>
      </w:r>
      <w:r>
        <w:rPr>
          <w:noProof/>
        </w:rPr>
        <w:fldChar w:fldCharType="begin" w:fldLock="1"/>
      </w:r>
      <w:r>
        <w:rPr>
          <w:noProof/>
        </w:rPr>
        <w:instrText xml:space="preserve"> PAGEREF _Toc171586719 \h </w:instrText>
      </w:r>
      <w:r>
        <w:rPr>
          <w:noProof/>
        </w:rPr>
      </w:r>
      <w:r>
        <w:rPr>
          <w:noProof/>
        </w:rPr>
        <w:fldChar w:fldCharType="separate"/>
      </w:r>
      <w:r>
        <w:rPr>
          <w:noProof/>
        </w:rPr>
        <w:t>477</w:t>
      </w:r>
      <w:r>
        <w:rPr>
          <w:noProof/>
        </w:rPr>
        <w:fldChar w:fldCharType="end"/>
      </w:r>
    </w:p>
    <w:p w14:paraId="1CA83D3F" w14:textId="2EAAE443"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F50CC">
        <w:rPr>
          <w:noProof/>
          <w:lang w:val="en-US"/>
        </w:rPr>
        <w:t xml:space="preserve"> removal of a regroup using preconfigured group</w:t>
      </w:r>
      <w:r>
        <w:rPr>
          <w:noProof/>
        </w:rPr>
        <w:tab/>
      </w:r>
      <w:r>
        <w:rPr>
          <w:noProof/>
        </w:rPr>
        <w:fldChar w:fldCharType="begin" w:fldLock="1"/>
      </w:r>
      <w:r>
        <w:rPr>
          <w:noProof/>
        </w:rPr>
        <w:instrText xml:space="preserve"> PAGEREF _Toc171586720 \h </w:instrText>
      </w:r>
      <w:r>
        <w:rPr>
          <w:noProof/>
        </w:rPr>
      </w:r>
      <w:r>
        <w:rPr>
          <w:noProof/>
        </w:rPr>
        <w:fldChar w:fldCharType="separate"/>
      </w:r>
      <w:r>
        <w:rPr>
          <w:noProof/>
        </w:rPr>
        <w:t>478</w:t>
      </w:r>
      <w:r>
        <w:rPr>
          <w:noProof/>
        </w:rPr>
        <w:fldChar w:fldCharType="end"/>
      </w:r>
    </w:p>
    <w:p w14:paraId="7D426230" w14:textId="097DEED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Participating MCData function procedures</w:t>
      </w:r>
      <w:r>
        <w:rPr>
          <w:noProof/>
        </w:rPr>
        <w:tab/>
      </w:r>
      <w:r>
        <w:rPr>
          <w:noProof/>
        </w:rPr>
        <w:fldChar w:fldCharType="begin" w:fldLock="1"/>
      </w:r>
      <w:r>
        <w:rPr>
          <w:noProof/>
        </w:rPr>
        <w:instrText xml:space="preserve"> PAGEREF _Toc171586721 \h </w:instrText>
      </w:r>
      <w:r>
        <w:rPr>
          <w:noProof/>
        </w:rPr>
      </w:r>
      <w:r>
        <w:rPr>
          <w:noProof/>
        </w:rPr>
        <w:fldChar w:fldCharType="separate"/>
      </w:r>
      <w:r>
        <w:rPr>
          <w:noProof/>
        </w:rPr>
        <w:t>478</w:t>
      </w:r>
      <w:r>
        <w:rPr>
          <w:noProof/>
        </w:rPr>
        <w:fldChar w:fldCharType="end"/>
      </w:r>
    </w:p>
    <w:p w14:paraId="76BDD680" w14:textId="798E75A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General</w:t>
      </w:r>
      <w:r>
        <w:rPr>
          <w:noProof/>
        </w:rPr>
        <w:tab/>
      </w:r>
      <w:r>
        <w:rPr>
          <w:noProof/>
        </w:rPr>
        <w:fldChar w:fldCharType="begin" w:fldLock="1"/>
      </w:r>
      <w:r>
        <w:rPr>
          <w:noProof/>
        </w:rPr>
        <w:instrText xml:space="preserve"> PAGEREF _Toc171586722 \h </w:instrText>
      </w:r>
      <w:r>
        <w:rPr>
          <w:noProof/>
        </w:rPr>
      </w:r>
      <w:r>
        <w:rPr>
          <w:noProof/>
        </w:rPr>
        <w:fldChar w:fldCharType="separate"/>
      </w:r>
      <w:r>
        <w:rPr>
          <w:noProof/>
        </w:rPr>
        <w:t>478</w:t>
      </w:r>
      <w:r>
        <w:rPr>
          <w:noProof/>
        </w:rPr>
        <w:fldChar w:fldCharType="end"/>
      </w:r>
    </w:p>
    <w:p w14:paraId="6BDAF17F" w14:textId="72379A5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group regroup using a preconfigured group</w:t>
      </w:r>
      <w:r>
        <w:rPr>
          <w:noProof/>
        </w:rPr>
        <w:tab/>
      </w:r>
      <w:r>
        <w:rPr>
          <w:noProof/>
        </w:rPr>
        <w:fldChar w:fldCharType="begin" w:fldLock="1"/>
      </w:r>
      <w:r>
        <w:rPr>
          <w:noProof/>
        </w:rPr>
        <w:instrText xml:space="preserve"> PAGEREF _Toc171586723 \h </w:instrText>
      </w:r>
      <w:r>
        <w:rPr>
          <w:noProof/>
        </w:rPr>
      </w:r>
      <w:r>
        <w:rPr>
          <w:noProof/>
        </w:rPr>
        <w:fldChar w:fldCharType="separate"/>
      </w:r>
      <w:r>
        <w:rPr>
          <w:noProof/>
        </w:rPr>
        <w:t>479</w:t>
      </w:r>
      <w:r>
        <w:rPr>
          <w:noProof/>
        </w:rPr>
        <w:fldChar w:fldCharType="end"/>
      </w:r>
    </w:p>
    <w:p w14:paraId="496F7EDC" w14:textId="377D163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_Toc171586724 \h </w:instrText>
      </w:r>
      <w:r>
        <w:rPr>
          <w:noProof/>
        </w:rPr>
      </w:r>
      <w:r>
        <w:rPr>
          <w:noProof/>
        </w:rPr>
        <w:fldChar w:fldCharType="separate"/>
      </w:r>
      <w:r>
        <w:rPr>
          <w:noProof/>
        </w:rPr>
        <w:t>480</w:t>
      </w:r>
      <w:r>
        <w:rPr>
          <w:noProof/>
        </w:rPr>
        <w:fldChar w:fldCharType="end"/>
      </w:r>
    </w:p>
    <w:p w14:paraId="5562A326" w14:textId="5E8B38B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regroup using preconfigured group</w:t>
      </w:r>
      <w:r>
        <w:rPr>
          <w:noProof/>
        </w:rPr>
        <w:tab/>
      </w:r>
      <w:r>
        <w:rPr>
          <w:noProof/>
        </w:rPr>
        <w:fldChar w:fldCharType="begin" w:fldLock="1"/>
      </w:r>
      <w:r>
        <w:rPr>
          <w:noProof/>
        </w:rPr>
        <w:instrText xml:space="preserve"> PAGEREF _Toc171586725 \h </w:instrText>
      </w:r>
      <w:r>
        <w:rPr>
          <w:noProof/>
        </w:rPr>
      </w:r>
      <w:r>
        <w:rPr>
          <w:noProof/>
        </w:rPr>
        <w:fldChar w:fldCharType="separate"/>
      </w:r>
      <w:r>
        <w:rPr>
          <w:noProof/>
        </w:rPr>
        <w:t>481</w:t>
      </w:r>
      <w:r>
        <w:rPr>
          <w:noProof/>
        </w:rPr>
        <w:fldChar w:fldCharType="end"/>
      </w:r>
    </w:p>
    <w:p w14:paraId="4419D1DB" w14:textId="072520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regroup using preconfigured group</w:t>
      </w:r>
      <w:r>
        <w:rPr>
          <w:noProof/>
        </w:rPr>
        <w:tab/>
      </w:r>
      <w:r>
        <w:rPr>
          <w:noProof/>
        </w:rPr>
        <w:fldChar w:fldCharType="begin" w:fldLock="1"/>
      </w:r>
      <w:r>
        <w:rPr>
          <w:noProof/>
        </w:rPr>
        <w:instrText xml:space="preserve"> PAGEREF _Toc171586726 \h </w:instrText>
      </w:r>
      <w:r>
        <w:rPr>
          <w:noProof/>
        </w:rPr>
      </w:r>
      <w:r>
        <w:rPr>
          <w:noProof/>
        </w:rPr>
        <w:fldChar w:fldCharType="separate"/>
      </w:r>
      <w:r>
        <w:rPr>
          <w:noProof/>
        </w:rPr>
        <w:t>482</w:t>
      </w:r>
      <w:r>
        <w:rPr>
          <w:noProof/>
        </w:rPr>
        <w:fldChar w:fldCharType="end"/>
      </w:r>
    </w:p>
    <w:p w14:paraId="2D948B5D" w14:textId="3F786B4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Controlling MCData function procedures</w:t>
      </w:r>
      <w:r>
        <w:rPr>
          <w:noProof/>
        </w:rPr>
        <w:tab/>
      </w:r>
      <w:r>
        <w:rPr>
          <w:noProof/>
        </w:rPr>
        <w:fldChar w:fldCharType="begin" w:fldLock="1"/>
      </w:r>
      <w:r>
        <w:rPr>
          <w:noProof/>
        </w:rPr>
        <w:instrText xml:space="preserve"> PAGEREF _Toc171586727 \h </w:instrText>
      </w:r>
      <w:r>
        <w:rPr>
          <w:noProof/>
        </w:rPr>
      </w:r>
      <w:r>
        <w:rPr>
          <w:noProof/>
        </w:rPr>
        <w:fldChar w:fldCharType="separate"/>
      </w:r>
      <w:r>
        <w:rPr>
          <w:noProof/>
        </w:rPr>
        <w:t>483</w:t>
      </w:r>
      <w:r>
        <w:rPr>
          <w:noProof/>
        </w:rPr>
        <w:fldChar w:fldCharType="end"/>
      </w:r>
    </w:p>
    <w:p w14:paraId="36B3293B" w14:textId="4C704B7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create a group regroup using preconfigured group</w:t>
      </w:r>
      <w:r>
        <w:rPr>
          <w:noProof/>
        </w:rPr>
        <w:tab/>
      </w:r>
      <w:r>
        <w:rPr>
          <w:noProof/>
        </w:rPr>
        <w:fldChar w:fldCharType="begin" w:fldLock="1"/>
      </w:r>
      <w:r>
        <w:rPr>
          <w:noProof/>
        </w:rPr>
        <w:instrText xml:space="preserve"> PAGEREF _Toc171586728 \h </w:instrText>
      </w:r>
      <w:r>
        <w:rPr>
          <w:noProof/>
        </w:rPr>
      </w:r>
      <w:r>
        <w:rPr>
          <w:noProof/>
        </w:rPr>
        <w:fldChar w:fldCharType="separate"/>
      </w:r>
      <w:r>
        <w:rPr>
          <w:noProof/>
        </w:rPr>
        <w:t>483</w:t>
      </w:r>
      <w:r>
        <w:rPr>
          <w:noProof/>
        </w:rPr>
        <w:fldChar w:fldCharType="end"/>
      </w:r>
    </w:p>
    <w:p w14:paraId="124189FD" w14:textId="7EB50DC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remove a regroup using preconfigured group</w:t>
      </w:r>
      <w:r>
        <w:rPr>
          <w:noProof/>
        </w:rPr>
        <w:tab/>
      </w:r>
      <w:r>
        <w:rPr>
          <w:noProof/>
        </w:rPr>
        <w:fldChar w:fldCharType="begin" w:fldLock="1"/>
      </w:r>
      <w:r>
        <w:rPr>
          <w:noProof/>
        </w:rPr>
        <w:instrText xml:space="preserve"> PAGEREF _Toc171586729 \h </w:instrText>
      </w:r>
      <w:r>
        <w:rPr>
          <w:noProof/>
        </w:rPr>
      </w:r>
      <w:r>
        <w:rPr>
          <w:noProof/>
        </w:rPr>
        <w:fldChar w:fldCharType="separate"/>
      </w:r>
      <w:r>
        <w:rPr>
          <w:noProof/>
        </w:rPr>
        <w:t>484</w:t>
      </w:r>
      <w:r>
        <w:rPr>
          <w:noProof/>
        </w:rPr>
        <w:fldChar w:fldCharType="end"/>
      </w:r>
    </w:p>
    <w:p w14:paraId="7757624F" w14:textId="18863E5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Decision to remove a regroup using preconfigured group</w:t>
      </w:r>
      <w:r>
        <w:rPr>
          <w:noProof/>
        </w:rPr>
        <w:tab/>
      </w:r>
      <w:r>
        <w:rPr>
          <w:noProof/>
        </w:rPr>
        <w:fldChar w:fldCharType="begin" w:fldLock="1"/>
      </w:r>
      <w:r>
        <w:rPr>
          <w:noProof/>
        </w:rPr>
        <w:instrText xml:space="preserve"> PAGEREF _Toc171586730 \h </w:instrText>
      </w:r>
      <w:r>
        <w:rPr>
          <w:noProof/>
        </w:rPr>
      </w:r>
      <w:r>
        <w:rPr>
          <w:noProof/>
        </w:rPr>
        <w:fldChar w:fldCharType="separate"/>
      </w:r>
      <w:r>
        <w:rPr>
          <w:noProof/>
        </w:rPr>
        <w:t>486</w:t>
      </w:r>
      <w:r>
        <w:rPr>
          <w:noProof/>
        </w:rPr>
        <w:fldChar w:fldCharType="end"/>
      </w:r>
    </w:p>
    <w:p w14:paraId="6E6361C3" w14:textId="22C70F7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Non-controlling MCData function procedures</w:t>
      </w:r>
      <w:r>
        <w:rPr>
          <w:noProof/>
        </w:rPr>
        <w:tab/>
      </w:r>
      <w:r>
        <w:rPr>
          <w:noProof/>
        </w:rPr>
        <w:fldChar w:fldCharType="begin" w:fldLock="1"/>
      </w:r>
      <w:r>
        <w:rPr>
          <w:noProof/>
        </w:rPr>
        <w:instrText xml:space="preserve"> PAGEREF _Toc171586731 \h </w:instrText>
      </w:r>
      <w:r>
        <w:rPr>
          <w:noProof/>
        </w:rPr>
      </w:r>
      <w:r>
        <w:rPr>
          <w:noProof/>
        </w:rPr>
        <w:fldChar w:fldCharType="separate"/>
      </w:r>
      <w:r>
        <w:rPr>
          <w:noProof/>
        </w:rPr>
        <w:t>488</w:t>
      </w:r>
      <w:r>
        <w:rPr>
          <w:noProof/>
        </w:rPr>
        <w:fldChar w:fldCharType="end"/>
      </w:r>
    </w:p>
    <w:p w14:paraId="75AA79C9" w14:textId="6468DFB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group regroup using preconfigured group</w:t>
      </w:r>
      <w:r>
        <w:rPr>
          <w:noProof/>
        </w:rPr>
        <w:tab/>
      </w:r>
      <w:r>
        <w:rPr>
          <w:noProof/>
        </w:rPr>
        <w:fldChar w:fldCharType="begin" w:fldLock="1"/>
      </w:r>
      <w:r>
        <w:rPr>
          <w:noProof/>
        </w:rPr>
        <w:instrText xml:space="preserve"> PAGEREF _Toc171586732 \h </w:instrText>
      </w:r>
      <w:r>
        <w:rPr>
          <w:noProof/>
        </w:rPr>
      </w:r>
      <w:r>
        <w:rPr>
          <w:noProof/>
        </w:rPr>
        <w:fldChar w:fldCharType="separate"/>
      </w:r>
      <w:r>
        <w:rPr>
          <w:noProof/>
        </w:rPr>
        <w:t>488</w:t>
      </w:r>
      <w:r>
        <w:rPr>
          <w:noProof/>
        </w:rPr>
        <w:fldChar w:fldCharType="end"/>
      </w:r>
    </w:p>
    <w:p w14:paraId="280F0F47" w14:textId="721EAE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group regroup using preconfigured group</w:t>
      </w:r>
      <w:r>
        <w:rPr>
          <w:noProof/>
        </w:rPr>
        <w:tab/>
      </w:r>
      <w:r>
        <w:rPr>
          <w:noProof/>
        </w:rPr>
        <w:fldChar w:fldCharType="begin" w:fldLock="1"/>
      </w:r>
      <w:r>
        <w:rPr>
          <w:noProof/>
        </w:rPr>
        <w:instrText xml:space="preserve"> PAGEREF _Toc171586733 \h </w:instrText>
      </w:r>
      <w:r>
        <w:rPr>
          <w:noProof/>
        </w:rPr>
      </w:r>
      <w:r>
        <w:rPr>
          <w:noProof/>
        </w:rPr>
        <w:fldChar w:fldCharType="separate"/>
      </w:r>
      <w:r>
        <w:rPr>
          <w:noProof/>
        </w:rPr>
        <w:t>489</w:t>
      </w:r>
      <w:r>
        <w:rPr>
          <w:noProof/>
        </w:rPr>
        <w:fldChar w:fldCharType="end"/>
      </w:r>
    </w:p>
    <w:p w14:paraId="64C9E8FD" w14:textId="6A4C4BC6"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4F50CC">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additional members of a group regroup using preconfigured group</w:t>
      </w:r>
      <w:r>
        <w:rPr>
          <w:noProof/>
        </w:rPr>
        <w:tab/>
      </w:r>
      <w:r>
        <w:rPr>
          <w:noProof/>
        </w:rPr>
        <w:fldChar w:fldCharType="begin" w:fldLock="1"/>
      </w:r>
      <w:r>
        <w:rPr>
          <w:noProof/>
        </w:rPr>
        <w:instrText xml:space="preserve"> PAGEREF _Toc171586734 \h </w:instrText>
      </w:r>
      <w:r>
        <w:rPr>
          <w:noProof/>
        </w:rPr>
      </w:r>
      <w:r>
        <w:rPr>
          <w:noProof/>
        </w:rPr>
        <w:fldChar w:fldCharType="separate"/>
      </w:r>
      <w:r>
        <w:rPr>
          <w:noProof/>
        </w:rPr>
        <w:t>490</w:t>
      </w:r>
      <w:r>
        <w:rPr>
          <w:noProof/>
        </w:rPr>
        <w:fldChar w:fldCharType="end"/>
      </w:r>
    </w:p>
    <w:p w14:paraId="30FC15B7" w14:textId="772A240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23.</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User regroup using a preconfigured group</w:t>
      </w:r>
      <w:r>
        <w:rPr>
          <w:noProof/>
        </w:rPr>
        <w:tab/>
      </w:r>
      <w:r>
        <w:rPr>
          <w:noProof/>
        </w:rPr>
        <w:fldChar w:fldCharType="begin" w:fldLock="1"/>
      </w:r>
      <w:r>
        <w:rPr>
          <w:noProof/>
        </w:rPr>
        <w:instrText xml:space="preserve"> PAGEREF _Toc171586735 \h </w:instrText>
      </w:r>
      <w:r>
        <w:rPr>
          <w:noProof/>
        </w:rPr>
      </w:r>
      <w:r>
        <w:rPr>
          <w:noProof/>
        </w:rPr>
        <w:fldChar w:fldCharType="separate"/>
      </w:r>
      <w:r>
        <w:rPr>
          <w:noProof/>
        </w:rPr>
        <w:t>490</w:t>
      </w:r>
      <w:r>
        <w:rPr>
          <w:noProof/>
        </w:rPr>
        <w:fldChar w:fldCharType="end"/>
      </w:r>
    </w:p>
    <w:p w14:paraId="51D9E539" w14:textId="159BD5D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Client procedures</w:t>
      </w:r>
      <w:r>
        <w:rPr>
          <w:noProof/>
        </w:rPr>
        <w:tab/>
      </w:r>
      <w:r>
        <w:rPr>
          <w:noProof/>
        </w:rPr>
        <w:fldChar w:fldCharType="begin" w:fldLock="1"/>
      </w:r>
      <w:r>
        <w:rPr>
          <w:noProof/>
        </w:rPr>
        <w:instrText xml:space="preserve"> PAGEREF _Toc171586736 \h </w:instrText>
      </w:r>
      <w:r>
        <w:rPr>
          <w:noProof/>
        </w:rPr>
      </w:r>
      <w:r>
        <w:rPr>
          <w:noProof/>
        </w:rPr>
        <w:fldChar w:fldCharType="separate"/>
      </w:r>
      <w:r>
        <w:rPr>
          <w:noProof/>
        </w:rPr>
        <w:t>490</w:t>
      </w:r>
      <w:r>
        <w:rPr>
          <w:noProof/>
        </w:rPr>
        <w:fldChar w:fldCharType="end"/>
      </w:r>
    </w:p>
    <w:p w14:paraId="2F3B8A15" w14:textId="2F0B4A8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user regroup using a preconfigured group</w:t>
      </w:r>
      <w:r>
        <w:rPr>
          <w:noProof/>
        </w:rPr>
        <w:tab/>
      </w:r>
      <w:r>
        <w:rPr>
          <w:noProof/>
        </w:rPr>
        <w:fldChar w:fldCharType="begin" w:fldLock="1"/>
      </w:r>
      <w:r>
        <w:rPr>
          <w:noProof/>
        </w:rPr>
        <w:instrText xml:space="preserve"> PAGEREF _Toc171586737 \h </w:instrText>
      </w:r>
      <w:r>
        <w:rPr>
          <w:noProof/>
        </w:rPr>
      </w:r>
      <w:r>
        <w:rPr>
          <w:noProof/>
        </w:rPr>
        <w:fldChar w:fldCharType="separate"/>
      </w:r>
      <w:r>
        <w:rPr>
          <w:noProof/>
        </w:rPr>
        <w:t>490</w:t>
      </w:r>
      <w:r>
        <w:rPr>
          <w:noProof/>
        </w:rPr>
        <w:fldChar w:fldCharType="end"/>
      </w:r>
    </w:p>
    <w:p w14:paraId="1A2D2152" w14:textId="26969BB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_Toc171586738 \h </w:instrText>
      </w:r>
      <w:r>
        <w:rPr>
          <w:noProof/>
        </w:rPr>
      </w:r>
      <w:r>
        <w:rPr>
          <w:noProof/>
        </w:rPr>
        <w:fldChar w:fldCharType="separate"/>
      </w:r>
      <w:r>
        <w:rPr>
          <w:noProof/>
        </w:rPr>
        <w:t>491</w:t>
      </w:r>
      <w:r>
        <w:rPr>
          <w:noProof/>
        </w:rPr>
        <w:fldChar w:fldCharType="end"/>
      </w:r>
    </w:p>
    <w:p w14:paraId="50640A86" w14:textId="260F79A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Creating a user regroup using preconfigured group</w:t>
      </w:r>
      <w:r>
        <w:rPr>
          <w:noProof/>
        </w:rPr>
        <w:tab/>
      </w:r>
      <w:r>
        <w:rPr>
          <w:noProof/>
        </w:rPr>
        <w:fldChar w:fldCharType="begin" w:fldLock="1"/>
      </w:r>
      <w:r>
        <w:rPr>
          <w:noProof/>
        </w:rPr>
        <w:instrText xml:space="preserve"> PAGEREF _Toc171586739 \h </w:instrText>
      </w:r>
      <w:r>
        <w:rPr>
          <w:noProof/>
        </w:rPr>
      </w:r>
      <w:r>
        <w:rPr>
          <w:noProof/>
        </w:rPr>
        <w:fldChar w:fldCharType="separate"/>
      </w:r>
      <w:r>
        <w:rPr>
          <w:noProof/>
        </w:rPr>
        <w:t>491</w:t>
      </w:r>
      <w:r>
        <w:rPr>
          <w:noProof/>
        </w:rPr>
        <w:fldChar w:fldCharType="end"/>
      </w:r>
    </w:p>
    <w:p w14:paraId="28F49850" w14:textId="060D2CF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user regroup using preconfigured group</w:t>
      </w:r>
      <w:r>
        <w:rPr>
          <w:noProof/>
        </w:rPr>
        <w:tab/>
      </w:r>
      <w:r>
        <w:rPr>
          <w:noProof/>
        </w:rPr>
        <w:fldChar w:fldCharType="begin" w:fldLock="1"/>
      </w:r>
      <w:r>
        <w:rPr>
          <w:noProof/>
        </w:rPr>
        <w:instrText xml:space="preserve"> PAGEREF _Toc171586740 \h </w:instrText>
      </w:r>
      <w:r>
        <w:rPr>
          <w:noProof/>
        </w:rPr>
      </w:r>
      <w:r>
        <w:rPr>
          <w:noProof/>
        </w:rPr>
        <w:fldChar w:fldCharType="separate"/>
      </w:r>
      <w:r>
        <w:rPr>
          <w:noProof/>
        </w:rPr>
        <w:t>491</w:t>
      </w:r>
      <w:r>
        <w:rPr>
          <w:noProof/>
        </w:rPr>
        <w:fldChar w:fldCharType="end"/>
      </w:r>
    </w:p>
    <w:p w14:paraId="4A84028A" w14:textId="0BBDF4C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Participating MCData function procedures</w:t>
      </w:r>
      <w:r>
        <w:rPr>
          <w:noProof/>
        </w:rPr>
        <w:tab/>
      </w:r>
      <w:r>
        <w:rPr>
          <w:noProof/>
        </w:rPr>
        <w:fldChar w:fldCharType="begin" w:fldLock="1"/>
      </w:r>
      <w:r>
        <w:rPr>
          <w:noProof/>
        </w:rPr>
        <w:instrText xml:space="preserve"> PAGEREF _Toc171586741 \h </w:instrText>
      </w:r>
      <w:r>
        <w:rPr>
          <w:noProof/>
        </w:rPr>
      </w:r>
      <w:r>
        <w:rPr>
          <w:noProof/>
        </w:rPr>
        <w:fldChar w:fldCharType="separate"/>
      </w:r>
      <w:r>
        <w:rPr>
          <w:noProof/>
        </w:rPr>
        <w:t>491</w:t>
      </w:r>
      <w:r>
        <w:rPr>
          <w:noProof/>
        </w:rPr>
        <w:fldChar w:fldCharType="end"/>
      </w:r>
    </w:p>
    <w:p w14:paraId="45623AEE" w14:textId="36D4E0A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_Toc171586742 \h </w:instrText>
      </w:r>
      <w:r>
        <w:rPr>
          <w:noProof/>
        </w:rPr>
      </w:r>
      <w:r>
        <w:rPr>
          <w:noProof/>
        </w:rPr>
        <w:fldChar w:fldCharType="separate"/>
      </w:r>
      <w:r>
        <w:rPr>
          <w:noProof/>
        </w:rPr>
        <w:t>491</w:t>
      </w:r>
      <w:r>
        <w:rPr>
          <w:noProof/>
        </w:rPr>
        <w:fldChar w:fldCharType="end"/>
      </w:r>
    </w:p>
    <w:p w14:paraId="647B8B49" w14:textId="3642B32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Requesting a user regroup using a preconfigured group</w:t>
      </w:r>
      <w:r>
        <w:rPr>
          <w:noProof/>
        </w:rPr>
        <w:tab/>
      </w:r>
      <w:r>
        <w:rPr>
          <w:noProof/>
        </w:rPr>
        <w:fldChar w:fldCharType="begin" w:fldLock="1"/>
      </w:r>
      <w:r>
        <w:rPr>
          <w:noProof/>
        </w:rPr>
        <w:instrText xml:space="preserve"> PAGEREF _Toc171586743 \h </w:instrText>
      </w:r>
      <w:r>
        <w:rPr>
          <w:noProof/>
        </w:rPr>
      </w:r>
      <w:r>
        <w:rPr>
          <w:noProof/>
        </w:rPr>
        <w:fldChar w:fldCharType="separate"/>
      </w:r>
      <w:r>
        <w:rPr>
          <w:noProof/>
        </w:rPr>
        <w:t>492</w:t>
      </w:r>
      <w:r>
        <w:rPr>
          <w:noProof/>
        </w:rPr>
        <w:fldChar w:fldCharType="end"/>
      </w:r>
    </w:p>
    <w:p w14:paraId="729B4CA7" w14:textId="2E4C83B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Removing a regroup using preconfigured group</w:t>
      </w:r>
      <w:r>
        <w:rPr>
          <w:noProof/>
        </w:rPr>
        <w:tab/>
      </w:r>
      <w:r>
        <w:rPr>
          <w:noProof/>
        </w:rPr>
        <w:fldChar w:fldCharType="begin" w:fldLock="1"/>
      </w:r>
      <w:r>
        <w:rPr>
          <w:noProof/>
        </w:rPr>
        <w:instrText xml:space="preserve"> PAGEREF _Toc171586744 \h </w:instrText>
      </w:r>
      <w:r>
        <w:rPr>
          <w:noProof/>
        </w:rPr>
      </w:r>
      <w:r>
        <w:rPr>
          <w:noProof/>
        </w:rPr>
        <w:fldChar w:fldCharType="separate"/>
      </w:r>
      <w:r>
        <w:rPr>
          <w:noProof/>
        </w:rPr>
        <w:t>493</w:t>
      </w:r>
      <w:r>
        <w:rPr>
          <w:noProof/>
        </w:rPr>
        <w:fldChar w:fldCharType="end"/>
      </w:r>
    </w:p>
    <w:p w14:paraId="4AD89A67" w14:textId="28E43A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creation of a user regroup using preconfigured group</w:t>
      </w:r>
      <w:r>
        <w:rPr>
          <w:noProof/>
        </w:rPr>
        <w:tab/>
      </w:r>
      <w:r>
        <w:rPr>
          <w:noProof/>
        </w:rPr>
        <w:fldChar w:fldCharType="begin" w:fldLock="1"/>
      </w:r>
      <w:r>
        <w:rPr>
          <w:noProof/>
        </w:rPr>
        <w:instrText xml:space="preserve"> PAGEREF _Toc171586745 \h </w:instrText>
      </w:r>
      <w:r>
        <w:rPr>
          <w:noProof/>
        </w:rPr>
      </w:r>
      <w:r>
        <w:rPr>
          <w:noProof/>
        </w:rPr>
        <w:fldChar w:fldCharType="separate"/>
      </w:r>
      <w:r>
        <w:rPr>
          <w:noProof/>
        </w:rPr>
        <w:t>493</w:t>
      </w:r>
      <w:r>
        <w:rPr>
          <w:noProof/>
        </w:rPr>
        <w:fldChar w:fldCharType="end"/>
      </w:r>
    </w:p>
    <w:p w14:paraId="72A84572" w14:textId="19FA19BE"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Notification of removal of a user regroup using preconfigured group</w:t>
      </w:r>
      <w:r>
        <w:rPr>
          <w:noProof/>
        </w:rPr>
        <w:tab/>
      </w:r>
      <w:r>
        <w:rPr>
          <w:noProof/>
        </w:rPr>
        <w:fldChar w:fldCharType="begin" w:fldLock="1"/>
      </w:r>
      <w:r>
        <w:rPr>
          <w:noProof/>
        </w:rPr>
        <w:instrText xml:space="preserve"> PAGEREF _Toc171586746 \h </w:instrText>
      </w:r>
      <w:r>
        <w:rPr>
          <w:noProof/>
        </w:rPr>
      </w:r>
      <w:r>
        <w:rPr>
          <w:noProof/>
        </w:rPr>
        <w:fldChar w:fldCharType="separate"/>
      </w:r>
      <w:r>
        <w:rPr>
          <w:noProof/>
        </w:rPr>
        <w:t>494</w:t>
      </w:r>
      <w:r>
        <w:rPr>
          <w:noProof/>
        </w:rPr>
        <w:fldChar w:fldCharType="end"/>
      </w:r>
    </w:p>
    <w:p w14:paraId="3C7D1310" w14:textId="1D552FE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Controlling MCData function procedures</w:t>
      </w:r>
      <w:r>
        <w:rPr>
          <w:noProof/>
        </w:rPr>
        <w:tab/>
      </w:r>
      <w:r>
        <w:rPr>
          <w:noProof/>
        </w:rPr>
        <w:fldChar w:fldCharType="begin" w:fldLock="1"/>
      </w:r>
      <w:r>
        <w:rPr>
          <w:noProof/>
        </w:rPr>
        <w:instrText xml:space="preserve"> PAGEREF _Toc171586747 \h </w:instrText>
      </w:r>
      <w:r>
        <w:rPr>
          <w:noProof/>
        </w:rPr>
      </w:r>
      <w:r>
        <w:rPr>
          <w:noProof/>
        </w:rPr>
        <w:fldChar w:fldCharType="separate"/>
      </w:r>
      <w:r>
        <w:rPr>
          <w:noProof/>
        </w:rPr>
        <w:t>494</w:t>
      </w:r>
      <w:r>
        <w:rPr>
          <w:noProof/>
        </w:rPr>
        <w:fldChar w:fldCharType="end"/>
      </w:r>
    </w:p>
    <w:p w14:paraId="25510EFA" w14:textId="5F3DAF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create a user regroup using preconfigured group</w:t>
      </w:r>
      <w:r>
        <w:rPr>
          <w:noProof/>
        </w:rPr>
        <w:tab/>
      </w:r>
      <w:r>
        <w:rPr>
          <w:noProof/>
        </w:rPr>
        <w:fldChar w:fldCharType="begin" w:fldLock="1"/>
      </w:r>
      <w:r>
        <w:rPr>
          <w:noProof/>
        </w:rPr>
        <w:instrText xml:space="preserve"> PAGEREF _Toc171586748 \h </w:instrText>
      </w:r>
      <w:r>
        <w:rPr>
          <w:noProof/>
        </w:rPr>
      </w:r>
      <w:r>
        <w:rPr>
          <w:noProof/>
        </w:rPr>
        <w:fldChar w:fldCharType="separate"/>
      </w:r>
      <w:r>
        <w:rPr>
          <w:noProof/>
        </w:rPr>
        <w:t>494</w:t>
      </w:r>
      <w:r>
        <w:rPr>
          <w:noProof/>
        </w:rPr>
        <w:fldChar w:fldCharType="end"/>
      </w:r>
    </w:p>
    <w:p w14:paraId="31B84F35" w14:textId="5CC8228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Request to remove a user regroup using preconfigured group</w:t>
      </w:r>
      <w:r>
        <w:rPr>
          <w:noProof/>
        </w:rPr>
        <w:tab/>
      </w:r>
      <w:r>
        <w:rPr>
          <w:noProof/>
        </w:rPr>
        <w:fldChar w:fldCharType="begin" w:fldLock="1"/>
      </w:r>
      <w:r>
        <w:rPr>
          <w:noProof/>
        </w:rPr>
        <w:instrText xml:space="preserve"> PAGEREF _Toc171586749 \h </w:instrText>
      </w:r>
      <w:r>
        <w:rPr>
          <w:noProof/>
        </w:rPr>
      </w:r>
      <w:r>
        <w:rPr>
          <w:noProof/>
        </w:rPr>
        <w:fldChar w:fldCharType="separate"/>
      </w:r>
      <w:r>
        <w:rPr>
          <w:noProof/>
        </w:rPr>
        <w:t>496</w:t>
      </w:r>
      <w:r>
        <w:rPr>
          <w:noProof/>
        </w:rPr>
        <w:fldChar w:fldCharType="end"/>
      </w:r>
    </w:p>
    <w:p w14:paraId="06C37B8D" w14:textId="3941494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4F50C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Decision to remove a regroup using preconfigured group</w:t>
      </w:r>
      <w:r>
        <w:rPr>
          <w:noProof/>
        </w:rPr>
        <w:tab/>
      </w:r>
      <w:r>
        <w:rPr>
          <w:noProof/>
        </w:rPr>
        <w:fldChar w:fldCharType="begin" w:fldLock="1"/>
      </w:r>
      <w:r>
        <w:rPr>
          <w:noProof/>
        </w:rPr>
        <w:instrText xml:space="preserve"> PAGEREF _Toc171586750 \h </w:instrText>
      </w:r>
      <w:r>
        <w:rPr>
          <w:noProof/>
        </w:rPr>
      </w:r>
      <w:r>
        <w:rPr>
          <w:noProof/>
        </w:rPr>
        <w:fldChar w:fldCharType="separate"/>
      </w:r>
      <w:r>
        <w:rPr>
          <w:noProof/>
        </w:rPr>
        <w:t>496</w:t>
      </w:r>
      <w:r>
        <w:rPr>
          <w:noProof/>
        </w:rPr>
        <w:fldChar w:fldCharType="end"/>
      </w:r>
    </w:p>
    <w:p w14:paraId="146774CA" w14:textId="6C51326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ko-KR"/>
        </w:rPr>
        <w:t>24</w:t>
      </w:r>
      <w:r>
        <w:rPr>
          <w:rFonts w:asciiTheme="minorHAnsi" w:eastAsiaTheme="minorEastAsia" w:hAnsiTheme="minorHAnsi" w:cstheme="minorBidi"/>
          <w:noProof/>
          <w:kern w:val="2"/>
          <w:szCs w:val="22"/>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_Toc171586751 \h </w:instrText>
      </w:r>
      <w:r>
        <w:rPr>
          <w:noProof/>
        </w:rPr>
      </w:r>
      <w:r>
        <w:rPr>
          <w:noProof/>
        </w:rPr>
        <w:fldChar w:fldCharType="separate"/>
      </w:r>
      <w:r>
        <w:rPr>
          <w:noProof/>
        </w:rPr>
        <w:t>496</w:t>
      </w:r>
      <w:r>
        <w:rPr>
          <w:noProof/>
        </w:rPr>
        <w:fldChar w:fldCharType="end"/>
      </w:r>
    </w:p>
    <w:p w14:paraId="5FF8356F" w14:textId="045BA3A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_Toc171586752 \h </w:instrText>
      </w:r>
      <w:r>
        <w:rPr>
          <w:noProof/>
        </w:rPr>
      </w:r>
      <w:r>
        <w:rPr>
          <w:noProof/>
        </w:rPr>
        <w:fldChar w:fldCharType="separate"/>
      </w:r>
      <w:r>
        <w:rPr>
          <w:noProof/>
        </w:rPr>
        <w:t>496</w:t>
      </w:r>
      <w:r>
        <w:rPr>
          <w:noProof/>
        </w:rPr>
        <w:fldChar w:fldCharType="end"/>
      </w:r>
    </w:p>
    <w:p w14:paraId="5026CB2D" w14:textId="4D4A73E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_Toc171586753 \h </w:instrText>
      </w:r>
      <w:r>
        <w:rPr>
          <w:noProof/>
        </w:rPr>
      </w:r>
      <w:r>
        <w:rPr>
          <w:noProof/>
        </w:rPr>
        <w:fldChar w:fldCharType="separate"/>
      </w:r>
      <w:r>
        <w:rPr>
          <w:noProof/>
        </w:rPr>
        <w:t>496</w:t>
      </w:r>
      <w:r>
        <w:rPr>
          <w:noProof/>
        </w:rPr>
        <w:fldChar w:fldCharType="end"/>
      </w:r>
    </w:p>
    <w:p w14:paraId="7B4D4DBE" w14:textId="4CADAA6B"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_Toc171586754 \h </w:instrText>
      </w:r>
      <w:r>
        <w:rPr>
          <w:noProof/>
        </w:rPr>
      </w:r>
      <w:r>
        <w:rPr>
          <w:noProof/>
        </w:rPr>
        <w:fldChar w:fldCharType="separate"/>
      </w:r>
      <w:r>
        <w:rPr>
          <w:noProof/>
        </w:rPr>
        <w:t>496</w:t>
      </w:r>
      <w:r>
        <w:rPr>
          <w:noProof/>
        </w:rPr>
        <w:fldChar w:fldCharType="end"/>
      </w:r>
    </w:p>
    <w:p w14:paraId="5FAC6E67" w14:textId="00F22A0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data communication</w:t>
      </w:r>
      <w:r w:rsidRPr="004F50CC">
        <w:rPr>
          <w:rFonts w:eastAsia="Malgun Gothic"/>
          <w:noProof/>
        </w:rPr>
        <w:t xml:space="preserve"> setup</w:t>
      </w:r>
      <w:r>
        <w:rPr>
          <w:noProof/>
        </w:rPr>
        <w:tab/>
      </w:r>
      <w:r>
        <w:rPr>
          <w:noProof/>
        </w:rPr>
        <w:fldChar w:fldCharType="begin" w:fldLock="1"/>
      </w:r>
      <w:r>
        <w:rPr>
          <w:noProof/>
        </w:rPr>
        <w:instrText xml:space="preserve"> PAGEREF _Toc171586755 \h </w:instrText>
      </w:r>
      <w:r>
        <w:rPr>
          <w:noProof/>
        </w:rPr>
      </w:r>
      <w:r>
        <w:rPr>
          <w:noProof/>
        </w:rPr>
        <w:fldChar w:fldCharType="separate"/>
      </w:r>
      <w:r>
        <w:rPr>
          <w:noProof/>
        </w:rPr>
        <w:t>496</w:t>
      </w:r>
      <w:r>
        <w:rPr>
          <w:noProof/>
        </w:rPr>
        <w:fldChar w:fldCharType="end"/>
      </w:r>
    </w:p>
    <w:p w14:paraId="75145356" w14:textId="0638535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w:t>
      </w:r>
      <w:r>
        <w:rPr>
          <w:rFonts w:asciiTheme="minorHAnsi" w:eastAsiaTheme="minorEastAsia" w:hAnsiTheme="minorHAnsi" w:cstheme="minorBidi"/>
          <w:noProof/>
          <w:kern w:val="2"/>
          <w:sz w:val="22"/>
          <w:szCs w:val="22"/>
          <w:lang w:eastAsia="en-GB"/>
          <w14:ligatures w14:val="standardContextual"/>
        </w:rPr>
        <w:tab/>
      </w:r>
      <w:r>
        <w:rPr>
          <w:noProof/>
          <w:lang w:eastAsia="ko-KR"/>
        </w:rPr>
        <w:t>Data communication</w:t>
      </w:r>
      <w:r w:rsidRPr="004F50CC">
        <w:rPr>
          <w:rFonts w:eastAsia="Malgun Gothic"/>
          <w:noProof/>
        </w:rPr>
        <w:t xml:space="preserve"> setup procedures using on-demand session</w:t>
      </w:r>
      <w:r>
        <w:rPr>
          <w:noProof/>
        </w:rPr>
        <w:tab/>
      </w:r>
      <w:r>
        <w:rPr>
          <w:noProof/>
        </w:rPr>
        <w:fldChar w:fldCharType="begin" w:fldLock="1"/>
      </w:r>
      <w:r>
        <w:rPr>
          <w:noProof/>
        </w:rPr>
        <w:instrText xml:space="preserve"> PAGEREF _Toc171586756 \h </w:instrText>
      </w:r>
      <w:r>
        <w:rPr>
          <w:noProof/>
        </w:rPr>
      </w:r>
      <w:r>
        <w:rPr>
          <w:noProof/>
        </w:rPr>
        <w:fldChar w:fldCharType="separate"/>
      </w:r>
      <w:r>
        <w:rPr>
          <w:noProof/>
        </w:rPr>
        <w:t>496</w:t>
      </w:r>
      <w:r>
        <w:rPr>
          <w:noProof/>
        </w:rPr>
        <w:fldChar w:fldCharType="end"/>
      </w:r>
    </w:p>
    <w:p w14:paraId="27CDF5FE" w14:textId="364F777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_Toc171586757 \h </w:instrText>
      </w:r>
      <w:r>
        <w:rPr>
          <w:noProof/>
        </w:rPr>
      </w:r>
      <w:r>
        <w:rPr>
          <w:noProof/>
        </w:rPr>
        <w:fldChar w:fldCharType="separate"/>
      </w:r>
      <w:r>
        <w:rPr>
          <w:noProof/>
        </w:rPr>
        <w:t>496</w:t>
      </w:r>
      <w:r>
        <w:rPr>
          <w:noProof/>
        </w:rPr>
        <w:fldChar w:fldCharType="end"/>
      </w:r>
    </w:p>
    <w:p w14:paraId="2362CC8B" w14:textId="65AE9AE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_Toc171586758 \h </w:instrText>
      </w:r>
      <w:r>
        <w:rPr>
          <w:noProof/>
        </w:rPr>
      </w:r>
      <w:r>
        <w:rPr>
          <w:noProof/>
        </w:rPr>
        <w:fldChar w:fldCharType="separate"/>
      </w:r>
      <w:r>
        <w:rPr>
          <w:noProof/>
        </w:rPr>
        <w:t>499</w:t>
      </w:r>
      <w:r>
        <w:rPr>
          <w:noProof/>
        </w:rPr>
        <w:fldChar w:fldCharType="end"/>
      </w:r>
    </w:p>
    <w:p w14:paraId="204DBDF9" w14:textId="4475164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setup procedures using pre-established session</w:t>
      </w:r>
      <w:r>
        <w:rPr>
          <w:noProof/>
        </w:rPr>
        <w:tab/>
      </w:r>
      <w:r>
        <w:rPr>
          <w:noProof/>
        </w:rPr>
        <w:fldChar w:fldCharType="begin" w:fldLock="1"/>
      </w:r>
      <w:r>
        <w:rPr>
          <w:noProof/>
        </w:rPr>
        <w:instrText xml:space="preserve"> PAGEREF _Toc171586759 \h </w:instrText>
      </w:r>
      <w:r>
        <w:rPr>
          <w:noProof/>
        </w:rPr>
      </w:r>
      <w:r>
        <w:rPr>
          <w:noProof/>
        </w:rPr>
        <w:fldChar w:fldCharType="separate"/>
      </w:r>
      <w:r>
        <w:rPr>
          <w:noProof/>
        </w:rPr>
        <w:t>502</w:t>
      </w:r>
      <w:r>
        <w:rPr>
          <w:noProof/>
        </w:rPr>
        <w:fldChar w:fldCharType="end"/>
      </w:r>
    </w:p>
    <w:p w14:paraId="617DCC40" w14:textId="181C314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_Toc171586760 \h </w:instrText>
      </w:r>
      <w:r>
        <w:rPr>
          <w:noProof/>
        </w:rPr>
      </w:r>
      <w:r>
        <w:rPr>
          <w:noProof/>
        </w:rPr>
        <w:fldChar w:fldCharType="separate"/>
      </w:r>
      <w:r>
        <w:rPr>
          <w:noProof/>
        </w:rPr>
        <w:t>502</w:t>
      </w:r>
      <w:r>
        <w:rPr>
          <w:noProof/>
        </w:rPr>
        <w:fldChar w:fldCharType="end"/>
      </w:r>
    </w:p>
    <w:p w14:paraId="3211A870" w14:textId="21D474A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_Toc171586761 \h </w:instrText>
      </w:r>
      <w:r>
        <w:rPr>
          <w:noProof/>
        </w:rPr>
      </w:r>
      <w:r>
        <w:rPr>
          <w:noProof/>
        </w:rPr>
        <w:fldChar w:fldCharType="separate"/>
      </w:r>
      <w:r>
        <w:rPr>
          <w:noProof/>
        </w:rPr>
        <w:t>505</w:t>
      </w:r>
      <w:r>
        <w:rPr>
          <w:noProof/>
        </w:rPr>
        <w:fldChar w:fldCharType="end"/>
      </w:r>
    </w:p>
    <w:p w14:paraId="6A77ADD2" w14:textId="4C5D922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data communication</w:t>
      </w:r>
      <w:r w:rsidRPr="004F50CC">
        <w:rPr>
          <w:rFonts w:eastAsia="Malgun Gothic"/>
          <w:noProof/>
        </w:rPr>
        <w:t xml:space="preserve"> release</w:t>
      </w:r>
      <w:r>
        <w:rPr>
          <w:noProof/>
        </w:rPr>
        <w:tab/>
      </w:r>
      <w:r>
        <w:rPr>
          <w:noProof/>
        </w:rPr>
        <w:fldChar w:fldCharType="begin" w:fldLock="1"/>
      </w:r>
      <w:r>
        <w:rPr>
          <w:noProof/>
        </w:rPr>
        <w:instrText xml:space="preserve"> PAGEREF _Toc171586762 \h </w:instrText>
      </w:r>
      <w:r>
        <w:rPr>
          <w:noProof/>
        </w:rPr>
      </w:r>
      <w:r>
        <w:rPr>
          <w:noProof/>
        </w:rPr>
        <w:fldChar w:fldCharType="separate"/>
      </w:r>
      <w:r>
        <w:rPr>
          <w:noProof/>
        </w:rPr>
        <w:t>505</w:t>
      </w:r>
      <w:r>
        <w:rPr>
          <w:noProof/>
        </w:rPr>
        <w:fldChar w:fldCharType="end"/>
      </w:r>
    </w:p>
    <w:p w14:paraId="0C544907" w14:textId="064F14F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release procedures using on-demand session</w:t>
      </w:r>
      <w:r>
        <w:rPr>
          <w:noProof/>
        </w:rPr>
        <w:tab/>
      </w:r>
      <w:r>
        <w:rPr>
          <w:noProof/>
        </w:rPr>
        <w:fldChar w:fldCharType="begin" w:fldLock="1"/>
      </w:r>
      <w:r>
        <w:rPr>
          <w:noProof/>
        </w:rPr>
        <w:instrText xml:space="preserve"> PAGEREF _Toc171586763 \h </w:instrText>
      </w:r>
      <w:r>
        <w:rPr>
          <w:noProof/>
        </w:rPr>
      </w:r>
      <w:r>
        <w:rPr>
          <w:noProof/>
        </w:rPr>
        <w:fldChar w:fldCharType="separate"/>
      </w:r>
      <w:r>
        <w:rPr>
          <w:noProof/>
        </w:rPr>
        <w:t>506</w:t>
      </w:r>
      <w:r>
        <w:rPr>
          <w:noProof/>
        </w:rPr>
        <w:fldChar w:fldCharType="end"/>
      </w:r>
    </w:p>
    <w:p w14:paraId="18824F10" w14:textId="1792BF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_Toc171586764 \h </w:instrText>
      </w:r>
      <w:r>
        <w:rPr>
          <w:noProof/>
        </w:rPr>
      </w:r>
      <w:r>
        <w:rPr>
          <w:noProof/>
        </w:rPr>
        <w:fldChar w:fldCharType="separate"/>
      </w:r>
      <w:r>
        <w:rPr>
          <w:noProof/>
        </w:rPr>
        <w:t>506</w:t>
      </w:r>
      <w:r>
        <w:rPr>
          <w:noProof/>
        </w:rPr>
        <w:fldChar w:fldCharType="end"/>
      </w:r>
    </w:p>
    <w:p w14:paraId="5A1FD128" w14:textId="121FC76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_Toc171586765 \h </w:instrText>
      </w:r>
      <w:r>
        <w:rPr>
          <w:noProof/>
        </w:rPr>
      </w:r>
      <w:r>
        <w:rPr>
          <w:noProof/>
        </w:rPr>
        <w:fldChar w:fldCharType="separate"/>
      </w:r>
      <w:r>
        <w:rPr>
          <w:noProof/>
        </w:rPr>
        <w:t>506</w:t>
      </w:r>
      <w:r>
        <w:rPr>
          <w:noProof/>
        </w:rPr>
        <w:fldChar w:fldCharType="end"/>
      </w:r>
    </w:p>
    <w:p w14:paraId="11A7DC27" w14:textId="68C94E8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release procedures using pre-established session</w:t>
      </w:r>
      <w:r>
        <w:rPr>
          <w:noProof/>
        </w:rPr>
        <w:tab/>
      </w:r>
      <w:r>
        <w:rPr>
          <w:noProof/>
        </w:rPr>
        <w:fldChar w:fldCharType="begin" w:fldLock="1"/>
      </w:r>
      <w:r>
        <w:rPr>
          <w:noProof/>
        </w:rPr>
        <w:instrText xml:space="preserve"> PAGEREF _Toc171586766 \h </w:instrText>
      </w:r>
      <w:r>
        <w:rPr>
          <w:noProof/>
        </w:rPr>
      </w:r>
      <w:r>
        <w:rPr>
          <w:noProof/>
        </w:rPr>
        <w:fldChar w:fldCharType="separate"/>
      </w:r>
      <w:r>
        <w:rPr>
          <w:noProof/>
        </w:rPr>
        <w:t>506</w:t>
      </w:r>
      <w:r>
        <w:rPr>
          <w:noProof/>
        </w:rPr>
        <w:fldChar w:fldCharType="end"/>
      </w:r>
    </w:p>
    <w:p w14:paraId="6FB577DE" w14:textId="56C14CFC"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_Toc171586767 \h </w:instrText>
      </w:r>
      <w:r>
        <w:rPr>
          <w:noProof/>
        </w:rPr>
      </w:r>
      <w:r>
        <w:rPr>
          <w:noProof/>
        </w:rPr>
        <w:fldChar w:fldCharType="separate"/>
      </w:r>
      <w:r>
        <w:rPr>
          <w:noProof/>
        </w:rPr>
        <w:t>506</w:t>
      </w:r>
      <w:r>
        <w:rPr>
          <w:noProof/>
        </w:rPr>
        <w:fldChar w:fldCharType="end"/>
      </w:r>
    </w:p>
    <w:p w14:paraId="1FC4663A" w14:textId="17DF2A62"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leave</w:t>
      </w:r>
      <w:r>
        <w:rPr>
          <w:noProof/>
        </w:rPr>
        <w:tab/>
      </w:r>
      <w:r>
        <w:rPr>
          <w:noProof/>
        </w:rPr>
        <w:fldChar w:fldCharType="begin" w:fldLock="1"/>
      </w:r>
      <w:r>
        <w:rPr>
          <w:noProof/>
        </w:rPr>
        <w:instrText xml:space="preserve"> PAGEREF _Toc171586768 \h </w:instrText>
      </w:r>
      <w:r>
        <w:rPr>
          <w:noProof/>
        </w:rPr>
      </w:r>
      <w:r>
        <w:rPr>
          <w:noProof/>
        </w:rPr>
        <w:fldChar w:fldCharType="separate"/>
      </w:r>
      <w:r>
        <w:rPr>
          <w:noProof/>
        </w:rPr>
        <w:t>507</w:t>
      </w:r>
      <w:r>
        <w:rPr>
          <w:noProof/>
        </w:rPr>
        <w:fldChar w:fldCharType="end"/>
      </w:r>
    </w:p>
    <w:p w14:paraId="4C928C2C" w14:textId="5ABE975F"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leave procedures using on-demand session</w:t>
      </w:r>
      <w:r>
        <w:rPr>
          <w:noProof/>
        </w:rPr>
        <w:tab/>
      </w:r>
      <w:r>
        <w:rPr>
          <w:noProof/>
        </w:rPr>
        <w:fldChar w:fldCharType="begin" w:fldLock="1"/>
      </w:r>
      <w:r>
        <w:rPr>
          <w:noProof/>
        </w:rPr>
        <w:instrText xml:space="preserve"> PAGEREF _Toc171586769 \h </w:instrText>
      </w:r>
      <w:r>
        <w:rPr>
          <w:noProof/>
        </w:rPr>
      </w:r>
      <w:r>
        <w:rPr>
          <w:noProof/>
        </w:rPr>
        <w:fldChar w:fldCharType="separate"/>
      </w:r>
      <w:r>
        <w:rPr>
          <w:noProof/>
        </w:rPr>
        <w:t>507</w:t>
      </w:r>
      <w:r>
        <w:rPr>
          <w:noProof/>
        </w:rPr>
        <w:fldChar w:fldCharType="end"/>
      </w:r>
    </w:p>
    <w:p w14:paraId="2D184A4E" w14:textId="212D5A6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_Toc171586770 \h </w:instrText>
      </w:r>
      <w:r>
        <w:rPr>
          <w:noProof/>
        </w:rPr>
      </w:r>
      <w:r>
        <w:rPr>
          <w:noProof/>
        </w:rPr>
        <w:fldChar w:fldCharType="separate"/>
      </w:r>
      <w:r>
        <w:rPr>
          <w:noProof/>
        </w:rPr>
        <w:t>507</w:t>
      </w:r>
      <w:r>
        <w:rPr>
          <w:noProof/>
        </w:rPr>
        <w:fldChar w:fldCharType="end"/>
      </w:r>
    </w:p>
    <w:p w14:paraId="17E74F68" w14:textId="26CAF3F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_Toc171586771 \h </w:instrText>
      </w:r>
      <w:r>
        <w:rPr>
          <w:noProof/>
        </w:rPr>
      </w:r>
      <w:r>
        <w:rPr>
          <w:noProof/>
        </w:rPr>
        <w:fldChar w:fldCharType="separate"/>
      </w:r>
      <w:r>
        <w:rPr>
          <w:noProof/>
        </w:rPr>
        <w:t>507</w:t>
      </w:r>
      <w:r>
        <w:rPr>
          <w:noProof/>
        </w:rPr>
        <w:fldChar w:fldCharType="end"/>
      </w:r>
    </w:p>
    <w:p w14:paraId="1FDDFDAF" w14:textId="74AC07B4"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leave procedures using pre-established session</w:t>
      </w:r>
      <w:r>
        <w:rPr>
          <w:noProof/>
        </w:rPr>
        <w:tab/>
      </w:r>
      <w:r>
        <w:rPr>
          <w:noProof/>
        </w:rPr>
        <w:fldChar w:fldCharType="begin" w:fldLock="1"/>
      </w:r>
      <w:r>
        <w:rPr>
          <w:noProof/>
        </w:rPr>
        <w:instrText xml:space="preserve"> PAGEREF _Toc171586772 \h </w:instrText>
      </w:r>
      <w:r>
        <w:rPr>
          <w:noProof/>
        </w:rPr>
      </w:r>
      <w:r>
        <w:rPr>
          <w:noProof/>
        </w:rPr>
        <w:fldChar w:fldCharType="separate"/>
      </w:r>
      <w:r>
        <w:rPr>
          <w:noProof/>
        </w:rPr>
        <w:t>507</w:t>
      </w:r>
      <w:r>
        <w:rPr>
          <w:noProof/>
        </w:rPr>
        <w:fldChar w:fldCharType="end"/>
      </w:r>
    </w:p>
    <w:p w14:paraId="2259DF31" w14:textId="695521D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_Toc171586773 \h </w:instrText>
      </w:r>
      <w:r>
        <w:rPr>
          <w:noProof/>
        </w:rPr>
      </w:r>
      <w:r>
        <w:rPr>
          <w:noProof/>
        </w:rPr>
        <w:fldChar w:fldCharType="separate"/>
      </w:r>
      <w:r>
        <w:rPr>
          <w:noProof/>
        </w:rPr>
        <w:t>507</w:t>
      </w:r>
      <w:r>
        <w:rPr>
          <w:noProof/>
        </w:rPr>
        <w:fldChar w:fldCharType="end"/>
      </w:r>
    </w:p>
    <w:p w14:paraId="6CD4329D" w14:textId="67B2FE97"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_Toc171586774 \h </w:instrText>
      </w:r>
      <w:r>
        <w:rPr>
          <w:noProof/>
        </w:rPr>
      </w:r>
      <w:r>
        <w:rPr>
          <w:noProof/>
        </w:rPr>
        <w:fldChar w:fldCharType="separate"/>
      </w:r>
      <w:r>
        <w:rPr>
          <w:noProof/>
        </w:rPr>
        <w:t>508</w:t>
      </w:r>
      <w:r>
        <w:rPr>
          <w:noProof/>
        </w:rPr>
        <w:fldChar w:fldCharType="end"/>
      </w:r>
    </w:p>
    <w:p w14:paraId="23A6ACBE" w14:textId="1778B49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_Toc171586775 \h </w:instrText>
      </w:r>
      <w:r>
        <w:rPr>
          <w:noProof/>
        </w:rPr>
      </w:r>
      <w:r>
        <w:rPr>
          <w:noProof/>
        </w:rPr>
        <w:fldChar w:fldCharType="separate"/>
      </w:r>
      <w:r>
        <w:rPr>
          <w:noProof/>
        </w:rPr>
        <w:t>508</w:t>
      </w:r>
      <w:r>
        <w:rPr>
          <w:noProof/>
        </w:rPr>
        <w:fldChar w:fldCharType="end"/>
      </w:r>
    </w:p>
    <w:p w14:paraId="4C3DCAAB" w14:textId="7638458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_Toc171586776 \h </w:instrText>
      </w:r>
      <w:r>
        <w:rPr>
          <w:noProof/>
        </w:rPr>
      </w:r>
      <w:r>
        <w:rPr>
          <w:noProof/>
        </w:rPr>
        <w:fldChar w:fldCharType="separate"/>
      </w:r>
      <w:r>
        <w:rPr>
          <w:noProof/>
        </w:rPr>
        <w:t>508</w:t>
      </w:r>
      <w:r>
        <w:rPr>
          <w:noProof/>
        </w:rPr>
        <w:fldChar w:fldCharType="end"/>
      </w:r>
    </w:p>
    <w:p w14:paraId="7994CD32" w14:textId="1E59A82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rejoin procedures using pre-established session</w:t>
      </w:r>
      <w:r>
        <w:rPr>
          <w:noProof/>
        </w:rPr>
        <w:tab/>
      </w:r>
      <w:r>
        <w:rPr>
          <w:noProof/>
        </w:rPr>
        <w:fldChar w:fldCharType="begin" w:fldLock="1"/>
      </w:r>
      <w:r>
        <w:rPr>
          <w:noProof/>
        </w:rPr>
        <w:instrText xml:space="preserve"> PAGEREF _Toc171586777 \h </w:instrText>
      </w:r>
      <w:r>
        <w:rPr>
          <w:noProof/>
        </w:rPr>
      </w:r>
      <w:r>
        <w:rPr>
          <w:noProof/>
        </w:rPr>
        <w:fldChar w:fldCharType="separate"/>
      </w:r>
      <w:r>
        <w:rPr>
          <w:noProof/>
        </w:rPr>
        <w:t>508</w:t>
      </w:r>
      <w:r>
        <w:rPr>
          <w:noProof/>
        </w:rPr>
        <w:fldChar w:fldCharType="end"/>
      </w:r>
    </w:p>
    <w:p w14:paraId="5C90F784" w14:textId="352BB3F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_Toc171586778 \h </w:instrText>
      </w:r>
      <w:r>
        <w:rPr>
          <w:noProof/>
        </w:rPr>
      </w:r>
      <w:r>
        <w:rPr>
          <w:noProof/>
        </w:rPr>
        <w:fldChar w:fldCharType="separate"/>
      </w:r>
      <w:r>
        <w:rPr>
          <w:noProof/>
        </w:rPr>
        <w:t>508</w:t>
      </w:r>
      <w:r>
        <w:rPr>
          <w:noProof/>
        </w:rPr>
        <w:fldChar w:fldCharType="end"/>
      </w:r>
    </w:p>
    <w:p w14:paraId="407462A3" w14:textId="284130B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_Toc171586779 \h </w:instrText>
      </w:r>
      <w:r>
        <w:rPr>
          <w:noProof/>
        </w:rPr>
      </w:r>
      <w:r>
        <w:rPr>
          <w:noProof/>
        </w:rPr>
        <w:fldChar w:fldCharType="separate"/>
      </w:r>
      <w:r>
        <w:rPr>
          <w:noProof/>
        </w:rPr>
        <w:t>508</w:t>
      </w:r>
      <w:r>
        <w:rPr>
          <w:noProof/>
        </w:rPr>
        <w:fldChar w:fldCharType="end"/>
      </w:r>
    </w:p>
    <w:p w14:paraId="4BF8DF55" w14:textId="34CC884C"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_Toc171586780 \h </w:instrText>
      </w:r>
      <w:r>
        <w:rPr>
          <w:noProof/>
        </w:rPr>
      </w:r>
      <w:r>
        <w:rPr>
          <w:noProof/>
        </w:rPr>
        <w:fldChar w:fldCharType="separate"/>
      </w:r>
      <w:r>
        <w:rPr>
          <w:noProof/>
        </w:rPr>
        <w:t>508</w:t>
      </w:r>
      <w:r>
        <w:rPr>
          <w:noProof/>
        </w:rPr>
        <w:fldChar w:fldCharType="end"/>
      </w:r>
    </w:p>
    <w:p w14:paraId="259C8ABC" w14:textId="333AE5B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_Toc171586781 \h </w:instrText>
      </w:r>
      <w:r>
        <w:rPr>
          <w:noProof/>
        </w:rPr>
      </w:r>
      <w:r>
        <w:rPr>
          <w:noProof/>
        </w:rPr>
        <w:fldChar w:fldCharType="separate"/>
      </w:r>
      <w:r>
        <w:rPr>
          <w:noProof/>
        </w:rPr>
        <w:t>508</w:t>
      </w:r>
      <w:r>
        <w:rPr>
          <w:noProof/>
        </w:rPr>
        <w:fldChar w:fldCharType="end"/>
      </w:r>
    </w:p>
    <w:p w14:paraId="01831363" w14:textId="25EA721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Participating MCData function procedures</w:t>
      </w:r>
      <w:r>
        <w:rPr>
          <w:noProof/>
        </w:rPr>
        <w:tab/>
      </w:r>
      <w:r>
        <w:rPr>
          <w:noProof/>
        </w:rPr>
        <w:fldChar w:fldCharType="begin" w:fldLock="1"/>
      </w:r>
      <w:r>
        <w:rPr>
          <w:noProof/>
        </w:rPr>
        <w:instrText xml:space="preserve"> PAGEREF _Toc171586782 \h </w:instrText>
      </w:r>
      <w:r>
        <w:rPr>
          <w:noProof/>
        </w:rPr>
      </w:r>
      <w:r>
        <w:rPr>
          <w:noProof/>
        </w:rPr>
        <w:fldChar w:fldCharType="separate"/>
      </w:r>
      <w:r>
        <w:rPr>
          <w:noProof/>
        </w:rPr>
        <w:t>509</w:t>
      </w:r>
      <w:r>
        <w:rPr>
          <w:noProof/>
        </w:rPr>
        <w:fldChar w:fldCharType="end"/>
      </w:r>
    </w:p>
    <w:p w14:paraId="1C8B5C36" w14:textId="0F7FF8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_Toc171586783 \h </w:instrText>
      </w:r>
      <w:r>
        <w:rPr>
          <w:noProof/>
        </w:rPr>
      </w:r>
      <w:r>
        <w:rPr>
          <w:noProof/>
        </w:rPr>
        <w:fldChar w:fldCharType="separate"/>
      </w:r>
      <w:r>
        <w:rPr>
          <w:noProof/>
        </w:rPr>
        <w:t>509</w:t>
      </w:r>
      <w:r>
        <w:rPr>
          <w:noProof/>
        </w:rPr>
        <w:fldChar w:fldCharType="end"/>
      </w:r>
    </w:p>
    <w:p w14:paraId="295D53A5" w14:textId="1CCBC92C"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 xml:space="preserve">data communication </w:t>
      </w:r>
      <w:r w:rsidRPr="004F50CC">
        <w:rPr>
          <w:rFonts w:eastAsia="Malgun Gothic"/>
          <w:noProof/>
        </w:rPr>
        <w:t>setup</w:t>
      </w:r>
      <w:r>
        <w:rPr>
          <w:noProof/>
        </w:rPr>
        <w:tab/>
      </w:r>
      <w:r>
        <w:rPr>
          <w:noProof/>
        </w:rPr>
        <w:fldChar w:fldCharType="begin" w:fldLock="1"/>
      </w:r>
      <w:r>
        <w:rPr>
          <w:noProof/>
        </w:rPr>
        <w:instrText xml:space="preserve"> PAGEREF _Toc171586784 \h </w:instrText>
      </w:r>
      <w:r>
        <w:rPr>
          <w:noProof/>
        </w:rPr>
      </w:r>
      <w:r>
        <w:rPr>
          <w:noProof/>
        </w:rPr>
        <w:fldChar w:fldCharType="separate"/>
      </w:r>
      <w:r>
        <w:rPr>
          <w:noProof/>
        </w:rPr>
        <w:t>509</w:t>
      </w:r>
      <w:r>
        <w:rPr>
          <w:noProof/>
        </w:rPr>
        <w:fldChar w:fldCharType="end"/>
      </w:r>
    </w:p>
    <w:p w14:paraId="7C5E9F9E" w14:textId="78EDDF9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Data communication </w:t>
      </w:r>
      <w:r w:rsidRPr="004F50CC">
        <w:rPr>
          <w:rFonts w:eastAsia="Malgun Gothic"/>
          <w:noProof/>
        </w:rPr>
        <w:t>setup procedures using on-demand session</w:t>
      </w:r>
      <w:r>
        <w:rPr>
          <w:noProof/>
        </w:rPr>
        <w:tab/>
      </w:r>
      <w:r>
        <w:rPr>
          <w:noProof/>
        </w:rPr>
        <w:fldChar w:fldCharType="begin" w:fldLock="1"/>
      </w:r>
      <w:r>
        <w:rPr>
          <w:noProof/>
        </w:rPr>
        <w:instrText xml:space="preserve"> PAGEREF _Toc171586785 \h </w:instrText>
      </w:r>
      <w:r>
        <w:rPr>
          <w:noProof/>
        </w:rPr>
      </w:r>
      <w:r>
        <w:rPr>
          <w:noProof/>
        </w:rPr>
        <w:fldChar w:fldCharType="separate"/>
      </w:r>
      <w:r>
        <w:rPr>
          <w:noProof/>
        </w:rPr>
        <w:t>509</w:t>
      </w:r>
      <w:r>
        <w:rPr>
          <w:noProof/>
        </w:rPr>
        <w:fldChar w:fldCharType="end"/>
      </w:r>
    </w:p>
    <w:p w14:paraId="551E5B35" w14:textId="30BCEAF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_Toc171586786 \h </w:instrText>
      </w:r>
      <w:r>
        <w:rPr>
          <w:noProof/>
        </w:rPr>
      </w:r>
      <w:r>
        <w:rPr>
          <w:noProof/>
        </w:rPr>
        <w:fldChar w:fldCharType="separate"/>
      </w:r>
      <w:r>
        <w:rPr>
          <w:noProof/>
        </w:rPr>
        <w:t>509</w:t>
      </w:r>
      <w:r>
        <w:rPr>
          <w:noProof/>
        </w:rPr>
        <w:fldChar w:fldCharType="end"/>
      </w:r>
    </w:p>
    <w:p w14:paraId="089DEA95" w14:textId="4959841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_Toc171586787 \h </w:instrText>
      </w:r>
      <w:r>
        <w:rPr>
          <w:noProof/>
        </w:rPr>
      </w:r>
      <w:r>
        <w:rPr>
          <w:noProof/>
        </w:rPr>
        <w:fldChar w:fldCharType="separate"/>
      </w:r>
      <w:r>
        <w:rPr>
          <w:noProof/>
        </w:rPr>
        <w:t>512</w:t>
      </w:r>
      <w:r>
        <w:rPr>
          <w:noProof/>
        </w:rPr>
        <w:fldChar w:fldCharType="end"/>
      </w:r>
    </w:p>
    <w:p w14:paraId="2D3CFFF1" w14:textId="40880B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setup procedures using pre-established session</w:t>
      </w:r>
      <w:r>
        <w:rPr>
          <w:noProof/>
        </w:rPr>
        <w:tab/>
      </w:r>
      <w:r>
        <w:rPr>
          <w:noProof/>
        </w:rPr>
        <w:fldChar w:fldCharType="begin" w:fldLock="1"/>
      </w:r>
      <w:r>
        <w:rPr>
          <w:noProof/>
        </w:rPr>
        <w:instrText xml:space="preserve"> PAGEREF _Toc171586788 \h </w:instrText>
      </w:r>
      <w:r>
        <w:rPr>
          <w:noProof/>
        </w:rPr>
      </w:r>
      <w:r>
        <w:rPr>
          <w:noProof/>
        </w:rPr>
        <w:fldChar w:fldCharType="separate"/>
      </w:r>
      <w:r>
        <w:rPr>
          <w:noProof/>
        </w:rPr>
        <w:t>516</w:t>
      </w:r>
      <w:r>
        <w:rPr>
          <w:noProof/>
        </w:rPr>
        <w:fldChar w:fldCharType="end"/>
      </w:r>
    </w:p>
    <w:p w14:paraId="183381AB" w14:textId="13FF013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_Toc171586789 \h </w:instrText>
      </w:r>
      <w:r>
        <w:rPr>
          <w:noProof/>
        </w:rPr>
      </w:r>
      <w:r>
        <w:rPr>
          <w:noProof/>
        </w:rPr>
        <w:fldChar w:fldCharType="separate"/>
      </w:r>
      <w:r>
        <w:rPr>
          <w:noProof/>
        </w:rPr>
        <w:t>516</w:t>
      </w:r>
      <w:r>
        <w:rPr>
          <w:noProof/>
        </w:rPr>
        <w:fldChar w:fldCharType="end"/>
      </w:r>
    </w:p>
    <w:p w14:paraId="0B022AAE" w14:textId="6ECC8022"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_Toc171586790 \h </w:instrText>
      </w:r>
      <w:r>
        <w:rPr>
          <w:noProof/>
        </w:rPr>
      </w:r>
      <w:r>
        <w:rPr>
          <w:noProof/>
        </w:rPr>
        <w:fldChar w:fldCharType="separate"/>
      </w:r>
      <w:r>
        <w:rPr>
          <w:noProof/>
        </w:rPr>
        <w:t>519</w:t>
      </w:r>
      <w:r>
        <w:rPr>
          <w:noProof/>
        </w:rPr>
        <w:fldChar w:fldCharType="end"/>
      </w:r>
    </w:p>
    <w:p w14:paraId="6D2C1978" w14:textId="4FB7F79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release</w:t>
      </w:r>
      <w:r>
        <w:rPr>
          <w:noProof/>
        </w:rPr>
        <w:tab/>
      </w:r>
      <w:r>
        <w:rPr>
          <w:noProof/>
        </w:rPr>
        <w:fldChar w:fldCharType="begin" w:fldLock="1"/>
      </w:r>
      <w:r>
        <w:rPr>
          <w:noProof/>
        </w:rPr>
        <w:instrText xml:space="preserve"> PAGEREF _Toc171586791 \h </w:instrText>
      </w:r>
      <w:r>
        <w:rPr>
          <w:noProof/>
        </w:rPr>
      </w:r>
      <w:r>
        <w:rPr>
          <w:noProof/>
        </w:rPr>
        <w:fldChar w:fldCharType="separate"/>
      </w:r>
      <w:r>
        <w:rPr>
          <w:noProof/>
        </w:rPr>
        <w:t>519</w:t>
      </w:r>
      <w:r>
        <w:rPr>
          <w:noProof/>
        </w:rPr>
        <w:fldChar w:fldCharType="end"/>
      </w:r>
    </w:p>
    <w:p w14:paraId="4FD9FCA4" w14:textId="3FD8959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release procedures using on-demand session</w:t>
      </w:r>
      <w:r>
        <w:rPr>
          <w:noProof/>
        </w:rPr>
        <w:tab/>
      </w:r>
      <w:r>
        <w:rPr>
          <w:noProof/>
        </w:rPr>
        <w:fldChar w:fldCharType="begin" w:fldLock="1"/>
      </w:r>
      <w:r>
        <w:rPr>
          <w:noProof/>
        </w:rPr>
        <w:instrText xml:space="preserve"> PAGEREF _Toc171586792 \h </w:instrText>
      </w:r>
      <w:r>
        <w:rPr>
          <w:noProof/>
        </w:rPr>
      </w:r>
      <w:r>
        <w:rPr>
          <w:noProof/>
        </w:rPr>
        <w:fldChar w:fldCharType="separate"/>
      </w:r>
      <w:r>
        <w:rPr>
          <w:noProof/>
        </w:rPr>
        <w:t>519</w:t>
      </w:r>
      <w:r>
        <w:rPr>
          <w:noProof/>
        </w:rPr>
        <w:fldChar w:fldCharType="end"/>
      </w:r>
    </w:p>
    <w:p w14:paraId="78BDF6B7" w14:textId="0E21BDE1"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_Toc171586793 \h </w:instrText>
      </w:r>
      <w:r>
        <w:rPr>
          <w:noProof/>
        </w:rPr>
      </w:r>
      <w:r>
        <w:rPr>
          <w:noProof/>
        </w:rPr>
        <w:fldChar w:fldCharType="separate"/>
      </w:r>
      <w:r>
        <w:rPr>
          <w:noProof/>
        </w:rPr>
        <w:t>519</w:t>
      </w:r>
      <w:r>
        <w:rPr>
          <w:noProof/>
        </w:rPr>
        <w:fldChar w:fldCharType="end"/>
      </w:r>
    </w:p>
    <w:p w14:paraId="2AAED433" w14:textId="64EE3C96"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_Toc171586794 \h </w:instrText>
      </w:r>
      <w:r>
        <w:rPr>
          <w:noProof/>
        </w:rPr>
      </w:r>
      <w:r>
        <w:rPr>
          <w:noProof/>
        </w:rPr>
        <w:fldChar w:fldCharType="separate"/>
      </w:r>
      <w:r>
        <w:rPr>
          <w:noProof/>
        </w:rPr>
        <w:t>519</w:t>
      </w:r>
      <w:r>
        <w:rPr>
          <w:noProof/>
        </w:rPr>
        <w:fldChar w:fldCharType="end"/>
      </w:r>
    </w:p>
    <w:p w14:paraId="100F7CFA" w14:textId="7AB7673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release procedures using pre-established session</w:t>
      </w:r>
      <w:r>
        <w:rPr>
          <w:noProof/>
        </w:rPr>
        <w:tab/>
      </w:r>
      <w:r>
        <w:rPr>
          <w:noProof/>
        </w:rPr>
        <w:fldChar w:fldCharType="begin" w:fldLock="1"/>
      </w:r>
      <w:r>
        <w:rPr>
          <w:noProof/>
        </w:rPr>
        <w:instrText xml:space="preserve"> PAGEREF _Toc171586795 \h </w:instrText>
      </w:r>
      <w:r>
        <w:rPr>
          <w:noProof/>
        </w:rPr>
      </w:r>
      <w:r>
        <w:rPr>
          <w:noProof/>
        </w:rPr>
        <w:fldChar w:fldCharType="separate"/>
      </w:r>
      <w:r>
        <w:rPr>
          <w:noProof/>
        </w:rPr>
        <w:t>519</w:t>
      </w:r>
      <w:r>
        <w:rPr>
          <w:noProof/>
        </w:rPr>
        <w:fldChar w:fldCharType="end"/>
      </w:r>
    </w:p>
    <w:p w14:paraId="3D3A2B22" w14:textId="187131B8"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_Toc171586796 \h </w:instrText>
      </w:r>
      <w:r>
        <w:rPr>
          <w:noProof/>
        </w:rPr>
      </w:r>
      <w:r>
        <w:rPr>
          <w:noProof/>
        </w:rPr>
        <w:fldChar w:fldCharType="separate"/>
      </w:r>
      <w:r>
        <w:rPr>
          <w:noProof/>
        </w:rPr>
        <w:t>519</w:t>
      </w:r>
      <w:r>
        <w:rPr>
          <w:noProof/>
        </w:rPr>
        <w:fldChar w:fldCharType="end"/>
      </w:r>
    </w:p>
    <w:p w14:paraId="7B95868C" w14:textId="11B1493B"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_Toc171586797 \h </w:instrText>
      </w:r>
      <w:r>
        <w:rPr>
          <w:noProof/>
        </w:rPr>
      </w:r>
      <w:r>
        <w:rPr>
          <w:noProof/>
        </w:rPr>
        <w:fldChar w:fldCharType="separate"/>
      </w:r>
      <w:r>
        <w:rPr>
          <w:noProof/>
        </w:rPr>
        <w:t>520</w:t>
      </w:r>
      <w:r>
        <w:rPr>
          <w:noProof/>
        </w:rPr>
        <w:fldChar w:fldCharType="end"/>
      </w:r>
    </w:p>
    <w:p w14:paraId="3257A8D7" w14:textId="0543159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_Toc171586798 \h </w:instrText>
      </w:r>
      <w:r>
        <w:rPr>
          <w:noProof/>
        </w:rPr>
      </w:r>
      <w:r>
        <w:rPr>
          <w:noProof/>
        </w:rPr>
        <w:fldChar w:fldCharType="separate"/>
      </w:r>
      <w:r>
        <w:rPr>
          <w:noProof/>
        </w:rPr>
        <w:t>520</w:t>
      </w:r>
      <w:r>
        <w:rPr>
          <w:noProof/>
        </w:rPr>
        <w:fldChar w:fldCharType="end"/>
      </w:r>
    </w:p>
    <w:p w14:paraId="67F4FCDF" w14:textId="3E4465D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_Toc171586799 \h </w:instrText>
      </w:r>
      <w:r>
        <w:rPr>
          <w:noProof/>
        </w:rPr>
      </w:r>
      <w:r>
        <w:rPr>
          <w:noProof/>
        </w:rPr>
        <w:fldChar w:fldCharType="separate"/>
      </w:r>
      <w:r>
        <w:rPr>
          <w:noProof/>
        </w:rPr>
        <w:t>520</w:t>
      </w:r>
      <w:r>
        <w:rPr>
          <w:noProof/>
        </w:rPr>
        <w:fldChar w:fldCharType="end"/>
      </w:r>
    </w:p>
    <w:p w14:paraId="3C95DCC4" w14:textId="19855134"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_Toc171586800 \h </w:instrText>
      </w:r>
      <w:r>
        <w:rPr>
          <w:noProof/>
        </w:rPr>
      </w:r>
      <w:r>
        <w:rPr>
          <w:noProof/>
        </w:rPr>
        <w:fldChar w:fldCharType="separate"/>
      </w:r>
      <w:r>
        <w:rPr>
          <w:noProof/>
        </w:rPr>
        <w:t>520</w:t>
      </w:r>
      <w:r>
        <w:rPr>
          <w:noProof/>
        </w:rPr>
        <w:fldChar w:fldCharType="end"/>
      </w:r>
    </w:p>
    <w:p w14:paraId="5C43184E" w14:textId="72C0EE2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4F50CC">
        <w:rPr>
          <w:rFonts w:eastAsia="Malgun Gothic"/>
          <w:noProof/>
        </w:rPr>
        <w:t>rejoin procedures using pre-established session</w:t>
      </w:r>
      <w:r>
        <w:rPr>
          <w:noProof/>
        </w:rPr>
        <w:tab/>
      </w:r>
      <w:r>
        <w:rPr>
          <w:noProof/>
        </w:rPr>
        <w:fldChar w:fldCharType="begin" w:fldLock="1"/>
      </w:r>
      <w:r>
        <w:rPr>
          <w:noProof/>
        </w:rPr>
        <w:instrText xml:space="preserve"> PAGEREF _Toc171586801 \h </w:instrText>
      </w:r>
      <w:r>
        <w:rPr>
          <w:noProof/>
        </w:rPr>
      </w:r>
      <w:r>
        <w:rPr>
          <w:noProof/>
        </w:rPr>
        <w:fldChar w:fldCharType="separate"/>
      </w:r>
      <w:r>
        <w:rPr>
          <w:noProof/>
        </w:rPr>
        <w:t>520</w:t>
      </w:r>
      <w:r>
        <w:rPr>
          <w:noProof/>
        </w:rPr>
        <w:fldChar w:fldCharType="end"/>
      </w:r>
    </w:p>
    <w:p w14:paraId="15083EA8" w14:textId="1AA6338E"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_Toc171586802 \h </w:instrText>
      </w:r>
      <w:r>
        <w:rPr>
          <w:noProof/>
        </w:rPr>
      </w:r>
      <w:r>
        <w:rPr>
          <w:noProof/>
        </w:rPr>
        <w:fldChar w:fldCharType="separate"/>
      </w:r>
      <w:r>
        <w:rPr>
          <w:noProof/>
        </w:rPr>
        <w:t>520</w:t>
      </w:r>
      <w:r>
        <w:rPr>
          <w:noProof/>
        </w:rPr>
        <w:fldChar w:fldCharType="end"/>
      </w:r>
    </w:p>
    <w:p w14:paraId="78587018" w14:textId="179D85F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_Toc171586803 \h </w:instrText>
      </w:r>
      <w:r>
        <w:rPr>
          <w:noProof/>
        </w:rPr>
      </w:r>
      <w:r>
        <w:rPr>
          <w:noProof/>
        </w:rPr>
        <w:fldChar w:fldCharType="separate"/>
      </w:r>
      <w:r>
        <w:rPr>
          <w:noProof/>
        </w:rPr>
        <w:t>520</w:t>
      </w:r>
      <w:r>
        <w:rPr>
          <w:noProof/>
        </w:rPr>
        <w:fldChar w:fldCharType="end"/>
      </w:r>
    </w:p>
    <w:p w14:paraId="73D14A58" w14:textId="32A7B6D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_Toc171586804 \h </w:instrText>
      </w:r>
      <w:r>
        <w:rPr>
          <w:noProof/>
        </w:rPr>
      </w:r>
      <w:r>
        <w:rPr>
          <w:noProof/>
        </w:rPr>
        <w:fldChar w:fldCharType="separate"/>
      </w:r>
      <w:r>
        <w:rPr>
          <w:noProof/>
        </w:rPr>
        <w:t>520</w:t>
      </w:r>
      <w:r>
        <w:rPr>
          <w:noProof/>
        </w:rPr>
        <w:fldChar w:fldCharType="end"/>
      </w:r>
    </w:p>
    <w:p w14:paraId="3F1DF519" w14:textId="197202E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_Toc171586805 \h </w:instrText>
      </w:r>
      <w:r>
        <w:rPr>
          <w:noProof/>
        </w:rPr>
      </w:r>
      <w:r>
        <w:rPr>
          <w:noProof/>
        </w:rPr>
        <w:fldChar w:fldCharType="separate"/>
      </w:r>
      <w:r>
        <w:rPr>
          <w:noProof/>
        </w:rPr>
        <w:t>520</w:t>
      </w:r>
      <w:r>
        <w:rPr>
          <w:noProof/>
        </w:rPr>
        <w:fldChar w:fldCharType="end"/>
      </w:r>
    </w:p>
    <w:p w14:paraId="7B50A5E8" w14:textId="3C77562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_Toc171586806 \h </w:instrText>
      </w:r>
      <w:r>
        <w:rPr>
          <w:noProof/>
        </w:rPr>
      </w:r>
      <w:r>
        <w:rPr>
          <w:noProof/>
        </w:rPr>
        <w:fldChar w:fldCharType="separate"/>
      </w:r>
      <w:r>
        <w:rPr>
          <w:noProof/>
        </w:rPr>
        <w:t>522</w:t>
      </w:r>
      <w:r>
        <w:rPr>
          <w:noProof/>
        </w:rPr>
        <w:fldChar w:fldCharType="end"/>
      </w:r>
    </w:p>
    <w:p w14:paraId="5FF9AFB6" w14:textId="017CC847"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_Toc171586807 \h </w:instrText>
      </w:r>
      <w:r>
        <w:rPr>
          <w:noProof/>
        </w:rPr>
      </w:r>
      <w:r>
        <w:rPr>
          <w:noProof/>
        </w:rPr>
        <w:fldChar w:fldCharType="separate"/>
      </w:r>
      <w:r>
        <w:rPr>
          <w:noProof/>
        </w:rPr>
        <w:t>522</w:t>
      </w:r>
      <w:r>
        <w:rPr>
          <w:noProof/>
        </w:rPr>
        <w:fldChar w:fldCharType="end"/>
      </w:r>
    </w:p>
    <w:p w14:paraId="08D6D1D5" w14:textId="2006493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determination</w:t>
      </w:r>
      <w:r>
        <w:rPr>
          <w:noProof/>
        </w:rPr>
        <w:tab/>
      </w:r>
      <w:r>
        <w:rPr>
          <w:noProof/>
        </w:rPr>
        <w:fldChar w:fldCharType="begin" w:fldLock="1"/>
      </w:r>
      <w:r>
        <w:rPr>
          <w:noProof/>
        </w:rPr>
        <w:instrText xml:space="preserve"> PAGEREF _Toc171586808 \h </w:instrText>
      </w:r>
      <w:r>
        <w:rPr>
          <w:noProof/>
        </w:rPr>
      </w:r>
      <w:r>
        <w:rPr>
          <w:noProof/>
        </w:rPr>
        <w:fldChar w:fldCharType="separate"/>
      </w:r>
      <w:r>
        <w:rPr>
          <w:noProof/>
        </w:rPr>
        <w:t>523</w:t>
      </w:r>
      <w:r>
        <w:rPr>
          <w:noProof/>
        </w:rPr>
        <w:fldChar w:fldCharType="end"/>
      </w:r>
    </w:p>
    <w:p w14:paraId="343C7D65" w14:textId="757A9A57"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procedures</w:t>
      </w:r>
      <w:r>
        <w:rPr>
          <w:noProof/>
        </w:rPr>
        <w:tab/>
      </w:r>
      <w:r>
        <w:rPr>
          <w:noProof/>
        </w:rPr>
        <w:fldChar w:fldCharType="begin" w:fldLock="1"/>
      </w:r>
      <w:r>
        <w:rPr>
          <w:noProof/>
        </w:rPr>
        <w:instrText xml:space="preserve"> PAGEREF _Toc171586809 \h </w:instrText>
      </w:r>
      <w:r>
        <w:rPr>
          <w:noProof/>
        </w:rPr>
      </w:r>
      <w:r>
        <w:rPr>
          <w:noProof/>
        </w:rPr>
        <w:fldChar w:fldCharType="separate"/>
      </w:r>
      <w:r>
        <w:rPr>
          <w:noProof/>
        </w:rPr>
        <w:t>523</w:t>
      </w:r>
      <w:r>
        <w:rPr>
          <w:noProof/>
        </w:rPr>
        <w:fldChar w:fldCharType="end"/>
      </w:r>
    </w:p>
    <w:p w14:paraId="0FA35B32" w14:textId="3084B5C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24.3.6.2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stop procedures</w:t>
      </w:r>
      <w:r>
        <w:rPr>
          <w:noProof/>
        </w:rPr>
        <w:tab/>
      </w:r>
      <w:r>
        <w:rPr>
          <w:noProof/>
        </w:rPr>
        <w:fldChar w:fldCharType="begin" w:fldLock="1"/>
      </w:r>
      <w:r>
        <w:rPr>
          <w:noProof/>
        </w:rPr>
        <w:instrText xml:space="preserve"> PAGEREF _Toc171586810 \h </w:instrText>
      </w:r>
      <w:r>
        <w:rPr>
          <w:noProof/>
        </w:rPr>
      </w:r>
      <w:r>
        <w:rPr>
          <w:noProof/>
        </w:rPr>
        <w:fldChar w:fldCharType="separate"/>
      </w:r>
      <w:r>
        <w:rPr>
          <w:noProof/>
        </w:rPr>
        <w:t>524</w:t>
      </w:r>
      <w:r>
        <w:rPr>
          <w:noProof/>
        </w:rPr>
        <w:fldChar w:fldCharType="end"/>
      </w:r>
    </w:p>
    <w:p w14:paraId="08EE35EE" w14:textId="2D6CA61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_Toc171586811 \h </w:instrText>
      </w:r>
      <w:r>
        <w:rPr>
          <w:noProof/>
        </w:rPr>
      </w:r>
      <w:r>
        <w:rPr>
          <w:noProof/>
        </w:rPr>
        <w:fldChar w:fldCharType="separate"/>
      </w:r>
      <w:r>
        <w:rPr>
          <w:noProof/>
        </w:rPr>
        <w:t>525</w:t>
      </w:r>
      <w:r>
        <w:rPr>
          <w:noProof/>
        </w:rPr>
        <w:fldChar w:fldCharType="end"/>
      </w:r>
    </w:p>
    <w:p w14:paraId="359797BF" w14:textId="46CB300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General</w:t>
      </w:r>
      <w:r>
        <w:rPr>
          <w:noProof/>
        </w:rPr>
        <w:tab/>
      </w:r>
      <w:r>
        <w:rPr>
          <w:noProof/>
        </w:rPr>
        <w:fldChar w:fldCharType="begin" w:fldLock="1"/>
      </w:r>
      <w:r>
        <w:rPr>
          <w:noProof/>
        </w:rPr>
        <w:instrText xml:space="preserve"> PAGEREF _Toc171586812 \h </w:instrText>
      </w:r>
      <w:r>
        <w:rPr>
          <w:noProof/>
        </w:rPr>
      </w:r>
      <w:r>
        <w:rPr>
          <w:noProof/>
        </w:rPr>
        <w:fldChar w:fldCharType="separate"/>
      </w:r>
      <w:r>
        <w:rPr>
          <w:noProof/>
        </w:rPr>
        <w:t>525</w:t>
      </w:r>
      <w:r>
        <w:rPr>
          <w:noProof/>
        </w:rPr>
        <w:fldChar w:fldCharType="end"/>
      </w:r>
    </w:p>
    <w:p w14:paraId="13A53B47" w14:textId="08195C0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 xml:space="preserve">Adhoc group </w:t>
      </w:r>
      <w:r>
        <w:rPr>
          <w:noProof/>
          <w:lang w:eastAsia="ko-KR"/>
        </w:rPr>
        <w:t xml:space="preserve">data communication </w:t>
      </w:r>
      <w:r w:rsidRPr="004F50CC">
        <w:rPr>
          <w:rFonts w:eastAsia="Malgun Gothic"/>
          <w:noProof/>
        </w:rPr>
        <w:t>setup</w:t>
      </w:r>
      <w:r>
        <w:rPr>
          <w:noProof/>
        </w:rPr>
        <w:tab/>
      </w:r>
      <w:r>
        <w:rPr>
          <w:noProof/>
        </w:rPr>
        <w:fldChar w:fldCharType="begin" w:fldLock="1"/>
      </w:r>
      <w:r>
        <w:rPr>
          <w:noProof/>
        </w:rPr>
        <w:instrText xml:space="preserve"> PAGEREF _Toc171586813 \h </w:instrText>
      </w:r>
      <w:r>
        <w:rPr>
          <w:noProof/>
        </w:rPr>
      </w:r>
      <w:r>
        <w:rPr>
          <w:noProof/>
        </w:rPr>
        <w:fldChar w:fldCharType="separate"/>
      </w:r>
      <w:r>
        <w:rPr>
          <w:noProof/>
        </w:rPr>
        <w:t>525</w:t>
      </w:r>
      <w:r>
        <w:rPr>
          <w:noProof/>
        </w:rPr>
        <w:fldChar w:fldCharType="end"/>
      </w:r>
    </w:p>
    <w:p w14:paraId="44DFD1CF" w14:textId="449C5A2A"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_Toc171586814 \h </w:instrText>
      </w:r>
      <w:r>
        <w:rPr>
          <w:noProof/>
        </w:rPr>
      </w:r>
      <w:r>
        <w:rPr>
          <w:noProof/>
        </w:rPr>
        <w:fldChar w:fldCharType="separate"/>
      </w:r>
      <w:r>
        <w:rPr>
          <w:noProof/>
        </w:rPr>
        <w:t>525</w:t>
      </w:r>
      <w:r>
        <w:rPr>
          <w:noProof/>
        </w:rPr>
        <w:fldChar w:fldCharType="end"/>
      </w:r>
    </w:p>
    <w:p w14:paraId="5980C2D2" w14:textId="572B3CF0"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_Toc171586815 \h </w:instrText>
      </w:r>
      <w:r>
        <w:rPr>
          <w:noProof/>
        </w:rPr>
      </w:r>
      <w:r>
        <w:rPr>
          <w:noProof/>
        </w:rPr>
        <w:fldChar w:fldCharType="separate"/>
      </w:r>
      <w:r>
        <w:rPr>
          <w:noProof/>
        </w:rPr>
        <w:t>525</w:t>
      </w:r>
      <w:r>
        <w:rPr>
          <w:noProof/>
        </w:rPr>
        <w:fldChar w:fldCharType="end"/>
      </w:r>
    </w:p>
    <w:p w14:paraId="3BBEDD36" w14:textId="6A1D67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_Toc171586816 \h </w:instrText>
      </w:r>
      <w:r>
        <w:rPr>
          <w:noProof/>
        </w:rPr>
      </w:r>
      <w:r>
        <w:rPr>
          <w:noProof/>
        </w:rPr>
        <w:fldChar w:fldCharType="separate"/>
      </w:r>
      <w:r>
        <w:rPr>
          <w:noProof/>
        </w:rPr>
        <w:t>527</w:t>
      </w:r>
      <w:r>
        <w:rPr>
          <w:noProof/>
        </w:rPr>
        <w:fldChar w:fldCharType="end"/>
      </w:r>
    </w:p>
    <w:p w14:paraId="2439422D" w14:textId="5B678BF4"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release</w:t>
      </w:r>
      <w:r>
        <w:rPr>
          <w:noProof/>
        </w:rPr>
        <w:tab/>
      </w:r>
      <w:r>
        <w:rPr>
          <w:noProof/>
        </w:rPr>
        <w:fldChar w:fldCharType="begin" w:fldLock="1"/>
      </w:r>
      <w:r>
        <w:rPr>
          <w:noProof/>
        </w:rPr>
        <w:instrText xml:space="preserve"> PAGEREF _Toc171586817 \h </w:instrText>
      </w:r>
      <w:r>
        <w:rPr>
          <w:noProof/>
        </w:rPr>
      </w:r>
      <w:r>
        <w:rPr>
          <w:noProof/>
        </w:rPr>
        <w:fldChar w:fldCharType="separate"/>
      </w:r>
      <w:r>
        <w:rPr>
          <w:noProof/>
        </w:rPr>
        <w:t>530</w:t>
      </w:r>
      <w:r>
        <w:rPr>
          <w:noProof/>
        </w:rPr>
        <w:fldChar w:fldCharType="end"/>
      </w:r>
    </w:p>
    <w:p w14:paraId="43AC7EDB" w14:textId="1E91EFB2"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_Toc171586818 \h </w:instrText>
      </w:r>
      <w:r>
        <w:rPr>
          <w:noProof/>
        </w:rPr>
      </w:r>
      <w:r>
        <w:rPr>
          <w:noProof/>
        </w:rPr>
        <w:fldChar w:fldCharType="separate"/>
      </w:r>
      <w:r>
        <w:rPr>
          <w:noProof/>
        </w:rPr>
        <w:t>530</w:t>
      </w:r>
      <w:r>
        <w:rPr>
          <w:noProof/>
        </w:rPr>
        <w:fldChar w:fldCharType="end"/>
      </w:r>
    </w:p>
    <w:p w14:paraId="4B8B6E7A" w14:textId="2E93E649"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24.4.3.1.1.1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SIP BYE request for releasing MCData session</w:t>
      </w:r>
      <w:r>
        <w:rPr>
          <w:noProof/>
        </w:rPr>
        <w:tab/>
      </w:r>
      <w:r>
        <w:rPr>
          <w:noProof/>
        </w:rPr>
        <w:fldChar w:fldCharType="begin" w:fldLock="1"/>
      </w:r>
      <w:r>
        <w:rPr>
          <w:noProof/>
        </w:rPr>
        <w:instrText xml:space="preserve"> PAGEREF _Toc171586819 \h </w:instrText>
      </w:r>
      <w:r>
        <w:rPr>
          <w:noProof/>
        </w:rPr>
      </w:r>
      <w:r>
        <w:rPr>
          <w:noProof/>
        </w:rPr>
        <w:fldChar w:fldCharType="separate"/>
      </w:r>
      <w:r>
        <w:rPr>
          <w:noProof/>
        </w:rPr>
        <w:t>530</w:t>
      </w:r>
      <w:r>
        <w:rPr>
          <w:noProof/>
        </w:rPr>
        <w:fldChar w:fldCharType="end"/>
      </w:r>
    </w:p>
    <w:p w14:paraId="3F1A0CC5" w14:textId="1779EABF"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24.4.3.1.2.1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SIP BYE request for releasing MCData client from MCData session</w:t>
      </w:r>
      <w:r>
        <w:rPr>
          <w:noProof/>
        </w:rPr>
        <w:tab/>
      </w:r>
      <w:r>
        <w:rPr>
          <w:noProof/>
        </w:rPr>
        <w:fldChar w:fldCharType="begin" w:fldLock="1"/>
      </w:r>
      <w:r>
        <w:rPr>
          <w:noProof/>
        </w:rPr>
        <w:instrText xml:space="preserve"> PAGEREF _Toc171586820 \h </w:instrText>
      </w:r>
      <w:r>
        <w:rPr>
          <w:noProof/>
        </w:rPr>
      </w:r>
      <w:r>
        <w:rPr>
          <w:noProof/>
        </w:rPr>
        <w:fldChar w:fldCharType="separate"/>
      </w:r>
      <w:r>
        <w:rPr>
          <w:noProof/>
        </w:rPr>
        <w:t>530</w:t>
      </w:r>
      <w:r>
        <w:rPr>
          <w:noProof/>
        </w:rPr>
        <w:fldChar w:fldCharType="end"/>
      </w:r>
    </w:p>
    <w:p w14:paraId="6568C239" w14:textId="045FF21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_Toc171586821 \h </w:instrText>
      </w:r>
      <w:r>
        <w:rPr>
          <w:noProof/>
        </w:rPr>
      </w:r>
      <w:r>
        <w:rPr>
          <w:noProof/>
        </w:rPr>
        <w:fldChar w:fldCharType="separate"/>
      </w:r>
      <w:r>
        <w:rPr>
          <w:noProof/>
        </w:rPr>
        <w:t>530</w:t>
      </w:r>
      <w:r>
        <w:rPr>
          <w:noProof/>
        </w:rPr>
        <w:fldChar w:fldCharType="end"/>
      </w:r>
    </w:p>
    <w:p w14:paraId="7EEFEAAE" w14:textId="0EBC3C89"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rejoin</w:t>
      </w:r>
      <w:r>
        <w:rPr>
          <w:noProof/>
        </w:rPr>
        <w:tab/>
      </w:r>
      <w:r>
        <w:rPr>
          <w:noProof/>
        </w:rPr>
        <w:fldChar w:fldCharType="begin" w:fldLock="1"/>
      </w:r>
      <w:r>
        <w:rPr>
          <w:noProof/>
        </w:rPr>
        <w:instrText xml:space="preserve"> PAGEREF _Toc171586822 \h </w:instrText>
      </w:r>
      <w:r>
        <w:rPr>
          <w:noProof/>
        </w:rPr>
      </w:r>
      <w:r>
        <w:rPr>
          <w:noProof/>
        </w:rPr>
        <w:fldChar w:fldCharType="separate"/>
      </w:r>
      <w:r>
        <w:rPr>
          <w:noProof/>
        </w:rPr>
        <w:t>530</w:t>
      </w:r>
      <w:r>
        <w:rPr>
          <w:noProof/>
        </w:rPr>
        <w:fldChar w:fldCharType="end"/>
      </w:r>
    </w:p>
    <w:p w14:paraId="550B1D94" w14:textId="1E0D2C85"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rejoin procedures using on-demand session</w:t>
      </w:r>
      <w:r>
        <w:rPr>
          <w:noProof/>
        </w:rPr>
        <w:tab/>
      </w:r>
      <w:r>
        <w:rPr>
          <w:noProof/>
        </w:rPr>
        <w:fldChar w:fldCharType="begin" w:fldLock="1"/>
      </w:r>
      <w:r>
        <w:rPr>
          <w:noProof/>
        </w:rPr>
        <w:instrText xml:space="preserve"> PAGEREF _Toc171586823 \h </w:instrText>
      </w:r>
      <w:r>
        <w:rPr>
          <w:noProof/>
        </w:rPr>
      </w:r>
      <w:r>
        <w:rPr>
          <w:noProof/>
        </w:rPr>
        <w:fldChar w:fldCharType="separate"/>
      </w:r>
      <w:r>
        <w:rPr>
          <w:noProof/>
        </w:rPr>
        <w:t>531</w:t>
      </w:r>
      <w:r>
        <w:rPr>
          <w:noProof/>
        </w:rPr>
        <w:fldChar w:fldCharType="end"/>
      </w:r>
    </w:p>
    <w:p w14:paraId="267AA716" w14:textId="4CB2883A"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_Toc171586824 \h </w:instrText>
      </w:r>
      <w:r>
        <w:rPr>
          <w:noProof/>
        </w:rPr>
      </w:r>
      <w:r>
        <w:rPr>
          <w:noProof/>
        </w:rPr>
        <w:fldChar w:fldCharType="separate"/>
      </w:r>
      <w:r>
        <w:rPr>
          <w:noProof/>
        </w:rPr>
        <w:t>531</w:t>
      </w:r>
      <w:r>
        <w:rPr>
          <w:noProof/>
        </w:rPr>
        <w:fldChar w:fldCharType="end"/>
      </w:r>
    </w:p>
    <w:p w14:paraId="4A68B52F" w14:textId="4363D68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modify</w:t>
      </w:r>
      <w:r>
        <w:rPr>
          <w:noProof/>
        </w:rPr>
        <w:tab/>
      </w:r>
      <w:r>
        <w:rPr>
          <w:noProof/>
        </w:rPr>
        <w:fldChar w:fldCharType="begin" w:fldLock="1"/>
      </w:r>
      <w:r>
        <w:rPr>
          <w:noProof/>
        </w:rPr>
        <w:instrText xml:space="preserve"> PAGEREF _Toc171586825 \h </w:instrText>
      </w:r>
      <w:r>
        <w:rPr>
          <w:noProof/>
        </w:rPr>
      </w:r>
      <w:r>
        <w:rPr>
          <w:noProof/>
        </w:rPr>
        <w:fldChar w:fldCharType="separate"/>
      </w:r>
      <w:r>
        <w:rPr>
          <w:noProof/>
        </w:rPr>
        <w:t>531</w:t>
      </w:r>
      <w:r>
        <w:rPr>
          <w:noProof/>
        </w:rPr>
        <w:fldChar w:fldCharType="end"/>
      </w:r>
    </w:p>
    <w:p w14:paraId="2DFB9CC6" w14:textId="181286CB"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_Toc171586826 \h </w:instrText>
      </w:r>
      <w:r>
        <w:rPr>
          <w:noProof/>
        </w:rPr>
      </w:r>
      <w:r>
        <w:rPr>
          <w:noProof/>
        </w:rPr>
        <w:fldChar w:fldCharType="separate"/>
      </w:r>
      <w:r>
        <w:rPr>
          <w:noProof/>
        </w:rPr>
        <w:t>531</w:t>
      </w:r>
      <w:r>
        <w:rPr>
          <w:noProof/>
        </w:rPr>
        <w:fldChar w:fldCharType="end"/>
      </w:r>
    </w:p>
    <w:p w14:paraId="28BA2376" w14:textId="263C04B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_Toc171586827 \h </w:instrText>
      </w:r>
      <w:r>
        <w:rPr>
          <w:noProof/>
        </w:rPr>
      </w:r>
      <w:r>
        <w:rPr>
          <w:noProof/>
        </w:rPr>
        <w:fldChar w:fldCharType="separate"/>
      </w:r>
      <w:r>
        <w:rPr>
          <w:noProof/>
        </w:rPr>
        <w:t>531</w:t>
      </w:r>
      <w:r>
        <w:rPr>
          <w:noProof/>
        </w:rPr>
        <w:fldChar w:fldCharType="end"/>
      </w:r>
    </w:p>
    <w:p w14:paraId="07EF1CF1" w14:textId="021E435D"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_Toc171586828 \h </w:instrText>
      </w:r>
      <w:r>
        <w:rPr>
          <w:noProof/>
        </w:rPr>
      </w:r>
      <w:r>
        <w:rPr>
          <w:noProof/>
        </w:rPr>
        <w:fldChar w:fldCharType="separate"/>
      </w:r>
      <w:r>
        <w:rPr>
          <w:noProof/>
        </w:rPr>
        <w:t>533</w:t>
      </w:r>
      <w:r>
        <w:rPr>
          <w:noProof/>
        </w:rPr>
        <w:fldChar w:fldCharType="end"/>
      </w:r>
    </w:p>
    <w:p w14:paraId="7B36106E" w14:textId="5483D735" w:rsidR="00FF1CA9" w:rsidRDefault="00FF1CA9">
      <w:pPr>
        <w:pStyle w:val="TOC5"/>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_Toc171586829 \h </w:instrText>
      </w:r>
      <w:r>
        <w:rPr>
          <w:noProof/>
        </w:rPr>
      </w:r>
      <w:r>
        <w:rPr>
          <w:noProof/>
        </w:rPr>
        <w:fldChar w:fldCharType="separate"/>
      </w:r>
      <w:r>
        <w:rPr>
          <w:noProof/>
        </w:rPr>
        <w:t>533</w:t>
      </w:r>
      <w:r>
        <w:rPr>
          <w:noProof/>
        </w:rPr>
        <w:fldChar w:fldCharType="end"/>
      </w:r>
    </w:p>
    <w:p w14:paraId="642145B8" w14:textId="2FAE50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Adhoc group data communication participants determination</w:t>
      </w:r>
      <w:r>
        <w:rPr>
          <w:noProof/>
        </w:rPr>
        <w:tab/>
      </w:r>
      <w:r>
        <w:rPr>
          <w:noProof/>
        </w:rPr>
        <w:fldChar w:fldCharType="begin" w:fldLock="1"/>
      </w:r>
      <w:r>
        <w:rPr>
          <w:noProof/>
        </w:rPr>
        <w:instrText xml:space="preserve"> PAGEREF _Toc171586830 \h </w:instrText>
      </w:r>
      <w:r>
        <w:rPr>
          <w:noProof/>
        </w:rPr>
      </w:r>
      <w:r>
        <w:rPr>
          <w:noProof/>
        </w:rPr>
        <w:fldChar w:fldCharType="separate"/>
      </w:r>
      <w:r>
        <w:rPr>
          <w:noProof/>
        </w:rPr>
        <w:t>534</w:t>
      </w:r>
      <w:r>
        <w:rPr>
          <w:noProof/>
        </w:rPr>
        <w:fldChar w:fldCharType="end"/>
      </w:r>
    </w:p>
    <w:p w14:paraId="6B7C8420" w14:textId="678955D9"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procedures</w:t>
      </w:r>
      <w:r>
        <w:rPr>
          <w:noProof/>
        </w:rPr>
        <w:tab/>
      </w:r>
      <w:r>
        <w:rPr>
          <w:noProof/>
        </w:rPr>
        <w:fldChar w:fldCharType="begin" w:fldLock="1"/>
      </w:r>
      <w:r>
        <w:rPr>
          <w:noProof/>
        </w:rPr>
        <w:instrText xml:space="preserve"> PAGEREF _Toc171586831 \h </w:instrText>
      </w:r>
      <w:r>
        <w:rPr>
          <w:noProof/>
        </w:rPr>
      </w:r>
      <w:r>
        <w:rPr>
          <w:noProof/>
        </w:rPr>
        <w:fldChar w:fldCharType="separate"/>
      </w:r>
      <w:r>
        <w:rPr>
          <w:noProof/>
        </w:rPr>
        <w:t>534</w:t>
      </w:r>
      <w:r>
        <w:rPr>
          <w:noProof/>
        </w:rPr>
        <w:fldChar w:fldCharType="end"/>
      </w:r>
    </w:p>
    <w:p w14:paraId="22E5A920" w14:textId="38CE4870"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24.4.6.2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Data communication participants determination stop procedures</w:t>
      </w:r>
      <w:r>
        <w:rPr>
          <w:noProof/>
        </w:rPr>
        <w:tab/>
      </w:r>
      <w:r>
        <w:rPr>
          <w:noProof/>
        </w:rPr>
        <w:fldChar w:fldCharType="begin" w:fldLock="1"/>
      </w:r>
      <w:r>
        <w:rPr>
          <w:noProof/>
        </w:rPr>
        <w:instrText xml:space="preserve"> PAGEREF _Toc171586832 \h </w:instrText>
      </w:r>
      <w:r>
        <w:rPr>
          <w:noProof/>
        </w:rPr>
      </w:r>
      <w:r>
        <w:rPr>
          <w:noProof/>
        </w:rPr>
        <w:fldChar w:fldCharType="separate"/>
      </w:r>
      <w:r>
        <w:rPr>
          <w:noProof/>
        </w:rPr>
        <w:t>535</w:t>
      </w:r>
      <w:r>
        <w:rPr>
          <w:noProof/>
        </w:rPr>
        <w:fldChar w:fldCharType="end"/>
      </w:r>
    </w:p>
    <w:p w14:paraId="5F9600DF" w14:textId="2725F9A0"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SimSun"/>
          <w:noProof/>
          <w:lang w:val="en-US"/>
        </w:rPr>
        <w:t>25</w:t>
      </w:r>
      <w:r>
        <w:rPr>
          <w:rFonts w:asciiTheme="minorHAnsi" w:eastAsiaTheme="minorEastAsia" w:hAnsiTheme="minorHAnsi" w:cstheme="minorBidi"/>
          <w:noProof/>
          <w:kern w:val="2"/>
          <w:szCs w:val="22"/>
          <w:lang w:eastAsia="en-GB"/>
          <w14:ligatures w14:val="standardContextual"/>
        </w:rPr>
        <w:tab/>
      </w:r>
      <w:r w:rsidRPr="004F50CC">
        <w:rPr>
          <w:rFonts w:eastAsia="SimSun"/>
          <w:noProof/>
          <w:lang w:val="en-US"/>
        </w:rPr>
        <w:t>Subscription to the conference event package</w:t>
      </w:r>
      <w:r>
        <w:rPr>
          <w:noProof/>
        </w:rPr>
        <w:tab/>
      </w:r>
      <w:r>
        <w:rPr>
          <w:noProof/>
        </w:rPr>
        <w:fldChar w:fldCharType="begin" w:fldLock="1"/>
      </w:r>
      <w:r>
        <w:rPr>
          <w:noProof/>
        </w:rPr>
        <w:instrText xml:space="preserve"> PAGEREF _Toc171586833 \h </w:instrText>
      </w:r>
      <w:r>
        <w:rPr>
          <w:noProof/>
        </w:rPr>
      </w:r>
      <w:r>
        <w:rPr>
          <w:noProof/>
        </w:rPr>
        <w:fldChar w:fldCharType="separate"/>
      </w:r>
      <w:r>
        <w:rPr>
          <w:noProof/>
        </w:rPr>
        <w:t>536</w:t>
      </w:r>
      <w:r>
        <w:rPr>
          <w:noProof/>
        </w:rPr>
        <w:fldChar w:fldCharType="end"/>
      </w:r>
    </w:p>
    <w:p w14:paraId="18AC5975" w14:textId="6A7AF58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General</w:t>
      </w:r>
      <w:r>
        <w:rPr>
          <w:noProof/>
        </w:rPr>
        <w:tab/>
      </w:r>
      <w:r>
        <w:rPr>
          <w:noProof/>
        </w:rPr>
        <w:fldChar w:fldCharType="begin" w:fldLock="1"/>
      </w:r>
      <w:r>
        <w:rPr>
          <w:noProof/>
        </w:rPr>
        <w:instrText xml:space="preserve"> PAGEREF _Toc171586834 \h </w:instrText>
      </w:r>
      <w:r>
        <w:rPr>
          <w:noProof/>
        </w:rPr>
      </w:r>
      <w:r>
        <w:rPr>
          <w:noProof/>
        </w:rPr>
        <w:fldChar w:fldCharType="separate"/>
      </w:r>
      <w:r>
        <w:rPr>
          <w:noProof/>
        </w:rPr>
        <w:t>536</w:t>
      </w:r>
      <w:r>
        <w:rPr>
          <w:noProof/>
        </w:rPr>
        <w:fldChar w:fldCharType="end"/>
      </w:r>
    </w:p>
    <w:p w14:paraId="26F0AD4E" w14:textId="0D3A138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lang w:val="en-US"/>
        </w:rPr>
        <w:t>MCData client</w:t>
      </w:r>
      <w:r>
        <w:rPr>
          <w:noProof/>
        </w:rPr>
        <w:tab/>
      </w:r>
      <w:r>
        <w:rPr>
          <w:noProof/>
        </w:rPr>
        <w:fldChar w:fldCharType="begin" w:fldLock="1"/>
      </w:r>
      <w:r>
        <w:rPr>
          <w:noProof/>
        </w:rPr>
        <w:instrText xml:space="preserve"> PAGEREF _Toc171586835 \h </w:instrText>
      </w:r>
      <w:r>
        <w:rPr>
          <w:noProof/>
        </w:rPr>
      </w:r>
      <w:r>
        <w:rPr>
          <w:noProof/>
        </w:rPr>
        <w:fldChar w:fldCharType="separate"/>
      </w:r>
      <w:r>
        <w:rPr>
          <w:noProof/>
        </w:rPr>
        <w:t>536</w:t>
      </w:r>
      <w:r>
        <w:rPr>
          <w:noProof/>
        </w:rPr>
        <w:fldChar w:fldCharType="end"/>
      </w:r>
    </w:p>
    <w:p w14:paraId="7A354DF8" w14:textId="7AB207D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25.3</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Participating MCData function</w:t>
      </w:r>
      <w:r>
        <w:rPr>
          <w:noProof/>
        </w:rPr>
        <w:tab/>
      </w:r>
      <w:r>
        <w:rPr>
          <w:noProof/>
        </w:rPr>
        <w:fldChar w:fldCharType="begin" w:fldLock="1"/>
      </w:r>
      <w:r>
        <w:rPr>
          <w:noProof/>
        </w:rPr>
        <w:instrText xml:space="preserve"> PAGEREF _Toc171586836 \h </w:instrText>
      </w:r>
      <w:r>
        <w:rPr>
          <w:noProof/>
        </w:rPr>
      </w:r>
      <w:r>
        <w:rPr>
          <w:noProof/>
        </w:rPr>
        <w:fldChar w:fldCharType="separate"/>
      </w:r>
      <w:r>
        <w:rPr>
          <w:noProof/>
        </w:rPr>
        <w:t>537</w:t>
      </w:r>
      <w:r>
        <w:rPr>
          <w:noProof/>
        </w:rPr>
        <w:fldChar w:fldCharType="end"/>
      </w:r>
    </w:p>
    <w:p w14:paraId="69FD0B9E" w14:textId="45C1B97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lang w:val="en-US"/>
        </w:rPr>
        <w:t>25.4</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Controlling</w:t>
      </w:r>
      <w:r w:rsidRPr="004F50CC">
        <w:rPr>
          <w:rFonts w:eastAsia="SimSun"/>
          <w:noProof/>
          <w:lang w:val="en-US"/>
        </w:rPr>
        <w:t xml:space="preserve"> MCData function</w:t>
      </w:r>
      <w:r>
        <w:rPr>
          <w:noProof/>
        </w:rPr>
        <w:tab/>
      </w:r>
      <w:r>
        <w:rPr>
          <w:noProof/>
        </w:rPr>
        <w:fldChar w:fldCharType="begin" w:fldLock="1"/>
      </w:r>
      <w:r>
        <w:rPr>
          <w:noProof/>
        </w:rPr>
        <w:instrText xml:space="preserve"> PAGEREF _Toc171586837 \h </w:instrText>
      </w:r>
      <w:r>
        <w:rPr>
          <w:noProof/>
        </w:rPr>
      </w:r>
      <w:r>
        <w:rPr>
          <w:noProof/>
        </w:rPr>
        <w:fldChar w:fldCharType="separate"/>
      </w:r>
      <w:r>
        <w:rPr>
          <w:noProof/>
        </w:rPr>
        <w:t>538</w:t>
      </w:r>
      <w:r>
        <w:rPr>
          <w:noProof/>
        </w:rPr>
        <w:fldChar w:fldCharType="end"/>
      </w:r>
    </w:p>
    <w:p w14:paraId="2BB3953A" w14:textId="7179E10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25.4.</w:t>
      </w:r>
      <w:r w:rsidRPr="004F50C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Receiving a subscription to the conference event package</w:t>
      </w:r>
      <w:r>
        <w:rPr>
          <w:noProof/>
        </w:rPr>
        <w:tab/>
      </w:r>
      <w:r>
        <w:rPr>
          <w:noProof/>
        </w:rPr>
        <w:fldChar w:fldCharType="begin" w:fldLock="1"/>
      </w:r>
      <w:r>
        <w:rPr>
          <w:noProof/>
        </w:rPr>
        <w:instrText xml:space="preserve"> PAGEREF _Toc171586838 \h </w:instrText>
      </w:r>
      <w:r>
        <w:rPr>
          <w:noProof/>
        </w:rPr>
      </w:r>
      <w:r>
        <w:rPr>
          <w:noProof/>
        </w:rPr>
        <w:fldChar w:fldCharType="separate"/>
      </w:r>
      <w:r>
        <w:rPr>
          <w:noProof/>
        </w:rPr>
        <w:t>538</w:t>
      </w:r>
      <w:r>
        <w:rPr>
          <w:noProof/>
        </w:rPr>
        <w:fldChar w:fldCharType="end"/>
      </w:r>
    </w:p>
    <w:p w14:paraId="237089F8" w14:textId="5201EDA3"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25.4.</w:t>
      </w:r>
      <w:r w:rsidRPr="004F50C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Sending notifications to the conference event package</w:t>
      </w:r>
      <w:r>
        <w:rPr>
          <w:noProof/>
        </w:rPr>
        <w:tab/>
      </w:r>
      <w:r>
        <w:rPr>
          <w:noProof/>
        </w:rPr>
        <w:fldChar w:fldCharType="begin" w:fldLock="1"/>
      </w:r>
      <w:r>
        <w:rPr>
          <w:noProof/>
        </w:rPr>
        <w:instrText xml:space="preserve"> PAGEREF _Toc171586839 \h </w:instrText>
      </w:r>
      <w:r>
        <w:rPr>
          <w:noProof/>
        </w:rPr>
      </w:r>
      <w:r>
        <w:rPr>
          <w:noProof/>
        </w:rPr>
        <w:fldChar w:fldCharType="separate"/>
      </w:r>
      <w:r>
        <w:rPr>
          <w:noProof/>
        </w:rPr>
        <w:t>539</w:t>
      </w:r>
      <w:r>
        <w:rPr>
          <w:noProof/>
        </w:rPr>
        <w:fldChar w:fldCharType="end"/>
      </w:r>
    </w:p>
    <w:p w14:paraId="2F69B5E7" w14:textId="301EA77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25.4.3</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_Toc171586840 \h </w:instrText>
      </w:r>
      <w:r>
        <w:rPr>
          <w:noProof/>
        </w:rPr>
      </w:r>
      <w:r>
        <w:rPr>
          <w:noProof/>
        </w:rPr>
        <w:fldChar w:fldCharType="separate"/>
      </w:r>
      <w:r>
        <w:rPr>
          <w:noProof/>
        </w:rPr>
        <w:t>539</w:t>
      </w:r>
      <w:r>
        <w:rPr>
          <w:noProof/>
        </w:rPr>
        <w:fldChar w:fldCharType="end"/>
      </w:r>
    </w:p>
    <w:p w14:paraId="05742B59" w14:textId="17228A0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_Toc171586841 \h </w:instrText>
      </w:r>
      <w:r>
        <w:rPr>
          <w:noProof/>
        </w:rPr>
      </w:r>
      <w:r>
        <w:rPr>
          <w:noProof/>
        </w:rPr>
        <w:fldChar w:fldCharType="separate"/>
      </w:r>
      <w:r>
        <w:rPr>
          <w:noProof/>
        </w:rPr>
        <w:t>539</w:t>
      </w:r>
      <w:r>
        <w:rPr>
          <w:noProof/>
        </w:rPr>
        <w:fldChar w:fldCharType="end"/>
      </w:r>
    </w:p>
    <w:p w14:paraId="54AFB34C" w14:textId="54FD5DE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F50CC">
        <w:rPr>
          <w:rFonts w:eastAsia="SimSun"/>
          <w:noProof/>
        </w:rPr>
        <w:t>MIME type</w:t>
      </w:r>
      <w:r>
        <w:rPr>
          <w:noProof/>
        </w:rPr>
        <w:tab/>
      </w:r>
      <w:r>
        <w:rPr>
          <w:noProof/>
        </w:rPr>
        <w:fldChar w:fldCharType="begin" w:fldLock="1"/>
      </w:r>
      <w:r>
        <w:rPr>
          <w:noProof/>
        </w:rPr>
        <w:instrText xml:space="preserve"> PAGEREF _Toc171586842 \h </w:instrText>
      </w:r>
      <w:r>
        <w:rPr>
          <w:noProof/>
        </w:rPr>
      </w:r>
      <w:r>
        <w:rPr>
          <w:noProof/>
        </w:rPr>
        <w:fldChar w:fldCharType="separate"/>
      </w:r>
      <w:r>
        <w:rPr>
          <w:noProof/>
        </w:rPr>
        <w:t>539</w:t>
      </w:r>
      <w:r>
        <w:rPr>
          <w:noProof/>
        </w:rPr>
        <w:fldChar w:fldCharType="end"/>
      </w:r>
    </w:p>
    <w:p w14:paraId="737E4CC3" w14:textId="43B323E8"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25.6.1.1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_Toc171586843 \h </w:instrText>
      </w:r>
      <w:r>
        <w:rPr>
          <w:noProof/>
        </w:rPr>
      </w:r>
      <w:r>
        <w:rPr>
          <w:noProof/>
        </w:rPr>
        <w:fldChar w:fldCharType="separate"/>
      </w:r>
      <w:r>
        <w:rPr>
          <w:noProof/>
        </w:rPr>
        <w:t>539</w:t>
      </w:r>
      <w:r>
        <w:rPr>
          <w:noProof/>
        </w:rPr>
        <w:fldChar w:fldCharType="end"/>
      </w:r>
    </w:p>
    <w:p w14:paraId="4F53D318" w14:textId="1B234FC1" w:rsidR="00FF1CA9" w:rsidRDefault="00FF1CA9">
      <w:pPr>
        <w:pStyle w:val="TOC4"/>
        <w:rPr>
          <w:rFonts w:asciiTheme="minorHAnsi" w:eastAsiaTheme="minorEastAsia" w:hAnsiTheme="minorHAnsi" w:cstheme="minorBidi"/>
          <w:noProof/>
          <w:kern w:val="2"/>
          <w:sz w:val="22"/>
          <w:szCs w:val="22"/>
          <w:lang w:eastAsia="en-GB"/>
          <w14:ligatures w14:val="standardContextual"/>
        </w:rPr>
      </w:pPr>
      <w:r>
        <w:rPr>
          <w:noProof/>
        </w:rPr>
        <w:t>25.6.1.2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_Toc171586844 \h </w:instrText>
      </w:r>
      <w:r>
        <w:rPr>
          <w:noProof/>
        </w:rPr>
      </w:r>
      <w:r>
        <w:rPr>
          <w:noProof/>
        </w:rPr>
        <w:fldChar w:fldCharType="separate"/>
      </w:r>
      <w:r>
        <w:rPr>
          <w:noProof/>
        </w:rPr>
        <w:t>539</w:t>
      </w:r>
      <w:r>
        <w:rPr>
          <w:noProof/>
        </w:rPr>
        <w:fldChar w:fldCharType="end"/>
      </w:r>
    </w:p>
    <w:p w14:paraId="5DD61C1B" w14:textId="264AE902"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_Toc171586845 \h </w:instrText>
      </w:r>
      <w:r>
        <w:rPr>
          <w:noProof/>
        </w:rPr>
      </w:r>
      <w:r>
        <w:rPr>
          <w:noProof/>
        </w:rPr>
        <w:fldChar w:fldCharType="separate"/>
      </w:r>
      <w:r>
        <w:rPr>
          <w:noProof/>
        </w:rPr>
        <w:t>541</w:t>
      </w:r>
      <w:r>
        <w:rPr>
          <w:noProof/>
        </w:rPr>
        <w:fldChar w:fldCharType="end"/>
      </w:r>
    </w:p>
    <w:p w14:paraId="7A011039" w14:textId="12DA2B1C"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_Toc171586846 \h </w:instrText>
      </w:r>
      <w:r>
        <w:rPr>
          <w:noProof/>
        </w:rPr>
      </w:r>
      <w:r>
        <w:rPr>
          <w:noProof/>
        </w:rPr>
        <w:fldChar w:fldCharType="separate"/>
      </w:r>
      <w:r>
        <w:rPr>
          <w:noProof/>
        </w:rPr>
        <w:t>542</w:t>
      </w:r>
      <w:r>
        <w:rPr>
          <w:noProof/>
        </w:rPr>
        <w:fldChar w:fldCharType="end"/>
      </w:r>
    </w:p>
    <w:p w14:paraId="15D84170" w14:textId="467E98EE"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_Toc171586847 \h </w:instrText>
      </w:r>
      <w:r>
        <w:rPr>
          <w:noProof/>
        </w:rPr>
      </w:r>
      <w:r>
        <w:rPr>
          <w:noProof/>
        </w:rPr>
        <w:fldChar w:fldCharType="separate"/>
      </w:r>
      <w:r>
        <w:rPr>
          <w:noProof/>
        </w:rPr>
        <w:t>542</w:t>
      </w:r>
      <w:r>
        <w:rPr>
          <w:noProof/>
        </w:rPr>
        <w:fldChar w:fldCharType="end"/>
      </w:r>
    </w:p>
    <w:p w14:paraId="24531A5D" w14:textId="05139217"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_Toc171586848 \h </w:instrText>
      </w:r>
      <w:r>
        <w:rPr>
          <w:noProof/>
        </w:rPr>
      </w:r>
      <w:r>
        <w:rPr>
          <w:noProof/>
        </w:rPr>
        <w:fldChar w:fldCharType="separate"/>
      </w:r>
      <w:r>
        <w:rPr>
          <w:noProof/>
        </w:rPr>
        <w:t>542</w:t>
      </w:r>
      <w:r>
        <w:rPr>
          <w:noProof/>
        </w:rPr>
        <w:fldChar w:fldCharType="end"/>
      </w:r>
    </w:p>
    <w:p w14:paraId="23272FDD" w14:textId="44D0163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_Toc171586849 \h </w:instrText>
      </w:r>
      <w:r>
        <w:rPr>
          <w:noProof/>
        </w:rPr>
      </w:r>
      <w:r>
        <w:rPr>
          <w:noProof/>
        </w:rPr>
        <w:fldChar w:fldCharType="separate"/>
      </w:r>
      <w:r>
        <w:rPr>
          <w:noProof/>
        </w:rPr>
        <w:t>542</w:t>
      </w:r>
      <w:r>
        <w:rPr>
          <w:noProof/>
        </w:rPr>
        <w:fldChar w:fldCharType="end"/>
      </w:r>
    </w:p>
    <w:p w14:paraId="3163EF1A" w14:textId="624AEE8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_Toc171586850 \h </w:instrText>
      </w:r>
      <w:r>
        <w:rPr>
          <w:noProof/>
        </w:rPr>
      </w:r>
      <w:r>
        <w:rPr>
          <w:noProof/>
        </w:rPr>
        <w:fldChar w:fldCharType="separate"/>
      </w:r>
      <w:r>
        <w:rPr>
          <w:noProof/>
        </w:rPr>
        <w:t>543</w:t>
      </w:r>
      <w:r>
        <w:rPr>
          <w:noProof/>
        </w:rPr>
        <w:fldChar w:fldCharType="end"/>
      </w:r>
    </w:p>
    <w:p w14:paraId="61D88CAA" w14:textId="66040977"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_Toc171586851 \h </w:instrText>
      </w:r>
      <w:r>
        <w:rPr>
          <w:noProof/>
        </w:rPr>
      </w:r>
      <w:r>
        <w:rPr>
          <w:noProof/>
        </w:rPr>
        <w:fldChar w:fldCharType="separate"/>
      </w:r>
      <w:r>
        <w:rPr>
          <w:noProof/>
        </w:rPr>
        <w:t>544</w:t>
      </w:r>
      <w:r>
        <w:rPr>
          <w:noProof/>
        </w:rPr>
        <w:fldChar w:fldCharType="end"/>
      </w:r>
    </w:p>
    <w:p w14:paraId="4B9935E4" w14:textId="54DDD3F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_Toc171586852 \h </w:instrText>
      </w:r>
      <w:r>
        <w:rPr>
          <w:noProof/>
        </w:rPr>
      </w:r>
      <w:r>
        <w:rPr>
          <w:noProof/>
        </w:rPr>
        <w:fldChar w:fldCharType="separate"/>
      </w:r>
      <w:r>
        <w:rPr>
          <w:noProof/>
        </w:rPr>
        <w:t>544</w:t>
      </w:r>
      <w:r>
        <w:rPr>
          <w:noProof/>
        </w:rPr>
        <w:fldChar w:fldCharType="end"/>
      </w:r>
    </w:p>
    <w:p w14:paraId="4FB54764" w14:textId="67B1751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_Toc171586853 \h </w:instrText>
      </w:r>
      <w:r>
        <w:rPr>
          <w:noProof/>
        </w:rPr>
      </w:r>
      <w:r>
        <w:rPr>
          <w:noProof/>
        </w:rPr>
        <w:fldChar w:fldCharType="separate"/>
      </w:r>
      <w:r>
        <w:rPr>
          <w:noProof/>
        </w:rPr>
        <w:t>544</w:t>
      </w:r>
      <w:r>
        <w:rPr>
          <w:noProof/>
        </w:rPr>
        <w:fldChar w:fldCharType="end"/>
      </w:r>
    </w:p>
    <w:p w14:paraId="78809FD1" w14:textId="1442744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_Toc171586854 \h </w:instrText>
      </w:r>
      <w:r>
        <w:rPr>
          <w:noProof/>
        </w:rPr>
      </w:r>
      <w:r>
        <w:rPr>
          <w:noProof/>
        </w:rPr>
        <w:fldChar w:fldCharType="separate"/>
      </w:r>
      <w:r>
        <w:rPr>
          <w:noProof/>
        </w:rPr>
        <w:t>544</w:t>
      </w:r>
      <w:r>
        <w:rPr>
          <w:noProof/>
        </w:rPr>
        <w:fldChar w:fldCharType="end"/>
      </w:r>
    </w:p>
    <w:p w14:paraId="7980029E" w14:textId="5A39503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C.2.2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_Toc171586855 \h </w:instrText>
      </w:r>
      <w:r>
        <w:rPr>
          <w:noProof/>
        </w:rPr>
      </w:r>
      <w:r>
        <w:rPr>
          <w:noProof/>
        </w:rPr>
        <w:fldChar w:fldCharType="separate"/>
      </w:r>
      <w:r>
        <w:rPr>
          <w:noProof/>
        </w:rPr>
        <w:t>544</w:t>
      </w:r>
      <w:r>
        <w:rPr>
          <w:noProof/>
        </w:rPr>
        <w:fldChar w:fldCharType="end"/>
      </w:r>
    </w:p>
    <w:p w14:paraId="3EF1649B" w14:textId="59D1852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_Toc171586856 \h </w:instrText>
      </w:r>
      <w:r>
        <w:rPr>
          <w:noProof/>
        </w:rPr>
      </w:r>
      <w:r>
        <w:rPr>
          <w:noProof/>
        </w:rPr>
        <w:fldChar w:fldCharType="separate"/>
      </w:r>
      <w:r>
        <w:rPr>
          <w:noProof/>
        </w:rPr>
        <w:t>544</w:t>
      </w:r>
      <w:r>
        <w:rPr>
          <w:noProof/>
        </w:rPr>
        <w:fldChar w:fldCharType="end"/>
      </w:r>
    </w:p>
    <w:p w14:paraId="4DAD55DD" w14:textId="243672B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_Toc171586857 \h </w:instrText>
      </w:r>
      <w:r>
        <w:rPr>
          <w:noProof/>
        </w:rPr>
      </w:r>
      <w:r>
        <w:rPr>
          <w:noProof/>
        </w:rPr>
        <w:fldChar w:fldCharType="separate"/>
      </w:r>
      <w:r>
        <w:rPr>
          <w:noProof/>
        </w:rPr>
        <w:t>544</w:t>
      </w:r>
      <w:r>
        <w:rPr>
          <w:noProof/>
        </w:rPr>
        <w:fldChar w:fldCharType="end"/>
      </w:r>
    </w:p>
    <w:p w14:paraId="0DC3EB09" w14:textId="6BCC2EB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_Toc171586858 \h </w:instrText>
      </w:r>
      <w:r>
        <w:rPr>
          <w:noProof/>
        </w:rPr>
      </w:r>
      <w:r>
        <w:rPr>
          <w:noProof/>
        </w:rPr>
        <w:fldChar w:fldCharType="separate"/>
      </w:r>
      <w:r>
        <w:rPr>
          <w:noProof/>
        </w:rPr>
        <w:t>544</w:t>
      </w:r>
      <w:r>
        <w:rPr>
          <w:noProof/>
        </w:rPr>
        <w:fldChar w:fldCharType="end"/>
      </w:r>
    </w:p>
    <w:p w14:paraId="301C7364" w14:textId="4452736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_Toc171586859 \h </w:instrText>
      </w:r>
      <w:r>
        <w:rPr>
          <w:noProof/>
        </w:rPr>
      </w:r>
      <w:r>
        <w:rPr>
          <w:noProof/>
        </w:rPr>
        <w:fldChar w:fldCharType="separate"/>
      </w:r>
      <w:r>
        <w:rPr>
          <w:noProof/>
        </w:rPr>
        <w:t>544</w:t>
      </w:r>
      <w:r>
        <w:rPr>
          <w:noProof/>
        </w:rPr>
        <w:fldChar w:fldCharType="end"/>
      </w:r>
    </w:p>
    <w:p w14:paraId="4E8382DE" w14:textId="079A663C"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_Toc171586860 \h </w:instrText>
      </w:r>
      <w:r>
        <w:rPr>
          <w:noProof/>
        </w:rPr>
      </w:r>
      <w:r>
        <w:rPr>
          <w:noProof/>
        </w:rPr>
        <w:fldChar w:fldCharType="separate"/>
      </w:r>
      <w:r>
        <w:rPr>
          <w:noProof/>
        </w:rPr>
        <w:t>545</w:t>
      </w:r>
      <w:r>
        <w:rPr>
          <w:noProof/>
        </w:rPr>
        <w:fldChar w:fldCharType="end"/>
      </w:r>
    </w:p>
    <w:p w14:paraId="264059B0" w14:textId="1A984E12"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_Toc171586861 \h </w:instrText>
      </w:r>
      <w:r>
        <w:rPr>
          <w:noProof/>
        </w:rPr>
      </w:r>
      <w:r>
        <w:rPr>
          <w:noProof/>
        </w:rPr>
        <w:fldChar w:fldCharType="separate"/>
      </w:r>
      <w:r>
        <w:rPr>
          <w:noProof/>
        </w:rPr>
        <w:t>545</w:t>
      </w:r>
      <w:r>
        <w:rPr>
          <w:noProof/>
        </w:rPr>
        <w:fldChar w:fldCharType="end"/>
      </w:r>
    </w:p>
    <w:p w14:paraId="0DBD8304" w14:textId="4BF4452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C.3.2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_Toc171586862 \h </w:instrText>
      </w:r>
      <w:r>
        <w:rPr>
          <w:noProof/>
        </w:rPr>
      </w:r>
      <w:r>
        <w:rPr>
          <w:noProof/>
        </w:rPr>
        <w:fldChar w:fldCharType="separate"/>
      </w:r>
      <w:r>
        <w:rPr>
          <w:noProof/>
        </w:rPr>
        <w:t>545</w:t>
      </w:r>
      <w:r>
        <w:rPr>
          <w:noProof/>
        </w:rPr>
        <w:fldChar w:fldCharType="end"/>
      </w:r>
    </w:p>
    <w:p w14:paraId="3A57EE45" w14:textId="4F16681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_Toc171586863 \h </w:instrText>
      </w:r>
      <w:r>
        <w:rPr>
          <w:noProof/>
        </w:rPr>
      </w:r>
      <w:r>
        <w:rPr>
          <w:noProof/>
        </w:rPr>
        <w:fldChar w:fldCharType="separate"/>
      </w:r>
      <w:r>
        <w:rPr>
          <w:noProof/>
        </w:rPr>
        <w:t>545</w:t>
      </w:r>
      <w:r>
        <w:rPr>
          <w:noProof/>
        </w:rPr>
        <w:fldChar w:fldCharType="end"/>
      </w:r>
    </w:p>
    <w:p w14:paraId="5A5CA149" w14:textId="7A6B93E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_Toc171586864 \h </w:instrText>
      </w:r>
      <w:r>
        <w:rPr>
          <w:noProof/>
        </w:rPr>
      </w:r>
      <w:r>
        <w:rPr>
          <w:noProof/>
        </w:rPr>
        <w:fldChar w:fldCharType="separate"/>
      </w:r>
      <w:r>
        <w:rPr>
          <w:noProof/>
        </w:rPr>
        <w:t>545</w:t>
      </w:r>
      <w:r>
        <w:rPr>
          <w:noProof/>
        </w:rPr>
        <w:fldChar w:fldCharType="end"/>
      </w:r>
    </w:p>
    <w:p w14:paraId="2EA44DA7" w14:textId="46A3305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_Toc171586865 \h </w:instrText>
      </w:r>
      <w:r>
        <w:rPr>
          <w:noProof/>
        </w:rPr>
      </w:r>
      <w:r>
        <w:rPr>
          <w:noProof/>
        </w:rPr>
        <w:fldChar w:fldCharType="separate"/>
      </w:r>
      <w:r>
        <w:rPr>
          <w:noProof/>
        </w:rPr>
        <w:t>545</w:t>
      </w:r>
      <w:r>
        <w:rPr>
          <w:noProof/>
        </w:rPr>
        <w:fldChar w:fldCharType="end"/>
      </w:r>
    </w:p>
    <w:p w14:paraId="7043DB3A" w14:textId="36735ED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_Toc171586866 \h </w:instrText>
      </w:r>
      <w:r>
        <w:rPr>
          <w:noProof/>
        </w:rPr>
      </w:r>
      <w:r>
        <w:rPr>
          <w:noProof/>
        </w:rPr>
        <w:fldChar w:fldCharType="separate"/>
      </w:r>
      <w:r>
        <w:rPr>
          <w:noProof/>
        </w:rPr>
        <w:t>545</w:t>
      </w:r>
      <w:r>
        <w:rPr>
          <w:noProof/>
        </w:rPr>
        <w:fldChar w:fldCharType="end"/>
      </w:r>
    </w:p>
    <w:p w14:paraId="763E3EEC" w14:textId="013CFA56"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_Toc171586867 \h </w:instrText>
      </w:r>
      <w:r>
        <w:rPr>
          <w:noProof/>
        </w:rPr>
      </w:r>
      <w:r>
        <w:rPr>
          <w:noProof/>
        </w:rPr>
        <w:fldChar w:fldCharType="separate"/>
      </w:r>
      <w:r>
        <w:rPr>
          <w:noProof/>
        </w:rPr>
        <w:t>545</w:t>
      </w:r>
      <w:r>
        <w:rPr>
          <w:noProof/>
        </w:rPr>
        <w:fldChar w:fldCharType="end"/>
      </w:r>
    </w:p>
    <w:p w14:paraId="4D00D181" w14:textId="402CE0B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C.4.1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_Toc171586868 \h </w:instrText>
      </w:r>
      <w:r>
        <w:rPr>
          <w:noProof/>
        </w:rPr>
      </w:r>
      <w:r>
        <w:rPr>
          <w:noProof/>
        </w:rPr>
        <w:fldChar w:fldCharType="separate"/>
      </w:r>
      <w:r>
        <w:rPr>
          <w:noProof/>
        </w:rPr>
        <w:t>545</w:t>
      </w:r>
      <w:r>
        <w:rPr>
          <w:noProof/>
        </w:rPr>
        <w:fldChar w:fldCharType="end"/>
      </w:r>
    </w:p>
    <w:p w14:paraId="33721FC0" w14:textId="0882822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C.4.2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_Toc171586869 \h </w:instrText>
      </w:r>
      <w:r>
        <w:rPr>
          <w:noProof/>
        </w:rPr>
      </w:r>
      <w:r>
        <w:rPr>
          <w:noProof/>
        </w:rPr>
        <w:fldChar w:fldCharType="separate"/>
      </w:r>
      <w:r>
        <w:rPr>
          <w:noProof/>
        </w:rPr>
        <w:t>545</w:t>
      </w:r>
      <w:r>
        <w:rPr>
          <w:noProof/>
        </w:rPr>
        <w:fldChar w:fldCharType="end"/>
      </w:r>
    </w:p>
    <w:p w14:paraId="3C38D314" w14:textId="627F97D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_Toc171586870 \h </w:instrText>
      </w:r>
      <w:r>
        <w:rPr>
          <w:noProof/>
        </w:rPr>
      </w:r>
      <w:r>
        <w:rPr>
          <w:noProof/>
        </w:rPr>
        <w:fldChar w:fldCharType="separate"/>
      </w:r>
      <w:r>
        <w:rPr>
          <w:noProof/>
        </w:rPr>
        <w:t>546</w:t>
      </w:r>
      <w:r>
        <w:rPr>
          <w:noProof/>
        </w:rPr>
        <w:fldChar w:fldCharType="end"/>
      </w:r>
    </w:p>
    <w:p w14:paraId="6B06874C" w14:textId="5728CCF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_Toc171586871 \h </w:instrText>
      </w:r>
      <w:r>
        <w:rPr>
          <w:noProof/>
        </w:rPr>
      </w:r>
      <w:r>
        <w:rPr>
          <w:noProof/>
        </w:rPr>
        <w:fldChar w:fldCharType="separate"/>
      </w:r>
      <w:r>
        <w:rPr>
          <w:noProof/>
        </w:rPr>
        <w:t>546</w:t>
      </w:r>
      <w:r>
        <w:rPr>
          <w:noProof/>
        </w:rPr>
        <w:fldChar w:fldCharType="end"/>
      </w:r>
    </w:p>
    <w:p w14:paraId="74815110" w14:textId="72BD616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_Toc171586872 \h </w:instrText>
      </w:r>
      <w:r>
        <w:rPr>
          <w:noProof/>
        </w:rPr>
      </w:r>
      <w:r>
        <w:rPr>
          <w:noProof/>
        </w:rPr>
        <w:fldChar w:fldCharType="separate"/>
      </w:r>
      <w:r>
        <w:rPr>
          <w:noProof/>
        </w:rPr>
        <w:t>546</w:t>
      </w:r>
      <w:r>
        <w:rPr>
          <w:noProof/>
        </w:rPr>
        <w:fldChar w:fldCharType="end"/>
      </w:r>
    </w:p>
    <w:p w14:paraId="200FC6BB" w14:textId="68731E2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C.4.6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_Toc171586873 \h </w:instrText>
      </w:r>
      <w:r>
        <w:rPr>
          <w:noProof/>
        </w:rPr>
      </w:r>
      <w:r>
        <w:rPr>
          <w:noProof/>
        </w:rPr>
        <w:fldChar w:fldCharType="separate"/>
      </w:r>
      <w:r>
        <w:rPr>
          <w:noProof/>
        </w:rPr>
        <w:t>546</w:t>
      </w:r>
      <w:r>
        <w:rPr>
          <w:noProof/>
        </w:rPr>
        <w:fldChar w:fldCharType="end"/>
      </w:r>
    </w:p>
    <w:p w14:paraId="1847A769" w14:textId="19309E3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_Toc171586874 \h </w:instrText>
      </w:r>
      <w:r>
        <w:rPr>
          <w:noProof/>
        </w:rPr>
      </w:r>
      <w:r>
        <w:rPr>
          <w:noProof/>
        </w:rPr>
        <w:fldChar w:fldCharType="separate"/>
      </w:r>
      <w:r>
        <w:rPr>
          <w:noProof/>
        </w:rPr>
        <w:t>546</w:t>
      </w:r>
      <w:r>
        <w:rPr>
          <w:noProof/>
        </w:rPr>
        <w:fldChar w:fldCharType="end"/>
      </w:r>
    </w:p>
    <w:p w14:paraId="0FEE38D2" w14:textId="7C994FB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C.5.1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URN</w:t>
      </w:r>
      <w:r>
        <w:rPr>
          <w:noProof/>
        </w:rPr>
        <w:tab/>
      </w:r>
      <w:r>
        <w:rPr>
          <w:noProof/>
        </w:rPr>
        <w:fldChar w:fldCharType="begin" w:fldLock="1"/>
      </w:r>
      <w:r>
        <w:rPr>
          <w:noProof/>
        </w:rPr>
        <w:instrText xml:space="preserve"> PAGEREF _Toc171586875 \h </w:instrText>
      </w:r>
      <w:r>
        <w:rPr>
          <w:noProof/>
        </w:rPr>
      </w:r>
      <w:r>
        <w:rPr>
          <w:noProof/>
        </w:rPr>
        <w:fldChar w:fldCharType="separate"/>
      </w:r>
      <w:r>
        <w:rPr>
          <w:noProof/>
        </w:rPr>
        <w:t>546</w:t>
      </w:r>
      <w:r>
        <w:rPr>
          <w:noProof/>
        </w:rPr>
        <w:fldChar w:fldCharType="end"/>
      </w:r>
    </w:p>
    <w:p w14:paraId="41068351" w14:textId="4640AD9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SimSun"/>
          <w:noProof/>
        </w:rPr>
        <w:t>C.5.2</w:t>
      </w:r>
      <w:r>
        <w:rPr>
          <w:rFonts w:asciiTheme="minorHAnsi" w:eastAsiaTheme="minorEastAsia" w:hAnsiTheme="minorHAnsi" w:cstheme="minorBidi"/>
          <w:noProof/>
          <w:kern w:val="2"/>
          <w:sz w:val="22"/>
          <w:szCs w:val="22"/>
          <w:lang w:eastAsia="en-GB"/>
          <w14:ligatures w14:val="standardContextual"/>
        </w:rPr>
        <w:tab/>
      </w:r>
      <w:r w:rsidRPr="004F50CC">
        <w:rPr>
          <w:rFonts w:eastAsia="SimSun"/>
          <w:noProof/>
        </w:rPr>
        <w:t>Description</w:t>
      </w:r>
      <w:r>
        <w:rPr>
          <w:noProof/>
        </w:rPr>
        <w:tab/>
      </w:r>
      <w:r>
        <w:rPr>
          <w:noProof/>
        </w:rPr>
        <w:fldChar w:fldCharType="begin" w:fldLock="1"/>
      </w:r>
      <w:r>
        <w:rPr>
          <w:noProof/>
        </w:rPr>
        <w:instrText xml:space="preserve"> PAGEREF _Toc171586876 \h </w:instrText>
      </w:r>
      <w:r>
        <w:rPr>
          <w:noProof/>
        </w:rPr>
      </w:r>
      <w:r>
        <w:rPr>
          <w:noProof/>
        </w:rPr>
        <w:fldChar w:fldCharType="separate"/>
      </w:r>
      <w:r>
        <w:rPr>
          <w:noProof/>
        </w:rPr>
        <w:t>546</w:t>
      </w:r>
      <w:r>
        <w:rPr>
          <w:noProof/>
        </w:rPr>
        <w:fldChar w:fldCharType="end"/>
      </w:r>
    </w:p>
    <w:p w14:paraId="31E888A7" w14:textId="4F3A738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_Toc171586877 \h </w:instrText>
      </w:r>
      <w:r>
        <w:rPr>
          <w:noProof/>
        </w:rPr>
      </w:r>
      <w:r>
        <w:rPr>
          <w:noProof/>
        </w:rPr>
        <w:fldChar w:fldCharType="separate"/>
      </w:r>
      <w:r>
        <w:rPr>
          <w:noProof/>
        </w:rPr>
        <w:t>546</w:t>
      </w:r>
      <w:r>
        <w:rPr>
          <w:noProof/>
        </w:rPr>
        <w:fldChar w:fldCharType="end"/>
      </w:r>
    </w:p>
    <w:p w14:paraId="40CF3A6C" w14:textId="405723C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_Toc171586878 \h </w:instrText>
      </w:r>
      <w:r>
        <w:rPr>
          <w:noProof/>
        </w:rPr>
      </w:r>
      <w:r>
        <w:rPr>
          <w:noProof/>
        </w:rPr>
        <w:fldChar w:fldCharType="separate"/>
      </w:r>
      <w:r>
        <w:rPr>
          <w:noProof/>
        </w:rPr>
        <w:t>546</w:t>
      </w:r>
      <w:r>
        <w:rPr>
          <w:noProof/>
        </w:rPr>
        <w:fldChar w:fldCharType="end"/>
      </w:r>
    </w:p>
    <w:p w14:paraId="69010D36" w14:textId="0791520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_Toc171586879 \h </w:instrText>
      </w:r>
      <w:r>
        <w:rPr>
          <w:noProof/>
        </w:rPr>
      </w:r>
      <w:r>
        <w:rPr>
          <w:noProof/>
        </w:rPr>
        <w:fldChar w:fldCharType="separate"/>
      </w:r>
      <w:r>
        <w:rPr>
          <w:noProof/>
        </w:rPr>
        <w:t>546</w:t>
      </w:r>
      <w:r>
        <w:rPr>
          <w:noProof/>
        </w:rPr>
        <w:fldChar w:fldCharType="end"/>
      </w:r>
    </w:p>
    <w:p w14:paraId="6864B17F" w14:textId="078809C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C.5.6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_Toc171586880 \h </w:instrText>
      </w:r>
      <w:r>
        <w:rPr>
          <w:noProof/>
        </w:rPr>
      </w:r>
      <w:r>
        <w:rPr>
          <w:noProof/>
        </w:rPr>
        <w:fldChar w:fldCharType="separate"/>
      </w:r>
      <w:r>
        <w:rPr>
          <w:noProof/>
        </w:rPr>
        <w:t>547</w:t>
      </w:r>
      <w:r>
        <w:rPr>
          <w:noProof/>
        </w:rPr>
        <w:fldChar w:fldCharType="end"/>
      </w:r>
    </w:p>
    <w:p w14:paraId="79FA5004" w14:textId="531B0D5E"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_Toc171586881 \h </w:instrText>
      </w:r>
      <w:r>
        <w:rPr>
          <w:noProof/>
        </w:rPr>
      </w:r>
      <w:r>
        <w:rPr>
          <w:noProof/>
        </w:rPr>
        <w:fldChar w:fldCharType="separate"/>
      </w:r>
      <w:r>
        <w:rPr>
          <w:noProof/>
        </w:rPr>
        <w:t>548</w:t>
      </w:r>
      <w:r>
        <w:rPr>
          <w:noProof/>
        </w:rPr>
        <w:fldChar w:fldCharType="end"/>
      </w:r>
    </w:p>
    <w:p w14:paraId="12DCA576" w14:textId="671EC60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_Toc171586882 \h </w:instrText>
      </w:r>
      <w:r>
        <w:rPr>
          <w:noProof/>
        </w:rPr>
      </w:r>
      <w:r>
        <w:rPr>
          <w:noProof/>
        </w:rPr>
        <w:fldChar w:fldCharType="separate"/>
      </w:r>
      <w:r>
        <w:rPr>
          <w:noProof/>
        </w:rPr>
        <w:t>548</w:t>
      </w:r>
      <w:r>
        <w:rPr>
          <w:noProof/>
        </w:rPr>
        <w:fldChar w:fldCharType="end"/>
      </w:r>
    </w:p>
    <w:p w14:paraId="35C46B05" w14:textId="3E3C185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_Toc171586883 \h </w:instrText>
      </w:r>
      <w:r>
        <w:rPr>
          <w:noProof/>
        </w:rPr>
      </w:r>
      <w:r>
        <w:rPr>
          <w:noProof/>
        </w:rPr>
        <w:fldChar w:fldCharType="separate"/>
      </w:r>
      <w:r>
        <w:rPr>
          <w:noProof/>
        </w:rPr>
        <w:t>548</w:t>
      </w:r>
      <w:r>
        <w:rPr>
          <w:noProof/>
        </w:rPr>
        <w:fldChar w:fldCharType="end"/>
      </w:r>
    </w:p>
    <w:p w14:paraId="4B4A7FC6" w14:textId="21F6D0D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_Toc171586884 \h </w:instrText>
      </w:r>
      <w:r>
        <w:rPr>
          <w:noProof/>
        </w:rPr>
      </w:r>
      <w:r>
        <w:rPr>
          <w:noProof/>
        </w:rPr>
        <w:fldChar w:fldCharType="separate"/>
      </w:r>
      <w:r>
        <w:rPr>
          <w:noProof/>
        </w:rPr>
        <w:t>548</w:t>
      </w:r>
      <w:r>
        <w:rPr>
          <w:noProof/>
        </w:rPr>
        <w:fldChar w:fldCharType="end"/>
      </w:r>
    </w:p>
    <w:p w14:paraId="0414AA6C" w14:textId="5BE31BB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_Toc171586885 \h </w:instrText>
      </w:r>
      <w:r>
        <w:rPr>
          <w:noProof/>
        </w:rPr>
      </w:r>
      <w:r>
        <w:rPr>
          <w:noProof/>
        </w:rPr>
        <w:fldChar w:fldCharType="separate"/>
      </w:r>
      <w:r>
        <w:rPr>
          <w:noProof/>
        </w:rPr>
        <w:t>550</w:t>
      </w:r>
      <w:r>
        <w:rPr>
          <w:noProof/>
        </w:rPr>
        <w:fldChar w:fldCharType="end"/>
      </w:r>
    </w:p>
    <w:p w14:paraId="27DA9C65" w14:textId="7B58A43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_Toc171586886 \h </w:instrText>
      </w:r>
      <w:r>
        <w:rPr>
          <w:noProof/>
        </w:rPr>
      </w:r>
      <w:r>
        <w:rPr>
          <w:noProof/>
        </w:rPr>
        <w:fldChar w:fldCharType="separate"/>
      </w:r>
      <w:r>
        <w:rPr>
          <w:noProof/>
        </w:rPr>
        <w:t>555</w:t>
      </w:r>
      <w:r>
        <w:rPr>
          <w:noProof/>
        </w:rPr>
        <w:fldChar w:fldCharType="end"/>
      </w:r>
    </w:p>
    <w:p w14:paraId="08AE9A26" w14:textId="1A3389F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_Toc171586887 \h </w:instrText>
      </w:r>
      <w:r>
        <w:rPr>
          <w:noProof/>
        </w:rPr>
      </w:r>
      <w:r>
        <w:rPr>
          <w:noProof/>
        </w:rPr>
        <w:fldChar w:fldCharType="separate"/>
      </w:r>
      <w:r>
        <w:rPr>
          <w:noProof/>
        </w:rPr>
        <w:t>557</w:t>
      </w:r>
      <w:r>
        <w:rPr>
          <w:noProof/>
        </w:rPr>
        <w:fldChar w:fldCharType="end"/>
      </w:r>
    </w:p>
    <w:p w14:paraId="2D5C53E9" w14:textId="47DE3F85"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D.3</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XML schema for MCData (de)-affiliation requests</w:t>
      </w:r>
      <w:r>
        <w:rPr>
          <w:noProof/>
        </w:rPr>
        <w:tab/>
      </w:r>
      <w:r>
        <w:rPr>
          <w:noProof/>
        </w:rPr>
        <w:fldChar w:fldCharType="begin" w:fldLock="1"/>
      </w:r>
      <w:r>
        <w:rPr>
          <w:noProof/>
        </w:rPr>
        <w:instrText xml:space="preserve"> PAGEREF _Toc171586888 \h </w:instrText>
      </w:r>
      <w:r>
        <w:rPr>
          <w:noProof/>
        </w:rPr>
      </w:r>
      <w:r>
        <w:rPr>
          <w:noProof/>
        </w:rPr>
        <w:fldChar w:fldCharType="separate"/>
      </w:r>
      <w:r>
        <w:rPr>
          <w:noProof/>
        </w:rPr>
        <w:t>557</w:t>
      </w:r>
      <w:r>
        <w:rPr>
          <w:noProof/>
        </w:rPr>
        <w:fldChar w:fldCharType="end"/>
      </w:r>
    </w:p>
    <w:p w14:paraId="4A0BDCA6" w14:textId="502B16B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_Toc171586889 \h </w:instrText>
      </w:r>
      <w:r>
        <w:rPr>
          <w:noProof/>
        </w:rPr>
      </w:r>
      <w:r>
        <w:rPr>
          <w:noProof/>
        </w:rPr>
        <w:fldChar w:fldCharType="separate"/>
      </w:r>
      <w:r>
        <w:rPr>
          <w:noProof/>
        </w:rPr>
        <w:t>557</w:t>
      </w:r>
      <w:r>
        <w:rPr>
          <w:noProof/>
        </w:rPr>
        <w:fldChar w:fldCharType="end"/>
      </w:r>
    </w:p>
    <w:p w14:paraId="441C9F53" w14:textId="66956340"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eastAsia="zh-CN"/>
        </w:rPr>
        <w:t>D.3</w:t>
      </w:r>
      <w:r w:rsidRPr="004F50C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XML schema</w:t>
      </w:r>
      <w:r>
        <w:rPr>
          <w:noProof/>
        </w:rPr>
        <w:tab/>
      </w:r>
      <w:r>
        <w:rPr>
          <w:noProof/>
        </w:rPr>
        <w:fldChar w:fldCharType="begin" w:fldLock="1"/>
      </w:r>
      <w:r>
        <w:rPr>
          <w:noProof/>
        </w:rPr>
        <w:instrText xml:space="preserve"> PAGEREF _Toc171586890 \h </w:instrText>
      </w:r>
      <w:r>
        <w:rPr>
          <w:noProof/>
        </w:rPr>
      </w:r>
      <w:r>
        <w:rPr>
          <w:noProof/>
        </w:rPr>
        <w:fldChar w:fldCharType="separate"/>
      </w:r>
      <w:r>
        <w:rPr>
          <w:noProof/>
        </w:rPr>
        <w:t>557</w:t>
      </w:r>
      <w:r>
        <w:rPr>
          <w:noProof/>
        </w:rPr>
        <w:fldChar w:fldCharType="end"/>
      </w:r>
    </w:p>
    <w:p w14:paraId="191916E2" w14:textId="59A77D3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_Toc171586891 \h </w:instrText>
      </w:r>
      <w:r>
        <w:rPr>
          <w:noProof/>
        </w:rPr>
      </w:r>
      <w:r>
        <w:rPr>
          <w:noProof/>
        </w:rPr>
        <w:fldChar w:fldCharType="separate"/>
      </w:r>
      <w:r>
        <w:rPr>
          <w:noProof/>
        </w:rPr>
        <w:t>557</w:t>
      </w:r>
      <w:r>
        <w:rPr>
          <w:noProof/>
        </w:rPr>
        <w:fldChar w:fldCharType="end"/>
      </w:r>
    </w:p>
    <w:p w14:paraId="728FACDF" w14:textId="49A47AC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_Toc171586892 \h </w:instrText>
      </w:r>
      <w:r>
        <w:rPr>
          <w:noProof/>
        </w:rPr>
      </w:r>
      <w:r>
        <w:rPr>
          <w:noProof/>
        </w:rPr>
        <w:fldChar w:fldCharType="separate"/>
      </w:r>
      <w:r>
        <w:rPr>
          <w:noProof/>
        </w:rPr>
        <w:t>558</w:t>
      </w:r>
      <w:r>
        <w:rPr>
          <w:noProof/>
        </w:rPr>
        <w:fldChar w:fldCharType="end"/>
      </w:r>
    </w:p>
    <w:p w14:paraId="0CE7DFE0" w14:textId="1A1065E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D.4</w:t>
      </w:r>
      <w:r>
        <w:rPr>
          <w:rFonts w:asciiTheme="minorHAnsi" w:eastAsiaTheme="minorEastAsia" w:hAnsiTheme="minorHAnsi" w:cstheme="minorBidi"/>
          <w:noProof/>
          <w:kern w:val="2"/>
          <w:szCs w:val="22"/>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_Toc171586893 \h </w:instrText>
      </w:r>
      <w:r>
        <w:rPr>
          <w:noProof/>
        </w:rPr>
      </w:r>
      <w:r>
        <w:rPr>
          <w:noProof/>
        </w:rPr>
        <w:fldChar w:fldCharType="separate"/>
      </w:r>
      <w:r>
        <w:rPr>
          <w:noProof/>
        </w:rPr>
        <w:t>559</w:t>
      </w:r>
      <w:r>
        <w:rPr>
          <w:noProof/>
        </w:rPr>
        <w:fldChar w:fldCharType="end"/>
      </w:r>
    </w:p>
    <w:p w14:paraId="36844767" w14:textId="0F8F716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_Toc171586894 \h </w:instrText>
      </w:r>
      <w:r>
        <w:rPr>
          <w:noProof/>
        </w:rPr>
      </w:r>
      <w:r>
        <w:rPr>
          <w:noProof/>
        </w:rPr>
        <w:fldChar w:fldCharType="separate"/>
      </w:r>
      <w:r>
        <w:rPr>
          <w:noProof/>
        </w:rPr>
        <w:t>559</w:t>
      </w:r>
      <w:r>
        <w:rPr>
          <w:noProof/>
        </w:rPr>
        <w:fldChar w:fldCharType="end"/>
      </w:r>
    </w:p>
    <w:p w14:paraId="0BB408A6" w14:textId="0C5C0B9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_Toc171586895 \h </w:instrText>
      </w:r>
      <w:r>
        <w:rPr>
          <w:noProof/>
        </w:rPr>
      </w:r>
      <w:r>
        <w:rPr>
          <w:noProof/>
        </w:rPr>
        <w:fldChar w:fldCharType="separate"/>
      </w:r>
      <w:r>
        <w:rPr>
          <w:noProof/>
        </w:rPr>
        <w:t>559</w:t>
      </w:r>
      <w:r>
        <w:rPr>
          <w:noProof/>
        </w:rPr>
        <w:fldChar w:fldCharType="end"/>
      </w:r>
    </w:p>
    <w:p w14:paraId="14BC6DB2" w14:textId="5164F47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_Toc171586896 \h </w:instrText>
      </w:r>
      <w:r>
        <w:rPr>
          <w:noProof/>
        </w:rPr>
      </w:r>
      <w:r>
        <w:rPr>
          <w:noProof/>
        </w:rPr>
        <w:fldChar w:fldCharType="separate"/>
      </w:r>
      <w:r>
        <w:rPr>
          <w:noProof/>
        </w:rPr>
        <w:t>567</w:t>
      </w:r>
      <w:r>
        <w:rPr>
          <w:noProof/>
        </w:rPr>
        <w:fldChar w:fldCharType="end"/>
      </w:r>
    </w:p>
    <w:p w14:paraId="1BC911A5" w14:textId="21FE9F6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D.4.4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_Toc171586897 \h </w:instrText>
      </w:r>
      <w:r>
        <w:rPr>
          <w:noProof/>
        </w:rPr>
      </w:r>
      <w:r>
        <w:rPr>
          <w:noProof/>
        </w:rPr>
        <w:fldChar w:fldCharType="separate"/>
      </w:r>
      <w:r>
        <w:rPr>
          <w:noProof/>
        </w:rPr>
        <w:t>576</w:t>
      </w:r>
      <w:r>
        <w:rPr>
          <w:noProof/>
        </w:rPr>
        <w:fldChar w:fldCharType="end"/>
      </w:r>
    </w:p>
    <w:p w14:paraId="0BB6A177" w14:textId="064AADDF"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D.5</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_Toc171586898 \h </w:instrText>
      </w:r>
      <w:r>
        <w:rPr>
          <w:noProof/>
        </w:rPr>
      </w:r>
      <w:r>
        <w:rPr>
          <w:noProof/>
        </w:rPr>
        <w:fldChar w:fldCharType="separate"/>
      </w:r>
      <w:r>
        <w:rPr>
          <w:noProof/>
        </w:rPr>
        <w:t>578</w:t>
      </w:r>
      <w:r>
        <w:rPr>
          <w:noProof/>
        </w:rPr>
        <w:fldChar w:fldCharType="end"/>
      </w:r>
    </w:p>
    <w:p w14:paraId="785D0062" w14:textId="24A101E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_Toc171586899 \h </w:instrText>
      </w:r>
      <w:r>
        <w:rPr>
          <w:noProof/>
        </w:rPr>
      </w:r>
      <w:r>
        <w:rPr>
          <w:noProof/>
        </w:rPr>
        <w:fldChar w:fldCharType="separate"/>
      </w:r>
      <w:r>
        <w:rPr>
          <w:noProof/>
        </w:rPr>
        <w:t>578</w:t>
      </w:r>
      <w:r>
        <w:rPr>
          <w:noProof/>
        </w:rPr>
        <w:fldChar w:fldCharType="end"/>
      </w:r>
    </w:p>
    <w:p w14:paraId="22E4AB9C" w14:textId="0E4E758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_Toc171586900 \h </w:instrText>
      </w:r>
      <w:r>
        <w:rPr>
          <w:noProof/>
        </w:rPr>
      </w:r>
      <w:r>
        <w:rPr>
          <w:noProof/>
        </w:rPr>
        <w:fldChar w:fldCharType="separate"/>
      </w:r>
      <w:r>
        <w:rPr>
          <w:noProof/>
        </w:rPr>
        <w:t>578</w:t>
      </w:r>
      <w:r>
        <w:rPr>
          <w:noProof/>
        </w:rPr>
        <w:fldChar w:fldCharType="end"/>
      </w:r>
    </w:p>
    <w:p w14:paraId="39984AD3" w14:textId="168AEAC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_Toc171586901 \h </w:instrText>
      </w:r>
      <w:r>
        <w:rPr>
          <w:noProof/>
        </w:rPr>
      </w:r>
      <w:r>
        <w:rPr>
          <w:noProof/>
        </w:rPr>
        <w:fldChar w:fldCharType="separate"/>
      </w:r>
      <w:r>
        <w:rPr>
          <w:noProof/>
        </w:rPr>
        <w:t>580</w:t>
      </w:r>
      <w:r>
        <w:rPr>
          <w:noProof/>
        </w:rPr>
        <w:fldChar w:fldCharType="end"/>
      </w:r>
    </w:p>
    <w:p w14:paraId="227B619D" w14:textId="1C47327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_Toc171586902 \h </w:instrText>
      </w:r>
      <w:r>
        <w:rPr>
          <w:noProof/>
        </w:rPr>
      </w:r>
      <w:r>
        <w:rPr>
          <w:noProof/>
        </w:rPr>
        <w:fldChar w:fldCharType="separate"/>
      </w:r>
      <w:r>
        <w:rPr>
          <w:noProof/>
        </w:rPr>
        <w:t>582</w:t>
      </w:r>
      <w:r>
        <w:rPr>
          <w:noProof/>
        </w:rPr>
        <w:fldChar w:fldCharType="end"/>
      </w:r>
    </w:p>
    <w:p w14:paraId="725C7928" w14:textId="4C0DBFA5"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_Toc171586903 \h </w:instrText>
      </w:r>
      <w:r>
        <w:rPr>
          <w:noProof/>
        </w:rPr>
      </w:r>
      <w:r>
        <w:rPr>
          <w:noProof/>
        </w:rPr>
        <w:fldChar w:fldCharType="separate"/>
      </w:r>
      <w:r>
        <w:rPr>
          <w:noProof/>
        </w:rPr>
        <w:t>583</w:t>
      </w:r>
      <w:r>
        <w:rPr>
          <w:noProof/>
        </w:rPr>
        <w:fldChar w:fldCharType="end"/>
      </w:r>
    </w:p>
    <w:p w14:paraId="60A0EB6A" w14:textId="3EA76C3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_Toc171586904 \h </w:instrText>
      </w:r>
      <w:r>
        <w:rPr>
          <w:noProof/>
        </w:rPr>
      </w:r>
      <w:r>
        <w:rPr>
          <w:noProof/>
        </w:rPr>
        <w:fldChar w:fldCharType="separate"/>
      </w:r>
      <w:r>
        <w:rPr>
          <w:noProof/>
        </w:rPr>
        <w:t>583</w:t>
      </w:r>
      <w:r>
        <w:rPr>
          <w:noProof/>
        </w:rPr>
        <w:fldChar w:fldCharType="end"/>
      </w:r>
    </w:p>
    <w:p w14:paraId="18743354" w14:textId="7B51C13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de-DE" w:eastAsia="zh-CN"/>
        </w:rPr>
        <w:t>D.6</w:t>
      </w:r>
      <w:r w:rsidRPr="004F50C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de-DE"/>
        </w:rPr>
        <w:t>XML schema</w:t>
      </w:r>
      <w:r>
        <w:rPr>
          <w:noProof/>
        </w:rPr>
        <w:tab/>
      </w:r>
      <w:r>
        <w:rPr>
          <w:noProof/>
        </w:rPr>
        <w:fldChar w:fldCharType="begin" w:fldLock="1"/>
      </w:r>
      <w:r>
        <w:rPr>
          <w:noProof/>
        </w:rPr>
        <w:instrText xml:space="preserve"> PAGEREF _Toc171586905 \h </w:instrText>
      </w:r>
      <w:r>
        <w:rPr>
          <w:noProof/>
        </w:rPr>
      </w:r>
      <w:r>
        <w:rPr>
          <w:noProof/>
        </w:rPr>
        <w:fldChar w:fldCharType="separate"/>
      </w:r>
      <w:r>
        <w:rPr>
          <w:noProof/>
        </w:rPr>
        <w:t>583</w:t>
      </w:r>
      <w:r>
        <w:rPr>
          <w:noProof/>
        </w:rPr>
        <w:fldChar w:fldCharType="end"/>
      </w:r>
    </w:p>
    <w:p w14:paraId="3CE1CD9F" w14:textId="7A763AC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_Toc171586906 \h </w:instrText>
      </w:r>
      <w:r>
        <w:rPr>
          <w:noProof/>
        </w:rPr>
      </w:r>
      <w:r>
        <w:rPr>
          <w:noProof/>
        </w:rPr>
        <w:fldChar w:fldCharType="separate"/>
      </w:r>
      <w:r>
        <w:rPr>
          <w:noProof/>
        </w:rPr>
        <w:t>584</w:t>
      </w:r>
      <w:r>
        <w:rPr>
          <w:noProof/>
        </w:rPr>
        <w:fldChar w:fldCharType="end"/>
      </w:r>
    </w:p>
    <w:p w14:paraId="3D9A17C4" w14:textId="518F57D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_Toc171586907 \h </w:instrText>
      </w:r>
      <w:r>
        <w:rPr>
          <w:noProof/>
        </w:rPr>
      </w:r>
      <w:r>
        <w:rPr>
          <w:noProof/>
        </w:rPr>
        <w:fldChar w:fldCharType="separate"/>
      </w:r>
      <w:r>
        <w:rPr>
          <w:noProof/>
        </w:rPr>
        <w:t>585</w:t>
      </w:r>
      <w:r>
        <w:rPr>
          <w:noProof/>
        </w:rPr>
        <w:fldChar w:fldCharType="end"/>
      </w:r>
    </w:p>
    <w:p w14:paraId="5B8E8D39" w14:textId="5DEC5D5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D.7</w:t>
      </w:r>
      <w:r>
        <w:rPr>
          <w:rFonts w:asciiTheme="minorHAnsi" w:eastAsiaTheme="minorEastAsia" w:hAnsiTheme="minorHAnsi" w:cstheme="minorBidi"/>
          <w:noProof/>
          <w:kern w:val="2"/>
          <w:szCs w:val="22"/>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_Toc171586908 \h </w:instrText>
      </w:r>
      <w:r>
        <w:rPr>
          <w:noProof/>
        </w:rPr>
      </w:r>
      <w:r>
        <w:rPr>
          <w:noProof/>
        </w:rPr>
        <w:fldChar w:fldCharType="separate"/>
      </w:r>
      <w:r>
        <w:rPr>
          <w:noProof/>
        </w:rPr>
        <w:t>587</w:t>
      </w:r>
      <w:r>
        <w:rPr>
          <w:noProof/>
        </w:rPr>
        <w:fldChar w:fldCharType="end"/>
      </w:r>
    </w:p>
    <w:p w14:paraId="06CCA771" w14:textId="43B8808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_Toc171586909 \h </w:instrText>
      </w:r>
      <w:r>
        <w:rPr>
          <w:noProof/>
        </w:rPr>
      </w:r>
      <w:r>
        <w:rPr>
          <w:noProof/>
        </w:rPr>
        <w:fldChar w:fldCharType="separate"/>
      </w:r>
      <w:r>
        <w:rPr>
          <w:noProof/>
        </w:rPr>
        <w:t>587</w:t>
      </w:r>
      <w:r>
        <w:rPr>
          <w:noProof/>
        </w:rPr>
        <w:fldChar w:fldCharType="end"/>
      </w:r>
    </w:p>
    <w:p w14:paraId="74404475" w14:textId="5CDDEE4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de-DE" w:eastAsia="zh-CN"/>
        </w:rPr>
        <w:t>D.7</w:t>
      </w:r>
      <w:r w:rsidRPr="004F50C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50CC">
        <w:rPr>
          <w:noProof/>
          <w:lang w:val="de-DE"/>
        </w:rPr>
        <w:t>XML schema</w:t>
      </w:r>
      <w:r>
        <w:rPr>
          <w:noProof/>
        </w:rPr>
        <w:tab/>
      </w:r>
      <w:r>
        <w:rPr>
          <w:noProof/>
        </w:rPr>
        <w:fldChar w:fldCharType="begin" w:fldLock="1"/>
      </w:r>
      <w:r>
        <w:rPr>
          <w:noProof/>
        </w:rPr>
        <w:instrText xml:space="preserve"> PAGEREF _Toc171586910 \h </w:instrText>
      </w:r>
      <w:r>
        <w:rPr>
          <w:noProof/>
        </w:rPr>
      </w:r>
      <w:r>
        <w:rPr>
          <w:noProof/>
        </w:rPr>
        <w:fldChar w:fldCharType="separate"/>
      </w:r>
      <w:r>
        <w:rPr>
          <w:noProof/>
        </w:rPr>
        <w:t>587</w:t>
      </w:r>
      <w:r>
        <w:rPr>
          <w:noProof/>
        </w:rPr>
        <w:fldChar w:fldCharType="end"/>
      </w:r>
    </w:p>
    <w:p w14:paraId="608F355D" w14:textId="6B103634"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_Toc171586911 \h </w:instrText>
      </w:r>
      <w:r>
        <w:rPr>
          <w:noProof/>
        </w:rPr>
      </w:r>
      <w:r>
        <w:rPr>
          <w:noProof/>
        </w:rPr>
        <w:fldChar w:fldCharType="separate"/>
      </w:r>
      <w:r>
        <w:rPr>
          <w:noProof/>
        </w:rPr>
        <w:t>588</w:t>
      </w:r>
      <w:r>
        <w:rPr>
          <w:noProof/>
        </w:rPr>
        <w:fldChar w:fldCharType="end"/>
      </w:r>
    </w:p>
    <w:p w14:paraId="70FF0A2C" w14:textId="240C2C9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4F50CC">
        <w:rPr>
          <w:noProof/>
          <w:lang w:val="hr-HR"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_Toc171586912 \h </w:instrText>
      </w:r>
      <w:r>
        <w:rPr>
          <w:noProof/>
        </w:rPr>
      </w:r>
      <w:r>
        <w:rPr>
          <w:noProof/>
        </w:rPr>
        <w:fldChar w:fldCharType="separate"/>
      </w:r>
      <w:r>
        <w:rPr>
          <w:noProof/>
        </w:rPr>
        <w:t>588</w:t>
      </w:r>
      <w:r>
        <w:rPr>
          <w:noProof/>
        </w:rPr>
        <w:fldChar w:fldCharType="end"/>
      </w:r>
    </w:p>
    <w:p w14:paraId="03362E94" w14:textId="1740D80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D.8</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_Toc171586913 \h </w:instrText>
      </w:r>
      <w:r>
        <w:rPr>
          <w:noProof/>
        </w:rPr>
      </w:r>
      <w:r>
        <w:rPr>
          <w:noProof/>
        </w:rPr>
        <w:fldChar w:fldCharType="separate"/>
      </w:r>
      <w:r>
        <w:rPr>
          <w:noProof/>
        </w:rPr>
        <w:t>590</w:t>
      </w:r>
      <w:r>
        <w:rPr>
          <w:noProof/>
        </w:rPr>
        <w:fldChar w:fldCharType="end"/>
      </w:r>
    </w:p>
    <w:p w14:paraId="50A58927" w14:textId="4B8DA6E1"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_Toc171586914 \h </w:instrText>
      </w:r>
      <w:r>
        <w:rPr>
          <w:noProof/>
        </w:rPr>
      </w:r>
      <w:r>
        <w:rPr>
          <w:noProof/>
        </w:rPr>
        <w:fldChar w:fldCharType="separate"/>
      </w:r>
      <w:r>
        <w:rPr>
          <w:noProof/>
        </w:rPr>
        <w:t>590</w:t>
      </w:r>
      <w:r>
        <w:rPr>
          <w:noProof/>
        </w:rPr>
        <w:fldChar w:fldCharType="end"/>
      </w:r>
    </w:p>
    <w:p w14:paraId="798B8F82" w14:textId="7444002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_Toc171586915 \h </w:instrText>
      </w:r>
      <w:r>
        <w:rPr>
          <w:noProof/>
        </w:rPr>
      </w:r>
      <w:r>
        <w:rPr>
          <w:noProof/>
        </w:rPr>
        <w:fldChar w:fldCharType="separate"/>
      </w:r>
      <w:r>
        <w:rPr>
          <w:noProof/>
        </w:rPr>
        <w:t>590</w:t>
      </w:r>
      <w:r>
        <w:rPr>
          <w:noProof/>
        </w:rPr>
        <w:fldChar w:fldCharType="end"/>
      </w:r>
    </w:p>
    <w:p w14:paraId="7A0D661C" w14:textId="7B29CA0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_Toc171586916 \h </w:instrText>
      </w:r>
      <w:r>
        <w:rPr>
          <w:noProof/>
        </w:rPr>
      </w:r>
      <w:r>
        <w:rPr>
          <w:noProof/>
        </w:rPr>
        <w:fldChar w:fldCharType="separate"/>
      </w:r>
      <w:r>
        <w:rPr>
          <w:noProof/>
        </w:rPr>
        <w:t>593</w:t>
      </w:r>
      <w:r>
        <w:rPr>
          <w:noProof/>
        </w:rPr>
        <w:fldChar w:fldCharType="end"/>
      </w:r>
    </w:p>
    <w:p w14:paraId="6F1331FC" w14:textId="3D7A5BE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D.8.4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_Toc171586917 \h </w:instrText>
      </w:r>
      <w:r>
        <w:rPr>
          <w:noProof/>
        </w:rPr>
      </w:r>
      <w:r>
        <w:rPr>
          <w:noProof/>
        </w:rPr>
        <w:fldChar w:fldCharType="separate"/>
      </w:r>
      <w:r>
        <w:rPr>
          <w:noProof/>
        </w:rPr>
        <w:t>594</w:t>
      </w:r>
      <w:r>
        <w:rPr>
          <w:noProof/>
        </w:rPr>
        <w:fldChar w:fldCharType="end"/>
      </w:r>
    </w:p>
    <w:p w14:paraId="4E718D74" w14:textId="5FEF9C35"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_Toc171586918 \h </w:instrText>
      </w:r>
      <w:r>
        <w:rPr>
          <w:noProof/>
        </w:rPr>
      </w:r>
      <w:r>
        <w:rPr>
          <w:noProof/>
        </w:rPr>
        <w:fldChar w:fldCharType="separate"/>
      </w:r>
      <w:r>
        <w:rPr>
          <w:noProof/>
        </w:rPr>
        <w:t>597</w:t>
      </w:r>
      <w:r>
        <w:rPr>
          <w:noProof/>
        </w:rPr>
        <w:fldChar w:fldCharType="end"/>
      </w:r>
    </w:p>
    <w:p w14:paraId="754C6D2F" w14:textId="3BF315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_Toc171586919 \h </w:instrText>
      </w:r>
      <w:r>
        <w:rPr>
          <w:noProof/>
        </w:rPr>
      </w:r>
      <w:r>
        <w:rPr>
          <w:noProof/>
        </w:rPr>
        <w:fldChar w:fldCharType="separate"/>
      </w:r>
      <w:r>
        <w:rPr>
          <w:noProof/>
        </w:rPr>
        <w:t>597</w:t>
      </w:r>
      <w:r>
        <w:rPr>
          <w:noProof/>
        </w:rPr>
        <w:fldChar w:fldCharType="end"/>
      </w:r>
    </w:p>
    <w:p w14:paraId="1005A04F" w14:textId="607FBDBA"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_Toc171586920 \h </w:instrText>
      </w:r>
      <w:r>
        <w:rPr>
          <w:noProof/>
        </w:rPr>
      </w:r>
      <w:r>
        <w:rPr>
          <w:noProof/>
        </w:rPr>
        <w:fldChar w:fldCharType="separate"/>
      </w:r>
      <w:r>
        <w:rPr>
          <w:noProof/>
        </w:rPr>
        <w:t>598</w:t>
      </w:r>
      <w:r>
        <w:rPr>
          <w:noProof/>
        </w:rPr>
        <w:fldChar w:fldCharType="end"/>
      </w:r>
    </w:p>
    <w:p w14:paraId="42E3B078" w14:textId="2A070C1A"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_Toc171586921 \h </w:instrText>
      </w:r>
      <w:r>
        <w:rPr>
          <w:noProof/>
        </w:rPr>
      </w:r>
      <w:r>
        <w:rPr>
          <w:noProof/>
        </w:rPr>
        <w:fldChar w:fldCharType="separate"/>
      </w:r>
      <w:r>
        <w:rPr>
          <w:noProof/>
        </w:rPr>
        <w:t>601</w:t>
      </w:r>
      <w:r>
        <w:rPr>
          <w:noProof/>
        </w:rPr>
        <w:fldChar w:fldCharType="end"/>
      </w:r>
    </w:p>
    <w:p w14:paraId="33F5C728" w14:textId="60AEE89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_Toc171586922 \h </w:instrText>
      </w:r>
      <w:r>
        <w:rPr>
          <w:noProof/>
        </w:rPr>
      </w:r>
      <w:r>
        <w:rPr>
          <w:noProof/>
        </w:rPr>
        <w:fldChar w:fldCharType="separate"/>
      </w:r>
      <w:r>
        <w:rPr>
          <w:noProof/>
        </w:rPr>
        <w:t>601</w:t>
      </w:r>
      <w:r>
        <w:rPr>
          <w:noProof/>
        </w:rPr>
        <w:fldChar w:fldCharType="end"/>
      </w:r>
    </w:p>
    <w:p w14:paraId="76E62205" w14:textId="68A0554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_Toc171586923 \h </w:instrText>
      </w:r>
      <w:r>
        <w:rPr>
          <w:noProof/>
        </w:rPr>
      </w:r>
      <w:r>
        <w:rPr>
          <w:noProof/>
        </w:rPr>
        <w:fldChar w:fldCharType="separate"/>
      </w:r>
      <w:r>
        <w:rPr>
          <w:noProof/>
        </w:rPr>
        <w:t>601</w:t>
      </w:r>
      <w:r>
        <w:rPr>
          <w:noProof/>
        </w:rPr>
        <w:fldChar w:fldCharType="end"/>
      </w:r>
    </w:p>
    <w:p w14:paraId="75B40782" w14:textId="73B565BF"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_Toc171586924 \h </w:instrText>
      </w:r>
      <w:r>
        <w:rPr>
          <w:noProof/>
        </w:rPr>
      </w:r>
      <w:r>
        <w:rPr>
          <w:noProof/>
        </w:rPr>
        <w:fldChar w:fldCharType="separate"/>
      </w:r>
      <w:r>
        <w:rPr>
          <w:noProof/>
        </w:rPr>
        <w:t>601</w:t>
      </w:r>
      <w:r>
        <w:rPr>
          <w:noProof/>
        </w:rPr>
        <w:fldChar w:fldCharType="end"/>
      </w:r>
    </w:p>
    <w:p w14:paraId="1691036F" w14:textId="4EE6434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_Toc171586925 \h </w:instrText>
      </w:r>
      <w:r>
        <w:rPr>
          <w:noProof/>
        </w:rPr>
      </w:r>
      <w:r>
        <w:rPr>
          <w:noProof/>
        </w:rPr>
        <w:fldChar w:fldCharType="separate"/>
      </w:r>
      <w:r>
        <w:rPr>
          <w:noProof/>
        </w:rPr>
        <w:t>602</w:t>
      </w:r>
      <w:r>
        <w:rPr>
          <w:noProof/>
        </w:rPr>
        <w:fldChar w:fldCharType="end"/>
      </w:r>
    </w:p>
    <w:p w14:paraId="543D80E1" w14:textId="615FDDF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_Toc171586926 \h </w:instrText>
      </w:r>
      <w:r>
        <w:rPr>
          <w:noProof/>
        </w:rPr>
      </w:r>
      <w:r>
        <w:rPr>
          <w:noProof/>
        </w:rPr>
        <w:fldChar w:fldCharType="separate"/>
      </w:r>
      <w:r>
        <w:rPr>
          <w:noProof/>
        </w:rPr>
        <w:t>603</w:t>
      </w:r>
      <w:r>
        <w:rPr>
          <w:noProof/>
        </w:rPr>
        <w:fldChar w:fldCharType="end"/>
      </w:r>
    </w:p>
    <w:p w14:paraId="5686237C" w14:textId="34CF8D4C" w:rsidR="00FF1CA9" w:rsidRDefault="00FF1CA9">
      <w:pPr>
        <w:pStyle w:val="TOC1"/>
        <w:rPr>
          <w:rFonts w:asciiTheme="minorHAnsi" w:eastAsiaTheme="minorEastAsia" w:hAnsiTheme="minorHAnsi" w:cstheme="minorBidi"/>
          <w:noProof/>
          <w:kern w:val="2"/>
          <w:szCs w:val="22"/>
          <w:lang w:eastAsia="en-GB"/>
          <w14:ligatures w14:val="standardContextual"/>
        </w:rPr>
      </w:pPr>
      <w:r w:rsidRPr="004F50CC">
        <w:rPr>
          <w:rFonts w:eastAsia="Malgun Gothic"/>
          <w:noProof/>
        </w:rPr>
        <w:t>F.3</w:t>
      </w:r>
      <w:r>
        <w:rPr>
          <w:rFonts w:asciiTheme="minorHAnsi" w:eastAsiaTheme="minorEastAsia" w:hAnsiTheme="minorHAnsi" w:cstheme="minorBidi"/>
          <w:noProof/>
          <w:kern w:val="2"/>
          <w:szCs w:val="22"/>
          <w:lang w:eastAsia="en-GB"/>
          <w14:ligatures w14:val="standardContextual"/>
        </w:rPr>
        <w:tab/>
      </w:r>
      <w:r w:rsidRPr="004F50CC">
        <w:rPr>
          <w:rFonts w:eastAsia="Malgun Gothic"/>
          <w:noProof/>
        </w:rPr>
        <w:t>Off-network timers</w:t>
      </w:r>
      <w:r>
        <w:rPr>
          <w:noProof/>
        </w:rPr>
        <w:tab/>
      </w:r>
      <w:r>
        <w:rPr>
          <w:noProof/>
        </w:rPr>
        <w:fldChar w:fldCharType="begin" w:fldLock="1"/>
      </w:r>
      <w:r>
        <w:rPr>
          <w:noProof/>
        </w:rPr>
        <w:instrText xml:space="preserve"> PAGEREF _Toc171586927 \h </w:instrText>
      </w:r>
      <w:r>
        <w:rPr>
          <w:noProof/>
        </w:rPr>
      </w:r>
      <w:r>
        <w:rPr>
          <w:noProof/>
        </w:rPr>
        <w:fldChar w:fldCharType="separate"/>
      </w:r>
      <w:r>
        <w:rPr>
          <w:noProof/>
        </w:rPr>
        <w:t>603</w:t>
      </w:r>
      <w:r>
        <w:rPr>
          <w:noProof/>
        </w:rPr>
        <w:fldChar w:fldCharType="end"/>
      </w:r>
    </w:p>
    <w:p w14:paraId="730C2D87" w14:textId="2FBB8B7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_Toc171586928 \h </w:instrText>
      </w:r>
      <w:r>
        <w:rPr>
          <w:noProof/>
        </w:rPr>
      </w:r>
      <w:r>
        <w:rPr>
          <w:noProof/>
        </w:rPr>
        <w:fldChar w:fldCharType="separate"/>
      </w:r>
      <w:r>
        <w:rPr>
          <w:noProof/>
        </w:rPr>
        <w:t>603</w:t>
      </w:r>
      <w:r>
        <w:rPr>
          <w:noProof/>
        </w:rPr>
        <w:fldChar w:fldCharType="end"/>
      </w:r>
    </w:p>
    <w:p w14:paraId="353B79F2" w14:textId="1945E47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F.3.2</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Timers in off-network emergency alert</w:t>
      </w:r>
      <w:r>
        <w:rPr>
          <w:noProof/>
        </w:rPr>
        <w:tab/>
      </w:r>
      <w:r>
        <w:rPr>
          <w:noProof/>
        </w:rPr>
        <w:fldChar w:fldCharType="begin" w:fldLock="1"/>
      </w:r>
      <w:r>
        <w:rPr>
          <w:noProof/>
        </w:rPr>
        <w:instrText xml:space="preserve"> PAGEREF _Toc171586929 \h </w:instrText>
      </w:r>
      <w:r>
        <w:rPr>
          <w:noProof/>
        </w:rPr>
      </w:r>
      <w:r>
        <w:rPr>
          <w:noProof/>
        </w:rPr>
        <w:fldChar w:fldCharType="separate"/>
      </w:r>
      <w:r>
        <w:rPr>
          <w:noProof/>
        </w:rPr>
        <w:t>604</w:t>
      </w:r>
      <w:r>
        <w:rPr>
          <w:noProof/>
        </w:rPr>
        <w:fldChar w:fldCharType="end"/>
      </w:r>
    </w:p>
    <w:p w14:paraId="45C213F4" w14:textId="107918E6"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_Toc171586930 \h </w:instrText>
      </w:r>
      <w:r>
        <w:rPr>
          <w:noProof/>
        </w:rPr>
      </w:r>
      <w:r>
        <w:rPr>
          <w:noProof/>
        </w:rPr>
        <w:fldChar w:fldCharType="separate"/>
      </w:r>
      <w:r>
        <w:rPr>
          <w:noProof/>
        </w:rPr>
        <w:t>606</w:t>
      </w:r>
      <w:r>
        <w:rPr>
          <w:noProof/>
        </w:rPr>
        <w:fldChar w:fldCharType="end"/>
      </w:r>
    </w:p>
    <w:p w14:paraId="418445B7" w14:textId="6EB59838"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_Toc171586931 \h </w:instrText>
      </w:r>
      <w:r>
        <w:rPr>
          <w:noProof/>
        </w:rPr>
      </w:r>
      <w:r>
        <w:rPr>
          <w:noProof/>
        </w:rPr>
        <w:fldChar w:fldCharType="separate"/>
      </w:r>
      <w:r>
        <w:rPr>
          <w:noProof/>
        </w:rPr>
        <w:t>606</w:t>
      </w:r>
      <w:r>
        <w:rPr>
          <w:noProof/>
        </w:rPr>
        <w:fldChar w:fldCharType="end"/>
      </w:r>
    </w:p>
    <w:p w14:paraId="0A7361AA" w14:textId="0B452E04"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On-network counters</w:t>
      </w:r>
      <w:r>
        <w:rPr>
          <w:noProof/>
        </w:rPr>
        <w:tab/>
      </w:r>
      <w:r>
        <w:rPr>
          <w:noProof/>
        </w:rPr>
        <w:fldChar w:fldCharType="begin" w:fldLock="1"/>
      </w:r>
      <w:r>
        <w:rPr>
          <w:noProof/>
        </w:rPr>
        <w:instrText xml:space="preserve"> PAGEREF _Toc171586932 \h </w:instrText>
      </w:r>
      <w:r>
        <w:rPr>
          <w:noProof/>
        </w:rPr>
      </w:r>
      <w:r>
        <w:rPr>
          <w:noProof/>
        </w:rPr>
        <w:fldChar w:fldCharType="separate"/>
      </w:r>
      <w:r>
        <w:rPr>
          <w:noProof/>
        </w:rPr>
        <w:t>606</w:t>
      </w:r>
      <w:r>
        <w:rPr>
          <w:noProof/>
        </w:rPr>
        <w:fldChar w:fldCharType="end"/>
      </w:r>
    </w:p>
    <w:p w14:paraId="0776649E" w14:textId="156B1B93"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_Toc171586933 \h </w:instrText>
      </w:r>
      <w:r>
        <w:rPr>
          <w:noProof/>
        </w:rPr>
      </w:r>
      <w:r>
        <w:rPr>
          <w:noProof/>
        </w:rPr>
        <w:fldChar w:fldCharType="separate"/>
      </w:r>
      <w:r>
        <w:rPr>
          <w:noProof/>
        </w:rPr>
        <w:t>606</w:t>
      </w:r>
      <w:r>
        <w:rPr>
          <w:noProof/>
        </w:rPr>
        <w:fldChar w:fldCharType="end"/>
      </w:r>
    </w:p>
    <w:p w14:paraId="63FEBB2B" w14:textId="38C2089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rFonts w:eastAsia="Malgun Gothic"/>
          <w:noProof/>
        </w:rPr>
        <w:t>G.3.1</w:t>
      </w:r>
      <w:r>
        <w:rPr>
          <w:rFonts w:asciiTheme="minorHAnsi" w:eastAsiaTheme="minorEastAsia" w:hAnsiTheme="minorHAnsi" w:cstheme="minorBidi"/>
          <w:noProof/>
          <w:kern w:val="2"/>
          <w:sz w:val="22"/>
          <w:szCs w:val="22"/>
          <w:lang w:eastAsia="en-GB"/>
          <w14:ligatures w14:val="standardContextual"/>
        </w:rPr>
        <w:tab/>
      </w:r>
      <w:r w:rsidRPr="004F50CC">
        <w:rPr>
          <w:rFonts w:eastAsia="Malgun Gothic"/>
          <w:noProof/>
        </w:rPr>
        <w:t>Counters in off-network SDS</w:t>
      </w:r>
      <w:r>
        <w:rPr>
          <w:noProof/>
        </w:rPr>
        <w:tab/>
      </w:r>
      <w:r>
        <w:rPr>
          <w:noProof/>
        </w:rPr>
        <w:fldChar w:fldCharType="begin" w:fldLock="1"/>
      </w:r>
      <w:r>
        <w:rPr>
          <w:noProof/>
        </w:rPr>
        <w:instrText xml:space="preserve"> PAGEREF _Toc171586934 \h </w:instrText>
      </w:r>
      <w:r>
        <w:rPr>
          <w:noProof/>
        </w:rPr>
      </w:r>
      <w:r>
        <w:rPr>
          <w:noProof/>
        </w:rPr>
        <w:fldChar w:fldCharType="separate"/>
      </w:r>
      <w:r>
        <w:rPr>
          <w:noProof/>
        </w:rPr>
        <w:t>606</w:t>
      </w:r>
      <w:r>
        <w:rPr>
          <w:noProof/>
        </w:rPr>
        <w:fldChar w:fldCharType="end"/>
      </w:r>
    </w:p>
    <w:p w14:paraId="3E5F3C2F" w14:textId="1DFE58CE"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_Toc171586935 \h </w:instrText>
      </w:r>
      <w:r>
        <w:rPr>
          <w:noProof/>
        </w:rPr>
      </w:r>
      <w:r>
        <w:rPr>
          <w:noProof/>
        </w:rPr>
        <w:fldChar w:fldCharType="separate"/>
      </w:r>
      <w:r>
        <w:rPr>
          <w:noProof/>
        </w:rPr>
        <w:t>606</w:t>
      </w:r>
      <w:r>
        <w:rPr>
          <w:noProof/>
        </w:rPr>
        <w:fldChar w:fldCharType="end"/>
      </w:r>
    </w:p>
    <w:p w14:paraId="6694AF90" w14:textId="28A2DF7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_Toc171586936 \h </w:instrText>
      </w:r>
      <w:r>
        <w:rPr>
          <w:noProof/>
        </w:rPr>
      </w:r>
      <w:r>
        <w:rPr>
          <w:noProof/>
        </w:rPr>
        <w:fldChar w:fldCharType="separate"/>
      </w:r>
      <w:r>
        <w:rPr>
          <w:noProof/>
        </w:rPr>
        <w:t>606</w:t>
      </w:r>
      <w:r>
        <w:rPr>
          <w:noProof/>
        </w:rPr>
        <w:fldChar w:fldCharType="end"/>
      </w:r>
    </w:p>
    <w:p w14:paraId="71201501" w14:textId="2C530CD8"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MCData emergency state</w:t>
      </w:r>
      <w:r>
        <w:rPr>
          <w:noProof/>
        </w:rPr>
        <w:tab/>
      </w:r>
      <w:r>
        <w:rPr>
          <w:noProof/>
        </w:rPr>
        <w:fldChar w:fldCharType="begin" w:fldLock="1"/>
      </w:r>
      <w:r>
        <w:rPr>
          <w:noProof/>
        </w:rPr>
        <w:instrText xml:space="preserve"> PAGEREF _Toc171586937 \h </w:instrText>
      </w:r>
      <w:r>
        <w:rPr>
          <w:noProof/>
        </w:rPr>
      </w:r>
      <w:r>
        <w:rPr>
          <w:noProof/>
        </w:rPr>
        <w:fldChar w:fldCharType="separate"/>
      </w:r>
      <w:r>
        <w:rPr>
          <w:noProof/>
        </w:rPr>
        <w:t>607</w:t>
      </w:r>
      <w:r>
        <w:rPr>
          <w:noProof/>
        </w:rPr>
        <w:fldChar w:fldCharType="end"/>
      </w:r>
    </w:p>
    <w:p w14:paraId="76D2C491" w14:textId="4B9F019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_Toc171586938 \h </w:instrText>
      </w:r>
      <w:r>
        <w:rPr>
          <w:noProof/>
        </w:rPr>
      </w:r>
      <w:r>
        <w:rPr>
          <w:noProof/>
        </w:rPr>
        <w:fldChar w:fldCharType="separate"/>
      </w:r>
      <w:r>
        <w:rPr>
          <w:noProof/>
        </w:rPr>
        <w:t>608</w:t>
      </w:r>
      <w:r>
        <w:rPr>
          <w:noProof/>
        </w:rPr>
        <w:fldChar w:fldCharType="end"/>
      </w:r>
    </w:p>
    <w:p w14:paraId="0ECBDC99" w14:textId="0A84C32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_Toc171586939 \h </w:instrText>
      </w:r>
      <w:r>
        <w:rPr>
          <w:noProof/>
        </w:rPr>
      </w:r>
      <w:r>
        <w:rPr>
          <w:noProof/>
        </w:rPr>
        <w:fldChar w:fldCharType="separate"/>
      </w:r>
      <w:r>
        <w:rPr>
          <w:noProof/>
        </w:rPr>
        <w:t>608</w:t>
      </w:r>
      <w:r>
        <w:rPr>
          <w:noProof/>
        </w:rPr>
        <w:fldChar w:fldCharType="end"/>
      </w:r>
    </w:p>
    <w:p w14:paraId="3DDA9F0B" w14:textId="48C08BD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_Toc171586940 \h </w:instrText>
      </w:r>
      <w:r>
        <w:rPr>
          <w:noProof/>
        </w:rPr>
      </w:r>
      <w:r>
        <w:rPr>
          <w:noProof/>
        </w:rPr>
        <w:fldChar w:fldCharType="separate"/>
      </w:r>
      <w:r>
        <w:rPr>
          <w:noProof/>
        </w:rPr>
        <w:t>609</w:t>
      </w:r>
      <w:r>
        <w:rPr>
          <w:noProof/>
        </w:rPr>
        <w:fldChar w:fldCharType="end"/>
      </w:r>
    </w:p>
    <w:p w14:paraId="07142B16" w14:textId="6A081B6E"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_Toc171586941 \h </w:instrText>
      </w:r>
      <w:r>
        <w:rPr>
          <w:noProof/>
        </w:rPr>
      </w:r>
      <w:r>
        <w:rPr>
          <w:noProof/>
        </w:rPr>
        <w:fldChar w:fldCharType="separate"/>
      </w:r>
      <w:r>
        <w:rPr>
          <w:noProof/>
        </w:rPr>
        <w:t>610</w:t>
      </w:r>
      <w:r>
        <w:rPr>
          <w:noProof/>
        </w:rPr>
        <w:fldChar w:fldCharType="end"/>
      </w:r>
    </w:p>
    <w:p w14:paraId="2BC5A669" w14:textId="7CE53DF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_Toc171586942 \h </w:instrText>
      </w:r>
      <w:r>
        <w:rPr>
          <w:noProof/>
        </w:rPr>
      </w:r>
      <w:r>
        <w:rPr>
          <w:noProof/>
        </w:rPr>
        <w:fldChar w:fldCharType="separate"/>
      </w:r>
      <w:r>
        <w:rPr>
          <w:noProof/>
        </w:rPr>
        <w:t>610</w:t>
      </w:r>
      <w:r>
        <w:rPr>
          <w:noProof/>
        </w:rPr>
        <w:fldChar w:fldCharType="end"/>
      </w:r>
    </w:p>
    <w:p w14:paraId="588DE58E" w14:textId="7417121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G.4.8</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_Toc171586943 \h </w:instrText>
      </w:r>
      <w:r>
        <w:rPr>
          <w:noProof/>
        </w:rPr>
      </w:r>
      <w:r>
        <w:rPr>
          <w:noProof/>
        </w:rPr>
        <w:fldChar w:fldCharType="separate"/>
      </w:r>
      <w:r>
        <w:rPr>
          <w:noProof/>
        </w:rPr>
        <w:t>611</w:t>
      </w:r>
      <w:r>
        <w:rPr>
          <w:noProof/>
        </w:rPr>
        <w:fldChar w:fldCharType="end"/>
      </w:r>
    </w:p>
    <w:p w14:paraId="56AC6980" w14:textId="34B29DB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G.4.9</w:t>
      </w:r>
      <w:r>
        <w:rPr>
          <w:rFonts w:asciiTheme="minorHAnsi" w:eastAsiaTheme="minorEastAsia" w:hAnsiTheme="minorHAnsi" w:cstheme="minorBidi"/>
          <w:noProof/>
          <w:kern w:val="2"/>
          <w:sz w:val="22"/>
          <w:szCs w:val="22"/>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_Toc171586944 \h </w:instrText>
      </w:r>
      <w:r>
        <w:rPr>
          <w:noProof/>
        </w:rPr>
      </w:r>
      <w:r>
        <w:rPr>
          <w:noProof/>
        </w:rPr>
        <w:fldChar w:fldCharType="separate"/>
      </w:r>
      <w:r>
        <w:rPr>
          <w:noProof/>
        </w:rPr>
        <w:t>612</w:t>
      </w:r>
      <w:r>
        <w:rPr>
          <w:noProof/>
        </w:rPr>
        <w:fldChar w:fldCharType="end"/>
      </w:r>
    </w:p>
    <w:p w14:paraId="2F584970" w14:textId="7EFED8E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_Toc171586945 \h </w:instrText>
      </w:r>
      <w:r>
        <w:rPr>
          <w:noProof/>
        </w:rPr>
      </w:r>
      <w:r>
        <w:rPr>
          <w:noProof/>
        </w:rPr>
        <w:fldChar w:fldCharType="separate"/>
      </w:r>
      <w:r>
        <w:rPr>
          <w:noProof/>
        </w:rPr>
        <w:t>612</w:t>
      </w:r>
      <w:r>
        <w:rPr>
          <w:noProof/>
        </w:rPr>
        <w:fldChar w:fldCharType="end"/>
      </w:r>
    </w:p>
    <w:p w14:paraId="690623C7" w14:textId="0028EF8B"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G.4.11</w:t>
      </w:r>
      <w:r>
        <w:rPr>
          <w:rFonts w:asciiTheme="minorHAnsi" w:eastAsiaTheme="minorEastAsia" w:hAnsiTheme="minorHAnsi" w:cstheme="minorBidi"/>
          <w:noProof/>
          <w:kern w:val="2"/>
          <w:sz w:val="22"/>
          <w:szCs w:val="22"/>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_Toc171586946 \h </w:instrText>
      </w:r>
      <w:r>
        <w:rPr>
          <w:noProof/>
        </w:rPr>
      </w:r>
      <w:r>
        <w:rPr>
          <w:noProof/>
        </w:rPr>
        <w:fldChar w:fldCharType="separate"/>
      </w:r>
      <w:r>
        <w:rPr>
          <w:noProof/>
        </w:rPr>
        <w:t>613</w:t>
      </w:r>
      <w:r>
        <w:rPr>
          <w:noProof/>
        </w:rPr>
        <w:fldChar w:fldCharType="end"/>
      </w:r>
    </w:p>
    <w:p w14:paraId="2B977E2F" w14:textId="3822DB86"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G.4.12</w:t>
      </w:r>
      <w:r>
        <w:rPr>
          <w:rFonts w:asciiTheme="minorHAnsi" w:eastAsiaTheme="minorEastAsia" w:hAnsiTheme="minorHAnsi" w:cstheme="minorBidi"/>
          <w:noProof/>
          <w:kern w:val="2"/>
          <w:sz w:val="22"/>
          <w:szCs w:val="22"/>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_Toc171586947 \h </w:instrText>
      </w:r>
      <w:r>
        <w:rPr>
          <w:noProof/>
        </w:rPr>
      </w:r>
      <w:r>
        <w:rPr>
          <w:noProof/>
        </w:rPr>
        <w:fldChar w:fldCharType="separate"/>
      </w:r>
      <w:r>
        <w:rPr>
          <w:noProof/>
        </w:rPr>
        <w:t>614</w:t>
      </w:r>
      <w:r>
        <w:rPr>
          <w:noProof/>
        </w:rPr>
        <w:fldChar w:fldCharType="end"/>
      </w:r>
    </w:p>
    <w:p w14:paraId="6DD09256" w14:textId="39307DA6"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sidRPr="004F50CC">
        <w:rPr>
          <w:noProof/>
          <w:lang w:val="en-US"/>
        </w:rPr>
        <w:t>Annex H (informative</w:t>
      </w:r>
      <w:r>
        <w:rPr>
          <w:noProof/>
          <w:lang w:val="en-US"/>
        </w:rPr>
        <w:t>):</w:t>
      </w:r>
      <w:r>
        <w:rPr>
          <w:noProof/>
          <w:lang w:val="en-US"/>
        </w:rPr>
        <w:tab/>
      </w:r>
      <w:r w:rsidRPr="004F50CC">
        <w:rPr>
          <w:noProof/>
          <w:lang w:val="en-US"/>
        </w:rPr>
        <w:t>INFO packages defined in the present document</w:t>
      </w:r>
      <w:r>
        <w:rPr>
          <w:noProof/>
        </w:rPr>
        <w:tab/>
      </w:r>
      <w:r>
        <w:rPr>
          <w:noProof/>
        </w:rPr>
        <w:fldChar w:fldCharType="begin" w:fldLock="1"/>
      </w:r>
      <w:r>
        <w:rPr>
          <w:noProof/>
        </w:rPr>
        <w:instrText xml:space="preserve"> PAGEREF _Toc171586948 \h </w:instrText>
      </w:r>
      <w:r>
        <w:rPr>
          <w:noProof/>
        </w:rPr>
      </w:r>
      <w:r>
        <w:rPr>
          <w:noProof/>
        </w:rPr>
        <w:fldChar w:fldCharType="separate"/>
      </w:r>
      <w:r>
        <w:rPr>
          <w:noProof/>
        </w:rPr>
        <w:t>616</w:t>
      </w:r>
      <w:r>
        <w:rPr>
          <w:noProof/>
        </w:rPr>
        <w:fldChar w:fldCharType="end"/>
      </w:r>
    </w:p>
    <w:p w14:paraId="758ACF18" w14:textId="771AD2FB"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_Toc171586949 \h </w:instrText>
      </w:r>
      <w:r>
        <w:rPr>
          <w:noProof/>
        </w:rPr>
      </w:r>
      <w:r>
        <w:rPr>
          <w:noProof/>
        </w:rPr>
        <w:fldChar w:fldCharType="separate"/>
      </w:r>
      <w:r>
        <w:rPr>
          <w:noProof/>
        </w:rPr>
        <w:t>616</w:t>
      </w:r>
      <w:r>
        <w:rPr>
          <w:noProof/>
        </w:rPr>
        <w:fldChar w:fldCharType="end"/>
      </w:r>
    </w:p>
    <w:p w14:paraId="6937D49C" w14:textId="422B0CD5"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H.1.1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Scope</w:t>
      </w:r>
      <w:r>
        <w:rPr>
          <w:noProof/>
        </w:rPr>
        <w:tab/>
      </w:r>
      <w:r>
        <w:rPr>
          <w:noProof/>
        </w:rPr>
        <w:fldChar w:fldCharType="begin" w:fldLock="1"/>
      </w:r>
      <w:r>
        <w:rPr>
          <w:noProof/>
        </w:rPr>
        <w:instrText xml:space="preserve"> PAGEREF _Toc171586950 \h </w:instrText>
      </w:r>
      <w:r>
        <w:rPr>
          <w:noProof/>
        </w:rPr>
      </w:r>
      <w:r>
        <w:rPr>
          <w:noProof/>
        </w:rPr>
        <w:fldChar w:fldCharType="separate"/>
      </w:r>
      <w:r>
        <w:rPr>
          <w:noProof/>
        </w:rPr>
        <w:t>616</w:t>
      </w:r>
      <w:r>
        <w:rPr>
          <w:noProof/>
        </w:rPr>
        <w:fldChar w:fldCharType="end"/>
      </w:r>
    </w:p>
    <w:p w14:paraId="1DE45F7B" w14:textId="5DE41F09"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sidRPr="004F50CC">
        <w:rPr>
          <w:noProof/>
          <w:lang w:val="en-US"/>
        </w:rPr>
        <w:t>H.1.2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g.3gpp.mcdata-com-release info package</w:t>
      </w:r>
      <w:r>
        <w:rPr>
          <w:noProof/>
        </w:rPr>
        <w:tab/>
      </w:r>
      <w:r>
        <w:rPr>
          <w:noProof/>
        </w:rPr>
        <w:fldChar w:fldCharType="begin" w:fldLock="1"/>
      </w:r>
      <w:r>
        <w:rPr>
          <w:noProof/>
        </w:rPr>
        <w:instrText xml:space="preserve"> PAGEREF _Toc171586951 \h </w:instrText>
      </w:r>
      <w:r>
        <w:rPr>
          <w:noProof/>
        </w:rPr>
      </w:r>
      <w:r>
        <w:rPr>
          <w:noProof/>
        </w:rPr>
        <w:fldChar w:fldCharType="separate"/>
      </w:r>
      <w:r>
        <w:rPr>
          <w:noProof/>
        </w:rPr>
        <w:t>616</w:t>
      </w:r>
      <w:r>
        <w:rPr>
          <w:noProof/>
        </w:rPr>
        <w:fldChar w:fldCharType="end"/>
      </w:r>
    </w:p>
    <w:p w14:paraId="5D2FC05B" w14:textId="7B5CC9C1"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Overall description</w:t>
      </w:r>
      <w:r>
        <w:rPr>
          <w:noProof/>
        </w:rPr>
        <w:tab/>
      </w:r>
      <w:r>
        <w:rPr>
          <w:noProof/>
        </w:rPr>
        <w:fldChar w:fldCharType="begin" w:fldLock="1"/>
      </w:r>
      <w:r>
        <w:rPr>
          <w:noProof/>
        </w:rPr>
        <w:instrText xml:space="preserve"> PAGEREF _Toc171586952 \h </w:instrText>
      </w:r>
      <w:r>
        <w:rPr>
          <w:noProof/>
        </w:rPr>
      </w:r>
      <w:r>
        <w:rPr>
          <w:noProof/>
        </w:rPr>
        <w:fldChar w:fldCharType="separate"/>
      </w:r>
      <w:r>
        <w:rPr>
          <w:noProof/>
        </w:rPr>
        <w:t>616</w:t>
      </w:r>
      <w:r>
        <w:rPr>
          <w:noProof/>
        </w:rPr>
        <w:fldChar w:fldCharType="end"/>
      </w:r>
    </w:p>
    <w:p w14:paraId="0BF358A0" w14:textId="64A42DBD"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H.1.2.2</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Applicability</w:t>
      </w:r>
      <w:r>
        <w:rPr>
          <w:noProof/>
        </w:rPr>
        <w:tab/>
      </w:r>
      <w:r>
        <w:rPr>
          <w:noProof/>
        </w:rPr>
        <w:fldChar w:fldCharType="begin" w:fldLock="1"/>
      </w:r>
      <w:r>
        <w:rPr>
          <w:noProof/>
        </w:rPr>
        <w:instrText xml:space="preserve"> PAGEREF _Toc171586953 \h </w:instrText>
      </w:r>
      <w:r>
        <w:rPr>
          <w:noProof/>
        </w:rPr>
      </w:r>
      <w:r>
        <w:rPr>
          <w:noProof/>
        </w:rPr>
        <w:fldChar w:fldCharType="separate"/>
      </w:r>
      <w:r>
        <w:rPr>
          <w:noProof/>
        </w:rPr>
        <w:t>616</w:t>
      </w:r>
      <w:r>
        <w:rPr>
          <w:noProof/>
        </w:rPr>
        <w:fldChar w:fldCharType="end"/>
      </w:r>
    </w:p>
    <w:p w14:paraId="119BA561" w14:textId="5DBC3AAE"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H.1.2.3</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Appropriateness of INFO Package Usage</w:t>
      </w:r>
      <w:r>
        <w:rPr>
          <w:noProof/>
        </w:rPr>
        <w:tab/>
      </w:r>
      <w:r>
        <w:rPr>
          <w:noProof/>
        </w:rPr>
        <w:fldChar w:fldCharType="begin" w:fldLock="1"/>
      </w:r>
      <w:r>
        <w:rPr>
          <w:noProof/>
        </w:rPr>
        <w:instrText xml:space="preserve"> PAGEREF _Toc171586954 \h </w:instrText>
      </w:r>
      <w:r>
        <w:rPr>
          <w:noProof/>
        </w:rPr>
      </w:r>
      <w:r>
        <w:rPr>
          <w:noProof/>
        </w:rPr>
        <w:fldChar w:fldCharType="separate"/>
      </w:r>
      <w:r>
        <w:rPr>
          <w:noProof/>
        </w:rPr>
        <w:t>616</w:t>
      </w:r>
      <w:r>
        <w:rPr>
          <w:noProof/>
        </w:rPr>
        <w:fldChar w:fldCharType="end"/>
      </w:r>
    </w:p>
    <w:p w14:paraId="1B243702" w14:textId="70E5BAD5"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H.1.2.4</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package name</w:t>
      </w:r>
      <w:r>
        <w:rPr>
          <w:noProof/>
        </w:rPr>
        <w:tab/>
      </w:r>
      <w:r>
        <w:rPr>
          <w:noProof/>
        </w:rPr>
        <w:fldChar w:fldCharType="begin" w:fldLock="1"/>
      </w:r>
      <w:r>
        <w:rPr>
          <w:noProof/>
        </w:rPr>
        <w:instrText xml:space="preserve"> PAGEREF _Toc171586955 \h </w:instrText>
      </w:r>
      <w:r>
        <w:rPr>
          <w:noProof/>
        </w:rPr>
      </w:r>
      <w:r>
        <w:rPr>
          <w:noProof/>
        </w:rPr>
        <w:fldChar w:fldCharType="separate"/>
      </w:r>
      <w:r>
        <w:rPr>
          <w:noProof/>
        </w:rPr>
        <w:t>616</w:t>
      </w:r>
      <w:r>
        <w:rPr>
          <w:noProof/>
        </w:rPr>
        <w:fldChar w:fldCharType="end"/>
      </w:r>
    </w:p>
    <w:p w14:paraId="575F071D" w14:textId="678FE58F"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_Toc171586956 \h </w:instrText>
      </w:r>
      <w:r>
        <w:rPr>
          <w:noProof/>
        </w:rPr>
      </w:r>
      <w:r>
        <w:rPr>
          <w:noProof/>
        </w:rPr>
        <w:fldChar w:fldCharType="separate"/>
      </w:r>
      <w:r>
        <w:rPr>
          <w:noProof/>
        </w:rPr>
        <w:t>617</w:t>
      </w:r>
      <w:r>
        <w:rPr>
          <w:noProof/>
        </w:rPr>
        <w:fldChar w:fldCharType="end"/>
      </w:r>
    </w:p>
    <w:p w14:paraId="73A0D6FF" w14:textId="040AACF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_Toc171586957 \h </w:instrText>
      </w:r>
      <w:r>
        <w:rPr>
          <w:noProof/>
        </w:rPr>
      </w:r>
      <w:r>
        <w:rPr>
          <w:noProof/>
        </w:rPr>
        <w:fldChar w:fldCharType="separate"/>
      </w:r>
      <w:r>
        <w:rPr>
          <w:noProof/>
        </w:rPr>
        <w:t>617</w:t>
      </w:r>
      <w:r>
        <w:rPr>
          <w:noProof/>
        </w:rPr>
        <w:fldChar w:fldCharType="end"/>
      </w:r>
    </w:p>
    <w:p w14:paraId="7C64F150" w14:textId="21EBD4A8"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Pr>
          <w:noProof/>
        </w:rPr>
        <w:t>H.1.2.</w:t>
      </w:r>
      <w:r w:rsidRPr="004F50C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message body parts</w:t>
      </w:r>
      <w:r>
        <w:rPr>
          <w:noProof/>
        </w:rPr>
        <w:tab/>
      </w:r>
      <w:r>
        <w:rPr>
          <w:noProof/>
        </w:rPr>
        <w:fldChar w:fldCharType="begin" w:fldLock="1"/>
      </w:r>
      <w:r>
        <w:rPr>
          <w:noProof/>
        </w:rPr>
        <w:instrText xml:space="preserve"> PAGEREF _Toc171586958 \h </w:instrText>
      </w:r>
      <w:r>
        <w:rPr>
          <w:noProof/>
        </w:rPr>
      </w:r>
      <w:r>
        <w:rPr>
          <w:noProof/>
        </w:rPr>
        <w:fldChar w:fldCharType="separate"/>
      </w:r>
      <w:r>
        <w:rPr>
          <w:noProof/>
        </w:rPr>
        <w:t>617</w:t>
      </w:r>
      <w:r>
        <w:rPr>
          <w:noProof/>
        </w:rPr>
        <w:fldChar w:fldCharType="end"/>
      </w:r>
    </w:p>
    <w:p w14:paraId="478A93DB" w14:textId="003B3EEC" w:rsidR="00FF1CA9" w:rsidRPr="00404CD6" w:rsidRDefault="00FF1CA9">
      <w:pPr>
        <w:pStyle w:val="TOC3"/>
        <w:rPr>
          <w:rFonts w:asciiTheme="minorHAnsi" w:eastAsiaTheme="minorEastAsia" w:hAnsiTheme="minorHAnsi" w:cstheme="minorBidi"/>
          <w:noProof/>
          <w:kern w:val="2"/>
          <w:sz w:val="22"/>
          <w:szCs w:val="22"/>
          <w:lang w:val="fr-FR" w:eastAsia="en-GB"/>
          <w14:ligatures w14:val="standardContextual"/>
        </w:rPr>
      </w:pPr>
      <w:r w:rsidRPr="00404CD6">
        <w:rPr>
          <w:noProof/>
          <w:lang w:val="fr-FR"/>
        </w:rPr>
        <w:t>H.1.2.8</w:t>
      </w:r>
      <w:r w:rsidRPr="00404CD6">
        <w:rPr>
          <w:rFonts w:asciiTheme="minorHAnsi" w:eastAsiaTheme="minorEastAsia" w:hAnsiTheme="minorHAnsi" w:cstheme="minorBidi"/>
          <w:noProof/>
          <w:kern w:val="2"/>
          <w:sz w:val="22"/>
          <w:szCs w:val="22"/>
          <w:lang w:val="fr-FR" w:eastAsia="en-GB"/>
          <w14:ligatures w14:val="standardContextual"/>
        </w:rPr>
        <w:tab/>
      </w:r>
      <w:r w:rsidRPr="00404CD6">
        <w:rPr>
          <w:noProof/>
          <w:lang w:val="fr-FR"/>
        </w:rPr>
        <w:t>Info package usage restrictions</w:t>
      </w:r>
      <w:r w:rsidRPr="00404CD6">
        <w:rPr>
          <w:noProof/>
          <w:lang w:val="fr-FR"/>
        </w:rPr>
        <w:tab/>
      </w:r>
      <w:r>
        <w:rPr>
          <w:noProof/>
        </w:rPr>
        <w:fldChar w:fldCharType="begin" w:fldLock="1"/>
      </w:r>
      <w:r w:rsidRPr="00404CD6">
        <w:rPr>
          <w:noProof/>
          <w:lang w:val="fr-FR"/>
        </w:rPr>
        <w:instrText xml:space="preserve"> PAGEREF _Toc171586959 \h </w:instrText>
      </w:r>
      <w:r>
        <w:rPr>
          <w:noProof/>
        </w:rPr>
      </w:r>
      <w:r>
        <w:rPr>
          <w:noProof/>
        </w:rPr>
        <w:fldChar w:fldCharType="separate"/>
      </w:r>
      <w:r w:rsidRPr="00404CD6">
        <w:rPr>
          <w:noProof/>
          <w:lang w:val="fr-FR"/>
        </w:rPr>
        <w:t>617</w:t>
      </w:r>
      <w:r>
        <w:rPr>
          <w:noProof/>
        </w:rPr>
        <w:fldChar w:fldCharType="end"/>
      </w:r>
    </w:p>
    <w:p w14:paraId="2A5713E6" w14:textId="2CE582F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H.1.2.9</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Rate of INFO Requests</w:t>
      </w:r>
      <w:r>
        <w:rPr>
          <w:noProof/>
        </w:rPr>
        <w:tab/>
      </w:r>
      <w:r>
        <w:rPr>
          <w:noProof/>
        </w:rPr>
        <w:fldChar w:fldCharType="begin" w:fldLock="1"/>
      </w:r>
      <w:r>
        <w:rPr>
          <w:noProof/>
        </w:rPr>
        <w:instrText xml:space="preserve"> PAGEREF _Toc171586960 \h </w:instrText>
      </w:r>
      <w:r>
        <w:rPr>
          <w:noProof/>
        </w:rPr>
      </w:r>
      <w:r>
        <w:rPr>
          <w:noProof/>
        </w:rPr>
        <w:fldChar w:fldCharType="separate"/>
      </w:r>
      <w:r>
        <w:rPr>
          <w:noProof/>
        </w:rPr>
        <w:t>617</w:t>
      </w:r>
      <w:r>
        <w:rPr>
          <w:noProof/>
        </w:rPr>
        <w:fldChar w:fldCharType="end"/>
      </w:r>
    </w:p>
    <w:p w14:paraId="69A32223" w14:textId="60631396"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H.1.2.10</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Info package security considerations</w:t>
      </w:r>
      <w:r>
        <w:rPr>
          <w:noProof/>
        </w:rPr>
        <w:tab/>
      </w:r>
      <w:r>
        <w:rPr>
          <w:noProof/>
        </w:rPr>
        <w:fldChar w:fldCharType="begin" w:fldLock="1"/>
      </w:r>
      <w:r>
        <w:rPr>
          <w:noProof/>
        </w:rPr>
        <w:instrText xml:space="preserve"> PAGEREF _Toc171586961 \h </w:instrText>
      </w:r>
      <w:r>
        <w:rPr>
          <w:noProof/>
        </w:rPr>
      </w:r>
      <w:r>
        <w:rPr>
          <w:noProof/>
        </w:rPr>
        <w:fldChar w:fldCharType="separate"/>
      </w:r>
      <w:r>
        <w:rPr>
          <w:noProof/>
        </w:rPr>
        <w:t>617</w:t>
      </w:r>
      <w:r>
        <w:rPr>
          <w:noProof/>
        </w:rPr>
        <w:fldChar w:fldCharType="end"/>
      </w:r>
    </w:p>
    <w:p w14:paraId="326192C6" w14:textId="4D763D2A" w:rsidR="00FF1CA9" w:rsidRDefault="00FF1CA9">
      <w:pPr>
        <w:pStyle w:val="TOC3"/>
        <w:rPr>
          <w:rFonts w:asciiTheme="minorHAnsi" w:eastAsiaTheme="minorEastAsia" w:hAnsiTheme="minorHAnsi" w:cstheme="minorBidi"/>
          <w:noProof/>
          <w:kern w:val="2"/>
          <w:sz w:val="22"/>
          <w:szCs w:val="22"/>
          <w:lang w:eastAsia="en-GB"/>
          <w14:ligatures w14:val="standardContextual"/>
        </w:rPr>
      </w:pPr>
      <w:r w:rsidRPr="004F50CC">
        <w:rPr>
          <w:noProof/>
          <w:lang w:val="en-US"/>
        </w:rPr>
        <w:t>H.1.2.11</w:t>
      </w:r>
      <w:r>
        <w:rPr>
          <w:rFonts w:asciiTheme="minorHAnsi" w:eastAsiaTheme="minorEastAsia" w:hAnsiTheme="minorHAnsi" w:cstheme="minorBidi"/>
          <w:noProof/>
          <w:kern w:val="2"/>
          <w:sz w:val="22"/>
          <w:szCs w:val="22"/>
          <w:lang w:eastAsia="en-GB"/>
          <w14:ligatures w14:val="standardContextual"/>
        </w:rPr>
        <w:tab/>
      </w:r>
      <w:r w:rsidRPr="004F50CC">
        <w:rPr>
          <w:noProof/>
          <w:lang w:val="en-US"/>
        </w:rPr>
        <w:t>Implementation details and examples</w:t>
      </w:r>
      <w:r>
        <w:rPr>
          <w:noProof/>
        </w:rPr>
        <w:tab/>
      </w:r>
      <w:r>
        <w:rPr>
          <w:noProof/>
        </w:rPr>
        <w:fldChar w:fldCharType="begin" w:fldLock="1"/>
      </w:r>
      <w:r>
        <w:rPr>
          <w:noProof/>
        </w:rPr>
        <w:instrText xml:space="preserve"> PAGEREF _Toc171586962 \h </w:instrText>
      </w:r>
      <w:r>
        <w:rPr>
          <w:noProof/>
        </w:rPr>
      </w:r>
      <w:r>
        <w:rPr>
          <w:noProof/>
        </w:rPr>
        <w:fldChar w:fldCharType="separate"/>
      </w:r>
      <w:r>
        <w:rPr>
          <w:noProof/>
        </w:rPr>
        <w:t>617</w:t>
      </w:r>
      <w:r>
        <w:rPr>
          <w:noProof/>
        </w:rPr>
        <w:fldChar w:fldCharType="end"/>
      </w:r>
    </w:p>
    <w:p w14:paraId="64488BA5" w14:textId="060EE784"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 xml:space="preserve">MCData session control specific concepts for the support of mission critical services over </w:t>
      </w:r>
      <w:r w:rsidRPr="004F50CC">
        <w:rPr>
          <w:rFonts w:cs="Arial"/>
          <w:noProof/>
          <w:lang w:eastAsia="zh-CN"/>
        </w:rPr>
        <w:t>5GS</w:t>
      </w:r>
      <w:r>
        <w:rPr>
          <w:noProof/>
        </w:rPr>
        <w:tab/>
      </w:r>
      <w:r>
        <w:rPr>
          <w:noProof/>
        </w:rPr>
        <w:fldChar w:fldCharType="begin" w:fldLock="1"/>
      </w:r>
      <w:r>
        <w:rPr>
          <w:noProof/>
        </w:rPr>
        <w:instrText xml:space="preserve"> PAGEREF _Toc171586963 \h </w:instrText>
      </w:r>
      <w:r>
        <w:rPr>
          <w:noProof/>
        </w:rPr>
      </w:r>
      <w:r>
        <w:rPr>
          <w:noProof/>
        </w:rPr>
        <w:fldChar w:fldCharType="separate"/>
      </w:r>
      <w:r>
        <w:rPr>
          <w:noProof/>
        </w:rPr>
        <w:t>617</w:t>
      </w:r>
      <w:r>
        <w:rPr>
          <w:noProof/>
        </w:rPr>
        <w:fldChar w:fldCharType="end"/>
      </w:r>
    </w:p>
    <w:p w14:paraId="4E22315A" w14:textId="19C21E82"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_Toc171586964 \h </w:instrText>
      </w:r>
      <w:r>
        <w:rPr>
          <w:noProof/>
        </w:rPr>
      </w:r>
      <w:r>
        <w:rPr>
          <w:noProof/>
        </w:rPr>
        <w:fldChar w:fldCharType="separate"/>
      </w:r>
      <w:r>
        <w:rPr>
          <w:noProof/>
        </w:rPr>
        <w:t>617</w:t>
      </w:r>
      <w:r>
        <w:rPr>
          <w:noProof/>
        </w:rPr>
        <w:fldChar w:fldCharType="end"/>
      </w:r>
    </w:p>
    <w:p w14:paraId="10CC1F91" w14:textId="34960E19"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_Toc171586965 \h </w:instrText>
      </w:r>
      <w:r>
        <w:rPr>
          <w:noProof/>
        </w:rPr>
      </w:r>
      <w:r>
        <w:rPr>
          <w:noProof/>
        </w:rPr>
        <w:fldChar w:fldCharType="separate"/>
      </w:r>
      <w:r>
        <w:rPr>
          <w:noProof/>
        </w:rPr>
        <w:t>618</w:t>
      </w:r>
      <w:r>
        <w:rPr>
          <w:noProof/>
        </w:rPr>
        <w:fldChar w:fldCharType="end"/>
      </w:r>
    </w:p>
    <w:p w14:paraId="01E3B74D" w14:textId="5CA80693"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_Toc171586966 \h </w:instrText>
      </w:r>
      <w:r>
        <w:rPr>
          <w:noProof/>
        </w:rPr>
      </w:r>
      <w:r>
        <w:rPr>
          <w:noProof/>
        </w:rPr>
        <w:fldChar w:fldCharType="separate"/>
      </w:r>
      <w:r>
        <w:rPr>
          <w:noProof/>
        </w:rPr>
        <w:t>618</w:t>
      </w:r>
      <w:r>
        <w:rPr>
          <w:noProof/>
        </w:rPr>
        <w:fldChar w:fldCharType="end"/>
      </w:r>
    </w:p>
    <w:p w14:paraId="17FBAC3D" w14:textId="13AC758D"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_Toc171586967 \h </w:instrText>
      </w:r>
      <w:r>
        <w:rPr>
          <w:noProof/>
        </w:rPr>
      </w:r>
      <w:r>
        <w:rPr>
          <w:noProof/>
        </w:rPr>
        <w:fldChar w:fldCharType="separate"/>
      </w:r>
      <w:r>
        <w:rPr>
          <w:noProof/>
        </w:rPr>
        <w:t>618</w:t>
      </w:r>
      <w:r>
        <w:rPr>
          <w:noProof/>
        </w:rPr>
        <w:fldChar w:fldCharType="end"/>
      </w:r>
    </w:p>
    <w:p w14:paraId="2D0B5A88" w14:textId="7A27274A"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_Toc171586968 \h </w:instrText>
      </w:r>
      <w:r>
        <w:rPr>
          <w:noProof/>
        </w:rPr>
      </w:r>
      <w:r>
        <w:rPr>
          <w:noProof/>
        </w:rPr>
        <w:fldChar w:fldCharType="separate"/>
      </w:r>
      <w:r>
        <w:rPr>
          <w:noProof/>
        </w:rPr>
        <w:t>618</w:t>
      </w:r>
      <w:r>
        <w:rPr>
          <w:noProof/>
        </w:rPr>
        <w:fldChar w:fldCharType="end"/>
      </w:r>
    </w:p>
    <w:p w14:paraId="279CF0FE" w14:textId="02D1627C"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rPr>
        <w:t>I.3.4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_Toc171586969 \h </w:instrText>
      </w:r>
      <w:r>
        <w:rPr>
          <w:noProof/>
        </w:rPr>
      </w:r>
      <w:r>
        <w:rPr>
          <w:noProof/>
        </w:rPr>
        <w:fldChar w:fldCharType="separate"/>
      </w:r>
      <w:r>
        <w:rPr>
          <w:noProof/>
        </w:rPr>
        <w:t>618</w:t>
      </w:r>
      <w:r>
        <w:rPr>
          <w:noProof/>
        </w:rPr>
        <w:fldChar w:fldCharType="end"/>
      </w:r>
    </w:p>
    <w:p w14:paraId="4AD61518" w14:textId="218FE177" w:rsidR="00FF1CA9" w:rsidRDefault="00FF1CA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_Toc171586970 \h </w:instrText>
      </w:r>
      <w:r>
        <w:rPr>
          <w:noProof/>
        </w:rPr>
      </w:r>
      <w:r>
        <w:rPr>
          <w:noProof/>
        </w:rPr>
        <w:fldChar w:fldCharType="separate"/>
      </w:r>
      <w:r>
        <w:rPr>
          <w:noProof/>
        </w:rPr>
        <w:t>618</w:t>
      </w:r>
      <w:r>
        <w:rPr>
          <w:noProof/>
        </w:rPr>
        <w:fldChar w:fldCharType="end"/>
      </w:r>
    </w:p>
    <w:p w14:paraId="11F404E0" w14:textId="3844CD0D" w:rsidR="00FF1CA9" w:rsidRDefault="00FF1CA9">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_Toc171586971 \h </w:instrText>
      </w:r>
      <w:r>
        <w:rPr>
          <w:noProof/>
        </w:rPr>
      </w:r>
      <w:r>
        <w:rPr>
          <w:noProof/>
        </w:rPr>
        <w:fldChar w:fldCharType="separate"/>
      </w:r>
      <w:r>
        <w:rPr>
          <w:noProof/>
        </w:rPr>
        <w:t>619</w:t>
      </w:r>
      <w:r>
        <w:rPr>
          <w:noProof/>
        </w:rPr>
        <w:fldChar w:fldCharType="end"/>
      </w:r>
    </w:p>
    <w:p w14:paraId="596BBFF8" w14:textId="1E83764B" w:rsidR="00FF1CA9" w:rsidRDefault="00FF1CA9" w:rsidP="00FF1CA9">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_Toc171586972 \h </w:instrText>
      </w:r>
      <w:r>
        <w:rPr>
          <w:noProof/>
        </w:rPr>
      </w:r>
      <w:r>
        <w:rPr>
          <w:noProof/>
        </w:rPr>
        <w:fldChar w:fldCharType="separate"/>
      </w:r>
      <w:r>
        <w:rPr>
          <w:noProof/>
        </w:rPr>
        <w:t>620</w:t>
      </w:r>
      <w:r>
        <w:rPr>
          <w:noProof/>
        </w:rPr>
        <w:fldChar w:fldCharType="end"/>
      </w:r>
    </w:p>
    <w:p w14:paraId="0B9E3498" w14:textId="15B06896"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10" w:name="_CRForeword"/>
      <w:bookmarkEnd w:id="10"/>
      <w:r w:rsidRPr="00B02A0B">
        <w:br w:type="page"/>
      </w:r>
      <w:bookmarkStart w:id="11" w:name="foreword"/>
      <w:bookmarkStart w:id="12" w:name="_Toc171585744"/>
      <w:bookmarkEnd w:id="11"/>
      <w:r w:rsidRPr="00B02A0B">
        <w:t>Foreword</w:t>
      </w:r>
      <w:bookmarkEnd w:id="12"/>
    </w:p>
    <w:p w14:paraId="2511FBFA" w14:textId="187C44D5" w:rsidR="00080512" w:rsidRPr="00B02A0B" w:rsidRDefault="00080512">
      <w:r w:rsidRPr="00B02A0B">
        <w:t xml:space="preserve">This Technical </w:t>
      </w:r>
      <w:bookmarkStart w:id="13" w:name="spectype3"/>
      <w:r w:rsidRPr="00B02A0B">
        <w:t>Specification</w:t>
      </w:r>
      <w:bookmarkEnd w:id="13"/>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4" w:name="introduction"/>
      <w:bookmarkStart w:id="15" w:name="_CR1"/>
      <w:bookmarkStart w:id="16" w:name="_Toc20215419"/>
      <w:bookmarkStart w:id="17" w:name="_Toc27495884"/>
      <w:bookmarkStart w:id="18" w:name="_Toc36107623"/>
      <w:bookmarkStart w:id="19" w:name="_Toc44598361"/>
      <w:bookmarkStart w:id="20" w:name="_Toc44602216"/>
      <w:bookmarkStart w:id="21" w:name="_Toc45197393"/>
      <w:bookmarkStart w:id="22" w:name="_Toc45695426"/>
      <w:bookmarkStart w:id="23" w:name="_Toc51850882"/>
      <w:bookmarkStart w:id="24" w:name="_Toc92224412"/>
      <w:bookmarkStart w:id="25" w:name="_Toc171585745"/>
      <w:bookmarkEnd w:id="14"/>
      <w:bookmarkEnd w:id="15"/>
      <w:r w:rsidRPr="00B02A0B">
        <w:t>1</w:t>
      </w:r>
      <w:r w:rsidRPr="00B02A0B">
        <w:tab/>
        <w:t>Scope</w:t>
      </w:r>
      <w:bookmarkEnd w:id="16"/>
      <w:bookmarkEnd w:id="17"/>
      <w:bookmarkEnd w:id="18"/>
      <w:bookmarkEnd w:id="19"/>
      <w:bookmarkEnd w:id="20"/>
      <w:bookmarkEnd w:id="21"/>
      <w:bookmarkEnd w:id="22"/>
      <w:bookmarkEnd w:id="23"/>
      <w:bookmarkEnd w:id="24"/>
      <w:bookmarkEnd w:id="25"/>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6" w:name="_CR2"/>
      <w:bookmarkStart w:id="27" w:name="_Toc20215420"/>
      <w:bookmarkStart w:id="28" w:name="_Toc27495885"/>
      <w:bookmarkStart w:id="29" w:name="_Toc36107624"/>
      <w:bookmarkStart w:id="30" w:name="_Toc44598362"/>
      <w:bookmarkStart w:id="31" w:name="_Toc44602217"/>
      <w:bookmarkStart w:id="32" w:name="_Toc45197394"/>
      <w:bookmarkStart w:id="33" w:name="_Toc45695427"/>
      <w:bookmarkStart w:id="34" w:name="_Toc51850883"/>
      <w:bookmarkStart w:id="35" w:name="_Toc92224413"/>
      <w:bookmarkStart w:id="36" w:name="_Toc171585746"/>
      <w:bookmarkEnd w:id="26"/>
      <w:r w:rsidRPr="00B02A0B">
        <w:t>2</w:t>
      </w:r>
      <w:r w:rsidRPr="00B02A0B">
        <w:tab/>
        <w:t>References</w:t>
      </w:r>
      <w:bookmarkEnd w:id="27"/>
      <w:bookmarkEnd w:id="28"/>
      <w:bookmarkEnd w:id="29"/>
      <w:bookmarkEnd w:id="30"/>
      <w:bookmarkEnd w:id="31"/>
      <w:bookmarkEnd w:id="32"/>
      <w:bookmarkEnd w:id="33"/>
      <w:bookmarkEnd w:id="34"/>
      <w:bookmarkEnd w:id="35"/>
      <w:bookmarkEnd w:id="36"/>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7"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7"/>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8"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9" w:name="_Toc27495886"/>
      <w:r w:rsidRPr="00B02A0B">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40"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1" w:name="_Toc44598363"/>
      <w:bookmarkStart w:id="42" w:name="_Toc44602218"/>
      <w:bookmarkStart w:id="43" w:name="_Toc45197395"/>
      <w:bookmarkStart w:id="44" w:name="_Toc45695428"/>
      <w:bookmarkStart w:id="45"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6"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7" w:name="_CR3"/>
      <w:bookmarkStart w:id="48" w:name="_Toc171585747"/>
      <w:bookmarkEnd w:id="47"/>
      <w:r w:rsidRPr="00B02A0B">
        <w:t>3</w:t>
      </w:r>
      <w:r w:rsidRPr="00B02A0B">
        <w:tab/>
        <w:t>Definitions, symbols and abbreviations</w:t>
      </w:r>
      <w:bookmarkEnd w:id="38"/>
      <w:bookmarkEnd w:id="39"/>
      <w:bookmarkEnd w:id="40"/>
      <w:bookmarkEnd w:id="41"/>
      <w:bookmarkEnd w:id="42"/>
      <w:bookmarkEnd w:id="43"/>
      <w:bookmarkEnd w:id="44"/>
      <w:bookmarkEnd w:id="45"/>
      <w:bookmarkEnd w:id="46"/>
      <w:bookmarkEnd w:id="48"/>
    </w:p>
    <w:p w14:paraId="3A7B0101" w14:textId="77777777" w:rsidR="005C310B" w:rsidRPr="00B02A0B" w:rsidRDefault="005C310B" w:rsidP="007D34FE">
      <w:pPr>
        <w:pStyle w:val="Heading2"/>
      </w:pPr>
      <w:bookmarkStart w:id="49" w:name="_CR3_1"/>
      <w:bookmarkStart w:id="50" w:name="_Toc20215422"/>
      <w:bookmarkStart w:id="51" w:name="_Toc27495887"/>
      <w:bookmarkStart w:id="52" w:name="_Toc36107626"/>
      <w:bookmarkStart w:id="53" w:name="_Toc44598364"/>
      <w:bookmarkStart w:id="54" w:name="_Toc44602219"/>
      <w:bookmarkStart w:id="55" w:name="_Toc45197396"/>
      <w:bookmarkStart w:id="56" w:name="_Toc45695429"/>
      <w:bookmarkStart w:id="57" w:name="_Toc51850885"/>
      <w:bookmarkStart w:id="58" w:name="_Toc92224415"/>
      <w:bookmarkStart w:id="59" w:name="_Toc171585748"/>
      <w:bookmarkEnd w:id="49"/>
      <w:r w:rsidRPr="00B02A0B">
        <w:t>3.1</w:t>
      </w:r>
      <w:r w:rsidRPr="00B02A0B">
        <w:tab/>
        <w:t>Definitions</w:t>
      </w:r>
      <w:bookmarkEnd w:id="50"/>
      <w:bookmarkEnd w:id="51"/>
      <w:bookmarkEnd w:id="52"/>
      <w:bookmarkEnd w:id="53"/>
      <w:bookmarkEnd w:id="54"/>
      <w:bookmarkEnd w:id="55"/>
      <w:bookmarkEnd w:id="56"/>
      <w:bookmarkEnd w:id="57"/>
      <w:bookmarkEnd w:id="58"/>
      <w:bookmarkEnd w:id="59"/>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60" w:name="_Toc20215423"/>
      <w:bookmarkStart w:id="61" w:name="_Toc27495888"/>
      <w:bookmarkStart w:id="62"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3" w:name="_CR3_2"/>
      <w:bookmarkStart w:id="64" w:name="_Toc44598365"/>
      <w:bookmarkStart w:id="65" w:name="_Toc44602220"/>
      <w:bookmarkStart w:id="66" w:name="_Toc45197397"/>
      <w:bookmarkStart w:id="67" w:name="_Toc45695430"/>
      <w:bookmarkStart w:id="68" w:name="_Toc51850886"/>
      <w:bookmarkStart w:id="69" w:name="_Toc92224416"/>
      <w:bookmarkStart w:id="70" w:name="_Toc171585749"/>
      <w:bookmarkEnd w:id="63"/>
      <w:r w:rsidRPr="00B02A0B">
        <w:t>3.2</w:t>
      </w:r>
      <w:r w:rsidRPr="00B02A0B">
        <w:tab/>
        <w:t>Abbreviations</w:t>
      </w:r>
      <w:bookmarkEnd w:id="60"/>
      <w:bookmarkEnd w:id="61"/>
      <w:bookmarkEnd w:id="62"/>
      <w:bookmarkEnd w:id="64"/>
      <w:bookmarkEnd w:id="65"/>
      <w:bookmarkEnd w:id="66"/>
      <w:bookmarkEnd w:id="67"/>
      <w:bookmarkEnd w:id="68"/>
      <w:bookmarkEnd w:id="69"/>
      <w:bookmarkEnd w:id="70"/>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1" w:name="_Toc20215424"/>
      <w:bookmarkStart w:id="72" w:name="_Toc27495889"/>
      <w:bookmarkStart w:id="73"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4" w:name="_CR4"/>
      <w:bookmarkStart w:id="75" w:name="_Toc44598366"/>
      <w:bookmarkStart w:id="76" w:name="_Toc44602221"/>
      <w:bookmarkStart w:id="77" w:name="_Toc45197398"/>
      <w:bookmarkStart w:id="78" w:name="_Toc45695431"/>
      <w:bookmarkStart w:id="79" w:name="_Toc51850887"/>
      <w:bookmarkStart w:id="80" w:name="_Toc92224417"/>
      <w:bookmarkStart w:id="81" w:name="_Toc171585750"/>
      <w:bookmarkEnd w:id="74"/>
      <w:r w:rsidRPr="00B02A0B">
        <w:t>4</w:t>
      </w:r>
      <w:r w:rsidRPr="00B02A0B">
        <w:tab/>
        <w:t>General</w:t>
      </w:r>
      <w:bookmarkEnd w:id="71"/>
      <w:bookmarkEnd w:id="72"/>
      <w:bookmarkEnd w:id="73"/>
      <w:bookmarkEnd w:id="75"/>
      <w:bookmarkEnd w:id="76"/>
      <w:bookmarkEnd w:id="77"/>
      <w:bookmarkEnd w:id="78"/>
      <w:bookmarkEnd w:id="79"/>
      <w:bookmarkEnd w:id="80"/>
      <w:bookmarkEnd w:id="81"/>
    </w:p>
    <w:p w14:paraId="2D9BAD42" w14:textId="77777777" w:rsidR="005C310B" w:rsidRPr="00B02A0B" w:rsidRDefault="005C310B" w:rsidP="007D34FE">
      <w:pPr>
        <w:pStyle w:val="Heading2"/>
      </w:pPr>
      <w:bookmarkStart w:id="82" w:name="_CR4_1"/>
      <w:bookmarkStart w:id="83" w:name="_Toc20215425"/>
      <w:bookmarkStart w:id="84" w:name="_Toc27495890"/>
      <w:bookmarkStart w:id="85" w:name="_Toc36107629"/>
      <w:bookmarkStart w:id="86" w:name="_Toc44598367"/>
      <w:bookmarkStart w:id="87" w:name="_Toc44602222"/>
      <w:bookmarkStart w:id="88" w:name="_Toc45197399"/>
      <w:bookmarkStart w:id="89" w:name="_Toc45695432"/>
      <w:bookmarkStart w:id="90" w:name="_Toc51850888"/>
      <w:bookmarkStart w:id="91" w:name="_Toc92224418"/>
      <w:bookmarkStart w:id="92" w:name="_Toc171585751"/>
      <w:bookmarkEnd w:id="82"/>
      <w:r w:rsidRPr="00B02A0B">
        <w:t>4.1</w:t>
      </w:r>
      <w:r w:rsidRPr="00B02A0B">
        <w:tab/>
        <w:t>MCData overview</w:t>
      </w:r>
      <w:bookmarkEnd w:id="83"/>
      <w:bookmarkEnd w:id="84"/>
      <w:bookmarkEnd w:id="85"/>
      <w:bookmarkEnd w:id="86"/>
      <w:bookmarkEnd w:id="87"/>
      <w:bookmarkEnd w:id="88"/>
      <w:bookmarkEnd w:id="89"/>
      <w:bookmarkEnd w:id="90"/>
      <w:bookmarkEnd w:id="91"/>
      <w:bookmarkEnd w:id="92"/>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3" w:name="_CR4_2"/>
      <w:bookmarkStart w:id="94" w:name="_Toc20215426"/>
      <w:bookmarkStart w:id="95" w:name="_Toc27495891"/>
      <w:bookmarkStart w:id="96" w:name="_Toc36107630"/>
      <w:bookmarkStart w:id="97" w:name="_Toc44598368"/>
      <w:bookmarkStart w:id="98" w:name="_Toc44602223"/>
      <w:bookmarkStart w:id="99" w:name="_Toc45197400"/>
      <w:bookmarkStart w:id="100" w:name="_Toc45695433"/>
      <w:bookmarkStart w:id="101" w:name="_Toc51850889"/>
      <w:bookmarkStart w:id="102" w:name="_Toc92224419"/>
      <w:bookmarkStart w:id="103" w:name="_Toc171585752"/>
      <w:bookmarkEnd w:id="93"/>
      <w:r w:rsidRPr="00B02A0B">
        <w:t>4.2</w:t>
      </w:r>
      <w:r w:rsidRPr="00B02A0B">
        <w:tab/>
        <w:t>Identity, URI and address assignments</w:t>
      </w:r>
      <w:bookmarkEnd w:id="94"/>
      <w:bookmarkEnd w:id="95"/>
      <w:bookmarkEnd w:id="96"/>
      <w:bookmarkEnd w:id="97"/>
      <w:bookmarkEnd w:id="98"/>
      <w:bookmarkEnd w:id="99"/>
      <w:bookmarkEnd w:id="100"/>
      <w:bookmarkEnd w:id="101"/>
      <w:bookmarkEnd w:id="102"/>
      <w:bookmarkEnd w:id="103"/>
    </w:p>
    <w:p w14:paraId="6C017015" w14:textId="77777777" w:rsidR="005C310B" w:rsidRPr="00B02A0B" w:rsidRDefault="005C310B" w:rsidP="007D34FE">
      <w:pPr>
        <w:pStyle w:val="Heading3"/>
      </w:pPr>
      <w:bookmarkStart w:id="104" w:name="_CR4_2_1"/>
      <w:bookmarkStart w:id="105" w:name="_Toc20215427"/>
      <w:bookmarkStart w:id="106" w:name="_Toc27495892"/>
      <w:bookmarkStart w:id="107" w:name="_Toc36107631"/>
      <w:bookmarkStart w:id="108" w:name="_Toc44598369"/>
      <w:bookmarkStart w:id="109" w:name="_Toc44602224"/>
      <w:bookmarkStart w:id="110" w:name="_Toc45197401"/>
      <w:bookmarkStart w:id="111" w:name="_Toc45695434"/>
      <w:bookmarkStart w:id="112" w:name="_Toc51850890"/>
      <w:bookmarkStart w:id="113" w:name="_Toc92224420"/>
      <w:bookmarkStart w:id="114" w:name="_Toc171585753"/>
      <w:bookmarkEnd w:id="104"/>
      <w:r w:rsidRPr="00B02A0B">
        <w:t>4.2</w:t>
      </w:r>
      <w:r w:rsidRPr="00B02A0B">
        <w:rPr>
          <w:rFonts w:eastAsia="Malgun Gothic"/>
        </w:rPr>
        <w:t>.1</w:t>
      </w:r>
      <w:r w:rsidRPr="00B02A0B">
        <w:tab/>
        <w:t>Public Service identities</w:t>
      </w:r>
      <w:bookmarkEnd w:id="105"/>
      <w:bookmarkEnd w:id="106"/>
      <w:bookmarkEnd w:id="107"/>
      <w:bookmarkEnd w:id="108"/>
      <w:bookmarkEnd w:id="109"/>
      <w:bookmarkEnd w:id="110"/>
      <w:bookmarkEnd w:id="111"/>
      <w:bookmarkEnd w:id="112"/>
      <w:bookmarkEnd w:id="113"/>
      <w:bookmarkEnd w:id="114"/>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p>
    <w:p w14:paraId="3C276182" w14:textId="77777777" w:rsidR="005C310B" w:rsidRPr="00B02A0B" w:rsidRDefault="005C310B" w:rsidP="007D34FE">
      <w:pPr>
        <w:pStyle w:val="Heading3"/>
        <w:rPr>
          <w:rFonts w:eastAsia="SimSun"/>
        </w:rPr>
      </w:pPr>
      <w:bookmarkStart w:id="115" w:name="_CR4_2_2"/>
      <w:bookmarkStart w:id="116" w:name="_Toc20215428"/>
      <w:bookmarkStart w:id="117" w:name="_Toc27495893"/>
      <w:bookmarkStart w:id="118" w:name="_Toc36107632"/>
      <w:bookmarkStart w:id="119" w:name="_Toc44598370"/>
      <w:bookmarkStart w:id="120" w:name="_Toc44602225"/>
      <w:bookmarkStart w:id="121" w:name="_Toc45197402"/>
      <w:bookmarkStart w:id="122" w:name="_Toc45695435"/>
      <w:bookmarkStart w:id="123" w:name="_Toc51850891"/>
      <w:bookmarkStart w:id="124" w:name="_Toc92224421"/>
      <w:bookmarkStart w:id="125" w:name="_Toc171585754"/>
      <w:bookmarkEnd w:id="115"/>
      <w:r w:rsidRPr="00B02A0B">
        <w:rPr>
          <w:rFonts w:eastAsia="SimSun"/>
        </w:rPr>
        <w:t>4.2.2</w:t>
      </w:r>
      <w:r w:rsidRPr="00B02A0B">
        <w:rPr>
          <w:rFonts w:eastAsia="SimSun"/>
        </w:rPr>
        <w:tab/>
        <w:t>MCData session identity</w:t>
      </w:r>
      <w:bookmarkEnd w:id="116"/>
      <w:bookmarkEnd w:id="117"/>
      <w:bookmarkEnd w:id="118"/>
      <w:bookmarkEnd w:id="119"/>
      <w:bookmarkEnd w:id="120"/>
      <w:bookmarkEnd w:id="121"/>
      <w:bookmarkEnd w:id="122"/>
      <w:bookmarkEnd w:id="123"/>
      <w:bookmarkEnd w:id="124"/>
      <w:bookmarkEnd w:id="125"/>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rFonts w:eastAsia="SimSun"/>
          <w:lang w:val="en-IN"/>
        </w:rPr>
      </w:pPr>
      <w:bookmarkStart w:id="126" w:name="_CR4_2_3"/>
      <w:bookmarkStart w:id="127" w:name="_Toc20215429"/>
      <w:bookmarkStart w:id="128" w:name="_Toc27495894"/>
      <w:bookmarkStart w:id="129" w:name="_Toc36107633"/>
      <w:bookmarkStart w:id="130" w:name="_Toc44598371"/>
      <w:bookmarkStart w:id="131" w:name="_Toc44602226"/>
      <w:bookmarkStart w:id="132" w:name="_Toc45197403"/>
      <w:bookmarkStart w:id="133" w:name="_Toc45695436"/>
      <w:bookmarkStart w:id="134" w:name="_Toc51850892"/>
      <w:bookmarkStart w:id="135" w:name="_Toc92224422"/>
      <w:bookmarkStart w:id="136" w:name="_Toc171585755"/>
      <w:bookmarkEnd w:id="126"/>
      <w:r w:rsidRPr="00B02A0B">
        <w:rPr>
          <w:rFonts w:eastAsia="SimSun"/>
        </w:rPr>
        <w:t>4.2.3</w:t>
      </w:r>
      <w:r w:rsidRPr="00B02A0B">
        <w:rPr>
          <w:rFonts w:eastAsia="SimSun"/>
        </w:rPr>
        <w:tab/>
        <w:t>MCData client ID</w:t>
      </w:r>
      <w:bookmarkEnd w:id="127"/>
      <w:bookmarkEnd w:id="128"/>
      <w:bookmarkEnd w:id="129"/>
      <w:bookmarkEnd w:id="130"/>
      <w:bookmarkEnd w:id="131"/>
      <w:bookmarkEnd w:id="132"/>
      <w:bookmarkEnd w:id="133"/>
      <w:bookmarkEnd w:id="134"/>
      <w:bookmarkEnd w:id="135"/>
      <w:bookmarkEnd w:id="136"/>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rFonts w:eastAsia="SimSun"/>
          <w:lang w:val="en-IN"/>
        </w:rPr>
      </w:pPr>
      <w:bookmarkStart w:id="137" w:name="_CR4_3"/>
      <w:bookmarkStart w:id="138" w:name="_Toc20215430"/>
      <w:bookmarkStart w:id="139" w:name="_Toc27495895"/>
      <w:bookmarkStart w:id="140" w:name="_Toc36107634"/>
      <w:bookmarkStart w:id="141" w:name="_Toc44598372"/>
      <w:bookmarkStart w:id="142" w:name="_Toc44602227"/>
      <w:bookmarkStart w:id="143" w:name="_Toc45197404"/>
      <w:bookmarkStart w:id="144" w:name="_Toc45695437"/>
      <w:bookmarkStart w:id="145" w:name="_Toc51850893"/>
      <w:bookmarkStart w:id="146" w:name="_Toc92224423"/>
      <w:bookmarkStart w:id="147" w:name="_Toc171585756"/>
      <w:bookmarkEnd w:id="137"/>
      <w:r w:rsidRPr="00B02A0B">
        <w:rPr>
          <w:rFonts w:eastAsia="SimSun"/>
        </w:rPr>
        <w:t>4.3</w:t>
      </w:r>
      <w:r w:rsidRPr="00B02A0B">
        <w:rPr>
          <w:rFonts w:eastAsia="SimSun"/>
        </w:rPr>
        <w:tab/>
        <w:t>Pre-established sessions</w:t>
      </w:r>
      <w:bookmarkEnd w:id="138"/>
      <w:bookmarkEnd w:id="139"/>
      <w:bookmarkEnd w:id="140"/>
      <w:bookmarkEnd w:id="141"/>
      <w:bookmarkEnd w:id="142"/>
      <w:bookmarkEnd w:id="143"/>
      <w:bookmarkEnd w:id="144"/>
      <w:bookmarkEnd w:id="145"/>
      <w:bookmarkEnd w:id="146"/>
      <w:bookmarkEnd w:id="147"/>
    </w:p>
    <w:p w14:paraId="6B5893CE" w14:textId="7CC8F018" w:rsidR="005C310B" w:rsidRPr="00B02A0B" w:rsidRDefault="005C310B" w:rsidP="005C310B">
      <w:bookmarkStart w:id="148"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rPr>
          <w:rFonts w:eastAsia="SimSun"/>
        </w:rPr>
      </w:pPr>
      <w:bookmarkStart w:id="149" w:name="_CR4_4"/>
      <w:bookmarkStart w:id="150" w:name="_Toc27495896"/>
      <w:bookmarkStart w:id="151" w:name="_Toc36107635"/>
      <w:bookmarkStart w:id="152" w:name="_Toc44598373"/>
      <w:bookmarkStart w:id="153" w:name="_Toc44602228"/>
      <w:bookmarkStart w:id="154" w:name="_Toc45197405"/>
      <w:bookmarkStart w:id="155" w:name="_Toc45695438"/>
      <w:bookmarkStart w:id="156" w:name="_Toc51850894"/>
      <w:bookmarkStart w:id="157" w:name="_Toc92224424"/>
      <w:bookmarkStart w:id="158" w:name="_Toc171585757"/>
      <w:bookmarkEnd w:id="149"/>
      <w:r w:rsidRPr="00B02A0B">
        <w:rPr>
          <w:rFonts w:eastAsia="SimSun"/>
        </w:rPr>
        <w:t>4.4</w:t>
      </w:r>
      <w:r w:rsidRPr="00B02A0B">
        <w:rPr>
          <w:rFonts w:eastAsia="SimSun"/>
        </w:rPr>
        <w:tab/>
        <w:t>Emergency Alerts</w:t>
      </w:r>
      <w:bookmarkEnd w:id="148"/>
      <w:bookmarkEnd w:id="150"/>
      <w:bookmarkEnd w:id="151"/>
      <w:bookmarkEnd w:id="152"/>
      <w:bookmarkEnd w:id="153"/>
      <w:bookmarkEnd w:id="154"/>
      <w:bookmarkEnd w:id="155"/>
      <w:bookmarkEnd w:id="156"/>
      <w:bookmarkEnd w:id="157"/>
      <w:bookmarkEnd w:id="158"/>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59" w:name="_CR4_5"/>
      <w:bookmarkStart w:id="160" w:name="_Toc20215432"/>
      <w:bookmarkStart w:id="161" w:name="_Toc27495897"/>
      <w:bookmarkStart w:id="162" w:name="_Toc36107636"/>
      <w:bookmarkStart w:id="163" w:name="_Toc44598374"/>
      <w:bookmarkStart w:id="164" w:name="_Toc44602229"/>
      <w:bookmarkStart w:id="165" w:name="_Toc45197406"/>
      <w:bookmarkStart w:id="166" w:name="_Toc45695439"/>
      <w:bookmarkStart w:id="167" w:name="_Toc51850895"/>
      <w:bookmarkStart w:id="168" w:name="_Toc92224425"/>
      <w:bookmarkStart w:id="169" w:name="_Toc171585758"/>
      <w:bookmarkEnd w:id="159"/>
      <w:r w:rsidRPr="00B02A0B">
        <w:rPr>
          <w:rFonts w:eastAsia="SimSun"/>
        </w:rPr>
        <w:t>4.5</w:t>
      </w:r>
      <w:r w:rsidRPr="00B02A0B">
        <w:rPr>
          <w:rFonts w:eastAsia="SimSun"/>
        </w:rPr>
        <w:tab/>
        <w:t>MCData Protocol</w:t>
      </w:r>
      <w:bookmarkEnd w:id="160"/>
      <w:bookmarkEnd w:id="161"/>
      <w:bookmarkEnd w:id="162"/>
      <w:bookmarkEnd w:id="163"/>
      <w:bookmarkEnd w:id="164"/>
      <w:bookmarkEnd w:id="165"/>
      <w:bookmarkEnd w:id="166"/>
      <w:bookmarkEnd w:id="167"/>
      <w:bookmarkEnd w:id="168"/>
      <w:bookmarkEnd w:id="169"/>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70" w:name="_CR4_6"/>
      <w:bookmarkStart w:id="171" w:name="_Toc20215433"/>
      <w:bookmarkStart w:id="172" w:name="_Toc27495898"/>
      <w:bookmarkStart w:id="173" w:name="_Toc36107637"/>
      <w:bookmarkStart w:id="174" w:name="_Toc44598375"/>
      <w:bookmarkStart w:id="175" w:name="_Toc44602230"/>
      <w:bookmarkStart w:id="176" w:name="_Toc45197407"/>
      <w:bookmarkStart w:id="177" w:name="_Toc45695440"/>
      <w:bookmarkStart w:id="178" w:name="_Toc51850896"/>
      <w:bookmarkStart w:id="179" w:name="_Toc92224426"/>
      <w:bookmarkStart w:id="180" w:name="_Toc171585759"/>
      <w:bookmarkEnd w:id="170"/>
      <w:r w:rsidRPr="00B02A0B">
        <w:rPr>
          <w:noProof/>
        </w:rPr>
        <w:t>4.6</w:t>
      </w:r>
      <w:r w:rsidRPr="00B02A0B">
        <w:rPr>
          <w:noProof/>
        </w:rPr>
        <w:tab/>
        <w:t>Protection of sensitive XML application data</w:t>
      </w:r>
      <w:bookmarkEnd w:id="171"/>
      <w:bookmarkEnd w:id="172"/>
      <w:bookmarkEnd w:id="173"/>
      <w:bookmarkEnd w:id="174"/>
      <w:bookmarkEnd w:id="175"/>
      <w:bookmarkEnd w:id="176"/>
      <w:bookmarkEnd w:id="177"/>
      <w:bookmarkEnd w:id="178"/>
      <w:bookmarkEnd w:id="179"/>
      <w:bookmarkEnd w:id="180"/>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1"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1"/>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2" w:name="_CR4_7"/>
      <w:bookmarkStart w:id="183" w:name="_Toc20215434"/>
      <w:bookmarkStart w:id="184" w:name="_Toc27495899"/>
      <w:bookmarkStart w:id="185" w:name="_Toc36107638"/>
      <w:bookmarkStart w:id="186" w:name="_Toc44598376"/>
      <w:bookmarkStart w:id="187" w:name="_Toc44602231"/>
      <w:bookmarkStart w:id="188" w:name="_Toc45197408"/>
      <w:bookmarkStart w:id="189" w:name="_Toc45695441"/>
      <w:bookmarkStart w:id="190" w:name="_Toc51850897"/>
      <w:bookmarkStart w:id="191" w:name="_Toc92224427"/>
      <w:bookmarkStart w:id="192" w:name="_Toc171585760"/>
      <w:bookmarkEnd w:id="182"/>
      <w:r w:rsidRPr="00B02A0B">
        <w:rPr>
          <w:noProof/>
        </w:rPr>
        <w:t>4.7</w:t>
      </w:r>
      <w:r w:rsidRPr="00B02A0B">
        <w:rPr>
          <w:noProof/>
        </w:rPr>
        <w:tab/>
        <w:t>Protection of TLV signalling and media content</w:t>
      </w:r>
      <w:bookmarkEnd w:id="183"/>
      <w:bookmarkEnd w:id="184"/>
      <w:bookmarkEnd w:id="185"/>
      <w:bookmarkEnd w:id="186"/>
      <w:bookmarkEnd w:id="187"/>
      <w:bookmarkEnd w:id="188"/>
      <w:bookmarkEnd w:id="189"/>
      <w:bookmarkEnd w:id="190"/>
      <w:bookmarkEnd w:id="191"/>
      <w:bookmarkEnd w:id="192"/>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3" w:name="_CR4_7A"/>
      <w:bookmarkStart w:id="194" w:name="_Toc11410271"/>
      <w:bookmarkStart w:id="195" w:name="_Toc27495900"/>
      <w:bookmarkStart w:id="196" w:name="_Toc36107639"/>
      <w:bookmarkStart w:id="197" w:name="_Toc44598377"/>
      <w:bookmarkStart w:id="198" w:name="_Toc44602232"/>
      <w:bookmarkStart w:id="199" w:name="_Toc45197409"/>
      <w:bookmarkStart w:id="200" w:name="_Toc45695442"/>
      <w:bookmarkStart w:id="201" w:name="_Toc51850898"/>
      <w:bookmarkStart w:id="202" w:name="_Toc92224428"/>
      <w:bookmarkStart w:id="203" w:name="_Toc171585761"/>
      <w:bookmarkStart w:id="204" w:name="_Toc20215435"/>
      <w:bookmarkEnd w:id="193"/>
      <w:r w:rsidRPr="00B02A0B">
        <w:t>4.7</w:t>
      </w:r>
      <w:r w:rsidRPr="00B02A0B">
        <w:rPr>
          <w:lang w:val="en-US"/>
        </w:rPr>
        <w:t>A</w:t>
      </w:r>
      <w:r w:rsidRPr="00B02A0B">
        <w:tab/>
        <w:t>Signalling security</w:t>
      </w:r>
      <w:bookmarkEnd w:id="194"/>
      <w:r w:rsidRPr="00B02A0B">
        <w:rPr>
          <w:lang w:val="en-US"/>
        </w:rPr>
        <w:t xml:space="preserve"> when using MBMS</w:t>
      </w:r>
      <w:bookmarkEnd w:id="195"/>
      <w:bookmarkEnd w:id="196"/>
      <w:bookmarkEnd w:id="197"/>
      <w:bookmarkEnd w:id="198"/>
      <w:bookmarkEnd w:id="199"/>
      <w:bookmarkEnd w:id="200"/>
      <w:bookmarkEnd w:id="201"/>
      <w:bookmarkEnd w:id="202"/>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5" w:name="_CR4_8"/>
      <w:bookmarkStart w:id="206" w:name="_Toc27495901"/>
      <w:bookmarkStart w:id="207" w:name="_Toc36107640"/>
      <w:bookmarkStart w:id="208" w:name="_Toc44598378"/>
      <w:bookmarkStart w:id="209" w:name="_Toc44602233"/>
      <w:bookmarkStart w:id="210" w:name="_Toc45197410"/>
      <w:bookmarkStart w:id="211" w:name="_Toc45695443"/>
      <w:bookmarkStart w:id="212" w:name="_Toc51850899"/>
      <w:bookmarkStart w:id="213" w:name="_Toc92224429"/>
      <w:bookmarkStart w:id="214" w:name="_Toc171585762"/>
      <w:bookmarkEnd w:id="205"/>
      <w:r w:rsidRPr="00B02A0B">
        <w:t>4.8</w:t>
      </w:r>
      <w:r w:rsidRPr="00B02A0B">
        <w:tab/>
        <w:t>MCData client ID</w:t>
      </w:r>
      <w:bookmarkEnd w:id="204"/>
      <w:bookmarkEnd w:id="206"/>
      <w:bookmarkEnd w:id="207"/>
      <w:bookmarkEnd w:id="208"/>
      <w:bookmarkEnd w:id="209"/>
      <w:bookmarkEnd w:id="210"/>
      <w:bookmarkEnd w:id="211"/>
      <w:bookmarkEnd w:id="212"/>
      <w:bookmarkEnd w:id="213"/>
      <w:bookmarkEnd w:id="214"/>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215" w:name="_CR4_9"/>
      <w:bookmarkStart w:id="216" w:name="_Toc20215436"/>
      <w:bookmarkStart w:id="217" w:name="_Toc27495902"/>
      <w:bookmarkStart w:id="218" w:name="_Toc36107641"/>
      <w:bookmarkStart w:id="219" w:name="_Toc44598379"/>
      <w:bookmarkStart w:id="220" w:name="_Toc44602234"/>
      <w:bookmarkStart w:id="221" w:name="_Toc45197411"/>
      <w:bookmarkStart w:id="222" w:name="_Toc45695444"/>
      <w:bookmarkStart w:id="223" w:name="_Toc51850900"/>
      <w:bookmarkStart w:id="224" w:name="_Toc92224430"/>
      <w:bookmarkStart w:id="225" w:name="_Toc171585763"/>
      <w:bookmarkEnd w:id="215"/>
      <w:r w:rsidRPr="00B02A0B">
        <w:rPr>
          <w:rFonts w:eastAsia="SimSun"/>
        </w:rPr>
        <w:t>4.9</w:t>
      </w:r>
      <w:r w:rsidRPr="00B02A0B">
        <w:rPr>
          <w:rFonts w:eastAsia="SimSun"/>
        </w:rPr>
        <w:tab/>
        <w:t>Warning Header Field</w:t>
      </w:r>
      <w:bookmarkEnd w:id="216"/>
      <w:bookmarkEnd w:id="217"/>
      <w:bookmarkEnd w:id="218"/>
      <w:bookmarkEnd w:id="219"/>
      <w:bookmarkEnd w:id="220"/>
      <w:bookmarkEnd w:id="221"/>
      <w:bookmarkEnd w:id="222"/>
      <w:bookmarkEnd w:id="223"/>
      <w:bookmarkEnd w:id="224"/>
      <w:bookmarkEnd w:id="225"/>
    </w:p>
    <w:p w14:paraId="72A88233" w14:textId="77777777" w:rsidR="005C310B" w:rsidRPr="00B02A0B" w:rsidRDefault="005C310B" w:rsidP="007D34FE">
      <w:pPr>
        <w:pStyle w:val="Heading3"/>
        <w:rPr>
          <w:rFonts w:eastAsia="SimSun"/>
        </w:rPr>
      </w:pPr>
      <w:bookmarkStart w:id="226" w:name="_CR4_9_1"/>
      <w:bookmarkStart w:id="227" w:name="_Toc20215437"/>
      <w:bookmarkStart w:id="228" w:name="_Toc27495903"/>
      <w:bookmarkStart w:id="229" w:name="_Toc36107642"/>
      <w:bookmarkStart w:id="230" w:name="_Toc44598380"/>
      <w:bookmarkStart w:id="231" w:name="_Toc44602235"/>
      <w:bookmarkStart w:id="232" w:name="_Toc45197412"/>
      <w:bookmarkStart w:id="233" w:name="_Toc45695445"/>
      <w:bookmarkStart w:id="234" w:name="_Toc51850901"/>
      <w:bookmarkStart w:id="235" w:name="_Toc92224431"/>
      <w:bookmarkStart w:id="236" w:name="_Toc171585764"/>
      <w:bookmarkEnd w:id="226"/>
      <w:r w:rsidRPr="00B02A0B">
        <w:rPr>
          <w:rFonts w:eastAsia="SimSun"/>
        </w:rPr>
        <w:t>4.9.1</w:t>
      </w:r>
      <w:r w:rsidRPr="00B02A0B">
        <w:rPr>
          <w:rFonts w:eastAsia="SimSun"/>
        </w:rPr>
        <w:tab/>
        <w:t>General</w:t>
      </w:r>
      <w:bookmarkEnd w:id="227"/>
      <w:bookmarkEnd w:id="228"/>
      <w:bookmarkEnd w:id="229"/>
      <w:bookmarkEnd w:id="230"/>
      <w:bookmarkEnd w:id="231"/>
      <w:bookmarkEnd w:id="232"/>
      <w:bookmarkEnd w:id="233"/>
      <w:bookmarkEnd w:id="234"/>
      <w:bookmarkEnd w:id="235"/>
      <w:bookmarkEnd w:id="236"/>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7" w:name="_CR4_9_2"/>
      <w:bookmarkStart w:id="238" w:name="_Toc20215438"/>
      <w:bookmarkStart w:id="239" w:name="_Toc27495904"/>
      <w:bookmarkStart w:id="240" w:name="_Toc36107643"/>
      <w:bookmarkStart w:id="241" w:name="_Toc44598381"/>
      <w:bookmarkStart w:id="242" w:name="_Toc44602236"/>
      <w:bookmarkStart w:id="243" w:name="_Toc45197413"/>
      <w:bookmarkStart w:id="244" w:name="_Toc45695446"/>
      <w:bookmarkStart w:id="245" w:name="_Toc51850902"/>
      <w:bookmarkStart w:id="246" w:name="_Toc92224432"/>
      <w:bookmarkStart w:id="247" w:name="_Toc171585765"/>
      <w:bookmarkEnd w:id="237"/>
      <w:r w:rsidRPr="00B02A0B">
        <w:t>4.9.2</w:t>
      </w:r>
      <w:r w:rsidRPr="00B02A0B">
        <w:tab/>
        <w:t>Warning texts</w:t>
      </w:r>
      <w:bookmarkEnd w:id="238"/>
      <w:bookmarkEnd w:id="239"/>
      <w:bookmarkEnd w:id="240"/>
      <w:bookmarkEnd w:id="241"/>
      <w:bookmarkEnd w:id="242"/>
      <w:bookmarkEnd w:id="243"/>
      <w:bookmarkEnd w:id="244"/>
      <w:bookmarkEnd w:id="245"/>
      <w:bookmarkEnd w:id="246"/>
      <w:bookmarkEnd w:id="247"/>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8" w:name="_CRTable4_9_21ABNFfortheWarningtext"/>
      <w:r w:rsidRPr="00B02A0B">
        <w:t>Table </w:t>
      </w:r>
      <w:bookmarkEnd w:id="248"/>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9" w:name="_CRTable4_9_22"/>
      <w:r w:rsidRPr="00B02A0B">
        <w:t>Table </w:t>
      </w:r>
      <w:bookmarkEnd w:id="249"/>
      <w:r w:rsidRPr="00B02A0B">
        <w:t>4.9.2-2: Warning texts defined for the Warning header field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715"/>
        <w:gridCol w:w="37"/>
        <w:gridCol w:w="4992"/>
        <w:gridCol w:w="11"/>
        <w:gridCol w:w="3782"/>
        <w:gridCol w:w="30"/>
        <w:gridCol w:w="17"/>
        <w:gridCol w:w="50"/>
      </w:tblGrid>
      <w:tr w:rsidR="00D07FA8" w:rsidRPr="00B02A0B" w14:paraId="5F7DE851" w14:textId="77777777" w:rsidTr="004F08A3">
        <w:trPr>
          <w:gridBefore w:val="1"/>
          <w:gridAfter w:val="2"/>
          <w:wBefore w:w="113" w:type="dxa"/>
          <w:wAfter w:w="67" w:type="dxa"/>
          <w:jc w:val="center"/>
        </w:trPr>
        <w:tc>
          <w:tcPr>
            <w:tcW w:w="752" w:type="dxa"/>
            <w:gridSpan w:val="2"/>
          </w:tcPr>
          <w:p w14:paraId="4D119B90" w14:textId="77777777" w:rsidR="00D07FA8" w:rsidRPr="00B02A0B" w:rsidRDefault="00D07FA8" w:rsidP="00610474">
            <w:pPr>
              <w:pStyle w:val="TAH"/>
            </w:pPr>
            <w:r w:rsidRPr="00B02A0B">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4F08A3">
        <w:trPr>
          <w:gridBefore w:val="1"/>
          <w:gridAfter w:val="2"/>
          <w:wBefore w:w="1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4F08A3">
        <w:trPr>
          <w:gridBefore w:val="1"/>
          <w:gridAfter w:val="2"/>
          <w:wBefore w:w="1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4F08A3">
        <w:trPr>
          <w:gridBefore w:val="1"/>
          <w:gridAfter w:val="2"/>
          <w:wBefore w:w="1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4F08A3">
        <w:trPr>
          <w:gridBefore w:val="1"/>
          <w:gridAfter w:val="2"/>
          <w:wBefore w:w="1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4F08A3">
        <w:trPr>
          <w:gridBefore w:val="1"/>
          <w:gridAfter w:val="2"/>
          <w:wBefore w:w="1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4F08A3">
        <w:trPr>
          <w:gridBefore w:val="1"/>
          <w:gridAfter w:val="2"/>
          <w:wBefore w:w="1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4F08A3">
        <w:trPr>
          <w:gridBefore w:val="1"/>
          <w:gridAfter w:val="2"/>
          <w:wBefore w:w="1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4F08A3">
        <w:trPr>
          <w:gridBefore w:val="1"/>
          <w:gridAfter w:val="2"/>
          <w:wBefore w:w="1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4F08A3">
        <w:trPr>
          <w:gridBefore w:val="1"/>
          <w:gridAfter w:val="2"/>
          <w:wBefore w:w="1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4F08A3">
        <w:trPr>
          <w:gridBefore w:val="1"/>
          <w:gridAfter w:val="2"/>
          <w:wBefore w:w="1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4F08A3">
        <w:trPr>
          <w:gridBefore w:val="1"/>
          <w:gridAfter w:val="2"/>
          <w:wBefore w:w="1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4F08A3">
        <w:trPr>
          <w:gridBefore w:val="1"/>
          <w:gridAfter w:val="2"/>
          <w:wBefore w:w="1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4F08A3">
        <w:trPr>
          <w:gridBefore w:val="1"/>
          <w:gridAfter w:val="2"/>
          <w:wBefore w:w="1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4F08A3">
        <w:trPr>
          <w:gridBefore w:val="1"/>
          <w:gridAfter w:val="2"/>
          <w:wBefore w:w="1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4F08A3">
        <w:trPr>
          <w:gridBefore w:val="1"/>
          <w:gridAfter w:val="2"/>
          <w:wBefore w:w="1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4F08A3">
        <w:trPr>
          <w:gridBefore w:val="1"/>
          <w:gridAfter w:val="2"/>
          <w:wBefore w:w="1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4F08A3">
        <w:trPr>
          <w:gridBefore w:val="1"/>
          <w:gridAfter w:val="2"/>
          <w:wBefore w:w="1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4F08A3">
        <w:trPr>
          <w:gridBefore w:val="1"/>
          <w:gridAfter w:val="2"/>
          <w:wBefore w:w="113" w:type="dxa"/>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4F08A3">
        <w:trPr>
          <w:gridBefore w:val="1"/>
          <w:gridAfter w:val="2"/>
          <w:wBefore w:w="113" w:type="dxa"/>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4F08A3">
        <w:trPr>
          <w:gridBefore w:val="1"/>
          <w:gridAfter w:val="2"/>
          <w:wBefore w:w="113" w:type="dxa"/>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4F08A3">
        <w:trPr>
          <w:gridBefore w:val="1"/>
          <w:gridAfter w:val="2"/>
          <w:wBefore w:w="1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4F08A3">
        <w:trPr>
          <w:gridBefore w:val="1"/>
          <w:gridAfter w:val="2"/>
          <w:wBefore w:w="1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44E13FA6" w14:textId="28CCCF57" w:rsidR="00864A23" w:rsidRPr="004122FE" w:rsidRDefault="00864A23" w:rsidP="00864A23">
            <w:pPr>
              <w:pStyle w:val="TAC"/>
              <w:rPr>
                <w:lang w:val="fr-FR"/>
              </w:rPr>
            </w:pPr>
            <w:r w:rsidRPr="00661BAA">
              <w:rPr>
                <w:highlight w:val="yellow"/>
                <w:lang w:val="fr-FR"/>
              </w:rPr>
              <w:t>ccc</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4F08A3" w:rsidRPr="00FC02F0" w14:paraId="2DD4DA93" w14:textId="77777777" w:rsidTr="004F08A3">
        <w:tblPrEx>
          <w:tblLook w:val="04A0" w:firstRow="1" w:lastRow="0" w:firstColumn="1" w:lastColumn="0" w:noHBand="0" w:noVBand="1"/>
        </w:tblPrEx>
        <w:trPr>
          <w:jc w:val="center"/>
        </w:trPr>
        <w:tc>
          <w:tcPr>
            <w:tcW w:w="828" w:type="dxa"/>
            <w:gridSpan w:val="2"/>
            <w:tcBorders>
              <w:top w:val="single" w:sz="4" w:space="0" w:color="auto"/>
              <w:left w:val="single" w:sz="4" w:space="0" w:color="auto"/>
              <w:bottom w:val="single" w:sz="4" w:space="0" w:color="auto"/>
              <w:right w:val="single" w:sz="4" w:space="0" w:color="auto"/>
            </w:tcBorders>
          </w:tcPr>
          <w:p w14:paraId="2053F5FB" w14:textId="77777777" w:rsidR="004F08A3" w:rsidRPr="00FC02F0" w:rsidRDefault="004F08A3" w:rsidP="009615A4">
            <w:pPr>
              <w:pStyle w:val="TAC"/>
              <w:rPr>
                <w:highlight w:val="yellow"/>
                <w:lang w:val="fr-FR"/>
              </w:rPr>
            </w:pPr>
            <w:r w:rsidRPr="00FC02F0">
              <w:rPr>
                <w:highlight w:val="yellow"/>
                <w:lang w:val="fr-FR"/>
              </w:rPr>
              <w:t>NNN</w:t>
            </w:r>
          </w:p>
        </w:tc>
        <w:tc>
          <w:tcPr>
            <w:tcW w:w="5040" w:type="dxa"/>
            <w:gridSpan w:val="3"/>
            <w:tcBorders>
              <w:top w:val="single" w:sz="4" w:space="0" w:color="auto"/>
              <w:left w:val="single" w:sz="4" w:space="0" w:color="auto"/>
              <w:bottom w:val="single" w:sz="4" w:space="0" w:color="auto"/>
              <w:right w:val="single" w:sz="4" w:space="0" w:color="auto"/>
            </w:tcBorders>
          </w:tcPr>
          <w:p w14:paraId="5010600B" w14:textId="77777777" w:rsidR="004F08A3" w:rsidRDefault="004F08A3" w:rsidP="009615A4">
            <w:pPr>
              <w:pStyle w:val="TAL"/>
            </w:pPr>
            <w:r>
              <w:t>can't determine the adhoc group</w:t>
            </w:r>
          </w:p>
        </w:tc>
        <w:tc>
          <w:tcPr>
            <w:tcW w:w="3879" w:type="dxa"/>
            <w:gridSpan w:val="4"/>
            <w:tcBorders>
              <w:top w:val="single" w:sz="4" w:space="0" w:color="auto"/>
              <w:left w:val="single" w:sz="4" w:space="0" w:color="auto"/>
              <w:bottom w:val="single" w:sz="4" w:space="0" w:color="auto"/>
              <w:right w:val="single" w:sz="4" w:space="0" w:color="auto"/>
            </w:tcBorders>
          </w:tcPr>
          <w:p w14:paraId="1F41793D" w14:textId="77777777" w:rsidR="004F08A3" w:rsidRPr="00FC02F0" w:rsidRDefault="004F08A3" w:rsidP="009615A4">
            <w:pPr>
              <w:pStyle w:val="TAL"/>
              <w:rPr>
                <w:lang w:val="en-US"/>
              </w:rPr>
            </w:pPr>
            <w:r w:rsidRPr="00FC02F0">
              <w:rPr>
                <w:lang w:val="en-US"/>
              </w:rPr>
              <w:t xml:space="preserve">The </w:t>
            </w:r>
            <w:r>
              <w:rPr>
                <w:lang w:val="en-US"/>
              </w:rPr>
              <w:t xml:space="preserve">MCData </w:t>
            </w:r>
            <w:r w:rsidRPr="00FC02F0">
              <w:rPr>
                <w:lang w:val="en-US"/>
              </w:rPr>
              <w:t>server cannot determine that target adhoc group.</w:t>
            </w:r>
          </w:p>
        </w:tc>
      </w:tr>
    </w:tbl>
    <w:p w14:paraId="108FF8FC" w14:textId="77777777" w:rsidR="005C310B" w:rsidRPr="00B02A0B" w:rsidRDefault="005C310B" w:rsidP="007D34FE">
      <w:pPr>
        <w:pStyle w:val="Heading2"/>
        <w:rPr>
          <w:rFonts w:eastAsia="SimSun"/>
        </w:rPr>
      </w:pPr>
      <w:bookmarkStart w:id="250" w:name="_CR4_10"/>
      <w:bookmarkStart w:id="251" w:name="_Toc20152251"/>
      <w:bookmarkStart w:id="252" w:name="_Toc27494916"/>
      <w:bookmarkStart w:id="253" w:name="_Toc44598382"/>
      <w:bookmarkStart w:id="254" w:name="_Toc44602237"/>
      <w:bookmarkStart w:id="255" w:name="_Toc45197414"/>
      <w:bookmarkStart w:id="256" w:name="_Toc45695447"/>
      <w:bookmarkStart w:id="257" w:name="_Toc51850903"/>
      <w:bookmarkStart w:id="258" w:name="_Toc92224433"/>
      <w:bookmarkStart w:id="259" w:name="_Toc171585766"/>
      <w:bookmarkStart w:id="260" w:name="_Toc20215439"/>
      <w:bookmarkStart w:id="261" w:name="_Toc27495905"/>
      <w:bookmarkStart w:id="262" w:name="_Toc36107644"/>
      <w:bookmarkEnd w:id="250"/>
      <w:r w:rsidRPr="00B02A0B">
        <w:rPr>
          <w:rFonts w:eastAsia="SimSun"/>
        </w:rPr>
        <w:t>4.10</w:t>
      </w:r>
      <w:r w:rsidRPr="00B02A0B">
        <w:rPr>
          <w:rFonts w:eastAsia="SimSun"/>
        </w:rPr>
        <w:tab/>
        <w:t xml:space="preserve">MCData emergency groups </w:t>
      </w:r>
      <w:bookmarkEnd w:id="251"/>
      <w:bookmarkEnd w:id="252"/>
      <w:r w:rsidRPr="00B02A0B">
        <w:rPr>
          <w:rFonts w:eastAsia="SimSun"/>
        </w:rPr>
        <w:t>and emergency group communications</w:t>
      </w:r>
      <w:bookmarkEnd w:id="253"/>
      <w:bookmarkEnd w:id="254"/>
      <w:bookmarkEnd w:id="255"/>
      <w:bookmarkEnd w:id="256"/>
      <w:bookmarkEnd w:id="257"/>
      <w:bookmarkEnd w:id="258"/>
      <w:bookmarkEnd w:id="259"/>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63" w:name="_CR4_11"/>
      <w:bookmarkStart w:id="264" w:name="_Toc92224434"/>
      <w:bookmarkStart w:id="265" w:name="_Toc171585767"/>
      <w:bookmarkStart w:id="266" w:name="_Toc44598383"/>
      <w:bookmarkStart w:id="267" w:name="_Toc44602238"/>
      <w:bookmarkStart w:id="268" w:name="_Toc45197415"/>
      <w:bookmarkStart w:id="269" w:name="_Toc45695448"/>
      <w:bookmarkStart w:id="270" w:name="_Toc51850904"/>
      <w:bookmarkEnd w:id="263"/>
      <w:r w:rsidRPr="00B02A0B">
        <w:rPr>
          <w:rFonts w:eastAsia="SimSun"/>
        </w:rPr>
        <w:t>4.11</w:t>
      </w:r>
      <w:r w:rsidRPr="00B02A0B">
        <w:rPr>
          <w:rFonts w:eastAsia="SimSun"/>
        </w:rPr>
        <w:tab/>
        <w:t>MCData imminent peril group communications</w:t>
      </w:r>
      <w:bookmarkEnd w:id="264"/>
      <w:bookmarkEnd w:id="265"/>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271" w:name="_CR4_12"/>
      <w:bookmarkStart w:id="272" w:name="_Toc92224435"/>
      <w:bookmarkStart w:id="273" w:name="_Toc171585768"/>
      <w:bookmarkEnd w:id="271"/>
      <w:r w:rsidRPr="00B02A0B">
        <w:rPr>
          <w:rFonts w:eastAsia="SimSun"/>
        </w:rPr>
        <w:t>4.12</w:t>
      </w:r>
      <w:r w:rsidRPr="00B02A0B">
        <w:rPr>
          <w:rFonts w:eastAsia="SimSun"/>
        </w:rPr>
        <w:tab/>
        <w:t>MCData emergency private communications</w:t>
      </w:r>
      <w:bookmarkEnd w:id="272"/>
      <w:bookmarkEnd w:id="273"/>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4" w:name="_Toc171585769"/>
      <w:r>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171585770"/>
      <w:bookmarkEnd w:id="275"/>
      <w:r w:rsidRPr="00B02A0B">
        <w:t>5</w:t>
      </w:r>
      <w:r w:rsidRPr="00B02A0B">
        <w:tab/>
        <w:t>Functional entities</w:t>
      </w:r>
      <w:bookmarkEnd w:id="260"/>
      <w:bookmarkEnd w:id="261"/>
      <w:bookmarkEnd w:id="262"/>
      <w:bookmarkEnd w:id="266"/>
      <w:bookmarkEnd w:id="267"/>
      <w:bookmarkEnd w:id="268"/>
      <w:bookmarkEnd w:id="269"/>
      <w:bookmarkEnd w:id="270"/>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171585771"/>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171585772"/>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171585773"/>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171585774"/>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171585775"/>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71585776"/>
      <w:bookmarkStart w:id="336" w:name="_Toc11410284"/>
      <w:bookmarkStart w:id="337" w:name="_Toc27495911"/>
      <w:bookmarkStart w:id="338" w:name="_Toc36107650"/>
      <w:bookmarkStart w:id="339" w:name="_Toc44598389"/>
      <w:bookmarkStart w:id="340" w:name="_Toc44602244"/>
      <w:bookmarkStart w:id="341" w:name="_Toc45197421"/>
      <w:bookmarkStart w:id="342" w:name="_Toc45695454"/>
      <w:bookmarkStart w:id="343" w:name="_Toc51850910"/>
      <w:bookmarkStart w:id="344" w:name="_Toc20215445"/>
      <w:bookmarkEnd w:id="333"/>
      <w:r w:rsidRPr="00B02A0B">
        <w:t>5.3.1A</w:t>
      </w:r>
      <w:r w:rsidRPr="00B02A0B">
        <w:tab/>
        <w:t>SIP provisional response</w:t>
      </w:r>
      <w:bookmarkEnd w:id="334"/>
      <w:bookmarkEnd w:id="335"/>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5" w:name="_CR5_3_2"/>
      <w:bookmarkStart w:id="346" w:name="_Toc92224443"/>
      <w:bookmarkStart w:id="347" w:name="_Toc171585777"/>
      <w:bookmarkEnd w:id="345"/>
      <w:r w:rsidRPr="00B02A0B">
        <w:t>5.3.2</w:t>
      </w:r>
      <w:r w:rsidRPr="00B02A0B">
        <w:tab/>
        <w:t>Management of MBMS bearers</w:t>
      </w:r>
      <w:bookmarkEnd w:id="336"/>
      <w:bookmarkEnd w:id="337"/>
      <w:bookmarkEnd w:id="338"/>
      <w:bookmarkEnd w:id="339"/>
      <w:bookmarkEnd w:id="340"/>
      <w:bookmarkEnd w:id="341"/>
      <w:bookmarkEnd w:id="342"/>
      <w:bookmarkEnd w:id="343"/>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171585778"/>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171585779"/>
      <w:bookmarkStart w:id="353" w:name="_Toc83391885"/>
      <w:bookmarkEnd w:id="350"/>
      <w:r>
        <w:t>5.</w:t>
      </w:r>
      <w:r>
        <w:rPr>
          <w:lang w:val="hr-HR"/>
        </w:rPr>
        <w:t>4</w:t>
      </w:r>
      <w:r w:rsidRPr="0073469F">
        <w:tab/>
      </w:r>
      <w:r>
        <w:t>MCData</w:t>
      </w:r>
      <w:r w:rsidRPr="0073469F">
        <w:t xml:space="preserve"> </w:t>
      </w:r>
      <w:r>
        <w:t xml:space="preserve">gateway </w:t>
      </w:r>
      <w:r w:rsidRPr="0073469F">
        <w:t>server</w:t>
      </w:r>
      <w:bookmarkEnd w:id="351"/>
      <w:bookmarkEnd w:id="352"/>
    </w:p>
    <w:p w14:paraId="093FA878" w14:textId="77777777" w:rsidR="006A6F37" w:rsidRPr="00436CF9" w:rsidRDefault="006A6F37" w:rsidP="006A6F37">
      <w:pPr>
        <w:pStyle w:val="Heading3"/>
      </w:pPr>
      <w:bookmarkStart w:id="354" w:name="_CR5_4_1"/>
      <w:bookmarkStart w:id="355" w:name="_Toc171585780"/>
      <w:bookmarkEnd w:id="354"/>
      <w:r>
        <w:t>5.</w:t>
      </w:r>
      <w:r>
        <w:rPr>
          <w:lang w:val="hr-HR"/>
        </w:rPr>
        <w:t>4</w:t>
      </w:r>
      <w:r>
        <w:t>.1</w:t>
      </w:r>
      <w:r>
        <w:tab/>
        <w:t>General</w:t>
      </w:r>
      <w:bookmarkEnd w:id="353"/>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Toc171585781"/>
      <w:r>
        <w:t>5.</w:t>
      </w:r>
      <w:r>
        <w:rPr>
          <w:lang w:val="hr-HR"/>
        </w:rPr>
        <w:t>5</w:t>
      </w:r>
      <w:r w:rsidRPr="0073469F">
        <w:tab/>
        <w:t>MC</w:t>
      </w:r>
      <w:r>
        <w:t>Data</w:t>
      </w:r>
      <w:r w:rsidRPr="0073469F">
        <w:t xml:space="preserve"> </w:t>
      </w:r>
      <w:r>
        <w:t>gateway UE</w:t>
      </w:r>
      <w:bookmarkEnd w:id="356"/>
    </w:p>
    <w:p w14:paraId="0BD72B4D" w14:textId="49E1D909" w:rsidR="00256D29" w:rsidRPr="00436CF9" w:rsidRDefault="00256D29" w:rsidP="00256D29">
      <w:pPr>
        <w:pStyle w:val="Heading3"/>
      </w:pPr>
      <w:bookmarkStart w:id="357" w:name="_Toc171585782"/>
      <w:r>
        <w:t>5.</w:t>
      </w:r>
      <w:r>
        <w:rPr>
          <w:lang w:val="hr-HR"/>
        </w:rPr>
        <w:t>5</w:t>
      </w:r>
      <w:r>
        <w:t>.1</w:t>
      </w:r>
      <w:r>
        <w:tab/>
        <w:t>General</w:t>
      </w:r>
      <w:bookmarkEnd w:id="357"/>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58" w:name="_Toc171585783"/>
      <w:r w:rsidRPr="00C15E4D">
        <w:t>5.</w:t>
      </w:r>
      <w:r>
        <w:t>5</w:t>
      </w:r>
      <w:r w:rsidRPr="00C15E4D">
        <w:t>.2</w:t>
      </w:r>
      <w:r w:rsidRPr="00C15E4D">
        <w:tab/>
        <w:t>Functional connectivity models</w:t>
      </w:r>
      <w:bookmarkEnd w:id="358"/>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59"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59"/>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7pt;height:130.25pt" o:ole="">
            <v:imagedata r:id="rId14" o:title=""/>
          </v:shape>
          <o:OLEObject Type="Embed" ProgID="Visio.Drawing.15" ShapeID="_x0000_i1025" DrawAspect="Content" ObjectID="_1798024689" r:id="rId15"/>
        </w:object>
      </w:r>
    </w:p>
    <w:p w14:paraId="22CC8300" w14:textId="2AFA2249" w:rsidR="00256D29" w:rsidRPr="008642BE" w:rsidRDefault="00256D29" w:rsidP="00256D29">
      <w:pPr>
        <w:pStyle w:val="TF"/>
      </w:pPr>
      <w:r w:rsidRPr="008642BE">
        <w:t>Figure 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7pt;height:130.25pt" o:ole="">
            <v:imagedata r:id="rId16" o:title=""/>
          </v:shape>
          <o:OLEObject Type="Embed" ProgID="Visio.Drawing.15" ShapeID="_x0000_i1026" DrawAspect="Content" ObjectID="_1798024690" r:id="rId17"/>
        </w:object>
      </w:r>
    </w:p>
    <w:p w14:paraId="45805C55" w14:textId="52DB4DCC" w:rsidR="00256D29" w:rsidRPr="0073469F" w:rsidRDefault="00256D29" w:rsidP="00256D29">
      <w:pPr>
        <w:pStyle w:val="TF"/>
      </w:pPr>
      <w:r w:rsidRPr="008642BE">
        <w:t>Figure 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0" w:name="_Toc171585784"/>
      <w:r>
        <w:t>5.</w:t>
      </w:r>
      <w:r>
        <w:rPr>
          <w:lang w:val="hr-HR"/>
        </w:rPr>
        <w:t>5</w:t>
      </w:r>
      <w:r>
        <w:t>.3</w:t>
      </w:r>
      <w:r>
        <w:tab/>
        <w:t>QoS for MCData gateway UE</w:t>
      </w:r>
      <w:bookmarkEnd w:id="360"/>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1"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1"/>
      <w:r w:rsidR="00256D29">
        <w:rPr>
          <w:lang w:val="en-IN"/>
        </w:rPr>
        <w:t xml:space="preserve">. </w:t>
      </w:r>
      <w:bookmarkStart w:id="362"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2"/>
      <w:r w:rsidR="00256D29">
        <w:rPr>
          <w:lang w:val="en-IN"/>
        </w:rPr>
        <w:t>the MCData client shall</w:t>
      </w:r>
      <w:bookmarkStart w:id="363" w:name="_Hlk158798264"/>
      <w:r w:rsidR="00256D29">
        <w:rPr>
          <w:lang w:val="en-IN"/>
        </w:rPr>
        <w:t xml:space="preserve"> additionally </w:t>
      </w:r>
      <w:bookmarkEnd w:id="363"/>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64"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64"/>
    </w:p>
    <w:p w14:paraId="6A3190A8" w14:textId="77777777" w:rsidR="005C310B" w:rsidRPr="00B02A0B" w:rsidRDefault="005C310B" w:rsidP="007D34FE">
      <w:pPr>
        <w:pStyle w:val="Heading1"/>
      </w:pPr>
      <w:bookmarkStart w:id="365" w:name="_CR6"/>
      <w:bookmarkStart w:id="366" w:name="_Toc27495912"/>
      <w:bookmarkStart w:id="367" w:name="_Toc36107651"/>
      <w:bookmarkStart w:id="368" w:name="_Toc44598390"/>
      <w:bookmarkStart w:id="369" w:name="_Toc44602245"/>
      <w:bookmarkStart w:id="370" w:name="_Toc45197422"/>
      <w:bookmarkStart w:id="371" w:name="_Toc45695455"/>
      <w:bookmarkStart w:id="372" w:name="_Toc51850911"/>
      <w:bookmarkStart w:id="373" w:name="_Toc92224444"/>
      <w:bookmarkStart w:id="374" w:name="_Toc171585785"/>
      <w:bookmarkEnd w:id="365"/>
      <w:r w:rsidRPr="00B02A0B">
        <w:t>6</w:t>
      </w:r>
      <w:r w:rsidRPr="00B02A0B">
        <w:tab/>
        <w:t>Common procedures</w:t>
      </w:r>
      <w:bookmarkEnd w:id="344"/>
      <w:bookmarkEnd w:id="366"/>
      <w:bookmarkEnd w:id="367"/>
      <w:bookmarkEnd w:id="368"/>
      <w:bookmarkEnd w:id="369"/>
      <w:bookmarkEnd w:id="370"/>
      <w:bookmarkEnd w:id="371"/>
      <w:bookmarkEnd w:id="372"/>
      <w:bookmarkEnd w:id="373"/>
      <w:bookmarkEnd w:id="374"/>
    </w:p>
    <w:p w14:paraId="0A8767F5" w14:textId="77777777" w:rsidR="005C310B" w:rsidRPr="00B02A0B" w:rsidRDefault="005C310B" w:rsidP="007D34FE">
      <w:pPr>
        <w:pStyle w:val="Heading2"/>
      </w:pPr>
      <w:bookmarkStart w:id="375" w:name="_CR6_1"/>
      <w:bookmarkStart w:id="376" w:name="_Toc20215446"/>
      <w:bookmarkStart w:id="377" w:name="_Toc27495913"/>
      <w:bookmarkStart w:id="378" w:name="_Toc36107652"/>
      <w:bookmarkStart w:id="379" w:name="_Toc44598391"/>
      <w:bookmarkStart w:id="380" w:name="_Toc44602246"/>
      <w:bookmarkStart w:id="381" w:name="_Toc45197423"/>
      <w:bookmarkStart w:id="382" w:name="_Toc45695456"/>
      <w:bookmarkStart w:id="383" w:name="_Toc51850912"/>
      <w:bookmarkStart w:id="384" w:name="_Toc92224445"/>
      <w:bookmarkStart w:id="385" w:name="_Toc171585786"/>
      <w:bookmarkEnd w:id="375"/>
      <w:r w:rsidRPr="00B02A0B">
        <w:t>6.1</w:t>
      </w:r>
      <w:r w:rsidRPr="00B02A0B">
        <w:tab/>
        <w:t>Introduction</w:t>
      </w:r>
      <w:bookmarkEnd w:id="376"/>
      <w:bookmarkEnd w:id="377"/>
      <w:bookmarkEnd w:id="378"/>
      <w:bookmarkEnd w:id="379"/>
      <w:bookmarkEnd w:id="380"/>
      <w:bookmarkEnd w:id="381"/>
      <w:bookmarkEnd w:id="382"/>
      <w:bookmarkEnd w:id="383"/>
      <w:bookmarkEnd w:id="384"/>
      <w:bookmarkEnd w:id="385"/>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6" w:name="_CR6_2"/>
      <w:bookmarkStart w:id="387" w:name="_Toc20215447"/>
      <w:bookmarkStart w:id="388" w:name="_Toc27495914"/>
      <w:bookmarkStart w:id="389" w:name="_Toc36107653"/>
      <w:bookmarkStart w:id="390" w:name="_Toc44598392"/>
      <w:bookmarkStart w:id="391" w:name="_Toc44602247"/>
      <w:bookmarkStart w:id="392" w:name="_Toc45197424"/>
      <w:bookmarkStart w:id="393" w:name="_Toc45695457"/>
      <w:bookmarkStart w:id="394" w:name="_Toc51850913"/>
      <w:bookmarkStart w:id="395" w:name="_Toc92224446"/>
      <w:bookmarkStart w:id="396" w:name="_Toc171585787"/>
      <w:bookmarkEnd w:id="386"/>
      <w:r w:rsidRPr="00B02A0B">
        <w:rPr>
          <w:noProof/>
        </w:rPr>
        <w:t>6.2</w:t>
      </w:r>
      <w:r w:rsidRPr="00B02A0B">
        <w:rPr>
          <w:noProof/>
        </w:rPr>
        <w:tab/>
        <w:t>MCData client procedures</w:t>
      </w:r>
      <w:bookmarkEnd w:id="387"/>
      <w:bookmarkEnd w:id="388"/>
      <w:bookmarkEnd w:id="389"/>
      <w:bookmarkEnd w:id="390"/>
      <w:bookmarkEnd w:id="391"/>
      <w:bookmarkEnd w:id="392"/>
      <w:bookmarkEnd w:id="393"/>
      <w:bookmarkEnd w:id="394"/>
      <w:bookmarkEnd w:id="395"/>
      <w:bookmarkEnd w:id="396"/>
    </w:p>
    <w:p w14:paraId="44749430" w14:textId="77777777" w:rsidR="005C310B" w:rsidRPr="00B02A0B" w:rsidRDefault="005C310B" w:rsidP="007D34FE">
      <w:pPr>
        <w:pStyle w:val="Heading3"/>
        <w:rPr>
          <w:rFonts w:eastAsia="SimSun"/>
        </w:rPr>
      </w:pPr>
      <w:bookmarkStart w:id="397" w:name="_CR6_2_1"/>
      <w:bookmarkStart w:id="398" w:name="_Toc20215448"/>
      <w:bookmarkStart w:id="399" w:name="_Toc27495915"/>
      <w:bookmarkStart w:id="400" w:name="_Toc36107654"/>
      <w:bookmarkStart w:id="401" w:name="_Toc44598393"/>
      <w:bookmarkStart w:id="402" w:name="_Toc44602248"/>
      <w:bookmarkStart w:id="403" w:name="_Toc45197425"/>
      <w:bookmarkStart w:id="404" w:name="_Toc45695458"/>
      <w:bookmarkStart w:id="405" w:name="_Toc51850914"/>
      <w:bookmarkStart w:id="406" w:name="_Toc92224447"/>
      <w:bookmarkStart w:id="407" w:name="_Toc171585788"/>
      <w:bookmarkEnd w:id="397"/>
      <w:r w:rsidRPr="00B02A0B">
        <w:rPr>
          <w:rFonts w:eastAsia="SimSun"/>
        </w:rPr>
        <w:t>6.2.1</w:t>
      </w:r>
      <w:r w:rsidRPr="00B02A0B">
        <w:rPr>
          <w:rFonts w:eastAsia="SimSun"/>
        </w:rPr>
        <w:tab/>
        <w:t>Distinction of requests at the MCData client</w:t>
      </w:r>
      <w:bookmarkEnd w:id="398"/>
      <w:bookmarkEnd w:id="399"/>
      <w:bookmarkEnd w:id="400"/>
      <w:bookmarkEnd w:id="401"/>
      <w:bookmarkEnd w:id="402"/>
      <w:bookmarkEnd w:id="403"/>
      <w:bookmarkEnd w:id="404"/>
      <w:bookmarkEnd w:id="405"/>
      <w:bookmarkEnd w:id="406"/>
      <w:bookmarkEnd w:id="407"/>
    </w:p>
    <w:p w14:paraId="4765C3E3" w14:textId="77777777" w:rsidR="005C310B" w:rsidRPr="00B02A0B" w:rsidRDefault="005C310B" w:rsidP="007D34FE">
      <w:pPr>
        <w:pStyle w:val="Heading4"/>
        <w:rPr>
          <w:noProof/>
        </w:rPr>
      </w:pPr>
      <w:bookmarkStart w:id="408" w:name="_CR6_2_1_1"/>
      <w:bookmarkStart w:id="409" w:name="_Toc20215449"/>
      <w:bookmarkStart w:id="410" w:name="_Toc27495916"/>
      <w:bookmarkStart w:id="411" w:name="_Toc36107655"/>
      <w:bookmarkStart w:id="412" w:name="_Toc44598394"/>
      <w:bookmarkStart w:id="413" w:name="_Toc44602249"/>
      <w:bookmarkStart w:id="414" w:name="_Toc45197426"/>
      <w:bookmarkStart w:id="415" w:name="_Toc45695459"/>
      <w:bookmarkStart w:id="416" w:name="_Toc51850915"/>
      <w:bookmarkStart w:id="417" w:name="_Toc92224448"/>
      <w:bookmarkStart w:id="418" w:name="_Toc171585789"/>
      <w:bookmarkEnd w:id="408"/>
      <w:r w:rsidRPr="00B02A0B">
        <w:rPr>
          <w:noProof/>
        </w:rPr>
        <w:t>6.2.1.1</w:t>
      </w:r>
      <w:r w:rsidRPr="00B02A0B">
        <w:rPr>
          <w:noProof/>
        </w:rPr>
        <w:tab/>
        <w:t>SIP MESSAGE request</w:t>
      </w:r>
      <w:bookmarkEnd w:id="409"/>
      <w:bookmarkEnd w:id="410"/>
      <w:bookmarkEnd w:id="411"/>
      <w:bookmarkEnd w:id="412"/>
      <w:bookmarkEnd w:id="413"/>
      <w:bookmarkEnd w:id="414"/>
      <w:bookmarkEnd w:id="415"/>
      <w:bookmarkEnd w:id="416"/>
      <w:bookmarkEnd w:id="417"/>
      <w:bookmarkEnd w:id="418"/>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19" w:name="_Toc44598395"/>
      <w:bookmarkStart w:id="420" w:name="_Toc44602250"/>
      <w:bookmarkStart w:id="421" w:name="_Toc45197427"/>
      <w:bookmarkStart w:id="422" w:name="_Toc45695460"/>
      <w:bookmarkStart w:id="423" w:name="_Toc51850916"/>
      <w:bookmarkStart w:id="424" w:name="_Toc20215450"/>
      <w:bookmarkStart w:id="425" w:name="_Toc27495917"/>
      <w:bookmarkStart w:id="426"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7" w:name="_CR6_2_1_2"/>
      <w:bookmarkStart w:id="428" w:name="_Toc92224449"/>
      <w:bookmarkStart w:id="429" w:name="_Toc171585790"/>
      <w:bookmarkEnd w:id="427"/>
      <w:r w:rsidRPr="00B02A0B">
        <w:rPr>
          <w:noProof/>
        </w:rPr>
        <w:t>6.2.1.2</w:t>
      </w:r>
      <w:r w:rsidRPr="00B02A0B">
        <w:rPr>
          <w:noProof/>
        </w:rPr>
        <w:tab/>
        <w:t>SIP INVITE request</w:t>
      </w:r>
      <w:bookmarkEnd w:id="419"/>
      <w:bookmarkEnd w:id="420"/>
      <w:bookmarkEnd w:id="421"/>
      <w:bookmarkEnd w:id="422"/>
      <w:bookmarkEnd w:id="423"/>
      <w:bookmarkEnd w:id="428"/>
      <w:bookmarkEnd w:id="429"/>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rPr>
          <w:rFonts w:eastAsia="SimSun"/>
        </w:rPr>
      </w:pPr>
      <w:bookmarkStart w:id="430" w:name="_CR6_2_2"/>
      <w:bookmarkStart w:id="431" w:name="_Toc44598396"/>
      <w:bookmarkStart w:id="432" w:name="_Toc44602251"/>
      <w:bookmarkStart w:id="433" w:name="_Toc45197428"/>
      <w:bookmarkStart w:id="434" w:name="_Toc45695461"/>
      <w:bookmarkStart w:id="435" w:name="_Toc51850917"/>
      <w:bookmarkStart w:id="436" w:name="_Toc92224450"/>
      <w:bookmarkStart w:id="437" w:name="_Toc171585791"/>
      <w:bookmarkEnd w:id="430"/>
      <w:r w:rsidRPr="00B02A0B">
        <w:rPr>
          <w:rFonts w:eastAsia="SimSun"/>
        </w:rPr>
        <w:t>6.2.2</w:t>
      </w:r>
      <w:r w:rsidRPr="00B02A0B">
        <w:rPr>
          <w:rFonts w:eastAsia="SimSun"/>
        </w:rPr>
        <w:tab/>
        <w:t>MCData conversation items</w:t>
      </w:r>
      <w:bookmarkEnd w:id="424"/>
      <w:bookmarkEnd w:id="425"/>
      <w:bookmarkEnd w:id="426"/>
      <w:bookmarkEnd w:id="431"/>
      <w:bookmarkEnd w:id="432"/>
      <w:bookmarkEnd w:id="433"/>
      <w:bookmarkEnd w:id="434"/>
      <w:bookmarkEnd w:id="435"/>
      <w:bookmarkEnd w:id="436"/>
      <w:bookmarkEnd w:id="437"/>
    </w:p>
    <w:p w14:paraId="18E2A370" w14:textId="77777777" w:rsidR="005C310B" w:rsidRPr="00B02A0B" w:rsidRDefault="005C310B" w:rsidP="007D34FE">
      <w:pPr>
        <w:pStyle w:val="Heading4"/>
        <w:rPr>
          <w:rFonts w:eastAsia="SimSun"/>
        </w:rPr>
      </w:pPr>
      <w:bookmarkStart w:id="438" w:name="_CR6_2_2_1"/>
      <w:bookmarkStart w:id="439" w:name="_Toc20215451"/>
      <w:bookmarkStart w:id="440" w:name="_Toc27495918"/>
      <w:bookmarkStart w:id="441" w:name="_Toc36107657"/>
      <w:bookmarkStart w:id="442" w:name="_Toc44598397"/>
      <w:bookmarkStart w:id="443" w:name="_Toc44602252"/>
      <w:bookmarkStart w:id="444" w:name="_Toc45197429"/>
      <w:bookmarkStart w:id="445" w:name="_Toc45695462"/>
      <w:bookmarkStart w:id="446" w:name="_Toc51850918"/>
      <w:bookmarkStart w:id="447" w:name="_Toc92224451"/>
      <w:bookmarkStart w:id="448" w:name="_Toc171585792"/>
      <w:bookmarkEnd w:id="438"/>
      <w:r w:rsidRPr="00B02A0B">
        <w:rPr>
          <w:rFonts w:eastAsia="SimSun"/>
        </w:rPr>
        <w:t>6.2.2.1</w:t>
      </w:r>
      <w:r w:rsidRPr="00B02A0B">
        <w:rPr>
          <w:rFonts w:eastAsia="SimSun"/>
        </w:rPr>
        <w:tab/>
        <w:t>Generating an SDS Message</w:t>
      </w:r>
      <w:bookmarkEnd w:id="439"/>
      <w:bookmarkEnd w:id="440"/>
      <w:bookmarkEnd w:id="441"/>
      <w:bookmarkEnd w:id="442"/>
      <w:bookmarkEnd w:id="443"/>
      <w:bookmarkEnd w:id="444"/>
      <w:bookmarkEnd w:id="445"/>
      <w:bookmarkEnd w:id="446"/>
      <w:bookmarkEnd w:id="447"/>
      <w:bookmarkEnd w:id="448"/>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6D1B7F6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449" w:name="_CR6_2_2_2"/>
      <w:bookmarkStart w:id="450" w:name="_Toc20215452"/>
      <w:bookmarkStart w:id="451" w:name="_Toc27495919"/>
      <w:bookmarkStart w:id="452" w:name="_Toc36107658"/>
      <w:bookmarkStart w:id="453" w:name="_Toc44598398"/>
      <w:bookmarkStart w:id="454" w:name="_Toc44602253"/>
      <w:bookmarkStart w:id="455" w:name="_Toc45197430"/>
      <w:bookmarkStart w:id="456" w:name="_Toc45695463"/>
      <w:bookmarkStart w:id="457" w:name="_Toc51850919"/>
      <w:bookmarkStart w:id="458" w:name="_Toc92224452"/>
      <w:bookmarkStart w:id="459" w:name="_Toc171585793"/>
      <w:bookmarkEnd w:id="449"/>
      <w:r w:rsidRPr="00B02A0B">
        <w:rPr>
          <w:rFonts w:eastAsia="SimSun"/>
        </w:rPr>
        <w:t>6.2.2.2</w:t>
      </w:r>
      <w:r w:rsidRPr="00B02A0B">
        <w:rPr>
          <w:rFonts w:eastAsia="SimSun"/>
        </w:rPr>
        <w:tab/>
        <w:t>Generating an FD Message for FD using HTTP</w:t>
      </w:r>
      <w:bookmarkEnd w:id="450"/>
      <w:bookmarkEnd w:id="451"/>
      <w:bookmarkEnd w:id="452"/>
      <w:bookmarkEnd w:id="453"/>
      <w:bookmarkEnd w:id="454"/>
      <w:bookmarkEnd w:id="455"/>
      <w:bookmarkEnd w:id="456"/>
      <w:bookmarkEnd w:id="457"/>
      <w:bookmarkEnd w:id="458"/>
      <w:bookmarkEnd w:id="459"/>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0" w:name="_Toc20215453"/>
      <w:bookmarkStart w:id="461" w:name="_Toc27495920"/>
      <w:bookmarkStart w:id="462" w:name="_Toc36107659"/>
      <w:bookmarkStart w:id="463" w:name="_Toc44598399"/>
      <w:bookmarkStart w:id="464" w:name="_Toc44602254"/>
      <w:bookmarkStart w:id="465" w:name="_Toc45197431"/>
      <w:bookmarkStart w:id="466" w:name="_Toc45695464"/>
      <w:bookmarkStart w:id="467"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68" w:name="_CR6_2_2_3"/>
      <w:bookmarkStart w:id="469" w:name="_Toc92224453"/>
      <w:bookmarkStart w:id="470" w:name="_Toc171585794"/>
      <w:bookmarkEnd w:id="468"/>
      <w:r w:rsidRPr="00B02A0B">
        <w:rPr>
          <w:rFonts w:eastAsia="SimSun"/>
        </w:rPr>
        <w:t>6.2.2.3</w:t>
      </w:r>
      <w:r w:rsidRPr="00B02A0B">
        <w:rPr>
          <w:rFonts w:eastAsia="SimSun"/>
        </w:rPr>
        <w:tab/>
        <w:t>Generating an FD Message for FD using media plane</w:t>
      </w:r>
      <w:bookmarkEnd w:id="460"/>
      <w:bookmarkEnd w:id="461"/>
      <w:bookmarkEnd w:id="462"/>
      <w:bookmarkEnd w:id="463"/>
      <w:bookmarkEnd w:id="464"/>
      <w:bookmarkEnd w:id="465"/>
      <w:bookmarkEnd w:id="466"/>
      <w:bookmarkEnd w:id="467"/>
      <w:bookmarkEnd w:id="469"/>
      <w:bookmarkEnd w:id="470"/>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1" w:name="_Toc20215454"/>
      <w:bookmarkStart w:id="472" w:name="_Toc27495921"/>
      <w:bookmarkStart w:id="473" w:name="_Toc36107660"/>
      <w:bookmarkStart w:id="474" w:name="_Toc44598400"/>
      <w:bookmarkStart w:id="475" w:name="_Toc44602255"/>
      <w:bookmarkStart w:id="476" w:name="_Toc45197432"/>
      <w:bookmarkStart w:id="477" w:name="_Toc45695465"/>
      <w:bookmarkStart w:id="478"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79" w:name="_CR6_2_2_4"/>
      <w:bookmarkStart w:id="480" w:name="_Toc92224454"/>
      <w:bookmarkStart w:id="481" w:name="_Toc171585795"/>
      <w:bookmarkEnd w:id="479"/>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71"/>
      <w:bookmarkEnd w:id="472"/>
      <w:bookmarkEnd w:id="473"/>
      <w:bookmarkEnd w:id="474"/>
      <w:bookmarkEnd w:id="475"/>
      <w:bookmarkEnd w:id="476"/>
      <w:bookmarkEnd w:id="477"/>
      <w:bookmarkEnd w:id="478"/>
      <w:bookmarkEnd w:id="480"/>
      <w:bookmarkEnd w:id="481"/>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82" w:name="_CR6_2_3"/>
      <w:bookmarkStart w:id="483" w:name="_Toc20215455"/>
      <w:bookmarkStart w:id="484" w:name="_Toc27495922"/>
      <w:bookmarkStart w:id="485" w:name="_Toc36107661"/>
      <w:bookmarkStart w:id="486" w:name="_Toc44598401"/>
      <w:bookmarkStart w:id="487" w:name="_Toc44602256"/>
      <w:bookmarkStart w:id="488" w:name="_Toc45197433"/>
      <w:bookmarkStart w:id="489" w:name="_Toc45695466"/>
      <w:bookmarkStart w:id="490" w:name="_Toc51850922"/>
      <w:bookmarkStart w:id="491" w:name="_Toc92224455"/>
      <w:bookmarkStart w:id="492" w:name="_Toc171585796"/>
      <w:bookmarkEnd w:id="482"/>
      <w:r w:rsidRPr="00B02A0B">
        <w:rPr>
          <w:rFonts w:eastAsia="SimSun"/>
        </w:rPr>
        <w:t>6.2.3</w:t>
      </w:r>
      <w:r w:rsidRPr="00B02A0B">
        <w:rPr>
          <w:rFonts w:eastAsia="SimSun"/>
        </w:rPr>
        <w:tab/>
        <w:t>Disposition Notifications</w:t>
      </w:r>
      <w:bookmarkEnd w:id="483"/>
      <w:bookmarkEnd w:id="484"/>
      <w:bookmarkEnd w:id="485"/>
      <w:bookmarkEnd w:id="486"/>
      <w:bookmarkEnd w:id="487"/>
      <w:bookmarkEnd w:id="488"/>
      <w:bookmarkEnd w:id="489"/>
      <w:bookmarkEnd w:id="490"/>
      <w:bookmarkEnd w:id="491"/>
      <w:bookmarkEnd w:id="492"/>
    </w:p>
    <w:p w14:paraId="42D1D5EA" w14:textId="77777777" w:rsidR="005C310B" w:rsidRPr="00B02A0B" w:rsidRDefault="005C310B" w:rsidP="007D34FE">
      <w:pPr>
        <w:pStyle w:val="Heading4"/>
        <w:rPr>
          <w:rFonts w:eastAsia="SimSun"/>
        </w:rPr>
      </w:pPr>
      <w:bookmarkStart w:id="493" w:name="_CR6_2_3_1"/>
      <w:bookmarkStart w:id="494" w:name="_Toc20215456"/>
      <w:bookmarkStart w:id="495" w:name="_Toc27495923"/>
      <w:bookmarkStart w:id="496" w:name="_Toc36107662"/>
      <w:bookmarkStart w:id="497" w:name="_Toc44598402"/>
      <w:bookmarkStart w:id="498" w:name="_Toc44602257"/>
      <w:bookmarkStart w:id="499" w:name="_Toc45197434"/>
      <w:bookmarkStart w:id="500" w:name="_Toc45695467"/>
      <w:bookmarkStart w:id="501" w:name="_Toc51850923"/>
      <w:bookmarkStart w:id="502" w:name="_Toc92224456"/>
      <w:bookmarkStart w:id="503" w:name="_Toc171585797"/>
      <w:bookmarkEnd w:id="493"/>
      <w:r w:rsidRPr="00B02A0B">
        <w:rPr>
          <w:rFonts w:eastAsia="SimSun"/>
        </w:rPr>
        <w:t>6.2.3.1</w:t>
      </w:r>
      <w:r w:rsidRPr="00B02A0B">
        <w:rPr>
          <w:rFonts w:eastAsia="SimSun"/>
        </w:rPr>
        <w:tab/>
        <w:t>Generating an SDS Notification</w:t>
      </w:r>
      <w:bookmarkEnd w:id="494"/>
      <w:bookmarkEnd w:id="495"/>
      <w:bookmarkEnd w:id="496"/>
      <w:bookmarkEnd w:id="497"/>
      <w:bookmarkEnd w:id="498"/>
      <w:bookmarkEnd w:id="499"/>
      <w:bookmarkEnd w:id="500"/>
      <w:bookmarkEnd w:id="501"/>
      <w:bookmarkEnd w:id="502"/>
      <w:bookmarkEnd w:id="503"/>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504" w:name="_CR6_2_3_2"/>
      <w:bookmarkStart w:id="505" w:name="_Toc20215457"/>
      <w:bookmarkStart w:id="506" w:name="_Toc27495924"/>
      <w:bookmarkStart w:id="507" w:name="_Toc36107663"/>
      <w:bookmarkStart w:id="508" w:name="_Toc44598403"/>
      <w:bookmarkStart w:id="509" w:name="_Toc44602258"/>
      <w:bookmarkStart w:id="510" w:name="_Toc45197435"/>
      <w:bookmarkStart w:id="511" w:name="_Toc45695468"/>
      <w:bookmarkStart w:id="512" w:name="_Toc51850924"/>
      <w:bookmarkStart w:id="513" w:name="_Toc92224457"/>
      <w:bookmarkStart w:id="514" w:name="_Toc171585798"/>
      <w:bookmarkEnd w:id="504"/>
      <w:r w:rsidRPr="00B02A0B">
        <w:rPr>
          <w:rFonts w:eastAsia="SimSun"/>
        </w:rPr>
        <w:t>6.2.3.2</w:t>
      </w:r>
      <w:r w:rsidRPr="00B02A0B">
        <w:rPr>
          <w:rFonts w:eastAsia="SimSun"/>
        </w:rPr>
        <w:tab/>
        <w:t>Generating an FD Notification</w:t>
      </w:r>
      <w:bookmarkEnd w:id="505"/>
      <w:bookmarkEnd w:id="506"/>
      <w:bookmarkEnd w:id="507"/>
      <w:bookmarkEnd w:id="508"/>
      <w:bookmarkEnd w:id="509"/>
      <w:bookmarkEnd w:id="510"/>
      <w:bookmarkEnd w:id="511"/>
      <w:bookmarkEnd w:id="512"/>
      <w:bookmarkEnd w:id="513"/>
      <w:bookmarkEnd w:id="514"/>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5" w:name="_CR6_2_4"/>
      <w:bookmarkStart w:id="516" w:name="_Toc20215458"/>
      <w:bookmarkStart w:id="517" w:name="_Toc27495925"/>
      <w:bookmarkStart w:id="518" w:name="_Toc36107664"/>
      <w:bookmarkStart w:id="519" w:name="_Toc44598404"/>
      <w:bookmarkStart w:id="520" w:name="_Toc44602259"/>
      <w:bookmarkStart w:id="521" w:name="_Toc45197436"/>
      <w:bookmarkStart w:id="522" w:name="_Toc45695469"/>
      <w:bookmarkStart w:id="523" w:name="_Toc51850925"/>
      <w:bookmarkStart w:id="524" w:name="_Toc92224458"/>
      <w:bookmarkStart w:id="525" w:name="_Toc171585799"/>
      <w:bookmarkEnd w:id="515"/>
      <w:r w:rsidRPr="00B02A0B">
        <w:rPr>
          <w:noProof/>
          <w:lang w:val="en-US"/>
        </w:rPr>
        <w:t>6.2.4</w:t>
      </w:r>
      <w:r w:rsidRPr="00B02A0B">
        <w:rPr>
          <w:noProof/>
          <w:lang w:val="en-US"/>
        </w:rPr>
        <w:tab/>
        <w:t>Sending SIP requests and receiving SIP responses</w:t>
      </w:r>
      <w:bookmarkStart w:id="526" w:name="_Toc20215459"/>
      <w:bookmarkStart w:id="527" w:name="_Toc27495926"/>
      <w:bookmarkStart w:id="528" w:name="_Toc36107665"/>
      <w:bookmarkStart w:id="529" w:name="_Toc44598405"/>
      <w:bookmarkStart w:id="530" w:name="_Toc44602260"/>
      <w:bookmarkStart w:id="531" w:name="_Toc45197437"/>
      <w:bookmarkStart w:id="532" w:name="_Toc45695470"/>
      <w:bookmarkStart w:id="533" w:name="_Toc51850926"/>
      <w:bookmarkStart w:id="534" w:name="_Toc92224459"/>
      <w:bookmarkEnd w:id="516"/>
      <w:bookmarkEnd w:id="517"/>
      <w:bookmarkEnd w:id="518"/>
      <w:bookmarkEnd w:id="519"/>
      <w:bookmarkEnd w:id="520"/>
      <w:bookmarkEnd w:id="521"/>
      <w:bookmarkEnd w:id="522"/>
      <w:bookmarkEnd w:id="523"/>
      <w:bookmarkEnd w:id="524"/>
      <w:bookmarkEnd w:id="525"/>
    </w:p>
    <w:p w14:paraId="0CEF50E0" w14:textId="18BE544C" w:rsidR="005C310B" w:rsidRPr="00B02A0B" w:rsidRDefault="005C310B" w:rsidP="007D34FE">
      <w:pPr>
        <w:pStyle w:val="Heading4"/>
        <w:rPr>
          <w:noProof/>
          <w:lang w:val="en-US"/>
        </w:rPr>
      </w:pPr>
      <w:bookmarkStart w:id="535" w:name="_CR6_2_4_1"/>
      <w:bookmarkStart w:id="536" w:name="_Toc171585800"/>
      <w:bookmarkEnd w:id="535"/>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6"/>
      <w:bookmarkEnd w:id="527"/>
      <w:bookmarkEnd w:id="528"/>
      <w:bookmarkEnd w:id="529"/>
      <w:bookmarkEnd w:id="530"/>
      <w:bookmarkEnd w:id="531"/>
      <w:bookmarkEnd w:id="532"/>
      <w:bookmarkEnd w:id="533"/>
      <w:bookmarkEnd w:id="534"/>
      <w:bookmarkEnd w:id="536"/>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7" w:name="_CR6_2_5"/>
      <w:bookmarkStart w:id="538" w:name="_Toc20215460"/>
      <w:bookmarkStart w:id="539" w:name="_Toc27495927"/>
      <w:bookmarkStart w:id="540" w:name="_Toc36107666"/>
      <w:bookmarkStart w:id="541" w:name="_Toc44598406"/>
      <w:bookmarkStart w:id="542" w:name="_Toc44602261"/>
      <w:bookmarkStart w:id="543" w:name="_Toc45197438"/>
      <w:bookmarkStart w:id="544" w:name="_Toc45695471"/>
      <w:bookmarkStart w:id="545" w:name="_Toc51850927"/>
      <w:bookmarkStart w:id="546" w:name="_Toc92224460"/>
      <w:bookmarkStart w:id="547" w:name="_Toc171585801"/>
      <w:bookmarkEnd w:id="537"/>
      <w:r w:rsidRPr="00B02A0B">
        <w:t>6.2.5</w:t>
      </w:r>
      <w:r w:rsidRPr="00B02A0B">
        <w:tab/>
        <w:t>Location information</w:t>
      </w:r>
      <w:bookmarkEnd w:id="538"/>
      <w:bookmarkEnd w:id="539"/>
      <w:bookmarkEnd w:id="540"/>
      <w:bookmarkEnd w:id="541"/>
      <w:bookmarkEnd w:id="542"/>
      <w:bookmarkEnd w:id="543"/>
      <w:bookmarkEnd w:id="544"/>
      <w:bookmarkEnd w:id="545"/>
      <w:bookmarkEnd w:id="546"/>
      <w:bookmarkEnd w:id="547"/>
    </w:p>
    <w:p w14:paraId="03730136" w14:textId="77777777" w:rsidR="005C310B" w:rsidRPr="00B02A0B" w:rsidRDefault="005C310B" w:rsidP="007D34FE">
      <w:pPr>
        <w:pStyle w:val="Heading4"/>
      </w:pPr>
      <w:bookmarkStart w:id="548" w:name="_CR6_2_5_1"/>
      <w:bookmarkStart w:id="549" w:name="_Toc20215461"/>
      <w:bookmarkStart w:id="550" w:name="_Toc27495928"/>
      <w:bookmarkStart w:id="551" w:name="_Toc36107667"/>
      <w:bookmarkStart w:id="552" w:name="_Toc44598407"/>
      <w:bookmarkStart w:id="553" w:name="_Toc44602262"/>
      <w:bookmarkStart w:id="554" w:name="_Toc45197439"/>
      <w:bookmarkStart w:id="555" w:name="_Toc45695472"/>
      <w:bookmarkStart w:id="556" w:name="_Toc51850928"/>
      <w:bookmarkStart w:id="557" w:name="_Toc92224461"/>
      <w:bookmarkStart w:id="558" w:name="_Toc171585802"/>
      <w:bookmarkEnd w:id="548"/>
      <w:r w:rsidRPr="00B02A0B">
        <w:t>6.2.5.1</w:t>
      </w:r>
      <w:r w:rsidRPr="00B02A0B">
        <w:tab/>
        <w:t>Location information for location reporting</w:t>
      </w:r>
      <w:bookmarkEnd w:id="549"/>
      <w:bookmarkEnd w:id="550"/>
      <w:bookmarkEnd w:id="551"/>
      <w:bookmarkEnd w:id="552"/>
      <w:bookmarkEnd w:id="553"/>
      <w:bookmarkEnd w:id="554"/>
      <w:bookmarkEnd w:id="555"/>
      <w:bookmarkEnd w:id="556"/>
      <w:bookmarkEnd w:id="557"/>
      <w:bookmarkEnd w:id="558"/>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59" w:name="_CR6_2_6"/>
      <w:bookmarkStart w:id="560" w:name="_Toc20155536"/>
      <w:bookmarkStart w:id="561" w:name="_Toc27500691"/>
      <w:bookmarkStart w:id="562" w:name="_Toc36048816"/>
      <w:bookmarkStart w:id="563" w:name="_Toc45209579"/>
      <w:bookmarkStart w:id="564" w:name="_Toc51860404"/>
      <w:bookmarkStart w:id="565" w:name="_Toc59211728"/>
      <w:bookmarkStart w:id="566" w:name="_Toc92224462"/>
      <w:bookmarkStart w:id="567" w:name="_Toc171585803"/>
      <w:bookmarkStart w:id="568" w:name="_Toc20215462"/>
      <w:bookmarkStart w:id="569" w:name="_Toc27495929"/>
      <w:bookmarkStart w:id="570" w:name="_Toc36107668"/>
      <w:bookmarkStart w:id="571" w:name="_Toc44598408"/>
      <w:bookmarkStart w:id="572" w:name="_Toc44602263"/>
      <w:bookmarkStart w:id="573" w:name="_Toc45197440"/>
      <w:bookmarkStart w:id="574" w:name="_Toc45695473"/>
      <w:bookmarkStart w:id="575" w:name="_Toc51850929"/>
      <w:bookmarkEnd w:id="559"/>
      <w:r w:rsidRPr="00B02A0B">
        <w:t>6.2.6</w:t>
      </w:r>
      <w:r w:rsidRPr="00B02A0B">
        <w:tab/>
      </w:r>
      <w:bookmarkEnd w:id="560"/>
      <w:bookmarkEnd w:id="561"/>
      <w:bookmarkEnd w:id="562"/>
      <w:bookmarkEnd w:id="563"/>
      <w:bookmarkEnd w:id="564"/>
      <w:bookmarkEnd w:id="565"/>
      <w:r w:rsidRPr="00B02A0B">
        <w:rPr>
          <w:lang w:eastAsia="ko-KR"/>
        </w:rPr>
        <w:t>Void</w:t>
      </w:r>
      <w:bookmarkEnd w:id="566"/>
      <w:bookmarkEnd w:id="567"/>
    </w:p>
    <w:p w14:paraId="6BBEE2E6" w14:textId="77777777" w:rsidR="005C310B" w:rsidRPr="00B02A0B" w:rsidRDefault="005C310B" w:rsidP="007D34FE">
      <w:pPr>
        <w:pStyle w:val="Heading3"/>
        <w:rPr>
          <w:lang w:eastAsia="ko-KR"/>
        </w:rPr>
      </w:pPr>
      <w:bookmarkStart w:id="576" w:name="_CR6_2_7"/>
      <w:bookmarkStart w:id="577" w:name="_Toc20155537"/>
      <w:bookmarkStart w:id="578" w:name="_Toc27500692"/>
      <w:bookmarkStart w:id="579" w:name="_Toc36048817"/>
      <w:bookmarkStart w:id="580" w:name="_Toc45209580"/>
      <w:bookmarkStart w:id="581" w:name="_Toc51860405"/>
      <w:bookmarkStart w:id="582" w:name="_Toc59211729"/>
      <w:bookmarkStart w:id="583" w:name="_Toc92224463"/>
      <w:bookmarkStart w:id="584" w:name="_Toc171585804"/>
      <w:bookmarkEnd w:id="576"/>
      <w:r w:rsidRPr="00B02A0B">
        <w:rPr>
          <w:lang w:eastAsia="ko-KR"/>
        </w:rPr>
        <w:t>6.2.7</w:t>
      </w:r>
      <w:r w:rsidRPr="00B02A0B">
        <w:rPr>
          <w:lang w:eastAsia="ko-KR"/>
        </w:rPr>
        <w:tab/>
      </w:r>
      <w:bookmarkEnd w:id="577"/>
      <w:bookmarkEnd w:id="578"/>
      <w:bookmarkEnd w:id="579"/>
      <w:bookmarkEnd w:id="580"/>
      <w:bookmarkEnd w:id="581"/>
      <w:bookmarkEnd w:id="582"/>
      <w:r w:rsidRPr="00B02A0B">
        <w:t>Handling of in-progress emergency and imminent peril conditions</w:t>
      </w:r>
      <w:bookmarkEnd w:id="583"/>
      <w:bookmarkEnd w:id="584"/>
    </w:p>
    <w:p w14:paraId="15138120" w14:textId="77777777" w:rsidR="005C310B" w:rsidRPr="00B02A0B" w:rsidRDefault="005C310B" w:rsidP="007D34FE">
      <w:pPr>
        <w:pStyle w:val="Heading4"/>
      </w:pPr>
      <w:bookmarkStart w:id="585" w:name="_CR6_2_7_1"/>
      <w:bookmarkStart w:id="586" w:name="_Toc20155867"/>
      <w:bookmarkStart w:id="587" w:name="_Toc27501024"/>
      <w:bookmarkStart w:id="588" w:name="_Toc36049150"/>
      <w:bookmarkStart w:id="589" w:name="_Toc45209916"/>
      <w:bookmarkStart w:id="590" w:name="_Toc51860741"/>
      <w:bookmarkStart w:id="591" w:name="_Toc59212065"/>
      <w:bookmarkStart w:id="592" w:name="_Toc92224464"/>
      <w:bookmarkStart w:id="593" w:name="_Toc171585805"/>
      <w:bookmarkStart w:id="594" w:name="_Toc20155538"/>
      <w:bookmarkStart w:id="595" w:name="_Toc27500693"/>
      <w:bookmarkStart w:id="596" w:name="_Toc36048818"/>
      <w:bookmarkStart w:id="597" w:name="_Toc45209581"/>
      <w:bookmarkStart w:id="598" w:name="_Toc51860406"/>
      <w:bookmarkStart w:id="599" w:name="_Toc59211730"/>
      <w:bookmarkEnd w:id="585"/>
      <w:r w:rsidRPr="00B02A0B">
        <w:t>6.2.7.1</w:t>
      </w:r>
      <w:r w:rsidRPr="00B02A0B">
        <w:tab/>
        <w:t>MCData upgrade to in-progress emergency or in-progress imminent peril</w:t>
      </w:r>
      <w:bookmarkEnd w:id="586"/>
      <w:bookmarkEnd w:id="587"/>
      <w:bookmarkEnd w:id="588"/>
      <w:bookmarkEnd w:id="589"/>
      <w:bookmarkEnd w:id="590"/>
      <w:bookmarkEnd w:id="591"/>
      <w:bookmarkEnd w:id="592"/>
      <w:bookmarkEnd w:id="593"/>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0" w:name="_CR6_2_7_2"/>
      <w:bookmarkStart w:id="601" w:name="_Toc20155868"/>
      <w:bookmarkStart w:id="602" w:name="_Toc27501025"/>
      <w:bookmarkStart w:id="603" w:name="_Toc36049151"/>
      <w:bookmarkStart w:id="604" w:name="_Toc45209917"/>
      <w:bookmarkStart w:id="605" w:name="_Toc51860742"/>
      <w:bookmarkStart w:id="606" w:name="_Toc59212066"/>
      <w:bookmarkStart w:id="607" w:name="_Toc92224465"/>
      <w:bookmarkStart w:id="608" w:name="_Toc171585806"/>
      <w:bookmarkEnd w:id="600"/>
      <w:r w:rsidRPr="00B02A0B">
        <w:t>6.2.7.2</w:t>
      </w:r>
      <w:r w:rsidRPr="00B02A0B">
        <w:tab/>
        <w:t>MCData in-progress emergency cancel</w:t>
      </w:r>
      <w:bookmarkEnd w:id="601"/>
      <w:bookmarkEnd w:id="602"/>
      <w:bookmarkEnd w:id="603"/>
      <w:bookmarkEnd w:id="604"/>
      <w:bookmarkEnd w:id="605"/>
      <w:bookmarkEnd w:id="606"/>
      <w:bookmarkEnd w:id="607"/>
      <w:bookmarkEnd w:id="608"/>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09" w:name="_CR6_2_7_3"/>
      <w:bookmarkStart w:id="610" w:name="_Toc20155869"/>
      <w:bookmarkStart w:id="611" w:name="_Toc27501026"/>
      <w:bookmarkStart w:id="612" w:name="_Toc36049152"/>
      <w:bookmarkStart w:id="613" w:name="_Toc45209918"/>
      <w:bookmarkStart w:id="614" w:name="_Toc51860743"/>
      <w:bookmarkStart w:id="615" w:name="_Toc59212067"/>
      <w:bookmarkStart w:id="616" w:name="_Toc92224466"/>
      <w:bookmarkStart w:id="617" w:name="_Toc171585807"/>
      <w:bookmarkEnd w:id="609"/>
      <w:r w:rsidRPr="00B02A0B">
        <w:t>6.2.7.3</w:t>
      </w:r>
      <w:r w:rsidRPr="00B02A0B">
        <w:tab/>
        <w:t>MCData in-progress imminent peril cancel</w:t>
      </w:r>
      <w:bookmarkEnd w:id="610"/>
      <w:bookmarkEnd w:id="611"/>
      <w:bookmarkEnd w:id="612"/>
      <w:bookmarkEnd w:id="613"/>
      <w:bookmarkEnd w:id="614"/>
      <w:bookmarkEnd w:id="615"/>
      <w:bookmarkEnd w:id="616"/>
      <w:bookmarkEnd w:id="617"/>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18" w:name="_CR6_2_7_4"/>
      <w:bookmarkStart w:id="619" w:name="_Toc20155870"/>
      <w:bookmarkStart w:id="620" w:name="_Toc27501027"/>
      <w:bookmarkStart w:id="621" w:name="_Toc36049153"/>
      <w:bookmarkStart w:id="622" w:name="_Toc45209919"/>
      <w:bookmarkStart w:id="623" w:name="_Toc51860744"/>
      <w:bookmarkStart w:id="624" w:name="_Toc59212068"/>
      <w:bookmarkStart w:id="625" w:name="_Toc92224467"/>
      <w:bookmarkStart w:id="626" w:name="_Toc171585808"/>
      <w:bookmarkEnd w:id="618"/>
      <w:r w:rsidRPr="00B02A0B">
        <w:t>6.2.7.4</w:t>
      </w:r>
      <w:r w:rsidRPr="00B02A0B">
        <w:tab/>
        <w:t>MCData client receives SIP re-INVITE request</w:t>
      </w:r>
      <w:bookmarkEnd w:id="619"/>
      <w:bookmarkEnd w:id="620"/>
      <w:bookmarkEnd w:id="621"/>
      <w:bookmarkEnd w:id="622"/>
      <w:bookmarkEnd w:id="623"/>
      <w:bookmarkEnd w:id="624"/>
      <w:bookmarkEnd w:id="625"/>
      <w:bookmarkEnd w:id="626"/>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7" w:name="_CR6_2_7_5"/>
      <w:bookmarkStart w:id="628" w:name="_Toc51861208"/>
      <w:bookmarkStart w:id="629" w:name="_Toc59212532"/>
      <w:bookmarkStart w:id="630" w:name="_Toc92224468"/>
      <w:bookmarkStart w:id="631" w:name="_Toc171585809"/>
      <w:bookmarkEnd w:id="627"/>
      <w:r w:rsidRPr="00B02A0B">
        <w:rPr>
          <w:rFonts w:eastAsia="Malgun Gothic"/>
        </w:rPr>
        <w:t>6.2.7.5</w:t>
      </w:r>
      <w:r w:rsidRPr="00B02A0B">
        <w:rPr>
          <w:rFonts w:eastAsia="Malgun Gothic"/>
        </w:rPr>
        <w:tab/>
      </w:r>
      <w:r w:rsidRPr="00B02A0B">
        <w:t>MCData group in-progress emergency group state cancel</w:t>
      </w:r>
      <w:bookmarkEnd w:id="628"/>
      <w:bookmarkEnd w:id="629"/>
      <w:bookmarkEnd w:id="630"/>
      <w:bookmarkEnd w:id="631"/>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2" w:name="_CR6_2_8"/>
      <w:bookmarkStart w:id="633" w:name="_Toc92224469"/>
      <w:bookmarkStart w:id="634" w:name="_Toc171585810"/>
      <w:bookmarkEnd w:id="632"/>
      <w:r w:rsidRPr="00B02A0B">
        <w:t>6.2.8</w:t>
      </w:r>
      <w:r w:rsidRPr="00B02A0B">
        <w:tab/>
      </w:r>
      <w:r w:rsidRPr="00B02A0B">
        <w:rPr>
          <w:lang w:eastAsia="ko-KR"/>
        </w:rPr>
        <w:t>Priority communication conditions</w:t>
      </w:r>
      <w:bookmarkEnd w:id="594"/>
      <w:bookmarkEnd w:id="595"/>
      <w:bookmarkEnd w:id="596"/>
      <w:bookmarkEnd w:id="597"/>
      <w:bookmarkEnd w:id="598"/>
      <w:bookmarkEnd w:id="599"/>
      <w:bookmarkEnd w:id="633"/>
      <w:bookmarkEnd w:id="634"/>
    </w:p>
    <w:p w14:paraId="635469C3" w14:textId="77777777" w:rsidR="005C310B" w:rsidRPr="00B02A0B" w:rsidRDefault="005C310B" w:rsidP="007D34FE">
      <w:pPr>
        <w:pStyle w:val="Heading4"/>
      </w:pPr>
      <w:bookmarkStart w:id="635" w:name="_CR6_2_8_1"/>
      <w:bookmarkStart w:id="636" w:name="_Toc20155540"/>
      <w:bookmarkStart w:id="637" w:name="_Toc27500695"/>
      <w:bookmarkStart w:id="638" w:name="_Toc36048820"/>
      <w:bookmarkStart w:id="639" w:name="_Toc45209583"/>
      <w:bookmarkStart w:id="640" w:name="_Toc51860408"/>
      <w:bookmarkStart w:id="641" w:name="_Toc59211732"/>
      <w:bookmarkStart w:id="642" w:name="_Toc92224470"/>
      <w:bookmarkStart w:id="643" w:name="_Toc171585811"/>
      <w:bookmarkEnd w:id="635"/>
      <w:r w:rsidRPr="00B02A0B">
        <w:t>6.2.8.1</w:t>
      </w:r>
      <w:r w:rsidRPr="00B02A0B">
        <w:tab/>
        <w:t>MCData emergency group communication and imminent peril communication conditions</w:t>
      </w:r>
      <w:bookmarkEnd w:id="636"/>
      <w:bookmarkEnd w:id="637"/>
      <w:bookmarkEnd w:id="638"/>
      <w:bookmarkEnd w:id="639"/>
      <w:bookmarkEnd w:id="640"/>
      <w:bookmarkEnd w:id="641"/>
      <w:bookmarkEnd w:id="642"/>
      <w:bookmarkEnd w:id="643"/>
    </w:p>
    <w:p w14:paraId="386A5893" w14:textId="77777777" w:rsidR="005C310B" w:rsidRPr="00B02A0B" w:rsidRDefault="005C310B" w:rsidP="007D34FE">
      <w:pPr>
        <w:pStyle w:val="Heading5"/>
      </w:pPr>
      <w:bookmarkStart w:id="644" w:name="_CR6_2_8_1_1"/>
      <w:bookmarkStart w:id="645" w:name="_Toc92224471"/>
      <w:bookmarkStart w:id="646" w:name="_Toc171585812"/>
      <w:bookmarkEnd w:id="644"/>
      <w:r w:rsidRPr="00B02A0B">
        <w:t>6.2.8.1.1</w:t>
      </w:r>
      <w:r w:rsidRPr="00B02A0B">
        <w:tab/>
        <w:t>SIP INVITE request or SIP REFER request for originating MCData emergency group communications</w:t>
      </w:r>
      <w:bookmarkEnd w:id="645"/>
      <w:bookmarkEnd w:id="646"/>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7" w:name="_CR6_2_8_1_2"/>
      <w:bookmarkStart w:id="648" w:name="_Toc92224472"/>
      <w:bookmarkStart w:id="649" w:name="_Toc171585813"/>
      <w:bookmarkEnd w:id="647"/>
      <w:r w:rsidRPr="00B02A0B">
        <w:rPr>
          <w:noProof/>
        </w:rPr>
        <w:t>6.2.8.1.2</w:t>
      </w:r>
      <w:r w:rsidRPr="00B02A0B">
        <w:rPr>
          <w:noProof/>
        </w:rPr>
        <w:tab/>
        <w:t>Resource-Priority header field for MCData emergency group communications</w:t>
      </w:r>
      <w:bookmarkEnd w:id="648"/>
      <w:bookmarkEnd w:id="649"/>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0" w:name="_CR6_2_8_1_3"/>
      <w:bookmarkStart w:id="651" w:name="_Toc92224473"/>
      <w:bookmarkStart w:id="652" w:name="_Toc171585814"/>
      <w:bookmarkEnd w:id="650"/>
      <w:r w:rsidRPr="00B02A0B">
        <w:t>6.2.8.1.3</w:t>
      </w:r>
      <w:r w:rsidRPr="00B02A0B">
        <w:tab/>
        <w:t>SIP re-INVITE request for cancelling MCData in-progress emergency group state</w:t>
      </w:r>
      <w:bookmarkEnd w:id="651"/>
      <w:bookmarkEnd w:id="652"/>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3" w:name="_CR6_2_8_1_4"/>
      <w:bookmarkStart w:id="654" w:name="_Toc92224474"/>
      <w:bookmarkStart w:id="655" w:name="_Toc171585815"/>
      <w:bookmarkEnd w:id="653"/>
      <w:r w:rsidRPr="00B02A0B">
        <w:t>6.2.8.1.4</w:t>
      </w:r>
      <w:r w:rsidRPr="00B02A0B">
        <w:tab/>
        <w:t>Receiving a SIP 2xx response to a SIP request for a priority communication</w:t>
      </w:r>
      <w:bookmarkEnd w:id="654"/>
      <w:bookmarkEnd w:id="655"/>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6" w:name="_CR6_2_8_1_5"/>
      <w:bookmarkStart w:id="657" w:name="_Toc92224475"/>
      <w:bookmarkStart w:id="658" w:name="_Toc171585816"/>
      <w:bookmarkEnd w:id="656"/>
      <w:r w:rsidRPr="00B02A0B">
        <w:t>6.2.8.1.5</w:t>
      </w:r>
      <w:r w:rsidRPr="00B02A0B">
        <w:tab/>
        <w:t>Receiving a SIP 4xx response, SIP 5xx response or SIP 6xx response to a SIP request for a priority group communication</w:t>
      </w:r>
      <w:bookmarkEnd w:id="657"/>
      <w:bookmarkEnd w:id="658"/>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59" w:name="_CR6_2_8_1_6"/>
      <w:bookmarkStart w:id="660" w:name="_Toc92224476"/>
      <w:bookmarkStart w:id="661" w:name="_Toc171585817"/>
      <w:bookmarkEnd w:id="659"/>
      <w:r w:rsidRPr="00B02A0B">
        <w:t>6.2.8.1.6</w:t>
      </w:r>
      <w:r w:rsidRPr="00B02A0B">
        <w:tab/>
        <w:t>Determining authorisation for initiating or cancelling an MCData emergency alert</w:t>
      </w:r>
      <w:bookmarkEnd w:id="660"/>
      <w:bookmarkEnd w:id="661"/>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2" w:name="_CR6_2_8_1_7"/>
      <w:bookmarkStart w:id="663" w:name="_Toc92224477"/>
      <w:bookmarkStart w:id="664" w:name="_Toc171585818"/>
      <w:bookmarkEnd w:id="662"/>
      <w:r w:rsidRPr="00B02A0B">
        <w:t>6.2.8.1.7</w:t>
      </w:r>
      <w:r w:rsidRPr="00B02A0B">
        <w:tab/>
        <w:t>Determining authorisation for cancelling the in-progress emergency state of an MCData group</w:t>
      </w:r>
      <w:bookmarkEnd w:id="663"/>
      <w:bookmarkEnd w:id="664"/>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5" w:name="_CR6_2_8_1_8"/>
      <w:bookmarkStart w:id="666" w:name="_Toc92224478"/>
      <w:bookmarkStart w:id="667" w:name="_Toc171585819"/>
      <w:bookmarkEnd w:id="665"/>
      <w:r w:rsidRPr="00B02A0B">
        <w:rPr>
          <w:noProof/>
        </w:rPr>
        <w:t>6.2.8.1.8</w:t>
      </w:r>
      <w:r w:rsidRPr="00B02A0B">
        <w:rPr>
          <w:noProof/>
        </w:rPr>
        <w:tab/>
        <w:t>Determining authorisation for originating a priority group communication</w:t>
      </w:r>
      <w:bookmarkEnd w:id="666"/>
      <w:bookmarkEnd w:id="667"/>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68" w:name="_CR6_2_8_1_9"/>
      <w:bookmarkStart w:id="669" w:name="_Toc92224479"/>
      <w:bookmarkStart w:id="670" w:name="_Toc171585820"/>
      <w:bookmarkEnd w:id="668"/>
      <w:r w:rsidRPr="00B02A0B">
        <w:rPr>
          <w:noProof/>
        </w:rPr>
        <w:t>6</w:t>
      </w:r>
      <w:r w:rsidRPr="00B02A0B">
        <w:t>.2.8.1.9</w:t>
      </w:r>
      <w:r w:rsidRPr="00B02A0B">
        <w:tab/>
        <w:t>SIP request for originating MCData imminent peril group communications</w:t>
      </w:r>
      <w:bookmarkEnd w:id="669"/>
      <w:bookmarkEnd w:id="670"/>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1" w:name="_CR6_2_8_1_10"/>
      <w:bookmarkStart w:id="672" w:name="_Toc92224480"/>
      <w:bookmarkStart w:id="673" w:name="_Toc171585821"/>
      <w:bookmarkEnd w:id="671"/>
      <w:r w:rsidRPr="00B02A0B">
        <w:rPr>
          <w:noProof/>
        </w:rPr>
        <w:t>6.2.8.1.10</w:t>
      </w:r>
      <w:r w:rsidRPr="00B02A0B">
        <w:rPr>
          <w:noProof/>
        </w:rPr>
        <w:tab/>
        <w:t>Determining authorisation for cancelling an imminent peril group communication</w:t>
      </w:r>
      <w:bookmarkEnd w:id="672"/>
      <w:bookmarkEnd w:id="673"/>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4" w:name="_CR6_2_8_1_11"/>
      <w:bookmarkStart w:id="675" w:name="_Toc92224481"/>
      <w:bookmarkStart w:id="676" w:name="_Toc171585822"/>
      <w:bookmarkEnd w:id="674"/>
      <w:r w:rsidRPr="00B02A0B">
        <w:t>6.2.8.1.11</w:t>
      </w:r>
      <w:r w:rsidRPr="00B02A0B">
        <w:tab/>
        <w:t>SIP re-INVITE request for cancelling MCData in-progress imminent peril group state</w:t>
      </w:r>
      <w:bookmarkEnd w:id="675"/>
      <w:bookmarkEnd w:id="676"/>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7" w:name="_CR6_2_8_1_12"/>
      <w:bookmarkStart w:id="678" w:name="_Toc92224482"/>
      <w:bookmarkStart w:id="679" w:name="_Toc171585823"/>
      <w:bookmarkEnd w:id="677"/>
      <w:r w:rsidRPr="00B02A0B">
        <w:rPr>
          <w:noProof/>
        </w:rPr>
        <w:t>6.2.8.1.12</w:t>
      </w:r>
      <w:r w:rsidRPr="00B02A0B">
        <w:rPr>
          <w:noProof/>
        </w:rPr>
        <w:tab/>
        <w:t>Resource-Priority header field for MCData imminent peril group communications</w:t>
      </w:r>
      <w:bookmarkEnd w:id="678"/>
      <w:bookmarkEnd w:id="679"/>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0" w:name="_CR6_2_8_1_13"/>
      <w:bookmarkStart w:id="681" w:name="_Toc92224483"/>
      <w:bookmarkStart w:id="682" w:name="_Toc171585824"/>
      <w:bookmarkEnd w:id="680"/>
      <w:r w:rsidRPr="00B02A0B">
        <w:t>6.2.8.1.13</w:t>
      </w:r>
      <w:r w:rsidRPr="00B02A0B">
        <w:tab/>
        <w:t>Receiving a SIP INFO request in the dialog of a SIP request for a priority group communication</w:t>
      </w:r>
      <w:bookmarkEnd w:id="681"/>
      <w:bookmarkEnd w:id="682"/>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3" w:name="_CR6_2_8_1_14"/>
      <w:bookmarkStart w:id="684" w:name="_Toc92224484"/>
      <w:bookmarkStart w:id="685" w:name="_Toc171585825"/>
      <w:bookmarkEnd w:id="683"/>
      <w:r w:rsidRPr="00B02A0B">
        <w:t>6.2.8.1.14</w:t>
      </w:r>
      <w:r w:rsidRPr="00B02A0B">
        <w:tab/>
        <w:t>SIP re-INVITE request for cancelling the in-progress emergency group state of a group by a third-party</w:t>
      </w:r>
      <w:bookmarkEnd w:id="684"/>
      <w:bookmarkEnd w:id="685"/>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6" w:name="_CR6_2_8_1_15"/>
      <w:bookmarkStart w:id="687" w:name="_Toc92224485"/>
      <w:bookmarkStart w:id="688" w:name="_Toc171585826"/>
      <w:bookmarkEnd w:id="686"/>
      <w:r w:rsidRPr="00B02A0B">
        <w:rPr>
          <w:lang w:eastAsia="ko-KR"/>
        </w:rPr>
        <w:t>6.2.8.1.15</w:t>
      </w:r>
      <w:r w:rsidRPr="00B02A0B">
        <w:rPr>
          <w:lang w:eastAsia="ko-KR"/>
        </w:rPr>
        <w:tab/>
        <w:t>Retrieving Resource-Priority header field values</w:t>
      </w:r>
      <w:bookmarkEnd w:id="687"/>
      <w:bookmarkEnd w:id="688"/>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89" w:name="_CR6_2_8_1_16"/>
      <w:bookmarkStart w:id="690" w:name="_Toc92224486"/>
      <w:bookmarkStart w:id="691" w:name="_Toc171585827"/>
      <w:bookmarkEnd w:id="689"/>
      <w:r w:rsidRPr="00B02A0B">
        <w:rPr>
          <w:lang w:eastAsia="ko-KR"/>
        </w:rPr>
        <w:t>6.2.8.1.16</w:t>
      </w:r>
      <w:r w:rsidRPr="00B02A0B">
        <w:rPr>
          <w:lang w:eastAsia="ko-KR"/>
        </w:rPr>
        <w:tab/>
        <w:t>Handling receipt of a SIP re-INVITE request for priority group communication origination status within a pre-established session</w:t>
      </w:r>
      <w:bookmarkEnd w:id="690"/>
      <w:bookmarkEnd w:id="691"/>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2" w:name="_CR6_2_8_1_17"/>
      <w:bookmarkStart w:id="693" w:name="_Toc92224487"/>
      <w:bookmarkStart w:id="694" w:name="_Toc171585828"/>
      <w:bookmarkEnd w:id="692"/>
      <w:r w:rsidRPr="00B02A0B">
        <w:rPr>
          <w:lang w:eastAsia="ko-KR"/>
        </w:rPr>
        <w:t>6.2.8.1.17</w:t>
      </w:r>
      <w:r w:rsidRPr="00B02A0B">
        <w:rPr>
          <w:lang w:eastAsia="ko-KR"/>
        </w:rPr>
        <w:tab/>
        <w:t>Priority group communication conditions upon receiving communication release</w:t>
      </w:r>
      <w:bookmarkEnd w:id="693"/>
      <w:bookmarkEnd w:id="694"/>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5" w:name="_CR6_2_8_1_18"/>
      <w:bookmarkStart w:id="696" w:name="_Toc92224488"/>
      <w:bookmarkStart w:id="697" w:name="_Toc171585829"/>
      <w:bookmarkEnd w:id="695"/>
      <w:r w:rsidRPr="00B02A0B">
        <w:rPr>
          <w:lang w:eastAsia="ko-KR"/>
        </w:rPr>
        <w:t>6.2.8.1.18</w:t>
      </w:r>
      <w:r w:rsidRPr="00B02A0B">
        <w:rPr>
          <w:lang w:eastAsia="ko-KR"/>
        </w:rPr>
        <w:tab/>
        <w:t>Emergency private (one-to-one) communication conditions upon receiving communication release</w:t>
      </w:r>
      <w:bookmarkEnd w:id="696"/>
      <w:bookmarkEnd w:id="697"/>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698" w:name="_CR6_2_8_2"/>
      <w:bookmarkStart w:id="699" w:name="_Toc20155559"/>
      <w:bookmarkStart w:id="700" w:name="_Toc27500714"/>
      <w:bookmarkStart w:id="701" w:name="_Toc36048839"/>
      <w:bookmarkStart w:id="702" w:name="_Toc45209602"/>
      <w:bookmarkStart w:id="703" w:name="_Toc51860427"/>
      <w:bookmarkStart w:id="704" w:name="_Toc75450785"/>
      <w:bookmarkStart w:id="705" w:name="_Toc92224489"/>
      <w:bookmarkStart w:id="706" w:name="_Toc171585830"/>
      <w:bookmarkEnd w:id="698"/>
      <w:r w:rsidRPr="00B02A0B">
        <w:rPr>
          <w:rFonts w:eastAsia="Malgun Gothic"/>
        </w:rPr>
        <w:t>6.2.8.2</w:t>
      </w:r>
      <w:r w:rsidRPr="00B02A0B">
        <w:rPr>
          <w:rFonts w:eastAsia="Malgun Gothic"/>
        </w:rPr>
        <w:tab/>
      </w:r>
      <w:bookmarkEnd w:id="699"/>
      <w:bookmarkEnd w:id="700"/>
      <w:bookmarkEnd w:id="701"/>
      <w:bookmarkEnd w:id="702"/>
      <w:bookmarkEnd w:id="703"/>
      <w:bookmarkEnd w:id="704"/>
      <w:r w:rsidRPr="00B02A0B">
        <w:rPr>
          <w:rFonts w:eastAsia="Malgun Gothic"/>
        </w:rPr>
        <w:t>Void</w:t>
      </w:r>
      <w:bookmarkEnd w:id="705"/>
      <w:bookmarkEnd w:id="706"/>
    </w:p>
    <w:p w14:paraId="03498927" w14:textId="77777777" w:rsidR="005C310B" w:rsidRPr="00B02A0B" w:rsidRDefault="005C310B" w:rsidP="007D34FE">
      <w:pPr>
        <w:pStyle w:val="Heading4"/>
      </w:pPr>
      <w:bookmarkStart w:id="707" w:name="_CR6_2_8_3"/>
      <w:bookmarkStart w:id="708" w:name="_Toc20155560"/>
      <w:bookmarkStart w:id="709" w:name="_Toc27500715"/>
      <w:bookmarkStart w:id="710" w:name="_Toc36048840"/>
      <w:bookmarkStart w:id="711" w:name="_Toc45209603"/>
      <w:bookmarkStart w:id="712" w:name="_Toc51860428"/>
      <w:bookmarkStart w:id="713" w:name="_Toc75450786"/>
      <w:bookmarkStart w:id="714" w:name="_Toc92224490"/>
      <w:bookmarkStart w:id="715" w:name="_Toc171585831"/>
      <w:bookmarkEnd w:id="707"/>
      <w:r w:rsidRPr="00B02A0B">
        <w:t>6.2.8.3</w:t>
      </w:r>
      <w:r w:rsidRPr="00B02A0B">
        <w:tab/>
        <w:t>MCData emergency private (one-to-one) communication conditions</w:t>
      </w:r>
      <w:bookmarkEnd w:id="708"/>
      <w:bookmarkEnd w:id="709"/>
      <w:bookmarkEnd w:id="710"/>
      <w:bookmarkEnd w:id="711"/>
      <w:bookmarkEnd w:id="712"/>
      <w:bookmarkEnd w:id="713"/>
      <w:bookmarkEnd w:id="714"/>
      <w:bookmarkEnd w:id="715"/>
    </w:p>
    <w:p w14:paraId="371F3CFA" w14:textId="77777777" w:rsidR="005C310B" w:rsidRPr="00B02A0B" w:rsidRDefault="005C310B" w:rsidP="007D34FE">
      <w:pPr>
        <w:pStyle w:val="Heading5"/>
      </w:pPr>
      <w:bookmarkStart w:id="716" w:name="_CR6_2_8_3_1"/>
      <w:bookmarkStart w:id="717" w:name="_Toc20155561"/>
      <w:bookmarkStart w:id="718" w:name="_Toc27500716"/>
      <w:bookmarkStart w:id="719" w:name="_Toc36048841"/>
      <w:bookmarkStart w:id="720" w:name="_Toc45209604"/>
      <w:bookmarkStart w:id="721" w:name="_Toc51860429"/>
      <w:bookmarkStart w:id="722" w:name="_Toc75450787"/>
      <w:bookmarkStart w:id="723" w:name="_Toc92224491"/>
      <w:bookmarkStart w:id="724" w:name="_Toc171585832"/>
      <w:bookmarkEnd w:id="716"/>
      <w:r w:rsidRPr="00B02A0B">
        <w:t>6.2.8.3.1</w:t>
      </w:r>
      <w:r w:rsidRPr="00B02A0B">
        <w:tab/>
        <w:t>Authorisations</w:t>
      </w:r>
      <w:bookmarkEnd w:id="717"/>
      <w:bookmarkEnd w:id="718"/>
      <w:bookmarkEnd w:id="719"/>
      <w:bookmarkEnd w:id="720"/>
      <w:bookmarkEnd w:id="721"/>
      <w:bookmarkEnd w:id="722"/>
      <w:bookmarkEnd w:id="723"/>
      <w:bookmarkEnd w:id="724"/>
    </w:p>
    <w:p w14:paraId="44730D90" w14:textId="77777777" w:rsidR="005C310B" w:rsidRPr="00B02A0B" w:rsidRDefault="005C310B" w:rsidP="007D34FE">
      <w:pPr>
        <w:pStyle w:val="Heading6"/>
        <w:numPr>
          <w:ilvl w:val="5"/>
          <w:numId w:val="0"/>
        </w:numPr>
        <w:ind w:left="1152" w:hanging="432"/>
      </w:pPr>
      <w:bookmarkStart w:id="725" w:name="_CR6_2_8_3_1_1"/>
      <w:bookmarkStart w:id="726" w:name="_Toc20155562"/>
      <w:bookmarkStart w:id="727" w:name="_Toc27500717"/>
      <w:bookmarkStart w:id="728" w:name="_Toc36048842"/>
      <w:bookmarkStart w:id="729" w:name="_Toc45209605"/>
      <w:bookmarkStart w:id="730" w:name="_Toc51860430"/>
      <w:bookmarkStart w:id="731" w:name="_Toc75450788"/>
      <w:bookmarkStart w:id="732" w:name="_Toc92224492"/>
      <w:bookmarkStart w:id="733" w:name="_Toc171585833"/>
      <w:bookmarkEnd w:id="725"/>
      <w:r w:rsidRPr="00B02A0B">
        <w:t>6.2.8.3.1.1</w:t>
      </w:r>
      <w:r w:rsidRPr="00B02A0B">
        <w:tab/>
        <w:t xml:space="preserve">Determining authorisation for initiating an MCData emergency private </w:t>
      </w:r>
      <w:bookmarkEnd w:id="726"/>
      <w:bookmarkEnd w:id="727"/>
      <w:bookmarkEnd w:id="728"/>
      <w:bookmarkEnd w:id="729"/>
      <w:bookmarkEnd w:id="730"/>
      <w:bookmarkEnd w:id="731"/>
      <w:r w:rsidRPr="00B02A0B">
        <w:t>communication</w:t>
      </w:r>
      <w:bookmarkEnd w:id="732"/>
      <w:bookmarkEnd w:id="733"/>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34" w:name="_CR6_2_8_3_1_2"/>
      <w:bookmarkStart w:id="735" w:name="_Toc20155563"/>
      <w:bookmarkStart w:id="736" w:name="_Toc27500718"/>
      <w:bookmarkStart w:id="737" w:name="_Toc36048843"/>
      <w:bookmarkStart w:id="738" w:name="_Toc45209606"/>
      <w:bookmarkStart w:id="739" w:name="_Toc51860431"/>
      <w:bookmarkStart w:id="740" w:name="_Toc75450789"/>
      <w:bookmarkStart w:id="741" w:name="_Toc92224493"/>
      <w:bookmarkStart w:id="742" w:name="_Toc171585834"/>
      <w:bookmarkEnd w:id="734"/>
      <w:r w:rsidRPr="00B02A0B">
        <w:t>6.2.8.3.1.2</w:t>
      </w:r>
      <w:r w:rsidRPr="00B02A0B">
        <w:tab/>
        <w:t xml:space="preserve">Determining authorisation for cancelling an MCData emergency private </w:t>
      </w:r>
      <w:bookmarkEnd w:id="735"/>
      <w:bookmarkEnd w:id="736"/>
      <w:bookmarkEnd w:id="737"/>
      <w:bookmarkEnd w:id="738"/>
      <w:bookmarkEnd w:id="739"/>
      <w:bookmarkEnd w:id="740"/>
      <w:r w:rsidRPr="00B02A0B">
        <w:t>communication</w:t>
      </w:r>
      <w:bookmarkEnd w:id="741"/>
      <w:bookmarkEnd w:id="742"/>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43" w:name="_CR6_2_8_3_1_3"/>
      <w:bookmarkStart w:id="744" w:name="_Toc20155564"/>
      <w:bookmarkStart w:id="745" w:name="_Toc27500719"/>
      <w:bookmarkStart w:id="746" w:name="_Toc36048844"/>
      <w:bookmarkStart w:id="747" w:name="_Toc45209607"/>
      <w:bookmarkStart w:id="748" w:name="_Toc51860432"/>
      <w:bookmarkStart w:id="749" w:name="_Toc75450790"/>
      <w:bookmarkStart w:id="750" w:name="_Toc92224494"/>
      <w:bookmarkStart w:id="751" w:name="_Toc171585835"/>
      <w:bookmarkEnd w:id="743"/>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4"/>
      <w:bookmarkEnd w:id="745"/>
      <w:bookmarkEnd w:id="746"/>
      <w:bookmarkEnd w:id="747"/>
      <w:bookmarkEnd w:id="748"/>
      <w:bookmarkEnd w:id="749"/>
      <w:bookmarkEnd w:id="750"/>
      <w:bookmarkEnd w:id="751"/>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2" w:name="_CR6_2_8_3_2"/>
      <w:bookmarkStart w:id="753" w:name="_Toc20155565"/>
      <w:bookmarkStart w:id="754" w:name="_Toc27500720"/>
      <w:bookmarkStart w:id="755" w:name="_Toc36048845"/>
      <w:bookmarkStart w:id="756" w:name="_Toc45209608"/>
      <w:bookmarkStart w:id="757" w:name="_Toc51860433"/>
      <w:bookmarkStart w:id="758" w:name="_Toc75450791"/>
      <w:bookmarkStart w:id="759" w:name="_Toc92224495"/>
      <w:bookmarkStart w:id="760" w:name="_Toc171585836"/>
      <w:bookmarkEnd w:id="752"/>
      <w:r w:rsidRPr="00B02A0B">
        <w:t>6.2.8.3.2</w:t>
      </w:r>
      <w:r w:rsidRPr="00B02A0B">
        <w:tab/>
        <w:t>SIP request for originating MCData emergency private communications</w:t>
      </w:r>
      <w:bookmarkEnd w:id="753"/>
      <w:bookmarkEnd w:id="754"/>
      <w:bookmarkEnd w:id="755"/>
      <w:bookmarkEnd w:id="756"/>
      <w:bookmarkEnd w:id="757"/>
      <w:bookmarkEnd w:id="758"/>
      <w:bookmarkEnd w:id="759"/>
      <w:bookmarkEnd w:id="7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1" w:name="_CR6_2_8_3_3"/>
      <w:bookmarkStart w:id="762" w:name="_Toc20155566"/>
      <w:bookmarkStart w:id="763" w:name="_Toc27500721"/>
      <w:bookmarkStart w:id="764" w:name="_Toc36048846"/>
      <w:bookmarkStart w:id="765" w:name="_Toc45209609"/>
      <w:bookmarkStart w:id="766" w:name="_Toc51860434"/>
      <w:bookmarkStart w:id="767" w:name="_Toc75450792"/>
      <w:bookmarkStart w:id="768" w:name="_Toc92224496"/>
      <w:bookmarkStart w:id="769" w:name="_Toc171585837"/>
      <w:bookmarkEnd w:id="761"/>
      <w:r w:rsidRPr="00B02A0B">
        <w:rPr>
          <w:noProof/>
        </w:rPr>
        <w:t>6.2.8.3.3</w:t>
      </w:r>
      <w:r w:rsidRPr="00B02A0B">
        <w:rPr>
          <w:noProof/>
        </w:rPr>
        <w:tab/>
        <w:t>Resource-Priority header field for MCData emergency private communications</w:t>
      </w:r>
      <w:bookmarkEnd w:id="762"/>
      <w:bookmarkEnd w:id="763"/>
      <w:bookmarkEnd w:id="764"/>
      <w:bookmarkEnd w:id="765"/>
      <w:bookmarkEnd w:id="766"/>
      <w:bookmarkEnd w:id="767"/>
      <w:bookmarkEnd w:id="768"/>
      <w:bookmarkEnd w:id="769"/>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0" w:name="_CR6_2_8_3_4"/>
      <w:bookmarkStart w:id="771" w:name="_Toc20155567"/>
      <w:bookmarkStart w:id="772" w:name="_Toc27500722"/>
      <w:bookmarkStart w:id="773" w:name="_Toc36048847"/>
      <w:bookmarkStart w:id="774" w:name="_Toc45209610"/>
      <w:bookmarkStart w:id="775" w:name="_Toc51860435"/>
      <w:bookmarkStart w:id="776" w:name="_Toc75450793"/>
      <w:bookmarkStart w:id="777" w:name="_Toc92224497"/>
      <w:bookmarkStart w:id="778" w:name="_Toc171585838"/>
      <w:bookmarkEnd w:id="770"/>
      <w:r w:rsidRPr="00B02A0B">
        <w:rPr>
          <w:noProof/>
        </w:rPr>
        <w:t>6.2.8.3.4</w:t>
      </w:r>
      <w:r w:rsidRPr="00B02A0B">
        <w:rPr>
          <w:noProof/>
        </w:rPr>
        <w:tab/>
        <w:t xml:space="preserve">Receiving a SIP 2xx response to a SIP request for an MCData emergency private </w:t>
      </w:r>
      <w:bookmarkEnd w:id="771"/>
      <w:bookmarkEnd w:id="772"/>
      <w:bookmarkEnd w:id="773"/>
      <w:bookmarkEnd w:id="774"/>
      <w:bookmarkEnd w:id="775"/>
      <w:bookmarkEnd w:id="776"/>
      <w:r w:rsidRPr="00B02A0B">
        <w:rPr>
          <w:noProof/>
        </w:rPr>
        <w:t>communication</w:t>
      </w:r>
      <w:bookmarkEnd w:id="777"/>
      <w:bookmarkEnd w:id="778"/>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79" w:name="_CR6_2_8_3_5"/>
      <w:bookmarkStart w:id="780" w:name="_Toc20155568"/>
      <w:bookmarkStart w:id="781" w:name="_Toc27500723"/>
      <w:bookmarkStart w:id="782" w:name="_Toc36048848"/>
      <w:bookmarkStart w:id="783" w:name="_Toc45209611"/>
      <w:bookmarkStart w:id="784" w:name="_Toc51860436"/>
      <w:bookmarkStart w:id="785" w:name="_Toc75450794"/>
      <w:bookmarkStart w:id="786" w:name="_Toc92224498"/>
      <w:bookmarkStart w:id="787" w:name="_Toc171585839"/>
      <w:bookmarkEnd w:id="779"/>
      <w:r w:rsidRPr="00B02A0B">
        <w:rPr>
          <w:noProof/>
        </w:rPr>
        <w:t>6.2.8.3.5</w:t>
      </w:r>
      <w:r w:rsidRPr="00B02A0B">
        <w:rPr>
          <w:noProof/>
        </w:rPr>
        <w:tab/>
        <w:t xml:space="preserve">Receiving a SIP 4xx response, SIP 5xx response or SIP 6xx response to a SIP request for an MCData emergency private </w:t>
      </w:r>
      <w:bookmarkEnd w:id="780"/>
      <w:bookmarkEnd w:id="781"/>
      <w:bookmarkEnd w:id="782"/>
      <w:bookmarkEnd w:id="783"/>
      <w:bookmarkEnd w:id="784"/>
      <w:bookmarkEnd w:id="785"/>
      <w:r w:rsidRPr="00B02A0B">
        <w:rPr>
          <w:noProof/>
        </w:rPr>
        <w:t>communication</w:t>
      </w:r>
      <w:bookmarkEnd w:id="786"/>
      <w:bookmarkEnd w:id="787"/>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8" w:name="_CR6_2_8_3_6"/>
      <w:bookmarkStart w:id="789" w:name="_Toc20155569"/>
      <w:bookmarkStart w:id="790" w:name="_Toc27500724"/>
      <w:bookmarkStart w:id="791" w:name="_Toc36048849"/>
      <w:bookmarkStart w:id="792" w:name="_Toc45209612"/>
      <w:bookmarkStart w:id="793" w:name="_Toc51860437"/>
      <w:bookmarkStart w:id="794" w:name="_Toc75450795"/>
      <w:bookmarkStart w:id="795" w:name="_Toc92224499"/>
      <w:bookmarkStart w:id="796" w:name="_Toc171585840"/>
      <w:bookmarkEnd w:id="788"/>
      <w:r w:rsidRPr="00B02A0B">
        <w:rPr>
          <w:noProof/>
        </w:rPr>
        <w:t>6.2.8.3.6</w:t>
      </w:r>
      <w:r w:rsidRPr="00B02A0B">
        <w:rPr>
          <w:noProof/>
        </w:rPr>
        <w:tab/>
        <w:t>SIP re-INVITE request for cancelling MCData emergency private communication state</w:t>
      </w:r>
      <w:bookmarkEnd w:id="789"/>
      <w:bookmarkEnd w:id="790"/>
      <w:bookmarkEnd w:id="791"/>
      <w:bookmarkEnd w:id="792"/>
      <w:bookmarkEnd w:id="793"/>
      <w:bookmarkEnd w:id="794"/>
      <w:bookmarkEnd w:id="795"/>
      <w:bookmarkEnd w:id="796"/>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7" w:name="_CR6_2_8_3_7"/>
      <w:bookmarkStart w:id="798" w:name="_Toc20155570"/>
      <w:bookmarkStart w:id="799" w:name="_Toc27500725"/>
      <w:bookmarkStart w:id="800" w:name="_Toc36048850"/>
      <w:bookmarkStart w:id="801" w:name="_Toc45209613"/>
      <w:bookmarkStart w:id="802" w:name="_Toc51860438"/>
      <w:bookmarkStart w:id="803" w:name="_Toc75450796"/>
      <w:bookmarkStart w:id="804" w:name="_Toc92224500"/>
      <w:bookmarkStart w:id="805" w:name="_Toc171585841"/>
      <w:bookmarkEnd w:id="797"/>
      <w:r w:rsidRPr="00B02A0B">
        <w:t>6.2.8.3.7</w:t>
      </w:r>
      <w:r w:rsidRPr="00B02A0B">
        <w:tab/>
        <w:t xml:space="preserve">Receiving a SIP INFO request in the dialog of a SIP request for a priority private </w:t>
      </w:r>
      <w:bookmarkEnd w:id="798"/>
      <w:bookmarkEnd w:id="799"/>
      <w:bookmarkEnd w:id="800"/>
      <w:bookmarkEnd w:id="801"/>
      <w:bookmarkEnd w:id="802"/>
      <w:bookmarkEnd w:id="803"/>
      <w:r w:rsidRPr="00B02A0B">
        <w:t>communication</w:t>
      </w:r>
      <w:bookmarkEnd w:id="804"/>
      <w:bookmarkEnd w:id="805"/>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6" w:name="_CR6_2_8_3_8"/>
      <w:bookmarkStart w:id="807" w:name="_Toc20155571"/>
      <w:bookmarkStart w:id="808" w:name="_Toc27500726"/>
      <w:bookmarkStart w:id="809" w:name="_Toc36048851"/>
      <w:bookmarkStart w:id="810" w:name="_Toc45209614"/>
      <w:bookmarkStart w:id="811" w:name="_Toc51860439"/>
      <w:bookmarkStart w:id="812" w:name="_Toc75450797"/>
      <w:bookmarkStart w:id="813" w:name="_Toc92224501"/>
      <w:bookmarkStart w:id="814" w:name="_Toc171585842"/>
      <w:bookmarkEnd w:id="806"/>
      <w:r w:rsidRPr="00B02A0B">
        <w:t>6.2.8.3.8</w:t>
      </w:r>
      <w:r w:rsidRPr="00B02A0B">
        <w:tab/>
        <w:t>SIP re-INVITE request for cancelling the MCData emergency private communication state by a third-party</w:t>
      </w:r>
      <w:bookmarkEnd w:id="807"/>
      <w:bookmarkEnd w:id="808"/>
      <w:bookmarkEnd w:id="809"/>
      <w:bookmarkEnd w:id="810"/>
      <w:bookmarkEnd w:id="811"/>
      <w:bookmarkEnd w:id="812"/>
      <w:bookmarkEnd w:id="813"/>
      <w:bookmarkEnd w:id="814"/>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5" w:name="_CR6_2_8_3_9"/>
      <w:bookmarkStart w:id="816" w:name="_Toc20155572"/>
      <w:bookmarkStart w:id="817" w:name="_Toc27500727"/>
      <w:bookmarkStart w:id="818" w:name="_Toc36048852"/>
      <w:bookmarkStart w:id="819" w:name="_Toc45209615"/>
      <w:bookmarkStart w:id="820" w:name="_Toc51860440"/>
      <w:bookmarkStart w:id="821" w:name="_Toc75450798"/>
      <w:bookmarkStart w:id="822" w:name="_Toc92224502"/>
      <w:bookmarkStart w:id="823" w:name="_Toc171585843"/>
      <w:bookmarkEnd w:id="815"/>
      <w:r w:rsidRPr="00B02A0B">
        <w:rPr>
          <w:lang w:eastAsia="ko-KR"/>
        </w:rPr>
        <w:t>6.2.8.3.9</w:t>
      </w:r>
      <w:r w:rsidRPr="00B02A0B">
        <w:rPr>
          <w:lang w:eastAsia="ko-KR"/>
        </w:rPr>
        <w:tab/>
        <w:t>Retrieving a KMS URI associated with an MCData ID</w:t>
      </w:r>
      <w:bookmarkEnd w:id="816"/>
      <w:bookmarkEnd w:id="817"/>
      <w:bookmarkEnd w:id="818"/>
      <w:bookmarkEnd w:id="819"/>
      <w:bookmarkEnd w:id="820"/>
      <w:bookmarkEnd w:id="821"/>
      <w:bookmarkEnd w:id="822"/>
      <w:bookmarkEnd w:id="823"/>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4" w:name="_CR6_2_8_4"/>
      <w:bookmarkStart w:id="825" w:name="_Toc92224503"/>
      <w:bookmarkStart w:id="826" w:name="_Toc171585844"/>
      <w:bookmarkEnd w:id="824"/>
      <w:r w:rsidRPr="00B02A0B">
        <w:rPr>
          <w:lang w:eastAsia="ko-KR"/>
        </w:rPr>
        <w:t>6.2.8.4</w:t>
      </w:r>
      <w:r w:rsidRPr="00B02A0B">
        <w:rPr>
          <w:lang w:eastAsia="ko-KR"/>
        </w:rPr>
        <w:tab/>
        <w:t>Procedures for modifying ongoing communications</w:t>
      </w:r>
      <w:bookmarkEnd w:id="825"/>
      <w:bookmarkEnd w:id="826"/>
    </w:p>
    <w:p w14:paraId="7CD393D7" w14:textId="77777777" w:rsidR="005C310B" w:rsidRPr="00B02A0B" w:rsidRDefault="005C310B" w:rsidP="007D34FE">
      <w:pPr>
        <w:pStyle w:val="Heading5"/>
        <w:rPr>
          <w:lang w:eastAsia="ko-KR"/>
        </w:rPr>
      </w:pPr>
      <w:bookmarkStart w:id="827" w:name="_CR6_2_8_4_1"/>
      <w:bookmarkStart w:id="828" w:name="_Toc20156134"/>
      <w:bookmarkStart w:id="829" w:name="_Toc27501291"/>
      <w:bookmarkStart w:id="830" w:name="_Toc36049417"/>
      <w:bookmarkStart w:id="831" w:name="_Toc45210183"/>
      <w:bookmarkStart w:id="832" w:name="_Toc51861008"/>
      <w:bookmarkStart w:id="833" w:name="_Toc75451372"/>
      <w:bookmarkStart w:id="834" w:name="_Toc92224504"/>
      <w:bookmarkStart w:id="835" w:name="_Toc171585845"/>
      <w:bookmarkEnd w:id="827"/>
      <w:r w:rsidRPr="00B02A0B">
        <w:rPr>
          <w:sz w:val="24"/>
          <w:lang w:eastAsia="ko-KR"/>
        </w:rPr>
        <w:t>6.2.8.4.1</w:t>
      </w:r>
      <w:r w:rsidRPr="00B02A0B">
        <w:rPr>
          <w:lang w:eastAsia="ko-KR"/>
        </w:rPr>
        <w:tab/>
        <w:t>Cancelling or ending ongoing client terminating procedures</w:t>
      </w:r>
      <w:bookmarkEnd w:id="828"/>
      <w:bookmarkEnd w:id="829"/>
      <w:bookmarkEnd w:id="830"/>
      <w:bookmarkEnd w:id="831"/>
      <w:bookmarkEnd w:id="832"/>
      <w:bookmarkEnd w:id="833"/>
      <w:bookmarkEnd w:id="834"/>
      <w:bookmarkEnd w:id="835"/>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6" w:name="_CR6_2_8_4_2"/>
      <w:bookmarkStart w:id="837" w:name="_Toc20156135"/>
      <w:bookmarkStart w:id="838" w:name="_Toc27501292"/>
      <w:bookmarkStart w:id="839" w:name="_Toc36049418"/>
      <w:bookmarkStart w:id="840" w:name="_Toc45210184"/>
      <w:bookmarkStart w:id="841" w:name="_Toc51861009"/>
      <w:bookmarkStart w:id="842" w:name="_Toc75451373"/>
      <w:bookmarkStart w:id="843" w:name="_Toc92224505"/>
      <w:bookmarkStart w:id="844" w:name="_Toc171585846"/>
      <w:bookmarkEnd w:id="836"/>
      <w:r w:rsidRPr="00B02A0B">
        <w:rPr>
          <w:lang w:eastAsia="ko-KR"/>
        </w:rPr>
        <w:t>6.2.8.4.2</w:t>
      </w:r>
      <w:r w:rsidRPr="00B02A0B">
        <w:rPr>
          <w:lang w:eastAsia="ko-KR"/>
        </w:rPr>
        <w:tab/>
        <w:t xml:space="preserve">Client terminating procedures </w:t>
      </w:r>
      <w:bookmarkEnd w:id="837"/>
      <w:bookmarkEnd w:id="838"/>
      <w:bookmarkEnd w:id="839"/>
      <w:bookmarkEnd w:id="840"/>
      <w:bookmarkEnd w:id="841"/>
      <w:bookmarkEnd w:id="842"/>
      <w:r w:rsidRPr="00B02A0B">
        <w:rPr>
          <w:lang w:eastAsia="ko-KR"/>
        </w:rPr>
        <w:t>for handling SIP re-INVITE for an existing one-to-one communication session</w:t>
      </w:r>
      <w:bookmarkEnd w:id="843"/>
      <w:bookmarkEnd w:id="84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5" w:name="_CR6_2_8_4_3"/>
      <w:bookmarkStart w:id="846" w:name="_Toc20156136"/>
      <w:bookmarkStart w:id="847" w:name="_Toc27501293"/>
      <w:bookmarkStart w:id="848" w:name="_Toc36049419"/>
      <w:bookmarkStart w:id="849" w:name="_Toc45210185"/>
      <w:bookmarkStart w:id="850" w:name="_Toc51861010"/>
      <w:bookmarkStart w:id="851" w:name="_Toc75451374"/>
      <w:bookmarkStart w:id="852" w:name="_Toc92224506"/>
      <w:bookmarkStart w:id="853" w:name="_Toc171585847"/>
      <w:bookmarkEnd w:id="845"/>
      <w:r w:rsidRPr="00B02A0B">
        <w:rPr>
          <w:lang w:eastAsia="ko-KR"/>
        </w:rPr>
        <w:t>6.2.8.4.3</w:t>
      </w:r>
      <w:r w:rsidRPr="00B02A0B">
        <w:tab/>
        <w:t>MCData in-progress emergency one-to-one communication cancel</w:t>
      </w:r>
      <w:bookmarkEnd w:id="846"/>
      <w:bookmarkEnd w:id="847"/>
      <w:bookmarkEnd w:id="848"/>
      <w:bookmarkEnd w:id="849"/>
      <w:bookmarkEnd w:id="850"/>
      <w:bookmarkEnd w:id="851"/>
      <w:r w:rsidRPr="00B02A0B">
        <w:t>lation</w:t>
      </w:r>
      <w:bookmarkEnd w:id="852"/>
      <w:bookmarkEnd w:id="853"/>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4" w:name="_CR6_2_8_4_4"/>
      <w:bookmarkStart w:id="855" w:name="_Toc20156137"/>
      <w:bookmarkStart w:id="856" w:name="_Toc27501294"/>
      <w:bookmarkStart w:id="857" w:name="_Toc36049420"/>
      <w:bookmarkStart w:id="858" w:name="_Toc45210186"/>
      <w:bookmarkStart w:id="859" w:name="_Toc51861011"/>
      <w:bookmarkStart w:id="860" w:name="_Toc75451375"/>
      <w:bookmarkStart w:id="861" w:name="_Toc92224507"/>
      <w:bookmarkStart w:id="862" w:name="_Toc171585848"/>
      <w:bookmarkEnd w:id="854"/>
      <w:r w:rsidRPr="00B02A0B">
        <w:rPr>
          <w:lang w:eastAsia="ko-KR"/>
        </w:rPr>
        <w:t>6.2.8.4.4</w:t>
      </w:r>
      <w:r w:rsidRPr="00B02A0B">
        <w:rPr>
          <w:lang w:eastAsia="ko-KR"/>
        </w:rPr>
        <w:tab/>
        <w:t xml:space="preserve">Upgrade to MCData emergency </w:t>
      </w:r>
      <w:bookmarkEnd w:id="855"/>
      <w:bookmarkEnd w:id="856"/>
      <w:bookmarkEnd w:id="857"/>
      <w:bookmarkEnd w:id="858"/>
      <w:bookmarkEnd w:id="859"/>
      <w:bookmarkEnd w:id="860"/>
      <w:r w:rsidRPr="00B02A0B">
        <w:rPr>
          <w:lang w:eastAsia="ko-KR"/>
        </w:rPr>
        <w:t>one-to-one communication</w:t>
      </w:r>
      <w:bookmarkEnd w:id="861"/>
      <w:bookmarkEnd w:id="862"/>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63" w:name="_CR6_3"/>
      <w:bookmarkStart w:id="864" w:name="_Toc92224508"/>
      <w:bookmarkStart w:id="865" w:name="_Toc171585849"/>
      <w:bookmarkEnd w:id="863"/>
      <w:r w:rsidRPr="00B02A0B">
        <w:t>6.3</w:t>
      </w:r>
      <w:r w:rsidRPr="00B02A0B">
        <w:tab/>
        <w:t>MCData server procedures</w:t>
      </w:r>
      <w:bookmarkEnd w:id="568"/>
      <w:bookmarkEnd w:id="569"/>
      <w:bookmarkEnd w:id="570"/>
      <w:bookmarkEnd w:id="571"/>
      <w:bookmarkEnd w:id="572"/>
      <w:bookmarkEnd w:id="573"/>
      <w:bookmarkEnd w:id="574"/>
      <w:bookmarkEnd w:id="575"/>
      <w:bookmarkEnd w:id="864"/>
      <w:bookmarkEnd w:id="865"/>
    </w:p>
    <w:p w14:paraId="0FB8F1D0" w14:textId="77777777" w:rsidR="005C310B" w:rsidRPr="00B02A0B" w:rsidRDefault="005C310B" w:rsidP="007D34FE">
      <w:pPr>
        <w:pStyle w:val="Heading3"/>
      </w:pPr>
      <w:bookmarkStart w:id="866" w:name="_CR6_3_1"/>
      <w:bookmarkStart w:id="867" w:name="_Toc20215463"/>
      <w:bookmarkStart w:id="868" w:name="_Toc27495930"/>
      <w:bookmarkStart w:id="869" w:name="_Toc36107669"/>
      <w:bookmarkStart w:id="870" w:name="_Toc44598409"/>
      <w:bookmarkStart w:id="871" w:name="_Toc44602264"/>
      <w:bookmarkStart w:id="872" w:name="_Toc45197441"/>
      <w:bookmarkStart w:id="873" w:name="_Toc45695474"/>
      <w:bookmarkStart w:id="874" w:name="_Toc51850930"/>
      <w:bookmarkStart w:id="875" w:name="_Toc92224509"/>
      <w:bookmarkStart w:id="876" w:name="_Toc171585850"/>
      <w:bookmarkEnd w:id="866"/>
      <w:r w:rsidRPr="00B02A0B">
        <w:t>6.3.1</w:t>
      </w:r>
      <w:r w:rsidRPr="00B02A0B">
        <w:tab/>
        <w:t>Distinction of requests at the MCData server</w:t>
      </w:r>
      <w:bookmarkEnd w:id="867"/>
      <w:bookmarkEnd w:id="868"/>
      <w:bookmarkEnd w:id="869"/>
      <w:bookmarkEnd w:id="870"/>
      <w:bookmarkEnd w:id="871"/>
      <w:bookmarkEnd w:id="872"/>
      <w:bookmarkEnd w:id="873"/>
      <w:bookmarkEnd w:id="874"/>
      <w:bookmarkEnd w:id="875"/>
      <w:bookmarkEnd w:id="876"/>
    </w:p>
    <w:p w14:paraId="45216C0A" w14:textId="77777777" w:rsidR="005C310B" w:rsidRPr="00B02A0B" w:rsidRDefault="005C310B" w:rsidP="007D34FE">
      <w:pPr>
        <w:pStyle w:val="Heading4"/>
        <w:rPr>
          <w:noProof/>
        </w:rPr>
      </w:pPr>
      <w:bookmarkStart w:id="877" w:name="_CR6_3_1_1"/>
      <w:bookmarkStart w:id="878" w:name="_Toc20215464"/>
      <w:bookmarkStart w:id="879" w:name="_Toc27495931"/>
      <w:bookmarkStart w:id="880" w:name="_Toc36107670"/>
      <w:bookmarkStart w:id="881" w:name="_Toc44598410"/>
      <w:bookmarkStart w:id="882" w:name="_Toc44602265"/>
      <w:bookmarkStart w:id="883" w:name="_Toc45197442"/>
      <w:bookmarkStart w:id="884" w:name="_Toc45695475"/>
      <w:bookmarkStart w:id="885" w:name="_Toc51850931"/>
      <w:bookmarkStart w:id="886" w:name="_Toc92224510"/>
      <w:bookmarkStart w:id="887" w:name="_Toc171585851"/>
      <w:bookmarkEnd w:id="877"/>
      <w:r w:rsidRPr="00B02A0B">
        <w:rPr>
          <w:noProof/>
        </w:rPr>
        <w:t>6.3.1.1</w:t>
      </w:r>
      <w:r w:rsidRPr="00B02A0B">
        <w:rPr>
          <w:noProof/>
        </w:rPr>
        <w:tab/>
        <w:t>SIP MESSAGE request</w:t>
      </w:r>
      <w:bookmarkEnd w:id="878"/>
      <w:bookmarkEnd w:id="879"/>
      <w:bookmarkEnd w:id="880"/>
      <w:bookmarkEnd w:id="881"/>
      <w:bookmarkEnd w:id="882"/>
      <w:bookmarkEnd w:id="883"/>
      <w:bookmarkEnd w:id="884"/>
      <w:bookmarkEnd w:id="885"/>
      <w:bookmarkEnd w:id="886"/>
      <w:bookmarkEnd w:id="887"/>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88" w:name="_Hlk170461786"/>
      <w:r w:rsidR="00840337">
        <w:rPr>
          <w:rFonts w:hint="eastAsia"/>
          <w:lang w:eastAsia="ko-KR"/>
        </w:rPr>
        <w:t>a &lt;request-type&gt; element set to "migration-service-authorization-request"</w:t>
      </w:r>
      <w:bookmarkEnd w:id="888"/>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Default="004F08A3" w:rsidP="004F08A3">
      <w:pPr>
        <w:pStyle w:val="B1"/>
      </w:pPr>
      <w:bookmarkStart w:id="88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p>
    <w:p w14:paraId="3DF2A65C"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r>
        <w:t xml:space="preserve"> </w:t>
      </w:r>
    </w:p>
    <w:bookmarkEnd w:id="889"/>
    <w:p w14:paraId="20E4FD67"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C41F1B">
        <w:t>MC</w:t>
      </w:r>
      <w:r>
        <w:t>Data</w:t>
      </w:r>
      <w:r w:rsidRPr="00C41F1B">
        <w:t xml:space="preserve"> </w:t>
      </w:r>
      <w:r w:rsidRPr="00BC6BEF">
        <w:t>client</w:t>
      </w:r>
      <w:r w:rsidRPr="0073469F">
        <w:t xml:space="preserve">" in the procedures in </w:t>
      </w:r>
      <w:r>
        <w:t>the present</w:t>
      </w:r>
      <w:r w:rsidRPr="0073469F">
        <w:t xml:space="preserve"> document;</w:t>
      </w:r>
      <w:r>
        <w:t xml:space="preserve"> and</w:t>
      </w:r>
    </w:p>
    <w:p w14:paraId="5ACADB6F" w14:textId="52C13929" w:rsidR="004F08A3" w:rsidRPr="004C756F" w:rsidRDefault="004F08A3" w:rsidP="004F08A3">
      <w:pPr>
        <w:pStyle w:val="B1"/>
      </w:pPr>
      <w:r>
        <w:t>-</w:t>
      </w:r>
      <w:r>
        <w:tab/>
      </w:r>
      <w:r w:rsidRPr="0073469F">
        <w:t xml:space="preserve">SIP </w:t>
      </w:r>
      <w:r>
        <w:t>MESSAGE</w:t>
      </w:r>
      <w:r w:rsidRPr="0073469F">
        <w:t xml:space="preserve"> requests routed to the</w:t>
      </w:r>
      <w:r>
        <w:t xml:space="preserve"> controlling</w:t>
      </w:r>
      <w:r w:rsidRPr="0073469F">
        <w:t xml:space="preserve">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0" w:name="_CR6_3_1_2"/>
      <w:bookmarkStart w:id="891" w:name="_Toc20215465"/>
      <w:bookmarkStart w:id="892" w:name="_Toc27495932"/>
      <w:bookmarkStart w:id="893" w:name="_Toc36107671"/>
      <w:bookmarkStart w:id="894" w:name="_Toc44598411"/>
      <w:bookmarkStart w:id="895" w:name="_Toc44602266"/>
      <w:bookmarkStart w:id="896" w:name="_Toc45197443"/>
      <w:bookmarkStart w:id="897" w:name="_Toc45695476"/>
      <w:bookmarkStart w:id="898" w:name="_Toc51850932"/>
      <w:bookmarkStart w:id="899" w:name="_Toc92224511"/>
      <w:bookmarkStart w:id="900" w:name="_Toc171585852"/>
      <w:bookmarkEnd w:id="890"/>
      <w:r w:rsidRPr="00B02A0B">
        <w:rPr>
          <w:noProof/>
        </w:rPr>
        <w:t>6.3.1.2</w:t>
      </w:r>
      <w:r w:rsidRPr="00B02A0B">
        <w:rPr>
          <w:noProof/>
        </w:rPr>
        <w:tab/>
        <w:t>SIP INVITE request</w:t>
      </w:r>
      <w:bookmarkEnd w:id="891"/>
      <w:bookmarkEnd w:id="892"/>
      <w:bookmarkEnd w:id="893"/>
      <w:bookmarkEnd w:id="894"/>
      <w:bookmarkEnd w:id="895"/>
      <w:bookmarkEnd w:id="896"/>
      <w:bookmarkEnd w:id="897"/>
      <w:bookmarkEnd w:id="898"/>
      <w:bookmarkEnd w:id="899"/>
      <w:bookmarkEnd w:id="900"/>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1" w:name="_Toc20215466"/>
      <w:bookmarkStart w:id="902"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3" w:name="_Toc155363292"/>
      <w:bookmarkStart w:id="904" w:name="_Toc171585853"/>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3"/>
      <w:bookmarkEnd w:id="904"/>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rFonts w:eastAsia="SimSun"/>
          <w:lang w:val="en-US"/>
        </w:rPr>
        <w:t xml:space="preserve">identifying the </w:t>
      </w:r>
      <w:r>
        <w:rPr>
          <w:rFonts w:eastAsia="SimSun"/>
          <w:lang w:val="en-US"/>
        </w:rPr>
        <w:t>participating</w:t>
      </w:r>
      <w:r w:rsidRPr="00336D95">
        <w:rPr>
          <w:rFonts w:eastAsia="SimSun"/>
          <w:lang w:val="en-US"/>
        </w:rPr>
        <w:t xml:space="preserve"> </w:t>
      </w:r>
      <w:r w:rsidRPr="0073469F">
        <w:t>MC</w:t>
      </w:r>
      <w:r>
        <w:t>Data</w:t>
      </w:r>
      <w:r w:rsidRPr="0073469F">
        <w:t xml:space="preserve"> </w:t>
      </w:r>
      <w:r w:rsidRPr="00336D95">
        <w:rPr>
          <w:rFonts w:eastAsia="SimSun"/>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rFonts w:eastAsia="SimSun"/>
          <w:lang w:val="en-US"/>
        </w:rPr>
        <w:t xml:space="preserve">identifying the controlling </w:t>
      </w:r>
      <w:r w:rsidRPr="0073469F">
        <w:t>MC</w:t>
      </w:r>
      <w:r>
        <w:t>Data</w:t>
      </w:r>
      <w:r w:rsidRPr="0073469F">
        <w:t xml:space="preserve"> </w:t>
      </w:r>
      <w:r w:rsidRPr="00336D95">
        <w:rPr>
          <w:rFonts w:eastAsia="SimSun"/>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5" w:name="_CR6_3_2"/>
      <w:bookmarkStart w:id="906" w:name="_Toc36107672"/>
      <w:bookmarkStart w:id="907" w:name="_Toc44598412"/>
      <w:bookmarkStart w:id="908" w:name="_Toc44602267"/>
      <w:bookmarkStart w:id="909" w:name="_Toc45197444"/>
      <w:bookmarkStart w:id="910" w:name="_Toc45695477"/>
      <w:bookmarkStart w:id="911" w:name="_Toc51850933"/>
      <w:bookmarkStart w:id="912" w:name="_Toc92224512"/>
      <w:bookmarkStart w:id="913" w:name="_Toc171585854"/>
      <w:bookmarkEnd w:id="905"/>
      <w:r w:rsidRPr="00B02A0B">
        <w:rPr>
          <w:noProof/>
          <w:lang w:val="en-US"/>
        </w:rPr>
        <w:t>6.3.2</w:t>
      </w:r>
      <w:r w:rsidRPr="00B02A0B">
        <w:rPr>
          <w:noProof/>
          <w:lang w:val="en-US"/>
        </w:rPr>
        <w:tab/>
        <w:t>Sending SIP requests and receiving SIP responses</w:t>
      </w:r>
      <w:bookmarkStart w:id="914" w:name="_Toc20215467"/>
      <w:bookmarkStart w:id="915" w:name="_Toc27495934"/>
      <w:bookmarkStart w:id="916" w:name="_Toc36107673"/>
      <w:bookmarkStart w:id="917" w:name="_Toc44598413"/>
      <w:bookmarkStart w:id="918" w:name="_Toc44602268"/>
      <w:bookmarkStart w:id="919" w:name="_Toc45197445"/>
      <w:bookmarkStart w:id="920" w:name="_Toc45695478"/>
      <w:bookmarkStart w:id="921" w:name="_Toc51850934"/>
      <w:bookmarkStart w:id="922" w:name="_Toc92224513"/>
      <w:bookmarkEnd w:id="901"/>
      <w:bookmarkEnd w:id="902"/>
      <w:bookmarkEnd w:id="906"/>
      <w:bookmarkEnd w:id="907"/>
      <w:bookmarkEnd w:id="908"/>
      <w:bookmarkEnd w:id="909"/>
      <w:bookmarkEnd w:id="910"/>
      <w:bookmarkEnd w:id="911"/>
      <w:bookmarkEnd w:id="912"/>
      <w:bookmarkEnd w:id="913"/>
    </w:p>
    <w:p w14:paraId="5BD19C28" w14:textId="4917C01E" w:rsidR="005C310B" w:rsidRPr="00B02A0B" w:rsidRDefault="005C310B" w:rsidP="007D34FE">
      <w:pPr>
        <w:pStyle w:val="Heading4"/>
      </w:pPr>
      <w:bookmarkStart w:id="923" w:name="_CR6_3_2_1"/>
      <w:bookmarkStart w:id="924" w:name="_Toc171585855"/>
      <w:bookmarkEnd w:id="923"/>
      <w:r w:rsidRPr="00B02A0B">
        <w:rPr>
          <w:rFonts w:eastAsia="Malgun Gothic"/>
        </w:rPr>
        <w:t>6.3.2.1</w:t>
      </w:r>
      <w:r w:rsidRPr="00B02A0B">
        <w:tab/>
        <w:t>Generating a SIP MESSAGE request towards the terminating MCData client</w:t>
      </w:r>
      <w:bookmarkEnd w:id="914"/>
      <w:bookmarkEnd w:id="915"/>
      <w:bookmarkEnd w:id="916"/>
      <w:bookmarkEnd w:id="917"/>
      <w:bookmarkEnd w:id="918"/>
      <w:bookmarkEnd w:id="919"/>
      <w:bookmarkEnd w:id="920"/>
      <w:bookmarkEnd w:id="921"/>
      <w:bookmarkEnd w:id="922"/>
      <w:bookmarkEnd w:id="924"/>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5" w:name="_CR6_3_2_2"/>
      <w:bookmarkStart w:id="926" w:name="_Toc92224514"/>
      <w:bookmarkStart w:id="927" w:name="_Toc171585856"/>
      <w:bookmarkStart w:id="928" w:name="_Toc20215468"/>
      <w:bookmarkStart w:id="929" w:name="_Toc27495935"/>
      <w:bookmarkStart w:id="930" w:name="_Toc36107674"/>
      <w:bookmarkStart w:id="931" w:name="_Toc44598414"/>
      <w:bookmarkStart w:id="932" w:name="_Toc44602269"/>
      <w:bookmarkStart w:id="933" w:name="_Toc45197446"/>
      <w:bookmarkStart w:id="934" w:name="_Toc45695479"/>
      <w:bookmarkStart w:id="935" w:name="_Toc51850935"/>
      <w:bookmarkEnd w:id="925"/>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6"/>
      <w:bookmarkEnd w:id="927"/>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6" w:name="_Toc27500827"/>
      <w:bookmarkStart w:id="937" w:name="_Toc36048952"/>
      <w:bookmarkStart w:id="938" w:name="_Toc45209715"/>
      <w:bookmarkStart w:id="939" w:name="_Toc51860540"/>
      <w:bookmarkStart w:id="940" w:name="_Toc155363389"/>
      <w:bookmarkStart w:id="941" w:name="_Toc171585857"/>
      <w:r>
        <w:rPr>
          <w:noProof/>
          <w:lang w:val="en-US"/>
        </w:rPr>
        <w:t>6.3.2.3</w:t>
      </w:r>
      <w:r w:rsidRPr="0073469F">
        <w:rPr>
          <w:noProof/>
        </w:rPr>
        <w:tab/>
      </w:r>
      <w:r>
        <w:rPr>
          <w:rFonts w:hint="eastAsia"/>
          <w:noProof/>
          <w:lang w:eastAsia="ko-KR"/>
        </w:rPr>
        <w:t>Generating a SIP NOTIFY request</w:t>
      </w:r>
      <w:bookmarkEnd w:id="936"/>
      <w:bookmarkEnd w:id="937"/>
      <w:bookmarkEnd w:id="938"/>
      <w:bookmarkEnd w:id="939"/>
      <w:bookmarkEnd w:id="940"/>
      <w:bookmarkEnd w:id="941"/>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KK</w:t>
      </w:r>
      <w:r w:rsidRPr="00436CF9">
        <w:rPr>
          <w:rFonts w:eastAsia="SimSun"/>
        </w:rPr>
        <w:t xml:space="preserve">], </w:t>
      </w:r>
      <w:r w:rsidRPr="00436CF9">
        <w:t xml:space="preserve">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rPr>
          <w:rFonts w:eastAsia="SimSun"/>
        </w:rPr>
      </w:pPr>
      <w:r>
        <w:rPr>
          <w:rFonts w:eastAsia="SimSun"/>
        </w:rPr>
        <w:t>NOTE 2:</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4013C9CA" w14:textId="77777777" w:rsidR="005C310B" w:rsidRPr="00B02A0B" w:rsidRDefault="005C310B" w:rsidP="007D34FE">
      <w:pPr>
        <w:pStyle w:val="Heading3"/>
        <w:rPr>
          <w:noProof/>
        </w:rPr>
      </w:pPr>
      <w:bookmarkStart w:id="942" w:name="_CR6_3_3"/>
      <w:bookmarkStart w:id="943" w:name="_Toc92224515"/>
      <w:bookmarkStart w:id="944" w:name="_Toc171585858"/>
      <w:bookmarkEnd w:id="942"/>
      <w:r w:rsidRPr="00B02A0B">
        <w:rPr>
          <w:noProof/>
          <w:lang w:val="en-US"/>
        </w:rPr>
        <w:t>6.3.3</w:t>
      </w:r>
      <w:r w:rsidRPr="00B02A0B">
        <w:rPr>
          <w:noProof/>
          <w:lang w:val="en-US"/>
        </w:rPr>
        <w:tab/>
      </w:r>
      <w:r w:rsidRPr="00B02A0B">
        <w:rPr>
          <w:noProof/>
        </w:rPr>
        <w:t>Retrieving a group document</w:t>
      </w:r>
      <w:bookmarkEnd w:id="928"/>
      <w:bookmarkEnd w:id="929"/>
      <w:bookmarkEnd w:id="930"/>
      <w:bookmarkEnd w:id="931"/>
      <w:bookmarkEnd w:id="932"/>
      <w:bookmarkEnd w:id="933"/>
      <w:bookmarkEnd w:id="934"/>
      <w:bookmarkEnd w:id="935"/>
      <w:bookmarkEnd w:id="943"/>
      <w:bookmarkEnd w:id="94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5" w:name="_CR6_3_4"/>
      <w:bookmarkStart w:id="946" w:name="_Toc20215469"/>
      <w:bookmarkStart w:id="947" w:name="_Toc27495936"/>
      <w:bookmarkStart w:id="948" w:name="_Toc36107675"/>
      <w:bookmarkStart w:id="949" w:name="_Toc44598415"/>
      <w:bookmarkStart w:id="950" w:name="_Toc44602270"/>
      <w:bookmarkStart w:id="951" w:name="_Toc45197447"/>
      <w:bookmarkStart w:id="952" w:name="_Toc45695480"/>
      <w:bookmarkStart w:id="953" w:name="_Toc51850936"/>
      <w:bookmarkStart w:id="954" w:name="_Toc92224516"/>
      <w:bookmarkStart w:id="955" w:name="_Toc171585859"/>
      <w:bookmarkEnd w:id="945"/>
      <w:r w:rsidRPr="00B02A0B">
        <w:rPr>
          <w:noProof/>
          <w:lang w:val="en-US"/>
        </w:rPr>
        <w:t>6.3.4</w:t>
      </w:r>
      <w:r w:rsidRPr="00B02A0B">
        <w:rPr>
          <w:noProof/>
          <w:lang w:val="en-US"/>
        </w:rPr>
        <w:tab/>
      </w:r>
      <w:r w:rsidRPr="00B02A0B">
        <w:rPr>
          <w:noProof/>
        </w:rPr>
        <w:t>Determining targeted group members for MCData communications</w:t>
      </w:r>
      <w:bookmarkEnd w:id="946"/>
      <w:bookmarkEnd w:id="947"/>
      <w:bookmarkEnd w:id="948"/>
      <w:bookmarkEnd w:id="949"/>
      <w:bookmarkEnd w:id="950"/>
      <w:bookmarkEnd w:id="951"/>
      <w:bookmarkEnd w:id="952"/>
      <w:bookmarkEnd w:id="953"/>
      <w:bookmarkEnd w:id="954"/>
      <w:bookmarkEnd w:id="955"/>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6" w:name="_CR6_3_5"/>
      <w:bookmarkStart w:id="957" w:name="_Toc20215470"/>
      <w:bookmarkStart w:id="958" w:name="_Toc27495937"/>
      <w:bookmarkStart w:id="959" w:name="_Toc36107676"/>
      <w:bookmarkStart w:id="960" w:name="_Toc44598416"/>
      <w:bookmarkStart w:id="961" w:name="_Toc44602271"/>
      <w:bookmarkStart w:id="962" w:name="_Toc45197448"/>
      <w:bookmarkStart w:id="963" w:name="_Toc45695481"/>
      <w:bookmarkStart w:id="964" w:name="_Toc51850937"/>
      <w:bookmarkStart w:id="965" w:name="_Toc92224517"/>
      <w:bookmarkStart w:id="966" w:name="_Toc171585860"/>
      <w:bookmarkEnd w:id="956"/>
      <w:r w:rsidRPr="00B02A0B">
        <w:t>6.3.5</w:t>
      </w:r>
      <w:r w:rsidRPr="00B02A0B">
        <w:tab/>
        <w:t>Affiliation check</w:t>
      </w:r>
      <w:bookmarkEnd w:id="957"/>
      <w:bookmarkEnd w:id="958"/>
      <w:bookmarkEnd w:id="959"/>
      <w:bookmarkEnd w:id="960"/>
      <w:bookmarkEnd w:id="961"/>
      <w:bookmarkEnd w:id="962"/>
      <w:bookmarkEnd w:id="963"/>
      <w:bookmarkEnd w:id="964"/>
      <w:bookmarkEnd w:id="965"/>
      <w:bookmarkEnd w:id="966"/>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7" w:name="_CR6_3_6"/>
      <w:bookmarkStart w:id="968" w:name="_Toc20215471"/>
      <w:bookmarkStart w:id="969" w:name="_Toc27495938"/>
      <w:bookmarkStart w:id="970" w:name="_Toc36107677"/>
      <w:bookmarkStart w:id="971" w:name="_Toc44598417"/>
      <w:bookmarkStart w:id="972" w:name="_Toc44602272"/>
      <w:bookmarkStart w:id="973" w:name="_Toc45197449"/>
      <w:bookmarkStart w:id="974" w:name="_Toc45695482"/>
      <w:bookmarkStart w:id="975" w:name="_Toc51850938"/>
      <w:bookmarkStart w:id="976" w:name="_Toc92224518"/>
      <w:bookmarkStart w:id="977" w:name="_Toc171585861"/>
      <w:bookmarkEnd w:id="967"/>
      <w:r w:rsidRPr="00B02A0B">
        <w:t>6.3.6</w:t>
      </w:r>
      <w:r w:rsidRPr="00B02A0B">
        <w:tab/>
        <w:t>MCData conversation items</w:t>
      </w:r>
      <w:bookmarkEnd w:id="968"/>
      <w:bookmarkEnd w:id="969"/>
      <w:bookmarkEnd w:id="970"/>
      <w:bookmarkEnd w:id="971"/>
      <w:bookmarkEnd w:id="972"/>
      <w:bookmarkEnd w:id="973"/>
      <w:bookmarkEnd w:id="974"/>
      <w:bookmarkEnd w:id="975"/>
      <w:bookmarkEnd w:id="976"/>
      <w:bookmarkEnd w:id="977"/>
    </w:p>
    <w:p w14:paraId="1C735EB9" w14:textId="77777777" w:rsidR="005C310B" w:rsidRPr="00B02A0B" w:rsidRDefault="005C310B" w:rsidP="007D34FE">
      <w:pPr>
        <w:pStyle w:val="Heading4"/>
        <w:rPr>
          <w:rFonts w:eastAsia="SimSun"/>
        </w:rPr>
      </w:pPr>
      <w:bookmarkStart w:id="978" w:name="_CR6_3_6_1"/>
      <w:bookmarkStart w:id="979" w:name="_Toc20215472"/>
      <w:bookmarkStart w:id="980" w:name="_Toc27495939"/>
      <w:bookmarkStart w:id="981" w:name="_Toc36107678"/>
      <w:bookmarkStart w:id="982" w:name="_Toc44598418"/>
      <w:bookmarkStart w:id="983" w:name="_Toc44602273"/>
      <w:bookmarkStart w:id="984" w:name="_Toc45197450"/>
      <w:bookmarkStart w:id="985" w:name="_Toc45695483"/>
      <w:bookmarkStart w:id="986" w:name="_Toc51850939"/>
      <w:bookmarkStart w:id="987" w:name="_Toc92224519"/>
      <w:bookmarkStart w:id="988" w:name="_Toc171585862"/>
      <w:bookmarkEnd w:id="978"/>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979"/>
      <w:bookmarkEnd w:id="980"/>
      <w:bookmarkEnd w:id="981"/>
      <w:bookmarkEnd w:id="982"/>
      <w:bookmarkEnd w:id="983"/>
      <w:bookmarkEnd w:id="984"/>
      <w:bookmarkEnd w:id="985"/>
      <w:bookmarkEnd w:id="986"/>
      <w:bookmarkEnd w:id="987"/>
      <w:bookmarkEnd w:id="98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89" w:name="_CR6_3_7"/>
      <w:bookmarkStart w:id="990" w:name="_Toc44598419"/>
      <w:bookmarkStart w:id="991" w:name="_Toc44602274"/>
      <w:bookmarkStart w:id="992" w:name="_Toc45197451"/>
      <w:bookmarkStart w:id="993" w:name="_Toc45695484"/>
      <w:bookmarkStart w:id="994" w:name="_Toc51850940"/>
      <w:bookmarkStart w:id="995" w:name="_Toc92224520"/>
      <w:bookmarkStart w:id="996" w:name="_Toc171585863"/>
      <w:bookmarkStart w:id="997" w:name="_Toc20215473"/>
      <w:bookmarkStart w:id="998" w:name="_Toc27495940"/>
      <w:bookmarkStart w:id="999" w:name="_Toc36107679"/>
      <w:bookmarkEnd w:id="989"/>
      <w:r w:rsidRPr="00B02A0B">
        <w:t>6.3.</w:t>
      </w:r>
      <w:r w:rsidRPr="00B02A0B">
        <w:rPr>
          <w:lang w:val="en-US"/>
        </w:rPr>
        <w:t>7</w:t>
      </w:r>
      <w:r w:rsidRPr="00B02A0B">
        <w:tab/>
      </w:r>
      <w:r w:rsidRPr="00B02A0B">
        <w:rPr>
          <w:lang w:val="en-US"/>
        </w:rPr>
        <w:t>Procedures referenceable from other procedures</w:t>
      </w:r>
      <w:bookmarkEnd w:id="990"/>
      <w:bookmarkEnd w:id="991"/>
      <w:bookmarkEnd w:id="992"/>
      <w:bookmarkEnd w:id="993"/>
      <w:bookmarkEnd w:id="994"/>
      <w:bookmarkEnd w:id="995"/>
      <w:bookmarkEnd w:id="996"/>
    </w:p>
    <w:p w14:paraId="75BD85EE" w14:textId="77777777" w:rsidR="00B02A0B" w:rsidRPr="00B02A0B" w:rsidRDefault="005C310B" w:rsidP="007D34FE">
      <w:pPr>
        <w:pStyle w:val="Heading4"/>
        <w:rPr>
          <w:lang w:eastAsia="ko-KR"/>
        </w:rPr>
      </w:pPr>
      <w:bookmarkStart w:id="1000" w:name="_CR6_3_7_1"/>
      <w:bookmarkStart w:id="1001" w:name="_Toc44598420"/>
      <w:bookmarkStart w:id="1002" w:name="_Toc44602275"/>
      <w:bookmarkStart w:id="1003" w:name="_Toc45197452"/>
      <w:bookmarkStart w:id="1004" w:name="_Toc45695485"/>
      <w:bookmarkStart w:id="1005" w:name="_Toc51850941"/>
      <w:bookmarkStart w:id="1006" w:name="_Toc92224521"/>
      <w:bookmarkStart w:id="1007" w:name="_Toc171585864"/>
      <w:bookmarkStart w:id="1008" w:name="_Toc20155640"/>
      <w:bookmarkStart w:id="1009" w:name="_Toc27500795"/>
      <w:bookmarkEnd w:id="1000"/>
      <w:r w:rsidRPr="00B02A0B">
        <w:rPr>
          <w:lang w:eastAsia="ko-KR"/>
        </w:rPr>
        <w:t>6.3.7.</w:t>
      </w:r>
      <w:r w:rsidRPr="00B02A0B">
        <w:t>1</w:t>
      </w:r>
      <w:r w:rsidRPr="00B02A0B">
        <w:tab/>
      </w:r>
      <w:r w:rsidRPr="00B02A0B">
        <w:rPr>
          <w:lang w:val="en-US"/>
        </w:rPr>
        <w:t>Emergency alert and emergency communications procedures</w:t>
      </w:r>
      <w:bookmarkStart w:id="1010" w:name="_Toc44598421"/>
      <w:bookmarkStart w:id="1011" w:name="_Toc44602276"/>
      <w:bookmarkStart w:id="1012" w:name="_Toc45197453"/>
      <w:bookmarkStart w:id="1013" w:name="_Toc45695486"/>
      <w:bookmarkStart w:id="1014" w:name="_Toc51850942"/>
      <w:bookmarkStart w:id="1015" w:name="_Toc92224522"/>
      <w:bookmarkEnd w:id="1001"/>
      <w:bookmarkEnd w:id="1002"/>
      <w:bookmarkEnd w:id="1003"/>
      <w:bookmarkEnd w:id="1004"/>
      <w:bookmarkEnd w:id="1005"/>
      <w:bookmarkEnd w:id="1006"/>
      <w:bookmarkEnd w:id="1007"/>
    </w:p>
    <w:p w14:paraId="6524AFE9" w14:textId="02C7F97F" w:rsidR="005C310B" w:rsidRPr="00B02A0B" w:rsidRDefault="005C310B" w:rsidP="007D34FE">
      <w:pPr>
        <w:pStyle w:val="Heading5"/>
        <w:rPr>
          <w:lang w:eastAsia="ko-KR"/>
        </w:rPr>
      </w:pPr>
      <w:bookmarkStart w:id="1016" w:name="_CR6_3_7_1_1"/>
      <w:bookmarkStart w:id="1017" w:name="_Toc171585865"/>
      <w:bookmarkEnd w:id="1016"/>
      <w:r w:rsidRPr="00B02A0B">
        <w:rPr>
          <w:lang w:eastAsia="ko-KR"/>
        </w:rPr>
        <w:t>6.3.7.1.1</w:t>
      </w:r>
      <w:r w:rsidRPr="00B02A0B">
        <w:rPr>
          <w:lang w:eastAsia="ko-KR"/>
        </w:rPr>
        <w:tab/>
        <w:t xml:space="preserve">Sending a SIP re-INVITE request for MCData emergency alert or emergency group </w:t>
      </w:r>
      <w:bookmarkEnd w:id="1008"/>
      <w:bookmarkEnd w:id="1009"/>
      <w:r w:rsidRPr="00B02A0B">
        <w:rPr>
          <w:lang w:eastAsia="ko-KR"/>
        </w:rPr>
        <w:t>communication</w:t>
      </w:r>
      <w:bookmarkEnd w:id="1010"/>
      <w:bookmarkEnd w:id="1011"/>
      <w:bookmarkEnd w:id="1012"/>
      <w:bookmarkEnd w:id="1013"/>
      <w:bookmarkEnd w:id="1014"/>
      <w:bookmarkEnd w:id="1015"/>
      <w:bookmarkEnd w:id="101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8" w:name="_CR6_3_7_1_2"/>
      <w:bookmarkStart w:id="1019" w:name="_Toc20155645"/>
      <w:bookmarkStart w:id="1020" w:name="_Toc27500800"/>
      <w:bookmarkStart w:id="1021" w:name="_Toc44598422"/>
      <w:bookmarkStart w:id="1022" w:name="_Toc44602277"/>
      <w:bookmarkStart w:id="1023" w:name="_Toc45197454"/>
      <w:bookmarkStart w:id="1024" w:name="_Toc45695487"/>
      <w:bookmarkStart w:id="1025" w:name="_Toc51850943"/>
      <w:bookmarkStart w:id="1026" w:name="_Toc92224523"/>
      <w:bookmarkStart w:id="1027" w:name="_Toc171585866"/>
      <w:bookmarkEnd w:id="1018"/>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19"/>
      <w:bookmarkEnd w:id="1020"/>
      <w:bookmarkEnd w:id="1021"/>
      <w:bookmarkEnd w:id="1022"/>
      <w:bookmarkEnd w:id="1023"/>
      <w:bookmarkEnd w:id="1024"/>
      <w:bookmarkEnd w:id="1025"/>
      <w:bookmarkEnd w:id="1026"/>
      <w:bookmarkEnd w:id="1027"/>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xml:space="preserve">, </w:t>
      </w:r>
      <w:r w:rsidR="004F08A3">
        <w:rPr>
          <w:rFonts w:eastAsia="SimSun"/>
        </w:rPr>
        <w:t>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rPr>
          <w:rFonts w:eastAsia="SimSun"/>
        </w:rPr>
        <w:t>state, or to notify of a current outstanding</w:t>
      </w:r>
      <w:r w:rsidR="004F08A3" w:rsidRPr="00B02A0B">
        <w:t xml:space="preserve"> </w:t>
      </w:r>
      <w:r w:rsidRPr="00B02A0B">
        <w:t>in-progress emergency</w:t>
      </w:r>
      <w:r w:rsidR="004F08A3">
        <w:t xml:space="preserve">, </w:t>
      </w:r>
      <w:r w:rsidR="004F08A3">
        <w:rPr>
          <w:rFonts w:eastAsia="SimSun"/>
        </w:rPr>
        <w:t>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8" w:name="_CR6_3_7_1_3"/>
      <w:bookmarkStart w:id="1029" w:name="_Toc20155646"/>
      <w:bookmarkStart w:id="1030" w:name="_Toc27500801"/>
      <w:bookmarkStart w:id="1031" w:name="_Toc44598423"/>
      <w:bookmarkStart w:id="1032" w:name="_Toc44602278"/>
      <w:bookmarkStart w:id="1033" w:name="_Toc45197455"/>
      <w:bookmarkStart w:id="1034" w:name="_Toc45695488"/>
      <w:bookmarkStart w:id="1035" w:name="_Toc51850944"/>
      <w:bookmarkStart w:id="1036" w:name="_Toc92224524"/>
      <w:bookmarkStart w:id="1037" w:name="_Toc171585867"/>
      <w:bookmarkEnd w:id="1028"/>
      <w:r w:rsidRPr="00B02A0B">
        <w:rPr>
          <w:lang w:val="en-US" w:eastAsia="ko-KR"/>
        </w:rPr>
        <w:t>6.3.7.1.3</w:t>
      </w:r>
      <w:r w:rsidRPr="00B02A0B">
        <w:rPr>
          <w:lang w:val="en-US" w:eastAsia="ko-KR"/>
        </w:rPr>
        <w:tab/>
        <w:t>Populate mcdata-info and location-info MIME bodies for emergency alert</w:t>
      </w:r>
      <w:bookmarkEnd w:id="1029"/>
      <w:bookmarkEnd w:id="1030"/>
      <w:bookmarkEnd w:id="1031"/>
      <w:bookmarkEnd w:id="1032"/>
      <w:bookmarkEnd w:id="1033"/>
      <w:bookmarkEnd w:id="1034"/>
      <w:bookmarkEnd w:id="1035"/>
      <w:bookmarkEnd w:id="1036"/>
      <w:bookmarkEnd w:id="103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8" w:name="_CR6_3_7_1_4"/>
      <w:bookmarkStart w:id="1039" w:name="_Toc20155660"/>
      <w:bookmarkStart w:id="1040" w:name="_Toc27500815"/>
      <w:bookmarkStart w:id="1041" w:name="_Toc44598424"/>
      <w:bookmarkStart w:id="1042" w:name="_Toc44602279"/>
      <w:bookmarkStart w:id="1043" w:name="_Toc45197456"/>
      <w:bookmarkStart w:id="1044" w:name="_Toc45695489"/>
      <w:bookmarkStart w:id="1045" w:name="_Toc51850945"/>
      <w:bookmarkStart w:id="1046" w:name="_Toc92224525"/>
      <w:bookmarkStart w:id="1047" w:name="_Toc171585868"/>
      <w:bookmarkEnd w:id="103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39"/>
      <w:bookmarkEnd w:id="1040"/>
      <w:r w:rsidRPr="00B02A0B">
        <w:rPr>
          <w:lang w:val="en-US" w:eastAsia="ko-KR"/>
        </w:rPr>
        <w:t xml:space="preserve"> for emergency communications</w:t>
      </w:r>
      <w:bookmarkEnd w:id="1041"/>
      <w:bookmarkEnd w:id="1042"/>
      <w:bookmarkEnd w:id="1043"/>
      <w:bookmarkEnd w:id="1044"/>
      <w:bookmarkEnd w:id="1045"/>
      <w:bookmarkEnd w:id="1046"/>
      <w:bookmarkEnd w:id="104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8" w:name="_CR6_3_7_1_5"/>
      <w:bookmarkStart w:id="1049" w:name="_Toc20155661"/>
      <w:bookmarkStart w:id="1050" w:name="_Toc27500816"/>
      <w:bookmarkStart w:id="1051" w:name="_Toc44598425"/>
      <w:bookmarkStart w:id="1052" w:name="_Toc44602280"/>
      <w:bookmarkStart w:id="1053" w:name="_Toc45197457"/>
      <w:bookmarkStart w:id="1054" w:name="_Toc45695490"/>
      <w:bookmarkStart w:id="1055" w:name="_Toc51850946"/>
      <w:bookmarkStart w:id="1056" w:name="_Toc92224526"/>
      <w:bookmarkStart w:id="1057" w:name="_Toc171585869"/>
      <w:bookmarkEnd w:id="104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49"/>
      <w:bookmarkEnd w:id="1050"/>
      <w:bookmarkEnd w:id="1051"/>
      <w:bookmarkEnd w:id="1052"/>
      <w:bookmarkEnd w:id="1053"/>
      <w:bookmarkEnd w:id="1054"/>
      <w:bookmarkEnd w:id="1055"/>
      <w:bookmarkEnd w:id="1056"/>
      <w:bookmarkEnd w:id="105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8" w:name="_CR6_3_7_1_6"/>
      <w:bookmarkStart w:id="1059" w:name="_Toc20155662"/>
      <w:bookmarkStart w:id="1060" w:name="_Toc27500817"/>
      <w:bookmarkStart w:id="1061" w:name="_Toc36048942"/>
      <w:bookmarkStart w:id="1062" w:name="_Toc45209705"/>
      <w:bookmarkStart w:id="1063" w:name="_Toc51860530"/>
      <w:bookmarkStart w:id="1064" w:name="_Toc59211854"/>
      <w:bookmarkStart w:id="1065" w:name="_Toc92224527"/>
      <w:bookmarkStart w:id="1066" w:name="_Toc171585870"/>
      <w:bookmarkStart w:id="1067" w:name="_Toc20155656"/>
      <w:bookmarkStart w:id="1068" w:name="_Toc27500811"/>
      <w:bookmarkStart w:id="1069" w:name="_Toc36048936"/>
      <w:bookmarkStart w:id="1070" w:name="_Toc45209699"/>
      <w:bookmarkStart w:id="1071" w:name="_Toc51860524"/>
      <w:bookmarkStart w:id="1072" w:name="_Toc59211848"/>
      <w:bookmarkStart w:id="1073" w:name="_Toc44598426"/>
      <w:bookmarkStart w:id="1074" w:name="_Toc44602281"/>
      <w:bookmarkStart w:id="1075" w:name="_Toc45197458"/>
      <w:bookmarkStart w:id="1076" w:name="_Toc45695491"/>
      <w:bookmarkStart w:id="1077" w:name="_Toc51850947"/>
      <w:bookmarkEnd w:id="105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59"/>
      <w:bookmarkEnd w:id="1060"/>
      <w:bookmarkEnd w:id="1061"/>
      <w:bookmarkEnd w:id="1062"/>
      <w:bookmarkEnd w:id="1063"/>
      <w:bookmarkEnd w:id="1064"/>
      <w:bookmarkEnd w:id="1065"/>
      <w:bookmarkEnd w:id="1066"/>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8" w:name="_CR6_3_7_1_7"/>
      <w:bookmarkStart w:id="1079" w:name="_Toc92224528"/>
      <w:bookmarkStart w:id="1080" w:name="_Toc171585871"/>
      <w:bookmarkEnd w:id="107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79"/>
      <w:bookmarkEnd w:id="1080"/>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1" w:name="_CR6_3_7_1_8"/>
      <w:bookmarkStart w:id="1082" w:name="_Toc92224529"/>
      <w:bookmarkStart w:id="1083" w:name="_Toc171585872"/>
      <w:bookmarkEnd w:id="1081"/>
      <w:r w:rsidRPr="00B02A0B">
        <w:t>6.3.7.1.8</w:t>
      </w:r>
      <w:r w:rsidRPr="00B02A0B">
        <w:tab/>
        <w:t>Sending a SIP re-INVITE request for MCData imminent peril group c</w:t>
      </w:r>
      <w:bookmarkEnd w:id="1067"/>
      <w:bookmarkEnd w:id="1068"/>
      <w:bookmarkEnd w:id="1069"/>
      <w:bookmarkEnd w:id="1070"/>
      <w:bookmarkEnd w:id="1071"/>
      <w:bookmarkEnd w:id="1072"/>
      <w:r w:rsidRPr="00B02A0B">
        <w:t>ommunication</w:t>
      </w:r>
      <w:bookmarkEnd w:id="1082"/>
      <w:bookmarkEnd w:id="108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4" w:name="_CR6_3_7_1_9"/>
      <w:bookmarkStart w:id="1085" w:name="_Toc92224530"/>
      <w:bookmarkStart w:id="1086" w:name="_Toc171585873"/>
      <w:bookmarkEnd w:id="1084"/>
      <w:r w:rsidRPr="00B02A0B">
        <w:t>6.3.7.1.9</w:t>
      </w:r>
      <w:r w:rsidRPr="00B02A0B">
        <w:tab/>
        <w:t>Validate priority request parameters</w:t>
      </w:r>
      <w:bookmarkEnd w:id="1085"/>
      <w:bookmarkEnd w:id="108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7" w:name="_CR6_3_7_1_10"/>
      <w:bookmarkStart w:id="1088" w:name="_Toc92224531"/>
      <w:bookmarkStart w:id="1089" w:name="_Toc171585874"/>
      <w:bookmarkEnd w:id="1087"/>
      <w:r w:rsidRPr="00B02A0B">
        <w:t>6.3.7.1.10</w:t>
      </w:r>
      <w:r w:rsidRPr="00B02A0B">
        <w:tab/>
        <w:t>Sending a SIP INFO request in the dialog of a SIP request for a priority communication</w:t>
      </w:r>
      <w:bookmarkEnd w:id="1088"/>
      <w:bookmarkEnd w:id="108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90" w:name="_CR6_3_7_1_11"/>
      <w:bookmarkStart w:id="1091" w:name="_Toc92224532"/>
      <w:bookmarkStart w:id="1092" w:name="_Toc171585875"/>
      <w:bookmarkEnd w:id="1090"/>
      <w:r w:rsidRPr="00B02A0B">
        <w:rPr>
          <w:lang w:val="en-US" w:eastAsia="ko-KR"/>
        </w:rPr>
        <w:t>6.3.7.1.11</w:t>
      </w:r>
      <w:r w:rsidRPr="00B02A0B">
        <w:rPr>
          <w:lang w:val="en-US" w:eastAsia="ko-KR"/>
        </w:rPr>
        <w:tab/>
        <w:t>Sending a SIP INVITE request for MCData emergency group communication</w:t>
      </w:r>
      <w:bookmarkEnd w:id="1091"/>
      <w:bookmarkEnd w:id="109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3" w:name="_CR6_3_7_1_12"/>
      <w:bookmarkStart w:id="1094" w:name="_Toc92224533"/>
      <w:bookmarkStart w:id="1095" w:name="_Toc171585876"/>
      <w:bookmarkEnd w:id="1093"/>
      <w:r w:rsidRPr="00B02A0B">
        <w:rPr>
          <w:lang w:val="en-US" w:eastAsia="ko-KR"/>
        </w:rPr>
        <w:t>6.3.7.1.12</w:t>
      </w:r>
      <w:r w:rsidRPr="00B02A0B">
        <w:rPr>
          <w:lang w:val="en-US" w:eastAsia="ko-KR"/>
        </w:rPr>
        <w:tab/>
        <w:t>Sending a SIP UPDATE request for Resource-Priority header field correction</w:t>
      </w:r>
      <w:bookmarkEnd w:id="1094"/>
      <w:bookmarkEnd w:id="109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6" w:name="_CR6_3_7_1_13"/>
      <w:bookmarkStart w:id="1097" w:name="_Toc92224534"/>
      <w:bookmarkStart w:id="1098" w:name="_Toc171585877"/>
      <w:bookmarkEnd w:id="1096"/>
      <w:r w:rsidRPr="00B02A0B">
        <w:rPr>
          <w:lang w:val="en-US" w:eastAsia="ko-KR"/>
        </w:rPr>
        <w:t>6.3.7.1.13</w:t>
      </w:r>
      <w:r w:rsidRPr="00B02A0B">
        <w:rPr>
          <w:lang w:val="en-US" w:eastAsia="ko-KR"/>
        </w:rPr>
        <w:tab/>
        <w:t>Generating a SIP re-INVITE request</w:t>
      </w:r>
      <w:bookmarkEnd w:id="1097"/>
      <w:bookmarkEnd w:id="109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99" w:name="_CR6_3_7_1_14"/>
      <w:bookmarkStart w:id="1100" w:name="_Toc92224535"/>
      <w:bookmarkStart w:id="1101" w:name="_Toc171585878"/>
      <w:bookmarkEnd w:id="1099"/>
      <w:r w:rsidRPr="00B02A0B">
        <w:rPr>
          <w:lang w:val="en-US" w:eastAsia="ko-KR"/>
        </w:rPr>
        <w:t>6.3.7.1.14</w:t>
      </w:r>
      <w:r w:rsidRPr="00B02A0B">
        <w:rPr>
          <w:lang w:val="en-US" w:eastAsia="ko-KR"/>
        </w:rPr>
        <w:tab/>
        <w:t>Generating a SIP re-INVITE request to cancel an in-progress emergency</w:t>
      </w:r>
      <w:bookmarkEnd w:id="1100"/>
      <w:bookmarkEnd w:id="110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02" w:name="_CR6_3_7_1_15"/>
      <w:bookmarkStart w:id="1103" w:name="_Toc92224536"/>
      <w:bookmarkStart w:id="1104" w:name="_Toc171585879"/>
      <w:bookmarkEnd w:id="1102"/>
      <w:r w:rsidRPr="00B02A0B">
        <w:rPr>
          <w:lang w:eastAsia="ko-KR"/>
        </w:rPr>
        <w:t>6.3.7.1.15</w:t>
      </w:r>
      <w:r w:rsidRPr="00B02A0B">
        <w:rPr>
          <w:lang w:eastAsia="ko-KR"/>
        </w:rPr>
        <w:tab/>
        <w:t>Receipt of SIP re-INVITE request by terminating participating function</w:t>
      </w:r>
      <w:bookmarkEnd w:id="1103"/>
      <w:bookmarkEnd w:id="110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5" w:name="_CR6_3_7_1_16"/>
      <w:bookmarkStart w:id="1106" w:name="_Toc92224537"/>
      <w:bookmarkStart w:id="1107" w:name="_Toc171585880"/>
      <w:bookmarkEnd w:id="1105"/>
      <w:r w:rsidRPr="00B02A0B">
        <w:rPr>
          <w:lang w:eastAsia="ko-KR"/>
        </w:rPr>
        <w:t>6.3.7.1.16</w:t>
      </w:r>
      <w:r w:rsidRPr="00B02A0B">
        <w:rPr>
          <w:lang w:eastAsia="ko-KR"/>
        </w:rPr>
        <w:tab/>
        <w:t>Generating a SIP re-INVITE request for emergency private (one-to-one) communication origination within a pre-established session</w:t>
      </w:r>
      <w:bookmarkEnd w:id="1106"/>
      <w:bookmarkEnd w:id="110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8" w:name="_CR6_3_7_1_17"/>
      <w:bookmarkStart w:id="1109" w:name="_Toc20155605"/>
      <w:bookmarkStart w:id="1110" w:name="_Toc27500760"/>
      <w:bookmarkStart w:id="1111" w:name="_Toc36048885"/>
      <w:bookmarkStart w:id="1112" w:name="_Toc45209648"/>
      <w:bookmarkStart w:id="1113" w:name="_Toc51860473"/>
      <w:bookmarkStart w:id="1114" w:name="_Toc83391976"/>
      <w:bookmarkStart w:id="1115" w:name="_Toc92224538"/>
      <w:bookmarkStart w:id="1116" w:name="_Toc171585881"/>
      <w:bookmarkEnd w:id="1108"/>
      <w:r w:rsidRPr="00B02A0B">
        <w:rPr>
          <w:lang w:eastAsia="ko-KR"/>
        </w:rPr>
        <w:t>6.3.7.1.17</w:t>
      </w:r>
      <w:r w:rsidRPr="00B02A0B">
        <w:rPr>
          <w:lang w:eastAsia="ko-KR"/>
        </w:rPr>
        <w:tab/>
        <w:t>Receiving a SIP re-INVITE request by the terminating participating function</w:t>
      </w:r>
      <w:bookmarkEnd w:id="1109"/>
      <w:bookmarkEnd w:id="1110"/>
      <w:bookmarkEnd w:id="1111"/>
      <w:bookmarkEnd w:id="1112"/>
      <w:bookmarkEnd w:id="1113"/>
      <w:bookmarkEnd w:id="1114"/>
      <w:bookmarkEnd w:id="1115"/>
      <w:bookmarkEnd w:id="111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7" w:name="_CR6_3_7_1_18"/>
      <w:bookmarkStart w:id="1118" w:name="_Toc20156145"/>
      <w:bookmarkStart w:id="1119" w:name="_Toc27501302"/>
      <w:bookmarkStart w:id="1120" w:name="_Toc36049428"/>
      <w:bookmarkStart w:id="1121" w:name="_Toc45210194"/>
      <w:bookmarkStart w:id="1122" w:name="_Toc51861019"/>
      <w:bookmarkStart w:id="1123" w:name="_Toc75451383"/>
      <w:bookmarkStart w:id="1124" w:name="_Toc92224539"/>
      <w:bookmarkStart w:id="1125" w:name="_Toc171585882"/>
      <w:bookmarkEnd w:id="1117"/>
      <w:r w:rsidRPr="00B02A0B">
        <w:rPr>
          <w:lang w:eastAsia="ko-KR"/>
        </w:rPr>
        <w:t>6.3.7.1.18</w:t>
      </w:r>
      <w:r w:rsidRPr="00B02A0B">
        <w:rPr>
          <w:lang w:eastAsia="ko-KR"/>
        </w:rPr>
        <w:tab/>
        <w:t>Receipt of SIP re-INVITE for MCData one-to-one communication from the served user</w:t>
      </w:r>
      <w:bookmarkEnd w:id="1118"/>
      <w:bookmarkEnd w:id="1119"/>
      <w:bookmarkEnd w:id="1120"/>
      <w:bookmarkEnd w:id="1121"/>
      <w:bookmarkEnd w:id="1122"/>
      <w:bookmarkEnd w:id="1123"/>
      <w:bookmarkEnd w:id="1124"/>
      <w:bookmarkEnd w:id="112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6" w:name="_Toc20156151"/>
      <w:bookmarkStart w:id="1127" w:name="_Toc27501308"/>
      <w:bookmarkStart w:id="1128" w:name="_Toc36049434"/>
      <w:bookmarkStart w:id="1129" w:name="_Toc45210200"/>
      <w:bookmarkStart w:id="1130" w:name="_Toc51861025"/>
      <w:bookmarkStart w:id="1131" w:name="_Toc75451389"/>
    </w:p>
    <w:p w14:paraId="4430E64A" w14:textId="77777777" w:rsidR="00B02A0B" w:rsidRPr="00B02A0B" w:rsidRDefault="005C310B" w:rsidP="007D34FE">
      <w:pPr>
        <w:pStyle w:val="Heading5"/>
        <w:rPr>
          <w:lang w:eastAsia="ko-KR"/>
        </w:rPr>
      </w:pPr>
      <w:bookmarkStart w:id="1132" w:name="_CR6_3_7_1_19"/>
      <w:bookmarkStart w:id="1133" w:name="_Toc92224540"/>
      <w:bookmarkStart w:id="1134" w:name="_Toc171585883"/>
      <w:bookmarkEnd w:id="1132"/>
      <w:r w:rsidRPr="00B02A0B">
        <w:rPr>
          <w:lang w:eastAsia="ko-KR"/>
        </w:rPr>
        <w:t>6.3.7.1.19</w:t>
      </w:r>
      <w:r w:rsidRPr="00B02A0B">
        <w:rPr>
          <w:lang w:eastAsia="ko-KR"/>
        </w:rPr>
        <w:tab/>
      </w:r>
      <w:bookmarkEnd w:id="1126"/>
      <w:bookmarkEnd w:id="1127"/>
      <w:bookmarkEnd w:id="1128"/>
      <w:bookmarkEnd w:id="1129"/>
      <w:bookmarkEnd w:id="1130"/>
      <w:bookmarkEnd w:id="1131"/>
      <w:r w:rsidRPr="00B02A0B">
        <w:rPr>
          <w:lang w:eastAsia="ko-KR"/>
        </w:rPr>
        <w:t>Controlling MCData function receiving a SIP re-INVITE for upgrade to emergency one-to-one communication</w:t>
      </w:r>
      <w:bookmarkEnd w:id="1133"/>
      <w:bookmarkEnd w:id="113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5" w:name="_Toc20156152"/>
      <w:bookmarkStart w:id="1136" w:name="_Toc27501309"/>
      <w:bookmarkStart w:id="1137" w:name="_Toc36049435"/>
      <w:bookmarkStart w:id="1138" w:name="_Toc45210201"/>
      <w:bookmarkStart w:id="1139" w:name="_Toc51861026"/>
      <w:bookmarkStart w:id="1140" w:name="_Toc75451390"/>
    </w:p>
    <w:p w14:paraId="5B149F39" w14:textId="77777777" w:rsidR="00B02A0B" w:rsidRPr="00B02A0B" w:rsidRDefault="005C310B" w:rsidP="007D34FE">
      <w:pPr>
        <w:pStyle w:val="Heading5"/>
        <w:rPr>
          <w:lang w:eastAsia="ko-KR"/>
        </w:rPr>
      </w:pPr>
      <w:bookmarkStart w:id="1141" w:name="_CR6_3_7_1_20"/>
      <w:bookmarkStart w:id="1142" w:name="_Toc92224541"/>
      <w:bookmarkStart w:id="1143" w:name="_Toc171585884"/>
      <w:bookmarkEnd w:id="1141"/>
      <w:r w:rsidRPr="00B02A0B">
        <w:rPr>
          <w:lang w:eastAsia="ko-KR"/>
        </w:rPr>
        <w:t>6.3.7.1.20</w:t>
      </w:r>
      <w:r w:rsidRPr="00B02A0B">
        <w:rPr>
          <w:lang w:eastAsia="ko-KR"/>
        </w:rPr>
        <w:tab/>
      </w:r>
      <w:bookmarkEnd w:id="1135"/>
      <w:bookmarkEnd w:id="1136"/>
      <w:bookmarkEnd w:id="1137"/>
      <w:bookmarkEnd w:id="1138"/>
      <w:bookmarkEnd w:id="1139"/>
      <w:bookmarkEnd w:id="1140"/>
      <w:r w:rsidRPr="00B02A0B">
        <w:rPr>
          <w:lang w:eastAsia="ko-KR"/>
        </w:rPr>
        <w:t>Controlling MCData function receiving a SIP re-INVITE for cancellation of emergency one-to-one communication</w:t>
      </w:r>
      <w:bookmarkEnd w:id="1142"/>
      <w:bookmarkEnd w:id="114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4" w:name="_Toc20156153"/>
      <w:bookmarkStart w:id="1145" w:name="_Toc27501310"/>
      <w:bookmarkStart w:id="1146" w:name="_Toc36049436"/>
      <w:bookmarkStart w:id="1147" w:name="_Toc45210202"/>
      <w:bookmarkStart w:id="1148" w:name="_Toc51861027"/>
      <w:bookmarkStart w:id="1149" w:name="_Toc75451391"/>
    </w:p>
    <w:p w14:paraId="52801646" w14:textId="77777777" w:rsidR="005C310B" w:rsidRPr="00B02A0B" w:rsidRDefault="005C310B" w:rsidP="007D34FE">
      <w:pPr>
        <w:pStyle w:val="Heading5"/>
        <w:rPr>
          <w:lang w:eastAsia="ko-KR"/>
        </w:rPr>
      </w:pPr>
      <w:bookmarkStart w:id="1150" w:name="_CR6_3_7_1_21"/>
      <w:bookmarkStart w:id="1151" w:name="_Toc92224542"/>
      <w:bookmarkStart w:id="1152" w:name="_Toc171585885"/>
      <w:bookmarkEnd w:id="1150"/>
      <w:r w:rsidRPr="00B02A0B">
        <w:rPr>
          <w:lang w:eastAsia="ko-KR"/>
        </w:rPr>
        <w:t>6.3.7.1.21</w:t>
      </w:r>
      <w:r w:rsidRPr="00B02A0B">
        <w:rPr>
          <w:lang w:eastAsia="ko-KR"/>
        </w:rPr>
        <w:tab/>
      </w:r>
      <w:bookmarkEnd w:id="1144"/>
      <w:bookmarkEnd w:id="1145"/>
      <w:bookmarkEnd w:id="1146"/>
      <w:bookmarkEnd w:id="1147"/>
      <w:bookmarkEnd w:id="1148"/>
      <w:bookmarkEnd w:id="1149"/>
      <w:r w:rsidRPr="00B02A0B">
        <w:rPr>
          <w:lang w:eastAsia="ko-KR"/>
        </w:rPr>
        <w:t>Controlling MCData function sending a SIP re-INVITE for upgrade to emergency one-to-one communication</w:t>
      </w:r>
      <w:bookmarkEnd w:id="1151"/>
      <w:bookmarkEnd w:id="1152"/>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3" w:name="_CR6_3_7_1_22"/>
      <w:bookmarkStart w:id="1154" w:name="_Toc20156154"/>
      <w:bookmarkStart w:id="1155" w:name="_Toc27501311"/>
      <w:bookmarkStart w:id="1156" w:name="_Toc36049437"/>
      <w:bookmarkStart w:id="1157" w:name="_Toc45210203"/>
      <w:bookmarkStart w:id="1158" w:name="_Toc51861028"/>
      <w:bookmarkStart w:id="1159" w:name="_Toc75451392"/>
      <w:bookmarkStart w:id="1160" w:name="_Toc92224543"/>
      <w:bookmarkStart w:id="1161" w:name="_Toc171585886"/>
      <w:bookmarkEnd w:id="1153"/>
      <w:r w:rsidRPr="00B02A0B">
        <w:rPr>
          <w:lang w:eastAsia="ko-KR"/>
        </w:rPr>
        <w:t>6.3.7.1.22</w:t>
      </w:r>
      <w:r w:rsidRPr="00B02A0B">
        <w:rPr>
          <w:lang w:eastAsia="ko-KR"/>
        </w:rPr>
        <w:tab/>
      </w:r>
      <w:bookmarkEnd w:id="1154"/>
      <w:bookmarkEnd w:id="1155"/>
      <w:bookmarkEnd w:id="1156"/>
      <w:bookmarkEnd w:id="1157"/>
      <w:bookmarkEnd w:id="1158"/>
      <w:bookmarkEnd w:id="1159"/>
      <w:r w:rsidRPr="00B02A0B">
        <w:rPr>
          <w:lang w:eastAsia="ko-KR"/>
        </w:rPr>
        <w:t>Controlling MCData function sending a SIP re</w:t>
      </w:r>
      <w:r w:rsidRPr="00B02A0B">
        <w:rPr>
          <w:lang w:eastAsia="ko-KR"/>
        </w:rPr>
        <w:noBreakHyphen/>
        <w:t>INVITE for cancellation of emergency one-to-one communication</w:t>
      </w:r>
      <w:bookmarkEnd w:id="1160"/>
      <w:bookmarkEnd w:id="1161"/>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2" w:name="_CR6_3_7_1_23"/>
      <w:bookmarkStart w:id="1163" w:name="_Toc171585887"/>
      <w:bookmarkStart w:id="1164" w:name="_Toc92224544"/>
      <w:bookmarkEnd w:id="1162"/>
      <w:r>
        <w:rPr>
          <w:lang w:eastAsia="ko-KR"/>
        </w:rPr>
        <w:t>6.3.7.1.23</w:t>
      </w:r>
      <w:r>
        <w:rPr>
          <w:lang w:eastAsia="ko-KR"/>
        </w:rPr>
        <w:tab/>
        <w:t>Controlling MCData function generates a SIP 200 (OK) response</w:t>
      </w:r>
      <w:bookmarkEnd w:id="1163"/>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p>
    <w:p w14:paraId="7B8454BE" w14:textId="77777777" w:rsidR="004F08A3" w:rsidRDefault="004F08A3" w:rsidP="004F08A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1EB3FE5A" w14:textId="77777777" w:rsidR="004F08A3" w:rsidRDefault="004F08A3" w:rsidP="004F08A3">
      <w:pPr>
        <w:rPr>
          <w:rFonts w:eastAsia="SimSun"/>
        </w:rPr>
      </w:pPr>
      <w:r>
        <w:rPr>
          <w:rFonts w:eastAsia="SimSun"/>
        </w:rPr>
        <w:t>This clause describes the procedures for populating the application/vnd.3gpp.mcdata-info+xml</w:t>
      </w:r>
      <w:r w:rsidRPr="00710D1B">
        <w:rPr>
          <w:rFonts w:eastAsia="SimSun"/>
        </w:rPr>
        <w:t xml:space="preserve"> </w:t>
      </w:r>
      <w:r>
        <w:rPr>
          <w:rFonts w:eastAsia="SimSun"/>
        </w:rPr>
        <w:t xml:space="preserve">and </w:t>
      </w:r>
      <w:r w:rsidRPr="00A26577">
        <w:rPr>
          <w:lang w:val="en-US"/>
        </w:rPr>
        <w:t>application/vnd.3gpp</w:t>
      </w:r>
      <w:r>
        <w:rPr>
          <w:lang w:val="en-US"/>
        </w:rPr>
        <w:t>.mcdata-</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MCData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MCData </w:t>
      </w:r>
      <w:r w:rsidRPr="00CF2225">
        <w:rPr>
          <w:rFonts w:eastAsia="SimSun"/>
        </w:rPr>
        <w:t xml:space="preserve">function </w:t>
      </w:r>
      <w:r>
        <w:rPr>
          <w:rFonts w:eastAsia="SimSun"/>
        </w:rPr>
        <w:t xml:space="preserve">when it has received a SIP request initiating an </w:t>
      </w:r>
      <w:r>
        <w:rPr>
          <w:rFonts w:eastAsia="Malgun Gothic"/>
        </w:rPr>
        <w:t xml:space="preserve">MCData </w:t>
      </w:r>
      <w:r>
        <w:rPr>
          <w:lang w:eastAsia="ko-KR"/>
        </w:rPr>
        <w:t xml:space="preserve">adhoc group </w:t>
      </w:r>
      <w:r>
        <w:rPr>
          <w:rFonts w:eastAsia="SimSun"/>
        </w:rPr>
        <w:t xml:space="preserve">emergency alert and generates a message containing the </w:t>
      </w:r>
      <w:r>
        <w:rPr>
          <w:rFonts w:eastAsia="Malgun Gothic"/>
        </w:rPr>
        <w:t xml:space="preserve">MCData </w:t>
      </w:r>
      <w:r>
        <w:rPr>
          <w:lang w:eastAsia="ko-KR"/>
        </w:rPr>
        <w:t xml:space="preserve">adhoc group </w:t>
      </w:r>
      <w:r>
        <w:rPr>
          <w:rFonts w:eastAsia="SimSun"/>
        </w:rPr>
        <w:t>emergency alert information required by 3GPP TS 23.282 [2]</w:t>
      </w:r>
      <w:r>
        <w:t>.</w:t>
      </w:r>
    </w:p>
    <w:p w14:paraId="7A3189F3" w14:textId="77777777" w:rsidR="004F08A3" w:rsidRDefault="004F08A3" w:rsidP="004F08A3">
      <w:pPr>
        <w:rPr>
          <w:rFonts w:eastAsia="SimSun"/>
        </w:rPr>
      </w:pPr>
      <w:r>
        <w:rPr>
          <w:rFonts w:eastAsia="SimSun"/>
        </w:rPr>
        <w:t xml:space="preserve">The controlling </w:t>
      </w:r>
      <w:r>
        <w:rPr>
          <w:rFonts w:eastAsia="Malgun Gothic"/>
        </w:rPr>
        <w:t xml:space="preserve">MCData </w:t>
      </w:r>
      <w:r>
        <w:rPr>
          <w:rFonts w:eastAsia="SimSun"/>
        </w:rP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5" w:name="_Toc171603723"/>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65"/>
    </w:p>
    <w:p w14:paraId="3E6D4C9A" w14:textId="77777777" w:rsidR="004F08A3" w:rsidRPr="00442558" w:rsidRDefault="004F08A3" w:rsidP="004F08A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022090E8" w14:textId="77777777" w:rsidR="004F08A3" w:rsidRPr="00442558" w:rsidRDefault="004F08A3" w:rsidP="004F08A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MCData </w:t>
      </w:r>
      <w:r>
        <w:rPr>
          <w:rFonts w:eastAsia="SimSun"/>
        </w:rPr>
        <w:t xml:space="preserve">adhoc group emergency alert with the list of users participating in the </w:t>
      </w:r>
      <w:r>
        <w:t xml:space="preserve">MCData </w:t>
      </w:r>
      <w:r>
        <w:rPr>
          <w:rFonts w:eastAsia="SimSun"/>
        </w:rPr>
        <w:t>adhoc group emergency alert.</w:t>
      </w:r>
    </w:p>
    <w:p w14:paraId="3663C968" w14:textId="77777777" w:rsidR="004F08A3" w:rsidRPr="00442558" w:rsidRDefault="004F08A3" w:rsidP="004F08A3">
      <w:pPr>
        <w:rPr>
          <w:rFonts w:eastAsia="SimSun"/>
        </w:rPr>
      </w:pPr>
      <w:r w:rsidRPr="00442558">
        <w:rPr>
          <w:rFonts w:eastAsia="SimSun"/>
        </w:rPr>
        <w:t xml:space="preserve">The controlling </w:t>
      </w:r>
      <w:r>
        <w:t xml:space="preserve">MCData </w:t>
      </w:r>
      <w:r w:rsidRPr="00442558">
        <w:rPr>
          <w:rFonts w:eastAsia="SimSun"/>
        </w:rPr>
        <w:t>function:</w:t>
      </w:r>
    </w:p>
    <w:p w14:paraId="2D326C4F" w14:textId="77777777" w:rsidR="004F08A3" w:rsidRPr="00442558" w:rsidRDefault="004F08A3" w:rsidP="004F08A3">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[5]</w:t>
      </w:r>
      <w:r w:rsidRPr="00442558">
        <w:rPr>
          <w:rFonts w:eastAsia="SimSun"/>
        </w:rPr>
        <w:t xml:space="preserve"> and </w:t>
      </w:r>
      <w:r w:rsidRPr="00442558">
        <w:rPr>
          <w:lang w:eastAsia="ko-KR"/>
        </w:rPr>
        <w:t>IETF RFC 3428 [</w:t>
      </w:r>
      <w:r>
        <w:rPr>
          <w:lang w:eastAsia="ko-KR"/>
        </w:rPr>
        <w:t>6</w:t>
      </w:r>
      <w:r w:rsidRPr="00442558">
        <w:rPr>
          <w:lang w:eastAsia="ko-KR"/>
        </w:rPr>
        <w:t>]</w:t>
      </w:r>
      <w:r w:rsidRPr="00442558">
        <w:rPr>
          <w:rFonts w:eastAsia="SimSun"/>
        </w:rPr>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MCData </w:t>
      </w:r>
      <w:r w:rsidRPr="00442558">
        <w:rPr>
          <w:rFonts w:eastAsia="SimSun"/>
        </w:rPr>
        <w:t xml:space="preserve">ID of the targeted </w:t>
      </w:r>
      <w:r>
        <w:t xml:space="preserve">MCData </w:t>
      </w:r>
      <w:r w:rsidRPr="00442558">
        <w:rPr>
          <w:lang w:eastAsia="ko-KR"/>
        </w:rPr>
        <w:t>u</w:t>
      </w:r>
      <w:r w:rsidRPr="00442558">
        <w:rPr>
          <w:rFonts w:eastAsia="SimSun"/>
        </w:rPr>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rPr>
          <w:rFonts w:eastAsia="SimSun"/>
        </w:rPr>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rPr>
          <w:rFonts w:eastAsia="SimSun"/>
        </w:rPr>
        <w:t>5)</w:t>
      </w:r>
      <w:r>
        <w:rPr>
          <w:rFonts w:eastAsia="SimSun"/>
        </w:rPr>
        <w:tab/>
      </w:r>
      <w:r>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rPr>
          <w:rFonts w:eastAsia="SimSun"/>
        </w:rPr>
        <w:t>a)</w:t>
      </w:r>
      <w:r>
        <w:rPr>
          <w:rFonts w:eastAsia="SimSun"/>
        </w:rPr>
        <w:tab/>
      </w:r>
      <w:r w:rsidRPr="00442558">
        <w:t xml:space="preserve">the </w:t>
      </w:r>
      <w:r>
        <w:t>&lt;mcdata</w:t>
      </w:r>
      <w:r w:rsidRPr="00442558">
        <w:t xml:space="preserve">-request-uri&gt; element set to the value of the </w:t>
      </w:r>
      <w:r>
        <w:t xml:space="preserve">MCData </w:t>
      </w:r>
      <w:r w:rsidRPr="00442558">
        <w:rPr>
          <w:rFonts w:eastAsia="SimSun"/>
        </w:rPr>
        <w:t xml:space="preserve">ID of the targeted </w:t>
      </w:r>
      <w:r>
        <w:t xml:space="preserve">MCData </w:t>
      </w:r>
      <w:r w:rsidRPr="00442558">
        <w:rPr>
          <w:rFonts w:eastAsia="SimSun"/>
        </w:rPr>
        <w:t>user</w:t>
      </w:r>
      <w:r>
        <w:rPr>
          <w:noProof/>
        </w:rPr>
        <w:t>;</w:t>
      </w:r>
    </w:p>
    <w:p w14:paraId="51FFA564" w14:textId="77777777" w:rsidR="004F08A3" w:rsidRDefault="004F08A3" w:rsidP="004F08A3">
      <w:pPr>
        <w:pStyle w:val="B2"/>
        <w:rPr>
          <w:noProof/>
        </w:rPr>
      </w:pPr>
      <w:r>
        <w:rPr>
          <w:rFonts w:eastAsia="SimSun"/>
        </w:rPr>
        <w:t>b)</w:t>
      </w:r>
      <w:r>
        <w:rPr>
          <w:rFonts w:eastAsia="SimSun"/>
        </w:rPr>
        <w:tab/>
      </w:r>
      <w:r>
        <w:t>the &lt;mcdata-calling-group-id&gt; element set to the adhoc group identity</w:t>
      </w:r>
      <w:r>
        <w:rPr>
          <w:noProof/>
        </w:rPr>
        <w:t>; and</w:t>
      </w:r>
    </w:p>
    <w:p w14:paraId="5778DA46" w14:textId="77777777" w:rsidR="004F08A3" w:rsidRDefault="004F08A3" w:rsidP="004F08A3">
      <w:pPr>
        <w:pStyle w:val="B2"/>
        <w:rPr>
          <w:noProof/>
        </w:rPr>
      </w:pPr>
      <w:r>
        <w:rPr>
          <w:rFonts w:eastAsia="SimSun"/>
        </w:rPr>
        <w:t>c)</w:t>
      </w:r>
      <w:r>
        <w:rPr>
          <w:rFonts w:eastAsia="SimSun"/>
        </w:rPr>
        <w:tab/>
      </w:r>
      <w:r>
        <w:rPr>
          <w:noProof/>
        </w:rPr>
        <w:t>an &lt;anyExt&gt; element containing:</w:t>
      </w:r>
    </w:p>
    <w:p w14:paraId="525A8D50" w14:textId="77777777" w:rsidR="004F08A3" w:rsidRDefault="004F08A3" w:rsidP="004F08A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p>
    <w:p w14:paraId="5C979B25" w14:textId="77777777" w:rsidR="004F08A3" w:rsidRDefault="004F08A3" w:rsidP="004F08A3">
      <w:pPr>
        <w:pStyle w:val="NO"/>
        <w:rPr>
          <w:rFonts w:eastAsia="SimSun"/>
        </w:rPr>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MCData </w:t>
      </w:r>
      <w:r w:rsidRPr="00442558">
        <w:rPr>
          <w:rFonts w:eastAsia="SimSun"/>
        </w:rPr>
        <w:t>function</w:t>
      </w:r>
      <w:r>
        <w:rPr>
          <w:rFonts w:eastAsia="SimSun"/>
        </w:rPr>
        <w:t>.</w:t>
      </w:r>
    </w:p>
    <w:p w14:paraId="0A200342" w14:textId="77777777" w:rsidR="005C310B" w:rsidRPr="00B02A0B" w:rsidRDefault="005C310B" w:rsidP="007D34FE">
      <w:pPr>
        <w:pStyle w:val="Heading4"/>
        <w:rPr>
          <w:lang w:eastAsia="ko-KR"/>
        </w:rPr>
      </w:pPr>
      <w:bookmarkStart w:id="1166" w:name="_CR6_3_7_2"/>
      <w:bookmarkStart w:id="1167" w:name="_Toc171585888"/>
      <w:bookmarkEnd w:id="1166"/>
      <w:r w:rsidRPr="00B02A0B">
        <w:rPr>
          <w:lang w:eastAsia="ko-KR"/>
        </w:rPr>
        <w:t>6.3.7.</w:t>
      </w:r>
      <w:r w:rsidRPr="00B02A0B">
        <w:rPr>
          <w:lang w:val="en-US"/>
        </w:rPr>
        <w:t>2</w:t>
      </w:r>
      <w:r w:rsidRPr="00B02A0B">
        <w:tab/>
      </w:r>
      <w:r w:rsidRPr="00B02A0B">
        <w:rPr>
          <w:lang w:val="en-US"/>
        </w:rPr>
        <w:t>Authorisations</w:t>
      </w:r>
      <w:bookmarkEnd w:id="1073"/>
      <w:bookmarkEnd w:id="1074"/>
      <w:bookmarkEnd w:id="1075"/>
      <w:bookmarkEnd w:id="1076"/>
      <w:bookmarkEnd w:id="1077"/>
      <w:bookmarkEnd w:id="1164"/>
      <w:bookmarkEnd w:id="1167"/>
    </w:p>
    <w:p w14:paraId="09299E45" w14:textId="77777777" w:rsidR="005C310B" w:rsidRPr="00B02A0B" w:rsidRDefault="005C310B" w:rsidP="007D34FE">
      <w:pPr>
        <w:pStyle w:val="Heading5"/>
      </w:pPr>
      <w:bookmarkStart w:id="1168" w:name="_CR6_3_7_2_1"/>
      <w:bookmarkStart w:id="1169" w:name="_Toc44598427"/>
      <w:bookmarkStart w:id="1170" w:name="_Toc44602282"/>
      <w:bookmarkStart w:id="1171" w:name="_Toc45197459"/>
      <w:bookmarkStart w:id="1172" w:name="_Toc45695492"/>
      <w:bookmarkStart w:id="1173" w:name="_Toc51850948"/>
      <w:bookmarkStart w:id="1174" w:name="_Toc92224545"/>
      <w:bookmarkStart w:id="1175" w:name="_Toc171585889"/>
      <w:bookmarkEnd w:id="1168"/>
      <w:r w:rsidRPr="00B02A0B">
        <w:rPr>
          <w:lang w:eastAsia="ko-KR"/>
        </w:rPr>
        <w:t>6.3.7.2.1</w:t>
      </w:r>
      <w:r w:rsidRPr="00B02A0B">
        <w:rPr>
          <w:lang w:eastAsia="ko-KR"/>
        </w:rPr>
        <w:tab/>
      </w:r>
      <w:bookmarkStart w:id="1176" w:name="_Toc20155648"/>
      <w:bookmarkStart w:id="1177" w:name="_Toc27500803"/>
      <w:r w:rsidRPr="00B02A0B">
        <w:t>Determining authorisation for initiating an MCData emergency alert</w:t>
      </w:r>
      <w:bookmarkEnd w:id="1169"/>
      <w:bookmarkEnd w:id="1170"/>
      <w:bookmarkEnd w:id="1171"/>
      <w:bookmarkEnd w:id="1172"/>
      <w:bookmarkEnd w:id="1173"/>
      <w:bookmarkEnd w:id="1174"/>
      <w:bookmarkEnd w:id="1176"/>
      <w:bookmarkEnd w:id="1177"/>
      <w:bookmarkEnd w:id="1175"/>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78" w:name="_CR6_3_7_2_2"/>
      <w:bookmarkStart w:id="1179" w:name="_Toc20155650"/>
      <w:bookmarkStart w:id="1180" w:name="_Toc27500805"/>
      <w:bookmarkStart w:id="1181" w:name="_Toc44598428"/>
      <w:bookmarkStart w:id="1182" w:name="_Toc44602283"/>
      <w:bookmarkStart w:id="1183" w:name="_Toc45197460"/>
      <w:bookmarkStart w:id="1184" w:name="_Toc45695493"/>
      <w:bookmarkStart w:id="1185" w:name="_Toc51850949"/>
      <w:bookmarkStart w:id="1186" w:name="_Toc92224546"/>
      <w:bookmarkStart w:id="1187" w:name="_Toc171585890"/>
      <w:bookmarkEnd w:id="1178"/>
      <w:r w:rsidRPr="00B02A0B">
        <w:rPr>
          <w:lang w:eastAsia="ko-KR"/>
        </w:rPr>
        <w:t>6.3.7.2.2</w:t>
      </w:r>
      <w:r w:rsidRPr="00B02A0B">
        <w:tab/>
        <w:t>Determining authorisation for cancelling an MCData emergency alert</w:t>
      </w:r>
      <w:bookmarkEnd w:id="1179"/>
      <w:bookmarkEnd w:id="1180"/>
      <w:bookmarkEnd w:id="1181"/>
      <w:bookmarkEnd w:id="1182"/>
      <w:bookmarkEnd w:id="1183"/>
      <w:bookmarkEnd w:id="1184"/>
      <w:bookmarkEnd w:id="1185"/>
      <w:bookmarkEnd w:id="1186"/>
      <w:bookmarkEnd w:id="1187"/>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88" w:name="_CR6_3_7_2_3"/>
      <w:bookmarkStart w:id="1189" w:name="_Toc20155651"/>
      <w:bookmarkStart w:id="1190" w:name="_Toc27500806"/>
      <w:bookmarkStart w:id="1191" w:name="_Toc44598429"/>
      <w:bookmarkStart w:id="1192" w:name="_Toc44602284"/>
      <w:bookmarkStart w:id="1193" w:name="_Toc45197461"/>
      <w:bookmarkStart w:id="1194" w:name="_Toc45695494"/>
      <w:bookmarkStart w:id="1195" w:name="_Toc51850950"/>
      <w:bookmarkStart w:id="1196" w:name="_Toc92224547"/>
      <w:bookmarkStart w:id="1197" w:name="_Toc171585891"/>
      <w:bookmarkEnd w:id="1188"/>
      <w:r w:rsidRPr="00B02A0B">
        <w:rPr>
          <w:lang w:eastAsia="ko-KR"/>
        </w:rPr>
        <w:t>6.3.7.2.3</w:t>
      </w:r>
      <w:r w:rsidRPr="00B02A0B">
        <w:tab/>
        <w:t xml:space="preserve">Determining authorisation for cancelling an MCData emergency </w:t>
      </w:r>
      <w:bookmarkEnd w:id="1189"/>
      <w:bookmarkEnd w:id="1190"/>
      <w:r w:rsidRPr="00B02A0B">
        <w:t>communication</w:t>
      </w:r>
      <w:bookmarkEnd w:id="1191"/>
      <w:bookmarkEnd w:id="1192"/>
      <w:bookmarkEnd w:id="1193"/>
      <w:bookmarkEnd w:id="1194"/>
      <w:bookmarkEnd w:id="1195"/>
      <w:bookmarkEnd w:id="1196"/>
      <w:bookmarkEnd w:id="1197"/>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198" w:name="_Toc44598430"/>
      <w:bookmarkStart w:id="1199" w:name="_Toc44602285"/>
      <w:bookmarkStart w:id="1200" w:name="_Toc45197462"/>
      <w:bookmarkStart w:id="1201" w:name="_Toc45695495"/>
      <w:bookmarkStart w:id="1202"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03" w:name="_Toc92224548"/>
    </w:p>
    <w:p w14:paraId="1C073E8E" w14:textId="5177CF70" w:rsidR="005C310B" w:rsidRPr="00B02A0B" w:rsidRDefault="005C310B" w:rsidP="007D34FE">
      <w:pPr>
        <w:pStyle w:val="Heading5"/>
      </w:pPr>
      <w:bookmarkStart w:id="1204" w:name="_CR6_3_7_2_4"/>
      <w:bookmarkStart w:id="1205" w:name="_Toc171585892"/>
      <w:bookmarkEnd w:id="1204"/>
      <w:r w:rsidRPr="00B02A0B">
        <w:t>6.3.7.2.4</w:t>
      </w:r>
      <w:r w:rsidRPr="00B02A0B">
        <w:tab/>
        <w:t>Determining authorisation for initiating an MCData imminent peril communication</w:t>
      </w:r>
      <w:bookmarkEnd w:id="1203"/>
      <w:bookmarkEnd w:id="1205"/>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06" w:name="_CR6_3_7_2_5"/>
      <w:bookmarkStart w:id="1207" w:name="_Toc92224549"/>
      <w:bookmarkStart w:id="1208" w:name="_Toc171585893"/>
      <w:bookmarkEnd w:id="1206"/>
      <w:r w:rsidRPr="00B02A0B">
        <w:t>6.3.7.2.5</w:t>
      </w:r>
      <w:r w:rsidRPr="00B02A0B">
        <w:tab/>
        <w:t>Determining authorisation for cancelling an MCData imminent peril communication</w:t>
      </w:r>
      <w:bookmarkEnd w:id="1207"/>
      <w:bookmarkEnd w:id="1208"/>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09" w:name="_CR6_3_7_2_6"/>
      <w:bookmarkStart w:id="1210" w:name="_Toc20155649"/>
      <w:bookmarkStart w:id="1211" w:name="_Toc27500804"/>
      <w:bookmarkStart w:id="1212" w:name="_Toc36048929"/>
      <w:bookmarkStart w:id="1213" w:name="_Toc45209692"/>
      <w:bookmarkStart w:id="1214" w:name="_Toc51860517"/>
      <w:bookmarkStart w:id="1215" w:name="_Toc59211841"/>
      <w:bookmarkStart w:id="1216" w:name="_Toc92224550"/>
      <w:bookmarkStart w:id="1217" w:name="_Toc171585894"/>
      <w:bookmarkEnd w:id="1209"/>
      <w:r w:rsidRPr="00B02A0B">
        <w:t>6.3.7.2.6</w:t>
      </w:r>
      <w:r w:rsidRPr="00B02A0B">
        <w:tab/>
        <w:t xml:space="preserve">Determining authorisation for initiating an MCData emergency group or private </w:t>
      </w:r>
      <w:bookmarkEnd w:id="1210"/>
      <w:bookmarkEnd w:id="1211"/>
      <w:bookmarkEnd w:id="1212"/>
      <w:bookmarkEnd w:id="1213"/>
      <w:bookmarkEnd w:id="1214"/>
      <w:bookmarkEnd w:id="1215"/>
      <w:r w:rsidRPr="00B02A0B">
        <w:t>communication</w:t>
      </w:r>
      <w:bookmarkEnd w:id="1216"/>
      <w:bookmarkEnd w:id="1217"/>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18" w:name="_CR6_3_7_2_7"/>
      <w:bookmarkStart w:id="1219" w:name="_Toc92224551"/>
      <w:bookmarkStart w:id="1220" w:name="_Toc171585895"/>
      <w:bookmarkEnd w:id="1218"/>
      <w:r w:rsidRPr="00B02A0B">
        <w:rPr>
          <w:lang w:eastAsia="ko-KR"/>
        </w:rPr>
        <w:t>6.3.7.2.7</w:t>
      </w:r>
      <w:r w:rsidRPr="00B02A0B">
        <w:rPr>
          <w:lang w:eastAsia="ko-KR"/>
        </w:rPr>
        <w:tab/>
        <w:t>Generating a SIP 403 response for priority communication request rejection</w:t>
      </w:r>
      <w:bookmarkEnd w:id="1219"/>
      <w:bookmarkEnd w:id="1220"/>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B871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21" w:name="_Toc171603708"/>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21"/>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22" w:name="_Toc171603709"/>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23" w:name="_Hlk158885985"/>
      <w:r w:rsidRPr="004F08A3">
        <w:rPr>
          <w:lang w:eastAsia="ko-KR"/>
        </w:rPr>
        <w:t xml:space="preserve">MCData </w:t>
      </w:r>
      <w:r>
        <w:rPr>
          <w:lang w:eastAsia="ko-KR"/>
        </w:rPr>
        <w:t>adhoc group emergency alert participant information</w:t>
      </w:r>
      <w:bookmarkEnd w:id="1222"/>
      <w:bookmarkEnd w:id="1223"/>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rPr>
          <w:rFonts w:eastAsia="SimSun"/>
        </w:rPr>
      </w:pPr>
      <w:bookmarkStart w:id="1224" w:name="_CR6_3_8"/>
      <w:bookmarkStart w:id="1225" w:name="_Toc92224552"/>
      <w:bookmarkStart w:id="1226" w:name="_Toc171585896"/>
      <w:bookmarkEnd w:id="1224"/>
      <w:r w:rsidRPr="00B02A0B">
        <w:rPr>
          <w:rFonts w:eastAsia="SimSun"/>
        </w:rPr>
        <w:t>6.3.</w:t>
      </w:r>
      <w:r w:rsidRPr="00B02A0B">
        <w:rPr>
          <w:rFonts w:eastAsia="SimSun"/>
          <w:lang w:val="en-US"/>
        </w:rPr>
        <w:t>8</w:t>
      </w:r>
      <w:r w:rsidRPr="00B02A0B">
        <w:rPr>
          <w:rFonts w:eastAsia="SimSun"/>
        </w:rPr>
        <w:tab/>
        <w:t>Disposition Notifications</w:t>
      </w:r>
      <w:bookmarkEnd w:id="1225"/>
      <w:bookmarkEnd w:id="1226"/>
    </w:p>
    <w:p w14:paraId="1BD868ED" w14:textId="77777777" w:rsidR="005C310B" w:rsidRPr="00B02A0B" w:rsidRDefault="005C310B" w:rsidP="007D34FE">
      <w:pPr>
        <w:pStyle w:val="Heading4"/>
        <w:rPr>
          <w:rFonts w:eastAsia="SimSun"/>
        </w:rPr>
      </w:pPr>
      <w:bookmarkStart w:id="1227" w:name="_CR6_3_8_1"/>
      <w:bookmarkStart w:id="1228" w:name="_Toc92224553"/>
      <w:bookmarkStart w:id="1229" w:name="_Toc171585897"/>
      <w:bookmarkEnd w:id="1227"/>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228"/>
      <w:bookmarkEnd w:id="122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30" w:name="_CR6_4"/>
      <w:bookmarkStart w:id="1231" w:name="_Toc92224554"/>
      <w:bookmarkStart w:id="1232" w:name="_Toc171585898"/>
      <w:bookmarkEnd w:id="1230"/>
      <w:r w:rsidRPr="00B02A0B">
        <w:rPr>
          <w:lang w:val="en-US"/>
        </w:rPr>
        <w:t>6.4</w:t>
      </w:r>
      <w:r w:rsidRPr="00B02A0B">
        <w:rPr>
          <w:lang w:val="en-US"/>
        </w:rPr>
        <w:tab/>
        <w:t>Handling of MIME bodies in a SIP message</w:t>
      </w:r>
      <w:bookmarkEnd w:id="997"/>
      <w:bookmarkEnd w:id="998"/>
      <w:bookmarkEnd w:id="999"/>
      <w:bookmarkEnd w:id="1198"/>
      <w:bookmarkEnd w:id="1199"/>
      <w:bookmarkEnd w:id="1200"/>
      <w:bookmarkEnd w:id="1201"/>
      <w:bookmarkEnd w:id="1202"/>
      <w:bookmarkEnd w:id="1231"/>
      <w:bookmarkEnd w:id="1232"/>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33" w:name="_CR6_5"/>
      <w:bookmarkStart w:id="1234" w:name="_Toc20215474"/>
      <w:bookmarkStart w:id="1235" w:name="_Toc27495941"/>
      <w:bookmarkStart w:id="1236" w:name="_Toc36107680"/>
      <w:bookmarkStart w:id="1237" w:name="_Toc44598431"/>
      <w:bookmarkStart w:id="1238" w:name="_Toc44602286"/>
      <w:bookmarkStart w:id="1239" w:name="_Toc45197463"/>
      <w:bookmarkStart w:id="1240" w:name="_Toc45695496"/>
      <w:bookmarkStart w:id="1241" w:name="_Toc51850952"/>
      <w:bookmarkStart w:id="1242" w:name="_Toc92224555"/>
      <w:bookmarkStart w:id="1243" w:name="_Toc171585899"/>
      <w:bookmarkEnd w:id="1233"/>
      <w:r w:rsidRPr="00B02A0B">
        <w:t>6.5</w:t>
      </w:r>
      <w:r w:rsidRPr="00B02A0B">
        <w:tab/>
        <w:t>Confidentiality and Integrity Protection of sensitive XML content</w:t>
      </w:r>
      <w:bookmarkEnd w:id="1234"/>
      <w:bookmarkEnd w:id="1235"/>
      <w:bookmarkEnd w:id="1236"/>
      <w:bookmarkEnd w:id="1237"/>
      <w:bookmarkEnd w:id="1238"/>
      <w:bookmarkEnd w:id="1239"/>
      <w:bookmarkEnd w:id="1240"/>
      <w:bookmarkEnd w:id="1241"/>
      <w:bookmarkEnd w:id="1242"/>
      <w:bookmarkEnd w:id="1243"/>
    </w:p>
    <w:p w14:paraId="503855AF" w14:textId="77777777" w:rsidR="005C310B" w:rsidRPr="00B02A0B" w:rsidRDefault="005C310B" w:rsidP="007D34FE">
      <w:pPr>
        <w:pStyle w:val="Heading3"/>
      </w:pPr>
      <w:bookmarkStart w:id="1244" w:name="_CR6_5_1"/>
      <w:bookmarkStart w:id="1245" w:name="_Toc20215475"/>
      <w:bookmarkStart w:id="1246" w:name="_Toc27495942"/>
      <w:bookmarkStart w:id="1247" w:name="_Toc36107681"/>
      <w:bookmarkStart w:id="1248" w:name="_Toc44598432"/>
      <w:bookmarkStart w:id="1249" w:name="_Toc44602287"/>
      <w:bookmarkStart w:id="1250" w:name="_Toc45197464"/>
      <w:bookmarkStart w:id="1251" w:name="_Toc45695497"/>
      <w:bookmarkStart w:id="1252" w:name="_Toc51850953"/>
      <w:bookmarkStart w:id="1253" w:name="_Toc92224556"/>
      <w:bookmarkStart w:id="1254" w:name="_Toc171585900"/>
      <w:bookmarkEnd w:id="1244"/>
      <w:r w:rsidRPr="00B02A0B">
        <w:t>6.5.1</w:t>
      </w:r>
      <w:r w:rsidRPr="00B02A0B">
        <w:tab/>
        <w:t>General</w:t>
      </w:r>
      <w:bookmarkEnd w:id="1245"/>
      <w:bookmarkEnd w:id="1246"/>
      <w:bookmarkEnd w:id="1247"/>
      <w:bookmarkEnd w:id="1248"/>
      <w:bookmarkEnd w:id="1249"/>
      <w:bookmarkEnd w:id="1250"/>
      <w:bookmarkEnd w:id="1251"/>
      <w:bookmarkEnd w:id="1252"/>
      <w:bookmarkEnd w:id="1253"/>
      <w:bookmarkEnd w:id="1254"/>
    </w:p>
    <w:p w14:paraId="1C3BF637" w14:textId="77777777" w:rsidR="005C310B" w:rsidRPr="00B02A0B" w:rsidRDefault="005C310B" w:rsidP="007D34FE">
      <w:pPr>
        <w:pStyle w:val="Heading4"/>
      </w:pPr>
      <w:bookmarkStart w:id="1255" w:name="_CR6_5_1_1"/>
      <w:bookmarkStart w:id="1256" w:name="_Toc20215476"/>
      <w:bookmarkStart w:id="1257" w:name="_Toc27495943"/>
      <w:bookmarkStart w:id="1258" w:name="_Toc36107682"/>
      <w:bookmarkStart w:id="1259" w:name="_Toc44598433"/>
      <w:bookmarkStart w:id="1260" w:name="_Toc44602288"/>
      <w:bookmarkStart w:id="1261" w:name="_Toc45197465"/>
      <w:bookmarkStart w:id="1262" w:name="_Toc45695498"/>
      <w:bookmarkStart w:id="1263" w:name="_Toc51850954"/>
      <w:bookmarkStart w:id="1264" w:name="_Toc92224557"/>
      <w:bookmarkStart w:id="1265" w:name="_Toc171585901"/>
      <w:bookmarkEnd w:id="1255"/>
      <w:r w:rsidRPr="00B02A0B">
        <w:t>6.5.1.1</w:t>
      </w:r>
      <w:r w:rsidRPr="00B02A0B">
        <w:tab/>
        <w:t>Applicability and exclusions</w:t>
      </w:r>
      <w:bookmarkEnd w:id="1256"/>
      <w:bookmarkEnd w:id="1257"/>
      <w:bookmarkEnd w:id="1258"/>
      <w:bookmarkEnd w:id="1259"/>
      <w:bookmarkEnd w:id="1260"/>
      <w:bookmarkEnd w:id="1261"/>
      <w:bookmarkEnd w:id="1262"/>
      <w:bookmarkEnd w:id="1263"/>
      <w:bookmarkEnd w:id="1264"/>
      <w:bookmarkEnd w:id="126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66" w:name="_CR6_5_1_2"/>
      <w:bookmarkStart w:id="1267" w:name="_Toc20215477"/>
      <w:bookmarkStart w:id="1268" w:name="_Toc27495944"/>
      <w:bookmarkStart w:id="1269" w:name="_Toc36107683"/>
      <w:bookmarkStart w:id="1270" w:name="_Toc44598434"/>
      <w:bookmarkStart w:id="1271" w:name="_Toc44602289"/>
      <w:bookmarkStart w:id="1272" w:name="_Toc45197466"/>
      <w:bookmarkStart w:id="1273" w:name="_Toc45695499"/>
      <w:bookmarkStart w:id="1274" w:name="_Toc51850955"/>
      <w:bookmarkStart w:id="1275" w:name="_Toc92224558"/>
      <w:bookmarkStart w:id="1276" w:name="_Toc171585902"/>
      <w:bookmarkEnd w:id="1266"/>
      <w:r w:rsidRPr="00B02A0B">
        <w:t>6.5.1.2</w:t>
      </w:r>
      <w:r w:rsidRPr="00B02A0B">
        <w:tab/>
        <w:t>Performing XML content encryption</w:t>
      </w:r>
      <w:bookmarkEnd w:id="1267"/>
      <w:bookmarkEnd w:id="1268"/>
      <w:bookmarkEnd w:id="1269"/>
      <w:bookmarkEnd w:id="1270"/>
      <w:bookmarkEnd w:id="1271"/>
      <w:bookmarkEnd w:id="1272"/>
      <w:bookmarkEnd w:id="1273"/>
      <w:bookmarkEnd w:id="1274"/>
      <w:bookmarkEnd w:id="1275"/>
      <w:bookmarkEnd w:id="1276"/>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77" w:name="_CR6_5_1_3"/>
      <w:bookmarkStart w:id="1278" w:name="_Toc20215478"/>
      <w:bookmarkStart w:id="1279" w:name="_Toc27495945"/>
      <w:bookmarkStart w:id="1280" w:name="_Toc36107684"/>
      <w:bookmarkStart w:id="1281" w:name="_Toc44598435"/>
      <w:bookmarkStart w:id="1282" w:name="_Toc44602290"/>
      <w:bookmarkStart w:id="1283" w:name="_Toc45197467"/>
      <w:bookmarkStart w:id="1284" w:name="_Toc45695500"/>
      <w:bookmarkStart w:id="1285" w:name="_Toc51850956"/>
      <w:bookmarkStart w:id="1286" w:name="_Toc92224559"/>
      <w:bookmarkStart w:id="1287" w:name="_Toc171585903"/>
      <w:bookmarkEnd w:id="1277"/>
      <w:r w:rsidRPr="00B02A0B">
        <w:t>6.5.1.3</w:t>
      </w:r>
      <w:r w:rsidRPr="00B02A0B">
        <w:tab/>
        <w:t>Performing integrity protection on an XML body</w:t>
      </w:r>
      <w:bookmarkEnd w:id="1278"/>
      <w:bookmarkEnd w:id="1279"/>
      <w:bookmarkEnd w:id="1280"/>
      <w:bookmarkEnd w:id="1281"/>
      <w:bookmarkEnd w:id="1282"/>
      <w:bookmarkEnd w:id="1283"/>
      <w:bookmarkEnd w:id="1284"/>
      <w:bookmarkEnd w:id="1285"/>
      <w:bookmarkEnd w:id="1286"/>
      <w:bookmarkEnd w:id="128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88" w:name="_CR6_5_1_4"/>
      <w:bookmarkStart w:id="1289" w:name="_Toc20215479"/>
      <w:bookmarkStart w:id="1290" w:name="_Toc27495946"/>
      <w:bookmarkStart w:id="1291" w:name="_Toc36107685"/>
      <w:bookmarkStart w:id="1292" w:name="_Toc44598436"/>
      <w:bookmarkStart w:id="1293" w:name="_Toc44602291"/>
      <w:bookmarkStart w:id="1294" w:name="_Toc45197468"/>
      <w:bookmarkStart w:id="1295" w:name="_Toc45695501"/>
      <w:bookmarkStart w:id="1296" w:name="_Toc51850957"/>
      <w:bookmarkStart w:id="1297" w:name="_Toc92224560"/>
      <w:bookmarkStart w:id="1298" w:name="_Toc171585904"/>
      <w:bookmarkEnd w:id="1288"/>
      <w:r w:rsidRPr="00B02A0B">
        <w:t>6.5.1.4</w:t>
      </w:r>
      <w:r w:rsidRPr="00B02A0B">
        <w:tab/>
        <w:t>Verifying integrity of an XML body and decrypting XML elements</w:t>
      </w:r>
      <w:bookmarkEnd w:id="1289"/>
      <w:bookmarkEnd w:id="1290"/>
      <w:bookmarkEnd w:id="1291"/>
      <w:bookmarkEnd w:id="1292"/>
      <w:bookmarkEnd w:id="1293"/>
      <w:bookmarkEnd w:id="1294"/>
      <w:bookmarkEnd w:id="1295"/>
      <w:bookmarkEnd w:id="1296"/>
      <w:bookmarkEnd w:id="1297"/>
      <w:bookmarkEnd w:id="129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299" w:name="_CR6_5_2"/>
      <w:bookmarkStart w:id="1300" w:name="_Toc20215480"/>
      <w:bookmarkStart w:id="1301" w:name="_Toc27495947"/>
      <w:bookmarkStart w:id="1302" w:name="_Toc36107686"/>
      <w:bookmarkStart w:id="1303" w:name="_Toc44598437"/>
      <w:bookmarkStart w:id="1304" w:name="_Toc44602292"/>
      <w:bookmarkStart w:id="1305" w:name="_Toc45197469"/>
      <w:bookmarkStart w:id="1306" w:name="_Toc45695502"/>
      <w:bookmarkStart w:id="1307" w:name="_Toc51850958"/>
      <w:bookmarkStart w:id="1308" w:name="_Toc92224561"/>
      <w:bookmarkStart w:id="1309" w:name="_Toc171585905"/>
      <w:bookmarkEnd w:id="1299"/>
      <w:r w:rsidRPr="00B02A0B">
        <w:t>6.5.2</w:t>
      </w:r>
      <w:r w:rsidRPr="00B02A0B">
        <w:tab/>
        <w:t>Confidentiality Protection</w:t>
      </w:r>
      <w:bookmarkEnd w:id="1300"/>
      <w:bookmarkEnd w:id="1301"/>
      <w:bookmarkEnd w:id="1302"/>
      <w:bookmarkEnd w:id="1303"/>
      <w:bookmarkEnd w:id="1304"/>
      <w:bookmarkEnd w:id="1305"/>
      <w:bookmarkEnd w:id="1306"/>
      <w:bookmarkEnd w:id="1307"/>
      <w:bookmarkEnd w:id="1308"/>
      <w:bookmarkEnd w:id="1309"/>
    </w:p>
    <w:p w14:paraId="693013DC" w14:textId="77777777" w:rsidR="005C310B" w:rsidRPr="00B02A0B" w:rsidRDefault="005C310B" w:rsidP="007D34FE">
      <w:pPr>
        <w:pStyle w:val="Heading4"/>
      </w:pPr>
      <w:bookmarkStart w:id="1310" w:name="_CR6_5_2_1"/>
      <w:bookmarkStart w:id="1311" w:name="_Toc20215481"/>
      <w:bookmarkStart w:id="1312" w:name="_Toc27495948"/>
      <w:bookmarkStart w:id="1313" w:name="_Toc36107687"/>
      <w:bookmarkStart w:id="1314" w:name="_Toc44598438"/>
      <w:bookmarkStart w:id="1315" w:name="_Toc44602293"/>
      <w:bookmarkStart w:id="1316" w:name="_Toc45197470"/>
      <w:bookmarkStart w:id="1317" w:name="_Toc45695503"/>
      <w:bookmarkStart w:id="1318" w:name="_Toc51850959"/>
      <w:bookmarkStart w:id="1319" w:name="_Toc92224562"/>
      <w:bookmarkStart w:id="1320" w:name="_Toc171585906"/>
      <w:bookmarkEnd w:id="1310"/>
      <w:r w:rsidRPr="00B02A0B">
        <w:t>6.5.2.1</w:t>
      </w:r>
      <w:r w:rsidRPr="00B02A0B">
        <w:tab/>
        <w:t>General</w:t>
      </w:r>
      <w:bookmarkEnd w:id="1311"/>
      <w:bookmarkEnd w:id="1312"/>
      <w:bookmarkEnd w:id="1313"/>
      <w:bookmarkEnd w:id="1314"/>
      <w:bookmarkEnd w:id="1315"/>
      <w:bookmarkEnd w:id="1316"/>
      <w:bookmarkEnd w:id="1317"/>
      <w:bookmarkEnd w:id="1318"/>
      <w:bookmarkEnd w:id="1319"/>
      <w:bookmarkEnd w:id="132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21" w:name="_CR6_5_2_2"/>
      <w:bookmarkStart w:id="1322" w:name="_Toc20215482"/>
      <w:bookmarkStart w:id="1323" w:name="_Toc27495949"/>
      <w:bookmarkStart w:id="1324" w:name="_Toc36107688"/>
      <w:bookmarkStart w:id="1325" w:name="_Toc44598439"/>
      <w:bookmarkStart w:id="1326" w:name="_Toc44602294"/>
      <w:bookmarkStart w:id="1327" w:name="_Toc45197471"/>
      <w:bookmarkStart w:id="1328" w:name="_Toc45695504"/>
      <w:bookmarkStart w:id="1329" w:name="_Toc51850960"/>
      <w:bookmarkStart w:id="1330" w:name="_Toc92224563"/>
      <w:bookmarkStart w:id="1331" w:name="_Toc171585907"/>
      <w:bookmarkEnd w:id="1321"/>
      <w:r w:rsidRPr="00B02A0B">
        <w:t>6.5.2.2</w:t>
      </w:r>
      <w:r w:rsidRPr="00B02A0B">
        <w:tab/>
        <w:t>Keys used in confidentiality protection procedures</w:t>
      </w:r>
      <w:bookmarkEnd w:id="1322"/>
      <w:bookmarkEnd w:id="1323"/>
      <w:bookmarkEnd w:id="1324"/>
      <w:bookmarkEnd w:id="1325"/>
      <w:bookmarkEnd w:id="1326"/>
      <w:bookmarkEnd w:id="1327"/>
      <w:bookmarkEnd w:id="1328"/>
      <w:bookmarkEnd w:id="1329"/>
      <w:bookmarkEnd w:id="1330"/>
      <w:bookmarkEnd w:id="1331"/>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32" w:name="_CR6_5_2_3"/>
      <w:bookmarkStart w:id="1333" w:name="_Toc20215483"/>
      <w:bookmarkStart w:id="1334" w:name="_Toc27495950"/>
      <w:bookmarkStart w:id="1335" w:name="_Toc36107689"/>
      <w:bookmarkStart w:id="1336" w:name="_Toc44598440"/>
      <w:bookmarkStart w:id="1337" w:name="_Toc44602295"/>
      <w:bookmarkStart w:id="1338" w:name="_Toc45197472"/>
      <w:bookmarkStart w:id="1339" w:name="_Toc45695505"/>
      <w:bookmarkStart w:id="1340" w:name="_Toc51850961"/>
      <w:bookmarkStart w:id="1341" w:name="_Toc92224564"/>
      <w:bookmarkStart w:id="1342" w:name="_Toc171585908"/>
      <w:bookmarkEnd w:id="1332"/>
      <w:r w:rsidRPr="00B02A0B">
        <w:t>6.5.2.3</w:t>
      </w:r>
      <w:r w:rsidRPr="00B02A0B">
        <w:tab/>
        <w:t>Procedures for sending confidentiality protected content</w:t>
      </w:r>
      <w:bookmarkEnd w:id="1333"/>
      <w:bookmarkEnd w:id="1334"/>
      <w:bookmarkEnd w:id="1335"/>
      <w:bookmarkEnd w:id="1336"/>
      <w:bookmarkEnd w:id="1337"/>
      <w:bookmarkEnd w:id="1338"/>
      <w:bookmarkEnd w:id="1339"/>
      <w:bookmarkEnd w:id="1340"/>
      <w:bookmarkEnd w:id="1341"/>
      <w:bookmarkEnd w:id="1342"/>
    </w:p>
    <w:p w14:paraId="36160B45" w14:textId="77777777" w:rsidR="005C310B" w:rsidRPr="00B02A0B" w:rsidRDefault="005C310B" w:rsidP="007D34FE">
      <w:pPr>
        <w:pStyle w:val="Heading5"/>
      </w:pPr>
      <w:bookmarkStart w:id="1343" w:name="_CR6_5_2_3_1"/>
      <w:bookmarkStart w:id="1344" w:name="_Toc20215484"/>
      <w:bookmarkStart w:id="1345" w:name="_Toc27495951"/>
      <w:bookmarkStart w:id="1346" w:name="_Toc36107690"/>
      <w:bookmarkStart w:id="1347" w:name="_Toc44598441"/>
      <w:bookmarkStart w:id="1348" w:name="_Toc44602296"/>
      <w:bookmarkStart w:id="1349" w:name="_Toc45197473"/>
      <w:bookmarkStart w:id="1350" w:name="_Toc45695506"/>
      <w:bookmarkStart w:id="1351" w:name="_Toc51850962"/>
      <w:bookmarkStart w:id="1352" w:name="_Toc92224565"/>
      <w:bookmarkStart w:id="1353" w:name="_Toc171585909"/>
      <w:bookmarkEnd w:id="1343"/>
      <w:r w:rsidRPr="00B02A0B">
        <w:t>6.5.2.3.1</w:t>
      </w:r>
      <w:r w:rsidRPr="00B02A0B">
        <w:tab/>
        <w:t>MCData client</w:t>
      </w:r>
      <w:bookmarkEnd w:id="1344"/>
      <w:bookmarkEnd w:id="1345"/>
      <w:bookmarkEnd w:id="1346"/>
      <w:bookmarkEnd w:id="1347"/>
      <w:bookmarkEnd w:id="1348"/>
      <w:bookmarkEnd w:id="1349"/>
      <w:bookmarkEnd w:id="1350"/>
      <w:bookmarkEnd w:id="1351"/>
      <w:bookmarkEnd w:id="1352"/>
      <w:bookmarkEnd w:id="1353"/>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54" w:name="_CR6_5_2_3_2"/>
      <w:bookmarkStart w:id="1355" w:name="_Toc20215485"/>
      <w:bookmarkStart w:id="1356" w:name="_Toc27495952"/>
      <w:bookmarkStart w:id="1357" w:name="_Toc36107691"/>
      <w:bookmarkStart w:id="1358" w:name="_Toc44598442"/>
      <w:bookmarkStart w:id="1359" w:name="_Toc44602297"/>
      <w:bookmarkStart w:id="1360" w:name="_Toc45197474"/>
      <w:bookmarkStart w:id="1361" w:name="_Toc45695507"/>
      <w:bookmarkStart w:id="1362" w:name="_Toc51850963"/>
      <w:bookmarkStart w:id="1363" w:name="_Toc92224566"/>
      <w:bookmarkStart w:id="1364" w:name="_Toc171585910"/>
      <w:bookmarkEnd w:id="1354"/>
      <w:r w:rsidRPr="00B02A0B">
        <w:t>6.5.2.3.2</w:t>
      </w:r>
      <w:r w:rsidRPr="00B02A0B">
        <w:tab/>
        <w:t>MCData server</w:t>
      </w:r>
      <w:bookmarkEnd w:id="1355"/>
      <w:bookmarkEnd w:id="1356"/>
      <w:bookmarkEnd w:id="1357"/>
      <w:bookmarkEnd w:id="1358"/>
      <w:bookmarkEnd w:id="1359"/>
      <w:bookmarkEnd w:id="1360"/>
      <w:bookmarkEnd w:id="1361"/>
      <w:bookmarkEnd w:id="1362"/>
      <w:bookmarkEnd w:id="1363"/>
      <w:bookmarkEnd w:id="1364"/>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65" w:name="_CR6_5_2_3_3"/>
      <w:bookmarkStart w:id="1366" w:name="_Toc20215486"/>
      <w:bookmarkStart w:id="1367" w:name="_Toc27495953"/>
      <w:bookmarkStart w:id="1368" w:name="_Toc36107692"/>
      <w:bookmarkStart w:id="1369" w:name="_Toc44598443"/>
      <w:bookmarkStart w:id="1370" w:name="_Toc44602298"/>
      <w:bookmarkStart w:id="1371" w:name="_Toc45197475"/>
      <w:bookmarkStart w:id="1372" w:name="_Toc45695508"/>
      <w:bookmarkStart w:id="1373" w:name="_Toc51850964"/>
      <w:bookmarkStart w:id="1374" w:name="_Toc92224567"/>
      <w:bookmarkStart w:id="1375" w:name="_Toc171585911"/>
      <w:bookmarkEnd w:id="1365"/>
      <w:r w:rsidRPr="00B02A0B">
        <w:t>6.5.2.3.3</w:t>
      </w:r>
      <w:r w:rsidRPr="00B02A0B">
        <w:tab/>
        <w:t>Content Encryption in XML elements</w:t>
      </w:r>
      <w:bookmarkEnd w:id="1366"/>
      <w:bookmarkEnd w:id="1367"/>
      <w:bookmarkEnd w:id="1368"/>
      <w:bookmarkEnd w:id="1369"/>
      <w:bookmarkEnd w:id="1370"/>
      <w:bookmarkEnd w:id="1371"/>
      <w:bookmarkEnd w:id="1372"/>
      <w:bookmarkEnd w:id="1373"/>
      <w:bookmarkEnd w:id="1374"/>
      <w:bookmarkEnd w:id="1375"/>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76" w:name="_CR6_5_2_3_4"/>
      <w:bookmarkStart w:id="1377" w:name="_Toc20215487"/>
      <w:bookmarkStart w:id="1378" w:name="_Toc27495954"/>
      <w:bookmarkStart w:id="1379" w:name="_Toc36107693"/>
      <w:bookmarkStart w:id="1380" w:name="_Toc44598444"/>
      <w:bookmarkStart w:id="1381" w:name="_Toc44602299"/>
      <w:bookmarkStart w:id="1382" w:name="_Toc45197476"/>
      <w:bookmarkStart w:id="1383" w:name="_Toc45695509"/>
      <w:bookmarkStart w:id="1384" w:name="_Toc51850965"/>
      <w:bookmarkStart w:id="1385" w:name="_Toc92224568"/>
      <w:bookmarkStart w:id="1386" w:name="_Toc171585912"/>
      <w:bookmarkEnd w:id="1376"/>
      <w:r w:rsidRPr="00B02A0B">
        <w:t>6.5.2.3.4</w:t>
      </w:r>
      <w:r w:rsidRPr="00B02A0B">
        <w:tab/>
        <w:t>Attribute URI Encryption</w:t>
      </w:r>
      <w:bookmarkEnd w:id="1377"/>
      <w:bookmarkEnd w:id="1378"/>
      <w:bookmarkEnd w:id="1379"/>
      <w:bookmarkEnd w:id="1380"/>
      <w:bookmarkEnd w:id="1381"/>
      <w:bookmarkEnd w:id="1382"/>
      <w:bookmarkEnd w:id="1383"/>
      <w:bookmarkEnd w:id="1384"/>
      <w:bookmarkEnd w:id="1385"/>
      <w:bookmarkEnd w:id="1386"/>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87"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387"/>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88" w:name="_CR6_5_2_4"/>
      <w:bookmarkStart w:id="1389" w:name="_Toc20215488"/>
      <w:bookmarkStart w:id="1390" w:name="_Toc27495955"/>
      <w:bookmarkStart w:id="1391" w:name="_Toc36107694"/>
      <w:bookmarkStart w:id="1392" w:name="_Toc44598445"/>
      <w:bookmarkStart w:id="1393" w:name="_Toc44602300"/>
      <w:bookmarkStart w:id="1394" w:name="_Toc45197477"/>
      <w:bookmarkStart w:id="1395" w:name="_Toc45695510"/>
      <w:bookmarkStart w:id="1396" w:name="_Toc51850966"/>
      <w:bookmarkStart w:id="1397" w:name="_Toc92224569"/>
      <w:bookmarkStart w:id="1398" w:name="_Toc171585913"/>
      <w:bookmarkEnd w:id="1388"/>
      <w:r w:rsidRPr="00B02A0B">
        <w:t>6.5.2.4</w:t>
      </w:r>
      <w:r w:rsidRPr="00B02A0B">
        <w:tab/>
        <w:t>Procedures for receiving confidentiality protected content</w:t>
      </w:r>
      <w:bookmarkEnd w:id="1389"/>
      <w:bookmarkEnd w:id="1390"/>
      <w:bookmarkEnd w:id="1391"/>
      <w:bookmarkEnd w:id="1392"/>
      <w:bookmarkEnd w:id="1393"/>
      <w:bookmarkEnd w:id="1394"/>
      <w:bookmarkEnd w:id="1395"/>
      <w:bookmarkEnd w:id="1396"/>
      <w:bookmarkEnd w:id="1397"/>
      <w:bookmarkEnd w:id="1398"/>
    </w:p>
    <w:p w14:paraId="570C6F4B" w14:textId="77777777" w:rsidR="005C310B" w:rsidRPr="00B02A0B" w:rsidRDefault="005C310B" w:rsidP="007D34FE">
      <w:pPr>
        <w:pStyle w:val="Heading5"/>
      </w:pPr>
      <w:bookmarkStart w:id="1399" w:name="_CR6_5_2_4_1"/>
      <w:bookmarkStart w:id="1400" w:name="_Toc20215489"/>
      <w:bookmarkStart w:id="1401" w:name="_Toc27495956"/>
      <w:bookmarkStart w:id="1402" w:name="_Toc36107695"/>
      <w:bookmarkStart w:id="1403" w:name="_Toc44598446"/>
      <w:bookmarkStart w:id="1404" w:name="_Toc44602301"/>
      <w:bookmarkStart w:id="1405" w:name="_Toc45197478"/>
      <w:bookmarkStart w:id="1406" w:name="_Toc45695511"/>
      <w:bookmarkStart w:id="1407" w:name="_Toc51850967"/>
      <w:bookmarkStart w:id="1408" w:name="_Toc92224570"/>
      <w:bookmarkStart w:id="1409" w:name="_Toc171585914"/>
      <w:bookmarkEnd w:id="1399"/>
      <w:r w:rsidRPr="00B02A0B">
        <w:t>6.5.2.4.1</w:t>
      </w:r>
      <w:r w:rsidRPr="00B02A0B">
        <w:tab/>
        <w:t>Determination of confidentiality protected content</w:t>
      </w:r>
      <w:bookmarkEnd w:id="1400"/>
      <w:bookmarkEnd w:id="1401"/>
      <w:bookmarkEnd w:id="1402"/>
      <w:bookmarkEnd w:id="1403"/>
      <w:bookmarkEnd w:id="1404"/>
      <w:bookmarkEnd w:id="1405"/>
      <w:bookmarkEnd w:id="1406"/>
      <w:bookmarkEnd w:id="1407"/>
      <w:bookmarkEnd w:id="1408"/>
      <w:bookmarkEnd w:id="140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10" w:name="_CR6_5_2_4_2"/>
      <w:bookmarkStart w:id="1411" w:name="_Toc20215490"/>
      <w:bookmarkStart w:id="1412" w:name="_Toc27495957"/>
      <w:bookmarkStart w:id="1413" w:name="_Toc36107696"/>
      <w:bookmarkStart w:id="1414" w:name="_Toc44598447"/>
      <w:bookmarkStart w:id="1415" w:name="_Toc44602302"/>
      <w:bookmarkStart w:id="1416" w:name="_Toc45197479"/>
      <w:bookmarkStart w:id="1417" w:name="_Toc45695512"/>
      <w:bookmarkStart w:id="1418" w:name="_Toc51850968"/>
      <w:bookmarkStart w:id="1419" w:name="_Toc92224571"/>
      <w:bookmarkStart w:id="1420" w:name="_Toc171585915"/>
      <w:bookmarkEnd w:id="1410"/>
      <w:r w:rsidRPr="00B02A0B">
        <w:t>6.5.2.4.2</w:t>
      </w:r>
      <w:r w:rsidRPr="00B02A0B">
        <w:tab/>
        <w:t>Decrypting confidentiality protected content in XML elements</w:t>
      </w:r>
      <w:bookmarkEnd w:id="1411"/>
      <w:bookmarkEnd w:id="1412"/>
      <w:bookmarkEnd w:id="1413"/>
      <w:bookmarkEnd w:id="1414"/>
      <w:bookmarkEnd w:id="1415"/>
      <w:bookmarkEnd w:id="1416"/>
      <w:bookmarkEnd w:id="1417"/>
      <w:bookmarkEnd w:id="1418"/>
      <w:bookmarkEnd w:id="1419"/>
      <w:bookmarkEnd w:id="1420"/>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21" w:name="_CR6_5_2_4_3"/>
      <w:bookmarkStart w:id="1422" w:name="_Toc20215491"/>
      <w:bookmarkStart w:id="1423" w:name="_Toc27495958"/>
      <w:bookmarkStart w:id="1424" w:name="_Toc36107697"/>
      <w:bookmarkStart w:id="1425" w:name="_Toc44598448"/>
      <w:bookmarkStart w:id="1426" w:name="_Toc44602303"/>
      <w:bookmarkStart w:id="1427" w:name="_Toc45197480"/>
      <w:bookmarkStart w:id="1428" w:name="_Toc45695513"/>
      <w:bookmarkStart w:id="1429" w:name="_Toc51850969"/>
      <w:bookmarkStart w:id="1430" w:name="_Toc92224572"/>
      <w:bookmarkStart w:id="1431" w:name="_Toc171585916"/>
      <w:bookmarkEnd w:id="1421"/>
      <w:r w:rsidRPr="00B02A0B">
        <w:t>6.5.2.4.3</w:t>
      </w:r>
      <w:r w:rsidRPr="00B02A0B">
        <w:tab/>
        <w:t>Decrypting confidentiality protected URIs in XML attributes</w:t>
      </w:r>
      <w:bookmarkEnd w:id="1422"/>
      <w:bookmarkEnd w:id="1423"/>
      <w:bookmarkEnd w:id="1424"/>
      <w:bookmarkEnd w:id="1425"/>
      <w:bookmarkEnd w:id="1426"/>
      <w:bookmarkEnd w:id="1427"/>
      <w:bookmarkEnd w:id="1428"/>
      <w:bookmarkEnd w:id="1429"/>
      <w:bookmarkEnd w:id="1430"/>
      <w:bookmarkEnd w:id="1431"/>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32" w:name="_CR6_5_2_5"/>
      <w:bookmarkStart w:id="1433" w:name="_Toc20215492"/>
      <w:bookmarkStart w:id="1434" w:name="_Toc27495959"/>
      <w:bookmarkStart w:id="1435" w:name="_Toc36107698"/>
      <w:bookmarkStart w:id="1436" w:name="_Toc44598449"/>
      <w:bookmarkStart w:id="1437" w:name="_Toc44602304"/>
      <w:bookmarkStart w:id="1438" w:name="_Toc45197481"/>
      <w:bookmarkStart w:id="1439" w:name="_Toc45695514"/>
      <w:bookmarkStart w:id="1440" w:name="_Toc51850970"/>
      <w:bookmarkStart w:id="1441" w:name="_Toc92224573"/>
      <w:bookmarkStart w:id="1442" w:name="_Toc171585917"/>
      <w:bookmarkEnd w:id="1432"/>
      <w:r w:rsidRPr="00B02A0B">
        <w:t>6.5.2.5</w:t>
      </w:r>
      <w:r w:rsidRPr="00B02A0B">
        <w:tab/>
        <w:t>MCData server copying received XML content</w:t>
      </w:r>
      <w:bookmarkEnd w:id="1433"/>
      <w:bookmarkEnd w:id="1434"/>
      <w:bookmarkEnd w:id="1435"/>
      <w:bookmarkEnd w:id="1436"/>
      <w:bookmarkEnd w:id="1437"/>
      <w:bookmarkEnd w:id="1438"/>
      <w:bookmarkEnd w:id="1439"/>
      <w:bookmarkEnd w:id="1440"/>
      <w:bookmarkEnd w:id="1441"/>
      <w:bookmarkEnd w:id="144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43" w:name="_CR6_5_3"/>
      <w:bookmarkStart w:id="1444" w:name="_Toc20215493"/>
      <w:bookmarkStart w:id="1445" w:name="_Toc27495960"/>
      <w:bookmarkStart w:id="1446" w:name="_Toc36107699"/>
      <w:bookmarkStart w:id="1447" w:name="_Toc44598450"/>
      <w:bookmarkStart w:id="1448" w:name="_Toc44602305"/>
      <w:bookmarkStart w:id="1449" w:name="_Toc45197482"/>
      <w:bookmarkStart w:id="1450" w:name="_Toc45695515"/>
      <w:bookmarkStart w:id="1451" w:name="_Toc51850971"/>
      <w:bookmarkStart w:id="1452" w:name="_Toc92224574"/>
      <w:bookmarkStart w:id="1453" w:name="_Toc171585918"/>
      <w:bookmarkEnd w:id="1443"/>
      <w:r w:rsidRPr="00B02A0B">
        <w:t>6.5.3</w:t>
      </w:r>
      <w:r w:rsidRPr="00B02A0B">
        <w:tab/>
        <w:t>Integrity Protection of XML documents</w:t>
      </w:r>
      <w:bookmarkEnd w:id="1444"/>
      <w:bookmarkEnd w:id="1445"/>
      <w:bookmarkEnd w:id="1446"/>
      <w:bookmarkEnd w:id="1447"/>
      <w:bookmarkEnd w:id="1448"/>
      <w:bookmarkEnd w:id="1449"/>
      <w:bookmarkEnd w:id="1450"/>
      <w:bookmarkEnd w:id="1451"/>
      <w:bookmarkEnd w:id="1452"/>
      <w:bookmarkEnd w:id="1453"/>
    </w:p>
    <w:p w14:paraId="0E1D3810" w14:textId="77777777" w:rsidR="005C310B" w:rsidRPr="00B02A0B" w:rsidRDefault="005C310B" w:rsidP="007D34FE">
      <w:pPr>
        <w:pStyle w:val="Heading4"/>
      </w:pPr>
      <w:bookmarkStart w:id="1454" w:name="_CR6_5_3_1"/>
      <w:bookmarkStart w:id="1455" w:name="_Toc20215494"/>
      <w:bookmarkStart w:id="1456" w:name="_Toc27495961"/>
      <w:bookmarkStart w:id="1457" w:name="_Toc36107700"/>
      <w:bookmarkStart w:id="1458" w:name="_Toc44598451"/>
      <w:bookmarkStart w:id="1459" w:name="_Toc44602306"/>
      <w:bookmarkStart w:id="1460" w:name="_Toc45197483"/>
      <w:bookmarkStart w:id="1461" w:name="_Toc45695516"/>
      <w:bookmarkStart w:id="1462" w:name="_Toc51850972"/>
      <w:bookmarkStart w:id="1463" w:name="_Toc92224575"/>
      <w:bookmarkStart w:id="1464" w:name="_Toc171585919"/>
      <w:bookmarkEnd w:id="1454"/>
      <w:r w:rsidRPr="00B02A0B">
        <w:t>6.5.3.1</w:t>
      </w:r>
      <w:r w:rsidRPr="00B02A0B">
        <w:tab/>
        <w:t>General</w:t>
      </w:r>
      <w:bookmarkEnd w:id="1455"/>
      <w:bookmarkEnd w:id="1456"/>
      <w:bookmarkEnd w:id="1457"/>
      <w:bookmarkEnd w:id="1458"/>
      <w:bookmarkEnd w:id="1459"/>
      <w:bookmarkEnd w:id="1460"/>
      <w:bookmarkEnd w:id="1461"/>
      <w:bookmarkEnd w:id="1462"/>
      <w:bookmarkEnd w:id="1463"/>
      <w:bookmarkEnd w:id="146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rPr>
          <w:rFonts w:eastAsia="SimSun"/>
        </w:rPr>
        <w:t>-</w:t>
      </w:r>
      <w:r>
        <w:rPr>
          <w:rFonts w:eastAsia="SimSun"/>
        </w:rPr>
        <w:tab/>
      </w:r>
      <w:r w:rsidRPr="0099693B">
        <w:rPr>
          <w:lang w:eastAsia="ko-KR"/>
        </w:rPr>
        <w:t>application/conference-info+xml;</w:t>
      </w:r>
    </w:p>
    <w:p w14:paraId="7FEEE052" w14:textId="5C2BFF90"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1EF82C34" w:rsidR="005C310B" w:rsidRDefault="005C310B" w:rsidP="005C310B">
      <w:pPr>
        <w:pStyle w:val="B1"/>
        <w:rPr>
          <w:lang w:eastAsia="ko-KR"/>
        </w:rPr>
      </w:pPr>
      <w:r w:rsidRPr="00B02A0B">
        <w:rPr>
          <w:lang w:eastAsia="ko-KR"/>
        </w:rPr>
        <w:t>-</w:t>
      </w:r>
      <w:r w:rsidRPr="00B02A0B">
        <w:rPr>
          <w:lang w:eastAsia="ko-KR"/>
        </w:rPr>
        <w:tab/>
        <w:t>application/xcap-diff+xml</w:t>
      </w:r>
      <w:r w:rsidR="00760BB3">
        <w:rPr>
          <w:lang w:eastAsia="ko-KR"/>
        </w:rPr>
        <w:t>;</w:t>
      </w:r>
    </w:p>
    <w:p w14:paraId="6983EB76" w14:textId="77777777" w:rsidR="00760BB3" w:rsidRDefault="00760BB3" w:rsidP="00760BB3">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544E1729" w14:textId="04ED030F" w:rsidR="00760BB3" w:rsidRPr="00B02A0B" w:rsidRDefault="00760BB3" w:rsidP="00760BB3">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45pt;height:459.55pt" o:ole="">
            <v:imagedata r:id="rId20" o:title=""/>
          </v:shape>
          <o:OLEObject Type="Embed" ProgID="Visio.Drawing.11" ShapeID="_x0000_i1027" DrawAspect="Content" ObjectID="_1798024691" r:id="rId21"/>
        </w:object>
      </w:r>
    </w:p>
    <w:p w14:paraId="0F4F78B1" w14:textId="77777777" w:rsidR="005C310B" w:rsidRPr="00B02A0B" w:rsidRDefault="005C310B" w:rsidP="005C310B">
      <w:pPr>
        <w:pStyle w:val="TF"/>
      </w:pPr>
      <w:bookmarkStart w:id="1465" w:name="_CRFigure6_5_3_11"/>
      <w:r w:rsidRPr="00B02A0B">
        <w:t>Figure </w:t>
      </w:r>
      <w:bookmarkEnd w:id="146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66" w:name="_CR6_5_3_2"/>
      <w:bookmarkStart w:id="1467" w:name="_Toc20215495"/>
      <w:bookmarkStart w:id="1468" w:name="_Toc27495962"/>
      <w:bookmarkStart w:id="1469" w:name="_Toc36107701"/>
      <w:bookmarkStart w:id="1470" w:name="_Toc44598452"/>
      <w:bookmarkStart w:id="1471" w:name="_Toc44602307"/>
      <w:bookmarkStart w:id="1472" w:name="_Toc45197484"/>
      <w:bookmarkStart w:id="1473" w:name="_Toc45695517"/>
      <w:bookmarkStart w:id="1474" w:name="_Toc51850973"/>
      <w:bookmarkStart w:id="1475" w:name="_Toc92224576"/>
      <w:bookmarkStart w:id="1476" w:name="_Toc171585920"/>
      <w:bookmarkEnd w:id="1466"/>
      <w:r w:rsidRPr="00B02A0B">
        <w:t>6.5.3.2</w:t>
      </w:r>
      <w:r w:rsidRPr="00B02A0B">
        <w:tab/>
        <w:t>Keys used in integrity protection procedures</w:t>
      </w:r>
      <w:bookmarkEnd w:id="1467"/>
      <w:bookmarkEnd w:id="1468"/>
      <w:bookmarkEnd w:id="1469"/>
      <w:bookmarkEnd w:id="1470"/>
      <w:bookmarkEnd w:id="1471"/>
      <w:bookmarkEnd w:id="1472"/>
      <w:bookmarkEnd w:id="1473"/>
      <w:bookmarkEnd w:id="1474"/>
      <w:bookmarkEnd w:id="1475"/>
      <w:bookmarkEnd w:id="147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77" w:name="_CR6_5_3_3"/>
      <w:bookmarkStart w:id="1478" w:name="_Toc20215496"/>
      <w:bookmarkStart w:id="1479" w:name="_Toc27495963"/>
      <w:bookmarkStart w:id="1480" w:name="_Toc36107702"/>
      <w:bookmarkStart w:id="1481" w:name="_Toc44598453"/>
      <w:bookmarkStart w:id="1482" w:name="_Toc44602308"/>
      <w:bookmarkStart w:id="1483" w:name="_Toc45197485"/>
      <w:bookmarkStart w:id="1484" w:name="_Toc45695518"/>
      <w:bookmarkStart w:id="1485" w:name="_Toc51850974"/>
      <w:bookmarkStart w:id="1486" w:name="_Toc92224577"/>
      <w:bookmarkStart w:id="1487" w:name="_Toc171585921"/>
      <w:bookmarkEnd w:id="1477"/>
      <w:r w:rsidRPr="00B02A0B">
        <w:t>6.5.3.3</w:t>
      </w:r>
      <w:r w:rsidRPr="00B02A0B">
        <w:tab/>
        <w:t>Sending integrity protected content</w:t>
      </w:r>
      <w:bookmarkEnd w:id="1478"/>
      <w:bookmarkEnd w:id="1479"/>
      <w:bookmarkEnd w:id="1480"/>
      <w:bookmarkEnd w:id="1481"/>
      <w:bookmarkEnd w:id="1482"/>
      <w:bookmarkEnd w:id="1483"/>
      <w:bookmarkEnd w:id="1484"/>
      <w:bookmarkEnd w:id="1485"/>
      <w:bookmarkEnd w:id="1486"/>
      <w:bookmarkEnd w:id="1487"/>
    </w:p>
    <w:p w14:paraId="59CD1F5E" w14:textId="77777777" w:rsidR="005C310B" w:rsidRPr="00B02A0B" w:rsidRDefault="005C310B" w:rsidP="007D34FE">
      <w:pPr>
        <w:pStyle w:val="Heading5"/>
      </w:pPr>
      <w:bookmarkStart w:id="1488" w:name="_CR6_5_3_3_1"/>
      <w:bookmarkStart w:id="1489" w:name="_Toc20215497"/>
      <w:bookmarkStart w:id="1490" w:name="_Toc27495964"/>
      <w:bookmarkStart w:id="1491" w:name="_Toc36107703"/>
      <w:bookmarkStart w:id="1492" w:name="_Toc44598454"/>
      <w:bookmarkStart w:id="1493" w:name="_Toc44602309"/>
      <w:bookmarkStart w:id="1494" w:name="_Toc45197486"/>
      <w:bookmarkStart w:id="1495" w:name="_Toc45695519"/>
      <w:bookmarkStart w:id="1496" w:name="_Toc51850975"/>
      <w:bookmarkStart w:id="1497" w:name="_Toc92224578"/>
      <w:bookmarkStart w:id="1498" w:name="_Toc171585922"/>
      <w:bookmarkEnd w:id="1488"/>
      <w:r w:rsidRPr="00B02A0B">
        <w:t>6.5.3.3.1</w:t>
      </w:r>
      <w:r w:rsidRPr="00B02A0B">
        <w:tab/>
        <w:t>MCData client</w:t>
      </w:r>
      <w:bookmarkEnd w:id="1489"/>
      <w:bookmarkEnd w:id="1490"/>
      <w:bookmarkEnd w:id="1491"/>
      <w:bookmarkEnd w:id="1492"/>
      <w:bookmarkEnd w:id="1493"/>
      <w:bookmarkEnd w:id="1494"/>
      <w:bookmarkEnd w:id="1495"/>
      <w:bookmarkEnd w:id="1496"/>
      <w:bookmarkEnd w:id="1497"/>
      <w:bookmarkEnd w:id="1498"/>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499" w:name="_CR6_5_3_3_2"/>
      <w:bookmarkStart w:id="1500" w:name="_Toc20215498"/>
      <w:bookmarkStart w:id="1501" w:name="_Toc27495965"/>
      <w:bookmarkStart w:id="1502" w:name="_Toc36107704"/>
      <w:bookmarkStart w:id="1503" w:name="_Toc44598455"/>
      <w:bookmarkStart w:id="1504" w:name="_Toc44602310"/>
      <w:bookmarkStart w:id="1505" w:name="_Toc45197487"/>
      <w:bookmarkStart w:id="1506" w:name="_Toc45695520"/>
      <w:bookmarkStart w:id="1507" w:name="_Toc51850976"/>
      <w:bookmarkStart w:id="1508" w:name="_Toc92224579"/>
      <w:bookmarkStart w:id="1509" w:name="_Toc171585923"/>
      <w:bookmarkEnd w:id="1499"/>
      <w:r w:rsidRPr="00B02A0B">
        <w:t>6.5.3.3.2</w:t>
      </w:r>
      <w:r w:rsidRPr="00B02A0B">
        <w:tab/>
        <w:t>MCData server</w:t>
      </w:r>
      <w:bookmarkEnd w:id="1500"/>
      <w:bookmarkEnd w:id="1501"/>
      <w:bookmarkEnd w:id="1502"/>
      <w:bookmarkEnd w:id="1503"/>
      <w:bookmarkEnd w:id="1504"/>
      <w:bookmarkEnd w:id="1505"/>
      <w:bookmarkEnd w:id="1506"/>
      <w:bookmarkEnd w:id="1507"/>
      <w:bookmarkEnd w:id="1508"/>
      <w:bookmarkEnd w:id="150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10" w:name="_CR6_5_3_3_3"/>
      <w:bookmarkStart w:id="1511" w:name="_Toc20215499"/>
      <w:bookmarkStart w:id="1512" w:name="_Toc27495966"/>
      <w:bookmarkStart w:id="1513" w:name="_Toc36107705"/>
      <w:bookmarkStart w:id="1514" w:name="_Toc44598456"/>
      <w:bookmarkStart w:id="1515" w:name="_Toc44602311"/>
      <w:bookmarkStart w:id="1516" w:name="_Toc45197488"/>
      <w:bookmarkStart w:id="1517" w:name="_Toc45695521"/>
      <w:bookmarkStart w:id="1518" w:name="_Toc51850977"/>
      <w:bookmarkStart w:id="1519" w:name="_Toc92224580"/>
      <w:bookmarkStart w:id="1520" w:name="_Toc171585924"/>
      <w:bookmarkEnd w:id="1510"/>
      <w:r w:rsidRPr="00B02A0B">
        <w:t>6.5.3.3.3</w:t>
      </w:r>
      <w:r w:rsidRPr="00B02A0B">
        <w:tab/>
        <w:t>Integrity protection procedure</w:t>
      </w:r>
      <w:bookmarkEnd w:id="1511"/>
      <w:bookmarkEnd w:id="1512"/>
      <w:bookmarkEnd w:id="1513"/>
      <w:bookmarkEnd w:id="1514"/>
      <w:bookmarkEnd w:id="1515"/>
      <w:bookmarkEnd w:id="1516"/>
      <w:bookmarkEnd w:id="1517"/>
      <w:bookmarkEnd w:id="1518"/>
      <w:bookmarkEnd w:id="1519"/>
      <w:bookmarkEnd w:id="1520"/>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21"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21"/>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22" w:name="_CR6_5_3_4"/>
      <w:bookmarkStart w:id="1523" w:name="_Toc20215500"/>
      <w:bookmarkStart w:id="1524" w:name="_Toc27495967"/>
      <w:bookmarkStart w:id="1525" w:name="_Toc36107706"/>
      <w:bookmarkStart w:id="1526" w:name="_Toc44598457"/>
      <w:bookmarkStart w:id="1527" w:name="_Toc44602312"/>
      <w:bookmarkStart w:id="1528" w:name="_Toc45197489"/>
      <w:bookmarkStart w:id="1529" w:name="_Toc45695522"/>
      <w:bookmarkStart w:id="1530" w:name="_Toc51850978"/>
      <w:bookmarkStart w:id="1531" w:name="_Toc92224581"/>
      <w:bookmarkStart w:id="1532" w:name="_Toc171585925"/>
      <w:bookmarkEnd w:id="1522"/>
      <w:r w:rsidRPr="00B02A0B">
        <w:t>6.5.3.4</w:t>
      </w:r>
      <w:r w:rsidRPr="00B02A0B">
        <w:tab/>
        <w:t>Receiving integrity protected content</w:t>
      </w:r>
      <w:bookmarkEnd w:id="1523"/>
      <w:bookmarkEnd w:id="1524"/>
      <w:bookmarkEnd w:id="1525"/>
      <w:bookmarkEnd w:id="1526"/>
      <w:bookmarkEnd w:id="1527"/>
      <w:bookmarkEnd w:id="1528"/>
      <w:bookmarkEnd w:id="1529"/>
      <w:bookmarkEnd w:id="1530"/>
      <w:bookmarkEnd w:id="1531"/>
      <w:bookmarkEnd w:id="1532"/>
    </w:p>
    <w:p w14:paraId="59DE21B4" w14:textId="77777777" w:rsidR="005C310B" w:rsidRPr="00B02A0B" w:rsidRDefault="005C310B" w:rsidP="007D34FE">
      <w:pPr>
        <w:pStyle w:val="Heading5"/>
      </w:pPr>
      <w:bookmarkStart w:id="1533" w:name="_CR6_5_3_4_1"/>
      <w:bookmarkStart w:id="1534" w:name="_Toc20215501"/>
      <w:bookmarkStart w:id="1535" w:name="_Toc27495968"/>
      <w:bookmarkStart w:id="1536" w:name="_Toc36107707"/>
      <w:bookmarkStart w:id="1537" w:name="_Toc44598458"/>
      <w:bookmarkStart w:id="1538" w:name="_Toc44602313"/>
      <w:bookmarkStart w:id="1539" w:name="_Toc45197490"/>
      <w:bookmarkStart w:id="1540" w:name="_Toc45695523"/>
      <w:bookmarkStart w:id="1541" w:name="_Toc51850979"/>
      <w:bookmarkStart w:id="1542" w:name="_Toc92224582"/>
      <w:bookmarkStart w:id="1543" w:name="_Toc171585926"/>
      <w:bookmarkEnd w:id="1533"/>
      <w:r w:rsidRPr="00B02A0B">
        <w:t>6.5.3.4.1</w:t>
      </w:r>
      <w:r w:rsidRPr="00B02A0B">
        <w:tab/>
        <w:t>Determination of integrity protected content</w:t>
      </w:r>
      <w:bookmarkEnd w:id="1534"/>
      <w:bookmarkEnd w:id="1535"/>
      <w:bookmarkEnd w:id="1536"/>
      <w:bookmarkEnd w:id="1537"/>
      <w:bookmarkEnd w:id="1538"/>
      <w:bookmarkEnd w:id="1539"/>
      <w:bookmarkEnd w:id="1540"/>
      <w:bookmarkEnd w:id="1541"/>
      <w:bookmarkEnd w:id="1542"/>
      <w:bookmarkEnd w:id="1543"/>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44" w:name="_CR6_5_3_4_2"/>
      <w:bookmarkStart w:id="1545" w:name="_Toc20215502"/>
      <w:bookmarkStart w:id="1546" w:name="_Toc27495969"/>
      <w:bookmarkStart w:id="1547" w:name="_Toc36107708"/>
      <w:bookmarkStart w:id="1548" w:name="_Toc44598459"/>
      <w:bookmarkStart w:id="1549" w:name="_Toc44602314"/>
      <w:bookmarkStart w:id="1550" w:name="_Toc45197491"/>
      <w:bookmarkStart w:id="1551" w:name="_Toc45695524"/>
      <w:bookmarkStart w:id="1552" w:name="_Toc51850980"/>
      <w:bookmarkStart w:id="1553" w:name="_Toc92224583"/>
      <w:bookmarkStart w:id="1554" w:name="_Toc171585927"/>
      <w:bookmarkEnd w:id="1544"/>
      <w:r w:rsidRPr="00B02A0B">
        <w:t>6.5.3.4.2</w:t>
      </w:r>
      <w:r w:rsidRPr="00B02A0B">
        <w:tab/>
        <w:t>Verification of integrity protected content</w:t>
      </w:r>
      <w:bookmarkEnd w:id="1545"/>
      <w:bookmarkEnd w:id="1546"/>
      <w:bookmarkEnd w:id="1547"/>
      <w:bookmarkEnd w:id="1548"/>
      <w:bookmarkEnd w:id="1549"/>
      <w:bookmarkEnd w:id="1550"/>
      <w:bookmarkEnd w:id="1551"/>
      <w:bookmarkEnd w:id="1552"/>
      <w:bookmarkEnd w:id="1553"/>
      <w:bookmarkEnd w:id="1554"/>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5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5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5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5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57" w:name="_CR6_6"/>
      <w:bookmarkStart w:id="1558" w:name="_Toc20215503"/>
      <w:bookmarkStart w:id="1559" w:name="_Toc27495970"/>
      <w:bookmarkStart w:id="1560" w:name="_Toc36107709"/>
      <w:bookmarkStart w:id="1561" w:name="_Toc44598460"/>
      <w:bookmarkStart w:id="1562" w:name="_Toc44602315"/>
      <w:bookmarkStart w:id="1563" w:name="_Toc45197492"/>
      <w:bookmarkStart w:id="1564" w:name="_Toc45695525"/>
      <w:bookmarkStart w:id="1565" w:name="_Toc51850981"/>
      <w:bookmarkStart w:id="1566" w:name="_Toc92224584"/>
      <w:bookmarkStart w:id="1567" w:name="_Toc171585928"/>
      <w:bookmarkEnd w:id="1557"/>
      <w:r w:rsidRPr="00B02A0B">
        <w:t>6.6</w:t>
      </w:r>
      <w:r w:rsidRPr="00B02A0B">
        <w:tab/>
        <w:t>Confidentiality and Integrity Protection of TLV messages</w:t>
      </w:r>
      <w:bookmarkEnd w:id="1558"/>
      <w:bookmarkEnd w:id="1559"/>
      <w:bookmarkEnd w:id="1560"/>
      <w:bookmarkEnd w:id="1561"/>
      <w:bookmarkEnd w:id="1562"/>
      <w:bookmarkEnd w:id="1563"/>
      <w:bookmarkEnd w:id="1564"/>
      <w:bookmarkEnd w:id="1565"/>
      <w:bookmarkEnd w:id="1566"/>
      <w:bookmarkEnd w:id="1567"/>
    </w:p>
    <w:p w14:paraId="3C285FA5" w14:textId="77777777" w:rsidR="005C310B" w:rsidRPr="00B02A0B" w:rsidRDefault="005C310B" w:rsidP="007D34FE">
      <w:pPr>
        <w:pStyle w:val="Heading3"/>
      </w:pPr>
      <w:bookmarkStart w:id="1568" w:name="_CR6_6_1"/>
      <w:bookmarkStart w:id="1569" w:name="_Toc20215504"/>
      <w:bookmarkStart w:id="1570" w:name="_Toc27495971"/>
      <w:bookmarkStart w:id="1571" w:name="_Toc36107710"/>
      <w:bookmarkStart w:id="1572" w:name="_Toc44598461"/>
      <w:bookmarkStart w:id="1573" w:name="_Toc44602316"/>
      <w:bookmarkStart w:id="1574" w:name="_Toc45197493"/>
      <w:bookmarkStart w:id="1575" w:name="_Toc45695526"/>
      <w:bookmarkStart w:id="1576" w:name="_Toc51850982"/>
      <w:bookmarkStart w:id="1577" w:name="_Toc92224585"/>
      <w:bookmarkStart w:id="1578" w:name="_Toc171585929"/>
      <w:bookmarkEnd w:id="1568"/>
      <w:r w:rsidRPr="00B02A0B">
        <w:t>6.6.1</w:t>
      </w:r>
      <w:r w:rsidRPr="00B02A0B">
        <w:tab/>
        <w:t>General</w:t>
      </w:r>
      <w:bookmarkEnd w:id="1569"/>
      <w:bookmarkEnd w:id="1570"/>
      <w:bookmarkEnd w:id="1571"/>
      <w:bookmarkEnd w:id="1572"/>
      <w:bookmarkEnd w:id="1573"/>
      <w:bookmarkEnd w:id="1574"/>
      <w:bookmarkEnd w:id="1575"/>
      <w:bookmarkEnd w:id="1576"/>
      <w:bookmarkEnd w:id="1577"/>
      <w:bookmarkEnd w:id="1578"/>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79" w:name="_CR6_6_2"/>
      <w:bookmarkStart w:id="1580" w:name="_Toc20215505"/>
      <w:bookmarkStart w:id="1581" w:name="_Toc27495972"/>
      <w:bookmarkStart w:id="1582" w:name="_Toc36107711"/>
      <w:bookmarkStart w:id="1583" w:name="_Toc44598462"/>
      <w:bookmarkStart w:id="1584" w:name="_Toc44602317"/>
      <w:bookmarkStart w:id="1585" w:name="_Toc45197494"/>
      <w:bookmarkStart w:id="1586" w:name="_Toc45695527"/>
      <w:bookmarkStart w:id="1587" w:name="_Toc51850983"/>
      <w:bookmarkStart w:id="1588" w:name="_Toc92224586"/>
      <w:bookmarkStart w:id="1589" w:name="_Toc171585930"/>
      <w:bookmarkEnd w:id="1579"/>
      <w:r w:rsidRPr="00B02A0B">
        <w:t>6.6.2</w:t>
      </w:r>
      <w:r w:rsidRPr="00B02A0B">
        <w:tab/>
        <w:t>Derivation of master keys for media and media control</w:t>
      </w:r>
      <w:bookmarkEnd w:id="1580"/>
      <w:bookmarkEnd w:id="1581"/>
      <w:bookmarkEnd w:id="1582"/>
      <w:bookmarkEnd w:id="1583"/>
      <w:bookmarkEnd w:id="1584"/>
      <w:bookmarkEnd w:id="1585"/>
      <w:bookmarkEnd w:id="1586"/>
      <w:bookmarkEnd w:id="1587"/>
      <w:bookmarkEnd w:id="1588"/>
      <w:bookmarkEnd w:id="1589"/>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590" w:name="_CR6_6_3"/>
      <w:bookmarkStart w:id="1591" w:name="_Toc20215506"/>
      <w:bookmarkStart w:id="1592" w:name="_Toc27495973"/>
      <w:bookmarkStart w:id="1593" w:name="_Toc36107712"/>
      <w:bookmarkStart w:id="1594" w:name="_Toc44598463"/>
      <w:bookmarkStart w:id="1595" w:name="_Toc44602318"/>
      <w:bookmarkStart w:id="1596" w:name="_Toc45197495"/>
      <w:bookmarkStart w:id="1597" w:name="_Toc45695528"/>
      <w:bookmarkStart w:id="1598" w:name="_Toc51850984"/>
      <w:bookmarkStart w:id="1599" w:name="_Toc92224587"/>
      <w:bookmarkStart w:id="1600" w:name="_Toc171585931"/>
      <w:bookmarkEnd w:id="1590"/>
      <w:r w:rsidRPr="00B02A0B">
        <w:t>6.6.3</w:t>
      </w:r>
      <w:r w:rsidRPr="00B02A0B">
        <w:tab/>
        <w:t>Protection of MCData Data signalling and MCData Data messages</w:t>
      </w:r>
      <w:bookmarkEnd w:id="1591"/>
      <w:bookmarkEnd w:id="1592"/>
      <w:bookmarkEnd w:id="1593"/>
      <w:bookmarkEnd w:id="1594"/>
      <w:bookmarkEnd w:id="1595"/>
      <w:bookmarkEnd w:id="1596"/>
      <w:bookmarkEnd w:id="1597"/>
      <w:bookmarkEnd w:id="1598"/>
      <w:bookmarkEnd w:id="1599"/>
      <w:bookmarkEnd w:id="1600"/>
    </w:p>
    <w:p w14:paraId="4B93FF23" w14:textId="77777777" w:rsidR="005C310B" w:rsidRPr="00B02A0B" w:rsidRDefault="005C310B" w:rsidP="007D34FE">
      <w:pPr>
        <w:pStyle w:val="Heading4"/>
      </w:pPr>
      <w:bookmarkStart w:id="1601" w:name="_CR6_6_3_1"/>
      <w:bookmarkStart w:id="1602" w:name="_Toc20215507"/>
      <w:bookmarkStart w:id="1603" w:name="_Toc27495974"/>
      <w:bookmarkStart w:id="1604" w:name="_Toc36107713"/>
      <w:bookmarkStart w:id="1605" w:name="_Toc44598464"/>
      <w:bookmarkStart w:id="1606" w:name="_Toc44602319"/>
      <w:bookmarkStart w:id="1607" w:name="_Toc45197496"/>
      <w:bookmarkStart w:id="1608" w:name="_Toc45695529"/>
      <w:bookmarkStart w:id="1609" w:name="_Toc51850985"/>
      <w:bookmarkStart w:id="1610" w:name="_Toc92224588"/>
      <w:bookmarkStart w:id="1611" w:name="_Toc171585932"/>
      <w:bookmarkEnd w:id="1601"/>
      <w:r w:rsidRPr="00B02A0B">
        <w:t>6.6.3.1</w:t>
      </w:r>
      <w:r w:rsidRPr="00B02A0B">
        <w:tab/>
        <w:t>General</w:t>
      </w:r>
      <w:bookmarkEnd w:id="1602"/>
      <w:bookmarkEnd w:id="1603"/>
      <w:bookmarkEnd w:id="1604"/>
      <w:bookmarkEnd w:id="1605"/>
      <w:bookmarkEnd w:id="1606"/>
      <w:bookmarkEnd w:id="1607"/>
      <w:bookmarkEnd w:id="1608"/>
      <w:bookmarkEnd w:id="1609"/>
      <w:bookmarkEnd w:id="1610"/>
      <w:bookmarkEnd w:id="1611"/>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12" w:name="_CR6_6_3_2"/>
      <w:bookmarkStart w:id="1613" w:name="_Toc20215508"/>
      <w:bookmarkStart w:id="1614" w:name="_Toc27495975"/>
      <w:bookmarkStart w:id="1615" w:name="_Toc36107714"/>
      <w:bookmarkStart w:id="1616" w:name="_Toc44598465"/>
      <w:bookmarkStart w:id="1617" w:name="_Toc44602320"/>
      <w:bookmarkStart w:id="1618" w:name="_Toc45197497"/>
      <w:bookmarkStart w:id="1619" w:name="_Toc45695530"/>
      <w:bookmarkStart w:id="1620" w:name="_Toc51850986"/>
      <w:bookmarkStart w:id="1621" w:name="_Toc92224589"/>
      <w:bookmarkStart w:id="1622" w:name="_Toc171585933"/>
      <w:bookmarkEnd w:id="1612"/>
      <w:r w:rsidRPr="00B02A0B">
        <w:t>6.6.3.2</w:t>
      </w:r>
      <w:r w:rsidRPr="00B02A0B">
        <w:tab/>
        <w:t>The MCData client</w:t>
      </w:r>
      <w:bookmarkEnd w:id="1613"/>
      <w:bookmarkEnd w:id="1614"/>
      <w:bookmarkEnd w:id="1615"/>
      <w:bookmarkEnd w:id="1616"/>
      <w:bookmarkEnd w:id="1617"/>
      <w:bookmarkEnd w:id="1618"/>
      <w:bookmarkEnd w:id="1619"/>
      <w:bookmarkEnd w:id="1620"/>
      <w:bookmarkEnd w:id="1621"/>
      <w:bookmarkEnd w:id="162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23" w:name="_CR6_6_3_3"/>
      <w:bookmarkStart w:id="1624" w:name="_Toc20215509"/>
      <w:bookmarkStart w:id="1625" w:name="_Toc27495976"/>
      <w:bookmarkStart w:id="1626" w:name="_Toc36107715"/>
      <w:bookmarkStart w:id="1627" w:name="_Toc44598466"/>
      <w:bookmarkStart w:id="1628" w:name="_Toc44602321"/>
      <w:bookmarkStart w:id="1629" w:name="_Toc45197498"/>
      <w:bookmarkStart w:id="1630" w:name="_Toc45695531"/>
      <w:bookmarkStart w:id="1631" w:name="_Toc51850987"/>
      <w:bookmarkStart w:id="1632" w:name="_Toc92224590"/>
      <w:bookmarkStart w:id="1633" w:name="_Toc171585934"/>
      <w:bookmarkEnd w:id="1623"/>
      <w:r w:rsidRPr="00B02A0B">
        <w:t>6.6.3.3</w:t>
      </w:r>
      <w:r w:rsidRPr="00B02A0B">
        <w:tab/>
        <w:t>The participating MCData function</w:t>
      </w:r>
      <w:bookmarkEnd w:id="1624"/>
      <w:bookmarkEnd w:id="1625"/>
      <w:bookmarkEnd w:id="1626"/>
      <w:bookmarkEnd w:id="1627"/>
      <w:bookmarkEnd w:id="1628"/>
      <w:bookmarkEnd w:id="1629"/>
      <w:bookmarkEnd w:id="1630"/>
      <w:bookmarkEnd w:id="1631"/>
      <w:bookmarkEnd w:id="1632"/>
      <w:bookmarkEnd w:id="1633"/>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34" w:name="_CR6_6_3_4"/>
      <w:bookmarkStart w:id="1635" w:name="_Toc20215510"/>
      <w:bookmarkStart w:id="1636" w:name="_Toc27495977"/>
      <w:bookmarkStart w:id="1637" w:name="_Toc36107716"/>
      <w:bookmarkStart w:id="1638" w:name="_Toc44598467"/>
      <w:bookmarkStart w:id="1639" w:name="_Toc44602322"/>
      <w:bookmarkStart w:id="1640" w:name="_Toc45197499"/>
      <w:bookmarkStart w:id="1641" w:name="_Toc45695532"/>
      <w:bookmarkStart w:id="1642" w:name="_Toc51850988"/>
      <w:bookmarkStart w:id="1643" w:name="_Toc92224591"/>
      <w:bookmarkStart w:id="1644" w:name="_Toc171585935"/>
      <w:bookmarkEnd w:id="1634"/>
      <w:r w:rsidRPr="00B02A0B">
        <w:t>6.6.3.4</w:t>
      </w:r>
      <w:r w:rsidRPr="00B02A0B">
        <w:tab/>
        <w:t>The controlling MCData function</w:t>
      </w:r>
      <w:bookmarkEnd w:id="1635"/>
      <w:bookmarkEnd w:id="1636"/>
      <w:bookmarkEnd w:id="1637"/>
      <w:bookmarkEnd w:id="1638"/>
      <w:bookmarkEnd w:id="1639"/>
      <w:bookmarkEnd w:id="1640"/>
      <w:bookmarkEnd w:id="1641"/>
      <w:bookmarkEnd w:id="1642"/>
      <w:bookmarkEnd w:id="1643"/>
      <w:bookmarkEnd w:id="1644"/>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45" w:name="_CR6_7"/>
      <w:bookmarkStart w:id="1646" w:name="_Toc171585936"/>
      <w:bookmarkStart w:id="1647" w:name="_Toc20215511"/>
      <w:bookmarkStart w:id="1648" w:name="_Toc27495978"/>
      <w:bookmarkStart w:id="1649" w:name="_Toc36107717"/>
      <w:bookmarkStart w:id="1650" w:name="_Toc44598468"/>
      <w:bookmarkStart w:id="1651" w:name="_Toc44602323"/>
      <w:bookmarkStart w:id="1652" w:name="_Toc45197500"/>
      <w:bookmarkStart w:id="1653" w:name="_Toc45695533"/>
      <w:bookmarkStart w:id="1654" w:name="_Toc51850989"/>
      <w:bookmarkStart w:id="1655" w:name="_Toc92224592"/>
      <w:bookmarkEnd w:id="1645"/>
      <w:r w:rsidRPr="006D2787">
        <w:t>6.</w:t>
      </w:r>
      <w:r>
        <w:t>7</w:t>
      </w:r>
      <w:r w:rsidRPr="006D2787">
        <w:tab/>
      </w:r>
      <w:r>
        <w:t>S</w:t>
      </w:r>
      <w:r w:rsidRPr="006D2787">
        <w:t xml:space="preserve">tored files </w:t>
      </w:r>
      <w:r>
        <w:t>operational procedures</w:t>
      </w:r>
      <w:bookmarkEnd w:id="1646"/>
    </w:p>
    <w:p w14:paraId="4A60A409" w14:textId="77777777" w:rsidR="002E24C3" w:rsidRPr="00B02A0B" w:rsidRDefault="002E24C3" w:rsidP="002E24C3">
      <w:pPr>
        <w:pStyle w:val="Heading3"/>
      </w:pPr>
      <w:bookmarkStart w:id="1656" w:name="_CR6_7_1"/>
      <w:bookmarkStart w:id="1657" w:name="_Toc171585937"/>
      <w:bookmarkEnd w:id="1656"/>
      <w:r w:rsidRPr="00B02A0B">
        <w:t>6.</w:t>
      </w:r>
      <w:r>
        <w:t>7</w:t>
      </w:r>
      <w:r w:rsidRPr="00B02A0B">
        <w:t>.1</w:t>
      </w:r>
      <w:r w:rsidRPr="00B02A0B">
        <w:tab/>
        <w:t>General</w:t>
      </w:r>
      <w:bookmarkEnd w:id="165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658" w:name="_CR6_7_2"/>
      <w:bookmarkStart w:id="1659" w:name="_Toc83124624"/>
      <w:bookmarkStart w:id="1660" w:name="_Toc171585938"/>
      <w:bookmarkEnd w:id="1658"/>
      <w:r>
        <w:t>6.7.2</w:t>
      </w:r>
      <w:r w:rsidRPr="00703DB5">
        <w:rPr>
          <w:rFonts w:eastAsia="SimSun"/>
        </w:rPr>
        <w:tab/>
      </w:r>
      <w:r>
        <w:t xml:space="preserve">Retrieve the stored file </w:t>
      </w:r>
      <w:r w:rsidRPr="00703DB5">
        <w:rPr>
          <w:rFonts w:eastAsia="SimSun"/>
        </w:rPr>
        <w:t>procedure</w:t>
      </w:r>
      <w:bookmarkEnd w:id="1659"/>
      <w:bookmarkEnd w:id="1660"/>
    </w:p>
    <w:p w14:paraId="014EF472" w14:textId="77777777" w:rsidR="002E24C3" w:rsidRPr="00703DB5" w:rsidRDefault="002E24C3" w:rsidP="002E24C3">
      <w:pPr>
        <w:pStyle w:val="Heading4"/>
        <w:rPr>
          <w:rFonts w:eastAsia="Malgun Gothic"/>
        </w:rPr>
      </w:pPr>
      <w:bookmarkStart w:id="1661" w:name="_CR6_7_2_1"/>
      <w:bookmarkStart w:id="1662" w:name="_Toc83124625"/>
      <w:bookmarkStart w:id="1663" w:name="_Toc171585939"/>
      <w:bookmarkEnd w:id="166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62"/>
      <w:bookmarkEnd w:id="166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64" w:name="_CR6_7_2_2"/>
      <w:bookmarkStart w:id="1665" w:name="_Toc83124626"/>
      <w:bookmarkStart w:id="1666" w:name="_Toc171585940"/>
      <w:bookmarkEnd w:id="166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65"/>
      <w:bookmarkEnd w:id="166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rPr>
          <w:rFonts w:eastAsia="SimSun"/>
        </w:rPr>
      </w:pPr>
      <w:bookmarkStart w:id="1667" w:name="_CR6_7_3"/>
      <w:bookmarkStart w:id="1668" w:name="_Toc171585941"/>
      <w:bookmarkEnd w:id="1667"/>
      <w:r>
        <w:t>6.7.3</w:t>
      </w:r>
      <w:r w:rsidRPr="00703DB5">
        <w:rPr>
          <w:rFonts w:eastAsia="SimSun"/>
        </w:rPr>
        <w:tab/>
      </w:r>
      <w:r>
        <w:t xml:space="preserve">Verify the stored file availability </w:t>
      </w:r>
      <w:r w:rsidRPr="00703DB5">
        <w:rPr>
          <w:rFonts w:eastAsia="SimSun"/>
        </w:rPr>
        <w:t>procedure</w:t>
      </w:r>
      <w:bookmarkEnd w:id="1668"/>
    </w:p>
    <w:p w14:paraId="5940A629" w14:textId="77777777" w:rsidR="00347C73" w:rsidRPr="00703DB5" w:rsidRDefault="00347C73" w:rsidP="00347C73">
      <w:pPr>
        <w:pStyle w:val="Heading4"/>
        <w:rPr>
          <w:rFonts w:eastAsia="Malgun Gothic"/>
        </w:rPr>
      </w:pPr>
      <w:bookmarkStart w:id="1669" w:name="_CR6_7_3_1"/>
      <w:bookmarkStart w:id="1670" w:name="_Toc171585942"/>
      <w:bookmarkEnd w:id="166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71" w:name="_CR6_7_3_2"/>
      <w:bookmarkStart w:id="1672" w:name="_Toc171585943"/>
      <w:bookmarkEnd w:id="167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73" w:name="_CR6_8"/>
      <w:bookmarkStart w:id="1674" w:name="_Toc171585944"/>
      <w:bookmarkEnd w:id="1673"/>
      <w:r w:rsidRPr="00C138AC">
        <w:rPr>
          <w:lang w:val="en-US"/>
        </w:rPr>
        <w:t>6.</w:t>
      </w:r>
      <w:r>
        <w:rPr>
          <w:lang w:val="en-US"/>
        </w:rPr>
        <w:t>8</w:t>
      </w:r>
      <w:r w:rsidRPr="00C138AC">
        <w:rPr>
          <w:lang w:val="en-US"/>
        </w:rPr>
        <w:tab/>
      </w:r>
      <w:r>
        <w:rPr>
          <w:lang w:val="en-US"/>
        </w:rPr>
        <w:t>Procedures at the MCData gateway</w:t>
      </w:r>
      <w:bookmarkEnd w:id="1674"/>
      <w:r>
        <w:rPr>
          <w:lang w:val="en-US"/>
        </w:rPr>
        <w:t xml:space="preserve"> </w:t>
      </w:r>
    </w:p>
    <w:p w14:paraId="6085C7A6" w14:textId="48809804" w:rsidR="006A6F37" w:rsidRDefault="006A6F37" w:rsidP="006A6F37">
      <w:pPr>
        <w:pStyle w:val="Heading3"/>
        <w:rPr>
          <w:lang w:val="en-US"/>
        </w:rPr>
      </w:pPr>
      <w:bookmarkStart w:id="1675" w:name="_CR6_8_1"/>
      <w:bookmarkStart w:id="1676" w:name="_Toc171585945"/>
      <w:bookmarkEnd w:id="1675"/>
      <w:r>
        <w:rPr>
          <w:lang w:val="en-US"/>
        </w:rPr>
        <w:t>6.8.1</w:t>
      </w:r>
      <w:r>
        <w:rPr>
          <w:lang w:val="en-US"/>
        </w:rPr>
        <w:tab/>
        <w:t>General</w:t>
      </w:r>
      <w:bookmarkEnd w:id="1676"/>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77" w:name="_CR6_8_2"/>
      <w:bookmarkStart w:id="1678" w:name="_Toc171585946"/>
      <w:bookmarkEnd w:id="1677"/>
      <w:r>
        <w:rPr>
          <w:lang w:val="en-US"/>
        </w:rPr>
        <w:t>6.8.2</w:t>
      </w:r>
      <w:r>
        <w:rPr>
          <w:lang w:val="en-US"/>
        </w:rPr>
        <w:tab/>
        <w:t>MCData gateway server acting as an exit point from an MCData system</w:t>
      </w:r>
      <w:bookmarkEnd w:id="1678"/>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79" w:name="_CR6_8_3"/>
      <w:bookmarkStart w:id="1680" w:name="_Toc171585947"/>
      <w:bookmarkEnd w:id="1679"/>
      <w:r>
        <w:rPr>
          <w:lang w:val="en-US"/>
        </w:rPr>
        <w:t>6.8.3</w:t>
      </w:r>
      <w:r>
        <w:rPr>
          <w:lang w:val="en-US"/>
        </w:rPr>
        <w:tab/>
        <w:t>MCData gateway server acting as an entry point in an MCData system</w:t>
      </w:r>
      <w:bookmarkEnd w:id="1680"/>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81" w:name="_CR6_8_4"/>
      <w:bookmarkStart w:id="1682" w:name="_Toc171585948"/>
      <w:bookmarkEnd w:id="1681"/>
      <w:r>
        <w:rPr>
          <w:lang w:val="en-US"/>
        </w:rPr>
        <w:t>6.8.4</w:t>
      </w:r>
      <w:r>
        <w:rPr>
          <w:lang w:val="en-US"/>
        </w:rPr>
        <w:tab/>
        <w:t>Local policies enforcement</w:t>
      </w:r>
      <w:bookmarkEnd w:id="1682"/>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83" w:name="_CR7"/>
      <w:bookmarkStart w:id="1684" w:name="_Toc171585949"/>
      <w:bookmarkEnd w:id="1683"/>
      <w:r w:rsidRPr="00B02A0B">
        <w:t>7</w:t>
      </w:r>
      <w:r w:rsidRPr="00B02A0B">
        <w:tab/>
        <w:t>Registration and service authorisation</w:t>
      </w:r>
      <w:bookmarkEnd w:id="1647"/>
      <w:bookmarkEnd w:id="1648"/>
      <w:bookmarkEnd w:id="1649"/>
      <w:bookmarkEnd w:id="1650"/>
      <w:bookmarkEnd w:id="1651"/>
      <w:bookmarkEnd w:id="1652"/>
      <w:bookmarkEnd w:id="1653"/>
      <w:bookmarkEnd w:id="1654"/>
      <w:bookmarkEnd w:id="1655"/>
      <w:bookmarkEnd w:id="1684"/>
    </w:p>
    <w:p w14:paraId="650E5636" w14:textId="77777777" w:rsidR="005C310B" w:rsidRPr="00B02A0B" w:rsidRDefault="005C310B" w:rsidP="007D34FE">
      <w:pPr>
        <w:pStyle w:val="Heading2"/>
      </w:pPr>
      <w:bookmarkStart w:id="1685" w:name="_CR7_1"/>
      <w:bookmarkStart w:id="1686" w:name="_Toc20215512"/>
      <w:bookmarkStart w:id="1687" w:name="_Toc27495979"/>
      <w:bookmarkStart w:id="1688" w:name="_Toc36107718"/>
      <w:bookmarkStart w:id="1689" w:name="_Toc44598469"/>
      <w:bookmarkStart w:id="1690" w:name="_Toc44602324"/>
      <w:bookmarkStart w:id="1691" w:name="_Toc45197501"/>
      <w:bookmarkStart w:id="1692" w:name="_Toc45695534"/>
      <w:bookmarkStart w:id="1693" w:name="_Toc51850990"/>
      <w:bookmarkStart w:id="1694" w:name="_Toc92224593"/>
      <w:bookmarkStart w:id="1695" w:name="_Toc171585950"/>
      <w:bookmarkEnd w:id="1685"/>
      <w:r w:rsidRPr="00B02A0B">
        <w:t>7.1</w:t>
      </w:r>
      <w:r w:rsidRPr="00B02A0B">
        <w:tab/>
        <w:t>General</w:t>
      </w:r>
      <w:bookmarkEnd w:id="1686"/>
      <w:bookmarkEnd w:id="1687"/>
      <w:bookmarkEnd w:id="1688"/>
      <w:bookmarkEnd w:id="1689"/>
      <w:bookmarkEnd w:id="1690"/>
      <w:bookmarkEnd w:id="1691"/>
      <w:bookmarkEnd w:id="1692"/>
      <w:bookmarkEnd w:id="1693"/>
      <w:bookmarkEnd w:id="1694"/>
      <w:bookmarkEnd w:id="1695"/>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696" w:name="_CR7_2"/>
      <w:bookmarkStart w:id="1697" w:name="_Toc20215513"/>
      <w:bookmarkStart w:id="1698" w:name="_Toc27495980"/>
      <w:bookmarkStart w:id="1699" w:name="_Toc36107719"/>
      <w:bookmarkStart w:id="1700" w:name="_Toc44598470"/>
      <w:bookmarkStart w:id="1701" w:name="_Toc44602325"/>
      <w:bookmarkStart w:id="1702" w:name="_Toc45197502"/>
      <w:bookmarkStart w:id="1703" w:name="_Toc45695535"/>
      <w:bookmarkStart w:id="1704" w:name="_Toc51850991"/>
      <w:bookmarkStart w:id="1705" w:name="_Toc92224594"/>
      <w:bookmarkStart w:id="1706" w:name="_Toc171585951"/>
      <w:bookmarkEnd w:id="1696"/>
      <w:r w:rsidRPr="00B02A0B">
        <w:t>7.2</w:t>
      </w:r>
      <w:r w:rsidRPr="00B02A0B">
        <w:tab/>
        <w:t>MCData client procedures</w:t>
      </w:r>
      <w:bookmarkEnd w:id="1697"/>
      <w:bookmarkEnd w:id="1698"/>
      <w:bookmarkEnd w:id="1699"/>
      <w:bookmarkEnd w:id="1700"/>
      <w:bookmarkEnd w:id="1701"/>
      <w:bookmarkEnd w:id="1702"/>
      <w:bookmarkEnd w:id="1703"/>
      <w:bookmarkEnd w:id="1704"/>
      <w:bookmarkEnd w:id="1705"/>
      <w:bookmarkEnd w:id="1706"/>
    </w:p>
    <w:p w14:paraId="221FE827" w14:textId="77777777" w:rsidR="005C310B" w:rsidRPr="00B02A0B" w:rsidRDefault="005C310B" w:rsidP="007D34FE">
      <w:pPr>
        <w:pStyle w:val="Heading3"/>
      </w:pPr>
      <w:bookmarkStart w:id="1707" w:name="_CR7_2_1"/>
      <w:bookmarkStart w:id="1708" w:name="_Toc20215514"/>
      <w:bookmarkStart w:id="1709" w:name="_Toc27495981"/>
      <w:bookmarkStart w:id="1710" w:name="_Toc36107720"/>
      <w:bookmarkStart w:id="1711" w:name="_Toc44598471"/>
      <w:bookmarkStart w:id="1712" w:name="_Toc44602326"/>
      <w:bookmarkStart w:id="1713" w:name="_Toc45197503"/>
      <w:bookmarkStart w:id="1714" w:name="_Toc45695536"/>
      <w:bookmarkStart w:id="1715" w:name="_Toc51850992"/>
      <w:bookmarkStart w:id="1716" w:name="_Toc92224595"/>
      <w:bookmarkStart w:id="1717" w:name="_Toc171585952"/>
      <w:bookmarkEnd w:id="1707"/>
      <w:r w:rsidRPr="00B02A0B">
        <w:t>7.2.1</w:t>
      </w:r>
      <w:r w:rsidRPr="00B02A0B">
        <w:tab/>
        <w:t>SIP REGISTER request for service authorisation</w:t>
      </w:r>
      <w:bookmarkEnd w:id="1708"/>
      <w:bookmarkEnd w:id="1709"/>
      <w:bookmarkEnd w:id="1710"/>
      <w:bookmarkEnd w:id="1711"/>
      <w:bookmarkEnd w:id="1712"/>
      <w:bookmarkEnd w:id="1713"/>
      <w:bookmarkEnd w:id="1714"/>
      <w:bookmarkEnd w:id="1715"/>
      <w:bookmarkEnd w:id="1716"/>
      <w:bookmarkEnd w:id="1717"/>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18" w:name="_CR7_2_1AA"/>
      <w:bookmarkStart w:id="1719" w:name="_Toc20215515"/>
      <w:bookmarkStart w:id="1720" w:name="_Toc27495982"/>
      <w:bookmarkStart w:id="1721" w:name="_Toc36107721"/>
      <w:bookmarkStart w:id="1722" w:name="_Toc44598472"/>
      <w:bookmarkStart w:id="1723" w:name="_Toc44602327"/>
      <w:bookmarkStart w:id="1724" w:name="_Toc45197504"/>
      <w:bookmarkStart w:id="1725" w:name="_Toc45695537"/>
      <w:bookmarkStart w:id="1726" w:name="_Toc51850993"/>
      <w:bookmarkStart w:id="1727" w:name="_Toc92224596"/>
      <w:bookmarkStart w:id="1728" w:name="_Toc171585953"/>
      <w:bookmarkEnd w:id="1718"/>
      <w:r w:rsidRPr="00B02A0B">
        <w:t>7.2.1AA</w:t>
      </w:r>
      <w:r w:rsidRPr="00B02A0B">
        <w:tab/>
        <w:t>SIP REGISTER request without service authorisation</w:t>
      </w:r>
      <w:bookmarkEnd w:id="1719"/>
      <w:bookmarkEnd w:id="1720"/>
      <w:bookmarkEnd w:id="1721"/>
      <w:bookmarkEnd w:id="1722"/>
      <w:bookmarkEnd w:id="1723"/>
      <w:bookmarkEnd w:id="1724"/>
      <w:bookmarkEnd w:id="1725"/>
      <w:bookmarkEnd w:id="1726"/>
      <w:bookmarkEnd w:id="1727"/>
      <w:bookmarkEnd w:id="172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29" w:name="_CR7_2_1A"/>
      <w:bookmarkStart w:id="1730" w:name="_Toc20215516"/>
      <w:bookmarkStart w:id="1731" w:name="_Toc27495983"/>
      <w:bookmarkStart w:id="1732" w:name="_Toc36107722"/>
      <w:bookmarkStart w:id="1733" w:name="_Toc44598473"/>
      <w:bookmarkStart w:id="1734" w:name="_Toc44602328"/>
      <w:bookmarkStart w:id="1735" w:name="_Toc45197505"/>
      <w:bookmarkStart w:id="1736" w:name="_Toc45695538"/>
      <w:bookmarkStart w:id="1737" w:name="_Toc51850994"/>
      <w:bookmarkStart w:id="1738" w:name="_Toc92224597"/>
      <w:bookmarkStart w:id="1739" w:name="_Toc171585954"/>
      <w:bookmarkEnd w:id="1729"/>
      <w:r w:rsidRPr="00B02A0B">
        <w:t>7.2.1A</w:t>
      </w:r>
      <w:r w:rsidRPr="00B02A0B">
        <w:tab/>
        <w:t>Common SIP PUBLISH procedure</w:t>
      </w:r>
      <w:bookmarkEnd w:id="1730"/>
      <w:bookmarkEnd w:id="1731"/>
      <w:bookmarkEnd w:id="1732"/>
      <w:bookmarkEnd w:id="1733"/>
      <w:bookmarkEnd w:id="1734"/>
      <w:bookmarkEnd w:id="1735"/>
      <w:bookmarkEnd w:id="1736"/>
      <w:bookmarkEnd w:id="1737"/>
      <w:bookmarkEnd w:id="1738"/>
      <w:bookmarkEnd w:id="173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40" w:name="_CR7_2_2"/>
      <w:bookmarkStart w:id="1741" w:name="_Toc20215517"/>
      <w:bookmarkStart w:id="1742" w:name="_Toc27495984"/>
      <w:bookmarkStart w:id="1743" w:name="_Toc36107723"/>
      <w:bookmarkStart w:id="1744" w:name="_Toc44598474"/>
      <w:bookmarkStart w:id="1745" w:name="_Toc44602329"/>
      <w:bookmarkStart w:id="1746" w:name="_Toc45197506"/>
      <w:bookmarkStart w:id="1747" w:name="_Toc45695539"/>
      <w:bookmarkStart w:id="1748" w:name="_Toc51850995"/>
      <w:bookmarkStart w:id="1749" w:name="_Toc92224598"/>
      <w:bookmarkStart w:id="1750" w:name="_Toc171585955"/>
      <w:bookmarkEnd w:id="1740"/>
      <w:r w:rsidRPr="00B02A0B">
        <w:t>7.2.2</w:t>
      </w:r>
      <w:r w:rsidRPr="00B02A0B">
        <w:tab/>
        <w:t>SIP PUBLISH request for service authorisation and MCData service settings</w:t>
      </w:r>
      <w:bookmarkEnd w:id="1741"/>
      <w:bookmarkEnd w:id="1742"/>
      <w:bookmarkEnd w:id="1743"/>
      <w:bookmarkEnd w:id="1744"/>
      <w:bookmarkEnd w:id="1745"/>
      <w:bookmarkEnd w:id="1746"/>
      <w:bookmarkEnd w:id="1747"/>
      <w:bookmarkEnd w:id="1748"/>
      <w:bookmarkEnd w:id="1749"/>
      <w:bookmarkEnd w:id="1750"/>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51" w:name="_CR7_2_3"/>
      <w:bookmarkStart w:id="1752" w:name="_Toc20215518"/>
      <w:bookmarkStart w:id="1753" w:name="_Toc27495985"/>
      <w:bookmarkStart w:id="1754" w:name="_Toc36107724"/>
      <w:bookmarkStart w:id="1755" w:name="_Toc44598475"/>
      <w:bookmarkStart w:id="1756" w:name="_Toc44602330"/>
      <w:bookmarkStart w:id="1757" w:name="_Toc45197507"/>
      <w:bookmarkStart w:id="1758" w:name="_Toc45695540"/>
      <w:bookmarkStart w:id="1759" w:name="_Toc51850996"/>
      <w:bookmarkStart w:id="1760" w:name="_Toc92224599"/>
      <w:bookmarkStart w:id="1761" w:name="_Toc171585956"/>
      <w:bookmarkEnd w:id="1751"/>
      <w:r w:rsidRPr="00B02A0B">
        <w:t>7.2.3</w:t>
      </w:r>
      <w:r w:rsidRPr="00B02A0B">
        <w:tab/>
        <w:t>Sending SIP PUBLISH for MCData service settings only</w:t>
      </w:r>
      <w:bookmarkEnd w:id="1752"/>
      <w:bookmarkEnd w:id="1753"/>
      <w:bookmarkEnd w:id="1754"/>
      <w:bookmarkEnd w:id="1755"/>
      <w:bookmarkEnd w:id="1756"/>
      <w:bookmarkEnd w:id="1757"/>
      <w:bookmarkEnd w:id="1758"/>
      <w:bookmarkEnd w:id="1759"/>
      <w:bookmarkEnd w:id="1760"/>
      <w:bookmarkEnd w:id="1761"/>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62" w:name="_CR7_2_4"/>
      <w:bookmarkStart w:id="1763" w:name="_Toc20215519"/>
      <w:bookmarkStart w:id="1764" w:name="_Toc27495986"/>
      <w:bookmarkStart w:id="1765" w:name="_Toc36107725"/>
      <w:bookmarkStart w:id="1766" w:name="_Toc44598476"/>
      <w:bookmarkStart w:id="1767" w:name="_Toc44602331"/>
      <w:bookmarkStart w:id="1768" w:name="_Toc45197508"/>
      <w:bookmarkStart w:id="1769" w:name="_Toc45695541"/>
      <w:bookmarkStart w:id="1770" w:name="_Toc51850997"/>
      <w:bookmarkStart w:id="1771" w:name="_Toc92224600"/>
      <w:bookmarkStart w:id="1772" w:name="_Toc171585957"/>
      <w:bookmarkEnd w:id="1762"/>
      <w:r w:rsidRPr="00B02A0B">
        <w:t>7.2.4</w:t>
      </w:r>
      <w:r w:rsidRPr="00B02A0B">
        <w:tab/>
        <w:t>Determination of MCData service settings</w:t>
      </w:r>
      <w:bookmarkEnd w:id="1763"/>
      <w:bookmarkEnd w:id="1764"/>
      <w:bookmarkEnd w:id="1765"/>
      <w:bookmarkEnd w:id="1766"/>
      <w:bookmarkEnd w:id="1767"/>
      <w:bookmarkEnd w:id="1768"/>
      <w:bookmarkEnd w:id="1769"/>
      <w:bookmarkEnd w:id="1770"/>
      <w:bookmarkEnd w:id="1771"/>
      <w:bookmarkEnd w:id="1772"/>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73" w:name="_CR7_2_5"/>
      <w:bookmarkStart w:id="1774" w:name="_Toc20155743"/>
      <w:bookmarkStart w:id="1775" w:name="_Toc27500898"/>
      <w:bookmarkStart w:id="1776" w:name="_Toc36107726"/>
      <w:bookmarkStart w:id="1777" w:name="_Toc44598477"/>
      <w:bookmarkStart w:id="1778" w:name="_Toc44602332"/>
      <w:bookmarkStart w:id="1779" w:name="_Toc45197509"/>
      <w:bookmarkStart w:id="1780" w:name="_Toc45695542"/>
      <w:bookmarkStart w:id="1781" w:name="_Toc51850998"/>
      <w:bookmarkStart w:id="1782" w:name="_Toc92224601"/>
      <w:bookmarkStart w:id="1783" w:name="_Toc171585958"/>
      <w:bookmarkStart w:id="1784" w:name="_Toc20215520"/>
      <w:bookmarkStart w:id="1785" w:name="_Toc27495987"/>
      <w:bookmarkEnd w:id="1773"/>
      <w:r w:rsidRPr="00B02A0B">
        <w:t>7.2.5</w:t>
      </w:r>
      <w:r w:rsidRPr="00B02A0B">
        <w:tab/>
        <w:t>Receiving a CSK key download message</w:t>
      </w:r>
      <w:bookmarkEnd w:id="1774"/>
      <w:bookmarkEnd w:id="1775"/>
      <w:bookmarkEnd w:id="1776"/>
      <w:bookmarkEnd w:id="1777"/>
      <w:bookmarkEnd w:id="1778"/>
      <w:bookmarkEnd w:id="1779"/>
      <w:bookmarkEnd w:id="1780"/>
      <w:bookmarkEnd w:id="1781"/>
      <w:bookmarkEnd w:id="1782"/>
      <w:bookmarkEnd w:id="1783"/>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86" w:name="_Toc36107727"/>
      <w:bookmarkStart w:id="1787" w:name="_Toc44598478"/>
      <w:bookmarkStart w:id="1788" w:name="_Toc44602333"/>
      <w:bookmarkStart w:id="1789" w:name="_Toc45197510"/>
      <w:bookmarkStart w:id="1790" w:name="_Toc45695543"/>
      <w:bookmarkStart w:id="1791" w:name="_Toc51850999"/>
      <w:bookmarkStart w:id="1792" w:name="_Toc92224602"/>
    </w:p>
    <w:p w14:paraId="0D9E5CE0" w14:textId="0864ED28" w:rsidR="005C310B" w:rsidRPr="00B02A0B" w:rsidRDefault="005C310B" w:rsidP="007D34FE">
      <w:pPr>
        <w:pStyle w:val="Heading2"/>
      </w:pPr>
      <w:bookmarkStart w:id="1793" w:name="_CR7_3"/>
      <w:bookmarkStart w:id="1794" w:name="_Toc171585959"/>
      <w:bookmarkEnd w:id="1793"/>
      <w:r w:rsidRPr="00B02A0B">
        <w:t>7.3</w:t>
      </w:r>
      <w:r w:rsidRPr="00B02A0B">
        <w:tab/>
        <w:t>MCData server procedures</w:t>
      </w:r>
      <w:bookmarkEnd w:id="1784"/>
      <w:bookmarkEnd w:id="1785"/>
      <w:bookmarkEnd w:id="1786"/>
      <w:bookmarkEnd w:id="1787"/>
      <w:bookmarkEnd w:id="1788"/>
      <w:bookmarkEnd w:id="1789"/>
      <w:bookmarkEnd w:id="1790"/>
      <w:bookmarkEnd w:id="1791"/>
      <w:bookmarkEnd w:id="1792"/>
      <w:bookmarkEnd w:id="1794"/>
    </w:p>
    <w:p w14:paraId="0F5DBA4C" w14:textId="77777777" w:rsidR="005C310B" w:rsidRPr="00B02A0B" w:rsidRDefault="005C310B" w:rsidP="007D34FE">
      <w:pPr>
        <w:pStyle w:val="Heading3"/>
      </w:pPr>
      <w:bookmarkStart w:id="1795" w:name="_CR7_3_1"/>
      <w:bookmarkStart w:id="1796" w:name="_Toc20215521"/>
      <w:bookmarkStart w:id="1797" w:name="_Toc27495988"/>
      <w:bookmarkStart w:id="1798" w:name="_Toc36107728"/>
      <w:bookmarkStart w:id="1799" w:name="_Toc44598479"/>
      <w:bookmarkStart w:id="1800" w:name="_Toc44602334"/>
      <w:bookmarkStart w:id="1801" w:name="_Toc45197511"/>
      <w:bookmarkStart w:id="1802" w:name="_Toc45695544"/>
      <w:bookmarkStart w:id="1803" w:name="_Toc51851000"/>
      <w:bookmarkStart w:id="1804" w:name="_Toc92224603"/>
      <w:bookmarkStart w:id="1805" w:name="_Toc171585960"/>
      <w:bookmarkEnd w:id="1795"/>
      <w:r w:rsidRPr="00B02A0B">
        <w:t>7.3.1</w:t>
      </w:r>
      <w:r w:rsidRPr="00B02A0B">
        <w:tab/>
        <w:t>General</w:t>
      </w:r>
      <w:bookmarkEnd w:id="1796"/>
      <w:bookmarkEnd w:id="1797"/>
      <w:bookmarkEnd w:id="1798"/>
      <w:bookmarkEnd w:id="1799"/>
      <w:bookmarkEnd w:id="1800"/>
      <w:bookmarkEnd w:id="1801"/>
      <w:bookmarkEnd w:id="1802"/>
      <w:bookmarkEnd w:id="1803"/>
      <w:bookmarkEnd w:id="1804"/>
      <w:bookmarkEnd w:id="1805"/>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06" w:name="_CR7_3_1A"/>
      <w:bookmarkStart w:id="1807" w:name="_Toc20215522"/>
      <w:bookmarkStart w:id="1808" w:name="_Toc27495989"/>
      <w:bookmarkStart w:id="1809" w:name="_Toc36107729"/>
      <w:bookmarkStart w:id="1810" w:name="_Toc44598480"/>
      <w:bookmarkStart w:id="1811" w:name="_Toc44602335"/>
      <w:bookmarkStart w:id="1812" w:name="_Toc45197512"/>
      <w:bookmarkStart w:id="1813" w:name="_Toc45695545"/>
      <w:bookmarkStart w:id="1814" w:name="_Toc51851001"/>
      <w:bookmarkStart w:id="1815" w:name="_Toc92224604"/>
      <w:bookmarkStart w:id="1816" w:name="_Toc171585961"/>
      <w:bookmarkEnd w:id="1806"/>
      <w:r w:rsidRPr="00B02A0B">
        <w:t>7.3.1A</w:t>
      </w:r>
      <w:r w:rsidRPr="00B02A0B">
        <w:tab/>
        <w:t>Confidentiality and Integrity Protection</w:t>
      </w:r>
      <w:bookmarkEnd w:id="1807"/>
      <w:bookmarkEnd w:id="1808"/>
      <w:bookmarkEnd w:id="1809"/>
      <w:bookmarkEnd w:id="1810"/>
      <w:bookmarkEnd w:id="1811"/>
      <w:bookmarkEnd w:id="1812"/>
      <w:bookmarkEnd w:id="1813"/>
      <w:bookmarkEnd w:id="1814"/>
      <w:bookmarkEnd w:id="1815"/>
      <w:bookmarkEnd w:id="1816"/>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17" w:name="_CR7_3_2"/>
      <w:bookmarkStart w:id="1818" w:name="_Toc20215523"/>
      <w:bookmarkStart w:id="1819" w:name="_Toc27495990"/>
      <w:bookmarkStart w:id="1820" w:name="_Toc36107730"/>
      <w:bookmarkStart w:id="1821" w:name="_Toc44598481"/>
      <w:bookmarkStart w:id="1822" w:name="_Toc44602336"/>
      <w:bookmarkStart w:id="1823" w:name="_Toc45197513"/>
      <w:bookmarkStart w:id="1824" w:name="_Toc45695546"/>
      <w:bookmarkStart w:id="1825" w:name="_Toc51851002"/>
      <w:bookmarkStart w:id="1826" w:name="_Toc92224605"/>
      <w:bookmarkStart w:id="1827" w:name="_Toc171585962"/>
      <w:bookmarkEnd w:id="1817"/>
      <w:r w:rsidRPr="00B02A0B">
        <w:t>7.3.2</w:t>
      </w:r>
      <w:r w:rsidRPr="00B02A0B">
        <w:tab/>
        <w:t>SIP REGISTER request for service authorisation</w:t>
      </w:r>
      <w:bookmarkEnd w:id="1818"/>
      <w:bookmarkEnd w:id="1819"/>
      <w:bookmarkEnd w:id="1820"/>
      <w:bookmarkEnd w:id="1821"/>
      <w:bookmarkEnd w:id="1822"/>
      <w:bookmarkEnd w:id="1823"/>
      <w:bookmarkEnd w:id="1824"/>
      <w:bookmarkEnd w:id="1825"/>
      <w:bookmarkEnd w:id="1826"/>
      <w:bookmarkEnd w:id="1827"/>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28" w:name="_Toc20215524"/>
      <w:bookmarkStart w:id="1829" w:name="_Toc27495991"/>
      <w:bookmarkStart w:id="1830" w:name="_Toc36107731"/>
      <w:bookmarkStart w:id="1831" w:name="_Toc44598482"/>
      <w:bookmarkStart w:id="1832" w:name="_Toc44602337"/>
      <w:bookmarkStart w:id="1833" w:name="_Toc45197514"/>
      <w:bookmarkStart w:id="1834" w:name="_Toc45695547"/>
      <w:bookmarkStart w:id="1835"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36" w:name="_CR7_3_3"/>
      <w:bookmarkStart w:id="1837" w:name="_Toc92224606"/>
      <w:bookmarkStart w:id="1838" w:name="_Toc171585963"/>
      <w:bookmarkEnd w:id="1836"/>
      <w:r w:rsidRPr="00B02A0B">
        <w:t>7.3.3</w:t>
      </w:r>
      <w:r w:rsidRPr="00B02A0B">
        <w:tab/>
        <w:t>SIP PUBLISH request for service authorisation and service settings</w:t>
      </w:r>
      <w:bookmarkEnd w:id="1828"/>
      <w:bookmarkEnd w:id="1829"/>
      <w:bookmarkEnd w:id="1830"/>
      <w:bookmarkEnd w:id="1831"/>
      <w:bookmarkEnd w:id="1832"/>
      <w:bookmarkEnd w:id="1833"/>
      <w:bookmarkEnd w:id="1834"/>
      <w:bookmarkEnd w:id="1835"/>
      <w:bookmarkEnd w:id="1837"/>
      <w:bookmarkEnd w:id="183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39" w:name="_CR7_3_4"/>
      <w:bookmarkStart w:id="1840" w:name="_Toc20215525"/>
      <w:bookmarkStart w:id="1841" w:name="_Toc27495992"/>
      <w:bookmarkStart w:id="1842" w:name="_Toc36107732"/>
      <w:bookmarkStart w:id="1843" w:name="_Toc44598483"/>
      <w:bookmarkStart w:id="1844" w:name="_Toc44602338"/>
      <w:bookmarkStart w:id="1845" w:name="_Toc45197515"/>
      <w:bookmarkStart w:id="1846" w:name="_Toc45695548"/>
      <w:bookmarkStart w:id="1847" w:name="_Toc51851004"/>
      <w:bookmarkStart w:id="1848" w:name="_Toc92224607"/>
      <w:bookmarkStart w:id="1849" w:name="_Toc171585964"/>
      <w:bookmarkEnd w:id="1839"/>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40"/>
      <w:bookmarkEnd w:id="1841"/>
      <w:bookmarkEnd w:id="1842"/>
      <w:bookmarkEnd w:id="1843"/>
      <w:bookmarkEnd w:id="1844"/>
      <w:bookmarkEnd w:id="1845"/>
      <w:bookmarkEnd w:id="1846"/>
      <w:bookmarkEnd w:id="1847"/>
      <w:bookmarkEnd w:id="1848"/>
      <w:bookmarkEnd w:id="184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50" w:name="_CR7_3_5"/>
      <w:bookmarkStart w:id="1851" w:name="_Toc20215526"/>
      <w:bookmarkStart w:id="1852" w:name="_Toc27495993"/>
      <w:bookmarkStart w:id="1853" w:name="_Toc36107733"/>
      <w:bookmarkStart w:id="1854" w:name="_Toc44598484"/>
      <w:bookmarkStart w:id="1855" w:name="_Toc44602339"/>
      <w:bookmarkStart w:id="1856" w:name="_Toc45197516"/>
      <w:bookmarkStart w:id="1857" w:name="_Toc45695549"/>
      <w:bookmarkStart w:id="1858" w:name="_Toc51851005"/>
      <w:bookmarkStart w:id="1859" w:name="_Toc92224608"/>
      <w:bookmarkStart w:id="1860" w:name="_Toc171585965"/>
      <w:bookmarkEnd w:id="1850"/>
      <w:r w:rsidRPr="00B02A0B">
        <w:t>7.3.5</w:t>
      </w:r>
      <w:r w:rsidRPr="00B02A0B">
        <w:tab/>
        <w:t>Receiving SIP PUBLISH request with "Expires=0"</w:t>
      </w:r>
      <w:bookmarkEnd w:id="1851"/>
      <w:bookmarkEnd w:id="1852"/>
      <w:bookmarkEnd w:id="1853"/>
      <w:bookmarkEnd w:id="1854"/>
      <w:bookmarkEnd w:id="1855"/>
      <w:bookmarkEnd w:id="1856"/>
      <w:bookmarkEnd w:id="1857"/>
      <w:bookmarkEnd w:id="1858"/>
      <w:bookmarkEnd w:id="1859"/>
      <w:bookmarkEnd w:id="186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 xml:space="preserve">Removal of </w:t>
      </w:r>
      <w:r w:rsidRPr="00B02A0B">
        <w:rPr>
          <w:rFonts w:eastAsia="SimSun"/>
        </w:rPr>
        <w:t xml:space="preserve">MCData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61" w:name="_CR7_3_6"/>
      <w:bookmarkStart w:id="1862" w:name="_Toc20215527"/>
      <w:bookmarkStart w:id="1863" w:name="_Toc27495994"/>
      <w:bookmarkStart w:id="1864" w:name="_Toc36107734"/>
      <w:bookmarkStart w:id="1865" w:name="_Toc44598485"/>
      <w:bookmarkStart w:id="1866" w:name="_Toc44602340"/>
      <w:bookmarkStart w:id="1867" w:name="_Toc45197517"/>
      <w:bookmarkStart w:id="1868" w:name="_Toc45695550"/>
      <w:bookmarkStart w:id="1869" w:name="_Toc51851006"/>
      <w:bookmarkStart w:id="1870" w:name="_Toc92224609"/>
      <w:bookmarkStart w:id="1871" w:name="_Toc171585966"/>
      <w:bookmarkEnd w:id="1861"/>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72" w:name="_Toc20215528"/>
      <w:bookmarkStart w:id="1873" w:name="_Toc27495995"/>
      <w:bookmarkStart w:id="1874" w:name="_Toc36107735"/>
      <w:bookmarkStart w:id="1875" w:name="_Toc44598486"/>
      <w:bookmarkStart w:id="1876" w:name="_Toc44602341"/>
      <w:bookmarkStart w:id="1877" w:name="_Toc45197518"/>
      <w:bookmarkStart w:id="1878" w:name="_Toc45695551"/>
      <w:bookmarkStart w:id="1879" w:name="_Toc51851007"/>
      <w:bookmarkStart w:id="1880" w:name="_Toc92224610"/>
      <w:bookmarkEnd w:id="1862"/>
      <w:bookmarkEnd w:id="1863"/>
      <w:bookmarkEnd w:id="1864"/>
      <w:bookmarkEnd w:id="1865"/>
      <w:bookmarkEnd w:id="1866"/>
      <w:bookmarkEnd w:id="1867"/>
      <w:bookmarkEnd w:id="1868"/>
      <w:bookmarkEnd w:id="1869"/>
      <w:bookmarkEnd w:id="1870"/>
      <w:bookmarkEnd w:id="1871"/>
    </w:p>
    <w:p w14:paraId="6AE953A3" w14:textId="4450E3FB" w:rsidR="005C310B" w:rsidRPr="00B02A0B" w:rsidRDefault="005C310B" w:rsidP="007D34FE">
      <w:pPr>
        <w:pStyle w:val="Heading4"/>
      </w:pPr>
      <w:bookmarkStart w:id="1881" w:name="_CR7_3_6_1"/>
      <w:bookmarkStart w:id="1882" w:name="_Toc171585967"/>
      <w:bookmarkEnd w:id="1881"/>
      <w:r w:rsidRPr="00B02A0B">
        <w:t>7.3.6.1</w:t>
      </w:r>
      <w:r w:rsidRPr="00B02A0B">
        <w:tab/>
        <w:t xml:space="preserve">Receiving subscription to </w:t>
      </w:r>
      <w:r w:rsidRPr="00B02A0B">
        <w:rPr>
          <w:lang w:val="en-US"/>
        </w:rPr>
        <w:t>MCData service</w:t>
      </w:r>
      <w:r w:rsidRPr="00B02A0B">
        <w:t xml:space="preserve"> settings</w:t>
      </w:r>
      <w:bookmarkEnd w:id="1872"/>
      <w:bookmarkEnd w:id="1873"/>
      <w:bookmarkEnd w:id="1874"/>
      <w:bookmarkEnd w:id="1875"/>
      <w:bookmarkEnd w:id="1876"/>
      <w:bookmarkEnd w:id="1877"/>
      <w:bookmarkEnd w:id="1878"/>
      <w:bookmarkEnd w:id="1879"/>
      <w:bookmarkEnd w:id="1880"/>
      <w:bookmarkEnd w:id="188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83" w:name="_CR7_3_6_2"/>
      <w:bookmarkStart w:id="1884" w:name="_Toc20215529"/>
      <w:bookmarkStart w:id="1885" w:name="_Toc27495996"/>
      <w:bookmarkStart w:id="1886" w:name="_Toc36107736"/>
      <w:bookmarkStart w:id="1887" w:name="_Toc44598487"/>
      <w:bookmarkStart w:id="1888" w:name="_Toc44602342"/>
      <w:bookmarkStart w:id="1889" w:name="_Toc45197519"/>
      <w:bookmarkStart w:id="1890" w:name="_Toc45695552"/>
      <w:bookmarkStart w:id="1891" w:name="_Toc51851008"/>
      <w:bookmarkStart w:id="1892" w:name="_Toc92224611"/>
      <w:bookmarkStart w:id="1893" w:name="_Toc171585968"/>
      <w:bookmarkEnd w:id="1883"/>
      <w:r w:rsidRPr="00B02A0B">
        <w:t>7.3.6.2</w:t>
      </w:r>
      <w:r w:rsidRPr="00B02A0B">
        <w:tab/>
        <w:t xml:space="preserve">Sending notification of change of </w:t>
      </w:r>
      <w:r w:rsidRPr="00B02A0B">
        <w:rPr>
          <w:lang w:val="en-US"/>
        </w:rPr>
        <w:t>MCData service</w:t>
      </w:r>
      <w:r w:rsidRPr="00B02A0B">
        <w:t xml:space="preserve"> settings</w:t>
      </w:r>
      <w:bookmarkEnd w:id="1884"/>
      <w:bookmarkEnd w:id="1885"/>
      <w:bookmarkEnd w:id="1886"/>
      <w:bookmarkEnd w:id="1887"/>
      <w:bookmarkEnd w:id="1888"/>
      <w:bookmarkEnd w:id="1889"/>
      <w:bookmarkEnd w:id="1890"/>
      <w:bookmarkEnd w:id="1891"/>
      <w:bookmarkEnd w:id="1892"/>
      <w:bookmarkEnd w:id="1893"/>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894" w:name="_CR7_3_7"/>
      <w:bookmarkStart w:id="1895" w:name="_Toc20155754"/>
      <w:bookmarkStart w:id="1896" w:name="_Toc27500909"/>
      <w:bookmarkStart w:id="1897" w:name="_Toc36107737"/>
      <w:bookmarkStart w:id="1898" w:name="_Toc44598488"/>
      <w:bookmarkStart w:id="1899" w:name="_Toc44602343"/>
      <w:bookmarkStart w:id="1900" w:name="_Toc45197520"/>
      <w:bookmarkStart w:id="1901" w:name="_Toc45695553"/>
      <w:bookmarkStart w:id="1902" w:name="_Toc51851009"/>
      <w:bookmarkStart w:id="1903" w:name="_Toc92224612"/>
      <w:bookmarkStart w:id="1904" w:name="_Toc171585969"/>
      <w:bookmarkStart w:id="1905" w:name="_Toc20215530"/>
      <w:bookmarkStart w:id="1906" w:name="_Toc27495997"/>
      <w:bookmarkEnd w:id="1894"/>
      <w:r w:rsidRPr="00B02A0B">
        <w:t>7.3.7</w:t>
      </w:r>
      <w:r w:rsidRPr="00B02A0B">
        <w:tab/>
        <w:t>Sending a CSK key download message</w:t>
      </w:r>
      <w:bookmarkEnd w:id="1895"/>
      <w:bookmarkEnd w:id="1896"/>
      <w:bookmarkEnd w:id="1897"/>
      <w:bookmarkEnd w:id="1898"/>
      <w:bookmarkEnd w:id="1899"/>
      <w:bookmarkEnd w:id="1900"/>
      <w:bookmarkEnd w:id="1901"/>
      <w:bookmarkEnd w:id="1902"/>
      <w:bookmarkEnd w:id="1903"/>
      <w:bookmarkEnd w:id="1904"/>
    </w:p>
    <w:p w14:paraId="58765C79" w14:textId="77777777" w:rsidR="005C310B" w:rsidRPr="00B02A0B" w:rsidRDefault="005C310B" w:rsidP="005C310B">
      <w:r w:rsidRPr="00B02A0B">
        <w:rPr>
          <w:lang w:val="en-US"/>
        </w:rPr>
        <w:t xml:space="preserve">If </w:t>
      </w:r>
      <w:r w:rsidRPr="00B02A0B">
        <w:t>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07" w:name="_CR7A"/>
      <w:bookmarkStart w:id="1908" w:name="_Toc20155734"/>
      <w:bookmarkStart w:id="1909" w:name="_Toc27500889"/>
      <w:bookmarkStart w:id="1910" w:name="_Toc36049014"/>
      <w:bookmarkStart w:id="1911" w:name="_Toc45209777"/>
      <w:bookmarkStart w:id="1912" w:name="_Toc51860602"/>
      <w:bookmarkStart w:id="1913" w:name="_Toc138440889"/>
      <w:bookmarkStart w:id="1914" w:name="_Toc171585970"/>
      <w:bookmarkEnd w:id="1907"/>
      <w:r w:rsidRPr="0073469F">
        <w:t>7</w:t>
      </w:r>
      <w:r>
        <w:t>A</w:t>
      </w:r>
      <w:r w:rsidRPr="0073469F">
        <w:tab/>
      </w:r>
      <w:bookmarkEnd w:id="1908"/>
      <w:bookmarkEnd w:id="1909"/>
      <w:bookmarkEnd w:id="1910"/>
      <w:bookmarkEnd w:id="1911"/>
      <w:bookmarkEnd w:id="1912"/>
      <w:bookmarkEnd w:id="1913"/>
      <w:r>
        <w:t xml:space="preserve">Migration </w:t>
      </w:r>
      <w:r w:rsidR="002E4100">
        <w:t>procedures</w:t>
      </w:r>
      <w:bookmarkEnd w:id="1914"/>
    </w:p>
    <w:p w14:paraId="27B610A9" w14:textId="77777777" w:rsidR="00575A5F" w:rsidRDefault="00575A5F" w:rsidP="00575A5F">
      <w:pPr>
        <w:pStyle w:val="Heading2"/>
      </w:pPr>
      <w:bookmarkStart w:id="1915" w:name="_CR7A_1"/>
      <w:bookmarkStart w:id="1916" w:name="_Toc20155735"/>
      <w:bookmarkStart w:id="1917" w:name="_Toc27500890"/>
      <w:bookmarkStart w:id="1918" w:name="_Toc36049015"/>
      <w:bookmarkStart w:id="1919" w:name="_Toc45209778"/>
      <w:bookmarkStart w:id="1920" w:name="_Toc51860603"/>
      <w:bookmarkStart w:id="1921" w:name="_Toc138440890"/>
      <w:bookmarkStart w:id="1922" w:name="_Toc171585971"/>
      <w:bookmarkEnd w:id="1915"/>
      <w:r w:rsidRPr="0073469F">
        <w:t>7</w:t>
      </w:r>
      <w:r>
        <w:t>A</w:t>
      </w:r>
      <w:r w:rsidRPr="0073469F">
        <w:t>.1</w:t>
      </w:r>
      <w:r w:rsidRPr="0073469F">
        <w:tab/>
        <w:t>General</w:t>
      </w:r>
      <w:bookmarkEnd w:id="1916"/>
      <w:bookmarkEnd w:id="1917"/>
      <w:bookmarkEnd w:id="1918"/>
      <w:bookmarkEnd w:id="1919"/>
      <w:bookmarkEnd w:id="1920"/>
      <w:bookmarkEnd w:id="1921"/>
      <w:bookmarkEnd w:id="1922"/>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23" w:name="_CR7A_2"/>
      <w:bookmarkStart w:id="1924" w:name="_Toc20155736"/>
      <w:bookmarkStart w:id="1925" w:name="_Toc27500891"/>
      <w:bookmarkStart w:id="1926" w:name="_Toc36049016"/>
      <w:bookmarkStart w:id="1927" w:name="_Toc45209779"/>
      <w:bookmarkStart w:id="1928" w:name="_Toc51860604"/>
      <w:bookmarkStart w:id="1929" w:name="_Toc138440891"/>
      <w:bookmarkStart w:id="1930" w:name="_Toc171585972"/>
      <w:bookmarkEnd w:id="1923"/>
      <w:r w:rsidRPr="0073469F">
        <w:t>7</w:t>
      </w:r>
      <w:r>
        <w:t>A</w:t>
      </w:r>
      <w:r w:rsidRPr="0073469F">
        <w:t>.2</w:t>
      </w:r>
      <w:r w:rsidRPr="0073469F">
        <w:tab/>
        <w:t>MC</w:t>
      </w:r>
      <w:r>
        <w:t>Data</w:t>
      </w:r>
      <w:r w:rsidRPr="0073469F">
        <w:t xml:space="preserve"> client procedures</w:t>
      </w:r>
      <w:bookmarkEnd w:id="1924"/>
      <w:bookmarkEnd w:id="1925"/>
      <w:bookmarkEnd w:id="1926"/>
      <w:bookmarkEnd w:id="1927"/>
      <w:bookmarkEnd w:id="1928"/>
      <w:bookmarkEnd w:id="1929"/>
      <w:bookmarkEnd w:id="1930"/>
    </w:p>
    <w:p w14:paraId="245EA604" w14:textId="77777777" w:rsidR="00575A5F" w:rsidRPr="0073469F" w:rsidRDefault="00575A5F" w:rsidP="00575A5F">
      <w:pPr>
        <w:pStyle w:val="Heading3"/>
      </w:pPr>
      <w:bookmarkStart w:id="1931" w:name="_CR7A_2_1"/>
      <w:bookmarkStart w:id="1932" w:name="_Toc20155737"/>
      <w:bookmarkStart w:id="1933" w:name="_Toc27500892"/>
      <w:bookmarkStart w:id="1934" w:name="_Toc36049017"/>
      <w:bookmarkStart w:id="1935" w:name="_Toc45209780"/>
      <w:bookmarkStart w:id="1936" w:name="_Toc51860605"/>
      <w:bookmarkStart w:id="1937" w:name="_Toc138440892"/>
      <w:bookmarkStart w:id="1938" w:name="_Toc171585973"/>
      <w:bookmarkEnd w:id="1931"/>
      <w:r>
        <w:t>7A</w:t>
      </w:r>
      <w:r w:rsidRPr="0073469F">
        <w:t>.</w:t>
      </w:r>
      <w:r>
        <w:t>2</w:t>
      </w:r>
      <w:r w:rsidRPr="0073469F">
        <w:t>.</w:t>
      </w:r>
      <w:r>
        <w:t>1</w:t>
      </w:r>
      <w:r w:rsidRPr="0073469F">
        <w:tab/>
      </w:r>
      <w:r>
        <w:t xml:space="preserve">SIP REGISTER request for </w:t>
      </w:r>
      <w:bookmarkEnd w:id="1932"/>
      <w:bookmarkEnd w:id="1933"/>
      <w:bookmarkEnd w:id="1934"/>
      <w:bookmarkEnd w:id="1935"/>
      <w:bookmarkEnd w:id="1936"/>
      <w:bookmarkEnd w:id="1937"/>
      <w:r>
        <w:t>migration service authorization</w:t>
      </w:r>
      <w:bookmarkEnd w:id="193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39" w:name="_CR7A_2_2"/>
      <w:bookmarkStart w:id="1940" w:name="_Toc36049023"/>
      <w:bookmarkStart w:id="1941" w:name="_Toc45209786"/>
      <w:bookmarkStart w:id="1942" w:name="_Toc51860611"/>
      <w:bookmarkStart w:id="1943" w:name="_Toc138440898"/>
      <w:bookmarkStart w:id="1944" w:name="_Toc171585974"/>
      <w:bookmarkEnd w:id="1939"/>
      <w:r>
        <w:t>7A.2.2</w:t>
      </w:r>
      <w:r>
        <w:tab/>
        <w:t>Receiving a</w:t>
      </w:r>
      <w:r w:rsidRPr="0073469F">
        <w:t xml:space="preserve"> </w:t>
      </w:r>
      <w:r>
        <w:t>CSK key download</w:t>
      </w:r>
      <w:r w:rsidRPr="0073469F">
        <w:t xml:space="preserve"> </w:t>
      </w:r>
      <w:r>
        <w:t>message</w:t>
      </w:r>
      <w:bookmarkEnd w:id="1940"/>
      <w:bookmarkEnd w:id="1941"/>
      <w:bookmarkEnd w:id="1942"/>
      <w:bookmarkEnd w:id="1943"/>
      <w:bookmarkEnd w:id="1944"/>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45" w:name="_Toc155363487"/>
      <w:bookmarkStart w:id="1946" w:name="_Toc171585975"/>
      <w:r>
        <w:t>7A.2.3</w:t>
      </w:r>
      <w:r>
        <w:tab/>
        <w:t>Receiving a</w:t>
      </w:r>
      <w:r w:rsidRPr="0073469F">
        <w:t xml:space="preserve"> </w:t>
      </w:r>
      <w:bookmarkEnd w:id="1945"/>
      <w:r>
        <w:t>SIP MESSAGE for migration service deauthorization notification</w:t>
      </w:r>
      <w:bookmarkEnd w:id="1946"/>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47" w:name="_CR7A_3"/>
      <w:bookmarkStart w:id="1948" w:name="_Toc20155744"/>
      <w:bookmarkStart w:id="1949" w:name="_Toc27500899"/>
      <w:bookmarkStart w:id="1950" w:name="_Toc36049024"/>
      <w:bookmarkStart w:id="1951" w:name="_Toc45209787"/>
      <w:bookmarkStart w:id="1952" w:name="_Toc51860612"/>
      <w:bookmarkStart w:id="1953" w:name="_Toc146246119"/>
      <w:bookmarkStart w:id="1954" w:name="_Toc171585976"/>
      <w:bookmarkEnd w:id="1947"/>
      <w:r w:rsidRPr="0073469F">
        <w:t>7</w:t>
      </w:r>
      <w:r>
        <w:t>A</w:t>
      </w:r>
      <w:r w:rsidRPr="0073469F">
        <w:t>.3</w:t>
      </w:r>
      <w:r w:rsidRPr="0073469F">
        <w:tab/>
      </w:r>
      <w:r>
        <w:t xml:space="preserve">Partner </w:t>
      </w:r>
      <w:r w:rsidRPr="0073469F">
        <w:t>MC</w:t>
      </w:r>
      <w:r>
        <w:t>Data</w:t>
      </w:r>
      <w:r w:rsidRPr="0073469F">
        <w:t xml:space="preserve"> server procedures</w:t>
      </w:r>
      <w:bookmarkEnd w:id="1948"/>
      <w:bookmarkEnd w:id="1949"/>
      <w:bookmarkEnd w:id="1950"/>
      <w:bookmarkEnd w:id="1951"/>
      <w:bookmarkEnd w:id="1952"/>
      <w:bookmarkEnd w:id="1953"/>
      <w:bookmarkEnd w:id="1954"/>
    </w:p>
    <w:p w14:paraId="6BDE1BAF" w14:textId="77777777" w:rsidR="00575A5F" w:rsidRDefault="00575A5F" w:rsidP="00575A5F">
      <w:pPr>
        <w:pStyle w:val="Heading3"/>
      </w:pPr>
      <w:bookmarkStart w:id="1955" w:name="_CR7A_3_1"/>
      <w:bookmarkStart w:id="1956" w:name="_Toc20155745"/>
      <w:bookmarkStart w:id="1957" w:name="_Toc27500900"/>
      <w:bookmarkStart w:id="1958" w:name="_Toc36049025"/>
      <w:bookmarkStart w:id="1959" w:name="_Toc45209788"/>
      <w:bookmarkStart w:id="1960" w:name="_Toc51860613"/>
      <w:bookmarkStart w:id="1961" w:name="_Toc146246120"/>
      <w:bookmarkStart w:id="1962" w:name="_Toc171585977"/>
      <w:bookmarkEnd w:id="1955"/>
      <w:r>
        <w:t>7A</w:t>
      </w:r>
      <w:r w:rsidRPr="0073469F">
        <w:t>.</w:t>
      </w:r>
      <w:r>
        <w:t>3</w:t>
      </w:r>
      <w:r w:rsidRPr="0073469F">
        <w:t>.1</w:t>
      </w:r>
      <w:r w:rsidRPr="0073469F">
        <w:tab/>
      </w:r>
      <w:r>
        <w:t>General</w:t>
      </w:r>
      <w:bookmarkEnd w:id="1956"/>
      <w:bookmarkEnd w:id="1957"/>
      <w:bookmarkEnd w:id="1958"/>
      <w:bookmarkEnd w:id="1959"/>
      <w:bookmarkEnd w:id="1960"/>
      <w:bookmarkEnd w:id="1961"/>
      <w:bookmarkEnd w:id="1962"/>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63" w:name="_CR7A_3_2"/>
      <w:bookmarkStart w:id="1964" w:name="_Toc20155746"/>
      <w:bookmarkStart w:id="1965" w:name="_Toc27500901"/>
      <w:bookmarkStart w:id="1966" w:name="_Toc36049026"/>
      <w:bookmarkStart w:id="1967" w:name="_Toc45209789"/>
      <w:bookmarkStart w:id="1968" w:name="_Toc51860614"/>
      <w:bookmarkStart w:id="1969" w:name="_Toc146246121"/>
      <w:bookmarkStart w:id="1970" w:name="_Toc171585978"/>
      <w:bookmarkEnd w:id="1963"/>
      <w:r>
        <w:t>7A</w:t>
      </w:r>
      <w:r w:rsidRPr="0073469F">
        <w:t>.</w:t>
      </w:r>
      <w:r>
        <w:t>3</w:t>
      </w:r>
      <w:r w:rsidRPr="0073469F">
        <w:t>.</w:t>
      </w:r>
      <w:r>
        <w:t>2</w:t>
      </w:r>
      <w:r w:rsidRPr="0073469F">
        <w:tab/>
      </w:r>
      <w:r>
        <w:t>Confidentiality and integrity protection</w:t>
      </w:r>
      <w:bookmarkEnd w:id="1964"/>
      <w:bookmarkEnd w:id="1965"/>
      <w:bookmarkEnd w:id="1966"/>
      <w:bookmarkEnd w:id="1967"/>
      <w:bookmarkEnd w:id="1968"/>
      <w:bookmarkEnd w:id="1969"/>
      <w:bookmarkEnd w:id="1970"/>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71" w:name="_CR7A_3_3"/>
      <w:bookmarkStart w:id="1972" w:name="_Toc20155747"/>
      <w:bookmarkStart w:id="1973" w:name="_Toc27500902"/>
      <w:bookmarkStart w:id="1974" w:name="_Toc36049027"/>
      <w:bookmarkStart w:id="1975" w:name="_Toc45209790"/>
      <w:bookmarkStart w:id="1976" w:name="_Toc51860615"/>
      <w:bookmarkStart w:id="1977" w:name="_Toc146246122"/>
      <w:bookmarkStart w:id="1978" w:name="_Toc171585979"/>
      <w:bookmarkEnd w:id="1971"/>
      <w:r>
        <w:t>7A</w:t>
      </w:r>
      <w:r w:rsidRPr="0073469F">
        <w:t>.</w:t>
      </w:r>
      <w:r>
        <w:t>3.3</w:t>
      </w:r>
      <w:r w:rsidRPr="0073469F">
        <w:tab/>
      </w:r>
      <w:r>
        <w:t>SIP REGISTER request for initial authorization</w:t>
      </w:r>
      <w:bookmarkEnd w:id="1972"/>
      <w:bookmarkEnd w:id="1973"/>
      <w:bookmarkEnd w:id="1974"/>
      <w:bookmarkEnd w:id="1975"/>
      <w:bookmarkEnd w:id="1976"/>
      <w:bookmarkEnd w:id="1977"/>
      <w:bookmarkEnd w:id="1978"/>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79" w:name="_Toc36049034"/>
      <w:bookmarkStart w:id="1980" w:name="_Toc45209797"/>
      <w:bookmarkStart w:id="1981" w:name="_Toc51860622"/>
      <w:bookmarkStart w:id="1982"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83" w:name="_CR7A_3_4"/>
      <w:bookmarkStart w:id="1984" w:name="_Toc171585980"/>
      <w:bookmarkEnd w:id="1983"/>
      <w:r>
        <w:t>7A.3.4</w:t>
      </w:r>
      <w:r w:rsidRPr="0073469F">
        <w:tab/>
        <w:t xml:space="preserve">Sending </w:t>
      </w:r>
      <w:r>
        <w:t>a CSK key download</w:t>
      </w:r>
      <w:r w:rsidRPr="0073469F">
        <w:t xml:space="preserve"> </w:t>
      </w:r>
      <w:r>
        <w:t>message</w:t>
      </w:r>
      <w:bookmarkEnd w:id="1979"/>
      <w:bookmarkEnd w:id="1980"/>
      <w:bookmarkEnd w:id="1981"/>
      <w:bookmarkEnd w:id="1982"/>
      <w:bookmarkEnd w:id="1984"/>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85" w:name="_Toc171585981"/>
      <w:r>
        <w:t>7A</w:t>
      </w:r>
      <w:r w:rsidRPr="0073469F">
        <w:t>.</w:t>
      </w:r>
      <w:r>
        <w:t>3</w:t>
      </w:r>
      <w:r w:rsidRPr="0073469F">
        <w:t>.</w:t>
      </w:r>
      <w:r>
        <w:t>5</w:t>
      </w:r>
      <w:r w:rsidRPr="0073469F">
        <w:tab/>
      </w:r>
      <w:r>
        <w:t>SIP MESSAGE request for migration service authorization response</w:t>
      </w:r>
      <w:bookmarkEnd w:id="1985"/>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1986" w:name="_Toc171585982"/>
      <w:r>
        <w:t>7A.3.6</w:t>
      </w:r>
      <w:r>
        <w:tab/>
        <w:t xml:space="preserve">Sending SIP MESSAGE for MCData service </w:t>
      </w:r>
      <w:r w:rsidRPr="005F5123">
        <w:t>authori</w:t>
      </w:r>
      <w:r>
        <w:t>z</w:t>
      </w:r>
      <w:r w:rsidRPr="005F5123">
        <w:t>ation notification</w:t>
      </w:r>
      <w:bookmarkEnd w:id="1986"/>
    </w:p>
    <w:p w14:paraId="0A541411" w14:textId="77777777" w:rsidR="002E4100" w:rsidRPr="00617A27" w:rsidRDefault="002E4100" w:rsidP="002E4100">
      <w:pPr>
        <w:rPr>
          <w:lang w:val="en-US"/>
        </w:rPr>
      </w:pPr>
      <w:r w:rsidRPr="00C70EB2">
        <w:rPr>
          <w:rFonts w:eastAsia="SimSun"/>
        </w:rPr>
        <w:t>To update the primary</w:t>
      </w:r>
      <w:r>
        <w:rPr>
          <w:rFonts w:eastAsia="SimSun"/>
        </w:rPr>
        <w:t xml:space="preserve"> MCData </w:t>
      </w:r>
      <w:r w:rsidRPr="00C70EB2">
        <w:rPr>
          <w:rFonts w:eastAsia="SimSun"/>
        </w:rPr>
        <w:t>system of the</w:t>
      </w:r>
      <w:r>
        <w:rPr>
          <w:rFonts w:eastAsia="SimSun"/>
        </w:rPr>
        <w:t xml:space="preserve"> MCData </w:t>
      </w:r>
      <w:r w:rsidRPr="00C70EB2">
        <w:rPr>
          <w:rFonts w:eastAsia="SimSun"/>
        </w:rPr>
        <w:t>user about the successful completion of</w:t>
      </w:r>
      <w:r>
        <w:rPr>
          <w:rFonts w:eastAsia="SimSun"/>
        </w:rPr>
        <w:t xml:space="preserve"> MCData </w:t>
      </w:r>
      <w:r w:rsidRPr="00C70EB2">
        <w:rPr>
          <w:rFonts w:eastAsia="SimSun"/>
        </w:rPr>
        <w:t>user service authorization at the partner</w:t>
      </w:r>
      <w:r>
        <w:rPr>
          <w:rFonts w:eastAsia="SimSun"/>
        </w:rPr>
        <w:t xml:space="preserve"> MCData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MCData </w:t>
      </w:r>
      <w:r w:rsidRPr="00C70EB2">
        <w:rPr>
          <w:rFonts w:eastAsia="SimSun"/>
        </w:rPr>
        <w:t>system, the participating</w:t>
      </w:r>
      <w:r>
        <w:rPr>
          <w:rFonts w:eastAsia="SimSun"/>
        </w:rPr>
        <w:t xml:space="preserve"> MCData </w:t>
      </w:r>
      <w:r w:rsidRPr="00C70EB2">
        <w:rPr>
          <w:rFonts w:eastAsia="SimSun"/>
        </w:rPr>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1987" w:name="_Toc155363493"/>
      <w:bookmarkStart w:id="1988" w:name="_Toc171585983"/>
      <w:r>
        <w:t>7A</w:t>
      </w:r>
      <w:r w:rsidRPr="0073469F">
        <w:t>.</w:t>
      </w:r>
      <w:r>
        <w:t>3</w:t>
      </w:r>
      <w:r w:rsidRPr="0073469F">
        <w:t>.</w:t>
      </w:r>
      <w:r>
        <w:t>6</w:t>
      </w:r>
      <w:r w:rsidRPr="0073469F">
        <w:tab/>
      </w:r>
      <w:r>
        <w:t xml:space="preserve">SIP MESSAGE request for migration service </w:t>
      </w:r>
      <w:bookmarkEnd w:id="1987"/>
      <w:r>
        <w:t>deauthorization notification</w:t>
      </w:r>
      <w:bookmarkEnd w:id="1988"/>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1989" w:name="_CR7A_4"/>
      <w:bookmarkStart w:id="1990" w:name="_Toc171585984"/>
      <w:bookmarkEnd w:id="1989"/>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990"/>
    </w:p>
    <w:p w14:paraId="1C9FAB8E" w14:textId="77777777" w:rsidR="00575A5F" w:rsidRDefault="00575A5F" w:rsidP="00575A5F">
      <w:pPr>
        <w:pStyle w:val="Heading3"/>
      </w:pPr>
      <w:bookmarkStart w:id="1991" w:name="_CR7A_4_1"/>
      <w:bookmarkStart w:id="1992" w:name="_Toc171585985"/>
      <w:bookmarkEnd w:id="1991"/>
      <w:r>
        <w:t>7A</w:t>
      </w:r>
      <w:r w:rsidRPr="0073469F">
        <w:t>.</w:t>
      </w:r>
      <w:r>
        <w:t>4</w:t>
      </w:r>
      <w:r w:rsidRPr="0073469F">
        <w:t>.</w:t>
      </w:r>
      <w:r>
        <w:t>1</w:t>
      </w:r>
      <w:r w:rsidRPr="0073469F">
        <w:tab/>
      </w:r>
      <w:r>
        <w:t>SIP MESSAGE from the partner MCData server</w:t>
      </w:r>
      <w:bookmarkEnd w:id="1992"/>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1993" w:name="_Toc171585986"/>
      <w:r>
        <w:t>7A</w:t>
      </w:r>
      <w:r w:rsidRPr="0073469F">
        <w:t>.</w:t>
      </w:r>
      <w:r>
        <w:t>4</w:t>
      </w:r>
      <w:r w:rsidRPr="0073469F">
        <w:t>.</w:t>
      </w:r>
      <w:r>
        <w:t>2</w:t>
      </w:r>
      <w:r w:rsidRPr="0073469F">
        <w:tab/>
      </w:r>
      <w:r>
        <w:t>SIP MESSAGE request from the primary MCData gateway server</w:t>
      </w:r>
      <w:bookmarkEnd w:id="1993"/>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1994" w:name="_CR7A_5"/>
      <w:bookmarkStart w:id="1995" w:name="_Toc171585987"/>
      <w:bookmarkEnd w:id="1994"/>
      <w:r w:rsidRPr="0073469F">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1995"/>
    </w:p>
    <w:p w14:paraId="76B95111" w14:textId="77777777" w:rsidR="00575A5F" w:rsidRDefault="00575A5F" w:rsidP="00575A5F">
      <w:pPr>
        <w:pStyle w:val="Heading3"/>
      </w:pPr>
      <w:bookmarkStart w:id="1996" w:name="_CR7A_5_1"/>
      <w:bookmarkStart w:id="1997" w:name="_Toc171585988"/>
      <w:bookmarkEnd w:id="1996"/>
      <w:r>
        <w:t>7A</w:t>
      </w:r>
      <w:r w:rsidRPr="0073469F">
        <w:t>.</w:t>
      </w:r>
      <w:r>
        <w:t>5</w:t>
      </w:r>
      <w:r w:rsidRPr="0073469F">
        <w:t>.</w:t>
      </w:r>
      <w:r>
        <w:t>1</w:t>
      </w:r>
      <w:r w:rsidRPr="0073469F">
        <w:tab/>
      </w:r>
      <w:r>
        <w:t>SIP MESSAGE from the partner MCData gateway</w:t>
      </w:r>
      <w:bookmarkEnd w:id="1997"/>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1998" w:name="_Toc171585989"/>
      <w:r>
        <w:t>7A</w:t>
      </w:r>
      <w:r w:rsidRPr="0073469F">
        <w:t>.</w:t>
      </w:r>
      <w:r>
        <w:t>5</w:t>
      </w:r>
      <w:r w:rsidRPr="0073469F">
        <w:t>.</w:t>
      </w:r>
      <w:r>
        <w:t>2</w:t>
      </w:r>
      <w:r w:rsidRPr="0073469F">
        <w:tab/>
      </w:r>
      <w:r>
        <w:t>SIP MESSAGE request from the primary MCData server</w:t>
      </w:r>
      <w:bookmarkEnd w:id="1998"/>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1999" w:name="_Toc171585990"/>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1999"/>
    </w:p>
    <w:p w14:paraId="7DE5B298" w14:textId="77777777" w:rsidR="00BF58AF" w:rsidRDefault="00BF58AF" w:rsidP="00BF58AF">
      <w:pPr>
        <w:pStyle w:val="Heading3"/>
      </w:pPr>
      <w:bookmarkStart w:id="2000" w:name="_Toc171585991"/>
      <w:r>
        <w:t>7A</w:t>
      </w:r>
      <w:r w:rsidRPr="0073469F">
        <w:t>.</w:t>
      </w:r>
      <w:r>
        <w:t>6</w:t>
      </w:r>
      <w:r w:rsidRPr="0073469F">
        <w:t>.1</w:t>
      </w:r>
      <w:r w:rsidRPr="0073469F">
        <w:tab/>
      </w:r>
      <w:r>
        <w:t>SIP MESSAGE request for migration service authorization request</w:t>
      </w:r>
      <w:bookmarkEnd w:id="2000"/>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01" w:name="_Toc171585992"/>
      <w:r>
        <w:rPr>
          <w:lang w:val="en-US"/>
        </w:rPr>
        <w:t>7A.6.2</w:t>
      </w:r>
      <w:r>
        <w:rPr>
          <w:lang w:val="en-US"/>
        </w:rPr>
        <w:tab/>
      </w:r>
      <w:r>
        <w:t xml:space="preserve">Receiving SIP MESSAGE for MCData service </w:t>
      </w:r>
      <w:r w:rsidRPr="005F5123">
        <w:t>authori</w:t>
      </w:r>
      <w:r>
        <w:t>z</w:t>
      </w:r>
      <w:r w:rsidRPr="005F5123">
        <w:t>ation notification</w:t>
      </w:r>
      <w:bookmarkEnd w:id="2001"/>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02" w:name="_Toc155363501"/>
      <w:bookmarkStart w:id="2003" w:name="_Toc171585993"/>
      <w:r>
        <w:t>7A</w:t>
      </w:r>
      <w:r w:rsidRPr="0073469F">
        <w:t>.</w:t>
      </w:r>
      <w:r>
        <w:t>6</w:t>
      </w:r>
      <w:r w:rsidRPr="0073469F">
        <w:t>.</w:t>
      </w:r>
      <w:r>
        <w:t>2</w:t>
      </w:r>
      <w:r w:rsidRPr="0073469F">
        <w:tab/>
      </w:r>
      <w:bookmarkEnd w:id="2002"/>
      <w:r>
        <w:t>SIP MESSAGE request for migration service deauthorization notification</w:t>
      </w:r>
      <w:bookmarkEnd w:id="2003"/>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04" w:name="_CR8"/>
      <w:bookmarkStart w:id="2005" w:name="_Toc36107738"/>
      <w:bookmarkStart w:id="2006" w:name="_Toc44598489"/>
      <w:bookmarkStart w:id="2007" w:name="_Toc44602344"/>
      <w:bookmarkStart w:id="2008" w:name="_Toc45197521"/>
      <w:bookmarkStart w:id="2009" w:name="_Toc45695554"/>
      <w:bookmarkStart w:id="2010" w:name="_Toc51851010"/>
      <w:bookmarkStart w:id="2011" w:name="_Toc92224613"/>
      <w:bookmarkStart w:id="2012" w:name="_Toc171585994"/>
      <w:bookmarkEnd w:id="2004"/>
      <w:r w:rsidRPr="00B02A0B">
        <w:t>8</w:t>
      </w:r>
      <w:r w:rsidRPr="00B02A0B">
        <w:tab/>
        <w:t>Affiliation</w:t>
      </w:r>
      <w:bookmarkEnd w:id="1905"/>
      <w:bookmarkEnd w:id="1906"/>
      <w:bookmarkEnd w:id="2005"/>
      <w:bookmarkEnd w:id="2006"/>
      <w:bookmarkEnd w:id="2007"/>
      <w:bookmarkEnd w:id="2008"/>
      <w:bookmarkEnd w:id="2009"/>
      <w:bookmarkEnd w:id="2010"/>
      <w:bookmarkEnd w:id="2011"/>
      <w:bookmarkEnd w:id="2012"/>
    </w:p>
    <w:p w14:paraId="0FF0C2B0" w14:textId="77777777" w:rsidR="005C310B" w:rsidRPr="00B02A0B" w:rsidRDefault="005C310B" w:rsidP="007D34FE">
      <w:pPr>
        <w:pStyle w:val="Heading2"/>
      </w:pPr>
      <w:bookmarkStart w:id="2013" w:name="_CR8_1"/>
      <w:bookmarkStart w:id="2014" w:name="_Toc20215531"/>
      <w:bookmarkStart w:id="2015" w:name="_Toc27495998"/>
      <w:bookmarkStart w:id="2016" w:name="_Toc36107739"/>
      <w:bookmarkStart w:id="2017" w:name="_Toc44598490"/>
      <w:bookmarkStart w:id="2018" w:name="_Toc44602345"/>
      <w:bookmarkStart w:id="2019" w:name="_Toc45197522"/>
      <w:bookmarkStart w:id="2020" w:name="_Toc45695555"/>
      <w:bookmarkStart w:id="2021" w:name="_Toc51851011"/>
      <w:bookmarkStart w:id="2022" w:name="_Toc92224614"/>
      <w:bookmarkStart w:id="2023" w:name="_Toc171585995"/>
      <w:bookmarkEnd w:id="2013"/>
      <w:r w:rsidRPr="00B02A0B">
        <w:t>8.1</w:t>
      </w:r>
      <w:r w:rsidRPr="00B02A0B">
        <w:tab/>
        <w:t>General</w:t>
      </w:r>
      <w:bookmarkEnd w:id="2014"/>
      <w:bookmarkEnd w:id="2015"/>
      <w:bookmarkEnd w:id="2016"/>
      <w:bookmarkEnd w:id="2017"/>
      <w:bookmarkEnd w:id="2018"/>
      <w:bookmarkEnd w:id="2019"/>
      <w:bookmarkEnd w:id="2020"/>
      <w:bookmarkEnd w:id="2021"/>
      <w:bookmarkEnd w:id="2022"/>
      <w:bookmarkEnd w:id="2023"/>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24" w:name="_CR8_2"/>
      <w:bookmarkStart w:id="2025" w:name="_Toc20215532"/>
      <w:bookmarkStart w:id="2026" w:name="_Toc27495999"/>
      <w:bookmarkStart w:id="2027" w:name="_Toc36107740"/>
      <w:bookmarkStart w:id="2028" w:name="_Toc44598491"/>
      <w:bookmarkStart w:id="2029" w:name="_Toc44602346"/>
      <w:bookmarkStart w:id="2030" w:name="_Toc45197523"/>
      <w:bookmarkStart w:id="2031" w:name="_Toc45695556"/>
      <w:bookmarkStart w:id="2032" w:name="_Toc51851012"/>
      <w:bookmarkStart w:id="2033" w:name="_Toc92224615"/>
      <w:bookmarkStart w:id="2034" w:name="_Toc171585996"/>
      <w:bookmarkEnd w:id="2024"/>
      <w:r w:rsidRPr="00B02A0B">
        <w:t>8.2</w:t>
      </w:r>
      <w:r w:rsidRPr="00B02A0B">
        <w:tab/>
        <w:t>MCData client procedures</w:t>
      </w:r>
      <w:bookmarkEnd w:id="2025"/>
      <w:bookmarkEnd w:id="2026"/>
      <w:bookmarkEnd w:id="2027"/>
      <w:bookmarkEnd w:id="2028"/>
      <w:bookmarkEnd w:id="2029"/>
      <w:bookmarkEnd w:id="2030"/>
      <w:bookmarkEnd w:id="2031"/>
      <w:bookmarkEnd w:id="2032"/>
      <w:bookmarkEnd w:id="2033"/>
      <w:bookmarkEnd w:id="2034"/>
    </w:p>
    <w:p w14:paraId="1501E272" w14:textId="77777777" w:rsidR="005C310B" w:rsidRPr="00B02A0B" w:rsidRDefault="005C310B" w:rsidP="007D34FE">
      <w:pPr>
        <w:pStyle w:val="Heading3"/>
      </w:pPr>
      <w:bookmarkStart w:id="2035" w:name="_CR8_2_1"/>
      <w:bookmarkStart w:id="2036" w:name="_Toc20215533"/>
      <w:bookmarkStart w:id="2037" w:name="_Toc27496000"/>
      <w:bookmarkStart w:id="2038" w:name="_Toc36107741"/>
      <w:bookmarkStart w:id="2039" w:name="_Toc44598492"/>
      <w:bookmarkStart w:id="2040" w:name="_Toc44602347"/>
      <w:bookmarkStart w:id="2041" w:name="_Toc45197524"/>
      <w:bookmarkStart w:id="2042" w:name="_Toc45695557"/>
      <w:bookmarkStart w:id="2043" w:name="_Toc51851013"/>
      <w:bookmarkStart w:id="2044" w:name="_Toc92224616"/>
      <w:bookmarkStart w:id="2045" w:name="_Toc171585997"/>
      <w:bookmarkEnd w:id="2035"/>
      <w:r w:rsidRPr="00B02A0B">
        <w:t>8.2.1</w:t>
      </w:r>
      <w:r w:rsidRPr="00B02A0B">
        <w:tab/>
        <w:t>General</w:t>
      </w:r>
      <w:bookmarkEnd w:id="2036"/>
      <w:bookmarkEnd w:id="2037"/>
      <w:bookmarkEnd w:id="2038"/>
      <w:bookmarkEnd w:id="2039"/>
      <w:bookmarkEnd w:id="2040"/>
      <w:bookmarkEnd w:id="2041"/>
      <w:bookmarkEnd w:id="2042"/>
      <w:bookmarkEnd w:id="2043"/>
      <w:bookmarkEnd w:id="2044"/>
      <w:bookmarkEnd w:id="2045"/>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46" w:name="_CR8_2_2"/>
      <w:bookmarkStart w:id="2047" w:name="_Toc20215534"/>
      <w:bookmarkStart w:id="2048" w:name="_Toc27496001"/>
      <w:bookmarkStart w:id="2049" w:name="_Toc36107742"/>
      <w:bookmarkStart w:id="2050" w:name="_Toc44598493"/>
      <w:bookmarkStart w:id="2051" w:name="_Toc44602348"/>
      <w:bookmarkStart w:id="2052" w:name="_Toc45197525"/>
      <w:bookmarkStart w:id="2053" w:name="_Toc45695558"/>
      <w:bookmarkStart w:id="2054" w:name="_Toc51851014"/>
      <w:bookmarkStart w:id="2055" w:name="_Toc92224617"/>
      <w:bookmarkStart w:id="2056" w:name="_Toc171585998"/>
      <w:bookmarkEnd w:id="2046"/>
      <w:r w:rsidRPr="00B02A0B">
        <w:t>8.2.2</w:t>
      </w:r>
      <w:r w:rsidRPr="00B02A0B">
        <w:tab/>
        <w:t>Affiliation status change procedure</w:t>
      </w:r>
      <w:bookmarkEnd w:id="2047"/>
      <w:bookmarkEnd w:id="2048"/>
      <w:bookmarkEnd w:id="2049"/>
      <w:bookmarkEnd w:id="2050"/>
      <w:bookmarkEnd w:id="2051"/>
      <w:bookmarkEnd w:id="2052"/>
      <w:bookmarkEnd w:id="2053"/>
      <w:bookmarkEnd w:id="2054"/>
      <w:bookmarkEnd w:id="2055"/>
      <w:bookmarkEnd w:id="2056"/>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57" w:name="_CR8_2_3"/>
      <w:bookmarkStart w:id="2058" w:name="_Toc20215535"/>
      <w:bookmarkStart w:id="2059" w:name="_Toc27496002"/>
      <w:bookmarkStart w:id="2060" w:name="_Toc36107743"/>
      <w:bookmarkStart w:id="2061" w:name="_Toc44598494"/>
      <w:bookmarkStart w:id="2062" w:name="_Toc44602349"/>
      <w:bookmarkStart w:id="2063" w:name="_Toc45197526"/>
      <w:bookmarkStart w:id="2064" w:name="_Toc45695559"/>
      <w:bookmarkStart w:id="2065" w:name="_Toc51851015"/>
      <w:bookmarkStart w:id="2066" w:name="_Toc92224618"/>
      <w:bookmarkStart w:id="2067" w:name="_Toc171585999"/>
      <w:bookmarkEnd w:id="2057"/>
      <w:r w:rsidRPr="00B02A0B">
        <w:t>8.2.3</w:t>
      </w:r>
      <w:r w:rsidRPr="00B02A0B">
        <w:tab/>
        <w:t>Affiliation status determination procedure</w:t>
      </w:r>
      <w:bookmarkEnd w:id="2058"/>
      <w:bookmarkEnd w:id="2059"/>
      <w:bookmarkEnd w:id="2060"/>
      <w:bookmarkEnd w:id="2061"/>
      <w:bookmarkEnd w:id="2062"/>
      <w:bookmarkEnd w:id="2063"/>
      <w:bookmarkEnd w:id="2064"/>
      <w:bookmarkEnd w:id="2065"/>
      <w:bookmarkEnd w:id="2066"/>
      <w:bookmarkEnd w:id="2067"/>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68" w:name="_CR8_2_4"/>
      <w:bookmarkStart w:id="2069" w:name="_Toc20215536"/>
      <w:bookmarkStart w:id="2070" w:name="_Toc27496003"/>
      <w:bookmarkStart w:id="2071" w:name="_Toc36107744"/>
      <w:bookmarkStart w:id="2072" w:name="_Toc44598495"/>
      <w:bookmarkStart w:id="2073" w:name="_Toc44602350"/>
      <w:bookmarkStart w:id="2074" w:name="_Toc45197527"/>
      <w:bookmarkStart w:id="2075" w:name="_Toc45695560"/>
      <w:bookmarkStart w:id="2076" w:name="_Toc51851016"/>
      <w:bookmarkStart w:id="2077" w:name="_Toc92224619"/>
      <w:bookmarkStart w:id="2078" w:name="_Toc171586000"/>
      <w:bookmarkEnd w:id="2068"/>
      <w:r w:rsidRPr="00B02A0B">
        <w:t>8.2.4</w:t>
      </w:r>
      <w:r w:rsidRPr="00B02A0B">
        <w:tab/>
        <w:t>Procedure for sending affiliation status change request in negotiated mode to target MCData user</w:t>
      </w:r>
      <w:bookmarkEnd w:id="2069"/>
      <w:bookmarkEnd w:id="2070"/>
      <w:bookmarkEnd w:id="2071"/>
      <w:bookmarkEnd w:id="2072"/>
      <w:bookmarkEnd w:id="2073"/>
      <w:bookmarkEnd w:id="2074"/>
      <w:bookmarkEnd w:id="2075"/>
      <w:bookmarkEnd w:id="2076"/>
      <w:bookmarkEnd w:id="2077"/>
      <w:bookmarkEnd w:id="2078"/>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79" w:name="_CR8_2_5"/>
      <w:bookmarkStart w:id="2080" w:name="_Toc20215537"/>
      <w:bookmarkStart w:id="2081" w:name="_Toc27496004"/>
      <w:bookmarkStart w:id="2082" w:name="_Toc36107745"/>
      <w:bookmarkStart w:id="2083" w:name="_Toc44598496"/>
      <w:bookmarkStart w:id="2084" w:name="_Toc44602351"/>
      <w:bookmarkStart w:id="2085" w:name="_Toc45197528"/>
      <w:bookmarkStart w:id="2086" w:name="_Toc45695561"/>
      <w:bookmarkStart w:id="2087" w:name="_Toc51851017"/>
      <w:bookmarkStart w:id="2088" w:name="_Toc92224620"/>
      <w:bookmarkStart w:id="2089" w:name="_Toc171586001"/>
      <w:bookmarkEnd w:id="2079"/>
      <w:r w:rsidRPr="00B02A0B">
        <w:t>8.2.5</w:t>
      </w:r>
      <w:r w:rsidRPr="00B02A0B">
        <w:tab/>
        <w:t>Procedure for receiving affiliation status change request in negotiated mode from authorized MCData user</w:t>
      </w:r>
      <w:bookmarkEnd w:id="2080"/>
      <w:bookmarkEnd w:id="2081"/>
      <w:bookmarkEnd w:id="2082"/>
      <w:bookmarkEnd w:id="2083"/>
      <w:bookmarkEnd w:id="2084"/>
      <w:bookmarkEnd w:id="2085"/>
      <w:bookmarkEnd w:id="2086"/>
      <w:bookmarkEnd w:id="2087"/>
      <w:bookmarkEnd w:id="2088"/>
      <w:bookmarkEnd w:id="2089"/>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090" w:name="_CR8_2_6"/>
      <w:bookmarkStart w:id="2091" w:name="_Toc44598497"/>
      <w:bookmarkStart w:id="2092" w:name="_Toc44602352"/>
      <w:bookmarkStart w:id="2093" w:name="_Toc45197529"/>
      <w:bookmarkStart w:id="2094" w:name="_Toc45695562"/>
      <w:bookmarkStart w:id="2095" w:name="_Toc51851018"/>
      <w:bookmarkStart w:id="2096" w:name="_Toc92224621"/>
      <w:bookmarkStart w:id="2097" w:name="_Toc171586002"/>
      <w:bookmarkStart w:id="2098" w:name="_Toc20215538"/>
      <w:bookmarkStart w:id="2099" w:name="_Toc27496005"/>
      <w:bookmarkStart w:id="2100" w:name="_Toc36107746"/>
      <w:bookmarkEnd w:id="2090"/>
      <w:r w:rsidRPr="00B02A0B">
        <w:t>8.2.6</w:t>
      </w:r>
      <w:r w:rsidRPr="00B02A0B">
        <w:tab/>
        <w:t>Rules based affiliation status change procedure</w:t>
      </w:r>
      <w:bookmarkEnd w:id="2091"/>
      <w:bookmarkEnd w:id="2092"/>
      <w:bookmarkEnd w:id="2093"/>
      <w:bookmarkEnd w:id="2094"/>
      <w:bookmarkEnd w:id="2095"/>
      <w:bookmarkEnd w:id="2096"/>
      <w:bookmarkEnd w:id="2097"/>
    </w:p>
    <w:p w14:paraId="0316C84D" w14:textId="77777777" w:rsidR="00AA0D64" w:rsidRDefault="00AA0D64" w:rsidP="00ED13D8">
      <w:pPr>
        <w:pStyle w:val="Heading4"/>
      </w:pPr>
      <w:bookmarkStart w:id="2101" w:name="_CR8_2_6_1"/>
      <w:bookmarkStart w:id="2102" w:name="_Toc171586003"/>
      <w:bookmarkEnd w:id="2101"/>
      <w:r>
        <w:t>8.2.6.1</w:t>
      </w:r>
      <w:r>
        <w:tab/>
        <w:t>General</w:t>
      </w:r>
      <w:bookmarkEnd w:id="2102"/>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03" w:name="_CR8_2_6_2"/>
      <w:bookmarkStart w:id="2104" w:name="_Toc171586004"/>
      <w:bookmarkEnd w:id="2103"/>
      <w:r>
        <w:t>8.2.6.2</w:t>
      </w:r>
      <w:r>
        <w:tab/>
        <w:t>User profile defined rules</w:t>
      </w:r>
      <w:bookmarkEnd w:id="2104"/>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05" w:name="_CR8_2_6_3"/>
      <w:bookmarkStart w:id="2106" w:name="_Toc171586005"/>
      <w:bookmarkEnd w:id="2105"/>
      <w:r>
        <w:t>8.2.6.3</w:t>
      </w:r>
      <w:r>
        <w:tab/>
        <w:t>Group configuration defined rules</w:t>
      </w:r>
      <w:bookmarkEnd w:id="2106"/>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2107" w:name="_Hlk104301261"/>
      <w:bookmarkStart w:id="2108" w:name="_Hlk104305298"/>
      <w:r>
        <w:t xml:space="preserve"> and the MCData client is within the area specified </w:t>
      </w:r>
      <w:bookmarkEnd w:id="2107"/>
      <w:r>
        <w:t xml:space="preserve">in the </w:t>
      </w:r>
      <w:r>
        <w:rPr>
          <w:rFonts w:eastAsia="SimSun"/>
        </w:rPr>
        <w:t>&lt;permitted-geographic-area&gt; element</w:t>
      </w:r>
      <w:bookmarkEnd w:id="2108"/>
      <w:r>
        <w:t>, the MCData client is allowed to affiliate to the group.</w:t>
      </w:r>
    </w:p>
    <w:p w14:paraId="282540D8" w14:textId="77461D55" w:rsidR="00AA0D64" w:rsidRPr="00B02A0B" w:rsidRDefault="00AA0D64" w:rsidP="005B0233">
      <w:r>
        <w:t xml:space="preserve">If the </w:t>
      </w:r>
      <w:r>
        <w:rPr>
          <w:rFonts w:eastAsia="SimSun"/>
        </w:rPr>
        <w:t>&lt;</w:t>
      </w:r>
      <w:bookmarkStart w:id="2109" w:name="_Hlk103863199"/>
      <w:r>
        <w:rPr>
          <w:rFonts w:eastAsia="SimSun"/>
        </w:rPr>
        <w:t>mandatory</w:t>
      </w:r>
      <w:bookmarkEnd w:id="2109"/>
      <w:r>
        <w:rPr>
          <w:rFonts w:eastAsia="SimSun"/>
        </w:rPr>
        <w:t xml:space="preserve">-geographic-area&gt; element of the </w:t>
      </w:r>
      <w:r>
        <w:t xml:space="preserve">&lt;list-service&gt; element of an MCS group document is present and the MCData client is not within the area specified in the </w:t>
      </w:r>
      <w:r>
        <w:rPr>
          <w:rFonts w:eastAsia="SimSun"/>
        </w:rPr>
        <w:t xml:space="preserve">&lt;mandatory-geographic-area&gt; element </w:t>
      </w:r>
      <w:r>
        <w:t>the MCData client shall de-affiliate from the group.</w:t>
      </w:r>
    </w:p>
    <w:p w14:paraId="0713CEF8" w14:textId="77777777" w:rsidR="005C310B" w:rsidRPr="00B02A0B" w:rsidRDefault="005C310B" w:rsidP="007D34FE">
      <w:pPr>
        <w:pStyle w:val="Heading2"/>
      </w:pPr>
      <w:bookmarkStart w:id="2110" w:name="_CR8_3"/>
      <w:bookmarkStart w:id="2111" w:name="_Toc44598498"/>
      <w:bookmarkStart w:id="2112" w:name="_Toc44602353"/>
      <w:bookmarkStart w:id="2113" w:name="_Toc45197530"/>
      <w:bookmarkStart w:id="2114" w:name="_Toc45695563"/>
      <w:bookmarkStart w:id="2115" w:name="_Toc51851019"/>
      <w:bookmarkStart w:id="2116" w:name="_Toc92224622"/>
      <w:bookmarkStart w:id="2117" w:name="_Toc171586006"/>
      <w:bookmarkEnd w:id="2110"/>
      <w:r w:rsidRPr="00B02A0B">
        <w:t>8.3</w:t>
      </w:r>
      <w:r w:rsidRPr="00B02A0B">
        <w:tab/>
        <w:t>MCData server procedures</w:t>
      </w:r>
      <w:bookmarkEnd w:id="2098"/>
      <w:bookmarkEnd w:id="2099"/>
      <w:bookmarkEnd w:id="2100"/>
      <w:bookmarkEnd w:id="2111"/>
      <w:bookmarkEnd w:id="2112"/>
      <w:bookmarkEnd w:id="2113"/>
      <w:bookmarkEnd w:id="2114"/>
      <w:bookmarkEnd w:id="2115"/>
      <w:bookmarkEnd w:id="2116"/>
      <w:bookmarkEnd w:id="2117"/>
    </w:p>
    <w:p w14:paraId="1DF7C03C" w14:textId="77777777" w:rsidR="005C310B" w:rsidRPr="00B02A0B" w:rsidRDefault="005C310B" w:rsidP="007D34FE">
      <w:pPr>
        <w:pStyle w:val="Heading3"/>
      </w:pPr>
      <w:bookmarkStart w:id="2118" w:name="_CR8_3_1"/>
      <w:bookmarkStart w:id="2119" w:name="_Toc20215539"/>
      <w:bookmarkStart w:id="2120" w:name="_Toc27496006"/>
      <w:bookmarkStart w:id="2121" w:name="_Toc36107747"/>
      <w:bookmarkStart w:id="2122" w:name="_Toc44598499"/>
      <w:bookmarkStart w:id="2123" w:name="_Toc44602354"/>
      <w:bookmarkStart w:id="2124" w:name="_Toc45197531"/>
      <w:bookmarkStart w:id="2125" w:name="_Toc45695564"/>
      <w:bookmarkStart w:id="2126" w:name="_Toc51851020"/>
      <w:bookmarkStart w:id="2127" w:name="_Toc92224623"/>
      <w:bookmarkStart w:id="2128" w:name="_Toc171586007"/>
      <w:bookmarkEnd w:id="2118"/>
      <w:r w:rsidRPr="00B02A0B">
        <w:t>8.3.1</w:t>
      </w:r>
      <w:r w:rsidRPr="00B02A0B">
        <w:tab/>
        <w:t>General</w:t>
      </w:r>
      <w:bookmarkEnd w:id="2119"/>
      <w:bookmarkEnd w:id="2120"/>
      <w:bookmarkEnd w:id="2121"/>
      <w:bookmarkEnd w:id="2122"/>
      <w:bookmarkEnd w:id="2123"/>
      <w:bookmarkEnd w:id="2124"/>
      <w:bookmarkEnd w:id="2125"/>
      <w:bookmarkEnd w:id="2126"/>
      <w:bookmarkEnd w:id="2127"/>
      <w:bookmarkEnd w:id="2128"/>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29" w:name="_CR8_3_2"/>
      <w:bookmarkStart w:id="2130" w:name="_Toc20215540"/>
      <w:bookmarkStart w:id="2131" w:name="_Toc27496007"/>
      <w:bookmarkStart w:id="2132" w:name="_Toc36107748"/>
      <w:bookmarkStart w:id="2133" w:name="_Toc44598500"/>
      <w:bookmarkStart w:id="2134" w:name="_Toc44602355"/>
      <w:bookmarkStart w:id="2135" w:name="_Toc45197532"/>
      <w:bookmarkStart w:id="2136" w:name="_Toc45695565"/>
      <w:bookmarkStart w:id="2137" w:name="_Toc51851021"/>
      <w:bookmarkStart w:id="2138" w:name="_Toc92224624"/>
      <w:bookmarkStart w:id="2139" w:name="_Toc171586008"/>
      <w:bookmarkEnd w:id="2129"/>
      <w:r w:rsidRPr="00B02A0B">
        <w:t>8.3.2</w:t>
      </w:r>
      <w:r w:rsidRPr="00B02A0B">
        <w:tab/>
        <w:t>Procedures of MCData server serving the MCData user</w:t>
      </w:r>
      <w:bookmarkEnd w:id="2130"/>
      <w:bookmarkEnd w:id="2131"/>
      <w:bookmarkEnd w:id="2132"/>
      <w:bookmarkEnd w:id="2133"/>
      <w:bookmarkEnd w:id="2134"/>
      <w:bookmarkEnd w:id="2135"/>
      <w:bookmarkEnd w:id="2136"/>
      <w:bookmarkEnd w:id="2137"/>
      <w:bookmarkEnd w:id="2138"/>
      <w:bookmarkEnd w:id="2139"/>
    </w:p>
    <w:p w14:paraId="6E4A965B" w14:textId="77777777" w:rsidR="005C310B" w:rsidRPr="00B02A0B" w:rsidRDefault="005C310B" w:rsidP="007D34FE">
      <w:pPr>
        <w:pStyle w:val="Heading4"/>
      </w:pPr>
      <w:bookmarkStart w:id="2140" w:name="_CR8_3_2_1"/>
      <w:bookmarkStart w:id="2141" w:name="_Toc20215541"/>
      <w:bookmarkStart w:id="2142" w:name="_Toc27496008"/>
      <w:bookmarkStart w:id="2143" w:name="_Toc36107749"/>
      <w:bookmarkStart w:id="2144" w:name="_Toc44598501"/>
      <w:bookmarkStart w:id="2145" w:name="_Toc44602356"/>
      <w:bookmarkStart w:id="2146" w:name="_Toc45197533"/>
      <w:bookmarkStart w:id="2147" w:name="_Toc45695566"/>
      <w:bookmarkStart w:id="2148" w:name="_Toc51851022"/>
      <w:bookmarkStart w:id="2149" w:name="_Toc92224625"/>
      <w:bookmarkStart w:id="2150" w:name="_Toc171586009"/>
      <w:bookmarkEnd w:id="2140"/>
      <w:r w:rsidRPr="00B02A0B">
        <w:t>8.3.2.1</w:t>
      </w:r>
      <w:r w:rsidRPr="00B02A0B">
        <w:tab/>
        <w:t>General</w:t>
      </w:r>
      <w:bookmarkEnd w:id="2141"/>
      <w:bookmarkEnd w:id="2142"/>
      <w:bookmarkEnd w:id="2143"/>
      <w:bookmarkEnd w:id="2144"/>
      <w:bookmarkEnd w:id="2145"/>
      <w:bookmarkEnd w:id="2146"/>
      <w:bookmarkEnd w:id="2147"/>
      <w:bookmarkEnd w:id="2148"/>
      <w:bookmarkEnd w:id="2149"/>
      <w:bookmarkEnd w:id="2150"/>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51" w:name="_CR8_3_2_2"/>
      <w:bookmarkStart w:id="2152" w:name="_Toc20215542"/>
      <w:bookmarkStart w:id="2153" w:name="_Toc27496009"/>
      <w:bookmarkStart w:id="2154" w:name="_Toc36107750"/>
      <w:bookmarkStart w:id="2155" w:name="_Toc44598502"/>
      <w:bookmarkStart w:id="2156" w:name="_Toc44602357"/>
      <w:bookmarkStart w:id="2157" w:name="_Toc45197534"/>
      <w:bookmarkStart w:id="2158" w:name="_Toc45695567"/>
      <w:bookmarkStart w:id="2159" w:name="_Toc51851023"/>
      <w:bookmarkStart w:id="2160" w:name="_Toc92224626"/>
      <w:bookmarkStart w:id="2161" w:name="_Toc171586010"/>
      <w:bookmarkEnd w:id="2151"/>
      <w:r w:rsidRPr="00B02A0B">
        <w:t>8.3.2.2</w:t>
      </w:r>
      <w:r w:rsidRPr="00B02A0B">
        <w:tab/>
        <w:t>Stored information</w:t>
      </w:r>
      <w:bookmarkEnd w:id="2152"/>
      <w:bookmarkEnd w:id="2153"/>
      <w:bookmarkEnd w:id="2154"/>
      <w:bookmarkEnd w:id="2155"/>
      <w:bookmarkEnd w:id="2156"/>
      <w:bookmarkEnd w:id="2157"/>
      <w:bookmarkEnd w:id="2158"/>
      <w:bookmarkEnd w:id="2159"/>
      <w:bookmarkEnd w:id="2160"/>
      <w:bookmarkEnd w:id="2161"/>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62" w:name="_CR8_3_2_3"/>
      <w:bookmarkStart w:id="2163" w:name="_Toc20215543"/>
      <w:bookmarkStart w:id="2164" w:name="_Toc27496010"/>
      <w:bookmarkStart w:id="2165" w:name="_Toc36107751"/>
      <w:bookmarkStart w:id="2166" w:name="_Toc44598503"/>
      <w:bookmarkStart w:id="2167" w:name="_Toc44602358"/>
      <w:bookmarkStart w:id="2168" w:name="_Toc45197535"/>
      <w:bookmarkStart w:id="2169" w:name="_Toc45695568"/>
      <w:bookmarkStart w:id="2170" w:name="_Toc51851024"/>
      <w:bookmarkStart w:id="2171" w:name="_Toc92224627"/>
      <w:bookmarkStart w:id="2172" w:name="_Toc171586011"/>
      <w:bookmarkEnd w:id="2162"/>
      <w:r w:rsidRPr="00B02A0B">
        <w:t>8.3.2.3</w:t>
      </w:r>
      <w:r w:rsidRPr="00B02A0B">
        <w:tab/>
        <w:t>Receiving affiliation status change from MCData client procedure</w:t>
      </w:r>
      <w:bookmarkEnd w:id="2163"/>
      <w:bookmarkEnd w:id="2164"/>
      <w:bookmarkEnd w:id="2165"/>
      <w:bookmarkEnd w:id="2166"/>
      <w:bookmarkEnd w:id="2167"/>
      <w:bookmarkEnd w:id="2168"/>
      <w:bookmarkEnd w:id="2169"/>
      <w:bookmarkEnd w:id="2170"/>
      <w:bookmarkEnd w:id="2171"/>
      <w:bookmarkEnd w:id="2172"/>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73" w:name="_CR8_3_2_4"/>
      <w:bookmarkStart w:id="2174" w:name="_Toc20215544"/>
      <w:bookmarkStart w:id="2175" w:name="_Toc27496011"/>
      <w:bookmarkStart w:id="2176" w:name="_Toc36107752"/>
      <w:bookmarkStart w:id="2177" w:name="_Toc44598504"/>
      <w:bookmarkStart w:id="2178" w:name="_Toc44602359"/>
      <w:bookmarkStart w:id="2179" w:name="_Toc45197536"/>
      <w:bookmarkStart w:id="2180" w:name="_Toc45695569"/>
      <w:bookmarkStart w:id="2181" w:name="_Toc51851025"/>
      <w:bookmarkStart w:id="2182" w:name="_Toc92224628"/>
      <w:bookmarkStart w:id="2183" w:name="_Toc171586012"/>
      <w:bookmarkEnd w:id="2173"/>
      <w:r w:rsidRPr="00B02A0B">
        <w:t>8.3.2.4</w:t>
      </w:r>
      <w:r w:rsidRPr="00B02A0B">
        <w:tab/>
        <w:t>Receiving subscription to affiliation status procedure</w:t>
      </w:r>
      <w:bookmarkEnd w:id="2174"/>
      <w:bookmarkEnd w:id="2175"/>
      <w:bookmarkEnd w:id="2176"/>
      <w:bookmarkEnd w:id="2177"/>
      <w:bookmarkEnd w:id="2178"/>
      <w:bookmarkEnd w:id="2179"/>
      <w:bookmarkEnd w:id="2180"/>
      <w:bookmarkEnd w:id="2181"/>
      <w:bookmarkEnd w:id="2182"/>
      <w:bookmarkEnd w:id="2183"/>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84" w:name="_CR8_3_2_5"/>
      <w:bookmarkStart w:id="2185" w:name="_Toc20215545"/>
      <w:bookmarkStart w:id="2186" w:name="_Toc27496012"/>
      <w:bookmarkStart w:id="2187" w:name="_Toc36107753"/>
      <w:bookmarkStart w:id="2188" w:name="_Toc44598505"/>
      <w:bookmarkStart w:id="2189" w:name="_Toc44602360"/>
      <w:bookmarkStart w:id="2190" w:name="_Toc45197537"/>
      <w:bookmarkStart w:id="2191" w:name="_Toc45695570"/>
      <w:bookmarkStart w:id="2192" w:name="_Toc51851026"/>
      <w:bookmarkStart w:id="2193" w:name="_Toc92224629"/>
      <w:bookmarkStart w:id="2194" w:name="_Toc171586013"/>
      <w:bookmarkEnd w:id="2184"/>
      <w:r w:rsidRPr="00B02A0B">
        <w:t>8.3.2.5</w:t>
      </w:r>
      <w:r w:rsidRPr="00B02A0B">
        <w:tab/>
        <w:t>Sending notification of change of affiliation status procedure</w:t>
      </w:r>
      <w:bookmarkEnd w:id="2185"/>
      <w:bookmarkEnd w:id="2186"/>
      <w:bookmarkEnd w:id="2187"/>
      <w:bookmarkEnd w:id="2188"/>
      <w:bookmarkEnd w:id="2189"/>
      <w:bookmarkEnd w:id="2190"/>
      <w:bookmarkEnd w:id="2191"/>
      <w:bookmarkEnd w:id="2192"/>
      <w:bookmarkEnd w:id="2193"/>
      <w:bookmarkEnd w:id="2194"/>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195" w:name="_CR8_3_2_6"/>
      <w:bookmarkStart w:id="2196" w:name="_Toc20215546"/>
      <w:bookmarkStart w:id="2197" w:name="_Toc27496013"/>
      <w:bookmarkStart w:id="2198" w:name="_Toc36107754"/>
      <w:bookmarkStart w:id="2199" w:name="_Toc44598506"/>
      <w:bookmarkStart w:id="2200" w:name="_Toc44602361"/>
      <w:bookmarkStart w:id="2201" w:name="_Toc45197538"/>
      <w:bookmarkStart w:id="2202" w:name="_Toc45695571"/>
      <w:bookmarkStart w:id="2203" w:name="_Toc51851027"/>
      <w:bookmarkStart w:id="2204" w:name="_Toc92224630"/>
      <w:bookmarkStart w:id="2205" w:name="_Toc171586014"/>
      <w:bookmarkEnd w:id="2195"/>
      <w:r w:rsidRPr="00B02A0B">
        <w:t>8.3.2.6</w:t>
      </w:r>
      <w:r w:rsidRPr="00B02A0B">
        <w:tab/>
        <w:t>Sending affiliation status change towards MCData server owning MCData group procedure</w:t>
      </w:r>
      <w:bookmarkEnd w:id="2196"/>
      <w:bookmarkEnd w:id="2197"/>
      <w:bookmarkEnd w:id="2198"/>
      <w:bookmarkEnd w:id="2199"/>
      <w:bookmarkEnd w:id="2200"/>
      <w:bookmarkEnd w:id="2201"/>
      <w:bookmarkEnd w:id="2202"/>
      <w:bookmarkEnd w:id="2203"/>
      <w:bookmarkEnd w:id="2204"/>
      <w:bookmarkEnd w:id="2205"/>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06" w:name="_CR8_3_2_7"/>
      <w:bookmarkStart w:id="2207" w:name="_Toc20215547"/>
      <w:bookmarkStart w:id="2208" w:name="_Toc27496014"/>
      <w:bookmarkStart w:id="2209" w:name="_Toc36107755"/>
      <w:bookmarkStart w:id="2210" w:name="_Toc44598507"/>
      <w:bookmarkStart w:id="2211" w:name="_Toc44602362"/>
      <w:bookmarkStart w:id="2212" w:name="_Toc45197539"/>
      <w:bookmarkStart w:id="2213" w:name="_Toc45695572"/>
      <w:bookmarkStart w:id="2214" w:name="_Toc51851028"/>
      <w:bookmarkStart w:id="2215" w:name="_Toc92224631"/>
      <w:bookmarkStart w:id="2216" w:name="_Toc171586015"/>
      <w:bookmarkEnd w:id="2206"/>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07"/>
      <w:bookmarkEnd w:id="2208"/>
      <w:bookmarkEnd w:id="2209"/>
      <w:bookmarkEnd w:id="2210"/>
      <w:bookmarkEnd w:id="2211"/>
      <w:bookmarkEnd w:id="2212"/>
      <w:bookmarkEnd w:id="2213"/>
      <w:bookmarkEnd w:id="2214"/>
      <w:bookmarkEnd w:id="2215"/>
      <w:bookmarkEnd w:id="2216"/>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17" w:name="_CR8_3_2_8"/>
      <w:bookmarkStart w:id="2218" w:name="_Toc20215548"/>
      <w:bookmarkStart w:id="2219" w:name="_Toc27496015"/>
      <w:bookmarkStart w:id="2220" w:name="_Toc36107756"/>
      <w:bookmarkStart w:id="2221" w:name="_Toc44598508"/>
      <w:bookmarkStart w:id="2222" w:name="_Toc44602363"/>
      <w:bookmarkStart w:id="2223" w:name="_Toc45197540"/>
      <w:bookmarkStart w:id="2224" w:name="_Toc45695573"/>
      <w:bookmarkStart w:id="2225" w:name="_Toc51851029"/>
      <w:bookmarkStart w:id="2226" w:name="_Toc92224632"/>
      <w:bookmarkStart w:id="2227" w:name="_Toc171586016"/>
      <w:bookmarkEnd w:id="2217"/>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18"/>
      <w:bookmarkEnd w:id="2219"/>
      <w:bookmarkEnd w:id="2220"/>
      <w:bookmarkEnd w:id="2221"/>
      <w:bookmarkEnd w:id="2222"/>
      <w:bookmarkEnd w:id="2223"/>
      <w:bookmarkEnd w:id="2224"/>
      <w:bookmarkEnd w:id="2225"/>
      <w:bookmarkEnd w:id="2226"/>
      <w:bookmarkEnd w:id="2227"/>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28" w:name="_CR8_3_2_9"/>
      <w:bookmarkStart w:id="2229" w:name="_Toc20215549"/>
      <w:bookmarkStart w:id="2230" w:name="_Toc27496016"/>
      <w:bookmarkStart w:id="2231" w:name="_Toc36107757"/>
      <w:bookmarkStart w:id="2232" w:name="_Toc44598509"/>
      <w:bookmarkStart w:id="2233" w:name="_Toc44602364"/>
      <w:bookmarkStart w:id="2234" w:name="_Toc45197541"/>
      <w:bookmarkStart w:id="2235" w:name="_Toc45695574"/>
      <w:bookmarkStart w:id="2236" w:name="_Toc51851030"/>
      <w:bookmarkStart w:id="2237" w:name="_Toc92224633"/>
      <w:bookmarkStart w:id="2238" w:name="_Toc171586017"/>
      <w:bookmarkEnd w:id="2228"/>
      <w:r w:rsidRPr="00B02A0B">
        <w:t>8.3.2.9</w:t>
      </w:r>
      <w:r w:rsidRPr="00B02A0B">
        <w:tab/>
        <w:t>Forwarding affiliation status change towards another MCData user procedure</w:t>
      </w:r>
      <w:bookmarkEnd w:id="2229"/>
      <w:bookmarkEnd w:id="2230"/>
      <w:bookmarkEnd w:id="2231"/>
      <w:bookmarkEnd w:id="2232"/>
      <w:bookmarkEnd w:id="2233"/>
      <w:bookmarkEnd w:id="2234"/>
      <w:bookmarkEnd w:id="2235"/>
      <w:bookmarkEnd w:id="2236"/>
      <w:bookmarkEnd w:id="2237"/>
      <w:bookmarkEnd w:id="2238"/>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39" w:name="_CR8_3_2_10"/>
      <w:bookmarkStart w:id="2240" w:name="_Toc20215550"/>
      <w:bookmarkStart w:id="2241" w:name="_Toc27496017"/>
      <w:bookmarkStart w:id="2242" w:name="_Toc36107758"/>
      <w:bookmarkStart w:id="2243" w:name="_Toc44598510"/>
      <w:bookmarkStart w:id="2244" w:name="_Toc44602365"/>
      <w:bookmarkStart w:id="2245" w:name="_Toc45197542"/>
      <w:bookmarkStart w:id="2246" w:name="_Toc45695575"/>
      <w:bookmarkStart w:id="2247" w:name="_Toc51851031"/>
      <w:bookmarkStart w:id="2248" w:name="_Toc92224634"/>
      <w:bookmarkStart w:id="2249" w:name="_Toc171586018"/>
      <w:bookmarkEnd w:id="2239"/>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40"/>
      <w:bookmarkEnd w:id="2241"/>
      <w:bookmarkEnd w:id="2242"/>
      <w:bookmarkEnd w:id="2243"/>
      <w:bookmarkEnd w:id="2244"/>
      <w:bookmarkEnd w:id="2245"/>
      <w:bookmarkEnd w:id="2246"/>
      <w:bookmarkEnd w:id="2247"/>
      <w:bookmarkEnd w:id="2248"/>
      <w:bookmarkEnd w:id="2249"/>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50" w:name="_CR8_3_2_11"/>
      <w:bookmarkStart w:id="2251" w:name="_Toc20215551"/>
      <w:bookmarkStart w:id="2252" w:name="_Toc27496018"/>
      <w:bookmarkStart w:id="2253" w:name="_Toc36107759"/>
      <w:bookmarkStart w:id="2254" w:name="_Toc44598511"/>
      <w:bookmarkStart w:id="2255" w:name="_Toc44602366"/>
      <w:bookmarkStart w:id="2256" w:name="_Toc45197543"/>
      <w:bookmarkStart w:id="2257" w:name="_Toc45695576"/>
      <w:bookmarkStart w:id="2258" w:name="_Toc51851032"/>
      <w:bookmarkStart w:id="2259" w:name="_Toc92224635"/>
      <w:bookmarkStart w:id="2260" w:name="_Toc171586019"/>
      <w:bookmarkEnd w:id="2250"/>
      <w:r w:rsidRPr="00B02A0B">
        <w:t>8.3.2.11</w:t>
      </w:r>
      <w:r w:rsidRPr="00B02A0B">
        <w:tab/>
        <w:t>Affiliation status determination</w:t>
      </w:r>
      <w:bookmarkEnd w:id="2251"/>
      <w:bookmarkEnd w:id="2252"/>
      <w:bookmarkEnd w:id="2253"/>
      <w:bookmarkEnd w:id="2254"/>
      <w:bookmarkEnd w:id="2255"/>
      <w:bookmarkEnd w:id="2256"/>
      <w:bookmarkEnd w:id="2257"/>
      <w:bookmarkEnd w:id="2258"/>
      <w:bookmarkEnd w:id="2259"/>
      <w:bookmarkEnd w:id="2260"/>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61" w:name="_CR8_3_2_12"/>
      <w:bookmarkStart w:id="2262" w:name="_Toc20215552"/>
      <w:bookmarkStart w:id="2263" w:name="_Toc27496019"/>
      <w:bookmarkStart w:id="2264" w:name="_Toc36107760"/>
      <w:bookmarkStart w:id="2265" w:name="_Toc44598512"/>
      <w:bookmarkStart w:id="2266" w:name="_Toc44602367"/>
      <w:bookmarkStart w:id="2267" w:name="_Toc45197544"/>
      <w:bookmarkStart w:id="2268" w:name="_Toc45695577"/>
      <w:bookmarkStart w:id="2269" w:name="_Toc51851033"/>
      <w:bookmarkStart w:id="2270" w:name="_Toc92224636"/>
      <w:bookmarkStart w:id="2271" w:name="_Toc171586020"/>
      <w:bookmarkEnd w:id="2261"/>
      <w:r w:rsidRPr="00B02A0B">
        <w:t>8.3.2.12</w:t>
      </w:r>
      <w:r w:rsidRPr="00B02A0B">
        <w:tab/>
        <w:t>Affiliation status change by implicit affiliation</w:t>
      </w:r>
      <w:bookmarkEnd w:id="2262"/>
      <w:bookmarkEnd w:id="2263"/>
      <w:bookmarkEnd w:id="2264"/>
      <w:bookmarkEnd w:id="2265"/>
      <w:bookmarkEnd w:id="2266"/>
      <w:bookmarkEnd w:id="2267"/>
      <w:bookmarkEnd w:id="2268"/>
      <w:bookmarkEnd w:id="2269"/>
      <w:bookmarkEnd w:id="2270"/>
      <w:bookmarkEnd w:id="2271"/>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72" w:name="_CR8_3_2_13"/>
      <w:bookmarkStart w:id="2273" w:name="_Toc20215553"/>
      <w:bookmarkStart w:id="2274" w:name="_Toc27496020"/>
      <w:bookmarkStart w:id="2275" w:name="_Toc36107761"/>
      <w:bookmarkStart w:id="2276" w:name="_Toc44598513"/>
      <w:bookmarkStart w:id="2277" w:name="_Toc44602368"/>
      <w:bookmarkStart w:id="2278" w:name="_Toc45197545"/>
      <w:bookmarkStart w:id="2279" w:name="_Toc45695578"/>
      <w:bookmarkStart w:id="2280" w:name="_Toc51851034"/>
      <w:bookmarkStart w:id="2281" w:name="_Toc92224637"/>
      <w:bookmarkStart w:id="2282" w:name="_Toc171586021"/>
      <w:bookmarkEnd w:id="2272"/>
      <w:r w:rsidRPr="00B02A0B">
        <w:t>8.3.2.13</w:t>
      </w:r>
      <w:r w:rsidRPr="00B02A0B">
        <w:tab/>
        <w:t>Implicit affiliation status change completion</w:t>
      </w:r>
      <w:bookmarkEnd w:id="2273"/>
      <w:bookmarkEnd w:id="2274"/>
      <w:bookmarkEnd w:id="2275"/>
      <w:bookmarkEnd w:id="2276"/>
      <w:bookmarkEnd w:id="2277"/>
      <w:bookmarkEnd w:id="2278"/>
      <w:bookmarkEnd w:id="2279"/>
      <w:bookmarkEnd w:id="2280"/>
      <w:bookmarkEnd w:id="2281"/>
      <w:bookmarkEnd w:id="2282"/>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283" w:name="_CR8_3_2_14"/>
      <w:bookmarkStart w:id="2284" w:name="_Toc20215554"/>
      <w:bookmarkStart w:id="2285" w:name="_Toc27496021"/>
      <w:bookmarkStart w:id="2286" w:name="_Toc36107762"/>
      <w:bookmarkStart w:id="2287" w:name="_Toc44598514"/>
      <w:bookmarkStart w:id="2288" w:name="_Toc44602369"/>
      <w:bookmarkStart w:id="2289" w:name="_Toc45197546"/>
      <w:bookmarkStart w:id="2290" w:name="_Toc45695579"/>
      <w:bookmarkStart w:id="2291" w:name="_Toc51851035"/>
      <w:bookmarkStart w:id="2292" w:name="_Toc92224638"/>
      <w:bookmarkStart w:id="2293" w:name="_Toc171586022"/>
      <w:bookmarkEnd w:id="2283"/>
      <w:r w:rsidRPr="00B02A0B">
        <w:t>8.3.2.14</w:t>
      </w:r>
      <w:r w:rsidRPr="00B02A0B">
        <w:tab/>
        <w:t>Implicit affiliation status change cancellation</w:t>
      </w:r>
      <w:bookmarkEnd w:id="2284"/>
      <w:bookmarkEnd w:id="2285"/>
      <w:bookmarkEnd w:id="2286"/>
      <w:bookmarkEnd w:id="2287"/>
      <w:bookmarkEnd w:id="2288"/>
      <w:bookmarkEnd w:id="2289"/>
      <w:bookmarkEnd w:id="2290"/>
      <w:bookmarkEnd w:id="2291"/>
      <w:bookmarkEnd w:id="2292"/>
      <w:bookmarkEnd w:id="2293"/>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294" w:name="_CR8_3_2_15"/>
      <w:bookmarkStart w:id="2295" w:name="_Toc20215555"/>
      <w:bookmarkStart w:id="2296" w:name="_Toc27496022"/>
      <w:bookmarkStart w:id="2297" w:name="_Toc36107763"/>
      <w:bookmarkStart w:id="2298" w:name="_Toc44598515"/>
      <w:bookmarkStart w:id="2299" w:name="_Toc44602370"/>
      <w:bookmarkStart w:id="2300" w:name="_Toc45197547"/>
      <w:bookmarkStart w:id="2301" w:name="_Toc45695580"/>
      <w:bookmarkStart w:id="2302" w:name="_Toc51851036"/>
      <w:bookmarkStart w:id="2303" w:name="_Toc92224639"/>
      <w:bookmarkStart w:id="2304" w:name="_Toc171586023"/>
      <w:bookmarkEnd w:id="2294"/>
      <w:r w:rsidRPr="00B02A0B">
        <w:t>8.3.2.15</w:t>
      </w:r>
      <w:r w:rsidRPr="00B02A0B">
        <w:tab/>
        <w:t>Implicit affiliation to configured groups procedure</w:t>
      </w:r>
      <w:bookmarkEnd w:id="2295"/>
      <w:bookmarkEnd w:id="2296"/>
      <w:bookmarkEnd w:id="2297"/>
      <w:bookmarkEnd w:id="2298"/>
      <w:bookmarkEnd w:id="2299"/>
      <w:bookmarkEnd w:id="2300"/>
      <w:bookmarkEnd w:id="2301"/>
      <w:bookmarkEnd w:id="2302"/>
      <w:bookmarkEnd w:id="2303"/>
      <w:bookmarkEnd w:id="2304"/>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05" w:name="_CR8_3_3"/>
      <w:bookmarkStart w:id="2306" w:name="_Toc20215556"/>
      <w:bookmarkStart w:id="2307" w:name="_Toc27496023"/>
      <w:bookmarkStart w:id="2308" w:name="_Toc36107764"/>
      <w:bookmarkStart w:id="2309" w:name="_Toc44598516"/>
      <w:bookmarkStart w:id="2310" w:name="_Toc44602371"/>
      <w:bookmarkStart w:id="2311" w:name="_Toc45197548"/>
      <w:bookmarkStart w:id="2312" w:name="_Toc45695581"/>
      <w:bookmarkStart w:id="2313" w:name="_Toc51851037"/>
      <w:bookmarkStart w:id="2314" w:name="_Toc92224640"/>
      <w:bookmarkStart w:id="2315" w:name="_Toc171586024"/>
      <w:bookmarkEnd w:id="2305"/>
      <w:r w:rsidRPr="00B02A0B">
        <w:t>8.3.3</w:t>
      </w:r>
      <w:r w:rsidRPr="00B02A0B">
        <w:tab/>
        <w:t>Procedures of MCData server owning the MCData group</w:t>
      </w:r>
      <w:bookmarkEnd w:id="2306"/>
      <w:bookmarkEnd w:id="2307"/>
      <w:bookmarkEnd w:id="2308"/>
      <w:bookmarkEnd w:id="2309"/>
      <w:bookmarkEnd w:id="2310"/>
      <w:bookmarkEnd w:id="2311"/>
      <w:bookmarkEnd w:id="2312"/>
      <w:bookmarkEnd w:id="2313"/>
      <w:bookmarkEnd w:id="2314"/>
      <w:bookmarkEnd w:id="2315"/>
    </w:p>
    <w:p w14:paraId="26A81C6A" w14:textId="77777777" w:rsidR="005C310B" w:rsidRPr="00B02A0B" w:rsidRDefault="005C310B" w:rsidP="007D34FE">
      <w:pPr>
        <w:pStyle w:val="Heading4"/>
      </w:pPr>
      <w:bookmarkStart w:id="2316" w:name="_CR8_3_3_1"/>
      <w:bookmarkStart w:id="2317" w:name="_Toc20215557"/>
      <w:bookmarkStart w:id="2318" w:name="_Toc27496024"/>
      <w:bookmarkStart w:id="2319" w:name="_Toc36107765"/>
      <w:bookmarkStart w:id="2320" w:name="_Toc44598517"/>
      <w:bookmarkStart w:id="2321" w:name="_Toc44602372"/>
      <w:bookmarkStart w:id="2322" w:name="_Toc45197549"/>
      <w:bookmarkStart w:id="2323" w:name="_Toc45695582"/>
      <w:bookmarkStart w:id="2324" w:name="_Toc51851038"/>
      <w:bookmarkStart w:id="2325" w:name="_Toc92224641"/>
      <w:bookmarkStart w:id="2326" w:name="_Toc171586025"/>
      <w:bookmarkEnd w:id="2316"/>
      <w:r w:rsidRPr="00B02A0B">
        <w:t>8.3.3.1</w:t>
      </w:r>
      <w:r w:rsidRPr="00B02A0B">
        <w:tab/>
        <w:t>General</w:t>
      </w:r>
      <w:bookmarkEnd w:id="2317"/>
      <w:bookmarkEnd w:id="2318"/>
      <w:bookmarkEnd w:id="2319"/>
      <w:bookmarkEnd w:id="2320"/>
      <w:bookmarkEnd w:id="2321"/>
      <w:bookmarkEnd w:id="2322"/>
      <w:bookmarkEnd w:id="2323"/>
      <w:bookmarkEnd w:id="2324"/>
      <w:bookmarkEnd w:id="2325"/>
      <w:bookmarkEnd w:id="2326"/>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27" w:name="_CR8_3_3_2"/>
      <w:bookmarkStart w:id="2328" w:name="_Toc20215558"/>
      <w:bookmarkStart w:id="2329" w:name="_Toc27496025"/>
      <w:bookmarkStart w:id="2330" w:name="_Toc36107766"/>
      <w:bookmarkStart w:id="2331" w:name="_Toc44598518"/>
      <w:bookmarkStart w:id="2332" w:name="_Toc44602373"/>
      <w:bookmarkStart w:id="2333" w:name="_Toc45197550"/>
      <w:bookmarkStart w:id="2334" w:name="_Toc45695583"/>
      <w:bookmarkStart w:id="2335" w:name="_Toc51851039"/>
      <w:bookmarkStart w:id="2336" w:name="_Toc92224642"/>
      <w:bookmarkStart w:id="2337" w:name="_Toc171586026"/>
      <w:bookmarkEnd w:id="2327"/>
      <w:r w:rsidRPr="00B02A0B">
        <w:t>8.3.3.</w:t>
      </w:r>
      <w:r w:rsidRPr="00B02A0B">
        <w:rPr>
          <w:lang w:val="en-US"/>
        </w:rPr>
        <w:t>2</w:t>
      </w:r>
      <w:r w:rsidRPr="00B02A0B">
        <w:tab/>
        <w:t>Stored information</w:t>
      </w:r>
      <w:bookmarkEnd w:id="2328"/>
      <w:bookmarkEnd w:id="2329"/>
      <w:bookmarkEnd w:id="2330"/>
      <w:bookmarkEnd w:id="2331"/>
      <w:bookmarkEnd w:id="2332"/>
      <w:bookmarkEnd w:id="2333"/>
      <w:bookmarkEnd w:id="2334"/>
      <w:bookmarkEnd w:id="2335"/>
      <w:bookmarkEnd w:id="2336"/>
      <w:bookmarkEnd w:id="2337"/>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38" w:name="_CR8_3_3_3"/>
      <w:bookmarkStart w:id="2339" w:name="_Toc20215559"/>
      <w:bookmarkStart w:id="2340" w:name="_Toc27496026"/>
      <w:bookmarkStart w:id="2341" w:name="_Toc36107767"/>
      <w:bookmarkStart w:id="2342" w:name="_Toc44598519"/>
      <w:bookmarkStart w:id="2343" w:name="_Toc44602374"/>
      <w:bookmarkStart w:id="2344" w:name="_Toc45197551"/>
      <w:bookmarkStart w:id="2345" w:name="_Toc45695584"/>
      <w:bookmarkStart w:id="2346" w:name="_Toc51851040"/>
      <w:bookmarkStart w:id="2347" w:name="_Toc92224643"/>
      <w:bookmarkStart w:id="2348" w:name="_Toc171586027"/>
      <w:bookmarkEnd w:id="2338"/>
      <w:r w:rsidRPr="00B02A0B">
        <w:t>8.3.3.3</w:t>
      </w:r>
      <w:r w:rsidRPr="00B02A0B">
        <w:tab/>
        <w:t>Receiving group affiliation status change procedure</w:t>
      </w:r>
      <w:bookmarkEnd w:id="2339"/>
      <w:bookmarkEnd w:id="2340"/>
      <w:bookmarkEnd w:id="2341"/>
      <w:bookmarkEnd w:id="2342"/>
      <w:bookmarkEnd w:id="2343"/>
      <w:bookmarkEnd w:id="2344"/>
      <w:bookmarkEnd w:id="2345"/>
      <w:bookmarkEnd w:id="2346"/>
      <w:bookmarkEnd w:id="2347"/>
      <w:bookmarkEnd w:id="2348"/>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49" w:name="_CR8_3_3_4"/>
      <w:bookmarkStart w:id="2350" w:name="_Toc20215560"/>
      <w:bookmarkStart w:id="2351" w:name="_Toc27496027"/>
      <w:bookmarkStart w:id="2352" w:name="_Toc36107768"/>
      <w:bookmarkStart w:id="2353" w:name="_Toc44598520"/>
      <w:bookmarkStart w:id="2354" w:name="_Toc44602375"/>
      <w:bookmarkStart w:id="2355" w:name="_Toc45197552"/>
      <w:bookmarkStart w:id="2356" w:name="_Toc45695585"/>
      <w:bookmarkStart w:id="2357" w:name="_Toc51851041"/>
      <w:bookmarkStart w:id="2358" w:name="_Toc92224644"/>
      <w:bookmarkStart w:id="2359" w:name="_Toc171586028"/>
      <w:bookmarkEnd w:id="2349"/>
      <w:r w:rsidRPr="00B02A0B">
        <w:t>8.3.3.</w:t>
      </w:r>
      <w:r w:rsidRPr="00B02A0B">
        <w:rPr>
          <w:lang w:val="en-US"/>
        </w:rPr>
        <w:t>4</w:t>
      </w:r>
      <w:r w:rsidRPr="00B02A0B">
        <w:tab/>
        <w:t>Receiving subscription to affiliation status procedure</w:t>
      </w:r>
      <w:bookmarkEnd w:id="2350"/>
      <w:bookmarkEnd w:id="2351"/>
      <w:bookmarkEnd w:id="2352"/>
      <w:bookmarkEnd w:id="2353"/>
      <w:bookmarkEnd w:id="2354"/>
      <w:bookmarkEnd w:id="2355"/>
      <w:bookmarkEnd w:id="2356"/>
      <w:bookmarkEnd w:id="2357"/>
      <w:bookmarkEnd w:id="2358"/>
      <w:bookmarkEnd w:id="2359"/>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60" w:name="_CR8_3_3_5"/>
      <w:bookmarkStart w:id="2361" w:name="_Toc20215561"/>
      <w:bookmarkStart w:id="2362" w:name="_Toc27496028"/>
      <w:bookmarkStart w:id="2363" w:name="_Toc36107769"/>
      <w:bookmarkStart w:id="2364" w:name="_Toc44598521"/>
      <w:bookmarkStart w:id="2365" w:name="_Toc44602376"/>
      <w:bookmarkStart w:id="2366" w:name="_Toc45197553"/>
      <w:bookmarkStart w:id="2367" w:name="_Toc45695586"/>
      <w:bookmarkStart w:id="2368" w:name="_Toc51851042"/>
      <w:bookmarkStart w:id="2369" w:name="_Toc92224645"/>
      <w:bookmarkStart w:id="2370" w:name="_Toc171586029"/>
      <w:bookmarkEnd w:id="2360"/>
      <w:r w:rsidRPr="00B02A0B">
        <w:t>8.3.3.</w:t>
      </w:r>
      <w:r w:rsidRPr="00B02A0B">
        <w:rPr>
          <w:lang w:val="en-US"/>
        </w:rPr>
        <w:t>5</w:t>
      </w:r>
      <w:r w:rsidRPr="00B02A0B">
        <w:tab/>
        <w:t>Sending notification of change of affiliation status procedure</w:t>
      </w:r>
      <w:bookmarkEnd w:id="2361"/>
      <w:bookmarkEnd w:id="2362"/>
      <w:bookmarkEnd w:id="2363"/>
      <w:bookmarkEnd w:id="2364"/>
      <w:bookmarkEnd w:id="2365"/>
      <w:bookmarkEnd w:id="2366"/>
      <w:bookmarkEnd w:id="2367"/>
      <w:bookmarkEnd w:id="2368"/>
      <w:bookmarkEnd w:id="2369"/>
      <w:bookmarkEnd w:id="2370"/>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71" w:name="_CR8_3_3_6"/>
      <w:bookmarkStart w:id="2372" w:name="_Toc20215562"/>
      <w:bookmarkStart w:id="2373" w:name="_Toc27496029"/>
      <w:bookmarkStart w:id="2374" w:name="_Toc36107770"/>
      <w:bookmarkStart w:id="2375" w:name="_Toc44598522"/>
      <w:bookmarkStart w:id="2376" w:name="_Toc44602377"/>
      <w:bookmarkStart w:id="2377" w:name="_Toc45197554"/>
      <w:bookmarkStart w:id="2378" w:name="_Toc45695587"/>
      <w:bookmarkStart w:id="2379" w:name="_Toc51851043"/>
      <w:bookmarkStart w:id="2380" w:name="_Toc92224646"/>
      <w:bookmarkStart w:id="2381" w:name="_Toc171586030"/>
      <w:bookmarkEnd w:id="2371"/>
      <w:r w:rsidRPr="00B02A0B">
        <w:t>8.3.3.</w:t>
      </w:r>
      <w:r w:rsidRPr="00B02A0B">
        <w:rPr>
          <w:lang w:val="en-US"/>
        </w:rPr>
        <w:t>6</w:t>
      </w:r>
      <w:r w:rsidRPr="00B02A0B">
        <w:tab/>
        <w:t>Implicit affiliation eligibilty check procedure</w:t>
      </w:r>
      <w:bookmarkEnd w:id="2372"/>
      <w:bookmarkEnd w:id="2373"/>
      <w:bookmarkEnd w:id="2374"/>
      <w:bookmarkEnd w:id="2375"/>
      <w:bookmarkEnd w:id="2376"/>
      <w:bookmarkEnd w:id="2377"/>
      <w:bookmarkEnd w:id="2378"/>
      <w:bookmarkEnd w:id="2379"/>
      <w:bookmarkEnd w:id="2380"/>
      <w:bookmarkEnd w:id="2381"/>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382" w:name="_CR8_3_3_7"/>
      <w:bookmarkStart w:id="2383" w:name="_Toc20215563"/>
      <w:bookmarkStart w:id="2384" w:name="_Toc27496030"/>
      <w:bookmarkStart w:id="2385" w:name="_Toc36107771"/>
      <w:bookmarkStart w:id="2386" w:name="_Toc44598523"/>
      <w:bookmarkStart w:id="2387" w:name="_Toc44602378"/>
      <w:bookmarkStart w:id="2388" w:name="_Toc45197555"/>
      <w:bookmarkStart w:id="2389" w:name="_Toc45695588"/>
      <w:bookmarkStart w:id="2390" w:name="_Toc51851044"/>
      <w:bookmarkStart w:id="2391" w:name="_Toc92224647"/>
      <w:bookmarkStart w:id="2392" w:name="_Toc171586031"/>
      <w:bookmarkEnd w:id="2382"/>
      <w:r w:rsidRPr="00B02A0B">
        <w:t>8.3.3.</w:t>
      </w:r>
      <w:r w:rsidRPr="00B02A0B">
        <w:rPr>
          <w:lang w:val="en-US"/>
        </w:rPr>
        <w:t>7</w:t>
      </w:r>
      <w:r w:rsidRPr="00B02A0B">
        <w:tab/>
        <w:t>Affiliation status change by implicit affiliation procedure</w:t>
      </w:r>
      <w:bookmarkEnd w:id="2383"/>
      <w:bookmarkEnd w:id="2384"/>
      <w:bookmarkEnd w:id="2385"/>
      <w:bookmarkEnd w:id="2386"/>
      <w:bookmarkEnd w:id="2387"/>
      <w:bookmarkEnd w:id="2388"/>
      <w:bookmarkEnd w:id="2389"/>
      <w:bookmarkEnd w:id="2390"/>
      <w:bookmarkEnd w:id="2391"/>
      <w:bookmarkEnd w:id="2392"/>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393" w:name="_CR8_4"/>
      <w:bookmarkStart w:id="2394" w:name="_Toc20215564"/>
      <w:bookmarkStart w:id="2395" w:name="_Toc27496031"/>
      <w:bookmarkStart w:id="2396" w:name="_Toc36107772"/>
      <w:bookmarkStart w:id="2397" w:name="_Toc44598524"/>
      <w:bookmarkStart w:id="2398" w:name="_Toc44602379"/>
      <w:bookmarkStart w:id="2399" w:name="_Toc45197556"/>
      <w:bookmarkStart w:id="2400" w:name="_Toc45695589"/>
      <w:bookmarkStart w:id="2401" w:name="_Toc51851045"/>
      <w:bookmarkStart w:id="2402" w:name="_Toc92224648"/>
      <w:bookmarkStart w:id="2403" w:name="_Toc171586032"/>
      <w:bookmarkEnd w:id="2393"/>
      <w:r w:rsidRPr="00B02A0B">
        <w:t>8.4</w:t>
      </w:r>
      <w:r w:rsidRPr="00B02A0B">
        <w:tab/>
        <w:t>Coding</w:t>
      </w:r>
      <w:bookmarkEnd w:id="2394"/>
      <w:bookmarkEnd w:id="2395"/>
      <w:bookmarkEnd w:id="2396"/>
      <w:bookmarkEnd w:id="2397"/>
      <w:bookmarkEnd w:id="2398"/>
      <w:bookmarkEnd w:id="2399"/>
      <w:bookmarkEnd w:id="2400"/>
      <w:bookmarkEnd w:id="2401"/>
      <w:bookmarkEnd w:id="2402"/>
      <w:bookmarkEnd w:id="2403"/>
    </w:p>
    <w:p w14:paraId="2C2CE992" w14:textId="77777777" w:rsidR="005C310B" w:rsidRPr="00B02A0B" w:rsidRDefault="005C310B" w:rsidP="007D34FE">
      <w:pPr>
        <w:pStyle w:val="Heading3"/>
        <w:rPr>
          <w:rFonts w:eastAsia="SimSun"/>
          <w:lang w:val="en-US"/>
        </w:rPr>
      </w:pPr>
      <w:bookmarkStart w:id="2404" w:name="_CR8_4_1"/>
      <w:bookmarkStart w:id="2405" w:name="_Toc20215565"/>
      <w:bookmarkStart w:id="2406" w:name="_Toc27496032"/>
      <w:bookmarkStart w:id="2407" w:name="_Toc36107773"/>
      <w:bookmarkStart w:id="2408" w:name="_Toc44598525"/>
      <w:bookmarkStart w:id="2409" w:name="_Toc44602380"/>
      <w:bookmarkStart w:id="2410" w:name="_Toc45197557"/>
      <w:bookmarkStart w:id="2411" w:name="_Toc45695590"/>
      <w:bookmarkStart w:id="2412" w:name="_Toc51851046"/>
      <w:bookmarkStart w:id="2413" w:name="_Toc92224649"/>
      <w:bookmarkStart w:id="2414" w:name="_Toc171586033"/>
      <w:bookmarkEnd w:id="2404"/>
      <w:r w:rsidRPr="00B02A0B">
        <w:t>8.4.</w:t>
      </w:r>
      <w:r w:rsidRPr="00B02A0B">
        <w:rPr>
          <w:lang w:val="en-US"/>
        </w:rPr>
        <w:t>1</w:t>
      </w:r>
      <w:r w:rsidRPr="00B02A0B">
        <w:rPr>
          <w:lang w:val="en-US"/>
        </w:rPr>
        <w:tab/>
      </w:r>
      <w:r w:rsidRPr="00B02A0B">
        <w:t xml:space="preserve">Extension of </w:t>
      </w:r>
      <w:r w:rsidRPr="00B02A0B">
        <w:rPr>
          <w:rFonts w:eastAsia="SimSun"/>
        </w:rPr>
        <w:t>application/pidf+xml MIME type</w:t>
      </w:r>
      <w:bookmarkEnd w:id="2405"/>
      <w:bookmarkEnd w:id="2406"/>
      <w:bookmarkEnd w:id="2407"/>
      <w:bookmarkEnd w:id="2408"/>
      <w:bookmarkEnd w:id="2409"/>
      <w:bookmarkEnd w:id="2410"/>
      <w:bookmarkEnd w:id="2411"/>
      <w:bookmarkEnd w:id="2412"/>
      <w:bookmarkEnd w:id="2413"/>
      <w:bookmarkEnd w:id="2414"/>
    </w:p>
    <w:p w14:paraId="52095BD5" w14:textId="77777777" w:rsidR="005C310B" w:rsidRPr="00B02A0B" w:rsidRDefault="005C310B" w:rsidP="007D34FE">
      <w:pPr>
        <w:pStyle w:val="Heading4"/>
        <w:rPr>
          <w:lang w:val="en-US"/>
        </w:rPr>
      </w:pPr>
      <w:bookmarkStart w:id="2415" w:name="_CR8_4_1_1"/>
      <w:bookmarkStart w:id="2416" w:name="_Toc20215566"/>
      <w:bookmarkStart w:id="2417" w:name="_Toc27496033"/>
      <w:bookmarkStart w:id="2418" w:name="_Toc36107774"/>
      <w:bookmarkStart w:id="2419" w:name="_Toc44598526"/>
      <w:bookmarkStart w:id="2420" w:name="_Toc44602381"/>
      <w:bookmarkStart w:id="2421" w:name="_Toc45197558"/>
      <w:bookmarkStart w:id="2422" w:name="_Toc45695591"/>
      <w:bookmarkStart w:id="2423" w:name="_Toc51851047"/>
      <w:bookmarkStart w:id="2424" w:name="_Toc92224650"/>
      <w:bookmarkStart w:id="2425" w:name="_Toc171586034"/>
      <w:bookmarkEnd w:id="2415"/>
      <w:r w:rsidRPr="00B02A0B">
        <w:t>8.4.1.1</w:t>
      </w:r>
      <w:r w:rsidRPr="00B02A0B">
        <w:tab/>
        <w:t>Introduction</w:t>
      </w:r>
      <w:bookmarkEnd w:id="2416"/>
      <w:bookmarkEnd w:id="2417"/>
      <w:bookmarkEnd w:id="2418"/>
      <w:bookmarkEnd w:id="2419"/>
      <w:bookmarkEnd w:id="2420"/>
      <w:bookmarkEnd w:id="2421"/>
      <w:bookmarkEnd w:id="2422"/>
      <w:bookmarkEnd w:id="2423"/>
      <w:bookmarkEnd w:id="2424"/>
      <w:bookmarkEnd w:id="2425"/>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26" w:name="_CR8_4_1_2"/>
      <w:bookmarkStart w:id="2427" w:name="_Toc20215567"/>
      <w:bookmarkStart w:id="2428" w:name="_Toc27496034"/>
      <w:bookmarkStart w:id="2429" w:name="_Toc36107775"/>
      <w:bookmarkStart w:id="2430" w:name="_Toc44598527"/>
      <w:bookmarkStart w:id="2431" w:name="_Toc44602382"/>
      <w:bookmarkStart w:id="2432" w:name="_Toc45197559"/>
      <w:bookmarkStart w:id="2433" w:name="_Toc45695592"/>
      <w:bookmarkStart w:id="2434" w:name="_Toc51851048"/>
      <w:bookmarkStart w:id="2435" w:name="_Toc92224651"/>
      <w:bookmarkStart w:id="2436" w:name="_Toc171586035"/>
      <w:bookmarkEnd w:id="2426"/>
      <w:r w:rsidRPr="00B02A0B">
        <w:t>8.4.1.2</w:t>
      </w:r>
      <w:r w:rsidRPr="00B02A0B">
        <w:tab/>
        <w:t>Syntax</w:t>
      </w:r>
      <w:bookmarkEnd w:id="2427"/>
      <w:bookmarkEnd w:id="2428"/>
      <w:bookmarkEnd w:id="2429"/>
      <w:bookmarkEnd w:id="2430"/>
      <w:bookmarkEnd w:id="2431"/>
      <w:bookmarkEnd w:id="2432"/>
      <w:bookmarkEnd w:id="2433"/>
      <w:bookmarkEnd w:id="2434"/>
      <w:bookmarkEnd w:id="2435"/>
      <w:bookmarkEnd w:id="2436"/>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rFonts w:eastAsia="SimSun"/>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bookmarkStart w:id="2437" w:name="_CRTable8_4_1_21"/>
      <w:r w:rsidRPr="00B02A0B">
        <w:t>Table </w:t>
      </w:r>
      <w:bookmarkEnd w:id="2437"/>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38" w:name="_CRTable8_4_1_22"/>
      <w:r w:rsidRPr="00B02A0B">
        <w:t>Table </w:t>
      </w:r>
      <w:bookmarkEnd w:id="2438"/>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439" w:name="_CR8_4_2"/>
      <w:bookmarkStart w:id="2440" w:name="_Toc20215568"/>
      <w:bookmarkStart w:id="2441" w:name="_Toc27496035"/>
      <w:bookmarkStart w:id="2442" w:name="_Toc36107776"/>
      <w:bookmarkStart w:id="2443" w:name="_Toc44598528"/>
      <w:bookmarkStart w:id="2444" w:name="_Toc44602383"/>
      <w:bookmarkStart w:id="2445" w:name="_Toc45197560"/>
      <w:bookmarkStart w:id="2446" w:name="_Toc45695593"/>
      <w:bookmarkStart w:id="2447" w:name="_Toc51851049"/>
      <w:bookmarkStart w:id="2448" w:name="_Toc92224652"/>
      <w:bookmarkStart w:id="2449" w:name="_Toc171586036"/>
      <w:bookmarkEnd w:id="2439"/>
      <w:r w:rsidRPr="00B02A0B">
        <w:t>8.4.2</w:t>
      </w:r>
      <w:r w:rsidRPr="00B02A0B">
        <w:tab/>
        <w:t xml:space="preserve">Extension of </w:t>
      </w:r>
      <w:r w:rsidRPr="00B02A0B">
        <w:rPr>
          <w:rFonts w:eastAsia="SimSun"/>
        </w:rPr>
        <w:t>application/simple-filter+xml MIME type</w:t>
      </w:r>
      <w:bookmarkEnd w:id="2440"/>
      <w:bookmarkEnd w:id="2441"/>
      <w:bookmarkEnd w:id="2442"/>
      <w:bookmarkEnd w:id="2443"/>
      <w:bookmarkEnd w:id="2444"/>
      <w:bookmarkEnd w:id="2445"/>
      <w:bookmarkEnd w:id="2446"/>
      <w:bookmarkEnd w:id="2447"/>
      <w:bookmarkEnd w:id="2448"/>
      <w:bookmarkEnd w:id="2449"/>
    </w:p>
    <w:p w14:paraId="5CF4E651" w14:textId="77777777" w:rsidR="005C310B" w:rsidRPr="00B02A0B" w:rsidRDefault="005C310B" w:rsidP="007D34FE">
      <w:pPr>
        <w:pStyle w:val="Heading4"/>
        <w:rPr>
          <w:lang w:val="en-US"/>
        </w:rPr>
      </w:pPr>
      <w:bookmarkStart w:id="2450" w:name="_CR8_4_2_1"/>
      <w:bookmarkStart w:id="2451" w:name="_Toc20215569"/>
      <w:bookmarkStart w:id="2452" w:name="_Toc27496036"/>
      <w:bookmarkStart w:id="2453" w:name="_Toc36107777"/>
      <w:bookmarkStart w:id="2454" w:name="_Toc44598529"/>
      <w:bookmarkStart w:id="2455" w:name="_Toc44602384"/>
      <w:bookmarkStart w:id="2456" w:name="_Toc45197561"/>
      <w:bookmarkStart w:id="2457" w:name="_Toc45695594"/>
      <w:bookmarkStart w:id="2458" w:name="_Toc51851050"/>
      <w:bookmarkStart w:id="2459" w:name="_Toc92224653"/>
      <w:bookmarkStart w:id="2460" w:name="_Toc171586037"/>
      <w:bookmarkEnd w:id="2450"/>
      <w:r w:rsidRPr="00B02A0B">
        <w:t>8.4.2.1</w:t>
      </w:r>
      <w:r w:rsidRPr="00B02A0B">
        <w:tab/>
        <w:t>Introduction</w:t>
      </w:r>
      <w:bookmarkEnd w:id="2451"/>
      <w:bookmarkEnd w:id="2452"/>
      <w:bookmarkEnd w:id="2453"/>
      <w:bookmarkEnd w:id="2454"/>
      <w:bookmarkEnd w:id="2455"/>
      <w:bookmarkEnd w:id="2456"/>
      <w:bookmarkEnd w:id="2457"/>
      <w:bookmarkEnd w:id="2458"/>
      <w:bookmarkEnd w:id="2459"/>
      <w:bookmarkEnd w:id="2460"/>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61" w:name="_CR8_4_2_2"/>
      <w:bookmarkStart w:id="2462" w:name="_Toc20215570"/>
      <w:bookmarkStart w:id="2463" w:name="_Toc27496037"/>
      <w:bookmarkStart w:id="2464" w:name="_Toc36107778"/>
      <w:bookmarkStart w:id="2465" w:name="_Toc44598530"/>
      <w:bookmarkStart w:id="2466" w:name="_Toc44602385"/>
      <w:bookmarkStart w:id="2467" w:name="_Toc45197562"/>
      <w:bookmarkStart w:id="2468" w:name="_Toc45695595"/>
      <w:bookmarkStart w:id="2469" w:name="_Toc51851051"/>
      <w:bookmarkStart w:id="2470" w:name="_Toc92224654"/>
      <w:bookmarkStart w:id="2471" w:name="_Toc171586038"/>
      <w:bookmarkEnd w:id="2461"/>
      <w:r w:rsidRPr="00B02A0B">
        <w:t>8.4.2.2</w:t>
      </w:r>
      <w:r w:rsidRPr="00B02A0B">
        <w:tab/>
        <w:t>Syntax</w:t>
      </w:r>
      <w:bookmarkEnd w:id="2462"/>
      <w:bookmarkEnd w:id="2463"/>
      <w:bookmarkEnd w:id="2464"/>
      <w:bookmarkEnd w:id="2465"/>
      <w:bookmarkEnd w:id="2466"/>
      <w:bookmarkEnd w:id="2467"/>
      <w:bookmarkEnd w:id="2468"/>
      <w:bookmarkEnd w:id="2469"/>
      <w:bookmarkEnd w:id="2470"/>
      <w:bookmarkEnd w:id="2471"/>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472" w:name="_CR9"/>
      <w:bookmarkStart w:id="2473" w:name="_Toc20215571"/>
      <w:bookmarkStart w:id="2474" w:name="_Toc27496038"/>
      <w:bookmarkStart w:id="2475" w:name="_Toc36107779"/>
      <w:bookmarkStart w:id="2476" w:name="_Toc44598531"/>
      <w:bookmarkStart w:id="2477" w:name="_Toc44602386"/>
      <w:bookmarkStart w:id="2478" w:name="_Toc45197563"/>
      <w:bookmarkStart w:id="2479" w:name="_Toc45695596"/>
      <w:bookmarkStart w:id="2480" w:name="_Toc51851052"/>
      <w:bookmarkStart w:id="2481" w:name="_Toc92224655"/>
      <w:bookmarkStart w:id="2482" w:name="_Toc171586039"/>
      <w:bookmarkEnd w:id="2472"/>
      <w:r w:rsidRPr="00B02A0B">
        <w:t>9</w:t>
      </w:r>
      <w:r w:rsidRPr="00B02A0B">
        <w:tab/>
        <w:t>Short Data Service (SDS)</w:t>
      </w:r>
      <w:bookmarkEnd w:id="2473"/>
      <w:bookmarkEnd w:id="2474"/>
      <w:bookmarkEnd w:id="2475"/>
      <w:bookmarkEnd w:id="2476"/>
      <w:bookmarkEnd w:id="2477"/>
      <w:bookmarkEnd w:id="2478"/>
      <w:bookmarkEnd w:id="2479"/>
      <w:bookmarkEnd w:id="2480"/>
      <w:bookmarkEnd w:id="2481"/>
      <w:bookmarkEnd w:id="2482"/>
    </w:p>
    <w:p w14:paraId="202E2C12" w14:textId="77777777" w:rsidR="005C310B" w:rsidRPr="00B02A0B" w:rsidRDefault="005C310B" w:rsidP="007D34FE">
      <w:pPr>
        <w:pStyle w:val="Heading2"/>
      </w:pPr>
      <w:bookmarkStart w:id="2483" w:name="_CR9_1"/>
      <w:bookmarkStart w:id="2484" w:name="_Toc20215572"/>
      <w:bookmarkStart w:id="2485" w:name="_Toc27496039"/>
      <w:bookmarkStart w:id="2486" w:name="_Toc36107780"/>
      <w:bookmarkStart w:id="2487" w:name="_Toc44598532"/>
      <w:bookmarkStart w:id="2488" w:name="_Toc44602387"/>
      <w:bookmarkStart w:id="2489" w:name="_Toc45197564"/>
      <w:bookmarkStart w:id="2490" w:name="_Toc45695597"/>
      <w:bookmarkStart w:id="2491" w:name="_Toc51851053"/>
      <w:bookmarkStart w:id="2492" w:name="_Toc92224656"/>
      <w:bookmarkStart w:id="2493" w:name="_Toc171586040"/>
      <w:bookmarkEnd w:id="2483"/>
      <w:r w:rsidRPr="00B02A0B">
        <w:t>9.1</w:t>
      </w:r>
      <w:r w:rsidRPr="00B02A0B">
        <w:tab/>
        <w:t>General</w:t>
      </w:r>
      <w:bookmarkEnd w:id="2484"/>
      <w:bookmarkEnd w:id="2485"/>
      <w:bookmarkEnd w:id="2486"/>
      <w:bookmarkEnd w:id="2487"/>
      <w:bookmarkEnd w:id="2488"/>
      <w:bookmarkEnd w:id="2489"/>
      <w:bookmarkEnd w:id="2490"/>
      <w:bookmarkEnd w:id="2491"/>
      <w:bookmarkEnd w:id="2492"/>
      <w:bookmarkEnd w:id="2493"/>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494" w:name="_CR9_2"/>
      <w:bookmarkStart w:id="2495" w:name="_Toc20215573"/>
      <w:bookmarkStart w:id="2496" w:name="_Toc27496040"/>
      <w:bookmarkStart w:id="2497" w:name="_Toc36107781"/>
      <w:bookmarkStart w:id="2498" w:name="_Toc44598533"/>
      <w:bookmarkStart w:id="2499" w:name="_Toc44602388"/>
      <w:bookmarkStart w:id="2500" w:name="_Toc45197565"/>
      <w:bookmarkStart w:id="2501" w:name="_Toc45695598"/>
      <w:bookmarkStart w:id="2502" w:name="_Toc51851054"/>
      <w:bookmarkStart w:id="2503" w:name="_Toc92224657"/>
      <w:bookmarkStart w:id="2504" w:name="_Toc171586041"/>
      <w:bookmarkEnd w:id="2494"/>
      <w:r w:rsidRPr="00B02A0B">
        <w:t>9.2</w:t>
      </w:r>
      <w:r w:rsidRPr="00B02A0B">
        <w:tab/>
        <w:t>On-network SDS</w:t>
      </w:r>
      <w:bookmarkEnd w:id="2495"/>
      <w:bookmarkEnd w:id="2496"/>
      <w:bookmarkEnd w:id="2497"/>
      <w:bookmarkEnd w:id="2498"/>
      <w:bookmarkEnd w:id="2499"/>
      <w:bookmarkEnd w:id="2500"/>
      <w:bookmarkEnd w:id="2501"/>
      <w:bookmarkEnd w:id="2502"/>
      <w:bookmarkEnd w:id="2503"/>
      <w:bookmarkEnd w:id="2504"/>
    </w:p>
    <w:p w14:paraId="706ACF7A" w14:textId="77777777" w:rsidR="005C310B" w:rsidRPr="00B02A0B" w:rsidRDefault="005C310B" w:rsidP="007D34FE">
      <w:pPr>
        <w:pStyle w:val="Heading3"/>
        <w:rPr>
          <w:rFonts w:eastAsia="SimSun"/>
        </w:rPr>
      </w:pPr>
      <w:bookmarkStart w:id="2505" w:name="_CR9_2_1"/>
      <w:bookmarkStart w:id="2506" w:name="_Toc20215574"/>
      <w:bookmarkStart w:id="2507" w:name="_Toc27496041"/>
      <w:bookmarkStart w:id="2508" w:name="_Toc36107782"/>
      <w:bookmarkStart w:id="2509" w:name="_Toc44598534"/>
      <w:bookmarkStart w:id="2510" w:name="_Toc44602389"/>
      <w:bookmarkStart w:id="2511" w:name="_Toc45197566"/>
      <w:bookmarkStart w:id="2512" w:name="_Toc45695599"/>
      <w:bookmarkStart w:id="2513" w:name="_Toc51851055"/>
      <w:bookmarkStart w:id="2514" w:name="_Toc92224658"/>
      <w:bookmarkStart w:id="2515" w:name="_Toc171586042"/>
      <w:bookmarkEnd w:id="2505"/>
      <w:r w:rsidRPr="00B02A0B">
        <w:rPr>
          <w:rFonts w:eastAsia="SimSun"/>
        </w:rPr>
        <w:t>9.2.1</w:t>
      </w:r>
      <w:r w:rsidRPr="00B02A0B">
        <w:rPr>
          <w:rFonts w:eastAsia="SimSun"/>
        </w:rPr>
        <w:tab/>
        <w:t>General</w:t>
      </w:r>
      <w:bookmarkEnd w:id="2506"/>
      <w:bookmarkEnd w:id="2507"/>
      <w:bookmarkEnd w:id="2508"/>
      <w:bookmarkEnd w:id="2509"/>
      <w:bookmarkEnd w:id="2510"/>
      <w:bookmarkEnd w:id="2511"/>
      <w:bookmarkEnd w:id="2512"/>
      <w:bookmarkEnd w:id="2513"/>
      <w:bookmarkEnd w:id="2514"/>
      <w:bookmarkEnd w:id="2515"/>
    </w:p>
    <w:p w14:paraId="4CA68064" w14:textId="77777777" w:rsidR="005C310B" w:rsidRPr="00B02A0B" w:rsidRDefault="005C310B" w:rsidP="007D34FE">
      <w:pPr>
        <w:pStyle w:val="Heading4"/>
        <w:rPr>
          <w:noProof/>
          <w:lang w:val="en-US"/>
        </w:rPr>
      </w:pPr>
      <w:bookmarkStart w:id="2516" w:name="_CR9_2_1_1"/>
      <w:bookmarkStart w:id="2517" w:name="_Toc20215575"/>
      <w:bookmarkStart w:id="2518" w:name="_Toc27496042"/>
      <w:bookmarkStart w:id="2519" w:name="_Toc36107783"/>
      <w:bookmarkStart w:id="2520" w:name="_Toc44598535"/>
      <w:bookmarkStart w:id="2521" w:name="_Toc44602390"/>
      <w:bookmarkStart w:id="2522" w:name="_Toc45197567"/>
      <w:bookmarkStart w:id="2523" w:name="_Toc45695600"/>
      <w:bookmarkStart w:id="2524" w:name="_Toc51851056"/>
      <w:bookmarkStart w:id="2525" w:name="_Toc92224659"/>
      <w:bookmarkStart w:id="2526" w:name="_Toc171586043"/>
      <w:bookmarkEnd w:id="2516"/>
      <w:r w:rsidRPr="00B02A0B">
        <w:rPr>
          <w:noProof/>
          <w:lang w:val="en-US"/>
        </w:rPr>
        <w:t>9.2.1.1</w:t>
      </w:r>
      <w:r w:rsidRPr="00B02A0B">
        <w:rPr>
          <w:noProof/>
          <w:lang w:val="en-US"/>
        </w:rPr>
        <w:tab/>
        <w:t>Sending an SDS message</w:t>
      </w:r>
      <w:bookmarkEnd w:id="2517"/>
      <w:bookmarkEnd w:id="2518"/>
      <w:bookmarkEnd w:id="2519"/>
      <w:bookmarkEnd w:id="2520"/>
      <w:bookmarkEnd w:id="2521"/>
      <w:bookmarkEnd w:id="2522"/>
      <w:bookmarkEnd w:id="2523"/>
      <w:bookmarkEnd w:id="2524"/>
      <w:bookmarkEnd w:id="2525"/>
      <w:bookmarkEnd w:id="2526"/>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27" w:name="_CR9_2_1_2"/>
      <w:bookmarkStart w:id="2528" w:name="_Toc20215576"/>
      <w:bookmarkStart w:id="2529" w:name="_Toc27496043"/>
      <w:bookmarkStart w:id="2530" w:name="_Toc36107784"/>
      <w:bookmarkStart w:id="2531" w:name="_Toc44598536"/>
      <w:bookmarkStart w:id="2532" w:name="_Toc44602391"/>
      <w:bookmarkStart w:id="2533" w:name="_Toc45197568"/>
      <w:bookmarkStart w:id="2534" w:name="_Toc45695601"/>
      <w:bookmarkStart w:id="2535" w:name="_Toc51851057"/>
      <w:bookmarkStart w:id="2536" w:name="_Toc92224660"/>
      <w:bookmarkStart w:id="2537" w:name="_Toc171586044"/>
      <w:bookmarkEnd w:id="2527"/>
      <w:r w:rsidRPr="00B02A0B">
        <w:rPr>
          <w:noProof/>
          <w:lang w:val="en-US"/>
        </w:rPr>
        <w:t>9.2.1.2</w:t>
      </w:r>
      <w:r w:rsidRPr="00B02A0B">
        <w:rPr>
          <w:noProof/>
          <w:lang w:val="en-US"/>
        </w:rPr>
        <w:tab/>
        <w:t>Handling of received SDS messages with or without disposition requests</w:t>
      </w:r>
      <w:bookmarkEnd w:id="2528"/>
      <w:bookmarkEnd w:id="2529"/>
      <w:bookmarkEnd w:id="2530"/>
      <w:bookmarkEnd w:id="2531"/>
      <w:bookmarkEnd w:id="2532"/>
      <w:bookmarkEnd w:id="2533"/>
      <w:bookmarkEnd w:id="2534"/>
      <w:bookmarkEnd w:id="2535"/>
      <w:bookmarkEnd w:id="2536"/>
      <w:bookmarkEnd w:id="2537"/>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38" w:name="_Toc20215577"/>
      <w:bookmarkStart w:id="2539" w:name="_Toc27496044"/>
      <w:bookmarkStart w:id="2540" w:name="_Toc36107785"/>
      <w:bookmarkStart w:id="2541" w:name="_Toc44598537"/>
      <w:bookmarkStart w:id="2542" w:name="_Toc44602392"/>
      <w:bookmarkStart w:id="2543" w:name="_Toc45197569"/>
      <w:bookmarkStart w:id="2544" w:name="_Toc45695602"/>
      <w:bookmarkStart w:id="2545"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46" w:name="_CR9_2_1_3"/>
      <w:bookmarkStart w:id="2547" w:name="_Toc92224661"/>
      <w:bookmarkStart w:id="2548" w:name="_Toc171586045"/>
      <w:bookmarkEnd w:id="2546"/>
      <w:r w:rsidRPr="00B02A0B">
        <w:rPr>
          <w:noProof/>
          <w:lang w:val="en-US"/>
        </w:rPr>
        <w:t>9.2.1.3</w:t>
      </w:r>
      <w:r w:rsidRPr="00B02A0B">
        <w:rPr>
          <w:noProof/>
          <w:lang w:val="en-US"/>
        </w:rPr>
        <w:tab/>
        <w:t>Handling of disposition requests</w:t>
      </w:r>
      <w:bookmarkEnd w:id="2538"/>
      <w:bookmarkEnd w:id="2539"/>
      <w:bookmarkEnd w:id="2540"/>
      <w:bookmarkEnd w:id="2541"/>
      <w:bookmarkEnd w:id="2542"/>
      <w:bookmarkEnd w:id="2543"/>
      <w:bookmarkEnd w:id="2544"/>
      <w:bookmarkEnd w:id="2545"/>
      <w:bookmarkEnd w:id="2547"/>
      <w:bookmarkEnd w:id="2548"/>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549" w:name="_CR9_2_2"/>
      <w:bookmarkStart w:id="2550" w:name="_Toc20215578"/>
      <w:bookmarkStart w:id="2551" w:name="_Toc27496045"/>
      <w:bookmarkStart w:id="2552" w:name="_Toc36107786"/>
      <w:bookmarkStart w:id="2553" w:name="_Toc44598538"/>
      <w:bookmarkStart w:id="2554" w:name="_Toc44602393"/>
      <w:bookmarkStart w:id="2555" w:name="_Toc45197570"/>
      <w:bookmarkStart w:id="2556" w:name="_Toc45695603"/>
      <w:bookmarkStart w:id="2557" w:name="_Toc51851059"/>
      <w:bookmarkStart w:id="2558" w:name="_Toc92224662"/>
      <w:bookmarkStart w:id="2559" w:name="_Toc171586046"/>
      <w:bookmarkEnd w:id="2549"/>
      <w:r w:rsidRPr="00B02A0B">
        <w:rPr>
          <w:rFonts w:eastAsia="SimSun"/>
        </w:rPr>
        <w:t>9.2.2</w:t>
      </w:r>
      <w:r w:rsidRPr="00B02A0B">
        <w:rPr>
          <w:rFonts w:eastAsia="SimSun"/>
        </w:rPr>
        <w:tab/>
        <w:t>Standalone SDS using signalling control plane</w:t>
      </w:r>
      <w:bookmarkEnd w:id="2550"/>
      <w:bookmarkEnd w:id="2551"/>
      <w:bookmarkEnd w:id="2552"/>
      <w:bookmarkEnd w:id="2553"/>
      <w:bookmarkEnd w:id="2554"/>
      <w:bookmarkEnd w:id="2555"/>
      <w:bookmarkEnd w:id="2556"/>
      <w:bookmarkEnd w:id="2557"/>
      <w:bookmarkEnd w:id="2558"/>
      <w:bookmarkEnd w:id="2559"/>
    </w:p>
    <w:p w14:paraId="25C19850" w14:textId="77777777" w:rsidR="005C310B" w:rsidRPr="00B02A0B" w:rsidRDefault="005C310B" w:rsidP="007D34FE">
      <w:pPr>
        <w:pStyle w:val="Heading4"/>
        <w:rPr>
          <w:rFonts w:eastAsia="Malgun Gothic"/>
        </w:rPr>
      </w:pPr>
      <w:bookmarkStart w:id="2560" w:name="_CR9_2_2_1"/>
      <w:bookmarkStart w:id="2561" w:name="_Toc20215579"/>
      <w:bookmarkStart w:id="2562" w:name="_Toc27496046"/>
      <w:bookmarkStart w:id="2563" w:name="_Toc36107787"/>
      <w:bookmarkStart w:id="2564" w:name="_Toc44598539"/>
      <w:bookmarkStart w:id="2565" w:name="_Toc44602394"/>
      <w:bookmarkStart w:id="2566" w:name="_Toc45197571"/>
      <w:bookmarkStart w:id="2567" w:name="_Toc45695604"/>
      <w:bookmarkStart w:id="2568" w:name="_Toc51851060"/>
      <w:bookmarkStart w:id="2569" w:name="_Toc92224663"/>
      <w:bookmarkStart w:id="2570" w:name="_Toc171586047"/>
      <w:bookmarkEnd w:id="2560"/>
      <w:r w:rsidRPr="00B02A0B">
        <w:rPr>
          <w:rFonts w:eastAsia="Malgun Gothic"/>
        </w:rPr>
        <w:t>9.2.2.1</w:t>
      </w:r>
      <w:r w:rsidRPr="00B02A0B">
        <w:rPr>
          <w:rFonts w:eastAsia="Malgun Gothic"/>
        </w:rPr>
        <w:tab/>
        <w:t>General</w:t>
      </w:r>
      <w:bookmarkEnd w:id="2561"/>
      <w:bookmarkEnd w:id="2562"/>
      <w:bookmarkEnd w:id="2563"/>
      <w:bookmarkEnd w:id="2564"/>
      <w:bookmarkEnd w:id="2565"/>
      <w:bookmarkEnd w:id="2566"/>
      <w:bookmarkEnd w:id="2567"/>
      <w:bookmarkEnd w:id="2568"/>
      <w:bookmarkEnd w:id="2569"/>
      <w:bookmarkEnd w:id="2570"/>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71" w:name="_CR9_2_2_2"/>
      <w:bookmarkStart w:id="2572" w:name="_Toc20215580"/>
      <w:bookmarkStart w:id="2573" w:name="_Toc27496047"/>
      <w:bookmarkStart w:id="2574" w:name="_Toc36107788"/>
      <w:bookmarkStart w:id="2575" w:name="_Toc44598540"/>
      <w:bookmarkStart w:id="2576" w:name="_Toc44602395"/>
      <w:bookmarkStart w:id="2577" w:name="_Toc45197572"/>
      <w:bookmarkStart w:id="2578" w:name="_Toc45695605"/>
      <w:bookmarkStart w:id="2579" w:name="_Toc51851061"/>
      <w:bookmarkStart w:id="2580" w:name="_Toc92224664"/>
      <w:bookmarkStart w:id="2581" w:name="_Toc171586048"/>
      <w:bookmarkEnd w:id="2571"/>
      <w:r w:rsidRPr="00B02A0B">
        <w:rPr>
          <w:rFonts w:eastAsia="Malgun Gothic"/>
        </w:rPr>
        <w:t>9.2.2.2</w:t>
      </w:r>
      <w:r w:rsidRPr="00B02A0B">
        <w:rPr>
          <w:rFonts w:eastAsia="Malgun Gothic"/>
        </w:rPr>
        <w:tab/>
        <w:t>MCData client procedures</w:t>
      </w:r>
      <w:bookmarkEnd w:id="2572"/>
      <w:bookmarkEnd w:id="2573"/>
      <w:bookmarkEnd w:id="2574"/>
      <w:bookmarkEnd w:id="2575"/>
      <w:bookmarkEnd w:id="2576"/>
      <w:bookmarkEnd w:id="2577"/>
      <w:bookmarkEnd w:id="2578"/>
      <w:bookmarkEnd w:id="2579"/>
      <w:bookmarkEnd w:id="2580"/>
      <w:bookmarkEnd w:id="2581"/>
    </w:p>
    <w:p w14:paraId="5E20CB03" w14:textId="77777777" w:rsidR="005C310B" w:rsidRPr="00B02A0B" w:rsidRDefault="005C310B" w:rsidP="007D34FE">
      <w:pPr>
        <w:pStyle w:val="Heading5"/>
        <w:rPr>
          <w:rFonts w:eastAsia="Malgun Gothic"/>
        </w:rPr>
      </w:pPr>
      <w:bookmarkStart w:id="2582" w:name="_CR9_2_2_2_1"/>
      <w:bookmarkStart w:id="2583" w:name="_Toc20215581"/>
      <w:bookmarkStart w:id="2584" w:name="_Toc27496048"/>
      <w:bookmarkStart w:id="2585" w:name="_Toc36107789"/>
      <w:bookmarkStart w:id="2586" w:name="_Toc44598541"/>
      <w:bookmarkStart w:id="2587" w:name="_Toc44602396"/>
      <w:bookmarkStart w:id="2588" w:name="_Toc45197573"/>
      <w:bookmarkStart w:id="2589" w:name="_Toc45695606"/>
      <w:bookmarkStart w:id="2590" w:name="_Toc51851062"/>
      <w:bookmarkStart w:id="2591" w:name="_Toc92224665"/>
      <w:bookmarkStart w:id="2592" w:name="_Toc171586049"/>
      <w:bookmarkEnd w:id="2582"/>
      <w:r w:rsidRPr="00B02A0B">
        <w:rPr>
          <w:rFonts w:eastAsia="Malgun Gothic"/>
        </w:rPr>
        <w:t>9.2.2.2.1</w:t>
      </w:r>
      <w:r w:rsidRPr="00B02A0B">
        <w:rPr>
          <w:rFonts w:eastAsia="Malgun Gothic"/>
        </w:rPr>
        <w:tab/>
        <w:t>MCData client originating procedures</w:t>
      </w:r>
      <w:bookmarkEnd w:id="2583"/>
      <w:bookmarkEnd w:id="2584"/>
      <w:bookmarkEnd w:id="2585"/>
      <w:bookmarkEnd w:id="2586"/>
      <w:bookmarkEnd w:id="2587"/>
      <w:bookmarkEnd w:id="2588"/>
      <w:bookmarkEnd w:id="2589"/>
      <w:bookmarkEnd w:id="2590"/>
      <w:bookmarkEnd w:id="2591"/>
      <w:bookmarkEnd w:id="2592"/>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593" w:name="_CR9_2_2_2_2"/>
      <w:bookmarkStart w:id="2594" w:name="_Toc20215582"/>
      <w:bookmarkStart w:id="2595" w:name="_Toc27496049"/>
      <w:bookmarkStart w:id="2596" w:name="_Toc36107790"/>
      <w:bookmarkStart w:id="2597" w:name="_Toc44598542"/>
      <w:bookmarkStart w:id="2598" w:name="_Toc44602397"/>
      <w:bookmarkStart w:id="2599" w:name="_Toc45197574"/>
      <w:bookmarkStart w:id="2600" w:name="_Toc45695607"/>
      <w:bookmarkStart w:id="2601" w:name="_Toc51851063"/>
      <w:bookmarkStart w:id="2602" w:name="_Toc92224666"/>
      <w:bookmarkStart w:id="2603" w:name="_Toc171586050"/>
      <w:bookmarkEnd w:id="2593"/>
      <w:r w:rsidRPr="00B02A0B">
        <w:rPr>
          <w:rFonts w:eastAsia="Malgun Gothic"/>
        </w:rPr>
        <w:t>9.2.2.2.2</w:t>
      </w:r>
      <w:r w:rsidRPr="00B02A0B">
        <w:rPr>
          <w:rFonts w:eastAsia="Malgun Gothic"/>
        </w:rPr>
        <w:tab/>
        <w:t>MCData client terminating procedures</w:t>
      </w:r>
      <w:bookmarkEnd w:id="2594"/>
      <w:bookmarkEnd w:id="2595"/>
      <w:bookmarkEnd w:id="2596"/>
      <w:bookmarkEnd w:id="2597"/>
      <w:bookmarkEnd w:id="2598"/>
      <w:bookmarkEnd w:id="2599"/>
      <w:bookmarkEnd w:id="2600"/>
      <w:bookmarkEnd w:id="2601"/>
      <w:bookmarkEnd w:id="2602"/>
      <w:bookmarkEnd w:id="2603"/>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04" w:name="_CR9_2_2_3"/>
      <w:bookmarkStart w:id="2605" w:name="_Toc20215583"/>
      <w:bookmarkStart w:id="2606" w:name="_Toc27496050"/>
      <w:bookmarkStart w:id="2607" w:name="_Toc36107791"/>
      <w:bookmarkStart w:id="2608" w:name="_Toc44598543"/>
      <w:bookmarkStart w:id="2609" w:name="_Toc44602398"/>
      <w:bookmarkStart w:id="2610" w:name="_Toc45197575"/>
      <w:bookmarkStart w:id="2611" w:name="_Toc45695608"/>
      <w:bookmarkStart w:id="2612" w:name="_Toc51851064"/>
      <w:bookmarkStart w:id="2613" w:name="_Toc92224667"/>
      <w:bookmarkStart w:id="2614" w:name="_Toc171586051"/>
      <w:bookmarkEnd w:id="2604"/>
      <w:r w:rsidRPr="00B02A0B">
        <w:rPr>
          <w:rFonts w:eastAsia="Malgun Gothic"/>
        </w:rPr>
        <w:t>9.2.2.3</w:t>
      </w:r>
      <w:r w:rsidRPr="00B02A0B">
        <w:rPr>
          <w:rFonts w:eastAsia="Malgun Gothic"/>
        </w:rPr>
        <w:tab/>
        <w:t>Participating MCData function procedures</w:t>
      </w:r>
      <w:bookmarkEnd w:id="2605"/>
      <w:bookmarkEnd w:id="2606"/>
      <w:bookmarkEnd w:id="2607"/>
      <w:bookmarkEnd w:id="2608"/>
      <w:bookmarkEnd w:id="2609"/>
      <w:bookmarkEnd w:id="2610"/>
      <w:bookmarkEnd w:id="2611"/>
      <w:bookmarkEnd w:id="2612"/>
      <w:bookmarkEnd w:id="2613"/>
      <w:bookmarkEnd w:id="2614"/>
    </w:p>
    <w:p w14:paraId="4F3E121B" w14:textId="77777777" w:rsidR="005C310B" w:rsidRPr="00B02A0B" w:rsidRDefault="005C310B" w:rsidP="007D34FE">
      <w:pPr>
        <w:pStyle w:val="Heading5"/>
        <w:rPr>
          <w:rFonts w:eastAsia="Malgun Gothic"/>
        </w:rPr>
      </w:pPr>
      <w:bookmarkStart w:id="2615" w:name="_CR9_2_2_3_1"/>
      <w:bookmarkStart w:id="2616" w:name="_Toc20215584"/>
      <w:bookmarkStart w:id="2617" w:name="_Toc27496051"/>
      <w:bookmarkStart w:id="2618" w:name="_Toc36107792"/>
      <w:bookmarkStart w:id="2619" w:name="_Toc44598544"/>
      <w:bookmarkStart w:id="2620" w:name="_Toc44602399"/>
      <w:bookmarkStart w:id="2621" w:name="_Toc45197576"/>
      <w:bookmarkStart w:id="2622" w:name="_Toc45695609"/>
      <w:bookmarkStart w:id="2623" w:name="_Toc51851065"/>
      <w:bookmarkStart w:id="2624" w:name="_Toc92224668"/>
      <w:bookmarkStart w:id="2625" w:name="_Toc171586052"/>
      <w:bookmarkEnd w:id="2615"/>
      <w:r w:rsidRPr="00B02A0B">
        <w:rPr>
          <w:rFonts w:eastAsia="Malgun Gothic"/>
        </w:rPr>
        <w:t>9.2.2.3.1</w:t>
      </w:r>
      <w:r w:rsidRPr="00B02A0B">
        <w:rPr>
          <w:rFonts w:eastAsia="Malgun Gothic"/>
        </w:rPr>
        <w:tab/>
        <w:t>Originating participating MCData function procedures</w:t>
      </w:r>
      <w:bookmarkEnd w:id="2616"/>
      <w:bookmarkEnd w:id="2617"/>
      <w:bookmarkEnd w:id="2618"/>
      <w:bookmarkEnd w:id="2619"/>
      <w:bookmarkEnd w:id="2620"/>
      <w:bookmarkEnd w:id="2621"/>
      <w:bookmarkEnd w:id="2622"/>
      <w:bookmarkEnd w:id="2623"/>
      <w:bookmarkEnd w:id="2624"/>
      <w:bookmarkEnd w:id="2625"/>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26" w:name="_CR9_2_2_3_2"/>
      <w:bookmarkStart w:id="2627" w:name="_Toc20215585"/>
      <w:bookmarkStart w:id="2628" w:name="_Toc27496052"/>
      <w:bookmarkStart w:id="2629" w:name="_Toc36107793"/>
      <w:bookmarkStart w:id="2630" w:name="_Toc44598545"/>
      <w:bookmarkStart w:id="2631" w:name="_Toc44602400"/>
      <w:bookmarkStart w:id="2632" w:name="_Toc45197577"/>
      <w:bookmarkStart w:id="2633" w:name="_Toc45695610"/>
      <w:bookmarkStart w:id="2634" w:name="_Toc51851066"/>
      <w:bookmarkStart w:id="2635" w:name="_Toc92224669"/>
      <w:bookmarkStart w:id="2636" w:name="_Toc171586053"/>
      <w:bookmarkEnd w:id="2626"/>
      <w:r w:rsidRPr="00B02A0B">
        <w:rPr>
          <w:rFonts w:eastAsia="Malgun Gothic"/>
        </w:rPr>
        <w:t>9.2.2.3.2</w:t>
      </w:r>
      <w:r w:rsidRPr="00B02A0B">
        <w:rPr>
          <w:rFonts w:eastAsia="Malgun Gothic"/>
        </w:rPr>
        <w:tab/>
        <w:t>Terminating participating MCData function procedures</w:t>
      </w:r>
      <w:bookmarkEnd w:id="2627"/>
      <w:bookmarkEnd w:id="2628"/>
      <w:bookmarkEnd w:id="2629"/>
      <w:bookmarkEnd w:id="2630"/>
      <w:bookmarkEnd w:id="2631"/>
      <w:bookmarkEnd w:id="2632"/>
      <w:bookmarkEnd w:id="2633"/>
      <w:bookmarkEnd w:id="2634"/>
      <w:bookmarkEnd w:id="2635"/>
      <w:bookmarkEnd w:id="2636"/>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37" w:name="_CR9_2_2_4"/>
      <w:bookmarkStart w:id="2638" w:name="_Toc20215586"/>
      <w:bookmarkStart w:id="2639" w:name="_Toc27496053"/>
      <w:bookmarkStart w:id="2640" w:name="_Toc36107794"/>
      <w:bookmarkStart w:id="2641" w:name="_Toc44598546"/>
      <w:bookmarkStart w:id="2642" w:name="_Toc44602401"/>
      <w:bookmarkStart w:id="2643" w:name="_Toc45197578"/>
      <w:bookmarkStart w:id="2644" w:name="_Toc45695611"/>
      <w:bookmarkStart w:id="2645" w:name="_Toc51851067"/>
      <w:bookmarkStart w:id="2646" w:name="_Toc92224670"/>
      <w:bookmarkStart w:id="2647" w:name="_Toc171586054"/>
      <w:bookmarkEnd w:id="2637"/>
      <w:r w:rsidRPr="00B02A0B">
        <w:rPr>
          <w:rFonts w:eastAsia="Malgun Gothic"/>
        </w:rPr>
        <w:t>9.2.2.4</w:t>
      </w:r>
      <w:r w:rsidRPr="00B02A0B">
        <w:rPr>
          <w:rFonts w:eastAsia="Malgun Gothic"/>
        </w:rPr>
        <w:tab/>
        <w:t>Controlling MCData function procedures</w:t>
      </w:r>
      <w:bookmarkEnd w:id="2638"/>
      <w:bookmarkEnd w:id="2639"/>
      <w:bookmarkEnd w:id="2640"/>
      <w:bookmarkEnd w:id="2641"/>
      <w:bookmarkEnd w:id="2642"/>
      <w:bookmarkEnd w:id="2643"/>
      <w:bookmarkEnd w:id="2644"/>
      <w:bookmarkEnd w:id="2645"/>
      <w:bookmarkEnd w:id="2646"/>
      <w:bookmarkEnd w:id="2647"/>
    </w:p>
    <w:p w14:paraId="78313E7E" w14:textId="77777777" w:rsidR="005C310B" w:rsidRPr="00B02A0B" w:rsidRDefault="005C310B" w:rsidP="007D34FE">
      <w:pPr>
        <w:pStyle w:val="Heading5"/>
        <w:rPr>
          <w:rFonts w:eastAsia="Malgun Gothic"/>
        </w:rPr>
      </w:pPr>
      <w:bookmarkStart w:id="2648" w:name="_CR9_2_2_4_1"/>
      <w:bookmarkStart w:id="2649" w:name="_Toc20215587"/>
      <w:bookmarkStart w:id="2650" w:name="_Toc27496054"/>
      <w:bookmarkStart w:id="2651" w:name="_Toc36107795"/>
      <w:bookmarkStart w:id="2652" w:name="_Toc44598547"/>
      <w:bookmarkStart w:id="2653" w:name="_Toc44602402"/>
      <w:bookmarkStart w:id="2654" w:name="_Toc45197579"/>
      <w:bookmarkStart w:id="2655" w:name="_Toc45695612"/>
      <w:bookmarkStart w:id="2656" w:name="_Toc51851068"/>
      <w:bookmarkStart w:id="2657" w:name="_Toc92224671"/>
      <w:bookmarkStart w:id="2658" w:name="_Toc171586055"/>
      <w:bookmarkEnd w:id="2648"/>
      <w:r w:rsidRPr="00B02A0B">
        <w:rPr>
          <w:rFonts w:eastAsia="Malgun Gothic"/>
        </w:rPr>
        <w:t>9.2.2.4.1</w:t>
      </w:r>
      <w:r w:rsidRPr="00B02A0B">
        <w:rPr>
          <w:rFonts w:eastAsia="Malgun Gothic"/>
        </w:rPr>
        <w:tab/>
        <w:t>Originating controlling MCData function procedures</w:t>
      </w:r>
      <w:bookmarkEnd w:id="2649"/>
      <w:bookmarkEnd w:id="2650"/>
      <w:bookmarkEnd w:id="2651"/>
      <w:bookmarkEnd w:id="2652"/>
      <w:bookmarkEnd w:id="2653"/>
      <w:bookmarkEnd w:id="2654"/>
      <w:bookmarkEnd w:id="2655"/>
      <w:bookmarkEnd w:id="2656"/>
      <w:bookmarkEnd w:id="2657"/>
      <w:bookmarkEnd w:id="2658"/>
    </w:p>
    <w:p w14:paraId="0DF775CD" w14:textId="77777777" w:rsidR="002240F9" w:rsidRDefault="002240F9" w:rsidP="009C194E">
      <w:pPr>
        <w:pStyle w:val="H6"/>
      </w:pPr>
      <w:bookmarkStart w:id="2659" w:name="_CR9_2_2_4_1_1"/>
      <w:r w:rsidRPr="002240F9">
        <w:t>9.2.2.4.1.1</w:t>
      </w:r>
      <w:r w:rsidRPr="002240F9">
        <w:tab/>
        <w:t>SIP MESSAGE targeted to an MCData clients</w:t>
      </w:r>
    </w:p>
    <w:bookmarkEnd w:id="2659"/>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60" w:name="_CR9_2_2_4_1_2"/>
      <w:bookmarkStart w:id="2661" w:name="_Toc20215588"/>
      <w:bookmarkStart w:id="2662" w:name="_Toc27496055"/>
      <w:bookmarkStart w:id="2663" w:name="_Toc36107796"/>
      <w:bookmarkStart w:id="2664" w:name="_Toc44598548"/>
      <w:bookmarkStart w:id="2665" w:name="_Toc44602403"/>
      <w:bookmarkStart w:id="2666" w:name="_Toc45197580"/>
      <w:bookmarkStart w:id="2667" w:name="_Toc45695613"/>
      <w:bookmarkStart w:id="2668" w:name="_Toc51851069"/>
      <w:bookmarkStart w:id="2669" w:name="_Toc92224672"/>
      <w:r w:rsidRPr="002240F9">
        <w:t>9.2.2.4.1.</w:t>
      </w:r>
      <w:r>
        <w:t>2</w:t>
      </w:r>
      <w:r w:rsidRPr="002240F9">
        <w:tab/>
      </w:r>
      <w:r w:rsidRPr="00155792">
        <w:t>SIP MESSAGE targeted to a non-controlling MCData function</w:t>
      </w:r>
    </w:p>
    <w:bookmarkEnd w:id="2660"/>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70" w:name="_CR9_2_2_4_2"/>
      <w:bookmarkStart w:id="2671" w:name="_Toc171586056"/>
      <w:bookmarkEnd w:id="2670"/>
      <w:r w:rsidRPr="00B02A0B">
        <w:rPr>
          <w:rFonts w:eastAsia="Malgun Gothic"/>
        </w:rPr>
        <w:t>9.2.2.4.2</w:t>
      </w:r>
      <w:r w:rsidRPr="00B02A0B">
        <w:rPr>
          <w:rFonts w:eastAsia="Malgun Gothic"/>
        </w:rPr>
        <w:tab/>
        <w:t>Terminating controlling MCData function procedures</w:t>
      </w:r>
      <w:bookmarkEnd w:id="2661"/>
      <w:bookmarkEnd w:id="2662"/>
      <w:bookmarkEnd w:id="2663"/>
      <w:bookmarkEnd w:id="2664"/>
      <w:bookmarkEnd w:id="2665"/>
      <w:bookmarkEnd w:id="2666"/>
      <w:bookmarkEnd w:id="2667"/>
      <w:bookmarkEnd w:id="2668"/>
      <w:bookmarkEnd w:id="2669"/>
      <w:bookmarkEnd w:id="2671"/>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rPr>
          <w:rFonts w:eastAsia="SimSun"/>
        </w:rPr>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672" w:name="_CR9_2_2_5"/>
      <w:bookmarkStart w:id="2673" w:name="_Toc20152580"/>
      <w:bookmarkStart w:id="2674" w:name="_Toc27495245"/>
      <w:bookmarkStart w:id="2675" w:name="_Toc36108713"/>
      <w:bookmarkStart w:id="2676" w:name="_Toc45194501"/>
      <w:bookmarkStart w:id="2677" w:name="_Toc114847442"/>
      <w:bookmarkStart w:id="2678" w:name="_Toc171586057"/>
      <w:bookmarkStart w:id="2679" w:name="_Toc20215589"/>
      <w:bookmarkStart w:id="2680" w:name="_Toc27496056"/>
      <w:bookmarkStart w:id="2681" w:name="_Toc36107797"/>
      <w:bookmarkStart w:id="2682" w:name="_Toc44598549"/>
      <w:bookmarkStart w:id="2683" w:name="_Toc44602404"/>
      <w:bookmarkStart w:id="2684" w:name="_Toc45197581"/>
      <w:bookmarkStart w:id="2685" w:name="_Toc45695614"/>
      <w:bookmarkStart w:id="2686" w:name="_Toc51851070"/>
      <w:bookmarkStart w:id="2687" w:name="_Toc92224673"/>
      <w:bookmarkEnd w:id="2672"/>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673"/>
      <w:bookmarkEnd w:id="2674"/>
      <w:bookmarkEnd w:id="2675"/>
      <w:bookmarkEnd w:id="2676"/>
      <w:bookmarkEnd w:id="2677"/>
      <w:bookmarkEnd w:id="2678"/>
    </w:p>
    <w:p w14:paraId="7725C7F3" w14:textId="77777777" w:rsidR="002240F9" w:rsidRDefault="002240F9" w:rsidP="002240F9">
      <w:pPr>
        <w:pStyle w:val="Heading5"/>
      </w:pPr>
      <w:bookmarkStart w:id="2688" w:name="_CR9_2_2_5_1"/>
      <w:bookmarkStart w:id="2689" w:name="_Toc20152581"/>
      <w:bookmarkStart w:id="2690" w:name="_Toc27495246"/>
      <w:bookmarkStart w:id="2691" w:name="_Toc36108714"/>
      <w:bookmarkStart w:id="2692" w:name="_Toc45194502"/>
      <w:bookmarkStart w:id="2693" w:name="_Toc114847443"/>
      <w:bookmarkStart w:id="2694" w:name="_Toc171586058"/>
      <w:bookmarkEnd w:id="2688"/>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689"/>
      <w:bookmarkEnd w:id="2690"/>
      <w:bookmarkEnd w:id="2691"/>
      <w:bookmarkEnd w:id="2692"/>
      <w:bookmarkEnd w:id="2693"/>
      <w:bookmarkEnd w:id="2694"/>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695" w:name="_CR9_2_2_5_2"/>
      <w:bookmarkStart w:id="2696" w:name="_Toc171586059"/>
      <w:bookmarkEnd w:id="2695"/>
      <w:r>
        <w:t>9.2.2.5.2</w:t>
      </w:r>
      <w:r>
        <w:tab/>
        <w:t>Originating procedure</w:t>
      </w:r>
      <w:bookmarkEnd w:id="2696"/>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697" w:name="_CR9_2_3"/>
      <w:bookmarkStart w:id="2698" w:name="_Toc171586060"/>
      <w:bookmarkEnd w:id="2697"/>
      <w:r w:rsidRPr="00B02A0B">
        <w:rPr>
          <w:rFonts w:eastAsia="SimSun"/>
        </w:rPr>
        <w:t>9.2.3</w:t>
      </w:r>
      <w:r w:rsidRPr="00B02A0B">
        <w:rPr>
          <w:rFonts w:eastAsia="SimSun"/>
        </w:rPr>
        <w:tab/>
        <w:t>Standalone SDS using media plane</w:t>
      </w:r>
      <w:bookmarkEnd w:id="2679"/>
      <w:bookmarkEnd w:id="2680"/>
      <w:bookmarkEnd w:id="2681"/>
      <w:bookmarkEnd w:id="2682"/>
      <w:bookmarkEnd w:id="2683"/>
      <w:bookmarkEnd w:id="2684"/>
      <w:bookmarkEnd w:id="2685"/>
      <w:bookmarkEnd w:id="2686"/>
      <w:bookmarkEnd w:id="2687"/>
      <w:bookmarkEnd w:id="2698"/>
    </w:p>
    <w:p w14:paraId="67EC62CE" w14:textId="77777777" w:rsidR="005C310B" w:rsidRPr="00B02A0B" w:rsidRDefault="005C310B" w:rsidP="007D34FE">
      <w:pPr>
        <w:pStyle w:val="Heading4"/>
        <w:rPr>
          <w:rFonts w:eastAsia="Malgun Gothic"/>
        </w:rPr>
      </w:pPr>
      <w:bookmarkStart w:id="2699" w:name="_CR9_2_3_1"/>
      <w:bookmarkStart w:id="2700" w:name="_Toc20215590"/>
      <w:bookmarkStart w:id="2701" w:name="_Toc27496057"/>
      <w:bookmarkStart w:id="2702" w:name="_Toc36107798"/>
      <w:bookmarkStart w:id="2703" w:name="_Toc44598550"/>
      <w:bookmarkStart w:id="2704" w:name="_Toc44602405"/>
      <w:bookmarkStart w:id="2705" w:name="_Toc45197582"/>
      <w:bookmarkStart w:id="2706" w:name="_Toc45695615"/>
      <w:bookmarkStart w:id="2707" w:name="_Toc51851071"/>
      <w:bookmarkStart w:id="2708" w:name="_Toc92224674"/>
      <w:bookmarkStart w:id="2709" w:name="_Toc171586061"/>
      <w:bookmarkEnd w:id="2699"/>
      <w:r w:rsidRPr="00B02A0B">
        <w:rPr>
          <w:rFonts w:eastAsia="Malgun Gothic"/>
        </w:rPr>
        <w:t>9.2.3.1</w:t>
      </w:r>
      <w:r w:rsidRPr="00B02A0B">
        <w:rPr>
          <w:rFonts w:eastAsia="Malgun Gothic"/>
        </w:rPr>
        <w:tab/>
        <w:t>General</w:t>
      </w:r>
      <w:bookmarkEnd w:id="2700"/>
      <w:bookmarkEnd w:id="2701"/>
      <w:bookmarkEnd w:id="2702"/>
      <w:bookmarkEnd w:id="2703"/>
      <w:bookmarkEnd w:id="2704"/>
      <w:bookmarkEnd w:id="2705"/>
      <w:bookmarkEnd w:id="2706"/>
      <w:bookmarkEnd w:id="2707"/>
      <w:bookmarkEnd w:id="2708"/>
      <w:bookmarkEnd w:id="2709"/>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10"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11" w:name="_CR9_2_3_2"/>
      <w:bookmarkStart w:id="2712" w:name="_Toc27496058"/>
      <w:bookmarkStart w:id="2713" w:name="_Toc36107799"/>
      <w:bookmarkStart w:id="2714" w:name="_Toc44598551"/>
      <w:bookmarkStart w:id="2715" w:name="_Toc44602406"/>
      <w:bookmarkStart w:id="2716" w:name="_Toc45197583"/>
      <w:bookmarkStart w:id="2717" w:name="_Toc45695616"/>
      <w:bookmarkStart w:id="2718" w:name="_Toc51851072"/>
      <w:bookmarkStart w:id="2719" w:name="_Toc92224675"/>
      <w:bookmarkStart w:id="2720" w:name="_Toc171586062"/>
      <w:bookmarkEnd w:id="2711"/>
      <w:r w:rsidRPr="00B02A0B">
        <w:rPr>
          <w:rFonts w:eastAsia="Malgun Gothic"/>
        </w:rPr>
        <w:t>9.2.3.2</w:t>
      </w:r>
      <w:r w:rsidRPr="00B02A0B">
        <w:rPr>
          <w:rFonts w:eastAsia="Malgun Gothic"/>
        </w:rPr>
        <w:tab/>
        <w:t>MCData client procedures</w:t>
      </w:r>
      <w:bookmarkEnd w:id="2710"/>
      <w:bookmarkEnd w:id="2712"/>
      <w:bookmarkEnd w:id="2713"/>
      <w:bookmarkEnd w:id="2714"/>
      <w:bookmarkEnd w:id="2715"/>
      <w:bookmarkEnd w:id="2716"/>
      <w:bookmarkEnd w:id="2717"/>
      <w:bookmarkEnd w:id="2718"/>
      <w:bookmarkEnd w:id="2719"/>
      <w:bookmarkEnd w:id="2720"/>
    </w:p>
    <w:p w14:paraId="6D02105A" w14:textId="77777777" w:rsidR="005C310B" w:rsidRPr="00B02A0B" w:rsidRDefault="005C310B" w:rsidP="007D34FE">
      <w:pPr>
        <w:pStyle w:val="Heading5"/>
        <w:rPr>
          <w:rFonts w:eastAsia="Malgun Gothic"/>
        </w:rPr>
      </w:pPr>
      <w:bookmarkStart w:id="2721" w:name="_CR9_2_3_2_1"/>
      <w:bookmarkStart w:id="2722" w:name="_Toc20215592"/>
      <w:bookmarkStart w:id="2723" w:name="_Toc27496059"/>
      <w:bookmarkStart w:id="2724" w:name="_Toc36107800"/>
      <w:bookmarkStart w:id="2725" w:name="_Toc44598552"/>
      <w:bookmarkStart w:id="2726" w:name="_Toc44602407"/>
      <w:bookmarkStart w:id="2727" w:name="_Toc45197584"/>
      <w:bookmarkStart w:id="2728" w:name="_Toc45695617"/>
      <w:bookmarkStart w:id="2729" w:name="_Toc51851073"/>
      <w:bookmarkStart w:id="2730" w:name="_Toc92224676"/>
      <w:bookmarkStart w:id="2731" w:name="_Toc171586063"/>
      <w:bookmarkEnd w:id="2721"/>
      <w:r w:rsidRPr="00B02A0B">
        <w:rPr>
          <w:rFonts w:eastAsia="Malgun Gothic"/>
        </w:rPr>
        <w:t>9.2.3.2.1</w:t>
      </w:r>
      <w:r w:rsidRPr="00B02A0B">
        <w:rPr>
          <w:rFonts w:eastAsia="Malgun Gothic"/>
        </w:rPr>
        <w:tab/>
        <w:t>SDP offer generation</w:t>
      </w:r>
      <w:bookmarkEnd w:id="2722"/>
      <w:bookmarkEnd w:id="2723"/>
      <w:bookmarkEnd w:id="2724"/>
      <w:bookmarkEnd w:id="2725"/>
      <w:bookmarkEnd w:id="2726"/>
      <w:bookmarkEnd w:id="2727"/>
      <w:bookmarkEnd w:id="2728"/>
      <w:bookmarkEnd w:id="2729"/>
      <w:bookmarkEnd w:id="2730"/>
      <w:bookmarkEnd w:id="2731"/>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32" w:name="_CR9_2_3_2_2"/>
      <w:bookmarkStart w:id="2733" w:name="_Toc20215593"/>
      <w:bookmarkStart w:id="2734" w:name="_Toc27496060"/>
      <w:bookmarkStart w:id="2735" w:name="_Toc36107801"/>
      <w:bookmarkStart w:id="2736" w:name="_Toc44598553"/>
      <w:bookmarkStart w:id="2737" w:name="_Toc44602408"/>
      <w:bookmarkStart w:id="2738" w:name="_Toc45197585"/>
      <w:bookmarkStart w:id="2739" w:name="_Toc45695618"/>
      <w:bookmarkStart w:id="2740" w:name="_Toc51851074"/>
      <w:bookmarkStart w:id="2741" w:name="_Toc92224677"/>
      <w:bookmarkStart w:id="2742" w:name="_Toc171586064"/>
      <w:bookmarkEnd w:id="2732"/>
      <w:r w:rsidRPr="00B02A0B">
        <w:rPr>
          <w:rFonts w:eastAsia="Malgun Gothic"/>
        </w:rPr>
        <w:t>9.2.3.2.2</w:t>
      </w:r>
      <w:r w:rsidRPr="00B02A0B">
        <w:rPr>
          <w:rFonts w:eastAsia="Malgun Gothic"/>
        </w:rPr>
        <w:tab/>
        <w:t>SDP answer generation</w:t>
      </w:r>
      <w:bookmarkEnd w:id="2733"/>
      <w:bookmarkEnd w:id="2734"/>
      <w:bookmarkEnd w:id="2735"/>
      <w:bookmarkEnd w:id="2736"/>
      <w:bookmarkEnd w:id="2737"/>
      <w:bookmarkEnd w:id="2738"/>
      <w:bookmarkEnd w:id="2739"/>
      <w:bookmarkEnd w:id="2740"/>
      <w:bookmarkEnd w:id="2741"/>
      <w:bookmarkEnd w:id="2742"/>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43" w:name="_CR9_2_3_2_3"/>
      <w:bookmarkStart w:id="2744" w:name="_Toc20215594"/>
      <w:bookmarkStart w:id="2745" w:name="_Toc27496061"/>
      <w:bookmarkStart w:id="2746" w:name="_Toc36107802"/>
      <w:bookmarkStart w:id="2747" w:name="_Toc44598554"/>
      <w:bookmarkStart w:id="2748" w:name="_Toc44602409"/>
      <w:bookmarkStart w:id="2749" w:name="_Toc45197586"/>
      <w:bookmarkStart w:id="2750" w:name="_Toc45695619"/>
      <w:bookmarkStart w:id="2751" w:name="_Toc51851075"/>
      <w:bookmarkStart w:id="2752" w:name="_Toc92224678"/>
      <w:bookmarkStart w:id="2753" w:name="_Toc171586065"/>
      <w:bookmarkEnd w:id="2743"/>
      <w:r w:rsidRPr="00B02A0B">
        <w:rPr>
          <w:rFonts w:eastAsia="Malgun Gothic"/>
        </w:rPr>
        <w:t>9.2.3.2.3</w:t>
      </w:r>
      <w:r w:rsidRPr="00B02A0B">
        <w:rPr>
          <w:rFonts w:eastAsia="Malgun Gothic"/>
        </w:rPr>
        <w:tab/>
        <w:t>MCData client originating procedures</w:t>
      </w:r>
      <w:bookmarkEnd w:id="2744"/>
      <w:bookmarkEnd w:id="2745"/>
      <w:bookmarkEnd w:id="2746"/>
      <w:bookmarkEnd w:id="2747"/>
      <w:bookmarkEnd w:id="2748"/>
      <w:bookmarkEnd w:id="2749"/>
      <w:bookmarkEnd w:id="2750"/>
      <w:bookmarkEnd w:id="2751"/>
      <w:bookmarkEnd w:id="2752"/>
      <w:bookmarkEnd w:id="2753"/>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54" w:name="_CR9_2_3_2_4"/>
      <w:bookmarkStart w:id="2755" w:name="_Toc20215595"/>
      <w:bookmarkStart w:id="2756" w:name="_Toc27496062"/>
      <w:bookmarkStart w:id="2757" w:name="_Toc36107803"/>
      <w:bookmarkStart w:id="2758" w:name="_Toc44598555"/>
      <w:bookmarkStart w:id="2759" w:name="_Toc44602410"/>
      <w:bookmarkStart w:id="2760" w:name="_Toc45197587"/>
      <w:bookmarkStart w:id="2761" w:name="_Toc45695620"/>
      <w:bookmarkStart w:id="2762" w:name="_Toc51851076"/>
      <w:bookmarkStart w:id="2763" w:name="_Toc92224679"/>
      <w:bookmarkStart w:id="2764" w:name="_Toc171586066"/>
      <w:bookmarkEnd w:id="2754"/>
      <w:r w:rsidRPr="00B02A0B">
        <w:rPr>
          <w:rFonts w:eastAsia="Malgun Gothic"/>
        </w:rPr>
        <w:t>9.2.3.2.4</w:t>
      </w:r>
      <w:r w:rsidRPr="00B02A0B">
        <w:rPr>
          <w:rFonts w:eastAsia="Malgun Gothic"/>
        </w:rPr>
        <w:tab/>
        <w:t>MCData client terminating procedures</w:t>
      </w:r>
      <w:bookmarkEnd w:id="2755"/>
      <w:bookmarkEnd w:id="2756"/>
      <w:bookmarkEnd w:id="2757"/>
      <w:bookmarkEnd w:id="2758"/>
      <w:bookmarkEnd w:id="2759"/>
      <w:bookmarkEnd w:id="2760"/>
      <w:bookmarkEnd w:id="2761"/>
      <w:bookmarkEnd w:id="2762"/>
      <w:bookmarkEnd w:id="2763"/>
      <w:bookmarkEnd w:id="2764"/>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65" w:name="_CR9_2_3_3"/>
      <w:bookmarkStart w:id="2766" w:name="_Toc20215596"/>
      <w:bookmarkStart w:id="2767" w:name="_Toc27496063"/>
      <w:bookmarkStart w:id="2768" w:name="_Toc36107804"/>
      <w:bookmarkStart w:id="2769" w:name="_Toc44598556"/>
      <w:bookmarkStart w:id="2770" w:name="_Toc44602411"/>
      <w:bookmarkStart w:id="2771" w:name="_Toc45197588"/>
      <w:bookmarkStart w:id="2772" w:name="_Toc45695621"/>
      <w:bookmarkStart w:id="2773" w:name="_Toc51851077"/>
      <w:bookmarkStart w:id="2774" w:name="_Toc92224680"/>
      <w:bookmarkStart w:id="2775" w:name="_Toc171586067"/>
      <w:bookmarkEnd w:id="2765"/>
      <w:r w:rsidRPr="00B02A0B">
        <w:rPr>
          <w:rFonts w:eastAsia="Malgun Gothic"/>
        </w:rPr>
        <w:t>9.2.3.3</w:t>
      </w:r>
      <w:r w:rsidRPr="00B02A0B">
        <w:rPr>
          <w:rFonts w:eastAsia="Malgun Gothic"/>
        </w:rPr>
        <w:tab/>
        <w:t>Participating MCData function procedures</w:t>
      </w:r>
      <w:bookmarkEnd w:id="2766"/>
      <w:bookmarkEnd w:id="2767"/>
      <w:bookmarkEnd w:id="2768"/>
      <w:bookmarkEnd w:id="2769"/>
      <w:bookmarkEnd w:id="2770"/>
      <w:bookmarkEnd w:id="2771"/>
      <w:bookmarkEnd w:id="2772"/>
      <w:bookmarkEnd w:id="2773"/>
      <w:bookmarkEnd w:id="2774"/>
      <w:bookmarkEnd w:id="2775"/>
    </w:p>
    <w:p w14:paraId="25AB37A7" w14:textId="77777777" w:rsidR="005C310B" w:rsidRPr="00B02A0B" w:rsidRDefault="005C310B" w:rsidP="007D34FE">
      <w:pPr>
        <w:pStyle w:val="Heading5"/>
        <w:rPr>
          <w:rFonts w:eastAsia="Malgun Gothic"/>
        </w:rPr>
      </w:pPr>
      <w:bookmarkStart w:id="2776" w:name="_CR9_2_3_3_1"/>
      <w:bookmarkStart w:id="2777" w:name="_Toc20215597"/>
      <w:bookmarkStart w:id="2778" w:name="_Toc27496064"/>
      <w:bookmarkStart w:id="2779" w:name="_Toc36107805"/>
      <w:bookmarkStart w:id="2780" w:name="_Toc44598557"/>
      <w:bookmarkStart w:id="2781" w:name="_Toc44602412"/>
      <w:bookmarkStart w:id="2782" w:name="_Toc45197589"/>
      <w:bookmarkStart w:id="2783" w:name="_Toc45695622"/>
      <w:bookmarkStart w:id="2784" w:name="_Toc51851078"/>
      <w:bookmarkStart w:id="2785" w:name="_Toc92224681"/>
      <w:bookmarkStart w:id="2786" w:name="_Toc171586068"/>
      <w:bookmarkEnd w:id="2776"/>
      <w:r w:rsidRPr="00B02A0B">
        <w:rPr>
          <w:rFonts w:eastAsia="Malgun Gothic"/>
        </w:rPr>
        <w:t>9.2.3.3.1</w:t>
      </w:r>
      <w:r w:rsidRPr="00B02A0B">
        <w:rPr>
          <w:rFonts w:eastAsia="Malgun Gothic"/>
        </w:rPr>
        <w:tab/>
        <w:t>SDP offer generation</w:t>
      </w:r>
      <w:bookmarkEnd w:id="2777"/>
      <w:bookmarkEnd w:id="2778"/>
      <w:bookmarkEnd w:id="2779"/>
      <w:bookmarkEnd w:id="2780"/>
      <w:bookmarkEnd w:id="2781"/>
      <w:bookmarkEnd w:id="2782"/>
      <w:bookmarkEnd w:id="2783"/>
      <w:bookmarkEnd w:id="2784"/>
      <w:bookmarkEnd w:id="2785"/>
      <w:bookmarkEnd w:id="2786"/>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787" w:name="_CR9_2_3_3_2"/>
      <w:bookmarkStart w:id="2788" w:name="_Toc20215598"/>
      <w:bookmarkStart w:id="2789" w:name="_Toc27496065"/>
      <w:bookmarkStart w:id="2790" w:name="_Toc36107806"/>
      <w:bookmarkStart w:id="2791" w:name="_Toc44598558"/>
      <w:bookmarkStart w:id="2792" w:name="_Toc44602413"/>
      <w:bookmarkStart w:id="2793" w:name="_Toc45197590"/>
      <w:bookmarkStart w:id="2794" w:name="_Toc45695623"/>
      <w:bookmarkStart w:id="2795" w:name="_Toc51851079"/>
      <w:bookmarkStart w:id="2796" w:name="_Toc92224682"/>
      <w:bookmarkStart w:id="2797" w:name="_Toc171586069"/>
      <w:bookmarkEnd w:id="2787"/>
      <w:r w:rsidRPr="00B02A0B">
        <w:rPr>
          <w:rFonts w:eastAsia="Malgun Gothic"/>
        </w:rPr>
        <w:t>9.2.3.3.2</w:t>
      </w:r>
      <w:r w:rsidRPr="00B02A0B">
        <w:rPr>
          <w:rFonts w:eastAsia="Malgun Gothic"/>
        </w:rPr>
        <w:tab/>
        <w:t>SDP answer generation</w:t>
      </w:r>
      <w:bookmarkEnd w:id="2788"/>
      <w:bookmarkEnd w:id="2789"/>
      <w:bookmarkEnd w:id="2790"/>
      <w:bookmarkEnd w:id="2791"/>
      <w:bookmarkEnd w:id="2792"/>
      <w:bookmarkEnd w:id="2793"/>
      <w:bookmarkEnd w:id="2794"/>
      <w:bookmarkEnd w:id="2795"/>
      <w:bookmarkEnd w:id="2796"/>
      <w:bookmarkEnd w:id="2797"/>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798" w:name="_CR9_2_3_3_3"/>
      <w:bookmarkStart w:id="2799" w:name="_Toc20215599"/>
      <w:bookmarkStart w:id="2800" w:name="_Toc27496066"/>
      <w:bookmarkStart w:id="2801" w:name="_Toc36107807"/>
      <w:bookmarkStart w:id="2802" w:name="_Toc44598559"/>
      <w:bookmarkStart w:id="2803" w:name="_Toc44602414"/>
      <w:bookmarkStart w:id="2804" w:name="_Toc45197591"/>
      <w:bookmarkStart w:id="2805" w:name="_Toc45695624"/>
      <w:bookmarkStart w:id="2806" w:name="_Toc51851080"/>
      <w:bookmarkStart w:id="2807" w:name="_Toc92224683"/>
      <w:bookmarkStart w:id="2808" w:name="_Toc171586070"/>
      <w:bookmarkEnd w:id="2798"/>
      <w:r w:rsidRPr="00B02A0B">
        <w:rPr>
          <w:rFonts w:eastAsia="Malgun Gothic"/>
        </w:rPr>
        <w:t>9.2.3.3.3</w:t>
      </w:r>
      <w:r w:rsidRPr="00B02A0B">
        <w:rPr>
          <w:rFonts w:eastAsia="Malgun Gothic"/>
        </w:rPr>
        <w:tab/>
        <w:t>Originating participating MCData function procedures</w:t>
      </w:r>
      <w:bookmarkEnd w:id="2799"/>
      <w:bookmarkEnd w:id="2800"/>
      <w:bookmarkEnd w:id="2801"/>
      <w:bookmarkEnd w:id="2802"/>
      <w:bookmarkEnd w:id="2803"/>
      <w:bookmarkEnd w:id="2804"/>
      <w:bookmarkEnd w:id="2805"/>
      <w:bookmarkEnd w:id="2806"/>
      <w:bookmarkEnd w:id="2807"/>
      <w:bookmarkEnd w:id="2808"/>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09" w:name="_CR9_2_3_3_4"/>
      <w:bookmarkStart w:id="2810" w:name="_Toc20215600"/>
      <w:bookmarkStart w:id="2811" w:name="_Toc27496067"/>
      <w:bookmarkStart w:id="2812" w:name="_Toc36107808"/>
      <w:bookmarkStart w:id="2813" w:name="_Toc44598560"/>
      <w:bookmarkStart w:id="2814" w:name="_Toc44602415"/>
      <w:bookmarkStart w:id="2815" w:name="_Toc45197592"/>
      <w:bookmarkStart w:id="2816" w:name="_Toc45695625"/>
      <w:bookmarkStart w:id="2817" w:name="_Toc51851081"/>
      <w:bookmarkStart w:id="2818" w:name="_Toc92224684"/>
      <w:bookmarkStart w:id="2819" w:name="_Toc171586071"/>
      <w:bookmarkEnd w:id="2809"/>
      <w:r w:rsidRPr="00B02A0B">
        <w:rPr>
          <w:rFonts w:eastAsia="Malgun Gothic"/>
        </w:rPr>
        <w:t>9.2.3.3.4</w:t>
      </w:r>
      <w:r w:rsidRPr="00B02A0B">
        <w:rPr>
          <w:rFonts w:eastAsia="Malgun Gothic"/>
        </w:rPr>
        <w:tab/>
        <w:t>Terminating participating MCData function procedures</w:t>
      </w:r>
      <w:bookmarkEnd w:id="2810"/>
      <w:bookmarkEnd w:id="2811"/>
      <w:bookmarkEnd w:id="2812"/>
      <w:bookmarkEnd w:id="2813"/>
      <w:bookmarkEnd w:id="2814"/>
      <w:bookmarkEnd w:id="2815"/>
      <w:bookmarkEnd w:id="2816"/>
      <w:bookmarkEnd w:id="2817"/>
      <w:bookmarkEnd w:id="2818"/>
      <w:bookmarkEnd w:id="2819"/>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20" w:name="_CR9_2_3_4"/>
      <w:bookmarkStart w:id="2821" w:name="_Toc20215601"/>
      <w:bookmarkStart w:id="2822" w:name="_Toc27496068"/>
      <w:bookmarkStart w:id="2823" w:name="_Toc36107809"/>
      <w:bookmarkStart w:id="2824" w:name="_Toc44598561"/>
      <w:bookmarkStart w:id="2825" w:name="_Toc44602416"/>
      <w:bookmarkStart w:id="2826" w:name="_Toc45197593"/>
      <w:bookmarkStart w:id="2827" w:name="_Toc45695626"/>
      <w:bookmarkStart w:id="2828" w:name="_Toc51851082"/>
      <w:bookmarkStart w:id="2829" w:name="_Toc92224685"/>
      <w:bookmarkStart w:id="2830" w:name="_Toc171586072"/>
      <w:bookmarkEnd w:id="2820"/>
      <w:r w:rsidRPr="00B02A0B">
        <w:rPr>
          <w:rFonts w:eastAsia="Malgun Gothic"/>
        </w:rPr>
        <w:t>9.2.3.4</w:t>
      </w:r>
      <w:r w:rsidRPr="00B02A0B">
        <w:rPr>
          <w:rFonts w:eastAsia="Malgun Gothic"/>
        </w:rPr>
        <w:tab/>
        <w:t>Controlling MCData function procedures</w:t>
      </w:r>
      <w:bookmarkEnd w:id="2821"/>
      <w:bookmarkEnd w:id="2822"/>
      <w:bookmarkEnd w:id="2823"/>
      <w:bookmarkEnd w:id="2824"/>
      <w:bookmarkEnd w:id="2825"/>
      <w:bookmarkEnd w:id="2826"/>
      <w:bookmarkEnd w:id="2827"/>
      <w:bookmarkEnd w:id="2828"/>
      <w:bookmarkEnd w:id="2829"/>
      <w:bookmarkEnd w:id="2830"/>
    </w:p>
    <w:p w14:paraId="1EC4E74C" w14:textId="77777777" w:rsidR="005C310B" w:rsidRPr="00B02A0B" w:rsidRDefault="005C310B" w:rsidP="007D34FE">
      <w:pPr>
        <w:pStyle w:val="Heading5"/>
        <w:rPr>
          <w:lang w:eastAsia="ko-KR"/>
        </w:rPr>
      </w:pPr>
      <w:bookmarkStart w:id="2831" w:name="_CR9_2_3_4_1"/>
      <w:bookmarkStart w:id="2832" w:name="_Toc20215602"/>
      <w:bookmarkStart w:id="2833" w:name="_Toc27496069"/>
      <w:bookmarkStart w:id="2834" w:name="_Toc36107810"/>
      <w:bookmarkStart w:id="2835" w:name="_Toc44598562"/>
      <w:bookmarkStart w:id="2836" w:name="_Toc44602417"/>
      <w:bookmarkStart w:id="2837" w:name="_Toc45197594"/>
      <w:bookmarkStart w:id="2838" w:name="_Toc45695627"/>
      <w:bookmarkStart w:id="2839" w:name="_Toc51851083"/>
      <w:bookmarkStart w:id="2840" w:name="_Toc92224686"/>
      <w:bookmarkStart w:id="2841" w:name="_Toc171586073"/>
      <w:bookmarkEnd w:id="2831"/>
      <w:r w:rsidRPr="00B02A0B">
        <w:rPr>
          <w:lang w:eastAsia="ko-KR"/>
        </w:rPr>
        <w:t>9.2.3.4.1</w:t>
      </w:r>
      <w:r w:rsidRPr="00B02A0B">
        <w:rPr>
          <w:lang w:eastAsia="ko-KR"/>
        </w:rPr>
        <w:tab/>
        <w:t>SDP offer generation</w:t>
      </w:r>
      <w:bookmarkEnd w:id="2832"/>
      <w:bookmarkEnd w:id="2833"/>
      <w:bookmarkEnd w:id="2834"/>
      <w:bookmarkEnd w:id="2835"/>
      <w:bookmarkEnd w:id="2836"/>
      <w:bookmarkEnd w:id="2837"/>
      <w:bookmarkEnd w:id="2838"/>
      <w:bookmarkEnd w:id="2839"/>
      <w:bookmarkEnd w:id="2840"/>
      <w:bookmarkEnd w:id="2841"/>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42" w:name="_CR9_2_3_4_2"/>
      <w:bookmarkStart w:id="2843" w:name="_Toc20215603"/>
      <w:bookmarkStart w:id="2844" w:name="_Toc27496070"/>
      <w:bookmarkStart w:id="2845" w:name="_Toc36107811"/>
      <w:bookmarkStart w:id="2846" w:name="_Toc44598563"/>
      <w:bookmarkStart w:id="2847" w:name="_Toc44602418"/>
      <w:bookmarkStart w:id="2848" w:name="_Toc45197595"/>
      <w:bookmarkStart w:id="2849" w:name="_Toc45695628"/>
      <w:bookmarkStart w:id="2850" w:name="_Toc51851084"/>
      <w:bookmarkStart w:id="2851" w:name="_Toc92224687"/>
      <w:bookmarkStart w:id="2852" w:name="_Toc171586074"/>
      <w:bookmarkEnd w:id="2842"/>
      <w:r w:rsidRPr="00B02A0B">
        <w:rPr>
          <w:lang w:eastAsia="ko-KR"/>
        </w:rPr>
        <w:t>9.2.3.4.2</w:t>
      </w:r>
      <w:r w:rsidRPr="00B02A0B">
        <w:rPr>
          <w:lang w:eastAsia="ko-KR"/>
        </w:rPr>
        <w:tab/>
        <w:t>SDP answer generation</w:t>
      </w:r>
      <w:bookmarkEnd w:id="2843"/>
      <w:bookmarkEnd w:id="2844"/>
      <w:bookmarkEnd w:id="2845"/>
      <w:bookmarkEnd w:id="2846"/>
      <w:bookmarkEnd w:id="2847"/>
      <w:bookmarkEnd w:id="2848"/>
      <w:bookmarkEnd w:id="2849"/>
      <w:bookmarkEnd w:id="2850"/>
      <w:bookmarkEnd w:id="2851"/>
      <w:bookmarkEnd w:id="2852"/>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53" w:name="_CR9_2_3_4_3"/>
      <w:bookmarkStart w:id="2854" w:name="_Toc20215604"/>
      <w:bookmarkStart w:id="2855" w:name="_Toc27496071"/>
      <w:bookmarkStart w:id="2856" w:name="_Toc36107812"/>
      <w:bookmarkStart w:id="2857" w:name="_Toc44598564"/>
      <w:bookmarkStart w:id="2858" w:name="_Toc44602419"/>
      <w:bookmarkStart w:id="2859" w:name="_Toc45197596"/>
      <w:bookmarkStart w:id="2860" w:name="_Toc45695629"/>
      <w:bookmarkStart w:id="2861" w:name="_Toc51851085"/>
      <w:bookmarkStart w:id="2862" w:name="_Toc92224688"/>
      <w:bookmarkStart w:id="2863" w:name="_Toc171586075"/>
      <w:bookmarkEnd w:id="2853"/>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54"/>
      <w:bookmarkEnd w:id="2855"/>
      <w:bookmarkEnd w:id="2856"/>
      <w:bookmarkEnd w:id="2857"/>
      <w:bookmarkEnd w:id="2858"/>
      <w:bookmarkEnd w:id="2859"/>
      <w:bookmarkEnd w:id="2860"/>
      <w:bookmarkEnd w:id="2861"/>
      <w:bookmarkEnd w:id="2862"/>
      <w:bookmarkEnd w:id="2863"/>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64" w:name="_CR9_2_3_4_4"/>
      <w:bookmarkStart w:id="2865" w:name="_Toc20215605"/>
      <w:bookmarkStart w:id="2866" w:name="_Toc27496072"/>
      <w:bookmarkStart w:id="2867" w:name="_Toc36107813"/>
      <w:bookmarkStart w:id="2868" w:name="_Toc44598565"/>
      <w:bookmarkStart w:id="2869" w:name="_Toc44602420"/>
      <w:bookmarkStart w:id="2870" w:name="_Toc45197597"/>
      <w:bookmarkStart w:id="2871" w:name="_Toc45695630"/>
      <w:bookmarkStart w:id="2872" w:name="_Toc51851086"/>
      <w:bookmarkStart w:id="2873" w:name="_Toc92224689"/>
      <w:bookmarkStart w:id="2874" w:name="_Toc171586076"/>
      <w:bookmarkEnd w:id="2864"/>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65"/>
      <w:bookmarkEnd w:id="2866"/>
      <w:bookmarkEnd w:id="2867"/>
      <w:bookmarkEnd w:id="2868"/>
      <w:bookmarkEnd w:id="2869"/>
      <w:bookmarkEnd w:id="2870"/>
      <w:bookmarkEnd w:id="2871"/>
      <w:bookmarkEnd w:id="2872"/>
      <w:bookmarkEnd w:id="2873"/>
      <w:bookmarkEnd w:id="2874"/>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rPr>
          <w:rFonts w:eastAsia="SimSun"/>
        </w:rPr>
      </w:pPr>
      <w:bookmarkStart w:id="2875" w:name="_CR9_2_4"/>
      <w:bookmarkStart w:id="2876" w:name="_Toc20215606"/>
      <w:bookmarkStart w:id="2877" w:name="_Toc27496073"/>
      <w:bookmarkStart w:id="2878" w:name="_Toc36107814"/>
      <w:bookmarkStart w:id="2879" w:name="_Toc44598566"/>
      <w:bookmarkStart w:id="2880" w:name="_Toc44602421"/>
      <w:bookmarkStart w:id="2881" w:name="_Toc45197598"/>
      <w:bookmarkStart w:id="2882" w:name="_Toc45695631"/>
      <w:bookmarkStart w:id="2883" w:name="_Toc51851087"/>
      <w:bookmarkStart w:id="2884" w:name="_Toc92224690"/>
      <w:bookmarkStart w:id="2885" w:name="_Toc171586077"/>
      <w:bookmarkEnd w:id="2875"/>
      <w:r w:rsidRPr="00B02A0B">
        <w:rPr>
          <w:rFonts w:eastAsia="SimSun"/>
        </w:rPr>
        <w:t>9.2.4</w:t>
      </w:r>
      <w:r w:rsidRPr="00B02A0B">
        <w:rPr>
          <w:rFonts w:eastAsia="SimSun"/>
        </w:rPr>
        <w:tab/>
        <w:t>SDS session</w:t>
      </w:r>
      <w:bookmarkEnd w:id="2876"/>
      <w:bookmarkEnd w:id="2877"/>
      <w:bookmarkEnd w:id="2878"/>
      <w:bookmarkEnd w:id="2879"/>
      <w:bookmarkEnd w:id="2880"/>
      <w:bookmarkEnd w:id="2881"/>
      <w:bookmarkEnd w:id="2882"/>
      <w:bookmarkEnd w:id="2883"/>
      <w:bookmarkEnd w:id="2884"/>
      <w:bookmarkEnd w:id="2885"/>
    </w:p>
    <w:p w14:paraId="06622C46" w14:textId="77777777" w:rsidR="005C310B" w:rsidRPr="00B02A0B" w:rsidRDefault="005C310B" w:rsidP="007D34FE">
      <w:pPr>
        <w:pStyle w:val="Heading4"/>
        <w:rPr>
          <w:rFonts w:eastAsia="Malgun Gothic"/>
        </w:rPr>
      </w:pPr>
      <w:bookmarkStart w:id="2886" w:name="_CR9_2_4_1"/>
      <w:bookmarkStart w:id="2887" w:name="_Toc20215607"/>
      <w:bookmarkStart w:id="2888" w:name="_Toc27496074"/>
      <w:bookmarkStart w:id="2889" w:name="_Toc36107815"/>
      <w:bookmarkStart w:id="2890" w:name="_Toc44598567"/>
      <w:bookmarkStart w:id="2891" w:name="_Toc44602422"/>
      <w:bookmarkStart w:id="2892" w:name="_Toc45197599"/>
      <w:bookmarkStart w:id="2893" w:name="_Toc45695632"/>
      <w:bookmarkStart w:id="2894" w:name="_Toc51851088"/>
      <w:bookmarkStart w:id="2895" w:name="_Toc92224691"/>
      <w:bookmarkStart w:id="2896" w:name="_Toc171586078"/>
      <w:bookmarkEnd w:id="2886"/>
      <w:r w:rsidRPr="00B02A0B">
        <w:rPr>
          <w:rFonts w:eastAsia="Malgun Gothic"/>
        </w:rPr>
        <w:t>9.2.4.1</w:t>
      </w:r>
      <w:r w:rsidRPr="00B02A0B">
        <w:rPr>
          <w:rFonts w:eastAsia="Malgun Gothic"/>
        </w:rPr>
        <w:tab/>
        <w:t>General</w:t>
      </w:r>
      <w:bookmarkEnd w:id="2887"/>
      <w:bookmarkEnd w:id="2888"/>
      <w:bookmarkEnd w:id="2889"/>
      <w:bookmarkEnd w:id="2890"/>
      <w:bookmarkEnd w:id="2891"/>
      <w:bookmarkEnd w:id="2892"/>
      <w:bookmarkEnd w:id="2893"/>
      <w:bookmarkEnd w:id="2894"/>
      <w:bookmarkEnd w:id="2895"/>
      <w:bookmarkEnd w:id="2896"/>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897"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898" w:name="_CR9_2_4_2"/>
      <w:bookmarkStart w:id="2899" w:name="_Toc27496075"/>
      <w:bookmarkStart w:id="2900" w:name="_Toc36107816"/>
      <w:bookmarkStart w:id="2901" w:name="_Toc44598568"/>
      <w:bookmarkStart w:id="2902" w:name="_Toc44602423"/>
      <w:bookmarkStart w:id="2903" w:name="_Toc45197600"/>
      <w:bookmarkStart w:id="2904" w:name="_Toc45695633"/>
      <w:bookmarkStart w:id="2905" w:name="_Toc51851089"/>
      <w:bookmarkStart w:id="2906" w:name="_Toc92224692"/>
      <w:bookmarkStart w:id="2907" w:name="_Toc171586079"/>
      <w:bookmarkEnd w:id="2898"/>
      <w:r w:rsidRPr="00B02A0B">
        <w:rPr>
          <w:rFonts w:eastAsia="Malgun Gothic"/>
        </w:rPr>
        <w:t>9.2.4.2</w:t>
      </w:r>
      <w:r w:rsidRPr="00B02A0B">
        <w:rPr>
          <w:rFonts w:eastAsia="Malgun Gothic"/>
        </w:rPr>
        <w:tab/>
        <w:t>MCData client procedures</w:t>
      </w:r>
      <w:bookmarkEnd w:id="2897"/>
      <w:bookmarkEnd w:id="2899"/>
      <w:bookmarkEnd w:id="2900"/>
      <w:bookmarkEnd w:id="2901"/>
      <w:bookmarkEnd w:id="2902"/>
      <w:bookmarkEnd w:id="2903"/>
      <w:bookmarkEnd w:id="2904"/>
      <w:bookmarkEnd w:id="2905"/>
      <w:bookmarkEnd w:id="2906"/>
      <w:bookmarkEnd w:id="2907"/>
    </w:p>
    <w:p w14:paraId="38E3FB03" w14:textId="77777777" w:rsidR="005C310B" w:rsidRPr="00B02A0B" w:rsidRDefault="005C310B" w:rsidP="007D34FE">
      <w:pPr>
        <w:pStyle w:val="Heading5"/>
        <w:rPr>
          <w:rFonts w:eastAsia="Malgun Gothic"/>
        </w:rPr>
      </w:pPr>
      <w:bookmarkStart w:id="2908" w:name="_CR9_2_4_2_1"/>
      <w:bookmarkStart w:id="2909" w:name="_Toc20215609"/>
      <w:bookmarkStart w:id="2910" w:name="_Toc27496076"/>
      <w:bookmarkStart w:id="2911" w:name="_Toc36107817"/>
      <w:bookmarkStart w:id="2912" w:name="_Toc44598569"/>
      <w:bookmarkStart w:id="2913" w:name="_Toc44602424"/>
      <w:bookmarkStart w:id="2914" w:name="_Toc45197601"/>
      <w:bookmarkStart w:id="2915" w:name="_Toc45695634"/>
      <w:bookmarkStart w:id="2916" w:name="_Toc51851090"/>
      <w:bookmarkStart w:id="2917" w:name="_Toc92224693"/>
      <w:bookmarkStart w:id="2918" w:name="_Toc171586080"/>
      <w:bookmarkEnd w:id="2908"/>
      <w:r w:rsidRPr="00B02A0B">
        <w:rPr>
          <w:rFonts w:eastAsia="Malgun Gothic"/>
        </w:rPr>
        <w:t>9.2.4.2.1</w:t>
      </w:r>
      <w:r w:rsidRPr="00B02A0B">
        <w:rPr>
          <w:rFonts w:eastAsia="Malgun Gothic"/>
        </w:rPr>
        <w:tab/>
        <w:t>SDP offer generation</w:t>
      </w:r>
      <w:bookmarkEnd w:id="2909"/>
      <w:bookmarkEnd w:id="2910"/>
      <w:bookmarkEnd w:id="2911"/>
      <w:bookmarkEnd w:id="2912"/>
      <w:bookmarkEnd w:id="2913"/>
      <w:bookmarkEnd w:id="2914"/>
      <w:bookmarkEnd w:id="2915"/>
      <w:bookmarkEnd w:id="2916"/>
      <w:bookmarkEnd w:id="2917"/>
      <w:bookmarkEnd w:id="2918"/>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19" w:name="_CR9_2_4_2_2"/>
      <w:bookmarkStart w:id="2920" w:name="_Toc20215610"/>
      <w:bookmarkStart w:id="2921" w:name="_Toc27496077"/>
      <w:bookmarkStart w:id="2922" w:name="_Toc36107818"/>
      <w:bookmarkStart w:id="2923" w:name="_Toc44598570"/>
      <w:bookmarkStart w:id="2924" w:name="_Toc44602425"/>
      <w:bookmarkStart w:id="2925" w:name="_Toc45197602"/>
      <w:bookmarkStart w:id="2926" w:name="_Toc45695635"/>
      <w:bookmarkStart w:id="2927" w:name="_Toc51851091"/>
      <w:bookmarkStart w:id="2928" w:name="_Toc92224694"/>
      <w:bookmarkStart w:id="2929" w:name="_Toc171586081"/>
      <w:bookmarkEnd w:id="2919"/>
      <w:r w:rsidRPr="00B02A0B">
        <w:rPr>
          <w:rFonts w:eastAsia="Malgun Gothic"/>
        </w:rPr>
        <w:t>9.2.4.2.2</w:t>
      </w:r>
      <w:r w:rsidRPr="00B02A0B">
        <w:rPr>
          <w:rFonts w:eastAsia="Malgun Gothic"/>
        </w:rPr>
        <w:tab/>
        <w:t>SDP answer generation</w:t>
      </w:r>
      <w:bookmarkEnd w:id="2920"/>
      <w:bookmarkEnd w:id="2921"/>
      <w:bookmarkEnd w:id="2922"/>
      <w:bookmarkEnd w:id="2923"/>
      <w:bookmarkEnd w:id="2924"/>
      <w:bookmarkEnd w:id="2925"/>
      <w:bookmarkEnd w:id="2926"/>
      <w:bookmarkEnd w:id="2927"/>
      <w:bookmarkEnd w:id="2928"/>
      <w:bookmarkEnd w:id="2929"/>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30" w:name="_CR9_2_4_2_3"/>
      <w:bookmarkStart w:id="2931" w:name="_Toc20215611"/>
      <w:bookmarkStart w:id="2932" w:name="_Toc27496078"/>
      <w:bookmarkStart w:id="2933" w:name="_Toc36107819"/>
      <w:bookmarkStart w:id="2934" w:name="_Toc44598571"/>
      <w:bookmarkStart w:id="2935" w:name="_Toc44602426"/>
      <w:bookmarkStart w:id="2936" w:name="_Toc45197603"/>
      <w:bookmarkStart w:id="2937" w:name="_Toc45695636"/>
      <w:bookmarkStart w:id="2938" w:name="_Toc51851092"/>
      <w:bookmarkStart w:id="2939" w:name="_Toc92224695"/>
      <w:bookmarkStart w:id="2940" w:name="_Toc171586082"/>
      <w:bookmarkEnd w:id="2930"/>
      <w:r w:rsidRPr="00B02A0B">
        <w:rPr>
          <w:rFonts w:eastAsia="Malgun Gothic"/>
        </w:rPr>
        <w:t>9.2.4.2.3</w:t>
      </w:r>
      <w:r w:rsidRPr="00B02A0B">
        <w:rPr>
          <w:rFonts w:eastAsia="Malgun Gothic"/>
        </w:rPr>
        <w:tab/>
        <w:t>MCData client originating procedures</w:t>
      </w:r>
      <w:bookmarkEnd w:id="2931"/>
      <w:bookmarkEnd w:id="2932"/>
      <w:bookmarkEnd w:id="2933"/>
      <w:bookmarkEnd w:id="2934"/>
      <w:bookmarkEnd w:id="2935"/>
      <w:bookmarkEnd w:id="2936"/>
      <w:bookmarkEnd w:id="2937"/>
      <w:bookmarkEnd w:id="2938"/>
      <w:bookmarkEnd w:id="2939"/>
      <w:bookmarkEnd w:id="2940"/>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41" w:name="_CR9_2_4_2_4"/>
      <w:bookmarkStart w:id="2942" w:name="_Toc20215612"/>
      <w:bookmarkStart w:id="2943" w:name="_Toc27496079"/>
      <w:bookmarkStart w:id="2944" w:name="_Toc36107820"/>
      <w:bookmarkStart w:id="2945" w:name="_Toc44598572"/>
      <w:bookmarkStart w:id="2946" w:name="_Toc44602427"/>
      <w:bookmarkStart w:id="2947" w:name="_Toc45197604"/>
      <w:bookmarkStart w:id="2948" w:name="_Toc45695637"/>
      <w:bookmarkStart w:id="2949" w:name="_Toc51851093"/>
      <w:bookmarkStart w:id="2950" w:name="_Toc92224696"/>
      <w:bookmarkStart w:id="2951" w:name="_Toc171586083"/>
      <w:bookmarkEnd w:id="2941"/>
      <w:r w:rsidRPr="00B02A0B">
        <w:rPr>
          <w:rFonts w:eastAsia="Malgun Gothic"/>
        </w:rPr>
        <w:t>9.2.4.2.4</w:t>
      </w:r>
      <w:r w:rsidRPr="00B02A0B">
        <w:rPr>
          <w:rFonts w:eastAsia="Malgun Gothic"/>
        </w:rPr>
        <w:tab/>
        <w:t>MCData client terminating procedures</w:t>
      </w:r>
      <w:bookmarkEnd w:id="2942"/>
      <w:bookmarkEnd w:id="2943"/>
      <w:bookmarkEnd w:id="2944"/>
      <w:bookmarkEnd w:id="2945"/>
      <w:bookmarkEnd w:id="2946"/>
      <w:bookmarkEnd w:id="2947"/>
      <w:bookmarkEnd w:id="2948"/>
      <w:bookmarkEnd w:id="2949"/>
      <w:bookmarkEnd w:id="2950"/>
      <w:bookmarkEnd w:id="2951"/>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52" w:name="_CR9_2_4_2_5"/>
      <w:bookmarkStart w:id="2953" w:name="_Toc171586084"/>
      <w:bookmarkStart w:id="2954" w:name="_Toc20215613"/>
      <w:bookmarkStart w:id="2955" w:name="_Toc27496080"/>
      <w:bookmarkStart w:id="2956" w:name="_Toc36107821"/>
      <w:bookmarkStart w:id="2957" w:name="_Toc44598573"/>
      <w:bookmarkStart w:id="2958" w:name="_Toc44602428"/>
      <w:bookmarkStart w:id="2959" w:name="_Toc45197605"/>
      <w:bookmarkStart w:id="2960" w:name="_Toc45695638"/>
      <w:bookmarkStart w:id="2961" w:name="_Toc51851094"/>
      <w:bookmarkStart w:id="2962" w:name="_Toc92224697"/>
      <w:bookmarkEnd w:id="2952"/>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53"/>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63" w:name="_CR9_2_4_2_6"/>
      <w:bookmarkStart w:id="2964" w:name="_Toc171586085"/>
      <w:bookmarkEnd w:id="2963"/>
      <w:r>
        <w:t>9.2.4.2.6</w:t>
      </w:r>
      <w:r>
        <w:tab/>
        <w:t>MCData</w:t>
      </w:r>
      <w:r w:rsidRPr="0073469F">
        <w:t xml:space="preserve"> </w:t>
      </w:r>
      <w:r>
        <w:t>client initiates upgrade to emergency for an ongoing</w:t>
      </w:r>
      <w:r w:rsidRPr="0073469F">
        <w:t xml:space="preserve"> </w:t>
      </w:r>
      <w:r>
        <w:t>one-to-one communication using SDS session</w:t>
      </w:r>
      <w:bookmarkEnd w:id="2964"/>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65" w:name="_CR9_2_4_2_7"/>
      <w:bookmarkStart w:id="2966" w:name="_Toc171586086"/>
      <w:bookmarkEnd w:id="2965"/>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66"/>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67" w:name="_CR9_2_4_3"/>
      <w:bookmarkStart w:id="2968" w:name="_Toc171586087"/>
      <w:bookmarkEnd w:id="2967"/>
      <w:r w:rsidRPr="00B02A0B">
        <w:rPr>
          <w:rFonts w:eastAsia="Malgun Gothic"/>
        </w:rPr>
        <w:t>9.2.4.3</w:t>
      </w:r>
      <w:r w:rsidRPr="00B02A0B">
        <w:rPr>
          <w:rFonts w:eastAsia="Malgun Gothic"/>
        </w:rPr>
        <w:tab/>
        <w:t>Participating MCData function procedures</w:t>
      </w:r>
      <w:bookmarkEnd w:id="2954"/>
      <w:bookmarkEnd w:id="2955"/>
      <w:bookmarkEnd w:id="2956"/>
      <w:bookmarkEnd w:id="2957"/>
      <w:bookmarkEnd w:id="2958"/>
      <w:bookmarkEnd w:id="2959"/>
      <w:bookmarkEnd w:id="2960"/>
      <w:bookmarkEnd w:id="2961"/>
      <w:bookmarkEnd w:id="2962"/>
      <w:bookmarkEnd w:id="2968"/>
    </w:p>
    <w:p w14:paraId="79B3FB37" w14:textId="77777777" w:rsidR="005C310B" w:rsidRPr="00B02A0B" w:rsidRDefault="005C310B" w:rsidP="007D34FE">
      <w:pPr>
        <w:pStyle w:val="Heading5"/>
        <w:rPr>
          <w:rFonts w:eastAsia="Malgun Gothic"/>
        </w:rPr>
      </w:pPr>
      <w:bookmarkStart w:id="2969" w:name="_CR9_2_4_3_1"/>
      <w:bookmarkStart w:id="2970" w:name="_Toc20215614"/>
      <w:bookmarkStart w:id="2971" w:name="_Toc27496081"/>
      <w:bookmarkStart w:id="2972" w:name="_Toc36107822"/>
      <w:bookmarkStart w:id="2973" w:name="_Toc44598574"/>
      <w:bookmarkStart w:id="2974" w:name="_Toc44602429"/>
      <w:bookmarkStart w:id="2975" w:name="_Toc45197606"/>
      <w:bookmarkStart w:id="2976" w:name="_Toc45695639"/>
      <w:bookmarkStart w:id="2977" w:name="_Toc51851095"/>
      <w:bookmarkStart w:id="2978" w:name="_Toc92224698"/>
      <w:bookmarkStart w:id="2979" w:name="_Toc171586088"/>
      <w:bookmarkEnd w:id="2969"/>
      <w:r w:rsidRPr="00B02A0B">
        <w:rPr>
          <w:rFonts w:eastAsia="Malgun Gothic"/>
        </w:rPr>
        <w:t>9.2.4.3.1</w:t>
      </w:r>
      <w:r w:rsidRPr="00B02A0B">
        <w:rPr>
          <w:rFonts w:eastAsia="Malgun Gothic"/>
        </w:rPr>
        <w:tab/>
        <w:t>SDP offer generation</w:t>
      </w:r>
      <w:bookmarkEnd w:id="2970"/>
      <w:bookmarkEnd w:id="2971"/>
      <w:bookmarkEnd w:id="2972"/>
      <w:bookmarkEnd w:id="2973"/>
      <w:bookmarkEnd w:id="2974"/>
      <w:bookmarkEnd w:id="2975"/>
      <w:bookmarkEnd w:id="2976"/>
      <w:bookmarkEnd w:id="2977"/>
      <w:bookmarkEnd w:id="2978"/>
      <w:bookmarkEnd w:id="2979"/>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80" w:name="_CR9_2_4_3_2"/>
      <w:bookmarkStart w:id="2981" w:name="_Toc20215615"/>
      <w:bookmarkStart w:id="2982" w:name="_Toc27496082"/>
      <w:bookmarkStart w:id="2983" w:name="_Toc36107823"/>
      <w:bookmarkStart w:id="2984" w:name="_Toc44598575"/>
      <w:bookmarkStart w:id="2985" w:name="_Toc44602430"/>
      <w:bookmarkStart w:id="2986" w:name="_Toc45197607"/>
      <w:bookmarkStart w:id="2987" w:name="_Toc45695640"/>
      <w:bookmarkStart w:id="2988" w:name="_Toc51851096"/>
      <w:bookmarkStart w:id="2989" w:name="_Toc92224699"/>
      <w:bookmarkStart w:id="2990" w:name="_Toc171586089"/>
      <w:bookmarkEnd w:id="2980"/>
      <w:r w:rsidRPr="00B02A0B">
        <w:rPr>
          <w:rFonts w:eastAsia="Malgun Gothic"/>
        </w:rPr>
        <w:t>9.2.4.3.2</w:t>
      </w:r>
      <w:r w:rsidRPr="00B02A0B">
        <w:rPr>
          <w:rFonts w:eastAsia="Malgun Gothic"/>
        </w:rPr>
        <w:tab/>
        <w:t>SDP answer generation</w:t>
      </w:r>
      <w:bookmarkEnd w:id="2981"/>
      <w:bookmarkEnd w:id="2982"/>
      <w:bookmarkEnd w:id="2983"/>
      <w:bookmarkEnd w:id="2984"/>
      <w:bookmarkEnd w:id="2985"/>
      <w:bookmarkEnd w:id="2986"/>
      <w:bookmarkEnd w:id="2987"/>
      <w:bookmarkEnd w:id="2988"/>
      <w:bookmarkEnd w:id="2989"/>
      <w:bookmarkEnd w:id="2990"/>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991" w:name="_CR9_2_4_3_3"/>
      <w:bookmarkStart w:id="2992" w:name="_Toc20215616"/>
      <w:bookmarkStart w:id="2993" w:name="_Toc27496083"/>
      <w:bookmarkStart w:id="2994" w:name="_Toc36107824"/>
      <w:bookmarkStart w:id="2995" w:name="_Toc44598576"/>
      <w:bookmarkStart w:id="2996" w:name="_Toc44602431"/>
      <w:bookmarkStart w:id="2997" w:name="_Toc45197608"/>
      <w:bookmarkStart w:id="2998" w:name="_Toc45695641"/>
      <w:bookmarkStart w:id="2999" w:name="_Toc51851097"/>
      <w:bookmarkStart w:id="3000" w:name="_Toc92224700"/>
      <w:bookmarkStart w:id="3001" w:name="_Toc171586090"/>
      <w:bookmarkEnd w:id="2991"/>
      <w:r w:rsidRPr="00B02A0B">
        <w:rPr>
          <w:rFonts w:eastAsia="Malgun Gothic"/>
        </w:rPr>
        <w:t>9.2.4.3.3</w:t>
      </w:r>
      <w:r w:rsidRPr="00B02A0B">
        <w:rPr>
          <w:rFonts w:eastAsia="Malgun Gothic"/>
        </w:rPr>
        <w:tab/>
        <w:t>Originating participating MCData function procedures</w:t>
      </w:r>
      <w:bookmarkEnd w:id="2992"/>
      <w:bookmarkEnd w:id="2993"/>
      <w:bookmarkEnd w:id="2994"/>
      <w:bookmarkEnd w:id="2995"/>
      <w:bookmarkEnd w:id="2996"/>
      <w:bookmarkEnd w:id="2997"/>
      <w:bookmarkEnd w:id="2998"/>
      <w:bookmarkEnd w:id="2999"/>
      <w:bookmarkEnd w:id="3000"/>
      <w:bookmarkEnd w:id="3001"/>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02" w:name="_CR9_2_4_3_4"/>
      <w:bookmarkStart w:id="3003" w:name="_Toc20215617"/>
      <w:bookmarkStart w:id="3004" w:name="_Toc27496084"/>
      <w:bookmarkStart w:id="3005" w:name="_Toc36107825"/>
      <w:bookmarkStart w:id="3006" w:name="_Toc44598577"/>
      <w:bookmarkStart w:id="3007" w:name="_Toc44602432"/>
      <w:bookmarkStart w:id="3008" w:name="_Toc45197609"/>
      <w:bookmarkStart w:id="3009" w:name="_Toc45695642"/>
      <w:bookmarkStart w:id="3010" w:name="_Toc51851098"/>
      <w:bookmarkStart w:id="3011" w:name="_Toc92224701"/>
      <w:bookmarkStart w:id="3012" w:name="_Toc171586091"/>
      <w:bookmarkEnd w:id="3002"/>
      <w:r w:rsidRPr="00B02A0B">
        <w:rPr>
          <w:rFonts w:eastAsia="Malgun Gothic"/>
        </w:rPr>
        <w:t>9.2.4.3.4</w:t>
      </w:r>
      <w:r w:rsidRPr="00B02A0B">
        <w:rPr>
          <w:rFonts w:eastAsia="Malgun Gothic"/>
        </w:rPr>
        <w:tab/>
        <w:t>Terminating participating MCData function procedures</w:t>
      </w:r>
      <w:bookmarkEnd w:id="3003"/>
      <w:bookmarkEnd w:id="3004"/>
      <w:bookmarkEnd w:id="3005"/>
      <w:bookmarkEnd w:id="3006"/>
      <w:bookmarkEnd w:id="3007"/>
      <w:bookmarkEnd w:id="3008"/>
      <w:bookmarkEnd w:id="3009"/>
      <w:bookmarkEnd w:id="3010"/>
      <w:bookmarkEnd w:id="3011"/>
      <w:bookmarkEnd w:id="3012"/>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13" w:name="_CR9_2_4_3_5"/>
      <w:bookmarkStart w:id="3014" w:name="_Toc171586092"/>
      <w:bookmarkStart w:id="3015" w:name="_Toc20215618"/>
      <w:bookmarkStart w:id="3016" w:name="_Toc27496085"/>
      <w:bookmarkStart w:id="3017" w:name="_Toc36107826"/>
      <w:bookmarkStart w:id="3018" w:name="_Toc44598578"/>
      <w:bookmarkStart w:id="3019" w:name="_Toc44602433"/>
      <w:bookmarkStart w:id="3020" w:name="_Toc45197610"/>
      <w:bookmarkStart w:id="3021" w:name="_Toc45695643"/>
      <w:bookmarkStart w:id="3022" w:name="_Toc51851099"/>
      <w:bookmarkStart w:id="3023" w:name="_Toc92224702"/>
      <w:bookmarkEnd w:id="3013"/>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14"/>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24" w:name="_CR9_2_4_3_6"/>
      <w:bookmarkStart w:id="3025" w:name="_Toc171586093"/>
      <w:bookmarkEnd w:id="3024"/>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25"/>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26" w:name="_CR9_2_4_4"/>
      <w:bookmarkStart w:id="3027" w:name="_Toc171586094"/>
      <w:bookmarkEnd w:id="3026"/>
      <w:r w:rsidRPr="00B02A0B">
        <w:rPr>
          <w:rFonts w:eastAsia="Malgun Gothic"/>
        </w:rPr>
        <w:t>9.2.4.4</w:t>
      </w:r>
      <w:r w:rsidRPr="00B02A0B">
        <w:rPr>
          <w:rFonts w:eastAsia="Malgun Gothic"/>
        </w:rPr>
        <w:tab/>
        <w:t>Controlling MCData function procedures</w:t>
      </w:r>
      <w:bookmarkEnd w:id="3015"/>
      <w:bookmarkEnd w:id="3016"/>
      <w:bookmarkEnd w:id="3017"/>
      <w:bookmarkEnd w:id="3018"/>
      <w:bookmarkEnd w:id="3019"/>
      <w:bookmarkEnd w:id="3020"/>
      <w:bookmarkEnd w:id="3021"/>
      <w:bookmarkEnd w:id="3022"/>
      <w:bookmarkEnd w:id="3023"/>
      <w:bookmarkEnd w:id="3027"/>
    </w:p>
    <w:p w14:paraId="51674B3D" w14:textId="77777777" w:rsidR="005C310B" w:rsidRPr="00B02A0B" w:rsidRDefault="005C310B" w:rsidP="007D34FE">
      <w:pPr>
        <w:pStyle w:val="Heading5"/>
        <w:rPr>
          <w:lang w:eastAsia="ko-KR"/>
        </w:rPr>
      </w:pPr>
      <w:bookmarkStart w:id="3028" w:name="_CR9_2_4_4_1"/>
      <w:bookmarkStart w:id="3029" w:name="_Toc20215619"/>
      <w:bookmarkStart w:id="3030" w:name="_Toc27496086"/>
      <w:bookmarkStart w:id="3031" w:name="_Toc36107827"/>
      <w:bookmarkStart w:id="3032" w:name="_Toc44598579"/>
      <w:bookmarkStart w:id="3033" w:name="_Toc44602434"/>
      <w:bookmarkStart w:id="3034" w:name="_Toc45197611"/>
      <w:bookmarkStart w:id="3035" w:name="_Toc45695644"/>
      <w:bookmarkStart w:id="3036" w:name="_Toc51851100"/>
      <w:bookmarkStart w:id="3037" w:name="_Toc92224703"/>
      <w:bookmarkStart w:id="3038" w:name="_Toc171586095"/>
      <w:bookmarkEnd w:id="3028"/>
      <w:r w:rsidRPr="00B02A0B">
        <w:rPr>
          <w:lang w:eastAsia="ko-KR"/>
        </w:rPr>
        <w:t>9.2.4.4.1</w:t>
      </w:r>
      <w:r w:rsidRPr="00B02A0B">
        <w:rPr>
          <w:lang w:eastAsia="ko-KR"/>
        </w:rPr>
        <w:tab/>
        <w:t>SDP offer generation</w:t>
      </w:r>
      <w:bookmarkEnd w:id="3029"/>
      <w:bookmarkEnd w:id="3030"/>
      <w:bookmarkEnd w:id="3031"/>
      <w:bookmarkEnd w:id="3032"/>
      <w:bookmarkEnd w:id="3033"/>
      <w:bookmarkEnd w:id="3034"/>
      <w:bookmarkEnd w:id="3035"/>
      <w:bookmarkEnd w:id="3036"/>
      <w:bookmarkEnd w:id="3037"/>
      <w:bookmarkEnd w:id="3038"/>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39" w:name="_CR9_2_4_4_2"/>
      <w:bookmarkStart w:id="3040" w:name="_Toc20215620"/>
      <w:bookmarkStart w:id="3041" w:name="_Toc27496087"/>
      <w:bookmarkStart w:id="3042" w:name="_Toc36107828"/>
      <w:bookmarkStart w:id="3043" w:name="_Toc44598580"/>
      <w:bookmarkStart w:id="3044" w:name="_Toc44602435"/>
      <w:bookmarkStart w:id="3045" w:name="_Toc45197612"/>
      <w:bookmarkStart w:id="3046" w:name="_Toc45695645"/>
      <w:bookmarkStart w:id="3047" w:name="_Toc51851101"/>
      <w:bookmarkStart w:id="3048" w:name="_Toc92224704"/>
      <w:bookmarkStart w:id="3049" w:name="_Toc171586096"/>
      <w:bookmarkEnd w:id="3039"/>
      <w:r w:rsidRPr="00B02A0B">
        <w:rPr>
          <w:lang w:eastAsia="ko-KR"/>
        </w:rPr>
        <w:t>9.2.4.4.2</w:t>
      </w:r>
      <w:r w:rsidRPr="00B02A0B">
        <w:rPr>
          <w:lang w:eastAsia="ko-KR"/>
        </w:rPr>
        <w:tab/>
        <w:t>SDP answer generation</w:t>
      </w:r>
      <w:bookmarkEnd w:id="3040"/>
      <w:bookmarkEnd w:id="3041"/>
      <w:bookmarkEnd w:id="3042"/>
      <w:bookmarkEnd w:id="3043"/>
      <w:bookmarkEnd w:id="3044"/>
      <w:bookmarkEnd w:id="3045"/>
      <w:bookmarkEnd w:id="3046"/>
      <w:bookmarkEnd w:id="3047"/>
      <w:bookmarkEnd w:id="3048"/>
      <w:bookmarkEnd w:id="3049"/>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50" w:name="_CR9_2_4_4_3"/>
      <w:bookmarkStart w:id="3051" w:name="_Toc20215621"/>
      <w:bookmarkStart w:id="3052" w:name="_Toc27496088"/>
      <w:bookmarkStart w:id="3053" w:name="_Toc36107829"/>
      <w:bookmarkStart w:id="3054" w:name="_Toc44598581"/>
      <w:bookmarkStart w:id="3055" w:name="_Toc44602436"/>
      <w:bookmarkStart w:id="3056" w:name="_Toc45197613"/>
      <w:bookmarkStart w:id="3057" w:name="_Toc45695646"/>
      <w:bookmarkStart w:id="3058" w:name="_Toc51851102"/>
      <w:bookmarkStart w:id="3059" w:name="_Toc92224705"/>
      <w:bookmarkStart w:id="3060" w:name="_Toc171586097"/>
      <w:bookmarkEnd w:id="3050"/>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51"/>
      <w:bookmarkEnd w:id="3052"/>
      <w:bookmarkEnd w:id="3053"/>
      <w:bookmarkEnd w:id="3054"/>
      <w:bookmarkEnd w:id="3055"/>
      <w:bookmarkEnd w:id="3056"/>
      <w:bookmarkEnd w:id="3057"/>
      <w:bookmarkEnd w:id="3058"/>
      <w:bookmarkEnd w:id="3059"/>
      <w:bookmarkEnd w:id="3060"/>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61" w:name="_CR9_2_4_4_4"/>
      <w:bookmarkStart w:id="3062" w:name="_Toc20215622"/>
      <w:bookmarkStart w:id="3063" w:name="_Toc27496089"/>
      <w:bookmarkStart w:id="3064" w:name="_Toc36107830"/>
      <w:bookmarkStart w:id="3065" w:name="_Toc44598582"/>
      <w:bookmarkStart w:id="3066" w:name="_Toc44602437"/>
      <w:bookmarkStart w:id="3067" w:name="_Toc45197614"/>
      <w:bookmarkStart w:id="3068" w:name="_Toc45695647"/>
      <w:bookmarkStart w:id="3069" w:name="_Toc51851103"/>
      <w:bookmarkStart w:id="3070" w:name="_Toc92224706"/>
      <w:bookmarkStart w:id="3071" w:name="_Toc171586098"/>
      <w:bookmarkEnd w:id="3061"/>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62"/>
      <w:bookmarkEnd w:id="3063"/>
      <w:bookmarkEnd w:id="3064"/>
      <w:bookmarkEnd w:id="3065"/>
      <w:bookmarkEnd w:id="3066"/>
      <w:bookmarkEnd w:id="3067"/>
      <w:bookmarkEnd w:id="3068"/>
      <w:bookmarkEnd w:id="3069"/>
      <w:bookmarkEnd w:id="3070"/>
      <w:bookmarkEnd w:id="3071"/>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072" w:name="_CR9_2_4_4_5"/>
      <w:bookmarkStart w:id="3073" w:name="_Toc171586099"/>
      <w:bookmarkEnd w:id="3072"/>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3"/>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074" w:name="_CR9_2_4_4_6"/>
      <w:bookmarkStart w:id="3075" w:name="_Toc171586100"/>
      <w:bookmarkEnd w:id="3074"/>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75"/>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076" w:name="_CR9_2_4_4_7"/>
      <w:bookmarkStart w:id="3077" w:name="_Toc171586101"/>
      <w:bookmarkEnd w:id="3076"/>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7"/>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78" w:name="_CR9_2_4_4_8"/>
      <w:bookmarkStart w:id="3079" w:name="_Toc171586102"/>
      <w:bookmarkEnd w:id="3078"/>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79"/>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80" w:name="_CR9_2_5"/>
      <w:bookmarkStart w:id="3081" w:name="_Toc27496090"/>
      <w:bookmarkStart w:id="3082" w:name="_Toc36107831"/>
      <w:bookmarkStart w:id="3083" w:name="_Toc44598583"/>
      <w:bookmarkStart w:id="3084" w:name="_Toc44602438"/>
      <w:bookmarkStart w:id="3085" w:name="_Toc45197615"/>
      <w:bookmarkStart w:id="3086" w:name="_Toc45695648"/>
      <w:bookmarkStart w:id="3087" w:name="_Toc51851104"/>
      <w:bookmarkStart w:id="3088" w:name="_Toc92224707"/>
      <w:bookmarkStart w:id="3089" w:name="_Toc171586103"/>
      <w:bookmarkStart w:id="3090" w:name="_Toc20215623"/>
      <w:bookmarkEnd w:id="3080"/>
      <w:r w:rsidRPr="00B02A0B">
        <w:t>9.2.5</w:t>
      </w:r>
      <w:r w:rsidRPr="00B02A0B">
        <w:tab/>
        <w:t>SDS communication using pre-established session</w:t>
      </w:r>
      <w:bookmarkEnd w:id="3081"/>
      <w:bookmarkEnd w:id="3082"/>
      <w:bookmarkEnd w:id="3083"/>
      <w:bookmarkEnd w:id="3084"/>
      <w:bookmarkEnd w:id="3085"/>
      <w:bookmarkEnd w:id="3086"/>
      <w:bookmarkEnd w:id="3087"/>
      <w:bookmarkEnd w:id="3088"/>
      <w:bookmarkEnd w:id="3089"/>
    </w:p>
    <w:p w14:paraId="1F95A435" w14:textId="77777777" w:rsidR="005C310B" w:rsidRPr="00B02A0B" w:rsidRDefault="005C310B" w:rsidP="007D34FE">
      <w:pPr>
        <w:pStyle w:val="Heading4"/>
        <w:rPr>
          <w:lang w:val="en-US"/>
        </w:rPr>
      </w:pPr>
      <w:bookmarkStart w:id="3091" w:name="_CR9_2_5_1"/>
      <w:bookmarkStart w:id="3092" w:name="_Toc27496091"/>
      <w:bookmarkStart w:id="3093" w:name="_Toc36107832"/>
      <w:bookmarkStart w:id="3094" w:name="_Toc44598584"/>
      <w:bookmarkStart w:id="3095" w:name="_Toc44602439"/>
      <w:bookmarkStart w:id="3096" w:name="_Toc45197616"/>
      <w:bookmarkStart w:id="3097" w:name="_Toc45695649"/>
      <w:bookmarkStart w:id="3098" w:name="_Toc51851105"/>
      <w:bookmarkStart w:id="3099" w:name="_Toc92224708"/>
      <w:bookmarkStart w:id="3100" w:name="_Toc171586104"/>
      <w:bookmarkEnd w:id="3091"/>
      <w:r w:rsidRPr="00B02A0B">
        <w:rPr>
          <w:lang w:val="en-US"/>
        </w:rPr>
        <w:t>9.2.5.1</w:t>
      </w:r>
      <w:r w:rsidRPr="00B02A0B">
        <w:rPr>
          <w:lang w:val="en-US"/>
        </w:rPr>
        <w:tab/>
        <w:t>Common procedure</w:t>
      </w:r>
      <w:bookmarkEnd w:id="3092"/>
      <w:bookmarkEnd w:id="3093"/>
      <w:bookmarkEnd w:id="3094"/>
      <w:bookmarkEnd w:id="3095"/>
      <w:bookmarkEnd w:id="3096"/>
      <w:bookmarkEnd w:id="3097"/>
      <w:bookmarkEnd w:id="3098"/>
      <w:bookmarkEnd w:id="3099"/>
      <w:bookmarkEnd w:id="3100"/>
    </w:p>
    <w:p w14:paraId="4AC941CC" w14:textId="77777777" w:rsidR="005C310B" w:rsidRPr="00B02A0B" w:rsidRDefault="005C310B" w:rsidP="007D34FE">
      <w:pPr>
        <w:pStyle w:val="Heading5"/>
        <w:rPr>
          <w:rFonts w:eastAsia="Malgun Gothic"/>
        </w:rPr>
      </w:pPr>
      <w:bookmarkStart w:id="3101" w:name="_CR9_2_5_1_1"/>
      <w:bookmarkStart w:id="3102" w:name="_Toc27496092"/>
      <w:bookmarkStart w:id="3103" w:name="_Toc36107833"/>
      <w:bookmarkStart w:id="3104" w:name="_Toc44598585"/>
      <w:bookmarkStart w:id="3105" w:name="_Toc44602440"/>
      <w:bookmarkStart w:id="3106" w:name="_Toc45197617"/>
      <w:bookmarkStart w:id="3107" w:name="_Toc45695650"/>
      <w:bookmarkStart w:id="3108" w:name="_Toc51851106"/>
      <w:bookmarkStart w:id="3109" w:name="_Toc92224709"/>
      <w:bookmarkStart w:id="3110" w:name="_Toc171586105"/>
      <w:bookmarkEnd w:id="3101"/>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02"/>
      <w:bookmarkEnd w:id="3103"/>
      <w:bookmarkEnd w:id="3104"/>
      <w:bookmarkEnd w:id="3105"/>
      <w:bookmarkEnd w:id="3106"/>
      <w:bookmarkEnd w:id="3107"/>
      <w:bookmarkEnd w:id="3108"/>
      <w:bookmarkEnd w:id="3109"/>
      <w:bookmarkEnd w:id="3110"/>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11" w:name="_CR9_2_5_1_2"/>
      <w:bookmarkStart w:id="3112" w:name="_Toc27496093"/>
      <w:bookmarkStart w:id="3113" w:name="_Toc36107834"/>
      <w:bookmarkStart w:id="3114" w:name="_Toc44598586"/>
      <w:bookmarkStart w:id="3115" w:name="_Toc44602441"/>
      <w:bookmarkStart w:id="3116" w:name="_Toc45197618"/>
      <w:bookmarkStart w:id="3117" w:name="_Toc45695651"/>
      <w:bookmarkStart w:id="3118" w:name="_Toc51851107"/>
      <w:bookmarkStart w:id="3119" w:name="_Toc92224710"/>
      <w:bookmarkStart w:id="3120" w:name="_Toc171586106"/>
      <w:bookmarkEnd w:id="3111"/>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12"/>
      <w:bookmarkEnd w:id="3113"/>
      <w:bookmarkEnd w:id="3114"/>
      <w:bookmarkEnd w:id="3115"/>
      <w:bookmarkEnd w:id="3116"/>
      <w:bookmarkEnd w:id="3117"/>
      <w:bookmarkEnd w:id="3118"/>
      <w:bookmarkEnd w:id="3119"/>
      <w:bookmarkEnd w:id="3120"/>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21" w:name="_CR9_2_5_1_3"/>
      <w:bookmarkStart w:id="3122" w:name="_Toc27496094"/>
      <w:bookmarkStart w:id="3123" w:name="_Toc36107835"/>
      <w:bookmarkStart w:id="3124" w:name="_Toc44598587"/>
      <w:bookmarkStart w:id="3125" w:name="_Toc44602442"/>
      <w:bookmarkStart w:id="3126" w:name="_Toc45197619"/>
      <w:bookmarkStart w:id="3127" w:name="_Toc45695652"/>
      <w:bookmarkStart w:id="3128" w:name="_Toc51851108"/>
      <w:bookmarkStart w:id="3129" w:name="_Toc92224711"/>
      <w:bookmarkStart w:id="3130" w:name="_Toc171586107"/>
      <w:bookmarkEnd w:id="3121"/>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22"/>
      <w:bookmarkEnd w:id="3123"/>
      <w:bookmarkEnd w:id="3124"/>
      <w:bookmarkEnd w:id="3125"/>
      <w:bookmarkEnd w:id="3126"/>
      <w:bookmarkEnd w:id="3127"/>
      <w:bookmarkEnd w:id="3128"/>
      <w:bookmarkEnd w:id="3129"/>
      <w:bookmarkEnd w:id="3130"/>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31" w:name="_CR9_2_5_2"/>
      <w:bookmarkStart w:id="3132" w:name="_Toc27496095"/>
      <w:bookmarkStart w:id="3133" w:name="_Toc36107836"/>
      <w:bookmarkStart w:id="3134" w:name="_Toc44598588"/>
      <w:bookmarkStart w:id="3135" w:name="_Toc44602443"/>
      <w:bookmarkStart w:id="3136" w:name="_Toc45197620"/>
      <w:bookmarkStart w:id="3137" w:name="_Toc45695653"/>
      <w:bookmarkStart w:id="3138" w:name="_Toc51851109"/>
      <w:bookmarkStart w:id="3139" w:name="_Toc92224712"/>
      <w:bookmarkStart w:id="3140" w:name="_Toc171586108"/>
      <w:bookmarkEnd w:id="3131"/>
      <w:r w:rsidRPr="00B02A0B">
        <w:t>9.2.5.2</w:t>
      </w:r>
      <w:r w:rsidRPr="00B02A0B">
        <w:tab/>
      </w:r>
      <w:r w:rsidRPr="00B02A0B">
        <w:rPr>
          <w:lang w:val="en-US"/>
        </w:rPr>
        <w:t>Initiating o</w:t>
      </w:r>
      <w:r w:rsidRPr="00B02A0B">
        <w:t>ne-to-one SDS communication</w:t>
      </w:r>
      <w:bookmarkEnd w:id="3132"/>
      <w:bookmarkEnd w:id="3133"/>
      <w:bookmarkEnd w:id="3134"/>
      <w:bookmarkEnd w:id="3135"/>
      <w:bookmarkEnd w:id="3136"/>
      <w:bookmarkEnd w:id="3137"/>
      <w:bookmarkEnd w:id="3138"/>
      <w:bookmarkEnd w:id="3139"/>
      <w:bookmarkEnd w:id="3140"/>
    </w:p>
    <w:p w14:paraId="5249C4A6" w14:textId="0655225E" w:rsidR="00481930" w:rsidRPr="00481930" w:rsidRDefault="00481930" w:rsidP="0017634C">
      <w:pPr>
        <w:pStyle w:val="Heading5"/>
      </w:pPr>
      <w:bookmarkStart w:id="3141" w:name="_CR9_2_5_2_0"/>
      <w:bookmarkStart w:id="3142" w:name="_Toc171586109"/>
      <w:bookmarkEnd w:id="3141"/>
      <w:r>
        <w:t>9.2.5.2.0</w:t>
      </w:r>
      <w:r>
        <w:tab/>
        <w:t>General</w:t>
      </w:r>
      <w:bookmarkEnd w:id="3142"/>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43" w:name="_CR9_2_5_2_1"/>
      <w:bookmarkStart w:id="3144" w:name="_Toc27496096"/>
      <w:bookmarkStart w:id="3145" w:name="_Toc36107837"/>
      <w:bookmarkStart w:id="3146" w:name="_Toc44598589"/>
      <w:bookmarkStart w:id="3147" w:name="_Toc44602444"/>
      <w:bookmarkStart w:id="3148" w:name="_Toc45197621"/>
      <w:bookmarkStart w:id="3149" w:name="_Toc45695654"/>
      <w:bookmarkStart w:id="3150" w:name="_Toc51851110"/>
      <w:bookmarkStart w:id="3151" w:name="_Toc92224713"/>
      <w:bookmarkStart w:id="3152" w:name="_Toc171586110"/>
      <w:bookmarkEnd w:id="3143"/>
      <w:r w:rsidRPr="00B02A0B">
        <w:t>9.2.5.2.1</w:t>
      </w:r>
      <w:r w:rsidRPr="00B02A0B">
        <w:tab/>
        <w:t>MCData client procedures</w:t>
      </w:r>
      <w:bookmarkEnd w:id="3144"/>
      <w:bookmarkEnd w:id="3145"/>
      <w:bookmarkEnd w:id="3146"/>
      <w:bookmarkEnd w:id="3147"/>
      <w:bookmarkEnd w:id="3148"/>
      <w:bookmarkEnd w:id="3149"/>
      <w:bookmarkEnd w:id="3150"/>
      <w:bookmarkEnd w:id="3151"/>
      <w:bookmarkEnd w:id="3152"/>
    </w:p>
    <w:p w14:paraId="3EB7DEC3" w14:textId="77777777" w:rsidR="005C310B" w:rsidRPr="00B02A0B" w:rsidRDefault="005C310B" w:rsidP="00D96C25">
      <w:pPr>
        <w:pStyle w:val="H6"/>
      </w:pPr>
      <w:bookmarkStart w:id="3153" w:name="_Toc27496097"/>
      <w:bookmarkStart w:id="3154" w:name="_Toc36107838"/>
      <w:bookmarkStart w:id="3155" w:name="_Toc44598590"/>
      <w:bookmarkStart w:id="3156" w:name="_Toc44602445"/>
      <w:bookmarkStart w:id="3157" w:name="_Toc45197622"/>
      <w:bookmarkStart w:id="3158" w:name="_Toc45695655"/>
      <w:bookmarkStart w:id="3159" w:name="_Toc51851111"/>
      <w:bookmarkStart w:id="3160" w:name="_Toc92224714"/>
      <w:bookmarkStart w:id="3161"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53"/>
      <w:bookmarkEnd w:id="3154"/>
      <w:bookmarkEnd w:id="3155"/>
      <w:bookmarkEnd w:id="3156"/>
      <w:bookmarkEnd w:id="3157"/>
      <w:bookmarkEnd w:id="3158"/>
      <w:bookmarkEnd w:id="3159"/>
      <w:bookmarkEnd w:id="3160"/>
    </w:p>
    <w:bookmarkEnd w:id="3161"/>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62" w:name="_Toc27496098"/>
      <w:bookmarkStart w:id="3163" w:name="_Toc36107839"/>
      <w:bookmarkStart w:id="3164" w:name="_Toc44598591"/>
      <w:bookmarkStart w:id="3165" w:name="_Toc44602446"/>
      <w:bookmarkStart w:id="3166" w:name="_Toc45197623"/>
      <w:bookmarkStart w:id="3167" w:name="_Toc45695656"/>
      <w:bookmarkStart w:id="3168" w:name="_Toc51851112"/>
      <w:bookmarkStart w:id="3169" w:name="_Toc92224715"/>
      <w:bookmarkStart w:id="3170" w:name="_CR9_2_5_2_1_2"/>
      <w:r w:rsidRPr="00B02A0B">
        <w:t>9.2.5.2.1.2</w:t>
      </w:r>
      <w:r w:rsidRPr="00B02A0B">
        <w:tab/>
      </w:r>
      <w:r w:rsidRPr="00B02A0B">
        <w:rPr>
          <w:lang w:val="en-US"/>
        </w:rPr>
        <w:t>C</w:t>
      </w:r>
      <w:r w:rsidRPr="00B02A0B">
        <w:t>lient terminating procedures</w:t>
      </w:r>
      <w:bookmarkEnd w:id="3162"/>
      <w:bookmarkEnd w:id="3163"/>
      <w:bookmarkEnd w:id="3164"/>
      <w:bookmarkEnd w:id="3165"/>
      <w:bookmarkEnd w:id="3166"/>
      <w:bookmarkEnd w:id="3167"/>
      <w:bookmarkEnd w:id="3168"/>
      <w:bookmarkEnd w:id="3169"/>
    </w:p>
    <w:bookmarkEnd w:id="3170"/>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71" w:name="_Toc92224716"/>
      <w:bookmarkStart w:id="3172" w:name="_CR9_2_5_2_1_3"/>
      <w:r w:rsidRPr="00B02A0B">
        <w:t>9.2.5.2.1.3</w:t>
      </w:r>
      <w:r w:rsidRPr="00B02A0B">
        <w:tab/>
        <w:t>MCData client initiates cancellation for an in-progress emergency SDS communication using pre</w:t>
      </w:r>
      <w:r w:rsidRPr="00B02A0B">
        <w:noBreakHyphen/>
        <w:t>established session</w:t>
      </w:r>
      <w:bookmarkEnd w:id="3171"/>
    </w:p>
    <w:bookmarkEnd w:id="3172"/>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73" w:name="_Toc92224717"/>
      <w:bookmarkStart w:id="3174" w:name="_CR9_2_5_2_1_4"/>
      <w:r w:rsidRPr="00B02A0B">
        <w:t>9.2.5.2.1.4</w:t>
      </w:r>
      <w:r w:rsidRPr="00B02A0B">
        <w:tab/>
        <w:t>MCData client initiates upgrade for an ongoing SDS communication using pre</w:t>
      </w:r>
      <w:r w:rsidRPr="00B02A0B">
        <w:noBreakHyphen/>
        <w:t>estalished session</w:t>
      </w:r>
      <w:bookmarkEnd w:id="3173"/>
    </w:p>
    <w:bookmarkEnd w:id="3174"/>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75" w:name="_Toc92224718"/>
      <w:bookmarkStart w:id="3176"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175"/>
    </w:p>
    <w:bookmarkEnd w:id="3176"/>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77" w:name="_CR9_2_5_2_2"/>
      <w:bookmarkStart w:id="3178" w:name="_Toc27496099"/>
      <w:bookmarkStart w:id="3179" w:name="_Toc36107840"/>
      <w:bookmarkStart w:id="3180" w:name="_Toc44598592"/>
      <w:bookmarkStart w:id="3181" w:name="_Toc44602447"/>
      <w:bookmarkStart w:id="3182" w:name="_Toc45197624"/>
      <w:bookmarkStart w:id="3183" w:name="_Toc45695657"/>
      <w:bookmarkStart w:id="3184" w:name="_Toc51851113"/>
      <w:bookmarkStart w:id="3185" w:name="_Toc92224719"/>
      <w:bookmarkStart w:id="3186" w:name="_Toc171586111"/>
      <w:bookmarkEnd w:id="3177"/>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178"/>
      <w:bookmarkEnd w:id="3179"/>
      <w:bookmarkEnd w:id="3180"/>
      <w:bookmarkEnd w:id="3181"/>
      <w:bookmarkEnd w:id="3182"/>
      <w:bookmarkEnd w:id="3183"/>
      <w:bookmarkEnd w:id="3184"/>
      <w:bookmarkEnd w:id="3185"/>
      <w:bookmarkEnd w:id="3186"/>
    </w:p>
    <w:p w14:paraId="113531AB" w14:textId="77777777" w:rsidR="005C310B" w:rsidRPr="00B02A0B" w:rsidRDefault="005C310B" w:rsidP="00D96C25">
      <w:pPr>
        <w:pStyle w:val="H6"/>
      </w:pPr>
      <w:bookmarkStart w:id="3187" w:name="_Toc27496100"/>
      <w:bookmarkStart w:id="3188" w:name="_Toc36107841"/>
      <w:bookmarkStart w:id="3189" w:name="_Toc44598593"/>
      <w:bookmarkStart w:id="3190" w:name="_Toc44602448"/>
      <w:bookmarkStart w:id="3191" w:name="_Toc45197625"/>
      <w:bookmarkStart w:id="3192" w:name="_Toc45695658"/>
      <w:bookmarkStart w:id="3193" w:name="_Toc51851114"/>
      <w:bookmarkStart w:id="3194" w:name="_Toc92224720"/>
      <w:bookmarkStart w:id="3195" w:name="_CR9_2_5_2_2_1"/>
      <w:r w:rsidRPr="00B02A0B">
        <w:t>9.2.5.</w:t>
      </w:r>
      <w:r w:rsidRPr="00B02A0B">
        <w:rPr>
          <w:lang w:val="en-US"/>
        </w:rPr>
        <w:t>2.2.1</w:t>
      </w:r>
      <w:r w:rsidRPr="00B02A0B">
        <w:tab/>
      </w:r>
      <w:r w:rsidRPr="00B02A0B">
        <w:rPr>
          <w:lang w:val="en-US"/>
        </w:rPr>
        <w:t xml:space="preserve">Originating </w:t>
      </w:r>
      <w:r w:rsidRPr="00B02A0B">
        <w:t>procedures</w:t>
      </w:r>
      <w:bookmarkEnd w:id="3187"/>
      <w:bookmarkEnd w:id="3188"/>
      <w:bookmarkEnd w:id="3189"/>
      <w:bookmarkEnd w:id="3190"/>
      <w:bookmarkEnd w:id="3191"/>
      <w:bookmarkEnd w:id="3192"/>
      <w:bookmarkEnd w:id="3193"/>
      <w:bookmarkEnd w:id="3194"/>
    </w:p>
    <w:bookmarkEnd w:id="3195"/>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196" w:name="_Toc27496101"/>
      <w:bookmarkStart w:id="3197" w:name="_Toc36107842"/>
      <w:bookmarkStart w:id="3198" w:name="_Toc44598594"/>
      <w:bookmarkStart w:id="3199" w:name="_Toc44602449"/>
      <w:bookmarkStart w:id="3200" w:name="_Toc45197626"/>
      <w:bookmarkStart w:id="3201" w:name="_Toc45695659"/>
      <w:bookmarkStart w:id="3202" w:name="_Toc51851115"/>
      <w:bookmarkStart w:id="3203" w:name="_Toc92224721"/>
      <w:bookmarkStart w:id="3204" w:name="_CR9_2_5_2_2_2"/>
      <w:r w:rsidRPr="00B02A0B">
        <w:t>9.2.5.</w:t>
      </w:r>
      <w:r w:rsidRPr="00B02A0B">
        <w:rPr>
          <w:lang w:val="en-US"/>
        </w:rPr>
        <w:t>2.2.2</w:t>
      </w:r>
      <w:r w:rsidRPr="00B02A0B">
        <w:tab/>
      </w:r>
      <w:r w:rsidRPr="00B02A0B">
        <w:rPr>
          <w:lang w:val="en-US"/>
        </w:rPr>
        <w:t xml:space="preserve">Terminating </w:t>
      </w:r>
      <w:r w:rsidRPr="00B02A0B">
        <w:t>procedures</w:t>
      </w:r>
      <w:bookmarkEnd w:id="3196"/>
      <w:bookmarkEnd w:id="3197"/>
      <w:bookmarkEnd w:id="3198"/>
      <w:bookmarkEnd w:id="3199"/>
      <w:bookmarkEnd w:id="3200"/>
      <w:bookmarkEnd w:id="3201"/>
      <w:bookmarkEnd w:id="3202"/>
      <w:bookmarkEnd w:id="3203"/>
    </w:p>
    <w:bookmarkEnd w:id="3204"/>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05" w:name="_Toc92224722"/>
      <w:bookmarkStart w:id="3206" w:name="_CR9_2_5_2_2_3"/>
      <w:bookmarkStart w:id="3207" w:name="_Toc27496102"/>
      <w:bookmarkStart w:id="3208" w:name="_Toc36107843"/>
      <w:bookmarkStart w:id="3209" w:name="_Toc44598595"/>
      <w:bookmarkStart w:id="3210" w:name="_Toc44602450"/>
      <w:bookmarkStart w:id="3211" w:name="_Toc45197627"/>
      <w:bookmarkStart w:id="3212" w:name="_Toc45695660"/>
      <w:bookmarkStart w:id="3213"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05"/>
    </w:p>
    <w:bookmarkEnd w:id="3206"/>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14" w:name="_Toc92224723"/>
      <w:bookmarkStart w:id="3215"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14"/>
    </w:p>
    <w:bookmarkEnd w:id="3215"/>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16" w:name="_CR9_2_5_2_3"/>
      <w:bookmarkStart w:id="3217" w:name="_Toc92224724"/>
      <w:bookmarkStart w:id="3218" w:name="_Toc171586112"/>
      <w:bookmarkEnd w:id="3216"/>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17"/>
      <w:bookmarkEnd w:id="3218"/>
    </w:p>
    <w:p w14:paraId="0455E4D8" w14:textId="77777777" w:rsidR="005C310B" w:rsidRPr="00B02A0B" w:rsidRDefault="005C310B" w:rsidP="00D96C25">
      <w:pPr>
        <w:pStyle w:val="H6"/>
        <w:rPr>
          <w:noProof/>
        </w:rPr>
      </w:pPr>
      <w:bookmarkStart w:id="3219" w:name="_Toc92224725"/>
      <w:bookmarkStart w:id="3220"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19"/>
    </w:p>
    <w:bookmarkEnd w:id="3220"/>
    <w:p w14:paraId="4E5E2299" w14:textId="77777777" w:rsidR="00B02A0B" w:rsidRPr="00B02A0B" w:rsidRDefault="005C310B" w:rsidP="005C310B">
      <w:r w:rsidRPr="00B02A0B">
        <w:t>The controlling MCData function shall execute the procedure in clause 9.2.4.4.3.</w:t>
      </w:r>
      <w:bookmarkStart w:id="3221" w:name="_Toc92224726"/>
    </w:p>
    <w:p w14:paraId="1910B89F" w14:textId="0C62276B" w:rsidR="005C310B" w:rsidRPr="00B02A0B" w:rsidRDefault="005C310B" w:rsidP="00D96C25">
      <w:pPr>
        <w:pStyle w:val="H6"/>
        <w:rPr>
          <w:noProof/>
        </w:rPr>
      </w:pPr>
      <w:bookmarkStart w:id="3222"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21"/>
    </w:p>
    <w:bookmarkEnd w:id="3222"/>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23" w:name="_Toc92224727"/>
      <w:bookmarkStart w:id="3224"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23"/>
    </w:p>
    <w:bookmarkEnd w:id="3224"/>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25" w:name="_Toc92224728"/>
      <w:bookmarkStart w:id="3226"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25"/>
    </w:p>
    <w:bookmarkEnd w:id="3226"/>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27" w:name="_Toc92224729"/>
      <w:bookmarkStart w:id="3228"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27"/>
    </w:p>
    <w:bookmarkEnd w:id="3228"/>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29" w:name="_Toc92224730"/>
      <w:bookmarkStart w:id="3230"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29"/>
    </w:p>
    <w:bookmarkEnd w:id="3230"/>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31" w:name="_CR9_2_5_3"/>
      <w:bookmarkStart w:id="3232" w:name="_Toc92224731"/>
      <w:bookmarkStart w:id="3233" w:name="_Toc171586113"/>
      <w:bookmarkEnd w:id="3231"/>
      <w:r w:rsidRPr="00B02A0B">
        <w:t>9.2.5.</w:t>
      </w:r>
      <w:r w:rsidRPr="00B02A0B">
        <w:rPr>
          <w:lang w:val="en-US"/>
        </w:rPr>
        <w:t>3</w:t>
      </w:r>
      <w:r w:rsidRPr="00B02A0B">
        <w:tab/>
      </w:r>
      <w:r w:rsidRPr="00B02A0B">
        <w:rPr>
          <w:lang w:val="en-US"/>
        </w:rPr>
        <w:t>Initiating group</w:t>
      </w:r>
      <w:r w:rsidRPr="00B02A0B">
        <w:t xml:space="preserve"> SDS communication</w:t>
      </w:r>
      <w:bookmarkEnd w:id="3207"/>
      <w:bookmarkEnd w:id="3208"/>
      <w:bookmarkEnd w:id="3209"/>
      <w:bookmarkEnd w:id="3210"/>
      <w:bookmarkEnd w:id="3211"/>
      <w:bookmarkEnd w:id="3212"/>
      <w:bookmarkEnd w:id="3213"/>
      <w:bookmarkEnd w:id="3232"/>
      <w:bookmarkEnd w:id="3233"/>
    </w:p>
    <w:p w14:paraId="620CF96F" w14:textId="4B4F5563" w:rsidR="00812725" w:rsidRPr="00812725" w:rsidRDefault="00812725" w:rsidP="0017634C">
      <w:pPr>
        <w:pStyle w:val="Heading5"/>
      </w:pPr>
      <w:bookmarkStart w:id="3234" w:name="_CR9_2_5_3_0"/>
      <w:bookmarkStart w:id="3235" w:name="_Toc171586114"/>
      <w:bookmarkEnd w:id="3234"/>
      <w:r>
        <w:t>9.2.5.</w:t>
      </w:r>
      <w:r>
        <w:rPr>
          <w:lang w:val="en-US"/>
        </w:rPr>
        <w:t>3</w:t>
      </w:r>
      <w:r>
        <w:t>.0</w:t>
      </w:r>
      <w:r>
        <w:tab/>
        <w:t>General</w:t>
      </w:r>
      <w:bookmarkEnd w:id="3235"/>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36" w:name="_CR9_2_5_3_1"/>
      <w:bookmarkStart w:id="3237" w:name="_Toc27496103"/>
      <w:bookmarkStart w:id="3238" w:name="_Toc36107844"/>
      <w:bookmarkStart w:id="3239" w:name="_Toc44598596"/>
      <w:bookmarkStart w:id="3240" w:name="_Toc44602451"/>
      <w:bookmarkStart w:id="3241" w:name="_Toc45197628"/>
      <w:bookmarkStart w:id="3242" w:name="_Toc45695661"/>
      <w:bookmarkStart w:id="3243" w:name="_Toc51851117"/>
      <w:bookmarkStart w:id="3244" w:name="_Toc92224732"/>
      <w:bookmarkStart w:id="3245" w:name="_Toc171586115"/>
      <w:bookmarkEnd w:id="3236"/>
      <w:r w:rsidRPr="00B02A0B">
        <w:t>9.2.5.</w:t>
      </w:r>
      <w:r w:rsidRPr="00B02A0B">
        <w:rPr>
          <w:lang w:val="en-US"/>
        </w:rPr>
        <w:t>3</w:t>
      </w:r>
      <w:r w:rsidRPr="00B02A0B">
        <w:t>.1</w:t>
      </w:r>
      <w:r w:rsidRPr="00B02A0B">
        <w:tab/>
        <w:t>MCData client procedures</w:t>
      </w:r>
      <w:bookmarkEnd w:id="3237"/>
      <w:bookmarkEnd w:id="3238"/>
      <w:bookmarkEnd w:id="3239"/>
      <w:bookmarkEnd w:id="3240"/>
      <w:bookmarkEnd w:id="3241"/>
      <w:bookmarkEnd w:id="3242"/>
      <w:bookmarkEnd w:id="3243"/>
      <w:bookmarkEnd w:id="3244"/>
      <w:bookmarkEnd w:id="3245"/>
    </w:p>
    <w:p w14:paraId="34B07862" w14:textId="77777777" w:rsidR="005C310B" w:rsidRPr="00B02A0B" w:rsidRDefault="005C310B" w:rsidP="00D96C25">
      <w:pPr>
        <w:pStyle w:val="H6"/>
      </w:pPr>
      <w:bookmarkStart w:id="3246" w:name="_Toc27496104"/>
      <w:bookmarkStart w:id="3247" w:name="_Toc36107845"/>
      <w:bookmarkStart w:id="3248" w:name="_Toc44598597"/>
      <w:bookmarkStart w:id="3249" w:name="_Toc44602452"/>
      <w:bookmarkStart w:id="3250" w:name="_Toc45197629"/>
      <w:bookmarkStart w:id="3251" w:name="_Toc45695662"/>
      <w:bookmarkStart w:id="3252" w:name="_Toc51851118"/>
      <w:bookmarkStart w:id="3253" w:name="_Toc92224733"/>
      <w:bookmarkStart w:id="3254"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46"/>
      <w:bookmarkEnd w:id="3247"/>
      <w:bookmarkEnd w:id="3248"/>
      <w:bookmarkEnd w:id="3249"/>
      <w:bookmarkEnd w:id="3250"/>
      <w:bookmarkEnd w:id="3251"/>
      <w:bookmarkEnd w:id="3252"/>
      <w:bookmarkEnd w:id="3253"/>
    </w:p>
    <w:bookmarkEnd w:id="3254"/>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55" w:name="_Toc27496105"/>
      <w:bookmarkStart w:id="3256" w:name="_Toc36107846"/>
      <w:bookmarkStart w:id="3257" w:name="_Toc44598598"/>
      <w:bookmarkStart w:id="3258" w:name="_Toc44602453"/>
      <w:bookmarkStart w:id="3259" w:name="_Toc45197630"/>
      <w:bookmarkStart w:id="3260" w:name="_Toc45695663"/>
      <w:bookmarkStart w:id="3261"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62" w:name="_Toc92224734"/>
      <w:bookmarkStart w:id="3263"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55"/>
      <w:bookmarkEnd w:id="3256"/>
      <w:bookmarkEnd w:id="3257"/>
      <w:bookmarkEnd w:id="3258"/>
      <w:bookmarkEnd w:id="3259"/>
      <w:bookmarkEnd w:id="3260"/>
      <w:bookmarkEnd w:id="3261"/>
      <w:bookmarkEnd w:id="3262"/>
    </w:p>
    <w:bookmarkEnd w:id="3263"/>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64" w:name="_CR9_2_5_3_2"/>
      <w:bookmarkStart w:id="3265" w:name="_Toc27496106"/>
      <w:bookmarkStart w:id="3266" w:name="_Toc36107847"/>
      <w:bookmarkStart w:id="3267" w:name="_Toc44598599"/>
      <w:bookmarkStart w:id="3268" w:name="_Toc44602454"/>
      <w:bookmarkStart w:id="3269" w:name="_Toc45197631"/>
      <w:bookmarkStart w:id="3270" w:name="_Toc45695664"/>
      <w:bookmarkStart w:id="3271" w:name="_Toc51851120"/>
      <w:bookmarkStart w:id="3272" w:name="_Toc92224735"/>
      <w:bookmarkStart w:id="3273" w:name="_Toc171586116"/>
      <w:bookmarkEnd w:id="3264"/>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65"/>
      <w:bookmarkEnd w:id="3266"/>
      <w:bookmarkEnd w:id="3267"/>
      <w:bookmarkEnd w:id="3268"/>
      <w:bookmarkEnd w:id="3269"/>
      <w:bookmarkEnd w:id="3270"/>
      <w:bookmarkEnd w:id="3271"/>
      <w:bookmarkEnd w:id="3272"/>
      <w:bookmarkEnd w:id="3273"/>
    </w:p>
    <w:p w14:paraId="70FE12F8" w14:textId="77777777" w:rsidR="005C310B" w:rsidRPr="00B02A0B" w:rsidRDefault="005C310B" w:rsidP="00D96C25">
      <w:pPr>
        <w:pStyle w:val="H6"/>
      </w:pPr>
      <w:bookmarkStart w:id="3274" w:name="_Toc27496107"/>
      <w:bookmarkStart w:id="3275" w:name="_Toc36107848"/>
      <w:bookmarkStart w:id="3276" w:name="_Toc44598600"/>
      <w:bookmarkStart w:id="3277" w:name="_Toc44602455"/>
      <w:bookmarkStart w:id="3278" w:name="_Toc45197632"/>
      <w:bookmarkStart w:id="3279" w:name="_Toc45695665"/>
      <w:bookmarkStart w:id="3280" w:name="_Toc51851121"/>
      <w:bookmarkStart w:id="3281" w:name="_Toc92224736"/>
      <w:bookmarkStart w:id="3282" w:name="_CR9_2_5_3_2_1"/>
      <w:r w:rsidRPr="00B02A0B">
        <w:t>9.2.5.3.2.1</w:t>
      </w:r>
      <w:r w:rsidRPr="00B02A0B">
        <w:tab/>
        <w:t>Originating procedures</w:t>
      </w:r>
      <w:bookmarkEnd w:id="3274"/>
      <w:bookmarkEnd w:id="3275"/>
      <w:bookmarkEnd w:id="3276"/>
      <w:bookmarkEnd w:id="3277"/>
      <w:bookmarkEnd w:id="3278"/>
      <w:bookmarkEnd w:id="3279"/>
      <w:bookmarkEnd w:id="3280"/>
      <w:bookmarkEnd w:id="3281"/>
    </w:p>
    <w:bookmarkEnd w:id="3282"/>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83" w:name="_Toc27496108"/>
      <w:bookmarkStart w:id="3284" w:name="_Toc36107849"/>
      <w:bookmarkStart w:id="3285" w:name="_Toc44598601"/>
      <w:bookmarkStart w:id="3286" w:name="_Toc44602456"/>
      <w:bookmarkStart w:id="3287" w:name="_Toc45197633"/>
      <w:bookmarkStart w:id="3288" w:name="_Toc45695666"/>
      <w:bookmarkStart w:id="3289" w:name="_Toc51851122"/>
      <w:bookmarkStart w:id="3290" w:name="_Toc92224737"/>
      <w:bookmarkStart w:id="3291" w:name="_CR9_2_5_3_2_2"/>
      <w:r w:rsidRPr="00B02A0B">
        <w:t>9.2.5.</w:t>
      </w:r>
      <w:r w:rsidRPr="00B02A0B">
        <w:rPr>
          <w:lang w:val="en-US"/>
        </w:rPr>
        <w:t>3.2.2</w:t>
      </w:r>
      <w:r w:rsidRPr="00B02A0B">
        <w:tab/>
      </w:r>
      <w:r w:rsidRPr="00B02A0B">
        <w:rPr>
          <w:lang w:val="en-US"/>
        </w:rPr>
        <w:t xml:space="preserve">Terminating </w:t>
      </w:r>
      <w:r w:rsidRPr="00B02A0B">
        <w:t>procedures</w:t>
      </w:r>
      <w:bookmarkEnd w:id="3283"/>
      <w:bookmarkEnd w:id="3284"/>
      <w:bookmarkEnd w:id="3285"/>
      <w:bookmarkEnd w:id="3286"/>
      <w:bookmarkEnd w:id="3287"/>
      <w:bookmarkEnd w:id="3288"/>
      <w:bookmarkEnd w:id="3289"/>
      <w:bookmarkEnd w:id="3290"/>
    </w:p>
    <w:bookmarkEnd w:id="3291"/>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292" w:name="_CR9_2_5_4"/>
      <w:bookmarkStart w:id="3293" w:name="_Toc27496109"/>
      <w:bookmarkStart w:id="3294" w:name="_Toc36107850"/>
      <w:bookmarkStart w:id="3295" w:name="_Toc44598602"/>
      <w:bookmarkStart w:id="3296" w:name="_Toc44602457"/>
      <w:bookmarkStart w:id="3297" w:name="_Toc45197634"/>
      <w:bookmarkStart w:id="3298" w:name="_Toc45695667"/>
      <w:bookmarkStart w:id="3299" w:name="_Toc51851123"/>
      <w:bookmarkStart w:id="3300" w:name="_Toc92224738"/>
      <w:bookmarkStart w:id="3301" w:name="_Toc171586117"/>
      <w:bookmarkEnd w:id="3292"/>
      <w:r w:rsidRPr="00B02A0B">
        <w:t>9.2.5.4</w:t>
      </w:r>
      <w:r w:rsidRPr="00B02A0B">
        <w:tab/>
      </w:r>
      <w:r w:rsidRPr="00B02A0B">
        <w:rPr>
          <w:lang w:val="en-US"/>
        </w:rPr>
        <w:t xml:space="preserve">Leaving </w:t>
      </w:r>
      <w:r w:rsidRPr="00B02A0B">
        <w:t>SDS communication</w:t>
      </w:r>
      <w:bookmarkEnd w:id="3293"/>
      <w:bookmarkEnd w:id="3294"/>
      <w:bookmarkEnd w:id="3295"/>
      <w:bookmarkEnd w:id="3296"/>
      <w:bookmarkEnd w:id="3297"/>
      <w:bookmarkEnd w:id="3298"/>
      <w:bookmarkEnd w:id="3299"/>
      <w:bookmarkEnd w:id="3300"/>
      <w:bookmarkEnd w:id="3301"/>
    </w:p>
    <w:p w14:paraId="0B063B87" w14:textId="77777777" w:rsidR="005C310B" w:rsidRPr="00B02A0B" w:rsidRDefault="005C310B" w:rsidP="007D34FE">
      <w:pPr>
        <w:pStyle w:val="Heading5"/>
      </w:pPr>
      <w:bookmarkStart w:id="3302" w:name="_CR9_2_5_4_1"/>
      <w:bookmarkStart w:id="3303" w:name="_Toc27496110"/>
      <w:bookmarkStart w:id="3304" w:name="_Toc36107851"/>
      <w:bookmarkStart w:id="3305" w:name="_Toc44598603"/>
      <w:bookmarkStart w:id="3306" w:name="_Toc44602458"/>
      <w:bookmarkStart w:id="3307" w:name="_Toc45197635"/>
      <w:bookmarkStart w:id="3308" w:name="_Toc45695668"/>
      <w:bookmarkStart w:id="3309" w:name="_Toc51851124"/>
      <w:bookmarkStart w:id="3310" w:name="_Toc92224739"/>
      <w:bookmarkStart w:id="3311" w:name="_Toc171586118"/>
      <w:bookmarkEnd w:id="3302"/>
      <w:r w:rsidRPr="00B02A0B">
        <w:t>9.2.5.</w:t>
      </w:r>
      <w:r w:rsidRPr="00B02A0B">
        <w:rPr>
          <w:lang w:val="en-US"/>
        </w:rPr>
        <w:t>4</w:t>
      </w:r>
      <w:r w:rsidRPr="00B02A0B">
        <w:t>.1</w:t>
      </w:r>
      <w:r w:rsidRPr="00B02A0B">
        <w:tab/>
        <w:t>MCData client procedures</w:t>
      </w:r>
      <w:bookmarkEnd w:id="3303"/>
      <w:bookmarkEnd w:id="3304"/>
      <w:bookmarkEnd w:id="3305"/>
      <w:bookmarkEnd w:id="3306"/>
      <w:bookmarkEnd w:id="3307"/>
      <w:bookmarkEnd w:id="3308"/>
      <w:bookmarkEnd w:id="3309"/>
      <w:bookmarkEnd w:id="3310"/>
      <w:bookmarkEnd w:id="3311"/>
    </w:p>
    <w:p w14:paraId="09265F8C" w14:textId="77777777" w:rsidR="005C310B" w:rsidRPr="00B02A0B" w:rsidRDefault="005C310B" w:rsidP="00D96C25">
      <w:pPr>
        <w:pStyle w:val="H6"/>
      </w:pPr>
      <w:bookmarkStart w:id="3312" w:name="_Toc27496111"/>
      <w:bookmarkStart w:id="3313" w:name="_Toc36107852"/>
      <w:bookmarkStart w:id="3314" w:name="_Toc44598604"/>
      <w:bookmarkStart w:id="3315" w:name="_Toc44602459"/>
      <w:bookmarkStart w:id="3316" w:name="_Toc45197636"/>
      <w:bookmarkStart w:id="3317" w:name="_Toc45695669"/>
      <w:bookmarkStart w:id="3318" w:name="_Toc51851125"/>
      <w:bookmarkStart w:id="3319" w:name="_Toc92224740"/>
      <w:bookmarkStart w:id="3320"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12"/>
      <w:bookmarkEnd w:id="3313"/>
      <w:bookmarkEnd w:id="3314"/>
      <w:bookmarkEnd w:id="3315"/>
      <w:bookmarkEnd w:id="3316"/>
      <w:bookmarkEnd w:id="3317"/>
      <w:bookmarkEnd w:id="3318"/>
      <w:bookmarkEnd w:id="3319"/>
    </w:p>
    <w:bookmarkEnd w:id="3320"/>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21" w:name="_Toc27496112"/>
      <w:bookmarkStart w:id="3322" w:name="_Toc36107853"/>
      <w:bookmarkStart w:id="3323" w:name="_Toc44598605"/>
      <w:bookmarkStart w:id="3324" w:name="_Toc44602460"/>
      <w:bookmarkStart w:id="3325" w:name="_Toc45197637"/>
      <w:bookmarkStart w:id="3326" w:name="_Toc45695670"/>
      <w:bookmarkStart w:id="3327" w:name="_Toc51851126"/>
      <w:bookmarkStart w:id="3328" w:name="_Toc92224741"/>
      <w:bookmarkStart w:id="3329" w:name="_CR9_2_5_4_1_2"/>
      <w:r w:rsidRPr="00B02A0B">
        <w:t>9.2.5.</w:t>
      </w:r>
      <w:r w:rsidRPr="00B02A0B">
        <w:rPr>
          <w:lang w:val="en-US"/>
        </w:rPr>
        <w:t>4.1.2</w:t>
      </w:r>
      <w:r w:rsidRPr="00B02A0B">
        <w:tab/>
      </w:r>
      <w:r w:rsidRPr="00B02A0B">
        <w:rPr>
          <w:lang w:val="en-US"/>
        </w:rPr>
        <w:t>C</w:t>
      </w:r>
      <w:r w:rsidRPr="00B02A0B">
        <w:t>lient terminating procedures</w:t>
      </w:r>
      <w:bookmarkEnd w:id="3321"/>
      <w:bookmarkEnd w:id="3322"/>
      <w:bookmarkEnd w:id="3323"/>
      <w:bookmarkEnd w:id="3324"/>
      <w:bookmarkEnd w:id="3325"/>
      <w:bookmarkEnd w:id="3326"/>
      <w:bookmarkEnd w:id="3327"/>
      <w:bookmarkEnd w:id="3328"/>
    </w:p>
    <w:bookmarkEnd w:id="3329"/>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30" w:name="_CR9_2_5_4_2"/>
      <w:bookmarkStart w:id="3331" w:name="_Toc27496113"/>
      <w:bookmarkStart w:id="3332" w:name="_Toc36107854"/>
      <w:bookmarkStart w:id="3333" w:name="_Toc44598606"/>
      <w:bookmarkStart w:id="3334" w:name="_Toc44602461"/>
      <w:bookmarkStart w:id="3335" w:name="_Toc45197638"/>
      <w:bookmarkStart w:id="3336" w:name="_Toc45695671"/>
      <w:bookmarkStart w:id="3337" w:name="_Toc51851127"/>
      <w:bookmarkStart w:id="3338" w:name="_Toc92224742"/>
      <w:bookmarkStart w:id="3339" w:name="_Toc171586119"/>
      <w:bookmarkEnd w:id="3330"/>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31"/>
      <w:bookmarkEnd w:id="3332"/>
      <w:bookmarkEnd w:id="3333"/>
      <w:bookmarkEnd w:id="3334"/>
      <w:bookmarkEnd w:id="3335"/>
      <w:bookmarkEnd w:id="3336"/>
      <w:bookmarkEnd w:id="3337"/>
      <w:bookmarkEnd w:id="3338"/>
      <w:bookmarkEnd w:id="3339"/>
    </w:p>
    <w:p w14:paraId="0880A5FB" w14:textId="77777777" w:rsidR="005C310B" w:rsidRPr="00B02A0B" w:rsidRDefault="005C310B" w:rsidP="00D96C25">
      <w:pPr>
        <w:pStyle w:val="H6"/>
      </w:pPr>
      <w:bookmarkStart w:id="3340" w:name="_Toc27496114"/>
      <w:bookmarkStart w:id="3341" w:name="_Toc36107855"/>
      <w:bookmarkStart w:id="3342" w:name="_Toc44598607"/>
      <w:bookmarkStart w:id="3343" w:name="_Toc44602462"/>
      <w:bookmarkStart w:id="3344" w:name="_Toc45197639"/>
      <w:bookmarkStart w:id="3345" w:name="_Toc45695672"/>
      <w:bookmarkStart w:id="3346" w:name="_Toc51851128"/>
      <w:bookmarkStart w:id="3347" w:name="_Toc92224743"/>
      <w:bookmarkStart w:id="3348" w:name="_CR9_2_5_4_2_1"/>
      <w:r w:rsidRPr="00B02A0B">
        <w:t>9.2.5.</w:t>
      </w:r>
      <w:r w:rsidRPr="00B02A0B">
        <w:rPr>
          <w:lang w:val="en-US"/>
        </w:rPr>
        <w:t>4</w:t>
      </w:r>
      <w:r w:rsidRPr="00B02A0B">
        <w:t>.2.1</w:t>
      </w:r>
      <w:r w:rsidRPr="00B02A0B">
        <w:tab/>
        <w:t>Originating procedures</w:t>
      </w:r>
      <w:bookmarkEnd w:id="3340"/>
      <w:bookmarkEnd w:id="3341"/>
      <w:bookmarkEnd w:id="3342"/>
      <w:bookmarkEnd w:id="3343"/>
      <w:bookmarkEnd w:id="3344"/>
      <w:bookmarkEnd w:id="3345"/>
      <w:bookmarkEnd w:id="3346"/>
      <w:bookmarkEnd w:id="3347"/>
    </w:p>
    <w:bookmarkEnd w:id="3348"/>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49" w:name="_Toc27496115"/>
      <w:bookmarkStart w:id="3350"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51" w:name="_Toc44598608"/>
      <w:bookmarkStart w:id="3352" w:name="_Toc44602463"/>
      <w:bookmarkStart w:id="3353" w:name="_Toc45197640"/>
      <w:bookmarkStart w:id="3354" w:name="_Toc45695673"/>
      <w:bookmarkStart w:id="3355" w:name="_Toc51851129"/>
      <w:bookmarkStart w:id="3356" w:name="_Toc92224744"/>
      <w:bookmarkStart w:id="3357" w:name="_CR9_2_5_4_2_2"/>
      <w:r w:rsidRPr="00B02A0B">
        <w:t>9.2.5.</w:t>
      </w:r>
      <w:r w:rsidRPr="00B02A0B">
        <w:rPr>
          <w:lang w:val="en-US"/>
        </w:rPr>
        <w:t>4.2.2</w:t>
      </w:r>
      <w:r w:rsidRPr="00B02A0B">
        <w:tab/>
      </w:r>
      <w:r w:rsidRPr="00B02A0B">
        <w:rPr>
          <w:lang w:val="en-US"/>
        </w:rPr>
        <w:t xml:space="preserve">Terminating </w:t>
      </w:r>
      <w:r w:rsidRPr="00B02A0B">
        <w:t>procedures</w:t>
      </w:r>
      <w:bookmarkEnd w:id="3349"/>
      <w:bookmarkEnd w:id="3350"/>
      <w:bookmarkEnd w:id="3351"/>
      <w:bookmarkEnd w:id="3352"/>
      <w:bookmarkEnd w:id="3353"/>
      <w:bookmarkEnd w:id="3354"/>
      <w:bookmarkEnd w:id="3355"/>
      <w:bookmarkEnd w:id="3356"/>
    </w:p>
    <w:bookmarkEnd w:id="3357"/>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3358" w:name="_CR9_2_6"/>
      <w:bookmarkStart w:id="3359" w:name="_Toc44598609"/>
      <w:bookmarkStart w:id="3360" w:name="_Toc44602464"/>
      <w:bookmarkStart w:id="3361" w:name="_Toc45197641"/>
      <w:bookmarkStart w:id="3362" w:name="_Toc45695674"/>
      <w:bookmarkStart w:id="3363" w:name="_Toc51851130"/>
      <w:bookmarkStart w:id="3364" w:name="_Toc92224745"/>
      <w:bookmarkStart w:id="3365" w:name="_Toc171586120"/>
      <w:bookmarkStart w:id="3366" w:name="_Toc27496116"/>
      <w:bookmarkStart w:id="3367" w:name="_Toc36107857"/>
      <w:bookmarkEnd w:id="3358"/>
      <w:r w:rsidRPr="00B02A0B">
        <w:rPr>
          <w:rFonts w:eastAsia="SimSun"/>
        </w:rPr>
        <w:t>9.2.6</w:t>
      </w:r>
      <w:r w:rsidRPr="00B02A0B">
        <w:rPr>
          <w:rFonts w:eastAsia="SimSun"/>
        </w:rPr>
        <w:tab/>
        <w:t>SDS session using MBMS delivery in the media plane</w:t>
      </w:r>
      <w:bookmarkEnd w:id="3359"/>
      <w:bookmarkEnd w:id="3360"/>
      <w:bookmarkEnd w:id="3361"/>
      <w:bookmarkEnd w:id="3362"/>
      <w:bookmarkEnd w:id="3363"/>
      <w:bookmarkEnd w:id="3364"/>
      <w:bookmarkEnd w:id="3365"/>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68" w:name="_Toc44598610"/>
      <w:bookmarkStart w:id="3369" w:name="_Toc44602465"/>
      <w:bookmarkStart w:id="3370" w:name="_Toc45197642"/>
      <w:bookmarkStart w:id="3371" w:name="_Toc45695675"/>
      <w:bookmarkStart w:id="3372" w:name="_Toc51851131"/>
      <w:bookmarkStart w:id="3373" w:name="_Toc92224746"/>
    </w:p>
    <w:p w14:paraId="635DA90A" w14:textId="77777777" w:rsidR="00AF28EE" w:rsidRPr="00B02A0B" w:rsidRDefault="00AF28EE" w:rsidP="00AF28EE">
      <w:pPr>
        <w:pStyle w:val="Heading3"/>
        <w:rPr>
          <w:rFonts w:eastAsia="SimSun"/>
        </w:rPr>
      </w:pPr>
      <w:bookmarkStart w:id="3374" w:name="_CR9_2_7"/>
      <w:bookmarkStart w:id="3375" w:name="_Toc171586121"/>
      <w:bookmarkEnd w:id="3374"/>
      <w:r>
        <w:rPr>
          <w:rFonts w:eastAsia="SimSun"/>
        </w:rPr>
        <w:t>9.2.7</w:t>
      </w:r>
      <w:r>
        <w:rPr>
          <w:rFonts w:eastAsia="SimSun"/>
        </w:rPr>
        <w:tab/>
        <w:t>SDS session using MB</w:t>
      </w:r>
      <w:r w:rsidRPr="00B02A0B">
        <w:rPr>
          <w:rFonts w:eastAsia="SimSun"/>
        </w:rPr>
        <w:t>S delivery in the media plane</w:t>
      </w:r>
      <w:bookmarkEnd w:id="3375"/>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76" w:name="_CR9_3"/>
      <w:bookmarkStart w:id="3377" w:name="_Toc171586122"/>
      <w:bookmarkEnd w:id="3376"/>
      <w:r w:rsidRPr="00B02A0B">
        <w:t>9.3</w:t>
      </w:r>
      <w:r w:rsidRPr="00B02A0B">
        <w:tab/>
        <w:t>Off-network SDS</w:t>
      </w:r>
      <w:bookmarkEnd w:id="3090"/>
      <w:bookmarkEnd w:id="3366"/>
      <w:bookmarkEnd w:id="3367"/>
      <w:bookmarkEnd w:id="3368"/>
      <w:bookmarkEnd w:id="3369"/>
      <w:bookmarkEnd w:id="3370"/>
      <w:bookmarkEnd w:id="3371"/>
      <w:bookmarkEnd w:id="3372"/>
      <w:bookmarkEnd w:id="3373"/>
      <w:bookmarkEnd w:id="3377"/>
    </w:p>
    <w:p w14:paraId="2E54A306" w14:textId="77777777" w:rsidR="005C310B" w:rsidRPr="00B02A0B" w:rsidRDefault="005C310B" w:rsidP="007D34FE">
      <w:pPr>
        <w:pStyle w:val="Heading3"/>
        <w:rPr>
          <w:rFonts w:eastAsia="SimSun"/>
        </w:rPr>
      </w:pPr>
      <w:bookmarkStart w:id="3378" w:name="_CR9_3_1"/>
      <w:bookmarkStart w:id="3379" w:name="_Toc20215624"/>
      <w:bookmarkStart w:id="3380" w:name="_Toc27496117"/>
      <w:bookmarkStart w:id="3381" w:name="_Toc36107858"/>
      <w:bookmarkStart w:id="3382" w:name="_Toc44598611"/>
      <w:bookmarkStart w:id="3383" w:name="_Toc44602466"/>
      <w:bookmarkStart w:id="3384" w:name="_Toc45197643"/>
      <w:bookmarkStart w:id="3385" w:name="_Toc45695676"/>
      <w:bookmarkStart w:id="3386" w:name="_Toc51851132"/>
      <w:bookmarkStart w:id="3387" w:name="_Toc92224747"/>
      <w:bookmarkStart w:id="3388" w:name="_Toc171586123"/>
      <w:bookmarkEnd w:id="3378"/>
      <w:r w:rsidRPr="00B02A0B">
        <w:rPr>
          <w:rFonts w:eastAsia="SimSun"/>
        </w:rPr>
        <w:t>9.3.1</w:t>
      </w:r>
      <w:r w:rsidRPr="00B02A0B">
        <w:rPr>
          <w:rFonts w:eastAsia="SimSun"/>
        </w:rPr>
        <w:tab/>
        <w:t>General</w:t>
      </w:r>
      <w:bookmarkEnd w:id="3379"/>
      <w:bookmarkEnd w:id="3380"/>
      <w:bookmarkEnd w:id="3381"/>
      <w:bookmarkEnd w:id="3382"/>
      <w:bookmarkEnd w:id="3383"/>
      <w:bookmarkEnd w:id="3384"/>
      <w:bookmarkEnd w:id="3385"/>
      <w:bookmarkEnd w:id="3386"/>
      <w:bookmarkEnd w:id="3387"/>
      <w:bookmarkEnd w:id="3388"/>
    </w:p>
    <w:p w14:paraId="7FFEF6CA" w14:textId="77777777" w:rsidR="005C310B" w:rsidRPr="00B02A0B" w:rsidRDefault="005C310B" w:rsidP="007D34FE">
      <w:pPr>
        <w:pStyle w:val="Heading4"/>
        <w:rPr>
          <w:lang w:val="en-IN" w:eastAsia="zh-CN"/>
        </w:rPr>
      </w:pPr>
      <w:bookmarkStart w:id="3389" w:name="_CR9_3_1_1"/>
      <w:bookmarkStart w:id="3390" w:name="_Toc20215625"/>
      <w:bookmarkStart w:id="3391" w:name="_Toc27496118"/>
      <w:bookmarkStart w:id="3392" w:name="_Toc36107859"/>
      <w:bookmarkStart w:id="3393" w:name="_Toc44598612"/>
      <w:bookmarkStart w:id="3394" w:name="_Toc44602467"/>
      <w:bookmarkStart w:id="3395" w:name="_Toc45197644"/>
      <w:bookmarkStart w:id="3396" w:name="_Toc45695677"/>
      <w:bookmarkStart w:id="3397" w:name="_Toc51851133"/>
      <w:bookmarkStart w:id="3398" w:name="_Toc92224748"/>
      <w:bookmarkStart w:id="3399" w:name="_Toc171586124"/>
      <w:bookmarkEnd w:id="3389"/>
      <w:r w:rsidRPr="00B02A0B">
        <w:rPr>
          <w:lang w:val="en-IN" w:eastAsia="zh-CN"/>
        </w:rPr>
        <w:t>9.3.1.1</w:t>
      </w:r>
      <w:r w:rsidRPr="00B02A0B">
        <w:rPr>
          <w:lang w:val="en-IN" w:eastAsia="zh-CN"/>
        </w:rPr>
        <w:tab/>
        <w:t>Message transport to a MCData Client</w:t>
      </w:r>
      <w:bookmarkEnd w:id="3390"/>
      <w:bookmarkEnd w:id="3391"/>
      <w:bookmarkEnd w:id="3392"/>
      <w:bookmarkEnd w:id="3393"/>
      <w:bookmarkEnd w:id="3394"/>
      <w:bookmarkEnd w:id="3395"/>
      <w:bookmarkEnd w:id="3396"/>
      <w:bookmarkEnd w:id="3397"/>
      <w:bookmarkEnd w:id="3398"/>
      <w:bookmarkEnd w:id="3399"/>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00" w:name="_CR9_3_1_2"/>
      <w:bookmarkStart w:id="3401" w:name="_Toc20215626"/>
      <w:bookmarkStart w:id="3402" w:name="_Toc27496119"/>
      <w:bookmarkStart w:id="3403" w:name="_Toc36107860"/>
      <w:bookmarkStart w:id="3404" w:name="_Toc44598613"/>
      <w:bookmarkStart w:id="3405" w:name="_Toc44602468"/>
      <w:bookmarkStart w:id="3406" w:name="_Toc45197645"/>
      <w:bookmarkStart w:id="3407" w:name="_Toc45695678"/>
      <w:bookmarkStart w:id="3408" w:name="_Toc51851134"/>
      <w:bookmarkStart w:id="3409" w:name="_Toc92224749"/>
      <w:bookmarkStart w:id="3410" w:name="_Toc171586125"/>
      <w:bookmarkEnd w:id="3400"/>
      <w:r w:rsidRPr="00B02A0B">
        <w:rPr>
          <w:lang w:val="en-IN" w:eastAsia="zh-CN"/>
        </w:rPr>
        <w:t>9.3.1.2</w:t>
      </w:r>
      <w:r w:rsidRPr="00B02A0B">
        <w:rPr>
          <w:lang w:val="en-IN" w:eastAsia="zh-CN"/>
        </w:rPr>
        <w:tab/>
        <w:t>Message transport to a MCData Group</w:t>
      </w:r>
      <w:bookmarkEnd w:id="3401"/>
      <w:bookmarkEnd w:id="3402"/>
      <w:bookmarkEnd w:id="3403"/>
      <w:bookmarkEnd w:id="3404"/>
      <w:bookmarkEnd w:id="3405"/>
      <w:bookmarkEnd w:id="3406"/>
      <w:bookmarkEnd w:id="3407"/>
      <w:bookmarkEnd w:id="3408"/>
      <w:bookmarkEnd w:id="3409"/>
      <w:bookmarkEnd w:id="3410"/>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3411" w:name="_CR9_3_2"/>
      <w:bookmarkStart w:id="3412" w:name="_Toc20215627"/>
      <w:bookmarkStart w:id="3413" w:name="_Toc27496120"/>
      <w:bookmarkStart w:id="3414" w:name="_Toc36107861"/>
      <w:bookmarkStart w:id="3415" w:name="_Toc44598614"/>
      <w:bookmarkStart w:id="3416" w:name="_Toc44602469"/>
      <w:bookmarkStart w:id="3417" w:name="_Toc45197646"/>
      <w:bookmarkStart w:id="3418" w:name="_Toc45695679"/>
      <w:bookmarkStart w:id="3419" w:name="_Toc51851135"/>
      <w:bookmarkStart w:id="3420" w:name="_Toc92224750"/>
      <w:bookmarkStart w:id="3421" w:name="_Toc171586126"/>
      <w:bookmarkEnd w:id="3411"/>
      <w:r w:rsidRPr="00B02A0B">
        <w:rPr>
          <w:rFonts w:eastAsia="SimSun"/>
        </w:rPr>
        <w:t>9.3.2</w:t>
      </w:r>
      <w:r w:rsidRPr="00B02A0B">
        <w:rPr>
          <w:rFonts w:eastAsia="SimSun"/>
        </w:rPr>
        <w:tab/>
        <w:t>Standalone SDS using signalling control plane</w:t>
      </w:r>
      <w:bookmarkEnd w:id="3412"/>
      <w:bookmarkEnd w:id="3413"/>
      <w:bookmarkEnd w:id="3414"/>
      <w:bookmarkEnd w:id="3415"/>
      <w:bookmarkEnd w:id="3416"/>
      <w:bookmarkEnd w:id="3417"/>
      <w:bookmarkEnd w:id="3418"/>
      <w:bookmarkEnd w:id="3419"/>
      <w:bookmarkEnd w:id="3420"/>
      <w:bookmarkEnd w:id="3421"/>
    </w:p>
    <w:p w14:paraId="61539465" w14:textId="77777777" w:rsidR="005C310B" w:rsidRPr="00B02A0B" w:rsidRDefault="005C310B" w:rsidP="007D34FE">
      <w:pPr>
        <w:pStyle w:val="Heading4"/>
        <w:rPr>
          <w:lang w:val="en-IN" w:eastAsia="zh-CN"/>
        </w:rPr>
      </w:pPr>
      <w:bookmarkStart w:id="3422" w:name="_CR9_3_2_1"/>
      <w:bookmarkStart w:id="3423" w:name="_Toc20215628"/>
      <w:bookmarkStart w:id="3424" w:name="_Toc27496121"/>
      <w:bookmarkStart w:id="3425" w:name="_Toc36107862"/>
      <w:bookmarkStart w:id="3426" w:name="_Toc44598615"/>
      <w:bookmarkStart w:id="3427" w:name="_Toc44602470"/>
      <w:bookmarkStart w:id="3428" w:name="_Toc45197647"/>
      <w:bookmarkStart w:id="3429" w:name="_Toc45695680"/>
      <w:bookmarkStart w:id="3430" w:name="_Toc51851136"/>
      <w:bookmarkStart w:id="3431" w:name="_Toc92224751"/>
      <w:bookmarkStart w:id="3432" w:name="_Toc171586127"/>
      <w:bookmarkEnd w:id="3422"/>
      <w:r w:rsidRPr="00B02A0B">
        <w:rPr>
          <w:lang w:val="en-IN" w:eastAsia="zh-CN"/>
        </w:rPr>
        <w:t>9.3.2.1</w:t>
      </w:r>
      <w:r w:rsidRPr="00B02A0B">
        <w:rPr>
          <w:lang w:val="en-IN" w:eastAsia="zh-CN"/>
        </w:rPr>
        <w:tab/>
        <w:t>General</w:t>
      </w:r>
      <w:bookmarkEnd w:id="3423"/>
      <w:bookmarkEnd w:id="3424"/>
      <w:bookmarkEnd w:id="3425"/>
      <w:bookmarkEnd w:id="3426"/>
      <w:bookmarkEnd w:id="3427"/>
      <w:bookmarkEnd w:id="3428"/>
      <w:bookmarkEnd w:id="3429"/>
      <w:bookmarkEnd w:id="3430"/>
      <w:bookmarkEnd w:id="3431"/>
      <w:bookmarkEnd w:id="3432"/>
    </w:p>
    <w:p w14:paraId="5E70C2DA" w14:textId="77777777" w:rsidR="005C310B" w:rsidRPr="00B02A0B" w:rsidRDefault="005C310B" w:rsidP="007D34FE">
      <w:pPr>
        <w:pStyle w:val="Heading4"/>
        <w:rPr>
          <w:rFonts w:eastAsia="Malgun Gothic"/>
          <w:lang w:val="en-IN" w:eastAsia="zh-CN"/>
        </w:rPr>
      </w:pPr>
      <w:bookmarkStart w:id="3433" w:name="_CR9_3_2_2"/>
      <w:bookmarkStart w:id="3434" w:name="_Toc20215629"/>
      <w:bookmarkStart w:id="3435" w:name="_Toc27496122"/>
      <w:bookmarkStart w:id="3436" w:name="_Toc36107863"/>
      <w:bookmarkStart w:id="3437" w:name="_Toc44598616"/>
      <w:bookmarkStart w:id="3438" w:name="_Toc44602471"/>
      <w:bookmarkStart w:id="3439" w:name="_Toc45197648"/>
      <w:bookmarkStart w:id="3440" w:name="_Toc45695681"/>
      <w:bookmarkStart w:id="3441" w:name="_Toc51851137"/>
      <w:bookmarkStart w:id="3442" w:name="_Toc92224752"/>
      <w:bookmarkStart w:id="3443" w:name="_Toc171586128"/>
      <w:bookmarkEnd w:id="3433"/>
      <w:r w:rsidRPr="00B02A0B">
        <w:rPr>
          <w:lang w:val="en-IN" w:eastAsia="zh-CN"/>
        </w:rPr>
        <w:t>9.3.2.2</w:t>
      </w:r>
      <w:r w:rsidRPr="00B02A0B">
        <w:rPr>
          <w:rFonts w:eastAsia="Malgun Gothic"/>
          <w:lang w:val="en-IN" w:eastAsia="zh-CN"/>
        </w:rPr>
        <w:tab/>
        <w:t>Sending SDS message</w:t>
      </w:r>
      <w:bookmarkEnd w:id="3434"/>
      <w:bookmarkEnd w:id="3435"/>
      <w:bookmarkEnd w:id="3436"/>
      <w:bookmarkEnd w:id="3437"/>
      <w:bookmarkEnd w:id="3438"/>
      <w:bookmarkEnd w:id="3439"/>
      <w:bookmarkEnd w:id="3440"/>
      <w:bookmarkEnd w:id="3441"/>
      <w:bookmarkEnd w:id="3442"/>
      <w:bookmarkEnd w:id="3443"/>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44" w:name="_CR9_3_2_3"/>
      <w:bookmarkStart w:id="3445" w:name="_Toc20215630"/>
      <w:bookmarkStart w:id="3446" w:name="_Toc27496123"/>
      <w:bookmarkStart w:id="3447" w:name="_Toc36107864"/>
      <w:bookmarkStart w:id="3448" w:name="_Toc44598617"/>
      <w:bookmarkStart w:id="3449" w:name="_Toc44602472"/>
      <w:bookmarkStart w:id="3450" w:name="_Toc45197649"/>
      <w:bookmarkStart w:id="3451" w:name="_Toc45695682"/>
      <w:bookmarkStart w:id="3452" w:name="_Toc51851138"/>
      <w:bookmarkStart w:id="3453" w:name="_Toc92224753"/>
      <w:bookmarkStart w:id="3454" w:name="_Toc171586129"/>
      <w:bookmarkEnd w:id="3444"/>
      <w:r w:rsidRPr="00B02A0B">
        <w:rPr>
          <w:lang w:val="en-IN" w:eastAsia="zh-CN"/>
        </w:rPr>
        <w:t>9.3.2.3</w:t>
      </w:r>
      <w:r w:rsidRPr="00B02A0B">
        <w:rPr>
          <w:rFonts w:eastAsia="Malgun Gothic"/>
          <w:lang w:val="en-IN" w:eastAsia="zh-CN"/>
        </w:rPr>
        <w:tab/>
        <w:t>Retransmitting SDS message</w:t>
      </w:r>
      <w:bookmarkEnd w:id="3445"/>
      <w:bookmarkEnd w:id="3446"/>
      <w:bookmarkEnd w:id="3447"/>
      <w:bookmarkEnd w:id="3448"/>
      <w:bookmarkEnd w:id="3449"/>
      <w:bookmarkEnd w:id="3450"/>
      <w:bookmarkEnd w:id="3451"/>
      <w:bookmarkEnd w:id="3452"/>
      <w:bookmarkEnd w:id="3453"/>
      <w:bookmarkEnd w:id="3454"/>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55" w:name="_CR9_3_2_4"/>
      <w:bookmarkStart w:id="3456" w:name="_Toc20215631"/>
      <w:bookmarkStart w:id="3457" w:name="_Toc27496124"/>
      <w:bookmarkStart w:id="3458" w:name="_Toc36107865"/>
      <w:bookmarkStart w:id="3459" w:name="_Toc44598618"/>
      <w:bookmarkStart w:id="3460" w:name="_Toc44602473"/>
      <w:bookmarkStart w:id="3461" w:name="_Toc45197650"/>
      <w:bookmarkStart w:id="3462" w:name="_Toc45695683"/>
      <w:bookmarkStart w:id="3463" w:name="_Toc51851139"/>
      <w:bookmarkStart w:id="3464" w:name="_Toc92224754"/>
      <w:bookmarkStart w:id="3465" w:name="_Toc171586130"/>
      <w:bookmarkEnd w:id="3455"/>
      <w:r w:rsidRPr="00B02A0B">
        <w:rPr>
          <w:lang w:val="en-IN" w:eastAsia="zh-CN"/>
        </w:rPr>
        <w:t>9.3.2.4</w:t>
      </w:r>
      <w:r w:rsidRPr="00B02A0B">
        <w:rPr>
          <w:rFonts w:eastAsia="Malgun Gothic"/>
          <w:lang w:val="en-IN" w:eastAsia="zh-CN"/>
        </w:rPr>
        <w:tab/>
        <w:t>Receiving SDS message</w:t>
      </w:r>
      <w:bookmarkEnd w:id="3456"/>
      <w:bookmarkEnd w:id="3457"/>
      <w:bookmarkEnd w:id="3458"/>
      <w:bookmarkEnd w:id="3459"/>
      <w:bookmarkEnd w:id="3460"/>
      <w:bookmarkEnd w:id="3461"/>
      <w:bookmarkEnd w:id="3462"/>
      <w:bookmarkEnd w:id="3463"/>
      <w:bookmarkEnd w:id="3464"/>
      <w:bookmarkEnd w:id="3465"/>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66" w:name="_CR9_3_2_5"/>
      <w:bookmarkStart w:id="3467" w:name="_Toc20215632"/>
      <w:bookmarkStart w:id="3468" w:name="_Toc27496125"/>
      <w:bookmarkStart w:id="3469" w:name="_Toc36107866"/>
      <w:bookmarkStart w:id="3470" w:name="_Toc44598619"/>
      <w:bookmarkStart w:id="3471" w:name="_Toc44602474"/>
      <w:bookmarkStart w:id="3472" w:name="_Toc45197651"/>
      <w:bookmarkStart w:id="3473" w:name="_Toc45695684"/>
      <w:bookmarkStart w:id="3474" w:name="_Toc51851140"/>
      <w:bookmarkStart w:id="3475" w:name="_Toc92224755"/>
      <w:bookmarkStart w:id="3476" w:name="_Toc171586131"/>
      <w:bookmarkEnd w:id="3466"/>
      <w:r w:rsidRPr="00B02A0B">
        <w:rPr>
          <w:lang w:val="en-IN" w:eastAsia="zh-CN"/>
        </w:rPr>
        <w:t>9.3.2.5</w:t>
      </w:r>
      <w:r w:rsidRPr="00B02A0B">
        <w:rPr>
          <w:lang w:val="en-IN" w:eastAsia="zh-CN"/>
        </w:rPr>
        <w:tab/>
        <w:t>SDS Read while TFS3 (delivery and read) is running</w:t>
      </w:r>
      <w:bookmarkEnd w:id="3467"/>
      <w:bookmarkEnd w:id="3468"/>
      <w:bookmarkEnd w:id="3469"/>
      <w:bookmarkEnd w:id="3470"/>
      <w:bookmarkEnd w:id="3471"/>
      <w:bookmarkEnd w:id="3472"/>
      <w:bookmarkEnd w:id="3473"/>
      <w:bookmarkEnd w:id="3474"/>
      <w:bookmarkEnd w:id="3475"/>
      <w:bookmarkEnd w:id="3476"/>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77" w:name="_CR9_3_2_6"/>
      <w:bookmarkStart w:id="3478" w:name="_Toc20215633"/>
      <w:bookmarkStart w:id="3479" w:name="_Toc27496126"/>
      <w:bookmarkStart w:id="3480" w:name="_Toc36107867"/>
      <w:bookmarkStart w:id="3481" w:name="_Toc44598620"/>
      <w:bookmarkStart w:id="3482" w:name="_Toc44602475"/>
      <w:bookmarkStart w:id="3483" w:name="_Toc45197652"/>
      <w:bookmarkStart w:id="3484" w:name="_Toc45695685"/>
      <w:bookmarkStart w:id="3485" w:name="_Toc51851141"/>
      <w:bookmarkStart w:id="3486" w:name="_Toc92224756"/>
      <w:bookmarkStart w:id="3487" w:name="_Toc171586132"/>
      <w:bookmarkEnd w:id="3477"/>
      <w:r w:rsidRPr="00B02A0B">
        <w:rPr>
          <w:lang w:val="en-IN" w:eastAsia="zh-CN"/>
        </w:rPr>
        <w:t>9.3.2.6</w:t>
      </w:r>
      <w:r w:rsidRPr="00B02A0B">
        <w:rPr>
          <w:rFonts w:eastAsia="Malgun Gothic"/>
          <w:lang w:val="en-IN" w:eastAsia="zh-CN"/>
        </w:rPr>
        <w:tab/>
        <w:t>Timer TFS3 (delivery and read) expires</w:t>
      </w:r>
      <w:bookmarkEnd w:id="3478"/>
      <w:bookmarkEnd w:id="3479"/>
      <w:bookmarkEnd w:id="3480"/>
      <w:bookmarkEnd w:id="3481"/>
      <w:bookmarkEnd w:id="3482"/>
      <w:bookmarkEnd w:id="3483"/>
      <w:bookmarkEnd w:id="3484"/>
      <w:bookmarkEnd w:id="3485"/>
      <w:bookmarkEnd w:id="3486"/>
      <w:bookmarkEnd w:id="3487"/>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488" w:name="_CR10"/>
      <w:bookmarkStart w:id="3489" w:name="_Toc20215634"/>
      <w:bookmarkStart w:id="3490" w:name="_Toc27496127"/>
      <w:bookmarkStart w:id="3491" w:name="_Toc36107868"/>
      <w:bookmarkStart w:id="3492" w:name="_Toc44598621"/>
      <w:bookmarkStart w:id="3493" w:name="_Toc44602476"/>
      <w:bookmarkStart w:id="3494" w:name="_Toc45197653"/>
      <w:bookmarkStart w:id="3495" w:name="_Toc45695686"/>
      <w:bookmarkStart w:id="3496" w:name="_Toc51851142"/>
      <w:bookmarkStart w:id="3497" w:name="_Toc92224757"/>
      <w:bookmarkStart w:id="3498" w:name="_Toc171586133"/>
      <w:bookmarkEnd w:id="3488"/>
      <w:r w:rsidRPr="00B02A0B">
        <w:t>10</w:t>
      </w:r>
      <w:r w:rsidRPr="00B02A0B">
        <w:tab/>
        <w:t>File Distribution (FD)</w:t>
      </w:r>
      <w:bookmarkEnd w:id="3489"/>
      <w:bookmarkEnd w:id="3490"/>
      <w:bookmarkEnd w:id="3491"/>
      <w:bookmarkEnd w:id="3492"/>
      <w:bookmarkEnd w:id="3493"/>
      <w:bookmarkEnd w:id="3494"/>
      <w:bookmarkEnd w:id="3495"/>
      <w:bookmarkEnd w:id="3496"/>
      <w:bookmarkEnd w:id="3497"/>
      <w:bookmarkEnd w:id="3498"/>
    </w:p>
    <w:p w14:paraId="1AB576FC" w14:textId="77777777" w:rsidR="005C310B" w:rsidRPr="00B02A0B" w:rsidRDefault="005C310B" w:rsidP="007D34FE">
      <w:pPr>
        <w:pStyle w:val="Heading2"/>
      </w:pPr>
      <w:bookmarkStart w:id="3499" w:name="_CR10_1"/>
      <w:bookmarkStart w:id="3500" w:name="_Toc20215635"/>
      <w:bookmarkStart w:id="3501" w:name="_Toc27496128"/>
      <w:bookmarkStart w:id="3502" w:name="_Toc36107869"/>
      <w:bookmarkStart w:id="3503" w:name="_Toc44598622"/>
      <w:bookmarkStart w:id="3504" w:name="_Toc44602477"/>
      <w:bookmarkStart w:id="3505" w:name="_Toc45197654"/>
      <w:bookmarkStart w:id="3506" w:name="_Toc45695687"/>
      <w:bookmarkStart w:id="3507" w:name="_Toc51851143"/>
      <w:bookmarkStart w:id="3508" w:name="_Toc92224758"/>
      <w:bookmarkStart w:id="3509" w:name="_Toc171586134"/>
      <w:bookmarkEnd w:id="3499"/>
      <w:r w:rsidRPr="00B02A0B">
        <w:t>10.1</w:t>
      </w:r>
      <w:r w:rsidRPr="00B02A0B">
        <w:tab/>
        <w:t>General</w:t>
      </w:r>
      <w:bookmarkEnd w:id="3500"/>
      <w:bookmarkEnd w:id="3501"/>
      <w:bookmarkEnd w:id="3502"/>
      <w:bookmarkEnd w:id="3503"/>
      <w:bookmarkEnd w:id="3504"/>
      <w:bookmarkEnd w:id="3505"/>
      <w:bookmarkEnd w:id="3506"/>
      <w:bookmarkEnd w:id="3507"/>
      <w:bookmarkEnd w:id="3508"/>
      <w:bookmarkEnd w:id="3509"/>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10" w:name="_CR10_2"/>
      <w:bookmarkStart w:id="3511" w:name="_Toc20215636"/>
      <w:bookmarkStart w:id="3512" w:name="_Toc27496129"/>
      <w:bookmarkStart w:id="3513" w:name="_Toc36107870"/>
      <w:bookmarkStart w:id="3514" w:name="_Toc44598623"/>
      <w:bookmarkStart w:id="3515" w:name="_Toc44602478"/>
      <w:bookmarkStart w:id="3516" w:name="_Toc45197655"/>
      <w:bookmarkStart w:id="3517" w:name="_Toc45695688"/>
      <w:bookmarkStart w:id="3518" w:name="_Toc51851144"/>
      <w:bookmarkStart w:id="3519" w:name="_Toc92224759"/>
      <w:bookmarkStart w:id="3520" w:name="_Toc171586135"/>
      <w:bookmarkEnd w:id="3510"/>
      <w:r w:rsidRPr="00B02A0B">
        <w:t>10.2</w:t>
      </w:r>
      <w:r w:rsidRPr="00B02A0B">
        <w:tab/>
        <w:t>On-network FD</w:t>
      </w:r>
      <w:bookmarkEnd w:id="3511"/>
      <w:bookmarkEnd w:id="3512"/>
      <w:bookmarkEnd w:id="3513"/>
      <w:bookmarkEnd w:id="3514"/>
      <w:bookmarkEnd w:id="3515"/>
      <w:bookmarkEnd w:id="3516"/>
      <w:bookmarkEnd w:id="3517"/>
      <w:bookmarkEnd w:id="3518"/>
      <w:bookmarkEnd w:id="3519"/>
      <w:bookmarkEnd w:id="3520"/>
    </w:p>
    <w:p w14:paraId="6861ED90" w14:textId="77777777" w:rsidR="005C310B" w:rsidRPr="00B02A0B" w:rsidRDefault="005C310B" w:rsidP="007D34FE">
      <w:pPr>
        <w:pStyle w:val="Heading3"/>
        <w:rPr>
          <w:rFonts w:eastAsia="SimSun"/>
        </w:rPr>
      </w:pPr>
      <w:bookmarkStart w:id="3521" w:name="_CR10_2_1"/>
      <w:bookmarkStart w:id="3522" w:name="_Toc20215637"/>
      <w:bookmarkStart w:id="3523" w:name="_Toc27496130"/>
      <w:bookmarkStart w:id="3524" w:name="_Toc36107871"/>
      <w:bookmarkStart w:id="3525" w:name="_Toc44598624"/>
      <w:bookmarkStart w:id="3526" w:name="_Toc44602479"/>
      <w:bookmarkStart w:id="3527" w:name="_Toc45197656"/>
      <w:bookmarkStart w:id="3528" w:name="_Toc45695689"/>
      <w:bookmarkStart w:id="3529" w:name="_Toc51851145"/>
      <w:bookmarkStart w:id="3530" w:name="_Toc92224760"/>
      <w:bookmarkStart w:id="3531" w:name="_Toc171586136"/>
      <w:bookmarkEnd w:id="3521"/>
      <w:r w:rsidRPr="00B02A0B">
        <w:rPr>
          <w:rFonts w:eastAsia="SimSun"/>
        </w:rPr>
        <w:t>10.2.1</w:t>
      </w:r>
      <w:r w:rsidRPr="00B02A0B">
        <w:rPr>
          <w:rFonts w:eastAsia="SimSun"/>
        </w:rPr>
        <w:tab/>
        <w:t>General</w:t>
      </w:r>
      <w:bookmarkEnd w:id="3522"/>
      <w:bookmarkEnd w:id="3523"/>
      <w:bookmarkEnd w:id="3524"/>
      <w:bookmarkEnd w:id="3525"/>
      <w:bookmarkEnd w:id="3526"/>
      <w:bookmarkEnd w:id="3527"/>
      <w:bookmarkEnd w:id="3528"/>
      <w:bookmarkEnd w:id="3529"/>
      <w:bookmarkEnd w:id="3530"/>
      <w:bookmarkEnd w:id="3531"/>
    </w:p>
    <w:p w14:paraId="0FE395EA" w14:textId="77777777" w:rsidR="005C310B" w:rsidRPr="00B02A0B" w:rsidRDefault="005C310B" w:rsidP="007D34FE">
      <w:pPr>
        <w:pStyle w:val="Heading4"/>
        <w:rPr>
          <w:noProof/>
          <w:lang w:val="en-US"/>
        </w:rPr>
      </w:pPr>
      <w:bookmarkStart w:id="3532" w:name="_CR10_2_1_1"/>
      <w:bookmarkStart w:id="3533" w:name="_Toc20215638"/>
      <w:bookmarkStart w:id="3534" w:name="_Toc27496131"/>
      <w:bookmarkStart w:id="3535" w:name="_Toc36107872"/>
      <w:bookmarkStart w:id="3536" w:name="_Toc44598625"/>
      <w:bookmarkStart w:id="3537" w:name="_Toc44602480"/>
      <w:bookmarkStart w:id="3538" w:name="_Toc45197657"/>
      <w:bookmarkStart w:id="3539" w:name="_Toc45695690"/>
      <w:bookmarkStart w:id="3540" w:name="_Toc51851146"/>
      <w:bookmarkStart w:id="3541" w:name="_Toc92224761"/>
      <w:bookmarkStart w:id="3542" w:name="_Toc171586137"/>
      <w:bookmarkEnd w:id="3532"/>
      <w:r w:rsidRPr="00B02A0B">
        <w:rPr>
          <w:noProof/>
          <w:lang w:val="en-US"/>
        </w:rPr>
        <w:t>10.2.1.1</w:t>
      </w:r>
      <w:r w:rsidRPr="00B02A0B">
        <w:rPr>
          <w:noProof/>
          <w:lang w:val="en-US"/>
        </w:rPr>
        <w:tab/>
        <w:t>Sending an FD message</w:t>
      </w:r>
      <w:bookmarkEnd w:id="3533"/>
      <w:bookmarkEnd w:id="3534"/>
      <w:bookmarkEnd w:id="3535"/>
      <w:bookmarkEnd w:id="3536"/>
      <w:bookmarkEnd w:id="3537"/>
      <w:bookmarkEnd w:id="3538"/>
      <w:bookmarkEnd w:id="3539"/>
      <w:bookmarkEnd w:id="3540"/>
      <w:bookmarkEnd w:id="3541"/>
      <w:bookmarkEnd w:id="3542"/>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43" w:name="_Toc20215639"/>
      <w:bookmarkStart w:id="3544" w:name="_Toc27496132"/>
      <w:bookmarkStart w:id="3545" w:name="_Toc36107873"/>
      <w:bookmarkStart w:id="3546" w:name="_Toc44598626"/>
      <w:bookmarkStart w:id="3547" w:name="_Toc44602481"/>
      <w:bookmarkStart w:id="3548" w:name="_Toc45197658"/>
      <w:bookmarkStart w:id="3549" w:name="_Toc45695691"/>
      <w:bookmarkStart w:id="3550"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551" w:name="_CR10_2_1_2"/>
      <w:bookmarkStart w:id="3552" w:name="_Toc92224762"/>
      <w:bookmarkStart w:id="3553" w:name="_Toc171586138"/>
      <w:bookmarkEnd w:id="3551"/>
      <w:r w:rsidRPr="00B02A0B">
        <w:rPr>
          <w:rFonts w:eastAsia="SimSun"/>
        </w:rPr>
        <w:t>10.2.1.2</w:t>
      </w:r>
      <w:r w:rsidRPr="00B02A0B">
        <w:rPr>
          <w:rFonts w:eastAsia="SimSun"/>
        </w:rPr>
        <w:tab/>
        <w:t>Handling of received FD messages</w:t>
      </w:r>
      <w:bookmarkEnd w:id="3543"/>
      <w:bookmarkEnd w:id="3544"/>
      <w:bookmarkEnd w:id="3545"/>
      <w:bookmarkEnd w:id="3546"/>
      <w:bookmarkEnd w:id="3547"/>
      <w:bookmarkEnd w:id="3548"/>
      <w:bookmarkEnd w:id="3549"/>
      <w:bookmarkEnd w:id="3550"/>
      <w:bookmarkEnd w:id="3552"/>
      <w:bookmarkEnd w:id="3553"/>
    </w:p>
    <w:p w14:paraId="24EB3D0B" w14:textId="77777777" w:rsidR="005C310B" w:rsidRPr="00B02A0B" w:rsidRDefault="005C310B" w:rsidP="007D34FE">
      <w:pPr>
        <w:pStyle w:val="Heading5"/>
        <w:rPr>
          <w:rFonts w:eastAsia="SimSun"/>
        </w:rPr>
      </w:pPr>
      <w:bookmarkStart w:id="3554" w:name="_CR10_2_1_2_1"/>
      <w:bookmarkStart w:id="3555" w:name="_Toc20215640"/>
      <w:bookmarkStart w:id="3556" w:name="_Toc27496133"/>
      <w:bookmarkStart w:id="3557" w:name="_Toc36107874"/>
      <w:bookmarkStart w:id="3558" w:name="_Toc44598627"/>
      <w:bookmarkStart w:id="3559" w:name="_Toc44602482"/>
      <w:bookmarkStart w:id="3560" w:name="_Toc45197659"/>
      <w:bookmarkStart w:id="3561" w:name="_Toc45695692"/>
      <w:bookmarkStart w:id="3562" w:name="_Toc51851148"/>
      <w:bookmarkStart w:id="3563" w:name="_Toc92224763"/>
      <w:bookmarkStart w:id="3564" w:name="_Toc171586139"/>
      <w:bookmarkEnd w:id="3554"/>
      <w:r w:rsidRPr="00B02A0B">
        <w:rPr>
          <w:rFonts w:eastAsia="SimSun"/>
        </w:rPr>
        <w:t>10.2.1.2.1</w:t>
      </w:r>
      <w:r w:rsidRPr="00B02A0B">
        <w:rPr>
          <w:rFonts w:eastAsia="SimSun"/>
        </w:rPr>
        <w:tab/>
        <w:t>Initial processing of the received FD message</w:t>
      </w:r>
      <w:bookmarkEnd w:id="3555"/>
      <w:bookmarkEnd w:id="3556"/>
      <w:bookmarkEnd w:id="3557"/>
      <w:bookmarkEnd w:id="3558"/>
      <w:bookmarkEnd w:id="3559"/>
      <w:bookmarkEnd w:id="3560"/>
      <w:bookmarkEnd w:id="3561"/>
      <w:bookmarkEnd w:id="3562"/>
      <w:bookmarkEnd w:id="3563"/>
      <w:bookmarkEnd w:id="3564"/>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65" w:name="_Toc20215641"/>
      <w:bookmarkStart w:id="3566" w:name="_Toc27496134"/>
      <w:bookmarkStart w:id="3567" w:name="_Toc36107875"/>
      <w:bookmarkStart w:id="3568" w:name="_Toc44598628"/>
      <w:bookmarkStart w:id="3569" w:name="_Toc44602483"/>
      <w:bookmarkStart w:id="3570" w:name="_Toc45197660"/>
      <w:bookmarkStart w:id="3571" w:name="_Toc45695693"/>
      <w:bookmarkStart w:id="3572"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573" w:name="_CR10_2_1_2_2"/>
      <w:bookmarkStart w:id="3574" w:name="_Toc92224764"/>
      <w:bookmarkStart w:id="3575" w:name="_Toc171586140"/>
      <w:bookmarkEnd w:id="3573"/>
      <w:r w:rsidRPr="00B02A0B">
        <w:rPr>
          <w:rFonts w:eastAsia="SimSun"/>
        </w:rPr>
        <w:t>10.2.1.2.2</w:t>
      </w:r>
      <w:r w:rsidRPr="00B02A0B">
        <w:rPr>
          <w:rFonts w:eastAsia="SimSun"/>
        </w:rPr>
        <w:tab/>
        <w:t>Mandatory Download</w:t>
      </w:r>
      <w:bookmarkEnd w:id="3565"/>
      <w:bookmarkEnd w:id="3566"/>
      <w:bookmarkEnd w:id="3567"/>
      <w:bookmarkEnd w:id="3568"/>
      <w:bookmarkEnd w:id="3569"/>
      <w:bookmarkEnd w:id="3570"/>
      <w:bookmarkEnd w:id="3571"/>
      <w:bookmarkEnd w:id="3572"/>
      <w:bookmarkEnd w:id="3574"/>
      <w:bookmarkEnd w:id="3575"/>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76" w:name="_Toc20215642"/>
      <w:bookmarkStart w:id="3577" w:name="_Toc27496135"/>
      <w:bookmarkStart w:id="3578" w:name="_Toc36107876"/>
      <w:bookmarkStart w:id="3579" w:name="_Toc44598629"/>
      <w:bookmarkStart w:id="3580" w:name="_Toc44602484"/>
      <w:bookmarkStart w:id="3581" w:name="_Toc45197661"/>
      <w:bookmarkStart w:id="3582" w:name="_Toc45695694"/>
      <w:bookmarkStart w:id="3583"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584" w:name="_CR10_2_1_2_3"/>
      <w:bookmarkStart w:id="3585" w:name="_Toc92224765"/>
      <w:bookmarkStart w:id="3586" w:name="_Toc171586141"/>
      <w:bookmarkEnd w:id="3584"/>
      <w:r w:rsidRPr="00B02A0B">
        <w:rPr>
          <w:rFonts w:eastAsia="SimSun"/>
        </w:rPr>
        <w:t>10.2.1.2.3</w:t>
      </w:r>
      <w:r w:rsidRPr="00B02A0B">
        <w:rPr>
          <w:rFonts w:eastAsia="SimSun"/>
        </w:rPr>
        <w:tab/>
      </w:r>
      <w:r w:rsidRPr="00B02A0B">
        <w:rPr>
          <w:rFonts w:eastAsia="SimSun"/>
          <w:lang w:val="en-IN"/>
        </w:rPr>
        <w:t>Non-Mandatory download</w:t>
      </w:r>
      <w:bookmarkEnd w:id="3576"/>
      <w:bookmarkEnd w:id="3577"/>
      <w:bookmarkEnd w:id="3578"/>
      <w:bookmarkEnd w:id="3579"/>
      <w:bookmarkEnd w:id="3580"/>
      <w:bookmarkEnd w:id="3581"/>
      <w:bookmarkEnd w:id="3582"/>
      <w:bookmarkEnd w:id="3583"/>
      <w:bookmarkEnd w:id="3585"/>
      <w:bookmarkEnd w:id="3586"/>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587" w:name="_Toc20215643"/>
      <w:bookmarkStart w:id="3588" w:name="_Toc27496136"/>
      <w:bookmarkStart w:id="3589" w:name="_Toc36107877"/>
      <w:bookmarkStart w:id="3590" w:name="_Toc44598630"/>
      <w:bookmarkStart w:id="3591" w:name="_Toc44602485"/>
      <w:bookmarkStart w:id="3592" w:name="_Toc45197662"/>
      <w:bookmarkStart w:id="3593" w:name="_Toc45695695"/>
      <w:bookmarkStart w:id="3594"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595" w:name="_CR10_2_1_3"/>
      <w:bookmarkStart w:id="3596" w:name="_Toc92224766"/>
      <w:bookmarkStart w:id="3597" w:name="_Toc171586142"/>
      <w:bookmarkEnd w:id="3595"/>
      <w:r w:rsidRPr="00B02A0B">
        <w:rPr>
          <w:noProof/>
          <w:lang w:val="en-US"/>
        </w:rPr>
        <w:t>10.2.1.3</w:t>
      </w:r>
      <w:r w:rsidRPr="00B02A0B">
        <w:rPr>
          <w:noProof/>
          <w:lang w:val="en-US"/>
        </w:rPr>
        <w:tab/>
        <w:t>Discovery of the Absolute URI of the media storage function</w:t>
      </w:r>
      <w:bookmarkEnd w:id="3587"/>
      <w:bookmarkEnd w:id="3588"/>
      <w:bookmarkEnd w:id="3589"/>
      <w:bookmarkEnd w:id="3590"/>
      <w:bookmarkEnd w:id="3591"/>
      <w:bookmarkEnd w:id="3592"/>
      <w:bookmarkEnd w:id="3593"/>
      <w:bookmarkEnd w:id="3594"/>
      <w:bookmarkEnd w:id="3596"/>
      <w:bookmarkEnd w:id="3597"/>
    </w:p>
    <w:p w14:paraId="68CA8ECF" w14:textId="77777777" w:rsidR="005C310B" w:rsidRPr="00B02A0B" w:rsidRDefault="005C310B" w:rsidP="007D34FE">
      <w:pPr>
        <w:pStyle w:val="Heading5"/>
        <w:rPr>
          <w:rFonts w:eastAsia="SimSun"/>
        </w:rPr>
      </w:pPr>
      <w:bookmarkStart w:id="3598" w:name="_CR10_2_1_3_1"/>
      <w:bookmarkStart w:id="3599" w:name="_Toc20215644"/>
      <w:bookmarkStart w:id="3600" w:name="_Toc27496137"/>
      <w:bookmarkStart w:id="3601" w:name="_Toc36107878"/>
      <w:bookmarkStart w:id="3602" w:name="_Toc44598631"/>
      <w:bookmarkStart w:id="3603" w:name="_Toc44602486"/>
      <w:bookmarkStart w:id="3604" w:name="_Toc45197663"/>
      <w:bookmarkStart w:id="3605" w:name="_Toc45695696"/>
      <w:bookmarkStart w:id="3606" w:name="_Toc51851152"/>
      <w:bookmarkStart w:id="3607" w:name="_Toc92224767"/>
      <w:bookmarkStart w:id="3608" w:name="_Toc171586143"/>
      <w:bookmarkEnd w:id="3598"/>
      <w:r w:rsidRPr="00B02A0B">
        <w:rPr>
          <w:rFonts w:eastAsia="SimSun"/>
        </w:rPr>
        <w:t>10.2.1.3.1</w:t>
      </w:r>
      <w:r w:rsidRPr="00B02A0B">
        <w:rPr>
          <w:rFonts w:eastAsia="SimSun"/>
        </w:rPr>
        <w:tab/>
        <w:t>General</w:t>
      </w:r>
      <w:bookmarkEnd w:id="3599"/>
      <w:bookmarkEnd w:id="3600"/>
      <w:bookmarkEnd w:id="3601"/>
      <w:bookmarkEnd w:id="3602"/>
      <w:bookmarkEnd w:id="3603"/>
      <w:bookmarkEnd w:id="3604"/>
      <w:bookmarkEnd w:id="3605"/>
      <w:bookmarkEnd w:id="3606"/>
      <w:bookmarkEnd w:id="3607"/>
      <w:bookmarkEnd w:id="3608"/>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609" w:name="_CR10_2_1_3_2"/>
      <w:bookmarkStart w:id="3610" w:name="_Toc20215645"/>
      <w:bookmarkStart w:id="3611" w:name="_Toc27496138"/>
      <w:bookmarkStart w:id="3612" w:name="_Toc36107879"/>
      <w:bookmarkStart w:id="3613" w:name="_Toc44598632"/>
      <w:bookmarkStart w:id="3614" w:name="_Toc44602487"/>
      <w:bookmarkStart w:id="3615" w:name="_Toc45197664"/>
      <w:bookmarkStart w:id="3616" w:name="_Toc45695697"/>
      <w:bookmarkStart w:id="3617" w:name="_Toc51851153"/>
      <w:bookmarkStart w:id="3618" w:name="_Toc92224768"/>
      <w:bookmarkStart w:id="3619" w:name="_Toc171586144"/>
      <w:bookmarkEnd w:id="3609"/>
      <w:r w:rsidRPr="00B02A0B">
        <w:rPr>
          <w:rFonts w:eastAsia="SimSun"/>
        </w:rPr>
        <w:t>10.2.1.3.</w:t>
      </w:r>
      <w:r w:rsidRPr="00B02A0B">
        <w:rPr>
          <w:rFonts w:eastAsia="SimSun"/>
          <w:lang w:val="en-US"/>
        </w:rPr>
        <w:t>2</w:t>
      </w:r>
      <w:r w:rsidRPr="00B02A0B">
        <w:rPr>
          <w:rFonts w:eastAsia="SimSun"/>
        </w:rPr>
        <w:tab/>
        <w:t>Void</w:t>
      </w:r>
      <w:bookmarkEnd w:id="3610"/>
      <w:bookmarkEnd w:id="3611"/>
      <w:bookmarkEnd w:id="3612"/>
      <w:bookmarkEnd w:id="3613"/>
      <w:bookmarkEnd w:id="3614"/>
      <w:bookmarkEnd w:id="3615"/>
      <w:bookmarkEnd w:id="3616"/>
      <w:bookmarkEnd w:id="3617"/>
      <w:bookmarkEnd w:id="3618"/>
      <w:bookmarkEnd w:id="3619"/>
    </w:p>
    <w:p w14:paraId="155CBEB5" w14:textId="77777777" w:rsidR="005C310B" w:rsidRPr="00B02A0B" w:rsidRDefault="005C310B" w:rsidP="007D34FE">
      <w:pPr>
        <w:pStyle w:val="Heading5"/>
        <w:rPr>
          <w:rFonts w:eastAsia="SimSun"/>
        </w:rPr>
      </w:pPr>
      <w:bookmarkStart w:id="3620" w:name="_CR10_2_1_3_3"/>
      <w:bookmarkStart w:id="3621" w:name="_Toc20215646"/>
      <w:bookmarkStart w:id="3622" w:name="_Toc27496139"/>
      <w:bookmarkStart w:id="3623" w:name="_Toc36107880"/>
      <w:bookmarkStart w:id="3624" w:name="_Toc44598633"/>
      <w:bookmarkStart w:id="3625" w:name="_Toc44602488"/>
      <w:bookmarkStart w:id="3626" w:name="_Toc45197665"/>
      <w:bookmarkStart w:id="3627" w:name="_Toc45695698"/>
      <w:bookmarkStart w:id="3628" w:name="_Toc51851154"/>
      <w:bookmarkStart w:id="3629" w:name="_Toc92224769"/>
      <w:bookmarkStart w:id="3630" w:name="_Toc171586145"/>
      <w:bookmarkEnd w:id="3620"/>
      <w:r w:rsidRPr="00B02A0B">
        <w:rPr>
          <w:rFonts w:eastAsia="SimSun"/>
        </w:rPr>
        <w:t>10.2.1.3.3</w:t>
      </w:r>
      <w:r w:rsidRPr="00B02A0B">
        <w:rPr>
          <w:rFonts w:eastAsia="SimSun"/>
        </w:rPr>
        <w:tab/>
        <w:t>Participating MCData function procedures</w:t>
      </w:r>
      <w:bookmarkEnd w:id="3621"/>
      <w:bookmarkEnd w:id="3622"/>
      <w:bookmarkEnd w:id="3623"/>
      <w:bookmarkEnd w:id="3624"/>
      <w:bookmarkEnd w:id="3625"/>
      <w:bookmarkEnd w:id="3626"/>
      <w:bookmarkEnd w:id="3627"/>
      <w:bookmarkEnd w:id="3628"/>
      <w:bookmarkEnd w:id="3629"/>
      <w:bookmarkEnd w:id="3630"/>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rPr>
          <w:rFonts w:eastAsia="SimSun"/>
        </w:rPr>
      </w:pPr>
      <w:bookmarkStart w:id="3631" w:name="_CR10_2_1_3_4"/>
      <w:bookmarkStart w:id="3632" w:name="_Toc20215647"/>
      <w:bookmarkStart w:id="3633" w:name="_Toc27496140"/>
      <w:bookmarkStart w:id="3634" w:name="_Toc36107881"/>
      <w:bookmarkStart w:id="3635" w:name="_Toc44598634"/>
      <w:bookmarkStart w:id="3636" w:name="_Toc44602489"/>
      <w:bookmarkStart w:id="3637" w:name="_Toc45197666"/>
      <w:bookmarkStart w:id="3638" w:name="_Toc45695699"/>
      <w:bookmarkStart w:id="3639" w:name="_Toc51851155"/>
      <w:bookmarkStart w:id="3640" w:name="_Toc92224770"/>
      <w:bookmarkStart w:id="3641" w:name="_Toc171586146"/>
      <w:bookmarkEnd w:id="3631"/>
      <w:r w:rsidRPr="00B02A0B">
        <w:rPr>
          <w:rFonts w:eastAsia="SimSun"/>
        </w:rPr>
        <w:t>10.2.1.3.4</w:t>
      </w:r>
      <w:r w:rsidRPr="00B02A0B">
        <w:rPr>
          <w:rFonts w:eastAsia="SimSun"/>
        </w:rPr>
        <w:tab/>
        <w:t>Controlling MCData function procedures</w:t>
      </w:r>
      <w:bookmarkEnd w:id="3632"/>
      <w:bookmarkEnd w:id="3633"/>
      <w:bookmarkEnd w:id="3634"/>
      <w:bookmarkEnd w:id="3635"/>
      <w:bookmarkEnd w:id="3636"/>
      <w:bookmarkEnd w:id="3637"/>
      <w:bookmarkEnd w:id="3638"/>
      <w:bookmarkEnd w:id="3639"/>
      <w:bookmarkEnd w:id="3640"/>
      <w:bookmarkEnd w:id="3641"/>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rPr>
          <w:rFonts w:eastAsia="SimSun"/>
        </w:rPr>
      </w:pPr>
      <w:bookmarkStart w:id="3642" w:name="_CR10_2_2"/>
      <w:bookmarkStart w:id="3643" w:name="_Toc20215648"/>
      <w:bookmarkStart w:id="3644" w:name="_Toc27496141"/>
      <w:bookmarkStart w:id="3645" w:name="_Toc36107882"/>
      <w:bookmarkStart w:id="3646" w:name="_Toc44598635"/>
      <w:bookmarkStart w:id="3647" w:name="_Toc44602490"/>
      <w:bookmarkStart w:id="3648" w:name="_Toc45197667"/>
      <w:bookmarkStart w:id="3649" w:name="_Toc45695700"/>
      <w:bookmarkStart w:id="3650" w:name="_Toc51851156"/>
      <w:bookmarkStart w:id="3651" w:name="_Toc92224771"/>
      <w:bookmarkStart w:id="3652" w:name="_Toc171586147"/>
      <w:bookmarkEnd w:id="3642"/>
      <w:r w:rsidRPr="00B02A0B">
        <w:rPr>
          <w:rFonts w:eastAsia="SimSun"/>
        </w:rPr>
        <w:t>10.2.2</w:t>
      </w:r>
      <w:r w:rsidRPr="00B02A0B">
        <w:rPr>
          <w:rFonts w:eastAsia="SimSun"/>
        </w:rPr>
        <w:tab/>
        <w:t>File upload using HTTP</w:t>
      </w:r>
      <w:bookmarkEnd w:id="3643"/>
      <w:bookmarkEnd w:id="3644"/>
      <w:bookmarkEnd w:id="3645"/>
      <w:bookmarkEnd w:id="3646"/>
      <w:bookmarkEnd w:id="3647"/>
      <w:bookmarkEnd w:id="3648"/>
      <w:bookmarkEnd w:id="3649"/>
      <w:bookmarkEnd w:id="3650"/>
      <w:bookmarkEnd w:id="3651"/>
      <w:bookmarkEnd w:id="3652"/>
    </w:p>
    <w:p w14:paraId="1B76E786" w14:textId="77777777" w:rsidR="005C310B" w:rsidRPr="00B02A0B" w:rsidRDefault="005C310B" w:rsidP="007D34FE">
      <w:pPr>
        <w:pStyle w:val="Heading4"/>
        <w:rPr>
          <w:rFonts w:eastAsia="Malgun Gothic"/>
        </w:rPr>
      </w:pPr>
      <w:bookmarkStart w:id="3653" w:name="_CR10_2_2_1"/>
      <w:bookmarkStart w:id="3654" w:name="_Toc20215649"/>
      <w:bookmarkStart w:id="3655" w:name="_Toc27496142"/>
      <w:bookmarkStart w:id="3656" w:name="_Toc36107883"/>
      <w:bookmarkStart w:id="3657" w:name="_Toc44598636"/>
      <w:bookmarkStart w:id="3658" w:name="_Toc44602491"/>
      <w:bookmarkStart w:id="3659" w:name="_Toc45197668"/>
      <w:bookmarkStart w:id="3660" w:name="_Toc45695701"/>
      <w:bookmarkStart w:id="3661" w:name="_Toc51851157"/>
      <w:bookmarkStart w:id="3662" w:name="_Toc92224772"/>
      <w:bookmarkStart w:id="3663" w:name="_Toc171586148"/>
      <w:bookmarkEnd w:id="3653"/>
      <w:r w:rsidRPr="00B02A0B">
        <w:rPr>
          <w:rFonts w:eastAsia="Malgun Gothic"/>
        </w:rPr>
        <w:t>10.2.2.1</w:t>
      </w:r>
      <w:r w:rsidRPr="00B02A0B">
        <w:rPr>
          <w:rFonts w:eastAsia="Malgun Gothic"/>
        </w:rPr>
        <w:tab/>
        <w:t>Media storage client procedures</w:t>
      </w:r>
      <w:bookmarkEnd w:id="3654"/>
      <w:bookmarkEnd w:id="3655"/>
      <w:bookmarkEnd w:id="3656"/>
      <w:bookmarkEnd w:id="3657"/>
      <w:bookmarkEnd w:id="3658"/>
      <w:bookmarkEnd w:id="3659"/>
      <w:bookmarkEnd w:id="3660"/>
      <w:bookmarkEnd w:id="3661"/>
      <w:bookmarkEnd w:id="3662"/>
      <w:bookmarkEnd w:id="3663"/>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64" w:name="_CR10_2_2_2"/>
      <w:bookmarkStart w:id="3665" w:name="_Toc20215650"/>
      <w:bookmarkStart w:id="3666" w:name="_Toc27496143"/>
      <w:bookmarkStart w:id="3667" w:name="_Toc36107884"/>
      <w:bookmarkStart w:id="3668" w:name="_Toc44598637"/>
      <w:bookmarkStart w:id="3669" w:name="_Toc44602492"/>
      <w:bookmarkStart w:id="3670" w:name="_Toc45197669"/>
      <w:bookmarkStart w:id="3671" w:name="_Toc45695702"/>
      <w:bookmarkStart w:id="3672" w:name="_Toc51851158"/>
      <w:bookmarkStart w:id="3673" w:name="_Toc92224773"/>
      <w:bookmarkStart w:id="3674" w:name="_Toc171586149"/>
      <w:bookmarkEnd w:id="3664"/>
      <w:r w:rsidRPr="00B02A0B">
        <w:rPr>
          <w:rFonts w:eastAsia="Malgun Gothic"/>
        </w:rPr>
        <w:t>10.2.2.2</w:t>
      </w:r>
      <w:r w:rsidRPr="00B02A0B">
        <w:rPr>
          <w:rFonts w:eastAsia="Malgun Gothic"/>
        </w:rPr>
        <w:tab/>
        <w:t>Media storage function procedures</w:t>
      </w:r>
      <w:bookmarkEnd w:id="3665"/>
      <w:bookmarkEnd w:id="3666"/>
      <w:bookmarkEnd w:id="3667"/>
      <w:bookmarkEnd w:id="3668"/>
      <w:bookmarkEnd w:id="3669"/>
      <w:bookmarkEnd w:id="3670"/>
      <w:bookmarkEnd w:id="3671"/>
      <w:bookmarkEnd w:id="3672"/>
      <w:bookmarkEnd w:id="3673"/>
      <w:bookmarkEnd w:id="3674"/>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rPr>
          <w:rFonts w:eastAsia="SimSun"/>
        </w:rPr>
      </w:pPr>
      <w:bookmarkStart w:id="3675" w:name="_CR10_2_3"/>
      <w:bookmarkStart w:id="3676" w:name="_Toc20215651"/>
      <w:bookmarkStart w:id="3677" w:name="_Toc27496144"/>
      <w:bookmarkStart w:id="3678" w:name="_Toc36107885"/>
      <w:bookmarkStart w:id="3679" w:name="_Toc44598638"/>
      <w:bookmarkStart w:id="3680" w:name="_Toc44602493"/>
      <w:bookmarkStart w:id="3681" w:name="_Toc45197670"/>
      <w:bookmarkStart w:id="3682" w:name="_Toc45695703"/>
      <w:bookmarkStart w:id="3683" w:name="_Toc51851159"/>
      <w:bookmarkStart w:id="3684" w:name="_Toc92224774"/>
      <w:bookmarkStart w:id="3685" w:name="_Toc171586150"/>
      <w:bookmarkEnd w:id="3675"/>
      <w:r w:rsidRPr="00B02A0B">
        <w:rPr>
          <w:rFonts w:eastAsia="SimSun"/>
        </w:rPr>
        <w:t>10.2.3</w:t>
      </w:r>
      <w:r w:rsidRPr="00B02A0B">
        <w:rPr>
          <w:rFonts w:eastAsia="SimSun"/>
        </w:rPr>
        <w:tab/>
        <w:t>File download using HTTP</w:t>
      </w:r>
      <w:bookmarkEnd w:id="3676"/>
      <w:bookmarkEnd w:id="3677"/>
      <w:bookmarkEnd w:id="3678"/>
      <w:bookmarkEnd w:id="3679"/>
      <w:bookmarkEnd w:id="3680"/>
      <w:bookmarkEnd w:id="3681"/>
      <w:bookmarkEnd w:id="3682"/>
      <w:bookmarkEnd w:id="3683"/>
      <w:bookmarkEnd w:id="3684"/>
      <w:bookmarkEnd w:id="3685"/>
    </w:p>
    <w:p w14:paraId="269B7FB0" w14:textId="77777777" w:rsidR="005C310B" w:rsidRPr="00B02A0B" w:rsidRDefault="005C310B" w:rsidP="007D34FE">
      <w:pPr>
        <w:pStyle w:val="Heading4"/>
        <w:rPr>
          <w:rFonts w:eastAsia="Malgun Gothic"/>
        </w:rPr>
      </w:pPr>
      <w:bookmarkStart w:id="3686" w:name="_CR10_2_3_1"/>
      <w:bookmarkStart w:id="3687" w:name="_Toc20215652"/>
      <w:bookmarkStart w:id="3688" w:name="_Toc27496145"/>
      <w:bookmarkStart w:id="3689" w:name="_Toc36107886"/>
      <w:bookmarkStart w:id="3690" w:name="_Toc44598639"/>
      <w:bookmarkStart w:id="3691" w:name="_Toc44602494"/>
      <w:bookmarkStart w:id="3692" w:name="_Toc45197671"/>
      <w:bookmarkStart w:id="3693" w:name="_Toc45695704"/>
      <w:bookmarkStart w:id="3694" w:name="_Toc51851160"/>
      <w:bookmarkStart w:id="3695" w:name="_Toc92224775"/>
      <w:bookmarkStart w:id="3696" w:name="_Toc171586151"/>
      <w:bookmarkEnd w:id="3686"/>
      <w:r w:rsidRPr="00B02A0B">
        <w:rPr>
          <w:rFonts w:eastAsia="Malgun Gothic"/>
        </w:rPr>
        <w:t>10.2.3.1</w:t>
      </w:r>
      <w:r w:rsidRPr="00B02A0B">
        <w:rPr>
          <w:rFonts w:eastAsia="Malgun Gothic"/>
        </w:rPr>
        <w:tab/>
        <w:t>Media storage client procedures</w:t>
      </w:r>
      <w:bookmarkEnd w:id="3687"/>
      <w:bookmarkEnd w:id="3688"/>
      <w:bookmarkEnd w:id="3689"/>
      <w:bookmarkEnd w:id="3690"/>
      <w:bookmarkEnd w:id="3691"/>
      <w:bookmarkEnd w:id="3692"/>
      <w:bookmarkEnd w:id="3693"/>
      <w:bookmarkEnd w:id="3694"/>
      <w:bookmarkEnd w:id="3695"/>
      <w:bookmarkEnd w:id="3696"/>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697" w:name="_CR10_2_3_2"/>
      <w:bookmarkStart w:id="3698" w:name="_Toc20215653"/>
      <w:bookmarkStart w:id="3699" w:name="_Toc27496146"/>
      <w:bookmarkStart w:id="3700" w:name="_Toc36107887"/>
      <w:bookmarkStart w:id="3701" w:name="_Toc44598640"/>
      <w:bookmarkStart w:id="3702" w:name="_Toc44602495"/>
      <w:bookmarkStart w:id="3703" w:name="_Toc45197672"/>
      <w:bookmarkStart w:id="3704" w:name="_Toc45695705"/>
      <w:bookmarkStart w:id="3705" w:name="_Toc51851161"/>
      <w:bookmarkStart w:id="3706" w:name="_Toc92224776"/>
      <w:bookmarkStart w:id="3707" w:name="_Toc171586152"/>
      <w:bookmarkEnd w:id="3697"/>
      <w:r w:rsidRPr="00B02A0B">
        <w:rPr>
          <w:rFonts w:eastAsia="Malgun Gothic"/>
        </w:rPr>
        <w:t>10.2.3.2</w:t>
      </w:r>
      <w:r w:rsidRPr="00B02A0B">
        <w:rPr>
          <w:rFonts w:eastAsia="Malgun Gothic"/>
        </w:rPr>
        <w:tab/>
        <w:t>Media storage function procedures</w:t>
      </w:r>
      <w:bookmarkEnd w:id="3698"/>
      <w:bookmarkEnd w:id="3699"/>
      <w:bookmarkEnd w:id="3700"/>
      <w:bookmarkEnd w:id="3701"/>
      <w:bookmarkEnd w:id="3702"/>
      <w:bookmarkEnd w:id="3703"/>
      <w:bookmarkEnd w:id="3704"/>
      <w:bookmarkEnd w:id="3705"/>
      <w:bookmarkEnd w:id="3706"/>
      <w:bookmarkEnd w:id="3707"/>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08" w:name="_Toc20215654"/>
      <w:bookmarkStart w:id="3709" w:name="_Toc27496147"/>
      <w:bookmarkStart w:id="3710"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11" w:name="_Toc44598641"/>
      <w:bookmarkStart w:id="3712" w:name="_Toc44602496"/>
      <w:bookmarkStart w:id="3713" w:name="_Toc45197673"/>
      <w:bookmarkStart w:id="3714" w:name="_Toc45695706"/>
      <w:bookmarkStart w:id="3715" w:name="_Toc51851162"/>
      <w:bookmarkStart w:id="3716" w:name="_Toc92224777"/>
    </w:p>
    <w:p w14:paraId="12B88E89" w14:textId="2B53D82A" w:rsidR="005C310B" w:rsidRPr="00B02A0B" w:rsidRDefault="005C310B" w:rsidP="007D34FE">
      <w:pPr>
        <w:pStyle w:val="Heading3"/>
        <w:rPr>
          <w:rFonts w:eastAsia="SimSun"/>
        </w:rPr>
      </w:pPr>
      <w:bookmarkStart w:id="3717" w:name="_CR10_2_4"/>
      <w:bookmarkStart w:id="3718" w:name="_Toc171586153"/>
      <w:bookmarkEnd w:id="3717"/>
      <w:r w:rsidRPr="00B02A0B">
        <w:rPr>
          <w:rFonts w:eastAsia="SimSun"/>
        </w:rPr>
        <w:t>10.2.4</w:t>
      </w:r>
      <w:r w:rsidRPr="00B02A0B">
        <w:rPr>
          <w:rFonts w:eastAsia="SimSun"/>
        </w:rPr>
        <w:tab/>
        <w:t>FD using HTTP</w:t>
      </w:r>
      <w:bookmarkEnd w:id="3708"/>
      <w:bookmarkEnd w:id="3709"/>
      <w:bookmarkEnd w:id="3710"/>
      <w:bookmarkEnd w:id="3711"/>
      <w:bookmarkEnd w:id="3712"/>
      <w:bookmarkEnd w:id="3713"/>
      <w:bookmarkEnd w:id="3714"/>
      <w:bookmarkEnd w:id="3715"/>
      <w:bookmarkEnd w:id="3716"/>
      <w:bookmarkEnd w:id="3718"/>
    </w:p>
    <w:p w14:paraId="4D40E33A" w14:textId="77777777" w:rsidR="005C310B" w:rsidRPr="00B02A0B" w:rsidRDefault="005C310B" w:rsidP="007D34FE">
      <w:pPr>
        <w:pStyle w:val="Heading4"/>
        <w:rPr>
          <w:rFonts w:eastAsia="Malgun Gothic"/>
        </w:rPr>
      </w:pPr>
      <w:bookmarkStart w:id="3719" w:name="_CR10_2_4_1"/>
      <w:bookmarkStart w:id="3720" w:name="_Toc20215655"/>
      <w:bookmarkStart w:id="3721" w:name="_Toc27496148"/>
      <w:bookmarkStart w:id="3722" w:name="_Toc36107889"/>
      <w:bookmarkStart w:id="3723" w:name="_Toc44598642"/>
      <w:bookmarkStart w:id="3724" w:name="_Toc44602497"/>
      <w:bookmarkStart w:id="3725" w:name="_Toc45197674"/>
      <w:bookmarkStart w:id="3726" w:name="_Toc45695707"/>
      <w:bookmarkStart w:id="3727" w:name="_Toc51851163"/>
      <w:bookmarkStart w:id="3728" w:name="_Toc92224778"/>
      <w:bookmarkStart w:id="3729" w:name="_Toc171586154"/>
      <w:bookmarkEnd w:id="3719"/>
      <w:r w:rsidRPr="00B02A0B">
        <w:rPr>
          <w:rFonts w:eastAsia="Malgun Gothic"/>
        </w:rPr>
        <w:t>10.2.4.1</w:t>
      </w:r>
      <w:r w:rsidRPr="00B02A0B">
        <w:rPr>
          <w:rFonts w:eastAsia="Malgun Gothic"/>
        </w:rPr>
        <w:tab/>
        <w:t>General</w:t>
      </w:r>
      <w:bookmarkEnd w:id="3720"/>
      <w:bookmarkEnd w:id="3721"/>
      <w:bookmarkEnd w:id="3722"/>
      <w:bookmarkEnd w:id="3723"/>
      <w:bookmarkEnd w:id="3724"/>
      <w:bookmarkEnd w:id="3725"/>
      <w:bookmarkEnd w:id="3726"/>
      <w:bookmarkEnd w:id="3727"/>
      <w:bookmarkEnd w:id="3728"/>
      <w:bookmarkEnd w:id="3729"/>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30" w:name="_CR10_2_4_2"/>
      <w:bookmarkStart w:id="3731" w:name="_Toc20215656"/>
      <w:bookmarkStart w:id="3732" w:name="_Toc27496149"/>
      <w:bookmarkStart w:id="3733" w:name="_Toc36107890"/>
      <w:bookmarkStart w:id="3734" w:name="_Toc44598643"/>
      <w:bookmarkStart w:id="3735" w:name="_Toc44602498"/>
      <w:bookmarkStart w:id="3736" w:name="_Toc45197675"/>
      <w:bookmarkStart w:id="3737" w:name="_Toc45695708"/>
      <w:bookmarkStart w:id="3738" w:name="_Toc51851164"/>
      <w:bookmarkStart w:id="3739" w:name="_Toc92224779"/>
      <w:bookmarkStart w:id="3740" w:name="_Toc171586155"/>
      <w:bookmarkEnd w:id="3730"/>
      <w:r w:rsidRPr="00B02A0B">
        <w:rPr>
          <w:rFonts w:eastAsia="Malgun Gothic"/>
        </w:rPr>
        <w:t>10.2.4.2</w:t>
      </w:r>
      <w:r w:rsidRPr="00B02A0B">
        <w:rPr>
          <w:rFonts w:eastAsia="Malgun Gothic"/>
        </w:rPr>
        <w:tab/>
        <w:t>MCData client procedures</w:t>
      </w:r>
      <w:bookmarkEnd w:id="3731"/>
      <w:bookmarkEnd w:id="3732"/>
      <w:bookmarkEnd w:id="3733"/>
      <w:bookmarkEnd w:id="3734"/>
      <w:bookmarkEnd w:id="3735"/>
      <w:bookmarkEnd w:id="3736"/>
      <w:bookmarkEnd w:id="3737"/>
      <w:bookmarkEnd w:id="3738"/>
      <w:bookmarkEnd w:id="3739"/>
      <w:bookmarkEnd w:id="3740"/>
    </w:p>
    <w:p w14:paraId="53F8312B" w14:textId="77777777" w:rsidR="005C310B" w:rsidRPr="00B02A0B" w:rsidRDefault="005C310B" w:rsidP="007D34FE">
      <w:pPr>
        <w:pStyle w:val="Heading5"/>
        <w:rPr>
          <w:rFonts w:eastAsia="Malgun Gothic"/>
        </w:rPr>
      </w:pPr>
      <w:bookmarkStart w:id="3741" w:name="_CR10_2_4_2_1"/>
      <w:bookmarkStart w:id="3742" w:name="_Toc20215657"/>
      <w:bookmarkStart w:id="3743" w:name="_Toc27496150"/>
      <w:bookmarkStart w:id="3744" w:name="_Toc36107891"/>
      <w:bookmarkStart w:id="3745" w:name="_Toc44598644"/>
      <w:bookmarkStart w:id="3746" w:name="_Toc44602499"/>
      <w:bookmarkStart w:id="3747" w:name="_Toc45197676"/>
      <w:bookmarkStart w:id="3748" w:name="_Toc45695709"/>
      <w:bookmarkStart w:id="3749" w:name="_Toc51851165"/>
      <w:bookmarkStart w:id="3750" w:name="_Toc92224780"/>
      <w:bookmarkStart w:id="3751" w:name="_Toc171586156"/>
      <w:bookmarkEnd w:id="3741"/>
      <w:r w:rsidRPr="00B02A0B">
        <w:rPr>
          <w:rFonts w:eastAsia="Malgun Gothic"/>
        </w:rPr>
        <w:t>10.2.4.2.1</w:t>
      </w:r>
      <w:r w:rsidRPr="00B02A0B">
        <w:rPr>
          <w:rFonts w:eastAsia="Malgun Gothic"/>
        </w:rPr>
        <w:tab/>
        <w:t>MCData client originating procedures</w:t>
      </w:r>
      <w:bookmarkEnd w:id="3742"/>
      <w:bookmarkEnd w:id="3743"/>
      <w:bookmarkEnd w:id="3744"/>
      <w:bookmarkEnd w:id="3745"/>
      <w:bookmarkEnd w:id="3746"/>
      <w:bookmarkEnd w:id="3747"/>
      <w:bookmarkEnd w:id="3748"/>
      <w:bookmarkEnd w:id="3749"/>
      <w:bookmarkEnd w:id="3750"/>
      <w:bookmarkEnd w:id="3751"/>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52" w:name="_CR10_2_4_2_2"/>
      <w:bookmarkStart w:id="3753" w:name="_Toc20215658"/>
      <w:bookmarkStart w:id="3754" w:name="_Toc27496151"/>
      <w:bookmarkStart w:id="3755" w:name="_Toc36107892"/>
      <w:bookmarkStart w:id="3756" w:name="_Toc44598645"/>
      <w:bookmarkStart w:id="3757" w:name="_Toc44602500"/>
      <w:bookmarkStart w:id="3758" w:name="_Toc45197677"/>
      <w:bookmarkStart w:id="3759" w:name="_Toc45695710"/>
      <w:bookmarkStart w:id="3760" w:name="_Toc51851166"/>
      <w:bookmarkStart w:id="3761" w:name="_Toc92224781"/>
      <w:bookmarkStart w:id="3762" w:name="_Toc171586157"/>
      <w:bookmarkEnd w:id="3752"/>
      <w:r w:rsidRPr="00B02A0B">
        <w:rPr>
          <w:rFonts w:eastAsia="Malgun Gothic"/>
        </w:rPr>
        <w:t>10.2.4.2.2</w:t>
      </w:r>
      <w:r w:rsidRPr="00B02A0B">
        <w:rPr>
          <w:rFonts w:eastAsia="Malgun Gothic"/>
        </w:rPr>
        <w:tab/>
        <w:t>MCData client terminating procedures</w:t>
      </w:r>
      <w:bookmarkEnd w:id="3753"/>
      <w:bookmarkEnd w:id="3754"/>
      <w:bookmarkEnd w:id="3755"/>
      <w:bookmarkEnd w:id="3756"/>
      <w:bookmarkEnd w:id="3757"/>
      <w:bookmarkEnd w:id="3758"/>
      <w:bookmarkEnd w:id="3759"/>
      <w:bookmarkEnd w:id="3760"/>
      <w:bookmarkEnd w:id="3761"/>
      <w:bookmarkEnd w:id="3762"/>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63" w:name="_CR10_2_4_3"/>
      <w:bookmarkStart w:id="3764" w:name="_Toc20215659"/>
      <w:bookmarkStart w:id="3765" w:name="_Toc27496152"/>
      <w:bookmarkStart w:id="3766" w:name="_Toc36107893"/>
      <w:bookmarkStart w:id="3767" w:name="_Toc44598646"/>
      <w:bookmarkStart w:id="3768" w:name="_Toc44602501"/>
      <w:bookmarkStart w:id="3769" w:name="_Toc45197678"/>
      <w:bookmarkStart w:id="3770" w:name="_Toc45695711"/>
      <w:bookmarkStart w:id="3771" w:name="_Toc51851167"/>
      <w:bookmarkStart w:id="3772" w:name="_Toc92224782"/>
      <w:bookmarkStart w:id="3773" w:name="_Toc171586158"/>
      <w:bookmarkEnd w:id="3763"/>
      <w:r w:rsidRPr="00B02A0B">
        <w:rPr>
          <w:rFonts w:eastAsia="Malgun Gothic"/>
        </w:rPr>
        <w:t>10.2.4.3</w:t>
      </w:r>
      <w:r w:rsidRPr="00B02A0B">
        <w:rPr>
          <w:rFonts w:eastAsia="Malgun Gothic"/>
        </w:rPr>
        <w:tab/>
        <w:t>Participating MCData function procedures</w:t>
      </w:r>
      <w:bookmarkEnd w:id="3764"/>
      <w:bookmarkEnd w:id="3765"/>
      <w:bookmarkEnd w:id="3766"/>
      <w:bookmarkEnd w:id="3767"/>
      <w:bookmarkEnd w:id="3768"/>
      <w:bookmarkEnd w:id="3769"/>
      <w:bookmarkEnd w:id="3770"/>
      <w:bookmarkEnd w:id="3771"/>
      <w:bookmarkEnd w:id="3772"/>
      <w:bookmarkEnd w:id="3773"/>
    </w:p>
    <w:p w14:paraId="1B41E593" w14:textId="77777777" w:rsidR="005C310B" w:rsidRPr="00B02A0B" w:rsidRDefault="005C310B" w:rsidP="007D34FE">
      <w:pPr>
        <w:pStyle w:val="Heading5"/>
        <w:rPr>
          <w:noProof/>
          <w:lang w:val="en-US"/>
        </w:rPr>
      </w:pPr>
      <w:bookmarkStart w:id="3774" w:name="_CR10_2_4_3_1"/>
      <w:bookmarkStart w:id="3775" w:name="_Toc20215660"/>
      <w:bookmarkStart w:id="3776" w:name="_Toc27496153"/>
      <w:bookmarkStart w:id="3777" w:name="_Toc36107894"/>
      <w:bookmarkStart w:id="3778" w:name="_Toc44598647"/>
      <w:bookmarkStart w:id="3779" w:name="_Toc44602502"/>
      <w:bookmarkStart w:id="3780" w:name="_Toc45197679"/>
      <w:bookmarkStart w:id="3781" w:name="_Toc45695712"/>
      <w:bookmarkStart w:id="3782" w:name="_Toc51851168"/>
      <w:bookmarkStart w:id="3783" w:name="_Toc92224783"/>
      <w:bookmarkStart w:id="3784" w:name="_Toc171586159"/>
      <w:bookmarkEnd w:id="3774"/>
      <w:r w:rsidRPr="00B02A0B">
        <w:rPr>
          <w:noProof/>
          <w:lang w:val="en-US"/>
        </w:rPr>
        <w:t>10.2.4.3.1</w:t>
      </w:r>
      <w:r w:rsidRPr="00B02A0B">
        <w:rPr>
          <w:noProof/>
          <w:lang w:val="en-US"/>
        </w:rPr>
        <w:tab/>
        <w:t>Originating participating MCData function procedures</w:t>
      </w:r>
      <w:bookmarkEnd w:id="3775"/>
      <w:bookmarkEnd w:id="3776"/>
      <w:bookmarkEnd w:id="3777"/>
      <w:bookmarkEnd w:id="3778"/>
      <w:bookmarkEnd w:id="3779"/>
      <w:bookmarkEnd w:id="3780"/>
      <w:bookmarkEnd w:id="3781"/>
      <w:bookmarkEnd w:id="3782"/>
      <w:bookmarkEnd w:id="3783"/>
      <w:bookmarkEnd w:id="3784"/>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785" w:name="_CR10_2_4_3_2"/>
      <w:bookmarkStart w:id="3786" w:name="_Toc20215661"/>
      <w:bookmarkStart w:id="3787" w:name="_Toc27496154"/>
      <w:bookmarkStart w:id="3788" w:name="_Toc36107895"/>
      <w:bookmarkStart w:id="3789" w:name="_Toc44598648"/>
      <w:bookmarkStart w:id="3790" w:name="_Toc44602503"/>
      <w:bookmarkStart w:id="3791" w:name="_Toc45197680"/>
      <w:bookmarkStart w:id="3792" w:name="_Toc45695713"/>
      <w:bookmarkStart w:id="3793" w:name="_Toc51851169"/>
      <w:bookmarkStart w:id="3794" w:name="_Toc92224784"/>
      <w:bookmarkStart w:id="3795" w:name="_Toc171586160"/>
      <w:bookmarkEnd w:id="3785"/>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786"/>
      <w:bookmarkEnd w:id="3787"/>
      <w:bookmarkEnd w:id="3788"/>
      <w:bookmarkEnd w:id="3789"/>
      <w:bookmarkEnd w:id="3790"/>
      <w:bookmarkEnd w:id="3791"/>
      <w:bookmarkEnd w:id="3792"/>
      <w:bookmarkEnd w:id="3793"/>
      <w:bookmarkEnd w:id="3794"/>
      <w:bookmarkEnd w:id="3795"/>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796" w:name="_CR10_2_4_4"/>
      <w:bookmarkStart w:id="3797" w:name="_Toc20215662"/>
      <w:bookmarkStart w:id="3798" w:name="_Toc27496155"/>
      <w:bookmarkStart w:id="3799" w:name="_Toc36107896"/>
      <w:bookmarkStart w:id="3800" w:name="_Toc44598649"/>
      <w:bookmarkStart w:id="3801" w:name="_Toc44602504"/>
      <w:bookmarkStart w:id="3802" w:name="_Toc45197681"/>
      <w:bookmarkStart w:id="3803" w:name="_Toc45695714"/>
      <w:bookmarkStart w:id="3804" w:name="_Toc51851170"/>
      <w:bookmarkStart w:id="3805" w:name="_Toc92224785"/>
      <w:bookmarkStart w:id="3806" w:name="_Toc171586161"/>
      <w:bookmarkEnd w:id="3796"/>
      <w:r w:rsidRPr="00B02A0B">
        <w:rPr>
          <w:rFonts w:eastAsia="Malgun Gothic"/>
        </w:rPr>
        <w:t>10.2.4.4</w:t>
      </w:r>
      <w:r w:rsidRPr="00B02A0B">
        <w:rPr>
          <w:rFonts w:eastAsia="Malgun Gothic"/>
        </w:rPr>
        <w:tab/>
        <w:t>Controlling MCData function procedures</w:t>
      </w:r>
      <w:bookmarkEnd w:id="3797"/>
      <w:bookmarkEnd w:id="3798"/>
      <w:bookmarkEnd w:id="3799"/>
      <w:bookmarkEnd w:id="3800"/>
      <w:bookmarkEnd w:id="3801"/>
      <w:bookmarkEnd w:id="3802"/>
      <w:bookmarkEnd w:id="3803"/>
      <w:bookmarkEnd w:id="3804"/>
      <w:bookmarkEnd w:id="3805"/>
      <w:bookmarkEnd w:id="3806"/>
    </w:p>
    <w:p w14:paraId="460838F2" w14:textId="77777777" w:rsidR="005C310B" w:rsidRPr="00B02A0B" w:rsidRDefault="005C310B" w:rsidP="007D34FE">
      <w:pPr>
        <w:pStyle w:val="Heading5"/>
        <w:rPr>
          <w:rFonts w:eastAsia="Malgun Gothic"/>
        </w:rPr>
      </w:pPr>
      <w:bookmarkStart w:id="3807" w:name="_CR10_2_4_4_1"/>
      <w:bookmarkStart w:id="3808" w:name="_Toc20215663"/>
      <w:bookmarkStart w:id="3809" w:name="_Toc27496156"/>
      <w:bookmarkStart w:id="3810" w:name="_Toc36107897"/>
      <w:bookmarkStart w:id="3811" w:name="_Toc44598650"/>
      <w:bookmarkStart w:id="3812" w:name="_Toc44602505"/>
      <w:bookmarkStart w:id="3813" w:name="_Toc45197682"/>
      <w:bookmarkStart w:id="3814" w:name="_Toc45695715"/>
      <w:bookmarkStart w:id="3815" w:name="_Toc51851171"/>
      <w:bookmarkStart w:id="3816" w:name="_Toc92224786"/>
      <w:bookmarkStart w:id="3817" w:name="_Toc171586162"/>
      <w:bookmarkEnd w:id="3807"/>
      <w:r w:rsidRPr="00B02A0B">
        <w:rPr>
          <w:rFonts w:eastAsia="Malgun Gothic"/>
        </w:rPr>
        <w:t>10.2.4.4.1</w:t>
      </w:r>
      <w:r w:rsidRPr="00B02A0B">
        <w:rPr>
          <w:rFonts w:eastAsia="Malgun Gothic"/>
        </w:rPr>
        <w:tab/>
        <w:t>Originating controlling MCData function procedures</w:t>
      </w:r>
      <w:bookmarkEnd w:id="3808"/>
      <w:bookmarkEnd w:id="3809"/>
      <w:bookmarkEnd w:id="3810"/>
      <w:bookmarkEnd w:id="3811"/>
      <w:bookmarkEnd w:id="3812"/>
      <w:bookmarkEnd w:id="3813"/>
      <w:bookmarkEnd w:id="3814"/>
      <w:bookmarkEnd w:id="3815"/>
      <w:bookmarkEnd w:id="3816"/>
      <w:bookmarkEnd w:id="3817"/>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18" w:name="_CR10_2_4_4_2"/>
      <w:bookmarkStart w:id="3819" w:name="_Toc20215664"/>
      <w:bookmarkStart w:id="3820" w:name="_Toc27496157"/>
      <w:bookmarkStart w:id="3821" w:name="_Toc36107898"/>
      <w:bookmarkStart w:id="3822" w:name="_Toc44598651"/>
      <w:bookmarkStart w:id="3823" w:name="_Toc44602506"/>
      <w:bookmarkStart w:id="3824" w:name="_Toc45197683"/>
      <w:bookmarkStart w:id="3825" w:name="_Toc45695716"/>
      <w:bookmarkStart w:id="3826" w:name="_Toc51851172"/>
      <w:bookmarkStart w:id="3827" w:name="_Toc92224787"/>
      <w:bookmarkStart w:id="3828" w:name="_Toc171586163"/>
      <w:bookmarkEnd w:id="3818"/>
      <w:r w:rsidRPr="00B02A0B">
        <w:rPr>
          <w:rFonts w:eastAsia="Malgun Gothic"/>
        </w:rPr>
        <w:t>10.2.4.4.2</w:t>
      </w:r>
      <w:r w:rsidRPr="00B02A0B">
        <w:rPr>
          <w:rFonts w:eastAsia="Malgun Gothic"/>
        </w:rPr>
        <w:tab/>
        <w:t>Terminating controlling MCData function procedures</w:t>
      </w:r>
      <w:bookmarkEnd w:id="3819"/>
      <w:bookmarkEnd w:id="3820"/>
      <w:bookmarkEnd w:id="3821"/>
      <w:bookmarkEnd w:id="3822"/>
      <w:bookmarkEnd w:id="3823"/>
      <w:bookmarkEnd w:id="3824"/>
      <w:bookmarkEnd w:id="3825"/>
      <w:bookmarkEnd w:id="3826"/>
      <w:bookmarkEnd w:id="3827"/>
      <w:bookmarkEnd w:id="3828"/>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rPr>
          <w:rFonts w:eastAsia="SimSun"/>
        </w:rPr>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829" w:name="_CR10_2_5"/>
      <w:bookmarkStart w:id="3830" w:name="_Toc20215665"/>
      <w:bookmarkStart w:id="3831" w:name="_Toc27496158"/>
      <w:bookmarkStart w:id="3832" w:name="_Toc36107899"/>
      <w:bookmarkStart w:id="3833" w:name="_Toc44598652"/>
      <w:bookmarkStart w:id="3834" w:name="_Toc44602507"/>
      <w:bookmarkStart w:id="3835" w:name="_Toc45197684"/>
      <w:bookmarkStart w:id="3836" w:name="_Toc45695717"/>
      <w:bookmarkStart w:id="3837" w:name="_Toc51851173"/>
      <w:bookmarkStart w:id="3838" w:name="_Toc92224788"/>
      <w:bookmarkStart w:id="3839" w:name="_Toc171586164"/>
      <w:bookmarkEnd w:id="3829"/>
      <w:r w:rsidRPr="00B02A0B">
        <w:rPr>
          <w:rFonts w:eastAsia="SimSun"/>
        </w:rPr>
        <w:t>10.2.5</w:t>
      </w:r>
      <w:r w:rsidRPr="00B02A0B">
        <w:rPr>
          <w:rFonts w:eastAsia="SimSun"/>
        </w:rPr>
        <w:tab/>
        <w:t>FD using media plane</w:t>
      </w:r>
      <w:bookmarkEnd w:id="3830"/>
      <w:bookmarkEnd w:id="3831"/>
      <w:bookmarkEnd w:id="3832"/>
      <w:bookmarkEnd w:id="3833"/>
      <w:bookmarkEnd w:id="3834"/>
      <w:bookmarkEnd w:id="3835"/>
      <w:bookmarkEnd w:id="3836"/>
      <w:bookmarkEnd w:id="3837"/>
      <w:bookmarkEnd w:id="3838"/>
      <w:bookmarkEnd w:id="3839"/>
    </w:p>
    <w:p w14:paraId="64062AED" w14:textId="77777777" w:rsidR="005C310B" w:rsidRPr="00B02A0B" w:rsidRDefault="005C310B" w:rsidP="007D34FE">
      <w:pPr>
        <w:pStyle w:val="Heading4"/>
        <w:rPr>
          <w:rFonts w:eastAsia="Malgun Gothic"/>
        </w:rPr>
      </w:pPr>
      <w:bookmarkStart w:id="3840" w:name="_CR10_2_5_1"/>
      <w:bookmarkStart w:id="3841" w:name="_Toc20215666"/>
      <w:bookmarkStart w:id="3842" w:name="_Toc27496159"/>
      <w:bookmarkStart w:id="3843" w:name="_Toc36107900"/>
      <w:bookmarkStart w:id="3844" w:name="_Toc44598653"/>
      <w:bookmarkStart w:id="3845" w:name="_Toc44602508"/>
      <w:bookmarkStart w:id="3846" w:name="_Toc45197685"/>
      <w:bookmarkStart w:id="3847" w:name="_Toc45695718"/>
      <w:bookmarkStart w:id="3848" w:name="_Toc51851174"/>
      <w:bookmarkStart w:id="3849" w:name="_Toc92224789"/>
      <w:bookmarkStart w:id="3850" w:name="_Toc171586165"/>
      <w:bookmarkEnd w:id="3840"/>
      <w:r w:rsidRPr="00B02A0B">
        <w:rPr>
          <w:rFonts w:eastAsia="Malgun Gothic"/>
        </w:rPr>
        <w:t>10.2.5.1</w:t>
      </w:r>
      <w:r w:rsidRPr="00B02A0B">
        <w:rPr>
          <w:rFonts w:eastAsia="Malgun Gothic"/>
        </w:rPr>
        <w:tab/>
        <w:t>General</w:t>
      </w:r>
      <w:bookmarkEnd w:id="3841"/>
      <w:bookmarkEnd w:id="3842"/>
      <w:bookmarkEnd w:id="3843"/>
      <w:bookmarkEnd w:id="3844"/>
      <w:bookmarkEnd w:id="3845"/>
      <w:bookmarkEnd w:id="3846"/>
      <w:bookmarkEnd w:id="3847"/>
      <w:bookmarkEnd w:id="3848"/>
      <w:bookmarkEnd w:id="3849"/>
      <w:bookmarkEnd w:id="3850"/>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51" w:name="_CR10_2_5_2"/>
      <w:bookmarkStart w:id="3852" w:name="_Toc20215667"/>
      <w:bookmarkStart w:id="3853" w:name="_Toc27496160"/>
      <w:bookmarkStart w:id="3854" w:name="_Toc36107901"/>
      <w:bookmarkStart w:id="3855" w:name="_Toc44598654"/>
      <w:bookmarkStart w:id="3856" w:name="_Toc44602509"/>
      <w:bookmarkStart w:id="3857" w:name="_Toc45197686"/>
      <w:bookmarkStart w:id="3858" w:name="_Toc45695719"/>
      <w:bookmarkStart w:id="3859" w:name="_Toc51851175"/>
      <w:bookmarkStart w:id="3860" w:name="_Toc92224790"/>
      <w:bookmarkStart w:id="3861" w:name="_Toc171586166"/>
      <w:bookmarkEnd w:id="3851"/>
      <w:r w:rsidRPr="00B02A0B">
        <w:rPr>
          <w:rFonts w:eastAsia="Malgun Gothic"/>
        </w:rPr>
        <w:t>10.2.5.2</w:t>
      </w:r>
      <w:r w:rsidRPr="00B02A0B">
        <w:rPr>
          <w:rFonts w:eastAsia="Malgun Gothic"/>
        </w:rPr>
        <w:tab/>
        <w:t>MCData client procedures</w:t>
      </w:r>
      <w:bookmarkEnd w:id="3852"/>
      <w:bookmarkEnd w:id="3853"/>
      <w:bookmarkEnd w:id="3854"/>
      <w:bookmarkEnd w:id="3855"/>
      <w:bookmarkEnd w:id="3856"/>
      <w:bookmarkEnd w:id="3857"/>
      <w:bookmarkEnd w:id="3858"/>
      <w:bookmarkEnd w:id="3859"/>
      <w:bookmarkEnd w:id="3860"/>
      <w:bookmarkEnd w:id="3861"/>
    </w:p>
    <w:p w14:paraId="79A911E5" w14:textId="77777777" w:rsidR="005C310B" w:rsidRPr="00B02A0B" w:rsidRDefault="005C310B" w:rsidP="007D34FE">
      <w:pPr>
        <w:pStyle w:val="Heading5"/>
        <w:rPr>
          <w:rFonts w:eastAsia="Malgun Gothic"/>
        </w:rPr>
      </w:pPr>
      <w:bookmarkStart w:id="3862" w:name="_CR10_2_5_2_1"/>
      <w:bookmarkStart w:id="3863" w:name="_Toc20215668"/>
      <w:bookmarkStart w:id="3864" w:name="_Toc27496161"/>
      <w:bookmarkStart w:id="3865" w:name="_Toc36107902"/>
      <w:bookmarkStart w:id="3866" w:name="_Toc44598655"/>
      <w:bookmarkStart w:id="3867" w:name="_Toc44602510"/>
      <w:bookmarkStart w:id="3868" w:name="_Toc45197687"/>
      <w:bookmarkStart w:id="3869" w:name="_Toc45695720"/>
      <w:bookmarkStart w:id="3870" w:name="_Toc51851176"/>
      <w:bookmarkStart w:id="3871" w:name="_Toc92224791"/>
      <w:bookmarkStart w:id="3872" w:name="_Toc171586167"/>
      <w:bookmarkEnd w:id="3862"/>
      <w:r w:rsidRPr="00B02A0B">
        <w:rPr>
          <w:rFonts w:eastAsia="Malgun Gothic"/>
        </w:rPr>
        <w:t>10.2.5.2.1</w:t>
      </w:r>
      <w:r w:rsidRPr="00B02A0B">
        <w:rPr>
          <w:rFonts w:eastAsia="Malgun Gothic"/>
        </w:rPr>
        <w:tab/>
        <w:t>SDP offer generation</w:t>
      </w:r>
      <w:bookmarkEnd w:id="3863"/>
      <w:bookmarkEnd w:id="3864"/>
      <w:bookmarkEnd w:id="3865"/>
      <w:bookmarkEnd w:id="3866"/>
      <w:bookmarkEnd w:id="3867"/>
      <w:bookmarkEnd w:id="3868"/>
      <w:bookmarkEnd w:id="3869"/>
      <w:bookmarkEnd w:id="3870"/>
      <w:bookmarkEnd w:id="3871"/>
      <w:bookmarkEnd w:id="3872"/>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873" w:name="_CR10_2_5_2_2"/>
      <w:bookmarkStart w:id="3874" w:name="_Toc20215669"/>
      <w:bookmarkStart w:id="3875" w:name="_Toc27496162"/>
      <w:bookmarkStart w:id="3876" w:name="_Toc36107903"/>
      <w:bookmarkStart w:id="3877" w:name="_Toc44598656"/>
      <w:bookmarkStart w:id="3878" w:name="_Toc44602511"/>
      <w:bookmarkStart w:id="3879" w:name="_Toc45197688"/>
      <w:bookmarkStart w:id="3880" w:name="_Toc45695721"/>
      <w:bookmarkStart w:id="3881" w:name="_Toc51851177"/>
      <w:bookmarkStart w:id="3882" w:name="_Toc92224792"/>
      <w:bookmarkStart w:id="3883" w:name="_Toc171586168"/>
      <w:bookmarkEnd w:id="3873"/>
      <w:r w:rsidRPr="00B02A0B">
        <w:rPr>
          <w:rFonts w:eastAsia="Malgun Gothic"/>
        </w:rPr>
        <w:t>10.2.5.2.2</w:t>
      </w:r>
      <w:r w:rsidRPr="00B02A0B">
        <w:rPr>
          <w:rFonts w:eastAsia="Malgun Gothic"/>
        </w:rPr>
        <w:tab/>
        <w:t>SDP answer generation</w:t>
      </w:r>
      <w:bookmarkEnd w:id="3874"/>
      <w:bookmarkEnd w:id="3875"/>
      <w:bookmarkEnd w:id="3876"/>
      <w:bookmarkEnd w:id="3877"/>
      <w:bookmarkEnd w:id="3878"/>
      <w:bookmarkEnd w:id="3879"/>
      <w:bookmarkEnd w:id="3880"/>
      <w:bookmarkEnd w:id="3881"/>
      <w:bookmarkEnd w:id="3882"/>
      <w:bookmarkEnd w:id="3883"/>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84" w:name="_CR10_2_5_2_3"/>
      <w:bookmarkStart w:id="3885" w:name="_Toc20215670"/>
      <w:bookmarkStart w:id="3886" w:name="_Toc27496163"/>
      <w:bookmarkStart w:id="3887" w:name="_Toc36107904"/>
      <w:bookmarkStart w:id="3888" w:name="_Toc44598657"/>
      <w:bookmarkStart w:id="3889" w:name="_Toc44602512"/>
      <w:bookmarkStart w:id="3890" w:name="_Toc45197689"/>
      <w:bookmarkStart w:id="3891" w:name="_Toc45695722"/>
      <w:bookmarkStart w:id="3892" w:name="_Toc51851178"/>
      <w:bookmarkStart w:id="3893" w:name="_Toc92224793"/>
      <w:bookmarkStart w:id="3894" w:name="_Toc171586169"/>
      <w:bookmarkEnd w:id="3884"/>
      <w:r w:rsidRPr="00B02A0B">
        <w:rPr>
          <w:rFonts w:eastAsia="Malgun Gothic"/>
        </w:rPr>
        <w:t>10.2.5.2.3</w:t>
      </w:r>
      <w:r w:rsidRPr="00B02A0B">
        <w:rPr>
          <w:rFonts w:eastAsia="Malgun Gothic"/>
        </w:rPr>
        <w:tab/>
        <w:t>MCData client originating procedures</w:t>
      </w:r>
      <w:bookmarkEnd w:id="3885"/>
      <w:bookmarkEnd w:id="3886"/>
      <w:bookmarkEnd w:id="3887"/>
      <w:bookmarkEnd w:id="3888"/>
      <w:bookmarkEnd w:id="3889"/>
      <w:bookmarkEnd w:id="3890"/>
      <w:bookmarkEnd w:id="3891"/>
      <w:bookmarkEnd w:id="3892"/>
      <w:bookmarkEnd w:id="3893"/>
      <w:bookmarkEnd w:id="3894"/>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895" w:name="_CR10_2_5_2_4"/>
      <w:bookmarkStart w:id="3896" w:name="_Toc20215671"/>
      <w:bookmarkStart w:id="3897" w:name="_Toc27496164"/>
      <w:bookmarkStart w:id="3898" w:name="_Toc36107905"/>
      <w:bookmarkStart w:id="3899" w:name="_Toc44598658"/>
      <w:bookmarkStart w:id="3900" w:name="_Toc44602513"/>
      <w:bookmarkStart w:id="3901" w:name="_Toc45197690"/>
      <w:bookmarkStart w:id="3902" w:name="_Toc45695723"/>
      <w:bookmarkStart w:id="3903" w:name="_Toc51851179"/>
      <w:bookmarkStart w:id="3904" w:name="_Toc92224794"/>
      <w:bookmarkStart w:id="3905" w:name="_Toc171586170"/>
      <w:bookmarkEnd w:id="3895"/>
      <w:r w:rsidRPr="00B02A0B">
        <w:rPr>
          <w:rFonts w:eastAsia="Malgun Gothic"/>
        </w:rPr>
        <w:t>10.2.5.2.4</w:t>
      </w:r>
      <w:r w:rsidRPr="00B02A0B">
        <w:rPr>
          <w:rFonts w:eastAsia="Malgun Gothic"/>
        </w:rPr>
        <w:tab/>
        <w:t>MCData client terminating procedures</w:t>
      </w:r>
      <w:bookmarkEnd w:id="3896"/>
      <w:bookmarkEnd w:id="3897"/>
      <w:bookmarkEnd w:id="3898"/>
      <w:bookmarkEnd w:id="3899"/>
      <w:bookmarkEnd w:id="3900"/>
      <w:bookmarkEnd w:id="3901"/>
      <w:bookmarkEnd w:id="3902"/>
      <w:bookmarkEnd w:id="3903"/>
      <w:bookmarkEnd w:id="3904"/>
      <w:bookmarkEnd w:id="3905"/>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06" w:name="_Toc20215672"/>
      <w:bookmarkStart w:id="3907" w:name="_Toc27496165"/>
      <w:bookmarkStart w:id="3908" w:name="_Toc36107906"/>
      <w:bookmarkStart w:id="3909" w:name="_Toc44598659"/>
      <w:bookmarkStart w:id="3910" w:name="_Toc44602514"/>
      <w:bookmarkStart w:id="3911" w:name="_Toc45197691"/>
      <w:bookmarkStart w:id="3912" w:name="_Toc45695724"/>
      <w:bookmarkStart w:id="3913"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14" w:name="_CR10_2_5_2_5"/>
      <w:bookmarkStart w:id="3915" w:name="_Toc171586171"/>
      <w:bookmarkEnd w:id="3914"/>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15"/>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16" w:name="_CR10_2_5_2_6"/>
      <w:bookmarkStart w:id="3917" w:name="_Toc171586172"/>
      <w:bookmarkEnd w:id="3916"/>
      <w:r>
        <w:t>10.2.5.2.6</w:t>
      </w:r>
      <w:r>
        <w:tab/>
        <w:t>MCData</w:t>
      </w:r>
      <w:r w:rsidRPr="0073469F">
        <w:t xml:space="preserve"> </w:t>
      </w:r>
      <w:r>
        <w:t>client initiates upgrade to emergency for an ongoing</w:t>
      </w:r>
      <w:r w:rsidRPr="0073469F">
        <w:t xml:space="preserve"> </w:t>
      </w:r>
      <w:r>
        <w:t>one-to-one communication using FD media plane</w:t>
      </w:r>
      <w:bookmarkEnd w:id="3917"/>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18" w:name="_CR10_2_5_2_7"/>
      <w:bookmarkStart w:id="3919" w:name="_Toc171586173"/>
      <w:bookmarkEnd w:id="3918"/>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19"/>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20" w:name="_CR10_2_5_3"/>
      <w:bookmarkStart w:id="3921" w:name="_Toc92224795"/>
      <w:bookmarkStart w:id="3922" w:name="_Toc171586174"/>
      <w:bookmarkEnd w:id="3920"/>
      <w:r w:rsidRPr="00B02A0B">
        <w:rPr>
          <w:rFonts w:eastAsia="Malgun Gothic"/>
        </w:rPr>
        <w:t>10.2.5.3</w:t>
      </w:r>
      <w:r w:rsidRPr="00B02A0B">
        <w:rPr>
          <w:rFonts w:eastAsia="Malgun Gothic"/>
        </w:rPr>
        <w:tab/>
        <w:t>Participating MCData function procedures</w:t>
      </w:r>
      <w:bookmarkEnd w:id="3906"/>
      <w:bookmarkEnd w:id="3907"/>
      <w:bookmarkEnd w:id="3908"/>
      <w:bookmarkEnd w:id="3909"/>
      <w:bookmarkEnd w:id="3910"/>
      <w:bookmarkEnd w:id="3911"/>
      <w:bookmarkEnd w:id="3912"/>
      <w:bookmarkEnd w:id="3913"/>
      <w:bookmarkEnd w:id="3921"/>
      <w:bookmarkEnd w:id="3922"/>
    </w:p>
    <w:p w14:paraId="020CCB45" w14:textId="77777777" w:rsidR="005C310B" w:rsidRPr="00B02A0B" w:rsidRDefault="005C310B" w:rsidP="007D34FE">
      <w:pPr>
        <w:pStyle w:val="Heading5"/>
        <w:rPr>
          <w:rFonts w:eastAsia="Malgun Gothic"/>
        </w:rPr>
      </w:pPr>
      <w:bookmarkStart w:id="3923" w:name="_CR10_2_5_3_1"/>
      <w:bookmarkStart w:id="3924" w:name="_Toc20215673"/>
      <w:bookmarkStart w:id="3925" w:name="_Toc27496166"/>
      <w:bookmarkStart w:id="3926" w:name="_Toc36107907"/>
      <w:bookmarkStart w:id="3927" w:name="_Toc44598660"/>
      <w:bookmarkStart w:id="3928" w:name="_Toc44602515"/>
      <w:bookmarkStart w:id="3929" w:name="_Toc45197692"/>
      <w:bookmarkStart w:id="3930" w:name="_Toc45695725"/>
      <w:bookmarkStart w:id="3931" w:name="_Toc51851181"/>
      <w:bookmarkStart w:id="3932" w:name="_Toc92224796"/>
      <w:bookmarkStart w:id="3933" w:name="_Toc171586175"/>
      <w:bookmarkEnd w:id="3923"/>
      <w:r w:rsidRPr="00B02A0B">
        <w:rPr>
          <w:rFonts w:eastAsia="Malgun Gothic"/>
        </w:rPr>
        <w:t>10.2.5.3.1</w:t>
      </w:r>
      <w:r w:rsidRPr="00B02A0B">
        <w:rPr>
          <w:rFonts w:eastAsia="Malgun Gothic"/>
        </w:rPr>
        <w:tab/>
        <w:t>SDP offer generation</w:t>
      </w:r>
      <w:bookmarkEnd w:id="3924"/>
      <w:bookmarkEnd w:id="3925"/>
      <w:bookmarkEnd w:id="3926"/>
      <w:bookmarkEnd w:id="3927"/>
      <w:bookmarkEnd w:id="3928"/>
      <w:bookmarkEnd w:id="3929"/>
      <w:bookmarkEnd w:id="3930"/>
      <w:bookmarkEnd w:id="3931"/>
      <w:bookmarkEnd w:id="3932"/>
      <w:bookmarkEnd w:id="3933"/>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34" w:name="_CR10_2_5_3_2"/>
      <w:bookmarkStart w:id="3935" w:name="_Toc20215674"/>
      <w:bookmarkStart w:id="3936" w:name="_Toc27496167"/>
      <w:bookmarkStart w:id="3937" w:name="_Toc36107908"/>
      <w:bookmarkStart w:id="3938" w:name="_Toc44598661"/>
      <w:bookmarkStart w:id="3939" w:name="_Toc44602516"/>
      <w:bookmarkStart w:id="3940" w:name="_Toc45197693"/>
      <w:bookmarkStart w:id="3941" w:name="_Toc45695726"/>
      <w:bookmarkStart w:id="3942" w:name="_Toc51851182"/>
      <w:bookmarkStart w:id="3943" w:name="_Toc92224797"/>
      <w:bookmarkStart w:id="3944" w:name="_Toc171586176"/>
      <w:bookmarkEnd w:id="3934"/>
      <w:r w:rsidRPr="00B02A0B">
        <w:rPr>
          <w:rFonts w:eastAsia="Malgun Gothic"/>
        </w:rPr>
        <w:t>10.2.5.3.2</w:t>
      </w:r>
      <w:r w:rsidRPr="00B02A0B">
        <w:rPr>
          <w:rFonts w:eastAsia="Malgun Gothic"/>
        </w:rPr>
        <w:tab/>
        <w:t>SDP answer generation</w:t>
      </w:r>
      <w:bookmarkEnd w:id="3935"/>
      <w:bookmarkEnd w:id="3936"/>
      <w:bookmarkEnd w:id="3937"/>
      <w:bookmarkEnd w:id="3938"/>
      <w:bookmarkEnd w:id="3939"/>
      <w:bookmarkEnd w:id="3940"/>
      <w:bookmarkEnd w:id="3941"/>
      <w:bookmarkEnd w:id="3942"/>
      <w:bookmarkEnd w:id="3943"/>
      <w:bookmarkEnd w:id="3944"/>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45" w:name="_CR10_2_5_3_3"/>
      <w:bookmarkStart w:id="3946" w:name="_Toc20215675"/>
      <w:bookmarkStart w:id="3947" w:name="_Toc27496168"/>
      <w:bookmarkStart w:id="3948" w:name="_Toc36107909"/>
      <w:bookmarkStart w:id="3949" w:name="_Toc44598662"/>
      <w:bookmarkStart w:id="3950" w:name="_Toc44602517"/>
      <w:bookmarkStart w:id="3951" w:name="_Toc45197694"/>
      <w:bookmarkStart w:id="3952" w:name="_Toc45695727"/>
      <w:bookmarkStart w:id="3953" w:name="_Toc51851183"/>
      <w:bookmarkStart w:id="3954" w:name="_Toc92224798"/>
      <w:bookmarkStart w:id="3955" w:name="_Toc171586177"/>
      <w:bookmarkEnd w:id="3945"/>
      <w:r w:rsidRPr="00B02A0B">
        <w:rPr>
          <w:rFonts w:eastAsia="Malgun Gothic"/>
        </w:rPr>
        <w:t>10.2.5.3.3</w:t>
      </w:r>
      <w:r w:rsidRPr="00B02A0B">
        <w:rPr>
          <w:rFonts w:eastAsia="Malgun Gothic"/>
        </w:rPr>
        <w:tab/>
        <w:t>Originating participating MCData function procedures</w:t>
      </w:r>
      <w:bookmarkEnd w:id="3946"/>
      <w:bookmarkEnd w:id="3947"/>
      <w:bookmarkEnd w:id="3948"/>
      <w:bookmarkEnd w:id="3949"/>
      <w:bookmarkEnd w:id="3950"/>
      <w:bookmarkEnd w:id="3951"/>
      <w:bookmarkEnd w:id="3952"/>
      <w:bookmarkEnd w:id="3953"/>
      <w:bookmarkEnd w:id="3954"/>
      <w:bookmarkEnd w:id="3955"/>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56" w:name="_CR10_2_5_3_4"/>
      <w:bookmarkStart w:id="3957" w:name="_Toc20215676"/>
      <w:bookmarkStart w:id="3958" w:name="_Toc27496169"/>
      <w:bookmarkStart w:id="3959" w:name="_Toc36107910"/>
      <w:bookmarkStart w:id="3960" w:name="_Toc44598663"/>
      <w:bookmarkStart w:id="3961" w:name="_Toc44602518"/>
      <w:bookmarkStart w:id="3962" w:name="_Toc45197695"/>
      <w:bookmarkStart w:id="3963" w:name="_Toc45695728"/>
      <w:bookmarkStart w:id="3964" w:name="_Toc51851184"/>
      <w:bookmarkStart w:id="3965" w:name="_Toc92224799"/>
      <w:bookmarkStart w:id="3966" w:name="_Toc171586178"/>
      <w:bookmarkEnd w:id="3956"/>
      <w:r w:rsidRPr="00B02A0B">
        <w:rPr>
          <w:rFonts w:eastAsia="Malgun Gothic"/>
        </w:rPr>
        <w:t>10.2.5.3.4</w:t>
      </w:r>
      <w:r w:rsidRPr="00B02A0B">
        <w:rPr>
          <w:rFonts w:eastAsia="Malgun Gothic"/>
        </w:rPr>
        <w:tab/>
        <w:t>Terminating participating MCData function procedures</w:t>
      </w:r>
      <w:bookmarkEnd w:id="3957"/>
      <w:bookmarkEnd w:id="3958"/>
      <w:bookmarkEnd w:id="3959"/>
      <w:bookmarkEnd w:id="3960"/>
      <w:bookmarkEnd w:id="3961"/>
      <w:bookmarkEnd w:id="3962"/>
      <w:bookmarkEnd w:id="3963"/>
      <w:bookmarkEnd w:id="3964"/>
      <w:bookmarkEnd w:id="3965"/>
      <w:bookmarkEnd w:id="3966"/>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67" w:name="_CR10_2_5_3_5"/>
      <w:bookmarkStart w:id="3968" w:name="_Toc171586179"/>
      <w:bookmarkStart w:id="3969" w:name="_Toc20215677"/>
      <w:bookmarkStart w:id="3970" w:name="_Toc27496170"/>
      <w:bookmarkStart w:id="3971" w:name="_Toc36107911"/>
      <w:bookmarkStart w:id="3972" w:name="_Toc44598664"/>
      <w:bookmarkStart w:id="3973" w:name="_Toc44602519"/>
      <w:bookmarkStart w:id="3974" w:name="_Toc45197696"/>
      <w:bookmarkStart w:id="3975" w:name="_Toc45695729"/>
      <w:bookmarkStart w:id="3976" w:name="_Toc51851185"/>
      <w:bookmarkStart w:id="3977" w:name="_Toc92224800"/>
      <w:bookmarkEnd w:id="3967"/>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68"/>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78" w:name="_CR10_2_5_3_6"/>
      <w:bookmarkStart w:id="3979" w:name="_Toc171586180"/>
      <w:bookmarkEnd w:id="3978"/>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79"/>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80" w:name="_CR10_2_5_4"/>
      <w:bookmarkStart w:id="3981" w:name="_Toc171586181"/>
      <w:bookmarkEnd w:id="3980"/>
      <w:r w:rsidRPr="00B02A0B">
        <w:rPr>
          <w:rFonts w:eastAsia="Malgun Gothic"/>
        </w:rPr>
        <w:t>10.2.5.4</w:t>
      </w:r>
      <w:r w:rsidRPr="00B02A0B">
        <w:rPr>
          <w:rFonts w:eastAsia="Malgun Gothic"/>
        </w:rPr>
        <w:tab/>
        <w:t>Controlling MCData function procedures</w:t>
      </w:r>
      <w:bookmarkEnd w:id="3969"/>
      <w:bookmarkEnd w:id="3970"/>
      <w:bookmarkEnd w:id="3971"/>
      <w:bookmarkEnd w:id="3972"/>
      <w:bookmarkEnd w:id="3973"/>
      <w:bookmarkEnd w:id="3974"/>
      <w:bookmarkEnd w:id="3975"/>
      <w:bookmarkEnd w:id="3976"/>
      <w:bookmarkEnd w:id="3977"/>
      <w:bookmarkEnd w:id="3981"/>
    </w:p>
    <w:p w14:paraId="3865016D" w14:textId="77777777" w:rsidR="005C310B" w:rsidRPr="00B02A0B" w:rsidRDefault="005C310B" w:rsidP="007D34FE">
      <w:pPr>
        <w:pStyle w:val="Heading5"/>
        <w:rPr>
          <w:lang w:eastAsia="ko-KR"/>
        </w:rPr>
      </w:pPr>
      <w:bookmarkStart w:id="3982" w:name="_CR10_2_5_4_1"/>
      <w:bookmarkStart w:id="3983" w:name="_Toc20215678"/>
      <w:bookmarkStart w:id="3984" w:name="_Toc27496171"/>
      <w:bookmarkStart w:id="3985" w:name="_Toc36107912"/>
      <w:bookmarkStart w:id="3986" w:name="_Toc44598665"/>
      <w:bookmarkStart w:id="3987" w:name="_Toc44602520"/>
      <w:bookmarkStart w:id="3988" w:name="_Toc45197697"/>
      <w:bookmarkStart w:id="3989" w:name="_Toc45695730"/>
      <w:bookmarkStart w:id="3990" w:name="_Toc51851186"/>
      <w:bookmarkStart w:id="3991" w:name="_Toc92224801"/>
      <w:bookmarkStart w:id="3992" w:name="_Toc171586182"/>
      <w:bookmarkEnd w:id="3982"/>
      <w:r w:rsidRPr="00B02A0B">
        <w:rPr>
          <w:lang w:eastAsia="ko-KR"/>
        </w:rPr>
        <w:t>10.2.5.4.1</w:t>
      </w:r>
      <w:r w:rsidRPr="00B02A0B">
        <w:rPr>
          <w:lang w:eastAsia="ko-KR"/>
        </w:rPr>
        <w:tab/>
        <w:t>SDP offer generation</w:t>
      </w:r>
      <w:bookmarkEnd w:id="3983"/>
      <w:bookmarkEnd w:id="3984"/>
      <w:bookmarkEnd w:id="3985"/>
      <w:bookmarkEnd w:id="3986"/>
      <w:bookmarkEnd w:id="3987"/>
      <w:bookmarkEnd w:id="3988"/>
      <w:bookmarkEnd w:id="3989"/>
      <w:bookmarkEnd w:id="3990"/>
      <w:bookmarkEnd w:id="3991"/>
      <w:bookmarkEnd w:id="3992"/>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993" w:name="_CR10_2_5_4_2"/>
      <w:bookmarkStart w:id="3994" w:name="_Toc20215679"/>
      <w:bookmarkStart w:id="3995" w:name="_Toc27496172"/>
      <w:bookmarkStart w:id="3996" w:name="_Toc36107913"/>
      <w:bookmarkStart w:id="3997" w:name="_Toc44598666"/>
      <w:bookmarkStart w:id="3998" w:name="_Toc44602521"/>
      <w:bookmarkStart w:id="3999" w:name="_Toc45197698"/>
      <w:bookmarkStart w:id="4000" w:name="_Toc45695731"/>
      <w:bookmarkStart w:id="4001" w:name="_Toc51851187"/>
      <w:bookmarkStart w:id="4002" w:name="_Toc92224802"/>
      <w:bookmarkStart w:id="4003" w:name="_Toc171586183"/>
      <w:bookmarkEnd w:id="3993"/>
      <w:r w:rsidRPr="00B02A0B">
        <w:rPr>
          <w:lang w:eastAsia="ko-KR"/>
        </w:rPr>
        <w:t>10.2.5.4.2</w:t>
      </w:r>
      <w:r w:rsidRPr="00B02A0B">
        <w:rPr>
          <w:lang w:eastAsia="ko-KR"/>
        </w:rPr>
        <w:tab/>
        <w:t>SDP answer generation</w:t>
      </w:r>
      <w:bookmarkEnd w:id="3994"/>
      <w:bookmarkEnd w:id="3995"/>
      <w:bookmarkEnd w:id="3996"/>
      <w:bookmarkEnd w:id="3997"/>
      <w:bookmarkEnd w:id="3998"/>
      <w:bookmarkEnd w:id="3999"/>
      <w:bookmarkEnd w:id="4000"/>
      <w:bookmarkEnd w:id="4001"/>
      <w:bookmarkEnd w:id="4002"/>
      <w:bookmarkEnd w:id="4003"/>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04" w:name="_CR10_2_5_4_3"/>
      <w:bookmarkStart w:id="4005" w:name="_Toc20215680"/>
      <w:bookmarkStart w:id="4006" w:name="_Toc27496173"/>
      <w:bookmarkStart w:id="4007" w:name="_Toc36107914"/>
      <w:bookmarkStart w:id="4008" w:name="_Toc44598667"/>
      <w:bookmarkStart w:id="4009" w:name="_Toc44602522"/>
      <w:bookmarkStart w:id="4010" w:name="_Toc45197699"/>
      <w:bookmarkStart w:id="4011" w:name="_Toc45695732"/>
      <w:bookmarkStart w:id="4012" w:name="_Toc51851188"/>
      <w:bookmarkStart w:id="4013" w:name="_Toc92224803"/>
      <w:bookmarkStart w:id="4014" w:name="_Toc171586184"/>
      <w:bookmarkEnd w:id="4004"/>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05"/>
      <w:bookmarkEnd w:id="4006"/>
      <w:bookmarkEnd w:id="4007"/>
      <w:bookmarkEnd w:id="4008"/>
      <w:bookmarkEnd w:id="4009"/>
      <w:bookmarkEnd w:id="4010"/>
      <w:bookmarkEnd w:id="4011"/>
      <w:bookmarkEnd w:id="4012"/>
      <w:bookmarkEnd w:id="4013"/>
      <w:bookmarkEnd w:id="4014"/>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15" w:name="_CR10_2_5_4_4"/>
      <w:bookmarkStart w:id="4016" w:name="_Toc20215681"/>
      <w:bookmarkStart w:id="4017" w:name="_Toc27496174"/>
      <w:bookmarkStart w:id="4018" w:name="_Toc36107915"/>
      <w:bookmarkStart w:id="4019" w:name="_Toc44598668"/>
      <w:bookmarkStart w:id="4020" w:name="_Toc44602523"/>
      <w:bookmarkStart w:id="4021" w:name="_Toc45197700"/>
      <w:bookmarkStart w:id="4022" w:name="_Toc45695733"/>
      <w:bookmarkStart w:id="4023" w:name="_Toc51851189"/>
      <w:bookmarkStart w:id="4024" w:name="_Toc92224804"/>
      <w:bookmarkStart w:id="4025" w:name="_Toc171586185"/>
      <w:bookmarkEnd w:id="4015"/>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16"/>
      <w:bookmarkEnd w:id="4017"/>
      <w:bookmarkEnd w:id="4018"/>
      <w:bookmarkEnd w:id="4019"/>
      <w:bookmarkEnd w:id="4020"/>
      <w:bookmarkEnd w:id="4021"/>
      <w:bookmarkEnd w:id="4022"/>
      <w:bookmarkEnd w:id="4023"/>
      <w:bookmarkEnd w:id="4024"/>
      <w:bookmarkEnd w:id="4025"/>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t>B)</w:t>
      </w:r>
      <w:r>
        <w:rPr>
          <w:rFonts w:eastAsia="SimSun"/>
          <w:lang w:val="en-US"/>
        </w:rPr>
        <w:tab/>
      </w:r>
      <w:r w:rsidR="001F3177" w:rsidRPr="001F3177">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26" w:name="_CR10_2_5_4_5"/>
      <w:bookmarkStart w:id="4027" w:name="_Toc171586186"/>
      <w:bookmarkStart w:id="4028" w:name="_Toc92224805"/>
      <w:bookmarkEnd w:id="4026"/>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27"/>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29" w:name="_CR10_2_5_4_6"/>
      <w:bookmarkStart w:id="4030" w:name="_Toc171586187"/>
      <w:bookmarkEnd w:id="4029"/>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0"/>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31" w:name="_CR10_2_5_4_7"/>
      <w:bookmarkStart w:id="4032" w:name="_Toc171586188"/>
      <w:bookmarkEnd w:id="4031"/>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2"/>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33" w:name="_CR10_2_5_4_8"/>
      <w:bookmarkStart w:id="4034" w:name="_Toc171586189"/>
      <w:bookmarkEnd w:id="4033"/>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4"/>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4035" w:name="_CR10_2_6"/>
      <w:bookmarkStart w:id="4036" w:name="_Toc171586190"/>
      <w:bookmarkEnd w:id="4035"/>
      <w:r w:rsidRPr="00B02A0B">
        <w:rPr>
          <w:rFonts w:eastAsia="SimSun"/>
        </w:rPr>
        <w:t>10.2.6</w:t>
      </w:r>
      <w:r w:rsidRPr="00B02A0B">
        <w:rPr>
          <w:rFonts w:eastAsia="SimSun"/>
        </w:rPr>
        <w:tab/>
        <w:t>FD using MBMS delivery via MB2 interface</w:t>
      </w:r>
      <w:bookmarkEnd w:id="4028"/>
      <w:bookmarkEnd w:id="4036"/>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4037" w:name="_CR10_2_7"/>
      <w:bookmarkStart w:id="4038" w:name="_Toc171586191"/>
      <w:bookmarkEnd w:id="4037"/>
      <w:r>
        <w:rPr>
          <w:rFonts w:eastAsia="SimSun"/>
        </w:rPr>
        <w:t>10.2.7</w:t>
      </w:r>
      <w:r>
        <w:rPr>
          <w:rFonts w:eastAsia="SimSun"/>
        </w:rPr>
        <w:tab/>
        <w:t>FD using MB</w:t>
      </w:r>
      <w:r w:rsidRPr="00B02A0B">
        <w:rPr>
          <w:rFonts w:eastAsia="SimSun"/>
        </w:rPr>
        <w:t>S delivery via MB2 interface</w:t>
      </w:r>
      <w:bookmarkEnd w:id="4038"/>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39" w:name="_CR11"/>
      <w:bookmarkStart w:id="4040" w:name="14f4399e2adfb55a__Toc427698780"/>
      <w:bookmarkStart w:id="4041" w:name="_Toc20215682"/>
      <w:bookmarkStart w:id="4042" w:name="_Toc27496175"/>
      <w:bookmarkStart w:id="4043" w:name="_Toc36107916"/>
      <w:bookmarkStart w:id="4044" w:name="_Toc44598669"/>
      <w:bookmarkStart w:id="4045" w:name="_Toc44602524"/>
      <w:bookmarkStart w:id="4046" w:name="_Toc45197701"/>
      <w:bookmarkStart w:id="4047" w:name="_Toc45695734"/>
      <w:bookmarkStart w:id="4048" w:name="_Toc51851190"/>
      <w:bookmarkStart w:id="4049" w:name="_Toc92224806"/>
      <w:bookmarkStart w:id="4050" w:name="_Toc171586192"/>
      <w:bookmarkEnd w:id="4039"/>
      <w:r w:rsidRPr="00B02A0B">
        <w:rPr>
          <w:rFonts w:eastAsia="Malgun Gothic"/>
        </w:rPr>
        <w:t>11</w:t>
      </w:r>
      <w:r w:rsidRPr="00B02A0B">
        <w:rPr>
          <w:rFonts w:eastAsia="Malgun Gothic"/>
        </w:rPr>
        <w:tab/>
      </w:r>
      <w:bookmarkEnd w:id="4040"/>
      <w:r w:rsidRPr="00B02A0B">
        <w:rPr>
          <w:rFonts w:eastAsia="Malgun Gothic"/>
        </w:rPr>
        <w:t>Transmission and Reception Control</w:t>
      </w:r>
      <w:bookmarkEnd w:id="4041"/>
      <w:bookmarkEnd w:id="4042"/>
      <w:bookmarkEnd w:id="4043"/>
      <w:bookmarkEnd w:id="4044"/>
      <w:bookmarkEnd w:id="4045"/>
      <w:bookmarkEnd w:id="4046"/>
      <w:bookmarkEnd w:id="4047"/>
      <w:bookmarkEnd w:id="4048"/>
      <w:bookmarkEnd w:id="4049"/>
      <w:bookmarkEnd w:id="4050"/>
    </w:p>
    <w:p w14:paraId="62508D89" w14:textId="77777777" w:rsidR="005C310B" w:rsidRPr="00B02A0B" w:rsidRDefault="005C310B" w:rsidP="007D34FE">
      <w:pPr>
        <w:pStyle w:val="Heading2"/>
        <w:rPr>
          <w:lang w:eastAsia="ko-KR"/>
        </w:rPr>
      </w:pPr>
      <w:bookmarkStart w:id="4051" w:name="_CR11_1"/>
      <w:bookmarkStart w:id="4052" w:name="_Toc20215683"/>
      <w:bookmarkStart w:id="4053" w:name="_Toc27496176"/>
      <w:bookmarkStart w:id="4054" w:name="_Toc36107917"/>
      <w:bookmarkStart w:id="4055" w:name="_Toc44598670"/>
      <w:bookmarkStart w:id="4056" w:name="_Toc44602525"/>
      <w:bookmarkStart w:id="4057" w:name="_Toc45197702"/>
      <w:bookmarkStart w:id="4058" w:name="_Toc45695735"/>
      <w:bookmarkStart w:id="4059" w:name="_Toc51851191"/>
      <w:bookmarkStart w:id="4060" w:name="_Toc92224807"/>
      <w:bookmarkStart w:id="4061" w:name="_Toc171586193"/>
      <w:bookmarkEnd w:id="4051"/>
      <w:r w:rsidRPr="00B02A0B">
        <w:rPr>
          <w:rFonts w:hint="eastAsia"/>
          <w:lang w:eastAsia="ko-KR"/>
        </w:rPr>
        <w:t>1</w:t>
      </w:r>
      <w:r w:rsidRPr="00B02A0B">
        <w:rPr>
          <w:lang w:eastAsia="ko-KR"/>
        </w:rPr>
        <w:t>1.1</w:t>
      </w:r>
      <w:r w:rsidRPr="00B02A0B">
        <w:rPr>
          <w:rFonts w:hint="eastAsia"/>
          <w:lang w:eastAsia="ko-KR"/>
        </w:rPr>
        <w:tab/>
        <w:t>General</w:t>
      </w:r>
      <w:bookmarkEnd w:id="4052"/>
      <w:bookmarkEnd w:id="4053"/>
      <w:bookmarkEnd w:id="4054"/>
      <w:bookmarkEnd w:id="4055"/>
      <w:bookmarkEnd w:id="4056"/>
      <w:bookmarkEnd w:id="4057"/>
      <w:bookmarkEnd w:id="4058"/>
      <w:bookmarkEnd w:id="4059"/>
      <w:bookmarkEnd w:id="4060"/>
      <w:bookmarkEnd w:id="4061"/>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62" w:name="14f4399e2adfb55a__Toc427698223"/>
      <w:bookmarkStart w:id="4063" w:name="14f4399e2adfb55a__Toc427695823"/>
      <w:bookmarkStart w:id="4064" w:name="14f4399e2adfb55a__Toc427696223"/>
      <w:bookmarkStart w:id="4065" w:name="14f4399e2adfb55a__Toc427696622"/>
      <w:bookmarkStart w:id="4066" w:name="14f4399e2adfb55a__Toc427698224"/>
      <w:bookmarkStart w:id="4067" w:name="_CR11_2"/>
      <w:bookmarkStart w:id="4068" w:name="_Toc20215684"/>
      <w:bookmarkStart w:id="4069" w:name="_Toc27496177"/>
      <w:bookmarkStart w:id="4070" w:name="_Toc36107918"/>
      <w:bookmarkStart w:id="4071" w:name="_Toc44598671"/>
      <w:bookmarkStart w:id="4072" w:name="_Toc44602526"/>
      <w:bookmarkStart w:id="4073" w:name="_Toc45197703"/>
      <w:bookmarkStart w:id="4074" w:name="_Toc45695736"/>
      <w:bookmarkStart w:id="4075" w:name="_Toc51851192"/>
      <w:bookmarkStart w:id="4076" w:name="_Toc92224808"/>
      <w:bookmarkStart w:id="4077" w:name="_Toc171586194"/>
      <w:bookmarkStart w:id="4078" w:name="14f4399e2adfb55a__Toc427698782"/>
      <w:bookmarkEnd w:id="4062"/>
      <w:bookmarkEnd w:id="4063"/>
      <w:bookmarkEnd w:id="4064"/>
      <w:bookmarkEnd w:id="4065"/>
      <w:bookmarkEnd w:id="4066"/>
      <w:bookmarkEnd w:id="4067"/>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68"/>
      <w:bookmarkEnd w:id="4069"/>
      <w:bookmarkEnd w:id="4070"/>
      <w:bookmarkEnd w:id="4071"/>
      <w:bookmarkEnd w:id="4072"/>
      <w:bookmarkEnd w:id="4073"/>
      <w:bookmarkEnd w:id="4074"/>
      <w:bookmarkEnd w:id="4075"/>
      <w:bookmarkEnd w:id="4076"/>
      <w:bookmarkEnd w:id="4077"/>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079" w:name="_CR11_3"/>
      <w:bookmarkStart w:id="4080" w:name="_Toc20215685"/>
      <w:bookmarkStart w:id="4081" w:name="_Toc27496178"/>
      <w:bookmarkStart w:id="4082" w:name="_Toc36107919"/>
      <w:bookmarkStart w:id="4083" w:name="_Toc44598672"/>
      <w:bookmarkStart w:id="4084" w:name="_Toc44602527"/>
      <w:bookmarkStart w:id="4085" w:name="_Toc45197704"/>
      <w:bookmarkStart w:id="4086" w:name="_Toc45695737"/>
      <w:bookmarkStart w:id="4087" w:name="_Toc51851193"/>
      <w:bookmarkStart w:id="4088" w:name="_Toc92224809"/>
      <w:bookmarkStart w:id="4089" w:name="_Toc171586195"/>
      <w:bookmarkEnd w:id="4079"/>
      <w:r w:rsidRPr="00B02A0B">
        <w:t>1</w:t>
      </w:r>
      <w:r w:rsidRPr="00B02A0B">
        <w:rPr>
          <w:lang w:val="en-US"/>
        </w:rPr>
        <w:t>1</w:t>
      </w:r>
      <w:r w:rsidRPr="00B02A0B">
        <w:t>.</w:t>
      </w:r>
      <w:r w:rsidRPr="00B02A0B">
        <w:rPr>
          <w:lang w:val="en-US"/>
        </w:rPr>
        <w:t>3</w:t>
      </w:r>
      <w:r w:rsidRPr="00B02A0B">
        <w:tab/>
        <w:t>Accessing list of deferred data group communications</w:t>
      </w:r>
      <w:bookmarkEnd w:id="4080"/>
      <w:bookmarkEnd w:id="4081"/>
      <w:bookmarkEnd w:id="4082"/>
      <w:bookmarkEnd w:id="4083"/>
      <w:bookmarkEnd w:id="4084"/>
      <w:bookmarkEnd w:id="4085"/>
      <w:bookmarkEnd w:id="4086"/>
      <w:bookmarkEnd w:id="4087"/>
      <w:bookmarkEnd w:id="4088"/>
      <w:bookmarkEnd w:id="4089"/>
    </w:p>
    <w:p w14:paraId="34148EC1" w14:textId="77777777" w:rsidR="005C310B" w:rsidRPr="00B02A0B" w:rsidRDefault="005C310B" w:rsidP="007D34FE">
      <w:pPr>
        <w:pStyle w:val="Heading3"/>
      </w:pPr>
      <w:bookmarkStart w:id="4090" w:name="_CR11_3_1"/>
      <w:bookmarkStart w:id="4091" w:name="_Toc20215686"/>
      <w:bookmarkStart w:id="4092" w:name="_Toc27496179"/>
      <w:bookmarkStart w:id="4093" w:name="_Toc36107920"/>
      <w:bookmarkStart w:id="4094" w:name="_Toc44598673"/>
      <w:bookmarkStart w:id="4095" w:name="_Toc44602528"/>
      <w:bookmarkStart w:id="4096" w:name="_Toc45197705"/>
      <w:bookmarkStart w:id="4097" w:name="_Toc45695738"/>
      <w:bookmarkStart w:id="4098" w:name="_Toc51851194"/>
      <w:bookmarkStart w:id="4099" w:name="_Toc92224810"/>
      <w:bookmarkStart w:id="4100" w:name="_Toc171586196"/>
      <w:bookmarkEnd w:id="4090"/>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4091"/>
      <w:bookmarkEnd w:id="4092"/>
      <w:bookmarkEnd w:id="4093"/>
      <w:bookmarkEnd w:id="4094"/>
      <w:bookmarkEnd w:id="4095"/>
      <w:bookmarkEnd w:id="4096"/>
      <w:bookmarkEnd w:id="4097"/>
      <w:bookmarkEnd w:id="4098"/>
      <w:bookmarkEnd w:id="4099"/>
      <w:bookmarkEnd w:id="4100"/>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01" w:name="_CR11_3_2"/>
      <w:bookmarkStart w:id="4102" w:name="_Toc20215687"/>
      <w:bookmarkStart w:id="4103" w:name="_Toc27496180"/>
      <w:bookmarkStart w:id="4104" w:name="_Toc36107921"/>
      <w:bookmarkStart w:id="4105" w:name="_Toc44598674"/>
      <w:bookmarkStart w:id="4106" w:name="_Toc44602529"/>
      <w:bookmarkStart w:id="4107" w:name="_Toc45197706"/>
      <w:bookmarkStart w:id="4108" w:name="_Toc45695739"/>
      <w:bookmarkStart w:id="4109" w:name="_Toc51851195"/>
      <w:bookmarkStart w:id="4110" w:name="_Toc92224811"/>
      <w:bookmarkStart w:id="4111" w:name="_Toc171586197"/>
      <w:bookmarkEnd w:id="4101"/>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t>MCData client procedures</w:t>
      </w:r>
      <w:bookmarkEnd w:id="4102"/>
      <w:bookmarkEnd w:id="4103"/>
      <w:bookmarkEnd w:id="4104"/>
      <w:bookmarkEnd w:id="4105"/>
      <w:bookmarkEnd w:id="4106"/>
      <w:bookmarkEnd w:id="4107"/>
      <w:bookmarkEnd w:id="4108"/>
      <w:bookmarkEnd w:id="4109"/>
      <w:bookmarkEnd w:id="4110"/>
      <w:bookmarkEnd w:id="4111"/>
    </w:p>
    <w:p w14:paraId="24C35C75" w14:textId="77777777" w:rsidR="005C310B" w:rsidRPr="00B02A0B" w:rsidRDefault="005C310B" w:rsidP="007D34FE">
      <w:pPr>
        <w:pStyle w:val="Heading4"/>
        <w:rPr>
          <w:rFonts w:eastAsia="Malgun Gothic"/>
          <w:lang w:val="en-US"/>
        </w:rPr>
      </w:pPr>
      <w:bookmarkStart w:id="4112" w:name="_CR11_3_2_1"/>
      <w:bookmarkStart w:id="4113" w:name="_Toc20215688"/>
      <w:bookmarkStart w:id="4114" w:name="_Toc27496181"/>
      <w:bookmarkStart w:id="4115" w:name="_Toc36107922"/>
      <w:bookmarkStart w:id="4116" w:name="_Toc44598675"/>
      <w:bookmarkStart w:id="4117" w:name="_Toc44602530"/>
      <w:bookmarkStart w:id="4118" w:name="_Toc45197707"/>
      <w:bookmarkStart w:id="4119" w:name="_Toc45695740"/>
      <w:bookmarkStart w:id="4120" w:name="_Toc51851196"/>
      <w:bookmarkStart w:id="4121" w:name="_Toc92224812"/>
      <w:bookmarkStart w:id="4122" w:name="_Toc171586198"/>
      <w:bookmarkEnd w:id="4112"/>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13"/>
      <w:bookmarkEnd w:id="4114"/>
      <w:bookmarkEnd w:id="4115"/>
      <w:bookmarkEnd w:id="4116"/>
      <w:bookmarkEnd w:id="4117"/>
      <w:bookmarkEnd w:id="4118"/>
      <w:bookmarkEnd w:id="4119"/>
      <w:bookmarkEnd w:id="4120"/>
      <w:bookmarkEnd w:id="4121"/>
      <w:bookmarkEnd w:id="4122"/>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23" w:name="_CR11_3_2_2"/>
      <w:bookmarkStart w:id="4124" w:name="_Toc20215689"/>
      <w:bookmarkStart w:id="4125" w:name="_Toc27496182"/>
      <w:bookmarkStart w:id="4126" w:name="_Toc36107923"/>
      <w:bookmarkStart w:id="4127" w:name="_Toc44598676"/>
      <w:bookmarkStart w:id="4128" w:name="_Toc44602531"/>
      <w:bookmarkStart w:id="4129" w:name="_Toc45197708"/>
      <w:bookmarkStart w:id="4130" w:name="_Toc45695741"/>
      <w:bookmarkStart w:id="4131" w:name="_Toc51851197"/>
      <w:bookmarkStart w:id="4132" w:name="_Toc92224813"/>
      <w:bookmarkStart w:id="4133" w:name="_Toc171586199"/>
      <w:bookmarkEnd w:id="4123"/>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24"/>
      <w:bookmarkEnd w:id="4125"/>
      <w:bookmarkEnd w:id="4126"/>
      <w:bookmarkEnd w:id="4127"/>
      <w:bookmarkEnd w:id="4128"/>
      <w:bookmarkEnd w:id="4129"/>
      <w:bookmarkEnd w:id="4130"/>
      <w:bookmarkEnd w:id="4131"/>
      <w:bookmarkEnd w:id="4132"/>
      <w:bookmarkEnd w:id="4133"/>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34" w:name="_CR11_3_3"/>
      <w:bookmarkStart w:id="4135" w:name="_Toc20215690"/>
      <w:bookmarkStart w:id="4136" w:name="_Toc27496183"/>
      <w:bookmarkStart w:id="4137" w:name="_Toc36107924"/>
      <w:bookmarkStart w:id="4138" w:name="_Toc44598677"/>
      <w:bookmarkStart w:id="4139" w:name="_Toc44602532"/>
      <w:bookmarkStart w:id="4140" w:name="_Toc45197709"/>
      <w:bookmarkStart w:id="4141" w:name="_Toc45695742"/>
      <w:bookmarkStart w:id="4142" w:name="_Toc51851198"/>
      <w:bookmarkStart w:id="4143" w:name="_Toc92224814"/>
      <w:bookmarkStart w:id="4144" w:name="_Toc171586200"/>
      <w:bookmarkEnd w:id="4134"/>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r w:rsidRPr="00B02A0B">
        <w:rPr>
          <w:rFonts w:eastAsia="SimSun"/>
        </w:rPr>
        <w:t xml:space="preserve">MCData </w:t>
      </w:r>
      <w:r w:rsidRPr="00B02A0B">
        <w:rPr>
          <w:rFonts w:eastAsia="SimSun"/>
          <w:lang w:val="en-US"/>
        </w:rPr>
        <w:t>function</w:t>
      </w:r>
      <w:r w:rsidRPr="00B02A0B">
        <w:rPr>
          <w:rFonts w:eastAsia="SimSun"/>
        </w:rPr>
        <w:t xml:space="preserve"> procedures</w:t>
      </w:r>
      <w:bookmarkEnd w:id="4135"/>
      <w:bookmarkEnd w:id="4136"/>
      <w:bookmarkEnd w:id="4137"/>
      <w:bookmarkEnd w:id="4138"/>
      <w:bookmarkEnd w:id="4139"/>
      <w:bookmarkEnd w:id="4140"/>
      <w:bookmarkEnd w:id="4141"/>
      <w:bookmarkEnd w:id="4142"/>
      <w:bookmarkEnd w:id="4143"/>
      <w:bookmarkEnd w:id="4144"/>
    </w:p>
    <w:p w14:paraId="2B265938" w14:textId="77777777" w:rsidR="005C310B" w:rsidRPr="00B02A0B" w:rsidRDefault="005C310B" w:rsidP="007D34FE">
      <w:pPr>
        <w:pStyle w:val="Heading4"/>
        <w:rPr>
          <w:rFonts w:eastAsia="Malgun Gothic"/>
        </w:rPr>
      </w:pPr>
      <w:bookmarkStart w:id="4145" w:name="_CR11_3_3_1"/>
      <w:bookmarkStart w:id="4146" w:name="_Toc20215691"/>
      <w:bookmarkStart w:id="4147" w:name="_Toc27496184"/>
      <w:bookmarkStart w:id="4148" w:name="_Toc36107925"/>
      <w:bookmarkStart w:id="4149" w:name="_Toc44598678"/>
      <w:bookmarkStart w:id="4150" w:name="_Toc44602533"/>
      <w:bookmarkStart w:id="4151" w:name="_Toc45197710"/>
      <w:bookmarkStart w:id="4152" w:name="_Toc45695743"/>
      <w:bookmarkStart w:id="4153" w:name="_Toc51851199"/>
      <w:bookmarkStart w:id="4154" w:name="_Toc92224815"/>
      <w:bookmarkStart w:id="4155" w:name="_Toc171586201"/>
      <w:bookmarkEnd w:id="4145"/>
      <w:r w:rsidRPr="00B02A0B">
        <w:rPr>
          <w:rFonts w:eastAsia="Malgun Gothic"/>
        </w:rPr>
        <w:t>11.3.3.1</w:t>
      </w:r>
      <w:r w:rsidRPr="00B02A0B">
        <w:rPr>
          <w:rFonts w:eastAsia="Malgun Gothic"/>
        </w:rPr>
        <w:tab/>
        <w:t>Receiving a request to access a list of deferred group communications</w:t>
      </w:r>
      <w:bookmarkEnd w:id="4146"/>
      <w:bookmarkEnd w:id="4147"/>
      <w:bookmarkEnd w:id="4148"/>
      <w:bookmarkEnd w:id="4149"/>
      <w:bookmarkEnd w:id="4150"/>
      <w:bookmarkEnd w:id="4151"/>
      <w:bookmarkEnd w:id="4152"/>
      <w:bookmarkEnd w:id="4153"/>
      <w:bookmarkEnd w:id="4154"/>
      <w:bookmarkEnd w:id="4155"/>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56" w:name="_CR11_3_3_2"/>
      <w:bookmarkStart w:id="4157" w:name="_Toc20215692"/>
      <w:bookmarkStart w:id="4158" w:name="_Toc27496185"/>
      <w:bookmarkStart w:id="4159" w:name="_Toc36107926"/>
      <w:bookmarkStart w:id="4160" w:name="_Toc44598679"/>
      <w:bookmarkStart w:id="4161" w:name="_Toc44602534"/>
      <w:bookmarkStart w:id="4162" w:name="_Toc45197711"/>
      <w:bookmarkStart w:id="4163" w:name="_Toc45695744"/>
      <w:bookmarkStart w:id="4164" w:name="_Toc51851200"/>
      <w:bookmarkStart w:id="4165" w:name="_Toc92224816"/>
      <w:bookmarkStart w:id="4166" w:name="_Toc171586202"/>
      <w:bookmarkEnd w:id="4156"/>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57"/>
      <w:bookmarkEnd w:id="4158"/>
      <w:bookmarkEnd w:id="4159"/>
      <w:bookmarkEnd w:id="4160"/>
      <w:bookmarkEnd w:id="4161"/>
      <w:bookmarkEnd w:id="4162"/>
      <w:bookmarkEnd w:id="4163"/>
      <w:bookmarkEnd w:id="4164"/>
      <w:bookmarkEnd w:id="4165"/>
      <w:bookmarkEnd w:id="4166"/>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67" w:name="_CR12"/>
      <w:bookmarkStart w:id="4168" w:name="_Toc20215693"/>
      <w:bookmarkStart w:id="4169" w:name="_Toc27496186"/>
      <w:bookmarkStart w:id="4170" w:name="_Toc36107927"/>
      <w:bookmarkStart w:id="4171" w:name="_Toc44598680"/>
      <w:bookmarkStart w:id="4172" w:name="_Toc44602535"/>
      <w:bookmarkStart w:id="4173" w:name="_Toc45197712"/>
      <w:bookmarkStart w:id="4174" w:name="_Toc45695745"/>
      <w:bookmarkStart w:id="4175" w:name="_Toc51851201"/>
      <w:bookmarkStart w:id="4176" w:name="_Toc92224817"/>
      <w:bookmarkStart w:id="4177" w:name="_Toc171586203"/>
      <w:bookmarkEnd w:id="4167"/>
      <w:r w:rsidRPr="00B02A0B">
        <w:t>12</w:t>
      </w:r>
      <w:r w:rsidRPr="00B02A0B">
        <w:tab/>
        <w:t>Dispositions and Notifications</w:t>
      </w:r>
      <w:bookmarkEnd w:id="4168"/>
      <w:bookmarkEnd w:id="4169"/>
      <w:bookmarkEnd w:id="4170"/>
      <w:bookmarkEnd w:id="4171"/>
      <w:bookmarkEnd w:id="4172"/>
      <w:bookmarkEnd w:id="4173"/>
      <w:bookmarkEnd w:id="4174"/>
      <w:bookmarkEnd w:id="4175"/>
      <w:bookmarkEnd w:id="4176"/>
      <w:bookmarkEnd w:id="4177"/>
    </w:p>
    <w:p w14:paraId="5AA76A4F" w14:textId="77777777" w:rsidR="005C310B" w:rsidRPr="00B02A0B" w:rsidRDefault="005C310B" w:rsidP="007D34FE">
      <w:pPr>
        <w:pStyle w:val="Heading2"/>
      </w:pPr>
      <w:bookmarkStart w:id="4178" w:name="_CR12_1"/>
      <w:bookmarkStart w:id="4179" w:name="_Toc20215694"/>
      <w:bookmarkStart w:id="4180" w:name="_Toc27496187"/>
      <w:bookmarkStart w:id="4181" w:name="_Toc36107928"/>
      <w:bookmarkStart w:id="4182" w:name="_Toc44598681"/>
      <w:bookmarkStart w:id="4183" w:name="_Toc44602536"/>
      <w:bookmarkStart w:id="4184" w:name="_Toc45197713"/>
      <w:bookmarkStart w:id="4185" w:name="_Toc45695746"/>
      <w:bookmarkStart w:id="4186" w:name="_Toc51851202"/>
      <w:bookmarkStart w:id="4187" w:name="_Toc92224818"/>
      <w:bookmarkStart w:id="4188" w:name="_Toc171586204"/>
      <w:bookmarkEnd w:id="4178"/>
      <w:r w:rsidRPr="00B02A0B">
        <w:t>12.1</w:t>
      </w:r>
      <w:r w:rsidRPr="00B02A0B">
        <w:tab/>
        <w:t>General</w:t>
      </w:r>
      <w:bookmarkEnd w:id="4179"/>
      <w:bookmarkEnd w:id="4180"/>
      <w:bookmarkEnd w:id="4181"/>
      <w:bookmarkEnd w:id="4182"/>
      <w:bookmarkEnd w:id="4183"/>
      <w:bookmarkEnd w:id="4184"/>
      <w:bookmarkEnd w:id="4185"/>
      <w:bookmarkEnd w:id="4186"/>
      <w:bookmarkEnd w:id="4187"/>
      <w:bookmarkEnd w:id="4188"/>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189" w:name="_CR12_2"/>
      <w:bookmarkStart w:id="4190" w:name="_Toc20215695"/>
      <w:bookmarkStart w:id="4191" w:name="_Toc27496188"/>
      <w:bookmarkStart w:id="4192" w:name="_Toc36107929"/>
      <w:bookmarkStart w:id="4193" w:name="_Toc44598682"/>
      <w:bookmarkStart w:id="4194" w:name="_Toc44602537"/>
      <w:bookmarkStart w:id="4195" w:name="_Toc45197714"/>
      <w:bookmarkStart w:id="4196" w:name="_Toc45695747"/>
      <w:bookmarkStart w:id="4197" w:name="_Toc51851203"/>
      <w:bookmarkStart w:id="4198" w:name="_Toc92224819"/>
      <w:bookmarkStart w:id="4199" w:name="_Toc171586205"/>
      <w:bookmarkEnd w:id="4189"/>
      <w:r w:rsidRPr="00B02A0B">
        <w:t>12.2</w:t>
      </w:r>
      <w:r w:rsidRPr="00B02A0B">
        <w:tab/>
        <w:t>On-network disposition notifications</w:t>
      </w:r>
      <w:bookmarkEnd w:id="4190"/>
      <w:bookmarkEnd w:id="4191"/>
      <w:bookmarkEnd w:id="4192"/>
      <w:bookmarkEnd w:id="4193"/>
      <w:bookmarkEnd w:id="4194"/>
      <w:bookmarkEnd w:id="4195"/>
      <w:bookmarkEnd w:id="4196"/>
      <w:bookmarkEnd w:id="4197"/>
      <w:bookmarkEnd w:id="4198"/>
      <w:bookmarkEnd w:id="4199"/>
    </w:p>
    <w:p w14:paraId="21DA90EF" w14:textId="77777777" w:rsidR="005C310B" w:rsidRPr="00B02A0B" w:rsidRDefault="005C310B" w:rsidP="007D34FE">
      <w:pPr>
        <w:pStyle w:val="Heading3"/>
        <w:rPr>
          <w:rFonts w:eastAsia="SimSun"/>
        </w:rPr>
      </w:pPr>
      <w:bookmarkStart w:id="4200" w:name="_CR12_2_1"/>
      <w:bookmarkStart w:id="4201" w:name="_Toc20215696"/>
      <w:bookmarkStart w:id="4202" w:name="_Toc27496189"/>
      <w:bookmarkStart w:id="4203" w:name="_Toc36107930"/>
      <w:bookmarkStart w:id="4204" w:name="_Toc44598683"/>
      <w:bookmarkStart w:id="4205" w:name="_Toc44602538"/>
      <w:bookmarkStart w:id="4206" w:name="_Toc45197715"/>
      <w:bookmarkStart w:id="4207" w:name="_Toc45695748"/>
      <w:bookmarkStart w:id="4208" w:name="_Toc51851204"/>
      <w:bookmarkStart w:id="4209" w:name="_Toc92224820"/>
      <w:bookmarkStart w:id="4210" w:name="_Toc171586206"/>
      <w:bookmarkEnd w:id="4200"/>
      <w:r w:rsidRPr="00B02A0B">
        <w:rPr>
          <w:rFonts w:eastAsia="SimSun"/>
        </w:rPr>
        <w:t>12.2.1</w:t>
      </w:r>
      <w:r w:rsidRPr="00B02A0B">
        <w:rPr>
          <w:rFonts w:eastAsia="SimSun"/>
        </w:rPr>
        <w:tab/>
        <w:t>MCData client procedures</w:t>
      </w:r>
      <w:bookmarkEnd w:id="4201"/>
      <w:bookmarkEnd w:id="4202"/>
      <w:bookmarkEnd w:id="4203"/>
      <w:bookmarkEnd w:id="4204"/>
      <w:bookmarkEnd w:id="4205"/>
      <w:bookmarkEnd w:id="4206"/>
      <w:bookmarkEnd w:id="4207"/>
      <w:bookmarkEnd w:id="4208"/>
      <w:bookmarkEnd w:id="4209"/>
      <w:bookmarkEnd w:id="4210"/>
    </w:p>
    <w:p w14:paraId="58F6D6B2" w14:textId="77777777" w:rsidR="005C310B" w:rsidRPr="00B02A0B" w:rsidRDefault="005C310B" w:rsidP="007D34FE">
      <w:pPr>
        <w:pStyle w:val="Heading4"/>
        <w:rPr>
          <w:rFonts w:eastAsia="Malgun Gothic"/>
        </w:rPr>
      </w:pPr>
      <w:bookmarkStart w:id="4211" w:name="_CR12_2_1_1"/>
      <w:bookmarkStart w:id="4212" w:name="_Toc20215697"/>
      <w:bookmarkStart w:id="4213" w:name="_Toc27496190"/>
      <w:bookmarkStart w:id="4214" w:name="_Toc36107931"/>
      <w:bookmarkStart w:id="4215" w:name="_Toc44598684"/>
      <w:bookmarkStart w:id="4216" w:name="_Toc44602539"/>
      <w:bookmarkStart w:id="4217" w:name="_Toc45197716"/>
      <w:bookmarkStart w:id="4218" w:name="_Toc45695749"/>
      <w:bookmarkStart w:id="4219" w:name="_Toc51851205"/>
      <w:bookmarkStart w:id="4220" w:name="_Toc92224821"/>
      <w:bookmarkStart w:id="4221" w:name="_Toc171586207"/>
      <w:bookmarkEnd w:id="4211"/>
      <w:r w:rsidRPr="00B02A0B">
        <w:rPr>
          <w:rFonts w:eastAsia="Malgun Gothic"/>
        </w:rPr>
        <w:t>12.2.1.1</w:t>
      </w:r>
      <w:r w:rsidRPr="00B02A0B">
        <w:rPr>
          <w:rFonts w:eastAsia="Malgun Gothic"/>
        </w:rPr>
        <w:tab/>
        <w:t>MCData client sends a disposition notification message</w:t>
      </w:r>
      <w:bookmarkEnd w:id="4212"/>
      <w:bookmarkEnd w:id="4213"/>
      <w:bookmarkEnd w:id="4214"/>
      <w:bookmarkEnd w:id="4215"/>
      <w:bookmarkEnd w:id="4216"/>
      <w:bookmarkEnd w:id="4217"/>
      <w:bookmarkEnd w:id="4218"/>
      <w:bookmarkEnd w:id="4219"/>
      <w:bookmarkEnd w:id="4220"/>
      <w:bookmarkEnd w:id="4221"/>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22" w:name="_CR12_2_1_2"/>
      <w:bookmarkStart w:id="4223" w:name="_Toc20215698"/>
      <w:bookmarkStart w:id="4224" w:name="_Toc27496191"/>
      <w:bookmarkStart w:id="4225" w:name="_Toc36107932"/>
      <w:bookmarkStart w:id="4226" w:name="_Toc44598685"/>
      <w:bookmarkStart w:id="4227" w:name="_Toc44602540"/>
      <w:bookmarkStart w:id="4228" w:name="_Toc45197717"/>
      <w:bookmarkStart w:id="4229" w:name="_Toc45695750"/>
      <w:bookmarkStart w:id="4230" w:name="_Toc51851206"/>
      <w:bookmarkStart w:id="4231" w:name="_Toc92224822"/>
      <w:bookmarkStart w:id="4232" w:name="_Toc171586208"/>
      <w:bookmarkEnd w:id="4222"/>
      <w:r w:rsidRPr="00B02A0B">
        <w:rPr>
          <w:rFonts w:eastAsia="Malgun Gothic"/>
        </w:rPr>
        <w:t>12.2.1.2</w:t>
      </w:r>
      <w:r w:rsidRPr="00B02A0B">
        <w:rPr>
          <w:rFonts w:eastAsia="Malgun Gothic"/>
        </w:rPr>
        <w:tab/>
        <w:t>MCData client receives a disposition notification message</w:t>
      </w:r>
      <w:bookmarkEnd w:id="4223"/>
      <w:bookmarkEnd w:id="4224"/>
      <w:bookmarkEnd w:id="4225"/>
      <w:bookmarkEnd w:id="4226"/>
      <w:bookmarkEnd w:id="4227"/>
      <w:bookmarkEnd w:id="4228"/>
      <w:bookmarkEnd w:id="4229"/>
      <w:bookmarkEnd w:id="4230"/>
      <w:bookmarkEnd w:id="4231"/>
      <w:bookmarkEnd w:id="4232"/>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33" w:name="_CR12_2_2"/>
      <w:bookmarkStart w:id="4234" w:name="_Toc20215699"/>
      <w:bookmarkStart w:id="4235" w:name="_Toc27496192"/>
      <w:bookmarkStart w:id="4236" w:name="_Toc36107933"/>
      <w:bookmarkStart w:id="4237" w:name="_Toc44598686"/>
      <w:bookmarkStart w:id="4238" w:name="_Toc44602541"/>
      <w:bookmarkStart w:id="4239" w:name="_Toc45197718"/>
      <w:bookmarkStart w:id="4240" w:name="_Toc45695751"/>
      <w:bookmarkStart w:id="4241" w:name="_Toc51851207"/>
      <w:bookmarkStart w:id="4242" w:name="_Toc92224823"/>
      <w:bookmarkStart w:id="4243" w:name="_Toc171586209"/>
      <w:bookmarkEnd w:id="4233"/>
      <w:r w:rsidRPr="00B02A0B">
        <w:rPr>
          <w:rFonts w:eastAsia="Malgun Gothic"/>
        </w:rPr>
        <w:t>12.2.2</w:t>
      </w:r>
      <w:r w:rsidRPr="00B02A0B">
        <w:rPr>
          <w:rFonts w:eastAsia="Malgun Gothic"/>
        </w:rPr>
        <w:tab/>
        <w:t>Participating MCData function procedures</w:t>
      </w:r>
      <w:bookmarkEnd w:id="4234"/>
      <w:bookmarkEnd w:id="4235"/>
      <w:bookmarkEnd w:id="4236"/>
      <w:bookmarkEnd w:id="4237"/>
      <w:bookmarkEnd w:id="4238"/>
      <w:bookmarkEnd w:id="4239"/>
      <w:bookmarkEnd w:id="4240"/>
      <w:bookmarkEnd w:id="4241"/>
      <w:bookmarkEnd w:id="4242"/>
      <w:bookmarkEnd w:id="4243"/>
    </w:p>
    <w:p w14:paraId="790A618B" w14:textId="77777777" w:rsidR="005C310B" w:rsidRPr="00B02A0B" w:rsidRDefault="005C310B" w:rsidP="007D34FE">
      <w:pPr>
        <w:pStyle w:val="Heading4"/>
        <w:rPr>
          <w:rFonts w:eastAsia="Malgun Gothic"/>
        </w:rPr>
      </w:pPr>
      <w:bookmarkStart w:id="4244" w:name="_CR12_2_2_1"/>
      <w:bookmarkStart w:id="4245" w:name="_Toc20215700"/>
      <w:bookmarkStart w:id="4246" w:name="_Toc27496193"/>
      <w:bookmarkStart w:id="4247" w:name="_Toc36107934"/>
      <w:bookmarkStart w:id="4248" w:name="_Toc44598687"/>
      <w:bookmarkStart w:id="4249" w:name="_Toc44602542"/>
      <w:bookmarkStart w:id="4250" w:name="_Toc45197719"/>
      <w:bookmarkStart w:id="4251" w:name="_Toc45695752"/>
      <w:bookmarkStart w:id="4252" w:name="_Toc51851208"/>
      <w:bookmarkStart w:id="4253" w:name="_Toc92224824"/>
      <w:bookmarkStart w:id="4254" w:name="_Toc171586210"/>
      <w:bookmarkEnd w:id="4244"/>
      <w:r w:rsidRPr="00B02A0B">
        <w:rPr>
          <w:rFonts w:eastAsia="Malgun Gothic"/>
        </w:rPr>
        <w:t>12.2.2.1</w:t>
      </w:r>
      <w:r w:rsidRPr="00B02A0B">
        <w:rPr>
          <w:rFonts w:eastAsia="Malgun Gothic"/>
        </w:rPr>
        <w:tab/>
        <w:t>Participating MCData function receives disposition notification from a MCData user</w:t>
      </w:r>
      <w:bookmarkEnd w:id="4245"/>
      <w:bookmarkEnd w:id="4246"/>
      <w:bookmarkEnd w:id="4247"/>
      <w:bookmarkEnd w:id="4248"/>
      <w:bookmarkEnd w:id="4249"/>
      <w:bookmarkEnd w:id="4250"/>
      <w:bookmarkEnd w:id="4251"/>
      <w:bookmarkEnd w:id="4252"/>
      <w:bookmarkEnd w:id="4253"/>
      <w:bookmarkEnd w:id="4254"/>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55" w:name="_CR12_2_2_2"/>
      <w:bookmarkStart w:id="4256" w:name="_Toc20215701"/>
      <w:bookmarkStart w:id="4257" w:name="_Toc27496194"/>
      <w:bookmarkStart w:id="4258" w:name="_Toc36107935"/>
      <w:bookmarkStart w:id="4259" w:name="_Toc44598688"/>
      <w:bookmarkStart w:id="4260" w:name="_Toc44602543"/>
      <w:bookmarkStart w:id="4261" w:name="_Toc45197720"/>
      <w:bookmarkStart w:id="4262" w:name="_Toc45695753"/>
      <w:bookmarkStart w:id="4263" w:name="_Toc51851209"/>
      <w:bookmarkStart w:id="4264" w:name="_Toc92224825"/>
      <w:bookmarkStart w:id="4265" w:name="_Toc171586211"/>
      <w:bookmarkEnd w:id="4255"/>
      <w:r w:rsidRPr="00B02A0B">
        <w:rPr>
          <w:rFonts w:eastAsia="Malgun Gothic"/>
        </w:rPr>
        <w:t>12.2.2.2</w:t>
      </w:r>
      <w:r w:rsidRPr="00B02A0B">
        <w:rPr>
          <w:rFonts w:eastAsia="Malgun Gothic"/>
        </w:rPr>
        <w:tab/>
        <w:t>Participating MCData function receives disposition notification from a Controlling MCData function</w:t>
      </w:r>
      <w:bookmarkEnd w:id="4256"/>
      <w:bookmarkEnd w:id="4257"/>
      <w:bookmarkEnd w:id="4258"/>
      <w:bookmarkEnd w:id="4259"/>
      <w:bookmarkEnd w:id="4260"/>
      <w:bookmarkEnd w:id="4261"/>
      <w:bookmarkEnd w:id="4262"/>
      <w:bookmarkEnd w:id="4263"/>
      <w:bookmarkEnd w:id="4264"/>
      <w:bookmarkEnd w:id="4265"/>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66" w:name="_CR12_2_2_3"/>
      <w:bookmarkStart w:id="4267" w:name="_Toc92224826"/>
      <w:bookmarkStart w:id="4268" w:name="_Toc171586212"/>
      <w:bookmarkEnd w:id="4266"/>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67"/>
      <w:bookmarkEnd w:id="4268"/>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69" w:name="_CR12_2_3"/>
      <w:bookmarkStart w:id="4270" w:name="_Toc20215702"/>
      <w:bookmarkStart w:id="4271" w:name="_Toc27496195"/>
      <w:bookmarkStart w:id="4272" w:name="_Toc36107936"/>
      <w:bookmarkStart w:id="4273" w:name="_Toc44598689"/>
      <w:bookmarkStart w:id="4274" w:name="_Toc44602544"/>
      <w:bookmarkStart w:id="4275" w:name="_Toc45197721"/>
      <w:bookmarkStart w:id="4276" w:name="_Toc45695754"/>
      <w:bookmarkStart w:id="4277" w:name="_Toc51851210"/>
      <w:bookmarkStart w:id="4278" w:name="_Toc92224827"/>
      <w:bookmarkStart w:id="4279" w:name="_Toc171586213"/>
      <w:bookmarkEnd w:id="4269"/>
      <w:r w:rsidRPr="00B02A0B">
        <w:rPr>
          <w:rFonts w:eastAsia="Malgun Gothic"/>
        </w:rPr>
        <w:t>12.2.3</w:t>
      </w:r>
      <w:r w:rsidRPr="00B02A0B">
        <w:rPr>
          <w:rFonts w:eastAsia="Malgun Gothic"/>
        </w:rPr>
        <w:tab/>
        <w:t>Controlling MCData function procedures</w:t>
      </w:r>
      <w:bookmarkEnd w:id="4270"/>
      <w:bookmarkEnd w:id="4271"/>
      <w:bookmarkEnd w:id="4272"/>
      <w:bookmarkEnd w:id="4273"/>
      <w:bookmarkEnd w:id="4274"/>
      <w:bookmarkEnd w:id="4275"/>
      <w:bookmarkEnd w:id="4276"/>
      <w:bookmarkEnd w:id="4277"/>
      <w:bookmarkEnd w:id="4278"/>
      <w:bookmarkEnd w:id="4279"/>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280" w:name="_CR12_3"/>
      <w:bookmarkStart w:id="4281" w:name="_Toc20215703"/>
      <w:bookmarkStart w:id="4282" w:name="_Toc27496196"/>
      <w:bookmarkStart w:id="4283" w:name="_Toc36107937"/>
      <w:bookmarkStart w:id="4284" w:name="_Toc44598690"/>
      <w:bookmarkStart w:id="4285" w:name="_Toc44602545"/>
      <w:bookmarkStart w:id="4286" w:name="_Toc45197722"/>
      <w:bookmarkStart w:id="4287" w:name="_Toc45695755"/>
      <w:bookmarkStart w:id="4288" w:name="_Toc51851211"/>
      <w:bookmarkStart w:id="4289" w:name="_Toc92224828"/>
      <w:bookmarkStart w:id="4290" w:name="_Toc171586214"/>
      <w:bookmarkEnd w:id="4280"/>
      <w:r w:rsidRPr="00B02A0B">
        <w:t>12.3</w:t>
      </w:r>
      <w:r w:rsidRPr="00B02A0B">
        <w:tab/>
        <w:t>Off-network dispositions</w:t>
      </w:r>
      <w:bookmarkStart w:id="4291" w:name="14f4399e2adfb55a__Toc427698807"/>
      <w:bookmarkEnd w:id="4281"/>
      <w:bookmarkEnd w:id="4282"/>
      <w:bookmarkEnd w:id="4283"/>
      <w:bookmarkEnd w:id="4284"/>
      <w:bookmarkEnd w:id="4285"/>
      <w:bookmarkEnd w:id="4286"/>
      <w:bookmarkEnd w:id="4287"/>
      <w:bookmarkEnd w:id="4288"/>
      <w:bookmarkEnd w:id="4289"/>
      <w:bookmarkEnd w:id="4290"/>
    </w:p>
    <w:p w14:paraId="2E105737" w14:textId="77777777" w:rsidR="005C310B" w:rsidRPr="00B02A0B" w:rsidRDefault="005C310B" w:rsidP="007D34FE">
      <w:pPr>
        <w:pStyle w:val="Heading3"/>
        <w:rPr>
          <w:lang w:eastAsia="zh-CN"/>
        </w:rPr>
      </w:pPr>
      <w:bookmarkStart w:id="4292" w:name="_CR12_3_1"/>
      <w:bookmarkStart w:id="4293" w:name="_Toc20215704"/>
      <w:bookmarkStart w:id="4294" w:name="_Toc27496197"/>
      <w:bookmarkStart w:id="4295" w:name="_Toc36107938"/>
      <w:bookmarkStart w:id="4296" w:name="_Toc44598691"/>
      <w:bookmarkStart w:id="4297" w:name="_Toc44602546"/>
      <w:bookmarkStart w:id="4298" w:name="_Toc45197723"/>
      <w:bookmarkStart w:id="4299" w:name="_Toc45695756"/>
      <w:bookmarkStart w:id="4300" w:name="_Toc51851212"/>
      <w:bookmarkStart w:id="4301" w:name="_Toc92224829"/>
      <w:bookmarkStart w:id="4302" w:name="_Toc171586215"/>
      <w:bookmarkEnd w:id="4292"/>
      <w:r w:rsidRPr="00B02A0B">
        <w:rPr>
          <w:lang w:eastAsia="zh-CN"/>
        </w:rPr>
        <w:t>12.3.1</w:t>
      </w:r>
      <w:r w:rsidRPr="00B02A0B">
        <w:rPr>
          <w:lang w:eastAsia="zh-CN"/>
        </w:rPr>
        <w:tab/>
        <w:t>General</w:t>
      </w:r>
      <w:bookmarkEnd w:id="4293"/>
      <w:bookmarkEnd w:id="4294"/>
      <w:bookmarkEnd w:id="4295"/>
      <w:bookmarkEnd w:id="4296"/>
      <w:bookmarkEnd w:id="4297"/>
      <w:bookmarkEnd w:id="4298"/>
      <w:bookmarkEnd w:id="4299"/>
      <w:bookmarkEnd w:id="4300"/>
      <w:bookmarkEnd w:id="4301"/>
      <w:bookmarkEnd w:id="4302"/>
    </w:p>
    <w:p w14:paraId="43EEA7F4" w14:textId="77777777" w:rsidR="005C310B" w:rsidRPr="00B02A0B" w:rsidRDefault="005C310B" w:rsidP="007D34FE">
      <w:pPr>
        <w:pStyle w:val="Heading3"/>
        <w:rPr>
          <w:rFonts w:eastAsia="Malgun Gothic"/>
          <w:lang w:eastAsia="zh-CN"/>
        </w:rPr>
      </w:pPr>
      <w:bookmarkStart w:id="4303" w:name="_CR12_3_2"/>
      <w:bookmarkStart w:id="4304" w:name="_Toc20215705"/>
      <w:bookmarkStart w:id="4305" w:name="_Toc27496198"/>
      <w:bookmarkStart w:id="4306" w:name="_Toc36107939"/>
      <w:bookmarkStart w:id="4307" w:name="_Toc44598692"/>
      <w:bookmarkStart w:id="4308" w:name="_Toc44602547"/>
      <w:bookmarkStart w:id="4309" w:name="_Toc45197724"/>
      <w:bookmarkStart w:id="4310" w:name="_Toc45695757"/>
      <w:bookmarkStart w:id="4311" w:name="_Toc51851213"/>
      <w:bookmarkStart w:id="4312" w:name="_Toc92224830"/>
      <w:bookmarkStart w:id="4313" w:name="_Toc171586216"/>
      <w:bookmarkEnd w:id="4303"/>
      <w:r w:rsidRPr="00B02A0B">
        <w:rPr>
          <w:lang w:val="en-IN" w:eastAsia="zh-CN"/>
        </w:rPr>
        <w:t>12.3.2</w:t>
      </w:r>
      <w:r w:rsidRPr="00B02A0B">
        <w:rPr>
          <w:rFonts w:eastAsia="Malgun Gothic"/>
          <w:lang w:eastAsia="zh-CN"/>
        </w:rPr>
        <w:tab/>
        <w:t>Sending off-network SDS delivery notification</w:t>
      </w:r>
      <w:bookmarkEnd w:id="4304"/>
      <w:bookmarkEnd w:id="4305"/>
      <w:bookmarkEnd w:id="4306"/>
      <w:bookmarkEnd w:id="4307"/>
      <w:bookmarkEnd w:id="4308"/>
      <w:bookmarkEnd w:id="4309"/>
      <w:bookmarkEnd w:id="4310"/>
      <w:bookmarkEnd w:id="4311"/>
      <w:bookmarkEnd w:id="4312"/>
      <w:bookmarkEnd w:id="4313"/>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14" w:name="_CR12_3_3"/>
      <w:bookmarkStart w:id="4315" w:name="_Toc20215706"/>
      <w:bookmarkStart w:id="4316" w:name="_Toc27496199"/>
      <w:bookmarkStart w:id="4317" w:name="_Toc36107940"/>
      <w:bookmarkStart w:id="4318" w:name="_Toc44598693"/>
      <w:bookmarkStart w:id="4319" w:name="_Toc44602548"/>
      <w:bookmarkStart w:id="4320" w:name="_Toc45197725"/>
      <w:bookmarkStart w:id="4321" w:name="_Toc45695758"/>
      <w:bookmarkStart w:id="4322" w:name="_Toc51851214"/>
      <w:bookmarkStart w:id="4323" w:name="_Toc92224831"/>
      <w:bookmarkStart w:id="4324" w:name="_Toc171586217"/>
      <w:bookmarkEnd w:id="4314"/>
      <w:r w:rsidRPr="00B02A0B">
        <w:rPr>
          <w:lang w:val="en-IN" w:eastAsia="zh-CN"/>
        </w:rPr>
        <w:t>12.3.3</w:t>
      </w:r>
      <w:r w:rsidRPr="00B02A0B">
        <w:rPr>
          <w:rFonts w:eastAsia="Malgun Gothic"/>
          <w:lang w:eastAsia="zh-CN"/>
        </w:rPr>
        <w:tab/>
        <w:t>Sending off-network SDS read notification</w:t>
      </w:r>
      <w:bookmarkEnd w:id="4315"/>
      <w:bookmarkEnd w:id="4316"/>
      <w:bookmarkEnd w:id="4317"/>
      <w:bookmarkEnd w:id="4318"/>
      <w:bookmarkEnd w:id="4319"/>
      <w:bookmarkEnd w:id="4320"/>
      <w:bookmarkEnd w:id="4321"/>
      <w:bookmarkEnd w:id="4322"/>
      <w:bookmarkEnd w:id="4323"/>
      <w:bookmarkEnd w:id="4324"/>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25" w:name="_CR12_3_4"/>
      <w:bookmarkStart w:id="4326" w:name="_Toc20215707"/>
      <w:bookmarkStart w:id="4327" w:name="_Toc27496200"/>
      <w:bookmarkStart w:id="4328" w:name="_Toc36107941"/>
      <w:bookmarkStart w:id="4329" w:name="_Toc44598694"/>
      <w:bookmarkStart w:id="4330" w:name="_Toc44602549"/>
      <w:bookmarkStart w:id="4331" w:name="_Toc45197726"/>
      <w:bookmarkStart w:id="4332" w:name="_Toc45695759"/>
      <w:bookmarkStart w:id="4333" w:name="_Toc51851215"/>
      <w:bookmarkStart w:id="4334" w:name="_Toc92224832"/>
      <w:bookmarkStart w:id="4335" w:name="_Toc171586218"/>
      <w:bookmarkEnd w:id="4325"/>
      <w:r w:rsidRPr="00B02A0B">
        <w:rPr>
          <w:lang w:val="en-IN" w:eastAsia="zh-CN"/>
        </w:rPr>
        <w:t>12.3.4</w:t>
      </w:r>
      <w:r w:rsidRPr="00B02A0B">
        <w:rPr>
          <w:lang w:val="en-IN" w:eastAsia="zh-CN"/>
        </w:rPr>
        <w:tab/>
        <w:t>Sending off-network SDS delivered and read notification</w:t>
      </w:r>
      <w:bookmarkEnd w:id="4326"/>
      <w:bookmarkEnd w:id="4327"/>
      <w:bookmarkEnd w:id="4328"/>
      <w:bookmarkEnd w:id="4329"/>
      <w:bookmarkEnd w:id="4330"/>
      <w:bookmarkEnd w:id="4331"/>
      <w:bookmarkEnd w:id="4332"/>
      <w:bookmarkEnd w:id="4333"/>
      <w:bookmarkEnd w:id="4334"/>
      <w:bookmarkEnd w:id="4335"/>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36" w:name="_CR12_3_5"/>
      <w:bookmarkStart w:id="4337" w:name="_Toc20215708"/>
      <w:bookmarkStart w:id="4338" w:name="_Toc27496201"/>
      <w:bookmarkStart w:id="4339" w:name="_Toc36107942"/>
      <w:bookmarkStart w:id="4340" w:name="_Toc44598695"/>
      <w:bookmarkStart w:id="4341" w:name="_Toc44602550"/>
      <w:bookmarkStart w:id="4342" w:name="_Toc45197727"/>
      <w:bookmarkStart w:id="4343" w:name="_Toc45695760"/>
      <w:bookmarkStart w:id="4344" w:name="_Toc51851216"/>
      <w:bookmarkStart w:id="4345" w:name="_Toc92224833"/>
      <w:bookmarkStart w:id="4346" w:name="_Toc171586219"/>
      <w:bookmarkEnd w:id="4336"/>
      <w:r w:rsidRPr="00B02A0B">
        <w:rPr>
          <w:lang w:val="en-IN" w:eastAsia="zh-CN"/>
        </w:rPr>
        <w:t>12.3.5</w:t>
      </w:r>
      <w:r w:rsidRPr="00B02A0B">
        <w:rPr>
          <w:rFonts w:eastAsia="Malgun Gothic"/>
          <w:lang w:eastAsia="zh-CN"/>
        </w:rPr>
        <w:tab/>
        <w:t>Off-network SDS notification retransmission</w:t>
      </w:r>
      <w:bookmarkEnd w:id="4337"/>
      <w:bookmarkEnd w:id="4338"/>
      <w:bookmarkEnd w:id="4339"/>
      <w:bookmarkEnd w:id="4340"/>
      <w:bookmarkEnd w:id="4341"/>
      <w:bookmarkEnd w:id="4342"/>
      <w:bookmarkEnd w:id="4343"/>
      <w:bookmarkEnd w:id="4344"/>
      <w:bookmarkEnd w:id="4345"/>
      <w:bookmarkEnd w:id="4346"/>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291"/>
    </w:p>
    <w:p w14:paraId="27BD7D4E" w14:textId="77777777" w:rsidR="005C310B" w:rsidRPr="00B02A0B" w:rsidRDefault="005C310B" w:rsidP="007D34FE">
      <w:pPr>
        <w:pStyle w:val="Heading2"/>
        <w:rPr>
          <w:rFonts w:eastAsia="Malgun Gothic"/>
        </w:rPr>
      </w:pPr>
      <w:bookmarkStart w:id="4347" w:name="_CR12_4"/>
      <w:bookmarkStart w:id="4348" w:name="_Toc20215709"/>
      <w:bookmarkStart w:id="4349" w:name="_Toc27496202"/>
      <w:bookmarkStart w:id="4350" w:name="_Toc36107943"/>
      <w:bookmarkStart w:id="4351" w:name="_Toc44598696"/>
      <w:bookmarkStart w:id="4352" w:name="_Toc44602551"/>
      <w:bookmarkStart w:id="4353" w:name="_Toc45197728"/>
      <w:bookmarkStart w:id="4354" w:name="_Toc45695761"/>
      <w:bookmarkStart w:id="4355" w:name="_Toc51851217"/>
      <w:bookmarkStart w:id="4356" w:name="_Toc92224834"/>
      <w:bookmarkStart w:id="4357" w:name="_Toc171586220"/>
      <w:bookmarkEnd w:id="4347"/>
      <w:r w:rsidRPr="00B02A0B">
        <w:rPr>
          <w:rFonts w:eastAsia="Malgun Gothic"/>
        </w:rPr>
        <w:t>12.4</w:t>
      </w:r>
      <w:r w:rsidRPr="00B02A0B">
        <w:rPr>
          <w:rFonts w:eastAsia="Malgun Gothic"/>
        </w:rPr>
        <w:tab/>
        <w:t>Network-triggered notifications for FD</w:t>
      </w:r>
      <w:bookmarkEnd w:id="4348"/>
      <w:bookmarkEnd w:id="4349"/>
      <w:bookmarkEnd w:id="4350"/>
      <w:bookmarkEnd w:id="4351"/>
      <w:bookmarkEnd w:id="4352"/>
      <w:bookmarkEnd w:id="4353"/>
      <w:bookmarkEnd w:id="4354"/>
      <w:bookmarkEnd w:id="4355"/>
      <w:bookmarkEnd w:id="4356"/>
      <w:bookmarkEnd w:id="4357"/>
    </w:p>
    <w:p w14:paraId="2B7CDC79" w14:textId="77777777" w:rsidR="005C310B" w:rsidRPr="00B02A0B" w:rsidRDefault="005C310B" w:rsidP="007D34FE">
      <w:pPr>
        <w:pStyle w:val="Heading3"/>
        <w:rPr>
          <w:rFonts w:eastAsia="Malgun Gothic"/>
        </w:rPr>
      </w:pPr>
      <w:bookmarkStart w:id="4358" w:name="_CR12_4_1"/>
      <w:bookmarkStart w:id="4359" w:name="_Toc20215710"/>
      <w:bookmarkStart w:id="4360" w:name="_Toc27496203"/>
      <w:bookmarkStart w:id="4361" w:name="_Toc36107944"/>
      <w:bookmarkStart w:id="4362" w:name="_Toc44598697"/>
      <w:bookmarkStart w:id="4363" w:name="_Toc44602552"/>
      <w:bookmarkStart w:id="4364" w:name="_Toc45197729"/>
      <w:bookmarkStart w:id="4365" w:name="_Toc45695762"/>
      <w:bookmarkStart w:id="4366" w:name="_Toc51851218"/>
      <w:bookmarkStart w:id="4367" w:name="_Toc92224835"/>
      <w:bookmarkStart w:id="4368" w:name="_Toc171586221"/>
      <w:bookmarkEnd w:id="4358"/>
      <w:r w:rsidRPr="00B02A0B">
        <w:rPr>
          <w:rFonts w:eastAsia="Malgun Gothic"/>
        </w:rPr>
        <w:t>12.4.1</w:t>
      </w:r>
      <w:r w:rsidRPr="00B02A0B">
        <w:rPr>
          <w:rFonts w:eastAsia="Malgun Gothic"/>
        </w:rPr>
        <w:tab/>
        <w:t>General</w:t>
      </w:r>
      <w:bookmarkEnd w:id="4359"/>
      <w:bookmarkEnd w:id="4360"/>
      <w:bookmarkEnd w:id="4361"/>
      <w:bookmarkEnd w:id="4362"/>
      <w:bookmarkEnd w:id="4363"/>
      <w:bookmarkEnd w:id="4364"/>
      <w:bookmarkEnd w:id="4365"/>
      <w:bookmarkEnd w:id="4366"/>
      <w:bookmarkEnd w:id="4367"/>
      <w:bookmarkEnd w:id="4368"/>
    </w:p>
    <w:p w14:paraId="7022DE34" w14:textId="77777777" w:rsidR="005C310B" w:rsidRPr="00B02A0B" w:rsidRDefault="005C310B" w:rsidP="007D34FE">
      <w:pPr>
        <w:pStyle w:val="Heading4"/>
        <w:rPr>
          <w:rFonts w:eastAsia="Malgun Gothic"/>
        </w:rPr>
      </w:pPr>
      <w:bookmarkStart w:id="4369" w:name="_CR12_4_1_1"/>
      <w:bookmarkStart w:id="4370" w:name="_Toc20215711"/>
      <w:bookmarkStart w:id="4371" w:name="_Toc27496204"/>
      <w:bookmarkStart w:id="4372" w:name="_Toc36107945"/>
      <w:bookmarkStart w:id="4373" w:name="_Toc44598698"/>
      <w:bookmarkStart w:id="4374" w:name="_Toc44602553"/>
      <w:bookmarkStart w:id="4375" w:name="_Toc45197730"/>
      <w:bookmarkStart w:id="4376" w:name="_Toc45695763"/>
      <w:bookmarkStart w:id="4377" w:name="_Toc51851219"/>
      <w:bookmarkStart w:id="4378" w:name="_Toc92224836"/>
      <w:bookmarkStart w:id="4379" w:name="_Toc171586222"/>
      <w:bookmarkEnd w:id="4369"/>
      <w:r w:rsidRPr="00B02A0B">
        <w:rPr>
          <w:rFonts w:eastAsia="Malgun Gothic"/>
        </w:rPr>
        <w:t>12.4.1.1</w:t>
      </w:r>
      <w:r w:rsidRPr="00B02A0B">
        <w:rPr>
          <w:rFonts w:eastAsia="Malgun Gothic"/>
        </w:rPr>
        <w:tab/>
        <w:t>File availability expiry</w:t>
      </w:r>
      <w:bookmarkEnd w:id="4370"/>
      <w:bookmarkEnd w:id="4371"/>
      <w:bookmarkEnd w:id="4372"/>
      <w:bookmarkEnd w:id="4373"/>
      <w:bookmarkEnd w:id="4374"/>
      <w:bookmarkEnd w:id="4375"/>
      <w:bookmarkEnd w:id="4376"/>
      <w:bookmarkEnd w:id="4377"/>
      <w:bookmarkEnd w:id="4378"/>
      <w:bookmarkEnd w:id="4379"/>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80" w:name="_CR12_4_2"/>
      <w:bookmarkStart w:id="4381" w:name="_Toc20215712"/>
      <w:bookmarkStart w:id="4382" w:name="_Toc27496205"/>
      <w:bookmarkStart w:id="4383" w:name="_Toc36107946"/>
      <w:bookmarkStart w:id="4384" w:name="_Toc44598699"/>
      <w:bookmarkStart w:id="4385" w:name="_Toc44602554"/>
      <w:bookmarkStart w:id="4386" w:name="_Toc45197731"/>
      <w:bookmarkStart w:id="4387" w:name="_Toc45695764"/>
      <w:bookmarkStart w:id="4388" w:name="_Toc51851220"/>
      <w:bookmarkStart w:id="4389" w:name="_Toc92224837"/>
      <w:bookmarkStart w:id="4390" w:name="_Toc171586223"/>
      <w:bookmarkEnd w:id="4380"/>
      <w:r w:rsidRPr="00B02A0B">
        <w:rPr>
          <w:rFonts w:eastAsia="Malgun Gothic"/>
        </w:rPr>
        <w:t>12.4.2</w:t>
      </w:r>
      <w:r w:rsidRPr="00B02A0B">
        <w:rPr>
          <w:rFonts w:eastAsia="Malgun Gothic"/>
        </w:rPr>
        <w:tab/>
        <w:t>Controlling MCData function procedures</w:t>
      </w:r>
      <w:bookmarkEnd w:id="4381"/>
      <w:bookmarkEnd w:id="4382"/>
      <w:bookmarkEnd w:id="4383"/>
      <w:bookmarkEnd w:id="4384"/>
      <w:bookmarkEnd w:id="4385"/>
      <w:bookmarkEnd w:id="4386"/>
      <w:bookmarkEnd w:id="4387"/>
      <w:bookmarkEnd w:id="4388"/>
      <w:bookmarkEnd w:id="4389"/>
      <w:bookmarkEnd w:id="4390"/>
    </w:p>
    <w:p w14:paraId="43B7C4F2" w14:textId="77777777" w:rsidR="005C310B" w:rsidRPr="00B02A0B" w:rsidRDefault="005C310B" w:rsidP="007D34FE">
      <w:pPr>
        <w:pStyle w:val="Heading4"/>
        <w:rPr>
          <w:rFonts w:eastAsia="Malgun Gothic"/>
        </w:rPr>
      </w:pPr>
      <w:bookmarkStart w:id="4391" w:name="_CR12_4_2_1"/>
      <w:bookmarkStart w:id="4392" w:name="_Toc20215713"/>
      <w:bookmarkStart w:id="4393" w:name="_Toc27496206"/>
      <w:bookmarkStart w:id="4394" w:name="_Toc36107947"/>
      <w:bookmarkStart w:id="4395" w:name="_Toc44598700"/>
      <w:bookmarkStart w:id="4396" w:name="_Toc44602555"/>
      <w:bookmarkStart w:id="4397" w:name="_Toc45197732"/>
      <w:bookmarkStart w:id="4398" w:name="_Toc45695765"/>
      <w:bookmarkStart w:id="4399" w:name="_Toc51851221"/>
      <w:bookmarkStart w:id="4400" w:name="_Toc92224838"/>
      <w:bookmarkStart w:id="4401" w:name="_Toc171586224"/>
      <w:bookmarkEnd w:id="4391"/>
      <w:r w:rsidRPr="00B02A0B">
        <w:rPr>
          <w:rFonts w:eastAsia="Malgun Gothic"/>
        </w:rPr>
        <w:t>12.4.2.1</w:t>
      </w:r>
      <w:r w:rsidRPr="00B02A0B">
        <w:rPr>
          <w:rFonts w:eastAsia="Malgun Gothic"/>
        </w:rPr>
        <w:tab/>
        <w:t>Generation of a SIP MESSAGE request for notification</w:t>
      </w:r>
      <w:bookmarkEnd w:id="4392"/>
      <w:bookmarkEnd w:id="4393"/>
      <w:bookmarkEnd w:id="4394"/>
      <w:bookmarkEnd w:id="4395"/>
      <w:bookmarkEnd w:id="4396"/>
      <w:bookmarkEnd w:id="4397"/>
      <w:bookmarkEnd w:id="4398"/>
      <w:bookmarkEnd w:id="4399"/>
      <w:bookmarkEnd w:id="4400"/>
      <w:bookmarkEnd w:id="4401"/>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02" w:name="_CR12_4_2_2"/>
      <w:bookmarkStart w:id="4403" w:name="_Toc20215714"/>
      <w:bookmarkStart w:id="4404" w:name="_Toc27496207"/>
      <w:bookmarkStart w:id="4405" w:name="_Toc36107948"/>
      <w:bookmarkStart w:id="4406" w:name="_Toc44598701"/>
      <w:bookmarkStart w:id="4407" w:name="_Toc44602556"/>
      <w:bookmarkStart w:id="4408" w:name="_Toc45197733"/>
      <w:bookmarkStart w:id="4409" w:name="_Toc45695766"/>
      <w:bookmarkStart w:id="4410" w:name="_Toc51851222"/>
      <w:bookmarkStart w:id="4411" w:name="_Toc92224839"/>
      <w:bookmarkStart w:id="4412" w:name="_Toc171586225"/>
      <w:bookmarkEnd w:id="4402"/>
      <w:r w:rsidRPr="00B02A0B">
        <w:rPr>
          <w:rFonts w:eastAsia="Malgun Gothic"/>
        </w:rPr>
        <w:t>12.4.2.2</w:t>
      </w:r>
      <w:r w:rsidRPr="00B02A0B">
        <w:rPr>
          <w:rFonts w:eastAsia="Malgun Gothic"/>
        </w:rPr>
        <w:tab/>
        <w:t xml:space="preserve">Expiry of timer </w:t>
      </w:r>
      <w:r w:rsidRPr="00B02A0B">
        <w:t>TDC2 (file availability timer)</w:t>
      </w:r>
      <w:bookmarkEnd w:id="4403"/>
      <w:bookmarkEnd w:id="4404"/>
      <w:bookmarkEnd w:id="4405"/>
      <w:bookmarkEnd w:id="4406"/>
      <w:bookmarkEnd w:id="4407"/>
      <w:bookmarkEnd w:id="4408"/>
      <w:bookmarkEnd w:id="4409"/>
      <w:bookmarkEnd w:id="4410"/>
      <w:bookmarkEnd w:id="4411"/>
      <w:bookmarkEnd w:id="4412"/>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13" w:name="_CR12_4_3"/>
      <w:bookmarkStart w:id="4414" w:name="_Toc20215715"/>
      <w:bookmarkStart w:id="4415" w:name="_Toc27496208"/>
      <w:bookmarkStart w:id="4416" w:name="_Toc36107949"/>
      <w:bookmarkStart w:id="4417" w:name="_Toc44598702"/>
      <w:bookmarkStart w:id="4418" w:name="_Toc44602557"/>
      <w:bookmarkStart w:id="4419" w:name="_Toc45197734"/>
      <w:bookmarkStart w:id="4420" w:name="_Toc45695767"/>
      <w:bookmarkStart w:id="4421" w:name="_Toc51851223"/>
      <w:bookmarkStart w:id="4422" w:name="_Toc92224840"/>
      <w:bookmarkStart w:id="4423" w:name="_Toc171586226"/>
      <w:bookmarkEnd w:id="4413"/>
      <w:r w:rsidRPr="00B02A0B">
        <w:rPr>
          <w:rFonts w:eastAsia="Malgun Gothic"/>
        </w:rPr>
        <w:t>12.4.3</w:t>
      </w:r>
      <w:r w:rsidRPr="00B02A0B">
        <w:rPr>
          <w:rFonts w:eastAsia="Malgun Gothic"/>
        </w:rPr>
        <w:tab/>
        <w:t>Participating MCData function procedures</w:t>
      </w:r>
      <w:bookmarkEnd w:id="4414"/>
      <w:bookmarkEnd w:id="4415"/>
      <w:bookmarkEnd w:id="4416"/>
      <w:bookmarkEnd w:id="4417"/>
      <w:bookmarkEnd w:id="4418"/>
      <w:bookmarkEnd w:id="4419"/>
      <w:bookmarkEnd w:id="4420"/>
      <w:bookmarkEnd w:id="4421"/>
      <w:bookmarkEnd w:id="4422"/>
      <w:bookmarkEnd w:id="4423"/>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24" w:name="_CR12_4_4"/>
      <w:bookmarkStart w:id="4425" w:name="_Toc20215716"/>
      <w:bookmarkStart w:id="4426" w:name="_Toc27496209"/>
      <w:bookmarkStart w:id="4427" w:name="_Toc36107950"/>
      <w:bookmarkStart w:id="4428" w:name="_Toc44598703"/>
      <w:bookmarkStart w:id="4429" w:name="_Toc44602558"/>
      <w:bookmarkStart w:id="4430" w:name="_Toc45197735"/>
      <w:bookmarkStart w:id="4431" w:name="_Toc45695768"/>
      <w:bookmarkStart w:id="4432" w:name="_Toc51851224"/>
      <w:bookmarkStart w:id="4433" w:name="_Toc92224841"/>
      <w:bookmarkStart w:id="4434" w:name="_Toc171586227"/>
      <w:bookmarkEnd w:id="4424"/>
      <w:r w:rsidRPr="00B02A0B">
        <w:rPr>
          <w:rFonts w:eastAsia="Malgun Gothic"/>
        </w:rPr>
        <w:t>12.4.4</w:t>
      </w:r>
      <w:r w:rsidRPr="00B02A0B">
        <w:rPr>
          <w:rFonts w:eastAsia="Malgun Gothic"/>
        </w:rPr>
        <w:tab/>
        <w:t>MCData client terminating procedures</w:t>
      </w:r>
      <w:bookmarkEnd w:id="4425"/>
      <w:bookmarkEnd w:id="4426"/>
      <w:bookmarkEnd w:id="4427"/>
      <w:bookmarkEnd w:id="4428"/>
      <w:bookmarkEnd w:id="4429"/>
      <w:bookmarkEnd w:id="4430"/>
      <w:bookmarkEnd w:id="4431"/>
      <w:bookmarkEnd w:id="4432"/>
      <w:bookmarkEnd w:id="4433"/>
      <w:bookmarkEnd w:id="4434"/>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35" w:name="_CR13"/>
      <w:bookmarkStart w:id="4436" w:name="_Toc20215717"/>
      <w:bookmarkStart w:id="4437" w:name="_Toc27496210"/>
      <w:bookmarkStart w:id="4438" w:name="_Toc36107951"/>
      <w:bookmarkStart w:id="4439" w:name="_Toc44598704"/>
      <w:bookmarkStart w:id="4440" w:name="_Toc44602559"/>
      <w:bookmarkStart w:id="4441" w:name="_Toc45197736"/>
      <w:bookmarkStart w:id="4442" w:name="_Toc45695769"/>
      <w:bookmarkStart w:id="4443" w:name="_Toc51851225"/>
      <w:bookmarkStart w:id="4444" w:name="_Toc92224842"/>
      <w:bookmarkStart w:id="4445" w:name="_Toc171586228"/>
      <w:bookmarkEnd w:id="4078"/>
      <w:bookmarkEnd w:id="4435"/>
      <w:r w:rsidRPr="00B02A0B">
        <w:t>13</w:t>
      </w:r>
      <w:r w:rsidRPr="00B02A0B">
        <w:tab/>
        <w:t>Communication Release</w:t>
      </w:r>
      <w:bookmarkEnd w:id="4436"/>
      <w:bookmarkEnd w:id="4437"/>
      <w:bookmarkEnd w:id="4438"/>
      <w:bookmarkEnd w:id="4439"/>
      <w:bookmarkEnd w:id="4440"/>
      <w:bookmarkEnd w:id="4441"/>
      <w:bookmarkEnd w:id="4442"/>
      <w:bookmarkEnd w:id="4443"/>
      <w:bookmarkEnd w:id="4444"/>
      <w:bookmarkEnd w:id="4445"/>
    </w:p>
    <w:p w14:paraId="071F155F" w14:textId="77777777" w:rsidR="005C310B" w:rsidRPr="00B02A0B" w:rsidRDefault="005C310B" w:rsidP="007D34FE">
      <w:pPr>
        <w:pStyle w:val="Heading2"/>
        <w:rPr>
          <w:lang w:eastAsia="ko-KR"/>
        </w:rPr>
      </w:pPr>
      <w:bookmarkStart w:id="4446" w:name="_CR13_1"/>
      <w:bookmarkStart w:id="4447" w:name="_Toc20215718"/>
      <w:bookmarkStart w:id="4448" w:name="_Toc27496211"/>
      <w:bookmarkStart w:id="4449" w:name="_Toc36107952"/>
      <w:bookmarkStart w:id="4450" w:name="_Toc44598705"/>
      <w:bookmarkStart w:id="4451" w:name="_Toc44602560"/>
      <w:bookmarkStart w:id="4452" w:name="_Toc45197737"/>
      <w:bookmarkStart w:id="4453" w:name="_Toc45695770"/>
      <w:bookmarkStart w:id="4454" w:name="_Toc51851226"/>
      <w:bookmarkStart w:id="4455" w:name="_Toc92224843"/>
      <w:bookmarkStart w:id="4456" w:name="_Toc171586229"/>
      <w:bookmarkEnd w:id="4446"/>
      <w:r w:rsidRPr="00B02A0B">
        <w:rPr>
          <w:rFonts w:hint="eastAsia"/>
          <w:lang w:eastAsia="ko-KR"/>
        </w:rPr>
        <w:t>1</w:t>
      </w:r>
      <w:r w:rsidRPr="00B02A0B">
        <w:rPr>
          <w:lang w:eastAsia="ko-KR"/>
        </w:rPr>
        <w:t>3.1</w:t>
      </w:r>
      <w:r w:rsidRPr="00B02A0B">
        <w:rPr>
          <w:rFonts w:hint="eastAsia"/>
          <w:lang w:eastAsia="ko-KR"/>
        </w:rPr>
        <w:tab/>
        <w:t>General</w:t>
      </w:r>
      <w:bookmarkEnd w:id="4447"/>
      <w:bookmarkEnd w:id="4448"/>
      <w:bookmarkEnd w:id="4449"/>
      <w:bookmarkEnd w:id="4450"/>
      <w:bookmarkEnd w:id="4451"/>
      <w:bookmarkEnd w:id="4452"/>
      <w:bookmarkEnd w:id="4453"/>
      <w:bookmarkEnd w:id="4454"/>
      <w:bookmarkEnd w:id="4455"/>
      <w:bookmarkEnd w:id="4456"/>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57" w:name="_CR13_2"/>
      <w:bookmarkStart w:id="4458" w:name="_Toc20215719"/>
      <w:bookmarkStart w:id="4459" w:name="_Toc27496212"/>
      <w:bookmarkStart w:id="4460" w:name="_Toc36107953"/>
      <w:bookmarkStart w:id="4461" w:name="_Toc44598706"/>
      <w:bookmarkStart w:id="4462" w:name="_Toc44602561"/>
      <w:bookmarkStart w:id="4463" w:name="_Toc45197738"/>
      <w:bookmarkStart w:id="4464" w:name="_Toc45695771"/>
      <w:bookmarkStart w:id="4465" w:name="_Toc51851227"/>
      <w:bookmarkStart w:id="4466" w:name="_Toc92224844"/>
      <w:bookmarkStart w:id="4467" w:name="_Toc171586230"/>
      <w:bookmarkEnd w:id="4457"/>
      <w:r w:rsidRPr="00B02A0B">
        <w:t>13.2</w:t>
      </w:r>
      <w:r w:rsidRPr="00B02A0B">
        <w:tab/>
        <w:t>On-network</w:t>
      </w:r>
      <w:bookmarkEnd w:id="4458"/>
      <w:bookmarkEnd w:id="4459"/>
      <w:bookmarkEnd w:id="4460"/>
      <w:bookmarkEnd w:id="4461"/>
      <w:bookmarkEnd w:id="4462"/>
      <w:bookmarkEnd w:id="4463"/>
      <w:bookmarkEnd w:id="4464"/>
      <w:bookmarkEnd w:id="4465"/>
      <w:bookmarkEnd w:id="4466"/>
      <w:bookmarkEnd w:id="4467"/>
    </w:p>
    <w:p w14:paraId="40A3D8B6" w14:textId="77777777" w:rsidR="005C310B" w:rsidRPr="00B02A0B" w:rsidRDefault="005C310B" w:rsidP="007D34FE">
      <w:pPr>
        <w:pStyle w:val="Heading3"/>
        <w:rPr>
          <w:rFonts w:eastAsia="SimSun"/>
        </w:rPr>
      </w:pPr>
      <w:bookmarkStart w:id="4468" w:name="_CR13_2_1"/>
      <w:bookmarkStart w:id="4469" w:name="_Toc20215720"/>
      <w:bookmarkStart w:id="4470" w:name="_Toc27496213"/>
      <w:bookmarkStart w:id="4471" w:name="_Toc36107954"/>
      <w:bookmarkStart w:id="4472" w:name="_Toc44598707"/>
      <w:bookmarkStart w:id="4473" w:name="_Toc44602562"/>
      <w:bookmarkStart w:id="4474" w:name="_Toc45197739"/>
      <w:bookmarkStart w:id="4475" w:name="_Toc45695772"/>
      <w:bookmarkStart w:id="4476" w:name="_Toc51851228"/>
      <w:bookmarkStart w:id="4477" w:name="_Toc92224845"/>
      <w:bookmarkStart w:id="4478" w:name="_Toc171586231"/>
      <w:bookmarkEnd w:id="4468"/>
      <w:r w:rsidRPr="00B02A0B">
        <w:rPr>
          <w:rFonts w:eastAsia="SimSun"/>
        </w:rPr>
        <w:t>13.2.1</w:t>
      </w:r>
      <w:r w:rsidRPr="00B02A0B">
        <w:rPr>
          <w:rFonts w:eastAsia="SimSun"/>
        </w:rPr>
        <w:tab/>
        <w:t>General</w:t>
      </w:r>
      <w:bookmarkEnd w:id="4469"/>
      <w:bookmarkEnd w:id="4470"/>
      <w:bookmarkEnd w:id="4471"/>
      <w:bookmarkEnd w:id="4472"/>
      <w:bookmarkEnd w:id="4473"/>
      <w:bookmarkEnd w:id="4474"/>
      <w:bookmarkEnd w:id="4475"/>
      <w:bookmarkEnd w:id="4476"/>
      <w:bookmarkEnd w:id="4477"/>
      <w:bookmarkEnd w:id="4478"/>
    </w:p>
    <w:p w14:paraId="68BD8E70" w14:textId="77777777" w:rsidR="005C310B" w:rsidRPr="00B02A0B" w:rsidRDefault="005C310B" w:rsidP="007D34FE">
      <w:pPr>
        <w:pStyle w:val="Heading4"/>
      </w:pPr>
      <w:bookmarkStart w:id="4479" w:name="_CR13_2_1_1"/>
      <w:bookmarkStart w:id="4480" w:name="_Toc20215721"/>
      <w:bookmarkStart w:id="4481" w:name="_Toc27496214"/>
      <w:bookmarkStart w:id="4482" w:name="_Toc36107955"/>
      <w:bookmarkStart w:id="4483" w:name="_Toc44598708"/>
      <w:bookmarkStart w:id="4484" w:name="_Toc44602563"/>
      <w:bookmarkStart w:id="4485" w:name="_Toc45197740"/>
      <w:bookmarkStart w:id="4486" w:name="_Toc45695773"/>
      <w:bookmarkStart w:id="4487" w:name="_Toc51851229"/>
      <w:bookmarkStart w:id="4488" w:name="_Toc92224846"/>
      <w:bookmarkStart w:id="4489" w:name="_Toc171586232"/>
      <w:bookmarkEnd w:id="4479"/>
      <w:r w:rsidRPr="00B02A0B">
        <w:t>13.2.1.1</w:t>
      </w:r>
      <w:r w:rsidRPr="00B02A0B">
        <w:tab/>
        <w:t>Server generating message for release of communication over HTTP towards participating MCData function</w:t>
      </w:r>
      <w:bookmarkEnd w:id="4480"/>
      <w:bookmarkEnd w:id="4481"/>
      <w:bookmarkEnd w:id="4482"/>
      <w:bookmarkEnd w:id="4483"/>
      <w:bookmarkEnd w:id="4484"/>
      <w:bookmarkEnd w:id="4485"/>
      <w:bookmarkEnd w:id="4486"/>
      <w:bookmarkEnd w:id="4487"/>
      <w:bookmarkEnd w:id="4488"/>
      <w:bookmarkEnd w:id="4489"/>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490" w:name="_CR13_2_1_2"/>
      <w:bookmarkStart w:id="4491" w:name="_Toc20215722"/>
      <w:bookmarkStart w:id="4492" w:name="_Toc27496215"/>
      <w:bookmarkStart w:id="4493" w:name="_Toc36107956"/>
      <w:bookmarkStart w:id="4494" w:name="_Toc44598709"/>
      <w:bookmarkStart w:id="4495" w:name="_Toc44602564"/>
      <w:bookmarkStart w:id="4496" w:name="_Toc45197741"/>
      <w:bookmarkStart w:id="4497" w:name="_Toc45695774"/>
      <w:bookmarkStart w:id="4498" w:name="_Toc51851230"/>
      <w:bookmarkStart w:id="4499" w:name="_Toc92224847"/>
      <w:bookmarkStart w:id="4500" w:name="_Toc171586233"/>
      <w:bookmarkEnd w:id="4490"/>
      <w:r w:rsidRPr="00B02A0B">
        <w:t>13.2.1.2</w:t>
      </w:r>
      <w:r w:rsidRPr="00B02A0B">
        <w:tab/>
        <w:t>Authorised user generating FD HTTP TERMINATION MESSAGE towards participating MCData function</w:t>
      </w:r>
      <w:bookmarkEnd w:id="4491"/>
      <w:bookmarkEnd w:id="4492"/>
      <w:bookmarkEnd w:id="4493"/>
      <w:bookmarkEnd w:id="4494"/>
      <w:bookmarkEnd w:id="4495"/>
      <w:bookmarkEnd w:id="4496"/>
      <w:bookmarkEnd w:id="4497"/>
      <w:bookmarkEnd w:id="4498"/>
      <w:bookmarkEnd w:id="4499"/>
      <w:bookmarkEnd w:id="4500"/>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01" w:name="_CR13_2_2"/>
      <w:bookmarkStart w:id="4502" w:name="_Toc20215723"/>
      <w:bookmarkStart w:id="4503" w:name="_Toc27496216"/>
      <w:bookmarkStart w:id="4504" w:name="_Toc36107957"/>
      <w:bookmarkStart w:id="4505" w:name="_Toc44598710"/>
      <w:bookmarkStart w:id="4506" w:name="_Toc44602565"/>
      <w:bookmarkStart w:id="4507" w:name="_Toc45197742"/>
      <w:bookmarkStart w:id="4508" w:name="_Toc45695775"/>
      <w:bookmarkStart w:id="4509" w:name="_Toc51851231"/>
      <w:bookmarkStart w:id="4510" w:name="_Toc92224848"/>
      <w:bookmarkStart w:id="4511" w:name="_Toc171586234"/>
      <w:bookmarkEnd w:id="4501"/>
      <w:r w:rsidRPr="00B02A0B">
        <w:t>13.2.2</w:t>
      </w:r>
      <w:r w:rsidRPr="00B02A0B">
        <w:tab/>
        <w:t>MCData originating user initiated communication release</w:t>
      </w:r>
      <w:bookmarkEnd w:id="4502"/>
      <w:bookmarkEnd w:id="4503"/>
      <w:bookmarkEnd w:id="4504"/>
      <w:bookmarkEnd w:id="4505"/>
      <w:bookmarkEnd w:id="4506"/>
      <w:bookmarkEnd w:id="4507"/>
      <w:bookmarkEnd w:id="4508"/>
      <w:bookmarkEnd w:id="4509"/>
      <w:bookmarkEnd w:id="4510"/>
      <w:bookmarkEnd w:id="4511"/>
    </w:p>
    <w:p w14:paraId="3D3CA274" w14:textId="77777777" w:rsidR="005C310B" w:rsidRPr="00B02A0B" w:rsidRDefault="005C310B" w:rsidP="007D34FE">
      <w:pPr>
        <w:pStyle w:val="Heading4"/>
        <w:rPr>
          <w:rFonts w:eastAsia="SimSun"/>
        </w:rPr>
      </w:pPr>
      <w:bookmarkStart w:id="4512" w:name="_CR13_2_2_1"/>
      <w:bookmarkStart w:id="4513" w:name="_Toc20215724"/>
      <w:bookmarkStart w:id="4514" w:name="_Toc27496217"/>
      <w:bookmarkStart w:id="4515" w:name="_Toc36107958"/>
      <w:bookmarkStart w:id="4516" w:name="_Toc44598711"/>
      <w:bookmarkStart w:id="4517" w:name="_Toc44602566"/>
      <w:bookmarkStart w:id="4518" w:name="_Toc45197743"/>
      <w:bookmarkStart w:id="4519" w:name="_Toc45695776"/>
      <w:bookmarkStart w:id="4520" w:name="_Toc51851232"/>
      <w:bookmarkStart w:id="4521" w:name="_Toc92224849"/>
      <w:bookmarkStart w:id="4522" w:name="_Toc171586235"/>
      <w:bookmarkEnd w:id="4512"/>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4513"/>
      <w:bookmarkEnd w:id="4514"/>
      <w:bookmarkEnd w:id="4515"/>
      <w:bookmarkEnd w:id="4516"/>
      <w:bookmarkEnd w:id="4517"/>
      <w:bookmarkEnd w:id="4518"/>
      <w:bookmarkEnd w:id="4519"/>
      <w:bookmarkEnd w:id="4520"/>
      <w:bookmarkEnd w:id="4521"/>
      <w:bookmarkEnd w:id="4522"/>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23" w:name="_CR13_2_2_2"/>
      <w:bookmarkStart w:id="4524" w:name="_Toc20215725"/>
      <w:bookmarkStart w:id="4525" w:name="_Toc27496218"/>
      <w:bookmarkStart w:id="4526" w:name="_Toc36107959"/>
      <w:bookmarkStart w:id="4527" w:name="_Toc44598712"/>
      <w:bookmarkStart w:id="4528" w:name="_Toc44602567"/>
      <w:bookmarkStart w:id="4529" w:name="_Toc45197744"/>
      <w:bookmarkStart w:id="4530" w:name="_Toc45695777"/>
      <w:bookmarkStart w:id="4531" w:name="_Toc51851233"/>
      <w:bookmarkStart w:id="4532" w:name="_Toc92224850"/>
      <w:bookmarkStart w:id="4533" w:name="_Toc171586236"/>
      <w:bookmarkEnd w:id="4523"/>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24"/>
      <w:bookmarkEnd w:id="4525"/>
      <w:bookmarkEnd w:id="4526"/>
      <w:bookmarkEnd w:id="4527"/>
      <w:bookmarkEnd w:id="4528"/>
      <w:bookmarkEnd w:id="4529"/>
      <w:bookmarkEnd w:id="4530"/>
      <w:bookmarkEnd w:id="4531"/>
      <w:bookmarkEnd w:id="4532"/>
      <w:bookmarkEnd w:id="4533"/>
    </w:p>
    <w:p w14:paraId="0C008219" w14:textId="77777777" w:rsidR="005C310B" w:rsidRPr="00B02A0B" w:rsidRDefault="005C310B" w:rsidP="007D34FE">
      <w:pPr>
        <w:pStyle w:val="Heading5"/>
        <w:rPr>
          <w:rFonts w:eastAsia="Malgun Gothic"/>
        </w:rPr>
      </w:pPr>
      <w:bookmarkStart w:id="4534" w:name="_CR13_2_2_2_1"/>
      <w:bookmarkStart w:id="4535" w:name="_Toc20215726"/>
      <w:bookmarkStart w:id="4536" w:name="_Toc27496219"/>
      <w:bookmarkStart w:id="4537" w:name="_Toc36107960"/>
      <w:bookmarkStart w:id="4538" w:name="_Toc44598713"/>
      <w:bookmarkStart w:id="4539" w:name="_Toc44602568"/>
      <w:bookmarkStart w:id="4540" w:name="_Toc45197745"/>
      <w:bookmarkStart w:id="4541" w:name="_Toc45695778"/>
      <w:bookmarkStart w:id="4542" w:name="_Toc51851234"/>
      <w:bookmarkStart w:id="4543" w:name="_Toc92224851"/>
      <w:bookmarkStart w:id="4544" w:name="_Toc171586237"/>
      <w:bookmarkEnd w:id="4534"/>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35"/>
      <w:bookmarkEnd w:id="4536"/>
      <w:bookmarkEnd w:id="4537"/>
      <w:bookmarkEnd w:id="4538"/>
      <w:bookmarkEnd w:id="4539"/>
      <w:bookmarkEnd w:id="4540"/>
      <w:bookmarkEnd w:id="4541"/>
      <w:bookmarkEnd w:id="4542"/>
      <w:bookmarkEnd w:id="4543"/>
      <w:bookmarkEnd w:id="4544"/>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45" w:name="_CR13_2_2_2_2"/>
      <w:bookmarkStart w:id="4546" w:name="_Toc20215727"/>
      <w:bookmarkStart w:id="4547" w:name="_Toc27496220"/>
      <w:bookmarkStart w:id="4548" w:name="_Toc36107961"/>
      <w:bookmarkStart w:id="4549" w:name="_Toc44598714"/>
      <w:bookmarkStart w:id="4550" w:name="_Toc44602569"/>
      <w:bookmarkStart w:id="4551" w:name="_Toc45197746"/>
      <w:bookmarkStart w:id="4552" w:name="_Toc45695779"/>
      <w:bookmarkStart w:id="4553" w:name="_Toc51851235"/>
      <w:bookmarkStart w:id="4554" w:name="_Toc92224852"/>
      <w:bookmarkStart w:id="4555" w:name="_Toc171586238"/>
      <w:bookmarkEnd w:id="4545"/>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46"/>
      <w:bookmarkEnd w:id="4547"/>
      <w:bookmarkEnd w:id="4548"/>
      <w:bookmarkEnd w:id="4549"/>
      <w:bookmarkEnd w:id="4550"/>
      <w:bookmarkEnd w:id="4551"/>
      <w:bookmarkEnd w:id="4552"/>
      <w:bookmarkEnd w:id="4553"/>
      <w:bookmarkEnd w:id="4554"/>
      <w:bookmarkEnd w:id="4555"/>
    </w:p>
    <w:p w14:paraId="6F1ACBE1" w14:textId="77777777" w:rsidR="005C310B" w:rsidRPr="00B02A0B" w:rsidRDefault="005C310B" w:rsidP="007D34FE">
      <w:pPr>
        <w:pStyle w:val="Heading6"/>
        <w:numPr>
          <w:ilvl w:val="5"/>
          <w:numId w:val="0"/>
        </w:numPr>
        <w:ind w:left="1152" w:hanging="432"/>
      </w:pPr>
      <w:bookmarkStart w:id="4556" w:name="_CR13_2_2_2_2_1"/>
      <w:bookmarkStart w:id="4557" w:name="_Toc20215728"/>
      <w:bookmarkStart w:id="4558" w:name="_Toc27496221"/>
      <w:bookmarkStart w:id="4559" w:name="_Toc36107962"/>
      <w:bookmarkStart w:id="4560" w:name="_Toc44598715"/>
      <w:bookmarkStart w:id="4561" w:name="_Toc44602570"/>
      <w:bookmarkStart w:id="4562" w:name="_Toc45197747"/>
      <w:bookmarkStart w:id="4563" w:name="_Toc45695780"/>
      <w:bookmarkStart w:id="4564" w:name="_Toc51851236"/>
      <w:bookmarkStart w:id="4565" w:name="_Toc92224853"/>
      <w:bookmarkStart w:id="4566" w:name="_Toc171586239"/>
      <w:bookmarkEnd w:id="4556"/>
      <w:r w:rsidRPr="00B02A0B">
        <w:t>13.2.2.</w:t>
      </w:r>
      <w:r w:rsidRPr="00B02A0B">
        <w:rPr>
          <w:lang w:val="en-US"/>
        </w:rPr>
        <w:t>2</w:t>
      </w:r>
      <w:r w:rsidRPr="00B02A0B">
        <w:t>.2</w:t>
      </w:r>
      <w:r w:rsidRPr="00B02A0B">
        <w:rPr>
          <w:lang w:val="en-US"/>
        </w:rPr>
        <w:t>.1</w:t>
      </w:r>
      <w:r w:rsidRPr="00B02A0B">
        <w:tab/>
        <w:t>MCData client originating procedures</w:t>
      </w:r>
      <w:bookmarkEnd w:id="4557"/>
      <w:bookmarkEnd w:id="4558"/>
      <w:bookmarkEnd w:id="4559"/>
      <w:bookmarkEnd w:id="4560"/>
      <w:bookmarkEnd w:id="4561"/>
      <w:bookmarkEnd w:id="4562"/>
      <w:bookmarkEnd w:id="4563"/>
      <w:bookmarkEnd w:id="4564"/>
      <w:bookmarkEnd w:id="4565"/>
      <w:bookmarkEnd w:id="4566"/>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67" w:name="_CR13_2_2_2_2_2"/>
      <w:bookmarkStart w:id="4568" w:name="_Toc20215729"/>
      <w:bookmarkStart w:id="4569" w:name="_Toc27496222"/>
      <w:bookmarkStart w:id="4570" w:name="_Toc36107963"/>
      <w:bookmarkStart w:id="4571" w:name="_Toc44598716"/>
      <w:bookmarkStart w:id="4572" w:name="_Toc44602571"/>
      <w:bookmarkStart w:id="4573" w:name="_Toc45197748"/>
      <w:bookmarkStart w:id="4574" w:name="_Toc45695781"/>
      <w:bookmarkStart w:id="4575" w:name="_Toc51851237"/>
      <w:bookmarkStart w:id="4576" w:name="_Toc92224854"/>
      <w:bookmarkStart w:id="4577" w:name="_Toc171586240"/>
      <w:bookmarkEnd w:id="4567"/>
      <w:r w:rsidRPr="00B02A0B">
        <w:t>13.2.2.</w:t>
      </w:r>
      <w:r w:rsidRPr="00B02A0B">
        <w:rPr>
          <w:lang w:val="en-US"/>
        </w:rPr>
        <w:t>2</w:t>
      </w:r>
      <w:r w:rsidRPr="00B02A0B">
        <w:t>.2</w:t>
      </w:r>
      <w:r w:rsidRPr="00B02A0B">
        <w:rPr>
          <w:lang w:val="en-US"/>
        </w:rPr>
        <w:t>.2</w:t>
      </w:r>
      <w:r w:rsidRPr="00B02A0B">
        <w:tab/>
        <w:t>MCData client terminating procedures</w:t>
      </w:r>
      <w:bookmarkEnd w:id="4568"/>
      <w:bookmarkEnd w:id="4569"/>
      <w:bookmarkEnd w:id="4570"/>
      <w:bookmarkEnd w:id="4571"/>
      <w:bookmarkEnd w:id="4572"/>
      <w:bookmarkEnd w:id="4573"/>
      <w:bookmarkEnd w:id="4574"/>
      <w:bookmarkEnd w:id="4575"/>
      <w:bookmarkEnd w:id="4576"/>
      <w:bookmarkEnd w:id="4577"/>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78" w:name="_CR13_2_2_2_3"/>
      <w:bookmarkStart w:id="4579" w:name="_Toc20215730"/>
      <w:bookmarkStart w:id="4580" w:name="_Toc27496223"/>
      <w:bookmarkStart w:id="4581" w:name="_Toc36107964"/>
      <w:bookmarkStart w:id="4582" w:name="_Toc44598717"/>
      <w:bookmarkStart w:id="4583" w:name="_Toc44602572"/>
      <w:bookmarkStart w:id="4584" w:name="_Toc45197749"/>
      <w:bookmarkStart w:id="4585" w:name="_Toc45695782"/>
      <w:bookmarkStart w:id="4586" w:name="_Toc51851238"/>
      <w:bookmarkStart w:id="4587" w:name="_Toc92224855"/>
      <w:bookmarkStart w:id="4588" w:name="_Toc171586241"/>
      <w:bookmarkEnd w:id="4578"/>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579"/>
      <w:bookmarkEnd w:id="4580"/>
      <w:bookmarkEnd w:id="4581"/>
      <w:bookmarkEnd w:id="4582"/>
      <w:bookmarkEnd w:id="4583"/>
      <w:bookmarkEnd w:id="4584"/>
      <w:bookmarkEnd w:id="4585"/>
      <w:bookmarkEnd w:id="4586"/>
      <w:bookmarkEnd w:id="4587"/>
      <w:bookmarkEnd w:id="4588"/>
    </w:p>
    <w:p w14:paraId="3438C8E6" w14:textId="77777777" w:rsidR="005C310B" w:rsidRPr="00B02A0B" w:rsidRDefault="005C310B" w:rsidP="007D34FE">
      <w:pPr>
        <w:pStyle w:val="Heading6"/>
        <w:numPr>
          <w:ilvl w:val="5"/>
          <w:numId w:val="0"/>
        </w:numPr>
        <w:ind w:left="1152" w:hanging="432"/>
      </w:pPr>
      <w:bookmarkStart w:id="4589" w:name="_CR13_2_2_2_3_1"/>
      <w:bookmarkStart w:id="4590" w:name="_Toc20215731"/>
      <w:bookmarkStart w:id="4591" w:name="_Toc27496224"/>
      <w:bookmarkStart w:id="4592" w:name="_Toc36107965"/>
      <w:bookmarkStart w:id="4593" w:name="_Toc44598718"/>
      <w:bookmarkStart w:id="4594" w:name="_Toc44602573"/>
      <w:bookmarkStart w:id="4595" w:name="_Toc45197750"/>
      <w:bookmarkStart w:id="4596" w:name="_Toc45695783"/>
      <w:bookmarkStart w:id="4597" w:name="_Toc51851239"/>
      <w:bookmarkStart w:id="4598" w:name="_Toc92224856"/>
      <w:bookmarkStart w:id="4599" w:name="_Toc171586242"/>
      <w:bookmarkEnd w:id="4589"/>
      <w:r w:rsidRPr="00B02A0B">
        <w:t>13.2.2.</w:t>
      </w:r>
      <w:r w:rsidRPr="00B02A0B">
        <w:rPr>
          <w:lang w:val="en-US"/>
        </w:rPr>
        <w:t>2</w:t>
      </w:r>
      <w:r w:rsidRPr="00B02A0B">
        <w:t>.3</w:t>
      </w:r>
      <w:r w:rsidRPr="00B02A0B">
        <w:rPr>
          <w:lang w:val="en-US"/>
        </w:rPr>
        <w:t>.1</w:t>
      </w:r>
      <w:r w:rsidRPr="00B02A0B">
        <w:tab/>
        <w:t>Originating participating MCData function procedures</w:t>
      </w:r>
      <w:bookmarkEnd w:id="4590"/>
      <w:bookmarkEnd w:id="4591"/>
      <w:bookmarkEnd w:id="4592"/>
      <w:bookmarkEnd w:id="4593"/>
      <w:bookmarkEnd w:id="4594"/>
      <w:bookmarkEnd w:id="4595"/>
      <w:bookmarkEnd w:id="4596"/>
      <w:bookmarkEnd w:id="4597"/>
      <w:bookmarkEnd w:id="4598"/>
      <w:bookmarkEnd w:id="4599"/>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00" w:name="_CR13_2_2_2_3_2"/>
      <w:bookmarkStart w:id="4601" w:name="_Toc20215732"/>
      <w:bookmarkStart w:id="4602" w:name="_Toc27496225"/>
      <w:bookmarkStart w:id="4603" w:name="_Toc36107966"/>
      <w:bookmarkStart w:id="4604" w:name="_Toc44598719"/>
      <w:bookmarkStart w:id="4605" w:name="_Toc44602574"/>
      <w:bookmarkStart w:id="4606" w:name="_Toc45197751"/>
      <w:bookmarkStart w:id="4607" w:name="_Toc45695784"/>
      <w:bookmarkStart w:id="4608" w:name="_Toc51851240"/>
      <w:bookmarkStart w:id="4609" w:name="_Toc92224857"/>
      <w:bookmarkStart w:id="4610" w:name="_Toc171586243"/>
      <w:bookmarkEnd w:id="4600"/>
      <w:r w:rsidRPr="00B02A0B">
        <w:t>13.2.2.</w:t>
      </w:r>
      <w:r w:rsidRPr="00B02A0B">
        <w:rPr>
          <w:lang w:val="en-US"/>
        </w:rPr>
        <w:t>2</w:t>
      </w:r>
      <w:r w:rsidRPr="00B02A0B">
        <w:t>.3</w:t>
      </w:r>
      <w:r w:rsidRPr="00B02A0B">
        <w:rPr>
          <w:lang w:val="en-US"/>
        </w:rPr>
        <w:t>.2</w:t>
      </w:r>
      <w:r w:rsidRPr="00B02A0B">
        <w:tab/>
        <w:t>Terminating participating MCData function procedures</w:t>
      </w:r>
      <w:bookmarkEnd w:id="4601"/>
      <w:bookmarkEnd w:id="4602"/>
      <w:bookmarkEnd w:id="4603"/>
      <w:bookmarkEnd w:id="4604"/>
      <w:bookmarkEnd w:id="4605"/>
      <w:bookmarkEnd w:id="4606"/>
      <w:bookmarkEnd w:id="4607"/>
      <w:bookmarkEnd w:id="4608"/>
      <w:bookmarkEnd w:id="4609"/>
      <w:bookmarkEnd w:id="4610"/>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11" w:name="_CR13_2_2_2_4"/>
      <w:bookmarkStart w:id="4612" w:name="_Toc20215733"/>
      <w:bookmarkStart w:id="4613" w:name="_Toc27496226"/>
      <w:bookmarkStart w:id="4614" w:name="_Toc36107967"/>
      <w:bookmarkStart w:id="4615" w:name="_Toc44598720"/>
      <w:bookmarkStart w:id="4616" w:name="_Toc44602575"/>
      <w:bookmarkStart w:id="4617" w:name="_Toc45197752"/>
      <w:bookmarkStart w:id="4618" w:name="_Toc45695785"/>
      <w:bookmarkStart w:id="4619" w:name="_Toc51851241"/>
      <w:bookmarkStart w:id="4620" w:name="_Toc92224858"/>
      <w:bookmarkStart w:id="4621" w:name="_Toc171586244"/>
      <w:bookmarkEnd w:id="4611"/>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12"/>
      <w:bookmarkEnd w:id="4613"/>
      <w:bookmarkEnd w:id="4614"/>
      <w:bookmarkEnd w:id="4615"/>
      <w:bookmarkEnd w:id="4616"/>
      <w:bookmarkEnd w:id="4617"/>
      <w:bookmarkEnd w:id="4618"/>
      <w:bookmarkEnd w:id="4619"/>
      <w:bookmarkEnd w:id="4620"/>
      <w:bookmarkEnd w:id="4621"/>
    </w:p>
    <w:p w14:paraId="6A68F00F" w14:textId="77777777" w:rsidR="005C310B" w:rsidRPr="00B02A0B" w:rsidRDefault="005C310B" w:rsidP="007D34FE">
      <w:pPr>
        <w:pStyle w:val="Heading6"/>
        <w:numPr>
          <w:ilvl w:val="5"/>
          <w:numId w:val="0"/>
        </w:numPr>
        <w:ind w:left="1152" w:hanging="432"/>
      </w:pPr>
      <w:bookmarkStart w:id="4622" w:name="_CR13_2_2_2_4_1"/>
      <w:bookmarkStart w:id="4623" w:name="_Toc20215734"/>
      <w:bookmarkStart w:id="4624" w:name="_Toc27496227"/>
      <w:bookmarkStart w:id="4625" w:name="_Toc36107968"/>
      <w:bookmarkStart w:id="4626" w:name="_Toc44598721"/>
      <w:bookmarkStart w:id="4627" w:name="_Toc44602576"/>
      <w:bookmarkStart w:id="4628" w:name="_Toc45197753"/>
      <w:bookmarkStart w:id="4629" w:name="_Toc45695786"/>
      <w:bookmarkStart w:id="4630" w:name="_Toc51851242"/>
      <w:bookmarkStart w:id="4631" w:name="_Toc92224859"/>
      <w:bookmarkStart w:id="4632" w:name="_Toc171586245"/>
      <w:bookmarkEnd w:id="4622"/>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23"/>
      <w:bookmarkEnd w:id="4624"/>
      <w:bookmarkEnd w:id="4625"/>
      <w:bookmarkEnd w:id="4626"/>
      <w:bookmarkEnd w:id="4627"/>
      <w:bookmarkEnd w:id="4628"/>
      <w:bookmarkEnd w:id="4629"/>
      <w:bookmarkEnd w:id="4630"/>
      <w:bookmarkEnd w:id="4631"/>
      <w:bookmarkEnd w:id="4632"/>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33" w:name="_CR13_2_2_2_4_2"/>
      <w:bookmarkStart w:id="4634" w:name="_Toc20215735"/>
      <w:bookmarkStart w:id="4635" w:name="_Toc27496228"/>
      <w:bookmarkStart w:id="4636" w:name="_Toc36107969"/>
      <w:bookmarkStart w:id="4637" w:name="_Toc44598722"/>
      <w:bookmarkStart w:id="4638" w:name="_Toc44602577"/>
      <w:bookmarkStart w:id="4639" w:name="_Toc45197754"/>
      <w:bookmarkStart w:id="4640" w:name="_Toc45695787"/>
      <w:bookmarkStart w:id="4641" w:name="_Toc51851243"/>
      <w:bookmarkStart w:id="4642" w:name="_Toc92224860"/>
      <w:bookmarkStart w:id="4643" w:name="_Toc171586246"/>
      <w:bookmarkEnd w:id="4633"/>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34"/>
      <w:bookmarkEnd w:id="4635"/>
      <w:bookmarkEnd w:id="4636"/>
      <w:bookmarkEnd w:id="4637"/>
      <w:bookmarkEnd w:id="4638"/>
      <w:bookmarkEnd w:id="4639"/>
      <w:bookmarkEnd w:id="4640"/>
      <w:bookmarkEnd w:id="4641"/>
      <w:bookmarkEnd w:id="4642"/>
      <w:bookmarkEnd w:id="4643"/>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44" w:name="_CR13_2_2_2_4_3"/>
      <w:bookmarkStart w:id="4645" w:name="_Toc20215736"/>
      <w:bookmarkStart w:id="4646" w:name="_Toc27496229"/>
      <w:bookmarkStart w:id="4647" w:name="_Toc36107970"/>
      <w:bookmarkStart w:id="4648" w:name="_Toc44598723"/>
      <w:bookmarkStart w:id="4649" w:name="_Toc44602578"/>
      <w:bookmarkStart w:id="4650" w:name="_Toc45197755"/>
      <w:bookmarkStart w:id="4651" w:name="_Toc45695788"/>
      <w:bookmarkStart w:id="4652" w:name="_Toc51851244"/>
      <w:bookmarkStart w:id="4653" w:name="_Toc92224861"/>
      <w:bookmarkStart w:id="4654" w:name="_Toc171586247"/>
      <w:bookmarkEnd w:id="4644"/>
      <w:r w:rsidRPr="00B02A0B">
        <w:t>13.2.2.</w:t>
      </w:r>
      <w:r w:rsidRPr="00B02A0B">
        <w:rPr>
          <w:lang w:val="en-US"/>
        </w:rPr>
        <w:t>2</w:t>
      </w:r>
      <w:r w:rsidRPr="00B02A0B">
        <w:t>.4.3</w:t>
      </w:r>
      <w:r w:rsidRPr="00B02A0B">
        <w:tab/>
      </w:r>
      <w:r w:rsidRPr="00B02A0B">
        <w:rPr>
          <w:lang w:eastAsia="ko-KR"/>
        </w:rPr>
        <w:t>Receiving a SIP BYE request</w:t>
      </w:r>
      <w:bookmarkEnd w:id="4645"/>
      <w:bookmarkEnd w:id="4646"/>
      <w:bookmarkEnd w:id="4647"/>
      <w:bookmarkEnd w:id="4648"/>
      <w:bookmarkEnd w:id="4649"/>
      <w:bookmarkEnd w:id="4650"/>
      <w:bookmarkEnd w:id="4651"/>
      <w:bookmarkEnd w:id="4652"/>
      <w:bookmarkEnd w:id="4653"/>
      <w:bookmarkEnd w:id="4654"/>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55" w:name="_CR13_2_2_2_4_4"/>
      <w:bookmarkStart w:id="4656" w:name="_Toc20215737"/>
      <w:bookmarkStart w:id="4657" w:name="_Toc27496230"/>
      <w:bookmarkStart w:id="4658" w:name="_Toc36107971"/>
      <w:bookmarkStart w:id="4659" w:name="_Toc44598724"/>
      <w:bookmarkStart w:id="4660" w:name="_Toc44602579"/>
      <w:bookmarkStart w:id="4661" w:name="_Toc45197756"/>
      <w:bookmarkStart w:id="4662" w:name="_Toc45695789"/>
      <w:bookmarkStart w:id="4663" w:name="_Toc51851245"/>
      <w:bookmarkStart w:id="4664" w:name="_Toc92224862"/>
      <w:bookmarkStart w:id="4665" w:name="_Toc171586248"/>
      <w:bookmarkEnd w:id="4655"/>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56"/>
      <w:bookmarkEnd w:id="4657"/>
      <w:bookmarkEnd w:id="4658"/>
      <w:bookmarkEnd w:id="4659"/>
      <w:bookmarkEnd w:id="4660"/>
      <w:bookmarkEnd w:id="4661"/>
      <w:bookmarkEnd w:id="4662"/>
      <w:bookmarkEnd w:id="4663"/>
      <w:bookmarkEnd w:id="4664"/>
      <w:bookmarkEnd w:id="4665"/>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66" w:name="_CR13_2_2_3"/>
      <w:bookmarkStart w:id="4667" w:name="_Toc20215738"/>
      <w:bookmarkStart w:id="4668" w:name="_Toc27496231"/>
      <w:bookmarkStart w:id="4669" w:name="_Toc36107972"/>
      <w:bookmarkStart w:id="4670" w:name="_Toc44598725"/>
      <w:bookmarkStart w:id="4671" w:name="_Toc44602580"/>
      <w:bookmarkStart w:id="4672" w:name="_Toc45197757"/>
      <w:bookmarkStart w:id="4673" w:name="_Toc45695790"/>
      <w:bookmarkStart w:id="4674" w:name="_Toc51851246"/>
      <w:bookmarkStart w:id="4675" w:name="_Toc92224863"/>
      <w:bookmarkStart w:id="4676" w:name="_Toc171586249"/>
      <w:bookmarkEnd w:id="4666"/>
      <w:r w:rsidRPr="00B02A0B">
        <w:rPr>
          <w:rFonts w:eastAsia="Malgun Gothic"/>
        </w:rPr>
        <w:t>13.2.2.3</w:t>
      </w:r>
      <w:r w:rsidRPr="00B02A0B">
        <w:rPr>
          <w:rFonts w:eastAsia="Malgun Gothic"/>
        </w:rPr>
        <w:tab/>
      </w:r>
      <w:r w:rsidRPr="00B02A0B">
        <w:t>Release of MCData communication over HTTP</w:t>
      </w:r>
      <w:bookmarkEnd w:id="4667"/>
      <w:bookmarkEnd w:id="4668"/>
      <w:bookmarkEnd w:id="4669"/>
      <w:bookmarkEnd w:id="4670"/>
      <w:bookmarkEnd w:id="4671"/>
      <w:bookmarkEnd w:id="4672"/>
      <w:bookmarkEnd w:id="4673"/>
      <w:bookmarkEnd w:id="4674"/>
      <w:bookmarkEnd w:id="4675"/>
      <w:bookmarkEnd w:id="4676"/>
    </w:p>
    <w:p w14:paraId="050DE645" w14:textId="77777777" w:rsidR="005C310B" w:rsidRPr="00B02A0B" w:rsidRDefault="005C310B" w:rsidP="007D34FE">
      <w:pPr>
        <w:pStyle w:val="Heading5"/>
        <w:rPr>
          <w:rFonts w:eastAsia="Malgun Gothic"/>
        </w:rPr>
      </w:pPr>
      <w:bookmarkStart w:id="4677" w:name="_CR13_2_2_3_1"/>
      <w:bookmarkStart w:id="4678" w:name="_Toc20215739"/>
      <w:bookmarkStart w:id="4679" w:name="_Toc27496232"/>
      <w:bookmarkStart w:id="4680" w:name="_Toc36107973"/>
      <w:bookmarkStart w:id="4681" w:name="_Toc44598726"/>
      <w:bookmarkStart w:id="4682" w:name="_Toc44602581"/>
      <w:bookmarkStart w:id="4683" w:name="_Toc45197758"/>
      <w:bookmarkStart w:id="4684" w:name="_Toc45695791"/>
      <w:bookmarkStart w:id="4685" w:name="_Toc51851247"/>
      <w:bookmarkStart w:id="4686" w:name="_Toc92224864"/>
      <w:bookmarkStart w:id="4687" w:name="_Toc171586250"/>
      <w:bookmarkEnd w:id="4677"/>
      <w:r w:rsidRPr="00B02A0B">
        <w:rPr>
          <w:rFonts w:eastAsia="Malgun Gothic"/>
        </w:rPr>
        <w:t>13.2.2.3.1</w:t>
      </w:r>
      <w:r w:rsidRPr="00B02A0B">
        <w:rPr>
          <w:rFonts w:eastAsia="Malgun Gothic"/>
        </w:rPr>
        <w:tab/>
        <w:t>General</w:t>
      </w:r>
      <w:bookmarkEnd w:id="4678"/>
      <w:bookmarkEnd w:id="4679"/>
      <w:bookmarkEnd w:id="4680"/>
      <w:bookmarkEnd w:id="4681"/>
      <w:bookmarkEnd w:id="4682"/>
      <w:bookmarkEnd w:id="4683"/>
      <w:bookmarkEnd w:id="4684"/>
      <w:bookmarkEnd w:id="4685"/>
      <w:bookmarkEnd w:id="4686"/>
      <w:bookmarkEnd w:id="4687"/>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88" w:name="_CR13_2_2_3_2"/>
      <w:bookmarkStart w:id="4689" w:name="_Toc20215740"/>
      <w:bookmarkStart w:id="4690" w:name="_Toc27496233"/>
      <w:bookmarkStart w:id="4691" w:name="_Toc36107974"/>
      <w:bookmarkStart w:id="4692" w:name="_Toc44598727"/>
      <w:bookmarkStart w:id="4693" w:name="_Toc44602582"/>
      <w:bookmarkStart w:id="4694" w:name="_Toc45197759"/>
      <w:bookmarkStart w:id="4695" w:name="_Toc45695792"/>
      <w:bookmarkStart w:id="4696" w:name="_Toc51851248"/>
      <w:bookmarkStart w:id="4697" w:name="_Toc92224865"/>
      <w:bookmarkStart w:id="4698" w:name="_Toc171586251"/>
      <w:bookmarkEnd w:id="4688"/>
      <w:r w:rsidRPr="00B02A0B">
        <w:rPr>
          <w:rFonts w:eastAsia="Malgun Gothic"/>
        </w:rPr>
        <w:t>13.2.2.3.2</w:t>
      </w:r>
      <w:r w:rsidRPr="00B02A0B">
        <w:rPr>
          <w:rFonts w:eastAsia="Malgun Gothic"/>
        </w:rPr>
        <w:tab/>
        <w:t>MCData client procedures</w:t>
      </w:r>
      <w:bookmarkEnd w:id="4689"/>
      <w:bookmarkEnd w:id="4690"/>
      <w:bookmarkEnd w:id="4691"/>
      <w:bookmarkEnd w:id="4692"/>
      <w:bookmarkEnd w:id="4693"/>
      <w:bookmarkEnd w:id="4694"/>
      <w:bookmarkEnd w:id="4695"/>
      <w:bookmarkEnd w:id="4696"/>
      <w:bookmarkEnd w:id="4697"/>
      <w:bookmarkEnd w:id="4698"/>
    </w:p>
    <w:p w14:paraId="298C3EF8" w14:textId="77777777" w:rsidR="005C310B" w:rsidRPr="00B02A0B" w:rsidRDefault="005C310B" w:rsidP="007D34FE">
      <w:pPr>
        <w:pStyle w:val="Heading6"/>
        <w:numPr>
          <w:ilvl w:val="5"/>
          <w:numId w:val="0"/>
        </w:numPr>
        <w:ind w:left="1152" w:hanging="432"/>
      </w:pPr>
      <w:bookmarkStart w:id="4699" w:name="_CR13_2_2_3_2_1"/>
      <w:bookmarkStart w:id="4700" w:name="_Toc20215741"/>
      <w:bookmarkStart w:id="4701" w:name="_Toc27496234"/>
      <w:bookmarkStart w:id="4702" w:name="_Toc36107975"/>
      <w:bookmarkStart w:id="4703" w:name="_Toc44598728"/>
      <w:bookmarkStart w:id="4704" w:name="_Toc44602583"/>
      <w:bookmarkStart w:id="4705" w:name="_Toc45197760"/>
      <w:bookmarkStart w:id="4706" w:name="_Toc45695793"/>
      <w:bookmarkStart w:id="4707" w:name="_Toc51851249"/>
      <w:bookmarkStart w:id="4708" w:name="_Toc92224866"/>
      <w:bookmarkStart w:id="4709" w:name="_Toc171586252"/>
      <w:bookmarkEnd w:id="4699"/>
      <w:r w:rsidRPr="00B02A0B">
        <w:t>13.2.2.3.2.1</w:t>
      </w:r>
      <w:r w:rsidRPr="00B02A0B">
        <w:tab/>
        <w:t>MCData client originating procedures</w:t>
      </w:r>
      <w:bookmarkEnd w:id="4700"/>
      <w:bookmarkEnd w:id="4701"/>
      <w:bookmarkEnd w:id="4702"/>
      <w:bookmarkEnd w:id="4703"/>
      <w:bookmarkEnd w:id="4704"/>
      <w:bookmarkEnd w:id="4705"/>
      <w:bookmarkEnd w:id="4706"/>
      <w:bookmarkEnd w:id="4707"/>
      <w:bookmarkEnd w:id="4708"/>
      <w:bookmarkEnd w:id="4709"/>
    </w:p>
    <w:p w14:paraId="04587153" w14:textId="77777777" w:rsidR="005C310B" w:rsidRPr="00B02A0B" w:rsidRDefault="005C310B" w:rsidP="007D34FE">
      <w:pPr>
        <w:pStyle w:val="Heading7"/>
        <w:numPr>
          <w:ilvl w:val="6"/>
          <w:numId w:val="0"/>
        </w:numPr>
        <w:ind w:left="1296" w:hanging="288"/>
      </w:pPr>
      <w:bookmarkStart w:id="4710" w:name="_CR13_2_2_3_2_1_1"/>
      <w:bookmarkStart w:id="4711" w:name="_Toc20215742"/>
      <w:bookmarkStart w:id="4712" w:name="_Toc27496235"/>
      <w:bookmarkStart w:id="4713" w:name="_Toc36107976"/>
      <w:bookmarkStart w:id="4714" w:name="_Toc44598729"/>
      <w:bookmarkStart w:id="4715" w:name="_Toc44602584"/>
      <w:bookmarkStart w:id="4716" w:name="_Toc45197761"/>
      <w:bookmarkStart w:id="4717" w:name="_Toc45695794"/>
      <w:bookmarkStart w:id="4718" w:name="_Toc51851250"/>
      <w:bookmarkStart w:id="4719" w:name="_Toc92224867"/>
      <w:bookmarkStart w:id="4720" w:name="_Toc171586253"/>
      <w:bookmarkEnd w:id="4710"/>
      <w:r w:rsidRPr="00B02A0B">
        <w:t>13.2.2.3.2.1.1</w:t>
      </w:r>
      <w:r w:rsidRPr="00B02A0B">
        <w:tab/>
        <w:t>Initiating Release</w:t>
      </w:r>
      <w:bookmarkEnd w:id="4711"/>
      <w:bookmarkEnd w:id="4712"/>
      <w:bookmarkEnd w:id="4713"/>
      <w:bookmarkEnd w:id="4714"/>
      <w:bookmarkEnd w:id="4715"/>
      <w:bookmarkEnd w:id="4716"/>
      <w:bookmarkEnd w:id="4717"/>
      <w:bookmarkEnd w:id="4718"/>
      <w:bookmarkEnd w:id="4719"/>
      <w:bookmarkEnd w:id="4720"/>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21" w:name="_CR13_2_2_3_2_1_2"/>
      <w:bookmarkStart w:id="4722" w:name="_Toc20215743"/>
      <w:bookmarkStart w:id="4723" w:name="_Toc27496236"/>
      <w:bookmarkStart w:id="4724" w:name="_Toc36107977"/>
      <w:bookmarkStart w:id="4725" w:name="_Toc44598730"/>
      <w:bookmarkStart w:id="4726" w:name="_Toc44602585"/>
      <w:bookmarkStart w:id="4727" w:name="_Toc45197762"/>
      <w:bookmarkStart w:id="4728" w:name="_Toc45695795"/>
      <w:bookmarkStart w:id="4729" w:name="_Toc51851251"/>
      <w:bookmarkStart w:id="4730" w:name="_Toc92224868"/>
      <w:bookmarkStart w:id="4731" w:name="_Toc171586254"/>
      <w:bookmarkEnd w:id="4721"/>
      <w:r w:rsidRPr="00B02A0B">
        <w:t>13.2.2.3.2.1.2</w:t>
      </w:r>
      <w:r w:rsidRPr="00B02A0B">
        <w:tab/>
        <w:t>Receiving Release Response Type from server</w:t>
      </w:r>
      <w:bookmarkEnd w:id="4722"/>
      <w:bookmarkEnd w:id="4723"/>
      <w:bookmarkEnd w:id="4724"/>
      <w:bookmarkEnd w:id="4725"/>
      <w:bookmarkEnd w:id="4726"/>
      <w:bookmarkEnd w:id="4727"/>
      <w:bookmarkEnd w:id="4728"/>
      <w:bookmarkEnd w:id="4729"/>
      <w:bookmarkEnd w:id="4730"/>
      <w:bookmarkEnd w:id="4731"/>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32" w:name="_CR13_2_2_3_2_2"/>
      <w:bookmarkStart w:id="4733" w:name="_Toc20215744"/>
      <w:bookmarkStart w:id="4734" w:name="_Toc27496237"/>
      <w:bookmarkStart w:id="4735" w:name="_Toc36107978"/>
      <w:bookmarkStart w:id="4736" w:name="_Toc44598731"/>
      <w:bookmarkStart w:id="4737" w:name="_Toc44602586"/>
      <w:bookmarkStart w:id="4738" w:name="_Toc45197763"/>
      <w:bookmarkStart w:id="4739" w:name="_Toc45695796"/>
      <w:bookmarkStart w:id="4740" w:name="_Toc51851252"/>
      <w:bookmarkStart w:id="4741" w:name="_Toc92224869"/>
      <w:bookmarkStart w:id="4742" w:name="_Toc171586255"/>
      <w:bookmarkEnd w:id="4732"/>
      <w:r w:rsidRPr="00B02A0B">
        <w:t>13.2.2.3.2.2</w:t>
      </w:r>
      <w:r w:rsidRPr="00B02A0B">
        <w:tab/>
        <w:t>MCData client terminating procedures</w:t>
      </w:r>
      <w:bookmarkEnd w:id="4733"/>
      <w:bookmarkEnd w:id="4734"/>
      <w:bookmarkEnd w:id="4735"/>
      <w:bookmarkEnd w:id="4736"/>
      <w:bookmarkEnd w:id="4737"/>
      <w:bookmarkEnd w:id="4738"/>
      <w:bookmarkEnd w:id="4739"/>
      <w:bookmarkEnd w:id="4740"/>
      <w:bookmarkEnd w:id="4741"/>
      <w:bookmarkEnd w:id="4742"/>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43" w:name="_CR13_2_2_3_3"/>
      <w:bookmarkStart w:id="4744" w:name="_Toc20215745"/>
      <w:bookmarkStart w:id="4745" w:name="_Toc27496238"/>
      <w:bookmarkStart w:id="4746" w:name="_Toc36107979"/>
      <w:bookmarkStart w:id="4747" w:name="_Toc44598732"/>
      <w:bookmarkStart w:id="4748" w:name="_Toc44602587"/>
      <w:bookmarkStart w:id="4749" w:name="_Toc45197764"/>
      <w:bookmarkStart w:id="4750" w:name="_Toc45695797"/>
      <w:bookmarkStart w:id="4751" w:name="_Toc51851253"/>
      <w:bookmarkStart w:id="4752" w:name="_Toc92224870"/>
      <w:bookmarkStart w:id="4753" w:name="_Toc171586256"/>
      <w:bookmarkEnd w:id="4743"/>
      <w:r w:rsidRPr="00B02A0B">
        <w:rPr>
          <w:rFonts w:eastAsia="Malgun Gothic"/>
        </w:rPr>
        <w:t>13.2.2.3.3</w:t>
      </w:r>
      <w:r w:rsidRPr="00B02A0B">
        <w:rPr>
          <w:rFonts w:eastAsia="Malgun Gothic"/>
        </w:rPr>
        <w:tab/>
        <w:t>Participating MCData function procedures</w:t>
      </w:r>
      <w:bookmarkEnd w:id="4744"/>
      <w:bookmarkEnd w:id="4745"/>
      <w:bookmarkEnd w:id="4746"/>
      <w:bookmarkEnd w:id="4747"/>
      <w:bookmarkEnd w:id="4748"/>
      <w:bookmarkEnd w:id="4749"/>
      <w:bookmarkEnd w:id="4750"/>
      <w:bookmarkEnd w:id="4751"/>
      <w:bookmarkEnd w:id="4752"/>
      <w:bookmarkEnd w:id="4753"/>
    </w:p>
    <w:p w14:paraId="72E3BF78" w14:textId="77777777" w:rsidR="005C310B" w:rsidRPr="00B02A0B" w:rsidRDefault="005C310B" w:rsidP="007D34FE">
      <w:pPr>
        <w:pStyle w:val="Heading6"/>
        <w:numPr>
          <w:ilvl w:val="5"/>
          <w:numId w:val="0"/>
        </w:numPr>
        <w:ind w:left="1152" w:hanging="432"/>
      </w:pPr>
      <w:bookmarkStart w:id="4754" w:name="_CR13_2_2_3_3_1"/>
      <w:bookmarkStart w:id="4755" w:name="_Toc20215746"/>
      <w:bookmarkStart w:id="4756" w:name="_Toc27496239"/>
      <w:bookmarkStart w:id="4757" w:name="_Toc36107980"/>
      <w:bookmarkStart w:id="4758" w:name="_Toc44598733"/>
      <w:bookmarkStart w:id="4759" w:name="_Toc44602588"/>
      <w:bookmarkStart w:id="4760" w:name="_Toc45197765"/>
      <w:bookmarkStart w:id="4761" w:name="_Toc45695798"/>
      <w:bookmarkStart w:id="4762" w:name="_Toc51851254"/>
      <w:bookmarkStart w:id="4763" w:name="_Toc92224871"/>
      <w:bookmarkStart w:id="4764" w:name="_Toc171586257"/>
      <w:bookmarkEnd w:id="4754"/>
      <w:r w:rsidRPr="00B02A0B">
        <w:t>13.2.2.3.3.1</w:t>
      </w:r>
      <w:r w:rsidRPr="00B02A0B">
        <w:tab/>
        <w:t>Originating participating MCData function procedures</w:t>
      </w:r>
      <w:bookmarkEnd w:id="4755"/>
      <w:bookmarkEnd w:id="4756"/>
      <w:bookmarkEnd w:id="4757"/>
      <w:bookmarkEnd w:id="4758"/>
      <w:bookmarkEnd w:id="4759"/>
      <w:bookmarkEnd w:id="4760"/>
      <w:bookmarkEnd w:id="4761"/>
      <w:bookmarkEnd w:id="4762"/>
      <w:bookmarkEnd w:id="4763"/>
      <w:bookmarkEnd w:id="4764"/>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65" w:name="_CR13_2_2_3_3_2"/>
      <w:bookmarkStart w:id="4766" w:name="_Toc20215747"/>
      <w:bookmarkStart w:id="4767" w:name="_Toc27496240"/>
      <w:bookmarkStart w:id="4768" w:name="_Toc36107981"/>
      <w:bookmarkStart w:id="4769" w:name="_Toc44598734"/>
      <w:bookmarkStart w:id="4770" w:name="_Toc44602589"/>
      <w:bookmarkStart w:id="4771" w:name="_Toc45197766"/>
      <w:bookmarkStart w:id="4772" w:name="_Toc45695799"/>
      <w:bookmarkStart w:id="4773" w:name="_Toc51851255"/>
      <w:bookmarkStart w:id="4774" w:name="_Toc92224872"/>
      <w:bookmarkStart w:id="4775" w:name="_Toc171586258"/>
      <w:bookmarkEnd w:id="4765"/>
      <w:r w:rsidRPr="00B02A0B">
        <w:t>13.2.2.3.3.2</w:t>
      </w:r>
      <w:r w:rsidRPr="00B02A0B">
        <w:tab/>
        <w:t>Terminating participating MCData function procedures</w:t>
      </w:r>
      <w:bookmarkEnd w:id="4766"/>
      <w:bookmarkEnd w:id="4767"/>
      <w:bookmarkEnd w:id="4768"/>
      <w:bookmarkEnd w:id="4769"/>
      <w:bookmarkEnd w:id="4770"/>
      <w:bookmarkEnd w:id="4771"/>
      <w:bookmarkEnd w:id="4772"/>
      <w:bookmarkEnd w:id="4773"/>
      <w:bookmarkEnd w:id="4774"/>
      <w:bookmarkEnd w:id="4775"/>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76" w:name="_CR13_2_2_3_4"/>
      <w:bookmarkStart w:id="4777" w:name="_Toc20215748"/>
      <w:bookmarkStart w:id="4778" w:name="_Toc27496241"/>
      <w:bookmarkStart w:id="4779" w:name="_Toc36107982"/>
      <w:bookmarkStart w:id="4780" w:name="_Toc44598735"/>
      <w:bookmarkStart w:id="4781" w:name="_Toc44602590"/>
      <w:bookmarkStart w:id="4782" w:name="_Toc45197767"/>
      <w:bookmarkStart w:id="4783" w:name="_Toc45695800"/>
      <w:bookmarkStart w:id="4784" w:name="_Toc51851256"/>
      <w:bookmarkStart w:id="4785" w:name="_Toc92224873"/>
      <w:bookmarkStart w:id="4786" w:name="_Toc171586259"/>
      <w:bookmarkEnd w:id="4776"/>
      <w:r w:rsidRPr="00B02A0B">
        <w:rPr>
          <w:rFonts w:eastAsia="Malgun Gothic"/>
        </w:rPr>
        <w:t>13.2.2.3.4</w:t>
      </w:r>
      <w:r w:rsidRPr="00B02A0B">
        <w:rPr>
          <w:rFonts w:eastAsia="Malgun Gothic"/>
        </w:rPr>
        <w:tab/>
        <w:t>Controlling MCData function procedures</w:t>
      </w:r>
      <w:bookmarkEnd w:id="4777"/>
      <w:bookmarkEnd w:id="4778"/>
      <w:bookmarkEnd w:id="4779"/>
      <w:bookmarkEnd w:id="4780"/>
      <w:bookmarkEnd w:id="4781"/>
      <w:bookmarkEnd w:id="4782"/>
      <w:bookmarkEnd w:id="4783"/>
      <w:bookmarkEnd w:id="4784"/>
      <w:bookmarkEnd w:id="4785"/>
      <w:bookmarkEnd w:id="4786"/>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87" w:name="_CR13_2_3"/>
      <w:bookmarkStart w:id="4788" w:name="_Toc20215749"/>
      <w:bookmarkStart w:id="4789" w:name="_Toc27496242"/>
      <w:bookmarkStart w:id="4790" w:name="_Toc36107983"/>
      <w:bookmarkStart w:id="4791" w:name="_Toc44598736"/>
      <w:bookmarkStart w:id="4792" w:name="_Toc44602591"/>
      <w:bookmarkStart w:id="4793" w:name="_Toc45197768"/>
      <w:bookmarkStart w:id="4794" w:name="_Toc45695801"/>
      <w:bookmarkStart w:id="4795" w:name="_Toc51851257"/>
      <w:bookmarkStart w:id="4796" w:name="_Toc92224874"/>
      <w:bookmarkStart w:id="4797" w:name="_Toc171586260"/>
      <w:bookmarkEnd w:id="4787"/>
      <w:r w:rsidRPr="00B02A0B">
        <w:t>13.2.3</w:t>
      </w:r>
      <w:r w:rsidRPr="00B02A0B">
        <w:tab/>
        <w:t>MCData server initiated communication release without prior indication</w:t>
      </w:r>
      <w:bookmarkEnd w:id="4788"/>
      <w:bookmarkEnd w:id="4789"/>
      <w:bookmarkEnd w:id="4790"/>
      <w:bookmarkEnd w:id="4791"/>
      <w:bookmarkEnd w:id="4792"/>
      <w:bookmarkEnd w:id="4793"/>
      <w:bookmarkEnd w:id="4794"/>
      <w:bookmarkEnd w:id="4795"/>
      <w:bookmarkEnd w:id="4796"/>
      <w:bookmarkEnd w:id="4797"/>
    </w:p>
    <w:p w14:paraId="3D38C72D" w14:textId="77777777" w:rsidR="005C310B" w:rsidRPr="00B02A0B" w:rsidRDefault="005C310B" w:rsidP="007D34FE">
      <w:pPr>
        <w:pStyle w:val="Heading4"/>
        <w:rPr>
          <w:rFonts w:eastAsia="SimSun"/>
        </w:rPr>
      </w:pPr>
      <w:bookmarkStart w:id="4798" w:name="_CR13_2_3_1"/>
      <w:bookmarkStart w:id="4799" w:name="_Toc20215750"/>
      <w:bookmarkStart w:id="4800" w:name="_Toc27496243"/>
      <w:bookmarkStart w:id="4801" w:name="_Toc36107984"/>
      <w:bookmarkStart w:id="4802" w:name="_Toc44598737"/>
      <w:bookmarkStart w:id="4803" w:name="_Toc44602592"/>
      <w:bookmarkStart w:id="4804" w:name="_Toc45197769"/>
      <w:bookmarkStart w:id="4805" w:name="_Toc45695802"/>
      <w:bookmarkStart w:id="4806" w:name="_Toc51851258"/>
      <w:bookmarkStart w:id="4807" w:name="_Toc92224875"/>
      <w:bookmarkStart w:id="4808" w:name="_Toc171586261"/>
      <w:bookmarkEnd w:id="4798"/>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799"/>
      <w:bookmarkEnd w:id="4800"/>
      <w:bookmarkEnd w:id="4801"/>
      <w:bookmarkEnd w:id="4802"/>
      <w:bookmarkEnd w:id="4803"/>
      <w:bookmarkEnd w:id="4804"/>
      <w:bookmarkEnd w:id="4805"/>
      <w:bookmarkEnd w:id="4806"/>
      <w:bookmarkEnd w:id="4807"/>
      <w:bookmarkEnd w:id="4808"/>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09" w:name="_CR13_2_3_2"/>
      <w:bookmarkStart w:id="4810" w:name="_Toc20215751"/>
      <w:bookmarkStart w:id="4811" w:name="_Toc27496244"/>
      <w:bookmarkStart w:id="4812" w:name="_Toc36107985"/>
      <w:bookmarkStart w:id="4813" w:name="_Toc44598738"/>
      <w:bookmarkStart w:id="4814" w:name="_Toc44602593"/>
      <w:bookmarkStart w:id="4815" w:name="_Toc45197770"/>
      <w:bookmarkStart w:id="4816" w:name="_Toc45695803"/>
      <w:bookmarkStart w:id="4817" w:name="_Toc51851259"/>
      <w:bookmarkStart w:id="4818" w:name="_Toc92224876"/>
      <w:bookmarkStart w:id="4819" w:name="_Toc171586262"/>
      <w:bookmarkEnd w:id="4809"/>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10"/>
      <w:bookmarkEnd w:id="4811"/>
      <w:bookmarkEnd w:id="4812"/>
      <w:bookmarkEnd w:id="4813"/>
      <w:bookmarkEnd w:id="4814"/>
      <w:bookmarkEnd w:id="4815"/>
      <w:bookmarkEnd w:id="4816"/>
      <w:bookmarkEnd w:id="4817"/>
      <w:bookmarkEnd w:id="4818"/>
      <w:bookmarkEnd w:id="4819"/>
    </w:p>
    <w:p w14:paraId="530402C8" w14:textId="77777777" w:rsidR="005C310B" w:rsidRPr="00B02A0B" w:rsidRDefault="005C310B" w:rsidP="007D34FE">
      <w:pPr>
        <w:pStyle w:val="Heading5"/>
        <w:rPr>
          <w:rFonts w:eastAsia="Malgun Gothic"/>
        </w:rPr>
      </w:pPr>
      <w:bookmarkStart w:id="4820" w:name="_CR13_2_3_2_1"/>
      <w:bookmarkStart w:id="4821" w:name="_Toc20215752"/>
      <w:bookmarkStart w:id="4822" w:name="_Toc27496245"/>
      <w:bookmarkStart w:id="4823" w:name="_Toc36107986"/>
      <w:bookmarkStart w:id="4824" w:name="_Toc44598739"/>
      <w:bookmarkStart w:id="4825" w:name="_Toc44602594"/>
      <w:bookmarkStart w:id="4826" w:name="_Toc45197771"/>
      <w:bookmarkStart w:id="4827" w:name="_Toc45695804"/>
      <w:bookmarkStart w:id="4828" w:name="_Toc51851260"/>
      <w:bookmarkStart w:id="4829" w:name="_Toc92224877"/>
      <w:bookmarkStart w:id="4830" w:name="_Toc171586263"/>
      <w:bookmarkEnd w:id="4820"/>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21"/>
      <w:bookmarkEnd w:id="4822"/>
      <w:bookmarkEnd w:id="4823"/>
      <w:bookmarkEnd w:id="4824"/>
      <w:bookmarkEnd w:id="4825"/>
      <w:bookmarkEnd w:id="4826"/>
      <w:bookmarkEnd w:id="4827"/>
      <w:bookmarkEnd w:id="4828"/>
      <w:bookmarkEnd w:id="4829"/>
      <w:bookmarkEnd w:id="4830"/>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31" w:name="_CR13_2_3_2_2"/>
      <w:bookmarkStart w:id="4832" w:name="_Toc20215753"/>
      <w:bookmarkStart w:id="4833" w:name="_Toc27496246"/>
      <w:bookmarkStart w:id="4834" w:name="_Toc36107987"/>
      <w:bookmarkStart w:id="4835" w:name="_Toc44598740"/>
      <w:bookmarkStart w:id="4836" w:name="_Toc44602595"/>
      <w:bookmarkStart w:id="4837" w:name="_Toc45197772"/>
      <w:bookmarkStart w:id="4838" w:name="_Toc45695805"/>
      <w:bookmarkStart w:id="4839" w:name="_Toc51851261"/>
      <w:bookmarkStart w:id="4840" w:name="_Toc92224878"/>
      <w:bookmarkStart w:id="4841" w:name="_Toc171586264"/>
      <w:bookmarkEnd w:id="4831"/>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32"/>
      <w:bookmarkEnd w:id="4833"/>
      <w:bookmarkEnd w:id="4834"/>
      <w:bookmarkEnd w:id="4835"/>
      <w:bookmarkEnd w:id="4836"/>
      <w:bookmarkEnd w:id="4837"/>
      <w:bookmarkEnd w:id="4838"/>
      <w:bookmarkEnd w:id="4839"/>
      <w:bookmarkEnd w:id="4840"/>
      <w:bookmarkEnd w:id="4841"/>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42" w:name="_CR13_2_3_2_3"/>
      <w:bookmarkStart w:id="4843" w:name="_Toc20215754"/>
      <w:bookmarkStart w:id="4844" w:name="_Toc27496247"/>
      <w:bookmarkStart w:id="4845" w:name="_Toc36107988"/>
      <w:bookmarkStart w:id="4846" w:name="_Toc44598741"/>
      <w:bookmarkStart w:id="4847" w:name="_Toc44602596"/>
      <w:bookmarkStart w:id="4848" w:name="_Toc45197773"/>
      <w:bookmarkStart w:id="4849" w:name="_Toc45695806"/>
      <w:bookmarkStart w:id="4850" w:name="_Toc51851262"/>
      <w:bookmarkStart w:id="4851" w:name="_Toc92224879"/>
      <w:bookmarkStart w:id="4852" w:name="_Toc171586265"/>
      <w:bookmarkEnd w:id="4842"/>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43"/>
      <w:bookmarkEnd w:id="4844"/>
      <w:bookmarkEnd w:id="4845"/>
      <w:bookmarkEnd w:id="4846"/>
      <w:bookmarkEnd w:id="4847"/>
      <w:bookmarkEnd w:id="4848"/>
      <w:bookmarkEnd w:id="4849"/>
      <w:bookmarkEnd w:id="4850"/>
      <w:bookmarkEnd w:id="4851"/>
      <w:bookmarkEnd w:id="4852"/>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53" w:name="_CR13_2_3_2_4"/>
      <w:bookmarkStart w:id="4854" w:name="_Toc20215755"/>
      <w:bookmarkStart w:id="4855" w:name="_Toc27496248"/>
      <w:bookmarkStart w:id="4856" w:name="_Toc36107989"/>
      <w:bookmarkStart w:id="4857" w:name="_Toc44598742"/>
      <w:bookmarkStart w:id="4858" w:name="_Toc44602597"/>
      <w:bookmarkStart w:id="4859" w:name="_Toc45197774"/>
      <w:bookmarkStart w:id="4860" w:name="_Toc45695807"/>
      <w:bookmarkStart w:id="4861" w:name="_Toc51851263"/>
      <w:bookmarkStart w:id="4862" w:name="_Toc92224880"/>
      <w:bookmarkStart w:id="4863" w:name="_Toc171586266"/>
      <w:bookmarkEnd w:id="4853"/>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54"/>
      <w:bookmarkEnd w:id="4855"/>
      <w:bookmarkEnd w:id="4856"/>
      <w:bookmarkEnd w:id="4857"/>
      <w:bookmarkEnd w:id="4858"/>
      <w:bookmarkEnd w:id="4859"/>
      <w:bookmarkEnd w:id="4860"/>
      <w:bookmarkEnd w:id="4861"/>
      <w:bookmarkEnd w:id="4862"/>
      <w:bookmarkEnd w:id="4863"/>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64" w:name="_CR13_2_3_3"/>
      <w:bookmarkStart w:id="4865" w:name="_Toc20215756"/>
      <w:bookmarkStart w:id="4866" w:name="_Toc27496249"/>
      <w:bookmarkStart w:id="4867" w:name="_Toc36107990"/>
      <w:bookmarkStart w:id="4868" w:name="_Toc44598743"/>
      <w:bookmarkStart w:id="4869" w:name="_Toc44602598"/>
      <w:bookmarkStart w:id="4870" w:name="_Toc45197775"/>
      <w:bookmarkStart w:id="4871" w:name="_Toc45695808"/>
      <w:bookmarkStart w:id="4872" w:name="_Toc51851264"/>
      <w:bookmarkStart w:id="4873" w:name="_Toc92224881"/>
      <w:bookmarkStart w:id="4874" w:name="_Toc171586267"/>
      <w:bookmarkEnd w:id="4864"/>
      <w:r w:rsidRPr="00B02A0B">
        <w:rPr>
          <w:rFonts w:eastAsia="Malgun Gothic"/>
        </w:rPr>
        <w:t>13.2.3.3</w:t>
      </w:r>
      <w:r w:rsidRPr="00B02A0B">
        <w:rPr>
          <w:rFonts w:eastAsia="Malgun Gothic"/>
        </w:rPr>
        <w:tab/>
      </w:r>
      <w:r w:rsidRPr="00B02A0B">
        <w:t>Release of MCData communication over HTTP</w:t>
      </w:r>
      <w:bookmarkEnd w:id="4865"/>
      <w:bookmarkEnd w:id="4866"/>
      <w:bookmarkEnd w:id="4867"/>
      <w:bookmarkEnd w:id="4868"/>
      <w:bookmarkEnd w:id="4869"/>
      <w:bookmarkEnd w:id="4870"/>
      <w:bookmarkEnd w:id="4871"/>
      <w:bookmarkEnd w:id="4872"/>
      <w:bookmarkEnd w:id="4873"/>
      <w:bookmarkEnd w:id="4874"/>
    </w:p>
    <w:p w14:paraId="5AB6078C" w14:textId="77777777" w:rsidR="005C310B" w:rsidRPr="00B02A0B" w:rsidRDefault="005C310B" w:rsidP="007D34FE">
      <w:pPr>
        <w:pStyle w:val="Heading5"/>
        <w:rPr>
          <w:rFonts w:eastAsia="Malgun Gothic"/>
        </w:rPr>
      </w:pPr>
      <w:bookmarkStart w:id="4875" w:name="_CR13_2_3_3_1"/>
      <w:bookmarkStart w:id="4876" w:name="_Toc20215757"/>
      <w:bookmarkStart w:id="4877" w:name="_Toc27496250"/>
      <w:bookmarkStart w:id="4878" w:name="_Toc36107991"/>
      <w:bookmarkStart w:id="4879" w:name="_Toc44598744"/>
      <w:bookmarkStart w:id="4880" w:name="_Toc44602599"/>
      <w:bookmarkStart w:id="4881" w:name="_Toc45197776"/>
      <w:bookmarkStart w:id="4882" w:name="_Toc45695809"/>
      <w:bookmarkStart w:id="4883" w:name="_Toc51851265"/>
      <w:bookmarkStart w:id="4884" w:name="_Toc92224882"/>
      <w:bookmarkStart w:id="4885" w:name="_Toc171586268"/>
      <w:bookmarkEnd w:id="4875"/>
      <w:r w:rsidRPr="00B02A0B">
        <w:rPr>
          <w:rFonts w:eastAsia="Malgun Gothic"/>
        </w:rPr>
        <w:t>13.2.3.3.1</w:t>
      </w:r>
      <w:r w:rsidRPr="00B02A0B">
        <w:rPr>
          <w:rFonts w:eastAsia="Malgun Gothic"/>
        </w:rPr>
        <w:tab/>
        <w:t>General</w:t>
      </w:r>
      <w:bookmarkEnd w:id="4876"/>
      <w:bookmarkEnd w:id="4877"/>
      <w:bookmarkEnd w:id="4878"/>
      <w:bookmarkEnd w:id="4879"/>
      <w:bookmarkEnd w:id="4880"/>
      <w:bookmarkEnd w:id="4881"/>
      <w:bookmarkEnd w:id="4882"/>
      <w:bookmarkEnd w:id="4883"/>
      <w:bookmarkEnd w:id="4884"/>
      <w:bookmarkEnd w:id="4885"/>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886" w:name="_CR13_2_3_3_2"/>
      <w:bookmarkStart w:id="4887" w:name="_Toc20215758"/>
      <w:bookmarkStart w:id="4888" w:name="_Toc27496251"/>
      <w:bookmarkStart w:id="4889" w:name="_Toc36107992"/>
      <w:bookmarkStart w:id="4890" w:name="_Toc44598745"/>
      <w:bookmarkStart w:id="4891" w:name="_Toc44602600"/>
      <w:bookmarkStart w:id="4892" w:name="_Toc45197777"/>
      <w:bookmarkStart w:id="4893" w:name="_Toc45695810"/>
      <w:bookmarkStart w:id="4894" w:name="_Toc51851266"/>
      <w:bookmarkStart w:id="4895" w:name="_Toc92224883"/>
      <w:bookmarkStart w:id="4896" w:name="_Toc171586269"/>
      <w:bookmarkEnd w:id="4886"/>
      <w:r w:rsidRPr="00B02A0B">
        <w:t>13.2.3.3.2</w:t>
      </w:r>
      <w:r w:rsidRPr="00B02A0B">
        <w:tab/>
        <w:t>MCData client procedures</w:t>
      </w:r>
      <w:bookmarkEnd w:id="4887"/>
      <w:bookmarkEnd w:id="4888"/>
      <w:bookmarkEnd w:id="4889"/>
      <w:bookmarkEnd w:id="4890"/>
      <w:bookmarkEnd w:id="4891"/>
      <w:bookmarkEnd w:id="4892"/>
      <w:bookmarkEnd w:id="4893"/>
      <w:bookmarkEnd w:id="4894"/>
      <w:bookmarkEnd w:id="4895"/>
      <w:bookmarkEnd w:id="4896"/>
    </w:p>
    <w:p w14:paraId="258D36D4" w14:textId="77777777" w:rsidR="005C310B" w:rsidRPr="00B02A0B" w:rsidRDefault="005C310B" w:rsidP="007D34FE">
      <w:pPr>
        <w:pStyle w:val="Heading6"/>
        <w:numPr>
          <w:ilvl w:val="5"/>
          <w:numId w:val="0"/>
        </w:numPr>
        <w:ind w:left="1152" w:hanging="432"/>
      </w:pPr>
      <w:bookmarkStart w:id="4897" w:name="_CR13_2_3_3_2_1"/>
      <w:bookmarkStart w:id="4898" w:name="_Toc20215759"/>
      <w:bookmarkStart w:id="4899" w:name="_Toc27496252"/>
      <w:bookmarkStart w:id="4900" w:name="_Toc36107993"/>
      <w:bookmarkStart w:id="4901" w:name="_Toc44598746"/>
      <w:bookmarkStart w:id="4902" w:name="_Toc44602601"/>
      <w:bookmarkStart w:id="4903" w:name="_Toc45197778"/>
      <w:bookmarkStart w:id="4904" w:name="_Toc45695811"/>
      <w:bookmarkStart w:id="4905" w:name="_Toc51851267"/>
      <w:bookmarkStart w:id="4906" w:name="_Toc92224884"/>
      <w:bookmarkStart w:id="4907" w:name="_Toc171586270"/>
      <w:bookmarkEnd w:id="4897"/>
      <w:r w:rsidRPr="00B02A0B">
        <w:t>13.2.3.3.2.1</w:t>
      </w:r>
      <w:r w:rsidRPr="00B02A0B">
        <w:tab/>
        <w:t>MCData client originating procedure</w:t>
      </w:r>
      <w:bookmarkEnd w:id="4898"/>
      <w:bookmarkEnd w:id="4899"/>
      <w:bookmarkEnd w:id="4900"/>
      <w:bookmarkEnd w:id="4901"/>
      <w:bookmarkEnd w:id="4902"/>
      <w:bookmarkEnd w:id="4903"/>
      <w:bookmarkEnd w:id="4904"/>
      <w:bookmarkEnd w:id="4905"/>
      <w:bookmarkEnd w:id="4906"/>
      <w:bookmarkEnd w:id="4907"/>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08" w:name="_CR13_2_3_3_2_2"/>
      <w:bookmarkStart w:id="4909" w:name="_Toc20215760"/>
      <w:bookmarkStart w:id="4910" w:name="_Toc27496253"/>
      <w:bookmarkStart w:id="4911" w:name="_Toc36107994"/>
      <w:bookmarkStart w:id="4912" w:name="_Toc44598747"/>
      <w:bookmarkStart w:id="4913" w:name="_Toc44602602"/>
      <w:bookmarkStart w:id="4914" w:name="_Toc45197779"/>
      <w:bookmarkStart w:id="4915" w:name="_Toc45695812"/>
      <w:bookmarkStart w:id="4916" w:name="_Toc51851268"/>
      <w:bookmarkStart w:id="4917" w:name="_Toc92224885"/>
      <w:bookmarkStart w:id="4918" w:name="_Toc171586271"/>
      <w:bookmarkEnd w:id="4908"/>
      <w:r w:rsidRPr="00B02A0B">
        <w:t>13.2.3.3.2.2</w:t>
      </w:r>
      <w:r w:rsidRPr="00B02A0B">
        <w:tab/>
        <w:t>MCData client terminating procedure</w:t>
      </w:r>
      <w:bookmarkEnd w:id="4909"/>
      <w:bookmarkEnd w:id="4910"/>
      <w:bookmarkEnd w:id="4911"/>
      <w:bookmarkEnd w:id="4912"/>
      <w:bookmarkEnd w:id="4913"/>
      <w:bookmarkEnd w:id="4914"/>
      <w:bookmarkEnd w:id="4915"/>
      <w:bookmarkEnd w:id="4916"/>
      <w:bookmarkEnd w:id="4917"/>
      <w:bookmarkEnd w:id="4918"/>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19" w:name="_CR13_2_3_3_3"/>
      <w:bookmarkStart w:id="4920" w:name="_Toc20215761"/>
      <w:bookmarkStart w:id="4921" w:name="_Toc27496254"/>
      <w:bookmarkStart w:id="4922" w:name="_Toc36107995"/>
      <w:bookmarkStart w:id="4923" w:name="_Toc44598748"/>
      <w:bookmarkStart w:id="4924" w:name="_Toc44602603"/>
      <w:bookmarkStart w:id="4925" w:name="_Toc45197780"/>
      <w:bookmarkStart w:id="4926" w:name="_Toc45695813"/>
      <w:bookmarkStart w:id="4927" w:name="_Toc51851269"/>
      <w:bookmarkStart w:id="4928" w:name="_Toc92224886"/>
      <w:bookmarkStart w:id="4929" w:name="_Toc171586272"/>
      <w:bookmarkEnd w:id="4919"/>
      <w:r w:rsidRPr="00B02A0B">
        <w:t>13.2.3.3.3</w:t>
      </w:r>
      <w:r w:rsidRPr="00B02A0B">
        <w:tab/>
        <w:t>Participating MCData function procedures</w:t>
      </w:r>
      <w:bookmarkEnd w:id="4920"/>
      <w:bookmarkEnd w:id="4921"/>
      <w:bookmarkEnd w:id="4922"/>
      <w:bookmarkEnd w:id="4923"/>
      <w:bookmarkEnd w:id="4924"/>
      <w:bookmarkEnd w:id="4925"/>
      <w:bookmarkEnd w:id="4926"/>
      <w:bookmarkEnd w:id="4927"/>
      <w:bookmarkEnd w:id="4928"/>
      <w:bookmarkEnd w:id="4929"/>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30" w:name="_CR13_2_3_3_4"/>
      <w:bookmarkStart w:id="4931" w:name="_Toc20215762"/>
      <w:bookmarkStart w:id="4932" w:name="_Toc27496255"/>
      <w:bookmarkStart w:id="4933" w:name="_Toc36107996"/>
      <w:bookmarkStart w:id="4934" w:name="_Toc44598749"/>
      <w:bookmarkStart w:id="4935" w:name="_Toc44602604"/>
      <w:bookmarkStart w:id="4936" w:name="_Toc45197781"/>
      <w:bookmarkStart w:id="4937" w:name="_Toc45695814"/>
      <w:bookmarkStart w:id="4938" w:name="_Toc51851270"/>
      <w:bookmarkStart w:id="4939" w:name="_Toc92224887"/>
      <w:bookmarkStart w:id="4940" w:name="_Toc171586273"/>
      <w:bookmarkEnd w:id="4930"/>
      <w:r w:rsidRPr="00B02A0B">
        <w:t>13.2.3.3.4</w:t>
      </w:r>
      <w:r w:rsidRPr="00B02A0B">
        <w:tab/>
        <w:t>Controlling MCData function procedures</w:t>
      </w:r>
      <w:bookmarkEnd w:id="4931"/>
      <w:bookmarkEnd w:id="4932"/>
      <w:bookmarkEnd w:id="4933"/>
      <w:bookmarkEnd w:id="4934"/>
      <w:bookmarkEnd w:id="4935"/>
      <w:bookmarkEnd w:id="4936"/>
      <w:bookmarkEnd w:id="4937"/>
      <w:bookmarkEnd w:id="4938"/>
      <w:bookmarkEnd w:id="4939"/>
      <w:bookmarkEnd w:id="4940"/>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41" w:name="_CR13_2_4"/>
      <w:bookmarkStart w:id="4942" w:name="_Toc20215763"/>
      <w:bookmarkStart w:id="4943" w:name="_Toc27496256"/>
      <w:bookmarkStart w:id="4944" w:name="_Toc36107997"/>
      <w:bookmarkStart w:id="4945" w:name="_Toc44598750"/>
      <w:bookmarkStart w:id="4946" w:name="_Toc44602605"/>
      <w:bookmarkStart w:id="4947" w:name="_Toc45197782"/>
      <w:bookmarkStart w:id="4948" w:name="_Toc45695815"/>
      <w:bookmarkStart w:id="4949" w:name="_Toc51851271"/>
      <w:bookmarkStart w:id="4950" w:name="_Toc92224888"/>
      <w:bookmarkStart w:id="4951" w:name="_Toc171586274"/>
      <w:bookmarkEnd w:id="4941"/>
      <w:r w:rsidRPr="00B02A0B">
        <w:t>13.2.4</w:t>
      </w:r>
      <w:r w:rsidRPr="00B02A0B">
        <w:tab/>
        <w:t>MCData server initiated communication release with prior indication</w:t>
      </w:r>
      <w:bookmarkEnd w:id="4942"/>
      <w:bookmarkEnd w:id="4943"/>
      <w:bookmarkEnd w:id="4944"/>
      <w:bookmarkEnd w:id="4945"/>
      <w:bookmarkEnd w:id="4946"/>
      <w:bookmarkEnd w:id="4947"/>
      <w:bookmarkEnd w:id="4948"/>
      <w:bookmarkEnd w:id="4949"/>
      <w:bookmarkEnd w:id="4950"/>
      <w:bookmarkEnd w:id="4951"/>
    </w:p>
    <w:p w14:paraId="6F8BC65F" w14:textId="77777777" w:rsidR="005C310B" w:rsidRPr="00B02A0B" w:rsidRDefault="005C310B" w:rsidP="007D34FE">
      <w:pPr>
        <w:pStyle w:val="Heading4"/>
        <w:rPr>
          <w:rFonts w:eastAsia="Malgun Gothic"/>
        </w:rPr>
      </w:pPr>
      <w:bookmarkStart w:id="4952" w:name="_CR13_2_4_1"/>
      <w:bookmarkStart w:id="4953" w:name="_Toc20215764"/>
      <w:bookmarkStart w:id="4954" w:name="_Toc27496257"/>
      <w:bookmarkStart w:id="4955" w:name="_Toc36107998"/>
      <w:bookmarkStart w:id="4956" w:name="_Toc44598751"/>
      <w:bookmarkStart w:id="4957" w:name="_Toc44602606"/>
      <w:bookmarkStart w:id="4958" w:name="_Toc45197783"/>
      <w:bookmarkStart w:id="4959" w:name="_Toc45695816"/>
      <w:bookmarkStart w:id="4960" w:name="_Toc51851272"/>
      <w:bookmarkStart w:id="4961" w:name="_Toc92224889"/>
      <w:bookmarkStart w:id="4962" w:name="_Toc171586275"/>
      <w:bookmarkEnd w:id="4952"/>
      <w:r w:rsidRPr="00B02A0B">
        <w:rPr>
          <w:rFonts w:eastAsia="SimSun"/>
        </w:rPr>
        <w:t>13.2.4</w:t>
      </w:r>
      <w:r w:rsidRPr="00B02A0B">
        <w:rPr>
          <w:rFonts w:eastAsia="Malgun Gothic"/>
        </w:rPr>
        <w:t>.1</w:t>
      </w:r>
      <w:r w:rsidRPr="00B02A0B">
        <w:rPr>
          <w:rFonts w:eastAsia="Malgun Gothic"/>
        </w:rPr>
        <w:tab/>
        <w:t>General</w:t>
      </w:r>
      <w:bookmarkEnd w:id="4953"/>
      <w:bookmarkEnd w:id="4954"/>
      <w:bookmarkEnd w:id="4955"/>
      <w:bookmarkEnd w:id="4956"/>
      <w:bookmarkEnd w:id="4957"/>
      <w:bookmarkEnd w:id="4958"/>
      <w:bookmarkEnd w:id="4959"/>
      <w:bookmarkEnd w:id="4960"/>
      <w:bookmarkEnd w:id="4961"/>
      <w:bookmarkEnd w:id="4962"/>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63" w:name="_CR13_2_4_2"/>
      <w:bookmarkStart w:id="4964" w:name="_Toc20215765"/>
      <w:bookmarkStart w:id="4965" w:name="_Toc27496258"/>
      <w:bookmarkStart w:id="4966" w:name="_Toc36107999"/>
      <w:bookmarkStart w:id="4967" w:name="_Toc44598752"/>
      <w:bookmarkStart w:id="4968" w:name="_Toc44602607"/>
      <w:bookmarkStart w:id="4969" w:name="_Toc45197784"/>
      <w:bookmarkStart w:id="4970" w:name="_Toc45695817"/>
      <w:bookmarkStart w:id="4971" w:name="_Toc51851273"/>
      <w:bookmarkStart w:id="4972" w:name="_Toc92224890"/>
      <w:bookmarkStart w:id="4973" w:name="_Toc171586276"/>
      <w:bookmarkEnd w:id="4963"/>
      <w:r w:rsidRPr="00B02A0B">
        <w:rPr>
          <w:rFonts w:eastAsia="SimSun"/>
        </w:rPr>
        <w:t>13.2.4</w:t>
      </w:r>
      <w:r w:rsidRPr="00B02A0B">
        <w:rPr>
          <w:rFonts w:eastAsia="Malgun Gothic"/>
        </w:rPr>
        <w:t>.2</w:t>
      </w:r>
      <w:r w:rsidRPr="00B02A0B">
        <w:rPr>
          <w:rFonts w:eastAsia="Malgun Gothic"/>
        </w:rPr>
        <w:tab/>
        <w:t>MCData client procedures for communication over media plane</w:t>
      </w:r>
      <w:bookmarkEnd w:id="4964"/>
      <w:bookmarkEnd w:id="4965"/>
      <w:bookmarkEnd w:id="4966"/>
      <w:bookmarkEnd w:id="4967"/>
      <w:bookmarkEnd w:id="4968"/>
      <w:bookmarkEnd w:id="4969"/>
      <w:bookmarkEnd w:id="4970"/>
      <w:bookmarkEnd w:id="4971"/>
      <w:bookmarkEnd w:id="4972"/>
      <w:bookmarkEnd w:id="4973"/>
    </w:p>
    <w:p w14:paraId="1F3689DA" w14:textId="77777777" w:rsidR="005C310B" w:rsidRPr="00B02A0B" w:rsidRDefault="005C310B" w:rsidP="007D34FE">
      <w:pPr>
        <w:pStyle w:val="Heading5"/>
      </w:pPr>
      <w:bookmarkStart w:id="4974" w:name="_CR13_2_4_2_1"/>
      <w:bookmarkStart w:id="4975" w:name="_Toc20215766"/>
      <w:bookmarkStart w:id="4976" w:name="_Toc27496259"/>
      <w:bookmarkStart w:id="4977" w:name="_Toc36108000"/>
      <w:bookmarkStart w:id="4978" w:name="_Toc44598753"/>
      <w:bookmarkStart w:id="4979" w:name="_Toc44602608"/>
      <w:bookmarkStart w:id="4980" w:name="_Toc45197785"/>
      <w:bookmarkStart w:id="4981" w:name="_Toc45695818"/>
      <w:bookmarkStart w:id="4982" w:name="_Toc51851274"/>
      <w:bookmarkStart w:id="4983" w:name="_Toc92224891"/>
      <w:bookmarkStart w:id="4984" w:name="_Toc171586277"/>
      <w:bookmarkEnd w:id="4974"/>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75"/>
      <w:bookmarkEnd w:id="4976"/>
      <w:bookmarkEnd w:id="4977"/>
      <w:bookmarkEnd w:id="4978"/>
      <w:bookmarkEnd w:id="4979"/>
      <w:bookmarkEnd w:id="4980"/>
      <w:bookmarkEnd w:id="4981"/>
      <w:bookmarkEnd w:id="4982"/>
      <w:bookmarkEnd w:id="4983"/>
      <w:bookmarkEnd w:id="4984"/>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85" w:name="_CR13_2_4_2_2"/>
      <w:bookmarkStart w:id="4986" w:name="_Toc20215767"/>
      <w:bookmarkStart w:id="4987" w:name="_Toc27496260"/>
      <w:bookmarkStart w:id="4988" w:name="_Toc36108001"/>
      <w:bookmarkStart w:id="4989" w:name="_Toc44598754"/>
      <w:bookmarkStart w:id="4990" w:name="_Toc44602609"/>
      <w:bookmarkStart w:id="4991" w:name="_Toc45197786"/>
      <w:bookmarkStart w:id="4992" w:name="_Toc45695819"/>
      <w:bookmarkStart w:id="4993" w:name="_Toc51851275"/>
      <w:bookmarkStart w:id="4994" w:name="_Toc92224892"/>
      <w:bookmarkStart w:id="4995" w:name="_Toc171586278"/>
      <w:bookmarkEnd w:id="4985"/>
      <w:r w:rsidRPr="00B02A0B">
        <w:rPr>
          <w:rFonts w:eastAsia="SimSun"/>
        </w:rPr>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86"/>
      <w:bookmarkEnd w:id="4987"/>
      <w:bookmarkEnd w:id="4988"/>
      <w:bookmarkEnd w:id="4989"/>
      <w:bookmarkEnd w:id="4990"/>
      <w:bookmarkEnd w:id="4991"/>
      <w:bookmarkEnd w:id="4992"/>
      <w:bookmarkEnd w:id="4993"/>
      <w:bookmarkEnd w:id="4994"/>
      <w:bookmarkEnd w:id="4995"/>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996" w:name="_CR13_2_4_2_3"/>
      <w:bookmarkStart w:id="4997" w:name="_Toc20215768"/>
      <w:bookmarkStart w:id="4998" w:name="_Toc27496261"/>
      <w:bookmarkStart w:id="4999" w:name="_Toc36108002"/>
      <w:bookmarkStart w:id="5000" w:name="_Toc44598755"/>
      <w:bookmarkStart w:id="5001" w:name="_Toc44602610"/>
      <w:bookmarkStart w:id="5002" w:name="_Toc45197787"/>
      <w:bookmarkStart w:id="5003" w:name="_Toc45695820"/>
      <w:bookmarkStart w:id="5004" w:name="_Toc51851276"/>
      <w:bookmarkStart w:id="5005" w:name="_Toc92224893"/>
      <w:bookmarkStart w:id="5006" w:name="_Toc171586279"/>
      <w:bookmarkEnd w:id="4996"/>
      <w:r w:rsidRPr="00B02A0B">
        <w:rPr>
          <w:rFonts w:eastAsia="SimSun"/>
        </w:rPr>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997"/>
      <w:bookmarkEnd w:id="4998"/>
      <w:bookmarkEnd w:id="4999"/>
      <w:bookmarkEnd w:id="5000"/>
      <w:bookmarkEnd w:id="5001"/>
      <w:bookmarkEnd w:id="5002"/>
      <w:bookmarkEnd w:id="5003"/>
      <w:bookmarkEnd w:id="5004"/>
      <w:bookmarkEnd w:id="5005"/>
      <w:bookmarkEnd w:id="5006"/>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07" w:name="_CR13_2_4_3"/>
      <w:bookmarkStart w:id="5008" w:name="_Toc20215769"/>
      <w:bookmarkStart w:id="5009" w:name="_Toc27496262"/>
      <w:bookmarkStart w:id="5010" w:name="_Toc36108003"/>
      <w:bookmarkStart w:id="5011" w:name="_Toc44598756"/>
      <w:bookmarkStart w:id="5012" w:name="_Toc44602611"/>
      <w:bookmarkStart w:id="5013" w:name="_Toc45197788"/>
      <w:bookmarkStart w:id="5014" w:name="_Toc45695821"/>
      <w:bookmarkStart w:id="5015" w:name="_Toc51851277"/>
      <w:bookmarkStart w:id="5016" w:name="_Toc92224894"/>
      <w:bookmarkStart w:id="5017" w:name="_Toc171586280"/>
      <w:bookmarkEnd w:id="5007"/>
      <w:r w:rsidRPr="00B02A0B">
        <w:rPr>
          <w:rFonts w:eastAsia="SimSun"/>
        </w:rPr>
        <w:t>13.2.4</w:t>
      </w:r>
      <w:r w:rsidRPr="00B02A0B">
        <w:rPr>
          <w:rFonts w:eastAsia="Malgun Gothic"/>
        </w:rPr>
        <w:t>.3</w:t>
      </w:r>
      <w:r w:rsidRPr="00B02A0B">
        <w:rPr>
          <w:rFonts w:eastAsia="Malgun Gothic"/>
        </w:rPr>
        <w:tab/>
        <w:t>Participating MCData function procedures for communication over media plane</w:t>
      </w:r>
      <w:bookmarkEnd w:id="5008"/>
      <w:bookmarkEnd w:id="5009"/>
      <w:bookmarkEnd w:id="5010"/>
      <w:bookmarkEnd w:id="5011"/>
      <w:bookmarkEnd w:id="5012"/>
      <w:bookmarkEnd w:id="5013"/>
      <w:bookmarkEnd w:id="5014"/>
      <w:bookmarkEnd w:id="5015"/>
      <w:bookmarkEnd w:id="5016"/>
      <w:bookmarkEnd w:id="5017"/>
    </w:p>
    <w:p w14:paraId="5ADAA616" w14:textId="77777777" w:rsidR="005C310B" w:rsidRPr="00B02A0B" w:rsidRDefault="005C310B" w:rsidP="007D34FE">
      <w:pPr>
        <w:pStyle w:val="Heading5"/>
        <w:rPr>
          <w:rFonts w:eastAsia="SimSun"/>
        </w:rPr>
      </w:pPr>
      <w:bookmarkStart w:id="5018" w:name="_CR13_2_4_3_1"/>
      <w:bookmarkStart w:id="5019" w:name="_Toc20215770"/>
      <w:bookmarkStart w:id="5020" w:name="_Toc27496263"/>
      <w:bookmarkStart w:id="5021" w:name="_Toc36108004"/>
      <w:bookmarkStart w:id="5022" w:name="_Toc44598757"/>
      <w:bookmarkStart w:id="5023" w:name="_Toc44602612"/>
      <w:bookmarkStart w:id="5024" w:name="_Toc45197789"/>
      <w:bookmarkStart w:id="5025" w:name="_Toc45695822"/>
      <w:bookmarkStart w:id="5026" w:name="_Toc51851278"/>
      <w:bookmarkStart w:id="5027" w:name="_Toc92224895"/>
      <w:bookmarkStart w:id="5028" w:name="_Toc171586281"/>
      <w:bookmarkEnd w:id="5018"/>
      <w:r w:rsidRPr="00B02A0B">
        <w:rPr>
          <w:rFonts w:eastAsia="SimSun"/>
        </w:rPr>
        <w:t>13.2.4.3.1</w:t>
      </w:r>
      <w:r w:rsidRPr="00B02A0B">
        <w:rPr>
          <w:rFonts w:eastAsia="SimSun"/>
        </w:rPr>
        <w:tab/>
        <w:t>Receiving SIP INFO request from the controlling MCData function</w:t>
      </w:r>
      <w:bookmarkEnd w:id="5019"/>
      <w:bookmarkEnd w:id="5020"/>
      <w:bookmarkEnd w:id="5021"/>
      <w:bookmarkEnd w:id="5022"/>
      <w:bookmarkEnd w:id="5023"/>
      <w:bookmarkEnd w:id="5024"/>
      <w:bookmarkEnd w:id="5025"/>
      <w:bookmarkEnd w:id="5026"/>
      <w:bookmarkEnd w:id="5027"/>
      <w:bookmarkEnd w:id="5028"/>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rPr>
          <w:rFonts w:eastAsia="SimSun"/>
        </w:rPr>
      </w:pPr>
      <w:bookmarkStart w:id="5029" w:name="_CR13_2_4_3_2"/>
      <w:bookmarkStart w:id="5030" w:name="_Toc20215771"/>
      <w:bookmarkStart w:id="5031" w:name="_Toc27496264"/>
      <w:bookmarkStart w:id="5032" w:name="_Toc36108005"/>
      <w:bookmarkStart w:id="5033" w:name="_Toc44598758"/>
      <w:bookmarkStart w:id="5034" w:name="_Toc44602613"/>
      <w:bookmarkStart w:id="5035" w:name="_Toc45197790"/>
      <w:bookmarkStart w:id="5036" w:name="_Toc45695823"/>
      <w:bookmarkStart w:id="5037" w:name="_Toc51851279"/>
      <w:bookmarkStart w:id="5038" w:name="_Toc92224896"/>
      <w:bookmarkStart w:id="5039" w:name="_Toc171586282"/>
      <w:bookmarkEnd w:id="5029"/>
      <w:r w:rsidRPr="00B02A0B">
        <w:rPr>
          <w:rFonts w:eastAsia="SimSun"/>
        </w:rPr>
        <w:t>13.2.4.3.2</w:t>
      </w:r>
      <w:r w:rsidRPr="00B02A0B">
        <w:rPr>
          <w:rFonts w:eastAsia="SimSun"/>
        </w:rPr>
        <w:tab/>
        <w:t>Receiving SIP INFO request from the MCData client</w:t>
      </w:r>
      <w:bookmarkEnd w:id="5030"/>
      <w:bookmarkEnd w:id="5031"/>
      <w:bookmarkEnd w:id="5032"/>
      <w:bookmarkEnd w:id="5033"/>
      <w:bookmarkEnd w:id="5034"/>
      <w:bookmarkEnd w:id="5035"/>
      <w:bookmarkEnd w:id="5036"/>
      <w:bookmarkEnd w:id="5037"/>
      <w:bookmarkEnd w:id="5038"/>
      <w:bookmarkEnd w:id="5039"/>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40" w:name="_CR13_2_4_4"/>
      <w:bookmarkStart w:id="5041" w:name="_Toc20215772"/>
      <w:bookmarkStart w:id="5042" w:name="_Toc27496265"/>
      <w:bookmarkStart w:id="5043" w:name="_Toc36108006"/>
      <w:bookmarkStart w:id="5044" w:name="_Toc44598759"/>
      <w:bookmarkStart w:id="5045" w:name="_Toc44602614"/>
      <w:bookmarkStart w:id="5046" w:name="_Toc45197791"/>
      <w:bookmarkStart w:id="5047" w:name="_Toc45695824"/>
      <w:bookmarkStart w:id="5048" w:name="_Toc51851280"/>
      <w:bookmarkStart w:id="5049" w:name="_Toc92224897"/>
      <w:bookmarkStart w:id="5050" w:name="_Toc171586283"/>
      <w:bookmarkEnd w:id="5040"/>
      <w:r w:rsidRPr="00B02A0B">
        <w:rPr>
          <w:rFonts w:eastAsia="SimSun"/>
        </w:rPr>
        <w:t>13.2.4</w:t>
      </w:r>
      <w:r w:rsidRPr="00B02A0B">
        <w:rPr>
          <w:rFonts w:eastAsia="Malgun Gothic"/>
        </w:rPr>
        <w:t>.4</w:t>
      </w:r>
      <w:r w:rsidRPr="00B02A0B">
        <w:rPr>
          <w:rFonts w:eastAsia="Malgun Gothic"/>
        </w:rPr>
        <w:tab/>
        <w:t>Controlling MCData function procedures for communication over media plane</w:t>
      </w:r>
      <w:bookmarkEnd w:id="5041"/>
      <w:bookmarkEnd w:id="5042"/>
      <w:bookmarkEnd w:id="5043"/>
      <w:bookmarkEnd w:id="5044"/>
      <w:bookmarkEnd w:id="5045"/>
      <w:bookmarkEnd w:id="5046"/>
      <w:bookmarkEnd w:id="5047"/>
      <w:bookmarkEnd w:id="5048"/>
      <w:bookmarkEnd w:id="5049"/>
      <w:bookmarkEnd w:id="5050"/>
    </w:p>
    <w:p w14:paraId="640E9A7F" w14:textId="77777777" w:rsidR="005C310B" w:rsidRPr="00B02A0B" w:rsidRDefault="005C310B" w:rsidP="007D34FE">
      <w:pPr>
        <w:pStyle w:val="Heading5"/>
        <w:rPr>
          <w:lang w:val="en-US"/>
        </w:rPr>
      </w:pPr>
      <w:bookmarkStart w:id="5051" w:name="_CR13_2_4_4_1"/>
      <w:bookmarkStart w:id="5052" w:name="_Toc20215773"/>
      <w:bookmarkStart w:id="5053" w:name="_Toc27496266"/>
      <w:bookmarkStart w:id="5054" w:name="_Toc36108007"/>
      <w:bookmarkStart w:id="5055" w:name="_Toc44598760"/>
      <w:bookmarkStart w:id="5056" w:name="_Toc44602615"/>
      <w:bookmarkStart w:id="5057" w:name="_Toc45197792"/>
      <w:bookmarkStart w:id="5058" w:name="_Toc45695825"/>
      <w:bookmarkStart w:id="5059" w:name="_Toc51851281"/>
      <w:bookmarkStart w:id="5060" w:name="_Toc92224898"/>
      <w:bookmarkStart w:id="5061" w:name="_Toc171586284"/>
      <w:bookmarkEnd w:id="5051"/>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52"/>
      <w:bookmarkEnd w:id="5053"/>
      <w:bookmarkEnd w:id="5054"/>
      <w:bookmarkEnd w:id="5055"/>
      <w:bookmarkEnd w:id="5056"/>
      <w:bookmarkEnd w:id="5057"/>
      <w:bookmarkEnd w:id="5058"/>
      <w:bookmarkEnd w:id="5059"/>
      <w:bookmarkEnd w:id="5060"/>
      <w:bookmarkEnd w:id="5061"/>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62" w:name="_CR13_2_4_4_2"/>
      <w:bookmarkStart w:id="5063" w:name="_Toc20215774"/>
      <w:bookmarkStart w:id="5064" w:name="_Toc27496267"/>
      <w:bookmarkStart w:id="5065" w:name="_Toc36108008"/>
      <w:bookmarkStart w:id="5066" w:name="_Toc44598761"/>
      <w:bookmarkStart w:id="5067" w:name="_Toc44602616"/>
      <w:bookmarkStart w:id="5068" w:name="_Toc45197793"/>
      <w:bookmarkStart w:id="5069" w:name="_Toc45695826"/>
      <w:bookmarkStart w:id="5070" w:name="_Toc51851282"/>
      <w:bookmarkStart w:id="5071" w:name="_Toc92224899"/>
      <w:bookmarkStart w:id="5072" w:name="_Toc171586285"/>
      <w:bookmarkEnd w:id="5062"/>
      <w:r w:rsidRPr="00B02A0B">
        <w:rPr>
          <w:rFonts w:eastAsia="SimSun"/>
        </w:rPr>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63"/>
      <w:bookmarkEnd w:id="5064"/>
      <w:bookmarkEnd w:id="5065"/>
      <w:bookmarkEnd w:id="5066"/>
      <w:bookmarkEnd w:id="5067"/>
      <w:bookmarkEnd w:id="5068"/>
      <w:bookmarkEnd w:id="5069"/>
      <w:bookmarkEnd w:id="5070"/>
      <w:bookmarkEnd w:id="5071"/>
      <w:bookmarkEnd w:id="5072"/>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73" w:name="_CR13_2_4_4_3"/>
      <w:bookmarkStart w:id="5074" w:name="_Toc20215775"/>
      <w:bookmarkStart w:id="5075" w:name="_Toc27496268"/>
      <w:bookmarkStart w:id="5076" w:name="_Toc36108009"/>
      <w:bookmarkStart w:id="5077" w:name="_Toc44598762"/>
      <w:bookmarkStart w:id="5078" w:name="_Toc44602617"/>
      <w:bookmarkStart w:id="5079" w:name="_Toc45197794"/>
      <w:bookmarkStart w:id="5080" w:name="_Toc45695827"/>
      <w:bookmarkStart w:id="5081" w:name="_Toc51851283"/>
      <w:bookmarkStart w:id="5082" w:name="_Toc92224900"/>
      <w:bookmarkStart w:id="5083" w:name="_Toc171586286"/>
      <w:bookmarkEnd w:id="5073"/>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74"/>
      <w:bookmarkEnd w:id="5075"/>
      <w:bookmarkEnd w:id="5076"/>
      <w:bookmarkEnd w:id="5077"/>
      <w:bookmarkEnd w:id="5078"/>
      <w:bookmarkEnd w:id="5079"/>
      <w:bookmarkEnd w:id="5080"/>
      <w:bookmarkEnd w:id="5081"/>
      <w:bookmarkEnd w:id="5082"/>
      <w:bookmarkEnd w:id="5083"/>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84" w:name="_CR13_2_4_4_4"/>
      <w:bookmarkStart w:id="5085" w:name="_Toc20215776"/>
      <w:bookmarkStart w:id="5086" w:name="_Toc27496269"/>
      <w:bookmarkStart w:id="5087" w:name="_Toc36108010"/>
      <w:bookmarkStart w:id="5088" w:name="_Toc44598763"/>
      <w:bookmarkStart w:id="5089" w:name="_Toc44602618"/>
      <w:bookmarkStart w:id="5090" w:name="_Toc45197795"/>
      <w:bookmarkStart w:id="5091" w:name="_Toc45695828"/>
      <w:bookmarkStart w:id="5092" w:name="_Toc51851284"/>
      <w:bookmarkStart w:id="5093" w:name="_Toc92224901"/>
      <w:bookmarkStart w:id="5094" w:name="_Toc171586287"/>
      <w:bookmarkEnd w:id="5084"/>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85"/>
      <w:bookmarkEnd w:id="5086"/>
      <w:bookmarkEnd w:id="5087"/>
      <w:bookmarkEnd w:id="5088"/>
      <w:bookmarkEnd w:id="5089"/>
      <w:bookmarkEnd w:id="5090"/>
      <w:bookmarkEnd w:id="5091"/>
      <w:bookmarkEnd w:id="5092"/>
      <w:bookmarkEnd w:id="5093"/>
      <w:bookmarkEnd w:id="5094"/>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095" w:name="_CR13_2_4_5"/>
      <w:bookmarkStart w:id="5096" w:name="_Toc20215777"/>
      <w:bookmarkStart w:id="5097" w:name="_Toc27496270"/>
      <w:bookmarkStart w:id="5098" w:name="_Toc36108011"/>
      <w:bookmarkStart w:id="5099" w:name="_Toc44598764"/>
      <w:bookmarkStart w:id="5100" w:name="_Toc44602619"/>
      <w:bookmarkStart w:id="5101" w:name="_Toc45197796"/>
      <w:bookmarkStart w:id="5102" w:name="_Toc45695829"/>
      <w:bookmarkStart w:id="5103" w:name="_Toc51851285"/>
      <w:bookmarkStart w:id="5104" w:name="_Toc92224902"/>
      <w:bookmarkStart w:id="5105" w:name="_Toc171586288"/>
      <w:bookmarkEnd w:id="5095"/>
      <w:r w:rsidRPr="00B02A0B">
        <w:t>13.2.4.5</w:t>
      </w:r>
      <w:r w:rsidRPr="00B02A0B">
        <w:tab/>
        <w:t>Release of MCData communication over HTTP</w:t>
      </w:r>
      <w:bookmarkEnd w:id="5096"/>
      <w:bookmarkEnd w:id="5097"/>
      <w:bookmarkEnd w:id="5098"/>
      <w:bookmarkEnd w:id="5099"/>
      <w:bookmarkEnd w:id="5100"/>
      <w:bookmarkEnd w:id="5101"/>
      <w:bookmarkEnd w:id="5102"/>
      <w:bookmarkEnd w:id="5103"/>
      <w:bookmarkEnd w:id="5104"/>
      <w:bookmarkEnd w:id="5105"/>
    </w:p>
    <w:p w14:paraId="3870740C" w14:textId="77777777" w:rsidR="005C310B" w:rsidRPr="00B02A0B" w:rsidRDefault="005C310B" w:rsidP="007D34FE">
      <w:pPr>
        <w:pStyle w:val="Heading5"/>
        <w:rPr>
          <w:rFonts w:eastAsia="Malgun Gothic"/>
        </w:rPr>
      </w:pPr>
      <w:bookmarkStart w:id="5106" w:name="_CR13_2_4_5_1"/>
      <w:bookmarkStart w:id="5107" w:name="_Toc20215778"/>
      <w:bookmarkStart w:id="5108" w:name="_Toc27496271"/>
      <w:bookmarkStart w:id="5109" w:name="_Toc36108012"/>
      <w:bookmarkStart w:id="5110" w:name="_Toc44598765"/>
      <w:bookmarkStart w:id="5111" w:name="_Toc44602620"/>
      <w:bookmarkStart w:id="5112" w:name="_Toc45197797"/>
      <w:bookmarkStart w:id="5113" w:name="_Toc45695830"/>
      <w:bookmarkStart w:id="5114" w:name="_Toc51851286"/>
      <w:bookmarkStart w:id="5115" w:name="_Toc92224903"/>
      <w:bookmarkStart w:id="5116" w:name="_Toc171586289"/>
      <w:bookmarkEnd w:id="5106"/>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07"/>
      <w:bookmarkEnd w:id="5108"/>
      <w:bookmarkEnd w:id="5109"/>
      <w:bookmarkEnd w:id="5110"/>
      <w:bookmarkEnd w:id="5111"/>
      <w:bookmarkEnd w:id="5112"/>
      <w:bookmarkEnd w:id="5113"/>
      <w:bookmarkEnd w:id="5114"/>
      <w:bookmarkEnd w:id="5115"/>
      <w:bookmarkEnd w:id="5116"/>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17" w:name="_CR13_2_4_5_2"/>
      <w:bookmarkStart w:id="5118" w:name="_Toc20215779"/>
      <w:bookmarkStart w:id="5119" w:name="_Toc27496272"/>
      <w:bookmarkStart w:id="5120" w:name="_Toc36108013"/>
      <w:bookmarkStart w:id="5121" w:name="_Toc44598766"/>
      <w:bookmarkStart w:id="5122" w:name="_Toc44602621"/>
      <w:bookmarkStart w:id="5123" w:name="_Toc45197798"/>
      <w:bookmarkStart w:id="5124" w:name="_Toc45695831"/>
      <w:bookmarkStart w:id="5125" w:name="_Toc51851287"/>
      <w:bookmarkStart w:id="5126" w:name="_Toc92224904"/>
      <w:bookmarkStart w:id="5127" w:name="_Toc171586290"/>
      <w:bookmarkEnd w:id="5117"/>
      <w:r w:rsidRPr="00B02A0B">
        <w:t>13.2.4.5.2</w:t>
      </w:r>
      <w:r w:rsidRPr="00B02A0B">
        <w:tab/>
        <w:t>MCData client procedures</w:t>
      </w:r>
      <w:bookmarkEnd w:id="5118"/>
      <w:bookmarkEnd w:id="5119"/>
      <w:bookmarkEnd w:id="5120"/>
      <w:bookmarkEnd w:id="5121"/>
      <w:bookmarkEnd w:id="5122"/>
      <w:bookmarkEnd w:id="5123"/>
      <w:bookmarkEnd w:id="5124"/>
      <w:bookmarkEnd w:id="5125"/>
      <w:bookmarkEnd w:id="5126"/>
      <w:bookmarkEnd w:id="5127"/>
    </w:p>
    <w:p w14:paraId="52653404" w14:textId="77777777" w:rsidR="005C310B" w:rsidRPr="00B02A0B" w:rsidRDefault="005C310B" w:rsidP="007D34FE">
      <w:pPr>
        <w:pStyle w:val="Heading6"/>
        <w:numPr>
          <w:ilvl w:val="5"/>
          <w:numId w:val="0"/>
        </w:numPr>
        <w:ind w:left="1152" w:hanging="432"/>
      </w:pPr>
      <w:bookmarkStart w:id="5128" w:name="_CR13_2_4_5_2_1"/>
      <w:bookmarkStart w:id="5129" w:name="_Toc20215780"/>
      <w:bookmarkStart w:id="5130" w:name="_Toc27496273"/>
      <w:bookmarkStart w:id="5131" w:name="_Toc36108014"/>
      <w:bookmarkStart w:id="5132" w:name="_Toc44598767"/>
      <w:bookmarkStart w:id="5133" w:name="_Toc44602622"/>
      <w:bookmarkStart w:id="5134" w:name="_Toc45197799"/>
      <w:bookmarkStart w:id="5135" w:name="_Toc45695832"/>
      <w:bookmarkStart w:id="5136" w:name="_Toc51851288"/>
      <w:bookmarkStart w:id="5137" w:name="_Toc92224905"/>
      <w:bookmarkStart w:id="5138" w:name="_Toc171586291"/>
      <w:bookmarkEnd w:id="5128"/>
      <w:r w:rsidRPr="00B02A0B">
        <w:t>13.2.4.5.2.1</w:t>
      </w:r>
      <w:r w:rsidRPr="00B02A0B">
        <w:tab/>
        <w:t>Receiving intent to release the communication</w:t>
      </w:r>
      <w:bookmarkEnd w:id="5129"/>
      <w:bookmarkEnd w:id="5130"/>
      <w:bookmarkEnd w:id="5131"/>
      <w:bookmarkEnd w:id="5132"/>
      <w:bookmarkEnd w:id="5133"/>
      <w:bookmarkEnd w:id="5134"/>
      <w:bookmarkEnd w:id="5135"/>
      <w:bookmarkEnd w:id="5136"/>
      <w:bookmarkEnd w:id="5137"/>
      <w:bookmarkEnd w:id="5138"/>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39" w:name="_CR13_2_4_5_2_2"/>
      <w:bookmarkStart w:id="5140" w:name="_Toc20215781"/>
      <w:bookmarkStart w:id="5141" w:name="_Toc27496274"/>
      <w:bookmarkStart w:id="5142" w:name="_Toc36108015"/>
      <w:bookmarkStart w:id="5143" w:name="_Toc44598768"/>
      <w:bookmarkStart w:id="5144" w:name="_Toc44602623"/>
      <w:bookmarkStart w:id="5145" w:name="_Toc45197800"/>
      <w:bookmarkStart w:id="5146" w:name="_Toc45695833"/>
      <w:bookmarkStart w:id="5147" w:name="_Toc51851289"/>
      <w:bookmarkStart w:id="5148" w:name="_Toc92224906"/>
      <w:bookmarkStart w:id="5149" w:name="_Toc171586292"/>
      <w:bookmarkEnd w:id="5139"/>
      <w:r w:rsidRPr="00B02A0B">
        <w:t>13.2.4.5.2.2</w:t>
      </w:r>
      <w:r w:rsidRPr="00B02A0B">
        <w:tab/>
        <w:t>Request for extension of communication</w:t>
      </w:r>
      <w:bookmarkEnd w:id="5140"/>
      <w:bookmarkEnd w:id="5141"/>
      <w:bookmarkEnd w:id="5142"/>
      <w:bookmarkEnd w:id="5143"/>
      <w:bookmarkEnd w:id="5144"/>
      <w:bookmarkEnd w:id="5145"/>
      <w:bookmarkEnd w:id="5146"/>
      <w:bookmarkEnd w:id="5147"/>
      <w:bookmarkEnd w:id="5148"/>
      <w:bookmarkEnd w:id="5149"/>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50" w:name="_CR13_2_4_5_2_3"/>
      <w:bookmarkStart w:id="5151" w:name="_Toc20215782"/>
      <w:bookmarkStart w:id="5152" w:name="_Toc27496275"/>
      <w:bookmarkStart w:id="5153" w:name="_Toc36108016"/>
      <w:bookmarkStart w:id="5154" w:name="_Toc44598769"/>
      <w:bookmarkStart w:id="5155" w:name="_Toc44602624"/>
      <w:bookmarkStart w:id="5156" w:name="_Toc45197801"/>
      <w:bookmarkStart w:id="5157" w:name="_Toc45695834"/>
      <w:bookmarkStart w:id="5158" w:name="_Toc51851290"/>
      <w:bookmarkStart w:id="5159" w:name="_Toc92224907"/>
      <w:bookmarkStart w:id="5160" w:name="_Toc171586293"/>
      <w:bookmarkEnd w:id="5150"/>
      <w:r w:rsidRPr="00B02A0B">
        <w:t>13.2.4.5.2.3</w:t>
      </w:r>
      <w:r w:rsidRPr="00B02A0B">
        <w:tab/>
        <w:t>Receiving response to communication extension request</w:t>
      </w:r>
      <w:bookmarkEnd w:id="5151"/>
      <w:bookmarkEnd w:id="5152"/>
      <w:bookmarkEnd w:id="5153"/>
      <w:bookmarkEnd w:id="5154"/>
      <w:bookmarkEnd w:id="5155"/>
      <w:bookmarkEnd w:id="5156"/>
      <w:bookmarkEnd w:id="5157"/>
      <w:bookmarkEnd w:id="5158"/>
      <w:bookmarkEnd w:id="5159"/>
      <w:bookmarkEnd w:id="5160"/>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61" w:name="_CR13_2_4_5_3"/>
      <w:bookmarkStart w:id="5162" w:name="_Toc20215783"/>
      <w:bookmarkStart w:id="5163" w:name="_Toc27496276"/>
      <w:bookmarkStart w:id="5164" w:name="_Toc36108017"/>
      <w:bookmarkStart w:id="5165" w:name="_Toc44598770"/>
      <w:bookmarkStart w:id="5166" w:name="_Toc44602625"/>
      <w:bookmarkStart w:id="5167" w:name="_Toc45197802"/>
      <w:bookmarkStart w:id="5168" w:name="_Toc45695835"/>
      <w:bookmarkStart w:id="5169" w:name="_Toc51851291"/>
      <w:bookmarkStart w:id="5170" w:name="_Toc92224908"/>
      <w:bookmarkStart w:id="5171" w:name="_Toc171586294"/>
      <w:bookmarkEnd w:id="5161"/>
      <w:r w:rsidRPr="00B02A0B">
        <w:t>13.2.4.5.3</w:t>
      </w:r>
      <w:r w:rsidRPr="00B02A0B">
        <w:tab/>
        <w:t>Participating MCData function procedures</w:t>
      </w:r>
      <w:bookmarkEnd w:id="5162"/>
      <w:bookmarkEnd w:id="5163"/>
      <w:bookmarkEnd w:id="5164"/>
      <w:bookmarkEnd w:id="5165"/>
      <w:bookmarkEnd w:id="5166"/>
      <w:bookmarkEnd w:id="5167"/>
      <w:bookmarkEnd w:id="5168"/>
      <w:bookmarkEnd w:id="5169"/>
      <w:bookmarkEnd w:id="5170"/>
      <w:bookmarkEnd w:id="5171"/>
    </w:p>
    <w:p w14:paraId="400C4D7A" w14:textId="77777777" w:rsidR="005C310B" w:rsidRPr="00B02A0B" w:rsidRDefault="005C310B" w:rsidP="007D34FE">
      <w:pPr>
        <w:pStyle w:val="Heading6"/>
        <w:numPr>
          <w:ilvl w:val="5"/>
          <w:numId w:val="0"/>
        </w:numPr>
        <w:ind w:left="1152" w:hanging="432"/>
      </w:pPr>
      <w:bookmarkStart w:id="5172" w:name="_CR13_2_4_5_3_1"/>
      <w:bookmarkStart w:id="5173" w:name="_Toc20215784"/>
      <w:bookmarkStart w:id="5174" w:name="_Toc27496277"/>
      <w:bookmarkStart w:id="5175" w:name="_Toc36108018"/>
      <w:bookmarkStart w:id="5176" w:name="_Toc44598771"/>
      <w:bookmarkStart w:id="5177" w:name="_Toc44602626"/>
      <w:bookmarkStart w:id="5178" w:name="_Toc45197803"/>
      <w:bookmarkStart w:id="5179" w:name="_Toc45695836"/>
      <w:bookmarkStart w:id="5180" w:name="_Toc51851292"/>
      <w:bookmarkStart w:id="5181" w:name="_Toc92224909"/>
      <w:bookmarkStart w:id="5182" w:name="_Toc171586295"/>
      <w:bookmarkEnd w:id="5172"/>
      <w:r w:rsidRPr="00B02A0B">
        <w:t>13.2.4.5.3.1</w:t>
      </w:r>
      <w:r w:rsidRPr="00B02A0B">
        <w:tab/>
        <w:t>Originating participating MCData function procedures</w:t>
      </w:r>
      <w:bookmarkEnd w:id="5173"/>
      <w:bookmarkEnd w:id="5174"/>
      <w:bookmarkEnd w:id="5175"/>
      <w:bookmarkEnd w:id="5176"/>
      <w:bookmarkEnd w:id="5177"/>
      <w:bookmarkEnd w:id="5178"/>
      <w:bookmarkEnd w:id="5179"/>
      <w:bookmarkEnd w:id="5180"/>
      <w:bookmarkEnd w:id="5181"/>
      <w:bookmarkEnd w:id="5182"/>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183" w:name="_CR13_2_4_5_3_2"/>
      <w:bookmarkStart w:id="5184" w:name="_Toc20215785"/>
      <w:bookmarkStart w:id="5185" w:name="_Toc27496278"/>
      <w:bookmarkStart w:id="5186" w:name="_Toc36108019"/>
      <w:bookmarkStart w:id="5187" w:name="_Toc44598772"/>
      <w:bookmarkStart w:id="5188" w:name="_Toc44602627"/>
      <w:bookmarkStart w:id="5189" w:name="_Toc45197804"/>
      <w:bookmarkStart w:id="5190" w:name="_Toc45695837"/>
      <w:bookmarkStart w:id="5191" w:name="_Toc51851293"/>
      <w:bookmarkStart w:id="5192" w:name="_Toc92224910"/>
      <w:bookmarkStart w:id="5193" w:name="_Toc171586296"/>
      <w:bookmarkEnd w:id="5183"/>
      <w:r w:rsidRPr="00B02A0B">
        <w:t>13.2.4.5.3.2</w:t>
      </w:r>
      <w:r w:rsidRPr="00B02A0B">
        <w:tab/>
        <w:t>Terminating participating MCData function procedures</w:t>
      </w:r>
      <w:bookmarkEnd w:id="5184"/>
      <w:bookmarkEnd w:id="5185"/>
      <w:bookmarkEnd w:id="5186"/>
      <w:bookmarkEnd w:id="5187"/>
      <w:bookmarkEnd w:id="5188"/>
      <w:bookmarkEnd w:id="5189"/>
      <w:bookmarkEnd w:id="5190"/>
      <w:bookmarkEnd w:id="5191"/>
      <w:bookmarkEnd w:id="5192"/>
      <w:bookmarkEnd w:id="5193"/>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194" w:name="_CR13_2_4_5_4"/>
      <w:bookmarkStart w:id="5195" w:name="_Toc20215786"/>
      <w:bookmarkStart w:id="5196" w:name="_Toc27496279"/>
      <w:bookmarkStart w:id="5197" w:name="_Toc36108020"/>
      <w:bookmarkStart w:id="5198" w:name="_Toc44598773"/>
      <w:bookmarkStart w:id="5199" w:name="_Toc44602628"/>
      <w:bookmarkStart w:id="5200" w:name="_Toc45197805"/>
      <w:bookmarkStart w:id="5201" w:name="_Toc45695838"/>
      <w:bookmarkStart w:id="5202" w:name="_Toc51851294"/>
      <w:bookmarkStart w:id="5203" w:name="_Toc92224911"/>
      <w:bookmarkStart w:id="5204" w:name="_Toc171586297"/>
      <w:bookmarkEnd w:id="5194"/>
      <w:r w:rsidRPr="00B02A0B">
        <w:t>13.2.4.5.4</w:t>
      </w:r>
      <w:r w:rsidRPr="00B02A0B">
        <w:tab/>
        <w:t>Controlling MCData function procedures</w:t>
      </w:r>
      <w:bookmarkEnd w:id="5195"/>
      <w:bookmarkEnd w:id="5196"/>
      <w:bookmarkEnd w:id="5197"/>
      <w:bookmarkEnd w:id="5198"/>
      <w:bookmarkEnd w:id="5199"/>
      <w:bookmarkEnd w:id="5200"/>
      <w:bookmarkEnd w:id="5201"/>
      <w:bookmarkEnd w:id="5202"/>
      <w:bookmarkEnd w:id="5203"/>
      <w:bookmarkEnd w:id="5204"/>
    </w:p>
    <w:p w14:paraId="5A508784" w14:textId="77777777" w:rsidR="005C310B" w:rsidRPr="00B02A0B" w:rsidRDefault="005C310B" w:rsidP="007D34FE">
      <w:pPr>
        <w:pStyle w:val="Heading6"/>
        <w:numPr>
          <w:ilvl w:val="5"/>
          <w:numId w:val="0"/>
        </w:numPr>
        <w:ind w:left="1152" w:hanging="432"/>
      </w:pPr>
      <w:bookmarkStart w:id="5205" w:name="_CR13_2_4_5_4_1"/>
      <w:bookmarkStart w:id="5206" w:name="_Toc20215787"/>
      <w:bookmarkStart w:id="5207" w:name="_Toc27496280"/>
      <w:bookmarkStart w:id="5208" w:name="_Toc36108021"/>
      <w:bookmarkStart w:id="5209" w:name="_Toc44598774"/>
      <w:bookmarkStart w:id="5210" w:name="_Toc44602629"/>
      <w:bookmarkStart w:id="5211" w:name="_Toc45197806"/>
      <w:bookmarkStart w:id="5212" w:name="_Toc45695839"/>
      <w:bookmarkStart w:id="5213" w:name="_Toc51851295"/>
      <w:bookmarkStart w:id="5214" w:name="_Toc92224912"/>
      <w:bookmarkStart w:id="5215" w:name="_Toc171586298"/>
      <w:bookmarkEnd w:id="5205"/>
      <w:r w:rsidRPr="00B02A0B">
        <w:t>13.2.4.5.4.1</w:t>
      </w:r>
      <w:r w:rsidRPr="00B02A0B">
        <w:tab/>
        <w:t>Sending intent to release a communication</w:t>
      </w:r>
      <w:bookmarkEnd w:id="5206"/>
      <w:bookmarkEnd w:id="5207"/>
      <w:bookmarkEnd w:id="5208"/>
      <w:bookmarkEnd w:id="5209"/>
      <w:bookmarkEnd w:id="5210"/>
      <w:bookmarkEnd w:id="5211"/>
      <w:bookmarkEnd w:id="5212"/>
      <w:bookmarkEnd w:id="5213"/>
      <w:bookmarkEnd w:id="5214"/>
      <w:bookmarkEnd w:id="5215"/>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16" w:name="_CR13_2_4_5_4_2"/>
      <w:bookmarkStart w:id="5217" w:name="_Toc20215788"/>
      <w:bookmarkStart w:id="5218" w:name="_Toc27496281"/>
      <w:bookmarkStart w:id="5219" w:name="_Toc36108022"/>
      <w:bookmarkStart w:id="5220" w:name="_Toc44598775"/>
      <w:bookmarkStart w:id="5221" w:name="_Toc44602630"/>
      <w:bookmarkStart w:id="5222" w:name="_Toc45197807"/>
      <w:bookmarkStart w:id="5223" w:name="_Toc45695840"/>
      <w:bookmarkStart w:id="5224" w:name="_Toc51851296"/>
      <w:bookmarkStart w:id="5225" w:name="_Toc92224913"/>
      <w:bookmarkStart w:id="5226" w:name="_Toc171586299"/>
      <w:bookmarkEnd w:id="5216"/>
      <w:r w:rsidRPr="00B02A0B">
        <w:t>13.2.4.5.4.2</w:t>
      </w:r>
      <w:r w:rsidRPr="00B02A0B">
        <w:tab/>
        <w:t>Receiving request for extension of communication</w:t>
      </w:r>
      <w:bookmarkEnd w:id="5217"/>
      <w:bookmarkEnd w:id="5218"/>
      <w:bookmarkEnd w:id="5219"/>
      <w:bookmarkEnd w:id="5220"/>
      <w:bookmarkEnd w:id="5221"/>
      <w:bookmarkEnd w:id="5222"/>
      <w:bookmarkEnd w:id="5223"/>
      <w:bookmarkEnd w:id="5224"/>
      <w:bookmarkEnd w:id="5225"/>
      <w:bookmarkEnd w:id="5226"/>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27" w:name="_CR13_2_4_5_4_3"/>
      <w:bookmarkStart w:id="5228" w:name="_Toc20215789"/>
      <w:bookmarkStart w:id="5229" w:name="_Toc27496282"/>
      <w:bookmarkStart w:id="5230" w:name="_Toc36108023"/>
      <w:bookmarkStart w:id="5231" w:name="_Toc44598776"/>
      <w:bookmarkStart w:id="5232" w:name="_Toc44602631"/>
      <w:bookmarkStart w:id="5233" w:name="_Toc45197808"/>
      <w:bookmarkStart w:id="5234" w:name="_Toc45695841"/>
      <w:bookmarkStart w:id="5235" w:name="_Toc51851297"/>
      <w:bookmarkStart w:id="5236" w:name="_Toc92224914"/>
      <w:bookmarkStart w:id="5237" w:name="_Toc171586300"/>
      <w:bookmarkEnd w:id="5227"/>
      <w:r w:rsidRPr="00B02A0B">
        <w:t>13.2.4.5.4.3</w:t>
      </w:r>
      <w:r w:rsidRPr="00B02A0B">
        <w:tab/>
        <w:t>Sending response to communication extension request</w:t>
      </w:r>
      <w:bookmarkEnd w:id="5228"/>
      <w:bookmarkEnd w:id="5229"/>
      <w:bookmarkEnd w:id="5230"/>
      <w:bookmarkEnd w:id="5231"/>
      <w:bookmarkEnd w:id="5232"/>
      <w:bookmarkEnd w:id="5233"/>
      <w:bookmarkEnd w:id="5234"/>
      <w:bookmarkEnd w:id="5235"/>
      <w:bookmarkEnd w:id="5236"/>
      <w:bookmarkEnd w:id="5237"/>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38" w:name="_Toc20215790"/>
      <w:bookmarkStart w:id="5239" w:name="_Toc27496283"/>
      <w:bookmarkStart w:id="5240" w:name="_Toc36108024"/>
      <w:bookmarkStart w:id="5241" w:name="_Toc44598777"/>
      <w:bookmarkStart w:id="5242" w:name="_Toc44602632"/>
      <w:bookmarkStart w:id="5243" w:name="_Toc45197809"/>
      <w:bookmarkStart w:id="5244" w:name="_Toc45695842"/>
      <w:bookmarkStart w:id="5245" w:name="_Toc51851298"/>
      <w:bookmarkStart w:id="5246" w:name="_Toc92224915"/>
    </w:p>
    <w:p w14:paraId="23AE23D7" w14:textId="2CAC6CF4" w:rsidR="005C310B" w:rsidRPr="00B02A0B" w:rsidRDefault="005C310B" w:rsidP="007D34FE">
      <w:pPr>
        <w:pStyle w:val="Heading3"/>
      </w:pPr>
      <w:bookmarkStart w:id="5247" w:name="_CR13_2_5"/>
      <w:bookmarkStart w:id="5248" w:name="_Toc171586301"/>
      <w:bookmarkEnd w:id="5247"/>
      <w:r w:rsidRPr="00B02A0B">
        <w:t>13.2.5</w:t>
      </w:r>
      <w:r w:rsidRPr="00B02A0B">
        <w:tab/>
        <w:t>Authorized MCData user initiated communication release without prior indication</w:t>
      </w:r>
      <w:bookmarkEnd w:id="5238"/>
      <w:bookmarkEnd w:id="5239"/>
      <w:bookmarkEnd w:id="5240"/>
      <w:bookmarkEnd w:id="5241"/>
      <w:bookmarkEnd w:id="5242"/>
      <w:bookmarkEnd w:id="5243"/>
      <w:bookmarkEnd w:id="5244"/>
      <w:bookmarkEnd w:id="5245"/>
      <w:bookmarkEnd w:id="5246"/>
      <w:bookmarkEnd w:id="5248"/>
    </w:p>
    <w:p w14:paraId="6AA1BA08" w14:textId="77777777" w:rsidR="005C310B" w:rsidRPr="00B02A0B" w:rsidRDefault="005C310B" w:rsidP="007D34FE">
      <w:pPr>
        <w:pStyle w:val="Heading4"/>
        <w:rPr>
          <w:rFonts w:eastAsia="SimSun"/>
        </w:rPr>
      </w:pPr>
      <w:bookmarkStart w:id="5249" w:name="_CR13_2_5_1"/>
      <w:bookmarkStart w:id="5250" w:name="_Toc20215791"/>
      <w:bookmarkStart w:id="5251" w:name="_Toc27496284"/>
      <w:bookmarkStart w:id="5252" w:name="_Toc36108025"/>
      <w:bookmarkStart w:id="5253" w:name="_Toc44598778"/>
      <w:bookmarkStart w:id="5254" w:name="_Toc44602633"/>
      <w:bookmarkStart w:id="5255" w:name="_Toc45197810"/>
      <w:bookmarkStart w:id="5256" w:name="_Toc45695843"/>
      <w:bookmarkStart w:id="5257" w:name="_Toc51851299"/>
      <w:bookmarkStart w:id="5258" w:name="_Toc92224916"/>
      <w:bookmarkStart w:id="5259" w:name="_Toc171586302"/>
      <w:bookmarkEnd w:id="5249"/>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5250"/>
      <w:bookmarkEnd w:id="5251"/>
      <w:bookmarkEnd w:id="5252"/>
      <w:bookmarkEnd w:id="5253"/>
      <w:bookmarkEnd w:id="5254"/>
      <w:bookmarkEnd w:id="5255"/>
      <w:bookmarkEnd w:id="5256"/>
      <w:bookmarkEnd w:id="5257"/>
      <w:bookmarkEnd w:id="5258"/>
      <w:bookmarkEnd w:id="5259"/>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60" w:name="_Toc20215792"/>
      <w:bookmarkStart w:id="5261" w:name="_Toc27496285"/>
      <w:bookmarkStart w:id="5262" w:name="_Toc36108026"/>
      <w:bookmarkStart w:id="5263" w:name="_Toc44598779"/>
      <w:bookmarkStart w:id="5264" w:name="_Toc44602634"/>
      <w:bookmarkStart w:id="5265" w:name="_Toc45197811"/>
      <w:bookmarkStart w:id="5266" w:name="_Toc45695844"/>
      <w:bookmarkStart w:id="5267" w:name="_Toc51851300"/>
      <w:bookmarkStart w:id="5268" w:name="_Toc92224917"/>
    </w:p>
    <w:p w14:paraId="6E07ACA3" w14:textId="49A0C188" w:rsidR="005C310B" w:rsidRPr="00B02A0B" w:rsidRDefault="005C310B" w:rsidP="007D34FE">
      <w:pPr>
        <w:pStyle w:val="Heading4"/>
      </w:pPr>
      <w:bookmarkStart w:id="5269" w:name="_CR13_2_5_2"/>
      <w:bookmarkStart w:id="5270" w:name="_Toc171586303"/>
      <w:bookmarkEnd w:id="526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60"/>
      <w:bookmarkEnd w:id="5261"/>
      <w:bookmarkEnd w:id="5262"/>
      <w:bookmarkEnd w:id="5263"/>
      <w:bookmarkEnd w:id="5264"/>
      <w:bookmarkEnd w:id="5265"/>
      <w:bookmarkEnd w:id="5266"/>
      <w:bookmarkEnd w:id="5267"/>
      <w:bookmarkEnd w:id="5268"/>
      <w:bookmarkEnd w:id="5270"/>
    </w:p>
    <w:p w14:paraId="3776DFFA" w14:textId="77777777" w:rsidR="005C310B" w:rsidRPr="00B02A0B" w:rsidRDefault="005C310B" w:rsidP="007D34FE">
      <w:pPr>
        <w:pStyle w:val="Heading5"/>
        <w:rPr>
          <w:rFonts w:eastAsia="Malgun Gothic"/>
        </w:rPr>
      </w:pPr>
      <w:bookmarkStart w:id="5271" w:name="_CR13_2_5_2_1"/>
      <w:bookmarkStart w:id="5272" w:name="_Toc20215793"/>
      <w:bookmarkStart w:id="5273" w:name="_Toc27496286"/>
      <w:bookmarkStart w:id="5274" w:name="_Toc36108027"/>
      <w:bookmarkStart w:id="5275" w:name="_Toc44598780"/>
      <w:bookmarkStart w:id="5276" w:name="_Toc44602635"/>
      <w:bookmarkStart w:id="5277" w:name="_Toc45197812"/>
      <w:bookmarkStart w:id="5278" w:name="_Toc45695845"/>
      <w:bookmarkStart w:id="5279" w:name="_Toc51851301"/>
      <w:bookmarkStart w:id="5280" w:name="_Toc92224918"/>
      <w:bookmarkStart w:id="5281" w:name="_Toc171586304"/>
      <w:bookmarkEnd w:id="5271"/>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72"/>
      <w:bookmarkEnd w:id="5273"/>
      <w:bookmarkEnd w:id="5274"/>
      <w:bookmarkEnd w:id="5275"/>
      <w:bookmarkEnd w:id="5276"/>
      <w:bookmarkEnd w:id="5277"/>
      <w:bookmarkEnd w:id="5278"/>
      <w:bookmarkEnd w:id="5279"/>
      <w:bookmarkEnd w:id="5280"/>
      <w:bookmarkEnd w:id="5281"/>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rPr>
          <w:rFonts w:eastAsia="SimSun"/>
        </w:rPr>
      </w:pPr>
      <w:bookmarkStart w:id="5282" w:name="_CR13_2_5_2_2"/>
      <w:bookmarkStart w:id="5283" w:name="_Toc20215794"/>
      <w:bookmarkStart w:id="5284" w:name="_Toc27496287"/>
      <w:bookmarkStart w:id="5285" w:name="_Toc36108028"/>
      <w:bookmarkStart w:id="5286" w:name="_Toc44598781"/>
      <w:bookmarkStart w:id="5287" w:name="_Toc44602636"/>
      <w:bookmarkStart w:id="5288" w:name="_Toc45197813"/>
      <w:bookmarkStart w:id="5289" w:name="_Toc45695846"/>
      <w:bookmarkStart w:id="5290" w:name="_Toc51851302"/>
      <w:bookmarkStart w:id="5291" w:name="_Toc92224919"/>
      <w:bookmarkStart w:id="5292" w:name="_Toc171586305"/>
      <w:bookmarkEnd w:id="528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283"/>
      <w:bookmarkEnd w:id="5284"/>
      <w:bookmarkEnd w:id="5285"/>
      <w:bookmarkEnd w:id="5286"/>
      <w:bookmarkEnd w:id="5287"/>
      <w:bookmarkEnd w:id="5288"/>
      <w:bookmarkEnd w:id="5289"/>
      <w:bookmarkEnd w:id="5290"/>
      <w:bookmarkEnd w:id="5291"/>
      <w:bookmarkEnd w:id="5292"/>
    </w:p>
    <w:p w14:paraId="07C35309" w14:textId="77777777" w:rsidR="005C310B" w:rsidRPr="00B02A0B" w:rsidRDefault="005C310B" w:rsidP="007D34FE">
      <w:pPr>
        <w:pStyle w:val="Heading6"/>
        <w:numPr>
          <w:ilvl w:val="5"/>
          <w:numId w:val="0"/>
        </w:numPr>
        <w:ind w:left="1152" w:hanging="432"/>
        <w:rPr>
          <w:lang w:val="en-US"/>
        </w:rPr>
      </w:pPr>
      <w:bookmarkStart w:id="5293" w:name="_CR13_2_5_2_2_1"/>
      <w:bookmarkStart w:id="5294" w:name="_Toc20215795"/>
      <w:bookmarkStart w:id="5295" w:name="_Toc27496288"/>
      <w:bookmarkStart w:id="5296" w:name="_Toc36108029"/>
      <w:bookmarkStart w:id="5297" w:name="_Toc44598782"/>
      <w:bookmarkStart w:id="5298" w:name="_Toc44602637"/>
      <w:bookmarkStart w:id="5299" w:name="_Toc45197814"/>
      <w:bookmarkStart w:id="5300" w:name="_Toc45695847"/>
      <w:bookmarkStart w:id="5301" w:name="_Toc51851303"/>
      <w:bookmarkStart w:id="5302" w:name="_Toc92224920"/>
      <w:bookmarkStart w:id="5303" w:name="_Toc171586306"/>
      <w:bookmarkEnd w:id="5293"/>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294"/>
      <w:bookmarkEnd w:id="5295"/>
      <w:bookmarkEnd w:id="5296"/>
      <w:bookmarkEnd w:id="5297"/>
      <w:bookmarkEnd w:id="5298"/>
      <w:bookmarkEnd w:id="5299"/>
      <w:bookmarkEnd w:id="5300"/>
      <w:bookmarkEnd w:id="5301"/>
      <w:bookmarkEnd w:id="5302"/>
      <w:bookmarkEnd w:id="5303"/>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rPr>
          <w:rFonts w:eastAsia="SimSun"/>
        </w:rPr>
      </w:pPr>
      <w:bookmarkStart w:id="5304" w:name="_CR13_2_5_2_3"/>
      <w:bookmarkStart w:id="5305" w:name="_Toc20215796"/>
      <w:bookmarkStart w:id="5306" w:name="_Toc27496289"/>
      <w:bookmarkStart w:id="5307" w:name="_Toc36108030"/>
      <w:bookmarkStart w:id="5308" w:name="_Toc44598783"/>
      <w:bookmarkStart w:id="5309" w:name="_Toc44602638"/>
      <w:bookmarkStart w:id="5310" w:name="_Toc45197815"/>
      <w:bookmarkStart w:id="5311" w:name="_Toc45695848"/>
      <w:bookmarkStart w:id="5312" w:name="_Toc51851304"/>
      <w:bookmarkStart w:id="5313" w:name="_Toc92224921"/>
      <w:bookmarkStart w:id="5314" w:name="_Toc171586307"/>
      <w:bookmarkEnd w:id="530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305"/>
      <w:bookmarkEnd w:id="5306"/>
      <w:bookmarkEnd w:id="5307"/>
      <w:bookmarkEnd w:id="5308"/>
      <w:bookmarkEnd w:id="5309"/>
      <w:bookmarkEnd w:id="5310"/>
      <w:bookmarkEnd w:id="5311"/>
      <w:bookmarkEnd w:id="5312"/>
      <w:bookmarkEnd w:id="5313"/>
      <w:bookmarkEnd w:id="5314"/>
    </w:p>
    <w:p w14:paraId="1AB46835" w14:textId="77777777" w:rsidR="005C310B" w:rsidRPr="00B02A0B" w:rsidRDefault="005C310B" w:rsidP="007D34FE">
      <w:pPr>
        <w:pStyle w:val="Heading6"/>
        <w:numPr>
          <w:ilvl w:val="5"/>
          <w:numId w:val="0"/>
        </w:numPr>
        <w:ind w:left="1152" w:hanging="432"/>
        <w:rPr>
          <w:lang w:eastAsia="ko-KR"/>
        </w:rPr>
      </w:pPr>
      <w:bookmarkStart w:id="5315" w:name="_CR13_2_5_2_3_1"/>
      <w:bookmarkStart w:id="5316" w:name="_Toc20215797"/>
      <w:bookmarkStart w:id="5317" w:name="_Toc27496290"/>
      <w:bookmarkStart w:id="5318" w:name="_Toc36108031"/>
      <w:bookmarkStart w:id="5319" w:name="_Toc44598784"/>
      <w:bookmarkStart w:id="5320" w:name="_Toc44602639"/>
      <w:bookmarkStart w:id="5321" w:name="_Toc45197816"/>
      <w:bookmarkStart w:id="5322" w:name="_Toc45695849"/>
      <w:bookmarkStart w:id="5323" w:name="_Toc51851305"/>
      <w:bookmarkStart w:id="5324" w:name="_Toc92224922"/>
      <w:bookmarkStart w:id="5325" w:name="_Toc171586308"/>
      <w:bookmarkEnd w:id="5315"/>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316"/>
      <w:bookmarkEnd w:id="5317"/>
      <w:bookmarkEnd w:id="5318"/>
      <w:bookmarkEnd w:id="5319"/>
      <w:bookmarkEnd w:id="5320"/>
      <w:bookmarkEnd w:id="5321"/>
      <w:bookmarkEnd w:id="5322"/>
      <w:bookmarkEnd w:id="5323"/>
      <w:bookmarkEnd w:id="5324"/>
      <w:bookmarkEnd w:id="5325"/>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5326" w:name="_CR13_2_5_2_4"/>
      <w:bookmarkStart w:id="5327" w:name="_Toc20215798"/>
      <w:bookmarkStart w:id="5328" w:name="_Toc27496291"/>
      <w:bookmarkStart w:id="5329" w:name="_Toc36108032"/>
      <w:bookmarkStart w:id="5330" w:name="_Toc44598785"/>
      <w:bookmarkStart w:id="5331" w:name="_Toc44602640"/>
      <w:bookmarkStart w:id="5332" w:name="_Toc45197817"/>
      <w:bookmarkStart w:id="5333" w:name="_Toc45695850"/>
      <w:bookmarkStart w:id="5334" w:name="_Toc51851306"/>
      <w:bookmarkStart w:id="5335" w:name="_Toc92224923"/>
      <w:bookmarkStart w:id="5336" w:name="_Toc171586309"/>
      <w:bookmarkEnd w:id="5326"/>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327"/>
      <w:bookmarkEnd w:id="5328"/>
      <w:bookmarkEnd w:id="5329"/>
      <w:bookmarkEnd w:id="5330"/>
      <w:bookmarkEnd w:id="5331"/>
      <w:bookmarkEnd w:id="5332"/>
      <w:bookmarkEnd w:id="5333"/>
      <w:bookmarkEnd w:id="5334"/>
      <w:bookmarkEnd w:id="5335"/>
      <w:bookmarkEnd w:id="5336"/>
    </w:p>
    <w:p w14:paraId="1CE05FC2" w14:textId="77777777" w:rsidR="005C310B" w:rsidRPr="00B02A0B" w:rsidRDefault="005C310B" w:rsidP="007D34FE">
      <w:pPr>
        <w:pStyle w:val="Heading6"/>
        <w:numPr>
          <w:ilvl w:val="5"/>
          <w:numId w:val="0"/>
        </w:numPr>
        <w:ind w:left="1152" w:hanging="432"/>
        <w:rPr>
          <w:lang w:val="en-US"/>
        </w:rPr>
      </w:pPr>
      <w:bookmarkStart w:id="5337" w:name="_CR13_2_5_2_4_1"/>
      <w:bookmarkStart w:id="5338" w:name="_Toc20215799"/>
      <w:bookmarkStart w:id="5339" w:name="_Toc27496292"/>
      <w:bookmarkStart w:id="5340" w:name="_Toc36108033"/>
      <w:bookmarkStart w:id="5341" w:name="_Toc44598786"/>
      <w:bookmarkStart w:id="5342" w:name="_Toc44602641"/>
      <w:bookmarkStart w:id="5343" w:name="_Toc45197818"/>
      <w:bookmarkStart w:id="5344" w:name="_Toc45695851"/>
      <w:bookmarkStart w:id="5345" w:name="_Toc51851307"/>
      <w:bookmarkStart w:id="5346" w:name="_Toc92224924"/>
      <w:bookmarkStart w:id="5347" w:name="_Toc171586310"/>
      <w:bookmarkEnd w:id="5337"/>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38"/>
      <w:bookmarkEnd w:id="5339"/>
      <w:bookmarkEnd w:id="5340"/>
      <w:bookmarkEnd w:id="5341"/>
      <w:bookmarkEnd w:id="5342"/>
      <w:bookmarkEnd w:id="5343"/>
      <w:bookmarkEnd w:id="5344"/>
      <w:bookmarkEnd w:id="5345"/>
      <w:bookmarkEnd w:id="5346"/>
      <w:bookmarkEnd w:id="5347"/>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48" w:name="_CR13_2_5_3"/>
      <w:bookmarkStart w:id="5349" w:name="_Toc20215800"/>
      <w:bookmarkStart w:id="5350" w:name="_Toc27496293"/>
      <w:bookmarkStart w:id="5351" w:name="_Toc36108034"/>
      <w:bookmarkStart w:id="5352" w:name="_Toc44598787"/>
      <w:bookmarkStart w:id="5353" w:name="_Toc44602642"/>
      <w:bookmarkStart w:id="5354" w:name="_Toc45197819"/>
      <w:bookmarkStart w:id="5355" w:name="_Toc45695852"/>
      <w:bookmarkStart w:id="5356" w:name="_Toc51851308"/>
      <w:bookmarkStart w:id="5357" w:name="_Toc92224925"/>
      <w:bookmarkStart w:id="5358" w:name="_Toc171586311"/>
      <w:bookmarkEnd w:id="5348"/>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49"/>
      <w:bookmarkEnd w:id="5350"/>
      <w:bookmarkEnd w:id="5351"/>
      <w:bookmarkEnd w:id="5352"/>
      <w:bookmarkEnd w:id="5353"/>
      <w:bookmarkEnd w:id="5354"/>
      <w:bookmarkEnd w:id="5355"/>
      <w:bookmarkEnd w:id="5356"/>
      <w:bookmarkEnd w:id="5357"/>
      <w:bookmarkEnd w:id="5358"/>
    </w:p>
    <w:p w14:paraId="6A967157" w14:textId="77777777" w:rsidR="005C310B" w:rsidRPr="00B02A0B" w:rsidRDefault="005C310B" w:rsidP="007D34FE">
      <w:pPr>
        <w:pStyle w:val="Heading5"/>
        <w:rPr>
          <w:rFonts w:eastAsia="Malgun Gothic"/>
        </w:rPr>
      </w:pPr>
      <w:bookmarkStart w:id="5359" w:name="_CR13_2_5_3_1"/>
      <w:bookmarkStart w:id="5360" w:name="_Toc20215801"/>
      <w:bookmarkStart w:id="5361" w:name="_Toc27496294"/>
      <w:bookmarkStart w:id="5362" w:name="_Toc36108035"/>
      <w:bookmarkStart w:id="5363" w:name="_Toc44598788"/>
      <w:bookmarkStart w:id="5364" w:name="_Toc44602643"/>
      <w:bookmarkStart w:id="5365" w:name="_Toc45197820"/>
      <w:bookmarkStart w:id="5366" w:name="_Toc45695853"/>
      <w:bookmarkStart w:id="5367" w:name="_Toc51851309"/>
      <w:bookmarkStart w:id="5368" w:name="_Toc92224926"/>
      <w:bookmarkStart w:id="5369" w:name="_Toc171586312"/>
      <w:bookmarkEnd w:id="5359"/>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60"/>
      <w:bookmarkEnd w:id="5361"/>
      <w:bookmarkEnd w:id="5362"/>
      <w:bookmarkEnd w:id="5363"/>
      <w:bookmarkEnd w:id="5364"/>
      <w:bookmarkEnd w:id="5365"/>
      <w:bookmarkEnd w:id="5366"/>
      <w:bookmarkEnd w:id="5367"/>
      <w:bookmarkEnd w:id="5368"/>
      <w:bookmarkEnd w:id="5369"/>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rPr>
          <w:rFonts w:eastAsia="SimSun"/>
        </w:rPr>
      </w:pPr>
      <w:bookmarkStart w:id="5370" w:name="_CR13_2_5_3_2"/>
      <w:bookmarkStart w:id="5371" w:name="_Toc20215802"/>
      <w:bookmarkStart w:id="5372" w:name="_Toc27496295"/>
      <w:bookmarkStart w:id="5373" w:name="_Toc36108036"/>
      <w:bookmarkStart w:id="5374" w:name="_Toc44598789"/>
      <w:bookmarkStart w:id="5375" w:name="_Toc44602644"/>
      <w:bookmarkStart w:id="5376" w:name="_Toc45197821"/>
      <w:bookmarkStart w:id="5377" w:name="_Toc45695854"/>
      <w:bookmarkStart w:id="5378" w:name="_Toc51851310"/>
      <w:bookmarkStart w:id="5379" w:name="_Toc92224927"/>
      <w:bookmarkStart w:id="5380" w:name="_Toc171586313"/>
      <w:bookmarkEnd w:id="5370"/>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Authorized MCData client procedures</w:t>
      </w:r>
      <w:bookmarkEnd w:id="5371"/>
      <w:bookmarkEnd w:id="5372"/>
      <w:bookmarkEnd w:id="5373"/>
      <w:bookmarkEnd w:id="5374"/>
      <w:bookmarkEnd w:id="5375"/>
      <w:bookmarkEnd w:id="5376"/>
      <w:bookmarkEnd w:id="5377"/>
      <w:bookmarkEnd w:id="5378"/>
      <w:bookmarkEnd w:id="5379"/>
      <w:bookmarkEnd w:id="5380"/>
    </w:p>
    <w:p w14:paraId="2EC96590" w14:textId="77777777" w:rsidR="005C310B" w:rsidRPr="00B02A0B" w:rsidRDefault="005C310B" w:rsidP="007D34FE">
      <w:pPr>
        <w:pStyle w:val="Heading6"/>
        <w:numPr>
          <w:ilvl w:val="5"/>
          <w:numId w:val="0"/>
        </w:numPr>
        <w:ind w:left="1152" w:hanging="432"/>
        <w:rPr>
          <w:lang w:val="en-US"/>
        </w:rPr>
      </w:pPr>
      <w:bookmarkStart w:id="5381" w:name="_CR13_2_5_3_2_1"/>
      <w:bookmarkStart w:id="5382" w:name="_Toc20215803"/>
      <w:bookmarkStart w:id="5383" w:name="_Toc27496296"/>
      <w:bookmarkStart w:id="5384" w:name="_Toc36108037"/>
      <w:bookmarkStart w:id="5385" w:name="_Toc44598790"/>
      <w:bookmarkStart w:id="5386" w:name="_Toc44602645"/>
      <w:bookmarkStart w:id="5387" w:name="_Toc45197822"/>
      <w:bookmarkStart w:id="5388" w:name="_Toc45695855"/>
      <w:bookmarkStart w:id="5389" w:name="_Toc51851311"/>
      <w:bookmarkStart w:id="5390" w:name="_Toc92224928"/>
      <w:bookmarkStart w:id="5391" w:name="_Toc171586314"/>
      <w:bookmarkEnd w:id="5381"/>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82"/>
      <w:bookmarkEnd w:id="5383"/>
      <w:bookmarkEnd w:id="5384"/>
      <w:bookmarkEnd w:id="5385"/>
      <w:bookmarkEnd w:id="5386"/>
      <w:bookmarkEnd w:id="5387"/>
      <w:bookmarkEnd w:id="5388"/>
      <w:bookmarkEnd w:id="5389"/>
      <w:bookmarkEnd w:id="5390"/>
      <w:bookmarkEnd w:id="5391"/>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392" w:name="_CR13_2_5_3_2_2"/>
      <w:bookmarkStart w:id="5393" w:name="_Toc20215804"/>
      <w:bookmarkStart w:id="5394" w:name="_Toc27496297"/>
      <w:bookmarkStart w:id="5395" w:name="_Toc36108038"/>
      <w:bookmarkStart w:id="5396" w:name="_Toc44598791"/>
      <w:bookmarkStart w:id="5397" w:name="_Toc44602646"/>
      <w:bookmarkStart w:id="5398" w:name="_Toc45197823"/>
      <w:bookmarkStart w:id="5399" w:name="_Toc45695856"/>
      <w:bookmarkStart w:id="5400" w:name="_Toc51851312"/>
      <w:bookmarkStart w:id="5401" w:name="_Toc92224929"/>
      <w:bookmarkStart w:id="5402" w:name="_Toc171586315"/>
      <w:bookmarkEnd w:id="5392"/>
      <w:r w:rsidRPr="00B02A0B">
        <w:rPr>
          <w:rFonts w:eastAsia="SimSun"/>
        </w:rPr>
        <w:t>13.2.5.3.2.2</w:t>
      </w:r>
      <w:r w:rsidRPr="00B02A0B">
        <w:rPr>
          <w:rFonts w:eastAsia="SimSun"/>
        </w:rPr>
        <w:tab/>
        <w:t>Receiving Release Response Type from server</w:t>
      </w:r>
      <w:bookmarkEnd w:id="5393"/>
      <w:bookmarkEnd w:id="5394"/>
      <w:bookmarkEnd w:id="5395"/>
      <w:bookmarkEnd w:id="5396"/>
      <w:bookmarkEnd w:id="5397"/>
      <w:bookmarkEnd w:id="5398"/>
      <w:bookmarkEnd w:id="5399"/>
      <w:bookmarkEnd w:id="5400"/>
      <w:bookmarkEnd w:id="5401"/>
      <w:bookmarkEnd w:id="5402"/>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5403" w:name="_CR13_2_5_3_3"/>
      <w:bookmarkStart w:id="5404" w:name="_Toc20215805"/>
      <w:bookmarkStart w:id="5405" w:name="_Toc27496298"/>
      <w:bookmarkStart w:id="5406" w:name="_Toc36108039"/>
      <w:bookmarkStart w:id="5407" w:name="_Toc44598792"/>
      <w:bookmarkStart w:id="5408" w:name="_Toc44602647"/>
      <w:bookmarkStart w:id="5409" w:name="_Toc45197824"/>
      <w:bookmarkStart w:id="5410" w:name="_Toc45695857"/>
      <w:bookmarkStart w:id="5411" w:name="_Toc51851313"/>
      <w:bookmarkStart w:id="5412" w:name="_Toc92224930"/>
      <w:bookmarkStart w:id="5413" w:name="_Toc171586316"/>
      <w:bookmarkEnd w:id="5403"/>
      <w:r w:rsidRPr="00B02A0B">
        <w:rPr>
          <w:rFonts w:eastAsia="Malgun Gothic"/>
        </w:rPr>
        <w:t>13.2.5.3.3</w:t>
      </w:r>
      <w:r w:rsidRPr="00B02A0B">
        <w:rPr>
          <w:rFonts w:eastAsia="Malgun Gothic"/>
        </w:rPr>
        <w:tab/>
      </w:r>
      <w:r w:rsidRPr="00B02A0B">
        <w:rPr>
          <w:rFonts w:eastAsia="SimSun"/>
        </w:rPr>
        <w:t>Participating MCData function procedures</w:t>
      </w:r>
      <w:bookmarkEnd w:id="5404"/>
      <w:bookmarkEnd w:id="5405"/>
      <w:bookmarkEnd w:id="5406"/>
      <w:bookmarkEnd w:id="5407"/>
      <w:bookmarkEnd w:id="5408"/>
      <w:bookmarkEnd w:id="5409"/>
      <w:bookmarkEnd w:id="5410"/>
      <w:bookmarkEnd w:id="5411"/>
      <w:bookmarkEnd w:id="5412"/>
      <w:bookmarkEnd w:id="5413"/>
    </w:p>
    <w:p w14:paraId="46343A95" w14:textId="77777777" w:rsidR="005C310B" w:rsidRPr="00B02A0B" w:rsidRDefault="005C310B" w:rsidP="007D34FE">
      <w:pPr>
        <w:pStyle w:val="Heading6"/>
        <w:numPr>
          <w:ilvl w:val="5"/>
          <w:numId w:val="0"/>
        </w:numPr>
        <w:ind w:left="1152" w:hanging="432"/>
      </w:pPr>
      <w:bookmarkStart w:id="5414" w:name="_CR13_2_5_3_3_1"/>
      <w:bookmarkStart w:id="5415" w:name="_Toc20215806"/>
      <w:bookmarkStart w:id="5416" w:name="_Toc27496299"/>
      <w:bookmarkStart w:id="5417" w:name="_Toc36108040"/>
      <w:bookmarkStart w:id="5418" w:name="_Toc44598793"/>
      <w:bookmarkStart w:id="5419" w:name="_Toc44602648"/>
      <w:bookmarkStart w:id="5420" w:name="_Toc45197825"/>
      <w:bookmarkStart w:id="5421" w:name="_Toc45695858"/>
      <w:bookmarkStart w:id="5422" w:name="_Toc51851314"/>
      <w:bookmarkStart w:id="5423" w:name="_Toc92224931"/>
      <w:bookmarkStart w:id="5424" w:name="_Toc171586317"/>
      <w:bookmarkEnd w:id="5414"/>
      <w:r w:rsidRPr="00B02A0B">
        <w:t>13.2.5.3.3.1</w:t>
      </w:r>
      <w:r w:rsidRPr="00B02A0B">
        <w:tab/>
        <w:t>Originating participating MCData function procedures</w:t>
      </w:r>
      <w:bookmarkEnd w:id="5415"/>
      <w:bookmarkEnd w:id="5416"/>
      <w:bookmarkEnd w:id="5417"/>
      <w:bookmarkEnd w:id="5418"/>
      <w:bookmarkEnd w:id="5419"/>
      <w:bookmarkEnd w:id="5420"/>
      <w:bookmarkEnd w:id="5421"/>
      <w:bookmarkEnd w:id="5422"/>
      <w:bookmarkEnd w:id="5423"/>
      <w:bookmarkEnd w:id="5424"/>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25" w:name="_CR13_2_5_3_3_2"/>
      <w:bookmarkStart w:id="5426" w:name="_Toc20215807"/>
      <w:bookmarkStart w:id="5427" w:name="_Toc27496300"/>
      <w:bookmarkStart w:id="5428" w:name="_Toc36108041"/>
      <w:bookmarkStart w:id="5429" w:name="_Toc44598794"/>
      <w:bookmarkStart w:id="5430" w:name="_Toc44602649"/>
      <w:bookmarkStart w:id="5431" w:name="_Toc45197826"/>
      <w:bookmarkStart w:id="5432" w:name="_Toc45695859"/>
      <w:bookmarkStart w:id="5433" w:name="_Toc51851315"/>
      <w:bookmarkStart w:id="5434" w:name="_Toc92224932"/>
      <w:bookmarkStart w:id="5435" w:name="_Toc171586318"/>
      <w:bookmarkEnd w:id="5425"/>
      <w:r w:rsidRPr="00B02A0B">
        <w:t>13.2.5.3.3.2</w:t>
      </w:r>
      <w:r w:rsidRPr="00B02A0B">
        <w:tab/>
        <w:t>Terminating participating MCData function procedures</w:t>
      </w:r>
      <w:bookmarkEnd w:id="5426"/>
      <w:bookmarkEnd w:id="5427"/>
      <w:bookmarkEnd w:id="5428"/>
      <w:bookmarkEnd w:id="5429"/>
      <w:bookmarkEnd w:id="5430"/>
      <w:bookmarkEnd w:id="5431"/>
      <w:bookmarkEnd w:id="5432"/>
      <w:bookmarkEnd w:id="5433"/>
      <w:bookmarkEnd w:id="5434"/>
      <w:bookmarkEnd w:id="5435"/>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5436" w:name="_CR13_2_5_3_4"/>
      <w:bookmarkStart w:id="5437" w:name="_Toc20215808"/>
      <w:bookmarkStart w:id="5438" w:name="_Toc27496301"/>
      <w:bookmarkStart w:id="5439" w:name="_Toc36108042"/>
      <w:bookmarkStart w:id="5440" w:name="_Toc44598795"/>
      <w:bookmarkStart w:id="5441" w:name="_Toc44602650"/>
      <w:bookmarkStart w:id="5442" w:name="_Toc45197827"/>
      <w:bookmarkStart w:id="5443" w:name="_Toc45695860"/>
      <w:bookmarkStart w:id="5444" w:name="_Toc51851316"/>
      <w:bookmarkStart w:id="5445" w:name="_Toc92224933"/>
      <w:bookmarkStart w:id="5446" w:name="_Toc171586319"/>
      <w:bookmarkEnd w:id="5436"/>
      <w:r w:rsidRPr="00B02A0B">
        <w:rPr>
          <w:rFonts w:eastAsia="Malgun Gothic"/>
        </w:rPr>
        <w:t>13.2.5.3.4</w:t>
      </w:r>
      <w:r w:rsidRPr="00B02A0B">
        <w:rPr>
          <w:rFonts w:eastAsia="Malgun Gothic"/>
        </w:rPr>
        <w:tab/>
      </w:r>
      <w:r w:rsidRPr="00B02A0B">
        <w:rPr>
          <w:rFonts w:eastAsia="SimSun"/>
        </w:rPr>
        <w:t>Controlling MCData function procedures</w:t>
      </w:r>
      <w:bookmarkEnd w:id="5437"/>
      <w:bookmarkEnd w:id="5438"/>
      <w:bookmarkEnd w:id="5439"/>
      <w:bookmarkEnd w:id="5440"/>
      <w:bookmarkEnd w:id="5441"/>
      <w:bookmarkEnd w:id="5442"/>
      <w:bookmarkEnd w:id="5443"/>
      <w:bookmarkEnd w:id="5444"/>
      <w:bookmarkEnd w:id="5445"/>
      <w:bookmarkEnd w:id="5446"/>
    </w:p>
    <w:p w14:paraId="60640324" w14:textId="77777777" w:rsidR="005C310B" w:rsidRPr="00B02A0B" w:rsidRDefault="005C310B" w:rsidP="007D34FE">
      <w:pPr>
        <w:pStyle w:val="Heading6"/>
        <w:numPr>
          <w:ilvl w:val="5"/>
          <w:numId w:val="0"/>
        </w:numPr>
        <w:ind w:left="1152" w:hanging="432"/>
      </w:pPr>
      <w:bookmarkStart w:id="5447" w:name="_CR13_2_5_3_4_1"/>
      <w:bookmarkStart w:id="5448" w:name="_Toc20215809"/>
      <w:bookmarkStart w:id="5449" w:name="_Toc27496302"/>
      <w:bookmarkStart w:id="5450" w:name="_Toc36108043"/>
      <w:bookmarkStart w:id="5451" w:name="_Toc44598796"/>
      <w:bookmarkStart w:id="5452" w:name="_Toc44602651"/>
      <w:bookmarkStart w:id="5453" w:name="_Toc45197828"/>
      <w:bookmarkStart w:id="5454" w:name="_Toc45695861"/>
      <w:bookmarkStart w:id="5455" w:name="_Toc51851317"/>
      <w:bookmarkStart w:id="5456" w:name="_Toc92224934"/>
      <w:bookmarkStart w:id="5457" w:name="_Toc171586320"/>
      <w:bookmarkEnd w:id="5447"/>
      <w:r w:rsidRPr="00B02A0B">
        <w:t>13.2.5.3.4.1</w:t>
      </w:r>
      <w:r w:rsidRPr="00B02A0B">
        <w:tab/>
        <w:t>Receiving request to release the communication from authorized MCData user</w:t>
      </w:r>
      <w:bookmarkEnd w:id="5448"/>
      <w:bookmarkEnd w:id="5449"/>
      <w:bookmarkEnd w:id="5450"/>
      <w:bookmarkEnd w:id="5451"/>
      <w:bookmarkEnd w:id="5452"/>
      <w:bookmarkEnd w:id="5453"/>
      <w:bookmarkEnd w:id="5454"/>
      <w:bookmarkEnd w:id="5455"/>
      <w:bookmarkEnd w:id="5456"/>
      <w:bookmarkEnd w:id="5457"/>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58" w:name="_CR13_2_6"/>
      <w:bookmarkStart w:id="5459" w:name="_Toc20215810"/>
      <w:bookmarkStart w:id="5460" w:name="_Toc27496303"/>
      <w:bookmarkStart w:id="5461" w:name="_Toc36108044"/>
      <w:bookmarkStart w:id="5462" w:name="_Toc44598797"/>
      <w:bookmarkStart w:id="5463" w:name="_Toc44602652"/>
      <w:bookmarkStart w:id="5464" w:name="_Toc45197829"/>
      <w:bookmarkStart w:id="5465" w:name="_Toc45695862"/>
      <w:bookmarkStart w:id="5466" w:name="_Toc51851318"/>
      <w:bookmarkStart w:id="5467" w:name="_Toc92224935"/>
      <w:bookmarkStart w:id="5468" w:name="_Toc171586321"/>
      <w:bookmarkEnd w:id="5458"/>
      <w:r w:rsidRPr="00B02A0B">
        <w:t>13.2.6</w:t>
      </w:r>
      <w:r w:rsidRPr="00B02A0B">
        <w:tab/>
        <w:t>Authorized MCData user initiated communication release with prior indication</w:t>
      </w:r>
      <w:bookmarkEnd w:id="5459"/>
      <w:bookmarkEnd w:id="5460"/>
      <w:bookmarkEnd w:id="5461"/>
      <w:bookmarkEnd w:id="5462"/>
      <w:bookmarkEnd w:id="5463"/>
      <w:bookmarkEnd w:id="5464"/>
      <w:bookmarkEnd w:id="5465"/>
      <w:bookmarkEnd w:id="5466"/>
      <w:bookmarkEnd w:id="5467"/>
      <w:bookmarkEnd w:id="5468"/>
    </w:p>
    <w:p w14:paraId="7C7DE066" w14:textId="77777777" w:rsidR="005C310B" w:rsidRPr="00B02A0B" w:rsidRDefault="005C310B" w:rsidP="007D34FE">
      <w:pPr>
        <w:pStyle w:val="Heading4"/>
        <w:rPr>
          <w:rFonts w:eastAsia="SimSun"/>
        </w:rPr>
      </w:pPr>
      <w:bookmarkStart w:id="5469" w:name="_CR13_2_6_1"/>
      <w:bookmarkStart w:id="5470" w:name="_Toc20215811"/>
      <w:bookmarkStart w:id="5471" w:name="_Toc27496304"/>
      <w:bookmarkStart w:id="5472" w:name="_Toc36108045"/>
      <w:bookmarkStart w:id="5473" w:name="_Toc44598798"/>
      <w:bookmarkStart w:id="5474" w:name="_Toc44602653"/>
      <w:bookmarkStart w:id="5475" w:name="_Toc45197830"/>
      <w:bookmarkStart w:id="5476" w:name="_Toc45695863"/>
      <w:bookmarkStart w:id="5477" w:name="_Toc51851319"/>
      <w:bookmarkStart w:id="5478" w:name="_Toc92224936"/>
      <w:bookmarkStart w:id="5479" w:name="_Toc171586322"/>
      <w:bookmarkEnd w:id="5469"/>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5470"/>
      <w:bookmarkEnd w:id="5471"/>
      <w:bookmarkEnd w:id="5472"/>
      <w:bookmarkEnd w:id="5473"/>
      <w:bookmarkEnd w:id="5474"/>
      <w:bookmarkEnd w:id="5475"/>
      <w:bookmarkEnd w:id="5476"/>
      <w:bookmarkEnd w:id="5477"/>
      <w:bookmarkEnd w:id="5478"/>
      <w:bookmarkEnd w:id="5479"/>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80" w:name="_Toc20215812"/>
      <w:bookmarkStart w:id="5481" w:name="_Toc27496305"/>
      <w:bookmarkStart w:id="5482" w:name="_Toc36108046"/>
      <w:bookmarkStart w:id="5483" w:name="_Toc44598799"/>
      <w:bookmarkStart w:id="5484" w:name="_Toc44602654"/>
      <w:bookmarkStart w:id="5485" w:name="_Toc45197831"/>
      <w:bookmarkStart w:id="5486" w:name="_Toc45695864"/>
      <w:bookmarkStart w:id="5487" w:name="_Toc51851320"/>
      <w:bookmarkStart w:id="5488" w:name="_Toc92224937"/>
    </w:p>
    <w:p w14:paraId="73206977" w14:textId="31F5AB1E" w:rsidR="005C310B" w:rsidRPr="00B02A0B" w:rsidRDefault="005C310B" w:rsidP="007D34FE">
      <w:pPr>
        <w:pStyle w:val="Heading4"/>
      </w:pPr>
      <w:bookmarkStart w:id="5489" w:name="_CR13_2_6_2"/>
      <w:bookmarkStart w:id="5490" w:name="_Toc171586323"/>
      <w:bookmarkEnd w:id="5489"/>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80"/>
      <w:bookmarkEnd w:id="5481"/>
      <w:bookmarkEnd w:id="5482"/>
      <w:bookmarkEnd w:id="5483"/>
      <w:bookmarkEnd w:id="5484"/>
      <w:bookmarkEnd w:id="5485"/>
      <w:bookmarkEnd w:id="5486"/>
      <w:bookmarkEnd w:id="5487"/>
      <w:bookmarkEnd w:id="5488"/>
      <w:bookmarkEnd w:id="5490"/>
    </w:p>
    <w:p w14:paraId="3D7AE408" w14:textId="77777777" w:rsidR="005C310B" w:rsidRPr="00B02A0B" w:rsidRDefault="005C310B" w:rsidP="007D34FE">
      <w:pPr>
        <w:pStyle w:val="Heading5"/>
        <w:rPr>
          <w:rFonts w:eastAsia="Malgun Gothic"/>
        </w:rPr>
      </w:pPr>
      <w:bookmarkStart w:id="5491" w:name="_CR13_2_6_2_1"/>
      <w:bookmarkStart w:id="5492" w:name="_Toc20215813"/>
      <w:bookmarkStart w:id="5493" w:name="_Toc27496306"/>
      <w:bookmarkStart w:id="5494" w:name="_Toc36108047"/>
      <w:bookmarkStart w:id="5495" w:name="_Toc44598800"/>
      <w:bookmarkStart w:id="5496" w:name="_Toc44602655"/>
      <w:bookmarkStart w:id="5497" w:name="_Toc45197832"/>
      <w:bookmarkStart w:id="5498" w:name="_Toc45695865"/>
      <w:bookmarkStart w:id="5499" w:name="_Toc51851321"/>
      <w:bookmarkStart w:id="5500" w:name="_Toc92224938"/>
      <w:bookmarkStart w:id="5501" w:name="_Toc171586324"/>
      <w:bookmarkEnd w:id="5491"/>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92"/>
      <w:bookmarkEnd w:id="5493"/>
      <w:bookmarkEnd w:id="5494"/>
      <w:bookmarkEnd w:id="5495"/>
      <w:bookmarkEnd w:id="5496"/>
      <w:bookmarkEnd w:id="5497"/>
      <w:bookmarkEnd w:id="5498"/>
      <w:bookmarkEnd w:id="5499"/>
      <w:bookmarkEnd w:id="5500"/>
      <w:bookmarkEnd w:id="5501"/>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rPr>
          <w:rFonts w:eastAsia="SimSun"/>
        </w:rPr>
      </w:pPr>
      <w:bookmarkStart w:id="5502" w:name="_CR13_2_6_2_2"/>
      <w:bookmarkStart w:id="5503" w:name="_Toc20215814"/>
      <w:bookmarkStart w:id="5504" w:name="_Toc27496307"/>
      <w:bookmarkStart w:id="5505" w:name="_Toc36108048"/>
      <w:bookmarkStart w:id="5506" w:name="_Toc44598801"/>
      <w:bookmarkStart w:id="5507" w:name="_Toc44602656"/>
      <w:bookmarkStart w:id="5508" w:name="_Toc45197833"/>
      <w:bookmarkStart w:id="5509" w:name="_Toc45695866"/>
      <w:bookmarkStart w:id="5510" w:name="_Toc51851322"/>
      <w:bookmarkStart w:id="5511" w:name="_Toc92224939"/>
      <w:bookmarkStart w:id="5512" w:name="_Toc171586325"/>
      <w:bookmarkEnd w:id="550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503"/>
      <w:bookmarkEnd w:id="5504"/>
      <w:bookmarkEnd w:id="5505"/>
      <w:bookmarkEnd w:id="5506"/>
      <w:bookmarkEnd w:id="5507"/>
      <w:bookmarkEnd w:id="5508"/>
      <w:bookmarkEnd w:id="5509"/>
      <w:bookmarkEnd w:id="5510"/>
      <w:bookmarkEnd w:id="5511"/>
      <w:bookmarkEnd w:id="5512"/>
    </w:p>
    <w:p w14:paraId="60962B24" w14:textId="77777777" w:rsidR="005C310B" w:rsidRPr="00B02A0B" w:rsidRDefault="005C310B" w:rsidP="007D34FE">
      <w:pPr>
        <w:pStyle w:val="Heading6"/>
        <w:numPr>
          <w:ilvl w:val="5"/>
          <w:numId w:val="0"/>
        </w:numPr>
        <w:ind w:left="1152" w:hanging="432"/>
        <w:rPr>
          <w:lang w:val="en-US"/>
        </w:rPr>
      </w:pPr>
      <w:bookmarkStart w:id="5513" w:name="_CR13_2_6_2_2_1"/>
      <w:bookmarkStart w:id="5514" w:name="_Toc20215815"/>
      <w:bookmarkStart w:id="5515" w:name="_Toc27496308"/>
      <w:bookmarkStart w:id="5516" w:name="_Toc36108049"/>
      <w:bookmarkStart w:id="5517" w:name="_Toc44598802"/>
      <w:bookmarkStart w:id="5518" w:name="_Toc44602657"/>
      <w:bookmarkStart w:id="5519" w:name="_Toc45197834"/>
      <w:bookmarkStart w:id="5520" w:name="_Toc45695867"/>
      <w:bookmarkStart w:id="5521" w:name="_Toc51851323"/>
      <w:bookmarkStart w:id="5522" w:name="_Toc92224940"/>
      <w:bookmarkStart w:id="5523" w:name="_Toc171586326"/>
      <w:bookmarkEnd w:id="5513"/>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14"/>
      <w:bookmarkEnd w:id="5515"/>
      <w:bookmarkEnd w:id="5516"/>
      <w:bookmarkEnd w:id="5517"/>
      <w:bookmarkEnd w:id="5518"/>
      <w:bookmarkEnd w:id="5519"/>
      <w:bookmarkEnd w:id="5520"/>
      <w:bookmarkEnd w:id="5521"/>
      <w:bookmarkEnd w:id="5522"/>
      <w:bookmarkEnd w:id="5523"/>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24" w:name="_CR13_2_6_2_2_2"/>
      <w:bookmarkStart w:id="5525" w:name="_Toc20215816"/>
      <w:bookmarkStart w:id="5526" w:name="_Toc27496309"/>
      <w:bookmarkStart w:id="5527" w:name="_Toc36108050"/>
      <w:bookmarkStart w:id="5528" w:name="_Toc44598803"/>
      <w:bookmarkStart w:id="5529" w:name="_Toc44602658"/>
      <w:bookmarkStart w:id="5530" w:name="_Toc45197835"/>
      <w:bookmarkStart w:id="5531" w:name="_Toc45695868"/>
      <w:bookmarkStart w:id="5532" w:name="_Toc51851324"/>
      <w:bookmarkStart w:id="5533" w:name="_Toc92224941"/>
      <w:bookmarkStart w:id="5534" w:name="_Toc171586327"/>
      <w:bookmarkEnd w:id="5524"/>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Receiving more information</w:t>
      </w:r>
      <w:bookmarkEnd w:id="5525"/>
      <w:bookmarkEnd w:id="5526"/>
      <w:bookmarkEnd w:id="5527"/>
      <w:bookmarkEnd w:id="5528"/>
      <w:bookmarkEnd w:id="5529"/>
      <w:bookmarkEnd w:id="5530"/>
      <w:bookmarkEnd w:id="5531"/>
      <w:bookmarkEnd w:id="5532"/>
      <w:bookmarkEnd w:id="5533"/>
      <w:bookmarkEnd w:id="5534"/>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35" w:name="_CR13_2_6_2_2_3"/>
      <w:bookmarkStart w:id="5536" w:name="_Toc20215817"/>
      <w:bookmarkStart w:id="5537" w:name="_Toc27496310"/>
      <w:bookmarkStart w:id="5538" w:name="_Toc36108051"/>
      <w:bookmarkStart w:id="5539" w:name="_Toc44598804"/>
      <w:bookmarkStart w:id="5540" w:name="_Toc44602659"/>
      <w:bookmarkStart w:id="5541" w:name="_Toc45197836"/>
      <w:bookmarkStart w:id="5542" w:name="_Toc45695869"/>
      <w:bookmarkStart w:id="5543" w:name="_Toc51851325"/>
      <w:bookmarkStart w:id="5544" w:name="_Toc92224942"/>
      <w:bookmarkStart w:id="5545" w:name="_Toc171586328"/>
      <w:bookmarkEnd w:id="5535"/>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Receiving request for extension of communication</w:t>
      </w:r>
      <w:bookmarkEnd w:id="5536"/>
      <w:bookmarkEnd w:id="5537"/>
      <w:bookmarkEnd w:id="5538"/>
      <w:bookmarkEnd w:id="5539"/>
      <w:bookmarkEnd w:id="5540"/>
      <w:bookmarkEnd w:id="5541"/>
      <w:bookmarkEnd w:id="5542"/>
      <w:bookmarkEnd w:id="5543"/>
      <w:bookmarkEnd w:id="5544"/>
      <w:bookmarkEnd w:id="5545"/>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46" w:name="_CR13_2_6_2_2_4"/>
      <w:bookmarkStart w:id="5547" w:name="_Toc20215818"/>
      <w:bookmarkStart w:id="5548" w:name="_Toc27496311"/>
      <w:bookmarkStart w:id="5549" w:name="_Toc36108052"/>
      <w:bookmarkStart w:id="5550" w:name="_Toc44598805"/>
      <w:bookmarkStart w:id="5551" w:name="_Toc44602660"/>
      <w:bookmarkStart w:id="5552" w:name="_Toc45197837"/>
      <w:bookmarkStart w:id="5553" w:name="_Toc45695870"/>
      <w:bookmarkStart w:id="5554" w:name="_Toc51851326"/>
      <w:bookmarkStart w:id="5555" w:name="_Toc92224943"/>
      <w:bookmarkStart w:id="5556" w:name="_Toc171586329"/>
      <w:bookmarkEnd w:id="5546"/>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Sending response to communication extension request</w:t>
      </w:r>
      <w:bookmarkEnd w:id="5547"/>
      <w:bookmarkEnd w:id="5548"/>
      <w:bookmarkEnd w:id="5549"/>
      <w:bookmarkEnd w:id="5550"/>
      <w:bookmarkEnd w:id="5551"/>
      <w:bookmarkEnd w:id="5552"/>
      <w:bookmarkEnd w:id="5553"/>
      <w:bookmarkEnd w:id="5554"/>
      <w:bookmarkEnd w:id="5555"/>
      <w:bookmarkEnd w:id="5556"/>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5557" w:name="_CR13_2_6_2_3"/>
      <w:bookmarkStart w:id="5558" w:name="_Toc20215819"/>
      <w:bookmarkStart w:id="5559" w:name="_Toc27496312"/>
      <w:bookmarkStart w:id="5560" w:name="_Toc36108053"/>
      <w:bookmarkStart w:id="5561" w:name="_Toc44598806"/>
      <w:bookmarkStart w:id="5562" w:name="_Toc44602661"/>
      <w:bookmarkStart w:id="5563" w:name="_Toc45197838"/>
      <w:bookmarkStart w:id="5564" w:name="_Toc45695871"/>
      <w:bookmarkStart w:id="5565" w:name="_Toc51851327"/>
      <w:bookmarkStart w:id="5566" w:name="_Toc92224944"/>
      <w:bookmarkStart w:id="5567" w:name="_Toc171586330"/>
      <w:bookmarkEnd w:id="5557"/>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558"/>
      <w:bookmarkEnd w:id="5559"/>
      <w:bookmarkEnd w:id="5560"/>
      <w:bookmarkEnd w:id="5561"/>
      <w:bookmarkEnd w:id="5562"/>
      <w:bookmarkEnd w:id="5563"/>
      <w:bookmarkEnd w:id="5564"/>
      <w:bookmarkEnd w:id="5565"/>
      <w:bookmarkEnd w:id="5566"/>
      <w:bookmarkEnd w:id="5567"/>
    </w:p>
    <w:p w14:paraId="49CDAAA7" w14:textId="77777777" w:rsidR="005C310B" w:rsidRPr="00B02A0B" w:rsidRDefault="005C310B" w:rsidP="007D34FE">
      <w:pPr>
        <w:pStyle w:val="Heading6"/>
        <w:numPr>
          <w:ilvl w:val="5"/>
          <w:numId w:val="0"/>
        </w:numPr>
        <w:ind w:left="1152" w:hanging="432"/>
        <w:rPr>
          <w:lang w:eastAsia="ko-KR"/>
        </w:rPr>
      </w:pPr>
      <w:bookmarkStart w:id="5568" w:name="_CR13_2_6_2_3_1"/>
      <w:bookmarkStart w:id="5569" w:name="_Toc20215820"/>
      <w:bookmarkStart w:id="5570" w:name="_Toc27496313"/>
      <w:bookmarkStart w:id="5571" w:name="_Toc36108054"/>
      <w:bookmarkStart w:id="5572" w:name="_Toc44598807"/>
      <w:bookmarkStart w:id="5573" w:name="_Toc44602662"/>
      <w:bookmarkStart w:id="5574" w:name="_Toc45197839"/>
      <w:bookmarkStart w:id="5575" w:name="_Toc45695872"/>
      <w:bookmarkStart w:id="5576" w:name="_Toc51851328"/>
      <w:bookmarkStart w:id="5577" w:name="_Toc92224945"/>
      <w:bookmarkStart w:id="5578" w:name="_Toc171586331"/>
      <w:bookmarkEnd w:id="5568"/>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569"/>
      <w:bookmarkEnd w:id="5570"/>
      <w:bookmarkEnd w:id="5571"/>
      <w:bookmarkEnd w:id="5572"/>
      <w:bookmarkEnd w:id="5573"/>
      <w:bookmarkEnd w:id="5574"/>
      <w:bookmarkEnd w:id="5575"/>
      <w:bookmarkEnd w:id="5576"/>
      <w:bookmarkEnd w:id="5577"/>
      <w:bookmarkEnd w:id="5578"/>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5579" w:name="_CR13_2_6_2_3_2"/>
      <w:bookmarkStart w:id="5580" w:name="_Toc20215821"/>
      <w:bookmarkStart w:id="5581" w:name="_Toc27496314"/>
      <w:bookmarkStart w:id="5582" w:name="_Toc36108055"/>
      <w:bookmarkStart w:id="5583" w:name="_Toc44598808"/>
      <w:bookmarkStart w:id="5584" w:name="_Toc44602663"/>
      <w:bookmarkStart w:id="5585" w:name="_Toc45197840"/>
      <w:bookmarkStart w:id="5586" w:name="_Toc45695873"/>
      <w:bookmarkStart w:id="5587" w:name="_Toc51851329"/>
      <w:bookmarkStart w:id="5588" w:name="_Toc92224946"/>
      <w:bookmarkStart w:id="5589" w:name="_Toc171586332"/>
      <w:bookmarkEnd w:id="5579"/>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Receiving SIP INFO request from the controlling MCData function</w:t>
      </w:r>
      <w:bookmarkEnd w:id="5580"/>
      <w:bookmarkEnd w:id="5581"/>
      <w:bookmarkEnd w:id="5582"/>
      <w:bookmarkEnd w:id="5583"/>
      <w:bookmarkEnd w:id="5584"/>
      <w:bookmarkEnd w:id="5585"/>
      <w:bookmarkEnd w:id="5586"/>
      <w:bookmarkEnd w:id="5587"/>
      <w:bookmarkEnd w:id="5588"/>
      <w:bookmarkEnd w:id="5589"/>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rPr>
          <w:rFonts w:eastAsia="SimSun"/>
        </w:rPr>
      </w:pPr>
      <w:bookmarkStart w:id="5590" w:name="_CR13_2_6_2_4"/>
      <w:bookmarkStart w:id="5591" w:name="_Toc20215822"/>
      <w:bookmarkStart w:id="5592" w:name="_Toc27496315"/>
      <w:bookmarkStart w:id="5593" w:name="_Toc36108056"/>
      <w:bookmarkStart w:id="5594" w:name="_Toc44598809"/>
      <w:bookmarkStart w:id="5595" w:name="_Toc44602664"/>
      <w:bookmarkStart w:id="5596" w:name="_Toc45197841"/>
      <w:bookmarkStart w:id="5597" w:name="_Toc45695874"/>
      <w:bookmarkStart w:id="5598" w:name="_Toc51851330"/>
      <w:bookmarkStart w:id="5599" w:name="_Toc92224947"/>
      <w:bookmarkStart w:id="5600" w:name="_Toc171586333"/>
      <w:bookmarkEnd w:id="5590"/>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591"/>
      <w:bookmarkEnd w:id="5592"/>
      <w:bookmarkEnd w:id="5593"/>
      <w:bookmarkEnd w:id="5594"/>
      <w:bookmarkEnd w:id="5595"/>
      <w:bookmarkEnd w:id="5596"/>
      <w:bookmarkEnd w:id="5597"/>
      <w:bookmarkEnd w:id="5598"/>
      <w:bookmarkEnd w:id="5599"/>
      <w:bookmarkEnd w:id="5600"/>
    </w:p>
    <w:p w14:paraId="40E0AD52" w14:textId="77777777" w:rsidR="005C310B" w:rsidRPr="00B02A0B" w:rsidRDefault="005C310B" w:rsidP="007D34FE">
      <w:pPr>
        <w:pStyle w:val="Heading6"/>
        <w:numPr>
          <w:ilvl w:val="5"/>
          <w:numId w:val="0"/>
        </w:numPr>
        <w:ind w:left="1152" w:hanging="432"/>
        <w:rPr>
          <w:lang w:val="en-US"/>
        </w:rPr>
      </w:pPr>
      <w:bookmarkStart w:id="5601" w:name="_CR13_2_6_2_4_1"/>
      <w:bookmarkStart w:id="5602" w:name="_Toc20215823"/>
      <w:bookmarkStart w:id="5603" w:name="_Toc27496316"/>
      <w:bookmarkStart w:id="5604" w:name="_Toc36108057"/>
      <w:bookmarkStart w:id="5605" w:name="_Toc44598810"/>
      <w:bookmarkStart w:id="5606" w:name="_Toc44602665"/>
      <w:bookmarkStart w:id="5607" w:name="_Toc45197842"/>
      <w:bookmarkStart w:id="5608" w:name="_Toc45695875"/>
      <w:bookmarkStart w:id="5609" w:name="_Toc51851331"/>
      <w:bookmarkStart w:id="5610" w:name="_Toc92224948"/>
      <w:bookmarkStart w:id="5611" w:name="_Toc171586334"/>
      <w:bookmarkEnd w:id="5601"/>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02"/>
      <w:bookmarkEnd w:id="5603"/>
      <w:bookmarkEnd w:id="5604"/>
      <w:bookmarkEnd w:id="5605"/>
      <w:bookmarkEnd w:id="5606"/>
      <w:bookmarkEnd w:id="5607"/>
      <w:bookmarkEnd w:id="5608"/>
      <w:bookmarkEnd w:id="5609"/>
      <w:bookmarkEnd w:id="5610"/>
      <w:bookmarkEnd w:id="5611"/>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12" w:name="_CR13_2_6_2_4_2"/>
      <w:bookmarkStart w:id="5613" w:name="_Toc20215824"/>
      <w:bookmarkStart w:id="5614" w:name="_Toc27496317"/>
      <w:bookmarkStart w:id="5615" w:name="_Toc36108058"/>
      <w:bookmarkStart w:id="5616" w:name="_Toc44598811"/>
      <w:bookmarkStart w:id="5617" w:name="_Toc44602666"/>
      <w:bookmarkStart w:id="5618" w:name="_Toc45197843"/>
      <w:bookmarkStart w:id="5619" w:name="_Toc45695876"/>
      <w:bookmarkStart w:id="5620" w:name="_Toc51851332"/>
      <w:bookmarkStart w:id="5621" w:name="_Toc92224949"/>
      <w:bookmarkStart w:id="5622" w:name="_Toc171586335"/>
      <w:bookmarkEnd w:id="5612"/>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Receiving more information</w:t>
      </w:r>
      <w:bookmarkEnd w:id="5613"/>
      <w:bookmarkEnd w:id="5614"/>
      <w:bookmarkEnd w:id="5615"/>
      <w:bookmarkEnd w:id="5616"/>
      <w:bookmarkEnd w:id="5617"/>
      <w:bookmarkEnd w:id="5618"/>
      <w:bookmarkEnd w:id="5619"/>
      <w:bookmarkEnd w:id="5620"/>
      <w:bookmarkEnd w:id="5621"/>
      <w:bookmarkEnd w:id="5622"/>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23" w:name="_CR13_2_6_2_4_3"/>
      <w:bookmarkStart w:id="5624" w:name="_Toc20215825"/>
      <w:bookmarkStart w:id="5625" w:name="_Toc27496318"/>
      <w:bookmarkStart w:id="5626" w:name="_Toc36108059"/>
      <w:bookmarkStart w:id="5627" w:name="_Toc44598812"/>
      <w:bookmarkStart w:id="5628" w:name="_Toc44602667"/>
      <w:bookmarkStart w:id="5629" w:name="_Toc45197844"/>
      <w:bookmarkStart w:id="5630" w:name="_Toc45695877"/>
      <w:bookmarkStart w:id="5631" w:name="_Toc51851333"/>
      <w:bookmarkStart w:id="5632" w:name="_Toc92224950"/>
      <w:bookmarkStart w:id="5633" w:name="_Toc171586336"/>
      <w:bookmarkEnd w:id="5623"/>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Receiving request for extension of communication</w:t>
      </w:r>
      <w:bookmarkEnd w:id="5624"/>
      <w:bookmarkEnd w:id="5625"/>
      <w:bookmarkEnd w:id="5626"/>
      <w:bookmarkEnd w:id="5627"/>
      <w:bookmarkEnd w:id="5628"/>
      <w:bookmarkEnd w:id="5629"/>
      <w:bookmarkEnd w:id="5630"/>
      <w:bookmarkEnd w:id="5631"/>
      <w:bookmarkEnd w:id="5632"/>
      <w:bookmarkEnd w:id="5633"/>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34" w:name="_CR13_2_6_2_4_4"/>
      <w:bookmarkStart w:id="5635" w:name="_Toc20215826"/>
      <w:bookmarkStart w:id="5636" w:name="_Toc27496319"/>
      <w:bookmarkStart w:id="5637" w:name="_Toc36108060"/>
      <w:bookmarkStart w:id="5638" w:name="_Toc44598813"/>
      <w:bookmarkStart w:id="5639" w:name="_Toc44602668"/>
      <w:bookmarkStart w:id="5640" w:name="_Toc45197845"/>
      <w:bookmarkStart w:id="5641" w:name="_Toc45695878"/>
      <w:bookmarkStart w:id="5642" w:name="_Toc51851334"/>
      <w:bookmarkStart w:id="5643" w:name="_Toc92224951"/>
      <w:bookmarkStart w:id="5644" w:name="_Toc171586337"/>
      <w:bookmarkEnd w:id="5634"/>
      <w:r w:rsidRPr="00B02A0B">
        <w:rPr>
          <w:rFonts w:eastAsia="SimSun"/>
        </w:rPr>
        <w:t>13.2.</w:t>
      </w:r>
      <w:r w:rsidRPr="00B02A0B">
        <w:rPr>
          <w:rFonts w:eastAsia="SimSun"/>
          <w:lang w:val="en-US"/>
        </w:rPr>
        <w:t>6</w:t>
      </w:r>
      <w:r w:rsidRPr="00B02A0B">
        <w:t>.2.</w:t>
      </w:r>
      <w:r w:rsidRPr="00B02A0B">
        <w:rPr>
          <w:lang w:val="en-US"/>
        </w:rPr>
        <w:t>4.4</w:t>
      </w:r>
      <w:r w:rsidRPr="00B02A0B">
        <w:tab/>
        <w:t>Receiving response to communication extension request</w:t>
      </w:r>
      <w:bookmarkEnd w:id="5635"/>
      <w:bookmarkEnd w:id="5636"/>
      <w:bookmarkEnd w:id="5637"/>
      <w:bookmarkEnd w:id="5638"/>
      <w:bookmarkEnd w:id="5639"/>
      <w:bookmarkEnd w:id="5640"/>
      <w:bookmarkEnd w:id="5641"/>
      <w:bookmarkEnd w:id="5642"/>
      <w:bookmarkEnd w:id="5643"/>
      <w:bookmarkEnd w:id="5644"/>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45" w:name="_CR13_2_6_3"/>
      <w:bookmarkStart w:id="5646" w:name="_Toc20215827"/>
      <w:bookmarkStart w:id="5647" w:name="_Toc27496320"/>
      <w:bookmarkStart w:id="5648" w:name="_Toc36108061"/>
      <w:bookmarkStart w:id="5649" w:name="_Toc44598814"/>
      <w:bookmarkStart w:id="5650" w:name="_Toc44602669"/>
      <w:bookmarkStart w:id="5651" w:name="_Toc45197846"/>
      <w:bookmarkStart w:id="5652" w:name="_Toc45695879"/>
      <w:bookmarkStart w:id="5653" w:name="_Toc51851335"/>
      <w:bookmarkStart w:id="5654" w:name="_Toc92224952"/>
      <w:bookmarkStart w:id="5655" w:name="_Toc171586338"/>
      <w:bookmarkEnd w:id="5645"/>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46"/>
      <w:bookmarkEnd w:id="5647"/>
      <w:bookmarkEnd w:id="5648"/>
      <w:bookmarkEnd w:id="5649"/>
      <w:bookmarkEnd w:id="5650"/>
      <w:bookmarkEnd w:id="5651"/>
      <w:bookmarkEnd w:id="5652"/>
      <w:bookmarkEnd w:id="5653"/>
      <w:bookmarkEnd w:id="5654"/>
      <w:bookmarkEnd w:id="5655"/>
    </w:p>
    <w:p w14:paraId="1B5BD40F" w14:textId="77777777" w:rsidR="005C310B" w:rsidRPr="00B02A0B" w:rsidRDefault="005C310B" w:rsidP="007D34FE">
      <w:pPr>
        <w:pStyle w:val="Heading5"/>
        <w:rPr>
          <w:rFonts w:eastAsia="Malgun Gothic"/>
        </w:rPr>
      </w:pPr>
      <w:bookmarkStart w:id="5656" w:name="_CR13_2_6_3_1"/>
      <w:bookmarkStart w:id="5657" w:name="_Toc20215828"/>
      <w:bookmarkStart w:id="5658" w:name="_Toc27496321"/>
      <w:bookmarkStart w:id="5659" w:name="_Toc36108062"/>
      <w:bookmarkStart w:id="5660" w:name="_Toc44598815"/>
      <w:bookmarkStart w:id="5661" w:name="_Toc44602670"/>
      <w:bookmarkStart w:id="5662" w:name="_Toc45197847"/>
      <w:bookmarkStart w:id="5663" w:name="_Toc45695880"/>
      <w:bookmarkStart w:id="5664" w:name="_Toc51851336"/>
      <w:bookmarkStart w:id="5665" w:name="_Toc92224953"/>
      <w:bookmarkStart w:id="5666" w:name="_Toc171586339"/>
      <w:bookmarkEnd w:id="5656"/>
      <w:r w:rsidRPr="00B02A0B">
        <w:rPr>
          <w:rFonts w:eastAsia="Malgun Gothic"/>
        </w:rPr>
        <w:t>13.2.6.3.1</w:t>
      </w:r>
      <w:r w:rsidRPr="00B02A0B">
        <w:rPr>
          <w:rFonts w:eastAsia="Malgun Gothic"/>
        </w:rPr>
        <w:tab/>
        <w:t>General</w:t>
      </w:r>
      <w:bookmarkEnd w:id="5657"/>
      <w:bookmarkEnd w:id="5658"/>
      <w:bookmarkEnd w:id="5659"/>
      <w:bookmarkEnd w:id="5660"/>
      <w:bookmarkEnd w:id="5661"/>
      <w:bookmarkEnd w:id="5662"/>
      <w:bookmarkEnd w:id="5663"/>
      <w:bookmarkEnd w:id="5664"/>
      <w:bookmarkEnd w:id="5665"/>
      <w:bookmarkEnd w:id="5666"/>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rPr>
          <w:rFonts w:eastAsia="SimSun"/>
        </w:rPr>
      </w:pPr>
      <w:bookmarkStart w:id="5667" w:name="_CR13_2_6_3_2"/>
      <w:bookmarkStart w:id="5668" w:name="_Toc20215829"/>
      <w:bookmarkStart w:id="5669" w:name="_Toc27496322"/>
      <w:bookmarkStart w:id="5670" w:name="_Toc36108063"/>
      <w:bookmarkStart w:id="5671" w:name="_Toc44598816"/>
      <w:bookmarkStart w:id="5672" w:name="_Toc44602671"/>
      <w:bookmarkStart w:id="5673" w:name="_Toc45197848"/>
      <w:bookmarkStart w:id="5674" w:name="_Toc45695881"/>
      <w:bookmarkStart w:id="5675" w:name="_Toc51851337"/>
      <w:bookmarkStart w:id="5676" w:name="_Toc92224954"/>
      <w:bookmarkStart w:id="5677" w:name="_Toc171586340"/>
      <w:bookmarkEnd w:id="5667"/>
      <w:r w:rsidRPr="00B02A0B">
        <w:rPr>
          <w:rFonts w:eastAsia="Malgun Gothic"/>
        </w:rPr>
        <w:t>13.2.6.3.2</w:t>
      </w:r>
      <w:r w:rsidRPr="00B02A0B">
        <w:rPr>
          <w:rFonts w:eastAsia="Malgun Gothic"/>
        </w:rPr>
        <w:tab/>
      </w:r>
      <w:r w:rsidRPr="00B02A0B">
        <w:rPr>
          <w:rFonts w:eastAsia="SimSun"/>
        </w:rPr>
        <w:t>Authorized MCData client procedures</w:t>
      </w:r>
      <w:bookmarkEnd w:id="5668"/>
      <w:bookmarkEnd w:id="5669"/>
      <w:bookmarkEnd w:id="5670"/>
      <w:bookmarkEnd w:id="5671"/>
      <w:bookmarkEnd w:id="5672"/>
      <w:bookmarkEnd w:id="5673"/>
      <w:bookmarkEnd w:id="5674"/>
      <w:bookmarkEnd w:id="5675"/>
      <w:bookmarkEnd w:id="5676"/>
      <w:bookmarkEnd w:id="5677"/>
    </w:p>
    <w:p w14:paraId="1EF3FE4D" w14:textId="77777777" w:rsidR="005C310B" w:rsidRPr="00B02A0B" w:rsidRDefault="005C310B" w:rsidP="007D34FE">
      <w:pPr>
        <w:pStyle w:val="Heading6"/>
        <w:numPr>
          <w:ilvl w:val="5"/>
          <w:numId w:val="0"/>
        </w:numPr>
        <w:ind w:left="1152" w:hanging="432"/>
      </w:pPr>
      <w:bookmarkStart w:id="5678" w:name="_CR13_2_6_3_2_1"/>
      <w:bookmarkStart w:id="5679" w:name="_Toc20215830"/>
      <w:bookmarkStart w:id="5680" w:name="_Toc27496323"/>
      <w:bookmarkStart w:id="5681" w:name="_Toc36108064"/>
      <w:bookmarkStart w:id="5682" w:name="_Toc44598817"/>
      <w:bookmarkStart w:id="5683" w:name="_Toc44602672"/>
      <w:bookmarkStart w:id="5684" w:name="_Toc45197849"/>
      <w:bookmarkStart w:id="5685" w:name="_Toc45695882"/>
      <w:bookmarkStart w:id="5686" w:name="_Toc51851338"/>
      <w:bookmarkStart w:id="5687" w:name="_Toc92224955"/>
      <w:bookmarkStart w:id="5688" w:name="_Toc171586341"/>
      <w:bookmarkEnd w:id="5678"/>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79"/>
      <w:bookmarkEnd w:id="5680"/>
      <w:bookmarkEnd w:id="5681"/>
      <w:bookmarkEnd w:id="5682"/>
      <w:bookmarkEnd w:id="5683"/>
      <w:bookmarkEnd w:id="5684"/>
      <w:bookmarkEnd w:id="5685"/>
      <w:bookmarkEnd w:id="5686"/>
      <w:bookmarkEnd w:id="5687"/>
      <w:bookmarkEnd w:id="5688"/>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689" w:name="_CR13_2_6_3_2_2"/>
      <w:bookmarkStart w:id="5690" w:name="_Toc20215831"/>
      <w:bookmarkStart w:id="5691" w:name="_Toc27496324"/>
      <w:bookmarkStart w:id="5692" w:name="_Toc36108065"/>
      <w:bookmarkStart w:id="5693" w:name="_Toc44598818"/>
      <w:bookmarkStart w:id="5694" w:name="_Toc44602673"/>
      <w:bookmarkStart w:id="5695" w:name="_Toc45197850"/>
      <w:bookmarkStart w:id="5696" w:name="_Toc45695883"/>
      <w:bookmarkStart w:id="5697" w:name="_Toc51851339"/>
      <w:bookmarkStart w:id="5698" w:name="_Toc92224956"/>
      <w:bookmarkStart w:id="5699" w:name="_Toc171586342"/>
      <w:bookmarkEnd w:id="5689"/>
      <w:r w:rsidRPr="00B02A0B">
        <w:rPr>
          <w:rFonts w:eastAsia="SimSun"/>
        </w:rPr>
        <w:t>13.2.6</w:t>
      </w:r>
      <w:r w:rsidRPr="00B02A0B">
        <w:t>.3.2.2</w:t>
      </w:r>
      <w:r w:rsidRPr="00B02A0B">
        <w:tab/>
        <w:t>Receiving request for extension of communication</w:t>
      </w:r>
      <w:bookmarkEnd w:id="5690"/>
      <w:bookmarkEnd w:id="5691"/>
      <w:bookmarkEnd w:id="5692"/>
      <w:bookmarkEnd w:id="5693"/>
      <w:bookmarkEnd w:id="5694"/>
      <w:bookmarkEnd w:id="5695"/>
      <w:bookmarkEnd w:id="5696"/>
      <w:bookmarkEnd w:id="5697"/>
      <w:bookmarkEnd w:id="5698"/>
      <w:bookmarkEnd w:id="5699"/>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00" w:name="_CR13_2_6_3_2_3"/>
      <w:bookmarkStart w:id="5701" w:name="_Toc20215832"/>
      <w:bookmarkStart w:id="5702" w:name="_Toc27496325"/>
      <w:bookmarkStart w:id="5703" w:name="_Toc36108066"/>
      <w:bookmarkStart w:id="5704" w:name="_Toc44598819"/>
      <w:bookmarkStart w:id="5705" w:name="_Toc44602674"/>
      <w:bookmarkStart w:id="5706" w:name="_Toc45197851"/>
      <w:bookmarkStart w:id="5707" w:name="_Toc45695884"/>
      <w:bookmarkStart w:id="5708" w:name="_Toc51851340"/>
      <w:bookmarkStart w:id="5709" w:name="_Toc92224957"/>
      <w:bookmarkStart w:id="5710" w:name="_Toc171586343"/>
      <w:bookmarkEnd w:id="5700"/>
      <w:r w:rsidRPr="00B02A0B">
        <w:t>13.2.6.3.2.3</w:t>
      </w:r>
      <w:r w:rsidRPr="00B02A0B">
        <w:tab/>
        <w:t>Sending response to communication extension request</w:t>
      </w:r>
      <w:bookmarkEnd w:id="5701"/>
      <w:bookmarkEnd w:id="5702"/>
      <w:bookmarkEnd w:id="5703"/>
      <w:bookmarkEnd w:id="5704"/>
      <w:bookmarkEnd w:id="5705"/>
      <w:bookmarkEnd w:id="5706"/>
      <w:bookmarkEnd w:id="5707"/>
      <w:bookmarkEnd w:id="5708"/>
      <w:bookmarkEnd w:id="5709"/>
      <w:bookmarkEnd w:id="5710"/>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11" w:name="_CR13_2_6_3_2_4"/>
      <w:bookmarkStart w:id="5712" w:name="_Toc20215833"/>
      <w:bookmarkStart w:id="5713" w:name="_Toc27496326"/>
      <w:bookmarkStart w:id="5714" w:name="_Toc36108067"/>
      <w:bookmarkStart w:id="5715" w:name="_Toc44598820"/>
      <w:bookmarkStart w:id="5716" w:name="_Toc44602675"/>
      <w:bookmarkStart w:id="5717" w:name="_Toc45197852"/>
      <w:bookmarkStart w:id="5718" w:name="_Toc45695885"/>
      <w:bookmarkStart w:id="5719" w:name="_Toc51851341"/>
      <w:bookmarkStart w:id="5720" w:name="_Toc92224958"/>
      <w:bookmarkStart w:id="5721" w:name="_Toc171586344"/>
      <w:bookmarkEnd w:id="5711"/>
      <w:r w:rsidRPr="00B02A0B">
        <w:rPr>
          <w:rFonts w:eastAsia="SimSun"/>
        </w:rPr>
        <w:t>13.2.6</w:t>
      </w:r>
      <w:r w:rsidRPr="00B02A0B">
        <w:t>.3.2.4</w:t>
      </w:r>
      <w:r w:rsidRPr="00B02A0B">
        <w:tab/>
        <w:t>Receiving Release Response from server</w:t>
      </w:r>
      <w:bookmarkEnd w:id="5712"/>
      <w:bookmarkEnd w:id="5713"/>
      <w:bookmarkEnd w:id="5714"/>
      <w:bookmarkEnd w:id="5715"/>
      <w:bookmarkEnd w:id="5716"/>
      <w:bookmarkEnd w:id="5717"/>
      <w:bookmarkEnd w:id="5718"/>
      <w:bookmarkEnd w:id="5719"/>
      <w:bookmarkEnd w:id="5720"/>
      <w:bookmarkEnd w:id="5721"/>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722" w:name="_CR13_2_6_3_3"/>
      <w:bookmarkStart w:id="5723" w:name="_Toc20215834"/>
      <w:bookmarkStart w:id="5724" w:name="_Toc27496327"/>
      <w:bookmarkStart w:id="5725" w:name="_Toc36108068"/>
      <w:bookmarkStart w:id="5726" w:name="_Toc44598821"/>
      <w:bookmarkStart w:id="5727" w:name="_Toc44602676"/>
      <w:bookmarkStart w:id="5728" w:name="_Toc45197853"/>
      <w:bookmarkStart w:id="5729" w:name="_Toc45695886"/>
      <w:bookmarkStart w:id="5730" w:name="_Toc51851342"/>
      <w:bookmarkStart w:id="5731" w:name="_Toc92224959"/>
      <w:bookmarkStart w:id="5732" w:name="_Toc171586345"/>
      <w:bookmarkEnd w:id="5722"/>
      <w:r w:rsidRPr="00B02A0B">
        <w:rPr>
          <w:rFonts w:eastAsia="Malgun Gothic"/>
        </w:rPr>
        <w:t>13.2.6.3.3</w:t>
      </w:r>
      <w:r w:rsidRPr="00B02A0B">
        <w:rPr>
          <w:rFonts w:eastAsia="Malgun Gothic"/>
        </w:rPr>
        <w:tab/>
      </w:r>
      <w:r w:rsidRPr="00B02A0B">
        <w:rPr>
          <w:rFonts w:eastAsia="SimSun"/>
        </w:rPr>
        <w:t>Participating MCData function procedures</w:t>
      </w:r>
      <w:bookmarkEnd w:id="5723"/>
      <w:bookmarkEnd w:id="5724"/>
      <w:bookmarkEnd w:id="5725"/>
      <w:bookmarkEnd w:id="5726"/>
      <w:bookmarkEnd w:id="5727"/>
      <w:bookmarkEnd w:id="5728"/>
      <w:bookmarkEnd w:id="5729"/>
      <w:bookmarkEnd w:id="5730"/>
      <w:bookmarkEnd w:id="5731"/>
      <w:bookmarkEnd w:id="5732"/>
    </w:p>
    <w:p w14:paraId="320E7EFE" w14:textId="77777777" w:rsidR="005C310B" w:rsidRPr="00B02A0B" w:rsidRDefault="005C310B" w:rsidP="007D34FE">
      <w:pPr>
        <w:pStyle w:val="Heading6"/>
        <w:numPr>
          <w:ilvl w:val="5"/>
          <w:numId w:val="0"/>
        </w:numPr>
        <w:ind w:left="1152" w:hanging="432"/>
      </w:pPr>
      <w:bookmarkStart w:id="5733" w:name="_CR13_2_6_3_3_1"/>
      <w:bookmarkStart w:id="5734" w:name="_Toc20215835"/>
      <w:bookmarkStart w:id="5735" w:name="_Toc27496328"/>
      <w:bookmarkStart w:id="5736" w:name="_Toc36108069"/>
      <w:bookmarkStart w:id="5737" w:name="_Toc44598822"/>
      <w:bookmarkStart w:id="5738" w:name="_Toc44602677"/>
      <w:bookmarkStart w:id="5739" w:name="_Toc45197854"/>
      <w:bookmarkStart w:id="5740" w:name="_Toc45695887"/>
      <w:bookmarkStart w:id="5741" w:name="_Toc51851343"/>
      <w:bookmarkStart w:id="5742" w:name="_Toc92224960"/>
      <w:bookmarkStart w:id="5743" w:name="_Toc171586346"/>
      <w:bookmarkEnd w:id="5733"/>
      <w:r w:rsidRPr="00B02A0B">
        <w:rPr>
          <w:rFonts w:eastAsia="SimSun"/>
        </w:rPr>
        <w:t>13.2.6</w:t>
      </w:r>
      <w:r w:rsidRPr="00B02A0B">
        <w:t>.3.3.1</w:t>
      </w:r>
      <w:r w:rsidRPr="00B02A0B">
        <w:tab/>
        <w:t>Originating participating MCData function procedures</w:t>
      </w:r>
      <w:bookmarkEnd w:id="5734"/>
      <w:bookmarkEnd w:id="5735"/>
      <w:bookmarkEnd w:id="5736"/>
      <w:bookmarkEnd w:id="5737"/>
      <w:bookmarkEnd w:id="5738"/>
      <w:bookmarkEnd w:id="5739"/>
      <w:bookmarkEnd w:id="5740"/>
      <w:bookmarkEnd w:id="5741"/>
      <w:bookmarkEnd w:id="5742"/>
      <w:bookmarkEnd w:id="5743"/>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44" w:name="_CR13_2_6_3_3_2"/>
      <w:bookmarkStart w:id="5745" w:name="_Toc20215836"/>
      <w:bookmarkStart w:id="5746" w:name="_Toc27496329"/>
      <w:bookmarkStart w:id="5747" w:name="_Toc36108070"/>
      <w:bookmarkStart w:id="5748" w:name="_Toc44598823"/>
      <w:bookmarkStart w:id="5749" w:name="_Toc44602678"/>
      <w:bookmarkStart w:id="5750" w:name="_Toc45197855"/>
      <w:bookmarkStart w:id="5751" w:name="_Toc45695888"/>
      <w:bookmarkStart w:id="5752" w:name="_Toc51851344"/>
      <w:bookmarkStart w:id="5753" w:name="_Toc92224961"/>
      <w:bookmarkStart w:id="5754" w:name="_Toc171586347"/>
      <w:bookmarkEnd w:id="5744"/>
      <w:r w:rsidRPr="00B02A0B">
        <w:rPr>
          <w:rFonts w:eastAsia="SimSun"/>
        </w:rPr>
        <w:t>13.2.6</w:t>
      </w:r>
      <w:r w:rsidRPr="00B02A0B">
        <w:t>.3.3.2</w:t>
      </w:r>
      <w:r w:rsidRPr="00B02A0B">
        <w:tab/>
        <w:t>Terminating participating MCData function procedures</w:t>
      </w:r>
      <w:bookmarkEnd w:id="5745"/>
      <w:bookmarkEnd w:id="5746"/>
      <w:bookmarkEnd w:id="5747"/>
      <w:bookmarkEnd w:id="5748"/>
      <w:bookmarkEnd w:id="5749"/>
      <w:bookmarkEnd w:id="5750"/>
      <w:bookmarkEnd w:id="5751"/>
      <w:bookmarkEnd w:id="5752"/>
      <w:bookmarkEnd w:id="5753"/>
      <w:bookmarkEnd w:id="5754"/>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755" w:name="_CR13_2_6_3_4"/>
      <w:bookmarkStart w:id="5756" w:name="_Toc20215837"/>
      <w:bookmarkStart w:id="5757" w:name="_Toc27496330"/>
      <w:bookmarkStart w:id="5758" w:name="_Toc36108071"/>
      <w:bookmarkStart w:id="5759" w:name="_Toc44598824"/>
      <w:bookmarkStart w:id="5760" w:name="_Toc44602679"/>
      <w:bookmarkStart w:id="5761" w:name="_Toc45197856"/>
      <w:bookmarkStart w:id="5762" w:name="_Toc45695889"/>
      <w:bookmarkStart w:id="5763" w:name="_Toc51851345"/>
      <w:bookmarkStart w:id="5764" w:name="_Toc92224962"/>
      <w:bookmarkStart w:id="5765" w:name="_Toc171586348"/>
      <w:bookmarkEnd w:id="5755"/>
      <w:r w:rsidRPr="00B02A0B">
        <w:rPr>
          <w:rFonts w:eastAsia="Malgun Gothic"/>
        </w:rPr>
        <w:t>13.2.6.3.4</w:t>
      </w:r>
      <w:r w:rsidRPr="00B02A0B">
        <w:rPr>
          <w:rFonts w:eastAsia="Malgun Gothic"/>
        </w:rPr>
        <w:tab/>
      </w:r>
      <w:r w:rsidRPr="00B02A0B">
        <w:rPr>
          <w:rFonts w:eastAsia="SimSun"/>
        </w:rPr>
        <w:t>Controlling MCData function procedures</w:t>
      </w:r>
      <w:bookmarkEnd w:id="5756"/>
      <w:bookmarkEnd w:id="5757"/>
      <w:bookmarkEnd w:id="5758"/>
      <w:bookmarkEnd w:id="5759"/>
      <w:bookmarkEnd w:id="5760"/>
      <w:bookmarkEnd w:id="5761"/>
      <w:bookmarkEnd w:id="5762"/>
      <w:bookmarkEnd w:id="5763"/>
      <w:bookmarkEnd w:id="5764"/>
      <w:bookmarkEnd w:id="5765"/>
    </w:p>
    <w:p w14:paraId="7D47A85B" w14:textId="77777777" w:rsidR="005C310B" w:rsidRPr="00B02A0B" w:rsidRDefault="005C310B" w:rsidP="007D34FE">
      <w:pPr>
        <w:pStyle w:val="Heading6"/>
        <w:numPr>
          <w:ilvl w:val="5"/>
          <w:numId w:val="0"/>
        </w:numPr>
        <w:ind w:left="1152" w:hanging="432"/>
      </w:pPr>
      <w:bookmarkStart w:id="5766" w:name="_CR13_2_6_3_4_1"/>
      <w:bookmarkStart w:id="5767" w:name="_Toc20215838"/>
      <w:bookmarkStart w:id="5768" w:name="_Toc27496331"/>
      <w:bookmarkStart w:id="5769" w:name="_Toc36108072"/>
      <w:bookmarkStart w:id="5770" w:name="_Toc44598825"/>
      <w:bookmarkStart w:id="5771" w:name="_Toc44602680"/>
      <w:bookmarkStart w:id="5772" w:name="_Toc45197857"/>
      <w:bookmarkStart w:id="5773" w:name="_Toc45695890"/>
      <w:bookmarkStart w:id="5774" w:name="_Toc51851346"/>
      <w:bookmarkStart w:id="5775" w:name="_Toc92224963"/>
      <w:bookmarkStart w:id="5776" w:name="_Toc171586349"/>
      <w:bookmarkEnd w:id="5766"/>
      <w:r w:rsidRPr="00B02A0B">
        <w:rPr>
          <w:rFonts w:eastAsia="SimSun"/>
        </w:rPr>
        <w:t>13.2.6</w:t>
      </w:r>
      <w:r w:rsidRPr="00B02A0B">
        <w:t>.3.4.1</w:t>
      </w:r>
      <w:r w:rsidRPr="00B02A0B">
        <w:tab/>
        <w:t>Receiving request to release the communication from authorized MCData user</w:t>
      </w:r>
      <w:bookmarkEnd w:id="5767"/>
      <w:bookmarkEnd w:id="5768"/>
      <w:bookmarkEnd w:id="5769"/>
      <w:bookmarkEnd w:id="5770"/>
      <w:bookmarkEnd w:id="5771"/>
      <w:bookmarkEnd w:id="5772"/>
      <w:bookmarkEnd w:id="5773"/>
      <w:bookmarkEnd w:id="5774"/>
      <w:bookmarkEnd w:id="5775"/>
      <w:bookmarkEnd w:id="5776"/>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777" w:name="_CR13_2_6_3_4_2"/>
      <w:bookmarkStart w:id="5778" w:name="_Toc20215839"/>
      <w:bookmarkStart w:id="5779" w:name="_Toc27496332"/>
      <w:bookmarkStart w:id="5780" w:name="_Toc36108073"/>
      <w:bookmarkStart w:id="5781" w:name="_Toc44598826"/>
      <w:bookmarkStart w:id="5782" w:name="_Toc44602681"/>
      <w:bookmarkStart w:id="5783" w:name="_Toc45197858"/>
      <w:bookmarkStart w:id="5784" w:name="_Toc45695891"/>
      <w:bookmarkStart w:id="5785" w:name="_Toc51851347"/>
      <w:bookmarkStart w:id="5786" w:name="_Toc92224964"/>
      <w:bookmarkStart w:id="5787" w:name="_Toc171586350"/>
      <w:bookmarkEnd w:id="5777"/>
      <w:r w:rsidRPr="00B02A0B">
        <w:t>13.2.6.3.4.2</w:t>
      </w:r>
      <w:r w:rsidRPr="00B02A0B">
        <w:tab/>
        <w:t>Receiving request for extension of communication</w:t>
      </w:r>
      <w:bookmarkEnd w:id="5778"/>
      <w:bookmarkEnd w:id="5779"/>
      <w:bookmarkEnd w:id="5780"/>
      <w:bookmarkEnd w:id="5781"/>
      <w:bookmarkEnd w:id="5782"/>
      <w:bookmarkEnd w:id="5783"/>
      <w:bookmarkEnd w:id="5784"/>
      <w:bookmarkEnd w:id="5785"/>
      <w:bookmarkEnd w:id="5786"/>
      <w:bookmarkEnd w:id="5787"/>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788" w:name="_CR13_2_6_3_4_3"/>
      <w:bookmarkStart w:id="5789" w:name="_Toc20215840"/>
      <w:bookmarkStart w:id="5790" w:name="_Toc27496333"/>
      <w:bookmarkStart w:id="5791" w:name="_Toc36108074"/>
      <w:bookmarkStart w:id="5792" w:name="_Toc44598827"/>
      <w:bookmarkStart w:id="5793" w:name="_Toc44602682"/>
      <w:bookmarkStart w:id="5794" w:name="_Toc45197859"/>
      <w:bookmarkStart w:id="5795" w:name="_Toc45695892"/>
      <w:bookmarkStart w:id="5796" w:name="_Toc51851348"/>
      <w:bookmarkStart w:id="5797" w:name="_Toc92224965"/>
      <w:bookmarkStart w:id="5798" w:name="_Toc171586351"/>
      <w:bookmarkEnd w:id="5788"/>
      <w:r w:rsidRPr="00B02A0B">
        <w:t>13.2.6.3.4.3</w:t>
      </w:r>
      <w:r w:rsidRPr="00B02A0B">
        <w:tab/>
        <w:t>Receiving response to communication extension request</w:t>
      </w:r>
      <w:bookmarkEnd w:id="5789"/>
      <w:bookmarkEnd w:id="5790"/>
      <w:bookmarkEnd w:id="5791"/>
      <w:bookmarkEnd w:id="5792"/>
      <w:bookmarkEnd w:id="5793"/>
      <w:bookmarkEnd w:id="5794"/>
      <w:bookmarkEnd w:id="5795"/>
      <w:bookmarkEnd w:id="5796"/>
      <w:bookmarkEnd w:id="5797"/>
      <w:bookmarkEnd w:id="5798"/>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799" w:name="_CR14"/>
      <w:bookmarkStart w:id="5800" w:name="_Toc20215841"/>
      <w:bookmarkStart w:id="5801" w:name="_Toc27496334"/>
      <w:bookmarkStart w:id="5802" w:name="_Toc36108075"/>
      <w:bookmarkStart w:id="5803" w:name="_Toc44598828"/>
      <w:bookmarkStart w:id="5804" w:name="_Toc44602683"/>
      <w:bookmarkStart w:id="5805" w:name="_Toc45197860"/>
      <w:bookmarkStart w:id="5806" w:name="_Toc45695893"/>
      <w:bookmarkStart w:id="5807" w:name="_Toc51851349"/>
      <w:bookmarkStart w:id="5808" w:name="_Toc92224966"/>
      <w:bookmarkStart w:id="5809" w:name="_Toc171586352"/>
      <w:bookmarkEnd w:id="5799"/>
      <w:r w:rsidRPr="00B02A0B">
        <w:rPr>
          <w:rFonts w:eastAsia="Malgun Gothic"/>
        </w:rPr>
        <w:t>14</w:t>
      </w:r>
      <w:r w:rsidRPr="00B02A0B">
        <w:rPr>
          <w:rFonts w:eastAsia="Malgun Gothic"/>
        </w:rPr>
        <w:tab/>
        <w:t>Enhanced Status (ES)</w:t>
      </w:r>
      <w:bookmarkEnd w:id="5800"/>
      <w:bookmarkEnd w:id="5801"/>
      <w:bookmarkEnd w:id="5802"/>
      <w:bookmarkEnd w:id="5803"/>
      <w:bookmarkEnd w:id="5804"/>
      <w:bookmarkEnd w:id="5805"/>
      <w:bookmarkEnd w:id="5806"/>
      <w:bookmarkEnd w:id="5807"/>
      <w:bookmarkEnd w:id="5808"/>
      <w:bookmarkEnd w:id="5809"/>
    </w:p>
    <w:p w14:paraId="041AD063" w14:textId="77777777" w:rsidR="005C310B" w:rsidRPr="00B02A0B" w:rsidRDefault="005C310B" w:rsidP="007D34FE">
      <w:pPr>
        <w:pStyle w:val="Heading2"/>
      </w:pPr>
      <w:bookmarkStart w:id="5810" w:name="_CR14_1"/>
      <w:bookmarkStart w:id="5811" w:name="_Toc20215842"/>
      <w:bookmarkStart w:id="5812" w:name="_Toc27496335"/>
      <w:bookmarkStart w:id="5813" w:name="_Toc36108076"/>
      <w:bookmarkStart w:id="5814" w:name="_Toc44598829"/>
      <w:bookmarkStart w:id="5815" w:name="_Toc44602684"/>
      <w:bookmarkStart w:id="5816" w:name="_Toc45197861"/>
      <w:bookmarkStart w:id="5817" w:name="_Toc45695894"/>
      <w:bookmarkStart w:id="5818" w:name="_Toc51851350"/>
      <w:bookmarkStart w:id="5819" w:name="_Toc92224967"/>
      <w:bookmarkStart w:id="5820" w:name="_Toc171586353"/>
      <w:bookmarkEnd w:id="5810"/>
      <w:r w:rsidRPr="00B02A0B">
        <w:t>14.1</w:t>
      </w:r>
      <w:r w:rsidRPr="00B02A0B">
        <w:tab/>
        <w:t>General</w:t>
      </w:r>
      <w:bookmarkEnd w:id="5811"/>
      <w:bookmarkEnd w:id="5812"/>
      <w:bookmarkEnd w:id="5813"/>
      <w:bookmarkEnd w:id="5814"/>
      <w:bookmarkEnd w:id="5815"/>
      <w:bookmarkEnd w:id="5816"/>
      <w:bookmarkEnd w:id="5817"/>
      <w:bookmarkEnd w:id="5818"/>
      <w:bookmarkEnd w:id="5819"/>
      <w:bookmarkEnd w:id="5820"/>
    </w:p>
    <w:p w14:paraId="13B924E8" w14:textId="77777777" w:rsidR="005C310B" w:rsidRPr="00B02A0B" w:rsidRDefault="005C310B" w:rsidP="007D34FE">
      <w:pPr>
        <w:pStyle w:val="Heading2"/>
        <w:rPr>
          <w:lang w:val="en-IN"/>
        </w:rPr>
      </w:pPr>
      <w:bookmarkStart w:id="5821" w:name="_CR14_2"/>
      <w:bookmarkStart w:id="5822" w:name="_Toc20215843"/>
      <w:bookmarkStart w:id="5823" w:name="_Toc27496336"/>
      <w:bookmarkStart w:id="5824" w:name="_Toc36108077"/>
      <w:bookmarkStart w:id="5825" w:name="_Toc44598830"/>
      <w:bookmarkStart w:id="5826" w:name="_Toc44602685"/>
      <w:bookmarkStart w:id="5827" w:name="_Toc45197862"/>
      <w:bookmarkStart w:id="5828" w:name="_Toc45695895"/>
      <w:bookmarkStart w:id="5829" w:name="_Toc51851351"/>
      <w:bookmarkStart w:id="5830" w:name="_Toc92224968"/>
      <w:bookmarkStart w:id="5831" w:name="_Toc171586354"/>
      <w:bookmarkEnd w:id="5821"/>
      <w:r w:rsidRPr="00B02A0B">
        <w:t>14.2</w:t>
      </w:r>
      <w:r w:rsidRPr="00B02A0B">
        <w:tab/>
        <w:t>On-network ES</w:t>
      </w:r>
      <w:bookmarkEnd w:id="5822"/>
      <w:bookmarkEnd w:id="5823"/>
      <w:bookmarkEnd w:id="5824"/>
      <w:bookmarkEnd w:id="5825"/>
      <w:bookmarkEnd w:id="5826"/>
      <w:bookmarkEnd w:id="5827"/>
      <w:bookmarkEnd w:id="5828"/>
      <w:bookmarkEnd w:id="5829"/>
      <w:bookmarkEnd w:id="5830"/>
      <w:bookmarkEnd w:id="5831"/>
    </w:p>
    <w:p w14:paraId="40C9A1F0" w14:textId="77777777" w:rsidR="005C310B" w:rsidRPr="00B02A0B" w:rsidRDefault="005C310B" w:rsidP="007D34FE">
      <w:pPr>
        <w:pStyle w:val="Heading3"/>
        <w:rPr>
          <w:rFonts w:eastAsia="Malgun Gothic"/>
        </w:rPr>
      </w:pPr>
      <w:bookmarkStart w:id="5832" w:name="_CR14_2_1"/>
      <w:bookmarkStart w:id="5833" w:name="_Toc20215844"/>
      <w:bookmarkStart w:id="5834" w:name="_Toc27496337"/>
      <w:bookmarkStart w:id="5835" w:name="_Toc36108078"/>
      <w:bookmarkStart w:id="5836" w:name="_Toc44598831"/>
      <w:bookmarkStart w:id="5837" w:name="_Toc44602686"/>
      <w:bookmarkStart w:id="5838" w:name="_Toc45197863"/>
      <w:bookmarkStart w:id="5839" w:name="_Toc45695896"/>
      <w:bookmarkStart w:id="5840" w:name="_Toc51851352"/>
      <w:bookmarkStart w:id="5841" w:name="_Toc92224969"/>
      <w:bookmarkStart w:id="5842" w:name="_Toc171586355"/>
      <w:bookmarkEnd w:id="5832"/>
      <w:r w:rsidRPr="00B02A0B">
        <w:t>14</w:t>
      </w:r>
      <w:r w:rsidRPr="00B02A0B">
        <w:rPr>
          <w:rFonts w:eastAsia="Malgun Gothic"/>
        </w:rPr>
        <w:t>.2.1</w:t>
      </w:r>
      <w:r w:rsidRPr="00B02A0B">
        <w:rPr>
          <w:rFonts w:eastAsia="Malgun Gothic"/>
        </w:rPr>
        <w:tab/>
        <w:t>MCData client procedures</w:t>
      </w:r>
      <w:bookmarkEnd w:id="5833"/>
      <w:bookmarkEnd w:id="5834"/>
      <w:bookmarkEnd w:id="5835"/>
      <w:bookmarkEnd w:id="5836"/>
      <w:bookmarkEnd w:id="5837"/>
      <w:bookmarkEnd w:id="5838"/>
      <w:bookmarkEnd w:id="5839"/>
      <w:bookmarkEnd w:id="5840"/>
      <w:bookmarkEnd w:id="5841"/>
      <w:bookmarkEnd w:id="5842"/>
    </w:p>
    <w:p w14:paraId="12563CDF" w14:textId="77777777" w:rsidR="005C310B" w:rsidRPr="00B02A0B" w:rsidRDefault="005C310B" w:rsidP="007D34FE">
      <w:pPr>
        <w:pStyle w:val="Heading4"/>
        <w:rPr>
          <w:rFonts w:eastAsia="Malgun Gothic"/>
        </w:rPr>
      </w:pPr>
      <w:bookmarkStart w:id="5843" w:name="_CR14_2_1_1"/>
      <w:bookmarkStart w:id="5844" w:name="_Toc20215845"/>
      <w:bookmarkStart w:id="5845" w:name="_Toc27496338"/>
      <w:bookmarkStart w:id="5846" w:name="_Toc36108079"/>
      <w:bookmarkStart w:id="5847" w:name="_Toc44598832"/>
      <w:bookmarkStart w:id="5848" w:name="_Toc44602687"/>
      <w:bookmarkStart w:id="5849" w:name="_Toc45197864"/>
      <w:bookmarkStart w:id="5850" w:name="_Toc45695897"/>
      <w:bookmarkStart w:id="5851" w:name="_Toc51851353"/>
      <w:bookmarkStart w:id="5852" w:name="_Toc92224970"/>
      <w:bookmarkStart w:id="5853" w:name="_Toc171586356"/>
      <w:bookmarkEnd w:id="5843"/>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44"/>
      <w:bookmarkEnd w:id="5845"/>
      <w:bookmarkEnd w:id="5846"/>
      <w:bookmarkEnd w:id="5847"/>
      <w:bookmarkEnd w:id="5848"/>
      <w:bookmarkEnd w:id="5849"/>
      <w:bookmarkEnd w:id="5850"/>
      <w:bookmarkEnd w:id="5851"/>
      <w:bookmarkEnd w:id="5852"/>
      <w:bookmarkEnd w:id="5853"/>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54" w:name="_CR14_2_1_2"/>
      <w:bookmarkStart w:id="5855" w:name="_Toc20215846"/>
      <w:bookmarkStart w:id="5856" w:name="_Toc27496339"/>
      <w:bookmarkStart w:id="5857" w:name="_Toc36108080"/>
      <w:bookmarkStart w:id="5858" w:name="_Toc44598833"/>
      <w:bookmarkStart w:id="5859" w:name="_Toc44602688"/>
      <w:bookmarkStart w:id="5860" w:name="_Toc45197865"/>
      <w:bookmarkStart w:id="5861" w:name="_Toc45695898"/>
      <w:bookmarkStart w:id="5862" w:name="_Toc51851354"/>
      <w:bookmarkStart w:id="5863" w:name="_Toc92224971"/>
      <w:bookmarkStart w:id="5864" w:name="_Toc171586357"/>
      <w:bookmarkEnd w:id="5854"/>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55"/>
      <w:bookmarkEnd w:id="5856"/>
      <w:bookmarkEnd w:id="5857"/>
      <w:bookmarkEnd w:id="5858"/>
      <w:bookmarkEnd w:id="5859"/>
      <w:bookmarkEnd w:id="5860"/>
      <w:bookmarkEnd w:id="5861"/>
      <w:bookmarkEnd w:id="5862"/>
      <w:bookmarkEnd w:id="5863"/>
      <w:bookmarkEnd w:id="5864"/>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65" w:name="_CR14_2_2"/>
      <w:bookmarkStart w:id="5866" w:name="_Toc20215847"/>
      <w:bookmarkStart w:id="5867" w:name="_Toc27496340"/>
      <w:bookmarkStart w:id="5868" w:name="_Toc36108081"/>
      <w:bookmarkStart w:id="5869" w:name="_Toc44598834"/>
      <w:bookmarkStart w:id="5870" w:name="_Toc44602689"/>
      <w:bookmarkStart w:id="5871" w:name="_Toc45197866"/>
      <w:bookmarkStart w:id="5872" w:name="_Toc45695899"/>
      <w:bookmarkStart w:id="5873" w:name="_Toc51851355"/>
      <w:bookmarkStart w:id="5874" w:name="_Toc92224972"/>
      <w:bookmarkStart w:id="5875" w:name="_Toc171586358"/>
      <w:bookmarkEnd w:id="5865"/>
      <w:r w:rsidRPr="00B02A0B">
        <w:t>14</w:t>
      </w:r>
      <w:r w:rsidRPr="00B02A0B">
        <w:rPr>
          <w:rFonts w:eastAsia="Malgun Gothic"/>
        </w:rPr>
        <w:t>.2.2</w:t>
      </w:r>
      <w:r w:rsidRPr="00B02A0B">
        <w:rPr>
          <w:rFonts w:eastAsia="Malgun Gothic"/>
        </w:rPr>
        <w:tab/>
        <w:t>Participating MCData function procedures</w:t>
      </w:r>
      <w:bookmarkEnd w:id="5866"/>
      <w:bookmarkEnd w:id="5867"/>
      <w:bookmarkEnd w:id="5868"/>
      <w:bookmarkEnd w:id="5869"/>
      <w:bookmarkEnd w:id="5870"/>
      <w:bookmarkEnd w:id="5871"/>
      <w:bookmarkEnd w:id="5872"/>
      <w:bookmarkEnd w:id="5873"/>
      <w:bookmarkEnd w:id="5874"/>
      <w:bookmarkEnd w:id="5875"/>
    </w:p>
    <w:p w14:paraId="3B85AD60" w14:textId="77777777" w:rsidR="005C310B" w:rsidRPr="00B02A0B" w:rsidRDefault="005C310B" w:rsidP="007D34FE">
      <w:pPr>
        <w:pStyle w:val="Heading4"/>
        <w:rPr>
          <w:rFonts w:eastAsia="Malgun Gothic"/>
        </w:rPr>
      </w:pPr>
      <w:bookmarkStart w:id="5876" w:name="_CR14_2_2_1"/>
      <w:bookmarkStart w:id="5877" w:name="_Toc20215848"/>
      <w:bookmarkStart w:id="5878" w:name="_Toc27496341"/>
      <w:bookmarkStart w:id="5879" w:name="_Toc36108082"/>
      <w:bookmarkStart w:id="5880" w:name="_Toc44598835"/>
      <w:bookmarkStart w:id="5881" w:name="_Toc44602690"/>
      <w:bookmarkStart w:id="5882" w:name="_Toc45197867"/>
      <w:bookmarkStart w:id="5883" w:name="_Toc45695900"/>
      <w:bookmarkStart w:id="5884" w:name="_Toc51851356"/>
      <w:bookmarkStart w:id="5885" w:name="_Toc92224973"/>
      <w:bookmarkStart w:id="5886" w:name="_Toc171586359"/>
      <w:bookmarkEnd w:id="5876"/>
      <w:r w:rsidRPr="00B02A0B">
        <w:t>14</w:t>
      </w:r>
      <w:r w:rsidRPr="00B02A0B">
        <w:rPr>
          <w:rFonts w:eastAsia="Malgun Gothic"/>
        </w:rPr>
        <w:t>.2.2.1</w:t>
      </w:r>
      <w:r w:rsidRPr="00B02A0B">
        <w:rPr>
          <w:rFonts w:eastAsia="Malgun Gothic"/>
        </w:rPr>
        <w:tab/>
        <w:t>Originating participating MCData function procedures</w:t>
      </w:r>
      <w:bookmarkEnd w:id="5877"/>
      <w:bookmarkEnd w:id="5878"/>
      <w:bookmarkEnd w:id="5879"/>
      <w:bookmarkEnd w:id="5880"/>
      <w:bookmarkEnd w:id="5881"/>
      <w:bookmarkEnd w:id="5882"/>
      <w:bookmarkEnd w:id="5883"/>
      <w:bookmarkEnd w:id="5884"/>
      <w:bookmarkEnd w:id="5885"/>
      <w:bookmarkEnd w:id="5886"/>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87" w:name="_CR14_2_2_2"/>
      <w:bookmarkStart w:id="5888" w:name="_Toc20215849"/>
      <w:bookmarkStart w:id="5889" w:name="_Toc27496342"/>
      <w:bookmarkStart w:id="5890" w:name="_Toc36108083"/>
      <w:bookmarkStart w:id="5891" w:name="_Toc44598836"/>
      <w:bookmarkStart w:id="5892" w:name="_Toc44602691"/>
      <w:bookmarkStart w:id="5893" w:name="_Toc45197868"/>
      <w:bookmarkStart w:id="5894" w:name="_Toc45695901"/>
      <w:bookmarkStart w:id="5895" w:name="_Toc51851357"/>
      <w:bookmarkStart w:id="5896" w:name="_Toc92224974"/>
      <w:bookmarkStart w:id="5897" w:name="_Toc171586360"/>
      <w:bookmarkEnd w:id="5887"/>
      <w:r w:rsidRPr="00B02A0B">
        <w:t>14</w:t>
      </w:r>
      <w:r w:rsidRPr="00B02A0B">
        <w:rPr>
          <w:rFonts w:eastAsia="Malgun Gothic"/>
        </w:rPr>
        <w:t>.2.2.2</w:t>
      </w:r>
      <w:r w:rsidRPr="00B02A0B">
        <w:rPr>
          <w:rFonts w:eastAsia="Malgun Gothic"/>
        </w:rPr>
        <w:tab/>
        <w:t>Terminating participating MCData function procedures</w:t>
      </w:r>
      <w:bookmarkEnd w:id="5888"/>
      <w:bookmarkEnd w:id="5889"/>
      <w:bookmarkEnd w:id="5890"/>
      <w:bookmarkEnd w:id="5891"/>
      <w:bookmarkEnd w:id="5892"/>
      <w:bookmarkEnd w:id="5893"/>
      <w:bookmarkEnd w:id="5894"/>
      <w:bookmarkEnd w:id="5895"/>
      <w:bookmarkEnd w:id="5896"/>
      <w:bookmarkEnd w:id="5897"/>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98" w:name="_CR14_2_3"/>
      <w:bookmarkStart w:id="5899" w:name="_Toc20215850"/>
      <w:bookmarkStart w:id="5900" w:name="_Toc27496343"/>
      <w:bookmarkStart w:id="5901" w:name="_Toc36108084"/>
      <w:bookmarkStart w:id="5902" w:name="_Toc44598837"/>
      <w:bookmarkStart w:id="5903" w:name="_Toc44602692"/>
      <w:bookmarkStart w:id="5904" w:name="_Toc45197869"/>
      <w:bookmarkStart w:id="5905" w:name="_Toc45695902"/>
      <w:bookmarkStart w:id="5906" w:name="_Toc51851358"/>
      <w:bookmarkStart w:id="5907" w:name="_Toc92224975"/>
      <w:bookmarkStart w:id="5908" w:name="_Toc171586361"/>
      <w:bookmarkEnd w:id="5898"/>
      <w:r w:rsidRPr="00B02A0B">
        <w:t>14</w:t>
      </w:r>
      <w:r w:rsidRPr="00B02A0B">
        <w:rPr>
          <w:rFonts w:eastAsia="Malgun Gothic"/>
        </w:rPr>
        <w:t>.2.3</w:t>
      </w:r>
      <w:r w:rsidRPr="00B02A0B">
        <w:rPr>
          <w:rFonts w:eastAsia="Malgun Gothic"/>
        </w:rPr>
        <w:tab/>
        <w:t>Controlling MCData function procedures</w:t>
      </w:r>
      <w:bookmarkEnd w:id="5899"/>
      <w:bookmarkEnd w:id="5900"/>
      <w:bookmarkEnd w:id="5901"/>
      <w:bookmarkEnd w:id="5902"/>
      <w:bookmarkEnd w:id="5903"/>
      <w:bookmarkEnd w:id="5904"/>
      <w:bookmarkEnd w:id="5905"/>
      <w:bookmarkEnd w:id="5906"/>
      <w:bookmarkEnd w:id="5907"/>
      <w:bookmarkEnd w:id="5908"/>
    </w:p>
    <w:p w14:paraId="6F062842" w14:textId="77777777" w:rsidR="005C310B" w:rsidRPr="00B02A0B" w:rsidRDefault="005C310B" w:rsidP="007D34FE">
      <w:pPr>
        <w:pStyle w:val="Heading4"/>
        <w:rPr>
          <w:rFonts w:eastAsia="Malgun Gothic"/>
        </w:rPr>
      </w:pPr>
      <w:bookmarkStart w:id="5909" w:name="_CR14_2_3_1"/>
      <w:bookmarkStart w:id="5910" w:name="_Toc20215851"/>
      <w:bookmarkStart w:id="5911" w:name="_Toc27496344"/>
      <w:bookmarkStart w:id="5912" w:name="_Toc36108085"/>
      <w:bookmarkStart w:id="5913" w:name="_Toc44598838"/>
      <w:bookmarkStart w:id="5914" w:name="_Toc44602693"/>
      <w:bookmarkStart w:id="5915" w:name="_Toc45197870"/>
      <w:bookmarkStart w:id="5916" w:name="_Toc45695903"/>
      <w:bookmarkStart w:id="5917" w:name="_Toc51851359"/>
      <w:bookmarkStart w:id="5918" w:name="_Toc92224976"/>
      <w:bookmarkStart w:id="5919" w:name="_Toc171586362"/>
      <w:bookmarkEnd w:id="5909"/>
      <w:r w:rsidRPr="00B02A0B">
        <w:t>14</w:t>
      </w:r>
      <w:r w:rsidRPr="00B02A0B">
        <w:rPr>
          <w:rFonts w:eastAsia="Malgun Gothic"/>
        </w:rPr>
        <w:t>.2.3.1</w:t>
      </w:r>
      <w:r w:rsidRPr="00B02A0B">
        <w:rPr>
          <w:rFonts w:eastAsia="Malgun Gothic"/>
        </w:rPr>
        <w:tab/>
        <w:t>Originating controlling MCData function procedures</w:t>
      </w:r>
      <w:bookmarkEnd w:id="5910"/>
      <w:bookmarkEnd w:id="5911"/>
      <w:bookmarkEnd w:id="5912"/>
      <w:bookmarkEnd w:id="5913"/>
      <w:bookmarkEnd w:id="5914"/>
      <w:bookmarkEnd w:id="5915"/>
      <w:bookmarkEnd w:id="5916"/>
      <w:bookmarkEnd w:id="5917"/>
      <w:bookmarkEnd w:id="5918"/>
      <w:bookmarkEnd w:id="5919"/>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20" w:name="_CR14_2_3_2"/>
      <w:bookmarkStart w:id="5921" w:name="_Toc20215852"/>
      <w:bookmarkStart w:id="5922" w:name="_Toc27496345"/>
      <w:bookmarkStart w:id="5923" w:name="_Toc36108086"/>
      <w:bookmarkStart w:id="5924" w:name="_Toc44598839"/>
      <w:bookmarkStart w:id="5925" w:name="_Toc44602694"/>
      <w:bookmarkStart w:id="5926" w:name="_Toc45197871"/>
      <w:bookmarkStart w:id="5927" w:name="_Toc45695904"/>
      <w:bookmarkStart w:id="5928" w:name="_Toc51851360"/>
      <w:bookmarkStart w:id="5929" w:name="_Toc92224977"/>
      <w:bookmarkStart w:id="5930" w:name="_Toc171586363"/>
      <w:bookmarkEnd w:id="5920"/>
      <w:r w:rsidRPr="00B02A0B">
        <w:t>14</w:t>
      </w:r>
      <w:r w:rsidRPr="00B02A0B">
        <w:rPr>
          <w:rFonts w:eastAsia="Malgun Gothic"/>
        </w:rPr>
        <w:t>.2.3.2</w:t>
      </w:r>
      <w:r w:rsidRPr="00B02A0B">
        <w:rPr>
          <w:rFonts w:eastAsia="Malgun Gothic"/>
        </w:rPr>
        <w:tab/>
        <w:t>Terminating controlling MCData function procedures</w:t>
      </w:r>
      <w:bookmarkEnd w:id="5921"/>
      <w:bookmarkEnd w:id="5922"/>
      <w:bookmarkEnd w:id="5923"/>
      <w:bookmarkEnd w:id="5924"/>
      <w:bookmarkEnd w:id="5925"/>
      <w:bookmarkEnd w:id="5926"/>
      <w:bookmarkEnd w:id="5927"/>
      <w:bookmarkEnd w:id="5928"/>
      <w:bookmarkEnd w:id="5929"/>
      <w:bookmarkEnd w:id="5930"/>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31" w:name="_CR14_3"/>
      <w:bookmarkStart w:id="5932" w:name="_Toc20215853"/>
      <w:bookmarkStart w:id="5933" w:name="_Toc27496346"/>
      <w:bookmarkStart w:id="5934" w:name="_Toc36108087"/>
      <w:bookmarkStart w:id="5935" w:name="_Toc44598840"/>
      <w:bookmarkStart w:id="5936" w:name="_Toc44602695"/>
      <w:bookmarkStart w:id="5937" w:name="_Toc45197872"/>
      <w:bookmarkStart w:id="5938" w:name="_Toc45695905"/>
      <w:bookmarkStart w:id="5939" w:name="_Toc51851361"/>
      <w:bookmarkStart w:id="5940" w:name="_Toc92224978"/>
      <w:bookmarkStart w:id="5941" w:name="_Toc171586364"/>
      <w:bookmarkEnd w:id="5931"/>
      <w:r w:rsidRPr="00B02A0B">
        <w:t>14.3</w:t>
      </w:r>
      <w:r w:rsidRPr="00B02A0B">
        <w:tab/>
        <w:t>Off-network ES</w:t>
      </w:r>
      <w:bookmarkEnd w:id="5932"/>
      <w:bookmarkEnd w:id="5933"/>
      <w:bookmarkEnd w:id="5934"/>
      <w:bookmarkEnd w:id="5935"/>
      <w:bookmarkEnd w:id="5936"/>
      <w:bookmarkEnd w:id="5937"/>
      <w:bookmarkEnd w:id="5938"/>
      <w:bookmarkEnd w:id="5939"/>
      <w:bookmarkEnd w:id="5940"/>
      <w:bookmarkEnd w:id="5941"/>
    </w:p>
    <w:p w14:paraId="44CA50A5" w14:textId="77777777" w:rsidR="005C310B" w:rsidRPr="00B02A0B" w:rsidRDefault="005C310B" w:rsidP="007D34FE">
      <w:pPr>
        <w:pStyle w:val="Heading3"/>
        <w:rPr>
          <w:rFonts w:eastAsia="Malgun Gothic"/>
          <w:lang w:val="en-IN" w:eastAsia="zh-CN"/>
        </w:rPr>
      </w:pPr>
      <w:bookmarkStart w:id="5942" w:name="_CR14_3_1"/>
      <w:bookmarkStart w:id="5943" w:name="_Toc20215854"/>
      <w:bookmarkStart w:id="5944" w:name="_Toc27496347"/>
      <w:bookmarkStart w:id="5945" w:name="_Toc36108088"/>
      <w:bookmarkStart w:id="5946" w:name="_Toc44598841"/>
      <w:bookmarkStart w:id="5947" w:name="_Toc44602696"/>
      <w:bookmarkStart w:id="5948" w:name="_Toc45197873"/>
      <w:bookmarkStart w:id="5949" w:name="_Toc45695906"/>
      <w:bookmarkStart w:id="5950" w:name="_Toc51851362"/>
      <w:bookmarkStart w:id="5951" w:name="_Toc92224979"/>
      <w:bookmarkStart w:id="5952" w:name="_Toc171586365"/>
      <w:bookmarkEnd w:id="5942"/>
      <w:r w:rsidRPr="00B02A0B">
        <w:rPr>
          <w:rFonts w:eastAsia="Malgun Gothic"/>
          <w:lang w:val="en-IN" w:eastAsia="zh-CN"/>
        </w:rPr>
        <w:t>14.3.1</w:t>
      </w:r>
      <w:r w:rsidRPr="00B02A0B">
        <w:rPr>
          <w:rFonts w:eastAsia="Malgun Gothic"/>
          <w:lang w:val="en-IN" w:eastAsia="zh-CN"/>
        </w:rPr>
        <w:tab/>
        <w:t>Sending enhanced status message</w:t>
      </w:r>
      <w:bookmarkEnd w:id="5943"/>
      <w:bookmarkEnd w:id="5944"/>
      <w:bookmarkEnd w:id="5945"/>
      <w:bookmarkEnd w:id="5946"/>
      <w:bookmarkEnd w:id="5947"/>
      <w:bookmarkEnd w:id="5948"/>
      <w:bookmarkEnd w:id="5949"/>
      <w:bookmarkEnd w:id="5950"/>
      <w:bookmarkEnd w:id="5951"/>
      <w:bookmarkEnd w:id="5952"/>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53" w:name="_CR14_3_2"/>
      <w:bookmarkStart w:id="5954" w:name="_Toc20215855"/>
      <w:bookmarkStart w:id="5955" w:name="_Toc27496348"/>
      <w:bookmarkStart w:id="5956" w:name="_Toc36108089"/>
      <w:bookmarkStart w:id="5957" w:name="_Toc44598842"/>
      <w:bookmarkStart w:id="5958" w:name="_Toc44602697"/>
      <w:bookmarkStart w:id="5959" w:name="_Toc45197874"/>
      <w:bookmarkStart w:id="5960" w:name="_Toc45695907"/>
      <w:bookmarkStart w:id="5961" w:name="_Toc51851363"/>
      <w:bookmarkStart w:id="5962" w:name="_Toc92224980"/>
      <w:bookmarkStart w:id="5963" w:name="_Toc171586366"/>
      <w:bookmarkEnd w:id="5953"/>
      <w:r w:rsidRPr="00B02A0B">
        <w:rPr>
          <w:rFonts w:eastAsia="Malgun Gothic"/>
          <w:lang w:val="en-IN" w:eastAsia="zh-CN"/>
        </w:rPr>
        <w:t>14.3.2</w:t>
      </w:r>
      <w:r w:rsidRPr="00B02A0B">
        <w:rPr>
          <w:rFonts w:eastAsia="Malgun Gothic"/>
          <w:lang w:val="en-IN" w:eastAsia="zh-CN"/>
        </w:rPr>
        <w:tab/>
        <w:t>Receiving enhanced status message</w:t>
      </w:r>
      <w:bookmarkEnd w:id="5954"/>
      <w:bookmarkEnd w:id="5955"/>
      <w:bookmarkEnd w:id="5956"/>
      <w:bookmarkEnd w:id="5957"/>
      <w:bookmarkEnd w:id="5958"/>
      <w:bookmarkEnd w:id="5959"/>
      <w:bookmarkEnd w:id="5960"/>
      <w:bookmarkEnd w:id="5961"/>
      <w:bookmarkEnd w:id="5962"/>
      <w:bookmarkEnd w:id="5963"/>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64" w:name="_CR15"/>
      <w:bookmarkStart w:id="5965" w:name="_Toc20215856"/>
      <w:bookmarkStart w:id="5966" w:name="_Toc27496349"/>
      <w:bookmarkStart w:id="5967" w:name="_Toc36108090"/>
      <w:bookmarkStart w:id="5968" w:name="_Toc44598843"/>
      <w:bookmarkStart w:id="5969" w:name="_Toc44602698"/>
      <w:bookmarkStart w:id="5970" w:name="_Toc45197875"/>
      <w:bookmarkStart w:id="5971" w:name="_Toc45695908"/>
      <w:bookmarkStart w:id="5972" w:name="_Toc51851364"/>
      <w:bookmarkStart w:id="5973" w:name="_Toc92224981"/>
      <w:bookmarkStart w:id="5974" w:name="_Toc171586367"/>
      <w:bookmarkEnd w:id="5964"/>
      <w:r w:rsidRPr="00B02A0B">
        <w:t>15</w:t>
      </w:r>
      <w:r w:rsidRPr="00B02A0B">
        <w:tab/>
        <w:t>Message Formats</w:t>
      </w:r>
      <w:bookmarkEnd w:id="5965"/>
      <w:bookmarkEnd w:id="5966"/>
      <w:bookmarkEnd w:id="5967"/>
      <w:bookmarkEnd w:id="5968"/>
      <w:bookmarkEnd w:id="5969"/>
      <w:bookmarkEnd w:id="5970"/>
      <w:bookmarkEnd w:id="5971"/>
      <w:bookmarkEnd w:id="5972"/>
      <w:bookmarkEnd w:id="5973"/>
      <w:bookmarkEnd w:id="5974"/>
    </w:p>
    <w:p w14:paraId="60C18B66" w14:textId="77777777" w:rsidR="005C310B" w:rsidRPr="00B02A0B" w:rsidRDefault="005C310B" w:rsidP="00ED13D8">
      <w:pPr>
        <w:pStyle w:val="Heading2"/>
      </w:pPr>
      <w:bookmarkStart w:id="5975" w:name="_CR15_1"/>
      <w:bookmarkStart w:id="5976" w:name="_Toc20215857"/>
      <w:bookmarkStart w:id="5977" w:name="_Toc27496350"/>
      <w:bookmarkStart w:id="5978" w:name="_Toc36108091"/>
      <w:bookmarkStart w:id="5979" w:name="_Toc44598844"/>
      <w:bookmarkStart w:id="5980" w:name="_Toc44602699"/>
      <w:bookmarkStart w:id="5981" w:name="_Toc45197876"/>
      <w:bookmarkStart w:id="5982" w:name="_Toc45695909"/>
      <w:bookmarkStart w:id="5983" w:name="_Toc51851365"/>
      <w:bookmarkStart w:id="5984" w:name="_Toc92224982"/>
      <w:bookmarkStart w:id="5985" w:name="_Toc171586368"/>
      <w:bookmarkEnd w:id="5975"/>
      <w:r w:rsidRPr="00B02A0B">
        <w:t>15.1</w:t>
      </w:r>
      <w:r w:rsidRPr="00B02A0B">
        <w:tab/>
        <w:t>MCData message functional definitions and contents</w:t>
      </w:r>
      <w:bookmarkEnd w:id="5976"/>
      <w:bookmarkEnd w:id="5977"/>
      <w:bookmarkEnd w:id="5978"/>
      <w:bookmarkEnd w:id="5979"/>
      <w:bookmarkEnd w:id="5980"/>
      <w:bookmarkEnd w:id="5981"/>
      <w:bookmarkEnd w:id="5982"/>
      <w:bookmarkEnd w:id="5983"/>
      <w:bookmarkEnd w:id="5984"/>
      <w:bookmarkEnd w:id="5985"/>
    </w:p>
    <w:p w14:paraId="7C0DBD50" w14:textId="77777777" w:rsidR="005C310B" w:rsidRPr="00B02A0B" w:rsidRDefault="005C310B" w:rsidP="007D34FE">
      <w:pPr>
        <w:pStyle w:val="Heading3"/>
      </w:pPr>
      <w:bookmarkStart w:id="5986" w:name="_CR15_1_1"/>
      <w:bookmarkStart w:id="5987" w:name="_Toc20215858"/>
      <w:bookmarkStart w:id="5988" w:name="_Toc27496351"/>
      <w:bookmarkStart w:id="5989" w:name="_Toc36108092"/>
      <w:bookmarkStart w:id="5990" w:name="_Toc44598845"/>
      <w:bookmarkStart w:id="5991" w:name="_Toc44602700"/>
      <w:bookmarkStart w:id="5992" w:name="_Toc45197877"/>
      <w:bookmarkStart w:id="5993" w:name="_Toc45695910"/>
      <w:bookmarkStart w:id="5994" w:name="_Toc51851366"/>
      <w:bookmarkStart w:id="5995" w:name="_Toc92224983"/>
      <w:bookmarkStart w:id="5996" w:name="_Toc171586369"/>
      <w:bookmarkEnd w:id="5986"/>
      <w:r w:rsidRPr="00B02A0B">
        <w:rPr>
          <w:lang w:eastAsia="ko-KR"/>
        </w:rPr>
        <w:t>15.1.1</w:t>
      </w:r>
      <w:r w:rsidRPr="00B02A0B">
        <w:tab/>
        <w:t>General</w:t>
      </w:r>
      <w:bookmarkEnd w:id="5987"/>
      <w:bookmarkEnd w:id="5988"/>
      <w:bookmarkEnd w:id="5989"/>
      <w:bookmarkEnd w:id="5990"/>
      <w:bookmarkEnd w:id="5991"/>
      <w:bookmarkEnd w:id="5992"/>
      <w:bookmarkEnd w:id="5993"/>
      <w:bookmarkEnd w:id="5994"/>
      <w:bookmarkEnd w:id="5995"/>
      <w:bookmarkEnd w:id="5996"/>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97" w:name="_Toc20215859"/>
      <w:bookmarkStart w:id="5998" w:name="_Toc27496352"/>
      <w:bookmarkStart w:id="5999" w:name="_Toc36108093"/>
      <w:bookmarkStart w:id="6000" w:name="_Toc44598846"/>
      <w:bookmarkStart w:id="6001" w:name="_Toc44602701"/>
      <w:bookmarkStart w:id="6002" w:name="_Toc45197878"/>
      <w:bookmarkStart w:id="6003" w:name="_Toc45695911"/>
      <w:bookmarkStart w:id="6004"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05" w:name="_CR15_1_2"/>
      <w:bookmarkStart w:id="6006" w:name="_Toc92224984"/>
      <w:bookmarkStart w:id="6007" w:name="_Toc171586370"/>
      <w:bookmarkEnd w:id="6005"/>
      <w:r w:rsidRPr="00B02A0B">
        <w:rPr>
          <w:lang w:eastAsia="ko-KR"/>
        </w:rPr>
        <w:t>15.1.2</w:t>
      </w:r>
      <w:r w:rsidRPr="00B02A0B">
        <w:tab/>
        <w:t>SDS SIGNALLING PAYLOAD</w:t>
      </w:r>
      <w:r w:rsidRPr="00B02A0B">
        <w:rPr>
          <w:lang w:eastAsia="ko-KR"/>
        </w:rPr>
        <w:t xml:space="preserve"> message</w:t>
      </w:r>
      <w:bookmarkEnd w:id="5997"/>
      <w:bookmarkEnd w:id="5998"/>
      <w:bookmarkEnd w:id="5999"/>
      <w:bookmarkEnd w:id="6000"/>
      <w:bookmarkEnd w:id="6001"/>
      <w:bookmarkEnd w:id="6002"/>
      <w:bookmarkEnd w:id="6003"/>
      <w:bookmarkEnd w:id="6004"/>
      <w:bookmarkEnd w:id="6006"/>
      <w:bookmarkEnd w:id="6007"/>
    </w:p>
    <w:p w14:paraId="04AC86B6" w14:textId="77777777" w:rsidR="005C310B" w:rsidRPr="00B02A0B" w:rsidRDefault="005C310B" w:rsidP="007D34FE">
      <w:pPr>
        <w:pStyle w:val="Heading4"/>
        <w:rPr>
          <w:lang w:eastAsia="zh-CN"/>
        </w:rPr>
      </w:pPr>
      <w:bookmarkStart w:id="6008" w:name="_CR15_1_2_1"/>
      <w:bookmarkStart w:id="6009" w:name="_Toc20215860"/>
      <w:bookmarkStart w:id="6010" w:name="_Toc27496353"/>
      <w:bookmarkStart w:id="6011" w:name="_Toc36108094"/>
      <w:bookmarkStart w:id="6012" w:name="_Toc44598847"/>
      <w:bookmarkStart w:id="6013" w:name="_Toc44602702"/>
      <w:bookmarkStart w:id="6014" w:name="_Toc45197879"/>
      <w:bookmarkStart w:id="6015" w:name="_Toc45695912"/>
      <w:bookmarkStart w:id="6016" w:name="_Toc51851368"/>
      <w:bookmarkStart w:id="6017" w:name="_Toc92224985"/>
      <w:bookmarkStart w:id="6018" w:name="_Toc171586371"/>
      <w:bookmarkEnd w:id="6008"/>
      <w:r w:rsidRPr="00B02A0B">
        <w:rPr>
          <w:lang w:eastAsia="zh-CN"/>
        </w:rPr>
        <w:t>15.1.2.1</w:t>
      </w:r>
      <w:r w:rsidRPr="00B02A0B">
        <w:rPr>
          <w:lang w:eastAsia="zh-CN"/>
        </w:rPr>
        <w:tab/>
        <w:t>Message definition</w:t>
      </w:r>
      <w:bookmarkEnd w:id="6009"/>
      <w:bookmarkEnd w:id="6010"/>
      <w:bookmarkEnd w:id="6011"/>
      <w:bookmarkEnd w:id="6012"/>
      <w:bookmarkEnd w:id="6013"/>
      <w:bookmarkEnd w:id="6014"/>
      <w:bookmarkEnd w:id="6015"/>
      <w:bookmarkEnd w:id="6016"/>
      <w:bookmarkEnd w:id="6017"/>
      <w:bookmarkEnd w:id="6018"/>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19" w:name="_CRTable15_1_2_11"/>
      <w:r w:rsidRPr="00B02A0B">
        <w:t>Table </w:t>
      </w:r>
      <w:bookmarkEnd w:id="6019"/>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20" w:name="_CR15_1_3"/>
      <w:bookmarkStart w:id="6021" w:name="_Toc20215861"/>
      <w:bookmarkStart w:id="6022" w:name="_Toc27496354"/>
      <w:bookmarkStart w:id="6023" w:name="_Toc36108095"/>
      <w:bookmarkStart w:id="6024" w:name="_Toc44598848"/>
      <w:bookmarkStart w:id="6025" w:name="_Toc44602703"/>
      <w:bookmarkStart w:id="6026" w:name="_Toc45197880"/>
      <w:bookmarkStart w:id="6027" w:name="_Toc45695913"/>
      <w:bookmarkStart w:id="6028" w:name="_Toc51851369"/>
      <w:bookmarkStart w:id="6029" w:name="_Toc92224986"/>
      <w:bookmarkStart w:id="6030" w:name="_Toc171586372"/>
      <w:bookmarkEnd w:id="6020"/>
      <w:r w:rsidRPr="00B02A0B">
        <w:rPr>
          <w:lang w:eastAsia="ko-KR"/>
        </w:rPr>
        <w:t>15.1.3</w:t>
      </w:r>
      <w:r w:rsidRPr="00B02A0B">
        <w:tab/>
        <w:t>FD SIGNALLING PAYLOAD</w:t>
      </w:r>
      <w:r w:rsidRPr="00B02A0B">
        <w:rPr>
          <w:lang w:eastAsia="ko-KR"/>
        </w:rPr>
        <w:t xml:space="preserve"> message</w:t>
      </w:r>
      <w:bookmarkEnd w:id="6021"/>
      <w:bookmarkEnd w:id="6022"/>
      <w:bookmarkEnd w:id="6023"/>
      <w:bookmarkEnd w:id="6024"/>
      <w:bookmarkEnd w:id="6025"/>
      <w:bookmarkEnd w:id="6026"/>
      <w:bookmarkEnd w:id="6027"/>
      <w:bookmarkEnd w:id="6028"/>
      <w:bookmarkEnd w:id="6029"/>
      <w:bookmarkEnd w:id="6030"/>
    </w:p>
    <w:p w14:paraId="3B32AFB8" w14:textId="77777777" w:rsidR="005C310B" w:rsidRPr="00B02A0B" w:rsidRDefault="005C310B" w:rsidP="007D34FE">
      <w:pPr>
        <w:pStyle w:val="Heading4"/>
        <w:rPr>
          <w:lang w:eastAsia="zh-CN"/>
        </w:rPr>
      </w:pPr>
      <w:bookmarkStart w:id="6031" w:name="_CR15_1_3_1"/>
      <w:bookmarkStart w:id="6032" w:name="_Toc20215862"/>
      <w:bookmarkStart w:id="6033" w:name="_Toc27496355"/>
      <w:bookmarkStart w:id="6034" w:name="_Toc36108096"/>
      <w:bookmarkStart w:id="6035" w:name="_Toc44598849"/>
      <w:bookmarkStart w:id="6036" w:name="_Toc44602704"/>
      <w:bookmarkStart w:id="6037" w:name="_Toc45197881"/>
      <w:bookmarkStart w:id="6038" w:name="_Toc45695914"/>
      <w:bookmarkStart w:id="6039" w:name="_Toc51851370"/>
      <w:bookmarkStart w:id="6040" w:name="_Toc92224987"/>
      <w:bookmarkStart w:id="6041" w:name="_Toc171586373"/>
      <w:bookmarkEnd w:id="6031"/>
      <w:r w:rsidRPr="00B02A0B">
        <w:rPr>
          <w:lang w:eastAsia="zh-CN"/>
        </w:rPr>
        <w:t>15.1.3.1</w:t>
      </w:r>
      <w:r w:rsidRPr="00B02A0B">
        <w:rPr>
          <w:lang w:eastAsia="zh-CN"/>
        </w:rPr>
        <w:tab/>
        <w:t>Message definition</w:t>
      </w:r>
      <w:bookmarkEnd w:id="6032"/>
      <w:bookmarkEnd w:id="6033"/>
      <w:bookmarkEnd w:id="6034"/>
      <w:bookmarkEnd w:id="6035"/>
      <w:bookmarkEnd w:id="6036"/>
      <w:bookmarkEnd w:id="6037"/>
      <w:bookmarkEnd w:id="6038"/>
      <w:bookmarkEnd w:id="6039"/>
      <w:bookmarkEnd w:id="6040"/>
      <w:bookmarkEnd w:id="6041"/>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42" w:name="_CRTable15_1_3_11"/>
      <w:r w:rsidRPr="00B02A0B">
        <w:t>Table </w:t>
      </w:r>
      <w:bookmarkEnd w:id="6042"/>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43" w:name="_CR15_1_4"/>
      <w:bookmarkStart w:id="6044" w:name="_Toc20215863"/>
      <w:bookmarkStart w:id="6045" w:name="_Toc27496356"/>
      <w:bookmarkStart w:id="6046" w:name="_Toc36108097"/>
      <w:bookmarkStart w:id="6047" w:name="_Toc44598850"/>
      <w:bookmarkStart w:id="6048" w:name="_Toc44602705"/>
      <w:bookmarkStart w:id="6049" w:name="_Toc45197882"/>
      <w:bookmarkStart w:id="6050" w:name="_Toc45695915"/>
      <w:bookmarkStart w:id="6051" w:name="_Toc51851371"/>
      <w:bookmarkStart w:id="6052" w:name="_Toc92224988"/>
      <w:bookmarkStart w:id="6053" w:name="_Toc171586374"/>
      <w:bookmarkEnd w:id="6043"/>
      <w:r w:rsidRPr="00B02A0B">
        <w:rPr>
          <w:lang w:eastAsia="ko-KR"/>
        </w:rPr>
        <w:t>15.1.4</w:t>
      </w:r>
      <w:r w:rsidRPr="00B02A0B">
        <w:tab/>
        <w:t>DATA PAYLOAD</w:t>
      </w:r>
      <w:r w:rsidRPr="00B02A0B">
        <w:rPr>
          <w:lang w:eastAsia="ko-KR"/>
        </w:rPr>
        <w:t xml:space="preserve"> message</w:t>
      </w:r>
      <w:bookmarkEnd w:id="6044"/>
      <w:bookmarkEnd w:id="6045"/>
      <w:bookmarkEnd w:id="6046"/>
      <w:bookmarkEnd w:id="6047"/>
      <w:bookmarkEnd w:id="6048"/>
      <w:bookmarkEnd w:id="6049"/>
      <w:bookmarkEnd w:id="6050"/>
      <w:bookmarkEnd w:id="6051"/>
      <w:bookmarkEnd w:id="6052"/>
      <w:bookmarkEnd w:id="6053"/>
    </w:p>
    <w:p w14:paraId="162F7F6C" w14:textId="77777777" w:rsidR="005C310B" w:rsidRPr="00B02A0B" w:rsidRDefault="005C310B" w:rsidP="007D34FE">
      <w:pPr>
        <w:pStyle w:val="Heading4"/>
        <w:rPr>
          <w:lang w:eastAsia="zh-CN"/>
        </w:rPr>
      </w:pPr>
      <w:bookmarkStart w:id="6054" w:name="_CR15_1_4_1"/>
      <w:bookmarkStart w:id="6055" w:name="_Toc20215864"/>
      <w:bookmarkStart w:id="6056" w:name="_Toc27496357"/>
      <w:bookmarkStart w:id="6057" w:name="_Toc36108098"/>
      <w:bookmarkStart w:id="6058" w:name="_Toc44598851"/>
      <w:bookmarkStart w:id="6059" w:name="_Toc44602706"/>
      <w:bookmarkStart w:id="6060" w:name="_Toc45197883"/>
      <w:bookmarkStart w:id="6061" w:name="_Toc45695916"/>
      <w:bookmarkStart w:id="6062" w:name="_Toc51851372"/>
      <w:bookmarkStart w:id="6063" w:name="_Toc92224989"/>
      <w:bookmarkStart w:id="6064" w:name="_Toc171586375"/>
      <w:bookmarkEnd w:id="6054"/>
      <w:r w:rsidRPr="00B02A0B">
        <w:rPr>
          <w:lang w:eastAsia="zh-CN"/>
        </w:rPr>
        <w:t>15.1.4.1</w:t>
      </w:r>
      <w:r w:rsidRPr="00B02A0B">
        <w:rPr>
          <w:lang w:eastAsia="zh-CN"/>
        </w:rPr>
        <w:tab/>
        <w:t>Message definition</w:t>
      </w:r>
      <w:bookmarkEnd w:id="6055"/>
      <w:bookmarkEnd w:id="6056"/>
      <w:bookmarkEnd w:id="6057"/>
      <w:bookmarkEnd w:id="6058"/>
      <w:bookmarkEnd w:id="6059"/>
      <w:bookmarkEnd w:id="6060"/>
      <w:bookmarkEnd w:id="6061"/>
      <w:bookmarkEnd w:id="6062"/>
      <w:bookmarkEnd w:id="6063"/>
      <w:bookmarkEnd w:id="6064"/>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65" w:name="_CRTable15_1_4_11"/>
      <w:r w:rsidRPr="00B02A0B">
        <w:t>Table </w:t>
      </w:r>
      <w:bookmarkEnd w:id="6065"/>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66" w:name="_CR15_1_5"/>
      <w:bookmarkStart w:id="6067" w:name="_Toc20215865"/>
      <w:bookmarkStart w:id="6068" w:name="_Toc27496358"/>
      <w:bookmarkStart w:id="6069" w:name="_Toc36108099"/>
      <w:bookmarkStart w:id="6070" w:name="_Toc44598852"/>
      <w:bookmarkStart w:id="6071" w:name="_Toc44602707"/>
      <w:bookmarkStart w:id="6072" w:name="_Toc45197884"/>
      <w:bookmarkStart w:id="6073" w:name="_Toc45695917"/>
      <w:bookmarkStart w:id="6074" w:name="_Toc51851373"/>
      <w:bookmarkStart w:id="6075" w:name="_Toc92224990"/>
      <w:bookmarkStart w:id="6076" w:name="_Toc171586376"/>
      <w:bookmarkEnd w:id="6066"/>
      <w:r w:rsidRPr="00B02A0B">
        <w:rPr>
          <w:lang w:eastAsia="ko-KR"/>
        </w:rPr>
        <w:t>15.1.5</w:t>
      </w:r>
      <w:r w:rsidRPr="00B02A0B">
        <w:tab/>
        <w:t>SDS NOTIFICATION</w:t>
      </w:r>
      <w:r w:rsidRPr="00B02A0B">
        <w:rPr>
          <w:lang w:eastAsia="ko-KR"/>
        </w:rPr>
        <w:t xml:space="preserve"> message</w:t>
      </w:r>
      <w:bookmarkEnd w:id="6067"/>
      <w:bookmarkEnd w:id="6068"/>
      <w:bookmarkEnd w:id="6069"/>
      <w:bookmarkEnd w:id="6070"/>
      <w:bookmarkEnd w:id="6071"/>
      <w:bookmarkEnd w:id="6072"/>
      <w:bookmarkEnd w:id="6073"/>
      <w:bookmarkEnd w:id="6074"/>
      <w:bookmarkEnd w:id="6075"/>
      <w:bookmarkEnd w:id="6076"/>
    </w:p>
    <w:p w14:paraId="6D4AF0D2" w14:textId="77777777" w:rsidR="005C310B" w:rsidRPr="00B02A0B" w:rsidRDefault="005C310B" w:rsidP="007D34FE">
      <w:pPr>
        <w:pStyle w:val="Heading4"/>
        <w:rPr>
          <w:lang w:eastAsia="zh-CN"/>
        </w:rPr>
      </w:pPr>
      <w:bookmarkStart w:id="6077" w:name="_CR15_1_5_1"/>
      <w:bookmarkStart w:id="6078" w:name="_Toc20215866"/>
      <w:bookmarkStart w:id="6079" w:name="_Toc27496359"/>
      <w:bookmarkStart w:id="6080" w:name="_Toc36108100"/>
      <w:bookmarkStart w:id="6081" w:name="_Toc44598853"/>
      <w:bookmarkStart w:id="6082" w:name="_Toc44602708"/>
      <w:bookmarkStart w:id="6083" w:name="_Toc45197885"/>
      <w:bookmarkStart w:id="6084" w:name="_Toc45695918"/>
      <w:bookmarkStart w:id="6085" w:name="_Toc51851374"/>
      <w:bookmarkStart w:id="6086" w:name="_Toc92224991"/>
      <w:bookmarkStart w:id="6087" w:name="_Toc171586377"/>
      <w:bookmarkEnd w:id="6077"/>
      <w:r w:rsidRPr="00B02A0B">
        <w:rPr>
          <w:lang w:eastAsia="zh-CN"/>
        </w:rPr>
        <w:t>15.1.5.1</w:t>
      </w:r>
      <w:r w:rsidRPr="00B02A0B">
        <w:rPr>
          <w:lang w:eastAsia="zh-CN"/>
        </w:rPr>
        <w:tab/>
        <w:t>Message definition</w:t>
      </w:r>
      <w:bookmarkEnd w:id="6078"/>
      <w:bookmarkEnd w:id="6079"/>
      <w:bookmarkEnd w:id="6080"/>
      <w:bookmarkEnd w:id="6081"/>
      <w:bookmarkEnd w:id="6082"/>
      <w:bookmarkEnd w:id="6083"/>
      <w:bookmarkEnd w:id="6084"/>
      <w:bookmarkEnd w:id="6085"/>
      <w:bookmarkEnd w:id="6086"/>
      <w:bookmarkEnd w:id="6087"/>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88" w:name="_CRTable15_1_5_11"/>
      <w:r w:rsidRPr="00B02A0B">
        <w:t>Table </w:t>
      </w:r>
      <w:bookmarkEnd w:id="6088"/>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89" w:name="_CR15_1_6"/>
      <w:bookmarkStart w:id="6090" w:name="_Toc20215867"/>
      <w:bookmarkStart w:id="6091" w:name="_Toc27496360"/>
      <w:bookmarkStart w:id="6092" w:name="_Toc36108101"/>
      <w:bookmarkStart w:id="6093" w:name="_Toc44598854"/>
      <w:bookmarkStart w:id="6094" w:name="_Toc44602709"/>
      <w:bookmarkStart w:id="6095" w:name="_Toc45197886"/>
      <w:bookmarkStart w:id="6096" w:name="_Toc45695919"/>
      <w:bookmarkStart w:id="6097" w:name="_Toc51851375"/>
      <w:bookmarkStart w:id="6098" w:name="_Toc92224992"/>
      <w:bookmarkStart w:id="6099" w:name="_Toc171586378"/>
      <w:bookmarkEnd w:id="6089"/>
      <w:r w:rsidRPr="00B02A0B">
        <w:rPr>
          <w:lang w:eastAsia="ko-KR"/>
        </w:rPr>
        <w:t>15.1.6</w:t>
      </w:r>
      <w:r w:rsidRPr="00B02A0B">
        <w:tab/>
        <w:t>FD NOTIFICATION</w:t>
      </w:r>
      <w:r w:rsidRPr="00B02A0B">
        <w:rPr>
          <w:lang w:eastAsia="ko-KR"/>
        </w:rPr>
        <w:t xml:space="preserve"> message</w:t>
      </w:r>
      <w:bookmarkEnd w:id="6090"/>
      <w:bookmarkEnd w:id="6091"/>
      <w:bookmarkEnd w:id="6092"/>
      <w:bookmarkEnd w:id="6093"/>
      <w:bookmarkEnd w:id="6094"/>
      <w:bookmarkEnd w:id="6095"/>
      <w:bookmarkEnd w:id="6096"/>
      <w:bookmarkEnd w:id="6097"/>
      <w:bookmarkEnd w:id="6098"/>
      <w:bookmarkEnd w:id="6099"/>
    </w:p>
    <w:p w14:paraId="3CB7520D" w14:textId="77777777" w:rsidR="005C310B" w:rsidRPr="00B02A0B" w:rsidRDefault="005C310B" w:rsidP="007D34FE">
      <w:pPr>
        <w:pStyle w:val="Heading4"/>
        <w:rPr>
          <w:lang w:eastAsia="zh-CN"/>
        </w:rPr>
      </w:pPr>
      <w:bookmarkStart w:id="6100" w:name="_CR15_1_6_1"/>
      <w:bookmarkStart w:id="6101" w:name="_Toc20215868"/>
      <w:bookmarkStart w:id="6102" w:name="_Toc27496361"/>
      <w:bookmarkStart w:id="6103" w:name="_Toc36108102"/>
      <w:bookmarkStart w:id="6104" w:name="_Toc44598855"/>
      <w:bookmarkStart w:id="6105" w:name="_Toc44602710"/>
      <w:bookmarkStart w:id="6106" w:name="_Toc45197887"/>
      <w:bookmarkStart w:id="6107" w:name="_Toc45695920"/>
      <w:bookmarkStart w:id="6108" w:name="_Toc51851376"/>
      <w:bookmarkStart w:id="6109" w:name="_Toc92224993"/>
      <w:bookmarkStart w:id="6110" w:name="_Toc171586379"/>
      <w:bookmarkEnd w:id="6100"/>
      <w:r w:rsidRPr="00B02A0B">
        <w:rPr>
          <w:lang w:eastAsia="zh-CN"/>
        </w:rPr>
        <w:t>15.1.6.1</w:t>
      </w:r>
      <w:r w:rsidRPr="00B02A0B">
        <w:rPr>
          <w:lang w:eastAsia="zh-CN"/>
        </w:rPr>
        <w:tab/>
        <w:t>Message definition</w:t>
      </w:r>
      <w:bookmarkEnd w:id="6101"/>
      <w:bookmarkEnd w:id="6102"/>
      <w:bookmarkEnd w:id="6103"/>
      <w:bookmarkEnd w:id="6104"/>
      <w:bookmarkEnd w:id="6105"/>
      <w:bookmarkEnd w:id="6106"/>
      <w:bookmarkEnd w:id="6107"/>
      <w:bookmarkEnd w:id="6108"/>
      <w:bookmarkEnd w:id="6109"/>
      <w:bookmarkEnd w:id="6110"/>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t>Direction:</w:t>
      </w:r>
      <w:r w:rsidRPr="00B02A0B">
        <w:tab/>
        <w:t>UE to other UEs (via the network)</w:t>
      </w:r>
    </w:p>
    <w:p w14:paraId="5AD43BD7" w14:textId="77777777" w:rsidR="005C310B" w:rsidRPr="00B02A0B" w:rsidRDefault="005C310B" w:rsidP="005C310B">
      <w:pPr>
        <w:pStyle w:val="TH"/>
      </w:pPr>
      <w:bookmarkStart w:id="6111" w:name="_CRTable15_1_6_11"/>
      <w:r w:rsidRPr="00B02A0B">
        <w:t>Table </w:t>
      </w:r>
      <w:bookmarkEnd w:id="6111"/>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12" w:name="_CR15_1_7"/>
      <w:bookmarkStart w:id="6113" w:name="_Toc20215869"/>
      <w:bookmarkStart w:id="6114" w:name="_Toc27496362"/>
      <w:bookmarkStart w:id="6115" w:name="_Toc36108103"/>
      <w:bookmarkStart w:id="6116" w:name="_Toc44598856"/>
      <w:bookmarkStart w:id="6117" w:name="_Toc44602711"/>
      <w:bookmarkStart w:id="6118" w:name="_Toc45197888"/>
      <w:bookmarkStart w:id="6119" w:name="_Toc45695921"/>
      <w:bookmarkStart w:id="6120" w:name="_Toc51851377"/>
      <w:bookmarkStart w:id="6121" w:name="_Toc92224994"/>
      <w:bookmarkStart w:id="6122" w:name="_Toc171586380"/>
      <w:bookmarkEnd w:id="6112"/>
      <w:r w:rsidRPr="00B02A0B">
        <w:rPr>
          <w:lang w:eastAsia="ko-KR"/>
        </w:rPr>
        <w:t>15.1.7</w:t>
      </w:r>
      <w:r w:rsidRPr="00B02A0B">
        <w:tab/>
        <w:t xml:space="preserve">SDS OFF-NETWORK MESSAGE </w:t>
      </w:r>
      <w:r w:rsidRPr="00B02A0B">
        <w:rPr>
          <w:lang w:eastAsia="ko-KR"/>
        </w:rPr>
        <w:t>message</w:t>
      </w:r>
      <w:bookmarkEnd w:id="6113"/>
      <w:bookmarkEnd w:id="6114"/>
      <w:bookmarkEnd w:id="6115"/>
      <w:bookmarkEnd w:id="6116"/>
      <w:bookmarkEnd w:id="6117"/>
      <w:bookmarkEnd w:id="6118"/>
      <w:bookmarkEnd w:id="6119"/>
      <w:bookmarkEnd w:id="6120"/>
      <w:bookmarkEnd w:id="6121"/>
      <w:bookmarkEnd w:id="6122"/>
    </w:p>
    <w:p w14:paraId="36293098" w14:textId="77777777" w:rsidR="005C310B" w:rsidRPr="00B02A0B" w:rsidRDefault="005C310B" w:rsidP="007D34FE">
      <w:pPr>
        <w:pStyle w:val="Heading4"/>
        <w:rPr>
          <w:lang w:eastAsia="zh-CN"/>
        </w:rPr>
      </w:pPr>
      <w:bookmarkStart w:id="6123" w:name="_CR15_1_7_1"/>
      <w:bookmarkStart w:id="6124" w:name="_Toc20215870"/>
      <w:bookmarkStart w:id="6125" w:name="_Toc27496363"/>
      <w:bookmarkStart w:id="6126" w:name="_Toc36108104"/>
      <w:bookmarkStart w:id="6127" w:name="_Toc44598857"/>
      <w:bookmarkStart w:id="6128" w:name="_Toc44602712"/>
      <w:bookmarkStart w:id="6129" w:name="_Toc45197889"/>
      <w:bookmarkStart w:id="6130" w:name="_Toc45695922"/>
      <w:bookmarkStart w:id="6131" w:name="_Toc51851378"/>
      <w:bookmarkStart w:id="6132" w:name="_Toc92224995"/>
      <w:bookmarkStart w:id="6133" w:name="_Toc171586381"/>
      <w:bookmarkEnd w:id="6123"/>
      <w:r w:rsidRPr="00B02A0B">
        <w:rPr>
          <w:lang w:eastAsia="zh-CN"/>
        </w:rPr>
        <w:t>15.1.7.1</w:t>
      </w:r>
      <w:r w:rsidRPr="00B02A0B">
        <w:rPr>
          <w:lang w:eastAsia="zh-CN"/>
        </w:rPr>
        <w:tab/>
        <w:t>Message definition</w:t>
      </w:r>
      <w:bookmarkEnd w:id="6124"/>
      <w:bookmarkEnd w:id="6125"/>
      <w:bookmarkEnd w:id="6126"/>
      <w:bookmarkEnd w:id="6127"/>
      <w:bookmarkEnd w:id="6128"/>
      <w:bookmarkEnd w:id="6129"/>
      <w:bookmarkEnd w:id="6130"/>
      <w:bookmarkEnd w:id="6131"/>
      <w:bookmarkEnd w:id="6132"/>
      <w:bookmarkEnd w:id="6133"/>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34" w:name="_CRTable15_1_7_11"/>
      <w:r w:rsidRPr="00B02A0B">
        <w:t>Table </w:t>
      </w:r>
      <w:bookmarkEnd w:id="6134"/>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35" w:name="_CR15_1_8"/>
      <w:bookmarkStart w:id="6136" w:name="_Toc20215871"/>
      <w:bookmarkStart w:id="6137" w:name="_Toc27496364"/>
      <w:bookmarkStart w:id="6138" w:name="_Toc36108105"/>
      <w:bookmarkStart w:id="6139" w:name="_Toc44598858"/>
      <w:bookmarkStart w:id="6140" w:name="_Toc44602713"/>
      <w:bookmarkStart w:id="6141" w:name="_Toc45197890"/>
      <w:bookmarkStart w:id="6142" w:name="_Toc45695923"/>
      <w:bookmarkStart w:id="6143" w:name="_Toc51851379"/>
      <w:bookmarkStart w:id="6144" w:name="_Toc92224996"/>
      <w:bookmarkStart w:id="6145" w:name="_Toc171586382"/>
      <w:bookmarkEnd w:id="6135"/>
      <w:r w:rsidRPr="00B02A0B">
        <w:rPr>
          <w:lang w:eastAsia="ko-KR"/>
        </w:rPr>
        <w:t>15.1.8</w:t>
      </w:r>
      <w:r w:rsidRPr="00B02A0B">
        <w:tab/>
        <w:t xml:space="preserve">SDS OFF-NETWORK NOTIFICATION </w:t>
      </w:r>
      <w:r w:rsidRPr="00B02A0B">
        <w:rPr>
          <w:lang w:eastAsia="ko-KR"/>
        </w:rPr>
        <w:t>message</w:t>
      </w:r>
      <w:bookmarkEnd w:id="6136"/>
      <w:bookmarkEnd w:id="6137"/>
      <w:bookmarkEnd w:id="6138"/>
      <w:bookmarkEnd w:id="6139"/>
      <w:bookmarkEnd w:id="6140"/>
      <w:bookmarkEnd w:id="6141"/>
      <w:bookmarkEnd w:id="6142"/>
      <w:bookmarkEnd w:id="6143"/>
      <w:bookmarkEnd w:id="6144"/>
      <w:bookmarkEnd w:id="6145"/>
    </w:p>
    <w:p w14:paraId="09B48D48" w14:textId="77777777" w:rsidR="005C310B" w:rsidRPr="00B02A0B" w:rsidRDefault="005C310B" w:rsidP="007D34FE">
      <w:pPr>
        <w:pStyle w:val="Heading4"/>
        <w:rPr>
          <w:lang w:eastAsia="zh-CN"/>
        </w:rPr>
      </w:pPr>
      <w:bookmarkStart w:id="6146" w:name="_CR15_1_8_1"/>
      <w:bookmarkStart w:id="6147" w:name="_Toc20215872"/>
      <w:bookmarkStart w:id="6148" w:name="_Toc27496365"/>
      <w:bookmarkStart w:id="6149" w:name="_Toc36108106"/>
      <w:bookmarkStart w:id="6150" w:name="_Toc44598859"/>
      <w:bookmarkStart w:id="6151" w:name="_Toc44602714"/>
      <w:bookmarkStart w:id="6152" w:name="_Toc45197891"/>
      <w:bookmarkStart w:id="6153" w:name="_Toc45695924"/>
      <w:bookmarkStart w:id="6154" w:name="_Toc51851380"/>
      <w:bookmarkStart w:id="6155" w:name="_Toc92224997"/>
      <w:bookmarkStart w:id="6156" w:name="_Toc171586383"/>
      <w:bookmarkEnd w:id="6146"/>
      <w:r w:rsidRPr="00B02A0B">
        <w:rPr>
          <w:lang w:eastAsia="zh-CN"/>
        </w:rPr>
        <w:t>15.1.8.1</w:t>
      </w:r>
      <w:r w:rsidRPr="00B02A0B">
        <w:rPr>
          <w:lang w:eastAsia="zh-CN"/>
        </w:rPr>
        <w:tab/>
        <w:t>Message definition</w:t>
      </w:r>
      <w:bookmarkEnd w:id="6147"/>
      <w:bookmarkEnd w:id="6148"/>
      <w:bookmarkEnd w:id="6149"/>
      <w:bookmarkEnd w:id="6150"/>
      <w:bookmarkEnd w:id="6151"/>
      <w:bookmarkEnd w:id="6152"/>
      <w:bookmarkEnd w:id="6153"/>
      <w:bookmarkEnd w:id="6154"/>
      <w:bookmarkEnd w:id="6155"/>
      <w:bookmarkEnd w:id="6156"/>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57" w:name="_CRTable15_1_8_11"/>
      <w:r w:rsidRPr="00B02A0B">
        <w:t xml:space="preserve">Table </w:t>
      </w:r>
      <w:bookmarkEnd w:id="6157"/>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58" w:name="_CR15_1_9"/>
      <w:bookmarkStart w:id="6159" w:name="_Toc20215873"/>
      <w:bookmarkStart w:id="6160" w:name="_Toc27496366"/>
      <w:bookmarkStart w:id="6161" w:name="_Toc36108107"/>
      <w:bookmarkStart w:id="6162" w:name="_Toc44598860"/>
      <w:bookmarkStart w:id="6163" w:name="_Toc44602715"/>
      <w:bookmarkStart w:id="6164" w:name="_Toc45197892"/>
      <w:bookmarkStart w:id="6165" w:name="_Toc45695925"/>
      <w:bookmarkStart w:id="6166" w:name="_Toc51851381"/>
      <w:bookmarkStart w:id="6167" w:name="_Toc92224998"/>
      <w:bookmarkStart w:id="6168" w:name="_Toc171586384"/>
      <w:bookmarkEnd w:id="6158"/>
      <w:r w:rsidRPr="00B02A0B">
        <w:t>15.1.9</w:t>
      </w:r>
      <w:r w:rsidRPr="00B02A0B">
        <w:tab/>
        <w:t>FD NETWORK NOTIFICATION message</w:t>
      </w:r>
      <w:bookmarkEnd w:id="6159"/>
      <w:bookmarkEnd w:id="6160"/>
      <w:bookmarkEnd w:id="6161"/>
      <w:bookmarkEnd w:id="6162"/>
      <w:bookmarkEnd w:id="6163"/>
      <w:bookmarkEnd w:id="6164"/>
      <w:bookmarkEnd w:id="6165"/>
      <w:bookmarkEnd w:id="6166"/>
      <w:bookmarkEnd w:id="6167"/>
      <w:bookmarkEnd w:id="6168"/>
    </w:p>
    <w:p w14:paraId="0FA4AFF5" w14:textId="77777777" w:rsidR="005C310B" w:rsidRPr="00B02A0B" w:rsidRDefault="005C310B" w:rsidP="007D34FE">
      <w:pPr>
        <w:pStyle w:val="Heading4"/>
        <w:rPr>
          <w:lang w:eastAsia="zh-CN"/>
        </w:rPr>
      </w:pPr>
      <w:bookmarkStart w:id="6169" w:name="_CR15_1_9_1"/>
      <w:bookmarkStart w:id="6170" w:name="_Toc20215874"/>
      <w:bookmarkStart w:id="6171" w:name="_Toc27496367"/>
      <w:bookmarkStart w:id="6172" w:name="_Toc36108108"/>
      <w:bookmarkStart w:id="6173" w:name="_Toc44598861"/>
      <w:bookmarkStart w:id="6174" w:name="_Toc44602716"/>
      <w:bookmarkStart w:id="6175" w:name="_Toc45197893"/>
      <w:bookmarkStart w:id="6176" w:name="_Toc45695926"/>
      <w:bookmarkStart w:id="6177" w:name="_Toc51851382"/>
      <w:bookmarkStart w:id="6178" w:name="_Toc92224999"/>
      <w:bookmarkStart w:id="6179" w:name="_Toc171586385"/>
      <w:bookmarkEnd w:id="6169"/>
      <w:r w:rsidRPr="00B02A0B">
        <w:rPr>
          <w:lang w:eastAsia="zh-CN"/>
        </w:rPr>
        <w:t>15.1.9.1</w:t>
      </w:r>
      <w:r w:rsidRPr="00B02A0B">
        <w:rPr>
          <w:lang w:eastAsia="zh-CN"/>
        </w:rPr>
        <w:tab/>
        <w:t>Message definition</w:t>
      </w:r>
      <w:bookmarkEnd w:id="6170"/>
      <w:bookmarkEnd w:id="6171"/>
      <w:bookmarkEnd w:id="6172"/>
      <w:bookmarkEnd w:id="6173"/>
      <w:bookmarkEnd w:id="6174"/>
      <w:bookmarkEnd w:id="6175"/>
      <w:bookmarkEnd w:id="6176"/>
      <w:bookmarkEnd w:id="6177"/>
      <w:bookmarkEnd w:id="6178"/>
      <w:bookmarkEnd w:id="6179"/>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80" w:name="_CRTable15_1_9_11"/>
      <w:r w:rsidRPr="00B02A0B">
        <w:t>Table </w:t>
      </w:r>
      <w:bookmarkEnd w:id="6180"/>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81" w:name="_CR15_1_10"/>
      <w:bookmarkStart w:id="6182" w:name="_Toc20215875"/>
      <w:bookmarkStart w:id="6183" w:name="_Toc27496368"/>
      <w:bookmarkStart w:id="6184" w:name="_Toc36108109"/>
      <w:bookmarkStart w:id="6185" w:name="_Toc44598862"/>
      <w:bookmarkStart w:id="6186" w:name="_Toc44602717"/>
      <w:bookmarkStart w:id="6187" w:name="_Toc45197894"/>
      <w:bookmarkStart w:id="6188" w:name="_Toc45695927"/>
      <w:bookmarkStart w:id="6189" w:name="_Toc51851383"/>
      <w:bookmarkStart w:id="6190" w:name="_Toc92225000"/>
      <w:bookmarkStart w:id="6191" w:name="_Toc171586386"/>
      <w:bookmarkEnd w:id="6181"/>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82"/>
      <w:bookmarkEnd w:id="6183"/>
      <w:bookmarkEnd w:id="6184"/>
      <w:bookmarkEnd w:id="6185"/>
      <w:bookmarkEnd w:id="6186"/>
      <w:bookmarkEnd w:id="6187"/>
      <w:bookmarkEnd w:id="6188"/>
      <w:bookmarkEnd w:id="6189"/>
      <w:bookmarkEnd w:id="6190"/>
      <w:bookmarkEnd w:id="6191"/>
    </w:p>
    <w:p w14:paraId="71DAAF2C" w14:textId="77777777" w:rsidR="005C310B" w:rsidRPr="00B02A0B" w:rsidRDefault="005C310B" w:rsidP="007D34FE">
      <w:pPr>
        <w:pStyle w:val="Heading4"/>
        <w:rPr>
          <w:lang w:eastAsia="zh-CN"/>
        </w:rPr>
      </w:pPr>
      <w:bookmarkStart w:id="6192" w:name="_CR15_1_10_1"/>
      <w:bookmarkStart w:id="6193" w:name="_Toc20215876"/>
      <w:bookmarkStart w:id="6194" w:name="_Toc27496369"/>
      <w:bookmarkStart w:id="6195" w:name="_Toc36108110"/>
      <w:bookmarkStart w:id="6196" w:name="_Toc44598863"/>
      <w:bookmarkStart w:id="6197" w:name="_Toc44602718"/>
      <w:bookmarkStart w:id="6198" w:name="_Toc45197895"/>
      <w:bookmarkStart w:id="6199" w:name="_Toc45695928"/>
      <w:bookmarkStart w:id="6200" w:name="_Toc51851384"/>
      <w:bookmarkStart w:id="6201" w:name="_Toc92225001"/>
      <w:bookmarkStart w:id="6202" w:name="_Toc171586387"/>
      <w:bookmarkEnd w:id="6192"/>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93"/>
      <w:bookmarkEnd w:id="6194"/>
      <w:bookmarkEnd w:id="6195"/>
      <w:bookmarkEnd w:id="6196"/>
      <w:bookmarkEnd w:id="6197"/>
      <w:bookmarkEnd w:id="6198"/>
      <w:bookmarkEnd w:id="6199"/>
      <w:bookmarkEnd w:id="6200"/>
      <w:bookmarkEnd w:id="6201"/>
      <w:bookmarkEnd w:id="6202"/>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03" w:name="_CRTable15_1_10_11"/>
      <w:r w:rsidRPr="00B02A0B">
        <w:t>Table </w:t>
      </w:r>
      <w:bookmarkEnd w:id="6203"/>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04" w:name="_CR15_1_11"/>
      <w:bookmarkStart w:id="6205" w:name="_Toc20215877"/>
      <w:bookmarkStart w:id="6206" w:name="_Toc27496370"/>
      <w:bookmarkStart w:id="6207" w:name="_Toc36108111"/>
      <w:bookmarkStart w:id="6208" w:name="_Toc44598864"/>
      <w:bookmarkStart w:id="6209" w:name="_Toc44602719"/>
      <w:bookmarkStart w:id="6210" w:name="_Toc45197896"/>
      <w:bookmarkStart w:id="6211" w:name="_Toc45695929"/>
      <w:bookmarkStart w:id="6212" w:name="_Toc51851385"/>
      <w:bookmarkStart w:id="6213" w:name="_Toc92225002"/>
      <w:bookmarkStart w:id="6214" w:name="_Toc171586388"/>
      <w:bookmarkEnd w:id="6204"/>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05"/>
      <w:bookmarkEnd w:id="6206"/>
      <w:bookmarkEnd w:id="6207"/>
      <w:bookmarkEnd w:id="6208"/>
      <w:bookmarkEnd w:id="6209"/>
      <w:bookmarkEnd w:id="6210"/>
      <w:bookmarkEnd w:id="6211"/>
      <w:bookmarkEnd w:id="6212"/>
      <w:bookmarkEnd w:id="6213"/>
      <w:bookmarkEnd w:id="6214"/>
    </w:p>
    <w:p w14:paraId="6FF754F0" w14:textId="77777777" w:rsidR="005C310B" w:rsidRPr="00B02A0B" w:rsidRDefault="005C310B" w:rsidP="007D34FE">
      <w:pPr>
        <w:pStyle w:val="Heading4"/>
        <w:rPr>
          <w:lang w:eastAsia="zh-CN"/>
        </w:rPr>
      </w:pPr>
      <w:bookmarkStart w:id="6215" w:name="_CR15_1_11_1"/>
      <w:bookmarkStart w:id="6216" w:name="_Toc20215878"/>
      <w:bookmarkStart w:id="6217" w:name="_Toc27496371"/>
      <w:bookmarkStart w:id="6218" w:name="_Toc36108112"/>
      <w:bookmarkStart w:id="6219" w:name="_Toc44598865"/>
      <w:bookmarkStart w:id="6220" w:name="_Toc44602720"/>
      <w:bookmarkStart w:id="6221" w:name="_Toc45197897"/>
      <w:bookmarkStart w:id="6222" w:name="_Toc45695930"/>
      <w:bookmarkStart w:id="6223" w:name="_Toc51851386"/>
      <w:bookmarkStart w:id="6224" w:name="_Toc92225003"/>
      <w:bookmarkStart w:id="6225" w:name="_Toc171586389"/>
      <w:bookmarkEnd w:id="6215"/>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16"/>
      <w:bookmarkEnd w:id="6217"/>
      <w:bookmarkEnd w:id="6218"/>
      <w:bookmarkEnd w:id="6219"/>
      <w:bookmarkEnd w:id="6220"/>
      <w:bookmarkEnd w:id="6221"/>
      <w:bookmarkEnd w:id="6222"/>
      <w:bookmarkEnd w:id="6223"/>
      <w:bookmarkEnd w:id="6224"/>
      <w:bookmarkEnd w:id="6225"/>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26" w:name="_CRTable15_1_11_11"/>
      <w:r w:rsidRPr="00B02A0B">
        <w:t>Table </w:t>
      </w:r>
      <w:bookmarkEnd w:id="6226"/>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27" w:name="_CR15_1_12"/>
      <w:bookmarkStart w:id="6228" w:name="_Toc20215879"/>
      <w:bookmarkStart w:id="6229" w:name="_Toc27496372"/>
      <w:bookmarkStart w:id="6230" w:name="_Toc36108113"/>
      <w:bookmarkStart w:id="6231" w:name="_Toc44598866"/>
      <w:bookmarkStart w:id="6232" w:name="_Toc44602721"/>
      <w:bookmarkStart w:id="6233" w:name="_Toc45197898"/>
      <w:bookmarkStart w:id="6234" w:name="_Toc45695931"/>
      <w:bookmarkStart w:id="6235" w:name="_Toc51851387"/>
      <w:bookmarkStart w:id="6236" w:name="_Toc92225004"/>
      <w:bookmarkStart w:id="6237" w:name="_Toc171586390"/>
      <w:bookmarkEnd w:id="6227"/>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28"/>
      <w:bookmarkEnd w:id="6229"/>
      <w:bookmarkEnd w:id="6230"/>
      <w:bookmarkEnd w:id="6231"/>
      <w:bookmarkEnd w:id="6232"/>
      <w:bookmarkEnd w:id="6233"/>
      <w:bookmarkEnd w:id="6234"/>
      <w:bookmarkEnd w:id="6235"/>
      <w:bookmarkEnd w:id="6236"/>
      <w:bookmarkEnd w:id="6237"/>
    </w:p>
    <w:p w14:paraId="5E6D30B3" w14:textId="77777777" w:rsidR="005C310B" w:rsidRPr="00B02A0B" w:rsidRDefault="005C310B" w:rsidP="007D34FE">
      <w:pPr>
        <w:pStyle w:val="Heading4"/>
        <w:rPr>
          <w:lang w:eastAsia="zh-CN"/>
        </w:rPr>
      </w:pPr>
      <w:bookmarkStart w:id="6238" w:name="_CR15_1_12_1"/>
      <w:bookmarkStart w:id="6239" w:name="_Toc20215880"/>
      <w:bookmarkStart w:id="6240" w:name="_Toc27496373"/>
      <w:bookmarkStart w:id="6241" w:name="_Toc36108114"/>
      <w:bookmarkStart w:id="6242" w:name="_Toc44598867"/>
      <w:bookmarkStart w:id="6243" w:name="_Toc44602722"/>
      <w:bookmarkStart w:id="6244" w:name="_Toc45197899"/>
      <w:bookmarkStart w:id="6245" w:name="_Toc45695932"/>
      <w:bookmarkStart w:id="6246" w:name="_Toc51851388"/>
      <w:bookmarkStart w:id="6247" w:name="_Toc92225005"/>
      <w:bookmarkStart w:id="6248" w:name="_Toc171586391"/>
      <w:bookmarkEnd w:id="6238"/>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39"/>
      <w:bookmarkEnd w:id="6240"/>
      <w:bookmarkEnd w:id="6241"/>
      <w:bookmarkEnd w:id="6242"/>
      <w:bookmarkEnd w:id="6243"/>
      <w:bookmarkEnd w:id="6244"/>
      <w:bookmarkEnd w:id="6245"/>
      <w:bookmarkEnd w:id="6246"/>
      <w:bookmarkEnd w:id="6247"/>
      <w:bookmarkEnd w:id="6248"/>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49" w:name="_CRTable15_1_12_11"/>
      <w:r w:rsidRPr="00B02A0B">
        <w:t>Table </w:t>
      </w:r>
      <w:bookmarkEnd w:id="6249"/>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50" w:name="_CR15_1_13"/>
      <w:bookmarkStart w:id="6251" w:name="_Toc20215881"/>
      <w:bookmarkStart w:id="6252" w:name="_Toc27496374"/>
      <w:bookmarkStart w:id="6253" w:name="_Toc36108115"/>
      <w:bookmarkStart w:id="6254" w:name="_Toc44598868"/>
      <w:bookmarkStart w:id="6255" w:name="_Toc44602723"/>
      <w:bookmarkStart w:id="6256" w:name="_Toc45197900"/>
      <w:bookmarkStart w:id="6257" w:name="_Toc45695933"/>
      <w:bookmarkStart w:id="6258" w:name="_Toc51851389"/>
      <w:bookmarkStart w:id="6259" w:name="_Toc92225006"/>
      <w:bookmarkStart w:id="6260" w:name="_Toc171586392"/>
      <w:bookmarkEnd w:id="6250"/>
      <w:r w:rsidRPr="00B02A0B">
        <w:t>15.1.13</w:t>
      </w:r>
      <w:r w:rsidRPr="00B02A0B">
        <w:tab/>
        <w:t>FD HTTP TERMINATION</w:t>
      </w:r>
      <w:bookmarkEnd w:id="6251"/>
      <w:bookmarkEnd w:id="6252"/>
      <w:bookmarkEnd w:id="6253"/>
      <w:bookmarkEnd w:id="6254"/>
      <w:bookmarkEnd w:id="6255"/>
      <w:bookmarkEnd w:id="6256"/>
      <w:bookmarkEnd w:id="6257"/>
      <w:bookmarkEnd w:id="6258"/>
      <w:bookmarkEnd w:id="6259"/>
      <w:bookmarkEnd w:id="6260"/>
    </w:p>
    <w:p w14:paraId="1F386E33" w14:textId="77777777" w:rsidR="005C310B" w:rsidRPr="00B02A0B" w:rsidRDefault="005C310B" w:rsidP="007D34FE">
      <w:pPr>
        <w:pStyle w:val="Heading4"/>
      </w:pPr>
      <w:bookmarkStart w:id="6261" w:name="_CR15_1_13_1"/>
      <w:bookmarkStart w:id="6262" w:name="_Toc20215882"/>
      <w:bookmarkStart w:id="6263" w:name="_Toc27496375"/>
      <w:bookmarkStart w:id="6264" w:name="_Toc36108116"/>
      <w:bookmarkStart w:id="6265" w:name="_Toc44598869"/>
      <w:bookmarkStart w:id="6266" w:name="_Toc44602724"/>
      <w:bookmarkStart w:id="6267" w:name="_Toc45197901"/>
      <w:bookmarkStart w:id="6268" w:name="_Toc45695934"/>
      <w:bookmarkStart w:id="6269" w:name="_Toc51851390"/>
      <w:bookmarkStart w:id="6270" w:name="_Toc92225007"/>
      <w:bookmarkStart w:id="6271" w:name="_Toc171586393"/>
      <w:bookmarkEnd w:id="6261"/>
      <w:r w:rsidRPr="00B02A0B">
        <w:t>15.1.13.1</w:t>
      </w:r>
      <w:r w:rsidRPr="00B02A0B">
        <w:tab/>
        <w:t>Message definition</w:t>
      </w:r>
      <w:bookmarkEnd w:id="6262"/>
      <w:bookmarkEnd w:id="6263"/>
      <w:bookmarkEnd w:id="6264"/>
      <w:bookmarkEnd w:id="6265"/>
      <w:bookmarkEnd w:id="6266"/>
      <w:bookmarkEnd w:id="6267"/>
      <w:bookmarkEnd w:id="6268"/>
      <w:bookmarkEnd w:id="6269"/>
      <w:bookmarkEnd w:id="6270"/>
      <w:bookmarkEnd w:id="6271"/>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72" w:name="_CRTable15_1_13_11"/>
      <w:r w:rsidRPr="00B02A0B">
        <w:t>Table </w:t>
      </w:r>
      <w:bookmarkEnd w:id="6272"/>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73" w:name="_CR15_1_14"/>
      <w:bookmarkStart w:id="6274" w:name="_Toc20153066"/>
      <w:bookmarkStart w:id="6275" w:name="_Toc27496376"/>
      <w:bookmarkStart w:id="6276" w:name="_Toc36108117"/>
      <w:bookmarkStart w:id="6277" w:name="_Toc44598870"/>
      <w:bookmarkStart w:id="6278" w:name="_Toc44602725"/>
      <w:bookmarkStart w:id="6279" w:name="_Toc45197902"/>
      <w:bookmarkStart w:id="6280" w:name="_Toc45695935"/>
      <w:bookmarkStart w:id="6281" w:name="_Toc51851391"/>
      <w:bookmarkStart w:id="6282" w:name="_Toc92225008"/>
      <w:bookmarkStart w:id="6283" w:name="_Toc171586394"/>
      <w:bookmarkStart w:id="6284" w:name="_Toc20215883"/>
      <w:bookmarkEnd w:id="6273"/>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74"/>
      <w:bookmarkEnd w:id="6275"/>
      <w:bookmarkEnd w:id="6276"/>
      <w:bookmarkEnd w:id="6277"/>
      <w:bookmarkEnd w:id="6278"/>
      <w:bookmarkEnd w:id="6279"/>
      <w:bookmarkEnd w:id="6280"/>
      <w:bookmarkEnd w:id="6281"/>
      <w:bookmarkEnd w:id="6282"/>
      <w:bookmarkEnd w:id="6283"/>
    </w:p>
    <w:p w14:paraId="567A7906" w14:textId="77777777" w:rsidR="005C310B" w:rsidRPr="00B02A0B" w:rsidRDefault="005C310B" w:rsidP="007D34FE">
      <w:pPr>
        <w:pStyle w:val="Heading4"/>
        <w:rPr>
          <w:lang w:eastAsia="zh-CN"/>
        </w:rPr>
      </w:pPr>
      <w:bookmarkStart w:id="6285" w:name="_CR15_1_14_1"/>
      <w:bookmarkStart w:id="6286" w:name="_Toc20153067"/>
      <w:bookmarkStart w:id="6287" w:name="_Toc27496377"/>
      <w:bookmarkStart w:id="6288" w:name="_Toc36108118"/>
      <w:bookmarkStart w:id="6289" w:name="_Toc44598871"/>
      <w:bookmarkStart w:id="6290" w:name="_Toc44602726"/>
      <w:bookmarkStart w:id="6291" w:name="_Toc45197903"/>
      <w:bookmarkStart w:id="6292" w:name="_Toc45695936"/>
      <w:bookmarkStart w:id="6293" w:name="_Toc51851392"/>
      <w:bookmarkStart w:id="6294" w:name="_Toc92225009"/>
      <w:bookmarkStart w:id="6295" w:name="_Toc171586395"/>
      <w:bookmarkEnd w:id="6285"/>
      <w:r w:rsidRPr="00B02A0B">
        <w:rPr>
          <w:lang w:eastAsia="zh-CN"/>
        </w:rPr>
        <w:t>15.1.14.1</w:t>
      </w:r>
      <w:r w:rsidRPr="00B02A0B">
        <w:rPr>
          <w:lang w:eastAsia="zh-CN"/>
        </w:rPr>
        <w:tab/>
        <w:t>Message definition</w:t>
      </w:r>
      <w:bookmarkEnd w:id="6286"/>
      <w:bookmarkEnd w:id="6287"/>
      <w:bookmarkEnd w:id="6288"/>
      <w:bookmarkEnd w:id="6289"/>
      <w:bookmarkEnd w:id="6290"/>
      <w:bookmarkEnd w:id="6291"/>
      <w:bookmarkEnd w:id="6292"/>
      <w:bookmarkEnd w:id="6293"/>
      <w:bookmarkEnd w:id="6294"/>
      <w:bookmarkEnd w:id="6295"/>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96" w:name="_CRTable15_1_14_11"/>
      <w:r w:rsidRPr="00B02A0B">
        <w:t>Table </w:t>
      </w:r>
      <w:bookmarkEnd w:id="6296"/>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97" w:name="_CR15_1_15"/>
      <w:bookmarkStart w:id="6298" w:name="_Toc20153068"/>
      <w:bookmarkStart w:id="6299" w:name="_Toc27496378"/>
      <w:bookmarkStart w:id="6300" w:name="_Toc36108119"/>
      <w:bookmarkStart w:id="6301" w:name="_Toc44598872"/>
      <w:bookmarkStart w:id="6302" w:name="_Toc44602727"/>
      <w:bookmarkStart w:id="6303" w:name="_Toc45197904"/>
      <w:bookmarkStart w:id="6304" w:name="_Toc45695937"/>
      <w:bookmarkStart w:id="6305" w:name="_Toc51851393"/>
      <w:bookmarkStart w:id="6306" w:name="_Toc92225010"/>
      <w:bookmarkStart w:id="6307" w:name="_Toc171586396"/>
      <w:bookmarkEnd w:id="6297"/>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98"/>
      <w:bookmarkEnd w:id="6299"/>
      <w:bookmarkEnd w:id="6300"/>
      <w:bookmarkEnd w:id="6301"/>
      <w:bookmarkEnd w:id="6302"/>
      <w:bookmarkEnd w:id="6303"/>
      <w:bookmarkEnd w:id="6304"/>
      <w:bookmarkEnd w:id="6305"/>
      <w:bookmarkEnd w:id="6306"/>
      <w:bookmarkEnd w:id="6307"/>
    </w:p>
    <w:p w14:paraId="4472B048" w14:textId="77777777" w:rsidR="005C310B" w:rsidRPr="00B02A0B" w:rsidRDefault="005C310B" w:rsidP="007D34FE">
      <w:pPr>
        <w:pStyle w:val="Heading4"/>
        <w:rPr>
          <w:lang w:eastAsia="zh-CN"/>
        </w:rPr>
      </w:pPr>
      <w:bookmarkStart w:id="6308" w:name="_CR15_1_15_1"/>
      <w:bookmarkStart w:id="6309" w:name="_Toc20153069"/>
      <w:bookmarkStart w:id="6310" w:name="_Toc27496379"/>
      <w:bookmarkStart w:id="6311" w:name="_Toc36108120"/>
      <w:bookmarkStart w:id="6312" w:name="_Toc44598873"/>
      <w:bookmarkStart w:id="6313" w:name="_Toc44602728"/>
      <w:bookmarkStart w:id="6314" w:name="_Toc45197905"/>
      <w:bookmarkStart w:id="6315" w:name="_Toc45695938"/>
      <w:bookmarkStart w:id="6316" w:name="_Toc51851394"/>
      <w:bookmarkStart w:id="6317" w:name="_Toc92225011"/>
      <w:bookmarkStart w:id="6318" w:name="_Toc171586397"/>
      <w:bookmarkEnd w:id="6308"/>
      <w:r w:rsidRPr="00B02A0B">
        <w:rPr>
          <w:lang w:eastAsia="zh-CN"/>
        </w:rPr>
        <w:t>15.1.15.1</w:t>
      </w:r>
      <w:r w:rsidRPr="00B02A0B">
        <w:rPr>
          <w:lang w:eastAsia="zh-CN"/>
        </w:rPr>
        <w:tab/>
        <w:t>Message definition</w:t>
      </w:r>
      <w:bookmarkEnd w:id="6309"/>
      <w:bookmarkEnd w:id="6310"/>
      <w:bookmarkEnd w:id="6311"/>
      <w:bookmarkEnd w:id="6312"/>
      <w:bookmarkEnd w:id="6313"/>
      <w:bookmarkEnd w:id="6314"/>
      <w:bookmarkEnd w:id="6315"/>
      <w:bookmarkEnd w:id="6316"/>
      <w:bookmarkEnd w:id="6317"/>
      <w:bookmarkEnd w:id="6318"/>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19" w:name="_CRTable15_1_15_11"/>
      <w:r w:rsidRPr="00B02A0B">
        <w:t>Table </w:t>
      </w:r>
      <w:bookmarkEnd w:id="6319"/>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20" w:name="_CR15_1_16"/>
      <w:bookmarkStart w:id="6321" w:name="_Toc20153070"/>
      <w:bookmarkStart w:id="6322" w:name="_Toc27496380"/>
      <w:bookmarkStart w:id="6323" w:name="_Toc36108121"/>
      <w:bookmarkStart w:id="6324" w:name="_Toc44598874"/>
      <w:bookmarkStart w:id="6325" w:name="_Toc44602729"/>
      <w:bookmarkStart w:id="6326" w:name="_Toc45197906"/>
      <w:bookmarkStart w:id="6327" w:name="_Toc45695939"/>
      <w:bookmarkStart w:id="6328" w:name="_Toc51851395"/>
      <w:bookmarkStart w:id="6329" w:name="_Toc92225012"/>
      <w:bookmarkStart w:id="6330" w:name="_Toc171586398"/>
      <w:bookmarkEnd w:id="6320"/>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21"/>
      <w:bookmarkEnd w:id="6322"/>
      <w:bookmarkEnd w:id="6323"/>
      <w:bookmarkEnd w:id="6324"/>
      <w:bookmarkEnd w:id="6325"/>
      <w:bookmarkEnd w:id="6326"/>
      <w:bookmarkEnd w:id="6327"/>
      <w:bookmarkEnd w:id="6328"/>
      <w:bookmarkEnd w:id="6329"/>
      <w:bookmarkEnd w:id="6330"/>
    </w:p>
    <w:p w14:paraId="12C0B4CB" w14:textId="77777777" w:rsidR="005C310B" w:rsidRPr="00B02A0B" w:rsidRDefault="005C310B" w:rsidP="007D34FE">
      <w:pPr>
        <w:pStyle w:val="Heading4"/>
        <w:rPr>
          <w:lang w:eastAsia="zh-CN"/>
        </w:rPr>
      </w:pPr>
      <w:bookmarkStart w:id="6331" w:name="_CR15_1_16_1"/>
      <w:bookmarkStart w:id="6332" w:name="_Toc20153071"/>
      <w:bookmarkStart w:id="6333" w:name="_Toc27496381"/>
      <w:bookmarkStart w:id="6334" w:name="_Toc36108122"/>
      <w:bookmarkStart w:id="6335" w:name="_Toc44598875"/>
      <w:bookmarkStart w:id="6336" w:name="_Toc44602730"/>
      <w:bookmarkStart w:id="6337" w:name="_Toc45197907"/>
      <w:bookmarkStart w:id="6338" w:name="_Toc45695940"/>
      <w:bookmarkStart w:id="6339" w:name="_Toc51851396"/>
      <w:bookmarkStart w:id="6340" w:name="_Toc92225013"/>
      <w:bookmarkStart w:id="6341" w:name="_Toc171586399"/>
      <w:bookmarkEnd w:id="6331"/>
      <w:r w:rsidRPr="00B02A0B">
        <w:rPr>
          <w:lang w:eastAsia="zh-CN"/>
        </w:rPr>
        <w:t>15.1.16.1</w:t>
      </w:r>
      <w:r w:rsidRPr="00B02A0B">
        <w:rPr>
          <w:lang w:eastAsia="zh-CN"/>
        </w:rPr>
        <w:tab/>
        <w:t>Message definition</w:t>
      </w:r>
      <w:bookmarkEnd w:id="6332"/>
      <w:bookmarkEnd w:id="6333"/>
      <w:bookmarkEnd w:id="6334"/>
      <w:bookmarkEnd w:id="6335"/>
      <w:bookmarkEnd w:id="6336"/>
      <w:bookmarkEnd w:id="6337"/>
      <w:bookmarkEnd w:id="6338"/>
      <w:bookmarkEnd w:id="6339"/>
      <w:bookmarkEnd w:id="6340"/>
      <w:bookmarkEnd w:id="6341"/>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42" w:name="_CRTable15_1_16_11"/>
      <w:r w:rsidRPr="00B02A0B">
        <w:t>Table </w:t>
      </w:r>
      <w:bookmarkEnd w:id="6342"/>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43" w:name="_CR15_1_17"/>
      <w:bookmarkStart w:id="6344" w:name="_Toc20153072"/>
      <w:bookmarkStart w:id="6345" w:name="_Toc27496382"/>
      <w:bookmarkStart w:id="6346" w:name="_Toc36108123"/>
      <w:bookmarkStart w:id="6347" w:name="_Toc44598876"/>
      <w:bookmarkStart w:id="6348" w:name="_Toc44602731"/>
      <w:bookmarkStart w:id="6349" w:name="_Toc45197908"/>
      <w:bookmarkStart w:id="6350" w:name="_Toc45695941"/>
      <w:bookmarkStart w:id="6351" w:name="_Toc51851397"/>
      <w:bookmarkStart w:id="6352" w:name="_Toc92225014"/>
      <w:bookmarkStart w:id="6353" w:name="_Toc171586400"/>
      <w:bookmarkEnd w:id="6343"/>
      <w:r w:rsidRPr="00B02A0B">
        <w:rPr>
          <w:lang w:eastAsia="ko-KR"/>
        </w:rPr>
        <w:t>15.1.17</w:t>
      </w:r>
      <w:r w:rsidRPr="00B02A0B">
        <w:tab/>
      </w:r>
      <w:r w:rsidRPr="00B02A0B">
        <w:rPr>
          <w:lang w:eastAsia="ko-KR"/>
        </w:rPr>
        <w:t xml:space="preserve">GROUP </w:t>
      </w:r>
      <w:r w:rsidRPr="00B02A0B">
        <w:t>EMERGENCY ALERT CANCEL</w:t>
      </w:r>
      <w:r w:rsidRPr="00B02A0B">
        <w:rPr>
          <w:lang w:eastAsia="ko-KR"/>
        </w:rPr>
        <w:t xml:space="preserve"> ACK message</w:t>
      </w:r>
      <w:bookmarkEnd w:id="6344"/>
      <w:bookmarkEnd w:id="6345"/>
      <w:bookmarkEnd w:id="6346"/>
      <w:bookmarkEnd w:id="6347"/>
      <w:bookmarkEnd w:id="6348"/>
      <w:bookmarkEnd w:id="6349"/>
      <w:bookmarkEnd w:id="6350"/>
      <w:bookmarkEnd w:id="6351"/>
      <w:bookmarkEnd w:id="6352"/>
      <w:bookmarkEnd w:id="6353"/>
    </w:p>
    <w:p w14:paraId="0B502345" w14:textId="77777777" w:rsidR="005C310B" w:rsidRPr="00B02A0B" w:rsidRDefault="005C310B" w:rsidP="007D34FE">
      <w:pPr>
        <w:pStyle w:val="Heading4"/>
        <w:rPr>
          <w:lang w:eastAsia="zh-CN"/>
        </w:rPr>
      </w:pPr>
      <w:bookmarkStart w:id="6354" w:name="_CR15_1_17_1"/>
      <w:bookmarkStart w:id="6355" w:name="_Toc20153073"/>
      <w:bookmarkStart w:id="6356" w:name="_Toc27496383"/>
      <w:bookmarkStart w:id="6357" w:name="_Toc36108124"/>
      <w:bookmarkStart w:id="6358" w:name="_Toc44598877"/>
      <w:bookmarkStart w:id="6359" w:name="_Toc44602732"/>
      <w:bookmarkStart w:id="6360" w:name="_Toc45197909"/>
      <w:bookmarkStart w:id="6361" w:name="_Toc45695942"/>
      <w:bookmarkStart w:id="6362" w:name="_Toc51851398"/>
      <w:bookmarkStart w:id="6363" w:name="_Toc92225015"/>
      <w:bookmarkStart w:id="6364" w:name="_Toc171586401"/>
      <w:bookmarkEnd w:id="6354"/>
      <w:r w:rsidRPr="00B02A0B">
        <w:rPr>
          <w:lang w:eastAsia="zh-CN"/>
        </w:rPr>
        <w:t>15.1.17.1</w:t>
      </w:r>
      <w:r w:rsidRPr="00B02A0B">
        <w:rPr>
          <w:lang w:eastAsia="zh-CN"/>
        </w:rPr>
        <w:tab/>
        <w:t>Message definition</w:t>
      </w:r>
      <w:bookmarkEnd w:id="6355"/>
      <w:bookmarkEnd w:id="6356"/>
      <w:bookmarkEnd w:id="6357"/>
      <w:bookmarkEnd w:id="6358"/>
      <w:bookmarkEnd w:id="6359"/>
      <w:bookmarkEnd w:id="6360"/>
      <w:bookmarkEnd w:id="6361"/>
      <w:bookmarkEnd w:id="6362"/>
      <w:bookmarkEnd w:id="6363"/>
      <w:bookmarkEnd w:id="6364"/>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65" w:name="_CRTable15_1_17_11"/>
      <w:r w:rsidRPr="00B02A0B">
        <w:t>Table </w:t>
      </w:r>
      <w:bookmarkEnd w:id="6365"/>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66" w:name="_CR15_2"/>
      <w:bookmarkStart w:id="6367" w:name="_Toc27496384"/>
      <w:bookmarkStart w:id="6368" w:name="_Toc36108125"/>
      <w:bookmarkStart w:id="6369" w:name="_Toc44598878"/>
      <w:bookmarkStart w:id="6370" w:name="_Toc44602733"/>
      <w:bookmarkStart w:id="6371" w:name="_Toc45197910"/>
      <w:bookmarkStart w:id="6372" w:name="_Toc45695943"/>
      <w:bookmarkStart w:id="6373" w:name="_Toc51851399"/>
      <w:bookmarkStart w:id="6374" w:name="_Toc92225016"/>
      <w:bookmarkStart w:id="6375" w:name="_Toc171586402"/>
      <w:bookmarkEnd w:id="6366"/>
      <w:r w:rsidRPr="00B02A0B">
        <w:t>15.2</w:t>
      </w:r>
      <w:r w:rsidRPr="00B02A0B">
        <w:tab/>
        <w:t>General message format and information elements coding</w:t>
      </w:r>
      <w:bookmarkEnd w:id="6284"/>
      <w:bookmarkEnd w:id="6367"/>
      <w:bookmarkEnd w:id="6368"/>
      <w:bookmarkEnd w:id="6369"/>
      <w:bookmarkEnd w:id="6370"/>
      <w:bookmarkEnd w:id="6371"/>
      <w:bookmarkEnd w:id="6372"/>
      <w:bookmarkEnd w:id="6373"/>
      <w:bookmarkEnd w:id="6374"/>
      <w:bookmarkEnd w:id="6375"/>
    </w:p>
    <w:p w14:paraId="7255E431" w14:textId="77777777" w:rsidR="005C310B" w:rsidRPr="00B02A0B" w:rsidRDefault="005C310B" w:rsidP="007D34FE">
      <w:pPr>
        <w:pStyle w:val="Heading3"/>
        <w:rPr>
          <w:lang w:eastAsia="ko-KR"/>
        </w:rPr>
      </w:pPr>
      <w:bookmarkStart w:id="6376" w:name="_CR15_2_1"/>
      <w:bookmarkStart w:id="6377" w:name="_Toc20215884"/>
      <w:bookmarkStart w:id="6378" w:name="_Toc27496385"/>
      <w:bookmarkStart w:id="6379" w:name="_Toc36108126"/>
      <w:bookmarkStart w:id="6380" w:name="_Toc44598879"/>
      <w:bookmarkStart w:id="6381" w:name="_Toc44602734"/>
      <w:bookmarkStart w:id="6382" w:name="_Toc45197911"/>
      <w:bookmarkStart w:id="6383" w:name="_Toc45695944"/>
      <w:bookmarkStart w:id="6384" w:name="_Toc51851400"/>
      <w:bookmarkStart w:id="6385" w:name="_Toc92225017"/>
      <w:bookmarkStart w:id="6386" w:name="_Toc171586403"/>
      <w:bookmarkEnd w:id="6376"/>
      <w:r w:rsidRPr="00B02A0B">
        <w:t>15.2.1</w:t>
      </w:r>
      <w:r w:rsidRPr="00B02A0B">
        <w:rPr>
          <w:lang w:eastAsia="ko-KR"/>
        </w:rPr>
        <w:tab/>
        <w:t>General</w:t>
      </w:r>
      <w:bookmarkEnd w:id="6377"/>
      <w:bookmarkEnd w:id="6378"/>
      <w:bookmarkEnd w:id="6379"/>
      <w:bookmarkEnd w:id="6380"/>
      <w:bookmarkEnd w:id="6381"/>
      <w:bookmarkEnd w:id="6382"/>
      <w:bookmarkEnd w:id="6383"/>
      <w:bookmarkEnd w:id="6384"/>
      <w:bookmarkEnd w:id="6385"/>
      <w:bookmarkEnd w:id="6386"/>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87" w:name="_CRFigure15_2_11"/>
      <w:r w:rsidRPr="00B02A0B">
        <w:rPr>
          <w:lang w:eastAsia="zh-CN"/>
        </w:rPr>
        <w:t>Figure </w:t>
      </w:r>
      <w:bookmarkEnd w:id="6387"/>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88" w:name="_CRFigure15_2_12"/>
      <w:r w:rsidRPr="00B02A0B">
        <w:rPr>
          <w:lang w:eastAsia="zh-CN"/>
        </w:rPr>
        <w:t>Figure </w:t>
      </w:r>
      <w:bookmarkEnd w:id="6388"/>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89" w:name="_CR15_2_2"/>
      <w:bookmarkStart w:id="6390" w:name="_Toc20215885"/>
      <w:bookmarkStart w:id="6391" w:name="_Toc27496386"/>
      <w:bookmarkStart w:id="6392" w:name="_Toc36108127"/>
      <w:bookmarkStart w:id="6393" w:name="_Toc44598880"/>
      <w:bookmarkStart w:id="6394" w:name="_Toc44602735"/>
      <w:bookmarkStart w:id="6395" w:name="_Toc45197912"/>
      <w:bookmarkStart w:id="6396" w:name="_Toc45695945"/>
      <w:bookmarkStart w:id="6397" w:name="_Toc51851401"/>
      <w:bookmarkStart w:id="6398" w:name="_Toc92225018"/>
      <w:bookmarkStart w:id="6399" w:name="_Toc171586404"/>
      <w:bookmarkEnd w:id="6389"/>
      <w:r w:rsidRPr="00B02A0B">
        <w:t>15.2.2</w:t>
      </w:r>
      <w:r w:rsidRPr="00B02A0B">
        <w:rPr>
          <w:lang w:eastAsia="ko-KR"/>
        </w:rPr>
        <w:tab/>
        <w:t>Message type</w:t>
      </w:r>
      <w:bookmarkEnd w:id="6390"/>
      <w:bookmarkEnd w:id="6391"/>
      <w:bookmarkEnd w:id="6392"/>
      <w:bookmarkEnd w:id="6393"/>
      <w:bookmarkEnd w:id="6394"/>
      <w:bookmarkEnd w:id="6395"/>
      <w:bookmarkEnd w:id="6396"/>
      <w:bookmarkEnd w:id="6397"/>
      <w:bookmarkEnd w:id="6398"/>
      <w:bookmarkEnd w:id="6399"/>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00" w:name="_CRTable15_2_21"/>
      <w:r w:rsidRPr="00B02A0B">
        <w:t>Table </w:t>
      </w:r>
      <w:bookmarkEnd w:id="6400"/>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01" w:name="_CR15_2_3"/>
      <w:bookmarkStart w:id="6402" w:name="_Toc20215886"/>
      <w:bookmarkStart w:id="6403" w:name="_Toc27496387"/>
      <w:bookmarkStart w:id="6404" w:name="_Toc36108128"/>
      <w:bookmarkStart w:id="6405" w:name="_Toc44598881"/>
      <w:bookmarkStart w:id="6406" w:name="_Toc44602736"/>
      <w:bookmarkStart w:id="6407" w:name="_Toc45197913"/>
      <w:bookmarkStart w:id="6408" w:name="_Toc45695946"/>
      <w:bookmarkStart w:id="6409" w:name="_Toc51851402"/>
      <w:bookmarkStart w:id="6410" w:name="_Toc92225019"/>
      <w:bookmarkStart w:id="6411" w:name="_Toc171586405"/>
      <w:bookmarkEnd w:id="6401"/>
      <w:r w:rsidRPr="00B02A0B">
        <w:t>15.2.3</w:t>
      </w:r>
      <w:r w:rsidRPr="00B02A0B">
        <w:rPr>
          <w:lang w:eastAsia="ko-KR"/>
        </w:rPr>
        <w:tab/>
        <w:t>SDS disposition request type</w:t>
      </w:r>
      <w:bookmarkEnd w:id="6402"/>
      <w:bookmarkEnd w:id="6403"/>
      <w:bookmarkEnd w:id="6404"/>
      <w:bookmarkEnd w:id="6405"/>
      <w:bookmarkEnd w:id="6406"/>
      <w:bookmarkEnd w:id="6407"/>
      <w:bookmarkEnd w:id="6408"/>
      <w:bookmarkEnd w:id="6409"/>
      <w:bookmarkEnd w:id="6410"/>
      <w:bookmarkEnd w:id="6411"/>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12" w:name="_CRFigure15_2_31"/>
      <w:r w:rsidRPr="00B02A0B">
        <w:t xml:space="preserve">Figure </w:t>
      </w:r>
      <w:bookmarkEnd w:id="6412"/>
      <w:r w:rsidRPr="00B02A0B">
        <w:t>15.2.3-1: SDS disposition request type</w:t>
      </w:r>
    </w:p>
    <w:p w14:paraId="7B97BA64" w14:textId="77777777" w:rsidR="005C310B" w:rsidRPr="00B02A0B" w:rsidRDefault="005C310B" w:rsidP="005C310B">
      <w:pPr>
        <w:pStyle w:val="TH"/>
      </w:pPr>
      <w:bookmarkStart w:id="6413" w:name="_CRTable15_2_31"/>
      <w:r w:rsidRPr="00B02A0B">
        <w:t>Table </w:t>
      </w:r>
      <w:bookmarkEnd w:id="6413"/>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14" w:name="_CR15_2_4"/>
      <w:bookmarkStart w:id="6415" w:name="_Toc20215887"/>
      <w:bookmarkStart w:id="6416" w:name="_Toc27496388"/>
      <w:bookmarkStart w:id="6417" w:name="_Toc36108129"/>
      <w:bookmarkStart w:id="6418" w:name="_Toc44598882"/>
      <w:bookmarkStart w:id="6419" w:name="_Toc44602737"/>
      <w:bookmarkStart w:id="6420" w:name="_Toc45197914"/>
      <w:bookmarkStart w:id="6421" w:name="_Toc45695947"/>
      <w:bookmarkStart w:id="6422" w:name="_Toc51851403"/>
      <w:bookmarkStart w:id="6423" w:name="_Toc92225020"/>
      <w:bookmarkStart w:id="6424" w:name="_Toc171586406"/>
      <w:bookmarkEnd w:id="6414"/>
      <w:r w:rsidRPr="00B02A0B">
        <w:t>15.2.4</w:t>
      </w:r>
      <w:r w:rsidRPr="00B02A0B">
        <w:rPr>
          <w:lang w:eastAsia="ko-KR"/>
        </w:rPr>
        <w:tab/>
        <w:t>FD disposition request type</w:t>
      </w:r>
      <w:bookmarkEnd w:id="6415"/>
      <w:bookmarkEnd w:id="6416"/>
      <w:bookmarkEnd w:id="6417"/>
      <w:bookmarkEnd w:id="6418"/>
      <w:bookmarkEnd w:id="6419"/>
      <w:bookmarkEnd w:id="6420"/>
      <w:bookmarkEnd w:id="6421"/>
      <w:bookmarkEnd w:id="6422"/>
      <w:bookmarkEnd w:id="6423"/>
      <w:bookmarkEnd w:id="6424"/>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25" w:name="_CRFigure15_2_41"/>
      <w:r w:rsidRPr="00B02A0B">
        <w:t xml:space="preserve">Figure </w:t>
      </w:r>
      <w:bookmarkEnd w:id="6425"/>
      <w:r w:rsidRPr="00B02A0B">
        <w:t>15.2.4-1: FD disposition request type</w:t>
      </w:r>
    </w:p>
    <w:p w14:paraId="61278F44" w14:textId="77777777" w:rsidR="005C310B" w:rsidRPr="00B02A0B" w:rsidRDefault="005C310B" w:rsidP="005C310B">
      <w:pPr>
        <w:pStyle w:val="TH"/>
      </w:pPr>
      <w:bookmarkStart w:id="6426" w:name="_CRTable15_2_41"/>
      <w:r w:rsidRPr="00B02A0B">
        <w:t>Table </w:t>
      </w:r>
      <w:bookmarkEnd w:id="6426"/>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27" w:name="_CR15_2_5"/>
      <w:bookmarkStart w:id="6428" w:name="_Toc20215888"/>
      <w:bookmarkStart w:id="6429" w:name="_Toc27496389"/>
      <w:bookmarkStart w:id="6430" w:name="_Toc36108130"/>
      <w:bookmarkStart w:id="6431" w:name="_Toc44598883"/>
      <w:bookmarkStart w:id="6432" w:name="_Toc44602738"/>
      <w:bookmarkStart w:id="6433" w:name="_Toc45197915"/>
      <w:bookmarkStart w:id="6434" w:name="_Toc45695948"/>
      <w:bookmarkStart w:id="6435" w:name="_Toc51851404"/>
      <w:bookmarkStart w:id="6436" w:name="_Toc92225021"/>
      <w:bookmarkStart w:id="6437" w:name="_Toc171586407"/>
      <w:bookmarkEnd w:id="6427"/>
      <w:r w:rsidRPr="00B02A0B">
        <w:t>15.2.5</w:t>
      </w:r>
      <w:r w:rsidRPr="00B02A0B">
        <w:rPr>
          <w:lang w:eastAsia="ko-KR"/>
        </w:rPr>
        <w:tab/>
        <w:t>SDS disposition notification type</w:t>
      </w:r>
      <w:bookmarkEnd w:id="6428"/>
      <w:bookmarkEnd w:id="6429"/>
      <w:bookmarkEnd w:id="6430"/>
      <w:bookmarkEnd w:id="6431"/>
      <w:bookmarkEnd w:id="6432"/>
      <w:bookmarkEnd w:id="6433"/>
      <w:bookmarkEnd w:id="6434"/>
      <w:bookmarkEnd w:id="6435"/>
      <w:bookmarkEnd w:id="6436"/>
      <w:bookmarkEnd w:id="6437"/>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38" w:name="_CRTable15_2_51"/>
      <w:r w:rsidRPr="00B02A0B">
        <w:t>Table </w:t>
      </w:r>
      <w:bookmarkEnd w:id="6438"/>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39" w:name="_CR15_2_6"/>
      <w:bookmarkStart w:id="6440" w:name="_Toc20215889"/>
      <w:bookmarkStart w:id="6441" w:name="_Toc27496390"/>
      <w:bookmarkStart w:id="6442" w:name="_Toc36108131"/>
      <w:bookmarkStart w:id="6443" w:name="_Toc44598884"/>
      <w:bookmarkStart w:id="6444" w:name="_Toc44602739"/>
      <w:bookmarkStart w:id="6445" w:name="_Toc45197916"/>
      <w:bookmarkStart w:id="6446" w:name="_Toc45695949"/>
      <w:bookmarkStart w:id="6447" w:name="_Toc51851405"/>
      <w:bookmarkStart w:id="6448" w:name="_Toc92225022"/>
      <w:bookmarkStart w:id="6449" w:name="_Toc171586408"/>
      <w:bookmarkEnd w:id="6439"/>
      <w:r w:rsidRPr="00B02A0B">
        <w:t>15.2.6</w:t>
      </w:r>
      <w:r w:rsidRPr="00B02A0B">
        <w:rPr>
          <w:lang w:eastAsia="ko-KR"/>
        </w:rPr>
        <w:tab/>
        <w:t>FD disposition notification type</w:t>
      </w:r>
      <w:bookmarkEnd w:id="6440"/>
      <w:bookmarkEnd w:id="6441"/>
      <w:bookmarkEnd w:id="6442"/>
      <w:bookmarkEnd w:id="6443"/>
      <w:bookmarkEnd w:id="6444"/>
      <w:bookmarkEnd w:id="6445"/>
      <w:bookmarkEnd w:id="6446"/>
      <w:bookmarkEnd w:id="6447"/>
      <w:bookmarkEnd w:id="6448"/>
      <w:bookmarkEnd w:id="6449"/>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50" w:name="_CRTable15_2_61"/>
      <w:r w:rsidRPr="00B02A0B">
        <w:t>Table </w:t>
      </w:r>
      <w:bookmarkEnd w:id="6450"/>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51" w:name="_CR15_2_7"/>
      <w:bookmarkStart w:id="6452" w:name="_Toc20215890"/>
      <w:bookmarkStart w:id="6453" w:name="_Toc27496391"/>
      <w:bookmarkStart w:id="6454" w:name="_Toc36108132"/>
      <w:bookmarkStart w:id="6455" w:name="_Toc44598885"/>
      <w:bookmarkStart w:id="6456" w:name="_Toc44602740"/>
      <w:bookmarkStart w:id="6457" w:name="_Toc45197917"/>
      <w:bookmarkStart w:id="6458" w:name="_Toc45695950"/>
      <w:bookmarkStart w:id="6459" w:name="_Toc51851406"/>
      <w:bookmarkStart w:id="6460" w:name="_Toc92225023"/>
      <w:bookmarkStart w:id="6461" w:name="_Toc171586409"/>
      <w:bookmarkEnd w:id="6451"/>
      <w:r w:rsidRPr="00B02A0B">
        <w:t>15.2.7</w:t>
      </w:r>
      <w:r w:rsidRPr="00B02A0B">
        <w:tab/>
        <w:t>Application ID</w:t>
      </w:r>
      <w:bookmarkEnd w:id="6452"/>
      <w:bookmarkEnd w:id="6453"/>
      <w:bookmarkEnd w:id="6454"/>
      <w:bookmarkEnd w:id="6455"/>
      <w:bookmarkEnd w:id="6456"/>
      <w:bookmarkEnd w:id="6457"/>
      <w:bookmarkEnd w:id="6458"/>
      <w:bookmarkEnd w:id="6459"/>
      <w:bookmarkEnd w:id="6460"/>
      <w:bookmarkEnd w:id="6461"/>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62" w:name="_CRFigure15_2_71"/>
      <w:r w:rsidRPr="00B02A0B">
        <w:t>Figure </w:t>
      </w:r>
      <w:bookmarkEnd w:id="6462"/>
      <w:r w:rsidRPr="00B02A0B">
        <w:t>15.2.7-1: Application ID value</w:t>
      </w:r>
    </w:p>
    <w:p w14:paraId="1410E889" w14:textId="77777777" w:rsidR="005C310B" w:rsidRDefault="005C310B" w:rsidP="005C310B">
      <w:pPr>
        <w:pStyle w:val="TH"/>
      </w:pPr>
      <w:bookmarkStart w:id="6463" w:name="_CRTable15_2_71"/>
      <w:r w:rsidRPr="00B02A0B">
        <w:t>Table </w:t>
      </w:r>
      <w:bookmarkEnd w:id="6463"/>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64"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64"/>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65" w:name="_CR15_2_8"/>
      <w:bookmarkStart w:id="6466" w:name="_Toc20215891"/>
      <w:bookmarkStart w:id="6467" w:name="_Toc27496392"/>
      <w:bookmarkStart w:id="6468" w:name="_Toc36108133"/>
      <w:bookmarkStart w:id="6469" w:name="_Toc44598886"/>
      <w:bookmarkStart w:id="6470" w:name="_Toc44602741"/>
      <w:bookmarkStart w:id="6471" w:name="_Toc45197918"/>
      <w:bookmarkStart w:id="6472" w:name="_Toc45695951"/>
      <w:bookmarkStart w:id="6473" w:name="_Toc51851407"/>
      <w:bookmarkStart w:id="6474" w:name="_Toc92225024"/>
      <w:bookmarkStart w:id="6475" w:name="_Toc171586410"/>
      <w:bookmarkEnd w:id="6465"/>
      <w:r w:rsidRPr="00B02A0B">
        <w:t>15.2.8</w:t>
      </w:r>
      <w:r w:rsidRPr="00B02A0B">
        <w:tab/>
      </w:r>
      <w:r w:rsidRPr="00B02A0B">
        <w:rPr>
          <w:lang w:eastAsia="zh-CN"/>
        </w:rPr>
        <w:t>Date and time</w:t>
      </w:r>
      <w:bookmarkEnd w:id="6466"/>
      <w:bookmarkEnd w:id="6467"/>
      <w:bookmarkEnd w:id="6468"/>
      <w:bookmarkEnd w:id="6469"/>
      <w:bookmarkEnd w:id="6470"/>
      <w:bookmarkEnd w:id="6471"/>
      <w:bookmarkEnd w:id="6472"/>
      <w:bookmarkEnd w:id="6473"/>
      <w:bookmarkEnd w:id="6474"/>
      <w:bookmarkEnd w:id="6475"/>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76" w:name="_CRFigure15_2_81"/>
      <w:r w:rsidRPr="00B02A0B">
        <w:t>Figure </w:t>
      </w:r>
      <w:bookmarkEnd w:id="6476"/>
      <w:r w:rsidRPr="00B02A0B">
        <w:t>15.2.8-1: Date and time value</w:t>
      </w:r>
    </w:p>
    <w:p w14:paraId="4257F9FD" w14:textId="77777777" w:rsidR="005C310B" w:rsidRPr="00B02A0B" w:rsidRDefault="005C310B" w:rsidP="005C310B">
      <w:pPr>
        <w:pStyle w:val="TH"/>
      </w:pPr>
      <w:bookmarkStart w:id="6477" w:name="_CRTable15_2_81"/>
      <w:r w:rsidRPr="00B02A0B">
        <w:t>Table </w:t>
      </w:r>
      <w:bookmarkEnd w:id="6477"/>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78" w:name="_CR15_2_9"/>
      <w:bookmarkStart w:id="6479" w:name="_Toc20215892"/>
      <w:bookmarkStart w:id="6480" w:name="_Toc27496393"/>
      <w:bookmarkStart w:id="6481" w:name="_Toc36108134"/>
      <w:bookmarkStart w:id="6482" w:name="_Toc44598887"/>
      <w:bookmarkStart w:id="6483" w:name="_Toc44602742"/>
      <w:bookmarkStart w:id="6484" w:name="_Toc45197919"/>
      <w:bookmarkStart w:id="6485" w:name="_Toc45695952"/>
      <w:bookmarkStart w:id="6486" w:name="_Toc51851408"/>
      <w:bookmarkStart w:id="6487" w:name="_Toc92225025"/>
      <w:bookmarkStart w:id="6488" w:name="_Toc171586411"/>
      <w:bookmarkEnd w:id="6478"/>
      <w:r w:rsidRPr="00B02A0B">
        <w:t>15.2.9</w:t>
      </w:r>
      <w:r w:rsidRPr="00B02A0B">
        <w:tab/>
      </w:r>
      <w:r w:rsidRPr="00B02A0B">
        <w:rPr>
          <w:lang w:eastAsia="zh-CN"/>
        </w:rPr>
        <w:t>Conversation ID</w:t>
      </w:r>
      <w:bookmarkEnd w:id="6479"/>
      <w:bookmarkEnd w:id="6480"/>
      <w:bookmarkEnd w:id="6481"/>
      <w:bookmarkEnd w:id="6482"/>
      <w:bookmarkEnd w:id="6483"/>
      <w:bookmarkEnd w:id="6484"/>
      <w:bookmarkEnd w:id="6485"/>
      <w:bookmarkEnd w:id="6486"/>
      <w:bookmarkEnd w:id="6487"/>
      <w:bookmarkEnd w:id="6488"/>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89" w:name="_CRFigure15_2_91"/>
      <w:r w:rsidRPr="00B02A0B">
        <w:t>Figure </w:t>
      </w:r>
      <w:bookmarkEnd w:id="6489"/>
      <w:r w:rsidRPr="00B02A0B">
        <w:t>15.2.9-1: Conversation ID value</w:t>
      </w:r>
    </w:p>
    <w:p w14:paraId="4A255556" w14:textId="77777777" w:rsidR="005C310B" w:rsidRPr="00B02A0B" w:rsidRDefault="005C310B" w:rsidP="005C310B">
      <w:pPr>
        <w:pStyle w:val="TH"/>
      </w:pPr>
      <w:bookmarkStart w:id="6490" w:name="_CRTable15_2_91"/>
      <w:r w:rsidRPr="00B02A0B">
        <w:t>Table </w:t>
      </w:r>
      <w:bookmarkEnd w:id="6490"/>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91" w:name="_Toc20215893"/>
      <w:bookmarkStart w:id="6492" w:name="_Toc27496394"/>
      <w:bookmarkStart w:id="6493" w:name="_Toc36108135"/>
      <w:bookmarkStart w:id="6494" w:name="_Toc44598888"/>
      <w:bookmarkStart w:id="6495" w:name="_Toc44602743"/>
    </w:p>
    <w:p w14:paraId="070920ED" w14:textId="77777777" w:rsidR="005C310B" w:rsidRPr="00B02A0B" w:rsidRDefault="005C310B" w:rsidP="007D34FE">
      <w:pPr>
        <w:pStyle w:val="Heading3"/>
      </w:pPr>
      <w:bookmarkStart w:id="6496" w:name="_CR15_2_10"/>
      <w:bookmarkStart w:id="6497" w:name="_Toc45197920"/>
      <w:bookmarkStart w:id="6498" w:name="_Toc45695953"/>
      <w:bookmarkStart w:id="6499" w:name="_Toc51851409"/>
      <w:bookmarkStart w:id="6500" w:name="_Toc92225026"/>
      <w:bookmarkStart w:id="6501" w:name="_Toc171586412"/>
      <w:bookmarkEnd w:id="6496"/>
      <w:r w:rsidRPr="00B02A0B">
        <w:t>15.2.10</w:t>
      </w:r>
      <w:r w:rsidRPr="00B02A0B">
        <w:tab/>
      </w:r>
      <w:r w:rsidRPr="00B02A0B">
        <w:rPr>
          <w:lang w:eastAsia="zh-CN"/>
        </w:rPr>
        <w:t>Message ID</w:t>
      </w:r>
      <w:bookmarkEnd w:id="6491"/>
      <w:bookmarkEnd w:id="6492"/>
      <w:bookmarkEnd w:id="6493"/>
      <w:bookmarkEnd w:id="6494"/>
      <w:bookmarkEnd w:id="6495"/>
      <w:bookmarkEnd w:id="6497"/>
      <w:bookmarkEnd w:id="6498"/>
      <w:bookmarkEnd w:id="6499"/>
      <w:bookmarkEnd w:id="6500"/>
      <w:bookmarkEnd w:id="6501"/>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02" w:name="_CRFigure15_2_101"/>
      <w:r w:rsidRPr="00B02A0B">
        <w:t>Figure </w:t>
      </w:r>
      <w:bookmarkEnd w:id="6502"/>
      <w:r w:rsidRPr="00B02A0B">
        <w:t>15.2.10-1: Message ID value</w:t>
      </w:r>
    </w:p>
    <w:p w14:paraId="799C1968" w14:textId="77777777" w:rsidR="005C310B" w:rsidRPr="00B02A0B" w:rsidRDefault="005C310B" w:rsidP="005C310B">
      <w:pPr>
        <w:pStyle w:val="TH"/>
      </w:pPr>
      <w:bookmarkStart w:id="6503" w:name="_CRTable15_2_101"/>
      <w:r w:rsidRPr="00B02A0B">
        <w:t>Table </w:t>
      </w:r>
      <w:bookmarkEnd w:id="6503"/>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04" w:name="_CR15_2_11"/>
      <w:bookmarkStart w:id="6505" w:name="_Toc20215894"/>
      <w:bookmarkStart w:id="6506" w:name="_Toc27496395"/>
      <w:bookmarkStart w:id="6507" w:name="_Toc36108136"/>
      <w:bookmarkStart w:id="6508" w:name="_Toc44598889"/>
      <w:bookmarkStart w:id="6509" w:name="_Toc44602744"/>
      <w:bookmarkStart w:id="6510" w:name="_Toc45197921"/>
      <w:bookmarkStart w:id="6511" w:name="_Toc45695954"/>
      <w:bookmarkStart w:id="6512" w:name="_Toc51851410"/>
      <w:bookmarkStart w:id="6513" w:name="_Toc92225027"/>
      <w:bookmarkStart w:id="6514" w:name="_Toc171586413"/>
      <w:bookmarkEnd w:id="6504"/>
      <w:r w:rsidRPr="00B02A0B">
        <w:t>15.2.11</w:t>
      </w:r>
      <w:r w:rsidRPr="00B02A0B">
        <w:tab/>
        <w:t xml:space="preserve">InReplyTo </w:t>
      </w:r>
      <w:r w:rsidRPr="00B02A0B">
        <w:rPr>
          <w:lang w:eastAsia="zh-CN"/>
        </w:rPr>
        <w:t>message ID</w:t>
      </w:r>
      <w:bookmarkEnd w:id="6505"/>
      <w:bookmarkEnd w:id="6506"/>
      <w:bookmarkEnd w:id="6507"/>
      <w:bookmarkEnd w:id="6508"/>
      <w:bookmarkEnd w:id="6509"/>
      <w:bookmarkEnd w:id="6510"/>
      <w:bookmarkEnd w:id="6511"/>
      <w:bookmarkEnd w:id="6512"/>
      <w:bookmarkEnd w:id="6513"/>
      <w:bookmarkEnd w:id="6514"/>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15" w:name="_CRFigure15_2_111"/>
      <w:r w:rsidRPr="00B02A0B">
        <w:t>Figure </w:t>
      </w:r>
      <w:bookmarkEnd w:id="6515"/>
      <w:r w:rsidRPr="00B02A0B">
        <w:t>15.2.11-1: InReplyTo message ID value</w:t>
      </w:r>
    </w:p>
    <w:p w14:paraId="432FEE5E" w14:textId="77777777" w:rsidR="005C310B" w:rsidRPr="00B02A0B" w:rsidRDefault="005C310B" w:rsidP="005C310B">
      <w:pPr>
        <w:pStyle w:val="TH"/>
      </w:pPr>
      <w:bookmarkStart w:id="6516" w:name="_CRTable15_2_111"/>
      <w:r w:rsidRPr="00B02A0B">
        <w:t>Table </w:t>
      </w:r>
      <w:bookmarkEnd w:id="6516"/>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17" w:name="_CR15_2_12"/>
      <w:bookmarkStart w:id="6518" w:name="_Toc20215895"/>
      <w:bookmarkStart w:id="6519" w:name="_Toc27496396"/>
      <w:bookmarkStart w:id="6520" w:name="_Toc36108137"/>
      <w:bookmarkStart w:id="6521" w:name="_Toc44598890"/>
      <w:bookmarkStart w:id="6522" w:name="_Toc44602745"/>
      <w:bookmarkStart w:id="6523" w:name="_Toc45197922"/>
      <w:bookmarkStart w:id="6524" w:name="_Toc45695955"/>
      <w:bookmarkStart w:id="6525" w:name="_Toc51851411"/>
      <w:bookmarkStart w:id="6526" w:name="_Toc92225028"/>
      <w:bookmarkStart w:id="6527" w:name="_Toc171586414"/>
      <w:bookmarkEnd w:id="6517"/>
      <w:r w:rsidRPr="00B02A0B">
        <w:t>15.2.12</w:t>
      </w:r>
      <w:r w:rsidRPr="00B02A0B">
        <w:rPr>
          <w:lang w:eastAsia="ko-KR"/>
        </w:rPr>
        <w:tab/>
        <w:t>Number of payloads</w:t>
      </w:r>
      <w:bookmarkEnd w:id="6518"/>
      <w:bookmarkEnd w:id="6519"/>
      <w:bookmarkEnd w:id="6520"/>
      <w:bookmarkEnd w:id="6521"/>
      <w:bookmarkEnd w:id="6522"/>
      <w:bookmarkEnd w:id="6523"/>
      <w:bookmarkEnd w:id="6524"/>
      <w:bookmarkEnd w:id="6525"/>
      <w:bookmarkEnd w:id="6526"/>
      <w:bookmarkEnd w:id="6527"/>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28" w:name="_CRFigure15_2_121"/>
      <w:r w:rsidRPr="00B02A0B">
        <w:t>Figure </w:t>
      </w:r>
      <w:bookmarkEnd w:id="6528"/>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29" w:name="_CRTable15_2_121"/>
      <w:r w:rsidRPr="00B02A0B">
        <w:t>Table </w:t>
      </w:r>
      <w:bookmarkEnd w:id="6529"/>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30" w:name="_CR15_2_13"/>
      <w:bookmarkStart w:id="6531" w:name="_Toc20215896"/>
      <w:bookmarkStart w:id="6532" w:name="_Toc27496397"/>
      <w:bookmarkStart w:id="6533" w:name="_Toc36108138"/>
      <w:bookmarkStart w:id="6534" w:name="_Toc44598891"/>
      <w:bookmarkStart w:id="6535" w:name="_Toc44602746"/>
      <w:bookmarkStart w:id="6536" w:name="_Toc45197923"/>
      <w:bookmarkStart w:id="6537" w:name="_Toc45695956"/>
      <w:bookmarkStart w:id="6538" w:name="_Toc51851412"/>
      <w:bookmarkStart w:id="6539" w:name="_Toc92225029"/>
      <w:bookmarkStart w:id="6540" w:name="_Toc171586415"/>
      <w:bookmarkEnd w:id="6530"/>
      <w:r w:rsidRPr="00B02A0B">
        <w:t>15.2.13</w:t>
      </w:r>
      <w:r w:rsidRPr="00B02A0B">
        <w:rPr>
          <w:lang w:eastAsia="ko-KR"/>
        </w:rPr>
        <w:tab/>
        <w:t>Payload</w:t>
      </w:r>
      <w:bookmarkEnd w:id="6531"/>
      <w:bookmarkEnd w:id="6532"/>
      <w:bookmarkEnd w:id="6533"/>
      <w:bookmarkEnd w:id="6534"/>
      <w:bookmarkEnd w:id="6535"/>
      <w:bookmarkEnd w:id="6536"/>
      <w:bookmarkEnd w:id="6537"/>
      <w:bookmarkEnd w:id="6538"/>
      <w:bookmarkEnd w:id="6539"/>
      <w:bookmarkEnd w:id="6540"/>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41" w:name="_CRTable15_2_131"/>
      <w:r w:rsidRPr="00B02A0B">
        <w:t>Table </w:t>
      </w:r>
      <w:bookmarkEnd w:id="6541"/>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42" w:name="_CRTable15_2_132"/>
      <w:r w:rsidRPr="00B02A0B">
        <w:t>Table </w:t>
      </w:r>
      <w:bookmarkEnd w:id="6542"/>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43" w:name="_CRTable15_2_133"/>
      <w:r w:rsidRPr="00B02A0B">
        <w:t>Table </w:t>
      </w:r>
      <w:bookmarkEnd w:id="6543"/>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44" w:name="_CR15_2_14"/>
      <w:bookmarkStart w:id="6545" w:name="_Toc20215897"/>
      <w:bookmarkStart w:id="6546" w:name="_Toc27496398"/>
      <w:bookmarkStart w:id="6547" w:name="_Toc36108139"/>
      <w:bookmarkStart w:id="6548" w:name="_Toc44598892"/>
      <w:bookmarkStart w:id="6549" w:name="_Toc44602747"/>
      <w:bookmarkStart w:id="6550" w:name="_Toc45197924"/>
      <w:bookmarkStart w:id="6551" w:name="_Toc45695957"/>
      <w:bookmarkStart w:id="6552" w:name="_Toc51851413"/>
      <w:bookmarkStart w:id="6553" w:name="_Toc92225030"/>
      <w:bookmarkStart w:id="6554" w:name="_Toc171586416"/>
      <w:bookmarkEnd w:id="6544"/>
      <w:r w:rsidRPr="00B02A0B">
        <w:t>15.2.14</w:t>
      </w:r>
      <w:r w:rsidRPr="00B02A0B">
        <w:tab/>
        <w:t>MCData group ID</w:t>
      </w:r>
      <w:bookmarkEnd w:id="6545"/>
      <w:bookmarkEnd w:id="6546"/>
      <w:bookmarkEnd w:id="6547"/>
      <w:bookmarkEnd w:id="6548"/>
      <w:bookmarkEnd w:id="6549"/>
      <w:bookmarkEnd w:id="6550"/>
      <w:bookmarkEnd w:id="6551"/>
      <w:bookmarkEnd w:id="6552"/>
      <w:bookmarkEnd w:id="6553"/>
      <w:bookmarkEnd w:id="6554"/>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55" w:name="_CRTable15_2_141"/>
      <w:r w:rsidRPr="00B02A0B">
        <w:t>Table </w:t>
      </w:r>
      <w:bookmarkEnd w:id="6555"/>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56" w:name="_CR15_2_15"/>
      <w:bookmarkStart w:id="6557" w:name="_Toc20215898"/>
      <w:bookmarkStart w:id="6558" w:name="_Toc27496399"/>
      <w:bookmarkStart w:id="6559" w:name="_Toc36108140"/>
      <w:bookmarkStart w:id="6560" w:name="_Toc44598893"/>
      <w:bookmarkStart w:id="6561" w:name="_Toc44602748"/>
      <w:bookmarkStart w:id="6562" w:name="_Toc45197925"/>
      <w:bookmarkStart w:id="6563" w:name="_Toc45695958"/>
      <w:bookmarkStart w:id="6564" w:name="_Toc51851414"/>
      <w:bookmarkStart w:id="6565" w:name="_Toc92225031"/>
      <w:bookmarkStart w:id="6566" w:name="_Toc171586417"/>
      <w:bookmarkEnd w:id="6556"/>
      <w:r w:rsidRPr="00B02A0B">
        <w:t>15.2.15</w:t>
      </w:r>
      <w:r w:rsidRPr="00B02A0B">
        <w:tab/>
        <w:t>MCData user ID</w:t>
      </w:r>
      <w:bookmarkEnd w:id="6557"/>
      <w:bookmarkEnd w:id="6558"/>
      <w:bookmarkEnd w:id="6559"/>
      <w:bookmarkEnd w:id="6560"/>
      <w:bookmarkEnd w:id="6561"/>
      <w:bookmarkEnd w:id="6562"/>
      <w:bookmarkEnd w:id="6563"/>
      <w:bookmarkEnd w:id="6564"/>
      <w:bookmarkEnd w:id="6565"/>
      <w:bookmarkEnd w:id="6566"/>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67" w:name="_CRTable15_2_151"/>
      <w:r w:rsidRPr="00B02A0B">
        <w:t>Table </w:t>
      </w:r>
      <w:bookmarkEnd w:id="6567"/>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68" w:name="_CR15_2_16"/>
      <w:bookmarkStart w:id="6569" w:name="_Toc20215899"/>
      <w:bookmarkStart w:id="6570" w:name="_Toc27496400"/>
      <w:bookmarkStart w:id="6571" w:name="_Toc36108141"/>
      <w:bookmarkStart w:id="6572" w:name="_Toc44598894"/>
      <w:bookmarkStart w:id="6573" w:name="_Toc44602749"/>
      <w:bookmarkStart w:id="6574" w:name="_Toc45197926"/>
      <w:bookmarkStart w:id="6575" w:name="_Toc45695959"/>
      <w:bookmarkStart w:id="6576" w:name="_Toc51851415"/>
      <w:bookmarkStart w:id="6577" w:name="_Toc92225032"/>
      <w:bookmarkStart w:id="6578" w:name="_Toc171586418"/>
      <w:bookmarkEnd w:id="6568"/>
      <w:r w:rsidRPr="00B02A0B">
        <w:t>15.2.16</w:t>
      </w:r>
      <w:r w:rsidRPr="00B02A0B">
        <w:tab/>
        <w:t>Mandatory download</w:t>
      </w:r>
      <w:bookmarkEnd w:id="6569"/>
      <w:bookmarkEnd w:id="6570"/>
      <w:bookmarkEnd w:id="6571"/>
      <w:bookmarkEnd w:id="6572"/>
      <w:bookmarkEnd w:id="6573"/>
      <w:bookmarkEnd w:id="6574"/>
      <w:bookmarkEnd w:id="6575"/>
      <w:bookmarkEnd w:id="6576"/>
      <w:bookmarkEnd w:id="6577"/>
      <w:bookmarkEnd w:id="6578"/>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579" w:name="_CRFigure15_2_161"/>
      <w:r w:rsidRPr="00B02A0B">
        <w:t xml:space="preserve">Figure </w:t>
      </w:r>
      <w:bookmarkEnd w:id="6579"/>
      <w:r w:rsidRPr="00B02A0B">
        <w:t>15.2.16-1: Mandatory download</w:t>
      </w:r>
    </w:p>
    <w:p w14:paraId="5D2E1271" w14:textId="77777777" w:rsidR="005C310B" w:rsidRPr="00B02A0B" w:rsidRDefault="005C310B" w:rsidP="005C310B">
      <w:pPr>
        <w:pStyle w:val="TH"/>
      </w:pPr>
      <w:bookmarkStart w:id="6580" w:name="_CRTable15_2_161"/>
      <w:r w:rsidRPr="00B02A0B">
        <w:t>Table </w:t>
      </w:r>
      <w:bookmarkEnd w:id="6580"/>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81" w:name="_CR15_2_17"/>
      <w:bookmarkStart w:id="6582" w:name="_Toc20215900"/>
      <w:bookmarkStart w:id="6583" w:name="_Toc27496401"/>
      <w:bookmarkStart w:id="6584" w:name="_Toc36108142"/>
      <w:bookmarkStart w:id="6585" w:name="_Toc44598895"/>
      <w:bookmarkStart w:id="6586" w:name="_Toc44602750"/>
      <w:bookmarkStart w:id="6587" w:name="_Toc45197927"/>
      <w:bookmarkStart w:id="6588" w:name="_Toc45695960"/>
      <w:bookmarkStart w:id="6589" w:name="_Toc51851416"/>
      <w:bookmarkStart w:id="6590" w:name="_Toc92225033"/>
      <w:bookmarkStart w:id="6591" w:name="_Toc171586419"/>
      <w:bookmarkEnd w:id="6581"/>
      <w:r w:rsidRPr="00B02A0B">
        <w:t>15.2.17</w:t>
      </w:r>
      <w:r w:rsidRPr="00B02A0B">
        <w:tab/>
        <w:t>Metadata</w:t>
      </w:r>
      <w:bookmarkEnd w:id="6582"/>
      <w:bookmarkEnd w:id="6583"/>
      <w:bookmarkEnd w:id="6584"/>
      <w:bookmarkEnd w:id="6585"/>
      <w:bookmarkEnd w:id="6586"/>
      <w:bookmarkEnd w:id="6587"/>
      <w:bookmarkEnd w:id="6588"/>
      <w:bookmarkEnd w:id="6589"/>
      <w:bookmarkEnd w:id="6590"/>
      <w:bookmarkEnd w:id="6591"/>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92" w:name="_CRTable15_2_171"/>
      <w:r w:rsidRPr="00B02A0B">
        <w:t>Table </w:t>
      </w:r>
      <w:bookmarkEnd w:id="6592"/>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93" w:name="_CR15_2_18"/>
      <w:bookmarkStart w:id="6594" w:name="_Toc20215901"/>
      <w:bookmarkStart w:id="6595" w:name="_Toc27496402"/>
      <w:bookmarkStart w:id="6596" w:name="_Toc36108143"/>
      <w:bookmarkStart w:id="6597" w:name="_Toc44598896"/>
      <w:bookmarkStart w:id="6598" w:name="_Toc44602751"/>
      <w:bookmarkStart w:id="6599" w:name="_Toc45197928"/>
      <w:bookmarkStart w:id="6600" w:name="_Toc45695961"/>
      <w:bookmarkStart w:id="6601" w:name="_Toc51851417"/>
      <w:bookmarkStart w:id="6602" w:name="_Toc92225034"/>
      <w:bookmarkStart w:id="6603" w:name="_Toc171586420"/>
      <w:bookmarkEnd w:id="6593"/>
      <w:r w:rsidRPr="00B02A0B">
        <w:t>15.2.18</w:t>
      </w:r>
      <w:r w:rsidRPr="00B02A0B">
        <w:tab/>
        <w:t>Notification type</w:t>
      </w:r>
      <w:bookmarkEnd w:id="6594"/>
      <w:bookmarkEnd w:id="6595"/>
      <w:bookmarkEnd w:id="6596"/>
      <w:bookmarkEnd w:id="6597"/>
      <w:bookmarkEnd w:id="6598"/>
      <w:bookmarkEnd w:id="6599"/>
      <w:bookmarkEnd w:id="6600"/>
      <w:bookmarkEnd w:id="6601"/>
      <w:bookmarkEnd w:id="6602"/>
      <w:bookmarkEnd w:id="6603"/>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04" w:name="_CRTable15_2_181"/>
      <w:r w:rsidRPr="00B02A0B">
        <w:t>Table </w:t>
      </w:r>
      <w:bookmarkEnd w:id="6604"/>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05" w:name="_CR15_2_19"/>
      <w:bookmarkStart w:id="6606" w:name="_Toc20215902"/>
      <w:bookmarkStart w:id="6607" w:name="_Toc27496403"/>
      <w:bookmarkStart w:id="6608" w:name="_Toc36108144"/>
      <w:bookmarkStart w:id="6609" w:name="_Toc44598897"/>
      <w:bookmarkStart w:id="6610" w:name="_Toc44602752"/>
      <w:bookmarkStart w:id="6611" w:name="_Toc45197929"/>
      <w:bookmarkStart w:id="6612" w:name="_Toc45695962"/>
      <w:bookmarkStart w:id="6613" w:name="_Toc51851418"/>
      <w:bookmarkStart w:id="6614" w:name="_Toc92225035"/>
      <w:bookmarkStart w:id="6615" w:name="_Toc171586421"/>
      <w:bookmarkEnd w:id="6605"/>
      <w:r w:rsidRPr="00B02A0B">
        <w:t>15.2.19</w:t>
      </w:r>
      <w:r w:rsidRPr="00B02A0B">
        <w:rPr>
          <w:lang w:eastAsia="ko-KR"/>
        </w:rPr>
        <w:tab/>
      </w:r>
      <w:r w:rsidRPr="00B02A0B">
        <w:rPr>
          <w:lang w:val="en-US" w:eastAsia="ko-KR"/>
        </w:rPr>
        <w:t>Data query</w:t>
      </w:r>
      <w:r w:rsidRPr="00B02A0B">
        <w:rPr>
          <w:lang w:eastAsia="ko-KR"/>
        </w:rPr>
        <w:t xml:space="preserve"> type</w:t>
      </w:r>
      <w:bookmarkEnd w:id="6606"/>
      <w:bookmarkEnd w:id="6607"/>
      <w:bookmarkEnd w:id="6608"/>
      <w:bookmarkEnd w:id="6609"/>
      <w:bookmarkEnd w:id="6610"/>
      <w:bookmarkEnd w:id="6611"/>
      <w:bookmarkEnd w:id="6612"/>
      <w:bookmarkEnd w:id="6613"/>
      <w:bookmarkEnd w:id="6614"/>
      <w:bookmarkEnd w:id="6615"/>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16" w:name="_CRFigure15_2_191"/>
      <w:r w:rsidRPr="00B02A0B">
        <w:t xml:space="preserve">Figure </w:t>
      </w:r>
      <w:bookmarkEnd w:id="6616"/>
      <w:r w:rsidRPr="00B02A0B">
        <w:t>15.2.19-1: Data query type</w:t>
      </w:r>
    </w:p>
    <w:p w14:paraId="45CB2FAD" w14:textId="77777777" w:rsidR="005C310B" w:rsidRPr="00B02A0B" w:rsidRDefault="005C310B" w:rsidP="005C310B">
      <w:pPr>
        <w:pStyle w:val="TH"/>
      </w:pPr>
      <w:bookmarkStart w:id="6617" w:name="_CRTable15_2_191"/>
      <w:r w:rsidRPr="00B02A0B">
        <w:t>Table </w:t>
      </w:r>
      <w:bookmarkEnd w:id="6617"/>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18" w:name="_CR15_2_20"/>
      <w:bookmarkStart w:id="6619" w:name="_Toc20215903"/>
      <w:bookmarkStart w:id="6620" w:name="_Toc27496404"/>
      <w:bookmarkStart w:id="6621" w:name="_Toc36108145"/>
      <w:bookmarkStart w:id="6622" w:name="_Toc44598898"/>
      <w:bookmarkStart w:id="6623" w:name="_Toc44602753"/>
      <w:bookmarkStart w:id="6624" w:name="_Toc45197930"/>
      <w:bookmarkStart w:id="6625" w:name="_Toc45695963"/>
      <w:bookmarkStart w:id="6626" w:name="_Toc51851419"/>
      <w:bookmarkStart w:id="6627" w:name="_Toc92225036"/>
      <w:bookmarkStart w:id="6628" w:name="_Toc171586422"/>
      <w:bookmarkEnd w:id="6618"/>
      <w:r w:rsidRPr="00B02A0B">
        <w:t>15.2.20</w:t>
      </w:r>
      <w:r w:rsidRPr="00B02A0B">
        <w:rPr>
          <w:lang w:eastAsia="ko-KR"/>
        </w:rPr>
        <w:tab/>
      </w:r>
      <w:r w:rsidRPr="00B02A0B">
        <w:rPr>
          <w:lang w:val="en-US"/>
        </w:rPr>
        <w:t xml:space="preserve">Comm release Information </w:t>
      </w:r>
      <w:r w:rsidRPr="00B02A0B">
        <w:rPr>
          <w:lang w:eastAsia="ko-KR"/>
        </w:rPr>
        <w:t>type</w:t>
      </w:r>
      <w:bookmarkEnd w:id="6619"/>
      <w:bookmarkEnd w:id="6620"/>
      <w:bookmarkEnd w:id="6621"/>
      <w:bookmarkEnd w:id="6622"/>
      <w:bookmarkEnd w:id="6623"/>
      <w:bookmarkEnd w:id="6624"/>
      <w:bookmarkEnd w:id="6625"/>
      <w:bookmarkEnd w:id="6626"/>
      <w:bookmarkEnd w:id="6627"/>
      <w:bookmarkEnd w:id="6628"/>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29" w:name="_CRTable15_2_201"/>
      <w:r w:rsidRPr="00B02A0B">
        <w:t>Table </w:t>
      </w:r>
      <w:bookmarkEnd w:id="6629"/>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30" w:name="_CR15_2_21"/>
      <w:bookmarkStart w:id="6631" w:name="_Toc20215904"/>
      <w:bookmarkStart w:id="6632" w:name="_Toc27496405"/>
      <w:bookmarkStart w:id="6633" w:name="_Toc36108146"/>
      <w:bookmarkStart w:id="6634" w:name="_Toc44598899"/>
      <w:bookmarkStart w:id="6635" w:name="_Toc44602754"/>
      <w:bookmarkStart w:id="6636" w:name="_Toc45197931"/>
      <w:bookmarkStart w:id="6637" w:name="_Toc45695964"/>
      <w:bookmarkStart w:id="6638" w:name="_Toc51851420"/>
      <w:bookmarkStart w:id="6639" w:name="_Toc92225037"/>
      <w:bookmarkStart w:id="6640" w:name="_Toc171586423"/>
      <w:bookmarkEnd w:id="6630"/>
      <w:r w:rsidRPr="00B02A0B">
        <w:t>15.2.21</w:t>
      </w:r>
      <w:r w:rsidRPr="00B02A0B">
        <w:rPr>
          <w:lang w:eastAsia="ko-KR"/>
        </w:rPr>
        <w:tab/>
      </w:r>
      <w:r w:rsidRPr="00B02A0B">
        <w:rPr>
          <w:lang w:val="en-US"/>
        </w:rPr>
        <w:t>Extension response type</w:t>
      </w:r>
      <w:bookmarkEnd w:id="6631"/>
      <w:bookmarkEnd w:id="6632"/>
      <w:bookmarkEnd w:id="6633"/>
      <w:bookmarkEnd w:id="6634"/>
      <w:bookmarkEnd w:id="6635"/>
      <w:bookmarkEnd w:id="6636"/>
      <w:bookmarkEnd w:id="6637"/>
      <w:bookmarkEnd w:id="6638"/>
      <w:bookmarkEnd w:id="6639"/>
      <w:bookmarkEnd w:id="6640"/>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41" w:name="_CRFigure15_2_211"/>
      <w:r w:rsidRPr="00B02A0B">
        <w:t xml:space="preserve">Figure </w:t>
      </w:r>
      <w:bookmarkEnd w:id="6641"/>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42" w:name="_CRTable15_2_211"/>
      <w:r w:rsidRPr="00B02A0B">
        <w:t>Table </w:t>
      </w:r>
      <w:bookmarkEnd w:id="6642"/>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43" w:name="_CR15_2_22"/>
      <w:bookmarkStart w:id="6644" w:name="_Toc20215905"/>
      <w:bookmarkStart w:id="6645" w:name="_Toc27496406"/>
      <w:bookmarkStart w:id="6646" w:name="_Toc36108147"/>
      <w:bookmarkStart w:id="6647" w:name="_Toc44598900"/>
      <w:bookmarkStart w:id="6648" w:name="_Toc44602755"/>
      <w:bookmarkStart w:id="6649" w:name="_Toc45197932"/>
      <w:bookmarkStart w:id="6650" w:name="_Toc45695965"/>
      <w:bookmarkStart w:id="6651" w:name="_Toc51851421"/>
      <w:bookmarkStart w:id="6652" w:name="_Toc92225038"/>
      <w:bookmarkStart w:id="6653" w:name="_Toc171586424"/>
      <w:bookmarkEnd w:id="6643"/>
      <w:r w:rsidRPr="00B02A0B">
        <w:t>15.2.22</w:t>
      </w:r>
      <w:r w:rsidRPr="00B02A0B">
        <w:tab/>
        <w:t>Termination Information type</w:t>
      </w:r>
      <w:bookmarkEnd w:id="6644"/>
      <w:bookmarkEnd w:id="6645"/>
      <w:bookmarkEnd w:id="6646"/>
      <w:bookmarkEnd w:id="6647"/>
      <w:bookmarkEnd w:id="6648"/>
      <w:bookmarkEnd w:id="6649"/>
      <w:bookmarkEnd w:id="6650"/>
      <w:bookmarkEnd w:id="6651"/>
      <w:bookmarkEnd w:id="6652"/>
      <w:bookmarkEnd w:id="6653"/>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54" w:name="_CRTable15_2_221"/>
      <w:r w:rsidRPr="00B02A0B">
        <w:t>Table </w:t>
      </w:r>
      <w:bookmarkEnd w:id="6654"/>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55" w:name="_CR15_2_23"/>
      <w:bookmarkStart w:id="6656" w:name="_Toc20215906"/>
      <w:bookmarkStart w:id="6657" w:name="_Toc27496407"/>
      <w:bookmarkStart w:id="6658" w:name="_Toc36108148"/>
      <w:bookmarkStart w:id="6659" w:name="_Toc44598901"/>
      <w:bookmarkStart w:id="6660" w:name="_Toc44602756"/>
      <w:bookmarkStart w:id="6661" w:name="_Toc45197933"/>
      <w:bookmarkStart w:id="6662" w:name="_Toc45695966"/>
      <w:bookmarkStart w:id="6663" w:name="_Toc51851422"/>
      <w:bookmarkStart w:id="6664" w:name="_Toc92225039"/>
      <w:bookmarkStart w:id="6665" w:name="_Toc171586425"/>
      <w:bookmarkEnd w:id="6655"/>
      <w:r w:rsidRPr="00B02A0B">
        <w:t>15.2.23</w:t>
      </w:r>
      <w:r w:rsidRPr="00B02A0B">
        <w:tab/>
      </w:r>
      <w:r w:rsidRPr="00B02A0B">
        <w:rPr>
          <w:noProof/>
        </w:rPr>
        <w:t>Release Response Type</w:t>
      </w:r>
      <w:bookmarkEnd w:id="6656"/>
      <w:bookmarkEnd w:id="6657"/>
      <w:bookmarkEnd w:id="6658"/>
      <w:bookmarkEnd w:id="6659"/>
      <w:bookmarkEnd w:id="6660"/>
      <w:bookmarkEnd w:id="6661"/>
      <w:bookmarkEnd w:id="6662"/>
      <w:bookmarkEnd w:id="6663"/>
      <w:bookmarkEnd w:id="6664"/>
      <w:bookmarkEnd w:id="6665"/>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66" w:name="_CRFigure15_2_231"/>
      <w:r w:rsidRPr="00B02A0B">
        <w:t xml:space="preserve">Figure </w:t>
      </w:r>
      <w:bookmarkEnd w:id="6666"/>
      <w:r w:rsidRPr="00B02A0B">
        <w:t>15.2.23-1: Release Response Type</w:t>
      </w:r>
    </w:p>
    <w:p w14:paraId="73FC8A00" w14:textId="77777777" w:rsidR="005C310B" w:rsidRPr="00B02A0B" w:rsidRDefault="005C310B" w:rsidP="005C310B">
      <w:pPr>
        <w:pStyle w:val="TH"/>
      </w:pPr>
      <w:bookmarkStart w:id="6667" w:name="_CRTable15_2_231"/>
      <w:r w:rsidRPr="00B02A0B">
        <w:t>Table </w:t>
      </w:r>
      <w:bookmarkEnd w:id="6667"/>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68" w:name="_CR15_2_24"/>
      <w:bookmarkStart w:id="6669" w:name="_Toc20215907"/>
      <w:bookmarkStart w:id="6670" w:name="_Toc27496408"/>
      <w:bookmarkStart w:id="6671" w:name="_Toc36108149"/>
      <w:bookmarkStart w:id="6672" w:name="_Toc44598902"/>
      <w:bookmarkStart w:id="6673" w:name="_Toc44602757"/>
      <w:bookmarkStart w:id="6674" w:name="_Toc45197934"/>
      <w:bookmarkStart w:id="6675" w:name="_Toc45695967"/>
      <w:bookmarkStart w:id="6676" w:name="_Toc51851423"/>
      <w:bookmarkStart w:id="6677" w:name="_Toc92225040"/>
      <w:bookmarkStart w:id="6678" w:name="_Toc171586426"/>
      <w:bookmarkEnd w:id="6668"/>
      <w:r w:rsidRPr="00B02A0B">
        <w:t>15.2.24</w:t>
      </w:r>
      <w:r w:rsidRPr="00B02A0B">
        <w:tab/>
        <w:t>Extended application ID</w:t>
      </w:r>
      <w:bookmarkEnd w:id="6669"/>
      <w:bookmarkEnd w:id="6670"/>
      <w:bookmarkEnd w:id="6671"/>
      <w:bookmarkEnd w:id="6672"/>
      <w:bookmarkEnd w:id="6673"/>
      <w:bookmarkEnd w:id="6674"/>
      <w:bookmarkEnd w:id="6675"/>
      <w:bookmarkEnd w:id="6676"/>
      <w:bookmarkEnd w:id="6677"/>
      <w:bookmarkEnd w:id="6678"/>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79" w:name="_CRTable15_2_241"/>
      <w:r w:rsidRPr="00B02A0B">
        <w:t>Table </w:t>
      </w:r>
      <w:bookmarkEnd w:id="6679"/>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80" w:name="_CRTable15_2_242"/>
      <w:r w:rsidRPr="00B02A0B">
        <w:t>Table </w:t>
      </w:r>
      <w:bookmarkEnd w:id="6680"/>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81" w:name="_CRTable15_2_243"/>
      <w:r w:rsidRPr="00B02A0B">
        <w:t>Table </w:t>
      </w:r>
      <w:bookmarkEnd w:id="6681"/>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82" w:name="_CR15_2_25"/>
      <w:bookmarkStart w:id="6683" w:name="_Toc20153098"/>
      <w:bookmarkStart w:id="6684" w:name="_Toc27496409"/>
      <w:bookmarkStart w:id="6685" w:name="_Toc36108150"/>
      <w:bookmarkStart w:id="6686" w:name="_Toc44598903"/>
      <w:bookmarkStart w:id="6687" w:name="_Toc44602758"/>
      <w:bookmarkStart w:id="6688" w:name="_Toc45197935"/>
      <w:bookmarkStart w:id="6689" w:name="_Toc45695968"/>
      <w:bookmarkStart w:id="6690" w:name="_Toc51851424"/>
      <w:bookmarkStart w:id="6691" w:name="_Toc92225041"/>
      <w:bookmarkStart w:id="6692" w:name="_Toc171586427"/>
      <w:bookmarkStart w:id="6693" w:name="_Toc20153099"/>
      <w:bookmarkStart w:id="6694" w:name="_Toc20215908"/>
      <w:bookmarkEnd w:id="6682"/>
      <w:r w:rsidRPr="00B02A0B">
        <w:t>15.2.25</w:t>
      </w:r>
      <w:r w:rsidRPr="00B02A0B">
        <w:rPr>
          <w:lang w:eastAsia="ko-KR"/>
        </w:rPr>
        <w:tab/>
        <w:t xml:space="preserve">User </w:t>
      </w:r>
      <w:r w:rsidRPr="00B02A0B">
        <w:t>location</w:t>
      </w:r>
      <w:bookmarkEnd w:id="6683"/>
      <w:bookmarkEnd w:id="6684"/>
      <w:bookmarkEnd w:id="6685"/>
      <w:bookmarkEnd w:id="6686"/>
      <w:bookmarkEnd w:id="6687"/>
      <w:bookmarkEnd w:id="6688"/>
      <w:bookmarkEnd w:id="6689"/>
      <w:bookmarkEnd w:id="6690"/>
      <w:bookmarkEnd w:id="6691"/>
      <w:bookmarkEnd w:id="6692"/>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95" w:name="_CRFigure15_2_251"/>
      <w:r w:rsidRPr="00B02A0B">
        <w:t>Figure </w:t>
      </w:r>
      <w:bookmarkEnd w:id="6695"/>
      <w:r w:rsidRPr="00B02A0B">
        <w:t>15.2.25-1: User location information element</w:t>
      </w:r>
    </w:p>
    <w:p w14:paraId="5E92443A" w14:textId="77777777" w:rsidR="005C310B" w:rsidRPr="00B02A0B" w:rsidRDefault="005C310B" w:rsidP="005C310B">
      <w:pPr>
        <w:pStyle w:val="TH"/>
      </w:pPr>
      <w:bookmarkStart w:id="6696" w:name="_CRTable15_2_251"/>
      <w:r w:rsidRPr="00B02A0B">
        <w:t>Table </w:t>
      </w:r>
      <w:bookmarkEnd w:id="6696"/>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97" w:name="_CR15_2_26"/>
      <w:bookmarkStart w:id="6698" w:name="_Toc27496410"/>
      <w:bookmarkStart w:id="6699" w:name="_Toc36108151"/>
      <w:bookmarkStart w:id="6700" w:name="_Toc44598904"/>
      <w:bookmarkStart w:id="6701" w:name="_Toc44602759"/>
      <w:bookmarkStart w:id="6702" w:name="_Toc45197936"/>
      <w:bookmarkStart w:id="6703" w:name="_Toc45695969"/>
      <w:bookmarkStart w:id="6704" w:name="_Toc51851425"/>
      <w:bookmarkStart w:id="6705" w:name="_Toc92225042"/>
      <w:bookmarkStart w:id="6706" w:name="_Toc171586428"/>
      <w:bookmarkEnd w:id="6697"/>
      <w:r w:rsidRPr="00B02A0B">
        <w:t>15.2.26</w:t>
      </w:r>
      <w:r w:rsidRPr="00B02A0B">
        <w:rPr>
          <w:lang w:eastAsia="ko-KR"/>
        </w:rPr>
        <w:tab/>
      </w:r>
      <w:r w:rsidRPr="00B02A0B">
        <w:t>Organization</w:t>
      </w:r>
      <w:r w:rsidRPr="00B02A0B">
        <w:rPr>
          <w:lang w:eastAsia="ko-KR"/>
        </w:rPr>
        <w:t xml:space="preserve"> name</w:t>
      </w:r>
      <w:bookmarkEnd w:id="6693"/>
      <w:bookmarkEnd w:id="6698"/>
      <w:bookmarkEnd w:id="6699"/>
      <w:bookmarkEnd w:id="6700"/>
      <w:bookmarkEnd w:id="6701"/>
      <w:bookmarkEnd w:id="6702"/>
      <w:bookmarkEnd w:id="6703"/>
      <w:bookmarkEnd w:id="6704"/>
      <w:bookmarkEnd w:id="6705"/>
      <w:bookmarkEnd w:id="6706"/>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07" w:name="_CRFigure15_2_261"/>
      <w:r w:rsidRPr="00B02A0B">
        <w:t>Figure </w:t>
      </w:r>
      <w:bookmarkEnd w:id="6707"/>
      <w:r w:rsidRPr="00B02A0B">
        <w:t>15.2.26-1: Organization name information element</w:t>
      </w:r>
    </w:p>
    <w:p w14:paraId="72E5558C" w14:textId="77777777" w:rsidR="005C310B" w:rsidRPr="00B02A0B" w:rsidRDefault="005C310B" w:rsidP="005C310B">
      <w:pPr>
        <w:pStyle w:val="TH"/>
      </w:pPr>
      <w:bookmarkStart w:id="6708" w:name="_CRTable15_2_261"/>
      <w:r w:rsidRPr="00B02A0B">
        <w:t>Table </w:t>
      </w:r>
      <w:bookmarkEnd w:id="6708"/>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09" w:name="_CR15_2_27"/>
      <w:bookmarkStart w:id="6710" w:name="_Toc92225043"/>
      <w:bookmarkStart w:id="6711" w:name="_Toc171586429"/>
      <w:bookmarkStart w:id="6712" w:name="_Toc27496411"/>
      <w:bookmarkStart w:id="6713" w:name="_Toc36108152"/>
      <w:bookmarkStart w:id="6714" w:name="_Toc44598905"/>
      <w:bookmarkStart w:id="6715" w:name="_Toc44602760"/>
      <w:bookmarkStart w:id="6716" w:name="_Toc45197937"/>
      <w:bookmarkStart w:id="6717" w:name="_Toc45695970"/>
      <w:bookmarkStart w:id="6718" w:name="_Toc51851426"/>
      <w:bookmarkEnd w:id="6709"/>
      <w:r w:rsidRPr="00B02A0B">
        <w:t>15.2.27</w:t>
      </w:r>
      <w:r w:rsidRPr="00B02A0B">
        <w:rPr>
          <w:lang w:eastAsia="ko-KR"/>
        </w:rPr>
        <w:tab/>
      </w:r>
      <w:r w:rsidRPr="00B02A0B">
        <w:t>Deferred FD signalling payload</w:t>
      </w:r>
      <w:bookmarkEnd w:id="6710"/>
      <w:bookmarkEnd w:id="6711"/>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19" w:name="_CRTable15_2_271"/>
      <w:r w:rsidRPr="00B02A0B">
        <w:t>Table </w:t>
      </w:r>
      <w:bookmarkEnd w:id="6719"/>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20" w:name="_CR15_2_28"/>
      <w:bookmarkStart w:id="6721" w:name="_Toc92225044"/>
      <w:bookmarkStart w:id="6722" w:name="_Toc171586430"/>
      <w:bookmarkEnd w:id="6720"/>
      <w:r w:rsidRPr="00B02A0B">
        <w:t>15.2.</w:t>
      </w:r>
      <w:r w:rsidRPr="00B02A0B">
        <w:rPr>
          <w:lang w:val="hr-HR"/>
        </w:rPr>
        <w:t>28</w:t>
      </w:r>
      <w:r w:rsidRPr="00B02A0B">
        <w:rPr>
          <w:lang w:eastAsia="ko-KR"/>
        </w:rPr>
        <w:tab/>
      </w:r>
      <w:r w:rsidRPr="00B02A0B">
        <w:t>Application metadata container</w:t>
      </w:r>
      <w:bookmarkEnd w:id="6721"/>
      <w:bookmarkEnd w:id="6722"/>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23" w:name="_CRFigure15_2_281"/>
      <w:r w:rsidRPr="009C194E">
        <w:rPr>
          <w:lang w:val="fr-FR"/>
        </w:rPr>
        <w:t>Figure </w:t>
      </w:r>
      <w:bookmarkEnd w:id="6723"/>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24" w:name="_CRTable15_2_281"/>
      <w:r w:rsidRPr="00B02A0B">
        <w:t>Table </w:t>
      </w:r>
      <w:bookmarkEnd w:id="6724"/>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25" w:name="_CRTable15_2_282"/>
      <w:r w:rsidRPr="00B02A0B">
        <w:t>Table </w:t>
      </w:r>
      <w:bookmarkEnd w:id="6725"/>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26" w:name="_CR16"/>
      <w:bookmarkStart w:id="6727" w:name="_Toc92225045"/>
      <w:bookmarkStart w:id="6728" w:name="_Toc171586431"/>
      <w:bookmarkEnd w:id="6726"/>
      <w:r w:rsidRPr="00B02A0B">
        <w:t>16</w:t>
      </w:r>
      <w:r w:rsidRPr="00B02A0B">
        <w:tab/>
        <w:t>Emergency Alert</w:t>
      </w:r>
      <w:bookmarkEnd w:id="6694"/>
      <w:bookmarkEnd w:id="6712"/>
      <w:bookmarkEnd w:id="6713"/>
      <w:bookmarkEnd w:id="6714"/>
      <w:bookmarkEnd w:id="6715"/>
      <w:bookmarkEnd w:id="6716"/>
      <w:bookmarkEnd w:id="6717"/>
      <w:bookmarkEnd w:id="6718"/>
      <w:bookmarkEnd w:id="6727"/>
      <w:bookmarkEnd w:id="6728"/>
    </w:p>
    <w:p w14:paraId="51B8CDF6" w14:textId="77777777" w:rsidR="005C310B" w:rsidRPr="00B02A0B" w:rsidRDefault="005C310B" w:rsidP="007D34FE">
      <w:pPr>
        <w:pStyle w:val="Heading2"/>
      </w:pPr>
      <w:bookmarkStart w:id="6729" w:name="_CR16_1"/>
      <w:bookmarkStart w:id="6730" w:name="_Toc20215909"/>
      <w:bookmarkStart w:id="6731" w:name="_Toc27496412"/>
      <w:bookmarkStart w:id="6732" w:name="_Toc36108153"/>
      <w:bookmarkStart w:id="6733" w:name="_Toc44598906"/>
      <w:bookmarkStart w:id="6734" w:name="_Toc44602761"/>
      <w:bookmarkStart w:id="6735" w:name="_Toc45197938"/>
      <w:bookmarkStart w:id="6736" w:name="_Toc45695971"/>
      <w:bookmarkStart w:id="6737" w:name="_Toc51851427"/>
      <w:bookmarkStart w:id="6738" w:name="_Toc92225046"/>
      <w:bookmarkStart w:id="6739" w:name="_Toc171586432"/>
      <w:bookmarkEnd w:id="6729"/>
      <w:r w:rsidRPr="00B02A0B">
        <w:t>16.1</w:t>
      </w:r>
      <w:r w:rsidRPr="00B02A0B">
        <w:tab/>
        <w:t>General</w:t>
      </w:r>
      <w:bookmarkEnd w:id="6730"/>
      <w:bookmarkEnd w:id="6731"/>
      <w:bookmarkEnd w:id="6732"/>
      <w:bookmarkEnd w:id="6733"/>
      <w:bookmarkEnd w:id="6734"/>
      <w:bookmarkEnd w:id="6735"/>
      <w:bookmarkEnd w:id="6736"/>
      <w:bookmarkEnd w:id="6737"/>
      <w:bookmarkEnd w:id="6738"/>
      <w:bookmarkEnd w:id="6739"/>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40"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41" w:name="_CR16_2"/>
      <w:bookmarkStart w:id="6742" w:name="_Toc27496413"/>
      <w:bookmarkStart w:id="6743" w:name="_Toc36108154"/>
      <w:bookmarkStart w:id="6744" w:name="_Toc44598907"/>
      <w:bookmarkStart w:id="6745" w:name="_Toc44602762"/>
      <w:bookmarkStart w:id="6746" w:name="_Toc45197939"/>
      <w:bookmarkStart w:id="6747" w:name="_Toc45695972"/>
      <w:bookmarkStart w:id="6748" w:name="_Toc51851428"/>
      <w:bookmarkStart w:id="6749" w:name="_Toc92225047"/>
      <w:bookmarkStart w:id="6750" w:name="_Toc171586433"/>
      <w:bookmarkEnd w:id="6741"/>
      <w:r w:rsidRPr="00B02A0B">
        <w:t>16.2</w:t>
      </w:r>
      <w:r w:rsidRPr="00B02A0B">
        <w:tab/>
        <w:t>On-network emergency alert</w:t>
      </w:r>
      <w:bookmarkEnd w:id="6740"/>
      <w:bookmarkEnd w:id="6742"/>
      <w:bookmarkEnd w:id="6743"/>
      <w:bookmarkEnd w:id="6744"/>
      <w:bookmarkEnd w:id="6745"/>
      <w:bookmarkEnd w:id="6746"/>
      <w:bookmarkEnd w:id="6747"/>
      <w:bookmarkEnd w:id="6748"/>
      <w:bookmarkEnd w:id="6749"/>
      <w:bookmarkEnd w:id="6750"/>
    </w:p>
    <w:p w14:paraId="38BEFA12" w14:textId="77777777" w:rsidR="005C310B" w:rsidRPr="00B02A0B" w:rsidRDefault="005C310B" w:rsidP="007D34FE">
      <w:pPr>
        <w:pStyle w:val="Heading3"/>
        <w:rPr>
          <w:rFonts w:eastAsia="Malgun Gothic"/>
        </w:rPr>
      </w:pPr>
      <w:bookmarkStart w:id="6751" w:name="_CR16_2_1"/>
      <w:bookmarkStart w:id="6752" w:name="_Toc20215911"/>
      <w:bookmarkStart w:id="6753" w:name="_Toc27496414"/>
      <w:bookmarkStart w:id="6754" w:name="_Toc36108155"/>
      <w:bookmarkStart w:id="6755" w:name="_Toc44598908"/>
      <w:bookmarkStart w:id="6756" w:name="_Toc44602763"/>
      <w:bookmarkStart w:id="6757" w:name="_Toc45197940"/>
      <w:bookmarkStart w:id="6758" w:name="_Toc45695973"/>
      <w:bookmarkStart w:id="6759" w:name="_Toc51851429"/>
      <w:bookmarkStart w:id="6760" w:name="_Toc92225048"/>
      <w:bookmarkStart w:id="6761" w:name="_Toc171586434"/>
      <w:bookmarkEnd w:id="6751"/>
      <w:r w:rsidRPr="00B02A0B">
        <w:rPr>
          <w:rFonts w:eastAsia="Malgun Gothic"/>
        </w:rPr>
        <w:t>16.2.1</w:t>
      </w:r>
      <w:r w:rsidRPr="00B02A0B">
        <w:rPr>
          <w:rFonts w:eastAsia="Malgun Gothic"/>
        </w:rPr>
        <w:tab/>
        <w:t>Client procedures</w:t>
      </w:r>
      <w:bookmarkEnd w:id="6752"/>
      <w:bookmarkEnd w:id="6753"/>
      <w:bookmarkEnd w:id="6754"/>
      <w:bookmarkEnd w:id="6755"/>
      <w:bookmarkEnd w:id="6756"/>
      <w:bookmarkEnd w:id="6757"/>
      <w:bookmarkEnd w:id="6758"/>
      <w:bookmarkEnd w:id="6759"/>
      <w:bookmarkEnd w:id="6760"/>
      <w:bookmarkEnd w:id="6761"/>
    </w:p>
    <w:p w14:paraId="118C5CCF" w14:textId="77777777" w:rsidR="005C310B" w:rsidRPr="00B02A0B" w:rsidRDefault="005C310B" w:rsidP="007D34FE">
      <w:pPr>
        <w:pStyle w:val="Heading4"/>
      </w:pPr>
      <w:bookmarkStart w:id="6762" w:name="_CR16_2_1_1"/>
      <w:bookmarkStart w:id="6763" w:name="_Toc20215912"/>
      <w:bookmarkStart w:id="6764" w:name="_Toc27496415"/>
      <w:bookmarkStart w:id="6765" w:name="_Toc36108156"/>
      <w:bookmarkStart w:id="6766" w:name="_Toc44598909"/>
      <w:bookmarkStart w:id="6767" w:name="_Toc44602764"/>
      <w:bookmarkStart w:id="6768" w:name="_Toc45197941"/>
      <w:bookmarkStart w:id="6769" w:name="_Toc45695974"/>
      <w:bookmarkStart w:id="6770" w:name="_Toc51851430"/>
      <w:bookmarkStart w:id="6771" w:name="_Toc92225049"/>
      <w:bookmarkStart w:id="6772" w:name="_Toc171586435"/>
      <w:bookmarkEnd w:id="6762"/>
      <w:r w:rsidRPr="00B02A0B">
        <w:rPr>
          <w:rFonts w:eastAsia="Malgun Gothic"/>
        </w:rPr>
        <w:t>16.2.1.1</w:t>
      </w:r>
      <w:r w:rsidRPr="00B02A0B">
        <w:rPr>
          <w:rFonts w:eastAsia="Malgun Gothic"/>
        </w:rPr>
        <w:tab/>
        <w:t>Emergency alert origination</w:t>
      </w:r>
      <w:bookmarkEnd w:id="6763"/>
      <w:bookmarkEnd w:id="6764"/>
      <w:bookmarkEnd w:id="6765"/>
      <w:bookmarkEnd w:id="6766"/>
      <w:bookmarkEnd w:id="6767"/>
      <w:bookmarkEnd w:id="6768"/>
      <w:bookmarkEnd w:id="6769"/>
      <w:bookmarkEnd w:id="6770"/>
      <w:bookmarkEnd w:id="6771"/>
      <w:bookmarkEnd w:id="6772"/>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73" w:name="_CR16_2_1_2"/>
      <w:bookmarkStart w:id="6774" w:name="_Toc20215913"/>
      <w:bookmarkStart w:id="6775" w:name="_Toc27496416"/>
      <w:bookmarkStart w:id="6776" w:name="_Toc36108157"/>
      <w:bookmarkStart w:id="6777" w:name="_Toc44598910"/>
      <w:bookmarkStart w:id="6778" w:name="_Toc44602765"/>
      <w:bookmarkStart w:id="6779" w:name="_Toc45197942"/>
      <w:bookmarkStart w:id="6780" w:name="_Toc45695975"/>
      <w:bookmarkStart w:id="6781" w:name="_Toc51851431"/>
      <w:bookmarkStart w:id="6782" w:name="_Toc92225050"/>
      <w:bookmarkStart w:id="6783" w:name="_Toc171586436"/>
      <w:bookmarkEnd w:id="6773"/>
      <w:r w:rsidRPr="00B02A0B">
        <w:rPr>
          <w:rFonts w:eastAsia="Malgun Gothic"/>
        </w:rPr>
        <w:t>16.2.1.2</w:t>
      </w:r>
      <w:r w:rsidRPr="00B02A0B">
        <w:rPr>
          <w:rFonts w:eastAsia="Malgun Gothic"/>
        </w:rPr>
        <w:tab/>
        <w:t>Emergency alert cancellation</w:t>
      </w:r>
      <w:bookmarkEnd w:id="6774"/>
      <w:bookmarkEnd w:id="6775"/>
      <w:bookmarkEnd w:id="6776"/>
      <w:bookmarkEnd w:id="6777"/>
      <w:bookmarkEnd w:id="6778"/>
      <w:bookmarkEnd w:id="6779"/>
      <w:bookmarkEnd w:id="6780"/>
      <w:bookmarkEnd w:id="6781"/>
      <w:bookmarkEnd w:id="6782"/>
      <w:bookmarkEnd w:id="6783"/>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84" w:name="_CR16_2_1_3"/>
      <w:bookmarkStart w:id="6785" w:name="_Toc20152877"/>
      <w:bookmarkStart w:id="6786" w:name="_Toc27495542"/>
      <w:bookmarkStart w:id="6787" w:name="_Toc44598911"/>
      <w:bookmarkStart w:id="6788" w:name="_Toc44602766"/>
      <w:bookmarkStart w:id="6789" w:name="_Toc45197943"/>
      <w:bookmarkStart w:id="6790" w:name="_Toc45695976"/>
      <w:bookmarkStart w:id="6791" w:name="_Toc51851432"/>
      <w:bookmarkStart w:id="6792" w:name="_Toc92225051"/>
      <w:bookmarkStart w:id="6793" w:name="_Toc171586437"/>
      <w:bookmarkStart w:id="6794" w:name="_Toc20152885"/>
      <w:bookmarkStart w:id="6795" w:name="_Toc27496417"/>
      <w:bookmarkStart w:id="6796" w:name="_Toc36108158"/>
      <w:bookmarkStart w:id="6797" w:name="_Toc20215914"/>
      <w:bookmarkEnd w:id="6784"/>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85"/>
      <w:bookmarkEnd w:id="6786"/>
      <w:bookmarkEnd w:id="6787"/>
      <w:bookmarkEnd w:id="6788"/>
      <w:bookmarkEnd w:id="6789"/>
      <w:bookmarkEnd w:id="6790"/>
      <w:bookmarkEnd w:id="6791"/>
      <w:bookmarkEnd w:id="6792"/>
      <w:bookmarkEnd w:id="6793"/>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98" w:name="_CR16_2_1_4"/>
      <w:bookmarkStart w:id="6799" w:name="_Toc92225052"/>
      <w:bookmarkStart w:id="6800" w:name="_Toc171586438"/>
      <w:bookmarkStart w:id="6801" w:name="_Toc20156333"/>
      <w:bookmarkStart w:id="6802" w:name="_Toc27501491"/>
      <w:bookmarkStart w:id="6803" w:name="_Toc44598912"/>
      <w:bookmarkStart w:id="6804" w:name="_Toc44602767"/>
      <w:bookmarkStart w:id="6805" w:name="_Toc45197944"/>
      <w:bookmarkStart w:id="6806" w:name="_Toc45695977"/>
      <w:bookmarkStart w:id="6807" w:name="_Toc51851433"/>
      <w:bookmarkEnd w:id="6798"/>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799"/>
      <w:bookmarkEnd w:id="6800"/>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08" w:name="_CR16_2_1_5"/>
      <w:bookmarkStart w:id="6809" w:name="_Toc20156332"/>
      <w:bookmarkStart w:id="6810" w:name="_Toc27501490"/>
      <w:bookmarkStart w:id="6811" w:name="_Toc36049616"/>
      <w:bookmarkStart w:id="6812" w:name="_Toc45210382"/>
      <w:bookmarkStart w:id="6813" w:name="_Toc51861207"/>
      <w:bookmarkStart w:id="6814" w:name="_Toc59212531"/>
      <w:bookmarkStart w:id="6815" w:name="_Toc92225053"/>
      <w:bookmarkStart w:id="6816" w:name="_Toc171586439"/>
      <w:bookmarkEnd w:id="6808"/>
      <w:r w:rsidRPr="00B02A0B">
        <w:rPr>
          <w:rFonts w:eastAsia="Malgun Gothic"/>
        </w:rPr>
        <w:t>16.2.1.5</w:t>
      </w:r>
      <w:r w:rsidRPr="00B02A0B">
        <w:rPr>
          <w:rFonts w:eastAsia="Malgun Gothic"/>
        </w:rPr>
        <w:tab/>
        <w:t xml:space="preserve">MCData client receives notification of entry into or exit from </w:t>
      </w:r>
      <w:bookmarkEnd w:id="6809"/>
      <w:bookmarkEnd w:id="6810"/>
      <w:bookmarkEnd w:id="6811"/>
      <w:bookmarkEnd w:id="6812"/>
      <w:bookmarkEnd w:id="6813"/>
      <w:bookmarkEnd w:id="6814"/>
      <w:r w:rsidRPr="00B02A0B">
        <w:rPr>
          <w:lang w:eastAsia="ko-KR"/>
        </w:rPr>
        <w:t xml:space="preserve">an emergency </w:t>
      </w:r>
      <w:r w:rsidRPr="00B02A0B">
        <w:rPr>
          <w:lang w:val="en-US" w:eastAsia="ko-KR"/>
        </w:rPr>
        <w:t>alert area</w:t>
      </w:r>
      <w:bookmarkEnd w:id="6815"/>
      <w:bookmarkEnd w:id="6816"/>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17" w:name="_CR16_2_2"/>
      <w:bookmarkStart w:id="6818" w:name="_Toc92225054"/>
      <w:bookmarkStart w:id="6819" w:name="_Toc171586440"/>
      <w:bookmarkEnd w:id="6817"/>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01"/>
      <w:bookmarkEnd w:id="6802"/>
      <w:bookmarkEnd w:id="6803"/>
      <w:bookmarkEnd w:id="6804"/>
      <w:bookmarkEnd w:id="6805"/>
      <w:bookmarkEnd w:id="6806"/>
      <w:bookmarkEnd w:id="6807"/>
      <w:bookmarkEnd w:id="6818"/>
      <w:bookmarkEnd w:id="6819"/>
    </w:p>
    <w:p w14:paraId="65189E68" w14:textId="77777777" w:rsidR="005C310B" w:rsidRPr="00B02A0B" w:rsidRDefault="005C310B" w:rsidP="007D34FE">
      <w:pPr>
        <w:pStyle w:val="Heading4"/>
      </w:pPr>
      <w:bookmarkStart w:id="6820" w:name="_CR16_2_2_1"/>
      <w:bookmarkStart w:id="6821" w:name="_Toc20156334"/>
      <w:bookmarkStart w:id="6822" w:name="_Toc27501492"/>
      <w:bookmarkStart w:id="6823" w:name="_Toc44598913"/>
      <w:bookmarkStart w:id="6824" w:name="_Toc44602768"/>
      <w:bookmarkStart w:id="6825" w:name="_Toc45197945"/>
      <w:bookmarkStart w:id="6826" w:name="_Toc45695978"/>
      <w:bookmarkStart w:id="6827" w:name="_Toc51851434"/>
      <w:bookmarkStart w:id="6828" w:name="_Toc92225055"/>
      <w:bookmarkStart w:id="6829" w:name="_Toc171586441"/>
      <w:bookmarkEnd w:id="6820"/>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21"/>
      <w:bookmarkEnd w:id="6822"/>
      <w:bookmarkEnd w:id="6823"/>
      <w:bookmarkEnd w:id="6824"/>
      <w:bookmarkEnd w:id="6825"/>
      <w:bookmarkEnd w:id="6826"/>
      <w:bookmarkEnd w:id="6827"/>
      <w:bookmarkEnd w:id="6828"/>
      <w:bookmarkEnd w:id="6829"/>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30" w:name="_CR16_2_2_2"/>
      <w:bookmarkStart w:id="6831" w:name="_Toc20156335"/>
      <w:bookmarkStart w:id="6832" w:name="_Toc27501493"/>
      <w:bookmarkStart w:id="6833" w:name="_Toc44598914"/>
      <w:bookmarkStart w:id="6834" w:name="_Toc44602769"/>
      <w:bookmarkStart w:id="6835" w:name="_Toc45197946"/>
      <w:bookmarkStart w:id="6836" w:name="_Toc45695979"/>
      <w:bookmarkStart w:id="6837" w:name="_Toc51851435"/>
      <w:bookmarkStart w:id="6838" w:name="_Toc92225056"/>
      <w:bookmarkStart w:id="6839" w:name="_Toc171586442"/>
      <w:bookmarkEnd w:id="6830"/>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31"/>
      <w:bookmarkEnd w:id="6832"/>
      <w:bookmarkEnd w:id="6833"/>
      <w:bookmarkEnd w:id="6834"/>
      <w:bookmarkEnd w:id="6835"/>
      <w:bookmarkEnd w:id="6836"/>
      <w:bookmarkEnd w:id="6837"/>
      <w:bookmarkEnd w:id="6838"/>
      <w:bookmarkEnd w:id="6839"/>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40" w:name="_CR16_2_2_3"/>
      <w:bookmarkStart w:id="6841" w:name="_Toc20156336"/>
      <w:bookmarkStart w:id="6842" w:name="_Toc27501494"/>
      <w:bookmarkStart w:id="6843" w:name="_Toc44598915"/>
      <w:bookmarkStart w:id="6844" w:name="_Toc44602770"/>
      <w:bookmarkStart w:id="6845" w:name="_Toc45197947"/>
      <w:bookmarkStart w:id="6846" w:name="_Toc45695980"/>
      <w:bookmarkStart w:id="6847" w:name="_Toc51851436"/>
      <w:bookmarkStart w:id="6848" w:name="_Toc92225057"/>
      <w:bookmarkStart w:id="6849" w:name="_Toc171586443"/>
      <w:bookmarkEnd w:id="6840"/>
      <w:r w:rsidRPr="00B02A0B">
        <w:t>1</w:t>
      </w:r>
      <w:r w:rsidRPr="00B02A0B">
        <w:rPr>
          <w:lang w:val="en-US"/>
        </w:rPr>
        <w:t>6.2</w:t>
      </w:r>
      <w:r w:rsidRPr="00B02A0B">
        <w:t>.2.3</w:t>
      </w:r>
      <w:r w:rsidRPr="00B02A0B">
        <w:tab/>
        <w:t>Receipt of a SIP MESSAGE request indicating successful delivery of emergency notification</w:t>
      </w:r>
      <w:bookmarkEnd w:id="6841"/>
      <w:bookmarkEnd w:id="6842"/>
      <w:bookmarkEnd w:id="6843"/>
      <w:bookmarkEnd w:id="6844"/>
      <w:bookmarkEnd w:id="6845"/>
      <w:bookmarkEnd w:id="6846"/>
      <w:bookmarkEnd w:id="6847"/>
      <w:bookmarkEnd w:id="6848"/>
      <w:bookmarkEnd w:id="6849"/>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r>
        <w:rPr>
          <w:rFonts w:eastAsia="Malgun Gothic"/>
        </w:rPr>
        <w:t>16.2A</w:t>
      </w:r>
      <w:r w:rsidRPr="0073469F">
        <w:rPr>
          <w:rFonts w:eastAsia="Malgun Gothic"/>
        </w:rPr>
        <w:tab/>
        <w:t xml:space="preserve">On-network </w:t>
      </w:r>
      <w:bookmarkStart w:id="6850" w:name="_Hlk157691766"/>
      <w:r>
        <w:rPr>
          <w:rFonts w:eastAsia="Malgun Gothic"/>
        </w:rPr>
        <w:t xml:space="preserve">MCData adhoc group </w:t>
      </w:r>
      <w:bookmarkEnd w:id="6850"/>
      <w:r w:rsidRPr="0073469F">
        <w:rPr>
          <w:rFonts w:eastAsia="Malgun Gothic"/>
        </w:rPr>
        <w:t>emergency alert</w:t>
      </w:r>
    </w:p>
    <w:p w14:paraId="44C3001B" w14:textId="77777777" w:rsidR="004F08A3" w:rsidRDefault="004F08A3" w:rsidP="004F08A3">
      <w:pPr>
        <w:pStyle w:val="Heading3"/>
        <w:rPr>
          <w:rFonts w:eastAsia="Malgun Gothic"/>
        </w:rPr>
      </w:pPr>
      <w:bookmarkStart w:id="6851" w:name="_Toc171604494"/>
      <w:r>
        <w:rPr>
          <w:rFonts w:eastAsia="Malgun Gothic"/>
        </w:rPr>
        <w:t>16.2A.1</w:t>
      </w:r>
      <w:r>
        <w:rPr>
          <w:rFonts w:eastAsia="Malgun Gothic"/>
        </w:rPr>
        <w:tab/>
        <w:t>Client procedures</w:t>
      </w:r>
      <w:bookmarkEnd w:id="6851"/>
    </w:p>
    <w:p w14:paraId="07E7E6ED" w14:textId="77777777" w:rsidR="004F08A3" w:rsidRDefault="004F08A3" w:rsidP="004F08A3">
      <w:pPr>
        <w:pStyle w:val="Heading4"/>
      </w:pPr>
      <w:bookmarkStart w:id="6852" w:name="_Toc171604495"/>
      <w:r>
        <w:rPr>
          <w:rFonts w:eastAsia="Malgun Gothic"/>
        </w:rPr>
        <w:t>16.2A.1.1</w:t>
      </w:r>
      <w:r>
        <w:rPr>
          <w:rFonts w:eastAsia="Malgun Gothic"/>
        </w:rPr>
        <w:tab/>
        <w:t>Ad hoc group emergency alert origination</w:t>
      </w:r>
      <w:bookmarkEnd w:id="6852"/>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w:t>
      </w:r>
      <w:r w:rsidRPr="0073469F">
        <w:rPr>
          <w:rFonts w:eastAsia="SimSun"/>
        </w:rPr>
        <w:t>generate a SIP MESSAGE request in accordance with 3GPP TS 24.229 </w:t>
      </w:r>
      <w:r>
        <w:rPr>
          <w:rFonts w:eastAsia="SimSun"/>
        </w:rPr>
        <w:t>[5]</w:t>
      </w:r>
      <w:r w:rsidRPr="0073469F">
        <w:rPr>
          <w:rFonts w:eastAsia="SimSun"/>
        </w:rPr>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77777777" w:rsidR="004F08A3" w:rsidRPr="00BE260C" w:rsidRDefault="004F08A3" w:rsidP="004F08A3">
      <w:pPr>
        <w:pStyle w:val="B2"/>
      </w:pPr>
      <w:r>
        <w:t>g)</w:t>
      </w:r>
      <w:r>
        <w:tab/>
        <w:t>a &lt;call-participants-criteria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 and</w:t>
      </w:r>
    </w:p>
    <w:p w14:paraId="2A4A7ED2" w14:textId="77777777" w:rsidR="004F08A3" w:rsidRPr="0073469F" w:rsidRDefault="004F08A3" w:rsidP="004F08A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53" w:name="_Toc171604496"/>
      <w:bookmarkStart w:id="6854" w:name="_Hlk173776280"/>
      <w:r>
        <w:rPr>
          <w:rFonts w:eastAsia="Malgun Gothic"/>
        </w:rPr>
        <w:t>16.2A.1.2</w:t>
      </w:r>
      <w:r>
        <w:rPr>
          <w:rFonts w:eastAsia="Malgun Gothic"/>
        </w:rPr>
        <w:tab/>
        <w:t>Ad hoc group emergency alert cancellation</w:t>
      </w:r>
      <w:bookmarkEnd w:id="6853"/>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w:t>
      </w:r>
      <w:r w:rsidRPr="0073469F">
        <w:rPr>
          <w:rFonts w:eastAsia="SimSun"/>
        </w:rPr>
        <w:t>generate a SIP MESSAGE request in accordance with 3GPP TS 24.229 </w:t>
      </w:r>
      <w:r>
        <w:rPr>
          <w:rFonts w:eastAsia="SimSun"/>
        </w:rPr>
        <w:t>[5]</w:t>
      </w:r>
      <w:r w:rsidRPr="0073469F">
        <w:rPr>
          <w:rFonts w:eastAsia="SimSun"/>
        </w:rPr>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54"/>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 xml:space="preserve">; </w:t>
      </w:r>
    </w:p>
    <w:p w14:paraId="32F5FCC9" w14:textId="77777777" w:rsidR="004F08A3" w:rsidRPr="0073469F" w:rsidRDefault="004F08A3" w:rsidP="004F08A3">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w:t>
      </w:r>
      <w:r>
        <w:rPr>
          <w:rFonts w:eastAsia="SimSun"/>
        </w:rPr>
        <w:t xml:space="preserve">, shall set the </w:t>
      </w:r>
      <w:r>
        <w:t>MCData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55" w:name="_Toc171604497"/>
      <w:r>
        <w:rPr>
          <w:rFonts w:eastAsia="Malgun Gothic"/>
        </w:rPr>
        <w:t>16.2A.1.3</w:t>
      </w:r>
      <w:r>
        <w:rPr>
          <w:rFonts w:eastAsia="Malgun Gothic"/>
        </w:rPr>
        <w:tab/>
        <w:t>MCData client receives an MCData adhoc group emergency alert notification</w:t>
      </w:r>
      <w:bookmarkEnd w:id="6855"/>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56" w:name="_Toc171604499"/>
      <w:r>
        <w:rPr>
          <w:noProof/>
        </w:rPr>
        <w:t>16.2A.2</w:t>
      </w:r>
      <w:r>
        <w:rPr>
          <w:noProof/>
        </w:rPr>
        <w:tab/>
        <w:t>Participating MCData function procedures</w:t>
      </w:r>
      <w:bookmarkEnd w:id="6856"/>
    </w:p>
    <w:p w14:paraId="30E9D2E9" w14:textId="77777777" w:rsidR="004F08A3" w:rsidRPr="00936DD0" w:rsidRDefault="004F08A3" w:rsidP="004F08A3">
      <w:pPr>
        <w:pStyle w:val="Heading4"/>
      </w:pPr>
      <w:bookmarkStart w:id="6857" w:name="_Toc171604500"/>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57"/>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74AB2D88" w14:textId="33AC1F57" w:rsidR="00F048FF" w:rsidRDefault="00F048FF" w:rsidP="004F08A3">
      <w:pPr>
        <w:pStyle w:val="B1"/>
      </w:pPr>
      <w:r>
        <w:t>7A)</w:t>
      </w:r>
      <w:r>
        <w:tab/>
      </w:r>
      <w:r w:rsidRPr="003C1428">
        <w:t>may modify based on local policy the content of the &lt;call-participants-criterias&gt; element of the &lt;anyExt&gt; element of &lt;mc</w:t>
      </w:r>
      <w:r>
        <w:t>data</w:t>
      </w:r>
      <w:r w:rsidRPr="003C1428">
        <w:t>-Params&gt; element of &lt;m</w:t>
      </w:r>
      <w:r>
        <w:t>cdata</w:t>
      </w:r>
      <w:r w:rsidRPr="003C1428">
        <w:t>info&gt;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858" w:name="_Toc171604501"/>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858"/>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59" w:name="_Toc171604502"/>
      <w:r>
        <w:t>16.2A</w:t>
      </w:r>
      <w:r w:rsidRPr="00514B51">
        <w:t>.2</w:t>
      </w:r>
      <w:r>
        <w:t>.3</w:t>
      </w:r>
      <w:r w:rsidRPr="00514B51">
        <w:tab/>
        <w:t xml:space="preserve">Receipt of a SIP MESSAGE request </w:t>
      </w:r>
      <w:r>
        <w:t>indicating successful delivery of adhoc group emergency notification</w:t>
      </w:r>
      <w:bookmarkEnd w:id="6859"/>
      <w:r w:rsidRPr="00615B2F">
        <w:t xml:space="preserve"> </w:t>
      </w:r>
      <w:r>
        <w:t>of originating MCData client</w:t>
      </w:r>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[5]</w:t>
      </w:r>
      <w:r w:rsidRPr="00E26687">
        <w:rPr>
          <w:rFonts w:eastAsia="SimSun"/>
        </w:rPr>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MCData ID</w:t>
      </w:r>
      <w:r w:rsidRPr="00E26687">
        <w:rPr>
          <w:rFonts w:eastAsia="SimSun"/>
        </w:rPr>
        <w:t xml:space="preserve"> of the </w:t>
      </w:r>
      <w:r>
        <w:rPr>
          <w:rFonts w:eastAsia="SimSun"/>
        </w:rPr>
        <w:t>MCData user</w:t>
      </w:r>
      <w:r w:rsidRPr="00E26687">
        <w:rPr>
          <w:rFonts w:eastAsia="SimSun"/>
        </w:rPr>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60" w:name="_Toc171604505"/>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60"/>
    </w:p>
    <w:p w14:paraId="436EC9B4" w14:textId="77777777" w:rsidR="004F08A3"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861" w:name="_Toc171604506"/>
      <w:r>
        <w:rPr>
          <w:noProof/>
        </w:rPr>
        <w:t>16.2A.3</w:t>
      </w:r>
      <w:r>
        <w:rPr>
          <w:noProof/>
        </w:rPr>
        <w:tab/>
        <w:t>Controlling MCData function procedures</w:t>
      </w:r>
      <w:bookmarkEnd w:id="6861"/>
    </w:p>
    <w:p w14:paraId="151DA2A9" w14:textId="77777777" w:rsidR="004F08A3" w:rsidRPr="00F678B4" w:rsidRDefault="004F08A3" w:rsidP="004F08A3">
      <w:pPr>
        <w:pStyle w:val="Heading4"/>
      </w:pPr>
      <w:bookmarkStart w:id="6862" w:name="_Toc171604507"/>
      <w:r>
        <w:t>16.2A.3.1</w:t>
      </w:r>
      <w:r>
        <w:tab/>
        <w:t xml:space="preserve">Handling of adhoc group </w:t>
      </w:r>
      <w:r w:rsidRPr="0015289D">
        <w:t xml:space="preserve">emergency </w:t>
      </w:r>
      <w:r>
        <w:t xml:space="preserve">alert </w:t>
      </w:r>
      <w:r w:rsidRPr="0015289D">
        <w:t>notification</w:t>
      </w:r>
      <w:bookmarkEnd w:id="6862"/>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77777777" w:rsidR="004F08A3" w:rsidRDefault="004F08A3" w:rsidP="004F08A3">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&lt;call-participants-criteria&gt;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6A1476F8"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2E24F08C"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5A2CE64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e incoming SIP MESSAGE request;</w:t>
      </w:r>
    </w:p>
    <w:p w14:paraId="078B0D36" w14:textId="77777777" w:rsidR="004F08A3" w:rsidRDefault="004F08A3" w:rsidP="004F08A3">
      <w:pPr>
        <w:pStyle w:val="B4"/>
      </w:pPr>
      <w:r>
        <w:t>D)</w:t>
      </w:r>
      <w:r>
        <w:tab/>
        <w:t>the &lt;mcdata-calling-group-id&gt; element set to the adhoc group identity</w:t>
      </w:r>
      <w:r w:rsidRPr="0012037E">
        <w:t xml:space="preserve"> </w:t>
      </w:r>
      <w:r>
        <w:t xml:space="preserve">as determined in this clause; and </w:t>
      </w:r>
    </w:p>
    <w:p w14:paraId="7C8674CE" w14:textId="77777777" w:rsidR="004F08A3" w:rsidRDefault="004F08A3" w:rsidP="004F08A3">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4D3BF8C6" w14:textId="77777777" w:rsidR="004F08A3" w:rsidRDefault="004F08A3" w:rsidP="004F08A3">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63" w:name="_Toc171604508"/>
      <w:r>
        <w:t>16.2A.3.2</w:t>
      </w:r>
      <w:r>
        <w:tab/>
        <w:t xml:space="preserve">Handling of adhoc group </w:t>
      </w:r>
      <w:r w:rsidRPr="0015289D">
        <w:t xml:space="preserve">emergency </w:t>
      </w:r>
      <w:r>
        <w:t>alert cancellation</w:t>
      </w:r>
      <w:bookmarkEnd w:id="6863"/>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864" w:name="_Toc171604509"/>
      <w:r>
        <w:rPr>
          <w:noProof/>
        </w:rPr>
        <w:t>16.2A.3.3</w:t>
      </w:r>
      <w:r>
        <w:rPr>
          <w:noProof/>
        </w:rPr>
        <w:tab/>
        <w:t>Handling of ongoing adhoc group emergency alert</w:t>
      </w:r>
      <w:bookmarkEnd w:id="6864"/>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77777777" w:rsidR="004F08A3" w:rsidRDefault="004F08A3" w:rsidP="004F08A3">
      <w:pPr>
        <w:pStyle w:val="B2"/>
      </w:pPr>
      <w:r>
        <w:t>c)</w:t>
      </w:r>
      <w:r>
        <w:tab/>
      </w:r>
      <w:bookmarkStart w:id="6865" w:name="_Hlk167093489"/>
      <w:r w:rsidRPr="00D41EF8">
        <w:t xml:space="preserve">include the </w:t>
      </w:r>
      <w:r>
        <w:t>&lt;call-participants-criteria&gt;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865"/>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77777777" w:rsidR="004F08A3" w:rsidRDefault="004F08A3" w:rsidP="004F08A3">
      <w:pPr>
        <w:pStyle w:val="B2"/>
      </w:pPr>
      <w:r>
        <w:t>c)</w:t>
      </w:r>
      <w:r>
        <w:tab/>
      </w:r>
      <w:r w:rsidRPr="00B43564">
        <w:t xml:space="preserve">include the </w:t>
      </w:r>
      <w:r>
        <w:t>&lt;call-participants-criteria&gt;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66" w:name="_Toc171604512"/>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66"/>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pPr>
        <w:rPr>
          <w:rFonts w:eastAsia="SimSun"/>
        </w:rPr>
      </w:pPr>
      <w:r>
        <w:rPr>
          <w:rFonts w:eastAsia="SimSun"/>
        </w:rPr>
        <w:t xml:space="preserve">the controlling MCData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5B4189E2" w14:textId="77777777" w:rsidR="004F08A3" w:rsidRPr="00E352B4" w:rsidRDefault="004F08A3" w:rsidP="004F08A3">
      <w:pPr>
        <w:pStyle w:val="B1"/>
      </w:pPr>
      <w:r>
        <w:t>1)</w:t>
      </w:r>
      <w:r>
        <w:tab/>
        <w:t xml:space="preserve">the </w:t>
      </w:r>
      <w:r>
        <w:rPr>
          <w:rFonts w:eastAsia="SimSun"/>
        </w:rPr>
        <w:t xml:space="preserve">MCData </w:t>
      </w:r>
      <w:r>
        <w:t>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 xml:space="preserve">the </w:t>
      </w:r>
      <w:r>
        <w:rPr>
          <w:rFonts w:eastAsia="SimSun"/>
        </w:rPr>
        <w:t xml:space="preserve">MCData </w:t>
      </w:r>
      <w:r>
        <w:t>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867" w:name="_CR16_2_3"/>
      <w:bookmarkStart w:id="6868" w:name="_Toc20156337"/>
      <w:bookmarkStart w:id="6869" w:name="_Toc27501495"/>
      <w:bookmarkStart w:id="6870" w:name="_Toc44598916"/>
      <w:bookmarkStart w:id="6871" w:name="_Toc44602771"/>
      <w:bookmarkStart w:id="6872" w:name="_Toc45197948"/>
      <w:bookmarkStart w:id="6873" w:name="_Toc45695981"/>
      <w:bookmarkStart w:id="6874" w:name="_Toc51851437"/>
      <w:bookmarkStart w:id="6875" w:name="_Toc92225058"/>
      <w:bookmarkStart w:id="6876" w:name="_Toc171586444"/>
      <w:bookmarkEnd w:id="6867"/>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68"/>
      <w:bookmarkEnd w:id="6869"/>
      <w:bookmarkEnd w:id="6870"/>
      <w:bookmarkEnd w:id="6871"/>
      <w:bookmarkEnd w:id="6872"/>
      <w:bookmarkEnd w:id="6873"/>
      <w:bookmarkEnd w:id="6874"/>
      <w:bookmarkEnd w:id="6875"/>
      <w:bookmarkEnd w:id="6876"/>
    </w:p>
    <w:p w14:paraId="180CA142" w14:textId="77777777" w:rsidR="005C310B" w:rsidRPr="00B02A0B" w:rsidRDefault="005C310B" w:rsidP="007D34FE">
      <w:pPr>
        <w:pStyle w:val="Heading4"/>
      </w:pPr>
      <w:bookmarkStart w:id="6877" w:name="_CR16_2_3_1"/>
      <w:bookmarkStart w:id="6878" w:name="_Toc20156338"/>
      <w:bookmarkStart w:id="6879" w:name="_Toc27501496"/>
      <w:bookmarkStart w:id="6880" w:name="_Toc44598917"/>
      <w:bookmarkStart w:id="6881" w:name="_Toc44602772"/>
      <w:bookmarkStart w:id="6882" w:name="_Toc45197949"/>
      <w:bookmarkStart w:id="6883" w:name="_Toc45695982"/>
      <w:bookmarkStart w:id="6884" w:name="_Toc51851438"/>
      <w:bookmarkStart w:id="6885" w:name="_Toc92225059"/>
      <w:bookmarkStart w:id="6886" w:name="_Toc171586445"/>
      <w:bookmarkEnd w:id="6877"/>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78"/>
      <w:bookmarkEnd w:id="6879"/>
      <w:bookmarkEnd w:id="6880"/>
      <w:bookmarkEnd w:id="6881"/>
      <w:bookmarkEnd w:id="6882"/>
      <w:bookmarkEnd w:id="6883"/>
      <w:bookmarkEnd w:id="6884"/>
      <w:bookmarkEnd w:id="6885"/>
      <w:bookmarkEnd w:id="6886"/>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887" w:name="_CR16_2_3_2"/>
      <w:bookmarkStart w:id="6888" w:name="_Toc20156339"/>
      <w:bookmarkStart w:id="6889" w:name="_Toc27501497"/>
      <w:bookmarkStart w:id="6890" w:name="_Toc44598918"/>
      <w:bookmarkStart w:id="6891" w:name="_Toc44602773"/>
      <w:bookmarkStart w:id="6892" w:name="_Toc45197950"/>
      <w:bookmarkStart w:id="6893" w:name="_Toc45695983"/>
      <w:bookmarkStart w:id="6894" w:name="_Toc51851439"/>
      <w:bookmarkStart w:id="6895" w:name="_Toc92225060"/>
      <w:bookmarkStart w:id="6896" w:name="_Toc171586446"/>
      <w:bookmarkEnd w:id="6887"/>
      <w:r w:rsidRPr="00B02A0B">
        <w:t>1</w:t>
      </w:r>
      <w:r w:rsidRPr="00B02A0B">
        <w:rPr>
          <w:lang w:val="en-US"/>
        </w:rPr>
        <w:t>6.2</w:t>
      </w:r>
      <w:r w:rsidRPr="00B02A0B">
        <w:t>.3.2</w:t>
      </w:r>
      <w:r w:rsidRPr="00B02A0B">
        <w:tab/>
        <w:t>Handling of a SIP MESSAGE request for emergency alert cancellation</w:t>
      </w:r>
      <w:bookmarkEnd w:id="6888"/>
      <w:bookmarkEnd w:id="6889"/>
      <w:bookmarkEnd w:id="6890"/>
      <w:bookmarkEnd w:id="6891"/>
      <w:bookmarkEnd w:id="6892"/>
      <w:bookmarkEnd w:id="6893"/>
      <w:bookmarkEnd w:id="6894"/>
      <w:bookmarkEnd w:id="6895"/>
      <w:bookmarkEnd w:id="6896"/>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897" w:name="_Toc171586447"/>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897"/>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898" w:name="_CR16_3"/>
      <w:bookmarkStart w:id="6899" w:name="_Toc44598919"/>
      <w:bookmarkStart w:id="6900" w:name="_Toc44602774"/>
      <w:bookmarkStart w:id="6901" w:name="_Toc45197951"/>
      <w:bookmarkStart w:id="6902" w:name="_Toc45695984"/>
      <w:bookmarkStart w:id="6903" w:name="_Toc51851440"/>
      <w:bookmarkStart w:id="6904" w:name="_Toc92225061"/>
      <w:bookmarkStart w:id="6905" w:name="_Toc171586448"/>
      <w:bookmarkEnd w:id="6898"/>
      <w:r w:rsidRPr="00B02A0B">
        <w:t>16.3</w:t>
      </w:r>
      <w:r w:rsidRPr="00B02A0B">
        <w:tab/>
        <w:t>Off-network emergency alert</w:t>
      </w:r>
      <w:bookmarkEnd w:id="6794"/>
      <w:bookmarkEnd w:id="6795"/>
      <w:bookmarkEnd w:id="6796"/>
      <w:bookmarkEnd w:id="6899"/>
      <w:bookmarkEnd w:id="6900"/>
      <w:bookmarkEnd w:id="6901"/>
      <w:bookmarkEnd w:id="6902"/>
      <w:bookmarkEnd w:id="6903"/>
      <w:bookmarkEnd w:id="6904"/>
      <w:bookmarkEnd w:id="6905"/>
    </w:p>
    <w:p w14:paraId="41EAB8C7" w14:textId="77777777" w:rsidR="005C310B" w:rsidRPr="00B02A0B" w:rsidRDefault="005C310B" w:rsidP="007D34FE">
      <w:pPr>
        <w:pStyle w:val="Heading3"/>
        <w:rPr>
          <w:rFonts w:eastAsia="Malgun Gothic"/>
        </w:rPr>
      </w:pPr>
      <w:bookmarkStart w:id="6906" w:name="_CR16_3_1"/>
      <w:bookmarkStart w:id="6907" w:name="_Toc20152886"/>
      <w:bookmarkStart w:id="6908" w:name="_Toc27496418"/>
      <w:bookmarkStart w:id="6909" w:name="_Toc36108159"/>
      <w:bookmarkStart w:id="6910" w:name="_Toc44598920"/>
      <w:bookmarkStart w:id="6911" w:name="_Toc44602775"/>
      <w:bookmarkStart w:id="6912" w:name="_Toc45197952"/>
      <w:bookmarkStart w:id="6913" w:name="_Toc45695985"/>
      <w:bookmarkStart w:id="6914" w:name="_Toc51851441"/>
      <w:bookmarkStart w:id="6915" w:name="_Toc92225062"/>
      <w:bookmarkStart w:id="6916" w:name="_Toc171586449"/>
      <w:bookmarkEnd w:id="6906"/>
      <w:r w:rsidRPr="00B02A0B">
        <w:rPr>
          <w:rFonts w:eastAsia="Malgun Gothic"/>
        </w:rPr>
        <w:t>16.3.1</w:t>
      </w:r>
      <w:r w:rsidRPr="00B02A0B">
        <w:rPr>
          <w:rFonts w:eastAsia="Malgun Gothic"/>
        </w:rPr>
        <w:tab/>
        <w:t>General</w:t>
      </w:r>
      <w:bookmarkEnd w:id="6907"/>
      <w:bookmarkEnd w:id="6908"/>
      <w:bookmarkEnd w:id="6909"/>
      <w:bookmarkEnd w:id="6910"/>
      <w:bookmarkEnd w:id="6911"/>
      <w:bookmarkEnd w:id="6912"/>
      <w:bookmarkEnd w:id="6913"/>
      <w:bookmarkEnd w:id="6914"/>
      <w:bookmarkEnd w:id="6915"/>
      <w:bookmarkEnd w:id="6916"/>
    </w:p>
    <w:p w14:paraId="64BF7BBD" w14:textId="77777777" w:rsidR="005C310B" w:rsidRPr="00B02A0B" w:rsidRDefault="005C310B" w:rsidP="007D34FE">
      <w:pPr>
        <w:pStyle w:val="Heading3"/>
        <w:rPr>
          <w:rFonts w:eastAsia="Malgun Gothic"/>
        </w:rPr>
      </w:pPr>
      <w:bookmarkStart w:id="6917" w:name="_CR16_3_2"/>
      <w:bookmarkStart w:id="6918" w:name="_Toc20152887"/>
      <w:bookmarkStart w:id="6919" w:name="_Toc27496419"/>
      <w:bookmarkStart w:id="6920" w:name="_Toc36108160"/>
      <w:bookmarkStart w:id="6921" w:name="_Toc44598921"/>
      <w:bookmarkStart w:id="6922" w:name="_Toc44602776"/>
      <w:bookmarkStart w:id="6923" w:name="_Toc45197953"/>
      <w:bookmarkStart w:id="6924" w:name="_Toc45695986"/>
      <w:bookmarkStart w:id="6925" w:name="_Toc51851442"/>
      <w:bookmarkStart w:id="6926" w:name="_Toc92225063"/>
      <w:bookmarkStart w:id="6927" w:name="_Toc171586450"/>
      <w:bookmarkEnd w:id="6917"/>
      <w:r w:rsidRPr="00B02A0B">
        <w:rPr>
          <w:rFonts w:eastAsia="Malgun Gothic"/>
        </w:rPr>
        <w:t>16.3.2</w:t>
      </w:r>
      <w:r w:rsidRPr="00B02A0B">
        <w:rPr>
          <w:rFonts w:eastAsia="Malgun Gothic"/>
        </w:rPr>
        <w:tab/>
        <w:t>Basic state machine</w:t>
      </w:r>
      <w:bookmarkEnd w:id="6918"/>
      <w:bookmarkEnd w:id="6919"/>
      <w:bookmarkEnd w:id="6920"/>
      <w:bookmarkEnd w:id="6921"/>
      <w:bookmarkEnd w:id="6922"/>
      <w:bookmarkEnd w:id="6923"/>
      <w:bookmarkEnd w:id="6924"/>
      <w:bookmarkEnd w:id="6925"/>
      <w:bookmarkEnd w:id="6926"/>
      <w:bookmarkEnd w:id="6927"/>
    </w:p>
    <w:p w14:paraId="20FAEC83" w14:textId="77777777" w:rsidR="005C310B" w:rsidRPr="00B02A0B" w:rsidRDefault="005C310B" w:rsidP="007D34FE">
      <w:pPr>
        <w:pStyle w:val="Heading4"/>
        <w:rPr>
          <w:rFonts w:eastAsia="Malgun Gothic"/>
        </w:rPr>
      </w:pPr>
      <w:bookmarkStart w:id="6928" w:name="_CR16_3_2_1"/>
      <w:bookmarkStart w:id="6929" w:name="_Toc20152888"/>
      <w:bookmarkStart w:id="6930" w:name="_Toc27496420"/>
      <w:bookmarkStart w:id="6931" w:name="_Toc36108161"/>
      <w:bookmarkStart w:id="6932" w:name="_Toc44598922"/>
      <w:bookmarkStart w:id="6933" w:name="_Toc44602777"/>
      <w:bookmarkStart w:id="6934" w:name="_Toc45197954"/>
      <w:bookmarkStart w:id="6935" w:name="_Toc45695987"/>
      <w:bookmarkStart w:id="6936" w:name="_Toc51851443"/>
      <w:bookmarkStart w:id="6937" w:name="_Toc92225064"/>
      <w:bookmarkStart w:id="6938" w:name="_Toc171586451"/>
      <w:bookmarkEnd w:id="6928"/>
      <w:r w:rsidRPr="00B02A0B">
        <w:rPr>
          <w:rFonts w:eastAsia="Malgun Gothic"/>
        </w:rPr>
        <w:t>16.3.2.1</w:t>
      </w:r>
      <w:r w:rsidRPr="00B02A0B">
        <w:rPr>
          <w:rFonts w:eastAsia="Malgun Gothic"/>
        </w:rPr>
        <w:tab/>
        <w:t>General</w:t>
      </w:r>
      <w:bookmarkEnd w:id="6929"/>
      <w:bookmarkEnd w:id="6930"/>
      <w:bookmarkEnd w:id="6931"/>
      <w:bookmarkEnd w:id="6932"/>
      <w:bookmarkEnd w:id="6933"/>
      <w:bookmarkEnd w:id="6934"/>
      <w:bookmarkEnd w:id="6935"/>
      <w:bookmarkEnd w:id="6936"/>
      <w:bookmarkEnd w:id="6937"/>
      <w:bookmarkEnd w:id="6938"/>
    </w:p>
    <w:p w14:paraId="555011D0" w14:textId="77777777" w:rsidR="005C310B" w:rsidRPr="00B02A0B" w:rsidRDefault="005C310B" w:rsidP="007D34FE">
      <w:pPr>
        <w:pStyle w:val="Heading4"/>
        <w:rPr>
          <w:rFonts w:eastAsia="Malgun Gothic"/>
          <w:lang w:eastAsia="zh-CN"/>
        </w:rPr>
      </w:pPr>
      <w:bookmarkStart w:id="6939" w:name="_CR16_3_2_2"/>
      <w:bookmarkStart w:id="6940" w:name="_Toc20152889"/>
      <w:bookmarkStart w:id="6941" w:name="_Toc27496421"/>
      <w:bookmarkStart w:id="6942" w:name="_Toc36108162"/>
      <w:bookmarkStart w:id="6943" w:name="_Toc44598923"/>
      <w:bookmarkStart w:id="6944" w:name="_Toc44602778"/>
      <w:bookmarkStart w:id="6945" w:name="_Toc45197955"/>
      <w:bookmarkStart w:id="6946" w:name="_Toc45695988"/>
      <w:bookmarkStart w:id="6947" w:name="_Toc51851444"/>
      <w:bookmarkStart w:id="6948" w:name="_Toc92225065"/>
      <w:bookmarkStart w:id="6949" w:name="_Toc171586452"/>
      <w:bookmarkEnd w:id="6939"/>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40"/>
      <w:bookmarkEnd w:id="6941"/>
      <w:bookmarkEnd w:id="6942"/>
      <w:bookmarkEnd w:id="6943"/>
      <w:bookmarkEnd w:id="6944"/>
      <w:bookmarkEnd w:id="6945"/>
      <w:bookmarkEnd w:id="6946"/>
      <w:bookmarkEnd w:id="6947"/>
      <w:bookmarkEnd w:id="6948"/>
      <w:bookmarkEnd w:id="6949"/>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1.45pt;height:187.2pt" o:ole="">
            <v:imagedata r:id="rId26" o:title=""/>
          </v:shape>
          <o:OLEObject Type="Embed" ProgID="Visio.Drawing.11" ShapeID="_x0000_i1028" DrawAspect="Content" ObjectID="_1798024692" r:id="rId27"/>
        </w:object>
      </w:r>
    </w:p>
    <w:p w14:paraId="027B5E24" w14:textId="77777777" w:rsidR="005C310B" w:rsidRPr="00B02A0B" w:rsidRDefault="005C310B" w:rsidP="005C310B">
      <w:pPr>
        <w:pStyle w:val="TF"/>
      </w:pPr>
      <w:bookmarkStart w:id="6950" w:name="_CRFigure16_3_2_21"/>
      <w:r w:rsidRPr="00B02A0B">
        <w:rPr>
          <w:lang w:eastAsia="zh-CN"/>
        </w:rPr>
        <w:t>Figure </w:t>
      </w:r>
      <w:bookmarkEnd w:id="6950"/>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51" w:name="_CR16_3_2_3"/>
      <w:bookmarkStart w:id="6952" w:name="_Toc20152890"/>
      <w:bookmarkStart w:id="6953" w:name="_Toc27496422"/>
      <w:bookmarkStart w:id="6954" w:name="_Toc36108163"/>
      <w:bookmarkStart w:id="6955" w:name="_Toc44598924"/>
      <w:bookmarkStart w:id="6956" w:name="_Toc44602779"/>
      <w:bookmarkStart w:id="6957" w:name="_Toc45197956"/>
      <w:bookmarkStart w:id="6958" w:name="_Toc45695989"/>
      <w:bookmarkStart w:id="6959" w:name="_Toc51851445"/>
      <w:bookmarkStart w:id="6960" w:name="_Toc92225066"/>
      <w:bookmarkStart w:id="6961" w:name="_Toc171586453"/>
      <w:bookmarkEnd w:id="6951"/>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52"/>
      <w:bookmarkEnd w:id="6953"/>
      <w:bookmarkEnd w:id="6954"/>
      <w:bookmarkEnd w:id="6955"/>
      <w:bookmarkEnd w:id="6956"/>
      <w:bookmarkEnd w:id="6957"/>
      <w:bookmarkEnd w:id="6958"/>
      <w:bookmarkEnd w:id="6959"/>
      <w:bookmarkEnd w:id="6960"/>
      <w:bookmarkEnd w:id="6961"/>
    </w:p>
    <w:p w14:paraId="51EF7B51" w14:textId="77777777" w:rsidR="005C310B" w:rsidRPr="00B02A0B" w:rsidRDefault="005C310B" w:rsidP="007D34FE">
      <w:pPr>
        <w:pStyle w:val="Heading5"/>
        <w:rPr>
          <w:rFonts w:eastAsia="Malgun Gothic"/>
        </w:rPr>
      </w:pPr>
      <w:bookmarkStart w:id="6962" w:name="_CR16_3_2_3_1"/>
      <w:bookmarkStart w:id="6963" w:name="_Toc20152891"/>
      <w:bookmarkStart w:id="6964" w:name="_Toc27496423"/>
      <w:bookmarkStart w:id="6965" w:name="_Toc36108164"/>
      <w:bookmarkStart w:id="6966" w:name="_Toc44598925"/>
      <w:bookmarkStart w:id="6967" w:name="_Toc44602780"/>
      <w:bookmarkStart w:id="6968" w:name="_Toc45197957"/>
      <w:bookmarkStart w:id="6969" w:name="_Toc45695990"/>
      <w:bookmarkStart w:id="6970" w:name="_Toc51851446"/>
      <w:bookmarkStart w:id="6971" w:name="_Toc92225067"/>
      <w:bookmarkStart w:id="6972" w:name="_Toc171586454"/>
      <w:bookmarkEnd w:id="6962"/>
      <w:r w:rsidRPr="00B02A0B">
        <w:rPr>
          <w:rFonts w:eastAsia="Malgun Gothic"/>
        </w:rPr>
        <w:t>16.3.2.3.1</w:t>
      </w:r>
      <w:r w:rsidRPr="00B02A0B">
        <w:rPr>
          <w:rFonts w:eastAsia="Malgun Gothic"/>
        </w:rPr>
        <w:tab/>
        <w:t>E1: Not in emergency state</w:t>
      </w:r>
      <w:bookmarkEnd w:id="6963"/>
      <w:bookmarkEnd w:id="6964"/>
      <w:bookmarkEnd w:id="6965"/>
      <w:bookmarkEnd w:id="6966"/>
      <w:bookmarkEnd w:id="6967"/>
      <w:bookmarkEnd w:id="6968"/>
      <w:bookmarkEnd w:id="6969"/>
      <w:bookmarkEnd w:id="6970"/>
      <w:bookmarkEnd w:id="6971"/>
      <w:bookmarkEnd w:id="6972"/>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73" w:name="_CR16_3_2_3_2"/>
      <w:bookmarkStart w:id="6974" w:name="_Toc20152892"/>
      <w:bookmarkStart w:id="6975" w:name="_Toc27496424"/>
      <w:bookmarkStart w:id="6976" w:name="_Toc36108165"/>
      <w:bookmarkStart w:id="6977" w:name="_Toc44598926"/>
      <w:bookmarkStart w:id="6978" w:name="_Toc44602781"/>
      <w:bookmarkStart w:id="6979" w:name="_Toc45197958"/>
      <w:bookmarkStart w:id="6980" w:name="_Toc45695991"/>
      <w:bookmarkStart w:id="6981" w:name="_Toc51851447"/>
      <w:bookmarkStart w:id="6982" w:name="_Toc92225068"/>
      <w:bookmarkStart w:id="6983" w:name="_Toc171586455"/>
      <w:bookmarkEnd w:id="6973"/>
      <w:r w:rsidRPr="00B02A0B">
        <w:rPr>
          <w:rFonts w:eastAsia="Malgun Gothic"/>
          <w:lang w:eastAsia="zh-CN"/>
        </w:rPr>
        <w:t>16.3.2.3.2</w:t>
      </w:r>
      <w:r w:rsidRPr="00B02A0B">
        <w:rPr>
          <w:rFonts w:eastAsia="Malgun Gothic"/>
          <w:lang w:eastAsia="zh-CN"/>
        </w:rPr>
        <w:tab/>
        <w:t>E2: Emergency state</w:t>
      </w:r>
      <w:bookmarkEnd w:id="6974"/>
      <w:bookmarkEnd w:id="6975"/>
      <w:bookmarkEnd w:id="6976"/>
      <w:bookmarkEnd w:id="6977"/>
      <w:bookmarkEnd w:id="6978"/>
      <w:bookmarkEnd w:id="6979"/>
      <w:bookmarkEnd w:id="6980"/>
      <w:bookmarkEnd w:id="6981"/>
      <w:bookmarkEnd w:id="6982"/>
      <w:bookmarkEnd w:id="6983"/>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984" w:name="_CR16_3_3"/>
      <w:bookmarkStart w:id="6985" w:name="_Toc20152893"/>
      <w:bookmarkStart w:id="6986" w:name="_Toc27496425"/>
      <w:bookmarkStart w:id="6987" w:name="_Toc36108166"/>
      <w:bookmarkStart w:id="6988" w:name="_Toc44598927"/>
      <w:bookmarkStart w:id="6989" w:name="_Toc44602782"/>
      <w:bookmarkStart w:id="6990" w:name="_Toc45197959"/>
      <w:bookmarkStart w:id="6991" w:name="_Toc45695992"/>
      <w:bookmarkStart w:id="6992" w:name="_Toc51851448"/>
      <w:bookmarkStart w:id="6993" w:name="_Toc92225069"/>
      <w:bookmarkStart w:id="6994" w:name="_Toc171586456"/>
      <w:bookmarkEnd w:id="6984"/>
      <w:r w:rsidRPr="00B02A0B">
        <w:t>16.3.3</w:t>
      </w:r>
      <w:r w:rsidRPr="00B02A0B">
        <w:tab/>
        <w:t>Procedures</w:t>
      </w:r>
      <w:bookmarkEnd w:id="6985"/>
      <w:bookmarkEnd w:id="6986"/>
      <w:bookmarkEnd w:id="6987"/>
      <w:bookmarkEnd w:id="6988"/>
      <w:bookmarkEnd w:id="6989"/>
      <w:bookmarkEnd w:id="6990"/>
      <w:bookmarkEnd w:id="6991"/>
      <w:bookmarkEnd w:id="6992"/>
      <w:bookmarkEnd w:id="6993"/>
      <w:bookmarkEnd w:id="6994"/>
    </w:p>
    <w:p w14:paraId="310F73EC" w14:textId="77777777" w:rsidR="005C310B" w:rsidRPr="00B02A0B" w:rsidRDefault="005C310B" w:rsidP="007D34FE">
      <w:pPr>
        <w:pStyle w:val="Heading4"/>
      </w:pPr>
      <w:bookmarkStart w:id="6995" w:name="_CR16_3_3_1"/>
      <w:bookmarkStart w:id="6996" w:name="_Toc20152894"/>
      <w:bookmarkStart w:id="6997" w:name="_Toc27496426"/>
      <w:bookmarkStart w:id="6998" w:name="_Toc36108167"/>
      <w:bookmarkStart w:id="6999" w:name="_Toc44598928"/>
      <w:bookmarkStart w:id="7000" w:name="_Toc44602783"/>
      <w:bookmarkStart w:id="7001" w:name="_Toc45197960"/>
      <w:bookmarkStart w:id="7002" w:name="_Toc45695993"/>
      <w:bookmarkStart w:id="7003" w:name="_Toc51851449"/>
      <w:bookmarkStart w:id="7004" w:name="_Toc92225070"/>
      <w:bookmarkStart w:id="7005" w:name="_Toc171586457"/>
      <w:bookmarkEnd w:id="6995"/>
      <w:r w:rsidRPr="00B02A0B">
        <w:t>16.3.3.1</w:t>
      </w:r>
      <w:r w:rsidRPr="00B02A0B">
        <w:tab/>
        <w:t>Originating user sending emergency alert</w:t>
      </w:r>
      <w:bookmarkEnd w:id="6996"/>
      <w:bookmarkEnd w:id="6997"/>
      <w:bookmarkEnd w:id="6998"/>
      <w:bookmarkEnd w:id="6999"/>
      <w:bookmarkEnd w:id="7000"/>
      <w:bookmarkEnd w:id="7001"/>
      <w:bookmarkEnd w:id="7002"/>
      <w:bookmarkEnd w:id="7003"/>
      <w:bookmarkEnd w:id="7004"/>
      <w:bookmarkEnd w:id="7005"/>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06" w:name="_CR16_3_3_2"/>
      <w:bookmarkStart w:id="7007" w:name="_Toc20152895"/>
      <w:bookmarkStart w:id="7008" w:name="_Toc27496427"/>
      <w:bookmarkStart w:id="7009" w:name="_Toc36108168"/>
      <w:bookmarkStart w:id="7010" w:name="_Toc44598929"/>
      <w:bookmarkStart w:id="7011" w:name="_Toc44602784"/>
      <w:bookmarkStart w:id="7012" w:name="_Toc45197961"/>
      <w:bookmarkStart w:id="7013" w:name="_Toc45695994"/>
      <w:bookmarkStart w:id="7014" w:name="_Toc51851450"/>
      <w:bookmarkStart w:id="7015" w:name="_Toc92225071"/>
      <w:bookmarkStart w:id="7016" w:name="_Toc171586458"/>
      <w:bookmarkEnd w:id="7006"/>
      <w:r w:rsidRPr="00B02A0B">
        <w:rPr>
          <w:rFonts w:eastAsia="Malgun Gothic"/>
        </w:rPr>
        <w:t>16.3.3.2</w:t>
      </w:r>
      <w:r w:rsidRPr="00B02A0B">
        <w:rPr>
          <w:rFonts w:eastAsia="Malgun Gothic"/>
        </w:rPr>
        <w:tab/>
        <w:t>Emergency alert retransmission</w:t>
      </w:r>
      <w:bookmarkEnd w:id="7007"/>
      <w:bookmarkEnd w:id="7008"/>
      <w:bookmarkEnd w:id="7009"/>
      <w:bookmarkEnd w:id="7010"/>
      <w:bookmarkEnd w:id="7011"/>
      <w:bookmarkEnd w:id="7012"/>
      <w:bookmarkEnd w:id="7013"/>
      <w:bookmarkEnd w:id="7014"/>
      <w:bookmarkEnd w:id="7015"/>
      <w:bookmarkEnd w:id="7016"/>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17" w:name="_CR16_3_3_3"/>
      <w:bookmarkStart w:id="7018" w:name="_Toc20152896"/>
      <w:bookmarkStart w:id="7019" w:name="_Toc27496428"/>
      <w:bookmarkStart w:id="7020" w:name="_Toc36108169"/>
      <w:bookmarkStart w:id="7021" w:name="_Toc44598930"/>
      <w:bookmarkStart w:id="7022" w:name="_Toc44602785"/>
      <w:bookmarkStart w:id="7023" w:name="_Toc45197962"/>
      <w:bookmarkStart w:id="7024" w:name="_Toc45695995"/>
      <w:bookmarkStart w:id="7025" w:name="_Toc51851451"/>
      <w:bookmarkStart w:id="7026" w:name="_Toc92225072"/>
      <w:bookmarkStart w:id="7027" w:name="_Toc171586459"/>
      <w:bookmarkEnd w:id="7017"/>
      <w:r w:rsidRPr="00B02A0B">
        <w:t>16.3.3.3</w:t>
      </w:r>
      <w:r w:rsidRPr="00B02A0B">
        <w:tab/>
        <w:t>Terminating user receiving emergency alert</w:t>
      </w:r>
      <w:bookmarkEnd w:id="7018"/>
      <w:bookmarkEnd w:id="7019"/>
      <w:bookmarkEnd w:id="7020"/>
      <w:bookmarkEnd w:id="7021"/>
      <w:bookmarkEnd w:id="7022"/>
      <w:bookmarkEnd w:id="7023"/>
      <w:bookmarkEnd w:id="7024"/>
      <w:bookmarkEnd w:id="7025"/>
      <w:bookmarkEnd w:id="7026"/>
      <w:bookmarkEnd w:id="702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28" w:name="_CR16_3_3_4"/>
      <w:bookmarkStart w:id="7029" w:name="_Toc20152897"/>
      <w:bookmarkStart w:id="7030" w:name="_Toc27496429"/>
      <w:bookmarkStart w:id="7031" w:name="_Toc36108170"/>
      <w:bookmarkStart w:id="7032" w:name="_Toc44598931"/>
      <w:bookmarkStart w:id="7033" w:name="_Toc44602786"/>
      <w:bookmarkStart w:id="7034" w:name="_Toc45197963"/>
      <w:bookmarkStart w:id="7035" w:name="_Toc45695996"/>
      <w:bookmarkStart w:id="7036" w:name="_Toc51851452"/>
      <w:bookmarkStart w:id="7037" w:name="_Toc92225073"/>
      <w:bookmarkStart w:id="7038" w:name="_Toc171586460"/>
      <w:bookmarkEnd w:id="7028"/>
      <w:r w:rsidRPr="00B02A0B">
        <w:rPr>
          <w:rFonts w:eastAsia="Malgun Gothic"/>
        </w:rPr>
        <w:t>16.3.3.4</w:t>
      </w:r>
      <w:r w:rsidRPr="00B02A0B">
        <w:rPr>
          <w:rFonts w:eastAsia="Malgun Gothic"/>
        </w:rPr>
        <w:tab/>
        <w:t>Terminating user receiving retransmitted emergency alert</w:t>
      </w:r>
      <w:bookmarkEnd w:id="7029"/>
      <w:bookmarkEnd w:id="7030"/>
      <w:bookmarkEnd w:id="7031"/>
      <w:bookmarkEnd w:id="7032"/>
      <w:bookmarkEnd w:id="7033"/>
      <w:bookmarkEnd w:id="7034"/>
      <w:bookmarkEnd w:id="7035"/>
      <w:bookmarkEnd w:id="7036"/>
      <w:bookmarkEnd w:id="7037"/>
      <w:bookmarkEnd w:id="7038"/>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39" w:name="_CR16_3_3_5"/>
      <w:bookmarkStart w:id="7040" w:name="_Toc20152898"/>
      <w:bookmarkStart w:id="7041" w:name="_Toc27496430"/>
      <w:bookmarkStart w:id="7042" w:name="_Toc36108171"/>
      <w:bookmarkStart w:id="7043" w:name="_Toc44598932"/>
      <w:bookmarkStart w:id="7044" w:name="_Toc44602787"/>
      <w:bookmarkStart w:id="7045" w:name="_Toc45197964"/>
      <w:bookmarkStart w:id="7046" w:name="_Toc45695997"/>
      <w:bookmarkStart w:id="7047" w:name="_Toc51851453"/>
      <w:bookmarkStart w:id="7048" w:name="_Toc92225074"/>
      <w:bookmarkStart w:id="7049" w:name="_Toc171586461"/>
      <w:bookmarkEnd w:id="7039"/>
      <w:r w:rsidRPr="00B02A0B">
        <w:t>16.3.3.5</w:t>
      </w:r>
      <w:r w:rsidRPr="00B02A0B">
        <w:tab/>
        <w:t>Originating user cancels emergency alert</w:t>
      </w:r>
      <w:bookmarkEnd w:id="7040"/>
      <w:bookmarkEnd w:id="7041"/>
      <w:bookmarkEnd w:id="7042"/>
      <w:bookmarkEnd w:id="7043"/>
      <w:bookmarkEnd w:id="7044"/>
      <w:bookmarkEnd w:id="7045"/>
      <w:bookmarkEnd w:id="7046"/>
      <w:bookmarkEnd w:id="7047"/>
      <w:bookmarkEnd w:id="7048"/>
      <w:bookmarkEnd w:id="7049"/>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50" w:name="_CR16_3_3_6"/>
      <w:bookmarkStart w:id="7051" w:name="_Toc20152899"/>
      <w:bookmarkStart w:id="7052" w:name="_Toc27496431"/>
      <w:bookmarkStart w:id="7053" w:name="_Toc36108172"/>
      <w:bookmarkStart w:id="7054" w:name="_Toc44598933"/>
      <w:bookmarkStart w:id="7055" w:name="_Toc44602788"/>
      <w:bookmarkStart w:id="7056" w:name="_Toc45197965"/>
      <w:bookmarkStart w:id="7057" w:name="_Toc45695998"/>
      <w:bookmarkStart w:id="7058" w:name="_Toc51851454"/>
      <w:bookmarkStart w:id="7059" w:name="_Toc92225075"/>
      <w:bookmarkStart w:id="7060" w:name="_Toc171586462"/>
      <w:bookmarkEnd w:id="7050"/>
      <w:r w:rsidRPr="00B02A0B">
        <w:t>16.3.3.6</w:t>
      </w:r>
      <w:r w:rsidRPr="00B02A0B">
        <w:tab/>
        <w:t>Terminating user receives GROUP EMERGENCY ALERT CANCEL message</w:t>
      </w:r>
      <w:bookmarkEnd w:id="7051"/>
      <w:bookmarkEnd w:id="7052"/>
      <w:bookmarkEnd w:id="7053"/>
      <w:bookmarkEnd w:id="7054"/>
      <w:bookmarkEnd w:id="7055"/>
      <w:bookmarkEnd w:id="7056"/>
      <w:bookmarkEnd w:id="7057"/>
      <w:bookmarkEnd w:id="7058"/>
      <w:bookmarkEnd w:id="7059"/>
      <w:bookmarkEnd w:id="7060"/>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61" w:name="_CR16_3_3_7"/>
      <w:bookmarkStart w:id="7062" w:name="_Toc20152900"/>
      <w:bookmarkStart w:id="7063" w:name="_Toc27496432"/>
      <w:bookmarkStart w:id="7064" w:name="_Toc36108173"/>
      <w:bookmarkStart w:id="7065" w:name="_Toc44598934"/>
      <w:bookmarkStart w:id="7066" w:name="_Toc44602789"/>
      <w:bookmarkStart w:id="7067" w:name="_Toc45197966"/>
      <w:bookmarkStart w:id="7068" w:name="_Toc45695999"/>
      <w:bookmarkStart w:id="7069" w:name="_Toc51851455"/>
      <w:bookmarkStart w:id="7070" w:name="_Toc92225076"/>
      <w:bookmarkStart w:id="7071" w:name="_Toc171586463"/>
      <w:bookmarkEnd w:id="7061"/>
      <w:r w:rsidRPr="00B02A0B">
        <w:rPr>
          <w:rFonts w:eastAsia="Malgun Gothic"/>
        </w:rPr>
        <w:t>16.3.3.7</w:t>
      </w:r>
      <w:r w:rsidRPr="00B02A0B">
        <w:rPr>
          <w:rFonts w:eastAsia="Malgun Gothic"/>
        </w:rPr>
        <w:tab/>
        <w:t>Implicit emergency alert cancel</w:t>
      </w:r>
      <w:bookmarkEnd w:id="7062"/>
      <w:bookmarkEnd w:id="7063"/>
      <w:bookmarkEnd w:id="7064"/>
      <w:bookmarkEnd w:id="7065"/>
      <w:bookmarkEnd w:id="7066"/>
      <w:bookmarkEnd w:id="7067"/>
      <w:bookmarkEnd w:id="7068"/>
      <w:bookmarkEnd w:id="7069"/>
      <w:bookmarkEnd w:id="7070"/>
      <w:bookmarkEnd w:id="7071"/>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72" w:name="_CR17"/>
      <w:bookmarkStart w:id="7073" w:name="_Toc27496433"/>
      <w:bookmarkStart w:id="7074" w:name="_Toc36108174"/>
      <w:bookmarkStart w:id="7075" w:name="_Toc44598935"/>
      <w:bookmarkStart w:id="7076" w:name="_Toc44602790"/>
      <w:bookmarkStart w:id="7077" w:name="_Toc45197967"/>
      <w:bookmarkStart w:id="7078" w:name="_Toc45696000"/>
      <w:bookmarkStart w:id="7079" w:name="_Toc51851456"/>
      <w:bookmarkStart w:id="7080" w:name="_Toc92225077"/>
      <w:bookmarkStart w:id="7081" w:name="_Toc171586464"/>
      <w:bookmarkEnd w:id="7072"/>
      <w:r w:rsidRPr="00B02A0B">
        <w:rPr>
          <w:noProof/>
        </w:rPr>
        <w:t>17</w:t>
      </w:r>
      <w:r w:rsidRPr="00B02A0B">
        <w:rPr>
          <w:noProof/>
        </w:rPr>
        <w:tab/>
        <w:t>Location procedures</w:t>
      </w:r>
      <w:bookmarkEnd w:id="6797"/>
      <w:bookmarkEnd w:id="7073"/>
      <w:bookmarkEnd w:id="7074"/>
      <w:bookmarkEnd w:id="7075"/>
      <w:bookmarkEnd w:id="7076"/>
      <w:bookmarkEnd w:id="7077"/>
      <w:bookmarkEnd w:id="7078"/>
      <w:bookmarkEnd w:id="7079"/>
      <w:bookmarkEnd w:id="7080"/>
      <w:bookmarkEnd w:id="7081"/>
    </w:p>
    <w:p w14:paraId="633E8470" w14:textId="77777777" w:rsidR="005C310B" w:rsidRPr="00B02A0B" w:rsidRDefault="005C310B" w:rsidP="007D34FE">
      <w:pPr>
        <w:pStyle w:val="Heading2"/>
        <w:rPr>
          <w:noProof/>
        </w:rPr>
      </w:pPr>
      <w:bookmarkStart w:id="7082" w:name="_CR17_1"/>
      <w:bookmarkStart w:id="7083" w:name="_Toc20215915"/>
      <w:bookmarkStart w:id="7084" w:name="_Toc27496434"/>
      <w:bookmarkStart w:id="7085" w:name="_Toc36108175"/>
      <w:bookmarkStart w:id="7086" w:name="_Toc44598936"/>
      <w:bookmarkStart w:id="7087" w:name="_Toc44602791"/>
      <w:bookmarkStart w:id="7088" w:name="_Toc45197968"/>
      <w:bookmarkStart w:id="7089" w:name="_Toc45696001"/>
      <w:bookmarkStart w:id="7090" w:name="_Toc51851457"/>
      <w:bookmarkStart w:id="7091" w:name="_Toc92225078"/>
      <w:bookmarkStart w:id="7092" w:name="_Toc171586465"/>
      <w:bookmarkEnd w:id="7082"/>
      <w:r w:rsidRPr="00B02A0B">
        <w:rPr>
          <w:noProof/>
        </w:rPr>
        <w:t>17.1</w:t>
      </w:r>
      <w:r w:rsidRPr="00B02A0B">
        <w:rPr>
          <w:noProof/>
        </w:rPr>
        <w:tab/>
        <w:t>General</w:t>
      </w:r>
      <w:bookmarkEnd w:id="7083"/>
      <w:bookmarkEnd w:id="7084"/>
      <w:bookmarkEnd w:id="7085"/>
      <w:bookmarkEnd w:id="7086"/>
      <w:bookmarkEnd w:id="7087"/>
      <w:bookmarkEnd w:id="7088"/>
      <w:bookmarkEnd w:id="7089"/>
      <w:bookmarkEnd w:id="7090"/>
      <w:bookmarkEnd w:id="7091"/>
      <w:bookmarkEnd w:id="7092"/>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093" w:name="_CR17_2"/>
      <w:bookmarkStart w:id="7094" w:name="_Toc20215916"/>
      <w:bookmarkStart w:id="7095" w:name="_Toc27496435"/>
      <w:bookmarkStart w:id="7096" w:name="_Toc36108176"/>
      <w:bookmarkStart w:id="7097" w:name="_Toc44598937"/>
      <w:bookmarkStart w:id="7098" w:name="_Toc44602792"/>
      <w:bookmarkStart w:id="7099" w:name="_Toc45197969"/>
      <w:bookmarkStart w:id="7100" w:name="_Toc45696002"/>
      <w:bookmarkStart w:id="7101" w:name="_Toc51851458"/>
      <w:bookmarkStart w:id="7102" w:name="_Toc92225079"/>
      <w:bookmarkStart w:id="7103" w:name="_Toc171586466"/>
      <w:bookmarkEnd w:id="7093"/>
      <w:r w:rsidRPr="00B02A0B">
        <w:rPr>
          <w:noProof/>
        </w:rPr>
        <w:t>17.2</w:t>
      </w:r>
      <w:r w:rsidRPr="00B02A0B">
        <w:rPr>
          <w:noProof/>
        </w:rPr>
        <w:tab/>
        <w:t>Participating MCData function location procedures</w:t>
      </w:r>
      <w:bookmarkEnd w:id="7094"/>
      <w:bookmarkEnd w:id="7095"/>
      <w:bookmarkEnd w:id="7096"/>
      <w:bookmarkEnd w:id="7097"/>
      <w:bookmarkEnd w:id="7098"/>
      <w:bookmarkEnd w:id="7099"/>
      <w:bookmarkEnd w:id="7100"/>
      <w:bookmarkEnd w:id="7101"/>
      <w:bookmarkEnd w:id="7102"/>
      <w:bookmarkEnd w:id="7103"/>
    </w:p>
    <w:p w14:paraId="4714A0ED" w14:textId="77777777" w:rsidR="005C310B" w:rsidRPr="00B02A0B" w:rsidRDefault="005C310B" w:rsidP="007D34FE">
      <w:pPr>
        <w:pStyle w:val="Heading3"/>
        <w:rPr>
          <w:noProof/>
        </w:rPr>
      </w:pPr>
      <w:bookmarkStart w:id="7104" w:name="_CR17_2_1"/>
      <w:bookmarkStart w:id="7105" w:name="_Toc20215917"/>
      <w:bookmarkStart w:id="7106" w:name="_Toc27496436"/>
      <w:bookmarkStart w:id="7107" w:name="_Toc36108177"/>
      <w:bookmarkStart w:id="7108" w:name="_Toc44598938"/>
      <w:bookmarkStart w:id="7109" w:name="_Toc44602793"/>
      <w:bookmarkStart w:id="7110" w:name="_Toc45197970"/>
      <w:bookmarkStart w:id="7111" w:name="_Toc45696003"/>
      <w:bookmarkStart w:id="7112" w:name="_Toc51851459"/>
      <w:bookmarkStart w:id="7113" w:name="_Toc92225080"/>
      <w:bookmarkStart w:id="7114" w:name="_Toc171586467"/>
      <w:bookmarkEnd w:id="7104"/>
      <w:r w:rsidRPr="00B02A0B">
        <w:rPr>
          <w:noProof/>
        </w:rPr>
        <w:t>17.2.1</w:t>
      </w:r>
      <w:r w:rsidRPr="00B02A0B">
        <w:rPr>
          <w:noProof/>
        </w:rPr>
        <w:tab/>
        <w:t>General</w:t>
      </w:r>
      <w:bookmarkEnd w:id="7105"/>
      <w:bookmarkEnd w:id="7106"/>
      <w:bookmarkEnd w:id="7107"/>
      <w:bookmarkEnd w:id="7108"/>
      <w:bookmarkEnd w:id="7109"/>
      <w:bookmarkEnd w:id="7110"/>
      <w:bookmarkEnd w:id="7111"/>
      <w:bookmarkEnd w:id="7112"/>
      <w:bookmarkEnd w:id="7113"/>
      <w:bookmarkEnd w:id="7114"/>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15" w:name="_CR17_2_2"/>
      <w:bookmarkStart w:id="7116" w:name="_Toc20215918"/>
      <w:bookmarkStart w:id="7117" w:name="_Toc27496437"/>
      <w:bookmarkStart w:id="7118" w:name="_Toc36108178"/>
      <w:bookmarkStart w:id="7119" w:name="_Toc44598939"/>
      <w:bookmarkStart w:id="7120" w:name="_Toc44602794"/>
      <w:bookmarkStart w:id="7121" w:name="_Toc45197971"/>
      <w:bookmarkStart w:id="7122" w:name="_Toc45696004"/>
      <w:bookmarkStart w:id="7123" w:name="_Toc51851460"/>
      <w:bookmarkStart w:id="7124" w:name="_Toc92225081"/>
      <w:bookmarkStart w:id="7125" w:name="_Toc171586468"/>
      <w:bookmarkEnd w:id="7115"/>
      <w:r w:rsidRPr="00B02A0B">
        <w:rPr>
          <w:noProof/>
        </w:rPr>
        <w:t>17.2.2</w:t>
      </w:r>
      <w:r w:rsidRPr="00B02A0B">
        <w:rPr>
          <w:noProof/>
        </w:rPr>
        <w:tab/>
        <w:t>Location reporting configuration</w:t>
      </w:r>
      <w:bookmarkEnd w:id="7116"/>
      <w:bookmarkEnd w:id="7117"/>
      <w:bookmarkEnd w:id="7118"/>
      <w:bookmarkEnd w:id="7119"/>
      <w:bookmarkEnd w:id="7120"/>
      <w:bookmarkEnd w:id="7121"/>
      <w:bookmarkEnd w:id="7122"/>
      <w:bookmarkEnd w:id="7123"/>
      <w:bookmarkEnd w:id="7124"/>
      <w:bookmarkEnd w:id="7125"/>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26" w:name="_Toc171586469"/>
      <w:r w:rsidRPr="008331E5">
        <w:t>17.2.2A</w:t>
      </w:r>
      <w:r w:rsidRPr="008331E5">
        <w:tab/>
        <w:t>Location reporting configuration requested by authorized MC</w:t>
      </w:r>
      <w:r>
        <w:t>Data</w:t>
      </w:r>
      <w:r w:rsidRPr="008331E5">
        <w:t xml:space="preserve"> client</w:t>
      </w:r>
      <w:bookmarkEnd w:id="7126"/>
    </w:p>
    <w:p w14:paraId="14D46CC0" w14:textId="77777777" w:rsidR="00864A23" w:rsidRPr="008331E5" w:rsidRDefault="00864A23" w:rsidP="00864A23">
      <w:pPr>
        <w:rPr>
          <w:rFonts w:eastAsia="SimSun"/>
        </w:rPr>
      </w:pPr>
      <w:r w:rsidRPr="008331E5">
        <w:t xml:space="preserve">Upon receiving a </w:t>
      </w:r>
      <w:r w:rsidRPr="008331E5">
        <w:rPr>
          <w:rFonts w:eastAsia="SimSun"/>
        </w:rPr>
        <w:t>SIP MESSAGE containing a location reporting configuration replacement or modification request from an MC</w:t>
      </w:r>
      <w:r>
        <w:rPr>
          <w:rFonts w:eastAsia="SimSun"/>
        </w:rPr>
        <w:t>Data</w:t>
      </w:r>
      <w:r w:rsidRPr="008331E5">
        <w:rPr>
          <w:rFonts w:eastAsia="SimSun"/>
        </w:rPr>
        <w:t xml:space="preserve"> client, the participating MC</w:t>
      </w:r>
      <w:r>
        <w:rPr>
          <w:rFonts w:eastAsia="SimSun"/>
        </w:rPr>
        <w:t>Data</w:t>
      </w:r>
      <w:r w:rsidRPr="008331E5">
        <w:rPr>
          <w:rFonts w:eastAsia="SimSun"/>
        </w:rPr>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rPr>
          <w:rFonts w:eastAsia="SimSun"/>
        </w:rP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rPr>
          <w:rFonts w:eastAsia="SimSun"/>
        </w:rP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rPr>
          <w:rFonts w:eastAsia="SimSun"/>
        </w:rPr>
        <w:t>Data</w:t>
      </w:r>
      <w:r w:rsidRPr="008331E5">
        <w:t xml:space="preserve"> function cannot find a binding between the public user identity and an MC</w:t>
      </w:r>
      <w:r>
        <w:rPr>
          <w:rFonts w:eastAsia="SimSun"/>
        </w:rPr>
        <w:t>Data</w:t>
      </w:r>
      <w:r w:rsidRPr="008331E5">
        <w:t xml:space="preserve"> ID or if the validity period of an existing binding has expired, then the participating MC</w:t>
      </w:r>
      <w:r>
        <w:rPr>
          <w:rFonts w:eastAsia="SimSun"/>
        </w:rP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rPr>
          <w:rFonts w:eastAsia="SimSun"/>
        </w:rP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rPr>
          <w:rFonts w:eastAsia="SimSun"/>
        </w:rP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rPr>
          <w:rFonts w:eastAsia="SimSun"/>
        </w:rP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27" w:name="_Toc171586470"/>
      <w:r w:rsidRPr="00D45F43">
        <w:t>17.2.2B</w:t>
      </w:r>
      <w:r w:rsidRPr="00D45F43">
        <w:tab/>
        <w:t>Location reporting configuration request from another MC</w:t>
      </w:r>
      <w:r>
        <w:t>Data</w:t>
      </w:r>
      <w:r w:rsidRPr="00D45F43">
        <w:t xml:space="preserve"> server</w:t>
      </w:r>
      <w:bookmarkEnd w:id="7127"/>
    </w:p>
    <w:p w14:paraId="524E72B4" w14:textId="77777777" w:rsidR="00864A23" w:rsidRPr="00D45F43" w:rsidRDefault="00864A23" w:rsidP="00864A23">
      <w:pPr>
        <w:rPr>
          <w:rFonts w:eastAsia="SimSun"/>
        </w:rPr>
      </w:pPr>
      <w:r w:rsidRPr="00D45F43">
        <w:t xml:space="preserve">Upon receiving a </w:t>
      </w:r>
      <w:r w:rsidRPr="00D45F43">
        <w:rPr>
          <w:rFonts w:eastAsia="SimSun"/>
        </w:rPr>
        <w:t>SIP MESSAGE containing a location reporting configuration request from another MC</w:t>
      </w:r>
      <w:r>
        <w:rPr>
          <w:rFonts w:eastAsia="SimSun"/>
        </w:rPr>
        <w:t>Data</w:t>
      </w:r>
      <w:r w:rsidRPr="00D45F43">
        <w:rPr>
          <w:rFonts w:eastAsia="SimSun"/>
        </w:rPr>
        <w:t xml:space="preserve"> server, the participating MC</w:t>
      </w:r>
      <w:r>
        <w:rPr>
          <w:rFonts w:eastAsia="SimSun"/>
        </w:rPr>
        <w:t>Data</w:t>
      </w:r>
      <w:r w:rsidRPr="00D45F43">
        <w:rPr>
          <w:rFonts w:eastAsia="SimSun"/>
        </w:rPr>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28" w:name="_CR17_2_3"/>
      <w:bookmarkStart w:id="7129" w:name="_Toc20215919"/>
      <w:bookmarkStart w:id="7130" w:name="_Toc27496438"/>
      <w:bookmarkStart w:id="7131" w:name="_Toc36108179"/>
      <w:bookmarkStart w:id="7132" w:name="_Toc44598940"/>
      <w:bookmarkStart w:id="7133" w:name="_Toc44602795"/>
      <w:bookmarkStart w:id="7134" w:name="_Toc45197972"/>
      <w:bookmarkStart w:id="7135" w:name="_Toc45696005"/>
      <w:bookmarkStart w:id="7136" w:name="_Toc51851461"/>
      <w:bookmarkStart w:id="7137" w:name="_Toc92225082"/>
      <w:bookmarkStart w:id="7138" w:name="_Toc171586471"/>
      <w:bookmarkEnd w:id="7128"/>
      <w:r w:rsidRPr="00B02A0B">
        <w:rPr>
          <w:noProof/>
        </w:rPr>
        <w:t>17.2.3</w:t>
      </w:r>
      <w:r w:rsidRPr="00B02A0B">
        <w:rPr>
          <w:noProof/>
        </w:rPr>
        <w:tab/>
        <w:t>Location information request</w:t>
      </w:r>
      <w:bookmarkEnd w:id="7129"/>
      <w:bookmarkEnd w:id="7130"/>
      <w:bookmarkEnd w:id="7131"/>
      <w:bookmarkEnd w:id="7132"/>
      <w:bookmarkEnd w:id="7133"/>
      <w:bookmarkEnd w:id="7134"/>
      <w:bookmarkEnd w:id="7135"/>
      <w:bookmarkEnd w:id="7136"/>
      <w:bookmarkEnd w:id="7137"/>
      <w:bookmarkEnd w:id="7138"/>
    </w:p>
    <w:p w14:paraId="113A9708" w14:textId="0B4BA461" w:rsidR="00913626" w:rsidRPr="00913626" w:rsidRDefault="00913626" w:rsidP="00913626">
      <w:pPr>
        <w:pStyle w:val="Heading4"/>
        <w:overflowPunct/>
        <w:autoSpaceDE/>
        <w:autoSpaceDN/>
        <w:adjustRightInd/>
        <w:textAlignment w:val="auto"/>
      </w:pPr>
      <w:bookmarkStart w:id="7139" w:name="_Toc171586472"/>
      <w:r>
        <w:rPr>
          <w:lang w:eastAsia="en-US"/>
        </w:rPr>
        <w:t>17.2.3.1</w:t>
      </w:r>
      <w:r>
        <w:rPr>
          <w:lang w:eastAsia="en-US"/>
        </w:rPr>
        <w:tab/>
        <w:t>Location information request to MCData client</w:t>
      </w:r>
      <w:bookmarkEnd w:id="7139"/>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40" w:name="_Toc171586473"/>
      <w:r>
        <w:t>17.2.3.2</w:t>
      </w:r>
      <w:r>
        <w:tab/>
        <w:t>Location information request from authorized MCData client</w:t>
      </w:r>
      <w:bookmarkEnd w:id="7140"/>
    </w:p>
    <w:p w14:paraId="030FC99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141" w:name="_Hlk154040151"/>
      <w:r>
        <w:t>NOTE 2: How the participating function determine if the MC user is authorized to send location information request is out of scope of th</w:t>
      </w:r>
      <w:bookmarkEnd w:id="7141"/>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 xml:space="preserve">request in accordance with </w:t>
      </w:r>
      <w:r w:rsidRPr="0073469F">
        <w:rPr>
          <w:rFonts w:eastAsia="SimSun"/>
        </w:rPr>
        <w:t>3GPP TS 24.229 [</w:t>
      </w:r>
      <w:r w:rsidR="003A165D">
        <w:rPr>
          <w:rFonts w:eastAsia="SimSun"/>
        </w:rPr>
        <w:t>5</w:t>
      </w:r>
      <w:r w:rsidRPr="0073469F">
        <w:rPr>
          <w:rFonts w:eastAsia="SimSun"/>
        </w:rPr>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42" w:name="_Toc171586474"/>
      <w:r>
        <w:t>17.2.3.3</w:t>
      </w:r>
      <w:r>
        <w:tab/>
        <w:t>Location information request from another MCData server</w:t>
      </w:r>
      <w:bookmarkEnd w:id="7142"/>
    </w:p>
    <w:p w14:paraId="552D8BF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 xml:space="preserve">request in accordance with </w:t>
      </w:r>
      <w:r w:rsidR="00467069" w:rsidRPr="0073469F">
        <w:rPr>
          <w:rFonts w:eastAsia="SimSun"/>
        </w:rPr>
        <w:t>3GPP TS 24.229 [</w:t>
      </w:r>
      <w:r>
        <w:rPr>
          <w:rFonts w:eastAsia="SimSun"/>
        </w:rPr>
        <w:t>5</w:t>
      </w:r>
      <w:r w:rsidR="00467069" w:rsidRPr="0073469F">
        <w:rPr>
          <w:rFonts w:eastAsia="SimSun"/>
        </w:rPr>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w:t>
      </w:r>
      <w:r>
        <w:rPr>
          <w:rFonts w:eastAsia="SimSun"/>
        </w:rPr>
        <w:t>participating MCData function associated to the requesting MCData user</w:t>
      </w:r>
      <w:r>
        <w:t>;</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43" w:name="_CR17_2_4"/>
      <w:bookmarkStart w:id="7144" w:name="_Toc20215920"/>
      <w:bookmarkStart w:id="7145" w:name="_Toc27496439"/>
      <w:bookmarkStart w:id="7146" w:name="_Toc36108180"/>
      <w:bookmarkStart w:id="7147" w:name="_Toc44598941"/>
      <w:bookmarkStart w:id="7148" w:name="_Toc44602796"/>
      <w:bookmarkStart w:id="7149" w:name="_Toc45197973"/>
      <w:bookmarkStart w:id="7150" w:name="_Toc45696006"/>
      <w:bookmarkStart w:id="7151" w:name="_Toc51851462"/>
      <w:bookmarkStart w:id="7152" w:name="_Toc92225083"/>
      <w:bookmarkStart w:id="7153" w:name="_Toc171586475"/>
      <w:bookmarkEnd w:id="7143"/>
      <w:r w:rsidRPr="00B02A0B">
        <w:rPr>
          <w:noProof/>
        </w:rPr>
        <w:t>17.2.4</w:t>
      </w:r>
      <w:r w:rsidRPr="00B02A0B">
        <w:rPr>
          <w:noProof/>
        </w:rPr>
        <w:tab/>
        <w:t>Location information report</w:t>
      </w:r>
      <w:bookmarkEnd w:id="7144"/>
      <w:bookmarkEnd w:id="7145"/>
      <w:bookmarkEnd w:id="7146"/>
      <w:bookmarkEnd w:id="7147"/>
      <w:bookmarkEnd w:id="7148"/>
      <w:bookmarkEnd w:id="7149"/>
      <w:bookmarkEnd w:id="7150"/>
      <w:bookmarkEnd w:id="7151"/>
      <w:bookmarkEnd w:id="7152"/>
      <w:bookmarkEnd w:id="7153"/>
    </w:p>
    <w:p w14:paraId="5DC87FDD" w14:textId="51C2EB31" w:rsidR="00467069" w:rsidRPr="00467069" w:rsidRDefault="00467069" w:rsidP="00467069">
      <w:pPr>
        <w:pStyle w:val="Heading4"/>
        <w:overflowPunct/>
        <w:autoSpaceDE/>
        <w:autoSpaceDN/>
        <w:adjustRightInd/>
        <w:textAlignment w:val="auto"/>
      </w:pPr>
      <w:bookmarkStart w:id="7154" w:name="_Toc171586476"/>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54"/>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55" w:name="_Toc171586477"/>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55"/>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56" w:name="_CR17_2_5"/>
      <w:bookmarkStart w:id="7157" w:name="_Toc20215921"/>
      <w:bookmarkStart w:id="7158" w:name="_Toc27496440"/>
      <w:bookmarkStart w:id="7159" w:name="_Toc36108181"/>
      <w:bookmarkStart w:id="7160" w:name="_Toc44598942"/>
      <w:bookmarkStart w:id="7161" w:name="_Toc44602797"/>
      <w:bookmarkStart w:id="7162" w:name="_Toc45197974"/>
      <w:bookmarkStart w:id="7163" w:name="_Toc45696007"/>
      <w:bookmarkStart w:id="7164" w:name="_Toc51851463"/>
      <w:bookmarkStart w:id="7165" w:name="_Toc92225084"/>
      <w:bookmarkStart w:id="7166" w:name="_Toc171586478"/>
      <w:bookmarkEnd w:id="7156"/>
      <w:r w:rsidRPr="00B02A0B">
        <w:t>17.2.5</w:t>
      </w:r>
      <w:r w:rsidRPr="00B02A0B">
        <w:tab/>
        <w:t>Abnormal cases</w:t>
      </w:r>
      <w:bookmarkEnd w:id="7157"/>
      <w:bookmarkEnd w:id="7158"/>
      <w:bookmarkEnd w:id="7159"/>
      <w:bookmarkEnd w:id="7160"/>
      <w:bookmarkEnd w:id="7161"/>
      <w:bookmarkEnd w:id="7162"/>
      <w:bookmarkEnd w:id="7163"/>
      <w:bookmarkEnd w:id="7164"/>
      <w:bookmarkEnd w:id="7165"/>
      <w:bookmarkEnd w:id="7166"/>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167" w:name="_CR17_3"/>
      <w:bookmarkStart w:id="7168" w:name="_Toc20215922"/>
      <w:bookmarkStart w:id="7169" w:name="_Toc27496441"/>
      <w:bookmarkStart w:id="7170" w:name="_Toc36108182"/>
      <w:bookmarkStart w:id="7171" w:name="_Toc44598943"/>
      <w:bookmarkStart w:id="7172" w:name="_Toc44602798"/>
      <w:bookmarkStart w:id="7173" w:name="_Toc45197975"/>
      <w:bookmarkStart w:id="7174" w:name="_Toc45696008"/>
      <w:bookmarkStart w:id="7175" w:name="_Toc51851464"/>
      <w:bookmarkStart w:id="7176" w:name="_Toc92225085"/>
      <w:bookmarkStart w:id="7177" w:name="_Toc171586479"/>
      <w:bookmarkEnd w:id="7167"/>
      <w:r w:rsidRPr="00B02A0B">
        <w:rPr>
          <w:noProof/>
        </w:rPr>
        <w:t>17.3</w:t>
      </w:r>
      <w:r w:rsidRPr="00B02A0B">
        <w:rPr>
          <w:noProof/>
        </w:rPr>
        <w:tab/>
        <w:t>MCData client location procedures</w:t>
      </w:r>
      <w:bookmarkEnd w:id="7168"/>
      <w:bookmarkEnd w:id="7169"/>
      <w:bookmarkEnd w:id="7170"/>
      <w:bookmarkEnd w:id="7171"/>
      <w:bookmarkEnd w:id="7172"/>
      <w:bookmarkEnd w:id="7173"/>
      <w:bookmarkEnd w:id="7174"/>
      <w:bookmarkEnd w:id="7175"/>
      <w:bookmarkEnd w:id="7176"/>
      <w:bookmarkEnd w:id="7177"/>
    </w:p>
    <w:p w14:paraId="34B73CD8" w14:textId="77777777" w:rsidR="005C310B" w:rsidRPr="00B02A0B" w:rsidRDefault="005C310B" w:rsidP="007D34FE">
      <w:pPr>
        <w:pStyle w:val="Heading3"/>
        <w:rPr>
          <w:rFonts w:eastAsia="Malgun Gothic"/>
          <w:noProof/>
        </w:rPr>
      </w:pPr>
      <w:bookmarkStart w:id="7178" w:name="_CR17_3_1"/>
      <w:bookmarkStart w:id="7179" w:name="_Toc20215923"/>
      <w:bookmarkStart w:id="7180" w:name="_Toc27496442"/>
      <w:bookmarkStart w:id="7181" w:name="_Toc36108183"/>
      <w:bookmarkStart w:id="7182" w:name="_Toc44598944"/>
      <w:bookmarkStart w:id="7183" w:name="_Toc44602799"/>
      <w:bookmarkStart w:id="7184" w:name="_Toc45197976"/>
      <w:bookmarkStart w:id="7185" w:name="_Toc45696009"/>
      <w:bookmarkStart w:id="7186" w:name="_Toc51851465"/>
      <w:bookmarkStart w:id="7187" w:name="_Toc92225086"/>
      <w:bookmarkStart w:id="7188" w:name="_Toc171586480"/>
      <w:bookmarkEnd w:id="7178"/>
      <w:r w:rsidRPr="00B02A0B">
        <w:rPr>
          <w:rFonts w:eastAsia="Malgun Gothic"/>
          <w:noProof/>
        </w:rPr>
        <w:t>17.3.1</w:t>
      </w:r>
      <w:r w:rsidRPr="00B02A0B">
        <w:rPr>
          <w:rFonts w:eastAsia="Malgun Gothic"/>
          <w:noProof/>
        </w:rPr>
        <w:tab/>
        <w:t>General</w:t>
      </w:r>
      <w:bookmarkEnd w:id="7179"/>
      <w:bookmarkEnd w:id="7180"/>
      <w:bookmarkEnd w:id="7181"/>
      <w:bookmarkEnd w:id="7182"/>
      <w:bookmarkEnd w:id="7183"/>
      <w:bookmarkEnd w:id="7184"/>
      <w:bookmarkEnd w:id="7185"/>
      <w:bookmarkEnd w:id="7186"/>
      <w:bookmarkEnd w:id="7187"/>
      <w:bookmarkEnd w:id="7188"/>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189" w:name="_CR17_3_2"/>
      <w:bookmarkStart w:id="7190" w:name="_Toc20215924"/>
      <w:bookmarkStart w:id="7191" w:name="_Toc27496443"/>
      <w:bookmarkStart w:id="7192" w:name="_Toc36108184"/>
      <w:bookmarkStart w:id="7193" w:name="_Toc44598945"/>
      <w:bookmarkStart w:id="7194" w:name="_Toc44602800"/>
      <w:bookmarkStart w:id="7195" w:name="_Toc45197977"/>
      <w:bookmarkStart w:id="7196" w:name="_Toc45696010"/>
      <w:bookmarkStart w:id="7197" w:name="_Toc51851466"/>
      <w:bookmarkStart w:id="7198" w:name="_Toc92225087"/>
      <w:bookmarkStart w:id="7199" w:name="_Toc171586481"/>
      <w:bookmarkEnd w:id="7189"/>
      <w:r w:rsidRPr="00B02A0B">
        <w:rPr>
          <w:rFonts w:eastAsia="Malgun Gothic"/>
        </w:rPr>
        <w:t>17.3.2</w:t>
      </w:r>
      <w:r w:rsidRPr="00B02A0B">
        <w:rPr>
          <w:rFonts w:eastAsia="Malgun Gothic"/>
        </w:rPr>
        <w:tab/>
        <w:t>Location reporting configuration</w:t>
      </w:r>
      <w:bookmarkEnd w:id="7190"/>
      <w:bookmarkEnd w:id="7191"/>
      <w:bookmarkEnd w:id="7192"/>
      <w:bookmarkEnd w:id="7193"/>
      <w:bookmarkEnd w:id="7194"/>
      <w:bookmarkEnd w:id="7195"/>
      <w:bookmarkEnd w:id="7196"/>
      <w:bookmarkEnd w:id="7197"/>
      <w:bookmarkEnd w:id="7198"/>
      <w:bookmarkEnd w:id="7199"/>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00" w:name="_Toc171586482"/>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00"/>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01" w:name="_Toc171586483"/>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01"/>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w:t>
      </w:r>
      <w:r w:rsidRPr="0005018D">
        <w:rPr>
          <w:rFonts w:eastAsia="SimSun"/>
        </w:rPr>
        <w:t>3GPP TS 24.229 [</w:t>
      </w:r>
      <w:r>
        <w:rPr>
          <w:rFonts w:eastAsia="SimSun"/>
        </w:rPr>
        <w:t>5</w:t>
      </w:r>
      <w:r w:rsidRPr="0005018D">
        <w:rPr>
          <w:rFonts w:eastAsia="SimSun"/>
        </w:rPr>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rFonts w:eastAsia="SimSun"/>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rPr>
          <w:rFonts w:eastAsia="SimSun"/>
        </w:rPr>
      </w:pPr>
      <w:r w:rsidRPr="0005018D">
        <w:rPr>
          <w:lang w:eastAsia="ko-KR"/>
        </w:rPr>
        <w:t>4)</w:t>
      </w:r>
      <w:r w:rsidRPr="0005018D">
        <w:rPr>
          <w:lang w:eastAsia="ko-KR"/>
        </w:rPr>
        <w:tab/>
      </w:r>
      <w:r w:rsidRPr="0005018D">
        <w:rPr>
          <w:rFonts w:eastAsia="SimSun"/>
        </w:rPr>
        <w:t xml:space="preserve">shall set the Request-URI to the public service identity </w:t>
      </w:r>
      <w:r w:rsidRPr="0005018D">
        <w:t>identifying the participating MC</w:t>
      </w:r>
      <w:r>
        <w:t>Data</w:t>
      </w:r>
      <w:r w:rsidRPr="0005018D">
        <w:t xml:space="preserve"> function serving the MC</w:t>
      </w:r>
      <w:r>
        <w:t>Data</w:t>
      </w:r>
      <w:r w:rsidRPr="0005018D">
        <w:t xml:space="preserve"> user</w:t>
      </w:r>
      <w:r w:rsidRPr="0005018D">
        <w:rPr>
          <w:rFonts w:eastAsia="SimSun"/>
        </w:rPr>
        <w:t>;</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02" w:name="_CR17_3_3"/>
      <w:bookmarkStart w:id="7203" w:name="_Toc20215925"/>
      <w:bookmarkStart w:id="7204" w:name="_Toc27496444"/>
      <w:bookmarkStart w:id="7205" w:name="_Toc36108185"/>
      <w:bookmarkStart w:id="7206" w:name="_Toc44598946"/>
      <w:bookmarkStart w:id="7207" w:name="_Toc44602801"/>
      <w:bookmarkStart w:id="7208" w:name="_Toc45197978"/>
      <w:bookmarkStart w:id="7209" w:name="_Toc45696011"/>
      <w:bookmarkStart w:id="7210" w:name="_Toc51851467"/>
      <w:bookmarkStart w:id="7211" w:name="_Toc92225088"/>
      <w:bookmarkStart w:id="7212" w:name="_Toc171586484"/>
      <w:bookmarkEnd w:id="7202"/>
      <w:r w:rsidRPr="00B02A0B">
        <w:t>17.3.3</w:t>
      </w:r>
      <w:r w:rsidRPr="00B02A0B">
        <w:tab/>
        <w:t>Location information request</w:t>
      </w:r>
      <w:bookmarkEnd w:id="7203"/>
      <w:bookmarkEnd w:id="7204"/>
      <w:bookmarkEnd w:id="7205"/>
      <w:bookmarkEnd w:id="7206"/>
      <w:bookmarkEnd w:id="7207"/>
      <w:bookmarkEnd w:id="7208"/>
      <w:bookmarkEnd w:id="7209"/>
      <w:bookmarkEnd w:id="7210"/>
      <w:bookmarkEnd w:id="7211"/>
      <w:bookmarkEnd w:id="7212"/>
    </w:p>
    <w:p w14:paraId="33CA0283" w14:textId="2C6CC928" w:rsidR="00467069" w:rsidRPr="00467069" w:rsidRDefault="00467069" w:rsidP="00467069">
      <w:pPr>
        <w:pStyle w:val="Heading4"/>
        <w:overflowPunct/>
        <w:autoSpaceDE/>
        <w:autoSpaceDN/>
        <w:adjustRightInd/>
        <w:textAlignment w:val="auto"/>
      </w:pPr>
      <w:bookmarkStart w:id="7213" w:name="_Toc171586485"/>
      <w:r>
        <w:rPr>
          <w:lang w:eastAsia="en-US"/>
        </w:rPr>
        <w:t>17.3.3.1</w:t>
      </w:r>
      <w:r>
        <w:rPr>
          <w:lang w:eastAsia="en-US"/>
        </w:rPr>
        <w:tab/>
        <w:t>Location information request to MCData client</w:t>
      </w:r>
      <w:bookmarkEnd w:id="7213"/>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14" w:name="_Toc171586486"/>
      <w:r>
        <w:t>17.3.3.2</w:t>
      </w:r>
      <w:r>
        <w:tab/>
        <w:t>Location information request from authorized MCData client</w:t>
      </w:r>
      <w:bookmarkEnd w:id="7214"/>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 xml:space="preserve">request in accordance with </w:t>
      </w:r>
      <w:r w:rsidRPr="0073469F">
        <w:rPr>
          <w:rFonts w:eastAsia="SimSun"/>
        </w:rPr>
        <w:t>3GPP TS 24.229 [</w:t>
      </w:r>
      <w:r w:rsidR="00141B0D">
        <w:rPr>
          <w:rFonts w:eastAsia="SimSun"/>
        </w:rPr>
        <w:t>5</w:t>
      </w:r>
      <w:r w:rsidRPr="0073469F">
        <w:rPr>
          <w:rFonts w:eastAsia="SimSun"/>
        </w:rPr>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w:t>
      </w:r>
    </w:p>
    <w:p w14:paraId="07C4E55B" w14:textId="04414F1F" w:rsidR="004122FE" w:rsidRDefault="004122FE" w:rsidP="00467069">
      <w:pPr>
        <w:pStyle w:val="B1"/>
        <w:rPr>
          <w:rFonts w:eastAsia="SimSun"/>
        </w:rPr>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15" w:name="_CR17_3_4"/>
      <w:bookmarkStart w:id="7216" w:name="_Toc20215926"/>
      <w:bookmarkStart w:id="7217" w:name="_Toc27496445"/>
      <w:bookmarkStart w:id="7218" w:name="_Toc36108186"/>
      <w:bookmarkStart w:id="7219" w:name="_Toc44598947"/>
      <w:bookmarkStart w:id="7220" w:name="_Toc44602802"/>
      <w:bookmarkStart w:id="7221" w:name="_Toc45197979"/>
      <w:bookmarkStart w:id="7222" w:name="_Toc45696012"/>
      <w:bookmarkStart w:id="7223" w:name="_Toc51851468"/>
      <w:bookmarkStart w:id="7224" w:name="_Toc92225089"/>
      <w:bookmarkStart w:id="7225" w:name="_Toc171586487"/>
      <w:bookmarkEnd w:id="7215"/>
      <w:r w:rsidRPr="00B02A0B">
        <w:rPr>
          <w:noProof/>
        </w:rPr>
        <w:t>17.3.4</w:t>
      </w:r>
      <w:r w:rsidRPr="00B02A0B">
        <w:rPr>
          <w:noProof/>
        </w:rPr>
        <w:tab/>
        <w:t>Location information report</w:t>
      </w:r>
      <w:bookmarkEnd w:id="7216"/>
      <w:bookmarkEnd w:id="7217"/>
      <w:bookmarkEnd w:id="7218"/>
      <w:bookmarkEnd w:id="7219"/>
      <w:bookmarkEnd w:id="7220"/>
      <w:bookmarkEnd w:id="7221"/>
      <w:bookmarkEnd w:id="7222"/>
      <w:bookmarkEnd w:id="7223"/>
      <w:bookmarkEnd w:id="7224"/>
      <w:bookmarkEnd w:id="7225"/>
    </w:p>
    <w:p w14:paraId="61280F6F" w14:textId="77777777" w:rsidR="005C310B" w:rsidRPr="00B02A0B" w:rsidRDefault="005C310B" w:rsidP="007D34FE">
      <w:pPr>
        <w:pStyle w:val="Heading4"/>
      </w:pPr>
      <w:bookmarkStart w:id="7226" w:name="_CR17_3_4_1"/>
      <w:bookmarkStart w:id="7227" w:name="_Toc20215927"/>
      <w:bookmarkStart w:id="7228" w:name="_Toc27496446"/>
      <w:bookmarkStart w:id="7229" w:name="_Toc36108187"/>
      <w:bookmarkStart w:id="7230" w:name="_Toc44598948"/>
      <w:bookmarkStart w:id="7231" w:name="_Toc44602803"/>
      <w:bookmarkStart w:id="7232" w:name="_Toc45197980"/>
      <w:bookmarkStart w:id="7233" w:name="_Toc45696013"/>
      <w:bookmarkStart w:id="7234" w:name="_Toc51851469"/>
      <w:bookmarkStart w:id="7235" w:name="_Toc92225090"/>
      <w:bookmarkStart w:id="7236" w:name="_Toc171586488"/>
      <w:bookmarkEnd w:id="7226"/>
      <w:r w:rsidRPr="00B02A0B">
        <w:t>17.3.4.1</w:t>
      </w:r>
      <w:r w:rsidRPr="00B02A0B">
        <w:tab/>
        <w:t>Report triggering</w:t>
      </w:r>
      <w:bookmarkEnd w:id="7227"/>
      <w:bookmarkEnd w:id="7228"/>
      <w:bookmarkEnd w:id="7229"/>
      <w:bookmarkEnd w:id="7230"/>
      <w:bookmarkEnd w:id="7231"/>
      <w:bookmarkEnd w:id="7232"/>
      <w:bookmarkEnd w:id="7233"/>
      <w:bookmarkEnd w:id="7234"/>
      <w:bookmarkEnd w:id="7235"/>
      <w:bookmarkEnd w:id="7236"/>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37" w:name="_CR17_3_4_2"/>
      <w:bookmarkStart w:id="7238" w:name="_Toc20215928"/>
      <w:bookmarkStart w:id="7239" w:name="_Toc27496447"/>
      <w:bookmarkStart w:id="7240" w:name="_Toc36108188"/>
      <w:bookmarkStart w:id="7241" w:name="_Toc44598949"/>
      <w:bookmarkStart w:id="7242" w:name="_Toc44602804"/>
      <w:bookmarkStart w:id="7243" w:name="_Toc45197981"/>
      <w:bookmarkStart w:id="7244" w:name="_Toc45696014"/>
      <w:bookmarkStart w:id="7245" w:name="_Toc51851470"/>
      <w:bookmarkStart w:id="7246" w:name="_Toc92225091"/>
      <w:bookmarkStart w:id="7247" w:name="_Toc171586489"/>
      <w:bookmarkEnd w:id="7237"/>
      <w:r w:rsidRPr="00B02A0B">
        <w:t>17.3.4.2</w:t>
      </w:r>
      <w:r w:rsidRPr="00B02A0B">
        <w:tab/>
        <w:t>Sending location information report</w:t>
      </w:r>
      <w:bookmarkEnd w:id="7238"/>
      <w:bookmarkEnd w:id="7239"/>
      <w:bookmarkEnd w:id="7240"/>
      <w:bookmarkEnd w:id="7241"/>
      <w:bookmarkEnd w:id="7242"/>
      <w:bookmarkEnd w:id="7243"/>
      <w:bookmarkEnd w:id="7244"/>
      <w:bookmarkEnd w:id="7245"/>
      <w:bookmarkEnd w:id="7246"/>
      <w:bookmarkEnd w:id="7247"/>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48" w:name="_CR18"/>
      <w:bookmarkStart w:id="7249" w:name="_Toc11410531"/>
      <w:bookmarkStart w:id="7250" w:name="_Toc27496448"/>
      <w:bookmarkStart w:id="7251" w:name="_Toc36108189"/>
      <w:bookmarkStart w:id="7252" w:name="_Toc44598950"/>
      <w:bookmarkStart w:id="7253" w:name="_Toc44602805"/>
      <w:bookmarkStart w:id="7254" w:name="_Toc45197982"/>
      <w:bookmarkStart w:id="7255" w:name="_Toc45696015"/>
      <w:bookmarkStart w:id="7256" w:name="_Toc51851471"/>
      <w:bookmarkStart w:id="7257" w:name="_Toc92225092"/>
      <w:bookmarkStart w:id="7258" w:name="_Toc171586490"/>
      <w:bookmarkEnd w:id="7248"/>
      <w:r w:rsidRPr="00B02A0B">
        <w:t>18</w:t>
      </w:r>
      <w:r w:rsidRPr="00B02A0B">
        <w:tab/>
        <w:t>Pre-established session</w:t>
      </w:r>
      <w:bookmarkEnd w:id="7249"/>
      <w:bookmarkEnd w:id="7250"/>
      <w:bookmarkEnd w:id="7251"/>
      <w:bookmarkEnd w:id="7252"/>
      <w:bookmarkEnd w:id="7253"/>
      <w:bookmarkEnd w:id="7254"/>
      <w:bookmarkEnd w:id="7255"/>
      <w:bookmarkEnd w:id="7256"/>
      <w:bookmarkEnd w:id="7257"/>
      <w:bookmarkEnd w:id="7258"/>
    </w:p>
    <w:p w14:paraId="69301580" w14:textId="77777777" w:rsidR="005C310B" w:rsidRPr="00B02A0B" w:rsidRDefault="005C310B" w:rsidP="007D34FE">
      <w:pPr>
        <w:pStyle w:val="Heading2"/>
      </w:pPr>
      <w:bookmarkStart w:id="7259" w:name="_CR18_1"/>
      <w:bookmarkStart w:id="7260" w:name="_Toc11410532"/>
      <w:bookmarkStart w:id="7261" w:name="_Toc27496449"/>
      <w:bookmarkStart w:id="7262" w:name="_Toc36108190"/>
      <w:bookmarkStart w:id="7263" w:name="_Toc44598951"/>
      <w:bookmarkStart w:id="7264" w:name="_Toc44602806"/>
      <w:bookmarkStart w:id="7265" w:name="_Toc45197983"/>
      <w:bookmarkStart w:id="7266" w:name="_Toc45696016"/>
      <w:bookmarkStart w:id="7267" w:name="_Toc51851472"/>
      <w:bookmarkStart w:id="7268" w:name="_Toc92225093"/>
      <w:bookmarkStart w:id="7269" w:name="_Toc171586491"/>
      <w:bookmarkEnd w:id="7259"/>
      <w:r w:rsidRPr="00B02A0B">
        <w:t>18.1</w:t>
      </w:r>
      <w:r w:rsidRPr="00B02A0B">
        <w:tab/>
        <w:t>General</w:t>
      </w:r>
      <w:bookmarkEnd w:id="7260"/>
      <w:bookmarkEnd w:id="7261"/>
      <w:bookmarkEnd w:id="7262"/>
      <w:bookmarkEnd w:id="7263"/>
      <w:bookmarkEnd w:id="7264"/>
      <w:bookmarkEnd w:id="7265"/>
      <w:bookmarkEnd w:id="7266"/>
      <w:bookmarkEnd w:id="7267"/>
      <w:bookmarkEnd w:id="7268"/>
      <w:bookmarkEnd w:id="7269"/>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270" w:name="_CR18_2"/>
      <w:bookmarkStart w:id="7271" w:name="_Toc27496450"/>
      <w:bookmarkStart w:id="7272" w:name="_Toc36108191"/>
      <w:bookmarkStart w:id="7273" w:name="_Toc44598952"/>
      <w:bookmarkStart w:id="7274" w:name="_Toc44602807"/>
      <w:bookmarkStart w:id="7275" w:name="_Toc45197984"/>
      <w:bookmarkStart w:id="7276" w:name="_Toc45696017"/>
      <w:bookmarkStart w:id="7277" w:name="_Toc51851473"/>
      <w:bookmarkStart w:id="7278" w:name="_Toc92225094"/>
      <w:bookmarkStart w:id="7279" w:name="_Toc171586492"/>
      <w:bookmarkEnd w:id="7270"/>
      <w:r w:rsidRPr="00B02A0B">
        <w:t>18.2</w:t>
      </w:r>
      <w:r w:rsidRPr="00B02A0B">
        <w:tab/>
        <w:t>Participating MCData function use of resource sharing</w:t>
      </w:r>
      <w:bookmarkEnd w:id="7271"/>
      <w:bookmarkEnd w:id="7272"/>
      <w:bookmarkEnd w:id="7273"/>
      <w:bookmarkEnd w:id="7274"/>
      <w:bookmarkEnd w:id="7275"/>
      <w:bookmarkEnd w:id="7276"/>
      <w:bookmarkEnd w:id="7277"/>
      <w:bookmarkEnd w:id="7278"/>
      <w:bookmarkEnd w:id="7279"/>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rFonts w:eastAsia="SimSun"/>
          <w:lang w:eastAsia="zh-CN"/>
        </w:rPr>
      </w:pPr>
      <w:bookmarkStart w:id="7280" w:name="_CR18_3"/>
      <w:bookmarkStart w:id="7281" w:name="_Toc27496451"/>
      <w:bookmarkStart w:id="7282" w:name="_Toc36108192"/>
      <w:bookmarkStart w:id="7283" w:name="_Toc44598953"/>
      <w:bookmarkStart w:id="7284" w:name="_Toc44602808"/>
      <w:bookmarkStart w:id="7285" w:name="_Toc45197985"/>
      <w:bookmarkStart w:id="7286" w:name="_Toc45696018"/>
      <w:bookmarkStart w:id="7287" w:name="_Toc51851474"/>
      <w:bookmarkStart w:id="7288" w:name="_Toc92225095"/>
      <w:bookmarkStart w:id="7289" w:name="_Toc171586493"/>
      <w:bookmarkEnd w:id="7280"/>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r w:rsidRPr="00B02A0B">
        <w:rPr>
          <w:rFonts w:eastAsia="SimSun"/>
          <w:lang w:eastAsia="zh-CN"/>
        </w:rPr>
        <w:t>MCData SDS communication</w:t>
      </w:r>
      <w:bookmarkEnd w:id="7281"/>
      <w:bookmarkEnd w:id="7282"/>
      <w:bookmarkEnd w:id="7283"/>
      <w:bookmarkEnd w:id="7284"/>
      <w:bookmarkEnd w:id="7285"/>
      <w:bookmarkEnd w:id="7286"/>
      <w:bookmarkEnd w:id="7287"/>
      <w:bookmarkEnd w:id="7288"/>
      <w:bookmarkEnd w:id="7289"/>
    </w:p>
    <w:p w14:paraId="33F99786" w14:textId="77777777" w:rsidR="005C310B" w:rsidRPr="00B02A0B" w:rsidRDefault="005C310B" w:rsidP="007D34FE">
      <w:pPr>
        <w:pStyle w:val="Heading3"/>
        <w:rPr>
          <w:lang w:val="en-US"/>
        </w:rPr>
      </w:pPr>
      <w:bookmarkStart w:id="7290" w:name="_CR18_3_1"/>
      <w:bookmarkStart w:id="7291" w:name="_Toc27496452"/>
      <w:bookmarkStart w:id="7292" w:name="_Toc36108193"/>
      <w:bookmarkStart w:id="7293" w:name="_Toc44598954"/>
      <w:bookmarkStart w:id="7294" w:name="_Toc44602809"/>
      <w:bookmarkStart w:id="7295" w:name="_Toc45197986"/>
      <w:bookmarkStart w:id="7296" w:name="_Toc45696019"/>
      <w:bookmarkStart w:id="7297" w:name="_Toc51851475"/>
      <w:bookmarkStart w:id="7298" w:name="_Toc92225096"/>
      <w:bookmarkStart w:id="7299" w:name="_Toc171586494"/>
      <w:bookmarkEnd w:id="7290"/>
      <w:r w:rsidRPr="00B02A0B">
        <w:rPr>
          <w:lang w:val="en-US"/>
        </w:rPr>
        <w:t>18.3.1</w:t>
      </w:r>
      <w:r w:rsidRPr="00B02A0B">
        <w:rPr>
          <w:lang w:val="en-US"/>
        </w:rPr>
        <w:tab/>
        <w:t>General</w:t>
      </w:r>
      <w:bookmarkEnd w:id="7291"/>
      <w:bookmarkEnd w:id="7292"/>
      <w:bookmarkEnd w:id="7293"/>
      <w:bookmarkEnd w:id="7294"/>
      <w:bookmarkEnd w:id="7295"/>
      <w:bookmarkEnd w:id="7296"/>
      <w:bookmarkEnd w:id="7297"/>
      <w:bookmarkEnd w:id="7298"/>
      <w:bookmarkEnd w:id="7299"/>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00" w:name="_CR18_3_1_1"/>
      <w:bookmarkStart w:id="7301" w:name="_Toc27496453"/>
      <w:bookmarkStart w:id="7302" w:name="_Toc36108194"/>
      <w:bookmarkStart w:id="7303" w:name="_Toc44598955"/>
      <w:bookmarkStart w:id="7304" w:name="_Toc44602810"/>
      <w:bookmarkStart w:id="7305" w:name="_Toc45197987"/>
      <w:bookmarkStart w:id="7306" w:name="_Toc45696020"/>
      <w:bookmarkStart w:id="7307" w:name="_Toc51851476"/>
      <w:bookmarkStart w:id="7308" w:name="_Toc92225097"/>
      <w:bookmarkStart w:id="7309" w:name="_Toc171586495"/>
      <w:bookmarkEnd w:id="7300"/>
      <w:r w:rsidRPr="00B02A0B">
        <w:t>18.</w:t>
      </w:r>
      <w:r w:rsidRPr="00B02A0B">
        <w:rPr>
          <w:lang w:val="en-US"/>
        </w:rPr>
        <w:t>3</w:t>
      </w:r>
      <w:r w:rsidRPr="00B02A0B">
        <w:t>.</w:t>
      </w:r>
      <w:r w:rsidRPr="00B02A0B">
        <w:rPr>
          <w:lang w:val="en-US"/>
        </w:rPr>
        <w:t>1.</w:t>
      </w:r>
      <w:r w:rsidRPr="00B02A0B">
        <w:t>1</w:t>
      </w:r>
      <w:r w:rsidRPr="00B02A0B">
        <w:tab/>
        <w:t>SDP offer generation</w:t>
      </w:r>
      <w:bookmarkEnd w:id="7301"/>
      <w:bookmarkEnd w:id="7302"/>
      <w:bookmarkEnd w:id="7303"/>
      <w:bookmarkEnd w:id="7304"/>
      <w:bookmarkEnd w:id="7305"/>
      <w:bookmarkEnd w:id="7306"/>
      <w:bookmarkEnd w:id="7307"/>
      <w:bookmarkEnd w:id="7308"/>
      <w:bookmarkEnd w:id="7309"/>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10" w:name="_CR18_3_1_2"/>
      <w:bookmarkStart w:id="7311" w:name="_Toc27496454"/>
      <w:bookmarkStart w:id="7312" w:name="_Toc36108195"/>
      <w:bookmarkStart w:id="7313" w:name="_Toc44598956"/>
      <w:bookmarkStart w:id="7314" w:name="_Toc44602811"/>
      <w:bookmarkStart w:id="7315" w:name="_Toc45197988"/>
      <w:bookmarkStart w:id="7316" w:name="_Toc45696021"/>
      <w:bookmarkStart w:id="7317" w:name="_Toc51851477"/>
      <w:bookmarkStart w:id="7318" w:name="_Toc92225098"/>
      <w:bookmarkStart w:id="7319" w:name="_Toc171586496"/>
      <w:bookmarkEnd w:id="7310"/>
      <w:r w:rsidRPr="00B02A0B">
        <w:t>18.</w:t>
      </w:r>
      <w:r w:rsidRPr="00B02A0B">
        <w:rPr>
          <w:lang w:val="en-US"/>
        </w:rPr>
        <w:t>3</w:t>
      </w:r>
      <w:r w:rsidRPr="00B02A0B">
        <w:t>.</w:t>
      </w:r>
      <w:r w:rsidRPr="00B02A0B">
        <w:rPr>
          <w:lang w:val="en-US"/>
        </w:rPr>
        <w:t>1.</w:t>
      </w:r>
      <w:r w:rsidRPr="00B02A0B">
        <w:t>2</w:t>
      </w:r>
      <w:r w:rsidRPr="00B02A0B">
        <w:tab/>
        <w:t>SDP answer generation</w:t>
      </w:r>
      <w:bookmarkEnd w:id="7311"/>
      <w:bookmarkEnd w:id="7312"/>
      <w:bookmarkEnd w:id="7313"/>
      <w:bookmarkEnd w:id="7314"/>
      <w:bookmarkEnd w:id="7315"/>
      <w:bookmarkEnd w:id="7316"/>
      <w:bookmarkEnd w:id="7317"/>
      <w:bookmarkEnd w:id="7318"/>
      <w:bookmarkEnd w:id="7319"/>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20" w:name="_CR18_3_2"/>
      <w:bookmarkStart w:id="7321" w:name="_Toc27496455"/>
      <w:bookmarkStart w:id="7322" w:name="_Toc36108196"/>
      <w:bookmarkStart w:id="7323" w:name="_Toc44598957"/>
      <w:bookmarkStart w:id="7324" w:name="_Toc44602812"/>
      <w:bookmarkStart w:id="7325" w:name="_Toc45197989"/>
      <w:bookmarkStart w:id="7326" w:name="_Toc45696022"/>
      <w:bookmarkStart w:id="7327" w:name="_Toc51851478"/>
      <w:bookmarkStart w:id="7328" w:name="_Toc92225099"/>
      <w:bookmarkStart w:id="7329" w:name="_Toc171586497"/>
      <w:bookmarkEnd w:id="7320"/>
      <w:r w:rsidRPr="00B02A0B">
        <w:t>18.3.2</w:t>
      </w:r>
      <w:r w:rsidRPr="00B02A0B">
        <w:tab/>
        <w:t>Session establishment</w:t>
      </w:r>
      <w:bookmarkEnd w:id="7321"/>
      <w:bookmarkEnd w:id="7322"/>
      <w:bookmarkEnd w:id="7323"/>
      <w:bookmarkEnd w:id="7324"/>
      <w:bookmarkEnd w:id="7325"/>
      <w:bookmarkEnd w:id="7326"/>
      <w:bookmarkEnd w:id="7327"/>
      <w:bookmarkEnd w:id="7328"/>
      <w:bookmarkEnd w:id="7329"/>
    </w:p>
    <w:p w14:paraId="0DF9C9C4" w14:textId="77777777" w:rsidR="005C310B" w:rsidRPr="00B02A0B" w:rsidRDefault="005C310B" w:rsidP="007D34FE">
      <w:pPr>
        <w:pStyle w:val="Heading4"/>
      </w:pPr>
      <w:bookmarkStart w:id="7330" w:name="_CR18_3_2_1"/>
      <w:bookmarkStart w:id="7331" w:name="_Toc11410535"/>
      <w:bookmarkStart w:id="7332" w:name="_Toc27496456"/>
      <w:bookmarkStart w:id="7333" w:name="_Toc36108197"/>
      <w:bookmarkStart w:id="7334" w:name="_Toc44598958"/>
      <w:bookmarkStart w:id="7335" w:name="_Toc44602813"/>
      <w:bookmarkStart w:id="7336" w:name="_Toc45197990"/>
      <w:bookmarkStart w:id="7337" w:name="_Toc45696023"/>
      <w:bookmarkStart w:id="7338" w:name="_Toc51851479"/>
      <w:bookmarkStart w:id="7339" w:name="_Toc92225100"/>
      <w:bookmarkStart w:id="7340" w:name="_Toc171586498"/>
      <w:bookmarkEnd w:id="7330"/>
      <w:r w:rsidRPr="00B02A0B">
        <w:t>18.3.</w:t>
      </w:r>
      <w:r w:rsidRPr="00B02A0B">
        <w:rPr>
          <w:lang w:val="en-US"/>
        </w:rPr>
        <w:t>2</w:t>
      </w:r>
      <w:r w:rsidRPr="00B02A0B">
        <w:t>.1</w:t>
      </w:r>
      <w:r w:rsidRPr="00B02A0B">
        <w:tab/>
        <w:t>MCData client procedures</w:t>
      </w:r>
      <w:bookmarkEnd w:id="7331"/>
      <w:bookmarkEnd w:id="7332"/>
      <w:bookmarkEnd w:id="7333"/>
      <w:bookmarkEnd w:id="7334"/>
      <w:bookmarkEnd w:id="7335"/>
      <w:bookmarkEnd w:id="7336"/>
      <w:bookmarkEnd w:id="7337"/>
      <w:bookmarkEnd w:id="7338"/>
      <w:bookmarkEnd w:id="7339"/>
      <w:bookmarkEnd w:id="7340"/>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41" w:name="_CR18_3_2_2"/>
      <w:bookmarkStart w:id="7342" w:name="_Toc27496457"/>
      <w:bookmarkStart w:id="7343" w:name="_Toc36108198"/>
      <w:bookmarkStart w:id="7344" w:name="_Toc44598959"/>
      <w:bookmarkStart w:id="7345" w:name="_Toc44602814"/>
      <w:bookmarkStart w:id="7346" w:name="_Toc45197991"/>
      <w:bookmarkStart w:id="7347" w:name="_Toc45696024"/>
      <w:bookmarkStart w:id="7348" w:name="_Toc51851480"/>
      <w:bookmarkStart w:id="7349" w:name="_Toc92225101"/>
      <w:bookmarkStart w:id="7350" w:name="_Toc171586499"/>
      <w:bookmarkStart w:id="7351" w:name="_Toc11410544"/>
      <w:bookmarkEnd w:id="7341"/>
      <w:r w:rsidRPr="00B02A0B">
        <w:t>18.3.</w:t>
      </w:r>
      <w:r w:rsidRPr="00B02A0B">
        <w:rPr>
          <w:lang w:val="en-US"/>
        </w:rPr>
        <w:t>2</w:t>
      </w:r>
      <w:r w:rsidRPr="00B02A0B">
        <w:t>.2</w:t>
      </w:r>
      <w:r w:rsidRPr="00B02A0B">
        <w:tab/>
        <w:t>Participating MCData function procedures</w:t>
      </w:r>
      <w:bookmarkEnd w:id="7342"/>
      <w:bookmarkEnd w:id="7343"/>
      <w:bookmarkEnd w:id="7344"/>
      <w:bookmarkEnd w:id="7345"/>
      <w:bookmarkEnd w:id="7346"/>
      <w:bookmarkEnd w:id="7347"/>
      <w:bookmarkEnd w:id="7348"/>
      <w:bookmarkEnd w:id="7349"/>
      <w:bookmarkEnd w:id="7350"/>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52" w:name="_CR18_3_3"/>
      <w:bookmarkStart w:id="7353" w:name="_Toc27496458"/>
      <w:bookmarkStart w:id="7354" w:name="_Toc36108199"/>
      <w:bookmarkStart w:id="7355" w:name="_Toc44598960"/>
      <w:bookmarkStart w:id="7356" w:name="_Toc44602815"/>
      <w:bookmarkStart w:id="7357" w:name="_Toc45197992"/>
      <w:bookmarkStart w:id="7358" w:name="_Toc45696025"/>
      <w:bookmarkStart w:id="7359" w:name="_Toc51851481"/>
      <w:bookmarkStart w:id="7360" w:name="_Toc92225102"/>
      <w:bookmarkStart w:id="7361" w:name="_Toc171586500"/>
      <w:bookmarkEnd w:id="7352"/>
      <w:r w:rsidRPr="00B02A0B">
        <w:t>18.3.3</w:t>
      </w:r>
      <w:r w:rsidRPr="00B02A0B">
        <w:tab/>
        <w:t>Session release</w:t>
      </w:r>
      <w:bookmarkEnd w:id="7351"/>
      <w:bookmarkEnd w:id="7353"/>
      <w:bookmarkEnd w:id="7354"/>
      <w:bookmarkEnd w:id="7355"/>
      <w:bookmarkEnd w:id="7356"/>
      <w:bookmarkEnd w:id="7357"/>
      <w:bookmarkEnd w:id="7358"/>
      <w:bookmarkEnd w:id="7359"/>
      <w:bookmarkEnd w:id="7360"/>
      <w:bookmarkEnd w:id="7361"/>
    </w:p>
    <w:p w14:paraId="2CBF6F65" w14:textId="77777777" w:rsidR="005C310B" w:rsidRPr="00B02A0B" w:rsidRDefault="005C310B" w:rsidP="007D34FE">
      <w:pPr>
        <w:pStyle w:val="Heading4"/>
      </w:pPr>
      <w:bookmarkStart w:id="7362" w:name="_CR18_3_3_1"/>
      <w:bookmarkStart w:id="7363" w:name="_Toc11410545"/>
      <w:bookmarkStart w:id="7364" w:name="_Toc27496459"/>
      <w:bookmarkStart w:id="7365" w:name="_Toc36108200"/>
      <w:bookmarkStart w:id="7366" w:name="_Toc44598961"/>
      <w:bookmarkStart w:id="7367" w:name="_Toc44602816"/>
      <w:bookmarkStart w:id="7368" w:name="_Toc45197993"/>
      <w:bookmarkStart w:id="7369" w:name="_Toc45696026"/>
      <w:bookmarkStart w:id="7370" w:name="_Toc51851482"/>
      <w:bookmarkStart w:id="7371" w:name="_Toc92225103"/>
      <w:bookmarkStart w:id="7372" w:name="_Toc171586501"/>
      <w:bookmarkEnd w:id="7362"/>
      <w:r w:rsidRPr="00B02A0B">
        <w:t>18.3.3.1</w:t>
      </w:r>
      <w:r w:rsidRPr="00B02A0B">
        <w:tab/>
        <w:t>MCData client procedures</w:t>
      </w:r>
      <w:bookmarkEnd w:id="7363"/>
      <w:bookmarkEnd w:id="7364"/>
      <w:bookmarkEnd w:id="7365"/>
      <w:bookmarkEnd w:id="7366"/>
      <w:bookmarkEnd w:id="7367"/>
      <w:bookmarkEnd w:id="7368"/>
      <w:bookmarkEnd w:id="7369"/>
      <w:bookmarkEnd w:id="7370"/>
      <w:bookmarkEnd w:id="7371"/>
      <w:bookmarkEnd w:id="7372"/>
    </w:p>
    <w:p w14:paraId="47214770" w14:textId="77777777" w:rsidR="005C310B" w:rsidRPr="00B02A0B" w:rsidRDefault="005C310B" w:rsidP="007D34FE">
      <w:pPr>
        <w:pStyle w:val="Heading5"/>
        <w:rPr>
          <w:lang w:val="en-US"/>
        </w:rPr>
      </w:pPr>
      <w:bookmarkStart w:id="7373" w:name="_CR18_3_3_1_1"/>
      <w:bookmarkStart w:id="7374" w:name="_Toc11410546"/>
      <w:bookmarkStart w:id="7375" w:name="_Toc27496460"/>
      <w:bookmarkStart w:id="7376" w:name="_Toc36108201"/>
      <w:bookmarkStart w:id="7377" w:name="_Toc44598962"/>
      <w:bookmarkStart w:id="7378" w:name="_Toc44602817"/>
      <w:bookmarkStart w:id="7379" w:name="_Toc45197994"/>
      <w:bookmarkStart w:id="7380" w:name="_Toc45696027"/>
      <w:bookmarkStart w:id="7381" w:name="_Toc51851483"/>
      <w:bookmarkStart w:id="7382" w:name="_Toc92225104"/>
      <w:bookmarkStart w:id="7383" w:name="_Toc171586502"/>
      <w:bookmarkEnd w:id="7373"/>
      <w:r w:rsidRPr="00B02A0B">
        <w:rPr>
          <w:lang w:val="en-US"/>
        </w:rPr>
        <w:t>1</w:t>
      </w:r>
      <w:r w:rsidRPr="00B02A0B">
        <w:t>8.</w:t>
      </w:r>
      <w:r w:rsidRPr="00B02A0B">
        <w:rPr>
          <w:lang w:val="en-US"/>
        </w:rPr>
        <w:t>3.3</w:t>
      </w:r>
      <w:r w:rsidRPr="00B02A0B">
        <w:t>.1.1</w:t>
      </w:r>
      <w:r w:rsidRPr="00B02A0B">
        <w:tab/>
        <w:t>MCData client initiated</w:t>
      </w:r>
      <w:bookmarkEnd w:id="7374"/>
      <w:r w:rsidRPr="00B02A0B">
        <w:rPr>
          <w:lang w:val="en-US"/>
        </w:rPr>
        <w:t xml:space="preserve"> release</w:t>
      </w:r>
      <w:bookmarkEnd w:id="7375"/>
      <w:bookmarkEnd w:id="7376"/>
      <w:bookmarkEnd w:id="7377"/>
      <w:bookmarkEnd w:id="7378"/>
      <w:bookmarkEnd w:id="7379"/>
      <w:bookmarkEnd w:id="7380"/>
      <w:bookmarkEnd w:id="7381"/>
      <w:bookmarkEnd w:id="7382"/>
      <w:bookmarkEnd w:id="7383"/>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384" w:name="_CR18_3_3_1_2"/>
      <w:bookmarkStart w:id="7385" w:name="_Toc27496461"/>
      <w:bookmarkStart w:id="7386" w:name="_Toc36108202"/>
      <w:bookmarkStart w:id="7387" w:name="_Toc44598963"/>
      <w:bookmarkStart w:id="7388" w:name="_Toc44602818"/>
      <w:bookmarkStart w:id="7389" w:name="_Toc45197995"/>
      <w:bookmarkStart w:id="7390" w:name="_Toc45696028"/>
      <w:bookmarkStart w:id="7391" w:name="_Toc51851484"/>
      <w:bookmarkStart w:id="7392" w:name="_Toc92225105"/>
      <w:bookmarkStart w:id="7393" w:name="_Toc171586503"/>
      <w:bookmarkEnd w:id="7384"/>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385"/>
      <w:bookmarkEnd w:id="7386"/>
      <w:bookmarkEnd w:id="7387"/>
      <w:bookmarkEnd w:id="7388"/>
      <w:bookmarkEnd w:id="7389"/>
      <w:bookmarkEnd w:id="7390"/>
      <w:bookmarkEnd w:id="7391"/>
      <w:bookmarkEnd w:id="7392"/>
      <w:bookmarkEnd w:id="7393"/>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394" w:name="_CR18_3_3_2"/>
      <w:bookmarkStart w:id="7395" w:name="_Toc11410548"/>
      <w:bookmarkStart w:id="7396" w:name="_Toc27496462"/>
      <w:bookmarkStart w:id="7397" w:name="_Toc36108203"/>
      <w:bookmarkStart w:id="7398" w:name="_Toc44598964"/>
      <w:bookmarkStart w:id="7399" w:name="_Toc44602819"/>
      <w:bookmarkStart w:id="7400" w:name="_Toc45197996"/>
      <w:bookmarkStart w:id="7401" w:name="_Toc45696029"/>
      <w:bookmarkStart w:id="7402" w:name="_Toc51851485"/>
      <w:bookmarkStart w:id="7403" w:name="_Toc92225106"/>
      <w:bookmarkStart w:id="7404" w:name="_Toc171586504"/>
      <w:bookmarkEnd w:id="7394"/>
      <w:r w:rsidRPr="00B02A0B">
        <w:t>18.3.3.2</w:t>
      </w:r>
      <w:r w:rsidRPr="00B02A0B">
        <w:tab/>
        <w:t>Participating MCData function procedures</w:t>
      </w:r>
      <w:bookmarkEnd w:id="7395"/>
      <w:bookmarkEnd w:id="7396"/>
      <w:bookmarkEnd w:id="7397"/>
      <w:bookmarkEnd w:id="7398"/>
      <w:bookmarkEnd w:id="7399"/>
      <w:bookmarkEnd w:id="7400"/>
      <w:bookmarkEnd w:id="7401"/>
      <w:bookmarkEnd w:id="7402"/>
      <w:bookmarkEnd w:id="7403"/>
      <w:bookmarkEnd w:id="7404"/>
    </w:p>
    <w:p w14:paraId="1C2F96CB" w14:textId="77777777" w:rsidR="005C310B" w:rsidRPr="00B02A0B" w:rsidRDefault="005C310B" w:rsidP="007D34FE">
      <w:pPr>
        <w:pStyle w:val="Heading5"/>
        <w:rPr>
          <w:lang w:val="en-US"/>
        </w:rPr>
      </w:pPr>
      <w:bookmarkStart w:id="7405" w:name="_CR18_3_3_2_1"/>
      <w:bookmarkStart w:id="7406" w:name="_Toc11410549"/>
      <w:bookmarkStart w:id="7407" w:name="_Toc27496463"/>
      <w:bookmarkStart w:id="7408" w:name="_Toc36108204"/>
      <w:bookmarkStart w:id="7409" w:name="_Toc44598965"/>
      <w:bookmarkStart w:id="7410" w:name="_Toc44602820"/>
      <w:bookmarkStart w:id="7411" w:name="_Toc45197997"/>
      <w:bookmarkStart w:id="7412" w:name="_Toc45696030"/>
      <w:bookmarkStart w:id="7413" w:name="_Toc51851486"/>
      <w:bookmarkStart w:id="7414" w:name="_Toc92225107"/>
      <w:bookmarkStart w:id="7415" w:name="_Toc171586505"/>
      <w:bookmarkEnd w:id="7405"/>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06"/>
      <w:r w:rsidRPr="00B02A0B">
        <w:rPr>
          <w:lang w:val="en-US"/>
        </w:rPr>
        <w:t xml:space="preserve"> release</w:t>
      </w:r>
      <w:bookmarkEnd w:id="7407"/>
      <w:bookmarkEnd w:id="7408"/>
      <w:bookmarkEnd w:id="7409"/>
      <w:bookmarkEnd w:id="7410"/>
      <w:bookmarkEnd w:id="7411"/>
      <w:bookmarkEnd w:id="7412"/>
      <w:bookmarkEnd w:id="7413"/>
      <w:bookmarkEnd w:id="7414"/>
      <w:bookmarkEnd w:id="7415"/>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16" w:name="_CR18_3_3_2_2"/>
      <w:bookmarkStart w:id="7417" w:name="_Toc11410550"/>
      <w:bookmarkStart w:id="7418" w:name="_Toc27496464"/>
      <w:bookmarkStart w:id="7419" w:name="_Toc36108205"/>
      <w:bookmarkStart w:id="7420" w:name="_Toc44598966"/>
      <w:bookmarkStart w:id="7421" w:name="_Toc44602821"/>
      <w:bookmarkStart w:id="7422" w:name="_Toc45197998"/>
      <w:bookmarkStart w:id="7423" w:name="_Toc45696031"/>
      <w:bookmarkStart w:id="7424" w:name="_Toc51851487"/>
      <w:bookmarkStart w:id="7425" w:name="_Toc92225108"/>
      <w:bookmarkStart w:id="7426" w:name="_Toc171586506"/>
      <w:bookmarkEnd w:id="7416"/>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17"/>
      <w:r w:rsidRPr="00B02A0B">
        <w:rPr>
          <w:lang w:val="en-US"/>
        </w:rPr>
        <w:t xml:space="preserve"> release</w:t>
      </w:r>
      <w:bookmarkEnd w:id="7418"/>
      <w:bookmarkEnd w:id="7419"/>
      <w:bookmarkEnd w:id="7420"/>
      <w:bookmarkEnd w:id="7421"/>
      <w:bookmarkEnd w:id="7422"/>
      <w:bookmarkEnd w:id="7423"/>
      <w:bookmarkEnd w:id="7424"/>
      <w:bookmarkEnd w:id="7425"/>
      <w:bookmarkEnd w:id="7426"/>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27" w:name="_CR18_3_4"/>
      <w:bookmarkStart w:id="7428" w:name="_Toc27496465"/>
      <w:bookmarkStart w:id="7429" w:name="_Toc36108206"/>
      <w:bookmarkStart w:id="7430" w:name="_Toc44598967"/>
      <w:bookmarkStart w:id="7431" w:name="_Toc44602822"/>
      <w:bookmarkStart w:id="7432" w:name="_Toc45197999"/>
      <w:bookmarkStart w:id="7433" w:name="_Toc45696032"/>
      <w:bookmarkStart w:id="7434" w:name="_Toc51851488"/>
      <w:bookmarkStart w:id="7435" w:name="_Toc92225109"/>
      <w:bookmarkStart w:id="7436" w:name="_Toc171586507"/>
      <w:bookmarkEnd w:id="7427"/>
      <w:r w:rsidRPr="00B02A0B">
        <w:t>18.3.4</w:t>
      </w:r>
      <w:r w:rsidRPr="00B02A0B">
        <w:tab/>
        <w:t>Session modification</w:t>
      </w:r>
      <w:bookmarkEnd w:id="7428"/>
      <w:bookmarkEnd w:id="7429"/>
      <w:bookmarkEnd w:id="7430"/>
      <w:bookmarkEnd w:id="7431"/>
      <w:bookmarkEnd w:id="7432"/>
      <w:bookmarkEnd w:id="7433"/>
      <w:bookmarkEnd w:id="7434"/>
      <w:bookmarkEnd w:id="7435"/>
      <w:bookmarkEnd w:id="7436"/>
    </w:p>
    <w:p w14:paraId="46E08DC2" w14:textId="77777777" w:rsidR="005C310B" w:rsidRPr="00B02A0B" w:rsidRDefault="005C310B" w:rsidP="007D34FE">
      <w:pPr>
        <w:pStyle w:val="Heading4"/>
      </w:pPr>
      <w:bookmarkStart w:id="7437" w:name="_CR18_3_4_1"/>
      <w:bookmarkStart w:id="7438" w:name="_Toc20155768"/>
      <w:bookmarkStart w:id="7439" w:name="_Toc27500923"/>
      <w:bookmarkStart w:id="7440" w:name="_Toc36108207"/>
      <w:bookmarkStart w:id="7441" w:name="_Toc44598968"/>
      <w:bookmarkStart w:id="7442" w:name="_Toc44602823"/>
      <w:bookmarkStart w:id="7443" w:name="_Toc45198000"/>
      <w:bookmarkStart w:id="7444" w:name="_Toc45696033"/>
      <w:bookmarkStart w:id="7445" w:name="_Toc51851489"/>
      <w:bookmarkStart w:id="7446" w:name="_Toc92225110"/>
      <w:bookmarkStart w:id="7447" w:name="_Toc171586508"/>
      <w:bookmarkStart w:id="7448" w:name="_Toc11411141"/>
      <w:bookmarkStart w:id="7449" w:name="_Toc27496466"/>
      <w:bookmarkEnd w:id="7437"/>
      <w:r w:rsidRPr="00B02A0B">
        <w:t>18.3.4.1</w:t>
      </w:r>
      <w:r w:rsidRPr="00B02A0B">
        <w:tab/>
        <w:t>MCData client procedures</w:t>
      </w:r>
      <w:bookmarkEnd w:id="7438"/>
      <w:bookmarkEnd w:id="7439"/>
      <w:bookmarkEnd w:id="7440"/>
      <w:bookmarkEnd w:id="7441"/>
      <w:bookmarkEnd w:id="7442"/>
      <w:bookmarkEnd w:id="7443"/>
      <w:bookmarkEnd w:id="7444"/>
      <w:bookmarkEnd w:id="7445"/>
      <w:bookmarkEnd w:id="7446"/>
      <w:bookmarkEnd w:id="7447"/>
    </w:p>
    <w:p w14:paraId="2FAB1BA7" w14:textId="77777777" w:rsidR="005C310B" w:rsidRPr="00B02A0B" w:rsidRDefault="005C310B" w:rsidP="007D34FE">
      <w:pPr>
        <w:pStyle w:val="Heading5"/>
      </w:pPr>
      <w:bookmarkStart w:id="7450" w:name="_CR18_3_4_1_1"/>
      <w:bookmarkStart w:id="7451" w:name="_Toc20155769"/>
      <w:bookmarkStart w:id="7452" w:name="_Toc27500924"/>
      <w:bookmarkStart w:id="7453" w:name="_Toc36108208"/>
      <w:bookmarkStart w:id="7454" w:name="_Toc44598969"/>
      <w:bookmarkStart w:id="7455" w:name="_Toc44602824"/>
      <w:bookmarkStart w:id="7456" w:name="_Toc45198001"/>
      <w:bookmarkStart w:id="7457" w:name="_Toc45696034"/>
      <w:bookmarkStart w:id="7458" w:name="_Toc51851490"/>
      <w:bookmarkStart w:id="7459" w:name="_Toc92225111"/>
      <w:bookmarkStart w:id="7460" w:name="_Toc171586509"/>
      <w:bookmarkEnd w:id="7450"/>
      <w:r w:rsidRPr="00B02A0B">
        <w:t>18.3.4.1.1</w:t>
      </w:r>
      <w:r w:rsidRPr="00B02A0B">
        <w:tab/>
        <w:t>MCData client initiated</w:t>
      </w:r>
      <w:bookmarkEnd w:id="7451"/>
      <w:bookmarkEnd w:id="7452"/>
      <w:bookmarkEnd w:id="7453"/>
      <w:bookmarkEnd w:id="7454"/>
      <w:bookmarkEnd w:id="7455"/>
      <w:bookmarkEnd w:id="7456"/>
      <w:bookmarkEnd w:id="7457"/>
      <w:bookmarkEnd w:id="7458"/>
      <w:bookmarkEnd w:id="7459"/>
      <w:bookmarkEnd w:id="7460"/>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61" w:name="_CR18_3_4_1_2"/>
      <w:bookmarkStart w:id="7462" w:name="_Toc20155770"/>
      <w:bookmarkStart w:id="7463" w:name="_Toc27500925"/>
      <w:bookmarkStart w:id="7464" w:name="_Toc36108209"/>
      <w:bookmarkStart w:id="7465" w:name="_Toc44598970"/>
      <w:bookmarkStart w:id="7466" w:name="_Toc44602825"/>
      <w:bookmarkStart w:id="7467" w:name="_Toc45198002"/>
      <w:bookmarkStart w:id="7468" w:name="_Toc45696035"/>
      <w:bookmarkStart w:id="7469" w:name="_Toc51851491"/>
      <w:bookmarkStart w:id="7470" w:name="_Toc92225112"/>
      <w:bookmarkStart w:id="7471" w:name="_Toc171586510"/>
      <w:bookmarkEnd w:id="7461"/>
      <w:r w:rsidRPr="00B02A0B">
        <w:t>18.3.4.1.2</w:t>
      </w:r>
      <w:r w:rsidRPr="00B02A0B">
        <w:tab/>
      </w:r>
      <w:bookmarkEnd w:id="7462"/>
      <w:bookmarkEnd w:id="7463"/>
      <w:r w:rsidRPr="00B02A0B">
        <w:t>MCData client receives SIP UPDATE or SIP re-INVITE request</w:t>
      </w:r>
      <w:bookmarkEnd w:id="7464"/>
      <w:bookmarkEnd w:id="7465"/>
      <w:bookmarkEnd w:id="7466"/>
      <w:bookmarkEnd w:id="7467"/>
      <w:bookmarkEnd w:id="7468"/>
      <w:bookmarkEnd w:id="7469"/>
      <w:bookmarkEnd w:id="7470"/>
      <w:bookmarkEnd w:id="7471"/>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72" w:name="_Toc20155771"/>
      <w:bookmarkStart w:id="7473"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474" w:name="_CR18_3_4_2"/>
      <w:bookmarkStart w:id="7475" w:name="_Toc36108210"/>
      <w:bookmarkStart w:id="7476" w:name="_Toc44598971"/>
      <w:bookmarkStart w:id="7477" w:name="_Toc44602826"/>
      <w:bookmarkStart w:id="7478" w:name="_Toc45198003"/>
      <w:bookmarkStart w:id="7479" w:name="_Toc45696036"/>
      <w:bookmarkStart w:id="7480" w:name="_Toc51851492"/>
      <w:bookmarkStart w:id="7481" w:name="_Toc92225113"/>
      <w:bookmarkStart w:id="7482" w:name="_Toc171586511"/>
      <w:bookmarkEnd w:id="7474"/>
      <w:r w:rsidRPr="00B02A0B">
        <w:t>18.3.4.2</w:t>
      </w:r>
      <w:r w:rsidRPr="00B02A0B">
        <w:tab/>
        <w:t>Participating MCData function procedures</w:t>
      </w:r>
      <w:bookmarkEnd w:id="7472"/>
      <w:bookmarkEnd w:id="7473"/>
      <w:bookmarkEnd w:id="7475"/>
      <w:bookmarkEnd w:id="7476"/>
      <w:bookmarkEnd w:id="7477"/>
      <w:bookmarkEnd w:id="7478"/>
      <w:bookmarkEnd w:id="7479"/>
      <w:bookmarkEnd w:id="7480"/>
      <w:bookmarkEnd w:id="7481"/>
      <w:bookmarkEnd w:id="7482"/>
    </w:p>
    <w:p w14:paraId="626253C8" w14:textId="77777777" w:rsidR="005C310B" w:rsidRPr="00B02A0B" w:rsidRDefault="005C310B" w:rsidP="007D34FE">
      <w:pPr>
        <w:pStyle w:val="Heading5"/>
      </w:pPr>
      <w:bookmarkStart w:id="7483" w:name="_CR18_3_4_2_1"/>
      <w:bookmarkStart w:id="7484" w:name="_Toc20155772"/>
      <w:bookmarkStart w:id="7485" w:name="_Toc27500927"/>
      <w:bookmarkStart w:id="7486" w:name="_Toc36108211"/>
      <w:bookmarkStart w:id="7487" w:name="_Toc44598972"/>
      <w:bookmarkStart w:id="7488" w:name="_Toc44602827"/>
      <w:bookmarkStart w:id="7489" w:name="_Toc45198004"/>
      <w:bookmarkStart w:id="7490" w:name="_Toc45696037"/>
      <w:bookmarkStart w:id="7491" w:name="_Toc51851493"/>
      <w:bookmarkStart w:id="7492" w:name="_Toc92225114"/>
      <w:bookmarkStart w:id="7493" w:name="_Toc171586512"/>
      <w:bookmarkEnd w:id="7483"/>
      <w:r w:rsidRPr="00B02A0B">
        <w:t>18.3.4.</w:t>
      </w:r>
      <w:r w:rsidRPr="00B02A0B">
        <w:rPr>
          <w:lang w:val="en-US"/>
        </w:rPr>
        <w:t>2</w:t>
      </w:r>
      <w:r w:rsidRPr="00B02A0B">
        <w:t>.1</w:t>
      </w:r>
      <w:bookmarkEnd w:id="7484"/>
      <w:bookmarkEnd w:id="7485"/>
      <w:r w:rsidRPr="00B02A0B">
        <w:tab/>
        <w:t>Reception of a SIP UPDATE or SIP re-INVITE request from served MCData client</w:t>
      </w:r>
      <w:bookmarkEnd w:id="7486"/>
      <w:bookmarkEnd w:id="7487"/>
      <w:bookmarkEnd w:id="7488"/>
      <w:bookmarkEnd w:id="7489"/>
      <w:bookmarkEnd w:id="7490"/>
      <w:bookmarkEnd w:id="7491"/>
      <w:bookmarkEnd w:id="7492"/>
      <w:bookmarkEnd w:id="7493"/>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494" w:name="_CR18_3_4_2_2"/>
      <w:bookmarkStart w:id="7495" w:name="_Toc20155773"/>
      <w:bookmarkStart w:id="7496" w:name="_Toc27500928"/>
      <w:bookmarkStart w:id="7497" w:name="_Toc36108212"/>
      <w:bookmarkStart w:id="7498" w:name="_Toc44598973"/>
      <w:bookmarkStart w:id="7499" w:name="_Toc44602828"/>
      <w:bookmarkStart w:id="7500" w:name="_Toc45198005"/>
      <w:bookmarkStart w:id="7501" w:name="_Toc45696038"/>
      <w:bookmarkStart w:id="7502" w:name="_Toc51851494"/>
      <w:bookmarkStart w:id="7503" w:name="_Toc92225115"/>
      <w:bookmarkStart w:id="7504" w:name="_Toc171586513"/>
      <w:bookmarkEnd w:id="7494"/>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495"/>
      <w:bookmarkEnd w:id="7496"/>
      <w:bookmarkEnd w:id="7497"/>
      <w:bookmarkEnd w:id="7498"/>
      <w:bookmarkEnd w:id="7499"/>
      <w:bookmarkEnd w:id="7500"/>
      <w:bookmarkEnd w:id="7501"/>
      <w:bookmarkEnd w:id="7502"/>
      <w:bookmarkEnd w:id="7503"/>
      <w:bookmarkEnd w:id="7504"/>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05" w:name="_CR19"/>
      <w:bookmarkStart w:id="7506" w:name="_Toc36108213"/>
      <w:bookmarkStart w:id="7507" w:name="_Toc44598974"/>
      <w:bookmarkStart w:id="7508" w:name="_Toc44602829"/>
      <w:bookmarkStart w:id="7509" w:name="_Toc45198006"/>
      <w:bookmarkStart w:id="7510" w:name="_Toc45696039"/>
      <w:bookmarkStart w:id="7511" w:name="_Toc51851495"/>
      <w:bookmarkStart w:id="7512" w:name="_Toc92225116"/>
      <w:bookmarkStart w:id="7513" w:name="_Toc171586514"/>
      <w:bookmarkEnd w:id="7505"/>
      <w:r w:rsidRPr="00B02A0B">
        <w:t>19</w:t>
      </w:r>
      <w:r w:rsidRPr="00B02A0B">
        <w:tab/>
        <w:t>MBMS transmission usage procedure</w:t>
      </w:r>
      <w:bookmarkEnd w:id="7448"/>
      <w:bookmarkEnd w:id="7449"/>
      <w:bookmarkEnd w:id="7506"/>
      <w:bookmarkEnd w:id="7507"/>
      <w:bookmarkEnd w:id="7508"/>
      <w:bookmarkEnd w:id="7509"/>
      <w:bookmarkEnd w:id="7510"/>
      <w:bookmarkEnd w:id="7511"/>
      <w:bookmarkEnd w:id="7512"/>
      <w:bookmarkEnd w:id="7513"/>
    </w:p>
    <w:p w14:paraId="38D2F4F8" w14:textId="77777777" w:rsidR="005C310B" w:rsidRPr="00B02A0B" w:rsidRDefault="005C310B" w:rsidP="007D34FE">
      <w:pPr>
        <w:pStyle w:val="Heading2"/>
      </w:pPr>
      <w:bookmarkStart w:id="7514" w:name="_CR19_1"/>
      <w:bookmarkStart w:id="7515" w:name="_Toc11411142"/>
      <w:bookmarkStart w:id="7516" w:name="_Toc27496467"/>
      <w:bookmarkStart w:id="7517" w:name="_Toc36108214"/>
      <w:bookmarkStart w:id="7518" w:name="_Toc44598975"/>
      <w:bookmarkStart w:id="7519" w:name="_Toc44602830"/>
      <w:bookmarkStart w:id="7520" w:name="_Toc45198007"/>
      <w:bookmarkStart w:id="7521" w:name="_Toc45696040"/>
      <w:bookmarkStart w:id="7522" w:name="_Toc51851496"/>
      <w:bookmarkStart w:id="7523" w:name="_Toc92225117"/>
      <w:bookmarkStart w:id="7524" w:name="_Toc171586515"/>
      <w:bookmarkEnd w:id="7514"/>
      <w:r w:rsidRPr="00B02A0B">
        <w:t>19.1</w:t>
      </w:r>
      <w:r w:rsidRPr="00B02A0B">
        <w:tab/>
        <w:t>General</w:t>
      </w:r>
      <w:bookmarkEnd w:id="7515"/>
      <w:bookmarkEnd w:id="7516"/>
      <w:bookmarkEnd w:id="7517"/>
      <w:bookmarkEnd w:id="7518"/>
      <w:bookmarkEnd w:id="7519"/>
      <w:bookmarkEnd w:id="7520"/>
      <w:bookmarkEnd w:id="7521"/>
      <w:bookmarkEnd w:id="7522"/>
      <w:bookmarkEnd w:id="7523"/>
      <w:bookmarkEnd w:id="7524"/>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25" w:name="_CR19_2"/>
      <w:bookmarkStart w:id="7526" w:name="_Toc11411143"/>
      <w:bookmarkStart w:id="7527" w:name="_Toc27496468"/>
      <w:bookmarkStart w:id="7528" w:name="_Toc36108215"/>
      <w:bookmarkStart w:id="7529" w:name="_Toc44598976"/>
      <w:bookmarkStart w:id="7530" w:name="_Toc44602831"/>
      <w:bookmarkStart w:id="7531" w:name="_Toc45198008"/>
      <w:bookmarkStart w:id="7532" w:name="_Toc45696041"/>
      <w:bookmarkStart w:id="7533" w:name="_Toc51851497"/>
      <w:bookmarkStart w:id="7534" w:name="_Toc92225118"/>
      <w:bookmarkStart w:id="7535" w:name="_Toc171586516"/>
      <w:bookmarkEnd w:id="7525"/>
      <w:r w:rsidRPr="00B02A0B">
        <w:t>19.2</w:t>
      </w:r>
      <w:r w:rsidRPr="00B02A0B">
        <w:tab/>
        <w:t>Participating MCData function MBMS usage procedures</w:t>
      </w:r>
      <w:bookmarkEnd w:id="7526"/>
      <w:bookmarkEnd w:id="7527"/>
      <w:bookmarkEnd w:id="7528"/>
      <w:bookmarkEnd w:id="7529"/>
      <w:bookmarkEnd w:id="7530"/>
      <w:bookmarkEnd w:id="7531"/>
      <w:bookmarkEnd w:id="7532"/>
      <w:bookmarkEnd w:id="7533"/>
      <w:bookmarkEnd w:id="7534"/>
      <w:bookmarkEnd w:id="7535"/>
    </w:p>
    <w:p w14:paraId="641F33E2" w14:textId="77777777" w:rsidR="005C310B" w:rsidRPr="00B02A0B" w:rsidRDefault="005C310B" w:rsidP="007D34FE">
      <w:pPr>
        <w:pStyle w:val="Heading3"/>
      </w:pPr>
      <w:bookmarkStart w:id="7536" w:name="_CR19_2_1"/>
      <w:bookmarkStart w:id="7537" w:name="_Toc11411144"/>
      <w:bookmarkStart w:id="7538" w:name="_Toc27496469"/>
      <w:bookmarkStart w:id="7539" w:name="_Toc36108216"/>
      <w:bookmarkStart w:id="7540" w:name="_Toc44598977"/>
      <w:bookmarkStart w:id="7541" w:name="_Toc44602832"/>
      <w:bookmarkStart w:id="7542" w:name="_Toc45198009"/>
      <w:bookmarkStart w:id="7543" w:name="_Toc45696042"/>
      <w:bookmarkStart w:id="7544" w:name="_Toc51851498"/>
      <w:bookmarkStart w:id="7545" w:name="_Toc92225119"/>
      <w:bookmarkStart w:id="7546" w:name="_Toc171586517"/>
      <w:bookmarkEnd w:id="7536"/>
      <w:r w:rsidRPr="00B02A0B">
        <w:t>19.2.1</w:t>
      </w:r>
      <w:r w:rsidRPr="00B02A0B">
        <w:tab/>
        <w:t>General</w:t>
      </w:r>
      <w:bookmarkEnd w:id="7537"/>
      <w:bookmarkEnd w:id="7538"/>
      <w:bookmarkEnd w:id="7539"/>
      <w:bookmarkEnd w:id="7540"/>
      <w:bookmarkEnd w:id="7541"/>
      <w:bookmarkEnd w:id="7542"/>
      <w:bookmarkEnd w:id="7543"/>
      <w:bookmarkEnd w:id="7544"/>
      <w:bookmarkEnd w:id="7545"/>
      <w:bookmarkEnd w:id="7546"/>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47" w:name="_CR19_2_2"/>
      <w:bookmarkStart w:id="7548" w:name="_Toc11411145"/>
      <w:bookmarkStart w:id="7549" w:name="_Toc27496470"/>
      <w:bookmarkStart w:id="7550" w:name="_Toc36108217"/>
      <w:bookmarkStart w:id="7551" w:name="_Toc44598978"/>
      <w:bookmarkStart w:id="7552" w:name="_Toc44602833"/>
      <w:bookmarkStart w:id="7553" w:name="_Toc45198010"/>
      <w:bookmarkStart w:id="7554" w:name="_Toc45696043"/>
      <w:bookmarkStart w:id="7555" w:name="_Toc51851499"/>
      <w:bookmarkStart w:id="7556" w:name="_Toc92225120"/>
      <w:bookmarkStart w:id="7557" w:name="_Toc171586518"/>
      <w:bookmarkEnd w:id="7547"/>
      <w:r w:rsidRPr="00B02A0B">
        <w:t>19.2.2</w:t>
      </w:r>
      <w:r w:rsidRPr="00B02A0B">
        <w:tab/>
        <w:t>Sending MBMS bearer announcement procedures</w:t>
      </w:r>
      <w:bookmarkEnd w:id="7548"/>
      <w:bookmarkEnd w:id="7549"/>
      <w:bookmarkEnd w:id="7550"/>
      <w:bookmarkEnd w:id="7551"/>
      <w:bookmarkEnd w:id="7552"/>
      <w:bookmarkEnd w:id="7553"/>
      <w:bookmarkEnd w:id="7554"/>
      <w:bookmarkEnd w:id="7555"/>
      <w:bookmarkEnd w:id="7556"/>
      <w:bookmarkEnd w:id="7557"/>
    </w:p>
    <w:p w14:paraId="31472140" w14:textId="77777777" w:rsidR="005C310B" w:rsidRPr="00B02A0B" w:rsidRDefault="005C310B" w:rsidP="007D34FE">
      <w:pPr>
        <w:pStyle w:val="Heading4"/>
      </w:pPr>
      <w:bookmarkStart w:id="7558" w:name="_CR19_2_2_1"/>
      <w:bookmarkStart w:id="7559" w:name="_Toc11411146"/>
      <w:bookmarkStart w:id="7560" w:name="_Toc27496471"/>
      <w:bookmarkStart w:id="7561" w:name="_Toc36108218"/>
      <w:bookmarkStart w:id="7562" w:name="_Toc44598979"/>
      <w:bookmarkStart w:id="7563" w:name="_Toc44602834"/>
      <w:bookmarkStart w:id="7564" w:name="_Toc45198011"/>
      <w:bookmarkStart w:id="7565" w:name="_Toc45696044"/>
      <w:bookmarkStart w:id="7566" w:name="_Toc51851500"/>
      <w:bookmarkStart w:id="7567" w:name="_Toc92225121"/>
      <w:bookmarkStart w:id="7568" w:name="_Toc171586519"/>
      <w:bookmarkEnd w:id="7558"/>
      <w:r w:rsidRPr="00B02A0B">
        <w:t>19.2.2.1</w:t>
      </w:r>
      <w:r w:rsidRPr="00B02A0B">
        <w:tab/>
        <w:t>General</w:t>
      </w:r>
      <w:bookmarkEnd w:id="7559"/>
      <w:bookmarkEnd w:id="7560"/>
      <w:bookmarkEnd w:id="7561"/>
      <w:bookmarkEnd w:id="7562"/>
      <w:bookmarkEnd w:id="7563"/>
      <w:bookmarkEnd w:id="7564"/>
      <w:bookmarkEnd w:id="7565"/>
      <w:bookmarkEnd w:id="7566"/>
      <w:bookmarkEnd w:id="7567"/>
      <w:bookmarkEnd w:id="7568"/>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69" w:name="_CR19_2_2_2"/>
      <w:bookmarkStart w:id="7570" w:name="_Toc11411147"/>
      <w:bookmarkStart w:id="7571" w:name="_Toc27496472"/>
      <w:bookmarkStart w:id="7572" w:name="_Toc36108219"/>
      <w:bookmarkStart w:id="7573" w:name="_Toc44598980"/>
      <w:bookmarkStart w:id="7574" w:name="_Toc44602835"/>
      <w:bookmarkStart w:id="7575" w:name="_Toc45198012"/>
      <w:bookmarkStart w:id="7576" w:name="_Toc45696045"/>
      <w:bookmarkStart w:id="7577" w:name="_Toc51851501"/>
      <w:bookmarkStart w:id="7578" w:name="_Toc92225122"/>
      <w:bookmarkStart w:id="7579" w:name="_Toc171586520"/>
      <w:bookmarkEnd w:id="7569"/>
      <w:r w:rsidRPr="00B02A0B">
        <w:t>19.2.2.2</w:t>
      </w:r>
      <w:r w:rsidRPr="00B02A0B">
        <w:tab/>
        <w:t>Sending an initial MBMS bearer announcement procedure</w:t>
      </w:r>
      <w:bookmarkEnd w:id="7570"/>
      <w:bookmarkEnd w:id="7571"/>
      <w:bookmarkEnd w:id="7572"/>
      <w:bookmarkEnd w:id="7573"/>
      <w:bookmarkEnd w:id="7574"/>
      <w:bookmarkEnd w:id="7575"/>
      <w:bookmarkEnd w:id="7576"/>
      <w:bookmarkEnd w:id="7577"/>
      <w:bookmarkEnd w:id="7578"/>
      <w:bookmarkEnd w:id="7579"/>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580" w:name="_CR19_2_2_3"/>
      <w:bookmarkStart w:id="7581" w:name="_Toc11411148"/>
      <w:bookmarkStart w:id="7582" w:name="_Toc27496473"/>
      <w:bookmarkStart w:id="7583" w:name="_Toc36108220"/>
      <w:bookmarkStart w:id="7584" w:name="_Toc44598981"/>
      <w:bookmarkStart w:id="7585" w:name="_Toc44602836"/>
      <w:bookmarkStart w:id="7586" w:name="_Toc45198013"/>
      <w:bookmarkStart w:id="7587" w:name="_Toc45696046"/>
      <w:bookmarkStart w:id="7588" w:name="_Toc51851502"/>
      <w:bookmarkStart w:id="7589" w:name="_Toc92225123"/>
      <w:bookmarkStart w:id="7590" w:name="_Toc171586521"/>
      <w:bookmarkEnd w:id="7580"/>
      <w:r w:rsidRPr="00B02A0B">
        <w:t>19.2.2.3</w:t>
      </w:r>
      <w:r w:rsidRPr="00B02A0B">
        <w:tab/>
        <w:t>Updating an announcement</w:t>
      </w:r>
      <w:bookmarkEnd w:id="7581"/>
      <w:bookmarkEnd w:id="7582"/>
      <w:bookmarkEnd w:id="7583"/>
      <w:bookmarkEnd w:id="7584"/>
      <w:bookmarkEnd w:id="7585"/>
      <w:bookmarkEnd w:id="7586"/>
      <w:bookmarkEnd w:id="7587"/>
      <w:bookmarkEnd w:id="7588"/>
      <w:bookmarkEnd w:id="7589"/>
      <w:bookmarkEnd w:id="7590"/>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591" w:name="_CR19_2_2_4"/>
      <w:bookmarkStart w:id="7592" w:name="_Toc11411149"/>
      <w:bookmarkStart w:id="7593" w:name="_Toc27496474"/>
      <w:bookmarkStart w:id="7594" w:name="_Toc36108221"/>
      <w:bookmarkStart w:id="7595" w:name="_Toc44598982"/>
      <w:bookmarkStart w:id="7596" w:name="_Toc44602837"/>
      <w:bookmarkStart w:id="7597" w:name="_Toc45198014"/>
      <w:bookmarkStart w:id="7598" w:name="_Toc45696047"/>
      <w:bookmarkStart w:id="7599" w:name="_Toc51851503"/>
      <w:bookmarkStart w:id="7600" w:name="_Toc92225124"/>
      <w:bookmarkStart w:id="7601" w:name="_Toc171586522"/>
      <w:bookmarkEnd w:id="7591"/>
      <w:r w:rsidRPr="00B02A0B">
        <w:t>19.2.2.4</w:t>
      </w:r>
      <w:r w:rsidRPr="00B02A0B">
        <w:tab/>
        <w:t>Cancelling an MBMS bearer announcement</w:t>
      </w:r>
      <w:bookmarkEnd w:id="7592"/>
      <w:bookmarkEnd w:id="7593"/>
      <w:bookmarkEnd w:id="7594"/>
      <w:bookmarkEnd w:id="7595"/>
      <w:bookmarkEnd w:id="7596"/>
      <w:bookmarkEnd w:id="7597"/>
      <w:bookmarkEnd w:id="7598"/>
      <w:bookmarkEnd w:id="7599"/>
      <w:bookmarkEnd w:id="7600"/>
      <w:bookmarkEnd w:id="7601"/>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02" w:name="_CR19_2_2_5"/>
      <w:bookmarkStart w:id="7603" w:name="_Toc11411150"/>
      <w:bookmarkStart w:id="7604" w:name="_Toc27496475"/>
      <w:bookmarkStart w:id="7605" w:name="_Toc36108222"/>
      <w:bookmarkStart w:id="7606" w:name="_Toc44598983"/>
      <w:bookmarkStart w:id="7607" w:name="_Toc44602838"/>
      <w:bookmarkStart w:id="7608" w:name="_Toc45198015"/>
      <w:bookmarkStart w:id="7609" w:name="_Toc45696048"/>
      <w:bookmarkStart w:id="7610" w:name="_Toc51851504"/>
      <w:bookmarkStart w:id="7611" w:name="_Toc92225125"/>
      <w:bookmarkStart w:id="7612" w:name="_Toc171586523"/>
      <w:bookmarkEnd w:id="7602"/>
      <w:r w:rsidRPr="00B02A0B">
        <w:t>19.2.2.5</w:t>
      </w:r>
      <w:r w:rsidRPr="00B02A0B">
        <w:tab/>
        <w:t>Sending a MuSiK download message</w:t>
      </w:r>
      <w:bookmarkEnd w:id="7603"/>
      <w:bookmarkEnd w:id="7604"/>
      <w:bookmarkEnd w:id="7605"/>
      <w:bookmarkEnd w:id="7606"/>
      <w:bookmarkEnd w:id="7607"/>
      <w:bookmarkEnd w:id="7608"/>
      <w:bookmarkEnd w:id="7609"/>
      <w:bookmarkEnd w:id="7610"/>
      <w:bookmarkEnd w:id="7611"/>
      <w:bookmarkEnd w:id="7612"/>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13" w:name="_CR19_2_3"/>
      <w:bookmarkStart w:id="7614" w:name="_Toc11411151"/>
      <w:bookmarkStart w:id="7615" w:name="_Toc27496476"/>
      <w:bookmarkStart w:id="7616" w:name="_Toc36108223"/>
      <w:bookmarkStart w:id="7617" w:name="_Toc44598984"/>
      <w:bookmarkStart w:id="7618" w:name="_Toc44602839"/>
      <w:bookmarkStart w:id="7619" w:name="_Toc45198016"/>
      <w:bookmarkStart w:id="7620" w:name="_Toc45696049"/>
      <w:bookmarkStart w:id="7621" w:name="_Toc51851505"/>
      <w:bookmarkStart w:id="7622" w:name="_Toc92225126"/>
      <w:bookmarkStart w:id="7623" w:name="_Toc171586524"/>
      <w:bookmarkEnd w:id="7613"/>
      <w:r w:rsidRPr="00B02A0B">
        <w:t>19.2.3</w:t>
      </w:r>
      <w:r w:rsidRPr="00B02A0B">
        <w:tab/>
        <w:t>Receiving an MBMS bearer listening status from an MCData client</w:t>
      </w:r>
      <w:bookmarkEnd w:id="7614"/>
      <w:bookmarkEnd w:id="7615"/>
      <w:bookmarkEnd w:id="7616"/>
      <w:bookmarkEnd w:id="7617"/>
      <w:bookmarkEnd w:id="7618"/>
      <w:bookmarkEnd w:id="7619"/>
      <w:bookmarkEnd w:id="7620"/>
      <w:bookmarkEnd w:id="7621"/>
      <w:bookmarkEnd w:id="7622"/>
      <w:bookmarkEnd w:id="7623"/>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24" w:name="_CR19_2_4"/>
      <w:bookmarkStart w:id="7625" w:name="_Toc11411152"/>
      <w:bookmarkStart w:id="7626" w:name="_Toc27496477"/>
      <w:bookmarkStart w:id="7627" w:name="_Toc36108224"/>
      <w:bookmarkStart w:id="7628" w:name="_Toc44598985"/>
      <w:bookmarkStart w:id="7629" w:name="_Toc44602840"/>
      <w:bookmarkStart w:id="7630" w:name="_Toc45198017"/>
      <w:bookmarkStart w:id="7631" w:name="_Toc45696050"/>
      <w:bookmarkStart w:id="7632" w:name="_Toc51851506"/>
      <w:bookmarkStart w:id="7633" w:name="_Toc92225127"/>
      <w:bookmarkStart w:id="7634" w:name="_Toc171586525"/>
      <w:bookmarkEnd w:id="7624"/>
      <w:r w:rsidRPr="00B02A0B">
        <w:t>19.2.4</w:t>
      </w:r>
      <w:r w:rsidRPr="00B02A0B">
        <w:tab/>
        <w:t>Abnormal cases</w:t>
      </w:r>
      <w:bookmarkEnd w:id="7625"/>
      <w:bookmarkEnd w:id="7626"/>
      <w:bookmarkEnd w:id="7627"/>
      <w:bookmarkEnd w:id="7628"/>
      <w:bookmarkEnd w:id="7629"/>
      <w:bookmarkEnd w:id="7630"/>
      <w:bookmarkEnd w:id="7631"/>
      <w:bookmarkEnd w:id="7632"/>
      <w:bookmarkEnd w:id="7633"/>
      <w:bookmarkEnd w:id="763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35" w:name="_CR19_3"/>
      <w:bookmarkStart w:id="7636" w:name="_Toc11411153"/>
      <w:bookmarkStart w:id="7637" w:name="_Toc27496478"/>
      <w:bookmarkStart w:id="7638" w:name="_Toc36108225"/>
      <w:bookmarkStart w:id="7639" w:name="_Toc44598986"/>
      <w:bookmarkStart w:id="7640" w:name="_Toc44602841"/>
      <w:bookmarkStart w:id="7641" w:name="_Toc45198018"/>
      <w:bookmarkStart w:id="7642" w:name="_Toc45696051"/>
      <w:bookmarkStart w:id="7643" w:name="_Toc51851507"/>
      <w:bookmarkStart w:id="7644" w:name="_Toc92225128"/>
      <w:bookmarkStart w:id="7645" w:name="_Toc171586526"/>
      <w:bookmarkEnd w:id="7635"/>
      <w:r w:rsidRPr="00B02A0B">
        <w:t>19.3</w:t>
      </w:r>
      <w:r w:rsidRPr="00B02A0B">
        <w:tab/>
        <w:t>MCData client MBMS usage procedures</w:t>
      </w:r>
      <w:bookmarkEnd w:id="7636"/>
      <w:bookmarkEnd w:id="7637"/>
      <w:bookmarkEnd w:id="7638"/>
      <w:bookmarkEnd w:id="7639"/>
      <w:bookmarkEnd w:id="7640"/>
      <w:bookmarkEnd w:id="7641"/>
      <w:bookmarkEnd w:id="7642"/>
      <w:bookmarkEnd w:id="7643"/>
      <w:bookmarkEnd w:id="7644"/>
      <w:bookmarkEnd w:id="7645"/>
    </w:p>
    <w:p w14:paraId="7D4DC904" w14:textId="77777777" w:rsidR="005C310B" w:rsidRPr="00B02A0B" w:rsidRDefault="005C310B" w:rsidP="007D34FE">
      <w:pPr>
        <w:pStyle w:val="Heading3"/>
      </w:pPr>
      <w:bookmarkStart w:id="7646" w:name="_CR19_3_1"/>
      <w:bookmarkStart w:id="7647" w:name="_Toc11411154"/>
      <w:bookmarkStart w:id="7648" w:name="_Toc27496479"/>
      <w:bookmarkStart w:id="7649" w:name="_Toc36108226"/>
      <w:bookmarkStart w:id="7650" w:name="_Toc44598987"/>
      <w:bookmarkStart w:id="7651" w:name="_Toc44602842"/>
      <w:bookmarkStart w:id="7652" w:name="_Toc45198019"/>
      <w:bookmarkStart w:id="7653" w:name="_Toc45696052"/>
      <w:bookmarkStart w:id="7654" w:name="_Toc51851508"/>
      <w:bookmarkStart w:id="7655" w:name="_Toc92225129"/>
      <w:bookmarkStart w:id="7656" w:name="_Toc171586527"/>
      <w:bookmarkEnd w:id="7646"/>
      <w:r w:rsidRPr="00B02A0B">
        <w:t>19.3.1</w:t>
      </w:r>
      <w:r w:rsidRPr="00B02A0B">
        <w:tab/>
        <w:t>General</w:t>
      </w:r>
      <w:bookmarkEnd w:id="7647"/>
      <w:bookmarkEnd w:id="7648"/>
      <w:bookmarkEnd w:id="7649"/>
      <w:bookmarkEnd w:id="7650"/>
      <w:bookmarkEnd w:id="7651"/>
      <w:bookmarkEnd w:id="7652"/>
      <w:bookmarkEnd w:id="7653"/>
      <w:bookmarkEnd w:id="7654"/>
      <w:bookmarkEnd w:id="7655"/>
      <w:bookmarkEnd w:id="7656"/>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57" w:name="_CR19_3_2"/>
      <w:bookmarkStart w:id="7658" w:name="_Toc11411155"/>
      <w:bookmarkStart w:id="7659" w:name="_Toc27496480"/>
      <w:bookmarkStart w:id="7660" w:name="_Toc36108227"/>
      <w:bookmarkStart w:id="7661" w:name="_Toc44598988"/>
      <w:bookmarkStart w:id="7662" w:name="_Toc44602843"/>
      <w:bookmarkStart w:id="7663" w:name="_Toc45198020"/>
      <w:bookmarkStart w:id="7664" w:name="_Toc45696053"/>
      <w:bookmarkStart w:id="7665" w:name="_Toc51851509"/>
      <w:bookmarkStart w:id="7666" w:name="_Toc92225130"/>
      <w:bookmarkStart w:id="7667" w:name="_Toc171586528"/>
      <w:bookmarkEnd w:id="7657"/>
      <w:r w:rsidRPr="00B02A0B">
        <w:t>19.3.2</w:t>
      </w:r>
      <w:r w:rsidRPr="00B02A0B">
        <w:tab/>
        <w:t>Receiving an MBMS bearer announcement</w:t>
      </w:r>
      <w:bookmarkEnd w:id="7658"/>
      <w:bookmarkEnd w:id="7659"/>
      <w:bookmarkEnd w:id="7660"/>
      <w:bookmarkEnd w:id="7661"/>
      <w:bookmarkEnd w:id="7662"/>
      <w:bookmarkEnd w:id="7663"/>
      <w:bookmarkEnd w:id="7664"/>
      <w:bookmarkEnd w:id="7665"/>
      <w:bookmarkEnd w:id="7666"/>
      <w:bookmarkEnd w:id="7667"/>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68" w:name="_CR19_3_3"/>
      <w:bookmarkStart w:id="7669" w:name="_Toc11411156"/>
      <w:bookmarkStart w:id="7670" w:name="_Toc27496481"/>
      <w:bookmarkStart w:id="7671" w:name="_Toc36108228"/>
      <w:bookmarkStart w:id="7672" w:name="_Toc44598989"/>
      <w:bookmarkStart w:id="7673" w:name="_Toc44602844"/>
      <w:bookmarkStart w:id="7674" w:name="_Toc45198021"/>
      <w:bookmarkStart w:id="7675" w:name="_Toc45696054"/>
      <w:bookmarkStart w:id="7676" w:name="_Toc51851510"/>
      <w:bookmarkStart w:id="7677" w:name="_Toc92225131"/>
      <w:bookmarkStart w:id="7678" w:name="_Toc171586529"/>
      <w:bookmarkEnd w:id="7668"/>
      <w:r w:rsidRPr="00B02A0B">
        <w:t>19.3.3</w:t>
      </w:r>
      <w:r w:rsidRPr="00B02A0B">
        <w:tab/>
        <w:t>The MBMS bearer listening status and suspension report procedures</w:t>
      </w:r>
      <w:bookmarkEnd w:id="7669"/>
      <w:bookmarkEnd w:id="7670"/>
      <w:bookmarkEnd w:id="7671"/>
      <w:bookmarkEnd w:id="7672"/>
      <w:bookmarkEnd w:id="7673"/>
      <w:bookmarkEnd w:id="7674"/>
      <w:bookmarkEnd w:id="7675"/>
      <w:bookmarkEnd w:id="7676"/>
      <w:bookmarkEnd w:id="7677"/>
      <w:bookmarkEnd w:id="7678"/>
    </w:p>
    <w:p w14:paraId="7D0FE341" w14:textId="77777777" w:rsidR="005C310B" w:rsidRPr="00B02A0B" w:rsidRDefault="005C310B" w:rsidP="007D34FE">
      <w:pPr>
        <w:pStyle w:val="Heading4"/>
      </w:pPr>
      <w:bookmarkStart w:id="7679" w:name="_CR19_3_3_1"/>
      <w:bookmarkStart w:id="7680" w:name="_Toc11411157"/>
      <w:bookmarkStart w:id="7681" w:name="_Toc27496482"/>
      <w:bookmarkStart w:id="7682" w:name="_Toc36108229"/>
      <w:bookmarkStart w:id="7683" w:name="_Toc44598990"/>
      <w:bookmarkStart w:id="7684" w:name="_Toc44602845"/>
      <w:bookmarkStart w:id="7685" w:name="_Toc45198022"/>
      <w:bookmarkStart w:id="7686" w:name="_Toc45696055"/>
      <w:bookmarkStart w:id="7687" w:name="_Toc51851511"/>
      <w:bookmarkStart w:id="7688" w:name="_Toc92225132"/>
      <w:bookmarkStart w:id="7689" w:name="_Toc171586530"/>
      <w:bookmarkEnd w:id="7679"/>
      <w:r w:rsidRPr="00B02A0B">
        <w:t>19.3.3.1</w:t>
      </w:r>
      <w:r w:rsidRPr="00B02A0B">
        <w:tab/>
        <w:t>Conditions for sending an MBMS listening status report</w:t>
      </w:r>
      <w:bookmarkEnd w:id="7680"/>
      <w:bookmarkEnd w:id="7681"/>
      <w:bookmarkEnd w:id="7682"/>
      <w:bookmarkEnd w:id="7683"/>
      <w:bookmarkEnd w:id="7684"/>
      <w:bookmarkEnd w:id="7685"/>
      <w:bookmarkEnd w:id="7686"/>
      <w:bookmarkEnd w:id="7687"/>
      <w:bookmarkEnd w:id="7688"/>
      <w:bookmarkEnd w:id="7689"/>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690" w:name="_CR19_3_3_2"/>
      <w:bookmarkStart w:id="7691" w:name="_Toc11411158"/>
      <w:bookmarkStart w:id="7692" w:name="_Toc27496483"/>
      <w:bookmarkStart w:id="7693" w:name="_Toc36108230"/>
      <w:bookmarkStart w:id="7694" w:name="_Toc44598991"/>
      <w:bookmarkStart w:id="7695" w:name="_Toc44602846"/>
      <w:bookmarkStart w:id="7696" w:name="_Toc45198023"/>
      <w:bookmarkStart w:id="7697" w:name="_Toc45696056"/>
      <w:bookmarkStart w:id="7698" w:name="_Toc51851512"/>
      <w:bookmarkStart w:id="7699" w:name="_Toc92225133"/>
      <w:bookmarkStart w:id="7700" w:name="_Toc171586531"/>
      <w:bookmarkEnd w:id="7690"/>
      <w:r w:rsidRPr="00B02A0B">
        <w:t>19.3.3.2</w:t>
      </w:r>
      <w:r w:rsidRPr="00B02A0B">
        <w:tab/>
        <w:t>Sending the MBMS bearer listening or suspension status report</w:t>
      </w:r>
      <w:bookmarkEnd w:id="7691"/>
      <w:bookmarkEnd w:id="7692"/>
      <w:bookmarkEnd w:id="7693"/>
      <w:bookmarkEnd w:id="7694"/>
      <w:bookmarkEnd w:id="7695"/>
      <w:bookmarkEnd w:id="7696"/>
      <w:bookmarkEnd w:id="7697"/>
      <w:bookmarkEnd w:id="7698"/>
      <w:bookmarkEnd w:id="7699"/>
      <w:bookmarkEnd w:id="7700"/>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01" w:name="_Toc11411159"/>
      <w:bookmarkStart w:id="7702" w:name="_Toc27496484"/>
      <w:bookmarkStart w:id="7703" w:name="_Toc36108231"/>
      <w:bookmarkStart w:id="7704" w:name="_Toc44598992"/>
      <w:bookmarkStart w:id="7705" w:name="_Toc44602847"/>
      <w:bookmarkStart w:id="7706" w:name="_Toc45198024"/>
      <w:bookmarkStart w:id="7707" w:name="_Toc45696057"/>
      <w:bookmarkStart w:id="7708" w:name="_Toc51851513"/>
      <w:bookmarkStart w:id="7709" w:name="_Toc92225134"/>
    </w:p>
    <w:p w14:paraId="564E3231" w14:textId="15C5D8BC" w:rsidR="005C310B" w:rsidRPr="00B02A0B" w:rsidRDefault="005C310B" w:rsidP="007D34FE">
      <w:pPr>
        <w:pStyle w:val="Heading3"/>
      </w:pPr>
      <w:bookmarkStart w:id="7710" w:name="_CR19_3_4"/>
      <w:bookmarkStart w:id="7711" w:name="_Toc171586532"/>
      <w:bookmarkEnd w:id="7710"/>
      <w:r w:rsidRPr="00B02A0B">
        <w:t>19.3.4</w:t>
      </w:r>
      <w:r w:rsidRPr="00B02A0B">
        <w:tab/>
        <w:t>Receiving a MuSiK download message</w:t>
      </w:r>
      <w:bookmarkEnd w:id="7701"/>
      <w:bookmarkEnd w:id="7702"/>
      <w:bookmarkEnd w:id="7703"/>
      <w:bookmarkEnd w:id="7704"/>
      <w:bookmarkEnd w:id="7705"/>
      <w:bookmarkEnd w:id="7706"/>
      <w:bookmarkEnd w:id="7707"/>
      <w:bookmarkEnd w:id="7708"/>
      <w:bookmarkEnd w:id="7709"/>
      <w:bookmarkEnd w:id="7711"/>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12" w:name="_CR19A"/>
      <w:bookmarkStart w:id="7713" w:name="_Toc20153020"/>
      <w:bookmarkStart w:id="7714" w:name="_Toc27495685"/>
      <w:bookmarkStart w:id="7715" w:name="_Toc36109153"/>
      <w:bookmarkStart w:id="7716" w:name="_Toc45194941"/>
      <w:bookmarkStart w:id="7717" w:name="_Toc123629984"/>
      <w:bookmarkStart w:id="7718" w:name="_Toc171586533"/>
      <w:bookmarkEnd w:id="7712"/>
      <w:r>
        <w:t>19A</w:t>
      </w:r>
      <w:r w:rsidRPr="0079589D">
        <w:tab/>
        <w:t xml:space="preserve">Use of </w:t>
      </w:r>
      <w:r>
        <w:t xml:space="preserve">5G </w:t>
      </w:r>
      <w:r w:rsidRPr="0079589D">
        <w:t>MBS transmission (on-network)</w:t>
      </w:r>
      <w:bookmarkEnd w:id="7713"/>
      <w:bookmarkEnd w:id="7714"/>
      <w:bookmarkEnd w:id="7715"/>
      <w:bookmarkEnd w:id="7716"/>
      <w:bookmarkEnd w:id="7717"/>
      <w:bookmarkEnd w:id="7718"/>
    </w:p>
    <w:p w14:paraId="0CBC18FE" w14:textId="77777777" w:rsidR="00AF28EE" w:rsidRPr="0079589D" w:rsidRDefault="00AF28EE" w:rsidP="00AF28EE">
      <w:pPr>
        <w:pStyle w:val="Heading2"/>
      </w:pPr>
      <w:bookmarkStart w:id="7719" w:name="_CR19A_1"/>
      <w:bookmarkStart w:id="7720" w:name="_Toc20153021"/>
      <w:bookmarkStart w:id="7721" w:name="_Toc27495686"/>
      <w:bookmarkStart w:id="7722" w:name="_Toc36109154"/>
      <w:bookmarkStart w:id="7723" w:name="_Toc45194942"/>
      <w:bookmarkStart w:id="7724" w:name="_Toc123629985"/>
      <w:bookmarkStart w:id="7725" w:name="_Toc171586534"/>
      <w:bookmarkEnd w:id="7719"/>
      <w:r>
        <w:t>19A</w:t>
      </w:r>
      <w:r w:rsidRPr="0079589D">
        <w:t>.1</w:t>
      </w:r>
      <w:r w:rsidRPr="0079589D">
        <w:tab/>
        <w:t>General</w:t>
      </w:r>
      <w:bookmarkEnd w:id="7720"/>
      <w:bookmarkEnd w:id="7721"/>
      <w:bookmarkEnd w:id="7722"/>
      <w:bookmarkEnd w:id="7723"/>
      <w:bookmarkEnd w:id="7724"/>
      <w:bookmarkEnd w:id="7725"/>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26" w:name="_CR19A_2"/>
      <w:bookmarkStart w:id="7727" w:name="_Toc20153022"/>
      <w:bookmarkStart w:id="7728" w:name="_Toc27495687"/>
      <w:bookmarkStart w:id="7729" w:name="_Toc36109155"/>
      <w:bookmarkStart w:id="7730" w:name="_Toc45194943"/>
      <w:bookmarkStart w:id="7731" w:name="_Toc123629986"/>
      <w:bookmarkStart w:id="7732" w:name="_Toc171586535"/>
      <w:bookmarkEnd w:id="7726"/>
      <w:r>
        <w:t>19A</w:t>
      </w:r>
      <w:r w:rsidRPr="0079589D">
        <w:t>.2</w:t>
      </w:r>
      <w:r w:rsidRPr="0079589D">
        <w:tab/>
      </w:r>
      <w:r>
        <w:t>MCData</w:t>
      </w:r>
      <w:r w:rsidRPr="0079589D">
        <w:t xml:space="preserve"> client procedures</w:t>
      </w:r>
      <w:bookmarkEnd w:id="7727"/>
      <w:bookmarkEnd w:id="7728"/>
      <w:bookmarkEnd w:id="7729"/>
      <w:bookmarkEnd w:id="7730"/>
      <w:bookmarkEnd w:id="7731"/>
      <w:bookmarkEnd w:id="7732"/>
    </w:p>
    <w:p w14:paraId="0BAEDAFF" w14:textId="77777777" w:rsidR="00AF28EE" w:rsidRPr="0073469F" w:rsidRDefault="00AF28EE" w:rsidP="00AF28EE">
      <w:pPr>
        <w:pStyle w:val="Heading3"/>
      </w:pPr>
      <w:bookmarkStart w:id="7733" w:name="_CR19A_2_1"/>
      <w:bookmarkStart w:id="7734" w:name="_Toc20153023"/>
      <w:bookmarkStart w:id="7735" w:name="_Toc27495688"/>
      <w:bookmarkStart w:id="7736" w:name="_Toc36109156"/>
      <w:bookmarkStart w:id="7737" w:name="_Toc45194944"/>
      <w:bookmarkStart w:id="7738" w:name="_Toc123629987"/>
      <w:bookmarkStart w:id="7739" w:name="_Toc171586536"/>
      <w:bookmarkEnd w:id="7733"/>
      <w:r>
        <w:t>19A.2</w:t>
      </w:r>
      <w:r w:rsidRPr="0073469F">
        <w:t>.1</w:t>
      </w:r>
      <w:r w:rsidRPr="0073469F">
        <w:tab/>
        <w:t>General</w:t>
      </w:r>
      <w:bookmarkEnd w:id="7734"/>
      <w:bookmarkEnd w:id="7735"/>
      <w:bookmarkEnd w:id="7736"/>
      <w:bookmarkEnd w:id="7737"/>
      <w:bookmarkEnd w:id="7738"/>
      <w:bookmarkEnd w:id="7739"/>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40" w:name="_CR19A_2_2"/>
      <w:bookmarkStart w:id="7741" w:name="_Toc20153024"/>
      <w:bookmarkStart w:id="7742" w:name="_Toc27495689"/>
      <w:bookmarkStart w:id="7743" w:name="_Toc36109157"/>
      <w:bookmarkStart w:id="7744" w:name="_Toc45194945"/>
      <w:bookmarkStart w:id="7745" w:name="_Toc123629988"/>
      <w:bookmarkStart w:id="7746" w:name="_Toc171586537"/>
      <w:bookmarkEnd w:id="7740"/>
      <w:r>
        <w:t>19A.2</w:t>
      </w:r>
      <w:r w:rsidRPr="0073469F">
        <w:t>.2</w:t>
      </w:r>
      <w:r w:rsidRPr="0073469F">
        <w:tab/>
        <w:t>Receiving</w:t>
      </w:r>
      <w:bookmarkEnd w:id="7741"/>
      <w:bookmarkEnd w:id="7742"/>
      <w:bookmarkEnd w:id="7743"/>
      <w:bookmarkEnd w:id="7744"/>
      <w:bookmarkEnd w:id="7745"/>
      <w:r>
        <w:t xml:space="preserve"> an MBS session announcement</w:t>
      </w:r>
      <w:bookmarkEnd w:id="7746"/>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47" w:name="_CR19A_2_3"/>
      <w:bookmarkStart w:id="7748" w:name="_Toc171586538"/>
      <w:bookmarkEnd w:id="7747"/>
      <w:r>
        <w:t>19A.2</w:t>
      </w:r>
      <w:r w:rsidRPr="0073469F">
        <w:t>.</w:t>
      </w:r>
      <w:r>
        <w:t>3</w:t>
      </w:r>
      <w:r w:rsidRPr="0073469F">
        <w:tab/>
      </w:r>
      <w:r>
        <w:t>Sending an MBS listening status report</w:t>
      </w:r>
      <w:bookmarkEnd w:id="7748"/>
    </w:p>
    <w:p w14:paraId="6CF96239" w14:textId="77777777" w:rsidR="00AF28EE" w:rsidRPr="0073469F" w:rsidRDefault="00AF28EE" w:rsidP="00AF28EE">
      <w:pPr>
        <w:pStyle w:val="Heading4"/>
      </w:pPr>
      <w:bookmarkStart w:id="7749" w:name="_CR19A_2_3_1"/>
      <w:bookmarkStart w:id="7750" w:name="_Toc20156387"/>
      <w:bookmarkStart w:id="7751" w:name="_Toc27501545"/>
      <w:bookmarkStart w:id="7752" w:name="_Toc36049671"/>
      <w:bookmarkStart w:id="7753" w:name="_Toc45210437"/>
      <w:bookmarkStart w:id="7754" w:name="_Toc51861264"/>
      <w:bookmarkStart w:id="7755" w:name="_Toc123644408"/>
      <w:bookmarkStart w:id="7756" w:name="_Toc171586539"/>
      <w:bookmarkEnd w:id="7749"/>
      <w:r>
        <w:t>19A</w:t>
      </w:r>
      <w:r w:rsidRPr="0073469F">
        <w:t>.</w:t>
      </w:r>
      <w:r>
        <w:t>2</w:t>
      </w:r>
      <w:r w:rsidRPr="0073469F">
        <w:t>.3.1</w:t>
      </w:r>
      <w:r w:rsidRPr="0073469F">
        <w:tab/>
        <w:t>Conditions for sending a</w:t>
      </w:r>
      <w:r>
        <w:t>n MB</w:t>
      </w:r>
      <w:r w:rsidRPr="0073469F">
        <w:t>S listening status</w:t>
      </w:r>
      <w:bookmarkEnd w:id="7750"/>
      <w:bookmarkEnd w:id="7751"/>
      <w:bookmarkEnd w:id="7752"/>
      <w:bookmarkEnd w:id="7753"/>
      <w:bookmarkEnd w:id="7754"/>
      <w:bookmarkEnd w:id="7755"/>
      <w:r>
        <w:t xml:space="preserve"> report</w:t>
      </w:r>
      <w:bookmarkEnd w:id="7756"/>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57" w:name="_CR19A_2_3_2"/>
      <w:bookmarkStart w:id="7758" w:name="_Toc20156388"/>
      <w:bookmarkStart w:id="7759" w:name="_Toc27501546"/>
      <w:bookmarkStart w:id="7760" w:name="_Toc36049672"/>
      <w:bookmarkStart w:id="7761" w:name="_Toc45210438"/>
      <w:bookmarkStart w:id="7762" w:name="_Toc51861265"/>
      <w:bookmarkStart w:id="7763" w:name="_Toc123644409"/>
      <w:bookmarkStart w:id="7764" w:name="_Toc171586540"/>
      <w:bookmarkEnd w:id="7757"/>
      <w:r>
        <w:t>19A.2.3.2</w:t>
      </w:r>
      <w:r>
        <w:tab/>
        <w:t xml:space="preserve">Sending the MBS </w:t>
      </w:r>
      <w:r w:rsidRPr="0073469F">
        <w:t>listening</w:t>
      </w:r>
      <w:bookmarkEnd w:id="7758"/>
      <w:bookmarkEnd w:id="7759"/>
      <w:bookmarkEnd w:id="7760"/>
      <w:bookmarkEnd w:id="7761"/>
      <w:bookmarkEnd w:id="7762"/>
      <w:bookmarkEnd w:id="7763"/>
      <w:r>
        <w:t xml:space="preserve"> </w:t>
      </w:r>
      <w:r w:rsidRPr="0073469F">
        <w:t>statu</w:t>
      </w:r>
      <w:r>
        <w:t>s report</w:t>
      </w:r>
      <w:bookmarkEnd w:id="7764"/>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65" w:name="_CR19A_2_4"/>
      <w:bookmarkStart w:id="7766" w:name="_Toc20156389"/>
      <w:bookmarkStart w:id="7767" w:name="_Toc27501547"/>
      <w:bookmarkStart w:id="7768" w:name="_Toc36049673"/>
      <w:bookmarkStart w:id="7769" w:name="_Toc45210439"/>
      <w:bookmarkStart w:id="7770" w:name="_Toc51861266"/>
      <w:bookmarkStart w:id="7771" w:name="_Toc123644410"/>
      <w:bookmarkStart w:id="7772" w:name="_Toc171586541"/>
      <w:bookmarkEnd w:id="7765"/>
      <w:r>
        <w:t>19A.2.4</w:t>
      </w:r>
      <w:r>
        <w:tab/>
        <w:t>Receiving a</w:t>
      </w:r>
      <w:r w:rsidRPr="0073469F">
        <w:t xml:space="preserve"> </w:t>
      </w:r>
      <w:r>
        <w:t>MuSiK download</w:t>
      </w:r>
      <w:r w:rsidRPr="0073469F">
        <w:t xml:space="preserve"> </w:t>
      </w:r>
      <w:r>
        <w:t>message</w:t>
      </w:r>
      <w:bookmarkEnd w:id="7766"/>
      <w:bookmarkEnd w:id="7767"/>
      <w:bookmarkEnd w:id="7768"/>
      <w:bookmarkEnd w:id="7769"/>
      <w:bookmarkEnd w:id="7770"/>
      <w:bookmarkEnd w:id="7771"/>
      <w:bookmarkEnd w:id="7772"/>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73" w:name="_CR19A_2_5"/>
      <w:bookmarkStart w:id="7774" w:name="_Toc171586542"/>
      <w:bookmarkEnd w:id="7773"/>
      <w:r>
        <w:t>19A.2.5</w:t>
      </w:r>
      <w:r w:rsidRPr="0073469F">
        <w:tab/>
      </w:r>
      <w:r>
        <w:t>Sending a UE session join notification</w:t>
      </w:r>
      <w:bookmarkEnd w:id="7774"/>
    </w:p>
    <w:p w14:paraId="3F03BAA4" w14:textId="77777777" w:rsidR="00AF28EE" w:rsidRPr="0073469F" w:rsidRDefault="00AF28EE" w:rsidP="00AF28EE">
      <w:pPr>
        <w:pStyle w:val="Heading4"/>
      </w:pPr>
      <w:bookmarkStart w:id="7775" w:name="_CR19A_2_5_1"/>
      <w:bookmarkStart w:id="7776" w:name="_Toc171586543"/>
      <w:bookmarkEnd w:id="7775"/>
      <w:r>
        <w:t>19A.2.5</w:t>
      </w:r>
      <w:r w:rsidRPr="0073469F">
        <w:t>.1</w:t>
      </w:r>
      <w:r w:rsidRPr="0073469F">
        <w:tab/>
        <w:t xml:space="preserve">Conditions for </w:t>
      </w:r>
      <w:r>
        <w:t>s</w:t>
      </w:r>
      <w:r w:rsidRPr="0053176A">
        <w:t>ending the UE session join notification</w:t>
      </w:r>
      <w:bookmarkEnd w:id="7776"/>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77" w:name="_CR19A_2_5_2"/>
      <w:bookmarkStart w:id="7778" w:name="_Toc171586544"/>
      <w:bookmarkEnd w:id="7777"/>
      <w:r>
        <w:t>19A.2.5.2</w:t>
      </w:r>
      <w:r>
        <w:tab/>
      </w:r>
      <w:r w:rsidRPr="000C7F53">
        <w:t>Sending the UE session join notification</w:t>
      </w:r>
      <w:bookmarkEnd w:id="7778"/>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779" w:name="_CR19A_2_6"/>
      <w:bookmarkStart w:id="7780" w:name="_Toc171586545"/>
      <w:bookmarkEnd w:id="7779"/>
      <w:r>
        <w:t>19A.2.6</w:t>
      </w:r>
      <w:r w:rsidRPr="0073469F">
        <w:tab/>
      </w:r>
      <w:r>
        <w:t xml:space="preserve">Sending an </w:t>
      </w:r>
      <w:r>
        <w:rPr>
          <w:lang w:eastAsia="zh-CN"/>
        </w:rPr>
        <w:t xml:space="preserve">MBS session de-announcement </w:t>
      </w:r>
      <w:r>
        <w:t>acknowledgement</w:t>
      </w:r>
      <w:bookmarkEnd w:id="7780"/>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781" w:name="_CR19A_3"/>
      <w:bookmarkStart w:id="7782" w:name="_Toc20153029"/>
      <w:bookmarkStart w:id="7783" w:name="_Toc27495694"/>
      <w:bookmarkStart w:id="7784" w:name="_Toc36109162"/>
      <w:bookmarkStart w:id="7785" w:name="_Toc45194950"/>
      <w:bookmarkStart w:id="7786" w:name="_Toc123629993"/>
      <w:bookmarkStart w:id="7787" w:name="_Toc171586546"/>
      <w:bookmarkEnd w:id="7781"/>
      <w:r>
        <w:t>19A</w:t>
      </w:r>
      <w:r w:rsidRPr="0079589D">
        <w:t>.3</w:t>
      </w:r>
      <w:r w:rsidRPr="0079589D">
        <w:tab/>
      </w:r>
      <w:r>
        <w:t>Participating MCData</w:t>
      </w:r>
      <w:r w:rsidRPr="0079589D">
        <w:t xml:space="preserve"> server procedures</w:t>
      </w:r>
      <w:bookmarkEnd w:id="7782"/>
      <w:bookmarkEnd w:id="7783"/>
      <w:bookmarkEnd w:id="7784"/>
      <w:bookmarkEnd w:id="7785"/>
      <w:bookmarkEnd w:id="7786"/>
      <w:bookmarkEnd w:id="7787"/>
    </w:p>
    <w:p w14:paraId="21315977" w14:textId="77777777" w:rsidR="00AF28EE" w:rsidRPr="0073469F" w:rsidRDefault="00AF28EE" w:rsidP="00AF28EE">
      <w:pPr>
        <w:pStyle w:val="Heading3"/>
      </w:pPr>
      <w:bookmarkStart w:id="7788" w:name="_CR19A_3_1"/>
      <w:bookmarkStart w:id="7789" w:name="_Toc20153030"/>
      <w:bookmarkStart w:id="7790" w:name="_Toc27495695"/>
      <w:bookmarkStart w:id="7791" w:name="_Toc36109163"/>
      <w:bookmarkStart w:id="7792" w:name="_Toc45194951"/>
      <w:bookmarkStart w:id="7793" w:name="_Toc123629994"/>
      <w:bookmarkStart w:id="7794" w:name="_Toc171586547"/>
      <w:bookmarkEnd w:id="7788"/>
      <w:r>
        <w:t>19A.3</w:t>
      </w:r>
      <w:r w:rsidRPr="0073469F">
        <w:t>.1</w:t>
      </w:r>
      <w:r w:rsidRPr="0073469F">
        <w:tab/>
        <w:t>General</w:t>
      </w:r>
      <w:bookmarkEnd w:id="7789"/>
      <w:bookmarkEnd w:id="7790"/>
      <w:bookmarkEnd w:id="7791"/>
      <w:bookmarkEnd w:id="7792"/>
      <w:bookmarkEnd w:id="7793"/>
      <w:bookmarkEnd w:id="7794"/>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795" w:name="_CR19A_3_2"/>
      <w:bookmarkStart w:id="7796" w:name="_Toc171586548"/>
      <w:bookmarkEnd w:id="7795"/>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796"/>
    </w:p>
    <w:p w14:paraId="329D1BF4" w14:textId="77777777" w:rsidR="00AF28EE" w:rsidRPr="0073469F" w:rsidRDefault="00AF28EE" w:rsidP="00AF28EE">
      <w:pPr>
        <w:pStyle w:val="Heading4"/>
      </w:pPr>
      <w:bookmarkStart w:id="7797" w:name="_CR19A_3_2_1"/>
      <w:bookmarkStart w:id="7798" w:name="_Toc20153032"/>
      <w:bookmarkStart w:id="7799" w:name="_Toc27495697"/>
      <w:bookmarkStart w:id="7800" w:name="_Toc36109165"/>
      <w:bookmarkStart w:id="7801" w:name="_Toc45194953"/>
      <w:bookmarkStart w:id="7802" w:name="_Toc123629996"/>
      <w:bookmarkStart w:id="7803" w:name="_Toc171586549"/>
      <w:bookmarkEnd w:id="7797"/>
      <w:r>
        <w:t>19A.3</w:t>
      </w:r>
      <w:r w:rsidRPr="0073469F">
        <w:t>.2.1</w:t>
      </w:r>
      <w:r w:rsidRPr="0073469F">
        <w:tab/>
        <w:t>General</w:t>
      </w:r>
      <w:bookmarkEnd w:id="7798"/>
      <w:bookmarkEnd w:id="7799"/>
      <w:bookmarkEnd w:id="7800"/>
      <w:bookmarkEnd w:id="7801"/>
      <w:bookmarkEnd w:id="7802"/>
      <w:bookmarkEnd w:id="7803"/>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04" w:name="_CR19A_3_2_2"/>
      <w:bookmarkStart w:id="7805" w:name="_Toc20153033"/>
      <w:bookmarkStart w:id="7806" w:name="_Toc27495698"/>
      <w:bookmarkStart w:id="7807" w:name="_Toc36109166"/>
      <w:bookmarkStart w:id="7808" w:name="_Toc45194954"/>
      <w:bookmarkStart w:id="7809" w:name="_Toc123629997"/>
      <w:bookmarkStart w:id="7810" w:name="_Toc171586550"/>
      <w:bookmarkEnd w:id="7804"/>
      <w:r>
        <w:t>19A.3</w:t>
      </w:r>
      <w:r w:rsidRPr="0073469F">
        <w:t>.2.2</w:t>
      </w:r>
      <w:r w:rsidRPr="0073469F">
        <w:tab/>
        <w:t xml:space="preserve">Sending an initial </w:t>
      </w:r>
      <w:r w:rsidRPr="001731A2">
        <w:t>MBS session</w:t>
      </w:r>
      <w:r w:rsidRPr="0073469F">
        <w:t xml:space="preserve"> announcement procedure</w:t>
      </w:r>
      <w:bookmarkEnd w:id="7805"/>
      <w:bookmarkEnd w:id="7806"/>
      <w:bookmarkEnd w:id="7807"/>
      <w:bookmarkEnd w:id="7808"/>
      <w:bookmarkEnd w:id="7809"/>
      <w:bookmarkEnd w:id="7810"/>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11" w:name="_CR19A_3_2_3"/>
      <w:bookmarkStart w:id="7812" w:name="_Toc20153034"/>
      <w:bookmarkStart w:id="7813" w:name="_Toc27495699"/>
      <w:bookmarkStart w:id="7814" w:name="_Toc36109167"/>
      <w:bookmarkStart w:id="7815" w:name="_Toc45194955"/>
      <w:bookmarkStart w:id="7816" w:name="_Toc123629998"/>
      <w:bookmarkStart w:id="7817" w:name="_Toc171586551"/>
      <w:bookmarkEnd w:id="7811"/>
      <w:r>
        <w:t>19A.3</w:t>
      </w:r>
      <w:r w:rsidRPr="0073469F">
        <w:t>.2.3</w:t>
      </w:r>
      <w:r w:rsidRPr="0073469F">
        <w:tab/>
        <w:t>Updating an announcement</w:t>
      </w:r>
      <w:bookmarkEnd w:id="7812"/>
      <w:bookmarkEnd w:id="7813"/>
      <w:bookmarkEnd w:id="7814"/>
      <w:bookmarkEnd w:id="7815"/>
      <w:bookmarkEnd w:id="7816"/>
      <w:bookmarkEnd w:id="7817"/>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18" w:name="_CR19A_3_2_4"/>
      <w:bookmarkStart w:id="7819" w:name="_Toc20156379"/>
      <w:bookmarkStart w:id="7820" w:name="_Toc27501537"/>
      <w:bookmarkStart w:id="7821" w:name="_Toc36049663"/>
      <w:bookmarkStart w:id="7822" w:name="_Toc45210429"/>
      <w:bookmarkStart w:id="7823" w:name="_Toc51861256"/>
      <w:bookmarkStart w:id="7824" w:name="_Toc114756207"/>
      <w:bookmarkStart w:id="7825" w:name="_Toc171586552"/>
      <w:bookmarkStart w:id="7826" w:name="_Toc20153036"/>
      <w:bookmarkStart w:id="7827" w:name="_Toc27495701"/>
      <w:bookmarkStart w:id="7828" w:name="_Toc36109169"/>
      <w:bookmarkStart w:id="7829" w:name="_Toc45194957"/>
      <w:bookmarkStart w:id="7830" w:name="_Toc123630000"/>
      <w:bookmarkEnd w:id="7818"/>
      <w:r>
        <w:t>19A.3.2.4</w:t>
      </w:r>
      <w:r>
        <w:tab/>
        <w:t>Deleting an MB</w:t>
      </w:r>
      <w:r w:rsidRPr="0073469F">
        <w:t xml:space="preserve">S </w:t>
      </w:r>
      <w:r w:rsidRPr="009C1284">
        <w:t xml:space="preserve">session </w:t>
      </w:r>
      <w:r w:rsidRPr="0073469F">
        <w:t>announcement</w:t>
      </w:r>
      <w:bookmarkEnd w:id="7819"/>
      <w:bookmarkEnd w:id="7820"/>
      <w:bookmarkEnd w:id="7821"/>
      <w:bookmarkEnd w:id="7822"/>
      <w:bookmarkEnd w:id="7823"/>
      <w:bookmarkEnd w:id="7824"/>
      <w:bookmarkEnd w:id="7825"/>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31" w:name="_CR19A_3_2_5"/>
      <w:bookmarkStart w:id="7832" w:name="_Toc171586553"/>
      <w:bookmarkEnd w:id="7831"/>
      <w:r>
        <w:t>19A.3.2.5</w:t>
      </w:r>
      <w:r w:rsidRPr="0073469F">
        <w:tab/>
        <w:t xml:space="preserve">Sending </w:t>
      </w:r>
      <w:r>
        <w:t>a MuSiK download</w:t>
      </w:r>
      <w:r w:rsidRPr="0073469F">
        <w:t xml:space="preserve"> </w:t>
      </w:r>
      <w:r>
        <w:t>message</w:t>
      </w:r>
      <w:bookmarkEnd w:id="7826"/>
      <w:bookmarkEnd w:id="7827"/>
      <w:bookmarkEnd w:id="7828"/>
      <w:bookmarkEnd w:id="7829"/>
      <w:bookmarkEnd w:id="7830"/>
      <w:bookmarkEnd w:id="7832"/>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33" w:name="_CR19A_3_3"/>
      <w:bookmarkStart w:id="7834" w:name="_Toc171586554"/>
      <w:bookmarkEnd w:id="7833"/>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34"/>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35" w:name="_CR19A_3_4"/>
      <w:bookmarkStart w:id="7836" w:name="_Toc171586555"/>
      <w:bookmarkEnd w:id="7835"/>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36"/>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37" w:name="_CR19A_3_5"/>
      <w:bookmarkStart w:id="7838" w:name="_Toc171586556"/>
      <w:bookmarkEnd w:id="7837"/>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38"/>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39" w:name="_CR20"/>
      <w:bookmarkStart w:id="7840" w:name="_Toc36108232"/>
      <w:bookmarkStart w:id="7841" w:name="_Toc44598993"/>
      <w:bookmarkStart w:id="7842" w:name="_Toc44602848"/>
      <w:bookmarkStart w:id="7843" w:name="_Toc45198025"/>
      <w:bookmarkStart w:id="7844" w:name="_Toc45696058"/>
      <w:bookmarkStart w:id="7845" w:name="_Toc51851514"/>
      <w:bookmarkStart w:id="7846" w:name="_Toc92225135"/>
      <w:bookmarkStart w:id="7847" w:name="_Toc171586557"/>
      <w:bookmarkEnd w:id="7839"/>
      <w:r w:rsidRPr="00B02A0B">
        <w:t>20</w:t>
      </w:r>
      <w:r w:rsidRPr="00B02A0B">
        <w:tab/>
        <w:t>IP Connectivity</w:t>
      </w:r>
      <w:bookmarkEnd w:id="7840"/>
      <w:bookmarkEnd w:id="7841"/>
      <w:bookmarkEnd w:id="7842"/>
      <w:bookmarkEnd w:id="7843"/>
      <w:bookmarkEnd w:id="7844"/>
      <w:bookmarkEnd w:id="7845"/>
      <w:bookmarkEnd w:id="7846"/>
      <w:bookmarkEnd w:id="7847"/>
    </w:p>
    <w:p w14:paraId="216868A5" w14:textId="77777777" w:rsidR="005C310B" w:rsidRPr="00B02A0B" w:rsidRDefault="005C310B" w:rsidP="007D34FE">
      <w:pPr>
        <w:pStyle w:val="Heading2"/>
      </w:pPr>
      <w:bookmarkStart w:id="7848" w:name="_CR20_1"/>
      <w:bookmarkStart w:id="7849" w:name="_Toc36108233"/>
      <w:bookmarkStart w:id="7850" w:name="_Toc44598994"/>
      <w:bookmarkStart w:id="7851" w:name="_Toc44602849"/>
      <w:bookmarkStart w:id="7852" w:name="_Toc45198026"/>
      <w:bookmarkStart w:id="7853" w:name="_Toc45696059"/>
      <w:bookmarkStart w:id="7854" w:name="_Toc51851515"/>
      <w:bookmarkStart w:id="7855" w:name="_Toc92225136"/>
      <w:bookmarkStart w:id="7856" w:name="_Toc171586558"/>
      <w:bookmarkEnd w:id="7848"/>
      <w:r w:rsidRPr="00B02A0B">
        <w:t>20.1</w:t>
      </w:r>
      <w:r w:rsidRPr="00B02A0B">
        <w:tab/>
        <w:t>General</w:t>
      </w:r>
      <w:bookmarkEnd w:id="7849"/>
      <w:bookmarkEnd w:id="7850"/>
      <w:bookmarkEnd w:id="7851"/>
      <w:bookmarkEnd w:id="7852"/>
      <w:bookmarkEnd w:id="7853"/>
      <w:bookmarkEnd w:id="7854"/>
      <w:bookmarkEnd w:id="7855"/>
      <w:bookmarkEnd w:id="785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57" w:name="_CR20_1_1"/>
      <w:bookmarkStart w:id="7858" w:name="_Toc36108234"/>
      <w:bookmarkStart w:id="7859" w:name="_Toc44598995"/>
      <w:bookmarkStart w:id="7860" w:name="_Toc44602850"/>
      <w:bookmarkStart w:id="7861" w:name="_Toc45198027"/>
      <w:bookmarkStart w:id="7862" w:name="_Toc45696060"/>
      <w:bookmarkStart w:id="7863" w:name="_Toc51851516"/>
      <w:bookmarkStart w:id="7864" w:name="_Toc92225137"/>
      <w:bookmarkStart w:id="7865" w:name="_Toc171586559"/>
      <w:bookmarkEnd w:id="7857"/>
      <w:r w:rsidRPr="00B02A0B">
        <w:t>20.1.1</w:t>
      </w:r>
      <w:r w:rsidRPr="00B02A0B">
        <w:tab/>
      </w:r>
      <w:r w:rsidR="00D90E27">
        <w:t>Void</w:t>
      </w:r>
      <w:bookmarkEnd w:id="7858"/>
      <w:bookmarkEnd w:id="7859"/>
      <w:bookmarkEnd w:id="7860"/>
      <w:bookmarkEnd w:id="7861"/>
      <w:bookmarkEnd w:id="7862"/>
      <w:bookmarkEnd w:id="7863"/>
      <w:bookmarkEnd w:id="7864"/>
      <w:bookmarkEnd w:id="7865"/>
    </w:p>
    <w:p w14:paraId="7BD5C233" w14:textId="6982BAAC" w:rsidR="005C310B" w:rsidRPr="00B02A0B" w:rsidRDefault="005C310B" w:rsidP="007D34FE">
      <w:pPr>
        <w:pStyle w:val="Heading3"/>
      </w:pPr>
      <w:bookmarkStart w:id="7866" w:name="_CR20_1_2"/>
      <w:bookmarkStart w:id="7867" w:name="_Toc36108235"/>
      <w:bookmarkStart w:id="7868" w:name="_Toc44598996"/>
      <w:bookmarkStart w:id="7869" w:name="_Toc44602851"/>
      <w:bookmarkStart w:id="7870" w:name="_Toc45198028"/>
      <w:bookmarkStart w:id="7871" w:name="_Toc45696061"/>
      <w:bookmarkStart w:id="7872" w:name="_Toc51851517"/>
      <w:bookmarkStart w:id="7873" w:name="_Toc92225138"/>
      <w:bookmarkStart w:id="7874" w:name="_Toc171586560"/>
      <w:bookmarkEnd w:id="7866"/>
      <w:r w:rsidRPr="00B02A0B">
        <w:t>20.1.2</w:t>
      </w:r>
      <w:r w:rsidRPr="00B02A0B">
        <w:tab/>
      </w:r>
      <w:r w:rsidR="00D90E27">
        <w:t>Void</w:t>
      </w:r>
      <w:bookmarkEnd w:id="7867"/>
      <w:bookmarkEnd w:id="7868"/>
      <w:bookmarkEnd w:id="7869"/>
      <w:bookmarkEnd w:id="7870"/>
      <w:bookmarkEnd w:id="7871"/>
      <w:bookmarkEnd w:id="7872"/>
      <w:bookmarkEnd w:id="7873"/>
      <w:bookmarkEnd w:id="7874"/>
    </w:p>
    <w:p w14:paraId="14930384" w14:textId="14BD110E" w:rsidR="005C310B" w:rsidRPr="00B02A0B" w:rsidRDefault="005C310B" w:rsidP="007D34FE">
      <w:pPr>
        <w:pStyle w:val="Heading3"/>
      </w:pPr>
      <w:bookmarkStart w:id="7875" w:name="_CR20_1_3"/>
      <w:bookmarkStart w:id="7876" w:name="_Toc36108236"/>
      <w:bookmarkStart w:id="7877" w:name="_Toc44598997"/>
      <w:bookmarkStart w:id="7878" w:name="_Toc44602852"/>
      <w:bookmarkStart w:id="7879" w:name="_Toc45198029"/>
      <w:bookmarkStart w:id="7880" w:name="_Toc45696062"/>
      <w:bookmarkStart w:id="7881" w:name="_Toc51851518"/>
      <w:bookmarkStart w:id="7882" w:name="_Toc92225139"/>
      <w:bookmarkStart w:id="7883" w:name="_Toc171586561"/>
      <w:bookmarkEnd w:id="7875"/>
      <w:r w:rsidRPr="00B02A0B">
        <w:t>20.1.3</w:t>
      </w:r>
      <w:r w:rsidRPr="00B02A0B">
        <w:tab/>
      </w:r>
      <w:r w:rsidR="00D90E27">
        <w:t>Void</w:t>
      </w:r>
      <w:bookmarkEnd w:id="7876"/>
      <w:bookmarkEnd w:id="7877"/>
      <w:bookmarkEnd w:id="7878"/>
      <w:bookmarkEnd w:id="7879"/>
      <w:bookmarkEnd w:id="7880"/>
      <w:bookmarkEnd w:id="7881"/>
      <w:bookmarkEnd w:id="7882"/>
      <w:bookmarkEnd w:id="7883"/>
    </w:p>
    <w:p w14:paraId="0D96D775" w14:textId="77777777" w:rsidR="005C310B" w:rsidRPr="00B02A0B" w:rsidRDefault="005C310B" w:rsidP="007D34FE">
      <w:pPr>
        <w:pStyle w:val="Heading2"/>
      </w:pPr>
      <w:bookmarkStart w:id="7884" w:name="_CR20_2"/>
      <w:bookmarkStart w:id="7885" w:name="_Toc36108237"/>
      <w:bookmarkStart w:id="7886" w:name="_Toc44598998"/>
      <w:bookmarkStart w:id="7887" w:name="_Toc44602853"/>
      <w:bookmarkStart w:id="7888" w:name="_Toc45198030"/>
      <w:bookmarkStart w:id="7889" w:name="_Toc45696063"/>
      <w:bookmarkStart w:id="7890" w:name="_Toc51851519"/>
      <w:bookmarkStart w:id="7891" w:name="_Toc92225140"/>
      <w:bookmarkStart w:id="7892" w:name="_Toc171586562"/>
      <w:bookmarkEnd w:id="7884"/>
      <w:r w:rsidRPr="00B02A0B">
        <w:t>20.2</w:t>
      </w:r>
      <w:r w:rsidRPr="00B02A0B">
        <w:tab/>
        <w:t>MCData Client Procedures</w:t>
      </w:r>
      <w:bookmarkEnd w:id="7885"/>
      <w:bookmarkEnd w:id="7886"/>
      <w:bookmarkEnd w:id="7887"/>
      <w:bookmarkEnd w:id="7888"/>
      <w:bookmarkEnd w:id="7889"/>
      <w:bookmarkEnd w:id="7890"/>
      <w:bookmarkEnd w:id="7891"/>
      <w:bookmarkEnd w:id="7892"/>
    </w:p>
    <w:p w14:paraId="3E77DCB3" w14:textId="77777777" w:rsidR="00145079" w:rsidRDefault="00145079" w:rsidP="00145079">
      <w:pPr>
        <w:pStyle w:val="Heading3"/>
      </w:pPr>
      <w:bookmarkStart w:id="7893" w:name="_CR20_2_0a"/>
      <w:bookmarkStart w:id="7894" w:name="_Toc171586563"/>
      <w:bookmarkStart w:id="7895" w:name="_Toc36108238"/>
      <w:bookmarkStart w:id="7896" w:name="_Toc44598999"/>
      <w:bookmarkStart w:id="7897" w:name="_Toc44602854"/>
      <w:bookmarkStart w:id="7898" w:name="_Toc45198031"/>
      <w:bookmarkStart w:id="7899" w:name="_Toc45696064"/>
      <w:bookmarkStart w:id="7900" w:name="_Toc51851520"/>
      <w:bookmarkStart w:id="7901" w:name="_Toc92225141"/>
      <w:bookmarkEnd w:id="7893"/>
      <w:r>
        <w:t>20.2.0a</w:t>
      </w:r>
      <w:r>
        <w:tab/>
      </w:r>
      <w:r w:rsidRPr="00EA0100">
        <w:t>SDP offer generation</w:t>
      </w:r>
      <w:bookmarkEnd w:id="7894"/>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02" w:name="_CR20_2_0b"/>
      <w:bookmarkStart w:id="7903" w:name="_Toc171586564"/>
      <w:bookmarkEnd w:id="7902"/>
      <w:r>
        <w:t>20.2.0b</w:t>
      </w:r>
      <w:r>
        <w:tab/>
      </w:r>
      <w:r w:rsidRPr="00EA0100">
        <w:t xml:space="preserve">SDP </w:t>
      </w:r>
      <w:r>
        <w:t>answer</w:t>
      </w:r>
      <w:r w:rsidRPr="00EA0100">
        <w:t xml:space="preserve"> generation</w:t>
      </w:r>
      <w:bookmarkEnd w:id="7903"/>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04" w:name="_CR20_2_1"/>
      <w:bookmarkStart w:id="7905" w:name="_Toc171586565"/>
      <w:bookmarkEnd w:id="7904"/>
      <w:r w:rsidRPr="00B02A0B">
        <w:t>20.2.1</w:t>
      </w:r>
      <w:r w:rsidRPr="00B02A0B">
        <w:tab/>
        <w:t>MCData client originating procedures</w:t>
      </w:r>
      <w:bookmarkEnd w:id="7895"/>
      <w:bookmarkEnd w:id="7896"/>
      <w:bookmarkEnd w:id="7897"/>
      <w:bookmarkEnd w:id="7898"/>
      <w:bookmarkEnd w:id="7899"/>
      <w:bookmarkEnd w:id="7900"/>
      <w:bookmarkEnd w:id="7901"/>
      <w:bookmarkEnd w:id="7905"/>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5776918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bookmarkStart w:id="7906" w:name="_Hlk114250097"/>
      <w:r w:rsidR="00CE0416" w:rsidRPr="00B02A0B">
        <w:t>the media plane as specified in 3GPP TS 24.582 [15] clause </w:t>
      </w:r>
      <w:r w:rsidR="00CE0416">
        <w:t>13</w:t>
      </w:r>
      <w:r w:rsidR="00CE0416" w:rsidRPr="00B02A0B">
        <w:t>.1.2</w:t>
      </w:r>
      <w:bookmarkEnd w:id="7906"/>
      <w:r w:rsidRPr="00B02A0B">
        <w:t>.</w:t>
      </w:r>
    </w:p>
    <w:p w14:paraId="4C3486A6" w14:textId="2EDE0AE9" w:rsidR="00915144" w:rsidRPr="00B02A0B" w:rsidRDefault="00915144" w:rsidP="00915144">
      <w:pPr>
        <w:pStyle w:val="NO"/>
        <w:overflowPunct/>
        <w:autoSpaceDE/>
        <w:autoSpaceDN/>
        <w:adjustRightInd/>
        <w:textAlignment w:val="auto"/>
      </w:pPr>
      <w:r w:rsidRPr="009E3211">
        <w:rPr>
          <w:lang w:eastAsia="ko-KR"/>
        </w:rPr>
        <w:t>NOTE</w:t>
      </w:r>
      <w:r>
        <w:rPr>
          <w:lang w:eastAsia="ko-KR"/>
        </w:rPr>
        <w:t> 2</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MCData client processes the content of that element is out of the scope of the present document.</w:t>
      </w:r>
    </w:p>
    <w:p w14:paraId="1F3EFEAD" w14:textId="77777777" w:rsidR="00CE0416" w:rsidRPr="00D81E31" w:rsidRDefault="00CE0416" w:rsidP="00CE0416">
      <w:pPr>
        <w:rPr>
          <w:lang w:eastAsia="ko-KR"/>
        </w:rPr>
      </w:pPr>
      <w:bookmarkStart w:id="7907"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07"/>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08" w:name="_Hlk111819055"/>
      <w:r>
        <w:t>&lt;called-</w:t>
      </w:r>
      <w:r w:rsidRPr="00D673A5">
        <w:t>functional</w:t>
      </w:r>
      <w:r>
        <w:t>-</w:t>
      </w:r>
      <w:r w:rsidRPr="00D673A5">
        <w:t>alias-URI</w:t>
      </w:r>
      <w:r>
        <w:t>&gt;</w:t>
      </w:r>
      <w:r w:rsidRPr="00D673A5">
        <w:t xml:space="preserve"> </w:t>
      </w:r>
      <w:bookmarkEnd w:id="7908"/>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09" w:name="_CR20_2_2"/>
      <w:bookmarkStart w:id="7910" w:name="_Toc36108239"/>
      <w:bookmarkStart w:id="7911" w:name="_Toc44599000"/>
      <w:bookmarkStart w:id="7912" w:name="_Toc44602855"/>
      <w:bookmarkStart w:id="7913" w:name="_Toc45198032"/>
      <w:bookmarkStart w:id="7914" w:name="_Toc45696065"/>
      <w:bookmarkStart w:id="7915" w:name="_Toc51851521"/>
      <w:bookmarkStart w:id="7916" w:name="_Toc92225142"/>
      <w:bookmarkStart w:id="7917" w:name="_Toc171586566"/>
      <w:bookmarkEnd w:id="7909"/>
      <w:r w:rsidRPr="00B02A0B">
        <w:t>20.2.2</w:t>
      </w:r>
      <w:r w:rsidRPr="00B02A0B">
        <w:tab/>
        <w:t>MCData client terminating procedures</w:t>
      </w:r>
      <w:bookmarkEnd w:id="7910"/>
      <w:bookmarkEnd w:id="7911"/>
      <w:bookmarkEnd w:id="7912"/>
      <w:bookmarkEnd w:id="7913"/>
      <w:bookmarkEnd w:id="7914"/>
      <w:bookmarkEnd w:id="7915"/>
      <w:bookmarkEnd w:id="7916"/>
      <w:bookmarkEnd w:id="7917"/>
    </w:p>
    <w:p w14:paraId="0BDAD806" w14:textId="5C6D1C9E" w:rsidR="005C310B" w:rsidRPr="00B02A0B" w:rsidRDefault="005C310B" w:rsidP="005C310B">
      <w:r w:rsidRPr="00B02A0B">
        <w:t xml:space="preserve">Upon receipt of a </w:t>
      </w:r>
      <w:r w:rsidR="008D45FA" w:rsidRPr="00B02A0B">
        <w:t>"</w:t>
      </w:r>
      <w:r w:rsidRPr="00B02A0B">
        <w:t>SIP INVITE request for IP Connectivity session for terminating MCData client"</w:t>
      </w:r>
      <w:r w:rsidR="008D45FA">
        <w:t xml:space="preserve"> </w:t>
      </w:r>
      <w:r w:rsidRPr="00B02A0B">
        <w: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the MCData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&lt;mcdatainfo&gt; element containing the &lt;mcdata-Params&gt;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t>NOTE 2:</w:t>
      </w:r>
      <w:r>
        <w:rPr>
          <w:lang w:eastAsia="en-US"/>
        </w:rPr>
        <w:tab/>
        <w:t>How the MCData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18" w:name="_CR20_3"/>
      <w:bookmarkStart w:id="7919" w:name="_Toc36108240"/>
      <w:bookmarkStart w:id="7920" w:name="_Toc44599001"/>
      <w:bookmarkStart w:id="7921" w:name="_Toc44602856"/>
      <w:bookmarkStart w:id="7922" w:name="_Toc45198033"/>
      <w:bookmarkStart w:id="7923" w:name="_Toc45696066"/>
      <w:bookmarkStart w:id="7924" w:name="_Toc51851522"/>
      <w:bookmarkStart w:id="7925" w:name="_Toc92225143"/>
      <w:bookmarkStart w:id="7926" w:name="_Toc171586567"/>
      <w:bookmarkEnd w:id="7918"/>
      <w:r w:rsidRPr="00B02A0B">
        <w:t>20.3</w:t>
      </w:r>
      <w:r w:rsidRPr="00B02A0B">
        <w:tab/>
        <w:t>Participating MCData function procedures</w:t>
      </w:r>
      <w:bookmarkEnd w:id="7919"/>
      <w:bookmarkEnd w:id="7920"/>
      <w:bookmarkEnd w:id="7921"/>
      <w:bookmarkEnd w:id="7922"/>
      <w:bookmarkEnd w:id="7923"/>
      <w:bookmarkEnd w:id="7924"/>
      <w:bookmarkEnd w:id="7925"/>
      <w:bookmarkEnd w:id="7926"/>
    </w:p>
    <w:p w14:paraId="776CEDD6" w14:textId="77777777" w:rsidR="00145079" w:rsidRDefault="00145079" w:rsidP="00145079">
      <w:pPr>
        <w:pStyle w:val="Heading3"/>
      </w:pPr>
      <w:bookmarkStart w:id="7927" w:name="_CR20_3_0a"/>
      <w:bookmarkStart w:id="7928" w:name="_Toc171586568"/>
      <w:bookmarkStart w:id="7929" w:name="_Toc36108241"/>
      <w:bookmarkStart w:id="7930" w:name="_Toc44599002"/>
      <w:bookmarkStart w:id="7931" w:name="_Toc44602857"/>
      <w:bookmarkStart w:id="7932" w:name="_Toc45198034"/>
      <w:bookmarkStart w:id="7933" w:name="_Toc45696067"/>
      <w:bookmarkStart w:id="7934" w:name="_Toc51851523"/>
      <w:bookmarkStart w:id="7935" w:name="_Toc92225144"/>
      <w:bookmarkEnd w:id="7927"/>
      <w:r>
        <w:t>20.3.0a</w:t>
      </w:r>
      <w:r>
        <w:tab/>
      </w:r>
      <w:r w:rsidRPr="00EA0100">
        <w:t>SDP offer generation</w:t>
      </w:r>
      <w:bookmarkEnd w:id="7928"/>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36" w:name="_CR20_3_0b"/>
      <w:bookmarkStart w:id="7937" w:name="_Toc171586569"/>
      <w:bookmarkEnd w:id="7936"/>
      <w:r>
        <w:t>20.3.0b</w:t>
      </w:r>
      <w:r>
        <w:tab/>
      </w:r>
      <w:r w:rsidRPr="00EA0100">
        <w:t xml:space="preserve">SDP </w:t>
      </w:r>
      <w:r>
        <w:t>answer</w:t>
      </w:r>
      <w:r w:rsidRPr="00EA0100">
        <w:t xml:space="preserve"> generation</w:t>
      </w:r>
      <w:bookmarkEnd w:id="7937"/>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38" w:name="_CR20_3_1"/>
      <w:bookmarkStart w:id="7939" w:name="_Toc171586570"/>
      <w:bookmarkEnd w:id="7938"/>
      <w:r w:rsidRPr="00B02A0B">
        <w:t>20.3.1</w:t>
      </w:r>
      <w:r w:rsidRPr="00B02A0B">
        <w:tab/>
        <w:t>Originating participating MCData function procedures</w:t>
      </w:r>
      <w:bookmarkEnd w:id="7929"/>
      <w:bookmarkEnd w:id="7930"/>
      <w:bookmarkEnd w:id="7931"/>
      <w:bookmarkEnd w:id="7932"/>
      <w:bookmarkEnd w:id="7933"/>
      <w:bookmarkEnd w:id="7934"/>
      <w:bookmarkEnd w:id="7935"/>
      <w:bookmarkEnd w:id="7939"/>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584532DC" w14:textId="77777777" w:rsidR="008D45FA" w:rsidRDefault="008D45FA" w:rsidP="008D45FA">
      <w:pPr>
        <w:pStyle w:val="B1"/>
      </w:pPr>
      <w:r w:rsidRPr="00FF76D8">
        <w:t>10a)</w:t>
      </w:r>
      <w:r w:rsidRPr="00FF76D8">
        <w:tab/>
      </w:r>
      <w:r>
        <w:t>shall copy the contents of the application/resource-lists MIME body of the received SIP INVITE request into an application/resource-lists MIME body in the outgoing SIP INVITE request</w:t>
      </w:r>
      <w:r w:rsidRPr="00FF76D8">
        <w:t>;</w:t>
      </w:r>
    </w:p>
    <w:p w14:paraId="261558D8" w14:textId="71BD0486" w:rsidR="008D45FA" w:rsidRPr="00B02A0B" w:rsidRDefault="008D45FA" w:rsidP="008D45FA">
      <w:pPr>
        <w:pStyle w:val="B1"/>
      </w:pPr>
      <w:r>
        <w:t>10b)</w:t>
      </w:r>
      <w:r>
        <w:tab/>
      </w:r>
      <w:r w:rsidRPr="007831D5">
        <w:rPr>
          <w:lang w:eastAsia="ko-KR"/>
        </w:rPr>
        <w:t>shall copy the application/vnd.3gpp.mcdata-info+xml MIME body</w:t>
      </w:r>
      <w:r>
        <w:rPr>
          <w:lang w:eastAsia="ko-KR"/>
        </w:rPr>
        <w:t xml:space="preserve"> </w:t>
      </w:r>
      <w:r>
        <w:t>from the received SIP INVITE request</w:t>
      </w:r>
      <w:r w:rsidRPr="007831D5">
        <w:rPr>
          <w:lang w:eastAsia="ko-KR"/>
        </w:rPr>
        <w:t xml:space="preserve"> </w:t>
      </w:r>
      <w:r>
        <w:rPr>
          <w:lang w:eastAsia="ko-KR"/>
        </w:rPr>
        <w:t>in</w:t>
      </w:r>
      <w:r w:rsidRPr="007831D5">
        <w:rPr>
          <w:lang w:eastAsia="ko-KR"/>
        </w:rPr>
        <w:t xml:space="preserve">to the outgoing </w:t>
      </w:r>
      <w:r w:rsidRPr="0073469F">
        <w:t>SIP INVITE request</w:t>
      </w:r>
      <w:r w:rsidRPr="00CF5207">
        <w:t>;</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AD5D21B" w14:textId="77777777" w:rsidR="008D45FA" w:rsidRDefault="00AA37F7" w:rsidP="005C310B">
      <w:pPr>
        <w:pStyle w:val="B1"/>
      </w:pPr>
      <w:r>
        <w:t>NOTE 6:</w:t>
      </w:r>
      <w:r>
        <w:tab/>
        <w:t>How the local MCData system routes the SIP request through an exit MCData gateway server is out of the scope of the present document.</w:t>
      </w:r>
    </w:p>
    <w:p w14:paraId="39AD0EDC" w14:textId="2DC35D0F"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40" w:name="_CR20_3_2"/>
      <w:bookmarkStart w:id="7941" w:name="_Toc36108242"/>
      <w:bookmarkStart w:id="7942" w:name="_Toc44599003"/>
      <w:bookmarkStart w:id="7943" w:name="_Toc44602858"/>
      <w:bookmarkStart w:id="7944" w:name="_Toc45198035"/>
      <w:bookmarkStart w:id="7945" w:name="_Toc45696068"/>
      <w:bookmarkStart w:id="7946" w:name="_Toc51851524"/>
      <w:bookmarkStart w:id="7947" w:name="_Toc92225145"/>
      <w:bookmarkStart w:id="7948" w:name="_Toc171586571"/>
      <w:bookmarkEnd w:id="7940"/>
      <w:r w:rsidRPr="00B02A0B">
        <w:t>20.3.2</w:t>
      </w:r>
      <w:r w:rsidRPr="00B02A0B">
        <w:tab/>
        <w:t>Terminating participating MCData function procedures</w:t>
      </w:r>
      <w:bookmarkEnd w:id="7941"/>
      <w:bookmarkEnd w:id="7942"/>
      <w:bookmarkEnd w:id="7943"/>
      <w:bookmarkEnd w:id="7944"/>
      <w:bookmarkEnd w:id="7945"/>
      <w:bookmarkEnd w:id="7946"/>
      <w:bookmarkEnd w:id="7947"/>
      <w:bookmarkEnd w:id="7948"/>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49" w:name="_CR20_4"/>
      <w:bookmarkStart w:id="7950" w:name="_Toc36108243"/>
      <w:bookmarkStart w:id="7951" w:name="_Toc44599004"/>
      <w:bookmarkStart w:id="7952" w:name="_Toc44602859"/>
      <w:bookmarkStart w:id="7953" w:name="_Toc45198036"/>
      <w:bookmarkStart w:id="7954" w:name="_Toc45696069"/>
      <w:bookmarkStart w:id="7955" w:name="_Toc51851525"/>
      <w:bookmarkStart w:id="7956" w:name="_Toc92225146"/>
      <w:bookmarkStart w:id="7957" w:name="_Toc171586572"/>
      <w:bookmarkEnd w:id="7949"/>
      <w:r w:rsidRPr="00B02A0B">
        <w:t>20.4</w:t>
      </w:r>
      <w:r w:rsidRPr="00B02A0B">
        <w:tab/>
        <w:t>Controlling MCData function procedures</w:t>
      </w:r>
      <w:bookmarkEnd w:id="7950"/>
      <w:bookmarkEnd w:id="7951"/>
      <w:bookmarkEnd w:id="7952"/>
      <w:bookmarkEnd w:id="7953"/>
      <w:bookmarkEnd w:id="7954"/>
      <w:bookmarkEnd w:id="7955"/>
      <w:bookmarkEnd w:id="7956"/>
      <w:bookmarkEnd w:id="7957"/>
    </w:p>
    <w:p w14:paraId="23E337C4" w14:textId="77777777" w:rsidR="00145079" w:rsidRPr="0073469F" w:rsidRDefault="00145079" w:rsidP="00145079">
      <w:pPr>
        <w:pStyle w:val="Heading3"/>
        <w:rPr>
          <w:lang w:eastAsia="ko-KR"/>
        </w:rPr>
      </w:pPr>
      <w:bookmarkStart w:id="7958" w:name="_CR20_4_0a"/>
      <w:bookmarkStart w:id="7959" w:name="_Toc171586573"/>
      <w:bookmarkStart w:id="7960" w:name="_Toc36108244"/>
      <w:bookmarkStart w:id="7961" w:name="_Toc44599005"/>
      <w:bookmarkStart w:id="7962" w:name="_Toc44602860"/>
      <w:bookmarkStart w:id="7963" w:name="_Toc45198037"/>
      <w:bookmarkStart w:id="7964" w:name="_Toc45696070"/>
      <w:bookmarkStart w:id="7965" w:name="_Toc51851526"/>
      <w:bookmarkStart w:id="7966" w:name="_Toc92225147"/>
      <w:bookmarkEnd w:id="7958"/>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59"/>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967"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967"/>
    </w:p>
    <w:p w14:paraId="566A0FF3" w14:textId="77777777" w:rsidR="00145079" w:rsidRDefault="00145079" w:rsidP="00145079">
      <w:pPr>
        <w:pStyle w:val="Heading3"/>
        <w:rPr>
          <w:lang w:eastAsia="ko-KR"/>
        </w:rPr>
      </w:pPr>
      <w:bookmarkStart w:id="7968" w:name="_CR20_4_0b"/>
      <w:bookmarkStart w:id="7969" w:name="_Toc171586574"/>
      <w:bookmarkEnd w:id="7968"/>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69"/>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970" w:name="_CR20_4_1"/>
      <w:bookmarkStart w:id="7971" w:name="_Toc171586575"/>
      <w:bookmarkEnd w:id="7970"/>
      <w:r w:rsidRPr="00B02A0B">
        <w:t>20.4.1</w:t>
      </w:r>
      <w:r w:rsidRPr="00B02A0B">
        <w:tab/>
      </w:r>
      <w:r w:rsidRPr="00B02A0B">
        <w:rPr>
          <w:noProof/>
        </w:rPr>
        <w:t xml:space="preserve">Originating </w:t>
      </w:r>
      <w:r w:rsidRPr="00B02A0B">
        <w:rPr>
          <w:noProof/>
          <w:lang w:val="en-US"/>
        </w:rPr>
        <w:t>p</w:t>
      </w:r>
      <w:r w:rsidRPr="00B02A0B">
        <w:rPr>
          <w:noProof/>
        </w:rPr>
        <w:t>rocedures</w:t>
      </w:r>
      <w:bookmarkEnd w:id="7960"/>
      <w:bookmarkEnd w:id="7961"/>
      <w:bookmarkEnd w:id="7962"/>
      <w:bookmarkEnd w:id="7963"/>
      <w:bookmarkEnd w:id="7964"/>
      <w:bookmarkEnd w:id="7965"/>
      <w:bookmarkEnd w:id="7966"/>
      <w:bookmarkEnd w:id="7971"/>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4A942EDB" w:rsidR="005C310B" w:rsidRDefault="005C310B" w:rsidP="00915144">
      <w:pPr>
        <w:pStyle w:val="B1"/>
        <w:numPr>
          <w:ilvl w:val="0"/>
          <w:numId w:val="43"/>
        </w:numPr>
      </w:pPr>
      <w:r w:rsidRPr="00B02A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&lt;mcdata-request-uri&gt; element set to the MCData ID of the terminating user;</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rPr>
          <w:rFonts w:eastAsia="SimSun"/>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972" w:name="_CR20_4_2"/>
      <w:bookmarkStart w:id="7973" w:name="_Toc36108245"/>
      <w:bookmarkStart w:id="7974" w:name="_Toc44599006"/>
      <w:bookmarkStart w:id="7975" w:name="_Toc44602861"/>
      <w:bookmarkStart w:id="7976" w:name="_Toc45198038"/>
      <w:bookmarkStart w:id="7977" w:name="_Toc45696071"/>
      <w:bookmarkStart w:id="7978" w:name="_Toc51851527"/>
      <w:bookmarkStart w:id="7979" w:name="_Toc92225148"/>
      <w:bookmarkStart w:id="7980" w:name="_Toc171586576"/>
      <w:bookmarkEnd w:id="7972"/>
      <w:r w:rsidRPr="00B02A0B">
        <w:t>20.4.2</w:t>
      </w:r>
      <w:r w:rsidRPr="00B02A0B">
        <w:tab/>
        <w:t>Terminating procedures</w:t>
      </w:r>
      <w:bookmarkEnd w:id="7973"/>
      <w:bookmarkEnd w:id="7974"/>
      <w:bookmarkEnd w:id="7975"/>
      <w:bookmarkEnd w:id="7976"/>
      <w:bookmarkEnd w:id="7977"/>
      <w:bookmarkEnd w:id="7978"/>
      <w:bookmarkEnd w:id="7979"/>
      <w:bookmarkEnd w:id="7980"/>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7981" w:name="_CR21"/>
      <w:bookmarkStart w:id="7982" w:name="_Toc36108246"/>
      <w:bookmarkStart w:id="7983" w:name="_Toc44599007"/>
      <w:bookmarkStart w:id="7984" w:name="_Toc44602862"/>
      <w:bookmarkStart w:id="7985" w:name="_Toc45198039"/>
      <w:bookmarkStart w:id="7986" w:name="_Toc45696072"/>
      <w:bookmarkStart w:id="7987" w:name="_Toc51851528"/>
      <w:bookmarkStart w:id="7988" w:name="_Toc92225149"/>
      <w:bookmarkStart w:id="7989" w:name="_Toc171586577"/>
      <w:bookmarkEnd w:id="7981"/>
      <w:r w:rsidRPr="00B02A0B">
        <w:t>21</w:t>
      </w:r>
      <w:r w:rsidRPr="00B02A0B">
        <w:tab/>
      </w:r>
      <w:r w:rsidRPr="00B02A0B">
        <w:rPr>
          <w:noProof/>
        </w:rPr>
        <w:t>MCData Message Store</w:t>
      </w:r>
      <w:bookmarkEnd w:id="7982"/>
      <w:bookmarkEnd w:id="7983"/>
      <w:bookmarkEnd w:id="7984"/>
      <w:bookmarkEnd w:id="7985"/>
      <w:bookmarkEnd w:id="7986"/>
      <w:bookmarkEnd w:id="7987"/>
      <w:bookmarkEnd w:id="7988"/>
      <w:bookmarkEnd w:id="7989"/>
    </w:p>
    <w:p w14:paraId="5270F5E0" w14:textId="77777777" w:rsidR="005C310B" w:rsidRPr="00B02A0B" w:rsidRDefault="005C310B" w:rsidP="007D34FE">
      <w:pPr>
        <w:pStyle w:val="Heading2"/>
      </w:pPr>
      <w:bookmarkStart w:id="7990" w:name="_CR21_1"/>
      <w:bookmarkStart w:id="7991" w:name="_Toc36108247"/>
      <w:bookmarkStart w:id="7992" w:name="_Toc44599008"/>
      <w:bookmarkStart w:id="7993" w:name="_Toc44602863"/>
      <w:bookmarkStart w:id="7994" w:name="_Toc45198040"/>
      <w:bookmarkStart w:id="7995" w:name="_Toc45696073"/>
      <w:bookmarkStart w:id="7996" w:name="_Toc51851529"/>
      <w:bookmarkStart w:id="7997" w:name="_Toc92225150"/>
      <w:bookmarkStart w:id="7998" w:name="_Toc171586578"/>
      <w:bookmarkEnd w:id="7990"/>
      <w:r w:rsidRPr="00B02A0B">
        <w:t>21.1</w:t>
      </w:r>
      <w:r w:rsidRPr="00B02A0B">
        <w:tab/>
        <w:t>General</w:t>
      </w:r>
      <w:bookmarkEnd w:id="7991"/>
      <w:bookmarkEnd w:id="7992"/>
      <w:bookmarkEnd w:id="7993"/>
      <w:bookmarkEnd w:id="7994"/>
      <w:bookmarkEnd w:id="7995"/>
      <w:bookmarkEnd w:id="7996"/>
      <w:bookmarkEnd w:id="7997"/>
      <w:bookmarkEnd w:id="7998"/>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999" w:name="_CR21_2"/>
      <w:bookmarkStart w:id="8000" w:name="_Toc36108248"/>
      <w:bookmarkStart w:id="8001" w:name="_Toc44599009"/>
      <w:bookmarkStart w:id="8002" w:name="_Toc44602864"/>
      <w:bookmarkStart w:id="8003" w:name="_Toc45198041"/>
      <w:bookmarkStart w:id="8004" w:name="_Toc45696074"/>
      <w:bookmarkStart w:id="8005" w:name="_Toc51851530"/>
      <w:bookmarkStart w:id="8006" w:name="_Toc92225151"/>
      <w:bookmarkStart w:id="8007" w:name="_Toc171586579"/>
      <w:bookmarkEnd w:id="7999"/>
      <w:r w:rsidRPr="00B02A0B">
        <w:t>21.2</w:t>
      </w:r>
      <w:r w:rsidRPr="00B02A0B">
        <w:tab/>
        <w:t>MCData message store functions and client procedures</w:t>
      </w:r>
      <w:bookmarkEnd w:id="8000"/>
      <w:bookmarkEnd w:id="8001"/>
      <w:bookmarkEnd w:id="8002"/>
      <w:bookmarkEnd w:id="8003"/>
      <w:bookmarkEnd w:id="8004"/>
      <w:bookmarkEnd w:id="8005"/>
      <w:bookmarkEnd w:id="8006"/>
      <w:bookmarkEnd w:id="8007"/>
    </w:p>
    <w:p w14:paraId="4514C311" w14:textId="77777777" w:rsidR="005C310B" w:rsidRPr="00B02A0B" w:rsidRDefault="005C310B" w:rsidP="007D34FE">
      <w:pPr>
        <w:pStyle w:val="Heading3"/>
        <w:rPr>
          <w:rFonts w:eastAsia="SimSun"/>
        </w:rPr>
      </w:pPr>
      <w:bookmarkStart w:id="8008" w:name="_CR21_2_1"/>
      <w:bookmarkStart w:id="8009" w:name="_Toc36108249"/>
      <w:bookmarkStart w:id="8010" w:name="_Toc44599010"/>
      <w:bookmarkStart w:id="8011" w:name="_Toc44602865"/>
      <w:bookmarkStart w:id="8012" w:name="_Toc45198042"/>
      <w:bookmarkStart w:id="8013" w:name="_Toc45696075"/>
      <w:bookmarkStart w:id="8014" w:name="_Toc51851531"/>
      <w:bookmarkStart w:id="8015" w:name="_Toc92225152"/>
      <w:bookmarkStart w:id="8016" w:name="_Toc171586580"/>
      <w:bookmarkEnd w:id="8008"/>
      <w:r w:rsidRPr="00B02A0B">
        <w:t>21</w:t>
      </w:r>
      <w:r w:rsidRPr="00B02A0B">
        <w:rPr>
          <w:rFonts w:eastAsia="SimSun"/>
        </w:rPr>
        <w:t>.2.1</w:t>
      </w:r>
      <w:r w:rsidRPr="00B02A0B">
        <w:rPr>
          <w:rFonts w:eastAsia="SimSun"/>
        </w:rPr>
        <w:tab/>
        <w:t>Object retrieval procedure</w:t>
      </w:r>
      <w:bookmarkEnd w:id="8009"/>
      <w:bookmarkEnd w:id="8010"/>
      <w:bookmarkEnd w:id="8011"/>
      <w:bookmarkEnd w:id="8012"/>
      <w:bookmarkEnd w:id="8013"/>
      <w:bookmarkEnd w:id="8014"/>
      <w:bookmarkEnd w:id="8015"/>
      <w:bookmarkEnd w:id="8016"/>
    </w:p>
    <w:p w14:paraId="488C30A7" w14:textId="77777777" w:rsidR="005C310B" w:rsidRPr="00B02A0B" w:rsidRDefault="005C310B" w:rsidP="007D34FE">
      <w:pPr>
        <w:pStyle w:val="Heading4"/>
        <w:rPr>
          <w:rFonts w:eastAsia="Malgun Gothic"/>
        </w:rPr>
      </w:pPr>
      <w:bookmarkStart w:id="8017" w:name="_CR21_2_1_1"/>
      <w:bookmarkStart w:id="8018" w:name="_Toc36108250"/>
      <w:bookmarkStart w:id="8019" w:name="_Toc44599011"/>
      <w:bookmarkStart w:id="8020" w:name="_Toc44602866"/>
      <w:bookmarkStart w:id="8021" w:name="_Toc45198043"/>
      <w:bookmarkStart w:id="8022" w:name="_Toc45696076"/>
      <w:bookmarkStart w:id="8023" w:name="_Toc51851532"/>
      <w:bookmarkStart w:id="8024" w:name="_Toc92225153"/>
      <w:bookmarkStart w:id="8025" w:name="_Toc171586581"/>
      <w:bookmarkEnd w:id="8017"/>
      <w:r w:rsidRPr="00B02A0B">
        <w:rPr>
          <w:rFonts w:eastAsia="Malgun Gothic"/>
        </w:rPr>
        <w:t>21.2.1.1</w:t>
      </w:r>
      <w:r w:rsidRPr="00B02A0B">
        <w:rPr>
          <w:rFonts w:eastAsia="Malgun Gothic"/>
        </w:rPr>
        <w:tab/>
        <w:t>Message store client procedures</w:t>
      </w:r>
      <w:bookmarkEnd w:id="8018"/>
      <w:bookmarkEnd w:id="8019"/>
      <w:bookmarkEnd w:id="8020"/>
      <w:bookmarkEnd w:id="8021"/>
      <w:bookmarkEnd w:id="8022"/>
      <w:bookmarkEnd w:id="8023"/>
      <w:bookmarkEnd w:id="8024"/>
      <w:bookmarkEnd w:id="8025"/>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26" w:name="_CR21_2_1_2"/>
      <w:bookmarkStart w:id="8027" w:name="_Toc36108251"/>
      <w:bookmarkStart w:id="8028" w:name="_Toc44599012"/>
      <w:bookmarkStart w:id="8029" w:name="_Toc44602867"/>
      <w:bookmarkStart w:id="8030" w:name="_Toc45198044"/>
      <w:bookmarkStart w:id="8031" w:name="_Toc45696077"/>
      <w:bookmarkStart w:id="8032" w:name="_Toc51851533"/>
      <w:bookmarkStart w:id="8033" w:name="_Toc92225154"/>
      <w:bookmarkStart w:id="8034" w:name="_Toc171586582"/>
      <w:bookmarkEnd w:id="8026"/>
      <w:r w:rsidRPr="00B02A0B">
        <w:rPr>
          <w:rFonts w:eastAsia="Malgun Gothic"/>
        </w:rPr>
        <w:t>21.2.1.2</w:t>
      </w:r>
      <w:r w:rsidRPr="00B02A0B">
        <w:rPr>
          <w:rFonts w:eastAsia="Malgun Gothic"/>
        </w:rPr>
        <w:tab/>
        <w:t>Message store function procedures</w:t>
      </w:r>
      <w:bookmarkEnd w:id="8027"/>
      <w:bookmarkEnd w:id="8028"/>
      <w:bookmarkEnd w:id="8029"/>
      <w:bookmarkEnd w:id="8030"/>
      <w:bookmarkEnd w:id="8031"/>
      <w:bookmarkEnd w:id="8032"/>
      <w:bookmarkEnd w:id="8033"/>
      <w:bookmarkEnd w:id="8034"/>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8035" w:name="_CR21_2_2"/>
      <w:bookmarkStart w:id="8036" w:name="_Toc36108252"/>
      <w:bookmarkStart w:id="8037" w:name="_Toc44599013"/>
      <w:bookmarkStart w:id="8038" w:name="_Toc44602868"/>
      <w:bookmarkStart w:id="8039" w:name="_Toc45198045"/>
      <w:bookmarkStart w:id="8040" w:name="_Toc45696078"/>
      <w:bookmarkStart w:id="8041" w:name="_Toc51851534"/>
      <w:bookmarkStart w:id="8042" w:name="_Toc92225155"/>
      <w:bookmarkStart w:id="8043" w:name="_Toc171586583"/>
      <w:bookmarkEnd w:id="8035"/>
      <w:r w:rsidRPr="00B02A0B">
        <w:rPr>
          <w:rFonts w:eastAsia="SimSun"/>
        </w:rPr>
        <w:t>21.2.2</w:t>
      </w:r>
      <w:r w:rsidRPr="00B02A0B">
        <w:rPr>
          <w:rFonts w:eastAsia="SimSun"/>
        </w:rPr>
        <w:tab/>
        <w:t>Object search procedure</w:t>
      </w:r>
      <w:bookmarkEnd w:id="8036"/>
      <w:bookmarkEnd w:id="8037"/>
      <w:bookmarkEnd w:id="8038"/>
      <w:bookmarkEnd w:id="8039"/>
      <w:bookmarkEnd w:id="8040"/>
      <w:bookmarkEnd w:id="8041"/>
      <w:bookmarkEnd w:id="8042"/>
      <w:bookmarkEnd w:id="8043"/>
    </w:p>
    <w:p w14:paraId="0C161E51" w14:textId="77777777" w:rsidR="005C310B" w:rsidRPr="00B02A0B" w:rsidRDefault="005C310B" w:rsidP="007D34FE">
      <w:pPr>
        <w:pStyle w:val="Heading4"/>
        <w:rPr>
          <w:rFonts w:eastAsia="Malgun Gothic"/>
        </w:rPr>
      </w:pPr>
      <w:bookmarkStart w:id="8044" w:name="_CR21_2_2_1"/>
      <w:bookmarkStart w:id="8045" w:name="_Toc36108253"/>
      <w:bookmarkStart w:id="8046" w:name="_Toc44599014"/>
      <w:bookmarkStart w:id="8047" w:name="_Toc44602869"/>
      <w:bookmarkStart w:id="8048" w:name="_Toc45198046"/>
      <w:bookmarkStart w:id="8049" w:name="_Toc45696079"/>
      <w:bookmarkStart w:id="8050" w:name="_Toc51851535"/>
      <w:bookmarkStart w:id="8051" w:name="_Toc92225156"/>
      <w:bookmarkStart w:id="8052" w:name="_Toc171586584"/>
      <w:bookmarkEnd w:id="8044"/>
      <w:r w:rsidRPr="00B02A0B">
        <w:rPr>
          <w:rFonts w:eastAsia="Malgun Gothic"/>
        </w:rPr>
        <w:t>21.2.2.1</w:t>
      </w:r>
      <w:r w:rsidRPr="00B02A0B">
        <w:rPr>
          <w:rFonts w:eastAsia="Malgun Gothic"/>
        </w:rPr>
        <w:tab/>
        <w:t>Message store client procedures</w:t>
      </w:r>
      <w:bookmarkEnd w:id="8045"/>
      <w:bookmarkEnd w:id="8046"/>
      <w:bookmarkEnd w:id="8047"/>
      <w:bookmarkEnd w:id="8048"/>
      <w:bookmarkEnd w:id="8049"/>
      <w:bookmarkEnd w:id="8050"/>
      <w:bookmarkEnd w:id="8051"/>
      <w:bookmarkEnd w:id="8052"/>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53" w:name="_CR21_2_2_2"/>
      <w:bookmarkStart w:id="8054" w:name="_Toc36108254"/>
      <w:bookmarkStart w:id="8055" w:name="_Toc44599015"/>
      <w:bookmarkStart w:id="8056" w:name="_Toc44602870"/>
      <w:bookmarkStart w:id="8057" w:name="_Toc45198047"/>
      <w:bookmarkStart w:id="8058" w:name="_Toc45696080"/>
      <w:bookmarkStart w:id="8059" w:name="_Toc51851536"/>
      <w:bookmarkStart w:id="8060" w:name="_Toc92225157"/>
      <w:bookmarkStart w:id="8061" w:name="_Toc171586585"/>
      <w:bookmarkEnd w:id="8053"/>
      <w:r w:rsidRPr="00B02A0B">
        <w:rPr>
          <w:rFonts w:eastAsia="Malgun Gothic"/>
        </w:rPr>
        <w:t>21.2.2.2</w:t>
      </w:r>
      <w:r w:rsidRPr="00B02A0B">
        <w:rPr>
          <w:rFonts w:eastAsia="Malgun Gothic"/>
        </w:rPr>
        <w:tab/>
        <w:t>Message store function procedures</w:t>
      </w:r>
      <w:bookmarkEnd w:id="8054"/>
      <w:bookmarkEnd w:id="8055"/>
      <w:bookmarkEnd w:id="8056"/>
      <w:bookmarkEnd w:id="8057"/>
      <w:bookmarkEnd w:id="8058"/>
      <w:bookmarkEnd w:id="8059"/>
      <w:bookmarkEnd w:id="8060"/>
      <w:bookmarkEnd w:id="8061"/>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rPr>
          <w:rFonts w:eastAsia="SimSun"/>
        </w:rPr>
      </w:pPr>
      <w:bookmarkStart w:id="8062" w:name="_CR21_2_3"/>
      <w:bookmarkStart w:id="8063" w:name="_Toc36108255"/>
      <w:bookmarkStart w:id="8064" w:name="_Toc44599016"/>
      <w:bookmarkStart w:id="8065" w:name="_Toc44602871"/>
      <w:bookmarkStart w:id="8066" w:name="_Toc45198048"/>
      <w:bookmarkStart w:id="8067" w:name="_Toc45696081"/>
      <w:bookmarkStart w:id="8068" w:name="_Toc51851537"/>
      <w:bookmarkStart w:id="8069" w:name="_Toc92225158"/>
      <w:bookmarkStart w:id="8070" w:name="_Toc171586586"/>
      <w:bookmarkEnd w:id="8062"/>
      <w:r w:rsidRPr="00B02A0B">
        <w:rPr>
          <w:rFonts w:eastAsia="SimSun"/>
        </w:rPr>
        <w:t>21.2.3</w:t>
      </w:r>
      <w:r w:rsidRPr="00B02A0B">
        <w:rPr>
          <w:rFonts w:eastAsia="SimSun"/>
        </w:rPr>
        <w:tab/>
        <w:t>Update object(s) procedure</w:t>
      </w:r>
      <w:bookmarkEnd w:id="8063"/>
      <w:bookmarkEnd w:id="8064"/>
      <w:bookmarkEnd w:id="8065"/>
      <w:bookmarkEnd w:id="8066"/>
      <w:bookmarkEnd w:id="8067"/>
      <w:bookmarkEnd w:id="8068"/>
      <w:bookmarkEnd w:id="8069"/>
      <w:bookmarkEnd w:id="8070"/>
    </w:p>
    <w:p w14:paraId="1636D9E4" w14:textId="77777777" w:rsidR="005C310B" w:rsidRPr="00B02A0B" w:rsidRDefault="005C310B" w:rsidP="007D34FE">
      <w:pPr>
        <w:pStyle w:val="Heading4"/>
        <w:rPr>
          <w:rFonts w:eastAsia="Malgun Gothic"/>
        </w:rPr>
      </w:pPr>
      <w:bookmarkStart w:id="8071" w:name="_CR21_2_3_1"/>
      <w:bookmarkStart w:id="8072" w:name="_Toc36108256"/>
      <w:bookmarkStart w:id="8073" w:name="_Toc44599017"/>
      <w:bookmarkStart w:id="8074" w:name="_Toc44602872"/>
      <w:bookmarkStart w:id="8075" w:name="_Toc45198049"/>
      <w:bookmarkStart w:id="8076" w:name="_Toc45696082"/>
      <w:bookmarkStart w:id="8077" w:name="_Toc51851538"/>
      <w:bookmarkStart w:id="8078" w:name="_Toc92225159"/>
      <w:bookmarkStart w:id="8079" w:name="_Toc171586587"/>
      <w:bookmarkEnd w:id="8071"/>
      <w:r w:rsidRPr="00B02A0B">
        <w:rPr>
          <w:rFonts w:eastAsia="Malgun Gothic"/>
        </w:rPr>
        <w:t>21.2.3.1</w:t>
      </w:r>
      <w:r w:rsidRPr="00B02A0B">
        <w:rPr>
          <w:rFonts w:eastAsia="Malgun Gothic"/>
        </w:rPr>
        <w:tab/>
        <w:t>Message store client procedures</w:t>
      </w:r>
      <w:bookmarkEnd w:id="8072"/>
      <w:bookmarkEnd w:id="8073"/>
      <w:bookmarkEnd w:id="8074"/>
      <w:bookmarkEnd w:id="8075"/>
      <w:bookmarkEnd w:id="8076"/>
      <w:bookmarkEnd w:id="8077"/>
      <w:bookmarkEnd w:id="8078"/>
      <w:bookmarkEnd w:id="8079"/>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080" w:name="_CR21_2_3_2"/>
      <w:bookmarkStart w:id="8081" w:name="_Toc36108257"/>
      <w:bookmarkStart w:id="8082" w:name="_Toc44599018"/>
      <w:bookmarkStart w:id="8083" w:name="_Toc44602873"/>
      <w:bookmarkStart w:id="8084" w:name="_Toc45198050"/>
      <w:bookmarkStart w:id="8085" w:name="_Toc45696083"/>
      <w:bookmarkStart w:id="8086" w:name="_Toc51851539"/>
      <w:bookmarkStart w:id="8087" w:name="_Toc92225160"/>
      <w:bookmarkStart w:id="8088" w:name="_Toc171586588"/>
      <w:bookmarkEnd w:id="8080"/>
      <w:r w:rsidRPr="00B02A0B">
        <w:rPr>
          <w:rFonts w:eastAsia="Malgun Gothic"/>
        </w:rPr>
        <w:t>21.2.3.2</w:t>
      </w:r>
      <w:r w:rsidRPr="00B02A0B">
        <w:rPr>
          <w:rFonts w:eastAsia="Malgun Gothic"/>
        </w:rPr>
        <w:tab/>
        <w:t>Message store function procedures</w:t>
      </w:r>
      <w:bookmarkEnd w:id="8081"/>
      <w:bookmarkEnd w:id="8082"/>
      <w:bookmarkEnd w:id="8083"/>
      <w:bookmarkEnd w:id="8084"/>
      <w:bookmarkEnd w:id="8085"/>
      <w:bookmarkEnd w:id="8086"/>
      <w:bookmarkEnd w:id="8087"/>
      <w:bookmarkEnd w:id="8088"/>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8089" w:name="_CR21_2_4"/>
      <w:bookmarkStart w:id="8090" w:name="_Toc36108258"/>
      <w:bookmarkStart w:id="8091" w:name="_Toc44599019"/>
      <w:bookmarkStart w:id="8092" w:name="_Toc44602874"/>
      <w:bookmarkStart w:id="8093" w:name="_Toc45198051"/>
      <w:bookmarkStart w:id="8094" w:name="_Toc45696084"/>
      <w:bookmarkStart w:id="8095" w:name="_Toc51851540"/>
      <w:bookmarkStart w:id="8096" w:name="_Toc92225161"/>
      <w:bookmarkStart w:id="8097" w:name="_Toc171586589"/>
      <w:bookmarkEnd w:id="8089"/>
      <w:r w:rsidRPr="00B02A0B">
        <w:rPr>
          <w:rFonts w:eastAsia="SimSun"/>
        </w:rPr>
        <w:t>21.2.4</w:t>
      </w:r>
      <w:r w:rsidRPr="00B02A0B">
        <w:rPr>
          <w:rFonts w:eastAsia="SimSun"/>
        </w:rPr>
        <w:tab/>
        <w:t>Delete stored object(s) procedure</w:t>
      </w:r>
      <w:bookmarkEnd w:id="8090"/>
      <w:bookmarkEnd w:id="8091"/>
      <w:bookmarkEnd w:id="8092"/>
      <w:bookmarkEnd w:id="8093"/>
      <w:bookmarkEnd w:id="8094"/>
      <w:bookmarkEnd w:id="8095"/>
      <w:bookmarkEnd w:id="8096"/>
      <w:bookmarkEnd w:id="8097"/>
    </w:p>
    <w:p w14:paraId="4D3B74B6" w14:textId="77777777" w:rsidR="005C310B" w:rsidRPr="00B02A0B" w:rsidRDefault="005C310B" w:rsidP="007D34FE">
      <w:pPr>
        <w:pStyle w:val="Heading4"/>
        <w:rPr>
          <w:rFonts w:eastAsia="Malgun Gothic"/>
        </w:rPr>
      </w:pPr>
      <w:bookmarkStart w:id="8098" w:name="_CR21_2_4_1"/>
      <w:bookmarkStart w:id="8099" w:name="_Toc36108259"/>
      <w:bookmarkStart w:id="8100" w:name="_Toc44599020"/>
      <w:bookmarkStart w:id="8101" w:name="_Toc44602875"/>
      <w:bookmarkStart w:id="8102" w:name="_Toc45198052"/>
      <w:bookmarkStart w:id="8103" w:name="_Toc45696085"/>
      <w:bookmarkStart w:id="8104" w:name="_Toc51851541"/>
      <w:bookmarkStart w:id="8105" w:name="_Toc92225162"/>
      <w:bookmarkStart w:id="8106" w:name="_Toc171586590"/>
      <w:bookmarkEnd w:id="8098"/>
      <w:r w:rsidRPr="00B02A0B">
        <w:rPr>
          <w:rFonts w:eastAsia="Malgun Gothic"/>
        </w:rPr>
        <w:t>21.2.4.1</w:t>
      </w:r>
      <w:r w:rsidRPr="00B02A0B">
        <w:rPr>
          <w:rFonts w:eastAsia="Malgun Gothic"/>
        </w:rPr>
        <w:tab/>
        <w:t>Message store client procedures</w:t>
      </w:r>
      <w:bookmarkEnd w:id="8099"/>
      <w:bookmarkEnd w:id="8100"/>
      <w:bookmarkEnd w:id="8101"/>
      <w:bookmarkEnd w:id="8102"/>
      <w:bookmarkEnd w:id="8103"/>
      <w:bookmarkEnd w:id="8104"/>
      <w:bookmarkEnd w:id="8105"/>
      <w:bookmarkEnd w:id="8106"/>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07" w:name="_CR21_2_4_2"/>
      <w:bookmarkStart w:id="8108" w:name="_Toc36108260"/>
      <w:bookmarkStart w:id="8109" w:name="_Toc44599021"/>
      <w:bookmarkStart w:id="8110" w:name="_Toc44602876"/>
      <w:bookmarkStart w:id="8111" w:name="_Toc45198053"/>
      <w:bookmarkStart w:id="8112" w:name="_Toc45696086"/>
      <w:bookmarkStart w:id="8113" w:name="_Toc51851542"/>
      <w:bookmarkStart w:id="8114" w:name="_Toc92225163"/>
      <w:bookmarkStart w:id="8115" w:name="_Toc171586591"/>
      <w:bookmarkEnd w:id="8107"/>
      <w:r w:rsidRPr="00B02A0B">
        <w:rPr>
          <w:rFonts w:eastAsia="Malgun Gothic"/>
        </w:rPr>
        <w:t>21.2.4.2</w:t>
      </w:r>
      <w:r w:rsidRPr="00B02A0B">
        <w:rPr>
          <w:rFonts w:eastAsia="Malgun Gothic"/>
        </w:rPr>
        <w:tab/>
        <w:t>Message store function procedures</w:t>
      </w:r>
      <w:bookmarkEnd w:id="8108"/>
      <w:bookmarkEnd w:id="8109"/>
      <w:bookmarkEnd w:id="8110"/>
      <w:bookmarkEnd w:id="8111"/>
      <w:bookmarkEnd w:id="8112"/>
      <w:bookmarkEnd w:id="8113"/>
      <w:bookmarkEnd w:id="8114"/>
      <w:bookmarkEnd w:id="8115"/>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8116" w:name="_CR21_2_5"/>
      <w:bookmarkStart w:id="8117" w:name="_Toc36108261"/>
      <w:bookmarkStart w:id="8118" w:name="_Toc44599022"/>
      <w:bookmarkStart w:id="8119" w:name="_Toc44602877"/>
      <w:bookmarkStart w:id="8120" w:name="_Toc45198054"/>
      <w:bookmarkStart w:id="8121" w:name="_Toc45696087"/>
      <w:bookmarkStart w:id="8122" w:name="_Toc51851543"/>
      <w:bookmarkStart w:id="8123" w:name="_Toc92225164"/>
      <w:bookmarkStart w:id="8124" w:name="_Toc171586592"/>
      <w:bookmarkEnd w:id="8116"/>
      <w:r w:rsidRPr="00B02A0B">
        <w:rPr>
          <w:rFonts w:eastAsia="SimSun"/>
        </w:rPr>
        <w:t>21.2.5</w:t>
      </w:r>
      <w:r w:rsidRPr="00B02A0B">
        <w:rPr>
          <w:rFonts w:eastAsia="SimSun"/>
        </w:rPr>
        <w:tab/>
        <w:t>Void</w:t>
      </w:r>
      <w:bookmarkEnd w:id="8117"/>
      <w:bookmarkEnd w:id="8118"/>
      <w:bookmarkEnd w:id="8119"/>
      <w:bookmarkEnd w:id="8120"/>
      <w:bookmarkEnd w:id="8121"/>
      <w:bookmarkEnd w:id="8122"/>
      <w:bookmarkEnd w:id="8123"/>
      <w:bookmarkEnd w:id="8124"/>
    </w:p>
    <w:p w14:paraId="037EB4EC" w14:textId="3AA0FD64" w:rsidR="005C310B" w:rsidRPr="00B02A0B" w:rsidRDefault="005C310B" w:rsidP="007D34FE">
      <w:pPr>
        <w:pStyle w:val="Heading3"/>
        <w:rPr>
          <w:rFonts w:eastAsia="SimSun"/>
        </w:rPr>
      </w:pPr>
      <w:bookmarkStart w:id="8125" w:name="_CR21_2_5A"/>
      <w:bookmarkStart w:id="8126" w:name="_Toc44599023"/>
      <w:bookmarkStart w:id="8127" w:name="_Toc44602878"/>
      <w:bookmarkStart w:id="8128" w:name="_Toc45198055"/>
      <w:bookmarkStart w:id="8129" w:name="_Toc45696088"/>
      <w:bookmarkStart w:id="8130" w:name="_Toc51851544"/>
      <w:bookmarkStart w:id="8131" w:name="_Toc92225165"/>
      <w:bookmarkStart w:id="8132" w:name="_Toc171586593"/>
      <w:bookmarkEnd w:id="8125"/>
      <w:r w:rsidRPr="00B02A0B">
        <w:rPr>
          <w:rFonts w:eastAsia="SimSun"/>
        </w:rPr>
        <w:t>21.2.5A</w:t>
      </w:r>
      <w:r w:rsidRPr="00B02A0B">
        <w:rPr>
          <w:rFonts w:eastAsia="SimSun"/>
        </w:rPr>
        <w:tab/>
        <w:t>Deposit an object</w:t>
      </w:r>
      <w:bookmarkEnd w:id="8126"/>
      <w:bookmarkEnd w:id="8127"/>
      <w:bookmarkEnd w:id="8128"/>
      <w:bookmarkEnd w:id="8129"/>
      <w:bookmarkEnd w:id="8130"/>
      <w:bookmarkEnd w:id="8131"/>
      <w:r w:rsidR="00474AC2" w:rsidRPr="00474AC2">
        <w:rPr>
          <w:rFonts w:eastAsia="SimSun"/>
        </w:rPr>
        <w:t xml:space="preserve"> </w:t>
      </w:r>
      <w:r w:rsidR="00474AC2" w:rsidRPr="00B02A0B">
        <w:rPr>
          <w:rFonts w:eastAsia="SimSun"/>
        </w:rPr>
        <w:t>procedure</w:t>
      </w:r>
      <w:bookmarkEnd w:id="8132"/>
    </w:p>
    <w:p w14:paraId="2EEF8133" w14:textId="77777777" w:rsidR="005C310B" w:rsidRPr="00B02A0B" w:rsidRDefault="005C310B" w:rsidP="007D34FE">
      <w:pPr>
        <w:pStyle w:val="Heading4"/>
        <w:rPr>
          <w:rFonts w:eastAsia="Malgun Gothic"/>
        </w:rPr>
      </w:pPr>
      <w:bookmarkStart w:id="8133" w:name="_CR21_2_5A_1"/>
      <w:bookmarkStart w:id="8134" w:name="_Toc44599024"/>
      <w:bookmarkStart w:id="8135" w:name="_Toc44602879"/>
      <w:bookmarkStart w:id="8136" w:name="_Toc45198056"/>
      <w:bookmarkStart w:id="8137" w:name="_Toc45696089"/>
      <w:bookmarkStart w:id="8138" w:name="_Toc51851545"/>
      <w:bookmarkStart w:id="8139" w:name="_Toc92225166"/>
      <w:bookmarkStart w:id="8140" w:name="_Toc171586594"/>
      <w:bookmarkEnd w:id="8133"/>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34"/>
      <w:bookmarkEnd w:id="8135"/>
      <w:bookmarkEnd w:id="8136"/>
      <w:bookmarkEnd w:id="8137"/>
      <w:bookmarkEnd w:id="8138"/>
      <w:bookmarkEnd w:id="8139"/>
      <w:bookmarkEnd w:id="8140"/>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41" w:name="_CR21_2_5A_2"/>
      <w:bookmarkStart w:id="8142" w:name="_Toc44599025"/>
      <w:bookmarkStart w:id="8143" w:name="_Toc44602880"/>
      <w:bookmarkStart w:id="8144" w:name="_Toc45198057"/>
      <w:bookmarkStart w:id="8145" w:name="_Toc45696090"/>
      <w:bookmarkStart w:id="8146" w:name="_Toc51851546"/>
      <w:bookmarkStart w:id="8147" w:name="_Toc92225167"/>
      <w:bookmarkStart w:id="8148" w:name="_Toc171586595"/>
      <w:bookmarkEnd w:id="8141"/>
      <w:r w:rsidRPr="00B02A0B">
        <w:rPr>
          <w:rFonts w:eastAsia="Malgun Gothic"/>
        </w:rPr>
        <w:t>21.2.5A.2</w:t>
      </w:r>
      <w:r w:rsidRPr="00B02A0B">
        <w:rPr>
          <w:rFonts w:eastAsia="Malgun Gothic"/>
        </w:rPr>
        <w:tab/>
        <w:t>Message store function procedures</w:t>
      </w:r>
      <w:bookmarkEnd w:id="8142"/>
      <w:bookmarkEnd w:id="8143"/>
      <w:bookmarkEnd w:id="8144"/>
      <w:bookmarkEnd w:id="8145"/>
      <w:bookmarkEnd w:id="8146"/>
      <w:bookmarkEnd w:id="8147"/>
      <w:bookmarkEnd w:id="8148"/>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8149" w:name="_CR21_2_6"/>
      <w:bookmarkStart w:id="8150" w:name="_Toc36108262"/>
      <w:bookmarkStart w:id="8151" w:name="_Toc44599026"/>
      <w:bookmarkStart w:id="8152" w:name="_Toc44602881"/>
      <w:bookmarkStart w:id="8153" w:name="_Toc45198058"/>
      <w:bookmarkStart w:id="8154" w:name="_Toc45696091"/>
      <w:bookmarkStart w:id="8155" w:name="_Toc51851547"/>
      <w:bookmarkStart w:id="8156" w:name="_Toc92225168"/>
      <w:bookmarkStart w:id="8157" w:name="_Toc171586596"/>
      <w:bookmarkEnd w:id="8149"/>
      <w:r w:rsidRPr="00B02A0B">
        <w:rPr>
          <w:rFonts w:eastAsia="SimSun"/>
        </w:rPr>
        <w:t>21.2.6</w:t>
      </w:r>
      <w:r w:rsidRPr="00B02A0B">
        <w:rPr>
          <w:rFonts w:eastAsia="SimSun"/>
        </w:rPr>
        <w:tab/>
        <w:t>Object and folder copy procedure</w:t>
      </w:r>
      <w:bookmarkEnd w:id="8150"/>
      <w:bookmarkEnd w:id="8151"/>
      <w:bookmarkEnd w:id="8152"/>
      <w:bookmarkEnd w:id="8153"/>
      <w:bookmarkEnd w:id="8154"/>
      <w:bookmarkEnd w:id="8155"/>
      <w:bookmarkEnd w:id="8156"/>
      <w:bookmarkEnd w:id="8157"/>
    </w:p>
    <w:p w14:paraId="5BC2798B" w14:textId="77777777" w:rsidR="005C310B" w:rsidRPr="00B02A0B" w:rsidRDefault="005C310B" w:rsidP="007D34FE">
      <w:pPr>
        <w:pStyle w:val="Heading4"/>
        <w:rPr>
          <w:rFonts w:eastAsia="Malgun Gothic"/>
        </w:rPr>
      </w:pPr>
      <w:bookmarkStart w:id="8158" w:name="_CR21_2_6_1"/>
      <w:bookmarkStart w:id="8159" w:name="_Toc36108263"/>
      <w:bookmarkStart w:id="8160" w:name="_Toc44599027"/>
      <w:bookmarkStart w:id="8161" w:name="_Toc44602882"/>
      <w:bookmarkStart w:id="8162" w:name="_Toc45198059"/>
      <w:bookmarkStart w:id="8163" w:name="_Toc45696092"/>
      <w:bookmarkStart w:id="8164" w:name="_Toc51851548"/>
      <w:bookmarkStart w:id="8165" w:name="_Toc92225169"/>
      <w:bookmarkStart w:id="8166" w:name="_Toc171586597"/>
      <w:bookmarkEnd w:id="8158"/>
      <w:r w:rsidRPr="00B02A0B">
        <w:rPr>
          <w:rFonts w:eastAsia="Malgun Gothic"/>
        </w:rPr>
        <w:t>21.2.6.1</w:t>
      </w:r>
      <w:r w:rsidRPr="00B02A0B">
        <w:rPr>
          <w:rFonts w:eastAsia="Malgun Gothic"/>
        </w:rPr>
        <w:tab/>
        <w:t>Message store client procedures</w:t>
      </w:r>
      <w:bookmarkEnd w:id="8159"/>
      <w:bookmarkEnd w:id="8160"/>
      <w:bookmarkEnd w:id="8161"/>
      <w:bookmarkEnd w:id="8162"/>
      <w:bookmarkEnd w:id="8163"/>
      <w:bookmarkEnd w:id="8164"/>
      <w:bookmarkEnd w:id="8165"/>
      <w:bookmarkEnd w:id="8166"/>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67" w:name="_CR21_2_6_2"/>
      <w:bookmarkStart w:id="8168" w:name="_Toc36108264"/>
      <w:bookmarkStart w:id="8169" w:name="_Toc44599028"/>
      <w:bookmarkStart w:id="8170" w:name="_Toc44602883"/>
      <w:bookmarkStart w:id="8171" w:name="_Toc45198060"/>
      <w:bookmarkStart w:id="8172" w:name="_Toc45696093"/>
      <w:bookmarkStart w:id="8173" w:name="_Toc51851549"/>
      <w:bookmarkStart w:id="8174" w:name="_Toc92225170"/>
      <w:bookmarkStart w:id="8175" w:name="_Toc171586598"/>
      <w:bookmarkEnd w:id="8167"/>
      <w:r w:rsidRPr="00B02A0B">
        <w:rPr>
          <w:rFonts w:eastAsia="Malgun Gothic"/>
        </w:rPr>
        <w:t>21.2.6.2</w:t>
      </w:r>
      <w:r w:rsidRPr="00B02A0B">
        <w:rPr>
          <w:rFonts w:eastAsia="Malgun Gothic"/>
        </w:rPr>
        <w:tab/>
        <w:t>Message store function procedures</w:t>
      </w:r>
      <w:bookmarkEnd w:id="8168"/>
      <w:bookmarkEnd w:id="8169"/>
      <w:bookmarkEnd w:id="8170"/>
      <w:bookmarkEnd w:id="8171"/>
      <w:bookmarkEnd w:id="8172"/>
      <w:bookmarkEnd w:id="8173"/>
      <w:bookmarkEnd w:id="8174"/>
      <w:bookmarkEnd w:id="8175"/>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8176" w:name="_CR21_2_7"/>
      <w:bookmarkStart w:id="8177" w:name="_Toc36108265"/>
      <w:bookmarkStart w:id="8178" w:name="_Toc44599029"/>
      <w:bookmarkStart w:id="8179" w:name="_Toc44602884"/>
      <w:bookmarkStart w:id="8180" w:name="_Toc45198061"/>
      <w:bookmarkStart w:id="8181" w:name="_Toc45696094"/>
      <w:bookmarkStart w:id="8182" w:name="_Toc51851550"/>
      <w:bookmarkStart w:id="8183" w:name="_Toc92225171"/>
      <w:bookmarkStart w:id="8184" w:name="_Toc171586599"/>
      <w:bookmarkEnd w:id="8176"/>
      <w:r w:rsidRPr="00B02A0B">
        <w:rPr>
          <w:rFonts w:eastAsia="SimSun"/>
        </w:rPr>
        <w:t>21.2.7</w:t>
      </w:r>
      <w:r w:rsidRPr="00B02A0B">
        <w:rPr>
          <w:rFonts w:eastAsia="SimSun"/>
        </w:rPr>
        <w:tab/>
        <w:t>Deleting a folder procedure</w:t>
      </w:r>
      <w:bookmarkEnd w:id="8177"/>
      <w:bookmarkEnd w:id="8178"/>
      <w:bookmarkEnd w:id="8179"/>
      <w:bookmarkEnd w:id="8180"/>
      <w:bookmarkEnd w:id="8181"/>
      <w:bookmarkEnd w:id="8182"/>
      <w:bookmarkEnd w:id="8183"/>
      <w:bookmarkEnd w:id="8184"/>
    </w:p>
    <w:p w14:paraId="431860CB" w14:textId="77777777" w:rsidR="005C310B" w:rsidRPr="00B02A0B" w:rsidRDefault="005C310B" w:rsidP="007D34FE">
      <w:pPr>
        <w:pStyle w:val="Heading4"/>
        <w:rPr>
          <w:rFonts w:eastAsia="Malgun Gothic"/>
        </w:rPr>
      </w:pPr>
      <w:bookmarkStart w:id="8185" w:name="_CR21_2_7_1"/>
      <w:bookmarkStart w:id="8186" w:name="_Toc36108266"/>
      <w:bookmarkStart w:id="8187" w:name="_Toc44599030"/>
      <w:bookmarkStart w:id="8188" w:name="_Toc44602885"/>
      <w:bookmarkStart w:id="8189" w:name="_Toc45198062"/>
      <w:bookmarkStart w:id="8190" w:name="_Toc45696095"/>
      <w:bookmarkStart w:id="8191" w:name="_Toc51851551"/>
      <w:bookmarkStart w:id="8192" w:name="_Toc92225172"/>
      <w:bookmarkStart w:id="8193" w:name="_Toc171586600"/>
      <w:bookmarkStart w:id="8194" w:name="_Toc20215929"/>
      <w:bookmarkStart w:id="8195" w:name="_Toc27496485"/>
      <w:bookmarkEnd w:id="8185"/>
      <w:r w:rsidRPr="00B02A0B">
        <w:rPr>
          <w:rFonts w:eastAsia="Malgun Gothic"/>
        </w:rPr>
        <w:t>21.2.7.1</w:t>
      </w:r>
      <w:r w:rsidRPr="00B02A0B">
        <w:rPr>
          <w:rFonts w:eastAsia="Malgun Gothic"/>
        </w:rPr>
        <w:tab/>
        <w:t>Message store client procedures</w:t>
      </w:r>
      <w:bookmarkEnd w:id="8186"/>
      <w:bookmarkEnd w:id="8187"/>
      <w:bookmarkEnd w:id="8188"/>
      <w:bookmarkEnd w:id="8189"/>
      <w:bookmarkEnd w:id="8190"/>
      <w:bookmarkEnd w:id="8191"/>
      <w:bookmarkEnd w:id="8192"/>
      <w:bookmarkEnd w:id="8193"/>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196" w:name="_Toc36108267"/>
      <w:bookmarkStart w:id="8197" w:name="_Toc44599031"/>
      <w:bookmarkStart w:id="8198" w:name="_Toc44602886"/>
      <w:bookmarkStart w:id="8199" w:name="_Toc45198063"/>
      <w:bookmarkStart w:id="8200" w:name="_Toc45696096"/>
      <w:bookmarkStart w:id="8201" w:name="_Toc51851552"/>
      <w:bookmarkStart w:id="8202" w:name="_Toc92225173"/>
    </w:p>
    <w:p w14:paraId="222BE355" w14:textId="2D6C14E2" w:rsidR="005C310B" w:rsidRPr="00B02A0B" w:rsidRDefault="005C310B" w:rsidP="007D34FE">
      <w:pPr>
        <w:pStyle w:val="Heading4"/>
        <w:rPr>
          <w:rFonts w:eastAsia="Malgun Gothic"/>
        </w:rPr>
      </w:pPr>
      <w:bookmarkStart w:id="8203" w:name="_CR21_2_7_2"/>
      <w:bookmarkStart w:id="8204" w:name="_Toc171586601"/>
      <w:bookmarkEnd w:id="8203"/>
      <w:r w:rsidRPr="00B02A0B">
        <w:rPr>
          <w:rFonts w:eastAsia="Malgun Gothic"/>
        </w:rPr>
        <w:t>21.2.7.2</w:t>
      </w:r>
      <w:r w:rsidRPr="00B02A0B">
        <w:rPr>
          <w:rFonts w:eastAsia="Malgun Gothic"/>
        </w:rPr>
        <w:tab/>
        <w:t>Message store function procedures</w:t>
      </w:r>
      <w:bookmarkEnd w:id="8196"/>
      <w:bookmarkEnd w:id="8197"/>
      <w:bookmarkEnd w:id="8198"/>
      <w:bookmarkEnd w:id="8199"/>
      <w:bookmarkEnd w:id="8200"/>
      <w:bookmarkEnd w:id="8201"/>
      <w:bookmarkEnd w:id="8202"/>
      <w:bookmarkEnd w:id="8204"/>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8205" w:name="_CR21_2_8"/>
      <w:bookmarkStart w:id="8206" w:name="_Toc36108268"/>
      <w:bookmarkStart w:id="8207" w:name="_Toc44599032"/>
      <w:bookmarkStart w:id="8208" w:name="_Toc44602887"/>
      <w:bookmarkStart w:id="8209" w:name="_Toc45198064"/>
      <w:bookmarkStart w:id="8210" w:name="_Toc45696097"/>
      <w:bookmarkStart w:id="8211" w:name="_Toc51851553"/>
      <w:bookmarkStart w:id="8212" w:name="_Toc92225174"/>
      <w:bookmarkStart w:id="8213" w:name="_Toc171586602"/>
      <w:bookmarkEnd w:id="8205"/>
      <w:r w:rsidRPr="00B02A0B">
        <w:t>21</w:t>
      </w:r>
      <w:r w:rsidRPr="00B02A0B">
        <w:rPr>
          <w:rFonts w:eastAsia="SimSun"/>
        </w:rPr>
        <w:t>.2.8</w:t>
      </w:r>
      <w:r w:rsidRPr="00B02A0B">
        <w:rPr>
          <w:rFonts w:eastAsia="SimSun"/>
        </w:rPr>
        <w:tab/>
        <w:t>Create a folder procedure</w:t>
      </w:r>
      <w:bookmarkEnd w:id="8206"/>
      <w:bookmarkEnd w:id="8207"/>
      <w:bookmarkEnd w:id="8208"/>
      <w:bookmarkEnd w:id="8209"/>
      <w:bookmarkEnd w:id="8210"/>
      <w:bookmarkEnd w:id="8211"/>
      <w:bookmarkEnd w:id="8212"/>
      <w:bookmarkEnd w:id="8213"/>
    </w:p>
    <w:p w14:paraId="3893439A" w14:textId="77777777" w:rsidR="005C310B" w:rsidRPr="00B02A0B" w:rsidRDefault="005C310B" w:rsidP="007D34FE">
      <w:pPr>
        <w:pStyle w:val="Heading4"/>
        <w:rPr>
          <w:rFonts w:eastAsia="Malgun Gothic"/>
        </w:rPr>
      </w:pPr>
      <w:bookmarkStart w:id="8214" w:name="_CR21_2_8_1"/>
      <w:bookmarkStart w:id="8215" w:name="_Toc36108269"/>
      <w:bookmarkStart w:id="8216" w:name="_Toc44599033"/>
      <w:bookmarkStart w:id="8217" w:name="_Toc44602888"/>
      <w:bookmarkStart w:id="8218" w:name="_Toc45198065"/>
      <w:bookmarkStart w:id="8219" w:name="_Toc45696098"/>
      <w:bookmarkStart w:id="8220" w:name="_Toc51851554"/>
      <w:bookmarkStart w:id="8221" w:name="_Toc92225175"/>
      <w:bookmarkStart w:id="8222" w:name="_Toc171586603"/>
      <w:bookmarkEnd w:id="8214"/>
      <w:r w:rsidRPr="00B02A0B">
        <w:rPr>
          <w:rFonts w:eastAsia="Malgun Gothic"/>
        </w:rPr>
        <w:t>21.2.8.1</w:t>
      </w:r>
      <w:r w:rsidRPr="00B02A0B">
        <w:rPr>
          <w:rFonts w:eastAsia="Malgun Gothic"/>
        </w:rPr>
        <w:tab/>
        <w:t>Message store client procedures</w:t>
      </w:r>
      <w:bookmarkEnd w:id="8215"/>
      <w:bookmarkEnd w:id="8216"/>
      <w:bookmarkEnd w:id="8217"/>
      <w:bookmarkEnd w:id="8218"/>
      <w:bookmarkEnd w:id="8219"/>
      <w:bookmarkEnd w:id="8220"/>
      <w:bookmarkEnd w:id="8221"/>
      <w:bookmarkEnd w:id="8222"/>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23" w:name="_CR21_2_8_2"/>
      <w:bookmarkStart w:id="8224" w:name="_Toc36108270"/>
      <w:bookmarkStart w:id="8225" w:name="_Toc44599034"/>
      <w:bookmarkStart w:id="8226" w:name="_Toc44602889"/>
      <w:bookmarkStart w:id="8227" w:name="_Toc45198066"/>
      <w:bookmarkStart w:id="8228" w:name="_Toc45696099"/>
      <w:bookmarkStart w:id="8229" w:name="_Toc51851555"/>
      <w:bookmarkStart w:id="8230" w:name="_Toc92225176"/>
      <w:bookmarkStart w:id="8231" w:name="_Toc171586604"/>
      <w:bookmarkEnd w:id="8223"/>
      <w:r w:rsidRPr="00B02A0B">
        <w:rPr>
          <w:rFonts w:eastAsia="Malgun Gothic"/>
        </w:rPr>
        <w:t>21.2.8.2</w:t>
      </w:r>
      <w:r w:rsidRPr="00B02A0B">
        <w:rPr>
          <w:rFonts w:eastAsia="Malgun Gothic"/>
        </w:rPr>
        <w:tab/>
        <w:t>Message store function procedures</w:t>
      </w:r>
      <w:bookmarkEnd w:id="8224"/>
      <w:bookmarkEnd w:id="8225"/>
      <w:bookmarkEnd w:id="8226"/>
      <w:bookmarkEnd w:id="8227"/>
      <w:bookmarkEnd w:id="8228"/>
      <w:bookmarkEnd w:id="8229"/>
      <w:bookmarkEnd w:id="8230"/>
      <w:bookmarkEnd w:id="8231"/>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8232" w:name="_CR21_2_9"/>
      <w:bookmarkStart w:id="8233" w:name="_Toc36108271"/>
      <w:bookmarkStart w:id="8234" w:name="_Toc44599035"/>
      <w:bookmarkStart w:id="8235" w:name="_Toc44602890"/>
      <w:bookmarkStart w:id="8236" w:name="_Toc45198067"/>
      <w:bookmarkStart w:id="8237" w:name="_Toc45696100"/>
      <w:bookmarkStart w:id="8238" w:name="_Toc51851556"/>
      <w:bookmarkStart w:id="8239" w:name="_Toc92225177"/>
      <w:bookmarkStart w:id="8240" w:name="_Toc171586605"/>
      <w:bookmarkEnd w:id="8232"/>
      <w:r w:rsidRPr="00B02A0B">
        <w:rPr>
          <w:rFonts w:eastAsia="SimSun"/>
        </w:rPr>
        <w:t>21.2.9</w:t>
      </w:r>
      <w:r w:rsidRPr="00B02A0B">
        <w:rPr>
          <w:rFonts w:eastAsia="SimSun"/>
        </w:rPr>
        <w:tab/>
      </w:r>
      <w:bookmarkEnd w:id="8233"/>
      <w:r w:rsidRPr="00B02A0B">
        <w:rPr>
          <w:rFonts w:eastAsia="SimSun"/>
        </w:rPr>
        <w:t>void</w:t>
      </w:r>
      <w:bookmarkEnd w:id="8234"/>
      <w:bookmarkEnd w:id="8235"/>
      <w:bookmarkEnd w:id="8236"/>
      <w:bookmarkEnd w:id="8237"/>
      <w:bookmarkEnd w:id="8238"/>
      <w:bookmarkEnd w:id="8239"/>
      <w:bookmarkEnd w:id="8240"/>
    </w:p>
    <w:p w14:paraId="39C65E30" w14:textId="77777777" w:rsidR="005C310B" w:rsidRPr="00B02A0B" w:rsidRDefault="005C310B" w:rsidP="007D34FE">
      <w:pPr>
        <w:pStyle w:val="Heading3"/>
        <w:rPr>
          <w:rFonts w:eastAsia="SimSun"/>
        </w:rPr>
      </w:pPr>
      <w:bookmarkStart w:id="8241" w:name="_CR21_2_10"/>
      <w:bookmarkStart w:id="8242" w:name="_Toc36108274"/>
      <w:bookmarkStart w:id="8243" w:name="_Toc44599036"/>
      <w:bookmarkStart w:id="8244" w:name="_Toc44602891"/>
      <w:bookmarkStart w:id="8245" w:name="_Toc45198068"/>
      <w:bookmarkStart w:id="8246" w:name="_Toc45696101"/>
      <w:bookmarkStart w:id="8247" w:name="_Toc51851557"/>
      <w:bookmarkStart w:id="8248" w:name="_Toc92225178"/>
      <w:bookmarkStart w:id="8249" w:name="_Toc171586606"/>
      <w:bookmarkEnd w:id="8241"/>
      <w:r w:rsidRPr="00B02A0B">
        <w:rPr>
          <w:rFonts w:eastAsia="SimSun"/>
        </w:rPr>
        <w:t>21.2.10</w:t>
      </w:r>
      <w:r w:rsidRPr="00B02A0B">
        <w:rPr>
          <w:rFonts w:eastAsia="SimSun"/>
        </w:rPr>
        <w:tab/>
        <w:t>Moving object(s) and folder(s) procedure</w:t>
      </w:r>
      <w:bookmarkEnd w:id="8242"/>
      <w:bookmarkEnd w:id="8243"/>
      <w:bookmarkEnd w:id="8244"/>
      <w:bookmarkEnd w:id="8245"/>
      <w:bookmarkEnd w:id="8246"/>
      <w:bookmarkEnd w:id="8247"/>
      <w:bookmarkEnd w:id="8248"/>
      <w:bookmarkEnd w:id="8249"/>
    </w:p>
    <w:p w14:paraId="0A182DFC" w14:textId="77777777" w:rsidR="005C310B" w:rsidRPr="00B02A0B" w:rsidRDefault="005C310B" w:rsidP="007D34FE">
      <w:pPr>
        <w:pStyle w:val="Heading4"/>
        <w:rPr>
          <w:rFonts w:eastAsia="Malgun Gothic"/>
        </w:rPr>
      </w:pPr>
      <w:bookmarkStart w:id="8250" w:name="_CR21_2_10_1"/>
      <w:bookmarkStart w:id="8251" w:name="_Toc36108275"/>
      <w:bookmarkStart w:id="8252" w:name="_Toc44599037"/>
      <w:bookmarkStart w:id="8253" w:name="_Toc44602892"/>
      <w:bookmarkStart w:id="8254" w:name="_Toc45198069"/>
      <w:bookmarkStart w:id="8255" w:name="_Toc45696102"/>
      <w:bookmarkStart w:id="8256" w:name="_Toc51851558"/>
      <w:bookmarkStart w:id="8257" w:name="_Toc92225179"/>
      <w:bookmarkStart w:id="8258" w:name="_Toc171586607"/>
      <w:bookmarkEnd w:id="8250"/>
      <w:r w:rsidRPr="00B02A0B">
        <w:rPr>
          <w:rFonts w:eastAsia="Malgun Gothic"/>
        </w:rPr>
        <w:t>21.2.10.1</w:t>
      </w:r>
      <w:r w:rsidRPr="00B02A0B">
        <w:rPr>
          <w:rFonts w:eastAsia="Malgun Gothic"/>
        </w:rPr>
        <w:tab/>
        <w:t>Message store client procedures</w:t>
      </w:r>
      <w:bookmarkEnd w:id="8251"/>
      <w:bookmarkEnd w:id="8252"/>
      <w:bookmarkEnd w:id="8253"/>
      <w:bookmarkEnd w:id="8254"/>
      <w:bookmarkEnd w:id="8255"/>
      <w:bookmarkEnd w:id="8256"/>
      <w:bookmarkEnd w:id="8257"/>
      <w:bookmarkEnd w:id="8258"/>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59" w:name="_CR21_2_10_2"/>
      <w:bookmarkStart w:id="8260" w:name="_Toc36108276"/>
      <w:bookmarkStart w:id="8261" w:name="_Toc44599038"/>
      <w:bookmarkStart w:id="8262" w:name="_Toc44602893"/>
      <w:bookmarkStart w:id="8263" w:name="_Toc45198070"/>
      <w:bookmarkStart w:id="8264" w:name="_Toc45696103"/>
      <w:bookmarkStart w:id="8265" w:name="_Toc51851559"/>
      <w:bookmarkStart w:id="8266" w:name="_Toc92225180"/>
      <w:bookmarkStart w:id="8267" w:name="_Toc171586608"/>
      <w:bookmarkEnd w:id="8259"/>
      <w:r w:rsidRPr="00B02A0B">
        <w:rPr>
          <w:rFonts w:eastAsia="Malgun Gothic"/>
        </w:rPr>
        <w:t>21.2.10.2</w:t>
      </w:r>
      <w:r w:rsidRPr="00B02A0B">
        <w:rPr>
          <w:rFonts w:eastAsia="Malgun Gothic"/>
        </w:rPr>
        <w:tab/>
        <w:t>Message store function procedures</w:t>
      </w:r>
      <w:bookmarkEnd w:id="8260"/>
      <w:bookmarkEnd w:id="8261"/>
      <w:bookmarkEnd w:id="8262"/>
      <w:bookmarkEnd w:id="8263"/>
      <w:bookmarkEnd w:id="8264"/>
      <w:bookmarkEnd w:id="8265"/>
      <w:bookmarkEnd w:id="8266"/>
      <w:bookmarkEnd w:id="8267"/>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8268" w:name="_CR21_2_11"/>
      <w:bookmarkStart w:id="8269" w:name="_Toc36108277"/>
      <w:bookmarkStart w:id="8270" w:name="_Toc44599039"/>
      <w:bookmarkStart w:id="8271" w:name="_Toc44602894"/>
      <w:bookmarkStart w:id="8272" w:name="_Toc45198071"/>
      <w:bookmarkStart w:id="8273" w:name="_Toc45696104"/>
      <w:bookmarkStart w:id="8274" w:name="_Toc51851560"/>
      <w:bookmarkStart w:id="8275" w:name="_Toc92225181"/>
      <w:bookmarkStart w:id="8276" w:name="_Toc171586609"/>
      <w:bookmarkEnd w:id="8268"/>
      <w:r w:rsidRPr="00B02A0B">
        <w:rPr>
          <w:rFonts w:eastAsia="SimSun"/>
        </w:rPr>
        <w:t>21.2.11</w:t>
      </w:r>
      <w:r w:rsidRPr="00B02A0B">
        <w:rPr>
          <w:rFonts w:eastAsia="SimSun"/>
        </w:rPr>
        <w:tab/>
        <w:t>Folder search procedure</w:t>
      </w:r>
      <w:bookmarkEnd w:id="8269"/>
      <w:bookmarkEnd w:id="8270"/>
      <w:bookmarkEnd w:id="8271"/>
      <w:bookmarkEnd w:id="8272"/>
      <w:bookmarkEnd w:id="8273"/>
      <w:bookmarkEnd w:id="8274"/>
      <w:bookmarkEnd w:id="8275"/>
      <w:bookmarkEnd w:id="8276"/>
    </w:p>
    <w:p w14:paraId="3C7E9DC3" w14:textId="77777777" w:rsidR="005C310B" w:rsidRPr="00B02A0B" w:rsidRDefault="005C310B" w:rsidP="007D34FE">
      <w:pPr>
        <w:pStyle w:val="Heading4"/>
        <w:rPr>
          <w:rFonts w:eastAsia="Malgun Gothic"/>
        </w:rPr>
      </w:pPr>
      <w:bookmarkStart w:id="8277" w:name="_CR21_2_11_1"/>
      <w:bookmarkStart w:id="8278" w:name="_Toc36108278"/>
      <w:bookmarkStart w:id="8279" w:name="_Toc44599040"/>
      <w:bookmarkStart w:id="8280" w:name="_Toc44602895"/>
      <w:bookmarkStart w:id="8281" w:name="_Toc45198072"/>
      <w:bookmarkStart w:id="8282" w:name="_Toc45696105"/>
      <w:bookmarkStart w:id="8283" w:name="_Toc51851561"/>
      <w:bookmarkStart w:id="8284" w:name="_Toc92225182"/>
      <w:bookmarkStart w:id="8285" w:name="_Toc171586610"/>
      <w:bookmarkEnd w:id="8277"/>
      <w:r w:rsidRPr="00B02A0B">
        <w:rPr>
          <w:rFonts w:eastAsia="Malgun Gothic"/>
        </w:rPr>
        <w:t>21.2.11.1</w:t>
      </w:r>
      <w:r w:rsidRPr="00B02A0B">
        <w:rPr>
          <w:rFonts w:eastAsia="Malgun Gothic"/>
        </w:rPr>
        <w:tab/>
        <w:t>Message store client procedures</w:t>
      </w:r>
      <w:bookmarkEnd w:id="8278"/>
      <w:bookmarkEnd w:id="8279"/>
      <w:bookmarkEnd w:id="8280"/>
      <w:bookmarkEnd w:id="8281"/>
      <w:bookmarkEnd w:id="8282"/>
      <w:bookmarkEnd w:id="8283"/>
      <w:bookmarkEnd w:id="8284"/>
      <w:bookmarkEnd w:id="8285"/>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286" w:name="_CR21_2_11_2"/>
      <w:bookmarkStart w:id="8287" w:name="_Toc36108279"/>
      <w:bookmarkStart w:id="8288" w:name="_Toc44599041"/>
      <w:bookmarkStart w:id="8289" w:name="_Toc44602896"/>
      <w:bookmarkStart w:id="8290" w:name="_Toc45198073"/>
      <w:bookmarkStart w:id="8291" w:name="_Toc45696106"/>
      <w:bookmarkStart w:id="8292" w:name="_Toc51851562"/>
      <w:bookmarkStart w:id="8293" w:name="_Toc92225183"/>
      <w:bookmarkStart w:id="8294" w:name="_Toc171586611"/>
      <w:bookmarkEnd w:id="8286"/>
      <w:r w:rsidRPr="00B02A0B">
        <w:rPr>
          <w:rFonts w:eastAsia="Malgun Gothic"/>
        </w:rPr>
        <w:t>21.2.11.2</w:t>
      </w:r>
      <w:r w:rsidRPr="00B02A0B">
        <w:rPr>
          <w:rFonts w:eastAsia="Malgun Gothic"/>
        </w:rPr>
        <w:tab/>
        <w:t>Message store function procedures</w:t>
      </w:r>
      <w:bookmarkEnd w:id="8287"/>
      <w:bookmarkEnd w:id="8288"/>
      <w:bookmarkEnd w:id="8289"/>
      <w:bookmarkEnd w:id="8290"/>
      <w:bookmarkEnd w:id="8291"/>
      <w:bookmarkEnd w:id="8292"/>
      <w:bookmarkEnd w:id="8293"/>
      <w:bookmarkEnd w:id="8294"/>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rPr>
          <w:rFonts w:eastAsia="SimSun"/>
        </w:rPr>
      </w:pPr>
      <w:bookmarkStart w:id="8295" w:name="_CR21_2_12"/>
      <w:bookmarkStart w:id="8296" w:name="_Toc36108280"/>
      <w:bookmarkStart w:id="8297" w:name="_Toc44599042"/>
      <w:bookmarkStart w:id="8298" w:name="_Toc44602897"/>
      <w:bookmarkStart w:id="8299" w:name="_Toc45198074"/>
      <w:bookmarkStart w:id="8300" w:name="_Toc45696107"/>
      <w:bookmarkStart w:id="8301" w:name="_Toc51851563"/>
      <w:bookmarkStart w:id="8302" w:name="_Toc92225184"/>
      <w:bookmarkStart w:id="8303" w:name="_Toc171586612"/>
      <w:bookmarkEnd w:id="8295"/>
      <w:r w:rsidRPr="00B02A0B">
        <w:rPr>
          <w:rFonts w:eastAsia="SimSun"/>
        </w:rPr>
        <w:t>21.2.12</w:t>
      </w:r>
      <w:r w:rsidRPr="00B02A0B">
        <w:rPr>
          <w:rFonts w:eastAsia="SimSun"/>
        </w:rPr>
        <w:tab/>
        <w:t>Void</w:t>
      </w:r>
      <w:bookmarkEnd w:id="8296"/>
      <w:bookmarkEnd w:id="8297"/>
      <w:bookmarkEnd w:id="8298"/>
      <w:bookmarkEnd w:id="8299"/>
      <w:bookmarkEnd w:id="8300"/>
      <w:bookmarkEnd w:id="8301"/>
      <w:bookmarkEnd w:id="8302"/>
      <w:bookmarkEnd w:id="8303"/>
    </w:p>
    <w:p w14:paraId="39E4B73D" w14:textId="60A7AA5D" w:rsidR="005C310B" w:rsidRPr="00B02A0B" w:rsidRDefault="005C310B" w:rsidP="007D34FE">
      <w:pPr>
        <w:pStyle w:val="Heading3"/>
        <w:rPr>
          <w:rFonts w:eastAsia="SimSun"/>
        </w:rPr>
      </w:pPr>
      <w:bookmarkStart w:id="8304" w:name="_CR21_2_12A"/>
      <w:bookmarkStart w:id="8305" w:name="_Toc44599043"/>
      <w:bookmarkStart w:id="8306" w:name="_Toc44602898"/>
      <w:bookmarkStart w:id="8307" w:name="_Toc45198075"/>
      <w:bookmarkStart w:id="8308" w:name="_Toc45696108"/>
      <w:bookmarkStart w:id="8309" w:name="_Toc51851564"/>
      <w:bookmarkStart w:id="8310" w:name="_Toc92225185"/>
      <w:bookmarkStart w:id="8311" w:name="_Toc171586613"/>
      <w:bookmarkEnd w:id="8304"/>
      <w:r w:rsidRPr="00B02A0B">
        <w:rPr>
          <w:rFonts w:eastAsia="SimSun"/>
        </w:rPr>
        <w:t>21.2.12A</w:t>
      </w:r>
      <w:r w:rsidRPr="00B02A0B">
        <w:rPr>
          <w:rFonts w:eastAsia="SimSun"/>
        </w:rPr>
        <w:tab/>
        <w:t>Create a subscription to notifications</w:t>
      </w:r>
      <w:bookmarkEnd w:id="8305"/>
      <w:bookmarkEnd w:id="8306"/>
      <w:bookmarkEnd w:id="8307"/>
      <w:bookmarkEnd w:id="8308"/>
      <w:bookmarkEnd w:id="8309"/>
      <w:bookmarkEnd w:id="8310"/>
      <w:r w:rsidR="00103793" w:rsidRPr="00103793">
        <w:rPr>
          <w:rFonts w:eastAsia="SimSun"/>
        </w:rPr>
        <w:t xml:space="preserve"> </w:t>
      </w:r>
      <w:r w:rsidR="00103793" w:rsidRPr="00B02A0B">
        <w:rPr>
          <w:rFonts w:eastAsia="SimSun"/>
        </w:rPr>
        <w:t>procedure</w:t>
      </w:r>
      <w:bookmarkEnd w:id="8311"/>
    </w:p>
    <w:p w14:paraId="165663CC" w14:textId="77777777" w:rsidR="005C310B" w:rsidRPr="00B02A0B" w:rsidRDefault="005C310B" w:rsidP="007D34FE">
      <w:pPr>
        <w:pStyle w:val="Heading4"/>
        <w:rPr>
          <w:rFonts w:eastAsia="Malgun Gothic"/>
        </w:rPr>
      </w:pPr>
      <w:bookmarkStart w:id="8312" w:name="_CR21_2_12A_1"/>
      <w:bookmarkStart w:id="8313" w:name="_Toc44599044"/>
      <w:bookmarkStart w:id="8314" w:name="_Toc44602899"/>
      <w:bookmarkStart w:id="8315" w:name="_Toc45198076"/>
      <w:bookmarkStart w:id="8316" w:name="_Toc45696109"/>
      <w:bookmarkStart w:id="8317" w:name="_Toc51851565"/>
      <w:bookmarkStart w:id="8318" w:name="_Toc92225186"/>
      <w:bookmarkStart w:id="8319" w:name="_Toc171586614"/>
      <w:bookmarkStart w:id="8320" w:name="_Toc36108281"/>
      <w:bookmarkEnd w:id="8312"/>
      <w:r w:rsidRPr="00B02A0B">
        <w:rPr>
          <w:rFonts w:eastAsia="Malgun Gothic"/>
        </w:rPr>
        <w:t>21.2.12A.1</w:t>
      </w:r>
      <w:r w:rsidRPr="00B02A0B">
        <w:rPr>
          <w:rFonts w:eastAsia="Malgun Gothic"/>
        </w:rPr>
        <w:tab/>
        <w:t>Message store client procedures</w:t>
      </w:r>
      <w:bookmarkEnd w:id="8313"/>
      <w:bookmarkEnd w:id="8314"/>
      <w:bookmarkEnd w:id="8315"/>
      <w:bookmarkEnd w:id="8316"/>
      <w:bookmarkEnd w:id="8317"/>
      <w:bookmarkEnd w:id="8318"/>
      <w:bookmarkEnd w:id="8319"/>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21" w:name="_CR21_2_12A_2"/>
      <w:bookmarkStart w:id="8322" w:name="_Toc44599045"/>
      <w:bookmarkStart w:id="8323" w:name="_Toc44602900"/>
      <w:bookmarkStart w:id="8324" w:name="_Toc45198077"/>
      <w:bookmarkStart w:id="8325" w:name="_Toc45696110"/>
      <w:bookmarkStart w:id="8326" w:name="_Toc51851566"/>
      <w:bookmarkStart w:id="8327" w:name="_Toc92225187"/>
      <w:bookmarkStart w:id="8328" w:name="_Toc171586615"/>
      <w:bookmarkEnd w:id="8321"/>
      <w:r w:rsidRPr="00B02A0B">
        <w:rPr>
          <w:rFonts w:eastAsia="Malgun Gothic"/>
        </w:rPr>
        <w:t>21.2.12A.2</w:t>
      </w:r>
      <w:r w:rsidRPr="00B02A0B">
        <w:rPr>
          <w:rFonts w:eastAsia="Malgun Gothic"/>
        </w:rPr>
        <w:tab/>
        <w:t>Message store function procedures</w:t>
      </w:r>
      <w:bookmarkEnd w:id="8322"/>
      <w:bookmarkEnd w:id="8323"/>
      <w:bookmarkEnd w:id="8324"/>
      <w:bookmarkEnd w:id="8325"/>
      <w:bookmarkEnd w:id="8326"/>
      <w:bookmarkEnd w:id="8327"/>
      <w:bookmarkEnd w:id="8328"/>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8329" w:name="_CR21_2_13"/>
      <w:bookmarkStart w:id="8330" w:name="_Toc44599046"/>
      <w:bookmarkStart w:id="8331" w:name="_Toc44602901"/>
      <w:bookmarkStart w:id="8332" w:name="_Toc45198078"/>
      <w:bookmarkStart w:id="8333" w:name="_Toc45696111"/>
      <w:bookmarkStart w:id="8334" w:name="_Toc51851567"/>
      <w:bookmarkStart w:id="8335" w:name="_Toc92225188"/>
      <w:bookmarkStart w:id="8336" w:name="_Toc171586616"/>
      <w:bookmarkEnd w:id="8329"/>
      <w:r w:rsidRPr="00B02A0B">
        <w:rPr>
          <w:rFonts w:eastAsia="SimSun"/>
        </w:rPr>
        <w:t>21.2.13</w:t>
      </w:r>
      <w:r w:rsidRPr="00B02A0B">
        <w:rPr>
          <w:rFonts w:eastAsia="SimSun"/>
        </w:rPr>
        <w:tab/>
        <w:t>Void</w:t>
      </w:r>
      <w:bookmarkEnd w:id="8320"/>
      <w:bookmarkEnd w:id="8330"/>
      <w:bookmarkEnd w:id="8331"/>
      <w:bookmarkEnd w:id="8332"/>
      <w:bookmarkEnd w:id="8333"/>
      <w:bookmarkEnd w:id="8334"/>
      <w:bookmarkEnd w:id="8335"/>
      <w:bookmarkEnd w:id="8336"/>
    </w:p>
    <w:p w14:paraId="19723DDF" w14:textId="2359E7B4" w:rsidR="005C310B" w:rsidRPr="00B02A0B" w:rsidRDefault="005C310B" w:rsidP="007D34FE">
      <w:pPr>
        <w:pStyle w:val="Heading3"/>
        <w:rPr>
          <w:rFonts w:eastAsia="SimSun"/>
        </w:rPr>
      </w:pPr>
      <w:bookmarkStart w:id="8337" w:name="_CR21_2_13A"/>
      <w:bookmarkStart w:id="8338" w:name="_Toc44599047"/>
      <w:bookmarkStart w:id="8339" w:name="_Toc44602902"/>
      <w:bookmarkStart w:id="8340" w:name="_Toc45198079"/>
      <w:bookmarkStart w:id="8341" w:name="_Toc45696112"/>
      <w:bookmarkStart w:id="8342" w:name="_Toc51851568"/>
      <w:bookmarkStart w:id="8343" w:name="_Toc92225189"/>
      <w:bookmarkStart w:id="8344" w:name="_Toc171586617"/>
      <w:bookmarkEnd w:id="8337"/>
      <w:r w:rsidRPr="00B02A0B">
        <w:rPr>
          <w:rFonts w:eastAsia="SimSun"/>
        </w:rPr>
        <w:t>21.2.13A</w:t>
      </w:r>
      <w:r w:rsidRPr="00B02A0B">
        <w:rPr>
          <w:rFonts w:eastAsia="SimSun"/>
        </w:rPr>
        <w:tab/>
        <w:t>Delete a subscription to notifications</w:t>
      </w:r>
      <w:bookmarkEnd w:id="8338"/>
      <w:bookmarkEnd w:id="8339"/>
      <w:bookmarkEnd w:id="8340"/>
      <w:bookmarkEnd w:id="8341"/>
      <w:bookmarkEnd w:id="8342"/>
      <w:bookmarkEnd w:id="8343"/>
      <w:r w:rsidR="00DF2959">
        <w:rPr>
          <w:rFonts w:eastAsia="SimSun"/>
        </w:rPr>
        <w:t xml:space="preserve"> </w:t>
      </w:r>
      <w:r w:rsidR="00DF2959" w:rsidRPr="00B02A0B">
        <w:rPr>
          <w:rFonts w:eastAsia="SimSun"/>
        </w:rPr>
        <w:t>procedure</w:t>
      </w:r>
      <w:bookmarkEnd w:id="8344"/>
    </w:p>
    <w:p w14:paraId="4EBC64C9" w14:textId="77777777" w:rsidR="005C310B" w:rsidRPr="00B02A0B" w:rsidRDefault="005C310B" w:rsidP="007D34FE">
      <w:pPr>
        <w:pStyle w:val="Heading4"/>
        <w:rPr>
          <w:rFonts w:eastAsia="Malgun Gothic"/>
        </w:rPr>
      </w:pPr>
      <w:bookmarkStart w:id="8345" w:name="_CR21_2_13A_1"/>
      <w:bookmarkStart w:id="8346" w:name="_Toc44599048"/>
      <w:bookmarkStart w:id="8347" w:name="_Toc44602903"/>
      <w:bookmarkStart w:id="8348" w:name="_Toc45198080"/>
      <w:bookmarkStart w:id="8349" w:name="_Toc45696113"/>
      <w:bookmarkStart w:id="8350" w:name="_Toc51851569"/>
      <w:bookmarkStart w:id="8351" w:name="_Toc92225190"/>
      <w:bookmarkStart w:id="8352" w:name="_Toc171586618"/>
      <w:bookmarkStart w:id="8353" w:name="_Toc36108282"/>
      <w:bookmarkEnd w:id="8345"/>
      <w:r w:rsidRPr="00B02A0B">
        <w:rPr>
          <w:rFonts w:eastAsia="Malgun Gothic"/>
        </w:rPr>
        <w:t>21.2.13A.1</w:t>
      </w:r>
      <w:r w:rsidRPr="00B02A0B">
        <w:rPr>
          <w:rFonts w:eastAsia="Malgun Gothic"/>
        </w:rPr>
        <w:tab/>
        <w:t>Message store client procedures</w:t>
      </w:r>
      <w:bookmarkEnd w:id="8346"/>
      <w:bookmarkEnd w:id="8347"/>
      <w:bookmarkEnd w:id="8348"/>
      <w:bookmarkEnd w:id="8349"/>
      <w:bookmarkEnd w:id="8350"/>
      <w:bookmarkEnd w:id="8351"/>
      <w:bookmarkEnd w:id="8352"/>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54" w:name="_CR21_2_13A_2"/>
      <w:bookmarkStart w:id="8355" w:name="_Toc44599049"/>
      <w:bookmarkStart w:id="8356" w:name="_Toc44602904"/>
      <w:bookmarkStart w:id="8357" w:name="_Toc45198081"/>
      <w:bookmarkStart w:id="8358" w:name="_Toc45696114"/>
      <w:bookmarkStart w:id="8359" w:name="_Toc51851570"/>
      <w:bookmarkStart w:id="8360" w:name="_Toc92225191"/>
      <w:bookmarkStart w:id="8361" w:name="_Toc171586619"/>
      <w:bookmarkEnd w:id="8354"/>
      <w:r w:rsidRPr="00B02A0B">
        <w:rPr>
          <w:rFonts w:eastAsia="Malgun Gothic"/>
        </w:rPr>
        <w:t>21.2.13A.2</w:t>
      </w:r>
      <w:r w:rsidRPr="00B02A0B">
        <w:rPr>
          <w:rFonts w:eastAsia="Malgun Gothic"/>
        </w:rPr>
        <w:tab/>
        <w:t>Message store function procedures</w:t>
      </w:r>
      <w:bookmarkEnd w:id="8355"/>
      <w:bookmarkEnd w:id="8356"/>
      <w:bookmarkEnd w:id="8357"/>
      <w:bookmarkEnd w:id="8358"/>
      <w:bookmarkEnd w:id="8359"/>
      <w:bookmarkEnd w:id="8360"/>
      <w:bookmarkEnd w:id="8361"/>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8362" w:name="_CR21_2_14"/>
      <w:bookmarkStart w:id="8363" w:name="_Toc44599050"/>
      <w:bookmarkStart w:id="8364" w:name="_Toc44602905"/>
      <w:bookmarkStart w:id="8365" w:name="_Toc45198082"/>
      <w:bookmarkStart w:id="8366" w:name="_Toc45696115"/>
      <w:bookmarkStart w:id="8367" w:name="_Toc51851571"/>
      <w:bookmarkStart w:id="8368" w:name="_Toc92225192"/>
      <w:bookmarkStart w:id="8369" w:name="_Toc171586620"/>
      <w:bookmarkEnd w:id="8362"/>
      <w:r w:rsidRPr="00B02A0B">
        <w:rPr>
          <w:rFonts w:eastAsia="SimSun"/>
        </w:rPr>
        <w:t>21.2.14</w:t>
      </w:r>
      <w:r w:rsidRPr="00B02A0B">
        <w:rPr>
          <w:rFonts w:eastAsia="SimSun"/>
        </w:rPr>
        <w:tab/>
        <w:t>Void</w:t>
      </w:r>
      <w:bookmarkEnd w:id="8353"/>
      <w:bookmarkEnd w:id="8363"/>
      <w:bookmarkEnd w:id="8364"/>
      <w:bookmarkEnd w:id="8365"/>
      <w:bookmarkEnd w:id="8366"/>
      <w:bookmarkEnd w:id="8367"/>
      <w:bookmarkEnd w:id="8368"/>
      <w:bookmarkEnd w:id="8369"/>
    </w:p>
    <w:p w14:paraId="17EA7652" w14:textId="1E90979C" w:rsidR="005C310B" w:rsidRPr="00B02A0B" w:rsidRDefault="005C310B" w:rsidP="007D34FE">
      <w:pPr>
        <w:pStyle w:val="Heading3"/>
        <w:rPr>
          <w:rFonts w:eastAsia="SimSun"/>
        </w:rPr>
      </w:pPr>
      <w:bookmarkStart w:id="8370" w:name="_CR21_2_14A"/>
      <w:bookmarkStart w:id="8371" w:name="_Toc44599051"/>
      <w:bookmarkStart w:id="8372" w:name="_Toc44602906"/>
      <w:bookmarkStart w:id="8373" w:name="_Toc45198083"/>
      <w:bookmarkStart w:id="8374" w:name="_Toc45696116"/>
      <w:bookmarkStart w:id="8375" w:name="_Toc51851572"/>
      <w:bookmarkStart w:id="8376" w:name="_Toc92225193"/>
      <w:bookmarkStart w:id="8377" w:name="_Toc171586621"/>
      <w:bookmarkEnd w:id="8370"/>
      <w:r w:rsidRPr="00B02A0B">
        <w:rPr>
          <w:rFonts w:eastAsia="SimSun"/>
        </w:rPr>
        <w:t>21.2.14A</w:t>
      </w:r>
      <w:r w:rsidRPr="00B02A0B">
        <w:rPr>
          <w:rFonts w:eastAsia="SimSun"/>
        </w:rPr>
        <w:tab/>
        <w:t>Update a subscription to notifications</w:t>
      </w:r>
      <w:bookmarkEnd w:id="8371"/>
      <w:bookmarkEnd w:id="8372"/>
      <w:bookmarkEnd w:id="8373"/>
      <w:bookmarkEnd w:id="8374"/>
      <w:bookmarkEnd w:id="8375"/>
      <w:bookmarkEnd w:id="8376"/>
      <w:r w:rsidR="00DF2959">
        <w:rPr>
          <w:rFonts w:eastAsia="SimSun"/>
        </w:rPr>
        <w:t xml:space="preserve"> </w:t>
      </w:r>
      <w:r w:rsidR="00DF2959" w:rsidRPr="00B02A0B">
        <w:rPr>
          <w:rFonts w:eastAsia="SimSun"/>
        </w:rPr>
        <w:t>procedure</w:t>
      </w:r>
      <w:bookmarkEnd w:id="8377"/>
    </w:p>
    <w:p w14:paraId="18C9F80A" w14:textId="77777777" w:rsidR="005C310B" w:rsidRPr="00B02A0B" w:rsidRDefault="005C310B" w:rsidP="007D34FE">
      <w:pPr>
        <w:pStyle w:val="Heading4"/>
        <w:rPr>
          <w:rFonts w:eastAsia="Malgun Gothic"/>
        </w:rPr>
      </w:pPr>
      <w:bookmarkStart w:id="8378" w:name="_CR21_2_14A_1"/>
      <w:bookmarkStart w:id="8379" w:name="_Toc44599052"/>
      <w:bookmarkStart w:id="8380" w:name="_Toc44602907"/>
      <w:bookmarkStart w:id="8381" w:name="_Toc45198084"/>
      <w:bookmarkStart w:id="8382" w:name="_Toc45696117"/>
      <w:bookmarkStart w:id="8383" w:name="_Toc51851573"/>
      <w:bookmarkStart w:id="8384" w:name="_Toc92225194"/>
      <w:bookmarkStart w:id="8385" w:name="_Toc171586622"/>
      <w:bookmarkStart w:id="8386" w:name="_Toc36108283"/>
      <w:bookmarkEnd w:id="8378"/>
      <w:r w:rsidRPr="00B02A0B">
        <w:rPr>
          <w:rFonts w:eastAsia="Malgun Gothic"/>
        </w:rPr>
        <w:t>21.2.14A.1</w:t>
      </w:r>
      <w:r w:rsidRPr="00B02A0B">
        <w:rPr>
          <w:rFonts w:eastAsia="Malgun Gothic"/>
        </w:rPr>
        <w:tab/>
        <w:t>Message store client procedures</w:t>
      </w:r>
      <w:bookmarkEnd w:id="8379"/>
      <w:bookmarkEnd w:id="8380"/>
      <w:bookmarkEnd w:id="8381"/>
      <w:bookmarkEnd w:id="8382"/>
      <w:bookmarkEnd w:id="8383"/>
      <w:bookmarkEnd w:id="8384"/>
      <w:bookmarkEnd w:id="8385"/>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387" w:name="_CR21_2_14A_2"/>
      <w:bookmarkStart w:id="8388" w:name="_Toc44599053"/>
      <w:bookmarkStart w:id="8389" w:name="_Toc44602908"/>
      <w:bookmarkStart w:id="8390" w:name="_Toc45198085"/>
      <w:bookmarkStart w:id="8391" w:name="_Toc45696118"/>
      <w:bookmarkStart w:id="8392" w:name="_Toc51851574"/>
      <w:bookmarkStart w:id="8393" w:name="_Toc92225195"/>
      <w:bookmarkStart w:id="8394" w:name="_Toc171586623"/>
      <w:bookmarkEnd w:id="8387"/>
      <w:r w:rsidRPr="00B02A0B">
        <w:rPr>
          <w:rFonts w:eastAsia="Malgun Gothic"/>
        </w:rPr>
        <w:t>21.2.14A.2</w:t>
      </w:r>
      <w:r w:rsidRPr="00B02A0B">
        <w:rPr>
          <w:rFonts w:eastAsia="Malgun Gothic"/>
        </w:rPr>
        <w:tab/>
        <w:t>Message store function procedures</w:t>
      </w:r>
      <w:bookmarkEnd w:id="8388"/>
      <w:bookmarkEnd w:id="8389"/>
      <w:bookmarkEnd w:id="8390"/>
      <w:bookmarkEnd w:id="8391"/>
      <w:bookmarkEnd w:id="8392"/>
      <w:bookmarkEnd w:id="8393"/>
      <w:bookmarkEnd w:id="8394"/>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8395" w:name="_CR21_2_15"/>
      <w:bookmarkStart w:id="8396" w:name="_Toc44599054"/>
      <w:bookmarkStart w:id="8397" w:name="_Toc44602909"/>
      <w:bookmarkStart w:id="8398" w:name="_Toc45198086"/>
      <w:bookmarkStart w:id="8399" w:name="_Toc45696119"/>
      <w:bookmarkStart w:id="8400" w:name="_Toc51851575"/>
      <w:bookmarkStart w:id="8401" w:name="_Toc92225196"/>
      <w:bookmarkStart w:id="8402" w:name="_Toc171586624"/>
      <w:bookmarkEnd w:id="8395"/>
      <w:r w:rsidRPr="00B02A0B">
        <w:rPr>
          <w:rFonts w:eastAsia="SimSun"/>
        </w:rPr>
        <w:t>21.2.15</w:t>
      </w:r>
      <w:r w:rsidRPr="00B02A0B">
        <w:rPr>
          <w:rFonts w:eastAsia="SimSun"/>
        </w:rPr>
        <w:tab/>
        <w:t>Object(s) upload procedure</w:t>
      </w:r>
      <w:bookmarkEnd w:id="8386"/>
      <w:bookmarkEnd w:id="8396"/>
      <w:bookmarkEnd w:id="8397"/>
      <w:bookmarkEnd w:id="8398"/>
      <w:bookmarkEnd w:id="8399"/>
      <w:bookmarkEnd w:id="8400"/>
      <w:bookmarkEnd w:id="8401"/>
      <w:bookmarkEnd w:id="8402"/>
    </w:p>
    <w:p w14:paraId="76F3D224" w14:textId="77777777" w:rsidR="005C310B" w:rsidRPr="00B02A0B" w:rsidRDefault="005C310B" w:rsidP="007D34FE">
      <w:pPr>
        <w:pStyle w:val="Heading4"/>
        <w:rPr>
          <w:rFonts w:eastAsia="Malgun Gothic"/>
        </w:rPr>
      </w:pPr>
      <w:bookmarkStart w:id="8403" w:name="_CR21_2_15_1"/>
      <w:bookmarkStart w:id="8404" w:name="_Toc36108284"/>
      <w:bookmarkStart w:id="8405" w:name="_Toc44599055"/>
      <w:bookmarkStart w:id="8406" w:name="_Toc44602910"/>
      <w:bookmarkStart w:id="8407" w:name="_Toc45198087"/>
      <w:bookmarkStart w:id="8408" w:name="_Toc45696120"/>
      <w:bookmarkStart w:id="8409" w:name="_Toc51851576"/>
      <w:bookmarkStart w:id="8410" w:name="_Toc92225197"/>
      <w:bookmarkStart w:id="8411" w:name="_Toc171586625"/>
      <w:bookmarkEnd w:id="8403"/>
      <w:r w:rsidRPr="00B02A0B">
        <w:rPr>
          <w:rFonts w:eastAsia="Malgun Gothic"/>
        </w:rPr>
        <w:t>21.2.15.1</w:t>
      </w:r>
      <w:r w:rsidRPr="00B02A0B">
        <w:rPr>
          <w:rFonts w:eastAsia="Malgun Gothic"/>
        </w:rPr>
        <w:tab/>
        <w:t>Message store client procedures</w:t>
      </w:r>
      <w:bookmarkEnd w:id="8404"/>
      <w:bookmarkEnd w:id="8405"/>
      <w:bookmarkEnd w:id="8406"/>
      <w:bookmarkEnd w:id="8407"/>
      <w:bookmarkEnd w:id="8408"/>
      <w:bookmarkEnd w:id="8409"/>
      <w:bookmarkEnd w:id="8410"/>
      <w:bookmarkEnd w:id="8411"/>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12" w:name="_CR21_2_15_2"/>
      <w:bookmarkStart w:id="8413" w:name="_Toc36108285"/>
      <w:bookmarkStart w:id="8414" w:name="_Toc44599056"/>
      <w:bookmarkStart w:id="8415" w:name="_Toc44602911"/>
      <w:bookmarkStart w:id="8416" w:name="_Toc45198088"/>
      <w:bookmarkStart w:id="8417" w:name="_Toc45696121"/>
      <w:bookmarkStart w:id="8418" w:name="_Toc51851577"/>
      <w:bookmarkStart w:id="8419" w:name="_Toc92225198"/>
      <w:bookmarkStart w:id="8420" w:name="_Toc171586626"/>
      <w:bookmarkEnd w:id="8412"/>
      <w:r w:rsidRPr="00B02A0B">
        <w:rPr>
          <w:rFonts w:eastAsia="Malgun Gothic"/>
        </w:rPr>
        <w:t>21.2.15.2</w:t>
      </w:r>
      <w:r w:rsidRPr="00B02A0B">
        <w:rPr>
          <w:rFonts w:eastAsia="Malgun Gothic"/>
        </w:rPr>
        <w:tab/>
        <w:t>Message store function procedures</w:t>
      </w:r>
      <w:bookmarkEnd w:id="8413"/>
      <w:bookmarkEnd w:id="8414"/>
      <w:bookmarkEnd w:id="8415"/>
      <w:bookmarkEnd w:id="8416"/>
      <w:bookmarkEnd w:id="8417"/>
      <w:bookmarkEnd w:id="8418"/>
      <w:bookmarkEnd w:id="8419"/>
      <w:bookmarkEnd w:id="8420"/>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21" w:name="_CR21_2_16"/>
      <w:bookmarkStart w:id="8422" w:name="_Toc44599057"/>
      <w:bookmarkStart w:id="8423" w:name="_Toc44602912"/>
      <w:bookmarkStart w:id="8424" w:name="_Toc45198089"/>
      <w:bookmarkStart w:id="8425" w:name="_Toc45696122"/>
      <w:bookmarkStart w:id="8426" w:name="_Toc51851578"/>
      <w:bookmarkStart w:id="8427" w:name="_Toc92225199"/>
      <w:bookmarkStart w:id="8428" w:name="_Toc171586627"/>
      <w:bookmarkEnd w:id="8421"/>
      <w:r w:rsidRPr="00B02A0B">
        <w:t>21.2.16</w:t>
      </w:r>
      <w:r w:rsidRPr="00B02A0B">
        <w:tab/>
        <w:t>Synchronization notifications</w:t>
      </w:r>
      <w:bookmarkEnd w:id="8422"/>
      <w:bookmarkEnd w:id="8423"/>
      <w:bookmarkEnd w:id="8424"/>
      <w:bookmarkEnd w:id="8425"/>
      <w:bookmarkEnd w:id="8426"/>
      <w:bookmarkEnd w:id="8427"/>
      <w:r w:rsidR="00B734A6">
        <w:t xml:space="preserve"> </w:t>
      </w:r>
      <w:r w:rsidR="00B734A6" w:rsidRPr="00B02A0B">
        <w:rPr>
          <w:rFonts w:eastAsia="SimSun"/>
        </w:rPr>
        <w:t>procedure</w:t>
      </w:r>
      <w:bookmarkEnd w:id="8428"/>
    </w:p>
    <w:p w14:paraId="051E8398" w14:textId="77777777" w:rsidR="005C310B" w:rsidRPr="00B02A0B" w:rsidRDefault="005C310B" w:rsidP="007D34FE">
      <w:pPr>
        <w:pStyle w:val="Heading4"/>
        <w:rPr>
          <w:rFonts w:eastAsia="Malgun Gothic"/>
        </w:rPr>
      </w:pPr>
      <w:bookmarkStart w:id="8429" w:name="_CR21_2_16_1"/>
      <w:bookmarkStart w:id="8430" w:name="_Toc44599058"/>
      <w:bookmarkStart w:id="8431" w:name="_Toc44602913"/>
      <w:bookmarkStart w:id="8432" w:name="_Toc45198090"/>
      <w:bookmarkStart w:id="8433" w:name="_Toc45696123"/>
      <w:bookmarkStart w:id="8434" w:name="_Toc51851579"/>
      <w:bookmarkStart w:id="8435" w:name="_Toc92225200"/>
      <w:bookmarkStart w:id="8436" w:name="_Toc171586628"/>
      <w:bookmarkEnd w:id="8429"/>
      <w:r w:rsidRPr="00B02A0B">
        <w:rPr>
          <w:rFonts w:eastAsia="Malgun Gothic"/>
        </w:rPr>
        <w:t>21.2.16.1</w:t>
      </w:r>
      <w:r w:rsidRPr="00B02A0B">
        <w:rPr>
          <w:rFonts w:eastAsia="Malgun Gothic"/>
        </w:rPr>
        <w:tab/>
        <w:t>Message store function procedures</w:t>
      </w:r>
      <w:bookmarkEnd w:id="8430"/>
      <w:bookmarkEnd w:id="8431"/>
      <w:bookmarkEnd w:id="8432"/>
      <w:bookmarkEnd w:id="8433"/>
      <w:bookmarkEnd w:id="8434"/>
      <w:bookmarkEnd w:id="8435"/>
      <w:bookmarkEnd w:id="8436"/>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37" w:name="_CR21_2_16_2"/>
      <w:bookmarkStart w:id="8438" w:name="_Toc44599059"/>
      <w:bookmarkStart w:id="8439" w:name="_Toc44602914"/>
      <w:bookmarkStart w:id="8440" w:name="_Toc45198091"/>
      <w:bookmarkStart w:id="8441" w:name="_Toc45696124"/>
      <w:bookmarkStart w:id="8442" w:name="_Toc51851580"/>
      <w:bookmarkStart w:id="8443" w:name="_Toc92225201"/>
      <w:bookmarkStart w:id="8444" w:name="_Toc171586629"/>
      <w:bookmarkEnd w:id="8437"/>
      <w:r w:rsidRPr="00B02A0B">
        <w:rPr>
          <w:rFonts w:eastAsia="Malgun Gothic"/>
        </w:rPr>
        <w:t>21.2.16.2</w:t>
      </w:r>
      <w:r w:rsidRPr="00B02A0B">
        <w:rPr>
          <w:rFonts w:eastAsia="Malgun Gothic"/>
        </w:rPr>
        <w:tab/>
        <w:t>Message store client procedures</w:t>
      </w:r>
      <w:bookmarkEnd w:id="8438"/>
      <w:bookmarkEnd w:id="8439"/>
      <w:bookmarkEnd w:id="8440"/>
      <w:bookmarkEnd w:id="8441"/>
      <w:bookmarkEnd w:id="8442"/>
      <w:bookmarkEnd w:id="8443"/>
      <w:bookmarkEnd w:id="8444"/>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45" w:name="_CR21_2_16_3"/>
      <w:bookmarkStart w:id="8446" w:name="_Toc92225202"/>
      <w:bookmarkStart w:id="8447" w:name="_Toc171586630"/>
      <w:bookmarkEnd w:id="8445"/>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46"/>
      <w:bookmarkEnd w:id="8447"/>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8448" w:name="_CR21_2_17"/>
      <w:bookmarkStart w:id="8449" w:name="_Toc44599060"/>
      <w:bookmarkStart w:id="8450" w:name="_Toc44602915"/>
      <w:bookmarkStart w:id="8451" w:name="_Toc45198092"/>
      <w:bookmarkStart w:id="8452" w:name="_Toc45696125"/>
      <w:bookmarkStart w:id="8453" w:name="_Toc51851581"/>
      <w:bookmarkStart w:id="8454" w:name="_Toc92225203"/>
      <w:bookmarkStart w:id="8455" w:name="_Toc171586631"/>
      <w:bookmarkEnd w:id="8448"/>
      <w:r w:rsidRPr="00B02A0B">
        <w:rPr>
          <w:rFonts w:eastAsia="SimSun"/>
        </w:rPr>
        <w:t>21.2.17</w:t>
      </w:r>
      <w:r w:rsidRPr="00B02A0B">
        <w:rPr>
          <w:rFonts w:eastAsia="SimSun"/>
        </w:rPr>
        <w:tab/>
        <w:t>Search-based synchronization</w:t>
      </w:r>
      <w:bookmarkStart w:id="8456" w:name="_Toc44599061"/>
      <w:bookmarkStart w:id="8457" w:name="_Toc44602916"/>
      <w:bookmarkStart w:id="8458" w:name="_Toc45198093"/>
      <w:bookmarkStart w:id="8459" w:name="_Toc45696126"/>
      <w:bookmarkStart w:id="8460" w:name="_Toc51851582"/>
      <w:bookmarkStart w:id="8461" w:name="_Toc92225204"/>
      <w:bookmarkEnd w:id="8449"/>
      <w:bookmarkEnd w:id="8450"/>
      <w:bookmarkEnd w:id="8451"/>
      <w:bookmarkEnd w:id="8452"/>
      <w:bookmarkEnd w:id="8453"/>
      <w:bookmarkEnd w:id="8454"/>
      <w:r w:rsidR="00175288" w:rsidRPr="00175288">
        <w:rPr>
          <w:rFonts w:eastAsia="SimSun"/>
        </w:rPr>
        <w:t xml:space="preserve"> </w:t>
      </w:r>
      <w:r w:rsidR="00175288" w:rsidRPr="00B02A0B">
        <w:rPr>
          <w:rFonts w:eastAsia="SimSun"/>
        </w:rPr>
        <w:t>procedure</w:t>
      </w:r>
      <w:bookmarkEnd w:id="8455"/>
    </w:p>
    <w:p w14:paraId="38D9020B" w14:textId="7E45813D" w:rsidR="005C310B" w:rsidRPr="00B02A0B" w:rsidRDefault="005C310B" w:rsidP="007D34FE">
      <w:pPr>
        <w:pStyle w:val="Heading4"/>
        <w:rPr>
          <w:rFonts w:eastAsia="Malgun Gothic"/>
        </w:rPr>
      </w:pPr>
      <w:bookmarkStart w:id="8462" w:name="_CR21_2_17_1"/>
      <w:bookmarkStart w:id="8463" w:name="_Toc171586632"/>
      <w:bookmarkEnd w:id="8462"/>
      <w:r w:rsidRPr="00B02A0B">
        <w:rPr>
          <w:rFonts w:eastAsia="Malgun Gothic"/>
        </w:rPr>
        <w:t>21.2.17.1</w:t>
      </w:r>
      <w:r w:rsidRPr="00B02A0B">
        <w:rPr>
          <w:rFonts w:eastAsia="Malgun Gothic"/>
        </w:rPr>
        <w:tab/>
        <w:t>Message store client procedures</w:t>
      </w:r>
      <w:bookmarkEnd w:id="8456"/>
      <w:bookmarkEnd w:id="8457"/>
      <w:bookmarkEnd w:id="8458"/>
      <w:bookmarkEnd w:id="8459"/>
      <w:bookmarkEnd w:id="8460"/>
      <w:bookmarkEnd w:id="8461"/>
      <w:bookmarkEnd w:id="8463"/>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64" w:name="_CR21_2_17_2"/>
      <w:bookmarkStart w:id="8465" w:name="_Toc44599062"/>
      <w:bookmarkStart w:id="8466" w:name="_Toc44602917"/>
      <w:bookmarkStart w:id="8467" w:name="_Toc45198094"/>
      <w:bookmarkStart w:id="8468" w:name="_Toc45696127"/>
      <w:bookmarkStart w:id="8469" w:name="_Toc51851583"/>
      <w:bookmarkStart w:id="8470" w:name="_Toc92225205"/>
      <w:bookmarkStart w:id="8471" w:name="_Toc171586633"/>
      <w:bookmarkEnd w:id="8464"/>
      <w:r w:rsidRPr="00B02A0B">
        <w:rPr>
          <w:rFonts w:eastAsia="Malgun Gothic"/>
        </w:rPr>
        <w:t>21.2.17.2</w:t>
      </w:r>
      <w:r w:rsidRPr="00B02A0B">
        <w:rPr>
          <w:rFonts w:eastAsia="Malgun Gothic"/>
        </w:rPr>
        <w:tab/>
        <w:t>Message store function procedures</w:t>
      </w:r>
      <w:bookmarkEnd w:id="8465"/>
      <w:bookmarkEnd w:id="8466"/>
      <w:bookmarkEnd w:id="8467"/>
      <w:bookmarkEnd w:id="8468"/>
      <w:bookmarkEnd w:id="8469"/>
      <w:bookmarkEnd w:id="8470"/>
      <w:bookmarkEnd w:id="8471"/>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8472" w:name="_CR21_2_18"/>
      <w:bookmarkStart w:id="8473" w:name="_Toc44599063"/>
      <w:bookmarkStart w:id="8474" w:name="_Toc44602918"/>
      <w:bookmarkStart w:id="8475" w:name="_Toc45198095"/>
      <w:bookmarkStart w:id="8476" w:name="_Toc45696128"/>
      <w:bookmarkStart w:id="8477" w:name="_Toc51851584"/>
      <w:bookmarkStart w:id="8478" w:name="_Toc92225206"/>
      <w:bookmarkStart w:id="8479" w:name="_Toc171586634"/>
      <w:bookmarkEnd w:id="8472"/>
      <w:r w:rsidRPr="00B02A0B">
        <w:rPr>
          <w:rFonts w:eastAsia="SimSun"/>
        </w:rPr>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8480" w:name="_Toc44599064"/>
      <w:bookmarkStart w:id="8481" w:name="_Toc44602919"/>
      <w:bookmarkStart w:id="8482" w:name="_Toc45198096"/>
      <w:bookmarkStart w:id="8483" w:name="_Toc45696129"/>
      <w:bookmarkStart w:id="8484" w:name="_Toc51851585"/>
      <w:bookmarkStart w:id="8485" w:name="_Toc92225207"/>
      <w:bookmarkEnd w:id="8473"/>
      <w:bookmarkEnd w:id="8474"/>
      <w:bookmarkEnd w:id="8475"/>
      <w:bookmarkEnd w:id="8476"/>
      <w:bookmarkEnd w:id="8477"/>
      <w:bookmarkEnd w:id="8478"/>
      <w:r w:rsidR="00175288" w:rsidRPr="00175288">
        <w:rPr>
          <w:rFonts w:eastAsia="SimSun"/>
        </w:rPr>
        <w:t xml:space="preserve"> </w:t>
      </w:r>
      <w:r w:rsidR="00175288" w:rsidRPr="00B02A0B">
        <w:rPr>
          <w:rFonts w:eastAsia="SimSun"/>
        </w:rPr>
        <w:t>procedure</w:t>
      </w:r>
      <w:bookmarkEnd w:id="8479"/>
    </w:p>
    <w:p w14:paraId="3CB2D1D7" w14:textId="78F8321C" w:rsidR="005C310B" w:rsidRPr="00B02A0B" w:rsidRDefault="005C310B" w:rsidP="007D34FE">
      <w:pPr>
        <w:pStyle w:val="Heading4"/>
        <w:rPr>
          <w:rFonts w:eastAsia="Malgun Gothic"/>
        </w:rPr>
      </w:pPr>
      <w:bookmarkStart w:id="8486" w:name="_CR21_2_18_1"/>
      <w:bookmarkStart w:id="8487" w:name="_Toc171586635"/>
      <w:bookmarkEnd w:id="8486"/>
      <w:r w:rsidRPr="00B02A0B">
        <w:rPr>
          <w:rFonts w:eastAsia="Malgun Gothic"/>
        </w:rPr>
        <w:t>21.2.18.1</w:t>
      </w:r>
      <w:r w:rsidRPr="00B02A0B">
        <w:rPr>
          <w:rFonts w:eastAsia="Malgun Gothic"/>
        </w:rPr>
        <w:tab/>
        <w:t>Message store client procedures</w:t>
      </w:r>
      <w:bookmarkEnd w:id="8480"/>
      <w:bookmarkEnd w:id="8481"/>
      <w:bookmarkEnd w:id="8482"/>
      <w:bookmarkEnd w:id="8483"/>
      <w:bookmarkEnd w:id="8484"/>
      <w:bookmarkEnd w:id="8485"/>
      <w:bookmarkEnd w:id="8487"/>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488" w:name="_CR21_2_18_2"/>
      <w:bookmarkStart w:id="8489" w:name="_Toc44599065"/>
      <w:bookmarkStart w:id="8490" w:name="_Toc44602920"/>
      <w:bookmarkStart w:id="8491" w:name="_Toc45198097"/>
      <w:bookmarkStart w:id="8492" w:name="_Toc45696130"/>
      <w:bookmarkStart w:id="8493" w:name="_Toc51851586"/>
      <w:bookmarkStart w:id="8494" w:name="_Toc92225208"/>
      <w:bookmarkStart w:id="8495" w:name="_Toc171586636"/>
      <w:bookmarkEnd w:id="8488"/>
      <w:r w:rsidRPr="00B02A0B">
        <w:rPr>
          <w:rFonts w:eastAsia="Malgun Gothic"/>
        </w:rPr>
        <w:t>21.2.18.2</w:t>
      </w:r>
      <w:r w:rsidRPr="00B02A0B">
        <w:rPr>
          <w:rFonts w:eastAsia="Malgun Gothic"/>
        </w:rPr>
        <w:tab/>
        <w:t>Message store function procedures</w:t>
      </w:r>
      <w:bookmarkEnd w:id="8489"/>
      <w:bookmarkEnd w:id="8490"/>
      <w:bookmarkEnd w:id="8491"/>
      <w:bookmarkEnd w:id="8492"/>
      <w:bookmarkEnd w:id="8493"/>
      <w:bookmarkEnd w:id="8494"/>
      <w:bookmarkEnd w:id="8495"/>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496"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497" w:name="_Toc20155828"/>
      <w:bookmarkStart w:id="8498" w:name="_Toc27500983"/>
      <w:bookmarkStart w:id="8499" w:name="_Toc36049109"/>
      <w:bookmarkStart w:id="8500" w:name="_Toc44602921"/>
    </w:p>
    <w:p w14:paraId="29807E8E" w14:textId="0E10C248" w:rsidR="005C310B" w:rsidRPr="00B02A0B" w:rsidRDefault="005C310B" w:rsidP="007D34FE">
      <w:pPr>
        <w:pStyle w:val="Heading3"/>
        <w:rPr>
          <w:rFonts w:eastAsia="SimSun"/>
        </w:rPr>
      </w:pPr>
      <w:bookmarkStart w:id="8501" w:name="_CR21_2_19"/>
      <w:bookmarkStart w:id="8502" w:name="_Toc92225209"/>
      <w:bookmarkStart w:id="8503" w:name="_Toc171586637"/>
      <w:bookmarkEnd w:id="8501"/>
      <w:r w:rsidRPr="00B02A0B">
        <w:rPr>
          <w:rFonts w:eastAsia="SimSun"/>
        </w:rPr>
        <w:t>21.2.</w:t>
      </w:r>
      <w:r w:rsidRPr="00B02A0B">
        <w:rPr>
          <w:rFonts w:eastAsia="SimSun"/>
          <w:lang w:val="hr-HR"/>
        </w:rPr>
        <w:t>19</w:t>
      </w:r>
      <w:r w:rsidRPr="00B02A0B">
        <w:rPr>
          <w:rFonts w:eastAsia="SimSun"/>
        </w:rPr>
        <w:tab/>
        <w:t>Create notification channel</w:t>
      </w:r>
      <w:bookmarkEnd w:id="8502"/>
      <w:r w:rsidR="00175288" w:rsidRPr="00175288">
        <w:rPr>
          <w:rFonts w:eastAsia="SimSun"/>
        </w:rPr>
        <w:t xml:space="preserve"> </w:t>
      </w:r>
      <w:r w:rsidR="00175288" w:rsidRPr="00B02A0B">
        <w:rPr>
          <w:rFonts w:eastAsia="SimSun"/>
        </w:rPr>
        <w:t>procedure</w:t>
      </w:r>
      <w:bookmarkEnd w:id="8503"/>
    </w:p>
    <w:p w14:paraId="4183DD9C" w14:textId="77777777" w:rsidR="005C310B" w:rsidRPr="00B02A0B" w:rsidRDefault="005C310B" w:rsidP="007D34FE">
      <w:pPr>
        <w:pStyle w:val="Heading4"/>
        <w:rPr>
          <w:rFonts w:eastAsia="Malgun Gothic"/>
        </w:rPr>
      </w:pPr>
      <w:bookmarkStart w:id="8504" w:name="_CR21_2_19_1"/>
      <w:bookmarkStart w:id="8505" w:name="_Toc92225210"/>
      <w:bookmarkStart w:id="8506" w:name="_Toc171586638"/>
      <w:bookmarkEnd w:id="8504"/>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05"/>
      <w:bookmarkEnd w:id="8506"/>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07" w:name="_CR21_2_19_2"/>
      <w:bookmarkStart w:id="8508" w:name="_Toc92225211"/>
      <w:bookmarkStart w:id="8509" w:name="_Toc171586639"/>
      <w:bookmarkEnd w:id="8507"/>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08"/>
      <w:bookmarkEnd w:id="8509"/>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w:t>
      </w:r>
      <w:r w:rsidRPr="00B02A0B">
        <w:rPr>
          <w:rFonts w:eastAsia="SimSun"/>
        </w:rPr>
        <w:t>"</w:t>
      </w:r>
      <w:r w:rsidRPr="00B02A0B">
        <w:t>channelType</w:t>
      </w:r>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8510" w:name="_CR21_2_20"/>
      <w:bookmarkStart w:id="8511" w:name="_Toc92225212"/>
      <w:bookmarkStart w:id="8512" w:name="_Toc171586640"/>
      <w:bookmarkEnd w:id="8510"/>
      <w:r w:rsidRPr="00B02A0B">
        <w:rPr>
          <w:rFonts w:eastAsia="SimSun"/>
        </w:rPr>
        <w:t>21.2.</w:t>
      </w:r>
      <w:r w:rsidRPr="00B02A0B">
        <w:rPr>
          <w:rFonts w:eastAsia="SimSun"/>
          <w:lang w:val="hr-HR"/>
        </w:rPr>
        <w:t>20</w:t>
      </w:r>
      <w:r w:rsidRPr="00B02A0B">
        <w:rPr>
          <w:rFonts w:eastAsia="SimSun"/>
        </w:rPr>
        <w:tab/>
        <w:t>Delete notification channel</w:t>
      </w:r>
      <w:bookmarkEnd w:id="8511"/>
      <w:r w:rsidR="00175288" w:rsidRPr="00175288">
        <w:rPr>
          <w:rFonts w:eastAsia="SimSun"/>
        </w:rPr>
        <w:t xml:space="preserve"> </w:t>
      </w:r>
      <w:r w:rsidR="00175288" w:rsidRPr="00B02A0B">
        <w:rPr>
          <w:rFonts w:eastAsia="SimSun"/>
        </w:rPr>
        <w:t>procedure</w:t>
      </w:r>
      <w:bookmarkEnd w:id="8512"/>
    </w:p>
    <w:p w14:paraId="6CD25FAD" w14:textId="77777777" w:rsidR="005C310B" w:rsidRPr="00B02A0B" w:rsidRDefault="005C310B" w:rsidP="007D34FE">
      <w:pPr>
        <w:pStyle w:val="Heading4"/>
        <w:rPr>
          <w:rFonts w:eastAsia="Malgun Gothic"/>
        </w:rPr>
      </w:pPr>
      <w:bookmarkStart w:id="8513" w:name="_CR21_2_20_1"/>
      <w:bookmarkStart w:id="8514" w:name="_Toc92225213"/>
      <w:bookmarkStart w:id="8515" w:name="_Toc171586641"/>
      <w:bookmarkEnd w:id="8513"/>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8514"/>
      <w:bookmarkEnd w:id="8515"/>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16" w:name="_CR21_2_20_2"/>
      <w:bookmarkStart w:id="8517" w:name="_Toc92225214"/>
      <w:bookmarkStart w:id="8518" w:name="_Toc171586642"/>
      <w:bookmarkEnd w:id="8516"/>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t>MCData Notification server procedures</w:t>
      </w:r>
      <w:bookmarkEnd w:id="8517"/>
      <w:bookmarkEnd w:id="8518"/>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8519" w:name="_CR21_2_21"/>
      <w:bookmarkStart w:id="8520" w:name="_Toc92225215"/>
      <w:bookmarkStart w:id="8521" w:name="_Toc171586643"/>
      <w:bookmarkEnd w:id="8519"/>
      <w:r w:rsidRPr="00B02A0B">
        <w:rPr>
          <w:rFonts w:eastAsia="SimSun"/>
        </w:rPr>
        <w:t>21.2.</w:t>
      </w:r>
      <w:r w:rsidRPr="00B02A0B">
        <w:rPr>
          <w:rFonts w:eastAsia="SimSun"/>
          <w:lang w:val="hr-HR"/>
        </w:rPr>
        <w:t>21</w:t>
      </w:r>
      <w:r w:rsidRPr="00B02A0B">
        <w:rPr>
          <w:rFonts w:eastAsia="SimSun"/>
        </w:rPr>
        <w:tab/>
        <w:t>Update notification channel</w:t>
      </w:r>
      <w:bookmarkEnd w:id="8520"/>
      <w:r w:rsidR="00867BB6">
        <w:rPr>
          <w:rFonts w:eastAsia="SimSun"/>
        </w:rPr>
        <w:t xml:space="preserve"> </w:t>
      </w:r>
      <w:r w:rsidR="00867BB6" w:rsidRPr="00B02A0B">
        <w:rPr>
          <w:rFonts w:eastAsia="SimSun"/>
        </w:rPr>
        <w:t>procedure</w:t>
      </w:r>
      <w:bookmarkEnd w:id="8521"/>
    </w:p>
    <w:p w14:paraId="090CA2BE" w14:textId="77777777" w:rsidR="005C310B" w:rsidRPr="00B02A0B" w:rsidRDefault="005C310B" w:rsidP="007D34FE">
      <w:pPr>
        <w:pStyle w:val="Heading4"/>
        <w:rPr>
          <w:rFonts w:eastAsia="Malgun Gothic"/>
        </w:rPr>
      </w:pPr>
      <w:bookmarkStart w:id="8522" w:name="_CR21_2_21_1"/>
      <w:bookmarkStart w:id="8523" w:name="_Toc92225216"/>
      <w:bookmarkStart w:id="8524" w:name="_Toc171586644"/>
      <w:bookmarkEnd w:id="8522"/>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8523"/>
      <w:bookmarkEnd w:id="8524"/>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25" w:name="_CR21_2_21_2"/>
      <w:bookmarkStart w:id="8526" w:name="_Toc92225217"/>
      <w:bookmarkStart w:id="8527" w:name="_Toc171586645"/>
      <w:bookmarkEnd w:id="8525"/>
      <w:r w:rsidRPr="00B02A0B">
        <w:rPr>
          <w:rFonts w:eastAsia="Malgun Gothic"/>
        </w:rPr>
        <w:t>21.2.</w:t>
      </w:r>
      <w:r w:rsidRPr="00B02A0B">
        <w:rPr>
          <w:rFonts w:eastAsia="SimSun"/>
          <w:lang w:val="hr-HR"/>
        </w:rPr>
        <w:t>21</w:t>
      </w:r>
      <w:r w:rsidRPr="00B02A0B">
        <w:rPr>
          <w:rFonts w:eastAsia="Malgun Gothic"/>
        </w:rPr>
        <w:t>.2</w:t>
      </w:r>
      <w:r w:rsidRPr="00B02A0B">
        <w:rPr>
          <w:rFonts w:eastAsia="Malgun Gothic"/>
        </w:rPr>
        <w:tab/>
        <w:t>MCData Notification server procedures</w:t>
      </w:r>
      <w:bookmarkEnd w:id="8526"/>
      <w:bookmarkEnd w:id="8527"/>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rPr>
          <w:rFonts w:eastAsia="SimSun"/>
        </w:rPr>
      </w:pPr>
      <w:bookmarkStart w:id="8528" w:name="_CR21_2_22"/>
      <w:bookmarkStart w:id="8529" w:name="_Toc92225218"/>
      <w:bookmarkStart w:id="8530" w:name="_Toc171586646"/>
      <w:bookmarkEnd w:id="8528"/>
      <w:r w:rsidRPr="00B02A0B">
        <w:rPr>
          <w:rFonts w:eastAsia="SimSun"/>
        </w:rPr>
        <w:t>21.2.</w:t>
      </w:r>
      <w:r w:rsidRPr="00B02A0B">
        <w:rPr>
          <w:rFonts w:eastAsia="SimSun"/>
          <w:lang w:val="en-US"/>
        </w:rPr>
        <w:t>22</w:t>
      </w:r>
      <w:r w:rsidRPr="00B02A0B">
        <w:rPr>
          <w:rFonts w:eastAsia="SimSun"/>
        </w:rPr>
        <w:tab/>
        <w:t>Open notification channel</w:t>
      </w:r>
      <w:bookmarkEnd w:id="8529"/>
      <w:r w:rsidR="00867BB6" w:rsidRPr="00867BB6">
        <w:rPr>
          <w:rFonts w:eastAsia="SimSun"/>
        </w:rPr>
        <w:t xml:space="preserve"> </w:t>
      </w:r>
      <w:r w:rsidR="00867BB6" w:rsidRPr="00B02A0B">
        <w:rPr>
          <w:rFonts w:eastAsia="SimSun"/>
        </w:rPr>
        <w:t>procedure</w:t>
      </w:r>
      <w:bookmarkEnd w:id="8530"/>
    </w:p>
    <w:p w14:paraId="7405C858" w14:textId="77777777" w:rsidR="005C310B" w:rsidRPr="00B02A0B" w:rsidRDefault="005C310B" w:rsidP="007D34FE">
      <w:pPr>
        <w:pStyle w:val="Heading4"/>
        <w:rPr>
          <w:rFonts w:eastAsia="Malgun Gothic"/>
        </w:rPr>
      </w:pPr>
      <w:bookmarkStart w:id="8531" w:name="_CR21_2_22_1"/>
      <w:bookmarkStart w:id="8532" w:name="_Toc92225219"/>
      <w:bookmarkStart w:id="8533" w:name="_Toc171586647"/>
      <w:bookmarkEnd w:id="8531"/>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8532"/>
      <w:bookmarkEnd w:id="8533"/>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34" w:name="_CR21_2_22_2"/>
      <w:bookmarkStart w:id="8535" w:name="_Toc92225220"/>
      <w:bookmarkStart w:id="8536" w:name="_Toc171586648"/>
      <w:bookmarkEnd w:id="8534"/>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t>MCData Notification server procedures</w:t>
      </w:r>
      <w:bookmarkEnd w:id="8535"/>
      <w:bookmarkEnd w:id="8536"/>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rPr>
          <w:rFonts w:eastAsia="SimSun"/>
        </w:rPr>
      </w:pPr>
      <w:bookmarkStart w:id="8537" w:name="_CR21_2_23"/>
      <w:bookmarkStart w:id="8538" w:name="_Toc92225221"/>
      <w:bookmarkStart w:id="8539" w:name="_Toc171586649"/>
      <w:bookmarkEnd w:id="8537"/>
      <w:r w:rsidRPr="00B02A0B">
        <w:rPr>
          <w:rFonts w:eastAsia="SimSun"/>
        </w:rPr>
        <w:t>21.2.</w:t>
      </w:r>
      <w:r w:rsidRPr="00B02A0B">
        <w:rPr>
          <w:rFonts w:eastAsia="SimSun"/>
          <w:lang w:val="hr-HR"/>
        </w:rPr>
        <w:t>23</w:t>
      </w:r>
      <w:r w:rsidRPr="00B02A0B">
        <w:rPr>
          <w:rFonts w:eastAsia="SimSun"/>
        </w:rPr>
        <w:tab/>
        <w:t>List folder hierarchy procedure</w:t>
      </w:r>
      <w:bookmarkEnd w:id="8538"/>
      <w:bookmarkEnd w:id="8539"/>
    </w:p>
    <w:p w14:paraId="1D0395EC" w14:textId="77777777" w:rsidR="005C310B" w:rsidRPr="00B02A0B" w:rsidRDefault="005C310B" w:rsidP="007D34FE">
      <w:pPr>
        <w:pStyle w:val="Heading4"/>
        <w:rPr>
          <w:rFonts w:eastAsia="Malgun Gothic"/>
        </w:rPr>
      </w:pPr>
      <w:bookmarkStart w:id="8540" w:name="_CR21_2_23_1"/>
      <w:bookmarkStart w:id="8541" w:name="_Toc92225222"/>
      <w:bookmarkStart w:id="8542" w:name="_Toc171586650"/>
      <w:bookmarkEnd w:id="8540"/>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41"/>
      <w:bookmarkEnd w:id="8542"/>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43" w:name="_CR21_2_23_2"/>
      <w:bookmarkStart w:id="8544" w:name="_Toc92225223"/>
      <w:bookmarkStart w:id="8545" w:name="_Toc171586651"/>
      <w:bookmarkEnd w:id="8543"/>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44"/>
      <w:bookmarkEnd w:id="8545"/>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8546" w:name="_CR21_2_24"/>
      <w:bookmarkStart w:id="8547" w:name="_Toc171586652"/>
      <w:bookmarkStart w:id="8548" w:name="_Toc92225224"/>
      <w:bookmarkEnd w:id="8546"/>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procedure</w:t>
      </w:r>
      <w:bookmarkEnd w:id="8547"/>
    </w:p>
    <w:p w14:paraId="4101A108" w14:textId="2798332D" w:rsidR="008370C7" w:rsidRPr="00703DB5" w:rsidRDefault="008370C7" w:rsidP="008370C7">
      <w:pPr>
        <w:pStyle w:val="Heading4"/>
        <w:rPr>
          <w:rFonts w:eastAsia="Malgun Gothic"/>
        </w:rPr>
      </w:pPr>
      <w:bookmarkStart w:id="8549" w:name="_CR21_2_24_1"/>
      <w:bookmarkStart w:id="8550" w:name="_Toc171586653"/>
      <w:bookmarkEnd w:id="8549"/>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50"/>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51" w:name="_CR21_2_24_2"/>
      <w:bookmarkStart w:id="8552" w:name="_Toc171586654"/>
      <w:bookmarkEnd w:id="8551"/>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52"/>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53" w:name="_CR21_3"/>
      <w:bookmarkStart w:id="8554" w:name="_Toc171586655"/>
      <w:bookmarkEnd w:id="8553"/>
      <w:r w:rsidRPr="00B02A0B">
        <w:t>21.</w:t>
      </w:r>
      <w:r w:rsidRPr="00B02A0B">
        <w:rPr>
          <w:lang w:val="hr-HR"/>
        </w:rPr>
        <w:t>3</w:t>
      </w:r>
      <w:r w:rsidRPr="00B02A0B">
        <w:tab/>
        <w:t>Control of communications storage procedures</w:t>
      </w:r>
      <w:bookmarkEnd w:id="8548"/>
      <w:bookmarkEnd w:id="8554"/>
    </w:p>
    <w:p w14:paraId="30C23150" w14:textId="77777777" w:rsidR="005C310B" w:rsidRPr="00B02A0B" w:rsidRDefault="005C310B" w:rsidP="007D34FE">
      <w:pPr>
        <w:pStyle w:val="Heading3"/>
        <w:rPr>
          <w:rFonts w:eastAsia="SimSun"/>
        </w:rPr>
      </w:pPr>
      <w:bookmarkStart w:id="8555" w:name="_CR21_3_1"/>
      <w:bookmarkStart w:id="8556" w:name="_Toc92225225"/>
      <w:bookmarkStart w:id="8557" w:name="_Toc171586656"/>
      <w:bookmarkEnd w:id="8555"/>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8556"/>
      <w:bookmarkEnd w:id="8557"/>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58" w:name="_Toc92225226"/>
    </w:p>
    <w:p w14:paraId="442EF0F8" w14:textId="2F74DAEF" w:rsidR="005C310B" w:rsidRPr="00B02A0B" w:rsidRDefault="005C310B" w:rsidP="007D34FE">
      <w:pPr>
        <w:pStyle w:val="Heading3"/>
        <w:rPr>
          <w:rFonts w:eastAsia="Malgun Gothic"/>
        </w:rPr>
      </w:pPr>
      <w:bookmarkStart w:id="8559" w:name="_CR21_3_2"/>
      <w:bookmarkStart w:id="8560" w:name="_Toc171586657"/>
      <w:bookmarkEnd w:id="8559"/>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58"/>
      <w:bookmarkEnd w:id="8560"/>
    </w:p>
    <w:p w14:paraId="57DF3B93" w14:textId="77777777" w:rsidR="005C310B" w:rsidRPr="00B02A0B" w:rsidRDefault="005C310B" w:rsidP="007D34FE">
      <w:pPr>
        <w:pStyle w:val="Heading4"/>
      </w:pPr>
      <w:bookmarkStart w:id="8561" w:name="_CR21_3_2_1"/>
      <w:bookmarkStart w:id="8562" w:name="_Toc92225227"/>
      <w:bookmarkStart w:id="8563" w:name="_Toc171586658"/>
      <w:bookmarkEnd w:id="8561"/>
      <w:r w:rsidRPr="00B02A0B">
        <w:t>21.</w:t>
      </w:r>
      <w:r w:rsidRPr="00B02A0B">
        <w:rPr>
          <w:lang w:val="hr-HR"/>
        </w:rPr>
        <w:t>3</w:t>
      </w:r>
      <w:r w:rsidRPr="00B02A0B">
        <w:t>.2.1</w:t>
      </w:r>
      <w:r w:rsidRPr="00B02A0B">
        <w:tab/>
        <w:t>General</w:t>
      </w:r>
      <w:bookmarkEnd w:id="8562"/>
      <w:bookmarkEnd w:id="8563"/>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64" w:name="_Toc92225228"/>
    </w:p>
    <w:p w14:paraId="77CAF75F" w14:textId="53E100E9" w:rsidR="005C310B" w:rsidRPr="00B02A0B" w:rsidRDefault="005C310B" w:rsidP="007D34FE">
      <w:pPr>
        <w:pStyle w:val="Heading4"/>
      </w:pPr>
      <w:bookmarkStart w:id="8565" w:name="_CR21_3_2_2"/>
      <w:bookmarkStart w:id="8566" w:name="_Toc171586659"/>
      <w:bookmarkEnd w:id="8565"/>
      <w:r w:rsidRPr="00B02A0B">
        <w:t>21.</w:t>
      </w:r>
      <w:r w:rsidRPr="00B02A0B">
        <w:rPr>
          <w:lang w:val="hr-HR"/>
        </w:rPr>
        <w:t>3</w:t>
      </w:r>
      <w:r w:rsidRPr="00B02A0B">
        <w:t>.2.2</w:t>
      </w:r>
      <w:r w:rsidRPr="00B02A0B">
        <w:tab/>
        <w:t>Enable communications storage into message store procedures.</w:t>
      </w:r>
      <w:bookmarkEnd w:id="8564"/>
      <w:bookmarkEnd w:id="8566"/>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67" w:name="_CR21_3_2_3"/>
      <w:bookmarkStart w:id="8568" w:name="_Toc92225229"/>
      <w:bookmarkStart w:id="8569" w:name="_Toc171586660"/>
      <w:bookmarkEnd w:id="8567"/>
      <w:r w:rsidRPr="00B02A0B">
        <w:t>21.</w:t>
      </w:r>
      <w:r w:rsidRPr="00B02A0B">
        <w:rPr>
          <w:lang w:val="hr-HR"/>
        </w:rPr>
        <w:t>3</w:t>
      </w:r>
      <w:r w:rsidRPr="00B02A0B">
        <w:t>.2.3</w:t>
      </w:r>
      <w:r w:rsidRPr="00B02A0B">
        <w:tab/>
        <w:t>Disable communications storage into message store procedures.</w:t>
      </w:r>
      <w:bookmarkEnd w:id="8568"/>
      <w:bookmarkEnd w:id="8569"/>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70" w:name="_CR21_3_3"/>
      <w:bookmarkStart w:id="8571" w:name="_Toc92225230"/>
      <w:bookmarkStart w:id="8572" w:name="_Toc171586661"/>
      <w:bookmarkEnd w:id="8570"/>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571"/>
      <w:bookmarkEnd w:id="8572"/>
    </w:p>
    <w:p w14:paraId="789F9072" w14:textId="77777777" w:rsidR="005C310B" w:rsidRPr="00B02A0B" w:rsidRDefault="005C310B" w:rsidP="007D34FE">
      <w:pPr>
        <w:pStyle w:val="Heading4"/>
      </w:pPr>
      <w:bookmarkStart w:id="8573" w:name="_CR21_3_3_1"/>
      <w:bookmarkStart w:id="8574" w:name="_Toc92225231"/>
      <w:bookmarkStart w:id="8575" w:name="_Toc171586662"/>
      <w:bookmarkEnd w:id="8573"/>
      <w:r w:rsidRPr="00B02A0B">
        <w:t>21.</w:t>
      </w:r>
      <w:r w:rsidRPr="00B02A0B">
        <w:rPr>
          <w:lang w:val="hr-HR"/>
        </w:rPr>
        <w:t>3</w:t>
      </w:r>
      <w:r w:rsidRPr="00B02A0B">
        <w:t>.3.1</w:t>
      </w:r>
      <w:r w:rsidRPr="00B02A0B">
        <w:tab/>
        <w:t>General</w:t>
      </w:r>
      <w:bookmarkEnd w:id="8574"/>
      <w:bookmarkEnd w:id="8575"/>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576" w:name="_CR21_3_3_2"/>
      <w:bookmarkStart w:id="8577" w:name="_Toc92225232"/>
      <w:bookmarkStart w:id="8578" w:name="_Toc171586663"/>
      <w:bookmarkEnd w:id="8576"/>
      <w:r w:rsidRPr="00B02A0B">
        <w:t>21.</w:t>
      </w:r>
      <w:r w:rsidRPr="00B02A0B">
        <w:rPr>
          <w:lang w:val="hr-HR"/>
        </w:rPr>
        <w:t>3</w:t>
      </w:r>
      <w:r w:rsidRPr="00B02A0B">
        <w:t>.3.2</w:t>
      </w:r>
      <w:r w:rsidRPr="00B02A0B">
        <w:tab/>
        <w:t>Control communications storage into message store procedures.</w:t>
      </w:r>
      <w:bookmarkEnd w:id="8577"/>
      <w:bookmarkEnd w:id="8578"/>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579" w:name="_CR22"/>
      <w:bookmarkStart w:id="8580" w:name="_Toc45696131"/>
      <w:bookmarkStart w:id="8581" w:name="_Toc51851587"/>
      <w:bookmarkStart w:id="8582" w:name="_Toc92225233"/>
      <w:bookmarkStart w:id="8583" w:name="_Toc171586664"/>
      <w:bookmarkEnd w:id="8579"/>
      <w:r w:rsidRPr="00B02A0B">
        <w:rPr>
          <w:rFonts w:eastAsia="Malgun Gothic"/>
          <w:lang w:val="en-US"/>
        </w:rPr>
        <w:t>22</w:t>
      </w:r>
      <w:r w:rsidRPr="00B02A0B">
        <w:rPr>
          <w:rFonts w:eastAsia="Malgun Gothic"/>
          <w:lang w:val="en-US"/>
        </w:rPr>
        <w:tab/>
        <w:t>Functional alias</w:t>
      </w:r>
      <w:bookmarkEnd w:id="8496"/>
      <w:bookmarkEnd w:id="8497"/>
      <w:bookmarkEnd w:id="8498"/>
      <w:bookmarkEnd w:id="8499"/>
      <w:bookmarkEnd w:id="8500"/>
      <w:bookmarkEnd w:id="8580"/>
      <w:bookmarkEnd w:id="8581"/>
      <w:bookmarkEnd w:id="8582"/>
      <w:bookmarkEnd w:id="8583"/>
    </w:p>
    <w:p w14:paraId="32B77341" w14:textId="77777777" w:rsidR="005C310B" w:rsidRPr="00B02A0B" w:rsidRDefault="005C310B" w:rsidP="007D34FE">
      <w:pPr>
        <w:pStyle w:val="Heading2"/>
        <w:rPr>
          <w:rFonts w:eastAsia="Malgun Gothic"/>
        </w:rPr>
      </w:pPr>
      <w:bookmarkStart w:id="8584" w:name="_CR22_1"/>
      <w:bookmarkStart w:id="8585" w:name="_Toc20155829"/>
      <w:bookmarkStart w:id="8586" w:name="_Toc27500984"/>
      <w:bookmarkStart w:id="8587" w:name="_Toc36049110"/>
      <w:bookmarkStart w:id="8588" w:name="_Toc44602922"/>
      <w:bookmarkStart w:id="8589" w:name="_Toc45198099"/>
      <w:bookmarkStart w:id="8590" w:name="_Toc45696132"/>
      <w:bookmarkStart w:id="8591" w:name="_Toc51851588"/>
      <w:bookmarkStart w:id="8592" w:name="_Toc92225234"/>
      <w:bookmarkStart w:id="8593" w:name="_Toc171586665"/>
      <w:bookmarkEnd w:id="8584"/>
      <w:r w:rsidRPr="00B02A0B">
        <w:rPr>
          <w:rFonts w:eastAsia="Malgun Gothic" w:hint="eastAsia"/>
        </w:rPr>
        <w:t>22.</w:t>
      </w:r>
      <w:r w:rsidRPr="00B02A0B">
        <w:rPr>
          <w:rFonts w:eastAsia="Malgun Gothic"/>
        </w:rPr>
        <w:t>1</w:t>
      </w:r>
      <w:r w:rsidRPr="00B02A0B">
        <w:rPr>
          <w:rFonts w:eastAsia="Malgun Gothic" w:hint="eastAsia"/>
        </w:rPr>
        <w:tab/>
        <w:t>General</w:t>
      </w:r>
      <w:bookmarkEnd w:id="8585"/>
      <w:bookmarkEnd w:id="8586"/>
      <w:bookmarkEnd w:id="8587"/>
      <w:bookmarkEnd w:id="8588"/>
      <w:bookmarkEnd w:id="8589"/>
      <w:bookmarkEnd w:id="8590"/>
      <w:bookmarkEnd w:id="8591"/>
      <w:bookmarkEnd w:id="8592"/>
      <w:bookmarkEnd w:id="8593"/>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594" w:name="_CR22_2"/>
      <w:bookmarkStart w:id="8595" w:name="_Toc20155830"/>
      <w:bookmarkStart w:id="8596" w:name="_Toc27500985"/>
      <w:bookmarkStart w:id="8597" w:name="_Toc36049111"/>
      <w:bookmarkStart w:id="8598" w:name="_Toc44602923"/>
      <w:bookmarkStart w:id="8599" w:name="_Toc45198100"/>
      <w:bookmarkStart w:id="8600" w:name="_Toc45696133"/>
      <w:bookmarkStart w:id="8601" w:name="_Toc51851589"/>
      <w:bookmarkStart w:id="8602" w:name="_Toc92225235"/>
      <w:bookmarkStart w:id="8603" w:name="_Toc171586666"/>
      <w:bookmarkEnd w:id="8594"/>
      <w:r w:rsidRPr="00B02A0B">
        <w:rPr>
          <w:rFonts w:eastAsia="Malgun Gothic"/>
        </w:rPr>
        <w:t>22.2</w:t>
      </w:r>
      <w:r w:rsidRPr="00B02A0B">
        <w:rPr>
          <w:rFonts w:eastAsia="Malgun Gothic"/>
        </w:rPr>
        <w:tab/>
        <w:t>Procedures</w:t>
      </w:r>
      <w:bookmarkEnd w:id="8595"/>
      <w:bookmarkEnd w:id="8596"/>
      <w:bookmarkEnd w:id="8597"/>
      <w:bookmarkEnd w:id="8598"/>
      <w:bookmarkEnd w:id="8599"/>
      <w:bookmarkEnd w:id="8600"/>
      <w:bookmarkEnd w:id="8601"/>
      <w:bookmarkEnd w:id="8602"/>
      <w:bookmarkEnd w:id="8603"/>
    </w:p>
    <w:p w14:paraId="06B5770F" w14:textId="77777777" w:rsidR="005C310B" w:rsidRPr="00B02A0B" w:rsidRDefault="005C310B" w:rsidP="007D34FE">
      <w:pPr>
        <w:pStyle w:val="Heading3"/>
        <w:rPr>
          <w:rFonts w:eastAsia="Malgun Gothic"/>
        </w:rPr>
      </w:pPr>
      <w:bookmarkStart w:id="8604" w:name="_CR22_2_1"/>
      <w:bookmarkStart w:id="8605" w:name="_Toc20155831"/>
      <w:bookmarkStart w:id="8606" w:name="_Toc27500986"/>
      <w:bookmarkStart w:id="8607" w:name="_Toc36049112"/>
      <w:bookmarkStart w:id="8608" w:name="_Toc44602924"/>
      <w:bookmarkStart w:id="8609" w:name="_Toc45198101"/>
      <w:bookmarkStart w:id="8610" w:name="_Toc45696134"/>
      <w:bookmarkStart w:id="8611" w:name="_Toc51851590"/>
      <w:bookmarkStart w:id="8612" w:name="_Toc92225236"/>
      <w:bookmarkStart w:id="8613" w:name="_Toc171586667"/>
      <w:bookmarkEnd w:id="8604"/>
      <w:r w:rsidRPr="00B02A0B">
        <w:rPr>
          <w:rFonts w:eastAsia="Malgun Gothic"/>
        </w:rPr>
        <w:t>22.2.1</w:t>
      </w:r>
      <w:r w:rsidRPr="00B02A0B">
        <w:rPr>
          <w:rFonts w:eastAsia="Malgun Gothic"/>
        </w:rPr>
        <w:tab/>
        <w:t>MCData client procedures</w:t>
      </w:r>
      <w:bookmarkEnd w:id="8605"/>
      <w:bookmarkEnd w:id="8606"/>
      <w:bookmarkEnd w:id="8607"/>
      <w:bookmarkEnd w:id="8608"/>
      <w:bookmarkEnd w:id="8609"/>
      <w:bookmarkEnd w:id="8610"/>
      <w:bookmarkEnd w:id="8611"/>
      <w:bookmarkEnd w:id="8612"/>
      <w:bookmarkEnd w:id="8613"/>
    </w:p>
    <w:p w14:paraId="7AA52AED" w14:textId="77777777" w:rsidR="005C310B" w:rsidRPr="00B02A0B" w:rsidRDefault="005C310B" w:rsidP="007D34FE">
      <w:pPr>
        <w:pStyle w:val="Heading4"/>
        <w:rPr>
          <w:rFonts w:eastAsia="Malgun Gothic"/>
        </w:rPr>
      </w:pPr>
      <w:bookmarkStart w:id="8614" w:name="_CR22_2_1_1"/>
      <w:bookmarkStart w:id="8615" w:name="_Toc20155832"/>
      <w:bookmarkStart w:id="8616" w:name="_Toc27500987"/>
      <w:bookmarkStart w:id="8617" w:name="_Toc36049113"/>
      <w:bookmarkStart w:id="8618" w:name="_Toc44602925"/>
      <w:bookmarkStart w:id="8619" w:name="_Toc45198102"/>
      <w:bookmarkStart w:id="8620" w:name="_Toc45696135"/>
      <w:bookmarkStart w:id="8621" w:name="_Toc51851591"/>
      <w:bookmarkStart w:id="8622" w:name="_Toc92225237"/>
      <w:bookmarkStart w:id="8623" w:name="_Toc171586668"/>
      <w:bookmarkEnd w:id="8614"/>
      <w:r w:rsidRPr="00B02A0B">
        <w:rPr>
          <w:rFonts w:eastAsia="Malgun Gothic"/>
        </w:rPr>
        <w:t>22.2.1.1</w:t>
      </w:r>
      <w:r w:rsidRPr="00B02A0B">
        <w:rPr>
          <w:rFonts w:eastAsia="Malgun Gothic"/>
        </w:rPr>
        <w:tab/>
        <w:t>General</w:t>
      </w:r>
      <w:bookmarkEnd w:id="8615"/>
      <w:bookmarkEnd w:id="8616"/>
      <w:bookmarkEnd w:id="8617"/>
      <w:bookmarkEnd w:id="8618"/>
      <w:bookmarkEnd w:id="8619"/>
      <w:bookmarkEnd w:id="8620"/>
      <w:bookmarkEnd w:id="8621"/>
      <w:bookmarkEnd w:id="8622"/>
      <w:bookmarkEnd w:id="8623"/>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24" w:name="_CR22_2_1_2"/>
      <w:bookmarkStart w:id="8625" w:name="_Toc20155833"/>
      <w:bookmarkStart w:id="8626" w:name="_Toc27500988"/>
      <w:bookmarkStart w:id="8627" w:name="_Toc36049114"/>
      <w:bookmarkStart w:id="8628" w:name="_Toc44602926"/>
      <w:bookmarkStart w:id="8629" w:name="_Toc45198103"/>
      <w:bookmarkStart w:id="8630" w:name="_Toc45696136"/>
      <w:bookmarkStart w:id="8631" w:name="_Toc51851592"/>
      <w:bookmarkStart w:id="8632" w:name="_Toc92225238"/>
      <w:bookmarkStart w:id="8633" w:name="_Toc171586669"/>
      <w:bookmarkEnd w:id="8624"/>
      <w:r w:rsidRPr="00B02A0B">
        <w:rPr>
          <w:rFonts w:eastAsia="Malgun Gothic"/>
        </w:rPr>
        <w:t>22.2.1.2</w:t>
      </w:r>
      <w:r w:rsidRPr="00B02A0B">
        <w:rPr>
          <w:rFonts w:eastAsia="Malgun Gothic"/>
        </w:rPr>
        <w:tab/>
        <w:t>Functional alias status change procedure</w:t>
      </w:r>
      <w:bookmarkEnd w:id="8625"/>
      <w:bookmarkEnd w:id="8626"/>
      <w:bookmarkEnd w:id="8627"/>
      <w:bookmarkEnd w:id="8628"/>
      <w:bookmarkEnd w:id="8629"/>
      <w:bookmarkEnd w:id="8630"/>
      <w:bookmarkEnd w:id="8631"/>
      <w:bookmarkEnd w:id="8632"/>
      <w:bookmarkEnd w:id="8633"/>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34" w:name="_CR22_2_1_3"/>
      <w:bookmarkStart w:id="8635" w:name="_Toc20155834"/>
      <w:bookmarkStart w:id="8636" w:name="_Toc27500989"/>
      <w:bookmarkStart w:id="8637" w:name="_Toc36049115"/>
      <w:bookmarkStart w:id="8638" w:name="_Toc44602927"/>
      <w:bookmarkStart w:id="8639" w:name="_Toc45198104"/>
      <w:bookmarkStart w:id="8640" w:name="_Toc45696137"/>
      <w:bookmarkStart w:id="8641" w:name="_Toc51851593"/>
      <w:bookmarkStart w:id="8642" w:name="_Toc92225239"/>
      <w:bookmarkStart w:id="8643" w:name="_Toc171586670"/>
      <w:bookmarkEnd w:id="8634"/>
      <w:r w:rsidRPr="00B02A0B">
        <w:t>22.2.1.3</w:t>
      </w:r>
      <w:r w:rsidRPr="00B02A0B">
        <w:tab/>
        <w:t>Functional alias status determination procedure</w:t>
      </w:r>
      <w:bookmarkEnd w:id="8635"/>
      <w:bookmarkEnd w:id="8636"/>
      <w:bookmarkEnd w:id="8637"/>
      <w:bookmarkEnd w:id="8638"/>
      <w:bookmarkEnd w:id="8639"/>
      <w:bookmarkEnd w:id="8640"/>
      <w:bookmarkEnd w:id="8641"/>
      <w:bookmarkEnd w:id="8642"/>
      <w:bookmarkEnd w:id="8643"/>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44" w:name="_CR22_2_1_4"/>
      <w:bookmarkStart w:id="8645" w:name="_Toc27500990"/>
      <w:bookmarkStart w:id="8646" w:name="_Toc36049116"/>
      <w:bookmarkStart w:id="8647" w:name="_Toc44602928"/>
      <w:bookmarkStart w:id="8648" w:name="_Toc45198105"/>
      <w:bookmarkStart w:id="8649" w:name="_Toc45696138"/>
      <w:bookmarkStart w:id="8650" w:name="_Toc51851594"/>
      <w:bookmarkStart w:id="8651" w:name="_Toc92225240"/>
      <w:bookmarkStart w:id="8652" w:name="_Toc171586671"/>
      <w:bookmarkEnd w:id="8644"/>
      <w:r w:rsidRPr="00B02A0B">
        <w:t>22.2.1.4</w:t>
      </w:r>
      <w:r w:rsidRPr="00B02A0B">
        <w:tab/>
        <w:t>Location based functional alias status change procedure</w:t>
      </w:r>
      <w:bookmarkEnd w:id="8645"/>
      <w:bookmarkEnd w:id="8646"/>
      <w:bookmarkEnd w:id="8647"/>
      <w:bookmarkEnd w:id="8648"/>
      <w:bookmarkEnd w:id="8649"/>
      <w:bookmarkEnd w:id="8650"/>
      <w:bookmarkEnd w:id="8651"/>
      <w:bookmarkEnd w:id="8652"/>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53" w:name="_CR22_2_2"/>
      <w:bookmarkStart w:id="8654" w:name="_Toc27500991"/>
      <w:bookmarkStart w:id="8655" w:name="_Toc36049117"/>
      <w:bookmarkStart w:id="8656" w:name="_Toc44602929"/>
      <w:bookmarkStart w:id="8657" w:name="_Toc45198106"/>
      <w:bookmarkStart w:id="8658" w:name="_Toc45696139"/>
      <w:bookmarkStart w:id="8659" w:name="_Toc51851595"/>
      <w:bookmarkStart w:id="8660" w:name="_Toc92225241"/>
      <w:bookmarkStart w:id="8661" w:name="_Toc171586672"/>
      <w:bookmarkEnd w:id="8653"/>
      <w:r w:rsidRPr="00B02A0B">
        <w:rPr>
          <w:rFonts w:eastAsia="Malgun Gothic"/>
        </w:rPr>
        <w:t>22.2.2</w:t>
      </w:r>
      <w:r w:rsidRPr="00B02A0B">
        <w:rPr>
          <w:rFonts w:eastAsia="Malgun Gothic"/>
        </w:rPr>
        <w:tab/>
        <w:t>MCData server procedures</w:t>
      </w:r>
      <w:bookmarkEnd w:id="8654"/>
      <w:bookmarkEnd w:id="8655"/>
      <w:bookmarkEnd w:id="8656"/>
      <w:bookmarkEnd w:id="8657"/>
      <w:bookmarkEnd w:id="8658"/>
      <w:bookmarkEnd w:id="8659"/>
      <w:bookmarkEnd w:id="8660"/>
      <w:bookmarkEnd w:id="8661"/>
    </w:p>
    <w:p w14:paraId="39605223" w14:textId="77777777" w:rsidR="005C310B" w:rsidRPr="00B02A0B" w:rsidRDefault="005C310B" w:rsidP="007D34FE">
      <w:pPr>
        <w:pStyle w:val="Heading4"/>
        <w:rPr>
          <w:rFonts w:eastAsia="Malgun Gothic"/>
        </w:rPr>
      </w:pPr>
      <w:bookmarkStart w:id="8662" w:name="_CR22_2_2_1"/>
      <w:bookmarkStart w:id="8663" w:name="_Toc20155836"/>
      <w:bookmarkStart w:id="8664" w:name="_Toc27500992"/>
      <w:bookmarkStart w:id="8665" w:name="_Toc36049118"/>
      <w:bookmarkStart w:id="8666" w:name="_Toc44602930"/>
      <w:bookmarkStart w:id="8667" w:name="_Toc45198107"/>
      <w:bookmarkStart w:id="8668" w:name="_Toc45696140"/>
      <w:bookmarkStart w:id="8669" w:name="_Toc51851596"/>
      <w:bookmarkStart w:id="8670" w:name="_Toc92225242"/>
      <w:bookmarkStart w:id="8671" w:name="_Toc171586673"/>
      <w:bookmarkEnd w:id="8662"/>
      <w:r w:rsidRPr="00B02A0B">
        <w:rPr>
          <w:rFonts w:eastAsia="Malgun Gothic"/>
        </w:rPr>
        <w:t>22.2.2.1</w:t>
      </w:r>
      <w:r w:rsidRPr="00B02A0B">
        <w:rPr>
          <w:rFonts w:eastAsia="Malgun Gothic"/>
        </w:rPr>
        <w:tab/>
        <w:t>General</w:t>
      </w:r>
      <w:bookmarkEnd w:id="8663"/>
      <w:bookmarkEnd w:id="8664"/>
      <w:bookmarkEnd w:id="8665"/>
      <w:bookmarkEnd w:id="8666"/>
      <w:bookmarkEnd w:id="8667"/>
      <w:bookmarkEnd w:id="8668"/>
      <w:bookmarkEnd w:id="8669"/>
      <w:bookmarkEnd w:id="8670"/>
      <w:bookmarkEnd w:id="8671"/>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672" w:name="_CR22_2_2_2"/>
      <w:bookmarkStart w:id="8673" w:name="_Toc20155837"/>
      <w:bookmarkStart w:id="8674" w:name="_Toc27500993"/>
      <w:bookmarkStart w:id="8675" w:name="_Toc36049119"/>
      <w:bookmarkStart w:id="8676" w:name="_Toc44602931"/>
      <w:bookmarkStart w:id="8677" w:name="_Toc45198108"/>
      <w:bookmarkStart w:id="8678" w:name="_Toc45696141"/>
      <w:bookmarkStart w:id="8679" w:name="_Toc51851597"/>
      <w:bookmarkStart w:id="8680" w:name="_Toc92225243"/>
      <w:bookmarkStart w:id="8681" w:name="_Toc171586674"/>
      <w:bookmarkEnd w:id="8672"/>
      <w:r w:rsidRPr="00B02A0B">
        <w:rPr>
          <w:rFonts w:eastAsia="Malgun Gothic"/>
        </w:rPr>
        <w:t>22.2.2.2</w:t>
      </w:r>
      <w:r w:rsidRPr="00B02A0B">
        <w:rPr>
          <w:rFonts w:eastAsia="Malgun Gothic"/>
        </w:rPr>
        <w:tab/>
      </w:r>
      <w:r w:rsidRPr="00B02A0B">
        <w:t>Procedures of MCData server serving the MCData user</w:t>
      </w:r>
      <w:bookmarkEnd w:id="8673"/>
      <w:bookmarkEnd w:id="8674"/>
      <w:bookmarkEnd w:id="8675"/>
      <w:bookmarkEnd w:id="8676"/>
      <w:bookmarkEnd w:id="8677"/>
      <w:bookmarkEnd w:id="8678"/>
      <w:bookmarkEnd w:id="8679"/>
      <w:bookmarkEnd w:id="8680"/>
      <w:bookmarkEnd w:id="8681"/>
    </w:p>
    <w:p w14:paraId="14AB51C2" w14:textId="77777777" w:rsidR="005C310B" w:rsidRPr="00B02A0B" w:rsidRDefault="005C310B" w:rsidP="007D34FE">
      <w:pPr>
        <w:pStyle w:val="Heading5"/>
      </w:pPr>
      <w:bookmarkStart w:id="8682" w:name="_CR22_2_2_2_1"/>
      <w:bookmarkStart w:id="8683" w:name="_Toc20155838"/>
      <w:bookmarkStart w:id="8684" w:name="_Toc27500994"/>
      <w:bookmarkStart w:id="8685" w:name="_Toc36049120"/>
      <w:bookmarkStart w:id="8686" w:name="_Toc44602932"/>
      <w:bookmarkStart w:id="8687" w:name="_Toc45198109"/>
      <w:bookmarkStart w:id="8688" w:name="_Toc45696142"/>
      <w:bookmarkStart w:id="8689" w:name="_Toc51851598"/>
      <w:bookmarkStart w:id="8690" w:name="_Toc92225244"/>
      <w:bookmarkStart w:id="8691" w:name="_Toc171586675"/>
      <w:bookmarkEnd w:id="8682"/>
      <w:r w:rsidRPr="00B02A0B">
        <w:rPr>
          <w:rFonts w:eastAsia="Malgun Gothic"/>
        </w:rPr>
        <w:t>22</w:t>
      </w:r>
      <w:r w:rsidRPr="00B02A0B">
        <w:t>.2.2.2.1</w:t>
      </w:r>
      <w:r w:rsidRPr="00B02A0B">
        <w:tab/>
        <w:t>General</w:t>
      </w:r>
      <w:bookmarkEnd w:id="8683"/>
      <w:bookmarkEnd w:id="8684"/>
      <w:bookmarkEnd w:id="8685"/>
      <w:bookmarkEnd w:id="8686"/>
      <w:bookmarkEnd w:id="8687"/>
      <w:bookmarkEnd w:id="8688"/>
      <w:bookmarkEnd w:id="8689"/>
      <w:bookmarkEnd w:id="8690"/>
      <w:bookmarkEnd w:id="8691"/>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692" w:name="_Toc20155839"/>
      <w:bookmarkStart w:id="8693" w:name="_Toc27500995"/>
      <w:bookmarkStart w:id="8694" w:name="_Toc36049121"/>
      <w:bookmarkStart w:id="8695" w:name="_Toc44602933"/>
      <w:bookmarkStart w:id="8696" w:name="_Toc45198110"/>
      <w:bookmarkStart w:id="8697" w:name="_Toc45696143"/>
      <w:bookmarkStart w:id="8698" w:name="_Toc51851599"/>
      <w:bookmarkStart w:id="8699" w:name="_Toc92225245"/>
    </w:p>
    <w:p w14:paraId="12785EA6" w14:textId="450CC3D2" w:rsidR="005C310B" w:rsidRPr="00B02A0B" w:rsidRDefault="005C310B" w:rsidP="007D34FE">
      <w:pPr>
        <w:pStyle w:val="Heading5"/>
      </w:pPr>
      <w:bookmarkStart w:id="8700" w:name="_CR22_2_2_2_2"/>
      <w:bookmarkStart w:id="8701" w:name="_Toc171586676"/>
      <w:bookmarkEnd w:id="8700"/>
      <w:r w:rsidRPr="00B02A0B">
        <w:rPr>
          <w:rFonts w:eastAsia="Malgun Gothic"/>
        </w:rPr>
        <w:t>22</w:t>
      </w:r>
      <w:r w:rsidRPr="00B02A0B">
        <w:t>.2.2.2.2</w:t>
      </w:r>
      <w:r w:rsidRPr="00B02A0B">
        <w:tab/>
        <w:t>Stored information</w:t>
      </w:r>
      <w:bookmarkEnd w:id="8692"/>
      <w:bookmarkEnd w:id="8693"/>
      <w:bookmarkEnd w:id="8694"/>
      <w:bookmarkEnd w:id="8695"/>
      <w:bookmarkEnd w:id="8696"/>
      <w:bookmarkEnd w:id="8697"/>
      <w:bookmarkEnd w:id="8698"/>
      <w:bookmarkEnd w:id="8699"/>
      <w:bookmarkEnd w:id="8701"/>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02" w:name="_CR22_2_2_2_3"/>
      <w:bookmarkStart w:id="8703" w:name="_Toc20155840"/>
      <w:bookmarkStart w:id="8704" w:name="_Toc27500996"/>
      <w:bookmarkStart w:id="8705" w:name="_Toc36049122"/>
      <w:bookmarkStart w:id="8706" w:name="_Toc44602934"/>
      <w:bookmarkStart w:id="8707" w:name="_Toc45198111"/>
      <w:bookmarkStart w:id="8708" w:name="_Toc45696144"/>
      <w:bookmarkStart w:id="8709" w:name="_Toc51851600"/>
      <w:bookmarkStart w:id="8710" w:name="_Toc92225246"/>
      <w:bookmarkStart w:id="8711" w:name="_Toc171586677"/>
      <w:bookmarkEnd w:id="8702"/>
      <w:r w:rsidRPr="00B02A0B">
        <w:rPr>
          <w:rFonts w:eastAsia="Malgun Gothic"/>
        </w:rPr>
        <w:t>22</w:t>
      </w:r>
      <w:r w:rsidRPr="00B02A0B">
        <w:t>.2.2.2.3</w:t>
      </w:r>
      <w:r w:rsidRPr="00B02A0B">
        <w:tab/>
        <w:t>Receiving functional alias status change from MCData client procedure</w:t>
      </w:r>
      <w:bookmarkEnd w:id="8703"/>
      <w:bookmarkEnd w:id="8704"/>
      <w:bookmarkEnd w:id="8705"/>
      <w:bookmarkEnd w:id="8706"/>
      <w:bookmarkEnd w:id="8707"/>
      <w:bookmarkEnd w:id="8708"/>
      <w:bookmarkEnd w:id="8709"/>
      <w:bookmarkEnd w:id="8710"/>
      <w:bookmarkEnd w:id="8711"/>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12" w:name="_CR22_2_2_2_4"/>
      <w:bookmarkStart w:id="8713" w:name="_Toc20155841"/>
      <w:bookmarkStart w:id="8714" w:name="_Toc27500997"/>
      <w:bookmarkStart w:id="8715" w:name="_Toc36049123"/>
      <w:bookmarkStart w:id="8716" w:name="_Toc44602935"/>
      <w:bookmarkStart w:id="8717" w:name="_Toc45198112"/>
      <w:bookmarkStart w:id="8718" w:name="_Toc45696145"/>
      <w:bookmarkStart w:id="8719" w:name="_Toc51851601"/>
      <w:bookmarkStart w:id="8720" w:name="_Toc92225247"/>
      <w:bookmarkStart w:id="8721" w:name="_Toc171586678"/>
      <w:bookmarkEnd w:id="8712"/>
      <w:r w:rsidRPr="00B02A0B">
        <w:rPr>
          <w:rFonts w:eastAsia="Malgun Gothic"/>
        </w:rPr>
        <w:t>22</w:t>
      </w:r>
      <w:r w:rsidRPr="00B02A0B">
        <w:t>.2.2.2.4</w:t>
      </w:r>
      <w:r w:rsidRPr="00B02A0B">
        <w:tab/>
        <w:t>Receiving subscription to functional alias status procedure</w:t>
      </w:r>
      <w:bookmarkEnd w:id="8713"/>
      <w:bookmarkEnd w:id="8714"/>
      <w:bookmarkEnd w:id="8715"/>
      <w:bookmarkEnd w:id="8716"/>
      <w:bookmarkEnd w:id="8717"/>
      <w:bookmarkEnd w:id="8718"/>
      <w:bookmarkEnd w:id="8719"/>
      <w:bookmarkEnd w:id="8720"/>
      <w:bookmarkEnd w:id="8721"/>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22" w:name="_CR22_2_2_2_5"/>
      <w:bookmarkStart w:id="8723" w:name="_Toc20155842"/>
      <w:bookmarkStart w:id="8724" w:name="_Toc27500998"/>
      <w:bookmarkStart w:id="8725" w:name="_Toc36049124"/>
      <w:bookmarkStart w:id="8726" w:name="_Toc44602936"/>
      <w:bookmarkStart w:id="8727" w:name="_Toc45198113"/>
      <w:bookmarkStart w:id="8728" w:name="_Toc45696146"/>
      <w:bookmarkStart w:id="8729" w:name="_Toc51851602"/>
      <w:bookmarkStart w:id="8730" w:name="_Toc92225248"/>
      <w:bookmarkStart w:id="8731" w:name="_Toc171586679"/>
      <w:bookmarkEnd w:id="8722"/>
      <w:r w:rsidRPr="00B02A0B">
        <w:rPr>
          <w:rFonts w:eastAsia="Malgun Gothic"/>
        </w:rPr>
        <w:t>22</w:t>
      </w:r>
      <w:r w:rsidRPr="00B02A0B">
        <w:t>.2.2.2.5</w:t>
      </w:r>
      <w:r w:rsidRPr="00B02A0B">
        <w:tab/>
        <w:t>Sending notification of change of functional alias status procedure</w:t>
      </w:r>
      <w:bookmarkEnd w:id="8723"/>
      <w:bookmarkEnd w:id="8724"/>
      <w:bookmarkEnd w:id="8725"/>
      <w:bookmarkEnd w:id="8726"/>
      <w:bookmarkEnd w:id="8727"/>
      <w:bookmarkEnd w:id="8728"/>
      <w:bookmarkEnd w:id="8729"/>
      <w:bookmarkEnd w:id="8730"/>
      <w:bookmarkEnd w:id="8731"/>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32" w:name="_CR22_2_2_2_6"/>
      <w:bookmarkStart w:id="8733" w:name="_Toc20155843"/>
      <w:bookmarkStart w:id="8734" w:name="_Toc27500999"/>
      <w:bookmarkStart w:id="8735" w:name="_Toc36049125"/>
      <w:bookmarkStart w:id="8736" w:name="_Toc44602937"/>
      <w:bookmarkStart w:id="8737" w:name="_Toc45198114"/>
      <w:bookmarkStart w:id="8738" w:name="_Toc45696147"/>
      <w:bookmarkStart w:id="8739" w:name="_Toc51851603"/>
      <w:bookmarkStart w:id="8740" w:name="_Toc92225249"/>
      <w:bookmarkStart w:id="8741" w:name="_Toc171586680"/>
      <w:bookmarkEnd w:id="8732"/>
      <w:r w:rsidRPr="00B02A0B">
        <w:rPr>
          <w:rFonts w:eastAsia="Malgun Gothic"/>
        </w:rPr>
        <w:t>22</w:t>
      </w:r>
      <w:r w:rsidRPr="00B02A0B">
        <w:t>.2.2.2.6</w:t>
      </w:r>
      <w:r w:rsidRPr="00B02A0B">
        <w:tab/>
        <w:t>Sending functional alias status change towards MCData server owning the functional alias procedure</w:t>
      </w:r>
      <w:bookmarkEnd w:id="8733"/>
      <w:bookmarkEnd w:id="8734"/>
      <w:bookmarkEnd w:id="8735"/>
      <w:bookmarkEnd w:id="8736"/>
      <w:bookmarkEnd w:id="8737"/>
      <w:bookmarkEnd w:id="8738"/>
      <w:bookmarkEnd w:id="8739"/>
      <w:bookmarkEnd w:id="8740"/>
      <w:bookmarkEnd w:id="8741"/>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42" w:name="_CR22_2_2_2_7"/>
      <w:bookmarkStart w:id="8743" w:name="_Toc20155844"/>
      <w:bookmarkStart w:id="8744" w:name="_Toc27501000"/>
      <w:bookmarkStart w:id="8745" w:name="_Toc36049126"/>
      <w:bookmarkStart w:id="8746" w:name="_Toc44602938"/>
      <w:bookmarkStart w:id="8747" w:name="_Toc45198115"/>
      <w:bookmarkStart w:id="8748" w:name="_Toc45696148"/>
      <w:bookmarkStart w:id="8749" w:name="_Toc51851604"/>
      <w:bookmarkStart w:id="8750" w:name="_Toc92225250"/>
      <w:bookmarkStart w:id="8751" w:name="_Toc171586681"/>
      <w:bookmarkEnd w:id="8742"/>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43"/>
      <w:bookmarkEnd w:id="8744"/>
      <w:bookmarkEnd w:id="8745"/>
      <w:bookmarkEnd w:id="8746"/>
      <w:bookmarkEnd w:id="8747"/>
      <w:bookmarkEnd w:id="8748"/>
      <w:bookmarkEnd w:id="8749"/>
      <w:bookmarkEnd w:id="8750"/>
      <w:bookmarkEnd w:id="8751"/>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52" w:name="_CR22_2_2_2_8"/>
      <w:bookmarkStart w:id="8753" w:name="_Toc171586682"/>
      <w:bookmarkStart w:id="8754" w:name="_Toc20155845"/>
      <w:bookmarkStart w:id="8755" w:name="_Toc27501001"/>
      <w:bookmarkStart w:id="8756" w:name="_Toc36049127"/>
      <w:bookmarkStart w:id="8757" w:name="_Toc44602939"/>
      <w:bookmarkStart w:id="8758" w:name="_Toc45198116"/>
      <w:bookmarkStart w:id="8759" w:name="_Toc45696149"/>
      <w:bookmarkStart w:id="8760" w:name="_Toc51851605"/>
      <w:bookmarkStart w:id="8761" w:name="_Toc92225251"/>
      <w:bookmarkEnd w:id="8752"/>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53"/>
    </w:p>
    <w:p w14:paraId="2C7AB575" w14:textId="77777777" w:rsidR="000A3ABC" w:rsidRPr="00EC7CA1" w:rsidRDefault="000A3ABC" w:rsidP="000A3ABC">
      <w:pPr>
        <w:rPr>
          <w:rFonts w:eastAsia="SimSun"/>
        </w:rPr>
      </w:pPr>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t xml:space="preserve">In the SIP SUBSCRIBE request, the </w:t>
      </w:r>
      <w:r>
        <w:rPr>
          <w:lang w:val="en-US"/>
        </w:rPr>
        <w:t xml:space="preserve">MCData </w:t>
      </w:r>
      <w:r w:rsidRPr="00EC7CA1">
        <w:rPr>
          <w:rFonts w:eastAsia="SimSun"/>
        </w:rPr>
        <w:t>server:</w:t>
      </w:r>
    </w:p>
    <w:p w14:paraId="06FC14E5" w14:textId="77777777" w:rsidR="000A3ABC"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rPr>
          <w:lang w:val="en-US"/>
        </w:rPr>
        <w:t xml:space="preserve">MCData </w:t>
      </w:r>
      <w:r w:rsidRPr="00EC7CA1">
        <w:t xml:space="preserve">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6] to zero;</w:t>
      </w:r>
    </w:p>
    <w:p w14:paraId="4373320A" w14:textId="7B973A68" w:rsidR="000A3ABC" w:rsidRPr="001E2D71" w:rsidRDefault="000A3ABC" w:rsidP="000A3ABC">
      <w:pPr>
        <w:pStyle w:val="NO"/>
        <w:rPr>
          <w:rFonts w:eastAsia="SimSun"/>
        </w:rPr>
      </w:pPr>
      <w:r w:rsidRPr="001E2D71">
        <w:rPr>
          <w:rFonts w:eastAsia="SimSun"/>
        </w:rPr>
        <w:t>NOTE</w:t>
      </w:r>
      <w:r w:rsidR="00673A49">
        <w:rPr>
          <w:rFonts w:eastAsia="SimSun"/>
        </w:rPr>
        <w:t> 6</w:t>
      </w:r>
      <w:r w:rsidRPr="001E2D71">
        <w:rPr>
          <w:rFonts w:eastAsia="SimSun"/>
        </w:rPr>
        <w:t>:</w:t>
      </w:r>
      <w:r w:rsidRPr="001E2D71">
        <w:rPr>
          <w:rFonts w:eastAsia="SimSun"/>
        </w:rPr>
        <w:tab/>
        <w:t xml:space="preserve">if the </w:t>
      </w:r>
      <w:r>
        <w:rPr>
          <w:lang w:val="en-US"/>
        </w:rPr>
        <w:t xml:space="preserve">MCData </w:t>
      </w:r>
      <w:r w:rsidRPr="001E2D71">
        <w:rPr>
          <w:rFonts w:eastAsia="SimSun"/>
        </w:rPr>
        <w:t>server wants to receive the current status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then the MC</w:t>
      </w:r>
      <w:r>
        <w:rPr>
          <w:rFonts w:eastAsia="SimSun"/>
        </w:rPr>
        <w:t>Data</w:t>
      </w:r>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8762" w:name="_CR22_2_2_2_9"/>
      <w:bookmarkStart w:id="8763" w:name="_Toc171586683"/>
      <w:bookmarkEnd w:id="8762"/>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63"/>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64" w:name="_CR22_2_2_3"/>
      <w:bookmarkStart w:id="8765" w:name="_Toc171586684"/>
      <w:bookmarkEnd w:id="8764"/>
      <w:r w:rsidRPr="00B02A0B">
        <w:rPr>
          <w:rFonts w:eastAsia="Malgun Gothic"/>
        </w:rPr>
        <w:t>22</w:t>
      </w:r>
      <w:r w:rsidRPr="00B02A0B">
        <w:t>.2.2.3</w:t>
      </w:r>
      <w:r w:rsidRPr="00B02A0B">
        <w:tab/>
        <w:t>Procedures of MCData server owning the functional alias</w:t>
      </w:r>
      <w:bookmarkEnd w:id="8754"/>
      <w:bookmarkEnd w:id="8755"/>
      <w:bookmarkEnd w:id="8756"/>
      <w:bookmarkEnd w:id="8757"/>
      <w:bookmarkEnd w:id="8758"/>
      <w:bookmarkEnd w:id="8759"/>
      <w:bookmarkEnd w:id="8760"/>
      <w:bookmarkEnd w:id="8761"/>
      <w:bookmarkEnd w:id="8765"/>
    </w:p>
    <w:p w14:paraId="0B371010" w14:textId="77777777" w:rsidR="005C310B" w:rsidRPr="00B02A0B" w:rsidRDefault="005C310B" w:rsidP="007D34FE">
      <w:pPr>
        <w:pStyle w:val="Heading5"/>
        <w:rPr>
          <w:lang w:val="en-US"/>
        </w:rPr>
      </w:pPr>
      <w:bookmarkStart w:id="8766" w:name="_CR22_2_2_3_1"/>
      <w:bookmarkStart w:id="8767" w:name="_Toc20155846"/>
      <w:bookmarkStart w:id="8768" w:name="_Toc27501002"/>
      <w:bookmarkStart w:id="8769" w:name="_Toc36049128"/>
      <w:bookmarkStart w:id="8770" w:name="_Toc44602940"/>
      <w:bookmarkStart w:id="8771" w:name="_Toc45198117"/>
      <w:bookmarkStart w:id="8772" w:name="_Toc45696150"/>
      <w:bookmarkStart w:id="8773" w:name="_Toc51851606"/>
      <w:bookmarkStart w:id="8774" w:name="_Toc92225252"/>
      <w:bookmarkStart w:id="8775" w:name="_Toc171586685"/>
      <w:bookmarkEnd w:id="8766"/>
      <w:r w:rsidRPr="00B02A0B">
        <w:rPr>
          <w:rFonts w:eastAsia="Malgun Gothic"/>
        </w:rPr>
        <w:t>22</w:t>
      </w:r>
      <w:r w:rsidRPr="00B02A0B">
        <w:t>.2.2.3.</w:t>
      </w:r>
      <w:r w:rsidRPr="00B02A0B">
        <w:rPr>
          <w:lang w:val="en-US"/>
        </w:rPr>
        <w:t>1</w:t>
      </w:r>
      <w:r w:rsidRPr="00B02A0B">
        <w:tab/>
      </w:r>
      <w:r w:rsidRPr="00B02A0B">
        <w:rPr>
          <w:lang w:val="en-US"/>
        </w:rPr>
        <w:t>General</w:t>
      </w:r>
      <w:bookmarkEnd w:id="8767"/>
      <w:bookmarkEnd w:id="8768"/>
      <w:bookmarkEnd w:id="8769"/>
      <w:bookmarkEnd w:id="8770"/>
      <w:bookmarkEnd w:id="8771"/>
      <w:bookmarkEnd w:id="8772"/>
      <w:bookmarkEnd w:id="8773"/>
      <w:bookmarkEnd w:id="8774"/>
      <w:bookmarkEnd w:id="8775"/>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76" w:name="_CR22_2_2_3_2"/>
      <w:bookmarkStart w:id="8777" w:name="_Toc20155847"/>
      <w:bookmarkStart w:id="8778" w:name="_Toc27501003"/>
      <w:bookmarkStart w:id="8779" w:name="_Toc36049129"/>
      <w:bookmarkStart w:id="8780" w:name="_Toc44602941"/>
      <w:bookmarkStart w:id="8781" w:name="_Toc45198118"/>
      <w:bookmarkStart w:id="8782" w:name="_Toc45696151"/>
      <w:bookmarkStart w:id="8783" w:name="_Toc51851607"/>
      <w:bookmarkStart w:id="8784" w:name="_Toc92225253"/>
      <w:bookmarkStart w:id="8785" w:name="_Toc171586686"/>
      <w:bookmarkEnd w:id="8776"/>
      <w:r w:rsidRPr="00B02A0B">
        <w:rPr>
          <w:rFonts w:eastAsia="Malgun Gothic"/>
        </w:rPr>
        <w:t>22</w:t>
      </w:r>
      <w:r w:rsidRPr="00B02A0B">
        <w:t>.2.2.3.</w:t>
      </w:r>
      <w:r w:rsidRPr="00B02A0B">
        <w:rPr>
          <w:lang w:val="en-US"/>
        </w:rPr>
        <w:t>2</w:t>
      </w:r>
      <w:r w:rsidRPr="00B02A0B">
        <w:tab/>
        <w:t>Stored information</w:t>
      </w:r>
      <w:bookmarkEnd w:id="8777"/>
      <w:bookmarkEnd w:id="8778"/>
      <w:bookmarkEnd w:id="8779"/>
      <w:bookmarkEnd w:id="8780"/>
      <w:bookmarkEnd w:id="8781"/>
      <w:bookmarkEnd w:id="8782"/>
      <w:bookmarkEnd w:id="8783"/>
      <w:bookmarkEnd w:id="8784"/>
      <w:bookmarkEnd w:id="8785"/>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786" w:name="_CR22_2_2_3_3"/>
      <w:bookmarkStart w:id="8787" w:name="_Toc20155848"/>
      <w:bookmarkStart w:id="8788" w:name="_Toc27501004"/>
      <w:bookmarkStart w:id="8789" w:name="_Toc36049130"/>
      <w:bookmarkStart w:id="8790" w:name="_Toc44602942"/>
      <w:bookmarkStart w:id="8791" w:name="_Toc45198119"/>
      <w:bookmarkStart w:id="8792" w:name="_Toc45696152"/>
      <w:bookmarkStart w:id="8793" w:name="_Toc51851608"/>
      <w:bookmarkStart w:id="8794" w:name="_Toc92225254"/>
      <w:bookmarkStart w:id="8795" w:name="_Toc171586687"/>
      <w:bookmarkEnd w:id="8786"/>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787"/>
      <w:bookmarkEnd w:id="8788"/>
      <w:bookmarkEnd w:id="8789"/>
      <w:bookmarkEnd w:id="8790"/>
      <w:bookmarkEnd w:id="8791"/>
      <w:bookmarkEnd w:id="8792"/>
      <w:bookmarkEnd w:id="8793"/>
      <w:bookmarkEnd w:id="8794"/>
      <w:bookmarkEnd w:id="8795"/>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796" w:name="_CR22_2_2_3_4"/>
      <w:bookmarkStart w:id="8797" w:name="_Toc20155849"/>
      <w:bookmarkStart w:id="8798" w:name="_Toc27501005"/>
      <w:bookmarkStart w:id="8799" w:name="_Toc36049131"/>
      <w:bookmarkStart w:id="8800" w:name="_Toc44602943"/>
      <w:bookmarkStart w:id="8801" w:name="_Toc45198120"/>
      <w:bookmarkStart w:id="8802" w:name="_Toc45696153"/>
      <w:bookmarkStart w:id="8803" w:name="_Toc51851609"/>
      <w:bookmarkStart w:id="8804" w:name="_Toc92225255"/>
      <w:bookmarkStart w:id="8805" w:name="_Toc171586688"/>
      <w:bookmarkEnd w:id="8796"/>
      <w:r w:rsidRPr="00B02A0B">
        <w:rPr>
          <w:rFonts w:eastAsia="Malgun Gothic"/>
        </w:rPr>
        <w:t>22</w:t>
      </w:r>
      <w:r w:rsidRPr="00B02A0B">
        <w:t>.2.2.3.</w:t>
      </w:r>
      <w:r w:rsidRPr="00B02A0B">
        <w:rPr>
          <w:lang w:val="en-US"/>
        </w:rPr>
        <w:t>4</w:t>
      </w:r>
      <w:r w:rsidRPr="00B02A0B">
        <w:tab/>
        <w:t>Receiving subscription to functional alias status procedure</w:t>
      </w:r>
      <w:bookmarkEnd w:id="8797"/>
      <w:bookmarkEnd w:id="8798"/>
      <w:bookmarkEnd w:id="8799"/>
      <w:bookmarkEnd w:id="8800"/>
      <w:bookmarkEnd w:id="8801"/>
      <w:bookmarkEnd w:id="8802"/>
      <w:bookmarkEnd w:id="8803"/>
      <w:bookmarkEnd w:id="8804"/>
      <w:bookmarkEnd w:id="8805"/>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06" w:name="_CR22_2_2_3_5"/>
      <w:bookmarkStart w:id="8807" w:name="_Toc20155850"/>
      <w:bookmarkStart w:id="8808" w:name="_Toc27501006"/>
      <w:bookmarkStart w:id="8809" w:name="_Toc36049132"/>
      <w:bookmarkStart w:id="8810" w:name="_Toc44602944"/>
      <w:bookmarkStart w:id="8811" w:name="_Toc45198121"/>
      <w:bookmarkStart w:id="8812" w:name="_Toc45696154"/>
      <w:bookmarkStart w:id="8813" w:name="_Toc51851610"/>
      <w:bookmarkStart w:id="8814" w:name="_Toc92225256"/>
      <w:bookmarkStart w:id="8815" w:name="_Toc171586689"/>
      <w:bookmarkEnd w:id="8806"/>
      <w:r w:rsidRPr="00B02A0B">
        <w:rPr>
          <w:rFonts w:eastAsia="Malgun Gothic"/>
        </w:rPr>
        <w:t>22</w:t>
      </w:r>
      <w:r w:rsidRPr="00B02A0B">
        <w:t>.2.2.3.</w:t>
      </w:r>
      <w:r w:rsidRPr="00B02A0B">
        <w:rPr>
          <w:lang w:val="en-US"/>
        </w:rPr>
        <w:t>5</w:t>
      </w:r>
      <w:r w:rsidRPr="00B02A0B">
        <w:tab/>
        <w:t>Sending notification of change of functional alias status procedure</w:t>
      </w:r>
      <w:bookmarkEnd w:id="8807"/>
      <w:bookmarkEnd w:id="8808"/>
      <w:bookmarkEnd w:id="8809"/>
      <w:bookmarkEnd w:id="8810"/>
      <w:bookmarkEnd w:id="8811"/>
      <w:bookmarkEnd w:id="8812"/>
      <w:bookmarkEnd w:id="8813"/>
      <w:bookmarkEnd w:id="8814"/>
      <w:bookmarkEnd w:id="8815"/>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16" w:name="_CR22_2_2_3_6"/>
      <w:bookmarkStart w:id="8817" w:name="_Toc27501007"/>
      <w:bookmarkStart w:id="8818" w:name="_Toc36049133"/>
      <w:bookmarkStart w:id="8819" w:name="_Toc44602945"/>
      <w:bookmarkStart w:id="8820" w:name="_Toc45198122"/>
      <w:bookmarkStart w:id="8821" w:name="_Toc45696155"/>
      <w:bookmarkStart w:id="8822" w:name="_Toc51851611"/>
      <w:bookmarkStart w:id="8823" w:name="_Toc92225257"/>
      <w:bookmarkStart w:id="8824" w:name="_Toc171586690"/>
      <w:bookmarkEnd w:id="8816"/>
      <w:r w:rsidRPr="00B02A0B">
        <w:rPr>
          <w:rFonts w:eastAsia="Malgun Gothic"/>
        </w:rPr>
        <w:t>22</w:t>
      </w:r>
      <w:r w:rsidRPr="00B02A0B">
        <w:rPr>
          <w:lang w:val="en-US"/>
        </w:rPr>
        <w:t>.2.2.3.6</w:t>
      </w:r>
      <w:r w:rsidRPr="00B02A0B">
        <w:rPr>
          <w:lang w:val="en-US"/>
        </w:rPr>
        <w:tab/>
        <w:t>Functional alias status automatic deactivation procedure</w:t>
      </w:r>
      <w:bookmarkEnd w:id="8817"/>
      <w:bookmarkEnd w:id="8818"/>
      <w:bookmarkEnd w:id="8819"/>
      <w:bookmarkEnd w:id="8820"/>
      <w:bookmarkEnd w:id="8821"/>
      <w:bookmarkEnd w:id="8822"/>
      <w:bookmarkEnd w:id="8823"/>
      <w:bookmarkEnd w:id="8824"/>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25" w:name="_CR22_2_2_3_7"/>
      <w:bookmarkStart w:id="8826" w:name="_Toc171586691"/>
      <w:bookmarkStart w:id="8827" w:name="_Toc27501008"/>
      <w:bookmarkStart w:id="8828" w:name="_Toc36049134"/>
      <w:bookmarkStart w:id="8829" w:name="_Toc44602946"/>
      <w:bookmarkStart w:id="8830" w:name="_Toc45198123"/>
      <w:bookmarkStart w:id="8831" w:name="_Toc45696156"/>
      <w:bookmarkStart w:id="8832" w:name="_Toc51851612"/>
      <w:bookmarkStart w:id="8833" w:name="_Toc92225258"/>
      <w:bookmarkEnd w:id="8825"/>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26"/>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rFonts w:eastAsia="SimSun"/>
          <w:lang w:val="en-US"/>
        </w:rPr>
        <w:t>request</w:t>
      </w:r>
      <w:r w:rsidRPr="00B95DFA">
        <w:rPr>
          <w:rFonts w:eastAsia="SimSun"/>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r>
        <w:rPr>
          <w:lang w:val="en-US"/>
        </w:rPr>
        <w:t xml:space="preserve">MCData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8834" w:name="_CR22_2_2_3_8"/>
      <w:bookmarkStart w:id="8835" w:name="_Toc45209899"/>
      <w:bookmarkStart w:id="8836" w:name="_Toc51860724"/>
      <w:bookmarkStart w:id="8837" w:name="_Toc92204391"/>
      <w:bookmarkStart w:id="8838" w:name="_Toc171586692"/>
      <w:bookmarkEnd w:id="8834"/>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35"/>
      <w:bookmarkEnd w:id="8836"/>
      <w:bookmarkEnd w:id="8837"/>
      <w:bookmarkEnd w:id="8838"/>
    </w:p>
    <w:p w14:paraId="4C678C0C" w14:textId="77777777" w:rsidR="000A3ABC" w:rsidRPr="00C53EF1" w:rsidRDefault="000A3ABC" w:rsidP="000A3ABC">
      <w:r w:rsidRPr="00C53EF1">
        <w:t xml:space="preserve">In order to notify the subscriber </w:t>
      </w:r>
      <w:r w:rsidRPr="00C53EF1">
        <w:rPr>
          <w:rFonts w:eastAsia="SimSun"/>
        </w:rPr>
        <w:t xml:space="preserve">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r>
        <w:rPr>
          <w:lang w:val="en-US"/>
        </w:rPr>
        <w:t xml:space="preserve">MCData </w:t>
      </w:r>
      <w:r w:rsidRPr="00A32B1D">
        <w:rPr>
          <w:rFonts w:eastAsia="SimSun"/>
        </w:rPr>
        <w:t xml:space="preserve">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8839" w:name="_CR22_3"/>
      <w:bookmarkStart w:id="8840" w:name="_Toc171586693"/>
      <w:bookmarkEnd w:id="8839"/>
      <w:r w:rsidRPr="00B02A0B">
        <w:t>22.3</w:t>
      </w:r>
      <w:r w:rsidRPr="00B02A0B">
        <w:tab/>
        <w:t>Coding</w:t>
      </w:r>
      <w:bookmarkEnd w:id="8827"/>
      <w:bookmarkEnd w:id="8828"/>
      <w:bookmarkEnd w:id="8829"/>
      <w:bookmarkEnd w:id="8830"/>
      <w:bookmarkEnd w:id="8831"/>
      <w:bookmarkEnd w:id="8832"/>
      <w:bookmarkEnd w:id="8833"/>
      <w:bookmarkEnd w:id="8840"/>
    </w:p>
    <w:p w14:paraId="11E295AD" w14:textId="77777777" w:rsidR="005C310B" w:rsidRPr="00B02A0B" w:rsidRDefault="005C310B" w:rsidP="007D34FE">
      <w:pPr>
        <w:pStyle w:val="Heading3"/>
        <w:rPr>
          <w:rFonts w:eastAsia="SimSun"/>
          <w:lang w:val="en-US"/>
        </w:rPr>
      </w:pPr>
      <w:bookmarkStart w:id="8841" w:name="_CR22_3_1"/>
      <w:bookmarkStart w:id="8842" w:name="_Toc20155852"/>
      <w:bookmarkStart w:id="8843" w:name="_Toc27501009"/>
      <w:bookmarkStart w:id="8844" w:name="_Toc36049135"/>
      <w:bookmarkStart w:id="8845" w:name="_Toc44602947"/>
      <w:bookmarkStart w:id="8846" w:name="_Toc45198124"/>
      <w:bookmarkStart w:id="8847" w:name="_Toc45696157"/>
      <w:bookmarkStart w:id="8848" w:name="_Toc51851613"/>
      <w:bookmarkStart w:id="8849" w:name="_Toc92225259"/>
      <w:bookmarkStart w:id="8850" w:name="_Toc171586694"/>
      <w:bookmarkEnd w:id="8841"/>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application/pidf+xml MIME type</w:t>
      </w:r>
      <w:bookmarkEnd w:id="8842"/>
      <w:bookmarkEnd w:id="8843"/>
      <w:bookmarkEnd w:id="8844"/>
      <w:bookmarkEnd w:id="8845"/>
      <w:bookmarkEnd w:id="8846"/>
      <w:bookmarkEnd w:id="8847"/>
      <w:bookmarkEnd w:id="8848"/>
      <w:bookmarkEnd w:id="8849"/>
      <w:bookmarkEnd w:id="8850"/>
    </w:p>
    <w:p w14:paraId="3C94B662" w14:textId="77777777" w:rsidR="005C310B" w:rsidRPr="00B02A0B" w:rsidRDefault="005C310B" w:rsidP="007D34FE">
      <w:pPr>
        <w:pStyle w:val="Heading4"/>
        <w:rPr>
          <w:lang w:val="en-US"/>
        </w:rPr>
      </w:pPr>
      <w:bookmarkStart w:id="8851" w:name="_CR22_3_1_1"/>
      <w:bookmarkStart w:id="8852" w:name="_Toc20155853"/>
      <w:bookmarkStart w:id="8853" w:name="_Toc27501010"/>
      <w:bookmarkStart w:id="8854" w:name="_Toc36049136"/>
      <w:bookmarkStart w:id="8855" w:name="_Toc44602948"/>
      <w:bookmarkStart w:id="8856" w:name="_Toc45198125"/>
      <w:bookmarkStart w:id="8857" w:name="_Toc45696158"/>
      <w:bookmarkStart w:id="8858" w:name="_Toc51851614"/>
      <w:bookmarkStart w:id="8859" w:name="_Toc92225260"/>
      <w:bookmarkStart w:id="8860" w:name="_Toc171586695"/>
      <w:bookmarkEnd w:id="8851"/>
      <w:r w:rsidRPr="00B02A0B">
        <w:rPr>
          <w:lang w:val="en-US"/>
        </w:rPr>
        <w:t>22</w:t>
      </w:r>
      <w:r w:rsidRPr="00B02A0B">
        <w:t>.3.1.1</w:t>
      </w:r>
      <w:r w:rsidRPr="00B02A0B">
        <w:tab/>
        <w:t>Introduction</w:t>
      </w:r>
      <w:bookmarkEnd w:id="8852"/>
      <w:bookmarkEnd w:id="8853"/>
      <w:bookmarkEnd w:id="8854"/>
      <w:bookmarkEnd w:id="8855"/>
      <w:bookmarkEnd w:id="8856"/>
      <w:bookmarkEnd w:id="8857"/>
      <w:bookmarkEnd w:id="8858"/>
      <w:bookmarkEnd w:id="8859"/>
      <w:bookmarkEnd w:id="8860"/>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61" w:name="_CR22_3_1_2"/>
      <w:bookmarkStart w:id="8862" w:name="_Toc20155854"/>
      <w:bookmarkStart w:id="8863" w:name="_Toc27501011"/>
      <w:bookmarkStart w:id="8864" w:name="_Toc36049137"/>
      <w:bookmarkStart w:id="8865" w:name="_Toc44602949"/>
      <w:bookmarkStart w:id="8866" w:name="_Toc45198126"/>
      <w:bookmarkStart w:id="8867" w:name="_Toc45696159"/>
      <w:bookmarkStart w:id="8868" w:name="_Toc51851615"/>
      <w:bookmarkStart w:id="8869" w:name="_Toc92225261"/>
      <w:bookmarkStart w:id="8870" w:name="_Toc171586696"/>
      <w:bookmarkEnd w:id="8861"/>
      <w:r w:rsidRPr="00B02A0B">
        <w:rPr>
          <w:lang w:val="en-US"/>
        </w:rPr>
        <w:t>22</w:t>
      </w:r>
      <w:r w:rsidRPr="00B02A0B">
        <w:t>.3.1.2</w:t>
      </w:r>
      <w:r w:rsidRPr="00B02A0B">
        <w:tab/>
        <w:t>Syntax</w:t>
      </w:r>
      <w:bookmarkEnd w:id="8862"/>
      <w:bookmarkEnd w:id="8863"/>
      <w:bookmarkEnd w:id="8864"/>
      <w:bookmarkEnd w:id="8865"/>
      <w:bookmarkEnd w:id="8866"/>
      <w:bookmarkEnd w:id="8867"/>
      <w:bookmarkEnd w:id="8868"/>
      <w:bookmarkEnd w:id="8869"/>
      <w:bookmarkEnd w:id="8870"/>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871" w:name="_CRTable22_3_1_21"/>
      <w:r w:rsidRPr="00B02A0B">
        <w:t>Table </w:t>
      </w:r>
      <w:bookmarkEnd w:id="8871"/>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72" w:name="_CRTable22_3_1_22"/>
      <w:r w:rsidRPr="00B02A0B">
        <w:t>Table </w:t>
      </w:r>
      <w:bookmarkEnd w:id="8872"/>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8873" w:name="_CR22_3_2"/>
      <w:bookmarkStart w:id="8874" w:name="_Toc20155855"/>
      <w:bookmarkStart w:id="8875" w:name="_Toc27501012"/>
      <w:bookmarkStart w:id="8876" w:name="_Toc36049138"/>
      <w:bookmarkStart w:id="8877" w:name="_Toc44602950"/>
      <w:bookmarkStart w:id="8878" w:name="_Toc45198127"/>
      <w:bookmarkStart w:id="8879" w:name="_Toc45696160"/>
      <w:bookmarkStart w:id="8880" w:name="_Toc51851616"/>
      <w:bookmarkStart w:id="8881" w:name="_Toc92225262"/>
      <w:bookmarkStart w:id="8882" w:name="_Toc171586697"/>
      <w:bookmarkEnd w:id="8873"/>
      <w:r w:rsidRPr="00B02A0B">
        <w:t>22.3.2</w:t>
      </w:r>
      <w:r w:rsidRPr="00B02A0B">
        <w:tab/>
        <w:t xml:space="preserve">Extension of </w:t>
      </w:r>
      <w:r w:rsidRPr="00B02A0B">
        <w:rPr>
          <w:rFonts w:eastAsia="SimSun"/>
        </w:rPr>
        <w:t>application/simple-filter+xml MIME type</w:t>
      </w:r>
      <w:bookmarkEnd w:id="8874"/>
      <w:bookmarkEnd w:id="8875"/>
      <w:bookmarkEnd w:id="8876"/>
      <w:bookmarkEnd w:id="8877"/>
      <w:bookmarkEnd w:id="8878"/>
      <w:bookmarkEnd w:id="8879"/>
      <w:bookmarkEnd w:id="8880"/>
      <w:bookmarkEnd w:id="8881"/>
      <w:bookmarkEnd w:id="8882"/>
    </w:p>
    <w:p w14:paraId="1291D953" w14:textId="77777777" w:rsidR="005C310B" w:rsidRPr="00B02A0B" w:rsidRDefault="005C310B" w:rsidP="007D34FE">
      <w:pPr>
        <w:pStyle w:val="Heading4"/>
        <w:rPr>
          <w:lang w:val="en-US"/>
        </w:rPr>
      </w:pPr>
      <w:bookmarkStart w:id="8883" w:name="_CR22_3_2_1"/>
      <w:bookmarkStart w:id="8884" w:name="_Toc20155856"/>
      <w:bookmarkStart w:id="8885" w:name="_Toc27501013"/>
      <w:bookmarkStart w:id="8886" w:name="_Toc36049139"/>
      <w:bookmarkStart w:id="8887" w:name="_Toc44602951"/>
      <w:bookmarkStart w:id="8888" w:name="_Toc45198128"/>
      <w:bookmarkStart w:id="8889" w:name="_Toc45696161"/>
      <w:bookmarkStart w:id="8890" w:name="_Toc51851617"/>
      <w:bookmarkStart w:id="8891" w:name="_Toc92225263"/>
      <w:bookmarkStart w:id="8892" w:name="_Toc171586698"/>
      <w:bookmarkEnd w:id="8883"/>
      <w:r w:rsidRPr="00B02A0B">
        <w:t>22.3.2.1</w:t>
      </w:r>
      <w:r w:rsidRPr="00B02A0B">
        <w:tab/>
        <w:t>Introduction</w:t>
      </w:r>
      <w:bookmarkEnd w:id="8884"/>
      <w:bookmarkEnd w:id="8885"/>
      <w:bookmarkEnd w:id="8886"/>
      <w:bookmarkEnd w:id="8887"/>
      <w:bookmarkEnd w:id="8888"/>
      <w:bookmarkEnd w:id="8889"/>
      <w:bookmarkEnd w:id="8890"/>
      <w:bookmarkEnd w:id="8891"/>
      <w:bookmarkEnd w:id="8892"/>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893" w:name="_CR22_3_2_2"/>
      <w:bookmarkStart w:id="8894" w:name="_Toc20155857"/>
      <w:bookmarkStart w:id="8895" w:name="_Toc27501014"/>
      <w:bookmarkStart w:id="8896" w:name="_Toc36049140"/>
      <w:bookmarkStart w:id="8897" w:name="_Toc44602952"/>
      <w:bookmarkStart w:id="8898" w:name="_Toc45198129"/>
      <w:bookmarkStart w:id="8899" w:name="_Toc45696162"/>
      <w:bookmarkStart w:id="8900" w:name="_Toc51851618"/>
      <w:bookmarkStart w:id="8901" w:name="_Toc92225264"/>
      <w:bookmarkStart w:id="8902" w:name="_Toc171586699"/>
      <w:bookmarkEnd w:id="8893"/>
      <w:r w:rsidRPr="00B02A0B">
        <w:t>22.3.2.2</w:t>
      </w:r>
      <w:r w:rsidRPr="00B02A0B">
        <w:tab/>
        <w:t>Syntax</w:t>
      </w:r>
      <w:bookmarkEnd w:id="8894"/>
      <w:bookmarkEnd w:id="8895"/>
      <w:bookmarkEnd w:id="8896"/>
      <w:bookmarkEnd w:id="8897"/>
      <w:bookmarkEnd w:id="8898"/>
      <w:bookmarkEnd w:id="8899"/>
      <w:bookmarkEnd w:id="8900"/>
      <w:bookmarkEnd w:id="8901"/>
      <w:bookmarkEnd w:id="8902"/>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03" w:name="_CR22_4"/>
      <w:bookmarkStart w:id="8904" w:name="_Toc92225265"/>
      <w:bookmarkStart w:id="8905" w:name="_Toc171586700"/>
      <w:bookmarkEnd w:id="8903"/>
      <w:r w:rsidRPr="00B02A0B">
        <w:rPr>
          <w:rFonts w:eastAsia="Malgun Gothic"/>
        </w:rPr>
        <w:t>22.4</w:t>
      </w:r>
      <w:r w:rsidRPr="00B02A0B">
        <w:rPr>
          <w:rFonts w:eastAsia="Malgun Gothic"/>
        </w:rPr>
        <w:tab/>
      </w:r>
      <w:bookmarkStart w:id="8906" w:name="_Toc20156326"/>
      <w:bookmarkStart w:id="8907" w:name="_Toc27501484"/>
      <w:bookmarkStart w:id="8908" w:name="_Toc36049610"/>
      <w:bookmarkStart w:id="8909" w:name="_Toc45210376"/>
      <w:bookmarkStart w:id="8910" w:name="_Toc51861201"/>
      <w:bookmarkStart w:id="8911"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04"/>
      <w:bookmarkEnd w:id="8905"/>
    </w:p>
    <w:p w14:paraId="4557012C" w14:textId="77777777" w:rsidR="005C310B" w:rsidRPr="00B02A0B" w:rsidRDefault="005C310B" w:rsidP="007D34FE">
      <w:pPr>
        <w:pStyle w:val="Heading3"/>
        <w:rPr>
          <w:lang w:eastAsia="ko-KR"/>
        </w:rPr>
      </w:pPr>
      <w:bookmarkStart w:id="8912" w:name="_CR22_4_1"/>
      <w:bookmarkStart w:id="8913" w:name="_Toc92225266"/>
      <w:bookmarkStart w:id="8914" w:name="_Toc171586701"/>
      <w:bookmarkEnd w:id="8912"/>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06"/>
      <w:bookmarkEnd w:id="8907"/>
      <w:bookmarkEnd w:id="8908"/>
      <w:bookmarkEnd w:id="8909"/>
      <w:bookmarkEnd w:id="8910"/>
      <w:bookmarkEnd w:id="8911"/>
      <w:bookmarkEnd w:id="8913"/>
      <w:bookmarkEnd w:id="8914"/>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15" w:name="_Toc20156327"/>
      <w:bookmarkStart w:id="8916" w:name="_Toc27501485"/>
      <w:bookmarkStart w:id="8917" w:name="_Toc36049611"/>
      <w:bookmarkStart w:id="8918" w:name="_Toc45210377"/>
      <w:bookmarkStart w:id="8919" w:name="_Toc51861202"/>
      <w:bookmarkStart w:id="8920"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21" w:name="_CR22_4_2"/>
      <w:bookmarkStart w:id="8922" w:name="_Toc92225267"/>
      <w:bookmarkStart w:id="8923" w:name="_Toc171586702"/>
      <w:bookmarkEnd w:id="8921"/>
      <w:r w:rsidRPr="00B02A0B">
        <w:rPr>
          <w:rFonts w:eastAsia="Malgun Gothic"/>
        </w:rPr>
        <w:t>22.4.2</w:t>
      </w:r>
      <w:r w:rsidRPr="00B02A0B">
        <w:rPr>
          <w:rFonts w:eastAsia="Malgun Gothic"/>
        </w:rPr>
        <w:tab/>
      </w:r>
      <w:bookmarkEnd w:id="8915"/>
      <w:bookmarkEnd w:id="8916"/>
      <w:bookmarkEnd w:id="8917"/>
      <w:bookmarkEnd w:id="8918"/>
      <w:bookmarkEnd w:id="8919"/>
      <w:bookmarkEnd w:id="8920"/>
      <w:r w:rsidRPr="00B02A0B">
        <w:rPr>
          <w:rFonts w:eastAsia="Malgun Gothic"/>
        </w:rPr>
        <w:t>On-network functional alias to group binding</w:t>
      </w:r>
      <w:bookmarkEnd w:id="8922"/>
      <w:bookmarkEnd w:id="8923"/>
    </w:p>
    <w:p w14:paraId="0C5FC430" w14:textId="77777777" w:rsidR="005C310B" w:rsidRPr="00B02A0B" w:rsidRDefault="005C310B" w:rsidP="007D34FE">
      <w:pPr>
        <w:pStyle w:val="Heading4"/>
        <w:rPr>
          <w:rFonts w:eastAsia="Malgun Gothic"/>
        </w:rPr>
      </w:pPr>
      <w:bookmarkStart w:id="8924" w:name="_CR22_4_2_1"/>
      <w:bookmarkStart w:id="8925" w:name="_Toc20156328"/>
      <w:bookmarkStart w:id="8926" w:name="_Toc27501486"/>
      <w:bookmarkStart w:id="8927" w:name="_Toc36049612"/>
      <w:bookmarkStart w:id="8928" w:name="_Toc45210378"/>
      <w:bookmarkStart w:id="8929" w:name="_Toc51861203"/>
      <w:bookmarkStart w:id="8930" w:name="_Toc83392732"/>
      <w:bookmarkStart w:id="8931" w:name="_Toc92225268"/>
      <w:bookmarkStart w:id="8932" w:name="_Toc171586703"/>
      <w:bookmarkEnd w:id="8924"/>
      <w:r w:rsidRPr="00B02A0B">
        <w:rPr>
          <w:rFonts w:eastAsia="Malgun Gothic"/>
        </w:rPr>
        <w:t>22.4.2.1</w:t>
      </w:r>
      <w:r w:rsidRPr="00B02A0B">
        <w:rPr>
          <w:rFonts w:eastAsia="Malgun Gothic"/>
        </w:rPr>
        <w:tab/>
        <w:t>Client procedures</w:t>
      </w:r>
      <w:bookmarkEnd w:id="8925"/>
      <w:bookmarkEnd w:id="8926"/>
      <w:bookmarkEnd w:id="8927"/>
      <w:bookmarkEnd w:id="8928"/>
      <w:bookmarkEnd w:id="8929"/>
      <w:bookmarkEnd w:id="8930"/>
      <w:bookmarkEnd w:id="8931"/>
      <w:bookmarkEnd w:id="8932"/>
    </w:p>
    <w:p w14:paraId="50F60B80" w14:textId="77777777" w:rsidR="005C310B" w:rsidRPr="00B02A0B" w:rsidRDefault="005C310B" w:rsidP="007D34FE">
      <w:pPr>
        <w:pStyle w:val="Heading5"/>
      </w:pPr>
      <w:bookmarkStart w:id="8933" w:name="_CR22_4_2_1_1"/>
      <w:bookmarkStart w:id="8934" w:name="_Toc92225269"/>
      <w:bookmarkStart w:id="8935" w:name="_Toc171586704"/>
      <w:bookmarkStart w:id="8936" w:name="_Toc20156329"/>
      <w:bookmarkStart w:id="8937" w:name="_Toc27501487"/>
      <w:bookmarkStart w:id="8938" w:name="_Toc36049613"/>
      <w:bookmarkStart w:id="8939" w:name="_Toc45210379"/>
      <w:bookmarkStart w:id="8940" w:name="_Toc51861204"/>
      <w:bookmarkStart w:id="8941" w:name="_Toc83392733"/>
      <w:bookmarkEnd w:id="8933"/>
      <w:r w:rsidRPr="00B02A0B">
        <w:rPr>
          <w:rFonts w:eastAsia="Malgun Gothic"/>
        </w:rPr>
        <w:t>22.4.2.1.1</w:t>
      </w:r>
      <w:r w:rsidRPr="00B02A0B">
        <w:rPr>
          <w:rFonts w:eastAsia="Malgun Gothic"/>
        </w:rPr>
        <w:tab/>
        <w:t>General</w:t>
      </w:r>
      <w:bookmarkEnd w:id="8934"/>
      <w:bookmarkEnd w:id="8935"/>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42" w:name="_CR22_4_2_1_2"/>
      <w:bookmarkStart w:id="8943" w:name="_Toc92225270"/>
      <w:bookmarkStart w:id="8944" w:name="_Toc171586705"/>
      <w:bookmarkEnd w:id="8942"/>
      <w:r w:rsidRPr="00B02A0B">
        <w:rPr>
          <w:rFonts w:eastAsia="Malgun Gothic"/>
        </w:rPr>
        <w:t>22.4.2.1.2</w:t>
      </w:r>
      <w:r w:rsidRPr="00B02A0B">
        <w:rPr>
          <w:rFonts w:eastAsia="Malgun Gothic"/>
        </w:rPr>
        <w:tab/>
        <w:t>Functional alias to group binding</w:t>
      </w:r>
      <w:bookmarkEnd w:id="8943"/>
      <w:bookmarkEnd w:id="8944"/>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36"/>
      <w:bookmarkEnd w:id="8937"/>
      <w:bookmarkEnd w:id="8938"/>
      <w:bookmarkEnd w:id="8939"/>
      <w:bookmarkEnd w:id="8940"/>
      <w:bookmarkEnd w:id="8941"/>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45" w:name="_CR22_4_2_1_3"/>
      <w:bookmarkStart w:id="8946" w:name="_Toc92225271"/>
      <w:bookmarkStart w:id="8947" w:name="_Toc171586706"/>
      <w:bookmarkEnd w:id="8945"/>
      <w:r w:rsidRPr="00B02A0B">
        <w:rPr>
          <w:rFonts w:eastAsia="Malgun Gothic"/>
        </w:rPr>
        <w:t>22.4.2.1.3</w:t>
      </w:r>
      <w:r w:rsidRPr="00B02A0B">
        <w:rPr>
          <w:rFonts w:eastAsia="Malgun Gothic"/>
        </w:rPr>
        <w:tab/>
        <w:t>Functional alias to group unbinding</w:t>
      </w:r>
      <w:bookmarkEnd w:id="8946"/>
      <w:bookmarkEnd w:id="8947"/>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48" w:name="_CR22_4_2_2"/>
      <w:bookmarkStart w:id="8949" w:name="_Toc92225272"/>
      <w:bookmarkStart w:id="8950" w:name="_Toc171586707"/>
      <w:bookmarkEnd w:id="8948"/>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49"/>
      <w:bookmarkEnd w:id="8950"/>
    </w:p>
    <w:p w14:paraId="0C0A8461" w14:textId="77777777" w:rsidR="005C310B" w:rsidRPr="00B02A0B" w:rsidRDefault="005C310B" w:rsidP="007D34FE">
      <w:pPr>
        <w:pStyle w:val="Heading5"/>
      </w:pPr>
      <w:bookmarkStart w:id="8951" w:name="_CR22_4_2_2_1"/>
      <w:bookmarkStart w:id="8952" w:name="_Toc92225273"/>
      <w:bookmarkStart w:id="8953" w:name="_Toc171586708"/>
      <w:bookmarkEnd w:id="8951"/>
      <w:r w:rsidRPr="00B02A0B">
        <w:rPr>
          <w:rFonts w:eastAsia="Malgun Gothic"/>
        </w:rPr>
        <w:t>22.4.2.2.1</w:t>
      </w:r>
      <w:r w:rsidRPr="00B02A0B">
        <w:rPr>
          <w:rFonts w:eastAsia="Malgun Gothic"/>
        </w:rPr>
        <w:tab/>
        <w:t>General</w:t>
      </w:r>
      <w:bookmarkEnd w:id="8952"/>
      <w:bookmarkEnd w:id="8953"/>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54" w:name="_CR22_4_2_2_2"/>
      <w:bookmarkStart w:id="8955" w:name="_Toc92225274"/>
      <w:bookmarkStart w:id="8956" w:name="_Toc171586709"/>
      <w:bookmarkEnd w:id="8954"/>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55"/>
      <w:bookmarkEnd w:id="8956"/>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57" w:name="_CR22_4_2_3"/>
      <w:bookmarkStart w:id="8958" w:name="_Toc92225275"/>
      <w:bookmarkStart w:id="8959" w:name="_Toc171586710"/>
      <w:bookmarkEnd w:id="8957"/>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58"/>
      <w:bookmarkEnd w:id="8959"/>
    </w:p>
    <w:p w14:paraId="0565DC22" w14:textId="77777777" w:rsidR="005C310B" w:rsidRPr="00B02A0B" w:rsidRDefault="005C310B" w:rsidP="007D34FE">
      <w:pPr>
        <w:pStyle w:val="Heading5"/>
      </w:pPr>
      <w:bookmarkStart w:id="8960" w:name="_CR22_4_2_3_1"/>
      <w:bookmarkStart w:id="8961" w:name="_Toc92225276"/>
      <w:bookmarkStart w:id="8962" w:name="_Toc171586711"/>
      <w:bookmarkEnd w:id="8960"/>
      <w:r w:rsidRPr="00B02A0B">
        <w:rPr>
          <w:rFonts w:eastAsia="Malgun Gothic"/>
        </w:rPr>
        <w:t>22.4.2.3.1</w:t>
      </w:r>
      <w:r w:rsidRPr="00B02A0B">
        <w:rPr>
          <w:rFonts w:eastAsia="Malgun Gothic"/>
        </w:rPr>
        <w:tab/>
        <w:t>General</w:t>
      </w:r>
      <w:bookmarkEnd w:id="8961"/>
      <w:bookmarkEnd w:id="8962"/>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63" w:name="_CR22_4_2_3_2"/>
      <w:bookmarkStart w:id="8964" w:name="_Toc92225277"/>
      <w:bookmarkStart w:id="8965" w:name="_Toc171586712"/>
      <w:bookmarkEnd w:id="8963"/>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64"/>
      <w:bookmarkEnd w:id="8965"/>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66" w:name="_CR23"/>
      <w:bookmarkStart w:id="8967" w:name="_Toc51851619"/>
      <w:bookmarkStart w:id="8968" w:name="_Toc92225278"/>
      <w:bookmarkStart w:id="8969" w:name="_Toc171586713"/>
      <w:bookmarkEnd w:id="8966"/>
      <w:r w:rsidRPr="00B02A0B">
        <w:rPr>
          <w:noProof/>
        </w:rPr>
        <w:t>23</w:t>
      </w:r>
      <w:r w:rsidRPr="00B02A0B">
        <w:rPr>
          <w:noProof/>
        </w:rPr>
        <w:tab/>
      </w:r>
      <w:r w:rsidRPr="00B02A0B">
        <w:rPr>
          <w:lang w:val="en-US"/>
        </w:rPr>
        <w:t>Regroup using a preconfigured group</w:t>
      </w:r>
      <w:bookmarkEnd w:id="8967"/>
      <w:bookmarkEnd w:id="8968"/>
      <w:bookmarkEnd w:id="8969"/>
    </w:p>
    <w:p w14:paraId="5E144C1A" w14:textId="77777777" w:rsidR="005C310B" w:rsidRPr="00B02A0B" w:rsidRDefault="005C310B" w:rsidP="007D34FE">
      <w:pPr>
        <w:pStyle w:val="Heading2"/>
      </w:pPr>
      <w:bookmarkStart w:id="8970" w:name="_CR23_1"/>
      <w:bookmarkStart w:id="8971" w:name="_Toc27501617"/>
      <w:bookmarkStart w:id="8972" w:name="_Toc36049743"/>
      <w:bookmarkStart w:id="8973" w:name="_Toc45210513"/>
      <w:bookmarkStart w:id="8974" w:name="_Toc51851620"/>
      <w:bookmarkStart w:id="8975" w:name="_Toc92225279"/>
      <w:bookmarkStart w:id="8976" w:name="_Toc171586714"/>
      <w:bookmarkEnd w:id="8970"/>
      <w:r w:rsidRPr="00B02A0B">
        <w:t>23.1</w:t>
      </w:r>
      <w:r w:rsidRPr="00B02A0B">
        <w:tab/>
        <w:t>General</w:t>
      </w:r>
      <w:bookmarkEnd w:id="8971"/>
      <w:bookmarkEnd w:id="8972"/>
      <w:bookmarkEnd w:id="8973"/>
      <w:bookmarkEnd w:id="8974"/>
      <w:bookmarkEnd w:id="8975"/>
      <w:bookmarkEnd w:id="8976"/>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8977" w:name="_CR23_2"/>
      <w:bookmarkStart w:id="8978" w:name="_Toc27501618"/>
      <w:bookmarkStart w:id="8979" w:name="_Toc36049744"/>
      <w:bookmarkStart w:id="8980" w:name="_Toc45210514"/>
      <w:bookmarkStart w:id="8981" w:name="_Toc51851621"/>
      <w:bookmarkStart w:id="8982" w:name="_Toc92225280"/>
      <w:bookmarkStart w:id="8983" w:name="_Toc171586715"/>
      <w:bookmarkEnd w:id="8977"/>
      <w:r w:rsidRPr="00B02A0B">
        <w:t>23.2</w:t>
      </w:r>
      <w:r w:rsidRPr="00B02A0B">
        <w:tab/>
      </w:r>
      <w:r w:rsidRPr="00B02A0B">
        <w:rPr>
          <w:lang w:val="en-US"/>
        </w:rPr>
        <w:t>Group regroup using a preconfigured group</w:t>
      </w:r>
      <w:bookmarkEnd w:id="8978"/>
      <w:bookmarkEnd w:id="8979"/>
      <w:bookmarkEnd w:id="8980"/>
      <w:bookmarkEnd w:id="8981"/>
      <w:bookmarkEnd w:id="8982"/>
      <w:bookmarkEnd w:id="8983"/>
    </w:p>
    <w:p w14:paraId="46E3D29C" w14:textId="77777777" w:rsidR="005C310B" w:rsidRPr="00B02A0B" w:rsidRDefault="005C310B" w:rsidP="007D34FE">
      <w:pPr>
        <w:pStyle w:val="Heading3"/>
        <w:rPr>
          <w:lang w:val="en-US"/>
        </w:rPr>
      </w:pPr>
      <w:bookmarkStart w:id="8984" w:name="_CR23_2_1"/>
      <w:bookmarkStart w:id="8985" w:name="_Toc27501619"/>
      <w:bookmarkStart w:id="8986" w:name="_Toc36049745"/>
      <w:bookmarkStart w:id="8987" w:name="_Toc45210515"/>
      <w:bookmarkStart w:id="8988" w:name="_Toc51851622"/>
      <w:bookmarkStart w:id="8989" w:name="_Toc92225281"/>
      <w:bookmarkStart w:id="8990" w:name="_Toc171586716"/>
      <w:bookmarkEnd w:id="8984"/>
      <w:r w:rsidRPr="00B02A0B">
        <w:t>23.2</w:t>
      </w:r>
      <w:r w:rsidRPr="00B02A0B">
        <w:rPr>
          <w:lang w:val="en-US"/>
        </w:rPr>
        <w:t>.1</w:t>
      </w:r>
      <w:r w:rsidRPr="00B02A0B">
        <w:tab/>
      </w:r>
      <w:r w:rsidRPr="00B02A0B">
        <w:rPr>
          <w:lang w:val="en-US"/>
        </w:rPr>
        <w:t>Client procedures</w:t>
      </w:r>
      <w:bookmarkEnd w:id="8985"/>
      <w:bookmarkEnd w:id="8986"/>
      <w:bookmarkEnd w:id="8987"/>
      <w:bookmarkEnd w:id="8988"/>
      <w:bookmarkEnd w:id="8989"/>
      <w:bookmarkEnd w:id="8990"/>
    </w:p>
    <w:p w14:paraId="2D137D2B" w14:textId="77777777" w:rsidR="005C310B" w:rsidRPr="00B02A0B" w:rsidRDefault="005C310B" w:rsidP="007D34FE">
      <w:pPr>
        <w:pStyle w:val="Heading4"/>
        <w:rPr>
          <w:lang w:val="en-US"/>
        </w:rPr>
      </w:pPr>
      <w:bookmarkStart w:id="8991" w:name="_CR23_2_1_1"/>
      <w:bookmarkStart w:id="8992" w:name="_Toc27501620"/>
      <w:bookmarkStart w:id="8993" w:name="_Toc36049746"/>
      <w:bookmarkStart w:id="8994" w:name="_Toc45210516"/>
      <w:bookmarkStart w:id="8995" w:name="_Toc51851623"/>
      <w:bookmarkStart w:id="8996" w:name="_Toc92225282"/>
      <w:bookmarkStart w:id="8997" w:name="_Toc171586717"/>
      <w:bookmarkEnd w:id="8991"/>
      <w:r w:rsidRPr="00B02A0B">
        <w:t>23.2</w:t>
      </w:r>
      <w:r w:rsidRPr="00B02A0B">
        <w:rPr>
          <w:lang w:val="en-US"/>
        </w:rPr>
        <w:t>.1.1</w:t>
      </w:r>
      <w:r w:rsidRPr="00B02A0B">
        <w:tab/>
      </w:r>
      <w:r w:rsidRPr="00B02A0B">
        <w:rPr>
          <w:lang w:val="en-US"/>
        </w:rPr>
        <w:t>Requesting a group regroup using a preconfigured group</w:t>
      </w:r>
      <w:bookmarkEnd w:id="8992"/>
      <w:bookmarkEnd w:id="8993"/>
      <w:bookmarkEnd w:id="8994"/>
      <w:bookmarkEnd w:id="8995"/>
      <w:bookmarkEnd w:id="8996"/>
      <w:bookmarkEnd w:id="8997"/>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8998" w:name="_CR23_2_1_2"/>
      <w:bookmarkStart w:id="8999" w:name="_Toc45210517"/>
      <w:bookmarkStart w:id="9000" w:name="_Toc51851624"/>
      <w:bookmarkStart w:id="9001" w:name="_Toc92225283"/>
      <w:bookmarkStart w:id="9002" w:name="_Toc171586718"/>
      <w:bookmarkEnd w:id="8998"/>
      <w:r w:rsidRPr="00B02A0B">
        <w:t>23.2</w:t>
      </w:r>
      <w:r w:rsidRPr="00B02A0B">
        <w:rPr>
          <w:lang w:val="en-US"/>
        </w:rPr>
        <w:t>.1.2</w:t>
      </w:r>
      <w:r w:rsidRPr="00B02A0B">
        <w:tab/>
      </w:r>
      <w:r w:rsidRPr="00B02A0B">
        <w:rPr>
          <w:lang w:val="en-US"/>
        </w:rPr>
        <w:t>Removing a regroup using preconfigured group</w:t>
      </w:r>
      <w:bookmarkEnd w:id="8999"/>
      <w:bookmarkEnd w:id="9000"/>
      <w:bookmarkEnd w:id="9001"/>
      <w:bookmarkEnd w:id="9002"/>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03" w:name="_CR23_2_1_3"/>
      <w:bookmarkStart w:id="9004" w:name="_Toc36049748"/>
      <w:bookmarkStart w:id="9005" w:name="_Toc45210518"/>
      <w:bookmarkStart w:id="9006" w:name="_Toc51851625"/>
      <w:bookmarkStart w:id="9007" w:name="_Toc92225284"/>
      <w:bookmarkStart w:id="9008" w:name="_Toc171586719"/>
      <w:bookmarkStart w:id="9009" w:name="_Toc27501622"/>
      <w:bookmarkEnd w:id="9003"/>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04"/>
      <w:bookmarkEnd w:id="9005"/>
      <w:bookmarkEnd w:id="9006"/>
      <w:bookmarkEnd w:id="9007"/>
      <w:bookmarkEnd w:id="9008"/>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10" w:name="_CR23_2_1_4"/>
      <w:bookmarkStart w:id="9011" w:name="_Toc36049749"/>
      <w:bookmarkStart w:id="9012" w:name="_Toc45210519"/>
      <w:bookmarkStart w:id="9013" w:name="_Toc51851626"/>
      <w:bookmarkStart w:id="9014" w:name="_Toc92225285"/>
      <w:bookmarkStart w:id="9015" w:name="_Toc171586720"/>
      <w:bookmarkEnd w:id="9010"/>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11"/>
      <w:bookmarkEnd w:id="9012"/>
      <w:bookmarkEnd w:id="9013"/>
      <w:bookmarkEnd w:id="9014"/>
      <w:bookmarkEnd w:id="9015"/>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16" w:name="_CR23_2_2"/>
      <w:bookmarkStart w:id="9017" w:name="_Toc36049750"/>
      <w:bookmarkStart w:id="9018" w:name="_Toc45210520"/>
      <w:bookmarkStart w:id="9019" w:name="_Toc51851627"/>
      <w:bookmarkStart w:id="9020" w:name="_Toc92225286"/>
      <w:bookmarkStart w:id="9021" w:name="_Toc171586721"/>
      <w:bookmarkEnd w:id="9016"/>
      <w:r w:rsidRPr="00B02A0B">
        <w:t>23.2</w:t>
      </w:r>
      <w:r w:rsidRPr="00B02A0B">
        <w:rPr>
          <w:lang w:val="en-US"/>
        </w:rPr>
        <w:t>.2</w:t>
      </w:r>
      <w:r w:rsidRPr="00B02A0B">
        <w:tab/>
      </w:r>
      <w:r w:rsidRPr="00B02A0B">
        <w:rPr>
          <w:lang w:val="en-US"/>
        </w:rPr>
        <w:t>Participating MCData function procedures</w:t>
      </w:r>
      <w:bookmarkEnd w:id="9009"/>
      <w:bookmarkEnd w:id="9017"/>
      <w:bookmarkEnd w:id="9018"/>
      <w:bookmarkEnd w:id="9019"/>
      <w:bookmarkEnd w:id="9020"/>
      <w:bookmarkEnd w:id="9021"/>
    </w:p>
    <w:p w14:paraId="3E9DB0D4" w14:textId="77777777" w:rsidR="005C310B" w:rsidRPr="00B02A0B" w:rsidRDefault="005C310B" w:rsidP="007D34FE">
      <w:pPr>
        <w:pStyle w:val="Heading4"/>
        <w:rPr>
          <w:lang w:val="en-US"/>
        </w:rPr>
      </w:pPr>
      <w:bookmarkStart w:id="9022" w:name="_CR23_2_2_1"/>
      <w:bookmarkStart w:id="9023" w:name="_Toc27501623"/>
      <w:bookmarkStart w:id="9024" w:name="_Toc36049751"/>
      <w:bookmarkStart w:id="9025" w:name="_Toc45210521"/>
      <w:bookmarkStart w:id="9026" w:name="_Toc51851628"/>
      <w:bookmarkStart w:id="9027" w:name="_Toc92225287"/>
      <w:bookmarkStart w:id="9028" w:name="_Toc171586722"/>
      <w:bookmarkEnd w:id="9022"/>
      <w:r w:rsidRPr="00B02A0B">
        <w:t>23.2</w:t>
      </w:r>
      <w:r w:rsidRPr="00B02A0B">
        <w:rPr>
          <w:lang w:val="en-US"/>
        </w:rPr>
        <w:t>.2.1</w:t>
      </w:r>
      <w:r w:rsidRPr="00B02A0B">
        <w:tab/>
      </w:r>
      <w:r w:rsidRPr="00B02A0B">
        <w:rPr>
          <w:lang w:val="en-US"/>
        </w:rPr>
        <w:t>General</w:t>
      </w:r>
      <w:bookmarkEnd w:id="9023"/>
      <w:bookmarkEnd w:id="9024"/>
      <w:bookmarkEnd w:id="9025"/>
      <w:bookmarkEnd w:id="9026"/>
      <w:bookmarkEnd w:id="9027"/>
      <w:bookmarkEnd w:id="9028"/>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29" w:name="_CR23_2_2_2"/>
      <w:bookmarkStart w:id="9030" w:name="_Toc27501624"/>
      <w:bookmarkStart w:id="9031" w:name="_Toc36049752"/>
      <w:bookmarkStart w:id="9032" w:name="_Toc45210522"/>
      <w:bookmarkStart w:id="9033" w:name="_Toc51851629"/>
      <w:bookmarkStart w:id="9034" w:name="_Toc92225288"/>
      <w:bookmarkStart w:id="9035" w:name="_Toc171586723"/>
      <w:bookmarkEnd w:id="9029"/>
      <w:r w:rsidRPr="00B02A0B">
        <w:t>23.2</w:t>
      </w:r>
      <w:r w:rsidRPr="00B02A0B">
        <w:rPr>
          <w:lang w:val="en-US"/>
        </w:rPr>
        <w:t>.2.2</w:t>
      </w:r>
      <w:r w:rsidRPr="00B02A0B">
        <w:tab/>
      </w:r>
      <w:r w:rsidRPr="00B02A0B">
        <w:rPr>
          <w:lang w:val="en-US"/>
        </w:rPr>
        <w:t>Requesting a group regroup using a preconfigured group</w:t>
      </w:r>
      <w:bookmarkEnd w:id="9030"/>
      <w:bookmarkEnd w:id="9031"/>
      <w:bookmarkEnd w:id="9032"/>
      <w:bookmarkEnd w:id="9033"/>
      <w:bookmarkEnd w:id="9034"/>
      <w:bookmarkEnd w:id="9035"/>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36" w:name="_CR23_2_2_3"/>
      <w:bookmarkStart w:id="9037" w:name="_Toc27501625"/>
      <w:bookmarkStart w:id="9038" w:name="_Toc36049753"/>
      <w:bookmarkStart w:id="9039" w:name="_Toc45210523"/>
      <w:bookmarkStart w:id="9040" w:name="_Toc51851630"/>
      <w:bookmarkStart w:id="9041" w:name="_Toc92225289"/>
      <w:bookmarkStart w:id="9042" w:name="_Toc171586724"/>
      <w:bookmarkEnd w:id="9036"/>
      <w:r w:rsidRPr="00B02A0B">
        <w:t>23.2</w:t>
      </w:r>
      <w:r w:rsidRPr="00B02A0B">
        <w:rPr>
          <w:lang w:val="en-US"/>
        </w:rPr>
        <w:t>.2.3</w:t>
      </w:r>
      <w:r w:rsidRPr="00B02A0B">
        <w:tab/>
      </w:r>
      <w:r w:rsidRPr="00B02A0B">
        <w:rPr>
          <w:lang w:val="en-US"/>
        </w:rPr>
        <w:t>Removing a regroup using preconfigured group</w:t>
      </w:r>
      <w:bookmarkEnd w:id="9037"/>
      <w:bookmarkEnd w:id="9038"/>
      <w:bookmarkEnd w:id="9039"/>
      <w:bookmarkEnd w:id="9040"/>
      <w:bookmarkEnd w:id="9041"/>
      <w:bookmarkEnd w:id="9042"/>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43" w:name="_CR23_2_2_4"/>
      <w:bookmarkStart w:id="9044" w:name="_Toc27501626"/>
      <w:bookmarkStart w:id="9045" w:name="_Toc36049754"/>
      <w:bookmarkStart w:id="9046" w:name="_Toc45210524"/>
      <w:bookmarkStart w:id="9047" w:name="_Toc51851631"/>
      <w:bookmarkStart w:id="9048" w:name="_Toc92225290"/>
      <w:bookmarkStart w:id="9049" w:name="_Toc171586725"/>
      <w:bookmarkEnd w:id="9043"/>
      <w:r w:rsidRPr="00B02A0B">
        <w:t>23.2</w:t>
      </w:r>
      <w:r w:rsidRPr="00B02A0B">
        <w:rPr>
          <w:lang w:val="en-US"/>
        </w:rPr>
        <w:t>.2.4</w:t>
      </w:r>
      <w:r w:rsidRPr="00B02A0B">
        <w:tab/>
      </w:r>
      <w:r w:rsidRPr="00B02A0B">
        <w:rPr>
          <w:lang w:val="en-US"/>
        </w:rPr>
        <w:t>Notification of creation of a regroup using preconfigured group</w:t>
      </w:r>
      <w:bookmarkEnd w:id="9044"/>
      <w:bookmarkEnd w:id="9045"/>
      <w:bookmarkEnd w:id="9046"/>
      <w:bookmarkEnd w:id="9047"/>
      <w:bookmarkEnd w:id="9048"/>
      <w:bookmarkEnd w:id="9049"/>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50"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51" w:name="_CR23_2_2_5"/>
      <w:bookmarkStart w:id="9052" w:name="_Toc36049755"/>
      <w:bookmarkStart w:id="9053" w:name="_Toc45210525"/>
      <w:bookmarkStart w:id="9054" w:name="_Toc51851632"/>
      <w:bookmarkStart w:id="9055" w:name="_Toc92225291"/>
      <w:bookmarkStart w:id="9056" w:name="_Toc171586726"/>
      <w:bookmarkEnd w:id="9051"/>
      <w:r w:rsidRPr="00B02A0B">
        <w:t>23.2</w:t>
      </w:r>
      <w:r w:rsidRPr="00B02A0B">
        <w:rPr>
          <w:lang w:val="en-US"/>
        </w:rPr>
        <w:t>.2.5</w:t>
      </w:r>
      <w:r w:rsidRPr="00B02A0B">
        <w:tab/>
      </w:r>
      <w:r w:rsidRPr="00B02A0B">
        <w:rPr>
          <w:lang w:val="en-US"/>
        </w:rPr>
        <w:t>Notification of removal of a regroup using preconfigured group</w:t>
      </w:r>
      <w:bookmarkEnd w:id="9050"/>
      <w:bookmarkEnd w:id="9052"/>
      <w:bookmarkEnd w:id="9053"/>
      <w:bookmarkEnd w:id="9054"/>
      <w:bookmarkEnd w:id="9055"/>
      <w:bookmarkEnd w:id="9056"/>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57" w:name="_CR23_2_3"/>
      <w:bookmarkStart w:id="9058" w:name="_Toc27501628"/>
      <w:bookmarkStart w:id="9059" w:name="_Toc36049756"/>
      <w:bookmarkStart w:id="9060" w:name="_Toc45210526"/>
      <w:bookmarkStart w:id="9061" w:name="_Toc51851633"/>
      <w:bookmarkStart w:id="9062" w:name="_Toc92225292"/>
      <w:bookmarkStart w:id="9063" w:name="_Toc171586727"/>
      <w:bookmarkEnd w:id="9057"/>
      <w:r w:rsidRPr="00B02A0B">
        <w:t>23.2</w:t>
      </w:r>
      <w:r w:rsidRPr="00B02A0B">
        <w:rPr>
          <w:lang w:val="en-US"/>
        </w:rPr>
        <w:t>.3</w:t>
      </w:r>
      <w:r w:rsidRPr="00B02A0B">
        <w:tab/>
      </w:r>
      <w:r w:rsidRPr="00B02A0B">
        <w:rPr>
          <w:lang w:val="en-US"/>
        </w:rPr>
        <w:t>Controlling MCData function procedures</w:t>
      </w:r>
      <w:bookmarkEnd w:id="9058"/>
      <w:bookmarkEnd w:id="9059"/>
      <w:bookmarkEnd w:id="9060"/>
      <w:bookmarkEnd w:id="9061"/>
      <w:bookmarkEnd w:id="9062"/>
      <w:bookmarkEnd w:id="9063"/>
    </w:p>
    <w:p w14:paraId="1C56B361" w14:textId="77777777" w:rsidR="005C310B" w:rsidRPr="00B02A0B" w:rsidRDefault="005C310B" w:rsidP="007D34FE">
      <w:pPr>
        <w:pStyle w:val="Heading4"/>
        <w:rPr>
          <w:lang w:val="en-US"/>
        </w:rPr>
      </w:pPr>
      <w:bookmarkStart w:id="9064" w:name="_CR23_2_3_1"/>
      <w:bookmarkStart w:id="9065" w:name="_Toc27501629"/>
      <w:bookmarkStart w:id="9066" w:name="_Toc36049757"/>
      <w:bookmarkStart w:id="9067" w:name="_Toc45210527"/>
      <w:bookmarkStart w:id="9068" w:name="_Toc51851634"/>
      <w:bookmarkStart w:id="9069" w:name="_Toc92225293"/>
      <w:bookmarkStart w:id="9070" w:name="_Toc171586728"/>
      <w:bookmarkEnd w:id="9064"/>
      <w:r w:rsidRPr="00B02A0B">
        <w:t>23.2</w:t>
      </w:r>
      <w:r w:rsidRPr="00B02A0B">
        <w:rPr>
          <w:lang w:val="en-US"/>
        </w:rPr>
        <w:t>.3.1</w:t>
      </w:r>
      <w:r w:rsidRPr="00B02A0B">
        <w:tab/>
      </w:r>
      <w:r w:rsidRPr="00B02A0B">
        <w:rPr>
          <w:lang w:val="en-US"/>
        </w:rPr>
        <w:t>Request to create a group regroup using preconfigured group</w:t>
      </w:r>
      <w:bookmarkEnd w:id="9065"/>
      <w:bookmarkEnd w:id="9066"/>
      <w:bookmarkEnd w:id="9067"/>
      <w:bookmarkEnd w:id="9068"/>
      <w:bookmarkEnd w:id="9069"/>
      <w:bookmarkEnd w:id="9070"/>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71" w:name="_CR23_2_3_2"/>
      <w:bookmarkStart w:id="9072" w:name="_Toc45210528"/>
      <w:bookmarkStart w:id="9073" w:name="_Toc51851635"/>
      <w:bookmarkStart w:id="9074" w:name="_Toc92225294"/>
      <w:bookmarkStart w:id="9075" w:name="_Toc171586729"/>
      <w:bookmarkEnd w:id="9071"/>
      <w:r w:rsidRPr="00B02A0B">
        <w:t>23.2</w:t>
      </w:r>
      <w:r w:rsidRPr="00B02A0B">
        <w:rPr>
          <w:lang w:val="en-US"/>
        </w:rPr>
        <w:t>.3.2</w:t>
      </w:r>
      <w:r w:rsidRPr="00B02A0B">
        <w:tab/>
      </w:r>
      <w:r w:rsidRPr="00B02A0B">
        <w:rPr>
          <w:lang w:val="en-US"/>
        </w:rPr>
        <w:t>Request to remove a regroup using preconfigured group</w:t>
      </w:r>
      <w:bookmarkEnd w:id="9072"/>
      <w:bookmarkEnd w:id="9073"/>
      <w:bookmarkEnd w:id="9074"/>
      <w:bookmarkEnd w:id="9075"/>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76" w:name="_CR23_2_3_3"/>
      <w:bookmarkStart w:id="9077" w:name="_Toc27501631"/>
      <w:bookmarkStart w:id="9078" w:name="_Toc36049759"/>
      <w:bookmarkStart w:id="9079" w:name="_Toc45210529"/>
      <w:bookmarkStart w:id="9080" w:name="_Toc51851636"/>
      <w:bookmarkStart w:id="9081" w:name="_Toc92225295"/>
      <w:bookmarkStart w:id="9082" w:name="_Toc171586730"/>
      <w:bookmarkEnd w:id="9076"/>
      <w:r w:rsidRPr="00B02A0B">
        <w:t>23.2</w:t>
      </w:r>
      <w:r w:rsidRPr="00B02A0B">
        <w:rPr>
          <w:lang w:val="en-US"/>
        </w:rPr>
        <w:t>.3.3</w:t>
      </w:r>
      <w:r w:rsidRPr="00B02A0B">
        <w:tab/>
      </w:r>
      <w:r w:rsidRPr="00B02A0B">
        <w:rPr>
          <w:lang w:val="en-US"/>
        </w:rPr>
        <w:t>Decision to remove a regroup using preconfigured group</w:t>
      </w:r>
      <w:bookmarkEnd w:id="9077"/>
      <w:bookmarkEnd w:id="9078"/>
      <w:bookmarkEnd w:id="9079"/>
      <w:bookmarkEnd w:id="9080"/>
      <w:bookmarkEnd w:id="9081"/>
      <w:bookmarkEnd w:id="9082"/>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083" w:name="_CR23_2_4"/>
      <w:bookmarkStart w:id="9084" w:name="_Toc27501632"/>
      <w:bookmarkStart w:id="9085" w:name="_Toc36049760"/>
      <w:bookmarkStart w:id="9086" w:name="_Toc45210530"/>
      <w:bookmarkStart w:id="9087" w:name="_Toc51851637"/>
      <w:bookmarkStart w:id="9088" w:name="_Toc92225296"/>
      <w:bookmarkStart w:id="9089" w:name="_Toc171586731"/>
      <w:bookmarkEnd w:id="9083"/>
      <w:r w:rsidRPr="00B02A0B">
        <w:t>23.2</w:t>
      </w:r>
      <w:r w:rsidRPr="00B02A0B">
        <w:rPr>
          <w:lang w:val="en-US"/>
        </w:rPr>
        <w:t>.4</w:t>
      </w:r>
      <w:r w:rsidRPr="00B02A0B">
        <w:tab/>
      </w:r>
      <w:r w:rsidRPr="00B02A0B">
        <w:rPr>
          <w:lang w:val="en-US"/>
        </w:rPr>
        <w:t>Non-controlling MCData function procedures</w:t>
      </w:r>
      <w:bookmarkEnd w:id="9084"/>
      <w:bookmarkEnd w:id="9085"/>
      <w:bookmarkEnd w:id="9086"/>
      <w:bookmarkEnd w:id="9087"/>
      <w:bookmarkEnd w:id="9088"/>
      <w:bookmarkEnd w:id="9089"/>
    </w:p>
    <w:p w14:paraId="4096E324" w14:textId="77777777" w:rsidR="005C310B" w:rsidRPr="00B02A0B" w:rsidRDefault="005C310B" w:rsidP="007D34FE">
      <w:pPr>
        <w:pStyle w:val="Heading4"/>
        <w:rPr>
          <w:lang w:val="en-US"/>
        </w:rPr>
      </w:pPr>
      <w:bookmarkStart w:id="9090" w:name="_CR23_2_4_1"/>
      <w:bookmarkStart w:id="9091" w:name="_Toc27501633"/>
      <w:bookmarkStart w:id="9092" w:name="_Toc36049761"/>
      <w:bookmarkStart w:id="9093" w:name="_Toc45210531"/>
      <w:bookmarkStart w:id="9094" w:name="_Toc51851638"/>
      <w:bookmarkStart w:id="9095" w:name="_Toc92225297"/>
      <w:bookmarkStart w:id="9096" w:name="_Toc171586732"/>
      <w:bookmarkEnd w:id="9090"/>
      <w:r w:rsidRPr="00B02A0B">
        <w:t>23.2</w:t>
      </w:r>
      <w:r w:rsidRPr="00B02A0B">
        <w:rPr>
          <w:lang w:val="en-US"/>
        </w:rPr>
        <w:t>.4.1</w:t>
      </w:r>
      <w:r w:rsidRPr="00B02A0B">
        <w:tab/>
      </w:r>
      <w:r w:rsidRPr="00B02A0B">
        <w:rPr>
          <w:lang w:val="en-US"/>
        </w:rPr>
        <w:t>Notification of creation of a group regroup using preconfigured group</w:t>
      </w:r>
      <w:bookmarkEnd w:id="9091"/>
      <w:bookmarkEnd w:id="9092"/>
      <w:bookmarkEnd w:id="9093"/>
      <w:bookmarkEnd w:id="9094"/>
      <w:bookmarkEnd w:id="9095"/>
      <w:bookmarkEnd w:id="9096"/>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097" w:name="_CR23_2_4_2"/>
      <w:bookmarkStart w:id="9098" w:name="_Toc27501634"/>
      <w:bookmarkStart w:id="9099" w:name="_Toc36049762"/>
      <w:bookmarkStart w:id="9100" w:name="_Toc45210532"/>
      <w:bookmarkStart w:id="9101" w:name="_Toc51851639"/>
      <w:bookmarkStart w:id="9102" w:name="_Toc92225298"/>
      <w:bookmarkStart w:id="9103" w:name="_Toc171586733"/>
      <w:bookmarkEnd w:id="9097"/>
      <w:r w:rsidRPr="00B02A0B">
        <w:t>23.2</w:t>
      </w:r>
      <w:r w:rsidRPr="00B02A0B">
        <w:rPr>
          <w:lang w:val="en-US"/>
        </w:rPr>
        <w:t>.4.2</w:t>
      </w:r>
      <w:r w:rsidRPr="00B02A0B">
        <w:tab/>
      </w:r>
      <w:r w:rsidRPr="00B02A0B">
        <w:rPr>
          <w:lang w:val="en-US"/>
        </w:rPr>
        <w:t>Notification of removal of a group regroup using preconfigured group</w:t>
      </w:r>
      <w:bookmarkEnd w:id="9098"/>
      <w:bookmarkEnd w:id="9099"/>
      <w:bookmarkEnd w:id="9100"/>
      <w:bookmarkEnd w:id="9101"/>
      <w:bookmarkEnd w:id="9102"/>
      <w:bookmarkEnd w:id="9103"/>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04" w:name="_CR23_2_4_3"/>
      <w:bookmarkStart w:id="9105" w:name="_Toc36049763"/>
      <w:bookmarkStart w:id="9106" w:name="_Toc45210533"/>
      <w:bookmarkStart w:id="9107" w:name="_Toc51851640"/>
      <w:bookmarkStart w:id="9108" w:name="_Toc92225299"/>
      <w:bookmarkStart w:id="9109" w:name="_Toc171586734"/>
      <w:bookmarkStart w:id="9110" w:name="_Toc27501635"/>
      <w:bookmarkEnd w:id="9104"/>
      <w:r w:rsidRPr="00B02A0B">
        <w:t>23.2</w:t>
      </w:r>
      <w:r w:rsidRPr="00B02A0B">
        <w:rPr>
          <w:lang w:val="en-US"/>
        </w:rPr>
        <w:t>.4.3</w:t>
      </w:r>
      <w:r w:rsidRPr="00B02A0B">
        <w:tab/>
      </w:r>
      <w:r w:rsidRPr="00B02A0B">
        <w:rPr>
          <w:lang w:val="en-US"/>
        </w:rPr>
        <w:t>Notification of additional members of a group regroup using preconfigured group</w:t>
      </w:r>
      <w:bookmarkEnd w:id="9105"/>
      <w:bookmarkEnd w:id="9106"/>
      <w:bookmarkEnd w:id="9107"/>
      <w:bookmarkEnd w:id="9108"/>
      <w:bookmarkEnd w:id="9109"/>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11" w:name="_CR23_3"/>
      <w:bookmarkStart w:id="9112" w:name="_Toc36049764"/>
      <w:bookmarkStart w:id="9113" w:name="_Toc45210534"/>
      <w:bookmarkStart w:id="9114" w:name="_Toc51851641"/>
      <w:bookmarkStart w:id="9115" w:name="_Toc92225300"/>
      <w:bookmarkStart w:id="9116" w:name="_Toc171586735"/>
      <w:bookmarkEnd w:id="9111"/>
      <w:r w:rsidRPr="00B02A0B">
        <w:t>23.</w:t>
      </w:r>
      <w:r w:rsidRPr="00B02A0B">
        <w:rPr>
          <w:lang w:val="en-US"/>
        </w:rPr>
        <w:t>3</w:t>
      </w:r>
      <w:r w:rsidRPr="00B02A0B">
        <w:tab/>
      </w:r>
      <w:r w:rsidRPr="00B02A0B">
        <w:rPr>
          <w:lang w:val="en-US"/>
        </w:rPr>
        <w:t>User regroup using a preconfigured group</w:t>
      </w:r>
      <w:bookmarkEnd w:id="9110"/>
      <w:bookmarkEnd w:id="9112"/>
      <w:bookmarkEnd w:id="9113"/>
      <w:bookmarkEnd w:id="9114"/>
      <w:bookmarkEnd w:id="9115"/>
      <w:bookmarkEnd w:id="9116"/>
    </w:p>
    <w:p w14:paraId="00C5E83E" w14:textId="77777777" w:rsidR="005C310B" w:rsidRPr="00B02A0B" w:rsidRDefault="005C310B" w:rsidP="007D34FE">
      <w:pPr>
        <w:pStyle w:val="Heading3"/>
        <w:rPr>
          <w:lang w:val="en-US"/>
        </w:rPr>
      </w:pPr>
      <w:bookmarkStart w:id="9117" w:name="_CR23_3_1"/>
      <w:bookmarkStart w:id="9118" w:name="_Toc27501636"/>
      <w:bookmarkStart w:id="9119" w:name="_Toc36049765"/>
      <w:bookmarkStart w:id="9120" w:name="_Toc45210535"/>
      <w:bookmarkStart w:id="9121" w:name="_Toc51851642"/>
      <w:bookmarkStart w:id="9122" w:name="_Toc92225301"/>
      <w:bookmarkStart w:id="9123" w:name="_Toc171586736"/>
      <w:bookmarkEnd w:id="9117"/>
      <w:r w:rsidRPr="00B02A0B">
        <w:t>23.3</w:t>
      </w:r>
      <w:r w:rsidRPr="00B02A0B">
        <w:rPr>
          <w:lang w:val="en-US"/>
        </w:rPr>
        <w:t>.1</w:t>
      </w:r>
      <w:r w:rsidRPr="00B02A0B">
        <w:tab/>
      </w:r>
      <w:r w:rsidRPr="00B02A0B">
        <w:rPr>
          <w:lang w:val="en-US"/>
        </w:rPr>
        <w:t>Client procedures</w:t>
      </w:r>
      <w:bookmarkEnd w:id="9118"/>
      <w:bookmarkEnd w:id="9119"/>
      <w:bookmarkEnd w:id="9120"/>
      <w:bookmarkEnd w:id="9121"/>
      <w:bookmarkEnd w:id="9122"/>
      <w:bookmarkEnd w:id="9123"/>
    </w:p>
    <w:p w14:paraId="436B3A9C" w14:textId="77777777" w:rsidR="005C310B" w:rsidRPr="00B02A0B" w:rsidRDefault="005C310B" w:rsidP="007D34FE">
      <w:pPr>
        <w:pStyle w:val="Heading4"/>
        <w:rPr>
          <w:lang w:val="en-US"/>
        </w:rPr>
      </w:pPr>
      <w:bookmarkStart w:id="9124" w:name="_CR23_3_1_1"/>
      <w:bookmarkStart w:id="9125" w:name="_Toc27501637"/>
      <w:bookmarkStart w:id="9126" w:name="_Toc36049766"/>
      <w:bookmarkStart w:id="9127" w:name="_Toc45210536"/>
      <w:bookmarkStart w:id="9128" w:name="_Toc51851643"/>
      <w:bookmarkStart w:id="9129" w:name="_Toc92225302"/>
      <w:bookmarkStart w:id="9130" w:name="_Toc171586737"/>
      <w:bookmarkEnd w:id="9124"/>
      <w:r w:rsidRPr="00B02A0B">
        <w:t>23.3</w:t>
      </w:r>
      <w:r w:rsidRPr="00B02A0B">
        <w:rPr>
          <w:lang w:val="en-US"/>
        </w:rPr>
        <w:t>.1.1</w:t>
      </w:r>
      <w:r w:rsidRPr="00B02A0B">
        <w:tab/>
      </w:r>
      <w:r w:rsidRPr="00B02A0B">
        <w:rPr>
          <w:lang w:val="en-US"/>
        </w:rPr>
        <w:t>Requesting a user regroup using a preconfigured group</w:t>
      </w:r>
      <w:bookmarkEnd w:id="9125"/>
      <w:bookmarkEnd w:id="9126"/>
      <w:bookmarkEnd w:id="9127"/>
      <w:bookmarkEnd w:id="9128"/>
      <w:bookmarkEnd w:id="9129"/>
      <w:bookmarkEnd w:id="9130"/>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31" w:name="_CR23_3_1_2"/>
      <w:bookmarkStart w:id="9132" w:name="_Toc27501638"/>
      <w:bookmarkStart w:id="9133" w:name="_Toc36049767"/>
      <w:bookmarkStart w:id="9134" w:name="_Toc45210537"/>
      <w:bookmarkStart w:id="9135" w:name="_Toc51851644"/>
      <w:bookmarkStart w:id="9136" w:name="_Toc92225303"/>
      <w:bookmarkStart w:id="9137" w:name="_Toc171586738"/>
      <w:bookmarkEnd w:id="9131"/>
      <w:r w:rsidRPr="00B02A0B">
        <w:t>23.3</w:t>
      </w:r>
      <w:r w:rsidRPr="00B02A0B">
        <w:rPr>
          <w:lang w:val="en-US"/>
        </w:rPr>
        <w:t>.1.2</w:t>
      </w:r>
      <w:r w:rsidRPr="00B02A0B">
        <w:tab/>
      </w:r>
      <w:r w:rsidRPr="00B02A0B">
        <w:rPr>
          <w:lang w:val="en-US"/>
        </w:rPr>
        <w:t>Removing a regroup using preconfigured group</w:t>
      </w:r>
      <w:bookmarkEnd w:id="9132"/>
      <w:bookmarkEnd w:id="9133"/>
      <w:bookmarkEnd w:id="9134"/>
      <w:bookmarkEnd w:id="9135"/>
      <w:bookmarkEnd w:id="9136"/>
      <w:bookmarkEnd w:id="9137"/>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38" w:name="_CR23_3_1_3"/>
      <w:bookmarkStart w:id="9139" w:name="_Toc36049768"/>
      <w:bookmarkStart w:id="9140" w:name="_Toc45210538"/>
      <w:bookmarkStart w:id="9141" w:name="_Toc51851645"/>
      <w:bookmarkStart w:id="9142" w:name="_Toc92225304"/>
      <w:bookmarkStart w:id="9143" w:name="_Toc171586739"/>
      <w:bookmarkStart w:id="9144" w:name="_Toc27501639"/>
      <w:bookmarkEnd w:id="9138"/>
      <w:r w:rsidRPr="00B02A0B">
        <w:t>23.3</w:t>
      </w:r>
      <w:r w:rsidRPr="00B02A0B">
        <w:rPr>
          <w:lang w:val="en-US"/>
        </w:rPr>
        <w:t>.1.3</w:t>
      </w:r>
      <w:r w:rsidRPr="00B02A0B">
        <w:tab/>
      </w:r>
      <w:r w:rsidRPr="00B02A0B">
        <w:rPr>
          <w:lang w:val="en-US"/>
        </w:rPr>
        <w:t>Creating a user regroup using preconfigured group</w:t>
      </w:r>
      <w:bookmarkEnd w:id="9139"/>
      <w:bookmarkEnd w:id="9140"/>
      <w:bookmarkEnd w:id="9141"/>
      <w:bookmarkEnd w:id="9142"/>
      <w:bookmarkEnd w:id="9143"/>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45" w:name="_CR23_3_1_4"/>
      <w:bookmarkStart w:id="9146" w:name="_Toc36049769"/>
      <w:bookmarkStart w:id="9147" w:name="_Toc45210539"/>
      <w:bookmarkStart w:id="9148" w:name="_Toc51851646"/>
      <w:bookmarkStart w:id="9149" w:name="_Toc92225305"/>
      <w:bookmarkStart w:id="9150" w:name="_Toc171586740"/>
      <w:bookmarkEnd w:id="9145"/>
      <w:r w:rsidRPr="00B02A0B">
        <w:t>23.3</w:t>
      </w:r>
      <w:r w:rsidRPr="00B02A0B">
        <w:rPr>
          <w:lang w:val="en-US"/>
        </w:rPr>
        <w:t>.1.4</w:t>
      </w:r>
      <w:r w:rsidRPr="00B02A0B">
        <w:tab/>
      </w:r>
      <w:r w:rsidRPr="00B02A0B">
        <w:rPr>
          <w:lang w:val="en-US"/>
        </w:rPr>
        <w:t>Removing a user regroup using preconfigured group</w:t>
      </w:r>
      <w:bookmarkEnd w:id="9146"/>
      <w:bookmarkEnd w:id="9147"/>
      <w:bookmarkEnd w:id="9148"/>
      <w:bookmarkEnd w:id="9149"/>
      <w:bookmarkEnd w:id="9150"/>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51" w:name="_CR23_3_2"/>
      <w:bookmarkStart w:id="9152" w:name="_Toc36049770"/>
      <w:bookmarkStart w:id="9153" w:name="_Toc45210540"/>
      <w:bookmarkStart w:id="9154" w:name="_Toc51851647"/>
      <w:bookmarkStart w:id="9155" w:name="_Toc92225306"/>
      <w:bookmarkStart w:id="9156" w:name="_Toc171586741"/>
      <w:bookmarkEnd w:id="9151"/>
      <w:r w:rsidRPr="00B02A0B">
        <w:t>23.3</w:t>
      </w:r>
      <w:r w:rsidRPr="00B02A0B">
        <w:rPr>
          <w:lang w:val="en-US"/>
        </w:rPr>
        <w:t>.2</w:t>
      </w:r>
      <w:r w:rsidRPr="00B02A0B">
        <w:tab/>
      </w:r>
      <w:r w:rsidRPr="00B02A0B">
        <w:rPr>
          <w:lang w:val="en-US"/>
        </w:rPr>
        <w:t>Participating MCData function procedures</w:t>
      </w:r>
      <w:bookmarkEnd w:id="9144"/>
      <w:bookmarkEnd w:id="9152"/>
      <w:bookmarkEnd w:id="9153"/>
      <w:bookmarkEnd w:id="9154"/>
      <w:bookmarkEnd w:id="9155"/>
      <w:bookmarkEnd w:id="9156"/>
    </w:p>
    <w:p w14:paraId="5A9C0142" w14:textId="77777777" w:rsidR="005C310B" w:rsidRPr="00B02A0B" w:rsidRDefault="005C310B" w:rsidP="007D34FE">
      <w:pPr>
        <w:pStyle w:val="Heading4"/>
        <w:rPr>
          <w:lang w:val="en-US"/>
        </w:rPr>
      </w:pPr>
      <w:bookmarkStart w:id="9157" w:name="_CR23_3_2_1"/>
      <w:bookmarkStart w:id="9158" w:name="_Toc27501640"/>
      <w:bookmarkStart w:id="9159" w:name="_Toc36049771"/>
      <w:bookmarkStart w:id="9160" w:name="_Toc45210541"/>
      <w:bookmarkStart w:id="9161" w:name="_Toc51851648"/>
      <w:bookmarkStart w:id="9162" w:name="_Toc92225307"/>
      <w:bookmarkStart w:id="9163" w:name="_Toc171586742"/>
      <w:bookmarkEnd w:id="9157"/>
      <w:r w:rsidRPr="00B02A0B">
        <w:t>23.3</w:t>
      </w:r>
      <w:r w:rsidRPr="00B02A0B">
        <w:rPr>
          <w:lang w:val="en-US"/>
        </w:rPr>
        <w:t>.2.1</w:t>
      </w:r>
      <w:r w:rsidRPr="00B02A0B">
        <w:tab/>
        <w:t>General</w:t>
      </w:r>
      <w:bookmarkEnd w:id="9158"/>
      <w:bookmarkEnd w:id="9159"/>
      <w:bookmarkEnd w:id="9160"/>
      <w:bookmarkEnd w:id="9161"/>
      <w:bookmarkEnd w:id="9162"/>
      <w:bookmarkEnd w:id="9163"/>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64" w:name="_CR23_3_2_2"/>
      <w:bookmarkStart w:id="9165" w:name="_Toc27501641"/>
      <w:bookmarkStart w:id="9166" w:name="_Toc36049772"/>
      <w:bookmarkStart w:id="9167" w:name="_Toc45210542"/>
      <w:bookmarkStart w:id="9168" w:name="_Toc51851649"/>
      <w:bookmarkStart w:id="9169" w:name="_Toc92225308"/>
      <w:bookmarkStart w:id="9170" w:name="_Toc171586743"/>
      <w:bookmarkEnd w:id="9164"/>
      <w:r w:rsidRPr="00B02A0B">
        <w:t>23.3</w:t>
      </w:r>
      <w:r w:rsidRPr="00B02A0B">
        <w:rPr>
          <w:lang w:val="en-US"/>
        </w:rPr>
        <w:t>.2.2</w:t>
      </w:r>
      <w:r w:rsidRPr="00B02A0B">
        <w:tab/>
      </w:r>
      <w:r w:rsidRPr="00B02A0B">
        <w:rPr>
          <w:lang w:val="en-US"/>
        </w:rPr>
        <w:t>Requesting a user regroup using a preconfigured group</w:t>
      </w:r>
      <w:bookmarkEnd w:id="9165"/>
      <w:bookmarkEnd w:id="9166"/>
      <w:bookmarkEnd w:id="9167"/>
      <w:bookmarkEnd w:id="9168"/>
      <w:bookmarkEnd w:id="9169"/>
      <w:bookmarkEnd w:id="9170"/>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171" w:name="_CR23_3_2_3"/>
      <w:bookmarkStart w:id="9172" w:name="_Toc27501642"/>
      <w:bookmarkStart w:id="9173" w:name="_Toc36049773"/>
      <w:bookmarkStart w:id="9174" w:name="_Toc45210543"/>
      <w:bookmarkStart w:id="9175" w:name="_Toc51851650"/>
      <w:bookmarkStart w:id="9176" w:name="_Toc92225309"/>
      <w:bookmarkStart w:id="9177" w:name="_Toc171586744"/>
      <w:bookmarkEnd w:id="9171"/>
      <w:r w:rsidRPr="00B02A0B">
        <w:t>23.3</w:t>
      </w:r>
      <w:r w:rsidRPr="00B02A0B">
        <w:rPr>
          <w:lang w:val="en-US"/>
        </w:rPr>
        <w:t>.2.3</w:t>
      </w:r>
      <w:r w:rsidRPr="00B02A0B">
        <w:tab/>
      </w:r>
      <w:r w:rsidRPr="00B02A0B">
        <w:rPr>
          <w:lang w:val="en-US"/>
        </w:rPr>
        <w:t>Removing a regroup using preconfigured group</w:t>
      </w:r>
      <w:bookmarkEnd w:id="9172"/>
      <w:bookmarkEnd w:id="9173"/>
      <w:bookmarkEnd w:id="9174"/>
      <w:bookmarkEnd w:id="9175"/>
      <w:bookmarkEnd w:id="9176"/>
      <w:bookmarkEnd w:id="9177"/>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178" w:name="_CR23_3_2_4"/>
      <w:bookmarkStart w:id="9179" w:name="_Toc27501643"/>
      <w:bookmarkStart w:id="9180" w:name="_Toc36049774"/>
      <w:bookmarkStart w:id="9181" w:name="_Toc45210544"/>
      <w:bookmarkStart w:id="9182" w:name="_Toc51851651"/>
      <w:bookmarkStart w:id="9183" w:name="_Toc92225310"/>
      <w:bookmarkStart w:id="9184" w:name="_Toc171586745"/>
      <w:bookmarkEnd w:id="9178"/>
      <w:r w:rsidRPr="00B02A0B">
        <w:t>23.3</w:t>
      </w:r>
      <w:r w:rsidRPr="00B02A0B">
        <w:rPr>
          <w:lang w:val="en-US"/>
        </w:rPr>
        <w:t>.2.4</w:t>
      </w:r>
      <w:r w:rsidRPr="00B02A0B">
        <w:tab/>
      </w:r>
      <w:r w:rsidRPr="00B02A0B">
        <w:rPr>
          <w:lang w:val="en-US"/>
        </w:rPr>
        <w:t>Notification of creation of a user regroup using preconfigured group</w:t>
      </w:r>
      <w:bookmarkEnd w:id="9179"/>
      <w:bookmarkEnd w:id="9180"/>
      <w:bookmarkEnd w:id="9181"/>
      <w:bookmarkEnd w:id="9182"/>
      <w:bookmarkEnd w:id="9183"/>
      <w:bookmarkEnd w:id="9184"/>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185" w:name="_Toc27501644"/>
      <w:bookmarkStart w:id="9186"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187" w:name="_CR23_3_2_5"/>
      <w:bookmarkStart w:id="9188" w:name="_Toc45210545"/>
      <w:bookmarkStart w:id="9189" w:name="_Toc51851652"/>
      <w:bookmarkStart w:id="9190" w:name="_Toc92225311"/>
      <w:bookmarkStart w:id="9191" w:name="_Toc171586746"/>
      <w:bookmarkEnd w:id="9187"/>
      <w:r w:rsidRPr="00B02A0B">
        <w:t>23.3</w:t>
      </w:r>
      <w:r w:rsidRPr="00B02A0B">
        <w:rPr>
          <w:lang w:val="en-US"/>
        </w:rPr>
        <w:t>.2.5</w:t>
      </w:r>
      <w:r w:rsidRPr="00B02A0B">
        <w:tab/>
      </w:r>
      <w:r w:rsidRPr="00B02A0B">
        <w:rPr>
          <w:lang w:val="en-US"/>
        </w:rPr>
        <w:t>Notification of removal of a user regroup using preconfigured group</w:t>
      </w:r>
      <w:bookmarkEnd w:id="9185"/>
      <w:bookmarkEnd w:id="9186"/>
      <w:bookmarkEnd w:id="9188"/>
      <w:bookmarkEnd w:id="9189"/>
      <w:bookmarkEnd w:id="9190"/>
      <w:bookmarkEnd w:id="9191"/>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192" w:name="_CR23_3_3"/>
      <w:bookmarkStart w:id="9193" w:name="_Toc27501645"/>
      <w:bookmarkStart w:id="9194" w:name="_Toc36049776"/>
      <w:bookmarkStart w:id="9195" w:name="_Toc45210546"/>
      <w:bookmarkStart w:id="9196" w:name="_Toc51851653"/>
      <w:bookmarkStart w:id="9197" w:name="_Toc92225312"/>
      <w:bookmarkStart w:id="9198" w:name="_Toc171586747"/>
      <w:bookmarkEnd w:id="9192"/>
      <w:r w:rsidRPr="00B02A0B">
        <w:t>23.3</w:t>
      </w:r>
      <w:r w:rsidRPr="00B02A0B">
        <w:rPr>
          <w:lang w:val="en-US"/>
        </w:rPr>
        <w:t>.3</w:t>
      </w:r>
      <w:r w:rsidRPr="00B02A0B">
        <w:tab/>
      </w:r>
      <w:r w:rsidRPr="00B02A0B">
        <w:rPr>
          <w:lang w:val="en-US"/>
        </w:rPr>
        <w:t>Controlling MCData function procedures</w:t>
      </w:r>
      <w:bookmarkEnd w:id="9193"/>
      <w:bookmarkEnd w:id="9194"/>
      <w:bookmarkEnd w:id="9195"/>
      <w:bookmarkEnd w:id="9196"/>
      <w:bookmarkEnd w:id="9197"/>
      <w:bookmarkEnd w:id="9198"/>
    </w:p>
    <w:p w14:paraId="2F182CAD" w14:textId="77777777" w:rsidR="005C310B" w:rsidRPr="00B02A0B" w:rsidRDefault="005C310B" w:rsidP="007D34FE">
      <w:pPr>
        <w:pStyle w:val="Heading4"/>
        <w:rPr>
          <w:lang w:val="en-US"/>
        </w:rPr>
      </w:pPr>
      <w:bookmarkStart w:id="9199" w:name="_CR23_3_3_1"/>
      <w:bookmarkStart w:id="9200" w:name="_Toc27501646"/>
      <w:bookmarkStart w:id="9201" w:name="_Toc36049777"/>
      <w:bookmarkStart w:id="9202" w:name="_Toc45210547"/>
      <w:bookmarkStart w:id="9203" w:name="_Toc51851654"/>
      <w:bookmarkStart w:id="9204" w:name="_Toc92225313"/>
      <w:bookmarkStart w:id="9205" w:name="_Toc171586748"/>
      <w:bookmarkEnd w:id="9199"/>
      <w:r w:rsidRPr="00B02A0B">
        <w:t>23.3</w:t>
      </w:r>
      <w:r w:rsidRPr="00B02A0B">
        <w:rPr>
          <w:lang w:val="en-US"/>
        </w:rPr>
        <w:t>.3.1</w:t>
      </w:r>
      <w:r w:rsidRPr="00B02A0B">
        <w:tab/>
      </w:r>
      <w:r w:rsidRPr="00B02A0B">
        <w:rPr>
          <w:lang w:val="en-US"/>
        </w:rPr>
        <w:t>Request to create a user regroup using preconfigured group</w:t>
      </w:r>
      <w:bookmarkEnd w:id="9200"/>
      <w:bookmarkEnd w:id="9201"/>
      <w:bookmarkEnd w:id="9202"/>
      <w:bookmarkEnd w:id="9203"/>
      <w:bookmarkEnd w:id="9204"/>
      <w:bookmarkEnd w:id="9205"/>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06" w:name="_CR23_3_3_2"/>
      <w:bookmarkStart w:id="9207" w:name="_Toc27501647"/>
      <w:bookmarkStart w:id="9208" w:name="_Toc36049778"/>
      <w:bookmarkStart w:id="9209" w:name="_Toc45210548"/>
      <w:bookmarkStart w:id="9210" w:name="_Toc51851655"/>
      <w:bookmarkStart w:id="9211" w:name="_Toc92225314"/>
      <w:bookmarkStart w:id="9212" w:name="_Toc171586749"/>
      <w:bookmarkEnd w:id="9206"/>
      <w:r w:rsidRPr="00B02A0B">
        <w:t>23.3</w:t>
      </w:r>
      <w:r w:rsidRPr="00B02A0B">
        <w:rPr>
          <w:lang w:val="en-US"/>
        </w:rPr>
        <w:t>.3.2</w:t>
      </w:r>
      <w:r w:rsidRPr="00B02A0B">
        <w:tab/>
      </w:r>
      <w:r w:rsidRPr="00B02A0B">
        <w:rPr>
          <w:lang w:val="en-US"/>
        </w:rPr>
        <w:t>Request to remove a user regroup using preconfigured group</w:t>
      </w:r>
      <w:bookmarkEnd w:id="9207"/>
      <w:bookmarkEnd w:id="9208"/>
      <w:bookmarkEnd w:id="9209"/>
      <w:bookmarkEnd w:id="9210"/>
      <w:bookmarkEnd w:id="9211"/>
      <w:bookmarkEnd w:id="9212"/>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13" w:name="_CR23_3_3_3"/>
      <w:bookmarkStart w:id="9214" w:name="_Toc27501648"/>
      <w:bookmarkStart w:id="9215" w:name="_Toc36049779"/>
      <w:bookmarkStart w:id="9216" w:name="_Toc45210549"/>
      <w:bookmarkStart w:id="9217" w:name="_Toc51851656"/>
      <w:bookmarkStart w:id="9218" w:name="_Toc92225315"/>
      <w:bookmarkStart w:id="9219" w:name="_Toc171586750"/>
      <w:bookmarkEnd w:id="9213"/>
      <w:r w:rsidRPr="00B02A0B">
        <w:t>23.3</w:t>
      </w:r>
      <w:r w:rsidRPr="00B02A0B">
        <w:rPr>
          <w:lang w:val="en-US"/>
        </w:rPr>
        <w:t>.3.3</w:t>
      </w:r>
      <w:r w:rsidRPr="00B02A0B">
        <w:tab/>
      </w:r>
      <w:r w:rsidRPr="00B02A0B">
        <w:rPr>
          <w:lang w:val="en-US"/>
        </w:rPr>
        <w:t>Decision to remove a regroup using preconfigured group</w:t>
      </w:r>
      <w:bookmarkEnd w:id="9214"/>
      <w:bookmarkEnd w:id="9215"/>
      <w:bookmarkEnd w:id="9216"/>
      <w:bookmarkEnd w:id="9217"/>
      <w:bookmarkEnd w:id="9218"/>
      <w:bookmarkEnd w:id="9219"/>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20" w:name="_CR24"/>
      <w:bookmarkStart w:id="9221" w:name="_Toc171586751"/>
      <w:bookmarkEnd w:id="9220"/>
      <w:r>
        <w:rPr>
          <w:lang w:eastAsia="ko-KR"/>
        </w:rPr>
        <w:t>24</w:t>
      </w:r>
      <w:r>
        <w:rPr>
          <w:rFonts w:hint="eastAsia"/>
          <w:lang w:eastAsia="ko-KR"/>
        </w:rPr>
        <w:tab/>
      </w:r>
      <w:r>
        <w:rPr>
          <w:lang w:eastAsia="ko-KR"/>
        </w:rPr>
        <w:t>Adhoc group data communication</w:t>
      </w:r>
      <w:bookmarkEnd w:id="9221"/>
    </w:p>
    <w:p w14:paraId="35D8F308" w14:textId="77777777" w:rsidR="00AE557D" w:rsidRDefault="00AE557D" w:rsidP="00AE557D">
      <w:pPr>
        <w:pStyle w:val="Heading2"/>
        <w:rPr>
          <w:lang w:eastAsia="ko-KR"/>
        </w:rPr>
      </w:pPr>
      <w:bookmarkStart w:id="9222" w:name="_CR24_1"/>
      <w:bookmarkStart w:id="9223" w:name="_Toc171586752"/>
      <w:bookmarkEnd w:id="9222"/>
      <w:r>
        <w:rPr>
          <w:lang w:eastAsia="ko-KR"/>
        </w:rPr>
        <w:t>24</w:t>
      </w:r>
      <w:r>
        <w:rPr>
          <w:rFonts w:hint="eastAsia"/>
          <w:lang w:eastAsia="ko-KR"/>
        </w:rPr>
        <w:t>.</w:t>
      </w:r>
      <w:r>
        <w:rPr>
          <w:lang w:eastAsia="ko-KR"/>
        </w:rPr>
        <w:t>1</w:t>
      </w:r>
      <w:r>
        <w:rPr>
          <w:rFonts w:hint="eastAsia"/>
          <w:lang w:eastAsia="ko-KR"/>
        </w:rPr>
        <w:tab/>
        <w:t>General</w:t>
      </w:r>
      <w:bookmarkEnd w:id="9223"/>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24" w:name="_CR24_2"/>
      <w:bookmarkStart w:id="9225" w:name="_Toc171586753"/>
      <w:bookmarkEnd w:id="9224"/>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25"/>
    </w:p>
    <w:p w14:paraId="5C461248" w14:textId="77777777" w:rsidR="00AE557D" w:rsidRPr="0073469F" w:rsidRDefault="00AE557D" w:rsidP="00AE557D">
      <w:pPr>
        <w:pStyle w:val="Heading3"/>
        <w:rPr>
          <w:rFonts w:eastAsia="Malgun Gothic"/>
        </w:rPr>
      </w:pPr>
      <w:bookmarkStart w:id="9226" w:name="_CR24_2_1"/>
      <w:bookmarkStart w:id="9227" w:name="_Toc20155861"/>
      <w:bookmarkStart w:id="9228" w:name="_Toc27501018"/>
      <w:bookmarkStart w:id="9229" w:name="_Toc36049144"/>
      <w:bookmarkStart w:id="9230" w:name="_Toc45209910"/>
      <w:bookmarkStart w:id="9231" w:name="_Toc51860735"/>
      <w:bookmarkStart w:id="9232" w:name="_Toc138441039"/>
      <w:bookmarkStart w:id="9233" w:name="_Toc171586754"/>
      <w:bookmarkEnd w:id="9226"/>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27"/>
      <w:bookmarkEnd w:id="9228"/>
      <w:bookmarkEnd w:id="9229"/>
      <w:bookmarkEnd w:id="9230"/>
      <w:bookmarkEnd w:id="9231"/>
      <w:bookmarkEnd w:id="9232"/>
      <w:r w:rsidRPr="0073469F">
        <w:rPr>
          <w:rFonts w:eastAsia="Malgun Gothic"/>
        </w:rPr>
        <w:t>General</w:t>
      </w:r>
      <w:bookmarkEnd w:id="9233"/>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34" w:name="_CR24_2_2"/>
      <w:bookmarkStart w:id="9235" w:name="_Toc171586755"/>
      <w:bookmarkEnd w:id="923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35"/>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36" w:name="_CR24_2_2_1"/>
      <w:bookmarkStart w:id="9237" w:name="14f4399e2adfb55a__Toc427698784"/>
      <w:bookmarkStart w:id="9238" w:name="_Toc20155863"/>
      <w:bookmarkStart w:id="9239" w:name="_Toc27501020"/>
      <w:bookmarkStart w:id="9240" w:name="_Toc36049146"/>
      <w:bookmarkStart w:id="9241" w:name="_Toc45209912"/>
      <w:bookmarkStart w:id="9242" w:name="_Toc51860737"/>
      <w:bookmarkStart w:id="9243" w:name="_Toc138441041"/>
      <w:bookmarkStart w:id="9244" w:name="_Toc171586756"/>
      <w:bookmarkEnd w:id="923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37"/>
      <w:bookmarkEnd w:id="9238"/>
      <w:bookmarkEnd w:id="9239"/>
      <w:bookmarkEnd w:id="9240"/>
      <w:bookmarkEnd w:id="9241"/>
      <w:bookmarkEnd w:id="9242"/>
      <w:bookmarkEnd w:id="9243"/>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44"/>
    </w:p>
    <w:p w14:paraId="4C1513AA" w14:textId="77777777" w:rsidR="00AE557D" w:rsidRPr="0073469F" w:rsidRDefault="00AE557D" w:rsidP="00AE557D">
      <w:pPr>
        <w:pStyle w:val="Heading5"/>
        <w:rPr>
          <w:rFonts w:eastAsia="Malgun Gothic"/>
        </w:rPr>
      </w:pPr>
      <w:bookmarkStart w:id="9245" w:name="_CR24_2_2_1_1"/>
      <w:bookmarkStart w:id="9246" w:name="_Toc171586757"/>
      <w:bookmarkEnd w:id="924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46"/>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47" w:name="_CR24_2_2_1_2"/>
      <w:bookmarkStart w:id="9248" w:name="_Toc171586758"/>
      <w:bookmarkEnd w:id="924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48"/>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49" w:name="_CR24_2_2_2"/>
      <w:bookmarkStart w:id="9250" w:name="_Toc171586759"/>
      <w:bookmarkEnd w:id="9249"/>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50"/>
    </w:p>
    <w:p w14:paraId="5274038D" w14:textId="77777777" w:rsidR="009F2F1B" w:rsidRPr="0073469F" w:rsidRDefault="009F2F1B" w:rsidP="009F2F1B">
      <w:pPr>
        <w:pStyle w:val="Heading5"/>
        <w:rPr>
          <w:rFonts w:eastAsia="Malgun Gothic"/>
        </w:rPr>
      </w:pPr>
      <w:bookmarkStart w:id="9251" w:name="_CR24_2_2_2_1"/>
      <w:bookmarkStart w:id="9252" w:name="_Toc171586760"/>
      <w:bookmarkEnd w:id="9251"/>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52"/>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071CC7E9" w:rsidR="00816D5E" w:rsidRDefault="00816D5E" w:rsidP="00816D5E">
      <w:pPr>
        <w:pStyle w:val="B3"/>
      </w:pPr>
      <w:r>
        <w:rPr>
          <w:rFonts w:eastAsia="Malgun Gothic"/>
        </w:rPr>
        <w:t>e)</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53" w:name="_CR24_2_2_2_2"/>
      <w:bookmarkStart w:id="9254" w:name="_Toc171586761"/>
      <w:bookmarkEnd w:id="9253"/>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54"/>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55" w:name="_CR24_2_3"/>
      <w:bookmarkStart w:id="9256" w:name="_Toc171586762"/>
      <w:bookmarkEnd w:id="925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56"/>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57" w:name="_CR24_2_3_1"/>
      <w:bookmarkStart w:id="9258" w:name="_Toc171586763"/>
      <w:bookmarkEnd w:id="925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58"/>
    </w:p>
    <w:p w14:paraId="3102DB37" w14:textId="77777777" w:rsidR="00AE557D" w:rsidRPr="0073469F" w:rsidRDefault="00AE557D" w:rsidP="00AE557D">
      <w:pPr>
        <w:pStyle w:val="Heading5"/>
        <w:rPr>
          <w:rFonts w:eastAsia="Malgun Gothic"/>
        </w:rPr>
      </w:pPr>
      <w:bookmarkStart w:id="9259" w:name="_CR24_2_3_1_1"/>
      <w:bookmarkStart w:id="9260" w:name="_Toc171586764"/>
      <w:bookmarkEnd w:id="925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0"/>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61" w:name="_CR24_2_3_1_2"/>
      <w:bookmarkStart w:id="9262" w:name="_Toc171586765"/>
      <w:bookmarkEnd w:id="926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62"/>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63" w:name="_CR24_2_3_2"/>
      <w:bookmarkStart w:id="9264" w:name="_Toc171586766"/>
      <w:bookmarkEnd w:id="9263"/>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64"/>
    </w:p>
    <w:p w14:paraId="1D2E6899" w14:textId="77777777" w:rsidR="0023143E" w:rsidRPr="0073469F" w:rsidRDefault="0023143E" w:rsidP="0023143E">
      <w:pPr>
        <w:pStyle w:val="Heading5"/>
        <w:rPr>
          <w:rFonts w:eastAsia="Malgun Gothic"/>
        </w:rPr>
      </w:pPr>
      <w:bookmarkStart w:id="9265" w:name="_CR24_2_3_2_1"/>
      <w:bookmarkStart w:id="9266" w:name="_Toc171586767"/>
      <w:bookmarkEnd w:id="9265"/>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66"/>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67" w:name="_CR24_2_4"/>
      <w:bookmarkStart w:id="9268" w:name="_Toc171586768"/>
      <w:bookmarkEnd w:id="926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268"/>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69" w:name="_CR24_2_4_1"/>
      <w:bookmarkStart w:id="9270" w:name="_Toc171586769"/>
      <w:bookmarkEnd w:id="926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0"/>
    </w:p>
    <w:p w14:paraId="7E476E01" w14:textId="77777777" w:rsidR="00AE557D" w:rsidRPr="0073469F" w:rsidRDefault="00AE557D" w:rsidP="00AE557D">
      <w:pPr>
        <w:pStyle w:val="Heading5"/>
        <w:rPr>
          <w:rFonts w:eastAsia="Malgun Gothic"/>
        </w:rPr>
      </w:pPr>
      <w:bookmarkStart w:id="9271" w:name="_CR24_2_4_1_1"/>
      <w:bookmarkStart w:id="9272" w:name="_Toc171586770"/>
      <w:bookmarkEnd w:id="927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72"/>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73" w:name="_CR24_2_4_1_2"/>
      <w:bookmarkStart w:id="9274" w:name="_Toc171586771"/>
      <w:bookmarkEnd w:id="927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74"/>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75" w:name="_CR24_2_4_2"/>
      <w:bookmarkStart w:id="9276" w:name="_Toc171586772"/>
      <w:bookmarkEnd w:id="9275"/>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76"/>
    </w:p>
    <w:p w14:paraId="23E6685C" w14:textId="77777777" w:rsidR="00B71D01" w:rsidRPr="0073469F" w:rsidRDefault="00B71D01" w:rsidP="00B71D01">
      <w:pPr>
        <w:pStyle w:val="Heading5"/>
        <w:rPr>
          <w:rFonts w:eastAsia="Malgun Gothic"/>
        </w:rPr>
      </w:pPr>
      <w:bookmarkStart w:id="9277" w:name="_CR24_2_4_2_1"/>
      <w:bookmarkStart w:id="9278" w:name="_Toc171586773"/>
      <w:bookmarkEnd w:id="9277"/>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78"/>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279" w:name="_CR24_2_5"/>
      <w:bookmarkStart w:id="9280" w:name="_Toc171586774"/>
      <w:bookmarkEnd w:id="927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280"/>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281" w:name="_CR24_2_5_1"/>
      <w:bookmarkStart w:id="9282" w:name="_Toc171586775"/>
      <w:bookmarkEnd w:id="928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82"/>
    </w:p>
    <w:p w14:paraId="5F16A113" w14:textId="77777777" w:rsidR="00AE557D" w:rsidRPr="0073469F" w:rsidRDefault="00AE557D" w:rsidP="00AE557D">
      <w:pPr>
        <w:pStyle w:val="Heading5"/>
        <w:rPr>
          <w:rFonts w:eastAsia="Malgun Gothic"/>
        </w:rPr>
      </w:pPr>
      <w:bookmarkStart w:id="9283" w:name="_CR24_2_5_1_1"/>
      <w:bookmarkStart w:id="9284" w:name="_Toc171586776"/>
      <w:bookmarkEnd w:id="928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4"/>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285" w:name="_CR24_2_5_2"/>
      <w:bookmarkStart w:id="9286" w:name="_Toc171586777"/>
      <w:bookmarkEnd w:id="9285"/>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286"/>
    </w:p>
    <w:p w14:paraId="3FFD0DD4" w14:textId="77777777" w:rsidR="0085543C" w:rsidRPr="0073469F" w:rsidRDefault="0085543C" w:rsidP="0085543C">
      <w:pPr>
        <w:pStyle w:val="Heading5"/>
        <w:rPr>
          <w:rFonts w:eastAsia="Malgun Gothic"/>
        </w:rPr>
      </w:pPr>
      <w:bookmarkStart w:id="9287" w:name="_CR24_2_5_2_1"/>
      <w:bookmarkStart w:id="9288" w:name="_Toc171586778"/>
      <w:bookmarkEnd w:id="9287"/>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288"/>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289" w:name="_CR24_2_6"/>
      <w:bookmarkStart w:id="9290" w:name="_Toc171586779"/>
      <w:bookmarkEnd w:id="9289"/>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290"/>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291" w:name="_CR24_2_6_1"/>
      <w:bookmarkStart w:id="9292" w:name="_Toc171586780"/>
      <w:bookmarkEnd w:id="9291"/>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2"/>
    </w:p>
    <w:p w14:paraId="73431DA3" w14:textId="77777777" w:rsidR="00276A61" w:rsidRPr="0073469F" w:rsidRDefault="00276A61" w:rsidP="00276A61">
      <w:pPr>
        <w:pStyle w:val="Heading5"/>
        <w:rPr>
          <w:rFonts w:eastAsia="Malgun Gothic"/>
        </w:rPr>
      </w:pPr>
      <w:bookmarkStart w:id="9293" w:name="_CR24_2_6_1_1"/>
      <w:bookmarkStart w:id="9294" w:name="_Toc171586781"/>
      <w:bookmarkEnd w:id="9293"/>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4"/>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295" w:name="_CR24_3"/>
      <w:bookmarkStart w:id="9296" w:name="_Toc171586782"/>
      <w:bookmarkEnd w:id="9295"/>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296"/>
    </w:p>
    <w:p w14:paraId="2EA6CAFB" w14:textId="77777777" w:rsidR="00AE557D" w:rsidRPr="0073469F" w:rsidRDefault="00AE557D" w:rsidP="00AE557D">
      <w:pPr>
        <w:pStyle w:val="Heading3"/>
        <w:rPr>
          <w:rFonts w:eastAsia="Malgun Gothic"/>
        </w:rPr>
      </w:pPr>
      <w:bookmarkStart w:id="9297" w:name="_CR24_3_1"/>
      <w:bookmarkStart w:id="9298" w:name="_Toc171586783"/>
      <w:bookmarkEnd w:id="9297"/>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298"/>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299" w:name="_CR24_3_2"/>
      <w:bookmarkStart w:id="9300" w:name="_Toc171586784"/>
      <w:bookmarkEnd w:id="9299"/>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00"/>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01" w:name="_CR24_3_2_1"/>
      <w:bookmarkStart w:id="9302" w:name="_Toc171586785"/>
      <w:bookmarkEnd w:id="9301"/>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2"/>
    </w:p>
    <w:p w14:paraId="4990CCF7" w14:textId="77777777" w:rsidR="00AE557D" w:rsidRPr="0073469F" w:rsidRDefault="00AE557D" w:rsidP="00AE557D">
      <w:pPr>
        <w:pStyle w:val="Heading5"/>
        <w:rPr>
          <w:rFonts w:eastAsia="Malgun Gothic"/>
        </w:rPr>
      </w:pPr>
      <w:bookmarkStart w:id="9303" w:name="_CR24_3_2_1_1"/>
      <w:bookmarkStart w:id="9304" w:name="_Toc171586786"/>
      <w:bookmarkEnd w:id="930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04"/>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0F0B4BE" w:rsidR="00AE557D" w:rsidRPr="00B02A0B" w:rsidRDefault="00AE557D" w:rsidP="00AE557D">
      <w:pPr>
        <w:pStyle w:val="B1"/>
      </w:pPr>
      <w:bookmarkStart w:id="9305" w:name="14f4399e2adfb55a__Toc427695837"/>
      <w:bookmarkStart w:id="9306" w:name="14f4399e2adfb55a__Toc427696237"/>
      <w:bookmarkStart w:id="9307" w:name="14f4399e2adfb55a__Toc427696636"/>
      <w:bookmarkStart w:id="9308" w:name="14f4399e2adfb55a__Toc427698238"/>
      <w:bookmarkEnd w:id="9305"/>
      <w:bookmarkEnd w:id="9306"/>
      <w:bookmarkEnd w:id="9307"/>
      <w:bookmarkEnd w:id="9308"/>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220B01D" w14:textId="20DBCE9E" w:rsidR="00AE557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6DA4D1A5" w14:textId="387F55B7" w:rsidR="00F048FF" w:rsidRPr="000311BD" w:rsidRDefault="00F048FF" w:rsidP="00F048FF">
      <w:pPr>
        <w:pStyle w:val="B1"/>
        <w:overflowPunct/>
        <w:autoSpaceDE/>
        <w:autoSpaceDN/>
        <w:adjustRightInd/>
        <w:textAlignment w:val="auto"/>
      </w:pPr>
      <w:r>
        <w:rPr>
          <w:lang w:eastAsia="en-US"/>
        </w:rPr>
        <w:t>18A)</w:t>
      </w:r>
      <w:r>
        <w:rPr>
          <w:lang w:eastAsia="en-US"/>
        </w:rPr>
        <w:tab/>
      </w:r>
      <w:r w:rsidRPr="00850437">
        <w:rPr>
          <w:lang w:eastAsia="en-US"/>
        </w:rPr>
        <w:t>if the incoming SIP INVITE request contained an application/vnd.3gpp.mc</w:t>
      </w:r>
      <w:r>
        <w:rPr>
          <w:lang w:eastAsia="en-US"/>
        </w:rPr>
        <w:t>data</w:t>
      </w:r>
      <w:r w:rsidRPr="00850437">
        <w:rPr>
          <w:lang w:eastAsia="en-US"/>
        </w:rPr>
        <w:t>-info+xml MIME body with the &lt;mc</w:t>
      </w:r>
      <w:r>
        <w:rPr>
          <w:lang w:eastAsia="en-US"/>
        </w:rPr>
        <w:t>data</w:t>
      </w:r>
      <w:r w:rsidRPr="00850437">
        <w:rPr>
          <w:lang w:eastAsia="en-US"/>
        </w:rPr>
        <w:t>info&gt; element containing the &lt;mc</w:t>
      </w:r>
      <w:r>
        <w:rPr>
          <w:lang w:eastAsia="en-US"/>
        </w:rPr>
        <w:t>data</w:t>
      </w:r>
      <w:r w:rsidRPr="00850437">
        <w:rPr>
          <w:lang w:eastAsia="en-US"/>
        </w:rPr>
        <w:t>-Params&gt; element containing the &lt;anyExt&gt; element with a &lt;call-participants-criterias&gt; element, may modify based on local policy the content of the &lt;call-participants-criterias&gt; element of the &lt;anyExt&gt; element of &lt;mc</w:t>
      </w:r>
      <w:r>
        <w:rPr>
          <w:lang w:eastAsia="en-US"/>
        </w:rPr>
        <w:t>data</w:t>
      </w:r>
      <w:r w:rsidRPr="00850437">
        <w:rPr>
          <w:lang w:eastAsia="en-US"/>
        </w:rPr>
        <w:t>-Params&gt; element of &lt;mc</w:t>
      </w:r>
      <w:r>
        <w:rPr>
          <w:lang w:eastAsia="en-US"/>
        </w:rPr>
        <w:t>data</w:t>
      </w:r>
      <w:r w:rsidRPr="00850437">
        <w:rPr>
          <w:lang w:eastAsia="en-US"/>
        </w:rPr>
        <w:t>info&gt; element of the application/vnd.3gpp.mc</w:t>
      </w:r>
      <w:r>
        <w:rPr>
          <w:lang w:eastAsia="en-US"/>
        </w:rPr>
        <w:t>data</w:t>
      </w:r>
      <w:r w:rsidRPr="00850437">
        <w:rPr>
          <w:lang w:eastAsia="en-US"/>
        </w:rPr>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09" w:name="_CR24_3_2_1_2"/>
      <w:bookmarkStart w:id="9310" w:name="_Toc171586787"/>
      <w:bookmarkEnd w:id="930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10"/>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11" w:name="_CR24_3_2_2"/>
      <w:bookmarkStart w:id="9312" w:name="_Toc171586788"/>
      <w:bookmarkEnd w:id="9311"/>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12"/>
    </w:p>
    <w:p w14:paraId="319F5D68" w14:textId="77777777" w:rsidR="004B6058" w:rsidRPr="0073469F" w:rsidRDefault="004B6058" w:rsidP="004B6058">
      <w:pPr>
        <w:pStyle w:val="Heading5"/>
        <w:rPr>
          <w:rFonts w:eastAsia="Malgun Gothic"/>
        </w:rPr>
      </w:pPr>
      <w:bookmarkStart w:id="9313" w:name="_CR24_3_2_2_1"/>
      <w:bookmarkStart w:id="9314" w:name="_Toc171586789"/>
      <w:bookmarkEnd w:id="9313"/>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14"/>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220B33A6"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w:t>
      </w:r>
      <w:r w:rsidR="00F048FF">
        <w:t xml:space="preserve">received </w:t>
      </w:r>
      <w:r w:rsidRPr="00054AB9">
        <w:t xml:space="preserve">SIP </w:t>
      </w:r>
      <w:r>
        <w:t>REFER</w:t>
      </w:r>
      <w:r w:rsidRPr="00054AB9">
        <w:t xml:space="preserve"> request </w:t>
      </w:r>
      <w:r w:rsidR="00F048FF">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5D52D355" w:rsidR="004B6058"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w:t>
      </w:r>
    </w:p>
    <w:p w14:paraId="2CB0D6E4" w14:textId="34459FC5" w:rsidR="00F048FF" w:rsidRPr="00102CCE" w:rsidRDefault="00F048FF" w:rsidP="004B6058">
      <w:pPr>
        <w:pStyle w:val="B1"/>
      </w:pPr>
      <w:r>
        <w:rPr>
          <w:lang w:eastAsia="ko-KR"/>
        </w:rPr>
        <w:t>14A)</w:t>
      </w:r>
      <w:r>
        <w:rPr>
          <w:lang w:eastAsia="ko-KR"/>
        </w:rPr>
        <w:tab/>
      </w:r>
      <w:r>
        <w:t xml:space="preserve">if </w:t>
      </w:r>
      <w:r w:rsidRPr="008467F8">
        <w:t xml:space="preserve">the </w:t>
      </w:r>
      <w:r>
        <w:t>received</w:t>
      </w:r>
      <w:r w:rsidRPr="008467F8">
        <w:t xml:space="preserve"> SIP </w:t>
      </w:r>
      <w:r>
        <w:t>REFER</w:t>
      </w:r>
      <w:r w:rsidRPr="008467F8">
        <w:t xml:space="preserve"> request contained an </w:t>
      </w:r>
      <w:r>
        <w:t>application/vnd.3gpp.mcdata-info+xml</w:t>
      </w:r>
      <w:r w:rsidRPr="0073469F">
        <w:t xml:space="preserve"> MIME body with the &lt;mc</w:t>
      </w:r>
      <w:r>
        <w:t>data</w:t>
      </w:r>
      <w:r w:rsidRPr="0073469F">
        <w:t>info&gt; element containing the &lt;mc</w:t>
      </w:r>
      <w:r>
        <w:t>data</w:t>
      </w:r>
      <w:r w:rsidRPr="0073469F">
        <w:t xml:space="preserve">-Params&gt;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w:t>
      </w:r>
      <w:r>
        <w:t>mcdata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15" w:name="_CR24_3_2_2_2"/>
      <w:bookmarkStart w:id="9316" w:name="_Toc171586790"/>
      <w:bookmarkEnd w:id="9315"/>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16"/>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17" w:name="_CR24_3_3"/>
      <w:bookmarkStart w:id="9318" w:name="_Toc171586791"/>
      <w:bookmarkEnd w:id="9317"/>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18"/>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19" w:name="_CR24_3_3_1"/>
      <w:bookmarkStart w:id="9320" w:name="_Toc171586792"/>
      <w:bookmarkEnd w:id="931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0"/>
    </w:p>
    <w:p w14:paraId="4ECDB090" w14:textId="77777777" w:rsidR="00AE557D" w:rsidRPr="0073469F" w:rsidRDefault="00AE557D" w:rsidP="00AE557D">
      <w:pPr>
        <w:pStyle w:val="Heading5"/>
        <w:rPr>
          <w:rFonts w:eastAsia="Malgun Gothic"/>
        </w:rPr>
      </w:pPr>
      <w:bookmarkStart w:id="9321" w:name="_CR24_3_3_1_1"/>
      <w:bookmarkStart w:id="9322" w:name="_Toc171586793"/>
      <w:bookmarkEnd w:id="932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22"/>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23" w:name="_CR24_3_3_1_2"/>
      <w:bookmarkStart w:id="9324" w:name="_Toc171586794"/>
      <w:bookmarkEnd w:id="932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24"/>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25" w:name="_CR24_3_3_2"/>
      <w:bookmarkStart w:id="9326" w:name="_Toc171586795"/>
      <w:bookmarkEnd w:id="9325"/>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26"/>
    </w:p>
    <w:p w14:paraId="7DC1FF32" w14:textId="77777777" w:rsidR="006D23B2" w:rsidRPr="0073469F" w:rsidRDefault="006D23B2" w:rsidP="006D23B2">
      <w:pPr>
        <w:pStyle w:val="Heading5"/>
        <w:rPr>
          <w:rFonts w:eastAsia="Malgun Gothic"/>
        </w:rPr>
      </w:pPr>
      <w:bookmarkStart w:id="9327" w:name="_CR24_3_3_2_1"/>
      <w:bookmarkStart w:id="9328" w:name="_Toc171586796"/>
      <w:bookmarkEnd w:id="9327"/>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28"/>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29" w:name="_CR24_3_3_2_2"/>
      <w:bookmarkStart w:id="9330" w:name="_Toc171586797"/>
      <w:bookmarkEnd w:id="9329"/>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30"/>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31" w:name="_CR24_3_4"/>
      <w:bookmarkStart w:id="9332" w:name="_Toc171586798"/>
      <w:bookmarkEnd w:id="9331"/>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32"/>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33" w:name="_CR24_3_4_1"/>
      <w:bookmarkStart w:id="9334" w:name="_Toc171586799"/>
      <w:bookmarkEnd w:id="9333"/>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34"/>
    </w:p>
    <w:p w14:paraId="610F41C8" w14:textId="77777777" w:rsidR="00AE557D" w:rsidRPr="0073469F" w:rsidRDefault="00AE557D" w:rsidP="00AE557D">
      <w:pPr>
        <w:pStyle w:val="Heading5"/>
        <w:rPr>
          <w:rFonts w:eastAsia="Malgun Gothic"/>
        </w:rPr>
      </w:pPr>
      <w:bookmarkStart w:id="9335" w:name="_CR24_3_4_1_1"/>
      <w:bookmarkStart w:id="9336" w:name="_Toc171586800"/>
      <w:bookmarkEnd w:id="9335"/>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36"/>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37" w:name="_CR24_3_4_2"/>
      <w:bookmarkStart w:id="9338" w:name="_Toc171586801"/>
      <w:bookmarkEnd w:id="9337"/>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38"/>
    </w:p>
    <w:p w14:paraId="28C730B9" w14:textId="77777777" w:rsidR="0003038E" w:rsidRPr="0073469F" w:rsidRDefault="0003038E" w:rsidP="0003038E">
      <w:pPr>
        <w:pStyle w:val="Heading5"/>
        <w:rPr>
          <w:rFonts w:eastAsia="Malgun Gothic"/>
        </w:rPr>
      </w:pPr>
      <w:bookmarkStart w:id="9339" w:name="_CR24_3_4_2_1"/>
      <w:bookmarkStart w:id="9340" w:name="_Toc171586802"/>
      <w:bookmarkEnd w:id="9339"/>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40"/>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41" w:name="_CR24_3_5"/>
      <w:bookmarkStart w:id="9342" w:name="_Toc171586803"/>
      <w:bookmarkEnd w:id="9341"/>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42"/>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43" w:name="_CR24_3_5_1"/>
      <w:bookmarkStart w:id="9344" w:name="_Toc171586804"/>
      <w:bookmarkEnd w:id="934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4"/>
    </w:p>
    <w:p w14:paraId="07565817" w14:textId="77777777" w:rsidR="00276A61" w:rsidRPr="0073469F" w:rsidRDefault="00276A61" w:rsidP="00276A61">
      <w:pPr>
        <w:pStyle w:val="Heading5"/>
        <w:rPr>
          <w:rFonts w:eastAsia="Malgun Gothic"/>
        </w:rPr>
      </w:pPr>
      <w:bookmarkStart w:id="9345" w:name="_CR24_3_5_1_1"/>
      <w:bookmarkStart w:id="9346" w:name="_Toc171586805"/>
      <w:bookmarkEnd w:id="934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6"/>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rFonts w:eastAsia="SimSun"/>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47" w:name="_Toc155364365"/>
      <w:bookmarkStart w:id="9348" w:name="_Toc171586806"/>
      <w:bookmarkStart w:id="9349" w:name="_Toc155364366"/>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47"/>
      <w:r>
        <w:rPr>
          <w:rFonts w:eastAsia="Malgun Gothic"/>
        </w:rPr>
        <w:t>initiated by participating MCData function</w:t>
      </w:r>
      <w:bookmarkEnd w:id="9348"/>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50" w:name="_Toc171586807"/>
      <w:bookmarkEnd w:id="934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50"/>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51" w:name="_Toc171586808"/>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51"/>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52" w:name="_Toc171586809"/>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52"/>
    </w:p>
    <w:p w14:paraId="5DCD340A" w14:textId="5010E6E6"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rPr>
          <w:rFonts w:eastAsia="SimSun"/>
        </w:rPr>
        <w:t>accordance with 3GPP TS </w:t>
      </w:r>
      <w:r>
        <w:rPr>
          <w:rFonts w:eastAsia="SimSun"/>
        </w:rPr>
        <w:t>24.229 [5]</w:t>
      </w:r>
      <w:r w:rsidRPr="00E26687">
        <w:rPr>
          <w:rFonts w:eastAsia="SimSun"/>
        </w:rPr>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rPr>
          <w:rFonts w:eastAsia="SimSun"/>
        </w:rPr>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w:t>
      </w:r>
      <w:r>
        <w:rPr>
          <w:rFonts w:eastAsia="SimSun"/>
        </w:rPr>
        <w:t>response</w:t>
      </w:r>
      <w:r>
        <w:t>-type&gt;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53" w:name="_Toc171586810"/>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53"/>
    </w:p>
    <w:p w14:paraId="7ED02FCA" w14:textId="72272A1B"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54" w:name="_CR24_4"/>
      <w:bookmarkStart w:id="9355" w:name="_Toc171586811"/>
      <w:bookmarkEnd w:id="9354"/>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55"/>
    </w:p>
    <w:p w14:paraId="1E3694AB" w14:textId="77777777" w:rsidR="00AE557D" w:rsidRPr="0073469F" w:rsidRDefault="00AE557D" w:rsidP="00AE557D">
      <w:pPr>
        <w:pStyle w:val="Heading3"/>
        <w:rPr>
          <w:rFonts w:eastAsia="Malgun Gothic"/>
        </w:rPr>
      </w:pPr>
      <w:bookmarkStart w:id="9356" w:name="_CR24_4_1"/>
      <w:bookmarkStart w:id="9357" w:name="_Toc171586812"/>
      <w:bookmarkEnd w:id="9356"/>
      <w:r>
        <w:rPr>
          <w:rFonts w:eastAsia="Malgun Gothic"/>
        </w:rPr>
        <w:t>24.4</w:t>
      </w:r>
      <w:r w:rsidRPr="0073469F">
        <w:rPr>
          <w:rFonts w:eastAsia="Malgun Gothic"/>
        </w:rPr>
        <w:t>.1</w:t>
      </w:r>
      <w:r w:rsidRPr="0073469F">
        <w:rPr>
          <w:rFonts w:eastAsia="Malgun Gothic"/>
        </w:rPr>
        <w:tab/>
        <w:t>General</w:t>
      </w:r>
      <w:bookmarkEnd w:id="9357"/>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58" w:name="_CR24_4_2"/>
      <w:bookmarkStart w:id="9359" w:name="_Toc171586813"/>
      <w:bookmarkEnd w:id="9358"/>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359"/>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60" w:name="_CR24_4_2_1"/>
      <w:bookmarkStart w:id="9361" w:name="_Toc20155897"/>
      <w:bookmarkStart w:id="9362" w:name="_Toc27501054"/>
      <w:bookmarkStart w:id="9363" w:name="_Toc36049180"/>
      <w:bookmarkStart w:id="9364" w:name="_Toc45209946"/>
      <w:bookmarkStart w:id="9365" w:name="_Toc51859610"/>
      <w:bookmarkStart w:id="9366" w:name="_Toc107003431"/>
      <w:bookmarkStart w:id="9367" w:name="_Toc171586814"/>
      <w:bookmarkEnd w:id="9360"/>
      <w:r>
        <w:rPr>
          <w:rFonts w:eastAsia="Malgun Gothic"/>
        </w:rPr>
        <w:t>24.4</w:t>
      </w:r>
      <w:r w:rsidRPr="0073469F">
        <w:rPr>
          <w:rFonts w:eastAsia="Malgun Gothic"/>
        </w:rPr>
        <w:t>.</w:t>
      </w:r>
      <w:r>
        <w:rPr>
          <w:rFonts w:eastAsia="Malgun Gothic"/>
        </w:rPr>
        <w:t>2.1</w:t>
      </w:r>
      <w:r w:rsidRPr="0073469F">
        <w:rPr>
          <w:noProof/>
        </w:rPr>
        <w:tab/>
      </w:r>
      <w:bookmarkEnd w:id="9361"/>
      <w:bookmarkEnd w:id="9362"/>
      <w:bookmarkEnd w:id="9363"/>
      <w:bookmarkEnd w:id="9364"/>
      <w:bookmarkEnd w:id="9365"/>
      <w:bookmarkEnd w:id="9366"/>
      <w:r w:rsidRPr="0073469F">
        <w:rPr>
          <w:noProof/>
        </w:rPr>
        <w:t>Originating Procedures</w:t>
      </w:r>
      <w:bookmarkEnd w:id="9367"/>
    </w:p>
    <w:p w14:paraId="0A103788" w14:textId="77777777" w:rsidR="00AE557D" w:rsidRPr="0073469F" w:rsidRDefault="00AE557D" w:rsidP="00AE557D">
      <w:pPr>
        <w:pStyle w:val="Heading5"/>
      </w:pPr>
      <w:bookmarkStart w:id="9368" w:name="_CR24_4_2_1_1"/>
      <w:bookmarkStart w:id="9369" w:name="_Toc20155899"/>
      <w:bookmarkStart w:id="9370" w:name="_Toc27501056"/>
      <w:bookmarkStart w:id="9371" w:name="_Toc36049182"/>
      <w:bookmarkStart w:id="9372" w:name="_Toc45209948"/>
      <w:bookmarkStart w:id="9373" w:name="_Toc51859612"/>
      <w:bookmarkStart w:id="9374" w:name="_Toc107003433"/>
      <w:bookmarkStart w:id="9375" w:name="_Toc171586815"/>
      <w:bookmarkEnd w:id="9368"/>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69"/>
      <w:bookmarkEnd w:id="9370"/>
      <w:bookmarkEnd w:id="9371"/>
      <w:bookmarkEnd w:id="9372"/>
      <w:bookmarkEnd w:id="9373"/>
      <w:bookmarkEnd w:id="9374"/>
      <w:bookmarkEnd w:id="9375"/>
    </w:p>
    <w:p w14:paraId="2B2F0E63" w14:textId="77777777" w:rsidR="00AE557D" w:rsidRPr="0073469F" w:rsidRDefault="00AE557D" w:rsidP="00AE557D">
      <w:bookmarkStart w:id="9376" w:name="_Toc20155901"/>
      <w:bookmarkStart w:id="9377" w:name="_Toc27501058"/>
      <w:bookmarkStart w:id="9378" w:name="_Toc36049184"/>
      <w:bookmarkStart w:id="9379" w:name="_Toc45209950"/>
      <w:bookmarkStart w:id="9380" w:name="_Toc51859614"/>
      <w:bookmarkStart w:id="9381"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pPr>
        <w:rPr>
          <w:rFonts w:eastAsia="SimSun"/>
        </w:rPr>
      </w:pPr>
      <w:r w:rsidRPr="0073469F">
        <w:rPr>
          <w:rFonts w:eastAsia="SimSun"/>
        </w:rPr>
        <w:t xml:space="preserve">The controlling </w:t>
      </w:r>
      <w:r w:rsidRPr="0073469F">
        <w:rPr>
          <w:noProof/>
        </w:rPr>
        <w:t>MC</w:t>
      </w:r>
      <w:r>
        <w:rPr>
          <w:noProof/>
        </w:rPr>
        <w:t>Data</w:t>
      </w:r>
      <w:r w:rsidRPr="0073469F">
        <w:rPr>
          <w:rFonts w:eastAsia="SimSun"/>
        </w:rPr>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rPr>
          <w:rFonts w:eastAsia="SimSun"/>
        </w:rPr>
      </w:pPr>
      <w:r>
        <w:rPr>
          <w:rFonts w:eastAsia="SimSun"/>
        </w:rPr>
        <w:t>8</w:t>
      </w:r>
      <w:r w:rsidRPr="0073469F">
        <w:rPr>
          <w:rFonts w:eastAsia="SimSun"/>
        </w:rPr>
        <w:t>)</w:t>
      </w:r>
      <w:r w:rsidRPr="0073469F">
        <w:rPr>
          <w:rFonts w:eastAsia="SimSun"/>
        </w:rPr>
        <w:tab/>
      </w:r>
      <w:r w:rsidRPr="00B02A0B">
        <w:t>shall set the Request-URI to the public service identity of the terminating participating MCData function associated to the MCData user to be invited</w:t>
      </w:r>
      <w:r w:rsidRPr="0073469F">
        <w:rPr>
          <w:rFonts w:eastAsia="SimSun"/>
        </w:rPr>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rPr>
          <w:rFonts w:eastAsia="SimSun"/>
        </w:rPr>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rPr>
          <w:rFonts w:eastAsia="SimSun"/>
        </w:rPr>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rPr>
          <w:rFonts w:eastAsia="SimSun"/>
        </w:rPr>
        <w:t>user to be invited</w:t>
      </w:r>
      <w:r>
        <w:rPr>
          <w:rFonts w:eastAsia="SimSun"/>
        </w:rPr>
        <w:t xml:space="preserve"> in the partner </w:t>
      </w:r>
      <w:r w:rsidRPr="00B02A0B">
        <w:t xml:space="preserve">MCData </w:t>
      </w:r>
      <w:r>
        <w:rPr>
          <w:rFonts w:eastAsia="SimSun"/>
        </w:rPr>
        <w:t xml:space="preserve">system by primary </w:t>
      </w:r>
      <w:r w:rsidRPr="00B02A0B">
        <w:t xml:space="preserve">MCData </w:t>
      </w:r>
      <w:r>
        <w:rPr>
          <w:rFonts w:eastAsia="SimSun"/>
        </w:rPr>
        <w:t xml:space="preserve">system while establishing a data communication using the </w:t>
      </w:r>
      <w:r w:rsidRPr="00355DCA">
        <w:rPr>
          <w:rFonts w:eastAsia="SimSun"/>
        </w:rPr>
        <w:t>get user list</w:t>
      </w:r>
      <w:r>
        <w:rPr>
          <w:rFonts w:eastAsia="SimSun"/>
        </w:rPr>
        <w:t xml:space="preserve"> procedure is need to be specified</w:t>
      </w:r>
      <w:r>
        <w:t>.</w:t>
      </w:r>
    </w:p>
    <w:p w14:paraId="1F3D7404" w14:textId="77777777" w:rsidR="00AE557D" w:rsidRDefault="00AE557D" w:rsidP="00AE557D">
      <w:pPr>
        <w:pStyle w:val="B1"/>
        <w:rPr>
          <w:rFonts w:eastAsia="SimSun"/>
        </w:rPr>
      </w:pPr>
      <w:r>
        <w:rPr>
          <w:lang w:eastAsia="ko-KR"/>
        </w:rPr>
        <w:t>9</w:t>
      </w:r>
      <w:r w:rsidRPr="0073469F">
        <w:rPr>
          <w:lang w:eastAsia="ko-KR"/>
        </w:rPr>
        <w:t>)</w:t>
      </w:r>
      <w:r w:rsidRPr="0073469F">
        <w:rPr>
          <w:rFonts w:eastAsia="SimSun"/>
        </w:rPr>
        <w:tab/>
      </w:r>
      <w:r w:rsidRPr="00B02A0B">
        <w:t xml:space="preserve">shall set the </w:t>
      </w:r>
      <w:r w:rsidRPr="00B02A0B">
        <w:rPr>
          <w:lang w:eastAsia="ko-KR"/>
        </w:rPr>
        <w:t>P-Asserted-Identity header field to the public service identity of the controlling MCData function</w:t>
      </w:r>
      <w:r w:rsidRPr="0073469F">
        <w:rPr>
          <w:rFonts w:eastAsia="SimSun"/>
        </w:rPr>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rPr>
          <w:rFonts w:eastAsia="SimSun"/>
        </w:rPr>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rPr>
          <w:rFonts w:eastAsia="SimSun"/>
        </w:rPr>
      </w:pPr>
      <w:r w:rsidRPr="0073469F">
        <w:rPr>
          <w:rFonts w:eastAsia="SimSun"/>
        </w:rPr>
        <w:t>NOTE </w:t>
      </w:r>
      <w:r w:rsidR="00722224">
        <w:rPr>
          <w:rFonts w:eastAsia="SimSun"/>
        </w:rPr>
        <w:t>6</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rPr>
          <w:rFonts w:eastAsia="SimSun"/>
        </w:rPr>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rPr>
          <w:rFonts w:eastAsia="SimSun"/>
        </w:rPr>
        <w:t xml:space="preserve"> </w:t>
      </w:r>
      <w:r w:rsidRPr="0073469F">
        <w:t xml:space="preserve">client. These notifications received by </w:t>
      </w:r>
      <w:r w:rsidRPr="0073469F">
        <w:rPr>
          <w:noProof/>
        </w:rPr>
        <w:t>MC</w:t>
      </w:r>
      <w:r>
        <w:rPr>
          <w:noProof/>
        </w:rPr>
        <w:t>Data</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382" w:name="_CR24_4_2_2"/>
      <w:bookmarkStart w:id="9383" w:name="_Toc171586816"/>
      <w:bookmarkEnd w:id="9382"/>
      <w:r>
        <w:rPr>
          <w:rFonts w:eastAsia="Malgun Gothic"/>
        </w:rPr>
        <w:t>24.4</w:t>
      </w:r>
      <w:r w:rsidRPr="0073469F">
        <w:rPr>
          <w:rFonts w:eastAsia="Malgun Gothic"/>
        </w:rPr>
        <w:t>.</w:t>
      </w:r>
      <w:r>
        <w:rPr>
          <w:rFonts w:eastAsia="Malgun Gothic"/>
        </w:rPr>
        <w:t>2.2</w:t>
      </w:r>
      <w:r w:rsidRPr="0073469F">
        <w:rPr>
          <w:noProof/>
        </w:rPr>
        <w:tab/>
        <w:t>Terminating Procedures</w:t>
      </w:r>
      <w:bookmarkEnd w:id="9376"/>
      <w:bookmarkEnd w:id="9377"/>
      <w:bookmarkEnd w:id="9378"/>
      <w:bookmarkEnd w:id="9379"/>
      <w:bookmarkEnd w:id="9380"/>
      <w:bookmarkEnd w:id="9381"/>
      <w:bookmarkEnd w:id="9383"/>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384" w:name="_CR24_4_3"/>
      <w:bookmarkStart w:id="9385" w:name="_Toc171586817"/>
      <w:bookmarkEnd w:id="9384"/>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85"/>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386" w:name="_CR24_4_3_1"/>
      <w:bookmarkStart w:id="9387" w:name="_Toc171586818"/>
      <w:bookmarkEnd w:id="9386"/>
      <w:r>
        <w:rPr>
          <w:rFonts w:eastAsia="Malgun Gothic"/>
        </w:rPr>
        <w:t>24.4</w:t>
      </w:r>
      <w:r w:rsidRPr="0073469F">
        <w:rPr>
          <w:rFonts w:eastAsia="Malgun Gothic"/>
        </w:rPr>
        <w:t>.</w:t>
      </w:r>
      <w:r>
        <w:rPr>
          <w:rFonts w:eastAsia="Malgun Gothic"/>
        </w:rPr>
        <w:t>3.1</w:t>
      </w:r>
      <w:r w:rsidRPr="0073469F">
        <w:rPr>
          <w:noProof/>
        </w:rPr>
        <w:tab/>
        <w:t>Originating Procedures</w:t>
      </w:r>
      <w:bookmarkEnd w:id="9387"/>
    </w:p>
    <w:p w14:paraId="74584E2C" w14:textId="1694BF51" w:rsidR="00F6385E" w:rsidRPr="00F6385E" w:rsidRDefault="00AE557D" w:rsidP="00F6385E">
      <w:bookmarkStart w:id="9388" w:name="_CR24_4_3_1_1"/>
      <w:bookmarkEnd w:id="9388"/>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389" w:name="_CR24_4_3_1_1_1"/>
      <w:bookmarkStart w:id="9390" w:name="_Toc171586819"/>
      <w:bookmarkEnd w:id="9389"/>
      <w:r w:rsidRPr="00F6385E">
        <w:rPr>
          <w:rFonts w:eastAsia="Malgun Gothic"/>
          <w:sz w:val="20"/>
          <w:lang w:eastAsia="en-US"/>
        </w:rPr>
        <w:t>24.4.3.1.1.1</w:t>
      </w:r>
      <w:r w:rsidRPr="00F6385E">
        <w:rPr>
          <w:rFonts w:eastAsia="Malgun Gothic"/>
          <w:sz w:val="20"/>
          <w:lang w:eastAsia="en-US"/>
        </w:rPr>
        <w:tab/>
        <w:t>SIP BYE request for releasing MCData session</w:t>
      </w:r>
      <w:bookmarkEnd w:id="9390"/>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391" w:name="_CR24_4_3_1_2"/>
      <w:bookmarkEnd w:id="9391"/>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392" w:name="_CR24_4_3_1_2_1"/>
      <w:bookmarkStart w:id="9393" w:name="_Toc171586820"/>
      <w:bookmarkEnd w:id="9392"/>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393"/>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394" w:name="_CR24_4_3_2"/>
      <w:bookmarkStart w:id="9395" w:name="_Toc171586821"/>
      <w:bookmarkEnd w:id="9394"/>
      <w:r>
        <w:rPr>
          <w:rFonts w:eastAsia="Malgun Gothic"/>
        </w:rPr>
        <w:t>24.4</w:t>
      </w:r>
      <w:r w:rsidRPr="0073469F">
        <w:rPr>
          <w:rFonts w:eastAsia="Malgun Gothic"/>
        </w:rPr>
        <w:t>.</w:t>
      </w:r>
      <w:r>
        <w:rPr>
          <w:rFonts w:eastAsia="Malgun Gothic"/>
        </w:rPr>
        <w:t>3.2</w:t>
      </w:r>
      <w:r w:rsidRPr="0073469F">
        <w:rPr>
          <w:noProof/>
        </w:rPr>
        <w:tab/>
        <w:t>Terminating Procedures</w:t>
      </w:r>
      <w:bookmarkEnd w:id="9395"/>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396" w:name="_CR24_4_4"/>
      <w:bookmarkStart w:id="9397" w:name="_Toc171586822"/>
      <w:bookmarkEnd w:id="9396"/>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97"/>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398" w:name="_CR24_4_4_1"/>
      <w:bookmarkStart w:id="9399" w:name="_Toc171586823"/>
      <w:bookmarkEnd w:id="9398"/>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99"/>
    </w:p>
    <w:p w14:paraId="535AF52F" w14:textId="77777777" w:rsidR="00AE557D" w:rsidRPr="0073469F" w:rsidRDefault="00AE557D" w:rsidP="00AE557D">
      <w:pPr>
        <w:pStyle w:val="Heading5"/>
        <w:rPr>
          <w:rFonts w:eastAsia="Malgun Gothic"/>
        </w:rPr>
      </w:pPr>
      <w:bookmarkStart w:id="9400" w:name="_CR24_4_4_1_1"/>
      <w:bookmarkStart w:id="9401" w:name="_Toc171586824"/>
      <w:bookmarkEnd w:id="9400"/>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0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02" w:name="_CR24_4_5"/>
      <w:bookmarkStart w:id="9403" w:name="_Toc171586825"/>
      <w:bookmarkEnd w:id="9402"/>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03"/>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04" w:name="_CR24_4_5_1"/>
      <w:bookmarkStart w:id="9405" w:name="_Toc146246992"/>
      <w:bookmarkStart w:id="9406" w:name="_Toc171586826"/>
      <w:bookmarkEnd w:id="9404"/>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05"/>
      <w:bookmarkEnd w:id="9406"/>
    </w:p>
    <w:p w14:paraId="2D4C7104" w14:textId="77777777" w:rsidR="00284A0B" w:rsidRPr="0073469F" w:rsidRDefault="00284A0B" w:rsidP="00284A0B">
      <w:pPr>
        <w:pStyle w:val="Heading5"/>
        <w:rPr>
          <w:rFonts w:eastAsia="Malgun Gothic"/>
        </w:rPr>
      </w:pPr>
      <w:bookmarkStart w:id="9407" w:name="_CR24_4_5_1_1"/>
      <w:bookmarkStart w:id="9408" w:name="_Toc146246993"/>
      <w:bookmarkStart w:id="9409" w:name="_Toc171586827"/>
      <w:bookmarkEnd w:id="9407"/>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08"/>
      <w:bookmarkEnd w:id="9409"/>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357A75F" w14:textId="77777777" w:rsidR="00284A0B" w:rsidRDefault="00284A0B" w:rsidP="00284A0B">
      <w:pPr>
        <w:pStyle w:val="B1"/>
      </w:pPr>
      <w:r>
        <w:t>3)</w:t>
      </w:r>
      <w:r>
        <w:tab/>
      </w:r>
      <w:r w:rsidRPr="0073469F">
        <w:t xml:space="preserve">if the </w:t>
      </w:r>
      <w:r>
        <w:t xml:space="preserve">originating </w:t>
      </w:r>
      <w:r w:rsidRPr="0073469F">
        <w:t>user identified by the MC</w:t>
      </w:r>
      <w:r>
        <w:t>Data</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adhoc-group-data-comn-modify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410" w:name="_Toc17158682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10"/>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11" w:name="_Toc171586829"/>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11"/>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pPr>
        <w:rPr>
          <w:rFonts w:eastAsia="SimSun"/>
        </w:rPr>
      </w:pPr>
      <w:r>
        <w:rPr>
          <w:rFonts w:eastAsia="SimSun"/>
        </w:rP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12" w:name="_Toc171586830"/>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12"/>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13" w:name="_Toc155364384"/>
      <w:bookmarkStart w:id="9414" w:name="_Toc171586831"/>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13"/>
      <w:bookmarkEnd w:id="9414"/>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491410FE" w14:textId="77777777" w:rsidR="00F6385E" w:rsidRPr="00266D63" w:rsidRDefault="00F6385E" w:rsidP="00F6385E">
      <w:pPr>
        <w:pStyle w:val="B2"/>
      </w:pPr>
      <w:r>
        <w:t>c)</w:t>
      </w:r>
      <w:r>
        <w:tab/>
        <w:t>the &lt;</w:t>
      </w:r>
      <w:r>
        <w:rPr>
          <w:rFonts w:eastAsia="SimSun"/>
        </w:rPr>
        <w:t>request</w:t>
      </w:r>
      <w:r>
        <w: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15" w:name="_Toc171586832"/>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15"/>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w:t>
      </w:r>
      <w:r>
        <w:rPr>
          <w:rFonts w:eastAsia="SimSun"/>
        </w:rPr>
        <w:t>request</w:t>
      </w:r>
      <w:r>
        <w: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rFonts w:eastAsia="SimSun"/>
          <w:lang w:val="en-US"/>
        </w:rPr>
      </w:pPr>
      <w:bookmarkStart w:id="9416" w:name="_Toc20155975"/>
      <w:bookmarkStart w:id="9417" w:name="_Toc27501132"/>
      <w:bookmarkStart w:id="9418" w:name="_Toc36049258"/>
      <w:bookmarkStart w:id="9419" w:name="_Toc45210024"/>
      <w:bookmarkStart w:id="9420" w:name="_Toc51860849"/>
      <w:bookmarkStart w:id="9421" w:name="_Toc146246373"/>
      <w:bookmarkStart w:id="9422" w:name="_Toc171586833"/>
      <w:r>
        <w:rPr>
          <w:rFonts w:eastAsia="SimSun"/>
          <w:lang w:val="en-US"/>
        </w:rPr>
        <w:t>25</w:t>
      </w:r>
      <w:r w:rsidRPr="00336D95">
        <w:rPr>
          <w:rFonts w:eastAsia="SimSun"/>
          <w:lang w:val="en-US"/>
        </w:rPr>
        <w:tab/>
        <w:t>Subscription to the conference event package</w:t>
      </w:r>
      <w:bookmarkEnd w:id="9416"/>
      <w:bookmarkEnd w:id="9417"/>
      <w:bookmarkEnd w:id="9418"/>
      <w:bookmarkEnd w:id="9419"/>
      <w:bookmarkEnd w:id="9420"/>
      <w:bookmarkEnd w:id="9421"/>
      <w:bookmarkEnd w:id="9422"/>
    </w:p>
    <w:p w14:paraId="70FA47D5" w14:textId="77777777" w:rsidR="00034B02" w:rsidRPr="00336D95" w:rsidRDefault="00034B02" w:rsidP="00034B02">
      <w:pPr>
        <w:pStyle w:val="Heading2"/>
        <w:rPr>
          <w:rFonts w:eastAsia="SimSun"/>
          <w:lang w:val="en-US"/>
        </w:rPr>
      </w:pPr>
      <w:bookmarkStart w:id="9423" w:name="_Toc20155976"/>
      <w:bookmarkStart w:id="9424" w:name="_Toc27501133"/>
      <w:bookmarkStart w:id="9425" w:name="_Toc36049259"/>
      <w:bookmarkStart w:id="9426" w:name="_Toc45210025"/>
      <w:bookmarkStart w:id="9427" w:name="_Toc51860850"/>
      <w:bookmarkStart w:id="9428" w:name="_Toc146246374"/>
      <w:bookmarkStart w:id="9429" w:name="_Toc171586834"/>
      <w:r>
        <w:rPr>
          <w:rFonts w:eastAsia="SimSun"/>
          <w:lang w:val="en-US"/>
        </w:rPr>
        <w:t>25</w:t>
      </w:r>
      <w:r w:rsidRPr="00336D95">
        <w:rPr>
          <w:rFonts w:eastAsia="SimSun"/>
          <w:lang w:val="en-US"/>
        </w:rPr>
        <w:t>.1</w:t>
      </w:r>
      <w:r w:rsidRPr="00336D95">
        <w:rPr>
          <w:rFonts w:eastAsia="SimSun"/>
          <w:lang w:val="en-US"/>
        </w:rPr>
        <w:tab/>
        <w:t>General</w:t>
      </w:r>
      <w:bookmarkEnd w:id="9423"/>
      <w:bookmarkEnd w:id="9424"/>
      <w:bookmarkEnd w:id="9425"/>
      <w:bookmarkEnd w:id="9426"/>
      <w:bookmarkEnd w:id="9427"/>
      <w:bookmarkEnd w:id="9428"/>
      <w:bookmarkEnd w:id="9429"/>
    </w:p>
    <w:p w14:paraId="4CA29D1B" w14:textId="77777777" w:rsidR="00034B02" w:rsidRPr="00336D95" w:rsidRDefault="00034B02" w:rsidP="00034B02">
      <w:pPr>
        <w:rPr>
          <w:rFonts w:eastAsia="SimSun"/>
          <w:lang w:val="en-US"/>
        </w:rPr>
      </w:pPr>
      <w:r w:rsidRPr="00336D95">
        <w:rPr>
          <w:rFonts w:eastAsia="SimSun"/>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rFonts w:eastAsia="SimSun"/>
          <w:lang w:val="en-US"/>
        </w:rPr>
      </w:pPr>
      <w:r w:rsidRPr="00336D95">
        <w:rPr>
          <w:rFonts w:eastAsia="SimSun"/>
          <w:lang w:val="en-US"/>
        </w:rPr>
        <w:t>The</w:t>
      </w:r>
      <w:r>
        <w:rPr>
          <w:rFonts w:eastAsia="SimSun"/>
          <w:lang w:val="en-US"/>
        </w:rPr>
        <w:t xml:space="preserve"> MCData</w:t>
      </w:r>
      <w:r w:rsidRPr="00336D95">
        <w:rPr>
          <w:rFonts w:eastAsia="SimSun"/>
          <w:lang w:val="en-US"/>
        </w:rPr>
        <w:t xml:space="preserve"> client may subscribe to the conference event package at any time in a group session that the</w:t>
      </w:r>
      <w:r>
        <w:rPr>
          <w:rFonts w:eastAsia="SimSun"/>
          <w:lang w:val="en-US"/>
        </w:rPr>
        <w:t xml:space="preserve"> MCData</w:t>
      </w:r>
      <w:r w:rsidRPr="00336D95">
        <w:rPr>
          <w:rFonts w:eastAsia="SimSun"/>
          <w:lang w:val="en-US"/>
        </w:rPr>
        <w:t xml:space="preserve"> client participates in. The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.2 specifies the procedures in the</w:t>
      </w:r>
      <w:r>
        <w:rPr>
          <w:rFonts w:eastAsia="SimSun"/>
          <w:lang w:val="en-US"/>
        </w:rPr>
        <w:t xml:space="preserve"> MCData</w:t>
      </w:r>
      <w:r w:rsidRPr="00336D95">
        <w:rPr>
          <w:rFonts w:eastAsia="SimSun"/>
          <w:lang w:val="en-US"/>
        </w:rPr>
        <w:t xml:space="preserve"> client when subscribing to the conference events.</w:t>
      </w:r>
    </w:p>
    <w:p w14:paraId="4F0B25E8" w14:textId="77777777" w:rsidR="00034B02" w:rsidRPr="00336D95" w:rsidRDefault="00034B02" w:rsidP="00034B02">
      <w:pPr>
        <w:rPr>
          <w:rFonts w:eastAsia="SimSun"/>
          <w:lang w:val="en-US"/>
        </w:rPr>
      </w:pPr>
      <w:r w:rsidRPr="00336D95">
        <w:rPr>
          <w:rFonts w:eastAsia="SimSun"/>
          <w:lang w:val="en-US"/>
        </w:rPr>
        <w:t>The participating</w:t>
      </w:r>
      <w:r>
        <w:rPr>
          <w:rFonts w:eastAsia="SimSun"/>
          <w:lang w:val="en-US"/>
        </w:rPr>
        <w:t xml:space="preserve"> MCData</w:t>
      </w:r>
      <w:r w:rsidRPr="00336D95">
        <w:rPr>
          <w:rFonts w:eastAsia="SimSun"/>
          <w:lang w:val="en-US"/>
        </w:rPr>
        <w:t xml:space="preserve"> function shall forward conference state subscriptions and notifications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.3.</w:t>
      </w:r>
    </w:p>
    <w:p w14:paraId="79BA1975" w14:textId="77777777" w:rsidR="00034B02" w:rsidRPr="00336D95" w:rsidRDefault="00034B02" w:rsidP="00034B02">
      <w:pPr>
        <w:rPr>
          <w:rFonts w:eastAsia="SimSun"/>
          <w:lang w:val="en-US"/>
        </w:rPr>
      </w:pPr>
      <w:r w:rsidRPr="00336D95">
        <w:rPr>
          <w:rFonts w:eastAsia="SimSun"/>
          <w:lang w:val="en-US"/>
        </w:rPr>
        <w:t>The controlling</w:t>
      </w:r>
      <w:r>
        <w:rPr>
          <w:rFonts w:eastAsia="SimSun"/>
          <w:lang w:val="en-US"/>
        </w:rPr>
        <w:t xml:space="preserve"> MCData</w:t>
      </w:r>
      <w:r w:rsidRPr="00336D95">
        <w:rPr>
          <w:rFonts w:eastAsia="SimSun"/>
          <w:lang w:val="en-US"/>
        </w:rPr>
        <w:t xml:space="preserve"> function shall handle subscriptions and notification of conference events as specified in </w:t>
      </w:r>
      <w:r>
        <w:rPr>
          <w:rFonts w:eastAsia="SimSun"/>
          <w:lang w:val="en-US"/>
        </w:rPr>
        <w:t>clause</w:t>
      </w:r>
      <w:r w:rsidRPr="00336D95">
        <w:rPr>
          <w:rFonts w:eastAsia="SimSun"/>
          <w:lang w:val="en-US"/>
        </w:rPr>
        <w:t> </w:t>
      </w:r>
      <w:r>
        <w:rPr>
          <w:rFonts w:eastAsia="SimSun"/>
        </w:rPr>
        <w:t>25.4</w:t>
      </w:r>
      <w:r w:rsidRPr="00336D95">
        <w:rPr>
          <w:rFonts w:eastAsia="SimSun"/>
          <w:lang w:val="en-US"/>
        </w:rPr>
        <w:t>.</w:t>
      </w:r>
    </w:p>
    <w:p w14:paraId="736F9815" w14:textId="77777777" w:rsidR="00034B02" w:rsidRPr="00336D95" w:rsidRDefault="00034B02" w:rsidP="00034B02">
      <w:pPr>
        <w:pStyle w:val="Heading2"/>
        <w:rPr>
          <w:rFonts w:eastAsia="SimSun"/>
          <w:lang w:val="en-US"/>
        </w:rPr>
      </w:pPr>
      <w:bookmarkStart w:id="9430" w:name="_Toc20155977"/>
      <w:bookmarkStart w:id="9431" w:name="_Toc27501134"/>
      <w:bookmarkStart w:id="9432" w:name="_Toc36049260"/>
      <w:bookmarkStart w:id="9433" w:name="_Toc45210026"/>
      <w:bookmarkStart w:id="9434" w:name="_Toc51860851"/>
      <w:bookmarkStart w:id="9435" w:name="_Toc146246375"/>
      <w:bookmarkStart w:id="9436" w:name="_Toc171586835"/>
      <w:r>
        <w:rPr>
          <w:rFonts w:eastAsia="SimSun"/>
          <w:lang w:val="en-US"/>
        </w:rPr>
        <w:t>25</w:t>
      </w:r>
      <w:r w:rsidRPr="00336D95">
        <w:rPr>
          <w:rFonts w:eastAsia="SimSun"/>
          <w:lang w:val="en-US"/>
        </w:rPr>
        <w:t>.2</w:t>
      </w:r>
      <w:r w:rsidRPr="00336D95">
        <w:rPr>
          <w:rFonts w:eastAsia="SimSun"/>
          <w:lang w:val="en-US"/>
        </w:rPr>
        <w:tab/>
        <w:t>MC</w:t>
      </w:r>
      <w:r>
        <w:rPr>
          <w:rFonts w:eastAsia="SimSun"/>
          <w:lang w:val="en-US"/>
        </w:rPr>
        <w:t>Data</w:t>
      </w:r>
      <w:r w:rsidRPr="00336D95">
        <w:rPr>
          <w:rFonts w:eastAsia="SimSun"/>
          <w:lang w:val="en-US"/>
        </w:rPr>
        <w:t xml:space="preserve"> client</w:t>
      </w:r>
      <w:bookmarkEnd w:id="9430"/>
      <w:bookmarkEnd w:id="9431"/>
      <w:bookmarkEnd w:id="9432"/>
      <w:bookmarkEnd w:id="9433"/>
      <w:bookmarkEnd w:id="9434"/>
      <w:bookmarkEnd w:id="9435"/>
      <w:bookmarkEnd w:id="9436"/>
    </w:p>
    <w:p w14:paraId="1B2A6421" w14:textId="77777777" w:rsidR="00034B02" w:rsidRPr="00336D95" w:rsidRDefault="00034B02" w:rsidP="00034B02">
      <w:pPr>
        <w:rPr>
          <w:rFonts w:eastAsia="SimSun"/>
          <w:lang w:val="en-US"/>
        </w:rPr>
      </w:pPr>
      <w:r w:rsidRPr="00336D95">
        <w:rPr>
          <w:rFonts w:eastAsia="SimSun"/>
          <w:lang w:val="en-US"/>
        </w:rPr>
        <w:t>A</w:t>
      </w:r>
      <w:r>
        <w:rPr>
          <w:rFonts w:eastAsia="SimSun"/>
          <w:lang w:val="en-US"/>
        </w:rPr>
        <w:t xml:space="preserve"> MCData</w:t>
      </w:r>
      <w:r w:rsidRPr="00336D95">
        <w:rPr>
          <w:rFonts w:eastAsia="SimSun"/>
          <w:lang w:val="en-US"/>
        </w:rPr>
        <w:t xml:space="preserve"> client may subscribe to the conference event package </w:t>
      </w:r>
      <w:r>
        <w:rPr>
          <w:rFonts w:eastAsia="SimSun"/>
          <w:lang w:val="en-US"/>
        </w:rPr>
        <w:t xml:space="preserve">when a </w:t>
      </w:r>
      <w:r w:rsidRPr="00A509A6">
        <w:rPr>
          <w:rFonts w:eastAsia="SimSun"/>
        </w:rPr>
        <w:t xml:space="preserve">group </w:t>
      </w:r>
      <w:r w:rsidRPr="00B02A0B">
        <w:t>communication</w:t>
      </w:r>
      <w:r>
        <w:t xml:space="preserve"> </w:t>
      </w:r>
      <w:r w:rsidRPr="00A509A6">
        <w:rPr>
          <w:rFonts w:eastAsia="SimSun"/>
        </w:rPr>
        <w:t xml:space="preserve">is ongoing and the ongoing group </w:t>
      </w:r>
      <w:r w:rsidRPr="00B02A0B">
        <w:t>communication</w:t>
      </w:r>
      <w:r>
        <w:t xml:space="preserve"> </w:t>
      </w:r>
      <w:r w:rsidRPr="00A509A6">
        <w:rPr>
          <w:rFonts w:eastAsia="SimSun"/>
        </w:rPr>
        <w:t xml:space="preserve">is not initiated as a broadcast group </w:t>
      </w:r>
      <w:r w:rsidRPr="00B02A0B">
        <w:t>communication</w:t>
      </w:r>
      <w:r>
        <w:t xml:space="preserve"> </w:t>
      </w:r>
      <w:r w:rsidRPr="00336D95">
        <w:rPr>
          <w:rFonts w:eastAsia="SimSun"/>
          <w:lang w:val="en-US"/>
        </w:rPr>
        <w:t>by sending a SIP SUBSCRIBE request to obtain information of the status of a group session.</w:t>
      </w:r>
    </w:p>
    <w:p w14:paraId="444FFB43" w14:textId="77777777" w:rsidR="00034B02" w:rsidRPr="00336D95" w:rsidRDefault="00034B02" w:rsidP="00034B02">
      <w:pPr>
        <w:rPr>
          <w:rFonts w:eastAsia="SimSun"/>
          <w:lang w:val="en-US"/>
        </w:rPr>
      </w:pPr>
      <w:r w:rsidRPr="00336D95">
        <w:rPr>
          <w:rFonts w:eastAsia="SimSun"/>
          <w:lang w:val="en-US"/>
        </w:rPr>
        <w:t>When subscribing to the conference event package, the</w:t>
      </w:r>
      <w:r>
        <w:rPr>
          <w:rFonts w:eastAsia="SimSun"/>
          <w:lang w:val="en-US"/>
        </w:rPr>
        <w:t xml:space="preserve"> MCData</w:t>
      </w:r>
      <w:r w:rsidRPr="00336D95">
        <w:rPr>
          <w:rFonts w:eastAsia="SimSun"/>
          <w:lang w:val="en-US"/>
        </w:rPr>
        <w:t xml:space="preserve"> client:</w:t>
      </w:r>
    </w:p>
    <w:p w14:paraId="4B6718CC" w14:textId="77777777" w:rsidR="00034B02" w:rsidRPr="00336D95" w:rsidRDefault="00034B02" w:rsidP="00034B02">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r w:rsidRPr="00496545">
        <w:rPr>
          <w:rFonts w:eastAsia="SimSun"/>
        </w:rPr>
        <w:t xml:space="preserve"> </w:t>
      </w:r>
      <w:r w:rsidRPr="0073469F">
        <w:t>IETF RFC 4575</w:t>
      </w:r>
      <w:r>
        <w:t> [KK] and 3GPP TS 24.229 [5]</w:t>
      </w:r>
      <w:r>
        <w:rPr>
          <w:rFonts w:eastAsia="SimSun"/>
        </w:rPr>
        <w:t>;</w:t>
      </w:r>
    </w:p>
    <w:p w14:paraId="4D2F33AF" w14:textId="77777777" w:rsidR="00034B02" w:rsidRDefault="00034B02" w:rsidP="00034B02">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request to the</w:t>
      </w:r>
      <w:r>
        <w:t xml:space="preserve"> MCData</w:t>
      </w:r>
      <w:r>
        <w:rPr>
          <w:rFonts w:eastAsia="SimSun"/>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w:t>
      </w:r>
      <w:r>
        <w:t>data</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[8]</w:t>
      </w:r>
      <w:r w:rsidRPr="00496545">
        <w:rPr>
          <w:rFonts w:eastAsia="SimSun"/>
        </w:rPr>
        <w:t>;</w:t>
      </w:r>
    </w:p>
    <w:p w14:paraId="661191ED" w14:textId="77777777" w:rsidR="00034B02" w:rsidRPr="0073469F" w:rsidRDefault="00034B02" w:rsidP="00034B02">
      <w:pPr>
        <w:pStyle w:val="B1"/>
        <w:rPr>
          <w:rFonts w:eastAsia="SimSun"/>
        </w:rPr>
      </w:pPr>
      <w:r>
        <w:rPr>
          <w:rFonts w:eastAsia="SimSun"/>
        </w:rPr>
        <w:t>5</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receive the current status and later notification, shall set the Expires header field according to IETF RFC </w:t>
      </w:r>
      <w:r>
        <w:rPr>
          <w:rFonts w:eastAsia="SimSun"/>
        </w:rPr>
        <w:t>6665 [52]</w:t>
      </w:r>
      <w:r w:rsidRPr="0073469F">
        <w:rPr>
          <w:rFonts w:eastAsia="SimSun"/>
        </w:rPr>
        <w:t>, to 4294967295;</w:t>
      </w:r>
    </w:p>
    <w:p w14:paraId="4B181893" w14:textId="77777777" w:rsidR="00034B02" w:rsidRPr="0073469F" w:rsidRDefault="00034B02" w:rsidP="00034B02">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 xml:space="preserve">-1, is the highest value defined for Expires </w:t>
      </w:r>
      <w:r>
        <w:rPr>
          <w:rFonts w:eastAsia="SimSun"/>
        </w:rPr>
        <w:t>header field in IETF RFC 3261 [</w:t>
      </w:r>
      <w:r w:rsidRPr="0073469F">
        <w:rPr>
          <w:rFonts w:eastAsia="SimSun"/>
        </w:rPr>
        <w:t>4].</w:t>
      </w:r>
    </w:p>
    <w:p w14:paraId="76739352" w14:textId="77777777" w:rsidR="00034B02" w:rsidRDefault="00034B02" w:rsidP="00034B02">
      <w:pPr>
        <w:pStyle w:val="B1"/>
        <w:rPr>
          <w:rFonts w:eastAsia="SimSun"/>
        </w:rPr>
      </w:pPr>
      <w:r>
        <w:rPr>
          <w:rFonts w:eastAsia="SimSun"/>
        </w:rPr>
        <w:t>6</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fetch the current state only, shall set the Expires header field according to IETF RFC </w:t>
      </w:r>
      <w:r>
        <w:rPr>
          <w:rFonts w:eastAsia="SimSun"/>
        </w:rPr>
        <w:t>6665 [52]</w:t>
      </w:r>
      <w:r w:rsidRPr="0073469F">
        <w:rPr>
          <w:rFonts w:eastAsia="SimSun"/>
        </w:rPr>
        <w:t>, to zero</w:t>
      </w:r>
      <w:r>
        <w:rPr>
          <w:rFonts w:eastAsia="SimSun"/>
        </w:rP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241F744" w14:textId="77777777" w:rsidR="00034B02" w:rsidRPr="00336D95" w:rsidRDefault="00034B02" w:rsidP="00034B02">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w:t>
      </w:r>
      <w:r>
        <w:rPr>
          <w:rFonts w:eastAsia="SimSun"/>
          <w:lang w:val="en-US"/>
        </w:rPr>
        <w:t>data</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[5]</w:t>
      </w:r>
      <w:r w:rsidRPr="00496545">
        <w:rPr>
          <w:rFonts w:eastAsia="SimSun"/>
        </w:rPr>
        <w:t>.</w:t>
      </w:r>
    </w:p>
    <w:p w14:paraId="50C0500E" w14:textId="77777777" w:rsidR="00034B02" w:rsidRPr="00336D95" w:rsidRDefault="00034B02" w:rsidP="00034B02">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496545">
        <w:rPr>
          <w:rFonts w:eastAsia="SimSun"/>
        </w:rPr>
        <w:t xml:space="preserve"> </w:t>
      </w:r>
      <w:r w:rsidRPr="0073469F">
        <w:t>IETF RFC 4575</w:t>
      </w:r>
      <w:r>
        <w:t> [KK]</w:t>
      </w:r>
      <w:r w:rsidRPr="00336D95">
        <w:rPr>
          <w:rFonts w:eastAsia="SimSun"/>
          <w:lang w:val="en-US"/>
        </w:rPr>
        <w:t xml:space="preserve"> and TS 24.</w:t>
      </w:r>
      <w:r>
        <w:rPr>
          <w:rFonts w:eastAsia="SimSun"/>
          <w:lang w:val="en-US"/>
        </w:rPr>
        <w:t>229 [5]</w:t>
      </w:r>
      <w:r w:rsidRPr="00336D95">
        <w:rPr>
          <w:rFonts w:eastAsia="SimSun"/>
          <w:lang w:val="en-US"/>
        </w:rPr>
        <w:t>.</w:t>
      </w:r>
    </w:p>
    <w:p w14:paraId="7CCC05FE" w14:textId="77777777" w:rsidR="00034B02" w:rsidRPr="00336D95" w:rsidRDefault="00034B02" w:rsidP="00034B02">
      <w:pPr>
        <w:rPr>
          <w:rFonts w:eastAsia="SimSun"/>
          <w:lang w:val="en-US"/>
        </w:rPr>
      </w:pPr>
      <w:r w:rsidRPr="00336D95">
        <w:rPr>
          <w:rFonts w:eastAsia="SimSun"/>
          <w:lang w:val="en-US"/>
        </w:rPr>
        <w:t>Upon receiving a SIP NOTIFY requests to the previously sent SIP SUBSCRIBE request the</w:t>
      </w:r>
      <w:r>
        <w:rPr>
          <w:rFonts w:eastAsia="SimSun"/>
          <w:lang w:val="en-US"/>
        </w:rPr>
        <w:t xml:space="preserve"> MCData</w:t>
      </w:r>
      <w:r w:rsidRPr="00336D95">
        <w:rPr>
          <w:rFonts w:eastAsia="SimSun"/>
          <w:lang w:val="en-US"/>
        </w:rPr>
        <w:t xml:space="preserve"> client:</w:t>
      </w:r>
    </w:p>
    <w:p w14:paraId="3A0EEA78" w14:textId="77777777" w:rsidR="00034B02" w:rsidRPr="00496545" w:rsidRDefault="00034B02" w:rsidP="00034B02">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sidRPr="00496545">
        <w:rPr>
          <w:rFonts w:eastAsia="SimSun"/>
        </w:rPr>
        <w:t>; and</w:t>
      </w:r>
    </w:p>
    <w:p w14:paraId="6945C78C" w14:textId="77777777" w:rsidR="00034B02" w:rsidRPr="00496545" w:rsidRDefault="00034B02" w:rsidP="00034B02">
      <w:pPr>
        <w:pStyle w:val="B1"/>
        <w:rPr>
          <w:rFonts w:eastAsia="SimSun"/>
        </w:rPr>
      </w:pPr>
      <w:r w:rsidRPr="00336D95">
        <w:rPr>
          <w:rFonts w:eastAsia="SimSun"/>
          <w:lang w:val="en-US"/>
        </w:rPr>
        <w:t>2)</w:t>
      </w:r>
      <w:r w:rsidRPr="00496545">
        <w:rPr>
          <w:rFonts w:eastAsia="SimSun"/>
        </w:rPr>
        <w:tab/>
        <w:t xml:space="preserve">may </w:t>
      </w:r>
      <w:r w:rsidRPr="0050511E">
        <w:rPr>
          <w:rFonts w:eastAsia="SimSun"/>
        </w:rPr>
        <w:t xml:space="preserve">process </w:t>
      </w:r>
      <w:r w:rsidRPr="00496545">
        <w:rPr>
          <w:rFonts w:eastAsia="SimSun"/>
        </w:rPr>
        <w:t>the current state information to the</w:t>
      </w:r>
      <w:r>
        <w:rPr>
          <w:rFonts w:eastAsia="SimSun"/>
        </w:rPr>
        <w:t xml:space="preserve"> MCData</w:t>
      </w:r>
      <w:r w:rsidRPr="00336D95">
        <w:rPr>
          <w:rFonts w:eastAsia="SimSun"/>
          <w:lang w:val="en-US"/>
        </w:rPr>
        <w:t xml:space="preserve"> client</w:t>
      </w:r>
      <w:r w:rsidRPr="00496545">
        <w:rPr>
          <w:rFonts w:eastAsia="SimSun"/>
        </w:rPr>
        <w:t xml:space="preserve"> based on the information in the SIP NOTIFY request body</w:t>
      </w:r>
      <w:r w:rsidRPr="0050511E">
        <w:rPr>
          <w:rFonts w:eastAsia="SimSun"/>
        </w:rPr>
        <w:t xml:space="preserve"> and may display to the</w:t>
      </w:r>
      <w:r>
        <w:rPr>
          <w:rFonts w:eastAsia="SimSun"/>
        </w:rPr>
        <w:t xml:space="preserve"> MCData</w:t>
      </w:r>
      <w:r w:rsidRPr="0050511E">
        <w:rPr>
          <w:rFonts w:eastAsia="SimSun"/>
        </w:rPr>
        <w:t xml:space="preserve"> user the</w:t>
      </w:r>
      <w:r>
        <w:rPr>
          <w:rFonts w:eastAsia="SimSun"/>
        </w:rPr>
        <w:t xml:space="preserve"> MCData</w:t>
      </w:r>
      <w:r w:rsidRPr="0050511E">
        <w:rPr>
          <w:rFonts w:eastAsia="SimSun"/>
        </w:rPr>
        <w:t xml:space="preserve"> IDs of the participating</w:t>
      </w:r>
      <w:r>
        <w:rPr>
          <w:rFonts w:eastAsia="SimSun"/>
        </w:rPr>
        <w:t xml:space="preserve"> MCData</w:t>
      </w:r>
      <w:r w:rsidRPr="0050511E">
        <w:rPr>
          <w:rFonts w:eastAsia="SimSun"/>
        </w:rPr>
        <w:t xml:space="preserve"> users and the functional alias the participating</w:t>
      </w:r>
      <w:r>
        <w:rPr>
          <w:rFonts w:eastAsia="SimSun"/>
        </w:rPr>
        <w:t xml:space="preserve"> MCData</w:t>
      </w:r>
      <w:r w:rsidRPr="0050511E">
        <w:rPr>
          <w:rFonts w:eastAsia="SimSun"/>
        </w:rPr>
        <w:t xml:space="preserve"> user has bound to that</w:t>
      </w:r>
      <w:r>
        <w:rPr>
          <w:rFonts w:eastAsia="SimSun"/>
        </w:rPr>
        <w:t xml:space="preserve"> MCData</w:t>
      </w:r>
      <w:r w:rsidRPr="0050511E">
        <w:rPr>
          <w:rFonts w:eastAsia="SimSun"/>
        </w:rPr>
        <w:t xml:space="preserve"> group if available</w:t>
      </w:r>
      <w:r w:rsidRPr="00496545">
        <w:rPr>
          <w:rFonts w:eastAsia="SimSun"/>
        </w:rPr>
        <w:t>.</w:t>
      </w:r>
    </w:p>
    <w:p w14:paraId="35052A6A" w14:textId="77777777" w:rsidR="00034B02" w:rsidRPr="00336D95" w:rsidRDefault="00034B02" w:rsidP="00034B02">
      <w:pPr>
        <w:rPr>
          <w:rFonts w:eastAsia="SimSun"/>
          <w:lang w:val="en-US"/>
        </w:rPr>
      </w:pPr>
      <w:r w:rsidRPr="00336D95">
        <w:rPr>
          <w:rFonts w:eastAsia="SimSun"/>
          <w:lang w:val="en-US"/>
        </w:rPr>
        <w:t>When needed the</w:t>
      </w:r>
      <w:r>
        <w:rPr>
          <w:rFonts w:eastAsia="SimSun"/>
          <w:lang w:val="en-US"/>
        </w:rPr>
        <w:t xml:space="preserve"> MCData</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p>
    <w:p w14:paraId="2238F535" w14:textId="77777777" w:rsidR="00034B02" w:rsidRPr="00496545" w:rsidRDefault="00034B02" w:rsidP="00034B02">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Pr>
          <w:rFonts w:eastAsia="SimSun"/>
        </w:rPr>
        <w:t>clause </w:t>
      </w:r>
      <w:r w:rsidRPr="0073469F">
        <w:rPr>
          <w:noProof/>
        </w:rPr>
        <w:t>6.3.</w:t>
      </w:r>
      <w:r>
        <w:rPr>
          <w:noProof/>
        </w:rPr>
        <w:t>2</w:t>
      </w:r>
      <w:r w:rsidRPr="0073469F">
        <w:rPr>
          <w:noProof/>
        </w:rPr>
        <w:t>.</w:t>
      </w:r>
      <w:r>
        <w:rPr>
          <w:noProof/>
          <w:lang w:eastAsia="ko-KR"/>
        </w:rPr>
        <w:t>3</w:t>
      </w:r>
      <w:r w:rsidRPr="00496545">
        <w:rPr>
          <w:rFonts w:eastAsia="SimSun"/>
        </w:rPr>
        <w:t>.</w:t>
      </w:r>
    </w:p>
    <w:p w14:paraId="7E23BDC7" w14:textId="77777777" w:rsidR="00034B02" w:rsidRPr="00336D95" w:rsidRDefault="00034B02" w:rsidP="00034B02">
      <w:pPr>
        <w:pStyle w:val="Heading2"/>
        <w:rPr>
          <w:rFonts w:eastAsia="SimSun"/>
          <w:lang w:val="en-US"/>
        </w:rPr>
      </w:pPr>
      <w:bookmarkStart w:id="9437" w:name="_Toc20155978"/>
      <w:bookmarkStart w:id="9438" w:name="_Toc27501135"/>
      <w:bookmarkStart w:id="9439" w:name="_Toc36049261"/>
      <w:bookmarkStart w:id="9440" w:name="_Toc45210027"/>
      <w:bookmarkStart w:id="9441" w:name="_Toc51860852"/>
      <w:bookmarkStart w:id="9442" w:name="_Toc146246376"/>
      <w:bookmarkStart w:id="9443" w:name="_Toc171586836"/>
      <w:r>
        <w:rPr>
          <w:rFonts w:eastAsia="SimSun"/>
        </w:rPr>
        <w:t>25.3</w:t>
      </w:r>
      <w:r>
        <w:rPr>
          <w:rFonts w:eastAsia="SimSun"/>
        </w:rPr>
        <w:tab/>
        <w:t>Participating MCData function</w:t>
      </w:r>
      <w:bookmarkEnd w:id="9437"/>
      <w:bookmarkEnd w:id="9438"/>
      <w:bookmarkEnd w:id="9439"/>
      <w:bookmarkEnd w:id="9440"/>
      <w:bookmarkEnd w:id="9441"/>
      <w:bookmarkEnd w:id="9442"/>
      <w:bookmarkEnd w:id="9443"/>
    </w:p>
    <w:p w14:paraId="3C347F18" w14:textId="77777777" w:rsidR="00034B02" w:rsidRPr="00336D95" w:rsidRDefault="00034B02" w:rsidP="00034B02">
      <w:pPr>
        <w:rPr>
          <w:rFonts w:eastAsia="SimSun"/>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Pr>
          <w:lang w:eastAsia="ko-KR"/>
        </w:rPr>
        <w:t xml:space="preserve">in the participating function" </w:t>
      </w:r>
      <w:r w:rsidRPr="00336D95">
        <w:rPr>
          <w:rFonts w:eastAsia="SimSun"/>
          <w:lang w:val="en-US"/>
        </w:rPr>
        <w:t>from a</w:t>
      </w:r>
      <w:r>
        <w:rPr>
          <w:rFonts w:eastAsia="SimSun"/>
          <w:lang w:val="en-US"/>
        </w:rPr>
        <w:t xml:space="preserve"> MCData</w:t>
      </w:r>
      <w:r w:rsidRPr="00336D95">
        <w:rPr>
          <w:rFonts w:eastAsia="SimSun"/>
          <w:lang w:val="en-US"/>
        </w:rPr>
        <w:t xml:space="preserve"> </w:t>
      </w:r>
      <w:r>
        <w:rPr>
          <w:rFonts w:eastAsia="SimSun"/>
          <w:lang w:val="en-US"/>
        </w:rPr>
        <w:t>client</w:t>
      </w:r>
      <w:r w:rsidRPr="00336D95">
        <w:rPr>
          <w:rFonts w:eastAsia="SimSun"/>
          <w:lang w:val="en-US"/>
        </w:rPr>
        <w:t xml:space="preserve"> served by the participating</w:t>
      </w:r>
      <w:r>
        <w:rPr>
          <w:rFonts w:eastAsia="SimSun"/>
          <w:lang w:val="en-US"/>
        </w:rPr>
        <w:t xml:space="preserve"> MCData</w:t>
      </w:r>
      <w:r w:rsidRPr="00336D95">
        <w:rPr>
          <w:rFonts w:eastAsia="SimSun"/>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DF150B4" w14:textId="77777777" w:rsidR="00034B02" w:rsidRPr="00336D95" w:rsidRDefault="00034B02" w:rsidP="00034B02">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w:t>
      </w:r>
      <w:r>
        <w:rPr>
          <w:rFonts w:eastAsia="SimSun"/>
          <w:lang w:val="en-US"/>
        </w:rPr>
        <w:t>data</w:t>
      </w:r>
      <w:r w:rsidRPr="00336D95">
        <w:rPr>
          <w:rFonts w:eastAsia="SimSun"/>
          <w:lang w:val="en-US"/>
        </w:rPr>
        <w:t>-info+xml MIME body containing the &lt;mc</w:t>
      </w:r>
      <w:r>
        <w:rPr>
          <w:rFonts w:eastAsia="SimSun"/>
          <w:lang w:val="en-US"/>
        </w:rPr>
        <w:t>data</w:t>
      </w:r>
      <w:r w:rsidRPr="00336D95">
        <w:rPr>
          <w:rFonts w:eastAsia="SimSun"/>
          <w:lang w:val="en-US"/>
        </w:rPr>
        <w:t>-request-uri&gt; set to a</w:t>
      </w:r>
      <w:r>
        <w:rPr>
          <w:rFonts w:eastAsia="SimSun"/>
          <w:lang w:val="en-US"/>
        </w:rPr>
        <w:t xml:space="preserve"> MCData</w:t>
      </w:r>
      <w:r w:rsidRPr="00336D95">
        <w:rPr>
          <w:rFonts w:eastAsia="SimSun"/>
          <w:lang w:val="en-US"/>
        </w:rPr>
        <w:t xml:space="preserve"> group ID;</w:t>
      </w:r>
    </w:p>
    <w:p w14:paraId="3DB1EC4C" w14:textId="77777777" w:rsidR="00034B02" w:rsidRPr="00336D95" w:rsidRDefault="00034B02" w:rsidP="00034B02">
      <w:pPr>
        <w:rPr>
          <w:rFonts w:eastAsia="SimSun"/>
          <w:lang w:val="en-US"/>
        </w:rPr>
      </w:pPr>
      <w:r w:rsidRPr="00336D95">
        <w:rPr>
          <w:rFonts w:eastAsia="SimSun"/>
          <w:lang w:val="en-US"/>
        </w:rPr>
        <w:t>then the participating</w:t>
      </w:r>
      <w:r>
        <w:rPr>
          <w:rFonts w:eastAsia="SimSun"/>
          <w:lang w:val="en-US"/>
        </w:rPr>
        <w:t xml:space="preserve"> MCData</w:t>
      </w:r>
      <w:r w:rsidRPr="00336D95">
        <w:rPr>
          <w:rFonts w:eastAsia="SimSun"/>
          <w:lang w:val="en-US"/>
        </w:rPr>
        <w:t xml:space="preserve"> function:</w:t>
      </w:r>
    </w:p>
    <w:p w14:paraId="6DC2F074" w14:textId="77777777" w:rsidR="00034B02" w:rsidRPr="00336D95" w:rsidRDefault="00034B02" w:rsidP="00034B02">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w:t>
      </w:r>
      <w:r>
        <w:rPr>
          <w:rFonts w:eastAsia="SimSun"/>
          <w:lang w:val="en-US"/>
        </w:rPr>
        <w:t xml:space="preserve"> MCData</w:t>
      </w:r>
      <w:r w:rsidRPr="00336D95">
        <w:rPr>
          <w:rFonts w:eastAsia="SimSun"/>
          <w:lang w:val="en-US"/>
        </w:rPr>
        <w:t xml:space="preserve"> session identity;</w:t>
      </w:r>
    </w:p>
    <w:p w14:paraId="6A8F91F7"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if the participating</w:t>
      </w:r>
      <w:r>
        <w:rPr>
          <w:rFonts w:eastAsia="SimSun"/>
          <w:lang w:val="en-US"/>
        </w:rPr>
        <w:t xml:space="preserve"> MCData</w:t>
      </w:r>
      <w:r w:rsidRPr="00336D95">
        <w:rPr>
          <w:rFonts w:eastAsia="SimSun"/>
          <w:lang w:val="en-US"/>
        </w:rPr>
        <w:t xml:space="preserve"> function could not resolve the received Request-URI to an existing</w:t>
      </w:r>
      <w:r>
        <w:rPr>
          <w:rFonts w:eastAsia="SimSun"/>
          <w:lang w:val="en-US"/>
        </w:rPr>
        <w:t xml:space="preserve"> MCData</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rFonts w:eastAsia="SimSun"/>
          <w:lang w:val="en-US"/>
        </w:rPr>
      </w:pPr>
      <w:r>
        <w:rPr>
          <w:rFonts w:eastAsia="SimSun"/>
          <w:lang w:val="en-US"/>
        </w:rPr>
        <w:t>3)</w:t>
      </w:r>
      <w:r>
        <w:rPr>
          <w:rFonts w:eastAsia="SimSun"/>
          <w:lang w:val="en-US"/>
        </w:rPr>
        <w:tab/>
        <w:t>shall generate a SUBSCRIBE request as specified in TS 24.229 [5]</w:t>
      </w:r>
    </w:p>
    <w:p w14:paraId="3FE71A42" w14:textId="77777777" w:rsidR="00034B02" w:rsidRPr="00336D95" w:rsidRDefault="00034B02" w:rsidP="00034B02">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the SIP URI in the Request-URI with the</w:t>
      </w:r>
      <w:r>
        <w:rPr>
          <w:rFonts w:eastAsia="SimSun"/>
          <w:lang w:val="en-US"/>
        </w:rPr>
        <w:t xml:space="preserve"> MCData</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 MCData</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1FE71A17" w14:textId="77777777" w:rsidR="00034B02" w:rsidRPr="00336D95" w:rsidRDefault="00034B02" w:rsidP="00034B02">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application/vnd.3gpp.mc</w:t>
      </w:r>
      <w:r>
        <w:rPr>
          <w:rFonts w:eastAsia="SimSun"/>
          <w:lang w:val="en-US"/>
        </w:rPr>
        <w:t>data</w:t>
      </w:r>
      <w:r w:rsidRPr="00336D95">
        <w:rPr>
          <w:rFonts w:eastAsia="SimSun"/>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66D170AD" w14:textId="77777777" w:rsidR="00034B02" w:rsidRPr="00336D95" w:rsidRDefault="00034B02" w:rsidP="00034B02">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[5]</w:t>
      </w:r>
      <w:r w:rsidRPr="00336D95">
        <w:rPr>
          <w:rFonts w:eastAsia="SimSun"/>
          <w:lang w:val="en-US"/>
        </w:rPr>
        <w:t>.</w:t>
      </w:r>
    </w:p>
    <w:p w14:paraId="0BDC97F5" w14:textId="77777777" w:rsidR="00034B02" w:rsidRPr="00336D95" w:rsidRDefault="00034B02" w:rsidP="00034B02">
      <w:pPr>
        <w:rPr>
          <w:rFonts w:eastAsia="SimSun"/>
          <w:lang w:val="en-US"/>
        </w:rPr>
      </w:pPr>
      <w:r w:rsidRPr="00336D95">
        <w:rPr>
          <w:rFonts w:eastAsia="SimSun"/>
          <w:lang w:val="en-US"/>
        </w:rPr>
        <w:t>Upon receiving a SIP response to the SIP SUBSCRIBE request the participating</w:t>
      </w:r>
      <w:r>
        <w:rPr>
          <w:rFonts w:eastAsia="SimSun"/>
          <w:lang w:val="en-US"/>
        </w:rPr>
        <w:t xml:space="preserve"> MCData</w:t>
      </w:r>
      <w:r w:rsidRPr="00336D95">
        <w:rPr>
          <w:rFonts w:eastAsia="SimSun"/>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30078C38" w14:textId="77777777" w:rsidR="00034B02" w:rsidRPr="00336D95" w:rsidRDefault="00034B02" w:rsidP="00034B02">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w:t>
      </w:r>
      <w:r>
        <w:rPr>
          <w:rFonts w:eastAsia="SimSun"/>
          <w:lang w:val="en-US"/>
        </w:rPr>
        <w:t xml:space="preserve"> MCData</w:t>
      </w:r>
      <w:r w:rsidRPr="00336D95">
        <w:rPr>
          <w:rFonts w:eastAsia="SimSun"/>
          <w:lang w:val="en-US"/>
        </w:rPr>
        <w:t xml:space="preserve"> client, the participating</w:t>
      </w:r>
      <w:r>
        <w:rPr>
          <w:rFonts w:eastAsia="SimSun"/>
          <w:lang w:val="en-US"/>
        </w:rPr>
        <w:t xml:space="preserve"> MCData</w:t>
      </w:r>
      <w:r w:rsidRPr="00336D95">
        <w:rPr>
          <w:rFonts w:eastAsia="SimSun"/>
          <w:lang w:val="en-US"/>
        </w:rPr>
        <w:t xml:space="preserve"> function:</w:t>
      </w:r>
    </w:p>
    <w:p w14:paraId="2C9B2067" w14:textId="77777777" w:rsidR="00034B02" w:rsidRDefault="00034B02" w:rsidP="00034B02">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[5]</w:t>
      </w:r>
      <w:r w:rsidRPr="00336D95">
        <w:rPr>
          <w:rFonts w:eastAsia="SimSun"/>
          <w:lang w:val="en-US"/>
        </w:rPr>
        <w:t>.</w:t>
      </w:r>
    </w:p>
    <w:p w14:paraId="3C247759" w14:textId="77777777" w:rsidR="00034B02" w:rsidRPr="00336D95" w:rsidRDefault="00034B02" w:rsidP="00034B02">
      <w:pPr>
        <w:rPr>
          <w:rFonts w:eastAsia="SimSun"/>
          <w:lang w:val="en-US"/>
        </w:rPr>
      </w:pPr>
      <w:r w:rsidRPr="00336D95">
        <w:rPr>
          <w:rFonts w:eastAsia="SimSun"/>
          <w:lang w:val="en-US"/>
        </w:rPr>
        <w:t>Upon receiving a SIP response to the SIP NOTIFY request the participating</w:t>
      </w:r>
      <w:r>
        <w:rPr>
          <w:rFonts w:eastAsia="SimSun"/>
          <w:lang w:val="en-US"/>
        </w:rPr>
        <w:t xml:space="preserve"> MCData</w:t>
      </w:r>
      <w:r w:rsidRPr="00336D95">
        <w:rPr>
          <w:rFonts w:eastAsia="SimSun"/>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5452E4E1" w14:textId="77777777" w:rsidR="00034B02" w:rsidRPr="00336D95" w:rsidRDefault="00034B02" w:rsidP="00034B02">
      <w:pPr>
        <w:pStyle w:val="Heading2"/>
        <w:rPr>
          <w:rFonts w:eastAsia="SimSun"/>
          <w:lang w:val="en-US"/>
        </w:rPr>
      </w:pPr>
      <w:bookmarkStart w:id="9444" w:name="_Toc20155979"/>
      <w:bookmarkStart w:id="9445" w:name="_Toc27501136"/>
      <w:bookmarkStart w:id="9446" w:name="_Toc36049262"/>
      <w:bookmarkStart w:id="9447" w:name="_Toc45210028"/>
      <w:bookmarkStart w:id="9448" w:name="_Toc51860853"/>
      <w:bookmarkStart w:id="9449" w:name="_Toc146246377"/>
      <w:bookmarkStart w:id="9450" w:name="_Toc171586837"/>
      <w:r>
        <w:rPr>
          <w:rFonts w:eastAsia="SimSun"/>
          <w:lang w:val="en-US"/>
        </w:rPr>
        <w:t>25</w:t>
      </w:r>
      <w:r w:rsidRPr="00336D95">
        <w:rPr>
          <w:rFonts w:eastAsia="SimSun"/>
          <w:lang w:val="en-US"/>
        </w:rPr>
        <w:t>.4</w:t>
      </w:r>
      <w:r w:rsidRPr="00336D95">
        <w:rPr>
          <w:rFonts w:eastAsia="SimSun"/>
          <w:lang w:val="en-US"/>
        </w:rPr>
        <w:tab/>
      </w:r>
      <w:r w:rsidRPr="00336D95">
        <w:rPr>
          <w:rFonts w:eastAsia="SimSun"/>
        </w:rPr>
        <w:t>Controlling</w:t>
      </w:r>
      <w:r>
        <w:rPr>
          <w:rFonts w:eastAsia="SimSun"/>
          <w:lang w:val="en-US"/>
        </w:rPr>
        <w:t xml:space="preserve"> MCData</w:t>
      </w:r>
      <w:r w:rsidRPr="00336D95">
        <w:rPr>
          <w:rFonts w:eastAsia="SimSun"/>
          <w:lang w:val="en-US"/>
        </w:rPr>
        <w:t xml:space="preserve"> function</w:t>
      </w:r>
      <w:bookmarkEnd w:id="9444"/>
      <w:bookmarkEnd w:id="9445"/>
      <w:bookmarkEnd w:id="9446"/>
      <w:bookmarkEnd w:id="9447"/>
      <w:bookmarkEnd w:id="9448"/>
      <w:bookmarkEnd w:id="9449"/>
      <w:bookmarkEnd w:id="9450"/>
    </w:p>
    <w:p w14:paraId="0B236535" w14:textId="77777777" w:rsidR="00034B02" w:rsidRPr="00725FF8" w:rsidRDefault="00034B02" w:rsidP="00034B02">
      <w:pPr>
        <w:pStyle w:val="Heading3"/>
        <w:rPr>
          <w:rFonts w:eastAsia="SimSun"/>
        </w:rPr>
      </w:pPr>
      <w:bookmarkStart w:id="9451" w:name="_Toc20155980"/>
      <w:bookmarkStart w:id="9452" w:name="_Toc27501137"/>
      <w:bookmarkStart w:id="9453" w:name="_Toc36049263"/>
      <w:bookmarkStart w:id="9454" w:name="_Toc45210029"/>
      <w:bookmarkStart w:id="9455" w:name="_Toc51860854"/>
      <w:bookmarkStart w:id="9456" w:name="_Toc146246378"/>
      <w:bookmarkStart w:id="9457" w:name="_Toc171586838"/>
      <w:r>
        <w:rPr>
          <w:rFonts w:eastAsia="SimSun"/>
        </w:rPr>
        <w:t>25.4.</w:t>
      </w:r>
      <w:r w:rsidRPr="00336D95">
        <w:rPr>
          <w:rFonts w:eastAsia="SimSun"/>
          <w:lang w:val="en-US"/>
        </w:rPr>
        <w:t>1</w:t>
      </w:r>
      <w:r>
        <w:rPr>
          <w:rFonts w:eastAsia="SimSun"/>
        </w:rPr>
        <w:tab/>
        <w:t>Receiving a subscription to the conference event package</w:t>
      </w:r>
      <w:bookmarkEnd w:id="9451"/>
      <w:bookmarkEnd w:id="9452"/>
      <w:bookmarkEnd w:id="9453"/>
      <w:bookmarkEnd w:id="9454"/>
      <w:bookmarkEnd w:id="9455"/>
      <w:bookmarkEnd w:id="9456"/>
      <w:bookmarkEnd w:id="9457"/>
    </w:p>
    <w:p w14:paraId="67EE6816" w14:textId="77777777" w:rsidR="00034B02" w:rsidRPr="00336D95"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50C43D59" w14:textId="77777777" w:rsidR="00034B02" w:rsidRPr="000D2F27" w:rsidRDefault="00034B02" w:rsidP="00034B02">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37268E9" w14:textId="77777777" w:rsidR="00034B02" w:rsidRPr="00336D95" w:rsidRDefault="00034B02" w:rsidP="00034B02">
      <w:pPr>
        <w:rPr>
          <w:rFonts w:eastAsia="SimSun"/>
          <w:lang w:val="en-US"/>
        </w:rPr>
      </w:pPr>
      <w:r w:rsidRPr="00336D95">
        <w:rPr>
          <w:rFonts w:eastAsia="SimSun"/>
          <w:lang w:val="en-US"/>
        </w:rPr>
        <w:t>then the controlling</w:t>
      </w:r>
      <w:r>
        <w:rPr>
          <w:rFonts w:eastAsia="SimSun"/>
          <w:lang w:val="en-US"/>
        </w:rPr>
        <w:t xml:space="preserve"> MCData</w:t>
      </w:r>
      <w:r w:rsidRPr="00336D95">
        <w:rPr>
          <w:rFonts w:eastAsia="SimSun"/>
          <w:lang w:val="en-US"/>
        </w:rPr>
        <w:t xml:space="preserve"> function:</w:t>
      </w:r>
    </w:p>
    <w:p w14:paraId="272F6380" w14:textId="77777777" w:rsidR="00034B02" w:rsidRDefault="00034B02" w:rsidP="00034B02">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24.481 [31] allows the MCData</w:t>
      </w:r>
      <w:r w:rsidRPr="00336D95">
        <w:rPr>
          <w:rFonts w:eastAsia="SimSun"/>
          <w:lang w:val="en-US"/>
        </w:rPr>
        <w:t xml:space="preserve"> ID or the </w:t>
      </w:r>
      <w:r>
        <w:t xml:space="preserve">constituent MCData group ID </w:t>
      </w:r>
      <w:r w:rsidRPr="00336D95">
        <w:rPr>
          <w:rFonts w:eastAsia="SimSun"/>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Pr>
          <w:rFonts w:eastAsia="SimSun"/>
        </w:rPr>
        <w:t>;</w:t>
      </w:r>
    </w:p>
    <w:p w14:paraId="037FB518"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5531DFA" w14:textId="77777777" w:rsidR="00034B02" w:rsidRDefault="00034B02" w:rsidP="00034B02">
      <w:pPr>
        <w:pStyle w:val="B1"/>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.4.2</w:t>
      </w:r>
      <w:r>
        <w:rPr>
          <w:rFonts w:eastAsia="SimSun"/>
          <w:lang w:val="en-US"/>
        </w:rPr>
        <w:t>.</w:t>
      </w:r>
    </w:p>
    <w:p w14:paraId="70B1EBDD" w14:textId="77777777" w:rsidR="00034B02"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w:t>
      </w:r>
      <w:r>
        <w:rPr>
          <w:rFonts w:eastAsia="SimSun"/>
          <w:lang w:val="en-US"/>
        </w:rPr>
        <w:t>in an group call initiated as a broadcast group call, the controlling MCData function:</w:t>
      </w:r>
    </w:p>
    <w:p w14:paraId="74B27AA3" w14:textId="77777777" w:rsidR="00034B02" w:rsidRDefault="00034B02" w:rsidP="00034B02">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[5];</w:t>
      </w:r>
    </w:p>
    <w:p w14:paraId="7E17BB11" w14:textId="77777777" w:rsidR="00034B02" w:rsidRDefault="00034B02" w:rsidP="00034B02">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[5].</w:t>
      </w:r>
    </w:p>
    <w:p w14:paraId="4AAFB92C" w14:textId="77777777" w:rsidR="00034B02" w:rsidRDefault="00034B02" w:rsidP="00034B02">
      <w:pPr>
        <w:pStyle w:val="Heading3"/>
        <w:rPr>
          <w:rFonts w:eastAsia="SimSun"/>
        </w:rPr>
      </w:pPr>
      <w:bookmarkStart w:id="9458" w:name="_Toc20155981"/>
      <w:bookmarkStart w:id="9459" w:name="_Toc27501138"/>
      <w:bookmarkStart w:id="9460" w:name="_Toc36049264"/>
      <w:bookmarkStart w:id="9461" w:name="_Toc45210030"/>
      <w:bookmarkStart w:id="9462" w:name="_Toc51860855"/>
      <w:bookmarkStart w:id="9463" w:name="_Toc146246379"/>
      <w:bookmarkStart w:id="9464" w:name="_Toc171586839"/>
      <w:r>
        <w:rPr>
          <w:rFonts w:eastAsia="SimSun"/>
        </w:rPr>
        <w:t>25.4.</w:t>
      </w:r>
      <w:r w:rsidRPr="00336D95">
        <w:rPr>
          <w:rFonts w:eastAsia="SimSun"/>
          <w:lang w:val="en-US"/>
        </w:rPr>
        <w:t>2</w:t>
      </w:r>
      <w:r>
        <w:rPr>
          <w:rFonts w:eastAsia="SimSun"/>
        </w:rPr>
        <w:tab/>
        <w:t>Sending notifications to the conference event package</w:t>
      </w:r>
      <w:bookmarkEnd w:id="9458"/>
      <w:bookmarkEnd w:id="9459"/>
      <w:bookmarkEnd w:id="9460"/>
      <w:bookmarkEnd w:id="9461"/>
      <w:bookmarkEnd w:id="9462"/>
      <w:bookmarkEnd w:id="9463"/>
      <w:bookmarkEnd w:id="9464"/>
    </w:p>
    <w:p w14:paraId="525FAEC4" w14:textId="77777777" w:rsidR="00034B02" w:rsidRDefault="00034B02" w:rsidP="00034B02">
      <w:pPr>
        <w:rPr>
          <w:rFonts w:eastAsia="SimSun"/>
        </w:rPr>
      </w:pPr>
      <w:r>
        <w:rPr>
          <w:rFonts w:eastAsia="SimSun"/>
        </w:rPr>
        <w:t>The procedures in this clause is triggered by:</w:t>
      </w:r>
    </w:p>
    <w:p w14:paraId="3BC0709E" w14:textId="77777777" w:rsidR="00034B02" w:rsidRDefault="00034B02" w:rsidP="00034B02">
      <w:pPr>
        <w:pStyle w:val="B1"/>
        <w:rPr>
          <w:rFonts w:eastAsia="SimSun"/>
        </w:rPr>
      </w:pPr>
      <w:r>
        <w:rPr>
          <w:rFonts w:eastAsia="SimSun"/>
        </w:rPr>
        <w:t>1)</w:t>
      </w:r>
      <w:r>
        <w:rPr>
          <w:rFonts w:eastAsia="SimSun"/>
        </w:rPr>
        <w:tab/>
        <w:t>the receipt of a SIP SUBSCRIBE request as specified in clause 25.4.1;</w:t>
      </w:r>
    </w:p>
    <w:p w14:paraId="60AD27F3" w14:textId="77777777" w:rsidR="00034B02" w:rsidRDefault="00034B02" w:rsidP="00034B02">
      <w:pPr>
        <w:pStyle w:val="B1"/>
        <w:rPr>
          <w:rFonts w:eastAsia="SimSun"/>
        </w:rPr>
      </w:pPr>
      <w:r>
        <w:rPr>
          <w:rFonts w:eastAsia="SimSun"/>
        </w:rPr>
        <w:t>2)</w:t>
      </w:r>
      <w:r>
        <w:rPr>
          <w:rFonts w:eastAsia="SimSun"/>
        </w:rPr>
        <w:tab/>
        <w:t xml:space="preserve">the receipt of a SIP BYE request from one of the participants in an </w:t>
      </w:r>
      <w:r>
        <w:t>adhoc</w:t>
      </w:r>
      <w:r w:rsidRPr="0073469F">
        <w:t xml:space="preserve"> group session</w:t>
      </w:r>
      <w:r>
        <w:rPr>
          <w:rFonts w:eastAsia="SimSun"/>
        </w:rPr>
        <w:t>; or</w:t>
      </w:r>
    </w:p>
    <w:p w14:paraId="6DE28B36" w14:textId="77777777" w:rsidR="00034B02" w:rsidRDefault="00034B02" w:rsidP="00034B02">
      <w:pPr>
        <w:pStyle w:val="B1"/>
        <w:rPr>
          <w:rFonts w:eastAsia="SimSun"/>
        </w:rPr>
      </w:pPr>
      <w:r>
        <w:rPr>
          <w:rFonts w:eastAsia="SimSun"/>
        </w:rPr>
        <w:t>3)</w:t>
      </w:r>
      <w:r>
        <w:rPr>
          <w:rFonts w:eastAsia="SimSun"/>
        </w:rPr>
        <w:tab/>
        <w:t xml:space="preserve">when a new participant is added in an </w:t>
      </w:r>
      <w:r>
        <w:t>adhoc</w:t>
      </w:r>
      <w:r w:rsidRPr="0073469F">
        <w:t xml:space="preserve"> group session</w:t>
      </w:r>
      <w:r>
        <w:rPr>
          <w:rFonts w:eastAsia="SimSun"/>
        </w:rPr>
        <w:t>.</w:t>
      </w:r>
    </w:p>
    <w:p w14:paraId="27039313" w14:textId="77777777" w:rsidR="00034B02" w:rsidRDefault="00034B02" w:rsidP="00034B02">
      <w:pPr>
        <w:rPr>
          <w:rFonts w:eastAsia="SimSun"/>
        </w:rPr>
      </w:pPr>
      <w:r>
        <w:rPr>
          <w:rFonts w:eastAsia="SimSun"/>
        </w:rP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65" w:name="_Toc20155983"/>
      <w:bookmarkStart w:id="9466" w:name="_Toc27501140"/>
      <w:bookmarkStart w:id="9467" w:name="_Toc36049266"/>
      <w:bookmarkStart w:id="9468" w:name="_Toc45210032"/>
      <w:bookmarkStart w:id="9469" w:name="_Toc51860857"/>
      <w:bookmarkStart w:id="9470" w:name="_Toc146246381"/>
      <w:bookmarkStart w:id="9471" w:name="_Toc171586840"/>
      <w:r>
        <w:t>25</w:t>
      </w:r>
      <w:r w:rsidRPr="00A509A6">
        <w:t>.4.</w:t>
      </w:r>
      <w:r>
        <w:t>3</w:t>
      </w:r>
      <w:r w:rsidRPr="00A509A6">
        <w:tab/>
        <w:t>Terminating a subscription</w:t>
      </w:r>
      <w:bookmarkEnd w:id="9465"/>
      <w:bookmarkEnd w:id="9466"/>
      <w:bookmarkEnd w:id="9467"/>
      <w:bookmarkEnd w:id="9468"/>
      <w:bookmarkEnd w:id="9469"/>
      <w:bookmarkEnd w:id="9470"/>
      <w:bookmarkEnd w:id="9471"/>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72" w:name="14f4399e2adfb55a__Toc427695847"/>
      <w:bookmarkStart w:id="9473" w:name="14f4399e2adfb55a__Toc427696247"/>
      <w:bookmarkStart w:id="9474" w:name="14f4399e2adfb55a__Toc427696646"/>
      <w:bookmarkStart w:id="9475" w:name="14f4399e2adfb55a__Toc427698248"/>
      <w:bookmarkStart w:id="9476" w:name="14f4399e2adfb55a__Toc427696647"/>
      <w:bookmarkStart w:id="9477" w:name="14f4399e2adfb55a__Toc427698249"/>
      <w:bookmarkStart w:id="9478" w:name="_Toc146246387"/>
      <w:bookmarkStart w:id="9479" w:name="_Toc171586841"/>
      <w:bookmarkEnd w:id="9472"/>
      <w:bookmarkEnd w:id="9473"/>
      <w:bookmarkEnd w:id="9474"/>
      <w:bookmarkEnd w:id="9475"/>
      <w:bookmarkEnd w:id="9476"/>
      <w:bookmarkEnd w:id="9477"/>
      <w:r>
        <w:rPr>
          <w:noProof/>
        </w:rPr>
        <w:t>25</w:t>
      </w:r>
      <w:r w:rsidRPr="0073469F">
        <w:rPr>
          <w:noProof/>
        </w:rPr>
        <w:t>.</w:t>
      </w:r>
      <w:r>
        <w:rPr>
          <w:noProof/>
          <w:lang w:eastAsia="ko-KR"/>
        </w:rPr>
        <w:t>6</w:t>
      </w:r>
      <w:r w:rsidRPr="0073469F">
        <w:rPr>
          <w:noProof/>
        </w:rPr>
        <w:tab/>
      </w:r>
      <w:r>
        <w:t>Coding</w:t>
      </w:r>
      <w:bookmarkEnd w:id="9478"/>
      <w:bookmarkEnd w:id="9479"/>
    </w:p>
    <w:p w14:paraId="4E609F3E" w14:textId="77777777" w:rsidR="00034B02" w:rsidRPr="0073469F" w:rsidRDefault="00034B02" w:rsidP="00034B02">
      <w:pPr>
        <w:pStyle w:val="Heading3"/>
        <w:rPr>
          <w:noProof/>
        </w:rPr>
      </w:pPr>
      <w:bookmarkStart w:id="9480" w:name="_Toc146246388"/>
      <w:bookmarkStart w:id="9481" w:name="_Toc171586842"/>
      <w:r>
        <w:rPr>
          <w:noProof/>
        </w:rPr>
        <w:t>25</w:t>
      </w:r>
      <w:r w:rsidRPr="0073469F">
        <w:rPr>
          <w:noProof/>
        </w:rPr>
        <w:t>.</w:t>
      </w:r>
      <w:r>
        <w:rPr>
          <w:noProof/>
          <w:lang w:eastAsia="ko-KR"/>
        </w:rPr>
        <w:t>6.1</w:t>
      </w:r>
      <w:r w:rsidRPr="0073469F">
        <w:rPr>
          <w:noProof/>
        </w:rPr>
        <w:tab/>
      </w:r>
      <w:r>
        <w:t xml:space="preserve">Extension of application/conference-info+xml </w:t>
      </w:r>
      <w:r>
        <w:rPr>
          <w:rFonts w:eastAsia="SimSun"/>
        </w:rPr>
        <w:t>MIME type</w:t>
      </w:r>
      <w:bookmarkEnd w:id="9480"/>
      <w:bookmarkEnd w:id="9481"/>
    </w:p>
    <w:p w14:paraId="6BC9E723" w14:textId="77777777" w:rsidR="00034B02" w:rsidRPr="00240B71" w:rsidRDefault="00034B02" w:rsidP="00034B02">
      <w:pPr>
        <w:pStyle w:val="Heading4"/>
      </w:pPr>
      <w:bookmarkStart w:id="9482" w:name="_Toc146246389"/>
      <w:bookmarkStart w:id="9483" w:name="_Toc171586843"/>
      <w:r>
        <w:t>25</w:t>
      </w:r>
      <w:r w:rsidRPr="004B47CF">
        <w:t>.6.1.1</w:t>
      </w:r>
      <w:r w:rsidRPr="004B47CF">
        <w:tab/>
        <w:t>Introduction</w:t>
      </w:r>
      <w:bookmarkEnd w:id="9482"/>
      <w:bookmarkEnd w:id="9483"/>
    </w:p>
    <w:p w14:paraId="3BB50CD8" w14:textId="77777777" w:rsidR="00034B02" w:rsidRDefault="00034B02" w:rsidP="00034B02">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w:t>
      </w:r>
      <w:r>
        <w:rPr>
          <w:lang w:eastAsia="ko-KR"/>
        </w:rPr>
        <w:t>KK</w:t>
      </w:r>
      <w:r>
        <w:rPr>
          <w:rFonts w:hint="eastAsia"/>
          <w:lang w:eastAsia="ko-KR"/>
        </w:rPr>
        <w:t>]</w:t>
      </w:r>
      <w:r>
        <w:rPr>
          <w:rFonts w:eastAsia="SimSun"/>
        </w:rPr>
        <w:t>.</w:t>
      </w:r>
    </w:p>
    <w:p w14:paraId="2BBAA04C" w14:textId="77777777" w:rsidR="00034B02" w:rsidRDefault="00034B02" w:rsidP="00034B02">
      <w:pPr>
        <w:rPr>
          <w:lang w:val="en-US"/>
        </w:rPr>
      </w:pPr>
      <w:r>
        <w:rPr>
          <w:rFonts w:eastAsia="SimSun"/>
        </w:rPr>
        <w:t>The functional alias extension is used to indicate per-user functional alias association with MCData group.</w:t>
      </w:r>
    </w:p>
    <w:p w14:paraId="31A457AE" w14:textId="77777777" w:rsidR="00034B02" w:rsidRPr="00240B71" w:rsidRDefault="00034B02" w:rsidP="00034B02">
      <w:pPr>
        <w:pStyle w:val="Heading4"/>
      </w:pPr>
      <w:bookmarkStart w:id="9484" w:name="_Toc146246390"/>
      <w:bookmarkStart w:id="9485" w:name="_Toc171586844"/>
      <w:r>
        <w:t>25</w:t>
      </w:r>
      <w:r w:rsidRPr="0073469F">
        <w:t>.</w:t>
      </w:r>
      <w:r>
        <w:t>6.1.2</w:t>
      </w:r>
      <w:r>
        <w:tab/>
        <w:t>Schema</w:t>
      </w:r>
      <w:bookmarkEnd w:id="9484"/>
      <w:bookmarkEnd w:id="9485"/>
    </w:p>
    <w:p w14:paraId="08C48069"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rFonts w:eastAsia="SimSun"/>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r>
        <w:t>Table 25</w:t>
      </w:r>
      <w:r w:rsidRPr="004B47CF">
        <w:t>.6.1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486" w:name="_CRAnnexAinformative"/>
      <w:bookmarkEnd w:id="9486"/>
      <w:r w:rsidRPr="00B02A0B">
        <w:br w:type="page"/>
      </w:r>
      <w:bookmarkStart w:id="9487" w:name="_Toc36108286"/>
      <w:bookmarkStart w:id="9488" w:name="_Toc44599066"/>
      <w:bookmarkStart w:id="9489" w:name="_Toc44602953"/>
      <w:bookmarkStart w:id="9490" w:name="_Toc45198130"/>
      <w:bookmarkStart w:id="9491" w:name="_Toc45696163"/>
      <w:bookmarkStart w:id="9492" w:name="_Toc51851657"/>
      <w:bookmarkStart w:id="9493" w:name="_Toc92225316"/>
      <w:bookmarkStart w:id="9494" w:name="_Toc171586845"/>
      <w:r w:rsidRPr="00B02A0B">
        <w:t>Annex A (informative):</w:t>
      </w:r>
      <w:r w:rsidRPr="00B02A0B">
        <w:br/>
        <w:t>Signalling flows</w:t>
      </w:r>
      <w:bookmarkEnd w:id="8194"/>
      <w:bookmarkEnd w:id="8195"/>
      <w:bookmarkEnd w:id="9487"/>
      <w:bookmarkEnd w:id="9488"/>
      <w:bookmarkEnd w:id="9489"/>
      <w:bookmarkEnd w:id="9490"/>
      <w:bookmarkEnd w:id="9491"/>
      <w:bookmarkEnd w:id="9492"/>
      <w:bookmarkEnd w:id="9493"/>
      <w:bookmarkEnd w:id="9494"/>
    </w:p>
    <w:p w14:paraId="2FF816B1" w14:textId="77777777" w:rsidR="005C310B" w:rsidRPr="00B02A0B" w:rsidRDefault="005C310B" w:rsidP="007D34FE">
      <w:pPr>
        <w:pStyle w:val="Heading8"/>
      </w:pPr>
      <w:bookmarkStart w:id="9495" w:name="_CRAnnexBnormative"/>
      <w:bookmarkEnd w:id="9495"/>
      <w:r w:rsidRPr="00B02A0B">
        <w:br w:type="page"/>
      </w:r>
      <w:bookmarkStart w:id="9496" w:name="_Toc20215930"/>
      <w:bookmarkStart w:id="9497" w:name="_Toc27496486"/>
      <w:bookmarkStart w:id="9498" w:name="_Toc36108287"/>
      <w:bookmarkStart w:id="9499" w:name="_Toc44599067"/>
      <w:bookmarkStart w:id="9500" w:name="_Toc44602954"/>
      <w:bookmarkStart w:id="9501" w:name="_Toc45198131"/>
      <w:bookmarkStart w:id="9502" w:name="_Toc45696164"/>
      <w:bookmarkStart w:id="9503" w:name="_Toc51851658"/>
      <w:bookmarkStart w:id="9504" w:name="_Toc92225317"/>
      <w:bookmarkStart w:id="9505" w:name="_Toc171586846"/>
      <w:r w:rsidRPr="00B02A0B">
        <w:t>Annex B (normative):</w:t>
      </w:r>
      <w:r w:rsidRPr="00B02A0B">
        <w:br/>
        <w:t>Media feature tags within the current document</w:t>
      </w:r>
      <w:bookmarkEnd w:id="9496"/>
      <w:bookmarkEnd w:id="9497"/>
      <w:bookmarkEnd w:id="9498"/>
      <w:bookmarkEnd w:id="9499"/>
      <w:bookmarkEnd w:id="9500"/>
      <w:bookmarkEnd w:id="9501"/>
      <w:bookmarkEnd w:id="9502"/>
      <w:bookmarkEnd w:id="9503"/>
      <w:bookmarkEnd w:id="9504"/>
      <w:bookmarkEnd w:id="9505"/>
    </w:p>
    <w:p w14:paraId="5B8B445D" w14:textId="77777777" w:rsidR="005C310B" w:rsidRPr="00B02A0B" w:rsidRDefault="005C310B" w:rsidP="007D34FE">
      <w:pPr>
        <w:pStyle w:val="Heading1"/>
      </w:pPr>
      <w:bookmarkStart w:id="9506" w:name="_CRB_1"/>
      <w:bookmarkStart w:id="9507" w:name="_Toc92225318"/>
      <w:bookmarkStart w:id="9508" w:name="_Toc171586847"/>
      <w:bookmarkEnd w:id="9506"/>
      <w:r w:rsidRPr="00B02A0B">
        <w:t>B.1</w:t>
      </w:r>
      <w:r w:rsidRPr="00B02A0B">
        <w:tab/>
        <w:t>General</w:t>
      </w:r>
      <w:bookmarkEnd w:id="9507"/>
      <w:bookmarkEnd w:id="9508"/>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509" w:name="_CRB_2"/>
      <w:bookmarkStart w:id="9510" w:name="_Toc20215931"/>
      <w:bookmarkStart w:id="9511" w:name="_Toc27496487"/>
      <w:bookmarkStart w:id="9512" w:name="_Toc36108288"/>
      <w:bookmarkStart w:id="9513" w:name="_Toc44599068"/>
      <w:bookmarkStart w:id="9514" w:name="_Toc44602955"/>
      <w:bookmarkStart w:id="9515" w:name="_Toc45198132"/>
      <w:bookmarkStart w:id="9516" w:name="_Toc45696165"/>
      <w:bookmarkStart w:id="9517" w:name="_Toc51851659"/>
      <w:bookmarkStart w:id="9518" w:name="_Toc92225319"/>
      <w:bookmarkStart w:id="9519" w:name="_Toc171586848"/>
      <w:bookmarkEnd w:id="9509"/>
      <w:r w:rsidRPr="00B02A0B">
        <w:rPr>
          <w:lang w:eastAsia="zh-CN"/>
        </w:rPr>
        <w:t>B</w:t>
      </w:r>
      <w:r w:rsidRPr="00B02A0B">
        <w:t>.2</w:t>
      </w:r>
      <w:r w:rsidRPr="00B02A0B">
        <w:tab/>
        <w:t>Definition of media feature tag for Mission Critical Data (MCData) communications Short Data Service (SDS)</w:t>
      </w:r>
      <w:bookmarkEnd w:id="9510"/>
      <w:bookmarkEnd w:id="9511"/>
      <w:bookmarkEnd w:id="9512"/>
      <w:bookmarkEnd w:id="9513"/>
      <w:bookmarkEnd w:id="9514"/>
      <w:bookmarkEnd w:id="9515"/>
      <w:bookmarkEnd w:id="9516"/>
      <w:bookmarkEnd w:id="9517"/>
      <w:bookmarkEnd w:id="9518"/>
      <w:bookmarkEnd w:id="9519"/>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520" w:name="_CRB_3"/>
      <w:bookmarkStart w:id="9521" w:name="_Toc20215932"/>
      <w:bookmarkStart w:id="9522" w:name="_Toc27496488"/>
      <w:bookmarkStart w:id="9523" w:name="_Toc36108289"/>
      <w:bookmarkStart w:id="9524" w:name="_Toc44599069"/>
      <w:bookmarkStart w:id="9525" w:name="_Toc44602956"/>
      <w:bookmarkStart w:id="9526" w:name="_Toc45198133"/>
      <w:bookmarkStart w:id="9527" w:name="_Toc45696166"/>
      <w:bookmarkStart w:id="9528" w:name="_Toc51851660"/>
      <w:bookmarkStart w:id="9529" w:name="_Toc92225320"/>
      <w:bookmarkStart w:id="9530" w:name="_Toc171586849"/>
      <w:bookmarkEnd w:id="9520"/>
      <w:r w:rsidRPr="00B02A0B">
        <w:rPr>
          <w:lang w:eastAsia="zh-CN"/>
        </w:rPr>
        <w:t>B</w:t>
      </w:r>
      <w:r w:rsidRPr="00B02A0B">
        <w:t>.3</w:t>
      </w:r>
      <w:r w:rsidRPr="00B02A0B">
        <w:tab/>
        <w:t>Definition of media feature tag for Mission Critical Data (MCData) communications File Distribution (FD)</w:t>
      </w:r>
      <w:bookmarkEnd w:id="9521"/>
      <w:bookmarkEnd w:id="9522"/>
      <w:bookmarkEnd w:id="9523"/>
      <w:bookmarkEnd w:id="9524"/>
      <w:bookmarkEnd w:id="9525"/>
      <w:bookmarkEnd w:id="9526"/>
      <w:bookmarkEnd w:id="9527"/>
      <w:bookmarkEnd w:id="9528"/>
      <w:bookmarkEnd w:id="9529"/>
      <w:bookmarkEnd w:id="9530"/>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31" w:name="_CRB_4"/>
      <w:bookmarkStart w:id="9532" w:name="_Toc171586850"/>
      <w:bookmarkEnd w:id="9531"/>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532"/>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33" w:name="_CRAnnexCnormative"/>
      <w:bookmarkEnd w:id="9533"/>
      <w:r w:rsidRPr="00B02A0B">
        <w:br w:type="page"/>
      </w:r>
      <w:bookmarkStart w:id="9534" w:name="_Toc20215933"/>
      <w:bookmarkStart w:id="9535" w:name="_Toc27496489"/>
      <w:bookmarkStart w:id="9536" w:name="_Toc36108290"/>
      <w:bookmarkStart w:id="9537" w:name="_Toc44599070"/>
      <w:bookmarkStart w:id="9538" w:name="_Toc44602957"/>
      <w:bookmarkStart w:id="9539" w:name="_Toc45198134"/>
      <w:bookmarkStart w:id="9540" w:name="_Toc45696167"/>
      <w:bookmarkStart w:id="9541" w:name="_Toc51851661"/>
      <w:bookmarkStart w:id="9542" w:name="_Toc92225321"/>
      <w:bookmarkStart w:id="9543" w:name="_Toc171586851"/>
      <w:r w:rsidRPr="00B02A0B">
        <w:t>Annex C (normative):</w:t>
      </w:r>
      <w:r w:rsidRPr="00B02A0B">
        <w:br/>
        <w:t>ICSI values defined within the current document</w:t>
      </w:r>
      <w:bookmarkEnd w:id="9534"/>
      <w:bookmarkEnd w:id="9535"/>
      <w:bookmarkEnd w:id="9536"/>
      <w:bookmarkEnd w:id="9537"/>
      <w:bookmarkEnd w:id="9538"/>
      <w:bookmarkEnd w:id="9539"/>
      <w:bookmarkEnd w:id="9540"/>
      <w:bookmarkEnd w:id="9541"/>
      <w:bookmarkEnd w:id="9542"/>
      <w:bookmarkEnd w:id="9543"/>
    </w:p>
    <w:p w14:paraId="5BCE66E0" w14:textId="77777777" w:rsidR="005C310B" w:rsidRPr="00B02A0B" w:rsidRDefault="005C310B" w:rsidP="007D34FE">
      <w:pPr>
        <w:pStyle w:val="Heading1"/>
      </w:pPr>
      <w:bookmarkStart w:id="9544" w:name="_CRC_1"/>
      <w:bookmarkStart w:id="9545" w:name="_Toc92225322"/>
      <w:bookmarkStart w:id="9546" w:name="_Toc171586852"/>
      <w:bookmarkEnd w:id="9544"/>
      <w:r w:rsidRPr="00B02A0B">
        <w:t>C.1</w:t>
      </w:r>
      <w:r w:rsidRPr="00B02A0B">
        <w:tab/>
        <w:t>General</w:t>
      </w:r>
      <w:bookmarkEnd w:id="9545"/>
      <w:bookmarkEnd w:id="9546"/>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47" w:name="_CRC_2"/>
      <w:bookmarkStart w:id="9548" w:name="_Toc20215934"/>
      <w:bookmarkStart w:id="9549" w:name="_Toc27496490"/>
      <w:bookmarkStart w:id="9550" w:name="_Toc36108291"/>
      <w:bookmarkStart w:id="9551" w:name="_Toc44599071"/>
      <w:bookmarkStart w:id="9552" w:name="_Toc44602958"/>
      <w:bookmarkStart w:id="9553" w:name="_Toc45198135"/>
      <w:bookmarkStart w:id="9554" w:name="_Toc45696168"/>
      <w:bookmarkStart w:id="9555" w:name="_Toc51851662"/>
      <w:bookmarkStart w:id="9556" w:name="_Toc92225323"/>
      <w:bookmarkStart w:id="9557" w:name="_Toc171586853"/>
      <w:bookmarkEnd w:id="9547"/>
      <w:r w:rsidRPr="00B02A0B">
        <w:t>C.2</w:t>
      </w:r>
      <w:r w:rsidRPr="00B02A0B">
        <w:tab/>
        <w:t>Definition of ICSI value for the Mission Critical Data (MCData) service</w:t>
      </w:r>
      <w:bookmarkEnd w:id="9548"/>
      <w:bookmarkEnd w:id="9549"/>
      <w:bookmarkEnd w:id="9550"/>
      <w:bookmarkEnd w:id="9551"/>
      <w:bookmarkEnd w:id="9552"/>
      <w:bookmarkEnd w:id="9553"/>
      <w:bookmarkEnd w:id="9554"/>
      <w:bookmarkEnd w:id="9555"/>
      <w:bookmarkEnd w:id="9556"/>
      <w:bookmarkEnd w:id="9557"/>
    </w:p>
    <w:p w14:paraId="3D83080E" w14:textId="77777777" w:rsidR="005C310B" w:rsidRPr="00B02A0B" w:rsidRDefault="005C310B" w:rsidP="007D34FE">
      <w:pPr>
        <w:pStyle w:val="Heading2"/>
        <w:rPr>
          <w:rFonts w:eastAsia="Malgun Gothic"/>
          <w:noProof/>
        </w:rPr>
      </w:pPr>
      <w:bookmarkStart w:id="9558" w:name="_CRC_2_1"/>
      <w:bookmarkStart w:id="9559" w:name="_Toc20215935"/>
      <w:bookmarkStart w:id="9560" w:name="_Toc27496491"/>
      <w:bookmarkStart w:id="9561" w:name="_Toc36108292"/>
      <w:bookmarkStart w:id="9562" w:name="_Toc44599072"/>
      <w:bookmarkStart w:id="9563" w:name="_Toc44602959"/>
      <w:bookmarkStart w:id="9564" w:name="_Toc45198136"/>
      <w:bookmarkStart w:id="9565" w:name="_Toc45696169"/>
      <w:bookmarkStart w:id="9566" w:name="_Toc51851663"/>
      <w:bookmarkStart w:id="9567" w:name="_Toc92225324"/>
      <w:bookmarkStart w:id="9568" w:name="_Toc171586854"/>
      <w:bookmarkEnd w:id="9558"/>
      <w:r w:rsidRPr="00B02A0B">
        <w:rPr>
          <w:rFonts w:eastAsia="Malgun Gothic"/>
          <w:noProof/>
        </w:rPr>
        <w:t>C.2.1</w:t>
      </w:r>
      <w:r w:rsidRPr="00B02A0B">
        <w:rPr>
          <w:rFonts w:eastAsia="Malgun Gothic"/>
          <w:noProof/>
        </w:rPr>
        <w:tab/>
        <w:t>URN</w:t>
      </w:r>
      <w:bookmarkEnd w:id="9559"/>
      <w:bookmarkEnd w:id="9560"/>
      <w:bookmarkEnd w:id="9561"/>
      <w:bookmarkEnd w:id="9562"/>
      <w:bookmarkEnd w:id="9563"/>
      <w:bookmarkEnd w:id="9564"/>
      <w:bookmarkEnd w:id="9565"/>
      <w:bookmarkEnd w:id="9566"/>
      <w:bookmarkEnd w:id="9567"/>
      <w:bookmarkEnd w:id="9568"/>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rFonts w:eastAsia="SimSun"/>
          <w:noProof/>
        </w:rPr>
      </w:pPr>
      <w:bookmarkStart w:id="9569" w:name="_CRC_2_2"/>
      <w:bookmarkStart w:id="9570" w:name="_Toc20215936"/>
      <w:bookmarkStart w:id="9571" w:name="_Toc27496492"/>
      <w:bookmarkStart w:id="9572" w:name="_Toc36108293"/>
      <w:bookmarkStart w:id="9573" w:name="_Toc44599073"/>
      <w:bookmarkStart w:id="9574" w:name="_Toc44602960"/>
      <w:bookmarkStart w:id="9575" w:name="_Toc45198137"/>
      <w:bookmarkStart w:id="9576" w:name="_Toc45696170"/>
      <w:bookmarkStart w:id="9577" w:name="_Toc51851664"/>
      <w:bookmarkStart w:id="9578" w:name="_Toc92225325"/>
      <w:bookmarkStart w:id="9579" w:name="_Toc171586855"/>
      <w:bookmarkEnd w:id="9569"/>
      <w:r w:rsidRPr="00B02A0B">
        <w:rPr>
          <w:rFonts w:eastAsia="SimSun"/>
          <w:noProof/>
        </w:rPr>
        <w:t>C.2.2</w:t>
      </w:r>
      <w:r w:rsidRPr="00B02A0B">
        <w:rPr>
          <w:rFonts w:eastAsia="SimSun"/>
          <w:noProof/>
        </w:rPr>
        <w:tab/>
        <w:t>Description</w:t>
      </w:r>
      <w:bookmarkEnd w:id="9570"/>
      <w:bookmarkEnd w:id="9571"/>
      <w:bookmarkEnd w:id="9572"/>
      <w:bookmarkEnd w:id="9573"/>
      <w:bookmarkEnd w:id="9574"/>
      <w:bookmarkEnd w:id="9575"/>
      <w:bookmarkEnd w:id="9576"/>
      <w:bookmarkEnd w:id="9577"/>
      <w:bookmarkEnd w:id="9578"/>
      <w:bookmarkEnd w:id="9579"/>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580" w:name="_CRC_2_3"/>
      <w:bookmarkStart w:id="9581" w:name="_Toc20215937"/>
      <w:bookmarkStart w:id="9582" w:name="_Toc27496493"/>
      <w:bookmarkStart w:id="9583" w:name="_Toc36108294"/>
      <w:bookmarkStart w:id="9584" w:name="_Toc44599074"/>
      <w:bookmarkStart w:id="9585" w:name="_Toc44602961"/>
      <w:bookmarkStart w:id="9586" w:name="_Toc45198138"/>
      <w:bookmarkStart w:id="9587" w:name="_Toc45696171"/>
      <w:bookmarkStart w:id="9588" w:name="_Toc51851665"/>
      <w:bookmarkStart w:id="9589" w:name="_Toc92225326"/>
      <w:bookmarkStart w:id="9590" w:name="_Toc171586856"/>
      <w:bookmarkEnd w:id="9580"/>
      <w:r w:rsidRPr="00B02A0B">
        <w:t>C.2.3</w:t>
      </w:r>
      <w:r w:rsidRPr="00B02A0B">
        <w:rPr>
          <w:rFonts w:eastAsia="Malgun Gothic"/>
        </w:rPr>
        <w:tab/>
      </w:r>
      <w:r w:rsidRPr="00B02A0B">
        <w:t>Reference</w:t>
      </w:r>
      <w:bookmarkEnd w:id="9581"/>
      <w:bookmarkEnd w:id="9582"/>
      <w:bookmarkEnd w:id="9583"/>
      <w:bookmarkEnd w:id="9584"/>
      <w:bookmarkEnd w:id="9585"/>
      <w:bookmarkEnd w:id="9586"/>
      <w:bookmarkEnd w:id="9587"/>
      <w:bookmarkEnd w:id="9588"/>
      <w:bookmarkEnd w:id="9589"/>
      <w:bookmarkEnd w:id="9590"/>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591" w:name="_CRC_2_4"/>
      <w:bookmarkStart w:id="9592" w:name="_Toc20215938"/>
      <w:bookmarkStart w:id="9593" w:name="_Toc27496494"/>
      <w:bookmarkStart w:id="9594" w:name="_Toc36108295"/>
      <w:bookmarkStart w:id="9595" w:name="_Toc44599075"/>
      <w:bookmarkStart w:id="9596" w:name="_Toc44602962"/>
      <w:bookmarkStart w:id="9597" w:name="_Toc45198139"/>
      <w:bookmarkStart w:id="9598" w:name="_Toc45696172"/>
      <w:bookmarkStart w:id="9599" w:name="_Toc51851666"/>
      <w:bookmarkStart w:id="9600" w:name="_Toc92225327"/>
      <w:bookmarkStart w:id="9601" w:name="_Toc171586857"/>
      <w:bookmarkEnd w:id="9591"/>
      <w:r w:rsidRPr="00B02A0B">
        <w:t>C.2.4</w:t>
      </w:r>
      <w:r w:rsidRPr="00B02A0B">
        <w:tab/>
        <w:t>Contact</w:t>
      </w:r>
      <w:bookmarkEnd w:id="9592"/>
      <w:bookmarkEnd w:id="9593"/>
      <w:bookmarkEnd w:id="9594"/>
      <w:bookmarkEnd w:id="9595"/>
      <w:bookmarkEnd w:id="9596"/>
      <w:bookmarkEnd w:id="9597"/>
      <w:bookmarkEnd w:id="9598"/>
      <w:bookmarkEnd w:id="9599"/>
      <w:bookmarkEnd w:id="9600"/>
      <w:bookmarkEnd w:id="9601"/>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02" w:name="_CRC_2_5"/>
      <w:bookmarkStart w:id="9603" w:name="_Toc20215939"/>
      <w:bookmarkStart w:id="9604" w:name="_Toc27496495"/>
      <w:bookmarkStart w:id="9605" w:name="_Toc36108296"/>
      <w:bookmarkStart w:id="9606" w:name="_Toc44599076"/>
      <w:bookmarkStart w:id="9607" w:name="_Toc44602963"/>
      <w:bookmarkStart w:id="9608" w:name="_Toc45198140"/>
      <w:bookmarkStart w:id="9609" w:name="_Toc45696173"/>
      <w:bookmarkStart w:id="9610" w:name="_Toc51851667"/>
      <w:bookmarkStart w:id="9611" w:name="_Toc92225328"/>
      <w:bookmarkStart w:id="9612" w:name="_Toc171586858"/>
      <w:bookmarkEnd w:id="9602"/>
      <w:r w:rsidRPr="00B02A0B">
        <w:t>C.2.5</w:t>
      </w:r>
      <w:r w:rsidRPr="00B02A0B">
        <w:tab/>
        <w:t>Registration of subtype</w:t>
      </w:r>
      <w:bookmarkEnd w:id="9603"/>
      <w:bookmarkEnd w:id="9604"/>
      <w:bookmarkEnd w:id="9605"/>
      <w:bookmarkEnd w:id="9606"/>
      <w:bookmarkEnd w:id="9607"/>
      <w:bookmarkEnd w:id="9608"/>
      <w:bookmarkEnd w:id="9609"/>
      <w:bookmarkEnd w:id="9610"/>
      <w:bookmarkEnd w:id="9611"/>
      <w:bookmarkEnd w:id="9612"/>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13" w:name="_CRC_2_6"/>
      <w:bookmarkStart w:id="9614" w:name="_Toc20215940"/>
      <w:bookmarkStart w:id="9615" w:name="_Toc27496496"/>
      <w:bookmarkStart w:id="9616" w:name="_Toc36108297"/>
      <w:bookmarkStart w:id="9617" w:name="_Toc44599077"/>
      <w:bookmarkStart w:id="9618" w:name="_Toc44602964"/>
      <w:bookmarkStart w:id="9619" w:name="_Toc45198141"/>
      <w:bookmarkStart w:id="9620" w:name="_Toc45696174"/>
      <w:bookmarkStart w:id="9621" w:name="_Toc51851668"/>
      <w:bookmarkStart w:id="9622" w:name="_Toc92225329"/>
      <w:bookmarkStart w:id="9623" w:name="_Toc171586859"/>
      <w:bookmarkEnd w:id="9613"/>
      <w:r w:rsidRPr="00B02A0B">
        <w:t>C.2.6</w:t>
      </w:r>
      <w:r w:rsidRPr="00B02A0B">
        <w:tab/>
        <w:t>Remarks</w:t>
      </w:r>
      <w:bookmarkEnd w:id="9614"/>
      <w:bookmarkEnd w:id="9615"/>
      <w:bookmarkEnd w:id="9616"/>
      <w:bookmarkEnd w:id="9617"/>
      <w:bookmarkEnd w:id="9618"/>
      <w:bookmarkEnd w:id="9619"/>
      <w:bookmarkEnd w:id="9620"/>
      <w:bookmarkEnd w:id="9621"/>
      <w:bookmarkEnd w:id="9622"/>
      <w:bookmarkEnd w:id="9623"/>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24" w:name="_CRC_3"/>
      <w:bookmarkStart w:id="9625" w:name="_Toc20215941"/>
      <w:bookmarkStart w:id="9626" w:name="_Toc27496497"/>
      <w:bookmarkStart w:id="9627" w:name="_Toc36108298"/>
      <w:bookmarkStart w:id="9628" w:name="_Toc44599078"/>
      <w:bookmarkStart w:id="9629" w:name="_Toc44602965"/>
      <w:bookmarkStart w:id="9630" w:name="_Toc45198142"/>
      <w:bookmarkStart w:id="9631" w:name="_Toc45696175"/>
      <w:bookmarkStart w:id="9632" w:name="_Toc51851669"/>
      <w:bookmarkStart w:id="9633" w:name="_Toc92225330"/>
      <w:bookmarkStart w:id="9634" w:name="_Toc171586860"/>
      <w:bookmarkEnd w:id="9624"/>
      <w:r w:rsidRPr="00B02A0B">
        <w:t>C.3</w:t>
      </w:r>
      <w:r w:rsidRPr="00B02A0B">
        <w:tab/>
        <w:t>Definition of ICSI value for the Mission Critical Data (MCData) communications Short Data Service (SDS)</w:t>
      </w:r>
      <w:bookmarkEnd w:id="9625"/>
      <w:bookmarkEnd w:id="9626"/>
      <w:bookmarkEnd w:id="9627"/>
      <w:bookmarkEnd w:id="9628"/>
      <w:bookmarkEnd w:id="9629"/>
      <w:bookmarkEnd w:id="9630"/>
      <w:bookmarkEnd w:id="9631"/>
      <w:bookmarkEnd w:id="9632"/>
      <w:bookmarkEnd w:id="9633"/>
      <w:bookmarkEnd w:id="9634"/>
    </w:p>
    <w:p w14:paraId="37146A77" w14:textId="77777777" w:rsidR="005C310B" w:rsidRPr="00B02A0B" w:rsidRDefault="005C310B" w:rsidP="007D34FE">
      <w:pPr>
        <w:pStyle w:val="Heading2"/>
        <w:rPr>
          <w:rFonts w:eastAsia="Malgun Gothic"/>
          <w:noProof/>
        </w:rPr>
      </w:pPr>
      <w:bookmarkStart w:id="9635" w:name="_CRC_3_1"/>
      <w:bookmarkStart w:id="9636" w:name="_Toc20215942"/>
      <w:bookmarkStart w:id="9637" w:name="_Toc27496498"/>
      <w:bookmarkStart w:id="9638" w:name="_Toc36108299"/>
      <w:bookmarkStart w:id="9639" w:name="_Toc44599079"/>
      <w:bookmarkStart w:id="9640" w:name="_Toc44602966"/>
      <w:bookmarkStart w:id="9641" w:name="_Toc45198143"/>
      <w:bookmarkStart w:id="9642" w:name="_Toc45696176"/>
      <w:bookmarkStart w:id="9643" w:name="_Toc51851670"/>
      <w:bookmarkStart w:id="9644" w:name="_Toc92225331"/>
      <w:bookmarkStart w:id="9645" w:name="_Toc171586861"/>
      <w:bookmarkEnd w:id="9635"/>
      <w:r w:rsidRPr="00B02A0B">
        <w:rPr>
          <w:rFonts w:eastAsia="Malgun Gothic"/>
          <w:noProof/>
        </w:rPr>
        <w:t>C.3.1</w:t>
      </w:r>
      <w:r w:rsidRPr="00B02A0B">
        <w:rPr>
          <w:rFonts w:eastAsia="Malgun Gothic"/>
          <w:noProof/>
        </w:rPr>
        <w:tab/>
        <w:t>URN</w:t>
      </w:r>
      <w:bookmarkEnd w:id="9636"/>
      <w:bookmarkEnd w:id="9637"/>
      <w:bookmarkEnd w:id="9638"/>
      <w:bookmarkEnd w:id="9639"/>
      <w:bookmarkEnd w:id="9640"/>
      <w:bookmarkEnd w:id="9641"/>
      <w:bookmarkEnd w:id="9642"/>
      <w:bookmarkEnd w:id="9643"/>
      <w:bookmarkEnd w:id="9644"/>
      <w:bookmarkEnd w:id="9645"/>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rFonts w:eastAsia="SimSun"/>
          <w:noProof/>
        </w:rPr>
      </w:pPr>
      <w:bookmarkStart w:id="9646" w:name="_CRC_3_2"/>
      <w:bookmarkStart w:id="9647" w:name="_Toc20215943"/>
      <w:bookmarkStart w:id="9648" w:name="_Toc27496499"/>
      <w:bookmarkStart w:id="9649" w:name="_Toc36108300"/>
      <w:bookmarkStart w:id="9650" w:name="_Toc44599080"/>
      <w:bookmarkStart w:id="9651" w:name="_Toc44602967"/>
      <w:bookmarkStart w:id="9652" w:name="_Toc45198144"/>
      <w:bookmarkStart w:id="9653" w:name="_Toc45696177"/>
      <w:bookmarkStart w:id="9654" w:name="_Toc51851671"/>
      <w:bookmarkStart w:id="9655" w:name="_Toc92225332"/>
      <w:bookmarkStart w:id="9656" w:name="_Toc171586862"/>
      <w:bookmarkEnd w:id="9646"/>
      <w:r w:rsidRPr="00B02A0B">
        <w:rPr>
          <w:rFonts w:eastAsia="SimSun"/>
          <w:noProof/>
        </w:rPr>
        <w:t>C.3.2</w:t>
      </w:r>
      <w:r w:rsidRPr="00B02A0B">
        <w:rPr>
          <w:rFonts w:eastAsia="SimSun"/>
          <w:noProof/>
        </w:rPr>
        <w:tab/>
        <w:t>Description</w:t>
      </w:r>
      <w:bookmarkEnd w:id="9647"/>
      <w:bookmarkEnd w:id="9648"/>
      <w:bookmarkEnd w:id="9649"/>
      <w:bookmarkEnd w:id="9650"/>
      <w:bookmarkEnd w:id="9651"/>
      <w:bookmarkEnd w:id="9652"/>
      <w:bookmarkEnd w:id="9653"/>
      <w:bookmarkEnd w:id="9654"/>
      <w:bookmarkEnd w:id="9655"/>
      <w:bookmarkEnd w:id="9656"/>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57" w:name="_CRC_3_3"/>
      <w:bookmarkStart w:id="9658" w:name="_Toc20215944"/>
      <w:bookmarkStart w:id="9659" w:name="_Toc27496500"/>
      <w:bookmarkStart w:id="9660" w:name="_Toc36108301"/>
      <w:bookmarkStart w:id="9661" w:name="_Toc44599081"/>
      <w:bookmarkStart w:id="9662" w:name="_Toc44602968"/>
      <w:bookmarkStart w:id="9663" w:name="_Toc45198145"/>
      <w:bookmarkStart w:id="9664" w:name="_Toc45696178"/>
      <w:bookmarkStart w:id="9665" w:name="_Toc51851672"/>
      <w:bookmarkStart w:id="9666" w:name="_Toc92225333"/>
      <w:bookmarkStart w:id="9667" w:name="_Toc171586863"/>
      <w:bookmarkEnd w:id="9657"/>
      <w:r w:rsidRPr="00B02A0B">
        <w:t>C.3.3</w:t>
      </w:r>
      <w:r w:rsidRPr="00B02A0B">
        <w:rPr>
          <w:rFonts w:eastAsia="Malgun Gothic"/>
        </w:rPr>
        <w:tab/>
      </w:r>
      <w:r w:rsidRPr="00B02A0B">
        <w:t>Reference</w:t>
      </w:r>
      <w:bookmarkEnd w:id="9658"/>
      <w:bookmarkEnd w:id="9659"/>
      <w:bookmarkEnd w:id="9660"/>
      <w:bookmarkEnd w:id="9661"/>
      <w:bookmarkEnd w:id="9662"/>
      <w:bookmarkEnd w:id="9663"/>
      <w:bookmarkEnd w:id="9664"/>
      <w:bookmarkEnd w:id="9665"/>
      <w:bookmarkEnd w:id="9666"/>
      <w:bookmarkEnd w:id="9667"/>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668" w:name="_CRC_3_4"/>
      <w:bookmarkStart w:id="9669" w:name="_Toc20215945"/>
      <w:bookmarkStart w:id="9670" w:name="_Toc27496501"/>
      <w:bookmarkStart w:id="9671" w:name="_Toc36108302"/>
      <w:bookmarkStart w:id="9672" w:name="_Toc44599082"/>
      <w:bookmarkStart w:id="9673" w:name="_Toc44602969"/>
      <w:bookmarkStart w:id="9674" w:name="_Toc45198146"/>
      <w:bookmarkStart w:id="9675" w:name="_Toc45696179"/>
      <w:bookmarkStart w:id="9676" w:name="_Toc51851673"/>
      <w:bookmarkStart w:id="9677" w:name="_Toc92225334"/>
      <w:bookmarkStart w:id="9678" w:name="_Toc171586864"/>
      <w:bookmarkEnd w:id="9668"/>
      <w:r w:rsidRPr="00B02A0B">
        <w:t>C.3.4</w:t>
      </w:r>
      <w:r w:rsidRPr="00B02A0B">
        <w:tab/>
        <w:t>Contact</w:t>
      </w:r>
      <w:bookmarkEnd w:id="9669"/>
      <w:bookmarkEnd w:id="9670"/>
      <w:bookmarkEnd w:id="9671"/>
      <w:bookmarkEnd w:id="9672"/>
      <w:bookmarkEnd w:id="9673"/>
      <w:bookmarkEnd w:id="9674"/>
      <w:bookmarkEnd w:id="9675"/>
      <w:bookmarkEnd w:id="9676"/>
      <w:bookmarkEnd w:id="9677"/>
      <w:bookmarkEnd w:id="9678"/>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679" w:name="_CRC_3_5"/>
      <w:bookmarkStart w:id="9680" w:name="_Toc20215946"/>
      <w:bookmarkStart w:id="9681" w:name="_Toc27496502"/>
      <w:bookmarkStart w:id="9682" w:name="_Toc36108303"/>
      <w:bookmarkStart w:id="9683" w:name="_Toc44599083"/>
      <w:bookmarkStart w:id="9684" w:name="_Toc44602970"/>
      <w:bookmarkStart w:id="9685" w:name="_Toc45198147"/>
      <w:bookmarkStart w:id="9686" w:name="_Toc45696180"/>
      <w:bookmarkStart w:id="9687" w:name="_Toc51851674"/>
      <w:bookmarkStart w:id="9688" w:name="_Toc92225335"/>
      <w:bookmarkStart w:id="9689" w:name="_Toc171586865"/>
      <w:bookmarkEnd w:id="9679"/>
      <w:r w:rsidRPr="00B02A0B">
        <w:t>C.3.5</w:t>
      </w:r>
      <w:r w:rsidRPr="00B02A0B">
        <w:tab/>
        <w:t>Registration of subtype</w:t>
      </w:r>
      <w:bookmarkEnd w:id="9680"/>
      <w:bookmarkEnd w:id="9681"/>
      <w:bookmarkEnd w:id="9682"/>
      <w:bookmarkEnd w:id="9683"/>
      <w:bookmarkEnd w:id="9684"/>
      <w:bookmarkEnd w:id="9685"/>
      <w:bookmarkEnd w:id="9686"/>
      <w:bookmarkEnd w:id="9687"/>
      <w:bookmarkEnd w:id="9688"/>
      <w:bookmarkEnd w:id="9689"/>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690" w:name="_CRC_3_6"/>
      <w:bookmarkStart w:id="9691" w:name="_Toc20215947"/>
      <w:bookmarkStart w:id="9692" w:name="_Toc27496503"/>
      <w:bookmarkStart w:id="9693" w:name="_Toc36108304"/>
      <w:bookmarkStart w:id="9694" w:name="_Toc44599084"/>
      <w:bookmarkStart w:id="9695" w:name="_Toc44602971"/>
      <w:bookmarkStart w:id="9696" w:name="_Toc45198148"/>
      <w:bookmarkStart w:id="9697" w:name="_Toc45696181"/>
      <w:bookmarkStart w:id="9698" w:name="_Toc51851675"/>
      <w:bookmarkStart w:id="9699" w:name="_Toc92225336"/>
      <w:bookmarkStart w:id="9700" w:name="_Toc171586866"/>
      <w:bookmarkEnd w:id="9690"/>
      <w:r w:rsidRPr="00B02A0B">
        <w:t>C.3.6</w:t>
      </w:r>
      <w:r w:rsidRPr="00B02A0B">
        <w:tab/>
        <w:t>Remarks</w:t>
      </w:r>
      <w:bookmarkEnd w:id="9691"/>
      <w:bookmarkEnd w:id="9692"/>
      <w:bookmarkEnd w:id="9693"/>
      <w:bookmarkEnd w:id="9694"/>
      <w:bookmarkEnd w:id="9695"/>
      <w:bookmarkEnd w:id="9696"/>
      <w:bookmarkEnd w:id="9697"/>
      <w:bookmarkEnd w:id="9698"/>
      <w:bookmarkEnd w:id="9699"/>
      <w:bookmarkEnd w:id="9700"/>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01" w:name="_CRC_4"/>
      <w:bookmarkStart w:id="9702" w:name="_Toc20215948"/>
      <w:bookmarkStart w:id="9703" w:name="_Toc27496504"/>
      <w:bookmarkStart w:id="9704" w:name="_Toc36108305"/>
      <w:bookmarkStart w:id="9705" w:name="_Toc44599085"/>
      <w:bookmarkStart w:id="9706" w:name="_Toc44602972"/>
      <w:bookmarkStart w:id="9707" w:name="_Toc45198149"/>
      <w:bookmarkStart w:id="9708" w:name="_Toc45696182"/>
      <w:bookmarkStart w:id="9709" w:name="_Toc51851676"/>
      <w:bookmarkStart w:id="9710" w:name="_Toc92225337"/>
      <w:bookmarkStart w:id="9711" w:name="_Toc171586867"/>
      <w:bookmarkEnd w:id="9701"/>
      <w:r w:rsidRPr="00B02A0B">
        <w:t>C.4</w:t>
      </w:r>
      <w:r w:rsidRPr="00B02A0B">
        <w:tab/>
        <w:t>Definition of ICSI value for Mission Critical Data (MCData) communications File Distribution (FD)</w:t>
      </w:r>
      <w:bookmarkEnd w:id="9702"/>
      <w:bookmarkEnd w:id="9703"/>
      <w:bookmarkEnd w:id="9704"/>
      <w:bookmarkEnd w:id="9705"/>
      <w:bookmarkEnd w:id="9706"/>
      <w:bookmarkEnd w:id="9707"/>
      <w:bookmarkEnd w:id="9708"/>
      <w:bookmarkEnd w:id="9709"/>
      <w:bookmarkEnd w:id="9710"/>
      <w:bookmarkEnd w:id="9711"/>
    </w:p>
    <w:p w14:paraId="6248BBA6" w14:textId="77777777" w:rsidR="005C310B" w:rsidRPr="00B02A0B" w:rsidRDefault="005C310B" w:rsidP="007D34FE">
      <w:pPr>
        <w:pStyle w:val="Heading2"/>
        <w:rPr>
          <w:rFonts w:eastAsia="Malgun Gothic"/>
          <w:noProof/>
        </w:rPr>
      </w:pPr>
      <w:bookmarkStart w:id="9712" w:name="_CRC_4_1"/>
      <w:bookmarkStart w:id="9713" w:name="_Toc20215949"/>
      <w:bookmarkStart w:id="9714" w:name="_Toc27496505"/>
      <w:bookmarkStart w:id="9715" w:name="_Toc36108306"/>
      <w:bookmarkStart w:id="9716" w:name="_Toc44599086"/>
      <w:bookmarkStart w:id="9717" w:name="_Toc44602973"/>
      <w:bookmarkStart w:id="9718" w:name="_Toc45198150"/>
      <w:bookmarkStart w:id="9719" w:name="_Toc45696183"/>
      <w:bookmarkStart w:id="9720" w:name="_Toc51851677"/>
      <w:bookmarkStart w:id="9721" w:name="_Toc92225338"/>
      <w:bookmarkStart w:id="9722" w:name="_Toc171586868"/>
      <w:bookmarkEnd w:id="9712"/>
      <w:r w:rsidRPr="00B02A0B">
        <w:rPr>
          <w:rFonts w:eastAsia="Malgun Gothic"/>
          <w:noProof/>
        </w:rPr>
        <w:t>C.4.1</w:t>
      </w:r>
      <w:r w:rsidRPr="00B02A0B">
        <w:rPr>
          <w:rFonts w:eastAsia="Malgun Gothic"/>
          <w:noProof/>
        </w:rPr>
        <w:tab/>
        <w:t>URN</w:t>
      </w:r>
      <w:bookmarkEnd w:id="9713"/>
      <w:bookmarkEnd w:id="9714"/>
      <w:bookmarkEnd w:id="9715"/>
      <w:bookmarkEnd w:id="9716"/>
      <w:bookmarkEnd w:id="9717"/>
      <w:bookmarkEnd w:id="9718"/>
      <w:bookmarkEnd w:id="9719"/>
      <w:bookmarkEnd w:id="9720"/>
      <w:bookmarkEnd w:id="9721"/>
      <w:bookmarkEnd w:id="9722"/>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rFonts w:eastAsia="SimSun"/>
          <w:noProof/>
        </w:rPr>
      </w:pPr>
      <w:bookmarkStart w:id="9723" w:name="_CRC_4_2"/>
      <w:bookmarkStart w:id="9724" w:name="_Toc20215950"/>
      <w:bookmarkStart w:id="9725" w:name="_Toc27496506"/>
      <w:bookmarkStart w:id="9726" w:name="_Toc36108307"/>
      <w:bookmarkStart w:id="9727" w:name="_Toc44599087"/>
      <w:bookmarkStart w:id="9728" w:name="_Toc44602974"/>
      <w:bookmarkStart w:id="9729" w:name="_Toc45198151"/>
      <w:bookmarkStart w:id="9730" w:name="_Toc45696184"/>
      <w:bookmarkStart w:id="9731" w:name="_Toc51851678"/>
      <w:bookmarkStart w:id="9732" w:name="_Toc92225339"/>
      <w:bookmarkStart w:id="9733" w:name="_Toc171586869"/>
      <w:bookmarkEnd w:id="9723"/>
      <w:r w:rsidRPr="00B02A0B">
        <w:rPr>
          <w:rFonts w:eastAsia="SimSun"/>
          <w:noProof/>
        </w:rPr>
        <w:t>C.4.2</w:t>
      </w:r>
      <w:r w:rsidRPr="00B02A0B">
        <w:rPr>
          <w:rFonts w:eastAsia="SimSun"/>
          <w:noProof/>
        </w:rPr>
        <w:tab/>
        <w:t>Description</w:t>
      </w:r>
      <w:bookmarkEnd w:id="9724"/>
      <w:bookmarkEnd w:id="9725"/>
      <w:bookmarkEnd w:id="9726"/>
      <w:bookmarkEnd w:id="9727"/>
      <w:bookmarkEnd w:id="9728"/>
      <w:bookmarkEnd w:id="9729"/>
      <w:bookmarkEnd w:id="9730"/>
      <w:bookmarkEnd w:id="9731"/>
      <w:bookmarkEnd w:id="9732"/>
      <w:bookmarkEnd w:id="9733"/>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34" w:name="_CRC_4_3"/>
      <w:bookmarkStart w:id="9735" w:name="_Toc20215951"/>
      <w:bookmarkStart w:id="9736" w:name="_Toc27496507"/>
      <w:bookmarkStart w:id="9737" w:name="_Toc36108308"/>
      <w:bookmarkStart w:id="9738" w:name="_Toc44599088"/>
      <w:bookmarkStart w:id="9739" w:name="_Toc44602975"/>
      <w:bookmarkStart w:id="9740" w:name="_Toc45198152"/>
      <w:bookmarkStart w:id="9741" w:name="_Toc45696185"/>
      <w:bookmarkStart w:id="9742" w:name="_Toc51851679"/>
      <w:bookmarkStart w:id="9743" w:name="_Toc92225340"/>
      <w:bookmarkStart w:id="9744" w:name="_Toc171586870"/>
      <w:bookmarkEnd w:id="9734"/>
      <w:r w:rsidRPr="00B02A0B">
        <w:t>C.4.3</w:t>
      </w:r>
      <w:r w:rsidRPr="00B02A0B">
        <w:rPr>
          <w:rFonts w:eastAsia="Malgun Gothic"/>
        </w:rPr>
        <w:tab/>
      </w:r>
      <w:r w:rsidRPr="00B02A0B">
        <w:t>Reference</w:t>
      </w:r>
      <w:bookmarkEnd w:id="9735"/>
      <w:bookmarkEnd w:id="9736"/>
      <w:bookmarkEnd w:id="9737"/>
      <w:bookmarkEnd w:id="9738"/>
      <w:bookmarkEnd w:id="9739"/>
      <w:bookmarkEnd w:id="9740"/>
      <w:bookmarkEnd w:id="9741"/>
      <w:bookmarkEnd w:id="9742"/>
      <w:bookmarkEnd w:id="9743"/>
      <w:bookmarkEnd w:id="9744"/>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745" w:name="_CRC_4_4"/>
      <w:bookmarkStart w:id="9746" w:name="_Toc20215952"/>
      <w:bookmarkStart w:id="9747" w:name="_Toc27496508"/>
      <w:bookmarkStart w:id="9748" w:name="_Toc36108309"/>
      <w:bookmarkStart w:id="9749" w:name="_Toc44599089"/>
      <w:bookmarkStart w:id="9750" w:name="_Toc44602976"/>
      <w:bookmarkStart w:id="9751" w:name="_Toc45198153"/>
      <w:bookmarkStart w:id="9752" w:name="_Toc45696186"/>
      <w:bookmarkStart w:id="9753" w:name="_Toc51851680"/>
      <w:bookmarkStart w:id="9754" w:name="_Toc92225341"/>
      <w:bookmarkStart w:id="9755" w:name="_Toc171586871"/>
      <w:bookmarkEnd w:id="9745"/>
      <w:r w:rsidRPr="00B02A0B">
        <w:t>C.4.4</w:t>
      </w:r>
      <w:r w:rsidRPr="00B02A0B">
        <w:tab/>
        <w:t>Contact</w:t>
      </w:r>
      <w:bookmarkEnd w:id="9746"/>
      <w:bookmarkEnd w:id="9747"/>
      <w:bookmarkEnd w:id="9748"/>
      <w:bookmarkEnd w:id="9749"/>
      <w:bookmarkEnd w:id="9750"/>
      <w:bookmarkEnd w:id="9751"/>
      <w:bookmarkEnd w:id="9752"/>
      <w:bookmarkEnd w:id="9753"/>
      <w:bookmarkEnd w:id="9754"/>
      <w:bookmarkEnd w:id="9755"/>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56" w:name="_CRC_4_5"/>
      <w:bookmarkStart w:id="9757" w:name="_Toc20215953"/>
      <w:bookmarkStart w:id="9758" w:name="_Toc27496509"/>
      <w:bookmarkStart w:id="9759" w:name="_Toc36108310"/>
      <w:bookmarkStart w:id="9760" w:name="_Toc44599090"/>
      <w:bookmarkStart w:id="9761" w:name="_Toc44602977"/>
      <w:bookmarkStart w:id="9762" w:name="_Toc45198154"/>
      <w:bookmarkStart w:id="9763" w:name="_Toc45696187"/>
      <w:bookmarkStart w:id="9764" w:name="_Toc51851681"/>
      <w:bookmarkStart w:id="9765" w:name="_Toc92225342"/>
      <w:bookmarkStart w:id="9766" w:name="_Toc171586872"/>
      <w:bookmarkEnd w:id="9756"/>
      <w:r w:rsidRPr="00B02A0B">
        <w:t>C.4.5</w:t>
      </w:r>
      <w:r w:rsidRPr="00B02A0B">
        <w:tab/>
        <w:t>Registration of subtype</w:t>
      </w:r>
      <w:bookmarkEnd w:id="9757"/>
      <w:bookmarkEnd w:id="9758"/>
      <w:bookmarkEnd w:id="9759"/>
      <w:bookmarkEnd w:id="9760"/>
      <w:bookmarkEnd w:id="9761"/>
      <w:bookmarkEnd w:id="9762"/>
      <w:bookmarkEnd w:id="9763"/>
      <w:bookmarkEnd w:id="9764"/>
      <w:bookmarkEnd w:id="9765"/>
      <w:bookmarkEnd w:id="9766"/>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67" w:name="_CRC_4_6"/>
      <w:bookmarkStart w:id="9768" w:name="_Toc20215954"/>
      <w:bookmarkStart w:id="9769" w:name="_Toc27496510"/>
      <w:bookmarkStart w:id="9770" w:name="_Toc36108311"/>
      <w:bookmarkStart w:id="9771" w:name="_Toc44599091"/>
      <w:bookmarkStart w:id="9772" w:name="_Toc44602978"/>
      <w:bookmarkStart w:id="9773" w:name="_Toc45198155"/>
      <w:bookmarkStart w:id="9774" w:name="_Toc45696188"/>
      <w:bookmarkStart w:id="9775" w:name="_Toc51851682"/>
      <w:bookmarkStart w:id="9776" w:name="_Toc92225343"/>
      <w:bookmarkStart w:id="9777" w:name="_Toc171586873"/>
      <w:bookmarkEnd w:id="9767"/>
      <w:r w:rsidRPr="00B02A0B">
        <w:t>C.4.6</w:t>
      </w:r>
      <w:r w:rsidRPr="00B02A0B">
        <w:tab/>
        <w:t>Remarks</w:t>
      </w:r>
      <w:bookmarkEnd w:id="9768"/>
      <w:bookmarkEnd w:id="9769"/>
      <w:bookmarkEnd w:id="9770"/>
      <w:bookmarkEnd w:id="9771"/>
      <w:bookmarkEnd w:id="9772"/>
      <w:bookmarkEnd w:id="9773"/>
      <w:bookmarkEnd w:id="9774"/>
      <w:bookmarkEnd w:id="9775"/>
      <w:bookmarkEnd w:id="9776"/>
      <w:bookmarkEnd w:id="9777"/>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78" w:name="_CRC_5"/>
      <w:bookmarkStart w:id="9779" w:name="_Toc171586874"/>
      <w:bookmarkEnd w:id="9778"/>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779"/>
    </w:p>
    <w:p w14:paraId="3DDF3F08" w14:textId="77777777" w:rsidR="00CB51F7" w:rsidRPr="00A07E7A" w:rsidRDefault="00CB51F7" w:rsidP="00CB51F7">
      <w:pPr>
        <w:pStyle w:val="Heading2"/>
        <w:rPr>
          <w:rFonts w:eastAsia="Malgun Gothic"/>
          <w:noProof/>
        </w:rPr>
      </w:pPr>
      <w:bookmarkStart w:id="9780" w:name="_CRC_5_1"/>
      <w:bookmarkStart w:id="9781" w:name="_Toc171586875"/>
      <w:bookmarkEnd w:id="9780"/>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781"/>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rFonts w:eastAsia="SimSun"/>
          <w:noProof/>
        </w:rPr>
      </w:pPr>
      <w:bookmarkStart w:id="9782" w:name="_CRC_5_2"/>
      <w:bookmarkStart w:id="9783" w:name="_Toc171586876"/>
      <w:bookmarkEnd w:id="9782"/>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9783"/>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784" w:name="_CRC_5_3"/>
      <w:bookmarkStart w:id="9785" w:name="_Toc171586877"/>
      <w:bookmarkEnd w:id="9784"/>
      <w:r w:rsidRPr="00A07E7A">
        <w:t>C.</w:t>
      </w:r>
      <w:r>
        <w:t>5</w:t>
      </w:r>
      <w:r w:rsidRPr="00A07E7A">
        <w:t>.3</w:t>
      </w:r>
      <w:r w:rsidRPr="00A07E7A">
        <w:rPr>
          <w:rFonts w:eastAsia="Malgun Gothic"/>
        </w:rPr>
        <w:tab/>
      </w:r>
      <w:r w:rsidRPr="00A07E7A">
        <w:t>Reference</w:t>
      </w:r>
      <w:bookmarkEnd w:id="9785"/>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786" w:name="_CRC_5_4"/>
      <w:bookmarkStart w:id="9787" w:name="_Toc171586878"/>
      <w:bookmarkEnd w:id="9786"/>
      <w:r w:rsidRPr="00A07E7A">
        <w:t>C.</w:t>
      </w:r>
      <w:r>
        <w:t>5</w:t>
      </w:r>
      <w:r w:rsidRPr="00A07E7A">
        <w:t>.4</w:t>
      </w:r>
      <w:r w:rsidRPr="00A07E7A">
        <w:tab/>
        <w:t>Contact</w:t>
      </w:r>
      <w:bookmarkEnd w:id="9787"/>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788" w:name="_CRC_5_5"/>
      <w:bookmarkStart w:id="9789" w:name="_Toc171586879"/>
      <w:bookmarkEnd w:id="9788"/>
      <w:r w:rsidRPr="00A07E7A">
        <w:t>C.</w:t>
      </w:r>
      <w:r>
        <w:t>5</w:t>
      </w:r>
      <w:r w:rsidRPr="00A07E7A">
        <w:t>.5</w:t>
      </w:r>
      <w:r w:rsidRPr="00A07E7A">
        <w:tab/>
        <w:t>Registration of subtype</w:t>
      </w:r>
      <w:bookmarkEnd w:id="9789"/>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790" w:name="_CRC_5_6"/>
      <w:bookmarkStart w:id="9791" w:name="_Toc171586880"/>
      <w:bookmarkEnd w:id="9790"/>
      <w:r w:rsidRPr="00A07E7A">
        <w:t>C.</w:t>
      </w:r>
      <w:r>
        <w:t>5</w:t>
      </w:r>
      <w:r w:rsidRPr="00A07E7A">
        <w:t>.6</w:t>
      </w:r>
      <w:r w:rsidRPr="00A07E7A">
        <w:tab/>
        <w:t>Remarks</w:t>
      </w:r>
      <w:bookmarkEnd w:id="9791"/>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792" w:name="_CRAnnexDnormative"/>
      <w:bookmarkEnd w:id="9792"/>
      <w:r w:rsidRPr="00B02A0B">
        <w:br w:type="page"/>
      </w:r>
      <w:bookmarkStart w:id="9793" w:name="_Toc20215955"/>
      <w:bookmarkStart w:id="9794" w:name="_Toc27496511"/>
      <w:bookmarkStart w:id="9795" w:name="_Toc36108312"/>
      <w:bookmarkStart w:id="9796" w:name="_Toc44599092"/>
      <w:bookmarkStart w:id="9797" w:name="_Toc44602979"/>
      <w:bookmarkStart w:id="9798" w:name="_Toc45198156"/>
      <w:bookmarkStart w:id="9799" w:name="_Toc45696189"/>
      <w:bookmarkStart w:id="9800" w:name="_Toc51851683"/>
      <w:bookmarkStart w:id="9801" w:name="_Toc92225344"/>
      <w:bookmarkStart w:id="9802" w:name="_Toc171586881"/>
      <w:r w:rsidRPr="00B02A0B">
        <w:t>Annex D (normative):</w:t>
      </w:r>
      <w:r w:rsidRPr="00B02A0B">
        <w:br/>
        <w:t>XML schemas</w:t>
      </w:r>
      <w:bookmarkEnd w:id="9793"/>
      <w:bookmarkEnd w:id="9794"/>
      <w:bookmarkEnd w:id="9795"/>
      <w:bookmarkEnd w:id="9796"/>
      <w:bookmarkEnd w:id="9797"/>
      <w:bookmarkEnd w:id="9798"/>
      <w:bookmarkEnd w:id="9799"/>
      <w:bookmarkEnd w:id="9800"/>
      <w:bookmarkEnd w:id="9801"/>
      <w:bookmarkEnd w:id="9802"/>
    </w:p>
    <w:p w14:paraId="3CDB3220" w14:textId="77777777" w:rsidR="005C310B" w:rsidRPr="00B02A0B" w:rsidRDefault="005C310B" w:rsidP="007D34FE">
      <w:pPr>
        <w:pStyle w:val="Heading1"/>
      </w:pPr>
      <w:bookmarkStart w:id="9803" w:name="_CRD_1"/>
      <w:bookmarkStart w:id="9804" w:name="_Toc20215956"/>
      <w:bookmarkStart w:id="9805" w:name="_Toc27496512"/>
      <w:bookmarkStart w:id="9806" w:name="_Toc36108313"/>
      <w:bookmarkStart w:id="9807" w:name="_Toc44599093"/>
      <w:bookmarkStart w:id="9808" w:name="_Toc44602980"/>
      <w:bookmarkStart w:id="9809" w:name="_Toc45198157"/>
      <w:bookmarkStart w:id="9810" w:name="_Toc45696190"/>
      <w:bookmarkStart w:id="9811" w:name="_Toc51851684"/>
      <w:bookmarkStart w:id="9812" w:name="_Toc92225345"/>
      <w:bookmarkStart w:id="9813" w:name="_Toc171586882"/>
      <w:bookmarkEnd w:id="9803"/>
      <w:r w:rsidRPr="00B02A0B">
        <w:t>D.1</w:t>
      </w:r>
      <w:r w:rsidRPr="00B02A0B">
        <w:tab/>
        <w:t>XML schema for transporting MCData identities and general services information</w:t>
      </w:r>
      <w:bookmarkEnd w:id="9804"/>
      <w:bookmarkEnd w:id="9805"/>
      <w:bookmarkEnd w:id="9806"/>
      <w:bookmarkEnd w:id="9807"/>
      <w:bookmarkEnd w:id="9808"/>
      <w:bookmarkEnd w:id="9809"/>
      <w:bookmarkEnd w:id="9810"/>
      <w:bookmarkEnd w:id="9811"/>
      <w:bookmarkEnd w:id="9812"/>
      <w:bookmarkEnd w:id="9813"/>
    </w:p>
    <w:p w14:paraId="401ECCEB" w14:textId="77777777" w:rsidR="005C310B" w:rsidRPr="00B02A0B" w:rsidRDefault="005C310B" w:rsidP="007D34FE">
      <w:pPr>
        <w:pStyle w:val="Heading2"/>
      </w:pPr>
      <w:bookmarkStart w:id="9814" w:name="_CRD_1_1"/>
      <w:bookmarkStart w:id="9815" w:name="_Toc20215957"/>
      <w:bookmarkStart w:id="9816" w:name="_Toc27496513"/>
      <w:bookmarkStart w:id="9817" w:name="_Toc36108314"/>
      <w:bookmarkStart w:id="9818" w:name="_Toc44599094"/>
      <w:bookmarkStart w:id="9819" w:name="_Toc44602981"/>
      <w:bookmarkStart w:id="9820" w:name="_Toc45198158"/>
      <w:bookmarkStart w:id="9821" w:name="_Toc45696191"/>
      <w:bookmarkStart w:id="9822" w:name="_Toc51851685"/>
      <w:bookmarkStart w:id="9823" w:name="_Toc92225346"/>
      <w:bookmarkStart w:id="9824" w:name="_Toc171586883"/>
      <w:bookmarkEnd w:id="9814"/>
      <w:r w:rsidRPr="00B02A0B">
        <w:rPr>
          <w:lang w:eastAsia="zh-CN"/>
        </w:rPr>
        <w:t>D</w:t>
      </w:r>
      <w:r w:rsidRPr="00B02A0B">
        <w:t>.</w:t>
      </w:r>
      <w:r w:rsidRPr="00B02A0B">
        <w:rPr>
          <w:lang w:eastAsia="zh-CN"/>
        </w:rPr>
        <w:t>1</w:t>
      </w:r>
      <w:r w:rsidRPr="00B02A0B">
        <w:t>.1</w:t>
      </w:r>
      <w:r w:rsidRPr="00B02A0B">
        <w:tab/>
        <w:t>General</w:t>
      </w:r>
      <w:bookmarkEnd w:id="9815"/>
      <w:bookmarkEnd w:id="9816"/>
      <w:bookmarkEnd w:id="9817"/>
      <w:bookmarkEnd w:id="9818"/>
      <w:bookmarkEnd w:id="9819"/>
      <w:bookmarkEnd w:id="9820"/>
      <w:bookmarkEnd w:id="9821"/>
      <w:bookmarkEnd w:id="9822"/>
      <w:bookmarkEnd w:id="9823"/>
      <w:bookmarkEnd w:id="9824"/>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825" w:name="_CRD_1_2"/>
      <w:bookmarkStart w:id="9826" w:name="_Toc20215958"/>
      <w:bookmarkStart w:id="9827" w:name="_Toc27496514"/>
      <w:bookmarkStart w:id="9828" w:name="_Toc36108315"/>
      <w:bookmarkStart w:id="9829" w:name="_Toc44599095"/>
      <w:bookmarkStart w:id="9830" w:name="_Toc44602982"/>
      <w:bookmarkStart w:id="9831" w:name="_Toc45198159"/>
      <w:bookmarkStart w:id="9832" w:name="_Toc45696192"/>
      <w:bookmarkStart w:id="9833" w:name="_Toc51851686"/>
      <w:bookmarkStart w:id="9834" w:name="_Toc92225347"/>
      <w:bookmarkStart w:id="9835" w:name="_Toc171586884"/>
      <w:bookmarkEnd w:id="9825"/>
      <w:r w:rsidRPr="00B02A0B">
        <w:rPr>
          <w:lang w:eastAsia="zh-CN"/>
        </w:rPr>
        <w:t>D</w:t>
      </w:r>
      <w:r w:rsidRPr="00B02A0B">
        <w:t>.</w:t>
      </w:r>
      <w:r w:rsidRPr="00B02A0B">
        <w:rPr>
          <w:lang w:eastAsia="zh-CN"/>
        </w:rPr>
        <w:t>1</w:t>
      </w:r>
      <w:r w:rsidRPr="00B02A0B">
        <w:t>.2</w:t>
      </w:r>
      <w:r w:rsidRPr="00B02A0B">
        <w:tab/>
        <w:t>XML schema</w:t>
      </w:r>
      <w:bookmarkEnd w:id="9826"/>
      <w:bookmarkEnd w:id="9827"/>
      <w:bookmarkEnd w:id="9828"/>
      <w:bookmarkEnd w:id="9829"/>
      <w:bookmarkEnd w:id="9830"/>
      <w:bookmarkEnd w:id="9831"/>
      <w:bookmarkEnd w:id="9832"/>
      <w:bookmarkEnd w:id="9833"/>
      <w:bookmarkEnd w:id="9834"/>
      <w:bookmarkEnd w:id="9835"/>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836" w:name="_Hlk112230628"/>
      <w:r w:rsidRPr="00B02A0B">
        <w:t>mcdatainfo:contentType</w:t>
      </w:r>
      <w:bookmarkEnd w:id="9836"/>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&lt;xs:element name="</w:t>
      </w:r>
      <w:r>
        <w:rPr>
          <w:lang w:eastAsia="ko-KR"/>
        </w:rPr>
        <w:t>application-data</w:t>
      </w:r>
      <w:r w:rsidRPr="00B02A0B">
        <w:t>" type="xs:string"/&gt;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837" w:name="_CRD_1_3"/>
      <w:bookmarkStart w:id="9838" w:name="_Toc20215959"/>
      <w:bookmarkStart w:id="9839" w:name="_Toc27496515"/>
      <w:bookmarkStart w:id="9840" w:name="_Toc36108316"/>
      <w:bookmarkStart w:id="9841" w:name="_Toc44599096"/>
      <w:bookmarkStart w:id="9842" w:name="_Toc44602983"/>
      <w:bookmarkStart w:id="9843" w:name="_Toc45198160"/>
      <w:bookmarkStart w:id="9844" w:name="_Toc45696193"/>
      <w:bookmarkStart w:id="9845" w:name="_Toc51851687"/>
      <w:bookmarkStart w:id="9846" w:name="_Toc92225348"/>
      <w:bookmarkStart w:id="9847" w:name="_Toc171586885"/>
      <w:bookmarkEnd w:id="9837"/>
      <w:r w:rsidRPr="00B02A0B">
        <w:rPr>
          <w:lang w:eastAsia="zh-CN"/>
        </w:rPr>
        <w:t>D</w:t>
      </w:r>
      <w:r w:rsidRPr="00B02A0B">
        <w:t>.</w:t>
      </w:r>
      <w:r w:rsidRPr="00B02A0B">
        <w:rPr>
          <w:lang w:eastAsia="zh-CN"/>
        </w:rPr>
        <w:t>1</w:t>
      </w:r>
      <w:r w:rsidRPr="00B02A0B">
        <w:t>.3</w:t>
      </w:r>
      <w:r w:rsidRPr="00B02A0B">
        <w:tab/>
        <w:t>Semantic</w:t>
      </w:r>
      <w:bookmarkEnd w:id="9838"/>
      <w:bookmarkEnd w:id="9839"/>
      <w:bookmarkEnd w:id="9840"/>
      <w:bookmarkEnd w:id="9841"/>
      <w:bookmarkEnd w:id="9842"/>
      <w:bookmarkEnd w:id="9843"/>
      <w:bookmarkEnd w:id="9844"/>
      <w:bookmarkEnd w:id="9845"/>
      <w:bookmarkEnd w:id="9846"/>
      <w:bookmarkEnd w:id="9847"/>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848" w:name="_Hlk155810019"/>
      <w:r w:rsidR="004332E7">
        <w:rPr>
          <w:lang w:val="en-US"/>
        </w:rPr>
        <w:t>,&lt;migration-auth-result&gt;</w:t>
      </w:r>
      <w:bookmarkEnd w:id="9848"/>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49"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50" w:name="_PERM_MCCTEMPBM_CRPT04560020___5"/>
      <w:bookmarkEnd w:id="9849"/>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850"/>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851" w:name="_Hlk114251286"/>
      <w:r w:rsidR="006224D4">
        <w:rPr>
          <w:lang w:val="en-US"/>
        </w:rPr>
        <w:t>;</w:t>
      </w:r>
      <w:bookmarkEnd w:id="9851"/>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852"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852"/>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06B70B00"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5C44F489"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749A848B"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element is application specific and out of the scope of the present document.</w:t>
      </w:r>
    </w:p>
    <w:p w14:paraId="5EE7EE97" w14:textId="4E01D303" w:rsidR="00034ED2" w:rsidRDefault="00915144" w:rsidP="00034ED2">
      <w:pPr>
        <w:pStyle w:val="B2"/>
      </w:pPr>
      <w:r>
        <w:t>z8</w:t>
      </w:r>
      <w:r w:rsidR="00034ED2">
        <w:t>)</w:t>
      </w:r>
      <w:r w:rsidR="00034ED2">
        <w:tab/>
        <w:t>a &lt;</w:t>
      </w:r>
      <w:r w:rsidR="00034ED2">
        <w:rPr>
          <w:lang w:eastAsia="ko-KR"/>
        </w:rPr>
        <w:t>call-participants-criteria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r w:rsidR="00034ED2" w:rsidRPr="006462A1">
        <w:rPr>
          <w:rFonts w:eastAsiaTheme="minorEastAsia"/>
        </w:rPr>
        <w:t xml:space="preserve">MCData </w:t>
      </w:r>
      <w:r w:rsidR="00034ED2">
        <w:rPr>
          <w:lang w:val="en-US"/>
        </w:rPr>
        <w:t xml:space="preserve">users </w:t>
      </w:r>
      <w:r w:rsidR="00034ED2" w:rsidRPr="00914F87">
        <w:rPr>
          <w:lang w:eastAsia="ko-KR"/>
        </w:rPr>
        <w:t>to be called</w:t>
      </w:r>
      <w:r w:rsidR="00034ED2">
        <w:rPr>
          <w:lang w:eastAsia="ko-KR"/>
        </w:rPr>
        <w:t xml:space="preserve"> in adhoc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t>z9</w:t>
      </w:r>
      <w:r w:rsidR="00034ED2">
        <w:rPr>
          <w:noProof/>
        </w:rPr>
        <w:t>)</w:t>
      </w:r>
      <w:r w:rsidR="00034ED2">
        <w:rPr>
          <w:noProof/>
        </w:rPr>
        <w:tab/>
      </w:r>
      <w:r w:rsidR="00034ED2">
        <w:t>a &lt;adhoc-alert</w:t>
      </w:r>
      <w:r w:rsidR="00034ED2" w:rsidRPr="0073469F">
        <w:t>-ind&gt;</w:t>
      </w:r>
      <w:r w:rsidR="00034ED2">
        <w:t xml:space="preserve"> </w:t>
      </w:r>
      <w:r w:rsidR="00034ED2" w:rsidRPr="00DB5F3F">
        <w:t>element set to</w:t>
      </w:r>
      <w:r w:rsidR="00034ED2">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&lt;adhoc-</w:t>
      </w:r>
      <w:r w:rsidR="00034ED2" w:rsidRPr="0073469F">
        <w:t>emergency-ind</w:t>
      </w:r>
      <w:r w:rsidR="00034ED2">
        <w:t xml:space="preserve">&gt; </w:t>
      </w:r>
      <w:r w:rsidR="00034ED2" w:rsidRPr="00DB5F3F">
        <w:t>element set to</w:t>
      </w:r>
      <w:r w:rsidR="00034ED2">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t>z12</w:t>
      </w:r>
      <w:r w:rsidR="00034ED2">
        <w:rPr>
          <w:noProof/>
        </w:rPr>
        <w:t>)</w:t>
      </w:r>
      <w:r w:rsidR="00034ED2">
        <w:rPr>
          <w:noProof/>
        </w:rPr>
        <w:tab/>
      </w:r>
      <w:r w:rsidR="00034ED2">
        <w:t>an &lt;adhoc-additional-information</w:t>
      </w:r>
      <w:r w:rsidR="00034ED2" w:rsidRPr="0073469F">
        <w:t>&gt;</w:t>
      </w:r>
      <w:r w:rsidR="00034ED2">
        <w:t xml:space="preserve"> </w:t>
      </w:r>
      <w:r w:rsidR="00034ED2" w:rsidRPr="00DB5F3F">
        <w:t>element set to</w:t>
      </w:r>
      <w:r w:rsidR="00034ED2">
        <w:t xml:space="preserve"> text information included with the adhoc group emergency alert;</w:t>
      </w:r>
    </w:p>
    <w:p w14:paraId="65F6C849" w14:textId="346452F2"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 and</w:t>
      </w:r>
    </w:p>
    <w:p w14:paraId="5B23AD1E" w14:textId="07CED16E" w:rsidR="00034ED2" w:rsidRPr="0031086E" w:rsidRDefault="00915144" w:rsidP="00034ED2">
      <w:pPr>
        <w:pStyle w:val="B2"/>
        <w:rPr>
          <w:noProof/>
        </w:rPr>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rsidRPr="005B3A96">
        <w:t>users who belong to the ad hoc group but have not acknowledged the ad hoc group emergency alert</w:t>
      </w:r>
      <w:r w:rsidR="00034ED2">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53" w:name="_CRD_1_4"/>
      <w:bookmarkStart w:id="9854" w:name="_Toc20215960"/>
      <w:bookmarkStart w:id="9855" w:name="_Toc27496516"/>
      <w:bookmarkStart w:id="9856" w:name="_Toc36108317"/>
      <w:bookmarkStart w:id="9857" w:name="_Toc44599097"/>
      <w:bookmarkStart w:id="9858" w:name="_Toc44602984"/>
      <w:bookmarkStart w:id="9859" w:name="_Toc45198161"/>
      <w:bookmarkStart w:id="9860" w:name="_Toc45696194"/>
      <w:bookmarkStart w:id="9861" w:name="_Toc51851688"/>
      <w:bookmarkStart w:id="9862" w:name="_Toc92225349"/>
      <w:bookmarkStart w:id="9863" w:name="_Toc171586886"/>
      <w:bookmarkEnd w:id="9853"/>
      <w:r w:rsidRPr="00B02A0B">
        <w:rPr>
          <w:lang w:eastAsia="zh-CN"/>
        </w:rPr>
        <w:t>D</w:t>
      </w:r>
      <w:r w:rsidRPr="00B02A0B">
        <w:t>.</w:t>
      </w:r>
      <w:r w:rsidRPr="00B02A0B">
        <w:rPr>
          <w:lang w:eastAsia="zh-CN"/>
        </w:rPr>
        <w:t>1</w:t>
      </w:r>
      <w:r w:rsidRPr="00B02A0B">
        <w:t>.4</w:t>
      </w:r>
      <w:r w:rsidRPr="00B02A0B">
        <w:tab/>
        <w:t>IANA registration template</w:t>
      </w:r>
      <w:bookmarkEnd w:id="9854"/>
      <w:bookmarkEnd w:id="9855"/>
      <w:bookmarkEnd w:id="9856"/>
      <w:bookmarkEnd w:id="9857"/>
      <w:bookmarkEnd w:id="9858"/>
      <w:bookmarkEnd w:id="9859"/>
      <w:bookmarkEnd w:id="9860"/>
      <w:bookmarkEnd w:id="9861"/>
      <w:bookmarkEnd w:id="9862"/>
      <w:bookmarkEnd w:id="9863"/>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64" w:name="_CRD_2"/>
      <w:bookmarkStart w:id="9865" w:name="_Toc20215961"/>
      <w:bookmarkStart w:id="9866" w:name="_Toc27496517"/>
      <w:bookmarkStart w:id="9867" w:name="_Toc36108318"/>
      <w:bookmarkStart w:id="9868" w:name="_Toc44599098"/>
      <w:bookmarkStart w:id="9869" w:name="_Toc44602985"/>
      <w:bookmarkStart w:id="9870" w:name="_Toc45198162"/>
      <w:bookmarkStart w:id="9871" w:name="_Toc45696195"/>
      <w:bookmarkStart w:id="9872" w:name="_Toc51851689"/>
      <w:bookmarkStart w:id="9873" w:name="_Toc92225350"/>
      <w:bookmarkStart w:id="9874" w:name="_Toc171586887"/>
      <w:bookmarkEnd w:id="9864"/>
      <w:r w:rsidRPr="00B02A0B">
        <w:t>D.2</w:t>
      </w:r>
      <w:r w:rsidRPr="00B02A0B">
        <w:tab/>
        <w:t>Void</w:t>
      </w:r>
      <w:bookmarkEnd w:id="9865"/>
      <w:bookmarkEnd w:id="9866"/>
      <w:bookmarkEnd w:id="9867"/>
      <w:bookmarkEnd w:id="9868"/>
      <w:bookmarkEnd w:id="9869"/>
      <w:bookmarkEnd w:id="9870"/>
      <w:bookmarkEnd w:id="9871"/>
      <w:bookmarkEnd w:id="9872"/>
      <w:bookmarkEnd w:id="9873"/>
      <w:bookmarkEnd w:id="9874"/>
    </w:p>
    <w:p w14:paraId="5775C967" w14:textId="77777777" w:rsidR="005C310B" w:rsidRPr="00B02A0B" w:rsidRDefault="005C310B" w:rsidP="007D34FE">
      <w:pPr>
        <w:pStyle w:val="Heading1"/>
        <w:rPr>
          <w:rFonts w:eastAsia="Malgun Gothic"/>
        </w:rPr>
      </w:pPr>
      <w:bookmarkStart w:id="9875" w:name="_CRD_3"/>
      <w:bookmarkStart w:id="9876" w:name="_Toc20215962"/>
      <w:bookmarkStart w:id="9877" w:name="_Toc27496518"/>
      <w:bookmarkStart w:id="9878" w:name="_Toc36108319"/>
      <w:bookmarkStart w:id="9879" w:name="_Toc44599099"/>
      <w:bookmarkStart w:id="9880" w:name="_Toc44602986"/>
      <w:bookmarkStart w:id="9881" w:name="_Toc45198163"/>
      <w:bookmarkStart w:id="9882" w:name="_Toc45696196"/>
      <w:bookmarkStart w:id="9883" w:name="_Toc51851690"/>
      <w:bookmarkStart w:id="9884" w:name="_Toc92225351"/>
      <w:bookmarkStart w:id="9885" w:name="_Toc171586888"/>
      <w:bookmarkEnd w:id="9875"/>
      <w:r w:rsidRPr="00B02A0B">
        <w:rPr>
          <w:rFonts w:eastAsia="Malgun Gothic"/>
        </w:rPr>
        <w:t>D.3</w:t>
      </w:r>
      <w:r w:rsidRPr="00B02A0B">
        <w:rPr>
          <w:rFonts w:eastAsia="Malgun Gothic"/>
        </w:rPr>
        <w:tab/>
        <w:t>XML schema for MCData (de)-affiliation requests</w:t>
      </w:r>
      <w:bookmarkEnd w:id="9876"/>
      <w:bookmarkEnd w:id="9877"/>
      <w:bookmarkEnd w:id="9878"/>
      <w:bookmarkEnd w:id="9879"/>
      <w:bookmarkEnd w:id="9880"/>
      <w:bookmarkEnd w:id="9881"/>
      <w:bookmarkEnd w:id="9882"/>
      <w:bookmarkEnd w:id="9883"/>
      <w:bookmarkEnd w:id="9884"/>
      <w:bookmarkEnd w:id="9885"/>
    </w:p>
    <w:p w14:paraId="5CBC669B" w14:textId="77777777" w:rsidR="005C310B" w:rsidRPr="00B02A0B" w:rsidRDefault="005C310B" w:rsidP="007D34FE">
      <w:pPr>
        <w:pStyle w:val="Heading2"/>
      </w:pPr>
      <w:bookmarkStart w:id="9886" w:name="_CRD_3_1"/>
      <w:bookmarkStart w:id="9887" w:name="_Toc20215963"/>
      <w:bookmarkStart w:id="9888" w:name="_Toc27496519"/>
      <w:bookmarkStart w:id="9889" w:name="_Toc36108320"/>
      <w:bookmarkStart w:id="9890" w:name="_Toc44599100"/>
      <w:bookmarkStart w:id="9891" w:name="_Toc44602987"/>
      <w:bookmarkStart w:id="9892" w:name="_Toc45198164"/>
      <w:bookmarkStart w:id="9893" w:name="_Toc45696197"/>
      <w:bookmarkStart w:id="9894" w:name="_Toc51851691"/>
      <w:bookmarkStart w:id="9895" w:name="_Toc92225352"/>
      <w:bookmarkStart w:id="9896" w:name="_Toc171586889"/>
      <w:bookmarkEnd w:id="9886"/>
      <w:r w:rsidRPr="00B02A0B">
        <w:rPr>
          <w:lang w:eastAsia="zh-CN"/>
        </w:rPr>
        <w:t>D.3</w:t>
      </w:r>
      <w:r w:rsidRPr="00B02A0B">
        <w:t>.1</w:t>
      </w:r>
      <w:r w:rsidRPr="00B02A0B">
        <w:tab/>
        <w:t>General</w:t>
      </w:r>
      <w:bookmarkEnd w:id="9887"/>
      <w:bookmarkEnd w:id="9888"/>
      <w:bookmarkEnd w:id="9889"/>
      <w:bookmarkEnd w:id="9890"/>
      <w:bookmarkEnd w:id="9891"/>
      <w:bookmarkEnd w:id="9892"/>
      <w:bookmarkEnd w:id="9893"/>
      <w:bookmarkEnd w:id="9894"/>
      <w:bookmarkEnd w:id="9895"/>
      <w:bookmarkEnd w:id="9896"/>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897" w:name="_CRD_3_2"/>
      <w:bookmarkStart w:id="9898" w:name="_Toc20215964"/>
      <w:bookmarkStart w:id="9899" w:name="_Toc27496520"/>
      <w:bookmarkStart w:id="9900" w:name="_Toc36108321"/>
      <w:bookmarkStart w:id="9901" w:name="_Toc44599101"/>
      <w:bookmarkStart w:id="9902" w:name="_Toc44602988"/>
      <w:bookmarkStart w:id="9903" w:name="_Toc45198165"/>
      <w:bookmarkStart w:id="9904" w:name="_Toc45696198"/>
      <w:bookmarkStart w:id="9905" w:name="_Toc51851692"/>
      <w:bookmarkStart w:id="9906" w:name="_Toc92225353"/>
      <w:bookmarkStart w:id="9907" w:name="_Toc171586890"/>
      <w:bookmarkEnd w:id="9897"/>
      <w:r w:rsidRPr="00B02A0B">
        <w:rPr>
          <w:lang w:val="en-US" w:eastAsia="zh-CN"/>
        </w:rPr>
        <w:t>D.3</w:t>
      </w:r>
      <w:r w:rsidRPr="00B02A0B">
        <w:rPr>
          <w:lang w:val="en-US"/>
        </w:rPr>
        <w:t>.2</w:t>
      </w:r>
      <w:r w:rsidRPr="00B02A0B">
        <w:rPr>
          <w:lang w:val="en-US"/>
        </w:rPr>
        <w:tab/>
        <w:t>XML schema</w:t>
      </w:r>
      <w:bookmarkEnd w:id="9898"/>
      <w:bookmarkEnd w:id="9899"/>
      <w:bookmarkEnd w:id="9900"/>
      <w:bookmarkEnd w:id="9901"/>
      <w:bookmarkEnd w:id="9902"/>
      <w:bookmarkEnd w:id="9903"/>
      <w:bookmarkEnd w:id="9904"/>
      <w:bookmarkEnd w:id="9905"/>
      <w:bookmarkEnd w:id="9906"/>
      <w:bookmarkEnd w:id="9907"/>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908" w:name="_CRD_3_3"/>
      <w:bookmarkStart w:id="9909" w:name="_Toc20215965"/>
      <w:bookmarkStart w:id="9910" w:name="_Toc27496521"/>
      <w:bookmarkStart w:id="9911" w:name="_Toc36108322"/>
      <w:bookmarkStart w:id="9912" w:name="_Toc44599102"/>
      <w:bookmarkStart w:id="9913" w:name="_Toc44602989"/>
      <w:bookmarkStart w:id="9914" w:name="_Toc45198166"/>
      <w:bookmarkStart w:id="9915" w:name="_Toc45696199"/>
      <w:bookmarkStart w:id="9916" w:name="_Toc51851693"/>
      <w:bookmarkStart w:id="9917" w:name="_Toc92225354"/>
      <w:bookmarkStart w:id="9918" w:name="_Toc171586891"/>
      <w:bookmarkEnd w:id="9908"/>
      <w:r w:rsidRPr="00B02A0B">
        <w:rPr>
          <w:lang w:eastAsia="zh-CN"/>
        </w:rPr>
        <w:t>D.3</w:t>
      </w:r>
      <w:r w:rsidRPr="00B02A0B">
        <w:t>.3</w:t>
      </w:r>
      <w:r w:rsidRPr="00B02A0B">
        <w:tab/>
        <w:t>Semantic</w:t>
      </w:r>
      <w:bookmarkEnd w:id="9909"/>
      <w:bookmarkEnd w:id="9910"/>
      <w:bookmarkEnd w:id="9911"/>
      <w:bookmarkEnd w:id="9912"/>
      <w:bookmarkEnd w:id="9913"/>
      <w:bookmarkEnd w:id="9914"/>
      <w:bookmarkEnd w:id="9915"/>
      <w:bookmarkEnd w:id="9916"/>
      <w:bookmarkEnd w:id="9917"/>
      <w:bookmarkEnd w:id="9918"/>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9919" w:name="_CRD_3_4"/>
      <w:bookmarkStart w:id="9920" w:name="_Toc20215966"/>
      <w:bookmarkStart w:id="9921" w:name="_Toc27496522"/>
      <w:bookmarkStart w:id="9922" w:name="_Toc36108323"/>
      <w:bookmarkStart w:id="9923" w:name="_Toc44599103"/>
      <w:bookmarkStart w:id="9924" w:name="_Toc44602990"/>
      <w:bookmarkStart w:id="9925" w:name="_Toc45198167"/>
      <w:bookmarkStart w:id="9926" w:name="_Toc45696200"/>
      <w:bookmarkStart w:id="9927" w:name="_Toc51851694"/>
      <w:bookmarkStart w:id="9928" w:name="_Toc92225355"/>
      <w:bookmarkStart w:id="9929" w:name="_Toc171586892"/>
      <w:bookmarkEnd w:id="9919"/>
      <w:r w:rsidRPr="00B02A0B">
        <w:rPr>
          <w:lang w:eastAsia="zh-CN"/>
        </w:rPr>
        <w:t>D.3</w:t>
      </w:r>
      <w:r w:rsidRPr="00B02A0B">
        <w:t>.4</w:t>
      </w:r>
      <w:r w:rsidRPr="00B02A0B">
        <w:tab/>
        <w:t>IANA registration template</w:t>
      </w:r>
      <w:bookmarkEnd w:id="9920"/>
      <w:bookmarkEnd w:id="9921"/>
      <w:bookmarkEnd w:id="9922"/>
      <w:bookmarkEnd w:id="9923"/>
      <w:bookmarkEnd w:id="9924"/>
      <w:bookmarkEnd w:id="9925"/>
      <w:bookmarkEnd w:id="9926"/>
      <w:bookmarkEnd w:id="9927"/>
      <w:bookmarkEnd w:id="9928"/>
      <w:bookmarkEnd w:id="9929"/>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30" w:name="_CRD_4"/>
      <w:bookmarkStart w:id="9931" w:name="_Toc20215967"/>
      <w:bookmarkStart w:id="9932" w:name="_Toc27496523"/>
      <w:bookmarkStart w:id="9933" w:name="_Toc36108324"/>
      <w:bookmarkStart w:id="9934" w:name="_Toc44599104"/>
      <w:bookmarkStart w:id="9935" w:name="_Toc44602991"/>
      <w:bookmarkStart w:id="9936" w:name="_Toc45198168"/>
      <w:bookmarkStart w:id="9937" w:name="_Toc45696201"/>
      <w:bookmarkStart w:id="9938" w:name="_Toc51851695"/>
      <w:bookmarkStart w:id="9939" w:name="_Toc92225356"/>
      <w:bookmarkStart w:id="9940" w:name="_Toc171586893"/>
      <w:bookmarkEnd w:id="9930"/>
      <w:r w:rsidRPr="00B02A0B">
        <w:t>D.4</w:t>
      </w:r>
      <w:r w:rsidRPr="00B02A0B">
        <w:tab/>
        <w:t>XML schema for MCData location information</w:t>
      </w:r>
      <w:bookmarkEnd w:id="9931"/>
      <w:bookmarkEnd w:id="9932"/>
      <w:bookmarkEnd w:id="9933"/>
      <w:bookmarkEnd w:id="9934"/>
      <w:bookmarkEnd w:id="9935"/>
      <w:bookmarkEnd w:id="9936"/>
      <w:bookmarkEnd w:id="9937"/>
      <w:bookmarkEnd w:id="9938"/>
      <w:bookmarkEnd w:id="9939"/>
      <w:bookmarkEnd w:id="9940"/>
    </w:p>
    <w:p w14:paraId="4DBCE55D" w14:textId="77777777" w:rsidR="005C310B" w:rsidRPr="00B02A0B" w:rsidRDefault="005C310B" w:rsidP="007D34FE">
      <w:pPr>
        <w:pStyle w:val="Heading2"/>
      </w:pPr>
      <w:bookmarkStart w:id="9941" w:name="_CRD_4_1"/>
      <w:bookmarkStart w:id="9942" w:name="_Toc20215968"/>
      <w:bookmarkStart w:id="9943" w:name="_Toc27496524"/>
      <w:bookmarkStart w:id="9944" w:name="_Toc36108325"/>
      <w:bookmarkStart w:id="9945" w:name="_Toc44599105"/>
      <w:bookmarkStart w:id="9946" w:name="_Toc44602992"/>
      <w:bookmarkStart w:id="9947" w:name="_Toc45198169"/>
      <w:bookmarkStart w:id="9948" w:name="_Toc45696202"/>
      <w:bookmarkStart w:id="9949" w:name="_Toc51851696"/>
      <w:bookmarkStart w:id="9950" w:name="_Toc92225357"/>
      <w:bookmarkStart w:id="9951" w:name="_Toc171586894"/>
      <w:bookmarkEnd w:id="9941"/>
      <w:r w:rsidRPr="00B02A0B">
        <w:t>D.4.1</w:t>
      </w:r>
      <w:r w:rsidRPr="00B02A0B">
        <w:tab/>
        <w:t>General</w:t>
      </w:r>
      <w:bookmarkEnd w:id="9942"/>
      <w:bookmarkEnd w:id="9943"/>
      <w:bookmarkEnd w:id="9944"/>
      <w:bookmarkEnd w:id="9945"/>
      <w:bookmarkEnd w:id="9946"/>
      <w:bookmarkEnd w:id="9947"/>
      <w:bookmarkEnd w:id="9948"/>
      <w:bookmarkEnd w:id="9949"/>
      <w:bookmarkEnd w:id="9950"/>
      <w:bookmarkEnd w:id="9951"/>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52" w:name="_CRD_4_2"/>
      <w:bookmarkStart w:id="9953" w:name="_Toc20215969"/>
      <w:bookmarkStart w:id="9954" w:name="_Toc27496525"/>
      <w:bookmarkStart w:id="9955" w:name="_Toc36108326"/>
      <w:bookmarkStart w:id="9956" w:name="_Toc44599106"/>
      <w:bookmarkStart w:id="9957" w:name="_Toc44602993"/>
      <w:bookmarkStart w:id="9958" w:name="_Toc45198170"/>
      <w:bookmarkStart w:id="9959" w:name="_Toc45696203"/>
      <w:bookmarkStart w:id="9960" w:name="_Toc51851697"/>
      <w:bookmarkStart w:id="9961" w:name="_Toc92225358"/>
      <w:bookmarkStart w:id="9962" w:name="_Toc171586895"/>
      <w:bookmarkEnd w:id="9952"/>
      <w:r w:rsidRPr="00B02A0B">
        <w:t>D.4.2</w:t>
      </w:r>
      <w:r w:rsidRPr="00B02A0B">
        <w:tab/>
        <w:t>XML schema</w:t>
      </w:r>
      <w:bookmarkEnd w:id="9953"/>
      <w:bookmarkEnd w:id="9954"/>
      <w:bookmarkEnd w:id="9955"/>
      <w:bookmarkEnd w:id="9956"/>
      <w:bookmarkEnd w:id="9957"/>
      <w:bookmarkEnd w:id="9958"/>
      <w:bookmarkEnd w:id="9959"/>
      <w:bookmarkEnd w:id="9960"/>
      <w:bookmarkEnd w:id="9961"/>
      <w:bookmarkEnd w:id="9962"/>
    </w:p>
    <w:p w14:paraId="6E8E105A" w14:textId="77777777" w:rsidR="005C310B" w:rsidRPr="00B02A0B" w:rsidRDefault="005C310B" w:rsidP="005C310B">
      <w:pPr>
        <w:pStyle w:val="PL"/>
      </w:pPr>
      <w:bookmarkStart w:id="9963" w:name="_Toc20215970"/>
      <w:bookmarkStart w:id="9964" w:name="_Toc27496526"/>
      <w:bookmarkStart w:id="9965" w:name="_Toc36108327"/>
      <w:bookmarkStart w:id="9966" w:name="_Toc44599107"/>
      <w:bookmarkStart w:id="9967" w:name="_Toc44602994"/>
      <w:bookmarkStart w:id="9968" w:name="_Toc45198171"/>
      <w:bookmarkStart w:id="9969" w:name="_Toc45696204"/>
      <w:bookmarkStart w:id="9970"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0AB79DD8" w14:textId="77777777" w:rsidR="005C310B" w:rsidRDefault="005C310B" w:rsidP="005C310B">
      <w:pPr>
        <w:pStyle w:val="PL"/>
      </w:pPr>
      <w:r w:rsidRPr="00B02A0B">
        <w:tab/>
        <w:t>&lt;/xs:complexType&gt;</w:t>
      </w:r>
    </w:p>
    <w:p w14:paraId="6080FA02" w14:textId="77777777" w:rsidR="007E4D90" w:rsidRPr="00EB4D0E" w:rsidRDefault="007E4D90" w:rsidP="007E4D90">
      <w:pPr>
        <w:pStyle w:val="PL"/>
      </w:pPr>
    </w:p>
    <w:p w14:paraId="4F0400CF" w14:textId="77777777" w:rsidR="007E4D90" w:rsidRPr="00EB4D0E" w:rsidRDefault="007E4D90" w:rsidP="007E4D90">
      <w:pPr>
        <w:pStyle w:val="PL"/>
      </w:pPr>
      <w:r w:rsidRPr="00EB4D0E">
        <w:tab/>
        <w:t>&lt;xs:complexType name="t5GMbsfsaAreaChangeType"&gt;</w:t>
      </w:r>
    </w:p>
    <w:p w14:paraId="679FD61F" w14:textId="77777777" w:rsidR="007E4D90" w:rsidRPr="00EB4D0E" w:rsidRDefault="007E4D90" w:rsidP="007E4D9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77D9DC1D" w14:textId="77777777" w:rsidR="007E4D90" w:rsidRPr="00CD582F" w:rsidRDefault="007E4D90" w:rsidP="007E4D90">
      <w:pPr>
        <w:pStyle w:val="PL"/>
      </w:pPr>
      <w:r w:rsidRPr="00CD582F">
        <w:tab/>
        <w:t>&lt;/xs:complexType&gt;</w:t>
      </w:r>
    </w:p>
    <w:p w14:paraId="07FCF290" w14:textId="77777777" w:rsidR="007E4D90" w:rsidRPr="00B02A0B" w:rsidRDefault="007E4D90" w:rsidP="005C310B">
      <w:pPr>
        <w:pStyle w:val="PL"/>
      </w:pPr>
    </w:p>
    <w:p w14:paraId="412F139A" w14:textId="77777777" w:rsidR="005C310B" w:rsidRPr="00B02A0B" w:rsidRDefault="005C310B" w:rsidP="005C310B">
      <w:pPr>
        <w:pStyle w:val="PL"/>
      </w:pPr>
      <w:r w:rsidRPr="00B02A0B">
        <w:tab/>
        <w:t>&lt;xs:simpleType name="tMbmsSaIdentityFormat"&gt;</w:t>
      </w:r>
    </w:p>
    <w:p w14:paraId="460FD443" w14:textId="77777777" w:rsidR="005C310B" w:rsidRPr="00B02A0B" w:rsidRDefault="005C310B" w:rsidP="005C310B">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B02A0B" w:rsidRDefault="005C310B" w:rsidP="005C310B">
      <w:pPr>
        <w:pStyle w:val="PL"/>
      </w:pPr>
      <w:r w:rsidRPr="00B02A0B">
        <w:tab/>
        <w:t>&lt;xs:extension base="mcdataloc:tMbmsSaIdentityFormat"&gt;</w:t>
      </w:r>
    </w:p>
    <w:p w14:paraId="7FDFE63F" w14:textId="77777777" w:rsidR="005C310B" w:rsidRPr="00B02A0B" w:rsidRDefault="005C310B" w:rsidP="005C310B">
      <w:pPr>
        <w:pStyle w:val="PL"/>
      </w:pPr>
      <w:r w:rsidRPr="00B02A0B">
        <w:ta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62EA5927" w14:textId="77777777" w:rsidR="005C310B" w:rsidRDefault="005C310B" w:rsidP="005C310B">
      <w:pPr>
        <w:pStyle w:val="PL"/>
      </w:pPr>
      <w:r w:rsidRPr="00B02A0B">
        <w:tab/>
        <w:t>&lt;/xs:complexType&gt;</w:t>
      </w:r>
    </w:p>
    <w:p w14:paraId="28306F24" w14:textId="77777777" w:rsidR="007E4D90" w:rsidRPr="00B02A0B" w:rsidRDefault="007E4D90" w:rsidP="005C310B">
      <w:pPr>
        <w:pStyle w:val="PL"/>
      </w:pPr>
    </w:p>
    <w:p w14:paraId="536B19BD" w14:textId="77777777" w:rsidR="005C310B" w:rsidRPr="00B02A0B" w:rsidRDefault="005C310B" w:rsidP="005C310B">
      <w:pPr>
        <w:pStyle w:val="PL"/>
      </w:pPr>
      <w:r w:rsidRPr="00B02A0B">
        <w:tab/>
        <w:t>&lt;xs:simpleType name="tMbsfnAreaIdentityFormat"&gt;</w:t>
      </w:r>
    </w:p>
    <w:p w14:paraId="4EC74911" w14:textId="77777777" w:rsidR="005C310B" w:rsidRPr="00B02A0B" w:rsidRDefault="005C310B" w:rsidP="005C310B">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9971" w:name="_CRD_4_3"/>
      <w:bookmarkStart w:id="9972" w:name="_Toc92225359"/>
      <w:bookmarkStart w:id="9973" w:name="_Toc171586896"/>
      <w:bookmarkEnd w:id="9971"/>
      <w:r w:rsidRPr="00B02A0B">
        <w:t>D.4.3</w:t>
      </w:r>
      <w:r w:rsidRPr="00B02A0B">
        <w:tab/>
        <w:t>Semantic</w:t>
      </w:r>
      <w:bookmarkEnd w:id="9963"/>
      <w:bookmarkEnd w:id="9964"/>
      <w:bookmarkEnd w:id="9965"/>
      <w:bookmarkEnd w:id="9966"/>
      <w:bookmarkEnd w:id="9967"/>
      <w:bookmarkEnd w:id="9968"/>
      <w:bookmarkEnd w:id="9969"/>
      <w:bookmarkEnd w:id="9970"/>
      <w:bookmarkEnd w:id="9972"/>
      <w:bookmarkEnd w:id="9973"/>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012DC49" w14:textId="77777777" w:rsidR="005C310B" w:rsidRPr="00B02A0B" w:rsidRDefault="005C310B" w:rsidP="005C310B">
      <w:pPr>
        <w:pStyle w:val="B2"/>
      </w:pPr>
      <w:r w:rsidRPr="00B02A0B">
        <w:t>d)</w:t>
      </w:r>
      <w:r w:rsidRPr="00B02A0B">
        <w:tab/>
        <w:t>&lt;MbmsSaChange&gt;,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701E9749" w14:textId="47D56C71" w:rsidR="0059627B" w:rsidRPr="00CD582F" w:rsidRDefault="0059627B" w:rsidP="0059627B">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 and</w:t>
      </w:r>
    </w:p>
    <w:p w14:paraId="609EC92C" w14:textId="61AE1645" w:rsidR="0059627B" w:rsidRPr="00CD582F" w:rsidRDefault="0059627B" w:rsidP="0059627B">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40C91A4F" w14:textId="77777777" w:rsidR="005C310B" w:rsidRPr="00B02A0B" w:rsidRDefault="005C310B" w:rsidP="005C310B">
      <w:pPr>
        <w:pStyle w:val="B2"/>
      </w:pPr>
      <w:r w:rsidRPr="00B02A0B">
        <w:t>e)</w:t>
      </w:r>
      <w:r w:rsidRPr="00B02A0B">
        <w:tab/>
        <w:t>&lt;MbsfnAreaChange&gt;,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&lt;AnyMbsfnAreaChange&gt;, an optional element. The presence of this element specifies that any MBSFN area change is a trigger. Contains a mandatory &lt;TriggerId&gt; attribute that shall be set to a unique string;</w:t>
      </w:r>
    </w:p>
    <w:p w14:paraId="1D9985C5" w14:textId="52102674" w:rsidR="0059627B" w:rsidRPr="00CD582F" w:rsidRDefault="0059627B" w:rsidP="0059627B">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 and</w:t>
      </w:r>
    </w:p>
    <w:p w14:paraId="25AD8B9E" w14:textId="50A00EB3" w:rsidR="0059627B" w:rsidRPr="00CD582F" w:rsidRDefault="0059627B" w:rsidP="0059627B">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73D15200" w14:textId="3D2952B7" w:rsidR="0059627B" w:rsidRPr="00CD582F" w:rsidRDefault="0059627B" w:rsidP="0059627B">
      <w:pPr>
        <w:pStyle w:val="B2"/>
      </w:pPr>
      <w:r w:rsidRPr="00CD582F">
        <w:t>k)</w:t>
      </w:r>
      <w:r w:rsidRPr="00CD582F">
        <w:tab/>
        <w:t>&lt;</w:t>
      </w:r>
      <w:r w:rsidR="006202D0">
        <w:t>NR</w:t>
      </w:r>
      <w:r w:rsidRPr="00CD582F">
        <w:t>5GMbsfsaAreaChange&gt;, an optional element of the &lt;anyExt&gt; element specifying what 5G MBSFA changes trigger location reporting. Consists of the following sub-elements:</w:t>
      </w:r>
    </w:p>
    <w:p w14:paraId="4043B573" w14:textId="77777777" w:rsidR="0059627B" w:rsidRPr="00CD582F" w:rsidRDefault="0059627B" w:rsidP="0059627B">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0094C28A" w14:textId="77777777" w:rsidR="0059627B" w:rsidRPr="00CD582F" w:rsidRDefault="0059627B" w:rsidP="0059627B">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 and</w:t>
      </w:r>
    </w:p>
    <w:p w14:paraId="65F7DFBA" w14:textId="77777777" w:rsidR="0059627B" w:rsidRPr="00CD582F" w:rsidRDefault="0059627B" w:rsidP="0059627B">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AC636F4" w14:textId="77777777" w:rsidR="005C310B" w:rsidRPr="00B02A0B" w:rsidRDefault="005C310B" w:rsidP="005C310B">
      <w:pPr>
        <w:pStyle w:val="B3"/>
      </w:pPr>
      <w:r w:rsidRPr="00B02A0B">
        <w:t>IV)</w:t>
      </w:r>
      <w:r w:rsidRPr="00B02A0B">
        <w:tab/>
        <w:t>&lt;MbmsSaChange&gt;, an optional element specifying what MBMS changes trigger location reporting. Consists of the following sub-elements:</w:t>
      </w:r>
    </w:p>
    <w:p w14:paraId="7136D5FA" w14:textId="77777777" w:rsidR="005C310B" w:rsidRPr="00B02A0B" w:rsidRDefault="005C310B" w:rsidP="005C310B">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4304D83A" w14:textId="7A2EA11B" w:rsidR="0059627B" w:rsidRPr="00CD582F" w:rsidRDefault="0059627B" w:rsidP="0059627B">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 and</w:t>
      </w:r>
    </w:p>
    <w:p w14:paraId="2BE7FB7E" w14:textId="69E78EB4" w:rsidR="0059627B" w:rsidRPr="00CD582F" w:rsidRDefault="0059627B" w:rsidP="0059627B">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1D565557" w14:textId="77777777" w:rsidR="005C310B" w:rsidRPr="00B02A0B" w:rsidRDefault="005C310B" w:rsidP="005C310B">
      <w:pPr>
        <w:pStyle w:val="B3"/>
      </w:pPr>
      <w:r w:rsidRPr="00B02A0B">
        <w:t>V)</w:t>
      </w:r>
      <w:r w:rsidRPr="00B02A0B">
        <w:tab/>
        <w:t>&lt;MbsfnAreaChange&gt;,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t>A)</w:t>
      </w:r>
      <w:r w:rsidRPr="00B02A0B">
        <w:tab/>
        <w:t>&lt;AnyMbsfnAreaChange&gt;, an optional element. The presence of this element specifies that any MBSFN area change is a trigger. Contains a mandatory &lt;TriggerId&gt; attribute that shall be set to a unique string;</w:t>
      </w:r>
    </w:p>
    <w:p w14:paraId="7081C4FC" w14:textId="015EBA0E" w:rsidR="0059627B" w:rsidRPr="00CD582F" w:rsidRDefault="0059627B" w:rsidP="0059627B">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 and</w:t>
      </w:r>
    </w:p>
    <w:p w14:paraId="3D6EFD38" w14:textId="2A146049" w:rsidR="0059627B" w:rsidRPr="00CD582F" w:rsidRDefault="0059627B" w:rsidP="0059627B">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6D8D7E7A" w14:textId="77777777" w:rsidR="005C310B" w:rsidRPr="00B02A0B" w:rsidRDefault="005C310B" w:rsidP="005C310B">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 and</w:t>
      </w:r>
    </w:p>
    <w:p w14:paraId="6839F6C5" w14:textId="54262183" w:rsidR="005C310B" w:rsidRPr="00B02A0B" w:rsidRDefault="005C310B" w:rsidP="005C310B">
      <w:pPr>
        <w:pStyle w:val="B3"/>
      </w:pPr>
      <w:r w:rsidRPr="00B02A0B">
        <w:t>IX)</w:t>
      </w:r>
      <w:r w:rsidRPr="00B02A0B">
        <w:tab/>
        <w:t>&lt;GeographicalAreaChange&gt;, an optional element specifying what geographical are</w:t>
      </w:r>
      <w:r w:rsidR="002373A8">
        <w:t>a</w:t>
      </w:r>
      <w:r w:rsidRPr="00B02A0B">
        <w:t xml:space="preserve"> changes trigger location reporting. Consists of the following sub-elements:</w:t>
      </w:r>
    </w:p>
    <w:p w14:paraId="664A7A64" w14:textId="3E3962BA" w:rsidR="0059627B" w:rsidRPr="00CD582F" w:rsidRDefault="0059627B" w:rsidP="0059627B">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6202D0">
        <w:t>Type</w:t>
      </w:r>
      <w:r w:rsidRPr="00CD582F">
        <w:t>&gt; element, has to be contained within this trigger or within a different active trigger;</w:t>
      </w:r>
    </w:p>
    <w:p w14:paraId="52462DC9" w14:textId="0C1E0FF4" w:rsidR="0059627B" w:rsidRDefault="0059627B" w:rsidP="0059627B">
      <w:pPr>
        <w:pStyle w:val="B4"/>
      </w:pPr>
      <w:r w:rsidRPr="00CD582F">
        <w:t>B)</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contains a &lt;GeographicalArea&gt; element, as defined in bullet 3); and</w:t>
      </w:r>
    </w:p>
    <w:p w14:paraId="6F4A5212" w14:textId="23C36D67" w:rsidR="005C310B" w:rsidRPr="00B02A0B" w:rsidRDefault="0059627B" w:rsidP="005C310B">
      <w:pPr>
        <w:pStyle w:val="B4"/>
      </w:pPr>
      <w:r w:rsidRPr="00CD582F">
        <w:t>C)</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6202D0">
        <w:t>Type</w:t>
      </w:r>
      <w:r w:rsidRPr="00CD582F">
        <w:t>&gt; element.</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74" w:name="_CRD_4_4"/>
      <w:bookmarkStart w:id="9975" w:name="_Toc20215971"/>
      <w:bookmarkStart w:id="9976" w:name="_Toc27496527"/>
      <w:bookmarkStart w:id="9977" w:name="_Toc36108328"/>
      <w:bookmarkStart w:id="9978" w:name="_Toc44599108"/>
      <w:bookmarkStart w:id="9979" w:name="_Toc44602995"/>
      <w:bookmarkStart w:id="9980" w:name="_Toc45198172"/>
      <w:bookmarkStart w:id="9981" w:name="_Toc45696205"/>
      <w:bookmarkStart w:id="9982" w:name="_Toc51851699"/>
      <w:bookmarkStart w:id="9983" w:name="_Toc92225360"/>
      <w:bookmarkStart w:id="9984" w:name="_Toc171586897"/>
      <w:bookmarkEnd w:id="9974"/>
      <w:r w:rsidRPr="00B02A0B">
        <w:t>D.4.4</w:t>
      </w:r>
      <w:r w:rsidRPr="00B02A0B">
        <w:tab/>
        <w:t>IANA registration template</w:t>
      </w:r>
      <w:bookmarkEnd w:id="9975"/>
      <w:bookmarkEnd w:id="9976"/>
      <w:bookmarkEnd w:id="9977"/>
      <w:bookmarkEnd w:id="9978"/>
      <w:bookmarkEnd w:id="9979"/>
      <w:bookmarkEnd w:id="9980"/>
      <w:bookmarkEnd w:id="9981"/>
      <w:bookmarkEnd w:id="9982"/>
      <w:bookmarkEnd w:id="9983"/>
      <w:bookmarkEnd w:id="9984"/>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9985" w:name="_CRD_5"/>
      <w:bookmarkStart w:id="9986" w:name="_Toc11411269"/>
      <w:bookmarkStart w:id="9987" w:name="_Toc27496528"/>
      <w:bookmarkStart w:id="9988" w:name="_Toc36108329"/>
      <w:bookmarkStart w:id="9989" w:name="_Toc44599109"/>
      <w:bookmarkStart w:id="9990" w:name="_Toc44602996"/>
      <w:bookmarkStart w:id="9991" w:name="_Toc45198173"/>
      <w:bookmarkStart w:id="9992" w:name="_Toc45696206"/>
      <w:bookmarkStart w:id="9993" w:name="_Toc51851700"/>
      <w:bookmarkStart w:id="9994" w:name="_Toc92225361"/>
      <w:bookmarkStart w:id="9995" w:name="_Toc171586898"/>
      <w:bookmarkEnd w:id="9985"/>
      <w:r w:rsidRPr="00B02A0B">
        <w:t>D.5</w:t>
      </w:r>
      <w:r w:rsidRPr="00B02A0B">
        <w:tab/>
        <w:t>XML schema for MBMS usage information</w:t>
      </w:r>
      <w:bookmarkEnd w:id="9986"/>
      <w:bookmarkEnd w:id="9987"/>
      <w:bookmarkEnd w:id="9988"/>
      <w:bookmarkEnd w:id="9989"/>
      <w:bookmarkEnd w:id="9990"/>
      <w:bookmarkEnd w:id="9991"/>
      <w:bookmarkEnd w:id="9992"/>
      <w:bookmarkEnd w:id="9993"/>
      <w:bookmarkEnd w:id="9994"/>
      <w:bookmarkEnd w:id="9995"/>
    </w:p>
    <w:p w14:paraId="40267BDF" w14:textId="77777777" w:rsidR="005C310B" w:rsidRPr="00B02A0B" w:rsidRDefault="005C310B" w:rsidP="007D34FE">
      <w:pPr>
        <w:pStyle w:val="Heading2"/>
      </w:pPr>
      <w:bookmarkStart w:id="9996" w:name="_CRD_5_1"/>
      <w:bookmarkStart w:id="9997" w:name="_Toc11411270"/>
      <w:bookmarkStart w:id="9998" w:name="_Toc27496529"/>
      <w:bookmarkStart w:id="9999" w:name="_Toc36108330"/>
      <w:bookmarkStart w:id="10000" w:name="_Toc44599110"/>
      <w:bookmarkStart w:id="10001" w:name="_Toc44602997"/>
      <w:bookmarkStart w:id="10002" w:name="_Toc45198174"/>
      <w:bookmarkStart w:id="10003" w:name="_Toc45696207"/>
      <w:bookmarkStart w:id="10004" w:name="_Toc51851701"/>
      <w:bookmarkStart w:id="10005" w:name="_Toc92225362"/>
      <w:bookmarkStart w:id="10006" w:name="_Toc171586899"/>
      <w:bookmarkEnd w:id="9996"/>
      <w:r w:rsidRPr="00B02A0B">
        <w:t>D.5.1</w:t>
      </w:r>
      <w:r w:rsidRPr="00B02A0B">
        <w:tab/>
        <w:t>General</w:t>
      </w:r>
      <w:bookmarkEnd w:id="9997"/>
      <w:bookmarkEnd w:id="9998"/>
      <w:bookmarkEnd w:id="9999"/>
      <w:bookmarkEnd w:id="10000"/>
      <w:bookmarkEnd w:id="10001"/>
      <w:bookmarkEnd w:id="10002"/>
      <w:bookmarkEnd w:id="10003"/>
      <w:bookmarkEnd w:id="10004"/>
      <w:bookmarkEnd w:id="10005"/>
      <w:bookmarkEnd w:id="10006"/>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07" w:name="_CRD_5_2"/>
      <w:bookmarkStart w:id="10008" w:name="_Toc11411271"/>
      <w:bookmarkStart w:id="10009" w:name="_Toc27496530"/>
      <w:bookmarkStart w:id="10010" w:name="_Toc36108331"/>
      <w:bookmarkStart w:id="10011" w:name="_Toc44599111"/>
      <w:bookmarkStart w:id="10012" w:name="_Toc44602998"/>
      <w:bookmarkStart w:id="10013" w:name="_Toc45198175"/>
      <w:bookmarkStart w:id="10014" w:name="_Toc45696208"/>
      <w:bookmarkStart w:id="10015" w:name="_Toc51851702"/>
      <w:bookmarkStart w:id="10016" w:name="_Toc92225363"/>
      <w:bookmarkStart w:id="10017" w:name="_Toc171586900"/>
      <w:bookmarkEnd w:id="10007"/>
      <w:r w:rsidRPr="00B02A0B">
        <w:t>D.5.2</w:t>
      </w:r>
      <w:r w:rsidRPr="00B02A0B">
        <w:tab/>
        <w:t>XML schema</w:t>
      </w:r>
      <w:bookmarkEnd w:id="10008"/>
      <w:bookmarkEnd w:id="10009"/>
      <w:bookmarkEnd w:id="10010"/>
      <w:bookmarkEnd w:id="10011"/>
      <w:bookmarkEnd w:id="10012"/>
      <w:bookmarkEnd w:id="10013"/>
      <w:bookmarkEnd w:id="10014"/>
      <w:bookmarkEnd w:id="10015"/>
      <w:bookmarkEnd w:id="10016"/>
      <w:bookmarkEnd w:id="10017"/>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018" w:name="_CRD_5_3"/>
      <w:bookmarkStart w:id="10019" w:name="_Toc11411272"/>
      <w:bookmarkStart w:id="10020" w:name="_Toc27496531"/>
      <w:bookmarkStart w:id="10021" w:name="_Toc36108332"/>
      <w:bookmarkStart w:id="10022" w:name="_Toc44599112"/>
      <w:bookmarkStart w:id="10023" w:name="_Toc44602999"/>
      <w:bookmarkStart w:id="10024" w:name="_Toc45198176"/>
      <w:bookmarkStart w:id="10025" w:name="_Toc45696209"/>
      <w:bookmarkStart w:id="10026" w:name="_Toc51851703"/>
      <w:bookmarkStart w:id="10027" w:name="_Toc92225364"/>
      <w:bookmarkStart w:id="10028" w:name="_Toc171586901"/>
      <w:bookmarkEnd w:id="10018"/>
      <w:r w:rsidRPr="00B02A0B">
        <w:t>D.5.3</w:t>
      </w:r>
      <w:r w:rsidRPr="00B02A0B">
        <w:tab/>
        <w:t>Semantic</w:t>
      </w:r>
      <w:bookmarkEnd w:id="10019"/>
      <w:bookmarkEnd w:id="10020"/>
      <w:bookmarkEnd w:id="10021"/>
      <w:bookmarkEnd w:id="10022"/>
      <w:bookmarkEnd w:id="10023"/>
      <w:bookmarkEnd w:id="10024"/>
      <w:bookmarkEnd w:id="10025"/>
      <w:bookmarkEnd w:id="10026"/>
      <w:bookmarkEnd w:id="10027"/>
      <w:bookmarkEnd w:id="10028"/>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029" w:name="_CRTableD_5_31"/>
      <w:r w:rsidRPr="00B02A0B">
        <w:t>Table </w:t>
      </w:r>
      <w:bookmarkEnd w:id="10029"/>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030" w:name="_CRTableD_5_32"/>
      <w:r w:rsidRPr="00B02A0B">
        <w:t>Table </w:t>
      </w:r>
      <w:bookmarkEnd w:id="10030"/>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31" w:name="_CRD_5_4"/>
      <w:bookmarkStart w:id="10032" w:name="_Toc11411273"/>
      <w:bookmarkStart w:id="10033" w:name="_Toc27496532"/>
      <w:bookmarkStart w:id="10034" w:name="_Toc36108333"/>
      <w:bookmarkStart w:id="10035" w:name="_Toc44599113"/>
      <w:bookmarkStart w:id="10036" w:name="_Toc44603000"/>
      <w:bookmarkStart w:id="10037" w:name="_Toc45198177"/>
      <w:bookmarkStart w:id="10038" w:name="_Toc45696210"/>
      <w:bookmarkStart w:id="10039" w:name="_Toc51851704"/>
      <w:bookmarkStart w:id="10040" w:name="_Toc92225365"/>
      <w:bookmarkStart w:id="10041" w:name="_Toc171586902"/>
      <w:bookmarkEnd w:id="10031"/>
      <w:r w:rsidRPr="00B02A0B">
        <w:t>D.5.4</w:t>
      </w:r>
      <w:r w:rsidRPr="00B02A0B">
        <w:tab/>
        <w:t>IANA registration template</w:t>
      </w:r>
      <w:bookmarkEnd w:id="10032"/>
      <w:bookmarkEnd w:id="10033"/>
      <w:bookmarkEnd w:id="10034"/>
      <w:bookmarkEnd w:id="10035"/>
      <w:bookmarkEnd w:id="10036"/>
      <w:bookmarkEnd w:id="10037"/>
      <w:bookmarkEnd w:id="10038"/>
      <w:bookmarkEnd w:id="10039"/>
      <w:bookmarkEnd w:id="10040"/>
      <w:bookmarkEnd w:id="10041"/>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42" w:name="_CRD_6"/>
      <w:bookmarkStart w:id="10043" w:name="_Toc51851705"/>
      <w:bookmarkStart w:id="10044" w:name="_Toc92225366"/>
      <w:bookmarkStart w:id="10045" w:name="_Toc171586903"/>
      <w:bookmarkEnd w:id="10042"/>
      <w:r w:rsidRPr="00B02A0B">
        <w:t>D.6</w:t>
      </w:r>
      <w:r w:rsidRPr="00B02A0B">
        <w:tab/>
        <w:t>XML schema for regroup using preconfigured group</w:t>
      </w:r>
      <w:bookmarkEnd w:id="10043"/>
      <w:bookmarkEnd w:id="10044"/>
      <w:bookmarkEnd w:id="10045"/>
    </w:p>
    <w:p w14:paraId="21B22267" w14:textId="77777777" w:rsidR="005C310B" w:rsidRPr="00B02A0B" w:rsidRDefault="005C310B" w:rsidP="007D34FE">
      <w:pPr>
        <w:pStyle w:val="Heading2"/>
      </w:pPr>
      <w:bookmarkStart w:id="10046" w:name="_CRD_6_1"/>
      <w:bookmarkStart w:id="10047" w:name="_Toc27501716"/>
      <w:bookmarkStart w:id="10048" w:name="_Toc36049847"/>
      <w:bookmarkStart w:id="10049" w:name="_Toc45210617"/>
      <w:bookmarkStart w:id="10050" w:name="_Toc51851706"/>
      <w:bookmarkStart w:id="10051" w:name="_Toc92225367"/>
      <w:bookmarkStart w:id="10052" w:name="_Toc171586904"/>
      <w:bookmarkEnd w:id="10046"/>
      <w:r w:rsidRPr="00B02A0B">
        <w:rPr>
          <w:lang w:eastAsia="zh-CN"/>
        </w:rPr>
        <w:t>D.6</w:t>
      </w:r>
      <w:r w:rsidRPr="00B02A0B">
        <w:t>.1</w:t>
      </w:r>
      <w:r w:rsidRPr="00B02A0B">
        <w:tab/>
        <w:t>General</w:t>
      </w:r>
      <w:bookmarkEnd w:id="10047"/>
      <w:bookmarkEnd w:id="10048"/>
      <w:bookmarkEnd w:id="10049"/>
      <w:bookmarkEnd w:id="10050"/>
      <w:bookmarkEnd w:id="10051"/>
      <w:bookmarkEnd w:id="10052"/>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53" w:name="_CRD_6_2"/>
      <w:bookmarkStart w:id="10054" w:name="_Toc27501717"/>
      <w:bookmarkStart w:id="10055" w:name="_Toc36049848"/>
      <w:bookmarkStart w:id="10056" w:name="_Toc45210618"/>
      <w:bookmarkStart w:id="10057" w:name="_Toc51851707"/>
      <w:bookmarkStart w:id="10058" w:name="_Toc92225368"/>
      <w:bookmarkStart w:id="10059" w:name="_Toc171586905"/>
      <w:bookmarkEnd w:id="10053"/>
      <w:r w:rsidRPr="00B02A0B">
        <w:rPr>
          <w:lang w:val="de-DE" w:eastAsia="zh-CN"/>
        </w:rPr>
        <w:t>D.6</w:t>
      </w:r>
      <w:r w:rsidRPr="00B02A0B">
        <w:rPr>
          <w:lang w:val="de-DE"/>
        </w:rPr>
        <w:t>.2</w:t>
      </w:r>
      <w:r w:rsidRPr="00B02A0B">
        <w:rPr>
          <w:lang w:val="de-DE"/>
        </w:rPr>
        <w:tab/>
        <w:t>XML schema</w:t>
      </w:r>
      <w:bookmarkEnd w:id="10054"/>
      <w:bookmarkEnd w:id="10055"/>
      <w:bookmarkEnd w:id="10056"/>
      <w:bookmarkEnd w:id="10057"/>
      <w:bookmarkEnd w:id="10058"/>
      <w:bookmarkEnd w:id="10059"/>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060" w:name="_CRD_6_3"/>
      <w:bookmarkStart w:id="10061" w:name="_Toc27501718"/>
      <w:bookmarkStart w:id="10062" w:name="_Toc36049849"/>
      <w:bookmarkStart w:id="10063" w:name="_Toc45210619"/>
      <w:bookmarkStart w:id="10064" w:name="_Toc51851708"/>
      <w:bookmarkStart w:id="10065" w:name="_Toc92225369"/>
      <w:bookmarkStart w:id="10066" w:name="_Toc171586906"/>
      <w:bookmarkEnd w:id="10060"/>
      <w:r w:rsidRPr="00B02A0B">
        <w:rPr>
          <w:lang w:eastAsia="zh-CN"/>
        </w:rPr>
        <w:t>D.6</w:t>
      </w:r>
      <w:r w:rsidRPr="00B02A0B">
        <w:t>.3</w:t>
      </w:r>
      <w:r w:rsidRPr="00B02A0B">
        <w:tab/>
        <w:t>Semantic</w:t>
      </w:r>
      <w:bookmarkEnd w:id="10061"/>
      <w:bookmarkEnd w:id="10062"/>
      <w:bookmarkEnd w:id="10063"/>
      <w:bookmarkEnd w:id="10064"/>
      <w:bookmarkEnd w:id="10065"/>
      <w:bookmarkEnd w:id="10066"/>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67" w:name="_CRD_6_4"/>
      <w:bookmarkStart w:id="10068" w:name="_Toc27501719"/>
      <w:bookmarkStart w:id="10069" w:name="_Toc36049850"/>
      <w:bookmarkStart w:id="10070" w:name="_Toc45210620"/>
      <w:bookmarkStart w:id="10071" w:name="_Toc51851709"/>
      <w:bookmarkStart w:id="10072" w:name="_Toc92225370"/>
      <w:bookmarkStart w:id="10073" w:name="_Toc171586907"/>
      <w:bookmarkEnd w:id="10067"/>
      <w:r w:rsidRPr="00B02A0B">
        <w:rPr>
          <w:lang w:eastAsia="zh-CN"/>
        </w:rPr>
        <w:t>D.6</w:t>
      </w:r>
      <w:r w:rsidRPr="00B02A0B">
        <w:t>.4</w:t>
      </w:r>
      <w:r w:rsidRPr="00B02A0B">
        <w:tab/>
        <w:t>IANA registration template</w:t>
      </w:r>
      <w:bookmarkEnd w:id="10068"/>
      <w:bookmarkEnd w:id="10069"/>
      <w:bookmarkEnd w:id="10070"/>
      <w:bookmarkEnd w:id="10071"/>
      <w:bookmarkEnd w:id="10072"/>
      <w:bookmarkEnd w:id="10073"/>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74" w:name="_CRD_7"/>
      <w:bookmarkStart w:id="10075" w:name="_Toc92225371"/>
      <w:bookmarkStart w:id="10076" w:name="_Toc171586908"/>
      <w:bookmarkEnd w:id="10074"/>
      <w:r w:rsidRPr="00B02A0B">
        <w:t>D.7</w:t>
      </w:r>
      <w:r w:rsidRPr="00B02A0B">
        <w:tab/>
        <w:t>XML schema for control of communications storage</w:t>
      </w:r>
      <w:bookmarkEnd w:id="10075"/>
      <w:bookmarkEnd w:id="10076"/>
    </w:p>
    <w:p w14:paraId="0065A941" w14:textId="77777777" w:rsidR="005C310B" w:rsidRPr="00B02A0B" w:rsidRDefault="005C310B" w:rsidP="007D34FE">
      <w:pPr>
        <w:pStyle w:val="Heading2"/>
      </w:pPr>
      <w:bookmarkStart w:id="10077" w:name="_CRD_7_1"/>
      <w:bookmarkStart w:id="10078" w:name="_Toc92225372"/>
      <w:bookmarkStart w:id="10079" w:name="_Toc171586909"/>
      <w:bookmarkEnd w:id="10077"/>
      <w:r w:rsidRPr="00B02A0B">
        <w:rPr>
          <w:lang w:eastAsia="zh-CN"/>
        </w:rPr>
        <w:t>D.</w:t>
      </w:r>
      <w:r w:rsidRPr="00B02A0B">
        <w:rPr>
          <w:lang w:val="hr-HR" w:eastAsia="zh-CN"/>
        </w:rPr>
        <w:t>7</w:t>
      </w:r>
      <w:r w:rsidRPr="00B02A0B">
        <w:t>.1</w:t>
      </w:r>
      <w:r w:rsidRPr="00B02A0B">
        <w:tab/>
        <w:t>General</w:t>
      </w:r>
      <w:bookmarkEnd w:id="10078"/>
      <w:bookmarkEnd w:id="10079"/>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080" w:name="_CRD_7_2"/>
      <w:bookmarkStart w:id="10081" w:name="_Toc92225373"/>
      <w:bookmarkStart w:id="10082" w:name="_Toc171586910"/>
      <w:bookmarkEnd w:id="10080"/>
      <w:r w:rsidRPr="00B02A0B">
        <w:rPr>
          <w:lang w:val="de-DE" w:eastAsia="zh-CN"/>
        </w:rPr>
        <w:t>D.7</w:t>
      </w:r>
      <w:r w:rsidRPr="00B02A0B">
        <w:rPr>
          <w:lang w:val="de-DE"/>
        </w:rPr>
        <w:t>.2</w:t>
      </w:r>
      <w:r w:rsidRPr="00B02A0B">
        <w:rPr>
          <w:lang w:val="de-DE"/>
        </w:rPr>
        <w:tab/>
        <w:t>XML schema</w:t>
      </w:r>
      <w:bookmarkEnd w:id="10081"/>
      <w:bookmarkEnd w:id="10082"/>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083" w:name="_CRD_7_3"/>
      <w:bookmarkStart w:id="10084" w:name="_Toc92225374"/>
      <w:bookmarkStart w:id="10085" w:name="_Toc171586911"/>
      <w:bookmarkEnd w:id="10083"/>
      <w:r w:rsidRPr="00B02A0B">
        <w:rPr>
          <w:lang w:eastAsia="zh-CN"/>
        </w:rPr>
        <w:t>D.</w:t>
      </w:r>
      <w:r w:rsidRPr="00B02A0B">
        <w:rPr>
          <w:lang w:val="hr-HR" w:eastAsia="zh-CN"/>
        </w:rPr>
        <w:t>7</w:t>
      </w:r>
      <w:r w:rsidRPr="00B02A0B">
        <w:t>.3</w:t>
      </w:r>
      <w:r w:rsidRPr="00B02A0B">
        <w:tab/>
        <w:t>Semantic</w:t>
      </w:r>
      <w:bookmarkEnd w:id="10084"/>
      <w:bookmarkEnd w:id="10085"/>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086" w:name="_CRD_7_4"/>
      <w:bookmarkStart w:id="10087" w:name="_Toc92225375"/>
      <w:bookmarkStart w:id="10088" w:name="_Toc171586912"/>
      <w:bookmarkEnd w:id="10086"/>
      <w:r w:rsidRPr="00B02A0B">
        <w:rPr>
          <w:lang w:eastAsia="zh-CN"/>
        </w:rPr>
        <w:t>D.</w:t>
      </w:r>
      <w:r w:rsidRPr="00B02A0B">
        <w:rPr>
          <w:lang w:val="hr-HR" w:eastAsia="zh-CN"/>
        </w:rPr>
        <w:t>7</w:t>
      </w:r>
      <w:r w:rsidRPr="00B02A0B">
        <w:t>.4</w:t>
      </w:r>
      <w:r w:rsidRPr="00B02A0B">
        <w:tab/>
        <w:t>IANA registration template</w:t>
      </w:r>
      <w:bookmarkEnd w:id="10087"/>
      <w:bookmarkEnd w:id="10088"/>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089" w:name="_CRD_8"/>
      <w:bookmarkStart w:id="10090" w:name="_Toc171586913"/>
      <w:bookmarkEnd w:id="10089"/>
      <w:r>
        <w:t>D.8</w:t>
      </w:r>
      <w:r w:rsidRPr="0079589D">
        <w:tab/>
        <w:t xml:space="preserve">XML schema for </w:t>
      </w:r>
      <w:r>
        <w:t>5G MB</w:t>
      </w:r>
      <w:r w:rsidRPr="0079589D">
        <w:t>S usage information</w:t>
      </w:r>
      <w:bookmarkEnd w:id="10090"/>
    </w:p>
    <w:p w14:paraId="58CD5FCD" w14:textId="77777777" w:rsidR="00212221" w:rsidRPr="0073469F" w:rsidRDefault="00212221" w:rsidP="00212221">
      <w:pPr>
        <w:pStyle w:val="Heading2"/>
      </w:pPr>
      <w:bookmarkStart w:id="10091" w:name="_CRD_8_1"/>
      <w:bookmarkStart w:id="10092" w:name="_Toc20153165"/>
      <w:bookmarkStart w:id="10093" w:name="_Toc27495830"/>
      <w:bookmarkStart w:id="10094" w:name="_Toc36109298"/>
      <w:bookmarkStart w:id="10095" w:name="_Toc45195086"/>
      <w:bookmarkStart w:id="10096" w:name="_Toc123630213"/>
      <w:bookmarkStart w:id="10097" w:name="_Toc171586914"/>
      <w:bookmarkEnd w:id="10091"/>
      <w:r>
        <w:t>D.8</w:t>
      </w:r>
      <w:r w:rsidRPr="0073469F">
        <w:t>.1</w:t>
      </w:r>
      <w:r w:rsidRPr="0073469F">
        <w:tab/>
        <w:t>General</w:t>
      </w:r>
      <w:bookmarkEnd w:id="10092"/>
      <w:bookmarkEnd w:id="10093"/>
      <w:bookmarkEnd w:id="10094"/>
      <w:bookmarkEnd w:id="10095"/>
      <w:bookmarkEnd w:id="10096"/>
      <w:bookmarkEnd w:id="10097"/>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098" w:name="_CRD_8_2"/>
      <w:bookmarkStart w:id="10099" w:name="_Toc20153166"/>
      <w:bookmarkStart w:id="10100" w:name="_Toc27495831"/>
      <w:bookmarkStart w:id="10101" w:name="_Toc36109299"/>
      <w:bookmarkStart w:id="10102" w:name="_Toc45195087"/>
      <w:bookmarkStart w:id="10103" w:name="_Toc123630214"/>
      <w:bookmarkStart w:id="10104" w:name="_Toc171586915"/>
      <w:bookmarkEnd w:id="10098"/>
      <w:r>
        <w:t>D.8</w:t>
      </w:r>
      <w:r w:rsidRPr="0073469F">
        <w:t>.2</w:t>
      </w:r>
      <w:r w:rsidRPr="0073469F">
        <w:tab/>
        <w:t>XML schema</w:t>
      </w:r>
      <w:bookmarkEnd w:id="10099"/>
      <w:bookmarkEnd w:id="10100"/>
      <w:bookmarkEnd w:id="10101"/>
      <w:bookmarkEnd w:id="10102"/>
      <w:bookmarkEnd w:id="10103"/>
      <w:bookmarkEnd w:id="10104"/>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105" w:name="_CRD_8_3"/>
      <w:bookmarkStart w:id="10106" w:name="_Toc171586916"/>
      <w:bookmarkEnd w:id="10105"/>
      <w:r>
        <w:t>D.8</w:t>
      </w:r>
      <w:r w:rsidRPr="0073469F">
        <w:t>.3</w:t>
      </w:r>
      <w:r w:rsidRPr="0073469F">
        <w:tab/>
        <w:t>Semantic</w:t>
      </w:r>
      <w:bookmarkEnd w:id="10106"/>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07" w:name="_CRD_8_4"/>
      <w:bookmarkStart w:id="10108" w:name="_Toc20156503"/>
      <w:bookmarkStart w:id="10109" w:name="_Toc27501694"/>
      <w:bookmarkStart w:id="10110" w:name="_Toc36049825"/>
      <w:bookmarkStart w:id="10111" w:name="_Toc45210595"/>
      <w:bookmarkStart w:id="10112" w:name="_Toc51861422"/>
      <w:bookmarkStart w:id="10113" w:name="_Toc114756374"/>
      <w:bookmarkStart w:id="10114" w:name="_Toc171586917"/>
      <w:bookmarkEnd w:id="10107"/>
      <w:r>
        <w:t>D.8</w:t>
      </w:r>
      <w:r w:rsidRPr="0073469F">
        <w:t>.4</w:t>
      </w:r>
      <w:r w:rsidRPr="0073469F">
        <w:tab/>
        <w:t>IANA registration template</w:t>
      </w:r>
      <w:bookmarkEnd w:id="10108"/>
      <w:bookmarkEnd w:id="10109"/>
      <w:bookmarkEnd w:id="10110"/>
      <w:bookmarkEnd w:id="10111"/>
      <w:bookmarkEnd w:id="10112"/>
      <w:bookmarkEnd w:id="10113"/>
      <w:bookmarkEnd w:id="10114"/>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115" w:name="MCCQCTEMPBM_00000230"/>
      <w:bookmarkStart w:id="10116" w:name="MCCQCTEMPBM_00000258"/>
      <w:r w:rsidRPr="0073469F">
        <w:t xml:space="preserve"> section </w:t>
      </w:r>
      <w:bookmarkEnd w:id="10115"/>
      <w:bookmarkEnd w:id="10116"/>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117" w:name="MCCQCTEMPBM_00000231"/>
      <w:bookmarkStart w:id="10118" w:name="MCCQCTEMPBM_00000259"/>
      <w:r w:rsidRPr="0073469F">
        <w:t xml:space="preserve"> section </w:t>
      </w:r>
      <w:bookmarkEnd w:id="10117"/>
      <w:bookmarkEnd w:id="10118"/>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119" w:name="MCCQCTEMPBM_00000232"/>
      <w:bookmarkStart w:id="10120" w:name="MCCQCTEMPBM_00000260"/>
      <w:r w:rsidRPr="0073469F">
        <w:t xml:space="preserve"> section </w:t>
      </w:r>
      <w:bookmarkEnd w:id="10119"/>
      <w:bookmarkEnd w:id="10120"/>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121" w:name="MCCQCTEMPBM_00000233"/>
      <w:bookmarkStart w:id="10122" w:name="MCCQCTEMPBM_00000261"/>
      <w:r w:rsidRPr="0073469F">
        <w:t xml:space="preserve"> section </w:t>
      </w:r>
      <w:bookmarkEnd w:id="10121"/>
      <w:bookmarkEnd w:id="10122"/>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23" w:name="_CRAnnexEnormative"/>
      <w:bookmarkEnd w:id="10123"/>
      <w:r w:rsidRPr="00B02A0B">
        <w:br w:type="page"/>
      </w:r>
      <w:bookmarkStart w:id="10124" w:name="_Toc20215972"/>
      <w:bookmarkStart w:id="10125" w:name="_Toc27496533"/>
      <w:bookmarkStart w:id="10126" w:name="_Toc36108334"/>
      <w:bookmarkStart w:id="10127" w:name="_Toc44599114"/>
      <w:bookmarkStart w:id="10128" w:name="_Toc44603001"/>
      <w:bookmarkStart w:id="10129" w:name="_Toc45198178"/>
      <w:bookmarkStart w:id="10130" w:name="_Toc45696211"/>
      <w:bookmarkStart w:id="10131" w:name="_Toc51851710"/>
      <w:bookmarkStart w:id="10132" w:name="_Toc92225376"/>
      <w:bookmarkStart w:id="10133" w:name="_Toc171586918"/>
      <w:bookmarkStart w:id="10134" w:name="historyclause"/>
      <w:r w:rsidRPr="00B02A0B">
        <w:t>Annex E (normative):</w:t>
      </w:r>
      <w:r w:rsidRPr="00B02A0B">
        <w:br/>
        <w:t>IANA registration forms</w:t>
      </w:r>
      <w:bookmarkEnd w:id="10124"/>
      <w:bookmarkEnd w:id="10125"/>
      <w:bookmarkEnd w:id="10126"/>
      <w:bookmarkEnd w:id="10127"/>
      <w:bookmarkEnd w:id="10128"/>
      <w:bookmarkEnd w:id="10129"/>
      <w:bookmarkEnd w:id="10130"/>
      <w:bookmarkEnd w:id="10131"/>
      <w:bookmarkEnd w:id="10132"/>
      <w:bookmarkEnd w:id="10133"/>
    </w:p>
    <w:p w14:paraId="6B590415" w14:textId="77777777" w:rsidR="005C310B" w:rsidRPr="00B02A0B" w:rsidRDefault="005C310B" w:rsidP="007D34FE">
      <w:pPr>
        <w:pStyle w:val="Heading1"/>
      </w:pPr>
      <w:bookmarkStart w:id="10135" w:name="_CRE_1"/>
      <w:bookmarkStart w:id="10136" w:name="_Toc20215973"/>
      <w:bookmarkStart w:id="10137" w:name="_Toc27496534"/>
      <w:bookmarkStart w:id="10138" w:name="_Toc36108335"/>
      <w:bookmarkStart w:id="10139" w:name="_Toc44599115"/>
      <w:bookmarkStart w:id="10140" w:name="_Toc44603002"/>
      <w:bookmarkStart w:id="10141" w:name="_Toc45198179"/>
      <w:bookmarkStart w:id="10142" w:name="_Toc45696212"/>
      <w:bookmarkStart w:id="10143" w:name="_Toc51851711"/>
      <w:bookmarkStart w:id="10144" w:name="_Toc92225377"/>
      <w:bookmarkStart w:id="10145" w:name="_Toc171586919"/>
      <w:bookmarkEnd w:id="10135"/>
      <w:r w:rsidRPr="00B02A0B">
        <w:t>E.1</w:t>
      </w:r>
      <w:r w:rsidRPr="00B02A0B">
        <w:tab/>
        <w:t>MIME type for transporting MCData signalling content</w:t>
      </w:r>
      <w:bookmarkEnd w:id="10136"/>
      <w:bookmarkEnd w:id="10137"/>
      <w:bookmarkEnd w:id="10138"/>
      <w:bookmarkEnd w:id="10139"/>
      <w:bookmarkEnd w:id="10140"/>
      <w:bookmarkEnd w:id="10141"/>
      <w:bookmarkEnd w:id="10142"/>
      <w:bookmarkEnd w:id="10143"/>
      <w:bookmarkEnd w:id="10144"/>
      <w:bookmarkEnd w:id="10145"/>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46" w:name="_CRE_2"/>
      <w:bookmarkStart w:id="10147" w:name="_Toc20215974"/>
      <w:bookmarkStart w:id="10148" w:name="_Toc27496535"/>
      <w:bookmarkStart w:id="10149" w:name="_Toc36108336"/>
      <w:bookmarkStart w:id="10150" w:name="_Toc44599116"/>
      <w:bookmarkStart w:id="10151" w:name="_Toc44603003"/>
      <w:bookmarkStart w:id="10152" w:name="_Toc45198180"/>
      <w:bookmarkStart w:id="10153" w:name="_Toc45696213"/>
      <w:bookmarkStart w:id="10154" w:name="_Toc51851712"/>
      <w:bookmarkStart w:id="10155" w:name="_Toc92225378"/>
      <w:bookmarkStart w:id="10156" w:name="_Toc171586920"/>
      <w:bookmarkEnd w:id="10146"/>
      <w:r w:rsidRPr="00B02A0B">
        <w:t>E.2</w:t>
      </w:r>
      <w:r w:rsidRPr="00B02A0B">
        <w:tab/>
        <w:t>MIME type for transporting MCData payload content</w:t>
      </w:r>
      <w:bookmarkEnd w:id="10147"/>
      <w:bookmarkEnd w:id="10148"/>
      <w:bookmarkEnd w:id="10149"/>
      <w:bookmarkEnd w:id="10150"/>
      <w:bookmarkEnd w:id="10151"/>
      <w:bookmarkEnd w:id="10152"/>
      <w:bookmarkEnd w:id="10153"/>
      <w:bookmarkEnd w:id="10154"/>
      <w:bookmarkEnd w:id="10155"/>
      <w:bookmarkEnd w:id="10156"/>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57" w:name="_CRAnnexFnormative"/>
      <w:bookmarkEnd w:id="10157"/>
      <w:r w:rsidRPr="00B02A0B">
        <w:rPr>
          <w:rFonts w:eastAsia="Malgun Gothic"/>
        </w:rPr>
        <w:br w:type="page"/>
      </w:r>
      <w:bookmarkStart w:id="10158" w:name="_Toc20215975"/>
      <w:bookmarkStart w:id="10159" w:name="_Toc27496536"/>
      <w:bookmarkStart w:id="10160" w:name="_Toc36108337"/>
      <w:bookmarkStart w:id="10161" w:name="_Toc44599117"/>
      <w:bookmarkStart w:id="10162" w:name="_Toc44603004"/>
      <w:bookmarkStart w:id="10163" w:name="_Toc45198181"/>
      <w:bookmarkStart w:id="10164" w:name="_Toc45696214"/>
      <w:bookmarkStart w:id="10165" w:name="_Toc51851713"/>
      <w:bookmarkStart w:id="10166" w:name="_Toc92225379"/>
      <w:bookmarkStart w:id="10167" w:name="_Toc171586921"/>
      <w:r w:rsidRPr="00B02A0B">
        <w:t>Annex F (normative):</w:t>
      </w:r>
      <w:r w:rsidRPr="00B02A0B">
        <w:br/>
        <w:t>Timers</w:t>
      </w:r>
      <w:bookmarkEnd w:id="10158"/>
      <w:bookmarkEnd w:id="10159"/>
      <w:bookmarkEnd w:id="10160"/>
      <w:bookmarkEnd w:id="10161"/>
      <w:bookmarkEnd w:id="10162"/>
      <w:bookmarkEnd w:id="10163"/>
      <w:bookmarkEnd w:id="10164"/>
      <w:bookmarkEnd w:id="10165"/>
      <w:bookmarkEnd w:id="10166"/>
      <w:bookmarkEnd w:id="10167"/>
    </w:p>
    <w:p w14:paraId="2A3D8AF8" w14:textId="77777777" w:rsidR="005C310B" w:rsidRPr="00B02A0B" w:rsidRDefault="005C310B" w:rsidP="007D34FE">
      <w:pPr>
        <w:pStyle w:val="Heading1"/>
      </w:pPr>
      <w:bookmarkStart w:id="10168" w:name="_CRF_1"/>
      <w:bookmarkStart w:id="10169" w:name="_Toc20215976"/>
      <w:bookmarkStart w:id="10170" w:name="_Toc27496537"/>
      <w:bookmarkStart w:id="10171" w:name="_Toc36108338"/>
      <w:bookmarkStart w:id="10172" w:name="_Toc44599118"/>
      <w:bookmarkStart w:id="10173" w:name="_Toc44603005"/>
      <w:bookmarkStart w:id="10174" w:name="_Toc45198182"/>
      <w:bookmarkStart w:id="10175" w:name="_Toc45696215"/>
      <w:bookmarkStart w:id="10176" w:name="_Toc51851714"/>
      <w:bookmarkStart w:id="10177" w:name="_Toc92225380"/>
      <w:bookmarkStart w:id="10178" w:name="_Toc171586922"/>
      <w:bookmarkEnd w:id="10168"/>
      <w:r w:rsidRPr="00B02A0B">
        <w:t>F.1</w:t>
      </w:r>
      <w:r w:rsidRPr="00B02A0B">
        <w:tab/>
        <w:t>General</w:t>
      </w:r>
      <w:bookmarkEnd w:id="10169"/>
      <w:bookmarkEnd w:id="10170"/>
      <w:bookmarkEnd w:id="10171"/>
      <w:bookmarkEnd w:id="10172"/>
      <w:bookmarkEnd w:id="10173"/>
      <w:bookmarkEnd w:id="10174"/>
      <w:bookmarkEnd w:id="10175"/>
      <w:bookmarkEnd w:id="10176"/>
      <w:bookmarkEnd w:id="10177"/>
      <w:bookmarkEnd w:id="10178"/>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179" w:name="_CRF_2"/>
      <w:bookmarkStart w:id="10180" w:name="_Toc20215977"/>
      <w:bookmarkStart w:id="10181" w:name="_Toc27496538"/>
      <w:bookmarkStart w:id="10182" w:name="_Toc36108339"/>
      <w:bookmarkStart w:id="10183" w:name="_Toc44599119"/>
      <w:bookmarkStart w:id="10184" w:name="_Toc44603006"/>
      <w:bookmarkStart w:id="10185" w:name="_Toc45198183"/>
      <w:bookmarkStart w:id="10186" w:name="_Toc45696216"/>
      <w:bookmarkStart w:id="10187" w:name="_Toc51851715"/>
      <w:bookmarkStart w:id="10188" w:name="_Toc92225381"/>
      <w:bookmarkStart w:id="10189" w:name="_Toc171586923"/>
      <w:bookmarkEnd w:id="10179"/>
      <w:r w:rsidRPr="00B02A0B">
        <w:t>F.2</w:t>
      </w:r>
      <w:r w:rsidRPr="00B02A0B">
        <w:tab/>
        <w:t>On-network timers</w:t>
      </w:r>
      <w:bookmarkEnd w:id="10180"/>
      <w:bookmarkEnd w:id="10181"/>
      <w:bookmarkEnd w:id="10182"/>
      <w:bookmarkEnd w:id="10183"/>
      <w:bookmarkEnd w:id="10184"/>
      <w:bookmarkEnd w:id="10185"/>
      <w:bookmarkEnd w:id="10186"/>
      <w:bookmarkEnd w:id="10187"/>
      <w:bookmarkEnd w:id="10188"/>
      <w:bookmarkEnd w:id="10189"/>
    </w:p>
    <w:p w14:paraId="32DF18F1" w14:textId="77777777" w:rsidR="005C310B" w:rsidRPr="00B02A0B" w:rsidRDefault="005C310B" w:rsidP="007D34FE">
      <w:pPr>
        <w:pStyle w:val="Heading2"/>
      </w:pPr>
      <w:bookmarkStart w:id="10190" w:name="_CRF_2_1"/>
      <w:bookmarkStart w:id="10191" w:name="_Toc20215978"/>
      <w:bookmarkStart w:id="10192" w:name="_Toc27496539"/>
      <w:bookmarkStart w:id="10193" w:name="_Toc36108340"/>
      <w:bookmarkStart w:id="10194" w:name="_Toc44599120"/>
      <w:bookmarkStart w:id="10195" w:name="_Toc44603007"/>
      <w:bookmarkStart w:id="10196" w:name="_Toc45198184"/>
      <w:bookmarkStart w:id="10197" w:name="_Toc45696217"/>
      <w:bookmarkStart w:id="10198" w:name="_Toc51851716"/>
      <w:bookmarkStart w:id="10199" w:name="_Toc92225382"/>
      <w:bookmarkStart w:id="10200" w:name="_Toc171586924"/>
      <w:bookmarkEnd w:id="10190"/>
      <w:r w:rsidRPr="00B02A0B">
        <w:t>F.2.1</w:t>
      </w:r>
      <w:r w:rsidRPr="00B02A0B">
        <w:tab/>
        <w:t>Timers in the participating MCData function</w:t>
      </w:r>
      <w:bookmarkEnd w:id="10191"/>
      <w:bookmarkEnd w:id="10192"/>
      <w:bookmarkEnd w:id="10193"/>
      <w:bookmarkEnd w:id="10194"/>
      <w:bookmarkEnd w:id="10195"/>
      <w:bookmarkEnd w:id="10196"/>
      <w:bookmarkEnd w:id="10197"/>
      <w:bookmarkEnd w:id="10198"/>
      <w:bookmarkEnd w:id="10199"/>
      <w:bookmarkEnd w:id="10200"/>
    </w:p>
    <w:p w14:paraId="33CC940B" w14:textId="77777777" w:rsidR="005C310B" w:rsidRPr="00B02A0B" w:rsidRDefault="005C310B" w:rsidP="005C310B">
      <w:pPr>
        <w:pStyle w:val="TH"/>
      </w:pPr>
      <w:bookmarkStart w:id="10201" w:name="_CRTableF_2_11"/>
      <w:r w:rsidRPr="00B02A0B">
        <w:t>Table </w:t>
      </w:r>
      <w:bookmarkEnd w:id="10201"/>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02" w:name="_CRF_2_2"/>
      <w:bookmarkStart w:id="10203" w:name="_Toc20215979"/>
      <w:bookmarkStart w:id="10204" w:name="_Toc27496540"/>
      <w:bookmarkStart w:id="10205" w:name="_Toc36108341"/>
      <w:bookmarkStart w:id="10206" w:name="_Toc44599121"/>
      <w:bookmarkStart w:id="10207" w:name="_Toc44603008"/>
      <w:bookmarkStart w:id="10208" w:name="_Toc45198185"/>
      <w:bookmarkStart w:id="10209" w:name="_Toc45696218"/>
      <w:bookmarkStart w:id="10210" w:name="_Toc51851717"/>
      <w:bookmarkStart w:id="10211" w:name="_Toc92225383"/>
      <w:bookmarkStart w:id="10212" w:name="_Toc171586925"/>
      <w:bookmarkEnd w:id="10202"/>
      <w:r w:rsidRPr="00B02A0B">
        <w:t>F.2.2</w:t>
      </w:r>
      <w:r w:rsidRPr="00B02A0B">
        <w:tab/>
        <w:t>Timers in the controlling MCData function</w:t>
      </w:r>
      <w:bookmarkEnd w:id="10203"/>
      <w:bookmarkEnd w:id="10204"/>
      <w:bookmarkEnd w:id="10205"/>
      <w:bookmarkEnd w:id="10206"/>
      <w:bookmarkEnd w:id="10207"/>
      <w:bookmarkEnd w:id="10208"/>
      <w:bookmarkEnd w:id="10209"/>
      <w:bookmarkEnd w:id="10210"/>
      <w:bookmarkEnd w:id="10211"/>
      <w:bookmarkEnd w:id="10212"/>
    </w:p>
    <w:p w14:paraId="1D1E0490" w14:textId="77777777" w:rsidR="005C310B" w:rsidRPr="00B02A0B" w:rsidRDefault="005C310B" w:rsidP="005C310B">
      <w:pPr>
        <w:pStyle w:val="TH"/>
      </w:pPr>
      <w:bookmarkStart w:id="10213" w:name="_CRTableF_2_21"/>
      <w:r w:rsidRPr="00B02A0B">
        <w:t>Table </w:t>
      </w:r>
      <w:bookmarkEnd w:id="10213"/>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14" w:name="_CRF_2_3"/>
      <w:bookmarkStart w:id="10215" w:name="_Toc20215980"/>
      <w:bookmarkStart w:id="10216" w:name="_Toc27496541"/>
      <w:bookmarkStart w:id="10217" w:name="_Toc36108342"/>
      <w:bookmarkStart w:id="10218" w:name="_Toc44599122"/>
      <w:bookmarkStart w:id="10219" w:name="_Toc44603009"/>
      <w:bookmarkStart w:id="10220" w:name="_Toc45198186"/>
      <w:bookmarkStart w:id="10221" w:name="_Toc45696219"/>
      <w:bookmarkStart w:id="10222" w:name="_Toc51851718"/>
      <w:bookmarkStart w:id="10223" w:name="_Toc92225384"/>
      <w:bookmarkStart w:id="10224" w:name="_Toc171586926"/>
      <w:bookmarkEnd w:id="10214"/>
      <w:r w:rsidRPr="00B02A0B">
        <w:t>F.2.3</w:t>
      </w:r>
      <w:r w:rsidRPr="00B02A0B">
        <w:tab/>
        <w:t>Timers in the MCData UE</w:t>
      </w:r>
      <w:bookmarkEnd w:id="10215"/>
      <w:bookmarkEnd w:id="10216"/>
      <w:bookmarkEnd w:id="10217"/>
      <w:bookmarkEnd w:id="10218"/>
      <w:bookmarkEnd w:id="10219"/>
      <w:bookmarkEnd w:id="10220"/>
      <w:bookmarkEnd w:id="10221"/>
      <w:bookmarkEnd w:id="10222"/>
      <w:bookmarkEnd w:id="10223"/>
      <w:bookmarkEnd w:id="10224"/>
    </w:p>
    <w:p w14:paraId="78E1DD1C" w14:textId="77777777" w:rsidR="005C310B" w:rsidRPr="00B02A0B" w:rsidRDefault="005C310B" w:rsidP="005C310B">
      <w:pPr>
        <w:pStyle w:val="TH"/>
      </w:pPr>
      <w:bookmarkStart w:id="10225" w:name="_CRTableF_2_31"/>
      <w:r w:rsidRPr="00B02A0B">
        <w:t>Table </w:t>
      </w:r>
      <w:bookmarkEnd w:id="10225"/>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26" w:name="_CRF_3"/>
      <w:bookmarkStart w:id="10227" w:name="_Toc20215981"/>
      <w:bookmarkStart w:id="10228" w:name="_Toc27496542"/>
      <w:bookmarkStart w:id="10229" w:name="_Toc36108343"/>
      <w:bookmarkStart w:id="10230" w:name="_Toc44599123"/>
      <w:bookmarkStart w:id="10231" w:name="_Toc44603010"/>
      <w:bookmarkStart w:id="10232" w:name="_Toc45198187"/>
      <w:bookmarkStart w:id="10233" w:name="_Toc45696220"/>
      <w:bookmarkStart w:id="10234" w:name="_Toc51851719"/>
      <w:bookmarkStart w:id="10235" w:name="_Toc92225385"/>
      <w:bookmarkStart w:id="10236" w:name="_Toc171586927"/>
      <w:bookmarkEnd w:id="10226"/>
      <w:r w:rsidRPr="00B02A0B">
        <w:rPr>
          <w:rFonts w:eastAsia="Malgun Gothic"/>
        </w:rPr>
        <w:t>F.3</w:t>
      </w:r>
      <w:r w:rsidRPr="00B02A0B">
        <w:rPr>
          <w:rFonts w:eastAsia="Malgun Gothic"/>
        </w:rPr>
        <w:tab/>
        <w:t>Off-network timers</w:t>
      </w:r>
      <w:bookmarkEnd w:id="10227"/>
      <w:bookmarkEnd w:id="10228"/>
      <w:bookmarkEnd w:id="10229"/>
      <w:bookmarkEnd w:id="10230"/>
      <w:bookmarkEnd w:id="10231"/>
      <w:bookmarkEnd w:id="10232"/>
      <w:bookmarkEnd w:id="10233"/>
      <w:bookmarkEnd w:id="10234"/>
      <w:bookmarkEnd w:id="10235"/>
      <w:bookmarkEnd w:id="10236"/>
    </w:p>
    <w:p w14:paraId="4AEA7C17" w14:textId="77777777" w:rsidR="005C310B" w:rsidRPr="00B02A0B" w:rsidRDefault="005C310B" w:rsidP="007D34FE">
      <w:pPr>
        <w:pStyle w:val="Heading2"/>
      </w:pPr>
      <w:bookmarkStart w:id="10237" w:name="_CRF_3_1"/>
      <w:bookmarkStart w:id="10238" w:name="_Toc20215982"/>
      <w:bookmarkStart w:id="10239" w:name="_Toc27496543"/>
      <w:bookmarkStart w:id="10240" w:name="_Toc36108344"/>
      <w:bookmarkStart w:id="10241" w:name="_Toc44599124"/>
      <w:bookmarkStart w:id="10242" w:name="_Toc44603011"/>
      <w:bookmarkStart w:id="10243" w:name="_Toc45198188"/>
      <w:bookmarkStart w:id="10244" w:name="_Toc45696221"/>
      <w:bookmarkStart w:id="10245" w:name="_Toc51851720"/>
      <w:bookmarkStart w:id="10246" w:name="_Toc92225386"/>
      <w:bookmarkStart w:id="10247" w:name="_Toc171586928"/>
      <w:bookmarkEnd w:id="10237"/>
      <w:r w:rsidRPr="00B02A0B">
        <w:t>F.3.1</w:t>
      </w:r>
      <w:r w:rsidRPr="00B02A0B">
        <w:tab/>
        <w:t>Timers in off-network SDS</w:t>
      </w:r>
      <w:bookmarkEnd w:id="10238"/>
      <w:bookmarkEnd w:id="10239"/>
      <w:bookmarkEnd w:id="10240"/>
      <w:bookmarkEnd w:id="10241"/>
      <w:bookmarkEnd w:id="10242"/>
      <w:bookmarkEnd w:id="10243"/>
      <w:bookmarkEnd w:id="10244"/>
      <w:bookmarkEnd w:id="10245"/>
      <w:bookmarkEnd w:id="10246"/>
      <w:bookmarkEnd w:id="10247"/>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48" w:name="_CRTableF_3_11"/>
      <w:r w:rsidRPr="00B02A0B">
        <w:t>Table </w:t>
      </w:r>
      <w:bookmarkEnd w:id="10248"/>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49" w:name="_CRF_3_2"/>
      <w:bookmarkStart w:id="10250" w:name="_Toc11260748"/>
      <w:bookmarkStart w:id="10251" w:name="_Toc27496544"/>
      <w:bookmarkStart w:id="10252" w:name="_Toc36108345"/>
      <w:bookmarkStart w:id="10253" w:name="_Toc44599125"/>
      <w:bookmarkStart w:id="10254" w:name="_Toc44603012"/>
      <w:bookmarkStart w:id="10255" w:name="_Toc45198189"/>
      <w:bookmarkStart w:id="10256" w:name="_Toc45696222"/>
      <w:bookmarkStart w:id="10257" w:name="_Toc51851721"/>
      <w:bookmarkStart w:id="10258" w:name="_Toc92225387"/>
      <w:bookmarkStart w:id="10259" w:name="_Toc171586929"/>
      <w:bookmarkEnd w:id="10249"/>
      <w:r w:rsidRPr="00B02A0B">
        <w:rPr>
          <w:rFonts w:eastAsia="Malgun Gothic"/>
        </w:rPr>
        <w:t>F.3.2</w:t>
      </w:r>
      <w:r w:rsidRPr="00B02A0B">
        <w:rPr>
          <w:rFonts w:eastAsia="Malgun Gothic"/>
        </w:rPr>
        <w:tab/>
        <w:t>Timers in off-network emergency alert</w:t>
      </w:r>
      <w:bookmarkEnd w:id="10250"/>
      <w:bookmarkEnd w:id="10251"/>
      <w:bookmarkEnd w:id="10252"/>
      <w:bookmarkEnd w:id="10253"/>
      <w:bookmarkEnd w:id="10254"/>
      <w:bookmarkEnd w:id="10255"/>
      <w:bookmarkEnd w:id="10256"/>
      <w:bookmarkEnd w:id="10257"/>
      <w:bookmarkEnd w:id="10258"/>
      <w:bookmarkEnd w:id="10259"/>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60" w:name="_CRTableF_3_21"/>
      <w:r w:rsidRPr="00B02A0B">
        <w:t>Table </w:t>
      </w:r>
      <w:bookmarkEnd w:id="10260"/>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61" w:name="_CRAnnexGnormative"/>
      <w:bookmarkEnd w:id="10261"/>
      <w:r w:rsidRPr="00B02A0B">
        <w:br w:type="page"/>
      </w:r>
      <w:bookmarkStart w:id="10262" w:name="_Toc20215983"/>
      <w:bookmarkStart w:id="10263" w:name="_Toc27496545"/>
      <w:bookmarkStart w:id="10264" w:name="_Toc36108346"/>
      <w:bookmarkStart w:id="10265" w:name="_Toc44599126"/>
      <w:bookmarkStart w:id="10266" w:name="_Toc44603013"/>
      <w:bookmarkStart w:id="10267" w:name="_Toc45198190"/>
      <w:bookmarkStart w:id="10268" w:name="_Toc45696223"/>
      <w:bookmarkStart w:id="10269" w:name="_Toc51851722"/>
      <w:bookmarkStart w:id="10270" w:name="_Toc92225388"/>
      <w:bookmarkStart w:id="10271" w:name="_Toc171586930"/>
      <w:r w:rsidRPr="00B02A0B">
        <w:t>Annex</w:t>
      </w:r>
      <w:r w:rsidRPr="00B02A0B">
        <w:rPr>
          <w:noProof/>
        </w:rPr>
        <w:t xml:space="preserve"> G (normative):</w:t>
      </w:r>
      <w:r w:rsidRPr="00B02A0B">
        <w:rPr>
          <w:noProof/>
        </w:rPr>
        <w:br/>
        <w:t>Counters and states</w:t>
      </w:r>
      <w:bookmarkEnd w:id="10262"/>
      <w:bookmarkEnd w:id="10263"/>
      <w:bookmarkEnd w:id="10264"/>
      <w:bookmarkEnd w:id="10265"/>
      <w:bookmarkEnd w:id="10266"/>
      <w:bookmarkEnd w:id="10267"/>
      <w:bookmarkEnd w:id="10268"/>
      <w:bookmarkEnd w:id="10269"/>
      <w:bookmarkEnd w:id="10270"/>
      <w:bookmarkEnd w:id="10271"/>
    </w:p>
    <w:p w14:paraId="0B82B5D2" w14:textId="77777777" w:rsidR="005C310B" w:rsidRPr="00B02A0B" w:rsidRDefault="005C310B" w:rsidP="007D34FE">
      <w:pPr>
        <w:pStyle w:val="Heading1"/>
      </w:pPr>
      <w:bookmarkStart w:id="10272" w:name="_CRG_1"/>
      <w:bookmarkStart w:id="10273" w:name="_Toc20215984"/>
      <w:bookmarkStart w:id="10274" w:name="_Toc27496546"/>
      <w:bookmarkStart w:id="10275" w:name="_Toc36108347"/>
      <w:bookmarkStart w:id="10276" w:name="_Toc44599127"/>
      <w:bookmarkStart w:id="10277" w:name="_Toc44603014"/>
      <w:bookmarkStart w:id="10278" w:name="_Toc45198191"/>
      <w:bookmarkStart w:id="10279" w:name="_Toc45696224"/>
      <w:bookmarkStart w:id="10280" w:name="_Toc51851723"/>
      <w:bookmarkStart w:id="10281" w:name="_Toc92225389"/>
      <w:bookmarkStart w:id="10282" w:name="_Toc171586931"/>
      <w:bookmarkEnd w:id="10272"/>
      <w:r w:rsidRPr="00B02A0B">
        <w:t>G.1</w:t>
      </w:r>
      <w:r w:rsidRPr="00B02A0B">
        <w:tab/>
        <w:t>General</w:t>
      </w:r>
      <w:bookmarkEnd w:id="10273"/>
      <w:bookmarkEnd w:id="10274"/>
      <w:bookmarkEnd w:id="10275"/>
      <w:bookmarkEnd w:id="10276"/>
      <w:bookmarkEnd w:id="10277"/>
      <w:bookmarkEnd w:id="10278"/>
      <w:bookmarkEnd w:id="10279"/>
      <w:bookmarkEnd w:id="10280"/>
      <w:bookmarkEnd w:id="10281"/>
      <w:bookmarkEnd w:id="10282"/>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283" w:name="_CRG_2"/>
      <w:bookmarkStart w:id="10284" w:name="_Toc20215985"/>
      <w:bookmarkStart w:id="10285" w:name="_Toc27496547"/>
      <w:bookmarkStart w:id="10286" w:name="_Toc36108348"/>
      <w:bookmarkStart w:id="10287" w:name="_Toc44599128"/>
      <w:bookmarkStart w:id="10288" w:name="_Toc44603015"/>
      <w:bookmarkStart w:id="10289" w:name="_Toc45198192"/>
      <w:bookmarkStart w:id="10290" w:name="_Toc45696225"/>
      <w:bookmarkStart w:id="10291" w:name="_Toc51851724"/>
      <w:bookmarkStart w:id="10292" w:name="_Toc92225390"/>
      <w:bookmarkStart w:id="10293" w:name="_Toc171586932"/>
      <w:bookmarkEnd w:id="10283"/>
      <w:r w:rsidRPr="00B02A0B">
        <w:t>G.2</w:t>
      </w:r>
      <w:r w:rsidRPr="00B02A0B">
        <w:tab/>
        <w:t>On-network counters</w:t>
      </w:r>
      <w:bookmarkEnd w:id="10284"/>
      <w:bookmarkEnd w:id="10285"/>
      <w:bookmarkEnd w:id="10286"/>
      <w:bookmarkEnd w:id="10287"/>
      <w:bookmarkEnd w:id="10288"/>
      <w:bookmarkEnd w:id="10289"/>
      <w:bookmarkEnd w:id="10290"/>
      <w:bookmarkEnd w:id="10291"/>
      <w:bookmarkEnd w:id="10292"/>
      <w:bookmarkEnd w:id="10293"/>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294" w:name="_CRG_3"/>
      <w:bookmarkStart w:id="10295" w:name="_Toc20215986"/>
      <w:bookmarkStart w:id="10296" w:name="_Toc27496548"/>
      <w:bookmarkStart w:id="10297" w:name="_Toc36108349"/>
      <w:bookmarkStart w:id="10298" w:name="_Toc44599129"/>
      <w:bookmarkStart w:id="10299" w:name="_Toc44603016"/>
      <w:bookmarkStart w:id="10300" w:name="_Toc45198193"/>
      <w:bookmarkStart w:id="10301" w:name="_Toc45696226"/>
      <w:bookmarkStart w:id="10302" w:name="_Toc51851725"/>
      <w:bookmarkStart w:id="10303" w:name="_Toc92225391"/>
      <w:bookmarkStart w:id="10304" w:name="_Toc171586933"/>
      <w:bookmarkEnd w:id="10294"/>
      <w:r w:rsidRPr="00B02A0B">
        <w:t>G.3</w:t>
      </w:r>
      <w:r w:rsidRPr="00B02A0B">
        <w:tab/>
        <w:t>Off-network counters</w:t>
      </w:r>
      <w:bookmarkEnd w:id="10295"/>
      <w:bookmarkEnd w:id="10296"/>
      <w:bookmarkEnd w:id="10297"/>
      <w:bookmarkEnd w:id="10298"/>
      <w:bookmarkEnd w:id="10299"/>
      <w:bookmarkEnd w:id="10300"/>
      <w:bookmarkEnd w:id="10301"/>
      <w:bookmarkEnd w:id="10302"/>
      <w:bookmarkEnd w:id="10303"/>
      <w:bookmarkEnd w:id="10304"/>
    </w:p>
    <w:p w14:paraId="46485291" w14:textId="77777777" w:rsidR="005C310B" w:rsidRPr="00B02A0B" w:rsidRDefault="005C310B" w:rsidP="007D34FE">
      <w:pPr>
        <w:pStyle w:val="Heading2"/>
        <w:rPr>
          <w:rFonts w:eastAsia="Malgun Gothic"/>
        </w:rPr>
      </w:pPr>
      <w:bookmarkStart w:id="10305" w:name="_CRG_3_1"/>
      <w:bookmarkStart w:id="10306" w:name="_Toc20215987"/>
      <w:bookmarkStart w:id="10307" w:name="_Toc27496549"/>
      <w:bookmarkStart w:id="10308" w:name="_Toc36108350"/>
      <w:bookmarkStart w:id="10309" w:name="_Toc44599130"/>
      <w:bookmarkStart w:id="10310" w:name="_Toc44603017"/>
      <w:bookmarkStart w:id="10311" w:name="_Toc45198194"/>
      <w:bookmarkStart w:id="10312" w:name="_Toc45696227"/>
      <w:bookmarkStart w:id="10313" w:name="_Toc51851726"/>
      <w:bookmarkStart w:id="10314" w:name="_Toc92225392"/>
      <w:bookmarkStart w:id="10315" w:name="_Toc171586934"/>
      <w:bookmarkEnd w:id="10305"/>
      <w:r w:rsidRPr="00B02A0B">
        <w:rPr>
          <w:rFonts w:eastAsia="Malgun Gothic"/>
        </w:rPr>
        <w:t>G.3.1</w:t>
      </w:r>
      <w:r w:rsidRPr="00B02A0B">
        <w:rPr>
          <w:rFonts w:eastAsia="Malgun Gothic"/>
        </w:rPr>
        <w:tab/>
        <w:t>Counters in off-network SDS</w:t>
      </w:r>
      <w:bookmarkEnd w:id="10306"/>
      <w:bookmarkEnd w:id="10307"/>
      <w:bookmarkEnd w:id="10308"/>
      <w:bookmarkEnd w:id="10309"/>
      <w:bookmarkEnd w:id="10310"/>
      <w:bookmarkEnd w:id="10311"/>
      <w:bookmarkEnd w:id="10312"/>
      <w:bookmarkEnd w:id="10313"/>
      <w:bookmarkEnd w:id="10314"/>
      <w:bookmarkEnd w:id="10315"/>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16" w:name="_CRTableG_3_11"/>
      <w:r w:rsidRPr="00B02A0B">
        <w:t>Table </w:t>
      </w:r>
      <w:bookmarkEnd w:id="10316"/>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17" w:name="_CRG_4"/>
      <w:bookmarkStart w:id="10318" w:name="_Toc20215988"/>
      <w:bookmarkStart w:id="10319" w:name="_Toc27496550"/>
      <w:bookmarkStart w:id="10320" w:name="_Toc36108351"/>
      <w:bookmarkStart w:id="10321" w:name="_Toc44599131"/>
      <w:bookmarkStart w:id="10322" w:name="_Toc44603018"/>
      <w:bookmarkStart w:id="10323" w:name="_Toc45198195"/>
      <w:bookmarkStart w:id="10324" w:name="_Toc45696228"/>
      <w:bookmarkStart w:id="10325" w:name="_Toc51851727"/>
      <w:bookmarkStart w:id="10326" w:name="_Toc92225393"/>
      <w:bookmarkStart w:id="10327" w:name="_Toc171586935"/>
      <w:bookmarkEnd w:id="10317"/>
      <w:r w:rsidRPr="00B02A0B">
        <w:t>G.4</w:t>
      </w:r>
      <w:r w:rsidRPr="00B02A0B">
        <w:tab/>
        <w:t>On-network emergency related states</w:t>
      </w:r>
      <w:bookmarkEnd w:id="10318"/>
      <w:bookmarkEnd w:id="10319"/>
      <w:bookmarkEnd w:id="10320"/>
      <w:bookmarkEnd w:id="10321"/>
      <w:bookmarkEnd w:id="10322"/>
      <w:bookmarkEnd w:id="10323"/>
      <w:bookmarkEnd w:id="10324"/>
      <w:bookmarkEnd w:id="10325"/>
      <w:bookmarkEnd w:id="10326"/>
      <w:bookmarkEnd w:id="10327"/>
    </w:p>
    <w:p w14:paraId="63A540D3" w14:textId="77777777" w:rsidR="005C310B" w:rsidRPr="00B02A0B" w:rsidRDefault="005C310B" w:rsidP="007D34FE">
      <w:pPr>
        <w:pStyle w:val="Heading2"/>
      </w:pPr>
      <w:bookmarkStart w:id="10328" w:name="_CRG_4_1"/>
      <w:bookmarkStart w:id="10329" w:name="_Toc20215989"/>
      <w:bookmarkStart w:id="10330" w:name="_Toc27496551"/>
      <w:bookmarkStart w:id="10331" w:name="_Toc36108352"/>
      <w:bookmarkStart w:id="10332" w:name="_Toc44599132"/>
      <w:bookmarkStart w:id="10333" w:name="_Toc44603019"/>
      <w:bookmarkStart w:id="10334" w:name="_Toc45198196"/>
      <w:bookmarkStart w:id="10335" w:name="_Toc45696229"/>
      <w:bookmarkStart w:id="10336" w:name="_Toc51851728"/>
      <w:bookmarkStart w:id="10337" w:name="_Toc92225394"/>
      <w:bookmarkStart w:id="10338" w:name="_Toc171586936"/>
      <w:bookmarkEnd w:id="10328"/>
      <w:r w:rsidRPr="00B02A0B">
        <w:t>G.4.1</w:t>
      </w:r>
      <w:r w:rsidRPr="00B02A0B">
        <w:tab/>
        <w:t>MCData emergency alert state</w:t>
      </w:r>
      <w:bookmarkEnd w:id="10329"/>
      <w:bookmarkEnd w:id="10330"/>
      <w:bookmarkEnd w:id="10331"/>
      <w:bookmarkEnd w:id="10332"/>
      <w:bookmarkEnd w:id="10333"/>
      <w:bookmarkEnd w:id="10334"/>
      <w:bookmarkEnd w:id="10335"/>
      <w:bookmarkEnd w:id="10336"/>
      <w:bookmarkEnd w:id="10337"/>
      <w:bookmarkEnd w:id="10338"/>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39" w:name="_CRTableG_4_11"/>
      <w:r w:rsidRPr="00B02A0B">
        <w:t>Table </w:t>
      </w:r>
      <w:bookmarkEnd w:id="10339"/>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40" w:name="_CRG_4_2"/>
      <w:bookmarkStart w:id="10341" w:name="_Toc44599133"/>
      <w:bookmarkStart w:id="10342" w:name="_Toc44603020"/>
      <w:bookmarkStart w:id="10343" w:name="_Toc45198197"/>
      <w:bookmarkStart w:id="10344" w:name="_Toc45696230"/>
      <w:bookmarkStart w:id="10345" w:name="_Toc51851729"/>
      <w:bookmarkStart w:id="10346" w:name="_Toc92225395"/>
      <w:bookmarkStart w:id="10347" w:name="_Toc171586937"/>
      <w:bookmarkEnd w:id="10340"/>
      <w:r w:rsidRPr="00B02A0B">
        <w:t>G.4.2</w:t>
      </w:r>
      <w:r w:rsidRPr="00B02A0B">
        <w:tab/>
        <w:t>MCData emergency state</w:t>
      </w:r>
      <w:bookmarkEnd w:id="10341"/>
      <w:bookmarkEnd w:id="10342"/>
      <w:bookmarkEnd w:id="10343"/>
      <w:bookmarkEnd w:id="10344"/>
      <w:bookmarkEnd w:id="10345"/>
      <w:bookmarkEnd w:id="10346"/>
      <w:bookmarkEnd w:id="10347"/>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348" w:name="_CRTableG_4_21"/>
      <w:r w:rsidRPr="00B02A0B">
        <w:t>Table </w:t>
      </w:r>
      <w:bookmarkEnd w:id="10348"/>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49" w:name="_CRG_4_3"/>
      <w:bookmarkStart w:id="10350" w:name="_Toc20153186"/>
      <w:bookmarkStart w:id="10351" w:name="_Toc27495851"/>
      <w:bookmarkStart w:id="10352" w:name="_Toc44599134"/>
      <w:bookmarkStart w:id="10353" w:name="_Toc44603021"/>
      <w:bookmarkStart w:id="10354" w:name="_Toc45198198"/>
      <w:bookmarkStart w:id="10355" w:name="_Toc45696231"/>
      <w:bookmarkStart w:id="10356" w:name="_Toc51851730"/>
      <w:bookmarkStart w:id="10357" w:name="_Toc92225396"/>
      <w:bookmarkStart w:id="10358" w:name="_Toc171586938"/>
      <w:bookmarkEnd w:id="10349"/>
      <w:r w:rsidRPr="00B02A0B">
        <w:rPr>
          <w:lang w:eastAsia="zh-CN"/>
        </w:rPr>
        <w:t>G</w:t>
      </w:r>
      <w:r w:rsidRPr="00B02A0B">
        <w:t>.4.3</w:t>
      </w:r>
      <w:r w:rsidRPr="00B02A0B">
        <w:tab/>
        <w:t>In-progress emergency group state</w:t>
      </w:r>
      <w:bookmarkEnd w:id="10350"/>
      <w:bookmarkEnd w:id="10351"/>
      <w:bookmarkEnd w:id="10352"/>
      <w:bookmarkEnd w:id="10353"/>
      <w:bookmarkEnd w:id="10354"/>
      <w:bookmarkEnd w:id="10355"/>
      <w:bookmarkEnd w:id="10356"/>
      <w:bookmarkEnd w:id="10357"/>
      <w:bookmarkEnd w:id="10358"/>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359" w:name="_CRTableG_4_31"/>
      <w:r w:rsidRPr="00B02A0B">
        <w:t>Table </w:t>
      </w:r>
      <w:bookmarkEnd w:id="10359"/>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60" w:name="_CRG_4_4"/>
      <w:bookmarkStart w:id="10361" w:name="_Toc20153187"/>
      <w:bookmarkStart w:id="10362" w:name="_Toc27495852"/>
      <w:bookmarkStart w:id="10363" w:name="_Toc44599135"/>
      <w:bookmarkStart w:id="10364" w:name="_Toc44603022"/>
      <w:bookmarkStart w:id="10365" w:name="_Toc45198199"/>
      <w:bookmarkStart w:id="10366" w:name="_Toc45696232"/>
      <w:bookmarkStart w:id="10367" w:name="_Toc51851731"/>
      <w:bookmarkStart w:id="10368" w:name="_Toc92225397"/>
      <w:bookmarkStart w:id="10369" w:name="_Toc171586939"/>
      <w:bookmarkEnd w:id="10360"/>
      <w:r w:rsidRPr="00B02A0B">
        <w:rPr>
          <w:lang w:eastAsia="zh-CN"/>
        </w:rPr>
        <w:t>G</w:t>
      </w:r>
      <w:r w:rsidRPr="00B02A0B">
        <w:t>.</w:t>
      </w:r>
      <w:r w:rsidRPr="00B02A0B">
        <w:rPr>
          <w:lang w:eastAsia="zh-CN"/>
        </w:rPr>
        <w:t>4.4</w:t>
      </w:r>
      <w:r w:rsidRPr="00B02A0B">
        <w:tab/>
        <w:t>MCData emergency group state</w:t>
      </w:r>
      <w:bookmarkEnd w:id="10361"/>
      <w:bookmarkEnd w:id="10362"/>
      <w:bookmarkEnd w:id="10363"/>
      <w:bookmarkEnd w:id="10364"/>
      <w:bookmarkEnd w:id="10365"/>
      <w:bookmarkEnd w:id="10366"/>
      <w:bookmarkEnd w:id="10367"/>
      <w:bookmarkEnd w:id="10368"/>
      <w:bookmarkEnd w:id="10369"/>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370" w:name="_CRTableG_4_41"/>
      <w:r w:rsidRPr="00B02A0B">
        <w:t>Table </w:t>
      </w:r>
      <w:bookmarkEnd w:id="10370"/>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71" w:name="_CRG_4_5"/>
      <w:bookmarkStart w:id="10372" w:name="_Toc20153188"/>
      <w:bookmarkStart w:id="10373" w:name="_Toc27495853"/>
      <w:bookmarkStart w:id="10374" w:name="_Toc44599136"/>
      <w:bookmarkStart w:id="10375" w:name="_Toc44603023"/>
      <w:bookmarkStart w:id="10376" w:name="_Toc45198200"/>
      <w:bookmarkStart w:id="10377" w:name="_Toc45696233"/>
      <w:bookmarkStart w:id="10378" w:name="_Toc51851732"/>
      <w:bookmarkStart w:id="10379" w:name="_Toc92225398"/>
      <w:bookmarkStart w:id="10380" w:name="_Toc171586940"/>
      <w:bookmarkEnd w:id="10371"/>
      <w:r w:rsidRPr="00B02A0B">
        <w:t>G.4.5</w:t>
      </w:r>
      <w:r w:rsidRPr="00B02A0B">
        <w:tab/>
        <w:t>MCData emergency group communication state</w:t>
      </w:r>
      <w:bookmarkEnd w:id="10372"/>
      <w:bookmarkEnd w:id="10373"/>
      <w:bookmarkEnd w:id="10374"/>
      <w:bookmarkEnd w:id="10375"/>
      <w:bookmarkEnd w:id="10376"/>
      <w:bookmarkEnd w:id="10377"/>
      <w:bookmarkEnd w:id="10378"/>
      <w:bookmarkEnd w:id="10379"/>
      <w:bookmarkEnd w:id="10380"/>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381" w:name="_CRTableG_4_51"/>
      <w:r w:rsidRPr="00B02A0B">
        <w:t>Table </w:t>
      </w:r>
      <w:bookmarkEnd w:id="10381"/>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382" w:name="_CRG_4_6"/>
      <w:bookmarkStart w:id="10383" w:name="_Toc20156530"/>
      <w:bookmarkStart w:id="10384" w:name="_Toc27501726"/>
      <w:bookmarkStart w:id="10385" w:name="_Toc36049857"/>
      <w:bookmarkStart w:id="10386" w:name="_Toc45210627"/>
      <w:bookmarkStart w:id="10387" w:name="_Toc51861454"/>
      <w:bookmarkStart w:id="10388" w:name="_Toc59212778"/>
      <w:bookmarkStart w:id="10389" w:name="_Toc92225399"/>
      <w:bookmarkStart w:id="10390" w:name="_Toc171586941"/>
      <w:bookmarkEnd w:id="10382"/>
      <w:r w:rsidRPr="00B02A0B">
        <w:rPr>
          <w:lang w:eastAsia="zh-CN"/>
        </w:rPr>
        <w:t>G</w:t>
      </w:r>
      <w:r w:rsidRPr="00B02A0B">
        <w:t>.</w:t>
      </w:r>
      <w:r w:rsidRPr="00B02A0B">
        <w:rPr>
          <w:lang w:eastAsia="zh-CN"/>
        </w:rPr>
        <w:t>4.6</w:t>
      </w:r>
      <w:r w:rsidRPr="00B02A0B">
        <w:tab/>
        <w:t>In-progress imminent peril group state</w:t>
      </w:r>
      <w:bookmarkEnd w:id="10383"/>
      <w:bookmarkEnd w:id="10384"/>
      <w:bookmarkEnd w:id="10385"/>
      <w:bookmarkEnd w:id="10386"/>
      <w:bookmarkEnd w:id="10387"/>
      <w:bookmarkEnd w:id="10388"/>
      <w:bookmarkEnd w:id="10389"/>
      <w:bookmarkEnd w:id="10390"/>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391" w:name="_CRTableG_4_61"/>
      <w:r w:rsidRPr="00B02A0B">
        <w:t>Table </w:t>
      </w:r>
      <w:bookmarkEnd w:id="10391"/>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392" w:name="_CRG_4_7"/>
      <w:bookmarkStart w:id="10393" w:name="_Toc20156531"/>
      <w:bookmarkStart w:id="10394" w:name="_Toc27501727"/>
      <w:bookmarkStart w:id="10395" w:name="_Toc36049858"/>
      <w:bookmarkStart w:id="10396" w:name="_Toc45210628"/>
      <w:bookmarkStart w:id="10397" w:name="_Toc51861455"/>
      <w:bookmarkStart w:id="10398" w:name="_Toc59212779"/>
      <w:bookmarkStart w:id="10399" w:name="_Toc92225400"/>
      <w:bookmarkStart w:id="10400" w:name="_Toc171586942"/>
      <w:bookmarkEnd w:id="10392"/>
      <w:r w:rsidRPr="00B02A0B">
        <w:rPr>
          <w:lang w:eastAsia="zh-CN"/>
        </w:rPr>
        <w:t>G</w:t>
      </w:r>
      <w:r w:rsidRPr="00B02A0B">
        <w:t>.4.</w:t>
      </w:r>
      <w:r w:rsidRPr="00B02A0B">
        <w:rPr>
          <w:lang w:eastAsia="zh-CN"/>
        </w:rPr>
        <w:t>7</w:t>
      </w:r>
      <w:r w:rsidRPr="00B02A0B">
        <w:tab/>
        <w:t>MCData imminent peril group state</w:t>
      </w:r>
      <w:bookmarkEnd w:id="10393"/>
      <w:bookmarkEnd w:id="10394"/>
      <w:bookmarkEnd w:id="10395"/>
      <w:bookmarkEnd w:id="10396"/>
      <w:bookmarkEnd w:id="10397"/>
      <w:bookmarkEnd w:id="10398"/>
      <w:bookmarkEnd w:id="10399"/>
      <w:bookmarkEnd w:id="10400"/>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01" w:name="_CRTableG_4_71"/>
      <w:r w:rsidRPr="00B02A0B">
        <w:t>Table </w:t>
      </w:r>
      <w:bookmarkEnd w:id="10401"/>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02" w:name="_CRG_4_8"/>
      <w:bookmarkStart w:id="10403" w:name="_Toc20156532"/>
      <w:bookmarkStart w:id="10404" w:name="_Toc27501728"/>
      <w:bookmarkStart w:id="10405" w:name="_Toc36049859"/>
      <w:bookmarkStart w:id="10406" w:name="_Toc45210629"/>
      <w:bookmarkStart w:id="10407" w:name="_Toc51861456"/>
      <w:bookmarkStart w:id="10408" w:name="_Toc59212780"/>
      <w:bookmarkStart w:id="10409" w:name="_Toc92225401"/>
      <w:bookmarkStart w:id="10410" w:name="_Toc171586943"/>
      <w:bookmarkEnd w:id="10402"/>
      <w:r w:rsidRPr="00B02A0B">
        <w:t>G.4.8</w:t>
      </w:r>
      <w:r w:rsidRPr="00B02A0B">
        <w:tab/>
        <w:t>MCData imminent peril group communication state</w:t>
      </w:r>
      <w:bookmarkEnd w:id="10403"/>
      <w:bookmarkEnd w:id="10404"/>
      <w:bookmarkEnd w:id="10405"/>
      <w:bookmarkEnd w:id="10406"/>
      <w:bookmarkEnd w:id="10407"/>
      <w:bookmarkEnd w:id="10408"/>
      <w:bookmarkEnd w:id="10409"/>
      <w:bookmarkEnd w:id="10410"/>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11" w:name="_CRTableG_4_81"/>
      <w:r w:rsidRPr="00B02A0B">
        <w:t>Table </w:t>
      </w:r>
      <w:bookmarkEnd w:id="10411"/>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12" w:name="_CRG_4_9"/>
      <w:bookmarkStart w:id="10413" w:name="_Toc20156533"/>
      <w:bookmarkStart w:id="10414" w:name="_Toc27501729"/>
      <w:bookmarkStart w:id="10415" w:name="_Toc36049860"/>
      <w:bookmarkStart w:id="10416" w:name="_Toc45210630"/>
      <w:bookmarkStart w:id="10417" w:name="_Toc51861457"/>
      <w:bookmarkStart w:id="10418" w:name="_Toc59212781"/>
      <w:bookmarkStart w:id="10419" w:name="_Toc92225402"/>
      <w:bookmarkStart w:id="10420" w:name="_Toc171586944"/>
      <w:bookmarkEnd w:id="10412"/>
      <w:r w:rsidRPr="00B02A0B">
        <w:t>G.4.9</w:t>
      </w:r>
      <w:r w:rsidRPr="00B02A0B">
        <w:tab/>
        <w:t>In-progress emergency private communication state</w:t>
      </w:r>
      <w:bookmarkEnd w:id="10413"/>
      <w:bookmarkEnd w:id="10414"/>
      <w:bookmarkEnd w:id="10415"/>
      <w:bookmarkEnd w:id="10416"/>
      <w:bookmarkEnd w:id="10417"/>
      <w:bookmarkEnd w:id="10418"/>
      <w:bookmarkEnd w:id="10419"/>
      <w:bookmarkEnd w:id="10420"/>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421" w:name="_CRTableG_4_91"/>
      <w:r w:rsidRPr="00B02A0B">
        <w:t>Table </w:t>
      </w:r>
      <w:bookmarkEnd w:id="10421"/>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22" w:name="_CRG_4_10"/>
      <w:bookmarkStart w:id="10423" w:name="_Toc20156534"/>
      <w:bookmarkStart w:id="10424" w:name="_Toc27501730"/>
      <w:bookmarkStart w:id="10425" w:name="_Toc36049861"/>
      <w:bookmarkStart w:id="10426" w:name="_Toc45210631"/>
      <w:bookmarkStart w:id="10427" w:name="_Toc51861458"/>
      <w:bookmarkStart w:id="10428" w:name="_Toc59212782"/>
      <w:bookmarkStart w:id="10429" w:name="_Toc92225403"/>
      <w:bookmarkStart w:id="10430" w:name="_Toc171586945"/>
      <w:bookmarkEnd w:id="10422"/>
      <w:r w:rsidRPr="00B02A0B">
        <w:rPr>
          <w:lang w:eastAsia="zh-CN"/>
        </w:rPr>
        <w:t>G.4</w:t>
      </w:r>
      <w:r w:rsidRPr="00B02A0B">
        <w:t>.</w:t>
      </w:r>
      <w:r w:rsidRPr="00B02A0B">
        <w:rPr>
          <w:lang w:eastAsia="zh-CN"/>
        </w:rPr>
        <w:t>10</w:t>
      </w:r>
      <w:r w:rsidRPr="00B02A0B">
        <w:tab/>
        <w:t>MCData emergency private priority state</w:t>
      </w:r>
      <w:bookmarkEnd w:id="10423"/>
      <w:bookmarkEnd w:id="10424"/>
      <w:bookmarkEnd w:id="10425"/>
      <w:bookmarkEnd w:id="10426"/>
      <w:bookmarkEnd w:id="10427"/>
      <w:bookmarkEnd w:id="10428"/>
      <w:bookmarkEnd w:id="10429"/>
      <w:bookmarkEnd w:id="10430"/>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431" w:name="_CRTableG_4_101"/>
      <w:r w:rsidRPr="00B02A0B">
        <w:t>Table </w:t>
      </w:r>
      <w:bookmarkEnd w:id="10431"/>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32" w:name="_CRG_4_11"/>
      <w:bookmarkStart w:id="10433" w:name="_Toc20156535"/>
      <w:bookmarkStart w:id="10434" w:name="_Toc27501731"/>
      <w:bookmarkStart w:id="10435" w:name="_Toc36049862"/>
      <w:bookmarkStart w:id="10436" w:name="_Toc45210632"/>
      <w:bookmarkStart w:id="10437" w:name="_Toc51861459"/>
      <w:bookmarkStart w:id="10438" w:name="_Toc59212783"/>
      <w:bookmarkStart w:id="10439" w:name="_Toc92225404"/>
      <w:bookmarkStart w:id="10440" w:name="_Toc171586946"/>
      <w:bookmarkEnd w:id="10432"/>
      <w:r w:rsidRPr="00B02A0B">
        <w:t>G.4.11</w:t>
      </w:r>
      <w:r w:rsidRPr="00B02A0B">
        <w:tab/>
        <w:t>MCData emergency private communication state</w:t>
      </w:r>
      <w:bookmarkEnd w:id="10433"/>
      <w:bookmarkEnd w:id="10434"/>
      <w:bookmarkEnd w:id="10435"/>
      <w:bookmarkEnd w:id="10436"/>
      <w:bookmarkEnd w:id="10437"/>
      <w:bookmarkEnd w:id="10438"/>
      <w:bookmarkEnd w:id="10439"/>
      <w:bookmarkEnd w:id="10440"/>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41" w:name="_CRTableG_4_111"/>
      <w:r w:rsidRPr="00B02A0B">
        <w:t>Table </w:t>
      </w:r>
      <w:bookmarkEnd w:id="10441"/>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42" w:name="_CRG_4_12"/>
      <w:bookmarkStart w:id="10443" w:name="_Toc20156536"/>
      <w:bookmarkStart w:id="10444" w:name="_Toc27501732"/>
      <w:bookmarkStart w:id="10445" w:name="_Toc36049863"/>
      <w:bookmarkStart w:id="10446" w:name="_Toc45210633"/>
      <w:bookmarkStart w:id="10447" w:name="_Toc51861460"/>
      <w:bookmarkStart w:id="10448" w:name="_Toc59212784"/>
      <w:bookmarkStart w:id="10449" w:name="_Toc92225405"/>
      <w:bookmarkStart w:id="10450" w:name="_Toc171586947"/>
      <w:bookmarkEnd w:id="10442"/>
      <w:r w:rsidRPr="00B02A0B">
        <w:t>G.4.12</w:t>
      </w:r>
      <w:r w:rsidRPr="00B02A0B">
        <w:tab/>
        <w:t>MCData private emergency alert state</w:t>
      </w:r>
      <w:bookmarkEnd w:id="10443"/>
      <w:bookmarkEnd w:id="10444"/>
      <w:bookmarkEnd w:id="10445"/>
      <w:bookmarkEnd w:id="10446"/>
      <w:bookmarkEnd w:id="10447"/>
      <w:bookmarkEnd w:id="10448"/>
      <w:bookmarkEnd w:id="10449"/>
      <w:bookmarkEnd w:id="10450"/>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51" w:name="_CRTableG_4_121"/>
      <w:r w:rsidRPr="00B02A0B">
        <w:t>Table </w:t>
      </w:r>
      <w:bookmarkEnd w:id="10451"/>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r>
        <w:t>G.4.13</w:t>
      </w:r>
      <w:r w:rsidRPr="0073469F">
        <w:tab/>
      </w:r>
      <w:r w:rsidRPr="00EE6099">
        <w:t xml:space="preserve">MCData </w:t>
      </w:r>
      <w:r>
        <w:t xml:space="preserve">adhoc group </w:t>
      </w:r>
      <w:r w:rsidRPr="0073469F">
        <w:t>emergency alert state</w:t>
      </w:r>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r w:rsidRPr="0073469F">
        <w:t>Table</w:t>
      </w:r>
      <w:r>
        <w:t> 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r w:rsidRPr="00B02A0B">
        <w:rPr>
          <w:lang w:val="en-US"/>
        </w:rPr>
        <w:br w:type="page"/>
      </w:r>
      <w:bookmarkStart w:id="10452" w:name="_Toc20215990"/>
      <w:bookmarkStart w:id="10453" w:name="_Toc27496552"/>
      <w:bookmarkStart w:id="10454" w:name="_Toc36108353"/>
      <w:bookmarkStart w:id="10455" w:name="_Toc44599137"/>
      <w:bookmarkStart w:id="10456" w:name="_Toc44603024"/>
      <w:bookmarkStart w:id="10457" w:name="_Toc45198201"/>
      <w:bookmarkStart w:id="10458" w:name="_Toc45696234"/>
      <w:bookmarkStart w:id="10459" w:name="_Toc51851733"/>
      <w:bookmarkStart w:id="10460" w:name="_Toc92225406"/>
      <w:bookmarkStart w:id="10461" w:name="_Toc171586948"/>
      <w:r w:rsidRPr="00B02A0B">
        <w:rPr>
          <w:lang w:val="en-US"/>
        </w:rPr>
        <w:t>Annex H (informative):</w:t>
      </w:r>
      <w:r w:rsidRPr="00B02A0B">
        <w:rPr>
          <w:lang w:val="en-US"/>
        </w:rPr>
        <w:br/>
        <w:t>INFO packages defined in the present document</w:t>
      </w:r>
      <w:bookmarkEnd w:id="10452"/>
      <w:bookmarkEnd w:id="10453"/>
      <w:bookmarkEnd w:id="10454"/>
      <w:bookmarkEnd w:id="10455"/>
      <w:bookmarkEnd w:id="10456"/>
      <w:bookmarkEnd w:id="10457"/>
      <w:bookmarkEnd w:id="10458"/>
      <w:bookmarkEnd w:id="10459"/>
      <w:bookmarkEnd w:id="10460"/>
      <w:bookmarkEnd w:id="10461"/>
    </w:p>
    <w:p w14:paraId="3407562C" w14:textId="77777777" w:rsidR="005C310B" w:rsidRPr="00B02A0B" w:rsidRDefault="005C310B" w:rsidP="007D34FE">
      <w:pPr>
        <w:pStyle w:val="Heading1"/>
      </w:pPr>
      <w:bookmarkStart w:id="10462" w:name="_CRH_1"/>
      <w:bookmarkStart w:id="10463" w:name="_Toc20215991"/>
      <w:bookmarkStart w:id="10464" w:name="_Toc27496553"/>
      <w:bookmarkStart w:id="10465" w:name="_Toc36108354"/>
      <w:bookmarkStart w:id="10466" w:name="_Toc44599138"/>
      <w:bookmarkStart w:id="10467" w:name="_Toc44603025"/>
      <w:bookmarkStart w:id="10468" w:name="_Toc45198202"/>
      <w:bookmarkStart w:id="10469" w:name="_Toc45696235"/>
      <w:bookmarkStart w:id="10470" w:name="_Toc51851734"/>
      <w:bookmarkStart w:id="10471" w:name="_Toc92225407"/>
      <w:bookmarkStart w:id="10472" w:name="_Toc171586949"/>
      <w:bookmarkEnd w:id="10462"/>
      <w:r w:rsidRPr="00B02A0B">
        <w:t>H.1</w:t>
      </w:r>
      <w:r w:rsidRPr="00B02A0B">
        <w:tab/>
        <w:t>Info package for indication of communication release</w:t>
      </w:r>
      <w:bookmarkEnd w:id="10463"/>
      <w:bookmarkEnd w:id="10464"/>
      <w:bookmarkEnd w:id="10465"/>
      <w:bookmarkEnd w:id="10466"/>
      <w:bookmarkEnd w:id="10467"/>
      <w:bookmarkEnd w:id="10468"/>
      <w:bookmarkEnd w:id="10469"/>
      <w:bookmarkEnd w:id="10470"/>
      <w:bookmarkEnd w:id="10471"/>
      <w:bookmarkEnd w:id="10472"/>
    </w:p>
    <w:p w14:paraId="1881B1C6" w14:textId="77777777" w:rsidR="005C310B" w:rsidRPr="00B02A0B" w:rsidRDefault="005C310B" w:rsidP="007D34FE">
      <w:pPr>
        <w:pStyle w:val="Heading2"/>
        <w:rPr>
          <w:noProof/>
          <w:lang w:val="en-US"/>
        </w:rPr>
      </w:pPr>
      <w:bookmarkStart w:id="10473" w:name="_CRH_1_1"/>
      <w:bookmarkStart w:id="10474" w:name="_Toc20215992"/>
      <w:bookmarkStart w:id="10475" w:name="_Toc27496554"/>
      <w:bookmarkStart w:id="10476" w:name="_Toc36108355"/>
      <w:bookmarkStart w:id="10477" w:name="_Toc44599139"/>
      <w:bookmarkStart w:id="10478" w:name="_Toc44603026"/>
      <w:bookmarkStart w:id="10479" w:name="_Toc45198203"/>
      <w:bookmarkStart w:id="10480" w:name="_Toc45696236"/>
      <w:bookmarkStart w:id="10481" w:name="_Toc51851735"/>
      <w:bookmarkStart w:id="10482" w:name="_Toc92225408"/>
      <w:bookmarkStart w:id="10483" w:name="_Toc171586950"/>
      <w:bookmarkEnd w:id="10473"/>
      <w:r w:rsidRPr="00B02A0B">
        <w:rPr>
          <w:noProof/>
          <w:lang w:val="en-US"/>
        </w:rPr>
        <w:t>H.1.1</w:t>
      </w:r>
      <w:r w:rsidRPr="00B02A0B">
        <w:rPr>
          <w:noProof/>
          <w:lang w:val="en-US"/>
        </w:rPr>
        <w:tab/>
        <w:t>Scope</w:t>
      </w:r>
      <w:bookmarkEnd w:id="10474"/>
      <w:bookmarkEnd w:id="10475"/>
      <w:bookmarkEnd w:id="10476"/>
      <w:bookmarkEnd w:id="10477"/>
      <w:bookmarkEnd w:id="10478"/>
      <w:bookmarkEnd w:id="10479"/>
      <w:bookmarkEnd w:id="10480"/>
      <w:bookmarkEnd w:id="10481"/>
      <w:bookmarkEnd w:id="10482"/>
      <w:bookmarkEnd w:id="10483"/>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484" w:name="_CRH_1_2"/>
      <w:bookmarkStart w:id="10485" w:name="_Toc20215993"/>
      <w:bookmarkStart w:id="10486" w:name="_Toc27496555"/>
      <w:bookmarkStart w:id="10487" w:name="_Toc36108356"/>
      <w:bookmarkStart w:id="10488" w:name="_Toc44599140"/>
      <w:bookmarkStart w:id="10489" w:name="_Toc44603027"/>
      <w:bookmarkStart w:id="10490" w:name="_Toc45198204"/>
      <w:bookmarkStart w:id="10491" w:name="_Toc45696237"/>
      <w:bookmarkStart w:id="10492" w:name="_Toc51851736"/>
      <w:bookmarkStart w:id="10493" w:name="_Toc92225409"/>
      <w:bookmarkStart w:id="10494" w:name="_Toc171586951"/>
      <w:bookmarkEnd w:id="10484"/>
      <w:r w:rsidRPr="00B02A0B">
        <w:rPr>
          <w:lang w:val="en-US"/>
        </w:rPr>
        <w:t>H.1.2</w:t>
      </w:r>
      <w:r w:rsidRPr="00B02A0B">
        <w:rPr>
          <w:lang w:val="en-US"/>
        </w:rPr>
        <w:tab/>
        <w:t>g.3gpp.mcdata-com-release info package</w:t>
      </w:r>
      <w:bookmarkEnd w:id="10485"/>
      <w:bookmarkEnd w:id="10486"/>
      <w:bookmarkEnd w:id="10487"/>
      <w:bookmarkEnd w:id="10488"/>
      <w:bookmarkEnd w:id="10489"/>
      <w:bookmarkEnd w:id="10490"/>
      <w:bookmarkEnd w:id="10491"/>
      <w:bookmarkEnd w:id="10492"/>
      <w:bookmarkEnd w:id="10493"/>
      <w:bookmarkEnd w:id="10494"/>
    </w:p>
    <w:p w14:paraId="46BBA7FE" w14:textId="77777777" w:rsidR="005C310B" w:rsidRPr="00B02A0B" w:rsidRDefault="005C310B" w:rsidP="007D34FE">
      <w:pPr>
        <w:pStyle w:val="Heading3"/>
        <w:rPr>
          <w:noProof/>
          <w:lang w:val="en-US"/>
        </w:rPr>
      </w:pPr>
      <w:bookmarkStart w:id="10495" w:name="_CRH_1_2_1"/>
      <w:bookmarkStart w:id="10496" w:name="_Toc20215994"/>
      <w:bookmarkStart w:id="10497" w:name="_Toc27496556"/>
      <w:bookmarkStart w:id="10498" w:name="_Toc36108357"/>
      <w:bookmarkStart w:id="10499" w:name="_Toc44599141"/>
      <w:bookmarkStart w:id="10500" w:name="_Toc44603028"/>
      <w:bookmarkStart w:id="10501" w:name="_Toc45198205"/>
      <w:bookmarkStart w:id="10502" w:name="_Toc45696238"/>
      <w:bookmarkStart w:id="10503" w:name="_Toc51851737"/>
      <w:bookmarkStart w:id="10504" w:name="_Toc92225410"/>
      <w:bookmarkStart w:id="10505" w:name="_Toc171586952"/>
      <w:bookmarkEnd w:id="10495"/>
      <w:r w:rsidRPr="00B02A0B">
        <w:rPr>
          <w:noProof/>
          <w:lang w:val="en-US"/>
        </w:rPr>
        <w:t>H.1.2.1</w:t>
      </w:r>
      <w:r w:rsidRPr="00B02A0B">
        <w:rPr>
          <w:noProof/>
          <w:lang w:val="en-US"/>
        </w:rPr>
        <w:tab/>
        <w:t>Overall description</w:t>
      </w:r>
      <w:bookmarkEnd w:id="10496"/>
      <w:bookmarkEnd w:id="10497"/>
      <w:bookmarkEnd w:id="10498"/>
      <w:bookmarkEnd w:id="10499"/>
      <w:bookmarkEnd w:id="10500"/>
      <w:bookmarkEnd w:id="10501"/>
      <w:bookmarkEnd w:id="10502"/>
      <w:bookmarkEnd w:id="10503"/>
      <w:bookmarkEnd w:id="10504"/>
      <w:bookmarkEnd w:id="10505"/>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06" w:name="_CRH_1_2_2"/>
      <w:bookmarkStart w:id="10507" w:name="_Toc20215995"/>
      <w:bookmarkStart w:id="10508" w:name="_Toc27496557"/>
      <w:bookmarkStart w:id="10509" w:name="_Toc36108358"/>
      <w:bookmarkStart w:id="10510" w:name="_Toc44599142"/>
      <w:bookmarkStart w:id="10511" w:name="_Toc44603029"/>
      <w:bookmarkStart w:id="10512" w:name="_Toc45198206"/>
      <w:bookmarkStart w:id="10513" w:name="_Toc45696239"/>
      <w:bookmarkStart w:id="10514" w:name="_Toc51851738"/>
      <w:bookmarkStart w:id="10515" w:name="_Toc92225411"/>
      <w:bookmarkStart w:id="10516" w:name="_Toc171586953"/>
      <w:bookmarkEnd w:id="10506"/>
      <w:r w:rsidRPr="00B02A0B">
        <w:rPr>
          <w:noProof/>
          <w:lang w:val="en-US"/>
        </w:rPr>
        <w:t>H.1.2.2</w:t>
      </w:r>
      <w:r w:rsidRPr="00B02A0B">
        <w:rPr>
          <w:noProof/>
          <w:lang w:val="en-US"/>
        </w:rPr>
        <w:tab/>
      </w:r>
      <w:r w:rsidRPr="00B02A0B">
        <w:rPr>
          <w:lang w:val="en-US"/>
        </w:rPr>
        <w:t>Applicability</w:t>
      </w:r>
      <w:bookmarkEnd w:id="10507"/>
      <w:bookmarkEnd w:id="10508"/>
      <w:bookmarkEnd w:id="10509"/>
      <w:bookmarkEnd w:id="10510"/>
      <w:bookmarkEnd w:id="10511"/>
      <w:bookmarkEnd w:id="10512"/>
      <w:bookmarkEnd w:id="10513"/>
      <w:bookmarkEnd w:id="10514"/>
      <w:bookmarkEnd w:id="10515"/>
      <w:bookmarkEnd w:id="10516"/>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517" w:name="_CRH_1_2_3"/>
      <w:bookmarkStart w:id="10518" w:name="_Toc20215996"/>
      <w:bookmarkStart w:id="10519" w:name="_Toc27496558"/>
      <w:bookmarkStart w:id="10520" w:name="_Toc36108359"/>
      <w:bookmarkStart w:id="10521" w:name="_Toc44599143"/>
      <w:bookmarkStart w:id="10522" w:name="_Toc44603030"/>
      <w:bookmarkStart w:id="10523" w:name="_Toc45198207"/>
      <w:bookmarkStart w:id="10524" w:name="_Toc45696240"/>
      <w:bookmarkStart w:id="10525" w:name="_Toc51851739"/>
      <w:bookmarkStart w:id="10526" w:name="_Toc92225412"/>
      <w:bookmarkStart w:id="10527" w:name="_Toc171586954"/>
      <w:bookmarkEnd w:id="10517"/>
      <w:r w:rsidRPr="00B02A0B">
        <w:rPr>
          <w:noProof/>
          <w:lang w:val="en-US"/>
        </w:rPr>
        <w:t>H.1.2.3</w:t>
      </w:r>
      <w:r w:rsidRPr="00B02A0B">
        <w:rPr>
          <w:noProof/>
          <w:lang w:val="en-US"/>
        </w:rPr>
        <w:tab/>
        <w:t>Appropriateness of INFO Package Usage</w:t>
      </w:r>
      <w:bookmarkEnd w:id="10518"/>
      <w:bookmarkEnd w:id="10519"/>
      <w:bookmarkEnd w:id="10520"/>
      <w:bookmarkEnd w:id="10521"/>
      <w:bookmarkEnd w:id="10522"/>
      <w:bookmarkEnd w:id="10523"/>
      <w:bookmarkEnd w:id="10524"/>
      <w:bookmarkEnd w:id="10525"/>
      <w:bookmarkEnd w:id="10526"/>
      <w:bookmarkEnd w:id="10527"/>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28" w:name="_CRH_1_2_4"/>
      <w:bookmarkStart w:id="10529" w:name="_Toc20215997"/>
      <w:bookmarkStart w:id="10530" w:name="_Toc27496559"/>
      <w:bookmarkStart w:id="10531" w:name="_Toc36108360"/>
      <w:bookmarkStart w:id="10532" w:name="_Toc44599144"/>
      <w:bookmarkStart w:id="10533" w:name="_Toc44603031"/>
      <w:bookmarkStart w:id="10534" w:name="_Toc45198208"/>
      <w:bookmarkStart w:id="10535" w:name="_Toc45696241"/>
      <w:bookmarkStart w:id="10536" w:name="_Toc51851740"/>
      <w:bookmarkStart w:id="10537" w:name="_Toc92225413"/>
      <w:bookmarkStart w:id="10538" w:name="_Toc171586955"/>
      <w:bookmarkEnd w:id="10528"/>
      <w:r w:rsidRPr="00B02A0B">
        <w:rPr>
          <w:noProof/>
          <w:lang w:val="en-US"/>
        </w:rPr>
        <w:t>H.1.2.4</w:t>
      </w:r>
      <w:r w:rsidRPr="00B02A0B">
        <w:rPr>
          <w:noProof/>
          <w:lang w:val="en-US"/>
        </w:rPr>
        <w:tab/>
      </w:r>
      <w:r w:rsidRPr="00B02A0B">
        <w:rPr>
          <w:lang w:val="en-US"/>
        </w:rPr>
        <w:t>Info package name</w:t>
      </w:r>
      <w:bookmarkEnd w:id="10529"/>
      <w:bookmarkEnd w:id="10530"/>
      <w:bookmarkEnd w:id="10531"/>
      <w:bookmarkEnd w:id="10532"/>
      <w:bookmarkEnd w:id="10533"/>
      <w:bookmarkEnd w:id="10534"/>
      <w:bookmarkEnd w:id="10535"/>
      <w:bookmarkEnd w:id="10536"/>
      <w:bookmarkEnd w:id="10537"/>
      <w:bookmarkEnd w:id="10538"/>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39" w:name="_CRH_1_2_5"/>
      <w:bookmarkStart w:id="10540" w:name="_Toc20215998"/>
      <w:bookmarkStart w:id="10541" w:name="_Toc27496560"/>
      <w:bookmarkStart w:id="10542" w:name="_Toc36108361"/>
      <w:bookmarkStart w:id="10543" w:name="_Toc44599145"/>
      <w:bookmarkStart w:id="10544" w:name="_Toc44603032"/>
      <w:bookmarkStart w:id="10545" w:name="_Toc45198209"/>
      <w:bookmarkStart w:id="10546" w:name="_Toc45696242"/>
      <w:bookmarkStart w:id="10547" w:name="_Toc51851741"/>
      <w:bookmarkStart w:id="10548" w:name="_Toc92225414"/>
      <w:bookmarkStart w:id="10549" w:name="_Toc171586956"/>
      <w:bookmarkEnd w:id="10539"/>
      <w:r w:rsidRPr="00B02A0B">
        <w:t>H.1.2.5</w:t>
      </w:r>
      <w:r w:rsidRPr="00B02A0B">
        <w:tab/>
        <w:t>Info package parameters</w:t>
      </w:r>
      <w:bookmarkEnd w:id="10540"/>
      <w:bookmarkEnd w:id="10541"/>
      <w:bookmarkEnd w:id="10542"/>
      <w:bookmarkEnd w:id="10543"/>
      <w:bookmarkEnd w:id="10544"/>
      <w:bookmarkEnd w:id="10545"/>
      <w:bookmarkEnd w:id="10546"/>
      <w:bookmarkEnd w:id="10547"/>
      <w:bookmarkEnd w:id="10548"/>
      <w:bookmarkEnd w:id="10549"/>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50" w:name="_CRH_1_2_6"/>
      <w:bookmarkStart w:id="10551" w:name="_Toc20215999"/>
      <w:bookmarkStart w:id="10552" w:name="_Toc27496561"/>
      <w:bookmarkStart w:id="10553" w:name="_Toc36108362"/>
      <w:bookmarkStart w:id="10554" w:name="_Toc44599146"/>
      <w:bookmarkStart w:id="10555" w:name="_Toc44603033"/>
      <w:bookmarkStart w:id="10556" w:name="_Toc45198210"/>
      <w:bookmarkStart w:id="10557" w:name="_Toc45696243"/>
      <w:bookmarkStart w:id="10558" w:name="_Toc51851742"/>
      <w:bookmarkStart w:id="10559" w:name="_Toc92225415"/>
      <w:bookmarkStart w:id="10560" w:name="_Toc171586957"/>
      <w:bookmarkEnd w:id="10550"/>
      <w:r w:rsidRPr="00B02A0B">
        <w:t>H.1.2.6</w:t>
      </w:r>
      <w:r w:rsidRPr="00B02A0B">
        <w:tab/>
        <w:t>SIP options tags</w:t>
      </w:r>
      <w:bookmarkEnd w:id="10551"/>
      <w:bookmarkEnd w:id="10552"/>
      <w:bookmarkEnd w:id="10553"/>
      <w:bookmarkEnd w:id="10554"/>
      <w:bookmarkEnd w:id="10555"/>
      <w:bookmarkEnd w:id="10556"/>
      <w:bookmarkEnd w:id="10557"/>
      <w:bookmarkEnd w:id="10558"/>
      <w:bookmarkEnd w:id="10559"/>
      <w:bookmarkEnd w:id="10560"/>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61" w:name="_CRH_1_2_7"/>
      <w:bookmarkStart w:id="10562" w:name="_Toc20216000"/>
      <w:bookmarkStart w:id="10563" w:name="_Toc27496562"/>
      <w:bookmarkStart w:id="10564" w:name="_Toc36108363"/>
      <w:bookmarkStart w:id="10565" w:name="_Toc44599147"/>
      <w:bookmarkStart w:id="10566" w:name="_Toc44603034"/>
      <w:bookmarkStart w:id="10567" w:name="_Toc45198211"/>
      <w:bookmarkStart w:id="10568" w:name="_Toc45696244"/>
      <w:bookmarkStart w:id="10569" w:name="_Toc51851743"/>
      <w:bookmarkStart w:id="10570" w:name="_Toc92225416"/>
      <w:bookmarkStart w:id="10571" w:name="_Toc171586958"/>
      <w:bookmarkEnd w:id="10561"/>
      <w:r w:rsidRPr="00B02A0B">
        <w:t>H.1.2.</w:t>
      </w:r>
      <w:r w:rsidRPr="00B02A0B">
        <w:rPr>
          <w:lang w:val="en-US"/>
        </w:rPr>
        <w:t>7</w:t>
      </w:r>
      <w:r w:rsidRPr="00B02A0B">
        <w:tab/>
      </w:r>
      <w:r w:rsidRPr="00B02A0B">
        <w:rPr>
          <w:lang w:val="en-US"/>
        </w:rPr>
        <w:t>INFO message body parts</w:t>
      </w:r>
      <w:bookmarkEnd w:id="10562"/>
      <w:bookmarkEnd w:id="10563"/>
      <w:bookmarkEnd w:id="10564"/>
      <w:bookmarkEnd w:id="10565"/>
      <w:bookmarkEnd w:id="10566"/>
      <w:bookmarkEnd w:id="10567"/>
      <w:bookmarkEnd w:id="10568"/>
      <w:bookmarkEnd w:id="10569"/>
      <w:bookmarkEnd w:id="10570"/>
      <w:bookmarkEnd w:id="10571"/>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72" w:name="_CRH_1_2_8"/>
      <w:bookmarkStart w:id="10573" w:name="_Toc20216001"/>
      <w:bookmarkStart w:id="10574" w:name="_Toc27496563"/>
      <w:bookmarkStart w:id="10575" w:name="_Toc36108364"/>
      <w:bookmarkStart w:id="10576" w:name="_Toc44599148"/>
      <w:bookmarkStart w:id="10577" w:name="_Toc44603035"/>
      <w:bookmarkStart w:id="10578" w:name="_Toc45198212"/>
      <w:bookmarkStart w:id="10579" w:name="_Toc45696245"/>
      <w:bookmarkStart w:id="10580" w:name="_Toc51851744"/>
      <w:bookmarkStart w:id="10581" w:name="_Toc92225417"/>
      <w:bookmarkStart w:id="10582" w:name="_Toc171586959"/>
      <w:bookmarkEnd w:id="10572"/>
      <w:r w:rsidRPr="00B02A0B">
        <w:rPr>
          <w:noProof/>
          <w:lang w:val="en-US"/>
        </w:rPr>
        <w:t>H.1.2.8</w:t>
      </w:r>
      <w:r w:rsidRPr="00B02A0B">
        <w:rPr>
          <w:noProof/>
          <w:lang w:val="en-US"/>
        </w:rPr>
        <w:tab/>
        <w:t>Info package usage restrictions</w:t>
      </w:r>
      <w:bookmarkEnd w:id="10573"/>
      <w:bookmarkEnd w:id="10574"/>
      <w:bookmarkEnd w:id="10575"/>
      <w:bookmarkEnd w:id="10576"/>
      <w:bookmarkEnd w:id="10577"/>
      <w:bookmarkEnd w:id="10578"/>
      <w:bookmarkEnd w:id="10579"/>
      <w:bookmarkEnd w:id="10580"/>
      <w:bookmarkEnd w:id="10581"/>
      <w:bookmarkEnd w:id="10582"/>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583" w:name="_CRH_1_2_9"/>
      <w:bookmarkStart w:id="10584" w:name="_Toc20216002"/>
      <w:bookmarkStart w:id="10585" w:name="_Toc27496564"/>
      <w:bookmarkStart w:id="10586" w:name="_Toc36108365"/>
      <w:bookmarkStart w:id="10587" w:name="_Toc44599149"/>
      <w:bookmarkStart w:id="10588" w:name="_Toc44603036"/>
      <w:bookmarkStart w:id="10589" w:name="_Toc45198213"/>
      <w:bookmarkStart w:id="10590" w:name="_Toc45696246"/>
      <w:bookmarkStart w:id="10591" w:name="_Toc51851745"/>
      <w:bookmarkStart w:id="10592" w:name="_Toc92225418"/>
      <w:bookmarkStart w:id="10593" w:name="_Toc171586960"/>
      <w:bookmarkEnd w:id="10583"/>
      <w:r w:rsidRPr="00B02A0B">
        <w:rPr>
          <w:noProof/>
          <w:lang w:val="en-US"/>
        </w:rPr>
        <w:t>H.1.2.9</w:t>
      </w:r>
      <w:r w:rsidRPr="00B02A0B">
        <w:rPr>
          <w:noProof/>
          <w:lang w:val="en-US"/>
        </w:rPr>
        <w:tab/>
      </w:r>
      <w:r w:rsidRPr="00B02A0B">
        <w:rPr>
          <w:lang w:val="en-US"/>
        </w:rPr>
        <w:t>Rate of INFO Requests</w:t>
      </w:r>
      <w:bookmarkEnd w:id="10584"/>
      <w:bookmarkEnd w:id="10585"/>
      <w:bookmarkEnd w:id="10586"/>
      <w:bookmarkEnd w:id="10587"/>
      <w:bookmarkEnd w:id="10588"/>
      <w:bookmarkEnd w:id="10589"/>
      <w:bookmarkEnd w:id="10590"/>
      <w:bookmarkEnd w:id="10591"/>
      <w:bookmarkEnd w:id="10592"/>
      <w:bookmarkEnd w:id="10593"/>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594" w:name="_CRH_1_2_10"/>
      <w:bookmarkStart w:id="10595" w:name="_Toc20216003"/>
      <w:bookmarkStart w:id="10596" w:name="_Toc27496565"/>
      <w:bookmarkStart w:id="10597" w:name="_Toc36108366"/>
      <w:bookmarkStart w:id="10598" w:name="_Toc44599150"/>
      <w:bookmarkStart w:id="10599" w:name="_Toc44603037"/>
      <w:bookmarkStart w:id="10600" w:name="_Toc45198214"/>
      <w:bookmarkStart w:id="10601" w:name="_Toc45696247"/>
      <w:bookmarkStart w:id="10602" w:name="_Toc51851746"/>
      <w:bookmarkStart w:id="10603" w:name="_Toc92225419"/>
      <w:bookmarkStart w:id="10604" w:name="_Toc171586961"/>
      <w:bookmarkEnd w:id="10594"/>
      <w:r w:rsidRPr="00B02A0B">
        <w:rPr>
          <w:lang w:val="en-US"/>
        </w:rPr>
        <w:t>H.1.2.10</w:t>
      </w:r>
      <w:r w:rsidRPr="00B02A0B">
        <w:rPr>
          <w:lang w:val="en-US"/>
        </w:rPr>
        <w:tab/>
        <w:t>Info package security considerations</w:t>
      </w:r>
      <w:bookmarkEnd w:id="10595"/>
      <w:bookmarkEnd w:id="10596"/>
      <w:bookmarkEnd w:id="10597"/>
      <w:bookmarkEnd w:id="10598"/>
      <w:bookmarkEnd w:id="10599"/>
      <w:bookmarkEnd w:id="10600"/>
      <w:bookmarkEnd w:id="10601"/>
      <w:bookmarkEnd w:id="10602"/>
      <w:bookmarkEnd w:id="10603"/>
      <w:bookmarkEnd w:id="10604"/>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05" w:name="_CRH_1_2_11"/>
      <w:bookmarkStart w:id="10606" w:name="_Toc20216004"/>
      <w:bookmarkStart w:id="10607" w:name="_Toc27496566"/>
      <w:bookmarkStart w:id="10608" w:name="_Toc36108367"/>
      <w:bookmarkStart w:id="10609" w:name="_Toc44599151"/>
      <w:bookmarkStart w:id="10610" w:name="_Toc44603038"/>
      <w:bookmarkStart w:id="10611" w:name="_Toc45198215"/>
      <w:bookmarkStart w:id="10612" w:name="_Toc45696248"/>
      <w:bookmarkStart w:id="10613" w:name="_Toc51851747"/>
      <w:bookmarkStart w:id="10614" w:name="_Toc92225420"/>
      <w:bookmarkStart w:id="10615" w:name="_Toc171586962"/>
      <w:bookmarkEnd w:id="10605"/>
      <w:r w:rsidRPr="00B02A0B">
        <w:rPr>
          <w:lang w:val="en-US"/>
        </w:rPr>
        <w:t>H.1.2.11</w:t>
      </w:r>
      <w:r w:rsidRPr="00B02A0B">
        <w:rPr>
          <w:lang w:val="en-US"/>
        </w:rPr>
        <w:tab/>
      </w:r>
      <w:r w:rsidRPr="00B02A0B">
        <w:rPr>
          <w:noProof/>
          <w:lang w:val="en-US"/>
        </w:rPr>
        <w:t>Implementation details and examples</w:t>
      </w:r>
      <w:bookmarkEnd w:id="10606"/>
      <w:bookmarkEnd w:id="10607"/>
      <w:bookmarkEnd w:id="10608"/>
      <w:bookmarkEnd w:id="10609"/>
      <w:bookmarkEnd w:id="10610"/>
      <w:bookmarkEnd w:id="10611"/>
      <w:bookmarkEnd w:id="10612"/>
      <w:bookmarkEnd w:id="10613"/>
      <w:bookmarkEnd w:id="10614"/>
      <w:bookmarkEnd w:id="10615"/>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616" w:name="_CRAnnexInormative"/>
      <w:bookmarkStart w:id="10617" w:name="_Toc171586963"/>
      <w:bookmarkEnd w:id="10616"/>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617"/>
      <w:r w:rsidRPr="006E59FF">
        <w:t xml:space="preserve"> </w:t>
      </w:r>
    </w:p>
    <w:p w14:paraId="10C8357A" w14:textId="27940D10" w:rsidR="00885A27" w:rsidRDefault="00885A27" w:rsidP="00885A27">
      <w:pPr>
        <w:pStyle w:val="Heading1"/>
        <w:pBdr>
          <w:top w:val="none" w:sz="0" w:space="0" w:color="auto"/>
        </w:pBdr>
      </w:pPr>
      <w:bookmarkStart w:id="10618" w:name="_CRI_1"/>
      <w:bookmarkStart w:id="10619" w:name="_Toc20156543"/>
      <w:bookmarkStart w:id="10620" w:name="_Toc27501739"/>
      <w:bookmarkStart w:id="10621" w:name="_Toc36049870"/>
      <w:bookmarkStart w:id="10622" w:name="_Toc45210640"/>
      <w:bookmarkStart w:id="10623" w:name="_Toc51861467"/>
      <w:bookmarkStart w:id="10624" w:name="_Toc83392998"/>
      <w:bookmarkStart w:id="10625" w:name="_Toc171586964"/>
      <w:bookmarkEnd w:id="10618"/>
      <w:r>
        <w:t>I.1</w:t>
      </w:r>
      <w:r>
        <w:tab/>
        <w:t>General</w:t>
      </w:r>
      <w:bookmarkEnd w:id="10619"/>
      <w:bookmarkEnd w:id="10620"/>
      <w:bookmarkEnd w:id="10621"/>
      <w:bookmarkEnd w:id="10622"/>
      <w:bookmarkEnd w:id="10623"/>
      <w:bookmarkEnd w:id="10624"/>
      <w:bookmarkEnd w:id="10625"/>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626" w:name="_CRI_3"/>
      <w:bookmarkStart w:id="10627" w:name="_Toc171586965"/>
      <w:bookmarkStart w:id="10628" w:name="_Toc20212498"/>
      <w:bookmarkStart w:id="10629" w:name="_Toc27731853"/>
      <w:bookmarkStart w:id="10630" w:name="_Toc36127631"/>
      <w:bookmarkStart w:id="10631" w:name="_Toc45214737"/>
      <w:bookmarkStart w:id="10632" w:name="_Toc51937876"/>
      <w:bookmarkStart w:id="10633" w:name="_Toc51938185"/>
      <w:bookmarkStart w:id="10634" w:name="_Toc82013054"/>
      <w:bookmarkEnd w:id="10626"/>
      <w:r>
        <w:t>I.3</w:t>
      </w:r>
      <w:r>
        <w:tab/>
        <w:t>Mapping of EPS-specific terms to 5GS</w:t>
      </w:r>
      <w:bookmarkEnd w:id="10627"/>
    </w:p>
    <w:p w14:paraId="36F7C192" w14:textId="77777777" w:rsidR="00EC21CF" w:rsidRDefault="00EC21CF" w:rsidP="00EC21CF">
      <w:pPr>
        <w:pStyle w:val="Heading2"/>
      </w:pPr>
      <w:bookmarkStart w:id="10635" w:name="_CRI_3_1"/>
      <w:bookmarkStart w:id="10636" w:name="_Toc171586966"/>
      <w:bookmarkEnd w:id="10635"/>
      <w:r>
        <w:t>I.3.1</w:t>
      </w:r>
      <w:r>
        <w:tab/>
        <w:t>Session aspects</w:t>
      </w:r>
      <w:bookmarkEnd w:id="10636"/>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637" w:name="_CRI_3_2"/>
      <w:bookmarkStart w:id="10638" w:name="_Toc171586967"/>
      <w:bookmarkEnd w:id="10637"/>
      <w:r>
        <w:t>I.3.2</w:t>
      </w:r>
      <w:r>
        <w:tab/>
        <w:t>Bearer aspects</w:t>
      </w:r>
      <w:bookmarkEnd w:id="10638"/>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639" w:name="_CRI_3_3"/>
      <w:bookmarkStart w:id="10640" w:name="_Toc171586968"/>
      <w:bookmarkEnd w:id="10639"/>
      <w:r>
        <w:t>I.3.3</w:t>
      </w:r>
      <w:r>
        <w:tab/>
        <w:t>Resource sharing</w:t>
      </w:r>
      <w:bookmarkEnd w:id="10640"/>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641" w:name="_CRI_3_4"/>
      <w:bookmarkStart w:id="10642" w:name="_Toc171586969"/>
      <w:bookmarkEnd w:id="10641"/>
      <w:r>
        <w:t>I.3.4</w:t>
      </w:r>
      <w:r>
        <w:tab/>
      </w:r>
      <w:r w:rsidRPr="00B963A7">
        <w:t>Mapping of MBMS terms to MBS</w:t>
      </w:r>
      <w:bookmarkEnd w:id="10642"/>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643" w:name="_CRI_3_5"/>
      <w:bookmarkStart w:id="10644" w:name="_Toc146247143"/>
      <w:bookmarkStart w:id="10645" w:name="_Toc171586970"/>
      <w:bookmarkEnd w:id="10643"/>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644"/>
      <w:bookmarkEnd w:id="10645"/>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646" w:name="_CRI_2"/>
      <w:bookmarkStart w:id="10647" w:name="_Toc171586971"/>
      <w:bookmarkEnd w:id="10646"/>
      <w:r>
        <w:t>I.2</w:t>
      </w:r>
      <w:r>
        <w:tab/>
      </w:r>
      <w:bookmarkEnd w:id="10628"/>
      <w:bookmarkEnd w:id="10629"/>
      <w:bookmarkEnd w:id="10630"/>
      <w:bookmarkEnd w:id="10631"/>
      <w:bookmarkEnd w:id="10632"/>
      <w:bookmarkEnd w:id="10633"/>
      <w:bookmarkEnd w:id="10634"/>
      <w:r>
        <w:t>Aspects not applicable to 5GS</w:t>
      </w:r>
      <w:bookmarkEnd w:id="10647"/>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648" w:name="_CRAnnexJinformative"/>
      <w:bookmarkEnd w:id="10648"/>
      <w:r w:rsidRPr="00B02A0B">
        <w:br w:type="page"/>
      </w:r>
      <w:bookmarkStart w:id="10649" w:name="_Toc20216005"/>
      <w:bookmarkStart w:id="10650" w:name="_Toc27496567"/>
      <w:bookmarkStart w:id="10651" w:name="_Toc36108368"/>
      <w:bookmarkStart w:id="10652" w:name="_Toc44599152"/>
      <w:bookmarkStart w:id="10653" w:name="_Toc44603039"/>
      <w:bookmarkStart w:id="10654" w:name="_Toc45198216"/>
      <w:bookmarkStart w:id="10655" w:name="_Toc45696249"/>
      <w:bookmarkStart w:id="10656" w:name="_Toc51851748"/>
      <w:bookmarkStart w:id="10657" w:name="_Toc92225421"/>
      <w:bookmarkStart w:id="10658" w:name="_Toc171586972"/>
      <w:r w:rsidRPr="00B02A0B">
        <w:t xml:space="preserve">Annex </w:t>
      </w:r>
      <w:r w:rsidR="00885A27">
        <w:t>J</w:t>
      </w:r>
      <w:r w:rsidR="00885A27" w:rsidRPr="00B02A0B">
        <w:t xml:space="preserve"> </w:t>
      </w:r>
      <w:r w:rsidRPr="00B02A0B">
        <w:t>(informative):</w:t>
      </w:r>
      <w:r w:rsidRPr="00B02A0B">
        <w:br/>
        <w:t>Change history</w:t>
      </w:r>
      <w:bookmarkEnd w:id="10649"/>
      <w:bookmarkEnd w:id="10650"/>
      <w:bookmarkEnd w:id="10651"/>
      <w:bookmarkEnd w:id="10652"/>
      <w:bookmarkEnd w:id="10653"/>
      <w:bookmarkEnd w:id="10654"/>
      <w:bookmarkEnd w:id="10655"/>
      <w:bookmarkEnd w:id="10656"/>
      <w:bookmarkEnd w:id="10657"/>
      <w:bookmarkEnd w:id="106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34"/>
          <w:p w14:paraId="67CABDF7" w14:textId="77777777" w:rsidR="005C310B" w:rsidRPr="00B02A0B" w:rsidRDefault="005C310B" w:rsidP="00B02A0B">
            <w:pPr>
              <w:pStyle w:val="TAL"/>
              <w:rPr>
                <w:sz w:val="16"/>
              </w:rPr>
            </w:pPr>
            <w:r w:rsidRPr="00B02A0B">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Completed IANA registrations for MCData</w:t>
            </w:r>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Fix issues with encoding of IEs in MONP messages for MCData</w:t>
            </w:r>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Rel-14 completed IANA registrations for MCData</w:t>
            </w:r>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Clarification of encoding of MCData signalling content and MCData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Corrections in MCData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Emergency Alerts for MCData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Emergency Alerts for MCData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Emergency Alerts for MCData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Extended Application ID for MCData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Add Location procedures for MCData</w:t>
            </w:r>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Fix for plugtest reported issue on mcdata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Introduction of LMR Message as a value for MCData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Adding file description in MCData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Pre-established session – References, General details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r w:rsidRPr="00B02A0B">
              <w:t>Client side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r w:rsidRPr="00B02A0B">
              <w:t>Client side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PF side procedures – Initiating MCData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Add signalling plane capability to support transmission / reception via MBMS in MCData</w:t>
            </w:r>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Add off-network emergency alert to MCData</w:t>
            </w:r>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Correct MCData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r w:rsidRPr="00B02A0B">
              <w:t>MCData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Search for Objects in MCData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Update Object(s) in MCData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Delete Stored Object(s) in MCData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Search for Folders in MCData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Upload the objects to the MCData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pre-establshed session modification for MCData</w:t>
            </w:r>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Update a subscription to notifications</w:t>
            </w:r>
          </w:p>
          <w:p w14:paraId="313EA06E" w14:textId="77777777" w:rsidR="005C310B" w:rsidRPr="00B02A0B" w:rsidRDefault="005C310B" w:rsidP="00B02A0B">
            <w:pPr>
              <w:pStyle w:val="TAL"/>
            </w:pPr>
            <w:r w:rsidRPr="00B02A0B">
              <w:t>MCC note: In the first sentence of §21.2.14A.1, the word "may" was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Synchronization notificatdion</w:t>
            </w:r>
            <w:r w:rsidRPr="00B02A0B">
              <w:br/>
              <w:t>MCC note: Resolved reference to clause "21.2.n"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Editor's note for hostname of MCData message store is addressed</w:t>
            </w:r>
            <w:r w:rsidRPr="00B02A0B">
              <w:br/>
              <w:t>MCC note: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Support for MCData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i),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Emergency Alerts for MCData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Handling of MCData Emergency Alerts at the MCData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Handling of MCData Emergency Alerts at the MCData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Auxiliary procedures in support of Emergency Alerts for MCData</w:t>
            </w:r>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Issue fixes in MCData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r w:rsidRPr="00B02A0B">
              <w:t>IPConnectivity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&lt;mcdata-calling-user-identity&gt;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MCC note: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MCC note: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MCC note: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Functional alias – MCData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Functional Alias – MCData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Update MCData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r w:rsidRPr="00B02A0B">
              <w:rPr>
                <w:lang w:val="en-IN" w:eastAsia="ko-KR"/>
              </w:rPr>
              <w:t>MCData Server and MCData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234F3C" w:rsidP="00B02A0B">
            <w:pPr>
              <w:pStyle w:val="TAL"/>
            </w:pPr>
            <w:r>
              <w:fldChar w:fldCharType="begin"/>
            </w:r>
            <w:r>
              <w:instrText xml:space="preserve"> DOCPROPERTY  CrTitle  \* MERGEFORMAT </w:instrText>
            </w:r>
            <w:r>
              <w:fldChar w:fldCharType="separate"/>
            </w:r>
            <w:r w:rsidR="005C310B" w:rsidRPr="00B02A0B">
              <w:t>Corrections in IP Connectivity SDP offer/answer generation</w:t>
            </w:r>
            <w:r>
              <w:fldChar w:fldCharType="end"/>
            </w:r>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Signalling plane support in MCData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Off-network MCData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Restricting incoming/outgoing MCData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234F3C" w:rsidP="00B02A0B">
            <w:pPr>
              <w:pStyle w:val="TAL"/>
            </w:pPr>
            <w:r>
              <w:fldChar w:fldCharType="begin"/>
            </w:r>
            <w:r>
              <w:instrText xml:space="preserve"> DOCPROPERTY  CrTitle  \* MERGEFORMAT </w:instrText>
            </w:r>
            <w:r>
              <w:fldChar w:fldCharType="separate"/>
            </w:r>
            <w:r w:rsidR="005C310B" w:rsidRPr="00B02A0B">
              <w:t>Editors Notes in IP Connectivity</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r w:rsidRPr="00B02A0B">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r w:rsidRPr="00B02A0B">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r w:rsidRPr="00B02A0B">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r w:rsidRPr="00B02A0B">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r w:rsidRPr="00B02A0B">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r w:rsidRPr="00B02A0B">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r w:rsidRPr="00B02A0B">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r w:rsidRPr="00B02A0B">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r w:rsidRPr="00B02A0B">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r w:rsidRPr="00B02A0B">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r w:rsidRPr="00B02A0B">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r w:rsidRPr="00B02A0B">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r w:rsidRPr="00B02A0B">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r w:rsidRPr="002240F9">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234F3C" w:rsidP="0044609F">
            <w:pPr>
              <w:overflowPunct/>
              <w:autoSpaceDE/>
              <w:autoSpaceDN/>
              <w:adjustRightInd/>
              <w:spacing w:after="0"/>
              <w:jc w:val="center"/>
              <w:textAlignment w:val="auto"/>
              <w:rPr>
                <w:rFonts w:ascii="Arial" w:hAnsi="Arial"/>
                <w:sz w:val="18"/>
              </w:rPr>
            </w:pPr>
            <w:hyperlink r:id="rId32"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234F3C" w:rsidP="00D7364C">
            <w:pPr>
              <w:overflowPunct/>
              <w:autoSpaceDE/>
              <w:autoSpaceDN/>
              <w:adjustRightInd/>
              <w:spacing w:after="0"/>
              <w:jc w:val="center"/>
              <w:textAlignment w:val="auto"/>
              <w:rPr>
                <w:rFonts w:ascii="Arial" w:hAnsi="Arial"/>
                <w:sz w:val="18"/>
              </w:rPr>
            </w:pPr>
            <w:hyperlink r:id="rId33"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r>
              <w:t>Xsd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pPr>
            <w:r w:rsidRPr="0036307A">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pPr>
            <w:r w:rsidRPr="0036307A">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pPr>
            <w:r w:rsidRPr="0036307A">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pPr>
            <w:r w:rsidRPr="0036307A">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pPr>
            <w:r w:rsidRPr="0036307A">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pPr>
            <w:r w:rsidRPr="0036307A">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pPr>
            <w:r w:rsidRPr="0036307A">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pPr>
            <w:r w:rsidRPr="0036307A">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pPr>
            <w:r w:rsidRPr="0036307A">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pPr>
            <w:r w:rsidRPr="0036307A">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pPr>
            <w:r w:rsidRPr="0036307A">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pPr>
            <w:r w:rsidRPr="0036307A">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pPr>
            <w:r w:rsidRPr="0036307A">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pPr>
            <w:r w:rsidRPr="0036307A">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pPr>
            <w:r w:rsidRPr="003630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pPr>
            <w:r w:rsidRPr="0036307A">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pPr>
            <w:r w:rsidRPr="0036307A">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pPr>
            <w:r w:rsidRPr="0036307A">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pPr>
            <w:r w:rsidRPr="0036307A">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pPr>
            <w:r w:rsidRPr="0036307A">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pPr>
            <w:r w:rsidRPr="0036307A">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pPr>
            <w:r w:rsidRPr="0036307A">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pPr>
            <w:r w:rsidRPr="0036307A">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pPr>
            <w:r w:rsidRPr="0036307A">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36307A" w:rsidRDefault="0045302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36307A" w:rsidRDefault="0045302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45302D" w:rsidRDefault="0045302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36307A" w:rsidRDefault="0045302D" w:rsidP="00CB27D9">
            <w:pPr>
              <w:pStyle w:val="TAC"/>
            </w:pPr>
            <w: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36307A" w:rsidRDefault="0045302D"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36307A" w:rsidRDefault="0045302D"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36307A" w:rsidRDefault="0045302D" w:rsidP="00CB27D9">
            <w:pPr>
              <w:pStyle w:val="TAC"/>
            </w:pPr>
            <w: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36307A" w:rsidRDefault="0045302D" w:rsidP="00CB27D9">
            <w:pPr>
              <w:pStyle w:val="TAC"/>
            </w:pPr>
            <w: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Default="005A069E"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Default="005A069E"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Default="005A069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Default="005A069E" w:rsidP="00CB27D9">
            <w:pPr>
              <w:pStyle w:val="TAC"/>
            </w:pPr>
            <w: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Default="005A069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Default="005A069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Default="005A069E" w:rsidP="00CB27D9">
            <w:pPr>
              <w:pStyle w:val="TAC"/>
            </w:pPr>
            <w: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Default="005A069E" w:rsidP="00CB27D9">
            <w:pPr>
              <w:pStyle w:val="TAC"/>
            </w:pPr>
            <w: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Default="00CC02E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Default="00CC02E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Default="00CC02E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Default="00CC02E7" w:rsidP="00CB27D9">
            <w:pPr>
              <w:pStyle w:val="TAC"/>
            </w:pPr>
            <w: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Default="00CC02E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Default="00CC02E7"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Default="00CC02E7" w:rsidP="00CB27D9">
            <w:pPr>
              <w:pStyle w:val="TAC"/>
            </w:pPr>
            <w: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Default="00CC02E7" w:rsidP="00CB27D9">
            <w:pPr>
              <w:pStyle w:val="TAC"/>
            </w:pPr>
            <w: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Default="00210EA9"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Default="00210EA9"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Default="00AF29F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Default="00210EA9" w:rsidP="00CB27D9">
            <w:pPr>
              <w:pStyle w:val="TAC"/>
            </w:pPr>
            <w: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Default="00210EA9"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Default="00210EA9"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Default="00210EA9" w:rsidP="00CB27D9">
            <w:pPr>
              <w:pStyle w:val="TAC"/>
            </w:pPr>
            <w: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Default="00210EA9" w:rsidP="00CB27D9">
            <w:pPr>
              <w:pStyle w:val="TAC"/>
            </w:pPr>
            <w: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Default="00BF58A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Default="00BF58A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Default="00BF58A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Default="00BF58AF" w:rsidP="00CB27D9">
            <w:pPr>
              <w:pStyle w:val="TAC"/>
            </w:pPr>
            <w: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Default="00BF58A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Default="00BF58A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Default="00BF58AF" w:rsidP="00CB27D9">
            <w:pPr>
              <w:pStyle w:val="TAC"/>
            </w:pPr>
            <w: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Default="00BF58AF" w:rsidP="00CB27D9">
            <w:pPr>
              <w:pStyle w:val="TAC"/>
            </w:pPr>
            <w: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Default="0010745C"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Default="0010745C"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Default="0010745C"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Default="0010745C" w:rsidP="00CB27D9">
            <w:pPr>
              <w:pStyle w:val="TAC"/>
            </w:pPr>
            <w: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Default="0010745C"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Default="0010745C"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Default="0010745C" w:rsidP="00CB27D9">
            <w:pPr>
              <w:pStyle w:val="TAC"/>
            </w:pPr>
            <w: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Default="0010745C" w:rsidP="00CB27D9">
            <w:pPr>
              <w:pStyle w:val="TAC"/>
            </w:pPr>
            <w: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Default="00D4502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Default="00D4502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Default="001E745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Default="00D45026" w:rsidP="00CB27D9">
            <w:pPr>
              <w:pStyle w:val="TAC"/>
            </w:pPr>
            <w: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Default="00D45026"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Default="00D4502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Default="00D45026" w:rsidP="00CB27D9">
            <w:pPr>
              <w:pStyle w:val="TAC"/>
            </w:pPr>
            <w: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Default="00D45026" w:rsidP="00CB27D9">
            <w:pPr>
              <w:pStyle w:val="TAC"/>
            </w:pPr>
            <w: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Default="00E24DFB"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Default="00E24DFB"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Default="00E24DF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Default="00E24DFB" w:rsidP="00CB27D9">
            <w:pPr>
              <w:pStyle w:val="TAC"/>
            </w:pPr>
            <w: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Default="00E24DFB"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Default="00E24DFB"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Default="00E24DFB" w:rsidP="00CB27D9">
            <w:pPr>
              <w:pStyle w:val="TAC"/>
            </w:pPr>
            <w: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Default="00E24DFB" w:rsidP="00CB27D9">
            <w:pPr>
              <w:pStyle w:val="TAC"/>
            </w:pPr>
            <w: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Default="00003BD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Default="00003BD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Default="00003BD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Default="00003BD7" w:rsidP="00CB27D9">
            <w:pPr>
              <w:pStyle w:val="TAC"/>
            </w:pPr>
            <w: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Default="00003BD7"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Default="00003BD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Default="00003BD7" w:rsidP="00CB27D9">
            <w:pPr>
              <w:pStyle w:val="TAC"/>
            </w:pPr>
            <w: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Default="00003BD7" w:rsidP="00CB27D9">
            <w:pPr>
              <w:pStyle w:val="TAC"/>
            </w:pPr>
            <w: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Default="00110F3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Default="00110F3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Default="00110F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Default="00110F32" w:rsidP="00CB27D9">
            <w:pPr>
              <w:pStyle w:val="TAC"/>
            </w:pPr>
            <w: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Default="00110F32"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Default="00110F32"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Default="00110F32" w:rsidP="00CB27D9">
            <w:pPr>
              <w:pStyle w:val="TAC"/>
            </w:pPr>
            <w: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Default="00110F32" w:rsidP="00CB27D9">
            <w:pPr>
              <w:pStyle w:val="TAC"/>
            </w:pPr>
            <w: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Default="00F9271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Default="00F9271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Default="00F9271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Default="00F9271D" w:rsidP="00CB27D9">
            <w:pPr>
              <w:pStyle w:val="TAC"/>
            </w:pPr>
            <w: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Default="00F9271D"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Default="00F9271D"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Default="00F9271D" w:rsidP="00CB27D9">
            <w:pPr>
              <w:pStyle w:val="TAC"/>
            </w:pPr>
            <w: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Default="00F9271D" w:rsidP="00CB27D9">
            <w:pPr>
              <w:pStyle w:val="TAC"/>
            </w:pPr>
            <w: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Default="0035219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Default="0035219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Default="0035219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Default="0035219F" w:rsidP="00CB27D9">
            <w:pPr>
              <w:pStyle w:val="TAC"/>
            </w:pPr>
            <w: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Default="0035219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Default="0035219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Default="0035219F" w:rsidP="00CB27D9">
            <w:pPr>
              <w:pStyle w:val="TAC"/>
            </w:pPr>
            <w: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Default="0035219F" w:rsidP="00CB27D9">
            <w:pPr>
              <w:pStyle w:val="TAC"/>
            </w:pPr>
            <w: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Default="00684474"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Default="00684474"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Default="0068447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Default="00684474" w:rsidP="00CB27D9">
            <w:pPr>
              <w:pStyle w:val="TAC"/>
            </w:pPr>
            <w: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Default="00684474"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Default="00684474"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Default="00684474" w:rsidP="00CB27D9">
            <w:pPr>
              <w:pStyle w:val="TAC"/>
            </w:pPr>
            <w: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Default="00684474" w:rsidP="00CB27D9">
            <w:pPr>
              <w:pStyle w:val="TAC"/>
            </w:pPr>
            <w: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Default="00E047E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Default="00E047E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Default="00E047E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Default="00E047E0" w:rsidP="00CB27D9">
            <w:pPr>
              <w:pStyle w:val="TAC"/>
            </w:pPr>
            <w: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Default="00E047E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Default="00E047E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Default="00E047E0" w:rsidP="00CB27D9">
            <w:pPr>
              <w:pStyle w:val="TAC"/>
            </w:pPr>
            <w: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Default="00E047E0" w:rsidP="00CB27D9">
            <w:pPr>
              <w:pStyle w:val="TAC"/>
            </w:pPr>
            <w: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Default="0094418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Default="0094418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Default="0094418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Default="0094418F" w:rsidP="00CB27D9">
            <w:pPr>
              <w:pStyle w:val="TAC"/>
            </w:pPr>
            <w: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Default="0094418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Default="0094418F" w:rsidP="00CB27D9">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Default="0094418F" w:rsidP="00CB27D9">
            <w:pPr>
              <w:pStyle w:val="TAC"/>
            </w:pPr>
            <w: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Default="0094418F" w:rsidP="00CB27D9">
            <w:pPr>
              <w:pStyle w:val="TAC"/>
            </w:pPr>
            <w: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Default="002E410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Default="002E410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Default="002E410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Default="002E4100" w:rsidP="00CB27D9">
            <w:pPr>
              <w:pStyle w:val="TAC"/>
            </w:pPr>
            <w: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Default="002E4100"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Default="002E410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Default="002E4100" w:rsidP="00CB27D9">
            <w:pPr>
              <w:pStyle w:val="TAC"/>
            </w:pPr>
            <w: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Default="002E4100" w:rsidP="00CB27D9">
            <w:pPr>
              <w:pStyle w:val="TAC"/>
            </w:pPr>
            <w: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Default="00E139A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Default="00E139A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Default="00E139A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Default="00E139A6" w:rsidP="00CB27D9">
            <w:pPr>
              <w:pStyle w:val="TAC"/>
            </w:pPr>
            <w: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Default="00E139A6"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Default="00E139A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Default="00E139A6" w:rsidP="00CB27D9">
            <w:pPr>
              <w:pStyle w:val="TAC"/>
            </w:pPr>
            <w: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Default="00E139A6" w:rsidP="00CB27D9">
            <w:pPr>
              <w:pStyle w:val="TAC"/>
            </w:pPr>
            <w: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Default="002E0B4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Default="002E0B4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Default="002E0B4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Default="002E0B42" w:rsidP="00CB27D9">
            <w:pPr>
              <w:pStyle w:val="TAC"/>
            </w:pPr>
            <w: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Default="002E0B42"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Default="002E0B4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Default="002E0B42" w:rsidP="00CB27D9">
            <w:pPr>
              <w:pStyle w:val="TAC"/>
            </w:pPr>
            <w: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Default="002E0B42" w:rsidP="00CB27D9">
            <w:pPr>
              <w:pStyle w:val="TAC"/>
            </w:pPr>
            <w: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Default="0054104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Default="0054104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Default="0054104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Default="00541046" w:rsidP="00CB27D9">
            <w:pPr>
              <w:pStyle w:val="TAC"/>
            </w:pPr>
            <w: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Default="00541046"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Default="0054104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Default="00541046" w:rsidP="00CB27D9">
            <w:pPr>
              <w:pStyle w:val="TAC"/>
            </w:pPr>
            <w: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Default="00541046" w:rsidP="00CB27D9">
            <w:pPr>
              <w:pStyle w:val="TAC"/>
            </w:pPr>
            <w: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Default="00EB4D0E"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Default="00EB4D0E"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Default="00EB4D0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Default="00EB4D0E" w:rsidP="00CB27D9">
            <w:pPr>
              <w:pStyle w:val="TAC"/>
            </w:pPr>
            <w: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Default="00EB4D0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Default="00EB4D0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Default="00EB4D0E" w:rsidP="00CB27D9">
            <w:pPr>
              <w:pStyle w:val="TAC"/>
            </w:pPr>
            <w: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Default="00EB4D0E" w:rsidP="00CB27D9">
            <w:pPr>
              <w:pStyle w:val="TAC"/>
            </w:pPr>
            <w: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Default="00FA4C5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Default="00FA4C5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Default="00FA4C5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Default="00FA4C53" w:rsidP="00CB27D9">
            <w:pPr>
              <w:pStyle w:val="TAC"/>
            </w:pPr>
            <w: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Default="00FA4C5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Default="00FA4C5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Default="00FA4C53" w:rsidP="00CB27D9">
            <w:pPr>
              <w:pStyle w:val="TAC"/>
            </w:pPr>
            <w: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Default="00FA4C53" w:rsidP="00CB27D9">
            <w:pPr>
              <w:pStyle w:val="TAC"/>
            </w:pPr>
            <w: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Default="000F1DC4"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Default="000F1DC4"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Default="000F1DC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Default="000F1DC4" w:rsidP="00CB27D9">
            <w:pPr>
              <w:pStyle w:val="TAC"/>
            </w:pPr>
            <w: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Default="000F1DC4"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Default="000F1DC4"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Default="000F1DC4" w:rsidP="00CB27D9">
            <w:pPr>
              <w:pStyle w:val="TAC"/>
            </w:pPr>
            <w: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Default="000F1DC4" w:rsidP="00CB27D9">
            <w:pPr>
              <w:pStyle w:val="TAC"/>
            </w:pPr>
            <w: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Default="00F63D36"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Default="00F63D36"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Default="00F63D3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Default="00F63D36" w:rsidP="00CB27D9">
            <w:pPr>
              <w:pStyle w:val="TAC"/>
            </w:pPr>
            <w: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Default="00F63D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Default="00F63D3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Default="00F63D36" w:rsidP="00CB27D9">
            <w:pPr>
              <w:pStyle w:val="TAC"/>
            </w:pPr>
            <w: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Default="00F63D36" w:rsidP="00CB27D9">
            <w:pPr>
              <w:pStyle w:val="TAC"/>
            </w:pPr>
            <w: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Default="0053636B"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Default="0053636B"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Default="0053636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Default="0053636B" w:rsidP="00CB27D9">
            <w:pPr>
              <w:pStyle w:val="TAC"/>
            </w:pPr>
            <w: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Default="0053636B"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Default="0053636B"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Default="0053636B" w:rsidP="00CB27D9">
            <w:pPr>
              <w:pStyle w:val="TAC"/>
            </w:pPr>
            <w: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Default="0053636B" w:rsidP="00CB27D9">
            <w:pPr>
              <w:pStyle w:val="TAC"/>
            </w:pPr>
            <w: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Default="00966232"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Default="00966232"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Default="009662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Default="00966232" w:rsidP="00CB27D9">
            <w:pPr>
              <w:pStyle w:val="TAC"/>
            </w:pPr>
            <w: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Default="00966232"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Default="0096623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Default="00966232" w:rsidP="00CB27D9">
            <w:pPr>
              <w:pStyle w:val="TAC"/>
            </w:pPr>
            <w: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Default="00966232" w:rsidP="00CB27D9">
            <w:pPr>
              <w:pStyle w:val="TAC"/>
            </w:pPr>
            <w: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Default="002103CF"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Default="002103CF"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Default="002103C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Default="002103CF" w:rsidP="00CB27D9">
            <w:pPr>
              <w:pStyle w:val="TAC"/>
            </w:pPr>
            <w: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Default="002103C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Default="002103CF"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Default="002103CF" w:rsidP="00CB27D9">
            <w:pPr>
              <w:pStyle w:val="TAC"/>
            </w:pPr>
            <w: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Default="002103CF" w:rsidP="00CB27D9">
            <w:pPr>
              <w:pStyle w:val="TAC"/>
            </w:pPr>
            <w: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Default="00840337"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Default="00840337"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Default="0084033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Default="00840337" w:rsidP="00CB27D9">
            <w:pPr>
              <w:pStyle w:val="TAC"/>
            </w:pPr>
            <w: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Default="0084033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Default="0084033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Default="00840337" w:rsidP="00CB27D9">
            <w:pPr>
              <w:pStyle w:val="TAC"/>
            </w:pPr>
            <w: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Default="00840337" w:rsidP="00CB27D9">
            <w:pPr>
              <w:pStyle w:val="TAC"/>
            </w:pPr>
            <w: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Default="005D2F90"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Default="005D2F90"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Default="005D2F9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Default="005D2F90" w:rsidP="00CB27D9">
            <w:pPr>
              <w:pStyle w:val="TAC"/>
            </w:pPr>
            <w: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Default="005D2F9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Default="005D2F90"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Default="005D2F90" w:rsidP="00CB27D9">
            <w:pPr>
              <w:pStyle w:val="TAC"/>
            </w:pPr>
            <w: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Default="005D2F90" w:rsidP="00CB27D9">
            <w:pPr>
              <w:pStyle w:val="TAC"/>
            </w:pPr>
            <w: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Default="00864A23" w:rsidP="00CB27D9">
            <w:pPr>
              <w:pStyle w:val="TAC"/>
            </w:pPr>
            <w: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Default="00864A23"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Default="00864A23"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Default="00864A23" w:rsidP="00CB27D9">
            <w:pPr>
              <w:pStyle w:val="TAC"/>
            </w:pPr>
            <w: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Default="00864A23" w:rsidP="00CB27D9">
            <w:pPr>
              <w:pStyle w:val="TAC"/>
            </w:pPr>
            <w: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Default="00864A23" w:rsidP="00CB27D9">
            <w:pPr>
              <w:pStyle w:val="TAC"/>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Default="00864A23" w:rsidP="00CB27D9">
            <w:pPr>
              <w:pStyle w:val="TAC"/>
            </w:pPr>
            <w: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Default="00864A23"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Default="00864A23" w:rsidP="00CB27D9">
            <w:pPr>
              <w:pStyle w:val="TAC"/>
            </w:pPr>
            <w: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Default="00864A2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Default="00864A2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Default="00864A23" w:rsidP="00CB27D9">
            <w:pPr>
              <w:pStyle w:val="TAC"/>
            </w:pPr>
            <w: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Default="00864A23" w:rsidP="00CB27D9">
            <w:pPr>
              <w:pStyle w:val="TAC"/>
            </w:pPr>
            <w:r>
              <w:t>18.7.0</w:t>
            </w:r>
          </w:p>
        </w:tc>
      </w:tr>
      <w:tr w:rsidR="00FD5A10" w:rsidRPr="0036307A" w14:paraId="282B486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Default="00FD5A10"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Default="00FD5A10"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Default="00FD5A10" w:rsidP="00FD5A1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Default="00FD5A10" w:rsidP="00CB27D9">
            <w:pPr>
              <w:pStyle w:val="TAC"/>
            </w:pPr>
            <w: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Default="00FD5A1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Default="00FD5A10"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Default="00FD5A10" w:rsidP="00CB27D9">
            <w:pPr>
              <w:pStyle w:val="TAC"/>
            </w:pPr>
            <w: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Default="00FD5A10" w:rsidP="00CB27D9">
            <w:pPr>
              <w:pStyle w:val="TAC"/>
            </w:pPr>
            <w:r>
              <w:t>18.8.0</w:t>
            </w:r>
          </w:p>
        </w:tc>
      </w:tr>
      <w:tr w:rsidR="00986836" w:rsidRPr="0036307A" w14:paraId="280AD29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Default="00986836"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Default="00986836"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Default="00986836" w:rsidP="00986836">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22A3A5F6" w14:textId="77777777" w:rsidR="00986836" w:rsidRDefault="00986836" w:rsidP="00986836">
            <w:pPr>
              <w:overflowPunct/>
              <w:autoSpaceDE/>
              <w:autoSpaceDN/>
              <w:adjustRightInd/>
              <w:spacing w:after="0"/>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Default="00986836" w:rsidP="00CB27D9">
            <w:pPr>
              <w:pStyle w:val="TAC"/>
            </w:pPr>
            <w: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Default="00986836"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Default="00986836"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Default="00986836" w:rsidP="00CB27D9">
            <w:pPr>
              <w:pStyle w:val="TAC"/>
            </w:pPr>
            <w: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Default="00986836" w:rsidP="00CB27D9">
            <w:pPr>
              <w:pStyle w:val="TAC"/>
            </w:pPr>
            <w:r>
              <w:t>18.8.0</w:t>
            </w:r>
          </w:p>
        </w:tc>
      </w:tr>
      <w:tr w:rsidR="00C34CC3" w:rsidRPr="0036307A" w14:paraId="11F07A6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Default="00C34CC3"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Default="00C34CC3"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Default="00C34CC3" w:rsidP="00C34CC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Default="00C34CC3" w:rsidP="00CB27D9">
            <w:pPr>
              <w:pStyle w:val="TAC"/>
            </w:pPr>
            <w: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Default="00C34CC3"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Default="00C34CC3"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Default="00C34CC3" w:rsidP="00CB27D9">
            <w:pPr>
              <w:pStyle w:val="TAC"/>
            </w:pPr>
            <w: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Default="00C34CC3" w:rsidP="00CB27D9">
            <w:pPr>
              <w:pStyle w:val="TAC"/>
            </w:pPr>
            <w:r>
              <w:t>18.8.0</w:t>
            </w:r>
          </w:p>
        </w:tc>
      </w:tr>
      <w:tr w:rsidR="004815F7" w:rsidRPr="0036307A" w14:paraId="546F904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Default="004815F7" w:rsidP="00CB27D9">
            <w:pPr>
              <w:pStyle w:val="TAC"/>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Default="004815F7" w:rsidP="00CB27D9">
            <w:pPr>
              <w:pStyle w:val="TAC"/>
            </w:pPr>
            <w: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Default="004815F7" w:rsidP="004815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Default="004815F7" w:rsidP="00CB27D9">
            <w:pPr>
              <w:pStyle w:val="TAC"/>
            </w:pPr>
            <w: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Default="004815F7"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Default="004815F7"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Default="004815F7" w:rsidP="00CB27D9">
            <w:pPr>
              <w:pStyle w:val="TAC"/>
            </w:pPr>
            <w:r>
              <w:t>Adding application data to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Default="004815F7" w:rsidP="00CB27D9">
            <w:pPr>
              <w:pStyle w:val="TAC"/>
            </w:pPr>
            <w:r>
              <w:t>19.0.0</w:t>
            </w:r>
          </w:p>
        </w:tc>
      </w:tr>
      <w:tr w:rsidR="004A35F0" w:rsidRPr="0036307A" w14:paraId="3E9AC571"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F854F" w14:textId="52955F95" w:rsidR="004A35F0" w:rsidRDefault="004A35F0" w:rsidP="00CB27D9">
            <w:pPr>
              <w:pStyle w:val="TAC"/>
            </w:pPr>
            <w: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9FEC5" w14:textId="4780C7AC" w:rsidR="004A35F0" w:rsidRDefault="004A35F0" w:rsidP="00CB27D9">
            <w:pPr>
              <w:pStyle w:val="TAC"/>
            </w:pPr>
            <w: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1F8198" w14:textId="225FF066" w:rsidR="004A35F0" w:rsidRPr="004A35F0" w:rsidRDefault="004A35F0" w:rsidP="004A35F0">
            <w:pPr>
              <w:overflowPunct/>
              <w:autoSpaceDE/>
              <w:autoSpaceDN/>
              <w:adjustRightInd/>
              <w:spacing w:after="0"/>
              <w:jc w:val="center"/>
              <w:textAlignment w:val="auto"/>
              <w:rPr>
                <w:rFonts w:ascii="Arial" w:hAnsi="Arial" w:cs="Arial"/>
                <w:b/>
                <w:bCs/>
                <w:color w:val="0000FF"/>
                <w:sz w:val="16"/>
                <w:szCs w:val="16"/>
                <w:u w:val="single"/>
              </w:rPr>
            </w:pPr>
            <w:hyperlink r:id="rId34" w:history="1">
              <w:r>
                <w:rPr>
                  <w:rStyle w:val="Hyperlink"/>
                  <w:rFonts w:cs="Arial"/>
                  <w:b/>
                  <w:bCs/>
                  <w:color w:val="0000FF"/>
                  <w:sz w:val="16"/>
                  <w:szCs w:val="16"/>
                </w:rPr>
                <w:t>CP-243218</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BB5646" w14:textId="3278E495" w:rsidR="004A35F0" w:rsidRDefault="004A35F0" w:rsidP="00CB27D9">
            <w:pPr>
              <w:pStyle w:val="TAC"/>
            </w:pPr>
            <w: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7BCB" w14:textId="62E5EC76" w:rsidR="004A35F0" w:rsidRDefault="004A35F0"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EF5B5" w14:textId="29AD5DE2" w:rsidR="004A35F0" w:rsidRDefault="004A35F0" w:rsidP="00CB27D9">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50E3A" w14:textId="7AF779F8" w:rsidR="004A35F0" w:rsidRDefault="004A35F0" w:rsidP="00CB27D9">
            <w:pPr>
              <w:pStyle w:val="TAC"/>
            </w:pPr>
            <w:r>
              <w:t>Enhance handling of criteria for ad hoc group communication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914" w14:textId="030F1B41" w:rsidR="004A35F0" w:rsidRDefault="004A35F0" w:rsidP="00CB27D9">
            <w:pPr>
              <w:pStyle w:val="TAC"/>
            </w:pPr>
            <w:r>
              <w:t>19.1.0</w:t>
            </w:r>
          </w:p>
        </w:tc>
      </w:tr>
      <w:tr w:rsidR="00760BB3" w:rsidRPr="0036307A" w14:paraId="69C6D0E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BDD59" w14:textId="0B49EBB1" w:rsidR="00760BB3" w:rsidRDefault="00760BB3" w:rsidP="00CB27D9">
            <w:pPr>
              <w:pStyle w:val="TAC"/>
            </w:pPr>
            <w: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768D6" w14:textId="2DE3A5BE" w:rsidR="00760BB3" w:rsidRDefault="00760BB3" w:rsidP="00CB27D9">
            <w:pPr>
              <w:pStyle w:val="TAC"/>
            </w:pPr>
            <w: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95DBADA" w14:textId="728792C5" w:rsidR="00760BB3" w:rsidRDefault="00760BB3" w:rsidP="00760BB3">
            <w:pPr>
              <w:overflowPunct/>
              <w:autoSpaceDE/>
              <w:autoSpaceDN/>
              <w:adjustRightInd/>
              <w:spacing w:after="0"/>
              <w:jc w:val="center"/>
              <w:textAlignment w:val="auto"/>
              <w:rPr>
                <w:rFonts w:ascii="Arial" w:hAnsi="Arial" w:cs="Arial"/>
                <w:b/>
                <w:bCs/>
                <w:color w:val="0000FF"/>
                <w:sz w:val="16"/>
                <w:szCs w:val="16"/>
                <w:u w:val="single"/>
              </w:rPr>
            </w:pPr>
            <w:hyperlink r:id="rId35" w:history="1">
              <w:r>
                <w:rPr>
                  <w:rStyle w:val="Hyperlink"/>
                  <w:rFonts w:cs="Arial"/>
                  <w:b/>
                  <w:bCs/>
                  <w:color w:val="0000FF"/>
                  <w:sz w:val="16"/>
                  <w:szCs w:val="16"/>
                </w:rPr>
                <w:t>CP-243198</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60041" w14:textId="115A2598" w:rsidR="00760BB3" w:rsidRDefault="00760BB3" w:rsidP="00CB27D9">
            <w:pPr>
              <w:pStyle w:val="TAC"/>
            </w:pPr>
            <w: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AD43" w14:textId="4A60FB34" w:rsidR="00760BB3" w:rsidRDefault="00760BB3"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78953" w14:textId="0591E292" w:rsidR="00760BB3" w:rsidRDefault="00760BB3"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38E1" w14:textId="48ADA500" w:rsidR="00760BB3" w:rsidRDefault="00760BB3" w:rsidP="00CB27D9">
            <w:pPr>
              <w:pStyle w:val="TAC"/>
            </w:pPr>
            <w: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CFCE" w14:textId="489FC00D" w:rsidR="00760BB3" w:rsidRDefault="00760BB3" w:rsidP="00CB27D9">
            <w:pPr>
              <w:pStyle w:val="TAC"/>
            </w:pPr>
            <w:r>
              <w:t>19.1.0</w:t>
            </w:r>
          </w:p>
        </w:tc>
      </w:tr>
      <w:tr w:rsidR="00687EF4" w:rsidRPr="0036307A" w14:paraId="08A1D91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52126" w14:textId="441277A9" w:rsidR="00687EF4" w:rsidRDefault="00687EF4" w:rsidP="00CB27D9">
            <w:pPr>
              <w:pStyle w:val="TAC"/>
            </w:pPr>
            <w: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7BFB" w14:textId="13857799" w:rsidR="00687EF4" w:rsidRDefault="00687EF4" w:rsidP="00CB27D9">
            <w:pPr>
              <w:pStyle w:val="TAC"/>
            </w:pPr>
            <w: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822978" w14:textId="1B3B734D" w:rsidR="00687EF4" w:rsidRDefault="00687EF4" w:rsidP="00687EF4">
            <w:pPr>
              <w:overflowPunct/>
              <w:autoSpaceDE/>
              <w:autoSpaceDN/>
              <w:adjustRightInd/>
              <w:spacing w:after="0"/>
              <w:jc w:val="center"/>
              <w:textAlignment w:val="auto"/>
              <w:rPr>
                <w:rFonts w:ascii="Arial" w:hAnsi="Arial" w:cs="Arial"/>
                <w:b/>
                <w:bCs/>
                <w:color w:val="0000FF"/>
                <w:sz w:val="16"/>
                <w:szCs w:val="16"/>
                <w:u w:val="single"/>
              </w:rPr>
            </w:pPr>
            <w:hyperlink r:id="rId36" w:history="1">
              <w:r>
                <w:rPr>
                  <w:rStyle w:val="Hyperlink"/>
                  <w:rFonts w:cs="Arial"/>
                  <w:b/>
                  <w:bCs/>
                  <w:color w:val="0000FF"/>
                  <w:sz w:val="16"/>
                  <w:szCs w:val="16"/>
                </w:rPr>
                <w:t>CP-243191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DBFE8" w14:textId="0249DCF6" w:rsidR="00687EF4" w:rsidRDefault="00687EF4" w:rsidP="00CB27D9">
            <w:pPr>
              <w:pStyle w:val="TAC"/>
            </w:pPr>
            <w: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7DC8D" w14:textId="66AE7B91" w:rsidR="00687EF4" w:rsidRDefault="00687EF4"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5130C" w14:textId="4EC75E57" w:rsidR="00687EF4" w:rsidRDefault="00687EF4"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821B" w14:textId="517B1954" w:rsidR="00687EF4" w:rsidRDefault="00687EF4" w:rsidP="00CB27D9">
            <w:pPr>
              <w:pStyle w:val="TAC"/>
            </w:pPr>
            <w:r>
              <w:t>Corrections and clarifications for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44256" w14:textId="7A8790AA" w:rsidR="00687EF4" w:rsidRDefault="00687EF4" w:rsidP="00CB27D9">
            <w:pPr>
              <w:pStyle w:val="TAC"/>
            </w:pPr>
            <w:r>
              <w:t>19.1.0</w:t>
            </w:r>
          </w:p>
        </w:tc>
      </w:tr>
    </w:tbl>
    <w:p w14:paraId="6AE5F0B0" w14:textId="77777777" w:rsidR="00080512" w:rsidRDefault="00080512" w:rsidP="005C310B"/>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82728" w14:textId="77777777" w:rsidR="00893BD1" w:rsidRDefault="00893BD1">
      <w:r>
        <w:separator/>
      </w:r>
    </w:p>
  </w:endnote>
  <w:endnote w:type="continuationSeparator" w:id="0">
    <w:p w14:paraId="332F2961" w14:textId="77777777" w:rsidR="00893BD1" w:rsidRDefault="00893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2E72F" w14:textId="77777777" w:rsidR="00893BD1" w:rsidRDefault="00893BD1">
      <w:r>
        <w:separator/>
      </w:r>
    </w:p>
  </w:footnote>
  <w:footnote w:type="continuationSeparator" w:id="0">
    <w:p w14:paraId="6C0CDF0D" w14:textId="77777777" w:rsidR="00893BD1" w:rsidRDefault="00893B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F6B2C90"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45FA">
      <w:rPr>
        <w:rFonts w:ascii="Arial" w:hAnsi="Arial" w:cs="Arial"/>
        <w:b/>
        <w:noProof/>
        <w:sz w:val="18"/>
        <w:szCs w:val="18"/>
      </w:rPr>
      <w:t>3GPP TS 24.282 V19.1.0 (2024-12)</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042DAD9A"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45FA">
      <w:rPr>
        <w:rFonts w:ascii="Arial" w:hAnsi="Arial" w:cs="Arial"/>
        <w:b/>
        <w:noProof/>
        <w:sz w:val="18"/>
        <w:szCs w:val="18"/>
      </w:rPr>
      <w:t>Release 19</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575C0C"/>
    <w:multiLevelType w:val="hybridMultilevel"/>
    <w:tmpl w:val="0DFCD67C"/>
    <w:lvl w:ilvl="0" w:tplc="6ABC167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5"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9"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0"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7"/>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9"/>
  </w:num>
  <w:num w:numId="13" w16cid:durableId="1303081029">
    <w:abstractNumId w:val="29"/>
  </w:num>
  <w:num w:numId="14" w16cid:durableId="1240943174">
    <w:abstractNumId w:val="39"/>
  </w:num>
  <w:num w:numId="15" w16cid:durableId="1466704499">
    <w:abstractNumId w:val="14"/>
  </w:num>
  <w:num w:numId="16" w16cid:durableId="537593779">
    <w:abstractNumId w:val="22"/>
  </w:num>
  <w:num w:numId="17" w16cid:durableId="533857540">
    <w:abstractNumId w:val="35"/>
  </w:num>
  <w:num w:numId="18" w16cid:durableId="155651656">
    <w:abstractNumId w:val="15"/>
  </w:num>
  <w:num w:numId="19" w16cid:durableId="2024015056">
    <w:abstractNumId w:val="27"/>
  </w:num>
  <w:num w:numId="20" w16cid:durableId="1689257792">
    <w:abstractNumId w:val="17"/>
  </w:num>
  <w:num w:numId="21" w16cid:durableId="639654870">
    <w:abstractNumId w:val="2"/>
  </w:num>
  <w:num w:numId="22" w16cid:durableId="1117069327">
    <w:abstractNumId w:val="1"/>
  </w:num>
  <w:num w:numId="23" w16cid:durableId="1436825964">
    <w:abstractNumId w:val="0"/>
  </w:num>
  <w:num w:numId="24" w16cid:durableId="565919571">
    <w:abstractNumId w:val="30"/>
  </w:num>
  <w:num w:numId="25" w16cid:durableId="486283069">
    <w:abstractNumId w:val="25"/>
  </w:num>
  <w:num w:numId="26" w16cid:durableId="799306316">
    <w:abstractNumId w:val="31"/>
  </w:num>
  <w:num w:numId="27" w16cid:durableId="477527803">
    <w:abstractNumId w:val="26"/>
  </w:num>
  <w:num w:numId="28" w16cid:durableId="1622297088">
    <w:abstractNumId w:val="34"/>
  </w:num>
  <w:num w:numId="29" w16cid:durableId="2040353084">
    <w:abstractNumId w:val="38"/>
  </w:num>
  <w:num w:numId="30" w16cid:durableId="1306086814">
    <w:abstractNumId w:val="24"/>
  </w:num>
  <w:num w:numId="31" w16cid:durableId="1549564491">
    <w:abstractNumId w:val="11"/>
  </w:num>
  <w:num w:numId="32" w16cid:durableId="1417172844">
    <w:abstractNumId w:val="21"/>
  </w:num>
  <w:num w:numId="33" w16cid:durableId="538444294">
    <w:abstractNumId w:val="33"/>
  </w:num>
  <w:num w:numId="34" w16cid:durableId="860893045">
    <w:abstractNumId w:val="20"/>
  </w:num>
  <w:num w:numId="35" w16cid:durableId="1452092520">
    <w:abstractNumId w:val="36"/>
  </w:num>
  <w:num w:numId="36" w16cid:durableId="1164277827">
    <w:abstractNumId w:val="23"/>
  </w:num>
  <w:num w:numId="37" w16cid:durableId="1469934641">
    <w:abstractNumId w:val="13"/>
  </w:num>
  <w:num w:numId="38" w16cid:durableId="858549093">
    <w:abstractNumId w:val="40"/>
  </w:num>
  <w:num w:numId="39" w16cid:durableId="76176110">
    <w:abstractNumId w:val="16"/>
  </w:num>
  <w:num w:numId="40" w16cid:durableId="201476468">
    <w:abstractNumId w:val="28"/>
  </w:num>
  <w:num w:numId="41" w16cid:durableId="1128007148">
    <w:abstractNumId w:val="18"/>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5504491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0F1DC4"/>
    <w:rsid w:val="000F66D0"/>
    <w:rsid w:val="001015C7"/>
    <w:rsid w:val="00102E63"/>
    <w:rsid w:val="00103793"/>
    <w:rsid w:val="00106A8C"/>
    <w:rsid w:val="0010745C"/>
    <w:rsid w:val="00110CF6"/>
    <w:rsid w:val="00110F32"/>
    <w:rsid w:val="00122320"/>
    <w:rsid w:val="001227BD"/>
    <w:rsid w:val="00124CF7"/>
    <w:rsid w:val="00131662"/>
    <w:rsid w:val="00133525"/>
    <w:rsid w:val="001345CD"/>
    <w:rsid w:val="00141B0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44A2"/>
    <w:rsid w:val="002347A2"/>
    <w:rsid w:val="00234F3C"/>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402E"/>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540C"/>
    <w:rsid w:val="003D1DB1"/>
    <w:rsid w:val="003D5A8E"/>
    <w:rsid w:val="003E46B9"/>
    <w:rsid w:val="003F5F93"/>
    <w:rsid w:val="00404CD6"/>
    <w:rsid w:val="004122FE"/>
    <w:rsid w:val="00415AB2"/>
    <w:rsid w:val="00423334"/>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5F7"/>
    <w:rsid w:val="00481930"/>
    <w:rsid w:val="0049315C"/>
    <w:rsid w:val="0049751D"/>
    <w:rsid w:val="004A35F0"/>
    <w:rsid w:val="004B558E"/>
    <w:rsid w:val="004B6058"/>
    <w:rsid w:val="004B77C8"/>
    <w:rsid w:val="004C30AC"/>
    <w:rsid w:val="004C756F"/>
    <w:rsid w:val="004D3578"/>
    <w:rsid w:val="004D3C4F"/>
    <w:rsid w:val="004D7CF1"/>
    <w:rsid w:val="004E1D12"/>
    <w:rsid w:val="004E213A"/>
    <w:rsid w:val="004F08A3"/>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5138"/>
    <w:rsid w:val="005D032F"/>
    <w:rsid w:val="005D2032"/>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4D53"/>
    <w:rsid w:val="006679F9"/>
    <w:rsid w:val="006736F4"/>
    <w:rsid w:val="00673A34"/>
    <w:rsid w:val="00673A49"/>
    <w:rsid w:val="00676EEB"/>
    <w:rsid w:val="00684474"/>
    <w:rsid w:val="00685654"/>
    <w:rsid w:val="00687EF4"/>
    <w:rsid w:val="006912E9"/>
    <w:rsid w:val="00694650"/>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2224"/>
    <w:rsid w:val="007246D0"/>
    <w:rsid w:val="007269EA"/>
    <w:rsid w:val="007306CE"/>
    <w:rsid w:val="00734A5B"/>
    <w:rsid w:val="0074026F"/>
    <w:rsid w:val="00741A71"/>
    <w:rsid w:val="007429F6"/>
    <w:rsid w:val="00744655"/>
    <w:rsid w:val="00744E76"/>
    <w:rsid w:val="007607C7"/>
    <w:rsid w:val="00760BB3"/>
    <w:rsid w:val="0076491E"/>
    <w:rsid w:val="00765EA3"/>
    <w:rsid w:val="00774DA4"/>
    <w:rsid w:val="00780F59"/>
    <w:rsid w:val="00781F0F"/>
    <w:rsid w:val="00783D05"/>
    <w:rsid w:val="00786012"/>
    <w:rsid w:val="007A4283"/>
    <w:rsid w:val="007A4A94"/>
    <w:rsid w:val="007A5680"/>
    <w:rsid w:val="007B2BFB"/>
    <w:rsid w:val="007B600E"/>
    <w:rsid w:val="007D34FE"/>
    <w:rsid w:val="007D3A31"/>
    <w:rsid w:val="007E1632"/>
    <w:rsid w:val="007E4869"/>
    <w:rsid w:val="007E4D90"/>
    <w:rsid w:val="007F0F4A"/>
    <w:rsid w:val="007F16BF"/>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68CA"/>
    <w:rsid w:val="00880C19"/>
    <w:rsid w:val="008810C7"/>
    <w:rsid w:val="00885A27"/>
    <w:rsid w:val="00885DA2"/>
    <w:rsid w:val="00885E4F"/>
    <w:rsid w:val="008875B4"/>
    <w:rsid w:val="00893BD1"/>
    <w:rsid w:val="00896819"/>
    <w:rsid w:val="008B3592"/>
    <w:rsid w:val="008C384C"/>
    <w:rsid w:val="008D2857"/>
    <w:rsid w:val="008D45FA"/>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5144"/>
    <w:rsid w:val="00917CCB"/>
    <w:rsid w:val="009242EF"/>
    <w:rsid w:val="00930414"/>
    <w:rsid w:val="00933FB0"/>
    <w:rsid w:val="00941743"/>
    <w:rsid w:val="00942EC2"/>
    <w:rsid w:val="0094418F"/>
    <w:rsid w:val="00947000"/>
    <w:rsid w:val="00961ABC"/>
    <w:rsid w:val="009627DA"/>
    <w:rsid w:val="00966232"/>
    <w:rsid w:val="009748FE"/>
    <w:rsid w:val="00976F32"/>
    <w:rsid w:val="0098269C"/>
    <w:rsid w:val="00986836"/>
    <w:rsid w:val="009943CD"/>
    <w:rsid w:val="00994487"/>
    <w:rsid w:val="009A18B0"/>
    <w:rsid w:val="009A23CB"/>
    <w:rsid w:val="009A4197"/>
    <w:rsid w:val="009A7E8F"/>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4CC3"/>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78FA"/>
    <w:rsid w:val="00CD7755"/>
    <w:rsid w:val="00CE0416"/>
    <w:rsid w:val="00CF696E"/>
    <w:rsid w:val="00D034D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C21CF"/>
    <w:rsid w:val="00EC4A25"/>
    <w:rsid w:val="00ED13D8"/>
    <w:rsid w:val="00ED63C7"/>
    <w:rsid w:val="00ED7703"/>
    <w:rsid w:val="00EE1609"/>
    <w:rsid w:val="00EF0AF9"/>
    <w:rsid w:val="00EF5464"/>
    <w:rsid w:val="00EF608C"/>
    <w:rsid w:val="00F020C1"/>
    <w:rsid w:val="00F025A2"/>
    <w:rsid w:val="00F04712"/>
    <w:rsid w:val="00F048FF"/>
    <w:rsid w:val="00F10994"/>
    <w:rsid w:val="00F13360"/>
    <w:rsid w:val="00F227B8"/>
    <w:rsid w:val="00F22EC7"/>
    <w:rsid w:val="00F325C8"/>
    <w:rsid w:val="00F34E89"/>
    <w:rsid w:val="00F55556"/>
    <w:rsid w:val="00F62E58"/>
    <w:rsid w:val="00F6385E"/>
    <w:rsid w:val="00F63D36"/>
    <w:rsid w:val="00F6524E"/>
    <w:rsid w:val="00F653B8"/>
    <w:rsid w:val="00F66640"/>
    <w:rsid w:val="00F6691B"/>
    <w:rsid w:val="00F70DE9"/>
    <w:rsid w:val="00F71C89"/>
    <w:rsid w:val="00F73647"/>
    <w:rsid w:val="00F9008D"/>
    <w:rsid w:val="00F9271D"/>
    <w:rsid w:val="00FA1266"/>
    <w:rsid w:val="00FA4C53"/>
    <w:rsid w:val="00FA796A"/>
    <w:rsid w:val="00FA7BD4"/>
    <w:rsid w:val="00FB1DE7"/>
    <w:rsid w:val="00FC1192"/>
    <w:rsid w:val="00FC512D"/>
    <w:rsid w:val="00FC666A"/>
    <w:rsid w:val="00FD049F"/>
    <w:rsid w:val="00FD05EC"/>
    <w:rsid w:val="00FD5A10"/>
    <w:rsid w:val="00FE0FC5"/>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30774766">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17207201">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803687727">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yperlink" Target="https://portal.3gpp.org/ngppapp/CreateTdoc.aspx?mode=view&amp;contributionUid=CP-243218" TargetMode="Externa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2.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hyperlink" Target="https://portal.3gpp.org/ngppapp/CreateTdoc.aspx?mode=view&amp;contributionUid=CP-243191" TargetMode="Externa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hyperlink" Target="https://portal.3gpp.org/ngppapp/CreateTdoc.aspx?mode=view&amp;contributionUid=CP-24319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311937</Words>
  <Characters>1778043</Characters>
  <Application>Microsoft Office Word</Application>
  <DocSecurity>0</DocSecurity>
  <Lines>14817</Lines>
  <Paragraphs>4171</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2085809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Correction</cp:lastModifiedBy>
  <cp:revision>3</cp:revision>
  <cp:lastPrinted>2019-02-25T14:05:00Z</cp:lastPrinted>
  <dcterms:created xsi:type="dcterms:W3CDTF">2025-01-07T14:00:00Z</dcterms:created>
  <dcterms:modified xsi:type="dcterms:W3CDTF">2025-01-10T13:31:00Z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