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53B64B03"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AA3AF8">
              <w:t>19.1.0</w:t>
            </w:r>
            <w:r w:rsidRPr="00A20210">
              <w:t xml:space="preserve"> </w:t>
            </w:r>
            <w:r w:rsidRPr="00A20210">
              <w:rPr>
                <w:sz w:val="32"/>
              </w:rPr>
              <w:t>(</w:t>
            </w:r>
            <w:r w:rsidR="00AA3AF8">
              <w:rPr>
                <w:sz w:val="32"/>
              </w:rPr>
              <w:t>2024-12</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0292281E" w:rsidR="006139C9" w:rsidRPr="00A20210" w:rsidRDefault="006139C9" w:rsidP="00F9142A">
            <w:pPr>
              <w:pStyle w:val="ZT"/>
              <w:framePr w:wrap="auto" w:hAnchor="text" w:yAlign="inline"/>
              <w:rPr>
                <w:i/>
                <w:sz w:val="28"/>
              </w:rPr>
            </w:pPr>
            <w:r w:rsidRPr="00A20210">
              <w:t>(</w:t>
            </w:r>
            <w:r w:rsidRPr="00A20210">
              <w:rPr>
                <w:rStyle w:val="ZGSM"/>
              </w:rPr>
              <w:t>Release 1</w:t>
            </w:r>
            <w:r w:rsidR="001D1E24">
              <w:rPr>
                <w:rStyle w:val="ZGSM"/>
              </w:rPr>
              <w:t>9</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98023445"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68A82A7E" w:rsidR="006139C9" w:rsidRPr="00A20210" w:rsidRDefault="006139C9" w:rsidP="00F9142A">
            <w:pPr>
              <w:pStyle w:val="FP"/>
              <w:jc w:val="center"/>
              <w:rPr>
                <w:noProof/>
                <w:sz w:val="18"/>
              </w:rPr>
            </w:pPr>
            <w:r w:rsidRPr="00A20210">
              <w:rPr>
                <w:noProof/>
                <w:sz w:val="18"/>
              </w:rPr>
              <w:t>© 202</w:t>
            </w:r>
            <w:r w:rsidR="009B019A">
              <w:rPr>
                <w:noProof/>
                <w:sz w:val="18"/>
              </w:rPr>
              <w:t>4</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186C5004" w14:textId="499B98D5" w:rsidR="000B735E"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0B735E">
        <w:rPr>
          <w:noProof/>
        </w:rPr>
        <w:t>Foreword</w:t>
      </w:r>
      <w:r w:rsidR="000B735E">
        <w:rPr>
          <w:noProof/>
        </w:rPr>
        <w:tab/>
      </w:r>
      <w:r w:rsidR="000B735E">
        <w:rPr>
          <w:noProof/>
        </w:rPr>
        <w:fldChar w:fldCharType="begin" w:fldLock="1"/>
      </w:r>
      <w:r w:rsidR="000B735E">
        <w:rPr>
          <w:noProof/>
        </w:rPr>
        <w:instrText xml:space="preserve"> PAGEREF _Toc187410618 \h </w:instrText>
      </w:r>
      <w:r w:rsidR="000B735E">
        <w:rPr>
          <w:noProof/>
        </w:rPr>
      </w:r>
      <w:r w:rsidR="000B735E">
        <w:rPr>
          <w:noProof/>
        </w:rPr>
        <w:fldChar w:fldCharType="separate"/>
      </w:r>
      <w:r w:rsidR="000B735E">
        <w:rPr>
          <w:noProof/>
        </w:rPr>
        <w:t>7</w:t>
      </w:r>
      <w:r w:rsidR="000B735E">
        <w:rPr>
          <w:noProof/>
        </w:rPr>
        <w:fldChar w:fldCharType="end"/>
      </w:r>
    </w:p>
    <w:p w14:paraId="0E46598F" w14:textId="54B51540"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_Toc187410619 \h </w:instrText>
      </w:r>
      <w:r>
        <w:rPr>
          <w:noProof/>
        </w:rPr>
      </w:r>
      <w:r>
        <w:rPr>
          <w:noProof/>
        </w:rPr>
        <w:fldChar w:fldCharType="separate"/>
      </w:r>
      <w:r>
        <w:rPr>
          <w:noProof/>
        </w:rPr>
        <w:t>9</w:t>
      </w:r>
      <w:r>
        <w:rPr>
          <w:noProof/>
        </w:rPr>
        <w:fldChar w:fldCharType="end"/>
      </w:r>
    </w:p>
    <w:p w14:paraId="3BE68DF4" w14:textId="1F2C7BEC"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_Toc187410620 \h </w:instrText>
      </w:r>
      <w:r>
        <w:rPr>
          <w:noProof/>
        </w:rPr>
      </w:r>
      <w:r>
        <w:rPr>
          <w:noProof/>
        </w:rPr>
        <w:fldChar w:fldCharType="separate"/>
      </w:r>
      <w:r>
        <w:rPr>
          <w:noProof/>
        </w:rPr>
        <w:t>9</w:t>
      </w:r>
      <w:r>
        <w:rPr>
          <w:noProof/>
        </w:rPr>
        <w:fldChar w:fldCharType="end"/>
      </w:r>
    </w:p>
    <w:p w14:paraId="16E09CAA" w14:textId="7E88F826"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_Toc187410621 \h </w:instrText>
      </w:r>
      <w:r>
        <w:rPr>
          <w:noProof/>
        </w:rPr>
      </w:r>
      <w:r>
        <w:rPr>
          <w:noProof/>
        </w:rPr>
        <w:fldChar w:fldCharType="separate"/>
      </w:r>
      <w:r>
        <w:rPr>
          <w:noProof/>
        </w:rPr>
        <w:t>10</w:t>
      </w:r>
      <w:r>
        <w:rPr>
          <w:noProof/>
        </w:rPr>
        <w:fldChar w:fldCharType="end"/>
      </w:r>
    </w:p>
    <w:p w14:paraId="41E6E320" w14:textId="446AEBC5"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_Toc187410622 \h </w:instrText>
      </w:r>
      <w:r>
        <w:rPr>
          <w:noProof/>
        </w:rPr>
      </w:r>
      <w:r>
        <w:rPr>
          <w:noProof/>
        </w:rPr>
        <w:fldChar w:fldCharType="separate"/>
      </w:r>
      <w:r>
        <w:rPr>
          <w:noProof/>
        </w:rPr>
        <w:t>10</w:t>
      </w:r>
      <w:r>
        <w:rPr>
          <w:noProof/>
        </w:rPr>
        <w:fldChar w:fldCharType="end"/>
      </w:r>
    </w:p>
    <w:p w14:paraId="51A41366" w14:textId="31DCEE20"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_Toc187410623 \h </w:instrText>
      </w:r>
      <w:r>
        <w:rPr>
          <w:noProof/>
        </w:rPr>
      </w:r>
      <w:r>
        <w:rPr>
          <w:noProof/>
        </w:rPr>
        <w:fldChar w:fldCharType="separate"/>
      </w:r>
      <w:r>
        <w:rPr>
          <w:noProof/>
        </w:rPr>
        <w:t>10</w:t>
      </w:r>
      <w:r>
        <w:rPr>
          <w:noProof/>
        </w:rPr>
        <w:fldChar w:fldCharType="end"/>
      </w:r>
    </w:p>
    <w:p w14:paraId="1E89028E" w14:textId="3F815B3A"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_Toc187410624 \h </w:instrText>
      </w:r>
      <w:r>
        <w:rPr>
          <w:noProof/>
        </w:rPr>
      </w:r>
      <w:r>
        <w:rPr>
          <w:noProof/>
        </w:rPr>
        <w:fldChar w:fldCharType="separate"/>
      </w:r>
      <w:r>
        <w:rPr>
          <w:noProof/>
        </w:rPr>
        <w:t>11</w:t>
      </w:r>
      <w:r>
        <w:rPr>
          <w:noProof/>
        </w:rPr>
        <w:fldChar w:fldCharType="end"/>
      </w:r>
    </w:p>
    <w:p w14:paraId="0933B48A" w14:textId="5C110362"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_Toc187410625 \h </w:instrText>
      </w:r>
      <w:r>
        <w:rPr>
          <w:noProof/>
        </w:rPr>
      </w:r>
      <w:r>
        <w:rPr>
          <w:noProof/>
        </w:rPr>
        <w:fldChar w:fldCharType="separate"/>
      </w:r>
      <w:r>
        <w:rPr>
          <w:noProof/>
        </w:rPr>
        <w:t>11</w:t>
      </w:r>
      <w:r>
        <w:rPr>
          <w:noProof/>
        </w:rPr>
        <w:fldChar w:fldCharType="end"/>
      </w:r>
    </w:p>
    <w:p w14:paraId="1FA1D964" w14:textId="3EFB0D5D"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_Toc187410626 \h </w:instrText>
      </w:r>
      <w:r>
        <w:rPr>
          <w:noProof/>
        </w:rPr>
      </w:r>
      <w:r>
        <w:rPr>
          <w:noProof/>
        </w:rPr>
        <w:fldChar w:fldCharType="separate"/>
      </w:r>
      <w:r>
        <w:rPr>
          <w:noProof/>
        </w:rPr>
        <w:t>11</w:t>
      </w:r>
      <w:r>
        <w:rPr>
          <w:noProof/>
        </w:rPr>
        <w:fldChar w:fldCharType="end"/>
      </w:r>
    </w:p>
    <w:p w14:paraId="1F1DA134" w14:textId="2EE4A546"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_Toc187410627 \h </w:instrText>
      </w:r>
      <w:r>
        <w:rPr>
          <w:noProof/>
        </w:rPr>
      </w:r>
      <w:r>
        <w:rPr>
          <w:noProof/>
        </w:rPr>
        <w:fldChar w:fldCharType="separate"/>
      </w:r>
      <w:r>
        <w:rPr>
          <w:noProof/>
        </w:rPr>
        <w:t>12</w:t>
      </w:r>
      <w:r>
        <w:rPr>
          <w:noProof/>
        </w:rPr>
        <w:fldChar w:fldCharType="end"/>
      </w:r>
    </w:p>
    <w:p w14:paraId="4EBE137E" w14:textId="7228BAE7"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_Toc187410628 \h </w:instrText>
      </w:r>
      <w:r>
        <w:rPr>
          <w:noProof/>
        </w:rPr>
      </w:r>
      <w:r>
        <w:rPr>
          <w:noProof/>
        </w:rPr>
        <w:fldChar w:fldCharType="separate"/>
      </w:r>
      <w:r>
        <w:rPr>
          <w:noProof/>
        </w:rPr>
        <w:t>12</w:t>
      </w:r>
      <w:r>
        <w:rPr>
          <w:noProof/>
        </w:rPr>
        <w:fldChar w:fldCharType="end"/>
      </w:r>
    </w:p>
    <w:p w14:paraId="6CFEAD2D" w14:textId="17003D56"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_Toc187410629 \h </w:instrText>
      </w:r>
      <w:r>
        <w:rPr>
          <w:noProof/>
        </w:rPr>
      </w:r>
      <w:r>
        <w:rPr>
          <w:noProof/>
        </w:rPr>
        <w:fldChar w:fldCharType="separate"/>
      </w:r>
      <w:r>
        <w:rPr>
          <w:noProof/>
        </w:rPr>
        <w:t>13</w:t>
      </w:r>
      <w:r>
        <w:rPr>
          <w:noProof/>
        </w:rPr>
        <w:fldChar w:fldCharType="end"/>
      </w:r>
    </w:p>
    <w:p w14:paraId="0146807A" w14:textId="2B309191"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_Toc187410630 \h </w:instrText>
      </w:r>
      <w:r>
        <w:rPr>
          <w:noProof/>
        </w:rPr>
      </w:r>
      <w:r>
        <w:rPr>
          <w:noProof/>
        </w:rPr>
        <w:fldChar w:fldCharType="separate"/>
      </w:r>
      <w:r>
        <w:rPr>
          <w:noProof/>
        </w:rPr>
        <w:t>13</w:t>
      </w:r>
      <w:r>
        <w:rPr>
          <w:noProof/>
        </w:rPr>
        <w:fldChar w:fldCharType="end"/>
      </w:r>
    </w:p>
    <w:p w14:paraId="08BB75CE" w14:textId="006C3072"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_Toc187410631 \h </w:instrText>
      </w:r>
      <w:r>
        <w:rPr>
          <w:noProof/>
        </w:rPr>
      </w:r>
      <w:r>
        <w:rPr>
          <w:noProof/>
        </w:rPr>
        <w:fldChar w:fldCharType="separate"/>
      </w:r>
      <w:r>
        <w:rPr>
          <w:noProof/>
        </w:rPr>
        <w:t>15</w:t>
      </w:r>
      <w:r>
        <w:rPr>
          <w:noProof/>
        </w:rPr>
        <w:fldChar w:fldCharType="end"/>
      </w:r>
    </w:p>
    <w:p w14:paraId="1AA31D22" w14:textId="4ABA0B3C"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_Toc187410632 \h </w:instrText>
      </w:r>
      <w:r>
        <w:rPr>
          <w:noProof/>
        </w:rPr>
      </w:r>
      <w:r>
        <w:rPr>
          <w:noProof/>
        </w:rPr>
        <w:fldChar w:fldCharType="separate"/>
      </w:r>
      <w:r>
        <w:rPr>
          <w:noProof/>
        </w:rPr>
        <w:t>16</w:t>
      </w:r>
      <w:r>
        <w:rPr>
          <w:noProof/>
        </w:rPr>
        <w:fldChar w:fldCharType="end"/>
      </w:r>
    </w:p>
    <w:p w14:paraId="7EA1504A" w14:textId="742FFDAC"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_Toc187410633 \h </w:instrText>
      </w:r>
      <w:r>
        <w:rPr>
          <w:noProof/>
        </w:rPr>
      </w:r>
      <w:r>
        <w:rPr>
          <w:noProof/>
        </w:rPr>
        <w:fldChar w:fldCharType="separate"/>
      </w:r>
      <w:r>
        <w:rPr>
          <w:noProof/>
        </w:rPr>
        <w:t>16</w:t>
      </w:r>
      <w:r>
        <w:rPr>
          <w:noProof/>
        </w:rPr>
        <w:fldChar w:fldCharType="end"/>
      </w:r>
    </w:p>
    <w:p w14:paraId="0D923284" w14:textId="01BBA41B"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_Toc187410634 \h </w:instrText>
      </w:r>
      <w:r>
        <w:rPr>
          <w:noProof/>
        </w:rPr>
      </w:r>
      <w:r>
        <w:rPr>
          <w:noProof/>
        </w:rPr>
        <w:fldChar w:fldCharType="separate"/>
      </w:r>
      <w:r>
        <w:rPr>
          <w:noProof/>
        </w:rPr>
        <w:t>16</w:t>
      </w:r>
      <w:r>
        <w:rPr>
          <w:noProof/>
        </w:rPr>
        <w:fldChar w:fldCharType="end"/>
      </w:r>
    </w:p>
    <w:p w14:paraId="3CA8A4FB" w14:textId="4C8A3677"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_Toc187410635 \h </w:instrText>
      </w:r>
      <w:r>
        <w:rPr>
          <w:noProof/>
        </w:rPr>
      </w:r>
      <w:r>
        <w:rPr>
          <w:noProof/>
        </w:rPr>
        <w:fldChar w:fldCharType="separate"/>
      </w:r>
      <w:r>
        <w:rPr>
          <w:noProof/>
        </w:rPr>
        <w:t>17</w:t>
      </w:r>
      <w:r>
        <w:rPr>
          <w:noProof/>
        </w:rPr>
        <w:fldChar w:fldCharType="end"/>
      </w:r>
    </w:p>
    <w:p w14:paraId="2CCDFF69" w14:textId="5329D698"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_Toc187410636 \h </w:instrText>
      </w:r>
      <w:r>
        <w:rPr>
          <w:noProof/>
        </w:rPr>
      </w:r>
      <w:r>
        <w:rPr>
          <w:noProof/>
        </w:rPr>
        <w:fldChar w:fldCharType="separate"/>
      </w:r>
      <w:r>
        <w:rPr>
          <w:noProof/>
        </w:rPr>
        <w:t>17</w:t>
      </w:r>
      <w:r>
        <w:rPr>
          <w:noProof/>
        </w:rPr>
        <w:fldChar w:fldCharType="end"/>
      </w:r>
    </w:p>
    <w:p w14:paraId="75CC2AE5" w14:textId="55533DEA"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_Toc187410637 \h </w:instrText>
      </w:r>
      <w:r>
        <w:rPr>
          <w:noProof/>
        </w:rPr>
      </w:r>
      <w:r>
        <w:rPr>
          <w:noProof/>
        </w:rPr>
        <w:fldChar w:fldCharType="separate"/>
      </w:r>
      <w:r>
        <w:rPr>
          <w:noProof/>
        </w:rPr>
        <w:t>17</w:t>
      </w:r>
      <w:r>
        <w:rPr>
          <w:noProof/>
        </w:rPr>
        <w:fldChar w:fldCharType="end"/>
      </w:r>
    </w:p>
    <w:p w14:paraId="34968588" w14:textId="3FFECA88"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_Toc187410638 \h </w:instrText>
      </w:r>
      <w:r>
        <w:rPr>
          <w:noProof/>
        </w:rPr>
      </w:r>
      <w:r>
        <w:rPr>
          <w:noProof/>
        </w:rPr>
        <w:fldChar w:fldCharType="separate"/>
      </w:r>
      <w:r>
        <w:rPr>
          <w:noProof/>
        </w:rPr>
        <w:t>18</w:t>
      </w:r>
      <w:r>
        <w:rPr>
          <w:noProof/>
        </w:rPr>
        <w:fldChar w:fldCharType="end"/>
      </w:r>
    </w:p>
    <w:p w14:paraId="0D8D9371" w14:textId="00462123"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_Toc187410639 \h </w:instrText>
      </w:r>
      <w:r>
        <w:rPr>
          <w:noProof/>
        </w:rPr>
      </w:r>
      <w:r>
        <w:rPr>
          <w:noProof/>
        </w:rPr>
        <w:fldChar w:fldCharType="separate"/>
      </w:r>
      <w:r>
        <w:rPr>
          <w:noProof/>
        </w:rPr>
        <w:t>19</w:t>
      </w:r>
      <w:r>
        <w:rPr>
          <w:noProof/>
        </w:rPr>
        <w:fldChar w:fldCharType="end"/>
      </w:r>
    </w:p>
    <w:p w14:paraId="0B5E1226" w14:textId="45B946A9"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_Toc187410640 \h </w:instrText>
      </w:r>
      <w:r>
        <w:rPr>
          <w:noProof/>
        </w:rPr>
      </w:r>
      <w:r>
        <w:rPr>
          <w:noProof/>
        </w:rPr>
        <w:fldChar w:fldCharType="separate"/>
      </w:r>
      <w:r>
        <w:rPr>
          <w:noProof/>
        </w:rPr>
        <w:t>19</w:t>
      </w:r>
      <w:r>
        <w:rPr>
          <w:noProof/>
        </w:rPr>
        <w:fldChar w:fldCharType="end"/>
      </w:r>
    </w:p>
    <w:p w14:paraId="32EAE2D8" w14:textId="4DF4F1B4"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_Toc187410641 \h </w:instrText>
      </w:r>
      <w:r>
        <w:rPr>
          <w:noProof/>
        </w:rPr>
      </w:r>
      <w:r>
        <w:rPr>
          <w:noProof/>
        </w:rPr>
        <w:fldChar w:fldCharType="separate"/>
      </w:r>
      <w:r>
        <w:rPr>
          <w:noProof/>
        </w:rPr>
        <w:t>20</w:t>
      </w:r>
      <w:r>
        <w:rPr>
          <w:noProof/>
        </w:rPr>
        <w:fldChar w:fldCharType="end"/>
      </w:r>
    </w:p>
    <w:p w14:paraId="780D444B" w14:textId="4BAC4E32"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Transferring user-plane resources of MA PDU session using non-3GPP access path switching</w:t>
      </w:r>
      <w:r>
        <w:rPr>
          <w:noProof/>
        </w:rPr>
        <w:tab/>
      </w:r>
      <w:r>
        <w:rPr>
          <w:noProof/>
        </w:rPr>
        <w:fldChar w:fldCharType="begin" w:fldLock="1"/>
      </w:r>
      <w:r>
        <w:rPr>
          <w:noProof/>
        </w:rPr>
        <w:instrText xml:space="preserve"> PAGEREF _Toc187410642 \h </w:instrText>
      </w:r>
      <w:r>
        <w:rPr>
          <w:noProof/>
        </w:rPr>
      </w:r>
      <w:r>
        <w:rPr>
          <w:noProof/>
        </w:rPr>
        <w:fldChar w:fldCharType="separate"/>
      </w:r>
      <w:r>
        <w:rPr>
          <w:noProof/>
        </w:rPr>
        <w:t>21</w:t>
      </w:r>
      <w:r>
        <w:rPr>
          <w:noProof/>
        </w:rPr>
        <w:fldChar w:fldCharType="end"/>
      </w:r>
    </w:p>
    <w:p w14:paraId="3001EA8E" w14:textId="176AA788"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_Toc187410643 \h </w:instrText>
      </w:r>
      <w:r>
        <w:rPr>
          <w:noProof/>
        </w:rPr>
      </w:r>
      <w:r>
        <w:rPr>
          <w:noProof/>
        </w:rPr>
        <w:fldChar w:fldCharType="separate"/>
      </w:r>
      <w:r>
        <w:rPr>
          <w:noProof/>
        </w:rPr>
        <w:t>21</w:t>
      </w:r>
      <w:r>
        <w:rPr>
          <w:noProof/>
        </w:rPr>
        <w:fldChar w:fldCharType="end"/>
      </w:r>
    </w:p>
    <w:p w14:paraId="5490266C" w14:textId="64603CBA"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_Toc187410644 \h </w:instrText>
      </w:r>
      <w:r>
        <w:rPr>
          <w:noProof/>
        </w:rPr>
      </w:r>
      <w:r>
        <w:rPr>
          <w:noProof/>
        </w:rPr>
        <w:fldChar w:fldCharType="separate"/>
      </w:r>
      <w:r>
        <w:rPr>
          <w:noProof/>
        </w:rPr>
        <w:t>21</w:t>
      </w:r>
      <w:r>
        <w:rPr>
          <w:noProof/>
        </w:rPr>
        <w:fldChar w:fldCharType="end"/>
      </w:r>
    </w:p>
    <w:p w14:paraId="391ED919" w14:textId="04D446C1"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_Toc187410645 \h </w:instrText>
      </w:r>
      <w:r>
        <w:rPr>
          <w:noProof/>
        </w:rPr>
      </w:r>
      <w:r>
        <w:rPr>
          <w:noProof/>
        </w:rPr>
        <w:fldChar w:fldCharType="separate"/>
      </w:r>
      <w:r>
        <w:rPr>
          <w:noProof/>
        </w:rPr>
        <w:t>21</w:t>
      </w:r>
      <w:r>
        <w:rPr>
          <w:noProof/>
        </w:rPr>
        <w:fldChar w:fldCharType="end"/>
      </w:r>
    </w:p>
    <w:p w14:paraId="6F7B6214" w14:textId="2EEF8981"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_Toc187410646 \h </w:instrText>
      </w:r>
      <w:r>
        <w:rPr>
          <w:noProof/>
        </w:rPr>
      </w:r>
      <w:r>
        <w:rPr>
          <w:noProof/>
        </w:rPr>
        <w:fldChar w:fldCharType="separate"/>
      </w:r>
      <w:r>
        <w:rPr>
          <w:noProof/>
        </w:rPr>
        <w:t>23</w:t>
      </w:r>
      <w:r>
        <w:rPr>
          <w:noProof/>
        </w:rPr>
        <w:fldChar w:fldCharType="end"/>
      </w:r>
    </w:p>
    <w:p w14:paraId="6B6E9CD6" w14:textId="14D74A75"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_Toc187410647 \h </w:instrText>
      </w:r>
      <w:r>
        <w:rPr>
          <w:noProof/>
        </w:rPr>
      </w:r>
      <w:r>
        <w:rPr>
          <w:noProof/>
        </w:rPr>
        <w:fldChar w:fldCharType="separate"/>
      </w:r>
      <w:r>
        <w:rPr>
          <w:noProof/>
        </w:rPr>
        <w:t>24</w:t>
      </w:r>
      <w:r>
        <w:rPr>
          <w:noProof/>
        </w:rPr>
        <w:fldChar w:fldCharType="end"/>
      </w:r>
    </w:p>
    <w:p w14:paraId="0D83BC73" w14:textId="6917EF3B"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_Toc187410648 \h </w:instrText>
      </w:r>
      <w:r>
        <w:rPr>
          <w:noProof/>
        </w:rPr>
      </w:r>
      <w:r>
        <w:rPr>
          <w:noProof/>
        </w:rPr>
        <w:fldChar w:fldCharType="separate"/>
      </w:r>
      <w:r>
        <w:rPr>
          <w:noProof/>
        </w:rPr>
        <w:t>24</w:t>
      </w:r>
      <w:r>
        <w:rPr>
          <w:noProof/>
        </w:rPr>
        <w:fldChar w:fldCharType="end"/>
      </w:r>
    </w:p>
    <w:p w14:paraId="11E14140" w14:textId="38921119"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_Toc187410649 \h </w:instrText>
      </w:r>
      <w:r>
        <w:rPr>
          <w:noProof/>
        </w:rPr>
      </w:r>
      <w:r>
        <w:rPr>
          <w:noProof/>
        </w:rPr>
        <w:fldChar w:fldCharType="separate"/>
      </w:r>
      <w:r>
        <w:rPr>
          <w:noProof/>
        </w:rPr>
        <w:t>25</w:t>
      </w:r>
      <w:r>
        <w:rPr>
          <w:noProof/>
        </w:rPr>
        <w:fldChar w:fldCharType="end"/>
      </w:r>
    </w:p>
    <w:p w14:paraId="0990F3F1" w14:textId="08F2A261"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_Toc187410650 \h </w:instrText>
      </w:r>
      <w:r>
        <w:rPr>
          <w:noProof/>
        </w:rPr>
      </w:r>
      <w:r>
        <w:rPr>
          <w:noProof/>
        </w:rPr>
        <w:fldChar w:fldCharType="separate"/>
      </w:r>
      <w:r>
        <w:rPr>
          <w:noProof/>
        </w:rPr>
        <w:t>25</w:t>
      </w:r>
      <w:r>
        <w:rPr>
          <w:noProof/>
        </w:rPr>
        <w:fldChar w:fldCharType="end"/>
      </w:r>
    </w:p>
    <w:p w14:paraId="18EB272A" w14:textId="651DA084"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_Toc187410651 \h </w:instrText>
      </w:r>
      <w:r>
        <w:rPr>
          <w:noProof/>
        </w:rPr>
      </w:r>
      <w:r>
        <w:rPr>
          <w:noProof/>
        </w:rPr>
        <w:fldChar w:fldCharType="separate"/>
      </w:r>
      <w:r>
        <w:rPr>
          <w:noProof/>
        </w:rPr>
        <w:t>25</w:t>
      </w:r>
      <w:r>
        <w:rPr>
          <w:noProof/>
        </w:rPr>
        <w:fldChar w:fldCharType="end"/>
      </w:r>
    </w:p>
    <w:p w14:paraId="104A3C18" w14:textId="7E6CF65D"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_Toc187410652 \h </w:instrText>
      </w:r>
      <w:r>
        <w:rPr>
          <w:noProof/>
        </w:rPr>
      </w:r>
      <w:r>
        <w:rPr>
          <w:noProof/>
        </w:rPr>
        <w:fldChar w:fldCharType="separate"/>
      </w:r>
      <w:r>
        <w:rPr>
          <w:noProof/>
        </w:rPr>
        <w:t>26</w:t>
      </w:r>
      <w:r>
        <w:rPr>
          <w:noProof/>
        </w:rPr>
        <w:fldChar w:fldCharType="end"/>
      </w:r>
    </w:p>
    <w:p w14:paraId="0AF0234A" w14:textId="03A58404"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_Toc187410653 \h </w:instrText>
      </w:r>
      <w:r>
        <w:rPr>
          <w:noProof/>
        </w:rPr>
      </w:r>
      <w:r>
        <w:rPr>
          <w:noProof/>
        </w:rPr>
        <w:fldChar w:fldCharType="separate"/>
      </w:r>
      <w:r>
        <w:rPr>
          <w:noProof/>
        </w:rPr>
        <w:t>26</w:t>
      </w:r>
      <w:r>
        <w:rPr>
          <w:noProof/>
        </w:rPr>
        <w:fldChar w:fldCharType="end"/>
      </w:r>
    </w:p>
    <w:p w14:paraId="398674B2" w14:textId="040E85D8"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_Toc187410654 \h </w:instrText>
      </w:r>
      <w:r>
        <w:rPr>
          <w:noProof/>
        </w:rPr>
      </w:r>
      <w:r>
        <w:rPr>
          <w:noProof/>
        </w:rPr>
        <w:fldChar w:fldCharType="separate"/>
      </w:r>
      <w:r>
        <w:rPr>
          <w:noProof/>
        </w:rPr>
        <w:t>26</w:t>
      </w:r>
      <w:r>
        <w:rPr>
          <w:noProof/>
        </w:rPr>
        <w:fldChar w:fldCharType="end"/>
      </w:r>
    </w:p>
    <w:p w14:paraId="7637ADF2" w14:textId="3652D434"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_Toc187410655 \h </w:instrText>
      </w:r>
      <w:r>
        <w:rPr>
          <w:noProof/>
        </w:rPr>
      </w:r>
      <w:r>
        <w:rPr>
          <w:noProof/>
        </w:rPr>
        <w:fldChar w:fldCharType="separate"/>
      </w:r>
      <w:r>
        <w:rPr>
          <w:noProof/>
        </w:rPr>
        <w:t>28</w:t>
      </w:r>
      <w:r>
        <w:rPr>
          <w:noProof/>
        </w:rPr>
        <w:fldChar w:fldCharType="end"/>
      </w:r>
    </w:p>
    <w:p w14:paraId="51192296" w14:textId="0FB20C38"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_Toc187410656 \h </w:instrText>
      </w:r>
      <w:r>
        <w:rPr>
          <w:noProof/>
        </w:rPr>
      </w:r>
      <w:r>
        <w:rPr>
          <w:noProof/>
        </w:rPr>
        <w:fldChar w:fldCharType="separate"/>
      </w:r>
      <w:r>
        <w:rPr>
          <w:noProof/>
        </w:rPr>
        <w:t>29</w:t>
      </w:r>
      <w:r>
        <w:rPr>
          <w:noProof/>
        </w:rPr>
        <w:fldChar w:fldCharType="end"/>
      </w:r>
    </w:p>
    <w:p w14:paraId="4C50B021" w14:textId="3DD00912"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_Toc187410657 \h </w:instrText>
      </w:r>
      <w:r>
        <w:rPr>
          <w:noProof/>
        </w:rPr>
      </w:r>
      <w:r>
        <w:rPr>
          <w:noProof/>
        </w:rPr>
        <w:fldChar w:fldCharType="separate"/>
      </w:r>
      <w:r>
        <w:rPr>
          <w:noProof/>
        </w:rPr>
        <w:t>29</w:t>
      </w:r>
      <w:r>
        <w:rPr>
          <w:noProof/>
        </w:rPr>
        <w:fldChar w:fldCharType="end"/>
      </w:r>
    </w:p>
    <w:p w14:paraId="4E81C172" w14:textId="1305FDA2"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_Toc187410658 \h </w:instrText>
      </w:r>
      <w:r>
        <w:rPr>
          <w:noProof/>
        </w:rPr>
      </w:r>
      <w:r>
        <w:rPr>
          <w:noProof/>
        </w:rPr>
        <w:fldChar w:fldCharType="separate"/>
      </w:r>
      <w:r>
        <w:rPr>
          <w:noProof/>
        </w:rPr>
        <w:t>29</w:t>
      </w:r>
      <w:r>
        <w:rPr>
          <w:noProof/>
        </w:rPr>
        <w:fldChar w:fldCharType="end"/>
      </w:r>
    </w:p>
    <w:p w14:paraId="62E71BFC" w14:textId="53A4C92F"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_Toc187410659 \h </w:instrText>
      </w:r>
      <w:r>
        <w:rPr>
          <w:noProof/>
        </w:rPr>
      </w:r>
      <w:r>
        <w:rPr>
          <w:noProof/>
        </w:rPr>
        <w:fldChar w:fldCharType="separate"/>
      </w:r>
      <w:r>
        <w:rPr>
          <w:noProof/>
        </w:rPr>
        <w:t>29</w:t>
      </w:r>
      <w:r>
        <w:rPr>
          <w:noProof/>
        </w:rPr>
        <w:fldChar w:fldCharType="end"/>
      </w:r>
    </w:p>
    <w:p w14:paraId="57299020" w14:textId="6E184B81"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_Toc187410660 \h </w:instrText>
      </w:r>
      <w:r>
        <w:rPr>
          <w:noProof/>
        </w:rPr>
      </w:r>
      <w:r>
        <w:rPr>
          <w:noProof/>
        </w:rPr>
        <w:fldChar w:fldCharType="separate"/>
      </w:r>
      <w:r>
        <w:rPr>
          <w:noProof/>
        </w:rPr>
        <w:t>31</w:t>
      </w:r>
      <w:r>
        <w:rPr>
          <w:noProof/>
        </w:rPr>
        <w:fldChar w:fldCharType="end"/>
      </w:r>
    </w:p>
    <w:p w14:paraId="708B05F2" w14:textId="3AB2004E"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PMFP message transport</w:t>
      </w:r>
      <w:r>
        <w:rPr>
          <w:noProof/>
        </w:rPr>
        <w:tab/>
      </w:r>
      <w:r>
        <w:rPr>
          <w:noProof/>
        </w:rPr>
        <w:fldChar w:fldCharType="begin" w:fldLock="1"/>
      </w:r>
      <w:r>
        <w:rPr>
          <w:noProof/>
        </w:rPr>
        <w:instrText xml:space="preserve"> PAGEREF _Toc187410661 \h </w:instrText>
      </w:r>
      <w:r>
        <w:rPr>
          <w:noProof/>
        </w:rPr>
      </w:r>
      <w:r>
        <w:rPr>
          <w:noProof/>
        </w:rPr>
        <w:fldChar w:fldCharType="separate"/>
      </w:r>
      <w:r>
        <w:rPr>
          <w:noProof/>
        </w:rPr>
        <w:t>31</w:t>
      </w:r>
      <w:r>
        <w:rPr>
          <w:noProof/>
        </w:rPr>
        <w:fldChar w:fldCharType="end"/>
      </w:r>
    </w:p>
    <w:p w14:paraId="20700B74" w14:textId="67EB08FD"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_Toc187410662 \h </w:instrText>
      </w:r>
      <w:r>
        <w:rPr>
          <w:noProof/>
        </w:rPr>
      </w:r>
      <w:r>
        <w:rPr>
          <w:noProof/>
        </w:rPr>
        <w:fldChar w:fldCharType="separate"/>
      </w:r>
      <w:r>
        <w:rPr>
          <w:noProof/>
        </w:rPr>
        <w:t>31</w:t>
      </w:r>
      <w:r>
        <w:rPr>
          <w:noProof/>
        </w:rPr>
        <w:fldChar w:fldCharType="end"/>
      </w:r>
    </w:p>
    <w:p w14:paraId="05742268" w14:textId="6F72E680"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_Toc187410663 \h </w:instrText>
      </w:r>
      <w:r>
        <w:rPr>
          <w:noProof/>
        </w:rPr>
      </w:r>
      <w:r>
        <w:rPr>
          <w:noProof/>
        </w:rPr>
        <w:fldChar w:fldCharType="separate"/>
      </w:r>
      <w:r>
        <w:rPr>
          <w:noProof/>
        </w:rPr>
        <w:t>34</w:t>
      </w:r>
      <w:r>
        <w:rPr>
          <w:noProof/>
        </w:rPr>
        <w:fldChar w:fldCharType="end"/>
      </w:r>
    </w:p>
    <w:p w14:paraId="5358AB46" w14:textId="61CE3450"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_Toc187410664 \h </w:instrText>
      </w:r>
      <w:r>
        <w:rPr>
          <w:noProof/>
        </w:rPr>
      </w:r>
      <w:r>
        <w:rPr>
          <w:noProof/>
        </w:rPr>
        <w:fldChar w:fldCharType="separate"/>
      </w:r>
      <w:r>
        <w:rPr>
          <w:noProof/>
        </w:rPr>
        <w:t>35</w:t>
      </w:r>
      <w:r>
        <w:rPr>
          <w:noProof/>
        </w:rPr>
        <w:fldChar w:fldCharType="end"/>
      </w:r>
    </w:p>
    <w:p w14:paraId="0BAF7ED0" w14:textId="70A5F577"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lastRenderedPageBreak/>
        <w:t>5.4.2.2</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 xml:space="preserve">Extended </w:t>
      </w:r>
      <w:r w:rsidRPr="00152910">
        <w:rPr>
          <w:noProof/>
          <w:lang w:val="en-US"/>
        </w:rPr>
        <w:t>procedure transaction identity (EPTI)</w:t>
      </w:r>
      <w:r>
        <w:rPr>
          <w:noProof/>
        </w:rPr>
        <w:tab/>
      </w:r>
      <w:r>
        <w:rPr>
          <w:noProof/>
        </w:rPr>
        <w:fldChar w:fldCharType="begin" w:fldLock="1"/>
      </w:r>
      <w:r>
        <w:rPr>
          <w:noProof/>
        </w:rPr>
        <w:instrText xml:space="preserve"> PAGEREF _Toc187410665 \h </w:instrText>
      </w:r>
      <w:r>
        <w:rPr>
          <w:noProof/>
        </w:rPr>
      </w:r>
      <w:r>
        <w:rPr>
          <w:noProof/>
        </w:rPr>
        <w:fldChar w:fldCharType="separate"/>
      </w:r>
      <w:r>
        <w:rPr>
          <w:noProof/>
        </w:rPr>
        <w:t>36</w:t>
      </w:r>
      <w:r>
        <w:rPr>
          <w:noProof/>
        </w:rPr>
        <w:fldChar w:fldCharType="end"/>
      </w:r>
    </w:p>
    <w:p w14:paraId="66A0B7FE" w14:textId="152FD8D6"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15291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_Toc187410666 \h </w:instrText>
      </w:r>
      <w:r>
        <w:rPr>
          <w:noProof/>
        </w:rPr>
      </w:r>
      <w:r>
        <w:rPr>
          <w:noProof/>
        </w:rPr>
        <w:fldChar w:fldCharType="separate"/>
      </w:r>
      <w:r>
        <w:rPr>
          <w:noProof/>
        </w:rPr>
        <w:t>36</w:t>
      </w:r>
      <w:r>
        <w:rPr>
          <w:noProof/>
        </w:rPr>
        <w:fldChar w:fldCharType="end"/>
      </w:r>
    </w:p>
    <w:p w14:paraId="3EBF8196" w14:textId="569B6C81"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_Toc187410667 \h </w:instrText>
      </w:r>
      <w:r>
        <w:rPr>
          <w:noProof/>
        </w:rPr>
      </w:r>
      <w:r>
        <w:rPr>
          <w:noProof/>
        </w:rPr>
        <w:fldChar w:fldCharType="separate"/>
      </w:r>
      <w:r>
        <w:rPr>
          <w:noProof/>
        </w:rPr>
        <w:t>36</w:t>
      </w:r>
      <w:r>
        <w:rPr>
          <w:noProof/>
        </w:rPr>
        <w:fldChar w:fldCharType="end"/>
      </w:r>
    </w:p>
    <w:p w14:paraId="53DB2A10" w14:textId="549BA46F"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_Toc187410668 \h </w:instrText>
      </w:r>
      <w:r>
        <w:rPr>
          <w:noProof/>
        </w:rPr>
      </w:r>
      <w:r>
        <w:rPr>
          <w:noProof/>
        </w:rPr>
        <w:fldChar w:fldCharType="separate"/>
      </w:r>
      <w:r>
        <w:rPr>
          <w:noProof/>
        </w:rPr>
        <w:t>36</w:t>
      </w:r>
      <w:r>
        <w:rPr>
          <w:noProof/>
        </w:rPr>
        <w:fldChar w:fldCharType="end"/>
      </w:r>
    </w:p>
    <w:p w14:paraId="19E98819" w14:textId="48F40821"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_Toc187410669 \h </w:instrText>
      </w:r>
      <w:r>
        <w:rPr>
          <w:noProof/>
        </w:rPr>
      </w:r>
      <w:r>
        <w:rPr>
          <w:noProof/>
        </w:rPr>
        <w:fldChar w:fldCharType="separate"/>
      </w:r>
      <w:r>
        <w:rPr>
          <w:noProof/>
        </w:rPr>
        <w:t>37</w:t>
      </w:r>
      <w:r>
        <w:rPr>
          <w:noProof/>
        </w:rPr>
        <w:fldChar w:fldCharType="end"/>
      </w:r>
    </w:p>
    <w:p w14:paraId="2F16EA38" w14:textId="7D31358E"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_Toc187410670 \h </w:instrText>
      </w:r>
      <w:r>
        <w:rPr>
          <w:noProof/>
        </w:rPr>
      </w:r>
      <w:r>
        <w:rPr>
          <w:noProof/>
        </w:rPr>
        <w:fldChar w:fldCharType="separate"/>
      </w:r>
      <w:r>
        <w:rPr>
          <w:noProof/>
        </w:rPr>
        <w:t>37</w:t>
      </w:r>
      <w:r>
        <w:rPr>
          <w:noProof/>
        </w:rPr>
        <w:fldChar w:fldCharType="end"/>
      </w:r>
    </w:p>
    <w:p w14:paraId="1D243698" w14:textId="329F6076"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_Toc187410671 \h </w:instrText>
      </w:r>
      <w:r>
        <w:rPr>
          <w:noProof/>
        </w:rPr>
      </w:r>
      <w:r>
        <w:rPr>
          <w:noProof/>
        </w:rPr>
        <w:fldChar w:fldCharType="separate"/>
      </w:r>
      <w:r>
        <w:rPr>
          <w:noProof/>
        </w:rPr>
        <w:t>37</w:t>
      </w:r>
      <w:r>
        <w:rPr>
          <w:noProof/>
        </w:rPr>
        <w:fldChar w:fldCharType="end"/>
      </w:r>
    </w:p>
    <w:p w14:paraId="114F2D4E" w14:textId="5F8AF69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_Toc187410672 \h </w:instrText>
      </w:r>
      <w:r>
        <w:rPr>
          <w:noProof/>
        </w:rPr>
      </w:r>
      <w:r>
        <w:rPr>
          <w:noProof/>
        </w:rPr>
        <w:fldChar w:fldCharType="separate"/>
      </w:r>
      <w:r>
        <w:rPr>
          <w:noProof/>
        </w:rPr>
        <w:t>37</w:t>
      </w:r>
      <w:r>
        <w:rPr>
          <w:noProof/>
        </w:rPr>
        <w:fldChar w:fldCharType="end"/>
      </w:r>
    </w:p>
    <w:p w14:paraId="2589B2C6" w14:textId="66F64A99"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_Toc187410673 \h </w:instrText>
      </w:r>
      <w:r>
        <w:rPr>
          <w:noProof/>
        </w:rPr>
      </w:r>
      <w:r>
        <w:rPr>
          <w:noProof/>
        </w:rPr>
        <w:fldChar w:fldCharType="separate"/>
      </w:r>
      <w:r>
        <w:rPr>
          <w:noProof/>
        </w:rPr>
        <w:t>38</w:t>
      </w:r>
      <w:r>
        <w:rPr>
          <w:noProof/>
        </w:rPr>
        <w:fldChar w:fldCharType="end"/>
      </w:r>
    </w:p>
    <w:p w14:paraId="2E9C1A91" w14:textId="5CD7D912"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_Toc187410674 \h </w:instrText>
      </w:r>
      <w:r>
        <w:rPr>
          <w:noProof/>
        </w:rPr>
      </w:r>
      <w:r>
        <w:rPr>
          <w:noProof/>
        </w:rPr>
        <w:fldChar w:fldCharType="separate"/>
      </w:r>
      <w:r>
        <w:rPr>
          <w:noProof/>
        </w:rPr>
        <w:t>38</w:t>
      </w:r>
      <w:r>
        <w:rPr>
          <w:noProof/>
        </w:rPr>
        <w:fldChar w:fldCharType="end"/>
      </w:r>
    </w:p>
    <w:p w14:paraId="35B3EED7" w14:textId="12F5A5F4"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_Toc187410675 \h </w:instrText>
      </w:r>
      <w:r>
        <w:rPr>
          <w:noProof/>
        </w:rPr>
      </w:r>
      <w:r>
        <w:rPr>
          <w:noProof/>
        </w:rPr>
        <w:fldChar w:fldCharType="separate"/>
      </w:r>
      <w:r>
        <w:rPr>
          <w:noProof/>
        </w:rPr>
        <w:t>38</w:t>
      </w:r>
      <w:r>
        <w:rPr>
          <w:noProof/>
        </w:rPr>
        <w:fldChar w:fldCharType="end"/>
      </w:r>
    </w:p>
    <w:p w14:paraId="52DE707E" w14:textId="496BDCFE"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_Toc187410676 \h </w:instrText>
      </w:r>
      <w:r>
        <w:rPr>
          <w:noProof/>
        </w:rPr>
      </w:r>
      <w:r>
        <w:rPr>
          <w:noProof/>
        </w:rPr>
        <w:fldChar w:fldCharType="separate"/>
      </w:r>
      <w:r>
        <w:rPr>
          <w:noProof/>
        </w:rPr>
        <w:t>39</w:t>
      </w:r>
      <w:r>
        <w:rPr>
          <w:noProof/>
        </w:rPr>
        <w:fldChar w:fldCharType="end"/>
      </w:r>
    </w:p>
    <w:p w14:paraId="3A8E6911" w14:textId="030CF0DC"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_Toc187410677 \h </w:instrText>
      </w:r>
      <w:r>
        <w:rPr>
          <w:noProof/>
        </w:rPr>
      </w:r>
      <w:r>
        <w:rPr>
          <w:noProof/>
        </w:rPr>
        <w:fldChar w:fldCharType="separate"/>
      </w:r>
      <w:r>
        <w:rPr>
          <w:noProof/>
        </w:rPr>
        <w:t>39</w:t>
      </w:r>
      <w:r>
        <w:rPr>
          <w:noProof/>
        </w:rPr>
        <w:fldChar w:fldCharType="end"/>
      </w:r>
    </w:p>
    <w:p w14:paraId="04617C1C" w14:textId="1344B2B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_Toc187410678 \h </w:instrText>
      </w:r>
      <w:r>
        <w:rPr>
          <w:noProof/>
        </w:rPr>
      </w:r>
      <w:r>
        <w:rPr>
          <w:noProof/>
        </w:rPr>
        <w:fldChar w:fldCharType="separate"/>
      </w:r>
      <w:r>
        <w:rPr>
          <w:noProof/>
        </w:rPr>
        <w:t>39</w:t>
      </w:r>
      <w:r>
        <w:rPr>
          <w:noProof/>
        </w:rPr>
        <w:fldChar w:fldCharType="end"/>
      </w:r>
    </w:p>
    <w:p w14:paraId="2AE2E3DD" w14:textId="7CF71221"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_Toc187410679 \h </w:instrText>
      </w:r>
      <w:r>
        <w:rPr>
          <w:noProof/>
        </w:rPr>
      </w:r>
      <w:r>
        <w:rPr>
          <w:noProof/>
        </w:rPr>
        <w:fldChar w:fldCharType="separate"/>
      </w:r>
      <w:r>
        <w:rPr>
          <w:noProof/>
        </w:rPr>
        <w:t>39</w:t>
      </w:r>
      <w:r>
        <w:rPr>
          <w:noProof/>
        </w:rPr>
        <w:fldChar w:fldCharType="end"/>
      </w:r>
    </w:p>
    <w:p w14:paraId="5D4C56C5" w14:textId="31D715FC"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_Toc187410680 \h </w:instrText>
      </w:r>
      <w:r>
        <w:rPr>
          <w:noProof/>
        </w:rPr>
      </w:r>
      <w:r>
        <w:rPr>
          <w:noProof/>
        </w:rPr>
        <w:fldChar w:fldCharType="separate"/>
      </w:r>
      <w:r>
        <w:rPr>
          <w:noProof/>
        </w:rPr>
        <w:t>39</w:t>
      </w:r>
      <w:r>
        <w:rPr>
          <w:noProof/>
        </w:rPr>
        <w:fldChar w:fldCharType="end"/>
      </w:r>
    </w:p>
    <w:p w14:paraId="54A9BA54" w14:textId="04C48AC0"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_Toc187410681 \h </w:instrText>
      </w:r>
      <w:r>
        <w:rPr>
          <w:noProof/>
        </w:rPr>
      </w:r>
      <w:r>
        <w:rPr>
          <w:noProof/>
        </w:rPr>
        <w:fldChar w:fldCharType="separate"/>
      </w:r>
      <w:r>
        <w:rPr>
          <w:noProof/>
        </w:rPr>
        <w:t>40</w:t>
      </w:r>
      <w:r>
        <w:rPr>
          <w:noProof/>
        </w:rPr>
        <w:fldChar w:fldCharType="end"/>
      </w:r>
    </w:p>
    <w:p w14:paraId="0E5DFE89" w14:textId="1C25DA2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_Toc187410682 \h </w:instrText>
      </w:r>
      <w:r>
        <w:rPr>
          <w:noProof/>
        </w:rPr>
      </w:r>
      <w:r>
        <w:rPr>
          <w:noProof/>
        </w:rPr>
        <w:fldChar w:fldCharType="separate"/>
      </w:r>
      <w:r>
        <w:rPr>
          <w:noProof/>
        </w:rPr>
        <w:t>40</w:t>
      </w:r>
      <w:r>
        <w:rPr>
          <w:noProof/>
        </w:rPr>
        <w:fldChar w:fldCharType="end"/>
      </w:r>
    </w:p>
    <w:p w14:paraId="46FA9553" w14:textId="3E61938A"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_Toc187410683 \h </w:instrText>
      </w:r>
      <w:r>
        <w:rPr>
          <w:noProof/>
        </w:rPr>
      </w:r>
      <w:r>
        <w:rPr>
          <w:noProof/>
        </w:rPr>
        <w:fldChar w:fldCharType="separate"/>
      </w:r>
      <w:r>
        <w:rPr>
          <w:noProof/>
        </w:rPr>
        <w:t>41</w:t>
      </w:r>
      <w:r>
        <w:rPr>
          <w:noProof/>
        </w:rPr>
        <w:fldChar w:fldCharType="end"/>
      </w:r>
    </w:p>
    <w:p w14:paraId="163F7CE7" w14:textId="0F7BE8AB"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_Toc187410684 \h </w:instrText>
      </w:r>
      <w:r>
        <w:rPr>
          <w:noProof/>
        </w:rPr>
      </w:r>
      <w:r>
        <w:rPr>
          <w:noProof/>
        </w:rPr>
        <w:fldChar w:fldCharType="separate"/>
      </w:r>
      <w:r>
        <w:rPr>
          <w:noProof/>
        </w:rPr>
        <w:t>41</w:t>
      </w:r>
      <w:r>
        <w:rPr>
          <w:noProof/>
        </w:rPr>
        <w:fldChar w:fldCharType="end"/>
      </w:r>
    </w:p>
    <w:p w14:paraId="1CA7650A" w14:textId="40616274"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_Toc187410685 \h </w:instrText>
      </w:r>
      <w:r>
        <w:rPr>
          <w:noProof/>
        </w:rPr>
      </w:r>
      <w:r>
        <w:rPr>
          <w:noProof/>
        </w:rPr>
        <w:fldChar w:fldCharType="separate"/>
      </w:r>
      <w:r>
        <w:rPr>
          <w:noProof/>
        </w:rPr>
        <w:t>42</w:t>
      </w:r>
      <w:r>
        <w:rPr>
          <w:noProof/>
        </w:rPr>
        <w:fldChar w:fldCharType="end"/>
      </w:r>
    </w:p>
    <w:p w14:paraId="5CDBF02C" w14:textId="660DF428"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_Toc187410686 \h </w:instrText>
      </w:r>
      <w:r>
        <w:rPr>
          <w:noProof/>
        </w:rPr>
      </w:r>
      <w:r>
        <w:rPr>
          <w:noProof/>
        </w:rPr>
        <w:fldChar w:fldCharType="separate"/>
      </w:r>
      <w:r>
        <w:rPr>
          <w:noProof/>
        </w:rPr>
        <w:t>42</w:t>
      </w:r>
      <w:r>
        <w:rPr>
          <w:noProof/>
        </w:rPr>
        <w:fldChar w:fldCharType="end"/>
      </w:r>
    </w:p>
    <w:p w14:paraId="7C99A305" w14:textId="1FCF7C2E"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_Toc187410687 \h </w:instrText>
      </w:r>
      <w:r>
        <w:rPr>
          <w:noProof/>
        </w:rPr>
      </w:r>
      <w:r>
        <w:rPr>
          <w:noProof/>
        </w:rPr>
        <w:fldChar w:fldCharType="separate"/>
      </w:r>
      <w:r>
        <w:rPr>
          <w:noProof/>
        </w:rPr>
        <w:t>42</w:t>
      </w:r>
      <w:r>
        <w:rPr>
          <w:noProof/>
        </w:rPr>
        <w:fldChar w:fldCharType="end"/>
      </w:r>
    </w:p>
    <w:p w14:paraId="2D0FEB42" w14:textId="1697F369"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_Toc187410688 \h </w:instrText>
      </w:r>
      <w:r>
        <w:rPr>
          <w:noProof/>
        </w:rPr>
      </w:r>
      <w:r>
        <w:rPr>
          <w:noProof/>
        </w:rPr>
        <w:fldChar w:fldCharType="separate"/>
      </w:r>
      <w:r>
        <w:rPr>
          <w:noProof/>
        </w:rPr>
        <w:t>42</w:t>
      </w:r>
      <w:r>
        <w:rPr>
          <w:noProof/>
        </w:rPr>
        <w:fldChar w:fldCharType="end"/>
      </w:r>
    </w:p>
    <w:p w14:paraId="56C100F1" w14:textId="4A882553"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_Toc187410689 \h </w:instrText>
      </w:r>
      <w:r>
        <w:rPr>
          <w:noProof/>
        </w:rPr>
      </w:r>
      <w:r>
        <w:rPr>
          <w:noProof/>
        </w:rPr>
        <w:fldChar w:fldCharType="separate"/>
      </w:r>
      <w:r>
        <w:rPr>
          <w:noProof/>
        </w:rPr>
        <w:t>43</w:t>
      </w:r>
      <w:r>
        <w:rPr>
          <w:noProof/>
        </w:rPr>
        <w:fldChar w:fldCharType="end"/>
      </w:r>
    </w:p>
    <w:p w14:paraId="454DFFB5" w14:textId="4362E44E"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_Toc187410690 \h </w:instrText>
      </w:r>
      <w:r>
        <w:rPr>
          <w:noProof/>
        </w:rPr>
      </w:r>
      <w:r>
        <w:rPr>
          <w:noProof/>
        </w:rPr>
        <w:fldChar w:fldCharType="separate"/>
      </w:r>
      <w:r>
        <w:rPr>
          <w:noProof/>
        </w:rPr>
        <w:t>44</w:t>
      </w:r>
      <w:r>
        <w:rPr>
          <w:noProof/>
        </w:rPr>
        <w:fldChar w:fldCharType="end"/>
      </w:r>
    </w:p>
    <w:p w14:paraId="5C579AA5" w14:textId="6D1B9A27"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_Toc187410691 \h </w:instrText>
      </w:r>
      <w:r>
        <w:rPr>
          <w:noProof/>
        </w:rPr>
      </w:r>
      <w:r>
        <w:rPr>
          <w:noProof/>
        </w:rPr>
        <w:fldChar w:fldCharType="separate"/>
      </w:r>
      <w:r>
        <w:rPr>
          <w:noProof/>
        </w:rPr>
        <w:t>44</w:t>
      </w:r>
      <w:r>
        <w:rPr>
          <w:noProof/>
        </w:rPr>
        <w:fldChar w:fldCharType="end"/>
      </w:r>
    </w:p>
    <w:p w14:paraId="27D48841" w14:textId="5C238E09"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_Toc187410692 \h </w:instrText>
      </w:r>
      <w:r>
        <w:rPr>
          <w:noProof/>
        </w:rPr>
      </w:r>
      <w:r>
        <w:rPr>
          <w:noProof/>
        </w:rPr>
        <w:fldChar w:fldCharType="separate"/>
      </w:r>
      <w:r>
        <w:rPr>
          <w:noProof/>
        </w:rPr>
        <w:t>44</w:t>
      </w:r>
      <w:r>
        <w:rPr>
          <w:noProof/>
        </w:rPr>
        <w:fldChar w:fldCharType="end"/>
      </w:r>
    </w:p>
    <w:p w14:paraId="1F7BF710" w14:textId="5ABFAB6E"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_Toc187410693 \h </w:instrText>
      </w:r>
      <w:r>
        <w:rPr>
          <w:noProof/>
        </w:rPr>
      </w:r>
      <w:r>
        <w:rPr>
          <w:noProof/>
        </w:rPr>
        <w:fldChar w:fldCharType="separate"/>
      </w:r>
      <w:r>
        <w:rPr>
          <w:noProof/>
        </w:rPr>
        <w:t>46</w:t>
      </w:r>
      <w:r>
        <w:rPr>
          <w:noProof/>
        </w:rPr>
        <w:fldChar w:fldCharType="end"/>
      </w:r>
    </w:p>
    <w:p w14:paraId="71C1E54B" w14:textId="60C6A799"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_Toc187410694 \h </w:instrText>
      </w:r>
      <w:r>
        <w:rPr>
          <w:noProof/>
        </w:rPr>
      </w:r>
      <w:r>
        <w:rPr>
          <w:noProof/>
        </w:rPr>
        <w:fldChar w:fldCharType="separate"/>
      </w:r>
      <w:r>
        <w:rPr>
          <w:noProof/>
        </w:rPr>
        <w:t>46</w:t>
      </w:r>
      <w:r>
        <w:rPr>
          <w:noProof/>
        </w:rPr>
        <w:fldChar w:fldCharType="end"/>
      </w:r>
    </w:p>
    <w:p w14:paraId="36866F33" w14:textId="07DA4279"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_Toc187410695 \h </w:instrText>
      </w:r>
      <w:r>
        <w:rPr>
          <w:noProof/>
        </w:rPr>
      </w:r>
      <w:r>
        <w:rPr>
          <w:noProof/>
        </w:rPr>
        <w:fldChar w:fldCharType="separate"/>
      </w:r>
      <w:r>
        <w:rPr>
          <w:noProof/>
        </w:rPr>
        <w:t>47</w:t>
      </w:r>
      <w:r>
        <w:rPr>
          <w:noProof/>
        </w:rPr>
        <w:fldChar w:fldCharType="end"/>
      </w:r>
    </w:p>
    <w:p w14:paraId="5E64C23B" w14:textId="1D2ECEE4"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_Toc187410696 \h </w:instrText>
      </w:r>
      <w:r>
        <w:rPr>
          <w:noProof/>
        </w:rPr>
      </w:r>
      <w:r>
        <w:rPr>
          <w:noProof/>
        </w:rPr>
        <w:fldChar w:fldCharType="separate"/>
      </w:r>
      <w:r>
        <w:rPr>
          <w:noProof/>
        </w:rPr>
        <w:t>47</w:t>
      </w:r>
      <w:r>
        <w:rPr>
          <w:noProof/>
        </w:rPr>
        <w:fldChar w:fldCharType="end"/>
      </w:r>
    </w:p>
    <w:p w14:paraId="5A7C2EF1" w14:textId="0CCDCB5F"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_Toc187410697 \h </w:instrText>
      </w:r>
      <w:r>
        <w:rPr>
          <w:noProof/>
        </w:rPr>
      </w:r>
      <w:r>
        <w:rPr>
          <w:noProof/>
        </w:rPr>
        <w:fldChar w:fldCharType="separate"/>
      </w:r>
      <w:r>
        <w:rPr>
          <w:noProof/>
        </w:rPr>
        <w:t>47</w:t>
      </w:r>
      <w:r>
        <w:rPr>
          <w:noProof/>
        </w:rPr>
        <w:fldChar w:fldCharType="end"/>
      </w:r>
    </w:p>
    <w:p w14:paraId="6921C7C3" w14:textId="60EC11BB"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_Toc187410698 \h </w:instrText>
      </w:r>
      <w:r>
        <w:rPr>
          <w:noProof/>
        </w:rPr>
      </w:r>
      <w:r>
        <w:rPr>
          <w:noProof/>
        </w:rPr>
        <w:fldChar w:fldCharType="separate"/>
      </w:r>
      <w:r>
        <w:rPr>
          <w:noProof/>
        </w:rPr>
        <w:t>47</w:t>
      </w:r>
      <w:r>
        <w:rPr>
          <w:noProof/>
        </w:rPr>
        <w:fldChar w:fldCharType="end"/>
      </w:r>
    </w:p>
    <w:p w14:paraId="4FF9797A" w14:textId="4E66C94E"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_Toc187410699 \h </w:instrText>
      </w:r>
      <w:r>
        <w:rPr>
          <w:noProof/>
        </w:rPr>
      </w:r>
      <w:r>
        <w:rPr>
          <w:noProof/>
        </w:rPr>
        <w:fldChar w:fldCharType="separate"/>
      </w:r>
      <w:r>
        <w:rPr>
          <w:noProof/>
        </w:rPr>
        <w:t>48</w:t>
      </w:r>
      <w:r>
        <w:rPr>
          <w:noProof/>
        </w:rPr>
        <w:fldChar w:fldCharType="end"/>
      </w:r>
    </w:p>
    <w:p w14:paraId="30B61DE7" w14:textId="015A3602"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_Toc187410700 \h </w:instrText>
      </w:r>
      <w:r>
        <w:rPr>
          <w:noProof/>
        </w:rPr>
      </w:r>
      <w:r>
        <w:rPr>
          <w:noProof/>
        </w:rPr>
        <w:fldChar w:fldCharType="separate"/>
      </w:r>
      <w:r>
        <w:rPr>
          <w:noProof/>
        </w:rPr>
        <w:t>48</w:t>
      </w:r>
      <w:r>
        <w:rPr>
          <w:noProof/>
        </w:rPr>
        <w:fldChar w:fldCharType="end"/>
      </w:r>
    </w:p>
    <w:p w14:paraId="55A605ED" w14:textId="202B4CE8"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_Toc187410701 \h </w:instrText>
      </w:r>
      <w:r>
        <w:rPr>
          <w:noProof/>
        </w:rPr>
      </w:r>
      <w:r>
        <w:rPr>
          <w:noProof/>
        </w:rPr>
        <w:fldChar w:fldCharType="separate"/>
      </w:r>
      <w:r>
        <w:rPr>
          <w:noProof/>
        </w:rPr>
        <w:t>49</w:t>
      </w:r>
      <w:r>
        <w:rPr>
          <w:noProof/>
        </w:rPr>
        <w:fldChar w:fldCharType="end"/>
      </w:r>
    </w:p>
    <w:p w14:paraId="5D3E3B39" w14:textId="495387C2"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_Toc187410702 \h </w:instrText>
      </w:r>
      <w:r>
        <w:rPr>
          <w:noProof/>
        </w:rPr>
      </w:r>
      <w:r>
        <w:rPr>
          <w:noProof/>
        </w:rPr>
        <w:fldChar w:fldCharType="separate"/>
      </w:r>
      <w:r>
        <w:rPr>
          <w:noProof/>
        </w:rPr>
        <w:t>49</w:t>
      </w:r>
      <w:r>
        <w:rPr>
          <w:noProof/>
        </w:rPr>
        <w:fldChar w:fldCharType="end"/>
      </w:r>
    </w:p>
    <w:p w14:paraId="3772E9A7" w14:textId="230C7F29"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_Toc187410703 \h </w:instrText>
      </w:r>
      <w:r>
        <w:rPr>
          <w:noProof/>
        </w:rPr>
      </w:r>
      <w:r>
        <w:rPr>
          <w:noProof/>
        </w:rPr>
        <w:fldChar w:fldCharType="separate"/>
      </w:r>
      <w:r>
        <w:rPr>
          <w:noProof/>
        </w:rPr>
        <w:t>49</w:t>
      </w:r>
      <w:r>
        <w:rPr>
          <w:noProof/>
        </w:rPr>
        <w:fldChar w:fldCharType="end"/>
      </w:r>
    </w:p>
    <w:p w14:paraId="4E7A6D61" w14:textId="0B6889E0"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_Toc187410704 \h </w:instrText>
      </w:r>
      <w:r>
        <w:rPr>
          <w:noProof/>
        </w:rPr>
      </w:r>
      <w:r>
        <w:rPr>
          <w:noProof/>
        </w:rPr>
        <w:fldChar w:fldCharType="separate"/>
      </w:r>
      <w:r>
        <w:rPr>
          <w:noProof/>
        </w:rPr>
        <w:t>49</w:t>
      </w:r>
      <w:r>
        <w:rPr>
          <w:noProof/>
        </w:rPr>
        <w:fldChar w:fldCharType="end"/>
      </w:r>
    </w:p>
    <w:p w14:paraId="49C3078B" w14:textId="71416BF0"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_Toc187410705 \h </w:instrText>
      </w:r>
      <w:r>
        <w:rPr>
          <w:noProof/>
        </w:rPr>
      </w:r>
      <w:r>
        <w:rPr>
          <w:noProof/>
        </w:rPr>
        <w:fldChar w:fldCharType="separate"/>
      </w:r>
      <w:r>
        <w:rPr>
          <w:noProof/>
        </w:rPr>
        <w:t>49</w:t>
      </w:r>
      <w:r>
        <w:rPr>
          <w:noProof/>
        </w:rPr>
        <w:fldChar w:fldCharType="end"/>
      </w:r>
    </w:p>
    <w:p w14:paraId="5A052926" w14:textId="025614AF"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_Toc187410706 \h </w:instrText>
      </w:r>
      <w:r>
        <w:rPr>
          <w:noProof/>
        </w:rPr>
      </w:r>
      <w:r>
        <w:rPr>
          <w:noProof/>
        </w:rPr>
        <w:fldChar w:fldCharType="separate"/>
      </w:r>
      <w:r>
        <w:rPr>
          <w:noProof/>
        </w:rPr>
        <w:t>50</w:t>
      </w:r>
      <w:r>
        <w:rPr>
          <w:noProof/>
        </w:rPr>
        <w:fldChar w:fldCharType="end"/>
      </w:r>
    </w:p>
    <w:p w14:paraId="130885DA" w14:textId="02251054"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_Toc187410707 \h </w:instrText>
      </w:r>
      <w:r>
        <w:rPr>
          <w:noProof/>
        </w:rPr>
      </w:r>
      <w:r>
        <w:rPr>
          <w:noProof/>
        </w:rPr>
        <w:fldChar w:fldCharType="separate"/>
      </w:r>
      <w:r>
        <w:rPr>
          <w:noProof/>
        </w:rPr>
        <w:t>50</w:t>
      </w:r>
      <w:r>
        <w:rPr>
          <w:noProof/>
        </w:rPr>
        <w:fldChar w:fldCharType="end"/>
      </w:r>
    </w:p>
    <w:p w14:paraId="4903B704" w14:textId="4CFB31AC"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_Toc187410708 \h </w:instrText>
      </w:r>
      <w:r>
        <w:rPr>
          <w:noProof/>
        </w:rPr>
      </w:r>
      <w:r>
        <w:rPr>
          <w:noProof/>
        </w:rPr>
        <w:fldChar w:fldCharType="separate"/>
      </w:r>
      <w:r>
        <w:rPr>
          <w:noProof/>
        </w:rPr>
        <w:t>50</w:t>
      </w:r>
      <w:r>
        <w:rPr>
          <w:noProof/>
        </w:rPr>
        <w:fldChar w:fldCharType="end"/>
      </w:r>
    </w:p>
    <w:p w14:paraId="2E90DE7C" w14:textId="7092D50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_Toc187410709 \h </w:instrText>
      </w:r>
      <w:r>
        <w:rPr>
          <w:noProof/>
        </w:rPr>
      </w:r>
      <w:r>
        <w:rPr>
          <w:noProof/>
        </w:rPr>
        <w:fldChar w:fldCharType="separate"/>
      </w:r>
      <w:r>
        <w:rPr>
          <w:noProof/>
        </w:rPr>
        <w:t>50</w:t>
      </w:r>
      <w:r>
        <w:rPr>
          <w:noProof/>
        </w:rPr>
        <w:fldChar w:fldCharType="end"/>
      </w:r>
    </w:p>
    <w:p w14:paraId="06B40036" w14:textId="554A8C9B"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_Toc187410710 \h </w:instrText>
      </w:r>
      <w:r>
        <w:rPr>
          <w:noProof/>
        </w:rPr>
      </w:r>
      <w:r>
        <w:rPr>
          <w:noProof/>
        </w:rPr>
        <w:fldChar w:fldCharType="separate"/>
      </w:r>
      <w:r>
        <w:rPr>
          <w:noProof/>
        </w:rPr>
        <w:t>50</w:t>
      </w:r>
      <w:r>
        <w:rPr>
          <w:noProof/>
        </w:rPr>
        <w:fldChar w:fldCharType="end"/>
      </w:r>
    </w:p>
    <w:p w14:paraId="4278BDD5" w14:textId="01781D0F"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_Toc187410711 \h </w:instrText>
      </w:r>
      <w:r>
        <w:rPr>
          <w:noProof/>
        </w:rPr>
      </w:r>
      <w:r>
        <w:rPr>
          <w:noProof/>
        </w:rPr>
        <w:fldChar w:fldCharType="separate"/>
      </w:r>
      <w:r>
        <w:rPr>
          <w:noProof/>
        </w:rPr>
        <w:t>51</w:t>
      </w:r>
      <w:r>
        <w:rPr>
          <w:noProof/>
        </w:rPr>
        <w:fldChar w:fldCharType="end"/>
      </w:r>
    </w:p>
    <w:p w14:paraId="2D176048" w14:textId="42608740"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_Toc187410712 \h </w:instrText>
      </w:r>
      <w:r>
        <w:rPr>
          <w:noProof/>
        </w:rPr>
      </w:r>
      <w:r>
        <w:rPr>
          <w:noProof/>
        </w:rPr>
        <w:fldChar w:fldCharType="separate"/>
      </w:r>
      <w:r>
        <w:rPr>
          <w:noProof/>
        </w:rPr>
        <w:t>51</w:t>
      </w:r>
      <w:r>
        <w:rPr>
          <w:noProof/>
        </w:rPr>
        <w:fldChar w:fldCharType="end"/>
      </w:r>
    </w:p>
    <w:p w14:paraId="74D58411" w14:textId="2113419A"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_Toc187410713 \h </w:instrText>
      </w:r>
      <w:r>
        <w:rPr>
          <w:noProof/>
        </w:rPr>
      </w:r>
      <w:r>
        <w:rPr>
          <w:noProof/>
        </w:rPr>
        <w:fldChar w:fldCharType="separate"/>
      </w:r>
      <w:r>
        <w:rPr>
          <w:noProof/>
        </w:rPr>
        <w:t>51</w:t>
      </w:r>
      <w:r>
        <w:rPr>
          <w:noProof/>
        </w:rPr>
        <w:fldChar w:fldCharType="end"/>
      </w:r>
    </w:p>
    <w:p w14:paraId="3E387F2E" w14:textId="53000F24"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_Toc187410714 \h </w:instrText>
      </w:r>
      <w:r>
        <w:rPr>
          <w:noProof/>
        </w:rPr>
      </w:r>
      <w:r>
        <w:rPr>
          <w:noProof/>
        </w:rPr>
        <w:fldChar w:fldCharType="separate"/>
      </w:r>
      <w:r>
        <w:rPr>
          <w:noProof/>
        </w:rPr>
        <w:t>52</w:t>
      </w:r>
      <w:r>
        <w:rPr>
          <w:noProof/>
        </w:rPr>
        <w:fldChar w:fldCharType="end"/>
      </w:r>
    </w:p>
    <w:p w14:paraId="1873DD0F" w14:textId="565F0C7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_Toc187410715 \h </w:instrText>
      </w:r>
      <w:r>
        <w:rPr>
          <w:noProof/>
        </w:rPr>
      </w:r>
      <w:r>
        <w:rPr>
          <w:noProof/>
        </w:rPr>
        <w:fldChar w:fldCharType="separate"/>
      </w:r>
      <w:r>
        <w:rPr>
          <w:noProof/>
        </w:rPr>
        <w:t>52</w:t>
      </w:r>
      <w:r>
        <w:rPr>
          <w:noProof/>
        </w:rPr>
        <w:fldChar w:fldCharType="end"/>
      </w:r>
    </w:p>
    <w:p w14:paraId="2FF437A8" w14:textId="2F73D63C"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_Toc187410716 \h </w:instrText>
      </w:r>
      <w:r>
        <w:rPr>
          <w:noProof/>
        </w:rPr>
      </w:r>
      <w:r>
        <w:rPr>
          <w:noProof/>
        </w:rPr>
        <w:fldChar w:fldCharType="separate"/>
      </w:r>
      <w:r>
        <w:rPr>
          <w:noProof/>
        </w:rPr>
        <w:t>52</w:t>
      </w:r>
      <w:r>
        <w:rPr>
          <w:noProof/>
        </w:rPr>
        <w:fldChar w:fldCharType="end"/>
      </w:r>
    </w:p>
    <w:p w14:paraId="4707EC24" w14:textId="55F99B1F"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_Toc187410717 \h </w:instrText>
      </w:r>
      <w:r>
        <w:rPr>
          <w:noProof/>
        </w:rPr>
      </w:r>
      <w:r>
        <w:rPr>
          <w:noProof/>
        </w:rPr>
        <w:fldChar w:fldCharType="separate"/>
      </w:r>
      <w:r>
        <w:rPr>
          <w:noProof/>
        </w:rPr>
        <w:t>52</w:t>
      </w:r>
      <w:r>
        <w:rPr>
          <w:noProof/>
        </w:rPr>
        <w:fldChar w:fldCharType="end"/>
      </w:r>
    </w:p>
    <w:p w14:paraId="15FAFF31" w14:textId="611AB7A7"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_Toc187410718 \h </w:instrText>
      </w:r>
      <w:r>
        <w:rPr>
          <w:noProof/>
        </w:rPr>
      </w:r>
      <w:r>
        <w:rPr>
          <w:noProof/>
        </w:rPr>
        <w:fldChar w:fldCharType="separate"/>
      </w:r>
      <w:r>
        <w:rPr>
          <w:noProof/>
        </w:rPr>
        <w:t>52</w:t>
      </w:r>
      <w:r>
        <w:rPr>
          <w:noProof/>
        </w:rPr>
        <w:fldChar w:fldCharType="end"/>
      </w:r>
    </w:p>
    <w:p w14:paraId="591CB3AC" w14:textId="6F013AB2"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_Toc187410719 \h </w:instrText>
      </w:r>
      <w:r>
        <w:rPr>
          <w:noProof/>
        </w:rPr>
      </w:r>
      <w:r>
        <w:rPr>
          <w:noProof/>
        </w:rPr>
        <w:fldChar w:fldCharType="separate"/>
      </w:r>
      <w:r>
        <w:rPr>
          <w:noProof/>
        </w:rPr>
        <w:t>53</w:t>
      </w:r>
      <w:r>
        <w:rPr>
          <w:noProof/>
        </w:rPr>
        <w:fldChar w:fldCharType="end"/>
      </w:r>
    </w:p>
    <w:p w14:paraId="3D25A227" w14:textId="4120AFDE"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_Toc187410720 \h </w:instrText>
      </w:r>
      <w:r>
        <w:rPr>
          <w:noProof/>
        </w:rPr>
      </w:r>
      <w:r>
        <w:rPr>
          <w:noProof/>
        </w:rPr>
        <w:fldChar w:fldCharType="separate"/>
      </w:r>
      <w:r>
        <w:rPr>
          <w:noProof/>
        </w:rPr>
        <w:t>53</w:t>
      </w:r>
      <w:r>
        <w:rPr>
          <w:noProof/>
        </w:rPr>
        <w:fldChar w:fldCharType="end"/>
      </w:r>
    </w:p>
    <w:p w14:paraId="67CA95BF" w14:textId="369B177B"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152910">
        <w:rPr>
          <w:noProof/>
          <w:lang w:val="en-US"/>
        </w:rPr>
        <w:t>PDUs and parameters specific to the present document</w:t>
      </w:r>
      <w:r>
        <w:rPr>
          <w:noProof/>
        </w:rPr>
        <w:tab/>
      </w:r>
      <w:r>
        <w:rPr>
          <w:noProof/>
        </w:rPr>
        <w:fldChar w:fldCharType="begin" w:fldLock="1"/>
      </w:r>
      <w:r>
        <w:rPr>
          <w:noProof/>
        </w:rPr>
        <w:instrText xml:space="preserve"> PAGEREF _Toc187410721 \h </w:instrText>
      </w:r>
      <w:r>
        <w:rPr>
          <w:noProof/>
        </w:rPr>
      </w:r>
      <w:r>
        <w:rPr>
          <w:noProof/>
        </w:rPr>
        <w:fldChar w:fldCharType="separate"/>
      </w:r>
      <w:r>
        <w:rPr>
          <w:noProof/>
        </w:rPr>
        <w:t>53</w:t>
      </w:r>
      <w:r>
        <w:rPr>
          <w:noProof/>
        </w:rPr>
        <w:fldChar w:fldCharType="end"/>
      </w:r>
    </w:p>
    <w:p w14:paraId="61DFA996" w14:textId="401DD272"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ATSSS parameters</w:t>
      </w:r>
      <w:r>
        <w:rPr>
          <w:noProof/>
        </w:rPr>
        <w:tab/>
      </w:r>
      <w:r>
        <w:rPr>
          <w:noProof/>
        </w:rPr>
        <w:fldChar w:fldCharType="begin" w:fldLock="1"/>
      </w:r>
      <w:r>
        <w:rPr>
          <w:noProof/>
        </w:rPr>
        <w:instrText xml:space="preserve"> PAGEREF _Toc187410722 \h </w:instrText>
      </w:r>
      <w:r>
        <w:rPr>
          <w:noProof/>
        </w:rPr>
      </w:r>
      <w:r>
        <w:rPr>
          <w:noProof/>
        </w:rPr>
        <w:fldChar w:fldCharType="separate"/>
      </w:r>
      <w:r>
        <w:rPr>
          <w:noProof/>
        </w:rPr>
        <w:t>53</w:t>
      </w:r>
      <w:r>
        <w:rPr>
          <w:noProof/>
        </w:rPr>
        <w:fldChar w:fldCharType="end"/>
      </w:r>
    </w:p>
    <w:p w14:paraId="5C79BA3B" w14:textId="2192F12B"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152910">
        <w:rPr>
          <w:noProof/>
          <w:lang w:val="en-US"/>
        </w:rPr>
        <w:t>General</w:t>
      </w:r>
      <w:r>
        <w:rPr>
          <w:noProof/>
        </w:rPr>
        <w:tab/>
      </w:r>
      <w:r>
        <w:rPr>
          <w:noProof/>
        </w:rPr>
        <w:fldChar w:fldCharType="begin" w:fldLock="1"/>
      </w:r>
      <w:r>
        <w:rPr>
          <w:noProof/>
        </w:rPr>
        <w:instrText xml:space="preserve"> PAGEREF _Toc187410723 \h </w:instrText>
      </w:r>
      <w:r>
        <w:rPr>
          <w:noProof/>
        </w:rPr>
      </w:r>
      <w:r>
        <w:rPr>
          <w:noProof/>
        </w:rPr>
        <w:fldChar w:fldCharType="separate"/>
      </w:r>
      <w:r>
        <w:rPr>
          <w:noProof/>
        </w:rPr>
        <w:t>53</w:t>
      </w:r>
      <w:r>
        <w:rPr>
          <w:noProof/>
        </w:rPr>
        <w:fldChar w:fldCharType="end"/>
      </w:r>
    </w:p>
    <w:p w14:paraId="44EA4200" w14:textId="32C42693"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152910">
        <w:rPr>
          <w:noProof/>
          <w:lang w:val="en-US"/>
        </w:rPr>
        <w:t>Encoding of ATSSS parameters</w:t>
      </w:r>
      <w:r>
        <w:rPr>
          <w:noProof/>
        </w:rPr>
        <w:tab/>
      </w:r>
      <w:r>
        <w:rPr>
          <w:noProof/>
        </w:rPr>
        <w:fldChar w:fldCharType="begin" w:fldLock="1"/>
      </w:r>
      <w:r>
        <w:rPr>
          <w:noProof/>
        </w:rPr>
        <w:instrText xml:space="preserve"> PAGEREF _Toc187410724 \h </w:instrText>
      </w:r>
      <w:r>
        <w:rPr>
          <w:noProof/>
        </w:rPr>
      </w:r>
      <w:r>
        <w:rPr>
          <w:noProof/>
        </w:rPr>
        <w:fldChar w:fldCharType="separate"/>
      </w:r>
      <w:r>
        <w:rPr>
          <w:noProof/>
        </w:rPr>
        <w:t>54</w:t>
      </w:r>
      <w:r>
        <w:rPr>
          <w:noProof/>
        </w:rPr>
        <w:fldChar w:fldCharType="end"/>
      </w:r>
    </w:p>
    <w:p w14:paraId="69F2C84C" w14:textId="56D532B5"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152910">
        <w:rPr>
          <w:noProof/>
          <w:lang w:val="en-US"/>
        </w:rPr>
        <w:t>ATSSS rules</w:t>
      </w:r>
      <w:r>
        <w:rPr>
          <w:noProof/>
        </w:rPr>
        <w:tab/>
      </w:r>
      <w:r>
        <w:rPr>
          <w:noProof/>
        </w:rPr>
        <w:fldChar w:fldCharType="begin" w:fldLock="1"/>
      </w:r>
      <w:r>
        <w:rPr>
          <w:noProof/>
        </w:rPr>
        <w:instrText xml:space="preserve"> PAGEREF _Toc187410725 \h </w:instrText>
      </w:r>
      <w:r>
        <w:rPr>
          <w:noProof/>
        </w:rPr>
      </w:r>
      <w:r>
        <w:rPr>
          <w:noProof/>
        </w:rPr>
        <w:fldChar w:fldCharType="separate"/>
      </w:r>
      <w:r>
        <w:rPr>
          <w:noProof/>
        </w:rPr>
        <w:t>55</w:t>
      </w:r>
      <w:r>
        <w:rPr>
          <w:noProof/>
        </w:rPr>
        <w:fldChar w:fldCharType="end"/>
      </w:r>
    </w:p>
    <w:p w14:paraId="21FB04B2" w14:textId="430DCAF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_Toc187410726 \h </w:instrText>
      </w:r>
      <w:r>
        <w:rPr>
          <w:noProof/>
        </w:rPr>
      </w:r>
      <w:r>
        <w:rPr>
          <w:noProof/>
        </w:rPr>
        <w:fldChar w:fldCharType="separate"/>
      </w:r>
      <w:r>
        <w:rPr>
          <w:noProof/>
        </w:rPr>
        <w:t>55</w:t>
      </w:r>
      <w:r>
        <w:rPr>
          <w:noProof/>
        </w:rPr>
        <w:fldChar w:fldCharType="end"/>
      </w:r>
    </w:p>
    <w:p w14:paraId="35EFE885" w14:textId="02212E1B"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_Toc187410727 \h </w:instrText>
      </w:r>
      <w:r>
        <w:rPr>
          <w:noProof/>
        </w:rPr>
      </w:r>
      <w:r>
        <w:rPr>
          <w:noProof/>
        </w:rPr>
        <w:fldChar w:fldCharType="separate"/>
      </w:r>
      <w:r>
        <w:rPr>
          <w:noProof/>
        </w:rPr>
        <w:t>57</w:t>
      </w:r>
      <w:r>
        <w:rPr>
          <w:noProof/>
        </w:rPr>
        <w:fldChar w:fldCharType="end"/>
      </w:r>
    </w:p>
    <w:p w14:paraId="4FB81793" w14:textId="2F7362B1"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152910">
        <w:rPr>
          <w:noProof/>
          <w:lang w:val="en-US"/>
        </w:rPr>
        <w:t>Network steering functionalities information</w:t>
      </w:r>
      <w:r>
        <w:rPr>
          <w:noProof/>
        </w:rPr>
        <w:tab/>
      </w:r>
      <w:r>
        <w:rPr>
          <w:noProof/>
        </w:rPr>
        <w:fldChar w:fldCharType="begin" w:fldLock="1"/>
      </w:r>
      <w:r>
        <w:rPr>
          <w:noProof/>
        </w:rPr>
        <w:instrText xml:space="preserve"> PAGEREF _Toc187410728 \h </w:instrText>
      </w:r>
      <w:r>
        <w:rPr>
          <w:noProof/>
        </w:rPr>
      </w:r>
      <w:r>
        <w:rPr>
          <w:noProof/>
        </w:rPr>
        <w:fldChar w:fldCharType="separate"/>
      </w:r>
      <w:r>
        <w:rPr>
          <w:noProof/>
        </w:rPr>
        <w:t>63</w:t>
      </w:r>
      <w:r>
        <w:rPr>
          <w:noProof/>
        </w:rPr>
        <w:fldChar w:fldCharType="end"/>
      </w:r>
    </w:p>
    <w:p w14:paraId="646D3366" w14:textId="3D4DF6FB"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_Toc187410729 \h </w:instrText>
      </w:r>
      <w:r>
        <w:rPr>
          <w:noProof/>
        </w:rPr>
      </w:r>
      <w:r>
        <w:rPr>
          <w:noProof/>
        </w:rPr>
        <w:fldChar w:fldCharType="separate"/>
      </w:r>
      <w:r>
        <w:rPr>
          <w:noProof/>
        </w:rPr>
        <w:t>63</w:t>
      </w:r>
      <w:r>
        <w:rPr>
          <w:noProof/>
        </w:rPr>
        <w:fldChar w:fldCharType="end"/>
      </w:r>
    </w:p>
    <w:p w14:paraId="4C59B775" w14:textId="38BB75B4"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_Toc187410730 \h </w:instrText>
      </w:r>
      <w:r>
        <w:rPr>
          <w:noProof/>
        </w:rPr>
      </w:r>
      <w:r>
        <w:rPr>
          <w:noProof/>
        </w:rPr>
        <w:fldChar w:fldCharType="separate"/>
      </w:r>
      <w:r>
        <w:rPr>
          <w:noProof/>
        </w:rPr>
        <w:t>63</w:t>
      </w:r>
      <w:r>
        <w:rPr>
          <w:noProof/>
        </w:rPr>
        <w:fldChar w:fldCharType="end"/>
      </w:r>
    </w:p>
    <w:p w14:paraId="28DFD075" w14:textId="1C017E37"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_Toc187410731 \h </w:instrText>
      </w:r>
      <w:r>
        <w:rPr>
          <w:noProof/>
        </w:rPr>
      </w:r>
      <w:r>
        <w:rPr>
          <w:noProof/>
        </w:rPr>
        <w:fldChar w:fldCharType="separate"/>
      </w:r>
      <w:r>
        <w:rPr>
          <w:noProof/>
        </w:rPr>
        <w:t>64</w:t>
      </w:r>
      <w:r>
        <w:rPr>
          <w:noProof/>
        </w:rPr>
        <w:fldChar w:fldCharType="end"/>
      </w:r>
    </w:p>
    <w:p w14:paraId="2D4CE0E3" w14:textId="61D9E3C5"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_Toc187410732 \h </w:instrText>
      </w:r>
      <w:r>
        <w:rPr>
          <w:noProof/>
        </w:rPr>
      </w:r>
      <w:r>
        <w:rPr>
          <w:noProof/>
        </w:rPr>
        <w:fldChar w:fldCharType="separate"/>
      </w:r>
      <w:r>
        <w:rPr>
          <w:noProof/>
        </w:rPr>
        <w:t>64</w:t>
      </w:r>
      <w:r>
        <w:rPr>
          <w:noProof/>
        </w:rPr>
        <w:fldChar w:fldCharType="end"/>
      </w:r>
    </w:p>
    <w:p w14:paraId="795C29C5" w14:textId="71AD91BB"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_Toc187410733 \h </w:instrText>
      </w:r>
      <w:r>
        <w:rPr>
          <w:noProof/>
        </w:rPr>
      </w:r>
      <w:r>
        <w:rPr>
          <w:noProof/>
        </w:rPr>
        <w:fldChar w:fldCharType="separate"/>
      </w:r>
      <w:r>
        <w:rPr>
          <w:noProof/>
        </w:rPr>
        <w:t>65</w:t>
      </w:r>
      <w:r>
        <w:rPr>
          <w:noProof/>
        </w:rPr>
        <w:fldChar w:fldCharType="end"/>
      </w:r>
    </w:p>
    <w:p w14:paraId="5FBB6B71" w14:textId="55E8F6AB"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_Toc187410734 \h </w:instrText>
      </w:r>
      <w:r>
        <w:rPr>
          <w:noProof/>
        </w:rPr>
      </w:r>
      <w:r>
        <w:rPr>
          <w:noProof/>
        </w:rPr>
        <w:fldChar w:fldCharType="separate"/>
      </w:r>
      <w:r>
        <w:rPr>
          <w:noProof/>
        </w:rPr>
        <w:t>65</w:t>
      </w:r>
      <w:r>
        <w:rPr>
          <w:noProof/>
        </w:rPr>
        <w:fldChar w:fldCharType="end"/>
      </w:r>
    </w:p>
    <w:p w14:paraId="3415B813" w14:textId="33CE5B9E"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_Toc187410735 \h </w:instrText>
      </w:r>
      <w:r>
        <w:rPr>
          <w:noProof/>
        </w:rPr>
      </w:r>
      <w:r>
        <w:rPr>
          <w:noProof/>
        </w:rPr>
        <w:fldChar w:fldCharType="separate"/>
      </w:r>
      <w:r>
        <w:rPr>
          <w:noProof/>
        </w:rPr>
        <w:t>65</w:t>
      </w:r>
      <w:r>
        <w:rPr>
          <w:noProof/>
        </w:rPr>
        <w:fldChar w:fldCharType="end"/>
      </w:r>
    </w:p>
    <w:p w14:paraId="40438B91" w14:textId="359891AD"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_Toc187410736 \h </w:instrText>
      </w:r>
      <w:r>
        <w:rPr>
          <w:noProof/>
        </w:rPr>
      </w:r>
      <w:r>
        <w:rPr>
          <w:noProof/>
        </w:rPr>
        <w:fldChar w:fldCharType="separate"/>
      </w:r>
      <w:r>
        <w:rPr>
          <w:noProof/>
        </w:rPr>
        <w:t>66</w:t>
      </w:r>
      <w:r>
        <w:rPr>
          <w:noProof/>
        </w:rPr>
        <w:fldChar w:fldCharType="end"/>
      </w:r>
    </w:p>
    <w:p w14:paraId="7A4E0B45" w14:textId="003D72A1"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_Toc187410737 \h </w:instrText>
      </w:r>
      <w:r>
        <w:rPr>
          <w:noProof/>
        </w:rPr>
      </w:r>
      <w:r>
        <w:rPr>
          <w:noProof/>
        </w:rPr>
        <w:fldChar w:fldCharType="separate"/>
      </w:r>
      <w:r>
        <w:rPr>
          <w:noProof/>
        </w:rPr>
        <w:t>66</w:t>
      </w:r>
      <w:r>
        <w:rPr>
          <w:noProof/>
        </w:rPr>
        <w:fldChar w:fldCharType="end"/>
      </w:r>
    </w:p>
    <w:p w14:paraId="1F134EDA" w14:textId="77AB22F7"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_Toc187410738 \h </w:instrText>
      </w:r>
      <w:r>
        <w:rPr>
          <w:noProof/>
        </w:rPr>
      </w:r>
      <w:r>
        <w:rPr>
          <w:noProof/>
        </w:rPr>
        <w:fldChar w:fldCharType="separate"/>
      </w:r>
      <w:r>
        <w:rPr>
          <w:noProof/>
        </w:rPr>
        <w:t>67</w:t>
      </w:r>
      <w:r>
        <w:rPr>
          <w:noProof/>
        </w:rPr>
        <w:fldChar w:fldCharType="end"/>
      </w:r>
    </w:p>
    <w:p w14:paraId="42C4D38B" w14:textId="4AC5173E"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_Toc187410739 \h </w:instrText>
      </w:r>
      <w:r>
        <w:rPr>
          <w:noProof/>
        </w:rPr>
      </w:r>
      <w:r>
        <w:rPr>
          <w:noProof/>
        </w:rPr>
        <w:fldChar w:fldCharType="separate"/>
      </w:r>
      <w:r>
        <w:rPr>
          <w:noProof/>
        </w:rPr>
        <w:t>71</w:t>
      </w:r>
      <w:r>
        <w:rPr>
          <w:noProof/>
        </w:rPr>
        <w:fldChar w:fldCharType="end"/>
      </w:r>
    </w:p>
    <w:p w14:paraId="13F446E1" w14:textId="213B7A9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_Toc187410740 \h </w:instrText>
      </w:r>
      <w:r>
        <w:rPr>
          <w:noProof/>
        </w:rPr>
      </w:r>
      <w:r>
        <w:rPr>
          <w:noProof/>
        </w:rPr>
        <w:fldChar w:fldCharType="separate"/>
      </w:r>
      <w:r>
        <w:rPr>
          <w:noProof/>
        </w:rPr>
        <w:t>71</w:t>
      </w:r>
      <w:r>
        <w:rPr>
          <w:noProof/>
        </w:rPr>
        <w:fldChar w:fldCharType="end"/>
      </w:r>
    </w:p>
    <w:p w14:paraId="1D4FCEE0" w14:textId="0E66791B"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_Toc187410741 \h </w:instrText>
      </w:r>
      <w:r>
        <w:rPr>
          <w:noProof/>
        </w:rPr>
      </w:r>
      <w:r>
        <w:rPr>
          <w:noProof/>
        </w:rPr>
        <w:fldChar w:fldCharType="separate"/>
      </w:r>
      <w:r>
        <w:rPr>
          <w:noProof/>
        </w:rPr>
        <w:t>71</w:t>
      </w:r>
      <w:r>
        <w:rPr>
          <w:noProof/>
        </w:rPr>
        <w:fldChar w:fldCharType="end"/>
      </w:r>
    </w:p>
    <w:p w14:paraId="19C03680" w14:textId="4A42D2EB"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ATSSS PCO parameters</w:t>
      </w:r>
      <w:r>
        <w:rPr>
          <w:noProof/>
        </w:rPr>
        <w:tab/>
      </w:r>
      <w:r>
        <w:rPr>
          <w:noProof/>
        </w:rPr>
        <w:fldChar w:fldCharType="begin" w:fldLock="1"/>
      </w:r>
      <w:r>
        <w:rPr>
          <w:noProof/>
        </w:rPr>
        <w:instrText xml:space="preserve"> PAGEREF _Toc187410742 \h </w:instrText>
      </w:r>
      <w:r>
        <w:rPr>
          <w:noProof/>
        </w:rPr>
      </w:r>
      <w:r>
        <w:rPr>
          <w:noProof/>
        </w:rPr>
        <w:fldChar w:fldCharType="separate"/>
      </w:r>
      <w:r>
        <w:rPr>
          <w:noProof/>
        </w:rPr>
        <w:t>74</w:t>
      </w:r>
      <w:r>
        <w:rPr>
          <w:noProof/>
        </w:rPr>
        <w:fldChar w:fldCharType="end"/>
      </w:r>
    </w:p>
    <w:p w14:paraId="7DF79F24" w14:textId="14F47DD2"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_Toc187410743 \h </w:instrText>
      </w:r>
      <w:r>
        <w:rPr>
          <w:noProof/>
        </w:rPr>
      </w:r>
      <w:r>
        <w:rPr>
          <w:noProof/>
        </w:rPr>
        <w:fldChar w:fldCharType="separate"/>
      </w:r>
      <w:r>
        <w:rPr>
          <w:noProof/>
        </w:rPr>
        <w:t>74</w:t>
      </w:r>
      <w:r>
        <w:rPr>
          <w:noProof/>
        </w:rPr>
        <w:fldChar w:fldCharType="end"/>
      </w:r>
    </w:p>
    <w:p w14:paraId="1FA135B2" w14:textId="3625B89E"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_Toc187410744 \h </w:instrText>
      </w:r>
      <w:r>
        <w:rPr>
          <w:noProof/>
        </w:rPr>
      </w:r>
      <w:r>
        <w:rPr>
          <w:noProof/>
        </w:rPr>
        <w:fldChar w:fldCharType="separate"/>
      </w:r>
      <w:r>
        <w:rPr>
          <w:noProof/>
        </w:rPr>
        <w:t>74</w:t>
      </w:r>
      <w:r>
        <w:rPr>
          <w:noProof/>
        </w:rPr>
        <w:fldChar w:fldCharType="end"/>
      </w:r>
    </w:p>
    <w:p w14:paraId="0695ACD5" w14:textId="4BCCFD5C"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_Toc187410745 \h </w:instrText>
      </w:r>
      <w:r>
        <w:rPr>
          <w:noProof/>
        </w:rPr>
      </w:r>
      <w:r>
        <w:rPr>
          <w:noProof/>
        </w:rPr>
        <w:fldChar w:fldCharType="separate"/>
      </w:r>
      <w:r>
        <w:rPr>
          <w:noProof/>
        </w:rPr>
        <w:t>75</w:t>
      </w:r>
      <w:r>
        <w:rPr>
          <w:noProof/>
        </w:rPr>
        <w:fldChar w:fldCharType="end"/>
      </w:r>
    </w:p>
    <w:p w14:paraId="37141F93" w14:textId="605BF268"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_Toc187410746 \h </w:instrText>
      </w:r>
      <w:r>
        <w:rPr>
          <w:noProof/>
        </w:rPr>
      </w:r>
      <w:r>
        <w:rPr>
          <w:noProof/>
        </w:rPr>
        <w:fldChar w:fldCharType="separate"/>
      </w:r>
      <w:r>
        <w:rPr>
          <w:noProof/>
        </w:rPr>
        <w:t>76</w:t>
      </w:r>
      <w:r>
        <w:rPr>
          <w:noProof/>
        </w:rPr>
        <w:fldChar w:fldCharType="end"/>
      </w:r>
    </w:p>
    <w:p w14:paraId="1A0C2D16" w14:textId="77C16E47"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_Toc187410747 \h </w:instrText>
      </w:r>
      <w:r>
        <w:rPr>
          <w:noProof/>
        </w:rPr>
      </w:r>
      <w:r>
        <w:rPr>
          <w:noProof/>
        </w:rPr>
        <w:fldChar w:fldCharType="separate"/>
      </w:r>
      <w:r>
        <w:rPr>
          <w:noProof/>
        </w:rPr>
        <w:t>76</w:t>
      </w:r>
      <w:r>
        <w:rPr>
          <w:noProof/>
        </w:rPr>
        <w:fldChar w:fldCharType="end"/>
      </w:r>
    </w:p>
    <w:p w14:paraId="602A60EF" w14:textId="287E76D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_Toc187410748 \h </w:instrText>
      </w:r>
      <w:r>
        <w:rPr>
          <w:noProof/>
        </w:rPr>
      </w:r>
      <w:r>
        <w:rPr>
          <w:noProof/>
        </w:rPr>
        <w:fldChar w:fldCharType="separate"/>
      </w:r>
      <w:r>
        <w:rPr>
          <w:noProof/>
        </w:rPr>
        <w:t>76</w:t>
      </w:r>
      <w:r>
        <w:rPr>
          <w:noProof/>
        </w:rPr>
        <w:fldChar w:fldCharType="end"/>
      </w:r>
    </w:p>
    <w:p w14:paraId="54D596A7" w14:textId="0BA453AD"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_Toc187410749 \h </w:instrText>
      </w:r>
      <w:r>
        <w:rPr>
          <w:noProof/>
        </w:rPr>
      </w:r>
      <w:r>
        <w:rPr>
          <w:noProof/>
        </w:rPr>
        <w:fldChar w:fldCharType="separate"/>
      </w:r>
      <w:r>
        <w:rPr>
          <w:noProof/>
        </w:rPr>
        <w:t>77</w:t>
      </w:r>
      <w:r>
        <w:rPr>
          <w:noProof/>
        </w:rPr>
        <w:fldChar w:fldCharType="end"/>
      </w:r>
    </w:p>
    <w:p w14:paraId="210158BD" w14:textId="3D083DE8"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_Toc187410750 \h </w:instrText>
      </w:r>
      <w:r>
        <w:rPr>
          <w:noProof/>
        </w:rPr>
      </w:r>
      <w:r>
        <w:rPr>
          <w:noProof/>
        </w:rPr>
        <w:fldChar w:fldCharType="separate"/>
      </w:r>
      <w:r>
        <w:rPr>
          <w:noProof/>
        </w:rPr>
        <w:t>77</w:t>
      </w:r>
      <w:r>
        <w:rPr>
          <w:noProof/>
        </w:rPr>
        <w:fldChar w:fldCharType="end"/>
      </w:r>
    </w:p>
    <w:p w14:paraId="4BB61CDB" w14:textId="13187377"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_Toc187410751 \h </w:instrText>
      </w:r>
      <w:r>
        <w:rPr>
          <w:noProof/>
        </w:rPr>
      </w:r>
      <w:r>
        <w:rPr>
          <w:noProof/>
        </w:rPr>
        <w:fldChar w:fldCharType="separate"/>
      </w:r>
      <w:r>
        <w:rPr>
          <w:noProof/>
        </w:rPr>
        <w:t>78</w:t>
      </w:r>
      <w:r>
        <w:rPr>
          <w:noProof/>
        </w:rPr>
        <w:fldChar w:fldCharType="end"/>
      </w:r>
    </w:p>
    <w:p w14:paraId="247DE15D" w14:textId="1D809BBD"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_Toc187410752 \h </w:instrText>
      </w:r>
      <w:r>
        <w:rPr>
          <w:noProof/>
        </w:rPr>
      </w:r>
      <w:r>
        <w:rPr>
          <w:noProof/>
        </w:rPr>
        <w:fldChar w:fldCharType="separate"/>
      </w:r>
      <w:r>
        <w:rPr>
          <w:noProof/>
        </w:rPr>
        <w:t>78</w:t>
      </w:r>
      <w:r>
        <w:rPr>
          <w:noProof/>
        </w:rPr>
        <w:fldChar w:fldCharType="end"/>
      </w:r>
    </w:p>
    <w:p w14:paraId="0C3B8488" w14:textId="71334EEC"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_Toc187410753 \h </w:instrText>
      </w:r>
      <w:r>
        <w:rPr>
          <w:noProof/>
        </w:rPr>
      </w:r>
      <w:r>
        <w:rPr>
          <w:noProof/>
        </w:rPr>
        <w:fldChar w:fldCharType="separate"/>
      </w:r>
      <w:r>
        <w:rPr>
          <w:noProof/>
        </w:rPr>
        <w:t>78</w:t>
      </w:r>
      <w:r>
        <w:rPr>
          <w:noProof/>
        </w:rPr>
        <w:fldChar w:fldCharType="end"/>
      </w:r>
    </w:p>
    <w:p w14:paraId="6257FD6B" w14:textId="066CB413"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_Toc187410754 \h </w:instrText>
      </w:r>
      <w:r>
        <w:rPr>
          <w:noProof/>
        </w:rPr>
      </w:r>
      <w:r>
        <w:rPr>
          <w:noProof/>
        </w:rPr>
        <w:fldChar w:fldCharType="separate"/>
      </w:r>
      <w:r>
        <w:rPr>
          <w:noProof/>
        </w:rPr>
        <w:t>78</w:t>
      </w:r>
      <w:r>
        <w:rPr>
          <w:noProof/>
        </w:rPr>
        <w:fldChar w:fldCharType="end"/>
      </w:r>
    </w:p>
    <w:p w14:paraId="64A1CB8F" w14:textId="5323C7CF"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_Toc187410755 \h </w:instrText>
      </w:r>
      <w:r>
        <w:rPr>
          <w:noProof/>
        </w:rPr>
      </w:r>
      <w:r>
        <w:rPr>
          <w:noProof/>
        </w:rPr>
        <w:fldChar w:fldCharType="separate"/>
      </w:r>
      <w:r>
        <w:rPr>
          <w:noProof/>
        </w:rPr>
        <w:t>79</w:t>
      </w:r>
      <w:r>
        <w:rPr>
          <w:noProof/>
        </w:rPr>
        <w:fldChar w:fldCharType="end"/>
      </w:r>
    </w:p>
    <w:p w14:paraId="2E0B170D" w14:textId="354ECC98"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_Toc187410756 \h </w:instrText>
      </w:r>
      <w:r>
        <w:rPr>
          <w:noProof/>
        </w:rPr>
      </w:r>
      <w:r>
        <w:rPr>
          <w:noProof/>
        </w:rPr>
        <w:fldChar w:fldCharType="separate"/>
      </w:r>
      <w:r>
        <w:rPr>
          <w:noProof/>
        </w:rPr>
        <w:t>79</w:t>
      </w:r>
      <w:r>
        <w:rPr>
          <w:noProof/>
        </w:rPr>
        <w:fldChar w:fldCharType="end"/>
      </w:r>
    </w:p>
    <w:p w14:paraId="7A8008FD" w14:textId="0A37AEE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_Toc187410757 \h </w:instrText>
      </w:r>
      <w:r>
        <w:rPr>
          <w:noProof/>
        </w:rPr>
      </w:r>
      <w:r>
        <w:rPr>
          <w:noProof/>
        </w:rPr>
        <w:fldChar w:fldCharType="separate"/>
      </w:r>
      <w:r>
        <w:rPr>
          <w:noProof/>
        </w:rPr>
        <w:t>79</w:t>
      </w:r>
      <w:r>
        <w:rPr>
          <w:noProof/>
        </w:rPr>
        <w:fldChar w:fldCharType="end"/>
      </w:r>
    </w:p>
    <w:p w14:paraId="1CE5C5C0" w14:textId="19ED984A"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_Toc187410758 \h </w:instrText>
      </w:r>
      <w:r>
        <w:rPr>
          <w:noProof/>
        </w:rPr>
      </w:r>
      <w:r>
        <w:rPr>
          <w:noProof/>
        </w:rPr>
        <w:fldChar w:fldCharType="separate"/>
      </w:r>
      <w:r>
        <w:rPr>
          <w:noProof/>
        </w:rPr>
        <w:t>79</w:t>
      </w:r>
      <w:r>
        <w:rPr>
          <w:noProof/>
        </w:rPr>
        <w:fldChar w:fldCharType="end"/>
      </w:r>
    </w:p>
    <w:p w14:paraId="35E029B2" w14:textId="2FA35C6C"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_Toc187410759 \h </w:instrText>
      </w:r>
      <w:r>
        <w:rPr>
          <w:noProof/>
        </w:rPr>
      </w:r>
      <w:r>
        <w:rPr>
          <w:noProof/>
        </w:rPr>
        <w:fldChar w:fldCharType="separate"/>
      </w:r>
      <w:r>
        <w:rPr>
          <w:noProof/>
        </w:rPr>
        <w:t>79</w:t>
      </w:r>
      <w:r>
        <w:rPr>
          <w:noProof/>
        </w:rPr>
        <w:fldChar w:fldCharType="end"/>
      </w:r>
    </w:p>
    <w:p w14:paraId="73AC6E6C" w14:textId="786E914C"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_Toc187410760 \h </w:instrText>
      </w:r>
      <w:r>
        <w:rPr>
          <w:noProof/>
        </w:rPr>
      </w:r>
      <w:r>
        <w:rPr>
          <w:noProof/>
        </w:rPr>
        <w:fldChar w:fldCharType="separate"/>
      </w:r>
      <w:r>
        <w:rPr>
          <w:noProof/>
        </w:rPr>
        <w:t>79</w:t>
      </w:r>
      <w:r>
        <w:rPr>
          <w:noProof/>
        </w:rPr>
        <w:fldChar w:fldCharType="end"/>
      </w:r>
    </w:p>
    <w:p w14:paraId="3915207E" w14:textId="27A5FA9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_Toc187410761 \h </w:instrText>
      </w:r>
      <w:r>
        <w:rPr>
          <w:noProof/>
        </w:rPr>
      </w:r>
      <w:r>
        <w:rPr>
          <w:noProof/>
        </w:rPr>
        <w:fldChar w:fldCharType="separate"/>
      </w:r>
      <w:r>
        <w:rPr>
          <w:noProof/>
        </w:rPr>
        <w:t>80</w:t>
      </w:r>
      <w:r>
        <w:rPr>
          <w:noProof/>
        </w:rPr>
        <w:fldChar w:fldCharType="end"/>
      </w:r>
    </w:p>
    <w:p w14:paraId="7A8C53F7" w14:textId="35904636"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_Toc187410762 \h </w:instrText>
      </w:r>
      <w:r>
        <w:rPr>
          <w:noProof/>
        </w:rPr>
      </w:r>
      <w:r>
        <w:rPr>
          <w:noProof/>
        </w:rPr>
        <w:fldChar w:fldCharType="separate"/>
      </w:r>
      <w:r>
        <w:rPr>
          <w:noProof/>
        </w:rPr>
        <w:t>80</w:t>
      </w:r>
      <w:r>
        <w:rPr>
          <w:noProof/>
        </w:rPr>
        <w:fldChar w:fldCharType="end"/>
      </w:r>
    </w:p>
    <w:p w14:paraId="747E34E5" w14:textId="0F4C99E3"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_Toc187410763 \h </w:instrText>
      </w:r>
      <w:r>
        <w:rPr>
          <w:noProof/>
        </w:rPr>
      </w:r>
      <w:r>
        <w:rPr>
          <w:noProof/>
        </w:rPr>
        <w:fldChar w:fldCharType="separate"/>
      </w:r>
      <w:r>
        <w:rPr>
          <w:noProof/>
        </w:rPr>
        <w:t>80</w:t>
      </w:r>
      <w:r>
        <w:rPr>
          <w:noProof/>
        </w:rPr>
        <w:fldChar w:fldCharType="end"/>
      </w:r>
    </w:p>
    <w:p w14:paraId="28C0334C" w14:textId="4C916B44"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_Toc187410764 \h </w:instrText>
      </w:r>
      <w:r>
        <w:rPr>
          <w:noProof/>
        </w:rPr>
      </w:r>
      <w:r>
        <w:rPr>
          <w:noProof/>
        </w:rPr>
        <w:fldChar w:fldCharType="separate"/>
      </w:r>
      <w:r>
        <w:rPr>
          <w:noProof/>
        </w:rPr>
        <w:t>80</w:t>
      </w:r>
      <w:r>
        <w:rPr>
          <w:noProof/>
        </w:rPr>
        <w:fldChar w:fldCharType="end"/>
      </w:r>
    </w:p>
    <w:p w14:paraId="707CB90F" w14:textId="7823DDD1"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_Toc187410765 \h </w:instrText>
      </w:r>
      <w:r>
        <w:rPr>
          <w:noProof/>
        </w:rPr>
      </w:r>
      <w:r>
        <w:rPr>
          <w:noProof/>
        </w:rPr>
        <w:fldChar w:fldCharType="separate"/>
      </w:r>
      <w:r>
        <w:rPr>
          <w:noProof/>
        </w:rPr>
        <w:t>81</w:t>
      </w:r>
      <w:r>
        <w:rPr>
          <w:noProof/>
        </w:rPr>
        <w:fldChar w:fldCharType="end"/>
      </w:r>
    </w:p>
    <w:p w14:paraId="7BD4551A" w14:textId="3E5BE119"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_Toc187410766 \h </w:instrText>
      </w:r>
      <w:r>
        <w:rPr>
          <w:noProof/>
        </w:rPr>
      </w:r>
      <w:r>
        <w:rPr>
          <w:noProof/>
        </w:rPr>
        <w:fldChar w:fldCharType="separate"/>
      </w:r>
      <w:r>
        <w:rPr>
          <w:noProof/>
        </w:rPr>
        <w:t>81</w:t>
      </w:r>
      <w:r>
        <w:rPr>
          <w:noProof/>
        </w:rPr>
        <w:fldChar w:fldCharType="end"/>
      </w:r>
    </w:p>
    <w:p w14:paraId="1BD1D2F0" w14:textId="0D5C0E54"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_Toc187410767 \h </w:instrText>
      </w:r>
      <w:r>
        <w:rPr>
          <w:noProof/>
        </w:rPr>
      </w:r>
      <w:r>
        <w:rPr>
          <w:noProof/>
        </w:rPr>
        <w:fldChar w:fldCharType="separate"/>
      </w:r>
      <w:r>
        <w:rPr>
          <w:noProof/>
        </w:rPr>
        <w:t>81</w:t>
      </w:r>
      <w:r>
        <w:rPr>
          <w:noProof/>
        </w:rPr>
        <w:fldChar w:fldCharType="end"/>
      </w:r>
    </w:p>
    <w:p w14:paraId="5B960AD7" w14:textId="42792808"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_Toc187410768 \h </w:instrText>
      </w:r>
      <w:r>
        <w:rPr>
          <w:noProof/>
        </w:rPr>
      </w:r>
      <w:r>
        <w:rPr>
          <w:noProof/>
        </w:rPr>
        <w:fldChar w:fldCharType="separate"/>
      </w:r>
      <w:r>
        <w:rPr>
          <w:noProof/>
        </w:rPr>
        <w:t>81</w:t>
      </w:r>
      <w:r>
        <w:rPr>
          <w:noProof/>
        </w:rPr>
        <w:fldChar w:fldCharType="end"/>
      </w:r>
    </w:p>
    <w:p w14:paraId="262AC927" w14:textId="68FF5E77"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_Toc187410769 \h </w:instrText>
      </w:r>
      <w:r>
        <w:rPr>
          <w:noProof/>
        </w:rPr>
      </w:r>
      <w:r>
        <w:rPr>
          <w:noProof/>
        </w:rPr>
        <w:fldChar w:fldCharType="separate"/>
      </w:r>
      <w:r>
        <w:rPr>
          <w:noProof/>
        </w:rPr>
        <w:t>81</w:t>
      </w:r>
      <w:r>
        <w:rPr>
          <w:noProof/>
        </w:rPr>
        <w:fldChar w:fldCharType="end"/>
      </w:r>
    </w:p>
    <w:p w14:paraId="527397FC" w14:textId="06DE9466"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_Toc187410770 \h </w:instrText>
      </w:r>
      <w:r>
        <w:rPr>
          <w:noProof/>
        </w:rPr>
      </w:r>
      <w:r>
        <w:rPr>
          <w:noProof/>
        </w:rPr>
        <w:fldChar w:fldCharType="separate"/>
      </w:r>
      <w:r>
        <w:rPr>
          <w:noProof/>
        </w:rPr>
        <w:t>81</w:t>
      </w:r>
      <w:r>
        <w:rPr>
          <w:noProof/>
        </w:rPr>
        <w:fldChar w:fldCharType="end"/>
      </w:r>
    </w:p>
    <w:p w14:paraId="379A8EF1" w14:textId="519119CD"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_Toc187410771 \h </w:instrText>
      </w:r>
      <w:r>
        <w:rPr>
          <w:noProof/>
        </w:rPr>
      </w:r>
      <w:r>
        <w:rPr>
          <w:noProof/>
        </w:rPr>
        <w:fldChar w:fldCharType="separate"/>
      </w:r>
      <w:r>
        <w:rPr>
          <w:noProof/>
        </w:rPr>
        <w:t>82</w:t>
      </w:r>
      <w:r>
        <w:rPr>
          <w:noProof/>
        </w:rPr>
        <w:fldChar w:fldCharType="end"/>
      </w:r>
    </w:p>
    <w:p w14:paraId="3F6A78B6" w14:textId="1A10F859"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_Toc187410772 \h </w:instrText>
      </w:r>
      <w:r>
        <w:rPr>
          <w:noProof/>
        </w:rPr>
      </w:r>
      <w:r>
        <w:rPr>
          <w:noProof/>
        </w:rPr>
        <w:fldChar w:fldCharType="separate"/>
      </w:r>
      <w:r>
        <w:rPr>
          <w:noProof/>
        </w:rPr>
        <w:t>82</w:t>
      </w:r>
      <w:r>
        <w:rPr>
          <w:noProof/>
        </w:rPr>
        <w:fldChar w:fldCharType="end"/>
      </w:r>
    </w:p>
    <w:p w14:paraId="72A5AAB1" w14:textId="062BC2A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_Toc187410773 \h </w:instrText>
      </w:r>
      <w:r>
        <w:rPr>
          <w:noProof/>
        </w:rPr>
      </w:r>
      <w:r>
        <w:rPr>
          <w:noProof/>
        </w:rPr>
        <w:fldChar w:fldCharType="separate"/>
      </w:r>
      <w:r>
        <w:rPr>
          <w:noProof/>
        </w:rPr>
        <w:t>82</w:t>
      </w:r>
      <w:r>
        <w:rPr>
          <w:noProof/>
        </w:rPr>
        <w:fldChar w:fldCharType="end"/>
      </w:r>
    </w:p>
    <w:p w14:paraId="58923A91" w14:textId="28728E03"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_Toc187410774 \h </w:instrText>
      </w:r>
      <w:r>
        <w:rPr>
          <w:noProof/>
        </w:rPr>
      </w:r>
      <w:r>
        <w:rPr>
          <w:noProof/>
        </w:rPr>
        <w:fldChar w:fldCharType="separate"/>
      </w:r>
      <w:r>
        <w:rPr>
          <w:noProof/>
        </w:rPr>
        <w:t>82</w:t>
      </w:r>
      <w:r>
        <w:rPr>
          <w:noProof/>
        </w:rPr>
        <w:fldChar w:fldCharType="end"/>
      </w:r>
    </w:p>
    <w:p w14:paraId="7CDDA6A9" w14:textId="3A2EDE51"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_Toc187410775 \h </w:instrText>
      </w:r>
      <w:r>
        <w:rPr>
          <w:noProof/>
        </w:rPr>
      </w:r>
      <w:r>
        <w:rPr>
          <w:noProof/>
        </w:rPr>
        <w:fldChar w:fldCharType="separate"/>
      </w:r>
      <w:r>
        <w:rPr>
          <w:noProof/>
        </w:rPr>
        <w:t>82</w:t>
      </w:r>
      <w:r>
        <w:rPr>
          <w:noProof/>
        </w:rPr>
        <w:fldChar w:fldCharType="end"/>
      </w:r>
    </w:p>
    <w:p w14:paraId="5E4FA75D" w14:textId="2B8EC51A"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_Toc187410776 \h </w:instrText>
      </w:r>
      <w:r>
        <w:rPr>
          <w:noProof/>
        </w:rPr>
      </w:r>
      <w:r>
        <w:rPr>
          <w:noProof/>
        </w:rPr>
        <w:fldChar w:fldCharType="separate"/>
      </w:r>
      <w:r>
        <w:rPr>
          <w:noProof/>
        </w:rPr>
        <w:t>82</w:t>
      </w:r>
      <w:r>
        <w:rPr>
          <w:noProof/>
        </w:rPr>
        <w:fldChar w:fldCharType="end"/>
      </w:r>
    </w:p>
    <w:p w14:paraId="30D4924C" w14:textId="2793115B"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_Toc187410777 \h </w:instrText>
      </w:r>
      <w:r>
        <w:rPr>
          <w:noProof/>
        </w:rPr>
      </w:r>
      <w:r>
        <w:rPr>
          <w:noProof/>
        </w:rPr>
        <w:fldChar w:fldCharType="separate"/>
      </w:r>
      <w:r>
        <w:rPr>
          <w:noProof/>
        </w:rPr>
        <w:t>83</w:t>
      </w:r>
      <w:r>
        <w:rPr>
          <w:noProof/>
        </w:rPr>
        <w:fldChar w:fldCharType="end"/>
      </w:r>
    </w:p>
    <w:p w14:paraId="65FD3C95" w14:textId="5EAE2243"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_Toc187410778 \h </w:instrText>
      </w:r>
      <w:r>
        <w:rPr>
          <w:noProof/>
        </w:rPr>
      </w:r>
      <w:r>
        <w:rPr>
          <w:noProof/>
        </w:rPr>
        <w:fldChar w:fldCharType="separate"/>
      </w:r>
      <w:r>
        <w:rPr>
          <w:noProof/>
        </w:rPr>
        <w:t>83</w:t>
      </w:r>
      <w:r>
        <w:rPr>
          <w:noProof/>
        </w:rPr>
        <w:fldChar w:fldCharType="end"/>
      </w:r>
    </w:p>
    <w:p w14:paraId="3F0A0B34" w14:textId="24D57904"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_Toc187410779 \h </w:instrText>
      </w:r>
      <w:r>
        <w:rPr>
          <w:noProof/>
        </w:rPr>
      </w:r>
      <w:r>
        <w:rPr>
          <w:noProof/>
        </w:rPr>
        <w:fldChar w:fldCharType="separate"/>
      </w:r>
      <w:r>
        <w:rPr>
          <w:noProof/>
        </w:rPr>
        <w:t>83</w:t>
      </w:r>
      <w:r>
        <w:rPr>
          <w:noProof/>
        </w:rPr>
        <w:fldChar w:fldCharType="end"/>
      </w:r>
    </w:p>
    <w:p w14:paraId="7F5C9304" w14:textId="434ED5C9"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_Toc187410780 \h </w:instrText>
      </w:r>
      <w:r>
        <w:rPr>
          <w:noProof/>
        </w:rPr>
      </w:r>
      <w:r>
        <w:rPr>
          <w:noProof/>
        </w:rPr>
        <w:fldChar w:fldCharType="separate"/>
      </w:r>
      <w:r>
        <w:rPr>
          <w:noProof/>
        </w:rPr>
        <w:t>83</w:t>
      </w:r>
      <w:r>
        <w:rPr>
          <w:noProof/>
        </w:rPr>
        <w:fldChar w:fldCharType="end"/>
      </w:r>
    </w:p>
    <w:p w14:paraId="1D810B73" w14:textId="641C1CB7"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_Toc187410781 \h </w:instrText>
      </w:r>
      <w:r>
        <w:rPr>
          <w:noProof/>
        </w:rPr>
      </w:r>
      <w:r>
        <w:rPr>
          <w:noProof/>
        </w:rPr>
        <w:fldChar w:fldCharType="separate"/>
      </w:r>
      <w:r>
        <w:rPr>
          <w:noProof/>
        </w:rPr>
        <w:t>84</w:t>
      </w:r>
      <w:r>
        <w:rPr>
          <w:noProof/>
        </w:rPr>
        <w:fldChar w:fldCharType="end"/>
      </w:r>
    </w:p>
    <w:p w14:paraId="7AA0EC27" w14:textId="14CA72C6" w:rsidR="000B735E" w:rsidRDefault="000B735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_Toc187410782 \h </w:instrText>
      </w:r>
      <w:r>
        <w:rPr>
          <w:noProof/>
        </w:rPr>
      </w:r>
      <w:r>
        <w:rPr>
          <w:noProof/>
        </w:rPr>
        <w:fldChar w:fldCharType="separate"/>
      </w:r>
      <w:r>
        <w:rPr>
          <w:noProof/>
        </w:rPr>
        <w:t>84</w:t>
      </w:r>
      <w:r>
        <w:rPr>
          <w:noProof/>
        </w:rPr>
        <w:fldChar w:fldCharType="end"/>
      </w:r>
    </w:p>
    <w:p w14:paraId="0A9088E9" w14:textId="692001FC"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_Toc187410783 \h </w:instrText>
      </w:r>
      <w:r>
        <w:rPr>
          <w:noProof/>
        </w:rPr>
      </w:r>
      <w:r>
        <w:rPr>
          <w:noProof/>
        </w:rPr>
        <w:fldChar w:fldCharType="separate"/>
      </w:r>
      <w:r>
        <w:rPr>
          <w:noProof/>
        </w:rPr>
        <w:t>84</w:t>
      </w:r>
      <w:r>
        <w:rPr>
          <w:noProof/>
        </w:rPr>
        <w:fldChar w:fldCharType="end"/>
      </w:r>
    </w:p>
    <w:p w14:paraId="65E1061E" w14:textId="244BD2D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_Toc187410784 \h </w:instrText>
      </w:r>
      <w:r>
        <w:rPr>
          <w:noProof/>
        </w:rPr>
      </w:r>
      <w:r>
        <w:rPr>
          <w:noProof/>
        </w:rPr>
        <w:fldChar w:fldCharType="separate"/>
      </w:r>
      <w:r>
        <w:rPr>
          <w:noProof/>
        </w:rPr>
        <w:t>84</w:t>
      </w:r>
      <w:r>
        <w:rPr>
          <w:noProof/>
        </w:rPr>
        <w:fldChar w:fldCharType="end"/>
      </w:r>
    </w:p>
    <w:p w14:paraId="04B4A4F0" w14:textId="473288C5"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_Toc187410785 \h </w:instrText>
      </w:r>
      <w:r>
        <w:rPr>
          <w:noProof/>
        </w:rPr>
      </w:r>
      <w:r>
        <w:rPr>
          <w:noProof/>
        </w:rPr>
        <w:fldChar w:fldCharType="separate"/>
      </w:r>
      <w:r>
        <w:rPr>
          <w:noProof/>
        </w:rPr>
        <w:t>84</w:t>
      </w:r>
      <w:r>
        <w:rPr>
          <w:noProof/>
        </w:rPr>
        <w:fldChar w:fldCharType="end"/>
      </w:r>
    </w:p>
    <w:p w14:paraId="21283E37" w14:textId="6FA79541"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_Toc187410786 \h </w:instrText>
      </w:r>
      <w:r>
        <w:rPr>
          <w:noProof/>
        </w:rPr>
      </w:r>
      <w:r>
        <w:rPr>
          <w:noProof/>
        </w:rPr>
        <w:fldChar w:fldCharType="separate"/>
      </w:r>
      <w:r>
        <w:rPr>
          <w:noProof/>
        </w:rPr>
        <w:t>85</w:t>
      </w:r>
      <w:r>
        <w:rPr>
          <w:noProof/>
        </w:rPr>
        <w:fldChar w:fldCharType="end"/>
      </w:r>
    </w:p>
    <w:p w14:paraId="1FE79235" w14:textId="26A086B4"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_Toc187410787 \h </w:instrText>
      </w:r>
      <w:r>
        <w:rPr>
          <w:noProof/>
        </w:rPr>
      </w:r>
      <w:r>
        <w:rPr>
          <w:noProof/>
        </w:rPr>
        <w:fldChar w:fldCharType="separate"/>
      </w:r>
      <w:r>
        <w:rPr>
          <w:noProof/>
        </w:rPr>
        <w:t>85</w:t>
      </w:r>
      <w:r>
        <w:rPr>
          <w:noProof/>
        </w:rPr>
        <w:fldChar w:fldCharType="end"/>
      </w:r>
    </w:p>
    <w:p w14:paraId="11E0C702" w14:textId="5D551C89"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_Toc187410788 \h </w:instrText>
      </w:r>
      <w:r>
        <w:rPr>
          <w:noProof/>
        </w:rPr>
      </w:r>
      <w:r>
        <w:rPr>
          <w:noProof/>
        </w:rPr>
        <w:fldChar w:fldCharType="separate"/>
      </w:r>
      <w:r>
        <w:rPr>
          <w:noProof/>
        </w:rPr>
        <w:t>85</w:t>
      </w:r>
      <w:r>
        <w:rPr>
          <w:noProof/>
        </w:rPr>
        <w:fldChar w:fldCharType="end"/>
      </w:r>
    </w:p>
    <w:p w14:paraId="773F63B3" w14:textId="1D450A0B"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152910">
        <w:rPr>
          <w:noProof/>
          <w:lang w:val="en-US"/>
        </w:rPr>
        <w:t>Padding</w:t>
      </w:r>
      <w:r>
        <w:rPr>
          <w:noProof/>
        </w:rPr>
        <w:tab/>
      </w:r>
      <w:r>
        <w:rPr>
          <w:noProof/>
        </w:rPr>
        <w:fldChar w:fldCharType="begin" w:fldLock="1"/>
      </w:r>
      <w:r>
        <w:rPr>
          <w:noProof/>
        </w:rPr>
        <w:instrText xml:space="preserve"> PAGEREF _Toc187410789 \h </w:instrText>
      </w:r>
      <w:r>
        <w:rPr>
          <w:noProof/>
        </w:rPr>
      </w:r>
      <w:r>
        <w:rPr>
          <w:noProof/>
        </w:rPr>
        <w:fldChar w:fldCharType="separate"/>
      </w:r>
      <w:r>
        <w:rPr>
          <w:noProof/>
        </w:rPr>
        <w:t>86</w:t>
      </w:r>
      <w:r>
        <w:rPr>
          <w:noProof/>
        </w:rPr>
        <w:fldChar w:fldCharType="end"/>
      </w:r>
    </w:p>
    <w:p w14:paraId="55E0D146" w14:textId="027F4F59"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_Toc187410790 \h </w:instrText>
      </w:r>
      <w:r>
        <w:rPr>
          <w:noProof/>
        </w:rPr>
      </w:r>
      <w:r>
        <w:rPr>
          <w:noProof/>
        </w:rPr>
        <w:fldChar w:fldCharType="separate"/>
      </w:r>
      <w:r>
        <w:rPr>
          <w:noProof/>
        </w:rPr>
        <w:t>86</w:t>
      </w:r>
      <w:r>
        <w:rPr>
          <w:noProof/>
        </w:rPr>
        <w:fldChar w:fldCharType="end"/>
      </w:r>
    </w:p>
    <w:p w14:paraId="2CC93F06" w14:textId="65AB127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152910">
        <w:rPr>
          <w:noProof/>
          <w:lang w:val="en-US"/>
        </w:rPr>
        <w:t>D</w:t>
      </w:r>
      <w:r>
        <w:rPr>
          <w:noProof/>
        </w:rPr>
        <w:t>L distribution information</w:t>
      </w:r>
      <w:r>
        <w:rPr>
          <w:noProof/>
        </w:rPr>
        <w:tab/>
      </w:r>
      <w:r>
        <w:rPr>
          <w:noProof/>
        </w:rPr>
        <w:fldChar w:fldCharType="begin" w:fldLock="1"/>
      </w:r>
      <w:r>
        <w:rPr>
          <w:noProof/>
        </w:rPr>
        <w:instrText xml:space="preserve"> PAGEREF _Toc187410791 \h </w:instrText>
      </w:r>
      <w:r>
        <w:rPr>
          <w:noProof/>
        </w:rPr>
      </w:r>
      <w:r>
        <w:rPr>
          <w:noProof/>
        </w:rPr>
        <w:fldChar w:fldCharType="separate"/>
      </w:r>
      <w:r>
        <w:rPr>
          <w:noProof/>
        </w:rPr>
        <w:t>86</w:t>
      </w:r>
      <w:r>
        <w:rPr>
          <w:noProof/>
        </w:rPr>
        <w:fldChar w:fldCharType="end"/>
      </w:r>
    </w:p>
    <w:p w14:paraId="3F83A5CB" w14:textId="437215AF"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_Toc187410792 \h </w:instrText>
      </w:r>
      <w:r>
        <w:rPr>
          <w:noProof/>
        </w:rPr>
      </w:r>
      <w:r>
        <w:rPr>
          <w:noProof/>
        </w:rPr>
        <w:fldChar w:fldCharType="separate"/>
      </w:r>
      <w:r>
        <w:rPr>
          <w:noProof/>
        </w:rPr>
        <w:t>87</w:t>
      </w:r>
      <w:r>
        <w:rPr>
          <w:noProof/>
        </w:rPr>
        <w:fldChar w:fldCharType="end"/>
      </w:r>
    </w:p>
    <w:p w14:paraId="387C23B4" w14:textId="047EFE38"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_Toc187410793 \h </w:instrText>
      </w:r>
      <w:r>
        <w:rPr>
          <w:noProof/>
        </w:rPr>
      </w:r>
      <w:r>
        <w:rPr>
          <w:noProof/>
        </w:rPr>
        <w:fldChar w:fldCharType="separate"/>
      </w:r>
      <w:r>
        <w:rPr>
          <w:noProof/>
        </w:rPr>
        <w:t>87</w:t>
      </w:r>
      <w:r>
        <w:rPr>
          <w:noProof/>
        </w:rPr>
        <w:fldChar w:fldCharType="end"/>
      </w:r>
    </w:p>
    <w:p w14:paraId="0D728AC2" w14:textId="69C60441" w:rsidR="000B735E" w:rsidRDefault="000B735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_Toc187410794 \h </w:instrText>
      </w:r>
      <w:r>
        <w:rPr>
          <w:noProof/>
        </w:rPr>
      </w:r>
      <w:r>
        <w:rPr>
          <w:noProof/>
        </w:rPr>
        <w:fldChar w:fldCharType="separate"/>
      </w:r>
      <w:r>
        <w:rPr>
          <w:noProof/>
        </w:rPr>
        <w:t>88</w:t>
      </w:r>
      <w:r>
        <w:rPr>
          <w:noProof/>
        </w:rPr>
        <w:fldChar w:fldCharType="end"/>
      </w:r>
    </w:p>
    <w:p w14:paraId="7E41EA32" w14:textId="781BAB7C"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sidRPr="00152910">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152910">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_Toc187410795 \h </w:instrText>
      </w:r>
      <w:r>
        <w:rPr>
          <w:noProof/>
        </w:rPr>
      </w:r>
      <w:r>
        <w:rPr>
          <w:noProof/>
        </w:rPr>
        <w:fldChar w:fldCharType="separate"/>
      </w:r>
      <w:r>
        <w:rPr>
          <w:noProof/>
        </w:rPr>
        <w:t>88</w:t>
      </w:r>
      <w:r>
        <w:rPr>
          <w:noProof/>
        </w:rPr>
        <w:fldChar w:fldCharType="end"/>
      </w:r>
    </w:p>
    <w:p w14:paraId="41C2896F" w14:textId="72F14BE8"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Transport modes for MPQUIC-based steering functionalities</w:t>
      </w:r>
      <w:r>
        <w:rPr>
          <w:noProof/>
        </w:rPr>
        <w:tab/>
      </w:r>
      <w:r>
        <w:rPr>
          <w:noProof/>
        </w:rPr>
        <w:fldChar w:fldCharType="begin" w:fldLock="1"/>
      </w:r>
      <w:r>
        <w:rPr>
          <w:noProof/>
        </w:rPr>
        <w:instrText xml:space="preserve"> PAGEREF _Toc187410796 \h </w:instrText>
      </w:r>
      <w:r>
        <w:rPr>
          <w:noProof/>
        </w:rPr>
      </w:r>
      <w:r>
        <w:rPr>
          <w:noProof/>
        </w:rPr>
        <w:fldChar w:fldCharType="separate"/>
      </w:r>
      <w:r>
        <w:rPr>
          <w:noProof/>
        </w:rPr>
        <w:t>89</w:t>
      </w:r>
      <w:r>
        <w:rPr>
          <w:noProof/>
        </w:rPr>
        <w:fldChar w:fldCharType="end"/>
      </w:r>
    </w:p>
    <w:p w14:paraId="5F1F382C" w14:textId="42D0D118"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_Toc187410797 \h </w:instrText>
      </w:r>
      <w:r>
        <w:rPr>
          <w:noProof/>
        </w:rPr>
      </w:r>
      <w:r>
        <w:rPr>
          <w:noProof/>
        </w:rPr>
        <w:fldChar w:fldCharType="separate"/>
      </w:r>
      <w:r>
        <w:rPr>
          <w:noProof/>
        </w:rPr>
        <w:t>89</w:t>
      </w:r>
      <w:r>
        <w:rPr>
          <w:noProof/>
        </w:rPr>
        <w:fldChar w:fldCharType="end"/>
      </w:r>
    </w:p>
    <w:p w14:paraId="4BBAC973" w14:textId="03062E20"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Datagram mode 1</w:t>
      </w:r>
      <w:r>
        <w:rPr>
          <w:noProof/>
        </w:rPr>
        <w:tab/>
      </w:r>
      <w:r>
        <w:rPr>
          <w:noProof/>
        </w:rPr>
        <w:fldChar w:fldCharType="begin" w:fldLock="1"/>
      </w:r>
      <w:r>
        <w:rPr>
          <w:noProof/>
        </w:rPr>
        <w:instrText xml:space="preserve"> PAGEREF _Toc187410798 \h </w:instrText>
      </w:r>
      <w:r>
        <w:rPr>
          <w:noProof/>
        </w:rPr>
      </w:r>
      <w:r>
        <w:rPr>
          <w:noProof/>
        </w:rPr>
        <w:fldChar w:fldCharType="separate"/>
      </w:r>
      <w:r>
        <w:rPr>
          <w:noProof/>
        </w:rPr>
        <w:t>89</w:t>
      </w:r>
      <w:r>
        <w:rPr>
          <w:noProof/>
        </w:rPr>
        <w:fldChar w:fldCharType="end"/>
      </w:r>
    </w:p>
    <w:p w14:paraId="57CF15F8" w14:textId="61C3F6FB"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Datagram mode 2</w:t>
      </w:r>
      <w:r>
        <w:rPr>
          <w:noProof/>
        </w:rPr>
        <w:tab/>
      </w:r>
      <w:r>
        <w:rPr>
          <w:noProof/>
        </w:rPr>
        <w:fldChar w:fldCharType="begin" w:fldLock="1"/>
      </w:r>
      <w:r>
        <w:rPr>
          <w:noProof/>
        </w:rPr>
        <w:instrText xml:space="preserve"> PAGEREF _Toc187410799 \h </w:instrText>
      </w:r>
      <w:r>
        <w:rPr>
          <w:noProof/>
        </w:rPr>
      </w:r>
      <w:r>
        <w:rPr>
          <w:noProof/>
        </w:rPr>
        <w:fldChar w:fldCharType="separate"/>
      </w:r>
      <w:r>
        <w:rPr>
          <w:noProof/>
        </w:rPr>
        <w:t>90</w:t>
      </w:r>
      <w:r>
        <w:rPr>
          <w:noProof/>
        </w:rPr>
        <w:fldChar w:fldCharType="end"/>
      </w:r>
    </w:p>
    <w:p w14:paraId="3E8AB917" w14:textId="6D6C4136"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Stream mode</w:t>
      </w:r>
      <w:r>
        <w:rPr>
          <w:noProof/>
        </w:rPr>
        <w:tab/>
      </w:r>
      <w:r>
        <w:rPr>
          <w:noProof/>
        </w:rPr>
        <w:fldChar w:fldCharType="begin" w:fldLock="1"/>
      </w:r>
      <w:r>
        <w:rPr>
          <w:noProof/>
        </w:rPr>
        <w:instrText xml:space="preserve"> PAGEREF _Toc187410800 \h </w:instrText>
      </w:r>
      <w:r>
        <w:rPr>
          <w:noProof/>
        </w:rPr>
      </w:r>
      <w:r>
        <w:rPr>
          <w:noProof/>
        </w:rPr>
        <w:fldChar w:fldCharType="separate"/>
      </w:r>
      <w:r>
        <w:rPr>
          <w:noProof/>
        </w:rPr>
        <w:t>90</w:t>
      </w:r>
      <w:r>
        <w:rPr>
          <w:noProof/>
        </w:rPr>
        <w:fldChar w:fldCharType="end"/>
      </w:r>
    </w:p>
    <w:p w14:paraId="6AEB73B5" w14:textId="70680BAA"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_Toc187410801 \h </w:instrText>
      </w:r>
      <w:r>
        <w:rPr>
          <w:noProof/>
        </w:rPr>
      </w:r>
      <w:r>
        <w:rPr>
          <w:noProof/>
        </w:rPr>
        <w:fldChar w:fldCharType="separate"/>
      </w:r>
      <w:r>
        <w:rPr>
          <w:noProof/>
        </w:rPr>
        <w:t>90</w:t>
      </w:r>
      <w:r>
        <w:rPr>
          <w:noProof/>
        </w:rPr>
        <w:fldChar w:fldCharType="end"/>
      </w:r>
    </w:p>
    <w:p w14:paraId="65C2C41D" w14:textId="191A92A7"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_Toc187410802 \h </w:instrText>
      </w:r>
      <w:r>
        <w:rPr>
          <w:noProof/>
        </w:rPr>
      </w:r>
      <w:r>
        <w:rPr>
          <w:noProof/>
        </w:rPr>
        <w:fldChar w:fldCharType="separate"/>
      </w:r>
      <w:r>
        <w:rPr>
          <w:noProof/>
        </w:rPr>
        <w:t>90</w:t>
      </w:r>
      <w:r>
        <w:rPr>
          <w:noProof/>
        </w:rPr>
        <w:fldChar w:fldCharType="end"/>
      </w:r>
    </w:p>
    <w:p w14:paraId="7BEA72F5" w14:textId="7593DEDE"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152910">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_Toc187410803 \h </w:instrText>
      </w:r>
      <w:r>
        <w:rPr>
          <w:noProof/>
        </w:rPr>
      </w:r>
      <w:r>
        <w:rPr>
          <w:noProof/>
        </w:rPr>
        <w:fldChar w:fldCharType="separate"/>
      </w:r>
      <w:r>
        <w:rPr>
          <w:noProof/>
        </w:rPr>
        <w:t>90</w:t>
      </w:r>
      <w:r>
        <w:rPr>
          <w:noProof/>
        </w:rPr>
        <w:fldChar w:fldCharType="end"/>
      </w:r>
    </w:p>
    <w:p w14:paraId="6C492CD1" w14:textId="3A3C36AD"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_Toc187410804 \h </w:instrText>
      </w:r>
      <w:r>
        <w:rPr>
          <w:noProof/>
        </w:rPr>
      </w:r>
      <w:r>
        <w:rPr>
          <w:noProof/>
        </w:rPr>
        <w:fldChar w:fldCharType="separate"/>
      </w:r>
      <w:r>
        <w:rPr>
          <w:noProof/>
        </w:rPr>
        <w:t>92</w:t>
      </w:r>
      <w:r>
        <w:rPr>
          <w:noProof/>
        </w:rPr>
        <w:fldChar w:fldCharType="end"/>
      </w:r>
    </w:p>
    <w:p w14:paraId="4E494C08" w14:textId="22BCA700"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_Toc187410805 \h </w:instrText>
      </w:r>
      <w:r>
        <w:rPr>
          <w:noProof/>
        </w:rPr>
      </w:r>
      <w:r>
        <w:rPr>
          <w:noProof/>
        </w:rPr>
        <w:fldChar w:fldCharType="separate"/>
      </w:r>
      <w:r>
        <w:rPr>
          <w:noProof/>
        </w:rPr>
        <w:t>92</w:t>
      </w:r>
      <w:r>
        <w:rPr>
          <w:noProof/>
        </w:rPr>
        <w:fldChar w:fldCharType="end"/>
      </w:r>
    </w:p>
    <w:p w14:paraId="6CF69D5B" w14:textId="312B0350"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_Toc187410806 \h </w:instrText>
      </w:r>
      <w:r>
        <w:rPr>
          <w:noProof/>
        </w:rPr>
      </w:r>
      <w:r>
        <w:rPr>
          <w:noProof/>
        </w:rPr>
        <w:fldChar w:fldCharType="separate"/>
      </w:r>
      <w:r>
        <w:rPr>
          <w:noProof/>
        </w:rPr>
        <w:t>93</w:t>
      </w:r>
      <w:r>
        <w:rPr>
          <w:noProof/>
        </w:rPr>
        <w:fldChar w:fldCharType="end"/>
      </w:r>
    </w:p>
    <w:p w14:paraId="4BFF8CB7" w14:textId="0D351A2D"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_Toc187410807 \h </w:instrText>
      </w:r>
      <w:r>
        <w:rPr>
          <w:noProof/>
        </w:rPr>
      </w:r>
      <w:r>
        <w:rPr>
          <w:noProof/>
        </w:rPr>
        <w:fldChar w:fldCharType="separate"/>
      </w:r>
      <w:r>
        <w:rPr>
          <w:noProof/>
        </w:rPr>
        <w:t>93</w:t>
      </w:r>
      <w:r>
        <w:rPr>
          <w:noProof/>
        </w:rPr>
        <w:fldChar w:fldCharType="end"/>
      </w:r>
    </w:p>
    <w:p w14:paraId="25C62E9C" w14:textId="232D872E"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_Toc187410808 \h </w:instrText>
      </w:r>
      <w:r>
        <w:rPr>
          <w:noProof/>
        </w:rPr>
      </w:r>
      <w:r>
        <w:rPr>
          <w:noProof/>
        </w:rPr>
        <w:fldChar w:fldCharType="separate"/>
      </w:r>
      <w:r>
        <w:rPr>
          <w:noProof/>
        </w:rPr>
        <w:t>93</w:t>
      </w:r>
      <w:r>
        <w:rPr>
          <w:noProof/>
        </w:rPr>
        <w:fldChar w:fldCharType="end"/>
      </w:r>
    </w:p>
    <w:p w14:paraId="3EF6E040" w14:textId="401E2DBC"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_Toc187410809 \h </w:instrText>
      </w:r>
      <w:r>
        <w:rPr>
          <w:noProof/>
        </w:rPr>
      </w:r>
      <w:r>
        <w:rPr>
          <w:noProof/>
        </w:rPr>
        <w:fldChar w:fldCharType="separate"/>
      </w:r>
      <w:r>
        <w:rPr>
          <w:noProof/>
        </w:rPr>
        <w:t>93</w:t>
      </w:r>
      <w:r>
        <w:rPr>
          <w:noProof/>
        </w:rPr>
        <w:fldChar w:fldCharType="end"/>
      </w:r>
    </w:p>
    <w:p w14:paraId="2005DF54" w14:textId="105D2A19"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_Toc187410810 \h </w:instrText>
      </w:r>
      <w:r>
        <w:rPr>
          <w:noProof/>
        </w:rPr>
      </w:r>
      <w:r>
        <w:rPr>
          <w:noProof/>
        </w:rPr>
        <w:fldChar w:fldCharType="separate"/>
      </w:r>
      <w:r>
        <w:rPr>
          <w:noProof/>
        </w:rPr>
        <w:t>93</w:t>
      </w:r>
      <w:r>
        <w:rPr>
          <w:noProof/>
        </w:rPr>
        <w:fldChar w:fldCharType="end"/>
      </w:r>
    </w:p>
    <w:p w14:paraId="1C555875" w14:textId="14DA61C9"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_Toc187410811 \h </w:instrText>
      </w:r>
      <w:r>
        <w:rPr>
          <w:noProof/>
        </w:rPr>
      </w:r>
      <w:r>
        <w:rPr>
          <w:noProof/>
        </w:rPr>
        <w:fldChar w:fldCharType="separate"/>
      </w:r>
      <w:r>
        <w:rPr>
          <w:noProof/>
        </w:rPr>
        <w:t>93</w:t>
      </w:r>
      <w:r>
        <w:rPr>
          <w:noProof/>
        </w:rPr>
        <w:fldChar w:fldCharType="end"/>
      </w:r>
    </w:p>
    <w:p w14:paraId="112F4A29" w14:textId="4C3E09AC"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_Toc187410812 \h </w:instrText>
      </w:r>
      <w:r>
        <w:rPr>
          <w:noProof/>
        </w:rPr>
      </w:r>
      <w:r>
        <w:rPr>
          <w:noProof/>
        </w:rPr>
        <w:fldChar w:fldCharType="separate"/>
      </w:r>
      <w:r>
        <w:rPr>
          <w:noProof/>
        </w:rPr>
        <w:t>93</w:t>
      </w:r>
      <w:r>
        <w:rPr>
          <w:noProof/>
        </w:rPr>
        <w:fldChar w:fldCharType="end"/>
      </w:r>
    </w:p>
    <w:p w14:paraId="5E3CCF93" w14:textId="1226C866"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_Toc187410813 \h </w:instrText>
      </w:r>
      <w:r>
        <w:rPr>
          <w:noProof/>
        </w:rPr>
      </w:r>
      <w:r>
        <w:rPr>
          <w:noProof/>
        </w:rPr>
        <w:fldChar w:fldCharType="separate"/>
      </w:r>
      <w:r>
        <w:rPr>
          <w:noProof/>
        </w:rPr>
        <w:t>93</w:t>
      </w:r>
      <w:r>
        <w:rPr>
          <w:noProof/>
        </w:rPr>
        <w:fldChar w:fldCharType="end"/>
      </w:r>
    </w:p>
    <w:p w14:paraId="5DF41B95" w14:textId="2D2CF2C1"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_Toc187410814 \h </w:instrText>
      </w:r>
      <w:r>
        <w:rPr>
          <w:noProof/>
        </w:rPr>
      </w:r>
      <w:r>
        <w:rPr>
          <w:noProof/>
        </w:rPr>
        <w:fldChar w:fldCharType="separate"/>
      </w:r>
      <w:r>
        <w:rPr>
          <w:noProof/>
        </w:rPr>
        <w:t>94</w:t>
      </w:r>
      <w:r>
        <w:rPr>
          <w:noProof/>
        </w:rPr>
        <w:fldChar w:fldCharType="end"/>
      </w:r>
    </w:p>
    <w:p w14:paraId="78D31385" w14:textId="3F94FDDF"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_Toc187410815 \h </w:instrText>
      </w:r>
      <w:r>
        <w:rPr>
          <w:noProof/>
        </w:rPr>
      </w:r>
      <w:r>
        <w:rPr>
          <w:noProof/>
        </w:rPr>
        <w:fldChar w:fldCharType="separate"/>
      </w:r>
      <w:r>
        <w:rPr>
          <w:noProof/>
        </w:rPr>
        <w:t>94</w:t>
      </w:r>
      <w:r>
        <w:rPr>
          <w:noProof/>
        </w:rPr>
        <w:fldChar w:fldCharType="end"/>
      </w:r>
    </w:p>
    <w:p w14:paraId="54A0C0D6" w14:textId="1180EA1A"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_Toc187410816 \h </w:instrText>
      </w:r>
      <w:r>
        <w:rPr>
          <w:noProof/>
        </w:rPr>
      </w:r>
      <w:r>
        <w:rPr>
          <w:noProof/>
        </w:rPr>
        <w:fldChar w:fldCharType="separate"/>
      </w:r>
      <w:r>
        <w:rPr>
          <w:noProof/>
        </w:rPr>
        <w:t>94</w:t>
      </w:r>
      <w:r>
        <w:rPr>
          <w:noProof/>
        </w:rPr>
        <w:fldChar w:fldCharType="end"/>
      </w:r>
    </w:p>
    <w:p w14:paraId="3612C4C2" w14:textId="70DB2E71"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_Toc187410817 \h </w:instrText>
      </w:r>
      <w:r>
        <w:rPr>
          <w:noProof/>
        </w:rPr>
      </w:r>
      <w:r>
        <w:rPr>
          <w:noProof/>
        </w:rPr>
        <w:fldChar w:fldCharType="separate"/>
      </w:r>
      <w:r>
        <w:rPr>
          <w:noProof/>
        </w:rPr>
        <w:t>94</w:t>
      </w:r>
      <w:r>
        <w:rPr>
          <w:noProof/>
        </w:rPr>
        <w:fldChar w:fldCharType="end"/>
      </w:r>
    </w:p>
    <w:p w14:paraId="0913195A" w14:textId="5CD7480E"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_Toc187410818 \h </w:instrText>
      </w:r>
      <w:r>
        <w:rPr>
          <w:noProof/>
        </w:rPr>
      </w:r>
      <w:r>
        <w:rPr>
          <w:noProof/>
        </w:rPr>
        <w:fldChar w:fldCharType="separate"/>
      </w:r>
      <w:r>
        <w:rPr>
          <w:noProof/>
        </w:rPr>
        <w:t>94</w:t>
      </w:r>
      <w:r>
        <w:rPr>
          <w:noProof/>
        </w:rPr>
        <w:fldChar w:fldCharType="end"/>
      </w:r>
    </w:p>
    <w:p w14:paraId="3CC04120" w14:textId="04CFF459"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_Toc187410819 \h </w:instrText>
      </w:r>
      <w:r>
        <w:rPr>
          <w:noProof/>
        </w:rPr>
      </w:r>
      <w:r>
        <w:rPr>
          <w:noProof/>
        </w:rPr>
        <w:fldChar w:fldCharType="separate"/>
      </w:r>
      <w:r>
        <w:rPr>
          <w:noProof/>
        </w:rPr>
        <w:t>94</w:t>
      </w:r>
      <w:r>
        <w:rPr>
          <w:noProof/>
        </w:rPr>
        <w:fldChar w:fldCharType="end"/>
      </w:r>
    </w:p>
    <w:p w14:paraId="368F41A4" w14:textId="5B9ED63B"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_Toc187410820 \h </w:instrText>
      </w:r>
      <w:r>
        <w:rPr>
          <w:noProof/>
        </w:rPr>
      </w:r>
      <w:r>
        <w:rPr>
          <w:noProof/>
        </w:rPr>
        <w:fldChar w:fldCharType="separate"/>
      </w:r>
      <w:r>
        <w:rPr>
          <w:noProof/>
        </w:rPr>
        <w:t>94</w:t>
      </w:r>
      <w:r>
        <w:rPr>
          <w:noProof/>
        </w:rPr>
        <w:fldChar w:fldCharType="end"/>
      </w:r>
    </w:p>
    <w:p w14:paraId="30D60253" w14:textId="338175EE"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_Toc187410821 \h </w:instrText>
      </w:r>
      <w:r>
        <w:rPr>
          <w:noProof/>
        </w:rPr>
      </w:r>
      <w:r>
        <w:rPr>
          <w:noProof/>
        </w:rPr>
        <w:fldChar w:fldCharType="separate"/>
      </w:r>
      <w:r>
        <w:rPr>
          <w:noProof/>
        </w:rPr>
        <w:t>94</w:t>
      </w:r>
      <w:r>
        <w:rPr>
          <w:noProof/>
        </w:rPr>
        <w:fldChar w:fldCharType="end"/>
      </w:r>
    </w:p>
    <w:p w14:paraId="1D240A83" w14:textId="7C98C3BE"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_Toc187410822 \h </w:instrText>
      </w:r>
      <w:r>
        <w:rPr>
          <w:noProof/>
        </w:rPr>
      </w:r>
      <w:r>
        <w:rPr>
          <w:noProof/>
        </w:rPr>
        <w:fldChar w:fldCharType="separate"/>
      </w:r>
      <w:r>
        <w:rPr>
          <w:noProof/>
        </w:rPr>
        <w:t>95</w:t>
      </w:r>
      <w:r>
        <w:rPr>
          <w:noProof/>
        </w:rPr>
        <w:fldChar w:fldCharType="end"/>
      </w:r>
    </w:p>
    <w:p w14:paraId="0AB40DB3" w14:textId="1C54469C" w:rsidR="000B735E" w:rsidRDefault="000B735E" w:rsidP="000B735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_Toc187410823 \h </w:instrText>
      </w:r>
      <w:r>
        <w:rPr>
          <w:noProof/>
        </w:rPr>
      </w:r>
      <w:r>
        <w:rPr>
          <w:noProof/>
        </w:rPr>
        <w:fldChar w:fldCharType="separate"/>
      </w:r>
      <w:r>
        <w:rPr>
          <w:noProof/>
        </w:rPr>
        <w:t>96</w:t>
      </w:r>
      <w:r>
        <w:rPr>
          <w:noProof/>
        </w:rPr>
        <w:fldChar w:fldCharType="end"/>
      </w:r>
    </w:p>
    <w:p w14:paraId="387E31CB" w14:textId="17DEE4AB" w:rsidR="000B735E" w:rsidRDefault="000B735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_Toc187410824 \h </w:instrText>
      </w:r>
      <w:r>
        <w:rPr>
          <w:noProof/>
        </w:rPr>
      </w:r>
      <w:r>
        <w:rPr>
          <w:noProof/>
        </w:rPr>
        <w:fldChar w:fldCharType="separate"/>
      </w:r>
      <w:r>
        <w:rPr>
          <w:noProof/>
        </w:rPr>
        <w:t>96</w:t>
      </w:r>
      <w:r>
        <w:rPr>
          <w:noProof/>
        </w:rPr>
        <w:fldChar w:fldCharType="end"/>
      </w:r>
    </w:p>
    <w:p w14:paraId="5C490133" w14:textId="4A65CD5D" w:rsidR="000B735E" w:rsidRDefault="000B735E">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_Toc187410825 \h </w:instrText>
      </w:r>
      <w:r>
        <w:rPr>
          <w:noProof/>
        </w:rPr>
      </w:r>
      <w:r>
        <w:rPr>
          <w:noProof/>
        </w:rPr>
        <w:fldChar w:fldCharType="separate"/>
      </w:r>
      <w:r>
        <w:rPr>
          <w:noProof/>
        </w:rPr>
        <w:t>96</w:t>
      </w:r>
      <w:r>
        <w:rPr>
          <w:noProof/>
        </w:rPr>
        <w:fldChar w:fldCharType="end"/>
      </w:r>
    </w:p>
    <w:p w14:paraId="77BFF42A" w14:textId="703BE53E" w:rsidR="000B735E" w:rsidRDefault="000B735E">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_Toc187410826 \h </w:instrText>
      </w:r>
      <w:r>
        <w:rPr>
          <w:noProof/>
        </w:rPr>
      </w:r>
      <w:r>
        <w:rPr>
          <w:noProof/>
        </w:rPr>
        <w:fldChar w:fldCharType="separate"/>
      </w:r>
      <w:r>
        <w:rPr>
          <w:noProof/>
        </w:rPr>
        <w:t>96</w:t>
      </w:r>
      <w:r>
        <w:rPr>
          <w:noProof/>
        </w:rPr>
        <w:fldChar w:fldCharType="end"/>
      </w:r>
    </w:p>
    <w:p w14:paraId="1A06EC04" w14:textId="064E8BD2" w:rsidR="000B735E" w:rsidRDefault="000B735E" w:rsidP="000B735E">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_Toc187410827 \h </w:instrText>
      </w:r>
      <w:r>
        <w:rPr>
          <w:noProof/>
        </w:rPr>
      </w:r>
      <w:r>
        <w:rPr>
          <w:noProof/>
        </w:rPr>
        <w:fldChar w:fldCharType="separate"/>
      </w:r>
      <w:r>
        <w:rPr>
          <w:noProof/>
        </w:rPr>
        <w:t>99</w:t>
      </w:r>
      <w:r>
        <w:rPr>
          <w:noProof/>
        </w:rPr>
        <w:fldChar w:fldCharType="end"/>
      </w:r>
    </w:p>
    <w:p w14:paraId="34049575" w14:textId="16991991" w:rsidR="00080512" w:rsidRPr="00A20210" w:rsidRDefault="00F82308">
      <w:r w:rsidRPr="00A20210">
        <w:rPr>
          <w:noProof/>
          <w:sz w:val="22"/>
        </w:rPr>
        <w:fldChar w:fldCharType="end"/>
      </w:r>
    </w:p>
    <w:p w14:paraId="2EE677E1" w14:textId="73C00236" w:rsidR="00080512" w:rsidRPr="00A20210" w:rsidRDefault="00080512">
      <w:pPr>
        <w:pStyle w:val="Heading1"/>
      </w:pPr>
      <w:bookmarkStart w:id="7" w:name="_CRForeword"/>
      <w:bookmarkEnd w:id="7"/>
      <w:r w:rsidRPr="00A20210">
        <w:br w:type="page"/>
      </w:r>
      <w:bookmarkStart w:id="8" w:name="_Toc25085387"/>
      <w:bookmarkStart w:id="9" w:name="_Toc42897359"/>
      <w:bookmarkStart w:id="10" w:name="_Toc43398874"/>
      <w:bookmarkStart w:id="11" w:name="_Toc51771953"/>
      <w:bookmarkStart w:id="12" w:name="_Toc187410618"/>
      <w:r w:rsidRPr="00A20210">
        <w:lastRenderedPageBreak/>
        <w:t>Foreword</w:t>
      </w:r>
      <w:bookmarkEnd w:id="8"/>
      <w:bookmarkEnd w:id="9"/>
      <w:bookmarkEnd w:id="10"/>
      <w:bookmarkEnd w:id="11"/>
      <w:bookmarkEnd w:id="12"/>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bookmarkStart w:id="13" w:name="_CR1"/>
      <w:bookmarkEnd w:id="13"/>
      <w:r w:rsidRPr="00A20210">
        <w:br w:type="page"/>
      </w:r>
      <w:bookmarkStart w:id="14" w:name="_Toc25085388"/>
      <w:bookmarkStart w:id="15" w:name="_Toc42897360"/>
      <w:bookmarkStart w:id="16" w:name="_Toc43398875"/>
      <w:bookmarkStart w:id="17" w:name="_Toc51771954"/>
      <w:bookmarkStart w:id="18" w:name="_Toc187410619"/>
      <w:r w:rsidRPr="00A20210">
        <w:t>1</w:t>
      </w:r>
      <w:r w:rsidRPr="00A20210">
        <w:tab/>
        <w:t>Scope</w:t>
      </w:r>
      <w:bookmarkEnd w:id="14"/>
      <w:bookmarkEnd w:id="15"/>
      <w:bookmarkEnd w:id="16"/>
      <w:bookmarkEnd w:id="17"/>
      <w:bookmarkEnd w:id="18"/>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9" w:name="_Toc25085389"/>
      <w:bookmarkStart w:id="20" w:name="_Toc42897361"/>
      <w:bookmarkStart w:id="21" w:name="_Toc43398876"/>
      <w:bookmarkStart w:id="22"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3" w:name="_CR2"/>
      <w:bookmarkStart w:id="24" w:name="_Toc187410620"/>
      <w:bookmarkEnd w:id="23"/>
      <w:r w:rsidRPr="00A20210">
        <w:t>2</w:t>
      </w:r>
      <w:r w:rsidRPr="00A20210">
        <w:tab/>
        <w:t>References</w:t>
      </w:r>
      <w:bookmarkEnd w:id="19"/>
      <w:bookmarkEnd w:id="20"/>
      <w:bookmarkEnd w:id="21"/>
      <w:bookmarkEnd w:id="22"/>
      <w:bookmarkEnd w:id="24"/>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5" w:name="OLE_LINK1"/>
      <w:bookmarkStart w:id="26" w:name="OLE_LINK2"/>
      <w:bookmarkStart w:id="27" w:name="OLE_LINK3"/>
      <w:bookmarkStart w:id="28"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5"/>
    <w:bookmarkEnd w:id="26"/>
    <w:bookmarkEnd w:id="27"/>
    <w:bookmarkEnd w:id="28"/>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9"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3FFEA4AE" w:rsidR="00682454" w:rsidRPr="00A20210" w:rsidRDefault="003512FB" w:rsidP="00682454">
      <w:pPr>
        <w:pStyle w:val="EX"/>
        <w:rPr>
          <w:lang w:eastAsia="zh-CN"/>
        </w:rPr>
      </w:pPr>
      <w:r w:rsidRPr="00A20210">
        <w:rPr>
          <w:lang w:eastAsia="zh-CN"/>
        </w:rPr>
        <w:t>[9I]</w:t>
      </w:r>
      <w:r w:rsidRPr="00A20210">
        <w:rPr>
          <w:lang w:eastAsia="zh-CN"/>
        </w:rPr>
        <w:tab/>
      </w:r>
      <w:bookmarkStart w:id="30" w:name="_Hlk175063807"/>
      <w:r w:rsidRPr="00A20210">
        <w:rPr>
          <w:lang w:eastAsia="zh-CN"/>
        </w:rPr>
        <w:t>draft-ietf-quic-multipath</w:t>
      </w:r>
      <w:bookmarkEnd w:id="30"/>
      <w:r w:rsidRPr="00A20210">
        <w:rPr>
          <w:lang w:eastAsia="zh-CN"/>
        </w:rPr>
        <w:t>-</w:t>
      </w:r>
      <w:r>
        <w:rPr>
          <w:lang w:eastAsia="zh-CN"/>
        </w:rPr>
        <w:t>1</w:t>
      </w:r>
      <w:r w:rsidRPr="00A20210">
        <w:rPr>
          <w:lang w:eastAsia="zh-CN"/>
        </w:rPr>
        <w:t>0 (</w:t>
      </w:r>
      <w:r>
        <w:rPr>
          <w:lang w:eastAsia="zh-CN"/>
        </w:rPr>
        <w:t>July 2024</w:t>
      </w:r>
      <w:r w:rsidRPr="00A20210">
        <w:rPr>
          <w:lang w:eastAsia="zh-CN"/>
        </w:rPr>
        <w:t>)</w:t>
      </w:r>
      <w:r w:rsidR="00595E27">
        <w:rPr>
          <w:lang w:eastAsia="zh-CN"/>
        </w:rPr>
        <w:t>:</w:t>
      </w:r>
      <w:r w:rsidRPr="00A20210">
        <w:rPr>
          <w:lang w:eastAsia="zh-CN"/>
        </w:rPr>
        <w:t xml:space="preserve">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31" w:name="_Toc25085390"/>
      <w:bookmarkEnd w:id="29"/>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49868068" w14:textId="000FBB00" w:rsidR="00C86536" w:rsidRDefault="00C86536" w:rsidP="00C8653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47F900A1" w14:textId="33031235" w:rsidR="00C86536" w:rsidRDefault="00C86536" w:rsidP="00C86536">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264F0F64" w14:textId="3699FB14" w:rsidR="00C86536" w:rsidRPr="00A20210" w:rsidRDefault="00C86536" w:rsidP="00C86536">
      <w:pPr>
        <w:pStyle w:val="EX"/>
      </w:pPr>
      <w:r w:rsidRPr="00800C44">
        <w:t xml:space="preserve">Editor's note (WI: </w:t>
      </w:r>
      <w:r>
        <w:t>MASSS</w:t>
      </w:r>
      <w:r w:rsidRPr="00800C44">
        <w:t>, CR#</w:t>
      </w:r>
      <w:r>
        <w:t>0180</w:t>
      </w:r>
      <w:r w:rsidRPr="00800C44">
        <w:t>):</w:t>
      </w:r>
      <w:r>
        <w:tab/>
      </w:r>
      <w:r w:rsidRPr="00800C44">
        <w:t>The above document cannot be formally referenced until it is published as an IETF RFC.</w:t>
      </w:r>
    </w:p>
    <w:p w14:paraId="79B46251" w14:textId="13C7C8A7" w:rsidR="00080512" w:rsidRPr="00A20210" w:rsidRDefault="00080512">
      <w:pPr>
        <w:pStyle w:val="Heading1"/>
      </w:pPr>
      <w:bookmarkStart w:id="32" w:name="_CR3"/>
      <w:bookmarkStart w:id="33" w:name="_Toc42897362"/>
      <w:bookmarkStart w:id="34" w:name="_Toc43398877"/>
      <w:bookmarkStart w:id="35" w:name="_Toc51771956"/>
      <w:bookmarkStart w:id="36" w:name="_Toc187410621"/>
      <w:bookmarkEnd w:id="32"/>
      <w:r w:rsidRPr="00A20210">
        <w:t>3</w:t>
      </w:r>
      <w:r w:rsidRPr="00A20210">
        <w:tab/>
        <w:t xml:space="preserve">Definitions, </w:t>
      </w:r>
      <w:r w:rsidR="008028A4" w:rsidRPr="00A20210">
        <w:t>symbols and abbreviations</w:t>
      </w:r>
      <w:bookmarkEnd w:id="31"/>
      <w:bookmarkEnd w:id="33"/>
      <w:bookmarkEnd w:id="34"/>
      <w:bookmarkEnd w:id="35"/>
      <w:bookmarkEnd w:id="36"/>
    </w:p>
    <w:p w14:paraId="182CC56C" w14:textId="55E1E1A0" w:rsidR="00080512" w:rsidRPr="00A20210" w:rsidRDefault="00080512">
      <w:pPr>
        <w:pStyle w:val="Heading2"/>
      </w:pPr>
      <w:bookmarkStart w:id="37" w:name="_CR3_1"/>
      <w:bookmarkStart w:id="38" w:name="_Toc25085391"/>
      <w:bookmarkStart w:id="39" w:name="_Toc42897363"/>
      <w:bookmarkStart w:id="40" w:name="_Toc43398878"/>
      <w:bookmarkStart w:id="41" w:name="_Toc51771957"/>
      <w:bookmarkStart w:id="42" w:name="_Toc187410622"/>
      <w:bookmarkEnd w:id="37"/>
      <w:r w:rsidRPr="00A20210">
        <w:t>3.1</w:t>
      </w:r>
      <w:r w:rsidRPr="00A20210">
        <w:tab/>
        <w:t>Definitions</w:t>
      </w:r>
      <w:bookmarkEnd w:id="38"/>
      <w:bookmarkEnd w:id="39"/>
      <w:bookmarkEnd w:id="40"/>
      <w:bookmarkEnd w:id="41"/>
      <w:bookmarkEnd w:id="42"/>
    </w:p>
    <w:p w14:paraId="2B31E909" w14:textId="77777777" w:rsidR="009466C8" w:rsidRDefault="00080512" w:rsidP="00006CBF">
      <w:r w:rsidRPr="00A20210">
        <w:t xml:space="preserve">For the purposes of the present document, the terms and definitions given in </w:t>
      </w:r>
      <w:bookmarkStart w:id="43" w:name="OLE_LINK6"/>
      <w:bookmarkStart w:id="44" w:name="OLE_LINK7"/>
      <w:bookmarkStart w:id="45" w:name="OLE_LINK8"/>
      <w:r w:rsidR="00DF62CD" w:rsidRPr="00A20210">
        <w:t>3GPP</w:t>
      </w:r>
      <w:bookmarkEnd w:id="43"/>
      <w:bookmarkEnd w:id="44"/>
      <w:bookmarkEnd w:id="45"/>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6" w:name="OLE_LINK37"/>
      <w:bookmarkStart w:id="47" w:name="OLE_LINK38"/>
      <w:r w:rsidRPr="00A20210">
        <w:rPr>
          <w:b/>
          <w:bCs/>
          <w:lang w:eastAsia="zh-CN"/>
        </w:rPr>
        <w:t>MPQUIC client</w:t>
      </w:r>
      <w:bookmarkEnd w:id="46"/>
      <w:bookmarkEnd w:id="47"/>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8" w:name="OLE_LINK41"/>
      <w:bookmarkStart w:id="49" w:name="OLE_LINK42"/>
      <w:r w:rsidRPr="00A20210">
        <w:rPr>
          <w:lang w:eastAsia="zh-CN"/>
        </w:rPr>
        <w:tab/>
      </w:r>
      <w:bookmarkEnd w:id="48"/>
      <w:bookmarkEnd w:id="49"/>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50" w:name="_CR3_2"/>
      <w:bookmarkStart w:id="51" w:name="_Toc25085392"/>
      <w:bookmarkStart w:id="52" w:name="_Toc42897364"/>
      <w:bookmarkStart w:id="53" w:name="_Toc43398879"/>
      <w:bookmarkStart w:id="54" w:name="_Toc51771958"/>
      <w:bookmarkStart w:id="55" w:name="_Toc187410623"/>
      <w:bookmarkEnd w:id="50"/>
      <w:r w:rsidRPr="00A20210">
        <w:t>3.</w:t>
      </w:r>
      <w:r w:rsidR="004657FB" w:rsidRPr="00A20210">
        <w:t>2</w:t>
      </w:r>
      <w:r w:rsidRPr="00A20210">
        <w:tab/>
        <w:t>Abbreviations</w:t>
      </w:r>
      <w:bookmarkEnd w:id="51"/>
      <w:bookmarkEnd w:id="52"/>
      <w:bookmarkEnd w:id="53"/>
      <w:bookmarkEnd w:id="54"/>
      <w:bookmarkEnd w:id="55"/>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Default="00916FA1" w:rsidP="00916FA1">
      <w:pPr>
        <w:pStyle w:val="EW"/>
      </w:pPr>
      <w:r w:rsidRPr="00A20210">
        <w:t>MPQUIC</w:t>
      </w:r>
      <w:r w:rsidRPr="00A20210">
        <w:tab/>
        <w:t>Multi-Path QUIC</w:t>
      </w:r>
    </w:p>
    <w:p w14:paraId="24C49552" w14:textId="09EE91FD" w:rsidR="005E1C94" w:rsidRDefault="005E1C94" w:rsidP="00916FA1">
      <w:pPr>
        <w:pStyle w:val="EW"/>
      </w:pPr>
      <w:r w:rsidRPr="00A20210">
        <w:t>MPQUIC</w:t>
      </w:r>
      <w:r>
        <w:t>-E</w:t>
      </w:r>
      <w:r w:rsidRPr="00A20210">
        <w:tab/>
        <w:t>Multi-Path QUIC</w:t>
      </w:r>
      <w:r>
        <w:t xml:space="preserve"> proxying Ethernet in HTTP</w:t>
      </w:r>
    </w:p>
    <w:p w14:paraId="6A00F45C" w14:textId="723F7D52" w:rsidR="00E37CFD" w:rsidRDefault="00E37CFD" w:rsidP="005E1C94">
      <w:pPr>
        <w:pStyle w:val="EW"/>
      </w:pPr>
      <w:r w:rsidRPr="00A20210">
        <w:t>MPQUIC</w:t>
      </w:r>
      <w:r>
        <w:t>-IP</w:t>
      </w:r>
      <w:r w:rsidRPr="00A20210">
        <w:tab/>
        <w:t>Multi-Path QUIC</w:t>
      </w:r>
      <w:r>
        <w:t xml:space="preserve"> proxying IP in HTTP</w:t>
      </w:r>
    </w:p>
    <w:p w14:paraId="3AE249B3" w14:textId="77777777" w:rsidR="005E1C94" w:rsidRPr="00A20210" w:rsidRDefault="005E1C94" w:rsidP="005E1C94">
      <w:pPr>
        <w:pStyle w:val="EW"/>
      </w:pPr>
      <w:r w:rsidRPr="00A20210">
        <w:t>MPQUIC</w:t>
      </w:r>
      <w:r>
        <w:t>-UDP</w:t>
      </w:r>
      <w:r w:rsidRPr="00A20210">
        <w:tab/>
        <w:t>Multi-Path QUIC</w:t>
      </w:r>
      <w:r>
        <w:t xml:space="preserve"> proxying UDP in HTTP</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6" w:name="_CR4"/>
      <w:bookmarkStart w:id="57" w:name="_Toc25085393"/>
      <w:bookmarkStart w:id="58" w:name="_Toc42897365"/>
      <w:bookmarkStart w:id="59" w:name="_Toc43398880"/>
      <w:bookmarkStart w:id="60" w:name="_Toc51771959"/>
      <w:bookmarkStart w:id="61" w:name="_Toc187410624"/>
      <w:bookmarkEnd w:id="56"/>
      <w:r w:rsidRPr="00A20210">
        <w:t>4</w:t>
      </w:r>
      <w:r w:rsidRPr="00A20210">
        <w:tab/>
      </w:r>
      <w:r w:rsidR="000F5E01" w:rsidRPr="00A20210">
        <w:t>G</w:t>
      </w:r>
      <w:r w:rsidR="003F42AF" w:rsidRPr="00A20210">
        <w:t>eneral description</w:t>
      </w:r>
      <w:bookmarkEnd w:id="57"/>
      <w:bookmarkEnd w:id="58"/>
      <w:bookmarkEnd w:id="59"/>
      <w:bookmarkEnd w:id="60"/>
      <w:bookmarkEnd w:id="61"/>
    </w:p>
    <w:p w14:paraId="63337EF1" w14:textId="3378848D" w:rsidR="002D29E5" w:rsidRPr="00A20210" w:rsidRDefault="002D29E5" w:rsidP="002D29E5">
      <w:pPr>
        <w:pStyle w:val="Heading2"/>
        <w:rPr>
          <w:lang w:eastAsia="zh-CN"/>
        </w:rPr>
      </w:pPr>
      <w:bookmarkStart w:id="62" w:name="_CR4_1"/>
      <w:bookmarkStart w:id="63" w:name="_Toc25085394"/>
      <w:bookmarkStart w:id="64" w:name="_Toc42897366"/>
      <w:bookmarkStart w:id="65" w:name="_Toc43398881"/>
      <w:bookmarkStart w:id="66" w:name="_Toc51771960"/>
      <w:bookmarkStart w:id="67" w:name="_Toc187410625"/>
      <w:bookmarkEnd w:id="62"/>
      <w:r w:rsidRPr="00A20210">
        <w:rPr>
          <w:lang w:eastAsia="zh-CN"/>
        </w:rPr>
        <w:t>4.1</w:t>
      </w:r>
      <w:r w:rsidRPr="00A20210">
        <w:rPr>
          <w:lang w:eastAsia="zh-CN"/>
        </w:rPr>
        <w:tab/>
        <w:t>Introduction</w:t>
      </w:r>
      <w:bookmarkEnd w:id="63"/>
      <w:bookmarkEnd w:id="64"/>
      <w:bookmarkEnd w:id="65"/>
      <w:bookmarkEnd w:id="66"/>
      <w:bookmarkEnd w:id="67"/>
    </w:p>
    <w:p w14:paraId="4999D837" w14:textId="2238D5C8" w:rsidR="00F352B8"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w:t>
      </w:r>
      <w:r w:rsidR="00D84D13">
        <w:rPr>
          <w:lang w:eastAsia="zh-CN"/>
        </w:rPr>
        <w:t>the combinations of</w:t>
      </w:r>
      <w:r w:rsidR="00D84D13" w:rsidRPr="00A20210">
        <w:rPr>
          <w:lang w:eastAsia="zh-CN"/>
        </w:rPr>
        <w:t xml:space="preserve"> </w:t>
      </w:r>
      <w:r w:rsidR="005016EA" w:rsidRPr="00A20210">
        <w:rPr>
          <w:lang w:eastAsia="zh-CN"/>
        </w:rPr>
        <w:t>ATSSS-LL</w:t>
      </w:r>
      <w:r w:rsidR="00D84D13">
        <w:rPr>
          <w:lang w:eastAsia="zh-CN"/>
        </w:rPr>
        <w:t xml:space="preserve">, </w:t>
      </w:r>
      <w:r w:rsidR="005016EA" w:rsidRPr="00A20210">
        <w:rPr>
          <w:lang w:eastAsia="zh-CN"/>
        </w:rPr>
        <w:t>MPTCP</w:t>
      </w:r>
      <w:r w:rsidR="00E37CFD">
        <w:rPr>
          <w:lang w:eastAsia="zh-CN"/>
        </w:rPr>
        <w:t xml:space="preserve">, </w:t>
      </w:r>
      <w:r w:rsidR="00891E72" w:rsidRPr="00A20210">
        <w:rPr>
          <w:lang w:eastAsia="zh-CN"/>
        </w:rPr>
        <w:t>MPQUIC</w:t>
      </w:r>
      <w:r w:rsidR="00E37CFD">
        <w:rPr>
          <w:lang w:eastAsia="zh-CN"/>
        </w:rPr>
        <w:t>-UDP, MPQUIC-IP, and MPQUIC-E</w:t>
      </w:r>
      <w:r w:rsidR="00891E72" w:rsidRPr="00A20210">
        <w:rPr>
          <w:lang w:eastAsia="zh-CN"/>
        </w:rPr>
        <w:t xml:space="preserve"> </w:t>
      </w:r>
      <w:r w:rsidR="005016EA" w:rsidRPr="00A20210">
        <w:rPr>
          <w:lang w:eastAsia="zh-CN"/>
        </w:rPr>
        <w:t>steering functionalit</w:t>
      </w:r>
      <w:r w:rsidR="00D84D13">
        <w:rPr>
          <w:lang w:eastAsia="zh-CN"/>
        </w:rPr>
        <w:t>ies</w:t>
      </w:r>
      <w:r w:rsidR="005016EA" w:rsidRPr="00A20210">
        <w:rPr>
          <w:lang w:eastAsia="zh-CN"/>
        </w:rPr>
        <w:t xml:space="preserve"> with associated steering modes</w:t>
      </w:r>
      <w:r w:rsidR="00D84D13">
        <w:rPr>
          <w:lang w:eastAsia="zh-CN"/>
        </w:rPr>
        <w:t xml:space="preserve"> as specified in clause</w:t>
      </w:r>
      <w:r w:rsidR="00D84D13">
        <w:rPr>
          <w:lang w:val="en-US" w:eastAsia="zh-CN"/>
        </w:rPr>
        <w:t> </w:t>
      </w:r>
      <w:r w:rsidR="00D84D13">
        <w:rPr>
          <w:lang w:eastAsia="zh-CN"/>
        </w:rPr>
        <w:t>5.32.6.1 of 3GPP</w:t>
      </w:r>
      <w:r w:rsidR="00D84D13">
        <w:rPr>
          <w:lang w:val="en-US" w:eastAsia="zh-CN"/>
        </w:rPr>
        <w:t> </w:t>
      </w:r>
      <w:r w:rsidR="00D84D13">
        <w:rPr>
          <w:lang w:eastAsia="zh-CN"/>
        </w:rPr>
        <w:t>TS</w:t>
      </w:r>
      <w:r w:rsidR="00D84D13">
        <w:rPr>
          <w:lang w:val="en-US" w:eastAsia="zh-CN"/>
        </w:rPr>
        <w:t> </w:t>
      </w:r>
      <w:r w:rsidR="00D84D13">
        <w:rPr>
          <w:lang w:eastAsia="zh-CN"/>
        </w:rPr>
        <w:t>23.501</w:t>
      </w:r>
      <w:r w:rsidR="00D84D13">
        <w:rPr>
          <w:lang w:val="en-US" w:eastAsia="zh-CN"/>
        </w:rPr>
        <w:t> </w:t>
      </w:r>
      <w:r w:rsidR="00D84D13">
        <w:rPr>
          <w:lang w:eastAsia="zh-CN"/>
        </w:rPr>
        <w:t>[2]</w:t>
      </w:r>
      <w:r w:rsidR="005016EA" w:rsidRPr="00A20210">
        <w:rPr>
          <w:lang w:eastAsia="zh-CN"/>
        </w:rPr>
        <w:t>. The ATSSS capable UE indicates the steering functionality and associated steering modes to the 5GC network</w:t>
      </w:r>
      <w:r w:rsidRPr="00A20210">
        <w:rPr>
          <w:lang w:eastAsia="zh-CN"/>
        </w:rPr>
        <w:t>.</w:t>
      </w:r>
    </w:p>
    <w:p w14:paraId="1D309E6A" w14:textId="159AFD56" w:rsidR="00E37CFD" w:rsidRPr="00A20210" w:rsidRDefault="00E37CFD" w:rsidP="00E37CFD">
      <w:pPr>
        <w:pStyle w:val="NO"/>
        <w:rPr>
          <w:lang w:eastAsia="zh-CN"/>
        </w:rPr>
      </w:pPr>
      <w:r w:rsidRPr="00A714C4">
        <w:t>NOTE:</w:t>
      </w:r>
      <w:r w:rsidRPr="00A714C4">
        <w:tab/>
        <w:t>The "MPQUIC-UDP functionality" is referred to as "MPQUIC functionality" in previous releases of this specification.</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8" w:name="_CR4_2"/>
      <w:bookmarkStart w:id="69" w:name="_Toc25085395"/>
      <w:bookmarkStart w:id="70" w:name="_Toc42897367"/>
      <w:bookmarkStart w:id="71" w:name="_Toc43398882"/>
      <w:bookmarkStart w:id="72" w:name="_Toc51771961"/>
      <w:bookmarkStart w:id="73" w:name="_Toc187410626"/>
      <w:bookmarkEnd w:id="68"/>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9"/>
      <w:bookmarkEnd w:id="70"/>
      <w:bookmarkEnd w:id="71"/>
      <w:bookmarkEnd w:id="72"/>
      <w:bookmarkEnd w:id="73"/>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74"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74"/>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75" w:name="_CR4_3"/>
      <w:bookmarkStart w:id="76" w:name="_Toc25085396"/>
      <w:bookmarkStart w:id="77" w:name="_Toc42897368"/>
      <w:bookmarkStart w:id="78" w:name="_Toc43398883"/>
      <w:bookmarkStart w:id="79" w:name="_Toc51771962"/>
      <w:bookmarkStart w:id="80" w:name="_Toc187410627"/>
      <w:bookmarkEnd w:id="75"/>
      <w:r w:rsidRPr="00A20210">
        <w:rPr>
          <w:lang w:eastAsia="zh-CN"/>
        </w:rPr>
        <w:t>4.</w:t>
      </w:r>
      <w:r w:rsidR="0043614E" w:rsidRPr="00A20210">
        <w:rPr>
          <w:lang w:eastAsia="zh-CN"/>
        </w:rPr>
        <w:t>3</w:t>
      </w:r>
      <w:r w:rsidRPr="00A20210">
        <w:rPr>
          <w:lang w:eastAsia="zh-CN"/>
        </w:rPr>
        <w:tab/>
        <w:t>Steering functionalities</w:t>
      </w:r>
      <w:bookmarkEnd w:id="76"/>
      <w:bookmarkEnd w:id="77"/>
      <w:bookmarkEnd w:id="78"/>
      <w:bookmarkEnd w:id="79"/>
      <w:bookmarkEnd w:id="80"/>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126A0FF1" w:rsidR="00206413" w:rsidRDefault="00206413" w:rsidP="00206413">
      <w:pPr>
        <w:pStyle w:val="B1"/>
      </w:pPr>
      <w:r>
        <w:rPr>
          <w:lang w:eastAsia="zh-CN"/>
        </w:rPr>
        <w:t>a)</w:t>
      </w:r>
      <w:r>
        <w:rPr>
          <w:lang w:eastAsia="zh-CN"/>
        </w:rPr>
        <w:tab/>
      </w:r>
      <w:r>
        <w:t xml:space="preserve">steering functionalities </w:t>
      </w:r>
      <w:r w:rsidR="00E37CFD">
        <w:t>based on multi-path protocols</w:t>
      </w:r>
      <w:r w:rsidR="005E1C94">
        <w:t xml:space="preserve">, </w:t>
      </w:r>
      <w:r>
        <w:t>i.e.:</w:t>
      </w:r>
    </w:p>
    <w:p w14:paraId="058D67A7" w14:textId="09F25976" w:rsidR="00206413" w:rsidRDefault="00206413" w:rsidP="00206413">
      <w:pPr>
        <w:pStyle w:val="B2"/>
      </w:pPr>
      <w:r>
        <w:t>i)</w:t>
      </w:r>
      <w:r>
        <w:tab/>
        <w:t>MPTCP steering functionality which operates above the IP layer, where the UE and an associated MPTCP proxy functionality in the UPF can communicate by using the MPTCP protocol; and</w:t>
      </w:r>
    </w:p>
    <w:p w14:paraId="1CCE1509" w14:textId="4C8D44F2" w:rsidR="00206413" w:rsidRDefault="00206413" w:rsidP="00206413">
      <w:pPr>
        <w:pStyle w:val="B2"/>
      </w:pPr>
      <w:r>
        <w:t>ii)</w:t>
      </w:r>
      <w:r>
        <w:tab/>
        <w:t xml:space="preserve">MPQUIC </w:t>
      </w:r>
      <w:r w:rsidR="00E37CFD">
        <w:t xml:space="preserve">based </w:t>
      </w:r>
      <w:r>
        <w:t>steering functionalit</w:t>
      </w:r>
      <w:r w:rsidR="00E37CFD">
        <w:t>ies</w:t>
      </w:r>
      <w:r>
        <w:t xml:space="preserve"> which operate above the UDP/IP layer, where the UE and an associated QUIC proxy in the UPF can communicate by using the QUIC protocol</w:t>
      </w:r>
      <w:r w:rsidR="00E37CFD">
        <w:t>, i.e.:</w:t>
      </w:r>
    </w:p>
    <w:p w14:paraId="1AE80F4E" w14:textId="77777777" w:rsidR="00E37CFD" w:rsidRDefault="00E37CFD" w:rsidP="00E37CFD">
      <w:pPr>
        <w:pStyle w:val="B3"/>
      </w:pPr>
      <w:r>
        <w:t>A)</w:t>
      </w:r>
      <w:r>
        <w:tab/>
        <w:t>the MPQUIC-UDP steering functionality;</w:t>
      </w:r>
    </w:p>
    <w:p w14:paraId="539FE4D3" w14:textId="77777777" w:rsidR="00E37CFD" w:rsidRDefault="00E37CFD" w:rsidP="00E37CFD">
      <w:pPr>
        <w:pStyle w:val="B3"/>
      </w:pPr>
      <w:r>
        <w:t>B)</w:t>
      </w:r>
      <w:r>
        <w:tab/>
        <w:t>the MPQUIC-IP steering functionality; and</w:t>
      </w:r>
    </w:p>
    <w:p w14:paraId="0A8F4A83" w14:textId="381A4E8D" w:rsidR="00E37CFD" w:rsidRDefault="00E37CFD" w:rsidP="00E37CFD">
      <w:pPr>
        <w:pStyle w:val="B3"/>
      </w:pPr>
      <w:r>
        <w:t>C)</w:t>
      </w:r>
      <w:r>
        <w:tab/>
        <w:t>the MPQUIC-E steering functionality; and</w:t>
      </w:r>
    </w:p>
    <w:p w14:paraId="2909C9EC" w14:textId="629AD2BA" w:rsidR="00206413" w:rsidRDefault="00206413" w:rsidP="00206413">
      <w:pPr>
        <w:pStyle w:val="B1"/>
      </w:pPr>
      <w:r>
        <w:rPr>
          <w:lang w:eastAsia="zh-CN"/>
        </w:rPr>
        <w:t>b)</w:t>
      </w:r>
      <w:r>
        <w:rPr>
          <w:lang w:eastAsia="zh-CN"/>
        </w:rPr>
        <w:tab/>
      </w:r>
      <w:r>
        <w:t>steering functionalities</w:t>
      </w:r>
      <w:r w:rsidR="00E37CFD">
        <w:t xml:space="preserve"> based on data switching</w:t>
      </w:r>
      <w:r>
        <w:t>, i.e.:</w:t>
      </w:r>
    </w:p>
    <w:p w14:paraId="7794196E" w14:textId="6893091A" w:rsidR="00206413" w:rsidRDefault="00206413" w:rsidP="00206413">
      <w:pPr>
        <w:pStyle w:val="B2"/>
      </w:pPr>
      <w:r>
        <w:rPr>
          <w:lang w:eastAsia="zh-CN"/>
        </w:rPr>
        <w:t>i)</w:t>
      </w:r>
      <w:r>
        <w:rPr>
          <w:lang w:eastAsia="zh-CN"/>
        </w:rPr>
        <w:tab/>
      </w:r>
      <w:r>
        <w:t>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81" w:name="_CR4_4"/>
      <w:bookmarkStart w:id="82" w:name="_Toc25085397"/>
      <w:bookmarkStart w:id="83" w:name="_Toc42897369"/>
      <w:bookmarkStart w:id="84" w:name="_Toc43398884"/>
      <w:bookmarkStart w:id="85" w:name="_Toc51771963"/>
      <w:bookmarkStart w:id="86" w:name="_Toc187410628"/>
      <w:bookmarkEnd w:id="81"/>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82"/>
      <w:bookmarkEnd w:id="83"/>
      <w:bookmarkEnd w:id="84"/>
      <w:bookmarkEnd w:id="85"/>
      <w:bookmarkEnd w:id="86"/>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7" w:name="_Hlk71575092"/>
      <w:r w:rsidRPr="00A20210">
        <w:rPr>
          <w:noProof/>
          <w:lang w:eastAsia="ko-KR"/>
        </w:rPr>
        <w:t>the QoS flows of non-default QoS rule</w:t>
      </w:r>
      <w:bookmarkEnd w:id="87"/>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272E8AAE"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6BD11AFC"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 xml:space="preserve">that supports </w:t>
      </w:r>
      <w:r w:rsidR="0026407C">
        <w:rPr>
          <w:lang w:eastAsia="zh-CN"/>
        </w:rPr>
        <w:t>one or more of</w:t>
      </w:r>
      <w:r w:rsidR="0026407C" w:rsidRPr="00A20210">
        <w:rPr>
          <w:lang w:eastAsia="zh-CN"/>
        </w:rPr>
        <w:t xml:space="preserve"> </w:t>
      </w:r>
      <w:r w:rsidRPr="00A20210">
        <w:rPr>
          <w:lang w:eastAsia="zh-CN"/>
        </w:rPr>
        <w:t>the MP</w:t>
      </w:r>
      <w:r w:rsidRPr="00A20210">
        <w:t>QUIC</w:t>
      </w:r>
      <w:r w:rsidR="0026407C">
        <w:t>-based</w:t>
      </w:r>
      <w:r w:rsidRPr="00A20210">
        <w:t xml:space="preserve"> steering functionalit</w:t>
      </w:r>
      <w:r w:rsidR="0026407C">
        <w:t>ies</w:t>
      </w:r>
      <w:r w:rsidRPr="00A20210">
        <w:t xml:space="preserve">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50052F01" w:rsidR="003E261C" w:rsidRPr="00A20210" w:rsidRDefault="005F1009" w:rsidP="005F1009">
      <w:pPr>
        <w:pStyle w:val="B1"/>
      </w:pPr>
      <w:r w:rsidRPr="00A20210">
        <w:t>d)</w:t>
      </w:r>
      <w:r w:rsidRPr="00A20210">
        <w:tab/>
        <w:t>messages for UAD provisioning</w:t>
      </w:r>
      <w:r w:rsidR="003E261C" w:rsidRPr="00A20210">
        <w:t>;</w:t>
      </w:r>
    </w:p>
    <w:p w14:paraId="7784E553" w14:textId="71E92422" w:rsidR="00AA3EE4" w:rsidRPr="00A20210" w:rsidRDefault="003E261C" w:rsidP="005F1009">
      <w:pPr>
        <w:pStyle w:val="B1"/>
      </w:pPr>
      <w:r w:rsidRPr="00A20210">
        <w:t>e)</w:t>
      </w:r>
      <w:r w:rsidRPr="00A20210">
        <w:tab/>
        <w:t>messages for UAT</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88" w:name="_CR4_5"/>
      <w:bookmarkStart w:id="89" w:name="_Toc25085398"/>
      <w:bookmarkStart w:id="90" w:name="_Toc42897370"/>
      <w:bookmarkStart w:id="91" w:name="_Toc43398885"/>
      <w:bookmarkStart w:id="92" w:name="_Toc51771964"/>
      <w:bookmarkStart w:id="93" w:name="_Toc187410629"/>
      <w:bookmarkEnd w:id="88"/>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89"/>
      <w:bookmarkEnd w:id="90"/>
      <w:bookmarkEnd w:id="91"/>
      <w:bookmarkEnd w:id="92"/>
      <w:bookmarkEnd w:id="93"/>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94" w:name="_CR4_6"/>
      <w:bookmarkStart w:id="95" w:name="_Toc25085399"/>
      <w:bookmarkStart w:id="96" w:name="_Toc42897371"/>
      <w:bookmarkStart w:id="97" w:name="_Toc43398886"/>
      <w:bookmarkStart w:id="98" w:name="_Toc51771965"/>
      <w:bookmarkStart w:id="99" w:name="_Toc187410630"/>
      <w:bookmarkEnd w:id="94"/>
      <w:r w:rsidRPr="00A20210">
        <w:rPr>
          <w:lang w:eastAsia="zh-CN"/>
        </w:rPr>
        <w:t>4.</w:t>
      </w:r>
      <w:r w:rsidR="0043614E" w:rsidRPr="00A20210">
        <w:rPr>
          <w:lang w:eastAsia="zh-CN"/>
        </w:rPr>
        <w:t>6</w:t>
      </w:r>
      <w:r w:rsidRPr="00A20210">
        <w:rPr>
          <w:lang w:eastAsia="zh-CN"/>
        </w:rPr>
        <w:tab/>
        <w:t>EPS interworking</w:t>
      </w:r>
      <w:bookmarkEnd w:id="95"/>
      <w:bookmarkEnd w:id="96"/>
      <w:bookmarkEnd w:id="97"/>
      <w:bookmarkEnd w:id="98"/>
      <w:bookmarkEnd w:id="99"/>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100" w:name="_Toc25085401"/>
      <w:bookmarkStart w:id="101" w:name="_Toc42897373"/>
      <w:bookmarkStart w:id="102" w:name="_Toc43398888"/>
      <w:bookmarkStart w:id="103"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104" w:name="_CR4_7"/>
      <w:bookmarkStart w:id="105" w:name="_Toc187410631"/>
      <w:bookmarkEnd w:id="104"/>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105"/>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106" w:name="_CR4_8"/>
      <w:bookmarkStart w:id="107" w:name="_Toc187410632"/>
      <w:bookmarkEnd w:id="106"/>
      <w:r w:rsidRPr="00A20210">
        <w:rPr>
          <w:lang w:val="en-US" w:eastAsia="zh-CN"/>
        </w:rPr>
        <w:t>4.8</w:t>
      </w:r>
      <w:r w:rsidRPr="00A20210">
        <w:rPr>
          <w:lang w:val="en-US" w:eastAsia="zh-CN"/>
        </w:rPr>
        <w:tab/>
        <w:t>MA PDU session establishment with untrusted non-3GPP access connected to EPC and 3GPP access connected to 5GCN</w:t>
      </w:r>
      <w:bookmarkEnd w:id="107"/>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108" w:name="_CR5"/>
      <w:bookmarkStart w:id="109" w:name="_Toc187410633"/>
      <w:bookmarkEnd w:id="108"/>
      <w:r w:rsidRPr="00A20210">
        <w:t>5</w:t>
      </w:r>
      <w:r w:rsidRPr="00A20210">
        <w:tab/>
      </w:r>
      <w:r w:rsidR="0083186B" w:rsidRPr="00A20210">
        <w:t>ATSSS control p</w:t>
      </w:r>
      <w:r w:rsidRPr="00A20210">
        <w:t>rocedures</w:t>
      </w:r>
      <w:bookmarkEnd w:id="100"/>
      <w:bookmarkEnd w:id="101"/>
      <w:bookmarkEnd w:id="102"/>
      <w:bookmarkEnd w:id="103"/>
      <w:bookmarkEnd w:id="109"/>
    </w:p>
    <w:p w14:paraId="493D1051" w14:textId="73741085" w:rsidR="007F7B19" w:rsidRPr="00A20210" w:rsidRDefault="007F7B19" w:rsidP="007F7B19">
      <w:pPr>
        <w:pStyle w:val="Heading2"/>
        <w:rPr>
          <w:lang w:eastAsia="zh-CN"/>
        </w:rPr>
      </w:pPr>
      <w:bookmarkStart w:id="110" w:name="_CR5_1"/>
      <w:bookmarkStart w:id="111" w:name="_Toc25085402"/>
      <w:bookmarkStart w:id="112" w:name="_Toc42897374"/>
      <w:bookmarkStart w:id="113" w:name="_Toc43398889"/>
      <w:bookmarkStart w:id="114" w:name="_Toc51771968"/>
      <w:bookmarkStart w:id="115" w:name="_Toc187410634"/>
      <w:bookmarkEnd w:id="110"/>
      <w:r w:rsidRPr="00A20210">
        <w:rPr>
          <w:lang w:eastAsia="zh-CN"/>
        </w:rPr>
        <w:t>5.1</w:t>
      </w:r>
      <w:r w:rsidRPr="00A20210">
        <w:rPr>
          <w:lang w:eastAsia="zh-CN"/>
        </w:rPr>
        <w:tab/>
        <w:t>Introduction</w:t>
      </w:r>
      <w:bookmarkEnd w:id="111"/>
      <w:bookmarkEnd w:id="112"/>
      <w:bookmarkEnd w:id="113"/>
      <w:bookmarkEnd w:id="114"/>
      <w:bookmarkEnd w:id="115"/>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181C2656"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w:t>
      </w:r>
    </w:p>
    <w:p w14:paraId="085AEE8E" w14:textId="0AF77FFF" w:rsidR="0068799F"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00F739A8">
        <w:rPr>
          <w:lang w:eastAsia="zh-CN"/>
        </w:rPr>
        <w:t>; and</w:t>
      </w:r>
    </w:p>
    <w:p w14:paraId="7C73C2DA" w14:textId="1834DC8C" w:rsidR="00F739A8" w:rsidRPr="00A20210" w:rsidRDefault="00F739A8" w:rsidP="0068799F">
      <w:pPr>
        <w:pStyle w:val="B1"/>
        <w:rPr>
          <w:lang w:eastAsia="zh-CN"/>
        </w:rPr>
      </w:pPr>
      <w:r>
        <w:t>g)</w:t>
      </w:r>
      <w:r>
        <w:tab/>
        <w:t>transferring user-plane resources of MA PDU session using non-3GPP access path switching</w:t>
      </w:r>
      <w:r>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116" w:name="_CR5_2"/>
      <w:bookmarkStart w:id="117" w:name="_Toc25085403"/>
      <w:bookmarkStart w:id="118" w:name="_Toc42897375"/>
      <w:bookmarkStart w:id="119" w:name="_Toc43398890"/>
      <w:bookmarkStart w:id="120" w:name="_Toc51771969"/>
      <w:bookmarkStart w:id="121" w:name="_Toc187410635"/>
      <w:bookmarkEnd w:id="116"/>
      <w:r w:rsidRPr="00A20210">
        <w:rPr>
          <w:lang w:eastAsia="zh-CN"/>
        </w:rPr>
        <w:t>5.2</w:t>
      </w:r>
      <w:r w:rsidRPr="00A20210">
        <w:rPr>
          <w:lang w:eastAsia="zh-CN"/>
        </w:rPr>
        <w:tab/>
      </w:r>
      <w:r w:rsidR="00F75781" w:rsidRPr="00A20210">
        <w:rPr>
          <w:lang w:eastAsia="zh-CN"/>
        </w:rPr>
        <w:t>Multi-access PDU connectivity service</w:t>
      </w:r>
      <w:bookmarkEnd w:id="117"/>
      <w:bookmarkEnd w:id="118"/>
      <w:bookmarkEnd w:id="119"/>
      <w:bookmarkEnd w:id="120"/>
      <w:bookmarkEnd w:id="121"/>
    </w:p>
    <w:p w14:paraId="21DAE72F" w14:textId="70C41C0F" w:rsidR="006143F7" w:rsidRPr="00A20210" w:rsidRDefault="006143F7" w:rsidP="006143F7">
      <w:pPr>
        <w:pStyle w:val="Heading3"/>
        <w:rPr>
          <w:lang w:eastAsia="zh-CN"/>
        </w:rPr>
      </w:pPr>
      <w:bookmarkStart w:id="122" w:name="_CR5_2_1"/>
      <w:bookmarkStart w:id="123" w:name="_Toc25085404"/>
      <w:bookmarkStart w:id="124" w:name="_Toc42897376"/>
      <w:bookmarkStart w:id="125" w:name="_Toc43398891"/>
      <w:bookmarkStart w:id="126" w:name="_Toc51771970"/>
      <w:bookmarkStart w:id="127" w:name="_Toc187410636"/>
      <w:bookmarkEnd w:id="122"/>
      <w:r w:rsidRPr="00A20210">
        <w:rPr>
          <w:lang w:eastAsia="zh-CN"/>
        </w:rPr>
        <w:t>5.2.1</w:t>
      </w:r>
      <w:r w:rsidRPr="00A20210">
        <w:rPr>
          <w:lang w:eastAsia="zh-CN"/>
        </w:rPr>
        <w:tab/>
        <w:t>Activation of multi-access PDU connectivity service</w:t>
      </w:r>
      <w:bookmarkEnd w:id="123"/>
      <w:bookmarkEnd w:id="124"/>
      <w:bookmarkEnd w:id="125"/>
      <w:bookmarkEnd w:id="126"/>
      <w:bookmarkEnd w:id="127"/>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28"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29" w:name="_CR5_2_2"/>
      <w:bookmarkStart w:id="130" w:name="_Toc42897377"/>
      <w:bookmarkStart w:id="131" w:name="_Toc43398892"/>
      <w:bookmarkStart w:id="132" w:name="_Toc51771971"/>
      <w:bookmarkStart w:id="133" w:name="_Toc187410637"/>
      <w:bookmarkEnd w:id="129"/>
      <w:r w:rsidRPr="00A20210">
        <w:rPr>
          <w:lang w:eastAsia="zh-CN"/>
        </w:rPr>
        <w:t>5.2.2</w:t>
      </w:r>
      <w:r w:rsidRPr="00A20210">
        <w:rPr>
          <w:lang w:eastAsia="zh-CN"/>
        </w:rPr>
        <w:tab/>
        <w:t>Re-activation of user-plane resources</w:t>
      </w:r>
      <w:bookmarkEnd w:id="128"/>
      <w:bookmarkEnd w:id="130"/>
      <w:bookmarkEnd w:id="131"/>
      <w:bookmarkEnd w:id="132"/>
      <w:bookmarkEnd w:id="133"/>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34"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35" w:name="_CR5_2_3"/>
      <w:bookmarkStart w:id="136" w:name="_Toc42897378"/>
      <w:bookmarkStart w:id="137" w:name="_Toc43398893"/>
      <w:bookmarkStart w:id="138" w:name="_Toc51771972"/>
      <w:bookmarkStart w:id="139" w:name="_Toc187410638"/>
      <w:bookmarkEnd w:id="135"/>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34"/>
      <w:bookmarkEnd w:id="136"/>
      <w:bookmarkEnd w:id="137"/>
      <w:bookmarkEnd w:id="138"/>
      <w:bookmarkEnd w:id="139"/>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40" w:name="_CR5_2_4"/>
      <w:bookmarkStart w:id="141" w:name="_Toc9949759"/>
      <w:bookmarkStart w:id="142" w:name="_Toc25085407"/>
      <w:bookmarkStart w:id="143" w:name="_Toc42897379"/>
      <w:bookmarkStart w:id="144" w:name="_Toc43398894"/>
      <w:bookmarkStart w:id="145" w:name="_Toc51771973"/>
      <w:bookmarkStart w:id="146" w:name="_Toc187410639"/>
      <w:bookmarkEnd w:id="140"/>
      <w:r w:rsidRPr="00A20210">
        <w:rPr>
          <w:lang w:eastAsia="zh-CN"/>
        </w:rPr>
        <w:t>5.2.4</w:t>
      </w:r>
      <w:r w:rsidRPr="00A20210">
        <w:rPr>
          <w:lang w:eastAsia="zh-CN"/>
        </w:rPr>
        <w:tab/>
      </w:r>
      <w:bookmarkEnd w:id="141"/>
      <w:r w:rsidRPr="00A20210">
        <w:rPr>
          <w:lang w:eastAsia="zh-CN"/>
        </w:rPr>
        <w:t>Updating ATSSS parameters</w:t>
      </w:r>
      <w:bookmarkEnd w:id="142"/>
      <w:bookmarkEnd w:id="143"/>
      <w:bookmarkEnd w:id="144"/>
      <w:bookmarkEnd w:id="145"/>
      <w:bookmarkEnd w:id="146"/>
    </w:p>
    <w:p w14:paraId="31E66564" w14:textId="4B18B791" w:rsidR="0024734D" w:rsidRPr="00A20210" w:rsidRDefault="0024734D" w:rsidP="0024734D">
      <w:bookmarkStart w:id="147" w:name="_Toc25085408"/>
      <w:bookmarkStart w:id="148" w:name="_Toc42897380"/>
      <w:bookmarkStart w:id="149" w:name="_Toc43398895"/>
      <w:bookmarkStart w:id="150"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51" w:name="_CR5_2_5"/>
      <w:bookmarkStart w:id="152" w:name="_Toc187410640"/>
      <w:bookmarkEnd w:id="151"/>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47"/>
      <w:bookmarkEnd w:id="148"/>
      <w:bookmarkEnd w:id="149"/>
      <w:bookmarkEnd w:id="150"/>
      <w:bookmarkEnd w:id="152"/>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53" w:name="_CR5_2_6"/>
      <w:bookmarkStart w:id="154" w:name="_Toc25085409"/>
      <w:bookmarkStart w:id="155" w:name="_Toc42897381"/>
      <w:bookmarkStart w:id="156" w:name="_Toc43398896"/>
      <w:bookmarkStart w:id="157" w:name="_Toc51771975"/>
      <w:bookmarkStart w:id="158" w:name="_Toc187410641"/>
      <w:bookmarkEnd w:id="153"/>
      <w:r w:rsidRPr="00A20210">
        <w:rPr>
          <w:lang w:eastAsia="zh-CN"/>
        </w:rPr>
        <w:t>5.2.6</w:t>
      </w:r>
      <w:r w:rsidR="00370EDE" w:rsidRPr="00A20210">
        <w:rPr>
          <w:lang w:eastAsia="zh-CN"/>
        </w:rPr>
        <w:tab/>
      </w:r>
      <w:r w:rsidR="00370EDE" w:rsidRPr="00A20210">
        <w:t>PDU session establishment with network modification to MA PDU session</w:t>
      </w:r>
      <w:bookmarkEnd w:id="154"/>
      <w:bookmarkEnd w:id="155"/>
      <w:bookmarkEnd w:id="156"/>
      <w:bookmarkEnd w:id="157"/>
      <w:bookmarkEnd w:id="158"/>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47950C9F" w14:textId="427B7F0F" w:rsidR="00F739A8" w:rsidRDefault="00F739A8" w:rsidP="00F739A8">
      <w:pPr>
        <w:pStyle w:val="Heading3"/>
        <w:rPr>
          <w:lang w:eastAsia="zh-CN"/>
        </w:rPr>
      </w:pPr>
      <w:bookmarkStart w:id="159" w:name="_CR5_2_7"/>
      <w:bookmarkStart w:id="160" w:name="_Toc187410642"/>
      <w:bookmarkEnd w:id="159"/>
      <w:r>
        <w:rPr>
          <w:rFonts w:hint="eastAsia"/>
          <w:lang w:eastAsia="zh-CN"/>
        </w:rPr>
        <w:t>5</w:t>
      </w:r>
      <w:r>
        <w:rPr>
          <w:lang w:eastAsia="zh-CN"/>
        </w:rPr>
        <w:t>.2.7</w:t>
      </w:r>
      <w:r>
        <w:rPr>
          <w:lang w:eastAsia="zh-CN"/>
        </w:rPr>
        <w:tab/>
      </w:r>
      <w:r>
        <w:t>Transferring user-plane resources of MA PDU session using non-3GPP access path switching</w:t>
      </w:r>
      <w:bookmarkEnd w:id="160"/>
    </w:p>
    <w:p w14:paraId="285DE8EF" w14:textId="3C11FB24" w:rsidR="00F739A8" w:rsidRPr="00A20210" w:rsidRDefault="00F739A8" w:rsidP="00F739A8">
      <w:pPr>
        <w:pStyle w:val="B1"/>
        <w:ind w:left="0" w:firstLine="0"/>
      </w:pPr>
      <w:r>
        <w:rPr>
          <w:lang w:eastAsia="zh-CN"/>
        </w:rPr>
        <w:t xml:space="preserve">If the UE and the network </w:t>
      </w:r>
      <w:r>
        <w:t xml:space="preserve">support non-3GPP access path switching as specified in </w:t>
      </w:r>
      <w:r>
        <w:rPr>
          <w:lang w:val="en-US" w:eastAsia="zh-CN"/>
        </w:rPr>
        <w:t>3GPP TS 24.501 [6]</w:t>
      </w:r>
      <w:r>
        <w:t xml:space="preserve">, the UE may initiate </w:t>
      </w:r>
      <w:r w:rsidRPr="007F2770">
        <w:t>the</w:t>
      </w:r>
      <w:r>
        <w:t xml:space="preserve"> </w:t>
      </w:r>
      <w:r w:rsidRPr="00061F26">
        <w:t>non-3GPP access path switching</w:t>
      </w:r>
      <w:r>
        <w:rPr>
          <w:lang w:val="en-US" w:eastAsia="zh-CN"/>
        </w:rPr>
        <w:t xml:space="preserve"> </w:t>
      </w:r>
      <w:r>
        <w:t xml:space="preserve">to transfer </w:t>
      </w:r>
      <w:r>
        <w:rPr>
          <w:lang w:eastAsia="zh-CN"/>
        </w:rPr>
        <w:t>the</w:t>
      </w:r>
      <w:r>
        <w:t xml:space="preserve"> user-plane resources of the MA PDU session from one non-3GPP access network to another non-3GPP access network</w:t>
      </w:r>
      <w:r>
        <w:rPr>
          <w:lang w:val="en-US" w:eastAsia="zh-CN"/>
        </w:rPr>
        <w:t>.</w:t>
      </w:r>
    </w:p>
    <w:p w14:paraId="7D58A507" w14:textId="41367E5C" w:rsidR="00121D94" w:rsidRPr="00A20210" w:rsidRDefault="00121D94" w:rsidP="00121D94">
      <w:pPr>
        <w:pStyle w:val="Heading2"/>
        <w:rPr>
          <w:lang w:eastAsia="zh-CN"/>
        </w:rPr>
      </w:pPr>
      <w:bookmarkStart w:id="161" w:name="_CR5_3"/>
      <w:bookmarkStart w:id="162" w:name="_Toc25085410"/>
      <w:bookmarkStart w:id="163" w:name="_Toc187410643"/>
      <w:bookmarkEnd w:id="161"/>
      <w:r w:rsidRPr="00A20210">
        <w:rPr>
          <w:lang w:eastAsia="zh-CN"/>
        </w:rPr>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63"/>
    </w:p>
    <w:p w14:paraId="4CBFE744" w14:textId="77777777" w:rsidR="00B95BB7" w:rsidRPr="00A20210" w:rsidRDefault="00B95BB7" w:rsidP="00B95BB7">
      <w:pPr>
        <w:pStyle w:val="Heading3"/>
      </w:pPr>
      <w:bookmarkStart w:id="164" w:name="_CR5_3_0"/>
      <w:bookmarkStart w:id="165" w:name="_Toc42897383"/>
      <w:bookmarkStart w:id="166" w:name="_Toc43398898"/>
      <w:bookmarkStart w:id="167" w:name="_Toc51771977"/>
      <w:bookmarkStart w:id="168" w:name="_Toc59196284"/>
      <w:bookmarkStart w:id="169" w:name="_Toc187410644"/>
      <w:bookmarkEnd w:id="164"/>
      <w:r w:rsidRPr="00A20210">
        <w:rPr>
          <w:lang w:eastAsia="zh-CN"/>
        </w:rPr>
        <w:t>5.3.0</w:t>
      </w:r>
      <w:r w:rsidRPr="00A20210">
        <w:rPr>
          <w:lang w:eastAsia="zh-CN"/>
        </w:rPr>
        <w:tab/>
        <w:t>General</w:t>
      </w:r>
      <w:bookmarkEnd w:id="169"/>
    </w:p>
    <w:p w14:paraId="73338374" w14:textId="75717D64" w:rsidR="009466C8" w:rsidRPr="00A20210" w:rsidRDefault="009466C8" w:rsidP="009466C8">
      <w:pPr>
        <w:rPr>
          <w:lang w:eastAsia="zh-CN"/>
        </w:rPr>
      </w:pPr>
      <w:bookmarkStart w:id="170"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71" w:name="_CR5_3_1"/>
      <w:bookmarkStart w:id="172" w:name="_Toc187410645"/>
      <w:bookmarkEnd w:id="165"/>
      <w:bookmarkEnd w:id="166"/>
      <w:bookmarkEnd w:id="167"/>
      <w:bookmarkEnd w:id="168"/>
      <w:bookmarkEnd w:id="170"/>
      <w:bookmarkEnd w:id="171"/>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72"/>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73" w:name="_Toc42897384"/>
      <w:bookmarkStart w:id="174" w:name="_Toc43398899"/>
      <w:bookmarkStart w:id="175"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76" w:name="_CR5_3_2"/>
      <w:bookmarkStart w:id="177" w:name="_Toc42897385"/>
      <w:bookmarkStart w:id="178" w:name="_Toc43398900"/>
      <w:bookmarkStart w:id="179" w:name="_Toc51771979"/>
      <w:bookmarkStart w:id="180" w:name="_Toc187410646"/>
      <w:bookmarkEnd w:id="173"/>
      <w:bookmarkEnd w:id="174"/>
      <w:bookmarkEnd w:id="175"/>
      <w:bookmarkEnd w:id="176"/>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80"/>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81" w:name="_CR5_3_3"/>
      <w:bookmarkStart w:id="182" w:name="_Toc187410647"/>
      <w:bookmarkEnd w:id="181"/>
      <w:r w:rsidRPr="00A20210">
        <w:rPr>
          <w:lang w:eastAsia="zh-CN"/>
        </w:rPr>
        <w:t>5.3.3</w:t>
      </w:r>
      <w:r w:rsidRPr="00A20210">
        <w:rPr>
          <w:lang w:eastAsia="zh-CN"/>
        </w:rPr>
        <w:tab/>
        <w:t>Re-activation of user-plane resources</w:t>
      </w:r>
      <w:bookmarkEnd w:id="182"/>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83" w:name="_Hlk96069916"/>
      <w:r w:rsidRPr="00A20210">
        <w:t>a)</w:t>
      </w:r>
      <w:r w:rsidRPr="00A20210">
        <w:tab/>
        <w:t>if the UE in EMM-IDLE mode has pending user data to be sent over the PDN connection, the UE shall:</w:t>
      </w:r>
    </w:p>
    <w:bookmarkEnd w:id="183"/>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84"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84"/>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85" w:name="_CR5_3_4"/>
      <w:bookmarkStart w:id="186" w:name="_Toc187410648"/>
      <w:bookmarkEnd w:id="185"/>
      <w:r w:rsidRPr="00A20210">
        <w:rPr>
          <w:lang w:eastAsia="zh-CN"/>
        </w:rPr>
        <w:t>5.3.</w:t>
      </w:r>
      <w:r w:rsidR="00DE1186" w:rsidRPr="00A20210">
        <w:rPr>
          <w:lang w:eastAsia="zh-CN"/>
        </w:rPr>
        <w:t>4</w:t>
      </w:r>
      <w:r w:rsidRPr="00A20210">
        <w:rPr>
          <w:lang w:eastAsia="zh-CN"/>
        </w:rPr>
        <w:tab/>
        <w:t>Release of user-plane resource(s)</w:t>
      </w:r>
      <w:bookmarkEnd w:id="186"/>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87" w:name="_Hlk91606887"/>
      <w:r w:rsidRPr="00A20210">
        <w:rPr>
          <w:lang w:val="en-US"/>
        </w:rPr>
        <w:t>if EMM-REGISTERED without PDN connection is not supported by the UE and the MME and the PDN connection is the last PDN connection</w:t>
      </w:r>
      <w:bookmarkEnd w:id="187"/>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88" w:name="_CR5_3_5"/>
      <w:bookmarkStart w:id="189" w:name="_Toc82879458"/>
      <w:bookmarkStart w:id="190" w:name="_Hlk92297426"/>
      <w:bookmarkStart w:id="191" w:name="_Toc187410649"/>
      <w:bookmarkEnd w:id="188"/>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89"/>
      <w:bookmarkEnd w:id="191"/>
    </w:p>
    <w:p w14:paraId="00548A1C" w14:textId="77777777" w:rsidR="00990467" w:rsidRDefault="00727577" w:rsidP="00727577">
      <w:pPr>
        <w:rPr>
          <w:lang w:val="en-US" w:eastAsia="zh-CN"/>
        </w:rPr>
      </w:pPr>
      <w:bookmarkStart w:id="192" w:name="_Hlk93578781"/>
      <w:bookmarkEnd w:id="190"/>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00990467">
        <w:t xml:space="preserve"> over E-UTRAN connected to EPC</w:t>
      </w:r>
      <w:r w:rsidR="00990467" w:rsidRPr="00A20210">
        <w:rPr>
          <w:rFonts w:hint="eastAsia"/>
          <w:lang w:val="en-US" w:eastAsia="zh-CN"/>
        </w:rPr>
        <w:t>.</w:t>
      </w:r>
    </w:p>
    <w:p w14:paraId="3845BA45" w14:textId="2F28692A" w:rsidR="00990467" w:rsidRDefault="00990467" w:rsidP="00990467">
      <w:pPr>
        <w:pStyle w:val="NO"/>
        <w:rPr>
          <w:lang w:val="en-US" w:eastAsia="zh-CN"/>
        </w:rPr>
      </w:pPr>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rsidRPr="00990467">
        <w:rPr>
          <w:rFonts w:eastAsia="Times New Roman"/>
          <w:lang w:eastAsia="zh-CN"/>
        </w:rPr>
        <w:t xml:space="preserve">he PGW-C+SMF for MA PDU sessions over E-UTRAN connected to EPC </w:t>
      </w:r>
      <w:r w:rsidRPr="004F4FB1">
        <w:rPr>
          <w:rFonts w:eastAsia="Times New Roman"/>
          <w:lang w:eastAsia="zh-CN"/>
        </w:rPr>
        <w:t>in this release of the specification.</w:t>
      </w:r>
    </w:p>
    <w:p w14:paraId="3023509E" w14:textId="25FD59F6" w:rsidR="00727577" w:rsidRPr="00982CAB" w:rsidRDefault="00727577" w:rsidP="00727577">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93" w:name="_CR5_3_6"/>
      <w:bookmarkStart w:id="194" w:name="_Toc187410650"/>
      <w:bookmarkEnd w:id="192"/>
      <w:bookmarkEnd w:id="193"/>
      <w:r w:rsidRPr="00A20210">
        <w:rPr>
          <w:lang w:eastAsia="zh-CN"/>
        </w:rPr>
        <w:t>5.3.</w:t>
      </w:r>
      <w:r w:rsidR="00DE1186" w:rsidRPr="00A20210">
        <w:rPr>
          <w:lang w:eastAsia="zh-CN"/>
        </w:rPr>
        <w:t>6</w:t>
      </w:r>
      <w:r w:rsidRPr="00A20210">
        <w:rPr>
          <w:lang w:eastAsia="zh-CN"/>
        </w:rPr>
        <w:tab/>
        <w:t>A/Gb mode or Iu mode Interworking</w:t>
      </w:r>
      <w:bookmarkEnd w:id="194"/>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95" w:name="_CR5_3_7"/>
      <w:bookmarkStart w:id="196" w:name="_Toc187410651"/>
      <w:bookmarkEnd w:id="195"/>
      <w:r w:rsidRPr="00A20210">
        <w:rPr>
          <w:lang w:eastAsia="zh-CN"/>
        </w:rPr>
        <w:t>5.3.7</w:t>
      </w:r>
      <w:r w:rsidRPr="00A20210">
        <w:rPr>
          <w:lang w:eastAsia="zh-CN"/>
        </w:rPr>
        <w:tab/>
        <w:t>Abnormal cases in the UE</w:t>
      </w:r>
      <w:bookmarkEnd w:id="196"/>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97" w:name="_CR5_3a"/>
      <w:bookmarkStart w:id="198" w:name="_Toc187410652"/>
      <w:bookmarkEnd w:id="197"/>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98"/>
    </w:p>
    <w:p w14:paraId="024A1528" w14:textId="77777777" w:rsidR="00011992" w:rsidRPr="00A20210" w:rsidRDefault="00011992" w:rsidP="00011992">
      <w:pPr>
        <w:pStyle w:val="Heading3"/>
      </w:pPr>
      <w:bookmarkStart w:id="199" w:name="_CR5_3a_1"/>
      <w:bookmarkStart w:id="200" w:name="_Toc187410653"/>
      <w:bookmarkEnd w:id="199"/>
      <w:r w:rsidRPr="00A20210">
        <w:rPr>
          <w:lang w:eastAsia="zh-CN"/>
        </w:rPr>
        <w:t>5.3a.1</w:t>
      </w:r>
      <w:r w:rsidRPr="00A20210">
        <w:rPr>
          <w:lang w:eastAsia="zh-CN"/>
        </w:rPr>
        <w:tab/>
        <w:t>General</w:t>
      </w:r>
      <w:bookmarkEnd w:id="200"/>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201" w:name="_CR5_3a_2"/>
      <w:bookmarkStart w:id="202" w:name="_Toc187410654"/>
      <w:bookmarkEnd w:id="201"/>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202"/>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203" w:name="_CR5_3a_3"/>
      <w:bookmarkStart w:id="204" w:name="_Toc187410655"/>
      <w:bookmarkEnd w:id="203"/>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204"/>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205" w:name="_CR5_3a_4"/>
      <w:bookmarkStart w:id="206" w:name="_Toc187410656"/>
      <w:bookmarkEnd w:id="205"/>
      <w:r w:rsidRPr="00A20210">
        <w:rPr>
          <w:lang w:eastAsia="zh-CN"/>
        </w:rPr>
        <w:t>5.3a.4</w:t>
      </w:r>
      <w:r w:rsidRPr="00A20210">
        <w:rPr>
          <w:lang w:eastAsia="zh-CN"/>
        </w:rPr>
        <w:tab/>
        <w:t>Release of user-plane resource(s)</w:t>
      </w:r>
      <w:bookmarkEnd w:id="206"/>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207" w:name="_CR5_3a_5"/>
      <w:bookmarkStart w:id="208" w:name="_Toc187410657"/>
      <w:bookmarkEnd w:id="207"/>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08"/>
    </w:p>
    <w:p w14:paraId="48234E37" w14:textId="0370FCED" w:rsidR="00990467" w:rsidRDefault="00990467" w:rsidP="00990467">
      <w:pPr>
        <w:rPr>
          <w:lang w:val="en-US" w:eastAsia="zh-CN"/>
        </w:rPr>
      </w:pPr>
      <w:r w:rsidRPr="00157597">
        <w:t>A PGW-C+SMF may update ATSSS parameters as specified in clause 4.6 and clause 5.2.4</w:t>
      </w:r>
      <w:r>
        <w:t xml:space="preserve"> </w:t>
      </w:r>
      <w:r w:rsidRPr="00D63D22">
        <w:t>over</w:t>
      </w:r>
      <w:r>
        <w:t xml:space="preserve"> untrusted</w:t>
      </w:r>
      <w:r w:rsidRPr="00D63D22">
        <w:t xml:space="preserve"> non-3GPP access</w:t>
      </w:r>
      <w:r>
        <w:t xml:space="preserve"> connected to EPC</w:t>
      </w:r>
      <w:r w:rsidRPr="00157597">
        <w:t xml:space="preserve"> and include the updated MAI</w:t>
      </w:r>
      <w:r>
        <w:t xml:space="preserve">, </w:t>
      </w:r>
      <w:r w:rsidRPr="00D63D22">
        <w:t>updated network steering functionalities information, or the ATSSS rules, or all of them</w:t>
      </w:r>
      <w:r w:rsidRPr="00157597">
        <w:t xml:space="preserve"> in the</w:t>
      </w:r>
      <w:r w:rsidRPr="00261F20">
        <w:t xml:space="preserve"> </w:t>
      </w:r>
      <w:r w:rsidRPr="00A20210">
        <w:t>ATSSS response with the length of two octets PCO parameter</w:t>
      </w:r>
      <w:r>
        <w:rPr>
          <w:lang w:val="en-US" w:eastAsia="zh-CN"/>
        </w:rPr>
        <w:t xml:space="preserve"> </w:t>
      </w:r>
      <w:r>
        <w:t>included in the</w:t>
      </w:r>
      <w:r w:rsidRPr="00157597">
        <w:t xml:space="preserve"> ATSSS_RESPONSE </w:t>
      </w:r>
      <w:r w:rsidRPr="00157597">
        <w:rPr>
          <w:lang w:val="en-US"/>
        </w:rPr>
        <w:t>Notify payload</w:t>
      </w:r>
      <w:r w:rsidRPr="00157597">
        <w:rPr>
          <w:lang w:val="en-US" w:eastAsia="zh-CN"/>
        </w:rPr>
        <w:t xml:space="preserve">. The updated ATSSS parameters in </w:t>
      </w:r>
      <w:r>
        <w:rPr>
          <w:lang w:val="en-US" w:eastAsia="zh-CN"/>
        </w:rPr>
        <w:t xml:space="preserve">the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63665C8" w14:textId="6370D192" w:rsidR="008B7CED" w:rsidRP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5E645C46" w14:textId="00AFE87D" w:rsidR="00E30CAF" w:rsidRPr="00A20210" w:rsidRDefault="00E30CAF" w:rsidP="00E30CAF">
      <w:pPr>
        <w:pStyle w:val="Heading2"/>
        <w:rPr>
          <w:lang w:eastAsia="zh-CN"/>
        </w:rPr>
      </w:pPr>
      <w:bookmarkStart w:id="209" w:name="_CR5_4"/>
      <w:bookmarkStart w:id="210" w:name="_Toc187410658"/>
      <w:bookmarkEnd w:id="209"/>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62"/>
      <w:bookmarkEnd w:id="177"/>
      <w:bookmarkEnd w:id="178"/>
      <w:bookmarkEnd w:id="179"/>
      <w:bookmarkEnd w:id="210"/>
    </w:p>
    <w:p w14:paraId="4B34C8E3" w14:textId="77777777" w:rsidR="00FC3255" w:rsidRPr="00A20210" w:rsidRDefault="00FC3255" w:rsidP="00FC3255">
      <w:pPr>
        <w:pStyle w:val="Heading3"/>
      </w:pPr>
      <w:bookmarkStart w:id="211" w:name="_CR5_4_1"/>
      <w:bookmarkStart w:id="212" w:name="_Toc42897386"/>
      <w:bookmarkStart w:id="213" w:name="_Toc43398901"/>
      <w:bookmarkStart w:id="214" w:name="_Toc51771980"/>
      <w:bookmarkStart w:id="215" w:name="_Toc25085411"/>
      <w:bookmarkStart w:id="216" w:name="_Toc187410659"/>
      <w:bookmarkEnd w:id="211"/>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212"/>
      <w:bookmarkEnd w:id="213"/>
      <w:bookmarkEnd w:id="214"/>
      <w:bookmarkEnd w:id="216"/>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217" w:name="_Toc42897387"/>
      <w:bookmarkStart w:id="218" w:name="_Toc43398902"/>
      <w:bookmarkStart w:id="219"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220" w:name="_CR5_4_2"/>
      <w:bookmarkStart w:id="221" w:name="_Toc187410660"/>
      <w:bookmarkEnd w:id="220"/>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217"/>
      <w:bookmarkEnd w:id="218"/>
      <w:bookmarkEnd w:id="219"/>
      <w:bookmarkEnd w:id="221"/>
    </w:p>
    <w:p w14:paraId="0E3D7327" w14:textId="77777777" w:rsidR="00FC3255" w:rsidRPr="00A20210" w:rsidRDefault="00FC3255" w:rsidP="000132AC">
      <w:pPr>
        <w:pStyle w:val="Heading4"/>
        <w:rPr>
          <w:lang w:val="en-US" w:eastAsia="zh-CN"/>
        </w:rPr>
      </w:pPr>
      <w:bookmarkStart w:id="222" w:name="_CR5_4_2_1"/>
      <w:bookmarkStart w:id="223" w:name="_Toc42897388"/>
      <w:bookmarkStart w:id="224" w:name="_Toc43398903"/>
      <w:bookmarkStart w:id="225" w:name="_Toc51771982"/>
      <w:bookmarkStart w:id="226" w:name="_Toc187410661"/>
      <w:bookmarkEnd w:id="222"/>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223"/>
      <w:bookmarkEnd w:id="224"/>
      <w:bookmarkEnd w:id="225"/>
      <w:bookmarkEnd w:id="226"/>
    </w:p>
    <w:p w14:paraId="667763A7" w14:textId="77777777" w:rsidR="00FC3255" w:rsidRPr="00A20210" w:rsidRDefault="00FC3255" w:rsidP="000132AC">
      <w:pPr>
        <w:pStyle w:val="Heading5"/>
        <w:rPr>
          <w:lang w:eastAsia="zh-CN"/>
        </w:rPr>
      </w:pPr>
      <w:bookmarkStart w:id="227" w:name="_CR5_4_2_1_1"/>
      <w:bookmarkStart w:id="228" w:name="_Toc42897389"/>
      <w:bookmarkStart w:id="229" w:name="_Toc43398904"/>
      <w:bookmarkStart w:id="230" w:name="_Toc51771983"/>
      <w:bookmarkStart w:id="231" w:name="_Toc187410662"/>
      <w:bookmarkEnd w:id="227"/>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228"/>
      <w:bookmarkEnd w:id="229"/>
      <w:bookmarkEnd w:id="230"/>
      <w:bookmarkEnd w:id="231"/>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232" w:name="_CR5_4_2_1_2"/>
      <w:bookmarkStart w:id="233" w:name="_Toc42897390"/>
      <w:bookmarkStart w:id="234" w:name="_Toc43398905"/>
      <w:bookmarkStart w:id="235" w:name="_Toc51771984"/>
      <w:bookmarkStart w:id="236" w:name="_Toc187410663"/>
      <w:bookmarkEnd w:id="232"/>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233"/>
      <w:bookmarkEnd w:id="234"/>
      <w:bookmarkEnd w:id="235"/>
      <w:bookmarkEnd w:id="236"/>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237" w:name="_CR5_4_2_1_3"/>
      <w:bookmarkStart w:id="238" w:name="_Toc187410664"/>
      <w:bookmarkEnd w:id="237"/>
      <w:r w:rsidRPr="00A20210">
        <w:rPr>
          <w:lang w:eastAsia="zh-CN"/>
        </w:rPr>
        <w:t>5.4.2.1.3</w:t>
      </w:r>
      <w:r w:rsidRPr="00A20210">
        <w:rPr>
          <w:lang w:eastAsia="zh-CN"/>
        </w:rPr>
        <w:tab/>
        <w:t>PMFP message transport associated with QoS flow</w:t>
      </w:r>
      <w:bookmarkEnd w:id="238"/>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239" w:name="_CR5_4_2_2"/>
      <w:bookmarkStart w:id="240" w:name="_Toc42897391"/>
      <w:bookmarkStart w:id="241" w:name="_Toc43398906"/>
      <w:bookmarkStart w:id="242" w:name="_Toc51771985"/>
      <w:bookmarkStart w:id="243" w:name="_Toc187410665"/>
      <w:bookmarkEnd w:id="239"/>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240"/>
      <w:bookmarkEnd w:id="241"/>
      <w:bookmarkEnd w:id="242"/>
      <w:bookmarkEnd w:id="243"/>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244" w:name="_CR5_4_3"/>
      <w:bookmarkStart w:id="245" w:name="_Toc42897392"/>
      <w:bookmarkStart w:id="246" w:name="_Toc43398907"/>
      <w:bookmarkStart w:id="247" w:name="_Toc51771986"/>
      <w:bookmarkStart w:id="248" w:name="_Toc187410666"/>
      <w:bookmarkEnd w:id="244"/>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249" w:name="_Hlk8043289"/>
      <w:r w:rsidRPr="00A20210">
        <w:t>UE-initiated RTT measurement</w:t>
      </w:r>
      <w:bookmarkEnd w:id="215"/>
      <w:bookmarkEnd w:id="249"/>
      <w:r w:rsidR="007E617B" w:rsidRPr="00A20210">
        <w:t xml:space="preserve"> procedure</w:t>
      </w:r>
      <w:bookmarkEnd w:id="245"/>
      <w:bookmarkEnd w:id="246"/>
      <w:bookmarkEnd w:id="247"/>
      <w:bookmarkEnd w:id="248"/>
    </w:p>
    <w:p w14:paraId="0FF626EF" w14:textId="77777777" w:rsidR="007E617B" w:rsidRPr="00A20210" w:rsidRDefault="007E617B" w:rsidP="007E617B">
      <w:pPr>
        <w:pStyle w:val="Heading4"/>
      </w:pPr>
      <w:bookmarkStart w:id="250" w:name="_CR5_4_3_1"/>
      <w:bookmarkStart w:id="251" w:name="_Toc42897393"/>
      <w:bookmarkStart w:id="252" w:name="_Toc43398908"/>
      <w:bookmarkStart w:id="253" w:name="_Toc51771987"/>
      <w:bookmarkStart w:id="254" w:name="_Toc25085412"/>
      <w:bookmarkStart w:id="255" w:name="_Toc187410667"/>
      <w:bookmarkEnd w:id="250"/>
      <w:r w:rsidRPr="00A20210">
        <w:rPr>
          <w:lang w:eastAsia="zh-CN"/>
        </w:rPr>
        <w:t>5.</w:t>
      </w:r>
      <w:r w:rsidR="006947F8" w:rsidRPr="00A20210">
        <w:rPr>
          <w:lang w:eastAsia="zh-CN"/>
        </w:rPr>
        <w:t>4</w:t>
      </w:r>
      <w:r w:rsidRPr="00A20210">
        <w:rPr>
          <w:lang w:eastAsia="zh-CN"/>
        </w:rPr>
        <w:t>.3.1</w:t>
      </w:r>
      <w:r w:rsidRPr="00A20210">
        <w:tab/>
        <w:t>General</w:t>
      </w:r>
      <w:bookmarkEnd w:id="251"/>
      <w:bookmarkEnd w:id="252"/>
      <w:bookmarkEnd w:id="253"/>
      <w:bookmarkEnd w:id="255"/>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56" w:name="_CR5_4_3_2"/>
      <w:bookmarkStart w:id="257" w:name="_Toc42897394"/>
      <w:bookmarkStart w:id="258" w:name="_Toc43398909"/>
      <w:bookmarkStart w:id="259" w:name="_Toc51771988"/>
      <w:bookmarkStart w:id="260" w:name="_Toc187410668"/>
      <w:bookmarkEnd w:id="256"/>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57"/>
      <w:bookmarkEnd w:id="258"/>
      <w:bookmarkEnd w:id="259"/>
      <w:bookmarkEnd w:id="260"/>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61" w:name="_MON_1673941710"/>
    <w:bookmarkEnd w:id="261"/>
    <w:p w14:paraId="601E5BB1" w14:textId="77777777" w:rsidR="002039D4" w:rsidRPr="00A20210" w:rsidRDefault="002039D4" w:rsidP="002039D4">
      <w:pPr>
        <w:pStyle w:val="TH"/>
      </w:pPr>
      <w:r w:rsidRPr="00A20210">
        <w:object w:dxaOrig="8500" w:dyaOrig="3976" w14:anchorId="48CEE6DC">
          <v:shape id="_x0000_i1026" type="#_x0000_t75" style="width:425.1pt;height:199.7pt" o:ole="">
            <v:imagedata r:id="rId12" o:title=""/>
          </v:shape>
          <o:OLEObject Type="Embed" ProgID="Word.Picture.8" ShapeID="_x0000_i1026" DrawAspect="Content" ObjectID="_1798023446" r:id="rId13"/>
        </w:object>
      </w:r>
    </w:p>
    <w:p w14:paraId="07B08420" w14:textId="77777777" w:rsidR="007E617B" w:rsidRPr="00A20210" w:rsidRDefault="007E617B" w:rsidP="007E617B">
      <w:pPr>
        <w:pStyle w:val="TF"/>
      </w:pPr>
      <w:bookmarkStart w:id="262" w:name="_CRFigure5_4_3_21"/>
      <w:r w:rsidRPr="00A20210">
        <w:rPr>
          <w:rFonts w:hint="eastAsia"/>
        </w:rPr>
        <w:t>Figure</w:t>
      </w:r>
      <w:r w:rsidRPr="00A20210">
        <w:t> </w:t>
      </w:r>
      <w:bookmarkEnd w:id="262"/>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63" w:name="_CR5_4_3_3"/>
      <w:bookmarkStart w:id="264" w:name="_Toc42897395"/>
      <w:bookmarkStart w:id="265" w:name="_Toc43398910"/>
      <w:bookmarkStart w:id="266" w:name="_Toc51771989"/>
      <w:bookmarkStart w:id="267" w:name="_Toc187410669"/>
      <w:bookmarkEnd w:id="263"/>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64"/>
      <w:bookmarkEnd w:id="265"/>
      <w:bookmarkEnd w:id="266"/>
      <w:bookmarkEnd w:id="267"/>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68" w:name="_CR5_4_3_4"/>
      <w:bookmarkStart w:id="269" w:name="_Toc42897396"/>
      <w:bookmarkStart w:id="270" w:name="_Toc43398911"/>
      <w:bookmarkStart w:id="271" w:name="_Toc51771990"/>
      <w:bookmarkStart w:id="272" w:name="_Toc187410670"/>
      <w:bookmarkEnd w:id="268"/>
      <w:r w:rsidRPr="00A20210">
        <w:rPr>
          <w:lang w:eastAsia="zh-CN"/>
        </w:rPr>
        <w:t>5.</w:t>
      </w:r>
      <w:r w:rsidR="006947F8" w:rsidRPr="00A20210">
        <w:rPr>
          <w:lang w:eastAsia="zh-CN"/>
        </w:rPr>
        <w:t>4</w:t>
      </w:r>
      <w:r w:rsidRPr="00A20210">
        <w:rPr>
          <w:lang w:eastAsia="zh-CN"/>
        </w:rPr>
        <w:t>.3.4</w:t>
      </w:r>
      <w:r w:rsidRPr="00A20210">
        <w:tab/>
        <w:t>Abnormal cases in the UE</w:t>
      </w:r>
      <w:bookmarkEnd w:id="269"/>
      <w:bookmarkEnd w:id="270"/>
      <w:bookmarkEnd w:id="271"/>
      <w:bookmarkEnd w:id="272"/>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73" w:name="_CR5_4_4"/>
      <w:bookmarkStart w:id="274" w:name="_Toc42897397"/>
      <w:bookmarkStart w:id="275" w:name="_Toc43398912"/>
      <w:bookmarkStart w:id="276" w:name="_Toc51771991"/>
      <w:bookmarkStart w:id="277" w:name="_Toc187410671"/>
      <w:bookmarkEnd w:id="273"/>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54"/>
      <w:r w:rsidR="007E617B" w:rsidRPr="00A20210">
        <w:t xml:space="preserve"> procedure</w:t>
      </w:r>
      <w:bookmarkEnd w:id="274"/>
      <w:bookmarkEnd w:id="275"/>
      <w:bookmarkEnd w:id="276"/>
      <w:bookmarkEnd w:id="277"/>
    </w:p>
    <w:p w14:paraId="27976544" w14:textId="77777777" w:rsidR="007E617B" w:rsidRPr="00A20210" w:rsidRDefault="007E617B" w:rsidP="007E617B">
      <w:pPr>
        <w:pStyle w:val="Heading4"/>
      </w:pPr>
      <w:bookmarkStart w:id="278" w:name="_CR5_4_4_1"/>
      <w:bookmarkStart w:id="279" w:name="_Toc42897398"/>
      <w:bookmarkStart w:id="280" w:name="_Toc43398913"/>
      <w:bookmarkStart w:id="281" w:name="_Toc51771992"/>
      <w:bookmarkStart w:id="282" w:name="_Toc25085413"/>
      <w:bookmarkStart w:id="283" w:name="_Toc187410672"/>
      <w:bookmarkEnd w:id="278"/>
      <w:r w:rsidRPr="00A20210">
        <w:rPr>
          <w:lang w:eastAsia="zh-CN"/>
        </w:rPr>
        <w:t>5.</w:t>
      </w:r>
      <w:r w:rsidR="006947F8" w:rsidRPr="00A20210">
        <w:rPr>
          <w:lang w:eastAsia="zh-CN"/>
        </w:rPr>
        <w:t>4</w:t>
      </w:r>
      <w:r w:rsidRPr="00A20210">
        <w:rPr>
          <w:lang w:eastAsia="zh-CN"/>
        </w:rPr>
        <w:t>.4.1</w:t>
      </w:r>
      <w:r w:rsidRPr="00A20210">
        <w:tab/>
        <w:t>General</w:t>
      </w:r>
      <w:bookmarkEnd w:id="279"/>
      <w:bookmarkEnd w:id="280"/>
      <w:bookmarkEnd w:id="281"/>
      <w:bookmarkEnd w:id="283"/>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84" w:name="_CR5_4_4_2"/>
      <w:bookmarkStart w:id="285" w:name="_Toc42897399"/>
      <w:bookmarkStart w:id="286" w:name="_Toc43398914"/>
      <w:bookmarkStart w:id="287" w:name="_Toc51771993"/>
      <w:bookmarkStart w:id="288" w:name="_Toc187410673"/>
      <w:bookmarkEnd w:id="284"/>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85"/>
      <w:bookmarkEnd w:id="286"/>
      <w:bookmarkEnd w:id="287"/>
      <w:bookmarkEnd w:id="288"/>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89" w:name="_MON_1673942910"/>
    <w:bookmarkEnd w:id="289"/>
    <w:p w14:paraId="5E870AF8" w14:textId="77777777" w:rsidR="002039D4" w:rsidRPr="00A20210" w:rsidRDefault="002039D4" w:rsidP="002039D4">
      <w:pPr>
        <w:pStyle w:val="TH"/>
      </w:pPr>
      <w:r w:rsidRPr="00A20210">
        <w:object w:dxaOrig="8500" w:dyaOrig="3976" w14:anchorId="447B678E">
          <v:shape id="_x0000_i1027" type="#_x0000_t75" style="width:425.1pt;height:199.7pt" o:ole="">
            <v:imagedata r:id="rId14" o:title=""/>
          </v:shape>
          <o:OLEObject Type="Embed" ProgID="Word.Picture.8" ShapeID="_x0000_i1027" DrawAspect="Content" ObjectID="_1798023447" r:id="rId15"/>
        </w:object>
      </w:r>
    </w:p>
    <w:p w14:paraId="7DBCB4C4" w14:textId="77777777" w:rsidR="007E617B" w:rsidRPr="00A20210" w:rsidRDefault="007E617B" w:rsidP="007E617B">
      <w:pPr>
        <w:pStyle w:val="TF"/>
      </w:pPr>
      <w:bookmarkStart w:id="290" w:name="_CRFigure5_4_4_21"/>
      <w:r w:rsidRPr="00A20210">
        <w:rPr>
          <w:rFonts w:hint="eastAsia"/>
        </w:rPr>
        <w:t>Figure</w:t>
      </w:r>
      <w:r w:rsidRPr="00A20210">
        <w:t> </w:t>
      </w:r>
      <w:bookmarkEnd w:id="290"/>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91" w:name="_CR5_4_4_3"/>
      <w:bookmarkStart w:id="292" w:name="_Toc42897400"/>
      <w:bookmarkStart w:id="293" w:name="_Toc43398915"/>
      <w:bookmarkStart w:id="294" w:name="_Toc51771994"/>
      <w:bookmarkStart w:id="295" w:name="_Toc187410674"/>
      <w:bookmarkEnd w:id="291"/>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92"/>
      <w:bookmarkEnd w:id="293"/>
      <w:bookmarkEnd w:id="294"/>
      <w:bookmarkEnd w:id="295"/>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96" w:name="_CR5_4_4_4"/>
      <w:bookmarkStart w:id="297" w:name="_Toc42897401"/>
      <w:bookmarkStart w:id="298" w:name="_Toc43398916"/>
      <w:bookmarkStart w:id="299" w:name="_Toc51771995"/>
      <w:bookmarkStart w:id="300" w:name="_Toc187410675"/>
      <w:bookmarkEnd w:id="296"/>
      <w:r w:rsidRPr="00A20210">
        <w:rPr>
          <w:lang w:eastAsia="zh-CN"/>
        </w:rPr>
        <w:t>5.</w:t>
      </w:r>
      <w:r w:rsidR="006947F8" w:rsidRPr="00A20210">
        <w:rPr>
          <w:lang w:eastAsia="zh-CN"/>
        </w:rPr>
        <w:t>4</w:t>
      </w:r>
      <w:r w:rsidRPr="00A20210">
        <w:rPr>
          <w:lang w:eastAsia="zh-CN"/>
        </w:rPr>
        <w:t>.4.4</w:t>
      </w:r>
      <w:r w:rsidRPr="00A20210">
        <w:tab/>
        <w:t>Abnormal cases in the network</w:t>
      </w:r>
      <w:bookmarkEnd w:id="297"/>
      <w:bookmarkEnd w:id="298"/>
      <w:bookmarkEnd w:id="299"/>
      <w:bookmarkEnd w:id="300"/>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301" w:name="_CR5_4_5"/>
      <w:bookmarkStart w:id="302" w:name="_Toc42897402"/>
      <w:bookmarkStart w:id="303" w:name="_Toc43398917"/>
      <w:bookmarkStart w:id="304" w:name="_Toc51771996"/>
      <w:bookmarkStart w:id="305" w:name="_Toc187410676"/>
      <w:bookmarkEnd w:id="301"/>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82"/>
      <w:bookmarkEnd w:id="302"/>
      <w:bookmarkEnd w:id="303"/>
      <w:bookmarkEnd w:id="304"/>
      <w:bookmarkEnd w:id="305"/>
    </w:p>
    <w:p w14:paraId="31240E15" w14:textId="77777777" w:rsidR="007E617B" w:rsidRPr="00A20210" w:rsidRDefault="007E617B" w:rsidP="007E617B">
      <w:pPr>
        <w:pStyle w:val="Heading4"/>
      </w:pPr>
      <w:bookmarkStart w:id="306" w:name="_CR5_4_5_1"/>
      <w:bookmarkStart w:id="307" w:name="_Toc42897403"/>
      <w:bookmarkStart w:id="308" w:name="_Toc43398918"/>
      <w:bookmarkStart w:id="309" w:name="_Toc51771997"/>
      <w:bookmarkStart w:id="310" w:name="_Toc25085414"/>
      <w:bookmarkStart w:id="311" w:name="_Toc187410677"/>
      <w:bookmarkEnd w:id="306"/>
      <w:r w:rsidRPr="00A20210">
        <w:rPr>
          <w:lang w:eastAsia="zh-CN"/>
        </w:rPr>
        <w:t>5.</w:t>
      </w:r>
      <w:r w:rsidR="006947F8" w:rsidRPr="00A20210">
        <w:rPr>
          <w:lang w:eastAsia="zh-CN"/>
        </w:rPr>
        <w:t>4</w:t>
      </w:r>
      <w:r w:rsidRPr="00A20210">
        <w:rPr>
          <w:lang w:eastAsia="zh-CN"/>
        </w:rPr>
        <w:t>.5.1</w:t>
      </w:r>
      <w:r w:rsidRPr="00A20210">
        <w:tab/>
        <w:t>General</w:t>
      </w:r>
      <w:bookmarkEnd w:id="307"/>
      <w:bookmarkEnd w:id="308"/>
      <w:bookmarkEnd w:id="309"/>
      <w:bookmarkEnd w:id="311"/>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312" w:name="_CR5_4_5_2"/>
      <w:bookmarkStart w:id="313" w:name="_Toc42897404"/>
      <w:bookmarkStart w:id="314" w:name="_Toc43398919"/>
      <w:bookmarkStart w:id="315" w:name="_Toc51771998"/>
      <w:bookmarkStart w:id="316" w:name="_Toc187410678"/>
      <w:bookmarkEnd w:id="312"/>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313"/>
      <w:bookmarkEnd w:id="314"/>
      <w:bookmarkEnd w:id="315"/>
      <w:bookmarkEnd w:id="316"/>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317" w:name="_MON_1673943746"/>
    <w:bookmarkEnd w:id="317"/>
    <w:p w14:paraId="63CD1474" w14:textId="77777777" w:rsidR="002039D4" w:rsidRPr="00A20210" w:rsidRDefault="002039D4" w:rsidP="002039D4">
      <w:pPr>
        <w:pStyle w:val="TH"/>
      </w:pPr>
      <w:r w:rsidRPr="00A20210">
        <w:object w:dxaOrig="8500" w:dyaOrig="3976" w14:anchorId="4D408010">
          <v:shape id="_x0000_i1028" type="#_x0000_t75" style="width:425.1pt;height:199.7pt" o:ole="">
            <v:imagedata r:id="rId16" o:title=""/>
          </v:shape>
          <o:OLEObject Type="Embed" ProgID="Word.Picture.8" ShapeID="_x0000_i1028" DrawAspect="Content" ObjectID="_1798023448" r:id="rId17"/>
        </w:object>
      </w:r>
    </w:p>
    <w:p w14:paraId="4D969004" w14:textId="77777777" w:rsidR="007E617B" w:rsidRPr="00A20210" w:rsidRDefault="007E617B" w:rsidP="007E617B">
      <w:pPr>
        <w:pStyle w:val="TF"/>
      </w:pPr>
      <w:bookmarkStart w:id="318" w:name="_CRFigure5_4_5_21"/>
      <w:r w:rsidRPr="00A20210">
        <w:rPr>
          <w:rFonts w:hint="eastAsia"/>
        </w:rPr>
        <w:t>Figure</w:t>
      </w:r>
      <w:r w:rsidRPr="00A20210">
        <w:t> </w:t>
      </w:r>
      <w:bookmarkEnd w:id="318"/>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319" w:name="_CR5_4_5_3"/>
      <w:bookmarkStart w:id="320" w:name="_Toc42897405"/>
      <w:bookmarkStart w:id="321" w:name="_Toc43398920"/>
      <w:bookmarkStart w:id="322" w:name="_Toc51771999"/>
      <w:bookmarkStart w:id="323" w:name="_Toc187410679"/>
      <w:bookmarkEnd w:id="319"/>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320"/>
      <w:bookmarkEnd w:id="321"/>
      <w:bookmarkEnd w:id="322"/>
      <w:bookmarkEnd w:id="323"/>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324" w:name="_CR5_4_5_4"/>
      <w:bookmarkStart w:id="325" w:name="_Toc42897406"/>
      <w:bookmarkStart w:id="326" w:name="_Toc43398921"/>
      <w:bookmarkStart w:id="327" w:name="_Toc51772000"/>
      <w:bookmarkStart w:id="328" w:name="_Toc187410680"/>
      <w:bookmarkEnd w:id="324"/>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325"/>
      <w:bookmarkEnd w:id="326"/>
      <w:bookmarkEnd w:id="327"/>
      <w:bookmarkEnd w:id="328"/>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329" w:name="_CR5_4_6"/>
      <w:bookmarkStart w:id="330" w:name="_Toc59196293"/>
      <w:bookmarkStart w:id="331" w:name="_Toc187410681"/>
      <w:bookmarkEnd w:id="329"/>
      <w:r w:rsidRPr="00A20210">
        <w:rPr>
          <w:lang w:eastAsia="zh-CN"/>
        </w:rPr>
        <w:t>5.4.6</w:t>
      </w:r>
      <w:r w:rsidRPr="00A20210">
        <w:rPr>
          <w:lang w:eastAsia="zh-CN"/>
        </w:rPr>
        <w:tab/>
      </w:r>
      <w:r w:rsidRPr="00A20210">
        <w:t>UE-initiated PLR measurement procedure</w:t>
      </w:r>
      <w:bookmarkEnd w:id="330"/>
      <w:bookmarkEnd w:id="331"/>
    </w:p>
    <w:p w14:paraId="3957F8F0" w14:textId="77777777" w:rsidR="00A12A85" w:rsidRPr="00A20210" w:rsidRDefault="00A12A85" w:rsidP="00A12A85">
      <w:pPr>
        <w:pStyle w:val="Heading4"/>
      </w:pPr>
      <w:bookmarkStart w:id="332" w:name="_CR5_4_6_1"/>
      <w:bookmarkStart w:id="333" w:name="_Toc59196294"/>
      <w:bookmarkStart w:id="334" w:name="_Toc187410682"/>
      <w:bookmarkEnd w:id="332"/>
      <w:r w:rsidRPr="00A20210">
        <w:rPr>
          <w:lang w:eastAsia="zh-CN"/>
        </w:rPr>
        <w:t>5.4.6.1</w:t>
      </w:r>
      <w:r w:rsidRPr="00A20210">
        <w:tab/>
        <w:t>General</w:t>
      </w:r>
      <w:bookmarkEnd w:id="333"/>
      <w:bookmarkEnd w:id="334"/>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335" w:name="_MON_1710781955"/>
    <w:bookmarkEnd w:id="335"/>
    <w:p w14:paraId="1C53A8BA" w14:textId="03AFEB9A" w:rsidR="00A12A85" w:rsidRPr="00A20210" w:rsidRDefault="009009CF" w:rsidP="00A12A85">
      <w:pPr>
        <w:pStyle w:val="TH"/>
      </w:pPr>
      <w:r w:rsidRPr="00A20210">
        <w:object w:dxaOrig="8789" w:dyaOrig="6804" w14:anchorId="75921DE8">
          <v:shape id="_x0000_i1029" type="#_x0000_t75" style="width:442pt;height:340.6pt" o:ole="" fillcolor="window">
            <v:imagedata r:id="rId18" o:title=""/>
          </v:shape>
          <o:OLEObject Type="Embed" ProgID="Word.Picture.8" ShapeID="_x0000_i1029" DrawAspect="Content" ObjectID="_1798023449" r:id="rId19"/>
        </w:object>
      </w:r>
    </w:p>
    <w:p w14:paraId="507CB6C5" w14:textId="77777777" w:rsidR="00A12A85" w:rsidRPr="00A20210" w:rsidRDefault="00A12A85" w:rsidP="00A12A85">
      <w:pPr>
        <w:pStyle w:val="TF"/>
      </w:pPr>
      <w:bookmarkStart w:id="336" w:name="_CRFigure5_4_6_11"/>
      <w:r w:rsidRPr="00A20210">
        <w:rPr>
          <w:rFonts w:hint="eastAsia"/>
        </w:rPr>
        <w:t>Figure</w:t>
      </w:r>
      <w:r w:rsidRPr="00A20210">
        <w:t> </w:t>
      </w:r>
      <w:bookmarkEnd w:id="336"/>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337"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337"/>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338" w:name="_CR5_4_6_2"/>
      <w:bookmarkStart w:id="339" w:name="_Toc59196295"/>
      <w:bookmarkStart w:id="340" w:name="_Toc187410683"/>
      <w:bookmarkEnd w:id="338"/>
      <w:r w:rsidRPr="00A20210">
        <w:rPr>
          <w:lang w:eastAsia="zh-CN"/>
        </w:rPr>
        <w:t>5.4.</w:t>
      </w:r>
      <w:r w:rsidR="00232DAA" w:rsidRPr="00A20210">
        <w:rPr>
          <w:lang w:eastAsia="zh-CN"/>
        </w:rPr>
        <w:t>6</w:t>
      </w:r>
      <w:r w:rsidRPr="00A20210">
        <w:rPr>
          <w:lang w:eastAsia="zh-CN"/>
        </w:rPr>
        <w:t>.2</w:t>
      </w:r>
      <w:r w:rsidRPr="00A20210">
        <w:tab/>
        <w:t>UE-initiated PLR count procedure</w:t>
      </w:r>
      <w:bookmarkEnd w:id="340"/>
    </w:p>
    <w:p w14:paraId="758E3B3B" w14:textId="77777777" w:rsidR="00A12A85" w:rsidRPr="00A20210" w:rsidRDefault="00A12A85" w:rsidP="00A12A85">
      <w:pPr>
        <w:pStyle w:val="Heading5"/>
      </w:pPr>
      <w:bookmarkStart w:id="341" w:name="_CR5_4_6_2_1"/>
      <w:bookmarkStart w:id="342" w:name="_Toc187410684"/>
      <w:bookmarkEnd w:id="341"/>
      <w:r w:rsidRPr="00A20210">
        <w:t>5.4.</w:t>
      </w:r>
      <w:r w:rsidR="00232DAA" w:rsidRPr="00A20210">
        <w:t>6</w:t>
      </w:r>
      <w:r w:rsidRPr="00A20210">
        <w:t>.2.1</w:t>
      </w:r>
      <w:r w:rsidRPr="00A20210">
        <w:tab/>
        <w:t>UE-initiated PLR count procedure initiation</w:t>
      </w:r>
      <w:bookmarkEnd w:id="339"/>
      <w:bookmarkEnd w:id="342"/>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343" w:name="_MON_1678363666"/>
    <w:bookmarkEnd w:id="343"/>
    <w:p w14:paraId="43AFF8BB" w14:textId="77777777" w:rsidR="00A12A85" w:rsidRPr="00A20210" w:rsidRDefault="00A12A85" w:rsidP="00011143">
      <w:pPr>
        <w:pStyle w:val="TH"/>
      </w:pPr>
      <w:r w:rsidRPr="00A20210">
        <w:object w:dxaOrig="8505" w:dyaOrig="3969" w14:anchorId="7820077E">
          <v:shape id="_x0000_i1030" type="#_x0000_t75" style="width:427.6pt;height:199.1pt" o:ole="" fillcolor="window">
            <v:imagedata r:id="rId20" o:title=""/>
          </v:shape>
          <o:OLEObject Type="Embed" ProgID="Word.Picture.8" ShapeID="_x0000_i1030" DrawAspect="Content" ObjectID="_1798023450" r:id="rId21"/>
        </w:object>
      </w:r>
    </w:p>
    <w:p w14:paraId="50E5ED6F" w14:textId="77777777" w:rsidR="00A12A85" w:rsidRPr="00A20210" w:rsidRDefault="00A12A85" w:rsidP="00A12A85">
      <w:pPr>
        <w:pStyle w:val="TF"/>
      </w:pPr>
      <w:bookmarkStart w:id="344" w:name="_CRFigure5_4_6_2_11"/>
      <w:r w:rsidRPr="00A20210">
        <w:rPr>
          <w:rFonts w:hint="eastAsia"/>
        </w:rPr>
        <w:t>Figure</w:t>
      </w:r>
      <w:r w:rsidRPr="00A20210">
        <w:t> </w:t>
      </w:r>
      <w:bookmarkEnd w:id="344"/>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345" w:name="_CR5_4_6_2_2"/>
      <w:bookmarkStart w:id="346" w:name="_Toc59196296"/>
      <w:bookmarkStart w:id="347" w:name="_Toc187410685"/>
      <w:bookmarkEnd w:id="345"/>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346"/>
      <w:bookmarkEnd w:id="347"/>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348" w:name="_CR5_4_6_2_3"/>
      <w:bookmarkStart w:id="349" w:name="_Toc59196297"/>
      <w:bookmarkStart w:id="350" w:name="_Toc187410686"/>
      <w:bookmarkEnd w:id="348"/>
      <w:r w:rsidRPr="00A20210">
        <w:rPr>
          <w:lang w:eastAsia="zh-CN"/>
        </w:rPr>
        <w:t>5.4.</w:t>
      </w:r>
      <w:r w:rsidR="00232DAA" w:rsidRPr="00A20210">
        <w:rPr>
          <w:lang w:eastAsia="zh-CN"/>
        </w:rPr>
        <w:t>6</w:t>
      </w:r>
      <w:r w:rsidRPr="00A20210">
        <w:rPr>
          <w:lang w:eastAsia="zh-CN"/>
        </w:rPr>
        <w:t>.2.3</w:t>
      </w:r>
      <w:r w:rsidRPr="00A20210">
        <w:tab/>
        <w:t>Abnormal cases in the UE</w:t>
      </w:r>
      <w:bookmarkEnd w:id="349"/>
      <w:bookmarkEnd w:id="350"/>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351" w:name="_CR5_4_6_3"/>
      <w:bookmarkStart w:id="352" w:name="_Toc59196298"/>
      <w:bookmarkStart w:id="353" w:name="_Toc187410687"/>
      <w:bookmarkEnd w:id="351"/>
      <w:r w:rsidRPr="00A20210">
        <w:rPr>
          <w:lang w:eastAsia="zh-CN"/>
        </w:rPr>
        <w:t>5.4.</w:t>
      </w:r>
      <w:r w:rsidR="00232DAA" w:rsidRPr="00A20210">
        <w:rPr>
          <w:lang w:eastAsia="zh-CN"/>
        </w:rPr>
        <w:t>6</w:t>
      </w:r>
      <w:r w:rsidRPr="00A20210">
        <w:rPr>
          <w:lang w:eastAsia="zh-CN"/>
        </w:rPr>
        <w:t>.3</w:t>
      </w:r>
      <w:r w:rsidRPr="00A20210">
        <w:tab/>
        <w:t>UE-initiated PLR report procedure</w:t>
      </w:r>
      <w:bookmarkEnd w:id="353"/>
    </w:p>
    <w:p w14:paraId="50D4D1AE" w14:textId="77777777" w:rsidR="00A12A85" w:rsidRPr="00A20210" w:rsidRDefault="00A12A85" w:rsidP="00A12A85">
      <w:pPr>
        <w:pStyle w:val="Heading5"/>
      </w:pPr>
      <w:bookmarkStart w:id="354" w:name="_CR5_4_6_3_1"/>
      <w:bookmarkStart w:id="355" w:name="_Toc187410688"/>
      <w:bookmarkEnd w:id="354"/>
      <w:r w:rsidRPr="00A20210">
        <w:t>5.4.</w:t>
      </w:r>
      <w:r w:rsidR="00232DAA" w:rsidRPr="00A20210">
        <w:t>6</w:t>
      </w:r>
      <w:r w:rsidRPr="00A20210">
        <w:t>.3.1</w:t>
      </w:r>
      <w:r w:rsidRPr="00A20210">
        <w:tab/>
        <w:t>UE-initiated PLR report procedure initiation</w:t>
      </w:r>
      <w:bookmarkEnd w:id="355"/>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356" w:name="_MON_1679572637"/>
    <w:bookmarkEnd w:id="356"/>
    <w:p w14:paraId="7D2B796E" w14:textId="77777777" w:rsidR="00A12A85" w:rsidRPr="00A20210" w:rsidRDefault="00A12A85" w:rsidP="00A12A85">
      <w:pPr>
        <w:pStyle w:val="TH"/>
      </w:pPr>
      <w:r w:rsidRPr="00A20210">
        <w:object w:dxaOrig="8505" w:dyaOrig="3969" w14:anchorId="7FCC7045">
          <v:shape id="_x0000_i1031" type="#_x0000_t75" style="width:427.6pt;height:199.1pt" o:ole="" fillcolor="window">
            <v:imagedata r:id="rId22" o:title=""/>
          </v:shape>
          <o:OLEObject Type="Embed" ProgID="Word.Picture.8" ShapeID="_x0000_i1031" DrawAspect="Content" ObjectID="_1798023451" r:id="rId23"/>
        </w:object>
      </w:r>
    </w:p>
    <w:p w14:paraId="07DE5EBC" w14:textId="77777777" w:rsidR="00A12A85" w:rsidRPr="00A20210" w:rsidRDefault="00A12A85" w:rsidP="00A12A85">
      <w:pPr>
        <w:pStyle w:val="TF"/>
      </w:pPr>
      <w:bookmarkStart w:id="357" w:name="_CRFigure5_4_6_3_11"/>
      <w:r w:rsidRPr="00A20210">
        <w:rPr>
          <w:rFonts w:hint="eastAsia"/>
        </w:rPr>
        <w:t>Figure</w:t>
      </w:r>
      <w:r w:rsidRPr="00A20210">
        <w:t> </w:t>
      </w:r>
      <w:bookmarkEnd w:id="357"/>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358" w:name="_CR5_4_6_3_2"/>
      <w:bookmarkStart w:id="359" w:name="_Toc187410689"/>
      <w:bookmarkEnd w:id="358"/>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359"/>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360" w:name="_CR5_4_6_3_3"/>
      <w:bookmarkStart w:id="361" w:name="_Toc187410690"/>
      <w:bookmarkEnd w:id="360"/>
      <w:r w:rsidRPr="00A20210">
        <w:rPr>
          <w:lang w:eastAsia="zh-CN"/>
        </w:rPr>
        <w:t>5.4.</w:t>
      </w:r>
      <w:r w:rsidR="00232DAA" w:rsidRPr="00A20210">
        <w:rPr>
          <w:lang w:eastAsia="zh-CN"/>
        </w:rPr>
        <w:t>6</w:t>
      </w:r>
      <w:r w:rsidRPr="00A20210">
        <w:rPr>
          <w:lang w:eastAsia="zh-CN"/>
        </w:rPr>
        <w:t>.3.3</w:t>
      </w:r>
      <w:r w:rsidRPr="00A20210">
        <w:tab/>
        <w:t>Abnormal cases in the UE</w:t>
      </w:r>
      <w:bookmarkEnd w:id="361"/>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362" w:name="_CR5_4_7"/>
      <w:bookmarkStart w:id="363" w:name="_Toc187410691"/>
      <w:bookmarkEnd w:id="352"/>
      <w:bookmarkEnd w:id="362"/>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363"/>
    </w:p>
    <w:p w14:paraId="4C80A7C9" w14:textId="77777777" w:rsidR="00A12A85" w:rsidRPr="00A20210" w:rsidRDefault="00A12A85" w:rsidP="00A12A85">
      <w:pPr>
        <w:pStyle w:val="Heading4"/>
      </w:pPr>
      <w:bookmarkStart w:id="364" w:name="_CR5_4_7_1"/>
      <w:bookmarkStart w:id="365" w:name="_Toc187410692"/>
      <w:bookmarkEnd w:id="364"/>
      <w:r w:rsidRPr="00A20210">
        <w:rPr>
          <w:lang w:eastAsia="zh-CN"/>
        </w:rPr>
        <w:t>5.4.</w:t>
      </w:r>
      <w:r w:rsidR="00232DAA" w:rsidRPr="00A20210">
        <w:rPr>
          <w:lang w:eastAsia="zh-CN"/>
        </w:rPr>
        <w:t>7</w:t>
      </w:r>
      <w:r w:rsidRPr="00A20210">
        <w:rPr>
          <w:lang w:eastAsia="zh-CN"/>
        </w:rPr>
        <w:t>.1</w:t>
      </w:r>
      <w:r w:rsidRPr="00A20210">
        <w:tab/>
        <w:t>General</w:t>
      </w:r>
      <w:bookmarkEnd w:id="365"/>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366" w:name="_MON_1710784286"/>
    <w:bookmarkEnd w:id="366"/>
    <w:p w14:paraId="03998688" w14:textId="78F2A95A" w:rsidR="00A12A85" w:rsidRPr="00A20210" w:rsidRDefault="009009CF" w:rsidP="00A12A85">
      <w:pPr>
        <w:pStyle w:val="TH"/>
      </w:pPr>
      <w:r w:rsidRPr="00A20210">
        <w:object w:dxaOrig="8789" w:dyaOrig="7088" w14:anchorId="4CB72F1A">
          <v:shape id="_x0000_i1032" type="#_x0000_t75" style="width:442pt;height:354.35pt" o:ole="" fillcolor="window">
            <v:imagedata r:id="rId24" o:title=""/>
          </v:shape>
          <o:OLEObject Type="Embed" ProgID="Word.Picture.8" ShapeID="_x0000_i1032" DrawAspect="Content" ObjectID="_1798023452" r:id="rId25"/>
        </w:object>
      </w:r>
    </w:p>
    <w:p w14:paraId="33CAC6B4" w14:textId="77777777" w:rsidR="00A12A85" w:rsidRPr="00A20210" w:rsidRDefault="00A12A85" w:rsidP="00A12A85">
      <w:pPr>
        <w:pStyle w:val="TF"/>
      </w:pPr>
      <w:bookmarkStart w:id="367" w:name="_CRFigure5_4_7_11"/>
      <w:r w:rsidRPr="00A20210">
        <w:rPr>
          <w:rFonts w:hint="eastAsia"/>
        </w:rPr>
        <w:t>Figure</w:t>
      </w:r>
      <w:r w:rsidRPr="00A20210">
        <w:t> </w:t>
      </w:r>
      <w:bookmarkEnd w:id="367"/>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368" w:name="_CR5_4_7_2"/>
      <w:bookmarkStart w:id="369" w:name="_Toc187410693"/>
      <w:bookmarkEnd w:id="368"/>
      <w:r w:rsidRPr="00A20210">
        <w:rPr>
          <w:lang w:eastAsia="zh-CN"/>
        </w:rPr>
        <w:t>5.4.</w:t>
      </w:r>
      <w:r w:rsidR="00F959FC" w:rsidRPr="00A20210">
        <w:rPr>
          <w:lang w:eastAsia="zh-CN"/>
        </w:rPr>
        <w:t>7</w:t>
      </w:r>
      <w:r w:rsidRPr="00A20210">
        <w:rPr>
          <w:lang w:eastAsia="zh-CN"/>
        </w:rPr>
        <w:t>.2</w:t>
      </w:r>
      <w:r w:rsidRPr="00A20210">
        <w:tab/>
        <w:t>Network-initiated PLR count procedure</w:t>
      </w:r>
      <w:bookmarkEnd w:id="369"/>
    </w:p>
    <w:p w14:paraId="23958B34" w14:textId="77777777" w:rsidR="00A12A85" w:rsidRPr="00A20210" w:rsidRDefault="00A12A85" w:rsidP="00A12A85">
      <w:pPr>
        <w:pStyle w:val="Heading5"/>
      </w:pPr>
      <w:bookmarkStart w:id="370" w:name="_CR5_4_7_2_1"/>
      <w:bookmarkStart w:id="371" w:name="_Toc187410694"/>
      <w:bookmarkEnd w:id="370"/>
      <w:r w:rsidRPr="00A20210">
        <w:t>5.4.</w:t>
      </w:r>
      <w:r w:rsidR="00F959FC" w:rsidRPr="00A20210">
        <w:t>7</w:t>
      </w:r>
      <w:r w:rsidRPr="00A20210">
        <w:t>.2.1</w:t>
      </w:r>
      <w:r w:rsidRPr="00A20210">
        <w:tab/>
        <w:t>Network-initiated PLR count procedure initiation</w:t>
      </w:r>
      <w:bookmarkEnd w:id="371"/>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372" w:name="_MON_1679577104"/>
    <w:bookmarkEnd w:id="372"/>
    <w:p w14:paraId="36A94745" w14:textId="77777777" w:rsidR="00A12A85" w:rsidRPr="00A20210" w:rsidRDefault="00A12A85" w:rsidP="00011143">
      <w:pPr>
        <w:pStyle w:val="TH"/>
      </w:pPr>
      <w:r w:rsidRPr="00A20210">
        <w:object w:dxaOrig="8505" w:dyaOrig="3969" w14:anchorId="3E6DC24C">
          <v:shape id="_x0000_i1033" type="#_x0000_t75" style="width:427.6pt;height:199.1pt" o:ole="" fillcolor="window">
            <v:imagedata r:id="rId26" o:title=""/>
          </v:shape>
          <o:OLEObject Type="Embed" ProgID="Word.Picture.8" ShapeID="_x0000_i1033" DrawAspect="Content" ObjectID="_1798023453" r:id="rId27"/>
        </w:object>
      </w:r>
    </w:p>
    <w:p w14:paraId="171FF2B1" w14:textId="77777777" w:rsidR="00A12A85" w:rsidRPr="00A20210" w:rsidRDefault="00A12A85" w:rsidP="00A12A85">
      <w:pPr>
        <w:pStyle w:val="TF"/>
      </w:pPr>
      <w:bookmarkStart w:id="373" w:name="_CRFigure5_4_7_2_11"/>
      <w:r w:rsidRPr="00A20210">
        <w:rPr>
          <w:rFonts w:hint="eastAsia"/>
        </w:rPr>
        <w:t>Figure</w:t>
      </w:r>
      <w:r w:rsidRPr="00A20210">
        <w:t> </w:t>
      </w:r>
      <w:bookmarkEnd w:id="373"/>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374" w:name="_CR5_4_7_2_2"/>
      <w:bookmarkStart w:id="375" w:name="_Toc187410695"/>
      <w:bookmarkEnd w:id="374"/>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375"/>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376" w:name="_CR5_4_7_2_3"/>
      <w:bookmarkStart w:id="377" w:name="_Toc187410696"/>
      <w:bookmarkEnd w:id="376"/>
      <w:r w:rsidRPr="00A20210">
        <w:rPr>
          <w:lang w:eastAsia="zh-CN"/>
        </w:rPr>
        <w:t>5.4.</w:t>
      </w:r>
      <w:r w:rsidR="00F959FC" w:rsidRPr="00A20210">
        <w:rPr>
          <w:lang w:eastAsia="zh-CN"/>
        </w:rPr>
        <w:t>7</w:t>
      </w:r>
      <w:r w:rsidRPr="00A20210">
        <w:rPr>
          <w:lang w:eastAsia="zh-CN"/>
        </w:rPr>
        <w:t>.2.3</w:t>
      </w:r>
      <w:r w:rsidRPr="00A20210">
        <w:tab/>
        <w:t>Abnormal cases in the UPF</w:t>
      </w:r>
      <w:bookmarkEnd w:id="377"/>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378" w:name="_CR5_4_7_3"/>
      <w:bookmarkStart w:id="379" w:name="_Toc187410697"/>
      <w:bookmarkEnd w:id="378"/>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379"/>
    </w:p>
    <w:p w14:paraId="2364296B" w14:textId="77777777" w:rsidR="00A12A85" w:rsidRPr="00A20210" w:rsidRDefault="00A12A85" w:rsidP="00A12A85">
      <w:pPr>
        <w:pStyle w:val="Heading5"/>
      </w:pPr>
      <w:bookmarkStart w:id="380" w:name="_CR5_4_7_3_1"/>
      <w:bookmarkStart w:id="381" w:name="_Toc187410698"/>
      <w:bookmarkEnd w:id="380"/>
      <w:r w:rsidRPr="00A20210">
        <w:t>5.4.</w:t>
      </w:r>
      <w:r w:rsidR="00F959FC" w:rsidRPr="00A20210">
        <w:t>7</w:t>
      </w:r>
      <w:r w:rsidRPr="00A20210">
        <w:t>.3.1</w:t>
      </w:r>
      <w:r w:rsidRPr="00A20210">
        <w:tab/>
        <w:t>Network-initiated PLR report procedure initiation</w:t>
      </w:r>
      <w:bookmarkEnd w:id="381"/>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382" w:name="_MON_1679578019"/>
    <w:bookmarkEnd w:id="382"/>
    <w:p w14:paraId="7887A8CA" w14:textId="77777777" w:rsidR="00A12A85" w:rsidRPr="00A20210" w:rsidRDefault="00A12A85" w:rsidP="00A12A85">
      <w:pPr>
        <w:pStyle w:val="TH"/>
      </w:pPr>
      <w:r w:rsidRPr="00A20210">
        <w:object w:dxaOrig="8505" w:dyaOrig="3969" w14:anchorId="13C3BF2B">
          <v:shape id="_x0000_i1034" type="#_x0000_t75" style="width:427.6pt;height:199.1pt" o:ole="" fillcolor="window">
            <v:imagedata r:id="rId28" o:title=""/>
          </v:shape>
          <o:OLEObject Type="Embed" ProgID="Word.Picture.8" ShapeID="_x0000_i1034" DrawAspect="Content" ObjectID="_1798023454" r:id="rId29"/>
        </w:object>
      </w:r>
    </w:p>
    <w:p w14:paraId="07634738" w14:textId="77777777" w:rsidR="00A12A85" w:rsidRPr="00A20210" w:rsidRDefault="00A12A85" w:rsidP="00A12A85">
      <w:pPr>
        <w:pStyle w:val="TF"/>
      </w:pPr>
      <w:bookmarkStart w:id="383" w:name="_CRFigure5_4_7_3_11"/>
      <w:r w:rsidRPr="00A20210">
        <w:rPr>
          <w:rFonts w:hint="eastAsia"/>
        </w:rPr>
        <w:t>Figure</w:t>
      </w:r>
      <w:r w:rsidRPr="00A20210">
        <w:t> </w:t>
      </w:r>
      <w:bookmarkEnd w:id="383"/>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384" w:name="_CR5_4_7_3_2"/>
      <w:bookmarkStart w:id="385" w:name="_Toc187410699"/>
      <w:bookmarkEnd w:id="384"/>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385"/>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386" w:name="_CR5_4_7_3_3"/>
      <w:bookmarkStart w:id="387" w:name="_Toc187410700"/>
      <w:bookmarkEnd w:id="386"/>
      <w:r w:rsidRPr="00A20210">
        <w:rPr>
          <w:lang w:eastAsia="zh-CN"/>
        </w:rPr>
        <w:t>5.4.</w:t>
      </w:r>
      <w:r w:rsidR="00F959FC" w:rsidRPr="00A20210">
        <w:rPr>
          <w:lang w:eastAsia="zh-CN"/>
        </w:rPr>
        <w:t>7</w:t>
      </w:r>
      <w:r w:rsidRPr="00A20210">
        <w:rPr>
          <w:lang w:eastAsia="zh-CN"/>
        </w:rPr>
        <w:t>.3.3</w:t>
      </w:r>
      <w:r w:rsidRPr="00A20210">
        <w:tab/>
        <w:t>Abnormal cases in the UPF</w:t>
      </w:r>
      <w:bookmarkEnd w:id="387"/>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388" w:name="_CR5_4_8"/>
      <w:bookmarkStart w:id="389" w:name="_Toc187410701"/>
      <w:bookmarkEnd w:id="388"/>
      <w:r w:rsidRPr="00A20210">
        <w:rPr>
          <w:lang w:eastAsia="zh-CN"/>
        </w:rPr>
        <w:t>5.4.</w:t>
      </w:r>
      <w:r w:rsidR="00826896" w:rsidRPr="00A20210">
        <w:rPr>
          <w:lang w:eastAsia="zh-CN"/>
        </w:rPr>
        <w:t>8</w:t>
      </w:r>
      <w:r w:rsidRPr="00A20210">
        <w:rPr>
          <w:lang w:eastAsia="zh-CN"/>
        </w:rPr>
        <w:tab/>
      </w:r>
      <w:r w:rsidRPr="00A20210">
        <w:t>UE assistance data provisioning procedure</w:t>
      </w:r>
      <w:bookmarkEnd w:id="389"/>
    </w:p>
    <w:p w14:paraId="04AE932C" w14:textId="77777777" w:rsidR="0027006A" w:rsidRPr="00A20210" w:rsidRDefault="0027006A" w:rsidP="0027006A">
      <w:pPr>
        <w:pStyle w:val="Heading4"/>
      </w:pPr>
      <w:bookmarkStart w:id="390" w:name="_CR5_4_8_1"/>
      <w:bookmarkStart w:id="391" w:name="_Toc187410702"/>
      <w:bookmarkEnd w:id="390"/>
      <w:r w:rsidRPr="00A20210">
        <w:rPr>
          <w:lang w:eastAsia="zh-CN"/>
        </w:rPr>
        <w:t>5.4.</w:t>
      </w:r>
      <w:r w:rsidR="00826896" w:rsidRPr="00A20210">
        <w:rPr>
          <w:lang w:eastAsia="zh-CN"/>
        </w:rPr>
        <w:t>8</w:t>
      </w:r>
      <w:r w:rsidRPr="00A20210">
        <w:rPr>
          <w:lang w:eastAsia="zh-CN"/>
        </w:rPr>
        <w:t>.1</w:t>
      </w:r>
      <w:r w:rsidRPr="00A20210">
        <w:tab/>
        <w:t>General</w:t>
      </w:r>
      <w:bookmarkEnd w:id="391"/>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392" w:name="_CR5_4_8_2"/>
      <w:bookmarkStart w:id="393" w:name="_Toc187410703"/>
      <w:bookmarkEnd w:id="392"/>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393"/>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394" w:name="_MON_1742470688"/>
    <w:bookmarkEnd w:id="394"/>
    <w:p w14:paraId="623B4339" w14:textId="1C1261B4" w:rsidR="004030ED" w:rsidRDefault="004030ED" w:rsidP="004030ED">
      <w:pPr>
        <w:pStyle w:val="TH"/>
      </w:pPr>
      <w:r>
        <w:object w:dxaOrig="7364" w:dyaOrig="1978" w14:anchorId="55B37FD0">
          <v:shape id="_x0000_i1035" type="#_x0000_t75" style="width:368.75pt;height:98.9pt" o:ole="">
            <v:imagedata r:id="rId30" o:title=""/>
          </v:shape>
          <o:OLEObject Type="Embed" ProgID="Word.Document.12" ShapeID="_x0000_i1035" DrawAspect="Content" ObjectID="_1798023455" r:id="rId31"/>
        </w:object>
      </w:r>
    </w:p>
    <w:p w14:paraId="168EDACB" w14:textId="77777777" w:rsidR="004030ED" w:rsidRDefault="004030ED" w:rsidP="004030ED">
      <w:pPr>
        <w:pStyle w:val="TH"/>
      </w:pPr>
    </w:p>
    <w:p w14:paraId="016C659B" w14:textId="77777777" w:rsidR="004030ED" w:rsidRDefault="004030ED" w:rsidP="004030ED">
      <w:pPr>
        <w:pStyle w:val="TF"/>
      </w:pPr>
      <w:bookmarkStart w:id="395" w:name="_CRFigure5_4_8_21"/>
      <w:r>
        <w:rPr>
          <w:rFonts w:hint="eastAsia"/>
        </w:rPr>
        <w:t>Figure</w:t>
      </w:r>
      <w:r>
        <w:t> </w:t>
      </w:r>
      <w:bookmarkEnd w:id="395"/>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396" w:name="_CR5_4_8_3"/>
      <w:bookmarkStart w:id="397" w:name="_Toc187410704"/>
      <w:bookmarkEnd w:id="396"/>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397"/>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98" w:name="_CR5_4_8_4"/>
      <w:bookmarkStart w:id="399" w:name="_Toc187410705"/>
      <w:bookmarkEnd w:id="398"/>
      <w:r w:rsidRPr="00A20210">
        <w:rPr>
          <w:lang w:eastAsia="zh-CN"/>
        </w:rPr>
        <w:t>5.4.8</w:t>
      </w:r>
      <w:r w:rsidRPr="00A20210">
        <w:t>.4</w:t>
      </w:r>
      <w:r w:rsidRPr="00A20210">
        <w:tab/>
        <w:t>Abnormal cases in the UE</w:t>
      </w:r>
      <w:bookmarkEnd w:id="399"/>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400" w:name="_CR5_4_9"/>
      <w:bookmarkStart w:id="401" w:name="_Toc187410706"/>
      <w:bookmarkEnd w:id="400"/>
      <w:r w:rsidRPr="00A20210">
        <w:rPr>
          <w:lang w:eastAsia="zh-CN"/>
        </w:rPr>
        <w:t>5.4.</w:t>
      </w:r>
      <w:r w:rsidR="00C07E62" w:rsidRPr="00A20210">
        <w:rPr>
          <w:lang w:eastAsia="zh-CN"/>
        </w:rPr>
        <w:t>9</w:t>
      </w:r>
      <w:r w:rsidRPr="00A20210">
        <w:rPr>
          <w:lang w:eastAsia="zh-CN"/>
        </w:rPr>
        <w:tab/>
      </w:r>
      <w:r w:rsidRPr="00A20210">
        <w:t>UE assistance data termination procedure</w:t>
      </w:r>
      <w:bookmarkEnd w:id="401"/>
    </w:p>
    <w:p w14:paraId="40A2FE6C" w14:textId="1482A038" w:rsidR="0037527E" w:rsidRPr="00A20210" w:rsidRDefault="0037527E" w:rsidP="0037527E">
      <w:pPr>
        <w:pStyle w:val="Heading4"/>
      </w:pPr>
      <w:bookmarkStart w:id="402" w:name="_CR5_4_9_1"/>
      <w:bookmarkStart w:id="403" w:name="_Toc187410707"/>
      <w:bookmarkEnd w:id="402"/>
      <w:r w:rsidRPr="00A20210">
        <w:rPr>
          <w:lang w:eastAsia="zh-CN"/>
        </w:rPr>
        <w:t>5.4.</w:t>
      </w:r>
      <w:r w:rsidR="00C07E62" w:rsidRPr="00A20210">
        <w:rPr>
          <w:lang w:eastAsia="zh-CN"/>
        </w:rPr>
        <w:t>9</w:t>
      </w:r>
      <w:r w:rsidRPr="00A20210">
        <w:rPr>
          <w:lang w:eastAsia="zh-CN"/>
        </w:rPr>
        <w:t>.1</w:t>
      </w:r>
      <w:r w:rsidRPr="00A20210">
        <w:tab/>
        <w:t>General</w:t>
      </w:r>
      <w:bookmarkEnd w:id="403"/>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404" w:name="_CR5_4_9_2"/>
      <w:bookmarkStart w:id="405" w:name="_Toc187410708"/>
      <w:bookmarkEnd w:id="404"/>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405"/>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406" w:name="_MON_1709825577"/>
    <w:bookmarkEnd w:id="406"/>
    <w:p w14:paraId="19EA301D" w14:textId="05B41645" w:rsidR="0037527E" w:rsidRPr="00A20210" w:rsidRDefault="00520BA8" w:rsidP="0037527E">
      <w:pPr>
        <w:pStyle w:val="TH"/>
      </w:pPr>
      <w:r w:rsidRPr="00A20210">
        <w:object w:dxaOrig="7360" w:dyaOrig="1905" w14:anchorId="1216CFE3">
          <v:shape id="_x0000_i1036" type="#_x0000_t75" style="width:368.15pt;height:94.55pt" o:ole="">
            <v:imagedata r:id="rId32" o:title=""/>
          </v:shape>
          <o:OLEObject Type="Embed" ProgID="Word.Document.12" ShapeID="_x0000_i1036" DrawAspect="Content" ObjectID="_1798023456" r:id="rId33">
            <o:FieldCodes>\s</o:FieldCodes>
          </o:OLEObject>
        </w:object>
      </w:r>
    </w:p>
    <w:p w14:paraId="484486BA" w14:textId="5F335C8C" w:rsidR="0037527E" w:rsidRPr="00A20210" w:rsidRDefault="0037527E" w:rsidP="00AD3CA0">
      <w:pPr>
        <w:pStyle w:val="TF"/>
      </w:pPr>
      <w:bookmarkStart w:id="407" w:name="_CRFigure5_4_9_11"/>
      <w:r w:rsidRPr="00A20210">
        <w:rPr>
          <w:rFonts w:hint="eastAsia"/>
        </w:rPr>
        <w:t>Figure</w:t>
      </w:r>
      <w:r w:rsidRPr="00A20210">
        <w:t> </w:t>
      </w:r>
      <w:bookmarkEnd w:id="407"/>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408" w:name="_CR5_4_9_3"/>
      <w:bookmarkStart w:id="409" w:name="_Toc187410709"/>
      <w:bookmarkEnd w:id="408"/>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409"/>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410" w:name="_CR5_4_9_4"/>
      <w:bookmarkStart w:id="411" w:name="_Toc187410710"/>
      <w:bookmarkEnd w:id="410"/>
      <w:r w:rsidRPr="00A20210">
        <w:rPr>
          <w:lang w:eastAsia="zh-CN"/>
        </w:rPr>
        <w:t>5.4.9</w:t>
      </w:r>
      <w:r w:rsidRPr="00A20210">
        <w:t>.4</w:t>
      </w:r>
      <w:r w:rsidRPr="00A20210">
        <w:tab/>
        <w:t>Abnormal cases in the UE</w:t>
      </w:r>
      <w:bookmarkEnd w:id="411"/>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412" w:name="_CR5_4_10"/>
      <w:bookmarkStart w:id="413" w:name="_Toc187410711"/>
      <w:bookmarkEnd w:id="412"/>
      <w:r w:rsidRPr="00A20210">
        <w:rPr>
          <w:lang w:eastAsia="zh-CN"/>
        </w:rPr>
        <w:t>5.4.10</w:t>
      </w:r>
      <w:r w:rsidRPr="00A20210">
        <w:rPr>
          <w:lang w:eastAsia="zh-CN"/>
        </w:rPr>
        <w:tab/>
      </w:r>
      <w:r w:rsidRPr="00A20210">
        <w:t>Traffic duplication suspend procedure</w:t>
      </w:r>
      <w:bookmarkEnd w:id="413"/>
    </w:p>
    <w:p w14:paraId="4806F885" w14:textId="5BAE6BE5" w:rsidR="00B97E23" w:rsidRPr="00A20210" w:rsidRDefault="00B97E23" w:rsidP="00B97E23">
      <w:pPr>
        <w:pStyle w:val="Heading4"/>
      </w:pPr>
      <w:bookmarkStart w:id="414" w:name="_CR5_4_10_1"/>
      <w:bookmarkStart w:id="415" w:name="_Toc187410712"/>
      <w:bookmarkEnd w:id="414"/>
      <w:r w:rsidRPr="00A20210">
        <w:rPr>
          <w:lang w:eastAsia="zh-CN"/>
        </w:rPr>
        <w:t>5.4.10.1</w:t>
      </w:r>
      <w:r w:rsidRPr="00A20210">
        <w:tab/>
        <w:t>General</w:t>
      </w:r>
      <w:bookmarkEnd w:id="415"/>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416" w:name="_CR5_4_10_2"/>
      <w:bookmarkStart w:id="417" w:name="_Toc187410713"/>
      <w:bookmarkEnd w:id="416"/>
      <w:r w:rsidRPr="00A20210">
        <w:rPr>
          <w:lang w:eastAsia="zh-CN"/>
        </w:rPr>
        <w:t>5.4.10.2</w:t>
      </w:r>
      <w:r w:rsidRPr="00A20210">
        <w:tab/>
        <w:t>Traffic duplication suspend procedure initiation</w:t>
      </w:r>
      <w:bookmarkEnd w:id="417"/>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59266005" w:rsidR="00B97E23" w:rsidRPr="00A20210" w:rsidRDefault="00B97E23" w:rsidP="00B97E23">
      <w:pPr>
        <w:pStyle w:val="B1"/>
      </w:pPr>
      <w:r w:rsidRPr="00A20210">
        <w:t>b)</w:t>
      </w:r>
      <w:r w:rsidRPr="00A20210">
        <w:tab/>
        <w:t>may include the traffic type IE that indicates the type of traffic where duplication is to be suspended ("GBR"</w:t>
      </w:r>
      <w:r w:rsidR="005B5BE6">
        <w:t xml:space="preserve"> or</w:t>
      </w:r>
      <w:r w:rsidRPr="00A20210">
        <w:t xml:space="preserve">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5pt;height:199.1pt" o:ole="">
            <v:imagedata r:id="rId34" o:title=""/>
          </v:shape>
          <o:OLEObject Type="Embed" ProgID="Word.Picture.8" ShapeID="_x0000_i1037" DrawAspect="Content" ObjectID="_1798023457" r:id="rId35"/>
        </w:object>
      </w:r>
    </w:p>
    <w:p w14:paraId="3FB98430" w14:textId="738E7A36" w:rsidR="00B97E23" w:rsidRPr="00A20210" w:rsidRDefault="00B97E23" w:rsidP="00B97E23">
      <w:pPr>
        <w:pStyle w:val="TF"/>
      </w:pPr>
      <w:bookmarkStart w:id="418" w:name="_CRFigure5_4_10_21"/>
      <w:r w:rsidRPr="00A20210">
        <w:rPr>
          <w:rFonts w:hint="eastAsia"/>
        </w:rPr>
        <w:t>Figure</w:t>
      </w:r>
      <w:r w:rsidRPr="00A20210">
        <w:t> </w:t>
      </w:r>
      <w:bookmarkEnd w:id="418"/>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419" w:name="_CR5_4_10_3"/>
      <w:bookmarkStart w:id="420" w:name="_Toc187410714"/>
      <w:bookmarkEnd w:id="419"/>
      <w:r w:rsidRPr="00A20210">
        <w:rPr>
          <w:lang w:eastAsia="zh-CN"/>
        </w:rPr>
        <w:t>5.4.10.3</w:t>
      </w:r>
      <w:r w:rsidRPr="00A20210">
        <w:tab/>
        <w:t>Traffic duplication suspend procedure completion</w:t>
      </w:r>
      <w:bookmarkEnd w:id="420"/>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421" w:name="_CR5_4_10_4"/>
      <w:bookmarkStart w:id="422" w:name="_Toc187410715"/>
      <w:bookmarkEnd w:id="421"/>
      <w:r w:rsidRPr="00A20210">
        <w:rPr>
          <w:lang w:eastAsia="zh-CN"/>
        </w:rPr>
        <w:t>5.4.10.4</w:t>
      </w:r>
      <w:r w:rsidRPr="00A20210">
        <w:tab/>
        <w:t>Abnormal cases in the network</w:t>
      </w:r>
      <w:bookmarkEnd w:id="422"/>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423" w:name="_CR5_4_11"/>
      <w:bookmarkStart w:id="424" w:name="_Toc187410716"/>
      <w:bookmarkEnd w:id="423"/>
      <w:r w:rsidRPr="00A20210">
        <w:rPr>
          <w:lang w:eastAsia="zh-CN"/>
        </w:rPr>
        <w:t>5.4.11</w:t>
      </w:r>
      <w:r w:rsidRPr="00A20210">
        <w:rPr>
          <w:lang w:eastAsia="zh-CN"/>
        </w:rPr>
        <w:tab/>
      </w:r>
      <w:r w:rsidRPr="00A20210">
        <w:t>Traffic duplication resume procedure</w:t>
      </w:r>
      <w:bookmarkEnd w:id="424"/>
    </w:p>
    <w:p w14:paraId="4026D9BA" w14:textId="4C2E4142" w:rsidR="00B97E23" w:rsidRPr="00A20210" w:rsidRDefault="00B97E23" w:rsidP="00B97E23">
      <w:pPr>
        <w:pStyle w:val="Heading4"/>
      </w:pPr>
      <w:bookmarkStart w:id="425" w:name="_CR5_4_11_1"/>
      <w:bookmarkStart w:id="426" w:name="_Toc187410717"/>
      <w:bookmarkEnd w:id="425"/>
      <w:r w:rsidRPr="00A20210">
        <w:rPr>
          <w:lang w:eastAsia="zh-CN"/>
        </w:rPr>
        <w:t>5.4.11.1</w:t>
      </w:r>
      <w:r w:rsidRPr="00A20210">
        <w:tab/>
        <w:t>General</w:t>
      </w:r>
      <w:bookmarkEnd w:id="426"/>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427" w:name="_CR5_4_11_2"/>
      <w:bookmarkStart w:id="428" w:name="_Toc187410718"/>
      <w:bookmarkEnd w:id="427"/>
      <w:r w:rsidRPr="00A20210">
        <w:rPr>
          <w:lang w:eastAsia="zh-CN"/>
        </w:rPr>
        <w:t>5.4.11.2</w:t>
      </w:r>
      <w:r w:rsidRPr="00A20210">
        <w:tab/>
        <w:t>Traffic duplication resume procedure initiation</w:t>
      </w:r>
      <w:bookmarkEnd w:id="428"/>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47337DD1" w:rsidR="00B97E23" w:rsidRPr="00A20210" w:rsidRDefault="00B97E23" w:rsidP="00B97E23">
      <w:pPr>
        <w:pStyle w:val="B1"/>
      </w:pPr>
      <w:r w:rsidRPr="00A20210">
        <w:t>b)</w:t>
      </w:r>
      <w:r w:rsidRPr="00A20210">
        <w:tab/>
        <w:t>may include the traffic type IE that indicates the type of traffic where duplication is to be resumed ("GBR"</w:t>
      </w:r>
      <w:r w:rsidR="005B5BE6">
        <w:t xml:space="preserve"> or</w:t>
      </w:r>
      <w:r w:rsidRPr="00A20210">
        <w:t xml:space="preserve">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429" w:name="_MON_1737450371"/>
    <w:bookmarkEnd w:id="429"/>
    <w:p w14:paraId="669E6485" w14:textId="77777777" w:rsidR="00B97E23" w:rsidRPr="00A20210" w:rsidRDefault="00B97E23" w:rsidP="00B97E23">
      <w:pPr>
        <w:pStyle w:val="TH"/>
      </w:pPr>
      <w:r w:rsidRPr="00A20210">
        <w:object w:dxaOrig="8505" w:dyaOrig="3969" w14:anchorId="3AD258C0">
          <v:shape id="_x0000_i1038" type="#_x0000_t75" style="width:426.35pt;height:199.1pt" o:ole="">
            <v:imagedata r:id="rId36" o:title=""/>
          </v:shape>
          <o:OLEObject Type="Embed" ProgID="Word.Picture.8" ShapeID="_x0000_i1038" DrawAspect="Content" ObjectID="_1798023458" r:id="rId37"/>
        </w:object>
      </w:r>
    </w:p>
    <w:p w14:paraId="65833FD2" w14:textId="0571608E" w:rsidR="00B97E23" w:rsidRPr="00A20210" w:rsidRDefault="00B97E23" w:rsidP="00B97E23">
      <w:pPr>
        <w:pStyle w:val="TF"/>
      </w:pPr>
      <w:bookmarkStart w:id="430" w:name="_CRFigure5_4_11_21"/>
      <w:r w:rsidRPr="00A20210">
        <w:rPr>
          <w:rFonts w:hint="eastAsia"/>
        </w:rPr>
        <w:t>Figure</w:t>
      </w:r>
      <w:r w:rsidRPr="00A20210">
        <w:t> </w:t>
      </w:r>
      <w:bookmarkEnd w:id="430"/>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431" w:name="_CR5_4_11_3"/>
      <w:bookmarkStart w:id="432" w:name="_Toc187410719"/>
      <w:bookmarkEnd w:id="431"/>
      <w:r w:rsidRPr="00A20210">
        <w:rPr>
          <w:lang w:eastAsia="zh-CN"/>
        </w:rPr>
        <w:t>5.4.11.3</w:t>
      </w:r>
      <w:r w:rsidRPr="00A20210">
        <w:tab/>
        <w:t>Traffic duplication resume procedure completion</w:t>
      </w:r>
      <w:bookmarkEnd w:id="432"/>
    </w:p>
    <w:p w14:paraId="2A54143D" w14:textId="77777777" w:rsidR="00B97E23" w:rsidRPr="00A20210" w:rsidRDefault="00B97E23" w:rsidP="00B97E23">
      <w:r w:rsidRPr="00A20210">
        <w:t>Upon reception of the PMFP TDR REQUEST message, the UE:</w:t>
      </w:r>
    </w:p>
    <w:p w14:paraId="769928F8" w14:textId="01D0F6B9"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w:t>
      </w:r>
      <w:r w:rsidR="00263BE4">
        <w:t>, based on the applied redundant steering mode and the UE implementation</w:t>
      </w:r>
      <w:r w:rsidRPr="00A20210">
        <w:t>;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433" w:name="_CR5_4_11_4"/>
      <w:bookmarkStart w:id="434" w:name="_Toc187410720"/>
      <w:bookmarkEnd w:id="433"/>
      <w:r w:rsidRPr="00A20210">
        <w:rPr>
          <w:lang w:eastAsia="zh-CN"/>
        </w:rPr>
        <w:t>5.4.11.4</w:t>
      </w:r>
      <w:r w:rsidRPr="00A20210">
        <w:tab/>
        <w:t>Abnormal cases in the network</w:t>
      </w:r>
      <w:bookmarkEnd w:id="434"/>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435" w:name="_CR6"/>
      <w:bookmarkStart w:id="436" w:name="_Toc42897407"/>
      <w:bookmarkStart w:id="437" w:name="_Toc43398922"/>
      <w:bookmarkStart w:id="438" w:name="_Toc51772001"/>
      <w:bookmarkStart w:id="439" w:name="_Toc187410721"/>
      <w:bookmarkEnd w:id="435"/>
      <w:r w:rsidRPr="00A20210">
        <w:t>6</w:t>
      </w:r>
      <w:r w:rsidRPr="00A20210">
        <w:tab/>
      </w:r>
      <w:r w:rsidR="00924F63" w:rsidRPr="00A20210">
        <w:rPr>
          <w:noProof/>
          <w:lang w:val="en-US"/>
        </w:rPr>
        <w:t>PDUs and parameters specific to the present document</w:t>
      </w:r>
      <w:bookmarkEnd w:id="310"/>
      <w:bookmarkEnd w:id="436"/>
      <w:bookmarkEnd w:id="437"/>
      <w:bookmarkEnd w:id="438"/>
      <w:bookmarkEnd w:id="439"/>
    </w:p>
    <w:p w14:paraId="79B451A1" w14:textId="20A1583C" w:rsidR="00F768A6" w:rsidRPr="00A20210" w:rsidRDefault="00F768A6" w:rsidP="00F768A6">
      <w:pPr>
        <w:pStyle w:val="Heading2"/>
        <w:rPr>
          <w:noProof/>
          <w:lang w:val="en-US" w:eastAsia="zh-CN"/>
        </w:rPr>
      </w:pPr>
      <w:bookmarkStart w:id="440" w:name="_CR6_1"/>
      <w:bookmarkStart w:id="441" w:name="_Toc25085415"/>
      <w:bookmarkStart w:id="442" w:name="_Toc42897408"/>
      <w:bookmarkStart w:id="443" w:name="_Toc43398923"/>
      <w:bookmarkStart w:id="444" w:name="_Toc51772002"/>
      <w:bookmarkStart w:id="445" w:name="_Toc187410722"/>
      <w:bookmarkEnd w:id="440"/>
      <w:r w:rsidRPr="00A20210">
        <w:rPr>
          <w:noProof/>
          <w:lang w:val="en-US" w:eastAsia="zh-CN"/>
        </w:rPr>
        <w:t>6.1</w:t>
      </w:r>
      <w:r w:rsidRPr="00A20210">
        <w:rPr>
          <w:noProof/>
          <w:lang w:val="en-US" w:eastAsia="zh-CN"/>
        </w:rPr>
        <w:tab/>
        <w:t>ATSSS parameters</w:t>
      </w:r>
      <w:bookmarkEnd w:id="441"/>
      <w:bookmarkEnd w:id="442"/>
      <w:bookmarkEnd w:id="443"/>
      <w:bookmarkEnd w:id="444"/>
      <w:bookmarkEnd w:id="445"/>
    </w:p>
    <w:p w14:paraId="15AC99AF" w14:textId="08A7223C" w:rsidR="00F768A6" w:rsidRPr="00A20210" w:rsidRDefault="00F768A6" w:rsidP="00F768A6">
      <w:pPr>
        <w:pStyle w:val="Heading3"/>
        <w:rPr>
          <w:noProof/>
          <w:lang w:val="en-US" w:eastAsia="zh-CN"/>
        </w:rPr>
      </w:pPr>
      <w:bookmarkStart w:id="446" w:name="_CR6_1_1"/>
      <w:bookmarkStart w:id="447" w:name="_Toc469555351"/>
      <w:bookmarkStart w:id="448" w:name="_Toc25085416"/>
      <w:bookmarkStart w:id="449" w:name="_Toc42897409"/>
      <w:bookmarkStart w:id="450" w:name="_Toc43398924"/>
      <w:bookmarkStart w:id="451" w:name="_Toc51772003"/>
      <w:bookmarkStart w:id="452" w:name="_Toc187410723"/>
      <w:bookmarkEnd w:id="446"/>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447"/>
      <w:bookmarkEnd w:id="448"/>
      <w:bookmarkEnd w:id="449"/>
      <w:bookmarkEnd w:id="450"/>
      <w:bookmarkEnd w:id="451"/>
      <w:bookmarkEnd w:id="452"/>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453" w:name="_CR6_1_2"/>
      <w:bookmarkStart w:id="454" w:name="_Toc25085417"/>
      <w:bookmarkStart w:id="455" w:name="_Toc42897410"/>
      <w:bookmarkStart w:id="456" w:name="_Toc43398925"/>
      <w:bookmarkStart w:id="457" w:name="_Toc51772004"/>
      <w:bookmarkStart w:id="458" w:name="_Toc187410724"/>
      <w:bookmarkEnd w:id="453"/>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454"/>
      <w:bookmarkEnd w:id="455"/>
      <w:bookmarkEnd w:id="456"/>
      <w:bookmarkEnd w:id="457"/>
      <w:bookmarkEnd w:id="458"/>
    </w:p>
    <w:p w14:paraId="0DA91E72" w14:textId="77777777" w:rsidR="00F768A6" w:rsidRPr="00A20210" w:rsidRDefault="00044AE3" w:rsidP="00F768A6">
      <w:bookmarkStart w:id="459"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459"/>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460" w:name="_CRFigure6_1_21"/>
      <w:bookmarkStart w:id="461" w:name="MCCQCTEMPBM_00000020"/>
      <w:r w:rsidRPr="00A20210">
        <w:t>Figure </w:t>
      </w:r>
      <w:bookmarkEnd w:id="460"/>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461"/>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462" w:name="_CRFigure6_1_22"/>
      <w:r w:rsidRPr="00A20210">
        <w:t>Figure</w:t>
      </w:r>
      <w:r w:rsidRPr="00A20210">
        <w:rPr>
          <w:lang w:val="en-US"/>
        </w:rPr>
        <w:t> </w:t>
      </w:r>
      <w:bookmarkEnd w:id="462"/>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463" w:name="_CRTable6_1_21"/>
      <w:r w:rsidRPr="00A20210">
        <w:t>Table </w:t>
      </w:r>
      <w:bookmarkEnd w:id="463"/>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15CE193B" w:rsidR="002A7685" w:rsidRPr="00A20210" w:rsidRDefault="00E37CFD" w:rsidP="00E37CFD">
      <w:pPr>
        <w:pStyle w:val="EditorsNote"/>
      </w:pPr>
      <w:r>
        <w:t>Editor's note (WI: MASSS, CR: 0177):</w:t>
      </w:r>
      <w:r>
        <w:tab/>
        <w:t>How to encode network steering functionalities information in the ATSSS parameter to support MPQUIC-based steering functionalities (i.e., MPQUIC-UDP, MPQUIC-IP, and MPQUIC-E) is FFS.</w:t>
      </w:r>
    </w:p>
    <w:p w14:paraId="14045522" w14:textId="05A7A84F" w:rsidR="00F768A6" w:rsidRPr="00A20210" w:rsidRDefault="00F768A6" w:rsidP="00F768A6">
      <w:pPr>
        <w:pStyle w:val="Heading3"/>
        <w:rPr>
          <w:noProof/>
          <w:lang w:val="en-US"/>
        </w:rPr>
      </w:pPr>
      <w:bookmarkStart w:id="464" w:name="_CR6_1_3"/>
      <w:bookmarkStart w:id="465" w:name="_Toc25085418"/>
      <w:bookmarkStart w:id="466" w:name="_Toc42897411"/>
      <w:bookmarkStart w:id="467" w:name="_Toc43398926"/>
      <w:bookmarkStart w:id="468" w:name="_Toc51772005"/>
      <w:bookmarkStart w:id="469" w:name="_Toc187410725"/>
      <w:bookmarkEnd w:id="464"/>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465"/>
      <w:bookmarkEnd w:id="466"/>
      <w:bookmarkEnd w:id="467"/>
      <w:bookmarkEnd w:id="468"/>
      <w:bookmarkEnd w:id="469"/>
    </w:p>
    <w:p w14:paraId="0542BF30" w14:textId="05D1D3E4" w:rsidR="00815870" w:rsidRPr="00A20210" w:rsidRDefault="00815870" w:rsidP="00815870">
      <w:pPr>
        <w:pStyle w:val="Heading4"/>
      </w:pPr>
      <w:bookmarkStart w:id="470" w:name="_CR6_1_3_1"/>
      <w:bookmarkStart w:id="471" w:name="_Toc25085419"/>
      <w:bookmarkStart w:id="472" w:name="_Toc42897412"/>
      <w:bookmarkStart w:id="473" w:name="_Toc43398927"/>
      <w:bookmarkStart w:id="474" w:name="_Toc51772006"/>
      <w:bookmarkStart w:id="475" w:name="_Toc187410726"/>
      <w:bookmarkEnd w:id="470"/>
      <w:r w:rsidRPr="00A20210">
        <w:t>6.1.3.1</w:t>
      </w:r>
      <w:r w:rsidRPr="00A20210">
        <w:tab/>
        <w:t>Definition of ATSSS rules</w:t>
      </w:r>
      <w:bookmarkEnd w:id="471"/>
      <w:bookmarkEnd w:id="472"/>
      <w:bookmarkEnd w:id="473"/>
      <w:bookmarkEnd w:id="474"/>
      <w:bookmarkEnd w:id="475"/>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410AB34" w:rsidR="00C175A7" w:rsidRDefault="00C175A7" w:rsidP="00815870">
      <w:pPr>
        <w:pStyle w:val="B3"/>
        <w:rPr>
          <w:noProof/>
        </w:rPr>
      </w:pPr>
      <w:r w:rsidRPr="00A20210">
        <w:t>B)</w:t>
      </w:r>
      <w:r w:rsidRPr="00A20210">
        <w:tab/>
      </w:r>
      <w:r w:rsidRPr="00A20210">
        <w:rPr>
          <w:noProof/>
        </w:rPr>
        <w:t>MPQUIC</w:t>
      </w:r>
      <w:r w:rsidR="00E37CFD">
        <w:t>-UDP</w:t>
      </w:r>
      <w:r w:rsidRPr="00A20210">
        <w:rPr>
          <w:noProof/>
        </w:rPr>
        <w:t xml:space="preserve"> functionality, the UE steers the SDF by using the MPQUIC</w:t>
      </w:r>
      <w:r w:rsidR="00E37CFD">
        <w:t>-UDP</w:t>
      </w:r>
      <w:r w:rsidRPr="00A20210">
        <w:rPr>
          <w:noProof/>
        </w:rPr>
        <w:t xml:space="preserve"> functionality;</w:t>
      </w:r>
    </w:p>
    <w:p w14:paraId="4B92DEBE" w14:textId="77777777" w:rsidR="00E37CFD" w:rsidRDefault="00E37CFD" w:rsidP="00E37CFD">
      <w:pPr>
        <w:pStyle w:val="B3"/>
        <w:rPr>
          <w:noProof/>
        </w:rPr>
      </w:pPr>
      <w:r>
        <w:rPr>
          <w:noProof/>
        </w:rPr>
        <w:t>B1)</w:t>
      </w:r>
      <w:r>
        <w:rPr>
          <w:noProof/>
        </w:rPr>
        <w:tab/>
        <w:t>MPQUIC-IP functionality, the UE steers the SDF by using the MPQUIC-IP functionality;</w:t>
      </w:r>
    </w:p>
    <w:p w14:paraId="0BEE5DCC" w14:textId="5C7809B8" w:rsidR="00E37CFD" w:rsidRPr="00A20210" w:rsidRDefault="00E37CFD" w:rsidP="00E37CFD">
      <w:pPr>
        <w:pStyle w:val="B3"/>
        <w:rPr>
          <w:noProof/>
        </w:rPr>
      </w:pPr>
      <w:r>
        <w:rPr>
          <w:noProof/>
        </w:rPr>
        <w:t>B2)</w:t>
      </w:r>
      <w:r>
        <w:rPr>
          <w:noProof/>
        </w:rPr>
        <w:tab/>
        <w:t>MPQUIC-E functionality, the UE steers the SDF by using the MPQUIC-E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D5098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7802DF">
        <w:t xml:space="preserve">. </w:t>
      </w:r>
      <w:r w:rsidR="007802DF" w:rsidRPr="00A20210">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476" w:name="_Toc25085420"/>
      <w:bookmarkStart w:id="477" w:name="_Toc42897413"/>
      <w:bookmarkStart w:id="478" w:name="_Toc43398928"/>
      <w:bookmarkStart w:id="479"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269A1883"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7802DF">
        <w:t>; and</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0AB1A8F" w:rsidR="00A5735B" w:rsidRDefault="00A5735B" w:rsidP="00A5735B">
      <w:pPr>
        <w:pStyle w:val="B2"/>
      </w:pPr>
      <w:r>
        <w:t>5)</w:t>
      </w:r>
      <w:r>
        <w:tab/>
        <w:t xml:space="preserve">a transport mode to identify the transport mode for the matching traffic when the steering functionality is </w:t>
      </w:r>
      <w:r w:rsidR="00E37CFD">
        <w:t xml:space="preserve">one of the </w:t>
      </w:r>
      <w:r>
        <w:t>MPQUIC</w:t>
      </w:r>
      <w:r w:rsidR="00E37CFD">
        <w:t>-based</w:t>
      </w:r>
      <w:r>
        <w:t xml:space="preserve"> functionalit</w:t>
      </w:r>
      <w:r w:rsidR="00E37CFD">
        <w:t>ies</w:t>
      </w:r>
      <w:r>
        <w:t>.</w:t>
      </w:r>
    </w:p>
    <w:p w14:paraId="74A8F5FC" w14:textId="3F267F92" w:rsidR="00A5735B" w:rsidRPr="00A20210" w:rsidRDefault="00A5735B" w:rsidP="00A5735B">
      <w:pPr>
        <w:pStyle w:val="NO"/>
      </w:pPr>
      <w:r>
        <w:t>NOTE 5:</w:t>
      </w:r>
      <w:r>
        <w:tab/>
        <w:t xml:space="preserve">If the steering functionality is not </w:t>
      </w:r>
      <w:r w:rsidR="007352A7">
        <w:t xml:space="preserve">any of the </w:t>
      </w:r>
      <w:r>
        <w:t>MPQUIC</w:t>
      </w:r>
      <w:r w:rsidR="007352A7">
        <w:t>-based</w:t>
      </w:r>
      <w:r>
        <w:t xml:space="preserve"> functionalit</w:t>
      </w:r>
      <w:r w:rsidR="007352A7">
        <w:t>ies</w:t>
      </w:r>
      <w:r>
        <w:t>, the transport mode is not provided.</w:t>
      </w:r>
    </w:p>
    <w:p w14:paraId="75617709" w14:textId="534FE795" w:rsidR="00CF2E9C" w:rsidRPr="00A20210" w:rsidRDefault="00CF2E9C" w:rsidP="00CF2E9C">
      <w:pPr>
        <w:pStyle w:val="Heading4"/>
      </w:pPr>
      <w:bookmarkStart w:id="480" w:name="_CR6_1_3_2"/>
      <w:bookmarkStart w:id="481" w:name="_Toc187410727"/>
      <w:bookmarkEnd w:id="480"/>
      <w:r w:rsidRPr="00A20210">
        <w:t>6.1.3.2</w:t>
      </w:r>
      <w:r w:rsidRPr="00A20210">
        <w:tab/>
        <w:t>Encoding of ATSSS rules</w:t>
      </w:r>
      <w:bookmarkEnd w:id="476"/>
      <w:bookmarkEnd w:id="477"/>
      <w:bookmarkEnd w:id="478"/>
      <w:bookmarkEnd w:id="479"/>
      <w:bookmarkEnd w:id="481"/>
    </w:p>
    <w:p w14:paraId="37207EE5" w14:textId="25925631" w:rsidR="00CF2E9C" w:rsidRPr="00A20210" w:rsidRDefault="00CF2E9C" w:rsidP="00CF2E9C">
      <w:bookmarkStart w:id="482"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482"/>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483" w:name="_CRFigure6_1_3_21"/>
      <w:bookmarkStart w:id="484" w:name="MCCQCTEMPBM_00000022"/>
      <w:r w:rsidRPr="00A20210">
        <w:t>Figure </w:t>
      </w:r>
      <w:bookmarkEnd w:id="483"/>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484"/>
          <w:p w14:paraId="2D530100" w14:textId="77777777" w:rsidR="0024734D" w:rsidRPr="00A20210" w:rsidRDefault="0024734D" w:rsidP="0024734D">
            <w:pPr>
              <w:pStyle w:val="TAC"/>
            </w:pPr>
            <w:r w:rsidRPr="00A20210">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485" w:name="_CRFigure6_1_3_26"/>
      <w:r w:rsidRPr="00A20210">
        <w:rPr>
          <w:lang w:val="fr-FR"/>
        </w:rPr>
        <w:t>Figure </w:t>
      </w:r>
      <w:bookmarkEnd w:id="485"/>
      <w:r w:rsidRPr="00A20210">
        <w:rPr>
          <w:lang w:val="fr-FR"/>
        </w:rPr>
        <w:t>6.1.3.2-6: Transport mode</w:t>
      </w:r>
    </w:p>
    <w:p w14:paraId="000779D8" w14:textId="77777777" w:rsidR="00671794" w:rsidRPr="00A20210" w:rsidRDefault="00671794" w:rsidP="00671794">
      <w:pPr>
        <w:pStyle w:val="TH"/>
      </w:pPr>
      <w:bookmarkStart w:id="486" w:name="_CRTable6_1_3_21"/>
      <w:r w:rsidRPr="00A20210">
        <w:t>Table </w:t>
      </w:r>
      <w:bookmarkEnd w:id="486"/>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A963DE">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8012D0">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8012D0">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8012D0">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8012D0">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8012D0">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487" w:name="_Hlk128433331"/>
            <w:r w:rsidRPr="00A20210">
              <w:rPr>
                <w:lang w:val="en-US" w:eastAsia="ko-KR"/>
              </w:rPr>
              <w:t>LBPAO</w:t>
            </w:r>
            <w:bookmarkEnd w:id="487"/>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0284C49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451453C3"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488" w:name="_CR6_1_4"/>
      <w:bookmarkStart w:id="489" w:name="_Toc25085421"/>
      <w:bookmarkStart w:id="490" w:name="_Toc42897414"/>
      <w:bookmarkStart w:id="491" w:name="_Toc43398929"/>
      <w:bookmarkStart w:id="492" w:name="_Toc51772008"/>
      <w:bookmarkStart w:id="493" w:name="_Toc187410728"/>
      <w:bookmarkEnd w:id="488"/>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489"/>
      <w:bookmarkEnd w:id="490"/>
      <w:bookmarkEnd w:id="491"/>
      <w:bookmarkEnd w:id="492"/>
      <w:bookmarkEnd w:id="493"/>
    </w:p>
    <w:p w14:paraId="26E2D02E" w14:textId="19C3CA31" w:rsidR="005D49F9" w:rsidRPr="00A20210" w:rsidRDefault="005D49F9" w:rsidP="005D49F9">
      <w:pPr>
        <w:pStyle w:val="Heading4"/>
      </w:pPr>
      <w:bookmarkStart w:id="494" w:name="_CR6_1_4_1"/>
      <w:bookmarkStart w:id="495" w:name="_Toc25085422"/>
      <w:bookmarkStart w:id="496" w:name="_Toc42897415"/>
      <w:bookmarkStart w:id="497" w:name="_Toc43398930"/>
      <w:bookmarkStart w:id="498" w:name="_Toc51772009"/>
      <w:bookmarkStart w:id="499" w:name="_Toc187410729"/>
      <w:bookmarkEnd w:id="494"/>
      <w:r w:rsidRPr="00A20210">
        <w:t>6.1.4.1</w:t>
      </w:r>
      <w:r w:rsidRPr="00A20210">
        <w:tab/>
        <w:t>Definition of network steering functionalities information</w:t>
      </w:r>
      <w:bookmarkEnd w:id="495"/>
      <w:bookmarkEnd w:id="496"/>
      <w:bookmarkEnd w:id="497"/>
      <w:bookmarkEnd w:id="498"/>
      <w:bookmarkEnd w:id="499"/>
    </w:p>
    <w:p w14:paraId="06A486BA" w14:textId="77777777" w:rsidR="009E2013" w:rsidRPr="00A20210" w:rsidRDefault="009E2013" w:rsidP="009E2013">
      <w:pPr>
        <w:pStyle w:val="Heading5"/>
        <w:rPr>
          <w:lang w:eastAsia="zh-CN"/>
        </w:rPr>
      </w:pPr>
      <w:bookmarkStart w:id="500" w:name="_CR6_1_4_1_0"/>
      <w:bookmarkStart w:id="501" w:name="_Toc187410730"/>
      <w:bookmarkEnd w:id="500"/>
      <w:r w:rsidRPr="00A20210">
        <w:rPr>
          <w:lang w:eastAsia="zh-CN"/>
        </w:rPr>
        <w:t>6.1.4.1.0</w:t>
      </w:r>
      <w:r w:rsidRPr="00A20210">
        <w:rPr>
          <w:lang w:eastAsia="zh-CN"/>
        </w:rPr>
        <w:tab/>
        <w:t>General</w:t>
      </w:r>
      <w:bookmarkEnd w:id="501"/>
    </w:p>
    <w:p w14:paraId="20FBF599" w14:textId="5F4F2311" w:rsidR="00DA68BE" w:rsidRDefault="00DA68BE" w:rsidP="009E2013">
      <w:pPr>
        <w:rPr>
          <w:lang w:eastAsia="zh-CN"/>
        </w:rPr>
      </w:pPr>
      <w:r>
        <w:t>The network provides the network steering functionalities information containing MPTCP proxy functionality information, or MPQUIC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For MPTCP functionality, i</w:t>
      </w:r>
      <w:r w:rsidR="009E2013" w:rsidRPr="00A20210">
        <w:rPr>
          <w:lang w:eastAsia="zh-CN"/>
        </w:rPr>
        <w:t>n order for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5C648F84" w:rsidR="009E2013" w:rsidRPr="00A20210" w:rsidRDefault="00DA68BE" w:rsidP="009E2013">
      <w:pPr>
        <w:rPr>
          <w:lang w:eastAsia="zh-CN"/>
        </w:rPr>
      </w:pPr>
      <w:r>
        <w:rPr>
          <w:lang w:eastAsia="zh-CN"/>
        </w:rPr>
        <w:t>For MPQUIC</w:t>
      </w:r>
      <w:r w:rsidR="00C86536">
        <w:rPr>
          <w:lang w:eastAsia="zh-CN"/>
        </w:rPr>
        <w:t>-based</w:t>
      </w:r>
      <w:r>
        <w:rPr>
          <w:lang w:eastAsia="zh-CN"/>
        </w:rPr>
        <w:t xml:space="preserve"> functionalit</w:t>
      </w:r>
      <w:r w:rsidR="00C86536">
        <w:rPr>
          <w:lang w:eastAsia="zh-CN"/>
        </w:rPr>
        <w:t>ies</w:t>
      </w:r>
      <w:r>
        <w:rPr>
          <w:lang w:eastAsia="zh-CN"/>
        </w:rPr>
        <w:t xml:space="preserve">, the </w:t>
      </w:r>
      <w:r w:rsidR="009E2013" w:rsidRPr="00A20210">
        <w:rPr>
          <w:lang w:eastAsia="zh-CN"/>
        </w:rPr>
        <w:t>MPQUIC protocol is built on top of UDP/IP and to implement the MPQUIC</w:t>
      </w:r>
      <w:r w:rsidR="00C86536">
        <w:rPr>
          <w:lang w:eastAsia="zh-CN"/>
        </w:rPr>
        <w:t>-based</w:t>
      </w:r>
      <w:r w:rsidR="009E2013" w:rsidRPr="00A20210">
        <w:rPr>
          <w:lang w:eastAsia="zh-CN"/>
        </w:rPr>
        <w:t xml:space="preserve"> functionalit</w:t>
      </w:r>
      <w:r w:rsidR="00C86536">
        <w:rPr>
          <w:lang w:eastAsia="zh-CN"/>
        </w:rPr>
        <w:t>ies</w:t>
      </w:r>
      <w:r w:rsidR="009E2013" w:rsidRPr="00A20210">
        <w:rPr>
          <w:lang w:eastAsia="zh-CN"/>
        </w:rPr>
        <w:t>:</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5D4FA02A" w14:textId="1FE2E4B0" w:rsidR="00C86536" w:rsidRDefault="00C86536" w:rsidP="00C86536">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sidR="00802B3E">
        <w:rPr>
          <w:lang w:eastAsia="zh-CN"/>
        </w:rPr>
        <w:t>19</w:t>
      </w:r>
      <w:r w:rsidRPr="00445185">
        <w:rPr>
          <w:lang w:eastAsia="zh-CN"/>
        </w:rPr>
        <w:t>] for supporting proxying IP over HTTP;</w:t>
      </w:r>
    </w:p>
    <w:p w14:paraId="04605810" w14:textId="00E3BE72" w:rsidR="00C86536" w:rsidRPr="00A20210" w:rsidRDefault="00C86536" w:rsidP="00C86536">
      <w:pPr>
        <w:pStyle w:val="B2"/>
        <w:rPr>
          <w:lang w:eastAsia="zh-CN"/>
        </w:rPr>
      </w:pPr>
      <w:r>
        <w:t>3)</w:t>
      </w:r>
      <w:r>
        <w:tab/>
        <w:t>IETF </w:t>
      </w:r>
      <w:r w:rsidRPr="00B44AD5">
        <w:t>draft-ietf-masque-connect-ethernet</w:t>
      </w:r>
      <w:r>
        <w:t>-05</w:t>
      </w:r>
      <w:r>
        <w:rPr>
          <w:lang w:eastAsia="zh-CN"/>
        </w:rPr>
        <w:t> </w:t>
      </w:r>
      <w:r w:rsidRPr="00A20210">
        <w:rPr>
          <w:lang w:eastAsia="zh-CN"/>
        </w:rPr>
        <w:t>[</w:t>
      </w:r>
      <w:r w:rsidR="00802B3E">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0B235E7B" w14:textId="18E2B0E5" w:rsidR="009466C8" w:rsidRPr="00A20210" w:rsidRDefault="00C86536" w:rsidP="009466C8">
      <w:pPr>
        <w:pStyle w:val="B2"/>
        <w:rPr>
          <w:lang w:eastAsia="zh-CN"/>
        </w:rPr>
      </w:pPr>
      <w:r>
        <w:rPr>
          <w:lang w:eastAsia="zh-CN"/>
        </w:rPr>
        <w:t>4</w:t>
      </w:r>
      <w:r w:rsidR="009466C8" w:rsidRPr="00A20210">
        <w:rPr>
          <w:lang w:eastAsia="zh-CN"/>
        </w:rPr>
        <w:t>)</w:t>
      </w:r>
      <w:r w:rsidR="009466C8" w:rsidRPr="00A20210">
        <w:rPr>
          <w:lang w:eastAsia="zh-CN"/>
        </w:rPr>
        <w:tab/>
        <w:t>IETF RFC 9297 [9G] for supporting HTTP datagrams</w:t>
      </w:r>
      <w:r w:rsidR="009466C8" w:rsidRPr="00C35038">
        <w:t xml:space="preserve"> </w:t>
      </w:r>
      <w:r w:rsidR="009466C8">
        <w:t>and the c</w:t>
      </w:r>
      <w:r w:rsidR="009466C8" w:rsidRPr="00A20210">
        <w:t xml:space="preserve">apsule </w:t>
      </w:r>
      <w:r w:rsidR="009466C8">
        <w:t>p</w:t>
      </w:r>
      <w:r w:rsidR="009466C8" w:rsidRPr="00A20210">
        <w:t>rotocol</w:t>
      </w:r>
      <w:r w:rsidR="009466C8" w:rsidRPr="00A20210">
        <w:rPr>
          <w:lang w:eastAsia="zh-CN"/>
        </w:rPr>
        <w:t>; and</w:t>
      </w:r>
    </w:p>
    <w:p w14:paraId="1EBE4E26" w14:textId="4BA8FF4E" w:rsidR="009E2013" w:rsidRDefault="00C86536" w:rsidP="009E2013">
      <w:pPr>
        <w:pStyle w:val="B2"/>
        <w:rPr>
          <w:lang w:eastAsia="zh-CN"/>
        </w:rPr>
      </w:pPr>
      <w:r>
        <w:rPr>
          <w:lang w:eastAsia="zh-CN"/>
        </w:rPr>
        <w:t>5</w:t>
      </w:r>
      <w:r w:rsidR="009466C8" w:rsidRPr="00A20210">
        <w:rPr>
          <w:lang w:eastAsia="zh-CN"/>
        </w:rPr>
        <w:t>)</w:t>
      </w:r>
      <w:r w:rsidR="009466C8" w:rsidRPr="00A20210">
        <w:rPr>
          <w:lang w:eastAsia="zh-CN"/>
        </w:rPr>
        <w:tab/>
        <w:t xml:space="preserve">IETF RFC 9220 [9H] for supporting </w:t>
      </w:r>
      <w:r w:rsidR="009466C8" w:rsidRPr="00A20210">
        <w:t>"</w:t>
      </w:r>
      <w:r w:rsidR="009466C8" w:rsidRPr="00A20210">
        <w:rPr>
          <w:lang w:eastAsia="zh-CN"/>
        </w:rPr>
        <w:t>Extended CONNECT</w:t>
      </w:r>
      <w:r w:rsidR="009466C8" w:rsidRPr="00A20210">
        <w:t>"</w:t>
      </w:r>
      <w:r w:rsidR="009466C8">
        <w:rPr>
          <w:lang w:eastAsia="zh-CN"/>
        </w:rPr>
        <w:t xml:space="preserve"> method</w:t>
      </w:r>
      <w:r w:rsidR="00C170B6">
        <w:rPr>
          <w:lang w:eastAsia="zh-CN"/>
        </w:rPr>
        <w:t>; and</w:t>
      </w:r>
    </w:p>
    <w:p w14:paraId="27DBEBE7" w14:textId="2D57436E"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02" w:name="_Hlk167760045"/>
      <w:r w:rsidRPr="00C170B6">
        <w:rPr>
          <w:rFonts w:eastAsia="Times New Roman"/>
          <w:lang w:eastAsia="zh-CN"/>
        </w:rPr>
        <w:t xml:space="preserve">support </w:t>
      </w:r>
      <w:bookmarkEnd w:id="502"/>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w:t>
      </w:r>
      <w:r w:rsidR="003C5C48">
        <w:rPr>
          <w:lang w:eastAsia="zh-CN"/>
        </w:rPr>
        <w:t>-based</w:t>
      </w:r>
      <w:r w:rsidRPr="00C170B6">
        <w:rPr>
          <w:rFonts w:eastAsia="Times New Roman"/>
          <w:lang w:eastAsia="zh-CN"/>
        </w:rPr>
        <w:t xml:space="preserve"> steering </w:t>
      </w:r>
      <w:r w:rsidR="003C5C48" w:rsidRPr="00C170B6">
        <w:rPr>
          <w:lang w:eastAsia="zh-CN"/>
        </w:rPr>
        <w:t>functionalit</w:t>
      </w:r>
      <w:r w:rsidR="003C5C48">
        <w:rPr>
          <w:lang w:eastAsia="zh-CN"/>
        </w:rPr>
        <w:t>ies</w:t>
      </w:r>
      <w:r w:rsidRPr="00C170B6">
        <w:rPr>
          <w:rFonts w:eastAsia="Times New Roman"/>
          <w:lang w:eastAsia="zh-CN"/>
        </w:rPr>
        <w:t>.</w:t>
      </w:r>
    </w:p>
    <w:p w14:paraId="581A4E27" w14:textId="07C2A29D"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w:t>
      </w:r>
      <w:r w:rsidR="003C5C48">
        <w:rPr>
          <w:lang w:eastAsia="zh-CN"/>
        </w:rPr>
        <w:t>-based</w:t>
      </w:r>
      <w:r>
        <w:rPr>
          <w:lang w:eastAsia="zh-CN"/>
        </w:rPr>
        <w:t xml:space="preserve"> </w:t>
      </w:r>
      <w:r w:rsidR="003C5C48">
        <w:rPr>
          <w:lang w:eastAsia="zh-CN"/>
        </w:rPr>
        <w:t>functionalities</w:t>
      </w:r>
      <w:r>
        <w:rPr>
          <w:lang w:eastAsia="zh-CN"/>
        </w:rPr>
        <w:t xml:space="preserve">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503" w:name="_CR6_1_4_1_1"/>
      <w:bookmarkStart w:id="504" w:name="_Toc25085423"/>
      <w:bookmarkStart w:id="505" w:name="_Toc42897416"/>
      <w:bookmarkStart w:id="506" w:name="_Toc43398931"/>
      <w:bookmarkStart w:id="507" w:name="_Toc51772010"/>
      <w:bookmarkStart w:id="508" w:name="_Toc187410731"/>
      <w:bookmarkEnd w:id="503"/>
      <w:r w:rsidRPr="00A20210">
        <w:rPr>
          <w:lang w:eastAsia="zh-CN"/>
        </w:rPr>
        <w:t>6.1.4.1.1</w:t>
      </w:r>
      <w:r w:rsidRPr="00A20210">
        <w:rPr>
          <w:lang w:eastAsia="zh-CN"/>
        </w:rPr>
        <w:tab/>
        <w:t>MPTCP Functionality</w:t>
      </w:r>
      <w:bookmarkEnd w:id="504"/>
      <w:r w:rsidR="009E2248" w:rsidRPr="00A20210">
        <w:t xml:space="preserve"> with any steering mode and the ATSSS-LL functionality with only the active-standby steering mode</w:t>
      </w:r>
      <w:bookmarkEnd w:id="505"/>
      <w:bookmarkEnd w:id="506"/>
      <w:bookmarkEnd w:id="507"/>
      <w:bookmarkEnd w:id="508"/>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31CAD9DE" w14:textId="3A9F8635" w:rsidR="005D49F9" w:rsidRPr="00A20210" w:rsidRDefault="000145B7" w:rsidP="00DA68BE">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509" w:name="_CR6_1_4_1_2"/>
      <w:bookmarkStart w:id="510" w:name="_Toc25085424"/>
      <w:bookmarkStart w:id="511" w:name="_Toc42897417"/>
      <w:bookmarkStart w:id="512" w:name="_Toc43398932"/>
      <w:bookmarkStart w:id="513" w:name="_Toc51772011"/>
      <w:bookmarkStart w:id="514" w:name="_Toc187410732"/>
      <w:bookmarkEnd w:id="509"/>
      <w:r w:rsidRPr="00A20210">
        <w:rPr>
          <w:lang w:eastAsia="zh-CN"/>
        </w:rPr>
        <w:t>6.1.4.1.2</w:t>
      </w:r>
      <w:r w:rsidR="00011143" w:rsidRPr="00A20210">
        <w:rPr>
          <w:lang w:eastAsia="zh-CN"/>
        </w:rPr>
        <w:tab/>
      </w:r>
      <w:r w:rsidRPr="00A20210">
        <w:rPr>
          <w:lang w:eastAsia="zh-CN"/>
        </w:rPr>
        <w:t>ATSSS-LL Functionality</w:t>
      </w:r>
      <w:bookmarkEnd w:id="510"/>
      <w:r w:rsidR="00A62CCC" w:rsidRPr="00A20210">
        <w:rPr>
          <w:lang w:eastAsia="zh-CN"/>
        </w:rPr>
        <w:t xml:space="preserve"> </w:t>
      </w:r>
      <w:r w:rsidR="00A62CCC" w:rsidRPr="00A20210">
        <w:t>with any steering mode</w:t>
      </w:r>
      <w:bookmarkEnd w:id="511"/>
      <w:bookmarkEnd w:id="512"/>
      <w:bookmarkEnd w:id="513"/>
      <w:bookmarkEnd w:id="514"/>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515" w:name="_CR6_1_4_1_3"/>
      <w:bookmarkStart w:id="516" w:name="_Toc42897418"/>
      <w:bookmarkStart w:id="517" w:name="_Toc43398933"/>
      <w:bookmarkStart w:id="518" w:name="_Toc51772012"/>
      <w:bookmarkStart w:id="519" w:name="_Toc25085425"/>
      <w:bookmarkStart w:id="520" w:name="_Toc187410733"/>
      <w:bookmarkEnd w:id="515"/>
      <w:r w:rsidRPr="00A20210">
        <w:rPr>
          <w:lang w:eastAsia="zh-CN"/>
        </w:rPr>
        <w:t>6.1.4.1.3</w:t>
      </w:r>
      <w:r w:rsidR="00011143" w:rsidRPr="00A20210">
        <w:rPr>
          <w:lang w:eastAsia="zh-CN"/>
        </w:rPr>
        <w:tab/>
      </w:r>
      <w:r w:rsidRPr="00A20210">
        <w:t>MPTCP functionality with any steering mode and the ATSSS-LL functionality with any steering mode</w:t>
      </w:r>
      <w:bookmarkEnd w:id="516"/>
      <w:bookmarkEnd w:id="517"/>
      <w:bookmarkEnd w:id="518"/>
      <w:bookmarkEnd w:id="520"/>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C70013" w14:textId="468F3AC2" w:rsidR="00B12C01" w:rsidRPr="00A20210" w:rsidRDefault="00B12C01" w:rsidP="00DA68BE">
      <w:pPr>
        <w:pStyle w:val="B1"/>
        <w:rPr>
          <w:lang w:eastAsia="zh-CN"/>
        </w:rPr>
      </w:pPr>
      <w:r w:rsidRPr="00A20210">
        <w:t>c)</w:t>
      </w:r>
      <w:r w:rsidRPr="00A20210">
        <w:tab/>
        <w:t>one or more ATSSS rules.</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521" w:name="_CR6_1_4_1_4"/>
      <w:bookmarkStart w:id="522" w:name="_Toc187410734"/>
      <w:bookmarkEnd w:id="521"/>
      <w:r w:rsidRPr="00A20210">
        <w:rPr>
          <w:lang w:eastAsia="zh-CN"/>
        </w:rPr>
        <w:t>6.1.4.1.4</w:t>
      </w:r>
      <w:r w:rsidRPr="00A20210">
        <w:rPr>
          <w:lang w:eastAsia="zh-CN"/>
        </w:rPr>
        <w:tab/>
      </w:r>
      <w:r w:rsidRPr="00A20210">
        <w:t>MPQUIC functionality with any steering mode and the ATSSS-LL functionality with only active-standby steering mode</w:t>
      </w:r>
      <w:bookmarkEnd w:id="522"/>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523" w:name="_CR6_1_4_1_5"/>
      <w:bookmarkStart w:id="524" w:name="_Toc187410735"/>
      <w:bookmarkEnd w:id="523"/>
      <w:r w:rsidRPr="00A20210">
        <w:rPr>
          <w:lang w:eastAsia="zh-CN"/>
        </w:rPr>
        <w:t>6.1.4.1.5</w:t>
      </w:r>
      <w:r w:rsidRPr="00A20210">
        <w:rPr>
          <w:lang w:eastAsia="zh-CN"/>
        </w:rPr>
        <w:tab/>
      </w:r>
      <w:r w:rsidRPr="00A20210">
        <w:t>MPQUIC functionality with any steering mode and the ATSSS-LL functionality with any steering mode</w:t>
      </w:r>
      <w:bookmarkEnd w:id="524"/>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525" w:name="_CR6_1_4_1_6"/>
      <w:bookmarkStart w:id="526" w:name="_Toc187410736"/>
      <w:bookmarkEnd w:id="525"/>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527" w:name="_Hlk127362927"/>
      <w:r w:rsidRPr="00A20210">
        <w:t xml:space="preserve">only active-standby </w:t>
      </w:r>
      <w:bookmarkEnd w:id="527"/>
      <w:r w:rsidRPr="00A20210">
        <w:t>steering mode</w:t>
      </w:r>
      <w:bookmarkEnd w:id="526"/>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528" w:name="_CR6_1_4_1_7"/>
      <w:bookmarkStart w:id="529" w:name="_Toc187410737"/>
      <w:bookmarkEnd w:id="528"/>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529"/>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530" w:name="_CR6_1_4_2"/>
      <w:bookmarkStart w:id="531" w:name="_Toc42897419"/>
      <w:bookmarkStart w:id="532" w:name="_Toc43398934"/>
      <w:bookmarkStart w:id="533" w:name="_Toc51772013"/>
      <w:bookmarkStart w:id="534" w:name="_Toc187410738"/>
      <w:bookmarkEnd w:id="530"/>
      <w:r w:rsidRPr="00A20210">
        <w:t>6.1.4.2</w:t>
      </w:r>
      <w:r w:rsidRPr="00A20210">
        <w:tab/>
        <w:t>Encoding of network steering functionalities information</w:t>
      </w:r>
      <w:bookmarkEnd w:id="519"/>
      <w:bookmarkEnd w:id="531"/>
      <w:bookmarkEnd w:id="532"/>
      <w:bookmarkEnd w:id="533"/>
      <w:bookmarkEnd w:id="534"/>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535"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536" w:name="MCCQCTEMPBM_00000112"/>
            <w:bookmarkEnd w:id="535"/>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537" w:name="_CRFigure6_1_4_21"/>
      <w:bookmarkStart w:id="538" w:name="MCCQCTEMPBM_00000024"/>
      <w:bookmarkEnd w:id="536"/>
      <w:r w:rsidRPr="00A20210">
        <w:t>Figure </w:t>
      </w:r>
      <w:bookmarkEnd w:id="537"/>
      <w:r w:rsidRPr="00A20210">
        <w:t xml:space="preserve">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38"/>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bookmarkStart w:id="539" w:name="_CRFigure6_1_4_22"/>
      <w:r w:rsidRPr="00A20210">
        <w:t>Figure </w:t>
      </w:r>
      <w:bookmarkEnd w:id="539"/>
      <w:r w:rsidRPr="00A20210">
        <w:t xml:space="preserve">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bookmarkStart w:id="540" w:name="_CRTable6_1_4_21"/>
      <w:r w:rsidRPr="00A20210">
        <w:t>Table </w:t>
      </w:r>
      <w:bookmarkEnd w:id="540"/>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5FF62144" w:rsidR="0012015E" w:rsidRPr="00A20210" w:rsidRDefault="00DA68BE" w:rsidP="008D3F34">
            <w:pPr>
              <w:pStyle w:val="TAL"/>
            </w:pPr>
            <w:r>
              <w:t>Proxying UDP in HTTP</w:t>
            </w:r>
            <w:r w:rsidR="0012015E" w:rsidRPr="00A20210">
              <w:rPr>
                <w:lang w:eastAsia="en-GB"/>
              </w:rPr>
              <w:t>,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22CC58AE" w14:textId="77777777" w:rsidR="00BA5F7C" w:rsidRDefault="00BA5F7C" w:rsidP="00BA5F7C">
      <w:pPr>
        <w:pStyle w:val="EditorsNote"/>
      </w:pPr>
      <w:bookmarkStart w:id="541" w:name="_Toc25085426"/>
      <w:bookmarkStart w:id="542" w:name="_Toc42897420"/>
      <w:bookmarkStart w:id="543" w:name="_Toc43398935"/>
      <w:bookmarkStart w:id="544" w:name="_Toc51772014"/>
      <w:r>
        <w:t>Editor's note (WI: MASSS, CR: 0177):</w:t>
      </w:r>
      <w:r>
        <w:tab/>
        <w:t>Encoding of network steering functionalities information to support MPQUIC-based steering functionalities (i.e., MPQUIC-UDP, MPQUIC-IP, and MPQUIC-E) is FFS.</w:t>
      </w:r>
    </w:p>
    <w:p w14:paraId="6EEE0595" w14:textId="1DA01EDA" w:rsidR="00F768A6" w:rsidRPr="00A20210" w:rsidRDefault="00F768A6" w:rsidP="00F768A6">
      <w:pPr>
        <w:pStyle w:val="Heading3"/>
        <w:rPr>
          <w:noProof/>
          <w:lang w:val="en-US" w:eastAsia="zh-CN"/>
        </w:rPr>
      </w:pPr>
      <w:bookmarkStart w:id="545" w:name="_CR6_1_5"/>
      <w:bookmarkStart w:id="546" w:name="_Toc187410739"/>
      <w:bookmarkEnd w:id="54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541"/>
      <w:bookmarkEnd w:id="542"/>
      <w:bookmarkEnd w:id="543"/>
      <w:bookmarkEnd w:id="544"/>
      <w:bookmarkEnd w:id="546"/>
    </w:p>
    <w:p w14:paraId="3C59063D" w14:textId="330F0FAD" w:rsidR="003921E2" w:rsidRPr="00A20210" w:rsidRDefault="003921E2" w:rsidP="003921E2">
      <w:pPr>
        <w:pStyle w:val="Heading4"/>
      </w:pPr>
      <w:bookmarkStart w:id="547" w:name="_CR6_1_5_1"/>
      <w:bookmarkStart w:id="548" w:name="_Toc25085427"/>
      <w:bookmarkStart w:id="549" w:name="_Toc42897421"/>
      <w:bookmarkStart w:id="550" w:name="_Toc43398936"/>
      <w:bookmarkStart w:id="551" w:name="_Toc51772015"/>
      <w:bookmarkStart w:id="552" w:name="_Toc187410740"/>
      <w:bookmarkEnd w:id="547"/>
      <w:r w:rsidRPr="00A20210">
        <w:t>6.1.5.1</w:t>
      </w:r>
      <w:r w:rsidRPr="00A20210">
        <w:tab/>
        <w:t>Definition of measurement assistance information</w:t>
      </w:r>
      <w:bookmarkEnd w:id="548"/>
      <w:bookmarkEnd w:id="549"/>
      <w:bookmarkEnd w:id="550"/>
      <w:bookmarkEnd w:id="551"/>
      <w:bookmarkEnd w:id="55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553" w:name="_CR6_1_5_2"/>
      <w:bookmarkStart w:id="554" w:name="_Toc25085428"/>
      <w:bookmarkStart w:id="555" w:name="_Toc42897422"/>
      <w:bookmarkStart w:id="556" w:name="_Toc43398937"/>
      <w:bookmarkStart w:id="557" w:name="_Toc51772016"/>
      <w:bookmarkStart w:id="558" w:name="_Toc187410741"/>
      <w:bookmarkEnd w:id="553"/>
      <w:r w:rsidRPr="00A20210">
        <w:t>6.1.5.2</w:t>
      </w:r>
      <w:r w:rsidRPr="00A20210">
        <w:tab/>
        <w:t>Encoding of measurement assistance information</w:t>
      </w:r>
      <w:bookmarkEnd w:id="554"/>
      <w:bookmarkEnd w:id="555"/>
      <w:bookmarkEnd w:id="556"/>
      <w:bookmarkEnd w:id="557"/>
      <w:bookmarkEnd w:id="558"/>
    </w:p>
    <w:p w14:paraId="21C8CAE7" w14:textId="77777777" w:rsidR="003921E2" w:rsidRPr="00A20210" w:rsidRDefault="003921E2" w:rsidP="003921E2">
      <w:bookmarkStart w:id="559"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559"/>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560" w:name="_CRFigure6_1_5_21"/>
      <w:r w:rsidRPr="00A20210">
        <w:t>Figure </w:t>
      </w:r>
      <w:bookmarkEnd w:id="560"/>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561" w:name="_CRTable6_1_5_21"/>
      <w:r w:rsidRPr="00A20210">
        <w:t>Table </w:t>
      </w:r>
      <w:bookmarkEnd w:id="561"/>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562" w:name="MCCQCTEMPBM_00000077"/>
          </w:p>
        </w:tc>
      </w:tr>
      <w:bookmarkEnd w:id="562"/>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563" w:name="MCCQCTEMPBM_00000078"/>
          </w:p>
        </w:tc>
      </w:tr>
      <w:bookmarkEnd w:id="563"/>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564" w:name="MCCQCTEMPBM_00000079"/>
          </w:p>
        </w:tc>
      </w:tr>
      <w:bookmarkEnd w:id="564"/>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565" w:name="MCCQCTEMPBM_00000080"/>
          </w:p>
        </w:tc>
      </w:tr>
      <w:bookmarkEnd w:id="565"/>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566" w:name="MCCQCTEMPBM_00000081"/>
          </w:p>
        </w:tc>
      </w:tr>
      <w:bookmarkEnd w:id="566"/>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567" w:name="MCCQCTEMPBM_00000082"/>
          </w:p>
        </w:tc>
      </w:tr>
      <w:bookmarkEnd w:id="567"/>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568"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568"/>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569" w:name="_CRFigure6_1_5_22"/>
      <w:r w:rsidRPr="00A20210">
        <w:t>Figure </w:t>
      </w:r>
      <w:bookmarkEnd w:id="569"/>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570" w:name="_CRTable6_1_5_22"/>
      <w:r w:rsidRPr="00A20210">
        <w:t>Table </w:t>
      </w:r>
      <w:bookmarkEnd w:id="570"/>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571" w:name="MCCQCTEMPBM_00000083"/>
          </w:p>
        </w:tc>
      </w:tr>
      <w:bookmarkEnd w:id="571"/>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572" w:name="MCCQCTEMPBM_00000084"/>
          </w:p>
        </w:tc>
      </w:tr>
      <w:bookmarkEnd w:id="572"/>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573" w:name="MCCQCTEMPBM_00000085"/>
          </w:p>
        </w:tc>
      </w:tr>
      <w:bookmarkEnd w:id="573"/>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574" w:name="MCCQCTEMPBM_00000086"/>
          </w:p>
        </w:tc>
      </w:tr>
      <w:bookmarkEnd w:id="574"/>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575"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575"/>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576" w:name="_CRFigure6_1_5_23"/>
      <w:r w:rsidRPr="00A20210">
        <w:t>Figure </w:t>
      </w:r>
      <w:bookmarkEnd w:id="576"/>
      <w:r w:rsidRPr="00A20210">
        <w:t>6.1.5.2-3: QoS flow list information element</w:t>
      </w:r>
    </w:p>
    <w:p w14:paraId="10F32B6A" w14:textId="77777777" w:rsidR="001D7FA2" w:rsidRPr="00A20210" w:rsidRDefault="001D7FA2" w:rsidP="001D7FA2">
      <w:pPr>
        <w:rPr>
          <w:lang w:eastAsia="zh-CN"/>
        </w:rPr>
      </w:pPr>
      <w:bookmarkStart w:id="57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577"/>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578" w:name="_CRFigure6_1_5_24"/>
      <w:bookmarkStart w:id="579" w:name="MCCQCTEMPBM_00000029"/>
      <w:r w:rsidRPr="00A20210">
        <w:t>Figure </w:t>
      </w:r>
      <w:bookmarkEnd w:id="578"/>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579"/>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580" w:name="_CRFigure6_1_5_25"/>
      <w:r w:rsidRPr="00A20210">
        <w:t>Figure </w:t>
      </w:r>
      <w:bookmarkEnd w:id="580"/>
      <w:r w:rsidRPr="00A20210">
        <w:t>6.1.5.2-5: QoS flow – MAC address</w:t>
      </w:r>
    </w:p>
    <w:p w14:paraId="3A3D210D" w14:textId="77777777" w:rsidR="001D7FA2" w:rsidRPr="00A20210" w:rsidRDefault="001D7FA2" w:rsidP="001D7FA2">
      <w:pPr>
        <w:pStyle w:val="TH"/>
      </w:pPr>
      <w:bookmarkStart w:id="581" w:name="_CRTable6_1_5_23"/>
      <w:r w:rsidRPr="00A20210">
        <w:t>Table </w:t>
      </w:r>
      <w:bookmarkEnd w:id="581"/>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582" w:name="_Hlk80271782"/>
            <w:r w:rsidRPr="00A20210">
              <w:rPr>
                <w:lang w:eastAsia="fr-FR"/>
              </w:rPr>
              <w:t>in Table 9.11.4.12.1 of 3GPP TS 24.501 [6]</w:t>
            </w:r>
            <w:bookmarkEnd w:id="582"/>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583" w:name="MCCQCTEMPBM_00000087"/>
          </w:p>
        </w:tc>
      </w:tr>
      <w:bookmarkEnd w:id="583"/>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584" w:name="MCCQCTEMPBM_00000088"/>
          </w:p>
        </w:tc>
      </w:tr>
      <w:bookmarkEnd w:id="584"/>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585" w:name="MCCQCTEMPBM_00000089"/>
          </w:p>
        </w:tc>
      </w:tr>
      <w:bookmarkEnd w:id="585"/>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586" w:name="MCCQCTEMPBM_00000090"/>
          </w:p>
        </w:tc>
      </w:tr>
      <w:bookmarkEnd w:id="586"/>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587" w:name="MCCQCTEMPBM_00000091"/>
          </w:p>
        </w:tc>
      </w:tr>
      <w:bookmarkEnd w:id="587"/>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588" w:name="_CR6_1_6"/>
      <w:bookmarkStart w:id="589" w:name="_Toc42897423"/>
      <w:bookmarkStart w:id="590" w:name="_Toc43398938"/>
      <w:bookmarkStart w:id="591" w:name="_Toc51772017"/>
      <w:bookmarkStart w:id="592" w:name="_Toc25085429"/>
      <w:bookmarkStart w:id="593" w:name="_Toc187410742"/>
      <w:bookmarkEnd w:id="588"/>
      <w:r w:rsidRPr="00A20210">
        <w:rPr>
          <w:noProof/>
          <w:lang w:val="en-US" w:eastAsia="zh-CN"/>
        </w:rPr>
        <w:t>6.1.6</w:t>
      </w:r>
      <w:r w:rsidRPr="00A20210">
        <w:rPr>
          <w:noProof/>
          <w:lang w:val="en-US" w:eastAsia="zh-CN"/>
        </w:rPr>
        <w:tab/>
        <w:t>ATSSS PCO parameters</w:t>
      </w:r>
      <w:bookmarkEnd w:id="589"/>
      <w:bookmarkEnd w:id="590"/>
      <w:bookmarkEnd w:id="591"/>
      <w:bookmarkEnd w:id="593"/>
    </w:p>
    <w:p w14:paraId="36342A06" w14:textId="77777777" w:rsidR="00B7662C" w:rsidRPr="00A20210" w:rsidRDefault="00B7662C" w:rsidP="00B7662C">
      <w:pPr>
        <w:pStyle w:val="Heading4"/>
      </w:pPr>
      <w:bookmarkStart w:id="594" w:name="_CR6_1_6_1"/>
      <w:bookmarkStart w:id="595" w:name="_Toc42897424"/>
      <w:bookmarkStart w:id="596" w:name="_Toc43398939"/>
      <w:bookmarkStart w:id="597" w:name="_Toc51772018"/>
      <w:bookmarkStart w:id="598" w:name="_Toc20130888"/>
      <w:bookmarkStart w:id="599" w:name="_Toc187410743"/>
      <w:bookmarkEnd w:id="594"/>
      <w:r w:rsidRPr="00A20210">
        <w:t>6.1.6.1</w:t>
      </w:r>
      <w:r w:rsidRPr="00A20210">
        <w:tab/>
        <w:t>General</w:t>
      </w:r>
      <w:bookmarkEnd w:id="595"/>
      <w:bookmarkEnd w:id="596"/>
      <w:bookmarkEnd w:id="597"/>
      <w:bookmarkEnd w:id="599"/>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600" w:name="_CR6_1_6_2"/>
      <w:bookmarkStart w:id="601" w:name="_Toc42897425"/>
      <w:bookmarkStart w:id="602" w:name="_Toc43398940"/>
      <w:bookmarkStart w:id="603" w:name="_Toc51772019"/>
      <w:bookmarkStart w:id="604" w:name="_Toc187410744"/>
      <w:bookmarkEnd w:id="600"/>
      <w:r w:rsidRPr="00A20210">
        <w:t>6.1.</w:t>
      </w:r>
      <w:r w:rsidR="00D71921" w:rsidRPr="00A20210">
        <w:t>6</w:t>
      </w:r>
      <w:r w:rsidRPr="00A20210">
        <w:t>.2</w:t>
      </w:r>
      <w:r w:rsidRPr="00A20210">
        <w:tab/>
      </w:r>
      <w:bookmarkEnd w:id="598"/>
      <w:r w:rsidRPr="00A20210">
        <w:t>ATSSS request PCO parameter</w:t>
      </w:r>
      <w:bookmarkEnd w:id="601"/>
      <w:bookmarkEnd w:id="602"/>
      <w:bookmarkEnd w:id="603"/>
      <w:bookmarkEnd w:id="60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605"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60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bookmarkStart w:id="606" w:name="_CRFigure6_1_6_21"/>
      <w:r w:rsidRPr="00A20210">
        <w:t>Figure </w:t>
      </w:r>
      <w:bookmarkEnd w:id="606"/>
      <w:r w:rsidRPr="00A20210">
        <w:t>6.1.</w:t>
      </w:r>
      <w:r w:rsidR="003C7E7A" w:rsidRPr="00A20210">
        <w:t>6</w:t>
      </w:r>
      <w:r w:rsidRPr="00A20210">
        <w:t>.2-1: ATSSS request PCO parameter container contents</w:t>
      </w:r>
    </w:p>
    <w:p w14:paraId="32FF1DB8" w14:textId="77777777" w:rsidR="00844207" w:rsidRPr="00A20210" w:rsidRDefault="00844207" w:rsidP="00844207">
      <w:pPr>
        <w:pStyle w:val="TH"/>
      </w:pPr>
      <w:bookmarkStart w:id="607" w:name="_CRTable6_1_6_21"/>
      <w:r w:rsidRPr="00A20210">
        <w:t>Table </w:t>
      </w:r>
      <w:bookmarkEnd w:id="607"/>
      <w:r w:rsidRPr="00A20210">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608" w:name="_CR6_1_6_3"/>
      <w:bookmarkStart w:id="609" w:name="_Toc42897426"/>
      <w:bookmarkStart w:id="610" w:name="_Toc43398941"/>
      <w:bookmarkStart w:id="611" w:name="_Toc51772020"/>
      <w:bookmarkStart w:id="612" w:name="_Toc187410745"/>
      <w:bookmarkEnd w:id="608"/>
      <w:r w:rsidRPr="00A20210">
        <w:t>6.1.6</w:t>
      </w:r>
      <w:r w:rsidR="00B7662C" w:rsidRPr="00A20210">
        <w:t>.3</w:t>
      </w:r>
      <w:r w:rsidR="00B7662C" w:rsidRPr="00A20210">
        <w:tab/>
        <w:t>ATSSS response with the length of two octets PCO parameter</w:t>
      </w:r>
      <w:bookmarkEnd w:id="609"/>
      <w:bookmarkEnd w:id="610"/>
      <w:bookmarkEnd w:id="611"/>
      <w:bookmarkEnd w:id="612"/>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613"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613"/>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bookmarkStart w:id="614" w:name="_CRFigure6_1_6_31"/>
      <w:r w:rsidRPr="00A20210">
        <w:t>Figure </w:t>
      </w:r>
      <w:bookmarkEnd w:id="614"/>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615" w:name="_CRTable6_1_6_31"/>
      <w:r w:rsidRPr="00A20210">
        <w:t>Table </w:t>
      </w:r>
      <w:bookmarkEnd w:id="615"/>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616" w:name="MCCQCTEMPBM_00000094"/>
          </w:p>
        </w:tc>
      </w:tr>
      <w:bookmarkEnd w:id="616"/>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617"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617"/>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618" w:name="MCCQCTEMPBM_00000096"/>
          </w:p>
        </w:tc>
      </w:tr>
      <w:bookmarkEnd w:id="618"/>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619" w:name="MCCQCTEMPBM_00000097"/>
          </w:p>
        </w:tc>
      </w:tr>
      <w:bookmarkEnd w:id="619"/>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620" w:name="MCCQCTEMPBM_00000098"/>
          </w:p>
        </w:tc>
      </w:tr>
      <w:bookmarkEnd w:id="620"/>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621" w:name="MCCQCTEMPBM_00000099"/>
          </w:p>
        </w:tc>
      </w:tr>
      <w:bookmarkEnd w:id="621"/>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622"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623" w:name="MCCQCTEMPBM_00000101"/>
            <w:bookmarkEnd w:id="622"/>
          </w:p>
        </w:tc>
      </w:tr>
      <w:bookmarkEnd w:id="623"/>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624" w:name="_CR6_2"/>
      <w:bookmarkStart w:id="625" w:name="_Toc42897427"/>
      <w:bookmarkStart w:id="626" w:name="_Toc43398942"/>
      <w:bookmarkStart w:id="627" w:name="_Toc51772021"/>
      <w:bookmarkStart w:id="628" w:name="_Toc187410746"/>
      <w:bookmarkEnd w:id="624"/>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592"/>
      <w:r w:rsidR="009F01BD" w:rsidRPr="00A20210">
        <w:rPr>
          <w:noProof/>
        </w:rPr>
        <w:t xml:space="preserve"> (PMFP)</w:t>
      </w:r>
      <w:bookmarkEnd w:id="625"/>
      <w:bookmarkEnd w:id="626"/>
      <w:bookmarkEnd w:id="627"/>
      <w:bookmarkEnd w:id="628"/>
    </w:p>
    <w:p w14:paraId="4484CCCF" w14:textId="3ABBEB5C" w:rsidR="00F768A6" w:rsidRPr="00A20210" w:rsidRDefault="00F768A6" w:rsidP="00F768A6">
      <w:pPr>
        <w:pStyle w:val="Heading3"/>
        <w:rPr>
          <w:noProof/>
          <w:lang w:eastAsia="zh-CN"/>
        </w:rPr>
      </w:pPr>
      <w:bookmarkStart w:id="629" w:name="_CR6_2_1"/>
      <w:bookmarkStart w:id="630" w:name="_Toc25085430"/>
      <w:bookmarkStart w:id="631" w:name="_Toc42897428"/>
      <w:bookmarkStart w:id="632" w:name="_Toc43398943"/>
      <w:bookmarkStart w:id="633" w:name="_Toc51772022"/>
      <w:bookmarkStart w:id="634" w:name="_Toc187410747"/>
      <w:bookmarkEnd w:id="629"/>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630"/>
      <w:bookmarkEnd w:id="631"/>
      <w:bookmarkEnd w:id="632"/>
      <w:bookmarkEnd w:id="633"/>
      <w:bookmarkEnd w:id="634"/>
    </w:p>
    <w:p w14:paraId="35B1FF29" w14:textId="77777777" w:rsidR="00565148" w:rsidRPr="00A20210" w:rsidRDefault="00565148" w:rsidP="00565148">
      <w:pPr>
        <w:pStyle w:val="Heading4"/>
      </w:pPr>
      <w:bookmarkStart w:id="635" w:name="_CR6_2_1_1"/>
      <w:bookmarkStart w:id="636" w:name="_Toc42897429"/>
      <w:bookmarkStart w:id="637" w:name="_Toc43398944"/>
      <w:bookmarkStart w:id="638" w:name="_Toc51772023"/>
      <w:bookmarkStart w:id="639" w:name="_Toc25085431"/>
      <w:bookmarkStart w:id="640" w:name="_Toc187410748"/>
      <w:bookmarkEnd w:id="635"/>
      <w:r w:rsidRPr="00A20210">
        <w:rPr>
          <w:rFonts w:hint="eastAsia"/>
          <w:noProof/>
          <w:lang w:eastAsia="zh-CN"/>
        </w:rPr>
        <w:t>6.2.1</w:t>
      </w:r>
      <w:r w:rsidRPr="00A20210">
        <w:rPr>
          <w:lang w:eastAsia="zh-CN"/>
        </w:rPr>
        <w:t>.1</w:t>
      </w:r>
      <w:r w:rsidRPr="00A20210">
        <w:tab/>
        <w:t>General</w:t>
      </w:r>
      <w:bookmarkEnd w:id="636"/>
      <w:bookmarkEnd w:id="637"/>
      <w:bookmarkEnd w:id="638"/>
      <w:bookmarkEnd w:id="640"/>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641" w:name="_Toc42897430"/>
      <w:bookmarkStart w:id="642" w:name="_Toc43398945"/>
      <w:bookmarkStart w:id="643"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644" w:name="_CR6_2_1_2"/>
      <w:bookmarkStart w:id="645" w:name="_Toc187410749"/>
      <w:bookmarkEnd w:id="644"/>
      <w:r w:rsidRPr="00A20210">
        <w:rPr>
          <w:rFonts w:hint="eastAsia"/>
          <w:noProof/>
          <w:lang w:eastAsia="zh-CN"/>
        </w:rPr>
        <w:t>6.2.1</w:t>
      </w:r>
      <w:r w:rsidRPr="00A20210">
        <w:rPr>
          <w:lang w:eastAsia="zh-CN"/>
        </w:rPr>
        <w:t>.2</w:t>
      </w:r>
      <w:r w:rsidRPr="00A20210">
        <w:tab/>
        <w:t>PMFP echo request</w:t>
      </w:r>
      <w:bookmarkEnd w:id="641"/>
      <w:bookmarkEnd w:id="642"/>
      <w:bookmarkEnd w:id="643"/>
      <w:bookmarkEnd w:id="645"/>
    </w:p>
    <w:p w14:paraId="24BE97D7" w14:textId="77777777" w:rsidR="00690868" w:rsidRPr="00A20210" w:rsidRDefault="00690868" w:rsidP="00690868">
      <w:pPr>
        <w:pStyle w:val="Heading5"/>
        <w:rPr>
          <w:lang w:eastAsia="ko-KR"/>
        </w:rPr>
      </w:pPr>
      <w:bookmarkStart w:id="646" w:name="_CR6_2_1_2_1"/>
      <w:bookmarkStart w:id="647" w:name="_Toc42897431"/>
      <w:bookmarkStart w:id="648" w:name="_Toc43398946"/>
      <w:bookmarkStart w:id="649" w:name="_Toc51772025"/>
      <w:bookmarkStart w:id="650" w:name="_Toc187410750"/>
      <w:bookmarkEnd w:id="646"/>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7"/>
      <w:bookmarkEnd w:id="648"/>
      <w:bookmarkEnd w:id="649"/>
      <w:bookmarkEnd w:id="650"/>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bookmarkStart w:id="651" w:name="_CRTable6_2_1_2_11"/>
      <w:r w:rsidRPr="00A20210">
        <w:t>Table </w:t>
      </w:r>
      <w:bookmarkEnd w:id="651"/>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652" w:name="_CR6_2_1_3"/>
      <w:bookmarkStart w:id="653" w:name="_Toc42897432"/>
      <w:bookmarkStart w:id="654" w:name="_Toc43398947"/>
      <w:bookmarkStart w:id="655" w:name="_Toc51772026"/>
      <w:bookmarkStart w:id="656" w:name="_Toc187410751"/>
      <w:bookmarkEnd w:id="652"/>
      <w:r w:rsidRPr="00A20210">
        <w:rPr>
          <w:rFonts w:hint="eastAsia"/>
          <w:noProof/>
          <w:lang w:eastAsia="zh-CN"/>
        </w:rPr>
        <w:t>6.2.1</w:t>
      </w:r>
      <w:r w:rsidRPr="00A20210">
        <w:rPr>
          <w:lang w:eastAsia="zh-CN"/>
        </w:rPr>
        <w:t>.3</w:t>
      </w:r>
      <w:r w:rsidRPr="00A20210">
        <w:tab/>
        <w:t>PMFP echo response</w:t>
      </w:r>
      <w:bookmarkEnd w:id="653"/>
      <w:bookmarkEnd w:id="654"/>
      <w:bookmarkEnd w:id="655"/>
      <w:bookmarkEnd w:id="656"/>
    </w:p>
    <w:p w14:paraId="1F497868" w14:textId="77777777" w:rsidR="00565148" w:rsidRPr="00A20210" w:rsidRDefault="00565148" w:rsidP="00565148">
      <w:pPr>
        <w:pStyle w:val="Heading5"/>
        <w:rPr>
          <w:lang w:eastAsia="ko-KR"/>
        </w:rPr>
      </w:pPr>
      <w:bookmarkStart w:id="657" w:name="_CR6_2_1_3_1"/>
      <w:bookmarkStart w:id="658" w:name="_Toc42897433"/>
      <w:bookmarkStart w:id="659" w:name="_Toc43398948"/>
      <w:bookmarkStart w:id="660" w:name="_Toc51772027"/>
      <w:bookmarkStart w:id="661" w:name="_Toc187410752"/>
      <w:bookmarkEnd w:id="657"/>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8"/>
      <w:bookmarkEnd w:id="659"/>
      <w:bookmarkEnd w:id="660"/>
      <w:bookmarkEnd w:id="661"/>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bookmarkStart w:id="662" w:name="_CRTable6_2_1_3_11"/>
      <w:r w:rsidRPr="00A20210">
        <w:t>Table </w:t>
      </w:r>
      <w:bookmarkEnd w:id="662"/>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663" w:name="_CR6_2_1_4"/>
      <w:bookmarkStart w:id="664" w:name="_Toc42897434"/>
      <w:bookmarkStart w:id="665" w:name="_Toc43398949"/>
      <w:bookmarkStart w:id="666" w:name="_Toc51772028"/>
      <w:bookmarkStart w:id="667" w:name="_Toc187410753"/>
      <w:bookmarkEnd w:id="663"/>
      <w:r w:rsidRPr="00A20210">
        <w:rPr>
          <w:rFonts w:hint="eastAsia"/>
          <w:noProof/>
          <w:lang w:eastAsia="zh-CN"/>
        </w:rPr>
        <w:t>6.2.1</w:t>
      </w:r>
      <w:r w:rsidRPr="00A20210">
        <w:rPr>
          <w:lang w:eastAsia="zh-CN"/>
        </w:rPr>
        <w:t>.4</w:t>
      </w:r>
      <w:r w:rsidRPr="00A20210">
        <w:tab/>
        <w:t>PMFP access report</w:t>
      </w:r>
      <w:bookmarkEnd w:id="664"/>
      <w:bookmarkEnd w:id="665"/>
      <w:bookmarkEnd w:id="666"/>
      <w:bookmarkEnd w:id="667"/>
    </w:p>
    <w:p w14:paraId="5F0ECF37" w14:textId="77777777" w:rsidR="00565148" w:rsidRPr="00A20210" w:rsidRDefault="00565148" w:rsidP="00565148">
      <w:pPr>
        <w:pStyle w:val="Heading5"/>
        <w:rPr>
          <w:lang w:eastAsia="ko-KR"/>
        </w:rPr>
      </w:pPr>
      <w:bookmarkStart w:id="668" w:name="_CR6_2_1_4_1"/>
      <w:bookmarkStart w:id="669" w:name="_Toc42897435"/>
      <w:bookmarkStart w:id="670" w:name="_Toc43398950"/>
      <w:bookmarkStart w:id="671" w:name="_Toc51772029"/>
      <w:bookmarkStart w:id="672" w:name="_Toc187410754"/>
      <w:bookmarkEnd w:id="668"/>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9"/>
      <w:bookmarkEnd w:id="670"/>
      <w:bookmarkEnd w:id="671"/>
      <w:bookmarkEnd w:id="672"/>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bookmarkStart w:id="673" w:name="_CRTable6_2_1_4_11"/>
      <w:r w:rsidRPr="00A20210">
        <w:t>Table </w:t>
      </w:r>
      <w:bookmarkEnd w:id="673"/>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674" w:name="_CR6_2_1_5"/>
      <w:bookmarkStart w:id="675" w:name="_Toc42897436"/>
      <w:bookmarkStart w:id="676" w:name="_Toc43398951"/>
      <w:bookmarkStart w:id="677" w:name="_Toc51772030"/>
      <w:bookmarkStart w:id="678" w:name="_Toc187410755"/>
      <w:bookmarkEnd w:id="674"/>
      <w:r w:rsidRPr="00A20210">
        <w:rPr>
          <w:rFonts w:hint="eastAsia"/>
          <w:noProof/>
          <w:lang w:eastAsia="zh-CN"/>
        </w:rPr>
        <w:t>6.2.1</w:t>
      </w:r>
      <w:r w:rsidRPr="00A20210">
        <w:rPr>
          <w:noProof/>
          <w:lang w:eastAsia="zh-CN"/>
        </w:rPr>
        <w:t>.5</w:t>
      </w:r>
      <w:r w:rsidRPr="00A20210">
        <w:tab/>
        <w:t>PMFP acknowledgement</w:t>
      </w:r>
      <w:bookmarkEnd w:id="675"/>
      <w:bookmarkEnd w:id="676"/>
      <w:bookmarkEnd w:id="677"/>
      <w:bookmarkEnd w:id="678"/>
    </w:p>
    <w:p w14:paraId="7467B066" w14:textId="77777777" w:rsidR="00565148" w:rsidRPr="00A20210" w:rsidRDefault="00565148" w:rsidP="00565148">
      <w:pPr>
        <w:pStyle w:val="Heading5"/>
        <w:rPr>
          <w:lang w:eastAsia="ko-KR"/>
        </w:rPr>
      </w:pPr>
      <w:bookmarkStart w:id="679" w:name="_CR6_2_1_5_1"/>
      <w:bookmarkStart w:id="680" w:name="_Toc42897437"/>
      <w:bookmarkStart w:id="681" w:name="_Toc43398952"/>
      <w:bookmarkStart w:id="682" w:name="_Toc51772031"/>
      <w:bookmarkStart w:id="683" w:name="_Toc187410756"/>
      <w:bookmarkEnd w:id="679"/>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0"/>
      <w:bookmarkEnd w:id="681"/>
      <w:bookmarkEnd w:id="682"/>
      <w:bookmarkEnd w:id="683"/>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bookmarkStart w:id="684" w:name="_CRTable6_2_1_5_11"/>
      <w:r w:rsidRPr="00A20210">
        <w:t>Table </w:t>
      </w:r>
      <w:bookmarkEnd w:id="684"/>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685" w:name="_CR6_2_1_6"/>
      <w:bookmarkStart w:id="686" w:name="_Toc187410757"/>
      <w:bookmarkEnd w:id="685"/>
      <w:r w:rsidRPr="00A20210">
        <w:rPr>
          <w:rFonts w:hint="eastAsia"/>
          <w:noProof/>
          <w:lang w:eastAsia="zh-CN"/>
        </w:rPr>
        <w:t>6.2.1</w:t>
      </w:r>
      <w:r w:rsidRPr="00A20210">
        <w:rPr>
          <w:lang w:eastAsia="zh-CN"/>
        </w:rPr>
        <w:t>.6</w:t>
      </w:r>
      <w:r w:rsidRPr="00A20210">
        <w:tab/>
        <w:t>PMFP UAD provisioning</w:t>
      </w:r>
      <w:bookmarkEnd w:id="686"/>
    </w:p>
    <w:p w14:paraId="074553E5" w14:textId="77777777" w:rsidR="009049A5" w:rsidRPr="00A20210" w:rsidRDefault="009049A5" w:rsidP="009049A5">
      <w:pPr>
        <w:pStyle w:val="Heading5"/>
        <w:rPr>
          <w:lang w:eastAsia="ko-KR"/>
        </w:rPr>
      </w:pPr>
      <w:bookmarkStart w:id="687" w:name="_CR6_2_1_6_1"/>
      <w:bookmarkStart w:id="688" w:name="_Toc59196336"/>
      <w:bookmarkStart w:id="689" w:name="_Toc187410758"/>
      <w:bookmarkEnd w:id="687"/>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8"/>
      <w:bookmarkEnd w:id="689"/>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bookmarkStart w:id="690" w:name="_CRTable6_2_1_6_11"/>
      <w:r w:rsidRPr="00A20210">
        <w:t>Table </w:t>
      </w:r>
      <w:bookmarkEnd w:id="690"/>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691" w:name="_CR6_2_1_7"/>
      <w:bookmarkStart w:id="692" w:name="_Toc59196335"/>
      <w:bookmarkStart w:id="693" w:name="_Toc187410759"/>
      <w:bookmarkEnd w:id="691"/>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692"/>
      <w:r w:rsidRPr="00A20210">
        <w:t>request</w:t>
      </w:r>
      <w:bookmarkEnd w:id="693"/>
    </w:p>
    <w:p w14:paraId="029792AE" w14:textId="77777777" w:rsidR="00CD6F55" w:rsidRPr="00A20210" w:rsidRDefault="00CD6F55" w:rsidP="00CD6F55">
      <w:pPr>
        <w:pStyle w:val="Heading5"/>
        <w:rPr>
          <w:lang w:eastAsia="ko-KR"/>
        </w:rPr>
      </w:pPr>
      <w:bookmarkStart w:id="694" w:name="_CR6_2_1_7_1"/>
      <w:bookmarkStart w:id="695" w:name="_Toc187410760"/>
      <w:bookmarkEnd w:id="694"/>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95"/>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bookmarkStart w:id="696" w:name="_CRTable6_2_1_7_11"/>
      <w:r w:rsidRPr="00A20210">
        <w:t>Table </w:t>
      </w:r>
      <w:bookmarkEnd w:id="696"/>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697" w:name="_CR6_2_1_8"/>
      <w:bookmarkStart w:id="698" w:name="_Toc59196337"/>
      <w:bookmarkStart w:id="699" w:name="_Toc187410761"/>
      <w:bookmarkEnd w:id="697"/>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698"/>
      <w:r w:rsidRPr="00A20210">
        <w:t>PLR count response</w:t>
      </w:r>
      <w:bookmarkEnd w:id="699"/>
    </w:p>
    <w:p w14:paraId="0ABE7E75" w14:textId="77777777" w:rsidR="00CD6F55" w:rsidRPr="00A20210" w:rsidRDefault="00CD6F55" w:rsidP="00CD6F55">
      <w:pPr>
        <w:pStyle w:val="Heading5"/>
        <w:rPr>
          <w:lang w:eastAsia="ko-KR"/>
        </w:rPr>
      </w:pPr>
      <w:bookmarkStart w:id="700" w:name="_CR6_2_1_8_1"/>
      <w:bookmarkStart w:id="701" w:name="_Toc59196338"/>
      <w:bookmarkStart w:id="702" w:name="_Toc187410762"/>
      <w:bookmarkEnd w:id="700"/>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1"/>
      <w:bookmarkEnd w:id="702"/>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bookmarkStart w:id="703" w:name="_CRTable6_2_1_8_11"/>
      <w:r w:rsidRPr="00A20210">
        <w:t>Table </w:t>
      </w:r>
      <w:bookmarkEnd w:id="703"/>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704" w:name="_CR6_2_1_9"/>
      <w:bookmarkStart w:id="705" w:name="_Toc187410763"/>
      <w:bookmarkEnd w:id="704"/>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705"/>
    </w:p>
    <w:p w14:paraId="3BA1C69A" w14:textId="77777777" w:rsidR="00CD6F55" w:rsidRPr="00A20210" w:rsidRDefault="00CD6F55" w:rsidP="00CD6F55">
      <w:pPr>
        <w:pStyle w:val="Heading5"/>
        <w:rPr>
          <w:lang w:eastAsia="ko-KR"/>
        </w:rPr>
      </w:pPr>
      <w:bookmarkStart w:id="706" w:name="_CR6_2_1_9_1"/>
      <w:bookmarkStart w:id="707" w:name="_Toc187410764"/>
      <w:bookmarkEnd w:id="706"/>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7"/>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bookmarkStart w:id="708" w:name="_CRTable6_2_1_9_11"/>
      <w:r w:rsidRPr="00A20210">
        <w:t>Table </w:t>
      </w:r>
      <w:bookmarkEnd w:id="708"/>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709" w:name="_CR6_2_1_9_2"/>
      <w:bookmarkStart w:id="710" w:name="_Toc187410765"/>
      <w:bookmarkEnd w:id="709"/>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710"/>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711" w:name="_CR6_2_1_10"/>
      <w:bookmarkStart w:id="712" w:name="_Toc187410766"/>
      <w:bookmarkEnd w:id="711"/>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712"/>
    </w:p>
    <w:p w14:paraId="22BBC9F3" w14:textId="77777777" w:rsidR="00CD6F55" w:rsidRPr="00A20210" w:rsidRDefault="00CD6F55" w:rsidP="00CD6F55">
      <w:pPr>
        <w:pStyle w:val="Heading5"/>
        <w:rPr>
          <w:lang w:eastAsia="ko-KR"/>
        </w:rPr>
      </w:pPr>
      <w:bookmarkStart w:id="713" w:name="_CR6_2_1_10_1"/>
      <w:bookmarkStart w:id="714" w:name="_Toc187410767"/>
      <w:bookmarkEnd w:id="713"/>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14"/>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bookmarkStart w:id="715" w:name="_CRTable6_2_1_10_11"/>
      <w:r w:rsidRPr="00A20210">
        <w:t>Table </w:t>
      </w:r>
      <w:bookmarkEnd w:id="715"/>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716" w:name="_CR6_2_1_10_2"/>
      <w:bookmarkStart w:id="717" w:name="_Toc187410768"/>
      <w:bookmarkEnd w:id="716"/>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717"/>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718" w:name="_CR6_2_1_11"/>
      <w:bookmarkStart w:id="719" w:name="_Toc187410769"/>
      <w:bookmarkEnd w:id="718"/>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719"/>
    </w:p>
    <w:p w14:paraId="623DDC6E" w14:textId="20EC79F9" w:rsidR="00565614" w:rsidRPr="00A20210" w:rsidRDefault="00565614" w:rsidP="00565614">
      <w:pPr>
        <w:pStyle w:val="Heading5"/>
        <w:rPr>
          <w:lang w:eastAsia="ko-KR"/>
        </w:rPr>
      </w:pPr>
      <w:bookmarkStart w:id="720" w:name="_CR6_2_1_11_1"/>
      <w:bookmarkStart w:id="721" w:name="_Toc187410770"/>
      <w:bookmarkEnd w:id="720"/>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21"/>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bookmarkStart w:id="722" w:name="_CRTable6_2_1_11_11"/>
      <w:r w:rsidRPr="00A20210">
        <w:t>Table </w:t>
      </w:r>
      <w:bookmarkEnd w:id="722"/>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723" w:name="_CR6_2_1_12"/>
      <w:bookmarkStart w:id="724" w:name="_Toc187410771"/>
      <w:bookmarkEnd w:id="723"/>
      <w:r w:rsidRPr="00A20210">
        <w:rPr>
          <w:noProof/>
          <w:lang w:eastAsia="zh-CN"/>
        </w:rPr>
        <w:t>6.2.1</w:t>
      </w:r>
      <w:r w:rsidRPr="00A20210">
        <w:rPr>
          <w:lang w:eastAsia="zh-CN"/>
        </w:rPr>
        <w:t>.</w:t>
      </w:r>
      <w:r w:rsidR="00440D30" w:rsidRPr="00A20210">
        <w:rPr>
          <w:lang w:eastAsia="zh-CN"/>
        </w:rPr>
        <w:t>12</w:t>
      </w:r>
      <w:r w:rsidRPr="00A20210">
        <w:tab/>
        <w:t>PMFP UAT complete</w:t>
      </w:r>
      <w:bookmarkEnd w:id="724"/>
    </w:p>
    <w:p w14:paraId="235A8C2C" w14:textId="7A3AE332" w:rsidR="00565614" w:rsidRPr="00A20210" w:rsidRDefault="00565614" w:rsidP="00565614">
      <w:pPr>
        <w:pStyle w:val="Heading5"/>
        <w:rPr>
          <w:lang w:eastAsia="ko-KR"/>
        </w:rPr>
      </w:pPr>
      <w:bookmarkStart w:id="725" w:name="_CR6_2_1_12_1"/>
      <w:bookmarkStart w:id="726" w:name="_Toc187410772"/>
      <w:bookmarkEnd w:id="725"/>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726"/>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bookmarkStart w:id="727" w:name="_CRTable6_2_1_12_11"/>
      <w:r w:rsidRPr="00A20210">
        <w:t>Table </w:t>
      </w:r>
      <w:bookmarkEnd w:id="727"/>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728" w:name="_CR6_2_1_13"/>
      <w:bookmarkStart w:id="729" w:name="_Toc187410773"/>
      <w:bookmarkEnd w:id="728"/>
      <w:r w:rsidRPr="00A20210">
        <w:rPr>
          <w:noProof/>
          <w:lang w:eastAsia="zh-CN"/>
        </w:rPr>
        <w:t>6.2.1</w:t>
      </w:r>
      <w:r w:rsidRPr="00A20210">
        <w:rPr>
          <w:lang w:eastAsia="zh-CN"/>
        </w:rPr>
        <w:t>.13</w:t>
      </w:r>
      <w:r w:rsidRPr="00A20210">
        <w:tab/>
        <w:t>PMFP UAD provisioning complete</w:t>
      </w:r>
      <w:bookmarkEnd w:id="729"/>
    </w:p>
    <w:p w14:paraId="03428864" w14:textId="1148BA83" w:rsidR="00F06D45" w:rsidRPr="00A20210" w:rsidRDefault="00F06D45" w:rsidP="00F06D45">
      <w:pPr>
        <w:pStyle w:val="Heading5"/>
        <w:rPr>
          <w:lang w:eastAsia="ko-KR"/>
        </w:rPr>
      </w:pPr>
      <w:bookmarkStart w:id="730" w:name="_CR6_2_1_13_1"/>
      <w:bookmarkStart w:id="731" w:name="_Toc187410774"/>
      <w:bookmarkEnd w:id="730"/>
      <w:r w:rsidRPr="00A20210">
        <w:rPr>
          <w:noProof/>
          <w:lang w:eastAsia="zh-CN"/>
        </w:rPr>
        <w:t>6.2.1</w:t>
      </w:r>
      <w:r w:rsidRPr="00A20210">
        <w:rPr>
          <w:lang w:eastAsia="zh-CN"/>
        </w:rPr>
        <w:t>.13.1</w:t>
      </w:r>
      <w:r w:rsidRPr="00A20210">
        <w:tab/>
      </w:r>
      <w:r w:rsidRPr="00A20210">
        <w:rPr>
          <w:lang w:eastAsia="ko-KR"/>
        </w:rPr>
        <w:t>Message definition</w:t>
      </w:r>
      <w:bookmarkEnd w:id="731"/>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bookmarkStart w:id="732" w:name="_CRTable6_2_1_13_11"/>
      <w:r w:rsidRPr="00A20210">
        <w:t>Table </w:t>
      </w:r>
      <w:bookmarkEnd w:id="732"/>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733" w:name="_CR6_2_1_14"/>
      <w:bookmarkStart w:id="734" w:name="_Toc187410775"/>
      <w:bookmarkEnd w:id="733"/>
      <w:r w:rsidRPr="00A20210">
        <w:rPr>
          <w:rFonts w:hint="eastAsia"/>
          <w:noProof/>
          <w:lang w:eastAsia="zh-CN"/>
        </w:rPr>
        <w:t>6.2.1</w:t>
      </w:r>
      <w:r w:rsidRPr="00A20210">
        <w:rPr>
          <w:lang w:eastAsia="zh-CN"/>
        </w:rPr>
        <w:t>.14</w:t>
      </w:r>
      <w:r w:rsidRPr="00A20210">
        <w:tab/>
        <w:t>PMFP TDS request</w:t>
      </w:r>
      <w:bookmarkEnd w:id="734"/>
    </w:p>
    <w:p w14:paraId="28B38C5A" w14:textId="0BD2AA9F" w:rsidR="00FC0310" w:rsidRPr="00A20210" w:rsidRDefault="00FC0310" w:rsidP="00FC0310">
      <w:pPr>
        <w:pStyle w:val="Heading5"/>
        <w:rPr>
          <w:lang w:eastAsia="ko-KR"/>
        </w:rPr>
      </w:pPr>
      <w:bookmarkStart w:id="735" w:name="_CR6_2_1_14_1"/>
      <w:bookmarkStart w:id="736" w:name="_Toc187410776"/>
      <w:bookmarkEnd w:id="735"/>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36"/>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bookmarkStart w:id="737" w:name="_CRTable6_2_1_14_11"/>
      <w:r w:rsidRPr="006E1885">
        <w:rPr>
          <w:lang w:val="fr-FR"/>
        </w:rPr>
        <w:t>Table </w:t>
      </w:r>
      <w:bookmarkEnd w:id="737"/>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738" w:name="_CR6_2_1_15"/>
      <w:bookmarkStart w:id="739" w:name="_Toc187410777"/>
      <w:bookmarkEnd w:id="738"/>
      <w:r w:rsidRPr="00A20210">
        <w:rPr>
          <w:rFonts w:hint="eastAsia"/>
          <w:noProof/>
          <w:lang w:eastAsia="zh-CN"/>
        </w:rPr>
        <w:t>6.2.1</w:t>
      </w:r>
      <w:r w:rsidRPr="00A20210">
        <w:rPr>
          <w:noProof/>
          <w:lang w:eastAsia="zh-CN"/>
        </w:rPr>
        <w:t>.15</w:t>
      </w:r>
      <w:r w:rsidRPr="00A20210">
        <w:tab/>
        <w:t>PMFP TDS response</w:t>
      </w:r>
      <w:bookmarkEnd w:id="739"/>
    </w:p>
    <w:p w14:paraId="4760FCDC" w14:textId="072491D7" w:rsidR="00FC0310" w:rsidRPr="00A20210" w:rsidRDefault="00FC0310" w:rsidP="00FC0310">
      <w:pPr>
        <w:pStyle w:val="Heading5"/>
        <w:rPr>
          <w:lang w:eastAsia="ko-KR"/>
        </w:rPr>
      </w:pPr>
      <w:bookmarkStart w:id="740" w:name="_CR6_2_1_15_1"/>
      <w:bookmarkStart w:id="741" w:name="_Toc187410778"/>
      <w:bookmarkEnd w:id="740"/>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1"/>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bookmarkStart w:id="742" w:name="_CRTable6_2_1_15_11"/>
      <w:r w:rsidRPr="006E1885">
        <w:rPr>
          <w:lang w:val="fr-FR"/>
        </w:rPr>
        <w:t>Table </w:t>
      </w:r>
      <w:bookmarkEnd w:id="742"/>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743" w:name="_CR6_2_1_16"/>
      <w:bookmarkStart w:id="744" w:name="_Toc187410779"/>
      <w:bookmarkEnd w:id="743"/>
      <w:r w:rsidRPr="00A20210">
        <w:rPr>
          <w:rFonts w:hint="eastAsia"/>
          <w:noProof/>
          <w:lang w:eastAsia="zh-CN"/>
        </w:rPr>
        <w:t>6.2.1</w:t>
      </w:r>
      <w:r w:rsidRPr="00A20210">
        <w:rPr>
          <w:lang w:eastAsia="zh-CN"/>
        </w:rPr>
        <w:t>.16</w:t>
      </w:r>
      <w:r w:rsidRPr="00A20210">
        <w:tab/>
        <w:t>PMFP TDR request</w:t>
      </w:r>
      <w:bookmarkEnd w:id="744"/>
    </w:p>
    <w:p w14:paraId="190AB7F2" w14:textId="593729FB" w:rsidR="00FC0310" w:rsidRPr="00A20210" w:rsidRDefault="00FC0310" w:rsidP="00FC0310">
      <w:pPr>
        <w:pStyle w:val="Heading5"/>
        <w:rPr>
          <w:lang w:eastAsia="ko-KR"/>
        </w:rPr>
      </w:pPr>
      <w:bookmarkStart w:id="745" w:name="_CR6_2_1_16_1"/>
      <w:bookmarkStart w:id="746" w:name="_Toc187410780"/>
      <w:bookmarkEnd w:id="745"/>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6"/>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bookmarkStart w:id="747" w:name="_CRTable6_2_1_16_11"/>
      <w:r w:rsidRPr="00A20210">
        <w:t>Table </w:t>
      </w:r>
      <w:bookmarkEnd w:id="747"/>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748" w:name="_CR6_2_1_17"/>
      <w:bookmarkStart w:id="749" w:name="_Toc187410781"/>
      <w:bookmarkEnd w:id="748"/>
      <w:r w:rsidRPr="00A20210">
        <w:rPr>
          <w:rFonts w:hint="eastAsia"/>
          <w:noProof/>
          <w:lang w:eastAsia="zh-CN"/>
        </w:rPr>
        <w:t>6.2.1</w:t>
      </w:r>
      <w:r w:rsidRPr="00A20210">
        <w:rPr>
          <w:noProof/>
          <w:lang w:eastAsia="zh-CN"/>
        </w:rPr>
        <w:t>.17</w:t>
      </w:r>
      <w:r w:rsidRPr="00A20210">
        <w:tab/>
        <w:t>PMFP TDR response</w:t>
      </w:r>
      <w:bookmarkEnd w:id="749"/>
    </w:p>
    <w:p w14:paraId="0FF8E6BE" w14:textId="42004B64" w:rsidR="00FC0310" w:rsidRPr="00A20210" w:rsidRDefault="00FC0310" w:rsidP="00FC0310">
      <w:pPr>
        <w:pStyle w:val="Heading5"/>
        <w:rPr>
          <w:lang w:eastAsia="ko-KR"/>
        </w:rPr>
      </w:pPr>
      <w:bookmarkStart w:id="750" w:name="_CR6_2_1_17_1"/>
      <w:bookmarkStart w:id="751" w:name="_Toc187410782"/>
      <w:bookmarkEnd w:id="750"/>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51"/>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bookmarkStart w:id="752" w:name="_CRTable6_2_1_17_11"/>
      <w:r w:rsidRPr="006E1885">
        <w:rPr>
          <w:lang w:val="fr-FR"/>
        </w:rPr>
        <w:t>Table </w:t>
      </w:r>
      <w:bookmarkEnd w:id="752"/>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753" w:name="_CR6_2_2"/>
      <w:bookmarkStart w:id="754" w:name="_Toc42897438"/>
      <w:bookmarkStart w:id="755" w:name="_Toc43398953"/>
      <w:bookmarkStart w:id="756" w:name="_Toc51772032"/>
      <w:bookmarkStart w:id="757" w:name="_Toc187410783"/>
      <w:bookmarkEnd w:id="753"/>
      <w:r w:rsidRPr="00A20210">
        <w:rPr>
          <w:noProof/>
          <w:lang w:eastAsia="zh-CN"/>
        </w:rPr>
        <w:t>6.2.2</w:t>
      </w:r>
      <w:r w:rsidRPr="00A20210">
        <w:rPr>
          <w:noProof/>
          <w:lang w:eastAsia="zh-CN"/>
        </w:rPr>
        <w:tab/>
        <w:t xml:space="preserve">Encoding of </w:t>
      </w:r>
      <w:r w:rsidRPr="00A20210">
        <w:t>information element</w:t>
      </w:r>
      <w:bookmarkEnd w:id="639"/>
      <w:bookmarkEnd w:id="754"/>
      <w:bookmarkEnd w:id="755"/>
      <w:bookmarkEnd w:id="756"/>
      <w:bookmarkEnd w:id="757"/>
    </w:p>
    <w:p w14:paraId="00B8BE7A" w14:textId="47149EDA" w:rsidR="00565148" w:rsidRPr="00A20210" w:rsidRDefault="00565148" w:rsidP="00AF77AA">
      <w:pPr>
        <w:pStyle w:val="Heading4"/>
        <w:rPr>
          <w:lang w:eastAsia="zh-CN"/>
        </w:rPr>
      </w:pPr>
      <w:bookmarkStart w:id="758" w:name="_CR6_2_2_1"/>
      <w:bookmarkStart w:id="759" w:name="_Toc42897439"/>
      <w:bookmarkStart w:id="760" w:name="_Toc43398954"/>
      <w:bookmarkStart w:id="761" w:name="_Toc51772033"/>
      <w:bookmarkStart w:id="762" w:name="_Toc187410784"/>
      <w:bookmarkEnd w:id="758"/>
      <w:r w:rsidRPr="00A20210">
        <w:rPr>
          <w:lang w:eastAsia="zh-CN"/>
        </w:rPr>
        <w:t>6.2.2.1</w:t>
      </w:r>
      <w:r w:rsidRPr="00A20210">
        <w:rPr>
          <w:lang w:eastAsia="zh-CN"/>
        </w:rPr>
        <w:tab/>
        <w:t>Message type</w:t>
      </w:r>
      <w:bookmarkEnd w:id="759"/>
      <w:bookmarkEnd w:id="760"/>
      <w:bookmarkEnd w:id="761"/>
      <w:bookmarkEnd w:id="762"/>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bookmarkStart w:id="763" w:name="_CRTable6_2_2_11"/>
      <w:r w:rsidRPr="00A20210">
        <w:t>Table </w:t>
      </w:r>
      <w:bookmarkEnd w:id="763"/>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764"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764"/>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765" w:name="_Hlk126834491"/>
            <w:r w:rsidRPr="00A20210">
              <w:rPr>
                <w:lang w:eastAsia="zh-CN"/>
              </w:rPr>
              <w:t xml:space="preserve">PMFP TDS REQUEST </w:t>
            </w:r>
            <w:bookmarkEnd w:id="765"/>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766" w:name="_CR6_2_2_2"/>
      <w:bookmarkStart w:id="767" w:name="_Toc42897440"/>
      <w:bookmarkStart w:id="768" w:name="_Toc43398955"/>
      <w:bookmarkStart w:id="769" w:name="_Toc51772034"/>
      <w:bookmarkStart w:id="770" w:name="_Toc187410785"/>
      <w:bookmarkEnd w:id="766"/>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767"/>
      <w:bookmarkEnd w:id="768"/>
      <w:bookmarkEnd w:id="769"/>
      <w:bookmarkEnd w:id="770"/>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771"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771"/>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bookmarkStart w:id="772" w:name="_CRFigure6_2_2_21"/>
      <w:r w:rsidRPr="00A20210">
        <w:t>Figure </w:t>
      </w:r>
      <w:bookmarkEnd w:id="772"/>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bookmarkStart w:id="773" w:name="_CRTable6_2_2_21"/>
      <w:r w:rsidRPr="00A20210">
        <w:t>Table</w:t>
      </w:r>
      <w:r w:rsidRPr="00A20210">
        <w:rPr>
          <w:caps/>
        </w:rPr>
        <w:t> </w:t>
      </w:r>
      <w:bookmarkEnd w:id="773"/>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774" w:name="_CR6_2_2_3"/>
      <w:bookmarkStart w:id="775" w:name="_Toc42897441"/>
      <w:bookmarkStart w:id="776" w:name="_Toc43398956"/>
      <w:bookmarkStart w:id="777" w:name="_Toc51772035"/>
      <w:bookmarkStart w:id="778" w:name="_Toc187410786"/>
      <w:bookmarkEnd w:id="774"/>
      <w:r w:rsidRPr="00A20210">
        <w:rPr>
          <w:noProof/>
          <w:lang w:eastAsia="zh-CN"/>
        </w:rPr>
        <w:t>6.2.2.3</w:t>
      </w:r>
      <w:r w:rsidRPr="00A20210">
        <w:tab/>
        <w:t>Access availability state</w:t>
      </w:r>
      <w:bookmarkEnd w:id="775"/>
      <w:bookmarkEnd w:id="776"/>
      <w:bookmarkEnd w:id="777"/>
      <w:bookmarkEnd w:id="778"/>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779"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779"/>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bookmarkStart w:id="780" w:name="_CRFigure6_2_2_31"/>
      <w:r w:rsidRPr="00A20210">
        <w:t>Figure </w:t>
      </w:r>
      <w:bookmarkEnd w:id="780"/>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bookmarkStart w:id="781" w:name="_CRTable6_2_2_31"/>
      <w:r w:rsidRPr="00A20210">
        <w:t>Table </w:t>
      </w:r>
      <w:bookmarkEnd w:id="781"/>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782" w:name="MCCQCTEMPBM_00000104"/>
          </w:p>
        </w:tc>
      </w:tr>
      <w:bookmarkEnd w:id="782"/>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783" w:name="MCCQCTEMPBM_00000105"/>
          </w:p>
        </w:tc>
      </w:tr>
      <w:bookmarkEnd w:id="783"/>
    </w:tbl>
    <w:p w14:paraId="77BFF67E" w14:textId="77777777" w:rsidR="00565148" w:rsidRPr="00A20210" w:rsidRDefault="00565148" w:rsidP="00565148"/>
    <w:p w14:paraId="1A6041C7" w14:textId="3D96753D" w:rsidR="00565148" w:rsidRPr="00A20210" w:rsidRDefault="00565148" w:rsidP="00565148">
      <w:pPr>
        <w:pStyle w:val="Heading4"/>
      </w:pPr>
      <w:bookmarkStart w:id="784" w:name="_CR6_2_2_4"/>
      <w:bookmarkStart w:id="785" w:name="_Toc42897442"/>
      <w:bookmarkStart w:id="786" w:name="_Toc43398957"/>
      <w:bookmarkStart w:id="787" w:name="_Toc51772036"/>
      <w:bookmarkStart w:id="788" w:name="_Toc187410787"/>
      <w:bookmarkEnd w:id="784"/>
      <w:r w:rsidRPr="00A20210">
        <w:rPr>
          <w:noProof/>
          <w:lang w:eastAsia="zh-CN"/>
        </w:rPr>
        <w:t>6.2.2.4</w:t>
      </w:r>
      <w:r w:rsidRPr="00A20210">
        <w:tab/>
        <w:t>Spare half octet</w:t>
      </w:r>
      <w:bookmarkEnd w:id="785"/>
      <w:bookmarkEnd w:id="786"/>
      <w:bookmarkEnd w:id="787"/>
      <w:bookmarkEnd w:id="788"/>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789" w:name="_CR6_2_2_5"/>
      <w:bookmarkStart w:id="790" w:name="_Toc42897443"/>
      <w:bookmarkStart w:id="791" w:name="_Toc43398958"/>
      <w:bookmarkStart w:id="792" w:name="_Toc51772037"/>
      <w:bookmarkStart w:id="793" w:name="_Toc187410788"/>
      <w:bookmarkEnd w:id="789"/>
      <w:r w:rsidRPr="00A20210">
        <w:t>6.2.2.5</w:t>
      </w:r>
      <w:r w:rsidRPr="00A20210">
        <w:tab/>
        <w:t>Request identity</w:t>
      </w:r>
      <w:bookmarkEnd w:id="790"/>
      <w:bookmarkEnd w:id="791"/>
      <w:bookmarkEnd w:id="792"/>
      <w:bookmarkEnd w:id="793"/>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794"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794"/>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bookmarkStart w:id="795" w:name="_CRFigure6_2_2_51"/>
      <w:r w:rsidRPr="00A20210">
        <w:t>Figure </w:t>
      </w:r>
      <w:bookmarkEnd w:id="795"/>
      <w:r w:rsidRPr="00A20210">
        <w:rPr>
          <w:noProof/>
          <w:lang w:eastAsia="zh-CN"/>
        </w:rPr>
        <w:t>6.2.2.5-</w:t>
      </w:r>
      <w:r w:rsidRPr="00A20210">
        <w:t>1: Request identity information element</w:t>
      </w:r>
    </w:p>
    <w:p w14:paraId="5DF8E0E7" w14:textId="77777777" w:rsidR="00565148" w:rsidRPr="00A20210" w:rsidRDefault="00565148" w:rsidP="00565148">
      <w:pPr>
        <w:pStyle w:val="TH"/>
      </w:pPr>
      <w:bookmarkStart w:id="796" w:name="_CRTable6_2_2_51"/>
      <w:r w:rsidRPr="00A20210">
        <w:t>Table </w:t>
      </w:r>
      <w:bookmarkEnd w:id="796"/>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797"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797"/>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798" w:name="_CR6_2_2_6"/>
      <w:bookmarkStart w:id="799" w:name="_Toc20233201"/>
      <w:bookmarkStart w:id="800" w:name="_Toc42897444"/>
      <w:bookmarkStart w:id="801" w:name="_Toc43398959"/>
      <w:bookmarkStart w:id="802" w:name="_Toc51772038"/>
      <w:bookmarkStart w:id="803" w:name="_Toc187410789"/>
      <w:bookmarkEnd w:id="798"/>
      <w:r w:rsidRPr="00A20210">
        <w:rPr>
          <w:noProof/>
          <w:lang w:eastAsia="zh-CN"/>
        </w:rPr>
        <w:t>6.2.2.6</w:t>
      </w:r>
      <w:r w:rsidRPr="00A20210">
        <w:rPr>
          <w:lang w:val="en-US"/>
        </w:rPr>
        <w:tab/>
      </w:r>
      <w:bookmarkEnd w:id="799"/>
      <w:r w:rsidRPr="00A20210">
        <w:rPr>
          <w:lang w:val="en-US"/>
        </w:rPr>
        <w:t>Padding</w:t>
      </w:r>
      <w:bookmarkEnd w:id="800"/>
      <w:bookmarkEnd w:id="801"/>
      <w:bookmarkEnd w:id="802"/>
      <w:bookmarkEnd w:id="803"/>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804"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804"/>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bookmarkStart w:id="805" w:name="_CRFigure6_2_2_61"/>
      <w:r w:rsidRPr="00A20210">
        <w:t>Figure </w:t>
      </w:r>
      <w:bookmarkEnd w:id="805"/>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bookmarkStart w:id="806" w:name="_CRTable6_2_2_61"/>
      <w:r w:rsidRPr="00A20210">
        <w:t>Table</w:t>
      </w:r>
      <w:r w:rsidRPr="00A20210">
        <w:rPr>
          <w:caps/>
        </w:rPr>
        <w:t> </w:t>
      </w:r>
      <w:bookmarkEnd w:id="806"/>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807" w:name="_CR6_2_2_7"/>
      <w:bookmarkStart w:id="808" w:name="_Toc187410790"/>
      <w:bookmarkEnd w:id="807"/>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808"/>
    </w:p>
    <w:p w14:paraId="4D9BED1C" w14:textId="426515E8" w:rsidR="009049A5" w:rsidRPr="00A20210" w:rsidRDefault="009049A5" w:rsidP="009049A5">
      <w:pPr>
        <w:pStyle w:val="Heading4"/>
        <w:rPr>
          <w:lang w:val="en-US"/>
        </w:rPr>
      </w:pPr>
      <w:bookmarkStart w:id="809" w:name="_CR6_2_2_8"/>
      <w:bookmarkStart w:id="810" w:name="_Toc187410791"/>
      <w:bookmarkEnd w:id="809"/>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810"/>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811"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811"/>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bookmarkStart w:id="812" w:name="_CRFigure6_2_2_81"/>
      <w:r w:rsidRPr="00A20210">
        <w:rPr>
          <w:lang w:val="fr-FR"/>
        </w:rPr>
        <w:t>Figure </w:t>
      </w:r>
      <w:bookmarkEnd w:id="812"/>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bookmarkStart w:id="813" w:name="_CRTable6_2_2_81"/>
      <w:r w:rsidRPr="00A20210">
        <w:t>Table</w:t>
      </w:r>
      <w:r w:rsidRPr="00A20210">
        <w:rPr>
          <w:caps/>
        </w:rPr>
        <w:t> </w:t>
      </w:r>
      <w:bookmarkEnd w:id="813"/>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814" w:name="MCCQCTEMPBM_00000107"/>
          </w:p>
        </w:tc>
      </w:tr>
      <w:bookmarkEnd w:id="814"/>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815" w:name="MCCQCTEMPBM_00000108"/>
          </w:p>
        </w:tc>
      </w:tr>
      <w:bookmarkEnd w:id="815"/>
    </w:tbl>
    <w:p w14:paraId="6A817C0D" w14:textId="77777777" w:rsidR="00340CC1" w:rsidRPr="00A20210" w:rsidRDefault="00340CC1" w:rsidP="00340CC1"/>
    <w:p w14:paraId="5AFEF825" w14:textId="4D69AC45" w:rsidR="00CD6F55" w:rsidRPr="00A20210" w:rsidRDefault="00CD6F55" w:rsidP="00CD6F55">
      <w:pPr>
        <w:pStyle w:val="Heading4"/>
      </w:pPr>
      <w:bookmarkStart w:id="816" w:name="_CR6_2_2_9"/>
      <w:bookmarkStart w:id="817" w:name="_Toc187410792"/>
      <w:bookmarkEnd w:id="816"/>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817"/>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818"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818"/>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bookmarkStart w:id="819" w:name="_CRFigure6_2_2_91"/>
      <w:r w:rsidRPr="00A20210">
        <w:t>Figure </w:t>
      </w:r>
      <w:bookmarkEnd w:id="819"/>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bookmarkStart w:id="820" w:name="_CRTable6_2_2_91"/>
      <w:r w:rsidRPr="00A20210">
        <w:t>Table </w:t>
      </w:r>
      <w:bookmarkEnd w:id="820"/>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821" w:name="MCCQCTEMPBM_00000109"/>
          </w:p>
        </w:tc>
      </w:tr>
      <w:bookmarkEnd w:id="821"/>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822" w:name="_CR6_2_2_10"/>
      <w:bookmarkStart w:id="823" w:name="_Toc187410793"/>
      <w:bookmarkEnd w:id="822"/>
      <w:r w:rsidRPr="00A20210">
        <w:rPr>
          <w:noProof/>
          <w:lang w:eastAsia="zh-CN"/>
        </w:rPr>
        <w:t>6.2.2.</w:t>
      </w:r>
      <w:r w:rsidR="009462AC" w:rsidRPr="00A20210">
        <w:rPr>
          <w:noProof/>
          <w:lang w:eastAsia="zh-CN"/>
        </w:rPr>
        <w:t>10</w:t>
      </w:r>
      <w:r w:rsidRPr="00A20210">
        <w:tab/>
        <w:t>Counting result</w:t>
      </w:r>
      <w:bookmarkEnd w:id="823"/>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824"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824"/>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bookmarkStart w:id="825" w:name="_CRFigure6_2_2_101"/>
      <w:r w:rsidRPr="00A20210">
        <w:t>Figure </w:t>
      </w:r>
      <w:bookmarkEnd w:id="825"/>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bookmarkStart w:id="826" w:name="_CRTable6_2_2_101"/>
      <w:r w:rsidRPr="00A20210">
        <w:t>Table</w:t>
      </w:r>
      <w:r w:rsidRPr="00A20210">
        <w:rPr>
          <w:caps/>
        </w:rPr>
        <w:t> </w:t>
      </w:r>
      <w:bookmarkEnd w:id="826"/>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827" w:name="_CR6_2_2_11"/>
      <w:bookmarkStart w:id="828" w:name="_Toc187410794"/>
      <w:bookmarkEnd w:id="827"/>
      <w:r w:rsidRPr="00A20210">
        <w:rPr>
          <w:noProof/>
          <w:lang w:eastAsia="zh-CN"/>
        </w:rPr>
        <w:t>6.2.2.11</w:t>
      </w:r>
      <w:r w:rsidRPr="00A20210">
        <w:tab/>
        <w:t>Traffic type</w:t>
      </w:r>
      <w:bookmarkEnd w:id="828"/>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bookmarkStart w:id="829" w:name="_CRFigure6_2_2_111"/>
      <w:r w:rsidRPr="00A20210">
        <w:t>Figure </w:t>
      </w:r>
      <w:bookmarkEnd w:id="829"/>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bookmarkStart w:id="830" w:name="_CRTable6_2_2_111"/>
      <w:r w:rsidRPr="00A20210">
        <w:t>Table </w:t>
      </w:r>
      <w:bookmarkEnd w:id="830"/>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4944BEA0" w:rsidR="00AA5469" w:rsidRPr="00A20210" w:rsidRDefault="00263BE4" w:rsidP="00A963DE">
            <w:pPr>
              <w:pStyle w:val="TAC"/>
            </w:pPr>
            <w:r>
              <w:t>1</w:t>
            </w:r>
          </w:p>
        </w:tc>
        <w:tc>
          <w:tcPr>
            <w:tcW w:w="284" w:type="dxa"/>
          </w:tcPr>
          <w:p w14:paraId="7EB877F7" w14:textId="6D51D4B7" w:rsidR="00AA5469" w:rsidRPr="00A20210" w:rsidRDefault="00263BE4" w:rsidP="00A963DE">
            <w:pPr>
              <w:pStyle w:val="TAC"/>
            </w:pPr>
            <w:r>
              <w:t>0</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831" w:name="_CR6_3"/>
      <w:bookmarkStart w:id="832" w:name="_Toc42897445"/>
      <w:bookmarkStart w:id="833" w:name="_Toc43398960"/>
      <w:bookmarkStart w:id="834" w:name="_Toc51772039"/>
      <w:bookmarkStart w:id="835" w:name="_Toc187410795"/>
      <w:bookmarkEnd w:id="831"/>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832"/>
      <w:bookmarkEnd w:id="833"/>
      <w:bookmarkEnd w:id="834"/>
      <w:bookmarkEnd w:id="835"/>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836"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836"/>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bookmarkStart w:id="837" w:name="_CRFigure6_31"/>
      <w:r w:rsidRPr="00A20210">
        <w:t>Figure </w:t>
      </w:r>
      <w:bookmarkEnd w:id="837"/>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bookmarkStart w:id="838" w:name="_CRTable6_31"/>
      <w:r w:rsidRPr="00A20210">
        <w:t>Table </w:t>
      </w:r>
      <w:bookmarkEnd w:id="838"/>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839" w:name="MCCQCTEMPBM_00000110"/>
          </w:p>
        </w:tc>
      </w:tr>
      <w:bookmarkEnd w:id="839"/>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840" w:name="MCCQCTEMPBM_00000111"/>
          </w:p>
        </w:tc>
      </w:tr>
      <w:bookmarkEnd w:id="840"/>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59B76368" w:rsidR="00C170B6" w:rsidRDefault="00C170B6" w:rsidP="00C170B6">
      <w:pPr>
        <w:pStyle w:val="Heading2"/>
        <w:rPr>
          <w:noProof/>
        </w:rPr>
      </w:pPr>
      <w:bookmarkStart w:id="841" w:name="_CR6_4"/>
      <w:bookmarkStart w:id="842" w:name="_Toc187410796"/>
      <w:bookmarkEnd w:id="841"/>
      <w:r>
        <w:rPr>
          <w:noProof/>
        </w:rPr>
        <w:t>6.</w:t>
      </w:r>
      <w:r w:rsidR="00DC2A61">
        <w:rPr>
          <w:noProof/>
        </w:rPr>
        <w:t>4</w:t>
      </w:r>
      <w:r>
        <w:rPr>
          <w:noProof/>
        </w:rPr>
        <w:tab/>
        <w:t>Transport modes for MPQUIC</w:t>
      </w:r>
      <w:r w:rsidR="003C5C48">
        <w:rPr>
          <w:noProof/>
        </w:rPr>
        <w:t>-based</w:t>
      </w:r>
      <w:r>
        <w:rPr>
          <w:noProof/>
        </w:rPr>
        <w:t xml:space="preserve"> steering </w:t>
      </w:r>
      <w:r w:rsidR="003C5C48">
        <w:rPr>
          <w:noProof/>
        </w:rPr>
        <w:t>functionalities</w:t>
      </w:r>
      <w:bookmarkEnd w:id="842"/>
    </w:p>
    <w:p w14:paraId="2AA14EB4" w14:textId="4F3FA69A" w:rsidR="00C170B6" w:rsidRDefault="00C170B6" w:rsidP="00C170B6">
      <w:pPr>
        <w:pStyle w:val="Heading3"/>
        <w:rPr>
          <w:noProof/>
        </w:rPr>
      </w:pPr>
      <w:bookmarkStart w:id="843" w:name="_CR6_4_1"/>
      <w:bookmarkStart w:id="844" w:name="_Hlk167769488"/>
      <w:bookmarkStart w:id="845" w:name="_Toc187410797"/>
      <w:bookmarkEnd w:id="843"/>
      <w:r>
        <w:rPr>
          <w:noProof/>
        </w:rPr>
        <w:t>6.</w:t>
      </w:r>
      <w:r w:rsidR="00DC2A61">
        <w:rPr>
          <w:noProof/>
        </w:rPr>
        <w:t>4</w:t>
      </w:r>
      <w:r>
        <w:rPr>
          <w:noProof/>
        </w:rPr>
        <w:t>.1</w:t>
      </w:r>
      <w:r>
        <w:rPr>
          <w:noProof/>
        </w:rPr>
        <w:tab/>
        <w:t>General</w:t>
      </w:r>
      <w:bookmarkEnd w:id="845"/>
    </w:p>
    <w:p w14:paraId="09550831" w14:textId="343807B1" w:rsidR="00C170B6" w:rsidRDefault="00C170B6" w:rsidP="00C170B6">
      <w:pPr>
        <w:rPr>
          <w:lang w:eastAsia="zh-CN"/>
        </w:rPr>
      </w:pPr>
      <w:r w:rsidRPr="00F5076D">
        <w:rPr>
          <w:lang w:eastAsia="zh-CN"/>
        </w:rPr>
        <w:t>Supported transport modes for MPQUIC</w:t>
      </w:r>
      <w:r w:rsidR="003C5C48">
        <w:rPr>
          <w:lang w:eastAsia="zh-CN"/>
        </w:rPr>
        <w:t>-UDP</w:t>
      </w:r>
      <w:r w:rsidR="003C5C48" w:rsidRPr="0039515C">
        <w:rPr>
          <w:lang w:eastAsia="zh-CN"/>
        </w:rPr>
        <w:t xml:space="preserve"> </w:t>
      </w:r>
      <w:r w:rsidR="003C5C48" w:rsidRPr="00F5076D">
        <w:rPr>
          <w:lang w:eastAsia="zh-CN"/>
        </w:rPr>
        <w:t>functionality</w:t>
      </w:r>
      <w:r w:rsidR="003C5C48">
        <w:rPr>
          <w:lang w:eastAsia="zh-CN"/>
        </w:rPr>
        <w:t>, MPQUIC-IP</w:t>
      </w:r>
      <w:r w:rsidR="003C5C48" w:rsidRPr="0039515C">
        <w:rPr>
          <w:lang w:eastAsia="zh-CN"/>
        </w:rPr>
        <w:t xml:space="preserve"> </w:t>
      </w:r>
      <w:r w:rsidR="003C5C48" w:rsidRPr="00F5076D">
        <w:rPr>
          <w:lang w:eastAsia="zh-CN"/>
        </w:rPr>
        <w:t>functionality</w:t>
      </w:r>
      <w:r w:rsidR="003C5C48">
        <w:rPr>
          <w:lang w:eastAsia="zh-CN"/>
        </w:rPr>
        <w:t xml:space="preserve"> or MPQUIC-E </w:t>
      </w:r>
      <w:r w:rsidR="003C5C48" w:rsidRPr="00F5076D">
        <w:rPr>
          <w:lang w:eastAsia="zh-CN"/>
        </w:rPr>
        <w:t>functionality</w:t>
      </w:r>
      <w:r w:rsidRPr="00F5076D">
        <w:rPr>
          <w:lang w:eastAsia="zh-CN"/>
        </w:rPr>
        <w:t xml:space="preserve">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r w:rsidR="003C5C48">
        <w:rPr>
          <w:lang w:eastAsia="zh-CN"/>
        </w:rPr>
        <w:t>-UDP</w:t>
      </w:r>
      <w:r w:rsidRPr="00F5076D">
        <w:rPr>
          <w:lang w:eastAsia="zh-CN"/>
        </w:rPr>
        <w:t xml:space="preserve"> functionality for transmission of UDP packets</w:t>
      </w:r>
      <w:r w:rsidR="003C5C48">
        <w:rPr>
          <w:lang w:eastAsia="zh-CN"/>
        </w:rPr>
        <w:t>, MPQUIC-IP</w:t>
      </w:r>
      <w:r w:rsidR="003C5C48" w:rsidRPr="00386C8F">
        <w:rPr>
          <w:lang w:eastAsia="zh-CN"/>
        </w:rPr>
        <w:t xml:space="preserve"> </w:t>
      </w:r>
      <w:r w:rsidR="003C5C48" w:rsidRPr="00F5076D">
        <w:rPr>
          <w:lang w:eastAsia="zh-CN"/>
        </w:rPr>
        <w:t>functionality for transmission of</w:t>
      </w:r>
      <w:r w:rsidR="003C5C48">
        <w:rPr>
          <w:lang w:eastAsia="zh-CN"/>
        </w:rPr>
        <w:t xml:space="preserve"> IP packets or MPQUIC-E </w:t>
      </w:r>
      <w:r w:rsidR="003C5C48" w:rsidRPr="00F5076D">
        <w:rPr>
          <w:lang w:eastAsia="zh-CN"/>
        </w:rPr>
        <w:t>functionality for transmission of</w:t>
      </w:r>
      <w:r w:rsidR="003C5C48">
        <w:rPr>
          <w:lang w:eastAsia="zh-CN"/>
        </w:rPr>
        <w:t xml:space="preserve"> Ethernet frames</w:t>
      </w:r>
      <w:r w:rsidRPr="00F5076D">
        <w:rPr>
          <w:lang w:eastAsia="zh-CN"/>
        </w:rPr>
        <w:t xml:space="preserve"> between the UE and the UPF.</w:t>
      </w:r>
    </w:p>
    <w:p w14:paraId="2D4B731F" w14:textId="00476F17" w:rsidR="0027520C" w:rsidRDefault="0027520C" w:rsidP="0027520C">
      <w:pPr>
        <w:pStyle w:val="NO"/>
        <w:rPr>
          <w:lang w:eastAsia="zh-CN"/>
        </w:rPr>
      </w:pPr>
      <w:r w:rsidRPr="0027520C">
        <w:rPr>
          <w:rFonts w:eastAsia="Times New Roman"/>
          <w:noProof/>
        </w:rPr>
        <w:t>NOTE:</w:t>
      </w:r>
      <w:r w:rsidRPr="0027520C">
        <w:rPr>
          <w:rFonts w:eastAsia="Times New Roman"/>
          <w:noProof/>
        </w:rPr>
        <w:tab/>
        <w:t>Providing transport modes for MPQUIC steering functionality to the UE by the ATSSS rules and to the UPF by the N4 rules, corresponds to the registration of the Context ID as per IETF RFC 9298 [9E].</w:t>
      </w:r>
    </w:p>
    <w:p w14:paraId="1E27E724" w14:textId="1506A67C" w:rsidR="00C170B6" w:rsidRDefault="00C170B6" w:rsidP="00C170B6">
      <w:pPr>
        <w:pStyle w:val="Heading3"/>
        <w:rPr>
          <w:noProof/>
        </w:rPr>
      </w:pPr>
      <w:bookmarkStart w:id="846" w:name="_CR6_4_2"/>
      <w:bookmarkStart w:id="847" w:name="_Toc187410798"/>
      <w:bookmarkEnd w:id="844"/>
      <w:bookmarkEnd w:id="846"/>
      <w:r>
        <w:rPr>
          <w:noProof/>
        </w:rPr>
        <w:t>6.</w:t>
      </w:r>
      <w:r w:rsidR="00DC2A61">
        <w:rPr>
          <w:noProof/>
        </w:rPr>
        <w:t>4</w:t>
      </w:r>
      <w:r>
        <w:rPr>
          <w:noProof/>
        </w:rPr>
        <w:t>.2</w:t>
      </w:r>
      <w:r>
        <w:rPr>
          <w:noProof/>
        </w:rPr>
        <w:tab/>
        <w:t>Datagram mode 1</w:t>
      </w:r>
      <w:bookmarkEnd w:id="847"/>
    </w:p>
    <w:p w14:paraId="7BDB116A" w14:textId="56279D38" w:rsidR="00C170B6" w:rsidRDefault="00C170B6" w:rsidP="00C170B6">
      <w:pPr>
        <w:rPr>
          <w:noProof/>
        </w:rPr>
      </w:pPr>
      <w:bookmarkStart w:id="848" w:name="_Hlk166500735"/>
      <w:r>
        <w:rPr>
          <w:noProof/>
        </w:rPr>
        <w:t>If the MA PDU session is established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 the HTTP datagram payload, shown in Figure 7 in IETF RFC 9298 [9E] </w:t>
      </w:r>
      <w:r w:rsidR="003C5C48">
        <w:rPr>
          <w:noProof/>
        </w:rPr>
        <w:t xml:space="preserve">for MPQUIC-UDP, Figure 13 in </w:t>
      </w:r>
      <w:r w:rsidR="003C5C48">
        <w:t>IETF</w:t>
      </w:r>
      <w:r w:rsidR="003C5C48" w:rsidRPr="00A20210">
        <w:t> </w:t>
      </w:r>
      <w:r w:rsidR="003C5C48">
        <w:t>RFC</w:t>
      </w:r>
      <w:r w:rsidR="003C5C48" w:rsidRPr="00A20210">
        <w:t> </w:t>
      </w:r>
      <w:r w:rsidR="003C5C48">
        <w:t>9484</w:t>
      </w:r>
      <w:r w:rsidR="003C5C48">
        <w:rPr>
          <w:noProof/>
        </w:rPr>
        <w:t> </w:t>
      </w:r>
      <w:r w:rsidR="003C5C48">
        <w:t>[</w:t>
      </w:r>
      <w:r w:rsidR="00802B3E">
        <w:t>19</w:t>
      </w:r>
      <w:r w:rsidR="003C5C48">
        <w:t>]</w:t>
      </w:r>
      <w:r w:rsidR="003C5C48" w:rsidRPr="00386C8F">
        <w:rPr>
          <w:noProof/>
        </w:rPr>
        <w:t xml:space="preserve"> </w:t>
      </w:r>
      <w:r w:rsidR="003C5C48">
        <w:rPr>
          <w:noProof/>
        </w:rPr>
        <w:t>for MPQUIC-IP</w:t>
      </w:r>
      <w:r w:rsidR="003C5C48">
        <w:t xml:space="preserve"> or </w:t>
      </w:r>
      <w:r w:rsidR="003C5C48">
        <w:rPr>
          <w:noProof/>
        </w:rPr>
        <w:t xml:space="preserve">Figure 5 in </w:t>
      </w:r>
      <w:r w:rsidR="003C5C48">
        <w:t>draft-ietf-masque-connect-ethernet-05</w:t>
      </w:r>
      <w:r w:rsidR="003C5C48">
        <w:rPr>
          <w:noProof/>
        </w:rPr>
        <w:t> </w:t>
      </w:r>
      <w:r w:rsidR="003C5C48">
        <w:t>[</w:t>
      </w:r>
      <w:r w:rsidR="00802B3E">
        <w:t>20</w:t>
      </w:r>
      <w:r w:rsidR="003C5C48">
        <w:t>]</w:t>
      </w:r>
      <w:r w:rsidR="003C5C48" w:rsidRPr="00386C8F">
        <w:rPr>
          <w:noProof/>
        </w:rPr>
        <w:t xml:space="preserve"> </w:t>
      </w:r>
      <w:r w:rsidR="003C5C48">
        <w:rPr>
          <w:noProof/>
        </w:rPr>
        <w:t xml:space="preserve">for MPQUIC-E </w:t>
      </w:r>
      <w:r>
        <w:rPr>
          <w:noProof/>
        </w:rPr>
        <w:t>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0FF14793" w14:textId="77777777" w:rsidR="003C5C48" w:rsidRDefault="00C170B6" w:rsidP="003C5C48">
      <w:pPr>
        <w:pStyle w:val="B2"/>
        <w:rPr>
          <w:noProof/>
        </w:rPr>
      </w:pPr>
      <w:r>
        <w:rPr>
          <w:noProof/>
        </w:rPr>
        <w:t>2)</w:t>
      </w:r>
      <w:r>
        <w:rPr>
          <w:noProof/>
        </w:rPr>
        <w:tab/>
        <w:t xml:space="preserve">a </w:t>
      </w:r>
      <w:r w:rsidR="003C5C48">
        <w:rPr>
          <w:noProof/>
        </w:rPr>
        <w:t>payload, containing:</w:t>
      </w:r>
    </w:p>
    <w:p w14:paraId="7DBD98F9" w14:textId="77777777" w:rsidR="003C5C48" w:rsidRDefault="003C5C48" w:rsidP="003C5C48">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6DA284FC" w14:textId="77777777" w:rsidR="003C5C48" w:rsidRDefault="003C5C48" w:rsidP="003C5C48">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0ED4B38E" w14:textId="77777777" w:rsidR="003C5C48" w:rsidRDefault="003C5C48" w:rsidP="003C5C48">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1DD264C9" w14:textId="08BF81E8" w:rsidR="00C170B6" w:rsidRDefault="003C5C48" w:rsidP="003C5C48">
      <w:pPr>
        <w:pStyle w:val="B2"/>
        <w:rPr>
          <w:noProof/>
        </w:rPr>
      </w:pPr>
      <w:r>
        <w:rPr>
          <w:noProof/>
        </w:rPr>
        <w:tab/>
      </w:r>
      <w:r w:rsidRPr="00882C25">
        <w:rPr>
          <w:noProof/>
        </w:rPr>
        <w:t>to be transmitted</w:t>
      </w:r>
      <w:r>
        <w:rPr>
          <w:noProof/>
        </w:rPr>
        <w:t>.</w:t>
      </w:r>
    </w:p>
    <w:bookmarkEnd w:id="848"/>
    <w:p w14:paraId="2B71315D" w14:textId="2B9A01C8" w:rsidR="00C170B6" w:rsidRDefault="00C170B6" w:rsidP="00C170B6">
      <w:pPr>
        <w:rPr>
          <w:noProof/>
        </w:rPr>
      </w:pPr>
      <w:r>
        <w:rPr>
          <w:noProof/>
        </w:rPr>
        <w:t>Upon establishment of the MA PDU session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336A30B3" w14:textId="77777777" w:rsidR="0027520C" w:rsidRDefault="0027520C" w:rsidP="0027520C">
      <w:pPr>
        <w:rPr>
          <w:noProof/>
        </w:rPr>
      </w:pPr>
      <w:r>
        <w:rPr>
          <w:noProof/>
        </w:rPr>
        <w:t>Upon establishment of the MA PDU session by using the MPQUIC functionality as the steering functionality with transport mode as datagram mode 1:</w:t>
      </w:r>
    </w:p>
    <w:p w14:paraId="0BDB0485" w14:textId="77777777" w:rsidR="0027520C" w:rsidRDefault="0027520C" w:rsidP="0027520C">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28CEC467" w14:textId="6C490C59" w:rsidR="0027520C" w:rsidRDefault="0027520C" w:rsidP="0027520C">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849" w:name="_CR6_4_3"/>
      <w:bookmarkStart w:id="850" w:name="_Toc187410799"/>
      <w:bookmarkEnd w:id="849"/>
      <w:r>
        <w:rPr>
          <w:noProof/>
        </w:rPr>
        <w:t>6.</w:t>
      </w:r>
      <w:r w:rsidR="00DC2A61">
        <w:rPr>
          <w:noProof/>
        </w:rPr>
        <w:t>4</w:t>
      </w:r>
      <w:r>
        <w:rPr>
          <w:noProof/>
        </w:rPr>
        <w:t>.3</w:t>
      </w:r>
      <w:r>
        <w:rPr>
          <w:noProof/>
        </w:rPr>
        <w:tab/>
        <w:t>Datagram mode 2</w:t>
      </w:r>
      <w:bookmarkEnd w:id="850"/>
    </w:p>
    <w:p w14:paraId="56ABD1E2" w14:textId="392D0AB0" w:rsidR="00C170B6" w:rsidRDefault="00C170B6" w:rsidP="00C170B6">
      <w:pPr>
        <w:rPr>
          <w:noProof/>
        </w:rPr>
      </w:pPr>
      <w:bookmarkStart w:id="851" w:name="_Hlk167769898"/>
      <w:r>
        <w:rPr>
          <w:noProof/>
        </w:rPr>
        <w:t>If the MA PDU session is established by using the MPQUIC</w:t>
      </w:r>
      <w:r w:rsidR="00B846C7">
        <w:rPr>
          <w:noProof/>
        </w:rPr>
        <w:t>-UDP</w:t>
      </w:r>
      <w:r w:rsidR="00B846C7" w:rsidRPr="0039515C">
        <w:rPr>
          <w:noProof/>
        </w:rPr>
        <w:t xml:space="preserve"> </w:t>
      </w:r>
      <w:r w:rsidR="00B846C7">
        <w:rPr>
          <w:noProof/>
        </w:rPr>
        <w:t>functionality, MPQUIC-IP</w:t>
      </w:r>
      <w:r w:rsidR="00B846C7" w:rsidRPr="0039515C">
        <w:rPr>
          <w:noProof/>
        </w:rPr>
        <w:t xml:space="preserve"> </w:t>
      </w:r>
      <w:r w:rsidR="00B846C7">
        <w:rPr>
          <w:noProof/>
        </w:rPr>
        <w:t>functionality or MPQUIC-E</w:t>
      </w:r>
      <w:r>
        <w:rPr>
          <w:noProof/>
        </w:rPr>
        <w:t xml:space="preserve"> functionality as the steering functionality with transport mode as datagram mode 2, the HTTP datagram payload, shown in Figure 7 in IETF RFC 9298 [9E]</w:t>
      </w:r>
      <w:r w:rsidR="00B846C7">
        <w:rPr>
          <w:noProof/>
        </w:rPr>
        <w:t xml:space="preserve"> for MPQUIC-UDP, Figure 13 in </w:t>
      </w:r>
      <w:r w:rsidR="00B846C7">
        <w:t>IETF</w:t>
      </w:r>
      <w:r w:rsidR="00B846C7" w:rsidRPr="00A20210">
        <w:t> </w:t>
      </w:r>
      <w:r w:rsidR="00B846C7">
        <w:t>RFC</w:t>
      </w:r>
      <w:r w:rsidR="00B846C7" w:rsidRPr="00A20210">
        <w:t> </w:t>
      </w:r>
      <w:r w:rsidR="00B846C7">
        <w:t>9484</w:t>
      </w:r>
      <w:r w:rsidR="00B846C7">
        <w:rPr>
          <w:noProof/>
        </w:rPr>
        <w:t> </w:t>
      </w:r>
      <w:r w:rsidR="00B846C7">
        <w:t>[</w:t>
      </w:r>
      <w:r w:rsidR="00802B3E">
        <w:t>19</w:t>
      </w:r>
      <w:r w:rsidR="00B846C7">
        <w:t>]</w:t>
      </w:r>
      <w:r w:rsidR="00B846C7" w:rsidRPr="00386C8F">
        <w:rPr>
          <w:noProof/>
        </w:rPr>
        <w:t xml:space="preserve"> </w:t>
      </w:r>
      <w:r w:rsidR="00B846C7">
        <w:rPr>
          <w:noProof/>
        </w:rPr>
        <w:t>for MPQUIC-IP</w:t>
      </w:r>
      <w:r w:rsidR="00B846C7">
        <w:t xml:space="preserve"> or </w:t>
      </w:r>
      <w:r w:rsidR="00B846C7">
        <w:rPr>
          <w:noProof/>
        </w:rPr>
        <w:t xml:space="preserve">Figure 5 in </w:t>
      </w:r>
      <w:r w:rsidR="00B846C7">
        <w:t>draft-ietf-masque-connect-ethernet-05</w:t>
      </w:r>
      <w:r w:rsidR="00B846C7">
        <w:rPr>
          <w:noProof/>
        </w:rPr>
        <w:t> </w:t>
      </w:r>
      <w:r w:rsidR="00B846C7">
        <w:t>[</w:t>
      </w:r>
      <w:r w:rsidR="00802B3E">
        <w:t>20</w:t>
      </w:r>
      <w:r w:rsidR="00B846C7">
        <w:t>]</w:t>
      </w:r>
      <w:r w:rsidR="00B846C7" w:rsidRPr="00386C8F">
        <w:rPr>
          <w:noProof/>
        </w:rPr>
        <w:t xml:space="preserve"> </w:t>
      </w:r>
      <w:r w:rsidR="00B846C7">
        <w:rPr>
          <w:noProof/>
        </w:rPr>
        <w:t>for MPQUIC-E</w:t>
      </w:r>
      <w:r>
        <w:rPr>
          <w:noProof/>
        </w:rPr>
        <w:t xml:space="preserve"> shall include:</w:t>
      </w:r>
    </w:p>
    <w:p w14:paraId="189FC204" w14:textId="6CE7D294"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0A2DC2E9" w14:textId="77777777" w:rsidR="00B846C7" w:rsidRDefault="00C170B6" w:rsidP="00C170B6">
      <w:pPr>
        <w:pStyle w:val="B1"/>
        <w:rPr>
          <w:noProof/>
        </w:rPr>
      </w:pPr>
      <w:r>
        <w:rPr>
          <w:noProof/>
        </w:rPr>
        <w:t>b)</w:t>
      </w:r>
      <w:r>
        <w:rPr>
          <w:noProof/>
        </w:rPr>
        <w:tab/>
        <w:t>a payload containing</w:t>
      </w:r>
      <w:r w:rsidR="00B846C7">
        <w:rPr>
          <w:noProof/>
        </w:rPr>
        <w:t>:</w:t>
      </w:r>
    </w:p>
    <w:p w14:paraId="7B24E0FB" w14:textId="77777777" w:rsidR="00B846C7" w:rsidRDefault="00B846C7" w:rsidP="00B846C7">
      <w:pPr>
        <w:pStyle w:val="B2"/>
        <w:rPr>
          <w:noProof/>
        </w:rPr>
      </w:pPr>
      <w:r>
        <w:rPr>
          <w:noProof/>
        </w:rPr>
        <w:t>1)</w:t>
      </w:r>
      <w:r>
        <w:rPr>
          <w:noProof/>
        </w:rPr>
        <w:tab/>
        <w:t>a UDP packet when using the MPQUIC-UDP</w:t>
      </w:r>
      <w:r w:rsidRPr="00583DC7">
        <w:rPr>
          <w:noProof/>
        </w:rPr>
        <w:t xml:space="preserve"> </w:t>
      </w:r>
      <w:r>
        <w:rPr>
          <w:noProof/>
        </w:rPr>
        <w:t>functionality;</w:t>
      </w:r>
    </w:p>
    <w:p w14:paraId="50D800E8" w14:textId="77777777" w:rsidR="00B846C7" w:rsidRDefault="00B846C7" w:rsidP="00B846C7">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09A7AAB6" w14:textId="77777777" w:rsidR="00B846C7" w:rsidRDefault="00B846C7" w:rsidP="00B846C7">
      <w:pPr>
        <w:pStyle w:val="B2"/>
        <w:rPr>
          <w:noProof/>
        </w:rPr>
      </w:pPr>
      <w:r>
        <w:rPr>
          <w:noProof/>
        </w:rPr>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43E2D10B" w14:textId="696B077B" w:rsidR="00C170B6" w:rsidRDefault="00B846C7" w:rsidP="00B846C7">
      <w:pPr>
        <w:pStyle w:val="B1"/>
        <w:rPr>
          <w:noProof/>
        </w:rPr>
      </w:pPr>
      <w:r>
        <w:rPr>
          <w:noProof/>
        </w:rPr>
        <w:tab/>
        <w:t>to be transmitted.</w:t>
      </w:r>
    </w:p>
    <w:p w14:paraId="6F7A78AC" w14:textId="6F588EB5" w:rsidR="00C170B6" w:rsidRDefault="00C170B6" w:rsidP="00C170B6">
      <w:pPr>
        <w:pStyle w:val="Heading3"/>
        <w:rPr>
          <w:noProof/>
        </w:rPr>
      </w:pPr>
      <w:bookmarkStart w:id="852" w:name="_CR6_4_4"/>
      <w:bookmarkStart w:id="853" w:name="_Toc187410800"/>
      <w:bookmarkEnd w:id="851"/>
      <w:bookmarkEnd w:id="852"/>
      <w:r>
        <w:rPr>
          <w:noProof/>
        </w:rPr>
        <w:t>6.</w:t>
      </w:r>
      <w:r w:rsidR="00DC2A61">
        <w:rPr>
          <w:noProof/>
        </w:rPr>
        <w:t>4</w:t>
      </w:r>
      <w:r>
        <w:rPr>
          <w:noProof/>
        </w:rPr>
        <w:t>.4</w:t>
      </w:r>
      <w:r>
        <w:rPr>
          <w:noProof/>
        </w:rPr>
        <w:tab/>
        <w:t>Stream mode</w:t>
      </w:r>
      <w:bookmarkEnd w:id="853"/>
    </w:p>
    <w:p w14:paraId="38A5BE91" w14:textId="07961A27" w:rsidR="00C170B6" w:rsidRPr="00A20210" w:rsidRDefault="00C170B6" w:rsidP="000132AC">
      <w:pPr>
        <w:rPr>
          <w:noProof/>
        </w:rPr>
      </w:pPr>
      <w:r>
        <w:rPr>
          <w:noProof/>
        </w:rPr>
        <w:t>If the MA PDU session is established by using the MPQUIC</w:t>
      </w:r>
      <w:r w:rsidR="00B846C7">
        <w:rPr>
          <w:noProof/>
        </w:rPr>
        <w:t>-UDP</w:t>
      </w:r>
      <w:r>
        <w:rPr>
          <w:noProof/>
        </w:rPr>
        <w:t xml:space="preserve"> functionality</w:t>
      </w:r>
      <w:r w:rsidR="00B846C7">
        <w:rPr>
          <w:noProof/>
        </w:rPr>
        <w:t xml:space="preserve">, </w:t>
      </w:r>
      <w:r w:rsidR="00B846C7" w:rsidRPr="00F04134">
        <w:rPr>
          <w:noProof/>
        </w:rPr>
        <w:t>MPQUIC-IP functionality or MPQUIC-E functionality</w:t>
      </w:r>
      <w:r>
        <w:rPr>
          <w:noProof/>
        </w:rPr>
        <w:t xml:space="preserve">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854" w:name="_CR7"/>
      <w:bookmarkStart w:id="855" w:name="_Toc42897446"/>
      <w:bookmarkStart w:id="856" w:name="_Toc43398961"/>
      <w:bookmarkStart w:id="857" w:name="_Toc51772040"/>
      <w:bookmarkStart w:id="858" w:name="_Toc187410801"/>
      <w:bookmarkEnd w:id="854"/>
      <w:r w:rsidRPr="00A20210">
        <w:t>7</w:t>
      </w:r>
      <w:r w:rsidRPr="00A20210">
        <w:tab/>
        <w:t>List of system parameters</w:t>
      </w:r>
      <w:bookmarkEnd w:id="855"/>
      <w:bookmarkEnd w:id="856"/>
      <w:bookmarkEnd w:id="857"/>
      <w:bookmarkEnd w:id="858"/>
    </w:p>
    <w:p w14:paraId="7518A929" w14:textId="1AFBE942" w:rsidR="00D82687" w:rsidRPr="00A20210" w:rsidRDefault="00D82687" w:rsidP="00D82687">
      <w:pPr>
        <w:pStyle w:val="Heading2"/>
      </w:pPr>
      <w:bookmarkStart w:id="859" w:name="_CR7_1"/>
      <w:bookmarkStart w:id="860" w:name="_Toc11419921"/>
      <w:bookmarkStart w:id="861" w:name="_Toc42897447"/>
      <w:bookmarkStart w:id="862" w:name="_Toc43398962"/>
      <w:bookmarkStart w:id="863" w:name="_Toc51772041"/>
      <w:bookmarkStart w:id="864" w:name="_Toc187410802"/>
      <w:bookmarkEnd w:id="859"/>
      <w:r w:rsidRPr="00A20210">
        <w:t>7.1</w:t>
      </w:r>
      <w:r w:rsidRPr="00A20210">
        <w:tab/>
        <w:t>General</w:t>
      </w:r>
      <w:bookmarkEnd w:id="860"/>
      <w:bookmarkEnd w:id="861"/>
      <w:bookmarkEnd w:id="862"/>
      <w:bookmarkEnd w:id="863"/>
      <w:bookmarkEnd w:id="864"/>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865" w:name="_CR7_2"/>
      <w:bookmarkStart w:id="866" w:name="_Toc42897448"/>
      <w:bookmarkStart w:id="867" w:name="_Toc43398963"/>
      <w:bookmarkStart w:id="868" w:name="_Toc51772042"/>
      <w:bookmarkStart w:id="869" w:name="_Toc187410803"/>
      <w:bookmarkEnd w:id="865"/>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866"/>
      <w:bookmarkEnd w:id="867"/>
      <w:bookmarkEnd w:id="868"/>
      <w:bookmarkEnd w:id="869"/>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870" w:name="_CRTable7_21"/>
      <w:bookmarkStart w:id="871" w:name="_Hlk106463994"/>
      <w:r w:rsidRPr="00A20210">
        <w:t>Table </w:t>
      </w:r>
      <w:bookmarkEnd w:id="870"/>
      <w:r w:rsidRPr="00A20210">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871"/>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bookmarkStart w:id="872" w:name="_CRTable7_22"/>
      <w:r w:rsidRPr="00A20210">
        <w:t>Table </w:t>
      </w:r>
      <w:bookmarkEnd w:id="872"/>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873" w:name="_CR8"/>
      <w:bookmarkStart w:id="874" w:name="_Toc42897449"/>
      <w:bookmarkStart w:id="875" w:name="_Toc43398964"/>
      <w:bookmarkStart w:id="876" w:name="_Toc51772043"/>
      <w:bookmarkStart w:id="877" w:name="_Toc187410804"/>
      <w:bookmarkEnd w:id="873"/>
      <w:r w:rsidRPr="00A20210">
        <w:t>8</w:t>
      </w:r>
      <w:r w:rsidRPr="00A20210">
        <w:tab/>
        <w:t>Handling of unknown, unforeseen, and erroneous PMFP data</w:t>
      </w:r>
      <w:bookmarkEnd w:id="874"/>
      <w:bookmarkEnd w:id="875"/>
      <w:bookmarkEnd w:id="876"/>
      <w:bookmarkEnd w:id="877"/>
    </w:p>
    <w:p w14:paraId="4197426A" w14:textId="11C26A79" w:rsidR="003F3A2D" w:rsidRPr="00A20210" w:rsidRDefault="003F3A2D" w:rsidP="00996A7E">
      <w:pPr>
        <w:pStyle w:val="Heading2"/>
      </w:pPr>
      <w:bookmarkStart w:id="878" w:name="_CR8_1"/>
      <w:bookmarkStart w:id="879" w:name="_Toc27747506"/>
      <w:bookmarkStart w:id="880" w:name="_Toc36213700"/>
      <w:bookmarkStart w:id="881" w:name="_Toc36657877"/>
      <w:bookmarkStart w:id="882" w:name="_Toc42897450"/>
      <w:bookmarkStart w:id="883" w:name="_Toc43398965"/>
      <w:bookmarkStart w:id="884" w:name="_Toc51772044"/>
      <w:bookmarkStart w:id="885" w:name="_Toc187410805"/>
      <w:bookmarkEnd w:id="878"/>
      <w:r w:rsidRPr="00A20210">
        <w:t>8.1</w:t>
      </w:r>
      <w:r w:rsidRPr="00A20210">
        <w:tab/>
        <w:t>General</w:t>
      </w:r>
      <w:bookmarkEnd w:id="879"/>
      <w:bookmarkEnd w:id="880"/>
      <w:bookmarkEnd w:id="881"/>
      <w:bookmarkEnd w:id="882"/>
      <w:bookmarkEnd w:id="883"/>
      <w:bookmarkEnd w:id="884"/>
      <w:bookmarkEnd w:id="885"/>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886" w:name="_CR8_2"/>
      <w:bookmarkStart w:id="887" w:name="_Toc27747507"/>
      <w:bookmarkStart w:id="888" w:name="_Toc36213701"/>
      <w:bookmarkStart w:id="889" w:name="_Toc36657878"/>
      <w:bookmarkStart w:id="890" w:name="_Toc42897451"/>
      <w:bookmarkStart w:id="891" w:name="_Toc43398966"/>
      <w:bookmarkStart w:id="892" w:name="_Toc51772045"/>
      <w:bookmarkStart w:id="893" w:name="_Toc187410806"/>
      <w:bookmarkEnd w:id="886"/>
      <w:r w:rsidRPr="00A20210">
        <w:t>8</w:t>
      </w:r>
      <w:r w:rsidR="003F3A2D" w:rsidRPr="00A20210">
        <w:t>.2</w:t>
      </w:r>
      <w:r w:rsidR="003F3A2D" w:rsidRPr="00A20210">
        <w:tab/>
        <w:t>Message too short or too long</w:t>
      </w:r>
      <w:bookmarkEnd w:id="887"/>
      <w:bookmarkEnd w:id="888"/>
      <w:bookmarkEnd w:id="889"/>
      <w:bookmarkEnd w:id="890"/>
      <w:bookmarkEnd w:id="891"/>
      <w:bookmarkEnd w:id="892"/>
      <w:bookmarkEnd w:id="893"/>
    </w:p>
    <w:p w14:paraId="07ABD38E" w14:textId="6AA9E1A3" w:rsidR="003F3A2D" w:rsidRPr="00A20210" w:rsidRDefault="00EE26FC" w:rsidP="00996A7E">
      <w:pPr>
        <w:pStyle w:val="Heading3"/>
      </w:pPr>
      <w:bookmarkStart w:id="894" w:name="_CR8_2_1"/>
      <w:bookmarkStart w:id="895" w:name="_Toc27747508"/>
      <w:bookmarkStart w:id="896" w:name="_Toc36213702"/>
      <w:bookmarkStart w:id="897" w:name="_Toc36657879"/>
      <w:bookmarkStart w:id="898" w:name="_Toc42897452"/>
      <w:bookmarkStart w:id="899" w:name="_Toc43398967"/>
      <w:bookmarkStart w:id="900" w:name="_Toc51772046"/>
      <w:bookmarkStart w:id="901" w:name="_Toc187410807"/>
      <w:bookmarkEnd w:id="894"/>
      <w:r w:rsidRPr="00A20210">
        <w:t>8.</w:t>
      </w:r>
      <w:r w:rsidR="003F3A2D" w:rsidRPr="00A20210">
        <w:t>2.1</w:t>
      </w:r>
      <w:r w:rsidR="003F3A2D" w:rsidRPr="00A20210">
        <w:tab/>
        <w:t>Message too short</w:t>
      </w:r>
      <w:bookmarkEnd w:id="895"/>
      <w:bookmarkEnd w:id="896"/>
      <w:bookmarkEnd w:id="897"/>
      <w:bookmarkEnd w:id="898"/>
      <w:bookmarkEnd w:id="899"/>
      <w:bookmarkEnd w:id="900"/>
      <w:bookmarkEnd w:id="901"/>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902" w:name="_CR8_2_2"/>
      <w:bookmarkStart w:id="903" w:name="_Toc27747509"/>
      <w:bookmarkStart w:id="904" w:name="_Toc36213703"/>
      <w:bookmarkStart w:id="905" w:name="_Toc36657880"/>
      <w:bookmarkStart w:id="906" w:name="_Toc42897453"/>
      <w:bookmarkStart w:id="907" w:name="_Toc43398968"/>
      <w:bookmarkStart w:id="908" w:name="_Toc51772047"/>
      <w:bookmarkStart w:id="909" w:name="_Toc187410808"/>
      <w:bookmarkEnd w:id="902"/>
      <w:r w:rsidRPr="00A20210">
        <w:t>8.</w:t>
      </w:r>
      <w:r w:rsidR="003F3A2D" w:rsidRPr="00A20210">
        <w:rPr>
          <w:noProof/>
        </w:rPr>
        <w:t>2.2</w:t>
      </w:r>
      <w:r w:rsidR="003F3A2D" w:rsidRPr="00A20210">
        <w:rPr>
          <w:noProof/>
        </w:rPr>
        <w:tab/>
        <w:t>Message too long</w:t>
      </w:r>
      <w:bookmarkEnd w:id="903"/>
      <w:bookmarkEnd w:id="904"/>
      <w:bookmarkEnd w:id="905"/>
      <w:bookmarkEnd w:id="906"/>
      <w:bookmarkEnd w:id="907"/>
      <w:bookmarkEnd w:id="908"/>
      <w:bookmarkEnd w:id="909"/>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910" w:name="_CR8_3"/>
      <w:bookmarkStart w:id="911" w:name="_Toc27747510"/>
      <w:bookmarkStart w:id="912" w:name="_Toc36213704"/>
      <w:bookmarkStart w:id="913" w:name="_Toc36657881"/>
      <w:bookmarkStart w:id="914" w:name="_Toc42897454"/>
      <w:bookmarkStart w:id="915" w:name="_Toc43398969"/>
      <w:bookmarkStart w:id="916" w:name="_Toc51772048"/>
      <w:bookmarkStart w:id="917" w:name="_Toc187410809"/>
      <w:bookmarkEnd w:id="910"/>
      <w:r w:rsidRPr="00A20210">
        <w:t>8.</w:t>
      </w:r>
      <w:r w:rsidR="003F3A2D" w:rsidRPr="00A20210">
        <w:t>3</w:t>
      </w:r>
      <w:r w:rsidR="003F3A2D" w:rsidRPr="00A20210">
        <w:tab/>
        <w:t>Unknown or unforeseen extended procedure transaction identity</w:t>
      </w:r>
      <w:bookmarkEnd w:id="911"/>
      <w:bookmarkEnd w:id="912"/>
      <w:bookmarkEnd w:id="913"/>
      <w:r w:rsidR="003F3A2D" w:rsidRPr="00A20210">
        <w:t xml:space="preserve"> (EPTI)</w:t>
      </w:r>
      <w:bookmarkEnd w:id="914"/>
      <w:bookmarkEnd w:id="915"/>
      <w:bookmarkEnd w:id="916"/>
      <w:bookmarkEnd w:id="917"/>
    </w:p>
    <w:p w14:paraId="5766163B" w14:textId="503D0B24" w:rsidR="003F3A2D" w:rsidRPr="00A20210" w:rsidRDefault="00EE26FC" w:rsidP="00996A7E">
      <w:pPr>
        <w:pStyle w:val="Heading3"/>
      </w:pPr>
      <w:bookmarkStart w:id="918" w:name="_CR8_3_1"/>
      <w:bookmarkStart w:id="919" w:name="_Toc27747511"/>
      <w:bookmarkStart w:id="920" w:name="_Toc36213705"/>
      <w:bookmarkStart w:id="921" w:name="_Toc36657882"/>
      <w:bookmarkStart w:id="922" w:name="_Toc42897455"/>
      <w:bookmarkStart w:id="923" w:name="_Toc43398970"/>
      <w:bookmarkStart w:id="924" w:name="_Toc51772049"/>
      <w:bookmarkStart w:id="925" w:name="_Toc187410810"/>
      <w:bookmarkEnd w:id="918"/>
      <w:r w:rsidRPr="00A20210">
        <w:t>8.</w:t>
      </w:r>
      <w:r w:rsidR="003F3A2D" w:rsidRPr="00A20210">
        <w:t>3.1</w:t>
      </w:r>
      <w:r w:rsidR="003F3A2D" w:rsidRPr="00A20210">
        <w:tab/>
        <w:t>Extended procedure transaction identity</w:t>
      </w:r>
      <w:bookmarkEnd w:id="919"/>
      <w:bookmarkEnd w:id="920"/>
      <w:bookmarkEnd w:id="921"/>
      <w:r w:rsidR="003F3A2D" w:rsidRPr="00A20210">
        <w:t xml:space="preserve"> (EPTI)</w:t>
      </w:r>
      <w:bookmarkEnd w:id="922"/>
      <w:bookmarkEnd w:id="923"/>
      <w:bookmarkEnd w:id="924"/>
      <w:bookmarkEnd w:id="925"/>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926" w:name="_CR8_4"/>
      <w:bookmarkStart w:id="927" w:name="_Toc27747512"/>
      <w:bookmarkStart w:id="928" w:name="_Toc36213706"/>
      <w:bookmarkStart w:id="929" w:name="_Toc36657883"/>
      <w:bookmarkStart w:id="930" w:name="_Toc42897456"/>
      <w:bookmarkStart w:id="931" w:name="_Toc43398971"/>
      <w:bookmarkStart w:id="932" w:name="_Toc51772050"/>
      <w:bookmarkStart w:id="933" w:name="_Toc187410811"/>
      <w:bookmarkEnd w:id="926"/>
      <w:r w:rsidRPr="00A20210">
        <w:t>8.</w:t>
      </w:r>
      <w:r w:rsidR="003F3A2D" w:rsidRPr="00A20210">
        <w:t>4</w:t>
      </w:r>
      <w:r w:rsidR="003F3A2D" w:rsidRPr="00A20210">
        <w:tab/>
        <w:t>Unknown or unforeseen message type</w:t>
      </w:r>
      <w:bookmarkEnd w:id="927"/>
      <w:bookmarkEnd w:id="928"/>
      <w:bookmarkEnd w:id="929"/>
      <w:bookmarkEnd w:id="930"/>
      <w:bookmarkEnd w:id="931"/>
      <w:bookmarkEnd w:id="932"/>
      <w:bookmarkEnd w:id="933"/>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934" w:name="_CR8_5"/>
      <w:bookmarkStart w:id="935" w:name="_Toc27747513"/>
      <w:bookmarkStart w:id="936" w:name="_Toc36213707"/>
      <w:bookmarkStart w:id="937" w:name="_Toc36657884"/>
      <w:bookmarkStart w:id="938" w:name="_Toc42897457"/>
      <w:bookmarkStart w:id="939" w:name="_Toc43398972"/>
      <w:bookmarkStart w:id="940" w:name="_Toc51772051"/>
      <w:bookmarkStart w:id="941" w:name="_Toc187410812"/>
      <w:bookmarkEnd w:id="934"/>
      <w:r w:rsidRPr="00A20210">
        <w:t>8.</w:t>
      </w:r>
      <w:r w:rsidR="003F3A2D" w:rsidRPr="00A20210">
        <w:t>5</w:t>
      </w:r>
      <w:r w:rsidR="003F3A2D" w:rsidRPr="00A20210">
        <w:tab/>
        <w:t>Non-semantical mandatory information element errors</w:t>
      </w:r>
      <w:bookmarkEnd w:id="935"/>
      <w:bookmarkEnd w:id="936"/>
      <w:bookmarkEnd w:id="937"/>
      <w:bookmarkEnd w:id="938"/>
      <w:bookmarkEnd w:id="939"/>
      <w:bookmarkEnd w:id="940"/>
      <w:bookmarkEnd w:id="941"/>
    </w:p>
    <w:p w14:paraId="65B0C11E" w14:textId="00D0CD96" w:rsidR="003F3A2D" w:rsidRPr="00A20210" w:rsidRDefault="00EE26FC" w:rsidP="00996A7E">
      <w:pPr>
        <w:pStyle w:val="Heading3"/>
      </w:pPr>
      <w:bookmarkStart w:id="942" w:name="_CR8_5_1"/>
      <w:bookmarkStart w:id="943" w:name="_Toc27747514"/>
      <w:bookmarkStart w:id="944" w:name="_Toc36213708"/>
      <w:bookmarkStart w:id="945" w:name="_Toc36657885"/>
      <w:bookmarkStart w:id="946" w:name="_Toc42897458"/>
      <w:bookmarkStart w:id="947" w:name="_Toc43398973"/>
      <w:bookmarkStart w:id="948" w:name="_Toc51772052"/>
      <w:bookmarkStart w:id="949" w:name="_Toc187410813"/>
      <w:bookmarkEnd w:id="942"/>
      <w:r w:rsidRPr="00A20210">
        <w:t>8.</w:t>
      </w:r>
      <w:r w:rsidR="003F3A2D" w:rsidRPr="00A20210">
        <w:t>5.1</w:t>
      </w:r>
      <w:r w:rsidR="003F3A2D" w:rsidRPr="00A20210">
        <w:tab/>
        <w:t>Common procedures</w:t>
      </w:r>
      <w:bookmarkEnd w:id="943"/>
      <w:bookmarkEnd w:id="944"/>
      <w:bookmarkEnd w:id="945"/>
      <w:bookmarkEnd w:id="946"/>
      <w:bookmarkEnd w:id="947"/>
      <w:bookmarkEnd w:id="948"/>
      <w:bookmarkEnd w:id="949"/>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950" w:name="_CR8_6"/>
      <w:bookmarkStart w:id="951" w:name="_Toc27747515"/>
      <w:bookmarkStart w:id="952" w:name="_Toc36213709"/>
      <w:bookmarkStart w:id="953" w:name="_Toc36657886"/>
      <w:bookmarkStart w:id="954" w:name="_Toc42897459"/>
      <w:bookmarkStart w:id="955" w:name="_Toc43398974"/>
      <w:bookmarkStart w:id="956" w:name="_Toc51772053"/>
      <w:bookmarkStart w:id="957" w:name="_Toc187410814"/>
      <w:bookmarkEnd w:id="950"/>
      <w:r w:rsidRPr="00A20210">
        <w:t>8.</w:t>
      </w:r>
      <w:r w:rsidR="003F3A2D" w:rsidRPr="00A20210">
        <w:t>6</w:t>
      </w:r>
      <w:r w:rsidR="003F3A2D" w:rsidRPr="00A20210">
        <w:tab/>
        <w:t>Unknown and unforeseen IEs in the non-imperative message part</w:t>
      </w:r>
      <w:bookmarkEnd w:id="951"/>
      <w:bookmarkEnd w:id="952"/>
      <w:bookmarkEnd w:id="953"/>
      <w:bookmarkEnd w:id="954"/>
      <w:bookmarkEnd w:id="955"/>
      <w:bookmarkEnd w:id="956"/>
      <w:bookmarkEnd w:id="957"/>
    </w:p>
    <w:p w14:paraId="554144FC" w14:textId="15F13050" w:rsidR="003F3A2D" w:rsidRPr="00A20210" w:rsidRDefault="00EE26FC" w:rsidP="00996A7E">
      <w:pPr>
        <w:pStyle w:val="Heading3"/>
      </w:pPr>
      <w:bookmarkStart w:id="958" w:name="_CR8_6_1"/>
      <w:bookmarkStart w:id="959" w:name="_Toc27747516"/>
      <w:bookmarkStart w:id="960" w:name="_Toc36213710"/>
      <w:bookmarkStart w:id="961" w:name="_Toc36657887"/>
      <w:bookmarkStart w:id="962" w:name="_Toc42897460"/>
      <w:bookmarkStart w:id="963" w:name="_Toc43398975"/>
      <w:bookmarkStart w:id="964" w:name="_Toc51772054"/>
      <w:bookmarkStart w:id="965" w:name="_Toc187410815"/>
      <w:bookmarkEnd w:id="958"/>
      <w:r w:rsidRPr="00A20210">
        <w:t>8.</w:t>
      </w:r>
      <w:r w:rsidR="003F3A2D" w:rsidRPr="00A20210">
        <w:t>6.1</w:t>
      </w:r>
      <w:r w:rsidR="003F3A2D" w:rsidRPr="00A20210">
        <w:tab/>
        <w:t>IEIs unknown in the message</w:t>
      </w:r>
      <w:bookmarkEnd w:id="959"/>
      <w:bookmarkEnd w:id="960"/>
      <w:bookmarkEnd w:id="961"/>
      <w:bookmarkEnd w:id="962"/>
      <w:bookmarkEnd w:id="963"/>
      <w:bookmarkEnd w:id="964"/>
      <w:bookmarkEnd w:id="965"/>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966" w:name="_CR8_6_2"/>
      <w:bookmarkStart w:id="967" w:name="_Toc27747517"/>
      <w:bookmarkStart w:id="968" w:name="_Toc36213711"/>
      <w:bookmarkStart w:id="969" w:name="_Toc36657888"/>
      <w:bookmarkStart w:id="970" w:name="_Toc42897461"/>
      <w:bookmarkStart w:id="971" w:name="_Toc43398976"/>
      <w:bookmarkStart w:id="972" w:name="_Toc51772055"/>
      <w:bookmarkStart w:id="973" w:name="_Toc187410816"/>
      <w:bookmarkEnd w:id="966"/>
      <w:r w:rsidRPr="00A20210">
        <w:t>8.</w:t>
      </w:r>
      <w:r w:rsidR="003F3A2D" w:rsidRPr="00A20210">
        <w:t>6.2</w:t>
      </w:r>
      <w:r w:rsidR="003F3A2D" w:rsidRPr="00A20210">
        <w:tab/>
        <w:t>Out of sequence IEs</w:t>
      </w:r>
      <w:bookmarkEnd w:id="967"/>
      <w:bookmarkEnd w:id="968"/>
      <w:bookmarkEnd w:id="969"/>
      <w:bookmarkEnd w:id="970"/>
      <w:bookmarkEnd w:id="971"/>
      <w:bookmarkEnd w:id="972"/>
      <w:bookmarkEnd w:id="973"/>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974" w:name="_CR8_6_3"/>
      <w:bookmarkStart w:id="975" w:name="_Toc27747518"/>
      <w:bookmarkStart w:id="976" w:name="_Toc36213712"/>
      <w:bookmarkStart w:id="977" w:name="_Toc36657889"/>
      <w:bookmarkStart w:id="978" w:name="_Toc42897462"/>
      <w:bookmarkStart w:id="979" w:name="_Toc43398977"/>
      <w:bookmarkStart w:id="980" w:name="_Toc51772056"/>
      <w:bookmarkStart w:id="981" w:name="_Toc187410817"/>
      <w:bookmarkEnd w:id="974"/>
      <w:r w:rsidRPr="00A20210">
        <w:t>8.</w:t>
      </w:r>
      <w:r w:rsidR="003F3A2D" w:rsidRPr="00A20210">
        <w:t>6.3</w:t>
      </w:r>
      <w:r w:rsidR="003F3A2D" w:rsidRPr="00A20210">
        <w:tab/>
        <w:t>Repeated IEs</w:t>
      </w:r>
      <w:bookmarkEnd w:id="975"/>
      <w:bookmarkEnd w:id="976"/>
      <w:bookmarkEnd w:id="977"/>
      <w:bookmarkEnd w:id="978"/>
      <w:bookmarkEnd w:id="979"/>
      <w:bookmarkEnd w:id="980"/>
      <w:bookmarkEnd w:id="981"/>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982" w:name="_CR8_7"/>
      <w:bookmarkStart w:id="983" w:name="_Toc27747519"/>
      <w:bookmarkStart w:id="984" w:name="_Toc36213713"/>
      <w:bookmarkStart w:id="985" w:name="_Toc36657890"/>
      <w:bookmarkStart w:id="986" w:name="_Toc42897463"/>
      <w:bookmarkStart w:id="987" w:name="_Toc43398978"/>
      <w:bookmarkStart w:id="988" w:name="_Toc51772057"/>
      <w:bookmarkStart w:id="989" w:name="_Toc187410818"/>
      <w:bookmarkEnd w:id="982"/>
      <w:r w:rsidRPr="00A20210">
        <w:t>8.</w:t>
      </w:r>
      <w:r w:rsidR="003F3A2D" w:rsidRPr="00A20210">
        <w:t>7</w:t>
      </w:r>
      <w:r w:rsidR="003F3A2D" w:rsidRPr="00A20210">
        <w:tab/>
      </w:r>
      <w:bookmarkStart w:id="990" w:name="_Hlk42069224"/>
      <w:r w:rsidR="003F3A2D" w:rsidRPr="00A20210">
        <w:t>Non-imperative message part errors</w:t>
      </w:r>
      <w:bookmarkEnd w:id="983"/>
      <w:bookmarkEnd w:id="984"/>
      <w:bookmarkEnd w:id="985"/>
      <w:bookmarkEnd w:id="986"/>
      <w:bookmarkEnd w:id="987"/>
      <w:bookmarkEnd w:id="988"/>
      <w:bookmarkEnd w:id="989"/>
    </w:p>
    <w:p w14:paraId="7F6FFB9F" w14:textId="593963BF" w:rsidR="003F3A2D" w:rsidRPr="00A20210" w:rsidRDefault="00EE26FC" w:rsidP="00996A7E">
      <w:pPr>
        <w:pStyle w:val="Heading3"/>
      </w:pPr>
      <w:bookmarkStart w:id="991" w:name="_CR8_7_1"/>
      <w:bookmarkStart w:id="992" w:name="_Toc42897464"/>
      <w:bookmarkStart w:id="993" w:name="_Toc43398979"/>
      <w:bookmarkStart w:id="994" w:name="_Toc51772058"/>
      <w:bookmarkStart w:id="995" w:name="_Toc187410819"/>
      <w:bookmarkEnd w:id="990"/>
      <w:bookmarkEnd w:id="991"/>
      <w:r w:rsidRPr="00A20210">
        <w:t>8.</w:t>
      </w:r>
      <w:r w:rsidR="003F3A2D" w:rsidRPr="00A20210">
        <w:t>7.1</w:t>
      </w:r>
      <w:r w:rsidR="003F3A2D" w:rsidRPr="00A20210">
        <w:tab/>
        <w:t>General</w:t>
      </w:r>
      <w:bookmarkEnd w:id="992"/>
      <w:bookmarkEnd w:id="993"/>
      <w:bookmarkEnd w:id="994"/>
      <w:bookmarkEnd w:id="995"/>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996" w:name="_CR8_7_2"/>
      <w:bookmarkStart w:id="997" w:name="_Toc27747520"/>
      <w:bookmarkStart w:id="998" w:name="_Toc36213714"/>
      <w:bookmarkStart w:id="999" w:name="_Toc36657891"/>
      <w:bookmarkStart w:id="1000" w:name="_Toc42897465"/>
      <w:bookmarkStart w:id="1001" w:name="_Toc43398980"/>
      <w:bookmarkStart w:id="1002" w:name="_Toc51772059"/>
      <w:bookmarkStart w:id="1003" w:name="_Toc187410820"/>
      <w:bookmarkEnd w:id="996"/>
      <w:r w:rsidRPr="00A20210">
        <w:t>8.</w:t>
      </w:r>
      <w:r w:rsidR="003F3A2D" w:rsidRPr="00A20210">
        <w:t>7.2</w:t>
      </w:r>
      <w:r w:rsidR="003F3A2D" w:rsidRPr="00A20210">
        <w:tab/>
        <w:t>Syntactically incorrect optional IEs</w:t>
      </w:r>
      <w:bookmarkEnd w:id="997"/>
      <w:bookmarkEnd w:id="998"/>
      <w:bookmarkEnd w:id="999"/>
      <w:bookmarkEnd w:id="1000"/>
      <w:bookmarkEnd w:id="1001"/>
      <w:bookmarkEnd w:id="1002"/>
      <w:bookmarkEnd w:id="1003"/>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1004" w:name="_CR8_7_3"/>
      <w:bookmarkStart w:id="1005" w:name="_Toc27747521"/>
      <w:bookmarkStart w:id="1006" w:name="_Toc36213715"/>
      <w:bookmarkStart w:id="1007" w:name="_Toc36657892"/>
      <w:bookmarkStart w:id="1008" w:name="_Toc42897466"/>
      <w:bookmarkStart w:id="1009" w:name="_Toc43398981"/>
      <w:bookmarkStart w:id="1010" w:name="_Toc51772060"/>
      <w:bookmarkStart w:id="1011" w:name="_Toc187410821"/>
      <w:bookmarkEnd w:id="1004"/>
      <w:r w:rsidRPr="00A20210">
        <w:t>8.</w:t>
      </w:r>
      <w:r w:rsidR="003F3A2D" w:rsidRPr="00A20210">
        <w:t>7.3</w:t>
      </w:r>
      <w:r w:rsidR="003F3A2D" w:rsidRPr="00A20210">
        <w:tab/>
        <w:t>Conditional IE errors</w:t>
      </w:r>
      <w:bookmarkEnd w:id="1005"/>
      <w:bookmarkEnd w:id="1006"/>
      <w:bookmarkEnd w:id="1007"/>
      <w:bookmarkEnd w:id="1008"/>
      <w:bookmarkEnd w:id="1009"/>
      <w:bookmarkEnd w:id="1010"/>
      <w:bookmarkEnd w:id="1011"/>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1012" w:name="_CR8_8"/>
      <w:bookmarkStart w:id="1013" w:name="_Toc27747522"/>
      <w:bookmarkStart w:id="1014" w:name="_Toc36213716"/>
      <w:bookmarkStart w:id="1015" w:name="_Toc36657893"/>
      <w:bookmarkStart w:id="1016" w:name="_Toc42897467"/>
      <w:bookmarkStart w:id="1017" w:name="_Toc43398982"/>
      <w:bookmarkStart w:id="1018" w:name="_Toc51772061"/>
      <w:bookmarkStart w:id="1019" w:name="_Toc187410822"/>
      <w:bookmarkEnd w:id="1012"/>
      <w:r w:rsidRPr="00A20210">
        <w:t>8.</w:t>
      </w:r>
      <w:r w:rsidR="003F3A2D" w:rsidRPr="00A20210">
        <w:t>8</w:t>
      </w:r>
      <w:r w:rsidR="003F3A2D" w:rsidRPr="00A20210">
        <w:tab/>
        <w:t>Messages with semantically incorrect contents</w:t>
      </w:r>
      <w:bookmarkEnd w:id="1013"/>
      <w:bookmarkEnd w:id="1014"/>
      <w:bookmarkEnd w:id="1015"/>
      <w:bookmarkEnd w:id="1016"/>
      <w:bookmarkEnd w:id="1017"/>
      <w:bookmarkEnd w:id="1018"/>
      <w:bookmarkEnd w:id="1019"/>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bookmarkStart w:id="1020" w:name="_CRAnnexAinformative"/>
      <w:bookmarkEnd w:id="1020"/>
      <w:r w:rsidRPr="00A20210">
        <w:br w:type="page"/>
      </w:r>
      <w:bookmarkStart w:id="1021" w:name="_Toc42897468"/>
      <w:bookmarkStart w:id="1022" w:name="_Toc43398983"/>
      <w:bookmarkStart w:id="1023" w:name="_Toc51772062"/>
      <w:bookmarkStart w:id="1024" w:name="historyclause"/>
      <w:bookmarkStart w:id="1025" w:name="_Toc25085432"/>
      <w:bookmarkStart w:id="1026" w:name="_Toc187410823"/>
      <w:r w:rsidR="00726BA8" w:rsidRPr="00A20210">
        <w:t>Annex A (informative):</w:t>
      </w:r>
      <w:r w:rsidR="00726BA8" w:rsidRPr="00A20210">
        <w:br/>
        <w:t>Registration templates</w:t>
      </w:r>
      <w:bookmarkEnd w:id="1021"/>
      <w:bookmarkEnd w:id="1022"/>
      <w:bookmarkEnd w:id="1023"/>
      <w:bookmarkEnd w:id="1026"/>
    </w:p>
    <w:p w14:paraId="7ADAD6F5" w14:textId="77777777" w:rsidR="00726BA8" w:rsidRPr="00A20210" w:rsidRDefault="00726BA8" w:rsidP="00726BA8">
      <w:pPr>
        <w:pStyle w:val="Heading1"/>
      </w:pPr>
      <w:bookmarkStart w:id="1027" w:name="_CRA_1"/>
      <w:bookmarkStart w:id="1028" w:name="_Toc42897469"/>
      <w:bookmarkStart w:id="1029" w:name="_Toc43398984"/>
      <w:bookmarkStart w:id="1030" w:name="_Toc51772063"/>
      <w:bookmarkStart w:id="1031" w:name="_Toc187410824"/>
      <w:bookmarkEnd w:id="1027"/>
      <w:r w:rsidRPr="00A20210">
        <w:t>A.1</w:t>
      </w:r>
      <w:r w:rsidRPr="00A20210">
        <w:tab/>
        <w:t>IEEE registration templates</w:t>
      </w:r>
      <w:bookmarkEnd w:id="1028"/>
      <w:bookmarkEnd w:id="1029"/>
      <w:bookmarkEnd w:id="1030"/>
      <w:bookmarkEnd w:id="1031"/>
    </w:p>
    <w:p w14:paraId="38756685" w14:textId="77777777" w:rsidR="00726BA8" w:rsidRPr="00A20210" w:rsidRDefault="00726BA8" w:rsidP="00726BA8">
      <w:pPr>
        <w:pStyle w:val="Heading2"/>
      </w:pPr>
      <w:bookmarkStart w:id="1032" w:name="_CRA_1_1"/>
      <w:bookmarkStart w:id="1033" w:name="_Toc42897470"/>
      <w:bookmarkStart w:id="1034" w:name="_Toc43398985"/>
      <w:bookmarkStart w:id="1035" w:name="_Toc51772064"/>
      <w:bookmarkStart w:id="1036" w:name="_Toc187410825"/>
      <w:bookmarkEnd w:id="1032"/>
      <w:r w:rsidRPr="00A20210">
        <w:t>A.1.1</w:t>
      </w:r>
      <w:r w:rsidRPr="00A20210">
        <w:tab/>
        <w:t>IEEE registration templates for ethertype values</w:t>
      </w:r>
      <w:bookmarkEnd w:id="1033"/>
      <w:bookmarkEnd w:id="1034"/>
      <w:bookmarkEnd w:id="1035"/>
      <w:bookmarkEnd w:id="1036"/>
    </w:p>
    <w:p w14:paraId="0AEADD5A" w14:textId="77777777" w:rsidR="00726BA8" w:rsidRPr="00A20210" w:rsidRDefault="00726BA8" w:rsidP="00726BA8">
      <w:pPr>
        <w:pStyle w:val="Heading3"/>
      </w:pPr>
      <w:bookmarkStart w:id="1037" w:name="_CRA_1_1_1"/>
      <w:bookmarkStart w:id="1038" w:name="_Toc42897471"/>
      <w:bookmarkStart w:id="1039" w:name="_Toc43398986"/>
      <w:bookmarkStart w:id="1040" w:name="_Toc51772065"/>
      <w:bookmarkStart w:id="1041" w:name="_Toc187410826"/>
      <w:bookmarkEnd w:id="1037"/>
      <w:r w:rsidRPr="00A20210">
        <w:t>A.1.1.1</w:t>
      </w:r>
      <w:r w:rsidRPr="00A20210">
        <w:tab/>
        <w:t xml:space="preserve">IEEE registration templates for ethertype value for 3GPP </w:t>
      </w:r>
      <w:r w:rsidRPr="00A20210">
        <w:rPr>
          <w:noProof/>
        </w:rPr>
        <w:t>IEEE MAC</w:t>
      </w:r>
      <w:r w:rsidRPr="00A20210">
        <w:t xml:space="preserve"> based protocol family</w:t>
      </w:r>
      <w:bookmarkEnd w:id="1038"/>
      <w:bookmarkEnd w:id="1039"/>
      <w:bookmarkEnd w:id="1040"/>
      <w:bookmarkEnd w:id="1041"/>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B735E"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bookmarkStart w:id="1042" w:name="_CRAnnexBinformative"/>
      <w:bookmarkEnd w:id="1042"/>
      <w:r w:rsidRPr="00A20210">
        <w:br w:type="page"/>
      </w:r>
      <w:bookmarkStart w:id="1043" w:name="_Toc42897472"/>
      <w:bookmarkStart w:id="1044" w:name="_Toc43398987"/>
      <w:bookmarkStart w:id="1045" w:name="_Toc51772066"/>
      <w:bookmarkStart w:id="1046" w:name="_Toc187410827"/>
      <w:r w:rsidR="00281E97" w:rsidRPr="00A20210">
        <w:t xml:space="preserve">Annex </w:t>
      </w:r>
      <w:r w:rsidR="00C360AC" w:rsidRPr="00A20210">
        <w:t>B</w:t>
      </w:r>
      <w:r w:rsidR="00080512" w:rsidRPr="00A20210">
        <w:t xml:space="preserve"> (informative):</w:t>
      </w:r>
      <w:r w:rsidR="00080512" w:rsidRPr="00A20210">
        <w:br/>
        <w:t>Change history</w:t>
      </w:r>
      <w:bookmarkEnd w:id="1024"/>
      <w:bookmarkEnd w:id="1025"/>
      <w:bookmarkEnd w:id="1043"/>
      <w:bookmarkEnd w:id="1044"/>
      <w:bookmarkEnd w:id="1045"/>
      <w:bookmarkEnd w:id="1046"/>
    </w:p>
    <w:tbl>
      <w:tblPr>
        <w:tblW w:w="105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99"/>
        <w:gridCol w:w="799"/>
        <w:gridCol w:w="1093"/>
        <w:gridCol w:w="525"/>
        <w:gridCol w:w="425"/>
        <w:gridCol w:w="425"/>
        <w:gridCol w:w="5709"/>
        <w:gridCol w:w="714"/>
        <w:gridCol w:w="6"/>
      </w:tblGrid>
      <w:tr w:rsidR="003C3971" w:rsidRPr="00A20210" w14:paraId="64C88834" w14:textId="77777777" w:rsidTr="00BF5116">
        <w:trPr>
          <w:gridBefore w:val="1"/>
          <w:wBefore w:w="48" w:type="dxa"/>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Change history</w:t>
            </w:r>
          </w:p>
        </w:tc>
      </w:tr>
      <w:tr w:rsidR="003C3971" w:rsidRPr="00A20210" w14:paraId="5E9319F9" w14:textId="77777777" w:rsidTr="00BF5116">
        <w:trPr>
          <w:gridBefore w:val="1"/>
          <w:gridAfter w:val="1"/>
          <w:wBefore w:w="48" w:type="dxa"/>
          <w:wAfter w:w="6" w:type="dxa"/>
        </w:trPr>
        <w:tc>
          <w:tcPr>
            <w:tcW w:w="799"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799"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3"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09"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14"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BF5116">
        <w:trPr>
          <w:gridBefore w:val="1"/>
          <w:gridAfter w:val="1"/>
          <w:wBefore w:w="48" w:type="dxa"/>
          <w:wAfter w:w="6" w:type="dxa"/>
        </w:trPr>
        <w:tc>
          <w:tcPr>
            <w:tcW w:w="799"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799"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3"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09"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14"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BF5116">
        <w:trPr>
          <w:gridBefore w:val="1"/>
          <w:gridAfter w:val="1"/>
          <w:wBefore w:w="48" w:type="dxa"/>
          <w:wAfter w:w="6" w:type="dxa"/>
        </w:trPr>
        <w:tc>
          <w:tcPr>
            <w:tcW w:w="799"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799"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3"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09"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14"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BF5116">
        <w:trPr>
          <w:gridBefore w:val="1"/>
          <w:gridAfter w:val="1"/>
          <w:wBefore w:w="48" w:type="dxa"/>
          <w:wAfter w:w="6" w:type="dxa"/>
        </w:trPr>
        <w:tc>
          <w:tcPr>
            <w:tcW w:w="799"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799"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3"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09"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BF5116">
        <w:trPr>
          <w:gridBefore w:val="1"/>
          <w:gridAfter w:val="1"/>
          <w:wBefore w:w="48" w:type="dxa"/>
          <w:wAfter w:w="6" w:type="dxa"/>
        </w:trPr>
        <w:tc>
          <w:tcPr>
            <w:tcW w:w="799"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799"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3"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09"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14"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BF5116">
        <w:trPr>
          <w:gridBefore w:val="1"/>
          <w:gridAfter w:val="1"/>
          <w:wBefore w:w="48" w:type="dxa"/>
          <w:wAfter w:w="6" w:type="dxa"/>
        </w:trPr>
        <w:tc>
          <w:tcPr>
            <w:tcW w:w="799"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799"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3"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09"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BF5116">
        <w:trPr>
          <w:gridBefore w:val="1"/>
          <w:gridAfter w:val="1"/>
          <w:wBefore w:w="48" w:type="dxa"/>
          <w:wAfter w:w="6" w:type="dxa"/>
        </w:trPr>
        <w:tc>
          <w:tcPr>
            <w:tcW w:w="799"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799"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3"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09"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BF5116">
        <w:trPr>
          <w:gridBefore w:val="1"/>
          <w:gridAfter w:val="1"/>
          <w:wBefore w:w="48" w:type="dxa"/>
          <w:wAfter w:w="6" w:type="dxa"/>
        </w:trPr>
        <w:tc>
          <w:tcPr>
            <w:tcW w:w="799"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799"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3"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09"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14"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BF5116">
        <w:trPr>
          <w:gridBefore w:val="1"/>
          <w:gridAfter w:val="1"/>
          <w:wBefore w:w="48" w:type="dxa"/>
          <w:wAfter w:w="6" w:type="dxa"/>
        </w:trPr>
        <w:tc>
          <w:tcPr>
            <w:tcW w:w="799"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799"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3"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09"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14"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BF5116">
        <w:trPr>
          <w:gridBefore w:val="1"/>
          <w:gridAfter w:val="1"/>
          <w:wBefore w:w="48" w:type="dxa"/>
          <w:wAfter w:w="6" w:type="dxa"/>
        </w:trPr>
        <w:tc>
          <w:tcPr>
            <w:tcW w:w="799"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799"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3"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09"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14"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BF5116">
        <w:trPr>
          <w:gridBefore w:val="1"/>
          <w:gridAfter w:val="1"/>
          <w:wBefore w:w="48" w:type="dxa"/>
          <w:wAfter w:w="6" w:type="dxa"/>
        </w:trPr>
        <w:tc>
          <w:tcPr>
            <w:tcW w:w="799"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799"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3"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09"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BF5116">
        <w:trPr>
          <w:gridBefore w:val="1"/>
          <w:gridAfter w:val="1"/>
          <w:wBefore w:w="48" w:type="dxa"/>
          <w:wAfter w:w="6" w:type="dxa"/>
        </w:trPr>
        <w:tc>
          <w:tcPr>
            <w:tcW w:w="799"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799"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3"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09"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14"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BF5116">
        <w:trPr>
          <w:gridBefore w:val="1"/>
          <w:gridAfter w:val="1"/>
          <w:wBefore w:w="48" w:type="dxa"/>
          <w:wAfter w:w="6" w:type="dxa"/>
        </w:trPr>
        <w:tc>
          <w:tcPr>
            <w:tcW w:w="799"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799"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3"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09"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14"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BF5116">
        <w:trPr>
          <w:gridBefore w:val="1"/>
          <w:gridAfter w:val="1"/>
          <w:wBefore w:w="48" w:type="dxa"/>
          <w:wAfter w:w="6" w:type="dxa"/>
        </w:trPr>
        <w:tc>
          <w:tcPr>
            <w:tcW w:w="799"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799"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3"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09"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14"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BF5116">
        <w:trPr>
          <w:gridBefore w:val="1"/>
          <w:gridAfter w:val="1"/>
          <w:wBefore w:w="48" w:type="dxa"/>
          <w:wAfter w:w="6" w:type="dxa"/>
        </w:trPr>
        <w:tc>
          <w:tcPr>
            <w:tcW w:w="799"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799"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3"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09"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14"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BF5116">
        <w:trPr>
          <w:gridBefore w:val="1"/>
          <w:gridAfter w:val="1"/>
          <w:wBefore w:w="48" w:type="dxa"/>
          <w:wAfter w:w="6" w:type="dxa"/>
        </w:trPr>
        <w:tc>
          <w:tcPr>
            <w:tcW w:w="799"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BF5116">
        <w:trPr>
          <w:gridBefore w:val="1"/>
          <w:gridAfter w:val="1"/>
          <w:wBefore w:w="48" w:type="dxa"/>
          <w:wAfter w:w="6" w:type="dxa"/>
        </w:trPr>
        <w:tc>
          <w:tcPr>
            <w:tcW w:w="799"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BF5116">
        <w:trPr>
          <w:gridBefore w:val="1"/>
          <w:gridAfter w:val="1"/>
          <w:wBefore w:w="48" w:type="dxa"/>
          <w:wAfter w:w="6" w:type="dxa"/>
        </w:trPr>
        <w:tc>
          <w:tcPr>
            <w:tcW w:w="799"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BF5116">
        <w:trPr>
          <w:gridBefore w:val="1"/>
          <w:gridAfter w:val="1"/>
          <w:wBefore w:w="48" w:type="dxa"/>
          <w:wAfter w:w="6" w:type="dxa"/>
        </w:trPr>
        <w:tc>
          <w:tcPr>
            <w:tcW w:w="799"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14"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BF5116">
        <w:trPr>
          <w:gridBefore w:val="1"/>
          <w:gridAfter w:val="1"/>
          <w:wBefore w:w="48" w:type="dxa"/>
          <w:wAfter w:w="6" w:type="dxa"/>
        </w:trPr>
        <w:tc>
          <w:tcPr>
            <w:tcW w:w="799"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14"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BF5116">
        <w:trPr>
          <w:gridBefore w:val="1"/>
          <w:gridAfter w:val="1"/>
          <w:wBefore w:w="48" w:type="dxa"/>
          <w:wAfter w:w="6" w:type="dxa"/>
        </w:trPr>
        <w:tc>
          <w:tcPr>
            <w:tcW w:w="799"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14"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5E1C94"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5E1C94"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B735E"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B735E"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B735E"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B735E"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B735E"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B735E"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B735E"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B735E"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B735E"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B735E"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B735E"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D12EAB">
            <w:pPr>
              <w:pStyle w:val="TAC"/>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D12EAB">
            <w:pPr>
              <w:pStyle w:val="TAC"/>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D12EAB">
            <w:pPr>
              <w:pStyle w:val="TAC"/>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D12EAB">
            <w:pPr>
              <w:pStyle w:val="TAC"/>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D12EAB">
            <w:pPr>
              <w:pStyle w:val="TAC"/>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D12EAB">
            <w:pPr>
              <w:pStyle w:val="TAC"/>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D12EAB">
            <w:pPr>
              <w:pStyle w:val="TAC"/>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1D1E24" w:rsidRPr="00D12EAB" w14:paraId="1C8A962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Default="001D1E24"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Default="001D1E24"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Default="001D1E24" w:rsidP="001D1E24">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Default="001D1E24" w:rsidP="00D12EAB">
            <w:pPr>
              <w:pStyle w:val="TAC"/>
              <w:rPr>
                <w:sz w:val="16"/>
                <w:lang w:eastAsia="zh-CN"/>
              </w:rPr>
            </w:pPr>
            <w:r>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Default="001D1E24"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Default="001D1E24"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Default="001D1E24" w:rsidP="00D12EAB">
            <w:pPr>
              <w:pStyle w:val="TAC"/>
              <w:rPr>
                <w:sz w:val="16"/>
              </w:rPr>
            </w:pPr>
            <w:r>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Default="001D1E24" w:rsidP="00D12EAB">
            <w:pPr>
              <w:pStyle w:val="TAC"/>
              <w:rPr>
                <w:sz w:val="16"/>
              </w:rPr>
            </w:pPr>
            <w:r>
              <w:rPr>
                <w:sz w:val="16"/>
              </w:rPr>
              <w:t>19.0.0</w:t>
            </w:r>
          </w:p>
        </w:tc>
      </w:tr>
      <w:tr w:rsidR="00DA68BE" w:rsidRPr="00D12EAB" w14:paraId="420AEBF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Default="00DA68B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Default="00DA68B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Default="00DA68BE" w:rsidP="00DA68B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Default="00DA68BE" w:rsidP="00D12EAB">
            <w:pPr>
              <w:pStyle w:val="TAC"/>
              <w:rPr>
                <w:sz w:val="16"/>
                <w:lang w:eastAsia="zh-CN"/>
              </w:rPr>
            </w:pPr>
            <w:r>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Default="00DA68B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Default="00DA68B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Default="00DA68BE" w:rsidP="00D12EAB">
            <w:pPr>
              <w:pStyle w:val="TAC"/>
              <w:rPr>
                <w:sz w:val="16"/>
              </w:rPr>
            </w:pPr>
            <w:r>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Default="00DA68BE" w:rsidP="00D12EAB">
            <w:pPr>
              <w:pStyle w:val="TAC"/>
              <w:rPr>
                <w:sz w:val="16"/>
              </w:rPr>
            </w:pPr>
            <w:r>
              <w:rPr>
                <w:sz w:val="16"/>
              </w:rPr>
              <w:t>19.0.0</w:t>
            </w:r>
          </w:p>
        </w:tc>
      </w:tr>
      <w:tr w:rsidR="00F45D6E" w14:paraId="2234C2D1"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5CA3DCB0" w14:textId="77777777" w:rsidR="00F45D6E" w:rsidRDefault="00F45D6E" w:rsidP="00857A25">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5563D15" w14:textId="77777777" w:rsidR="00F45D6E" w:rsidRDefault="00F45D6E" w:rsidP="00857A25">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8720CBF" w14:textId="77777777" w:rsidR="00F45D6E" w:rsidRDefault="00F45D6E" w:rsidP="00857A25">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5FC51E" w14:textId="77777777" w:rsidR="00F45D6E" w:rsidRDefault="00F45D6E" w:rsidP="00857A25">
            <w:pPr>
              <w:pStyle w:val="TAC"/>
              <w:rPr>
                <w:sz w:val="16"/>
                <w:lang w:eastAsia="zh-CN"/>
              </w:rPr>
            </w:pPr>
            <w:r>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9DF8D" w14:textId="77777777" w:rsidR="00F45D6E" w:rsidRDefault="00F45D6E" w:rsidP="00857A25">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DAED" w14:textId="77777777" w:rsidR="00F45D6E" w:rsidRDefault="00F45D6E" w:rsidP="00857A25">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585A24" w14:textId="77777777" w:rsidR="00F45D6E" w:rsidRDefault="00F45D6E" w:rsidP="00857A25">
            <w:pPr>
              <w:pStyle w:val="TAC"/>
              <w:rPr>
                <w:sz w:val="16"/>
              </w:rPr>
            </w:pPr>
            <w:r>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A86D8B6" w14:textId="617E5B7C" w:rsidR="00F45D6E" w:rsidRDefault="00F45D6E" w:rsidP="00857A25">
            <w:pPr>
              <w:pStyle w:val="TAC"/>
              <w:rPr>
                <w:sz w:val="16"/>
              </w:rPr>
            </w:pPr>
            <w:r>
              <w:rPr>
                <w:sz w:val="16"/>
              </w:rPr>
              <w:t>1</w:t>
            </w:r>
            <w:r w:rsidR="00B05567">
              <w:rPr>
                <w:sz w:val="16"/>
              </w:rPr>
              <w:t>9</w:t>
            </w:r>
            <w:r>
              <w:rPr>
                <w:sz w:val="16"/>
              </w:rPr>
              <w:t>.</w:t>
            </w:r>
            <w:r w:rsidR="00B05567">
              <w:rPr>
                <w:sz w:val="16"/>
              </w:rPr>
              <w:t>0</w:t>
            </w:r>
            <w:r>
              <w:rPr>
                <w:sz w:val="16"/>
              </w:rPr>
              <w:t>.0</w:t>
            </w:r>
          </w:p>
        </w:tc>
      </w:tr>
      <w:tr w:rsidR="00AA3AF8" w14:paraId="6143AF81"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4AF3ACC8" w14:textId="7CB0E3DE" w:rsidR="00AA3AF8" w:rsidRDefault="00AA3AF8" w:rsidP="00857A25">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384489" w14:textId="2922AD17" w:rsidR="00AA3AF8" w:rsidRDefault="00AA3AF8" w:rsidP="00857A25">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A9E102" w14:textId="66774E31" w:rsidR="00AA3AF8" w:rsidRPr="00AA3AF8" w:rsidRDefault="00AA3AF8" w:rsidP="00AA3AF8">
            <w:pPr>
              <w:spacing w:after="0"/>
              <w:jc w:val="center"/>
              <w:rPr>
                <w:rFonts w:ascii="Arial" w:hAnsi="Arial" w:cs="Arial"/>
                <w:b/>
                <w:bCs/>
                <w:color w:val="0000FF"/>
                <w:sz w:val="16"/>
                <w:szCs w:val="16"/>
                <w:u w:val="single"/>
                <w:lang w:eastAsia="en-GB"/>
              </w:rPr>
            </w:pPr>
            <w:hyperlink r:id="rId50" w:history="1">
              <w:r>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9EE22" w14:textId="3257257F" w:rsidR="00AA3AF8" w:rsidRDefault="00AA3AF8" w:rsidP="00857A25">
            <w:pPr>
              <w:pStyle w:val="TAC"/>
              <w:rPr>
                <w:sz w:val="16"/>
                <w:lang w:eastAsia="zh-CN"/>
              </w:rPr>
            </w:pPr>
            <w:r>
              <w:rPr>
                <w:sz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5C94" w14:textId="54464051" w:rsidR="00AA3AF8" w:rsidRDefault="00AA3AF8" w:rsidP="00857A25">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96584" w14:textId="261E52B2" w:rsidR="00AA3AF8" w:rsidRDefault="00AA3AF8" w:rsidP="00857A25">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686B4B" w14:textId="74574663" w:rsidR="00AA3AF8" w:rsidRDefault="00AA3AF8" w:rsidP="00857A25">
            <w:pPr>
              <w:pStyle w:val="TAC"/>
              <w:rPr>
                <w:sz w:val="16"/>
              </w:rPr>
            </w:pPr>
            <w:r>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CE8FD22" w14:textId="533427FE" w:rsidR="00AA3AF8" w:rsidRDefault="00AA3AF8" w:rsidP="00857A25">
            <w:pPr>
              <w:pStyle w:val="TAC"/>
              <w:rPr>
                <w:sz w:val="16"/>
              </w:rPr>
            </w:pPr>
            <w:r>
              <w:rPr>
                <w:sz w:val="16"/>
              </w:rPr>
              <w:t>19.1.0</w:t>
            </w:r>
          </w:p>
        </w:tc>
      </w:tr>
      <w:tr w:rsidR="00C4116F" w14:paraId="3B79E050"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68BDA0F1" w14:textId="4D9F3208" w:rsidR="00C4116F" w:rsidRDefault="00C4116F" w:rsidP="00857A25">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D435E3" w14:textId="6F4F35FE" w:rsidR="00C4116F" w:rsidRDefault="00C4116F" w:rsidP="00857A25">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24145D" w14:textId="7BF65BD5" w:rsidR="00C4116F" w:rsidRDefault="00C4116F" w:rsidP="00C4116F">
            <w:pPr>
              <w:spacing w:after="0"/>
              <w:jc w:val="center"/>
              <w:rPr>
                <w:rFonts w:ascii="Arial" w:hAnsi="Arial" w:cs="Arial"/>
                <w:b/>
                <w:bCs/>
                <w:color w:val="0000FF"/>
                <w:sz w:val="16"/>
                <w:szCs w:val="16"/>
                <w:u w:val="single"/>
                <w:lang w:eastAsia="en-GB"/>
              </w:rPr>
            </w:pPr>
            <w:hyperlink r:id="rId51" w:history="1">
              <w:r>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17E4" w14:textId="4CD7505A" w:rsidR="00C4116F" w:rsidRDefault="00C4116F" w:rsidP="00857A25">
            <w:pPr>
              <w:pStyle w:val="TAC"/>
              <w:rPr>
                <w:sz w:val="16"/>
                <w:lang w:eastAsia="zh-CN"/>
              </w:rPr>
            </w:pPr>
            <w:r>
              <w:rPr>
                <w:sz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75314" w14:textId="7B3268EE" w:rsidR="00C4116F" w:rsidRDefault="00C4116F" w:rsidP="00857A25">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0A86" w14:textId="57F0634D" w:rsidR="00C4116F" w:rsidRDefault="00C4116F" w:rsidP="00857A25">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06F6B82" w14:textId="3C1E7018" w:rsidR="00C4116F" w:rsidRDefault="00C4116F" w:rsidP="00857A25">
            <w:pPr>
              <w:pStyle w:val="TAC"/>
              <w:rPr>
                <w:sz w:val="16"/>
              </w:rPr>
            </w:pPr>
            <w:r>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D7C0FE1" w14:textId="76BF0A81" w:rsidR="00C4116F" w:rsidRDefault="00C4116F" w:rsidP="00857A25">
            <w:pPr>
              <w:pStyle w:val="TAC"/>
              <w:rPr>
                <w:sz w:val="16"/>
              </w:rPr>
            </w:pPr>
            <w:r>
              <w:rPr>
                <w:sz w:val="16"/>
              </w:rPr>
              <w:t>19.1.0</w:t>
            </w:r>
          </w:p>
        </w:tc>
      </w:tr>
      <w:tr w:rsidR="0075677D" w14:paraId="63AD79F3"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427F9DDD" w14:textId="112C5D3C" w:rsidR="0075677D" w:rsidRDefault="0075677D" w:rsidP="00857A25">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D7FE47" w14:textId="6E01873C" w:rsidR="0075677D" w:rsidRDefault="0075677D" w:rsidP="00857A25">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2BF36" w14:textId="5505AEDA" w:rsidR="0075677D" w:rsidRDefault="0075677D" w:rsidP="0075677D">
            <w:pPr>
              <w:spacing w:after="0"/>
              <w:jc w:val="center"/>
              <w:rPr>
                <w:rFonts w:ascii="Arial" w:hAnsi="Arial" w:cs="Arial"/>
                <w:b/>
                <w:bCs/>
                <w:color w:val="0000FF"/>
                <w:sz w:val="16"/>
                <w:szCs w:val="16"/>
                <w:u w:val="single"/>
                <w:lang w:eastAsia="en-GB"/>
              </w:rPr>
            </w:pPr>
            <w:hyperlink r:id="rId52" w:history="1">
              <w:r>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AE5727" w14:textId="4BADEABA" w:rsidR="0075677D" w:rsidRDefault="0075677D" w:rsidP="00857A25">
            <w:pPr>
              <w:pStyle w:val="TAC"/>
              <w:rPr>
                <w:sz w:val="16"/>
                <w:lang w:eastAsia="zh-CN"/>
              </w:rPr>
            </w:pPr>
            <w:r>
              <w:rPr>
                <w:sz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5986" w14:textId="6A12CAFE" w:rsidR="0075677D" w:rsidRDefault="0075677D" w:rsidP="00857A25">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21CD" w14:textId="6E0261EA" w:rsidR="0075677D" w:rsidRDefault="0075677D" w:rsidP="00857A25">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9130" w14:textId="6C734092" w:rsidR="0075677D" w:rsidRDefault="0075677D" w:rsidP="00857A25">
            <w:pPr>
              <w:pStyle w:val="TAC"/>
              <w:rPr>
                <w:sz w:val="16"/>
              </w:rPr>
            </w:pPr>
            <w:r>
              <w:rPr>
                <w:sz w:val="16"/>
              </w:rPr>
              <w:t>Support of non-3GPP access path switching in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609E81" w14:textId="1C8116E7" w:rsidR="0075677D" w:rsidRDefault="0075677D" w:rsidP="00857A25">
            <w:pPr>
              <w:pStyle w:val="TAC"/>
              <w:rPr>
                <w:sz w:val="16"/>
              </w:rPr>
            </w:pPr>
            <w:r>
              <w:rPr>
                <w:sz w:val="16"/>
              </w:rPr>
              <w:t>19.1.0</w:t>
            </w:r>
          </w:p>
        </w:tc>
      </w:tr>
      <w:tr w:rsidR="00CE6E61" w14:paraId="70BB0269"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6D9B0A60" w14:textId="515874EC" w:rsidR="00CE6E61" w:rsidRDefault="00CE6E61" w:rsidP="00857A25">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FE9FF61" w14:textId="498A6876" w:rsidR="00CE6E61" w:rsidRDefault="00CE6E61" w:rsidP="00857A25">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F72BD6" w14:textId="79148C39" w:rsidR="00CE6E61" w:rsidRDefault="00CE6E61" w:rsidP="00CE6E61">
            <w:pPr>
              <w:spacing w:after="0"/>
              <w:jc w:val="center"/>
              <w:rPr>
                <w:rFonts w:ascii="Arial" w:hAnsi="Arial" w:cs="Arial"/>
                <w:b/>
                <w:bCs/>
                <w:color w:val="0000FF"/>
                <w:sz w:val="16"/>
                <w:szCs w:val="16"/>
                <w:u w:val="single"/>
                <w:lang w:eastAsia="en-GB"/>
              </w:rPr>
            </w:pPr>
            <w:hyperlink r:id="rId53" w:history="1">
              <w:r>
                <w:rPr>
                  <w:rStyle w:val="Hyperlink"/>
                  <w:rFonts w:ascii="Arial" w:hAnsi="Arial" w:cs="Arial"/>
                  <w:b/>
                  <w:bCs/>
                  <w:sz w:val="16"/>
                  <w:szCs w:val="16"/>
                </w:rPr>
                <w:t>CP-243219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59BDD4" w14:textId="5DD651D4" w:rsidR="00CE6E61" w:rsidRDefault="00CE6E61" w:rsidP="00857A25">
            <w:pPr>
              <w:pStyle w:val="TAC"/>
              <w:rPr>
                <w:sz w:val="16"/>
                <w:lang w:eastAsia="zh-CN"/>
              </w:rPr>
            </w:pPr>
            <w:r>
              <w:rPr>
                <w:sz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46F6A" w14:textId="020E1F7D" w:rsidR="00CE6E61" w:rsidRDefault="00CE6E61" w:rsidP="00857A25">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32A06" w14:textId="72DAC058" w:rsidR="00CE6E61" w:rsidRDefault="00CE6E61" w:rsidP="00857A25">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62FED0A" w14:textId="4D11EA2E" w:rsidR="00CE6E61" w:rsidRDefault="00CE6E61" w:rsidP="00857A25">
            <w:pPr>
              <w:pStyle w:val="TAC"/>
              <w:rPr>
                <w:sz w:val="16"/>
              </w:rPr>
            </w:pPr>
            <w:r>
              <w:rPr>
                <w:sz w:val="16"/>
              </w:rPr>
              <w:t>Introducing support for MPQUIC-IP and MPQUIC-E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7A56FB4" w14:textId="4351BB01" w:rsidR="00CE6E61" w:rsidRDefault="00CE6E61" w:rsidP="00857A25">
            <w:pPr>
              <w:pStyle w:val="TAC"/>
              <w:rPr>
                <w:sz w:val="16"/>
              </w:rPr>
            </w:pPr>
            <w:r>
              <w:rPr>
                <w:sz w:val="16"/>
              </w:rPr>
              <w:t>19.1.0</w:t>
            </w:r>
          </w:p>
        </w:tc>
      </w:tr>
      <w:tr w:rsidR="00640577" w14:paraId="488BA94D"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49853968" w14:textId="30EACCB6" w:rsidR="00640577" w:rsidRDefault="00640577" w:rsidP="00857A25">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F8364E" w14:textId="3ABC1E83" w:rsidR="00640577" w:rsidRDefault="00640577" w:rsidP="00857A25">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481AEA" w14:textId="11329F50" w:rsidR="00640577" w:rsidRDefault="00640577" w:rsidP="00640577">
            <w:pPr>
              <w:spacing w:after="0"/>
              <w:jc w:val="center"/>
              <w:rPr>
                <w:rFonts w:ascii="Arial" w:hAnsi="Arial" w:cs="Arial"/>
                <w:b/>
                <w:bCs/>
                <w:color w:val="0000FF"/>
                <w:sz w:val="16"/>
                <w:szCs w:val="16"/>
                <w:u w:val="single"/>
                <w:lang w:eastAsia="en-GB"/>
              </w:rPr>
            </w:pPr>
            <w:hyperlink r:id="rId54" w:history="1">
              <w:r>
                <w:rPr>
                  <w:rStyle w:val="Hyperlink"/>
                  <w:rFonts w:ascii="Arial" w:hAnsi="Arial" w:cs="Arial"/>
                  <w:b/>
                  <w:bCs/>
                  <w:sz w:val="16"/>
                  <w:szCs w:val="16"/>
                </w:rPr>
                <w:t>CP-243219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D4EE9" w14:textId="5DEB4A80" w:rsidR="00640577" w:rsidRDefault="00640577" w:rsidP="00857A25">
            <w:pPr>
              <w:pStyle w:val="TAC"/>
              <w:rPr>
                <w:sz w:val="16"/>
                <w:lang w:eastAsia="zh-CN"/>
              </w:rPr>
            </w:pPr>
            <w:r>
              <w:rPr>
                <w:sz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91A8F" w14:textId="2695F235" w:rsidR="00640577" w:rsidRDefault="00640577" w:rsidP="00857A25">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CB897" w14:textId="6179AFB2" w:rsidR="00640577" w:rsidRDefault="00640577" w:rsidP="00857A25">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24E1F" w14:textId="145634B4" w:rsidR="00640577" w:rsidRDefault="00640577" w:rsidP="00857A25">
            <w:pPr>
              <w:pStyle w:val="TAC"/>
              <w:rPr>
                <w:sz w:val="16"/>
              </w:rPr>
            </w:pPr>
            <w:r>
              <w:rPr>
                <w:sz w:val="16"/>
              </w:rPr>
              <w:t>Update on transport mode to support MPQUIC-UDP/MPQUIC-IP/MPQUIC-E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8BF03A" w14:textId="4A30AC97" w:rsidR="00640577" w:rsidRDefault="00640577" w:rsidP="00857A25">
            <w:pPr>
              <w:pStyle w:val="TAC"/>
              <w:rPr>
                <w:sz w:val="16"/>
              </w:rPr>
            </w:pPr>
            <w:r>
              <w:rPr>
                <w:sz w:val="16"/>
              </w:rPr>
              <w:t>19.1.0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5B81E5DB"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35E">
      <w:rPr>
        <w:rFonts w:ascii="Arial" w:hAnsi="Arial" w:cs="Arial"/>
        <w:b/>
        <w:noProof/>
        <w:sz w:val="18"/>
        <w:szCs w:val="18"/>
      </w:rPr>
      <w:t>3GPP TS 24.193 V19.1.0 (2024-12)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BFDA868"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35E">
      <w:rPr>
        <w:rFonts w:ascii="Arial" w:hAnsi="Arial" w:cs="Arial"/>
        <w:b/>
        <w:noProof/>
        <w:sz w:val="18"/>
        <w:szCs w:val="18"/>
      </w:rPr>
      <w:t>Release 19</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B609E"/>
    <w:rsid w:val="000B735E"/>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0F713C"/>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1E24"/>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520C"/>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5C4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064D"/>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4B6"/>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52A7"/>
    <w:rsid w:val="007365CC"/>
    <w:rsid w:val="007403A5"/>
    <w:rsid w:val="007427F4"/>
    <w:rsid w:val="00742AFA"/>
    <w:rsid w:val="00743472"/>
    <w:rsid w:val="00743632"/>
    <w:rsid w:val="0074465A"/>
    <w:rsid w:val="00744E76"/>
    <w:rsid w:val="00751144"/>
    <w:rsid w:val="00752FA7"/>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2B3E"/>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6E61"/>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D13"/>
    <w:rsid w:val="00D87E00"/>
    <w:rsid w:val="00D9134D"/>
    <w:rsid w:val="00D9773A"/>
    <w:rsid w:val="00D97D01"/>
    <w:rsid w:val="00DA0CA1"/>
    <w:rsid w:val="00DA4058"/>
    <w:rsid w:val="00DA68BE"/>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5D6E"/>
    <w:rsid w:val="00F473FA"/>
    <w:rsid w:val="00F4759D"/>
    <w:rsid w:val="00F54BD2"/>
    <w:rsid w:val="00F5534D"/>
    <w:rsid w:val="00F64207"/>
    <w:rsid w:val="00F653B8"/>
    <w:rsid w:val="00F653D0"/>
    <w:rsid w:val="00F71163"/>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yperlink" Target="https://portal.3gpp.org/ngppapp/CreateTdoc.aspx?mode=view&amp;contributionUid=CP-243183"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54" Type="http://schemas.openxmlformats.org/officeDocument/2006/relationships/hyperlink" Target="https://portal.3gpp.org/ngppapp/CreateTdoc.aspx?mode=view&amp;contributionUid=CP-2432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hyperlink" Target="https://portal.3gpp.org/ngppapp/CreateTdoc.aspx?mode=view&amp;contributionUid=CP-243219"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hyperlink" Target="https://portal.3gpp.org/ngppapp/CreateTdoc.aspx?mode=view&amp;contributionUid=CP-243183"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183"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102</Pages>
  <Words>39805</Words>
  <Characters>226891</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266164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Correction</cp:lastModifiedBy>
  <cp:revision>8</cp:revision>
  <dcterms:created xsi:type="dcterms:W3CDTF">2025-01-04T16:30:00Z</dcterms:created>
  <dcterms:modified xsi:type="dcterms:W3CDTF">2025-01-10T13:11:00Z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