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C03AC6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r w:rsidR="000B078F">
              <w:t>0</w:t>
            </w:r>
            <w:r w:rsidRPr="0021575D">
              <w:t>.</w:t>
            </w:r>
            <w:bookmarkEnd w:id="3"/>
            <w:r w:rsidR="00731C5F">
              <w:t>0</w:t>
            </w:r>
            <w:r w:rsidRPr="0021575D">
              <w:t xml:space="preserve"> </w:t>
            </w:r>
            <w:r w:rsidRPr="0021575D">
              <w:rPr>
                <w:sz w:val="32"/>
              </w:rPr>
              <w:t>(</w:t>
            </w:r>
            <w:bookmarkStart w:id="4" w:name="issueDate"/>
            <w:r w:rsidR="00731C5F">
              <w:rPr>
                <w:sz w:val="32"/>
              </w:rPr>
              <w:t>202</w:t>
            </w:r>
            <w:r w:rsidR="00C761F0">
              <w:rPr>
                <w:sz w:val="32"/>
              </w:rPr>
              <w:t>4</w:t>
            </w:r>
            <w:r w:rsidRPr="0021575D">
              <w:rPr>
                <w:sz w:val="32"/>
              </w:rPr>
              <w:t>-</w:t>
            </w:r>
            <w:bookmarkEnd w:id="4"/>
            <w:r w:rsidR="000B078F">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FD69E4">
              <w:rPr>
                <w:rStyle w:val="ZGSM"/>
              </w:rPr>
              <w:t>9</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6211159"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9621116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61F0">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383C275A" w14:textId="43C9489B" w:rsidR="001159BF"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1159BF">
        <w:t>Foreword</w:t>
      </w:r>
      <w:r w:rsidR="001159BF">
        <w:tab/>
      </w:r>
      <w:r w:rsidR="001159BF">
        <w:fldChar w:fldCharType="begin" w:fldLock="1"/>
      </w:r>
      <w:r w:rsidR="001159BF">
        <w:instrText xml:space="preserve"> PAGEREF _Toc185595614 \h </w:instrText>
      </w:r>
      <w:r w:rsidR="001159BF">
        <w:fldChar w:fldCharType="separate"/>
      </w:r>
      <w:r w:rsidR="001159BF">
        <w:t>8</w:t>
      </w:r>
      <w:r w:rsidR="001159BF">
        <w:fldChar w:fldCharType="end"/>
      </w:r>
    </w:p>
    <w:p w14:paraId="76BE6A9A" w14:textId="7BF42D33" w:rsidR="001159BF" w:rsidRDefault="001159B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_Toc185595615 \h </w:instrText>
      </w:r>
      <w:r>
        <w:fldChar w:fldCharType="separate"/>
      </w:r>
      <w:r>
        <w:t>10</w:t>
      </w:r>
      <w:r>
        <w:fldChar w:fldCharType="end"/>
      </w:r>
    </w:p>
    <w:p w14:paraId="020C9E05" w14:textId="0C100125" w:rsidR="001159BF" w:rsidRDefault="001159B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_Toc185595616 \h </w:instrText>
      </w:r>
      <w:r>
        <w:fldChar w:fldCharType="separate"/>
      </w:r>
      <w:r>
        <w:t>10</w:t>
      </w:r>
      <w:r>
        <w:fldChar w:fldCharType="end"/>
      </w:r>
    </w:p>
    <w:p w14:paraId="3916D3E6" w14:textId="6EB0959B" w:rsidR="001159BF" w:rsidRDefault="001159B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_Toc185595617 \h </w:instrText>
      </w:r>
      <w:r>
        <w:fldChar w:fldCharType="separate"/>
      </w:r>
      <w:r>
        <w:t>11</w:t>
      </w:r>
      <w:r>
        <w:fldChar w:fldCharType="end"/>
      </w:r>
    </w:p>
    <w:p w14:paraId="3BCBED3B" w14:textId="17E98F85" w:rsidR="001159BF" w:rsidRDefault="001159B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_Toc185595618 \h </w:instrText>
      </w:r>
      <w:r>
        <w:fldChar w:fldCharType="separate"/>
      </w:r>
      <w:r>
        <w:t>11</w:t>
      </w:r>
      <w:r>
        <w:fldChar w:fldCharType="end"/>
      </w:r>
    </w:p>
    <w:p w14:paraId="1958D6A3" w14:textId="68B0E47B" w:rsidR="001159BF" w:rsidRDefault="001159B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_Toc185595619 \h </w:instrText>
      </w:r>
      <w:r>
        <w:fldChar w:fldCharType="separate"/>
      </w:r>
      <w:r>
        <w:t>12</w:t>
      </w:r>
      <w:r>
        <w:fldChar w:fldCharType="end"/>
      </w:r>
    </w:p>
    <w:p w14:paraId="002EFBC4" w14:textId="621FFD23" w:rsidR="001159BF" w:rsidRDefault="001159B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_Toc185595620 \h </w:instrText>
      </w:r>
      <w:r>
        <w:fldChar w:fldCharType="separate"/>
      </w:r>
      <w:r>
        <w:t>13</w:t>
      </w:r>
      <w:r>
        <w:fldChar w:fldCharType="end"/>
      </w:r>
    </w:p>
    <w:p w14:paraId="257D4BCC" w14:textId="038BBFDC" w:rsidR="001159BF" w:rsidRDefault="001159B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_Toc185595621 \h </w:instrText>
      </w:r>
      <w:r>
        <w:fldChar w:fldCharType="separate"/>
      </w:r>
      <w:r>
        <w:t>13</w:t>
      </w:r>
      <w:r>
        <w:fldChar w:fldCharType="end"/>
      </w:r>
    </w:p>
    <w:p w14:paraId="52D1906D" w14:textId="109CFE3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_Toc185595622 \h </w:instrText>
      </w:r>
      <w:r>
        <w:fldChar w:fldCharType="separate"/>
      </w:r>
      <w:r>
        <w:t>15</w:t>
      </w:r>
      <w:r>
        <w:fldChar w:fldCharType="end"/>
      </w:r>
    </w:p>
    <w:p w14:paraId="4C9E7A1E" w14:textId="61C191B9" w:rsidR="001159BF" w:rsidRDefault="001159B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7745CD">
        <w:rPr>
          <w:lang w:val="en-US"/>
        </w:rPr>
        <w:t>Multicast data provisioning</w:t>
      </w:r>
      <w:r>
        <w:tab/>
      </w:r>
      <w:r>
        <w:fldChar w:fldCharType="begin" w:fldLock="1"/>
      </w:r>
      <w:r>
        <w:instrText xml:space="preserve"> PAGEREF _Toc185595623 \h </w:instrText>
      </w:r>
      <w:r>
        <w:fldChar w:fldCharType="separate"/>
      </w:r>
      <w:r>
        <w:t>15</w:t>
      </w:r>
      <w:r>
        <w:fldChar w:fldCharType="end"/>
      </w:r>
    </w:p>
    <w:p w14:paraId="76BFA68A" w14:textId="2E50CBE4" w:rsidR="001159BF" w:rsidRDefault="001159B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7745CD">
        <w:rPr>
          <w:lang w:val="en-US"/>
        </w:rPr>
        <w:t>Broadcast data provisioning</w:t>
      </w:r>
      <w:r>
        <w:tab/>
      </w:r>
      <w:r>
        <w:fldChar w:fldCharType="begin" w:fldLock="1"/>
      </w:r>
      <w:r>
        <w:instrText xml:space="preserve"> PAGEREF _Toc185595624 \h </w:instrText>
      </w:r>
      <w:r>
        <w:fldChar w:fldCharType="separate"/>
      </w:r>
      <w:r>
        <w:t>16</w:t>
      </w:r>
      <w:r>
        <w:fldChar w:fldCharType="end"/>
      </w:r>
    </w:p>
    <w:p w14:paraId="3164ED93" w14:textId="2B91D022" w:rsidR="001159BF" w:rsidRDefault="001159B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7745CD">
        <w:rPr>
          <w:lang w:val="en-US"/>
        </w:rPr>
        <w:t>Multicast session state model</w:t>
      </w:r>
      <w:r>
        <w:tab/>
      </w:r>
      <w:r>
        <w:fldChar w:fldCharType="begin" w:fldLock="1"/>
      </w:r>
      <w:r>
        <w:instrText xml:space="preserve"> PAGEREF _Toc185595625 \h </w:instrText>
      </w:r>
      <w:r>
        <w:fldChar w:fldCharType="separate"/>
      </w:r>
      <w:r>
        <w:t>17</w:t>
      </w:r>
      <w:r>
        <w:fldChar w:fldCharType="end"/>
      </w:r>
    </w:p>
    <w:p w14:paraId="07FAFA8B" w14:textId="7FF7A59D" w:rsidR="001159BF" w:rsidRDefault="001159BF">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_Toc185595626 \h </w:instrText>
      </w:r>
      <w:r>
        <w:fldChar w:fldCharType="separate"/>
      </w:r>
      <w:r>
        <w:t>20</w:t>
      </w:r>
      <w:r>
        <w:fldChar w:fldCharType="end"/>
      </w:r>
    </w:p>
    <w:p w14:paraId="426A6DAE" w14:textId="112778DF"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_Toc185595627 \h </w:instrText>
      </w:r>
      <w:r>
        <w:fldChar w:fldCharType="separate"/>
      </w:r>
      <w:r>
        <w:t>20</w:t>
      </w:r>
      <w:r>
        <w:fldChar w:fldCharType="end"/>
      </w:r>
    </w:p>
    <w:p w14:paraId="07FE751F" w14:textId="59E1F1C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_Toc185595628 \h </w:instrText>
      </w:r>
      <w:r>
        <w:fldChar w:fldCharType="separate"/>
      </w:r>
      <w:r>
        <w:t>21</w:t>
      </w:r>
      <w:r>
        <w:fldChar w:fldCharType="end"/>
      </w:r>
    </w:p>
    <w:p w14:paraId="47DFCF9F" w14:textId="70D5A26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_Toc185595629 \h </w:instrText>
      </w:r>
      <w:r>
        <w:fldChar w:fldCharType="separate"/>
      </w:r>
      <w:r>
        <w:t>22</w:t>
      </w:r>
      <w:r>
        <w:fldChar w:fldCharType="end"/>
      </w:r>
    </w:p>
    <w:p w14:paraId="702CEACA" w14:textId="1CE00F8B" w:rsidR="001159BF" w:rsidRDefault="001159BF">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_Toc185595630 \h </w:instrText>
      </w:r>
      <w:r>
        <w:fldChar w:fldCharType="separate"/>
      </w:r>
      <w:r>
        <w:t>22</w:t>
      </w:r>
      <w:r>
        <w:fldChar w:fldCharType="end"/>
      </w:r>
    </w:p>
    <w:p w14:paraId="06383408" w14:textId="236B86A2" w:rsidR="001159BF" w:rsidRDefault="001159B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_Toc185595631 \h </w:instrText>
      </w:r>
      <w:r>
        <w:fldChar w:fldCharType="separate"/>
      </w:r>
      <w:r>
        <w:t>22</w:t>
      </w:r>
      <w:r>
        <w:fldChar w:fldCharType="end"/>
      </w:r>
    </w:p>
    <w:p w14:paraId="3530D912" w14:textId="0886121E" w:rsidR="001159BF" w:rsidRDefault="001159B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_Toc185595632 \h </w:instrText>
      </w:r>
      <w:r>
        <w:fldChar w:fldCharType="separate"/>
      </w:r>
      <w:r>
        <w:t>23</w:t>
      </w:r>
      <w:r>
        <w:fldChar w:fldCharType="end"/>
      </w:r>
    </w:p>
    <w:p w14:paraId="2E0449ED" w14:textId="5D0FD30D" w:rsidR="001159BF" w:rsidRDefault="001159BF">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_Toc185595633 \h </w:instrText>
      </w:r>
      <w:r>
        <w:fldChar w:fldCharType="separate"/>
      </w:r>
      <w:r>
        <w:t>23</w:t>
      </w:r>
      <w:r>
        <w:fldChar w:fldCharType="end"/>
      </w:r>
    </w:p>
    <w:p w14:paraId="7594E063" w14:textId="17C42DE1" w:rsidR="001159BF" w:rsidRDefault="001159BF">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_Toc185595634 \h </w:instrText>
      </w:r>
      <w:r>
        <w:fldChar w:fldCharType="separate"/>
      </w:r>
      <w:r>
        <w:t>23</w:t>
      </w:r>
      <w:r>
        <w:fldChar w:fldCharType="end"/>
      </w:r>
    </w:p>
    <w:p w14:paraId="6B712741" w14:textId="5E5402B2" w:rsidR="001159BF" w:rsidRDefault="001159BF">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_Toc185595635 \h </w:instrText>
      </w:r>
      <w:r>
        <w:fldChar w:fldCharType="separate"/>
      </w:r>
      <w:r>
        <w:t>24</w:t>
      </w:r>
      <w:r>
        <w:fldChar w:fldCharType="end"/>
      </w:r>
    </w:p>
    <w:p w14:paraId="6EFBDB07" w14:textId="2ABAE81C" w:rsidR="001159BF" w:rsidRDefault="001159BF">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_Toc185595636 \h </w:instrText>
      </w:r>
      <w:r>
        <w:fldChar w:fldCharType="separate"/>
      </w:r>
      <w:r>
        <w:t>24</w:t>
      </w:r>
      <w:r>
        <w:fldChar w:fldCharType="end"/>
      </w:r>
    </w:p>
    <w:p w14:paraId="4F0E8378" w14:textId="75F50BBF" w:rsidR="001159BF" w:rsidRDefault="001159BF">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_Toc185595637 \h </w:instrText>
      </w:r>
      <w:r>
        <w:fldChar w:fldCharType="separate"/>
      </w:r>
      <w:r>
        <w:t>24</w:t>
      </w:r>
      <w:r>
        <w:fldChar w:fldCharType="end"/>
      </w:r>
    </w:p>
    <w:p w14:paraId="7AD66A08" w14:textId="12EC1ECA" w:rsidR="001159BF" w:rsidRDefault="001159BF">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_Toc185595638 \h </w:instrText>
      </w:r>
      <w:r>
        <w:fldChar w:fldCharType="separate"/>
      </w:r>
      <w:r>
        <w:t>25</w:t>
      </w:r>
      <w:r>
        <w:fldChar w:fldCharType="end"/>
      </w:r>
    </w:p>
    <w:p w14:paraId="0EAEB423" w14:textId="0A3B73A4" w:rsidR="001159BF" w:rsidRDefault="001159BF">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_Toc185595639 \h </w:instrText>
      </w:r>
      <w:r>
        <w:fldChar w:fldCharType="separate"/>
      </w:r>
      <w:r>
        <w:t>25</w:t>
      </w:r>
      <w:r>
        <w:fldChar w:fldCharType="end"/>
      </w:r>
    </w:p>
    <w:p w14:paraId="5F4166AC" w14:textId="3FEC16F8" w:rsidR="001159BF" w:rsidRDefault="001159BF">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_Toc185595640 \h </w:instrText>
      </w:r>
      <w:r>
        <w:fldChar w:fldCharType="separate"/>
      </w:r>
      <w:r>
        <w:t>25</w:t>
      </w:r>
      <w:r>
        <w:fldChar w:fldCharType="end"/>
      </w:r>
    </w:p>
    <w:p w14:paraId="6B0CCB05" w14:textId="2FB6CF06" w:rsidR="001159BF" w:rsidRDefault="001159BF">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_Toc185595641 \h </w:instrText>
      </w:r>
      <w:r>
        <w:fldChar w:fldCharType="separate"/>
      </w:r>
      <w:r>
        <w:t>25</w:t>
      </w:r>
      <w:r>
        <w:fldChar w:fldCharType="end"/>
      </w:r>
    </w:p>
    <w:p w14:paraId="64D5664A" w14:textId="78942C3F" w:rsidR="001159BF" w:rsidRDefault="001159BF">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_Toc185595642 \h </w:instrText>
      </w:r>
      <w:r>
        <w:fldChar w:fldCharType="separate"/>
      </w:r>
      <w:r>
        <w:t>26</w:t>
      </w:r>
      <w:r>
        <w:fldChar w:fldCharType="end"/>
      </w:r>
    </w:p>
    <w:p w14:paraId="69C21F3D" w14:textId="3D6B5703" w:rsidR="001159BF" w:rsidRDefault="001159BF">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_Toc185595643 \h </w:instrText>
      </w:r>
      <w:r>
        <w:fldChar w:fldCharType="separate"/>
      </w:r>
      <w:r>
        <w:t>26</w:t>
      </w:r>
      <w:r>
        <w:fldChar w:fldCharType="end"/>
      </w:r>
    </w:p>
    <w:p w14:paraId="573558C0" w14:textId="369B40CE" w:rsidR="001159BF" w:rsidRDefault="001159BF">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_Toc185595644 \h </w:instrText>
      </w:r>
      <w:r>
        <w:fldChar w:fldCharType="separate"/>
      </w:r>
      <w:r>
        <w:t>26</w:t>
      </w:r>
      <w:r>
        <w:fldChar w:fldCharType="end"/>
      </w:r>
    </w:p>
    <w:p w14:paraId="349AA5AD" w14:textId="7C7BDD0B" w:rsidR="001159BF" w:rsidRDefault="001159BF">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_Toc185595645 \h </w:instrText>
      </w:r>
      <w:r>
        <w:fldChar w:fldCharType="separate"/>
      </w:r>
      <w:r>
        <w:t>27</w:t>
      </w:r>
      <w:r>
        <w:fldChar w:fldCharType="end"/>
      </w:r>
    </w:p>
    <w:p w14:paraId="2BD2B537" w14:textId="6182D1C5" w:rsidR="001159BF" w:rsidRDefault="001159BF">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_Toc185595646 \h </w:instrText>
      </w:r>
      <w:r>
        <w:fldChar w:fldCharType="separate"/>
      </w:r>
      <w:r>
        <w:t>27</w:t>
      </w:r>
      <w:r>
        <w:fldChar w:fldCharType="end"/>
      </w:r>
    </w:p>
    <w:p w14:paraId="4D7ED0E0" w14:textId="10B80111" w:rsidR="001159BF" w:rsidRDefault="001159BF">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_Toc185595647 \h </w:instrText>
      </w:r>
      <w:r>
        <w:fldChar w:fldCharType="separate"/>
      </w:r>
      <w:r>
        <w:t>27</w:t>
      </w:r>
      <w:r>
        <w:fldChar w:fldCharType="end"/>
      </w:r>
    </w:p>
    <w:p w14:paraId="15200FAC" w14:textId="6AE622AE" w:rsidR="001159BF" w:rsidRDefault="001159BF">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_Toc185595648 \h </w:instrText>
      </w:r>
      <w:r>
        <w:fldChar w:fldCharType="separate"/>
      </w:r>
      <w:r>
        <w:t>27</w:t>
      </w:r>
      <w:r>
        <w:fldChar w:fldCharType="end"/>
      </w:r>
    </w:p>
    <w:p w14:paraId="0A05FB5A" w14:textId="3F0B0DB0" w:rsidR="001159BF" w:rsidRDefault="001159BF">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_Toc185595649 \h </w:instrText>
      </w:r>
      <w:r>
        <w:fldChar w:fldCharType="separate"/>
      </w:r>
      <w:r>
        <w:t>27</w:t>
      </w:r>
      <w:r>
        <w:fldChar w:fldCharType="end"/>
      </w:r>
    </w:p>
    <w:p w14:paraId="22885236" w14:textId="346B52AD" w:rsidR="001159BF" w:rsidRDefault="001159BF">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_Toc185595650 \h </w:instrText>
      </w:r>
      <w:r>
        <w:fldChar w:fldCharType="separate"/>
      </w:r>
      <w:r>
        <w:t>27</w:t>
      </w:r>
      <w:r>
        <w:fldChar w:fldCharType="end"/>
      </w:r>
    </w:p>
    <w:p w14:paraId="62C6A307" w14:textId="53E7B8D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_Toc185595651 \h </w:instrText>
      </w:r>
      <w:r>
        <w:fldChar w:fldCharType="separate"/>
      </w:r>
      <w:r>
        <w:t>27</w:t>
      </w:r>
      <w:r>
        <w:fldChar w:fldCharType="end"/>
      </w:r>
    </w:p>
    <w:p w14:paraId="79693355" w14:textId="0C899997"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_Toc185595652 \h </w:instrText>
      </w:r>
      <w:r>
        <w:fldChar w:fldCharType="separate"/>
      </w:r>
      <w:r>
        <w:t>27</w:t>
      </w:r>
      <w:r>
        <w:fldChar w:fldCharType="end"/>
      </w:r>
    </w:p>
    <w:p w14:paraId="53E34461" w14:textId="31958778"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_Toc185595653 \h </w:instrText>
      </w:r>
      <w:r>
        <w:fldChar w:fldCharType="separate"/>
      </w:r>
      <w:r>
        <w:t>27</w:t>
      </w:r>
      <w:r>
        <w:fldChar w:fldCharType="end"/>
      </w:r>
    </w:p>
    <w:p w14:paraId="50C32ADC" w14:textId="56997F4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7745CD">
        <w:rPr>
          <w:rFonts w:eastAsia="DengXian"/>
          <w:lang w:eastAsia="ko-KR"/>
        </w:rPr>
        <w:t xml:space="preserve"> and Location dependent MBS service</w:t>
      </w:r>
      <w:r>
        <w:tab/>
      </w:r>
      <w:r>
        <w:fldChar w:fldCharType="begin" w:fldLock="1"/>
      </w:r>
      <w:r>
        <w:instrText xml:space="preserve"> PAGEREF _Toc185595654 \h </w:instrText>
      </w:r>
      <w:r>
        <w:fldChar w:fldCharType="separate"/>
      </w:r>
      <w:r>
        <w:t>28</w:t>
      </w:r>
      <w:r>
        <w:fldChar w:fldCharType="end"/>
      </w:r>
    </w:p>
    <w:p w14:paraId="6A5009CB" w14:textId="43611232"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6.2.1</w:t>
      </w:r>
      <w:r>
        <w:rPr>
          <w:rFonts w:asciiTheme="minorHAnsi" w:eastAsiaTheme="minorEastAsia" w:hAnsiTheme="minorHAnsi" w:cstheme="minorBidi"/>
          <w:kern w:val="2"/>
          <w:sz w:val="22"/>
          <w:szCs w:val="22"/>
          <w14:ligatures w14:val="standardContextual"/>
        </w:rPr>
        <w:tab/>
      </w:r>
      <w:r w:rsidRPr="007745CD">
        <w:rPr>
          <w:lang w:val="en-US"/>
        </w:rPr>
        <w:t>General</w:t>
      </w:r>
      <w:r>
        <w:tab/>
      </w:r>
      <w:r>
        <w:fldChar w:fldCharType="begin" w:fldLock="1"/>
      </w:r>
      <w:r>
        <w:instrText xml:space="preserve"> PAGEREF _Toc185595655 \h </w:instrText>
      </w:r>
      <w:r>
        <w:fldChar w:fldCharType="separate"/>
      </w:r>
      <w:r>
        <w:t>28</w:t>
      </w:r>
      <w:r>
        <w:fldChar w:fldCharType="end"/>
      </w:r>
    </w:p>
    <w:p w14:paraId="1B94A2B7" w14:textId="07491091"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6.2.2</w:t>
      </w:r>
      <w:r>
        <w:rPr>
          <w:rFonts w:asciiTheme="minorHAnsi" w:eastAsiaTheme="minorEastAsia" w:hAnsiTheme="minorHAnsi" w:cstheme="minorBidi"/>
          <w:kern w:val="2"/>
          <w:sz w:val="22"/>
          <w:szCs w:val="22"/>
          <w14:ligatures w14:val="standardContextual"/>
        </w:rPr>
        <w:tab/>
      </w:r>
      <w:r w:rsidRPr="007745CD">
        <w:rPr>
          <w:lang w:val="en-US"/>
        </w:rPr>
        <w:t>Local MBS service</w:t>
      </w:r>
      <w:r>
        <w:tab/>
      </w:r>
      <w:r>
        <w:fldChar w:fldCharType="begin" w:fldLock="1"/>
      </w:r>
      <w:r>
        <w:instrText xml:space="preserve"> PAGEREF _Toc185595656 \h </w:instrText>
      </w:r>
      <w:r>
        <w:fldChar w:fldCharType="separate"/>
      </w:r>
      <w:r>
        <w:t>28</w:t>
      </w:r>
      <w:r>
        <w:fldChar w:fldCharType="end"/>
      </w:r>
    </w:p>
    <w:p w14:paraId="30330486" w14:textId="60373BBF"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_Toc185595657 \h </w:instrText>
      </w:r>
      <w:r>
        <w:fldChar w:fldCharType="separate"/>
      </w:r>
      <w:r>
        <w:t>29</w:t>
      </w:r>
      <w:r>
        <w:fldChar w:fldCharType="end"/>
      </w:r>
    </w:p>
    <w:p w14:paraId="30414B71" w14:textId="0DBA0BA1"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6.2.4</w:t>
      </w:r>
      <w:r>
        <w:rPr>
          <w:rFonts w:asciiTheme="minorHAnsi" w:eastAsiaTheme="minorEastAsia" w:hAnsiTheme="minorHAnsi" w:cstheme="minorBidi"/>
          <w:kern w:val="2"/>
          <w:sz w:val="22"/>
          <w:szCs w:val="22"/>
          <w14:ligatures w14:val="standardContextual"/>
        </w:rPr>
        <w:tab/>
      </w:r>
      <w:r w:rsidRPr="007745CD">
        <w:rPr>
          <w:rFonts w:eastAsia="DengXian"/>
        </w:rPr>
        <w:t>Void</w:t>
      </w:r>
      <w:r>
        <w:tab/>
      </w:r>
      <w:r>
        <w:fldChar w:fldCharType="begin" w:fldLock="1"/>
      </w:r>
      <w:r>
        <w:instrText xml:space="preserve"> PAGEREF _Toc185595658 \h </w:instrText>
      </w:r>
      <w:r>
        <w:fldChar w:fldCharType="separate"/>
      </w:r>
      <w:r>
        <w:t>29</w:t>
      </w:r>
      <w:r>
        <w:fldChar w:fldCharType="end"/>
      </w:r>
    </w:p>
    <w:p w14:paraId="53F801D2" w14:textId="29F36690"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6.2.5</w:t>
      </w:r>
      <w:r>
        <w:rPr>
          <w:rFonts w:asciiTheme="minorHAnsi" w:eastAsiaTheme="minorEastAsia" w:hAnsiTheme="minorHAnsi" w:cstheme="minorBidi"/>
          <w:kern w:val="2"/>
          <w:sz w:val="22"/>
          <w:szCs w:val="22"/>
          <w14:ligatures w14:val="standardContextual"/>
        </w:rPr>
        <w:tab/>
      </w:r>
      <w:r w:rsidRPr="007745CD">
        <w:rPr>
          <w:rFonts w:eastAsia="DengXian"/>
        </w:rPr>
        <w:t>Void</w:t>
      </w:r>
      <w:r>
        <w:tab/>
      </w:r>
      <w:r>
        <w:fldChar w:fldCharType="begin" w:fldLock="1"/>
      </w:r>
      <w:r>
        <w:instrText xml:space="preserve"> PAGEREF _Toc185595659 \h </w:instrText>
      </w:r>
      <w:r>
        <w:fldChar w:fldCharType="separate"/>
      </w:r>
      <w:r>
        <w:t>29</w:t>
      </w:r>
      <w:r>
        <w:fldChar w:fldCharType="end"/>
      </w:r>
    </w:p>
    <w:p w14:paraId="6C6AB1F9" w14:textId="1D47334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_Toc185595660 \h </w:instrText>
      </w:r>
      <w:r>
        <w:fldChar w:fldCharType="separate"/>
      </w:r>
      <w:r>
        <w:t>30</w:t>
      </w:r>
      <w:r>
        <w:fldChar w:fldCharType="end"/>
      </w:r>
    </w:p>
    <w:p w14:paraId="543A91BF" w14:textId="25024044" w:rsidR="001159BF" w:rsidRDefault="001159B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_Toc185595661 \h </w:instrText>
      </w:r>
      <w:r>
        <w:fldChar w:fldCharType="separate"/>
      </w:r>
      <w:r>
        <w:t>30</w:t>
      </w:r>
      <w:r>
        <w:fldChar w:fldCharType="end"/>
      </w:r>
    </w:p>
    <w:p w14:paraId="65F622A1" w14:textId="4ABC356F" w:rsidR="001159BF" w:rsidRDefault="001159B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_Toc185595662 \h </w:instrText>
      </w:r>
      <w:r>
        <w:fldChar w:fldCharType="separate"/>
      </w:r>
      <w:r>
        <w:t>30</w:t>
      </w:r>
      <w:r>
        <w:fldChar w:fldCharType="end"/>
      </w:r>
    </w:p>
    <w:p w14:paraId="2E9B56F4" w14:textId="4923A3F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_Toc185595663 \h </w:instrText>
      </w:r>
      <w:r>
        <w:fldChar w:fldCharType="separate"/>
      </w:r>
      <w:r>
        <w:t>31</w:t>
      </w:r>
      <w:r>
        <w:fldChar w:fldCharType="end"/>
      </w:r>
    </w:p>
    <w:p w14:paraId="186387AA" w14:textId="24C57093" w:rsidR="001159BF" w:rsidRDefault="001159B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_Toc185595664 \h </w:instrText>
      </w:r>
      <w:r>
        <w:fldChar w:fldCharType="separate"/>
      </w:r>
      <w:r>
        <w:t>31</w:t>
      </w:r>
      <w:r>
        <w:fldChar w:fldCharType="end"/>
      </w:r>
    </w:p>
    <w:p w14:paraId="3D584100" w14:textId="61B002FF" w:rsidR="001159BF" w:rsidRDefault="001159BF">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_Toc185595665 \h </w:instrText>
      </w:r>
      <w:r>
        <w:fldChar w:fldCharType="separate"/>
      </w:r>
      <w:r>
        <w:t>31</w:t>
      </w:r>
      <w:r>
        <w:fldChar w:fldCharType="end"/>
      </w:r>
    </w:p>
    <w:p w14:paraId="7DC27856" w14:textId="3FC913E6" w:rsidR="001159BF" w:rsidRDefault="001159BF">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_Toc185595666 \h </w:instrText>
      </w:r>
      <w:r>
        <w:fldChar w:fldCharType="separate"/>
      </w:r>
      <w:r>
        <w:t>32</w:t>
      </w:r>
      <w:r>
        <w:fldChar w:fldCharType="end"/>
      </w:r>
    </w:p>
    <w:p w14:paraId="288F6531" w14:textId="70A09038"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_Toc185595667 \h </w:instrText>
      </w:r>
      <w:r>
        <w:fldChar w:fldCharType="separate"/>
      </w:r>
      <w:r>
        <w:t>32</w:t>
      </w:r>
      <w:r>
        <w:fldChar w:fldCharType="end"/>
      </w:r>
    </w:p>
    <w:p w14:paraId="2029DCA6" w14:textId="5B7544DA" w:rsidR="001159BF" w:rsidRDefault="001159BF">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_Toc185595668 \h </w:instrText>
      </w:r>
      <w:r>
        <w:fldChar w:fldCharType="separate"/>
      </w:r>
      <w:r>
        <w:t>32</w:t>
      </w:r>
      <w:r>
        <w:fldChar w:fldCharType="end"/>
      </w:r>
    </w:p>
    <w:p w14:paraId="0102899A" w14:textId="2C7A87DB" w:rsidR="001159BF" w:rsidRDefault="001159B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_Toc185595669 \h </w:instrText>
      </w:r>
      <w:r>
        <w:fldChar w:fldCharType="separate"/>
      </w:r>
      <w:r>
        <w:t>32</w:t>
      </w:r>
      <w:r>
        <w:fldChar w:fldCharType="end"/>
      </w:r>
    </w:p>
    <w:p w14:paraId="59657C63" w14:textId="53B52983" w:rsidR="001159BF" w:rsidRDefault="001159BF">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_Toc185595670 \h </w:instrText>
      </w:r>
      <w:r>
        <w:fldChar w:fldCharType="separate"/>
      </w:r>
      <w:r>
        <w:t>32</w:t>
      </w:r>
      <w:r>
        <w:fldChar w:fldCharType="end"/>
      </w:r>
    </w:p>
    <w:p w14:paraId="2561B896" w14:textId="3647DE73" w:rsidR="001159BF" w:rsidRDefault="001159B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_Toc185595671 \h </w:instrText>
      </w:r>
      <w:r>
        <w:fldChar w:fldCharType="separate"/>
      </w:r>
      <w:r>
        <w:t>32</w:t>
      </w:r>
      <w:r>
        <w:fldChar w:fldCharType="end"/>
      </w:r>
    </w:p>
    <w:p w14:paraId="30F31089" w14:textId="699496E4" w:rsidR="001159BF" w:rsidRDefault="001159BF">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_Toc185595672 \h </w:instrText>
      </w:r>
      <w:r>
        <w:fldChar w:fldCharType="separate"/>
      </w:r>
      <w:r>
        <w:t>33</w:t>
      </w:r>
      <w:r>
        <w:fldChar w:fldCharType="end"/>
      </w:r>
    </w:p>
    <w:p w14:paraId="77CE1A87" w14:textId="361D3FF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_Toc185595673 \h </w:instrText>
      </w:r>
      <w:r>
        <w:fldChar w:fldCharType="separate"/>
      </w:r>
      <w:r>
        <w:t>33</w:t>
      </w:r>
      <w:r>
        <w:fldChar w:fldCharType="end"/>
      </w:r>
    </w:p>
    <w:p w14:paraId="38DCA72D" w14:textId="6D47775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_Toc185595674 \h </w:instrText>
      </w:r>
      <w:r>
        <w:fldChar w:fldCharType="separate"/>
      </w:r>
      <w:r>
        <w:t>34</w:t>
      </w:r>
      <w:r>
        <w:fldChar w:fldCharType="end"/>
      </w:r>
    </w:p>
    <w:p w14:paraId="04064630" w14:textId="6E2D3F2B"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_Toc185595675 \h </w:instrText>
      </w:r>
      <w:r>
        <w:fldChar w:fldCharType="separate"/>
      </w:r>
      <w:r>
        <w:t>36</w:t>
      </w:r>
      <w:r>
        <w:fldChar w:fldCharType="end"/>
      </w:r>
    </w:p>
    <w:p w14:paraId="7FBF54EF" w14:textId="6A03238F" w:rsidR="001159BF" w:rsidRDefault="001159BF">
      <w:pPr>
        <w:pStyle w:val="TOC2"/>
        <w:rPr>
          <w:rFonts w:asciiTheme="minorHAnsi" w:eastAsiaTheme="minorEastAsia" w:hAnsiTheme="minorHAnsi" w:cstheme="minorBidi"/>
          <w:kern w:val="2"/>
          <w:sz w:val="22"/>
          <w:szCs w:val="22"/>
          <w14:ligatures w14:val="standardContextual"/>
        </w:rPr>
      </w:pPr>
      <w:r w:rsidRPr="007745CD">
        <w:rPr>
          <w:lang w:val="fr-FR" w:eastAsia="ko-KR"/>
        </w:rPr>
        <w:t>6.9</w:t>
      </w:r>
      <w:r>
        <w:rPr>
          <w:rFonts w:asciiTheme="minorHAnsi" w:eastAsiaTheme="minorEastAsia" w:hAnsiTheme="minorHAnsi" w:cstheme="minorBidi"/>
          <w:kern w:val="2"/>
          <w:sz w:val="22"/>
          <w:szCs w:val="22"/>
          <w14:ligatures w14:val="standardContextual"/>
        </w:rPr>
        <w:tab/>
      </w:r>
      <w:r w:rsidRPr="007745CD">
        <w:rPr>
          <w:lang w:val="fr-FR" w:eastAsia="ko-KR"/>
        </w:rPr>
        <w:t>MBS Session Context</w:t>
      </w:r>
      <w:r>
        <w:tab/>
      </w:r>
      <w:r>
        <w:fldChar w:fldCharType="begin" w:fldLock="1"/>
      </w:r>
      <w:r>
        <w:instrText xml:space="preserve"> PAGEREF _Toc185595676 \h </w:instrText>
      </w:r>
      <w:r>
        <w:fldChar w:fldCharType="separate"/>
      </w:r>
      <w:r>
        <w:t>36</w:t>
      </w:r>
      <w:r>
        <w:fldChar w:fldCharType="end"/>
      </w:r>
    </w:p>
    <w:p w14:paraId="6A2A4930" w14:textId="7B49E53E" w:rsidR="001159BF" w:rsidRDefault="001159BF">
      <w:pPr>
        <w:pStyle w:val="TOC3"/>
        <w:rPr>
          <w:rFonts w:asciiTheme="minorHAnsi" w:eastAsiaTheme="minorEastAsia" w:hAnsiTheme="minorHAnsi" w:cstheme="minorBidi"/>
          <w:kern w:val="2"/>
          <w:sz w:val="22"/>
          <w:szCs w:val="22"/>
          <w14:ligatures w14:val="standardContextual"/>
        </w:rPr>
      </w:pPr>
      <w:r w:rsidRPr="007745CD">
        <w:rPr>
          <w:lang w:val="fr-FR"/>
        </w:rPr>
        <w:t>6.9.1</w:t>
      </w:r>
      <w:r>
        <w:rPr>
          <w:rFonts w:asciiTheme="minorHAnsi" w:eastAsiaTheme="minorEastAsia" w:hAnsiTheme="minorHAnsi" w:cstheme="minorBidi"/>
          <w:kern w:val="2"/>
          <w:sz w:val="22"/>
          <w:szCs w:val="22"/>
          <w14:ligatures w14:val="standardContextual"/>
        </w:rPr>
        <w:tab/>
      </w:r>
      <w:r w:rsidRPr="007745CD">
        <w:rPr>
          <w:lang w:val="fr-FR"/>
        </w:rPr>
        <w:t>MBS Session Context</w:t>
      </w:r>
      <w:r>
        <w:tab/>
      </w:r>
      <w:r>
        <w:fldChar w:fldCharType="begin" w:fldLock="1"/>
      </w:r>
      <w:r>
        <w:instrText xml:space="preserve"> PAGEREF _Toc185595677 \h </w:instrText>
      </w:r>
      <w:r>
        <w:fldChar w:fldCharType="separate"/>
      </w:r>
      <w:r>
        <w:t>36</w:t>
      </w:r>
      <w:r>
        <w:fldChar w:fldCharType="end"/>
      </w:r>
    </w:p>
    <w:p w14:paraId="734693B8" w14:textId="19FCCF9C" w:rsidR="001159BF" w:rsidRDefault="001159BF">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_Toc185595678 \h </w:instrText>
      </w:r>
      <w:r>
        <w:fldChar w:fldCharType="separate"/>
      </w:r>
      <w:r>
        <w:t>38</w:t>
      </w:r>
      <w:r>
        <w:fldChar w:fldCharType="end"/>
      </w:r>
    </w:p>
    <w:p w14:paraId="759DFF83" w14:textId="484080F8" w:rsidR="001159BF" w:rsidRDefault="001159BF">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_Toc185595679 \h </w:instrText>
      </w:r>
      <w:r>
        <w:fldChar w:fldCharType="separate"/>
      </w:r>
      <w:r>
        <w:t>38</w:t>
      </w:r>
      <w:r>
        <w:fldChar w:fldCharType="end"/>
      </w:r>
    </w:p>
    <w:p w14:paraId="49604697" w14:textId="245917CD" w:rsidR="001159BF" w:rsidRDefault="001159BF">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_Toc185595680 \h </w:instrText>
      </w:r>
      <w:r>
        <w:fldChar w:fldCharType="separate"/>
      </w:r>
      <w:r>
        <w:t>39</w:t>
      </w:r>
      <w:r>
        <w:fldChar w:fldCharType="end"/>
      </w:r>
    </w:p>
    <w:p w14:paraId="0D80EE64" w14:textId="4B11997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_Toc185595681 \h </w:instrText>
      </w:r>
      <w:r>
        <w:fldChar w:fldCharType="separate"/>
      </w:r>
      <w:r>
        <w:t>39</w:t>
      </w:r>
      <w:r>
        <w:fldChar w:fldCharType="end"/>
      </w:r>
    </w:p>
    <w:p w14:paraId="26463C82" w14:textId="5F0A602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_Toc185595682 \h </w:instrText>
      </w:r>
      <w:r>
        <w:fldChar w:fldCharType="separate"/>
      </w:r>
      <w:r>
        <w:t>40</w:t>
      </w:r>
      <w:r>
        <w:fldChar w:fldCharType="end"/>
      </w:r>
    </w:p>
    <w:p w14:paraId="6F8C1A52" w14:textId="6D8E37A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_Toc185595683 \h </w:instrText>
      </w:r>
      <w:r>
        <w:fldChar w:fldCharType="separate"/>
      </w:r>
      <w:r>
        <w:t>41</w:t>
      </w:r>
      <w:r>
        <w:fldChar w:fldCharType="end"/>
      </w:r>
    </w:p>
    <w:p w14:paraId="6CDAA67C" w14:textId="1B1F5D5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_Toc185595684 \h </w:instrText>
      </w:r>
      <w:r>
        <w:fldChar w:fldCharType="separate"/>
      </w:r>
      <w:r>
        <w:t>41</w:t>
      </w:r>
      <w:r>
        <w:fldChar w:fldCharType="end"/>
      </w:r>
    </w:p>
    <w:p w14:paraId="1B31D610" w14:textId="20B422A7"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_Toc185595685 \h </w:instrText>
      </w:r>
      <w:r>
        <w:fldChar w:fldCharType="separate"/>
      </w:r>
      <w:r>
        <w:t>42</w:t>
      </w:r>
      <w:r>
        <w:fldChar w:fldCharType="end"/>
      </w:r>
    </w:p>
    <w:p w14:paraId="61EDF6C2" w14:textId="4C4AD0A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_Toc185595686 \h </w:instrText>
      </w:r>
      <w:r>
        <w:fldChar w:fldCharType="separate"/>
      </w:r>
      <w:r>
        <w:t>42</w:t>
      </w:r>
      <w:r>
        <w:fldChar w:fldCharType="end"/>
      </w:r>
    </w:p>
    <w:p w14:paraId="01204D3E" w14:textId="5CEDF8C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_Toc185595687 \h </w:instrText>
      </w:r>
      <w:r>
        <w:fldChar w:fldCharType="separate"/>
      </w:r>
      <w:r>
        <w:t>43</w:t>
      </w:r>
      <w:r>
        <w:fldChar w:fldCharType="end"/>
      </w:r>
    </w:p>
    <w:p w14:paraId="4F3FF20E" w14:textId="14DBB41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_Toc185595688 \h </w:instrText>
      </w:r>
      <w:r>
        <w:fldChar w:fldCharType="separate"/>
      </w:r>
      <w:r>
        <w:t>44</w:t>
      </w:r>
      <w:r>
        <w:fldChar w:fldCharType="end"/>
      </w:r>
    </w:p>
    <w:p w14:paraId="6335D535" w14:textId="5E2F124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Support of Broadcast MBS Session Intended for NR RedCap UEs</w:t>
      </w:r>
      <w:r>
        <w:tab/>
      </w:r>
      <w:r>
        <w:fldChar w:fldCharType="begin" w:fldLock="1"/>
      </w:r>
      <w:r>
        <w:instrText xml:space="preserve"> PAGEREF _Toc185595689 \h </w:instrText>
      </w:r>
      <w:r>
        <w:fldChar w:fldCharType="separate"/>
      </w:r>
      <w:r>
        <w:t>45</w:t>
      </w:r>
      <w:r>
        <w:fldChar w:fldCharType="end"/>
      </w:r>
    </w:p>
    <w:p w14:paraId="23413A8E" w14:textId="41981476"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6.20</w:t>
      </w:r>
      <w:r>
        <w:rPr>
          <w:rFonts w:asciiTheme="minorHAnsi" w:eastAsiaTheme="minorEastAsia" w:hAnsiTheme="minorHAnsi" w:cstheme="minorBidi"/>
          <w:kern w:val="2"/>
          <w:sz w:val="22"/>
          <w:szCs w:val="22"/>
          <w14:ligatures w14:val="standardContextual"/>
        </w:rPr>
        <w:tab/>
      </w:r>
      <w:r>
        <w:rPr>
          <w:lang w:eastAsia="ko-KR"/>
        </w:rPr>
        <w:t>QoE Measurement Collection Support for MBS</w:t>
      </w:r>
      <w:r>
        <w:tab/>
      </w:r>
      <w:r>
        <w:fldChar w:fldCharType="begin" w:fldLock="1"/>
      </w:r>
      <w:r>
        <w:instrText xml:space="preserve"> PAGEREF _Toc185595690 \h </w:instrText>
      </w:r>
      <w:r>
        <w:fldChar w:fldCharType="separate"/>
      </w:r>
      <w:r>
        <w:t>45</w:t>
      </w:r>
      <w:r>
        <w:fldChar w:fldCharType="end"/>
      </w:r>
    </w:p>
    <w:p w14:paraId="18702D6F" w14:textId="356717AB" w:rsidR="001159BF" w:rsidRDefault="001159BF">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_Toc185595691 \h </w:instrText>
      </w:r>
      <w:r>
        <w:fldChar w:fldCharType="separate"/>
      </w:r>
      <w:r>
        <w:t>46</w:t>
      </w:r>
      <w:r>
        <w:fldChar w:fldCharType="end"/>
      </w:r>
    </w:p>
    <w:p w14:paraId="228BB89E" w14:textId="6BEA9DBF"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_Toc185595692 \h </w:instrText>
      </w:r>
      <w:r>
        <w:fldChar w:fldCharType="separate"/>
      </w:r>
      <w:r>
        <w:t>46</w:t>
      </w:r>
      <w:r>
        <w:fldChar w:fldCharType="end"/>
      </w:r>
    </w:p>
    <w:p w14:paraId="65364F33" w14:textId="2AD4EDEC"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_Toc185595693 \h </w:instrText>
      </w:r>
      <w:r>
        <w:fldChar w:fldCharType="separate"/>
      </w:r>
      <w:r>
        <w:t>46</w:t>
      </w:r>
      <w:r>
        <w:fldChar w:fldCharType="end"/>
      </w:r>
    </w:p>
    <w:p w14:paraId="6F895481" w14:textId="0E8B5061" w:rsidR="001159BF" w:rsidRDefault="001159BF">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_Toc185595694 \h </w:instrText>
      </w:r>
      <w:r>
        <w:fldChar w:fldCharType="separate"/>
      </w:r>
      <w:r>
        <w:t>46</w:t>
      </w:r>
      <w:r>
        <w:fldChar w:fldCharType="end"/>
      </w:r>
    </w:p>
    <w:p w14:paraId="027BD82C" w14:textId="20D2FBFC" w:rsidR="001159BF" w:rsidRDefault="001159BF">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_Toc185595695 \h </w:instrText>
      </w:r>
      <w:r>
        <w:fldChar w:fldCharType="separate"/>
      </w:r>
      <w:r>
        <w:t>46</w:t>
      </w:r>
      <w:r>
        <w:fldChar w:fldCharType="end"/>
      </w:r>
    </w:p>
    <w:p w14:paraId="6420B479" w14:textId="4A85B2A7" w:rsidR="001159BF" w:rsidRDefault="001159BF">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_Toc185595696 \h </w:instrText>
      </w:r>
      <w:r>
        <w:fldChar w:fldCharType="separate"/>
      </w:r>
      <w:r>
        <w:t>50</w:t>
      </w:r>
      <w:r>
        <w:fldChar w:fldCharType="end"/>
      </w:r>
    </w:p>
    <w:p w14:paraId="55B87168" w14:textId="560D3334" w:rsidR="001159BF" w:rsidRDefault="001159BF">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_Toc185595697 \h </w:instrText>
      </w:r>
      <w:r>
        <w:fldChar w:fldCharType="separate"/>
      </w:r>
      <w:r>
        <w:t>54</w:t>
      </w:r>
      <w:r>
        <w:fldChar w:fldCharType="end"/>
      </w:r>
    </w:p>
    <w:p w14:paraId="1FE37F65" w14:textId="11A101FC" w:rsidR="001159BF" w:rsidRDefault="001159BF">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_Toc185595698 \h </w:instrText>
      </w:r>
      <w:r>
        <w:fldChar w:fldCharType="separate"/>
      </w:r>
      <w:r>
        <w:t>55</w:t>
      </w:r>
      <w:r>
        <w:fldChar w:fldCharType="end"/>
      </w:r>
    </w:p>
    <w:p w14:paraId="759B0CA5" w14:textId="47DAA7F2" w:rsidR="001159BF" w:rsidRDefault="001159BF">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_Toc185595699 \h </w:instrText>
      </w:r>
      <w:r>
        <w:fldChar w:fldCharType="separate"/>
      </w:r>
      <w:r>
        <w:t>57</w:t>
      </w:r>
      <w:r>
        <w:fldChar w:fldCharType="end"/>
      </w:r>
    </w:p>
    <w:p w14:paraId="584116AB" w14:textId="53179228" w:rsidR="001159BF" w:rsidRDefault="001159BF">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_Toc185595700 \h </w:instrText>
      </w:r>
      <w:r>
        <w:fldChar w:fldCharType="separate"/>
      </w:r>
      <w:r>
        <w:t>58</w:t>
      </w:r>
      <w:r>
        <w:fldChar w:fldCharType="end"/>
      </w:r>
    </w:p>
    <w:p w14:paraId="540F7A5B" w14:textId="24F1A32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_Toc185595701 \h </w:instrText>
      </w:r>
      <w:r>
        <w:fldChar w:fldCharType="separate"/>
      </w:r>
      <w:r>
        <w:t>60</w:t>
      </w:r>
      <w:r>
        <w:fldChar w:fldCharType="end"/>
      </w:r>
    </w:p>
    <w:p w14:paraId="70D5E5E6" w14:textId="69060DFA"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_Toc185595702 \h </w:instrText>
      </w:r>
      <w:r>
        <w:fldChar w:fldCharType="separate"/>
      </w:r>
      <w:r>
        <w:t>61</w:t>
      </w:r>
      <w:r>
        <w:fldChar w:fldCharType="end"/>
      </w:r>
    </w:p>
    <w:p w14:paraId="58E19786" w14:textId="5513B0D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_Toc185595703 \h </w:instrText>
      </w:r>
      <w:r>
        <w:fldChar w:fldCharType="separate"/>
      </w:r>
      <w:r>
        <w:t>61</w:t>
      </w:r>
      <w:r>
        <w:fldChar w:fldCharType="end"/>
      </w:r>
    </w:p>
    <w:p w14:paraId="617EC9F7" w14:textId="505F3F96"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_Toc185595704 \h </w:instrText>
      </w:r>
      <w:r>
        <w:fldChar w:fldCharType="separate"/>
      </w:r>
      <w:r>
        <w:t>61</w:t>
      </w:r>
      <w:r>
        <w:fldChar w:fldCharType="end"/>
      </w:r>
    </w:p>
    <w:p w14:paraId="58170436" w14:textId="39A51376"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_Toc185595705 \h </w:instrText>
      </w:r>
      <w:r>
        <w:fldChar w:fldCharType="separate"/>
      </w:r>
      <w:r>
        <w:t>61</w:t>
      </w:r>
      <w:r>
        <w:fldChar w:fldCharType="end"/>
      </w:r>
    </w:p>
    <w:p w14:paraId="060972A6" w14:textId="387A000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_Toc185595706 \h </w:instrText>
      </w:r>
      <w:r>
        <w:fldChar w:fldCharType="separate"/>
      </w:r>
      <w:r>
        <w:t>62</w:t>
      </w:r>
      <w:r>
        <w:fldChar w:fldCharType="end"/>
      </w:r>
    </w:p>
    <w:p w14:paraId="337FF46A" w14:textId="3A84CE12"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_Toc185595707 \h </w:instrText>
      </w:r>
      <w:r>
        <w:fldChar w:fldCharType="separate"/>
      </w:r>
      <w:r>
        <w:t>62</w:t>
      </w:r>
      <w:r>
        <w:fldChar w:fldCharType="end"/>
      </w:r>
    </w:p>
    <w:p w14:paraId="4ED0637E" w14:textId="19EC49D0"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_Toc185595708 \h </w:instrText>
      </w:r>
      <w:r>
        <w:fldChar w:fldCharType="separate"/>
      </w:r>
      <w:r>
        <w:t>67</w:t>
      </w:r>
      <w:r>
        <w:fldChar w:fldCharType="end"/>
      </w:r>
    </w:p>
    <w:p w14:paraId="2B85C293" w14:textId="510FC07C"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_Toc185595709 \h </w:instrText>
      </w:r>
      <w:r>
        <w:fldChar w:fldCharType="separate"/>
      </w:r>
      <w:r>
        <w:t>68</w:t>
      </w:r>
      <w:r>
        <w:fldChar w:fldCharType="end"/>
      </w:r>
    </w:p>
    <w:p w14:paraId="45864729" w14:textId="2FD2A3C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_Toc185595710 \h </w:instrText>
      </w:r>
      <w:r>
        <w:fldChar w:fldCharType="separate"/>
      </w:r>
      <w:r>
        <w:t>68</w:t>
      </w:r>
      <w:r>
        <w:fldChar w:fldCharType="end"/>
      </w:r>
    </w:p>
    <w:p w14:paraId="4B64CDDB" w14:textId="771B8E30"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_Toc185595711 \h </w:instrText>
      </w:r>
      <w:r>
        <w:fldChar w:fldCharType="separate"/>
      </w:r>
      <w:r>
        <w:t>68</w:t>
      </w:r>
      <w:r>
        <w:fldChar w:fldCharType="end"/>
      </w:r>
    </w:p>
    <w:p w14:paraId="753A1BDA" w14:textId="3A9F62C2" w:rsidR="001159BF" w:rsidRDefault="001159BF">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7745CD">
        <w:rPr>
          <w:rFonts w:eastAsia="DengXian"/>
          <w:lang w:eastAsia="zh-CN"/>
        </w:rPr>
        <w:t>Multicast session leave requested by the network or MBS session release</w:t>
      </w:r>
      <w:r>
        <w:tab/>
      </w:r>
      <w:r>
        <w:fldChar w:fldCharType="begin" w:fldLock="1"/>
      </w:r>
      <w:r>
        <w:instrText xml:space="preserve"> PAGEREF _Toc185595712 \h </w:instrText>
      </w:r>
      <w:r>
        <w:fldChar w:fldCharType="separate"/>
      </w:r>
      <w:r>
        <w:t>70</w:t>
      </w:r>
      <w:r>
        <w:fldChar w:fldCharType="end"/>
      </w:r>
    </w:p>
    <w:p w14:paraId="514B7D78" w14:textId="43572DC3"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_Toc185595713 \h </w:instrText>
      </w:r>
      <w:r>
        <w:fldChar w:fldCharType="separate"/>
      </w:r>
      <w:r>
        <w:t>72</w:t>
      </w:r>
      <w:r>
        <w:fldChar w:fldCharType="end"/>
      </w:r>
    </w:p>
    <w:p w14:paraId="5819476C" w14:textId="7E28A525"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_Toc185595714 \h </w:instrText>
      </w:r>
      <w:r>
        <w:fldChar w:fldCharType="separate"/>
      </w:r>
      <w:r>
        <w:t>73</w:t>
      </w:r>
      <w:r>
        <w:fldChar w:fldCharType="end"/>
      </w:r>
    </w:p>
    <w:p w14:paraId="5CD5EA7A" w14:textId="4AB46802"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_Toc185595715 \h </w:instrText>
      </w:r>
      <w:r>
        <w:fldChar w:fldCharType="separate"/>
      </w:r>
      <w:r>
        <w:t>73</w:t>
      </w:r>
      <w:r>
        <w:fldChar w:fldCharType="end"/>
      </w:r>
    </w:p>
    <w:p w14:paraId="159127E9" w14:textId="280F171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_Toc185595716 \h </w:instrText>
      </w:r>
      <w:r>
        <w:fldChar w:fldCharType="separate"/>
      </w:r>
      <w:r>
        <w:t>73</w:t>
      </w:r>
      <w:r>
        <w:fldChar w:fldCharType="end"/>
      </w:r>
    </w:p>
    <w:p w14:paraId="7CB4C419" w14:textId="3C253325"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_Toc185595717 \h </w:instrText>
      </w:r>
      <w:r>
        <w:fldChar w:fldCharType="separate"/>
      </w:r>
      <w:r>
        <w:t>75</w:t>
      </w:r>
      <w:r>
        <w:fldChar w:fldCharType="end"/>
      </w:r>
    </w:p>
    <w:p w14:paraId="3DD3E499" w14:textId="1DDA51F6"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_Toc185595718 \h </w:instrText>
      </w:r>
      <w:r>
        <w:fldChar w:fldCharType="separate"/>
      </w:r>
      <w:r>
        <w:t>76</w:t>
      </w:r>
      <w:r>
        <w:fldChar w:fldCharType="end"/>
      </w:r>
    </w:p>
    <w:p w14:paraId="04F5A29E" w14:textId="5E90B8AC"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_Toc185595719 \h </w:instrText>
      </w:r>
      <w:r>
        <w:fldChar w:fldCharType="separate"/>
      </w:r>
      <w:r>
        <w:t>77</w:t>
      </w:r>
      <w:r>
        <w:fldChar w:fldCharType="end"/>
      </w:r>
    </w:p>
    <w:p w14:paraId="5E6C437D" w14:textId="334C2A07"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_Toc185595720 \h </w:instrText>
      </w:r>
      <w:r>
        <w:fldChar w:fldCharType="separate"/>
      </w:r>
      <w:r>
        <w:t>77</w:t>
      </w:r>
      <w:r>
        <w:fldChar w:fldCharType="end"/>
      </w:r>
    </w:p>
    <w:p w14:paraId="7A66062C" w14:textId="6EABAF9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RRC_INACTIVE procedure</w:t>
      </w:r>
      <w:r>
        <w:tab/>
      </w:r>
      <w:r>
        <w:fldChar w:fldCharType="begin" w:fldLock="1"/>
      </w:r>
      <w:r>
        <w:instrText xml:space="preserve"> PAGEREF _Toc185595721 \h </w:instrText>
      </w:r>
      <w:r>
        <w:fldChar w:fldCharType="separate"/>
      </w:r>
      <w:r>
        <w:t>78</w:t>
      </w:r>
      <w:r>
        <w:fldChar w:fldCharType="end"/>
      </w:r>
    </w:p>
    <w:p w14:paraId="3707B82D" w14:textId="506D558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_Toc185595722 \h </w:instrText>
      </w:r>
      <w:r>
        <w:fldChar w:fldCharType="separate"/>
      </w:r>
      <w:r>
        <w:t>78</w:t>
      </w:r>
      <w:r>
        <w:fldChar w:fldCharType="end"/>
      </w:r>
    </w:p>
    <w:p w14:paraId="3E31694B" w14:textId="30C31E24"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_Toc185595723 \h </w:instrText>
      </w:r>
      <w:r>
        <w:fldChar w:fldCharType="separate"/>
      </w:r>
      <w:r>
        <w:t>78</w:t>
      </w:r>
      <w:r>
        <w:fldChar w:fldCharType="end"/>
      </w:r>
    </w:p>
    <w:p w14:paraId="08A13F03" w14:textId="4AB7669F" w:rsidR="001159BF" w:rsidRDefault="001159BF">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_Toc185595724 \h </w:instrText>
      </w:r>
      <w:r>
        <w:fldChar w:fldCharType="separate"/>
      </w:r>
      <w:r>
        <w:t>79</w:t>
      </w:r>
      <w:r>
        <w:fldChar w:fldCharType="end"/>
      </w:r>
    </w:p>
    <w:p w14:paraId="2CFB049F" w14:textId="37F94512" w:rsidR="001159BF" w:rsidRDefault="001159BF">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_Toc185595725 \h </w:instrText>
      </w:r>
      <w:r>
        <w:fldChar w:fldCharType="separate"/>
      </w:r>
      <w:r>
        <w:t>79</w:t>
      </w:r>
      <w:r>
        <w:fldChar w:fldCharType="end"/>
      </w:r>
    </w:p>
    <w:p w14:paraId="34ED19E2" w14:textId="69BFA057" w:rsidR="001159BF" w:rsidRDefault="001159BF">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_Toc185595726 \h </w:instrText>
      </w:r>
      <w:r>
        <w:fldChar w:fldCharType="separate"/>
      </w:r>
      <w:r>
        <w:t>79</w:t>
      </w:r>
      <w:r>
        <w:fldChar w:fldCharType="end"/>
      </w:r>
    </w:p>
    <w:p w14:paraId="0706CFF1" w14:textId="3746086E" w:rsidR="001159BF" w:rsidRDefault="001159BF">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_Toc185595727 \h </w:instrText>
      </w:r>
      <w:r>
        <w:fldChar w:fldCharType="separate"/>
      </w:r>
      <w:r>
        <w:t>79</w:t>
      </w:r>
      <w:r>
        <w:fldChar w:fldCharType="end"/>
      </w:r>
    </w:p>
    <w:p w14:paraId="2B64060D" w14:textId="5396EF5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lastRenderedPageBreak/>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_Toc185595728 \h </w:instrText>
      </w:r>
      <w:r>
        <w:fldChar w:fldCharType="separate"/>
      </w:r>
      <w:r>
        <w:t>79</w:t>
      </w:r>
      <w:r>
        <w:fldChar w:fldCharType="end"/>
      </w:r>
    </w:p>
    <w:p w14:paraId="3748EEB9" w14:textId="1E823B39" w:rsidR="001159BF" w:rsidRDefault="001159BF">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_Toc185595729 \h </w:instrText>
      </w:r>
      <w:r>
        <w:fldChar w:fldCharType="separate"/>
      </w:r>
      <w:r>
        <w:t>79</w:t>
      </w:r>
      <w:r>
        <w:fldChar w:fldCharType="end"/>
      </w:r>
    </w:p>
    <w:p w14:paraId="03FB0C6C" w14:textId="0D9CC42E"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7.2.4.2.0</w:t>
      </w:r>
      <w:r>
        <w:rPr>
          <w:rFonts w:asciiTheme="minorHAnsi" w:eastAsiaTheme="minorEastAsia" w:hAnsiTheme="minorHAnsi" w:cstheme="minorBidi"/>
          <w:kern w:val="2"/>
          <w:sz w:val="22"/>
          <w:szCs w:val="22"/>
          <w14:ligatures w14:val="standardContextual"/>
        </w:rPr>
        <w:tab/>
      </w:r>
      <w:r w:rsidRPr="007745CD">
        <w:rPr>
          <w:rFonts w:eastAsia="MS Mincho"/>
        </w:rPr>
        <w:t>Creation for location dependent MBS session</w:t>
      </w:r>
      <w:r>
        <w:tab/>
      </w:r>
      <w:r>
        <w:fldChar w:fldCharType="begin" w:fldLock="1"/>
      </w:r>
      <w:r>
        <w:instrText xml:space="preserve"> PAGEREF _Toc185595730 \h </w:instrText>
      </w:r>
      <w:r>
        <w:fldChar w:fldCharType="separate"/>
      </w:r>
      <w:r>
        <w:t>79</w:t>
      </w:r>
      <w:r>
        <w:fldChar w:fldCharType="end"/>
      </w:r>
    </w:p>
    <w:p w14:paraId="51183D36" w14:textId="69BC557A"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7.2.4.2.1</w:t>
      </w:r>
      <w:r>
        <w:rPr>
          <w:rFonts w:asciiTheme="minorHAnsi" w:eastAsiaTheme="minorEastAsia" w:hAnsiTheme="minorHAnsi" w:cstheme="minorBidi"/>
          <w:kern w:val="2"/>
          <w:sz w:val="22"/>
          <w:szCs w:val="22"/>
          <w14:ligatures w14:val="standardContextual"/>
        </w:rPr>
        <w:tab/>
      </w:r>
      <w:r w:rsidRPr="007745CD">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_Toc185595731 \h </w:instrText>
      </w:r>
      <w:r>
        <w:fldChar w:fldCharType="separate"/>
      </w:r>
      <w:r>
        <w:t>80</w:t>
      </w:r>
      <w:r>
        <w:fldChar w:fldCharType="end"/>
      </w:r>
    </w:p>
    <w:p w14:paraId="29F12061" w14:textId="34B3C2A2"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7.2.4.2.2</w:t>
      </w:r>
      <w:r>
        <w:rPr>
          <w:rFonts w:asciiTheme="minorHAnsi" w:eastAsiaTheme="minorEastAsia" w:hAnsiTheme="minorHAnsi" w:cstheme="minorBidi"/>
          <w:kern w:val="2"/>
          <w:sz w:val="22"/>
          <w:szCs w:val="22"/>
          <w14:ligatures w14:val="standardContextual"/>
        </w:rPr>
        <w:tab/>
      </w:r>
      <w:r w:rsidRPr="007745CD">
        <w:rPr>
          <w:rFonts w:eastAsia="MS Mincho"/>
        </w:rPr>
        <w:t>Void</w:t>
      </w:r>
      <w:r>
        <w:tab/>
      </w:r>
      <w:r>
        <w:fldChar w:fldCharType="begin" w:fldLock="1"/>
      </w:r>
      <w:r>
        <w:instrText xml:space="preserve"> PAGEREF _Toc185595732 \h </w:instrText>
      </w:r>
      <w:r>
        <w:fldChar w:fldCharType="separate"/>
      </w:r>
      <w:r>
        <w:t>81</w:t>
      </w:r>
      <w:r>
        <w:fldChar w:fldCharType="end"/>
      </w:r>
    </w:p>
    <w:p w14:paraId="2273E1F6" w14:textId="3034C51D"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_Toc185595733 \h </w:instrText>
      </w:r>
      <w:r>
        <w:fldChar w:fldCharType="separate"/>
      </w:r>
      <w:r>
        <w:t>81</w:t>
      </w:r>
      <w:r>
        <w:fldChar w:fldCharType="end"/>
      </w:r>
    </w:p>
    <w:p w14:paraId="52B06119" w14:textId="504CF51D" w:rsidR="001159BF" w:rsidRDefault="001159BF">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_Toc185595734 \h </w:instrText>
      </w:r>
      <w:r>
        <w:fldChar w:fldCharType="separate"/>
      </w:r>
      <w:r>
        <w:t>83</w:t>
      </w:r>
      <w:r>
        <w:fldChar w:fldCharType="end"/>
      </w:r>
    </w:p>
    <w:p w14:paraId="5389E7E7" w14:textId="6BBC5704" w:rsidR="001159BF" w:rsidRDefault="001159BF">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_Toc185595735 \h </w:instrText>
      </w:r>
      <w:r>
        <w:fldChar w:fldCharType="separate"/>
      </w:r>
      <w:r>
        <w:t>83</w:t>
      </w:r>
      <w:r>
        <w:fldChar w:fldCharType="end"/>
      </w:r>
    </w:p>
    <w:p w14:paraId="6C92715E" w14:textId="70E1CA6A"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_Toc185595736 \h </w:instrText>
      </w:r>
      <w:r>
        <w:fldChar w:fldCharType="separate"/>
      </w:r>
      <w:r>
        <w:t>84</w:t>
      </w:r>
      <w:r>
        <w:fldChar w:fldCharType="end"/>
      </w:r>
    </w:p>
    <w:p w14:paraId="491404EE" w14:textId="3B1AF584"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_Toc185595737 \h </w:instrText>
      </w:r>
      <w:r>
        <w:fldChar w:fldCharType="separate"/>
      </w:r>
      <w:r>
        <w:t>84</w:t>
      </w:r>
      <w:r>
        <w:fldChar w:fldCharType="end"/>
      </w:r>
    </w:p>
    <w:p w14:paraId="200DF9F3" w14:textId="11563F9B"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_Toc185595738 \h </w:instrText>
      </w:r>
      <w:r>
        <w:fldChar w:fldCharType="separate"/>
      </w:r>
      <w:r>
        <w:t>85</w:t>
      </w:r>
      <w:r>
        <w:fldChar w:fldCharType="end"/>
      </w:r>
    </w:p>
    <w:p w14:paraId="533AB0CC" w14:textId="02E3965E"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_Toc185595739 \h </w:instrText>
      </w:r>
      <w:r>
        <w:fldChar w:fldCharType="separate"/>
      </w:r>
      <w:r>
        <w:t>85</w:t>
      </w:r>
      <w:r>
        <w:fldChar w:fldCharType="end"/>
      </w:r>
    </w:p>
    <w:p w14:paraId="0D9D73EE" w14:textId="7A3C74E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_Toc185595740 \h </w:instrText>
      </w:r>
      <w:r>
        <w:fldChar w:fldCharType="separate"/>
      </w:r>
      <w:r>
        <w:t>85</w:t>
      </w:r>
      <w:r>
        <w:fldChar w:fldCharType="end"/>
      </w:r>
    </w:p>
    <w:p w14:paraId="6C752190" w14:textId="4BCB4DD1"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_Toc185595741 \h </w:instrText>
      </w:r>
      <w:r>
        <w:fldChar w:fldCharType="separate"/>
      </w:r>
      <w:r>
        <w:t>85</w:t>
      </w:r>
      <w:r>
        <w:fldChar w:fldCharType="end"/>
      </w:r>
    </w:p>
    <w:p w14:paraId="649582AD" w14:textId="4267E36F" w:rsidR="001159BF" w:rsidRDefault="001159BF">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_Toc185595742 \h </w:instrText>
      </w:r>
      <w:r>
        <w:fldChar w:fldCharType="separate"/>
      </w:r>
      <w:r>
        <w:t>85</w:t>
      </w:r>
      <w:r>
        <w:fldChar w:fldCharType="end"/>
      </w:r>
    </w:p>
    <w:p w14:paraId="56C3204E" w14:textId="4EA8FD2A" w:rsidR="001159BF" w:rsidRDefault="001159BF">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_Toc185595743 \h </w:instrText>
      </w:r>
      <w:r>
        <w:fldChar w:fldCharType="separate"/>
      </w:r>
      <w:r>
        <w:t>86</w:t>
      </w:r>
      <w:r>
        <w:fldChar w:fldCharType="end"/>
      </w:r>
    </w:p>
    <w:p w14:paraId="16BB3B09" w14:textId="35BD8206"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_Toc185595744 \h </w:instrText>
      </w:r>
      <w:r>
        <w:fldChar w:fldCharType="separate"/>
      </w:r>
      <w:r>
        <w:t>87</w:t>
      </w:r>
      <w:r>
        <w:fldChar w:fldCharType="end"/>
      </w:r>
    </w:p>
    <w:p w14:paraId="27D494EC" w14:textId="2C53CF54"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_Toc185595745 \h </w:instrText>
      </w:r>
      <w:r>
        <w:fldChar w:fldCharType="separate"/>
      </w:r>
      <w:r>
        <w:t>87</w:t>
      </w:r>
      <w:r>
        <w:fldChar w:fldCharType="end"/>
      </w:r>
    </w:p>
    <w:p w14:paraId="2161F49B" w14:textId="64E8FAEB"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_Toc185595746 \h </w:instrText>
      </w:r>
      <w:r>
        <w:fldChar w:fldCharType="separate"/>
      </w:r>
      <w:r>
        <w:t>88</w:t>
      </w:r>
      <w:r>
        <w:fldChar w:fldCharType="end"/>
      </w:r>
    </w:p>
    <w:p w14:paraId="45F1B41A" w14:textId="3DA2C247"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_Toc185595747 \h </w:instrText>
      </w:r>
      <w:r>
        <w:fldChar w:fldCharType="separate"/>
      </w:r>
      <w:r>
        <w:t>88</w:t>
      </w:r>
      <w:r>
        <w:fldChar w:fldCharType="end"/>
      </w:r>
    </w:p>
    <w:p w14:paraId="64972275" w14:textId="79356A05"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_Toc185595748 \h </w:instrText>
      </w:r>
      <w:r>
        <w:fldChar w:fldCharType="separate"/>
      </w:r>
      <w:r>
        <w:t>88</w:t>
      </w:r>
      <w:r>
        <w:fldChar w:fldCharType="end"/>
      </w:r>
    </w:p>
    <w:p w14:paraId="1511DA9E" w14:textId="2238FF61" w:rsidR="001159BF" w:rsidRDefault="001159BF">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_Toc185595749 \h </w:instrText>
      </w:r>
      <w:r>
        <w:fldChar w:fldCharType="separate"/>
      </w:r>
      <w:r>
        <w:t>88</w:t>
      </w:r>
      <w:r>
        <w:fldChar w:fldCharType="end"/>
      </w:r>
    </w:p>
    <w:p w14:paraId="68FC9964" w14:textId="1BA0CC4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_Toc185595750 \h </w:instrText>
      </w:r>
      <w:r>
        <w:fldChar w:fldCharType="separate"/>
      </w:r>
      <w:r>
        <w:t>88</w:t>
      </w:r>
      <w:r>
        <w:fldChar w:fldCharType="end"/>
      </w:r>
    </w:p>
    <w:p w14:paraId="3D9581CC" w14:textId="14E27D88"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_Toc185595751 \h </w:instrText>
      </w:r>
      <w:r>
        <w:fldChar w:fldCharType="separate"/>
      </w:r>
      <w:r>
        <w:t>89</w:t>
      </w:r>
      <w:r>
        <w:fldChar w:fldCharType="end"/>
      </w:r>
    </w:p>
    <w:p w14:paraId="2BA13B3D" w14:textId="1DA8A4D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_Toc185595752 \h </w:instrText>
      </w:r>
      <w:r>
        <w:fldChar w:fldCharType="separate"/>
      </w:r>
      <w:r>
        <w:t>92</w:t>
      </w:r>
      <w:r>
        <w:fldChar w:fldCharType="end"/>
      </w:r>
    </w:p>
    <w:p w14:paraId="636A5B9D" w14:textId="420F6221" w:rsidR="001159BF" w:rsidRDefault="001159BF">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_Toc185595753 \h </w:instrText>
      </w:r>
      <w:r>
        <w:fldChar w:fldCharType="separate"/>
      </w:r>
      <w:r>
        <w:t>93</w:t>
      </w:r>
      <w:r>
        <w:fldChar w:fldCharType="end"/>
      </w:r>
    </w:p>
    <w:p w14:paraId="024988AE" w14:textId="61171126" w:rsidR="001159BF" w:rsidRDefault="001159BF">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_Toc185595754 \h </w:instrText>
      </w:r>
      <w:r>
        <w:fldChar w:fldCharType="separate"/>
      </w:r>
      <w:r>
        <w:t>96</w:t>
      </w:r>
      <w:r>
        <w:fldChar w:fldCharType="end"/>
      </w:r>
    </w:p>
    <w:p w14:paraId="5A0D2B3D" w14:textId="16BEDE51" w:rsidR="001159BF" w:rsidRDefault="001159BF">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_Toc185595755 \h </w:instrText>
      </w:r>
      <w:r>
        <w:fldChar w:fldCharType="separate"/>
      </w:r>
      <w:r>
        <w:t>96</w:t>
      </w:r>
      <w:r>
        <w:fldChar w:fldCharType="end"/>
      </w:r>
    </w:p>
    <w:p w14:paraId="4640AD90" w14:textId="3F7D5695" w:rsidR="001159BF" w:rsidRDefault="001159BF">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_Toc185595756 \h </w:instrText>
      </w:r>
      <w:r>
        <w:fldChar w:fldCharType="separate"/>
      </w:r>
      <w:r>
        <w:t>96</w:t>
      </w:r>
      <w:r>
        <w:fldChar w:fldCharType="end"/>
      </w:r>
    </w:p>
    <w:p w14:paraId="3A4F3518" w14:textId="7FB1A02D" w:rsidR="001159BF" w:rsidRDefault="001159BF">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_Toc185595757 \h </w:instrText>
      </w:r>
      <w:r>
        <w:fldChar w:fldCharType="separate"/>
      </w:r>
      <w:r>
        <w:t>97</w:t>
      </w:r>
      <w:r>
        <w:fldChar w:fldCharType="end"/>
      </w:r>
    </w:p>
    <w:p w14:paraId="0BB4B403" w14:textId="12E9A13C" w:rsidR="001159BF" w:rsidRDefault="001159BF">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_Toc185595758 \h </w:instrText>
      </w:r>
      <w:r>
        <w:fldChar w:fldCharType="separate"/>
      </w:r>
      <w:r>
        <w:t>97</w:t>
      </w:r>
      <w:r>
        <w:fldChar w:fldCharType="end"/>
      </w:r>
    </w:p>
    <w:p w14:paraId="2E6A85D9" w14:textId="16C68D71"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_Toc185595759 \h </w:instrText>
      </w:r>
      <w:r>
        <w:fldChar w:fldCharType="separate"/>
      </w:r>
      <w:r>
        <w:t>98</w:t>
      </w:r>
      <w:r>
        <w:fldChar w:fldCharType="end"/>
      </w:r>
    </w:p>
    <w:p w14:paraId="479D967F" w14:textId="11E1DBCE" w:rsidR="001159BF" w:rsidRDefault="001159B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_Toc185595760 \h </w:instrText>
      </w:r>
      <w:r>
        <w:fldChar w:fldCharType="separate"/>
      </w:r>
      <w:r>
        <w:t>98</w:t>
      </w:r>
      <w:r>
        <w:fldChar w:fldCharType="end"/>
      </w:r>
    </w:p>
    <w:p w14:paraId="03A3569D" w14:textId="73257A3E" w:rsidR="001159BF" w:rsidRDefault="001159BF">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_Toc185595761 \h </w:instrText>
      </w:r>
      <w:r>
        <w:fldChar w:fldCharType="separate"/>
      </w:r>
      <w:r>
        <w:t>101</w:t>
      </w:r>
      <w:r>
        <w:fldChar w:fldCharType="end"/>
      </w:r>
    </w:p>
    <w:p w14:paraId="2C3E7BA9" w14:textId="3CFB23BE" w:rsidR="001159BF" w:rsidRDefault="001159B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_Toc185595762 \h </w:instrText>
      </w:r>
      <w:r>
        <w:fldChar w:fldCharType="separate"/>
      </w:r>
      <w:r>
        <w:t>101</w:t>
      </w:r>
      <w:r>
        <w:fldChar w:fldCharType="end"/>
      </w:r>
    </w:p>
    <w:p w14:paraId="741AC5D4" w14:textId="0A523903"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_Toc185595763 \h </w:instrText>
      </w:r>
      <w:r>
        <w:fldChar w:fldCharType="separate"/>
      </w:r>
      <w:r>
        <w:t>102</w:t>
      </w:r>
      <w:r>
        <w:fldChar w:fldCharType="end"/>
      </w:r>
    </w:p>
    <w:p w14:paraId="42244223" w14:textId="7227F0B9"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_Toc185595764 \h </w:instrText>
      </w:r>
      <w:r>
        <w:fldChar w:fldCharType="separate"/>
      </w:r>
      <w:r>
        <w:t>103</w:t>
      </w:r>
      <w:r>
        <w:fldChar w:fldCharType="end"/>
      </w:r>
    </w:p>
    <w:p w14:paraId="040A16C1" w14:textId="38E22A45"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lang w:eastAsia="zh-CN"/>
        </w:rPr>
        <w:t>7.3.4</w:t>
      </w:r>
      <w:r>
        <w:rPr>
          <w:rFonts w:asciiTheme="minorHAnsi" w:eastAsiaTheme="minorEastAsia" w:hAnsiTheme="minorHAnsi" w:cstheme="minorBidi"/>
          <w:kern w:val="2"/>
          <w:sz w:val="22"/>
          <w:szCs w:val="22"/>
          <w14:ligatures w14:val="standardContextual"/>
        </w:rPr>
        <w:tab/>
      </w:r>
      <w:r w:rsidRPr="007745CD">
        <w:rPr>
          <w:rFonts w:eastAsia="DengXian"/>
          <w:lang w:eastAsia="zh-CN"/>
        </w:rPr>
        <w:t xml:space="preserve">Support for </w:t>
      </w:r>
      <w:r>
        <w:rPr>
          <w:lang w:eastAsia="ko-KR"/>
        </w:rPr>
        <w:t>Location dependent Broadcast Service</w:t>
      </w:r>
      <w:r>
        <w:tab/>
      </w:r>
      <w:r>
        <w:fldChar w:fldCharType="begin" w:fldLock="1"/>
      </w:r>
      <w:r>
        <w:instrText xml:space="preserve"> PAGEREF _Toc185595765 \h </w:instrText>
      </w:r>
      <w:r>
        <w:fldChar w:fldCharType="separate"/>
      </w:r>
      <w:r>
        <w:t>105</w:t>
      </w:r>
      <w:r>
        <w:fldChar w:fldCharType="end"/>
      </w:r>
    </w:p>
    <w:p w14:paraId="12179C05" w14:textId="5DEE06E3"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_Toc185595766 \h </w:instrText>
      </w:r>
      <w:r>
        <w:fldChar w:fldCharType="separate"/>
      </w:r>
      <w:r>
        <w:t>105</w:t>
      </w:r>
      <w:r>
        <w:fldChar w:fldCharType="end"/>
      </w:r>
    </w:p>
    <w:p w14:paraId="2EC91E3F" w14:textId="2A6E74BE" w:rsidR="001159BF" w:rsidRDefault="001159BF">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_Toc185595767 \h </w:instrText>
      </w:r>
      <w:r>
        <w:fldChar w:fldCharType="separate"/>
      </w:r>
      <w:r>
        <w:t>106</w:t>
      </w:r>
      <w:r>
        <w:fldChar w:fldCharType="end"/>
      </w:r>
    </w:p>
    <w:p w14:paraId="749A13BA" w14:textId="66EA1763" w:rsidR="001159BF" w:rsidRDefault="001159BF">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_Toc185595768 \h </w:instrText>
      </w:r>
      <w:r>
        <w:fldChar w:fldCharType="separate"/>
      </w:r>
      <w:r>
        <w:t>107</w:t>
      </w:r>
      <w:r>
        <w:fldChar w:fldCharType="end"/>
      </w:r>
    </w:p>
    <w:p w14:paraId="55F3B34A" w14:textId="42084FE0" w:rsidR="001159BF" w:rsidRDefault="001159BF">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_Toc185595769 \h </w:instrText>
      </w:r>
      <w:r>
        <w:fldChar w:fldCharType="separate"/>
      </w:r>
      <w:r>
        <w:t>108</w:t>
      </w:r>
      <w:r>
        <w:fldChar w:fldCharType="end"/>
      </w:r>
    </w:p>
    <w:p w14:paraId="01320D4E" w14:textId="00055D94"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_Toc185595770 \h </w:instrText>
      </w:r>
      <w:r>
        <w:fldChar w:fldCharType="separate"/>
      </w:r>
      <w:r>
        <w:t>109</w:t>
      </w:r>
      <w:r>
        <w:fldChar w:fldCharType="end"/>
      </w:r>
    </w:p>
    <w:p w14:paraId="783520A1" w14:textId="31435CF0" w:rsidR="001159BF" w:rsidRDefault="001159BF">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_Toc185595771 \h </w:instrText>
      </w:r>
      <w:r>
        <w:fldChar w:fldCharType="separate"/>
      </w:r>
      <w:r>
        <w:t>109</w:t>
      </w:r>
      <w:r>
        <w:fldChar w:fldCharType="end"/>
      </w:r>
    </w:p>
    <w:p w14:paraId="2931C2A4" w14:textId="23957D2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_Toc185595772 \h </w:instrText>
      </w:r>
      <w:r>
        <w:fldChar w:fldCharType="separate"/>
      </w:r>
      <w:r>
        <w:t>110</w:t>
      </w:r>
      <w:r>
        <w:fldChar w:fldCharType="end"/>
      </w:r>
    </w:p>
    <w:p w14:paraId="7504E039" w14:textId="233F0F96"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_Toc185595773 \h </w:instrText>
      </w:r>
      <w:r>
        <w:fldChar w:fldCharType="separate"/>
      </w:r>
      <w:r>
        <w:t>110</w:t>
      </w:r>
      <w:r>
        <w:fldChar w:fldCharType="end"/>
      </w:r>
    </w:p>
    <w:p w14:paraId="571AD1F5" w14:textId="07E3AA6C" w:rsidR="001159BF" w:rsidRDefault="001159BF">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_Toc185595774 \h </w:instrText>
      </w:r>
      <w:r>
        <w:fldChar w:fldCharType="separate"/>
      </w:r>
      <w:r>
        <w:t>112</w:t>
      </w:r>
      <w:r>
        <w:fldChar w:fldCharType="end"/>
      </w:r>
    </w:p>
    <w:p w14:paraId="3AF58988" w14:textId="2968F6CA"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_Toc185595775 \h </w:instrText>
      </w:r>
      <w:r>
        <w:fldChar w:fldCharType="separate"/>
      </w:r>
      <w:r>
        <w:t>113</w:t>
      </w:r>
      <w:r>
        <w:fldChar w:fldCharType="end"/>
      </w:r>
    </w:p>
    <w:p w14:paraId="78AA04F6" w14:textId="183F73A8" w:rsidR="001159BF" w:rsidRDefault="001159BF">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_Toc185595776 \h </w:instrText>
      </w:r>
      <w:r>
        <w:fldChar w:fldCharType="separate"/>
      </w:r>
      <w:r>
        <w:t>114</w:t>
      </w:r>
      <w:r>
        <w:fldChar w:fldCharType="end"/>
      </w:r>
    </w:p>
    <w:p w14:paraId="2D8D5A6A" w14:textId="6622FF10"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_Toc185595777 \h </w:instrText>
      </w:r>
      <w:r>
        <w:fldChar w:fldCharType="separate"/>
      </w:r>
      <w:r>
        <w:t>114</w:t>
      </w:r>
      <w:r>
        <w:fldChar w:fldCharType="end"/>
      </w:r>
    </w:p>
    <w:p w14:paraId="22D25087" w14:textId="4CB7DF83"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_Toc185595778 \h </w:instrText>
      </w:r>
      <w:r>
        <w:fldChar w:fldCharType="separate"/>
      </w:r>
      <w:r>
        <w:t>114</w:t>
      </w:r>
      <w:r>
        <w:fldChar w:fldCharType="end"/>
      </w:r>
    </w:p>
    <w:p w14:paraId="79681179" w14:textId="5339F2E7"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_Toc185595779 \h </w:instrText>
      </w:r>
      <w:r>
        <w:fldChar w:fldCharType="separate"/>
      </w:r>
      <w:r>
        <w:t>114</w:t>
      </w:r>
      <w:r>
        <w:fldChar w:fldCharType="end"/>
      </w:r>
    </w:p>
    <w:p w14:paraId="28734545" w14:textId="12FA5AE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_Toc185595780 \h </w:instrText>
      </w:r>
      <w:r>
        <w:fldChar w:fldCharType="separate"/>
      </w:r>
      <w:r>
        <w:t>114</w:t>
      </w:r>
      <w:r>
        <w:fldChar w:fldCharType="end"/>
      </w:r>
    </w:p>
    <w:p w14:paraId="69353AB6" w14:textId="431357E9" w:rsidR="001159BF" w:rsidRDefault="001159BF">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_Toc185595781 \h </w:instrText>
      </w:r>
      <w:r>
        <w:fldChar w:fldCharType="separate"/>
      </w:r>
      <w:r>
        <w:t>116</w:t>
      </w:r>
      <w:r>
        <w:fldChar w:fldCharType="end"/>
      </w:r>
    </w:p>
    <w:p w14:paraId="3A1A3F5E" w14:textId="13B28353" w:rsidR="001159BF" w:rsidRDefault="001159BF">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_Toc185595782 \h </w:instrText>
      </w:r>
      <w:r>
        <w:fldChar w:fldCharType="separate"/>
      </w:r>
      <w:r>
        <w:t>116</w:t>
      </w:r>
      <w:r>
        <w:fldChar w:fldCharType="end"/>
      </w:r>
    </w:p>
    <w:p w14:paraId="1BFDDE87" w14:textId="7B0A9FB2" w:rsidR="001159BF" w:rsidRDefault="001159BF">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_Toc185595783 \h </w:instrText>
      </w:r>
      <w:r>
        <w:fldChar w:fldCharType="separate"/>
      </w:r>
      <w:r>
        <w:t>116</w:t>
      </w:r>
      <w:r>
        <w:fldChar w:fldCharType="end"/>
      </w:r>
    </w:p>
    <w:p w14:paraId="754EB1AA" w14:textId="27C8FE1F"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lastRenderedPageBreak/>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_Toc185595784 \h </w:instrText>
      </w:r>
      <w:r>
        <w:fldChar w:fldCharType="separate"/>
      </w:r>
      <w:r>
        <w:t>116</w:t>
      </w:r>
      <w:r>
        <w:fldChar w:fldCharType="end"/>
      </w:r>
    </w:p>
    <w:p w14:paraId="6702B1AE" w14:textId="05D81557"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_Toc185595785 \h </w:instrText>
      </w:r>
      <w:r>
        <w:fldChar w:fldCharType="separate"/>
      </w:r>
      <w:r>
        <w:t>116</w:t>
      </w:r>
      <w:r>
        <w:fldChar w:fldCharType="end"/>
      </w:r>
    </w:p>
    <w:p w14:paraId="6D6741D7" w14:textId="65FED89F" w:rsidR="001159BF" w:rsidRDefault="001159BF">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_Toc185595786 \h </w:instrText>
      </w:r>
      <w:r>
        <w:fldChar w:fldCharType="separate"/>
      </w:r>
      <w:r>
        <w:t>116</w:t>
      </w:r>
      <w:r>
        <w:fldChar w:fldCharType="end"/>
      </w:r>
    </w:p>
    <w:p w14:paraId="2D55C8F2" w14:textId="05C5D513" w:rsidR="001159BF" w:rsidRDefault="001159BF">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_Toc185595787 \h </w:instrText>
      </w:r>
      <w:r>
        <w:fldChar w:fldCharType="separate"/>
      </w:r>
      <w:r>
        <w:t>116</w:t>
      </w:r>
      <w:r>
        <w:fldChar w:fldCharType="end"/>
      </w:r>
    </w:p>
    <w:p w14:paraId="4F0ABEDC" w14:textId="6171BF64"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_Toc185595788 \h </w:instrText>
      </w:r>
      <w:r>
        <w:fldChar w:fldCharType="separate"/>
      </w:r>
      <w:r>
        <w:t>117</w:t>
      </w:r>
      <w:r>
        <w:fldChar w:fldCharType="end"/>
      </w:r>
    </w:p>
    <w:p w14:paraId="6A48DAAE" w14:textId="1525DF68"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_Toc185595789 \h </w:instrText>
      </w:r>
      <w:r>
        <w:fldChar w:fldCharType="separate"/>
      </w:r>
      <w:r>
        <w:t>117</w:t>
      </w:r>
      <w:r>
        <w:fldChar w:fldCharType="end"/>
      </w:r>
    </w:p>
    <w:p w14:paraId="07FA4079" w14:textId="3A7F5D65" w:rsidR="001159BF" w:rsidRDefault="001159BF">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_Toc185595790 \h </w:instrText>
      </w:r>
      <w:r>
        <w:fldChar w:fldCharType="separate"/>
      </w:r>
      <w:r>
        <w:t>117</w:t>
      </w:r>
      <w:r>
        <w:fldChar w:fldCharType="end"/>
      </w:r>
    </w:p>
    <w:p w14:paraId="26880DB8" w14:textId="50E9C921" w:rsidR="001159BF" w:rsidRDefault="001159BF">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_Toc185595791 \h </w:instrText>
      </w:r>
      <w:r>
        <w:fldChar w:fldCharType="separate"/>
      </w:r>
      <w:r>
        <w:t>118</w:t>
      </w:r>
      <w:r>
        <w:fldChar w:fldCharType="end"/>
      </w:r>
    </w:p>
    <w:p w14:paraId="4C830251" w14:textId="4A283A84"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_Toc185595792 \h </w:instrText>
      </w:r>
      <w:r>
        <w:fldChar w:fldCharType="separate"/>
      </w:r>
      <w:r>
        <w:t>118</w:t>
      </w:r>
      <w:r>
        <w:fldChar w:fldCharType="end"/>
      </w:r>
    </w:p>
    <w:p w14:paraId="58FCB949" w14:textId="15557928" w:rsidR="001159BF" w:rsidRDefault="001159BF">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_Toc185595793 \h </w:instrText>
      </w:r>
      <w:r>
        <w:fldChar w:fldCharType="separate"/>
      </w:r>
      <w:r>
        <w:t>118</w:t>
      </w:r>
      <w:r>
        <w:fldChar w:fldCharType="end"/>
      </w:r>
    </w:p>
    <w:p w14:paraId="725D19E1" w14:textId="671AB50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_Toc185595794 \h </w:instrText>
      </w:r>
      <w:r>
        <w:fldChar w:fldCharType="separate"/>
      </w:r>
      <w:r>
        <w:t>119</w:t>
      </w:r>
      <w:r>
        <w:fldChar w:fldCharType="end"/>
      </w:r>
    </w:p>
    <w:p w14:paraId="78B6D04F" w14:textId="50E5D00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_Toc185595795 \h </w:instrText>
      </w:r>
      <w:r>
        <w:fldChar w:fldCharType="separate"/>
      </w:r>
      <w:r>
        <w:t>119</w:t>
      </w:r>
      <w:r>
        <w:fldChar w:fldCharType="end"/>
      </w:r>
    </w:p>
    <w:p w14:paraId="18626568" w14:textId="0D0E6777"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_Toc185595796 \h </w:instrText>
      </w:r>
      <w:r>
        <w:fldChar w:fldCharType="separate"/>
      </w:r>
      <w:r>
        <w:t>119</w:t>
      </w:r>
      <w:r>
        <w:fldChar w:fldCharType="end"/>
      </w:r>
    </w:p>
    <w:p w14:paraId="11D90041" w14:textId="6CD637F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_Toc185595797 \h </w:instrText>
      </w:r>
      <w:r>
        <w:fldChar w:fldCharType="separate"/>
      </w:r>
      <w:r>
        <w:t>119</w:t>
      </w:r>
      <w:r>
        <w:fldChar w:fldCharType="end"/>
      </w:r>
    </w:p>
    <w:p w14:paraId="4CEB7D4D" w14:textId="3D7147F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_Toc185595798 \h </w:instrText>
      </w:r>
      <w:r>
        <w:fldChar w:fldCharType="separate"/>
      </w:r>
      <w:r>
        <w:t>120</w:t>
      </w:r>
      <w:r>
        <w:fldChar w:fldCharType="end"/>
      </w:r>
    </w:p>
    <w:p w14:paraId="0132DBF4" w14:textId="6DA0F78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_Toc185595799 \h </w:instrText>
      </w:r>
      <w:r>
        <w:fldChar w:fldCharType="separate"/>
      </w:r>
      <w:r>
        <w:t>120</w:t>
      </w:r>
      <w:r>
        <w:fldChar w:fldCharType="end"/>
      </w:r>
    </w:p>
    <w:p w14:paraId="172CBF1D" w14:textId="09B078A2" w:rsidR="001159BF" w:rsidRDefault="001159BF">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_Toc185595800 \h </w:instrText>
      </w:r>
      <w:r>
        <w:fldChar w:fldCharType="separate"/>
      </w:r>
      <w:r>
        <w:t>120</w:t>
      </w:r>
      <w:r>
        <w:fldChar w:fldCharType="end"/>
      </w:r>
    </w:p>
    <w:p w14:paraId="2AAC7A1A" w14:textId="087FFE1E"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_Toc185595801 \h </w:instrText>
      </w:r>
      <w:r>
        <w:fldChar w:fldCharType="separate"/>
      </w:r>
      <w:r>
        <w:t>120</w:t>
      </w:r>
      <w:r>
        <w:fldChar w:fldCharType="end"/>
      </w:r>
    </w:p>
    <w:p w14:paraId="35D51020" w14:textId="0266B99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_Toc185595802 \h </w:instrText>
      </w:r>
      <w:r>
        <w:fldChar w:fldCharType="separate"/>
      </w:r>
      <w:r>
        <w:t>120</w:t>
      </w:r>
      <w:r>
        <w:fldChar w:fldCharType="end"/>
      </w:r>
    </w:p>
    <w:p w14:paraId="49D86132" w14:textId="64B1BA7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_Toc185595803 \h </w:instrText>
      </w:r>
      <w:r>
        <w:fldChar w:fldCharType="separate"/>
      </w:r>
      <w:r>
        <w:t>120</w:t>
      </w:r>
      <w:r>
        <w:fldChar w:fldCharType="end"/>
      </w:r>
    </w:p>
    <w:p w14:paraId="0D159AED" w14:textId="4554C4D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_Toc185595804 \h </w:instrText>
      </w:r>
      <w:r>
        <w:fldChar w:fldCharType="separate"/>
      </w:r>
      <w:r>
        <w:t>121</w:t>
      </w:r>
      <w:r>
        <w:fldChar w:fldCharType="end"/>
      </w:r>
    </w:p>
    <w:p w14:paraId="10E52ED2" w14:textId="3180B96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_Toc185595805 \h </w:instrText>
      </w:r>
      <w:r>
        <w:fldChar w:fldCharType="separate"/>
      </w:r>
      <w:r>
        <w:t>121</w:t>
      </w:r>
      <w:r>
        <w:fldChar w:fldCharType="end"/>
      </w:r>
    </w:p>
    <w:p w14:paraId="4341F506" w14:textId="60C4992E" w:rsidR="001159BF" w:rsidRDefault="001159BF">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_Toc185595806 \h </w:instrText>
      </w:r>
      <w:r>
        <w:fldChar w:fldCharType="separate"/>
      </w:r>
      <w:r>
        <w:t>121</w:t>
      </w:r>
      <w:r>
        <w:fldChar w:fldCharType="end"/>
      </w:r>
    </w:p>
    <w:p w14:paraId="5461ACA3" w14:textId="183415C0" w:rsidR="001159BF" w:rsidRDefault="001159BF">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_Toc185595807 \h </w:instrText>
      </w:r>
      <w:r>
        <w:fldChar w:fldCharType="separate"/>
      </w:r>
      <w:r>
        <w:t>121</w:t>
      </w:r>
      <w:r>
        <w:fldChar w:fldCharType="end"/>
      </w:r>
    </w:p>
    <w:p w14:paraId="4228D1AA" w14:textId="0BE8D706"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_Toc185595808 \h </w:instrText>
      </w:r>
      <w:r>
        <w:fldChar w:fldCharType="separate"/>
      </w:r>
      <w:r>
        <w:t>122</w:t>
      </w:r>
      <w:r>
        <w:fldChar w:fldCharType="end"/>
      </w:r>
    </w:p>
    <w:p w14:paraId="3300488A" w14:textId="3F9A7AED" w:rsidR="001159BF" w:rsidRDefault="001159BF">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_Toc185595809 \h </w:instrText>
      </w:r>
      <w:r>
        <w:fldChar w:fldCharType="separate"/>
      </w:r>
      <w:r>
        <w:t>122</w:t>
      </w:r>
      <w:r>
        <w:fldChar w:fldCharType="end"/>
      </w:r>
    </w:p>
    <w:p w14:paraId="2CEBB18C" w14:textId="5CDEC0EA" w:rsidR="001159BF" w:rsidRDefault="001159BF">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_Toc185595810 \h </w:instrText>
      </w:r>
      <w:r>
        <w:fldChar w:fldCharType="separate"/>
      </w:r>
      <w:r>
        <w:t>122</w:t>
      </w:r>
      <w:r>
        <w:fldChar w:fldCharType="end"/>
      </w:r>
    </w:p>
    <w:p w14:paraId="69071269" w14:textId="03B5BC4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_Toc185595811 \h </w:instrText>
      </w:r>
      <w:r>
        <w:fldChar w:fldCharType="separate"/>
      </w:r>
      <w:r>
        <w:t>122</w:t>
      </w:r>
      <w:r>
        <w:fldChar w:fldCharType="end"/>
      </w:r>
    </w:p>
    <w:p w14:paraId="4F5A3C15" w14:textId="58D2D80C" w:rsidR="001159BF" w:rsidRDefault="001159BF">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_Toc185595812 \h </w:instrText>
      </w:r>
      <w:r>
        <w:fldChar w:fldCharType="separate"/>
      </w:r>
      <w:r>
        <w:t>122</w:t>
      </w:r>
      <w:r>
        <w:fldChar w:fldCharType="end"/>
      </w:r>
    </w:p>
    <w:p w14:paraId="53BFC7B8" w14:textId="4B2E5177" w:rsidR="001159BF" w:rsidRDefault="001159BF">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_Toc185595813 \h </w:instrText>
      </w:r>
      <w:r>
        <w:fldChar w:fldCharType="separate"/>
      </w:r>
      <w:r>
        <w:t>123</w:t>
      </w:r>
      <w:r>
        <w:fldChar w:fldCharType="end"/>
      </w:r>
    </w:p>
    <w:p w14:paraId="7F5DD2BA" w14:textId="794BC9B2" w:rsidR="001159BF" w:rsidRDefault="001159BF">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_Toc185595814 \h </w:instrText>
      </w:r>
      <w:r>
        <w:fldChar w:fldCharType="separate"/>
      </w:r>
      <w:r>
        <w:t>123</w:t>
      </w:r>
      <w:r>
        <w:fldChar w:fldCharType="end"/>
      </w:r>
    </w:p>
    <w:p w14:paraId="4D6A378F" w14:textId="37D3C0A5"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_Toc185595815 \h </w:instrText>
      </w:r>
      <w:r>
        <w:fldChar w:fldCharType="separate"/>
      </w:r>
      <w:r>
        <w:t>123</w:t>
      </w:r>
      <w:r>
        <w:fldChar w:fldCharType="end"/>
      </w:r>
    </w:p>
    <w:p w14:paraId="7EE24AE1" w14:textId="321F97A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_Toc185595816 \h </w:instrText>
      </w:r>
      <w:r>
        <w:fldChar w:fldCharType="separate"/>
      </w:r>
      <w:r>
        <w:t>123</w:t>
      </w:r>
      <w:r>
        <w:fldChar w:fldCharType="end"/>
      </w:r>
    </w:p>
    <w:p w14:paraId="4A5F8316" w14:textId="326F5087" w:rsidR="001159BF" w:rsidRDefault="001159BF">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_Toc185595817 \h </w:instrText>
      </w:r>
      <w:r>
        <w:fldChar w:fldCharType="separate"/>
      </w:r>
      <w:r>
        <w:t>123</w:t>
      </w:r>
      <w:r>
        <w:fldChar w:fldCharType="end"/>
      </w:r>
    </w:p>
    <w:p w14:paraId="4D34CBD1" w14:textId="3FBFF3A7" w:rsidR="001159BF" w:rsidRDefault="001159BF">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_Toc185595818 \h </w:instrText>
      </w:r>
      <w:r>
        <w:fldChar w:fldCharType="separate"/>
      </w:r>
      <w:r>
        <w:t>123</w:t>
      </w:r>
      <w:r>
        <w:fldChar w:fldCharType="end"/>
      </w:r>
    </w:p>
    <w:p w14:paraId="7D7BEF2F" w14:textId="13EFBBA0" w:rsidR="001159BF" w:rsidRDefault="001159BF">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_Toc185595819 \h </w:instrText>
      </w:r>
      <w:r>
        <w:fldChar w:fldCharType="separate"/>
      </w:r>
      <w:r>
        <w:t>124</w:t>
      </w:r>
      <w:r>
        <w:fldChar w:fldCharType="end"/>
      </w:r>
    </w:p>
    <w:p w14:paraId="1693CB3F" w14:textId="652B3D3F" w:rsidR="001159BF" w:rsidRDefault="001159BF">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_Toc185595820 \h </w:instrText>
      </w:r>
      <w:r>
        <w:fldChar w:fldCharType="separate"/>
      </w:r>
      <w:r>
        <w:t>124</w:t>
      </w:r>
      <w:r>
        <w:fldChar w:fldCharType="end"/>
      </w:r>
    </w:p>
    <w:p w14:paraId="3EE8FC64" w14:textId="09A0851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_Toc185595821 \h </w:instrText>
      </w:r>
      <w:r>
        <w:fldChar w:fldCharType="separate"/>
      </w:r>
      <w:r>
        <w:t>124</w:t>
      </w:r>
      <w:r>
        <w:fldChar w:fldCharType="end"/>
      </w:r>
    </w:p>
    <w:p w14:paraId="0B274D44" w14:textId="2104EC2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_Toc185595822 \h </w:instrText>
      </w:r>
      <w:r>
        <w:fldChar w:fldCharType="separate"/>
      </w:r>
      <w:r>
        <w:t>124</w:t>
      </w:r>
      <w:r>
        <w:fldChar w:fldCharType="end"/>
      </w:r>
    </w:p>
    <w:p w14:paraId="7DCBE15F" w14:textId="35F9AD2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_Toc185595823 \h </w:instrText>
      </w:r>
      <w:r>
        <w:fldChar w:fldCharType="separate"/>
      </w:r>
      <w:r>
        <w:t>124</w:t>
      </w:r>
      <w:r>
        <w:fldChar w:fldCharType="end"/>
      </w:r>
    </w:p>
    <w:p w14:paraId="1191F825" w14:textId="08CA67C9" w:rsidR="001159BF" w:rsidRDefault="001159BF">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_Toc185595824 \h </w:instrText>
      </w:r>
      <w:r>
        <w:fldChar w:fldCharType="separate"/>
      </w:r>
      <w:r>
        <w:t>124</w:t>
      </w:r>
      <w:r>
        <w:fldChar w:fldCharType="end"/>
      </w:r>
    </w:p>
    <w:p w14:paraId="27E95605" w14:textId="5F1EF91D" w:rsidR="001159BF" w:rsidRDefault="001159BF">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_Toc185595825 \h </w:instrText>
      </w:r>
      <w:r>
        <w:fldChar w:fldCharType="separate"/>
      </w:r>
      <w:r>
        <w:t>124</w:t>
      </w:r>
      <w:r>
        <w:fldChar w:fldCharType="end"/>
      </w:r>
    </w:p>
    <w:p w14:paraId="3D95C898" w14:textId="7F6F0CC7"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_Toc185595826 \h </w:instrText>
      </w:r>
      <w:r>
        <w:fldChar w:fldCharType="separate"/>
      </w:r>
      <w:r>
        <w:t>125</w:t>
      </w:r>
      <w:r>
        <w:fldChar w:fldCharType="end"/>
      </w:r>
    </w:p>
    <w:p w14:paraId="363D53B3" w14:textId="064A7FE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_Toc185595827 \h </w:instrText>
      </w:r>
      <w:r>
        <w:fldChar w:fldCharType="separate"/>
      </w:r>
      <w:r>
        <w:t>125</w:t>
      </w:r>
      <w:r>
        <w:fldChar w:fldCharType="end"/>
      </w:r>
    </w:p>
    <w:p w14:paraId="69C0C3C1" w14:textId="1AE1255F" w:rsidR="001159BF" w:rsidRDefault="001159BF">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_Toc185595828 \h </w:instrText>
      </w:r>
      <w:r>
        <w:fldChar w:fldCharType="separate"/>
      </w:r>
      <w:r>
        <w:t>125</w:t>
      </w:r>
      <w:r>
        <w:fldChar w:fldCharType="end"/>
      </w:r>
    </w:p>
    <w:p w14:paraId="2322B921" w14:textId="0D8D8BA2" w:rsidR="001159BF" w:rsidRDefault="001159BF">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_Toc185595829 \h </w:instrText>
      </w:r>
      <w:r>
        <w:fldChar w:fldCharType="separate"/>
      </w:r>
      <w:r>
        <w:t>125</w:t>
      </w:r>
      <w:r>
        <w:fldChar w:fldCharType="end"/>
      </w:r>
    </w:p>
    <w:p w14:paraId="0624DDB1" w14:textId="30B70256" w:rsidR="001159BF" w:rsidRDefault="001159BF">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_Toc185595830 \h </w:instrText>
      </w:r>
      <w:r>
        <w:fldChar w:fldCharType="separate"/>
      </w:r>
      <w:r>
        <w:t>125</w:t>
      </w:r>
      <w:r>
        <w:fldChar w:fldCharType="end"/>
      </w:r>
    </w:p>
    <w:p w14:paraId="4F597357" w14:textId="6A31C8E0"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_Toc185595831 \h </w:instrText>
      </w:r>
      <w:r>
        <w:fldChar w:fldCharType="separate"/>
      </w:r>
      <w:r>
        <w:t>126</w:t>
      </w:r>
      <w:r>
        <w:fldChar w:fldCharType="end"/>
      </w:r>
    </w:p>
    <w:p w14:paraId="35AAB89B" w14:textId="05B7E21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_Toc185595832 \h </w:instrText>
      </w:r>
      <w:r>
        <w:fldChar w:fldCharType="separate"/>
      </w:r>
      <w:r>
        <w:t>126</w:t>
      </w:r>
      <w:r>
        <w:fldChar w:fldCharType="end"/>
      </w:r>
    </w:p>
    <w:p w14:paraId="7178F0A4" w14:textId="6A29EB8E"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_Toc185595833 \h </w:instrText>
      </w:r>
      <w:r>
        <w:fldChar w:fldCharType="separate"/>
      </w:r>
      <w:r>
        <w:t>126</w:t>
      </w:r>
      <w:r>
        <w:fldChar w:fldCharType="end"/>
      </w:r>
    </w:p>
    <w:p w14:paraId="47B4B7B8" w14:textId="507E920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_Toc185595834 \h </w:instrText>
      </w:r>
      <w:r>
        <w:fldChar w:fldCharType="separate"/>
      </w:r>
      <w:r>
        <w:t>126</w:t>
      </w:r>
      <w:r>
        <w:fldChar w:fldCharType="end"/>
      </w:r>
    </w:p>
    <w:p w14:paraId="7AF8D64C" w14:textId="5825677B"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_Toc185595835 \h </w:instrText>
      </w:r>
      <w:r>
        <w:fldChar w:fldCharType="separate"/>
      </w:r>
      <w:r>
        <w:t>127</w:t>
      </w:r>
      <w:r>
        <w:fldChar w:fldCharType="end"/>
      </w:r>
    </w:p>
    <w:p w14:paraId="37421440" w14:textId="6F959C7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_Toc185595836 \h </w:instrText>
      </w:r>
      <w:r>
        <w:fldChar w:fldCharType="separate"/>
      </w:r>
      <w:r>
        <w:t>127</w:t>
      </w:r>
      <w:r>
        <w:fldChar w:fldCharType="end"/>
      </w:r>
    </w:p>
    <w:p w14:paraId="7D0FB1CA" w14:textId="01A055D6"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_Toc185595837 \h </w:instrText>
      </w:r>
      <w:r>
        <w:fldChar w:fldCharType="separate"/>
      </w:r>
      <w:r>
        <w:t>127</w:t>
      </w:r>
      <w:r>
        <w:fldChar w:fldCharType="end"/>
      </w:r>
    </w:p>
    <w:p w14:paraId="5E248AB7" w14:textId="524ACAD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_Toc185595838 \h </w:instrText>
      </w:r>
      <w:r>
        <w:fldChar w:fldCharType="separate"/>
      </w:r>
      <w:r>
        <w:t>127</w:t>
      </w:r>
      <w:r>
        <w:fldChar w:fldCharType="end"/>
      </w:r>
    </w:p>
    <w:p w14:paraId="3AEA83E5" w14:textId="63D9AB08" w:rsidR="001159BF" w:rsidRDefault="001159BF">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Nnef_MBSGroupMsgDelivery Service</w:t>
      </w:r>
      <w:r>
        <w:tab/>
      </w:r>
      <w:r>
        <w:fldChar w:fldCharType="begin" w:fldLock="1"/>
      </w:r>
      <w:r>
        <w:instrText xml:space="preserve"> PAGEREF _Toc185595839 \h </w:instrText>
      </w:r>
      <w:r>
        <w:fldChar w:fldCharType="separate"/>
      </w:r>
      <w:r>
        <w:t>128</w:t>
      </w:r>
      <w:r>
        <w:fldChar w:fldCharType="end"/>
      </w:r>
    </w:p>
    <w:p w14:paraId="51D2B3DE" w14:textId="420612B7" w:rsidR="001159BF" w:rsidRDefault="001159BF">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_Toc185595840 \h </w:instrText>
      </w:r>
      <w:r>
        <w:fldChar w:fldCharType="separate"/>
      </w:r>
      <w:r>
        <w:t>128</w:t>
      </w:r>
      <w:r>
        <w:fldChar w:fldCharType="end"/>
      </w:r>
    </w:p>
    <w:p w14:paraId="1B4B3706" w14:textId="2C1C5BAA" w:rsidR="001159BF" w:rsidRDefault="001159BF">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r>
        <w:t>Nnef_MBSGroupMsgDelivery_Create service operation</w:t>
      </w:r>
      <w:r>
        <w:tab/>
      </w:r>
      <w:r>
        <w:fldChar w:fldCharType="begin" w:fldLock="1"/>
      </w:r>
      <w:r>
        <w:instrText xml:space="preserve"> PAGEREF _Toc185595841 \h </w:instrText>
      </w:r>
      <w:r>
        <w:fldChar w:fldCharType="separate"/>
      </w:r>
      <w:r>
        <w:t>128</w:t>
      </w:r>
      <w:r>
        <w:fldChar w:fldCharType="end"/>
      </w:r>
    </w:p>
    <w:p w14:paraId="2F8A9FD2" w14:textId="4B78046D" w:rsidR="001159BF" w:rsidRDefault="001159BF">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Nnef_MBSGroupMsgDelivery_Update service operation</w:t>
      </w:r>
      <w:r>
        <w:tab/>
      </w:r>
      <w:r>
        <w:fldChar w:fldCharType="begin" w:fldLock="1"/>
      </w:r>
      <w:r>
        <w:instrText xml:space="preserve"> PAGEREF _Toc185595842 \h </w:instrText>
      </w:r>
      <w:r>
        <w:fldChar w:fldCharType="separate"/>
      </w:r>
      <w:r>
        <w:t>128</w:t>
      </w:r>
      <w:r>
        <w:fldChar w:fldCharType="end"/>
      </w:r>
    </w:p>
    <w:p w14:paraId="74220F6E" w14:textId="5C4DECE0" w:rsidR="001159BF" w:rsidRDefault="001159BF">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r>
        <w:t>Nnef_MBSGroupMsgDelivery_Delete service operation</w:t>
      </w:r>
      <w:r>
        <w:tab/>
      </w:r>
      <w:r>
        <w:fldChar w:fldCharType="begin" w:fldLock="1"/>
      </w:r>
      <w:r>
        <w:instrText xml:space="preserve"> PAGEREF _Toc185595843 \h </w:instrText>
      </w:r>
      <w:r>
        <w:fldChar w:fldCharType="separate"/>
      </w:r>
      <w:r>
        <w:t>128</w:t>
      </w:r>
      <w:r>
        <w:fldChar w:fldCharType="end"/>
      </w:r>
    </w:p>
    <w:p w14:paraId="59B6EE7D" w14:textId="5241A656" w:rsidR="001159BF" w:rsidRDefault="001159BF">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r>
        <w:t>Nnef_MBSGroupMsgDelivery_StatusNotify service operation</w:t>
      </w:r>
      <w:r>
        <w:tab/>
      </w:r>
      <w:r>
        <w:fldChar w:fldCharType="begin" w:fldLock="1"/>
      </w:r>
      <w:r>
        <w:instrText xml:space="preserve"> PAGEREF _Toc185595844 \h </w:instrText>
      </w:r>
      <w:r>
        <w:fldChar w:fldCharType="separate"/>
      </w:r>
      <w:r>
        <w:t>128</w:t>
      </w:r>
      <w:r>
        <w:fldChar w:fldCharType="end"/>
      </w:r>
    </w:p>
    <w:p w14:paraId="59E8113E" w14:textId="522CA56D" w:rsidR="001159BF" w:rsidRDefault="001159BF">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_Toc185595845 \h </w:instrText>
      </w:r>
      <w:r>
        <w:fldChar w:fldCharType="separate"/>
      </w:r>
      <w:r>
        <w:t>129</w:t>
      </w:r>
      <w:r>
        <w:fldChar w:fldCharType="end"/>
      </w:r>
    </w:p>
    <w:p w14:paraId="36EA5D94" w14:textId="0DA91235" w:rsidR="001159BF" w:rsidRDefault="001159BF">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_Toc185595846 \h </w:instrText>
      </w:r>
      <w:r>
        <w:fldChar w:fldCharType="separate"/>
      </w:r>
      <w:r>
        <w:t>130</w:t>
      </w:r>
      <w:r>
        <w:fldChar w:fldCharType="end"/>
      </w:r>
    </w:p>
    <w:p w14:paraId="5814B960" w14:textId="7A3DA24B" w:rsidR="001159BF" w:rsidRDefault="001159BF">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7745CD">
        <w:rPr>
          <w:rFonts w:eastAsia="DengXian"/>
        </w:rPr>
        <w:t>multicast communication service</w:t>
      </w:r>
      <w:r>
        <w:tab/>
      </w:r>
      <w:r>
        <w:fldChar w:fldCharType="begin" w:fldLock="1"/>
      </w:r>
      <w:r>
        <w:instrText xml:space="preserve"> PAGEREF _Toc185595847 \h </w:instrText>
      </w:r>
      <w:r>
        <w:fldChar w:fldCharType="separate"/>
      </w:r>
      <w:r>
        <w:t>132</w:t>
      </w:r>
      <w:r>
        <w:fldChar w:fldCharType="end"/>
      </w:r>
    </w:p>
    <w:p w14:paraId="2E188413" w14:textId="65FB1CE2" w:rsidR="001159BF" w:rsidRDefault="001159BF">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_Toc185595848 \h </w:instrText>
      </w:r>
      <w:r>
        <w:fldChar w:fldCharType="separate"/>
      </w:r>
      <w:r>
        <w:t>133</w:t>
      </w:r>
      <w:r>
        <w:fldChar w:fldCharType="end"/>
      </w:r>
    </w:p>
    <w:p w14:paraId="7D8F8B77" w14:textId="470B24FC" w:rsidR="001159BF" w:rsidRDefault="001159BF">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_Toc185595849 \h </w:instrText>
      </w:r>
      <w:r>
        <w:fldChar w:fldCharType="separate"/>
      </w:r>
      <w:r>
        <w:t>134</w:t>
      </w:r>
      <w:r>
        <w:fldChar w:fldCharType="end"/>
      </w:r>
    </w:p>
    <w:p w14:paraId="23788B65" w14:textId="06E647C6"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85595614"/>
      <w:bookmarkEnd w:id="17"/>
      <w:r w:rsidRPr="0021575D">
        <w:lastRenderedPageBreak/>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85595615"/>
      <w:bookmarkEnd w:id="22"/>
      <w:r w:rsidRPr="0021575D">
        <w:lastRenderedPageBreak/>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185595616"/>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29"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Xn Application Protocol (XnAP)".</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bookmarkStart w:id="30" w:name="_CR3"/>
      <w:bookmarkEnd w:id="30"/>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CA733DF" w14:textId="77777777" w:rsidR="00731C5F" w:rsidRPr="004D3578" w:rsidRDefault="00731C5F" w:rsidP="00731C5F">
      <w:pPr>
        <w:pStyle w:val="Heading1"/>
      </w:pPr>
      <w:bookmarkStart w:id="31" w:name="_Toc185595617"/>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185595618"/>
      <w:bookmarkEnd w:id="32"/>
      <w:r w:rsidRPr="004D3578">
        <w:t>3.1</w:t>
      </w:r>
      <w:r w:rsidRPr="004D3578">
        <w:tab/>
      </w:r>
      <w:r>
        <w:t>Terms</w:t>
      </w:r>
      <w:bookmarkEnd w:id="33"/>
      <w:bookmarkEnd w:id="34"/>
      <w:bookmarkEnd w:id="35"/>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185595619"/>
      <w:bookmarkEnd w:id="36"/>
      <w:r w:rsidRPr="004D3578">
        <w:t>3.</w:t>
      </w:r>
      <w:r>
        <w:t>2</w:t>
      </w:r>
      <w:r w:rsidRPr="004D3578">
        <w:tab/>
        <w:t>Abbreviations</w:t>
      </w:r>
      <w:bookmarkEnd w:id="37"/>
      <w:bookmarkEnd w:id="38"/>
      <w:bookmarkEnd w:id="39"/>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185595620"/>
      <w:bookmarkEnd w:id="42"/>
      <w:r w:rsidRPr="004D3578">
        <w:lastRenderedPageBreak/>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66391725"/>
      <w:bookmarkStart w:id="46" w:name="_Toc70079012"/>
      <w:bookmarkStart w:id="47" w:name="_Toc185595621"/>
      <w:bookmarkEnd w:id="44"/>
      <w:r>
        <w:t>4.1</w:t>
      </w:r>
      <w:r>
        <w:tab/>
        <w:t>Overview of multicast and broadcast communication</w:t>
      </w:r>
      <w:bookmarkEnd w:id="47"/>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09DDCABA" w14:textId="0163B2C4" w:rsidR="000B078F" w:rsidRDefault="000B078F" w:rsidP="00827549">
      <w:r>
        <w:t>The restoration procedures to detect and handle failures affecting network functions and interfaces involved in the delivery of broadcast and/or multicast service are specified in TS 23.527 [32].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lastRenderedPageBreak/>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796211161" r:id="rId16"/>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lastRenderedPageBreak/>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70079014"/>
      <w:bookmarkStart w:id="51" w:name="_Toc19103482"/>
      <w:bookmarkStart w:id="52" w:name="_Toc70079015"/>
      <w:bookmarkStart w:id="53" w:name="_Toc185595622"/>
      <w:bookmarkEnd w:id="45"/>
      <w:bookmarkEnd w:id="46"/>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185595623"/>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796211162" r:id="rId18"/>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796211163" r:id="rId20"/>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185595624"/>
      <w:bookmarkEnd w:id="61"/>
      <w:r>
        <w:t>4</w:t>
      </w:r>
      <w:r w:rsidRPr="00570B39">
        <w:t>.</w:t>
      </w:r>
      <w:r>
        <w:t>2</w:t>
      </w:r>
      <w:r w:rsidRPr="00570B39">
        <w:t>.2</w:t>
      </w:r>
      <w:r w:rsidRPr="00570B39">
        <w:tab/>
      </w:r>
      <w:r w:rsidRPr="00570B39">
        <w:rPr>
          <w:lang w:val="en-US"/>
        </w:rPr>
        <w:t>Broadcast data provisioning</w:t>
      </w:r>
      <w:bookmarkEnd w:id="50"/>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96211164" r:id="rId22"/>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796211165" r:id="rId24"/>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66391727"/>
      <w:bookmarkStart w:id="68" w:name="_Toc70079017"/>
      <w:bookmarkStart w:id="69" w:name="_Toc70929962"/>
      <w:bookmarkStart w:id="70" w:name="_Toc66391728"/>
      <w:bookmarkStart w:id="71" w:name="_Toc70079018"/>
      <w:bookmarkStart w:id="72" w:name="_Toc185595625"/>
      <w:bookmarkEnd w:id="51"/>
      <w:bookmarkEnd w:id="52"/>
      <w:bookmarkEnd w:id="65"/>
      <w:r w:rsidRPr="00E3466C">
        <w:t>4.3</w:t>
      </w:r>
      <w:r w:rsidRPr="00E3466C">
        <w:tab/>
      </w:r>
      <w:r w:rsidRPr="00E3466C">
        <w:rPr>
          <w:lang w:val="en-US"/>
        </w:rPr>
        <w:t>Multicast session state model</w:t>
      </w:r>
      <w:bookmarkEnd w:id="66"/>
      <w:bookmarkEnd w:id="7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96211166" r:id="rId26"/>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96211167" r:id="rId28"/>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796211168" r:id="rId30"/>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796211169" r:id="rId32"/>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185595626"/>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185595627"/>
      <w:bookmarkEnd w:id="79"/>
      <w:r w:rsidRPr="00880541">
        <w:rPr>
          <w:rFonts w:hint="eastAsia"/>
          <w:lang w:eastAsia="ko-KR"/>
        </w:rPr>
        <w:t>5.1</w:t>
      </w:r>
      <w:r w:rsidRPr="00880541">
        <w:rPr>
          <w:lang w:eastAsia="ko-KR"/>
        </w:rPr>
        <w:tab/>
        <w:t>General architecture</w:t>
      </w:r>
      <w:bookmarkEnd w:id="67"/>
      <w:bookmarkEnd w:id="68"/>
      <w:bookmarkEnd w:id="69"/>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bookmarkStart w:id="81" w:name="_CRFigure5_11"/>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796211170" r:id="rId34"/>
        </w:object>
      </w:r>
    </w:p>
    <w:p w14:paraId="1407F818" w14:textId="429E862D" w:rsidR="00350EBA" w:rsidRPr="00880541" w:rsidRDefault="00350EBA" w:rsidP="00874289">
      <w:pPr>
        <w:pStyle w:val="TF"/>
      </w:pPr>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796211171" r:id="rId36"/>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bookmarkStart w:id="83" w:name="_CR5_2"/>
      <w:bookmarkEnd w:id="83"/>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84" w:name="_Toc185595628"/>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0"/>
      <w:bookmarkEnd w:id="71"/>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796211172" r:id="rId38"/>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88F30CB"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185595629"/>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70929965"/>
      <w:bookmarkStart w:id="94" w:name="_Toc185595630"/>
      <w:bookmarkEnd w:id="89"/>
      <w:bookmarkEnd w:id="92"/>
      <w:r>
        <w:t>5.3.0</w:t>
      </w:r>
      <w:r>
        <w:tab/>
        <w:t>Service-based interfaces</w:t>
      </w:r>
      <w:bookmarkEnd w:id="9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185595631"/>
      <w:bookmarkEnd w:id="95"/>
      <w:r w:rsidRPr="00880541">
        <w:t>5.3.1</w:t>
      </w:r>
      <w:r w:rsidRPr="00880541">
        <w:tab/>
        <w:t>Reference point</w:t>
      </w:r>
      <w:bookmarkEnd w:id="93"/>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70079022"/>
      <w:bookmarkStart w:id="100" w:name="_Toc66391730"/>
      <w:bookmarkStart w:id="101" w:name="_Toc185595632"/>
      <w:bookmarkEnd w:id="97"/>
      <w:bookmarkEnd w:id="98"/>
      <w:r w:rsidRPr="001959D8">
        <w:t>5.3.2</w:t>
      </w:r>
      <w:r w:rsidRPr="001959D8">
        <w:tab/>
        <w:t>Functional entities</w:t>
      </w:r>
      <w:bookmarkEnd w:id="101"/>
    </w:p>
    <w:p w14:paraId="7895C3CF" w14:textId="77777777" w:rsidR="00350EBA" w:rsidRPr="001959D8" w:rsidRDefault="00350EBA" w:rsidP="001772AA">
      <w:pPr>
        <w:pStyle w:val="Heading4"/>
      </w:pPr>
      <w:bookmarkStart w:id="102" w:name="_CR5_3_2_1"/>
      <w:bookmarkStart w:id="103" w:name="_Toc70929967"/>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Start w:id="114" w:name="_Toc185595633"/>
      <w:bookmarkEnd w:id="99"/>
      <w:bookmarkEnd w:id="100"/>
      <w:bookmarkEnd w:id="102"/>
      <w:r w:rsidRPr="001959D8">
        <w:t>5.3.2.1</w:t>
      </w:r>
      <w:r w:rsidRPr="001959D8">
        <w:tab/>
        <w:t>PCF</w:t>
      </w:r>
      <w:bookmarkEnd w:id="103"/>
      <w:bookmarkEnd w:id="114"/>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66391732"/>
      <w:bookmarkStart w:id="118" w:name="_Toc70079024"/>
      <w:bookmarkStart w:id="119" w:name="_Toc185595634"/>
      <w:bookmarkEnd w:id="104"/>
      <w:bookmarkEnd w:id="105"/>
      <w:bookmarkEnd w:id="106"/>
      <w:bookmarkEnd w:id="107"/>
      <w:bookmarkEnd w:id="108"/>
      <w:bookmarkEnd w:id="109"/>
      <w:bookmarkEnd w:id="115"/>
      <w:r w:rsidRPr="001959D8">
        <w:t>5.3.2.2</w:t>
      </w:r>
      <w:r w:rsidRPr="001959D8">
        <w:tab/>
        <w:t>MB-SMF</w:t>
      </w:r>
      <w:bookmarkEnd w:id="116"/>
      <w:bookmarkEnd w:id="11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66391733"/>
      <w:bookmarkStart w:id="123" w:name="_Toc70079025"/>
      <w:bookmarkStart w:id="124" w:name="_Toc185595635"/>
      <w:bookmarkEnd w:id="117"/>
      <w:bookmarkEnd w:id="118"/>
      <w:bookmarkEnd w:id="120"/>
      <w:r w:rsidRPr="001959D8">
        <w:t>5.3.2.3</w:t>
      </w:r>
      <w:r w:rsidRPr="001959D8">
        <w:tab/>
        <w:t>SMF</w:t>
      </w:r>
      <w:bookmarkEnd w:id="121"/>
      <w:bookmarkEnd w:id="124"/>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66391734"/>
      <w:bookmarkStart w:id="128" w:name="_Toc70079026"/>
      <w:bookmarkStart w:id="129" w:name="_Toc54730112"/>
      <w:bookmarkStart w:id="130" w:name="_Toc55203263"/>
      <w:bookmarkStart w:id="131" w:name="_Toc57450247"/>
      <w:bookmarkStart w:id="132" w:name="_Toc57450651"/>
      <w:bookmarkStart w:id="133" w:name="_Toc185595636"/>
      <w:bookmarkEnd w:id="110"/>
      <w:bookmarkEnd w:id="111"/>
      <w:bookmarkEnd w:id="112"/>
      <w:bookmarkEnd w:id="113"/>
      <w:bookmarkEnd w:id="122"/>
      <w:bookmarkEnd w:id="123"/>
      <w:bookmarkEnd w:id="125"/>
      <w:r w:rsidRPr="001959D8">
        <w:t>5.3.2.4</w:t>
      </w:r>
      <w:r w:rsidRPr="001959D8">
        <w:tab/>
        <w:t>MB-UPF</w:t>
      </w:r>
      <w:bookmarkEnd w:id="126"/>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Start w:id="144" w:name="_Toc185595637"/>
      <w:bookmarkEnd w:id="127"/>
      <w:bookmarkEnd w:id="128"/>
      <w:bookmarkEnd w:id="129"/>
      <w:bookmarkEnd w:id="130"/>
      <w:bookmarkEnd w:id="131"/>
      <w:bookmarkEnd w:id="132"/>
      <w:bookmarkEnd w:id="134"/>
      <w:r w:rsidRPr="001959D8">
        <w:t>5.3.2.5</w:t>
      </w:r>
      <w:r w:rsidRPr="001959D8">
        <w:tab/>
        <w:t>UPF</w:t>
      </w:r>
      <w:bookmarkEnd w:id="135"/>
      <w:bookmarkEnd w:id="144"/>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Start w:id="154" w:name="_Toc185595638"/>
      <w:bookmarkEnd w:id="136"/>
      <w:bookmarkEnd w:id="137"/>
      <w:bookmarkEnd w:id="138"/>
      <w:bookmarkEnd w:id="139"/>
      <w:bookmarkEnd w:id="140"/>
      <w:bookmarkEnd w:id="141"/>
      <w:bookmarkEnd w:id="142"/>
      <w:bookmarkEnd w:id="143"/>
      <w:bookmarkEnd w:id="145"/>
      <w:r w:rsidRPr="001959D8">
        <w:lastRenderedPageBreak/>
        <w:t>5.3.2.6</w:t>
      </w:r>
      <w:r w:rsidRPr="001959D8">
        <w:tab/>
        <w:t>AMF</w:t>
      </w:r>
      <w:bookmarkEnd w:id="146"/>
      <w:bookmarkEnd w:id="154"/>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Start w:id="163" w:name="_Toc185595639"/>
      <w:bookmarkEnd w:id="147"/>
      <w:bookmarkEnd w:id="148"/>
      <w:bookmarkEnd w:id="149"/>
      <w:bookmarkEnd w:id="150"/>
      <w:bookmarkEnd w:id="151"/>
      <w:bookmarkEnd w:id="152"/>
      <w:bookmarkEnd w:id="153"/>
      <w:bookmarkEnd w:id="155"/>
      <w:r w:rsidRPr="001959D8">
        <w:t>5.3.2.7</w:t>
      </w:r>
      <w:r w:rsidRPr="001959D8">
        <w:tab/>
        <w:t>NG-RAN</w:t>
      </w:r>
      <w:bookmarkEnd w:id="163"/>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6"/>
      <w:bookmarkEnd w:id="157"/>
      <w:bookmarkEnd w:id="158"/>
      <w:bookmarkEnd w:id="159"/>
      <w:bookmarkEnd w:id="160"/>
      <w:bookmarkEnd w:id="161"/>
      <w:bookmarkEnd w:id="162"/>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185595640"/>
      <w:bookmarkEnd w:id="171"/>
      <w:r w:rsidRPr="001959D8">
        <w:t>5.3.2.8</w:t>
      </w:r>
      <w:r w:rsidRPr="001959D8">
        <w:tab/>
        <w:t>UE</w:t>
      </w:r>
      <w:bookmarkEnd w:id="172"/>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180" w:name="_CR5_3_2_9"/>
      <w:bookmarkStart w:id="181" w:name="_Toc185595641"/>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185595642"/>
      <w:bookmarkEnd w:id="185"/>
      <w:r w:rsidRPr="001959D8">
        <w:t>5.3.2.10</w:t>
      </w:r>
      <w:r w:rsidRPr="001959D8">
        <w:tab/>
        <w:t>NEF</w:t>
      </w:r>
      <w:bookmarkEnd w:id="186"/>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185595643"/>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187"/>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198" w:name="_CR5_3_2_12"/>
      <w:bookmarkStart w:id="199" w:name="_Toc185595644"/>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01" w:name="_CR5_3_2_13"/>
      <w:bookmarkStart w:id="202" w:name="_Toc185595645"/>
      <w:bookmarkEnd w:id="201"/>
      <w:r w:rsidRPr="001959D8">
        <w:lastRenderedPageBreak/>
        <w:t>5.3.2.13</w:t>
      </w:r>
      <w:r w:rsidRPr="001959D8">
        <w:tab/>
      </w:r>
      <w:r w:rsidRPr="001959D8">
        <w:rPr>
          <w:lang w:eastAsia="zh-CN"/>
        </w:rPr>
        <w:t>UDM</w:t>
      </w:r>
      <w:bookmarkEnd w:id="200"/>
      <w:bookmarkEnd w:id="202"/>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185595646"/>
      <w:bookmarkEnd w:id="206"/>
      <w:r w:rsidRPr="001959D8">
        <w:t>5.3.2.14</w:t>
      </w:r>
      <w:r w:rsidRPr="001959D8">
        <w:tab/>
      </w:r>
      <w:r w:rsidRPr="001959D8">
        <w:rPr>
          <w:lang w:eastAsia="zh-CN"/>
        </w:rPr>
        <w:t>UDR</w:t>
      </w:r>
      <w:bookmarkEnd w:id="203"/>
      <w:bookmarkEnd w:id="204"/>
      <w:bookmarkEnd w:id="205"/>
      <w:bookmarkEnd w:id="207"/>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185595647"/>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185595648"/>
      <w:bookmarkEnd w:id="210"/>
      <w:r>
        <w:t>5.3.2.15.1</w:t>
      </w:r>
      <w:r>
        <w:tab/>
        <w:t>General</w:t>
      </w:r>
      <w:bookmarkEnd w:id="211"/>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12" w:name="_CR5_3_2_15_2"/>
      <w:bookmarkStart w:id="213" w:name="_Toc185595649"/>
      <w:bookmarkEnd w:id="212"/>
      <w:r>
        <w:t>5.3.2.15.2</w:t>
      </w:r>
      <w:r>
        <w:tab/>
        <w:t>Extensions to NF profile at NRF</w:t>
      </w:r>
      <w:bookmarkEnd w:id="213"/>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185595650"/>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185595651"/>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66391746"/>
      <w:bookmarkStart w:id="222" w:name="_Toc70079038"/>
      <w:bookmarkStart w:id="223" w:name="_Toc185595652"/>
      <w:bookmarkEnd w:id="220"/>
      <w:r w:rsidRPr="00535731">
        <w:rPr>
          <w:lang w:eastAsia="ko-KR"/>
        </w:rPr>
        <w:t>6.1.1</w:t>
      </w:r>
      <w:r w:rsidRPr="00535731">
        <w:rPr>
          <w:lang w:eastAsia="ko-KR"/>
        </w:rPr>
        <w:tab/>
        <w:t>AF authorization to the service for multicast and broadcast</w:t>
      </w:r>
      <w:bookmarkEnd w:id="22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185595653"/>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185595654"/>
      <w:bookmarkEnd w:id="226"/>
      <w:r>
        <w:rPr>
          <w:rFonts w:hint="eastAsia"/>
          <w:lang w:eastAsia="ko-KR"/>
        </w:rPr>
        <w:t>6.2</w:t>
      </w:r>
      <w:r>
        <w:rPr>
          <w:lang w:eastAsia="ko-KR"/>
        </w:rPr>
        <w:tab/>
      </w:r>
      <w:r w:rsidRPr="000C2A37">
        <w:rPr>
          <w:lang w:eastAsia="ko-KR"/>
        </w:rPr>
        <w:t>Local MBS service</w:t>
      </w:r>
      <w:bookmarkEnd w:id="221"/>
      <w:bookmarkEnd w:id="222"/>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185595655"/>
      <w:bookmarkEnd w:id="228"/>
      <w:r>
        <w:rPr>
          <w:rFonts w:eastAsia="DengXian" w:hint="eastAsia"/>
        </w:rPr>
        <w:t>6</w:t>
      </w:r>
      <w:r>
        <w:rPr>
          <w:rFonts w:eastAsia="DengXian"/>
        </w:rPr>
        <w:t>.2.1</w:t>
      </w:r>
      <w:r>
        <w:tab/>
      </w:r>
      <w:r>
        <w:rPr>
          <w:lang w:val="en-US"/>
        </w:rPr>
        <w:t>General</w:t>
      </w:r>
      <w:bookmarkEnd w:id="22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185595656"/>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32" w:name="_CR6_2_3"/>
      <w:bookmarkEnd w:id="2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3" w:name="_Toc185595657"/>
      <w:r>
        <w:rPr>
          <w:rFonts w:eastAsia="DengXian" w:hint="eastAsia"/>
        </w:rPr>
        <w:lastRenderedPageBreak/>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34" w:name="_CR6_2_4"/>
      <w:bookmarkStart w:id="235" w:name="_Toc66391747"/>
      <w:bookmarkStart w:id="236" w:name="_Toc70079039"/>
      <w:bookmarkStart w:id="237" w:name="_Toc185595658"/>
      <w:bookmarkEnd w:id="234"/>
      <w:r>
        <w:rPr>
          <w:rFonts w:eastAsia="DengXian" w:hint="eastAsia"/>
        </w:rPr>
        <w:t>6</w:t>
      </w:r>
      <w:r>
        <w:rPr>
          <w:rFonts w:eastAsia="DengXian"/>
        </w:rPr>
        <w:t>.2.4</w:t>
      </w:r>
      <w:r w:rsidR="00EA267B">
        <w:rPr>
          <w:rFonts w:eastAsia="DengXian"/>
        </w:rPr>
        <w:tab/>
        <w:t>Void</w:t>
      </w:r>
      <w:bookmarkEnd w:id="23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185595659"/>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185595660"/>
      <w:bookmarkEnd w:id="240"/>
      <w:r>
        <w:rPr>
          <w:rFonts w:hint="eastAsia"/>
          <w:lang w:eastAsia="ko-KR"/>
        </w:rPr>
        <w:lastRenderedPageBreak/>
        <w:t>6.3</w:t>
      </w:r>
      <w:r>
        <w:rPr>
          <w:lang w:eastAsia="ko-KR"/>
        </w:rPr>
        <w:tab/>
      </w:r>
      <w:r w:rsidRPr="000C2A37">
        <w:rPr>
          <w:lang w:eastAsia="ko-KR"/>
        </w:rPr>
        <w:t>Mobility support of MBS service</w:t>
      </w:r>
      <w:bookmarkEnd w:id="235"/>
      <w:bookmarkEnd w:id="236"/>
      <w:bookmarkEnd w:id="241"/>
    </w:p>
    <w:p w14:paraId="74E04E15" w14:textId="77777777" w:rsidR="00731C5F" w:rsidRDefault="00731C5F" w:rsidP="002C428B">
      <w:pPr>
        <w:pStyle w:val="Heading3"/>
      </w:pPr>
      <w:bookmarkStart w:id="242" w:name="_CR6_3_1"/>
      <w:bookmarkStart w:id="243" w:name="_Toc19103459"/>
      <w:bookmarkStart w:id="244" w:name="_Toc185595661"/>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185595662"/>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66391749"/>
      <w:bookmarkStart w:id="251" w:name="_Toc70079041"/>
      <w:bookmarkStart w:id="252" w:name="_Toc70929986"/>
      <w:bookmarkStart w:id="253" w:name="_Toc66391752"/>
      <w:bookmarkStart w:id="254" w:name="_Toc70079044"/>
      <w:bookmarkStart w:id="255" w:name="_Toc185595663"/>
      <w:bookmarkEnd w:id="247"/>
      <w:r w:rsidRPr="0052782D">
        <w:rPr>
          <w:rFonts w:hint="eastAsia"/>
          <w:lang w:eastAsia="ko-KR"/>
        </w:rPr>
        <w:lastRenderedPageBreak/>
        <w:t>6.4</w:t>
      </w:r>
      <w:r w:rsidRPr="0052782D">
        <w:rPr>
          <w:lang w:eastAsia="ko-KR"/>
        </w:rPr>
        <w:tab/>
        <w:t>Subscription to multicast services</w:t>
      </w:r>
      <w:bookmarkEnd w:id="248"/>
      <w:bookmarkEnd w:id="249"/>
      <w:bookmarkEnd w:id="255"/>
    </w:p>
    <w:p w14:paraId="2DE3FC4C" w14:textId="77777777" w:rsidR="00CB7899" w:rsidRPr="0052782D" w:rsidRDefault="00CB7899" w:rsidP="00CB7899">
      <w:pPr>
        <w:pStyle w:val="Heading3"/>
        <w:rPr>
          <w:lang w:eastAsia="zh-CN"/>
        </w:rPr>
      </w:pPr>
      <w:bookmarkStart w:id="256" w:name="_CR6_4_1"/>
      <w:bookmarkStart w:id="257" w:name="_Toc185595664"/>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185595665"/>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185595666"/>
      <w:bookmarkEnd w:id="26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185595667"/>
      <w:bookmarkEnd w:id="265"/>
      <w:r w:rsidRPr="004906B0">
        <w:rPr>
          <w:rFonts w:hint="eastAsia"/>
          <w:lang w:eastAsia="ko-KR"/>
        </w:rPr>
        <w:t>6.5</w:t>
      </w:r>
      <w:r w:rsidRPr="004906B0">
        <w:rPr>
          <w:lang w:eastAsia="ko-KR"/>
        </w:rPr>
        <w:tab/>
        <w:t>Identifiers</w:t>
      </w:r>
      <w:bookmarkEnd w:id="250"/>
      <w:bookmarkEnd w:id="251"/>
      <w:bookmarkEnd w:id="252"/>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185595668"/>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185595669"/>
      <w:bookmarkEnd w:id="279"/>
      <w:r w:rsidRPr="004906B0">
        <w:t>6.5.2</w:t>
      </w:r>
      <w:r w:rsidRPr="004906B0">
        <w:tab/>
        <w:t>Temporary Mobile Group Identity</w:t>
      </w:r>
      <w:bookmarkEnd w:id="280"/>
      <w:bookmarkEnd w:id="281"/>
      <w:bookmarkEnd w:id="282"/>
      <w:bookmarkEnd w:id="283"/>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185595670"/>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66391753"/>
      <w:bookmarkStart w:id="288" w:name="_Toc70079045"/>
      <w:bookmarkStart w:id="289" w:name="_Toc185595671"/>
      <w:bookmarkEnd w:id="253"/>
      <w:bookmarkEnd w:id="254"/>
      <w:bookmarkEnd w:id="286"/>
      <w:r>
        <w:t>6.5.4</w:t>
      </w:r>
      <w:r>
        <w:tab/>
        <w:t xml:space="preserve">MBS </w:t>
      </w:r>
      <w:r w:rsidR="002D5225">
        <w:t xml:space="preserve">Frequency Selection Area </w:t>
      </w:r>
      <w:r>
        <w:t>ID</w:t>
      </w:r>
      <w:bookmarkEnd w:id="289"/>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0" w:name="_CR6_5_5"/>
      <w:bookmarkStart w:id="291" w:name="_Toc185595672"/>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185595673"/>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66391754"/>
      <w:bookmarkStart w:id="296" w:name="_Toc70079046"/>
      <w:bookmarkStart w:id="297" w:name="_Toc185595674"/>
      <w:bookmarkEnd w:id="287"/>
      <w:bookmarkEnd w:id="288"/>
      <w:bookmarkEnd w:id="294"/>
      <w:r w:rsidRPr="00BF0BB7">
        <w:rPr>
          <w:rFonts w:hint="eastAsia"/>
          <w:lang w:eastAsia="ko-KR"/>
        </w:rPr>
        <w:t>6.</w:t>
      </w:r>
      <w:r w:rsidRPr="00BF0BB7">
        <w:rPr>
          <w:lang w:eastAsia="ko-KR"/>
        </w:rPr>
        <w:t>7</w:t>
      </w:r>
      <w:r w:rsidRPr="00BF0BB7">
        <w:rPr>
          <w:lang w:eastAsia="ko-KR"/>
        </w:rPr>
        <w:tab/>
        <w:t>User plane management</w:t>
      </w:r>
      <w:bookmarkEnd w:id="297"/>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796211173" r:id="rId40"/>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185595675"/>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5"/>
      <w:bookmarkEnd w:id="296"/>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185595676"/>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185595677"/>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lastRenderedPageBreak/>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lastRenderedPageBreak/>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185595678"/>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185595679"/>
      <w:bookmarkEnd w:id="344"/>
      <w:r>
        <w:rPr>
          <w:lang w:eastAsia="ja-JP"/>
        </w:rPr>
        <w:t>6.10.1</w:t>
      </w:r>
      <w:r>
        <w:rPr>
          <w:lang w:eastAsia="ja-JP"/>
        </w:rPr>
        <w:tab/>
        <w:t>General</w:t>
      </w:r>
      <w:bookmarkEnd w:id="345"/>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185595680"/>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185595681"/>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lastRenderedPageBreak/>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56CD6D49"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RedCap UEs, for non-RedCap UEs or both for RedCap UEs and non-RedCap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185595682"/>
      <w:bookmarkEnd w:id="354"/>
      <w:r>
        <w:rPr>
          <w:lang w:eastAsia="ko-KR"/>
        </w:rPr>
        <w:t>6.12</w:t>
      </w:r>
      <w:r>
        <w:rPr>
          <w:lang w:eastAsia="ko-KR"/>
        </w:rPr>
        <w:tab/>
        <w:t>Paging strategy handling</w:t>
      </w:r>
      <w:bookmarkEnd w:id="355"/>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lastRenderedPageBreak/>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185595683"/>
      <w:bookmarkEnd w:id="356"/>
      <w:r>
        <w:rPr>
          <w:lang w:eastAsia="ko-KR"/>
        </w:rPr>
        <w:t>6.13</w:t>
      </w:r>
      <w:r>
        <w:rPr>
          <w:lang w:eastAsia="ko-KR"/>
        </w:rPr>
        <w:tab/>
        <w:t>MBS Security function</w:t>
      </w:r>
      <w:bookmarkEnd w:id="357"/>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58" w:name="_CR6_14"/>
      <w:bookmarkStart w:id="359" w:name="_Toc185595684"/>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lastRenderedPageBreak/>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185595685"/>
      <w:bookmarkEnd w:id="360"/>
      <w:r>
        <w:rPr>
          <w:lang w:eastAsia="ko-KR"/>
        </w:rPr>
        <w:t>6.15</w:t>
      </w:r>
      <w:r>
        <w:rPr>
          <w:lang w:eastAsia="ko-KR"/>
        </w:rPr>
        <w:tab/>
        <w:t>Group Message Delivery</w:t>
      </w:r>
      <w:bookmarkEnd w:id="361"/>
    </w:p>
    <w:p w14:paraId="72228BC9" w14:textId="0BF54CC2"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RedCap UEs, the Target UE Classes is provided as described in </w:t>
      </w:r>
      <w:r w:rsidR="00534985">
        <w:rPr>
          <w:lang w:eastAsia="ko-KR"/>
        </w:rPr>
        <w:t>TS 26.502 [</w:t>
      </w:r>
      <w:r w:rsidR="00135644">
        <w:rPr>
          <w:lang w:eastAsia="ko-KR"/>
        </w:rPr>
        <w:t>18], to provide the information be used as "NR RedCap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185595686"/>
      <w:bookmarkEnd w:id="362"/>
      <w:r>
        <w:rPr>
          <w:lang w:eastAsia="ko-KR"/>
        </w:rPr>
        <w:t>6.16</w:t>
      </w:r>
      <w:r>
        <w:rPr>
          <w:lang w:eastAsia="ko-KR"/>
        </w:rPr>
        <w:tab/>
        <w:t>Support of MBS data reception for UEs using power saving functions</w:t>
      </w:r>
      <w:bookmarkEnd w:id="363"/>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lastRenderedPageBreak/>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185595687"/>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185595688"/>
      <w:bookmarkEnd w:id="366"/>
      <w:r>
        <w:rPr>
          <w:lang w:eastAsia="ko-KR"/>
        </w:rPr>
        <w:lastRenderedPageBreak/>
        <w:t>6.18</w:t>
      </w:r>
      <w:r>
        <w:rPr>
          <w:lang w:eastAsia="ko-KR"/>
        </w:rPr>
        <w:tab/>
        <w:t>Resource sharing across broadcast MBS Sessions during network sharing</w:t>
      </w:r>
      <w:bookmarkEnd w:id="367"/>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796211174" r:id="rId42"/>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69" w:name="_CR7"/>
      <w:bookmarkStart w:id="370" w:name="_Toc185595689"/>
      <w:bookmarkEnd w:id="369"/>
      <w:r>
        <w:rPr>
          <w:lang w:eastAsia="ko-KR"/>
        </w:rPr>
        <w:t>6.19</w:t>
      </w:r>
      <w:r>
        <w:rPr>
          <w:lang w:eastAsia="ko-KR"/>
        </w:rPr>
        <w:tab/>
        <w:t>Support of Broadcast MBS Session Intended for NR RedCap UEs</w:t>
      </w:r>
      <w:bookmarkEnd w:id="370"/>
    </w:p>
    <w:p w14:paraId="0A106416" w14:textId="16D16EE5" w:rsidR="00C761F0" w:rsidRDefault="00534985" w:rsidP="00C761F0">
      <w:pPr>
        <w:rPr>
          <w:lang w:eastAsia="ko-KR"/>
        </w:rPr>
      </w:pPr>
      <w:r>
        <w:rPr>
          <w:lang w:eastAsia="ko-KR"/>
        </w:rPr>
        <w:t>TS 38.300 [</w:t>
      </w:r>
      <w:r w:rsidR="00C761F0">
        <w:rPr>
          <w:lang w:eastAsia="ko-KR"/>
        </w:rPr>
        <w:t xml:space="preserve">9] defines the NR RedCap UEs that can only support limited bandwidth and have lower complexity compared to non-RedCap UEs. </w:t>
      </w:r>
      <w:r w:rsidR="000F0E99">
        <w:rPr>
          <w:lang w:eastAsia="ko-KR"/>
        </w:rPr>
        <w:t xml:space="preserve">In order to allocate the appropriate radio resource as </w:t>
      </w:r>
      <w:r w:rsidR="00C761F0">
        <w:rPr>
          <w:lang w:eastAsia="ko-KR"/>
        </w:rPr>
        <w:t xml:space="preserve">defined in </w:t>
      </w:r>
      <w:r>
        <w:rPr>
          <w:lang w:eastAsia="ko-KR"/>
        </w:rPr>
        <w:t>TS 38.331 [</w:t>
      </w:r>
      <w:r w:rsidR="00C761F0">
        <w:rPr>
          <w:lang w:eastAsia="ko-KR"/>
        </w:rPr>
        <w:t>28], NG-RAN needs to be able to determine whether the broadcast MBS session is intended only for NR RedCap UEs, for</w:t>
      </w:r>
      <w:r w:rsidR="000F0E99">
        <w:rPr>
          <w:lang w:eastAsia="ko-KR"/>
        </w:rPr>
        <w:t xml:space="preserve"> both</w:t>
      </w:r>
      <w:r w:rsidR="00C761F0">
        <w:rPr>
          <w:lang w:eastAsia="ko-KR"/>
        </w:rPr>
        <w:t xml:space="preserve"> NR RedCap UEs and non-RedCap UEs, or only </w:t>
      </w:r>
      <w:r w:rsidR="000F0E99">
        <w:rPr>
          <w:lang w:eastAsia="ko-KR"/>
        </w:rPr>
        <w:t xml:space="preserve">for </w:t>
      </w:r>
      <w:r w:rsidR="00C761F0">
        <w:rPr>
          <w:lang w:eastAsia="ko-KR"/>
        </w:rPr>
        <w:t>non-RedCap UEs.</w:t>
      </w:r>
    </w:p>
    <w:p w14:paraId="4D7C2269" w14:textId="77777777" w:rsidR="00C761F0" w:rsidRDefault="00C761F0" w:rsidP="00C761F0">
      <w:pPr>
        <w:rPr>
          <w:lang w:eastAsia="ko-KR"/>
        </w:rPr>
      </w:pPr>
      <w:r>
        <w:rPr>
          <w:lang w:eastAsia="ko-KR"/>
        </w:rPr>
        <w:t>The "NR RedCap UE information" parameter comprises an indication for a broadcast MBS session that can take the following values: "MBS session expected to be received only by RedCap UEs", "MBS session expected to be received both by RedCap UEs and non-RedCap UEs", or "MBS session expected to be received only by non-RedCap UEs".</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2C08C46" w:rsidR="00C761F0" w:rsidRDefault="00C761F0" w:rsidP="009F75E9">
      <w:pPr>
        <w:pStyle w:val="NO"/>
      </w:pPr>
      <w:r>
        <w:t>NOTE</w:t>
      </w:r>
      <w:r w:rsidR="000F0E99">
        <w:t> 1</w:t>
      </w:r>
      <w:r>
        <w:t>:</w:t>
      </w:r>
      <w:r>
        <w:tab/>
        <w:t>It is up to NG-RAN implementation how the "NR RedCap UEs Information" parameter is used. When the "NR RedCap UE Information" is absent, it is up to NG-RAN implementation whether/how to enable Redcap UE to receive broadcast MBS session</w:t>
      </w:r>
      <w:r w:rsidR="000F0E99">
        <w:t>.</w:t>
      </w:r>
    </w:p>
    <w:p w14:paraId="6288081B" w14:textId="576E2ACC" w:rsidR="000F0E99" w:rsidRDefault="000F0E99" w:rsidP="000F0E99">
      <w:pPr>
        <w:pStyle w:val="NO"/>
      </w:pPr>
      <w:r>
        <w:t>NOTE 2:</w:t>
      </w:r>
      <w:r>
        <w:tab/>
        <w:t>If the MBS Session can be received both by RedCap UEs and non-RedCap UEs, the MBS FSA ID(s) associated with the MBS session are applicable for both RedCap UEs and non-RedCap UEs. If an assignment of the separate MBS FSA ID(s) to RedCap UEs and non-RedCap UEs is necessary, two separate MBS sessions are used.</w:t>
      </w:r>
    </w:p>
    <w:p w14:paraId="4B28D734" w14:textId="67CEA5F2" w:rsidR="000F0E99" w:rsidRDefault="000F0E99" w:rsidP="000F0E99">
      <w:pPr>
        <w:pStyle w:val="Heading2"/>
        <w:rPr>
          <w:lang w:eastAsia="ko-KR"/>
        </w:rPr>
      </w:pPr>
      <w:bookmarkStart w:id="371" w:name="_Toc185595690"/>
      <w:r>
        <w:rPr>
          <w:lang w:eastAsia="ko-KR"/>
        </w:rPr>
        <w:t>6.20</w:t>
      </w:r>
      <w:r>
        <w:rPr>
          <w:lang w:eastAsia="ko-KR"/>
        </w:rPr>
        <w:tab/>
        <w:t>QoE Measurement Collection Support for MBS</w:t>
      </w:r>
      <w:bookmarkEnd w:id="371"/>
    </w:p>
    <w:p w14:paraId="2E208416" w14:textId="61C59D76" w:rsidR="000F0E99" w:rsidRDefault="000F0E99" w:rsidP="000F0E99">
      <w:pPr>
        <w:rPr>
          <w:lang w:eastAsia="ko-KR"/>
        </w:rPr>
      </w:pPr>
      <w:r>
        <w:rPr>
          <w:lang w:eastAsia="ko-KR"/>
        </w:rPr>
        <w:t xml:space="preserve">Quality of Experience (QoE)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t xml:space="preserve">QMC may also be supported to measure the QoE related to the reception of MBS multicast and broadcast sessions as specified in clause 21 of </w:t>
      </w:r>
      <w:r w:rsidR="00534985">
        <w:rPr>
          <w:lang w:eastAsia="ko-KR"/>
        </w:rPr>
        <w:t>TS 38.300 [</w:t>
      </w:r>
      <w:r>
        <w:rPr>
          <w:lang w:eastAsia="ko-KR"/>
        </w:rPr>
        <w:t>9],</w:t>
      </w:r>
    </w:p>
    <w:p w14:paraId="370600BF" w14:textId="77777777" w:rsidR="00731C5F" w:rsidRDefault="00731C5F" w:rsidP="00731C5F">
      <w:pPr>
        <w:pStyle w:val="Heading1"/>
        <w:rPr>
          <w:lang w:eastAsia="ko-KR"/>
        </w:rPr>
      </w:pPr>
      <w:bookmarkStart w:id="372" w:name="_Toc185595691"/>
      <w:r>
        <w:rPr>
          <w:lang w:eastAsia="ko-KR"/>
        </w:rPr>
        <w:lastRenderedPageBreak/>
        <w:t>7</w:t>
      </w:r>
      <w:r>
        <w:rPr>
          <w:lang w:eastAsia="ko-KR"/>
        </w:rPr>
        <w:tab/>
      </w:r>
      <w:r w:rsidRPr="000C2A37">
        <w:rPr>
          <w:lang w:eastAsia="ko-KR"/>
        </w:rPr>
        <w:t>MBS procedures</w:t>
      </w:r>
      <w:bookmarkEnd w:id="347"/>
      <w:bookmarkEnd w:id="348"/>
      <w:bookmarkEnd w:id="372"/>
    </w:p>
    <w:p w14:paraId="7C5770D5" w14:textId="77777777" w:rsidR="00731C5F" w:rsidRDefault="00731C5F" w:rsidP="00731C5F">
      <w:pPr>
        <w:pStyle w:val="Heading2"/>
        <w:rPr>
          <w:lang w:eastAsia="ko-KR"/>
        </w:rPr>
      </w:pPr>
      <w:bookmarkStart w:id="373" w:name="_CR7_1"/>
      <w:bookmarkStart w:id="374" w:name="_Toc66391757"/>
      <w:bookmarkStart w:id="375" w:name="_Toc70079051"/>
      <w:bookmarkStart w:id="376" w:name="_Toc185595692"/>
      <w:bookmarkEnd w:id="373"/>
      <w:r>
        <w:rPr>
          <w:lang w:eastAsia="ko-KR"/>
        </w:rPr>
        <w:t>7</w:t>
      </w:r>
      <w:r>
        <w:rPr>
          <w:rFonts w:hint="eastAsia"/>
          <w:lang w:eastAsia="ko-KR"/>
        </w:rPr>
        <w:t>.1</w:t>
      </w:r>
      <w:r>
        <w:rPr>
          <w:lang w:eastAsia="ko-KR"/>
        </w:rPr>
        <w:tab/>
      </w:r>
      <w:r w:rsidRPr="000C2A37">
        <w:rPr>
          <w:lang w:eastAsia="ko-KR"/>
        </w:rPr>
        <w:t>Common procedure for Multicast and Broadcast</w:t>
      </w:r>
      <w:bookmarkEnd w:id="374"/>
      <w:bookmarkEnd w:id="375"/>
      <w:bookmarkEnd w:id="376"/>
    </w:p>
    <w:p w14:paraId="4190863A" w14:textId="110A91AB" w:rsidR="00731C5F" w:rsidRDefault="00731C5F" w:rsidP="00731C5F">
      <w:pPr>
        <w:pStyle w:val="Heading3"/>
        <w:rPr>
          <w:lang w:eastAsia="zh-CN"/>
        </w:rPr>
      </w:pPr>
      <w:bookmarkStart w:id="377" w:name="_CR7_1_1"/>
      <w:bookmarkStart w:id="378" w:name="_Toc66391758"/>
      <w:bookmarkStart w:id="379" w:name="_Toc70079052"/>
      <w:bookmarkStart w:id="380" w:name="_Toc185595693"/>
      <w:bookmarkEnd w:id="377"/>
      <w:r>
        <w:rPr>
          <w:lang w:eastAsia="zh-CN"/>
        </w:rPr>
        <w:t>7.1.1</w:t>
      </w:r>
      <w:r>
        <w:rPr>
          <w:lang w:eastAsia="zh-CN"/>
        </w:rPr>
        <w:tab/>
        <w:t>MBS</w:t>
      </w:r>
      <w:bookmarkEnd w:id="378"/>
      <w:r>
        <w:rPr>
          <w:lang w:eastAsia="zh-CN"/>
        </w:rPr>
        <w:t xml:space="preserve"> </w:t>
      </w:r>
      <w:r>
        <w:rPr>
          <w:lang w:eastAsia="ko-KR"/>
        </w:rPr>
        <w:t>Session</w:t>
      </w:r>
      <w:bookmarkEnd w:id="379"/>
      <w:r w:rsidR="00223534">
        <w:rPr>
          <w:lang w:eastAsia="ko-KR"/>
        </w:rPr>
        <w:t xml:space="preserve"> Management</w:t>
      </w:r>
      <w:bookmarkEnd w:id="380"/>
    </w:p>
    <w:p w14:paraId="3FAF119D" w14:textId="3115006D" w:rsidR="004E09CC" w:rsidRDefault="00B57B1D" w:rsidP="004E09CC">
      <w:pPr>
        <w:pStyle w:val="Heading4"/>
      </w:pPr>
      <w:bookmarkStart w:id="381" w:name="_CR7_1_1_1"/>
      <w:bookmarkStart w:id="382" w:name="_Toc185595694"/>
      <w:bookmarkEnd w:id="381"/>
      <w:r>
        <w:t>7.1.1.1</w:t>
      </w:r>
      <w:r w:rsidR="004E09CC" w:rsidRPr="00904C71">
        <w:tab/>
      </w:r>
      <w:r w:rsidR="004E09CC">
        <w:t>General</w:t>
      </w:r>
      <w:bookmarkEnd w:id="382"/>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t xml:space="preserve">Interactions between AF and MBSF based on the xMB interface follow </w:t>
      </w:r>
      <w:r w:rsidR="00534985">
        <w:t>TS 26.348 [</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383" w:name="_CR7_1_1_2"/>
      <w:bookmarkStart w:id="384" w:name="_Toc66391759"/>
      <w:bookmarkStart w:id="385" w:name="_Toc70079055"/>
      <w:bookmarkStart w:id="386" w:name="_Toc70930000"/>
      <w:bookmarkStart w:id="387" w:name="_Toc185595695"/>
      <w:bookmarkEnd w:id="383"/>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7"/>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796211175" r:id="rId44"/>
        </w:object>
      </w:r>
    </w:p>
    <w:p w14:paraId="5346A2B9" w14:textId="5A2392AB" w:rsidR="00F96550" w:rsidRPr="006B3D26" w:rsidRDefault="00F96550" w:rsidP="00064632">
      <w:pPr>
        <w:pStyle w:val="TF"/>
      </w:pPr>
      <w:bookmarkStart w:id="388" w:name="_CRFigure7_1_1_21"/>
      <w:r w:rsidRPr="006B3D26">
        <w:t xml:space="preserve">Figure </w:t>
      </w:r>
      <w:bookmarkEnd w:id="388"/>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26D1AE20" w:rsidR="00C761F0" w:rsidRDefault="00C761F0" w:rsidP="00064632">
      <w:pPr>
        <w:pStyle w:val="B1"/>
      </w:pPr>
      <w:r>
        <w:tab/>
        <w:t>For broadcast communication, the AF may include the information that the broadcast MBS session is intended for NR RedCap UEs only or both for NR RedCap UEs and non-RedCap UEs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lastRenderedPageBreak/>
        <w:t>10.</w:t>
      </w:r>
      <w:r>
        <w:tab/>
        <w:t>NEF/MBSF discovers MB-SMF candidates and selects MB-SMF as ingress control node, possibly based on MBS service area. If a TMGI is included in step 8, NEF/MBSF finds MB-SMF based on that TMGI.</w:t>
      </w:r>
    </w:p>
    <w:p w14:paraId="0778A2C8" w14:textId="45E63375" w:rsidR="004F7699" w:rsidRDefault="004F7699" w:rsidP="00064632">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01983347" w:rsidR="004F7699" w:rsidRDefault="004F7699" w:rsidP="006C13DF">
      <w:pPr>
        <w:pStyle w:val="NO"/>
      </w:pPr>
      <w:r>
        <w:lastRenderedPageBreak/>
        <w:t>NOTE </w:t>
      </w:r>
      <w:r w:rsidR="00752A7E">
        <w:t>5</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6F3D547" w:rsidR="00C37146" w:rsidRDefault="00C37146" w:rsidP="00B04E04">
      <w:pPr>
        <w:pStyle w:val="NO"/>
      </w:pPr>
      <w:r>
        <w:t>NOTE </w:t>
      </w:r>
      <w:r w:rsidR="00752A7E">
        <w:t>6</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89" w:name="_CR7_1_1_3"/>
      <w:bookmarkStart w:id="390" w:name="_Toc70079053"/>
      <w:bookmarkStart w:id="391" w:name="_Toc185595696"/>
      <w:bookmarkEnd w:id="389"/>
      <w:r>
        <w:t>7.1.1.3</w:t>
      </w:r>
      <w:r w:rsidR="00F96550" w:rsidRPr="006B3D26">
        <w:tab/>
        <w:t xml:space="preserve">MBS </w:t>
      </w:r>
      <w:r w:rsidR="00B93CBC">
        <w:t>S</w:t>
      </w:r>
      <w:r w:rsidR="00F96550" w:rsidRPr="006B3D26">
        <w:t xml:space="preserve">ession </w:t>
      </w:r>
      <w:bookmarkEnd w:id="390"/>
      <w:r w:rsidR="00B93CBC">
        <w:t xml:space="preserve">Creation </w:t>
      </w:r>
      <w:r w:rsidR="00F96550" w:rsidRPr="006B3D26">
        <w:t>with PCC</w:t>
      </w:r>
      <w:bookmarkEnd w:id="391"/>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796211176" r:id="rId46"/>
        </w:object>
      </w:r>
    </w:p>
    <w:p w14:paraId="1B7E43A7" w14:textId="11DC0AF2" w:rsidR="00F96550" w:rsidRPr="006B3D26" w:rsidRDefault="00F96550" w:rsidP="00874289">
      <w:pPr>
        <w:pStyle w:val="TF"/>
      </w:pPr>
      <w:bookmarkStart w:id="392" w:name="_CRFigure7_1_1_31"/>
      <w:r w:rsidRPr="006B3D26">
        <w:lastRenderedPageBreak/>
        <w:t xml:space="preserve">Figure </w:t>
      </w:r>
      <w:bookmarkEnd w:id="392"/>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3" w:name="_CR7_1_1_4"/>
      <w:bookmarkStart w:id="394" w:name="_Toc70079054"/>
      <w:bookmarkStart w:id="395" w:name="_Toc185595697"/>
      <w:bookmarkEnd w:id="393"/>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5"/>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796211177" r:id="rId48"/>
        </w:object>
      </w:r>
    </w:p>
    <w:p w14:paraId="6D5051A5" w14:textId="6BF3D03F" w:rsidR="00F96550" w:rsidRPr="006B3D26" w:rsidRDefault="00F96550" w:rsidP="00064632">
      <w:pPr>
        <w:pStyle w:val="TF"/>
      </w:pPr>
      <w:bookmarkStart w:id="396" w:name="_CRFigure7_1_1_41"/>
      <w:r w:rsidRPr="006B3D26">
        <w:t xml:space="preserve">Figure </w:t>
      </w:r>
      <w:bookmarkEnd w:id="396"/>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97" w:name="_CR7_1_1_5"/>
      <w:bookmarkStart w:id="398" w:name="_Toc185595698"/>
      <w:bookmarkEnd w:id="397"/>
      <w:r>
        <w:t>7.1.1.5</w:t>
      </w:r>
      <w:r w:rsidR="00F96550" w:rsidRPr="006B3D26">
        <w:tab/>
      </w:r>
      <w:r w:rsidR="00F96550" w:rsidRPr="00F361F6">
        <w:t xml:space="preserve">MBS </w:t>
      </w:r>
      <w:r w:rsidR="00B93CBC">
        <w:t>S</w:t>
      </w:r>
      <w:r w:rsidR="00F96550" w:rsidRPr="00F361F6">
        <w:t xml:space="preserve">ession </w:t>
      </w:r>
      <w:bookmarkEnd w:id="394"/>
      <w:r w:rsidR="00B93CBC">
        <w:t xml:space="preserve">Deletion </w:t>
      </w:r>
      <w:r w:rsidR="00F96550" w:rsidRPr="006B3D26">
        <w:t>with PCC</w:t>
      </w:r>
      <w:bookmarkEnd w:id="398"/>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796211178" r:id="rId50"/>
        </w:object>
      </w:r>
    </w:p>
    <w:p w14:paraId="0A01E60E" w14:textId="028C48E5" w:rsidR="00F96550" w:rsidRPr="00064632" w:rsidRDefault="00F96550" w:rsidP="00874289">
      <w:pPr>
        <w:pStyle w:val="TF"/>
        <w:rPr>
          <w:rFonts w:eastAsia="Malgun Gothic"/>
          <w:lang w:eastAsia="ja-JP"/>
        </w:rPr>
      </w:pPr>
      <w:bookmarkStart w:id="399" w:name="_CRFigure7_1_1_51"/>
      <w:r w:rsidRPr="006B3D26">
        <w:t xml:space="preserve">Figure </w:t>
      </w:r>
      <w:bookmarkEnd w:id="399"/>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0" w:name="_CR7_1_1_6"/>
      <w:bookmarkStart w:id="401" w:name="_Toc185595699"/>
      <w:bookmarkEnd w:id="400"/>
      <w:r>
        <w:t>7.1.1.6</w:t>
      </w:r>
      <w:r w:rsidR="00F96550" w:rsidRPr="006B3D26">
        <w:tab/>
        <w:t>MBS Session Update without PCC</w:t>
      </w:r>
      <w:bookmarkEnd w:id="401"/>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796211179" r:id="rId52"/>
        </w:object>
      </w:r>
    </w:p>
    <w:p w14:paraId="39B5CF55" w14:textId="3F15008B" w:rsidR="00F96550" w:rsidRPr="006B3D26" w:rsidRDefault="00F96550" w:rsidP="00874289">
      <w:pPr>
        <w:pStyle w:val="TF"/>
      </w:pPr>
      <w:bookmarkStart w:id="402" w:name="_CRFigure7_1_1_61"/>
      <w:r w:rsidRPr="006B3D26">
        <w:t xml:space="preserve">Figure </w:t>
      </w:r>
      <w:bookmarkEnd w:id="402"/>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534985">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bookmarkStart w:id="403" w:name="_CR7_1_1_7"/>
      <w:bookmarkEnd w:id="403"/>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4" w:name="_Toc185595700"/>
      <w:r>
        <w:t>7.1.1.7</w:t>
      </w:r>
      <w:r w:rsidR="00F96550" w:rsidRPr="006B3D26">
        <w:tab/>
        <w:t xml:space="preserve">MBS </w:t>
      </w:r>
      <w:r w:rsidR="00B93CBC">
        <w:t>S</w:t>
      </w:r>
      <w:r w:rsidR="00F96550" w:rsidRPr="006B3D26">
        <w:t>ession Update with PCC</w:t>
      </w:r>
      <w:bookmarkEnd w:id="404"/>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796211180" r:id="rId54"/>
        </w:object>
      </w:r>
    </w:p>
    <w:p w14:paraId="1C5A6539" w14:textId="392ACE56" w:rsidR="00F96550" w:rsidRPr="006B3D26" w:rsidRDefault="00F96550" w:rsidP="00003F9A">
      <w:pPr>
        <w:pStyle w:val="TF"/>
      </w:pPr>
      <w:bookmarkStart w:id="405" w:name="_CRFigure7_1_1_71"/>
      <w:r w:rsidRPr="006B3D26">
        <w:t xml:space="preserve">Figure </w:t>
      </w:r>
      <w:bookmarkEnd w:id="405"/>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6" w:name="_CR7_1_2"/>
      <w:bookmarkStart w:id="407" w:name="_Toc185595701"/>
      <w:bookmarkEnd w:id="406"/>
      <w:r w:rsidRPr="00AA2467">
        <w:rPr>
          <w:lang w:eastAsia="zh-CN"/>
        </w:rPr>
        <w:t>7.1.2</w:t>
      </w:r>
      <w:r w:rsidRPr="00AA2467">
        <w:rPr>
          <w:lang w:eastAsia="zh-CN"/>
        </w:rPr>
        <w:tab/>
        <w:t>MB-SMF discovery and selection for multicast/broadcast session</w:t>
      </w:r>
      <w:bookmarkEnd w:id="384"/>
      <w:bookmarkEnd w:id="385"/>
      <w:bookmarkEnd w:id="386"/>
      <w:bookmarkEnd w:id="407"/>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08" w:name="_CR7_1_3"/>
      <w:bookmarkStart w:id="409" w:name="_Toc185595702"/>
      <w:bookmarkEnd w:id="408"/>
      <w:r>
        <w:rPr>
          <w:lang w:eastAsia="zh-CN"/>
        </w:rPr>
        <w:t>7.1.3</w:t>
      </w:r>
      <w:r>
        <w:rPr>
          <w:lang w:eastAsia="zh-CN"/>
        </w:rPr>
        <w:tab/>
        <w:t>MB-UPF discovery and selection for multicast/broadcast session</w:t>
      </w:r>
      <w:bookmarkEnd w:id="409"/>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410" w:name="_CR7_2"/>
      <w:bookmarkStart w:id="411" w:name="_Toc66391760"/>
      <w:bookmarkStart w:id="412" w:name="_Toc70079056"/>
      <w:bookmarkStart w:id="413" w:name="_Toc185595703"/>
      <w:bookmarkEnd w:id="41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1"/>
      <w:bookmarkEnd w:id="412"/>
      <w:bookmarkEnd w:id="413"/>
    </w:p>
    <w:p w14:paraId="12187C81" w14:textId="77777777" w:rsidR="00731C5F" w:rsidRDefault="00731C5F" w:rsidP="00731C5F">
      <w:pPr>
        <w:pStyle w:val="Heading3"/>
        <w:rPr>
          <w:lang w:eastAsia="ko-KR"/>
        </w:rPr>
      </w:pPr>
      <w:bookmarkStart w:id="414" w:name="_CR7_2_1"/>
      <w:bookmarkStart w:id="415" w:name="_Toc66391761"/>
      <w:bookmarkStart w:id="416" w:name="_Toc70079057"/>
      <w:bookmarkStart w:id="417" w:name="_Toc185595704"/>
      <w:bookmarkEnd w:id="414"/>
      <w:r>
        <w:rPr>
          <w:lang w:eastAsia="ko-KR"/>
        </w:rPr>
        <w:t>7.2.1</w:t>
      </w:r>
      <w:r>
        <w:rPr>
          <w:lang w:eastAsia="ko-KR"/>
        </w:rPr>
        <w:tab/>
        <w:t>MBS join and Session establishment procedure</w:t>
      </w:r>
      <w:bookmarkEnd w:id="415"/>
      <w:bookmarkEnd w:id="416"/>
      <w:bookmarkEnd w:id="417"/>
    </w:p>
    <w:p w14:paraId="506D2306" w14:textId="77777777" w:rsidR="00731C5F" w:rsidRDefault="00731C5F" w:rsidP="00731C5F">
      <w:pPr>
        <w:pStyle w:val="Heading4"/>
        <w:rPr>
          <w:lang w:eastAsia="zh-CN"/>
        </w:rPr>
      </w:pPr>
      <w:bookmarkStart w:id="418" w:name="_CR7_2_1_1"/>
      <w:bookmarkStart w:id="419" w:name="_Toc66391762"/>
      <w:bookmarkStart w:id="420" w:name="_Toc70079058"/>
      <w:bookmarkStart w:id="421" w:name="_Toc185595705"/>
      <w:bookmarkEnd w:id="418"/>
      <w:r>
        <w:rPr>
          <w:lang w:eastAsia="zh-CN"/>
        </w:rPr>
        <w:t>7.2.1.1</w:t>
      </w:r>
      <w:r>
        <w:rPr>
          <w:lang w:eastAsia="zh-CN"/>
        </w:rPr>
        <w:tab/>
        <w:t>General</w:t>
      </w:r>
      <w:bookmarkEnd w:id="419"/>
      <w:bookmarkEnd w:id="420"/>
      <w:bookmarkEnd w:id="42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2" w:name="_CR7_2_1_2"/>
      <w:bookmarkStart w:id="423" w:name="_Toc66391763"/>
      <w:bookmarkStart w:id="424" w:name="_Toc70079059"/>
      <w:bookmarkStart w:id="425" w:name="_Toc185595706"/>
      <w:bookmarkEnd w:id="422"/>
      <w:r>
        <w:rPr>
          <w:lang w:eastAsia="zh-CN"/>
        </w:rPr>
        <w:lastRenderedPageBreak/>
        <w:t>7.2.1.2</w:t>
      </w:r>
      <w:r>
        <w:rPr>
          <w:lang w:eastAsia="zh-CN"/>
        </w:rPr>
        <w:tab/>
        <w:t>Establishment of a PDU Session that can be associated with multicast session(s)</w:t>
      </w:r>
      <w:bookmarkEnd w:id="423"/>
      <w:bookmarkEnd w:id="424"/>
      <w:bookmarkEnd w:id="425"/>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6" w:name="_CR7_2_1_3"/>
      <w:bookmarkStart w:id="427" w:name="_Toc66391764"/>
      <w:bookmarkStart w:id="428" w:name="_Toc70079060"/>
      <w:bookmarkStart w:id="429" w:name="_Toc185595707"/>
      <w:bookmarkEnd w:id="426"/>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27"/>
      <w:bookmarkEnd w:id="428"/>
      <w:bookmarkEnd w:id="42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796211181" r:id="rId56"/>
        </w:object>
      </w:r>
    </w:p>
    <w:p w14:paraId="72843DD8" w14:textId="5140EB8B" w:rsidR="00731C5F" w:rsidRDefault="00731C5F" w:rsidP="00731C5F">
      <w:pPr>
        <w:pStyle w:val="TF"/>
      </w:pPr>
      <w:bookmarkStart w:id="430" w:name="_CRFigure7_2_1_31"/>
      <w:r>
        <w:t xml:space="preserve">Figure </w:t>
      </w:r>
      <w:bookmarkEnd w:id="430"/>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1" w:name="_CR7_2_1_4"/>
      <w:bookmarkStart w:id="432" w:name="_Toc66709166"/>
      <w:bookmarkStart w:id="433" w:name="_Toc70079062"/>
      <w:bookmarkStart w:id="434" w:name="_Toc185595708"/>
      <w:bookmarkEnd w:id="431"/>
      <w:r w:rsidRPr="00273C4C">
        <w:rPr>
          <w:lang w:eastAsia="zh-CN"/>
        </w:rPr>
        <w:t>7.2.1.4</w:t>
      </w:r>
      <w:r w:rsidRPr="00273C4C">
        <w:rPr>
          <w:lang w:eastAsia="zh-CN"/>
        </w:rPr>
        <w:tab/>
      </w:r>
      <w:bookmarkEnd w:id="432"/>
      <w:r w:rsidRPr="00273C4C">
        <w:rPr>
          <w:lang w:eastAsia="ko-KR"/>
        </w:rPr>
        <w:t>Establishment of shared delivery toward RAN node</w:t>
      </w:r>
      <w:bookmarkEnd w:id="434"/>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796211182" r:id="rId58"/>
        </w:object>
      </w:r>
    </w:p>
    <w:p w14:paraId="50D10DFD" w14:textId="5522077A" w:rsidR="00FD7363" w:rsidRPr="00273C4C" w:rsidRDefault="00FD7363" w:rsidP="00FD7363">
      <w:pPr>
        <w:pStyle w:val="TF"/>
      </w:pPr>
      <w:bookmarkStart w:id="435" w:name="_CRFigure7_2_1_41"/>
      <w:r w:rsidRPr="00273C4C">
        <w:t xml:space="preserve">Figure </w:t>
      </w:r>
      <w:bookmarkEnd w:id="435"/>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6" w:name="_CR7_2_2"/>
      <w:bookmarkStart w:id="437" w:name="_Toc185595709"/>
      <w:bookmarkEnd w:id="43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3"/>
      <w:bookmarkEnd w:id="437"/>
    </w:p>
    <w:p w14:paraId="2604407F" w14:textId="77777777" w:rsidR="00731C5F" w:rsidRDefault="00731C5F" w:rsidP="00731C5F">
      <w:pPr>
        <w:pStyle w:val="Heading4"/>
        <w:rPr>
          <w:lang w:eastAsia="zh-CN"/>
        </w:rPr>
      </w:pPr>
      <w:bookmarkStart w:id="438" w:name="_CR7_2_2_1"/>
      <w:bookmarkStart w:id="439" w:name="_Toc70079063"/>
      <w:bookmarkStart w:id="440" w:name="_Toc185595710"/>
      <w:bookmarkEnd w:id="438"/>
      <w:r>
        <w:rPr>
          <w:lang w:eastAsia="zh-CN"/>
        </w:rPr>
        <w:t>7.2.2.1</w:t>
      </w:r>
      <w:r>
        <w:rPr>
          <w:lang w:eastAsia="zh-CN"/>
        </w:rPr>
        <w:tab/>
        <w:t>General</w:t>
      </w:r>
      <w:bookmarkEnd w:id="439"/>
      <w:bookmarkEnd w:id="44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1" w:name="_CR7_2_2_2"/>
      <w:bookmarkStart w:id="442" w:name="_Toc70079064"/>
      <w:bookmarkStart w:id="443" w:name="_Toc185595711"/>
      <w:bookmarkEnd w:id="441"/>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2"/>
      <w:bookmarkEnd w:id="443"/>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796211183" r:id="rId60"/>
        </w:object>
      </w:r>
    </w:p>
    <w:p w14:paraId="0E469B4A" w14:textId="4CD4F522" w:rsidR="008546D4" w:rsidRPr="00E563A0" w:rsidRDefault="008546D4" w:rsidP="00064632">
      <w:pPr>
        <w:pStyle w:val="TF"/>
        <w:rPr>
          <w:lang w:eastAsia="zh-CN"/>
        </w:rPr>
      </w:pPr>
      <w:bookmarkStart w:id="444" w:name="_CRFigure7_2_2_21"/>
      <w:r w:rsidRPr="00E563A0">
        <w:rPr>
          <w:lang w:eastAsia="zh-CN"/>
        </w:rPr>
        <w:t xml:space="preserve">Figure </w:t>
      </w:r>
      <w:bookmarkEnd w:id="444"/>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5" w:name="_CR7_2_2_3"/>
      <w:bookmarkStart w:id="446" w:name="_Toc185595712"/>
      <w:bookmarkEnd w:id="445"/>
      <w:r w:rsidRPr="00476EA1">
        <w:t>7.2.2.</w:t>
      </w:r>
      <w:r>
        <w:t>3</w:t>
      </w:r>
      <w:r w:rsidRPr="00135AE1">
        <w:tab/>
      </w:r>
      <w:r w:rsidR="0052595E">
        <w:rPr>
          <w:rFonts w:eastAsia="DengXian"/>
          <w:lang w:eastAsia="zh-CN"/>
        </w:rPr>
        <w:t>Multicast session leave requested by the network or MBS session release</w:t>
      </w:r>
      <w:bookmarkEnd w:id="44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47" w:name="_CRFigure7_2_2_31"/>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796211184" r:id="rId62"/>
        </w:object>
      </w:r>
    </w:p>
    <w:p w14:paraId="2F9FF0DD" w14:textId="27299FE3" w:rsidR="00EF5303" w:rsidRDefault="00EF5303" w:rsidP="00EF5303">
      <w:pPr>
        <w:pStyle w:val="TF"/>
      </w:pPr>
      <w:r>
        <w:t xml:space="preserve">Figure </w:t>
      </w:r>
      <w:bookmarkEnd w:id="447"/>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48" w:name="_CR7_2_2_4"/>
      <w:bookmarkStart w:id="449" w:name="_Toc70079065"/>
      <w:bookmarkStart w:id="450" w:name="_Toc185595713"/>
      <w:bookmarkEnd w:id="448"/>
      <w:r w:rsidRPr="00D93ACC">
        <w:rPr>
          <w:lang w:eastAsia="zh-CN"/>
        </w:rPr>
        <w:t>7.2.2.4</w:t>
      </w:r>
      <w:r w:rsidRPr="00D93ACC">
        <w:rPr>
          <w:lang w:eastAsia="zh-CN"/>
        </w:rPr>
        <w:tab/>
      </w:r>
      <w:r w:rsidRPr="00D93ACC">
        <w:rPr>
          <w:lang w:eastAsia="ko-KR"/>
        </w:rPr>
        <w:t>Release of shared delivery toward RAN node</w:t>
      </w:r>
      <w:bookmarkEnd w:id="45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796211185" r:id="rId64"/>
        </w:object>
      </w:r>
    </w:p>
    <w:p w14:paraId="6037D52B" w14:textId="7A66F99F" w:rsidR="00E07CB2" w:rsidRPr="00D93ACC" w:rsidRDefault="00E07CB2" w:rsidP="00874289">
      <w:pPr>
        <w:pStyle w:val="TF"/>
      </w:pPr>
      <w:bookmarkStart w:id="451" w:name="_CRFigure7_2_2_41"/>
      <w:r w:rsidRPr="00D93ACC">
        <w:t xml:space="preserve">Figure </w:t>
      </w:r>
      <w:bookmarkEnd w:id="451"/>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2" w:name="_CR7_2_3"/>
      <w:bookmarkStart w:id="453" w:name="_Toc185595714"/>
      <w:bookmarkEnd w:id="452"/>
      <w:r>
        <w:rPr>
          <w:lang w:eastAsia="ko-KR"/>
        </w:rPr>
        <w:t>7.2.3</w:t>
      </w:r>
      <w:r>
        <w:rPr>
          <w:lang w:eastAsia="ko-KR"/>
        </w:rPr>
        <w:tab/>
        <w:t>Mobility Procedures for MBS</w:t>
      </w:r>
      <w:bookmarkEnd w:id="449"/>
      <w:bookmarkEnd w:id="453"/>
    </w:p>
    <w:p w14:paraId="7AB4026B" w14:textId="77777777" w:rsidR="00731C5F" w:rsidRPr="0021285B" w:rsidRDefault="00731C5F" w:rsidP="00731C5F">
      <w:pPr>
        <w:pStyle w:val="Heading4"/>
        <w:rPr>
          <w:lang w:eastAsia="zh-CN"/>
        </w:rPr>
      </w:pPr>
      <w:bookmarkStart w:id="454" w:name="_CR7_2_3_1"/>
      <w:bookmarkStart w:id="455" w:name="_Toc70079066"/>
      <w:bookmarkStart w:id="456" w:name="_Toc185595715"/>
      <w:bookmarkEnd w:id="454"/>
      <w:r w:rsidRPr="0021285B">
        <w:rPr>
          <w:lang w:eastAsia="zh-CN"/>
        </w:rPr>
        <w:t>7.2.3.1</w:t>
      </w:r>
      <w:r>
        <w:rPr>
          <w:lang w:eastAsia="zh-CN"/>
        </w:rPr>
        <w:tab/>
      </w:r>
      <w:r w:rsidRPr="0021285B">
        <w:rPr>
          <w:lang w:eastAsia="zh-CN"/>
        </w:rPr>
        <w:t>General</w:t>
      </w:r>
      <w:bookmarkEnd w:id="455"/>
      <w:bookmarkEnd w:id="456"/>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7" w:name="_CR7_2_3_2"/>
      <w:bookmarkStart w:id="458" w:name="_Toc70079067"/>
      <w:bookmarkStart w:id="459" w:name="_Toc70079069"/>
      <w:bookmarkStart w:id="460" w:name="_Toc185595716"/>
      <w:bookmarkEnd w:id="457"/>
      <w:r w:rsidRPr="008E1454">
        <w:rPr>
          <w:lang w:eastAsia="zh-CN"/>
        </w:rPr>
        <w:t>7.2.3.2</w:t>
      </w:r>
      <w:r w:rsidRPr="008E1454">
        <w:rPr>
          <w:lang w:eastAsia="zh-CN"/>
        </w:rPr>
        <w:tab/>
        <w:t>Xn based handover</w:t>
      </w:r>
      <w:bookmarkEnd w:id="458"/>
      <w:r w:rsidRPr="008E1454">
        <w:rPr>
          <w:lang w:eastAsia="zh-CN"/>
        </w:rPr>
        <w:t xml:space="preserve"> from MBS supporting NG-RAN node</w:t>
      </w:r>
      <w:bookmarkEnd w:id="460"/>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796211186" r:id="rId66"/>
        </w:object>
      </w:r>
    </w:p>
    <w:p w14:paraId="26992163" w14:textId="72EB537F" w:rsidR="00992BF7" w:rsidRPr="008E1454" w:rsidRDefault="00992BF7" w:rsidP="00874289">
      <w:pPr>
        <w:pStyle w:val="TF"/>
      </w:pPr>
      <w:bookmarkStart w:id="461" w:name="_CRFigure7_2_3_21"/>
      <w:r w:rsidRPr="008E1454">
        <w:t xml:space="preserve">Figure </w:t>
      </w:r>
      <w:bookmarkEnd w:id="461"/>
      <w:r w:rsidRPr="008E1454">
        <w:t>7.2.3.2-1: Xn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2" w:name="_CR7_2_3_3"/>
      <w:bookmarkStart w:id="463" w:name="_Toc70079068"/>
      <w:bookmarkStart w:id="464" w:name="_Toc185595717"/>
      <w:bookmarkEnd w:id="462"/>
      <w:r w:rsidRPr="008E1454">
        <w:rPr>
          <w:lang w:eastAsia="ko-KR"/>
        </w:rPr>
        <w:t>7.2.3.3</w:t>
      </w:r>
      <w:r w:rsidRPr="008E1454">
        <w:rPr>
          <w:lang w:eastAsia="ko-KR"/>
        </w:rPr>
        <w:tab/>
        <w:t>N2 based handover</w:t>
      </w:r>
      <w:bookmarkEnd w:id="463"/>
      <w:r w:rsidRPr="008E1454">
        <w:rPr>
          <w:lang w:eastAsia="ko-KR"/>
        </w:rPr>
        <w:t xml:space="preserve"> from MBS supporting NG-RAN node</w:t>
      </w:r>
      <w:bookmarkEnd w:id="464"/>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796211187" r:id="rId68"/>
        </w:object>
      </w:r>
    </w:p>
    <w:p w14:paraId="01840C24" w14:textId="6E6A52BA" w:rsidR="00992BF7" w:rsidRPr="008E1454" w:rsidRDefault="00992BF7" w:rsidP="00064632">
      <w:pPr>
        <w:pStyle w:val="TF"/>
      </w:pPr>
      <w:bookmarkStart w:id="465" w:name="_CRFigure7_2_3_31"/>
      <w:r w:rsidRPr="008E1454">
        <w:rPr>
          <w:lang w:eastAsia="zh-CN"/>
        </w:rPr>
        <w:t xml:space="preserve">Figure </w:t>
      </w:r>
      <w:bookmarkEnd w:id="465"/>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6" w:name="_CR7_2_3_4"/>
      <w:bookmarkStart w:id="467" w:name="_Toc185595718"/>
      <w:bookmarkEnd w:id="46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59"/>
      <w:r w:rsidR="003C581C">
        <w:rPr>
          <w:lang w:eastAsia="ko-KR"/>
        </w:rPr>
        <w:t>Xn/N2 based handover from non-MBS supporting NG-RAN node</w:t>
      </w:r>
      <w:bookmarkEnd w:id="467"/>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6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69" w:name="_CR7_2_3_5"/>
      <w:bookmarkStart w:id="470" w:name="_Toc185595719"/>
      <w:bookmarkEnd w:id="469"/>
      <w:r>
        <w:rPr>
          <w:lang w:eastAsia="ko-KR"/>
        </w:rPr>
        <w:t>7.2.3.5</w:t>
      </w:r>
      <w:r>
        <w:rPr>
          <w:lang w:eastAsia="ko-KR"/>
        </w:rPr>
        <w:tab/>
        <w:t>Minimization of data loss</w:t>
      </w:r>
      <w:bookmarkEnd w:id="468"/>
      <w:bookmarkEnd w:id="470"/>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1" w:name="_CR7_2_3_6"/>
      <w:bookmarkStart w:id="472" w:name="_Toc185595720"/>
      <w:bookmarkEnd w:id="471"/>
      <w:r w:rsidRPr="00943F0E">
        <w:rPr>
          <w:lang w:eastAsia="ko-KR"/>
        </w:rPr>
        <w:t>7.2.3.</w:t>
      </w:r>
      <w:r w:rsidR="00EE6130">
        <w:rPr>
          <w:lang w:eastAsia="ko-KR"/>
        </w:rPr>
        <w:t>6</w:t>
      </w:r>
      <w:r w:rsidRPr="00943F0E">
        <w:rPr>
          <w:lang w:eastAsia="ko-KR"/>
        </w:rPr>
        <w:tab/>
        <w:t>Xn/N2 based handover for inactive MBS session</w:t>
      </w:r>
      <w:bookmarkEnd w:id="472"/>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3" w:name="_CR7_2_3_7"/>
      <w:bookmarkStart w:id="474" w:name="_Toc70079071"/>
      <w:bookmarkStart w:id="475" w:name="_Toc185595721"/>
      <w:bookmarkEnd w:id="473"/>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75"/>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6" w:name="_CR7_2_3_8"/>
      <w:bookmarkStart w:id="477" w:name="_Toc185595722"/>
      <w:bookmarkEnd w:id="476"/>
      <w:r>
        <w:rPr>
          <w:lang w:eastAsia="zh-CN"/>
        </w:rPr>
        <w:t>7.2.3.8</w:t>
      </w:r>
      <w:r>
        <w:rPr>
          <w:lang w:eastAsia="zh-CN"/>
        </w:rPr>
        <w:tab/>
        <w:t>Mobility procedures to enable delivery of multicast MBS session data to UEs in RRC_INACTIVE state</w:t>
      </w:r>
      <w:bookmarkEnd w:id="477"/>
    </w:p>
    <w:p w14:paraId="42070B8A" w14:textId="3C14FD58" w:rsidR="00445470" w:rsidRDefault="00445470" w:rsidP="00445470">
      <w:pPr>
        <w:pStyle w:val="Heading5"/>
        <w:rPr>
          <w:lang w:eastAsia="zh-CN"/>
        </w:rPr>
      </w:pPr>
      <w:bookmarkStart w:id="478" w:name="_CR7_2_3_8_1"/>
      <w:bookmarkStart w:id="479" w:name="_Toc185595723"/>
      <w:bookmarkEnd w:id="478"/>
      <w:r>
        <w:rPr>
          <w:lang w:eastAsia="zh-CN"/>
        </w:rPr>
        <w:t>7.2.3.8.1</w:t>
      </w:r>
      <w:r>
        <w:rPr>
          <w:lang w:eastAsia="zh-CN"/>
        </w:rPr>
        <w:tab/>
        <w:t>General</w:t>
      </w:r>
      <w:bookmarkEnd w:id="479"/>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lastRenderedPageBreak/>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0" w:name="_CR7_2_3_8_2"/>
      <w:bookmarkStart w:id="481" w:name="_Toc185595724"/>
      <w:bookmarkEnd w:id="480"/>
      <w:r>
        <w:t>7.2.3.8.2</w:t>
      </w:r>
      <w:r>
        <w:tab/>
        <w:t>Mobility of UE in RRC_INACTIVE state receiving MBS data within RNA</w:t>
      </w:r>
      <w:bookmarkEnd w:id="481"/>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482" w:name="_CR7_2_3_8_3"/>
      <w:bookmarkStart w:id="483" w:name="_Toc185595725"/>
      <w:bookmarkEnd w:id="482"/>
      <w:r>
        <w:t>7.2.3.8.3</w:t>
      </w:r>
      <w:r>
        <w:tab/>
        <w:t>Mobility of UE in RRC_INACTIVE state receiving MBS data out of RNA and within RA</w:t>
      </w:r>
      <w:bookmarkEnd w:id="483"/>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4" w:name="_CR7_2_3_8_4"/>
      <w:bookmarkStart w:id="485" w:name="_Toc185595726"/>
      <w:bookmarkEnd w:id="484"/>
      <w:r>
        <w:t>7.2.3.8.4</w:t>
      </w:r>
      <w:r>
        <w:tab/>
        <w:t>Mobility of UE in RRC_INACTIVE state receiving MBS data out of RA</w:t>
      </w:r>
      <w:bookmarkEnd w:id="485"/>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6" w:name="_CR7_2_4"/>
      <w:bookmarkStart w:id="487" w:name="_Toc185595727"/>
      <w:bookmarkEnd w:id="486"/>
      <w:r w:rsidRPr="00FD0CC8">
        <w:t>7.2.</w:t>
      </w:r>
      <w:r>
        <w:t>4</w:t>
      </w:r>
      <w:r w:rsidRPr="00FD0CC8">
        <w:tab/>
        <w:t>Support of Local multicast service</w:t>
      </w:r>
      <w:bookmarkEnd w:id="474"/>
      <w:r w:rsidR="0052595E">
        <w:t xml:space="preserve"> and Location dependent multicast service</w:t>
      </w:r>
      <w:bookmarkEnd w:id="487"/>
    </w:p>
    <w:p w14:paraId="7C728390" w14:textId="77777777" w:rsidR="00731C5F" w:rsidRDefault="00731C5F" w:rsidP="00731C5F">
      <w:pPr>
        <w:pStyle w:val="Heading4"/>
        <w:rPr>
          <w:lang w:eastAsia="zh-CN"/>
        </w:rPr>
      </w:pPr>
      <w:bookmarkStart w:id="488" w:name="_CR7_2_4_1"/>
      <w:bookmarkStart w:id="489" w:name="_Toc70079072"/>
      <w:bookmarkStart w:id="490" w:name="_Toc185595728"/>
      <w:bookmarkEnd w:id="488"/>
      <w:r>
        <w:rPr>
          <w:lang w:eastAsia="zh-CN"/>
        </w:rPr>
        <w:t>7.2.4.1</w:t>
      </w:r>
      <w:r>
        <w:rPr>
          <w:lang w:eastAsia="zh-CN"/>
        </w:rPr>
        <w:tab/>
        <w:t>General</w:t>
      </w:r>
      <w:bookmarkEnd w:id="489"/>
      <w:bookmarkEnd w:id="490"/>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1" w:name="_CR7_2_4_2"/>
      <w:bookmarkStart w:id="492" w:name="_Toc70079073"/>
      <w:bookmarkStart w:id="493" w:name="_Toc185595729"/>
      <w:bookmarkEnd w:id="491"/>
      <w:r w:rsidRPr="00731C5F">
        <w:t>7.2.4.2</w:t>
      </w:r>
      <w:r w:rsidRPr="00731C5F">
        <w:tab/>
        <w:t>Support of location</w:t>
      </w:r>
      <w:r w:rsidR="00DE2418">
        <w:t xml:space="preserve"> </w:t>
      </w:r>
      <w:r w:rsidRPr="00731C5F">
        <w:t>dependent</w:t>
      </w:r>
      <w:bookmarkEnd w:id="492"/>
      <w:r w:rsidR="0052595E">
        <w:t xml:space="preserve"> multicast service</w:t>
      </w:r>
      <w:bookmarkEnd w:id="493"/>
    </w:p>
    <w:p w14:paraId="7AE03410" w14:textId="650BC552" w:rsidR="004D3BFB" w:rsidRDefault="004D3BFB" w:rsidP="00731C5F">
      <w:pPr>
        <w:pStyle w:val="Heading5"/>
        <w:rPr>
          <w:rFonts w:eastAsia="MS Mincho"/>
        </w:rPr>
      </w:pPr>
      <w:bookmarkStart w:id="494" w:name="_CR7_2_4_2_0"/>
      <w:bookmarkStart w:id="495" w:name="_Toc70079074"/>
      <w:bookmarkStart w:id="496" w:name="_Toc185595730"/>
      <w:bookmarkEnd w:id="49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6"/>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497" w:name="_CR7_2_4_2_1"/>
      <w:bookmarkStart w:id="498" w:name="_Toc185595731"/>
      <w:bookmarkEnd w:id="497"/>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5"/>
      <w:bookmarkEnd w:id="498"/>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99"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0" w:name="_CR7_2_4_2_2"/>
      <w:bookmarkStart w:id="501" w:name="_Toc185595732"/>
      <w:bookmarkEnd w:id="500"/>
      <w:r>
        <w:rPr>
          <w:rFonts w:eastAsia="MS Mincho"/>
        </w:rPr>
        <w:t>7.2.4.2.2</w:t>
      </w:r>
      <w:r w:rsidR="004D3BFB">
        <w:rPr>
          <w:rFonts w:eastAsia="MS Mincho"/>
        </w:rPr>
        <w:tab/>
        <w:t>Void</w:t>
      </w:r>
      <w:bookmarkEnd w:id="499"/>
      <w:bookmarkEnd w:id="501"/>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2" w:name="_CR7_2_4_2_3"/>
      <w:bookmarkStart w:id="503" w:name="_Toc70079076"/>
      <w:bookmarkStart w:id="504" w:name="_Toc185595733"/>
      <w:bookmarkEnd w:id="502"/>
      <w:r w:rsidRPr="00FD0CC8">
        <w:rPr>
          <w:rFonts w:eastAsia="MS Mincho"/>
        </w:rPr>
        <w:t>7.2.4.2.3</w:t>
      </w:r>
      <w:r w:rsidRPr="00FD0CC8">
        <w:rPr>
          <w:rFonts w:eastAsia="MS Mincho"/>
        </w:rPr>
        <w:tab/>
      </w:r>
      <w:r w:rsidRPr="00FD0CC8">
        <w:rPr>
          <w:lang w:eastAsia="ko-KR"/>
        </w:rPr>
        <w:t>Handover procedure</w:t>
      </w:r>
      <w:bookmarkEnd w:id="503"/>
      <w:bookmarkEnd w:id="504"/>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5"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6" w:name="_CR7_2_4_2_4"/>
      <w:bookmarkStart w:id="507" w:name="_Toc185595734"/>
      <w:bookmarkEnd w:id="506"/>
      <w:r>
        <w:rPr>
          <w:lang w:eastAsia="ko-KR"/>
        </w:rPr>
        <w:t>7.2.4.2.4</w:t>
      </w:r>
      <w:r>
        <w:rPr>
          <w:lang w:eastAsia="ko-KR"/>
        </w:rPr>
        <w:tab/>
        <w:t>Activation of location dependent MBS session</w:t>
      </w:r>
      <w:bookmarkEnd w:id="507"/>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08" w:name="_CR7_2_4_2_5"/>
      <w:bookmarkStart w:id="509" w:name="_Toc185595735"/>
      <w:bookmarkEnd w:id="508"/>
      <w:r>
        <w:rPr>
          <w:lang w:eastAsia="ko-KR"/>
        </w:rPr>
        <w:t>7.2.4.2.5</w:t>
      </w:r>
      <w:r>
        <w:rPr>
          <w:lang w:eastAsia="ko-KR"/>
        </w:rPr>
        <w:tab/>
        <w:t>UE location change handling within the same NG-RAN node between cells belonging to different MBS service areas during Individual delivery</w:t>
      </w:r>
      <w:bookmarkEnd w:id="509"/>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0" w:name="_CR7_2_4_2_6"/>
      <w:bookmarkStart w:id="511" w:name="_Toc185595736"/>
      <w:bookmarkEnd w:id="510"/>
      <w:r>
        <w:rPr>
          <w:lang w:eastAsia="ja-JP"/>
        </w:rPr>
        <w:t>7.2.4.2.6</w:t>
      </w:r>
      <w:r>
        <w:rPr>
          <w:lang w:eastAsia="ja-JP"/>
        </w:rPr>
        <w:tab/>
        <w:t>UE location change handling by SMF</w:t>
      </w:r>
      <w:bookmarkEnd w:id="511"/>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2" w:name="_CR7_2_4_2_7"/>
      <w:bookmarkStart w:id="513" w:name="_Toc185595737"/>
      <w:bookmarkEnd w:id="512"/>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3"/>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4" w:name="_CR7_2_4_2_8"/>
      <w:bookmarkStart w:id="515" w:name="_Toc185595738"/>
      <w:bookmarkEnd w:id="514"/>
      <w:r>
        <w:rPr>
          <w:lang w:eastAsia="ja-JP"/>
        </w:rPr>
        <w:t>7.2.4.2.8</w:t>
      </w:r>
      <w:r w:rsidR="005A5984">
        <w:rPr>
          <w:lang w:eastAsia="ja-JP"/>
        </w:rPr>
        <w:tab/>
        <w:t>Void</w:t>
      </w:r>
      <w:bookmarkEnd w:id="515"/>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6" w:name="_CR7_2_4_2_9"/>
      <w:bookmarkStart w:id="517" w:name="_Toc185595739"/>
      <w:bookmarkEnd w:id="516"/>
      <w:r>
        <w:rPr>
          <w:lang w:eastAsia="ja-JP"/>
        </w:rPr>
        <w:t>7.2.4.2.9</w:t>
      </w:r>
      <w:r>
        <w:rPr>
          <w:lang w:eastAsia="ja-JP"/>
        </w:rPr>
        <w:tab/>
        <w:t>Connection Resume procedure</w:t>
      </w:r>
      <w:bookmarkEnd w:id="517"/>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18" w:name="_CR7_2_4_3"/>
      <w:bookmarkStart w:id="519" w:name="_Toc185595740"/>
      <w:bookmarkEnd w:id="518"/>
      <w:r>
        <w:rPr>
          <w:lang w:eastAsia="zh-CN"/>
        </w:rPr>
        <w:t>7.2.4.3</w:t>
      </w:r>
      <w:r>
        <w:rPr>
          <w:lang w:eastAsia="zh-CN"/>
        </w:rPr>
        <w:tab/>
        <w:t>Support of</w:t>
      </w:r>
      <w:r w:rsidR="00B315DF">
        <w:rPr>
          <w:lang w:eastAsia="zh-CN"/>
        </w:rPr>
        <w:t xml:space="preserve"> local MBS for</w:t>
      </w:r>
      <w:r>
        <w:rPr>
          <w:lang w:eastAsia="zh-CN"/>
        </w:rPr>
        <w:t xml:space="preserve"> multicast</w:t>
      </w:r>
      <w:bookmarkEnd w:id="505"/>
      <w:bookmarkEnd w:id="519"/>
    </w:p>
    <w:p w14:paraId="20E184AE" w14:textId="77777777" w:rsidR="00731C5F" w:rsidRDefault="00731C5F" w:rsidP="00731C5F">
      <w:pPr>
        <w:pStyle w:val="Heading5"/>
        <w:rPr>
          <w:lang w:eastAsia="ja-JP"/>
        </w:rPr>
      </w:pPr>
      <w:bookmarkStart w:id="520" w:name="_CR7_2_4_3_1"/>
      <w:bookmarkStart w:id="521" w:name="_Toc70079078"/>
      <w:bookmarkStart w:id="522" w:name="_Toc185595741"/>
      <w:bookmarkEnd w:id="520"/>
      <w:r>
        <w:rPr>
          <w:rFonts w:eastAsia="MS Mincho"/>
        </w:rPr>
        <w:t>7.2.4.3.1</w:t>
      </w:r>
      <w:r>
        <w:rPr>
          <w:rFonts w:eastAsia="MS Mincho"/>
        </w:rPr>
        <w:tab/>
      </w:r>
      <w:r>
        <w:t>Local MBS service area information provided by AF</w:t>
      </w:r>
      <w:bookmarkEnd w:id="521"/>
      <w:bookmarkEnd w:id="522"/>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3" w:name="_CR7_2_4_3_2"/>
      <w:bookmarkStart w:id="524" w:name="_Toc70079079"/>
      <w:bookmarkStart w:id="525" w:name="_Toc185595742"/>
      <w:bookmarkEnd w:id="52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4"/>
      <w:bookmarkEnd w:id="52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6" w:name="_CR7_2_4_3_3"/>
      <w:bookmarkStart w:id="527" w:name="_Toc185595743"/>
      <w:bookmarkEnd w:id="526"/>
      <w:r>
        <w:t>7.2.4.3.3</w:t>
      </w:r>
      <w:r>
        <w:tab/>
        <w:t>Handover procedure with</w:t>
      </w:r>
      <w:r w:rsidR="005A5984">
        <w:t xml:space="preserve"> local</w:t>
      </w:r>
      <w:r>
        <w:t xml:space="preserve"> MBS </w:t>
      </w:r>
      <w:r>
        <w:rPr>
          <w:lang w:eastAsia="zh-CN"/>
        </w:rPr>
        <w:t>session</w:t>
      </w:r>
      <w:bookmarkEnd w:id="527"/>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28" w:name="_CR7_2_4_3_4"/>
      <w:bookmarkStart w:id="529" w:name="_Toc185595744"/>
      <w:bookmarkEnd w:id="528"/>
      <w:r>
        <w:rPr>
          <w:lang w:eastAsia="zh-CN"/>
        </w:rPr>
        <w:t>7.2.4.3.4</w:t>
      </w:r>
      <w:r>
        <w:rPr>
          <w:lang w:eastAsia="zh-CN"/>
        </w:rPr>
        <w:tab/>
        <w:t>Activation of</w:t>
      </w:r>
      <w:r w:rsidR="005A5984">
        <w:rPr>
          <w:lang w:eastAsia="zh-CN"/>
        </w:rPr>
        <w:t xml:space="preserve"> local</w:t>
      </w:r>
      <w:r>
        <w:rPr>
          <w:lang w:eastAsia="zh-CN"/>
        </w:rPr>
        <w:t xml:space="preserve"> MBS session</w:t>
      </w:r>
      <w:bookmarkEnd w:id="529"/>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0" w:name="_CR7_2_4_3_5"/>
      <w:bookmarkStart w:id="531" w:name="_Toc185595745"/>
      <w:bookmarkEnd w:id="530"/>
      <w:r>
        <w:rPr>
          <w:lang w:eastAsia="zh-CN"/>
        </w:rPr>
        <w:t>7.2.4.3.5</w:t>
      </w:r>
      <w:r>
        <w:rPr>
          <w:lang w:eastAsia="zh-CN"/>
        </w:rPr>
        <w:tab/>
        <w:t>UE location change handling by SMF</w:t>
      </w:r>
      <w:bookmarkEnd w:id="531"/>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2" w:name="_CR7_2_4_3_6"/>
      <w:bookmarkStart w:id="533" w:name="_Toc185595746"/>
      <w:bookmarkEnd w:id="532"/>
      <w:r>
        <w:rPr>
          <w:lang w:eastAsia="zh-CN"/>
        </w:rPr>
        <w:t>7.2.4.3.6</w:t>
      </w:r>
      <w:r>
        <w:rPr>
          <w:lang w:eastAsia="zh-CN"/>
        </w:rPr>
        <w:tab/>
        <w:t>UE mobility within the same NG-RAN between cells in or out of the MBS service area</w:t>
      </w:r>
      <w:bookmarkEnd w:id="533"/>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4" w:name="_CR7_2_4_3_7"/>
      <w:bookmarkStart w:id="535" w:name="_Toc185595747"/>
      <w:bookmarkEnd w:id="534"/>
      <w:r>
        <w:rPr>
          <w:lang w:eastAsia="zh-CN"/>
        </w:rPr>
        <w:t>7.2.4.3.7</w:t>
      </w:r>
      <w:r w:rsidR="006940FA">
        <w:rPr>
          <w:lang w:eastAsia="zh-CN"/>
        </w:rPr>
        <w:tab/>
        <w:t>Void</w:t>
      </w:r>
      <w:bookmarkEnd w:id="535"/>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6" w:name="_CR7_2_4_3_8"/>
      <w:bookmarkStart w:id="537" w:name="_Toc185595748"/>
      <w:bookmarkEnd w:id="536"/>
      <w:r>
        <w:rPr>
          <w:lang w:eastAsia="zh-CN"/>
        </w:rPr>
        <w:t>7.2.4.3.8</w:t>
      </w:r>
      <w:r>
        <w:rPr>
          <w:lang w:eastAsia="zh-CN"/>
        </w:rPr>
        <w:tab/>
        <w:t>Connection Resume procedure with local MBS session</w:t>
      </w:r>
      <w:bookmarkEnd w:id="537"/>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38" w:name="_CR7_2_5"/>
      <w:bookmarkStart w:id="539" w:name="_Toc185595749"/>
      <w:bookmarkEnd w:id="538"/>
      <w:r w:rsidRPr="00FD0CC8">
        <w:t>7.2.</w:t>
      </w:r>
      <w:r>
        <w:t>5</w:t>
      </w:r>
      <w:r w:rsidRPr="00FD0CC8">
        <w:tab/>
      </w:r>
      <w:r w:rsidRPr="00140C1C">
        <w:t xml:space="preserve">MBS session </w:t>
      </w:r>
      <w:r>
        <w:t>activation and deactivation</w:t>
      </w:r>
      <w:bookmarkEnd w:id="539"/>
    </w:p>
    <w:p w14:paraId="616639B0" w14:textId="77777777" w:rsidR="002B607D" w:rsidRDefault="002B607D" w:rsidP="002B607D">
      <w:pPr>
        <w:pStyle w:val="Heading4"/>
        <w:rPr>
          <w:lang w:eastAsia="zh-CN"/>
        </w:rPr>
      </w:pPr>
      <w:bookmarkStart w:id="540" w:name="_CR7_2_5_1"/>
      <w:bookmarkStart w:id="541" w:name="_Toc185595750"/>
      <w:bookmarkEnd w:id="540"/>
      <w:r>
        <w:rPr>
          <w:lang w:eastAsia="zh-CN"/>
        </w:rPr>
        <w:t>7.2.5.1</w:t>
      </w:r>
      <w:r>
        <w:rPr>
          <w:lang w:eastAsia="zh-CN"/>
        </w:rPr>
        <w:tab/>
        <w:t>General</w:t>
      </w:r>
      <w:bookmarkEnd w:id="54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bookmarkStart w:id="542" w:name="_CR7_2_5_2"/>
      <w:bookmarkEnd w:id="542"/>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3" w:name="_Toc185595751"/>
      <w:r>
        <w:rPr>
          <w:lang w:eastAsia="zh-CN"/>
        </w:rPr>
        <w:t>7.2.5.2</w:t>
      </w:r>
      <w:r>
        <w:rPr>
          <w:lang w:eastAsia="zh-CN"/>
        </w:rPr>
        <w:tab/>
      </w:r>
      <w:r w:rsidRPr="00140C1C">
        <w:rPr>
          <w:lang w:eastAsia="zh-CN"/>
        </w:rPr>
        <w:t>MBS session activation</w:t>
      </w:r>
      <w:r>
        <w:rPr>
          <w:lang w:eastAsia="zh-CN"/>
        </w:rPr>
        <w:t xml:space="preserve"> procedure</w:t>
      </w:r>
      <w:bookmarkEnd w:id="54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796211188" r:id="rId70"/>
        </w:object>
      </w:r>
    </w:p>
    <w:p w14:paraId="421347D2" w14:textId="08F60C70" w:rsidR="002B607D" w:rsidRDefault="002B607D" w:rsidP="002B607D">
      <w:pPr>
        <w:pStyle w:val="TF"/>
        <w:rPr>
          <w:lang w:val="en-US"/>
        </w:rPr>
      </w:pPr>
      <w:bookmarkStart w:id="544" w:name="_CRFigure7_2_5_21"/>
      <w:r>
        <w:t xml:space="preserve">Figure </w:t>
      </w:r>
      <w:bookmarkEnd w:id="544"/>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r>
        <w:rPr>
          <w:lang w:eastAsia="zh-CN"/>
        </w:rPr>
        <w:lastRenderedPageBreak/>
        <w:t>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5" w:name="_CR7_2_5_3"/>
      <w:bookmarkStart w:id="546" w:name="_Toc185595752"/>
      <w:bookmarkEnd w:id="54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6"/>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796211189" r:id="rId72"/>
        </w:object>
      </w:r>
    </w:p>
    <w:p w14:paraId="6D238CCD" w14:textId="2C1BC822" w:rsidR="002B607D" w:rsidRDefault="002B607D" w:rsidP="002B607D">
      <w:pPr>
        <w:pStyle w:val="TF"/>
        <w:rPr>
          <w:lang w:val="en-US"/>
        </w:rPr>
      </w:pPr>
      <w:bookmarkStart w:id="547" w:name="_CRFigure7_2_5_31"/>
      <w:r>
        <w:t>Fig</w:t>
      </w:r>
      <w:r w:rsidRPr="00BE350A">
        <w:t xml:space="preserve">ure </w:t>
      </w:r>
      <w:bookmarkEnd w:id="547"/>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548" w:name="_Toc66391766"/>
      <w:bookmarkStart w:id="549"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550" w:name="_CR7_2_6"/>
      <w:bookmarkStart w:id="551" w:name="_Toc185595753"/>
      <w:bookmarkEnd w:id="550"/>
      <w:r w:rsidRPr="00022C57">
        <w:t>7.2.6</w:t>
      </w:r>
      <w:r w:rsidRPr="00022C57">
        <w:tab/>
        <w:t>Multicast session update procedure</w:t>
      </w:r>
      <w:bookmarkEnd w:id="551"/>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796211190" r:id="rId74"/>
        </w:object>
      </w:r>
    </w:p>
    <w:p w14:paraId="47E4BD61" w14:textId="6201F798" w:rsidR="00EF5303" w:rsidRPr="00EF5303" w:rsidRDefault="00EF5303" w:rsidP="00874289">
      <w:pPr>
        <w:pStyle w:val="TF"/>
        <w:rPr>
          <w:lang w:val="en-US"/>
        </w:rPr>
      </w:pPr>
      <w:bookmarkStart w:id="552" w:name="_CRFigure7_2_61"/>
      <w:r w:rsidRPr="00022C57">
        <w:t xml:space="preserve">Figure </w:t>
      </w:r>
      <w:bookmarkEnd w:id="552"/>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3" w:name="_CR7_2_7"/>
      <w:bookmarkStart w:id="554" w:name="_Toc185595754"/>
      <w:bookmarkEnd w:id="553"/>
      <w:r w:rsidRPr="00290E0F">
        <w:lastRenderedPageBreak/>
        <w:t>7.2.</w:t>
      </w:r>
      <w:r>
        <w:t>7</w:t>
      </w:r>
      <w:r w:rsidR="001B5562">
        <w:tab/>
        <w:t>Void</w:t>
      </w:r>
      <w:bookmarkEnd w:id="554"/>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5" w:name="_CR7_2_8"/>
      <w:bookmarkStart w:id="556" w:name="_Toc185595755"/>
      <w:bookmarkEnd w:id="555"/>
      <w:r w:rsidRPr="00204314">
        <w:t>7.2.</w:t>
      </w:r>
      <w:r>
        <w:t>8</w:t>
      </w:r>
      <w:r w:rsidR="00F21E41">
        <w:tab/>
      </w:r>
      <w:r w:rsidRPr="00204314">
        <w:t>Service request procedure</w:t>
      </w:r>
      <w:bookmarkEnd w:id="556"/>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557" w:name="_Toc57450592"/>
      <w:bookmarkStart w:id="558" w:name="_Toc57450188"/>
      <w:bookmarkStart w:id="559" w:name="_Toc66391768"/>
      <w:bookmarkStart w:id="560" w:name="_Toc70079082"/>
      <w:bookmarkEnd w:id="548"/>
      <w:bookmarkEnd w:id="549"/>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1" w:name="_CR7_2_9"/>
      <w:bookmarkStart w:id="562" w:name="_Toc185595756"/>
      <w:bookmarkEnd w:id="561"/>
      <w:r w:rsidRPr="00204314">
        <w:t>7.2.</w:t>
      </w:r>
      <w:r>
        <w:t>9</w:t>
      </w:r>
      <w:r>
        <w:tab/>
        <w:t>AF provisioning multicast MBS Session Authorization information</w:t>
      </w:r>
      <w:bookmarkEnd w:id="562"/>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3" w:name="_CRTable7_2_91"/>
      <w:r>
        <w:t xml:space="preserve">Table </w:t>
      </w:r>
      <w:bookmarkEnd w:id="563"/>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4" w:name="_CRTable7_2_92"/>
      <w:r>
        <w:t xml:space="preserve">Table </w:t>
      </w:r>
      <w:bookmarkEnd w:id="564"/>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5" w:name="_CR7_2_9a"/>
      <w:bookmarkStart w:id="566" w:name="_Toc185595757"/>
      <w:bookmarkEnd w:id="565"/>
      <w:r>
        <w:lastRenderedPageBreak/>
        <w:t>7.2.9a</w:t>
      </w:r>
      <w:r>
        <w:tab/>
        <w:t>AF provisioning MBS Session assistance information</w:t>
      </w:r>
      <w:bookmarkEnd w:id="566"/>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67" w:name="_CRTable7_2_9a1"/>
      <w:r>
        <w:t xml:space="preserve">Table </w:t>
      </w:r>
      <w:bookmarkEnd w:id="567"/>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68" w:name="_CR7_2_10"/>
      <w:bookmarkStart w:id="569" w:name="_Toc185595758"/>
      <w:bookmarkEnd w:id="568"/>
      <w:r>
        <w:t>7.2.10</w:t>
      </w:r>
      <w:r>
        <w:tab/>
        <w:t>Multicast MBS procedures for UEs using power saving functions</w:t>
      </w:r>
      <w:bookmarkEnd w:id="569"/>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0" w:name="_CR7_3"/>
      <w:bookmarkStart w:id="571" w:name="_Toc185595759"/>
      <w:bookmarkEnd w:id="570"/>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1"/>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572" w:name="_CR7_3_1"/>
      <w:bookmarkStart w:id="573" w:name="_Toc66391767"/>
      <w:bookmarkStart w:id="574" w:name="_Toc70079081"/>
      <w:bookmarkStart w:id="575" w:name="_Toc70930026"/>
      <w:bookmarkStart w:id="576" w:name="_Toc185595760"/>
      <w:bookmarkEnd w:id="572"/>
      <w:r w:rsidRPr="004F1190">
        <w:t>7.3.1</w:t>
      </w:r>
      <w:r w:rsidRPr="004F1190">
        <w:tab/>
        <w:t>MBS Session Start for Broadcast</w:t>
      </w:r>
      <w:bookmarkEnd w:id="573"/>
      <w:bookmarkEnd w:id="574"/>
      <w:bookmarkEnd w:id="575"/>
      <w:bookmarkEnd w:id="576"/>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796211191" r:id="rId76"/>
        </w:object>
      </w:r>
    </w:p>
    <w:p w14:paraId="5F5FA490" w14:textId="6922BBA6" w:rsidR="0012544D" w:rsidRPr="004F1190" w:rsidRDefault="0012544D" w:rsidP="00064632">
      <w:pPr>
        <w:pStyle w:val="TF"/>
      </w:pPr>
      <w:bookmarkStart w:id="577" w:name="_CRFigure7_3_11"/>
      <w:r w:rsidRPr="004F1190">
        <w:t xml:space="preserve">Figure </w:t>
      </w:r>
      <w:bookmarkEnd w:id="577"/>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8845086" w:rsidR="00C761F0" w:rsidRDefault="00C761F0" w:rsidP="009F75E9">
      <w:pPr>
        <w:pStyle w:val="B1"/>
      </w:pPr>
      <w:r>
        <w:tab/>
        <w:t xml:space="preserve">If N2 SM information contains "NR RedCap UE Information", the NG-RAN determines that the related MBS service is intended to be received by NR RedCap UEs only, or both by NR RedCap UEs and non-RedCap UEs,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78" w:name="_CR7_3_1a"/>
      <w:bookmarkStart w:id="579" w:name="_Toc185595761"/>
      <w:bookmarkEnd w:id="578"/>
      <w:r>
        <w:lastRenderedPageBreak/>
        <w:t>7.3.1a</w:t>
      </w:r>
      <w:r>
        <w:tab/>
        <w:t>MBS Session Start for resource sharing across multiple broadcast MBS Sessions during network sharing</w:t>
      </w:r>
      <w:bookmarkEnd w:id="579"/>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0" w:name="_CR7_3_2"/>
      <w:bookmarkStart w:id="581" w:name="_Toc185595762"/>
      <w:bookmarkEnd w:id="580"/>
      <w:r>
        <w:t>7.3.2</w:t>
      </w:r>
      <w:r>
        <w:tab/>
        <w:t>MBS Session Release</w:t>
      </w:r>
      <w:bookmarkEnd w:id="557"/>
      <w:bookmarkEnd w:id="558"/>
      <w:r>
        <w:t xml:space="preserve"> for Broadcast</w:t>
      </w:r>
      <w:bookmarkEnd w:id="559"/>
      <w:bookmarkEnd w:id="560"/>
      <w:bookmarkEnd w:id="58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796211192" r:id="rId78"/>
        </w:object>
      </w:r>
    </w:p>
    <w:p w14:paraId="50EBE1D0" w14:textId="025D3F4C" w:rsidR="00731C5F" w:rsidRDefault="00731C5F" w:rsidP="00731C5F">
      <w:pPr>
        <w:pStyle w:val="TF"/>
      </w:pPr>
      <w:bookmarkStart w:id="582" w:name="_CRFigure7_3_21"/>
      <w:r>
        <w:t xml:space="preserve">Figure </w:t>
      </w:r>
      <w:bookmarkEnd w:id="582"/>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3" w:name="_CR7_3_2a"/>
      <w:bookmarkStart w:id="584" w:name="_Toc57450594"/>
      <w:bookmarkStart w:id="585" w:name="_Toc57450190"/>
      <w:bookmarkStart w:id="586" w:name="_Toc66391769"/>
      <w:bookmarkStart w:id="587" w:name="_Toc70079083"/>
      <w:bookmarkStart w:id="588" w:name="_Toc185595763"/>
      <w:bookmarkEnd w:id="583"/>
      <w:r>
        <w:rPr>
          <w:lang w:eastAsia="ko-KR"/>
        </w:rPr>
        <w:t>7.3.2a</w:t>
      </w:r>
      <w:r>
        <w:rPr>
          <w:lang w:eastAsia="ko-KR"/>
        </w:rPr>
        <w:tab/>
        <w:t>MBS Session Release for resource sharing across multiple broadcast MBS Sessions during network sharing</w:t>
      </w:r>
      <w:bookmarkEnd w:id="588"/>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89" w:name="_CR7_3_3"/>
      <w:bookmarkStart w:id="590" w:name="_Toc185595764"/>
      <w:bookmarkEnd w:id="589"/>
      <w:r>
        <w:rPr>
          <w:lang w:eastAsia="ko-KR"/>
        </w:rPr>
        <w:t>7.3.3</w:t>
      </w:r>
      <w:r>
        <w:rPr>
          <w:lang w:eastAsia="ko-KR"/>
        </w:rPr>
        <w:tab/>
        <w:t>MBS Session Update</w:t>
      </w:r>
      <w:bookmarkEnd w:id="584"/>
      <w:bookmarkEnd w:id="585"/>
      <w:r>
        <w:rPr>
          <w:lang w:eastAsia="ko-KR"/>
        </w:rPr>
        <w:t xml:space="preserve"> for Broadcast</w:t>
      </w:r>
      <w:bookmarkEnd w:id="586"/>
      <w:bookmarkEnd w:id="587"/>
      <w:bookmarkEnd w:id="590"/>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796211193" r:id="rId80"/>
        </w:object>
      </w:r>
    </w:p>
    <w:p w14:paraId="6A286BA1" w14:textId="6013295C" w:rsidR="00731C5F" w:rsidRDefault="00731C5F" w:rsidP="00731C5F">
      <w:pPr>
        <w:pStyle w:val="TF"/>
      </w:pPr>
      <w:bookmarkStart w:id="591" w:name="_CRFigure7_3_31"/>
      <w:r>
        <w:t xml:space="preserve">Figure </w:t>
      </w:r>
      <w:bookmarkEnd w:id="591"/>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592" w:name="_Toc66391770"/>
      <w:bookmarkStart w:id="593" w:name="_Toc70079084"/>
      <w:bookmarkStart w:id="594" w:name="_Toc57450595"/>
      <w:bookmarkStart w:id="595" w:name="_Toc57450191"/>
      <w:bookmarkStart w:id="596"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97" w:name="_CR7_3_4"/>
      <w:bookmarkStart w:id="598" w:name="_Toc185595765"/>
      <w:bookmarkEnd w:id="597"/>
      <w:r>
        <w:rPr>
          <w:rFonts w:eastAsia="DengXian"/>
          <w:lang w:eastAsia="zh-CN"/>
        </w:rPr>
        <w:t>7.3.4</w:t>
      </w:r>
      <w:r>
        <w:rPr>
          <w:rFonts w:eastAsia="DengXian"/>
          <w:lang w:eastAsia="zh-CN"/>
        </w:rPr>
        <w:tab/>
        <w:t xml:space="preserve">Support for </w:t>
      </w:r>
      <w:bookmarkEnd w:id="592"/>
      <w:bookmarkEnd w:id="593"/>
      <w:r w:rsidR="0052595E">
        <w:rPr>
          <w:lang w:eastAsia="ko-KR"/>
        </w:rPr>
        <w:t>Location dependent Broadcast Service</w:t>
      </w:r>
      <w:bookmarkEnd w:id="598"/>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599" w:name="_CR7_3_5"/>
      <w:bookmarkStart w:id="600" w:name="_Toc185595766"/>
      <w:bookmarkEnd w:id="599"/>
      <w:r>
        <w:rPr>
          <w:lang w:eastAsia="zh-CN"/>
        </w:rPr>
        <w:t>7.3.5</w:t>
      </w:r>
      <w:r>
        <w:rPr>
          <w:lang w:eastAsia="zh-CN"/>
        </w:rPr>
        <w:tab/>
        <w:t>MBS Session Delivery Status Indication</w:t>
      </w:r>
      <w:bookmarkEnd w:id="594"/>
      <w:bookmarkEnd w:id="595"/>
      <w:r>
        <w:rPr>
          <w:lang w:eastAsia="zh-CN"/>
        </w:rPr>
        <w:t xml:space="preserve"> for Broadcast</w:t>
      </w:r>
      <w:bookmarkEnd w:id="596"/>
      <w:bookmarkEnd w:id="600"/>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796211194" r:id="rId82"/>
        </w:object>
      </w:r>
    </w:p>
    <w:p w14:paraId="202FE3B6" w14:textId="77777777" w:rsidR="00731C5F" w:rsidRDefault="00731C5F" w:rsidP="00731C5F">
      <w:pPr>
        <w:pStyle w:val="TF"/>
      </w:pPr>
      <w:bookmarkStart w:id="601" w:name="_CRFigure7_3_51"/>
      <w:r>
        <w:t xml:space="preserve">Figure </w:t>
      </w:r>
      <w:bookmarkEnd w:id="601"/>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2" w:name="_CR7_3_6"/>
      <w:bookmarkStart w:id="603" w:name="_Toc66391771"/>
      <w:bookmarkStart w:id="604" w:name="_Toc70079086"/>
      <w:bookmarkStart w:id="605" w:name="_Toc185595767"/>
      <w:bookmarkEnd w:id="602"/>
      <w:r>
        <w:t>7.3.6</w:t>
      </w:r>
      <w:r>
        <w:tab/>
        <w:t>Broadcast MBS Session Release Require</w:t>
      </w:r>
      <w:bookmarkEnd w:id="605"/>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796211195" r:id="rId84"/>
        </w:object>
      </w:r>
    </w:p>
    <w:p w14:paraId="3B84C2F2" w14:textId="2882CF79" w:rsidR="004260EA" w:rsidRDefault="004260EA" w:rsidP="004260EA">
      <w:pPr>
        <w:pStyle w:val="TF"/>
      </w:pPr>
      <w:bookmarkStart w:id="606" w:name="_CRFigure7_3_61"/>
      <w:r>
        <w:t xml:space="preserve">Figure </w:t>
      </w:r>
      <w:bookmarkEnd w:id="606"/>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07" w:name="_CR7_3_7"/>
      <w:bookmarkStart w:id="608" w:name="_Toc185595768"/>
      <w:bookmarkEnd w:id="607"/>
      <w:r>
        <w:t>7.3.7</w:t>
      </w:r>
      <w:r>
        <w:tab/>
        <w:t>Transport change for resource sharing across broadcast MBS Sessions during network sharing</w:t>
      </w:r>
      <w:bookmarkEnd w:id="608"/>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bookmarkStart w:id="609" w:name="_CRFigure7_3_71"/>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796211196" r:id="rId86"/>
        </w:object>
      </w:r>
    </w:p>
    <w:p w14:paraId="6049F060" w14:textId="629F30A7" w:rsidR="00183D3E" w:rsidRDefault="00183D3E" w:rsidP="00183D3E">
      <w:pPr>
        <w:pStyle w:val="TF"/>
      </w:pPr>
      <w:r>
        <w:t xml:space="preserve">Figure </w:t>
      </w:r>
      <w:bookmarkEnd w:id="609"/>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0" w:name="_CR7_3_8"/>
      <w:bookmarkStart w:id="611" w:name="_Toc185595769"/>
      <w:bookmarkEnd w:id="610"/>
      <w:r>
        <w:t>7.3.8</w:t>
      </w:r>
      <w:r>
        <w:tab/>
        <w:t>Broadcast MBS procedures for UEs using power saving functions</w:t>
      </w:r>
      <w:bookmarkEnd w:id="611"/>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2" w:name="_CR7_4"/>
      <w:bookmarkStart w:id="613" w:name="_Toc185595770"/>
      <w:bookmarkEnd w:id="61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3"/>
      <w:bookmarkEnd w:id="604"/>
      <w:bookmarkEnd w:id="613"/>
    </w:p>
    <w:p w14:paraId="5F999DC0" w14:textId="77777777" w:rsidR="005F7F41" w:rsidRPr="00CD1340" w:rsidRDefault="005F7F41" w:rsidP="005F7F41">
      <w:pPr>
        <w:pStyle w:val="Heading3"/>
      </w:pPr>
      <w:bookmarkStart w:id="614" w:name="_CR7_4_1"/>
      <w:bookmarkStart w:id="615" w:name="_Toc185595771"/>
      <w:bookmarkEnd w:id="614"/>
      <w:r w:rsidRPr="00CD1340">
        <w:t>7.4.1</w:t>
      </w:r>
      <w:r w:rsidRPr="00CD1340">
        <w:tab/>
        <w:t>Inter-system mobility with interworking at service layer</w:t>
      </w:r>
      <w:bookmarkEnd w:id="615"/>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6" w:name="_CR7_5"/>
      <w:bookmarkStart w:id="617" w:name="_Toc66391772"/>
      <w:bookmarkStart w:id="618" w:name="_Toc70079087"/>
      <w:bookmarkStart w:id="619" w:name="_Toc185595772"/>
      <w:bookmarkEnd w:id="616"/>
      <w:r>
        <w:rPr>
          <w:lang w:eastAsia="ko-KR"/>
        </w:rPr>
        <w:t>7.5</w:t>
      </w:r>
      <w:r>
        <w:rPr>
          <w:lang w:eastAsia="ko-KR"/>
        </w:rPr>
        <w:tab/>
        <w:t>MBS procedures for Group Message Delivery</w:t>
      </w:r>
      <w:bookmarkEnd w:id="619"/>
    </w:p>
    <w:p w14:paraId="6B9C1AA2" w14:textId="0BC34F06" w:rsidR="00DF6DF6" w:rsidRDefault="00DF6DF6" w:rsidP="00DF6DF6">
      <w:pPr>
        <w:pStyle w:val="Heading3"/>
        <w:rPr>
          <w:lang w:eastAsia="ko-KR"/>
        </w:rPr>
      </w:pPr>
      <w:bookmarkStart w:id="620" w:name="_CR7_5_1"/>
      <w:bookmarkStart w:id="621" w:name="_Toc185595773"/>
      <w:bookmarkEnd w:id="620"/>
      <w:r>
        <w:rPr>
          <w:lang w:eastAsia="ko-KR"/>
        </w:rPr>
        <w:t>7.5.1</w:t>
      </w:r>
      <w:r>
        <w:rPr>
          <w:lang w:eastAsia="ko-KR"/>
        </w:rPr>
        <w:tab/>
        <w:t>Group Message Delivery via MBS Broadcast</w:t>
      </w:r>
      <w:bookmarkEnd w:id="621"/>
    </w:p>
    <w:bookmarkStart w:id="622" w:name="_CRFigure7_5_11"/>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796211197" r:id="rId88"/>
        </w:object>
      </w:r>
    </w:p>
    <w:p w14:paraId="46683731" w14:textId="221F2E50" w:rsidR="00DF6DF6" w:rsidRDefault="00DF6DF6" w:rsidP="00DF6DF6">
      <w:pPr>
        <w:pStyle w:val="TF"/>
      </w:pPr>
      <w:r>
        <w:t xml:space="preserve">Figure </w:t>
      </w:r>
      <w:bookmarkEnd w:id="622"/>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lastRenderedPageBreak/>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Nmbsf_MBSUserDataIngestSession_StatusNotify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534985">
        <w:t>TS 26.502 [</w:t>
      </w:r>
      <w:r>
        <w:t>18]).</w:t>
      </w:r>
    </w:p>
    <w:p w14:paraId="751CEE0F" w14:textId="3569DB1C" w:rsidR="00E67F97" w:rsidRDefault="00E67F97" w:rsidP="00E67F97">
      <w:pPr>
        <w:pStyle w:val="Heading3"/>
      </w:pPr>
      <w:bookmarkStart w:id="623" w:name="_CR7_5_2"/>
      <w:bookmarkStart w:id="624" w:name="_Toc185595774"/>
      <w:bookmarkEnd w:id="623"/>
      <w:r>
        <w:lastRenderedPageBreak/>
        <w:t>7.5.2</w:t>
      </w:r>
      <w:r>
        <w:tab/>
        <w:t>Modification of previously submitted Group message</w:t>
      </w:r>
      <w:bookmarkEnd w:id="624"/>
    </w:p>
    <w:bookmarkStart w:id="625" w:name="_CRFigure7_5_21"/>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796211198" r:id="rId90"/>
        </w:object>
      </w:r>
    </w:p>
    <w:p w14:paraId="26BAED90" w14:textId="20186C79" w:rsidR="00E67F97" w:rsidRDefault="00E67F97" w:rsidP="00E67F97">
      <w:pPr>
        <w:pStyle w:val="TF"/>
      </w:pPr>
      <w:r>
        <w:t xml:space="preserve">Figure </w:t>
      </w:r>
      <w:bookmarkEnd w:id="625"/>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lastRenderedPageBreak/>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6" w:name="_CR7_5_3"/>
      <w:bookmarkStart w:id="627" w:name="_Toc185595775"/>
      <w:bookmarkEnd w:id="626"/>
      <w:r>
        <w:rPr>
          <w:lang w:eastAsia="zh-CN"/>
        </w:rPr>
        <w:t>7.5.3</w:t>
      </w:r>
      <w:r>
        <w:rPr>
          <w:lang w:eastAsia="zh-CN"/>
        </w:rPr>
        <w:tab/>
        <w:t>Cancellation of previously submitted Group message</w:t>
      </w:r>
      <w:bookmarkEnd w:id="627"/>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796211199" r:id="rId92"/>
        </w:object>
      </w:r>
    </w:p>
    <w:p w14:paraId="0AAF4E17" w14:textId="3375E230" w:rsidR="00932FB4" w:rsidRDefault="00932FB4" w:rsidP="00932FB4">
      <w:pPr>
        <w:pStyle w:val="TF"/>
      </w:pPr>
      <w:bookmarkStart w:id="628" w:name="_CRFigure7_5_31"/>
      <w:r>
        <w:t xml:space="preserve">Figure </w:t>
      </w:r>
      <w:bookmarkEnd w:id="628"/>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lastRenderedPageBreak/>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29" w:name="_CR8"/>
      <w:bookmarkStart w:id="630" w:name="_Toc185595776"/>
      <w:bookmarkEnd w:id="629"/>
      <w:r>
        <w:rPr>
          <w:lang w:eastAsia="ko-KR"/>
        </w:rPr>
        <w:t>8</w:t>
      </w:r>
      <w:r>
        <w:rPr>
          <w:lang w:eastAsia="ko-KR"/>
        </w:rPr>
        <w:tab/>
      </w:r>
      <w:r w:rsidRPr="000C2A37">
        <w:rPr>
          <w:lang w:eastAsia="ko-KR"/>
        </w:rPr>
        <w:t>Control and user plane stacks</w:t>
      </w:r>
      <w:bookmarkEnd w:id="617"/>
      <w:bookmarkEnd w:id="618"/>
      <w:bookmarkEnd w:id="630"/>
    </w:p>
    <w:p w14:paraId="20D72DE2" w14:textId="77777777" w:rsidR="00A86819" w:rsidRDefault="00A86819" w:rsidP="00A86819">
      <w:pPr>
        <w:pStyle w:val="Heading2"/>
        <w:rPr>
          <w:lang w:eastAsia="ko-KR"/>
        </w:rPr>
      </w:pPr>
      <w:bookmarkStart w:id="631" w:name="_CR8_1"/>
      <w:bookmarkStart w:id="632" w:name="_Toc66391774"/>
      <w:bookmarkStart w:id="633" w:name="_Toc70079089"/>
      <w:bookmarkStart w:id="634" w:name="_Toc185595777"/>
      <w:bookmarkEnd w:id="631"/>
      <w:r>
        <w:rPr>
          <w:lang w:eastAsia="ko-KR"/>
        </w:rPr>
        <w:t>8</w:t>
      </w:r>
      <w:r>
        <w:rPr>
          <w:rFonts w:hint="eastAsia"/>
          <w:lang w:eastAsia="ko-KR"/>
        </w:rPr>
        <w:t>.1</w:t>
      </w:r>
      <w:r>
        <w:rPr>
          <w:lang w:eastAsia="ko-KR"/>
        </w:rPr>
        <w:tab/>
      </w:r>
      <w:r w:rsidRPr="000C2A37">
        <w:rPr>
          <w:lang w:eastAsia="ko-KR"/>
        </w:rPr>
        <w:t>Control plane for Multicast and Broadcast services</w:t>
      </w:r>
      <w:bookmarkEnd w:id="634"/>
    </w:p>
    <w:p w14:paraId="093F5D1A" w14:textId="3D793A9E" w:rsidR="00B315DF" w:rsidRDefault="00B315DF" w:rsidP="00B315DF">
      <w:pPr>
        <w:pStyle w:val="Heading3"/>
        <w:rPr>
          <w:lang w:eastAsia="zh-CN"/>
        </w:rPr>
      </w:pPr>
      <w:bookmarkStart w:id="635" w:name="_CR8_1_1"/>
      <w:bookmarkStart w:id="636" w:name="_Toc185595778"/>
      <w:bookmarkEnd w:id="635"/>
      <w:r>
        <w:rPr>
          <w:lang w:eastAsia="zh-CN"/>
        </w:rPr>
        <w:t>8.1.1</w:t>
      </w:r>
      <w:r>
        <w:rPr>
          <w:lang w:eastAsia="zh-CN"/>
        </w:rPr>
        <w:tab/>
        <w:t>General</w:t>
      </w:r>
      <w:bookmarkEnd w:id="636"/>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637" w:name="_CR8_1_2"/>
      <w:bookmarkStart w:id="638" w:name="_Toc75441156"/>
      <w:bookmarkStart w:id="639" w:name="_Toc51769678"/>
      <w:bookmarkStart w:id="640" w:name="_Toc47342976"/>
      <w:bookmarkStart w:id="641" w:name="_Toc45184134"/>
      <w:bookmarkStart w:id="642" w:name="_Toc36188220"/>
      <w:bookmarkStart w:id="643" w:name="_Toc27847087"/>
      <w:bookmarkStart w:id="644" w:name="_Toc20150279"/>
      <w:bookmarkStart w:id="645" w:name="_Toc185595779"/>
      <w:bookmarkEnd w:id="637"/>
      <w:r>
        <w:rPr>
          <w:lang w:eastAsia="zh-CN"/>
        </w:rPr>
        <w:t>8</w:t>
      </w:r>
      <w:r>
        <w:t>.1</w:t>
      </w:r>
      <w:r>
        <w:rPr>
          <w:lang w:eastAsia="zh-CN"/>
        </w:rPr>
        <w:t>.</w:t>
      </w:r>
      <w:r w:rsidR="00B315DF">
        <w:rPr>
          <w:lang w:eastAsia="zh-CN"/>
        </w:rPr>
        <w:t>2</w:t>
      </w:r>
      <w:r>
        <w:tab/>
        <w:t>NG-RAN – MB-SMF</w:t>
      </w:r>
      <w:bookmarkEnd w:id="638"/>
      <w:bookmarkEnd w:id="639"/>
      <w:bookmarkEnd w:id="640"/>
      <w:bookmarkEnd w:id="641"/>
      <w:bookmarkEnd w:id="642"/>
      <w:bookmarkEnd w:id="643"/>
      <w:bookmarkEnd w:id="644"/>
      <w:bookmarkEnd w:id="645"/>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796211200"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6" w:name="_CRFigure8_1_11"/>
      <w:r>
        <w:t xml:space="preserve">Figure </w:t>
      </w:r>
      <w:bookmarkEnd w:id="646"/>
      <w:r>
        <w:t>8.1.1-1: Control Plane between the NG-RAN and the MB-SMF</w:t>
      </w:r>
    </w:p>
    <w:p w14:paraId="26A2D9CE" w14:textId="77777777" w:rsidR="00731C5F" w:rsidRDefault="00731C5F" w:rsidP="00731C5F">
      <w:pPr>
        <w:pStyle w:val="Heading2"/>
        <w:rPr>
          <w:lang w:eastAsia="ko-KR"/>
        </w:rPr>
      </w:pPr>
      <w:bookmarkStart w:id="647" w:name="_CR8_2"/>
      <w:bookmarkStart w:id="648" w:name="_Toc185595780"/>
      <w:bookmarkEnd w:id="64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2"/>
      <w:bookmarkEnd w:id="633"/>
      <w:bookmarkEnd w:id="648"/>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796211201" r:id="rId96"/>
        </w:object>
      </w:r>
    </w:p>
    <w:p w14:paraId="0E8D374D" w14:textId="10E8A912" w:rsidR="003C581C" w:rsidRDefault="003C581C" w:rsidP="003C581C">
      <w:pPr>
        <w:pStyle w:val="TF"/>
      </w:pPr>
      <w:bookmarkStart w:id="649" w:name="_CRFigure8_21"/>
      <w:r>
        <w:t xml:space="preserve">Figure </w:t>
      </w:r>
      <w:bookmarkEnd w:id="649"/>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796211202" r:id="rId98"/>
        </w:object>
      </w:r>
    </w:p>
    <w:p w14:paraId="778C8044" w14:textId="77777777" w:rsidR="00C968B5" w:rsidRPr="00E55A4A" w:rsidRDefault="00C968B5" w:rsidP="00874289">
      <w:pPr>
        <w:pStyle w:val="TF"/>
      </w:pPr>
      <w:bookmarkStart w:id="650" w:name="_CRFigure8_22"/>
      <w:r>
        <w:t xml:space="preserve">Figure </w:t>
      </w:r>
      <w:bookmarkEnd w:id="650"/>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xml:space="preserve">. The radio protocol between the UE and the 5G-AN node (gNodeB)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796211203" r:id="rId100"/>
        </w:object>
      </w:r>
    </w:p>
    <w:p w14:paraId="59F7048C" w14:textId="404CD9C7" w:rsidR="00C968B5" w:rsidRPr="00C968B5" w:rsidRDefault="00C968B5" w:rsidP="00C968B5">
      <w:pPr>
        <w:pStyle w:val="TF"/>
      </w:pPr>
      <w:bookmarkStart w:id="651" w:name="_CRFigure8_23"/>
      <w:r w:rsidRPr="00C968B5">
        <w:t xml:space="preserve">Figure </w:t>
      </w:r>
      <w:bookmarkEnd w:id="651"/>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 xml:space="preserve">16]. The radio protocol between the UE and the 5G-AN node (gNodeB)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2" w:name="_CR9"/>
      <w:bookmarkStart w:id="653" w:name="_Toc66391775"/>
      <w:bookmarkStart w:id="654" w:name="_Toc70079090"/>
      <w:bookmarkStart w:id="655" w:name="_Toc185595781"/>
      <w:bookmarkEnd w:id="652"/>
      <w:r w:rsidRPr="00A46B64">
        <w:rPr>
          <w:lang w:eastAsia="ko-KR"/>
        </w:rPr>
        <w:t>9</w:t>
      </w:r>
      <w:r w:rsidRPr="00A46B64">
        <w:rPr>
          <w:lang w:eastAsia="ko-KR"/>
        </w:rPr>
        <w:tab/>
      </w:r>
      <w:r w:rsidRPr="00A46B64">
        <w:rPr>
          <w:lang w:eastAsia="zh-CN"/>
        </w:rPr>
        <w:t>Network Function Services</w:t>
      </w:r>
      <w:bookmarkEnd w:id="653"/>
      <w:bookmarkEnd w:id="654"/>
      <w:bookmarkEnd w:id="655"/>
    </w:p>
    <w:p w14:paraId="7D9DAD57" w14:textId="77777777" w:rsidR="006726F0" w:rsidRPr="0031106B" w:rsidRDefault="006726F0" w:rsidP="00064632">
      <w:pPr>
        <w:pStyle w:val="Heading2"/>
      </w:pPr>
      <w:bookmarkStart w:id="656" w:name="_CR9_1"/>
      <w:bookmarkStart w:id="657" w:name="_Toc20204472"/>
      <w:bookmarkStart w:id="658" w:name="_Toc27895171"/>
      <w:bookmarkStart w:id="659" w:name="_Toc36192268"/>
      <w:bookmarkStart w:id="660" w:name="_Toc45193381"/>
      <w:bookmarkStart w:id="661" w:name="_Toc47593013"/>
      <w:bookmarkStart w:id="662" w:name="_Toc51835100"/>
      <w:bookmarkStart w:id="663" w:name="_Toc68017333"/>
      <w:bookmarkStart w:id="664" w:name="_Toc66391776"/>
      <w:bookmarkStart w:id="665" w:name="_Toc185595782"/>
      <w:bookmarkEnd w:id="656"/>
      <w:r w:rsidRPr="0031106B">
        <w:t>9.1</w:t>
      </w:r>
      <w:r w:rsidRPr="0031106B">
        <w:tab/>
        <w:t>MB-SMF Services</w:t>
      </w:r>
      <w:bookmarkEnd w:id="657"/>
      <w:bookmarkEnd w:id="658"/>
      <w:bookmarkEnd w:id="659"/>
      <w:bookmarkEnd w:id="660"/>
      <w:bookmarkEnd w:id="661"/>
      <w:bookmarkEnd w:id="662"/>
      <w:bookmarkEnd w:id="663"/>
      <w:bookmarkEnd w:id="665"/>
    </w:p>
    <w:p w14:paraId="250FE894" w14:textId="77777777" w:rsidR="006726F0" w:rsidRPr="0031106B" w:rsidRDefault="006726F0" w:rsidP="00064632">
      <w:pPr>
        <w:pStyle w:val="Heading3"/>
      </w:pPr>
      <w:bookmarkStart w:id="666" w:name="_CR9_1_1"/>
      <w:bookmarkStart w:id="667" w:name="_Toc20204473"/>
      <w:bookmarkStart w:id="668" w:name="_Toc27895172"/>
      <w:bookmarkStart w:id="669" w:name="_Toc36192269"/>
      <w:bookmarkStart w:id="670" w:name="_Toc45193382"/>
      <w:bookmarkStart w:id="671" w:name="_Toc47593014"/>
      <w:bookmarkStart w:id="672" w:name="_Toc51835101"/>
      <w:bookmarkStart w:id="673" w:name="_Toc68017334"/>
      <w:bookmarkStart w:id="674" w:name="_Toc185595783"/>
      <w:bookmarkEnd w:id="666"/>
      <w:r w:rsidRPr="0031106B">
        <w:t>9.1.1</w:t>
      </w:r>
      <w:r w:rsidRPr="0031106B">
        <w:tab/>
        <w:t>General</w:t>
      </w:r>
      <w:bookmarkEnd w:id="667"/>
      <w:bookmarkEnd w:id="668"/>
      <w:bookmarkEnd w:id="669"/>
      <w:bookmarkEnd w:id="670"/>
      <w:bookmarkEnd w:id="671"/>
      <w:bookmarkEnd w:id="672"/>
      <w:bookmarkEnd w:id="673"/>
      <w:bookmarkEnd w:id="674"/>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5" w:name="_CRTable9_1_11"/>
      <w:r w:rsidRPr="0031106B">
        <w:t xml:space="preserve">Table </w:t>
      </w:r>
      <w:bookmarkEnd w:id="675"/>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6" w:name="_CR9_1_2"/>
      <w:bookmarkStart w:id="677" w:name="_Toc185595784"/>
      <w:bookmarkEnd w:id="676"/>
      <w:r w:rsidRPr="0031106B">
        <w:rPr>
          <w:lang w:eastAsia="zh-CN"/>
        </w:rPr>
        <w:t>9.1.2</w:t>
      </w:r>
      <w:r w:rsidRPr="0031106B">
        <w:rPr>
          <w:lang w:eastAsia="zh-CN"/>
        </w:rPr>
        <w:tab/>
        <w:t>Nmbsmf_TMGI service</w:t>
      </w:r>
      <w:bookmarkEnd w:id="677"/>
    </w:p>
    <w:p w14:paraId="2A379116" w14:textId="77777777" w:rsidR="006726F0" w:rsidRPr="0031106B" w:rsidRDefault="006726F0" w:rsidP="00064632">
      <w:pPr>
        <w:pStyle w:val="Heading4"/>
        <w:rPr>
          <w:lang w:eastAsia="zh-CN"/>
        </w:rPr>
      </w:pPr>
      <w:bookmarkStart w:id="678" w:name="_CR9_1_2_1"/>
      <w:bookmarkStart w:id="679" w:name="_Toc185595785"/>
      <w:bookmarkEnd w:id="678"/>
      <w:r w:rsidRPr="0031106B">
        <w:rPr>
          <w:lang w:eastAsia="zh-CN"/>
        </w:rPr>
        <w:t>9.1.2.1</w:t>
      </w:r>
      <w:r w:rsidRPr="0031106B">
        <w:rPr>
          <w:lang w:eastAsia="zh-CN"/>
        </w:rPr>
        <w:tab/>
        <w:t>General</w:t>
      </w:r>
      <w:bookmarkEnd w:id="679"/>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0" w:name="_CR9_1_2_2"/>
      <w:bookmarkStart w:id="681" w:name="_Toc185595786"/>
      <w:bookmarkEnd w:id="680"/>
      <w:r w:rsidRPr="0031106B">
        <w:t>9.1.2.2</w:t>
      </w:r>
      <w:r w:rsidRPr="0031106B">
        <w:tab/>
        <w:t>Nmbsmf_TMGI_</w:t>
      </w:r>
      <w:r>
        <w:t>Allocate</w:t>
      </w:r>
      <w:r w:rsidRPr="0031106B">
        <w:t xml:space="preserve"> service operation</w:t>
      </w:r>
      <w:bookmarkEnd w:id="681"/>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2" w:name="_CR9_1_2_3"/>
      <w:bookmarkStart w:id="683" w:name="_Toc185595787"/>
      <w:bookmarkEnd w:id="682"/>
      <w:r w:rsidRPr="0031106B">
        <w:t>9.1.2.3</w:t>
      </w:r>
      <w:r w:rsidRPr="0031106B">
        <w:tab/>
        <w:t>Nmbsmf_TMGI_</w:t>
      </w:r>
      <w:r>
        <w:t>Deallocate</w:t>
      </w:r>
      <w:r w:rsidRPr="0031106B">
        <w:t xml:space="preserve"> service operation</w:t>
      </w:r>
      <w:bookmarkEnd w:id="683"/>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4" w:name="_CR9_1_3"/>
      <w:bookmarkStart w:id="685" w:name="_Toc185595788"/>
      <w:bookmarkEnd w:id="68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5"/>
    </w:p>
    <w:p w14:paraId="62369CC5" w14:textId="77777777" w:rsidR="0068775E" w:rsidRPr="0008626A" w:rsidRDefault="0068775E" w:rsidP="0068775E">
      <w:pPr>
        <w:pStyle w:val="Heading4"/>
        <w:rPr>
          <w:lang w:eastAsia="zh-CN"/>
        </w:rPr>
      </w:pPr>
      <w:bookmarkStart w:id="686" w:name="_CR9_1_3_1"/>
      <w:bookmarkStart w:id="687" w:name="_Toc185595789"/>
      <w:bookmarkEnd w:id="686"/>
      <w:r>
        <w:rPr>
          <w:lang w:eastAsia="zh-CN"/>
        </w:rPr>
        <w:t>9.1.3</w:t>
      </w:r>
      <w:r w:rsidRPr="0008626A">
        <w:rPr>
          <w:lang w:eastAsia="zh-CN"/>
        </w:rPr>
        <w:t>.1</w:t>
      </w:r>
      <w:r w:rsidRPr="0008626A">
        <w:rPr>
          <w:lang w:eastAsia="zh-CN"/>
        </w:rPr>
        <w:tab/>
        <w:t>General</w:t>
      </w:r>
      <w:bookmarkEnd w:id="687"/>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88" w:name="_CR9_1_3_2"/>
      <w:bookmarkStart w:id="689" w:name="_Toc185595790"/>
      <w:bookmarkEnd w:id="688"/>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89"/>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0" w:name="_CR9_1_3_3"/>
      <w:bookmarkStart w:id="691" w:name="_Toc185595791"/>
      <w:bookmarkEnd w:id="690"/>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1"/>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2" w:name="_CR9_1_3_4"/>
      <w:bookmarkStart w:id="693" w:name="_Toc185595792"/>
      <w:bookmarkEnd w:id="692"/>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3"/>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4" w:name="_CR9_1_3_5"/>
      <w:bookmarkStart w:id="695" w:name="_Toc185595793"/>
      <w:bookmarkEnd w:id="694"/>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5"/>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6" w:name="_CR9_1_3_6"/>
      <w:bookmarkStart w:id="697" w:name="_Toc20204633"/>
      <w:bookmarkStart w:id="698" w:name="_Toc27895339"/>
      <w:bookmarkStart w:id="699" w:name="_Toc36192442"/>
      <w:bookmarkStart w:id="700" w:name="_Toc45193545"/>
      <w:bookmarkStart w:id="701" w:name="_Toc47593177"/>
      <w:bookmarkStart w:id="702" w:name="_Toc51835264"/>
      <w:bookmarkStart w:id="703" w:name="_Toc59101090"/>
      <w:bookmarkStart w:id="704" w:name="_Toc185595794"/>
      <w:bookmarkEnd w:id="696"/>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97"/>
      <w:bookmarkEnd w:id="698"/>
      <w:bookmarkEnd w:id="699"/>
      <w:bookmarkEnd w:id="700"/>
      <w:bookmarkEnd w:id="701"/>
      <w:bookmarkEnd w:id="702"/>
      <w:bookmarkEnd w:id="703"/>
      <w:bookmarkEnd w:id="704"/>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5" w:name="_CR9_1_3_7"/>
      <w:bookmarkStart w:id="706" w:name="_Toc185595795"/>
      <w:bookmarkEnd w:id="705"/>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6"/>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07" w:name="_CR9_1_3_8"/>
      <w:bookmarkStart w:id="708" w:name="_Toc185595796"/>
      <w:bookmarkEnd w:id="7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08"/>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09" w:name="_CR9_1_3_9"/>
      <w:bookmarkStart w:id="710" w:name="_Toc185595797"/>
      <w:bookmarkEnd w:id="709"/>
      <w:r w:rsidRPr="00A12379">
        <w:rPr>
          <w:lang w:eastAsia="zh-CN"/>
        </w:rPr>
        <w:t>9.1.3.9</w:t>
      </w:r>
      <w:r w:rsidRPr="00A12379">
        <w:rPr>
          <w:lang w:eastAsia="zh-CN"/>
        </w:rPr>
        <w:tab/>
        <w:t>Nmbsmf_MBSSession_StatusNotify service operation</w:t>
      </w:r>
      <w:bookmarkEnd w:id="710"/>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1" w:name="_CR9_1_3_10"/>
      <w:bookmarkStart w:id="712" w:name="_Toc185595798"/>
      <w:bookmarkEnd w:id="711"/>
      <w:r w:rsidRPr="00E177C3">
        <w:rPr>
          <w:lang w:eastAsia="zh-CN"/>
        </w:rPr>
        <w:t>9.1.3.10</w:t>
      </w:r>
      <w:r w:rsidRPr="00E177C3">
        <w:rPr>
          <w:lang w:eastAsia="zh-CN"/>
        </w:rPr>
        <w:tab/>
        <w:t>Nmbsmf_MBSSession_StatusSubscribe service operation</w:t>
      </w:r>
      <w:bookmarkEnd w:id="712"/>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3" w:name="_CR9_1_3_11"/>
      <w:bookmarkStart w:id="714" w:name="_Toc185595799"/>
      <w:bookmarkEnd w:id="713"/>
      <w:r w:rsidRPr="00E177C3">
        <w:rPr>
          <w:lang w:eastAsia="zh-CN"/>
        </w:rPr>
        <w:t>9.1.3.11</w:t>
      </w:r>
      <w:r w:rsidRPr="00E177C3">
        <w:rPr>
          <w:lang w:eastAsia="zh-CN"/>
        </w:rPr>
        <w:tab/>
        <w:t>Nmbsmf_MBSSession_StatusUnsubscribe service operation</w:t>
      </w:r>
      <w:bookmarkEnd w:id="714"/>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5" w:name="_CR9_2"/>
      <w:bookmarkStart w:id="716" w:name="_Toc185595800"/>
      <w:bookmarkEnd w:id="715"/>
      <w:r w:rsidRPr="00E258A1">
        <w:t>9.</w:t>
      </w:r>
      <w:r>
        <w:t>2</w:t>
      </w:r>
      <w:r w:rsidRPr="00E258A1">
        <w:tab/>
        <w:t>PCF Services</w:t>
      </w:r>
      <w:bookmarkEnd w:id="716"/>
    </w:p>
    <w:p w14:paraId="2EE20051" w14:textId="456E5E63" w:rsidR="00F34A4F" w:rsidRPr="00E258A1" w:rsidRDefault="00F34A4F" w:rsidP="00F34A4F">
      <w:pPr>
        <w:pStyle w:val="Heading3"/>
        <w:rPr>
          <w:lang w:eastAsia="zh-CN"/>
        </w:rPr>
      </w:pPr>
      <w:bookmarkStart w:id="717" w:name="_CR9_2_1"/>
      <w:bookmarkStart w:id="718" w:name="_Toc185595801"/>
      <w:bookmarkEnd w:id="717"/>
      <w:r w:rsidRPr="00E258A1">
        <w:rPr>
          <w:lang w:eastAsia="zh-CN"/>
        </w:rPr>
        <w:t>9.</w:t>
      </w:r>
      <w:r>
        <w:rPr>
          <w:lang w:eastAsia="zh-CN"/>
        </w:rPr>
        <w:t>2</w:t>
      </w:r>
      <w:r w:rsidRPr="00E258A1">
        <w:rPr>
          <w:lang w:eastAsia="zh-CN"/>
        </w:rPr>
        <w:t>.1</w:t>
      </w:r>
      <w:r w:rsidRPr="00E258A1">
        <w:rPr>
          <w:lang w:eastAsia="zh-CN"/>
        </w:rPr>
        <w:tab/>
        <w:t>General</w:t>
      </w:r>
      <w:bookmarkEnd w:id="718"/>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19" w:name="_CRTable9_2_11"/>
      <w:r w:rsidRPr="00FD73C1">
        <w:t xml:space="preserve">Table </w:t>
      </w:r>
      <w:bookmarkEnd w:id="719"/>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0" w:name="_CR9_2_2"/>
      <w:bookmarkStart w:id="721" w:name="_Toc20204488"/>
      <w:bookmarkStart w:id="722" w:name="_Toc27895187"/>
      <w:bookmarkStart w:id="723" w:name="_Toc36192284"/>
      <w:bookmarkStart w:id="724" w:name="_Toc45193397"/>
      <w:bookmarkStart w:id="725" w:name="_Toc47593029"/>
      <w:bookmarkStart w:id="726" w:name="_Toc51835116"/>
      <w:bookmarkStart w:id="727" w:name="_Toc68017349"/>
      <w:bookmarkStart w:id="728" w:name="_Toc185595802"/>
      <w:bookmarkEnd w:id="720"/>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1"/>
      <w:bookmarkEnd w:id="722"/>
      <w:bookmarkEnd w:id="723"/>
      <w:bookmarkEnd w:id="724"/>
      <w:bookmarkEnd w:id="725"/>
      <w:bookmarkEnd w:id="726"/>
      <w:bookmarkEnd w:id="727"/>
      <w:bookmarkEnd w:id="728"/>
    </w:p>
    <w:p w14:paraId="0B841AEB" w14:textId="3DAED290" w:rsidR="00F34A4F" w:rsidRPr="0008626A" w:rsidRDefault="00F34A4F" w:rsidP="00F34A4F">
      <w:pPr>
        <w:pStyle w:val="Heading4"/>
        <w:rPr>
          <w:lang w:eastAsia="zh-CN"/>
        </w:rPr>
      </w:pPr>
      <w:bookmarkStart w:id="729" w:name="_CR9_2_2_1"/>
      <w:bookmarkStart w:id="730" w:name="_Toc20204489"/>
      <w:bookmarkStart w:id="731" w:name="_Toc27895188"/>
      <w:bookmarkStart w:id="732" w:name="_Toc36192285"/>
      <w:bookmarkStart w:id="733" w:name="_Toc45193398"/>
      <w:bookmarkStart w:id="734" w:name="_Toc47593030"/>
      <w:bookmarkStart w:id="735" w:name="_Toc51835117"/>
      <w:bookmarkStart w:id="736" w:name="_Toc68017350"/>
      <w:bookmarkStart w:id="737" w:name="_Toc185595803"/>
      <w:bookmarkEnd w:id="729"/>
      <w:r>
        <w:rPr>
          <w:lang w:eastAsia="zh-CN"/>
        </w:rPr>
        <w:t>9.2.2</w:t>
      </w:r>
      <w:r w:rsidRPr="0008626A">
        <w:rPr>
          <w:lang w:eastAsia="zh-CN"/>
        </w:rPr>
        <w:t>.1</w:t>
      </w:r>
      <w:r w:rsidRPr="0008626A">
        <w:rPr>
          <w:lang w:eastAsia="zh-CN"/>
        </w:rPr>
        <w:tab/>
        <w:t>General</w:t>
      </w:r>
      <w:bookmarkEnd w:id="730"/>
      <w:bookmarkEnd w:id="731"/>
      <w:bookmarkEnd w:id="732"/>
      <w:bookmarkEnd w:id="733"/>
      <w:bookmarkEnd w:id="734"/>
      <w:bookmarkEnd w:id="735"/>
      <w:bookmarkEnd w:id="736"/>
      <w:bookmarkEnd w:id="737"/>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38" w:name="_CR9_2_2_2"/>
      <w:bookmarkStart w:id="739" w:name="_Toc20204490"/>
      <w:bookmarkStart w:id="740" w:name="_Toc27895189"/>
      <w:bookmarkStart w:id="741" w:name="_Toc36192286"/>
      <w:bookmarkStart w:id="742" w:name="_Toc45193399"/>
      <w:bookmarkStart w:id="743" w:name="_Toc47593031"/>
      <w:bookmarkStart w:id="744" w:name="_Toc51835118"/>
      <w:bookmarkStart w:id="745" w:name="_Toc68017351"/>
      <w:bookmarkStart w:id="746" w:name="_Toc185595804"/>
      <w:bookmarkEnd w:id="738"/>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39"/>
      <w:bookmarkEnd w:id="740"/>
      <w:bookmarkEnd w:id="741"/>
      <w:bookmarkEnd w:id="742"/>
      <w:bookmarkEnd w:id="743"/>
      <w:bookmarkEnd w:id="744"/>
      <w:bookmarkEnd w:id="745"/>
      <w:bookmarkEnd w:id="746"/>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47"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48" w:name="_CR9_2_2_3"/>
      <w:bookmarkStart w:id="749" w:name="_Toc27895190"/>
      <w:bookmarkStart w:id="750" w:name="_Toc36192287"/>
      <w:bookmarkStart w:id="751" w:name="_Toc45193400"/>
      <w:bookmarkStart w:id="752" w:name="_Toc47593032"/>
      <w:bookmarkStart w:id="753" w:name="_Toc51835119"/>
      <w:bookmarkStart w:id="754" w:name="_Toc68017352"/>
      <w:bookmarkStart w:id="755" w:name="_Toc185595805"/>
      <w:bookmarkEnd w:id="748"/>
      <w:r>
        <w:rPr>
          <w:lang w:eastAsia="zh-CN"/>
        </w:rPr>
        <w:t>9.2.2</w:t>
      </w:r>
      <w:r w:rsidRPr="0008626A">
        <w:rPr>
          <w:lang w:eastAsia="zh-CN"/>
        </w:rPr>
        <w:t>.</w:t>
      </w:r>
      <w:r>
        <w:rPr>
          <w:lang w:eastAsia="zh-CN"/>
        </w:rPr>
        <w:t>3</w:t>
      </w:r>
      <w:r w:rsidR="00AD5602">
        <w:rPr>
          <w:lang w:eastAsia="zh-CN"/>
        </w:rPr>
        <w:tab/>
        <w:t>Void</w:t>
      </w:r>
      <w:bookmarkEnd w:id="747"/>
      <w:bookmarkEnd w:id="749"/>
      <w:bookmarkEnd w:id="750"/>
      <w:bookmarkEnd w:id="751"/>
      <w:bookmarkEnd w:id="752"/>
      <w:bookmarkEnd w:id="753"/>
      <w:bookmarkEnd w:id="754"/>
      <w:bookmarkEnd w:id="755"/>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6" w:name="_CR9_2_2_4"/>
      <w:bookmarkStart w:id="757" w:name="_Toc20204492"/>
      <w:bookmarkStart w:id="758" w:name="_Toc27895191"/>
      <w:bookmarkStart w:id="759" w:name="_Toc36192288"/>
      <w:bookmarkStart w:id="760" w:name="_Toc45193401"/>
      <w:bookmarkStart w:id="761" w:name="_Toc47593033"/>
      <w:bookmarkStart w:id="762" w:name="_Toc51835120"/>
      <w:bookmarkStart w:id="763" w:name="_Toc68017353"/>
      <w:bookmarkStart w:id="764" w:name="_Toc185595806"/>
      <w:bookmarkEnd w:id="756"/>
      <w:r w:rsidRPr="00F34A4F">
        <w:t>9.2.2.4</w:t>
      </w:r>
      <w:r w:rsidRPr="00F34A4F">
        <w:tab/>
        <w:t>Npcf_MBSPolicyControl_Delete service operation</w:t>
      </w:r>
      <w:bookmarkEnd w:id="757"/>
      <w:bookmarkEnd w:id="758"/>
      <w:bookmarkEnd w:id="759"/>
      <w:bookmarkEnd w:id="760"/>
      <w:bookmarkEnd w:id="761"/>
      <w:bookmarkEnd w:id="762"/>
      <w:bookmarkEnd w:id="763"/>
      <w:bookmarkEnd w:id="764"/>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5" w:name="_CR9_2_2_5"/>
      <w:bookmarkStart w:id="766" w:name="_Toc185595807"/>
      <w:bookmarkEnd w:id="765"/>
      <w:r>
        <w:t>9.2.2.5</w:t>
      </w:r>
      <w:r>
        <w:tab/>
        <w:t>Npcf_MBSPolicyControl_Update service operation</w:t>
      </w:r>
      <w:bookmarkEnd w:id="766"/>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67" w:name="_CR9_2_3"/>
      <w:bookmarkStart w:id="768" w:name="_Toc185595808"/>
      <w:bookmarkEnd w:id="767"/>
      <w:r>
        <w:rPr>
          <w:lang w:eastAsia="zh-CN"/>
        </w:rPr>
        <w:t>9.2.3</w:t>
      </w:r>
      <w:r w:rsidRPr="00FD73C1">
        <w:rPr>
          <w:lang w:eastAsia="zh-CN"/>
        </w:rPr>
        <w:tab/>
        <w:t>Npcf_</w:t>
      </w:r>
      <w:r>
        <w:rPr>
          <w:lang w:eastAsia="zh-CN"/>
        </w:rPr>
        <w:t>MBS</w:t>
      </w:r>
      <w:r w:rsidRPr="00FD73C1">
        <w:rPr>
          <w:lang w:eastAsia="zh-CN"/>
        </w:rPr>
        <w:t>PolicyAuthorization Service</w:t>
      </w:r>
      <w:bookmarkEnd w:id="768"/>
    </w:p>
    <w:p w14:paraId="79DBE289" w14:textId="02AD2AD2" w:rsidR="00203E73" w:rsidRPr="00203E73" w:rsidRDefault="00203E73" w:rsidP="00203E73">
      <w:pPr>
        <w:pStyle w:val="Heading4"/>
      </w:pPr>
      <w:bookmarkStart w:id="769" w:name="_CR9_2_3_1"/>
      <w:bookmarkStart w:id="770" w:name="_Toc185595809"/>
      <w:bookmarkEnd w:id="769"/>
      <w:r w:rsidRPr="00203E73">
        <w:t>9.2.3.1</w:t>
      </w:r>
      <w:r w:rsidRPr="00203E73">
        <w:tab/>
        <w:t>General</w:t>
      </w:r>
      <w:bookmarkEnd w:id="770"/>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1" w:name="_CR9_2_3_2"/>
      <w:bookmarkStart w:id="772" w:name="_Toc185595810"/>
      <w:bookmarkEnd w:id="771"/>
      <w:r w:rsidRPr="00203E73">
        <w:t>9.2.3.2</w:t>
      </w:r>
      <w:r w:rsidRPr="00203E73">
        <w:tab/>
        <w:t>Npcf_MBSPolicyAuthorization_Create service operation</w:t>
      </w:r>
      <w:bookmarkEnd w:id="772"/>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3" w:name="_CR9_2_3_3"/>
      <w:bookmarkStart w:id="774" w:name="_Toc185595811"/>
      <w:bookmarkEnd w:id="773"/>
      <w:r>
        <w:rPr>
          <w:lang w:eastAsia="zh-CN"/>
        </w:rPr>
        <w:t>9.2.3</w:t>
      </w:r>
      <w:r w:rsidRPr="00FD73C1">
        <w:t>.3</w:t>
      </w:r>
      <w:r w:rsidRPr="00FD73C1">
        <w:tab/>
        <w:t>Npcf_</w:t>
      </w:r>
      <w:r>
        <w:t>MBS</w:t>
      </w:r>
      <w:r w:rsidRPr="00FD73C1">
        <w:t>PolicyAuthorization_Update service operation</w:t>
      </w:r>
      <w:bookmarkEnd w:id="774"/>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5" w:name="_CR9_2_3_4"/>
      <w:bookmarkStart w:id="776" w:name="_Toc185595812"/>
      <w:bookmarkEnd w:id="775"/>
      <w:r w:rsidRPr="00203E73">
        <w:t>9.2.3.4</w:t>
      </w:r>
      <w:r w:rsidRPr="00203E73">
        <w:tab/>
        <w:t>Npcf_MBSPolicyAuthorization_Delete service operation</w:t>
      </w:r>
      <w:bookmarkEnd w:id="776"/>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77" w:name="_CR9_3"/>
      <w:bookmarkStart w:id="778" w:name="_Toc185595813"/>
      <w:bookmarkEnd w:id="777"/>
      <w:r w:rsidRPr="00F34A4F">
        <w:t>9.</w:t>
      </w:r>
      <w:r>
        <w:t>3</w:t>
      </w:r>
      <w:r w:rsidRPr="00F34A4F">
        <w:tab/>
      </w:r>
      <w:r>
        <w:t>A</w:t>
      </w:r>
      <w:r w:rsidRPr="00F34A4F">
        <w:t>MF Services</w:t>
      </w:r>
      <w:bookmarkEnd w:id="778"/>
    </w:p>
    <w:p w14:paraId="401E70BF" w14:textId="77777777" w:rsidR="008B7452" w:rsidRPr="00F34A4F" w:rsidRDefault="008B7452" w:rsidP="008B7452">
      <w:pPr>
        <w:pStyle w:val="Heading3"/>
      </w:pPr>
      <w:bookmarkStart w:id="779" w:name="_CR9_3_1"/>
      <w:bookmarkStart w:id="780" w:name="_Toc185595814"/>
      <w:bookmarkEnd w:id="779"/>
      <w:r w:rsidRPr="00F34A4F">
        <w:t>9.</w:t>
      </w:r>
      <w:r>
        <w:t>3</w:t>
      </w:r>
      <w:r w:rsidRPr="00F34A4F">
        <w:t>.1</w:t>
      </w:r>
      <w:r w:rsidRPr="00F34A4F">
        <w:tab/>
        <w:t>General</w:t>
      </w:r>
      <w:bookmarkEnd w:id="780"/>
    </w:p>
    <w:p w14:paraId="6D0E907E" w14:textId="4EF088E2"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1" w:name="_CRTable9_3_11"/>
      <w:r w:rsidRPr="00FD73C1">
        <w:t xml:space="preserve">Table </w:t>
      </w:r>
      <w:bookmarkEnd w:id="781"/>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2" w:name="_PERM_MCCTEMPBM_CRPT26640038___4"/>
            <w:r w:rsidRPr="00916504">
              <w:t>Namf_</w:t>
            </w:r>
            <w:r w:rsidRPr="00916504">
              <w:rPr>
                <w:rFonts w:hint="eastAsia"/>
              </w:rPr>
              <w:t>MB</w:t>
            </w:r>
            <w:r w:rsidRPr="00916504">
              <w:t>SBroadcast</w:t>
            </w:r>
            <w:bookmarkEnd w:id="782"/>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3" w:name="_CR9_3_2"/>
      <w:bookmarkStart w:id="784" w:name="_Toc185595815"/>
      <w:bookmarkEnd w:id="783"/>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4"/>
    </w:p>
    <w:p w14:paraId="04F19F1C" w14:textId="77777777" w:rsidR="008B7452" w:rsidRPr="0008626A" w:rsidRDefault="008B7452" w:rsidP="008B7452">
      <w:pPr>
        <w:pStyle w:val="Heading4"/>
        <w:rPr>
          <w:lang w:eastAsia="zh-CN"/>
        </w:rPr>
      </w:pPr>
      <w:bookmarkStart w:id="785" w:name="_CR9_3_2_1"/>
      <w:bookmarkStart w:id="786" w:name="_Toc185595816"/>
      <w:bookmarkEnd w:id="785"/>
      <w:r>
        <w:rPr>
          <w:lang w:eastAsia="zh-CN"/>
        </w:rPr>
        <w:t>9.3.2</w:t>
      </w:r>
      <w:r w:rsidRPr="0008626A">
        <w:rPr>
          <w:lang w:eastAsia="zh-CN"/>
        </w:rPr>
        <w:t>.1</w:t>
      </w:r>
      <w:r w:rsidRPr="0008626A">
        <w:rPr>
          <w:lang w:eastAsia="zh-CN"/>
        </w:rPr>
        <w:tab/>
        <w:t>General</w:t>
      </w:r>
      <w:bookmarkEnd w:id="786"/>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87" w:name="_CR9_3_2_2"/>
      <w:bookmarkStart w:id="788" w:name="_Toc185595817"/>
      <w:bookmarkEnd w:id="787"/>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88"/>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89" w:name="_CR9_3_2_3"/>
      <w:bookmarkStart w:id="790" w:name="_Toc185595818"/>
      <w:bookmarkEnd w:id="78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0"/>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1" w:name="_CR9_3_2_4"/>
      <w:bookmarkStart w:id="792" w:name="_Toc185595819"/>
      <w:bookmarkEnd w:id="791"/>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2"/>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3" w:name="_CR9_3_2_5"/>
      <w:bookmarkStart w:id="794" w:name="_Toc185595820"/>
      <w:bookmarkEnd w:id="793"/>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4"/>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5" w:name="_CR9_3_3"/>
      <w:bookmarkStart w:id="796" w:name="_Toc185595821"/>
      <w:bookmarkEnd w:id="795"/>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6"/>
    </w:p>
    <w:p w14:paraId="4E696E85" w14:textId="6C1F48E4" w:rsidR="00CC388A" w:rsidRPr="00231841" w:rsidRDefault="00CC388A" w:rsidP="00CC388A">
      <w:pPr>
        <w:pStyle w:val="Heading4"/>
      </w:pPr>
      <w:bookmarkStart w:id="797" w:name="_CR9_3_3_1"/>
      <w:bookmarkStart w:id="798" w:name="_Toc185595822"/>
      <w:bookmarkEnd w:id="797"/>
      <w:r>
        <w:rPr>
          <w:rFonts w:hint="eastAsia"/>
          <w:lang w:eastAsia="zh-CN"/>
        </w:rPr>
        <w:t>9.</w:t>
      </w:r>
      <w:r w:rsidR="00F44AF7">
        <w:rPr>
          <w:lang w:eastAsia="zh-CN"/>
        </w:rPr>
        <w:t>3</w:t>
      </w:r>
      <w:r>
        <w:rPr>
          <w:rFonts w:hint="eastAsia"/>
          <w:lang w:eastAsia="zh-CN"/>
        </w:rPr>
        <w:t>.3</w:t>
      </w:r>
      <w:r w:rsidRPr="00231841">
        <w:t>.1</w:t>
      </w:r>
      <w:r w:rsidRPr="00231841">
        <w:tab/>
        <w:t>General</w:t>
      </w:r>
      <w:bookmarkEnd w:id="798"/>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799" w:name="_CR9_3_3_2"/>
      <w:bookmarkStart w:id="800" w:name="_Toc185595823"/>
      <w:bookmarkEnd w:id="799"/>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0"/>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1" w:name="_CR9_4"/>
      <w:bookmarkStart w:id="802" w:name="_Toc185595824"/>
      <w:bookmarkEnd w:id="801"/>
      <w:r w:rsidRPr="001578F3">
        <w:t>9.</w:t>
      </w:r>
      <w:r w:rsidR="00F44AF7">
        <w:t>4</w:t>
      </w:r>
      <w:r w:rsidRPr="001578F3">
        <w:tab/>
      </w:r>
      <w:r>
        <w:t>NEF</w:t>
      </w:r>
      <w:r w:rsidRPr="001578F3">
        <w:t xml:space="preserve"> Services</w:t>
      </w:r>
      <w:bookmarkEnd w:id="802"/>
    </w:p>
    <w:p w14:paraId="361D5C4F" w14:textId="4C6926AC" w:rsidR="002F012A" w:rsidRPr="001578F3" w:rsidRDefault="002F012A" w:rsidP="001772AA">
      <w:pPr>
        <w:pStyle w:val="Heading3"/>
      </w:pPr>
      <w:bookmarkStart w:id="803" w:name="_CR9_4_1"/>
      <w:bookmarkStart w:id="804" w:name="_Toc185595825"/>
      <w:bookmarkEnd w:id="803"/>
      <w:r>
        <w:t>9.</w:t>
      </w:r>
      <w:r w:rsidR="00F44AF7">
        <w:t>4</w:t>
      </w:r>
      <w:r>
        <w:t>.1</w:t>
      </w:r>
      <w:r w:rsidRPr="001578F3">
        <w:tab/>
        <w:t>General</w:t>
      </w:r>
      <w:bookmarkEnd w:id="804"/>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5" w:name="_CRTable9_4_11"/>
      <w:r w:rsidRPr="00423396">
        <w:lastRenderedPageBreak/>
        <w:t xml:space="preserve">Table </w:t>
      </w:r>
      <w:bookmarkEnd w:id="805"/>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6"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6"/>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07" w:name="_CR9_4_2"/>
      <w:bookmarkStart w:id="808" w:name="_Toc185595826"/>
      <w:bookmarkEnd w:id="807"/>
      <w:r w:rsidRPr="00423396">
        <w:rPr>
          <w:lang w:eastAsia="zh-CN"/>
        </w:rPr>
        <w:t>9.</w:t>
      </w:r>
      <w:r w:rsidR="00F44AF7">
        <w:rPr>
          <w:lang w:eastAsia="zh-CN"/>
        </w:rPr>
        <w:t>4</w:t>
      </w:r>
      <w:r w:rsidRPr="00423396">
        <w:rPr>
          <w:lang w:eastAsia="zh-CN"/>
        </w:rPr>
        <w:t>.2</w:t>
      </w:r>
      <w:r w:rsidRPr="00423396">
        <w:rPr>
          <w:lang w:eastAsia="zh-CN"/>
        </w:rPr>
        <w:tab/>
        <w:t>Nnef_MBSTMGI service</w:t>
      </w:r>
      <w:bookmarkEnd w:id="808"/>
    </w:p>
    <w:p w14:paraId="4D2241B6" w14:textId="42971171" w:rsidR="002F012A" w:rsidRPr="00423396" w:rsidRDefault="002F012A" w:rsidP="001772AA">
      <w:pPr>
        <w:pStyle w:val="Heading4"/>
        <w:rPr>
          <w:lang w:eastAsia="zh-CN"/>
        </w:rPr>
      </w:pPr>
      <w:bookmarkStart w:id="809" w:name="_CR9_4_2_1"/>
      <w:bookmarkStart w:id="810" w:name="_Toc185595827"/>
      <w:bookmarkEnd w:id="809"/>
      <w:r w:rsidRPr="00423396">
        <w:rPr>
          <w:lang w:eastAsia="zh-CN"/>
        </w:rPr>
        <w:t>9.</w:t>
      </w:r>
      <w:r w:rsidR="00F44AF7">
        <w:rPr>
          <w:lang w:eastAsia="zh-CN"/>
        </w:rPr>
        <w:t>4</w:t>
      </w:r>
      <w:r w:rsidRPr="00423396">
        <w:rPr>
          <w:lang w:eastAsia="zh-CN"/>
        </w:rPr>
        <w:t>.2.1</w:t>
      </w:r>
      <w:r w:rsidRPr="00423396">
        <w:rPr>
          <w:lang w:eastAsia="zh-CN"/>
        </w:rPr>
        <w:tab/>
        <w:t>General</w:t>
      </w:r>
      <w:bookmarkEnd w:id="810"/>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1" w:name="_CR9_4_2_2"/>
      <w:bookmarkStart w:id="812" w:name="_Toc185595828"/>
      <w:bookmarkEnd w:id="811"/>
      <w:r w:rsidRPr="00423396">
        <w:t>9.</w:t>
      </w:r>
      <w:r w:rsidR="00F44AF7">
        <w:t>4</w:t>
      </w:r>
      <w:r w:rsidRPr="00423396">
        <w:t>.2.2</w:t>
      </w:r>
      <w:r w:rsidRPr="00423396">
        <w:tab/>
        <w:t>Nnef_MBSTMGI_Allocat</w:t>
      </w:r>
      <w:r w:rsidR="001B5562">
        <w:t xml:space="preserve">e </w:t>
      </w:r>
      <w:r w:rsidRPr="00423396">
        <w:t>service operation</w:t>
      </w:r>
      <w:bookmarkEnd w:id="812"/>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3" w:name="_CR9_4_2_3"/>
      <w:bookmarkStart w:id="814" w:name="_Toc185595829"/>
      <w:bookmarkEnd w:id="813"/>
      <w:r w:rsidRPr="00423396">
        <w:t>9.</w:t>
      </w:r>
      <w:r w:rsidR="00F44AF7">
        <w:t>4</w:t>
      </w:r>
      <w:r w:rsidRPr="00423396">
        <w:t>.2.3</w:t>
      </w:r>
      <w:r w:rsidRPr="00423396">
        <w:tab/>
        <w:t>Nnef_MBSTMGI_Dealloc</w:t>
      </w:r>
      <w:r w:rsidR="00495813">
        <w:t>at</w:t>
      </w:r>
      <w:r w:rsidR="001B5562">
        <w:t xml:space="preserve">e </w:t>
      </w:r>
      <w:r w:rsidRPr="00423396">
        <w:t>service operation</w:t>
      </w:r>
      <w:bookmarkEnd w:id="814"/>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5" w:name="_CR9_4_2_4"/>
      <w:bookmarkStart w:id="816" w:name="_Toc185595830"/>
      <w:bookmarkEnd w:id="815"/>
      <w:r w:rsidRPr="00423396">
        <w:t>9.</w:t>
      </w:r>
      <w:r w:rsidR="00F44AF7">
        <w:t>4</w:t>
      </w:r>
      <w:r w:rsidRPr="00423396">
        <w:t>.2.</w:t>
      </w:r>
      <w:r w:rsidR="00F44AF7">
        <w:t>4</w:t>
      </w:r>
      <w:r w:rsidRPr="00423396">
        <w:tab/>
        <w:t>Nnef_MBSTMGI_ExpiryNotify service operation</w:t>
      </w:r>
      <w:bookmarkEnd w:id="816"/>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17" w:name="_CR9_4_3"/>
      <w:bookmarkStart w:id="818" w:name="_Toc185595831"/>
      <w:bookmarkEnd w:id="817"/>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18"/>
    </w:p>
    <w:p w14:paraId="0D9292BE" w14:textId="3E560BB3" w:rsidR="002F012A" w:rsidRPr="00423396" w:rsidRDefault="002F012A" w:rsidP="001772AA">
      <w:pPr>
        <w:pStyle w:val="Heading4"/>
      </w:pPr>
      <w:bookmarkStart w:id="819" w:name="_CR9_4_3_1"/>
      <w:bookmarkStart w:id="820" w:name="_Toc185595832"/>
      <w:bookmarkEnd w:id="81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0"/>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1" w:name="_CR9_4_3_2"/>
      <w:bookmarkStart w:id="822" w:name="_Toc185595833"/>
      <w:bookmarkEnd w:id="821"/>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2"/>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3" w:name="_CR9_4_3_3"/>
      <w:bookmarkStart w:id="824" w:name="_Toc185595834"/>
      <w:bookmarkEnd w:id="823"/>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4"/>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5" w:name="_CR9_4_3_4"/>
      <w:bookmarkStart w:id="826" w:name="_Toc185595835"/>
      <w:bookmarkEnd w:id="825"/>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6"/>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27" w:name="_CR9_4_3_5"/>
      <w:bookmarkStart w:id="828" w:name="_Toc185595836"/>
      <w:bookmarkEnd w:id="827"/>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28"/>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29" w:name="_CR9_4_3_6"/>
      <w:bookmarkStart w:id="830" w:name="_Toc185595837"/>
      <w:bookmarkEnd w:id="829"/>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0"/>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1" w:name="_CR9_4_3_7"/>
      <w:bookmarkStart w:id="832" w:name="_Toc185595838"/>
      <w:bookmarkEnd w:id="831"/>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3" w:name="_CR9_4_4"/>
      <w:bookmarkStart w:id="834" w:name="_Toc185595839"/>
      <w:bookmarkEnd w:id="833"/>
      <w:r>
        <w:lastRenderedPageBreak/>
        <w:t>9.4.4</w:t>
      </w:r>
      <w:r>
        <w:tab/>
        <w:t>Nnef_MBSGroupMsg</w:t>
      </w:r>
      <w:r w:rsidR="00AE3A4B">
        <w:t>Delivery</w:t>
      </w:r>
      <w:r>
        <w:t xml:space="preserve"> Service</w:t>
      </w:r>
      <w:bookmarkEnd w:id="834"/>
    </w:p>
    <w:p w14:paraId="4771ED66" w14:textId="485CD89E" w:rsidR="00E67F97" w:rsidRDefault="00E67F97" w:rsidP="00E67F97">
      <w:pPr>
        <w:pStyle w:val="Heading4"/>
      </w:pPr>
      <w:bookmarkStart w:id="835" w:name="_CR9_4_4_1"/>
      <w:bookmarkStart w:id="836" w:name="_Toc185595840"/>
      <w:bookmarkEnd w:id="835"/>
      <w:r>
        <w:t>9.4.4.1</w:t>
      </w:r>
      <w:r>
        <w:tab/>
        <w:t>General</w:t>
      </w:r>
      <w:bookmarkEnd w:id="836"/>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37" w:name="_CR9_4_4_2"/>
      <w:bookmarkStart w:id="838" w:name="_Toc185595841"/>
      <w:bookmarkEnd w:id="837"/>
      <w:r>
        <w:t>9.4.4.2</w:t>
      </w:r>
      <w:r>
        <w:tab/>
        <w:t>Nnef_MBSGroupMsgDelivery</w:t>
      </w:r>
      <w:r w:rsidR="00932FB4">
        <w:t>_Create</w:t>
      </w:r>
      <w:r>
        <w:t xml:space="preserve"> service operation</w:t>
      </w:r>
      <w:bookmarkEnd w:id="838"/>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39" w:name="_CR9_4_4_3"/>
      <w:bookmarkStart w:id="840" w:name="_Toc185595842"/>
      <w:bookmarkEnd w:id="839"/>
      <w:r>
        <w:t>9.4.4.3</w:t>
      </w:r>
      <w:r>
        <w:tab/>
        <w:t>Nnef_MBSGroupMsg</w:t>
      </w:r>
      <w:r w:rsidR="00932FB4">
        <w:t>Delivery</w:t>
      </w:r>
      <w:r>
        <w:t>_</w:t>
      </w:r>
      <w:r w:rsidR="00932FB4">
        <w:t>Update</w:t>
      </w:r>
      <w:r>
        <w:t xml:space="preserve"> service operation</w:t>
      </w:r>
      <w:bookmarkEnd w:id="840"/>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1" w:name="_CR9_4_4_3a"/>
      <w:bookmarkStart w:id="842" w:name="_Toc185595843"/>
      <w:bookmarkEnd w:id="841"/>
      <w:r>
        <w:t>9.4.4.3a</w:t>
      </w:r>
      <w:r>
        <w:tab/>
        <w:t>Nnef_MBSGroupMsgDelivery_Delete service operation</w:t>
      </w:r>
      <w:bookmarkEnd w:id="842"/>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3" w:name="_CR9_4_4_4"/>
      <w:bookmarkStart w:id="844" w:name="_Toc185595844"/>
      <w:bookmarkEnd w:id="843"/>
      <w:r>
        <w:t>9.4.4.4</w:t>
      </w:r>
      <w:r>
        <w:tab/>
        <w:t>Nnef_MBSGroupMsg</w:t>
      </w:r>
      <w:r w:rsidR="00932FB4">
        <w:t>Delivery</w:t>
      </w:r>
      <w:r>
        <w:t>_StatusNotify service operation</w:t>
      </w:r>
      <w:bookmarkEnd w:id="844"/>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5" w:name="_CR9_5"/>
      <w:bookmarkStart w:id="846" w:name="_Toc185595845"/>
      <w:bookmarkEnd w:id="845"/>
      <w:r w:rsidRPr="00F34A4F">
        <w:t>9.</w:t>
      </w:r>
      <w:r w:rsidR="00F44AF7">
        <w:rPr>
          <w:lang w:eastAsia="zh-CN"/>
        </w:rPr>
        <w:t>5</w:t>
      </w:r>
      <w:r w:rsidRPr="00F34A4F">
        <w:tab/>
        <w:t>MBSF Services</w:t>
      </w:r>
      <w:bookmarkEnd w:id="846"/>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47" w:name="_CRAnnexAnormative"/>
      <w:bookmarkStart w:id="848" w:name="_Toc70079091"/>
      <w:bookmarkEnd w:id="847"/>
      <w:r w:rsidRPr="00827549">
        <w:br w:type="page"/>
      </w:r>
      <w:bookmarkStart w:id="849" w:name="_Toc185595846"/>
      <w:r w:rsidR="00731C5F">
        <w:lastRenderedPageBreak/>
        <w:t>Annex A (normative):</w:t>
      </w:r>
      <w:r w:rsidR="00731C5F">
        <w:br/>
        <w:t>Configuration options at Service and/or Application for MBS</w:t>
      </w:r>
      <w:bookmarkEnd w:id="664"/>
      <w:bookmarkEnd w:id="848"/>
      <w:bookmarkEnd w:id="849"/>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796211204" r:id="rId102"/>
        </w:object>
      </w:r>
    </w:p>
    <w:p w14:paraId="33D0E042" w14:textId="77777777" w:rsidR="00731C5F" w:rsidRPr="007D11F0" w:rsidRDefault="00731C5F" w:rsidP="00731C5F">
      <w:pPr>
        <w:pStyle w:val="TF"/>
      </w:pPr>
      <w:bookmarkStart w:id="850" w:name="_CRFigureA1"/>
      <w:r w:rsidRPr="007D11F0">
        <w:t xml:space="preserve">Figure </w:t>
      </w:r>
      <w:bookmarkEnd w:id="850"/>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1" w:name="_CRAnnexBinformative"/>
      <w:bookmarkEnd w:id="851"/>
      <w:r w:rsidRPr="00827549">
        <w:br w:type="page"/>
      </w:r>
      <w:bookmarkStart w:id="852" w:name="_Toc185595847"/>
      <w:r w:rsidR="00827549">
        <w:lastRenderedPageBreak/>
        <w:t>Annex B (informative):</w:t>
      </w:r>
      <w:r w:rsidR="004D3BFB">
        <w:br/>
      </w:r>
      <w:r w:rsidR="00827549">
        <w:t xml:space="preserve">Service levels for </w:t>
      </w:r>
      <w:r w:rsidR="00827549">
        <w:rPr>
          <w:rFonts w:eastAsia="DengXian"/>
        </w:rPr>
        <w:t>multicast communication service</w:t>
      </w:r>
      <w:bookmarkEnd w:id="85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3" w:name="_CRAnnexCnormative"/>
      <w:bookmarkStart w:id="854" w:name="_Toc185595848"/>
      <w:bookmarkEnd w:id="853"/>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4"/>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xMB interfaces defined in </w:t>
      </w:r>
      <w:r w:rsidR="00534985">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21C311F5"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796211205" r:id="rId104"/>
        </w:object>
      </w:r>
    </w:p>
    <w:p w14:paraId="6E31CA72" w14:textId="3711E937" w:rsidR="00BB76D3" w:rsidRPr="00003F9A" w:rsidRDefault="00BB76D3" w:rsidP="00003F9A">
      <w:pPr>
        <w:pStyle w:val="TF"/>
      </w:pPr>
      <w:bookmarkStart w:id="855" w:name="_CRFigureC1"/>
      <w:r>
        <w:t xml:space="preserve">Figure </w:t>
      </w:r>
      <w:bookmarkEnd w:id="855"/>
      <w:r>
        <w:t>C-1: Interworking with GCS AS supporting MB2 interfaces and with Content Provider supporting xMB interfaces</w:t>
      </w:r>
    </w:p>
    <w:p w14:paraId="0852E1E1" w14:textId="647AE588" w:rsidR="00080512" w:rsidRPr="0021575D" w:rsidRDefault="00080512">
      <w:pPr>
        <w:pStyle w:val="Heading8"/>
      </w:pPr>
      <w:bookmarkStart w:id="856" w:name="_CRAnnexDinformative"/>
      <w:bookmarkEnd w:id="856"/>
      <w:r w:rsidRPr="00827549">
        <w:br w:type="page"/>
      </w:r>
      <w:bookmarkStart w:id="857" w:name="_Toc185595849"/>
      <w:r w:rsidRPr="0021575D">
        <w:lastRenderedPageBreak/>
        <w:t>Annex</w:t>
      </w:r>
      <w:r w:rsidR="00BB76D3">
        <w:t xml:space="preserve"> D</w:t>
      </w:r>
      <w:r w:rsidR="00827549" w:rsidRPr="0021575D">
        <w:t xml:space="preserve"> </w:t>
      </w:r>
      <w:r w:rsidRPr="0021575D">
        <w:t>(informative):</w:t>
      </w:r>
      <w:r w:rsidRPr="0021575D">
        <w:br/>
        <w:t>Change history</w:t>
      </w:r>
      <w:bookmarkEnd w:id="857"/>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58" w:name="historyclause"/>
            <w:bookmarkEnd w:id="858"/>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3468A0" w14:textId="77777777" w:rsidR="00275DCB" w:rsidRDefault="00275DCB">
      <w:r>
        <w:separator/>
      </w:r>
    </w:p>
  </w:endnote>
  <w:endnote w:type="continuationSeparator" w:id="0">
    <w:p w14:paraId="3211B894" w14:textId="77777777" w:rsidR="00275DCB" w:rsidRDefault="00275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1159BF" w:rsidRDefault="00F617EC" w:rsidP="001159B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1159BF" w:rsidRDefault="00F617EC" w:rsidP="001159B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1159BF" w:rsidRDefault="00064632" w:rsidP="001159BF">
    <w:pPr>
      <w:jc w:val="center"/>
      <w:rPr>
        <w:rFonts w:ascii="Arial" w:hAnsi="Arial" w:cs="Arial"/>
        <w:b/>
        <w:i/>
      </w:rPr>
    </w:pPr>
    <w:r w:rsidRPr="001159B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32646" w14:textId="77777777" w:rsidR="00275DCB" w:rsidRDefault="00275DCB">
      <w:r>
        <w:separator/>
      </w:r>
    </w:p>
  </w:footnote>
  <w:footnote w:type="continuationSeparator" w:id="0">
    <w:p w14:paraId="029DAB80" w14:textId="77777777" w:rsidR="00275DCB" w:rsidRDefault="00275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B08848F" w:rsidR="00064632" w:rsidRDefault="00064632">
    <w:pPr>
      <w:framePr w:h="284" w:hRule="exact" w:wrap="around" w:vAnchor="text" w:hAnchor="margin" w:xAlign="right" w:y="1"/>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STYLEREF ZA </w:instrText>
    </w:r>
    <w:r w:rsidRPr="001159BF">
      <w:rPr>
        <w:rFonts w:ascii="Arial" w:hAnsi="Arial" w:cs="Arial"/>
        <w:b/>
        <w:szCs w:val="18"/>
      </w:rPr>
      <w:fldChar w:fldCharType="separate"/>
    </w:r>
    <w:r w:rsidR="001159BF">
      <w:rPr>
        <w:rFonts w:ascii="Arial" w:hAnsi="Arial" w:cs="Arial"/>
        <w:b/>
        <w:noProof/>
        <w:szCs w:val="18"/>
      </w:rPr>
      <w:t>3GPP TS 23.247 V19.0.0 (2024-12)</w:t>
    </w:r>
    <w:r w:rsidRPr="001159BF">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PAGE </w:instrText>
    </w:r>
    <w:r w:rsidRPr="001159BF">
      <w:rPr>
        <w:rFonts w:ascii="Arial" w:hAnsi="Arial" w:cs="Arial"/>
        <w:b/>
        <w:szCs w:val="18"/>
      </w:rPr>
      <w:fldChar w:fldCharType="separate"/>
    </w:r>
    <w:r w:rsidRPr="001159BF">
      <w:rPr>
        <w:rFonts w:ascii="Arial" w:hAnsi="Arial" w:cs="Arial"/>
        <w:b/>
        <w:noProof/>
        <w:szCs w:val="18"/>
      </w:rPr>
      <w:t>120</w:t>
    </w:r>
    <w:r w:rsidRPr="001159BF">
      <w:rPr>
        <w:rFonts w:ascii="Arial" w:hAnsi="Arial" w:cs="Arial"/>
        <w:b/>
        <w:szCs w:val="18"/>
      </w:rPr>
      <w:fldChar w:fldCharType="end"/>
    </w:r>
  </w:p>
  <w:p w14:paraId="3C126018" w14:textId="717F6A53" w:rsidR="00064632" w:rsidRDefault="00064632">
    <w:pPr>
      <w:framePr w:h="284" w:hRule="exact" w:wrap="around" w:vAnchor="text" w:hAnchor="margin" w:y="7"/>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STYLEREF ZGSM </w:instrText>
    </w:r>
    <w:r w:rsidRPr="001159BF">
      <w:rPr>
        <w:rFonts w:ascii="Arial" w:hAnsi="Arial" w:cs="Arial"/>
        <w:b/>
        <w:szCs w:val="18"/>
      </w:rPr>
      <w:fldChar w:fldCharType="separate"/>
    </w:r>
    <w:r w:rsidR="001159BF">
      <w:rPr>
        <w:rFonts w:ascii="Arial" w:hAnsi="Arial" w:cs="Arial"/>
        <w:b/>
        <w:noProof/>
        <w:szCs w:val="18"/>
      </w:rPr>
      <w:t>Release 19</w:t>
    </w:r>
    <w:r w:rsidRPr="001159BF">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E77B2"/>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59B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159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159BF"/>
    <w:pPr>
      <w:pBdr>
        <w:top w:val="none" w:sz="0" w:space="0" w:color="auto"/>
      </w:pBdr>
      <w:spacing w:before="180"/>
      <w:outlineLvl w:val="1"/>
    </w:pPr>
    <w:rPr>
      <w:sz w:val="32"/>
    </w:rPr>
  </w:style>
  <w:style w:type="paragraph" w:styleId="Heading3">
    <w:name w:val="heading 3"/>
    <w:basedOn w:val="Heading2"/>
    <w:next w:val="Normal"/>
    <w:qFormat/>
    <w:rsid w:val="001159BF"/>
    <w:pPr>
      <w:spacing w:before="120"/>
      <w:outlineLvl w:val="2"/>
    </w:pPr>
    <w:rPr>
      <w:sz w:val="28"/>
    </w:rPr>
  </w:style>
  <w:style w:type="paragraph" w:styleId="Heading4">
    <w:name w:val="heading 4"/>
    <w:basedOn w:val="Heading3"/>
    <w:next w:val="Normal"/>
    <w:link w:val="Heading4Char"/>
    <w:qFormat/>
    <w:rsid w:val="001159BF"/>
    <w:pPr>
      <w:ind w:left="1418" w:hanging="1418"/>
      <w:outlineLvl w:val="3"/>
    </w:pPr>
    <w:rPr>
      <w:sz w:val="24"/>
    </w:rPr>
  </w:style>
  <w:style w:type="paragraph" w:styleId="Heading5">
    <w:name w:val="heading 5"/>
    <w:basedOn w:val="Heading4"/>
    <w:next w:val="Normal"/>
    <w:qFormat/>
    <w:rsid w:val="001159BF"/>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1159BF"/>
    <w:pPr>
      <w:ind w:left="0" w:firstLine="0"/>
      <w:outlineLvl w:val="7"/>
    </w:pPr>
  </w:style>
  <w:style w:type="paragraph" w:styleId="Heading9">
    <w:name w:val="heading 9"/>
    <w:basedOn w:val="Heading8"/>
    <w:next w:val="Normal"/>
    <w:qFormat/>
    <w:rsid w:val="001159B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59BF"/>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1159BF"/>
    <w:pPr>
      <w:spacing w:before="180"/>
      <w:ind w:left="2693" w:hanging="2693"/>
    </w:pPr>
    <w:rPr>
      <w:b/>
    </w:rPr>
  </w:style>
  <w:style w:type="paragraph" w:styleId="TOC1">
    <w:name w:val="toc 1"/>
    <w:uiPriority w:val="39"/>
    <w:rsid w:val="001159B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159BF"/>
    <w:pPr>
      <w:keepLines/>
      <w:tabs>
        <w:tab w:val="center" w:pos="4536"/>
        <w:tab w:val="right" w:pos="9072"/>
      </w:tabs>
    </w:pPr>
    <w:rPr>
      <w:noProof/>
    </w:rPr>
  </w:style>
  <w:style w:type="character" w:customStyle="1" w:styleId="ZGSM">
    <w:name w:val="ZGSM"/>
    <w:rsid w:val="001159BF"/>
  </w:style>
  <w:style w:type="character" w:customStyle="1" w:styleId="HeaderChar1">
    <w:name w:val="Header Char1"/>
    <w:basedOn w:val="DefaultParagraphFont"/>
    <w:link w:val="Header"/>
    <w:rsid w:val="00F617EC"/>
    <w:rPr>
      <w:rFonts w:eastAsia="Times New Roman"/>
    </w:rPr>
  </w:style>
  <w:style w:type="paragraph" w:customStyle="1" w:styleId="ZD">
    <w:name w:val="ZD"/>
    <w:rsid w:val="001159B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159BF"/>
    <w:pPr>
      <w:ind w:left="1701" w:hanging="1701"/>
    </w:pPr>
  </w:style>
  <w:style w:type="paragraph" w:styleId="TOC4">
    <w:name w:val="toc 4"/>
    <w:basedOn w:val="TOC3"/>
    <w:uiPriority w:val="39"/>
    <w:rsid w:val="001159BF"/>
    <w:pPr>
      <w:ind w:left="1418" w:hanging="1418"/>
    </w:pPr>
  </w:style>
  <w:style w:type="paragraph" w:styleId="TOC3">
    <w:name w:val="toc 3"/>
    <w:basedOn w:val="TOC2"/>
    <w:uiPriority w:val="39"/>
    <w:rsid w:val="001159BF"/>
    <w:pPr>
      <w:ind w:left="1134" w:hanging="1134"/>
    </w:pPr>
  </w:style>
  <w:style w:type="paragraph" w:styleId="TOC2">
    <w:name w:val="toc 2"/>
    <w:basedOn w:val="TOC1"/>
    <w:uiPriority w:val="39"/>
    <w:rsid w:val="001159BF"/>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1159BF"/>
    <w:pPr>
      <w:outlineLvl w:val="9"/>
    </w:pPr>
  </w:style>
  <w:style w:type="paragraph" w:customStyle="1" w:styleId="NF">
    <w:name w:val="NF"/>
    <w:basedOn w:val="NO"/>
    <w:rsid w:val="001159BF"/>
    <w:pPr>
      <w:keepNext/>
      <w:spacing w:after="0"/>
    </w:pPr>
    <w:rPr>
      <w:rFonts w:ascii="Arial" w:hAnsi="Arial"/>
      <w:sz w:val="18"/>
    </w:rPr>
  </w:style>
  <w:style w:type="paragraph" w:customStyle="1" w:styleId="NO">
    <w:name w:val="NO"/>
    <w:basedOn w:val="Normal"/>
    <w:link w:val="NOChar"/>
    <w:rsid w:val="001159BF"/>
    <w:pPr>
      <w:keepLines/>
      <w:ind w:left="1135" w:hanging="851"/>
    </w:pPr>
  </w:style>
  <w:style w:type="paragraph" w:customStyle="1" w:styleId="PL">
    <w:name w:val="PL"/>
    <w:rsid w:val="001159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159BF"/>
    <w:pPr>
      <w:jc w:val="right"/>
    </w:pPr>
  </w:style>
  <w:style w:type="paragraph" w:customStyle="1" w:styleId="TAL">
    <w:name w:val="TAL"/>
    <w:basedOn w:val="Normal"/>
    <w:link w:val="TALChar"/>
    <w:rsid w:val="001159BF"/>
    <w:pPr>
      <w:keepNext/>
      <w:keepLines/>
      <w:spacing w:after="0"/>
    </w:pPr>
    <w:rPr>
      <w:rFonts w:ascii="Arial" w:hAnsi="Arial"/>
      <w:sz w:val="18"/>
    </w:rPr>
  </w:style>
  <w:style w:type="paragraph" w:customStyle="1" w:styleId="TAH">
    <w:name w:val="TAH"/>
    <w:basedOn w:val="TAC"/>
    <w:link w:val="TAHCar"/>
    <w:rsid w:val="001159BF"/>
    <w:rPr>
      <w:b/>
    </w:rPr>
  </w:style>
  <w:style w:type="paragraph" w:customStyle="1" w:styleId="TAC">
    <w:name w:val="TAC"/>
    <w:basedOn w:val="TAL"/>
    <w:link w:val="TACChar"/>
    <w:rsid w:val="001159BF"/>
    <w:pPr>
      <w:jc w:val="center"/>
    </w:pPr>
  </w:style>
  <w:style w:type="paragraph" w:customStyle="1" w:styleId="LD">
    <w:name w:val="LD"/>
    <w:rsid w:val="001159B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159BF"/>
    <w:pPr>
      <w:keepLines/>
      <w:ind w:left="1702" w:hanging="1418"/>
    </w:pPr>
  </w:style>
  <w:style w:type="paragraph" w:customStyle="1" w:styleId="FP">
    <w:name w:val="FP"/>
    <w:basedOn w:val="Normal"/>
    <w:rsid w:val="001159BF"/>
    <w:pPr>
      <w:spacing w:after="0"/>
    </w:pPr>
  </w:style>
  <w:style w:type="paragraph" w:customStyle="1" w:styleId="NW">
    <w:name w:val="NW"/>
    <w:basedOn w:val="NO"/>
    <w:rsid w:val="001159BF"/>
    <w:pPr>
      <w:spacing w:after="0"/>
    </w:pPr>
  </w:style>
  <w:style w:type="paragraph" w:customStyle="1" w:styleId="EW">
    <w:name w:val="EW"/>
    <w:basedOn w:val="EX"/>
    <w:rsid w:val="001159BF"/>
    <w:pPr>
      <w:spacing w:after="0"/>
    </w:pPr>
  </w:style>
  <w:style w:type="paragraph" w:customStyle="1" w:styleId="B1">
    <w:name w:val="B1"/>
    <w:basedOn w:val="List"/>
    <w:link w:val="B1Char"/>
    <w:rsid w:val="001159BF"/>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1159BF"/>
    <w:pPr>
      <w:ind w:left="1985" w:hanging="1985"/>
    </w:pPr>
  </w:style>
  <w:style w:type="paragraph" w:customStyle="1" w:styleId="EditorsNote">
    <w:name w:val="Editor's Note"/>
    <w:basedOn w:val="NO"/>
    <w:link w:val="EditorsNoteChar"/>
    <w:rsid w:val="001159BF"/>
    <w:pPr>
      <w:ind w:left="1559" w:hanging="1276"/>
    </w:pPr>
    <w:rPr>
      <w:color w:val="FF0000"/>
    </w:rPr>
  </w:style>
  <w:style w:type="paragraph" w:customStyle="1" w:styleId="TH">
    <w:name w:val="TH"/>
    <w:basedOn w:val="Normal"/>
    <w:link w:val="THChar"/>
    <w:rsid w:val="001159BF"/>
    <w:pPr>
      <w:keepNext/>
      <w:keepLines/>
      <w:spacing w:before="60"/>
      <w:jc w:val="center"/>
    </w:pPr>
    <w:rPr>
      <w:rFonts w:ascii="Arial" w:hAnsi="Arial"/>
      <w:b/>
    </w:rPr>
  </w:style>
  <w:style w:type="paragraph" w:customStyle="1" w:styleId="ZA">
    <w:name w:val="ZA"/>
    <w:rsid w:val="001159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159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159B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159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159BF"/>
    <w:pPr>
      <w:ind w:left="851" w:hanging="851"/>
    </w:pPr>
  </w:style>
  <w:style w:type="paragraph" w:customStyle="1" w:styleId="ZH">
    <w:name w:val="ZH"/>
    <w:rsid w:val="001159B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159BF"/>
    <w:pPr>
      <w:keepNext w:val="0"/>
      <w:spacing w:before="0" w:after="240"/>
    </w:pPr>
  </w:style>
  <w:style w:type="paragraph" w:customStyle="1" w:styleId="ZG">
    <w:name w:val="ZG"/>
    <w:rsid w:val="001159B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159BF"/>
    <w:pPr>
      <w:ind w:left="851" w:hanging="284"/>
      <w:contextualSpacing w:val="0"/>
    </w:pPr>
  </w:style>
  <w:style w:type="paragraph" w:customStyle="1" w:styleId="B3">
    <w:name w:val="B3"/>
    <w:basedOn w:val="List3"/>
    <w:rsid w:val="001159BF"/>
    <w:pPr>
      <w:ind w:left="1135" w:hanging="284"/>
      <w:contextualSpacing w:val="0"/>
    </w:pPr>
  </w:style>
  <w:style w:type="paragraph" w:customStyle="1" w:styleId="B4">
    <w:name w:val="B4"/>
    <w:basedOn w:val="List4"/>
    <w:rsid w:val="001159BF"/>
    <w:pPr>
      <w:ind w:left="1418" w:hanging="284"/>
      <w:contextualSpacing w:val="0"/>
    </w:pPr>
  </w:style>
  <w:style w:type="paragraph" w:customStyle="1" w:styleId="B5">
    <w:name w:val="B5"/>
    <w:basedOn w:val="List5"/>
    <w:rsid w:val="001159BF"/>
    <w:pPr>
      <w:ind w:left="1702" w:hanging="284"/>
      <w:contextualSpacing w:val="0"/>
    </w:pPr>
  </w:style>
  <w:style w:type="paragraph" w:customStyle="1" w:styleId="ZTD">
    <w:name w:val="ZTD"/>
    <w:basedOn w:val="ZB"/>
    <w:rsid w:val="001159BF"/>
    <w:pPr>
      <w:framePr w:hRule="auto" w:wrap="notBeside" w:y="852"/>
    </w:pPr>
    <w:rPr>
      <w:i w:val="0"/>
      <w:sz w:val="40"/>
    </w:rPr>
  </w:style>
  <w:style w:type="paragraph" w:customStyle="1" w:styleId="ZV">
    <w:name w:val="ZV"/>
    <w:basedOn w:val="ZU"/>
    <w:rsid w:val="001159BF"/>
    <w:pPr>
      <w:framePr w:wrap="notBeside" w:y="16161"/>
    </w:pPr>
  </w:style>
  <w:style w:type="paragraph" w:styleId="TOC7">
    <w:name w:val="toc 7"/>
    <w:basedOn w:val="TOC6"/>
    <w:next w:val="Normal"/>
    <w:uiPriority w:val="39"/>
    <w:rsid w:val="001159BF"/>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1159BF"/>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138</Pages>
  <Words>60943</Words>
  <Characters>314468</Characters>
  <Application>Microsoft Office Word</Application>
  <DocSecurity>0</DocSecurity>
  <Lines>6690</Lines>
  <Paragraphs>4875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370536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New Version Edit</cp:lastModifiedBy>
  <cp:revision>2</cp:revision>
  <cp:lastPrinted>2019-02-25T14:05:00Z</cp:lastPrinted>
  <dcterms:created xsi:type="dcterms:W3CDTF">2024-12-20T13:47:00Z</dcterms:created>
  <dcterms:modified xsi:type="dcterms:W3CDTF">2024-12-20T13:47:00Z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